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7B197BB6"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r w:rsidR="003421DE">
              <w:t>10</w:t>
            </w:r>
            <w:r w:rsidRPr="003E6078">
              <w:t xml:space="preserve">.0 </w:t>
            </w:r>
            <w:r w:rsidRPr="003E6078">
              <w:rPr>
                <w:sz w:val="32"/>
              </w:rPr>
              <w:t>(202</w:t>
            </w:r>
            <w:r w:rsidR="003421DE">
              <w:rPr>
                <w:sz w:val="32"/>
              </w:rPr>
              <w:t>5</w:t>
            </w:r>
            <w:r w:rsidRPr="003E6078">
              <w:rPr>
                <w:sz w:val="32"/>
              </w:rPr>
              <w:t>-</w:t>
            </w:r>
            <w:r w:rsidR="003421DE">
              <w:rPr>
                <w:sz w:val="32"/>
              </w:rPr>
              <w:t>03</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75pt;height:64.5pt" o:ole="">
                  <v:imagedata r:id="rId9" o:title=""/>
                </v:shape>
                <o:OLEObject Type="Embed" ProgID="Word.Picture.8" ShapeID="_x0000_i1025" DrawAspect="Content" ObjectID="_1803449506" r:id="rId10"/>
              </w:object>
            </w:r>
          </w:p>
        </w:tc>
        <w:tc>
          <w:tcPr>
            <w:tcW w:w="5540" w:type="dxa"/>
            <w:shd w:val="clear" w:color="auto" w:fill="auto"/>
          </w:tcPr>
          <w:p w14:paraId="1D3E83DE" w14:textId="434459EA" w:rsidR="00D57972" w:rsidRPr="003E6078" w:rsidRDefault="00B77C5F" w:rsidP="00133525">
            <w:pPr>
              <w:jc w:val="right"/>
            </w:pPr>
            <w:bookmarkStart w:id="3" w:name="logos"/>
            <w:r>
              <w:rPr>
                <w:noProof/>
              </w:rPr>
              <w:drawing>
                <wp:inline distT="0" distB="0" distL="0" distR="0" wp14:anchorId="5FC653BA" wp14:editId="44CE8EAD">
                  <wp:extent cx="1651000" cy="9144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1000" cy="914400"/>
                          </a:xfrm>
                          <a:prstGeom prst="rect">
                            <a:avLst/>
                          </a:prstGeom>
                          <a:noFill/>
                          <a:ln>
                            <a:noFill/>
                          </a:ln>
                        </pic:spPr>
                      </pic:pic>
                    </a:graphicData>
                  </a:graphic>
                </wp:inline>
              </w:drawing>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0A0A3300"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1B2A33">
              <w:rPr>
                <w:noProof/>
                <w:sz w:val="18"/>
              </w:rPr>
              <w:t>5</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53C3D271" w14:textId="3FEAB826" w:rsidR="001B2A33" w:rsidRDefault="003457AF">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1B2A33">
        <w:rPr>
          <w:noProof/>
        </w:rPr>
        <w:t>Foreword</w:t>
      </w:r>
      <w:r w:rsidR="001B2A33">
        <w:rPr>
          <w:noProof/>
        </w:rPr>
        <w:tab/>
      </w:r>
      <w:r w:rsidR="001B2A33">
        <w:rPr>
          <w:noProof/>
        </w:rPr>
        <w:fldChar w:fldCharType="begin" w:fldLock="1"/>
      </w:r>
      <w:r w:rsidR="001B2A33">
        <w:rPr>
          <w:noProof/>
        </w:rPr>
        <w:instrText xml:space="preserve"> PAGEREF _Toc192836652 \h </w:instrText>
      </w:r>
      <w:r w:rsidR="001B2A33">
        <w:rPr>
          <w:noProof/>
        </w:rPr>
      </w:r>
      <w:r w:rsidR="001B2A33">
        <w:rPr>
          <w:noProof/>
        </w:rPr>
        <w:fldChar w:fldCharType="separate"/>
      </w:r>
      <w:r w:rsidR="001B2A33">
        <w:rPr>
          <w:noProof/>
        </w:rPr>
        <w:t>9</w:t>
      </w:r>
      <w:r w:rsidR="001B2A33">
        <w:rPr>
          <w:noProof/>
        </w:rPr>
        <w:fldChar w:fldCharType="end"/>
      </w:r>
    </w:p>
    <w:p w14:paraId="1A6D0CE6" w14:textId="3F95B8A6"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_Toc192836653 \h </w:instrText>
      </w:r>
      <w:r>
        <w:rPr>
          <w:noProof/>
        </w:rPr>
      </w:r>
      <w:r>
        <w:rPr>
          <w:noProof/>
        </w:rPr>
        <w:fldChar w:fldCharType="separate"/>
      </w:r>
      <w:r>
        <w:rPr>
          <w:noProof/>
        </w:rPr>
        <w:t>10</w:t>
      </w:r>
      <w:r>
        <w:rPr>
          <w:noProof/>
        </w:rPr>
        <w:fldChar w:fldCharType="end"/>
      </w:r>
    </w:p>
    <w:p w14:paraId="649490D8" w14:textId="7741B902"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_Toc192836654 \h </w:instrText>
      </w:r>
      <w:r>
        <w:rPr>
          <w:noProof/>
        </w:rPr>
      </w:r>
      <w:r>
        <w:rPr>
          <w:noProof/>
        </w:rPr>
        <w:fldChar w:fldCharType="separate"/>
      </w:r>
      <w:r>
        <w:rPr>
          <w:noProof/>
        </w:rPr>
        <w:t>10</w:t>
      </w:r>
      <w:r>
        <w:rPr>
          <w:noProof/>
        </w:rPr>
        <w:fldChar w:fldCharType="end"/>
      </w:r>
    </w:p>
    <w:p w14:paraId="32859EA3" w14:textId="697E64C5"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_Toc192836655 \h </w:instrText>
      </w:r>
      <w:r>
        <w:rPr>
          <w:noProof/>
        </w:rPr>
      </w:r>
      <w:r>
        <w:rPr>
          <w:noProof/>
        </w:rPr>
        <w:fldChar w:fldCharType="separate"/>
      </w:r>
      <w:r>
        <w:rPr>
          <w:noProof/>
        </w:rPr>
        <w:t>11</w:t>
      </w:r>
      <w:r>
        <w:rPr>
          <w:noProof/>
        </w:rPr>
        <w:fldChar w:fldCharType="end"/>
      </w:r>
    </w:p>
    <w:p w14:paraId="4B23A9D5" w14:textId="7766C404"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_Toc192836656 \h </w:instrText>
      </w:r>
      <w:r>
        <w:rPr>
          <w:noProof/>
        </w:rPr>
      </w:r>
      <w:r>
        <w:rPr>
          <w:noProof/>
        </w:rPr>
        <w:fldChar w:fldCharType="separate"/>
      </w:r>
      <w:r>
        <w:rPr>
          <w:noProof/>
        </w:rPr>
        <w:t>11</w:t>
      </w:r>
      <w:r>
        <w:rPr>
          <w:noProof/>
        </w:rPr>
        <w:fldChar w:fldCharType="end"/>
      </w:r>
    </w:p>
    <w:p w14:paraId="32372952" w14:textId="1711A4D1"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_Toc192836657 \h </w:instrText>
      </w:r>
      <w:r>
        <w:rPr>
          <w:noProof/>
        </w:rPr>
      </w:r>
      <w:r>
        <w:rPr>
          <w:noProof/>
        </w:rPr>
        <w:fldChar w:fldCharType="separate"/>
      </w:r>
      <w:r>
        <w:rPr>
          <w:noProof/>
        </w:rPr>
        <w:t>12</w:t>
      </w:r>
      <w:r>
        <w:rPr>
          <w:noProof/>
        </w:rPr>
        <w:fldChar w:fldCharType="end"/>
      </w:r>
    </w:p>
    <w:p w14:paraId="0938F992" w14:textId="7D913139"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_Toc192836658 \h </w:instrText>
      </w:r>
      <w:r>
        <w:rPr>
          <w:noProof/>
        </w:rPr>
      </w:r>
      <w:r>
        <w:rPr>
          <w:noProof/>
        </w:rPr>
        <w:fldChar w:fldCharType="separate"/>
      </w:r>
      <w:r>
        <w:rPr>
          <w:noProof/>
        </w:rPr>
        <w:t>12</w:t>
      </w:r>
      <w:r>
        <w:rPr>
          <w:noProof/>
        </w:rPr>
        <w:fldChar w:fldCharType="end"/>
      </w:r>
    </w:p>
    <w:p w14:paraId="69CB1427" w14:textId="6B80A7DA"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_Toc192836659 \h </w:instrText>
      </w:r>
      <w:r>
        <w:rPr>
          <w:noProof/>
        </w:rPr>
      </w:r>
      <w:r>
        <w:rPr>
          <w:noProof/>
        </w:rPr>
        <w:fldChar w:fldCharType="separate"/>
      </w:r>
      <w:r>
        <w:rPr>
          <w:noProof/>
        </w:rPr>
        <w:t>12</w:t>
      </w:r>
      <w:r>
        <w:rPr>
          <w:noProof/>
        </w:rPr>
        <w:fldChar w:fldCharType="end"/>
      </w:r>
    </w:p>
    <w:p w14:paraId="2ED10C43" w14:textId="7F1A5910"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N32 Interface</w:t>
      </w:r>
      <w:r>
        <w:rPr>
          <w:noProof/>
        </w:rPr>
        <w:tab/>
      </w:r>
      <w:r>
        <w:rPr>
          <w:noProof/>
        </w:rPr>
        <w:fldChar w:fldCharType="begin" w:fldLock="1"/>
      </w:r>
      <w:r>
        <w:rPr>
          <w:noProof/>
        </w:rPr>
        <w:instrText xml:space="preserve"> PAGEREF _Toc192836660 \h </w:instrText>
      </w:r>
      <w:r>
        <w:rPr>
          <w:noProof/>
        </w:rPr>
      </w:r>
      <w:r>
        <w:rPr>
          <w:noProof/>
        </w:rPr>
        <w:fldChar w:fldCharType="separate"/>
      </w:r>
      <w:r>
        <w:rPr>
          <w:noProof/>
        </w:rPr>
        <w:t>12</w:t>
      </w:r>
      <w:r>
        <w:rPr>
          <w:noProof/>
        </w:rPr>
        <w:fldChar w:fldCharType="end"/>
      </w:r>
    </w:p>
    <w:p w14:paraId="24D035FE" w14:textId="33BA631B"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_Toc192836661 \h </w:instrText>
      </w:r>
      <w:r>
        <w:rPr>
          <w:noProof/>
        </w:rPr>
      </w:r>
      <w:r>
        <w:rPr>
          <w:noProof/>
        </w:rPr>
        <w:fldChar w:fldCharType="separate"/>
      </w:r>
      <w:r>
        <w:rPr>
          <w:noProof/>
        </w:rPr>
        <w:t>12</w:t>
      </w:r>
      <w:r>
        <w:rPr>
          <w:noProof/>
        </w:rPr>
        <w:fldChar w:fldCharType="end"/>
      </w:r>
    </w:p>
    <w:p w14:paraId="62B407F8" w14:textId="18F75944"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N32-c Interface</w:t>
      </w:r>
      <w:r>
        <w:rPr>
          <w:noProof/>
        </w:rPr>
        <w:tab/>
      </w:r>
      <w:r>
        <w:rPr>
          <w:noProof/>
        </w:rPr>
        <w:fldChar w:fldCharType="begin" w:fldLock="1"/>
      </w:r>
      <w:r>
        <w:rPr>
          <w:noProof/>
        </w:rPr>
        <w:instrText xml:space="preserve"> PAGEREF _Toc192836662 \h </w:instrText>
      </w:r>
      <w:r>
        <w:rPr>
          <w:noProof/>
        </w:rPr>
      </w:r>
      <w:r>
        <w:rPr>
          <w:noProof/>
        </w:rPr>
        <w:fldChar w:fldCharType="separate"/>
      </w:r>
      <w:r>
        <w:rPr>
          <w:noProof/>
        </w:rPr>
        <w:t>13</w:t>
      </w:r>
      <w:r>
        <w:rPr>
          <w:noProof/>
        </w:rPr>
        <w:fldChar w:fldCharType="end"/>
      </w:r>
    </w:p>
    <w:p w14:paraId="2FA2A5DD" w14:textId="463CA344"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N32-f Interface</w:t>
      </w:r>
      <w:r>
        <w:rPr>
          <w:noProof/>
        </w:rPr>
        <w:tab/>
      </w:r>
      <w:r>
        <w:rPr>
          <w:noProof/>
        </w:rPr>
        <w:fldChar w:fldCharType="begin" w:fldLock="1"/>
      </w:r>
      <w:r>
        <w:rPr>
          <w:noProof/>
        </w:rPr>
        <w:instrText xml:space="preserve"> PAGEREF _Toc192836663 \h </w:instrText>
      </w:r>
      <w:r>
        <w:rPr>
          <w:noProof/>
        </w:rPr>
      </w:r>
      <w:r>
        <w:rPr>
          <w:noProof/>
        </w:rPr>
        <w:fldChar w:fldCharType="separate"/>
      </w:r>
      <w:r>
        <w:rPr>
          <w:noProof/>
        </w:rPr>
        <w:t>13</w:t>
      </w:r>
      <w:r>
        <w:rPr>
          <w:noProof/>
        </w:rPr>
        <w:fldChar w:fldCharType="end"/>
      </w:r>
    </w:p>
    <w:p w14:paraId="0DC1D0ED" w14:textId="00A6F116"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Protocol Stack</w:t>
      </w:r>
      <w:r>
        <w:rPr>
          <w:noProof/>
        </w:rPr>
        <w:tab/>
      </w:r>
      <w:r>
        <w:rPr>
          <w:noProof/>
        </w:rPr>
        <w:fldChar w:fldCharType="begin" w:fldLock="1"/>
      </w:r>
      <w:r>
        <w:rPr>
          <w:noProof/>
        </w:rPr>
        <w:instrText xml:space="preserve"> PAGEREF _Toc192836664 \h </w:instrText>
      </w:r>
      <w:r>
        <w:rPr>
          <w:noProof/>
        </w:rPr>
      </w:r>
      <w:r>
        <w:rPr>
          <w:noProof/>
        </w:rPr>
        <w:fldChar w:fldCharType="separate"/>
      </w:r>
      <w:r>
        <w:rPr>
          <w:noProof/>
        </w:rPr>
        <w:t>14</w:t>
      </w:r>
      <w:r>
        <w:rPr>
          <w:noProof/>
        </w:rPr>
        <w:fldChar w:fldCharType="end"/>
      </w:r>
    </w:p>
    <w:p w14:paraId="5F78CC11" w14:textId="1D5858DC"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_Toc192836665 \h </w:instrText>
      </w:r>
      <w:r>
        <w:rPr>
          <w:noProof/>
        </w:rPr>
      </w:r>
      <w:r>
        <w:rPr>
          <w:noProof/>
        </w:rPr>
        <w:fldChar w:fldCharType="separate"/>
      </w:r>
      <w:r>
        <w:rPr>
          <w:noProof/>
        </w:rPr>
        <w:t>14</w:t>
      </w:r>
      <w:r>
        <w:rPr>
          <w:noProof/>
        </w:rPr>
        <w:fldChar w:fldCharType="end"/>
      </w:r>
    </w:p>
    <w:p w14:paraId="38399C51" w14:textId="2AFFD0E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HTTP/2 Protocol</w:t>
      </w:r>
      <w:r>
        <w:rPr>
          <w:noProof/>
        </w:rPr>
        <w:tab/>
      </w:r>
      <w:r>
        <w:rPr>
          <w:noProof/>
        </w:rPr>
        <w:fldChar w:fldCharType="begin" w:fldLock="1"/>
      </w:r>
      <w:r>
        <w:rPr>
          <w:noProof/>
        </w:rPr>
        <w:instrText xml:space="preserve"> PAGEREF _Toc192836666 \h </w:instrText>
      </w:r>
      <w:r>
        <w:rPr>
          <w:noProof/>
        </w:rPr>
      </w:r>
      <w:r>
        <w:rPr>
          <w:noProof/>
        </w:rPr>
        <w:fldChar w:fldCharType="separate"/>
      </w:r>
      <w:r>
        <w:rPr>
          <w:noProof/>
        </w:rPr>
        <w:t>14</w:t>
      </w:r>
      <w:r>
        <w:rPr>
          <w:noProof/>
        </w:rPr>
        <w:fldChar w:fldCharType="end"/>
      </w:r>
    </w:p>
    <w:p w14:paraId="152E97BC" w14:textId="49927009"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_Toc192836667 \h </w:instrText>
      </w:r>
      <w:r>
        <w:rPr>
          <w:noProof/>
        </w:rPr>
      </w:r>
      <w:r>
        <w:rPr>
          <w:noProof/>
        </w:rPr>
        <w:fldChar w:fldCharType="separate"/>
      </w:r>
      <w:r>
        <w:rPr>
          <w:noProof/>
        </w:rPr>
        <w:t>14</w:t>
      </w:r>
      <w:r>
        <w:rPr>
          <w:noProof/>
        </w:rPr>
        <w:fldChar w:fldCharType="end"/>
      </w:r>
    </w:p>
    <w:p w14:paraId="377FC5A3" w14:textId="770D7749"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_Toc192836668 \h </w:instrText>
      </w:r>
      <w:r>
        <w:rPr>
          <w:noProof/>
        </w:rPr>
      </w:r>
      <w:r>
        <w:rPr>
          <w:noProof/>
        </w:rPr>
        <w:fldChar w:fldCharType="separate"/>
      </w:r>
      <w:r>
        <w:rPr>
          <w:noProof/>
        </w:rPr>
        <w:t>14</w:t>
      </w:r>
      <w:r>
        <w:rPr>
          <w:noProof/>
        </w:rPr>
        <w:fldChar w:fldCharType="end"/>
      </w:r>
    </w:p>
    <w:p w14:paraId="3BCDDCDA" w14:textId="0A5CD607"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_Toc192836669 \h </w:instrText>
      </w:r>
      <w:r>
        <w:rPr>
          <w:noProof/>
        </w:rPr>
      </w:r>
      <w:r>
        <w:rPr>
          <w:noProof/>
        </w:rPr>
        <w:fldChar w:fldCharType="separate"/>
      </w:r>
      <w:r>
        <w:rPr>
          <w:noProof/>
        </w:rPr>
        <w:t>15</w:t>
      </w:r>
      <w:r>
        <w:rPr>
          <w:noProof/>
        </w:rPr>
        <w:fldChar w:fldCharType="end"/>
      </w:r>
    </w:p>
    <w:p w14:paraId="639E5A7B" w14:textId="6CBC62EF"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HTTP/2 connection management</w:t>
      </w:r>
      <w:r>
        <w:rPr>
          <w:noProof/>
        </w:rPr>
        <w:tab/>
      </w:r>
      <w:r>
        <w:rPr>
          <w:noProof/>
        </w:rPr>
        <w:fldChar w:fldCharType="begin" w:fldLock="1"/>
      </w:r>
      <w:r>
        <w:rPr>
          <w:noProof/>
        </w:rPr>
        <w:instrText xml:space="preserve"> PAGEREF _Toc192836670 \h </w:instrText>
      </w:r>
      <w:r>
        <w:rPr>
          <w:noProof/>
        </w:rPr>
      </w:r>
      <w:r>
        <w:rPr>
          <w:noProof/>
        </w:rPr>
        <w:fldChar w:fldCharType="separate"/>
      </w:r>
      <w:r>
        <w:rPr>
          <w:noProof/>
        </w:rPr>
        <w:t>15</w:t>
      </w:r>
      <w:r>
        <w:rPr>
          <w:noProof/>
        </w:rPr>
        <w:fldChar w:fldCharType="end"/>
      </w:r>
    </w:p>
    <w:p w14:paraId="4D01FEDE" w14:textId="12E64AF0"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_Toc192836671 \h </w:instrText>
      </w:r>
      <w:r>
        <w:rPr>
          <w:noProof/>
        </w:rPr>
      </w:r>
      <w:r>
        <w:rPr>
          <w:noProof/>
        </w:rPr>
        <w:fldChar w:fldCharType="separate"/>
      </w:r>
      <w:r>
        <w:rPr>
          <w:noProof/>
        </w:rPr>
        <w:t>16</w:t>
      </w:r>
      <w:r>
        <w:rPr>
          <w:noProof/>
        </w:rPr>
        <w:fldChar w:fldCharType="end"/>
      </w:r>
    </w:p>
    <w:p w14:paraId="609B70D9" w14:textId="68A33832"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Serialization Protocol</w:t>
      </w:r>
      <w:r>
        <w:rPr>
          <w:noProof/>
        </w:rPr>
        <w:tab/>
      </w:r>
      <w:r>
        <w:rPr>
          <w:noProof/>
        </w:rPr>
        <w:fldChar w:fldCharType="begin" w:fldLock="1"/>
      </w:r>
      <w:r>
        <w:rPr>
          <w:noProof/>
        </w:rPr>
        <w:instrText xml:space="preserve"> PAGEREF _Toc192836672 \h </w:instrText>
      </w:r>
      <w:r>
        <w:rPr>
          <w:noProof/>
        </w:rPr>
      </w:r>
      <w:r>
        <w:rPr>
          <w:noProof/>
        </w:rPr>
        <w:fldChar w:fldCharType="separate"/>
      </w:r>
      <w:r>
        <w:rPr>
          <w:noProof/>
        </w:rPr>
        <w:t>16</w:t>
      </w:r>
      <w:r>
        <w:rPr>
          <w:noProof/>
        </w:rPr>
        <w:fldChar w:fldCharType="end"/>
      </w:r>
    </w:p>
    <w:p w14:paraId="46452BBE" w14:textId="1615F4D6"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N32 Procedures</w:t>
      </w:r>
      <w:r>
        <w:rPr>
          <w:noProof/>
        </w:rPr>
        <w:tab/>
      </w:r>
      <w:r>
        <w:rPr>
          <w:noProof/>
        </w:rPr>
        <w:fldChar w:fldCharType="begin" w:fldLock="1"/>
      </w:r>
      <w:r>
        <w:rPr>
          <w:noProof/>
        </w:rPr>
        <w:instrText xml:space="preserve"> PAGEREF _Toc192836673 \h </w:instrText>
      </w:r>
      <w:r>
        <w:rPr>
          <w:noProof/>
        </w:rPr>
      </w:r>
      <w:r>
        <w:rPr>
          <w:noProof/>
        </w:rPr>
        <w:fldChar w:fldCharType="separate"/>
      </w:r>
      <w:r>
        <w:rPr>
          <w:noProof/>
        </w:rPr>
        <w:t>16</w:t>
      </w:r>
      <w:r>
        <w:rPr>
          <w:noProof/>
        </w:rPr>
        <w:fldChar w:fldCharType="end"/>
      </w:r>
    </w:p>
    <w:p w14:paraId="66ABFBFA" w14:textId="44EBC7A8"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_Toc192836674 \h </w:instrText>
      </w:r>
      <w:r>
        <w:rPr>
          <w:noProof/>
        </w:rPr>
      </w:r>
      <w:r>
        <w:rPr>
          <w:noProof/>
        </w:rPr>
        <w:fldChar w:fldCharType="separate"/>
      </w:r>
      <w:r>
        <w:rPr>
          <w:noProof/>
        </w:rPr>
        <w:t>16</w:t>
      </w:r>
      <w:r>
        <w:rPr>
          <w:noProof/>
        </w:rPr>
        <w:fldChar w:fldCharType="end"/>
      </w:r>
    </w:p>
    <w:p w14:paraId="6EEE8B7F" w14:textId="1515B7FB"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N32 Handshake Procedures (N32-c)</w:t>
      </w:r>
      <w:r>
        <w:rPr>
          <w:noProof/>
        </w:rPr>
        <w:tab/>
      </w:r>
      <w:r>
        <w:rPr>
          <w:noProof/>
        </w:rPr>
        <w:fldChar w:fldCharType="begin" w:fldLock="1"/>
      </w:r>
      <w:r>
        <w:rPr>
          <w:noProof/>
        </w:rPr>
        <w:instrText xml:space="preserve"> PAGEREF _Toc192836675 \h </w:instrText>
      </w:r>
      <w:r>
        <w:rPr>
          <w:noProof/>
        </w:rPr>
      </w:r>
      <w:r>
        <w:rPr>
          <w:noProof/>
        </w:rPr>
        <w:fldChar w:fldCharType="separate"/>
      </w:r>
      <w:r>
        <w:rPr>
          <w:noProof/>
        </w:rPr>
        <w:t>17</w:t>
      </w:r>
      <w:r>
        <w:rPr>
          <w:noProof/>
        </w:rPr>
        <w:fldChar w:fldCharType="end"/>
      </w:r>
    </w:p>
    <w:p w14:paraId="506A73A2" w14:textId="58EC2499"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_Toc192836676 \h </w:instrText>
      </w:r>
      <w:r>
        <w:rPr>
          <w:noProof/>
        </w:rPr>
      </w:r>
      <w:r>
        <w:rPr>
          <w:noProof/>
        </w:rPr>
        <w:fldChar w:fldCharType="separate"/>
      </w:r>
      <w:r>
        <w:rPr>
          <w:noProof/>
        </w:rPr>
        <w:t>17</w:t>
      </w:r>
      <w:r>
        <w:rPr>
          <w:noProof/>
        </w:rPr>
        <w:fldChar w:fldCharType="end"/>
      </w:r>
    </w:p>
    <w:p w14:paraId="1EE2E84B" w14:textId="319B0AD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Security Capability Negotiation Procedure</w:t>
      </w:r>
      <w:r>
        <w:rPr>
          <w:noProof/>
        </w:rPr>
        <w:tab/>
      </w:r>
      <w:r>
        <w:rPr>
          <w:noProof/>
        </w:rPr>
        <w:fldChar w:fldCharType="begin" w:fldLock="1"/>
      </w:r>
      <w:r>
        <w:rPr>
          <w:noProof/>
        </w:rPr>
        <w:instrText xml:space="preserve"> PAGEREF _Toc192836677 \h </w:instrText>
      </w:r>
      <w:r>
        <w:rPr>
          <w:noProof/>
        </w:rPr>
      </w:r>
      <w:r>
        <w:rPr>
          <w:noProof/>
        </w:rPr>
        <w:fldChar w:fldCharType="separate"/>
      </w:r>
      <w:r>
        <w:rPr>
          <w:noProof/>
        </w:rPr>
        <w:t>17</w:t>
      </w:r>
      <w:r>
        <w:rPr>
          <w:noProof/>
        </w:rPr>
        <w:fldChar w:fldCharType="end"/>
      </w:r>
    </w:p>
    <w:p w14:paraId="01F641F1" w14:textId="1CCF5D5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w:t>
      </w:r>
      <w:r>
        <w:rPr>
          <w:noProof/>
        </w:rPr>
        <w:tab/>
      </w:r>
      <w:r>
        <w:rPr>
          <w:noProof/>
        </w:rPr>
        <w:fldChar w:fldCharType="begin" w:fldLock="1"/>
      </w:r>
      <w:r>
        <w:rPr>
          <w:noProof/>
        </w:rPr>
        <w:instrText xml:space="preserve"> PAGEREF _Toc192836678 \h </w:instrText>
      </w:r>
      <w:r>
        <w:rPr>
          <w:noProof/>
        </w:rPr>
      </w:r>
      <w:r>
        <w:rPr>
          <w:noProof/>
        </w:rPr>
        <w:fldChar w:fldCharType="separate"/>
      </w:r>
      <w:r>
        <w:rPr>
          <w:noProof/>
        </w:rPr>
        <w:t>20</w:t>
      </w:r>
      <w:r>
        <w:rPr>
          <w:noProof/>
        </w:rPr>
        <w:fldChar w:fldCharType="end"/>
      </w:r>
    </w:p>
    <w:p w14:paraId="5F4C72F8" w14:textId="04A589F3"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_Toc192836679 \h </w:instrText>
      </w:r>
      <w:r>
        <w:rPr>
          <w:noProof/>
        </w:rPr>
      </w:r>
      <w:r>
        <w:rPr>
          <w:noProof/>
        </w:rPr>
        <w:fldChar w:fldCharType="separate"/>
      </w:r>
      <w:r>
        <w:rPr>
          <w:noProof/>
        </w:rPr>
        <w:t>20</w:t>
      </w:r>
      <w:r>
        <w:rPr>
          <w:noProof/>
        </w:rPr>
        <w:fldChar w:fldCharType="end"/>
      </w:r>
    </w:p>
    <w:p w14:paraId="12E38BAF" w14:textId="23A85A57"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Cipher Suite Negotiation</w:t>
      </w:r>
      <w:r>
        <w:rPr>
          <w:noProof/>
        </w:rPr>
        <w:tab/>
      </w:r>
      <w:r>
        <w:rPr>
          <w:noProof/>
        </w:rPr>
        <w:fldChar w:fldCharType="begin" w:fldLock="1"/>
      </w:r>
      <w:r>
        <w:rPr>
          <w:noProof/>
        </w:rPr>
        <w:instrText xml:space="preserve"> PAGEREF _Toc192836680 \h </w:instrText>
      </w:r>
      <w:r>
        <w:rPr>
          <w:noProof/>
        </w:rPr>
      </w:r>
      <w:r>
        <w:rPr>
          <w:noProof/>
        </w:rPr>
        <w:fldChar w:fldCharType="separate"/>
      </w:r>
      <w:r>
        <w:rPr>
          <w:noProof/>
        </w:rPr>
        <w:t>20</w:t>
      </w:r>
      <w:r>
        <w:rPr>
          <w:noProof/>
        </w:rPr>
        <w:fldChar w:fldCharType="end"/>
      </w:r>
    </w:p>
    <w:p w14:paraId="3E727F28" w14:textId="229FC2F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Protection Policy Exchange</w:t>
      </w:r>
      <w:r>
        <w:rPr>
          <w:noProof/>
        </w:rPr>
        <w:tab/>
      </w:r>
      <w:r>
        <w:rPr>
          <w:noProof/>
        </w:rPr>
        <w:fldChar w:fldCharType="begin" w:fldLock="1"/>
      </w:r>
      <w:r>
        <w:rPr>
          <w:noProof/>
        </w:rPr>
        <w:instrText xml:space="preserve"> PAGEREF _Toc192836681 \h </w:instrText>
      </w:r>
      <w:r>
        <w:rPr>
          <w:noProof/>
        </w:rPr>
      </w:r>
      <w:r>
        <w:rPr>
          <w:noProof/>
        </w:rPr>
        <w:fldChar w:fldCharType="separate"/>
      </w:r>
      <w:r>
        <w:rPr>
          <w:noProof/>
        </w:rPr>
        <w:t>21</w:t>
      </w:r>
      <w:r>
        <w:rPr>
          <w:noProof/>
        </w:rPr>
        <w:fldChar w:fldCharType="end"/>
      </w:r>
    </w:p>
    <w:p w14:paraId="4984FF6B" w14:textId="75DF9F24"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Security Information list Exchange</w:t>
      </w:r>
      <w:r>
        <w:rPr>
          <w:noProof/>
        </w:rPr>
        <w:tab/>
      </w:r>
      <w:r>
        <w:rPr>
          <w:noProof/>
        </w:rPr>
        <w:fldChar w:fldCharType="begin" w:fldLock="1"/>
      </w:r>
      <w:r>
        <w:rPr>
          <w:noProof/>
        </w:rPr>
        <w:instrText xml:space="preserve"> PAGEREF _Toc192836682 \h </w:instrText>
      </w:r>
      <w:r>
        <w:rPr>
          <w:noProof/>
        </w:rPr>
      </w:r>
      <w:r>
        <w:rPr>
          <w:noProof/>
        </w:rPr>
        <w:fldChar w:fldCharType="separate"/>
      </w:r>
      <w:r>
        <w:rPr>
          <w:noProof/>
        </w:rPr>
        <w:t>23</w:t>
      </w:r>
      <w:r>
        <w:rPr>
          <w:noProof/>
        </w:rPr>
        <w:fldChar w:fldCharType="end"/>
      </w:r>
    </w:p>
    <w:p w14:paraId="0E477634" w14:textId="21848210"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N32-f Context Termination Procedure</w:t>
      </w:r>
      <w:r>
        <w:rPr>
          <w:noProof/>
        </w:rPr>
        <w:tab/>
      </w:r>
      <w:r>
        <w:rPr>
          <w:noProof/>
        </w:rPr>
        <w:fldChar w:fldCharType="begin" w:fldLock="1"/>
      </w:r>
      <w:r>
        <w:rPr>
          <w:noProof/>
        </w:rPr>
        <w:instrText xml:space="preserve"> PAGEREF _Toc192836683 \h </w:instrText>
      </w:r>
      <w:r>
        <w:rPr>
          <w:noProof/>
        </w:rPr>
      </w:r>
      <w:r>
        <w:rPr>
          <w:noProof/>
        </w:rPr>
        <w:fldChar w:fldCharType="separate"/>
      </w:r>
      <w:r>
        <w:rPr>
          <w:noProof/>
        </w:rPr>
        <w:t>24</w:t>
      </w:r>
      <w:r>
        <w:rPr>
          <w:noProof/>
        </w:rPr>
        <w:fldChar w:fldCharType="end"/>
      </w:r>
    </w:p>
    <w:p w14:paraId="668E638F" w14:textId="0EB93702"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N32-f Error Reporting Procedure</w:t>
      </w:r>
      <w:r>
        <w:rPr>
          <w:noProof/>
        </w:rPr>
        <w:tab/>
      </w:r>
      <w:r>
        <w:rPr>
          <w:noProof/>
        </w:rPr>
        <w:fldChar w:fldCharType="begin" w:fldLock="1"/>
      </w:r>
      <w:r>
        <w:rPr>
          <w:noProof/>
        </w:rPr>
        <w:instrText xml:space="preserve"> PAGEREF _Toc192836684 \h </w:instrText>
      </w:r>
      <w:r>
        <w:rPr>
          <w:noProof/>
        </w:rPr>
      </w:r>
      <w:r>
        <w:rPr>
          <w:noProof/>
        </w:rPr>
        <w:fldChar w:fldCharType="separate"/>
      </w:r>
      <w:r>
        <w:rPr>
          <w:noProof/>
        </w:rPr>
        <w:t>25</w:t>
      </w:r>
      <w:r>
        <w:rPr>
          <w:noProof/>
        </w:rPr>
        <w:fldChar w:fldCharType="end"/>
      </w:r>
    </w:p>
    <w:p w14:paraId="7F8E4767" w14:textId="6B4D65C3"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Message Forwarding Procedure on N32 (N32-f)</w:t>
      </w:r>
      <w:r>
        <w:rPr>
          <w:noProof/>
        </w:rPr>
        <w:tab/>
      </w:r>
      <w:r>
        <w:rPr>
          <w:noProof/>
        </w:rPr>
        <w:fldChar w:fldCharType="begin" w:fldLock="1"/>
      </w:r>
      <w:r>
        <w:rPr>
          <w:noProof/>
        </w:rPr>
        <w:instrText xml:space="preserve"> PAGEREF _Toc192836685 \h </w:instrText>
      </w:r>
      <w:r>
        <w:rPr>
          <w:noProof/>
        </w:rPr>
      </w:r>
      <w:r>
        <w:rPr>
          <w:noProof/>
        </w:rPr>
        <w:fldChar w:fldCharType="separate"/>
      </w:r>
      <w:r>
        <w:rPr>
          <w:noProof/>
        </w:rPr>
        <w:t>26</w:t>
      </w:r>
      <w:r>
        <w:rPr>
          <w:noProof/>
        </w:rPr>
        <w:fldChar w:fldCharType="end"/>
      </w:r>
    </w:p>
    <w:p w14:paraId="10562E2F" w14:textId="767F1E3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_Toc192836686 \h </w:instrText>
      </w:r>
      <w:r>
        <w:rPr>
          <w:noProof/>
        </w:rPr>
      </w:r>
      <w:r>
        <w:rPr>
          <w:noProof/>
        </w:rPr>
        <w:fldChar w:fldCharType="separate"/>
      </w:r>
      <w:r>
        <w:rPr>
          <w:noProof/>
        </w:rPr>
        <w:t>26</w:t>
      </w:r>
      <w:r>
        <w:rPr>
          <w:noProof/>
        </w:rPr>
        <w:fldChar w:fldCharType="end"/>
      </w:r>
    </w:p>
    <w:p w14:paraId="55368CFA" w14:textId="3862E5E0"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Use of Application Layer Security</w:t>
      </w:r>
      <w:r>
        <w:rPr>
          <w:noProof/>
        </w:rPr>
        <w:tab/>
      </w:r>
      <w:r>
        <w:rPr>
          <w:noProof/>
        </w:rPr>
        <w:fldChar w:fldCharType="begin" w:fldLock="1"/>
      </w:r>
      <w:r>
        <w:rPr>
          <w:noProof/>
        </w:rPr>
        <w:instrText xml:space="preserve"> PAGEREF _Toc192836687 \h </w:instrText>
      </w:r>
      <w:r>
        <w:rPr>
          <w:noProof/>
        </w:rPr>
      </w:r>
      <w:r>
        <w:rPr>
          <w:noProof/>
        </w:rPr>
        <w:fldChar w:fldCharType="separate"/>
      </w:r>
      <w:r>
        <w:rPr>
          <w:noProof/>
        </w:rPr>
        <w:t>26</w:t>
      </w:r>
      <w:r>
        <w:rPr>
          <w:noProof/>
        </w:rPr>
        <w:fldChar w:fldCharType="end"/>
      </w:r>
    </w:p>
    <w:p w14:paraId="28CB2CBC" w14:textId="545B7447"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_Toc192836688 \h </w:instrText>
      </w:r>
      <w:r>
        <w:rPr>
          <w:noProof/>
        </w:rPr>
      </w:r>
      <w:r>
        <w:rPr>
          <w:noProof/>
        </w:rPr>
        <w:fldChar w:fldCharType="separate"/>
      </w:r>
      <w:r>
        <w:rPr>
          <w:noProof/>
        </w:rPr>
        <w:t>26</w:t>
      </w:r>
      <w:r>
        <w:rPr>
          <w:noProof/>
        </w:rPr>
        <w:fldChar w:fldCharType="end"/>
      </w:r>
    </w:p>
    <w:p w14:paraId="158000F1" w14:textId="5562A46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Protection Policy Lookup</w:t>
      </w:r>
      <w:r>
        <w:rPr>
          <w:noProof/>
        </w:rPr>
        <w:tab/>
      </w:r>
      <w:r>
        <w:rPr>
          <w:noProof/>
        </w:rPr>
        <w:fldChar w:fldCharType="begin" w:fldLock="1"/>
      </w:r>
      <w:r>
        <w:rPr>
          <w:noProof/>
        </w:rPr>
        <w:instrText xml:space="preserve"> PAGEREF _Toc192836689 \h </w:instrText>
      </w:r>
      <w:r>
        <w:rPr>
          <w:noProof/>
        </w:rPr>
      </w:r>
      <w:r>
        <w:rPr>
          <w:noProof/>
        </w:rPr>
        <w:fldChar w:fldCharType="separate"/>
      </w:r>
      <w:r>
        <w:rPr>
          <w:noProof/>
        </w:rPr>
        <w:t>27</w:t>
      </w:r>
      <w:r>
        <w:rPr>
          <w:noProof/>
        </w:rPr>
        <w:fldChar w:fldCharType="end"/>
      </w:r>
    </w:p>
    <w:p w14:paraId="6AB0CC74" w14:textId="507558C3"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Message Reformatting</w:t>
      </w:r>
      <w:r>
        <w:rPr>
          <w:noProof/>
        </w:rPr>
        <w:tab/>
      </w:r>
      <w:r>
        <w:rPr>
          <w:noProof/>
        </w:rPr>
        <w:fldChar w:fldCharType="begin" w:fldLock="1"/>
      </w:r>
      <w:r>
        <w:rPr>
          <w:noProof/>
        </w:rPr>
        <w:instrText xml:space="preserve"> PAGEREF _Toc192836690 \h </w:instrText>
      </w:r>
      <w:r>
        <w:rPr>
          <w:noProof/>
        </w:rPr>
      </w:r>
      <w:r>
        <w:rPr>
          <w:noProof/>
        </w:rPr>
        <w:fldChar w:fldCharType="separate"/>
      </w:r>
      <w:r>
        <w:rPr>
          <w:noProof/>
        </w:rPr>
        <w:t>28</w:t>
      </w:r>
      <w:r>
        <w:rPr>
          <w:noProof/>
        </w:rPr>
        <w:fldChar w:fldCharType="end"/>
      </w:r>
    </w:p>
    <w:p w14:paraId="1BA0731B" w14:textId="52B69D5D"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w:t>
      </w:r>
      <w:r>
        <w:rPr>
          <w:noProof/>
        </w:rPr>
        <w:tab/>
      </w:r>
      <w:r>
        <w:rPr>
          <w:noProof/>
        </w:rPr>
        <w:fldChar w:fldCharType="begin" w:fldLock="1"/>
      </w:r>
      <w:r>
        <w:rPr>
          <w:noProof/>
        </w:rPr>
        <w:instrText xml:space="preserve"> PAGEREF _Toc192836691 \h </w:instrText>
      </w:r>
      <w:r>
        <w:rPr>
          <w:noProof/>
        </w:rPr>
      </w:r>
      <w:r>
        <w:rPr>
          <w:noProof/>
        </w:rPr>
        <w:fldChar w:fldCharType="separate"/>
      </w:r>
      <w:r>
        <w:rPr>
          <w:noProof/>
        </w:rPr>
        <w:t>30</w:t>
      </w:r>
      <w:r>
        <w:rPr>
          <w:noProof/>
        </w:rPr>
        <w:fldChar w:fldCharType="end"/>
      </w:r>
    </w:p>
    <w:p w14:paraId="756C9B09" w14:textId="577DCED3"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JOSE Protected Forwarding Options</w:t>
      </w:r>
      <w:r>
        <w:rPr>
          <w:noProof/>
        </w:rPr>
        <w:tab/>
      </w:r>
      <w:r>
        <w:rPr>
          <w:noProof/>
        </w:rPr>
        <w:fldChar w:fldCharType="begin" w:fldLock="1"/>
      </w:r>
      <w:r>
        <w:rPr>
          <w:noProof/>
        </w:rPr>
        <w:instrText xml:space="preserve"> PAGEREF _Toc192836692 \h </w:instrText>
      </w:r>
      <w:r>
        <w:rPr>
          <w:noProof/>
        </w:rPr>
      </w:r>
      <w:r>
        <w:rPr>
          <w:noProof/>
        </w:rPr>
        <w:fldChar w:fldCharType="separate"/>
      </w:r>
      <w:r>
        <w:rPr>
          <w:noProof/>
        </w:rPr>
        <w:t>31</w:t>
      </w:r>
      <w:r>
        <w:rPr>
          <w:noProof/>
        </w:rPr>
        <w:fldChar w:fldCharType="end"/>
      </w:r>
    </w:p>
    <w:p w14:paraId="6284AC5E" w14:textId="772CAA68"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 when TLS is used</w:t>
      </w:r>
      <w:r>
        <w:rPr>
          <w:noProof/>
        </w:rPr>
        <w:tab/>
      </w:r>
      <w:r>
        <w:rPr>
          <w:noProof/>
        </w:rPr>
        <w:fldChar w:fldCharType="begin" w:fldLock="1"/>
      </w:r>
      <w:r>
        <w:rPr>
          <w:noProof/>
        </w:rPr>
        <w:instrText xml:space="preserve"> PAGEREF _Toc192836693 \h </w:instrText>
      </w:r>
      <w:r>
        <w:rPr>
          <w:noProof/>
        </w:rPr>
      </w:r>
      <w:r>
        <w:rPr>
          <w:noProof/>
        </w:rPr>
        <w:fldChar w:fldCharType="separate"/>
      </w:r>
      <w:r>
        <w:rPr>
          <w:noProof/>
        </w:rPr>
        <w:t>31</w:t>
      </w:r>
      <w:r>
        <w:rPr>
          <w:noProof/>
        </w:rPr>
        <w:fldChar w:fldCharType="end"/>
      </w:r>
    </w:p>
    <w:p w14:paraId="16D574FB" w14:textId="12F4496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_Toc192836694 \h </w:instrText>
      </w:r>
      <w:r>
        <w:rPr>
          <w:noProof/>
        </w:rPr>
      </w:r>
      <w:r>
        <w:rPr>
          <w:noProof/>
        </w:rPr>
        <w:fldChar w:fldCharType="separate"/>
      </w:r>
      <w:r>
        <w:rPr>
          <w:noProof/>
        </w:rPr>
        <w:t>31</w:t>
      </w:r>
      <w:r>
        <w:rPr>
          <w:noProof/>
        </w:rPr>
        <w:fldChar w:fldCharType="end"/>
      </w:r>
    </w:p>
    <w:p w14:paraId="15F58B11" w14:textId="0E951F44"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Correlation of N32-c context and N32-f Connection for TLS Security</w:t>
      </w:r>
      <w:r>
        <w:rPr>
          <w:noProof/>
        </w:rPr>
        <w:tab/>
      </w:r>
      <w:r>
        <w:rPr>
          <w:noProof/>
        </w:rPr>
        <w:fldChar w:fldCharType="begin" w:fldLock="1"/>
      </w:r>
      <w:r>
        <w:rPr>
          <w:noProof/>
        </w:rPr>
        <w:instrText xml:space="preserve"> PAGEREF _Toc192836695 \h </w:instrText>
      </w:r>
      <w:r>
        <w:rPr>
          <w:noProof/>
        </w:rPr>
      </w:r>
      <w:r>
        <w:rPr>
          <w:noProof/>
        </w:rPr>
        <w:fldChar w:fldCharType="separate"/>
      </w:r>
      <w:r>
        <w:rPr>
          <w:noProof/>
        </w:rPr>
        <w:t>31</w:t>
      </w:r>
      <w:r>
        <w:rPr>
          <w:noProof/>
        </w:rPr>
        <w:fldChar w:fldCharType="end"/>
      </w:r>
    </w:p>
    <w:p w14:paraId="07E4C267" w14:textId="2AF121EA"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_Toc192836696 \h </w:instrText>
      </w:r>
      <w:r>
        <w:rPr>
          <w:noProof/>
        </w:rPr>
      </w:r>
      <w:r>
        <w:rPr>
          <w:noProof/>
        </w:rPr>
        <w:fldChar w:fldCharType="separate"/>
      </w:r>
      <w:r>
        <w:rPr>
          <w:noProof/>
        </w:rPr>
        <w:t>31</w:t>
      </w:r>
      <w:r>
        <w:rPr>
          <w:noProof/>
        </w:rPr>
        <w:fldChar w:fldCharType="end"/>
      </w:r>
    </w:p>
    <w:p w14:paraId="6E0297DF" w14:textId="16B9F9F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5.3.3.2.2</w:t>
      </w:r>
      <w:r>
        <w:rPr>
          <w:rFonts w:asciiTheme="minorHAnsi" w:eastAsiaTheme="minorEastAsia" w:hAnsiTheme="minorHAnsi" w:cstheme="minorBidi"/>
          <w:noProof/>
          <w:kern w:val="2"/>
          <w:sz w:val="24"/>
          <w:szCs w:val="24"/>
          <w:lang w:eastAsia="en-GB"/>
          <w14:ligatures w14:val="standardContextual"/>
        </w:rPr>
        <w:tab/>
      </w:r>
      <w:r>
        <w:rPr>
          <w:noProof/>
          <w:lang w:eastAsia="zh-CN"/>
        </w:rPr>
        <w:t>Use of HTTP OPTIONS for N32-c and N32-f connections correlation</w:t>
      </w:r>
      <w:r>
        <w:rPr>
          <w:noProof/>
        </w:rPr>
        <w:tab/>
      </w:r>
      <w:r>
        <w:rPr>
          <w:noProof/>
        </w:rPr>
        <w:fldChar w:fldCharType="begin" w:fldLock="1"/>
      </w:r>
      <w:r>
        <w:rPr>
          <w:noProof/>
        </w:rPr>
        <w:instrText xml:space="preserve"> PAGEREF _Toc192836697 \h </w:instrText>
      </w:r>
      <w:r>
        <w:rPr>
          <w:noProof/>
        </w:rPr>
      </w:r>
      <w:r>
        <w:rPr>
          <w:noProof/>
        </w:rPr>
        <w:fldChar w:fldCharType="separate"/>
      </w:r>
      <w:r>
        <w:rPr>
          <w:noProof/>
        </w:rPr>
        <w:t>32</w:t>
      </w:r>
      <w:r>
        <w:rPr>
          <w:noProof/>
        </w:rPr>
        <w:fldChar w:fldCharType="end"/>
      </w:r>
    </w:p>
    <w:p w14:paraId="74893786" w14:textId="2FF150F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3gpp-Sbi-N32-Handshake-Id</w:t>
      </w:r>
      <w:r>
        <w:rPr>
          <w:noProof/>
        </w:rPr>
        <w:tab/>
      </w:r>
      <w:r>
        <w:rPr>
          <w:noProof/>
        </w:rPr>
        <w:fldChar w:fldCharType="begin" w:fldLock="1"/>
      </w:r>
      <w:r>
        <w:rPr>
          <w:noProof/>
        </w:rPr>
        <w:instrText xml:space="preserve"> PAGEREF _Toc192836698 \h </w:instrText>
      </w:r>
      <w:r>
        <w:rPr>
          <w:noProof/>
        </w:rPr>
      </w:r>
      <w:r>
        <w:rPr>
          <w:noProof/>
        </w:rPr>
        <w:fldChar w:fldCharType="separate"/>
      </w:r>
      <w:r>
        <w:rPr>
          <w:noProof/>
        </w:rPr>
        <w:t>32</w:t>
      </w:r>
      <w:r>
        <w:rPr>
          <w:noProof/>
        </w:rPr>
        <w:fldChar w:fldCharType="end"/>
      </w:r>
    </w:p>
    <w:p w14:paraId="4F241713" w14:textId="3F7D33A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_Toc192836699 \h </w:instrText>
      </w:r>
      <w:r>
        <w:rPr>
          <w:noProof/>
        </w:rPr>
      </w:r>
      <w:r>
        <w:rPr>
          <w:noProof/>
        </w:rPr>
        <w:fldChar w:fldCharType="separate"/>
      </w:r>
      <w:r>
        <w:rPr>
          <w:noProof/>
        </w:rPr>
        <w:t>33</w:t>
      </w:r>
      <w:r>
        <w:rPr>
          <w:noProof/>
        </w:rPr>
        <w:fldChar w:fldCharType="end"/>
      </w:r>
    </w:p>
    <w:p w14:paraId="3696166F" w14:textId="3DABD0BC"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_Toc192836700 \h </w:instrText>
      </w:r>
      <w:r>
        <w:rPr>
          <w:noProof/>
        </w:rPr>
      </w:r>
      <w:r>
        <w:rPr>
          <w:noProof/>
        </w:rPr>
        <w:fldChar w:fldCharType="separate"/>
      </w:r>
      <w:r>
        <w:rPr>
          <w:noProof/>
        </w:rPr>
        <w:t>33</w:t>
      </w:r>
      <w:r>
        <w:rPr>
          <w:noProof/>
        </w:rPr>
        <w:fldChar w:fldCharType="end"/>
      </w:r>
    </w:p>
    <w:p w14:paraId="36E774B2" w14:textId="1838F061"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_Toc192836701 \h </w:instrText>
      </w:r>
      <w:r>
        <w:rPr>
          <w:noProof/>
        </w:rPr>
      </w:r>
      <w:r>
        <w:rPr>
          <w:noProof/>
        </w:rPr>
        <w:fldChar w:fldCharType="separate"/>
      </w:r>
      <w:r>
        <w:rPr>
          <w:noProof/>
        </w:rPr>
        <w:t>33</w:t>
      </w:r>
      <w:r>
        <w:rPr>
          <w:noProof/>
        </w:rPr>
        <w:fldChar w:fldCharType="end"/>
      </w:r>
    </w:p>
    <w:p w14:paraId="6874985E" w14:textId="1F237597"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_Toc192836702 \h </w:instrText>
      </w:r>
      <w:r>
        <w:rPr>
          <w:noProof/>
        </w:rPr>
      </w:r>
      <w:r>
        <w:rPr>
          <w:noProof/>
        </w:rPr>
        <w:fldChar w:fldCharType="separate"/>
      </w:r>
      <w:r>
        <w:rPr>
          <w:noProof/>
        </w:rPr>
        <w:t>33</w:t>
      </w:r>
      <w:r>
        <w:rPr>
          <w:noProof/>
        </w:rPr>
        <w:fldChar w:fldCharType="end"/>
      </w:r>
    </w:p>
    <w:p w14:paraId="5C0647D5" w14:textId="194BB2B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Foreign FQDN to Telescopic FQDN Mapping Procedure</w:t>
      </w:r>
      <w:r>
        <w:rPr>
          <w:noProof/>
        </w:rPr>
        <w:tab/>
      </w:r>
      <w:r>
        <w:rPr>
          <w:noProof/>
        </w:rPr>
        <w:fldChar w:fldCharType="begin" w:fldLock="1"/>
      </w:r>
      <w:r>
        <w:rPr>
          <w:noProof/>
        </w:rPr>
        <w:instrText xml:space="preserve"> PAGEREF _Toc192836703 \h </w:instrText>
      </w:r>
      <w:r>
        <w:rPr>
          <w:noProof/>
        </w:rPr>
      </w:r>
      <w:r>
        <w:rPr>
          <w:noProof/>
        </w:rPr>
        <w:fldChar w:fldCharType="separate"/>
      </w:r>
      <w:r>
        <w:rPr>
          <w:noProof/>
        </w:rPr>
        <w:t>33</w:t>
      </w:r>
      <w:r>
        <w:rPr>
          <w:noProof/>
        </w:rPr>
        <w:fldChar w:fldCharType="end"/>
      </w:r>
    </w:p>
    <w:p w14:paraId="77FE8F9E" w14:textId="62DAB3E0"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Telescopic FQDN to Foreign FQDN Mapping Procedure</w:t>
      </w:r>
      <w:r>
        <w:rPr>
          <w:noProof/>
        </w:rPr>
        <w:tab/>
      </w:r>
      <w:r>
        <w:rPr>
          <w:noProof/>
        </w:rPr>
        <w:fldChar w:fldCharType="begin" w:fldLock="1"/>
      </w:r>
      <w:r>
        <w:rPr>
          <w:noProof/>
        </w:rPr>
        <w:instrText xml:space="preserve"> PAGEREF _Toc192836704 \h </w:instrText>
      </w:r>
      <w:r>
        <w:rPr>
          <w:noProof/>
        </w:rPr>
      </w:r>
      <w:r>
        <w:rPr>
          <w:noProof/>
        </w:rPr>
        <w:fldChar w:fldCharType="separate"/>
      </w:r>
      <w:r>
        <w:rPr>
          <w:noProof/>
        </w:rPr>
        <w:t>34</w:t>
      </w:r>
      <w:r>
        <w:rPr>
          <w:noProof/>
        </w:rPr>
        <w:fldChar w:fldCharType="end"/>
      </w:r>
    </w:p>
    <w:p w14:paraId="7BD8870C" w14:textId="7DF4E695"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Support of Roaming Intermediaries</w:t>
      </w:r>
      <w:r>
        <w:rPr>
          <w:noProof/>
        </w:rPr>
        <w:tab/>
      </w:r>
      <w:r>
        <w:rPr>
          <w:noProof/>
        </w:rPr>
        <w:fldChar w:fldCharType="begin" w:fldLock="1"/>
      </w:r>
      <w:r>
        <w:rPr>
          <w:noProof/>
        </w:rPr>
        <w:instrText xml:space="preserve"> PAGEREF _Toc192836705 \h </w:instrText>
      </w:r>
      <w:r>
        <w:rPr>
          <w:noProof/>
        </w:rPr>
      </w:r>
      <w:r>
        <w:rPr>
          <w:noProof/>
        </w:rPr>
        <w:fldChar w:fldCharType="separate"/>
      </w:r>
      <w:r>
        <w:rPr>
          <w:noProof/>
        </w:rPr>
        <w:t>35</w:t>
      </w:r>
      <w:r>
        <w:rPr>
          <w:noProof/>
        </w:rPr>
        <w:fldChar w:fldCharType="end"/>
      </w:r>
    </w:p>
    <w:p w14:paraId="3CC1D1DE" w14:textId="27D3FE6C"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_Toc192836706 \h </w:instrText>
      </w:r>
      <w:r>
        <w:rPr>
          <w:noProof/>
        </w:rPr>
      </w:r>
      <w:r>
        <w:rPr>
          <w:noProof/>
        </w:rPr>
        <w:fldChar w:fldCharType="separate"/>
      </w:r>
      <w:r>
        <w:rPr>
          <w:noProof/>
        </w:rPr>
        <w:t>35</w:t>
      </w:r>
      <w:r>
        <w:rPr>
          <w:noProof/>
        </w:rPr>
        <w:fldChar w:fldCharType="end"/>
      </w:r>
    </w:p>
    <w:p w14:paraId="729D0AE3" w14:textId="7741D0BA"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5.5.2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via RIs</w:t>
      </w:r>
      <w:r>
        <w:rPr>
          <w:noProof/>
        </w:rPr>
        <w:tab/>
      </w:r>
      <w:r>
        <w:rPr>
          <w:noProof/>
        </w:rPr>
        <w:fldChar w:fldCharType="begin" w:fldLock="1"/>
      </w:r>
      <w:r>
        <w:rPr>
          <w:noProof/>
        </w:rPr>
        <w:instrText xml:space="preserve"> PAGEREF _Toc192836707 \h </w:instrText>
      </w:r>
      <w:r>
        <w:rPr>
          <w:noProof/>
        </w:rPr>
      </w:r>
      <w:r>
        <w:rPr>
          <w:noProof/>
        </w:rPr>
        <w:fldChar w:fldCharType="separate"/>
      </w:r>
      <w:r>
        <w:rPr>
          <w:noProof/>
        </w:rPr>
        <w:t>35</w:t>
      </w:r>
      <w:r>
        <w:rPr>
          <w:noProof/>
        </w:rPr>
        <w:fldChar w:fldCharType="end"/>
      </w:r>
    </w:p>
    <w:p w14:paraId="0DB78D1F" w14:textId="0700563D"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eastAsia="ja-JP"/>
        </w:rPr>
        <w:t>5.5.2.1</w:t>
      </w:r>
      <w:r>
        <w:rPr>
          <w:rFonts w:asciiTheme="minorHAnsi" w:eastAsiaTheme="minorEastAsia" w:hAnsiTheme="minorHAnsi" w:cstheme="minorBidi"/>
          <w:noProof/>
          <w:kern w:val="2"/>
          <w:sz w:val="24"/>
          <w:szCs w:val="24"/>
          <w:lang w:eastAsia="en-GB"/>
          <w14:ligatures w14:val="standardContextual"/>
        </w:rPr>
        <w:tab/>
      </w:r>
      <w:r w:rsidRPr="00EC117B">
        <w:rPr>
          <w:noProof/>
          <w:lang w:val="en-US" w:eastAsia="ja-JP"/>
        </w:rPr>
        <w:t>N32-c connection establishment using HTTP CONNECT</w:t>
      </w:r>
      <w:r>
        <w:rPr>
          <w:noProof/>
        </w:rPr>
        <w:tab/>
      </w:r>
      <w:r>
        <w:rPr>
          <w:noProof/>
        </w:rPr>
        <w:fldChar w:fldCharType="begin" w:fldLock="1"/>
      </w:r>
      <w:r>
        <w:rPr>
          <w:noProof/>
        </w:rPr>
        <w:instrText xml:space="preserve"> PAGEREF _Toc192836708 \h </w:instrText>
      </w:r>
      <w:r>
        <w:rPr>
          <w:noProof/>
        </w:rPr>
      </w:r>
      <w:r>
        <w:rPr>
          <w:noProof/>
        </w:rPr>
        <w:fldChar w:fldCharType="separate"/>
      </w:r>
      <w:r>
        <w:rPr>
          <w:noProof/>
        </w:rPr>
        <w:t>35</w:t>
      </w:r>
      <w:r>
        <w:rPr>
          <w:noProof/>
        </w:rPr>
        <w:fldChar w:fldCharType="end"/>
      </w:r>
    </w:p>
    <w:p w14:paraId="55AD8C0B" w14:textId="17CAA8FC"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_Toc192836709 \h </w:instrText>
      </w:r>
      <w:r>
        <w:rPr>
          <w:noProof/>
        </w:rPr>
      </w:r>
      <w:r>
        <w:rPr>
          <w:noProof/>
        </w:rPr>
        <w:fldChar w:fldCharType="separate"/>
      </w:r>
      <w:r>
        <w:rPr>
          <w:noProof/>
        </w:rPr>
        <w:t>35</w:t>
      </w:r>
      <w:r>
        <w:rPr>
          <w:noProof/>
        </w:rPr>
        <w:fldChar w:fldCharType="end"/>
      </w:r>
    </w:p>
    <w:p w14:paraId="7DE25B28" w14:textId="6E65822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Successful N32-c connection establishment via one RI</w:t>
      </w:r>
      <w:r>
        <w:rPr>
          <w:noProof/>
        </w:rPr>
        <w:tab/>
      </w:r>
      <w:r>
        <w:rPr>
          <w:noProof/>
        </w:rPr>
        <w:fldChar w:fldCharType="begin" w:fldLock="1"/>
      </w:r>
      <w:r>
        <w:rPr>
          <w:noProof/>
        </w:rPr>
        <w:instrText xml:space="preserve"> PAGEREF _Toc192836710 \h </w:instrText>
      </w:r>
      <w:r>
        <w:rPr>
          <w:noProof/>
        </w:rPr>
      </w:r>
      <w:r>
        <w:rPr>
          <w:noProof/>
        </w:rPr>
        <w:fldChar w:fldCharType="separate"/>
      </w:r>
      <w:r>
        <w:rPr>
          <w:noProof/>
        </w:rPr>
        <w:t>35</w:t>
      </w:r>
      <w:r>
        <w:rPr>
          <w:noProof/>
        </w:rPr>
        <w:fldChar w:fldCharType="end"/>
      </w:r>
    </w:p>
    <w:p w14:paraId="6FD01393" w14:textId="43C16940"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sidRPr="00EC117B">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_Toc192836711 \h </w:instrText>
      </w:r>
      <w:r>
        <w:rPr>
          <w:noProof/>
        </w:rPr>
      </w:r>
      <w:r>
        <w:rPr>
          <w:noProof/>
        </w:rPr>
        <w:fldChar w:fldCharType="separate"/>
      </w:r>
      <w:r>
        <w:rPr>
          <w:noProof/>
        </w:rPr>
        <w:t>37</w:t>
      </w:r>
      <w:r>
        <w:rPr>
          <w:noProof/>
        </w:rPr>
        <w:fldChar w:fldCharType="end"/>
      </w:r>
    </w:p>
    <w:p w14:paraId="1C8BECF5" w14:textId="6B039345"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eastAsia="ja-JP"/>
        </w:rPr>
        <w:t>5.5.2.2</w:t>
      </w:r>
      <w:r>
        <w:rPr>
          <w:rFonts w:asciiTheme="minorHAnsi" w:eastAsiaTheme="minorEastAsia" w:hAnsiTheme="minorHAnsi" w:cstheme="minorBidi"/>
          <w:noProof/>
          <w:kern w:val="2"/>
          <w:sz w:val="24"/>
          <w:szCs w:val="24"/>
          <w:lang w:eastAsia="en-GB"/>
          <w14:ligatures w14:val="standardContextual"/>
        </w:rPr>
        <w:tab/>
      </w:r>
      <w:r w:rsidRPr="00EC117B">
        <w:rPr>
          <w:noProof/>
          <w:lang w:val="en-US" w:eastAsia="ja-JP"/>
        </w:rPr>
        <w:t>Error messages originated by RIs over the N32-c interface</w:t>
      </w:r>
      <w:r>
        <w:rPr>
          <w:noProof/>
        </w:rPr>
        <w:tab/>
      </w:r>
      <w:r>
        <w:rPr>
          <w:noProof/>
        </w:rPr>
        <w:fldChar w:fldCharType="begin" w:fldLock="1"/>
      </w:r>
      <w:r>
        <w:rPr>
          <w:noProof/>
        </w:rPr>
        <w:instrText xml:space="preserve"> PAGEREF _Toc192836712 \h </w:instrText>
      </w:r>
      <w:r>
        <w:rPr>
          <w:noProof/>
        </w:rPr>
      </w:r>
      <w:r>
        <w:rPr>
          <w:noProof/>
        </w:rPr>
        <w:fldChar w:fldCharType="separate"/>
      </w:r>
      <w:r>
        <w:rPr>
          <w:noProof/>
        </w:rPr>
        <w:t>38</w:t>
      </w:r>
      <w:r>
        <w:rPr>
          <w:noProof/>
        </w:rPr>
        <w:fldChar w:fldCharType="end"/>
      </w:r>
    </w:p>
    <w:p w14:paraId="3F0E44E7" w14:textId="6936AC5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EC117B">
        <w:rPr>
          <w:noProof/>
          <w:lang w:val="en-US" w:eastAsia="ja-JP"/>
        </w:rPr>
        <w:t>5.2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_Toc192836713 \h </w:instrText>
      </w:r>
      <w:r>
        <w:rPr>
          <w:noProof/>
        </w:rPr>
      </w:r>
      <w:r>
        <w:rPr>
          <w:noProof/>
        </w:rPr>
        <w:fldChar w:fldCharType="separate"/>
      </w:r>
      <w:r>
        <w:rPr>
          <w:noProof/>
        </w:rPr>
        <w:t>38</w:t>
      </w:r>
      <w:r>
        <w:rPr>
          <w:noProof/>
        </w:rPr>
        <w:fldChar w:fldCharType="end"/>
      </w:r>
    </w:p>
    <w:p w14:paraId="217619DA" w14:textId="212E3B8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EC117B">
        <w:rPr>
          <w:noProof/>
          <w:lang w:val="en-US" w:eastAsia="ja-JP"/>
        </w:rPr>
        <w:t>5.2</w:t>
      </w:r>
      <w:r>
        <w:rPr>
          <w:noProof/>
        </w:rPr>
        <w:t>.</w:t>
      </w:r>
      <w:r>
        <w:rPr>
          <w:noProof/>
          <w:lang w:eastAsia="ja-JP"/>
        </w:rPr>
        <w:t>2.2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 A</w:t>
      </w:r>
      <w:r>
        <w:rPr>
          <w:noProof/>
        </w:rPr>
        <w:tab/>
      </w:r>
      <w:r>
        <w:rPr>
          <w:noProof/>
        </w:rPr>
        <w:fldChar w:fldCharType="begin" w:fldLock="1"/>
      </w:r>
      <w:r>
        <w:rPr>
          <w:noProof/>
        </w:rPr>
        <w:instrText xml:space="preserve"> PAGEREF _Toc192836714 \h </w:instrText>
      </w:r>
      <w:r>
        <w:rPr>
          <w:noProof/>
        </w:rPr>
      </w:r>
      <w:r>
        <w:rPr>
          <w:noProof/>
        </w:rPr>
        <w:fldChar w:fldCharType="separate"/>
      </w:r>
      <w:r>
        <w:rPr>
          <w:noProof/>
        </w:rPr>
        <w:t>38</w:t>
      </w:r>
      <w:r>
        <w:rPr>
          <w:noProof/>
        </w:rPr>
        <w:fldChar w:fldCharType="end"/>
      </w:r>
    </w:p>
    <w:p w14:paraId="4ACA820F" w14:textId="61B642E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EC117B">
        <w:rPr>
          <w:noProof/>
          <w:lang w:val="en-US" w:eastAsia="ja-JP"/>
        </w:rPr>
        <w:t>5.2</w:t>
      </w:r>
      <w:r>
        <w:rPr>
          <w:noProof/>
        </w:rPr>
        <w:t>.</w:t>
      </w:r>
      <w:r>
        <w:rPr>
          <w:noProof/>
          <w:lang w:eastAsia="ja-JP"/>
        </w:rPr>
        <w:t>2.3</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 B</w:t>
      </w:r>
      <w:r>
        <w:rPr>
          <w:noProof/>
        </w:rPr>
        <w:tab/>
      </w:r>
      <w:r>
        <w:rPr>
          <w:noProof/>
        </w:rPr>
        <w:fldChar w:fldCharType="begin" w:fldLock="1"/>
      </w:r>
      <w:r>
        <w:rPr>
          <w:noProof/>
        </w:rPr>
        <w:instrText xml:space="preserve"> PAGEREF _Toc192836715 \h </w:instrText>
      </w:r>
      <w:r>
        <w:rPr>
          <w:noProof/>
        </w:rPr>
      </w:r>
      <w:r>
        <w:rPr>
          <w:noProof/>
        </w:rPr>
        <w:fldChar w:fldCharType="separate"/>
      </w:r>
      <w:r>
        <w:rPr>
          <w:noProof/>
        </w:rPr>
        <w:t>39</w:t>
      </w:r>
      <w:r>
        <w:rPr>
          <w:noProof/>
        </w:rPr>
        <w:fldChar w:fldCharType="end"/>
      </w:r>
    </w:p>
    <w:p w14:paraId="55EC4653" w14:textId="3472009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sidRPr="00EC117B">
        <w:rPr>
          <w:noProof/>
          <w:lang w:val="en-US"/>
        </w:rPr>
        <w:t>5.5.3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N32-f messages forwarding or origination via RIs</w:t>
      </w:r>
      <w:r>
        <w:rPr>
          <w:noProof/>
        </w:rPr>
        <w:tab/>
      </w:r>
      <w:r>
        <w:rPr>
          <w:noProof/>
        </w:rPr>
        <w:fldChar w:fldCharType="begin" w:fldLock="1"/>
      </w:r>
      <w:r>
        <w:rPr>
          <w:noProof/>
        </w:rPr>
        <w:instrText xml:space="preserve"> PAGEREF _Toc192836716 \h </w:instrText>
      </w:r>
      <w:r>
        <w:rPr>
          <w:noProof/>
        </w:rPr>
      </w:r>
      <w:r>
        <w:rPr>
          <w:noProof/>
        </w:rPr>
        <w:fldChar w:fldCharType="separate"/>
      </w:r>
      <w:r>
        <w:rPr>
          <w:noProof/>
        </w:rPr>
        <w:t>39</w:t>
      </w:r>
      <w:r>
        <w:rPr>
          <w:noProof/>
        </w:rPr>
        <w:fldChar w:fldCharType="end"/>
      </w:r>
    </w:p>
    <w:p w14:paraId="6452C5ED" w14:textId="25DCD198"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 xml:space="preserve">Error messages originated by (or related to) </w:t>
      </w:r>
      <w:r w:rsidRPr="00EC117B">
        <w:rPr>
          <w:noProof/>
          <w:lang w:val="en-US"/>
        </w:rPr>
        <w:t>RIs</w:t>
      </w:r>
      <w:r>
        <w:rPr>
          <w:noProof/>
        </w:rPr>
        <w:t xml:space="preserve"> over the N32-f interface</w:t>
      </w:r>
      <w:r>
        <w:rPr>
          <w:noProof/>
        </w:rPr>
        <w:tab/>
      </w:r>
      <w:r>
        <w:rPr>
          <w:noProof/>
        </w:rPr>
        <w:fldChar w:fldCharType="begin" w:fldLock="1"/>
      </w:r>
      <w:r>
        <w:rPr>
          <w:noProof/>
        </w:rPr>
        <w:instrText xml:space="preserve"> PAGEREF _Toc192836717 \h </w:instrText>
      </w:r>
      <w:r>
        <w:rPr>
          <w:noProof/>
        </w:rPr>
      </w:r>
      <w:r>
        <w:rPr>
          <w:noProof/>
        </w:rPr>
        <w:fldChar w:fldCharType="separate"/>
      </w:r>
      <w:r>
        <w:rPr>
          <w:noProof/>
        </w:rPr>
        <w:t>39</w:t>
      </w:r>
      <w:r>
        <w:rPr>
          <w:noProof/>
        </w:rPr>
        <w:fldChar w:fldCharType="end"/>
      </w:r>
    </w:p>
    <w:p w14:paraId="568004E4" w14:textId="798A14B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_Toc192836718 \h </w:instrText>
      </w:r>
      <w:r>
        <w:rPr>
          <w:noProof/>
        </w:rPr>
      </w:r>
      <w:r>
        <w:rPr>
          <w:noProof/>
        </w:rPr>
        <w:fldChar w:fldCharType="separate"/>
      </w:r>
      <w:r>
        <w:rPr>
          <w:noProof/>
        </w:rPr>
        <w:t>39</w:t>
      </w:r>
      <w:r>
        <w:rPr>
          <w:noProof/>
        </w:rPr>
        <w:fldChar w:fldCharType="end"/>
      </w:r>
    </w:p>
    <w:p w14:paraId="084878F8" w14:textId="075AB59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request</w:t>
      </w:r>
      <w:r>
        <w:rPr>
          <w:noProof/>
        </w:rPr>
        <w:tab/>
      </w:r>
      <w:r>
        <w:rPr>
          <w:noProof/>
        </w:rPr>
        <w:fldChar w:fldCharType="begin" w:fldLock="1"/>
      </w:r>
      <w:r>
        <w:rPr>
          <w:noProof/>
        </w:rPr>
        <w:instrText xml:space="preserve"> PAGEREF _Toc192836719 \h </w:instrText>
      </w:r>
      <w:r>
        <w:rPr>
          <w:noProof/>
        </w:rPr>
      </w:r>
      <w:r>
        <w:rPr>
          <w:noProof/>
        </w:rPr>
        <w:fldChar w:fldCharType="separate"/>
      </w:r>
      <w:r>
        <w:rPr>
          <w:noProof/>
        </w:rPr>
        <w:t>40</w:t>
      </w:r>
      <w:r>
        <w:rPr>
          <w:noProof/>
        </w:rPr>
        <w:fldChar w:fldCharType="end"/>
      </w:r>
    </w:p>
    <w:p w14:paraId="5F558946" w14:textId="5F6BFE0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w:t>
      </w:r>
      <w:r>
        <w:rPr>
          <w:noProof/>
        </w:rPr>
        <w:tab/>
      </w:r>
      <w:r>
        <w:rPr>
          <w:noProof/>
        </w:rPr>
        <w:fldChar w:fldCharType="begin" w:fldLock="1"/>
      </w:r>
      <w:r>
        <w:rPr>
          <w:noProof/>
        </w:rPr>
        <w:instrText xml:space="preserve"> PAGEREF _Toc192836720 \h </w:instrText>
      </w:r>
      <w:r>
        <w:rPr>
          <w:noProof/>
        </w:rPr>
      </w:r>
      <w:r>
        <w:rPr>
          <w:noProof/>
        </w:rPr>
        <w:fldChar w:fldCharType="separate"/>
      </w:r>
      <w:r>
        <w:rPr>
          <w:noProof/>
        </w:rPr>
        <w:t>40</w:t>
      </w:r>
      <w:r>
        <w:rPr>
          <w:noProof/>
        </w:rPr>
        <w:fldChar w:fldCharType="end"/>
      </w:r>
    </w:p>
    <w:p w14:paraId="6F8031B2" w14:textId="55A8C575"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pSEPP on N32-f (and optionally N32-c)</w:t>
      </w:r>
      <w:r>
        <w:rPr>
          <w:noProof/>
        </w:rPr>
        <w:tab/>
      </w:r>
      <w:r>
        <w:rPr>
          <w:noProof/>
        </w:rPr>
        <w:fldChar w:fldCharType="begin" w:fldLock="1"/>
      </w:r>
      <w:r>
        <w:rPr>
          <w:noProof/>
        </w:rPr>
        <w:instrText xml:space="preserve"> PAGEREF _Toc192836721 \h </w:instrText>
      </w:r>
      <w:r>
        <w:rPr>
          <w:noProof/>
        </w:rPr>
      </w:r>
      <w:r>
        <w:rPr>
          <w:noProof/>
        </w:rPr>
        <w:fldChar w:fldCharType="separate"/>
      </w:r>
      <w:r>
        <w:rPr>
          <w:noProof/>
        </w:rPr>
        <w:t>41</w:t>
      </w:r>
      <w:r>
        <w:rPr>
          <w:noProof/>
        </w:rPr>
        <w:fldChar w:fldCharType="end"/>
      </w:r>
    </w:p>
    <w:p w14:paraId="23FF6FC1" w14:textId="7A8C1BF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response</w:t>
      </w:r>
      <w:r>
        <w:rPr>
          <w:noProof/>
        </w:rPr>
        <w:tab/>
      </w:r>
      <w:r>
        <w:rPr>
          <w:noProof/>
        </w:rPr>
        <w:fldChar w:fldCharType="begin" w:fldLock="1"/>
      </w:r>
      <w:r>
        <w:rPr>
          <w:noProof/>
        </w:rPr>
        <w:instrText xml:space="preserve"> PAGEREF _Toc192836722 \h </w:instrText>
      </w:r>
      <w:r>
        <w:rPr>
          <w:noProof/>
        </w:rPr>
      </w:r>
      <w:r>
        <w:rPr>
          <w:noProof/>
        </w:rPr>
        <w:fldChar w:fldCharType="separate"/>
      </w:r>
      <w:r>
        <w:rPr>
          <w:noProof/>
        </w:rPr>
        <w:t>42</w:t>
      </w:r>
      <w:r>
        <w:rPr>
          <w:noProof/>
        </w:rPr>
        <w:fldChar w:fldCharType="end"/>
      </w:r>
    </w:p>
    <w:p w14:paraId="196EFCC8" w14:textId="3580238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 interface</w:t>
      </w:r>
      <w:r>
        <w:rPr>
          <w:noProof/>
        </w:rPr>
        <w:tab/>
      </w:r>
      <w:r>
        <w:rPr>
          <w:noProof/>
        </w:rPr>
        <w:fldChar w:fldCharType="begin" w:fldLock="1"/>
      </w:r>
      <w:r>
        <w:rPr>
          <w:noProof/>
        </w:rPr>
        <w:instrText xml:space="preserve"> PAGEREF _Toc192836723 \h </w:instrText>
      </w:r>
      <w:r>
        <w:rPr>
          <w:noProof/>
        </w:rPr>
      </w:r>
      <w:r>
        <w:rPr>
          <w:noProof/>
        </w:rPr>
        <w:fldChar w:fldCharType="separate"/>
      </w:r>
      <w:r>
        <w:rPr>
          <w:noProof/>
        </w:rPr>
        <w:t>42</w:t>
      </w:r>
      <w:r>
        <w:rPr>
          <w:noProof/>
        </w:rPr>
        <w:fldChar w:fldCharType="end"/>
      </w:r>
    </w:p>
    <w:p w14:paraId="51E44AF0" w14:textId="232BEBE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Error message formatting by the RI</w:t>
      </w:r>
      <w:r>
        <w:rPr>
          <w:noProof/>
        </w:rPr>
        <w:tab/>
      </w:r>
      <w:r>
        <w:rPr>
          <w:noProof/>
        </w:rPr>
        <w:fldChar w:fldCharType="begin" w:fldLock="1"/>
      </w:r>
      <w:r>
        <w:rPr>
          <w:noProof/>
        </w:rPr>
        <w:instrText xml:space="preserve"> PAGEREF _Toc192836724 \h </w:instrText>
      </w:r>
      <w:r>
        <w:rPr>
          <w:noProof/>
        </w:rPr>
      </w:r>
      <w:r>
        <w:rPr>
          <w:noProof/>
        </w:rPr>
        <w:fldChar w:fldCharType="separate"/>
      </w:r>
      <w:r>
        <w:rPr>
          <w:noProof/>
        </w:rPr>
        <w:t>44</w:t>
      </w:r>
      <w:r>
        <w:rPr>
          <w:noProof/>
        </w:rPr>
        <w:fldChar w:fldCharType="end"/>
      </w:r>
    </w:p>
    <w:p w14:paraId="3E1BC190" w14:textId="410F72E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Applicative (i.e. SBI related) error determined upon receipt of an N32-f request</w:t>
      </w:r>
      <w:r>
        <w:rPr>
          <w:noProof/>
        </w:rPr>
        <w:tab/>
      </w:r>
      <w:r>
        <w:rPr>
          <w:noProof/>
        </w:rPr>
        <w:fldChar w:fldCharType="begin" w:fldLock="1"/>
      </w:r>
      <w:r>
        <w:rPr>
          <w:noProof/>
        </w:rPr>
        <w:instrText xml:space="preserve"> PAGEREF _Toc192836725 \h </w:instrText>
      </w:r>
      <w:r>
        <w:rPr>
          <w:noProof/>
        </w:rPr>
      </w:r>
      <w:r>
        <w:rPr>
          <w:noProof/>
        </w:rPr>
        <w:fldChar w:fldCharType="separate"/>
      </w:r>
      <w:r>
        <w:rPr>
          <w:noProof/>
        </w:rPr>
        <w:t>45</w:t>
      </w:r>
      <w:r>
        <w:rPr>
          <w:noProof/>
        </w:rPr>
        <w:fldChar w:fldCharType="end"/>
      </w:r>
    </w:p>
    <w:p w14:paraId="49DD8C20" w14:textId="13E2B18F"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5.5.3.4.1</w:t>
      </w:r>
      <w:r>
        <w:rPr>
          <w:rFonts w:asciiTheme="minorHAnsi" w:eastAsiaTheme="minorEastAsia" w:hAnsiTheme="minorHAnsi" w:cstheme="minorBidi"/>
          <w:noProof/>
          <w:kern w:val="2"/>
          <w:sz w:val="24"/>
          <w:szCs w:val="24"/>
          <w:lang w:eastAsia="en-GB"/>
          <w14:ligatures w14:val="standardContextual"/>
        </w:rPr>
        <w:tab/>
      </w:r>
      <w:r>
        <w:rPr>
          <w:noProof/>
        </w:rPr>
        <w:t>Applicative error originated by RI via N32-f</w:t>
      </w:r>
      <w:r>
        <w:rPr>
          <w:noProof/>
        </w:rPr>
        <w:tab/>
      </w:r>
      <w:r>
        <w:rPr>
          <w:noProof/>
        </w:rPr>
        <w:fldChar w:fldCharType="begin" w:fldLock="1"/>
      </w:r>
      <w:r>
        <w:rPr>
          <w:noProof/>
        </w:rPr>
        <w:instrText xml:space="preserve"> PAGEREF _Toc192836726 \h </w:instrText>
      </w:r>
      <w:r>
        <w:rPr>
          <w:noProof/>
        </w:rPr>
      </w:r>
      <w:r>
        <w:rPr>
          <w:noProof/>
        </w:rPr>
        <w:fldChar w:fldCharType="separate"/>
      </w:r>
      <w:r>
        <w:rPr>
          <w:noProof/>
        </w:rPr>
        <w:t>45</w:t>
      </w:r>
      <w:r>
        <w:rPr>
          <w:noProof/>
        </w:rPr>
        <w:fldChar w:fldCharType="end"/>
      </w:r>
    </w:p>
    <w:p w14:paraId="53558728" w14:textId="167B4AE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sidRPr="00EC117B">
        <w:rPr>
          <w:noProof/>
          <w:lang w:val="en-US"/>
        </w:rPr>
        <w:t>5.5.3.4.2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 xml:space="preserve">Error message formatting by the </w:t>
      </w:r>
      <w:r>
        <w:rPr>
          <w:noProof/>
        </w:rPr>
        <w:t>RI</w:t>
      </w:r>
      <w:r>
        <w:rPr>
          <w:noProof/>
        </w:rPr>
        <w:tab/>
      </w:r>
      <w:r>
        <w:rPr>
          <w:noProof/>
        </w:rPr>
        <w:fldChar w:fldCharType="begin" w:fldLock="1"/>
      </w:r>
      <w:r>
        <w:rPr>
          <w:noProof/>
        </w:rPr>
        <w:instrText xml:space="preserve"> PAGEREF _Toc192836727 \h </w:instrText>
      </w:r>
      <w:r>
        <w:rPr>
          <w:noProof/>
        </w:rPr>
      </w:r>
      <w:r>
        <w:rPr>
          <w:noProof/>
        </w:rPr>
        <w:fldChar w:fldCharType="separate"/>
      </w:r>
      <w:r>
        <w:rPr>
          <w:noProof/>
        </w:rPr>
        <w:t>45</w:t>
      </w:r>
      <w:r>
        <w:rPr>
          <w:noProof/>
        </w:rPr>
        <w:fldChar w:fldCharType="end"/>
      </w:r>
    </w:p>
    <w:p w14:paraId="132EFA14" w14:textId="48A819C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eastAsia="zh-CN"/>
        </w:rPr>
        <w:t>5.5.3.5</w:t>
      </w:r>
      <w:r>
        <w:rPr>
          <w:rFonts w:asciiTheme="minorHAnsi" w:eastAsiaTheme="minorEastAsia" w:hAnsiTheme="minorHAnsi" w:cstheme="minorBidi"/>
          <w:noProof/>
          <w:kern w:val="2"/>
          <w:sz w:val="24"/>
          <w:szCs w:val="24"/>
          <w:lang w:eastAsia="en-GB"/>
          <w14:ligatures w14:val="standardContextual"/>
        </w:rPr>
        <w:tab/>
      </w:r>
      <w:r>
        <w:rPr>
          <w:noProof/>
        </w:rPr>
        <w:t>Handling of applicative events trigger determined by RI</w:t>
      </w:r>
      <w:r>
        <w:rPr>
          <w:noProof/>
        </w:rPr>
        <w:tab/>
      </w:r>
      <w:r>
        <w:rPr>
          <w:noProof/>
        </w:rPr>
        <w:fldChar w:fldCharType="begin" w:fldLock="1"/>
      </w:r>
      <w:r>
        <w:rPr>
          <w:noProof/>
        </w:rPr>
        <w:instrText xml:space="preserve"> PAGEREF _Toc192836728 \h </w:instrText>
      </w:r>
      <w:r>
        <w:rPr>
          <w:noProof/>
        </w:rPr>
      </w:r>
      <w:r>
        <w:rPr>
          <w:noProof/>
        </w:rPr>
        <w:fldChar w:fldCharType="separate"/>
      </w:r>
      <w:r>
        <w:rPr>
          <w:noProof/>
        </w:rPr>
        <w:t>46</w:t>
      </w:r>
      <w:r>
        <w:rPr>
          <w:noProof/>
        </w:rPr>
        <w:fldChar w:fldCharType="end"/>
      </w:r>
    </w:p>
    <w:p w14:paraId="0C3C7E00" w14:textId="2308A56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5.5.3.5.1</w:t>
      </w:r>
      <w:r>
        <w:rPr>
          <w:rFonts w:asciiTheme="minorHAnsi" w:eastAsiaTheme="minorEastAsia" w:hAnsiTheme="minorHAnsi" w:cstheme="minorBidi"/>
          <w:noProof/>
          <w:kern w:val="2"/>
          <w:sz w:val="24"/>
          <w:szCs w:val="24"/>
          <w:lang w:eastAsia="en-GB"/>
          <w14:ligatures w14:val="standardContextual"/>
        </w:rPr>
        <w:tab/>
      </w:r>
      <w:r>
        <w:rPr>
          <w:noProof/>
        </w:rPr>
        <w:t>Applicative request message originated by RI via N32-f</w:t>
      </w:r>
      <w:r>
        <w:rPr>
          <w:noProof/>
        </w:rPr>
        <w:tab/>
      </w:r>
      <w:r>
        <w:rPr>
          <w:noProof/>
        </w:rPr>
        <w:fldChar w:fldCharType="begin" w:fldLock="1"/>
      </w:r>
      <w:r>
        <w:rPr>
          <w:noProof/>
        </w:rPr>
        <w:instrText xml:space="preserve"> PAGEREF _Toc192836729 \h </w:instrText>
      </w:r>
      <w:r>
        <w:rPr>
          <w:noProof/>
        </w:rPr>
      </w:r>
      <w:r>
        <w:rPr>
          <w:noProof/>
        </w:rPr>
        <w:fldChar w:fldCharType="separate"/>
      </w:r>
      <w:r>
        <w:rPr>
          <w:noProof/>
        </w:rPr>
        <w:t>46</w:t>
      </w:r>
      <w:r>
        <w:rPr>
          <w:noProof/>
        </w:rPr>
        <w:fldChar w:fldCharType="end"/>
      </w:r>
    </w:p>
    <w:p w14:paraId="07BA8A57" w14:textId="647705D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5.5.3.5.2</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_Toc192836730 \h </w:instrText>
      </w:r>
      <w:r>
        <w:rPr>
          <w:noProof/>
        </w:rPr>
      </w:r>
      <w:r>
        <w:rPr>
          <w:noProof/>
        </w:rPr>
        <w:fldChar w:fldCharType="separate"/>
      </w:r>
      <w:r>
        <w:rPr>
          <w:noProof/>
        </w:rPr>
        <w:t>46</w:t>
      </w:r>
      <w:r>
        <w:rPr>
          <w:noProof/>
        </w:rPr>
        <w:fldChar w:fldCharType="end"/>
      </w:r>
    </w:p>
    <w:p w14:paraId="1A59D1E5" w14:textId="4086C7D2"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sidRPr="00EC117B">
        <w:rPr>
          <w:noProof/>
          <w:lang w:val="en-US"/>
        </w:rPr>
        <w:t>5.5.4</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N32-f Context and/or N32-f Connection termination initiated by the RI</w:t>
      </w:r>
      <w:r>
        <w:rPr>
          <w:noProof/>
        </w:rPr>
        <w:tab/>
      </w:r>
      <w:r>
        <w:rPr>
          <w:noProof/>
        </w:rPr>
        <w:fldChar w:fldCharType="begin" w:fldLock="1"/>
      </w:r>
      <w:r>
        <w:rPr>
          <w:noProof/>
        </w:rPr>
        <w:instrText xml:space="preserve"> PAGEREF _Toc192836731 \h </w:instrText>
      </w:r>
      <w:r>
        <w:rPr>
          <w:noProof/>
        </w:rPr>
      </w:r>
      <w:r>
        <w:rPr>
          <w:noProof/>
        </w:rPr>
        <w:fldChar w:fldCharType="separate"/>
      </w:r>
      <w:r>
        <w:rPr>
          <w:noProof/>
        </w:rPr>
        <w:t>47</w:t>
      </w:r>
      <w:r>
        <w:rPr>
          <w:noProof/>
        </w:rPr>
        <w:fldChar w:fldCharType="end"/>
      </w:r>
    </w:p>
    <w:p w14:paraId="02D61111" w14:textId="20410FCC"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5.5.4.1</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General</w:t>
      </w:r>
      <w:r>
        <w:rPr>
          <w:noProof/>
        </w:rPr>
        <w:tab/>
      </w:r>
      <w:r>
        <w:rPr>
          <w:noProof/>
        </w:rPr>
        <w:fldChar w:fldCharType="begin" w:fldLock="1"/>
      </w:r>
      <w:r>
        <w:rPr>
          <w:noProof/>
        </w:rPr>
        <w:instrText xml:space="preserve"> PAGEREF _Toc192836732 \h </w:instrText>
      </w:r>
      <w:r>
        <w:rPr>
          <w:noProof/>
        </w:rPr>
      </w:r>
      <w:r>
        <w:rPr>
          <w:noProof/>
        </w:rPr>
        <w:fldChar w:fldCharType="separate"/>
      </w:r>
      <w:r>
        <w:rPr>
          <w:noProof/>
        </w:rPr>
        <w:t>47</w:t>
      </w:r>
      <w:r>
        <w:rPr>
          <w:noProof/>
        </w:rPr>
        <w:fldChar w:fldCharType="end"/>
      </w:r>
    </w:p>
    <w:p w14:paraId="6959689A" w14:textId="4F728EB0"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5.5.4.2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N32-f error reporting request encapsulated in a N32-f request</w:t>
      </w:r>
      <w:r>
        <w:rPr>
          <w:noProof/>
        </w:rPr>
        <w:tab/>
      </w:r>
      <w:r>
        <w:rPr>
          <w:noProof/>
        </w:rPr>
        <w:fldChar w:fldCharType="begin" w:fldLock="1"/>
      </w:r>
      <w:r>
        <w:rPr>
          <w:noProof/>
        </w:rPr>
        <w:instrText xml:space="preserve"> PAGEREF _Toc192836733 \h </w:instrText>
      </w:r>
      <w:r>
        <w:rPr>
          <w:noProof/>
        </w:rPr>
      </w:r>
      <w:r>
        <w:rPr>
          <w:noProof/>
        </w:rPr>
        <w:fldChar w:fldCharType="separate"/>
      </w:r>
      <w:r>
        <w:rPr>
          <w:noProof/>
        </w:rPr>
        <w:t>47</w:t>
      </w:r>
      <w:r>
        <w:rPr>
          <w:noProof/>
        </w:rPr>
        <w:fldChar w:fldCharType="end"/>
      </w:r>
    </w:p>
    <w:p w14:paraId="260EDB54" w14:textId="66BE064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5.5.4.3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Using N32-f error response</w:t>
      </w:r>
      <w:r>
        <w:rPr>
          <w:noProof/>
        </w:rPr>
        <w:tab/>
      </w:r>
      <w:r>
        <w:rPr>
          <w:noProof/>
        </w:rPr>
        <w:fldChar w:fldCharType="begin" w:fldLock="1"/>
      </w:r>
      <w:r>
        <w:rPr>
          <w:noProof/>
        </w:rPr>
        <w:instrText xml:space="preserve"> PAGEREF _Toc192836734 \h </w:instrText>
      </w:r>
      <w:r>
        <w:rPr>
          <w:noProof/>
        </w:rPr>
      </w:r>
      <w:r>
        <w:rPr>
          <w:noProof/>
        </w:rPr>
        <w:fldChar w:fldCharType="separate"/>
      </w:r>
      <w:r>
        <w:rPr>
          <w:noProof/>
        </w:rPr>
        <w:t>48</w:t>
      </w:r>
      <w:r>
        <w:rPr>
          <w:noProof/>
        </w:rPr>
        <w:fldChar w:fldCharType="end"/>
      </w:r>
    </w:p>
    <w:p w14:paraId="2300E7E7" w14:textId="0A3742AE"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_Toc192836735 \h </w:instrText>
      </w:r>
      <w:r>
        <w:rPr>
          <w:noProof/>
        </w:rPr>
      </w:r>
      <w:r>
        <w:rPr>
          <w:noProof/>
        </w:rPr>
        <w:fldChar w:fldCharType="separate"/>
      </w:r>
      <w:r>
        <w:rPr>
          <w:noProof/>
        </w:rPr>
        <w:t>49</w:t>
      </w:r>
      <w:r>
        <w:rPr>
          <w:noProof/>
        </w:rPr>
        <w:fldChar w:fldCharType="end"/>
      </w:r>
    </w:p>
    <w:p w14:paraId="74CD6035" w14:textId="6EBA3211"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fldLock="1"/>
      </w:r>
      <w:r>
        <w:rPr>
          <w:noProof/>
        </w:rPr>
        <w:instrText xml:space="preserve"> PAGEREF _Toc192836736 \h </w:instrText>
      </w:r>
      <w:r>
        <w:rPr>
          <w:noProof/>
        </w:rPr>
      </w:r>
      <w:r>
        <w:rPr>
          <w:noProof/>
        </w:rPr>
        <w:fldChar w:fldCharType="separate"/>
      </w:r>
      <w:r>
        <w:rPr>
          <w:noProof/>
        </w:rPr>
        <w:t>49</w:t>
      </w:r>
      <w:r>
        <w:rPr>
          <w:noProof/>
        </w:rPr>
        <w:fldChar w:fldCharType="end"/>
      </w:r>
    </w:p>
    <w:p w14:paraId="05F0C28D" w14:textId="3182C60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_Toc192836737 \h </w:instrText>
      </w:r>
      <w:r>
        <w:rPr>
          <w:noProof/>
        </w:rPr>
      </w:r>
      <w:r>
        <w:rPr>
          <w:noProof/>
        </w:rPr>
        <w:fldChar w:fldCharType="separate"/>
      </w:r>
      <w:r>
        <w:rPr>
          <w:noProof/>
        </w:rPr>
        <w:t>49</w:t>
      </w:r>
      <w:r>
        <w:rPr>
          <w:noProof/>
        </w:rPr>
        <w:fldChar w:fldCharType="end"/>
      </w:r>
    </w:p>
    <w:p w14:paraId="006440EA" w14:textId="75AC8663"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_Toc192836738 \h </w:instrText>
      </w:r>
      <w:r>
        <w:rPr>
          <w:noProof/>
        </w:rPr>
      </w:r>
      <w:r>
        <w:rPr>
          <w:noProof/>
        </w:rPr>
        <w:fldChar w:fldCharType="separate"/>
      </w:r>
      <w:r>
        <w:rPr>
          <w:noProof/>
        </w:rPr>
        <w:t>50</w:t>
      </w:r>
      <w:r>
        <w:rPr>
          <w:noProof/>
        </w:rPr>
        <w:fldChar w:fldCharType="end"/>
      </w:r>
    </w:p>
    <w:p w14:paraId="211B127F" w14:textId="36B1E5FC"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_Toc192836739 \h </w:instrText>
      </w:r>
      <w:r>
        <w:rPr>
          <w:noProof/>
        </w:rPr>
      </w:r>
      <w:r>
        <w:rPr>
          <w:noProof/>
        </w:rPr>
        <w:fldChar w:fldCharType="separate"/>
      </w:r>
      <w:r>
        <w:rPr>
          <w:noProof/>
        </w:rPr>
        <w:t>50</w:t>
      </w:r>
      <w:r>
        <w:rPr>
          <w:noProof/>
        </w:rPr>
        <w:fldChar w:fldCharType="end"/>
      </w:r>
    </w:p>
    <w:p w14:paraId="26A1628A" w14:textId="4A5DD86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_Toc192836740 \h </w:instrText>
      </w:r>
      <w:r>
        <w:rPr>
          <w:noProof/>
        </w:rPr>
      </w:r>
      <w:r>
        <w:rPr>
          <w:noProof/>
        </w:rPr>
        <w:fldChar w:fldCharType="separate"/>
      </w:r>
      <w:r>
        <w:rPr>
          <w:noProof/>
        </w:rPr>
        <w:t>50</w:t>
      </w:r>
      <w:r>
        <w:rPr>
          <w:noProof/>
        </w:rPr>
        <w:fldChar w:fldCharType="end"/>
      </w:r>
    </w:p>
    <w:p w14:paraId="184E062D" w14:textId="47B6F2DF"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_Toc192836741 \h </w:instrText>
      </w:r>
      <w:r>
        <w:rPr>
          <w:noProof/>
        </w:rPr>
      </w:r>
      <w:r>
        <w:rPr>
          <w:noProof/>
        </w:rPr>
        <w:fldChar w:fldCharType="separate"/>
      </w:r>
      <w:r>
        <w:rPr>
          <w:noProof/>
        </w:rPr>
        <w:t>50</w:t>
      </w:r>
      <w:r>
        <w:rPr>
          <w:noProof/>
        </w:rPr>
        <w:fldChar w:fldCharType="end"/>
      </w:r>
    </w:p>
    <w:p w14:paraId="044FAF1D" w14:textId="15186E7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_Toc192836742 \h </w:instrText>
      </w:r>
      <w:r>
        <w:rPr>
          <w:noProof/>
        </w:rPr>
      </w:r>
      <w:r>
        <w:rPr>
          <w:noProof/>
        </w:rPr>
        <w:fldChar w:fldCharType="separate"/>
      </w:r>
      <w:r>
        <w:rPr>
          <w:noProof/>
        </w:rPr>
        <w:t>50</w:t>
      </w:r>
      <w:r>
        <w:rPr>
          <w:noProof/>
        </w:rPr>
        <w:fldChar w:fldCharType="end"/>
      </w:r>
    </w:p>
    <w:p w14:paraId="7FFD98F0" w14:textId="40A94D07"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_Toc192836743 \h </w:instrText>
      </w:r>
      <w:r>
        <w:rPr>
          <w:noProof/>
        </w:rPr>
      </w:r>
      <w:r>
        <w:rPr>
          <w:noProof/>
        </w:rPr>
        <w:fldChar w:fldCharType="separate"/>
      </w:r>
      <w:r>
        <w:rPr>
          <w:noProof/>
        </w:rPr>
        <w:t>50</w:t>
      </w:r>
      <w:r>
        <w:rPr>
          <w:noProof/>
        </w:rPr>
        <w:fldChar w:fldCharType="end"/>
      </w:r>
    </w:p>
    <w:p w14:paraId="3EE1323D" w14:textId="1C190D1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_Toc192836744 \h </w:instrText>
      </w:r>
      <w:r>
        <w:rPr>
          <w:noProof/>
        </w:rPr>
      </w:r>
      <w:r>
        <w:rPr>
          <w:noProof/>
        </w:rPr>
        <w:fldChar w:fldCharType="separate"/>
      </w:r>
      <w:r>
        <w:rPr>
          <w:noProof/>
        </w:rPr>
        <w:t>50</w:t>
      </w:r>
      <w:r>
        <w:rPr>
          <w:noProof/>
        </w:rPr>
        <w:fldChar w:fldCharType="end"/>
      </w:r>
    </w:p>
    <w:p w14:paraId="60511C29" w14:textId="55CD716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_Toc192836745 \h </w:instrText>
      </w:r>
      <w:r>
        <w:rPr>
          <w:noProof/>
        </w:rPr>
      </w:r>
      <w:r>
        <w:rPr>
          <w:noProof/>
        </w:rPr>
        <w:fldChar w:fldCharType="separate"/>
      </w:r>
      <w:r>
        <w:rPr>
          <w:noProof/>
        </w:rPr>
        <w:t>50</w:t>
      </w:r>
      <w:r>
        <w:rPr>
          <w:noProof/>
        </w:rPr>
        <w:fldChar w:fldCharType="end"/>
      </w:r>
    </w:p>
    <w:p w14:paraId="22B22E1C" w14:textId="705EBB2F"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_Toc192836746 \h </w:instrText>
      </w:r>
      <w:r>
        <w:rPr>
          <w:noProof/>
        </w:rPr>
      </w:r>
      <w:r>
        <w:rPr>
          <w:noProof/>
        </w:rPr>
        <w:fldChar w:fldCharType="separate"/>
      </w:r>
      <w:r>
        <w:rPr>
          <w:noProof/>
        </w:rPr>
        <w:t>50</w:t>
      </w:r>
      <w:r>
        <w:rPr>
          <w:noProof/>
        </w:rPr>
        <w:fldChar w:fldCharType="end"/>
      </w:r>
    </w:p>
    <w:p w14:paraId="289F9A27" w14:textId="6D9C504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_Toc192836747 \h </w:instrText>
      </w:r>
      <w:r>
        <w:rPr>
          <w:noProof/>
        </w:rPr>
      </w:r>
      <w:r>
        <w:rPr>
          <w:noProof/>
        </w:rPr>
        <w:fldChar w:fldCharType="separate"/>
      </w:r>
      <w:r>
        <w:rPr>
          <w:noProof/>
        </w:rPr>
        <w:t>51</w:t>
      </w:r>
      <w:r>
        <w:rPr>
          <w:noProof/>
        </w:rPr>
        <w:fldChar w:fldCharType="end"/>
      </w:r>
    </w:p>
    <w:p w14:paraId="0DE98391" w14:textId="27815783"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_Toc192836748 \h </w:instrText>
      </w:r>
      <w:r>
        <w:rPr>
          <w:noProof/>
        </w:rPr>
      </w:r>
      <w:r>
        <w:rPr>
          <w:noProof/>
        </w:rPr>
        <w:fldChar w:fldCharType="separate"/>
      </w:r>
      <w:r>
        <w:rPr>
          <w:noProof/>
        </w:rPr>
        <w:t>51</w:t>
      </w:r>
      <w:r>
        <w:rPr>
          <w:noProof/>
        </w:rPr>
        <w:fldChar w:fldCharType="end"/>
      </w:r>
    </w:p>
    <w:p w14:paraId="52690A65" w14:textId="520D78F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Security Capability Negotiation</w:t>
      </w:r>
      <w:r>
        <w:rPr>
          <w:noProof/>
        </w:rPr>
        <w:tab/>
      </w:r>
      <w:r>
        <w:rPr>
          <w:noProof/>
        </w:rPr>
        <w:fldChar w:fldCharType="begin" w:fldLock="1"/>
      </w:r>
      <w:r>
        <w:rPr>
          <w:noProof/>
        </w:rPr>
        <w:instrText xml:space="preserve"> PAGEREF _Toc192836749 \h </w:instrText>
      </w:r>
      <w:r>
        <w:rPr>
          <w:noProof/>
        </w:rPr>
      </w:r>
      <w:r>
        <w:rPr>
          <w:noProof/>
        </w:rPr>
        <w:fldChar w:fldCharType="separate"/>
      </w:r>
      <w:r>
        <w:rPr>
          <w:noProof/>
        </w:rPr>
        <w:t>51</w:t>
      </w:r>
      <w:r>
        <w:rPr>
          <w:noProof/>
        </w:rPr>
        <w:fldChar w:fldCharType="end"/>
      </w:r>
    </w:p>
    <w:p w14:paraId="22C0B1CA" w14:textId="162F41F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_Toc192836750 \h </w:instrText>
      </w:r>
      <w:r>
        <w:rPr>
          <w:noProof/>
        </w:rPr>
      </w:r>
      <w:r>
        <w:rPr>
          <w:noProof/>
        </w:rPr>
        <w:fldChar w:fldCharType="separate"/>
      </w:r>
      <w:r>
        <w:rPr>
          <w:noProof/>
        </w:rPr>
        <w:t>51</w:t>
      </w:r>
      <w:r>
        <w:rPr>
          <w:noProof/>
        </w:rPr>
        <w:fldChar w:fldCharType="end"/>
      </w:r>
    </w:p>
    <w:p w14:paraId="557157D7" w14:textId="6BFB781C"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_Toc192836751 \h </w:instrText>
      </w:r>
      <w:r>
        <w:rPr>
          <w:noProof/>
        </w:rPr>
      </w:r>
      <w:r>
        <w:rPr>
          <w:noProof/>
        </w:rPr>
        <w:fldChar w:fldCharType="separate"/>
      </w:r>
      <w:r>
        <w:rPr>
          <w:noProof/>
        </w:rPr>
        <w:t>51</w:t>
      </w:r>
      <w:r>
        <w:rPr>
          <w:noProof/>
        </w:rPr>
        <w:fldChar w:fldCharType="end"/>
      </w:r>
    </w:p>
    <w:p w14:paraId="7843BB8D" w14:textId="287914A2"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Parameter Exchange</w:t>
      </w:r>
      <w:r>
        <w:rPr>
          <w:noProof/>
        </w:rPr>
        <w:tab/>
      </w:r>
      <w:r>
        <w:rPr>
          <w:noProof/>
        </w:rPr>
        <w:fldChar w:fldCharType="begin" w:fldLock="1"/>
      </w:r>
      <w:r>
        <w:rPr>
          <w:noProof/>
        </w:rPr>
        <w:instrText xml:space="preserve"> PAGEREF _Toc192836752 \h </w:instrText>
      </w:r>
      <w:r>
        <w:rPr>
          <w:noProof/>
        </w:rPr>
      </w:r>
      <w:r>
        <w:rPr>
          <w:noProof/>
        </w:rPr>
        <w:fldChar w:fldCharType="separate"/>
      </w:r>
      <w:r>
        <w:rPr>
          <w:noProof/>
        </w:rPr>
        <w:t>52</w:t>
      </w:r>
      <w:r>
        <w:rPr>
          <w:noProof/>
        </w:rPr>
        <w:fldChar w:fldCharType="end"/>
      </w:r>
    </w:p>
    <w:p w14:paraId="597F185E" w14:textId="2B0D5B8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_Toc192836753 \h </w:instrText>
      </w:r>
      <w:r>
        <w:rPr>
          <w:noProof/>
        </w:rPr>
      </w:r>
      <w:r>
        <w:rPr>
          <w:noProof/>
        </w:rPr>
        <w:fldChar w:fldCharType="separate"/>
      </w:r>
      <w:r>
        <w:rPr>
          <w:noProof/>
        </w:rPr>
        <w:t>52</w:t>
      </w:r>
      <w:r>
        <w:rPr>
          <w:noProof/>
        </w:rPr>
        <w:fldChar w:fldCharType="end"/>
      </w:r>
    </w:p>
    <w:p w14:paraId="7BD6A9A2" w14:textId="22A663B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_Toc192836754 \h </w:instrText>
      </w:r>
      <w:r>
        <w:rPr>
          <w:noProof/>
        </w:rPr>
      </w:r>
      <w:r>
        <w:rPr>
          <w:noProof/>
        </w:rPr>
        <w:fldChar w:fldCharType="separate"/>
      </w:r>
      <w:r>
        <w:rPr>
          <w:noProof/>
        </w:rPr>
        <w:t>52</w:t>
      </w:r>
      <w:r>
        <w:rPr>
          <w:noProof/>
        </w:rPr>
        <w:fldChar w:fldCharType="end"/>
      </w:r>
    </w:p>
    <w:p w14:paraId="7536A3BC" w14:textId="6AF6691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N32-f Context Terminate</w:t>
      </w:r>
      <w:r>
        <w:rPr>
          <w:noProof/>
        </w:rPr>
        <w:tab/>
      </w:r>
      <w:r>
        <w:rPr>
          <w:noProof/>
        </w:rPr>
        <w:fldChar w:fldCharType="begin" w:fldLock="1"/>
      </w:r>
      <w:r>
        <w:rPr>
          <w:noProof/>
        </w:rPr>
        <w:instrText xml:space="preserve"> PAGEREF _Toc192836755 \h </w:instrText>
      </w:r>
      <w:r>
        <w:rPr>
          <w:noProof/>
        </w:rPr>
      </w:r>
      <w:r>
        <w:rPr>
          <w:noProof/>
        </w:rPr>
        <w:fldChar w:fldCharType="separate"/>
      </w:r>
      <w:r>
        <w:rPr>
          <w:noProof/>
        </w:rPr>
        <w:t>53</w:t>
      </w:r>
      <w:r>
        <w:rPr>
          <w:noProof/>
        </w:rPr>
        <w:fldChar w:fldCharType="end"/>
      </w:r>
    </w:p>
    <w:p w14:paraId="4C34551D" w14:textId="3D3DB24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_Toc192836756 \h </w:instrText>
      </w:r>
      <w:r>
        <w:rPr>
          <w:noProof/>
        </w:rPr>
      </w:r>
      <w:r>
        <w:rPr>
          <w:noProof/>
        </w:rPr>
        <w:fldChar w:fldCharType="separate"/>
      </w:r>
      <w:r>
        <w:rPr>
          <w:noProof/>
        </w:rPr>
        <w:t>53</w:t>
      </w:r>
      <w:r>
        <w:rPr>
          <w:noProof/>
        </w:rPr>
        <w:fldChar w:fldCharType="end"/>
      </w:r>
    </w:p>
    <w:p w14:paraId="0EB21015" w14:textId="0024ED2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_Toc192836757 \h </w:instrText>
      </w:r>
      <w:r>
        <w:rPr>
          <w:noProof/>
        </w:rPr>
      </w:r>
      <w:r>
        <w:rPr>
          <w:noProof/>
        </w:rPr>
        <w:fldChar w:fldCharType="separate"/>
      </w:r>
      <w:r>
        <w:rPr>
          <w:noProof/>
        </w:rPr>
        <w:t>53</w:t>
      </w:r>
      <w:r>
        <w:rPr>
          <w:noProof/>
        </w:rPr>
        <w:fldChar w:fldCharType="end"/>
      </w:r>
    </w:p>
    <w:p w14:paraId="601FA13C" w14:textId="7F5BBA4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N32-f Error Reporting</w:t>
      </w:r>
      <w:r>
        <w:rPr>
          <w:noProof/>
        </w:rPr>
        <w:tab/>
      </w:r>
      <w:r>
        <w:rPr>
          <w:noProof/>
        </w:rPr>
        <w:fldChar w:fldCharType="begin" w:fldLock="1"/>
      </w:r>
      <w:r>
        <w:rPr>
          <w:noProof/>
        </w:rPr>
        <w:instrText xml:space="preserve"> PAGEREF _Toc192836758 \h </w:instrText>
      </w:r>
      <w:r>
        <w:rPr>
          <w:noProof/>
        </w:rPr>
      </w:r>
      <w:r>
        <w:rPr>
          <w:noProof/>
        </w:rPr>
        <w:fldChar w:fldCharType="separate"/>
      </w:r>
      <w:r>
        <w:rPr>
          <w:noProof/>
        </w:rPr>
        <w:t>54</w:t>
      </w:r>
      <w:r>
        <w:rPr>
          <w:noProof/>
        </w:rPr>
        <w:fldChar w:fldCharType="end"/>
      </w:r>
    </w:p>
    <w:p w14:paraId="3879700F" w14:textId="12EE8890"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_Toc192836759 \h </w:instrText>
      </w:r>
      <w:r>
        <w:rPr>
          <w:noProof/>
        </w:rPr>
      </w:r>
      <w:r>
        <w:rPr>
          <w:noProof/>
        </w:rPr>
        <w:fldChar w:fldCharType="separate"/>
      </w:r>
      <w:r>
        <w:rPr>
          <w:noProof/>
        </w:rPr>
        <w:t>54</w:t>
      </w:r>
      <w:r>
        <w:rPr>
          <w:noProof/>
        </w:rPr>
        <w:fldChar w:fldCharType="end"/>
      </w:r>
    </w:p>
    <w:p w14:paraId="25CCD38E" w14:textId="3B7DE8D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_Toc192836760 \h </w:instrText>
      </w:r>
      <w:r>
        <w:rPr>
          <w:noProof/>
        </w:rPr>
      </w:r>
      <w:r>
        <w:rPr>
          <w:noProof/>
        </w:rPr>
        <w:fldChar w:fldCharType="separate"/>
      </w:r>
      <w:r>
        <w:rPr>
          <w:noProof/>
        </w:rPr>
        <w:t>54</w:t>
      </w:r>
      <w:r>
        <w:rPr>
          <w:noProof/>
        </w:rPr>
        <w:fldChar w:fldCharType="end"/>
      </w:r>
    </w:p>
    <w:p w14:paraId="3DDCBBD6" w14:textId="4BE5F69C"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_Toc192836761 \h </w:instrText>
      </w:r>
      <w:r>
        <w:rPr>
          <w:noProof/>
        </w:rPr>
      </w:r>
      <w:r>
        <w:rPr>
          <w:noProof/>
        </w:rPr>
        <w:fldChar w:fldCharType="separate"/>
      </w:r>
      <w:r>
        <w:rPr>
          <w:noProof/>
        </w:rPr>
        <w:t>54</w:t>
      </w:r>
      <w:r>
        <w:rPr>
          <w:noProof/>
        </w:rPr>
        <w:fldChar w:fldCharType="end"/>
      </w:r>
    </w:p>
    <w:p w14:paraId="581EE4FF" w14:textId="7B10396D"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_Toc192836762 \h </w:instrText>
      </w:r>
      <w:r>
        <w:rPr>
          <w:noProof/>
        </w:rPr>
      </w:r>
      <w:r>
        <w:rPr>
          <w:noProof/>
        </w:rPr>
        <w:fldChar w:fldCharType="separate"/>
      </w:r>
      <w:r>
        <w:rPr>
          <w:noProof/>
        </w:rPr>
        <w:t>54</w:t>
      </w:r>
      <w:r>
        <w:rPr>
          <w:noProof/>
        </w:rPr>
        <w:fldChar w:fldCharType="end"/>
      </w:r>
    </w:p>
    <w:p w14:paraId="3443E5D3" w14:textId="0712FD2E"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6.1.5.2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Structured data types</w:t>
      </w:r>
      <w:r>
        <w:rPr>
          <w:noProof/>
        </w:rPr>
        <w:tab/>
      </w:r>
      <w:r>
        <w:rPr>
          <w:noProof/>
        </w:rPr>
        <w:fldChar w:fldCharType="begin" w:fldLock="1"/>
      </w:r>
      <w:r>
        <w:rPr>
          <w:noProof/>
        </w:rPr>
        <w:instrText xml:space="preserve"> PAGEREF _Toc192836763 \h </w:instrText>
      </w:r>
      <w:r>
        <w:rPr>
          <w:noProof/>
        </w:rPr>
      </w:r>
      <w:r>
        <w:rPr>
          <w:noProof/>
        </w:rPr>
        <w:fldChar w:fldCharType="separate"/>
      </w:r>
      <w:r>
        <w:rPr>
          <w:noProof/>
        </w:rPr>
        <w:t>55</w:t>
      </w:r>
      <w:r>
        <w:rPr>
          <w:noProof/>
        </w:rPr>
        <w:fldChar w:fldCharType="end"/>
      </w:r>
    </w:p>
    <w:p w14:paraId="2BD4ABAA" w14:textId="601C750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_Toc192836764 \h </w:instrText>
      </w:r>
      <w:r>
        <w:rPr>
          <w:noProof/>
        </w:rPr>
      </w:r>
      <w:r>
        <w:rPr>
          <w:noProof/>
        </w:rPr>
        <w:fldChar w:fldCharType="separate"/>
      </w:r>
      <w:r>
        <w:rPr>
          <w:noProof/>
        </w:rPr>
        <w:t>55</w:t>
      </w:r>
      <w:r>
        <w:rPr>
          <w:noProof/>
        </w:rPr>
        <w:fldChar w:fldCharType="end"/>
      </w:r>
    </w:p>
    <w:p w14:paraId="18CA74B3" w14:textId="241B4BF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Type: SecNegotiateReqData</w:t>
      </w:r>
      <w:r>
        <w:rPr>
          <w:noProof/>
        </w:rPr>
        <w:tab/>
      </w:r>
      <w:r>
        <w:rPr>
          <w:noProof/>
        </w:rPr>
        <w:fldChar w:fldCharType="begin" w:fldLock="1"/>
      </w:r>
      <w:r>
        <w:rPr>
          <w:noProof/>
        </w:rPr>
        <w:instrText xml:space="preserve"> PAGEREF _Toc192836765 \h </w:instrText>
      </w:r>
      <w:r>
        <w:rPr>
          <w:noProof/>
        </w:rPr>
      </w:r>
      <w:r>
        <w:rPr>
          <w:noProof/>
        </w:rPr>
        <w:fldChar w:fldCharType="separate"/>
      </w:r>
      <w:r>
        <w:rPr>
          <w:noProof/>
        </w:rPr>
        <w:t>56</w:t>
      </w:r>
      <w:r>
        <w:rPr>
          <w:noProof/>
        </w:rPr>
        <w:fldChar w:fldCharType="end"/>
      </w:r>
    </w:p>
    <w:p w14:paraId="29EBA5A2" w14:textId="61C23E5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Type: SecNegotiateRspData</w:t>
      </w:r>
      <w:r>
        <w:rPr>
          <w:noProof/>
        </w:rPr>
        <w:tab/>
      </w:r>
      <w:r>
        <w:rPr>
          <w:noProof/>
        </w:rPr>
        <w:fldChar w:fldCharType="begin" w:fldLock="1"/>
      </w:r>
      <w:r>
        <w:rPr>
          <w:noProof/>
        </w:rPr>
        <w:instrText xml:space="preserve"> PAGEREF _Toc192836766 \h </w:instrText>
      </w:r>
      <w:r>
        <w:rPr>
          <w:noProof/>
        </w:rPr>
      </w:r>
      <w:r>
        <w:rPr>
          <w:noProof/>
        </w:rPr>
        <w:fldChar w:fldCharType="separate"/>
      </w:r>
      <w:r>
        <w:rPr>
          <w:noProof/>
        </w:rPr>
        <w:t>59</w:t>
      </w:r>
      <w:r>
        <w:rPr>
          <w:noProof/>
        </w:rPr>
        <w:fldChar w:fldCharType="end"/>
      </w:r>
    </w:p>
    <w:p w14:paraId="503E10F1" w14:textId="4048D882"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6.1.5.2.4</w:t>
      </w:r>
      <w:r>
        <w:rPr>
          <w:rFonts w:asciiTheme="minorHAnsi" w:eastAsiaTheme="minorEastAsia" w:hAnsiTheme="minorHAnsi" w:cstheme="minorBidi"/>
          <w:noProof/>
          <w:kern w:val="2"/>
          <w:sz w:val="24"/>
          <w:szCs w:val="24"/>
          <w:lang w:eastAsia="en-GB"/>
          <w14:ligatures w14:val="standardContextual"/>
        </w:rPr>
        <w:tab/>
      </w:r>
      <w:r>
        <w:rPr>
          <w:noProof/>
        </w:rPr>
        <w:t>Type: SecParamExchReqData</w:t>
      </w:r>
      <w:r>
        <w:rPr>
          <w:noProof/>
        </w:rPr>
        <w:tab/>
      </w:r>
      <w:r>
        <w:rPr>
          <w:noProof/>
        </w:rPr>
        <w:fldChar w:fldCharType="begin" w:fldLock="1"/>
      </w:r>
      <w:r>
        <w:rPr>
          <w:noProof/>
        </w:rPr>
        <w:instrText xml:space="preserve"> PAGEREF _Toc192836767 \h </w:instrText>
      </w:r>
      <w:r>
        <w:rPr>
          <w:noProof/>
        </w:rPr>
      </w:r>
      <w:r>
        <w:rPr>
          <w:noProof/>
        </w:rPr>
        <w:fldChar w:fldCharType="separate"/>
      </w:r>
      <w:r>
        <w:rPr>
          <w:noProof/>
        </w:rPr>
        <w:t>62</w:t>
      </w:r>
      <w:r>
        <w:rPr>
          <w:noProof/>
        </w:rPr>
        <w:fldChar w:fldCharType="end"/>
      </w:r>
    </w:p>
    <w:p w14:paraId="781CC643" w14:textId="09FE221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6.1.5.2.5</w:t>
      </w:r>
      <w:r>
        <w:rPr>
          <w:rFonts w:asciiTheme="minorHAnsi" w:eastAsiaTheme="minorEastAsia" w:hAnsiTheme="minorHAnsi" w:cstheme="minorBidi"/>
          <w:noProof/>
          <w:kern w:val="2"/>
          <w:sz w:val="24"/>
          <w:szCs w:val="24"/>
          <w:lang w:eastAsia="en-GB"/>
          <w14:ligatures w14:val="standardContextual"/>
        </w:rPr>
        <w:tab/>
      </w:r>
      <w:r>
        <w:rPr>
          <w:noProof/>
        </w:rPr>
        <w:t>Type: SecParamExchRspData</w:t>
      </w:r>
      <w:r>
        <w:rPr>
          <w:noProof/>
        </w:rPr>
        <w:tab/>
      </w:r>
      <w:r>
        <w:rPr>
          <w:noProof/>
        </w:rPr>
        <w:fldChar w:fldCharType="begin" w:fldLock="1"/>
      </w:r>
      <w:r>
        <w:rPr>
          <w:noProof/>
        </w:rPr>
        <w:instrText xml:space="preserve"> PAGEREF _Toc192836768 \h </w:instrText>
      </w:r>
      <w:r>
        <w:rPr>
          <w:noProof/>
        </w:rPr>
      </w:r>
      <w:r>
        <w:rPr>
          <w:noProof/>
        </w:rPr>
        <w:fldChar w:fldCharType="separate"/>
      </w:r>
      <w:r>
        <w:rPr>
          <w:noProof/>
        </w:rPr>
        <w:t>64</w:t>
      </w:r>
      <w:r>
        <w:rPr>
          <w:noProof/>
        </w:rPr>
        <w:fldChar w:fldCharType="end"/>
      </w:r>
    </w:p>
    <w:p w14:paraId="02EEFAF2" w14:textId="0802647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6.1.5.2.6</w:t>
      </w:r>
      <w:r>
        <w:rPr>
          <w:rFonts w:asciiTheme="minorHAnsi" w:eastAsiaTheme="minorEastAsia" w:hAnsiTheme="minorHAnsi" w:cstheme="minorBidi"/>
          <w:noProof/>
          <w:kern w:val="2"/>
          <w:sz w:val="24"/>
          <w:szCs w:val="24"/>
          <w:lang w:eastAsia="en-GB"/>
          <w14:ligatures w14:val="standardContextual"/>
        </w:rPr>
        <w:tab/>
      </w:r>
      <w:r>
        <w:rPr>
          <w:noProof/>
        </w:rPr>
        <w:t>Type: ProtectionPolicy</w:t>
      </w:r>
      <w:r>
        <w:rPr>
          <w:noProof/>
        </w:rPr>
        <w:tab/>
      </w:r>
      <w:r>
        <w:rPr>
          <w:noProof/>
        </w:rPr>
        <w:fldChar w:fldCharType="begin" w:fldLock="1"/>
      </w:r>
      <w:r>
        <w:rPr>
          <w:noProof/>
        </w:rPr>
        <w:instrText xml:space="preserve"> PAGEREF _Toc192836769 \h </w:instrText>
      </w:r>
      <w:r>
        <w:rPr>
          <w:noProof/>
        </w:rPr>
      </w:r>
      <w:r>
        <w:rPr>
          <w:noProof/>
        </w:rPr>
        <w:fldChar w:fldCharType="separate"/>
      </w:r>
      <w:r>
        <w:rPr>
          <w:noProof/>
        </w:rPr>
        <w:t>66</w:t>
      </w:r>
      <w:r>
        <w:rPr>
          <w:noProof/>
        </w:rPr>
        <w:fldChar w:fldCharType="end"/>
      </w:r>
    </w:p>
    <w:p w14:paraId="251DBA1B" w14:textId="0CDB8BD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6.1.5.2.7</w:t>
      </w:r>
      <w:r>
        <w:rPr>
          <w:rFonts w:asciiTheme="minorHAnsi" w:eastAsiaTheme="minorEastAsia" w:hAnsiTheme="minorHAnsi" w:cstheme="minorBidi"/>
          <w:noProof/>
          <w:kern w:val="2"/>
          <w:sz w:val="24"/>
          <w:szCs w:val="24"/>
          <w:lang w:eastAsia="en-GB"/>
          <w14:ligatures w14:val="standardContextual"/>
        </w:rPr>
        <w:tab/>
      </w:r>
      <w:r>
        <w:rPr>
          <w:noProof/>
        </w:rPr>
        <w:t>Type: ApiIeMapping</w:t>
      </w:r>
      <w:r>
        <w:rPr>
          <w:noProof/>
        </w:rPr>
        <w:tab/>
      </w:r>
      <w:r>
        <w:rPr>
          <w:noProof/>
        </w:rPr>
        <w:fldChar w:fldCharType="begin" w:fldLock="1"/>
      </w:r>
      <w:r>
        <w:rPr>
          <w:noProof/>
        </w:rPr>
        <w:instrText xml:space="preserve"> PAGEREF _Toc192836770 \h </w:instrText>
      </w:r>
      <w:r>
        <w:rPr>
          <w:noProof/>
        </w:rPr>
      </w:r>
      <w:r>
        <w:rPr>
          <w:noProof/>
        </w:rPr>
        <w:fldChar w:fldCharType="separate"/>
      </w:r>
      <w:r>
        <w:rPr>
          <w:noProof/>
        </w:rPr>
        <w:t>66</w:t>
      </w:r>
      <w:r>
        <w:rPr>
          <w:noProof/>
        </w:rPr>
        <w:fldChar w:fldCharType="end"/>
      </w:r>
    </w:p>
    <w:p w14:paraId="00796D64" w14:textId="3D79DB1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6.1.5.2.8</w:t>
      </w:r>
      <w:r>
        <w:rPr>
          <w:rFonts w:asciiTheme="minorHAnsi" w:eastAsiaTheme="minorEastAsia" w:hAnsiTheme="minorHAnsi" w:cstheme="minorBidi"/>
          <w:noProof/>
          <w:kern w:val="2"/>
          <w:sz w:val="24"/>
          <w:szCs w:val="24"/>
          <w:lang w:eastAsia="en-GB"/>
          <w14:ligatures w14:val="standardContextual"/>
        </w:rPr>
        <w:tab/>
      </w:r>
      <w:r>
        <w:rPr>
          <w:noProof/>
        </w:rPr>
        <w:t>Type: IeInfo</w:t>
      </w:r>
      <w:r>
        <w:rPr>
          <w:noProof/>
        </w:rPr>
        <w:tab/>
      </w:r>
      <w:r>
        <w:rPr>
          <w:noProof/>
        </w:rPr>
        <w:fldChar w:fldCharType="begin" w:fldLock="1"/>
      </w:r>
      <w:r>
        <w:rPr>
          <w:noProof/>
        </w:rPr>
        <w:instrText xml:space="preserve"> PAGEREF _Toc192836771 \h </w:instrText>
      </w:r>
      <w:r>
        <w:rPr>
          <w:noProof/>
        </w:rPr>
      </w:r>
      <w:r>
        <w:rPr>
          <w:noProof/>
        </w:rPr>
        <w:fldChar w:fldCharType="separate"/>
      </w:r>
      <w:r>
        <w:rPr>
          <w:noProof/>
        </w:rPr>
        <w:t>67</w:t>
      </w:r>
      <w:r>
        <w:rPr>
          <w:noProof/>
        </w:rPr>
        <w:fldChar w:fldCharType="end"/>
      </w:r>
    </w:p>
    <w:p w14:paraId="4D6635B2" w14:textId="56FE3B7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6.1.5.2.9</w:t>
      </w:r>
      <w:r>
        <w:rPr>
          <w:rFonts w:asciiTheme="minorHAnsi" w:eastAsiaTheme="minorEastAsia" w:hAnsiTheme="minorHAnsi" w:cstheme="minorBidi"/>
          <w:noProof/>
          <w:kern w:val="2"/>
          <w:sz w:val="24"/>
          <w:szCs w:val="24"/>
          <w:lang w:eastAsia="en-GB"/>
          <w14:ligatures w14:val="standardContextual"/>
        </w:rPr>
        <w:tab/>
      </w:r>
      <w:r>
        <w:rPr>
          <w:noProof/>
        </w:rPr>
        <w:t>Type: ApiSignature</w:t>
      </w:r>
      <w:r>
        <w:rPr>
          <w:noProof/>
        </w:rPr>
        <w:tab/>
      </w:r>
      <w:r>
        <w:rPr>
          <w:noProof/>
        </w:rPr>
        <w:fldChar w:fldCharType="begin" w:fldLock="1"/>
      </w:r>
      <w:r>
        <w:rPr>
          <w:noProof/>
        </w:rPr>
        <w:instrText xml:space="preserve"> PAGEREF _Toc192836772 \h </w:instrText>
      </w:r>
      <w:r>
        <w:rPr>
          <w:noProof/>
        </w:rPr>
      </w:r>
      <w:r>
        <w:rPr>
          <w:noProof/>
        </w:rPr>
        <w:fldChar w:fldCharType="separate"/>
      </w:r>
      <w:r>
        <w:rPr>
          <w:noProof/>
        </w:rPr>
        <w:t>69</w:t>
      </w:r>
      <w:r>
        <w:rPr>
          <w:noProof/>
        </w:rPr>
        <w:fldChar w:fldCharType="end"/>
      </w:r>
    </w:p>
    <w:p w14:paraId="6526D97C" w14:textId="3E66E0E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6.1.5.2.10</w:t>
      </w:r>
      <w:r>
        <w:rPr>
          <w:rFonts w:asciiTheme="minorHAnsi" w:eastAsiaTheme="minorEastAsia" w:hAnsiTheme="minorHAnsi" w:cstheme="minorBidi"/>
          <w:noProof/>
          <w:kern w:val="2"/>
          <w:sz w:val="24"/>
          <w:szCs w:val="24"/>
          <w:lang w:eastAsia="en-GB"/>
          <w14:ligatures w14:val="standardContextual"/>
        </w:rPr>
        <w:tab/>
      </w:r>
      <w:r>
        <w:rPr>
          <w:noProof/>
        </w:rPr>
        <w:t>Type: N32fContextInfo</w:t>
      </w:r>
      <w:r>
        <w:rPr>
          <w:noProof/>
        </w:rPr>
        <w:tab/>
      </w:r>
      <w:r>
        <w:rPr>
          <w:noProof/>
        </w:rPr>
        <w:fldChar w:fldCharType="begin" w:fldLock="1"/>
      </w:r>
      <w:r>
        <w:rPr>
          <w:noProof/>
        </w:rPr>
        <w:instrText xml:space="preserve"> PAGEREF _Toc192836773 \h </w:instrText>
      </w:r>
      <w:r>
        <w:rPr>
          <w:noProof/>
        </w:rPr>
      </w:r>
      <w:r>
        <w:rPr>
          <w:noProof/>
        </w:rPr>
        <w:fldChar w:fldCharType="separate"/>
      </w:r>
      <w:r>
        <w:rPr>
          <w:noProof/>
        </w:rPr>
        <w:t>70</w:t>
      </w:r>
      <w:r>
        <w:rPr>
          <w:noProof/>
        </w:rPr>
        <w:fldChar w:fldCharType="end"/>
      </w:r>
    </w:p>
    <w:p w14:paraId="1E725DF7" w14:textId="6C5378DA"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6.1.5.2.11</w:t>
      </w:r>
      <w:r>
        <w:rPr>
          <w:rFonts w:asciiTheme="minorHAnsi" w:eastAsiaTheme="minorEastAsia" w:hAnsiTheme="minorHAnsi" w:cstheme="minorBidi"/>
          <w:noProof/>
          <w:kern w:val="2"/>
          <w:sz w:val="24"/>
          <w:szCs w:val="24"/>
          <w:lang w:eastAsia="en-GB"/>
          <w14:ligatures w14:val="standardContextual"/>
        </w:rPr>
        <w:tab/>
      </w:r>
      <w:r>
        <w:rPr>
          <w:noProof/>
        </w:rPr>
        <w:t>Type: N32fErrorInfo</w:t>
      </w:r>
      <w:r>
        <w:rPr>
          <w:noProof/>
        </w:rPr>
        <w:tab/>
      </w:r>
      <w:r>
        <w:rPr>
          <w:noProof/>
        </w:rPr>
        <w:fldChar w:fldCharType="begin" w:fldLock="1"/>
      </w:r>
      <w:r>
        <w:rPr>
          <w:noProof/>
        </w:rPr>
        <w:instrText xml:space="preserve"> PAGEREF _Toc192836774 \h </w:instrText>
      </w:r>
      <w:r>
        <w:rPr>
          <w:noProof/>
        </w:rPr>
      </w:r>
      <w:r>
        <w:rPr>
          <w:noProof/>
        </w:rPr>
        <w:fldChar w:fldCharType="separate"/>
      </w:r>
      <w:r>
        <w:rPr>
          <w:noProof/>
        </w:rPr>
        <w:t>71</w:t>
      </w:r>
      <w:r>
        <w:rPr>
          <w:noProof/>
        </w:rPr>
        <w:fldChar w:fldCharType="end"/>
      </w:r>
    </w:p>
    <w:p w14:paraId="248B8022" w14:textId="4C2A965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6.1.5.2.12</w:t>
      </w:r>
      <w:r>
        <w:rPr>
          <w:rFonts w:asciiTheme="minorHAnsi" w:eastAsiaTheme="minorEastAsia" w:hAnsiTheme="minorHAnsi" w:cstheme="minorBidi"/>
          <w:noProof/>
          <w:kern w:val="2"/>
          <w:sz w:val="24"/>
          <w:szCs w:val="24"/>
          <w:lang w:eastAsia="en-GB"/>
          <w14:ligatures w14:val="standardContextual"/>
        </w:rPr>
        <w:tab/>
      </w:r>
      <w:r>
        <w:rPr>
          <w:noProof/>
        </w:rPr>
        <w:t>Type: FailedModificationInfo</w:t>
      </w:r>
      <w:r>
        <w:rPr>
          <w:noProof/>
        </w:rPr>
        <w:tab/>
      </w:r>
      <w:r>
        <w:rPr>
          <w:noProof/>
        </w:rPr>
        <w:fldChar w:fldCharType="begin" w:fldLock="1"/>
      </w:r>
      <w:r>
        <w:rPr>
          <w:noProof/>
        </w:rPr>
        <w:instrText xml:space="preserve"> PAGEREF _Toc192836775 \h </w:instrText>
      </w:r>
      <w:r>
        <w:rPr>
          <w:noProof/>
        </w:rPr>
      </w:r>
      <w:r>
        <w:rPr>
          <w:noProof/>
        </w:rPr>
        <w:fldChar w:fldCharType="separate"/>
      </w:r>
      <w:r>
        <w:rPr>
          <w:noProof/>
        </w:rPr>
        <w:t>72</w:t>
      </w:r>
      <w:r>
        <w:rPr>
          <w:noProof/>
        </w:rPr>
        <w:fldChar w:fldCharType="end"/>
      </w:r>
    </w:p>
    <w:p w14:paraId="16BF630F" w14:textId="4BD45A0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6.1.5.2.13</w:t>
      </w:r>
      <w:r>
        <w:rPr>
          <w:rFonts w:asciiTheme="minorHAnsi" w:eastAsiaTheme="minorEastAsia" w:hAnsiTheme="minorHAnsi" w:cstheme="minorBidi"/>
          <w:noProof/>
          <w:kern w:val="2"/>
          <w:sz w:val="24"/>
          <w:szCs w:val="24"/>
          <w:lang w:eastAsia="en-GB"/>
          <w14:ligatures w14:val="standardContextual"/>
        </w:rPr>
        <w:tab/>
      </w:r>
      <w:r>
        <w:rPr>
          <w:noProof/>
        </w:rPr>
        <w:t>Type: N32fErrorDetail</w:t>
      </w:r>
      <w:r>
        <w:rPr>
          <w:noProof/>
        </w:rPr>
        <w:tab/>
      </w:r>
      <w:r>
        <w:rPr>
          <w:noProof/>
        </w:rPr>
        <w:fldChar w:fldCharType="begin" w:fldLock="1"/>
      </w:r>
      <w:r>
        <w:rPr>
          <w:noProof/>
        </w:rPr>
        <w:instrText xml:space="preserve"> PAGEREF _Toc192836776 \h </w:instrText>
      </w:r>
      <w:r>
        <w:rPr>
          <w:noProof/>
        </w:rPr>
      </w:r>
      <w:r>
        <w:rPr>
          <w:noProof/>
        </w:rPr>
        <w:fldChar w:fldCharType="separate"/>
      </w:r>
      <w:r>
        <w:rPr>
          <w:noProof/>
        </w:rPr>
        <w:t>72</w:t>
      </w:r>
      <w:r>
        <w:rPr>
          <w:noProof/>
        </w:rPr>
        <w:fldChar w:fldCharType="end"/>
      </w:r>
    </w:p>
    <w:p w14:paraId="4747ED99" w14:textId="328D143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6.1.5.2.14</w:t>
      </w:r>
      <w:r>
        <w:rPr>
          <w:rFonts w:asciiTheme="minorHAnsi" w:eastAsiaTheme="minorEastAsia" w:hAnsiTheme="minorHAnsi" w:cstheme="minorBidi"/>
          <w:noProof/>
          <w:kern w:val="2"/>
          <w:sz w:val="24"/>
          <w:szCs w:val="24"/>
          <w:lang w:eastAsia="en-GB"/>
          <w14:ligatures w14:val="standardContextual"/>
        </w:rPr>
        <w:tab/>
      </w:r>
      <w:r>
        <w:rPr>
          <w:noProof/>
        </w:rPr>
        <w:t>Type: CallbackName</w:t>
      </w:r>
      <w:r>
        <w:rPr>
          <w:noProof/>
        </w:rPr>
        <w:tab/>
      </w:r>
      <w:r>
        <w:rPr>
          <w:noProof/>
        </w:rPr>
        <w:fldChar w:fldCharType="begin" w:fldLock="1"/>
      </w:r>
      <w:r>
        <w:rPr>
          <w:noProof/>
        </w:rPr>
        <w:instrText xml:space="preserve"> PAGEREF _Toc192836777 \h </w:instrText>
      </w:r>
      <w:r>
        <w:rPr>
          <w:noProof/>
        </w:rPr>
      </w:r>
      <w:r>
        <w:rPr>
          <w:noProof/>
        </w:rPr>
        <w:fldChar w:fldCharType="separate"/>
      </w:r>
      <w:r>
        <w:rPr>
          <w:noProof/>
        </w:rPr>
        <w:t>72</w:t>
      </w:r>
      <w:r>
        <w:rPr>
          <w:noProof/>
        </w:rPr>
        <w:fldChar w:fldCharType="end"/>
      </w:r>
    </w:p>
    <w:p w14:paraId="2D72D46F" w14:textId="7F20933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6.1.5.2.15</w:t>
      </w:r>
      <w:r>
        <w:rPr>
          <w:rFonts w:asciiTheme="minorHAnsi" w:eastAsiaTheme="minorEastAsia" w:hAnsiTheme="minorHAnsi" w:cstheme="minorBidi"/>
          <w:noProof/>
          <w:kern w:val="2"/>
          <w:sz w:val="24"/>
          <w:szCs w:val="24"/>
          <w:lang w:eastAsia="en-GB"/>
          <w14:ligatures w14:val="standardContextual"/>
        </w:rPr>
        <w:tab/>
      </w:r>
      <w:r>
        <w:rPr>
          <w:noProof/>
        </w:rPr>
        <w:t>Type: IpxProviderSecInfo</w:t>
      </w:r>
      <w:r>
        <w:rPr>
          <w:noProof/>
        </w:rPr>
        <w:tab/>
      </w:r>
      <w:r>
        <w:rPr>
          <w:noProof/>
        </w:rPr>
        <w:fldChar w:fldCharType="begin" w:fldLock="1"/>
      </w:r>
      <w:r>
        <w:rPr>
          <w:noProof/>
        </w:rPr>
        <w:instrText xml:space="preserve"> PAGEREF _Toc192836778 \h </w:instrText>
      </w:r>
      <w:r>
        <w:rPr>
          <w:noProof/>
        </w:rPr>
      </w:r>
      <w:r>
        <w:rPr>
          <w:noProof/>
        </w:rPr>
        <w:fldChar w:fldCharType="separate"/>
      </w:r>
      <w:r>
        <w:rPr>
          <w:noProof/>
        </w:rPr>
        <w:t>72</w:t>
      </w:r>
      <w:r>
        <w:rPr>
          <w:noProof/>
        </w:rPr>
        <w:fldChar w:fldCharType="end"/>
      </w:r>
    </w:p>
    <w:p w14:paraId="294C759A" w14:textId="6D47DA7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6.1.5.2.16</w:t>
      </w:r>
      <w:r>
        <w:rPr>
          <w:rFonts w:asciiTheme="minorHAnsi" w:eastAsiaTheme="minorEastAsia" w:hAnsiTheme="minorHAnsi" w:cstheme="minorBidi"/>
          <w:noProof/>
          <w:kern w:val="2"/>
          <w:sz w:val="24"/>
          <w:szCs w:val="24"/>
          <w:lang w:eastAsia="en-GB"/>
          <w14:ligatures w14:val="standardContextual"/>
        </w:rPr>
        <w:tab/>
      </w:r>
      <w:r>
        <w:rPr>
          <w:noProof/>
        </w:rPr>
        <w:t>Type: IntendedN32Purpose</w:t>
      </w:r>
      <w:r>
        <w:rPr>
          <w:noProof/>
        </w:rPr>
        <w:tab/>
      </w:r>
      <w:r>
        <w:rPr>
          <w:noProof/>
        </w:rPr>
        <w:fldChar w:fldCharType="begin" w:fldLock="1"/>
      </w:r>
      <w:r>
        <w:rPr>
          <w:noProof/>
        </w:rPr>
        <w:instrText xml:space="preserve"> PAGEREF _Toc192836779 \h </w:instrText>
      </w:r>
      <w:r>
        <w:rPr>
          <w:noProof/>
        </w:rPr>
      </w:r>
      <w:r>
        <w:rPr>
          <w:noProof/>
        </w:rPr>
        <w:fldChar w:fldCharType="separate"/>
      </w:r>
      <w:r>
        <w:rPr>
          <w:noProof/>
        </w:rPr>
        <w:t>73</w:t>
      </w:r>
      <w:r>
        <w:rPr>
          <w:noProof/>
        </w:rPr>
        <w:fldChar w:fldCharType="end"/>
      </w:r>
    </w:p>
    <w:p w14:paraId="75484F29" w14:textId="160774B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6.1.5.2.17</w:t>
      </w:r>
      <w:r>
        <w:rPr>
          <w:rFonts w:asciiTheme="minorHAnsi" w:eastAsiaTheme="minorEastAsia" w:hAnsiTheme="minorHAnsi" w:cstheme="minorBidi"/>
          <w:noProof/>
          <w:kern w:val="2"/>
          <w:sz w:val="24"/>
          <w:szCs w:val="24"/>
          <w:lang w:eastAsia="en-GB"/>
          <w14:ligatures w14:val="standardContextual"/>
        </w:rPr>
        <w:tab/>
      </w:r>
      <w:r>
        <w:rPr>
          <w:noProof/>
        </w:rPr>
        <w:t>Type: RiErrorInformation</w:t>
      </w:r>
      <w:r>
        <w:rPr>
          <w:noProof/>
        </w:rPr>
        <w:tab/>
      </w:r>
      <w:r>
        <w:rPr>
          <w:noProof/>
        </w:rPr>
        <w:fldChar w:fldCharType="begin" w:fldLock="1"/>
      </w:r>
      <w:r>
        <w:rPr>
          <w:noProof/>
        </w:rPr>
        <w:instrText xml:space="preserve"> PAGEREF _Toc192836780 \h </w:instrText>
      </w:r>
      <w:r>
        <w:rPr>
          <w:noProof/>
        </w:rPr>
      </w:r>
      <w:r>
        <w:rPr>
          <w:noProof/>
        </w:rPr>
        <w:fldChar w:fldCharType="separate"/>
      </w:r>
      <w:r>
        <w:rPr>
          <w:noProof/>
        </w:rPr>
        <w:t>73</w:t>
      </w:r>
      <w:r>
        <w:rPr>
          <w:noProof/>
        </w:rPr>
        <w:fldChar w:fldCharType="end"/>
      </w:r>
    </w:p>
    <w:p w14:paraId="7211DD44" w14:textId="4C88B59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6.1.5.2.18</w:t>
      </w:r>
      <w:r>
        <w:rPr>
          <w:rFonts w:asciiTheme="minorHAnsi" w:eastAsiaTheme="minorEastAsia" w:hAnsiTheme="minorHAnsi" w:cstheme="minorBidi"/>
          <w:noProof/>
          <w:kern w:val="2"/>
          <w:sz w:val="24"/>
          <w:szCs w:val="24"/>
          <w:lang w:eastAsia="en-GB"/>
          <w14:ligatures w14:val="standardContextual"/>
        </w:rPr>
        <w:tab/>
      </w:r>
      <w:r>
        <w:rPr>
          <w:noProof/>
        </w:rPr>
        <w:t>Type: ExtRedirectResponse</w:t>
      </w:r>
      <w:r>
        <w:rPr>
          <w:noProof/>
        </w:rPr>
        <w:tab/>
      </w:r>
      <w:r>
        <w:rPr>
          <w:noProof/>
        </w:rPr>
        <w:fldChar w:fldCharType="begin" w:fldLock="1"/>
      </w:r>
      <w:r>
        <w:rPr>
          <w:noProof/>
        </w:rPr>
        <w:instrText xml:space="preserve"> PAGEREF _Toc192836781 \h </w:instrText>
      </w:r>
      <w:r>
        <w:rPr>
          <w:noProof/>
        </w:rPr>
      </w:r>
      <w:r>
        <w:rPr>
          <w:noProof/>
        </w:rPr>
        <w:fldChar w:fldCharType="separate"/>
      </w:r>
      <w:r>
        <w:rPr>
          <w:noProof/>
        </w:rPr>
        <w:t>73</w:t>
      </w:r>
      <w:r>
        <w:rPr>
          <w:noProof/>
        </w:rPr>
        <w:fldChar w:fldCharType="end"/>
      </w:r>
    </w:p>
    <w:p w14:paraId="32625FD5" w14:textId="3501269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6.1.5.2.19</w:t>
      </w:r>
      <w:r>
        <w:rPr>
          <w:rFonts w:asciiTheme="minorHAnsi" w:eastAsiaTheme="minorEastAsia" w:hAnsiTheme="minorHAnsi" w:cstheme="minorBidi"/>
          <w:noProof/>
          <w:kern w:val="2"/>
          <w:sz w:val="24"/>
          <w:szCs w:val="24"/>
          <w:lang w:eastAsia="en-GB"/>
          <w14:ligatures w14:val="standardContextual"/>
        </w:rPr>
        <w:tab/>
      </w:r>
      <w:r>
        <w:rPr>
          <w:noProof/>
        </w:rPr>
        <w:t>Type: RedirectResponseAddInfo</w:t>
      </w:r>
      <w:r>
        <w:rPr>
          <w:noProof/>
        </w:rPr>
        <w:tab/>
      </w:r>
      <w:r>
        <w:rPr>
          <w:noProof/>
        </w:rPr>
        <w:fldChar w:fldCharType="begin" w:fldLock="1"/>
      </w:r>
      <w:r>
        <w:rPr>
          <w:noProof/>
        </w:rPr>
        <w:instrText xml:space="preserve"> PAGEREF _Toc192836782 \h </w:instrText>
      </w:r>
      <w:r>
        <w:rPr>
          <w:noProof/>
        </w:rPr>
      </w:r>
      <w:r>
        <w:rPr>
          <w:noProof/>
        </w:rPr>
        <w:fldChar w:fldCharType="separate"/>
      </w:r>
      <w:r>
        <w:rPr>
          <w:noProof/>
        </w:rPr>
        <w:t>73</w:t>
      </w:r>
      <w:r>
        <w:rPr>
          <w:noProof/>
        </w:rPr>
        <w:fldChar w:fldCharType="end"/>
      </w:r>
    </w:p>
    <w:p w14:paraId="0303380A" w14:textId="0AA95A3A"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6.1.5.3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Simple data types and enumerations</w:t>
      </w:r>
      <w:r>
        <w:rPr>
          <w:noProof/>
        </w:rPr>
        <w:tab/>
      </w:r>
      <w:r>
        <w:rPr>
          <w:noProof/>
        </w:rPr>
        <w:fldChar w:fldCharType="begin" w:fldLock="1"/>
      </w:r>
      <w:r>
        <w:rPr>
          <w:noProof/>
        </w:rPr>
        <w:instrText xml:space="preserve"> PAGEREF _Toc192836783 \h </w:instrText>
      </w:r>
      <w:r>
        <w:rPr>
          <w:noProof/>
        </w:rPr>
      </w:r>
      <w:r>
        <w:rPr>
          <w:noProof/>
        </w:rPr>
        <w:fldChar w:fldCharType="separate"/>
      </w:r>
      <w:r>
        <w:rPr>
          <w:noProof/>
        </w:rPr>
        <w:t>74</w:t>
      </w:r>
      <w:r>
        <w:rPr>
          <w:noProof/>
        </w:rPr>
        <w:fldChar w:fldCharType="end"/>
      </w:r>
    </w:p>
    <w:p w14:paraId="2D8979F4" w14:textId="6257F52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_Toc192836784 \h </w:instrText>
      </w:r>
      <w:r>
        <w:rPr>
          <w:noProof/>
        </w:rPr>
      </w:r>
      <w:r>
        <w:rPr>
          <w:noProof/>
        </w:rPr>
        <w:fldChar w:fldCharType="separate"/>
      </w:r>
      <w:r>
        <w:rPr>
          <w:noProof/>
        </w:rPr>
        <w:t>74</w:t>
      </w:r>
      <w:r>
        <w:rPr>
          <w:noProof/>
        </w:rPr>
        <w:fldChar w:fldCharType="end"/>
      </w:r>
    </w:p>
    <w:p w14:paraId="0E184077" w14:textId="051B186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_Toc192836785 \h </w:instrText>
      </w:r>
      <w:r>
        <w:rPr>
          <w:noProof/>
        </w:rPr>
      </w:r>
      <w:r>
        <w:rPr>
          <w:noProof/>
        </w:rPr>
        <w:fldChar w:fldCharType="separate"/>
      </w:r>
      <w:r>
        <w:rPr>
          <w:noProof/>
        </w:rPr>
        <w:t>74</w:t>
      </w:r>
      <w:r>
        <w:rPr>
          <w:noProof/>
        </w:rPr>
        <w:fldChar w:fldCharType="end"/>
      </w:r>
    </w:p>
    <w:p w14:paraId="536DCFE6" w14:textId="1A83F6C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Enumeration: SecurityCapability</w:t>
      </w:r>
      <w:r>
        <w:rPr>
          <w:noProof/>
        </w:rPr>
        <w:tab/>
      </w:r>
      <w:r>
        <w:rPr>
          <w:noProof/>
        </w:rPr>
        <w:fldChar w:fldCharType="begin" w:fldLock="1"/>
      </w:r>
      <w:r>
        <w:rPr>
          <w:noProof/>
        </w:rPr>
        <w:instrText xml:space="preserve"> PAGEREF _Toc192836786 \h </w:instrText>
      </w:r>
      <w:r>
        <w:rPr>
          <w:noProof/>
        </w:rPr>
      </w:r>
      <w:r>
        <w:rPr>
          <w:noProof/>
        </w:rPr>
        <w:fldChar w:fldCharType="separate"/>
      </w:r>
      <w:r>
        <w:rPr>
          <w:noProof/>
        </w:rPr>
        <w:t>74</w:t>
      </w:r>
      <w:r>
        <w:rPr>
          <w:noProof/>
        </w:rPr>
        <w:fldChar w:fldCharType="end"/>
      </w:r>
    </w:p>
    <w:p w14:paraId="36CD8D03" w14:textId="09BF561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6.1.5.3.4</w:t>
      </w:r>
      <w:r>
        <w:rPr>
          <w:rFonts w:asciiTheme="minorHAnsi" w:eastAsiaTheme="minorEastAsia" w:hAnsiTheme="minorHAnsi" w:cstheme="minorBidi"/>
          <w:noProof/>
          <w:kern w:val="2"/>
          <w:sz w:val="24"/>
          <w:szCs w:val="24"/>
          <w:lang w:eastAsia="en-GB"/>
          <w14:ligatures w14:val="standardContextual"/>
        </w:rPr>
        <w:tab/>
      </w:r>
      <w:r>
        <w:rPr>
          <w:noProof/>
        </w:rPr>
        <w:t>Enumeration: HttpMethod</w:t>
      </w:r>
      <w:r>
        <w:rPr>
          <w:noProof/>
        </w:rPr>
        <w:tab/>
      </w:r>
      <w:r>
        <w:rPr>
          <w:noProof/>
        </w:rPr>
        <w:fldChar w:fldCharType="begin" w:fldLock="1"/>
      </w:r>
      <w:r>
        <w:rPr>
          <w:noProof/>
        </w:rPr>
        <w:instrText xml:space="preserve"> PAGEREF _Toc192836787 \h </w:instrText>
      </w:r>
      <w:r>
        <w:rPr>
          <w:noProof/>
        </w:rPr>
      </w:r>
      <w:r>
        <w:rPr>
          <w:noProof/>
        </w:rPr>
        <w:fldChar w:fldCharType="separate"/>
      </w:r>
      <w:r>
        <w:rPr>
          <w:noProof/>
        </w:rPr>
        <w:t>74</w:t>
      </w:r>
      <w:r>
        <w:rPr>
          <w:noProof/>
        </w:rPr>
        <w:fldChar w:fldCharType="end"/>
      </w:r>
    </w:p>
    <w:p w14:paraId="06A7797F" w14:textId="02C8F75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6.1.5.3.5</w:t>
      </w:r>
      <w:r>
        <w:rPr>
          <w:rFonts w:asciiTheme="minorHAnsi" w:eastAsiaTheme="minorEastAsia" w:hAnsiTheme="minorHAnsi" w:cstheme="minorBidi"/>
          <w:noProof/>
          <w:kern w:val="2"/>
          <w:sz w:val="24"/>
          <w:szCs w:val="24"/>
          <w:lang w:eastAsia="en-GB"/>
          <w14:ligatures w14:val="standardContextual"/>
        </w:rPr>
        <w:tab/>
      </w:r>
      <w:r>
        <w:rPr>
          <w:noProof/>
        </w:rPr>
        <w:t>Enumeration: IeType</w:t>
      </w:r>
      <w:r>
        <w:rPr>
          <w:noProof/>
        </w:rPr>
        <w:tab/>
      </w:r>
      <w:r>
        <w:rPr>
          <w:noProof/>
        </w:rPr>
        <w:fldChar w:fldCharType="begin" w:fldLock="1"/>
      </w:r>
      <w:r>
        <w:rPr>
          <w:noProof/>
        </w:rPr>
        <w:instrText xml:space="preserve"> PAGEREF _Toc192836788 \h </w:instrText>
      </w:r>
      <w:r>
        <w:rPr>
          <w:noProof/>
        </w:rPr>
      </w:r>
      <w:r>
        <w:rPr>
          <w:noProof/>
        </w:rPr>
        <w:fldChar w:fldCharType="separate"/>
      </w:r>
      <w:r>
        <w:rPr>
          <w:noProof/>
        </w:rPr>
        <w:t>75</w:t>
      </w:r>
      <w:r>
        <w:rPr>
          <w:noProof/>
        </w:rPr>
        <w:fldChar w:fldCharType="end"/>
      </w:r>
    </w:p>
    <w:p w14:paraId="61ECA299" w14:textId="3D292B8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6.1.5.3.6</w:t>
      </w:r>
      <w:r>
        <w:rPr>
          <w:rFonts w:asciiTheme="minorHAnsi" w:eastAsiaTheme="minorEastAsia" w:hAnsiTheme="minorHAnsi" w:cstheme="minorBidi"/>
          <w:noProof/>
          <w:kern w:val="2"/>
          <w:sz w:val="24"/>
          <w:szCs w:val="24"/>
          <w:lang w:eastAsia="en-GB"/>
          <w14:ligatures w14:val="standardContextual"/>
        </w:rPr>
        <w:tab/>
      </w:r>
      <w:r>
        <w:rPr>
          <w:noProof/>
        </w:rPr>
        <w:t>Enumeration: IeLocation</w:t>
      </w:r>
      <w:r>
        <w:rPr>
          <w:noProof/>
        </w:rPr>
        <w:tab/>
      </w:r>
      <w:r>
        <w:rPr>
          <w:noProof/>
        </w:rPr>
        <w:fldChar w:fldCharType="begin" w:fldLock="1"/>
      </w:r>
      <w:r>
        <w:rPr>
          <w:noProof/>
        </w:rPr>
        <w:instrText xml:space="preserve"> PAGEREF _Toc192836789 \h </w:instrText>
      </w:r>
      <w:r>
        <w:rPr>
          <w:noProof/>
        </w:rPr>
      </w:r>
      <w:r>
        <w:rPr>
          <w:noProof/>
        </w:rPr>
        <w:fldChar w:fldCharType="separate"/>
      </w:r>
      <w:r>
        <w:rPr>
          <w:noProof/>
        </w:rPr>
        <w:t>75</w:t>
      </w:r>
      <w:r>
        <w:rPr>
          <w:noProof/>
        </w:rPr>
        <w:fldChar w:fldCharType="end"/>
      </w:r>
    </w:p>
    <w:p w14:paraId="4E26C0E4" w14:textId="507A490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6.1.5.3.7</w:t>
      </w:r>
      <w:r>
        <w:rPr>
          <w:rFonts w:asciiTheme="minorHAnsi" w:eastAsiaTheme="minorEastAsia" w:hAnsiTheme="minorHAnsi" w:cstheme="minorBidi"/>
          <w:noProof/>
          <w:kern w:val="2"/>
          <w:sz w:val="24"/>
          <w:szCs w:val="24"/>
          <w:lang w:eastAsia="en-GB"/>
          <w14:ligatures w14:val="standardContextual"/>
        </w:rPr>
        <w:tab/>
      </w:r>
      <w:r>
        <w:rPr>
          <w:noProof/>
        </w:rPr>
        <w:t>Enumeration: N32fErrorType</w:t>
      </w:r>
      <w:r>
        <w:rPr>
          <w:noProof/>
        </w:rPr>
        <w:tab/>
      </w:r>
      <w:r>
        <w:rPr>
          <w:noProof/>
        </w:rPr>
        <w:fldChar w:fldCharType="begin" w:fldLock="1"/>
      </w:r>
      <w:r>
        <w:rPr>
          <w:noProof/>
        </w:rPr>
        <w:instrText xml:space="preserve"> PAGEREF _Toc192836790 \h </w:instrText>
      </w:r>
      <w:r>
        <w:rPr>
          <w:noProof/>
        </w:rPr>
      </w:r>
      <w:r>
        <w:rPr>
          <w:noProof/>
        </w:rPr>
        <w:fldChar w:fldCharType="separate"/>
      </w:r>
      <w:r>
        <w:rPr>
          <w:noProof/>
        </w:rPr>
        <w:t>76</w:t>
      </w:r>
      <w:r>
        <w:rPr>
          <w:noProof/>
        </w:rPr>
        <w:fldChar w:fldCharType="end"/>
      </w:r>
    </w:p>
    <w:p w14:paraId="3FC2C797" w14:textId="056B298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6.1.5.3.8</w:t>
      </w:r>
      <w:r>
        <w:rPr>
          <w:rFonts w:asciiTheme="minorHAnsi" w:eastAsiaTheme="minorEastAsia" w:hAnsiTheme="minorHAnsi" w:cstheme="minorBidi"/>
          <w:noProof/>
          <w:kern w:val="2"/>
          <w:sz w:val="24"/>
          <w:szCs w:val="24"/>
          <w:lang w:eastAsia="en-GB"/>
          <w14:ligatures w14:val="standardContextual"/>
        </w:rPr>
        <w:tab/>
      </w:r>
      <w:r>
        <w:rPr>
          <w:noProof/>
        </w:rPr>
        <w:t>Enumeration: FailureReason</w:t>
      </w:r>
      <w:r>
        <w:rPr>
          <w:noProof/>
        </w:rPr>
        <w:tab/>
      </w:r>
      <w:r>
        <w:rPr>
          <w:noProof/>
        </w:rPr>
        <w:fldChar w:fldCharType="begin" w:fldLock="1"/>
      </w:r>
      <w:r>
        <w:rPr>
          <w:noProof/>
        </w:rPr>
        <w:instrText xml:space="preserve"> PAGEREF _Toc192836791 \h </w:instrText>
      </w:r>
      <w:r>
        <w:rPr>
          <w:noProof/>
        </w:rPr>
      </w:r>
      <w:r>
        <w:rPr>
          <w:noProof/>
        </w:rPr>
        <w:fldChar w:fldCharType="separate"/>
      </w:r>
      <w:r>
        <w:rPr>
          <w:noProof/>
        </w:rPr>
        <w:t>77</w:t>
      </w:r>
      <w:r>
        <w:rPr>
          <w:noProof/>
        </w:rPr>
        <w:fldChar w:fldCharType="end"/>
      </w:r>
    </w:p>
    <w:p w14:paraId="2E6FC0C0" w14:textId="17667842"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6.1.5.3.9</w:t>
      </w:r>
      <w:r>
        <w:rPr>
          <w:rFonts w:asciiTheme="minorHAnsi" w:eastAsiaTheme="minorEastAsia" w:hAnsiTheme="minorHAnsi" w:cstheme="minorBidi"/>
          <w:noProof/>
          <w:kern w:val="2"/>
          <w:sz w:val="24"/>
          <w:szCs w:val="24"/>
          <w:lang w:eastAsia="en-GB"/>
          <w14:ligatures w14:val="standardContextual"/>
        </w:rPr>
        <w:tab/>
      </w:r>
      <w:r>
        <w:rPr>
          <w:noProof/>
        </w:rPr>
        <w:t>Enumeration: N32Purpose</w:t>
      </w:r>
      <w:r>
        <w:rPr>
          <w:noProof/>
        </w:rPr>
        <w:tab/>
      </w:r>
      <w:r>
        <w:rPr>
          <w:noProof/>
        </w:rPr>
        <w:fldChar w:fldCharType="begin" w:fldLock="1"/>
      </w:r>
      <w:r>
        <w:rPr>
          <w:noProof/>
        </w:rPr>
        <w:instrText xml:space="preserve"> PAGEREF _Toc192836792 \h </w:instrText>
      </w:r>
      <w:r>
        <w:rPr>
          <w:noProof/>
        </w:rPr>
      </w:r>
      <w:r>
        <w:rPr>
          <w:noProof/>
        </w:rPr>
        <w:fldChar w:fldCharType="separate"/>
      </w:r>
      <w:r>
        <w:rPr>
          <w:noProof/>
        </w:rPr>
        <w:t>77</w:t>
      </w:r>
      <w:r>
        <w:rPr>
          <w:noProof/>
        </w:rPr>
        <w:fldChar w:fldCharType="end"/>
      </w:r>
    </w:p>
    <w:p w14:paraId="104257E0" w14:textId="17FC80E5"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6.1.5.3.10</w:t>
      </w:r>
      <w:r>
        <w:rPr>
          <w:rFonts w:asciiTheme="minorHAnsi" w:eastAsiaTheme="minorEastAsia" w:hAnsiTheme="minorHAnsi" w:cstheme="minorBidi"/>
          <w:noProof/>
          <w:kern w:val="2"/>
          <w:sz w:val="24"/>
          <w:szCs w:val="24"/>
          <w:lang w:eastAsia="en-GB"/>
          <w14:ligatures w14:val="standardContextual"/>
        </w:rPr>
        <w:tab/>
      </w:r>
      <w:r>
        <w:rPr>
          <w:noProof/>
        </w:rPr>
        <w:t>Enumeration: N32ReleaseIndication</w:t>
      </w:r>
      <w:r>
        <w:rPr>
          <w:noProof/>
        </w:rPr>
        <w:tab/>
      </w:r>
      <w:r>
        <w:rPr>
          <w:noProof/>
        </w:rPr>
        <w:fldChar w:fldCharType="begin" w:fldLock="1"/>
      </w:r>
      <w:r>
        <w:rPr>
          <w:noProof/>
        </w:rPr>
        <w:instrText xml:space="preserve"> PAGEREF _Toc192836793 \h </w:instrText>
      </w:r>
      <w:r>
        <w:rPr>
          <w:noProof/>
        </w:rPr>
      </w:r>
      <w:r>
        <w:rPr>
          <w:noProof/>
        </w:rPr>
        <w:fldChar w:fldCharType="separate"/>
      </w:r>
      <w:r>
        <w:rPr>
          <w:noProof/>
        </w:rPr>
        <w:t>78</w:t>
      </w:r>
      <w:r>
        <w:rPr>
          <w:noProof/>
        </w:rPr>
        <w:fldChar w:fldCharType="end"/>
      </w:r>
    </w:p>
    <w:p w14:paraId="5C31E2D9" w14:textId="54991EC9"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_Toc192836794 \h </w:instrText>
      </w:r>
      <w:r>
        <w:rPr>
          <w:noProof/>
        </w:rPr>
      </w:r>
      <w:r>
        <w:rPr>
          <w:noProof/>
        </w:rPr>
        <w:fldChar w:fldCharType="separate"/>
      </w:r>
      <w:r>
        <w:rPr>
          <w:noProof/>
        </w:rPr>
        <w:t>78</w:t>
      </w:r>
      <w:r>
        <w:rPr>
          <w:noProof/>
        </w:rPr>
        <w:fldChar w:fldCharType="end"/>
      </w:r>
    </w:p>
    <w:p w14:paraId="00D87AB3" w14:textId="680911C7"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_Toc192836795 \h </w:instrText>
      </w:r>
      <w:r>
        <w:rPr>
          <w:noProof/>
        </w:rPr>
      </w:r>
      <w:r>
        <w:rPr>
          <w:noProof/>
        </w:rPr>
        <w:fldChar w:fldCharType="separate"/>
      </w:r>
      <w:r>
        <w:rPr>
          <w:noProof/>
        </w:rPr>
        <w:t>78</w:t>
      </w:r>
      <w:r>
        <w:rPr>
          <w:noProof/>
        </w:rPr>
        <w:fldChar w:fldCharType="end"/>
      </w:r>
    </w:p>
    <w:p w14:paraId="0BE7CCAB" w14:textId="2FF8444E"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_Toc192836796 \h </w:instrText>
      </w:r>
      <w:r>
        <w:rPr>
          <w:noProof/>
        </w:rPr>
      </w:r>
      <w:r>
        <w:rPr>
          <w:noProof/>
        </w:rPr>
        <w:fldChar w:fldCharType="separate"/>
      </w:r>
      <w:r>
        <w:rPr>
          <w:noProof/>
        </w:rPr>
        <w:t>78</w:t>
      </w:r>
      <w:r>
        <w:rPr>
          <w:noProof/>
        </w:rPr>
        <w:fldChar w:fldCharType="end"/>
      </w:r>
    </w:p>
    <w:p w14:paraId="56A372F8" w14:textId="5EA922D5"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_Toc192836797 \h </w:instrText>
      </w:r>
      <w:r>
        <w:rPr>
          <w:noProof/>
        </w:rPr>
      </w:r>
      <w:r>
        <w:rPr>
          <w:noProof/>
        </w:rPr>
        <w:fldChar w:fldCharType="separate"/>
      </w:r>
      <w:r>
        <w:rPr>
          <w:noProof/>
        </w:rPr>
        <w:t>78</w:t>
      </w:r>
      <w:r>
        <w:rPr>
          <w:noProof/>
        </w:rPr>
        <w:fldChar w:fldCharType="end"/>
      </w:r>
    </w:p>
    <w:p w14:paraId="577E77EF" w14:textId="5A9C04EC"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_Toc192836798 \h </w:instrText>
      </w:r>
      <w:r>
        <w:rPr>
          <w:noProof/>
        </w:rPr>
      </w:r>
      <w:r>
        <w:rPr>
          <w:noProof/>
        </w:rPr>
        <w:fldChar w:fldCharType="separate"/>
      </w:r>
      <w:r>
        <w:rPr>
          <w:noProof/>
        </w:rPr>
        <w:t>78</w:t>
      </w:r>
      <w:r>
        <w:rPr>
          <w:noProof/>
        </w:rPr>
        <w:fldChar w:fldCharType="end"/>
      </w:r>
    </w:p>
    <w:p w14:paraId="29CBFA45" w14:textId="38D1BEA4"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sidRPr="00EC117B">
        <w:rPr>
          <w:noProof/>
          <w:lang w:eastAsia="zh-CN"/>
        </w:rPr>
        <w:t>6.1.7</w:t>
      </w:r>
      <w:r>
        <w:rPr>
          <w:rFonts w:asciiTheme="minorHAnsi" w:eastAsiaTheme="minorEastAsia" w:hAnsiTheme="minorHAnsi" w:cstheme="minorBidi"/>
          <w:noProof/>
          <w:kern w:val="2"/>
          <w:sz w:val="24"/>
          <w:szCs w:val="24"/>
          <w:lang w:eastAsia="en-GB"/>
          <w14:ligatures w14:val="standardContextual"/>
        </w:rPr>
        <w:tab/>
      </w:r>
      <w:r w:rsidRPr="00EC117B">
        <w:rPr>
          <w:noProof/>
          <w:lang w:eastAsia="zh-CN"/>
        </w:rPr>
        <w:t>Feature Negotiation</w:t>
      </w:r>
      <w:r>
        <w:rPr>
          <w:noProof/>
        </w:rPr>
        <w:tab/>
      </w:r>
      <w:r>
        <w:rPr>
          <w:noProof/>
        </w:rPr>
        <w:fldChar w:fldCharType="begin" w:fldLock="1"/>
      </w:r>
      <w:r>
        <w:rPr>
          <w:noProof/>
        </w:rPr>
        <w:instrText xml:space="preserve"> PAGEREF _Toc192836799 \h </w:instrText>
      </w:r>
      <w:r>
        <w:rPr>
          <w:noProof/>
        </w:rPr>
      </w:r>
      <w:r>
        <w:rPr>
          <w:noProof/>
        </w:rPr>
        <w:fldChar w:fldCharType="separate"/>
      </w:r>
      <w:r>
        <w:rPr>
          <w:noProof/>
        </w:rPr>
        <w:t>79</w:t>
      </w:r>
      <w:r>
        <w:rPr>
          <w:noProof/>
        </w:rPr>
        <w:fldChar w:fldCharType="end"/>
      </w:r>
    </w:p>
    <w:p w14:paraId="114CF8DE" w14:textId="7572756F"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sidRPr="00EC117B">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HTTP redirection</w:t>
      </w:r>
      <w:r>
        <w:rPr>
          <w:noProof/>
        </w:rPr>
        <w:tab/>
      </w:r>
      <w:r>
        <w:rPr>
          <w:noProof/>
        </w:rPr>
        <w:fldChar w:fldCharType="begin" w:fldLock="1"/>
      </w:r>
      <w:r>
        <w:rPr>
          <w:noProof/>
        </w:rPr>
        <w:instrText xml:space="preserve"> PAGEREF _Toc192836800 \h </w:instrText>
      </w:r>
      <w:r>
        <w:rPr>
          <w:noProof/>
        </w:rPr>
      </w:r>
      <w:r>
        <w:rPr>
          <w:noProof/>
        </w:rPr>
        <w:fldChar w:fldCharType="separate"/>
      </w:r>
      <w:r>
        <w:rPr>
          <w:noProof/>
        </w:rPr>
        <w:t>80</w:t>
      </w:r>
      <w:r>
        <w:rPr>
          <w:noProof/>
        </w:rPr>
        <w:fldChar w:fldCharType="end"/>
      </w:r>
    </w:p>
    <w:p w14:paraId="50F42148" w14:textId="53B7CCA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HTTP redirection to a dedicated SEPP</w:t>
      </w:r>
      <w:r>
        <w:rPr>
          <w:noProof/>
        </w:rPr>
        <w:tab/>
      </w:r>
      <w:r>
        <w:rPr>
          <w:noProof/>
        </w:rPr>
        <w:fldChar w:fldCharType="begin" w:fldLock="1"/>
      </w:r>
      <w:r>
        <w:rPr>
          <w:noProof/>
        </w:rPr>
        <w:instrText xml:space="preserve"> PAGEREF _Toc192836801 \h </w:instrText>
      </w:r>
      <w:r>
        <w:rPr>
          <w:noProof/>
        </w:rPr>
      </w:r>
      <w:r>
        <w:rPr>
          <w:noProof/>
        </w:rPr>
        <w:fldChar w:fldCharType="separate"/>
      </w:r>
      <w:r>
        <w:rPr>
          <w:noProof/>
        </w:rPr>
        <w:t>80</w:t>
      </w:r>
      <w:r>
        <w:rPr>
          <w:noProof/>
        </w:rPr>
        <w:fldChar w:fldCharType="end"/>
      </w:r>
    </w:p>
    <w:p w14:paraId="40ADAFAE" w14:textId="72A7FA9A"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6.1.8.2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HTTP redirection to target SEPPs with a new discovery</w:t>
      </w:r>
      <w:r>
        <w:rPr>
          <w:noProof/>
        </w:rPr>
        <w:tab/>
      </w:r>
      <w:r>
        <w:rPr>
          <w:noProof/>
        </w:rPr>
        <w:fldChar w:fldCharType="begin" w:fldLock="1"/>
      </w:r>
      <w:r>
        <w:rPr>
          <w:noProof/>
        </w:rPr>
        <w:instrText xml:space="preserve"> PAGEREF _Toc192836802 \h </w:instrText>
      </w:r>
      <w:r>
        <w:rPr>
          <w:noProof/>
        </w:rPr>
      </w:r>
      <w:r>
        <w:rPr>
          <w:noProof/>
        </w:rPr>
        <w:fldChar w:fldCharType="separate"/>
      </w:r>
      <w:r>
        <w:rPr>
          <w:noProof/>
        </w:rPr>
        <w:t>81</w:t>
      </w:r>
      <w:r>
        <w:rPr>
          <w:noProof/>
        </w:rPr>
        <w:fldChar w:fldCharType="end"/>
      </w:r>
    </w:p>
    <w:p w14:paraId="62398EF5" w14:textId="7BE9224C"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w:t>
      </w:r>
      <w:r>
        <w:rPr>
          <w:noProof/>
        </w:rPr>
        <w:tab/>
      </w:r>
      <w:r>
        <w:rPr>
          <w:noProof/>
        </w:rPr>
        <w:fldChar w:fldCharType="begin" w:fldLock="1"/>
      </w:r>
      <w:r>
        <w:rPr>
          <w:noProof/>
        </w:rPr>
        <w:instrText xml:space="preserve"> PAGEREF _Toc192836803 \h </w:instrText>
      </w:r>
      <w:r>
        <w:rPr>
          <w:noProof/>
        </w:rPr>
      </w:r>
      <w:r>
        <w:rPr>
          <w:noProof/>
        </w:rPr>
        <w:fldChar w:fldCharType="separate"/>
      </w:r>
      <w:r>
        <w:rPr>
          <w:noProof/>
        </w:rPr>
        <w:t>81</w:t>
      </w:r>
      <w:r>
        <w:rPr>
          <w:noProof/>
        </w:rPr>
        <w:fldChar w:fldCharType="end"/>
      </w:r>
    </w:p>
    <w:p w14:paraId="552E4AA8" w14:textId="3C21235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_Toc192836804 \h </w:instrText>
      </w:r>
      <w:r>
        <w:rPr>
          <w:noProof/>
        </w:rPr>
      </w:r>
      <w:r>
        <w:rPr>
          <w:noProof/>
        </w:rPr>
        <w:fldChar w:fldCharType="separate"/>
      </w:r>
      <w:r>
        <w:rPr>
          <w:noProof/>
        </w:rPr>
        <w:t>81</w:t>
      </w:r>
      <w:r>
        <w:rPr>
          <w:noProof/>
        </w:rPr>
        <w:fldChar w:fldCharType="end"/>
      </w:r>
    </w:p>
    <w:p w14:paraId="6BF30052" w14:textId="2415B4BC"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_Toc192836805 \h </w:instrText>
      </w:r>
      <w:r>
        <w:rPr>
          <w:noProof/>
        </w:rPr>
      </w:r>
      <w:r>
        <w:rPr>
          <w:noProof/>
        </w:rPr>
        <w:fldChar w:fldCharType="separate"/>
      </w:r>
      <w:r>
        <w:rPr>
          <w:noProof/>
        </w:rPr>
        <w:t>81</w:t>
      </w:r>
      <w:r>
        <w:rPr>
          <w:noProof/>
        </w:rPr>
        <w:fldChar w:fldCharType="end"/>
      </w:r>
    </w:p>
    <w:p w14:paraId="64603C34" w14:textId="2BE1F03E"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_Toc192836806 \h </w:instrText>
      </w:r>
      <w:r>
        <w:rPr>
          <w:noProof/>
        </w:rPr>
      </w:r>
      <w:r>
        <w:rPr>
          <w:noProof/>
        </w:rPr>
        <w:fldChar w:fldCharType="separate"/>
      </w:r>
      <w:r>
        <w:rPr>
          <w:noProof/>
        </w:rPr>
        <w:t>81</w:t>
      </w:r>
      <w:r>
        <w:rPr>
          <w:noProof/>
        </w:rPr>
        <w:fldChar w:fldCharType="end"/>
      </w:r>
    </w:p>
    <w:p w14:paraId="5AF27ED1" w14:textId="485CFFCC"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_Toc192836807 \h </w:instrText>
      </w:r>
      <w:r>
        <w:rPr>
          <w:noProof/>
        </w:rPr>
      </w:r>
      <w:r>
        <w:rPr>
          <w:noProof/>
        </w:rPr>
        <w:fldChar w:fldCharType="separate"/>
      </w:r>
      <w:r>
        <w:rPr>
          <w:noProof/>
        </w:rPr>
        <w:t>82</w:t>
      </w:r>
      <w:r>
        <w:rPr>
          <w:noProof/>
        </w:rPr>
        <w:fldChar w:fldCharType="end"/>
      </w:r>
    </w:p>
    <w:p w14:paraId="23F7EF4B" w14:textId="40783C3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_Toc192836808 \h </w:instrText>
      </w:r>
      <w:r>
        <w:rPr>
          <w:noProof/>
        </w:rPr>
      </w:r>
      <w:r>
        <w:rPr>
          <w:noProof/>
        </w:rPr>
        <w:fldChar w:fldCharType="separate"/>
      </w:r>
      <w:r>
        <w:rPr>
          <w:noProof/>
        </w:rPr>
        <w:t>82</w:t>
      </w:r>
      <w:r>
        <w:rPr>
          <w:noProof/>
        </w:rPr>
        <w:fldChar w:fldCharType="end"/>
      </w:r>
    </w:p>
    <w:p w14:paraId="79A3E224" w14:textId="1D2033A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_Toc192836809 \h </w:instrText>
      </w:r>
      <w:r>
        <w:rPr>
          <w:noProof/>
        </w:rPr>
      </w:r>
      <w:r>
        <w:rPr>
          <w:noProof/>
        </w:rPr>
        <w:fldChar w:fldCharType="separate"/>
      </w:r>
      <w:r>
        <w:rPr>
          <w:noProof/>
        </w:rPr>
        <w:t>82</w:t>
      </w:r>
      <w:r>
        <w:rPr>
          <w:noProof/>
        </w:rPr>
        <w:fldChar w:fldCharType="end"/>
      </w:r>
    </w:p>
    <w:p w14:paraId="1F276D60" w14:textId="1C1396B0"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sidRPr="00EC117B">
        <w:rPr>
          <w:noProof/>
          <w:lang w:val="en-US"/>
        </w:rPr>
        <w:t>6.2.2.2.3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Accept-Encoding</w:t>
      </w:r>
      <w:r>
        <w:rPr>
          <w:noProof/>
        </w:rPr>
        <w:tab/>
      </w:r>
      <w:r>
        <w:rPr>
          <w:noProof/>
        </w:rPr>
        <w:fldChar w:fldCharType="begin" w:fldLock="1"/>
      </w:r>
      <w:r>
        <w:rPr>
          <w:noProof/>
        </w:rPr>
        <w:instrText xml:space="preserve"> PAGEREF _Toc192836810 \h </w:instrText>
      </w:r>
      <w:r>
        <w:rPr>
          <w:noProof/>
        </w:rPr>
      </w:r>
      <w:r>
        <w:rPr>
          <w:noProof/>
        </w:rPr>
        <w:fldChar w:fldCharType="separate"/>
      </w:r>
      <w:r>
        <w:rPr>
          <w:noProof/>
        </w:rPr>
        <w:t>82</w:t>
      </w:r>
      <w:r>
        <w:rPr>
          <w:noProof/>
        </w:rPr>
        <w:fldChar w:fldCharType="end"/>
      </w:r>
    </w:p>
    <w:p w14:paraId="469BBDBD" w14:textId="496D6BF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_Toc192836811 \h </w:instrText>
      </w:r>
      <w:r>
        <w:rPr>
          <w:noProof/>
        </w:rPr>
      </w:r>
      <w:r>
        <w:rPr>
          <w:noProof/>
        </w:rPr>
        <w:fldChar w:fldCharType="separate"/>
      </w:r>
      <w:r>
        <w:rPr>
          <w:noProof/>
        </w:rPr>
        <w:t>82</w:t>
      </w:r>
      <w:r>
        <w:rPr>
          <w:noProof/>
        </w:rPr>
        <w:fldChar w:fldCharType="end"/>
      </w:r>
    </w:p>
    <w:p w14:paraId="5FCAC889" w14:textId="2F66B4B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_Toc192836812 \h </w:instrText>
      </w:r>
      <w:r>
        <w:rPr>
          <w:noProof/>
        </w:rPr>
      </w:r>
      <w:r>
        <w:rPr>
          <w:noProof/>
        </w:rPr>
        <w:fldChar w:fldCharType="separate"/>
      </w:r>
      <w:r>
        <w:rPr>
          <w:noProof/>
        </w:rPr>
        <w:t>82</w:t>
      </w:r>
      <w:r>
        <w:rPr>
          <w:noProof/>
        </w:rPr>
        <w:fldChar w:fldCharType="end"/>
      </w:r>
    </w:p>
    <w:p w14:paraId="017C178D" w14:textId="5187D89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_Toc192836813 \h </w:instrText>
      </w:r>
      <w:r>
        <w:rPr>
          <w:noProof/>
        </w:rPr>
      </w:r>
      <w:r>
        <w:rPr>
          <w:noProof/>
        </w:rPr>
        <w:fldChar w:fldCharType="separate"/>
      </w:r>
      <w:r>
        <w:rPr>
          <w:noProof/>
        </w:rPr>
        <w:t>82</w:t>
      </w:r>
      <w:r>
        <w:rPr>
          <w:noProof/>
        </w:rPr>
        <w:fldChar w:fldCharType="end"/>
      </w:r>
    </w:p>
    <w:p w14:paraId="10A01F4B" w14:textId="3BDA975D"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_Toc192836814 \h </w:instrText>
      </w:r>
      <w:r>
        <w:rPr>
          <w:noProof/>
        </w:rPr>
      </w:r>
      <w:r>
        <w:rPr>
          <w:noProof/>
        </w:rPr>
        <w:fldChar w:fldCharType="separate"/>
      </w:r>
      <w:r>
        <w:rPr>
          <w:noProof/>
        </w:rPr>
        <w:t>82</w:t>
      </w:r>
      <w:r>
        <w:rPr>
          <w:noProof/>
        </w:rPr>
        <w:fldChar w:fldCharType="end"/>
      </w:r>
    </w:p>
    <w:p w14:paraId="69DD3405" w14:textId="76B61734"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_Toc192836815 \h </w:instrText>
      </w:r>
      <w:r>
        <w:rPr>
          <w:noProof/>
        </w:rPr>
      </w:r>
      <w:r>
        <w:rPr>
          <w:noProof/>
        </w:rPr>
        <w:fldChar w:fldCharType="separate"/>
      </w:r>
      <w:r>
        <w:rPr>
          <w:noProof/>
        </w:rPr>
        <w:t>83</w:t>
      </w:r>
      <w:r>
        <w:rPr>
          <w:noProof/>
        </w:rPr>
        <w:fldChar w:fldCharType="end"/>
      </w:r>
    </w:p>
    <w:p w14:paraId="66219CDC" w14:textId="1886C7D5"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_Toc192836816 \h </w:instrText>
      </w:r>
      <w:r>
        <w:rPr>
          <w:noProof/>
        </w:rPr>
      </w:r>
      <w:r>
        <w:rPr>
          <w:noProof/>
        </w:rPr>
        <w:fldChar w:fldCharType="separate"/>
      </w:r>
      <w:r>
        <w:rPr>
          <w:noProof/>
        </w:rPr>
        <w:t>83</w:t>
      </w:r>
      <w:r>
        <w:rPr>
          <w:noProof/>
        </w:rPr>
        <w:fldChar w:fldCharType="end"/>
      </w:r>
    </w:p>
    <w:p w14:paraId="328BA1CD" w14:textId="7B4BF70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83</w:t>
      </w:r>
      <w:r>
        <w:rPr>
          <w:noProof/>
        </w:rPr>
        <w:fldChar w:fldCharType="end"/>
      </w:r>
    </w:p>
    <w:p w14:paraId="31CB154F" w14:textId="4A61F6B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83</w:t>
      </w:r>
      <w:r>
        <w:rPr>
          <w:noProof/>
        </w:rPr>
        <w:fldChar w:fldCharType="end"/>
      </w:r>
    </w:p>
    <w:p w14:paraId="56FD3763" w14:textId="4238686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83</w:t>
      </w:r>
      <w:r>
        <w:rPr>
          <w:noProof/>
        </w:rPr>
        <w:fldChar w:fldCharType="end"/>
      </w:r>
    </w:p>
    <w:p w14:paraId="4B42B9F0" w14:textId="7FA910D2"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 Options</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87</w:t>
      </w:r>
      <w:r>
        <w:rPr>
          <w:noProof/>
        </w:rPr>
        <w:fldChar w:fldCharType="end"/>
      </w:r>
    </w:p>
    <w:p w14:paraId="59E41862" w14:textId="253B09D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87</w:t>
      </w:r>
      <w:r>
        <w:rPr>
          <w:noProof/>
        </w:rPr>
        <w:fldChar w:fldCharType="end"/>
      </w:r>
    </w:p>
    <w:p w14:paraId="1E884C88" w14:textId="47EFAAE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87</w:t>
      </w:r>
      <w:r>
        <w:rPr>
          <w:noProof/>
        </w:rPr>
        <w:fldChar w:fldCharType="end"/>
      </w:r>
    </w:p>
    <w:p w14:paraId="6DECCA94" w14:textId="29C84AC2"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88</w:t>
      </w:r>
      <w:r>
        <w:rPr>
          <w:noProof/>
        </w:rPr>
        <w:fldChar w:fldCharType="end"/>
      </w:r>
    </w:p>
    <w:p w14:paraId="3024936A" w14:textId="385A6ED5"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88</w:t>
      </w:r>
      <w:r>
        <w:rPr>
          <w:noProof/>
        </w:rPr>
        <w:fldChar w:fldCharType="end"/>
      </w:r>
    </w:p>
    <w:p w14:paraId="063828E5" w14:textId="6FA65BAC"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6.2.5.2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Structured data types</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89</w:t>
      </w:r>
      <w:r>
        <w:rPr>
          <w:noProof/>
        </w:rPr>
        <w:fldChar w:fldCharType="end"/>
      </w:r>
    </w:p>
    <w:p w14:paraId="3385956F" w14:textId="4CE1010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89</w:t>
      </w:r>
      <w:r>
        <w:rPr>
          <w:noProof/>
        </w:rPr>
        <w:fldChar w:fldCharType="end"/>
      </w:r>
    </w:p>
    <w:p w14:paraId="26C29EAA" w14:textId="409C436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Type: N32fReformattedReqMsg</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89</w:t>
      </w:r>
      <w:r>
        <w:rPr>
          <w:noProof/>
        </w:rPr>
        <w:fldChar w:fldCharType="end"/>
      </w:r>
    </w:p>
    <w:p w14:paraId="134DA359" w14:textId="6D8BFB7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Type: N32fReformattedRspMsg</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90</w:t>
      </w:r>
      <w:r>
        <w:rPr>
          <w:noProof/>
        </w:rPr>
        <w:fldChar w:fldCharType="end"/>
      </w:r>
    </w:p>
    <w:p w14:paraId="24803AAA" w14:textId="4785D1C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6.2.5.2.4</w:t>
      </w:r>
      <w:r>
        <w:rPr>
          <w:rFonts w:asciiTheme="minorHAnsi" w:eastAsiaTheme="minorEastAsia" w:hAnsiTheme="minorHAnsi" w:cstheme="minorBidi"/>
          <w:noProof/>
          <w:kern w:val="2"/>
          <w:sz w:val="24"/>
          <w:szCs w:val="24"/>
          <w:lang w:eastAsia="en-GB"/>
          <w14:ligatures w14:val="standardContextual"/>
        </w:rPr>
        <w:tab/>
      </w:r>
      <w:r>
        <w:rPr>
          <w:noProof/>
        </w:rPr>
        <w:t>Type: DataToIntegrityProtectAndCipherBlock</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90</w:t>
      </w:r>
      <w:r>
        <w:rPr>
          <w:noProof/>
        </w:rPr>
        <w:fldChar w:fldCharType="end"/>
      </w:r>
    </w:p>
    <w:p w14:paraId="66576179" w14:textId="3F98905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6.2.5.2.5</w:t>
      </w:r>
      <w:r>
        <w:rPr>
          <w:rFonts w:asciiTheme="minorHAnsi" w:eastAsiaTheme="minorEastAsia" w:hAnsiTheme="minorHAnsi" w:cstheme="minorBidi"/>
          <w:noProof/>
          <w:kern w:val="2"/>
          <w:sz w:val="24"/>
          <w:szCs w:val="24"/>
          <w:lang w:eastAsia="en-GB"/>
          <w14:ligatures w14:val="standardContextual"/>
        </w:rPr>
        <w:tab/>
      </w:r>
      <w:r>
        <w:rPr>
          <w:noProof/>
        </w:rPr>
        <w:t>Type: DataToIntegrityProtectBlock</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91</w:t>
      </w:r>
      <w:r>
        <w:rPr>
          <w:noProof/>
        </w:rPr>
        <w:fldChar w:fldCharType="end"/>
      </w:r>
    </w:p>
    <w:p w14:paraId="4143575E" w14:textId="7891BAA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6.2.5.2.6</w:t>
      </w:r>
      <w:r>
        <w:rPr>
          <w:rFonts w:asciiTheme="minorHAnsi" w:eastAsiaTheme="minorEastAsia" w:hAnsiTheme="minorHAnsi" w:cstheme="minorBidi"/>
          <w:noProof/>
          <w:kern w:val="2"/>
          <w:sz w:val="24"/>
          <w:szCs w:val="24"/>
          <w:lang w:eastAsia="en-GB"/>
          <w14:ligatures w14:val="standardContextual"/>
        </w:rPr>
        <w:tab/>
      </w:r>
      <w:r>
        <w:rPr>
          <w:noProof/>
        </w:rPr>
        <w:t>Type: RequestLine</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92</w:t>
      </w:r>
      <w:r>
        <w:rPr>
          <w:noProof/>
        </w:rPr>
        <w:fldChar w:fldCharType="end"/>
      </w:r>
    </w:p>
    <w:p w14:paraId="4F7B8704" w14:textId="763345E1"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6.2.5.2.7</w:t>
      </w:r>
      <w:r>
        <w:rPr>
          <w:rFonts w:asciiTheme="minorHAnsi" w:eastAsiaTheme="minorEastAsia" w:hAnsiTheme="minorHAnsi" w:cstheme="minorBidi"/>
          <w:noProof/>
          <w:kern w:val="2"/>
          <w:sz w:val="24"/>
          <w:szCs w:val="24"/>
          <w:lang w:eastAsia="en-GB"/>
          <w14:ligatures w14:val="standardContextual"/>
        </w:rPr>
        <w:tab/>
      </w:r>
      <w:r>
        <w:rPr>
          <w:noProof/>
        </w:rPr>
        <w:t>Type: HttpHeader</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92</w:t>
      </w:r>
      <w:r>
        <w:rPr>
          <w:noProof/>
        </w:rPr>
        <w:fldChar w:fldCharType="end"/>
      </w:r>
    </w:p>
    <w:p w14:paraId="50F78470" w14:textId="1E47CD8F"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6.2.5.2.8</w:t>
      </w:r>
      <w:r>
        <w:rPr>
          <w:rFonts w:asciiTheme="minorHAnsi" w:eastAsiaTheme="minorEastAsia" w:hAnsiTheme="minorHAnsi" w:cstheme="minorBidi"/>
          <w:noProof/>
          <w:kern w:val="2"/>
          <w:sz w:val="24"/>
          <w:szCs w:val="24"/>
          <w:lang w:eastAsia="en-GB"/>
          <w14:ligatures w14:val="standardContextual"/>
        </w:rPr>
        <w:tab/>
      </w:r>
      <w:r>
        <w:rPr>
          <w:noProof/>
        </w:rPr>
        <w:t>Type: HttpPayload</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93</w:t>
      </w:r>
      <w:r>
        <w:rPr>
          <w:noProof/>
        </w:rPr>
        <w:fldChar w:fldCharType="end"/>
      </w:r>
    </w:p>
    <w:p w14:paraId="42A08A50" w14:textId="0C496165"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6.2.5.2.9</w:t>
      </w:r>
      <w:r>
        <w:rPr>
          <w:rFonts w:asciiTheme="minorHAnsi" w:eastAsiaTheme="minorEastAsia" w:hAnsiTheme="minorHAnsi" w:cstheme="minorBidi"/>
          <w:noProof/>
          <w:kern w:val="2"/>
          <w:sz w:val="24"/>
          <w:szCs w:val="24"/>
          <w:lang w:eastAsia="en-GB"/>
          <w14:ligatures w14:val="standardContextual"/>
        </w:rPr>
        <w:tab/>
      </w:r>
      <w:r>
        <w:rPr>
          <w:noProof/>
        </w:rPr>
        <w:t>Type: MetaData</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96</w:t>
      </w:r>
      <w:r>
        <w:rPr>
          <w:noProof/>
        </w:rPr>
        <w:fldChar w:fldCharType="end"/>
      </w:r>
    </w:p>
    <w:p w14:paraId="23E6FFCC" w14:textId="0FC88F5C"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6.2.5.2.10</w:t>
      </w:r>
      <w:r>
        <w:rPr>
          <w:rFonts w:asciiTheme="minorHAnsi" w:eastAsiaTheme="minorEastAsia" w:hAnsiTheme="minorHAnsi" w:cstheme="minorBidi"/>
          <w:noProof/>
          <w:kern w:val="2"/>
          <w:sz w:val="24"/>
          <w:szCs w:val="24"/>
          <w:lang w:eastAsia="en-GB"/>
          <w14:ligatures w14:val="standardContextual"/>
        </w:rPr>
        <w:tab/>
      </w:r>
      <w:r>
        <w:rPr>
          <w:noProof/>
        </w:rPr>
        <w:t>Type: Modifications</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97</w:t>
      </w:r>
      <w:r>
        <w:rPr>
          <w:noProof/>
        </w:rPr>
        <w:fldChar w:fldCharType="end"/>
      </w:r>
    </w:p>
    <w:p w14:paraId="6FEFFBB0" w14:textId="2C9DDA75"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6.2.5.2.11</w:t>
      </w:r>
      <w:r>
        <w:rPr>
          <w:rFonts w:asciiTheme="minorHAnsi" w:eastAsiaTheme="minorEastAsia" w:hAnsiTheme="minorHAnsi" w:cstheme="minorBidi"/>
          <w:noProof/>
          <w:kern w:val="2"/>
          <w:sz w:val="24"/>
          <w:szCs w:val="24"/>
          <w:lang w:eastAsia="en-GB"/>
          <w14:ligatures w14:val="standardContextual"/>
        </w:rPr>
        <w:tab/>
      </w:r>
      <w:r>
        <w:rPr>
          <w:noProof/>
        </w:rPr>
        <w:t>Type: FlatJweJson</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98</w:t>
      </w:r>
      <w:r>
        <w:rPr>
          <w:noProof/>
        </w:rPr>
        <w:fldChar w:fldCharType="end"/>
      </w:r>
    </w:p>
    <w:p w14:paraId="6497932F" w14:textId="70EFBCD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6.2.5.2.12</w:t>
      </w:r>
      <w:r>
        <w:rPr>
          <w:rFonts w:asciiTheme="minorHAnsi" w:eastAsiaTheme="minorEastAsia" w:hAnsiTheme="minorHAnsi" w:cstheme="minorBidi"/>
          <w:noProof/>
          <w:kern w:val="2"/>
          <w:sz w:val="24"/>
          <w:szCs w:val="24"/>
          <w:lang w:eastAsia="en-GB"/>
          <w14:ligatures w14:val="standardContextual"/>
        </w:rPr>
        <w:tab/>
      </w:r>
      <w:r>
        <w:rPr>
          <w:noProof/>
        </w:rPr>
        <w:t>Type: FlatJwsJson</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99</w:t>
      </w:r>
      <w:r>
        <w:rPr>
          <w:noProof/>
        </w:rPr>
        <w:fldChar w:fldCharType="end"/>
      </w:r>
    </w:p>
    <w:p w14:paraId="25F662D8" w14:textId="60BC5F32"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6.2.5.2.13</w:t>
      </w:r>
      <w:r>
        <w:rPr>
          <w:rFonts w:asciiTheme="minorHAnsi" w:eastAsiaTheme="minorEastAsia" w:hAnsiTheme="minorHAnsi" w:cstheme="minorBidi"/>
          <w:noProof/>
          <w:kern w:val="2"/>
          <w:sz w:val="24"/>
          <w:szCs w:val="24"/>
          <w:lang w:eastAsia="en-GB"/>
          <w14:ligatures w14:val="standardContextual"/>
        </w:rPr>
        <w:tab/>
      </w:r>
      <w:r>
        <w:rPr>
          <w:noProof/>
        </w:rPr>
        <w:t>Type: IndexToEncryptedValue</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99</w:t>
      </w:r>
      <w:r>
        <w:rPr>
          <w:noProof/>
        </w:rPr>
        <w:fldChar w:fldCharType="end"/>
      </w:r>
    </w:p>
    <w:p w14:paraId="783ABA1A" w14:textId="66E23B4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6.2.5.2.14</w:t>
      </w:r>
      <w:r>
        <w:rPr>
          <w:rFonts w:asciiTheme="minorHAnsi" w:eastAsiaTheme="minorEastAsia" w:hAnsiTheme="minorHAnsi" w:cstheme="minorBidi"/>
          <w:noProof/>
          <w:kern w:val="2"/>
          <w:sz w:val="24"/>
          <w:szCs w:val="24"/>
          <w:lang w:eastAsia="en-GB"/>
          <w14:ligatures w14:val="standardContextual"/>
        </w:rPr>
        <w:tab/>
      </w:r>
      <w:r>
        <w:rPr>
          <w:noProof/>
        </w:rPr>
        <w:t>Type: EncodedHttpHeaderValue</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99</w:t>
      </w:r>
      <w:r>
        <w:rPr>
          <w:noProof/>
        </w:rPr>
        <w:fldChar w:fldCharType="end"/>
      </w:r>
    </w:p>
    <w:p w14:paraId="00027C26" w14:textId="6B2218E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6.2.5.2.15</w:t>
      </w:r>
      <w:r>
        <w:rPr>
          <w:rFonts w:asciiTheme="minorHAnsi" w:eastAsiaTheme="minorEastAsia" w:hAnsiTheme="minorHAnsi" w:cstheme="minorBidi"/>
          <w:noProof/>
          <w:kern w:val="2"/>
          <w:sz w:val="24"/>
          <w:szCs w:val="24"/>
          <w:lang w:eastAsia="en-GB"/>
          <w14:ligatures w14:val="standardContextual"/>
        </w:rPr>
        <w:tab/>
      </w:r>
      <w:r>
        <w:rPr>
          <w:noProof/>
        </w:rPr>
        <w:t>Type: ProblemDetailsMsgForwarding</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99</w:t>
      </w:r>
      <w:r>
        <w:rPr>
          <w:noProof/>
        </w:rPr>
        <w:fldChar w:fldCharType="end"/>
      </w:r>
    </w:p>
    <w:p w14:paraId="7A61654A" w14:textId="35B6C3B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6.2.5.2.16</w:t>
      </w:r>
      <w:r>
        <w:rPr>
          <w:rFonts w:asciiTheme="minorHAnsi" w:eastAsiaTheme="minorEastAsia" w:hAnsiTheme="minorHAnsi" w:cstheme="minorBidi"/>
          <w:noProof/>
          <w:kern w:val="2"/>
          <w:sz w:val="24"/>
          <w:szCs w:val="24"/>
          <w:lang w:eastAsia="en-GB"/>
          <w14:ligatures w14:val="standardContextual"/>
        </w:rPr>
        <w:tab/>
      </w:r>
      <w:r>
        <w:rPr>
          <w:noProof/>
        </w:rPr>
        <w:t>Type: AdditionInfoMsgForwarding</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100</w:t>
      </w:r>
      <w:r>
        <w:rPr>
          <w:noProof/>
        </w:rPr>
        <w:fldChar w:fldCharType="end"/>
      </w:r>
    </w:p>
    <w:p w14:paraId="0577BD87" w14:textId="21A6231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6.2.5.3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Simple data types and enumerations</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100</w:t>
      </w:r>
      <w:r>
        <w:rPr>
          <w:noProof/>
        </w:rPr>
        <w:fldChar w:fldCharType="end"/>
      </w:r>
    </w:p>
    <w:p w14:paraId="5DAE85D6" w14:textId="6952D5F0"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100</w:t>
      </w:r>
      <w:r>
        <w:rPr>
          <w:noProof/>
        </w:rPr>
        <w:fldChar w:fldCharType="end"/>
      </w:r>
    </w:p>
    <w:p w14:paraId="0B513983" w14:textId="70B9727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100</w:t>
      </w:r>
      <w:r>
        <w:rPr>
          <w:noProof/>
        </w:rPr>
        <w:fldChar w:fldCharType="end"/>
      </w:r>
    </w:p>
    <w:p w14:paraId="4618171A" w14:textId="4F58683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100</w:t>
      </w:r>
      <w:r>
        <w:rPr>
          <w:noProof/>
        </w:rPr>
        <w:fldChar w:fldCharType="end"/>
      </w:r>
    </w:p>
    <w:p w14:paraId="253B2959" w14:textId="19C3117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100</w:t>
      </w:r>
      <w:r>
        <w:rPr>
          <w:noProof/>
        </w:rPr>
        <w:fldChar w:fldCharType="end"/>
      </w:r>
    </w:p>
    <w:p w14:paraId="69ADFA32" w14:textId="3D905578"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100</w:t>
      </w:r>
      <w:r>
        <w:rPr>
          <w:noProof/>
        </w:rPr>
        <w:fldChar w:fldCharType="end"/>
      </w:r>
    </w:p>
    <w:p w14:paraId="52643936" w14:textId="7C0DCFA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100</w:t>
      </w:r>
      <w:r>
        <w:rPr>
          <w:noProof/>
        </w:rPr>
        <w:fldChar w:fldCharType="end"/>
      </w:r>
    </w:p>
    <w:p w14:paraId="69F3BFC8" w14:textId="05A91804"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100</w:t>
      </w:r>
      <w:r>
        <w:rPr>
          <w:noProof/>
        </w:rPr>
        <w:fldChar w:fldCharType="end"/>
      </w:r>
    </w:p>
    <w:p w14:paraId="47113C77" w14:textId="05579D17"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100</w:t>
      </w:r>
      <w:r>
        <w:rPr>
          <w:noProof/>
        </w:rPr>
        <w:fldChar w:fldCharType="end"/>
      </w:r>
    </w:p>
    <w:p w14:paraId="7B496EC7" w14:textId="0057DEC9"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101</w:t>
      </w:r>
      <w:r>
        <w:rPr>
          <w:noProof/>
        </w:rPr>
        <w:fldChar w:fldCharType="end"/>
      </w:r>
    </w:p>
    <w:p w14:paraId="4B2BC86C" w14:textId="7F0D1F4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101</w:t>
      </w:r>
      <w:r>
        <w:rPr>
          <w:noProof/>
        </w:rPr>
        <w:fldChar w:fldCharType="end"/>
      </w:r>
    </w:p>
    <w:p w14:paraId="69B4A216" w14:textId="390AE29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102</w:t>
      </w:r>
      <w:r>
        <w:rPr>
          <w:noProof/>
        </w:rPr>
        <w:fldChar w:fldCharType="end"/>
      </w:r>
    </w:p>
    <w:p w14:paraId="51BB1170" w14:textId="657A0C6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102</w:t>
      </w:r>
      <w:r>
        <w:rPr>
          <w:noProof/>
        </w:rPr>
        <w:fldChar w:fldCharType="end"/>
      </w:r>
    </w:p>
    <w:p w14:paraId="1098E1AA" w14:textId="4707FC9E"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102</w:t>
      </w:r>
      <w:r>
        <w:rPr>
          <w:noProof/>
        </w:rPr>
        <w:fldChar w:fldCharType="end"/>
      </w:r>
    </w:p>
    <w:p w14:paraId="5415E06B" w14:textId="737D6FA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102</w:t>
      </w:r>
      <w:r>
        <w:rPr>
          <w:noProof/>
        </w:rPr>
        <w:fldChar w:fldCharType="end"/>
      </w:r>
    </w:p>
    <w:p w14:paraId="664F4269" w14:textId="1C28053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102</w:t>
      </w:r>
      <w:r>
        <w:rPr>
          <w:noProof/>
        </w:rPr>
        <w:fldChar w:fldCharType="end"/>
      </w:r>
    </w:p>
    <w:p w14:paraId="09B3924F" w14:textId="08804149"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102</w:t>
      </w:r>
      <w:r>
        <w:rPr>
          <w:noProof/>
        </w:rPr>
        <w:fldChar w:fldCharType="end"/>
      </w:r>
    </w:p>
    <w:p w14:paraId="4900A436" w14:textId="3A0B1F05"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102</w:t>
      </w:r>
      <w:r>
        <w:rPr>
          <w:noProof/>
        </w:rPr>
        <w:fldChar w:fldCharType="end"/>
      </w:r>
    </w:p>
    <w:p w14:paraId="38A87858" w14:textId="7F9F8A5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102</w:t>
      </w:r>
      <w:r>
        <w:rPr>
          <w:noProof/>
        </w:rPr>
        <w:fldChar w:fldCharType="end"/>
      </w:r>
    </w:p>
    <w:p w14:paraId="321DA1CF" w14:textId="3BB83423"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102</w:t>
      </w:r>
      <w:r>
        <w:rPr>
          <w:noProof/>
        </w:rPr>
        <w:fldChar w:fldCharType="end"/>
      </w:r>
    </w:p>
    <w:p w14:paraId="35D553DF" w14:textId="687CFB2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M</w:t>
      </w:r>
      <w:r>
        <w:rPr>
          <w:noProof/>
          <w:lang w:eastAsia="zh-CN"/>
        </w:rPr>
        <w:t>apping</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103</w:t>
      </w:r>
      <w:r>
        <w:rPr>
          <w:noProof/>
        </w:rPr>
        <w:fldChar w:fldCharType="end"/>
      </w:r>
    </w:p>
    <w:p w14:paraId="53FF6B66" w14:textId="23434C4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103</w:t>
      </w:r>
      <w:r>
        <w:rPr>
          <w:noProof/>
        </w:rPr>
        <w:fldChar w:fldCharType="end"/>
      </w:r>
    </w:p>
    <w:p w14:paraId="08C81CA6" w14:textId="0046A86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103</w:t>
      </w:r>
      <w:r>
        <w:rPr>
          <w:noProof/>
        </w:rPr>
        <w:fldChar w:fldCharType="end"/>
      </w:r>
    </w:p>
    <w:p w14:paraId="7FFFB1B1" w14:textId="0C74833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103</w:t>
      </w:r>
      <w:r>
        <w:rPr>
          <w:noProof/>
        </w:rPr>
        <w:fldChar w:fldCharType="end"/>
      </w:r>
    </w:p>
    <w:p w14:paraId="0F50C5A5" w14:textId="783939A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104</w:t>
      </w:r>
      <w:r>
        <w:rPr>
          <w:noProof/>
        </w:rPr>
        <w:fldChar w:fldCharType="end"/>
      </w:r>
    </w:p>
    <w:p w14:paraId="28BB059D" w14:textId="4ACD447A"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104</w:t>
      </w:r>
      <w:r>
        <w:rPr>
          <w:noProof/>
        </w:rPr>
        <w:fldChar w:fldCharType="end"/>
      </w:r>
    </w:p>
    <w:p w14:paraId="29D31421" w14:textId="3A13F10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6.3.4.2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Structured data types</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104</w:t>
      </w:r>
      <w:r>
        <w:rPr>
          <w:noProof/>
        </w:rPr>
        <w:fldChar w:fldCharType="end"/>
      </w:r>
    </w:p>
    <w:p w14:paraId="21B80364" w14:textId="15EFCEAF"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104</w:t>
      </w:r>
      <w:r>
        <w:rPr>
          <w:noProof/>
        </w:rPr>
        <w:fldChar w:fldCharType="end"/>
      </w:r>
    </w:p>
    <w:p w14:paraId="2B66DF28" w14:textId="7A713D0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Type: TelescopicMapping</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105</w:t>
      </w:r>
      <w:r>
        <w:rPr>
          <w:noProof/>
        </w:rPr>
        <w:fldChar w:fldCharType="end"/>
      </w:r>
    </w:p>
    <w:p w14:paraId="248BD47B" w14:textId="6F1F077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6.3.4.3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Simple data types and enumerations</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105</w:t>
      </w:r>
      <w:r>
        <w:rPr>
          <w:noProof/>
        </w:rPr>
        <w:fldChar w:fldCharType="end"/>
      </w:r>
    </w:p>
    <w:p w14:paraId="23632915" w14:textId="66C0A91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105</w:t>
      </w:r>
      <w:r>
        <w:rPr>
          <w:noProof/>
        </w:rPr>
        <w:fldChar w:fldCharType="end"/>
      </w:r>
    </w:p>
    <w:p w14:paraId="2E2BDF86" w14:textId="70F48D01"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6.3.4.3.2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105</w:t>
      </w:r>
      <w:r>
        <w:rPr>
          <w:noProof/>
        </w:rPr>
        <w:fldChar w:fldCharType="end"/>
      </w:r>
    </w:p>
    <w:p w14:paraId="642AE9CD" w14:textId="6B3FFE95"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105</w:t>
      </w:r>
      <w:r>
        <w:rPr>
          <w:noProof/>
        </w:rPr>
        <w:fldChar w:fldCharType="end"/>
      </w:r>
    </w:p>
    <w:p w14:paraId="5D583A4F" w14:textId="044C464F"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105</w:t>
      </w:r>
      <w:r>
        <w:rPr>
          <w:noProof/>
        </w:rPr>
        <w:fldChar w:fldCharType="end"/>
      </w:r>
    </w:p>
    <w:p w14:paraId="1CC1C490" w14:textId="4D85D6AF"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105</w:t>
      </w:r>
      <w:r>
        <w:rPr>
          <w:noProof/>
        </w:rPr>
        <w:fldChar w:fldCharType="end"/>
      </w:r>
    </w:p>
    <w:p w14:paraId="509E9650" w14:textId="54BF9964"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_Toc192836877 \h </w:instrText>
      </w:r>
      <w:r>
        <w:rPr>
          <w:noProof/>
        </w:rPr>
      </w:r>
      <w:r>
        <w:rPr>
          <w:noProof/>
        </w:rPr>
        <w:fldChar w:fldCharType="separate"/>
      </w:r>
      <w:r>
        <w:rPr>
          <w:noProof/>
        </w:rPr>
        <w:t>105</w:t>
      </w:r>
      <w:r>
        <w:rPr>
          <w:noProof/>
        </w:rPr>
        <w:fldChar w:fldCharType="end"/>
      </w:r>
    </w:p>
    <w:p w14:paraId="6EF95845" w14:textId="2943BB14"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_Toc192836878 \h </w:instrText>
      </w:r>
      <w:r>
        <w:rPr>
          <w:noProof/>
        </w:rPr>
      </w:r>
      <w:r>
        <w:rPr>
          <w:noProof/>
        </w:rPr>
        <w:fldChar w:fldCharType="separate"/>
      </w:r>
      <w:r>
        <w:rPr>
          <w:noProof/>
        </w:rPr>
        <w:t>106</w:t>
      </w:r>
      <w:r>
        <w:rPr>
          <w:noProof/>
        </w:rPr>
        <w:fldChar w:fldCharType="end"/>
      </w:r>
    </w:p>
    <w:p w14:paraId="6EBC4DC5" w14:textId="6531283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_Toc192836879 \h </w:instrText>
      </w:r>
      <w:r>
        <w:rPr>
          <w:noProof/>
        </w:rPr>
      </w:r>
      <w:r>
        <w:rPr>
          <w:noProof/>
        </w:rPr>
        <w:fldChar w:fldCharType="separate"/>
      </w:r>
      <w:r>
        <w:rPr>
          <w:noProof/>
        </w:rPr>
        <w:t>106</w:t>
      </w:r>
      <w:r>
        <w:rPr>
          <w:noProof/>
        </w:rPr>
        <w:fldChar w:fldCharType="end"/>
      </w:r>
    </w:p>
    <w:p w14:paraId="49005E66" w14:textId="6598C165"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_Toc192836880 \h </w:instrText>
      </w:r>
      <w:r>
        <w:rPr>
          <w:noProof/>
        </w:rPr>
      </w:r>
      <w:r>
        <w:rPr>
          <w:noProof/>
        </w:rPr>
        <w:fldChar w:fldCharType="separate"/>
      </w:r>
      <w:r>
        <w:rPr>
          <w:noProof/>
        </w:rPr>
        <w:t>106</w:t>
      </w:r>
      <w:r>
        <w:rPr>
          <w:noProof/>
        </w:rPr>
        <w:fldChar w:fldCharType="end"/>
      </w:r>
    </w:p>
    <w:p w14:paraId="2E32552F" w14:textId="3EA034E8"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_Toc192836881 \h </w:instrText>
      </w:r>
      <w:r>
        <w:rPr>
          <w:noProof/>
        </w:rPr>
      </w:r>
      <w:r>
        <w:rPr>
          <w:noProof/>
        </w:rPr>
        <w:fldChar w:fldCharType="separate"/>
      </w:r>
      <w:r>
        <w:rPr>
          <w:noProof/>
        </w:rPr>
        <w:t>106</w:t>
      </w:r>
      <w:r>
        <w:rPr>
          <w:noProof/>
        </w:rPr>
        <w:fldChar w:fldCharType="end"/>
      </w:r>
    </w:p>
    <w:p w14:paraId="5BFAB5A7" w14:textId="2BA46258"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_Toc192836882 \h </w:instrText>
      </w:r>
      <w:r>
        <w:rPr>
          <w:noProof/>
        </w:rPr>
      </w:r>
      <w:r>
        <w:rPr>
          <w:noProof/>
        </w:rPr>
        <w:fldChar w:fldCharType="separate"/>
      </w:r>
      <w:r>
        <w:rPr>
          <w:noProof/>
        </w:rPr>
        <w:t>106</w:t>
      </w:r>
      <w:r>
        <w:rPr>
          <w:noProof/>
        </w:rPr>
        <w:fldChar w:fldCharType="end"/>
      </w:r>
    </w:p>
    <w:p w14:paraId="3C17AFBE" w14:textId="014A00F9"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HTTP standards headers</w:t>
      </w:r>
      <w:r>
        <w:rPr>
          <w:noProof/>
        </w:rPr>
        <w:tab/>
      </w:r>
      <w:r>
        <w:rPr>
          <w:noProof/>
        </w:rPr>
        <w:fldChar w:fldCharType="begin" w:fldLock="1"/>
      </w:r>
      <w:r>
        <w:rPr>
          <w:noProof/>
        </w:rPr>
        <w:instrText xml:space="preserve"> PAGEREF _Toc192836883 \h </w:instrText>
      </w:r>
      <w:r>
        <w:rPr>
          <w:noProof/>
        </w:rPr>
      </w:r>
      <w:r>
        <w:rPr>
          <w:noProof/>
        </w:rPr>
        <w:fldChar w:fldCharType="separate"/>
      </w:r>
      <w:r>
        <w:rPr>
          <w:noProof/>
        </w:rPr>
        <w:t>106</w:t>
      </w:r>
      <w:r>
        <w:rPr>
          <w:noProof/>
        </w:rPr>
        <w:fldChar w:fldCharType="end"/>
      </w:r>
    </w:p>
    <w:p w14:paraId="73BDF153" w14:textId="37686EDE"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_Toc192836884 \h </w:instrText>
      </w:r>
      <w:r>
        <w:rPr>
          <w:noProof/>
        </w:rPr>
      </w:r>
      <w:r>
        <w:rPr>
          <w:noProof/>
        </w:rPr>
        <w:fldChar w:fldCharType="separate"/>
      </w:r>
      <w:r>
        <w:rPr>
          <w:noProof/>
        </w:rPr>
        <w:t>107</w:t>
      </w:r>
      <w:r>
        <w:rPr>
          <w:noProof/>
        </w:rPr>
        <w:fldChar w:fldCharType="end"/>
      </w:r>
    </w:p>
    <w:p w14:paraId="58DFED2B" w14:textId="0DF584D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3gpp-Connect-Req-Info</w:t>
      </w:r>
      <w:r>
        <w:rPr>
          <w:noProof/>
        </w:rPr>
        <w:tab/>
      </w:r>
      <w:r>
        <w:rPr>
          <w:noProof/>
        </w:rPr>
        <w:fldChar w:fldCharType="begin" w:fldLock="1"/>
      </w:r>
      <w:r>
        <w:rPr>
          <w:noProof/>
        </w:rPr>
        <w:instrText xml:space="preserve"> PAGEREF _Toc192836885 \h </w:instrText>
      </w:r>
      <w:r>
        <w:rPr>
          <w:noProof/>
        </w:rPr>
      </w:r>
      <w:r>
        <w:rPr>
          <w:noProof/>
        </w:rPr>
        <w:fldChar w:fldCharType="separate"/>
      </w:r>
      <w:r>
        <w:rPr>
          <w:noProof/>
        </w:rPr>
        <w:t>107</w:t>
      </w:r>
      <w:r>
        <w:rPr>
          <w:noProof/>
        </w:rPr>
        <w:fldChar w:fldCharType="end"/>
      </w:r>
    </w:p>
    <w:p w14:paraId="219A79BE" w14:textId="2C0EDEC9"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3gpp-Connect-Resp-Info</w:t>
      </w:r>
      <w:r>
        <w:rPr>
          <w:noProof/>
        </w:rPr>
        <w:tab/>
      </w:r>
      <w:r>
        <w:rPr>
          <w:noProof/>
        </w:rPr>
        <w:fldChar w:fldCharType="begin" w:fldLock="1"/>
      </w:r>
      <w:r>
        <w:rPr>
          <w:noProof/>
        </w:rPr>
        <w:instrText xml:space="preserve"> PAGEREF _Toc192836886 \h </w:instrText>
      </w:r>
      <w:r>
        <w:rPr>
          <w:noProof/>
        </w:rPr>
      </w:r>
      <w:r>
        <w:rPr>
          <w:noProof/>
        </w:rPr>
        <w:fldChar w:fldCharType="separate"/>
      </w:r>
      <w:r>
        <w:rPr>
          <w:noProof/>
        </w:rPr>
        <w:t>108</w:t>
      </w:r>
      <w:r>
        <w:rPr>
          <w:noProof/>
        </w:rPr>
        <w:fldChar w:fldCharType="end"/>
      </w:r>
    </w:p>
    <w:p w14:paraId="3E3D2FD0" w14:textId="28EBC6C1"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_Toc192836887 \h </w:instrText>
      </w:r>
      <w:r>
        <w:rPr>
          <w:noProof/>
        </w:rPr>
      </w:r>
      <w:r>
        <w:rPr>
          <w:noProof/>
        </w:rPr>
        <w:fldChar w:fldCharType="separate"/>
      </w:r>
      <w:r>
        <w:rPr>
          <w:noProof/>
        </w:rPr>
        <w:t>108</w:t>
      </w:r>
      <w:r>
        <w:rPr>
          <w:noProof/>
        </w:rPr>
        <w:fldChar w:fldCharType="end"/>
      </w:r>
    </w:p>
    <w:p w14:paraId="4C600478" w14:textId="7085C98F"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_Toc192836888 \h </w:instrText>
      </w:r>
      <w:r>
        <w:rPr>
          <w:noProof/>
        </w:rPr>
      </w:r>
      <w:r>
        <w:rPr>
          <w:noProof/>
        </w:rPr>
        <w:fldChar w:fldCharType="separate"/>
      </w:r>
      <w:r>
        <w:rPr>
          <w:noProof/>
        </w:rPr>
        <w:t>108</w:t>
      </w:r>
      <w:r>
        <w:rPr>
          <w:noProof/>
        </w:rPr>
        <w:fldChar w:fldCharType="end"/>
      </w:r>
    </w:p>
    <w:p w14:paraId="1A985B7E" w14:textId="44677A83"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_Toc192836889 \h </w:instrText>
      </w:r>
      <w:r>
        <w:rPr>
          <w:noProof/>
        </w:rPr>
      </w:r>
      <w:r>
        <w:rPr>
          <w:noProof/>
        </w:rPr>
        <w:fldChar w:fldCharType="separate"/>
      </w:r>
      <w:r>
        <w:rPr>
          <w:noProof/>
        </w:rPr>
        <w:t>108</w:t>
      </w:r>
      <w:r>
        <w:rPr>
          <w:noProof/>
        </w:rPr>
        <w:fldChar w:fldCharType="end"/>
      </w:r>
    </w:p>
    <w:p w14:paraId="61FAB9D4" w14:textId="27BC1B83"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_Toc192836890 \h </w:instrText>
      </w:r>
      <w:r>
        <w:rPr>
          <w:noProof/>
        </w:rPr>
      </w:r>
      <w:r>
        <w:rPr>
          <w:noProof/>
        </w:rPr>
        <w:fldChar w:fldCharType="separate"/>
      </w:r>
      <w:r>
        <w:rPr>
          <w:noProof/>
        </w:rPr>
        <w:t>109</w:t>
      </w:r>
      <w:r>
        <w:rPr>
          <w:noProof/>
        </w:rPr>
        <w:fldChar w:fldCharType="end"/>
      </w:r>
    </w:p>
    <w:p w14:paraId="6AB7D7AC" w14:textId="2F212C35"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_Toc192836891 \h </w:instrText>
      </w:r>
      <w:r>
        <w:rPr>
          <w:noProof/>
        </w:rPr>
      </w:r>
      <w:r>
        <w:rPr>
          <w:noProof/>
        </w:rPr>
        <w:fldChar w:fldCharType="separate"/>
      </w:r>
      <w:r>
        <w:rPr>
          <w:noProof/>
        </w:rPr>
        <w:t>109</w:t>
      </w:r>
      <w:r>
        <w:rPr>
          <w:noProof/>
        </w:rPr>
        <w:fldChar w:fldCharType="end"/>
      </w:r>
    </w:p>
    <w:p w14:paraId="29D9E3A3" w14:textId="4133590C"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fldLock="1"/>
      </w:r>
      <w:r>
        <w:rPr>
          <w:noProof/>
        </w:rPr>
        <w:instrText xml:space="preserve"> PAGEREF _Toc192836892 \h </w:instrText>
      </w:r>
      <w:r>
        <w:rPr>
          <w:noProof/>
        </w:rPr>
      </w:r>
      <w:r>
        <w:rPr>
          <w:noProof/>
        </w:rPr>
        <w:fldChar w:fldCharType="separate"/>
      </w:r>
      <w:r>
        <w:rPr>
          <w:noProof/>
        </w:rPr>
        <w:t>109</w:t>
      </w:r>
      <w:r>
        <w:rPr>
          <w:noProof/>
        </w:rPr>
        <w:fldChar w:fldCharType="end"/>
      </w:r>
    </w:p>
    <w:p w14:paraId="26FEAB40" w14:textId="67DC1D81"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N32-f</w:t>
      </w:r>
      <w:r>
        <w:rPr>
          <w:noProof/>
        </w:rPr>
        <w:tab/>
      </w:r>
      <w:r>
        <w:rPr>
          <w:noProof/>
        </w:rPr>
        <w:fldChar w:fldCharType="begin" w:fldLock="1"/>
      </w:r>
      <w:r>
        <w:rPr>
          <w:noProof/>
        </w:rPr>
        <w:instrText xml:space="preserve"> PAGEREF _Toc192836893 \h </w:instrText>
      </w:r>
      <w:r>
        <w:rPr>
          <w:noProof/>
        </w:rPr>
      </w:r>
      <w:r>
        <w:rPr>
          <w:noProof/>
        </w:rPr>
        <w:fldChar w:fldCharType="separate"/>
      </w:r>
      <w:r>
        <w:rPr>
          <w:noProof/>
        </w:rPr>
        <w:t>118</w:t>
      </w:r>
      <w:r>
        <w:rPr>
          <w:noProof/>
        </w:rPr>
        <w:fldChar w:fldCharType="end"/>
      </w:r>
    </w:p>
    <w:p w14:paraId="12FC7139" w14:textId="550E8920"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SEPP Telescopic FQDN Mapping API</w:t>
      </w:r>
      <w:r>
        <w:rPr>
          <w:noProof/>
        </w:rPr>
        <w:tab/>
      </w:r>
      <w:r>
        <w:rPr>
          <w:noProof/>
        </w:rPr>
        <w:fldChar w:fldCharType="begin" w:fldLock="1"/>
      </w:r>
      <w:r>
        <w:rPr>
          <w:noProof/>
        </w:rPr>
        <w:instrText xml:space="preserve"> PAGEREF _Toc192836894 \h </w:instrText>
      </w:r>
      <w:r>
        <w:rPr>
          <w:noProof/>
        </w:rPr>
      </w:r>
      <w:r>
        <w:rPr>
          <w:noProof/>
        </w:rPr>
        <w:fldChar w:fldCharType="separate"/>
      </w:r>
      <w:r>
        <w:rPr>
          <w:noProof/>
        </w:rPr>
        <w:t>123</w:t>
      </w:r>
      <w:r>
        <w:rPr>
          <w:noProof/>
        </w:rPr>
        <w:fldChar w:fldCharType="end"/>
      </w:r>
    </w:p>
    <w:p w14:paraId="7990494E" w14:textId="7F3F55F7"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N32-f Encoding</w:t>
      </w:r>
      <w:r>
        <w:rPr>
          <w:noProof/>
        </w:rPr>
        <w:tab/>
      </w:r>
      <w:r>
        <w:rPr>
          <w:noProof/>
        </w:rPr>
        <w:fldChar w:fldCharType="begin" w:fldLock="1"/>
      </w:r>
      <w:r>
        <w:rPr>
          <w:noProof/>
        </w:rPr>
        <w:instrText xml:space="preserve"> PAGEREF _Toc192836895 \h </w:instrText>
      </w:r>
      <w:r>
        <w:rPr>
          <w:noProof/>
        </w:rPr>
      </w:r>
      <w:r>
        <w:rPr>
          <w:noProof/>
        </w:rPr>
        <w:fldChar w:fldCharType="separate"/>
      </w:r>
      <w:r>
        <w:rPr>
          <w:noProof/>
        </w:rPr>
        <w:t>124</w:t>
      </w:r>
      <w:r>
        <w:rPr>
          <w:noProof/>
        </w:rPr>
        <w:fldChar w:fldCharType="end"/>
      </w:r>
    </w:p>
    <w:p w14:paraId="2F593EFB" w14:textId="7DE3B9F7"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_Toc192836896 \h </w:instrText>
      </w:r>
      <w:r>
        <w:rPr>
          <w:noProof/>
        </w:rPr>
      </w:r>
      <w:r>
        <w:rPr>
          <w:noProof/>
        </w:rPr>
        <w:fldChar w:fldCharType="separate"/>
      </w:r>
      <w:r>
        <w:rPr>
          <w:noProof/>
        </w:rPr>
        <w:t>124</w:t>
      </w:r>
      <w:r>
        <w:rPr>
          <w:noProof/>
        </w:rPr>
        <w:fldChar w:fldCharType="end"/>
      </w:r>
    </w:p>
    <w:p w14:paraId="0DD1F097" w14:textId="2D919EFF"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Input Message Containing No Binary Part</w:t>
      </w:r>
      <w:r>
        <w:rPr>
          <w:noProof/>
        </w:rPr>
        <w:tab/>
      </w:r>
      <w:r>
        <w:rPr>
          <w:noProof/>
        </w:rPr>
        <w:fldChar w:fldCharType="begin" w:fldLock="1"/>
      </w:r>
      <w:r>
        <w:rPr>
          <w:noProof/>
        </w:rPr>
        <w:instrText xml:space="preserve"> PAGEREF _Toc192836897 \h </w:instrText>
      </w:r>
      <w:r>
        <w:rPr>
          <w:noProof/>
        </w:rPr>
      </w:r>
      <w:r>
        <w:rPr>
          <w:noProof/>
        </w:rPr>
        <w:fldChar w:fldCharType="separate"/>
      </w:r>
      <w:r>
        <w:rPr>
          <w:noProof/>
        </w:rPr>
        <w:t>124</w:t>
      </w:r>
      <w:r>
        <w:rPr>
          <w:noProof/>
        </w:rPr>
        <w:fldChar w:fldCharType="end"/>
      </w:r>
    </w:p>
    <w:p w14:paraId="4A077652" w14:textId="0218399B"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Input Message Containing Multipart Binary Part</w:t>
      </w:r>
      <w:r>
        <w:rPr>
          <w:noProof/>
        </w:rPr>
        <w:tab/>
      </w:r>
      <w:r>
        <w:rPr>
          <w:noProof/>
        </w:rPr>
        <w:fldChar w:fldCharType="begin" w:fldLock="1"/>
      </w:r>
      <w:r>
        <w:rPr>
          <w:noProof/>
        </w:rPr>
        <w:instrText xml:space="preserve"> PAGEREF _Toc192836898 \h </w:instrText>
      </w:r>
      <w:r>
        <w:rPr>
          <w:noProof/>
        </w:rPr>
      </w:r>
      <w:r>
        <w:rPr>
          <w:noProof/>
        </w:rPr>
        <w:fldChar w:fldCharType="separate"/>
      </w:r>
      <w:r>
        <w:rPr>
          <w:noProof/>
        </w:rPr>
        <w:t>125</w:t>
      </w:r>
      <w:r>
        <w:rPr>
          <w:noProof/>
        </w:rPr>
        <w:fldChar w:fldCharType="end"/>
      </w:r>
    </w:p>
    <w:p w14:paraId="1B52FABD" w14:textId="7D6FA454"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sidRPr="00EC117B">
        <w:rPr>
          <w:noProof/>
          <w:lang w:val="en-US"/>
        </w:rPr>
        <w:t>B.4</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_Toc192836899 \h </w:instrText>
      </w:r>
      <w:r>
        <w:rPr>
          <w:noProof/>
        </w:rPr>
      </w:r>
      <w:r>
        <w:rPr>
          <w:noProof/>
        </w:rPr>
        <w:fldChar w:fldCharType="separate"/>
      </w:r>
      <w:r>
        <w:rPr>
          <w:noProof/>
        </w:rPr>
        <w:t>128</w:t>
      </w:r>
      <w:r>
        <w:rPr>
          <w:noProof/>
        </w:rPr>
        <w:fldChar w:fldCharType="end"/>
      </w:r>
    </w:p>
    <w:p w14:paraId="5969DB0F" w14:textId="7FBE25C1"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_Toc192836900 \h </w:instrText>
      </w:r>
      <w:r>
        <w:rPr>
          <w:noProof/>
        </w:rPr>
      </w:r>
      <w:r>
        <w:rPr>
          <w:noProof/>
        </w:rPr>
        <w:fldChar w:fldCharType="separate"/>
      </w:r>
      <w:r>
        <w:rPr>
          <w:noProof/>
        </w:rPr>
        <w:t>129</w:t>
      </w:r>
      <w:r>
        <w:rPr>
          <w:noProof/>
        </w:rPr>
        <w:fldChar w:fldCharType="end"/>
      </w:r>
    </w:p>
    <w:p w14:paraId="4D05A358" w14:textId="1942B54A"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_Toc192836901 \h </w:instrText>
      </w:r>
      <w:r>
        <w:rPr>
          <w:noProof/>
        </w:rPr>
      </w:r>
      <w:r>
        <w:rPr>
          <w:noProof/>
        </w:rPr>
        <w:fldChar w:fldCharType="separate"/>
      </w:r>
      <w:r>
        <w:rPr>
          <w:noProof/>
        </w:rPr>
        <w:t>129</w:t>
      </w:r>
      <w:r>
        <w:rPr>
          <w:noProof/>
        </w:rPr>
        <w:fldChar w:fldCharType="end"/>
      </w:r>
    </w:p>
    <w:p w14:paraId="6C583916" w14:textId="25956798"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TLS security between SEPPs</w:t>
      </w:r>
      <w:r>
        <w:rPr>
          <w:noProof/>
        </w:rPr>
        <w:tab/>
      </w:r>
      <w:r>
        <w:rPr>
          <w:noProof/>
        </w:rPr>
        <w:fldChar w:fldCharType="begin" w:fldLock="1"/>
      </w:r>
      <w:r>
        <w:rPr>
          <w:noProof/>
        </w:rPr>
        <w:instrText xml:space="preserve"> PAGEREF _Toc192836902 \h </w:instrText>
      </w:r>
      <w:r>
        <w:rPr>
          <w:noProof/>
        </w:rPr>
      </w:r>
      <w:r>
        <w:rPr>
          <w:noProof/>
        </w:rPr>
        <w:fldChar w:fldCharType="separate"/>
      </w:r>
      <w:r>
        <w:rPr>
          <w:noProof/>
        </w:rPr>
        <w:t>129</w:t>
      </w:r>
      <w:r>
        <w:rPr>
          <w:noProof/>
        </w:rPr>
        <w:fldChar w:fldCharType="end"/>
      </w:r>
    </w:p>
    <w:p w14:paraId="0F930432" w14:textId="06498C2E"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fldLock="1"/>
      </w:r>
      <w:r>
        <w:rPr>
          <w:noProof/>
        </w:rPr>
        <w:instrText xml:space="preserve"> PAGEREF _Toc192836903 \h </w:instrText>
      </w:r>
      <w:r>
        <w:rPr>
          <w:noProof/>
        </w:rPr>
      </w:r>
      <w:r>
        <w:rPr>
          <w:noProof/>
        </w:rPr>
        <w:fldChar w:fldCharType="separate"/>
      </w:r>
      <w:r>
        <w:rPr>
          <w:noProof/>
        </w:rPr>
        <w:t>129</w:t>
      </w:r>
      <w:r>
        <w:rPr>
          <w:noProof/>
        </w:rPr>
        <w:fldChar w:fldCharType="end"/>
      </w:r>
    </w:p>
    <w:p w14:paraId="1614A7BE" w14:textId="37B64F0A"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_Toc192836904 \h </w:instrText>
      </w:r>
      <w:r>
        <w:rPr>
          <w:noProof/>
        </w:rPr>
      </w:r>
      <w:r>
        <w:rPr>
          <w:noProof/>
        </w:rPr>
        <w:fldChar w:fldCharType="separate"/>
      </w:r>
      <w:r>
        <w:rPr>
          <w:noProof/>
        </w:rPr>
        <w:t>129</w:t>
      </w:r>
      <w:r>
        <w:rPr>
          <w:noProof/>
        </w:rPr>
        <w:fldChar w:fldCharType="end"/>
      </w:r>
    </w:p>
    <w:p w14:paraId="3173D2A1" w14:textId="424F9A41"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_Toc192836905 \h </w:instrText>
      </w:r>
      <w:r>
        <w:rPr>
          <w:noProof/>
        </w:rPr>
      </w:r>
      <w:r>
        <w:rPr>
          <w:noProof/>
        </w:rPr>
        <w:fldChar w:fldCharType="separate"/>
      </w:r>
      <w:r>
        <w:rPr>
          <w:noProof/>
        </w:rPr>
        <w:t>129</w:t>
      </w:r>
      <w:r>
        <w:rPr>
          <w:noProof/>
        </w:rPr>
        <w:fldChar w:fldCharType="end"/>
      </w:r>
    </w:p>
    <w:p w14:paraId="43644394" w14:textId="622BA2C8"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_Toc192836906 \h </w:instrText>
      </w:r>
      <w:r>
        <w:rPr>
          <w:noProof/>
        </w:rPr>
      </w:r>
      <w:r>
        <w:rPr>
          <w:noProof/>
        </w:rPr>
        <w:fldChar w:fldCharType="separate"/>
      </w:r>
      <w:r>
        <w:rPr>
          <w:noProof/>
        </w:rPr>
        <w:t>132</w:t>
      </w:r>
      <w:r>
        <w:rPr>
          <w:noProof/>
        </w:rPr>
        <w:fldChar w:fldCharType="end"/>
      </w:r>
    </w:p>
    <w:p w14:paraId="78815D7A" w14:textId="60E95AEA"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fldLock="1"/>
      </w:r>
      <w:r>
        <w:rPr>
          <w:noProof/>
        </w:rPr>
        <w:instrText xml:space="preserve"> PAGEREF _Toc192836907 \h </w:instrText>
      </w:r>
      <w:r>
        <w:rPr>
          <w:noProof/>
        </w:rPr>
      </w:r>
      <w:r>
        <w:rPr>
          <w:noProof/>
        </w:rPr>
        <w:fldChar w:fldCharType="separate"/>
      </w:r>
      <w:r>
        <w:rPr>
          <w:noProof/>
        </w:rPr>
        <w:t>133</w:t>
      </w:r>
      <w:r>
        <w:rPr>
          <w:noProof/>
        </w:rPr>
        <w:fldChar w:fldCharType="end"/>
      </w:r>
    </w:p>
    <w:p w14:paraId="15EC13EC" w14:textId="0B9EA28A"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_Toc192836908 \h </w:instrText>
      </w:r>
      <w:r>
        <w:rPr>
          <w:noProof/>
        </w:rPr>
      </w:r>
      <w:r>
        <w:rPr>
          <w:noProof/>
        </w:rPr>
        <w:fldChar w:fldCharType="separate"/>
      </w:r>
      <w:r>
        <w:rPr>
          <w:noProof/>
        </w:rPr>
        <w:t>133</w:t>
      </w:r>
      <w:r>
        <w:rPr>
          <w:noProof/>
        </w:rPr>
        <w:fldChar w:fldCharType="end"/>
      </w:r>
    </w:p>
    <w:p w14:paraId="1CC50F4A" w14:textId="5A146B97"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C.2.2.2</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_Toc192836909 \h </w:instrText>
      </w:r>
      <w:r>
        <w:rPr>
          <w:noProof/>
        </w:rPr>
      </w:r>
      <w:r>
        <w:rPr>
          <w:noProof/>
        </w:rPr>
        <w:fldChar w:fldCharType="separate"/>
      </w:r>
      <w:r>
        <w:rPr>
          <w:noProof/>
        </w:rPr>
        <w:t>133</w:t>
      </w:r>
      <w:r>
        <w:rPr>
          <w:noProof/>
        </w:rPr>
        <w:fldChar w:fldCharType="end"/>
      </w:r>
    </w:p>
    <w:p w14:paraId="4EE85975" w14:textId="1DE388C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C.2.2.3</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_Toc192836910 \h </w:instrText>
      </w:r>
      <w:r>
        <w:rPr>
          <w:noProof/>
        </w:rPr>
      </w:r>
      <w:r>
        <w:rPr>
          <w:noProof/>
        </w:rPr>
        <w:fldChar w:fldCharType="separate"/>
      </w:r>
      <w:r>
        <w:rPr>
          <w:noProof/>
        </w:rPr>
        <w:t>137</w:t>
      </w:r>
      <w:r>
        <w:rPr>
          <w:noProof/>
        </w:rPr>
        <w:fldChar w:fldCharType="end"/>
      </w:r>
    </w:p>
    <w:p w14:paraId="42BCB399" w14:textId="78D02A1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C.2.2.4</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_Toc192836911 \h </w:instrText>
      </w:r>
      <w:r>
        <w:rPr>
          <w:noProof/>
        </w:rPr>
      </w:r>
      <w:r>
        <w:rPr>
          <w:noProof/>
        </w:rPr>
        <w:fldChar w:fldCharType="separate"/>
      </w:r>
      <w:r>
        <w:rPr>
          <w:noProof/>
        </w:rPr>
        <w:t>140</w:t>
      </w:r>
      <w:r>
        <w:rPr>
          <w:noProof/>
        </w:rPr>
        <w:fldChar w:fldCharType="end"/>
      </w:r>
    </w:p>
    <w:p w14:paraId="5C42C31B" w14:textId="67861DFD"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C.2.2.5</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_Toc192836912 \h </w:instrText>
      </w:r>
      <w:r>
        <w:rPr>
          <w:noProof/>
        </w:rPr>
      </w:r>
      <w:r>
        <w:rPr>
          <w:noProof/>
        </w:rPr>
        <w:fldChar w:fldCharType="separate"/>
      </w:r>
      <w:r>
        <w:rPr>
          <w:noProof/>
        </w:rPr>
        <w:t>143</w:t>
      </w:r>
      <w:r>
        <w:rPr>
          <w:noProof/>
        </w:rPr>
        <w:fldChar w:fldCharType="end"/>
      </w:r>
    </w:p>
    <w:p w14:paraId="0843CA70" w14:textId="30703BD1"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Application Layer Security between SEPPs</w:t>
      </w:r>
      <w:r>
        <w:rPr>
          <w:noProof/>
        </w:rPr>
        <w:tab/>
      </w:r>
      <w:r>
        <w:rPr>
          <w:noProof/>
        </w:rPr>
        <w:fldChar w:fldCharType="begin" w:fldLock="1"/>
      </w:r>
      <w:r>
        <w:rPr>
          <w:noProof/>
        </w:rPr>
        <w:instrText xml:space="preserve"> PAGEREF _Toc192836913 \h </w:instrText>
      </w:r>
      <w:r>
        <w:rPr>
          <w:noProof/>
        </w:rPr>
      </w:r>
      <w:r>
        <w:rPr>
          <w:noProof/>
        </w:rPr>
        <w:fldChar w:fldCharType="separate"/>
      </w:r>
      <w:r>
        <w:rPr>
          <w:noProof/>
        </w:rPr>
        <w:t>145</w:t>
      </w:r>
      <w:r>
        <w:rPr>
          <w:noProof/>
        </w:rPr>
        <w:fldChar w:fldCharType="end"/>
      </w:r>
    </w:p>
    <w:p w14:paraId="2BB9E62F" w14:textId="3DAFA68B"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fldLock="1"/>
      </w:r>
      <w:r>
        <w:rPr>
          <w:noProof/>
        </w:rPr>
        <w:instrText xml:space="preserve"> PAGEREF _Toc192836914 \h </w:instrText>
      </w:r>
      <w:r>
        <w:rPr>
          <w:noProof/>
        </w:rPr>
      </w:r>
      <w:r>
        <w:rPr>
          <w:noProof/>
        </w:rPr>
        <w:fldChar w:fldCharType="separate"/>
      </w:r>
      <w:r>
        <w:rPr>
          <w:noProof/>
        </w:rPr>
        <w:t>145</w:t>
      </w:r>
      <w:r>
        <w:rPr>
          <w:noProof/>
        </w:rPr>
        <w:fldChar w:fldCharType="end"/>
      </w:r>
    </w:p>
    <w:p w14:paraId="15C05518" w14:textId="5673A823"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fldLock="1"/>
      </w:r>
      <w:r>
        <w:rPr>
          <w:noProof/>
        </w:rPr>
        <w:instrText xml:space="preserve"> PAGEREF _Toc192836915 \h </w:instrText>
      </w:r>
      <w:r>
        <w:rPr>
          <w:noProof/>
        </w:rPr>
      </w:r>
      <w:r>
        <w:rPr>
          <w:noProof/>
        </w:rPr>
        <w:fldChar w:fldCharType="separate"/>
      </w:r>
      <w:r>
        <w:rPr>
          <w:noProof/>
        </w:rPr>
        <w:t>147</w:t>
      </w:r>
      <w:r>
        <w:rPr>
          <w:noProof/>
        </w:rPr>
        <w:fldChar w:fldCharType="end"/>
      </w:r>
    </w:p>
    <w:p w14:paraId="0E8D4028" w14:textId="1A65A213"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_Toc192836916 \h </w:instrText>
      </w:r>
      <w:r>
        <w:rPr>
          <w:noProof/>
        </w:rPr>
      </w:r>
      <w:r>
        <w:rPr>
          <w:noProof/>
        </w:rPr>
        <w:fldChar w:fldCharType="separate"/>
      </w:r>
      <w:r>
        <w:rPr>
          <w:noProof/>
        </w:rPr>
        <w:t>147</w:t>
      </w:r>
      <w:r>
        <w:rPr>
          <w:noProof/>
        </w:rPr>
        <w:fldChar w:fldCharType="end"/>
      </w:r>
    </w:p>
    <w:p w14:paraId="5BE2E81D" w14:textId="17D7DD81"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C.3.2.2</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w:t>
      </w:r>
      <w:r>
        <w:rPr>
          <w:noProof/>
        </w:rPr>
        <w:tab/>
      </w:r>
      <w:r>
        <w:rPr>
          <w:noProof/>
        </w:rPr>
        <w:fldChar w:fldCharType="begin" w:fldLock="1"/>
      </w:r>
      <w:r>
        <w:rPr>
          <w:noProof/>
        </w:rPr>
        <w:instrText xml:space="preserve"> PAGEREF _Toc192836917 \h </w:instrText>
      </w:r>
      <w:r>
        <w:rPr>
          <w:noProof/>
        </w:rPr>
      </w:r>
      <w:r>
        <w:rPr>
          <w:noProof/>
        </w:rPr>
        <w:fldChar w:fldCharType="separate"/>
      </w:r>
      <w:r>
        <w:rPr>
          <w:noProof/>
        </w:rPr>
        <w:t>148</w:t>
      </w:r>
      <w:r>
        <w:rPr>
          <w:noProof/>
        </w:rPr>
        <w:fldChar w:fldCharType="end"/>
      </w:r>
    </w:p>
    <w:p w14:paraId="2AEF9979" w14:textId="0E59E77D"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C.3.2.3</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3gpp-Sbi-Target-apiRoot header</w:t>
      </w:r>
      <w:r>
        <w:rPr>
          <w:noProof/>
        </w:rPr>
        <w:tab/>
      </w:r>
      <w:r>
        <w:rPr>
          <w:noProof/>
        </w:rPr>
        <w:fldChar w:fldCharType="begin" w:fldLock="1"/>
      </w:r>
      <w:r>
        <w:rPr>
          <w:noProof/>
        </w:rPr>
        <w:instrText xml:space="preserve"> PAGEREF _Toc192836918 \h </w:instrText>
      </w:r>
      <w:r>
        <w:rPr>
          <w:noProof/>
        </w:rPr>
      </w:r>
      <w:r>
        <w:rPr>
          <w:noProof/>
        </w:rPr>
        <w:fldChar w:fldCharType="separate"/>
      </w:r>
      <w:r>
        <w:rPr>
          <w:noProof/>
        </w:rPr>
        <w:t>151</w:t>
      </w:r>
      <w:r>
        <w:rPr>
          <w:noProof/>
        </w:rPr>
        <w:fldChar w:fldCharType="end"/>
      </w:r>
    </w:p>
    <w:p w14:paraId="44DF70E0" w14:textId="7C259084"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_Toc192836919 \h </w:instrText>
      </w:r>
      <w:r>
        <w:rPr>
          <w:noProof/>
        </w:rPr>
      </w:r>
      <w:r>
        <w:rPr>
          <w:noProof/>
        </w:rPr>
        <w:fldChar w:fldCharType="separate"/>
      </w:r>
      <w:r>
        <w:rPr>
          <w:noProof/>
        </w:rPr>
        <w:t>154</w:t>
      </w:r>
      <w:r>
        <w:rPr>
          <w:noProof/>
        </w:rPr>
        <w:fldChar w:fldCharType="end"/>
      </w:r>
    </w:p>
    <w:p w14:paraId="4AFA2AE0" w14:textId="30EB6082"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_Toc192836920 \h </w:instrText>
      </w:r>
      <w:r>
        <w:rPr>
          <w:noProof/>
        </w:rPr>
      </w:r>
      <w:r>
        <w:rPr>
          <w:noProof/>
        </w:rPr>
        <w:fldChar w:fldCharType="separate"/>
      </w:r>
      <w:r>
        <w:rPr>
          <w:noProof/>
        </w:rPr>
        <w:t>154</w:t>
      </w:r>
      <w:r>
        <w:rPr>
          <w:noProof/>
        </w:rPr>
        <w:fldChar w:fldCharType="end"/>
      </w:r>
    </w:p>
    <w:p w14:paraId="7A4BA39F" w14:textId="0C7156E0"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fldLock="1"/>
      </w:r>
      <w:r>
        <w:rPr>
          <w:noProof/>
        </w:rPr>
        <w:instrText xml:space="preserve"> PAGEREF _Toc192836921 \h </w:instrText>
      </w:r>
      <w:r>
        <w:rPr>
          <w:noProof/>
        </w:rPr>
      </w:r>
      <w:r>
        <w:rPr>
          <w:noProof/>
        </w:rPr>
        <w:fldChar w:fldCharType="separate"/>
      </w:r>
      <w:r>
        <w:rPr>
          <w:noProof/>
        </w:rPr>
        <w:t>154</w:t>
      </w:r>
      <w:r>
        <w:rPr>
          <w:noProof/>
        </w:rPr>
        <w:fldChar w:fldCharType="end"/>
      </w:r>
    </w:p>
    <w:p w14:paraId="42D0F935" w14:textId="76CD3B9F"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_Toc192836922 \h </w:instrText>
      </w:r>
      <w:r>
        <w:rPr>
          <w:noProof/>
        </w:rPr>
      </w:r>
      <w:r>
        <w:rPr>
          <w:noProof/>
        </w:rPr>
        <w:fldChar w:fldCharType="separate"/>
      </w:r>
      <w:r>
        <w:rPr>
          <w:noProof/>
        </w:rPr>
        <w:t>155</w:t>
      </w:r>
      <w:r>
        <w:rPr>
          <w:noProof/>
        </w:rPr>
        <w:fldChar w:fldCharType="end"/>
      </w:r>
    </w:p>
    <w:p w14:paraId="65F53633" w14:textId="5BEFED4C"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_Toc192836923 \h </w:instrText>
      </w:r>
      <w:r>
        <w:rPr>
          <w:noProof/>
        </w:rPr>
      </w:r>
      <w:r>
        <w:rPr>
          <w:noProof/>
        </w:rPr>
        <w:fldChar w:fldCharType="separate"/>
      </w:r>
      <w:r>
        <w:rPr>
          <w:noProof/>
        </w:rPr>
        <w:t>155</w:t>
      </w:r>
      <w:r>
        <w:rPr>
          <w:noProof/>
        </w:rPr>
        <w:fldChar w:fldCharType="end"/>
      </w:r>
    </w:p>
    <w:p w14:paraId="0B2D3B77" w14:textId="2A1EA45B"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sidRPr="00EC117B">
        <w:rPr>
          <w:noProof/>
        </w:rPr>
        <w:t>E.2</w:t>
      </w:r>
      <w:r>
        <w:rPr>
          <w:rFonts w:asciiTheme="minorHAnsi" w:eastAsiaTheme="minorEastAsia" w:hAnsiTheme="minorHAnsi" w:cstheme="minorBidi"/>
          <w:noProof/>
          <w:kern w:val="2"/>
          <w:sz w:val="24"/>
          <w:szCs w:val="24"/>
          <w:lang w:eastAsia="en-GB"/>
          <w14:ligatures w14:val="standardContextual"/>
        </w:rPr>
        <w:tab/>
      </w:r>
      <w:r w:rsidRPr="00EC117B">
        <w:rPr>
          <w:noProof/>
        </w:rPr>
        <w:t>ABNF definitions (Filename:"TS29573_CustomHeaders.abnf")</w:t>
      </w:r>
      <w:r>
        <w:rPr>
          <w:noProof/>
        </w:rPr>
        <w:tab/>
      </w:r>
      <w:r>
        <w:rPr>
          <w:noProof/>
        </w:rPr>
        <w:fldChar w:fldCharType="begin" w:fldLock="1"/>
      </w:r>
      <w:r>
        <w:rPr>
          <w:noProof/>
        </w:rPr>
        <w:instrText xml:space="preserve"> PAGEREF _Toc192836924 \h </w:instrText>
      </w:r>
      <w:r>
        <w:rPr>
          <w:noProof/>
        </w:rPr>
      </w:r>
      <w:r>
        <w:rPr>
          <w:noProof/>
        </w:rPr>
        <w:fldChar w:fldCharType="separate"/>
      </w:r>
      <w:r>
        <w:rPr>
          <w:noProof/>
        </w:rPr>
        <w:t>155</w:t>
      </w:r>
      <w:r>
        <w:rPr>
          <w:noProof/>
        </w:rPr>
        <w:fldChar w:fldCharType="end"/>
      </w:r>
    </w:p>
    <w:p w14:paraId="614EFE26" w14:textId="3BE51A1A"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_Toc192836925 \h </w:instrText>
      </w:r>
      <w:r>
        <w:rPr>
          <w:noProof/>
        </w:rPr>
      </w:r>
      <w:r>
        <w:rPr>
          <w:noProof/>
        </w:rPr>
        <w:fldChar w:fldCharType="separate"/>
      </w:r>
      <w:r>
        <w:rPr>
          <w:noProof/>
        </w:rPr>
        <w:t>157</w:t>
      </w:r>
      <w:r>
        <w:rPr>
          <w:noProof/>
        </w:rPr>
        <w:fldChar w:fldCharType="end"/>
      </w:r>
    </w:p>
    <w:p w14:paraId="2E78E14E" w14:textId="52E75256"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_Toc192836926 \h </w:instrText>
      </w:r>
      <w:r>
        <w:rPr>
          <w:noProof/>
        </w:rPr>
      </w:r>
      <w:r>
        <w:rPr>
          <w:noProof/>
        </w:rPr>
        <w:fldChar w:fldCharType="separate"/>
      </w:r>
      <w:r>
        <w:rPr>
          <w:noProof/>
        </w:rPr>
        <w:t>157</w:t>
      </w:r>
      <w:r>
        <w:rPr>
          <w:noProof/>
        </w:rPr>
        <w:fldChar w:fldCharType="end"/>
      </w:r>
    </w:p>
    <w:p w14:paraId="6E683D95" w14:textId="5EC0461F"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without recursive non-leaf IEs</w:t>
      </w:r>
      <w:r>
        <w:rPr>
          <w:noProof/>
        </w:rPr>
        <w:tab/>
      </w:r>
      <w:r>
        <w:rPr>
          <w:noProof/>
        </w:rPr>
        <w:fldChar w:fldCharType="begin" w:fldLock="1"/>
      </w:r>
      <w:r>
        <w:rPr>
          <w:noProof/>
        </w:rPr>
        <w:instrText xml:space="preserve"> PAGEREF _Toc192836927 \h </w:instrText>
      </w:r>
      <w:r>
        <w:rPr>
          <w:noProof/>
        </w:rPr>
      </w:r>
      <w:r>
        <w:rPr>
          <w:noProof/>
        </w:rPr>
        <w:fldChar w:fldCharType="separate"/>
      </w:r>
      <w:r>
        <w:rPr>
          <w:noProof/>
        </w:rPr>
        <w:t>157</w:t>
      </w:r>
      <w:r>
        <w:rPr>
          <w:noProof/>
        </w:rPr>
        <w:fldChar w:fldCharType="end"/>
      </w:r>
    </w:p>
    <w:p w14:paraId="300F6B93" w14:textId="2B9B2714"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 recursive non-leaf IEs</w:t>
      </w:r>
      <w:r>
        <w:rPr>
          <w:noProof/>
        </w:rPr>
        <w:tab/>
      </w:r>
      <w:r>
        <w:rPr>
          <w:noProof/>
        </w:rPr>
        <w:fldChar w:fldCharType="begin" w:fldLock="1"/>
      </w:r>
      <w:r>
        <w:rPr>
          <w:noProof/>
        </w:rPr>
        <w:instrText xml:space="preserve"> PAGEREF _Toc192836928 \h </w:instrText>
      </w:r>
      <w:r>
        <w:rPr>
          <w:noProof/>
        </w:rPr>
      </w:r>
      <w:r>
        <w:rPr>
          <w:noProof/>
        </w:rPr>
        <w:fldChar w:fldCharType="separate"/>
      </w:r>
      <w:r>
        <w:rPr>
          <w:noProof/>
        </w:rPr>
        <w:t>158</w:t>
      </w:r>
      <w:r>
        <w:rPr>
          <w:noProof/>
        </w:rPr>
        <w:fldChar w:fldCharType="end"/>
      </w:r>
    </w:p>
    <w:p w14:paraId="5A9EB659" w14:textId="7BD7437E"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_Toc192836929 \h </w:instrText>
      </w:r>
      <w:r>
        <w:rPr>
          <w:noProof/>
        </w:rPr>
      </w:r>
      <w:r>
        <w:rPr>
          <w:noProof/>
        </w:rPr>
        <w:fldChar w:fldCharType="separate"/>
      </w:r>
      <w:r>
        <w:rPr>
          <w:noProof/>
        </w:rPr>
        <w:t>160</w:t>
      </w:r>
      <w:r>
        <w:rPr>
          <w:noProof/>
        </w:rPr>
        <w:fldChar w:fldCharType="end"/>
      </w:r>
    </w:p>
    <w:p w14:paraId="19B18400" w14:textId="15C66D45"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192836652"/>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192836653"/>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192836654"/>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DengXian"/>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Heading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192836655"/>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Heading2"/>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192836656"/>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Heading2"/>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192836657"/>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Heading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192836658"/>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Heading2"/>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192836659"/>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192836660"/>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Heading3"/>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192836661"/>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Heading3"/>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192836662"/>
      <w:r>
        <w:rPr>
          <w:rFonts w:hint="eastAsia"/>
        </w:rPr>
        <w:lastRenderedPageBreak/>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6.75pt" o:ole="">
            <v:imagedata r:id="rId13" o:title=""/>
          </v:shape>
          <o:OLEObject Type="Embed" ProgID="Visio.Drawing.15" ShapeID="_x0000_i1026" DrawAspect="Content" ObjectID="_1803449507"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192836663"/>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6pt;height:116.25pt" o:ole="">
            <v:imagedata r:id="rId15" o:title=""/>
          </v:shape>
          <o:OLEObject Type="Embed" ProgID="Visio.Drawing.15" ShapeID="_x0000_i1027" DrawAspect="Content" ObjectID="_1803449508"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6pt;height:114.75pt" o:ole="">
            <v:imagedata r:id="rId17" o:title=""/>
          </v:shape>
          <o:OLEObject Type="Embed" ProgID="Visio.Drawing.15" ShapeID="_x0000_i1028" DrawAspect="Content" ObjectID="_1803449509"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5D4A4E31"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at the SEPPs and/or the IPXs (see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Heading2"/>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192836664"/>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Heading3"/>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192836665"/>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60.25pt;height:203.25pt" o:ole="">
            <v:imagedata r:id="rId19" o:title=""/>
          </v:shape>
          <o:OLEObject Type="Embed" ProgID="Visio.Drawing.15" ShapeID="_x0000_i1029" DrawAspect="Content" ObjectID="_1803449510"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192836666"/>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Heading4"/>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192836667"/>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192836668"/>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192836669"/>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192836670"/>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192836671"/>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192836672"/>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192836673"/>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Heading2"/>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192836674"/>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192836675"/>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Heading3"/>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192836676"/>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192836677"/>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75pt;height:102pt" o:ole="">
            <v:imagedata r:id="rId21" o:title=""/>
          </v:shape>
          <o:OLEObject Type="Embed" ProgID="Visio.Drawing.15" ShapeID="_x0000_i1030" DrawAspect="Content" ObjectID="_1803449511"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71683002"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r w:rsidR="00E27B64">
        <w:rPr>
          <w:rFonts w:eastAsia="DengXian"/>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00E27B64">
        <w:rPr>
          <w:rFonts w:eastAsia="Yu Mincho"/>
          <w:lang w:val="en-US" w:eastAsia="ja-JP"/>
        </w:rPr>
        <w:t>;</w:t>
      </w:r>
    </w:p>
    <w:p w14:paraId="75D8D7F7" w14:textId="2F73C2E4"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07087036" w14:textId="0BA4AABB" w:rsidR="00026B75" w:rsidRPr="009D5E89" w:rsidRDefault="00026B75" w:rsidP="00006BBE">
      <w:pPr>
        <w:pStyle w:val="B2"/>
        <w:overflowPunct/>
        <w:autoSpaceDE/>
        <w:autoSpaceDN/>
        <w:adjustRightInd/>
        <w:textAlignment w:val="auto"/>
        <w:rPr>
          <w:rFonts w:eastAsia="DengXian"/>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Pr="007C4008">
        <w:rPr>
          <w:rFonts w:eastAsia="Yu Mincho"/>
          <w:lang w:val="en-US" w:eastAsia="ja-JP"/>
        </w:rPr>
        <w:t>.</w:t>
      </w:r>
      <w:r w:rsidR="007C4008" w:rsidRPr="007C4008">
        <w:rPr>
          <w:rFonts w:eastAsia="Yu Mincho"/>
          <w:lang w:val="en-US" w:eastAsia="ja-JP"/>
        </w:rPr>
        <w:t>5</w:t>
      </w:r>
      <w:r>
        <w:rPr>
          <w:rFonts w:eastAsia="Yu Mincho"/>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1908E7BB"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05AE9D72" w14:textId="6B6D750D" w:rsidR="00026B75" w:rsidRPr="00300931" w:rsidRDefault="00026B75"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w:t>
      </w:r>
      <w:r>
        <w:rPr>
          <w:rFonts w:eastAsia="Yu Mincho"/>
          <w:lang w:val="en-US" w:eastAsia="ja-JP"/>
        </w:rPr>
        <w:t xml:space="preserve"> wishes to indicate for how long it maintains the N32-f connection in the absence of incoming traffic (see clause 5.3.3</w:t>
      </w:r>
      <w:r w:rsidRPr="007C4008">
        <w:rPr>
          <w:rFonts w:eastAsia="Yu Mincho"/>
          <w:lang w:val="en-US" w:eastAsia="ja-JP"/>
        </w:rPr>
        <w:t>.</w:t>
      </w:r>
      <w:r w:rsidR="007C4008" w:rsidRPr="007C4008">
        <w:rPr>
          <w:rFonts w:eastAsia="Yu Mincho"/>
          <w:lang w:val="en-US" w:eastAsia="ja-JP"/>
        </w:rPr>
        <w:t>5</w:t>
      </w:r>
      <w:r>
        <w:rPr>
          <w:rFonts w:eastAsia="Yu Mincho"/>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DengXian"/>
          <w:lang w:eastAsia="en-US"/>
        </w:rPr>
      </w:pPr>
      <w:r w:rsidRPr="007B6AEC">
        <w:rPr>
          <w:rFonts w:eastAsia="DengXian"/>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DengXian"/>
          <w:lang w:eastAsia="en-US"/>
        </w:rPr>
      </w:pPr>
    </w:p>
    <w:p w14:paraId="450D59FA" w14:textId="77777777" w:rsidR="000D5C20" w:rsidRDefault="000D5C20" w:rsidP="00180131">
      <w:pPr>
        <w:pStyle w:val="Heading3"/>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192836678"/>
      <w:r>
        <w:rPr>
          <w:rFonts w:hint="eastAsia"/>
        </w:rPr>
        <w:lastRenderedPageBreak/>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Heading4"/>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192836679"/>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192836680"/>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99.75pt" o:ole="">
            <v:imagedata r:id="rId23" o:title=""/>
          </v:shape>
          <o:OLEObject Type="Embed" ProgID="Visio.Drawing.15" ShapeID="_x0000_i1031" DrawAspect="Content" ObjectID="_1803449512"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DengXian"/>
          <w:lang w:eastAsia="en-US"/>
        </w:rPr>
      </w:pPr>
      <w:r w:rsidRPr="007C6E1D">
        <w:rPr>
          <w:rFonts w:eastAsia="DengXian"/>
          <w:lang w:eastAsia="en-US"/>
        </w:rPr>
        <w:t>EXAMPLE:</w:t>
      </w:r>
      <w:r w:rsidRPr="007C6E1D">
        <w:rPr>
          <w:rFonts w:eastAsia="DengXian"/>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Heading4"/>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192836681"/>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99.75pt" o:ole="">
            <v:imagedata r:id="rId25" o:title=""/>
          </v:shape>
          <o:OLEObject Type="Embed" ProgID="Visio.Drawing.15" ShapeID="_x0000_i1032" DrawAspect="Content" ObjectID="_1803449513"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DengXian"/>
          <w:noProof/>
          <w:lang w:eastAsia="en-US"/>
        </w:rPr>
      </w:pPr>
      <w:r w:rsidRPr="00651BEE">
        <w:rPr>
          <w:rFonts w:eastAsia="DengXian"/>
          <w:noProof/>
          <w:lang w:eastAsia="en-US"/>
        </w:rPr>
        <w:t xml:space="preserve">NOTE </w:t>
      </w:r>
      <w:r w:rsidR="004C1F6A" w:rsidRPr="00651BEE">
        <w:rPr>
          <w:rFonts w:eastAsia="DengXian"/>
          <w:noProof/>
          <w:lang w:eastAsia="en-US"/>
        </w:rPr>
        <w:t>1</w:t>
      </w:r>
      <w:r w:rsidRPr="00651BEE">
        <w:rPr>
          <w:rFonts w:eastAsia="DengXian"/>
          <w:noProof/>
          <w:lang w:eastAsia="en-US"/>
        </w:rPr>
        <w:t>:</w:t>
      </w:r>
      <w:r w:rsidRPr="00651BEE">
        <w:rPr>
          <w:rFonts w:eastAsia="DengXian"/>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DengXian"/>
          <w:lang w:val="en-US" w:eastAsia="en-US"/>
        </w:rPr>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ancestor</w:t>
      </w:r>
      <w:r>
        <w:rPr>
          <w:rFonts w:eastAsia="DengXian"/>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25pt;height:554.25pt" o:ole="">
            <v:imagedata r:id="rId27" o:title=""/>
          </v:shape>
          <o:OLEObject Type="Embed" ProgID="Visio.Drawing.15" ShapeID="_x0000_i1033" DrawAspect="Content" ObjectID="_1803449514"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Heading4"/>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192836682"/>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99.75pt" o:ole="">
            <v:imagedata r:id="rId29" o:title=""/>
          </v:shape>
          <o:OLEObject Type="Embed" ProgID="Visio.Drawing.15" ShapeID="_x0000_i1034" DrawAspect="Content" ObjectID="_1803449515"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192836683"/>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99.75pt" o:ole="">
            <v:imagedata r:id="rId31" o:title=""/>
          </v:shape>
          <o:OLEObject Type="Embed" ProgID="Visio.Drawing.15" ShapeID="_x0000_i1035" DrawAspect="Content" ObjectID="_1803449516"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192836684"/>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99.75pt" o:ole="">
            <v:imagedata r:id="rId33" o:title=""/>
          </v:shape>
          <o:OLEObject Type="Embed" ProgID="Visio.Drawing.15" ShapeID="_x0000_i1036" DrawAspect="Content" ObjectID="_1803449517"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Heading2"/>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192836685"/>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Heading3"/>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192836686"/>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192836687"/>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Heading4"/>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192836688"/>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Heading4"/>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192836689"/>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192836690"/>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18604E6B" w:rsidR="000D5C20" w:rsidRDefault="00F948E2" w:rsidP="000D5C20">
      <w:pPr>
        <w:pStyle w:val="TH"/>
      </w:pPr>
      <w:r>
        <w:object w:dxaOrig="11220" w:dyaOrig="8415" w14:anchorId="1E81D7BD">
          <v:shape id="_x0000_i1037" type="#_x0000_t75" style="width:483pt;height:360.75pt" o:ole="">
            <v:imagedata r:id="rId35" o:title=""/>
          </v:shape>
          <o:OLEObject Type="Embed" ProgID="Visio.Drawing.15" ShapeID="_x0000_i1037" DrawAspect="Content" ObjectID="_1803449518"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089C3881" w14:textId="41AD230E" w:rsidR="00F948E2" w:rsidRDefault="00F948E2" w:rsidP="000D5C20">
      <w:pPr>
        <w:pStyle w:val="TH"/>
      </w:pPr>
      <w:r>
        <w:object w:dxaOrig="11220" w:dyaOrig="2400" w14:anchorId="5034D61D">
          <v:shape id="_x0000_i1038" type="#_x0000_t75" style="width:483pt;height:102pt" o:ole="">
            <v:imagedata r:id="rId37" o:title=""/>
          </v:shape>
          <o:OLEObject Type="Embed" ProgID="Visio.Drawing.15" ShapeID="_x0000_i1038" DrawAspect="Content" ObjectID="_1803449519" r:id="rId38"/>
        </w:object>
      </w:r>
    </w:p>
    <w:p w14:paraId="7D73615D" w14:textId="7FB8FC8D" w:rsidR="000D5C20" w:rsidRDefault="000D5C20" w:rsidP="000D5C20">
      <w:pPr>
        <w:pStyle w:val="TF"/>
      </w:pPr>
      <w:r>
        <w:rPr>
          <w:rFonts w:hint="eastAsia"/>
        </w:rPr>
        <w:t xml:space="preserve">Figure </w:t>
      </w:r>
      <w:r>
        <w:t xml:space="preserve">5.3.2.3-2 Transformation of </w:t>
      </w:r>
      <w:r w:rsidR="00F948E2">
        <w:t xml:space="preserve">Sensitive Information Elements </w:t>
      </w:r>
      <w:r>
        <w:t>to Encrypt into CipherText</w:t>
      </w:r>
    </w:p>
    <w:p w14:paraId="4E6B3168" w14:textId="103A3FA6"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F948E2"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Heading4"/>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192836691"/>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99.75pt" o:ole="">
            <v:imagedata r:id="rId39" o:title=""/>
          </v:shape>
          <o:OLEObject Type="Embed" ProgID="Visio.Drawing.15" ShapeID="_x0000_i1039" DrawAspect="Content" ObjectID="_1803449520"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867DE76"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BF5110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Heading4"/>
      </w:pPr>
      <w:bookmarkStart w:id="382" w:name="_Toc168306796"/>
      <w:bookmarkStart w:id="383" w:name="_Toc192836692"/>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6.75pt;height:129.75pt" o:ole="">
            <v:imagedata r:id="rId41" o:title=""/>
          </v:shape>
          <o:OLEObject Type="Embed" ProgID="Visio.Drawing.15" ShapeID="_x0000_i1040" DrawAspect="Content" ObjectID="_1803449521"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Heading3"/>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192836693"/>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Heading4"/>
      </w:pPr>
      <w:bookmarkStart w:id="393" w:name="_Toc168306798"/>
      <w:bookmarkStart w:id="394" w:name="_Toc192836694"/>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Heading4"/>
      </w:pPr>
      <w:bookmarkStart w:id="395" w:name="_Toc168306799"/>
      <w:bookmarkStart w:id="396" w:name="_Toc192836695"/>
      <w:r>
        <w:rPr>
          <w:rFonts w:hint="eastAsia"/>
        </w:rPr>
        <w:t>5.</w:t>
      </w:r>
      <w:r>
        <w:t>3.3.2</w:t>
      </w:r>
      <w:r>
        <w:rPr>
          <w:rFonts w:hint="eastAsia"/>
        </w:rPr>
        <w:tab/>
      </w:r>
      <w:r>
        <w:t>Correlation of N32-c context and N32-f Connection for TLS Security</w:t>
      </w:r>
      <w:bookmarkEnd w:id="395"/>
      <w:bookmarkEnd w:id="396"/>
    </w:p>
    <w:p w14:paraId="77699F87" w14:textId="1A7E272A" w:rsidR="002A62FD" w:rsidRDefault="002A62FD" w:rsidP="002A62FD">
      <w:pPr>
        <w:pStyle w:val="Heading5"/>
        <w:rPr>
          <w:noProof/>
        </w:rPr>
      </w:pPr>
      <w:bookmarkStart w:id="397" w:name="_Toc192836696"/>
      <w:r>
        <w:t>5.3.3.2.</w:t>
      </w:r>
      <w:r w:rsidR="007C4008" w:rsidRPr="007C4008">
        <w:t>1</w:t>
      </w:r>
      <w:r>
        <w:tab/>
        <w:t>General</w:t>
      </w:r>
      <w:bookmarkEnd w:id="397"/>
    </w:p>
    <w:p w14:paraId="42E3634C" w14:textId="66B2E0DE"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w:t>
      </w:r>
      <w:r>
        <w:lastRenderedPageBreak/>
        <w:t xml:space="preserve">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5749F0C"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9150E17" w14:textId="2A6E6E11" w:rsidR="002A62FD" w:rsidRDefault="002A62FD" w:rsidP="002A62FD">
      <w:pPr>
        <w:pStyle w:val="Heading5"/>
        <w:rPr>
          <w:lang w:eastAsia="zh-CN"/>
        </w:rPr>
      </w:pPr>
      <w:bookmarkStart w:id="398" w:name="_Toc192836697"/>
      <w:r>
        <w:rPr>
          <w:lang w:eastAsia="zh-CN"/>
        </w:rPr>
        <w:t>5.3.3.2.</w:t>
      </w:r>
      <w:r w:rsidR="007C4008" w:rsidRPr="007C4008">
        <w:rPr>
          <w:lang w:eastAsia="zh-CN"/>
        </w:rPr>
        <w:t>2</w:t>
      </w:r>
      <w:r>
        <w:rPr>
          <w:lang w:eastAsia="zh-CN"/>
        </w:rPr>
        <w:tab/>
        <w:t>Use of HTTP OPTIONS for N32-c and N32-f connections correlation</w:t>
      </w:r>
      <w:bookmarkEnd w:id="398"/>
    </w:p>
    <w:p w14:paraId="77CA58D3" w14:textId="170B4EC7" w:rsidR="002A62FD" w:rsidRDefault="002A62FD" w:rsidP="002A62FD">
      <w:pPr>
        <w:overflowPunct/>
        <w:autoSpaceDE/>
        <w:autoSpaceDN/>
        <w:adjustRightInd/>
        <w:textAlignment w:val="auto"/>
        <w:rPr>
          <w:rFonts w:eastAsia="MS Mincho"/>
          <w:lang w:val="en-US" w:eastAsia="ja-JP"/>
        </w:rPr>
      </w:pPr>
      <w:bookmarkStart w:id="399" w:name="_Hlk179896146"/>
      <w:r w:rsidRPr="0008225D">
        <w:rPr>
          <w:rFonts w:eastAsia="MS Mincho" w:hint="eastAsia"/>
          <w:lang w:eastAsia="ja-JP"/>
        </w:rPr>
        <w:t xml:space="preserve">When multiple N32-c contexts were successfully negotiated between a pair of SEPPs and if </w:t>
      </w:r>
      <w:bookmarkStart w:id="400" w:name="_Hlk179990918"/>
      <w:r>
        <w:rPr>
          <w:lang w:val="en-US" w:eastAsia="zh-CN"/>
        </w:rPr>
        <w:t>the initiating SEPP does not send any HTTP service request message to the responding SEPP after establishing TLS session for the N32-f connection and</w:t>
      </w:r>
      <w:bookmarkEnd w:id="400"/>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w:t>
      </w:r>
      <w:r>
        <w:rPr>
          <w:rFonts w:eastAsia="MS Mincho"/>
          <w:lang w:eastAsia="ja-JP"/>
        </w:rPr>
        <w:t xml:space="preserve"> the</w:t>
      </w:r>
      <w:r w:rsidRPr="0008225D">
        <w:rPr>
          <w:rFonts w:eastAsia="MS Mincho" w:hint="eastAsia"/>
          <w:lang w:eastAsia="ja-JP"/>
        </w:rPr>
        <w:t xml:space="preserve"> </w:t>
      </w:r>
      <w:r>
        <w:rPr>
          <w:rFonts w:eastAsia="MS Mincho" w:hint="eastAsia"/>
          <w:lang w:eastAsia="ja-JP"/>
        </w:rPr>
        <w:t>i</w:t>
      </w:r>
      <w:r w:rsidRPr="00E56F47">
        <w:rPr>
          <w:rFonts w:eastAsia="MS Mincho"/>
          <w:lang w:eastAsia="ja-JP"/>
        </w:rPr>
        <w:t xml:space="preserve">nitiating SEPP shall send a HTTP </w:t>
      </w:r>
      <w:r w:rsidRPr="007E285C">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5.3.3.2</w:t>
      </w:r>
      <w:bookmarkStart w:id="401" w:name="_Hlk179991005"/>
      <w:r w:rsidRPr="007C4008">
        <w:rPr>
          <w:rFonts w:eastAsia="MS Mincho"/>
          <w:lang w:val="en-US" w:eastAsia="ja-JP"/>
        </w:rPr>
        <w:t>.</w:t>
      </w:r>
      <w:r w:rsidR="007C4008" w:rsidRPr="007C4008">
        <w:rPr>
          <w:rFonts w:eastAsia="MS Mincho"/>
          <w:lang w:val="en-US" w:eastAsia="ja-JP"/>
        </w:rPr>
        <w:t>2</w:t>
      </w:r>
      <w:r w:rsidRPr="007C4008">
        <w:rPr>
          <w:rFonts w:eastAsia="MS Mincho"/>
          <w:lang w:val="en-US" w:eastAsia="ja-JP"/>
        </w:rPr>
        <w:t>-1</w:t>
      </w:r>
      <w:bookmarkEnd w:id="401"/>
      <w:r w:rsidRPr="00E56F47">
        <w:rPr>
          <w:rFonts w:eastAsia="MS Mincho"/>
          <w:lang w:val="en-US" w:eastAsia="ja-JP"/>
        </w:rPr>
        <w:t>.</w:t>
      </w:r>
    </w:p>
    <w:p w14:paraId="28BE9A01" w14:textId="77777777" w:rsidR="002A62FD" w:rsidRPr="002A3CE8" w:rsidRDefault="002A62FD" w:rsidP="002A62FD">
      <w:pPr>
        <w:rPr>
          <w:rFonts w:eastAsia="MS Mincho"/>
          <w:lang w:eastAsia="ja-JP"/>
        </w:rPr>
      </w:pPr>
      <w:bookmarkStart w:id="402" w:name="_Hlk179991034"/>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bookmarkEnd w:id="402"/>
    <w:p w14:paraId="3326DBE0" w14:textId="77777777" w:rsidR="002A62FD" w:rsidRPr="002A3CE8" w:rsidRDefault="002A62FD" w:rsidP="002A62FD">
      <w:pPr>
        <w:overflowPunct/>
        <w:autoSpaceDE/>
        <w:autoSpaceDN/>
        <w:adjustRightInd/>
        <w:jc w:val="center"/>
        <w:textAlignment w:val="auto"/>
        <w:rPr>
          <w:rFonts w:eastAsia="Yu Mincho"/>
          <w:lang w:val="en-US" w:eastAsia="ja-JP"/>
        </w:rPr>
      </w:pPr>
      <w:r>
        <w:object w:dxaOrig="8933" w:dyaOrig="3893" w14:anchorId="4C963250">
          <v:shape id="_x0000_i1041" type="#_x0000_t75" style="width:447pt;height:195pt" o:ole="">
            <v:imagedata r:id="rId43" o:title=""/>
          </v:shape>
          <o:OLEObject Type="Embed" ProgID="Visio.Drawing.15" ShapeID="_x0000_i1041" DrawAspect="Content" ObjectID="_1803449522" r:id="rId44"/>
        </w:object>
      </w:r>
    </w:p>
    <w:bookmarkEnd w:id="399"/>
    <w:p w14:paraId="143BB789" w14:textId="77777777" w:rsidR="00E13E56" w:rsidRDefault="002A62FD" w:rsidP="00E13E56">
      <w:pPr>
        <w:pStyle w:val="TF"/>
      </w:pPr>
      <w:r w:rsidRPr="00E56F47">
        <w:t>Figure 5.3.</w:t>
      </w:r>
      <w:r w:rsidRPr="002A62FD">
        <w:t>3</w:t>
      </w:r>
      <w:r w:rsidRPr="00E56F47">
        <w:t>.</w:t>
      </w:r>
      <w:r w:rsidRPr="002A62FD">
        <w:t>2.</w:t>
      </w:r>
      <w:r w:rsidR="007C4008">
        <w:t>2</w:t>
      </w:r>
      <w:r w:rsidRPr="00E56F47">
        <w:t>-</w:t>
      </w:r>
      <w:r w:rsidRPr="002A62FD">
        <w:t>1</w:t>
      </w:r>
      <w:r w:rsidRPr="00E56F47">
        <w:t xml:space="preserve">: </w:t>
      </w:r>
      <w:r>
        <w:t>Use of HTTP OPTIONS for N32-c and N32-f connections correlation</w:t>
      </w:r>
      <w:r w:rsidRPr="002A62FD" w:rsidDel="00CD5868">
        <w:t xml:space="preserve"> </w:t>
      </w:r>
      <w:bookmarkStart w:id="403" w:name="_Toc168306800"/>
    </w:p>
    <w:p w14:paraId="40E1534E" w14:textId="5E984FD6" w:rsidR="00E27B64" w:rsidRPr="00056562" w:rsidRDefault="00E27B64" w:rsidP="00E27B64">
      <w:pPr>
        <w:pStyle w:val="Heading4"/>
        <w:rPr>
          <w:lang w:eastAsia="zh-CN"/>
        </w:rPr>
      </w:pPr>
      <w:bookmarkStart w:id="404" w:name="_Toc192836698"/>
      <w:r>
        <w:t>5.3.3.3</w:t>
      </w:r>
      <w:r w:rsidRPr="00056562">
        <w:tab/>
      </w:r>
      <w:r w:rsidRPr="00056562">
        <w:rPr>
          <w:lang w:eastAsia="zh-CN"/>
        </w:rPr>
        <w:t>3gpp-Sbi-N32-Handshake-Id</w:t>
      </w:r>
      <w:bookmarkEnd w:id="403"/>
      <w:bookmarkEnd w:id="404"/>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lastRenderedPageBreak/>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5"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5"/>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Heading4"/>
      </w:pPr>
      <w:bookmarkStart w:id="406" w:name="_Toc168306801"/>
      <w:bookmarkStart w:id="407" w:name="_Toc192836699"/>
      <w:r>
        <w:t>5.3.3.4</w:t>
      </w:r>
      <w:r w:rsidRPr="003E26B2">
        <w:tab/>
        <w:t>Error Handling</w:t>
      </w:r>
      <w:bookmarkEnd w:id="406"/>
      <w:bookmarkEnd w:id="407"/>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3E831CAF" w:rsidR="002511EE" w:rsidRDefault="002511EE" w:rsidP="000D5C20"/>
    <w:p w14:paraId="463EA804" w14:textId="03520099" w:rsidR="00026B75" w:rsidRPr="00A52C6C" w:rsidRDefault="00026B75" w:rsidP="00026B75">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r w:rsidRPr="00A52C6C">
        <w:rPr>
          <w:rFonts w:ascii="Arial" w:eastAsia="MS PGothic" w:hAnsi="Arial"/>
          <w:noProof/>
          <w:sz w:val="24"/>
          <w:lang w:eastAsia="en-US"/>
        </w:rPr>
        <w:t>5.3.3</w:t>
      </w:r>
      <w:r w:rsidRPr="007C4008">
        <w:rPr>
          <w:rFonts w:ascii="Arial" w:eastAsia="MS PGothic" w:hAnsi="Arial"/>
          <w:noProof/>
          <w:sz w:val="24"/>
          <w:lang w:eastAsia="en-US"/>
        </w:rPr>
        <w:t>.</w:t>
      </w:r>
      <w:r w:rsidR="007C4008" w:rsidRPr="007C4008">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46F045DB" w14:textId="6CC07273" w:rsidR="00026B75" w:rsidRDefault="00026B75" w:rsidP="00026B75">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p w14:paraId="2B8EC1EE" w14:textId="0264B31B" w:rsidR="001779B0" w:rsidRDefault="001779B0" w:rsidP="00180131">
      <w:pPr>
        <w:pStyle w:val="Heading3"/>
      </w:pPr>
      <w:bookmarkStart w:id="408" w:name="_Toc56419481"/>
      <w:bookmarkStart w:id="409" w:name="_Toc112683287"/>
      <w:bookmarkStart w:id="410" w:name="_Toc168306802"/>
      <w:bookmarkStart w:id="411" w:name="_Toc192836700"/>
      <w:r>
        <w:rPr>
          <w:rFonts w:hint="eastAsia"/>
        </w:rPr>
        <w:t>5</w:t>
      </w:r>
      <w:r>
        <w:t>.3.4</w:t>
      </w:r>
      <w:r>
        <w:tab/>
      </w:r>
      <w:bookmarkEnd w:id="408"/>
      <w:bookmarkEnd w:id="409"/>
      <w:r w:rsidR="00247A93">
        <w:t>Void</w:t>
      </w:r>
      <w:bookmarkEnd w:id="410"/>
      <w:bookmarkEnd w:id="411"/>
    </w:p>
    <w:p w14:paraId="27562B33" w14:textId="59F4F976" w:rsidR="001779B0" w:rsidRDefault="001779B0" w:rsidP="001779B0"/>
    <w:p w14:paraId="2FC3FA4D" w14:textId="77777777" w:rsidR="000D5C20" w:rsidRDefault="000D5C20" w:rsidP="00180131">
      <w:pPr>
        <w:pStyle w:val="Heading2"/>
      </w:pPr>
      <w:bookmarkStart w:id="412" w:name="_Toc24986322"/>
      <w:bookmarkStart w:id="413" w:name="_Toc34205750"/>
      <w:bookmarkStart w:id="414" w:name="_Toc39061934"/>
      <w:bookmarkStart w:id="415" w:name="_Toc43277176"/>
      <w:bookmarkStart w:id="416" w:name="_Toc49847506"/>
      <w:bookmarkStart w:id="417" w:name="_Toc56419482"/>
      <w:bookmarkStart w:id="418" w:name="_Toc112683288"/>
      <w:bookmarkStart w:id="419" w:name="_Toc168306803"/>
      <w:bookmarkStart w:id="420" w:name="_Toc192836701"/>
      <w:r>
        <w:rPr>
          <w:rFonts w:hint="eastAsia"/>
        </w:rPr>
        <w:t>5.</w:t>
      </w:r>
      <w:r>
        <w:t>4</w:t>
      </w:r>
      <w:r>
        <w:rPr>
          <w:rFonts w:hint="eastAsia"/>
        </w:rPr>
        <w:tab/>
      </w:r>
      <w:r>
        <w:rPr>
          <w:lang w:eastAsia="zh-CN"/>
        </w:rPr>
        <w:t>Nsepp_Telescopic_</w:t>
      </w:r>
      <w:r>
        <w:t>FQDN_Mapping Service</w:t>
      </w:r>
      <w:bookmarkEnd w:id="412"/>
      <w:bookmarkEnd w:id="413"/>
      <w:bookmarkEnd w:id="414"/>
      <w:bookmarkEnd w:id="415"/>
      <w:bookmarkEnd w:id="416"/>
      <w:bookmarkEnd w:id="417"/>
      <w:bookmarkEnd w:id="418"/>
      <w:bookmarkEnd w:id="419"/>
      <w:bookmarkEnd w:id="420"/>
    </w:p>
    <w:p w14:paraId="0C662D59" w14:textId="77777777" w:rsidR="000D5C20" w:rsidRDefault="000D5C20" w:rsidP="00180131">
      <w:pPr>
        <w:pStyle w:val="Heading3"/>
      </w:pPr>
      <w:bookmarkStart w:id="421" w:name="_Toc24986323"/>
      <w:bookmarkStart w:id="422" w:name="_Toc34205751"/>
      <w:bookmarkStart w:id="423" w:name="_Toc39061935"/>
      <w:bookmarkStart w:id="424" w:name="_Toc43277177"/>
      <w:bookmarkStart w:id="425" w:name="_Toc49847507"/>
      <w:bookmarkStart w:id="426" w:name="_Toc56419483"/>
      <w:bookmarkStart w:id="427" w:name="_Toc112683289"/>
      <w:bookmarkStart w:id="428" w:name="_Toc168306804"/>
      <w:bookmarkStart w:id="429" w:name="_Toc192836702"/>
      <w:r>
        <w:rPr>
          <w:rFonts w:hint="eastAsia"/>
        </w:rPr>
        <w:t>5.</w:t>
      </w:r>
      <w:r>
        <w:t>4</w:t>
      </w:r>
      <w:r>
        <w:rPr>
          <w:rFonts w:hint="eastAsia"/>
        </w:rPr>
        <w:t>.1</w:t>
      </w:r>
      <w:r>
        <w:rPr>
          <w:rFonts w:hint="eastAsia"/>
        </w:rPr>
        <w:tab/>
      </w:r>
      <w:r>
        <w:t>General</w:t>
      </w:r>
      <w:bookmarkEnd w:id="421"/>
      <w:bookmarkEnd w:id="422"/>
      <w:bookmarkEnd w:id="423"/>
      <w:bookmarkEnd w:id="424"/>
      <w:bookmarkEnd w:id="425"/>
      <w:bookmarkEnd w:id="426"/>
      <w:bookmarkEnd w:id="427"/>
      <w:bookmarkEnd w:id="428"/>
      <w:bookmarkEnd w:id="429"/>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Heading3"/>
      </w:pPr>
      <w:bookmarkStart w:id="430" w:name="_Toc24986324"/>
      <w:bookmarkStart w:id="431" w:name="_Toc34205752"/>
      <w:bookmarkStart w:id="432" w:name="_Toc39061936"/>
      <w:bookmarkStart w:id="433" w:name="_Toc43277178"/>
      <w:bookmarkStart w:id="434" w:name="_Toc49847508"/>
      <w:bookmarkStart w:id="435" w:name="_Toc56419484"/>
      <w:bookmarkStart w:id="436" w:name="_Toc112683290"/>
      <w:bookmarkStart w:id="437" w:name="_Toc168306805"/>
      <w:bookmarkStart w:id="438" w:name="_Toc192836703"/>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30"/>
      <w:bookmarkEnd w:id="431"/>
      <w:bookmarkEnd w:id="432"/>
      <w:bookmarkEnd w:id="433"/>
      <w:bookmarkEnd w:id="434"/>
      <w:bookmarkEnd w:id="435"/>
      <w:bookmarkEnd w:id="436"/>
      <w:bookmarkEnd w:id="437"/>
      <w:bookmarkEnd w:id="438"/>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99.75pt" o:ole="">
            <v:imagedata r:id="rId45" o:title=""/>
          </v:shape>
          <o:OLEObject Type="Embed" ProgID="Visio.Drawing.15" ShapeID="_x0000_i1042" DrawAspect="Content" ObjectID="_1803449523"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439" w:name="_Toc24986325"/>
      <w:bookmarkStart w:id="440" w:name="_Toc34205753"/>
      <w:bookmarkStart w:id="441" w:name="_Toc39061937"/>
      <w:bookmarkStart w:id="442" w:name="_Toc43277179"/>
      <w:bookmarkStart w:id="443" w:name="_Toc49847509"/>
      <w:bookmarkStart w:id="444" w:name="_Toc56419485"/>
      <w:bookmarkStart w:id="445" w:name="_Toc112683291"/>
      <w:bookmarkStart w:id="446" w:name="_Toc168306806"/>
      <w:bookmarkStart w:id="447" w:name="_Toc192836704"/>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9"/>
      <w:bookmarkEnd w:id="440"/>
      <w:bookmarkEnd w:id="441"/>
      <w:bookmarkEnd w:id="442"/>
      <w:bookmarkEnd w:id="443"/>
      <w:bookmarkEnd w:id="444"/>
      <w:bookmarkEnd w:id="445"/>
      <w:bookmarkEnd w:id="446"/>
      <w:bookmarkEnd w:id="447"/>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99.75pt" o:ole="">
            <v:imagedata r:id="rId47" o:title=""/>
          </v:shape>
          <o:OLEObject Type="Embed" ProgID="Visio.Drawing.15" ShapeID="_x0000_i1043" DrawAspect="Content" ObjectID="_1803449524"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Heading2"/>
      </w:pPr>
      <w:bookmarkStart w:id="448" w:name="_Toc168306807"/>
      <w:bookmarkStart w:id="449" w:name="_Toc192836705"/>
      <w:r>
        <w:rPr>
          <w:rFonts w:hint="eastAsia"/>
        </w:rPr>
        <w:lastRenderedPageBreak/>
        <w:t>5</w:t>
      </w:r>
      <w:r>
        <w:t>.</w:t>
      </w:r>
      <w:r w:rsidR="00FB4024" w:rsidRPr="00FB4024">
        <w:t>5</w:t>
      </w:r>
      <w:r>
        <w:tab/>
        <w:t>Support of Roaming Intermediaries</w:t>
      </w:r>
      <w:bookmarkEnd w:id="448"/>
      <w:bookmarkEnd w:id="449"/>
    </w:p>
    <w:p w14:paraId="0B0DACB2" w14:textId="1837ADDB" w:rsidR="00B35BB0" w:rsidRDefault="00B35BB0" w:rsidP="00B35BB0">
      <w:pPr>
        <w:pStyle w:val="Heading3"/>
      </w:pPr>
      <w:bookmarkStart w:id="450" w:name="_Toc168306808"/>
      <w:bookmarkStart w:id="451" w:name="_Toc192836706"/>
      <w:r>
        <w:t>5.</w:t>
      </w:r>
      <w:r w:rsidR="00FB4024" w:rsidRPr="00FB4024">
        <w:t>5</w:t>
      </w:r>
      <w:r w:rsidRPr="00FB4024">
        <w:t>.</w:t>
      </w:r>
      <w:r w:rsidR="00FB4024" w:rsidRPr="00FB4024">
        <w:t>1</w:t>
      </w:r>
      <w:r>
        <w:tab/>
        <w:t>General</w:t>
      </w:r>
      <w:bookmarkEnd w:id="450"/>
      <w:bookmarkEnd w:id="451"/>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Heading3"/>
      </w:pPr>
      <w:bookmarkStart w:id="452" w:name="_Toc168306809"/>
      <w:bookmarkStart w:id="453" w:name="_Toc192836707"/>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52"/>
      <w:bookmarkEnd w:id="453"/>
    </w:p>
    <w:p w14:paraId="5EE85042" w14:textId="38E18EAC" w:rsidR="00B35BB0" w:rsidRDefault="00B35BB0" w:rsidP="00B35BB0">
      <w:pPr>
        <w:pStyle w:val="Heading4"/>
        <w:rPr>
          <w:lang w:val="en-US" w:eastAsia="ja-JP"/>
        </w:rPr>
      </w:pPr>
      <w:bookmarkStart w:id="454" w:name="_Toc168306810"/>
      <w:bookmarkStart w:id="455" w:name="_Toc192836708"/>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4"/>
      <w:bookmarkEnd w:id="455"/>
    </w:p>
    <w:p w14:paraId="402B3653" w14:textId="196DD141" w:rsidR="00BB24F2" w:rsidRPr="00BB24F2" w:rsidRDefault="00BB24F2" w:rsidP="00BB24F2">
      <w:pPr>
        <w:pStyle w:val="Heading5"/>
        <w:rPr>
          <w:rFonts w:eastAsia="Yu Mincho"/>
          <w:lang w:val="en-US" w:eastAsia="ja-JP"/>
        </w:rPr>
      </w:pPr>
      <w:bookmarkStart w:id="456" w:name="_Toc168306811"/>
      <w:bookmarkStart w:id="457" w:name="_Toc192836709"/>
      <w:r w:rsidRPr="00067F1E">
        <w:t>5.5.2.1.</w:t>
      </w:r>
      <w:r w:rsidR="004C1F6A" w:rsidRPr="004C1F6A">
        <w:t>1</w:t>
      </w:r>
      <w:r w:rsidRPr="00067F1E">
        <w:tab/>
        <w:t>General</w:t>
      </w:r>
      <w:bookmarkEnd w:id="456"/>
      <w:bookmarkEnd w:id="457"/>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Heading5"/>
      </w:pPr>
      <w:bookmarkStart w:id="458" w:name="_Toc168306812"/>
      <w:bookmarkStart w:id="459" w:name="_Toc192836710"/>
      <w:r>
        <w:t>5.5.2.1.</w:t>
      </w:r>
      <w:r w:rsidR="004C1F6A" w:rsidRPr="004C1F6A">
        <w:t>2</w:t>
      </w:r>
      <w:r>
        <w:tab/>
      </w:r>
      <w:r w:rsidRPr="00DE54AB">
        <w:t>Successful N32-c connection establishment via one</w:t>
      </w:r>
      <w:r>
        <w:t xml:space="preserve"> </w:t>
      </w:r>
      <w:r w:rsidR="00AE6D79">
        <w:t>RI</w:t>
      </w:r>
      <w:bookmarkEnd w:id="458"/>
      <w:bookmarkEnd w:id="459"/>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05245B3C" w14:textId="4035DC1C" w:rsidR="00AE6D79" w:rsidRPr="00CD4291" w:rsidRDefault="00AE6D79" w:rsidP="00BB24F2">
      <w:pPr>
        <w:pStyle w:val="TH"/>
        <w:rPr>
          <w:rFonts w:eastAsia="Nokia Pure Text Light"/>
          <w:lang w:val="en-US" w:eastAsia="en-US"/>
        </w:rPr>
      </w:pPr>
      <w:r>
        <w:object w:dxaOrig="8110" w:dyaOrig="5810" w14:anchorId="0C1C7173">
          <v:shape id="_x0000_i1044" type="#_x0000_t75" style="width:406.5pt;height:291pt" o:ole="">
            <v:imagedata r:id="rId49" o:title=""/>
          </v:shape>
          <o:OLEObject Type="Embed" ProgID="Visio.Drawing.15" ShapeID="_x0000_i1044" DrawAspect="Content" ObjectID="_1803449525" r:id="rId50"/>
        </w:object>
      </w:r>
    </w:p>
    <w:p w14:paraId="623123DE" w14:textId="63F9B363" w:rsidR="00BB24F2" w:rsidRPr="00CD4291" w:rsidRDefault="00BB24F2" w:rsidP="00BB24F2">
      <w:pPr>
        <w:pStyle w:val="TF"/>
        <w:rPr>
          <w:rFonts w:eastAsia="Nokia Pure Text Light"/>
          <w:lang w:val="en-US" w:eastAsia="en-US"/>
        </w:rPr>
      </w:pPr>
      <w:bookmarkStart w:id="460"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61" w:name="_Hlk156904129"/>
      <w:bookmarkEnd w:id="460"/>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61"/>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5D676B14" w:rsidR="00BB24F2" w:rsidRPr="00E53C17" w:rsidRDefault="00BB24F2" w:rsidP="00BB24F2">
      <w:pPr>
        <w:pStyle w:val="B1"/>
      </w:pPr>
      <w:r w:rsidRPr="00E53C17">
        <w:t>3.</w:t>
      </w:r>
      <w:r w:rsidRPr="00E53C17">
        <w:tab/>
        <w:t xml:space="preserve">The </w:t>
      </w:r>
      <w:r w:rsidR="00AE6D79">
        <w:t>RI</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6383D51A" w:rsidR="00BB24F2" w:rsidRPr="00E53C17" w:rsidRDefault="00BB24F2" w:rsidP="00BB24F2">
      <w:pPr>
        <w:pStyle w:val="B2"/>
      </w:pPr>
      <w:r>
        <w:t xml:space="preserve">The </w:t>
      </w:r>
      <w:r w:rsidR="00AE6D79">
        <w:t>RI</w:t>
      </w:r>
      <w:r>
        <w:t xml:space="preserve"> may also consider the following information for the above determination:</w:t>
      </w:r>
    </w:p>
    <w:p w14:paraId="12940BD1" w14:textId="29725ECC"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33BAAE0D"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1BB3EAA9" w:rsidR="00BB24F2" w:rsidRDefault="00BB24F2" w:rsidP="00BB24F2">
      <w:pPr>
        <w:pStyle w:val="B2"/>
      </w:pPr>
      <w:r>
        <w:t>-</w:t>
      </w:r>
      <w:r>
        <w:tab/>
        <w:t xml:space="preserve">the p-SEPP FQDN, if the </w:t>
      </w:r>
      <w:r w:rsidR="00AE6D79">
        <w:t>RI</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Heading5"/>
        <w:rPr>
          <w:rFonts w:eastAsia="Nokia Pure Text Light"/>
          <w:lang w:val="en-US" w:eastAsia="en-US"/>
        </w:rPr>
      </w:pPr>
      <w:bookmarkStart w:id="462" w:name="_Toc168306813"/>
      <w:bookmarkStart w:id="463" w:name="_Toc192836711"/>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62"/>
      <w:bookmarkEnd w:id="463"/>
    </w:p>
    <w:p w14:paraId="5859D464" w14:textId="1209C3DD"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7BF66FBF" w:rsidR="00AE6D79" w:rsidRPr="001260E2" w:rsidRDefault="00AE6D79" w:rsidP="00BB24F2">
      <w:pPr>
        <w:pStyle w:val="TH"/>
      </w:pPr>
      <w:r>
        <w:object w:dxaOrig="11660" w:dyaOrig="6470" w14:anchorId="68A381EE">
          <v:shape id="_x0000_i1045" type="#_x0000_t75" style="width:482.25pt;height:266.25pt" o:ole="">
            <v:imagedata r:id="rId51" o:title=""/>
          </v:shape>
          <o:OLEObject Type="Embed" ProgID="Visio.Drawing.15" ShapeID="_x0000_i1045" DrawAspect="Content" ObjectID="_1803449526"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4" w:name="_Hlk156913583"/>
      <w:r>
        <w:t xml:space="preserve">Steps 1 to 3: same as steps 1 to 3 of </w:t>
      </w:r>
      <w:bookmarkStart w:id="465" w:name="_Hlk157075324"/>
      <w:r w:rsidRPr="00252C84">
        <w:t>Figure</w:t>
      </w:r>
      <w:r>
        <w:t> </w:t>
      </w:r>
      <w:r w:rsidRPr="00252C84">
        <w:t>5.5.2.1.</w:t>
      </w:r>
      <w:r w:rsidR="004E4A35" w:rsidRPr="004E4A35">
        <w:t>2</w:t>
      </w:r>
      <w:r w:rsidRPr="00252C84">
        <w:t>-</w:t>
      </w:r>
      <w:r>
        <w:t>1.</w:t>
      </w:r>
      <w:bookmarkEnd w:id="465"/>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4"/>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Heading4"/>
        <w:rPr>
          <w:lang w:val="en-US" w:eastAsia="ja-JP"/>
        </w:rPr>
      </w:pPr>
      <w:bookmarkStart w:id="466" w:name="_Toc168306814"/>
      <w:bookmarkStart w:id="467" w:name="_Toc192836712"/>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6"/>
      <w:bookmarkEnd w:id="467"/>
    </w:p>
    <w:p w14:paraId="5C51A67B" w14:textId="4FD249D1" w:rsidR="00B35BB0" w:rsidRPr="00716FBF" w:rsidRDefault="00B35BB0" w:rsidP="00B35BB0">
      <w:pPr>
        <w:pStyle w:val="Heading5"/>
      </w:pPr>
      <w:bookmarkStart w:id="468" w:name="_Toc168306815"/>
      <w:bookmarkStart w:id="469" w:name="_Toc192836713"/>
      <w:r w:rsidRPr="00B676F7">
        <w:t>5.</w:t>
      </w:r>
      <w:r w:rsidR="00662881" w:rsidRPr="00FB4024">
        <w:rPr>
          <w:lang w:val="en-US" w:eastAsia="ja-JP"/>
        </w:rPr>
        <w:t>5.2</w:t>
      </w:r>
      <w:r w:rsidRPr="00B676F7">
        <w:t>.</w:t>
      </w:r>
      <w:r>
        <w:t>2.1</w:t>
      </w:r>
      <w:r>
        <w:tab/>
        <w:t>General</w:t>
      </w:r>
      <w:bookmarkEnd w:id="468"/>
      <w:bookmarkEnd w:id="469"/>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DengXian"/>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26B75408" w:rsidR="00C038A8" w:rsidRPr="00421252" w:rsidRDefault="00C038A8" w:rsidP="00C038A8">
      <w:pPr>
        <w:pStyle w:val="Heading5"/>
      </w:pPr>
      <w:bookmarkStart w:id="470" w:name="_Toc168306816"/>
      <w:bookmarkStart w:id="471" w:name="_Toc192836714"/>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AE6D79">
        <w:t>RI</w:t>
      </w:r>
      <w:r w:rsidR="001803E4">
        <w:t xml:space="preserve"> A</w:t>
      </w:r>
      <w:bookmarkEnd w:id="470"/>
      <w:bookmarkEnd w:id="471"/>
    </w:p>
    <w:p w14:paraId="22B7B05A" w14:textId="01EAD0EB" w:rsidR="00C038A8" w:rsidRDefault="00AE6D79" w:rsidP="00C038A8">
      <w:pPr>
        <w:jc w:val="center"/>
      </w:pPr>
      <w:r>
        <w:object w:dxaOrig="11440" w:dyaOrig="4910" w14:anchorId="69FBF171">
          <v:shape id="_x0000_i1046" type="#_x0000_t75" style="width:482.25pt;height:206.25pt" o:ole="">
            <v:imagedata r:id="rId53" o:title=""/>
          </v:shape>
          <o:OLEObject Type="Embed" ProgID="Visio.Drawing.15" ShapeID="_x0000_i1046" DrawAspect="Content" ObjectID="_1803449527"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239AFB64"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0BAAE939" w:rsidR="001803E4" w:rsidRPr="00421252" w:rsidRDefault="001803E4" w:rsidP="001803E4">
      <w:pPr>
        <w:pStyle w:val="Heading5"/>
      </w:pPr>
      <w:bookmarkStart w:id="472" w:name="_Toc168306817"/>
      <w:bookmarkStart w:id="473" w:name="_Toc192836715"/>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AE6D79">
        <w:t xml:space="preserve">RI </w:t>
      </w:r>
      <w:r>
        <w:t>B</w:t>
      </w:r>
      <w:bookmarkEnd w:id="472"/>
      <w:bookmarkEnd w:id="473"/>
    </w:p>
    <w:p w14:paraId="65B7BB4B" w14:textId="3038EA9E" w:rsidR="001803E4" w:rsidRDefault="00AE6D79" w:rsidP="001803E4">
      <w:pPr>
        <w:jc w:val="center"/>
      </w:pPr>
      <w:r>
        <w:object w:dxaOrig="11440" w:dyaOrig="4910" w14:anchorId="2858751F">
          <v:shape id="_x0000_i1047" type="#_x0000_t75" style="width:482.25pt;height:206.25pt" o:ole="">
            <v:imagedata r:id="rId55" o:title=""/>
          </v:shape>
          <o:OLEObject Type="Embed" ProgID="Visio.Drawing.15" ShapeID="_x0000_i1047" DrawAspect="Content" ObjectID="_1803449528"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0D977F5B" w:rsidR="001803E4" w:rsidRDefault="00CA2B7C" w:rsidP="00CA2B7C">
      <w:pPr>
        <w:pStyle w:val="B1"/>
      </w:pPr>
      <w:r>
        <w:t>-</w:t>
      </w:r>
      <w:r>
        <w:tab/>
      </w:r>
      <w:r w:rsidR="001803E4" w:rsidRPr="00822671">
        <w:t>Steps 1</w:t>
      </w:r>
      <w:r w:rsidR="001803E4">
        <w:t xml:space="preserve"> and</w:t>
      </w:r>
      <w:r w:rsidR="001803E4" w:rsidRPr="00822671">
        <w:t xml:space="preserve"> 2</w:t>
      </w:r>
      <w:r w:rsidR="001803E4">
        <w:t xml:space="preserve">: </w:t>
      </w:r>
      <w:r w:rsidR="001803E4" w:rsidRPr="00822671">
        <w:t xml:space="preserve"> same as </w:t>
      </w:r>
      <w:r w:rsidR="001803E4">
        <w:t xml:space="preserve">steps 2 and 4 of </w:t>
      </w:r>
      <w:r w:rsidR="001803E4" w:rsidRPr="002947CD">
        <w:t>Figure 5.5.2.1.</w:t>
      </w:r>
      <w:r w:rsidR="004E4A35" w:rsidRPr="004E4A35">
        <w:t>3</w:t>
      </w:r>
      <w:r w:rsidR="001803E4" w:rsidRPr="002947CD">
        <w:t>-1</w:t>
      </w:r>
      <w:r w:rsidR="001803E4">
        <w:t>.</w:t>
      </w:r>
    </w:p>
    <w:p w14:paraId="6A67F716" w14:textId="11F2BF3D" w:rsidR="001803E4" w:rsidRPr="001803E4" w:rsidRDefault="00CA2B7C" w:rsidP="00CA2B7C">
      <w:pPr>
        <w:pStyle w:val="B1"/>
      </w:pPr>
      <w:r>
        <w:t>-</w:t>
      </w:r>
      <w:r>
        <w:tab/>
      </w:r>
      <w:r w:rsidR="001803E4">
        <w:t xml:space="preserve">Steps 3 and 4: same as step 2 of Figure 5.5.2.2.2-1. </w:t>
      </w:r>
      <w:r w:rsidR="001803E4" w:rsidRPr="00891057">
        <w:t xml:space="preserve">The RI-A shall send the response to the c-SEPP only upon receiving the </w:t>
      </w:r>
      <w:r w:rsidR="001803E4" w:rsidRPr="00E62D0E">
        <w:t xml:space="preserve">4xx or 5xx </w:t>
      </w:r>
      <w:r w:rsidR="001803E4" w:rsidRPr="00891057">
        <w:t>response from the RI-B</w:t>
      </w:r>
      <w:r>
        <w:t>.</w:t>
      </w:r>
    </w:p>
    <w:p w14:paraId="163D5439" w14:textId="128D79E1" w:rsidR="00B35BB0" w:rsidRDefault="00B35BB0" w:rsidP="00B35BB0">
      <w:pPr>
        <w:pStyle w:val="Heading3"/>
        <w:rPr>
          <w:lang w:val="en-US"/>
        </w:rPr>
      </w:pPr>
      <w:bookmarkStart w:id="474" w:name="_Toc168306818"/>
      <w:bookmarkStart w:id="475" w:name="_Toc192836716"/>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4"/>
      <w:bookmarkEnd w:id="475"/>
    </w:p>
    <w:p w14:paraId="49D4DD02" w14:textId="54D8C92C" w:rsidR="00B35BB0" w:rsidRDefault="00B35BB0" w:rsidP="00B35BB0">
      <w:pPr>
        <w:pStyle w:val="Heading4"/>
      </w:pPr>
      <w:bookmarkStart w:id="476" w:name="_Toc168306819"/>
      <w:bookmarkStart w:id="477" w:name="_Toc192836717"/>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6"/>
      <w:bookmarkEnd w:id="477"/>
    </w:p>
    <w:p w14:paraId="062F6874" w14:textId="027ADCBA" w:rsidR="00B35BB0" w:rsidRPr="00716FBF" w:rsidRDefault="00B35BB0" w:rsidP="00B35BB0">
      <w:pPr>
        <w:pStyle w:val="Heading5"/>
      </w:pPr>
      <w:bookmarkStart w:id="478" w:name="_Toc168306820"/>
      <w:bookmarkStart w:id="479" w:name="_Toc192836718"/>
      <w:r>
        <w:t>5.</w:t>
      </w:r>
      <w:r w:rsidR="00B0074C" w:rsidRPr="00B0074C">
        <w:t>5.3</w:t>
      </w:r>
      <w:r>
        <w:t>.1.1</w:t>
      </w:r>
      <w:r>
        <w:tab/>
        <w:t>General</w:t>
      </w:r>
      <w:bookmarkEnd w:id="478"/>
      <w:bookmarkEnd w:id="479"/>
    </w:p>
    <w:p w14:paraId="63C6CBA2" w14:textId="247FF7E0" w:rsidR="00B35BB0" w:rsidRPr="00B430FB" w:rsidRDefault="00B35BB0" w:rsidP="00B35BB0">
      <w:r w:rsidRPr="00B35BB0">
        <w:rPr>
          <w:rFonts w:eastAsia="DengXian"/>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DengXian"/>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Heading4"/>
      </w:pPr>
      <w:bookmarkStart w:id="480" w:name="_Toc168306821"/>
      <w:bookmarkStart w:id="481" w:name="_Toc192836719"/>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80"/>
      <w:bookmarkEnd w:id="481"/>
    </w:p>
    <w:p w14:paraId="0DE36050" w14:textId="13597AE8" w:rsidR="00FB01AF" w:rsidRPr="002E17CE" w:rsidRDefault="00FB01AF" w:rsidP="00FB01AF">
      <w:pPr>
        <w:pStyle w:val="Heading5"/>
      </w:pPr>
      <w:bookmarkStart w:id="482" w:name="_Toc168306822"/>
      <w:bookmarkStart w:id="483" w:name="_Toc192836720"/>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82"/>
      <w:bookmarkEnd w:id="483"/>
    </w:p>
    <w:p w14:paraId="0D30E04B" w14:textId="5D306D61" w:rsidR="00EC502F" w:rsidRPr="00E3192C" w:rsidRDefault="00EC502F" w:rsidP="00FB01AF">
      <w:pPr>
        <w:pStyle w:val="TH"/>
        <w:rPr>
          <w:rFonts w:eastAsia="Yu Mincho"/>
          <w:lang w:eastAsia="ja-JP"/>
        </w:rPr>
      </w:pPr>
      <w:r>
        <w:object w:dxaOrig="12170" w:dyaOrig="9450" w14:anchorId="2D4A0274">
          <v:shape id="_x0000_i1048" type="#_x0000_t75" style="width:480pt;height:374.25pt" o:ole="">
            <v:imagedata r:id="rId57" o:title=""/>
          </v:shape>
          <o:OLEObject Type="Embed" ProgID="Visio.Drawing.15" ShapeID="_x0000_i1048" DrawAspect="Content" ObjectID="_1803449529"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77777777" w:rsidR="00FB01AF" w:rsidRDefault="00FB01AF" w:rsidP="00FB01AF">
      <w:pPr>
        <w:pStyle w:val="B1"/>
        <w:ind w:left="284" w:firstLine="0"/>
      </w:pPr>
      <w:r>
        <w:t>1.</w:t>
      </w:r>
      <w:r>
        <w:tab/>
        <w:t>The cSEPP receives a service request (HTTP request) message from cNF.</w:t>
      </w:r>
    </w:p>
    <w:p w14:paraId="3C4DFB6C" w14:textId="77777777" w:rsidR="00FB01AF" w:rsidRPr="0053656A" w:rsidRDefault="00FB01AF" w:rsidP="00FB01AF">
      <w:pPr>
        <w:pStyle w:val="B1"/>
      </w:pPr>
      <w:r>
        <w:t>2.</w:t>
      </w:r>
      <w:r>
        <w:tab/>
      </w:r>
      <w:r w:rsidRPr="0053656A">
        <w:t xml:space="preserve">The cSEPP </w:t>
      </w:r>
      <w:r>
        <w:t>sends an N32-f request using PRINS security (i.e. JOSE protected message) to forward the service request message to the pSEPP.</w:t>
      </w:r>
    </w:p>
    <w:p w14:paraId="16B32D66" w14:textId="25F4A123" w:rsidR="00FB01AF" w:rsidRPr="00A11E60" w:rsidRDefault="00FB01AF" w:rsidP="00FB01AF">
      <w:pPr>
        <w:pStyle w:val="B1"/>
      </w:pPr>
      <w:r>
        <w:t>3.</w:t>
      </w:r>
      <w:r>
        <w:tab/>
      </w:r>
      <w:r w:rsidRPr="008919F3">
        <w:t xml:space="preserve">The </w:t>
      </w:r>
      <w:r w:rsidR="00EC502F">
        <w:t>RI</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Pr="008919F3">
        <w:t xml:space="preserve"> suggests the cSEPP to forward in the error response to the cNF, if the cSEPP cannot or does not attempt to re-send the N32-f request taking into account the N32-f error information.</w:t>
      </w:r>
    </w:p>
    <w:p w14:paraId="72E1650A" w14:textId="77777777" w:rsidR="00FB01AF" w:rsidRDefault="00FB01AF" w:rsidP="00FB01AF">
      <w:pPr>
        <w:pStyle w:val="B1"/>
      </w:pPr>
      <w:r>
        <w:t>4.</w:t>
      </w:r>
      <w:r>
        <w:tab/>
      </w:r>
      <w:r w:rsidRPr="00AE6682">
        <w:t xml:space="preserve">If </w:t>
      </w:r>
      <w:r>
        <w:t>the cSEPP cannot or does not attempt to re-send the N32-f request taking into account the N32-f error information, the cSEPP sends an error response to the cNF. The cSEPP may use the suggested status code and/or suggested application error for the error response sent to the cNF (e.g. the cSEPP may send a "504</w:t>
      </w:r>
      <w:r w:rsidRPr="00BD41C6">
        <w:t xml:space="preserve"> </w:t>
      </w:r>
      <w:r>
        <w:t>Gateway timeout" response with the cause "</w:t>
      </w:r>
      <w:r w:rsidRPr="00990A83">
        <w:t>TARGET_PLMN_NOT_REACHABLE</w:t>
      </w:r>
      <w:r>
        <w:t>" in the ProblemDetails)</w:t>
      </w:r>
      <w:r w:rsidRPr="00BD41C6">
        <w:t>.</w:t>
      </w:r>
    </w:p>
    <w:p w14:paraId="4BEE194F" w14:textId="22E46BEC" w:rsidR="00FB01AF" w:rsidRDefault="00FB01AF" w:rsidP="00FB01AF">
      <w:pPr>
        <w:pStyle w:val="B1"/>
      </w:pPr>
      <w:r>
        <w:lastRenderedPageBreak/>
        <w:t xml:space="preserve">5. </w:t>
      </w:r>
      <w:r>
        <w:tab/>
        <w:t xml:space="preserve">Alternatively, the cSEPP may re-send the N32-f request taking into account the N32-f error information that was received from the </w:t>
      </w:r>
      <w:r w:rsidR="00EC502F">
        <w:t>RI</w:t>
      </w:r>
      <w:r>
        <w:t xml:space="preserve">. For instance, </w:t>
      </w:r>
      <w:r w:rsidRPr="00CE73E4">
        <w:t>if the cSEPP receives an error message with</w:t>
      </w:r>
      <w:r>
        <w:t xml:space="preserve"> the</w:t>
      </w:r>
      <w:r w:rsidRPr="00CE73E4">
        <w:t xml:space="preserve"> application error "POLICY_MISMATCH", the cSEPP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Heading5"/>
      </w:pPr>
      <w:bookmarkStart w:id="484" w:name="_Toc168306823"/>
      <w:bookmarkStart w:id="485" w:name="_Toc192836721"/>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4"/>
      <w:bookmarkEnd w:id="485"/>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25pt;height:417.75pt" o:ole="">
            <v:imagedata r:id="rId59" o:title=""/>
          </v:shape>
          <o:OLEObject Type="Embed" ProgID="Visio.Drawing.15" ShapeID="_x0000_i1049" DrawAspect="Content" ObjectID="_1803449530"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Heading4"/>
      </w:pPr>
      <w:bookmarkStart w:id="486" w:name="_Toc168306824"/>
      <w:bookmarkStart w:id="487" w:name="_Hlk151372987"/>
      <w:bookmarkStart w:id="488" w:name="_Toc192836722"/>
      <w:r w:rsidRPr="00EF32FE">
        <w:t>5.</w:t>
      </w:r>
      <w:r w:rsidR="00B0074C">
        <w:t>5</w:t>
      </w:r>
      <w:r w:rsidRPr="00EF32FE">
        <w:t>.</w:t>
      </w:r>
      <w:r w:rsidR="00B0074C">
        <w:t>3</w:t>
      </w:r>
      <w:r w:rsidRPr="00EF32FE">
        <w:t>.3</w:t>
      </w:r>
      <w:r w:rsidRPr="00EF32FE">
        <w:tab/>
        <w:t>N32-f related error determined upon receipt of an N32-f response</w:t>
      </w:r>
      <w:bookmarkEnd w:id="486"/>
      <w:bookmarkEnd w:id="488"/>
    </w:p>
    <w:p w14:paraId="20039FD5" w14:textId="78F85577" w:rsidR="00646E9A" w:rsidRDefault="00646E9A" w:rsidP="00646E9A">
      <w:pPr>
        <w:pStyle w:val="Heading5"/>
      </w:pPr>
      <w:bookmarkStart w:id="489" w:name="_Toc168306825"/>
      <w:bookmarkStart w:id="490" w:name="_Toc192836723"/>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9"/>
      <w:bookmarkEnd w:id="490"/>
    </w:p>
    <w:p w14:paraId="46176C45" w14:textId="69F3A7BF" w:rsidR="00646E9A" w:rsidRPr="00646E9A" w:rsidRDefault="00646E9A" w:rsidP="00646E9A">
      <w:pPr>
        <w:rPr>
          <w:rFonts w:eastAsia="DengXian"/>
          <w:lang w:eastAsia="ja-JP"/>
        </w:rPr>
      </w:pPr>
      <w:r w:rsidRPr="00646E9A">
        <w:rPr>
          <w:rFonts w:eastAsia="DengXian"/>
          <w:lang w:eastAsia="ja-JP"/>
        </w:rPr>
        <w:t xml:space="preserve">The procedure below describes the situation in which </w:t>
      </w:r>
      <w:r w:rsidR="00EC502F">
        <w:t>RI</w:t>
      </w:r>
      <w:r w:rsidRPr="00646E9A">
        <w:rPr>
          <w:rFonts w:eastAsia="DengXian"/>
          <w:lang w:eastAsia="ja-JP"/>
        </w:rPr>
        <w:t xml:space="preserve"> B detects an error in the response.</w:t>
      </w:r>
    </w:p>
    <w:p w14:paraId="1054DF22" w14:textId="43772B6B" w:rsidR="00EC502F" w:rsidRDefault="00EC502F" w:rsidP="00646E9A">
      <w:pPr>
        <w:pStyle w:val="TH"/>
      </w:pPr>
      <w:r>
        <w:object w:dxaOrig="11480" w:dyaOrig="8730" w14:anchorId="35A79BDD">
          <v:shape id="_x0000_i1050" type="#_x0000_t75" style="width:481.5pt;height:366pt" o:ole="">
            <v:imagedata r:id="rId61" o:title=""/>
          </v:shape>
          <o:OLEObject Type="Embed" ProgID="Visio.Drawing.15" ShapeID="_x0000_i1050" DrawAspect="Content" ObjectID="_1803449531"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63D0CA0C" w:rsidR="00646E9A" w:rsidRPr="008F3823" w:rsidRDefault="00646E9A" w:rsidP="00646E9A">
      <w:pPr>
        <w:pStyle w:val="B1"/>
      </w:pPr>
      <w:r>
        <w:t>3.</w:t>
      </w:r>
      <w:r>
        <w:tab/>
      </w:r>
      <w:r w:rsidRPr="008F3823">
        <w:t xml:space="preserve">The pSEPP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33822A2"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EC502F">
        <w:t>RI</w:t>
      </w:r>
      <w:r w:rsidRPr="00722A3C">
        <w:t xml:space="preserve"> 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EC502F">
        <w:t>RI</w:t>
      </w:r>
      <w:r>
        <w:rPr>
          <w:lang w:eastAsia="ja-JP"/>
        </w:rPr>
        <w:t xml:space="preserve"> 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448A3C44"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0636DC04" w:rsidR="00646E9A" w:rsidRDefault="00646E9A" w:rsidP="00646E9A">
      <w:pPr>
        <w:pStyle w:val="B1"/>
      </w:pPr>
      <w:r>
        <w:t>9.</w:t>
      </w:r>
      <w:r>
        <w:tab/>
        <w:t xml:space="preserve">The </w:t>
      </w:r>
      <w:r w:rsidR="00EC502F">
        <w:t>RI</w:t>
      </w:r>
      <w:r>
        <w:t xml:space="preserve"> 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Roaming Intermediary 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apiRoot of the N32-c message with the apiRoot of that N32-c service instance and forwards the N32-c message </w:t>
      </w:r>
      <w:r w:rsidRPr="001277D6">
        <w:rPr>
          <w:color w:val="000000"/>
        </w:rPr>
        <w:lastRenderedPageBreak/>
        <w:t>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162FE31F"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EC502F">
        <w:t>RI</w:t>
      </w:r>
      <w:r w:rsidRPr="008F3823">
        <w:rPr>
          <w:lang w:eastAsia="ja-JP"/>
        </w:rPr>
        <w:t xml:space="preserve"> 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77777777" w:rsidR="00646E9A" w:rsidRPr="008F3823" w:rsidRDefault="00646E9A" w:rsidP="00646E9A">
      <w:pPr>
        <w:pStyle w:val="B1"/>
      </w:pPr>
      <w:r>
        <w:t>14.</w:t>
      </w:r>
      <w:r>
        <w:tab/>
        <w:t>T</w:t>
      </w:r>
      <w:r w:rsidRPr="007C364B">
        <w:t>he pSEP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280F47D1"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xml:space="preserve">, taking into account any error information earlier received from the cSEPP or </w:t>
      </w:r>
      <w:r w:rsidR="00EC502F">
        <w:t>RI</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6D42D425" w:rsidR="00646E9A" w:rsidRPr="008F3823" w:rsidRDefault="00646E9A" w:rsidP="00646E9A">
      <w:pPr>
        <w:rPr>
          <w:lang w:eastAsia="ja-JP"/>
        </w:rPr>
      </w:pPr>
      <w:r>
        <w:rPr>
          <w:lang w:eastAsia="ja-JP"/>
        </w:rPr>
        <w:t xml:space="preserve">The procedure is identical if the </w:t>
      </w:r>
      <w:r w:rsidR="00EC502F">
        <w:t>RI</w:t>
      </w:r>
      <w:r>
        <w:rPr>
          <w:lang w:eastAsia="ja-JP"/>
        </w:rPr>
        <w:t xml:space="preserve"> A detects an error.</w:t>
      </w:r>
    </w:p>
    <w:p w14:paraId="5F3AEA95" w14:textId="37D18AA0" w:rsidR="00646E9A" w:rsidRPr="002B5482" w:rsidRDefault="00646E9A" w:rsidP="00646E9A">
      <w:pPr>
        <w:pStyle w:val="Heading5"/>
      </w:pPr>
      <w:bookmarkStart w:id="491" w:name="_Toc168306826"/>
      <w:bookmarkStart w:id="492" w:name="_Toc192836724"/>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91"/>
      <w:bookmarkEnd w:id="492"/>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Hyperlink"/>
          </w:rPr>
          <w:t>https://sepp-n32f.5gc.mnc203.mcc422.3gppnetwork.org:443</w:t>
        </w:r>
      </w:hyperlink>
      <w:r w:rsidRPr="00B03646">
        <w:t>, the dummy N32-c apiRoot is:</w:t>
      </w:r>
    </w:p>
    <w:p w14:paraId="7F70EAEC" w14:textId="77777777" w:rsidR="00887EC8" w:rsidRPr="00B03646" w:rsidRDefault="00000000" w:rsidP="00887EC8">
      <w:pPr>
        <w:pStyle w:val="B2"/>
        <w:ind w:left="1701" w:firstLine="1"/>
      </w:pPr>
      <w:hyperlink r:id="rId64" w:history="1">
        <w:r w:rsidR="00887EC8" w:rsidRPr="00B03646">
          <w:rPr>
            <w:rStyle w:val="Hyperlink"/>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DengXian"/>
          <w:lang w:eastAsia="en-US"/>
        </w:rPr>
      </w:pPr>
      <w:r w:rsidRPr="00B03646">
        <w:rPr>
          <w:rFonts w:eastAsia="DengXian"/>
          <w:lang w:eastAsia="en-US"/>
        </w:rPr>
        <w:t>NOTE:</w:t>
      </w:r>
      <w:r w:rsidRPr="00B03646">
        <w:rPr>
          <w:rFonts w:eastAsia="DengXian"/>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Heading4"/>
        <w:rPr>
          <w:noProof/>
        </w:rPr>
      </w:pPr>
      <w:bookmarkStart w:id="493" w:name="_Toc168306827"/>
      <w:bookmarkStart w:id="494" w:name="_Toc192836725"/>
      <w:bookmarkEnd w:id="487"/>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3"/>
      <w:bookmarkEnd w:id="494"/>
    </w:p>
    <w:p w14:paraId="7DF90F13" w14:textId="533405B5" w:rsidR="00FB4024" w:rsidRPr="002B5482" w:rsidRDefault="00FB4024" w:rsidP="00FB4024">
      <w:pPr>
        <w:pStyle w:val="Heading5"/>
      </w:pPr>
      <w:bookmarkStart w:id="495" w:name="_Toc168306828"/>
      <w:bookmarkStart w:id="496" w:name="_Toc192836726"/>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5"/>
      <w:bookmarkEnd w:id="496"/>
    </w:p>
    <w:p w14:paraId="2A24DB9D" w14:textId="1CA64BBC" w:rsidR="00526F2E" w:rsidRDefault="00EC502F" w:rsidP="00526F2E">
      <w:pPr>
        <w:pStyle w:val="TF"/>
      </w:pPr>
      <w:r>
        <w:object w:dxaOrig="11440" w:dyaOrig="4910" w14:anchorId="52C2F240">
          <v:shape id="_x0000_i1051" type="#_x0000_t75" style="width:482.25pt;height:206.25pt" o:ole="">
            <v:imagedata r:id="rId65" o:title=""/>
          </v:shape>
          <o:OLEObject Type="Embed" ProgID="Visio.Drawing.15" ShapeID="_x0000_i1051" DrawAspect="Content" ObjectID="_1803449532"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75ED3F1" w:rsidR="00526F2E" w:rsidRDefault="00526F2E" w:rsidP="00526F2E">
      <w:pPr>
        <w:pStyle w:val="B1"/>
      </w:pPr>
      <w:r>
        <w:rPr>
          <w:rFonts w:hint="eastAsia"/>
          <w:lang w:eastAsia="ja-JP"/>
        </w:rPr>
        <w:t>3</w:t>
      </w:r>
      <w:r>
        <w:t>.</w:t>
      </w:r>
      <w:r>
        <w:tab/>
        <w:t>T</w:t>
      </w:r>
      <w:r w:rsidRPr="00193F54">
        <w:t xml:space="preserve">he </w:t>
      </w:r>
      <w:r w:rsidR="00EC502F">
        <w:t>RI</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Heading5"/>
        <w:rPr>
          <w:lang w:val="en-US"/>
        </w:rPr>
      </w:pPr>
      <w:bookmarkStart w:id="497" w:name="_Toc168306829"/>
      <w:bookmarkStart w:id="498" w:name="_Toc192836727"/>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7"/>
      <w:bookmarkEnd w:id="498"/>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Heading4"/>
        <w:rPr>
          <w:rFonts w:eastAsia="DengXian"/>
          <w:lang w:eastAsia="zh-CN"/>
        </w:rPr>
      </w:pPr>
      <w:bookmarkStart w:id="499" w:name="_Toc168306830"/>
      <w:bookmarkStart w:id="500" w:name="_Toc192836728"/>
      <w:r w:rsidRPr="00651BEE">
        <w:rPr>
          <w:rFonts w:eastAsia="DengXian" w:hint="eastAsia"/>
          <w:lang w:eastAsia="zh-CN"/>
        </w:rPr>
        <w:lastRenderedPageBreak/>
        <w:t>5</w:t>
      </w:r>
      <w:r w:rsidRPr="00651BEE">
        <w:rPr>
          <w:rFonts w:eastAsia="DengXian"/>
          <w:lang w:eastAsia="zh-CN"/>
        </w:rPr>
        <w:t>.5.3.5</w:t>
      </w:r>
      <w:r w:rsidRPr="00651BEE">
        <w:rPr>
          <w:rFonts w:eastAsia="DengXian"/>
          <w:lang w:eastAsia="zh-CN"/>
        </w:rPr>
        <w:tab/>
      </w:r>
      <w:r w:rsidRPr="00A642FD">
        <w:t xml:space="preserve">Handling of applicative events trigger determined by </w:t>
      </w:r>
      <w:r w:rsidR="00EC502F">
        <w:t>RI</w:t>
      </w:r>
      <w:bookmarkEnd w:id="499"/>
      <w:bookmarkEnd w:id="500"/>
    </w:p>
    <w:p w14:paraId="1B9F241C" w14:textId="58F48756" w:rsidR="00673475" w:rsidRPr="00A642FD" w:rsidRDefault="00A642FD" w:rsidP="00673475">
      <w:pPr>
        <w:pStyle w:val="Heading5"/>
      </w:pPr>
      <w:bookmarkStart w:id="501" w:name="_Toc168306831"/>
      <w:bookmarkStart w:id="502" w:name="_Toc192836729"/>
      <w:r>
        <w:t>5.5.3.5.1</w:t>
      </w:r>
      <w:r>
        <w:tab/>
      </w:r>
      <w:r w:rsidR="00673475" w:rsidRPr="00A642FD">
        <w:t xml:space="preserve">Applicative request message originated by </w:t>
      </w:r>
      <w:r w:rsidR="00EC502F">
        <w:t>RI</w:t>
      </w:r>
      <w:r w:rsidR="00673475" w:rsidRPr="00A642FD">
        <w:t xml:space="preserve"> via N32-f</w:t>
      </w:r>
      <w:bookmarkEnd w:id="501"/>
      <w:bookmarkEnd w:id="502"/>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25pt;height:186.75pt" o:ole="">
            <v:imagedata r:id="rId67" o:title=""/>
          </v:shape>
          <o:OLEObject Type="Embed" ProgID="Visio.Drawing.15" ShapeID="_x0000_i1052" DrawAspect="Content" ObjectID="_1803449533"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DengXian"/>
        </w:rPr>
        <w:t>NOTE</w:t>
      </w:r>
      <w:r w:rsidRPr="00A642FD">
        <w:rPr>
          <w:rFonts w:eastAsia="DengXian"/>
          <w:lang w:val="en-US"/>
        </w:rPr>
        <w:t> </w:t>
      </w:r>
      <w:r w:rsidR="003E1C9B" w:rsidRPr="00A642FD">
        <w:rPr>
          <w:rFonts w:eastAsia="DengXian"/>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Heading5"/>
      </w:pPr>
      <w:bookmarkStart w:id="503" w:name="_Toc168306832"/>
      <w:bookmarkStart w:id="504" w:name="_Toc192836730"/>
      <w:r>
        <w:rPr>
          <w:lang w:eastAsia="ja-JP"/>
        </w:rPr>
        <w:t>5.5.3.5.2</w:t>
      </w:r>
      <w:r>
        <w:rPr>
          <w:lang w:eastAsia="ja-JP"/>
        </w:rPr>
        <w:tab/>
      </w:r>
      <w:r w:rsidR="00673475" w:rsidRPr="00A642FD">
        <w:rPr>
          <w:lang w:eastAsia="ja-JP"/>
        </w:rPr>
        <w:t xml:space="preserve">Originated request message formatting by the </w:t>
      </w:r>
      <w:r w:rsidR="00EC502F">
        <w:t>RI</w:t>
      </w:r>
      <w:bookmarkEnd w:id="503"/>
      <w:bookmarkEnd w:id="504"/>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Heading3"/>
        <w:rPr>
          <w:lang w:val="en-US"/>
        </w:rPr>
      </w:pPr>
      <w:bookmarkStart w:id="505" w:name="_Toc160551163"/>
      <w:bookmarkStart w:id="506" w:name="_Toc168306833"/>
      <w:bookmarkStart w:id="507" w:name="_Toc192836731"/>
      <w:r w:rsidRPr="00815E98">
        <w:rPr>
          <w:lang w:val="en-US"/>
        </w:rPr>
        <w:t>5.</w:t>
      </w:r>
      <w:r w:rsidRPr="00B0074C">
        <w:rPr>
          <w:lang w:val="en-US"/>
        </w:rPr>
        <w:t>5.</w:t>
      </w:r>
      <w:r w:rsidR="00635447" w:rsidRPr="00635447">
        <w:rPr>
          <w:lang w:val="en-US"/>
        </w:rPr>
        <w:t>4</w:t>
      </w:r>
      <w:r w:rsidRPr="00815E98">
        <w:rPr>
          <w:lang w:val="en-US"/>
        </w:rPr>
        <w:tab/>
      </w:r>
      <w:bookmarkEnd w:id="505"/>
      <w:r>
        <w:rPr>
          <w:lang w:val="en-US"/>
        </w:rPr>
        <w:t>N32-f Context and/or N32-f Connection termination initiated by the RI</w:t>
      </w:r>
      <w:bookmarkEnd w:id="506"/>
      <w:bookmarkEnd w:id="507"/>
    </w:p>
    <w:p w14:paraId="48803BCE" w14:textId="5E87423A" w:rsidR="00564795" w:rsidRDefault="00564795" w:rsidP="00564795">
      <w:pPr>
        <w:pStyle w:val="Heading4"/>
        <w:rPr>
          <w:lang w:val="en-US"/>
        </w:rPr>
      </w:pPr>
      <w:bookmarkStart w:id="508" w:name="_Toc168306834"/>
      <w:bookmarkStart w:id="509" w:name="_Toc192836732"/>
      <w:r>
        <w:rPr>
          <w:lang w:val="en-US"/>
        </w:rPr>
        <w:t>5.5.</w:t>
      </w:r>
      <w:r w:rsidR="00635447" w:rsidRPr="00635447">
        <w:rPr>
          <w:lang w:val="en-US"/>
        </w:rPr>
        <w:t>4</w:t>
      </w:r>
      <w:r>
        <w:rPr>
          <w:lang w:val="en-US"/>
        </w:rPr>
        <w:t>.1</w:t>
      </w:r>
      <w:r>
        <w:rPr>
          <w:lang w:val="en-US"/>
        </w:rPr>
        <w:tab/>
        <w:t>General</w:t>
      </w:r>
      <w:bookmarkEnd w:id="508"/>
      <w:bookmarkEnd w:id="509"/>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Heading4"/>
        <w:rPr>
          <w:lang w:val="en-US"/>
        </w:rPr>
      </w:pPr>
      <w:bookmarkStart w:id="510" w:name="_Toc168306835"/>
      <w:bookmarkStart w:id="511" w:name="_Toc192836733"/>
      <w:r>
        <w:rPr>
          <w:lang w:val="en-US"/>
        </w:rPr>
        <w:t>5.5.</w:t>
      </w:r>
      <w:r w:rsidR="00635447" w:rsidRPr="00635447">
        <w:rPr>
          <w:lang w:val="en-US"/>
        </w:rPr>
        <w:t>4</w:t>
      </w:r>
      <w:r>
        <w:rPr>
          <w:lang w:val="en-US"/>
        </w:rPr>
        <w:t>.2</w:t>
      </w:r>
      <w:r>
        <w:rPr>
          <w:lang w:val="en-US"/>
        </w:rPr>
        <w:tab/>
        <w:t>N32-f error reporting request encapsulated in a N32-f request</w:t>
      </w:r>
      <w:bookmarkEnd w:id="510"/>
      <w:bookmarkEnd w:id="511"/>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65E67A09" w14:textId="77777777" w:rsidR="00564795" w:rsidRDefault="00564795" w:rsidP="00564795">
      <w:pPr>
        <w:pStyle w:val="TH"/>
      </w:pPr>
      <w:r>
        <w:object w:dxaOrig="11271" w:dyaOrig="8021" w14:anchorId="6AE57A07">
          <v:shape id="_x0000_i1053" type="#_x0000_t75" style="width:388.5pt;height:278.25pt" o:ole="">
            <v:imagedata r:id="rId69" o:title=""/>
          </v:shape>
          <o:OLEObject Type="Embed" ProgID="Visio.Drawing.15" ShapeID="_x0000_i1053" DrawAspect="Content" ObjectID="_1803449534"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12"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7226F40B" w:rsidR="00564795" w:rsidRPr="00A57BE4" w:rsidRDefault="00932268" w:rsidP="00932268">
      <w:pPr>
        <w:pStyle w:val="B1"/>
      </w:pPr>
      <w:bookmarkStart w:id="513" w:name="MCCQCTEMPBM_00000031"/>
      <w:bookmarkEnd w:id="512"/>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 sender identity (so that the SEPP N32-c instance can determine the RI that originated the error and take </w:t>
      </w:r>
      <w:r w:rsidR="00564795">
        <w:t>the</w:t>
      </w:r>
      <w:r w:rsidR="00564795" w:rsidRPr="00A57BE4">
        <w:t xml:space="preserve"> proper decision based the contract or the agreement between the SEPP and the RI).</w:t>
      </w:r>
    </w:p>
    <w:bookmarkEnd w:id="513"/>
    <w:p w14:paraId="0C07133C" w14:textId="6C1FDFB5" w:rsidR="00564795" w:rsidRPr="00A57BE4" w:rsidRDefault="00932268" w:rsidP="00932268">
      <w:pPr>
        <w:pStyle w:val="B2"/>
      </w:pPr>
      <w:r>
        <w:tab/>
      </w:r>
      <w:r w:rsidR="00564795" w:rsidRPr="00A57BE4">
        <w:t xml:space="preserve">Based on the error information received from the RI,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4"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4"/>
    </w:p>
    <w:p w14:paraId="012C2907" w14:textId="6EF8DAD2" w:rsidR="00564795" w:rsidRDefault="00564795" w:rsidP="00564795">
      <w:pPr>
        <w:pStyle w:val="Heading4"/>
        <w:rPr>
          <w:lang w:val="en-US"/>
        </w:rPr>
      </w:pPr>
      <w:bookmarkStart w:id="515" w:name="_Toc168306836"/>
      <w:bookmarkStart w:id="516" w:name="_Toc192836734"/>
      <w:r>
        <w:rPr>
          <w:lang w:val="en-US"/>
        </w:rPr>
        <w:t>5.5.</w:t>
      </w:r>
      <w:r w:rsidR="00635447" w:rsidRPr="00635447">
        <w:rPr>
          <w:lang w:val="en-US"/>
        </w:rPr>
        <w:t>4</w:t>
      </w:r>
      <w:r>
        <w:rPr>
          <w:lang w:val="en-US"/>
        </w:rPr>
        <w:t>.3</w:t>
      </w:r>
      <w:r>
        <w:rPr>
          <w:lang w:val="en-US"/>
        </w:rPr>
        <w:tab/>
        <w:t>Using N32-f error response</w:t>
      </w:r>
      <w:bookmarkEnd w:id="515"/>
      <w:bookmarkEnd w:id="516"/>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18C5083D" w14:textId="77777777" w:rsidR="00564795" w:rsidRDefault="00564795" w:rsidP="00564795">
      <w:pPr>
        <w:pStyle w:val="TH"/>
      </w:pPr>
      <w:r>
        <w:object w:dxaOrig="11921" w:dyaOrig="7361" w14:anchorId="0087474C">
          <v:shape id="_x0000_i1054" type="#_x0000_t75" style="width:414.75pt;height:256.5pt" o:ole="">
            <v:imagedata r:id="rId71" o:title=""/>
          </v:shape>
          <o:OLEObject Type="Embed" ProgID="Visio.Drawing.15" ShapeID="_x0000_i1054" DrawAspect="Content" ObjectID="_1803449535"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7"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53EADF8A" w:rsidR="00564795" w:rsidRDefault="00932268" w:rsidP="00932268">
      <w:pPr>
        <w:pStyle w:val="B1"/>
        <w:rPr>
          <w:lang w:eastAsia="zh-CN"/>
        </w:rPr>
      </w:pPr>
      <w:bookmarkStart w:id="518" w:name="MCCQCTEMPBM_00000034"/>
      <w:bookmarkEnd w:id="517"/>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SEPP that the N32-f context is requested to be terminated</w:t>
      </w:r>
      <w:r w:rsidR="00564795">
        <w:rPr>
          <w:lang w:eastAsia="zh-CN"/>
        </w:rPr>
        <w:t>.</w:t>
      </w:r>
    </w:p>
    <w:bookmarkEnd w:id="518"/>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Heading1"/>
      </w:pPr>
      <w:bookmarkStart w:id="519" w:name="_Toc24986326"/>
      <w:bookmarkStart w:id="520" w:name="_Toc34205754"/>
      <w:bookmarkStart w:id="521" w:name="_Toc39061938"/>
      <w:bookmarkStart w:id="522" w:name="_Toc43277180"/>
      <w:bookmarkStart w:id="523" w:name="_Toc49847510"/>
      <w:bookmarkStart w:id="524" w:name="_Toc56419486"/>
      <w:bookmarkStart w:id="525" w:name="_Toc112683292"/>
      <w:bookmarkStart w:id="526" w:name="_Toc168306837"/>
      <w:bookmarkStart w:id="527" w:name="_Toc192836735"/>
      <w:r>
        <w:rPr>
          <w:rFonts w:hint="eastAsia"/>
        </w:rPr>
        <w:t>6</w:t>
      </w:r>
      <w:r>
        <w:rPr>
          <w:rFonts w:hint="eastAsia"/>
        </w:rPr>
        <w:tab/>
      </w:r>
      <w:r>
        <w:t>API Definitions</w:t>
      </w:r>
      <w:bookmarkEnd w:id="519"/>
      <w:bookmarkEnd w:id="520"/>
      <w:bookmarkEnd w:id="521"/>
      <w:bookmarkEnd w:id="522"/>
      <w:bookmarkEnd w:id="523"/>
      <w:bookmarkEnd w:id="524"/>
      <w:bookmarkEnd w:id="525"/>
      <w:bookmarkEnd w:id="526"/>
      <w:bookmarkEnd w:id="527"/>
    </w:p>
    <w:p w14:paraId="57256487" w14:textId="77777777" w:rsidR="000D5C20" w:rsidRDefault="000D5C20" w:rsidP="00180131">
      <w:pPr>
        <w:pStyle w:val="Heading2"/>
      </w:pPr>
      <w:bookmarkStart w:id="528" w:name="_Toc24986327"/>
      <w:bookmarkStart w:id="529" w:name="_Toc34205755"/>
      <w:bookmarkStart w:id="530" w:name="_Toc39061939"/>
      <w:bookmarkStart w:id="531" w:name="_Toc43277181"/>
      <w:bookmarkStart w:id="532" w:name="_Toc49847511"/>
      <w:bookmarkStart w:id="533" w:name="_Toc56419487"/>
      <w:bookmarkStart w:id="534" w:name="_Toc112683293"/>
      <w:bookmarkStart w:id="535" w:name="_Toc168306838"/>
      <w:bookmarkStart w:id="536" w:name="_Toc192836736"/>
      <w:r>
        <w:rPr>
          <w:rFonts w:hint="eastAsia"/>
        </w:rPr>
        <w:t>6.1</w:t>
      </w:r>
      <w:r>
        <w:rPr>
          <w:rFonts w:hint="eastAsia"/>
        </w:rPr>
        <w:tab/>
      </w:r>
      <w:r>
        <w:t>N32 Handshake API</w:t>
      </w:r>
      <w:bookmarkEnd w:id="528"/>
      <w:bookmarkEnd w:id="529"/>
      <w:bookmarkEnd w:id="530"/>
      <w:bookmarkEnd w:id="531"/>
      <w:bookmarkEnd w:id="532"/>
      <w:bookmarkEnd w:id="533"/>
      <w:bookmarkEnd w:id="534"/>
      <w:bookmarkEnd w:id="535"/>
      <w:bookmarkEnd w:id="536"/>
    </w:p>
    <w:p w14:paraId="508E78C4" w14:textId="77777777" w:rsidR="000D5C20" w:rsidRDefault="000D5C20" w:rsidP="00180131">
      <w:pPr>
        <w:pStyle w:val="Heading3"/>
      </w:pPr>
      <w:bookmarkStart w:id="537" w:name="_Toc24986328"/>
      <w:bookmarkStart w:id="538" w:name="_Toc34205756"/>
      <w:bookmarkStart w:id="539" w:name="_Toc39061940"/>
      <w:bookmarkStart w:id="540" w:name="_Toc43277182"/>
      <w:bookmarkStart w:id="541" w:name="_Toc49847512"/>
      <w:bookmarkStart w:id="542" w:name="_Toc56419488"/>
      <w:bookmarkStart w:id="543" w:name="_Toc112683294"/>
      <w:bookmarkStart w:id="544" w:name="_Toc168306839"/>
      <w:bookmarkStart w:id="545" w:name="_Toc192836737"/>
      <w:r>
        <w:rPr>
          <w:rFonts w:hint="eastAsia"/>
        </w:rPr>
        <w:t>6.1.1</w:t>
      </w:r>
      <w:r>
        <w:rPr>
          <w:rFonts w:hint="eastAsia"/>
        </w:rPr>
        <w:tab/>
        <w:t>API URI</w:t>
      </w:r>
      <w:bookmarkEnd w:id="537"/>
      <w:bookmarkEnd w:id="538"/>
      <w:bookmarkEnd w:id="539"/>
      <w:bookmarkEnd w:id="540"/>
      <w:bookmarkEnd w:id="541"/>
      <w:bookmarkEnd w:id="542"/>
      <w:bookmarkEnd w:id="543"/>
      <w:bookmarkEnd w:id="544"/>
      <w:bookmarkEnd w:id="545"/>
    </w:p>
    <w:p w14:paraId="6EEDFD67" w14:textId="1FCD33FF" w:rsidR="00AC5646" w:rsidRDefault="00AC5646" w:rsidP="00AC5646">
      <w:pPr>
        <w:rPr>
          <w:noProof/>
          <w:lang w:eastAsia="zh-CN"/>
        </w:rPr>
      </w:pPr>
      <w:bookmarkStart w:id="546" w:name="_Toc24986329"/>
      <w:bookmarkStart w:id="547" w:name="_Toc34205757"/>
      <w:bookmarkStart w:id="548" w:name="_Toc39061941"/>
      <w:bookmarkStart w:id="549" w:name="_Toc43277183"/>
      <w:bookmarkStart w:id="550" w:name="_Toc49847513"/>
      <w:bookmarkStart w:id="551"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552" w:name="_Toc112683295"/>
      <w:bookmarkStart w:id="553" w:name="_Toc168306840"/>
      <w:bookmarkStart w:id="554" w:name="_Toc192836738"/>
      <w:r>
        <w:lastRenderedPageBreak/>
        <w:t>6.1.2</w:t>
      </w:r>
      <w:r>
        <w:tab/>
        <w:t>Usage of HTTP</w:t>
      </w:r>
      <w:bookmarkEnd w:id="546"/>
      <w:bookmarkEnd w:id="547"/>
      <w:bookmarkEnd w:id="548"/>
      <w:bookmarkEnd w:id="549"/>
      <w:bookmarkEnd w:id="550"/>
      <w:bookmarkEnd w:id="551"/>
      <w:bookmarkEnd w:id="552"/>
      <w:bookmarkEnd w:id="553"/>
      <w:bookmarkEnd w:id="554"/>
    </w:p>
    <w:p w14:paraId="26846E79" w14:textId="77777777" w:rsidR="000D5C20" w:rsidRDefault="000D5C20" w:rsidP="00180131">
      <w:pPr>
        <w:pStyle w:val="Heading4"/>
      </w:pPr>
      <w:bookmarkStart w:id="555" w:name="_Toc24986330"/>
      <w:bookmarkStart w:id="556" w:name="_Toc34205758"/>
      <w:bookmarkStart w:id="557" w:name="_Toc39061942"/>
      <w:bookmarkStart w:id="558" w:name="_Toc43277184"/>
      <w:bookmarkStart w:id="559" w:name="_Toc49847514"/>
      <w:bookmarkStart w:id="560" w:name="_Toc56419490"/>
      <w:bookmarkStart w:id="561" w:name="_Toc112683296"/>
      <w:bookmarkStart w:id="562" w:name="_Toc168306841"/>
      <w:bookmarkStart w:id="563" w:name="_Toc192836739"/>
      <w:r>
        <w:t>6.1.2.1</w:t>
      </w:r>
      <w:r>
        <w:tab/>
        <w:t>General</w:t>
      </w:r>
      <w:bookmarkEnd w:id="555"/>
      <w:bookmarkEnd w:id="556"/>
      <w:bookmarkEnd w:id="557"/>
      <w:bookmarkEnd w:id="558"/>
      <w:bookmarkEnd w:id="559"/>
      <w:bookmarkEnd w:id="560"/>
      <w:bookmarkEnd w:id="561"/>
      <w:bookmarkEnd w:id="562"/>
      <w:bookmarkEnd w:id="563"/>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564" w:name="_Toc24986331"/>
      <w:bookmarkStart w:id="565" w:name="_Toc34205759"/>
      <w:bookmarkStart w:id="566" w:name="_Toc39061943"/>
      <w:bookmarkStart w:id="567" w:name="_Toc43277185"/>
      <w:bookmarkStart w:id="568" w:name="_Toc49847515"/>
      <w:bookmarkStart w:id="569" w:name="_Toc56419491"/>
      <w:bookmarkStart w:id="570" w:name="_Toc112683297"/>
      <w:bookmarkStart w:id="571" w:name="_Toc168306842"/>
      <w:bookmarkStart w:id="572" w:name="_Toc192836740"/>
      <w:r>
        <w:t>6.1.2.2</w:t>
      </w:r>
      <w:r>
        <w:tab/>
        <w:t>HTTP standard headers</w:t>
      </w:r>
      <w:bookmarkEnd w:id="564"/>
      <w:bookmarkEnd w:id="565"/>
      <w:bookmarkEnd w:id="566"/>
      <w:bookmarkEnd w:id="567"/>
      <w:bookmarkEnd w:id="568"/>
      <w:bookmarkEnd w:id="569"/>
      <w:bookmarkEnd w:id="570"/>
      <w:bookmarkEnd w:id="571"/>
      <w:bookmarkEnd w:id="572"/>
    </w:p>
    <w:p w14:paraId="2E57A51C" w14:textId="77777777" w:rsidR="000D5C20" w:rsidRDefault="000D5C20" w:rsidP="00180131">
      <w:pPr>
        <w:pStyle w:val="Heading5"/>
        <w:rPr>
          <w:lang w:eastAsia="zh-CN"/>
        </w:rPr>
      </w:pPr>
      <w:bookmarkStart w:id="573" w:name="_Toc24986332"/>
      <w:bookmarkStart w:id="574" w:name="_Toc34205760"/>
      <w:bookmarkStart w:id="575" w:name="_Toc39061944"/>
      <w:bookmarkStart w:id="576" w:name="_Toc43277186"/>
      <w:bookmarkStart w:id="577" w:name="_Toc49847516"/>
      <w:bookmarkStart w:id="578" w:name="_Toc56419492"/>
      <w:bookmarkStart w:id="579" w:name="_Toc112683298"/>
      <w:bookmarkStart w:id="580" w:name="_Toc168306843"/>
      <w:bookmarkStart w:id="581" w:name="_Toc192836741"/>
      <w:r>
        <w:t>6.1.2.2.1</w:t>
      </w:r>
      <w:r>
        <w:rPr>
          <w:rFonts w:hint="eastAsia"/>
          <w:lang w:eastAsia="zh-CN"/>
        </w:rPr>
        <w:tab/>
      </w:r>
      <w:r>
        <w:rPr>
          <w:lang w:eastAsia="zh-CN"/>
        </w:rPr>
        <w:t>General</w:t>
      </w:r>
      <w:bookmarkEnd w:id="573"/>
      <w:bookmarkEnd w:id="574"/>
      <w:bookmarkEnd w:id="575"/>
      <w:bookmarkEnd w:id="576"/>
      <w:bookmarkEnd w:id="577"/>
      <w:bookmarkEnd w:id="578"/>
      <w:bookmarkEnd w:id="579"/>
      <w:bookmarkEnd w:id="580"/>
      <w:bookmarkEnd w:id="581"/>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582" w:name="_Toc24986333"/>
      <w:bookmarkStart w:id="583" w:name="_Toc34205761"/>
      <w:bookmarkStart w:id="584" w:name="_Toc39061945"/>
      <w:bookmarkStart w:id="585" w:name="_Toc43277187"/>
      <w:bookmarkStart w:id="586" w:name="_Toc49847517"/>
      <w:bookmarkStart w:id="587" w:name="_Toc56419493"/>
      <w:bookmarkStart w:id="588" w:name="_Toc112683299"/>
      <w:bookmarkStart w:id="589" w:name="_Toc168306844"/>
      <w:bookmarkStart w:id="590" w:name="_Toc192836742"/>
      <w:r>
        <w:t>6.1.2.2.2</w:t>
      </w:r>
      <w:r>
        <w:tab/>
        <w:t>Content type</w:t>
      </w:r>
      <w:bookmarkEnd w:id="582"/>
      <w:bookmarkEnd w:id="583"/>
      <w:bookmarkEnd w:id="584"/>
      <w:bookmarkEnd w:id="585"/>
      <w:bookmarkEnd w:id="586"/>
      <w:bookmarkEnd w:id="587"/>
      <w:bookmarkEnd w:id="588"/>
      <w:bookmarkEnd w:id="589"/>
      <w:bookmarkEnd w:id="590"/>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591" w:name="_Toc24986334"/>
      <w:bookmarkStart w:id="592" w:name="_Toc34205762"/>
      <w:bookmarkStart w:id="593" w:name="_Toc39061946"/>
      <w:bookmarkStart w:id="594" w:name="_Toc43277188"/>
      <w:bookmarkStart w:id="595" w:name="_Toc49847518"/>
      <w:bookmarkStart w:id="596" w:name="_Toc56419494"/>
      <w:bookmarkStart w:id="597" w:name="_Toc112683300"/>
      <w:bookmarkStart w:id="598" w:name="_Toc168306845"/>
      <w:bookmarkStart w:id="599" w:name="_Toc192836743"/>
      <w:r>
        <w:t>6.1.2.3</w:t>
      </w:r>
      <w:r>
        <w:tab/>
        <w:t>HTTP custom headers</w:t>
      </w:r>
      <w:bookmarkEnd w:id="591"/>
      <w:bookmarkEnd w:id="592"/>
      <w:bookmarkEnd w:id="593"/>
      <w:bookmarkEnd w:id="594"/>
      <w:bookmarkEnd w:id="595"/>
      <w:bookmarkEnd w:id="596"/>
      <w:bookmarkEnd w:id="597"/>
      <w:bookmarkEnd w:id="598"/>
      <w:bookmarkEnd w:id="599"/>
    </w:p>
    <w:p w14:paraId="57D043AB" w14:textId="77777777" w:rsidR="000D5C20" w:rsidRDefault="000D5C20" w:rsidP="00180131">
      <w:pPr>
        <w:pStyle w:val="Heading5"/>
        <w:rPr>
          <w:lang w:eastAsia="zh-CN"/>
        </w:rPr>
      </w:pPr>
      <w:bookmarkStart w:id="600" w:name="_Toc24986335"/>
      <w:bookmarkStart w:id="601" w:name="_Toc34205763"/>
      <w:bookmarkStart w:id="602" w:name="_Toc39061947"/>
      <w:bookmarkStart w:id="603" w:name="_Toc43277189"/>
      <w:bookmarkStart w:id="604" w:name="_Toc49847519"/>
      <w:bookmarkStart w:id="605" w:name="_Toc56419495"/>
      <w:bookmarkStart w:id="606" w:name="_Toc112683301"/>
      <w:bookmarkStart w:id="607" w:name="_Toc168306846"/>
      <w:bookmarkStart w:id="608" w:name="_Toc192836744"/>
      <w:r>
        <w:t>6.1.2.3.1</w:t>
      </w:r>
      <w:r>
        <w:rPr>
          <w:rFonts w:hint="eastAsia"/>
          <w:lang w:eastAsia="zh-CN"/>
        </w:rPr>
        <w:tab/>
      </w:r>
      <w:r>
        <w:rPr>
          <w:lang w:eastAsia="zh-CN"/>
        </w:rPr>
        <w:t>General</w:t>
      </w:r>
      <w:bookmarkEnd w:id="600"/>
      <w:bookmarkEnd w:id="601"/>
      <w:bookmarkEnd w:id="602"/>
      <w:bookmarkEnd w:id="603"/>
      <w:bookmarkEnd w:id="604"/>
      <w:bookmarkEnd w:id="605"/>
      <w:bookmarkEnd w:id="606"/>
      <w:bookmarkEnd w:id="607"/>
      <w:bookmarkEnd w:id="608"/>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609" w:name="_Toc24986336"/>
      <w:bookmarkStart w:id="610" w:name="_Toc34205764"/>
      <w:bookmarkStart w:id="611" w:name="_Toc39061948"/>
      <w:bookmarkStart w:id="612" w:name="_Toc43277190"/>
      <w:bookmarkStart w:id="613" w:name="_Toc49847520"/>
      <w:bookmarkStart w:id="614" w:name="_Toc56419496"/>
      <w:bookmarkStart w:id="615" w:name="_Toc112683302"/>
      <w:bookmarkStart w:id="616" w:name="_Toc168306847"/>
      <w:bookmarkStart w:id="617" w:name="_Toc192836745"/>
      <w:r>
        <w:t>6.1.3</w:t>
      </w:r>
      <w:r>
        <w:tab/>
        <w:t>Resources</w:t>
      </w:r>
      <w:bookmarkEnd w:id="609"/>
      <w:bookmarkEnd w:id="610"/>
      <w:bookmarkEnd w:id="611"/>
      <w:bookmarkEnd w:id="612"/>
      <w:bookmarkEnd w:id="613"/>
      <w:bookmarkEnd w:id="614"/>
      <w:bookmarkEnd w:id="615"/>
      <w:bookmarkEnd w:id="616"/>
      <w:bookmarkEnd w:id="617"/>
    </w:p>
    <w:p w14:paraId="243D3D6C" w14:textId="77777777" w:rsidR="000D5C20" w:rsidRDefault="000D5C20" w:rsidP="00180131">
      <w:pPr>
        <w:pStyle w:val="Heading4"/>
      </w:pPr>
      <w:bookmarkStart w:id="618" w:name="_Toc24986337"/>
      <w:bookmarkStart w:id="619" w:name="_Toc34205765"/>
      <w:bookmarkStart w:id="620" w:name="_Toc39061949"/>
      <w:bookmarkStart w:id="621" w:name="_Toc43277191"/>
      <w:bookmarkStart w:id="622" w:name="_Toc49847521"/>
      <w:bookmarkStart w:id="623" w:name="_Toc56419497"/>
      <w:bookmarkStart w:id="624" w:name="_Toc112683303"/>
      <w:bookmarkStart w:id="625" w:name="_Toc168306848"/>
      <w:bookmarkStart w:id="626" w:name="_Toc192836746"/>
      <w:r>
        <w:t>6.1.3.1</w:t>
      </w:r>
      <w:r>
        <w:tab/>
        <w:t>Overview</w:t>
      </w:r>
      <w:bookmarkEnd w:id="618"/>
      <w:bookmarkEnd w:id="619"/>
      <w:bookmarkEnd w:id="620"/>
      <w:bookmarkEnd w:id="621"/>
      <w:bookmarkEnd w:id="622"/>
      <w:bookmarkEnd w:id="623"/>
      <w:bookmarkEnd w:id="624"/>
      <w:bookmarkEnd w:id="625"/>
      <w:bookmarkEnd w:id="626"/>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627" w:name="_Toc24986338"/>
      <w:bookmarkStart w:id="628" w:name="_Toc34205766"/>
      <w:bookmarkStart w:id="629" w:name="_Toc39061950"/>
      <w:bookmarkStart w:id="630" w:name="_Toc43277192"/>
      <w:bookmarkStart w:id="631" w:name="_Toc49847522"/>
      <w:bookmarkStart w:id="632" w:name="_Toc56419498"/>
      <w:bookmarkStart w:id="633" w:name="_Toc112683304"/>
      <w:bookmarkStart w:id="634" w:name="_Toc168306849"/>
      <w:bookmarkStart w:id="635" w:name="_Toc192836747"/>
      <w:r>
        <w:lastRenderedPageBreak/>
        <w:t>6.1.4</w:t>
      </w:r>
      <w:r>
        <w:tab/>
        <w:t>Custom Operations without Associated Resources</w:t>
      </w:r>
      <w:bookmarkEnd w:id="627"/>
      <w:bookmarkEnd w:id="628"/>
      <w:bookmarkEnd w:id="629"/>
      <w:bookmarkEnd w:id="630"/>
      <w:bookmarkEnd w:id="631"/>
      <w:bookmarkEnd w:id="632"/>
      <w:bookmarkEnd w:id="633"/>
      <w:bookmarkEnd w:id="634"/>
      <w:bookmarkEnd w:id="635"/>
    </w:p>
    <w:p w14:paraId="43545946" w14:textId="77777777" w:rsidR="000D5C20" w:rsidRDefault="000D5C20" w:rsidP="00180131">
      <w:pPr>
        <w:pStyle w:val="Heading4"/>
      </w:pPr>
      <w:bookmarkStart w:id="636" w:name="_Toc24986339"/>
      <w:bookmarkStart w:id="637" w:name="_Toc34205767"/>
      <w:bookmarkStart w:id="638" w:name="_Toc39061951"/>
      <w:bookmarkStart w:id="639" w:name="_Toc43277193"/>
      <w:bookmarkStart w:id="640" w:name="_Toc49847523"/>
      <w:bookmarkStart w:id="641" w:name="_Toc56419499"/>
      <w:bookmarkStart w:id="642" w:name="_Toc112683305"/>
      <w:bookmarkStart w:id="643" w:name="_Toc168306850"/>
      <w:bookmarkStart w:id="644" w:name="_Toc192836748"/>
      <w:r>
        <w:t>6.1.4.1</w:t>
      </w:r>
      <w:r>
        <w:tab/>
        <w:t>Overview</w:t>
      </w:r>
      <w:bookmarkEnd w:id="636"/>
      <w:bookmarkEnd w:id="637"/>
      <w:bookmarkEnd w:id="638"/>
      <w:bookmarkEnd w:id="639"/>
      <w:bookmarkEnd w:id="640"/>
      <w:bookmarkEnd w:id="641"/>
      <w:bookmarkEnd w:id="642"/>
      <w:bookmarkEnd w:id="643"/>
      <w:bookmarkEnd w:id="644"/>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645" w:name="_Toc24986340"/>
      <w:bookmarkStart w:id="646" w:name="_Toc34205768"/>
      <w:bookmarkStart w:id="647" w:name="_Toc39061952"/>
      <w:bookmarkStart w:id="648" w:name="_Toc43277194"/>
      <w:bookmarkStart w:id="649" w:name="_Toc49847524"/>
      <w:bookmarkStart w:id="650" w:name="_Toc56419500"/>
      <w:bookmarkStart w:id="651" w:name="_Toc112683306"/>
      <w:bookmarkStart w:id="652" w:name="_Toc168306851"/>
      <w:bookmarkStart w:id="653" w:name="_Toc192836749"/>
      <w:r>
        <w:t>6.1.4.2</w:t>
      </w:r>
      <w:r>
        <w:tab/>
        <w:t>Operation: Security Capability Negotiation</w:t>
      </w:r>
      <w:bookmarkEnd w:id="645"/>
      <w:bookmarkEnd w:id="646"/>
      <w:bookmarkEnd w:id="647"/>
      <w:bookmarkEnd w:id="648"/>
      <w:bookmarkEnd w:id="649"/>
      <w:bookmarkEnd w:id="650"/>
      <w:bookmarkEnd w:id="651"/>
      <w:bookmarkEnd w:id="652"/>
      <w:bookmarkEnd w:id="653"/>
    </w:p>
    <w:p w14:paraId="2400E675" w14:textId="77777777" w:rsidR="000D5C20" w:rsidRDefault="000D5C20" w:rsidP="00180131">
      <w:pPr>
        <w:pStyle w:val="Heading5"/>
      </w:pPr>
      <w:bookmarkStart w:id="654" w:name="_Toc24986341"/>
      <w:bookmarkStart w:id="655" w:name="_Toc34205769"/>
      <w:bookmarkStart w:id="656" w:name="_Toc39061953"/>
      <w:bookmarkStart w:id="657" w:name="_Toc43277195"/>
      <w:bookmarkStart w:id="658" w:name="_Toc49847525"/>
      <w:bookmarkStart w:id="659" w:name="_Toc56419501"/>
      <w:bookmarkStart w:id="660" w:name="_Toc112683307"/>
      <w:bookmarkStart w:id="661" w:name="_Toc168306852"/>
      <w:bookmarkStart w:id="662" w:name="_Toc192836750"/>
      <w:r>
        <w:t>6.1.4.2.1</w:t>
      </w:r>
      <w:r>
        <w:tab/>
        <w:t>Description</w:t>
      </w:r>
      <w:bookmarkEnd w:id="654"/>
      <w:bookmarkEnd w:id="655"/>
      <w:bookmarkEnd w:id="656"/>
      <w:bookmarkEnd w:id="657"/>
      <w:bookmarkEnd w:id="658"/>
      <w:bookmarkEnd w:id="659"/>
      <w:bookmarkEnd w:id="660"/>
      <w:bookmarkEnd w:id="661"/>
      <w:bookmarkEnd w:id="662"/>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3" w:name="_PERM_MCCTEMPBM_CRPT51080028___7"/>
      <w:r>
        <w:t>This operation shall support the resource URI variables defined in table 6.1.4.2.1-1</w:t>
      </w:r>
      <w:r>
        <w:rPr>
          <w:rFonts w:ascii="Arial" w:hAnsi="Arial" w:cs="Arial"/>
        </w:rPr>
        <w:t>.</w:t>
      </w:r>
    </w:p>
    <w:bookmarkEnd w:id="663"/>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664" w:name="_Toc24986342"/>
      <w:bookmarkStart w:id="665" w:name="_Toc34205770"/>
      <w:bookmarkStart w:id="666" w:name="_Toc39061954"/>
      <w:bookmarkStart w:id="667" w:name="_Toc43277196"/>
      <w:bookmarkStart w:id="668" w:name="_Toc49847526"/>
      <w:bookmarkStart w:id="669" w:name="_Toc56419502"/>
      <w:bookmarkStart w:id="670" w:name="_Toc112683308"/>
      <w:bookmarkStart w:id="671" w:name="_Toc168306853"/>
      <w:bookmarkStart w:id="672" w:name="_Toc192836751"/>
      <w:r>
        <w:t>6.1.4.2.2</w:t>
      </w:r>
      <w:r>
        <w:tab/>
        <w:t>Operation Definition</w:t>
      </w:r>
      <w:bookmarkEnd w:id="664"/>
      <w:bookmarkEnd w:id="665"/>
      <w:bookmarkEnd w:id="666"/>
      <w:bookmarkEnd w:id="667"/>
      <w:bookmarkEnd w:id="668"/>
      <w:bookmarkEnd w:id="669"/>
      <w:bookmarkEnd w:id="670"/>
      <w:bookmarkEnd w:id="671"/>
      <w:bookmarkEnd w:id="672"/>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3" w:name="_Toc24986343"/>
      <w:bookmarkStart w:id="674" w:name="_Toc34205771"/>
      <w:bookmarkStart w:id="675" w:name="_Toc39061955"/>
      <w:bookmarkStart w:id="676" w:name="_Toc43277197"/>
      <w:bookmarkStart w:id="677" w:name="_Toc49847527"/>
      <w:bookmarkStart w:id="678" w:name="_Toc56419503"/>
      <w:bookmarkStart w:id="679"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680" w:name="_Toc168306854"/>
      <w:bookmarkStart w:id="681" w:name="_Toc192836752"/>
      <w:r>
        <w:t>6.1.4.3</w:t>
      </w:r>
      <w:r>
        <w:tab/>
        <w:t>Operation: Parameter Exchange</w:t>
      </w:r>
      <w:bookmarkEnd w:id="673"/>
      <w:bookmarkEnd w:id="674"/>
      <w:bookmarkEnd w:id="675"/>
      <w:bookmarkEnd w:id="676"/>
      <w:bookmarkEnd w:id="677"/>
      <w:bookmarkEnd w:id="678"/>
      <w:bookmarkEnd w:id="679"/>
      <w:bookmarkEnd w:id="680"/>
      <w:bookmarkEnd w:id="681"/>
    </w:p>
    <w:p w14:paraId="59644DBB" w14:textId="77777777" w:rsidR="000D5C20" w:rsidRDefault="000D5C20" w:rsidP="00180131">
      <w:pPr>
        <w:pStyle w:val="Heading5"/>
      </w:pPr>
      <w:bookmarkStart w:id="682" w:name="_Toc24986344"/>
      <w:bookmarkStart w:id="683" w:name="_Toc34205772"/>
      <w:bookmarkStart w:id="684" w:name="_Toc39061956"/>
      <w:bookmarkStart w:id="685" w:name="_Toc43277198"/>
      <w:bookmarkStart w:id="686" w:name="_Toc49847528"/>
      <w:bookmarkStart w:id="687" w:name="_Toc56419504"/>
      <w:bookmarkStart w:id="688" w:name="_Toc112683310"/>
      <w:bookmarkStart w:id="689" w:name="_Toc168306855"/>
      <w:bookmarkStart w:id="690" w:name="_Toc192836753"/>
      <w:r>
        <w:t>6.1.4.3.1</w:t>
      </w:r>
      <w:r>
        <w:tab/>
        <w:t>Description</w:t>
      </w:r>
      <w:bookmarkEnd w:id="682"/>
      <w:bookmarkEnd w:id="683"/>
      <w:bookmarkEnd w:id="684"/>
      <w:bookmarkEnd w:id="685"/>
      <w:bookmarkEnd w:id="686"/>
      <w:bookmarkEnd w:id="687"/>
      <w:bookmarkEnd w:id="688"/>
      <w:bookmarkEnd w:id="689"/>
      <w:bookmarkEnd w:id="690"/>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691" w:name="_Toc24986345"/>
      <w:bookmarkStart w:id="692" w:name="_Toc34205773"/>
      <w:bookmarkStart w:id="693" w:name="_Toc39061957"/>
      <w:bookmarkStart w:id="694" w:name="_Toc43277199"/>
      <w:bookmarkStart w:id="695" w:name="_Toc49847529"/>
      <w:bookmarkStart w:id="696" w:name="_Toc56419505"/>
      <w:bookmarkStart w:id="697" w:name="_Toc112683311"/>
      <w:bookmarkStart w:id="698" w:name="_Toc168306856"/>
      <w:bookmarkStart w:id="699" w:name="_Toc192836754"/>
      <w:r>
        <w:t>6.1.4.3.2</w:t>
      </w:r>
      <w:r>
        <w:tab/>
        <w:t>Operation Definition</w:t>
      </w:r>
      <w:bookmarkEnd w:id="691"/>
      <w:bookmarkEnd w:id="692"/>
      <w:bookmarkEnd w:id="693"/>
      <w:bookmarkEnd w:id="694"/>
      <w:bookmarkEnd w:id="695"/>
      <w:bookmarkEnd w:id="696"/>
      <w:bookmarkEnd w:id="697"/>
      <w:bookmarkEnd w:id="698"/>
      <w:bookmarkEnd w:id="699"/>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lastRenderedPageBreak/>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Heading4"/>
      </w:pPr>
      <w:bookmarkStart w:id="700" w:name="_Toc24986346"/>
      <w:bookmarkStart w:id="701" w:name="_Toc34205774"/>
      <w:bookmarkStart w:id="702" w:name="_Toc39061958"/>
      <w:bookmarkStart w:id="703" w:name="_Toc43277200"/>
      <w:bookmarkStart w:id="704" w:name="_Toc49847530"/>
      <w:bookmarkStart w:id="705" w:name="_Toc56419506"/>
      <w:bookmarkStart w:id="706" w:name="_Toc112683312"/>
      <w:bookmarkStart w:id="707" w:name="_Toc168306857"/>
      <w:bookmarkStart w:id="708" w:name="_Toc192836755"/>
      <w:r>
        <w:t>6.1.4.4</w:t>
      </w:r>
      <w:r>
        <w:tab/>
        <w:t>Operation: N32-f Context Terminate</w:t>
      </w:r>
      <w:bookmarkEnd w:id="700"/>
      <w:bookmarkEnd w:id="701"/>
      <w:bookmarkEnd w:id="702"/>
      <w:bookmarkEnd w:id="703"/>
      <w:bookmarkEnd w:id="704"/>
      <w:bookmarkEnd w:id="705"/>
      <w:bookmarkEnd w:id="706"/>
      <w:bookmarkEnd w:id="707"/>
      <w:bookmarkEnd w:id="708"/>
    </w:p>
    <w:p w14:paraId="1CDA8F8D" w14:textId="77777777" w:rsidR="000D5C20" w:rsidRDefault="000D5C20" w:rsidP="00180131">
      <w:pPr>
        <w:pStyle w:val="Heading5"/>
      </w:pPr>
      <w:bookmarkStart w:id="709" w:name="_Toc24986347"/>
      <w:bookmarkStart w:id="710" w:name="_Toc34205775"/>
      <w:bookmarkStart w:id="711" w:name="_Toc39061959"/>
      <w:bookmarkStart w:id="712" w:name="_Toc43277201"/>
      <w:bookmarkStart w:id="713" w:name="_Toc49847531"/>
      <w:bookmarkStart w:id="714" w:name="_Toc56419507"/>
      <w:bookmarkStart w:id="715" w:name="_Toc112683313"/>
      <w:bookmarkStart w:id="716" w:name="_Toc168306858"/>
      <w:bookmarkStart w:id="717" w:name="_Toc192836756"/>
      <w:r>
        <w:t>6.1.4.4.1</w:t>
      </w:r>
      <w:r>
        <w:tab/>
        <w:t>Description</w:t>
      </w:r>
      <w:bookmarkEnd w:id="709"/>
      <w:bookmarkEnd w:id="710"/>
      <w:bookmarkEnd w:id="711"/>
      <w:bookmarkEnd w:id="712"/>
      <w:bookmarkEnd w:id="713"/>
      <w:bookmarkEnd w:id="714"/>
      <w:bookmarkEnd w:id="715"/>
      <w:bookmarkEnd w:id="716"/>
      <w:bookmarkEnd w:id="717"/>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718" w:name="_Toc24986348"/>
      <w:bookmarkStart w:id="719" w:name="_Toc34205776"/>
      <w:bookmarkStart w:id="720" w:name="_Toc39061960"/>
      <w:bookmarkStart w:id="721" w:name="_Toc43277202"/>
      <w:bookmarkStart w:id="722" w:name="_Toc49847532"/>
      <w:bookmarkStart w:id="723" w:name="_Toc56419508"/>
      <w:bookmarkStart w:id="724" w:name="_Toc112683314"/>
      <w:bookmarkStart w:id="725" w:name="_Toc168306859"/>
      <w:bookmarkStart w:id="726" w:name="_Toc192836757"/>
      <w:r>
        <w:t>6.1.4.4.2</w:t>
      </w:r>
      <w:r>
        <w:tab/>
        <w:t>Operation Definition</w:t>
      </w:r>
      <w:bookmarkEnd w:id="718"/>
      <w:bookmarkEnd w:id="719"/>
      <w:bookmarkEnd w:id="720"/>
      <w:bookmarkEnd w:id="721"/>
      <w:bookmarkEnd w:id="722"/>
      <w:bookmarkEnd w:id="723"/>
      <w:bookmarkEnd w:id="724"/>
      <w:bookmarkEnd w:id="725"/>
      <w:bookmarkEnd w:id="726"/>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lastRenderedPageBreak/>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Heading4"/>
      </w:pPr>
      <w:bookmarkStart w:id="727" w:name="_Toc24986349"/>
      <w:bookmarkStart w:id="728" w:name="_Toc34205777"/>
      <w:bookmarkStart w:id="729" w:name="_Toc39061961"/>
      <w:bookmarkStart w:id="730" w:name="_Toc43277203"/>
      <w:bookmarkStart w:id="731" w:name="_Toc49847533"/>
      <w:bookmarkStart w:id="732" w:name="_Toc56419509"/>
      <w:bookmarkStart w:id="733" w:name="_Toc112683315"/>
      <w:bookmarkStart w:id="734" w:name="_Toc168306860"/>
      <w:bookmarkStart w:id="735" w:name="_Toc192836758"/>
      <w:r>
        <w:t>6.1.4.</w:t>
      </w:r>
      <w:r w:rsidRPr="00386A6E">
        <w:t>5</w:t>
      </w:r>
      <w:r>
        <w:tab/>
        <w:t>Operation: N32-f Error Reporting</w:t>
      </w:r>
      <w:bookmarkEnd w:id="727"/>
      <w:bookmarkEnd w:id="728"/>
      <w:bookmarkEnd w:id="729"/>
      <w:bookmarkEnd w:id="730"/>
      <w:bookmarkEnd w:id="731"/>
      <w:bookmarkEnd w:id="732"/>
      <w:bookmarkEnd w:id="733"/>
      <w:bookmarkEnd w:id="734"/>
      <w:bookmarkEnd w:id="735"/>
    </w:p>
    <w:p w14:paraId="78D0E75E" w14:textId="77777777" w:rsidR="000D5C20" w:rsidRDefault="000D5C20" w:rsidP="00180131">
      <w:pPr>
        <w:pStyle w:val="Heading5"/>
      </w:pPr>
      <w:bookmarkStart w:id="736" w:name="_Toc24986350"/>
      <w:bookmarkStart w:id="737" w:name="_Toc34205778"/>
      <w:bookmarkStart w:id="738" w:name="_Toc39061962"/>
      <w:bookmarkStart w:id="739" w:name="_Toc43277204"/>
      <w:bookmarkStart w:id="740" w:name="_Toc49847534"/>
      <w:bookmarkStart w:id="741" w:name="_Toc56419510"/>
      <w:bookmarkStart w:id="742" w:name="_Toc112683316"/>
      <w:bookmarkStart w:id="743" w:name="_Toc168306861"/>
      <w:bookmarkStart w:id="744" w:name="_Toc192836759"/>
      <w:r>
        <w:t>6.1.4.</w:t>
      </w:r>
      <w:r w:rsidRPr="00386A6E">
        <w:t>5</w:t>
      </w:r>
      <w:r>
        <w:t>.1</w:t>
      </w:r>
      <w:r>
        <w:tab/>
        <w:t>Description</w:t>
      </w:r>
      <w:bookmarkEnd w:id="736"/>
      <w:bookmarkEnd w:id="737"/>
      <w:bookmarkEnd w:id="738"/>
      <w:bookmarkEnd w:id="739"/>
      <w:bookmarkEnd w:id="740"/>
      <w:bookmarkEnd w:id="741"/>
      <w:bookmarkEnd w:id="742"/>
      <w:bookmarkEnd w:id="743"/>
      <w:bookmarkEnd w:id="744"/>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745" w:name="_Toc24986351"/>
      <w:bookmarkStart w:id="746" w:name="_Toc34205779"/>
      <w:bookmarkStart w:id="747" w:name="_Toc39061963"/>
      <w:bookmarkStart w:id="748" w:name="_Toc43277205"/>
      <w:bookmarkStart w:id="749" w:name="_Toc49847535"/>
      <w:bookmarkStart w:id="750" w:name="_Toc56419511"/>
      <w:bookmarkStart w:id="751" w:name="_Toc112683317"/>
      <w:bookmarkStart w:id="752" w:name="_Toc168306862"/>
      <w:bookmarkStart w:id="753" w:name="_Toc192836760"/>
      <w:r>
        <w:t>6.1.4.</w:t>
      </w:r>
      <w:r w:rsidRPr="00386A6E">
        <w:t>5</w:t>
      </w:r>
      <w:r>
        <w:t>.2</w:t>
      </w:r>
      <w:r>
        <w:tab/>
        <w:t>Operation Definition</w:t>
      </w:r>
      <w:bookmarkEnd w:id="745"/>
      <w:bookmarkEnd w:id="746"/>
      <w:bookmarkEnd w:id="747"/>
      <w:bookmarkEnd w:id="748"/>
      <w:bookmarkEnd w:id="749"/>
      <w:bookmarkEnd w:id="750"/>
      <w:bookmarkEnd w:id="751"/>
      <w:bookmarkEnd w:id="752"/>
      <w:bookmarkEnd w:id="753"/>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754" w:name="_Toc24986352"/>
      <w:bookmarkStart w:id="755" w:name="_Toc34205780"/>
      <w:bookmarkStart w:id="756" w:name="_Toc39061964"/>
      <w:bookmarkStart w:id="757" w:name="_Toc43277206"/>
      <w:bookmarkStart w:id="758" w:name="_Toc49847536"/>
      <w:bookmarkStart w:id="759" w:name="_Toc56419512"/>
      <w:bookmarkStart w:id="760" w:name="_Toc112683318"/>
      <w:bookmarkStart w:id="761" w:name="_Toc168306863"/>
      <w:bookmarkStart w:id="762" w:name="_Toc192836761"/>
      <w:r>
        <w:rPr>
          <w:rFonts w:hint="eastAsia"/>
        </w:rPr>
        <w:t>6.1.5</w:t>
      </w:r>
      <w:r>
        <w:rPr>
          <w:rFonts w:hint="eastAsia"/>
        </w:rPr>
        <w:tab/>
      </w:r>
      <w:r>
        <w:t>Data Model</w:t>
      </w:r>
      <w:bookmarkEnd w:id="754"/>
      <w:bookmarkEnd w:id="755"/>
      <w:bookmarkEnd w:id="756"/>
      <w:bookmarkEnd w:id="757"/>
      <w:bookmarkEnd w:id="758"/>
      <w:bookmarkEnd w:id="759"/>
      <w:bookmarkEnd w:id="760"/>
      <w:bookmarkEnd w:id="761"/>
      <w:bookmarkEnd w:id="762"/>
    </w:p>
    <w:p w14:paraId="2F868B3C" w14:textId="77777777" w:rsidR="000D5C20" w:rsidRDefault="000D5C20" w:rsidP="00180131">
      <w:pPr>
        <w:pStyle w:val="Heading4"/>
      </w:pPr>
      <w:bookmarkStart w:id="763" w:name="_Toc24986353"/>
      <w:bookmarkStart w:id="764" w:name="_Toc34205781"/>
      <w:bookmarkStart w:id="765" w:name="_Toc39061965"/>
      <w:bookmarkStart w:id="766" w:name="_Toc43277207"/>
      <w:bookmarkStart w:id="767" w:name="_Toc49847537"/>
      <w:bookmarkStart w:id="768" w:name="_Toc56419513"/>
      <w:bookmarkStart w:id="769" w:name="_Toc112683319"/>
      <w:bookmarkStart w:id="770" w:name="_Toc168306864"/>
      <w:bookmarkStart w:id="771" w:name="_Toc192836762"/>
      <w:r>
        <w:t>6.1.5.1</w:t>
      </w:r>
      <w:r>
        <w:tab/>
        <w:t>General</w:t>
      </w:r>
      <w:bookmarkEnd w:id="763"/>
      <w:bookmarkEnd w:id="764"/>
      <w:bookmarkEnd w:id="765"/>
      <w:bookmarkEnd w:id="766"/>
      <w:bookmarkEnd w:id="767"/>
      <w:bookmarkEnd w:id="768"/>
      <w:bookmarkEnd w:id="769"/>
      <w:bookmarkEnd w:id="770"/>
      <w:bookmarkEnd w:id="771"/>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026B75" w:rsidRPr="003E6078" w14:paraId="500C33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7622F63" w14:textId="2DD8A2AC" w:rsidR="00026B75" w:rsidRDefault="00026B75" w:rsidP="00026B75">
            <w:pPr>
              <w:pStyle w:val="TAL"/>
              <w:rPr>
                <w:lang w:eastAsia="zh-CN"/>
              </w:rPr>
            </w:pPr>
            <w:r>
              <w:rPr>
                <w:rFonts w:eastAsia="Yu Mincho" w:hint="eastAsia"/>
                <w:lang w:eastAsia="ja-JP"/>
              </w:rPr>
              <w:t>DurationSec</w:t>
            </w:r>
          </w:p>
        </w:tc>
        <w:tc>
          <w:tcPr>
            <w:tcW w:w="1848" w:type="dxa"/>
            <w:tcBorders>
              <w:top w:val="single" w:sz="4" w:space="0" w:color="auto"/>
              <w:left w:val="single" w:sz="4" w:space="0" w:color="auto"/>
              <w:bottom w:val="single" w:sz="4" w:space="0" w:color="auto"/>
              <w:right w:val="single" w:sz="4" w:space="0" w:color="auto"/>
            </w:tcBorders>
          </w:tcPr>
          <w:p w14:paraId="7CC0A534" w14:textId="6AE55E99" w:rsidR="00026B75" w:rsidRDefault="00026B75" w:rsidP="00026B75">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058EBD98" w14:textId="77777777" w:rsidR="00026B75" w:rsidRDefault="00026B75" w:rsidP="00026B75">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Heading4"/>
        <w:rPr>
          <w:lang w:val="en-US"/>
        </w:rPr>
      </w:pPr>
      <w:bookmarkStart w:id="772" w:name="_Toc24986354"/>
      <w:bookmarkStart w:id="773" w:name="_Toc34205782"/>
      <w:bookmarkStart w:id="774" w:name="_Toc39061966"/>
      <w:bookmarkStart w:id="775" w:name="_Toc43277208"/>
      <w:bookmarkStart w:id="776" w:name="_Toc49847538"/>
      <w:bookmarkStart w:id="777" w:name="_Toc56419514"/>
      <w:bookmarkStart w:id="778" w:name="_Toc112683320"/>
      <w:bookmarkStart w:id="779" w:name="_Toc168306865"/>
      <w:bookmarkStart w:id="780" w:name="_Toc192836763"/>
      <w:r>
        <w:rPr>
          <w:lang w:val="en-US"/>
        </w:rPr>
        <w:t>6.1.5.2</w:t>
      </w:r>
      <w:r>
        <w:rPr>
          <w:lang w:val="en-US"/>
        </w:rPr>
        <w:tab/>
        <w:t>Structured data types</w:t>
      </w:r>
      <w:bookmarkEnd w:id="772"/>
      <w:bookmarkEnd w:id="773"/>
      <w:bookmarkEnd w:id="774"/>
      <w:bookmarkEnd w:id="775"/>
      <w:bookmarkEnd w:id="776"/>
      <w:bookmarkEnd w:id="777"/>
      <w:bookmarkEnd w:id="778"/>
      <w:bookmarkEnd w:id="779"/>
      <w:bookmarkEnd w:id="780"/>
    </w:p>
    <w:p w14:paraId="2C95EC0B" w14:textId="77777777" w:rsidR="000D5C20" w:rsidRDefault="000D5C20" w:rsidP="00180131">
      <w:pPr>
        <w:pStyle w:val="Heading5"/>
      </w:pPr>
      <w:bookmarkStart w:id="781" w:name="_Toc24986355"/>
      <w:bookmarkStart w:id="782" w:name="_Toc34205783"/>
      <w:bookmarkStart w:id="783" w:name="_Toc39061967"/>
      <w:bookmarkStart w:id="784" w:name="_Toc43277209"/>
      <w:bookmarkStart w:id="785" w:name="_Toc49847539"/>
      <w:bookmarkStart w:id="786" w:name="_Toc56419515"/>
      <w:bookmarkStart w:id="787" w:name="_Toc112683321"/>
      <w:bookmarkStart w:id="788" w:name="_Toc168306866"/>
      <w:bookmarkStart w:id="789" w:name="_Toc192836764"/>
      <w:r>
        <w:t>6.1.5.2.1</w:t>
      </w:r>
      <w:r>
        <w:tab/>
        <w:t>Introduction</w:t>
      </w:r>
      <w:bookmarkEnd w:id="781"/>
      <w:bookmarkEnd w:id="782"/>
      <w:bookmarkEnd w:id="783"/>
      <w:bookmarkEnd w:id="784"/>
      <w:bookmarkEnd w:id="785"/>
      <w:bookmarkEnd w:id="786"/>
      <w:bookmarkEnd w:id="787"/>
      <w:bookmarkEnd w:id="788"/>
      <w:bookmarkEnd w:id="789"/>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790" w:name="_Toc24986356"/>
      <w:bookmarkStart w:id="791" w:name="_Toc34205784"/>
      <w:bookmarkStart w:id="792" w:name="_Toc39061968"/>
      <w:bookmarkStart w:id="793" w:name="_Toc43277210"/>
      <w:bookmarkStart w:id="794" w:name="_Toc49847540"/>
      <w:bookmarkStart w:id="795" w:name="_Toc56419516"/>
      <w:bookmarkStart w:id="796" w:name="_Toc112683322"/>
      <w:bookmarkStart w:id="797" w:name="_Toc168306867"/>
      <w:bookmarkStart w:id="798" w:name="_Toc192836765"/>
      <w:r>
        <w:lastRenderedPageBreak/>
        <w:t>6.1.5.2.2</w:t>
      </w:r>
      <w:r>
        <w:tab/>
        <w:t>Type: SecNegotiateReqData</w:t>
      </w:r>
      <w:bookmarkEnd w:id="790"/>
      <w:bookmarkEnd w:id="791"/>
      <w:bookmarkEnd w:id="792"/>
      <w:bookmarkEnd w:id="793"/>
      <w:bookmarkEnd w:id="794"/>
      <w:bookmarkEnd w:id="795"/>
      <w:bookmarkEnd w:id="796"/>
      <w:bookmarkEnd w:id="797"/>
      <w:bookmarkEnd w:id="798"/>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lastRenderedPageBreak/>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9" w:name="_PERM_MCCTEMPBM_CRPT51080032___4"/>
            <w:r w:rsidRPr="003E6078">
              <w:t>Cardinality</w:t>
            </w:r>
            <w:bookmarkEnd w:id="799"/>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lastRenderedPageBreak/>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026B75" w:rsidRPr="003E6078" w14:paraId="23A2DA9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23BC13C5" w14:textId="14FB7F91" w:rsidR="00026B75" w:rsidRDefault="00026B75" w:rsidP="00026B75">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14F3C55" w14:textId="0F599A4C" w:rsidR="00026B75" w:rsidRDefault="00026B75" w:rsidP="00026B75">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7CA36D9" w14:textId="7B81070F" w:rsidR="00026B75" w:rsidRDefault="00026B75" w:rsidP="00026B75">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3A6FA3E" w14:textId="1FF8C628" w:rsidR="00026B75" w:rsidRDefault="00026B75" w:rsidP="00026B75">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37DAC3DD" w14:textId="74EA2F98" w:rsidR="00026B75" w:rsidRDefault="00026B75" w:rsidP="00026B75">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7C4008" w:rsidRPr="007C4008">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5E98B69F" w14:textId="77777777" w:rsidR="00026B75" w:rsidRDefault="00026B75" w:rsidP="00026B75">
            <w:pPr>
              <w:pStyle w:val="TAL"/>
              <w:rPr>
                <w:rFonts w:eastAsia="Yu Mincho"/>
                <w:lang w:val="en-US" w:eastAsia="ja-JP"/>
              </w:rPr>
            </w:pPr>
          </w:p>
        </w:tc>
      </w:tr>
      <w:tr w:rsidR="00026B75"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026B75" w:rsidRDefault="00026B75" w:rsidP="00026B75">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3611FC34" w:rsidR="00026B75" w:rsidRDefault="00026B75" w:rsidP="00026B75">
            <w:pPr>
              <w:pStyle w:val="TAN"/>
              <w:rPr>
                <w:lang w:eastAsia="zh-CN"/>
              </w:rPr>
            </w:pPr>
            <w:r>
              <w:rPr>
                <w:rFonts w:eastAsia="DengXian"/>
                <w:lang w:eastAsia="zh-CN"/>
              </w:rPr>
              <w:t>NOTE 2:</w:t>
            </w:r>
            <w:r w:rsidRPr="00AC5774">
              <w:rPr>
                <w:rFonts w:eastAsia="DengXian"/>
                <w:lang w:eastAsia="zh-CN"/>
              </w:rPr>
              <w:t xml:space="preserve"> </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18B8CB6" w14:textId="6B0528C9" w:rsidR="00026B75" w:rsidRDefault="00026B75" w:rsidP="00026B75">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800" w:name="_Toc24986357"/>
      <w:bookmarkStart w:id="801" w:name="_Toc34205785"/>
      <w:bookmarkStart w:id="802" w:name="_Toc39061969"/>
      <w:bookmarkStart w:id="803" w:name="_Toc43277211"/>
      <w:bookmarkStart w:id="804" w:name="_Toc49847541"/>
      <w:bookmarkStart w:id="805" w:name="_Toc56419517"/>
      <w:bookmarkStart w:id="806" w:name="_Toc112683323"/>
      <w:bookmarkStart w:id="807" w:name="_Toc168306868"/>
      <w:bookmarkStart w:id="808" w:name="_Toc192836766"/>
      <w:r>
        <w:lastRenderedPageBreak/>
        <w:t>6.1.5.2.3</w:t>
      </w:r>
      <w:r>
        <w:tab/>
        <w:t>Type: SecNegotiateRspData</w:t>
      </w:r>
      <w:bookmarkEnd w:id="800"/>
      <w:bookmarkEnd w:id="801"/>
      <w:bookmarkEnd w:id="802"/>
      <w:bookmarkEnd w:id="803"/>
      <w:bookmarkEnd w:id="804"/>
      <w:bookmarkEnd w:id="805"/>
      <w:bookmarkEnd w:id="806"/>
      <w:bookmarkEnd w:id="807"/>
      <w:bookmarkEnd w:id="808"/>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lastRenderedPageBreak/>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lastRenderedPageBreak/>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026B75" w:rsidRPr="003E6078" w14:paraId="1947915C"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7345C87" w14:textId="69203F85" w:rsidR="00026B75" w:rsidRDefault="00026B75" w:rsidP="00026B75">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6ECE829A" w14:textId="1531CC5A" w:rsidR="00026B75" w:rsidRDefault="00026B75" w:rsidP="00026B75">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03754CCE" w14:textId="327955EA" w:rsidR="00026B75" w:rsidRDefault="00026B75" w:rsidP="00026B75">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6101BE1" w14:textId="73E1B4D7" w:rsidR="00026B75" w:rsidRDefault="00026B75" w:rsidP="00026B75">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730A648C" w14:textId="2EA9BDFC" w:rsidR="00026B75" w:rsidRDefault="00026B75" w:rsidP="00026B75">
            <w:pPr>
              <w:pStyle w:val="TAL"/>
              <w:rPr>
                <w:rFonts w:cs="Arial"/>
                <w:szCs w:val="18"/>
              </w:rPr>
            </w:pPr>
            <w:r>
              <w:rPr>
                <w:rFonts w:eastAsia="Yu Mincho" w:cs="Arial" w:hint="eastAsia"/>
                <w:szCs w:val="18"/>
                <w:lang w:eastAsia="ja-JP"/>
              </w:rPr>
              <w:t xml:space="preserve">This IE may be present if the responding SEPP </w:t>
            </w:r>
            <w:r w:rsidRPr="00182951">
              <w:rPr>
                <w:rFonts w:eastAsia="Yu Mincho" w:cs="Arial"/>
                <w:szCs w:val="18"/>
                <w:lang w:eastAsia="ja-JP"/>
              </w:rPr>
              <w:t>wishes to indicate for how long it maintains the N32-f connection in the absence of incoming traffic (see clause 5.3.3</w:t>
            </w:r>
            <w:r w:rsidRPr="007C4008">
              <w:rPr>
                <w:rFonts w:eastAsia="Yu Mincho" w:cs="Arial"/>
                <w:szCs w:val="18"/>
                <w:lang w:eastAsia="ja-JP"/>
              </w:rPr>
              <w:t>.</w:t>
            </w:r>
            <w:r w:rsidR="007C4008" w:rsidRPr="007C4008">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70C03895" w14:textId="77777777" w:rsidR="00026B75" w:rsidRDefault="00026B75" w:rsidP="00026B75">
            <w:pPr>
              <w:pStyle w:val="TAL"/>
              <w:rPr>
                <w:rFonts w:eastAsia="Yu Mincho"/>
                <w:lang w:val="en-US" w:eastAsia="ja-JP"/>
              </w:rPr>
            </w:pPr>
          </w:p>
        </w:tc>
      </w:tr>
      <w:tr w:rsidR="00026B75"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026B75" w:rsidRDefault="00026B75" w:rsidP="00026B75">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0B3F064B" w:rsidR="00026B75" w:rsidRDefault="00026B75" w:rsidP="00026B75">
            <w:pPr>
              <w:pStyle w:val="TAN"/>
              <w:rPr>
                <w:lang w:eastAsia="zh-CN"/>
              </w:rPr>
            </w:pPr>
            <w:r>
              <w:rPr>
                <w:rFonts w:eastAsia="DengXian"/>
                <w:lang w:eastAsia="zh-CN"/>
              </w:rPr>
              <w:t>NOTE 2:</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FCA0F34" w14:textId="54732740" w:rsidR="00026B75" w:rsidRDefault="00026B75" w:rsidP="00026B75">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Heading5"/>
      </w:pPr>
      <w:bookmarkStart w:id="809" w:name="_Toc24986358"/>
      <w:bookmarkStart w:id="810" w:name="_Toc34205786"/>
      <w:bookmarkStart w:id="811" w:name="_Toc39061970"/>
      <w:bookmarkStart w:id="812" w:name="_Toc43277212"/>
      <w:bookmarkStart w:id="813" w:name="_Toc49847542"/>
      <w:bookmarkStart w:id="814" w:name="_Toc56419518"/>
      <w:bookmarkStart w:id="815" w:name="_Toc112683324"/>
      <w:bookmarkStart w:id="816" w:name="_Toc168306869"/>
      <w:bookmarkStart w:id="817" w:name="_Toc192836767"/>
      <w:r>
        <w:lastRenderedPageBreak/>
        <w:t>6.1.5.2.4</w:t>
      </w:r>
      <w:r>
        <w:tab/>
        <w:t xml:space="preserve">Type: </w:t>
      </w:r>
      <w:r>
        <w:rPr>
          <w:rFonts w:hint="eastAsia"/>
        </w:rPr>
        <w:t>Sec</w:t>
      </w:r>
      <w:r>
        <w:t>ParamExchReqData</w:t>
      </w:r>
      <w:bookmarkEnd w:id="809"/>
      <w:bookmarkEnd w:id="810"/>
      <w:bookmarkEnd w:id="811"/>
      <w:bookmarkEnd w:id="812"/>
      <w:bookmarkEnd w:id="813"/>
      <w:bookmarkEnd w:id="814"/>
      <w:bookmarkEnd w:id="815"/>
      <w:bookmarkEnd w:id="816"/>
      <w:bookmarkEnd w:id="817"/>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0D6B6101"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B7518DC"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Heading5"/>
      </w:pPr>
      <w:bookmarkStart w:id="818" w:name="_Toc24986359"/>
      <w:bookmarkStart w:id="819" w:name="_Toc34205787"/>
      <w:bookmarkStart w:id="820" w:name="_Toc39061971"/>
      <w:bookmarkStart w:id="821" w:name="_Toc43277213"/>
      <w:bookmarkStart w:id="822" w:name="_Toc49847543"/>
      <w:bookmarkStart w:id="823" w:name="_Toc56419519"/>
      <w:bookmarkStart w:id="824" w:name="_Toc112683325"/>
      <w:bookmarkStart w:id="825" w:name="_Toc168306870"/>
      <w:bookmarkStart w:id="826" w:name="_Toc192836768"/>
      <w:r>
        <w:lastRenderedPageBreak/>
        <w:t>6.1.5.2.5</w:t>
      </w:r>
      <w:r>
        <w:tab/>
        <w:t xml:space="preserve">Type: </w:t>
      </w:r>
      <w:r>
        <w:rPr>
          <w:rFonts w:hint="eastAsia"/>
        </w:rPr>
        <w:t>Sec</w:t>
      </w:r>
      <w:r>
        <w:t>ParamExchRspData</w:t>
      </w:r>
      <w:bookmarkEnd w:id="818"/>
      <w:bookmarkEnd w:id="819"/>
      <w:bookmarkEnd w:id="820"/>
      <w:bookmarkEnd w:id="821"/>
      <w:bookmarkEnd w:id="822"/>
      <w:bookmarkEnd w:id="823"/>
      <w:bookmarkEnd w:id="824"/>
      <w:bookmarkEnd w:id="825"/>
      <w:bookmarkEnd w:id="826"/>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0647A44A"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057661CF"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Heading5"/>
      </w:pPr>
      <w:bookmarkStart w:id="827" w:name="_Toc24986360"/>
      <w:bookmarkStart w:id="828" w:name="_Toc34205788"/>
      <w:bookmarkStart w:id="829" w:name="_Toc39061972"/>
      <w:bookmarkStart w:id="830" w:name="_Toc43277214"/>
      <w:bookmarkStart w:id="831" w:name="_Toc49847544"/>
      <w:bookmarkStart w:id="832" w:name="_Toc56419520"/>
      <w:bookmarkStart w:id="833" w:name="_Toc112683326"/>
      <w:bookmarkStart w:id="834" w:name="_Toc168306871"/>
      <w:bookmarkStart w:id="835" w:name="_Toc192836769"/>
      <w:r>
        <w:t>6.1.5.2.6</w:t>
      </w:r>
      <w:r>
        <w:tab/>
        <w:t>Type: ProtectionPolicy</w:t>
      </w:r>
      <w:bookmarkEnd w:id="827"/>
      <w:bookmarkEnd w:id="828"/>
      <w:bookmarkEnd w:id="829"/>
      <w:bookmarkEnd w:id="830"/>
      <w:bookmarkEnd w:id="831"/>
      <w:bookmarkEnd w:id="832"/>
      <w:bookmarkEnd w:id="833"/>
      <w:bookmarkEnd w:id="834"/>
      <w:bookmarkEnd w:id="835"/>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60B5B20B"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836" w:name="_Toc24986361"/>
      <w:bookmarkStart w:id="837" w:name="_Toc34205789"/>
      <w:bookmarkStart w:id="838" w:name="_Toc39061973"/>
      <w:bookmarkStart w:id="839" w:name="_Toc43277215"/>
      <w:bookmarkStart w:id="840" w:name="_Toc49847545"/>
      <w:bookmarkStart w:id="841" w:name="_Toc56419521"/>
      <w:bookmarkStart w:id="842" w:name="_Toc112683327"/>
      <w:bookmarkStart w:id="843" w:name="_Toc168306872"/>
      <w:bookmarkStart w:id="844" w:name="_Toc192836770"/>
      <w:r>
        <w:t>6.1.5.2.7</w:t>
      </w:r>
      <w:r>
        <w:tab/>
        <w:t xml:space="preserve">Type: </w:t>
      </w:r>
      <w:r>
        <w:rPr>
          <w:rFonts w:hint="eastAsia"/>
        </w:rPr>
        <w:t>ApiIeMapping</w:t>
      </w:r>
      <w:bookmarkEnd w:id="836"/>
      <w:bookmarkEnd w:id="837"/>
      <w:bookmarkEnd w:id="838"/>
      <w:bookmarkEnd w:id="839"/>
      <w:bookmarkEnd w:id="840"/>
      <w:bookmarkEnd w:id="841"/>
      <w:bookmarkEnd w:id="842"/>
      <w:bookmarkEnd w:id="843"/>
      <w:bookmarkEnd w:id="844"/>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5"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5"/>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DengXian"/>
                <w:lang w:val="en-US" w:eastAsia="en-US"/>
              </w:rPr>
            </w:pPr>
            <w:r w:rsidRPr="00AC5774">
              <w:rPr>
                <w:rFonts w:eastAsia="DengXian"/>
                <w:lang w:val="en-US" w:eastAsia="en-US"/>
              </w:rPr>
              <w:t>NOTE</w:t>
            </w:r>
            <w:r w:rsidR="00CA18F0">
              <w:rPr>
                <w:rFonts w:eastAsia="DengXian"/>
                <w:lang w:val="en-US" w:eastAsia="en-US"/>
              </w:rPr>
              <w:t> 1</w:t>
            </w:r>
            <w:r w:rsidRPr="00AC5774">
              <w:rPr>
                <w:rFonts w:eastAsia="DengXian"/>
                <w:lang w:val="en-US" w:eastAsia="en-US"/>
              </w:rPr>
              <w:t>:</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DengXian"/>
                <w:lang w:val="en-US" w:eastAsia="en-US"/>
              </w:rPr>
              <w:t>NOTE </w:t>
            </w:r>
            <w:r w:rsidR="00177DA5" w:rsidRPr="00177DA5">
              <w:rPr>
                <w:rFonts w:eastAsia="DengXian"/>
                <w:lang w:val="en-US" w:eastAsia="en-US"/>
              </w:rPr>
              <w:t>2</w:t>
            </w:r>
            <w:r>
              <w:rPr>
                <w:rFonts w:eastAsia="DengXian"/>
                <w:lang w:val="en-US" w:eastAsia="en-US"/>
              </w:rPr>
              <w:t>:</w:t>
            </w:r>
            <w:r>
              <w:rPr>
                <w:rFonts w:eastAsia="DengXian"/>
                <w:lang w:val="en-US" w:eastAsia="en-US"/>
              </w:rPr>
              <w:tab/>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 xml:space="preserve">ancestor </w:t>
            </w:r>
            <w:r>
              <w:rPr>
                <w:rFonts w:eastAsia="DengXian"/>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Heading5"/>
      </w:pPr>
      <w:bookmarkStart w:id="846" w:name="_Toc24986362"/>
      <w:bookmarkStart w:id="847" w:name="_Toc34205790"/>
      <w:bookmarkStart w:id="848" w:name="_Toc39061974"/>
      <w:bookmarkStart w:id="849" w:name="_Toc43277216"/>
      <w:bookmarkStart w:id="850" w:name="_Toc49847546"/>
      <w:bookmarkStart w:id="851" w:name="_Toc56419522"/>
      <w:bookmarkStart w:id="852" w:name="_Toc112683328"/>
      <w:bookmarkStart w:id="853" w:name="_Toc168306873"/>
      <w:bookmarkStart w:id="854" w:name="_Toc192836771"/>
      <w:r>
        <w:lastRenderedPageBreak/>
        <w:t>6.1.5.2.8</w:t>
      </w:r>
      <w:r>
        <w:tab/>
        <w:t>Type: IeInfo</w:t>
      </w:r>
      <w:bookmarkEnd w:id="846"/>
      <w:bookmarkEnd w:id="847"/>
      <w:bookmarkEnd w:id="848"/>
      <w:bookmarkEnd w:id="849"/>
      <w:bookmarkEnd w:id="850"/>
      <w:bookmarkEnd w:id="851"/>
      <w:bookmarkEnd w:id="852"/>
      <w:bookmarkEnd w:id="853"/>
      <w:bookmarkEnd w:id="854"/>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5"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6" w:name="_PERM_MCCTEMPBM_CRPT51080041___2" w:colFirst="4" w:colLast="4"/>
            <w:bookmarkEnd w:id="855"/>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6"/>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lastRenderedPageBreak/>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06B99615"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18BF5CBA" w:rsidR="000D5C20" w:rsidRPr="003E6078" w:rsidRDefault="000D5C20" w:rsidP="00E60124">
            <w:pPr>
              <w:pStyle w:val="B1"/>
              <w:ind w:left="397" w:hanging="141"/>
              <w:rPr>
                <w:rFonts w:ascii="Arial" w:hAnsi="Arial" w:cs="Arial"/>
                <w:sz w:val="18"/>
                <w:szCs w:val="18"/>
              </w:rPr>
            </w:pPr>
            <w:bookmarkStart w:id="857"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Pr>
                <w:rFonts w:cs="Arial"/>
                <w:szCs w:val="18"/>
                <w:lang w:eastAsia="zh-CN"/>
              </w:rPr>
              <w:t>RI</w:t>
            </w:r>
            <w:r w:rsidR="00FE3688">
              <w:rPr>
                <w:rFonts w:cs="Arial"/>
                <w:szCs w:val="18"/>
              </w:rPr>
              <w:t>(s)</w:t>
            </w:r>
            <w:r w:rsidRPr="003E6078">
              <w:rPr>
                <w:rFonts w:ascii="Arial" w:hAnsi="Arial" w:cs="Arial"/>
                <w:sz w:val="18"/>
                <w:szCs w:val="18"/>
              </w:rPr>
              <w:t xml:space="preserve"> on the side of the SEPP;</w:t>
            </w:r>
          </w:p>
          <w:p w14:paraId="374F86A5" w14:textId="00550EC9"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Pr>
                <w:rFonts w:cs="Arial"/>
                <w:szCs w:val="18"/>
                <w:lang w:eastAsia="zh-CN"/>
              </w:rPr>
              <w:t>RI</w:t>
            </w:r>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857"/>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11EEEE28"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1633307A"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sidR="00502EFD">
              <w:rPr>
                <w:rFonts w:cs="Arial"/>
                <w:szCs w:val="18"/>
                <w:lang w:eastAsia="zh-CN"/>
              </w:rPr>
              <w:t>RI</w:t>
            </w:r>
            <w:r w:rsidRPr="00690A26">
              <w:rPr>
                <w:rFonts w:cs="Arial"/>
                <w:szCs w:val="18"/>
              </w:rPr>
              <w:t xml:space="preserve"> indicated by the key</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DengXian"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Heading5"/>
      </w:pPr>
      <w:bookmarkStart w:id="858" w:name="_Toc24986363"/>
      <w:bookmarkStart w:id="859" w:name="_Toc34205791"/>
      <w:bookmarkStart w:id="860" w:name="_Toc39061975"/>
      <w:bookmarkStart w:id="861" w:name="_Toc43277217"/>
      <w:bookmarkStart w:id="862" w:name="_Toc49847547"/>
      <w:bookmarkStart w:id="863" w:name="_Toc56419523"/>
      <w:bookmarkStart w:id="864" w:name="_Toc112683329"/>
      <w:bookmarkStart w:id="865" w:name="_Toc168306874"/>
      <w:bookmarkStart w:id="866" w:name="_Toc192836772"/>
      <w:r>
        <w:t>6.1.5.2.9</w:t>
      </w:r>
      <w:r>
        <w:tab/>
        <w:t>Type: ApiSignature</w:t>
      </w:r>
      <w:bookmarkEnd w:id="858"/>
      <w:bookmarkEnd w:id="859"/>
      <w:bookmarkEnd w:id="860"/>
      <w:bookmarkEnd w:id="861"/>
      <w:bookmarkEnd w:id="862"/>
      <w:bookmarkEnd w:id="863"/>
      <w:bookmarkEnd w:id="864"/>
      <w:bookmarkEnd w:id="865"/>
      <w:bookmarkEnd w:id="866"/>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867" w:name="_Toc24986364"/>
      <w:bookmarkStart w:id="868" w:name="_Toc34205792"/>
      <w:bookmarkStart w:id="869" w:name="_Toc39061976"/>
      <w:bookmarkStart w:id="870" w:name="_Toc43277218"/>
      <w:bookmarkStart w:id="871" w:name="_Toc49847548"/>
      <w:bookmarkStart w:id="872" w:name="_Toc56419524"/>
      <w:bookmarkStart w:id="873" w:name="_Toc112683330"/>
      <w:bookmarkStart w:id="874" w:name="_Toc168306875"/>
      <w:bookmarkStart w:id="875" w:name="_Toc192836773"/>
      <w:r>
        <w:lastRenderedPageBreak/>
        <w:t>6.1.5.2.10</w:t>
      </w:r>
      <w:r>
        <w:tab/>
        <w:t>Type: N32fContextInfo</w:t>
      </w:r>
      <w:bookmarkEnd w:id="867"/>
      <w:bookmarkEnd w:id="868"/>
      <w:bookmarkEnd w:id="869"/>
      <w:bookmarkEnd w:id="870"/>
      <w:bookmarkEnd w:id="871"/>
      <w:bookmarkEnd w:id="872"/>
      <w:bookmarkEnd w:id="873"/>
      <w:bookmarkEnd w:id="874"/>
      <w:bookmarkEnd w:id="875"/>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876" w:name="_Toc24986365"/>
      <w:bookmarkStart w:id="877" w:name="_Toc34205793"/>
      <w:bookmarkStart w:id="878" w:name="_Toc39061977"/>
      <w:bookmarkStart w:id="879" w:name="_Toc43277219"/>
      <w:bookmarkStart w:id="880" w:name="_Toc49847549"/>
      <w:bookmarkStart w:id="881" w:name="_Toc56419525"/>
      <w:bookmarkStart w:id="882" w:name="_Toc112683331"/>
      <w:bookmarkStart w:id="883" w:name="_Toc168306876"/>
      <w:bookmarkStart w:id="884" w:name="_Toc192836774"/>
      <w:r>
        <w:lastRenderedPageBreak/>
        <w:t>6.1.5.2.11</w:t>
      </w:r>
      <w:r>
        <w:tab/>
        <w:t>Type: N32fErrorInfo</w:t>
      </w:r>
      <w:bookmarkEnd w:id="876"/>
      <w:bookmarkEnd w:id="877"/>
      <w:bookmarkEnd w:id="878"/>
      <w:bookmarkEnd w:id="879"/>
      <w:bookmarkEnd w:id="880"/>
      <w:bookmarkEnd w:id="881"/>
      <w:bookmarkEnd w:id="882"/>
      <w:bookmarkEnd w:id="883"/>
      <w:bookmarkEnd w:id="884"/>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44D777C9"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rFonts w:eastAsia="Yu Mincho" w:cs="Arial"/>
                <w:szCs w:val="18"/>
                <w:lang w:eastAsia="ja-JP"/>
              </w:rPr>
            </w:pPr>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Heading5"/>
      </w:pPr>
      <w:bookmarkStart w:id="885" w:name="_Toc24986366"/>
      <w:bookmarkStart w:id="886" w:name="_Toc34205794"/>
      <w:bookmarkStart w:id="887" w:name="_Toc39061978"/>
      <w:bookmarkStart w:id="888" w:name="_Toc43277220"/>
      <w:bookmarkStart w:id="889" w:name="_Toc49847550"/>
      <w:bookmarkStart w:id="890" w:name="_Toc56419526"/>
      <w:bookmarkStart w:id="891" w:name="_Toc112683332"/>
      <w:bookmarkStart w:id="892" w:name="_Toc168306877"/>
      <w:bookmarkStart w:id="893" w:name="_Toc192836775"/>
      <w:r>
        <w:lastRenderedPageBreak/>
        <w:t>6.1.5.2.12</w:t>
      </w:r>
      <w:r>
        <w:tab/>
        <w:t>Type: FailedModificationInfo</w:t>
      </w:r>
      <w:bookmarkEnd w:id="885"/>
      <w:bookmarkEnd w:id="886"/>
      <w:bookmarkEnd w:id="887"/>
      <w:bookmarkEnd w:id="888"/>
      <w:bookmarkEnd w:id="889"/>
      <w:bookmarkEnd w:id="890"/>
      <w:bookmarkEnd w:id="891"/>
      <w:bookmarkEnd w:id="892"/>
      <w:bookmarkEnd w:id="893"/>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191B2E17" w:rsidR="000D5C20" w:rsidRPr="003E6078" w:rsidRDefault="000D5C20" w:rsidP="00E60124">
            <w:pPr>
              <w:pStyle w:val="TAL"/>
              <w:rPr>
                <w:rFonts w:cs="Arial"/>
                <w:szCs w:val="18"/>
              </w:rPr>
            </w:pPr>
            <w:r w:rsidRPr="003E6078">
              <w:rPr>
                <w:rFonts w:cs="Arial"/>
                <w:szCs w:val="18"/>
              </w:rPr>
              <w:t xml:space="preserve">This IE shall identify the </w:t>
            </w:r>
            <w:r w:rsidR="00502EFD">
              <w:rPr>
                <w:rFonts w:cs="Arial"/>
                <w:szCs w:val="18"/>
                <w:lang w:eastAsia="zh-CN"/>
              </w:rPr>
              <w:t>RI</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4"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4"/>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895" w:name="_Toc24986367"/>
      <w:bookmarkStart w:id="896" w:name="_Toc34205795"/>
      <w:bookmarkStart w:id="897" w:name="_Toc39061979"/>
      <w:bookmarkStart w:id="898" w:name="_Toc43277221"/>
      <w:bookmarkStart w:id="899" w:name="_Toc49847551"/>
      <w:bookmarkStart w:id="900" w:name="_Toc56419527"/>
      <w:bookmarkStart w:id="901" w:name="_Toc112683333"/>
      <w:bookmarkStart w:id="902" w:name="_Toc168306878"/>
      <w:bookmarkStart w:id="903" w:name="_Toc192836776"/>
      <w:r>
        <w:t>6.1.5.2.13</w:t>
      </w:r>
      <w:r>
        <w:tab/>
        <w:t xml:space="preserve">Type: </w:t>
      </w:r>
      <w:r>
        <w:rPr>
          <w:rFonts w:hint="eastAsia"/>
        </w:rPr>
        <w:t>N32</w:t>
      </w:r>
      <w:r>
        <w:t>f</w:t>
      </w:r>
      <w:r>
        <w:rPr>
          <w:rFonts w:hint="eastAsia"/>
        </w:rPr>
        <w:t>ErrorDetail</w:t>
      </w:r>
      <w:bookmarkEnd w:id="895"/>
      <w:bookmarkEnd w:id="896"/>
      <w:bookmarkEnd w:id="897"/>
      <w:bookmarkEnd w:id="898"/>
      <w:bookmarkEnd w:id="899"/>
      <w:bookmarkEnd w:id="900"/>
      <w:bookmarkEnd w:id="901"/>
      <w:bookmarkEnd w:id="902"/>
      <w:bookmarkEnd w:id="903"/>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904" w:name="_Toc24986368"/>
      <w:bookmarkStart w:id="905" w:name="_Toc34205796"/>
      <w:bookmarkStart w:id="906" w:name="_Toc39061980"/>
      <w:bookmarkStart w:id="907" w:name="_Toc43277222"/>
      <w:bookmarkStart w:id="908" w:name="_Toc49847552"/>
      <w:bookmarkStart w:id="909" w:name="_Toc56419528"/>
      <w:bookmarkStart w:id="910" w:name="_Toc112683334"/>
      <w:bookmarkStart w:id="911" w:name="_Toc168306879"/>
      <w:bookmarkStart w:id="912" w:name="_Toc192836777"/>
      <w:r>
        <w:t>6.1.5.2.14</w:t>
      </w:r>
      <w:r>
        <w:tab/>
        <w:t>Type: CallbackName</w:t>
      </w:r>
      <w:bookmarkEnd w:id="904"/>
      <w:bookmarkEnd w:id="905"/>
      <w:bookmarkEnd w:id="906"/>
      <w:bookmarkEnd w:id="907"/>
      <w:bookmarkEnd w:id="908"/>
      <w:bookmarkEnd w:id="909"/>
      <w:bookmarkEnd w:id="910"/>
      <w:bookmarkEnd w:id="911"/>
      <w:bookmarkEnd w:id="912"/>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913" w:name="_Toc24986369"/>
      <w:bookmarkStart w:id="914" w:name="_Toc34205797"/>
      <w:bookmarkStart w:id="915" w:name="_Toc39061981"/>
      <w:bookmarkStart w:id="916" w:name="_Toc43277223"/>
      <w:bookmarkStart w:id="917" w:name="_Toc49847553"/>
      <w:bookmarkStart w:id="918" w:name="_Toc56419529"/>
      <w:bookmarkStart w:id="919" w:name="_Toc112683335"/>
      <w:bookmarkStart w:id="920" w:name="_Toc168306880"/>
      <w:bookmarkStart w:id="921" w:name="_Toc192836778"/>
      <w:r>
        <w:t>6.1.5.2.15</w:t>
      </w:r>
      <w:r>
        <w:tab/>
        <w:t>Type: IpxProviderSecInfo</w:t>
      </w:r>
      <w:bookmarkEnd w:id="913"/>
      <w:bookmarkEnd w:id="914"/>
      <w:bookmarkEnd w:id="915"/>
      <w:bookmarkEnd w:id="916"/>
      <w:bookmarkEnd w:id="917"/>
      <w:bookmarkEnd w:id="918"/>
      <w:bookmarkEnd w:id="919"/>
      <w:bookmarkEnd w:id="920"/>
      <w:bookmarkEnd w:id="921"/>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42C3FA8D"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00502EFD">
              <w:rPr>
                <w:rFonts w:cs="Arial"/>
                <w:szCs w:val="18"/>
                <w:lang w:eastAsia="zh-CN"/>
              </w:rPr>
              <w:t>RI</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36FD706"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1C8661F9"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922" w:name="_Toc112683336"/>
      <w:bookmarkStart w:id="923" w:name="_Toc168306881"/>
      <w:bookmarkStart w:id="924" w:name="_Toc192836779"/>
      <w:r>
        <w:lastRenderedPageBreak/>
        <w:t>6.1.5.2.</w:t>
      </w:r>
      <w:r w:rsidR="000F6D80" w:rsidRPr="000F6D80">
        <w:t>16</w:t>
      </w:r>
      <w:r>
        <w:tab/>
        <w:t>Type: IntendedN32Purpose</w:t>
      </w:r>
      <w:bookmarkEnd w:id="922"/>
      <w:bookmarkEnd w:id="923"/>
      <w:bookmarkEnd w:id="924"/>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Heading5"/>
      </w:pPr>
      <w:bookmarkStart w:id="925" w:name="_Toc168306882"/>
      <w:bookmarkStart w:id="926" w:name="_Toc192836780"/>
      <w:r w:rsidRPr="00A73917">
        <w:t>6.</w:t>
      </w:r>
      <w:r>
        <w:t>1</w:t>
      </w:r>
      <w:r w:rsidRPr="00A73917">
        <w:t>.5.2.</w:t>
      </w:r>
      <w:r w:rsidR="00C7756F">
        <w:t>17</w:t>
      </w:r>
      <w:r w:rsidR="0002308A">
        <w:tab/>
      </w:r>
      <w:r w:rsidRPr="00A73917">
        <w:t xml:space="preserve">Type: </w:t>
      </w:r>
      <w:r>
        <w:t>RiErrorInformation</w:t>
      </w:r>
      <w:bookmarkEnd w:id="925"/>
      <w:bookmarkEnd w:id="926"/>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Heading5"/>
      </w:pPr>
      <w:bookmarkStart w:id="927" w:name="_Toc192836781"/>
      <w:r>
        <w:t>6.1.5.2.</w:t>
      </w:r>
      <w:r w:rsidR="00177DA5" w:rsidRPr="00177DA5">
        <w:t>18</w:t>
      </w:r>
      <w:r>
        <w:tab/>
        <w:t>Type: ExtRedirectResponse</w:t>
      </w:r>
      <w:bookmarkEnd w:id="927"/>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3421D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3421D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3421D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3421DE">
            <w:pPr>
              <w:pStyle w:val="TAH"/>
              <w:rPr>
                <w:rFonts w:cs="Arial"/>
                <w:szCs w:val="18"/>
              </w:rPr>
            </w:pPr>
            <w:r>
              <w:rPr>
                <w:rFonts w:cs="Arial"/>
                <w:szCs w:val="18"/>
              </w:rPr>
              <w:t>Applicability</w:t>
            </w:r>
          </w:p>
        </w:tc>
      </w:tr>
      <w:tr w:rsidR="007C2814" w:rsidRPr="001769FF" w14:paraId="0D2500FA"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3421D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3421D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3421D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3421DE">
            <w:pPr>
              <w:pStyle w:val="TAL"/>
            </w:pPr>
          </w:p>
        </w:tc>
      </w:tr>
      <w:tr w:rsidR="007C2814" w:rsidRPr="001769FF" w14:paraId="0FC372F9"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3421D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3421D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3421D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3421DE">
            <w:pPr>
              <w:pStyle w:val="TAL"/>
            </w:pPr>
          </w:p>
        </w:tc>
      </w:tr>
    </w:tbl>
    <w:p w14:paraId="581E7606" w14:textId="77777777" w:rsidR="007C2814" w:rsidRDefault="007C2814" w:rsidP="007C2814">
      <w:pPr>
        <w:pStyle w:val="TH"/>
      </w:pPr>
    </w:p>
    <w:p w14:paraId="23A2AD88" w14:textId="65303F4E" w:rsidR="007C2814" w:rsidRDefault="007C2814" w:rsidP="00313909">
      <w:pPr>
        <w:pStyle w:val="Heading5"/>
      </w:pPr>
      <w:bookmarkStart w:id="928" w:name="_Toc192836782"/>
      <w:r>
        <w:t>6.1.5.2.</w:t>
      </w:r>
      <w:r w:rsidR="00177DA5" w:rsidRPr="00177DA5">
        <w:t>19</w:t>
      </w:r>
      <w:r>
        <w:tab/>
        <w:t>Type: RedirectResponseAddInfo</w:t>
      </w:r>
      <w:bookmarkEnd w:id="928"/>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3421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3421D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3421D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3421D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3421D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3421DE">
            <w:pPr>
              <w:pStyle w:val="TAH"/>
              <w:rPr>
                <w:rFonts w:cs="Arial"/>
                <w:szCs w:val="18"/>
              </w:rPr>
            </w:pPr>
            <w:r w:rsidRPr="003E6078">
              <w:rPr>
                <w:rFonts w:cs="Arial"/>
                <w:szCs w:val="18"/>
              </w:rPr>
              <w:t>Description</w:t>
            </w:r>
          </w:p>
        </w:tc>
      </w:tr>
      <w:tr w:rsidR="007C2814" w:rsidRPr="003E6078" w14:paraId="09C1CE6D" w14:textId="77777777" w:rsidTr="003421D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3421D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3421D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3421D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3421D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3421D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3421D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Heading4"/>
        <w:rPr>
          <w:lang w:val="en-US"/>
        </w:rPr>
      </w:pPr>
      <w:bookmarkStart w:id="929" w:name="_Toc24986370"/>
      <w:bookmarkStart w:id="930" w:name="_Toc34205798"/>
      <w:bookmarkStart w:id="931" w:name="_Toc39061982"/>
      <w:bookmarkStart w:id="932" w:name="_Toc43277224"/>
      <w:bookmarkStart w:id="933" w:name="_Toc49847554"/>
      <w:bookmarkStart w:id="934" w:name="_Toc56419530"/>
      <w:bookmarkStart w:id="935" w:name="_Toc112683337"/>
      <w:bookmarkStart w:id="936" w:name="_Toc168306883"/>
      <w:bookmarkStart w:id="937" w:name="_Toc192836783"/>
      <w:r>
        <w:rPr>
          <w:lang w:val="en-US"/>
        </w:rPr>
        <w:lastRenderedPageBreak/>
        <w:t>6.1.5.3</w:t>
      </w:r>
      <w:r>
        <w:rPr>
          <w:lang w:val="en-US"/>
        </w:rPr>
        <w:tab/>
        <w:t>Simple data types and enumerations</w:t>
      </w:r>
      <w:bookmarkEnd w:id="929"/>
      <w:bookmarkEnd w:id="930"/>
      <w:bookmarkEnd w:id="931"/>
      <w:bookmarkEnd w:id="932"/>
      <w:bookmarkEnd w:id="933"/>
      <w:bookmarkEnd w:id="934"/>
      <w:bookmarkEnd w:id="935"/>
      <w:bookmarkEnd w:id="936"/>
      <w:bookmarkEnd w:id="937"/>
    </w:p>
    <w:p w14:paraId="5F529286" w14:textId="77777777" w:rsidR="000D5C20" w:rsidRDefault="000D5C20" w:rsidP="00180131">
      <w:pPr>
        <w:pStyle w:val="Heading5"/>
      </w:pPr>
      <w:bookmarkStart w:id="938" w:name="_Toc24986371"/>
      <w:bookmarkStart w:id="939" w:name="_Toc34205799"/>
      <w:bookmarkStart w:id="940" w:name="_Toc39061983"/>
      <w:bookmarkStart w:id="941" w:name="_Toc43277225"/>
      <w:bookmarkStart w:id="942" w:name="_Toc49847555"/>
      <w:bookmarkStart w:id="943" w:name="_Toc56419531"/>
      <w:bookmarkStart w:id="944" w:name="_Toc112683338"/>
      <w:bookmarkStart w:id="945" w:name="_Toc168306884"/>
      <w:bookmarkStart w:id="946" w:name="_Toc192836784"/>
      <w:r>
        <w:t>6.1.5.3.1</w:t>
      </w:r>
      <w:r>
        <w:tab/>
        <w:t>Introduction</w:t>
      </w:r>
      <w:bookmarkEnd w:id="938"/>
      <w:bookmarkEnd w:id="939"/>
      <w:bookmarkEnd w:id="940"/>
      <w:bookmarkEnd w:id="941"/>
      <w:bookmarkEnd w:id="942"/>
      <w:bookmarkEnd w:id="943"/>
      <w:bookmarkEnd w:id="944"/>
      <w:bookmarkEnd w:id="945"/>
      <w:bookmarkEnd w:id="946"/>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947" w:name="_Toc24986372"/>
      <w:bookmarkStart w:id="948" w:name="_Toc34205800"/>
      <w:bookmarkStart w:id="949" w:name="_Toc39061984"/>
      <w:bookmarkStart w:id="950" w:name="_Toc43277226"/>
      <w:bookmarkStart w:id="951" w:name="_Toc49847556"/>
      <w:bookmarkStart w:id="952" w:name="_Toc56419532"/>
      <w:bookmarkStart w:id="953" w:name="_Toc112683339"/>
      <w:bookmarkStart w:id="954" w:name="_Toc168306885"/>
      <w:bookmarkStart w:id="955" w:name="_Toc192836785"/>
      <w:r>
        <w:t>6.1.5.3.2</w:t>
      </w:r>
      <w:r>
        <w:tab/>
        <w:t>Simple data types</w:t>
      </w:r>
      <w:bookmarkEnd w:id="947"/>
      <w:bookmarkEnd w:id="948"/>
      <w:bookmarkEnd w:id="949"/>
      <w:bookmarkEnd w:id="950"/>
      <w:bookmarkEnd w:id="951"/>
      <w:bookmarkEnd w:id="952"/>
      <w:bookmarkEnd w:id="953"/>
      <w:bookmarkEnd w:id="954"/>
      <w:bookmarkEnd w:id="955"/>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956" w:name="_Toc24986373"/>
      <w:bookmarkStart w:id="957" w:name="_Toc34205801"/>
      <w:bookmarkStart w:id="958" w:name="_Toc39061985"/>
      <w:bookmarkStart w:id="959" w:name="_Toc43277227"/>
      <w:bookmarkStart w:id="960" w:name="_Toc49847557"/>
      <w:bookmarkStart w:id="961" w:name="_Toc56419533"/>
      <w:bookmarkStart w:id="962" w:name="_Toc112683340"/>
      <w:bookmarkStart w:id="963" w:name="_Toc168306886"/>
      <w:bookmarkStart w:id="964" w:name="_Toc192836786"/>
      <w:r>
        <w:t>6.1.5.3.3</w:t>
      </w:r>
      <w:r>
        <w:tab/>
        <w:t xml:space="preserve">Enumeration: </w:t>
      </w:r>
      <w:r>
        <w:rPr>
          <w:rFonts w:hint="eastAsia"/>
        </w:rPr>
        <w:t>SecurityCapability</w:t>
      </w:r>
      <w:bookmarkEnd w:id="956"/>
      <w:bookmarkEnd w:id="957"/>
      <w:bookmarkEnd w:id="958"/>
      <w:bookmarkEnd w:id="959"/>
      <w:bookmarkEnd w:id="960"/>
      <w:bookmarkEnd w:id="961"/>
      <w:bookmarkEnd w:id="962"/>
      <w:bookmarkEnd w:id="963"/>
      <w:bookmarkEnd w:id="964"/>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965" w:name="_Toc24986374"/>
      <w:bookmarkStart w:id="966" w:name="_Toc34205802"/>
      <w:bookmarkStart w:id="967" w:name="_Toc39061986"/>
      <w:bookmarkStart w:id="968" w:name="_Toc43277228"/>
      <w:bookmarkStart w:id="969" w:name="_Toc49847558"/>
      <w:bookmarkStart w:id="970" w:name="_Toc56419534"/>
      <w:bookmarkStart w:id="971" w:name="_Toc112683341"/>
      <w:bookmarkStart w:id="972" w:name="_Toc168306887"/>
      <w:bookmarkStart w:id="973" w:name="_Toc192836787"/>
      <w:r>
        <w:t>6.1.5.3.4</w:t>
      </w:r>
      <w:r>
        <w:tab/>
        <w:t>Enumeration: HttpMethod</w:t>
      </w:r>
      <w:bookmarkEnd w:id="965"/>
      <w:bookmarkEnd w:id="966"/>
      <w:bookmarkEnd w:id="967"/>
      <w:bookmarkEnd w:id="968"/>
      <w:bookmarkEnd w:id="969"/>
      <w:bookmarkEnd w:id="970"/>
      <w:bookmarkEnd w:id="971"/>
      <w:bookmarkEnd w:id="972"/>
      <w:bookmarkEnd w:id="973"/>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974" w:name="_Toc24986375"/>
      <w:bookmarkStart w:id="975" w:name="_Toc34205803"/>
      <w:bookmarkStart w:id="976" w:name="_Toc39061987"/>
      <w:bookmarkStart w:id="977" w:name="_Toc43277229"/>
      <w:bookmarkStart w:id="978" w:name="_Toc49847559"/>
      <w:bookmarkStart w:id="979" w:name="_Toc56419535"/>
      <w:bookmarkStart w:id="980" w:name="_Toc112683342"/>
      <w:bookmarkStart w:id="981" w:name="_Toc168306888"/>
      <w:bookmarkStart w:id="982" w:name="_Toc192836788"/>
      <w:r>
        <w:lastRenderedPageBreak/>
        <w:t>6.1.5.3.5</w:t>
      </w:r>
      <w:r>
        <w:tab/>
        <w:t>Enumeration: IeType</w:t>
      </w:r>
      <w:bookmarkEnd w:id="974"/>
      <w:bookmarkEnd w:id="975"/>
      <w:bookmarkEnd w:id="976"/>
      <w:bookmarkEnd w:id="977"/>
      <w:bookmarkEnd w:id="978"/>
      <w:bookmarkEnd w:id="979"/>
      <w:bookmarkEnd w:id="980"/>
      <w:bookmarkEnd w:id="981"/>
      <w:bookmarkEnd w:id="982"/>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83" w:name="_Hlk173922246"/>
            <w:r>
              <w:t>RECURSIVE_</w:t>
            </w:r>
            <w:r w:rsidRPr="00605115">
              <w:t>NON</w:t>
            </w:r>
            <w:r>
              <w:t>_</w:t>
            </w:r>
            <w:r w:rsidRPr="00605115">
              <w:t>LEAF</w:t>
            </w:r>
            <w:bookmarkEnd w:id="983"/>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984" w:name="_Toc24986376"/>
      <w:bookmarkStart w:id="985" w:name="_Toc34205804"/>
      <w:bookmarkStart w:id="986" w:name="_Toc39061988"/>
      <w:bookmarkStart w:id="987" w:name="_Toc43277230"/>
      <w:bookmarkStart w:id="988" w:name="_Toc49847560"/>
      <w:bookmarkStart w:id="989" w:name="_Toc56419536"/>
      <w:bookmarkStart w:id="990" w:name="_Toc112683343"/>
      <w:bookmarkStart w:id="991" w:name="_Toc168306889"/>
      <w:bookmarkStart w:id="992" w:name="_Toc192836789"/>
      <w:r>
        <w:t>6.1.5.3.6</w:t>
      </w:r>
      <w:r>
        <w:tab/>
        <w:t>Enumeration: IeLocation</w:t>
      </w:r>
      <w:bookmarkEnd w:id="984"/>
      <w:bookmarkEnd w:id="985"/>
      <w:bookmarkEnd w:id="986"/>
      <w:bookmarkEnd w:id="987"/>
      <w:bookmarkEnd w:id="988"/>
      <w:bookmarkEnd w:id="989"/>
      <w:bookmarkEnd w:id="990"/>
      <w:bookmarkEnd w:id="991"/>
      <w:bookmarkEnd w:id="992"/>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Heading5"/>
      </w:pPr>
      <w:bookmarkStart w:id="993" w:name="_Toc24986377"/>
      <w:bookmarkStart w:id="994" w:name="_Toc34205805"/>
      <w:bookmarkStart w:id="995" w:name="_Toc39061989"/>
      <w:bookmarkStart w:id="996" w:name="_Toc43277231"/>
      <w:bookmarkStart w:id="997" w:name="_Toc49847561"/>
      <w:bookmarkStart w:id="998" w:name="_Toc56419537"/>
      <w:bookmarkStart w:id="999" w:name="_Toc112683344"/>
      <w:bookmarkStart w:id="1000" w:name="_Toc168306890"/>
      <w:bookmarkStart w:id="1001" w:name="_Toc192836790"/>
      <w:r>
        <w:lastRenderedPageBreak/>
        <w:t>6.1.5.3.7</w:t>
      </w:r>
      <w:r>
        <w:tab/>
        <w:t xml:space="preserve">Enumeration: </w:t>
      </w:r>
      <w:r>
        <w:rPr>
          <w:rFonts w:hint="eastAsia"/>
        </w:rPr>
        <w:t>N32fErrorType</w:t>
      </w:r>
      <w:bookmarkEnd w:id="993"/>
      <w:bookmarkEnd w:id="994"/>
      <w:bookmarkEnd w:id="995"/>
      <w:bookmarkEnd w:id="996"/>
      <w:bookmarkEnd w:id="997"/>
      <w:bookmarkEnd w:id="998"/>
      <w:bookmarkEnd w:id="999"/>
      <w:bookmarkEnd w:id="1000"/>
      <w:bookmarkEnd w:id="1001"/>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02" w:name="_Hlk162442536"/>
            <w:r w:rsidRPr="00F57FB4">
              <w:t>IDLE_N32F_CONNECTION</w:t>
            </w:r>
            <w:bookmarkEnd w:id="1002"/>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DengXian"/>
                <w:lang w:eastAsia="zh-CN"/>
              </w:rPr>
            </w:pPr>
            <w:r w:rsidRPr="00AC5774">
              <w:rPr>
                <w:rFonts w:eastAsia="DengXian"/>
                <w:lang w:eastAsia="zh-CN"/>
              </w:rPr>
              <w:t>NO</w:t>
            </w:r>
            <w:r w:rsidRPr="00C7756F">
              <w:rPr>
                <w:rFonts w:eastAsia="DengXian"/>
                <w:lang w:eastAsia="zh-CN"/>
              </w:rPr>
              <w:t>TE </w:t>
            </w:r>
            <w:r w:rsidR="00C7756F" w:rsidRPr="00C7756F">
              <w:rPr>
                <w:rFonts w:eastAsia="DengXian"/>
                <w:lang w:eastAsia="zh-CN"/>
              </w:rPr>
              <w:t>1</w:t>
            </w:r>
            <w:r w:rsidRPr="00C7756F">
              <w:rPr>
                <w:rFonts w:eastAsia="DengXian"/>
                <w:lang w:eastAsia="zh-CN"/>
              </w:rPr>
              <w:t>:</w:t>
            </w:r>
            <w:r w:rsidRPr="00C7756F">
              <w:rPr>
                <w:rFonts w:eastAsia="DengXian"/>
                <w:lang w:eastAsia="zh-CN"/>
              </w:rPr>
              <w:tab/>
              <w:t xml:space="preserve">This enumeration value is deprecated and shall not be used by </w:t>
            </w:r>
            <w:r w:rsidRPr="00C7756F">
              <w:rPr>
                <w:rFonts w:eastAsia="DengXian" w:hint="eastAsia"/>
                <w:lang w:eastAsia="zh-CN"/>
              </w:rPr>
              <w:t xml:space="preserve">N32-f error reporting procedure over the N32-c </w:t>
            </w:r>
            <w:r w:rsidRPr="006D7218">
              <w:rPr>
                <w:rFonts w:eastAsia="DengXian"/>
                <w:lang w:eastAsia="zh-CN"/>
              </w:rPr>
              <w:t>interface.</w:t>
            </w:r>
          </w:p>
          <w:p w14:paraId="67546682" w14:textId="23E36969" w:rsidR="00564795" w:rsidRPr="001277D6" w:rsidRDefault="00564795" w:rsidP="00564795">
            <w:pPr>
              <w:pStyle w:val="TAN"/>
              <w:overflowPunct/>
              <w:autoSpaceDE/>
              <w:autoSpaceDN/>
              <w:adjustRightInd/>
              <w:textAlignment w:val="auto"/>
              <w:rPr>
                <w:rFonts w:eastAsia="DengXian"/>
                <w:lang w:eastAsia="zh-CN"/>
              </w:rPr>
            </w:pPr>
            <w:r w:rsidRPr="006D7218">
              <w:rPr>
                <w:rFonts w:eastAsia="DengXian"/>
                <w:lang w:eastAsia="zh-CN"/>
              </w:rPr>
              <w:t>NOTE</w:t>
            </w:r>
            <w:r w:rsidRPr="0002308A">
              <w:rPr>
                <w:rFonts w:eastAsia="DengXian"/>
                <w:lang w:eastAsia="zh-CN"/>
              </w:rPr>
              <w:t> </w:t>
            </w:r>
            <w:r w:rsidR="00C7756F" w:rsidRPr="00C7756F">
              <w:rPr>
                <w:rFonts w:eastAsia="DengXian"/>
                <w:lang w:eastAsia="zh-CN"/>
              </w:rPr>
              <w:t>2</w:t>
            </w:r>
            <w:r w:rsidRPr="00C7756F">
              <w:rPr>
                <w:rFonts w:eastAsia="DengXian"/>
                <w:lang w:eastAsia="zh-CN"/>
              </w:rPr>
              <w:t>:</w:t>
            </w:r>
            <w:r w:rsidRPr="00C7756F">
              <w:rPr>
                <w:rFonts w:eastAsia="DengXian"/>
                <w:lang w:eastAsia="zh-CN"/>
              </w:rPr>
              <w:tab/>
              <w:t>This cause may be sent by a RI together with an indication to release or re-establish the N32-f context and/or the N32-f connection (see clause 5.5.</w:t>
            </w:r>
            <w:r w:rsidR="00C7756F" w:rsidRPr="00C7756F">
              <w:rPr>
                <w:rFonts w:eastAsia="DengXian"/>
                <w:lang w:eastAsia="zh-CN"/>
              </w:rPr>
              <w:t>4</w:t>
            </w:r>
            <w:r w:rsidRPr="00C7756F">
              <w:rPr>
                <w:rFonts w:eastAsia="DengXian"/>
                <w:lang w:eastAsia="zh-CN"/>
              </w:rPr>
              <w:t>).</w:t>
            </w:r>
          </w:p>
        </w:tc>
      </w:tr>
    </w:tbl>
    <w:p w14:paraId="64CF592C" w14:textId="77777777" w:rsidR="000D5C20" w:rsidRDefault="000D5C20" w:rsidP="000D5C20"/>
    <w:p w14:paraId="019CD3B7" w14:textId="77777777" w:rsidR="000D5C20" w:rsidRDefault="000D5C20" w:rsidP="00180131">
      <w:pPr>
        <w:pStyle w:val="Heading5"/>
      </w:pPr>
      <w:bookmarkStart w:id="1003" w:name="_Toc24986378"/>
      <w:bookmarkStart w:id="1004" w:name="_Toc34205806"/>
      <w:bookmarkStart w:id="1005" w:name="_Toc39061990"/>
      <w:bookmarkStart w:id="1006" w:name="_Toc43277232"/>
      <w:bookmarkStart w:id="1007" w:name="_Toc49847562"/>
      <w:bookmarkStart w:id="1008" w:name="_Toc56419538"/>
      <w:bookmarkStart w:id="1009" w:name="_Toc112683345"/>
      <w:bookmarkStart w:id="1010" w:name="_Toc168306891"/>
      <w:bookmarkStart w:id="1011" w:name="_Toc192836791"/>
      <w:r>
        <w:lastRenderedPageBreak/>
        <w:t>6.1.5.3.8</w:t>
      </w:r>
      <w:r>
        <w:tab/>
        <w:t xml:space="preserve">Enumeration: </w:t>
      </w:r>
      <w:r>
        <w:rPr>
          <w:rFonts w:hint="eastAsia"/>
        </w:rPr>
        <w:t>FailureReason</w:t>
      </w:r>
      <w:bookmarkEnd w:id="1003"/>
      <w:bookmarkEnd w:id="1004"/>
      <w:bookmarkEnd w:id="1005"/>
      <w:bookmarkEnd w:id="1006"/>
      <w:bookmarkEnd w:id="1007"/>
      <w:bookmarkEnd w:id="1008"/>
      <w:bookmarkEnd w:id="1009"/>
      <w:bookmarkEnd w:id="1010"/>
      <w:bookmarkEnd w:id="1011"/>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1012" w:name="_Toc112683346"/>
      <w:bookmarkStart w:id="1013" w:name="_Toc168306892"/>
      <w:bookmarkStart w:id="1014" w:name="_Toc192836792"/>
      <w:r>
        <w:t>6.1.5.3.</w:t>
      </w:r>
      <w:r w:rsidR="00EF17F6" w:rsidRPr="00EF17F6">
        <w:t>9</w:t>
      </w:r>
      <w:r>
        <w:tab/>
        <w:t>Enumeration: N32Purpose</w:t>
      </w:r>
      <w:bookmarkEnd w:id="1012"/>
      <w:bookmarkEnd w:id="1013"/>
      <w:bookmarkEnd w:id="1014"/>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Heading5"/>
      </w:pPr>
      <w:bookmarkStart w:id="1015" w:name="_Toc160551232"/>
      <w:bookmarkStart w:id="1016" w:name="_Toc168306893"/>
      <w:bookmarkStart w:id="1017" w:name="_Toc192836793"/>
      <w:r>
        <w:lastRenderedPageBreak/>
        <w:t>6.1.5.</w:t>
      </w:r>
      <w:r w:rsidRPr="006D7218">
        <w:t>3.</w:t>
      </w:r>
      <w:r w:rsidR="006D7218" w:rsidRPr="006D7218">
        <w:t>10</w:t>
      </w:r>
      <w:r w:rsidRPr="006D7218">
        <w:tab/>
        <w:t xml:space="preserve">Enumeration: </w:t>
      </w:r>
      <w:bookmarkEnd w:id="1015"/>
      <w:r w:rsidRPr="006D7218">
        <w:t>N32ReleaseIndication</w:t>
      </w:r>
      <w:bookmarkEnd w:id="1016"/>
      <w:bookmarkEnd w:id="1017"/>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Heading4"/>
      </w:pPr>
      <w:bookmarkStart w:id="1018" w:name="_Toc24986379"/>
      <w:bookmarkStart w:id="1019" w:name="_Toc34205807"/>
      <w:bookmarkStart w:id="1020" w:name="_Toc39061991"/>
      <w:bookmarkStart w:id="1021" w:name="_Toc43277233"/>
      <w:bookmarkStart w:id="1022" w:name="_Toc49847563"/>
      <w:bookmarkStart w:id="1023" w:name="_Toc56419539"/>
      <w:bookmarkStart w:id="1024" w:name="_Toc112683347"/>
      <w:bookmarkStart w:id="1025" w:name="_Toc168306894"/>
      <w:bookmarkStart w:id="1026" w:name="_Toc192836794"/>
      <w:r>
        <w:t>6.1.5.4</w:t>
      </w:r>
      <w:r>
        <w:tab/>
        <w:t>Binary data</w:t>
      </w:r>
      <w:bookmarkEnd w:id="1018"/>
      <w:bookmarkEnd w:id="1019"/>
      <w:bookmarkEnd w:id="1020"/>
      <w:bookmarkEnd w:id="1021"/>
      <w:bookmarkEnd w:id="1022"/>
      <w:bookmarkEnd w:id="1023"/>
      <w:bookmarkEnd w:id="1024"/>
      <w:bookmarkEnd w:id="1025"/>
      <w:bookmarkEnd w:id="1026"/>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1027" w:name="_Toc24986380"/>
      <w:bookmarkStart w:id="1028" w:name="_Toc34205808"/>
      <w:bookmarkStart w:id="1029" w:name="_Toc39061992"/>
      <w:bookmarkStart w:id="1030" w:name="_Toc43277234"/>
      <w:bookmarkStart w:id="1031" w:name="_Toc49847564"/>
      <w:bookmarkStart w:id="1032" w:name="_Toc56419540"/>
      <w:bookmarkStart w:id="1033" w:name="_Toc112683348"/>
      <w:bookmarkStart w:id="1034" w:name="_Toc168306895"/>
      <w:bookmarkStart w:id="1035" w:name="_Toc192836795"/>
      <w:r>
        <w:rPr>
          <w:rFonts w:hint="eastAsia"/>
        </w:rPr>
        <w:t>6.1.</w:t>
      </w:r>
      <w:r>
        <w:t>6</w:t>
      </w:r>
      <w:r>
        <w:rPr>
          <w:rFonts w:hint="eastAsia"/>
        </w:rPr>
        <w:tab/>
        <w:t>Error Handling</w:t>
      </w:r>
      <w:bookmarkEnd w:id="1027"/>
      <w:bookmarkEnd w:id="1028"/>
      <w:bookmarkEnd w:id="1029"/>
      <w:bookmarkEnd w:id="1030"/>
      <w:bookmarkEnd w:id="1031"/>
      <w:bookmarkEnd w:id="1032"/>
      <w:bookmarkEnd w:id="1033"/>
      <w:bookmarkEnd w:id="1034"/>
      <w:bookmarkEnd w:id="1035"/>
    </w:p>
    <w:p w14:paraId="0DCFF2CE" w14:textId="77777777" w:rsidR="000D5C20" w:rsidRDefault="000D5C20" w:rsidP="00180131">
      <w:pPr>
        <w:pStyle w:val="Heading4"/>
      </w:pPr>
      <w:bookmarkStart w:id="1036" w:name="_Toc24986381"/>
      <w:bookmarkStart w:id="1037" w:name="_Toc34205809"/>
      <w:bookmarkStart w:id="1038" w:name="_Toc39061993"/>
      <w:bookmarkStart w:id="1039" w:name="_Toc43277235"/>
      <w:bookmarkStart w:id="1040" w:name="_Toc49847565"/>
      <w:bookmarkStart w:id="1041" w:name="_Toc56419541"/>
      <w:bookmarkStart w:id="1042" w:name="_Toc112683349"/>
      <w:bookmarkStart w:id="1043" w:name="_Toc168306896"/>
      <w:bookmarkStart w:id="1044" w:name="_Toc192836796"/>
      <w:r>
        <w:t>6.1.6.1</w:t>
      </w:r>
      <w:r>
        <w:tab/>
        <w:t>General</w:t>
      </w:r>
      <w:bookmarkEnd w:id="1036"/>
      <w:bookmarkEnd w:id="1037"/>
      <w:bookmarkEnd w:id="1038"/>
      <w:bookmarkEnd w:id="1039"/>
      <w:bookmarkEnd w:id="1040"/>
      <w:bookmarkEnd w:id="1041"/>
      <w:bookmarkEnd w:id="1042"/>
      <w:bookmarkEnd w:id="1043"/>
      <w:bookmarkEnd w:id="1044"/>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1045" w:name="_Toc24986382"/>
      <w:bookmarkStart w:id="1046" w:name="_Toc34205810"/>
      <w:bookmarkStart w:id="1047" w:name="_Toc39061994"/>
      <w:bookmarkStart w:id="1048" w:name="_Toc43277236"/>
      <w:bookmarkStart w:id="1049" w:name="_Toc49847566"/>
      <w:bookmarkStart w:id="1050" w:name="_Toc56419542"/>
      <w:bookmarkStart w:id="1051" w:name="_Toc112683350"/>
      <w:bookmarkStart w:id="1052" w:name="_Toc168306897"/>
      <w:bookmarkStart w:id="1053" w:name="_Toc192836797"/>
      <w:r>
        <w:t>6.1.6.2</w:t>
      </w:r>
      <w:r>
        <w:tab/>
        <w:t>Protocol Errors</w:t>
      </w:r>
      <w:bookmarkEnd w:id="1045"/>
      <w:bookmarkEnd w:id="1046"/>
      <w:bookmarkEnd w:id="1047"/>
      <w:bookmarkEnd w:id="1048"/>
      <w:bookmarkEnd w:id="1049"/>
      <w:bookmarkEnd w:id="1050"/>
      <w:bookmarkEnd w:id="1051"/>
      <w:bookmarkEnd w:id="1052"/>
      <w:bookmarkEnd w:id="1053"/>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Heading4"/>
      </w:pPr>
      <w:bookmarkStart w:id="1054" w:name="_Toc24986383"/>
      <w:bookmarkStart w:id="1055" w:name="_Toc34205811"/>
      <w:bookmarkStart w:id="1056" w:name="_Toc39061995"/>
      <w:bookmarkStart w:id="1057" w:name="_Toc43277237"/>
      <w:bookmarkStart w:id="1058" w:name="_Toc49847567"/>
      <w:bookmarkStart w:id="1059" w:name="_Toc56419543"/>
      <w:bookmarkStart w:id="1060" w:name="_Toc112683351"/>
      <w:bookmarkStart w:id="1061" w:name="_Toc168306898"/>
      <w:bookmarkStart w:id="1062" w:name="_Toc192836798"/>
      <w:r>
        <w:t>6.1.6.3</w:t>
      </w:r>
      <w:r>
        <w:tab/>
        <w:t>Application Errors</w:t>
      </w:r>
      <w:bookmarkEnd w:id="1054"/>
      <w:bookmarkEnd w:id="1055"/>
      <w:bookmarkEnd w:id="1056"/>
      <w:bookmarkEnd w:id="1057"/>
      <w:bookmarkEnd w:id="1058"/>
      <w:bookmarkEnd w:id="1059"/>
      <w:bookmarkEnd w:id="1060"/>
      <w:bookmarkEnd w:id="1061"/>
      <w:bookmarkEnd w:id="1062"/>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1063" w:name="_Toc112683352"/>
      <w:bookmarkStart w:id="1064" w:name="_Toc168306899"/>
      <w:bookmarkStart w:id="1065" w:name="_Toc192836799"/>
      <w:r>
        <w:rPr>
          <w:rFonts w:eastAsia="DengXian"/>
          <w:lang w:eastAsia="zh-CN"/>
        </w:rPr>
        <w:t>6.1.7</w:t>
      </w:r>
      <w:r>
        <w:rPr>
          <w:rFonts w:eastAsia="DengXian"/>
          <w:lang w:eastAsia="zh-CN"/>
        </w:rPr>
        <w:tab/>
        <w:t>Feature Negotiation</w:t>
      </w:r>
      <w:bookmarkEnd w:id="1063"/>
      <w:bookmarkEnd w:id="1064"/>
      <w:bookmarkEnd w:id="1065"/>
    </w:p>
    <w:p w14:paraId="1038B7C4" w14:textId="734EE6EA" w:rsidR="00A20B2B" w:rsidRDefault="00A20B2B" w:rsidP="00A20B2B">
      <w:pPr>
        <w:rPr>
          <w:rFonts w:eastAsia="DengXian"/>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313909" w:rsidRDefault="00A20B2B" w:rsidP="00547308">
            <w:pPr>
              <w:pStyle w:val="TAL"/>
              <w:rPr>
                <w:lang w:val="en-US"/>
              </w:rPr>
            </w:pPr>
            <w:r w:rsidRPr="00313909">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313909" w:rsidRDefault="008D54D3" w:rsidP="008D54D3">
            <w:pPr>
              <w:pStyle w:val="TAL"/>
              <w:rPr>
                <w:lang w:val="en-US"/>
              </w:rPr>
            </w:pPr>
            <w:r w:rsidRPr="00313909">
              <w:rPr>
                <w:lang w:val="en-US"/>
              </w:rPr>
              <w:t>PRINS Security Profiles Support</w:t>
            </w:r>
          </w:p>
          <w:p w14:paraId="7FD3C7F6" w14:textId="77777777" w:rsidR="008D54D3" w:rsidRPr="00313909" w:rsidRDefault="008D54D3" w:rsidP="008D54D3">
            <w:pPr>
              <w:pStyle w:val="TAL"/>
              <w:rPr>
                <w:lang w:val="en-US"/>
              </w:rPr>
            </w:pPr>
          </w:p>
          <w:p w14:paraId="326CD5B6" w14:textId="7AAB3022" w:rsidR="008D54D3" w:rsidRDefault="008D54D3" w:rsidP="008D54D3">
            <w:pPr>
              <w:pStyle w:val="TAL"/>
              <w:rPr>
                <w:lang w:val="fr-FR"/>
              </w:rPr>
            </w:pPr>
            <w:r w:rsidRPr="00313909">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313909">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313909"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2A62FD" w14:paraId="5C5F3B68"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355597F6" w14:textId="426E9EBA" w:rsidR="002A62FD" w:rsidRPr="00177DA5" w:rsidRDefault="007C4008" w:rsidP="002A62FD">
            <w:pPr>
              <w:pStyle w:val="TAL"/>
              <w:rPr>
                <w:lang w:val="en-US" w:eastAsia="zh-CN"/>
              </w:rPr>
            </w:pPr>
            <w:r w:rsidRPr="007C400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2FB396EE" w14:textId="2653ACD8" w:rsidR="002A62FD" w:rsidRDefault="002A62FD" w:rsidP="002A62FD">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7B1E4C8" w14:textId="731AA565" w:rsidR="002A62FD" w:rsidRDefault="002A62FD" w:rsidP="002A62FD">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6048061B" w14:textId="77777777" w:rsidR="002A62FD" w:rsidRPr="00973936" w:rsidRDefault="002A62FD" w:rsidP="002A62FD">
            <w:pPr>
              <w:pStyle w:val="TAL"/>
              <w:rPr>
                <w:lang w:val="en-US" w:eastAsia="zh-CN"/>
              </w:rPr>
            </w:pPr>
            <w:r w:rsidRPr="00973936">
              <w:rPr>
                <w:lang w:val="en-US" w:eastAsia="zh-CN"/>
              </w:rPr>
              <w:t>Correlation of TLS for N32-c and N32-f</w:t>
            </w:r>
          </w:p>
          <w:p w14:paraId="461F21BC" w14:textId="77777777" w:rsidR="002A62FD" w:rsidRPr="00973936" w:rsidRDefault="002A62FD" w:rsidP="002A62FD">
            <w:pPr>
              <w:pStyle w:val="TAL"/>
              <w:rPr>
                <w:lang w:val="en-US" w:eastAsia="zh-CN"/>
              </w:rPr>
            </w:pPr>
          </w:p>
          <w:p w14:paraId="335E00AA" w14:textId="77777777" w:rsidR="002A62FD" w:rsidRPr="007F06F1" w:rsidRDefault="002A62FD" w:rsidP="002A62FD">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384C4BA8" w14:textId="6330AED6" w:rsidR="002A62FD" w:rsidRDefault="002A62FD" w:rsidP="002A62FD">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2D27C3">
              <w:rPr>
                <w:rFonts w:eastAsia="DengXian"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C4008">
              <w:rPr>
                <w:lang w:val="en-US" w:eastAsia="zh-CN"/>
              </w:rPr>
              <w:t>.</w:t>
            </w:r>
            <w:r w:rsidR="007C4008" w:rsidRPr="007C400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lang w:val="en-US" w:eastAsia="zh-CN"/>
              </w:rPr>
              <w:t>s</w:t>
            </w:r>
            <w:r w:rsidRPr="00973936">
              <w:rPr>
                <w:lang w:val="en-US" w:eastAsia="zh-CN"/>
              </w:rPr>
              <w:t xml:space="preserve"> </w:t>
            </w:r>
            <w:r>
              <w:rPr>
                <w:lang w:val="en-US" w:eastAsia="zh-CN"/>
              </w:rPr>
              <w:t xml:space="preserve">N32-c </w:t>
            </w:r>
            <w:r w:rsidRPr="002D27C3">
              <w:rPr>
                <w:rFonts w:eastAsia="DengXian" w:hint="eastAsia"/>
                <w:lang w:val="en-US" w:eastAsia="zh-CN"/>
              </w:rPr>
              <w:t xml:space="preserve">and </w:t>
            </w:r>
            <w:r>
              <w:rPr>
                <w:lang w:val="en-US" w:eastAsia="zh-CN"/>
              </w:rPr>
              <w:t xml:space="preserve">N32-f </w:t>
            </w:r>
            <w:r w:rsidRPr="00973936">
              <w:rPr>
                <w:lang w:val="en-US" w:eastAsia="zh-CN"/>
              </w:rPr>
              <w:t xml:space="preserve">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p w14:paraId="1EA2889A" w14:textId="77777777" w:rsidR="002A62FD" w:rsidRDefault="002A62FD" w:rsidP="002A62FD">
            <w:pPr>
              <w:pStyle w:val="TAL"/>
              <w:rPr>
                <w:rFonts w:eastAsia="Yu Mincho"/>
                <w:lang w:val="en-US" w:eastAsia="ja-JP"/>
              </w:rPr>
            </w:pPr>
          </w:p>
        </w:tc>
      </w:tr>
      <w:tr w:rsidR="002A62FD"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2A62FD" w:rsidRDefault="002A62FD" w:rsidP="002A62FD">
            <w:pPr>
              <w:pStyle w:val="TAL"/>
              <w:rPr>
                <w:bCs/>
              </w:rPr>
            </w:pPr>
            <w:r>
              <w:t>Feature number: The order number of the feature within the s</w:t>
            </w:r>
            <w:r>
              <w:rPr>
                <w:bCs/>
              </w:rPr>
              <w:t>upportedFeatures attribute (starting with 1).</w:t>
            </w:r>
          </w:p>
          <w:p w14:paraId="25F41B8D" w14:textId="77777777" w:rsidR="002A62FD" w:rsidRDefault="002A62FD" w:rsidP="002A62FD">
            <w:pPr>
              <w:pStyle w:val="TAL"/>
              <w:rPr>
                <w:bCs/>
              </w:rPr>
            </w:pPr>
            <w:r>
              <w:rPr>
                <w:bCs/>
              </w:rPr>
              <w:t>Feature: A short name that can be used to refer to the bit and to the feature.</w:t>
            </w:r>
          </w:p>
          <w:p w14:paraId="20D1A460" w14:textId="77777777" w:rsidR="002A62FD" w:rsidRDefault="002A62FD" w:rsidP="002A62FD">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2A62FD" w:rsidRDefault="002A62FD" w:rsidP="002A62FD">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1066" w:name="_Toc168306900"/>
      <w:bookmarkStart w:id="1067" w:name="_Toc192836800"/>
      <w:r>
        <w:rPr>
          <w:lang w:val="en-US"/>
        </w:rPr>
        <w:t>6.1.</w:t>
      </w:r>
      <w:r w:rsidRPr="009E18FC">
        <w:rPr>
          <w:lang w:val="en-US"/>
        </w:rPr>
        <w:t>8</w:t>
      </w:r>
      <w:r>
        <w:rPr>
          <w:lang w:val="en-US"/>
        </w:rPr>
        <w:tab/>
        <w:t>HTTP redirection</w:t>
      </w:r>
      <w:bookmarkEnd w:id="1066"/>
      <w:bookmarkEnd w:id="1067"/>
    </w:p>
    <w:p w14:paraId="390D5513" w14:textId="77777777" w:rsidR="007C2814" w:rsidRPr="002B119C" w:rsidRDefault="007C2814" w:rsidP="007C2814">
      <w:pPr>
        <w:pStyle w:val="Heading4"/>
      </w:pPr>
      <w:bookmarkStart w:id="1068" w:name="_Toc192836801"/>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8"/>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Heading4"/>
        <w:rPr>
          <w:lang w:val="en-US"/>
        </w:rPr>
      </w:pPr>
      <w:bookmarkStart w:id="1069" w:name="_Toc192836802"/>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9"/>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65BDB00B"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Heading2"/>
      </w:pPr>
      <w:bookmarkStart w:id="1070" w:name="_Toc24986384"/>
      <w:bookmarkStart w:id="1071" w:name="_Toc34205812"/>
      <w:bookmarkStart w:id="1072" w:name="_Toc39061996"/>
      <w:bookmarkStart w:id="1073" w:name="_Toc43277238"/>
      <w:bookmarkStart w:id="1074" w:name="_Toc49847568"/>
      <w:bookmarkStart w:id="1075" w:name="_Toc56419544"/>
      <w:bookmarkStart w:id="1076" w:name="_Toc112683353"/>
      <w:bookmarkStart w:id="1077" w:name="_Toc168306901"/>
      <w:bookmarkStart w:id="1078" w:name="_Toc192836803"/>
      <w:r>
        <w:t>6.2</w:t>
      </w:r>
      <w:r>
        <w:tab/>
        <w:t>JOSE Protected Message Forwarding API on N32</w:t>
      </w:r>
      <w:bookmarkEnd w:id="1070"/>
      <w:bookmarkEnd w:id="1071"/>
      <w:bookmarkEnd w:id="1072"/>
      <w:bookmarkEnd w:id="1073"/>
      <w:bookmarkEnd w:id="1074"/>
      <w:bookmarkEnd w:id="1075"/>
      <w:bookmarkEnd w:id="1076"/>
      <w:bookmarkEnd w:id="1077"/>
      <w:bookmarkEnd w:id="1078"/>
    </w:p>
    <w:p w14:paraId="254BA06C" w14:textId="77777777" w:rsidR="000D5C20" w:rsidRDefault="000D5C20" w:rsidP="00180131">
      <w:pPr>
        <w:pStyle w:val="Heading3"/>
      </w:pPr>
      <w:bookmarkStart w:id="1079" w:name="_Toc24986385"/>
      <w:bookmarkStart w:id="1080" w:name="_Toc34205813"/>
      <w:bookmarkStart w:id="1081" w:name="_Toc39061997"/>
      <w:bookmarkStart w:id="1082" w:name="_Toc43277239"/>
      <w:bookmarkStart w:id="1083" w:name="_Toc49847569"/>
      <w:bookmarkStart w:id="1084" w:name="_Toc56419545"/>
      <w:bookmarkStart w:id="1085" w:name="_Toc112683354"/>
      <w:bookmarkStart w:id="1086" w:name="_Toc168306902"/>
      <w:bookmarkStart w:id="1087" w:name="_Toc192836804"/>
      <w:r>
        <w:t>6</w:t>
      </w:r>
      <w:r>
        <w:rPr>
          <w:rFonts w:hint="eastAsia"/>
        </w:rPr>
        <w:t>.</w:t>
      </w:r>
      <w:r>
        <w:t>2</w:t>
      </w:r>
      <w:r>
        <w:rPr>
          <w:rFonts w:hint="eastAsia"/>
        </w:rPr>
        <w:t>.1</w:t>
      </w:r>
      <w:r>
        <w:rPr>
          <w:rFonts w:hint="eastAsia"/>
        </w:rPr>
        <w:tab/>
        <w:t>API URI</w:t>
      </w:r>
      <w:bookmarkEnd w:id="1079"/>
      <w:bookmarkEnd w:id="1080"/>
      <w:bookmarkEnd w:id="1081"/>
      <w:bookmarkEnd w:id="1082"/>
      <w:bookmarkEnd w:id="1083"/>
      <w:bookmarkEnd w:id="1084"/>
      <w:bookmarkEnd w:id="1085"/>
      <w:bookmarkEnd w:id="1086"/>
      <w:bookmarkEnd w:id="1087"/>
    </w:p>
    <w:p w14:paraId="21EA86E0" w14:textId="12ED46D3" w:rsidR="00AC5646" w:rsidRDefault="00AC5646" w:rsidP="00AC5646">
      <w:pPr>
        <w:rPr>
          <w:noProof/>
          <w:lang w:eastAsia="zh-CN"/>
        </w:rPr>
      </w:pPr>
      <w:bookmarkStart w:id="1088" w:name="_Toc24986386"/>
      <w:bookmarkStart w:id="1089" w:name="_Toc34205814"/>
      <w:bookmarkStart w:id="1090" w:name="_Toc39061998"/>
      <w:bookmarkStart w:id="1091" w:name="_Toc43277240"/>
      <w:bookmarkStart w:id="1092" w:name="_Toc49847570"/>
      <w:bookmarkStart w:id="1093"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Heading3"/>
      </w:pPr>
      <w:bookmarkStart w:id="1094" w:name="_Toc112683355"/>
      <w:bookmarkStart w:id="1095" w:name="_Toc168306903"/>
      <w:bookmarkStart w:id="1096" w:name="_Toc192836805"/>
      <w:r>
        <w:t>6.2.2</w:t>
      </w:r>
      <w:r>
        <w:tab/>
        <w:t>Usage of HTTP</w:t>
      </w:r>
      <w:bookmarkEnd w:id="1088"/>
      <w:bookmarkEnd w:id="1089"/>
      <w:bookmarkEnd w:id="1090"/>
      <w:bookmarkEnd w:id="1091"/>
      <w:bookmarkEnd w:id="1092"/>
      <w:bookmarkEnd w:id="1093"/>
      <w:bookmarkEnd w:id="1094"/>
      <w:bookmarkEnd w:id="1095"/>
      <w:bookmarkEnd w:id="1096"/>
    </w:p>
    <w:p w14:paraId="206CC87F" w14:textId="77777777" w:rsidR="000D5C20" w:rsidRDefault="000D5C20" w:rsidP="00180131">
      <w:pPr>
        <w:pStyle w:val="Heading4"/>
      </w:pPr>
      <w:bookmarkStart w:id="1097" w:name="_Toc24986387"/>
      <w:bookmarkStart w:id="1098" w:name="_Toc34205815"/>
      <w:bookmarkStart w:id="1099" w:name="_Toc39061999"/>
      <w:bookmarkStart w:id="1100" w:name="_Toc43277241"/>
      <w:bookmarkStart w:id="1101" w:name="_Toc49847571"/>
      <w:bookmarkStart w:id="1102" w:name="_Toc56419547"/>
      <w:bookmarkStart w:id="1103" w:name="_Toc112683356"/>
      <w:bookmarkStart w:id="1104" w:name="_Toc168306904"/>
      <w:bookmarkStart w:id="1105" w:name="_Toc192836806"/>
      <w:r>
        <w:t>6.2.2.1</w:t>
      </w:r>
      <w:r>
        <w:tab/>
        <w:t>General</w:t>
      </w:r>
      <w:bookmarkEnd w:id="1097"/>
      <w:bookmarkEnd w:id="1098"/>
      <w:bookmarkEnd w:id="1099"/>
      <w:bookmarkEnd w:id="1100"/>
      <w:bookmarkEnd w:id="1101"/>
      <w:bookmarkEnd w:id="1102"/>
      <w:bookmarkEnd w:id="1103"/>
      <w:bookmarkEnd w:id="1104"/>
      <w:bookmarkEnd w:id="1105"/>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1106" w:name="_Toc24986388"/>
      <w:bookmarkStart w:id="1107" w:name="_Toc34205816"/>
      <w:bookmarkStart w:id="1108" w:name="_Toc39062000"/>
      <w:bookmarkStart w:id="1109" w:name="_Toc43277242"/>
      <w:bookmarkStart w:id="1110" w:name="_Toc49847572"/>
      <w:bookmarkStart w:id="1111" w:name="_Toc56419548"/>
      <w:bookmarkStart w:id="1112" w:name="_Toc112683357"/>
      <w:bookmarkStart w:id="1113" w:name="_Toc168306905"/>
      <w:bookmarkStart w:id="1114" w:name="_Toc192836807"/>
      <w:r>
        <w:t>6.2.2.2</w:t>
      </w:r>
      <w:r>
        <w:tab/>
        <w:t>HTTP standard headers</w:t>
      </w:r>
      <w:bookmarkEnd w:id="1106"/>
      <w:bookmarkEnd w:id="1107"/>
      <w:bookmarkEnd w:id="1108"/>
      <w:bookmarkEnd w:id="1109"/>
      <w:bookmarkEnd w:id="1110"/>
      <w:bookmarkEnd w:id="1111"/>
      <w:bookmarkEnd w:id="1112"/>
      <w:bookmarkEnd w:id="1113"/>
      <w:bookmarkEnd w:id="1114"/>
    </w:p>
    <w:p w14:paraId="3FDFF73B" w14:textId="77777777" w:rsidR="000D5C20" w:rsidRDefault="000D5C20" w:rsidP="00180131">
      <w:pPr>
        <w:pStyle w:val="Heading5"/>
        <w:rPr>
          <w:lang w:eastAsia="zh-CN"/>
        </w:rPr>
      </w:pPr>
      <w:bookmarkStart w:id="1115" w:name="_Toc24986389"/>
      <w:bookmarkStart w:id="1116" w:name="_Toc34205817"/>
      <w:bookmarkStart w:id="1117" w:name="_Toc39062001"/>
      <w:bookmarkStart w:id="1118" w:name="_Toc43277243"/>
      <w:bookmarkStart w:id="1119" w:name="_Toc49847573"/>
      <w:bookmarkStart w:id="1120" w:name="_Toc56419549"/>
      <w:bookmarkStart w:id="1121" w:name="_Toc112683358"/>
      <w:bookmarkStart w:id="1122" w:name="_Toc168306906"/>
      <w:bookmarkStart w:id="1123" w:name="_Toc192836808"/>
      <w:r>
        <w:t>6.2.2.2.1</w:t>
      </w:r>
      <w:r>
        <w:rPr>
          <w:rFonts w:hint="eastAsia"/>
          <w:lang w:eastAsia="zh-CN"/>
        </w:rPr>
        <w:tab/>
      </w:r>
      <w:r>
        <w:rPr>
          <w:lang w:eastAsia="zh-CN"/>
        </w:rPr>
        <w:t>General</w:t>
      </w:r>
      <w:bookmarkEnd w:id="1115"/>
      <w:bookmarkEnd w:id="1116"/>
      <w:bookmarkEnd w:id="1117"/>
      <w:bookmarkEnd w:id="1118"/>
      <w:bookmarkEnd w:id="1119"/>
      <w:bookmarkEnd w:id="1120"/>
      <w:bookmarkEnd w:id="1121"/>
      <w:bookmarkEnd w:id="1122"/>
      <w:bookmarkEnd w:id="1123"/>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1124" w:name="_Toc24986390"/>
      <w:bookmarkStart w:id="1125" w:name="_Toc34205818"/>
      <w:bookmarkStart w:id="1126" w:name="_Toc39062002"/>
      <w:bookmarkStart w:id="1127" w:name="_Toc43277244"/>
      <w:bookmarkStart w:id="1128" w:name="_Toc49847574"/>
      <w:bookmarkStart w:id="1129" w:name="_Toc56419550"/>
      <w:bookmarkStart w:id="1130" w:name="_Toc112683359"/>
      <w:bookmarkStart w:id="1131" w:name="_Toc168306907"/>
      <w:bookmarkStart w:id="1132" w:name="_Toc192836809"/>
      <w:r>
        <w:t>6.2.2.2.2</w:t>
      </w:r>
      <w:r>
        <w:tab/>
        <w:t>Content type</w:t>
      </w:r>
      <w:bookmarkEnd w:id="1124"/>
      <w:bookmarkEnd w:id="1125"/>
      <w:bookmarkEnd w:id="1126"/>
      <w:bookmarkEnd w:id="1127"/>
      <w:bookmarkEnd w:id="1128"/>
      <w:bookmarkEnd w:id="1129"/>
      <w:bookmarkEnd w:id="1130"/>
      <w:bookmarkEnd w:id="1131"/>
      <w:bookmarkEnd w:id="1132"/>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1133" w:name="_Toc51871857"/>
      <w:bookmarkStart w:id="1134" w:name="_Toc49853289"/>
      <w:bookmarkStart w:id="1135" w:name="_Toc43210383"/>
      <w:bookmarkStart w:id="1136" w:name="_Toc39051811"/>
      <w:bookmarkStart w:id="1137" w:name="_Toc34217448"/>
      <w:bookmarkStart w:id="1138" w:name="_Toc34217296"/>
      <w:bookmarkStart w:id="1139" w:name="_Toc20142350"/>
      <w:bookmarkStart w:id="1140" w:name="_Toc56419551"/>
      <w:bookmarkStart w:id="1141" w:name="_Toc112683360"/>
      <w:bookmarkStart w:id="1142" w:name="_Toc168306908"/>
      <w:bookmarkStart w:id="1143" w:name="_Toc192836810"/>
      <w:r>
        <w:rPr>
          <w:lang w:val="en-US"/>
        </w:rPr>
        <w:t>6.2.2.2.3</w:t>
      </w:r>
      <w:r>
        <w:rPr>
          <w:lang w:val="en-US"/>
        </w:rPr>
        <w:tab/>
        <w:t>Accept-Encoding</w:t>
      </w:r>
      <w:bookmarkEnd w:id="1133"/>
      <w:bookmarkEnd w:id="1134"/>
      <w:bookmarkEnd w:id="1135"/>
      <w:bookmarkEnd w:id="1136"/>
      <w:bookmarkEnd w:id="1137"/>
      <w:bookmarkEnd w:id="1138"/>
      <w:bookmarkEnd w:id="1139"/>
      <w:bookmarkEnd w:id="1140"/>
      <w:bookmarkEnd w:id="1141"/>
      <w:bookmarkEnd w:id="1142"/>
      <w:bookmarkEnd w:id="1143"/>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1144" w:name="_Toc24986391"/>
      <w:bookmarkStart w:id="1145" w:name="_Toc34205819"/>
      <w:bookmarkStart w:id="1146" w:name="_Toc39062003"/>
      <w:bookmarkStart w:id="1147" w:name="_Toc43277245"/>
      <w:bookmarkStart w:id="1148" w:name="_Toc49847575"/>
      <w:bookmarkStart w:id="1149" w:name="_Toc56419552"/>
      <w:bookmarkStart w:id="1150" w:name="_Toc112683361"/>
      <w:bookmarkStart w:id="1151" w:name="_Toc168306909"/>
      <w:bookmarkStart w:id="1152" w:name="_Toc192836811"/>
      <w:r>
        <w:t>6.2.2.3</w:t>
      </w:r>
      <w:r>
        <w:tab/>
        <w:t>HTTP custom headers</w:t>
      </w:r>
      <w:bookmarkEnd w:id="1144"/>
      <w:bookmarkEnd w:id="1145"/>
      <w:bookmarkEnd w:id="1146"/>
      <w:bookmarkEnd w:id="1147"/>
      <w:bookmarkEnd w:id="1148"/>
      <w:bookmarkEnd w:id="1149"/>
      <w:bookmarkEnd w:id="1150"/>
      <w:bookmarkEnd w:id="1151"/>
      <w:bookmarkEnd w:id="1152"/>
    </w:p>
    <w:p w14:paraId="2C9B12A6" w14:textId="77777777" w:rsidR="000D5C20" w:rsidRDefault="000D5C20" w:rsidP="00180131">
      <w:pPr>
        <w:pStyle w:val="Heading5"/>
        <w:rPr>
          <w:lang w:eastAsia="zh-CN"/>
        </w:rPr>
      </w:pPr>
      <w:bookmarkStart w:id="1153" w:name="_Toc24986392"/>
      <w:bookmarkStart w:id="1154" w:name="_Toc34205820"/>
      <w:bookmarkStart w:id="1155" w:name="_Toc39062004"/>
      <w:bookmarkStart w:id="1156" w:name="_Toc43277246"/>
      <w:bookmarkStart w:id="1157" w:name="_Toc49847576"/>
      <w:bookmarkStart w:id="1158" w:name="_Toc56419553"/>
      <w:bookmarkStart w:id="1159" w:name="_Toc112683362"/>
      <w:bookmarkStart w:id="1160" w:name="_Toc168306910"/>
      <w:bookmarkStart w:id="1161" w:name="_Toc192836812"/>
      <w:r>
        <w:t>6.2.2.3.1</w:t>
      </w:r>
      <w:r>
        <w:rPr>
          <w:rFonts w:hint="eastAsia"/>
          <w:lang w:eastAsia="zh-CN"/>
        </w:rPr>
        <w:tab/>
      </w:r>
      <w:r>
        <w:rPr>
          <w:lang w:eastAsia="zh-CN"/>
        </w:rPr>
        <w:t>General</w:t>
      </w:r>
      <w:bookmarkEnd w:id="1153"/>
      <w:bookmarkEnd w:id="1154"/>
      <w:bookmarkEnd w:id="1155"/>
      <w:bookmarkEnd w:id="1156"/>
      <w:bookmarkEnd w:id="1157"/>
      <w:bookmarkEnd w:id="1158"/>
      <w:bookmarkEnd w:id="1159"/>
      <w:bookmarkEnd w:id="1160"/>
      <w:bookmarkEnd w:id="1161"/>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1162" w:name="_Toc24986393"/>
      <w:bookmarkStart w:id="1163" w:name="_Toc34205821"/>
      <w:bookmarkStart w:id="1164" w:name="_Toc39062005"/>
      <w:bookmarkStart w:id="1165" w:name="_Toc43277247"/>
      <w:bookmarkStart w:id="1166" w:name="_Toc49847577"/>
      <w:bookmarkStart w:id="1167" w:name="_Toc56419554"/>
      <w:bookmarkStart w:id="1168" w:name="_Toc112683363"/>
      <w:bookmarkStart w:id="1169" w:name="_Toc168306911"/>
      <w:bookmarkStart w:id="1170" w:name="_Toc192836813"/>
      <w:r>
        <w:t>6.2.3</w:t>
      </w:r>
      <w:r>
        <w:tab/>
        <w:t>Resources</w:t>
      </w:r>
      <w:bookmarkEnd w:id="1162"/>
      <w:bookmarkEnd w:id="1163"/>
      <w:bookmarkEnd w:id="1164"/>
      <w:bookmarkEnd w:id="1165"/>
      <w:bookmarkEnd w:id="1166"/>
      <w:bookmarkEnd w:id="1167"/>
      <w:bookmarkEnd w:id="1168"/>
      <w:bookmarkEnd w:id="1169"/>
      <w:bookmarkEnd w:id="1170"/>
    </w:p>
    <w:p w14:paraId="36413AC2" w14:textId="77777777" w:rsidR="000D5C20" w:rsidRPr="00A258AF" w:rsidRDefault="000D5C20" w:rsidP="00180131">
      <w:pPr>
        <w:pStyle w:val="Heading4"/>
        <w:rPr>
          <w:lang w:val="en-US"/>
        </w:rPr>
      </w:pPr>
      <w:bookmarkStart w:id="1171" w:name="_Toc24986394"/>
      <w:bookmarkStart w:id="1172" w:name="_Toc34205822"/>
      <w:bookmarkStart w:id="1173" w:name="_Toc39062006"/>
      <w:bookmarkStart w:id="1174" w:name="_Toc43277248"/>
      <w:bookmarkStart w:id="1175" w:name="_Toc49847578"/>
      <w:bookmarkStart w:id="1176" w:name="_Toc56419555"/>
      <w:bookmarkStart w:id="1177" w:name="_Toc112683364"/>
      <w:bookmarkStart w:id="1178" w:name="_Toc168306912"/>
      <w:bookmarkStart w:id="1179" w:name="_Toc192836814"/>
      <w:r>
        <w:t>6.2.3.1</w:t>
      </w:r>
      <w:r>
        <w:tab/>
        <w:t>Overview</w:t>
      </w:r>
      <w:bookmarkEnd w:id="1171"/>
      <w:bookmarkEnd w:id="1172"/>
      <w:bookmarkEnd w:id="1173"/>
      <w:bookmarkEnd w:id="1174"/>
      <w:bookmarkEnd w:id="1175"/>
      <w:bookmarkEnd w:id="1176"/>
      <w:bookmarkEnd w:id="1177"/>
      <w:bookmarkEnd w:id="1178"/>
      <w:bookmarkEnd w:id="1179"/>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1180" w:name="_Toc24986395"/>
      <w:bookmarkStart w:id="1181" w:name="_Toc34205823"/>
      <w:bookmarkStart w:id="1182" w:name="_Toc39062007"/>
      <w:bookmarkStart w:id="1183" w:name="_Toc43277249"/>
      <w:bookmarkStart w:id="1184" w:name="_Toc49847579"/>
      <w:bookmarkStart w:id="1185" w:name="_Toc56419556"/>
      <w:bookmarkStart w:id="1186" w:name="_Toc112683365"/>
      <w:bookmarkStart w:id="1187" w:name="_Toc168306913"/>
      <w:bookmarkStart w:id="1188" w:name="_Toc192836815"/>
      <w:r>
        <w:lastRenderedPageBreak/>
        <w:t>6.2.4</w:t>
      </w:r>
      <w:r>
        <w:tab/>
        <w:t xml:space="preserve">Custom Operations without associated </w:t>
      </w:r>
      <w:bookmarkEnd w:id="1180"/>
      <w:r>
        <w:t>resources</w:t>
      </w:r>
      <w:bookmarkEnd w:id="1181"/>
      <w:bookmarkEnd w:id="1182"/>
      <w:bookmarkEnd w:id="1183"/>
      <w:bookmarkEnd w:id="1184"/>
      <w:bookmarkEnd w:id="1185"/>
      <w:bookmarkEnd w:id="1186"/>
      <w:bookmarkEnd w:id="1187"/>
      <w:bookmarkEnd w:id="1188"/>
    </w:p>
    <w:p w14:paraId="1272B004" w14:textId="77777777" w:rsidR="000D5C20" w:rsidRDefault="000D5C20" w:rsidP="00180131">
      <w:pPr>
        <w:pStyle w:val="Heading4"/>
      </w:pPr>
      <w:bookmarkStart w:id="1189" w:name="_Toc24986396"/>
      <w:bookmarkStart w:id="1190" w:name="_Toc34205824"/>
      <w:bookmarkStart w:id="1191" w:name="_Toc39062008"/>
      <w:bookmarkStart w:id="1192" w:name="_Toc43277250"/>
      <w:bookmarkStart w:id="1193" w:name="_Toc49847580"/>
      <w:bookmarkStart w:id="1194" w:name="_Toc56419557"/>
      <w:bookmarkStart w:id="1195" w:name="_Toc112683366"/>
      <w:bookmarkStart w:id="1196" w:name="_Toc168306914"/>
      <w:bookmarkStart w:id="1197" w:name="_Toc192836816"/>
      <w:r>
        <w:t>6.2.4.1</w:t>
      </w:r>
      <w:r>
        <w:tab/>
        <w:t>Overview</w:t>
      </w:r>
      <w:bookmarkEnd w:id="1189"/>
      <w:bookmarkEnd w:id="1190"/>
      <w:bookmarkEnd w:id="1191"/>
      <w:bookmarkEnd w:id="1192"/>
      <w:bookmarkEnd w:id="1193"/>
      <w:bookmarkEnd w:id="1194"/>
      <w:bookmarkEnd w:id="1195"/>
      <w:bookmarkEnd w:id="1196"/>
      <w:bookmarkEnd w:id="1197"/>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1198" w:name="_Toc24986397"/>
      <w:bookmarkStart w:id="1199" w:name="_Toc34205825"/>
      <w:bookmarkStart w:id="1200" w:name="_Toc39062009"/>
      <w:bookmarkStart w:id="1201" w:name="_Toc43277251"/>
      <w:bookmarkStart w:id="1202" w:name="_Toc49847581"/>
      <w:bookmarkStart w:id="1203" w:name="_Toc56419558"/>
      <w:bookmarkStart w:id="1204" w:name="_Toc112683367"/>
      <w:bookmarkStart w:id="1205" w:name="_Toc168306915"/>
      <w:bookmarkStart w:id="1206" w:name="_Toc192836817"/>
      <w:r>
        <w:t>6.2.4.2</w:t>
      </w:r>
      <w:r>
        <w:tab/>
        <w:t>Operation: JOSE Protected Forwarding</w:t>
      </w:r>
      <w:bookmarkEnd w:id="1198"/>
      <w:bookmarkEnd w:id="1199"/>
      <w:bookmarkEnd w:id="1200"/>
      <w:bookmarkEnd w:id="1201"/>
      <w:bookmarkEnd w:id="1202"/>
      <w:bookmarkEnd w:id="1203"/>
      <w:bookmarkEnd w:id="1204"/>
      <w:bookmarkEnd w:id="1205"/>
      <w:bookmarkEnd w:id="1206"/>
    </w:p>
    <w:p w14:paraId="533E0B66" w14:textId="77777777" w:rsidR="000D5C20" w:rsidRDefault="000D5C20" w:rsidP="00180131">
      <w:pPr>
        <w:pStyle w:val="Heading5"/>
      </w:pPr>
      <w:bookmarkStart w:id="1207" w:name="_Toc24986398"/>
      <w:bookmarkStart w:id="1208" w:name="_Toc34205826"/>
      <w:bookmarkStart w:id="1209" w:name="_Toc39062010"/>
      <w:bookmarkStart w:id="1210" w:name="_Toc43277252"/>
      <w:bookmarkStart w:id="1211" w:name="_Toc49847582"/>
      <w:bookmarkStart w:id="1212" w:name="_Toc56419559"/>
      <w:bookmarkStart w:id="1213" w:name="_Toc112683368"/>
      <w:bookmarkStart w:id="1214" w:name="_Toc168306916"/>
      <w:bookmarkStart w:id="1215" w:name="_Toc192836818"/>
      <w:r>
        <w:t>6.2.4.2.1</w:t>
      </w:r>
      <w:r>
        <w:tab/>
        <w:t>Description</w:t>
      </w:r>
      <w:bookmarkEnd w:id="1207"/>
      <w:bookmarkEnd w:id="1208"/>
      <w:bookmarkEnd w:id="1209"/>
      <w:bookmarkEnd w:id="1210"/>
      <w:bookmarkEnd w:id="1211"/>
      <w:bookmarkEnd w:id="1212"/>
      <w:bookmarkEnd w:id="1213"/>
      <w:bookmarkEnd w:id="1214"/>
      <w:bookmarkEnd w:id="1215"/>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1216" w:name="_Toc24986399"/>
      <w:bookmarkStart w:id="1217" w:name="_Toc34205827"/>
      <w:bookmarkStart w:id="1218" w:name="_Toc39062011"/>
      <w:bookmarkStart w:id="1219" w:name="_Toc43277253"/>
      <w:bookmarkStart w:id="1220" w:name="_Toc49847583"/>
      <w:bookmarkStart w:id="1221" w:name="_Toc56419560"/>
      <w:bookmarkStart w:id="1222" w:name="_Toc112683369"/>
      <w:bookmarkStart w:id="1223" w:name="_Toc168306917"/>
      <w:bookmarkStart w:id="1224" w:name="_Toc192836819"/>
      <w:r>
        <w:t>6.2.4.2.2</w:t>
      </w:r>
      <w:r>
        <w:tab/>
        <w:t>Operation Definition</w:t>
      </w:r>
      <w:bookmarkEnd w:id="1216"/>
      <w:bookmarkEnd w:id="1217"/>
      <w:bookmarkEnd w:id="1218"/>
      <w:bookmarkEnd w:id="1219"/>
      <w:bookmarkEnd w:id="1220"/>
      <w:bookmarkEnd w:id="1221"/>
      <w:bookmarkEnd w:id="1222"/>
      <w:bookmarkEnd w:id="1223"/>
      <w:bookmarkEnd w:id="1224"/>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lastRenderedPageBreak/>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lastRenderedPageBreak/>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DengXian"/>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DengXian"/>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DengXian"/>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lastRenderedPageBreak/>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1225" w:name="_Toc56419561"/>
      <w:bookmarkStart w:id="1226" w:name="_Toc112683370"/>
      <w:bookmarkStart w:id="1227" w:name="_Toc168306918"/>
      <w:bookmarkStart w:id="1228" w:name="_Toc192836820"/>
      <w:r w:rsidRPr="00C03757">
        <w:t>6.2.4.</w:t>
      </w:r>
      <w:r>
        <w:t>3</w:t>
      </w:r>
      <w:r w:rsidRPr="00C03757">
        <w:tab/>
        <w:t xml:space="preserve">Operation: </w:t>
      </w:r>
      <w:r>
        <w:t>JOSE Protected Forwarding</w:t>
      </w:r>
      <w:r w:rsidRPr="00C03757">
        <w:t xml:space="preserve"> Options</w:t>
      </w:r>
      <w:bookmarkEnd w:id="1225"/>
      <w:bookmarkEnd w:id="1226"/>
      <w:bookmarkEnd w:id="1227"/>
      <w:bookmarkEnd w:id="1228"/>
    </w:p>
    <w:p w14:paraId="65CA1D3E" w14:textId="77777777" w:rsidR="001779B0" w:rsidRPr="001B076A" w:rsidRDefault="001779B0" w:rsidP="00180131">
      <w:pPr>
        <w:pStyle w:val="Heading5"/>
      </w:pPr>
      <w:bookmarkStart w:id="1229" w:name="_Toc56419562"/>
      <w:bookmarkStart w:id="1230" w:name="_Toc112683371"/>
      <w:bookmarkStart w:id="1231" w:name="_Toc168306919"/>
      <w:bookmarkStart w:id="1232" w:name="_Toc192836821"/>
      <w:r w:rsidRPr="001B076A">
        <w:t>6.2.4.</w:t>
      </w:r>
      <w:r>
        <w:t>3</w:t>
      </w:r>
      <w:r w:rsidRPr="001B076A">
        <w:t>.1</w:t>
      </w:r>
      <w:r w:rsidRPr="001B076A">
        <w:tab/>
        <w:t>Description</w:t>
      </w:r>
      <w:bookmarkEnd w:id="1229"/>
      <w:bookmarkEnd w:id="1230"/>
      <w:bookmarkEnd w:id="1231"/>
      <w:bookmarkEnd w:id="1232"/>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233" w:name="_Toc56419563"/>
      <w:bookmarkStart w:id="1234" w:name="_Toc112683372"/>
      <w:bookmarkStart w:id="1235" w:name="_Toc168306920"/>
      <w:bookmarkStart w:id="1236" w:name="_Toc192836822"/>
      <w:r>
        <w:t>6.2.4.3.2</w:t>
      </w:r>
      <w:r>
        <w:tab/>
        <w:t>Operation Definition</w:t>
      </w:r>
      <w:bookmarkEnd w:id="1233"/>
      <w:bookmarkEnd w:id="1234"/>
      <w:bookmarkEnd w:id="1235"/>
      <w:bookmarkEnd w:id="1236"/>
    </w:p>
    <w:p w14:paraId="1DAE4688" w14:textId="77777777" w:rsidR="001779B0" w:rsidRPr="00CB7936" w:rsidRDefault="001779B0" w:rsidP="00CB7936">
      <w:pPr>
        <w:pStyle w:val="H6"/>
      </w:pPr>
      <w:bookmarkStart w:id="1237" w:name="_Toc51871531"/>
      <w:bookmarkStart w:id="1238" w:name="_Toc49733067"/>
      <w:bookmarkStart w:id="1239" w:name="_Toc42883199"/>
      <w:bookmarkStart w:id="1240" w:name="_Toc33962437"/>
      <w:bookmarkStart w:id="1241" w:name="_Toc24937622"/>
      <w:bookmarkStart w:id="1242" w:name="_Toc56419564"/>
      <w:r w:rsidRPr="00CB7936">
        <w:t>6.2.4.3.2.1</w:t>
      </w:r>
      <w:r w:rsidRPr="00CB7936">
        <w:tab/>
        <w:t>OPTIONS</w:t>
      </w:r>
      <w:bookmarkEnd w:id="1237"/>
      <w:bookmarkEnd w:id="1238"/>
      <w:bookmarkEnd w:id="1239"/>
      <w:bookmarkEnd w:id="1240"/>
      <w:bookmarkEnd w:id="1241"/>
      <w:bookmarkEnd w:id="1242"/>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lastRenderedPageBreak/>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243" w:name="_Toc24986400"/>
      <w:bookmarkStart w:id="1244" w:name="_Toc34205828"/>
      <w:bookmarkStart w:id="1245" w:name="_Toc39062012"/>
      <w:bookmarkStart w:id="1246" w:name="_Toc43277254"/>
      <w:bookmarkStart w:id="1247" w:name="_Toc49847584"/>
      <w:bookmarkStart w:id="1248" w:name="_Toc56419565"/>
      <w:bookmarkStart w:id="1249" w:name="_Toc112683373"/>
      <w:bookmarkStart w:id="1250" w:name="_Toc168306921"/>
      <w:bookmarkStart w:id="1251" w:name="_Toc192836823"/>
      <w:r>
        <w:t>6.2</w:t>
      </w:r>
      <w:r>
        <w:rPr>
          <w:rFonts w:hint="eastAsia"/>
        </w:rPr>
        <w:t>.5</w:t>
      </w:r>
      <w:r>
        <w:rPr>
          <w:rFonts w:hint="eastAsia"/>
        </w:rPr>
        <w:tab/>
      </w:r>
      <w:r>
        <w:t>Data Model</w:t>
      </w:r>
      <w:bookmarkEnd w:id="1243"/>
      <w:bookmarkEnd w:id="1244"/>
      <w:bookmarkEnd w:id="1245"/>
      <w:bookmarkEnd w:id="1246"/>
      <w:bookmarkEnd w:id="1247"/>
      <w:bookmarkEnd w:id="1248"/>
      <w:bookmarkEnd w:id="1249"/>
      <w:bookmarkEnd w:id="1250"/>
      <w:bookmarkEnd w:id="1251"/>
    </w:p>
    <w:p w14:paraId="31855D16" w14:textId="77777777" w:rsidR="000D5C20" w:rsidRDefault="000D5C20" w:rsidP="00180131">
      <w:pPr>
        <w:pStyle w:val="Heading4"/>
      </w:pPr>
      <w:bookmarkStart w:id="1252" w:name="_Toc24986401"/>
      <w:bookmarkStart w:id="1253" w:name="_Toc34205829"/>
      <w:bookmarkStart w:id="1254" w:name="_Toc39062013"/>
      <w:bookmarkStart w:id="1255" w:name="_Toc43277255"/>
      <w:bookmarkStart w:id="1256" w:name="_Toc49847585"/>
      <w:bookmarkStart w:id="1257" w:name="_Toc56419566"/>
      <w:bookmarkStart w:id="1258" w:name="_Toc112683374"/>
      <w:bookmarkStart w:id="1259" w:name="_Toc168306922"/>
      <w:bookmarkStart w:id="1260" w:name="_Toc192836824"/>
      <w:r w:rsidRPr="00CA4634">
        <w:t>6.2.5.1</w:t>
      </w:r>
      <w:r w:rsidRPr="00CA4634">
        <w:tab/>
        <w:t>General</w:t>
      </w:r>
      <w:bookmarkEnd w:id="1252"/>
      <w:bookmarkEnd w:id="1253"/>
      <w:bookmarkEnd w:id="1254"/>
      <w:bookmarkEnd w:id="1255"/>
      <w:bookmarkEnd w:id="1256"/>
      <w:bookmarkEnd w:id="1257"/>
      <w:bookmarkEnd w:id="1258"/>
      <w:bookmarkEnd w:id="1259"/>
      <w:bookmarkEnd w:id="1260"/>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261" w:name="_Toc24986402"/>
      <w:bookmarkStart w:id="1262" w:name="_Toc34205830"/>
      <w:bookmarkStart w:id="1263" w:name="_Toc39062014"/>
      <w:bookmarkStart w:id="1264" w:name="_Toc43277256"/>
      <w:bookmarkStart w:id="1265" w:name="_Toc49847586"/>
      <w:bookmarkStart w:id="1266" w:name="_Toc56419567"/>
      <w:bookmarkStart w:id="1267" w:name="_Toc112683375"/>
      <w:bookmarkStart w:id="1268" w:name="_Toc168306923"/>
      <w:bookmarkStart w:id="1269" w:name="_Toc192836825"/>
      <w:r>
        <w:rPr>
          <w:lang w:val="en-US"/>
        </w:rPr>
        <w:t>6.2.5.2</w:t>
      </w:r>
      <w:r>
        <w:rPr>
          <w:lang w:val="en-US"/>
        </w:rPr>
        <w:tab/>
        <w:t>Structured data types</w:t>
      </w:r>
      <w:bookmarkEnd w:id="1261"/>
      <w:bookmarkEnd w:id="1262"/>
      <w:bookmarkEnd w:id="1263"/>
      <w:bookmarkEnd w:id="1264"/>
      <w:bookmarkEnd w:id="1265"/>
      <w:bookmarkEnd w:id="1266"/>
      <w:bookmarkEnd w:id="1267"/>
      <w:bookmarkEnd w:id="1268"/>
      <w:bookmarkEnd w:id="1269"/>
    </w:p>
    <w:p w14:paraId="43326346" w14:textId="77777777" w:rsidR="000D5C20" w:rsidRDefault="000D5C20" w:rsidP="00180131">
      <w:pPr>
        <w:pStyle w:val="Heading5"/>
      </w:pPr>
      <w:bookmarkStart w:id="1270" w:name="_Toc24986403"/>
      <w:bookmarkStart w:id="1271" w:name="_Toc34205831"/>
      <w:bookmarkStart w:id="1272" w:name="_Toc39062015"/>
      <w:bookmarkStart w:id="1273" w:name="_Toc43277257"/>
      <w:bookmarkStart w:id="1274" w:name="_Toc49847587"/>
      <w:bookmarkStart w:id="1275" w:name="_Toc56419568"/>
      <w:bookmarkStart w:id="1276" w:name="_Toc112683376"/>
      <w:bookmarkStart w:id="1277" w:name="_Toc168306924"/>
      <w:bookmarkStart w:id="1278" w:name="_Toc192836826"/>
      <w:r>
        <w:t>6.2.5.2.1</w:t>
      </w:r>
      <w:r>
        <w:tab/>
        <w:t>Introduction</w:t>
      </w:r>
      <w:bookmarkEnd w:id="1270"/>
      <w:bookmarkEnd w:id="1271"/>
      <w:bookmarkEnd w:id="1272"/>
      <w:bookmarkEnd w:id="1273"/>
      <w:bookmarkEnd w:id="1274"/>
      <w:bookmarkEnd w:id="1275"/>
      <w:bookmarkEnd w:id="1276"/>
      <w:bookmarkEnd w:id="1277"/>
      <w:bookmarkEnd w:id="1278"/>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279" w:name="_Toc24986404"/>
      <w:bookmarkStart w:id="1280" w:name="_Toc34205832"/>
      <w:bookmarkStart w:id="1281" w:name="_Toc39062016"/>
      <w:bookmarkStart w:id="1282" w:name="_Toc43277258"/>
      <w:bookmarkStart w:id="1283" w:name="_Toc49847588"/>
      <w:bookmarkStart w:id="1284" w:name="_Toc56419569"/>
      <w:bookmarkStart w:id="1285" w:name="_Toc112683377"/>
      <w:bookmarkStart w:id="1286" w:name="_Toc168306925"/>
      <w:bookmarkStart w:id="1287" w:name="_Toc192836827"/>
      <w:r>
        <w:t>6.2.5.2.2</w:t>
      </w:r>
      <w:r>
        <w:tab/>
        <w:t>Type: N32fReformattedReqMsg</w:t>
      </w:r>
      <w:bookmarkEnd w:id="1279"/>
      <w:bookmarkEnd w:id="1280"/>
      <w:bookmarkEnd w:id="1281"/>
      <w:bookmarkEnd w:id="1282"/>
      <w:bookmarkEnd w:id="1283"/>
      <w:bookmarkEnd w:id="1284"/>
      <w:bookmarkEnd w:id="1285"/>
      <w:bookmarkEnd w:id="1286"/>
      <w:bookmarkEnd w:id="1287"/>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8"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8"/>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289" w:name="_Toc24986405"/>
      <w:bookmarkStart w:id="1290" w:name="_Toc34205833"/>
      <w:bookmarkStart w:id="1291" w:name="_Toc39062017"/>
      <w:bookmarkStart w:id="1292" w:name="_Toc43277259"/>
      <w:bookmarkStart w:id="1293" w:name="_Toc49847589"/>
      <w:bookmarkStart w:id="1294" w:name="_Toc56419570"/>
      <w:bookmarkStart w:id="1295" w:name="_Toc112683378"/>
      <w:bookmarkStart w:id="1296" w:name="_Toc168306926"/>
      <w:bookmarkStart w:id="1297" w:name="_Toc192836828"/>
      <w:r>
        <w:lastRenderedPageBreak/>
        <w:t>6.2.5.2.3</w:t>
      </w:r>
      <w:r>
        <w:tab/>
        <w:t>Type: N32fReformattedRspMsg</w:t>
      </w:r>
      <w:bookmarkEnd w:id="1289"/>
      <w:bookmarkEnd w:id="1290"/>
      <w:bookmarkEnd w:id="1291"/>
      <w:bookmarkEnd w:id="1292"/>
      <w:bookmarkEnd w:id="1293"/>
      <w:bookmarkEnd w:id="1294"/>
      <w:bookmarkEnd w:id="1295"/>
      <w:bookmarkEnd w:id="1296"/>
      <w:bookmarkEnd w:id="1297"/>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8"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8"/>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Heading5"/>
      </w:pPr>
      <w:bookmarkStart w:id="1299" w:name="_Toc24986406"/>
      <w:bookmarkStart w:id="1300" w:name="_Toc34205834"/>
      <w:bookmarkStart w:id="1301" w:name="_Toc39062018"/>
      <w:bookmarkStart w:id="1302" w:name="_Toc43277260"/>
      <w:bookmarkStart w:id="1303" w:name="_Toc49847590"/>
      <w:bookmarkStart w:id="1304" w:name="_Toc56419571"/>
      <w:bookmarkStart w:id="1305" w:name="_Toc112683379"/>
      <w:bookmarkStart w:id="1306" w:name="_Toc168306927"/>
      <w:bookmarkStart w:id="1307" w:name="_Toc192836829"/>
      <w:r>
        <w:t>6.2.5.2.4</w:t>
      </w:r>
      <w:r>
        <w:tab/>
        <w:t xml:space="preserve">Type: </w:t>
      </w:r>
      <w:r w:rsidRPr="00B727D2">
        <w:t>DataToIntegrityProtect</w:t>
      </w:r>
      <w:r>
        <w:t>AndCipher</w:t>
      </w:r>
      <w:r w:rsidRPr="00B727D2">
        <w:t>Block</w:t>
      </w:r>
      <w:bookmarkEnd w:id="1299"/>
      <w:bookmarkEnd w:id="1300"/>
      <w:bookmarkEnd w:id="1301"/>
      <w:bookmarkEnd w:id="1302"/>
      <w:bookmarkEnd w:id="1303"/>
      <w:bookmarkEnd w:id="1304"/>
      <w:bookmarkEnd w:id="1305"/>
      <w:bookmarkEnd w:id="1306"/>
      <w:bookmarkEnd w:id="1307"/>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308" w:name="_Toc24986407"/>
      <w:bookmarkStart w:id="1309" w:name="_Toc34205835"/>
      <w:bookmarkStart w:id="1310" w:name="_Toc39062019"/>
      <w:bookmarkStart w:id="1311" w:name="_Toc43277261"/>
      <w:bookmarkStart w:id="1312" w:name="_Toc49847591"/>
      <w:bookmarkStart w:id="1313" w:name="_Toc56419572"/>
      <w:bookmarkStart w:id="1314" w:name="_Toc112683380"/>
      <w:bookmarkStart w:id="1315" w:name="_Toc168306928"/>
      <w:bookmarkStart w:id="1316" w:name="_Toc192836830"/>
      <w:r>
        <w:lastRenderedPageBreak/>
        <w:t>6.2.5.2.5</w:t>
      </w:r>
      <w:r>
        <w:tab/>
        <w:t xml:space="preserve">Type: </w:t>
      </w:r>
      <w:r w:rsidRPr="00B727D2">
        <w:t>DataToIntegrityProtectBlock</w:t>
      </w:r>
      <w:bookmarkEnd w:id="1308"/>
      <w:bookmarkEnd w:id="1309"/>
      <w:bookmarkEnd w:id="1310"/>
      <w:bookmarkEnd w:id="1311"/>
      <w:bookmarkEnd w:id="1312"/>
      <w:bookmarkEnd w:id="1313"/>
      <w:bookmarkEnd w:id="1314"/>
      <w:bookmarkEnd w:id="1315"/>
      <w:bookmarkEnd w:id="1316"/>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317" w:name="_Toc24986408"/>
      <w:bookmarkStart w:id="1318" w:name="_Toc34205836"/>
      <w:bookmarkStart w:id="1319" w:name="_Toc39062020"/>
      <w:bookmarkStart w:id="1320" w:name="_Toc43277262"/>
      <w:bookmarkStart w:id="1321" w:name="_Toc49847592"/>
      <w:bookmarkStart w:id="1322" w:name="_Toc56419573"/>
      <w:bookmarkStart w:id="1323" w:name="_Toc112683381"/>
      <w:bookmarkStart w:id="1324" w:name="_Toc168306929"/>
      <w:bookmarkStart w:id="1325" w:name="_Toc192836831"/>
      <w:r>
        <w:lastRenderedPageBreak/>
        <w:t>6.2.5.2.6</w:t>
      </w:r>
      <w:r>
        <w:tab/>
        <w:t>Type: RequestLine</w:t>
      </w:r>
      <w:bookmarkEnd w:id="1317"/>
      <w:bookmarkEnd w:id="1318"/>
      <w:bookmarkEnd w:id="1319"/>
      <w:bookmarkEnd w:id="1320"/>
      <w:bookmarkEnd w:id="1321"/>
      <w:bookmarkEnd w:id="1322"/>
      <w:bookmarkEnd w:id="1323"/>
      <w:bookmarkEnd w:id="1324"/>
      <w:bookmarkEnd w:id="1325"/>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Heading5"/>
      </w:pPr>
      <w:bookmarkStart w:id="1326" w:name="_Toc24986409"/>
      <w:bookmarkStart w:id="1327" w:name="_Toc34205837"/>
      <w:bookmarkStart w:id="1328" w:name="_Toc39062021"/>
      <w:bookmarkStart w:id="1329" w:name="_Toc43277263"/>
      <w:bookmarkStart w:id="1330" w:name="_Toc49847593"/>
      <w:bookmarkStart w:id="1331" w:name="_Toc56419574"/>
      <w:bookmarkStart w:id="1332" w:name="_Toc112683382"/>
      <w:bookmarkStart w:id="1333" w:name="_Toc168306930"/>
      <w:bookmarkStart w:id="1334" w:name="_Toc192836832"/>
      <w:r>
        <w:t>6.2.5.2.7</w:t>
      </w:r>
      <w:r>
        <w:tab/>
        <w:t>Type: HttpHeader</w:t>
      </w:r>
      <w:bookmarkEnd w:id="1326"/>
      <w:bookmarkEnd w:id="1327"/>
      <w:bookmarkEnd w:id="1328"/>
      <w:bookmarkEnd w:id="1329"/>
      <w:bookmarkEnd w:id="1330"/>
      <w:bookmarkEnd w:id="1331"/>
      <w:bookmarkEnd w:id="1332"/>
      <w:bookmarkEnd w:id="1333"/>
      <w:bookmarkEnd w:id="1334"/>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5"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5"/>
    </w:tbl>
    <w:p w14:paraId="39D9F9A6" w14:textId="77777777" w:rsidR="000D5C20" w:rsidRDefault="000D5C20" w:rsidP="000D5C20"/>
    <w:p w14:paraId="7A4B17FD" w14:textId="77777777" w:rsidR="000D5C20" w:rsidRDefault="000D5C20" w:rsidP="00180131">
      <w:pPr>
        <w:pStyle w:val="Heading5"/>
      </w:pPr>
      <w:bookmarkStart w:id="1336" w:name="_Toc24986410"/>
      <w:bookmarkStart w:id="1337" w:name="_Toc34205838"/>
      <w:bookmarkStart w:id="1338" w:name="_Toc39062022"/>
      <w:bookmarkStart w:id="1339" w:name="_Toc43277264"/>
      <w:bookmarkStart w:id="1340" w:name="_Toc49847594"/>
      <w:bookmarkStart w:id="1341" w:name="_Toc56419575"/>
      <w:bookmarkStart w:id="1342" w:name="_Toc112683383"/>
      <w:bookmarkStart w:id="1343" w:name="_Toc168306931"/>
      <w:bookmarkStart w:id="1344" w:name="_Toc192836833"/>
      <w:r>
        <w:lastRenderedPageBreak/>
        <w:t>6.2.5.2.8</w:t>
      </w:r>
      <w:r>
        <w:tab/>
        <w:t>Type: HttpPayload</w:t>
      </w:r>
      <w:bookmarkEnd w:id="1336"/>
      <w:bookmarkEnd w:id="1337"/>
      <w:bookmarkEnd w:id="1338"/>
      <w:bookmarkEnd w:id="1339"/>
      <w:bookmarkEnd w:id="1340"/>
      <w:bookmarkEnd w:id="1341"/>
      <w:bookmarkEnd w:id="1342"/>
      <w:bookmarkEnd w:id="1343"/>
      <w:bookmarkEnd w:id="1344"/>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lastRenderedPageBreak/>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5"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5"/>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6"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6"/>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347" w:name="_Toc24986411"/>
      <w:bookmarkStart w:id="1348" w:name="_Toc34205839"/>
      <w:bookmarkStart w:id="1349" w:name="_Toc39062023"/>
      <w:bookmarkStart w:id="1350" w:name="_Toc43277265"/>
      <w:bookmarkStart w:id="1351" w:name="_Toc49847595"/>
      <w:bookmarkStart w:id="1352" w:name="_Toc56419576"/>
      <w:bookmarkStart w:id="1353" w:name="_Toc112683384"/>
      <w:bookmarkStart w:id="1354" w:name="_Toc168306932"/>
      <w:bookmarkStart w:id="1355" w:name="_Toc192836834"/>
      <w:r>
        <w:t>6.2.5.2.9</w:t>
      </w:r>
      <w:r>
        <w:tab/>
        <w:t>Type: MetaData</w:t>
      </w:r>
      <w:bookmarkEnd w:id="1347"/>
      <w:bookmarkEnd w:id="1348"/>
      <w:bookmarkEnd w:id="1349"/>
      <w:bookmarkEnd w:id="1350"/>
      <w:bookmarkEnd w:id="1351"/>
      <w:bookmarkEnd w:id="1352"/>
      <w:bookmarkEnd w:id="1353"/>
      <w:bookmarkEnd w:id="1354"/>
      <w:bookmarkEnd w:id="1355"/>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D6A9144"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an FQDN.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77777777" w:rsidR="00E67BD3" w:rsidRDefault="00E67BD3" w:rsidP="00E67BD3">
            <w:pPr>
              <w:pStyle w:val="TAL"/>
              <w:rPr>
                <w:rFonts w:cs="Arial"/>
                <w:szCs w:val="18"/>
              </w:rPr>
            </w:pPr>
            <w:r>
              <w:rPr>
                <w:rFonts w:cs="Arial"/>
                <w:szCs w:val="18"/>
              </w:rPr>
              <w:t>This IE shall be present, If the originator of the N32-f request message is the Roaming Intermediary.</w:t>
            </w:r>
          </w:p>
          <w:p w14:paraId="506FA639" w14:textId="77777777" w:rsidR="00E67BD3" w:rsidRDefault="00E67BD3" w:rsidP="00E67BD3">
            <w:pPr>
              <w:pStyle w:val="TAL"/>
              <w:rPr>
                <w:rFonts w:cs="Arial"/>
                <w:szCs w:val="18"/>
              </w:rPr>
            </w:pPr>
          </w:p>
          <w:p w14:paraId="6648BF0F" w14:textId="77777777" w:rsidR="00E67BD3" w:rsidRDefault="00E67BD3" w:rsidP="00E67BD3">
            <w:pPr>
              <w:pStyle w:val="TAL"/>
              <w:rPr>
                <w:rFonts w:cs="Arial"/>
                <w:szCs w:val="18"/>
              </w:rPr>
            </w:pPr>
            <w:r>
              <w:rPr>
                <w:rFonts w:cs="Arial"/>
                <w:szCs w:val="18"/>
              </w:rPr>
              <w:t>When present, the IE shall contain the FQDN of the Roaming Intermediary 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Heading5"/>
      </w:pPr>
      <w:bookmarkStart w:id="1356" w:name="_Toc24986412"/>
      <w:bookmarkStart w:id="1357" w:name="_Toc34205840"/>
      <w:bookmarkStart w:id="1358" w:name="_Toc39062024"/>
      <w:bookmarkStart w:id="1359" w:name="_Toc43277266"/>
      <w:bookmarkStart w:id="1360" w:name="_Toc49847596"/>
      <w:bookmarkStart w:id="1361" w:name="_Toc56419577"/>
      <w:bookmarkStart w:id="1362" w:name="_Toc112683385"/>
      <w:bookmarkStart w:id="1363" w:name="_Toc168306933"/>
      <w:bookmarkStart w:id="1364" w:name="_Toc192836835"/>
      <w:r>
        <w:lastRenderedPageBreak/>
        <w:t>6.2.5.2.10</w:t>
      </w:r>
      <w:r>
        <w:tab/>
        <w:t>Type: Modifications</w:t>
      </w:r>
      <w:bookmarkEnd w:id="1356"/>
      <w:bookmarkEnd w:id="1357"/>
      <w:bookmarkEnd w:id="1358"/>
      <w:bookmarkEnd w:id="1359"/>
      <w:bookmarkEnd w:id="1360"/>
      <w:bookmarkEnd w:id="1361"/>
      <w:bookmarkEnd w:id="1362"/>
      <w:bookmarkEnd w:id="1363"/>
      <w:bookmarkEnd w:id="1364"/>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1365" w:name="_Toc24986413"/>
      <w:bookmarkStart w:id="1366" w:name="_Toc34205841"/>
      <w:bookmarkStart w:id="1367" w:name="_Toc39062025"/>
      <w:bookmarkStart w:id="1368" w:name="_Toc43277267"/>
      <w:bookmarkStart w:id="1369" w:name="_Toc49847597"/>
      <w:bookmarkStart w:id="1370" w:name="_Toc56419578"/>
      <w:bookmarkStart w:id="1371" w:name="_Toc112683386"/>
      <w:bookmarkStart w:id="1372" w:name="_Toc168306934"/>
      <w:bookmarkStart w:id="1373" w:name="_Toc192836836"/>
      <w:r>
        <w:lastRenderedPageBreak/>
        <w:t>6.2.5.2.11</w:t>
      </w:r>
      <w:r>
        <w:tab/>
        <w:t>Type: FlatJweJson</w:t>
      </w:r>
      <w:bookmarkEnd w:id="1365"/>
      <w:bookmarkEnd w:id="1366"/>
      <w:bookmarkEnd w:id="1367"/>
      <w:bookmarkEnd w:id="1368"/>
      <w:bookmarkEnd w:id="1369"/>
      <w:bookmarkEnd w:id="1370"/>
      <w:bookmarkEnd w:id="1371"/>
      <w:bookmarkEnd w:id="1372"/>
      <w:bookmarkEnd w:id="1373"/>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374" w:name="_Toc24986414"/>
      <w:bookmarkStart w:id="1375" w:name="_Toc34205842"/>
      <w:bookmarkStart w:id="1376" w:name="_Toc39062026"/>
      <w:bookmarkStart w:id="1377" w:name="_Toc43277268"/>
      <w:bookmarkStart w:id="1378" w:name="_Toc49847598"/>
      <w:bookmarkStart w:id="1379" w:name="_Toc56419579"/>
      <w:bookmarkStart w:id="1380" w:name="_Toc112683387"/>
      <w:bookmarkStart w:id="1381" w:name="_Toc168306935"/>
      <w:bookmarkStart w:id="1382" w:name="_Toc192836837"/>
      <w:r>
        <w:lastRenderedPageBreak/>
        <w:t>6.2.5.2.12</w:t>
      </w:r>
      <w:r>
        <w:tab/>
        <w:t>Type: FlatJwsJson</w:t>
      </w:r>
      <w:bookmarkEnd w:id="1374"/>
      <w:bookmarkEnd w:id="1375"/>
      <w:bookmarkEnd w:id="1376"/>
      <w:bookmarkEnd w:id="1377"/>
      <w:bookmarkEnd w:id="1378"/>
      <w:bookmarkEnd w:id="1379"/>
      <w:bookmarkEnd w:id="1380"/>
      <w:bookmarkEnd w:id="1381"/>
      <w:bookmarkEnd w:id="1382"/>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383" w:name="_Toc24986415"/>
      <w:bookmarkStart w:id="1384" w:name="_Toc34205843"/>
      <w:bookmarkStart w:id="1385" w:name="_Toc39062027"/>
      <w:bookmarkStart w:id="1386" w:name="_Toc43277269"/>
      <w:bookmarkStart w:id="1387" w:name="_Toc49847599"/>
      <w:bookmarkStart w:id="1388" w:name="_Toc56419580"/>
      <w:bookmarkStart w:id="1389" w:name="_Toc112683388"/>
      <w:bookmarkStart w:id="1390" w:name="_Toc168306936"/>
      <w:bookmarkStart w:id="1391" w:name="_Toc192836838"/>
      <w:r>
        <w:t>6.2.5.2.13</w:t>
      </w:r>
      <w:r>
        <w:tab/>
        <w:t xml:space="preserve">Type: </w:t>
      </w:r>
      <w:r>
        <w:rPr>
          <w:rFonts w:hint="eastAsia"/>
        </w:rPr>
        <w:t>IndexToEncryptedValue</w:t>
      </w:r>
      <w:bookmarkEnd w:id="1383"/>
      <w:bookmarkEnd w:id="1384"/>
      <w:bookmarkEnd w:id="1385"/>
      <w:bookmarkEnd w:id="1386"/>
      <w:bookmarkEnd w:id="1387"/>
      <w:bookmarkEnd w:id="1388"/>
      <w:bookmarkEnd w:id="1389"/>
      <w:bookmarkEnd w:id="1390"/>
      <w:bookmarkEnd w:id="1391"/>
    </w:p>
    <w:p w14:paraId="6174C396" w14:textId="76BDB3A4" w:rsidR="000D5C20" w:rsidRDefault="000D5C20" w:rsidP="000D5C20">
      <w:pPr>
        <w:pStyle w:val="TH"/>
      </w:pPr>
      <w:r>
        <w:rPr>
          <w:noProof/>
        </w:rPr>
        <w:t>Table </w:t>
      </w:r>
      <w:r>
        <w:t xml:space="preserve">6.2.5.2.13-1: </w:t>
      </w:r>
      <w:r>
        <w:rPr>
          <w:noProof/>
        </w:rPr>
        <w:t xml:space="preserve">Definition of type </w:t>
      </w:r>
      <w:r w:rsidR="00F948E2">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392" w:name="_Toc24986416"/>
      <w:bookmarkStart w:id="1393" w:name="_Toc34205844"/>
      <w:bookmarkStart w:id="1394" w:name="_Toc39062028"/>
      <w:bookmarkStart w:id="1395" w:name="_Toc43277270"/>
      <w:bookmarkStart w:id="1396" w:name="_Toc49847600"/>
      <w:bookmarkStart w:id="1397" w:name="_Toc56419581"/>
      <w:bookmarkStart w:id="1398" w:name="_Toc112683389"/>
      <w:bookmarkStart w:id="1399" w:name="_Toc168306937"/>
      <w:bookmarkStart w:id="1400" w:name="_Toc192836839"/>
      <w:r>
        <w:t>6.2.5.2.14</w:t>
      </w:r>
      <w:r>
        <w:tab/>
        <w:t>Type: EncodedHttpHeaderValue</w:t>
      </w:r>
      <w:bookmarkEnd w:id="1392"/>
      <w:bookmarkEnd w:id="1393"/>
      <w:bookmarkEnd w:id="1394"/>
      <w:bookmarkEnd w:id="1395"/>
      <w:bookmarkEnd w:id="1396"/>
      <w:bookmarkEnd w:id="1397"/>
      <w:bookmarkEnd w:id="1398"/>
      <w:bookmarkEnd w:id="1399"/>
      <w:bookmarkEnd w:id="1400"/>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Heading5"/>
      </w:pPr>
      <w:bookmarkStart w:id="1401" w:name="_Toc168306938"/>
      <w:bookmarkStart w:id="1402" w:name="_Toc192836840"/>
      <w:r w:rsidRPr="00A73917">
        <w:t>6.2.5.2.</w:t>
      </w:r>
      <w:r w:rsidR="00E74C37" w:rsidRPr="00E74C37">
        <w:t>15</w:t>
      </w:r>
      <w:r w:rsidRPr="00A73917">
        <w:tab/>
        <w:t xml:space="preserve">Type: </w:t>
      </w:r>
      <w:r>
        <w:t>ProblemDetailsMsgForwarding</w:t>
      </w:r>
      <w:bookmarkEnd w:id="1401"/>
      <w:bookmarkEnd w:id="1402"/>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Heading5"/>
      </w:pPr>
      <w:bookmarkStart w:id="1403" w:name="_Toc168306939"/>
      <w:bookmarkStart w:id="1404" w:name="_Toc192836841"/>
      <w:r w:rsidRPr="00A73917">
        <w:lastRenderedPageBreak/>
        <w:t>6.2.5.2.</w:t>
      </w:r>
      <w:r w:rsidR="00E74C37" w:rsidRPr="00E74C37">
        <w:t>16</w:t>
      </w:r>
      <w:r w:rsidRPr="00A73917">
        <w:tab/>
        <w:t xml:space="preserve">Type: </w:t>
      </w:r>
      <w:r>
        <w:t>AdditionInfoMsgForwarding</w:t>
      </w:r>
      <w:bookmarkEnd w:id="1403"/>
      <w:bookmarkEnd w:id="1404"/>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Heading4"/>
        <w:rPr>
          <w:lang w:val="en-US"/>
        </w:rPr>
      </w:pPr>
      <w:bookmarkStart w:id="1405" w:name="_Toc24986417"/>
      <w:bookmarkStart w:id="1406" w:name="_Toc34205845"/>
      <w:bookmarkStart w:id="1407" w:name="_Toc39062029"/>
      <w:bookmarkStart w:id="1408" w:name="_Toc43277271"/>
      <w:bookmarkStart w:id="1409" w:name="_Toc49847601"/>
      <w:bookmarkStart w:id="1410" w:name="_Toc56419582"/>
      <w:bookmarkStart w:id="1411" w:name="_Toc112683390"/>
      <w:bookmarkStart w:id="1412" w:name="_Toc168306940"/>
      <w:bookmarkStart w:id="1413" w:name="_Toc192836842"/>
      <w:r>
        <w:rPr>
          <w:lang w:val="en-US"/>
        </w:rPr>
        <w:t>6.2.5.3</w:t>
      </w:r>
      <w:r>
        <w:rPr>
          <w:lang w:val="en-US"/>
        </w:rPr>
        <w:tab/>
        <w:t>Simple data types and enumerations</w:t>
      </w:r>
      <w:bookmarkEnd w:id="1405"/>
      <w:bookmarkEnd w:id="1406"/>
      <w:bookmarkEnd w:id="1407"/>
      <w:bookmarkEnd w:id="1408"/>
      <w:bookmarkEnd w:id="1409"/>
      <w:bookmarkEnd w:id="1410"/>
      <w:bookmarkEnd w:id="1411"/>
      <w:bookmarkEnd w:id="1412"/>
      <w:bookmarkEnd w:id="1413"/>
    </w:p>
    <w:p w14:paraId="58FFDE11" w14:textId="77777777" w:rsidR="000D5C20" w:rsidRDefault="000D5C20" w:rsidP="00180131">
      <w:pPr>
        <w:pStyle w:val="Heading5"/>
      </w:pPr>
      <w:bookmarkStart w:id="1414" w:name="_Toc24986418"/>
      <w:bookmarkStart w:id="1415" w:name="_Toc34205846"/>
      <w:bookmarkStart w:id="1416" w:name="_Toc39062030"/>
      <w:bookmarkStart w:id="1417" w:name="_Toc43277272"/>
      <w:bookmarkStart w:id="1418" w:name="_Toc49847602"/>
      <w:bookmarkStart w:id="1419" w:name="_Toc56419583"/>
      <w:bookmarkStart w:id="1420" w:name="_Toc112683391"/>
      <w:bookmarkStart w:id="1421" w:name="_Toc168306941"/>
      <w:bookmarkStart w:id="1422" w:name="_Toc192836843"/>
      <w:r>
        <w:t>6.2.5.3.1</w:t>
      </w:r>
      <w:r>
        <w:tab/>
        <w:t>Introduction</w:t>
      </w:r>
      <w:bookmarkEnd w:id="1414"/>
      <w:bookmarkEnd w:id="1415"/>
      <w:bookmarkEnd w:id="1416"/>
      <w:bookmarkEnd w:id="1417"/>
      <w:bookmarkEnd w:id="1418"/>
      <w:bookmarkEnd w:id="1419"/>
      <w:bookmarkEnd w:id="1420"/>
      <w:bookmarkEnd w:id="1421"/>
      <w:bookmarkEnd w:id="1422"/>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423" w:name="_Toc24986419"/>
      <w:bookmarkStart w:id="1424" w:name="_Toc34205847"/>
      <w:bookmarkStart w:id="1425" w:name="_Toc39062031"/>
      <w:bookmarkStart w:id="1426" w:name="_Toc43277273"/>
      <w:bookmarkStart w:id="1427" w:name="_Toc49847603"/>
      <w:bookmarkStart w:id="1428" w:name="_Toc56419584"/>
      <w:bookmarkStart w:id="1429" w:name="_Toc112683392"/>
      <w:bookmarkStart w:id="1430" w:name="_Toc168306942"/>
      <w:bookmarkStart w:id="1431" w:name="_Toc192836844"/>
      <w:r>
        <w:t>6.2.5.3.2</w:t>
      </w:r>
      <w:r>
        <w:tab/>
        <w:t>Simple data types</w:t>
      </w:r>
      <w:bookmarkEnd w:id="1423"/>
      <w:bookmarkEnd w:id="1424"/>
      <w:bookmarkEnd w:id="1425"/>
      <w:bookmarkEnd w:id="1426"/>
      <w:bookmarkEnd w:id="1427"/>
      <w:bookmarkEnd w:id="1428"/>
      <w:bookmarkEnd w:id="1429"/>
      <w:bookmarkEnd w:id="1430"/>
      <w:bookmarkEnd w:id="1431"/>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432" w:name="_Toc24986420"/>
      <w:bookmarkStart w:id="1433" w:name="_Toc34205848"/>
      <w:bookmarkStart w:id="1434" w:name="_Toc39062032"/>
      <w:bookmarkStart w:id="1435" w:name="_Toc43277274"/>
      <w:bookmarkStart w:id="1436" w:name="_Toc49847604"/>
      <w:bookmarkStart w:id="1437" w:name="_Toc56419585"/>
      <w:bookmarkStart w:id="1438" w:name="_Toc112683393"/>
      <w:bookmarkStart w:id="1439" w:name="_Toc168306943"/>
      <w:bookmarkStart w:id="1440" w:name="_Toc192836845"/>
      <w:r>
        <w:t>6.2.5.3.3</w:t>
      </w:r>
      <w:r>
        <w:tab/>
        <w:t>Void</w:t>
      </w:r>
      <w:bookmarkEnd w:id="1432"/>
      <w:bookmarkEnd w:id="1433"/>
      <w:bookmarkEnd w:id="1434"/>
      <w:bookmarkEnd w:id="1435"/>
      <w:bookmarkEnd w:id="1436"/>
      <w:bookmarkEnd w:id="1437"/>
      <w:bookmarkEnd w:id="1438"/>
      <w:bookmarkEnd w:id="1439"/>
      <w:bookmarkEnd w:id="1440"/>
    </w:p>
    <w:p w14:paraId="57D90CBD" w14:textId="77777777" w:rsidR="000D5C20" w:rsidRDefault="000D5C20" w:rsidP="00180131">
      <w:pPr>
        <w:pStyle w:val="Heading5"/>
      </w:pPr>
      <w:bookmarkStart w:id="1441" w:name="_Toc24986421"/>
      <w:bookmarkStart w:id="1442" w:name="_Toc34205849"/>
      <w:bookmarkStart w:id="1443" w:name="_Toc39062033"/>
      <w:bookmarkStart w:id="1444" w:name="_Toc43277275"/>
      <w:bookmarkStart w:id="1445" w:name="_Toc49847605"/>
      <w:bookmarkStart w:id="1446" w:name="_Toc56419586"/>
      <w:bookmarkStart w:id="1447" w:name="_Toc112683394"/>
      <w:bookmarkStart w:id="1448" w:name="_Toc168306944"/>
      <w:bookmarkStart w:id="1449" w:name="_Toc192836846"/>
      <w:r>
        <w:t>6.2.5.3.4</w:t>
      </w:r>
      <w:r>
        <w:tab/>
        <w:t>Void</w:t>
      </w:r>
      <w:bookmarkEnd w:id="1441"/>
      <w:bookmarkEnd w:id="1442"/>
      <w:bookmarkEnd w:id="1443"/>
      <w:bookmarkEnd w:id="1444"/>
      <w:bookmarkEnd w:id="1445"/>
      <w:bookmarkEnd w:id="1446"/>
      <w:bookmarkEnd w:id="1447"/>
      <w:bookmarkEnd w:id="1448"/>
      <w:bookmarkEnd w:id="1449"/>
    </w:p>
    <w:p w14:paraId="3CCA9E87" w14:textId="77777777" w:rsidR="000D5C20" w:rsidRPr="0061280B" w:rsidRDefault="000D5C20" w:rsidP="000D5C20"/>
    <w:p w14:paraId="44308226" w14:textId="77777777" w:rsidR="000D5C20" w:rsidRDefault="000D5C20" w:rsidP="00180131">
      <w:pPr>
        <w:pStyle w:val="Heading3"/>
      </w:pPr>
      <w:bookmarkStart w:id="1450" w:name="_Toc24986422"/>
      <w:bookmarkStart w:id="1451" w:name="_Toc34205850"/>
      <w:bookmarkStart w:id="1452" w:name="_Toc39062034"/>
      <w:bookmarkStart w:id="1453" w:name="_Toc43277276"/>
      <w:bookmarkStart w:id="1454" w:name="_Toc49847606"/>
      <w:bookmarkStart w:id="1455" w:name="_Toc56419587"/>
      <w:bookmarkStart w:id="1456" w:name="_Toc112683395"/>
      <w:bookmarkStart w:id="1457" w:name="_Toc168306945"/>
      <w:bookmarkStart w:id="1458" w:name="_Toc192836847"/>
      <w:r>
        <w:t>6.2</w:t>
      </w:r>
      <w:r>
        <w:rPr>
          <w:rFonts w:hint="eastAsia"/>
        </w:rPr>
        <w:t>.6</w:t>
      </w:r>
      <w:r>
        <w:rPr>
          <w:rFonts w:hint="eastAsia"/>
        </w:rPr>
        <w:tab/>
        <w:t>Error Handling</w:t>
      </w:r>
      <w:bookmarkEnd w:id="1450"/>
      <w:bookmarkEnd w:id="1451"/>
      <w:bookmarkEnd w:id="1452"/>
      <w:bookmarkEnd w:id="1453"/>
      <w:bookmarkEnd w:id="1454"/>
      <w:bookmarkEnd w:id="1455"/>
      <w:bookmarkEnd w:id="1456"/>
      <w:bookmarkEnd w:id="1457"/>
      <w:bookmarkEnd w:id="1458"/>
    </w:p>
    <w:p w14:paraId="13FDD53B" w14:textId="77777777" w:rsidR="000D5C20" w:rsidRDefault="000D5C20" w:rsidP="00180131">
      <w:pPr>
        <w:pStyle w:val="Heading4"/>
      </w:pPr>
      <w:bookmarkStart w:id="1459" w:name="_Toc24986423"/>
      <w:bookmarkStart w:id="1460" w:name="_Toc34205851"/>
      <w:bookmarkStart w:id="1461" w:name="_Toc39062035"/>
      <w:bookmarkStart w:id="1462" w:name="_Toc43277277"/>
      <w:bookmarkStart w:id="1463" w:name="_Toc49847607"/>
      <w:bookmarkStart w:id="1464" w:name="_Toc56419588"/>
      <w:bookmarkStart w:id="1465" w:name="_Toc112683396"/>
      <w:bookmarkStart w:id="1466" w:name="_Toc168306946"/>
      <w:bookmarkStart w:id="1467" w:name="_Toc192836848"/>
      <w:r>
        <w:t>6.2.6.1</w:t>
      </w:r>
      <w:r>
        <w:tab/>
        <w:t>General</w:t>
      </w:r>
      <w:bookmarkEnd w:id="1459"/>
      <w:bookmarkEnd w:id="1460"/>
      <w:bookmarkEnd w:id="1461"/>
      <w:bookmarkEnd w:id="1462"/>
      <w:bookmarkEnd w:id="1463"/>
      <w:bookmarkEnd w:id="1464"/>
      <w:bookmarkEnd w:id="1465"/>
      <w:bookmarkEnd w:id="1466"/>
      <w:bookmarkEnd w:id="1467"/>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468" w:name="_Toc24986424"/>
      <w:bookmarkStart w:id="1469" w:name="_Toc34205852"/>
      <w:bookmarkStart w:id="1470" w:name="_Toc39062036"/>
      <w:bookmarkStart w:id="1471" w:name="_Toc43277278"/>
      <w:bookmarkStart w:id="1472" w:name="_Toc49847608"/>
      <w:bookmarkStart w:id="1473" w:name="_Toc56419589"/>
      <w:bookmarkStart w:id="1474" w:name="_Toc112683397"/>
      <w:bookmarkStart w:id="1475" w:name="_Toc168306947"/>
      <w:bookmarkStart w:id="1476" w:name="_Toc192836849"/>
      <w:r>
        <w:t>6.2.6.2</w:t>
      </w:r>
      <w:r>
        <w:tab/>
        <w:t>Protocol Errors</w:t>
      </w:r>
      <w:bookmarkEnd w:id="1468"/>
      <w:bookmarkEnd w:id="1469"/>
      <w:bookmarkEnd w:id="1470"/>
      <w:bookmarkEnd w:id="1471"/>
      <w:bookmarkEnd w:id="1472"/>
      <w:bookmarkEnd w:id="1473"/>
      <w:bookmarkEnd w:id="1474"/>
      <w:bookmarkEnd w:id="1475"/>
      <w:bookmarkEnd w:id="1476"/>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Heading4"/>
      </w:pPr>
      <w:bookmarkStart w:id="1477" w:name="_Toc24986425"/>
      <w:bookmarkStart w:id="1478" w:name="_Toc34205853"/>
      <w:bookmarkStart w:id="1479" w:name="_Toc39062037"/>
      <w:bookmarkStart w:id="1480" w:name="_Toc43277279"/>
      <w:bookmarkStart w:id="1481" w:name="_Toc49847609"/>
      <w:bookmarkStart w:id="1482" w:name="_Toc56419590"/>
      <w:bookmarkStart w:id="1483" w:name="_Toc112683398"/>
      <w:bookmarkStart w:id="1484" w:name="_Toc168306948"/>
      <w:bookmarkStart w:id="1485" w:name="_Toc192836850"/>
      <w:r>
        <w:t>6.2.6.3</w:t>
      </w:r>
      <w:r>
        <w:tab/>
        <w:t>Application Errors</w:t>
      </w:r>
      <w:bookmarkEnd w:id="1477"/>
      <w:bookmarkEnd w:id="1478"/>
      <w:bookmarkEnd w:id="1479"/>
      <w:bookmarkEnd w:id="1480"/>
      <w:bookmarkEnd w:id="1481"/>
      <w:bookmarkEnd w:id="1482"/>
      <w:bookmarkEnd w:id="1483"/>
      <w:bookmarkEnd w:id="1484"/>
      <w:bookmarkEnd w:id="1485"/>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53"/>
        <w:gridCol w:w="4273"/>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DengXian"/>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DengXian"/>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DengXian"/>
                <w:lang w:eastAsia="zh-CN"/>
              </w:rPr>
            </w:pPr>
            <w:r>
              <w:rPr>
                <w:rFonts w:eastAsia="DengXian"/>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DengXian"/>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DengXian"/>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DengXian"/>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6D998B22" w14:textId="77777777" w:rsidR="00FB01AF" w:rsidRDefault="00FB01AF" w:rsidP="000D5C20"/>
    <w:p w14:paraId="4D5C863D" w14:textId="77777777" w:rsidR="000D5C20" w:rsidRDefault="000D5C20" w:rsidP="00180131">
      <w:pPr>
        <w:pStyle w:val="Heading2"/>
      </w:pPr>
      <w:bookmarkStart w:id="1486" w:name="_Toc24986426"/>
      <w:bookmarkStart w:id="1487" w:name="_Toc34205854"/>
      <w:bookmarkStart w:id="1488" w:name="_Toc39062038"/>
      <w:bookmarkStart w:id="1489" w:name="_Toc43277280"/>
      <w:bookmarkStart w:id="1490" w:name="_Toc49847610"/>
      <w:bookmarkStart w:id="1491" w:name="_Toc56419591"/>
      <w:bookmarkStart w:id="1492" w:name="_Toc112683399"/>
      <w:bookmarkStart w:id="1493" w:name="_Toc168306949"/>
      <w:bookmarkStart w:id="1494" w:name="_Toc192836851"/>
      <w:r>
        <w:t>6.3</w:t>
      </w:r>
      <w:r>
        <w:tab/>
      </w:r>
      <w:r>
        <w:rPr>
          <w:lang w:eastAsia="zh-CN"/>
        </w:rPr>
        <w:t>Nsepp_Telescopic_</w:t>
      </w:r>
      <w:r>
        <w:t>FQDN_Mapping API</w:t>
      </w:r>
      <w:bookmarkEnd w:id="1486"/>
      <w:bookmarkEnd w:id="1487"/>
      <w:bookmarkEnd w:id="1488"/>
      <w:bookmarkEnd w:id="1489"/>
      <w:bookmarkEnd w:id="1490"/>
      <w:bookmarkEnd w:id="1491"/>
      <w:bookmarkEnd w:id="1492"/>
      <w:bookmarkEnd w:id="1493"/>
      <w:bookmarkEnd w:id="1494"/>
    </w:p>
    <w:p w14:paraId="1079DFB4" w14:textId="77777777" w:rsidR="00CA4634" w:rsidRDefault="00CA4634" w:rsidP="00180131">
      <w:pPr>
        <w:pStyle w:val="Heading3"/>
      </w:pPr>
      <w:bookmarkStart w:id="1495" w:name="_Toc24986427"/>
      <w:bookmarkStart w:id="1496" w:name="_Toc34205855"/>
      <w:bookmarkStart w:id="1497" w:name="_Toc39062039"/>
      <w:bookmarkStart w:id="1498" w:name="_Toc43277281"/>
      <w:bookmarkStart w:id="1499" w:name="_Toc49847611"/>
      <w:bookmarkStart w:id="1500" w:name="_Toc56419592"/>
      <w:bookmarkStart w:id="1501" w:name="_Toc112683400"/>
      <w:bookmarkStart w:id="1502" w:name="_Toc168306950"/>
      <w:bookmarkStart w:id="1503" w:name="_Toc24986428"/>
      <w:bookmarkStart w:id="1504" w:name="_Toc34205856"/>
      <w:bookmarkStart w:id="1505" w:name="_Toc39062040"/>
      <w:bookmarkStart w:id="1506" w:name="_Toc43277282"/>
      <w:bookmarkStart w:id="1507" w:name="_Toc49847612"/>
      <w:bookmarkStart w:id="1508" w:name="_Toc56419593"/>
      <w:bookmarkStart w:id="1509" w:name="_Toc192836852"/>
      <w:r>
        <w:t>6.3.1</w:t>
      </w:r>
      <w:r>
        <w:tab/>
        <w:t>API URI</w:t>
      </w:r>
      <w:bookmarkEnd w:id="1495"/>
      <w:bookmarkEnd w:id="1496"/>
      <w:bookmarkEnd w:id="1497"/>
      <w:bookmarkEnd w:id="1498"/>
      <w:bookmarkEnd w:id="1499"/>
      <w:bookmarkEnd w:id="1500"/>
      <w:bookmarkEnd w:id="1501"/>
      <w:bookmarkEnd w:id="1502"/>
      <w:bookmarkEnd w:id="1509"/>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lastRenderedPageBreak/>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510" w:name="_Toc112683401"/>
      <w:bookmarkStart w:id="1511" w:name="_Toc168306951"/>
      <w:bookmarkStart w:id="1512" w:name="_Toc192836853"/>
      <w:r>
        <w:t>6.3.2</w:t>
      </w:r>
      <w:r>
        <w:tab/>
        <w:t>Usage of HTTP</w:t>
      </w:r>
      <w:bookmarkEnd w:id="1503"/>
      <w:bookmarkEnd w:id="1504"/>
      <w:bookmarkEnd w:id="1505"/>
      <w:bookmarkEnd w:id="1506"/>
      <w:bookmarkEnd w:id="1507"/>
      <w:bookmarkEnd w:id="1508"/>
      <w:bookmarkEnd w:id="1510"/>
      <w:bookmarkEnd w:id="1511"/>
      <w:bookmarkEnd w:id="1512"/>
    </w:p>
    <w:p w14:paraId="6F8210CD" w14:textId="77777777" w:rsidR="000D5C20" w:rsidRPr="000C5200" w:rsidRDefault="000D5C20" w:rsidP="00180131">
      <w:pPr>
        <w:pStyle w:val="Heading4"/>
      </w:pPr>
      <w:bookmarkStart w:id="1513" w:name="_Toc24986429"/>
      <w:bookmarkStart w:id="1514" w:name="_Toc34205857"/>
      <w:bookmarkStart w:id="1515" w:name="_Toc39062041"/>
      <w:bookmarkStart w:id="1516" w:name="_Toc43277283"/>
      <w:bookmarkStart w:id="1517" w:name="_Toc49847613"/>
      <w:bookmarkStart w:id="1518" w:name="_Toc56419594"/>
      <w:bookmarkStart w:id="1519" w:name="_Toc112683402"/>
      <w:bookmarkStart w:id="1520" w:name="_Toc168306952"/>
      <w:bookmarkStart w:id="1521" w:name="_Toc192836854"/>
      <w:r>
        <w:t>6.3.2.1</w:t>
      </w:r>
      <w:r>
        <w:tab/>
        <w:t>General</w:t>
      </w:r>
      <w:bookmarkEnd w:id="1513"/>
      <w:bookmarkEnd w:id="1514"/>
      <w:bookmarkEnd w:id="1515"/>
      <w:bookmarkEnd w:id="1516"/>
      <w:bookmarkEnd w:id="1517"/>
      <w:bookmarkEnd w:id="1518"/>
      <w:bookmarkEnd w:id="1519"/>
      <w:bookmarkEnd w:id="1520"/>
      <w:bookmarkEnd w:id="1521"/>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522" w:name="_Toc24986430"/>
      <w:bookmarkStart w:id="1523" w:name="_Toc34205858"/>
      <w:bookmarkStart w:id="1524" w:name="_Toc39062042"/>
      <w:bookmarkStart w:id="1525" w:name="_Toc43277284"/>
      <w:bookmarkStart w:id="1526" w:name="_Toc49847614"/>
      <w:bookmarkStart w:id="1527" w:name="_Toc56419595"/>
      <w:bookmarkStart w:id="1528" w:name="_Toc112683403"/>
      <w:bookmarkStart w:id="1529" w:name="_Toc168306953"/>
      <w:bookmarkStart w:id="1530" w:name="_Toc192836855"/>
      <w:r>
        <w:t>6.3.2.2</w:t>
      </w:r>
      <w:r>
        <w:tab/>
        <w:t>HTTP standard headers</w:t>
      </w:r>
      <w:bookmarkEnd w:id="1522"/>
      <w:bookmarkEnd w:id="1523"/>
      <w:bookmarkEnd w:id="1524"/>
      <w:bookmarkEnd w:id="1525"/>
      <w:bookmarkEnd w:id="1526"/>
      <w:bookmarkEnd w:id="1527"/>
      <w:bookmarkEnd w:id="1528"/>
      <w:bookmarkEnd w:id="1529"/>
      <w:bookmarkEnd w:id="1530"/>
    </w:p>
    <w:p w14:paraId="67A6A184" w14:textId="77777777" w:rsidR="000D5C20" w:rsidRDefault="000D5C20" w:rsidP="00180131">
      <w:pPr>
        <w:pStyle w:val="Heading5"/>
        <w:rPr>
          <w:lang w:eastAsia="zh-CN"/>
        </w:rPr>
      </w:pPr>
      <w:bookmarkStart w:id="1531" w:name="_Toc24986431"/>
      <w:bookmarkStart w:id="1532" w:name="_Toc34205859"/>
      <w:bookmarkStart w:id="1533" w:name="_Toc39062043"/>
      <w:bookmarkStart w:id="1534" w:name="_Toc43277285"/>
      <w:bookmarkStart w:id="1535" w:name="_Toc49847615"/>
      <w:bookmarkStart w:id="1536" w:name="_Toc56419596"/>
      <w:bookmarkStart w:id="1537" w:name="_Toc112683404"/>
      <w:bookmarkStart w:id="1538" w:name="_Toc168306954"/>
      <w:bookmarkStart w:id="1539" w:name="_Toc192836856"/>
      <w:r>
        <w:t>6.3.2.2.1</w:t>
      </w:r>
      <w:r>
        <w:rPr>
          <w:rFonts w:hint="eastAsia"/>
          <w:lang w:eastAsia="zh-CN"/>
        </w:rPr>
        <w:tab/>
      </w:r>
      <w:r>
        <w:rPr>
          <w:lang w:eastAsia="zh-CN"/>
        </w:rPr>
        <w:t>General</w:t>
      </w:r>
      <w:bookmarkEnd w:id="1531"/>
      <w:bookmarkEnd w:id="1532"/>
      <w:bookmarkEnd w:id="1533"/>
      <w:bookmarkEnd w:id="1534"/>
      <w:bookmarkEnd w:id="1535"/>
      <w:bookmarkEnd w:id="1536"/>
      <w:bookmarkEnd w:id="1537"/>
      <w:bookmarkEnd w:id="1538"/>
      <w:bookmarkEnd w:id="1539"/>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540" w:name="_Toc24986432"/>
      <w:bookmarkStart w:id="1541" w:name="_Toc34205860"/>
      <w:bookmarkStart w:id="1542" w:name="_Toc39062044"/>
      <w:bookmarkStart w:id="1543" w:name="_Toc43277286"/>
      <w:bookmarkStart w:id="1544" w:name="_Toc49847616"/>
      <w:bookmarkStart w:id="1545" w:name="_Toc56419597"/>
      <w:bookmarkStart w:id="1546" w:name="_Toc112683405"/>
      <w:bookmarkStart w:id="1547" w:name="_Toc168306955"/>
      <w:bookmarkStart w:id="1548" w:name="_Toc192836857"/>
      <w:r>
        <w:t>6.3.2.2.2</w:t>
      </w:r>
      <w:r>
        <w:tab/>
        <w:t>Content type</w:t>
      </w:r>
      <w:bookmarkEnd w:id="1540"/>
      <w:bookmarkEnd w:id="1541"/>
      <w:bookmarkEnd w:id="1542"/>
      <w:bookmarkEnd w:id="1543"/>
      <w:bookmarkEnd w:id="1544"/>
      <w:bookmarkEnd w:id="1545"/>
      <w:bookmarkEnd w:id="1546"/>
      <w:bookmarkEnd w:id="1547"/>
      <w:bookmarkEnd w:id="1548"/>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549" w:name="_Toc24986433"/>
      <w:bookmarkStart w:id="1550" w:name="_Toc34205861"/>
      <w:bookmarkStart w:id="1551" w:name="_Toc39062045"/>
      <w:bookmarkStart w:id="1552" w:name="_Toc43277287"/>
      <w:bookmarkStart w:id="1553" w:name="_Toc49847617"/>
      <w:bookmarkStart w:id="1554" w:name="_Toc56419598"/>
      <w:bookmarkStart w:id="1555" w:name="_Toc112683406"/>
      <w:bookmarkStart w:id="1556" w:name="_Toc168306956"/>
      <w:bookmarkStart w:id="1557" w:name="_Toc192836858"/>
      <w:r>
        <w:t>6.3.2.3</w:t>
      </w:r>
      <w:r>
        <w:tab/>
        <w:t>HTTP custom headers</w:t>
      </w:r>
      <w:bookmarkEnd w:id="1549"/>
      <w:bookmarkEnd w:id="1550"/>
      <w:bookmarkEnd w:id="1551"/>
      <w:bookmarkEnd w:id="1552"/>
      <w:bookmarkEnd w:id="1553"/>
      <w:bookmarkEnd w:id="1554"/>
      <w:bookmarkEnd w:id="1555"/>
      <w:bookmarkEnd w:id="1556"/>
      <w:bookmarkEnd w:id="1557"/>
    </w:p>
    <w:p w14:paraId="70788E3C" w14:textId="77777777" w:rsidR="000D5C20" w:rsidRDefault="000D5C20" w:rsidP="00180131">
      <w:pPr>
        <w:pStyle w:val="Heading5"/>
        <w:rPr>
          <w:lang w:eastAsia="zh-CN"/>
        </w:rPr>
      </w:pPr>
      <w:bookmarkStart w:id="1558" w:name="_Toc24986434"/>
      <w:bookmarkStart w:id="1559" w:name="_Toc34205862"/>
      <w:bookmarkStart w:id="1560" w:name="_Toc39062046"/>
      <w:bookmarkStart w:id="1561" w:name="_Toc43277288"/>
      <w:bookmarkStart w:id="1562" w:name="_Toc49847618"/>
      <w:bookmarkStart w:id="1563" w:name="_Toc56419599"/>
      <w:bookmarkStart w:id="1564" w:name="_Toc112683407"/>
      <w:bookmarkStart w:id="1565" w:name="_Toc168306957"/>
      <w:bookmarkStart w:id="1566" w:name="_Toc192836859"/>
      <w:r>
        <w:t>6.3.2.3.1</w:t>
      </w:r>
      <w:r>
        <w:rPr>
          <w:rFonts w:hint="eastAsia"/>
          <w:lang w:eastAsia="zh-CN"/>
        </w:rPr>
        <w:tab/>
      </w:r>
      <w:r>
        <w:rPr>
          <w:lang w:eastAsia="zh-CN"/>
        </w:rPr>
        <w:t>General</w:t>
      </w:r>
      <w:bookmarkEnd w:id="1558"/>
      <w:bookmarkEnd w:id="1559"/>
      <w:bookmarkEnd w:id="1560"/>
      <w:bookmarkEnd w:id="1561"/>
      <w:bookmarkEnd w:id="1562"/>
      <w:bookmarkEnd w:id="1563"/>
      <w:bookmarkEnd w:id="1564"/>
      <w:bookmarkEnd w:id="1565"/>
      <w:bookmarkEnd w:id="1566"/>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Heading3"/>
      </w:pPr>
      <w:bookmarkStart w:id="1567" w:name="_Toc24986435"/>
      <w:bookmarkStart w:id="1568" w:name="_Toc34205863"/>
      <w:bookmarkStart w:id="1569" w:name="_Toc39062047"/>
      <w:bookmarkStart w:id="1570" w:name="_Toc43277289"/>
      <w:bookmarkStart w:id="1571" w:name="_Toc49847619"/>
      <w:bookmarkStart w:id="1572" w:name="_Toc56419600"/>
      <w:bookmarkStart w:id="1573" w:name="_Toc112683408"/>
      <w:bookmarkStart w:id="1574" w:name="_Toc168306958"/>
      <w:bookmarkStart w:id="1575" w:name="_Toc192836860"/>
      <w:r>
        <w:t>6.3.3</w:t>
      </w:r>
      <w:r>
        <w:tab/>
        <w:t>Resources</w:t>
      </w:r>
      <w:bookmarkEnd w:id="1567"/>
      <w:bookmarkEnd w:id="1568"/>
      <w:bookmarkEnd w:id="1569"/>
      <w:bookmarkEnd w:id="1570"/>
      <w:bookmarkEnd w:id="1571"/>
      <w:bookmarkEnd w:id="1572"/>
      <w:bookmarkEnd w:id="1573"/>
      <w:bookmarkEnd w:id="1574"/>
      <w:bookmarkEnd w:id="1575"/>
    </w:p>
    <w:p w14:paraId="39EDB800" w14:textId="77777777" w:rsidR="000D5C20" w:rsidRPr="00114B91" w:rsidRDefault="000D5C20" w:rsidP="00180131">
      <w:pPr>
        <w:pStyle w:val="Heading4"/>
      </w:pPr>
      <w:bookmarkStart w:id="1576" w:name="_Toc24986436"/>
      <w:bookmarkStart w:id="1577" w:name="_Toc34205864"/>
      <w:bookmarkStart w:id="1578" w:name="_Toc39062048"/>
      <w:bookmarkStart w:id="1579" w:name="_Toc43277290"/>
      <w:bookmarkStart w:id="1580" w:name="_Toc49847620"/>
      <w:bookmarkStart w:id="1581" w:name="_Toc56419601"/>
      <w:bookmarkStart w:id="1582" w:name="_Toc112683409"/>
      <w:bookmarkStart w:id="1583" w:name="_Toc168306959"/>
      <w:bookmarkStart w:id="1584" w:name="_Toc192836861"/>
      <w:r>
        <w:t>6.3.3.1</w:t>
      </w:r>
      <w:r>
        <w:tab/>
        <w:t>Overview</w:t>
      </w:r>
      <w:bookmarkEnd w:id="1576"/>
      <w:bookmarkEnd w:id="1577"/>
      <w:bookmarkEnd w:id="1578"/>
      <w:bookmarkEnd w:id="1579"/>
      <w:bookmarkEnd w:id="1580"/>
      <w:bookmarkEnd w:id="1581"/>
      <w:bookmarkEnd w:id="1582"/>
      <w:bookmarkEnd w:id="1583"/>
      <w:bookmarkEnd w:id="1584"/>
    </w:p>
    <w:p w14:paraId="15AA4A9B" w14:textId="763316F0" w:rsidR="00AC5646" w:rsidRDefault="00AC5646" w:rsidP="000D5C20">
      <w:pPr>
        <w:pStyle w:val="TH"/>
      </w:pPr>
      <w:r>
        <w:object w:dxaOrig="5565" w:dyaOrig="2175" w14:anchorId="7E9AAEFF">
          <v:shape id="_x0000_i1055" type="#_x0000_t75" style="width:279pt;height:105pt" o:ole="">
            <v:imagedata r:id="rId73" o:title=""/>
          </v:shape>
          <o:OLEObject Type="Embed" ProgID="Visio.Drawing.15" ShapeID="_x0000_i1055" DrawAspect="Content" ObjectID="_1803449536"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5"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5"/>
    </w:tbl>
    <w:p w14:paraId="4EA7249C" w14:textId="77777777" w:rsidR="000D5C20" w:rsidRPr="00384E92" w:rsidRDefault="000D5C20" w:rsidP="000D5C20"/>
    <w:p w14:paraId="7D345D32" w14:textId="77777777" w:rsidR="000D5C20" w:rsidRDefault="000D5C20" w:rsidP="00180131">
      <w:pPr>
        <w:pStyle w:val="Heading4"/>
      </w:pPr>
      <w:bookmarkStart w:id="1586" w:name="_Toc24986437"/>
      <w:bookmarkStart w:id="1587" w:name="_Toc34205865"/>
      <w:bookmarkStart w:id="1588" w:name="_Toc39062049"/>
      <w:bookmarkStart w:id="1589" w:name="_Toc43277291"/>
      <w:bookmarkStart w:id="1590" w:name="_Toc49847621"/>
      <w:bookmarkStart w:id="1591" w:name="_Toc56419602"/>
      <w:bookmarkStart w:id="1592" w:name="_Toc112683410"/>
      <w:bookmarkStart w:id="1593" w:name="_Toc168306960"/>
      <w:bookmarkStart w:id="1594" w:name="_Toc192836862"/>
      <w:r>
        <w:t>6.3.3.2</w:t>
      </w:r>
      <w:r>
        <w:tab/>
        <w:t>Resource: M</w:t>
      </w:r>
      <w:r>
        <w:rPr>
          <w:lang w:eastAsia="zh-CN"/>
        </w:rPr>
        <w:t>apping</w:t>
      </w:r>
      <w:bookmarkEnd w:id="1586"/>
      <w:bookmarkEnd w:id="1587"/>
      <w:bookmarkEnd w:id="1588"/>
      <w:bookmarkEnd w:id="1589"/>
      <w:bookmarkEnd w:id="1590"/>
      <w:bookmarkEnd w:id="1591"/>
      <w:bookmarkEnd w:id="1592"/>
      <w:bookmarkEnd w:id="1593"/>
      <w:bookmarkEnd w:id="1594"/>
    </w:p>
    <w:p w14:paraId="5CE82FEA" w14:textId="77777777" w:rsidR="000D5C20" w:rsidRDefault="000D5C20" w:rsidP="00180131">
      <w:pPr>
        <w:pStyle w:val="Heading5"/>
      </w:pPr>
      <w:bookmarkStart w:id="1595" w:name="_Toc24986438"/>
      <w:bookmarkStart w:id="1596" w:name="_Toc34205866"/>
      <w:bookmarkStart w:id="1597" w:name="_Toc39062050"/>
      <w:bookmarkStart w:id="1598" w:name="_Toc43277292"/>
      <w:bookmarkStart w:id="1599" w:name="_Toc49847622"/>
      <w:bookmarkStart w:id="1600" w:name="_Toc56419603"/>
      <w:bookmarkStart w:id="1601" w:name="_Toc112683411"/>
      <w:bookmarkStart w:id="1602" w:name="_Toc168306961"/>
      <w:bookmarkStart w:id="1603" w:name="_Toc192836863"/>
      <w:r>
        <w:t>6.3.3.2.1</w:t>
      </w:r>
      <w:r>
        <w:tab/>
        <w:t>Description</w:t>
      </w:r>
      <w:bookmarkEnd w:id="1595"/>
      <w:bookmarkEnd w:id="1596"/>
      <w:bookmarkEnd w:id="1597"/>
      <w:bookmarkEnd w:id="1598"/>
      <w:bookmarkEnd w:id="1599"/>
      <w:bookmarkEnd w:id="1600"/>
      <w:bookmarkEnd w:id="1601"/>
      <w:bookmarkEnd w:id="1602"/>
      <w:bookmarkEnd w:id="1603"/>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604" w:name="_Toc24986439"/>
      <w:bookmarkStart w:id="1605" w:name="_Toc34205867"/>
      <w:bookmarkStart w:id="1606" w:name="_Toc39062051"/>
      <w:bookmarkStart w:id="1607" w:name="_Toc43277293"/>
      <w:bookmarkStart w:id="1608" w:name="_Toc49847623"/>
      <w:bookmarkStart w:id="1609" w:name="_Toc56419604"/>
      <w:bookmarkStart w:id="1610" w:name="_Toc112683412"/>
      <w:bookmarkStart w:id="1611" w:name="_Toc168306962"/>
      <w:bookmarkStart w:id="1612" w:name="_Toc192836864"/>
      <w:r>
        <w:t>6.3.3.2.2</w:t>
      </w:r>
      <w:r>
        <w:tab/>
        <w:t>Resource Definition</w:t>
      </w:r>
      <w:bookmarkEnd w:id="1604"/>
      <w:bookmarkEnd w:id="1605"/>
      <w:bookmarkEnd w:id="1606"/>
      <w:bookmarkEnd w:id="1607"/>
      <w:bookmarkEnd w:id="1608"/>
      <w:bookmarkEnd w:id="1609"/>
      <w:bookmarkEnd w:id="1610"/>
      <w:bookmarkEnd w:id="1611"/>
      <w:bookmarkEnd w:id="1612"/>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613" w:name="_Toc24986440"/>
      <w:bookmarkStart w:id="1614" w:name="_Toc34205868"/>
      <w:bookmarkStart w:id="1615" w:name="_Toc39062052"/>
      <w:bookmarkStart w:id="1616" w:name="_Toc43277294"/>
      <w:bookmarkStart w:id="1617" w:name="_Toc49847624"/>
      <w:bookmarkStart w:id="1618" w:name="_Toc56419605"/>
      <w:bookmarkStart w:id="1619" w:name="_Toc112683413"/>
      <w:bookmarkStart w:id="1620" w:name="_Toc168306963"/>
      <w:bookmarkStart w:id="1621" w:name="_Toc192836865"/>
      <w:r>
        <w:t>6.3.3.2.3</w:t>
      </w:r>
      <w:r>
        <w:tab/>
        <w:t>Resource Standard Methods</w:t>
      </w:r>
      <w:bookmarkEnd w:id="1613"/>
      <w:bookmarkEnd w:id="1614"/>
      <w:bookmarkEnd w:id="1615"/>
      <w:bookmarkEnd w:id="1616"/>
      <w:bookmarkEnd w:id="1617"/>
      <w:bookmarkEnd w:id="1618"/>
      <w:bookmarkEnd w:id="1619"/>
      <w:bookmarkEnd w:id="1620"/>
      <w:bookmarkEnd w:id="1621"/>
    </w:p>
    <w:p w14:paraId="5B96A05A" w14:textId="77777777" w:rsidR="000D5C20" w:rsidRPr="00CB7936" w:rsidRDefault="000D5C20" w:rsidP="00CB7936">
      <w:pPr>
        <w:pStyle w:val="H6"/>
      </w:pPr>
      <w:bookmarkStart w:id="1622" w:name="_Toc24986441"/>
      <w:bookmarkStart w:id="1623" w:name="_Toc34205869"/>
      <w:bookmarkStart w:id="1624" w:name="_Toc39062053"/>
      <w:bookmarkStart w:id="1625" w:name="_Toc43277295"/>
      <w:bookmarkStart w:id="1626" w:name="_Toc49847625"/>
      <w:bookmarkStart w:id="1627" w:name="_Toc56419606"/>
      <w:r w:rsidRPr="00CB7936">
        <w:t>6.3.3.2.3.1</w:t>
      </w:r>
      <w:r w:rsidRPr="00CB7936">
        <w:tab/>
        <w:t>GET</w:t>
      </w:r>
      <w:bookmarkEnd w:id="1622"/>
      <w:bookmarkEnd w:id="1623"/>
      <w:bookmarkEnd w:id="1624"/>
      <w:bookmarkEnd w:id="1625"/>
      <w:bookmarkEnd w:id="1626"/>
      <w:bookmarkEnd w:id="1627"/>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628" w:name="_Toc24986442"/>
      <w:bookmarkStart w:id="1629" w:name="_Toc34205870"/>
      <w:bookmarkStart w:id="1630" w:name="_Toc39062054"/>
      <w:bookmarkStart w:id="1631" w:name="_Toc43277296"/>
      <w:bookmarkStart w:id="1632" w:name="_Toc49847626"/>
      <w:bookmarkStart w:id="1633" w:name="_Toc56419607"/>
      <w:bookmarkStart w:id="1634" w:name="_Toc112683414"/>
      <w:bookmarkStart w:id="1635" w:name="_Toc168306964"/>
      <w:bookmarkStart w:id="1636" w:name="_Toc192836866"/>
      <w:r>
        <w:t>6.3.4</w:t>
      </w:r>
      <w:r>
        <w:tab/>
        <w:t>Data Model</w:t>
      </w:r>
      <w:bookmarkEnd w:id="1628"/>
      <w:bookmarkEnd w:id="1629"/>
      <w:bookmarkEnd w:id="1630"/>
      <w:bookmarkEnd w:id="1631"/>
      <w:bookmarkEnd w:id="1632"/>
      <w:bookmarkEnd w:id="1633"/>
      <w:bookmarkEnd w:id="1634"/>
      <w:bookmarkEnd w:id="1635"/>
      <w:bookmarkEnd w:id="1636"/>
    </w:p>
    <w:p w14:paraId="55DC07EF" w14:textId="77777777" w:rsidR="000D5C20" w:rsidRDefault="000D5C20" w:rsidP="00180131">
      <w:pPr>
        <w:pStyle w:val="Heading4"/>
      </w:pPr>
      <w:bookmarkStart w:id="1637" w:name="_Toc24986443"/>
      <w:bookmarkStart w:id="1638" w:name="_Toc34205871"/>
      <w:bookmarkStart w:id="1639" w:name="_Toc39062055"/>
      <w:bookmarkStart w:id="1640" w:name="_Toc43277297"/>
      <w:bookmarkStart w:id="1641" w:name="_Toc49847627"/>
      <w:bookmarkStart w:id="1642" w:name="_Toc56419608"/>
      <w:bookmarkStart w:id="1643" w:name="_Toc112683415"/>
      <w:bookmarkStart w:id="1644" w:name="_Toc168306965"/>
      <w:bookmarkStart w:id="1645" w:name="_Toc192836867"/>
      <w:r>
        <w:t>6.3.4.1</w:t>
      </w:r>
      <w:r>
        <w:tab/>
        <w:t>General</w:t>
      </w:r>
      <w:bookmarkEnd w:id="1637"/>
      <w:bookmarkEnd w:id="1638"/>
      <w:bookmarkEnd w:id="1639"/>
      <w:bookmarkEnd w:id="1640"/>
      <w:bookmarkEnd w:id="1641"/>
      <w:bookmarkEnd w:id="1642"/>
      <w:bookmarkEnd w:id="1643"/>
      <w:bookmarkEnd w:id="1644"/>
      <w:bookmarkEnd w:id="1645"/>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646" w:name="_Toc24986444"/>
      <w:bookmarkStart w:id="1647" w:name="_Toc34205872"/>
      <w:bookmarkStart w:id="1648" w:name="_Toc39062056"/>
      <w:bookmarkStart w:id="1649" w:name="_Toc43277298"/>
      <w:bookmarkStart w:id="1650" w:name="_Toc49847628"/>
      <w:bookmarkStart w:id="1651" w:name="_Toc56419609"/>
      <w:bookmarkStart w:id="1652" w:name="_Toc112683416"/>
      <w:bookmarkStart w:id="1653" w:name="_Toc168306966"/>
      <w:bookmarkStart w:id="1654" w:name="_Toc192836868"/>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6"/>
      <w:bookmarkEnd w:id="1647"/>
      <w:bookmarkEnd w:id="1648"/>
      <w:bookmarkEnd w:id="1649"/>
      <w:bookmarkEnd w:id="1650"/>
      <w:bookmarkEnd w:id="1651"/>
      <w:bookmarkEnd w:id="1652"/>
      <w:bookmarkEnd w:id="1653"/>
      <w:bookmarkEnd w:id="1654"/>
    </w:p>
    <w:p w14:paraId="027A3EA3" w14:textId="77777777" w:rsidR="000D5C20" w:rsidRDefault="000D5C20" w:rsidP="00180131">
      <w:pPr>
        <w:pStyle w:val="Heading5"/>
      </w:pPr>
      <w:bookmarkStart w:id="1655" w:name="_Toc24986445"/>
      <w:bookmarkStart w:id="1656" w:name="_Toc34205873"/>
      <w:bookmarkStart w:id="1657" w:name="_Toc39062057"/>
      <w:bookmarkStart w:id="1658" w:name="_Toc43277299"/>
      <w:bookmarkStart w:id="1659" w:name="_Toc49847629"/>
      <w:bookmarkStart w:id="1660" w:name="_Toc56419610"/>
      <w:bookmarkStart w:id="1661" w:name="_Toc112683417"/>
      <w:bookmarkStart w:id="1662" w:name="_Toc168306967"/>
      <w:bookmarkStart w:id="1663" w:name="_Toc192836869"/>
      <w:r>
        <w:t>6.3.4.2.1</w:t>
      </w:r>
      <w:r>
        <w:tab/>
        <w:t>Introduction</w:t>
      </w:r>
      <w:bookmarkEnd w:id="1655"/>
      <w:bookmarkEnd w:id="1656"/>
      <w:bookmarkEnd w:id="1657"/>
      <w:bookmarkEnd w:id="1658"/>
      <w:bookmarkEnd w:id="1659"/>
      <w:bookmarkEnd w:id="1660"/>
      <w:bookmarkEnd w:id="1661"/>
      <w:bookmarkEnd w:id="1662"/>
      <w:bookmarkEnd w:id="1663"/>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664" w:name="_Toc24986446"/>
      <w:bookmarkStart w:id="1665" w:name="_Toc34205874"/>
      <w:bookmarkStart w:id="1666" w:name="_Toc39062058"/>
      <w:bookmarkStart w:id="1667" w:name="_Toc43277300"/>
      <w:bookmarkStart w:id="1668" w:name="_Toc49847630"/>
      <w:bookmarkStart w:id="1669" w:name="_Toc56419611"/>
      <w:bookmarkStart w:id="1670" w:name="_Toc112683418"/>
      <w:bookmarkStart w:id="1671" w:name="_Toc168306968"/>
      <w:bookmarkStart w:id="1672" w:name="_Toc192836870"/>
      <w:r>
        <w:lastRenderedPageBreak/>
        <w:t>6.3.4.2.2</w:t>
      </w:r>
      <w:r>
        <w:tab/>
        <w:t>Type: TelescopicMapping</w:t>
      </w:r>
      <w:bookmarkEnd w:id="1664"/>
      <w:bookmarkEnd w:id="1665"/>
      <w:bookmarkEnd w:id="1666"/>
      <w:bookmarkEnd w:id="1667"/>
      <w:bookmarkEnd w:id="1668"/>
      <w:bookmarkEnd w:id="1669"/>
      <w:bookmarkEnd w:id="1670"/>
      <w:bookmarkEnd w:id="1671"/>
      <w:bookmarkEnd w:id="1672"/>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673" w:name="_Toc24986447"/>
      <w:bookmarkStart w:id="1674" w:name="_Toc34205875"/>
      <w:bookmarkStart w:id="1675" w:name="_Toc39062059"/>
      <w:bookmarkStart w:id="1676" w:name="_Toc43277301"/>
      <w:bookmarkStart w:id="1677" w:name="_Toc49847631"/>
      <w:bookmarkStart w:id="1678" w:name="_Toc56419612"/>
      <w:bookmarkStart w:id="1679" w:name="_Toc112683419"/>
      <w:bookmarkStart w:id="1680" w:name="_Toc168306969"/>
      <w:bookmarkStart w:id="1681" w:name="_Toc192836871"/>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3"/>
      <w:bookmarkEnd w:id="1674"/>
      <w:bookmarkEnd w:id="1675"/>
      <w:bookmarkEnd w:id="1676"/>
      <w:bookmarkEnd w:id="1677"/>
      <w:bookmarkEnd w:id="1678"/>
      <w:bookmarkEnd w:id="1679"/>
      <w:bookmarkEnd w:id="1680"/>
      <w:bookmarkEnd w:id="1681"/>
    </w:p>
    <w:p w14:paraId="000674A2" w14:textId="77777777" w:rsidR="000D5C20" w:rsidRPr="00384E92" w:rsidRDefault="000D5C20" w:rsidP="00180131">
      <w:pPr>
        <w:pStyle w:val="Heading5"/>
      </w:pPr>
      <w:bookmarkStart w:id="1682" w:name="_Toc24986448"/>
      <w:bookmarkStart w:id="1683" w:name="_Toc34205876"/>
      <w:bookmarkStart w:id="1684" w:name="_Toc39062060"/>
      <w:bookmarkStart w:id="1685" w:name="_Toc43277302"/>
      <w:bookmarkStart w:id="1686" w:name="_Toc49847632"/>
      <w:bookmarkStart w:id="1687" w:name="_Toc56419613"/>
      <w:bookmarkStart w:id="1688" w:name="_Toc112683420"/>
      <w:bookmarkStart w:id="1689" w:name="_Toc168306970"/>
      <w:bookmarkStart w:id="1690" w:name="_Toc192836872"/>
      <w:r>
        <w:t>6.3.4.3.1</w:t>
      </w:r>
      <w:r w:rsidRPr="00384E92">
        <w:tab/>
        <w:t>Introduction</w:t>
      </w:r>
      <w:bookmarkEnd w:id="1682"/>
      <w:bookmarkEnd w:id="1683"/>
      <w:bookmarkEnd w:id="1684"/>
      <w:bookmarkEnd w:id="1685"/>
      <w:bookmarkEnd w:id="1686"/>
      <w:bookmarkEnd w:id="1687"/>
      <w:bookmarkEnd w:id="1688"/>
      <w:bookmarkEnd w:id="1689"/>
      <w:bookmarkEnd w:id="1690"/>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691" w:name="_Toc24986449"/>
      <w:bookmarkStart w:id="1692" w:name="_Toc34205877"/>
      <w:bookmarkStart w:id="1693" w:name="_Toc39062061"/>
      <w:bookmarkStart w:id="1694" w:name="_Toc43277303"/>
      <w:bookmarkStart w:id="1695" w:name="_Toc49847633"/>
      <w:bookmarkStart w:id="1696" w:name="_Toc56419614"/>
      <w:bookmarkStart w:id="1697" w:name="_Toc112683421"/>
      <w:bookmarkStart w:id="1698" w:name="_Toc168306971"/>
      <w:bookmarkStart w:id="1699" w:name="_Toc192836873"/>
      <w:r>
        <w:t>6.3.4.3.2</w:t>
      </w:r>
      <w:r w:rsidRPr="00384E92">
        <w:tab/>
        <w:t>Simple data types</w:t>
      </w:r>
      <w:bookmarkEnd w:id="1691"/>
      <w:bookmarkEnd w:id="1692"/>
      <w:bookmarkEnd w:id="1693"/>
      <w:bookmarkEnd w:id="1694"/>
      <w:bookmarkEnd w:id="1695"/>
      <w:bookmarkEnd w:id="1696"/>
      <w:bookmarkEnd w:id="1697"/>
      <w:bookmarkEnd w:id="1698"/>
      <w:bookmarkEnd w:id="1699"/>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700" w:name="_Toc24986450"/>
      <w:bookmarkStart w:id="1701" w:name="_Toc34205878"/>
      <w:bookmarkStart w:id="1702" w:name="_Toc39062062"/>
      <w:bookmarkStart w:id="1703" w:name="_Toc43277304"/>
      <w:bookmarkStart w:id="1704" w:name="_Toc49847634"/>
      <w:bookmarkStart w:id="1705" w:name="_Toc56419615"/>
      <w:bookmarkStart w:id="1706" w:name="_Toc112683422"/>
      <w:bookmarkStart w:id="1707" w:name="_Toc168306972"/>
      <w:bookmarkStart w:id="1708" w:name="_Toc192836874"/>
      <w:r>
        <w:t>6.3.5</w:t>
      </w:r>
      <w:r>
        <w:tab/>
        <w:t>Error Handling</w:t>
      </w:r>
      <w:bookmarkEnd w:id="1700"/>
      <w:bookmarkEnd w:id="1701"/>
      <w:bookmarkEnd w:id="1702"/>
      <w:bookmarkEnd w:id="1703"/>
      <w:bookmarkEnd w:id="1704"/>
      <w:bookmarkEnd w:id="1705"/>
      <w:bookmarkEnd w:id="1706"/>
      <w:bookmarkEnd w:id="1707"/>
      <w:bookmarkEnd w:id="1708"/>
    </w:p>
    <w:p w14:paraId="7E2FE6D6" w14:textId="77777777" w:rsidR="000D5C20" w:rsidRDefault="000D5C20" w:rsidP="00180131">
      <w:pPr>
        <w:pStyle w:val="Heading4"/>
      </w:pPr>
      <w:bookmarkStart w:id="1709" w:name="_Toc24986451"/>
      <w:bookmarkStart w:id="1710" w:name="_Toc34205879"/>
      <w:bookmarkStart w:id="1711" w:name="_Toc39062063"/>
      <w:bookmarkStart w:id="1712" w:name="_Toc43277305"/>
      <w:bookmarkStart w:id="1713" w:name="_Toc49847635"/>
      <w:bookmarkStart w:id="1714" w:name="_Toc56419616"/>
      <w:bookmarkStart w:id="1715" w:name="_Toc112683423"/>
      <w:bookmarkStart w:id="1716" w:name="_Toc168306973"/>
      <w:bookmarkStart w:id="1717" w:name="_Toc192836875"/>
      <w:r>
        <w:t>6.3.5.1</w:t>
      </w:r>
      <w:r>
        <w:tab/>
        <w:t>General</w:t>
      </w:r>
      <w:bookmarkEnd w:id="1709"/>
      <w:bookmarkEnd w:id="1710"/>
      <w:bookmarkEnd w:id="1711"/>
      <w:bookmarkEnd w:id="1712"/>
      <w:bookmarkEnd w:id="1713"/>
      <w:bookmarkEnd w:id="1714"/>
      <w:bookmarkEnd w:id="1715"/>
      <w:bookmarkEnd w:id="1716"/>
      <w:bookmarkEnd w:id="1717"/>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718" w:name="_Toc24986452"/>
      <w:bookmarkStart w:id="1719" w:name="_Toc34205880"/>
      <w:bookmarkStart w:id="1720" w:name="_Toc39062064"/>
      <w:bookmarkStart w:id="1721" w:name="_Toc43277306"/>
      <w:bookmarkStart w:id="1722" w:name="_Toc49847636"/>
      <w:bookmarkStart w:id="1723" w:name="_Toc56419617"/>
      <w:bookmarkStart w:id="1724" w:name="_Toc112683424"/>
      <w:bookmarkStart w:id="1725" w:name="_Toc168306974"/>
      <w:bookmarkStart w:id="1726" w:name="_Toc192836876"/>
      <w:r>
        <w:t>6.3.5.2</w:t>
      </w:r>
      <w:r>
        <w:tab/>
        <w:t>Protocol Errors</w:t>
      </w:r>
      <w:bookmarkEnd w:id="1718"/>
      <w:bookmarkEnd w:id="1719"/>
      <w:bookmarkEnd w:id="1720"/>
      <w:bookmarkEnd w:id="1721"/>
      <w:bookmarkEnd w:id="1722"/>
      <w:bookmarkEnd w:id="1723"/>
      <w:bookmarkEnd w:id="1724"/>
      <w:bookmarkEnd w:id="1725"/>
      <w:bookmarkEnd w:id="1726"/>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Heading4"/>
      </w:pPr>
      <w:bookmarkStart w:id="1727" w:name="_Toc24986453"/>
      <w:bookmarkStart w:id="1728" w:name="_Toc34205881"/>
      <w:bookmarkStart w:id="1729" w:name="_Toc39062065"/>
      <w:bookmarkStart w:id="1730" w:name="_Toc43277307"/>
      <w:bookmarkStart w:id="1731" w:name="_Toc49847637"/>
      <w:bookmarkStart w:id="1732" w:name="_Toc56419618"/>
      <w:bookmarkStart w:id="1733" w:name="_Toc112683425"/>
      <w:bookmarkStart w:id="1734" w:name="_Toc168306975"/>
      <w:bookmarkStart w:id="1735" w:name="_Toc192836877"/>
      <w:r>
        <w:t>6.3.5.3</w:t>
      </w:r>
      <w:r>
        <w:tab/>
        <w:t>Application Errors</w:t>
      </w:r>
      <w:bookmarkEnd w:id="1727"/>
      <w:bookmarkEnd w:id="1728"/>
      <w:bookmarkEnd w:id="1729"/>
      <w:bookmarkEnd w:id="1730"/>
      <w:bookmarkEnd w:id="1731"/>
      <w:bookmarkEnd w:id="1732"/>
      <w:bookmarkEnd w:id="1733"/>
      <w:bookmarkEnd w:id="1734"/>
      <w:bookmarkEnd w:id="1735"/>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736" w:name="_Toc24986454"/>
      <w:bookmarkStart w:id="1737" w:name="_Toc34205882"/>
      <w:bookmarkStart w:id="1738" w:name="_Toc39062066"/>
      <w:bookmarkStart w:id="1739" w:name="_Toc43277308"/>
      <w:bookmarkStart w:id="1740" w:name="_Toc49847638"/>
      <w:bookmarkStart w:id="1741" w:name="_Toc56419619"/>
      <w:bookmarkStart w:id="1742" w:name="_Toc112683426"/>
      <w:bookmarkStart w:id="1743" w:name="_Toc168306976"/>
      <w:bookmarkStart w:id="1744" w:name="_Toc192836878"/>
      <w:r w:rsidRPr="00AA440E">
        <w:rPr>
          <w:lang w:eastAsia="zh-CN"/>
        </w:rPr>
        <w:t>6.</w:t>
      </w:r>
      <w:r>
        <w:rPr>
          <w:lang w:eastAsia="zh-CN"/>
        </w:rPr>
        <w:t>3</w:t>
      </w:r>
      <w:r w:rsidRPr="00AA440E">
        <w:rPr>
          <w:lang w:eastAsia="zh-CN"/>
        </w:rPr>
        <w:t>.6</w:t>
      </w:r>
      <w:r w:rsidRPr="00AA440E">
        <w:rPr>
          <w:lang w:eastAsia="zh-CN"/>
        </w:rPr>
        <w:tab/>
        <w:t>Feature Negotiation</w:t>
      </w:r>
      <w:bookmarkEnd w:id="1736"/>
      <w:bookmarkEnd w:id="1737"/>
      <w:bookmarkEnd w:id="1738"/>
      <w:bookmarkEnd w:id="1739"/>
      <w:bookmarkEnd w:id="1740"/>
      <w:bookmarkEnd w:id="1741"/>
      <w:bookmarkEnd w:id="1742"/>
      <w:bookmarkEnd w:id="1743"/>
      <w:bookmarkEnd w:id="1744"/>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745" w:name="_Toc24986455"/>
      <w:bookmarkStart w:id="1746" w:name="_Toc34205883"/>
      <w:bookmarkStart w:id="1747" w:name="_Toc39062067"/>
      <w:bookmarkStart w:id="1748" w:name="_Toc43277309"/>
      <w:bookmarkStart w:id="1749" w:name="_Toc49847639"/>
      <w:bookmarkStart w:id="1750" w:name="_Toc56419620"/>
      <w:bookmarkStart w:id="1751" w:name="_Toc112683427"/>
      <w:bookmarkStart w:id="1752" w:name="_Toc168306977"/>
      <w:bookmarkStart w:id="1753" w:name="_Toc192836879"/>
      <w:r>
        <w:rPr>
          <w:lang w:eastAsia="zh-CN"/>
        </w:rPr>
        <w:t>6.3.7</w:t>
      </w:r>
      <w:r w:rsidRPr="004D3578">
        <w:rPr>
          <w:lang w:eastAsia="zh-CN"/>
        </w:rPr>
        <w:tab/>
      </w:r>
      <w:r w:rsidRPr="00B46309">
        <w:rPr>
          <w:lang w:eastAsia="zh-CN"/>
        </w:rPr>
        <w:t>Security</w:t>
      </w:r>
      <w:bookmarkEnd w:id="1745"/>
      <w:bookmarkEnd w:id="1746"/>
      <w:bookmarkEnd w:id="1747"/>
      <w:bookmarkEnd w:id="1748"/>
      <w:bookmarkEnd w:id="1749"/>
      <w:bookmarkEnd w:id="1750"/>
      <w:bookmarkEnd w:id="1751"/>
      <w:bookmarkEnd w:id="1752"/>
      <w:bookmarkEnd w:id="1753"/>
    </w:p>
    <w:p w14:paraId="4B1204AF" w14:textId="77777777" w:rsidR="000D5C20" w:rsidRPr="00344D08" w:rsidRDefault="000D5C20" w:rsidP="00180131">
      <w:pPr>
        <w:pStyle w:val="Heading4"/>
        <w:rPr>
          <w:lang w:eastAsia="zh-CN"/>
        </w:rPr>
      </w:pPr>
      <w:bookmarkStart w:id="1754" w:name="_Toc24986456"/>
      <w:bookmarkStart w:id="1755" w:name="_Toc34205884"/>
      <w:bookmarkStart w:id="1756" w:name="_Toc39062068"/>
      <w:bookmarkStart w:id="1757" w:name="_Toc43277310"/>
      <w:bookmarkStart w:id="1758" w:name="_Toc49847640"/>
      <w:bookmarkStart w:id="1759" w:name="_Toc56419621"/>
      <w:bookmarkStart w:id="1760" w:name="_Toc112683428"/>
      <w:bookmarkStart w:id="1761" w:name="_Toc168306978"/>
      <w:bookmarkStart w:id="1762" w:name="_Toc192836880"/>
      <w:r>
        <w:rPr>
          <w:lang w:eastAsia="zh-CN"/>
        </w:rPr>
        <w:t>6.3.7.1</w:t>
      </w:r>
      <w:r>
        <w:rPr>
          <w:rFonts w:hint="eastAsia"/>
          <w:lang w:eastAsia="zh-CN"/>
        </w:rPr>
        <w:tab/>
        <w:t>General</w:t>
      </w:r>
      <w:bookmarkEnd w:id="1754"/>
      <w:bookmarkEnd w:id="1755"/>
      <w:bookmarkEnd w:id="1756"/>
      <w:bookmarkEnd w:id="1757"/>
      <w:bookmarkEnd w:id="1758"/>
      <w:bookmarkEnd w:id="1759"/>
      <w:bookmarkEnd w:id="1760"/>
      <w:bookmarkEnd w:id="1761"/>
      <w:bookmarkEnd w:id="1762"/>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Heading1"/>
      </w:pPr>
      <w:bookmarkStart w:id="1763" w:name="_Toc168306979"/>
      <w:bookmarkStart w:id="1764" w:name="_Toc192836881"/>
      <w:r w:rsidRPr="002916E5">
        <w:t>7</w:t>
      </w:r>
      <w:r w:rsidR="00BB24F2">
        <w:rPr>
          <w:rFonts w:hint="eastAsia"/>
        </w:rPr>
        <w:tab/>
      </w:r>
      <w:r w:rsidR="00BB24F2">
        <w:t>Usage of HTTP CONNECT for N32-c connection establishment via Roaming Intermediaries</w:t>
      </w:r>
      <w:bookmarkEnd w:id="1763"/>
      <w:bookmarkEnd w:id="1764"/>
    </w:p>
    <w:p w14:paraId="1BECBA79" w14:textId="0AF33CF4" w:rsidR="00BB24F2" w:rsidRPr="00022812" w:rsidRDefault="002916E5" w:rsidP="00BB24F2">
      <w:pPr>
        <w:pStyle w:val="Heading2"/>
      </w:pPr>
      <w:bookmarkStart w:id="1765" w:name="_Toc168306980"/>
      <w:bookmarkStart w:id="1766" w:name="_Toc192836882"/>
      <w:r w:rsidRPr="002916E5">
        <w:t>7</w:t>
      </w:r>
      <w:r w:rsidR="00BB24F2">
        <w:t>.1</w:t>
      </w:r>
      <w:r w:rsidR="00BB24F2">
        <w:tab/>
        <w:t>General</w:t>
      </w:r>
      <w:bookmarkEnd w:id="1765"/>
      <w:bookmarkEnd w:id="1766"/>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Heading2"/>
      </w:pPr>
      <w:bookmarkStart w:id="1767" w:name="_Toc168306981"/>
      <w:bookmarkStart w:id="1768" w:name="_Toc192836883"/>
      <w:r w:rsidRPr="002916E5">
        <w:t>7</w:t>
      </w:r>
      <w:r w:rsidR="00BB24F2">
        <w:t>.2</w:t>
      </w:r>
      <w:r w:rsidR="00BB24F2">
        <w:tab/>
        <w:t>HTTP standards headers</w:t>
      </w:r>
      <w:bookmarkEnd w:id="1767"/>
      <w:bookmarkEnd w:id="1768"/>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9" w:name="_CRTable5_2_2_22"/>
      <w:r w:rsidRPr="00BF1CE4">
        <w:lastRenderedPageBreak/>
        <w:t xml:space="preserve">Table </w:t>
      </w:r>
      <w:bookmarkEnd w:id="1769"/>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Heading2"/>
      </w:pPr>
      <w:bookmarkStart w:id="1770" w:name="_Toc168306982"/>
      <w:bookmarkStart w:id="1771" w:name="_Toc192836884"/>
      <w:r w:rsidRPr="00484E79">
        <w:t>7</w:t>
      </w:r>
      <w:r w:rsidR="00BB24F2">
        <w:t>.3</w:t>
      </w:r>
      <w:r w:rsidR="00BB24F2">
        <w:tab/>
        <w:t>HTTP custom headers</w:t>
      </w:r>
      <w:bookmarkEnd w:id="1770"/>
      <w:bookmarkEnd w:id="1771"/>
    </w:p>
    <w:p w14:paraId="7E32FB60" w14:textId="0396D8F6" w:rsidR="00BB24F2" w:rsidRPr="00750A87" w:rsidRDefault="00484E79" w:rsidP="00484E79">
      <w:pPr>
        <w:pStyle w:val="Heading3"/>
      </w:pPr>
      <w:bookmarkStart w:id="1772" w:name="_Toc168306983"/>
      <w:bookmarkStart w:id="1773" w:name="_Toc192836885"/>
      <w:r w:rsidRPr="00484E79">
        <w:t>7</w:t>
      </w:r>
      <w:r w:rsidR="00BB24F2" w:rsidRPr="00484E79">
        <w:t>.</w:t>
      </w:r>
      <w:r w:rsidR="00BB24F2">
        <w:t>3</w:t>
      </w:r>
      <w:r w:rsidR="00BB24F2" w:rsidRPr="00750A87">
        <w:t>.</w:t>
      </w:r>
      <w:r w:rsidR="00BB24F2">
        <w:t>1</w:t>
      </w:r>
      <w:r w:rsidR="00BB24F2" w:rsidRPr="00750A87">
        <w:tab/>
        <w:t>3gpp-Connect-Req-Info</w:t>
      </w:r>
      <w:bookmarkEnd w:id="1772"/>
      <w:bookmarkEnd w:id="1773"/>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4"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DengXian"/>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4"/>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Heading3"/>
      </w:pPr>
      <w:bookmarkStart w:id="1775" w:name="_Toc168306984"/>
      <w:bookmarkStart w:id="1776" w:name="_Toc192836886"/>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5"/>
      <w:bookmarkEnd w:id="1776"/>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7" w:name="_Hlk158021273"/>
      <w:bookmarkStart w:id="1778"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7"/>
    <w:p w14:paraId="46353577" w14:textId="77777777" w:rsidR="00BB24F2" w:rsidRDefault="00BB24F2" w:rsidP="00BB24F2">
      <w:pPr>
        <w:pStyle w:val="PL"/>
      </w:pPr>
    </w:p>
    <w:p w14:paraId="0250E296" w14:textId="77777777" w:rsidR="00BB24F2" w:rsidRDefault="00BB24F2" w:rsidP="00BB24F2">
      <w:pPr>
        <w:pStyle w:val="PL"/>
      </w:pPr>
    </w:p>
    <w:bookmarkEnd w:id="1778"/>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Heading2"/>
      </w:pPr>
      <w:bookmarkStart w:id="1779" w:name="_Toc168306985"/>
      <w:bookmarkStart w:id="1780" w:name="_Toc192836887"/>
      <w:r w:rsidRPr="00484E79">
        <w:t>7</w:t>
      </w:r>
      <w:r w:rsidR="001803E4" w:rsidRPr="003E26B2">
        <w:t>.4</w:t>
      </w:r>
      <w:r w:rsidR="001803E4" w:rsidRPr="003E26B2">
        <w:tab/>
        <w:t>Error Handling</w:t>
      </w:r>
      <w:bookmarkEnd w:id="1779"/>
      <w:bookmarkEnd w:id="1780"/>
    </w:p>
    <w:p w14:paraId="4BB6DF36" w14:textId="3CB832AA" w:rsidR="001803E4" w:rsidRPr="00FC5E27" w:rsidRDefault="00484E79" w:rsidP="001803E4">
      <w:pPr>
        <w:pStyle w:val="Heading3"/>
      </w:pPr>
      <w:bookmarkStart w:id="1781" w:name="_Toc24937726"/>
      <w:bookmarkStart w:id="1782" w:name="_Toc33962546"/>
      <w:bookmarkStart w:id="1783" w:name="_Toc42883314"/>
      <w:bookmarkStart w:id="1784" w:name="_Toc49733182"/>
      <w:bookmarkStart w:id="1785" w:name="_Toc56690809"/>
      <w:bookmarkStart w:id="1786" w:name="_Toc153813456"/>
      <w:bookmarkStart w:id="1787" w:name="_Toc168306986"/>
      <w:bookmarkStart w:id="1788" w:name="_Toc192836888"/>
      <w:r w:rsidRPr="00484E79">
        <w:t>7</w:t>
      </w:r>
      <w:r w:rsidR="001803E4">
        <w:t>.4.1</w:t>
      </w:r>
      <w:r w:rsidR="001803E4" w:rsidRPr="00FC5E27">
        <w:tab/>
        <w:t>General</w:t>
      </w:r>
      <w:bookmarkEnd w:id="1781"/>
      <w:bookmarkEnd w:id="1782"/>
      <w:bookmarkEnd w:id="1783"/>
      <w:bookmarkEnd w:id="1784"/>
      <w:bookmarkEnd w:id="1785"/>
      <w:bookmarkEnd w:id="1786"/>
      <w:bookmarkEnd w:id="1787"/>
      <w:bookmarkEnd w:id="1788"/>
    </w:p>
    <w:p w14:paraId="419DED90" w14:textId="53BE9E8B" w:rsidR="001803E4" w:rsidRDefault="001803E4" w:rsidP="001803E4">
      <w:bookmarkStart w:id="1789" w:name="_Toc24937727"/>
      <w:bookmarkStart w:id="1790" w:name="_Toc33962547"/>
      <w:bookmarkStart w:id="1791" w:name="_Toc42883315"/>
      <w:bookmarkStart w:id="1792" w:name="_Toc49733183"/>
      <w:bookmarkStart w:id="1793" w:name="_Toc56690810"/>
      <w:bookmarkStart w:id="1794"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5" w:name="_Toc24937728"/>
      <w:bookmarkStart w:id="1796" w:name="_Toc33962548"/>
      <w:bookmarkStart w:id="1797" w:name="_Toc42883316"/>
      <w:bookmarkStart w:id="1798" w:name="_Toc49733184"/>
      <w:bookmarkStart w:id="1799" w:name="_Toc56690811"/>
      <w:bookmarkStart w:id="1800" w:name="_Toc153813458"/>
      <w:bookmarkEnd w:id="1789"/>
      <w:bookmarkEnd w:id="1790"/>
      <w:bookmarkEnd w:id="1791"/>
      <w:bookmarkEnd w:id="1792"/>
      <w:bookmarkEnd w:id="1793"/>
      <w:bookmarkEnd w:id="1794"/>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Heading3"/>
      </w:pPr>
      <w:bookmarkStart w:id="1801" w:name="_Toc168306987"/>
      <w:bookmarkStart w:id="1802" w:name="_Toc192836889"/>
      <w:r w:rsidRPr="00DB04E2">
        <w:t>7</w:t>
      </w:r>
      <w:r w:rsidR="001803E4" w:rsidRPr="00DB04E2">
        <w:t>.</w:t>
      </w:r>
      <w:r w:rsidR="001803E4">
        <w:t>4</w:t>
      </w:r>
      <w:r w:rsidR="001803E4" w:rsidRPr="00FC5E27">
        <w:t>.</w:t>
      </w:r>
      <w:r w:rsidR="001803E4">
        <w:t>2</w:t>
      </w:r>
      <w:r w:rsidR="001803E4" w:rsidRPr="00FC5E27">
        <w:tab/>
        <w:t>Application Errors</w:t>
      </w:r>
      <w:bookmarkEnd w:id="1795"/>
      <w:bookmarkEnd w:id="1796"/>
      <w:bookmarkEnd w:id="1797"/>
      <w:bookmarkEnd w:id="1798"/>
      <w:bookmarkEnd w:id="1799"/>
      <w:bookmarkEnd w:id="1800"/>
      <w:bookmarkEnd w:id="1801"/>
      <w:bookmarkEnd w:id="1802"/>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3" w:name="_Hlk158034772"/>
      <w:r w:rsidR="00DB04E2" w:rsidRPr="00DB04E2">
        <w:t>7</w:t>
      </w:r>
      <w:r>
        <w:t>.4</w:t>
      </w:r>
      <w:r w:rsidRPr="00FC5E27">
        <w:t>.</w:t>
      </w:r>
      <w:r>
        <w:t>2</w:t>
      </w:r>
      <w:r w:rsidRPr="00FC5E27">
        <w:t>-1</w:t>
      </w:r>
      <w:bookmarkEnd w:id="1803"/>
      <w:r w:rsidRPr="00FC5E27">
        <w:t>.</w:t>
      </w:r>
    </w:p>
    <w:p w14:paraId="1EF68F46" w14:textId="36543FB2" w:rsidR="001803E4" w:rsidRPr="00FC5E27" w:rsidRDefault="001803E4" w:rsidP="001803E4">
      <w:pPr>
        <w:pStyle w:val="TH"/>
      </w:pPr>
      <w:r w:rsidRPr="00FC5E27">
        <w:lastRenderedPageBreak/>
        <w:t xml:space="preserve">Table </w:t>
      </w:r>
      <w:bookmarkStart w:id="1804" w:name="_Hlk158047261"/>
      <w:r w:rsidR="00DB04E2" w:rsidRPr="00DB04E2">
        <w:t>7</w:t>
      </w:r>
      <w:r w:rsidRPr="00B65159">
        <w:t>.4.</w:t>
      </w:r>
      <w:r>
        <w:t>2</w:t>
      </w:r>
      <w:r w:rsidRPr="00B65159">
        <w:t>-1</w:t>
      </w:r>
      <w:bookmarkEnd w:id="1804"/>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DengXian"/>
          <w:lang w:eastAsia="zh-CN"/>
        </w:rPr>
      </w:pPr>
    </w:p>
    <w:p w14:paraId="63BF7740" w14:textId="77777777" w:rsidR="000D5C20" w:rsidRDefault="000D5C20" w:rsidP="00180131">
      <w:pPr>
        <w:pStyle w:val="Heading8"/>
      </w:pPr>
      <w:bookmarkStart w:id="1805" w:name="_Toc24986457"/>
      <w:bookmarkStart w:id="1806" w:name="_Toc34205885"/>
      <w:bookmarkStart w:id="1807" w:name="_Toc39062069"/>
      <w:bookmarkStart w:id="1808" w:name="_Toc43277311"/>
      <w:bookmarkStart w:id="1809" w:name="_Toc49847641"/>
      <w:bookmarkStart w:id="1810" w:name="_Toc56419622"/>
      <w:bookmarkStart w:id="1811" w:name="_Toc112683429"/>
      <w:bookmarkStart w:id="1812" w:name="_Toc168306988"/>
      <w:bookmarkStart w:id="1813" w:name="_Toc192836890"/>
      <w:r>
        <w:t>Annex A</w:t>
      </w:r>
      <w:r w:rsidRPr="004D3578">
        <w:t xml:space="preserve"> (normative):</w:t>
      </w:r>
      <w:r w:rsidRPr="004D3578">
        <w:br/>
      </w:r>
      <w:r>
        <w:t>OpenAPI Specification</w:t>
      </w:r>
      <w:bookmarkEnd w:id="1805"/>
      <w:bookmarkEnd w:id="1806"/>
      <w:bookmarkEnd w:id="1807"/>
      <w:bookmarkEnd w:id="1808"/>
      <w:bookmarkEnd w:id="1809"/>
      <w:bookmarkEnd w:id="1810"/>
      <w:bookmarkEnd w:id="1811"/>
      <w:bookmarkEnd w:id="1812"/>
      <w:bookmarkEnd w:id="1813"/>
    </w:p>
    <w:p w14:paraId="434EAF16" w14:textId="77777777" w:rsidR="000D5C20" w:rsidDel="00D961B5" w:rsidRDefault="000D5C20" w:rsidP="0025757A">
      <w:pPr>
        <w:pStyle w:val="Heading1"/>
      </w:pPr>
      <w:bookmarkStart w:id="1814" w:name="_Toc24986458"/>
      <w:bookmarkStart w:id="1815" w:name="_Toc34205886"/>
      <w:bookmarkStart w:id="1816" w:name="_Toc39062070"/>
      <w:bookmarkStart w:id="1817" w:name="_Toc43277312"/>
      <w:bookmarkStart w:id="1818" w:name="_Toc49847642"/>
      <w:bookmarkStart w:id="1819" w:name="_Toc56419623"/>
      <w:bookmarkStart w:id="1820" w:name="_Toc112683430"/>
      <w:bookmarkStart w:id="1821" w:name="_Toc168306989"/>
      <w:bookmarkStart w:id="1822" w:name="_Toc192836891"/>
      <w:r w:rsidDel="00D961B5">
        <w:t>A.1</w:t>
      </w:r>
      <w:r w:rsidDel="00D961B5">
        <w:tab/>
        <w:t>General</w:t>
      </w:r>
      <w:bookmarkEnd w:id="1814"/>
      <w:bookmarkEnd w:id="1815"/>
      <w:bookmarkEnd w:id="1816"/>
      <w:bookmarkEnd w:id="1817"/>
      <w:bookmarkEnd w:id="1818"/>
      <w:bookmarkEnd w:id="1819"/>
      <w:bookmarkEnd w:id="1820"/>
      <w:bookmarkEnd w:id="1821"/>
      <w:bookmarkEnd w:id="1822"/>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Heading1"/>
      </w:pPr>
      <w:bookmarkStart w:id="1823" w:name="_Toc24986459"/>
      <w:bookmarkStart w:id="1824" w:name="_Toc34205887"/>
      <w:bookmarkStart w:id="1825" w:name="_Toc39062071"/>
      <w:bookmarkStart w:id="1826" w:name="_Toc43277313"/>
      <w:bookmarkStart w:id="1827" w:name="_Toc49847643"/>
      <w:bookmarkStart w:id="1828" w:name="_Toc56419624"/>
      <w:bookmarkStart w:id="1829" w:name="_Toc112683431"/>
      <w:bookmarkStart w:id="1830" w:name="_Toc168306990"/>
      <w:bookmarkStart w:id="1831" w:name="_Hlk168306263"/>
      <w:bookmarkStart w:id="1832" w:name="_Toc192836892"/>
      <w:r>
        <w:t>A.2</w:t>
      </w:r>
      <w:r>
        <w:tab/>
        <w:t>N32 Handshake API</w:t>
      </w:r>
      <w:bookmarkEnd w:id="1823"/>
      <w:bookmarkEnd w:id="1824"/>
      <w:bookmarkEnd w:id="1825"/>
      <w:bookmarkEnd w:id="1826"/>
      <w:bookmarkEnd w:id="1827"/>
      <w:bookmarkEnd w:id="1828"/>
      <w:bookmarkEnd w:id="1829"/>
      <w:bookmarkEnd w:id="1830"/>
      <w:bookmarkEnd w:id="1832"/>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4A23186A" w:rsidR="000D5C20" w:rsidRPr="00DF2242" w:rsidRDefault="000D5C20" w:rsidP="00180131">
      <w:pPr>
        <w:pStyle w:val="PL"/>
        <w:rPr>
          <w:lang w:val="en-US"/>
        </w:rPr>
      </w:pPr>
      <w:r w:rsidRPr="00180131">
        <w:t xml:space="preserve">  version: '1.</w:t>
      </w:r>
      <w:r w:rsidR="00455FBC">
        <w:t>3</w:t>
      </w:r>
      <w:r w:rsidRPr="00180131">
        <w:t>.</w:t>
      </w:r>
      <w:r w:rsidR="008A297A">
        <w:t>2</w:t>
      </w:r>
      <w:r w:rsidR="008A297A"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557EB074" w:rsidR="000D5C20" w:rsidRDefault="000D5C20" w:rsidP="000D5C20">
      <w:pPr>
        <w:pStyle w:val="PL"/>
      </w:pPr>
      <w:r>
        <w:t xml:space="preserve">    © </w:t>
      </w:r>
      <w:r w:rsidR="008A297A">
        <w:t>202</w:t>
      </w:r>
      <w:r w:rsidR="00DF6EBA">
        <w:t>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4061B8DD"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r w:rsidR="008A297A">
        <w:t>9</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31"/>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37B049FD"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1AC3BB9E" w:rsidR="000A2DC3" w:rsidRDefault="000A2DC3" w:rsidP="000A2DC3">
      <w:pPr>
        <w:pStyle w:val="PL"/>
      </w:pPr>
      <w:r>
        <w:t xml:space="preserve">          $ref</w:t>
      </w:r>
      <w:r w:rsidRPr="00B06F7A">
        <w:t>: 'TS295</w:t>
      </w:r>
      <w:r>
        <w:t>7</w:t>
      </w:r>
      <w:r w:rsidRPr="00B06F7A">
        <w:t>1_</w:t>
      </w:r>
      <w:r>
        <w:t>CommonData</w:t>
      </w:r>
      <w:r w:rsidRPr="00B06F7A">
        <w:t>.yaml#/components/schemas/</w:t>
      </w:r>
      <w:r>
        <w:t>Uinteger</w:t>
      </w:r>
      <w:r w:rsidRPr="00B06F7A">
        <w:t>'</w:t>
      </w:r>
    </w:p>
    <w:p w14:paraId="2D4EFA5D" w14:textId="77777777" w:rsidR="00026B75" w:rsidRDefault="00026B75" w:rsidP="00026B75">
      <w:pPr>
        <w:pStyle w:val="PL"/>
      </w:pPr>
      <w:r>
        <w:t xml:space="preserve">        </w:t>
      </w:r>
      <w:r w:rsidRPr="00CF3AF9">
        <w:t>n32KeepaliveTimer</w:t>
      </w:r>
      <w:r>
        <w:t>:</w:t>
      </w:r>
    </w:p>
    <w:p w14:paraId="62016873" w14:textId="49E7848C" w:rsidR="00026B75" w:rsidRPr="00687B9B" w:rsidRDefault="00026B75" w:rsidP="00026B75">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lastRenderedPageBreak/>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0C0BD1">
      <w:pPr>
        <w:pStyle w:val="PL"/>
      </w:pPr>
      <w:r>
        <w:t xml:space="preserve">        senderN32fPort</w:t>
      </w:r>
      <w:r w:rsidR="00CD2B76">
        <w:t>List</w:t>
      </w:r>
      <w:r>
        <w:t>:</w:t>
      </w:r>
    </w:p>
    <w:p w14:paraId="4CD21EBD" w14:textId="77777777" w:rsidR="00CD2B76" w:rsidRPr="00CD2B76" w:rsidRDefault="00CD2B76" w:rsidP="000C0BD1">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0C0BD1">
      <w:pPr>
        <w:pStyle w:val="PL"/>
        <w:rPr>
          <w:noProof/>
          <w:lang w:val="en-US" w:eastAsia="en-US"/>
        </w:rPr>
      </w:pPr>
      <w:r w:rsidRPr="00CD2B76">
        <w:rPr>
          <w:noProof/>
          <w:lang w:val="en-US" w:eastAsia="en-US"/>
        </w:rPr>
        <w:t xml:space="preserve">          items:</w:t>
      </w:r>
    </w:p>
    <w:p w14:paraId="2BB2911D" w14:textId="7C359174" w:rsidR="000A2DC3" w:rsidRPr="00687B9B" w:rsidRDefault="000A2DC3" w:rsidP="000C0BD1">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0CAD2A17" w:rsidR="00CD2B76" w:rsidRDefault="00CD2B76" w:rsidP="000C0BD1">
      <w:pPr>
        <w:pStyle w:val="PL"/>
        <w:rPr>
          <w:noProof/>
          <w:lang w:val="en-US" w:eastAsia="en-US"/>
        </w:rPr>
      </w:pPr>
      <w:r w:rsidRPr="00CD2B76">
        <w:rPr>
          <w:noProof/>
          <w:lang w:val="en-US" w:eastAsia="en-US"/>
        </w:rPr>
        <w:t xml:space="preserve">          minItems: 1</w:t>
      </w:r>
    </w:p>
    <w:p w14:paraId="513A52ED" w14:textId="77777777" w:rsidR="00026B75" w:rsidRDefault="00026B75" w:rsidP="00026B75">
      <w:pPr>
        <w:pStyle w:val="PL"/>
      </w:pPr>
      <w:r>
        <w:t xml:space="preserve">        </w:t>
      </w:r>
      <w:r w:rsidRPr="00CF3AF9">
        <w:t>n32KeepaliveTimer</w:t>
      </w:r>
      <w:r>
        <w:t>:</w:t>
      </w:r>
    </w:p>
    <w:p w14:paraId="6A3465F5" w14:textId="458C28B0" w:rsidR="00026B75" w:rsidRPr="00CD2B76" w:rsidRDefault="00026B75" w:rsidP="00026B75">
      <w:pPr>
        <w:pStyle w:val="PL"/>
        <w:rPr>
          <w:noProof/>
          <w:lang w:val="en-US" w:eastAsia="en-US"/>
        </w:rPr>
      </w:pPr>
      <w:r>
        <w:t xml:space="preserve">          </w:t>
      </w:r>
      <w:r w:rsidRPr="00491ADA">
        <w:t>$ref: 'TS29571_CommonData.yaml#/components/schemas/DurationSec'</w:t>
      </w:r>
    </w:p>
    <w:p w14:paraId="66504C9E" w14:textId="77777777" w:rsidR="000D5C20" w:rsidRPr="00687B9B" w:rsidRDefault="000D5C20" w:rsidP="000C0BD1">
      <w:pPr>
        <w:pStyle w:val="PL"/>
        <w:rPr>
          <w:lang w:val="en-US"/>
        </w:rPr>
      </w:pPr>
    </w:p>
    <w:p w14:paraId="31983047" w14:textId="34087315" w:rsidR="000D5C20" w:rsidRDefault="000D5C20" w:rsidP="000C0BD1">
      <w:pPr>
        <w:pStyle w:val="PL"/>
        <w:rPr>
          <w:lang w:val="en-US"/>
        </w:rPr>
      </w:pPr>
      <w:r w:rsidRPr="00687B9B">
        <w:rPr>
          <w:lang w:val="en-US"/>
        </w:rPr>
        <w:t xml:space="preserve">    SecParamExchReqData:</w:t>
      </w:r>
    </w:p>
    <w:p w14:paraId="31335EFF" w14:textId="1D436D5D" w:rsidR="00966E77" w:rsidRPr="00687B9B" w:rsidRDefault="00126CF2" w:rsidP="000C0BD1">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C0BD1">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0C0BD1">
      <w:pPr>
        <w:pStyle w:val="PL"/>
        <w:rPr>
          <w:lang w:val="en-US"/>
        </w:rPr>
      </w:pPr>
      <w:r w:rsidRPr="005A785B">
        <w:rPr>
          <w:lang w:val="en-US"/>
        </w:rPr>
        <w:t xml:space="preserve">          minItems: 1</w:t>
      </w:r>
    </w:p>
    <w:p w14:paraId="7F157BEE" w14:textId="77777777" w:rsidR="00564795" w:rsidRPr="00885A06" w:rsidRDefault="00564795" w:rsidP="000C0BD1">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0C0BD1">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0C0BD1">
      <w:pPr>
        <w:pStyle w:val="PL"/>
        <w:rPr>
          <w:lang w:val="en-US"/>
        </w:rPr>
      </w:pPr>
    </w:p>
    <w:p w14:paraId="546E7505" w14:textId="3D295217" w:rsidR="000D5C20" w:rsidRDefault="000D5C20" w:rsidP="000C0BD1">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0C0BD1">
      <w:pPr>
        <w:pStyle w:val="PL"/>
        <w:rPr>
          <w:lang w:val="en-US"/>
        </w:rPr>
      </w:pPr>
    </w:p>
    <w:p w14:paraId="6CE77DED" w14:textId="77777777" w:rsidR="00564795" w:rsidRPr="00885A06" w:rsidRDefault="00564795" w:rsidP="000C0BD1">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0C0BD1">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0C0BD1">
      <w:pPr>
        <w:pStyle w:val="PL"/>
        <w:rPr>
          <w:lang w:val="en-US"/>
        </w:rPr>
      </w:pPr>
      <w:r w:rsidRPr="00885A06">
        <w:rPr>
          <w:lang w:val="en-US"/>
        </w:rPr>
        <w:t xml:space="preserve">      type: object</w:t>
      </w:r>
    </w:p>
    <w:p w14:paraId="502A2DCD" w14:textId="77777777" w:rsidR="00564795" w:rsidRPr="00885A06" w:rsidRDefault="00564795" w:rsidP="000C0BD1">
      <w:pPr>
        <w:pStyle w:val="PL"/>
        <w:rPr>
          <w:lang w:val="en-US"/>
        </w:rPr>
      </w:pPr>
      <w:r w:rsidRPr="00885A06">
        <w:rPr>
          <w:lang w:val="en-US"/>
        </w:rPr>
        <w:t xml:space="preserve">      properties:</w:t>
      </w:r>
    </w:p>
    <w:p w14:paraId="7D2BEADC" w14:textId="77777777" w:rsidR="00564795" w:rsidRPr="00885A06" w:rsidRDefault="00564795" w:rsidP="000C0BD1">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0C0BD1">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0C0BD1">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0C0BD1">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0C0BD1">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0C0BD1">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0C0BD1">
      <w:pPr>
        <w:pStyle w:val="PL"/>
        <w:rPr>
          <w:lang w:val="en-US"/>
        </w:rPr>
      </w:pPr>
    </w:p>
    <w:p w14:paraId="3C9CB8AE" w14:textId="11DFE50C" w:rsidR="000D5C20" w:rsidRDefault="000D5C20" w:rsidP="000C0BD1">
      <w:pPr>
        <w:pStyle w:val="PL"/>
        <w:rPr>
          <w:lang w:val="en-US"/>
        </w:rPr>
      </w:pPr>
      <w:r w:rsidRPr="005A785B">
        <w:rPr>
          <w:lang w:val="en-US"/>
        </w:rPr>
        <w:t xml:space="preserve">    N32fErrorType:</w:t>
      </w:r>
    </w:p>
    <w:p w14:paraId="43757ABD" w14:textId="5E4B2F25" w:rsidR="00C95329" w:rsidRPr="005A785B" w:rsidRDefault="00126CF2" w:rsidP="000C0BD1">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C0BD1">
      <w:pPr>
        <w:pStyle w:val="PL"/>
        <w:rPr>
          <w:lang w:val="en-US"/>
        </w:rPr>
      </w:pPr>
      <w:r w:rsidRPr="005A785B">
        <w:rPr>
          <w:lang w:val="en-US"/>
        </w:rPr>
        <w:t xml:space="preserve">      anyOf:</w:t>
      </w:r>
    </w:p>
    <w:p w14:paraId="4FA1D3C9" w14:textId="77777777" w:rsidR="000D5C20" w:rsidRPr="005A785B" w:rsidRDefault="000D5C20" w:rsidP="000C0BD1">
      <w:pPr>
        <w:pStyle w:val="PL"/>
        <w:rPr>
          <w:lang w:val="en-US"/>
        </w:rPr>
      </w:pPr>
      <w:r w:rsidRPr="005A785B">
        <w:rPr>
          <w:lang w:val="en-US"/>
        </w:rPr>
        <w:t xml:space="preserve">        - type: string</w:t>
      </w:r>
    </w:p>
    <w:p w14:paraId="0E46A8C7" w14:textId="77777777" w:rsidR="000D5C20" w:rsidRPr="005A785B" w:rsidRDefault="000D5C20" w:rsidP="000C0BD1">
      <w:pPr>
        <w:pStyle w:val="PL"/>
        <w:rPr>
          <w:lang w:val="en-US"/>
        </w:rPr>
      </w:pPr>
      <w:r w:rsidRPr="005A785B">
        <w:rPr>
          <w:lang w:val="en-US"/>
        </w:rPr>
        <w:t xml:space="preserve">          enum:</w:t>
      </w:r>
    </w:p>
    <w:p w14:paraId="47C59D34" w14:textId="77777777" w:rsidR="000D5C20" w:rsidRPr="005A785B" w:rsidRDefault="000D5C20" w:rsidP="000C0BD1">
      <w:pPr>
        <w:pStyle w:val="PL"/>
        <w:rPr>
          <w:lang w:val="en-US"/>
        </w:rPr>
      </w:pPr>
      <w:r w:rsidRPr="005A785B">
        <w:rPr>
          <w:lang w:val="en-US"/>
        </w:rPr>
        <w:t xml:space="preserve">            - INTEGRITY_CHECK_FAILED</w:t>
      </w:r>
    </w:p>
    <w:p w14:paraId="032CB59A" w14:textId="77777777" w:rsidR="000D5C20" w:rsidRPr="005A785B" w:rsidRDefault="000D5C20" w:rsidP="000C0BD1">
      <w:pPr>
        <w:pStyle w:val="PL"/>
        <w:rPr>
          <w:lang w:val="en-US"/>
        </w:rPr>
      </w:pPr>
      <w:r w:rsidRPr="005A785B">
        <w:rPr>
          <w:lang w:val="en-US"/>
        </w:rPr>
        <w:t xml:space="preserve">            - INTEGRITY_CHECK_ON_MODIFICATIONS_FAILED</w:t>
      </w:r>
    </w:p>
    <w:p w14:paraId="653F8306" w14:textId="77777777" w:rsidR="000D5C20" w:rsidRPr="005A785B" w:rsidRDefault="000D5C20" w:rsidP="000C0BD1">
      <w:pPr>
        <w:pStyle w:val="PL"/>
        <w:rPr>
          <w:lang w:val="en-US"/>
        </w:rPr>
      </w:pPr>
      <w:r w:rsidRPr="005A785B">
        <w:rPr>
          <w:lang w:val="en-US"/>
        </w:rPr>
        <w:t xml:space="preserve">            - MODIFICATIONS_INSTRUCTIONS_FAILED</w:t>
      </w:r>
    </w:p>
    <w:p w14:paraId="50927238" w14:textId="77777777" w:rsidR="000D5C20" w:rsidRPr="005A785B" w:rsidRDefault="000D5C20" w:rsidP="000C0BD1">
      <w:pPr>
        <w:pStyle w:val="PL"/>
        <w:rPr>
          <w:lang w:val="en-US"/>
        </w:rPr>
      </w:pPr>
      <w:r w:rsidRPr="005A785B">
        <w:rPr>
          <w:lang w:val="en-US"/>
        </w:rPr>
        <w:t xml:space="preserve">            - DECIPHERING_FAILED</w:t>
      </w:r>
    </w:p>
    <w:p w14:paraId="1D34B48C" w14:textId="77777777" w:rsidR="000D5C20" w:rsidRDefault="000D5C20" w:rsidP="000C0BD1">
      <w:pPr>
        <w:pStyle w:val="PL"/>
        <w:rPr>
          <w:lang w:val="en-US"/>
        </w:rPr>
      </w:pPr>
      <w:r w:rsidRPr="005A785B">
        <w:rPr>
          <w:lang w:val="en-US"/>
        </w:rPr>
        <w:t xml:space="preserve">            - MESSAGE_RECONSTRUCTION_FAILED</w:t>
      </w:r>
    </w:p>
    <w:p w14:paraId="09FF2F69" w14:textId="77777777" w:rsidR="00160AD1" w:rsidRDefault="00160AD1" w:rsidP="000C0BD1">
      <w:pPr>
        <w:pStyle w:val="PL"/>
      </w:pPr>
      <w:r w:rsidRPr="005A785B">
        <w:rPr>
          <w:lang w:val="en-US"/>
        </w:rPr>
        <w:t xml:space="preserve">            -</w:t>
      </w:r>
      <w:r>
        <w:rPr>
          <w:lang w:val="en-US"/>
        </w:rPr>
        <w:t xml:space="preserve"> </w:t>
      </w:r>
      <w:r>
        <w:t>CONTEXT_NOT_FOUND</w:t>
      </w:r>
    </w:p>
    <w:p w14:paraId="1DCA8CBD" w14:textId="77777777" w:rsidR="00160AD1" w:rsidRDefault="00160AD1" w:rsidP="000C0B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0C0BD1">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0C0BD1">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0C0BD1">
      <w:pPr>
        <w:pStyle w:val="PL"/>
      </w:pPr>
      <w:r w:rsidRPr="00885A06">
        <w:rPr>
          <w:lang w:val="en-US"/>
        </w:rPr>
        <w:t xml:space="preserve">            - </w:t>
      </w:r>
      <w:r w:rsidRPr="0065610A">
        <w:rPr>
          <w:lang w:val="en-US"/>
        </w:rPr>
        <w:t>NETWORK_MAINTENANCE</w:t>
      </w:r>
    </w:p>
    <w:p w14:paraId="06730D04" w14:textId="77777777" w:rsidR="00564795" w:rsidRPr="00885A06" w:rsidRDefault="00564795" w:rsidP="000C0BD1">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0C0BD1">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0C0BD1">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0C0BD1">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0C0BD1">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C0BD1">
      <w:pPr>
        <w:pStyle w:val="PL"/>
        <w:rPr>
          <w:lang w:val="en-US"/>
        </w:rPr>
      </w:pPr>
      <w:r w:rsidRPr="005A785B">
        <w:rPr>
          <w:lang w:val="en-US"/>
        </w:rPr>
        <w:t xml:space="preserve">        - type: string</w:t>
      </w:r>
    </w:p>
    <w:p w14:paraId="28A6CE2A" w14:textId="77777777" w:rsidR="00564795" w:rsidRPr="005A785B" w:rsidRDefault="00564795" w:rsidP="000C0BD1">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0C0BD1">
      <w:pPr>
        <w:pStyle w:val="PL"/>
        <w:rPr>
          <w:lang w:val="en-US"/>
        </w:rPr>
      </w:pPr>
    </w:p>
    <w:p w14:paraId="699FDE62" w14:textId="77777777" w:rsidR="00564795" w:rsidRPr="00885A06" w:rsidRDefault="00564795" w:rsidP="000C0BD1">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0C0BD1">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0C0BD1">
      <w:pPr>
        <w:pStyle w:val="PL"/>
        <w:rPr>
          <w:lang w:val="en-US"/>
        </w:rPr>
      </w:pPr>
      <w:r w:rsidRPr="00885A06">
        <w:rPr>
          <w:lang w:val="en-US"/>
        </w:rPr>
        <w:t xml:space="preserve">      anyOf:</w:t>
      </w:r>
    </w:p>
    <w:p w14:paraId="2C8AE822" w14:textId="77777777" w:rsidR="00564795" w:rsidRPr="00885A06" w:rsidRDefault="00564795" w:rsidP="000C0BD1">
      <w:pPr>
        <w:pStyle w:val="PL"/>
        <w:rPr>
          <w:lang w:val="en-US"/>
        </w:rPr>
      </w:pPr>
      <w:r w:rsidRPr="00885A06">
        <w:rPr>
          <w:lang w:val="en-US"/>
        </w:rPr>
        <w:t xml:space="preserve">        - type: string</w:t>
      </w:r>
    </w:p>
    <w:p w14:paraId="67F81AF2" w14:textId="77777777" w:rsidR="00564795" w:rsidRPr="00885A06" w:rsidRDefault="00564795" w:rsidP="000C0BD1">
      <w:pPr>
        <w:pStyle w:val="PL"/>
        <w:rPr>
          <w:lang w:val="en-US"/>
        </w:rPr>
      </w:pPr>
      <w:r w:rsidRPr="00885A06">
        <w:rPr>
          <w:lang w:val="en-US"/>
        </w:rPr>
        <w:t xml:space="preserve">          enum:</w:t>
      </w:r>
    </w:p>
    <w:p w14:paraId="342E9167" w14:textId="77777777" w:rsidR="00564795" w:rsidRPr="00885A06" w:rsidRDefault="00564795" w:rsidP="000C0BD1">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0C0BD1">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0C0BD1">
      <w:pPr>
        <w:pStyle w:val="PL"/>
        <w:rPr>
          <w:lang w:val="en-US"/>
        </w:rPr>
      </w:pPr>
      <w:r w:rsidRPr="00885A06">
        <w:rPr>
          <w:lang w:val="en-US"/>
        </w:rPr>
        <w:t xml:space="preserve">            - </w:t>
      </w:r>
      <w:r w:rsidRPr="00DF718E">
        <w:rPr>
          <w:lang w:val="en-US"/>
        </w:rPr>
        <w:t>REESTABLISH</w:t>
      </w:r>
    </w:p>
    <w:p w14:paraId="446C6FD0" w14:textId="5C146619" w:rsidR="00564795" w:rsidRDefault="00564795" w:rsidP="000C0BD1">
      <w:pPr>
        <w:pStyle w:val="PL"/>
        <w:rPr>
          <w:lang w:val="en-US"/>
        </w:rPr>
      </w:pPr>
      <w:r w:rsidRPr="00885A06">
        <w:rPr>
          <w:lang w:val="en-US"/>
        </w:rPr>
        <w:t xml:space="preserve">        - type: string</w:t>
      </w:r>
    </w:p>
    <w:p w14:paraId="159DAC3E" w14:textId="46E30835" w:rsidR="002E42D2" w:rsidRDefault="002E42D2" w:rsidP="000C0BD1">
      <w:pPr>
        <w:pStyle w:val="PL"/>
        <w:rPr>
          <w:lang w:val="en-US"/>
        </w:rPr>
      </w:pPr>
    </w:p>
    <w:p w14:paraId="37D63E19" w14:textId="77777777" w:rsidR="002E42D2" w:rsidRPr="00E20B29" w:rsidRDefault="002E42D2" w:rsidP="002E42D2">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2E42D2">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2E42D2">
      <w:pPr>
        <w:pStyle w:val="PL"/>
        <w:rPr>
          <w:lang w:val="en-US"/>
        </w:rPr>
      </w:pPr>
      <w:r w:rsidRPr="00E20B29">
        <w:rPr>
          <w:lang w:val="en-US"/>
        </w:rPr>
        <w:t xml:space="preserve">      allOf:</w:t>
      </w:r>
    </w:p>
    <w:p w14:paraId="4C4B7DA1" w14:textId="77777777" w:rsidR="002E42D2" w:rsidRPr="00E20B29" w:rsidRDefault="002E42D2" w:rsidP="002E42D2">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2E42D2">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2E42D2">
      <w:pPr>
        <w:pStyle w:val="PL"/>
        <w:rPr>
          <w:lang w:val="en-US"/>
        </w:rPr>
      </w:pPr>
    </w:p>
    <w:p w14:paraId="2A7EEC1F" w14:textId="77777777" w:rsidR="002E42D2" w:rsidRPr="00E20B29" w:rsidRDefault="002E42D2" w:rsidP="002E42D2">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2E42D2">
      <w:pPr>
        <w:pStyle w:val="PL"/>
        <w:rPr>
          <w:lang w:val="en-US"/>
        </w:rPr>
      </w:pPr>
      <w:r w:rsidRPr="00E20B29">
        <w:rPr>
          <w:lang w:val="en-US"/>
        </w:rPr>
        <w:t xml:space="preserve">      description: Additional information in the redirection response</w:t>
      </w:r>
    </w:p>
    <w:p w14:paraId="2ACDD84C" w14:textId="77777777" w:rsidR="002E42D2" w:rsidRDefault="002E42D2" w:rsidP="002E42D2">
      <w:pPr>
        <w:pStyle w:val="PL"/>
        <w:rPr>
          <w:lang w:val="en-US"/>
        </w:rPr>
      </w:pPr>
      <w:r w:rsidRPr="00E20B29">
        <w:rPr>
          <w:lang w:val="en-US"/>
        </w:rPr>
        <w:t xml:space="preserve">      type: object</w:t>
      </w:r>
    </w:p>
    <w:p w14:paraId="35EFA8B6" w14:textId="77777777" w:rsidR="002E42D2" w:rsidRPr="00E20B29" w:rsidRDefault="002E42D2" w:rsidP="002E42D2">
      <w:pPr>
        <w:pStyle w:val="PL"/>
        <w:rPr>
          <w:lang w:val="en-US"/>
        </w:rPr>
      </w:pPr>
      <w:r w:rsidRPr="00E20B29">
        <w:rPr>
          <w:lang w:val="en-US"/>
        </w:rPr>
        <w:t xml:space="preserve">      properties:</w:t>
      </w:r>
    </w:p>
    <w:p w14:paraId="4628246F" w14:textId="77777777" w:rsidR="002E42D2" w:rsidRPr="00E20B29" w:rsidRDefault="002E42D2" w:rsidP="002E42D2">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2E42D2">
      <w:pPr>
        <w:pStyle w:val="PL"/>
        <w:rPr>
          <w:lang w:val="en-US"/>
        </w:rPr>
      </w:pPr>
      <w:r w:rsidRPr="00E20B29">
        <w:rPr>
          <w:lang w:val="en-US"/>
        </w:rPr>
        <w:t xml:space="preserve">          $ref: 'TS29571_CommonData.yaml#/components/schemas/Fqdn'</w:t>
      </w:r>
    </w:p>
    <w:p w14:paraId="00783166" w14:textId="77777777" w:rsidR="000D5C20" w:rsidRDefault="000D5C20" w:rsidP="000D5C20"/>
    <w:p w14:paraId="1E0BC88F" w14:textId="77777777" w:rsidR="000D5C20" w:rsidRDefault="000D5C20" w:rsidP="0025757A">
      <w:pPr>
        <w:pStyle w:val="Heading1"/>
      </w:pPr>
      <w:bookmarkStart w:id="1833" w:name="_Toc24986460"/>
      <w:bookmarkStart w:id="1834" w:name="_Toc34205888"/>
      <w:bookmarkStart w:id="1835" w:name="_Toc39062072"/>
      <w:bookmarkStart w:id="1836" w:name="_Toc43277314"/>
      <w:bookmarkStart w:id="1837" w:name="_Toc49847644"/>
      <w:bookmarkStart w:id="1838" w:name="_Toc56419625"/>
      <w:bookmarkStart w:id="1839" w:name="_Toc112683432"/>
      <w:bookmarkStart w:id="1840" w:name="_Toc168306991"/>
      <w:bookmarkStart w:id="1841" w:name="_Hlk168306281"/>
      <w:bookmarkStart w:id="1842" w:name="_Toc192836893"/>
      <w:r>
        <w:t>A.3</w:t>
      </w:r>
      <w:r>
        <w:tab/>
        <w:t>JOSE Protected Message Forwarding API on N32-f</w:t>
      </w:r>
      <w:bookmarkEnd w:id="1833"/>
      <w:bookmarkEnd w:id="1834"/>
      <w:bookmarkEnd w:id="1835"/>
      <w:bookmarkEnd w:id="1836"/>
      <w:bookmarkEnd w:id="1837"/>
      <w:bookmarkEnd w:id="1838"/>
      <w:bookmarkEnd w:id="1839"/>
      <w:bookmarkEnd w:id="1840"/>
      <w:bookmarkEnd w:id="1842"/>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41"/>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lastRenderedPageBreak/>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lastRenderedPageBreak/>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lastRenderedPageBreak/>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lastRenderedPageBreak/>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0C0BD1">
      <w:pPr>
        <w:pStyle w:val="PL"/>
      </w:pPr>
      <w:r w:rsidRPr="00270007">
        <w:t xml:space="preserve">          type: string</w:t>
      </w:r>
    </w:p>
    <w:p w14:paraId="3E1D1777" w14:textId="77777777" w:rsidR="00E67BD3" w:rsidRPr="00DA67C9" w:rsidRDefault="00E67BD3" w:rsidP="000C0BD1">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0C0BD1">
      <w:pPr>
        <w:pStyle w:val="PL"/>
      </w:pPr>
      <w:r w:rsidRPr="00DA67C9">
        <w:rPr>
          <w:lang w:val="en-US"/>
        </w:rPr>
        <w:t xml:space="preserve">          $ref: 'TS29571_CommonData.yaml#/components/schemas/Fqdn'</w:t>
      </w:r>
    </w:p>
    <w:p w14:paraId="55497B4E" w14:textId="1617D5AF" w:rsidR="000D5C20" w:rsidRDefault="000D5C20" w:rsidP="000C0BD1">
      <w:pPr>
        <w:pStyle w:val="PL"/>
      </w:pPr>
      <w:r w:rsidRPr="00270007">
        <w:t xml:space="preserve">    Modifications:</w:t>
      </w:r>
    </w:p>
    <w:p w14:paraId="68193D11" w14:textId="5D0E318B" w:rsidR="00FC55AC" w:rsidRPr="00270007" w:rsidRDefault="00126CF2" w:rsidP="000C0BD1">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C0BD1">
      <w:pPr>
        <w:pStyle w:val="PL"/>
      </w:pPr>
      <w:r w:rsidRPr="00270007">
        <w:t xml:space="preserve">      type: object</w:t>
      </w:r>
    </w:p>
    <w:p w14:paraId="12E625EE" w14:textId="77777777" w:rsidR="000D5C20" w:rsidRPr="00270007" w:rsidRDefault="000D5C20" w:rsidP="000C0BD1">
      <w:pPr>
        <w:pStyle w:val="PL"/>
      </w:pPr>
      <w:r w:rsidRPr="00270007">
        <w:t xml:space="preserve">      required:</w:t>
      </w:r>
    </w:p>
    <w:p w14:paraId="2249C50C" w14:textId="77777777" w:rsidR="000D5C20" w:rsidRPr="00270007" w:rsidRDefault="000D5C20" w:rsidP="000C0BD1">
      <w:pPr>
        <w:pStyle w:val="PL"/>
      </w:pPr>
      <w:r w:rsidRPr="00270007">
        <w:t xml:space="preserve">        - identity</w:t>
      </w:r>
    </w:p>
    <w:p w14:paraId="03192FEF" w14:textId="77777777" w:rsidR="000D5C20" w:rsidRPr="00270007" w:rsidRDefault="000D5C20" w:rsidP="000C0BD1">
      <w:pPr>
        <w:pStyle w:val="PL"/>
      </w:pPr>
      <w:r w:rsidRPr="00270007">
        <w:t xml:space="preserve">      properties:</w:t>
      </w:r>
    </w:p>
    <w:p w14:paraId="78509DBE" w14:textId="77777777" w:rsidR="000D5C20" w:rsidRDefault="000D5C20" w:rsidP="000C0BD1">
      <w:pPr>
        <w:pStyle w:val="PL"/>
      </w:pPr>
      <w:r w:rsidRPr="00270007">
        <w:t xml:space="preserve">        identity:</w:t>
      </w:r>
    </w:p>
    <w:p w14:paraId="40BD7723" w14:textId="1F25CD42" w:rsidR="00C22EFF" w:rsidRPr="00C22EFF" w:rsidRDefault="00C22EFF" w:rsidP="000C0BD1">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C0BD1">
      <w:pPr>
        <w:pStyle w:val="PL"/>
      </w:pPr>
      <w:r w:rsidRPr="00270007">
        <w:t xml:space="preserve">        operations:</w:t>
      </w:r>
    </w:p>
    <w:p w14:paraId="1583A1B6" w14:textId="77777777" w:rsidR="000D5C20" w:rsidRPr="00270007" w:rsidRDefault="000D5C20" w:rsidP="000C0BD1">
      <w:pPr>
        <w:pStyle w:val="PL"/>
      </w:pPr>
      <w:r w:rsidRPr="00270007">
        <w:t xml:space="preserve">          type: array</w:t>
      </w:r>
    </w:p>
    <w:p w14:paraId="75DF8F9E" w14:textId="77777777" w:rsidR="000D5C20" w:rsidRPr="00270007" w:rsidRDefault="000D5C20" w:rsidP="000C0BD1">
      <w:pPr>
        <w:pStyle w:val="PL"/>
      </w:pPr>
      <w:r w:rsidRPr="00270007">
        <w:t xml:space="preserve">          items:</w:t>
      </w:r>
    </w:p>
    <w:p w14:paraId="1C958BB3" w14:textId="77777777" w:rsidR="000D5C20" w:rsidRPr="00270007" w:rsidRDefault="000D5C20" w:rsidP="000C0BD1">
      <w:pPr>
        <w:pStyle w:val="PL"/>
      </w:pPr>
      <w:r w:rsidRPr="00270007">
        <w:t xml:space="preserve">            $ref: 'TS29571_CommonData.yaml#/components/</w:t>
      </w:r>
      <w:r>
        <w:t>schemas/</w:t>
      </w:r>
      <w:r w:rsidRPr="00270007">
        <w:t>PatchItem'</w:t>
      </w:r>
    </w:p>
    <w:p w14:paraId="301D09B3" w14:textId="77777777" w:rsidR="000D5C20" w:rsidRDefault="000D5C20" w:rsidP="000C0BD1">
      <w:pPr>
        <w:pStyle w:val="PL"/>
      </w:pPr>
      <w:r w:rsidRPr="00270007">
        <w:t xml:space="preserve">          minItems: 1</w:t>
      </w:r>
    </w:p>
    <w:p w14:paraId="020AB655" w14:textId="77777777" w:rsidR="00DC50E8" w:rsidRPr="00270007" w:rsidRDefault="00DC50E8" w:rsidP="000C0BD1">
      <w:pPr>
        <w:pStyle w:val="PL"/>
      </w:pPr>
      <w:r w:rsidRPr="00270007">
        <w:t xml:space="preserve">        tag:</w:t>
      </w:r>
    </w:p>
    <w:p w14:paraId="4A69ED52" w14:textId="70019B3D" w:rsidR="00DC50E8" w:rsidRPr="00270007" w:rsidRDefault="00DC50E8" w:rsidP="000C0BD1">
      <w:pPr>
        <w:pStyle w:val="PL"/>
      </w:pPr>
      <w:r w:rsidRPr="00270007">
        <w:t xml:space="preserve">          type: string</w:t>
      </w:r>
    </w:p>
    <w:p w14:paraId="6509F04A" w14:textId="0D03D9F1" w:rsidR="000D5C20" w:rsidRDefault="000D5C20" w:rsidP="000C0BD1">
      <w:pPr>
        <w:pStyle w:val="PL"/>
      </w:pPr>
      <w:r w:rsidRPr="00270007">
        <w:t xml:space="preserve">    IndexToEncryptedValue:</w:t>
      </w:r>
    </w:p>
    <w:p w14:paraId="351C7D71" w14:textId="236826A3" w:rsidR="00FC55AC" w:rsidRPr="00270007" w:rsidRDefault="00126CF2" w:rsidP="000C0BD1">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C0BD1">
      <w:pPr>
        <w:pStyle w:val="PL"/>
      </w:pPr>
      <w:r w:rsidRPr="00270007">
        <w:t xml:space="preserve">      type: object</w:t>
      </w:r>
    </w:p>
    <w:p w14:paraId="410FAA7A" w14:textId="77777777" w:rsidR="000D5C20" w:rsidRPr="00270007" w:rsidRDefault="000D5C20" w:rsidP="000C0BD1">
      <w:pPr>
        <w:pStyle w:val="PL"/>
      </w:pPr>
      <w:r w:rsidRPr="00270007">
        <w:t xml:space="preserve">      required:</w:t>
      </w:r>
    </w:p>
    <w:p w14:paraId="110BD0AE" w14:textId="77777777" w:rsidR="000D5C20" w:rsidRPr="00270007" w:rsidRDefault="000D5C20" w:rsidP="000C0BD1">
      <w:pPr>
        <w:pStyle w:val="PL"/>
      </w:pPr>
      <w:r w:rsidRPr="00270007">
        <w:t xml:space="preserve">        - encBlockIndex</w:t>
      </w:r>
    </w:p>
    <w:p w14:paraId="0D516C32" w14:textId="77777777" w:rsidR="000D5C20" w:rsidRPr="00270007" w:rsidRDefault="000D5C20" w:rsidP="000C0BD1">
      <w:pPr>
        <w:pStyle w:val="PL"/>
      </w:pPr>
      <w:r w:rsidRPr="00270007">
        <w:t xml:space="preserve">      properties:</w:t>
      </w:r>
    </w:p>
    <w:p w14:paraId="07B06A7F" w14:textId="77777777" w:rsidR="000D5C20" w:rsidRPr="00270007" w:rsidRDefault="000D5C20" w:rsidP="000C0BD1">
      <w:pPr>
        <w:pStyle w:val="PL"/>
      </w:pPr>
      <w:r w:rsidRPr="00270007">
        <w:t xml:space="preserve">        encBlockIndex:</w:t>
      </w:r>
    </w:p>
    <w:p w14:paraId="15F243AF" w14:textId="77777777" w:rsidR="000D5C20" w:rsidRPr="00270007" w:rsidRDefault="000D5C20" w:rsidP="000C0BD1">
      <w:pPr>
        <w:pStyle w:val="PL"/>
      </w:pPr>
      <w:r w:rsidRPr="00270007">
        <w:t xml:space="preserve">          $ref: 'TS29571_CommonData.yaml#/components/</w:t>
      </w:r>
      <w:r>
        <w:t>schemas/</w:t>
      </w:r>
      <w:r w:rsidRPr="00270007">
        <w:t>Uinteger'</w:t>
      </w:r>
    </w:p>
    <w:p w14:paraId="0A1B573C" w14:textId="1D3FB312" w:rsidR="000D5C20" w:rsidRDefault="000D5C20" w:rsidP="000C0BD1">
      <w:pPr>
        <w:pStyle w:val="PL"/>
      </w:pPr>
      <w:r w:rsidRPr="00270007">
        <w:t xml:space="preserve">    EncodedHttpHeaderValue:</w:t>
      </w:r>
    </w:p>
    <w:p w14:paraId="37EF5340" w14:textId="327DC232" w:rsidR="00FC55AC" w:rsidRPr="00270007" w:rsidRDefault="00126CF2" w:rsidP="000C0BD1">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C0BD1">
      <w:pPr>
        <w:pStyle w:val="PL"/>
      </w:pPr>
      <w:r w:rsidRPr="00270007">
        <w:t xml:space="preserve">      oneOf:</w:t>
      </w:r>
    </w:p>
    <w:p w14:paraId="33977817" w14:textId="77777777" w:rsidR="000D5C20" w:rsidRPr="00270007" w:rsidRDefault="000D5C20" w:rsidP="000C0BD1">
      <w:pPr>
        <w:pStyle w:val="PL"/>
      </w:pPr>
      <w:r w:rsidRPr="00270007">
        <w:t xml:space="preserve">        - type: string</w:t>
      </w:r>
    </w:p>
    <w:p w14:paraId="54E6EBC3" w14:textId="670B4EE2" w:rsidR="000D5C20" w:rsidRDefault="000D5C20" w:rsidP="000C0BD1">
      <w:pPr>
        <w:pStyle w:val="PL"/>
      </w:pPr>
      <w:r w:rsidRPr="00386A6E">
        <w:t xml:space="preserve">        - $ref: '#/components/schemas/IndexToEncryptedValue'</w:t>
      </w:r>
    </w:p>
    <w:p w14:paraId="37DE2146" w14:textId="77777777" w:rsidR="00FB01AF" w:rsidRPr="00386A6E" w:rsidRDefault="00FB01AF" w:rsidP="000C0BD1">
      <w:pPr>
        <w:pStyle w:val="PL"/>
      </w:pPr>
    </w:p>
    <w:p w14:paraId="72F0AD08" w14:textId="6DB0F307" w:rsidR="00FB01AF" w:rsidRDefault="00FB01AF" w:rsidP="000C0BD1">
      <w:pPr>
        <w:pStyle w:val="PL"/>
      </w:pPr>
      <w:r>
        <w:t xml:space="preserve">    ProblemDetailsMsgForwarding:</w:t>
      </w:r>
    </w:p>
    <w:p w14:paraId="38684177" w14:textId="080EC084" w:rsidR="006D7D77" w:rsidRDefault="006D7D77" w:rsidP="000C0BD1">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0C0BD1">
      <w:pPr>
        <w:pStyle w:val="PL"/>
      </w:pPr>
      <w:r>
        <w:t xml:space="preserve">      allOf:</w:t>
      </w:r>
    </w:p>
    <w:p w14:paraId="0A433987" w14:textId="77777777" w:rsidR="00FB01AF" w:rsidRDefault="00FB01AF" w:rsidP="000C0BD1">
      <w:pPr>
        <w:pStyle w:val="PL"/>
      </w:pPr>
      <w:r>
        <w:t xml:space="preserve">        - $ref: 'TS29571_CommonData.yaml#/components/schemas/ProblemDetails'</w:t>
      </w:r>
    </w:p>
    <w:p w14:paraId="5002B460" w14:textId="77777777" w:rsidR="00FB01AF" w:rsidRDefault="00FB01AF" w:rsidP="000C0BD1">
      <w:pPr>
        <w:pStyle w:val="PL"/>
      </w:pPr>
      <w:r>
        <w:t xml:space="preserve">        - $ref: '#/components/schemas/AdditionInfoMsgForwarding'</w:t>
      </w:r>
    </w:p>
    <w:p w14:paraId="12CEB9E5" w14:textId="77777777" w:rsidR="00FB01AF" w:rsidRDefault="00FB01AF" w:rsidP="000C0BD1">
      <w:pPr>
        <w:pStyle w:val="PL"/>
      </w:pPr>
    </w:p>
    <w:p w14:paraId="1FBE32B3" w14:textId="77777777" w:rsidR="00FB01AF" w:rsidRDefault="00FB01AF" w:rsidP="000C0BD1">
      <w:pPr>
        <w:pStyle w:val="PL"/>
      </w:pPr>
      <w:r>
        <w:t xml:space="preserve">    AdditionInfoMsgForwarding:</w:t>
      </w:r>
    </w:p>
    <w:p w14:paraId="5EABD2D2" w14:textId="77777777" w:rsidR="00FB01AF" w:rsidRDefault="00FB01AF" w:rsidP="000C0BD1">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0C0BD1">
      <w:pPr>
        <w:pStyle w:val="PL"/>
      </w:pPr>
      <w:r>
        <w:t xml:space="preserve">      properties:</w:t>
      </w:r>
    </w:p>
    <w:p w14:paraId="6B29D115" w14:textId="77777777" w:rsidR="00FB01AF" w:rsidRDefault="00FB01AF" w:rsidP="000C0BD1">
      <w:pPr>
        <w:pStyle w:val="PL"/>
      </w:pPr>
      <w:r>
        <w:t xml:space="preserve">        </w:t>
      </w:r>
      <w:r w:rsidRPr="00A73917">
        <w:t>suggestedStatusCode</w:t>
      </w:r>
      <w:r>
        <w:t>:</w:t>
      </w:r>
    </w:p>
    <w:p w14:paraId="3E46F2FD" w14:textId="77777777" w:rsidR="00FB01AF" w:rsidRDefault="00FB01AF" w:rsidP="000C0BD1">
      <w:pPr>
        <w:pStyle w:val="PL"/>
      </w:pPr>
      <w:r>
        <w:lastRenderedPageBreak/>
        <w:t xml:space="preserve">          type: integer</w:t>
      </w:r>
    </w:p>
    <w:p w14:paraId="42E4A98E" w14:textId="77777777" w:rsidR="00FB01AF" w:rsidRDefault="00FB01AF" w:rsidP="000C0BD1">
      <w:pPr>
        <w:pStyle w:val="PL"/>
      </w:pPr>
      <w:r>
        <w:t xml:space="preserve">        </w:t>
      </w:r>
      <w:r w:rsidRPr="00A73917">
        <w:t>suggestedProblemDetails</w:t>
      </w:r>
      <w:r>
        <w:t>:</w:t>
      </w:r>
    </w:p>
    <w:p w14:paraId="39EF76C6" w14:textId="310F9EFF" w:rsidR="000D5C20" w:rsidRDefault="00FB01AF" w:rsidP="000C0BD1">
      <w:pPr>
        <w:pStyle w:val="PL"/>
      </w:pPr>
      <w:r>
        <w:t xml:space="preserve">          $ref: 'TS29571_CommonData.yaml#/components/schemas/ProblemDetails'</w:t>
      </w:r>
    </w:p>
    <w:p w14:paraId="02A89A06" w14:textId="77777777" w:rsidR="00564795" w:rsidRDefault="00564795" w:rsidP="000C0BD1">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0C0BD1">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0C0BD1">
      <w:pPr>
        <w:pStyle w:val="PL"/>
      </w:pPr>
    </w:p>
    <w:p w14:paraId="1B0C4B06" w14:textId="77777777" w:rsidR="006B2F95" w:rsidRDefault="006B2F95" w:rsidP="000C0BD1">
      <w:pPr>
        <w:pStyle w:val="PL"/>
      </w:pPr>
      <w:r>
        <w:t>#</w:t>
      </w:r>
    </w:p>
    <w:p w14:paraId="41A6DE46" w14:textId="77777777" w:rsidR="006B2F95" w:rsidRDefault="006B2F95" w:rsidP="000C0BD1">
      <w:pPr>
        <w:pStyle w:val="PL"/>
      </w:pPr>
      <w:r w:rsidRPr="000B71E3">
        <w:t># SIMPLE TYPES</w:t>
      </w:r>
    </w:p>
    <w:p w14:paraId="39AA0D01" w14:textId="77777777" w:rsidR="006B2F95" w:rsidRDefault="006B2F95" w:rsidP="000C0BD1">
      <w:pPr>
        <w:pStyle w:val="PL"/>
      </w:pPr>
      <w:r>
        <w:t>#</w:t>
      </w:r>
    </w:p>
    <w:p w14:paraId="4BC1B694" w14:textId="77777777" w:rsidR="006B2F95" w:rsidRDefault="006B2F95" w:rsidP="000C0BD1">
      <w:pPr>
        <w:pStyle w:val="PL"/>
      </w:pPr>
    </w:p>
    <w:p w14:paraId="61863616" w14:textId="77777777" w:rsidR="006B2F95" w:rsidRDefault="006B2F95" w:rsidP="000C0BD1">
      <w:pPr>
        <w:pStyle w:val="PL"/>
      </w:pPr>
      <w:r>
        <w:t>#</w:t>
      </w:r>
    </w:p>
    <w:p w14:paraId="74D5E087" w14:textId="77777777" w:rsidR="006B2F95" w:rsidRDefault="006B2F95" w:rsidP="000C0BD1">
      <w:pPr>
        <w:pStyle w:val="PL"/>
      </w:pPr>
      <w:r w:rsidRPr="000B71E3">
        <w:t xml:space="preserve"># </w:t>
      </w:r>
      <w:r>
        <w:t>ENUMS</w:t>
      </w:r>
    </w:p>
    <w:p w14:paraId="4ABF32C1" w14:textId="4C138285" w:rsidR="006B2F95" w:rsidRDefault="006B2F95" w:rsidP="000C0BD1">
      <w:pPr>
        <w:pStyle w:val="PL"/>
      </w:pPr>
      <w:r>
        <w:t>#</w:t>
      </w:r>
    </w:p>
    <w:p w14:paraId="32AC6917" w14:textId="77777777" w:rsidR="000D5C20" w:rsidRDefault="000D5C20" w:rsidP="0025757A">
      <w:pPr>
        <w:pStyle w:val="Heading1"/>
      </w:pPr>
      <w:bookmarkStart w:id="1843" w:name="_Toc24986461"/>
      <w:bookmarkStart w:id="1844" w:name="_Toc34205889"/>
      <w:bookmarkStart w:id="1845" w:name="_Toc39062073"/>
      <w:bookmarkStart w:id="1846" w:name="_Toc43277315"/>
      <w:bookmarkStart w:id="1847" w:name="_Toc49847645"/>
      <w:bookmarkStart w:id="1848" w:name="_Toc56419626"/>
      <w:bookmarkStart w:id="1849" w:name="_Toc112683433"/>
      <w:bookmarkStart w:id="1850" w:name="_Toc168306992"/>
      <w:bookmarkStart w:id="1851" w:name="_Hlk168306299"/>
      <w:bookmarkStart w:id="1852" w:name="_Toc192836894"/>
      <w:r>
        <w:t>A.4</w:t>
      </w:r>
      <w:r>
        <w:tab/>
        <w:t>SEPP Telescopic FQDN Mapping API</w:t>
      </w:r>
      <w:bookmarkEnd w:id="1843"/>
      <w:bookmarkEnd w:id="1844"/>
      <w:bookmarkEnd w:id="1845"/>
      <w:bookmarkEnd w:id="1846"/>
      <w:bookmarkEnd w:id="1847"/>
      <w:bookmarkEnd w:id="1848"/>
      <w:bookmarkEnd w:id="1849"/>
      <w:bookmarkEnd w:id="1850"/>
      <w:bookmarkEnd w:id="1852"/>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51"/>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lastRenderedPageBreak/>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Heading8"/>
      </w:pPr>
      <w:bookmarkStart w:id="1853" w:name="_Toc24986462"/>
      <w:bookmarkStart w:id="1854" w:name="_Toc34205890"/>
      <w:bookmarkStart w:id="1855" w:name="_Toc39062074"/>
      <w:bookmarkStart w:id="1856" w:name="_Toc43277316"/>
      <w:bookmarkStart w:id="1857" w:name="_Toc49847646"/>
      <w:bookmarkStart w:id="1858" w:name="_Toc56419627"/>
      <w:bookmarkStart w:id="1859" w:name="_Toc112683434"/>
      <w:bookmarkStart w:id="1860" w:name="_Toc168306993"/>
      <w:bookmarkStart w:id="1861" w:name="_Toc192836895"/>
      <w:r w:rsidRPr="004D3578">
        <w:t>Annex B (informative):</w:t>
      </w:r>
      <w:r w:rsidRPr="004D3578">
        <w:br/>
      </w:r>
      <w:r>
        <w:t>Examples of N32-f Encoding</w:t>
      </w:r>
      <w:bookmarkEnd w:id="1853"/>
      <w:bookmarkEnd w:id="1854"/>
      <w:bookmarkEnd w:id="1855"/>
      <w:bookmarkEnd w:id="1856"/>
      <w:bookmarkEnd w:id="1857"/>
      <w:bookmarkEnd w:id="1858"/>
      <w:bookmarkEnd w:id="1859"/>
      <w:bookmarkEnd w:id="1860"/>
      <w:bookmarkEnd w:id="1861"/>
    </w:p>
    <w:p w14:paraId="491BCA39" w14:textId="77777777" w:rsidR="000D5C20" w:rsidRDefault="000D5C20" w:rsidP="0025757A">
      <w:pPr>
        <w:pStyle w:val="Heading1"/>
      </w:pPr>
      <w:bookmarkStart w:id="1862" w:name="_Toc24986463"/>
      <w:bookmarkStart w:id="1863" w:name="_Toc34205891"/>
      <w:bookmarkStart w:id="1864" w:name="_Toc39062075"/>
      <w:bookmarkStart w:id="1865" w:name="_Toc43277317"/>
      <w:bookmarkStart w:id="1866" w:name="_Toc49847647"/>
      <w:bookmarkStart w:id="1867" w:name="_Toc56419628"/>
      <w:bookmarkStart w:id="1868" w:name="_Toc112683435"/>
      <w:bookmarkStart w:id="1869" w:name="_Toc168306994"/>
      <w:bookmarkStart w:id="1870" w:name="_Toc192836896"/>
      <w:r>
        <w:t>B.1</w:t>
      </w:r>
      <w:r>
        <w:tab/>
        <w:t>General</w:t>
      </w:r>
      <w:bookmarkEnd w:id="1862"/>
      <w:bookmarkEnd w:id="1863"/>
      <w:bookmarkEnd w:id="1864"/>
      <w:bookmarkEnd w:id="1865"/>
      <w:bookmarkEnd w:id="1866"/>
      <w:bookmarkEnd w:id="1867"/>
      <w:bookmarkEnd w:id="1868"/>
      <w:bookmarkEnd w:id="1869"/>
      <w:bookmarkEnd w:id="1870"/>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871" w:name="_Toc24986464"/>
      <w:bookmarkStart w:id="1872" w:name="_Toc34205892"/>
      <w:bookmarkStart w:id="1873" w:name="_Toc39062076"/>
      <w:bookmarkStart w:id="1874" w:name="_Toc43277318"/>
      <w:bookmarkStart w:id="1875" w:name="_Toc49847648"/>
      <w:bookmarkStart w:id="1876" w:name="_Toc56419629"/>
      <w:bookmarkStart w:id="1877" w:name="_Toc112683436"/>
      <w:bookmarkStart w:id="1878" w:name="_Toc168306995"/>
      <w:bookmarkStart w:id="1879" w:name="_Toc192836897"/>
      <w:r>
        <w:t>B.2</w:t>
      </w:r>
      <w:r>
        <w:tab/>
        <w:t>Input Message Containing No Binary Part</w:t>
      </w:r>
      <w:bookmarkEnd w:id="1871"/>
      <w:bookmarkEnd w:id="1872"/>
      <w:bookmarkEnd w:id="1873"/>
      <w:bookmarkEnd w:id="1874"/>
      <w:bookmarkEnd w:id="1875"/>
      <w:bookmarkEnd w:id="1876"/>
      <w:bookmarkEnd w:id="1877"/>
      <w:bookmarkEnd w:id="1878"/>
      <w:bookmarkEnd w:id="1879"/>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lastRenderedPageBreak/>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4BCAC7A9" w:rsidR="00D13D71" w:rsidRDefault="00D13D71" w:rsidP="000D5C20">
      <w:pPr>
        <w:pStyle w:val="PL"/>
      </w:pPr>
      <w:r>
        <w:t xml:space="preserve">      "</w:t>
      </w:r>
      <w:r w:rsidRPr="003E6078">
        <w:t>authorizedIpxId</w:t>
      </w:r>
      <w:r>
        <w:t xml:space="preserve">": &lt;FQDN of the </w:t>
      </w:r>
      <w:r w:rsidR="00654143">
        <w:t>RI</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880" w:name="_Toc24986465"/>
      <w:bookmarkStart w:id="1881" w:name="_Toc34205893"/>
      <w:bookmarkStart w:id="1882" w:name="_Toc39062077"/>
      <w:bookmarkStart w:id="1883" w:name="_Toc43277319"/>
      <w:bookmarkStart w:id="1884" w:name="_Toc49847649"/>
      <w:bookmarkStart w:id="1885" w:name="_Toc56419630"/>
      <w:bookmarkStart w:id="1886" w:name="_Toc112683437"/>
      <w:bookmarkStart w:id="1887" w:name="_Toc168306996"/>
      <w:bookmarkStart w:id="1888" w:name="_Toc192836898"/>
      <w:r>
        <w:t>B.3</w:t>
      </w:r>
      <w:r>
        <w:tab/>
        <w:t>Input Message Containing Multipart Binary Part</w:t>
      </w:r>
      <w:bookmarkEnd w:id="1880"/>
      <w:bookmarkEnd w:id="1881"/>
      <w:bookmarkEnd w:id="1882"/>
      <w:bookmarkEnd w:id="1883"/>
      <w:bookmarkEnd w:id="1884"/>
      <w:bookmarkEnd w:id="1885"/>
      <w:bookmarkEnd w:id="1886"/>
      <w:bookmarkEnd w:id="1887"/>
      <w:bookmarkEnd w:id="1888"/>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3D5A73F7" w:rsidR="00B63E82" w:rsidRDefault="00B63E82" w:rsidP="000D5C20">
      <w:pPr>
        <w:pStyle w:val="PL"/>
      </w:pPr>
      <w:r>
        <w:t xml:space="preserve">      "</w:t>
      </w:r>
      <w:r w:rsidRPr="003E6078">
        <w:t>authorizedIpxId</w:t>
      </w:r>
      <w:r>
        <w:t xml:space="preserve">": &lt;FQDN of the </w:t>
      </w:r>
      <w:r w:rsidR="00654143">
        <w:t>RI</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9"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9"/>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Heading1"/>
        <w:rPr>
          <w:lang w:val="en-US"/>
        </w:rPr>
      </w:pPr>
      <w:bookmarkStart w:id="1890" w:name="_Toc168306997"/>
      <w:bookmarkStart w:id="1891" w:name="_Toc192836899"/>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890"/>
      <w:bookmarkEnd w:id="1891"/>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521F8ED7" w:rsidR="001D1526" w:rsidRPr="00FB16F7" w:rsidRDefault="001D1526" w:rsidP="001D1526">
      <w:pPr>
        <w:pStyle w:val="PL"/>
        <w:rPr>
          <w:lang w:val="en-US"/>
        </w:rPr>
      </w:pPr>
      <w:r w:rsidRPr="00FB16F7">
        <w:rPr>
          <w:lang w:val="en-US"/>
        </w:rPr>
        <w:t xml:space="preserve">      "authorizedIpxId": &lt;FQDN of the </w:t>
      </w:r>
      <w:r w:rsidR="00654143">
        <w:t>RI</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Heading8"/>
      </w:pPr>
      <w:bookmarkStart w:id="1892" w:name="_Toc24986466"/>
      <w:bookmarkStart w:id="1893" w:name="_Toc34205894"/>
      <w:bookmarkStart w:id="1894" w:name="_Toc39062078"/>
      <w:bookmarkStart w:id="1895" w:name="_Toc43277320"/>
      <w:bookmarkStart w:id="1896" w:name="_Toc49847650"/>
      <w:bookmarkStart w:id="1897" w:name="_Toc56419631"/>
      <w:bookmarkStart w:id="1898" w:name="_Toc112683438"/>
      <w:bookmarkStart w:id="1899" w:name="_Toc168306998"/>
      <w:bookmarkStart w:id="1900" w:name="_Toc192836900"/>
      <w:r>
        <w:t>Annex C</w:t>
      </w:r>
      <w:r w:rsidRPr="004D3578">
        <w:t xml:space="preserve"> (informative):</w:t>
      </w:r>
      <w:r w:rsidRPr="004D3578">
        <w:br/>
      </w:r>
      <w:r>
        <w:t>End to end call flows when SEPP is on path</w:t>
      </w:r>
      <w:bookmarkEnd w:id="1892"/>
      <w:bookmarkEnd w:id="1893"/>
      <w:bookmarkEnd w:id="1894"/>
      <w:bookmarkEnd w:id="1895"/>
      <w:bookmarkEnd w:id="1896"/>
      <w:bookmarkEnd w:id="1897"/>
      <w:bookmarkEnd w:id="1898"/>
      <w:bookmarkEnd w:id="1899"/>
      <w:bookmarkEnd w:id="1900"/>
    </w:p>
    <w:p w14:paraId="3C7C185B" w14:textId="77777777" w:rsidR="000D5C20" w:rsidRDefault="000D5C20" w:rsidP="0025757A">
      <w:pPr>
        <w:pStyle w:val="Heading1"/>
        <w:rPr>
          <w:noProof/>
        </w:rPr>
      </w:pPr>
      <w:bookmarkStart w:id="1901" w:name="_Toc24986467"/>
      <w:bookmarkStart w:id="1902" w:name="_Toc34205895"/>
      <w:bookmarkStart w:id="1903" w:name="_Toc39062079"/>
      <w:bookmarkStart w:id="1904" w:name="_Toc43277321"/>
      <w:bookmarkStart w:id="1905" w:name="_Toc49847651"/>
      <w:bookmarkStart w:id="1906" w:name="_Toc56419632"/>
      <w:bookmarkStart w:id="1907" w:name="_Toc112683439"/>
      <w:bookmarkStart w:id="1908" w:name="_Toc168306999"/>
      <w:bookmarkStart w:id="1909" w:name="_Toc192836901"/>
      <w:r>
        <w:rPr>
          <w:noProof/>
        </w:rPr>
        <w:t>C.1</w:t>
      </w:r>
      <w:r>
        <w:rPr>
          <w:noProof/>
        </w:rPr>
        <w:tab/>
        <w:t>General</w:t>
      </w:r>
      <w:bookmarkEnd w:id="1901"/>
      <w:bookmarkEnd w:id="1902"/>
      <w:bookmarkEnd w:id="1903"/>
      <w:bookmarkEnd w:id="1904"/>
      <w:bookmarkEnd w:id="1905"/>
      <w:bookmarkEnd w:id="1906"/>
      <w:bookmarkEnd w:id="1907"/>
      <w:bookmarkEnd w:id="1908"/>
      <w:bookmarkEnd w:id="1909"/>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910" w:name="_Toc24986468"/>
      <w:bookmarkStart w:id="1911" w:name="_Toc34205896"/>
      <w:bookmarkStart w:id="1912" w:name="_Toc39062080"/>
      <w:bookmarkStart w:id="1913" w:name="_Toc43277322"/>
      <w:bookmarkStart w:id="1914" w:name="_Toc49847652"/>
      <w:bookmarkStart w:id="1915" w:name="_Toc56419633"/>
      <w:bookmarkStart w:id="1916" w:name="_Toc112683440"/>
      <w:bookmarkStart w:id="1917" w:name="_Toc168307000"/>
      <w:bookmarkStart w:id="1918" w:name="_Toc192836902"/>
      <w:r>
        <w:t>C</w:t>
      </w:r>
      <w:r>
        <w:rPr>
          <w:rFonts w:hint="eastAsia"/>
        </w:rPr>
        <w:t>.2</w:t>
      </w:r>
      <w:r>
        <w:rPr>
          <w:rFonts w:hint="eastAsia"/>
        </w:rPr>
        <w:tab/>
      </w:r>
      <w:r>
        <w:t>TLS security between SEPPs</w:t>
      </w:r>
      <w:bookmarkEnd w:id="1910"/>
      <w:bookmarkEnd w:id="1911"/>
      <w:bookmarkEnd w:id="1912"/>
      <w:bookmarkEnd w:id="1913"/>
      <w:bookmarkEnd w:id="1914"/>
      <w:bookmarkEnd w:id="1915"/>
      <w:bookmarkEnd w:id="1916"/>
      <w:bookmarkEnd w:id="1917"/>
      <w:bookmarkEnd w:id="1918"/>
    </w:p>
    <w:p w14:paraId="02F5BFE4" w14:textId="77777777" w:rsidR="000D5C20" w:rsidRDefault="000D5C20" w:rsidP="0025757A">
      <w:pPr>
        <w:pStyle w:val="Heading2"/>
      </w:pPr>
      <w:bookmarkStart w:id="1919" w:name="_Toc24986469"/>
      <w:bookmarkStart w:id="1920" w:name="_Toc34205897"/>
      <w:bookmarkStart w:id="1921" w:name="_Toc39062081"/>
      <w:bookmarkStart w:id="1922" w:name="_Toc43277323"/>
      <w:bookmarkStart w:id="1923" w:name="_Toc49847653"/>
      <w:bookmarkStart w:id="1924" w:name="_Toc56419634"/>
      <w:bookmarkStart w:id="1925" w:name="_Toc112683441"/>
      <w:bookmarkStart w:id="1926" w:name="_Toc168307001"/>
      <w:bookmarkStart w:id="1927" w:name="_Toc192836903"/>
      <w:r>
        <w:t>C</w:t>
      </w:r>
      <w:r>
        <w:rPr>
          <w:rFonts w:hint="eastAsia"/>
        </w:rPr>
        <w:t>.2.1</w:t>
      </w:r>
      <w:r>
        <w:rPr>
          <w:rFonts w:hint="eastAsia"/>
        </w:rPr>
        <w:tab/>
        <w:t>When http URI scheme is used</w:t>
      </w:r>
      <w:bookmarkEnd w:id="1919"/>
      <w:bookmarkEnd w:id="1920"/>
      <w:bookmarkEnd w:id="1921"/>
      <w:bookmarkEnd w:id="1922"/>
      <w:bookmarkEnd w:id="1923"/>
      <w:bookmarkEnd w:id="1924"/>
      <w:bookmarkEnd w:id="1925"/>
      <w:bookmarkEnd w:id="1926"/>
      <w:bookmarkEnd w:id="1927"/>
    </w:p>
    <w:p w14:paraId="28CF4341" w14:textId="77777777" w:rsidR="007322C0" w:rsidRPr="007322C0" w:rsidRDefault="007322C0" w:rsidP="0025757A">
      <w:pPr>
        <w:pStyle w:val="Heading3"/>
      </w:pPr>
      <w:bookmarkStart w:id="1928" w:name="_Toc49847654"/>
      <w:bookmarkStart w:id="1929" w:name="_Toc56419635"/>
      <w:bookmarkStart w:id="1930" w:name="_Toc112683442"/>
      <w:bookmarkStart w:id="1931" w:name="_Toc168307002"/>
      <w:bookmarkStart w:id="1932" w:name="_Toc192836904"/>
      <w:r>
        <w:t>C.2.1.1</w:t>
      </w:r>
      <w:r>
        <w:tab/>
        <w:t>General</w:t>
      </w:r>
      <w:bookmarkEnd w:id="1928"/>
      <w:bookmarkEnd w:id="1929"/>
      <w:bookmarkEnd w:id="1930"/>
      <w:bookmarkEnd w:id="1931"/>
      <w:bookmarkEnd w:id="1932"/>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933" w:name="_Toc49847655"/>
      <w:bookmarkStart w:id="1934" w:name="_Toc56419636"/>
      <w:bookmarkStart w:id="1935" w:name="_Toc112683443"/>
      <w:bookmarkStart w:id="1936" w:name="_Toc168307003"/>
      <w:bookmarkStart w:id="1937" w:name="_Toc192836905"/>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3"/>
      <w:bookmarkEnd w:id="1934"/>
      <w:bookmarkEnd w:id="1935"/>
      <w:bookmarkEnd w:id="1936"/>
      <w:bookmarkEnd w:id="1937"/>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5pt;height:480.75pt" o:ole="">
            <v:imagedata r:id="rId75" o:title=""/>
          </v:shape>
          <o:OLEObject Type="Embed" ProgID="Visio.Drawing.15" ShapeID="_x0000_i1056" DrawAspect="Content" ObjectID="_1803449537"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938" w:name="_Toc49847656"/>
      <w:bookmarkStart w:id="1939" w:name="_Toc56419637"/>
      <w:bookmarkStart w:id="1940" w:name="_Toc112683444"/>
      <w:bookmarkStart w:id="1941" w:name="_Toc168307004"/>
      <w:bookmarkStart w:id="1942" w:name="_Toc192836906"/>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8"/>
      <w:bookmarkEnd w:id="1939"/>
      <w:bookmarkEnd w:id="1940"/>
      <w:bookmarkEnd w:id="1941"/>
      <w:bookmarkEnd w:id="1942"/>
    </w:p>
    <w:p w14:paraId="3E3103CC" w14:textId="77777777" w:rsidR="007322C0" w:rsidRDefault="007322C0" w:rsidP="007322C0">
      <w:pPr>
        <w:pStyle w:val="TH"/>
      </w:pPr>
      <w:r>
        <w:object w:dxaOrig="11441" w:dyaOrig="11521" w14:anchorId="026B86F1">
          <v:shape id="_x0000_i1057" type="#_x0000_t75" style="width:485.25pt;height:485.25pt" o:ole="">
            <v:imagedata r:id="rId77" o:title=""/>
          </v:shape>
          <o:OLEObject Type="Embed" ProgID="Visio.Drawing.15" ShapeID="_x0000_i1057" DrawAspect="Content" ObjectID="_1803449538"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943" w:name="_Toc24986470"/>
      <w:bookmarkStart w:id="1944" w:name="_Toc34205898"/>
      <w:bookmarkStart w:id="1945" w:name="_Toc39062082"/>
      <w:bookmarkStart w:id="1946" w:name="_Toc43277324"/>
      <w:bookmarkStart w:id="1947" w:name="_Toc49847657"/>
      <w:bookmarkStart w:id="1948" w:name="_Toc56419638"/>
      <w:bookmarkStart w:id="1949" w:name="_Toc112683445"/>
      <w:bookmarkStart w:id="1950" w:name="_Toc168307005"/>
      <w:bookmarkStart w:id="1951" w:name="_Toc192836907"/>
      <w:r>
        <w:t>C.2.2</w:t>
      </w:r>
      <w:r>
        <w:tab/>
        <w:t>When https URI scheme is used</w:t>
      </w:r>
      <w:bookmarkEnd w:id="1943"/>
      <w:bookmarkEnd w:id="1944"/>
      <w:bookmarkEnd w:id="1945"/>
      <w:bookmarkEnd w:id="1946"/>
      <w:bookmarkEnd w:id="1947"/>
      <w:bookmarkEnd w:id="1948"/>
      <w:bookmarkEnd w:id="1949"/>
      <w:bookmarkEnd w:id="1950"/>
      <w:bookmarkEnd w:id="1951"/>
    </w:p>
    <w:p w14:paraId="1F7F82D3" w14:textId="77777777" w:rsidR="000D5C20" w:rsidRPr="00FD697C" w:rsidRDefault="000D5C20" w:rsidP="0025757A">
      <w:pPr>
        <w:pStyle w:val="Heading3"/>
      </w:pPr>
      <w:bookmarkStart w:id="1952" w:name="_Toc34205899"/>
      <w:bookmarkStart w:id="1953" w:name="_Toc39062083"/>
      <w:bookmarkStart w:id="1954" w:name="_Toc43277325"/>
      <w:bookmarkStart w:id="1955" w:name="_Toc49847658"/>
      <w:bookmarkStart w:id="1956" w:name="_Toc56419639"/>
      <w:bookmarkStart w:id="1957" w:name="_Toc112683446"/>
      <w:bookmarkStart w:id="1958" w:name="_Toc168307006"/>
      <w:bookmarkStart w:id="1959" w:name="_Toc192836908"/>
      <w:r>
        <w:t>C.2.2.1</w:t>
      </w:r>
      <w:r>
        <w:tab/>
        <w:t>General</w:t>
      </w:r>
      <w:bookmarkEnd w:id="1952"/>
      <w:bookmarkEnd w:id="1953"/>
      <w:bookmarkEnd w:id="1954"/>
      <w:bookmarkEnd w:id="1955"/>
      <w:bookmarkEnd w:id="1956"/>
      <w:bookmarkEnd w:id="1957"/>
      <w:bookmarkEnd w:id="1958"/>
      <w:bookmarkEnd w:id="1959"/>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960" w:name="_Toc34205900"/>
      <w:bookmarkStart w:id="1961" w:name="_Toc39062084"/>
      <w:bookmarkStart w:id="1962" w:name="_Toc43277326"/>
      <w:bookmarkStart w:id="1963" w:name="_Toc49847659"/>
      <w:bookmarkStart w:id="1964" w:name="_Toc56419640"/>
      <w:bookmarkStart w:id="1965" w:name="_Toc112683447"/>
      <w:bookmarkStart w:id="1966" w:name="_Toc168307007"/>
      <w:bookmarkStart w:id="1967" w:name="_Toc192836909"/>
      <w:r>
        <w:t>C.2.2.2</w:t>
      </w:r>
      <w:r>
        <w:tab/>
        <w:t>With TLS protection between NF and SEPP relying on telescopic FQDN</w:t>
      </w:r>
      <w:bookmarkEnd w:id="1960"/>
      <w:bookmarkEnd w:id="1961"/>
      <w:bookmarkEnd w:id="1962"/>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3"/>
      <w:bookmarkEnd w:id="1964"/>
      <w:bookmarkEnd w:id="1965"/>
      <w:bookmarkEnd w:id="1966"/>
      <w:bookmarkEnd w:id="1967"/>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5pt;height:697.5pt" o:ole="">
            <v:imagedata r:id="rId79" o:title=""/>
          </v:shape>
          <o:OLEObject Type="Embed" ProgID="Visio.Drawing.15" ShapeID="_x0000_i1058" DrawAspect="Content" ObjectID="_1803449539"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968" w:name="_Toc34205901"/>
      <w:bookmarkStart w:id="1969" w:name="_Toc39062085"/>
      <w:bookmarkStart w:id="1970" w:name="_Toc43277327"/>
      <w:bookmarkStart w:id="1971" w:name="_Toc49847660"/>
      <w:bookmarkStart w:id="1972" w:name="_Toc56419641"/>
      <w:bookmarkStart w:id="1973" w:name="_Toc112683448"/>
      <w:bookmarkStart w:id="1974" w:name="_Toc168307008"/>
      <w:bookmarkStart w:id="1975" w:name="_Toc192836910"/>
      <w:r>
        <w:lastRenderedPageBreak/>
        <w:t>C.2.2.3</w:t>
      </w:r>
      <w:r>
        <w:tab/>
        <w:t>With TLS protection between NF and SEPP relying on 3gpp-Sbi-Target-apiRoot header</w:t>
      </w:r>
      <w:bookmarkEnd w:id="1968"/>
      <w:bookmarkEnd w:id="1969"/>
      <w:bookmarkEnd w:id="1970"/>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71"/>
      <w:bookmarkEnd w:id="1972"/>
      <w:bookmarkEnd w:id="1973"/>
      <w:bookmarkEnd w:id="1974"/>
      <w:bookmarkEnd w:id="1975"/>
    </w:p>
    <w:p w14:paraId="2452F412" w14:textId="77777777" w:rsidR="000D5C20" w:rsidRDefault="000D5C20" w:rsidP="000D5C20">
      <w:pPr>
        <w:pStyle w:val="TH"/>
      </w:pPr>
      <w:r>
        <w:object w:dxaOrig="11441" w:dyaOrig="16521" w14:anchorId="7C554AC9">
          <v:shape id="_x0000_i1059" type="#_x0000_t75" style="width:485.25pt;height:697.5pt" o:ole="">
            <v:imagedata r:id="rId81" o:title=""/>
          </v:shape>
          <o:OLEObject Type="Embed" ProgID="Visio.Drawing.15" ShapeID="_x0000_i1059" DrawAspect="Content" ObjectID="_1803449540"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976" w:name="_Toc49847661"/>
      <w:bookmarkStart w:id="1977" w:name="_Toc56419642"/>
      <w:bookmarkStart w:id="1978" w:name="_Toc112683449"/>
      <w:bookmarkStart w:id="1979" w:name="_Toc168307009"/>
      <w:bookmarkStart w:id="1980" w:name="_Toc192836911"/>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6"/>
      <w:bookmarkEnd w:id="1977"/>
      <w:bookmarkEnd w:id="1978"/>
      <w:bookmarkEnd w:id="1979"/>
      <w:bookmarkEnd w:id="1980"/>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5.25pt;height:701.25pt" o:ole="">
            <v:imagedata r:id="rId83" o:title=""/>
          </v:shape>
          <o:OLEObject Type="Embed" ProgID="Visio.Drawing.15" ShapeID="_x0000_i1060" DrawAspect="Content" ObjectID="_1803449541"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981" w:name="_Toc49847662"/>
      <w:bookmarkStart w:id="1982" w:name="_Toc56419643"/>
      <w:bookmarkStart w:id="1983" w:name="_Toc112683450"/>
      <w:bookmarkStart w:id="1984" w:name="_Toc168307010"/>
      <w:bookmarkStart w:id="1985" w:name="_Toc192836912"/>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81"/>
      <w:bookmarkEnd w:id="1982"/>
      <w:bookmarkEnd w:id="1983"/>
      <w:bookmarkEnd w:id="1984"/>
      <w:bookmarkEnd w:id="1985"/>
    </w:p>
    <w:p w14:paraId="17B5213C" w14:textId="77777777" w:rsidR="007322C0" w:rsidRDefault="007322C0" w:rsidP="007322C0">
      <w:pPr>
        <w:pStyle w:val="TH"/>
      </w:pPr>
      <w:r>
        <w:object w:dxaOrig="11441" w:dyaOrig="16521" w14:anchorId="2A4C57FA">
          <v:shape id="_x0000_i1061" type="#_x0000_t75" style="width:485.25pt;height:701.25pt" o:ole="">
            <v:imagedata r:id="rId85" o:title=""/>
          </v:shape>
          <o:OLEObject Type="Embed" ProgID="Visio.Drawing.15" ShapeID="_x0000_i1061" DrawAspect="Content" ObjectID="_1803449542"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986" w:name="_Toc24986471"/>
      <w:bookmarkStart w:id="1987" w:name="_Toc34205902"/>
      <w:bookmarkStart w:id="1988" w:name="_Toc39062086"/>
      <w:bookmarkStart w:id="1989" w:name="_Toc43277328"/>
      <w:bookmarkStart w:id="1990" w:name="_Toc49847663"/>
      <w:bookmarkStart w:id="1991" w:name="_Toc56419644"/>
      <w:bookmarkStart w:id="1992" w:name="_Toc112683451"/>
      <w:bookmarkStart w:id="1993" w:name="_Toc168307011"/>
      <w:bookmarkStart w:id="1994" w:name="_Toc192836913"/>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6"/>
      <w:bookmarkEnd w:id="1987"/>
      <w:bookmarkEnd w:id="1988"/>
      <w:bookmarkEnd w:id="1989"/>
      <w:bookmarkEnd w:id="1990"/>
      <w:bookmarkEnd w:id="1991"/>
      <w:bookmarkEnd w:id="1992"/>
      <w:bookmarkEnd w:id="1993"/>
      <w:bookmarkEnd w:id="1994"/>
    </w:p>
    <w:p w14:paraId="4A4AEC1A" w14:textId="77777777" w:rsidR="000D5C20" w:rsidRDefault="000D5C20" w:rsidP="0025757A">
      <w:pPr>
        <w:pStyle w:val="Heading2"/>
      </w:pPr>
      <w:bookmarkStart w:id="1995" w:name="_Toc24986472"/>
      <w:bookmarkStart w:id="1996" w:name="_Toc34205903"/>
      <w:bookmarkStart w:id="1997" w:name="_Toc39062087"/>
      <w:bookmarkStart w:id="1998" w:name="_Toc43277329"/>
      <w:bookmarkStart w:id="1999" w:name="_Toc49847664"/>
      <w:bookmarkStart w:id="2000" w:name="_Toc56419645"/>
      <w:bookmarkStart w:id="2001" w:name="_Toc112683452"/>
      <w:bookmarkStart w:id="2002" w:name="_Toc168307012"/>
      <w:bookmarkStart w:id="2003" w:name="_Toc192836914"/>
      <w:r>
        <w:t>C</w:t>
      </w:r>
      <w:r>
        <w:rPr>
          <w:rFonts w:hint="eastAsia"/>
        </w:rPr>
        <w:t>.3.1</w:t>
      </w:r>
      <w:r>
        <w:rPr>
          <w:rFonts w:hint="eastAsia"/>
        </w:rPr>
        <w:tab/>
        <w:t>When http URI scheme is used</w:t>
      </w:r>
      <w:bookmarkEnd w:id="1995"/>
      <w:bookmarkEnd w:id="1996"/>
      <w:bookmarkEnd w:id="1997"/>
      <w:bookmarkEnd w:id="1998"/>
      <w:bookmarkEnd w:id="1999"/>
      <w:bookmarkEnd w:id="2000"/>
      <w:bookmarkEnd w:id="2001"/>
      <w:bookmarkEnd w:id="2002"/>
      <w:bookmarkEnd w:id="2003"/>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5pt;height:480.75pt" o:ole="">
            <v:imagedata r:id="rId87" o:title=""/>
          </v:shape>
          <o:OLEObject Type="Embed" ProgID="Visio.Drawing.15" ShapeID="_x0000_i1062" DrawAspect="Content" ObjectID="_1803449543"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2004" w:name="_Toc24986473"/>
      <w:bookmarkStart w:id="2005" w:name="_Toc34205904"/>
      <w:bookmarkStart w:id="2006" w:name="_Toc39062088"/>
      <w:bookmarkStart w:id="2007" w:name="_Toc43277330"/>
      <w:bookmarkStart w:id="2008" w:name="_Toc49847665"/>
      <w:bookmarkStart w:id="2009" w:name="_Toc56419646"/>
      <w:bookmarkStart w:id="2010" w:name="_Toc112683453"/>
      <w:bookmarkStart w:id="2011" w:name="_Toc168307013"/>
      <w:bookmarkStart w:id="2012" w:name="_Toc192836915"/>
      <w:r>
        <w:t>C.3.2</w:t>
      </w:r>
      <w:r>
        <w:tab/>
        <w:t>When https URI scheme is used</w:t>
      </w:r>
      <w:bookmarkEnd w:id="2004"/>
      <w:bookmarkEnd w:id="2005"/>
      <w:bookmarkEnd w:id="2006"/>
      <w:bookmarkEnd w:id="2007"/>
      <w:bookmarkEnd w:id="2008"/>
      <w:bookmarkEnd w:id="2009"/>
      <w:bookmarkEnd w:id="2010"/>
      <w:bookmarkEnd w:id="2011"/>
      <w:bookmarkEnd w:id="2012"/>
    </w:p>
    <w:p w14:paraId="0B840301" w14:textId="77777777" w:rsidR="000D5C20" w:rsidRPr="00FD697C" w:rsidRDefault="000D5C20" w:rsidP="0025757A">
      <w:pPr>
        <w:pStyle w:val="Heading3"/>
      </w:pPr>
      <w:bookmarkStart w:id="2013" w:name="_Toc34205905"/>
      <w:bookmarkStart w:id="2014" w:name="_Toc39062089"/>
      <w:bookmarkStart w:id="2015" w:name="_Toc43277331"/>
      <w:bookmarkStart w:id="2016" w:name="_Toc49847666"/>
      <w:bookmarkStart w:id="2017" w:name="_Toc56419647"/>
      <w:bookmarkStart w:id="2018" w:name="_Toc112683454"/>
      <w:bookmarkStart w:id="2019" w:name="_Toc168307014"/>
      <w:bookmarkStart w:id="2020" w:name="_Toc192836916"/>
      <w:r>
        <w:t>C.3.2.1</w:t>
      </w:r>
      <w:r>
        <w:tab/>
        <w:t>General</w:t>
      </w:r>
      <w:bookmarkEnd w:id="2013"/>
      <w:bookmarkEnd w:id="2014"/>
      <w:bookmarkEnd w:id="2015"/>
      <w:bookmarkEnd w:id="2016"/>
      <w:bookmarkEnd w:id="2017"/>
      <w:bookmarkEnd w:id="2018"/>
      <w:bookmarkEnd w:id="2019"/>
      <w:bookmarkEnd w:id="2020"/>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2021" w:name="_Toc34205906"/>
      <w:bookmarkStart w:id="2022" w:name="_Toc39062090"/>
      <w:bookmarkStart w:id="2023" w:name="_Toc43277332"/>
      <w:bookmarkStart w:id="2024" w:name="_Toc49847667"/>
      <w:bookmarkStart w:id="2025" w:name="_Toc56419648"/>
      <w:bookmarkStart w:id="2026" w:name="_Toc112683455"/>
      <w:bookmarkStart w:id="2027" w:name="_Toc168307015"/>
      <w:bookmarkStart w:id="2028" w:name="_Toc192836917"/>
      <w:r>
        <w:lastRenderedPageBreak/>
        <w:t>C.3.2.2</w:t>
      </w:r>
      <w:r>
        <w:tab/>
        <w:t>With TLS protection between NF and SEPP relying on telescopic FQDN</w:t>
      </w:r>
      <w:bookmarkEnd w:id="2021"/>
      <w:bookmarkEnd w:id="2022"/>
      <w:bookmarkEnd w:id="2023"/>
      <w:bookmarkEnd w:id="2024"/>
      <w:bookmarkEnd w:id="2025"/>
      <w:bookmarkEnd w:id="2026"/>
      <w:bookmarkEnd w:id="2027"/>
      <w:bookmarkEnd w:id="2028"/>
    </w:p>
    <w:p w14:paraId="49B115FC" w14:textId="77777777" w:rsidR="000D5C20" w:rsidRDefault="000D5C20" w:rsidP="000D5C20">
      <w:pPr>
        <w:pStyle w:val="TH"/>
      </w:pPr>
      <w:r>
        <w:object w:dxaOrig="11443" w:dyaOrig="16517" w14:anchorId="6CBB239F">
          <v:shape id="_x0000_i1063" type="#_x0000_t75" style="width:481.5pt;height:696.75pt" o:ole="">
            <v:imagedata r:id="rId89" o:title=""/>
          </v:shape>
          <o:OLEObject Type="Embed" ProgID="Visio.Drawing.15" ShapeID="_x0000_i1063" DrawAspect="Content" ObjectID="_1803449544"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2029" w:name="_Toc34205907"/>
      <w:bookmarkStart w:id="2030" w:name="_Toc39062091"/>
      <w:bookmarkStart w:id="2031" w:name="_Toc43277333"/>
      <w:bookmarkStart w:id="2032" w:name="_Toc49847668"/>
      <w:bookmarkStart w:id="2033" w:name="_Toc56419649"/>
      <w:bookmarkStart w:id="2034" w:name="_Toc112683456"/>
      <w:bookmarkStart w:id="2035" w:name="_Toc168307016"/>
      <w:bookmarkStart w:id="2036" w:name="_Toc192836918"/>
      <w:r>
        <w:t>C.3.2.3</w:t>
      </w:r>
      <w:r>
        <w:tab/>
        <w:t>With TLS protection between NF and SEPP relying on 3gpp-Sbi-Target-apiRoot header</w:t>
      </w:r>
      <w:bookmarkEnd w:id="2029"/>
      <w:bookmarkEnd w:id="2030"/>
      <w:bookmarkEnd w:id="2031"/>
      <w:bookmarkEnd w:id="2032"/>
      <w:bookmarkEnd w:id="2033"/>
      <w:bookmarkEnd w:id="2034"/>
      <w:bookmarkEnd w:id="2035"/>
      <w:bookmarkEnd w:id="2036"/>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75pt;height:697.5pt" o:ole="">
            <v:imagedata r:id="rId91" o:title=""/>
          </v:shape>
          <o:OLEObject Type="Embed" ProgID="Visio.Drawing.15" ShapeID="_x0000_i1064" DrawAspect="Content" ObjectID="_1803449545"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2037" w:name="historyclause"/>
      <w:r w:rsidRPr="004D3578">
        <w:br w:type="page"/>
      </w:r>
      <w:bookmarkStart w:id="2038" w:name="_Toc24986474"/>
      <w:bookmarkStart w:id="2039" w:name="_Toc34205908"/>
      <w:bookmarkStart w:id="2040" w:name="_Toc39062092"/>
      <w:bookmarkStart w:id="2041" w:name="_Toc43277334"/>
      <w:bookmarkStart w:id="2042" w:name="_Toc49847669"/>
      <w:bookmarkStart w:id="2043" w:name="_Toc56419650"/>
      <w:bookmarkStart w:id="2044" w:name="_Toc112683457"/>
      <w:bookmarkStart w:id="2045" w:name="_Toc168307017"/>
      <w:bookmarkStart w:id="2046" w:name="_Toc192836919"/>
      <w:r>
        <w:lastRenderedPageBreak/>
        <w:t xml:space="preserve">Annex D </w:t>
      </w:r>
      <w:r w:rsidRPr="004D3578">
        <w:t>(</w:t>
      </w:r>
      <w:r>
        <w:t>informative</w:t>
      </w:r>
      <w:r w:rsidRPr="004D3578">
        <w:t>):</w:t>
      </w:r>
      <w:r w:rsidRPr="004D3578">
        <w:br/>
      </w:r>
      <w:r>
        <w:t>Withdrawn API versions</w:t>
      </w:r>
      <w:bookmarkEnd w:id="2038"/>
      <w:bookmarkEnd w:id="2039"/>
      <w:bookmarkEnd w:id="2040"/>
      <w:bookmarkEnd w:id="2041"/>
      <w:bookmarkEnd w:id="2042"/>
      <w:bookmarkEnd w:id="2043"/>
      <w:bookmarkEnd w:id="2044"/>
      <w:bookmarkEnd w:id="2045"/>
      <w:bookmarkEnd w:id="2046"/>
    </w:p>
    <w:p w14:paraId="0CF29113" w14:textId="77777777" w:rsidR="000D5C20" w:rsidRDefault="000D5C20" w:rsidP="0025757A">
      <w:pPr>
        <w:pStyle w:val="Heading1"/>
      </w:pPr>
      <w:bookmarkStart w:id="2047" w:name="_Toc24986475"/>
      <w:bookmarkStart w:id="2048" w:name="_Toc34205909"/>
      <w:bookmarkStart w:id="2049" w:name="_Toc39062093"/>
      <w:bookmarkStart w:id="2050" w:name="_Toc43277335"/>
      <w:bookmarkStart w:id="2051" w:name="_Toc49847670"/>
      <w:bookmarkStart w:id="2052" w:name="_Toc56419651"/>
      <w:bookmarkStart w:id="2053" w:name="_Toc112683458"/>
      <w:bookmarkStart w:id="2054" w:name="_Toc168307018"/>
      <w:bookmarkStart w:id="2055" w:name="_Toc192836920"/>
      <w:r>
        <w:t>D.1</w:t>
      </w:r>
      <w:r>
        <w:tab/>
        <w:t>General</w:t>
      </w:r>
      <w:bookmarkEnd w:id="2047"/>
      <w:bookmarkEnd w:id="2048"/>
      <w:bookmarkEnd w:id="2049"/>
      <w:bookmarkEnd w:id="2050"/>
      <w:bookmarkEnd w:id="2051"/>
      <w:bookmarkEnd w:id="2052"/>
      <w:bookmarkEnd w:id="2053"/>
      <w:bookmarkEnd w:id="2054"/>
      <w:bookmarkEnd w:id="2055"/>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2056" w:name="_Toc24986476"/>
      <w:bookmarkStart w:id="2057" w:name="_Toc34205910"/>
      <w:bookmarkStart w:id="2058" w:name="_Toc39062094"/>
      <w:bookmarkStart w:id="2059" w:name="_Toc43277336"/>
      <w:bookmarkStart w:id="2060" w:name="_Toc49847671"/>
      <w:bookmarkStart w:id="2061" w:name="_Toc56419652"/>
      <w:bookmarkStart w:id="2062" w:name="_Toc112683459"/>
      <w:bookmarkStart w:id="2063" w:name="_Toc168307019"/>
      <w:bookmarkStart w:id="2064" w:name="_Toc192836921"/>
      <w:r>
        <w:t>D.2</w:t>
      </w:r>
      <w:r>
        <w:tab/>
        <w:t>N32 Handshake API</w:t>
      </w:r>
      <w:bookmarkEnd w:id="2056"/>
      <w:bookmarkEnd w:id="2057"/>
      <w:bookmarkEnd w:id="2058"/>
      <w:bookmarkEnd w:id="2059"/>
      <w:bookmarkEnd w:id="2060"/>
      <w:bookmarkEnd w:id="2061"/>
      <w:bookmarkEnd w:id="2062"/>
      <w:bookmarkEnd w:id="2063"/>
      <w:bookmarkEnd w:id="2064"/>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Heading8"/>
      </w:pPr>
      <w:r w:rsidRPr="004D3578">
        <w:br w:type="page"/>
      </w:r>
      <w:bookmarkStart w:id="2065" w:name="_Toc153804012"/>
      <w:bookmarkStart w:id="2066" w:name="_Toc168307020"/>
      <w:bookmarkStart w:id="2067" w:name="_Toc192836922"/>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5"/>
      <w:bookmarkEnd w:id="2066"/>
      <w:bookmarkEnd w:id="2067"/>
    </w:p>
    <w:p w14:paraId="6677823C" w14:textId="07957C37" w:rsidR="009672CE" w:rsidRPr="006672A8" w:rsidRDefault="008410A9" w:rsidP="009672CE">
      <w:pPr>
        <w:pStyle w:val="Heading1"/>
      </w:pPr>
      <w:bookmarkStart w:id="2068" w:name="_Toc153804013"/>
      <w:bookmarkStart w:id="2069" w:name="_Toc168307021"/>
      <w:bookmarkStart w:id="2070" w:name="_Toc192836923"/>
      <w:r w:rsidRPr="008410A9">
        <w:t>E</w:t>
      </w:r>
      <w:r w:rsidR="009672CE" w:rsidRPr="006672A8">
        <w:t>.1</w:t>
      </w:r>
      <w:r w:rsidR="009672CE" w:rsidRPr="006672A8">
        <w:tab/>
        <w:t>General</w:t>
      </w:r>
      <w:bookmarkEnd w:id="2068"/>
      <w:bookmarkEnd w:id="2069"/>
      <w:bookmarkEnd w:id="2070"/>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Heading1"/>
        <w:overflowPunct/>
        <w:autoSpaceDE/>
        <w:autoSpaceDN/>
        <w:adjustRightInd/>
        <w:textAlignment w:val="auto"/>
        <w:rPr>
          <w:rFonts w:eastAsia="DengXian"/>
          <w:lang w:eastAsia="en-US"/>
        </w:rPr>
      </w:pPr>
      <w:bookmarkStart w:id="2071" w:name="_Toc153804014"/>
      <w:bookmarkStart w:id="2072" w:name="_Toc168307022"/>
      <w:bookmarkStart w:id="2073" w:name="_Toc192836924"/>
      <w:r w:rsidRPr="001277D6">
        <w:rPr>
          <w:rFonts w:eastAsia="DengXian"/>
          <w:lang w:eastAsia="en-US"/>
        </w:rPr>
        <w:t>E</w:t>
      </w:r>
      <w:r w:rsidR="009672CE" w:rsidRPr="001277D6">
        <w:rPr>
          <w:rFonts w:eastAsia="DengXian"/>
          <w:lang w:eastAsia="en-US"/>
        </w:rPr>
        <w:t>.2</w:t>
      </w:r>
      <w:r w:rsidR="009672CE" w:rsidRPr="001277D6">
        <w:rPr>
          <w:rFonts w:eastAsia="DengXian"/>
          <w:lang w:eastAsia="en-US"/>
        </w:rPr>
        <w:tab/>
        <w:t>ABNF definitions (Filename:"TS29573_CustomHeaders.abnf")</w:t>
      </w:r>
      <w:bookmarkEnd w:id="2071"/>
      <w:bookmarkEnd w:id="2072"/>
      <w:bookmarkEnd w:id="2073"/>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CommentReference"/>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6FC64054" w:rsidR="001E1BE2" w:rsidRPr="001E1BE2" w:rsidRDefault="001E1BE2" w:rsidP="000C0BD1">
      <w:pPr>
        <w:pStyle w:val="Heading8"/>
      </w:pPr>
      <w:r w:rsidRPr="00155000">
        <w:rPr>
          <w:rFonts w:ascii="Courier New" w:eastAsia="DengXian" w:hAnsi="Courier New"/>
          <w:sz w:val="16"/>
          <w:lang w:eastAsia="zh-CN"/>
        </w:rPr>
        <w:br w:type="page"/>
      </w:r>
      <w:bookmarkStart w:id="2074" w:name="_Toc192836925"/>
      <w:r w:rsidRPr="001E1BE2">
        <w:lastRenderedPageBreak/>
        <w:t>Annex </w:t>
      </w:r>
      <w:r>
        <w:t>F</w:t>
      </w:r>
      <w:r w:rsidRPr="001E1BE2">
        <w:t xml:space="preserve"> (Informative):</w:t>
      </w:r>
      <w:r w:rsidR="000C0BD1">
        <w:br/>
      </w:r>
      <w:r w:rsidRPr="001E1BE2">
        <w:t>Examples of encoding of N32-c protection policies</w:t>
      </w:r>
      <w:bookmarkEnd w:id="2074"/>
    </w:p>
    <w:p w14:paraId="3B5CA5C2" w14:textId="77777777" w:rsidR="00955A8C" w:rsidRDefault="001E1BE2" w:rsidP="00955A8C">
      <w:pPr>
        <w:pStyle w:val="Heading1"/>
      </w:pPr>
      <w:bookmarkStart w:id="2075" w:name="_Toc192836926"/>
      <w:r w:rsidRPr="001E1BE2">
        <w:t>F</w:t>
      </w:r>
      <w:r w:rsidRPr="007E5E7E">
        <w:t>.1</w:t>
      </w:r>
      <w:r w:rsidRPr="007E5E7E">
        <w:tab/>
        <w:t>General</w:t>
      </w:r>
      <w:bookmarkEnd w:id="2075"/>
    </w:p>
    <w:p w14:paraId="1976FEBC" w14:textId="74FA24A4" w:rsidR="001E1BE2" w:rsidRDefault="001E1BE2" w:rsidP="001E1BE2">
      <w:r>
        <w:t>This clause provides examples of how protection policies are encoded in N32-c signaling.</w:t>
      </w:r>
    </w:p>
    <w:p w14:paraId="051726AD" w14:textId="147987B5" w:rsidR="001E1BE2" w:rsidRDefault="001E1BE2" w:rsidP="001E1BE2">
      <w:pPr>
        <w:pStyle w:val="Heading1"/>
      </w:pPr>
      <w:bookmarkStart w:id="2076" w:name="_Toc192836927"/>
      <w:r w:rsidRPr="001E1BE2">
        <w:t>F</w:t>
      </w:r>
      <w:r w:rsidRPr="005E40E9">
        <w:t>.2</w:t>
      </w:r>
      <w:r w:rsidRPr="005E40E9">
        <w:tab/>
      </w:r>
      <w:r>
        <w:t>Protection policies for an API with a schema without recursive non-leaf IEs</w:t>
      </w:r>
      <w:bookmarkEnd w:id="2076"/>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Heading1"/>
      </w:pPr>
      <w:bookmarkStart w:id="2077" w:name="_Toc192836928"/>
      <w:r w:rsidRPr="001E1BE2">
        <w:t>F</w:t>
      </w:r>
      <w:r w:rsidRPr="005E40E9">
        <w:t>.3</w:t>
      </w:r>
      <w:r w:rsidRPr="005E40E9">
        <w:tab/>
      </w:r>
      <w:r>
        <w:t>Protection policies for an API with a schema with recursive non-leaf IEs</w:t>
      </w:r>
      <w:bookmarkEnd w:id="2077"/>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lastRenderedPageBreak/>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295F6957" w:rsidR="000D5C20" w:rsidRPr="004D3578" w:rsidRDefault="000D5C20" w:rsidP="00180131">
      <w:pPr>
        <w:pStyle w:val="Heading8"/>
      </w:pPr>
      <w:bookmarkStart w:id="2078" w:name="_Toc24986477"/>
      <w:bookmarkStart w:id="2079" w:name="_Toc34205911"/>
      <w:bookmarkStart w:id="2080" w:name="_Toc39062095"/>
      <w:bookmarkStart w:id="2081" w:name="_Toc43277337"/>
      <w:bookmarkStart w:id="2082" w:name="_Toc49847672"/>
      <w:bookmarkStart w:id="2083" w:name="_Toc56419653"/>
      <w:bookmarkStart w:id="2084" w:name="_Toc112683460"/>
      <w:bookmarkStart w:id="2085" w:name="_Toc168307023"/>
      <w:bookmarkStart w:id="2086" w:name="_Toc192836929"/>
      <w:r w:rsidRPr="004D3578">
        <w:lastRenderedPageBreak/>
        <w:t xml:space="preserve">Annex </w:t>
      </w:r>
      <w:r w:rsidR="001E1BE2">
        <w:t>G</w:t>
      </w:r>
      <w:r w:rsidR="001E1BE2" w:rsidRPr="004D3578">
        <w:t xml:space="preserve"> </w:t>
      </w:r>
      <w:r w:rsidRPr="004D3578">
        <w:t>(informative):</w:t>
      </w:r>
      <w:r w:rsidRPr="004D3578">
        <w:br/>
        <w:t>Change history</w:t>
      </w:r>
      <w:bookmarkEnd w:id="2078"/>
      <w:bookmarkEnd w:id="2079"/>
      <w:bookmarkEnd w:id="2080"/>
      <w:bookmarkEnd w:id="2081"/>
      <w:bookmarkEnd w:id="2082"/>
      <w:bookmarkEnd w:id="2083"/>
      <w:bookmarkEnd w:id="2084"/>
      <w:bookmarkEnd w:id="2085"/>
      <w:bookmarkEnd w:id="2086"/>
    </w:p>
    <w:bookmarkEnd w:id="2037"/>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lastRenderedPageBreak/>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lastRenderedPageBreak/>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Microsoft YaHei" w:eastAsia="Microsoft YaHei" w:hAnsi="Microsoft YaHei" w:cs="Microsoft YaHei"/>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DengXian"/>
                <w:sz w:val="16"/>
                <w:szCs w:val="16"/>
                <w:lang w:eastAsia="zh-CN"/>
              </w:rPr>
            </w:pPr>
            <w:r w:rsidRPr="007B6AEC">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DengXian"/>
                <w:sz w:val="16"/>
                <w:szCs w:val="16"/>
                <w:lang w:eastAsia="zh-CN"/>
              </w:rPr>
            </w:pPr>
            <w:r>
              <w:rPr>
                <w:rFonts w:eastAsia="DengXian"/>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DengXian"/>
                <w:sz w:val="16"/>
                <w:szCs w:val="16"/>
                <w:lang w:eastAsia="zh-CN"/>
              </w:rPr>
            </w:pPr>
            <w:r>
              <w:rPr>
                <w:rFonts w:eastAsia="DengXian"/>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000000"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DengXian"/>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000000"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DengXian"/>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000000"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DengXian"/>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000000"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DengXian"/>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000000"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DengXian"/>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000000"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DengXian"/>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000000"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DengXian"/>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000000"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DengXian"/>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000000"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DengXian"/>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000000"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DengXian"/>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000000"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DengXian"/>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000000"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DengXian"/>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000000"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DengXian"/>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000000"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DengXian"/>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DengXian" w:cs="Arial"/>
                <w:sz w:val="16"/>
                <w:szCs w:val="16"/>
                <w:lang w:eastAsia="zh-CN"/>
              </w:rPr>
            </w:pPr>
            <w:r w:rsidRPr="001277D6">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DengXian" w:cs="Arial"/>
                <w:sz w:val="16"/>
                <w:szCs w:val="16"/>
                <w:lang w:eastAsia="zh-CN"/>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DengXian" w:cs="Arial"/>
                <w:sz w:val="16"/>
                <w:szCs w:val="16"/>
                <w:lang w:eastAsia="zh-CN"/>
              </w:rPr>
            </w:pPr>
            <w:r>
              <w:rPr>
                <w:rFonts w:eastAsia="DengXian"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2A62FD" w:rsidRPr="00112453" w14:paraId="3C64D3D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294F32B" w14:textId="106CE610" w:rsidR="002A62FD" w:rsidRPr="00D06585" w:rsidRDefault="002A62FD" w:rsidP="002A62FD">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1AD22" w14:textId="315408B2" w:rsidR="002A62FD" w:rsidRPr="00D37EFB" w:rsidRDefault="002A62FD" w:rsidP="002A62FD">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D9BDC94" w14:textId="5FF84532" w:rsidR="002A62FD" w:rsidRPr="00B00184" w:rsidRDefault="002A62FD" w:rsidP="002A62FD">
            <w:pPr>
              <w:pStyle w:val="TAC"/>
              <w:rPr>
                <w:sz w:val="16"/>
                <w:szCs w:val="16"/>
                <w:lang w:eastAsia="zh-CN"/>
              </w:rPr>
            </w:pPr>
            <w:r w:rsidRPr="00B00184">
              <w:rPr>
                <w:sz w:val="16"/>
                <w:szCs w:val="16"/>
                <w:lang w:eastAsia="zh-CN"/>
              </w:rPr>
              <w:t>CP-</w:t>
            </w:r>
            <w:r w:rsidR="003421DE" w:rsidRPr="00B00184">
              <w:rPr>
                <w:sz w:val="16"/>
                <w:szCs w:val="16"/>
                <w:lang w:eastAsia="zh-CN"/>
              </w:rPr>
              <w:t>24</w:t>
            </w:r>
            <w:r w:rsidR="003421DE">
              <w:rPr>
                <w:sz w:val="16"/>
                <w:szCs w:val="16"/>
                <w:lang w:eastAsia="zh-CN"/>
              </w:rPr>
              <w:t>3023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69CA78" w14:textId="51002F9F" w:rsidR="002A62FD" w:rsidRDefault="002A62FD" w:rsidP="002A62FD">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939FC" w14:textId="74B3242A" w:rsidR="002A62FD" w:rsidRDefault="002A62FD" w:rsidP="002A62FD">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822A9A" w14:textId="4E1F4F86" w:rsidR="002A62FD" w:rsidRDefault="002A62FD" w:rsidP="002A62FD">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A91650" w14:textId="05EFBED4" w:rsidR="002A62FD" w:rsidRPr="00B00184" w:rsidRDefault="002A62FD" w:rsidP="002A62FD">
            <w:pPr>
              <w:pStyle w:val="TAC"/>
              <w:jc w:val="left"/>
              <w:rPr>
                <w:rFonts w:cs="Arial"/>
                <w:sz w:val="16"/>
                <w:szCs w:val="16"/>
              </w:rPr>
            </w:pPr>
            <w:r w:rsidRPr="002A62FD">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9AFAA" w14:textId="360396FA" w:rsidR="002A62FD" w:rsidRDefault="002A62FD" w:rsidP="002A62F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8.9.0</w:t>
            </w:r>
          </w:p>
        </w:tc>
      </w:tr>
      <w:tr w:rsidR="007C4008" w:rsidRPr="00112453" w14:paraId="6689A3E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E869C35" w14:textId="676B81F7" w:rsidR="007C4008" w:rsidRPr="00D06585" w:rsidRDefault="007C4008" w:rsidP="007C4008">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3809C" w14:textId="2265D35F" w:rsidR="007C4008" w:rsidRPr="00D37EFB" w:rsidRDefault="007C4008" w:rsidP="007C4008">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09B51E" w14:textId="191A9D9D" w:rsidR="007C4008" w:rsidRPr="00B00184" w:rsidRDefault="007C4008" w:rsidP="007C4008">
            <w:pPr>
              <w:pStyle w:val="TAC"/>
              <w:rPr>
                <w:sz w:val="16"/>
                <w:szCs w:val="16"/>
                <w:lang w:eastAsia="zh-CN"/>
              </w:rPr>
            </w:pPr>
            <w:r w:rsidRPr="00B00184">
              <w:rPr>
                <w:sz w:val="16"/>
                <w:szCs w:val="16"/>
                <w:lang w:eastAsia="zh-CN"/>
              </w:rPr>
              <w:t>CP-</w:t>
            </w:r>
            <w:r w:rsidR="003421DE" w:rsidRPr="00B00184">
              <w:rPr>
                <w:sz w:val="16"/>
                <w:szCs w:val="16"/>
                <w:lang w:eastAsia="zh-CN"/>
              </w:rPr>
              <w:t>24</w:t>
            </w:r>
            <w:r w:rsidR="003421DE">
              <w:rPr>
                <w:sz w:val="16"/>
                <w:szCs w:val="16"/>
                <w:lang w:eastAsia="zh-CN"/>
              </w:rPr>
              <w:t>3023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D760E94" w14:textId="3FEB7893" w:rsidR="007C4008" w:rsidRDefault="007C4008" w:rsidP="007C4008">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w:t>
            </w:r>
            <w:r w:rsidR="00FB1985">
              <w:rPr>
                <w:rFonts w:eastAsia="DengXian" w:cs="Arial"/>
                <w:sz w:val="16"/>
                <w:szCs w:val="16"/>
                <w:lang w:eastAsia="zh-CN"/>
              </w:rPr>
              <w:t>1</w:t>
            </w:r>
            <w:r>
              <w:rPr>
                <w:rFonts w:eastAsia="DengXian" w:cs="Arial"/>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19EC9B" w14:textId="3C079106" w:rsidR="007C4008" w:rsidRDefault="007C4008" w:rsidP="007C4008">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96A98F" w14:textId="061A3F40" w:rsidR="007C4008" w:rsidRDefault="007C4008" w:rsidP="007C4008">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F3B615" w14:textId="6CC69FAE" w:rsidR="007C4008" w:rsidRPr="002A62FD" w:rsidRDefault="007C4008" w:rsidP="007C4008">
            <w:pPr>
              <w:pStyle w:val="TAC"/>
              <w:jc w:val="left"/>
              <w:rPr>
                <w:rFonts w:cs="Arial"/>
                <w:sz w:val="16"/>
                <w:szCs w:val="16"/>
              </w:rPr>
            </w:pPr>
            <w:r w:rsidRPr="007C4008">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0305" w14:textId="37AFDC2C" w:rsidR="007C4008" w:rsidRDefault="007C4008" w:rsidP="007C400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8.9.0</w:t>
            </w:r>
          </w:p>
        </w:tc>
      </w:tr>
      <w:tr w:rsidR="00FB1985" w:rsidRPr="00112453" w14:paraId="31C8FC7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D0851F4" w14:textId="5072792E" w:rsidR="00FB1985" w:rsidRPr="00D06585" w:rsidRDefault="00FB1985" w:rsidP="00FB1985">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CEEDB" w14:textId="529FAB28" w:rsidR="00FB1985" w:rsidRPr="00D37EFB" w:rsidRDefault="00FB1985" w:rsidP="00FB198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3A43316" w14:textId="560A31E4" w:rsidR="00FB1985" w:rsidRPr="00B00184" w:rsidRDefault="00FB1985" w:rsidP="00FB1985">
            <w:pPr>
              <w:pStyle w:val="TAC"/>
              <w:rPr>
                <w:sz w:val="16"/>
                <w:szCs w:val="16"/>
                <w:lang w:eastAsia="zh-CN"/>
              </w:rPr>
            </w:pPr>
            <w:r w:rsidRPr="00B00184">
              <w:rPr>
                <w:sz w:val="16"/>
                <w:szCs w:val="16"/>
                <w:lang w:eastAsia="zh-CN"/>
              </w:rPr>
              <w:t>CP-</w:t>
            </w:r>
            <w:r w:rsidR="003421DE" w:rsidRPr="00B00184">
              <w:rPr>
                <w:sz w:val="16"/>
                <w:szCs w:val="16"/>
                <w:lang w:eastAsia="zh-CN"/>
              </w:rPr>
              <w:t>24</w:t>
            </w:r>
            <w:r w:rsidR="003421DE">
              <w:rPr>
                <w:sz w:val="16"/>
                <w:szCs w:val="16"/>
                <w:lang w:eastAsia="zh-CN"/>
              </w:rPr>
              <w:t>3068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D487948" w14:textId="377A9621" w:rsidR="00FB1985" w:rsidRDefault="00FB1985" w:rsidP="00FB1985">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19206" w14:textId="77777777" w:rsidR="00FB1985" w:rsidRDefault="00FB1985" w:rsidP="00FB1985">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2BEC55" w14:textId="34395189" w:rsidR="00FB1985" w:rsidRDefault="00FB1985" w:rsidP="00FB1985">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67855" w14:textId="0E0C69F1" w:rsidR="00FB1985" w:rsidRPr="007C4008" w:rsidRDefault="00FB1985" w:rsidP="00FB1985">
            <w:pPr>
              <w:pStyle w:val="TAC"/>
              <w:jc w:val="left"/>
              <w:rPr>
                <w:rFonts w:cs="Arial"/>
                <w:sz w:val="16"/>
                <w:szCs w:val="16"/>
              </w:rPr>
            </w:pPr>
            <w:r w:rsidRPr="00FB1985">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32D99" w14:textId="5884721E" w:rsidR="00FB1985" w:rsidRPr="00FB1985" w:rsidRDefault="00FB1985" w:rsidP="00FB1985">
            <w:pPr>
              <w:pStyle w:val="TAC"/>
              <w:rPr>
                <w:rFonts w:cs="Arial"/>
                <w:sz w:val="16"/>
                <w:szCs w:val="16"/>
              </w:rPr>
            </w:pPr>
            <w:r w:rsidRPr="00FB1985">
              <w:rPr>
                <w:rFonts w:cs="Arial"/>
                <w:sz w:val="16"/>
                <w:szCs w:val="16"/>
              </w:rPr>
              <w:t>18.9.0</w:t>
            </w:r>
          </w:p>
        </w:tc>
      </w:tr>
      <w:tr w:rsidR="003421DE" w:rsidRPr="00112453" w14:paraId="3D9CC7D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9A3880A" w14:textId="2CCC062B" w:rsidR="003421DE" w:rsidRPr="00D06585" w:rsidRDefault="003421DE" w:rsidP="003421DE">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68B5F" w14:textId="44B41C16" w:rsidR="003421DE" w:rsidRPr="00D37EFB" w:rsidRDefault="003421DE" w:rsidP="003421DE">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D3DAE00" w14:textId="26AFB026" w:rsidR="003421DE" w:rsidRPr="00B00184" w:rsidRDefault="003421DE" w:rsidP="003421DE">
            <w:pPr>
              <w:pStyle w:val="TAC"/>
              <w:rPr>
                <w:sz w:val="16"/>
                <w:szCs w:val="16"/>
                <w:lang w:eastAsia="zh-CN"/>
              </w:rPr>
            </w:pPr>
            <w:r>
              <w:rPr>
                <w:sz w:val="16"/>
                <w:szCs w:val="16"/>
                <w:lang w:eastAsia="zh-CN"/>
              </w:rPr>
              <w:t>CP-25</w:t>
            </w:r>
            <w:r w:rsidR="002538F9">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24924D1" w14:textId="2601598B" w:rsidR="003421DE" w:rsidRDefault="00F948E2" w:rsidP="003421DE">
            <w:pPr>
              <w:pStyle w:val="TAL"/>
              <w:rPr>
                <w:rFonts w:eastAsia="DengXian" w:cs="Arial"/>
                <w:sz w:val="16"/>
                <w:szCs w:val="16"/>
                <w:lang w:eastAsia="zh-CN"/>
              </w:rPr>
            </w:pPr>
            <w:r>
              <w:rPr>
                <w:rFonts w:eastAsia="DengXian" w:cs="Arial"/>
                <w:sz w:val="16"/>
                <w:szCs w:val="16"/>
                <w:lang w:eastAsia="zh-CN"/>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165891" w14:textId="77777777" w:rsidR="003421DE" w:rsidRDefault="003421DE" w:rsidP="003421D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08912" w14:textId="1E4501BC" w:rsidR="003421DE" w:rsidRDefault="00F948E2" w:rsidP="003421DE">
            <w:pPr>
              <w:pStyle w:val="TAC"/>
              <w:rPr>
                <w:rFonts w:eastAsia="DengXian" w:cs="Arial"/>
                <w:sz w:val="16"/>
                <w:szCs w:val="16"/>
                <w:lang w:eastAsia="zh-CN"/>
              </w:rPr>
            </w:pPr>
            <w:r>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A73B93" w14:textId="4F07DD1E" w:rsidR="003421DE" w:rsidRPr="00FB1985" w:rsidRDefault="00F948E2" w:rsidP="003421DE">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4D8D" w14:textId="1B8CA45D" w:rsidR="003421DE" w:rsidRPr="00FB1985" w:rsidRDefault="00F948E2" w:rsidP="003421DE">
            <w:pPr>
              <w:pStyle w:val="TAC"/>
              <w:rPr>
                <w:rFonts w:cs="Arial"/>
                <w:sz w:val="16"/>
                <w:szCs w:val="16"/>
              </w:rPr>
            </w:pPr>
            <w:r>
              <w:rPr>
                <w:rFonts w:cs="Arial"/>
                <w:sz w:val="16"/>
                <w:szCs w:val="16"/>
              </w:rPr>
              <w:t>18.10.0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6CE7F3" w14:textId="77777777" w:rsidR="00AC6BF4" w:rsidRDefault="00AC6BF4">
      <w:r>
        <w:separator/>
      </w:r>
    </w:p>
  </w:endnote>
  <w:endnote w:type="continuationSeparator" w:id="0">
    <w:p w14:paraId="3101593A" w14:textId="77777777" w:rsidR="00AC6BF4" w:rsidRDefault="00AC6B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3421DE" w:rsidRDefault="003421D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F8CCC6" w14:textId="77777777" w:rsidR="00AC6BF4" w:rsidRDefault="00AC6BF4">
      <w:r>
        <w:separator/>
      </w:r>
    </w:p>
  </w:footnote>
  <w:footnote w:type="continuationSeparator" w:id="0">
    <w:p w14:paraId="1D496B85" w14:textId="77777777" w:rsidR="00AC6BF4" w:rsidRDefault="00AC6B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50E5EA41" w:rsidR="003421DE" w:rsidRDefault="003421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2A33">
      <w:rPr>
        <w:rFonts w:ascii="Arial" w:hAnsi="Arial" w:cs="Arial"/>
        <w:b/>
        <w:noProof/>
        <w:sz w:val="18"/>
        <w:szCs w:val="18"/>
      </w:rPr>
      <w:t>3GPP TS 29.573 V18.10.0 (2025-03)</w:t>
    </w:r>
    <w:r>
      <w:rPr>
        <w:rFonts w:ascii="Arial" w:hAnsi="Arial" w:cs="Arial"/>
        <w:b/>
        <w:sz w:val="18"/>
        <w:szCs w:val="18"/>
      </w:rPr>
      <w:fldChar w:fldCharType="end"/>
    </w:r>
  </w:p>
  <w:p w14:paraId="1A7F8C64" w14:textId="77777777" w:rsidR="003421DE" w:rsidRDefault="003421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25938259" w:rsidR="003421DE" w:rsidRDefault="003421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2A33">
      <w:rPr>
        <w:rFonts w:ascii="Arial" w:hAnsi="Arial" w:cs="Arial"/>
        <w:b/>
        <w:noProof/>
        <w:sz w:val="18"/>
        <w:szCs w:val="18"/>
      </w:rPr>
      <w:t>Release 18</w:t>
    </w:r>
    <w:r>
      <w:rPr>
        <w:rFonts w:ascii="Arial" w:hAnsi="Arial" w:cs="Arial"/>
        <w:b/>
        <w:sz w:val="18"/>
        <w:szCs w:val="18"/>
      </w:rPr>
      <w:fldChar w:fldCharType="end"/>
    </w:r>
  </w:p>
  <w:p w14:paraId="7D0E4B7F" w14:textId="77777777" w:rsidR="003421DE" w:rsidRDefault="003421D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8310971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29063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67083911">
    <w:abstractNumId w:val="11"/>
  </w:num>
  <w:num w:numId="4" w16cid:durableId="1818182679">
    <w:abstractNumId w:val="20"/>
  </w:num>
  <w:num w:numId="5" w16cid:durableId="1168054853">
    <w:abstractNumId w:val="14"/>
  </w:num>
  <w:num w:numId="6" w16cid:durableId="1763597947">
    <w:abstractNumId w:val="23"/>
  </w:num>
  <w:num w:numId="7" w16cid:durableId="1579434885">
    <w:abstractNumId w:val="13"/>
  </w:num>
  <w:num w:numId="8" w16cid:durableId="1059132182">
    <w:abstractNumId w:val="15"/>
  </w:num>
  <w:num w:numId="9" w16cid:durableId="798643488">
    <w:abstractNumId w:val="22"/>
  </w:num>
  <w:num w:numId="10" w16cid:durableId="2055494466">
    <w:abstractNumId w:val="9"/>
  </w:num>
  <w:num w:numId="11" w16cid:durableId="1044674342">
    <w:abstractNumId w:val="7"/>
  </w:num>
  <w:num w:numId="12" w16cid:durableId="402605781">
    <w:abstractNumId w:val="6"/>
  </w:num>
  <w:num w:numId="13" w16cid:durableId="1470778557">
    <w:abstractNumId w:val="5"/>
  </w:num>
  <w:num w:numId="14" w16cid:durableId="282468303">
    <w:abstractNumId w:val="4"/>
  </w:num>
  <w:num w:numId="15" w16cid:durableId="2095348724">
    <w:abstractNumId w:val="8"/>
  </w:num>
  <w:num w:numId="16" w16cid:durableId="1793010109">
    <w:abstractNumId w:val="3"/>
  </w:num>
  <w:num w:numId="17" w16cid:durableId="1663757">
    <w:abstractNumId w:val="2"/>
  </w:num>
  <w:num w:numId="18" w16cid:durableId="1488861656">
    <w:abstractNumId w:val="1"/>
  </w:num>
  <w:num w:numId="19" w16cid:durableId="1989238066">
    <w:abstractNumId w:val="0"/>
  </w:num>
  <w:num w:numId="20" w16cid:durableId="1800106750">
    <w:abstractNumId w:val="18"/>
  </w:num>
  <w:num w:numId="21" w16cid:durableId="926689884">
    <w:abstractNumId w:val="19"/>
  </w:num>
  <w:num w:numId="22" w16cid:durableId="825249110">
    <w:abstractNumId w:val="12"/>
  </w:num>
  <w:num w:numId="23" w16cid:durableId="1273973363">
    <w:abstractNumId w:val="17"/>
  </w:num>
  <w:num w:numId="24" w16cid:durableId="2086222528">
    <w:abstractNumId w:val="21"/>
  </w:num>
  <w:num w:numId="25" w16cid:durableId="147405986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34"/>
    <w:rsid w:val="00004530"/>
    <w:rsid w:val="00006BBE"/>
    <w:rsid w:val="00014391"/>
    <w:rsid w:val="0002308A"/>
    <w:rsid w:val="000248C6"/>
    <w:rsid w:val="00026B75"/>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0BD1"/>
    <w:rsid w:val="000C47C3"/>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55000"/>
    <w:rsid w:val="0015573E"/>
    <w:rsid w:val="00157835"/>
    <w:rsid w:val="00160AD1"/>
    <w:rsid w:val="00163767"/>
    <w:rsid w:val="00170705"/>
    <w:rsid w:val="00170FF2"/>
    <w:rsid w:val="001779B0"/>
    <w:rsid w:val="00177A6C"/>
    <w:rsid w:val="00177DA5"/>
    <w:rsid w:val="00180131"/>
    <w:rsid w:val="001803E4"/>
    <w:rsid w:val="001812FB"/>
    <w:rsid w:val="00181621"/>
    <w:rsid w:val="00190022"/>
    <w:rsid w:val="00197FD2"/>
    <w:rsid w:val="001A4C42"/>
    <w:rsid w:val="001A7420"/>
    <w:rsid w:val="001B0D78"/>
    <w:rsid w:val="001B2A33"/>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1F71C9"/>
    <w:rsid w:val="00211C55"/>
    <w:rsid w:val="00212FCD"/>
    <w:rsid w:val="0022729C"/>
    <w:rsid w:val="002347A2"/>
    <w:rsid w:val="00246C12"/>
    <w:rsid w:val="00247A93"/>
    <w:rsid w:val="002511EE"/>
    <w:rsid w:val="002538F9"/>
    <w:rsid w:val="00256235"/>
    <w:rsid w:val="0025757A"/>
    <w:rsid w:val="002603EA"/>
    <w:rsid w:val="002675F0"/>
    <w:rsid w:val="0026790A"/>
    <w:rsid w:val="00267A94"/>
    <w:rsid w:val="0027042D"/>
    <w:rsid w:val="00270673"/>
    <w:rsid w:val="00275619"/>
    <w:rsid w:val="0028434C"/>
    <w:rsid w:val="002916E5"/>
    <w:rsid w:val="002A62FD"/>
    <w:rsid w:val="002A66A0"/>
    <w:rsid w:val="002B6339"/>
    <w:rsid w:val="002C0074"/>
    <w:rsid w:val="002C7B64"/>
    <w:rsid w:val="002C7E80"/>
    <w:rsid w:val="002D130B"/>
    <w:rsid w:val="002D27C3"/>
    <w:rsid w:val="002D4651"/>
    <w:rsid w:val="002E00EE"/>
    <w:rsid w:val="002E15F4"/>
    <w:rsid w:val="002E3354"/>
    <w:rsid w:val="002E42D2"/>
    <w:rsid w:val="002F755B"/>
    <w:rsid w:val="00302586"/>
    <w:rsid w:val="00311261"/>
    <w:rsid w:val="00313909"/>
    <w:rsid w:val="00316A63"/>
    <w:rsid w:val="003172DC"/>
    <w:rsid w:val="003175C8"/>
    <w:rsid w:val="00317B0F"/>
    <w:rsid w:val="003243F3"/>
    <w:rsid w:val="0033575A"/>
    <w:rsid w:val="003421DE"/>
    <w:rsid w:val="00344BF8"/>
    <w:rsid w:val="003457AF"/>
    <w:rsid w:val="00351238"/>
    <w:rsid w:val="00351262"/>
    <w:rsid w:val="0035462D"/>
    <w:rsid w:val="0035758E"/>
    <w:rsid w:val="00363631"/>
    <w:rsid w:val="00365EFF"/>
    <w:rsid w:val="0036626D"/>
    <w:rsid w:val="00370DBE"/>
    <w:rsid w:val="00376404"/>
    <w:rsid w:val="003765B8"/>
    <w:rsid w:val="00384F66"/>
    <w:rsid w:val="00386DB6"/>
    <w:rsid w:val="003940E0"/>
    <w:rsid w:val="0039490B"/>
    <w:rsid w:val="003955A1"/>
    <w:rsid w:val="003A2015"/>
    <w:rsid w:val="003B5C2E"/>
    <w:rsid w:val="003C3971"/>
    <w:rsid w:val="003E1C9B"/>
    <w:rsid w:val="003E2130"/>
    <w:rsid w:val="003E443B"/>
    <w:rsid w:val="003E6078"/>
    <w:rsid w:val="003E6A41"/>
    <w:rsid w:val="004000AA"/>
    <w:rsid w:val="004030BD"/>
    <w:rsid w:val="00403C04"/>
    <w:rsid w:val="0040539D"/>
    <w:rsid w:val="0040621A"/>
    <w:rsid w:val="00413737"/>
    <w:rsid w:val="00417015"/>
    <w:rsid w:val="00423334"/>
    <w:rsid w:val="00423476"/>
    <w:rsid w:val="0042742F"/>
    <w:rsid w:val="00431265"/>
    <w:rsid w:val="004345EC"/>
    <w:rsid w:val="004354E4"/>
    <w:rsid w:val="00435E4F"/>
    <w:rsid w:val="0044429D"/>
    <w:rsid w:val="00454C15"/>
    <w:rsid w:val="00455FBC"/>
    <w:rsid w:val="00457C3F"/>
    <w:rsid w:val="0046237E"/>
    <w:rsid w:val="00465515"/>
    <w:rsid w:val="0048108D"/>
    <w:rsid w:val="004839E4"/>
    <w:rsid w:val="00484E79"/>
    <w:rsid w:val="00487564"/>
    <w:rsid w:val="004916B8"/>
    <w:rsid w:val="00491F0A"/>
    <w:rsid w:val="00492F03"/>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CD2"/>
    <w:rsid w:val="00535773"/>
    <w:rsid w:val="00543E6C"/>
    <w:rsid w:val="00547308"/>
    <w:rsid w:val="00554E25"/>
    <w:rsid w:val="00554FD8"/>
    <w:rsid w:val="00556238"/>
    <w:rsid w:val="00557467"/>
    <w:rsid w:val="0056233E"/>
    <w:rsid w:val="00564795"/>
    <w:rsid w:val="00565087"/>
    <w:rsid w:val="0056747C"/>
    <w:rsid w:val="00567D87"/>
    <w:rsid w:val="0057278F"/>
    <w:rsid w:val="00575CBE"/>
    <w:rsid w:val="00597B11"/>
    <w:rsid w:val="005A2FB5"/>
    <w:rsid w:val="005A356B"/>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543D"/>
    <w:rsid w:val="00635447"/>
    <w:rsid w:val="00636771"/>
    <w:rsid w:val="00640DA7"/>
    <w:rsid w:val="00642BF6"/>
    <w:rsid w:val="00643127"/>
    <w:rsid w:val="00646E9A"/>
    <w:rsid w:val="00647114"/>
    <w:rsid w:val="0065032E"/>
    <w:rsid w:val="00651BEE"/>
    <w:rsid w:val="00654143"/>
    <w:rsid w:val="006542F8"/>
    <w:rsid w:val="00662881"/>
    <w:rsid w:val="00663A3C"/>
    <w:rsid w:val="006701D6"/>
    <w:rsid w:val="006731A8"/>
    <w:rsid w:val="00673475"/>
    <w:rsid w:val="00682C9C"/>
    <w:rsid w:val="00692926"/>
    <w:rsid w:val="00692C63"/>
    <w:rsid w:val="006931CD"/>
    <w:rsid w:val="00693734"/>
    <w:rsid w:val="006A0B9D"/>
    <w:rsid w:val="006A323F"/>
    <w:rsid w:val="006A48D7"/>
    <w:rsid w:val="006A70F8"/>
    <w:rsid w:val="006B2F95"/>
    <w:rsid w:val="006B30D0"/>
    <w:rsid w:val="006C243B"/>
    <w:rsid w:val="006C28FA"/>
    <w:rsid w:val="006C3D95"/>
    <w:rsid w:val="006C3F19"/>
    <w:rsid w:val="006C50E0"/>
    <w:rsid w:val="006C647D"/>
    <w:rsid w:val="006C7106"/>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6E34"/>
    <w:rsid w:val="007177A6"/>
    <w:rsid w:val="007322C0"/>
    <w:rsid w:val="00734A5B"/>
    <w:rsid w:val="00735D0B"/>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06A3"/>
    <w:rsid w:val="007C1233"/>
    <w:rsid w:val="007C2814"/>
    <w:rsid w:val="007C4008"/>
    <w:rsid w:val="007C527E"/>
    <w:rsid w:val="007C6E1D"/>
    <w:rsid w:val="007C7547"/>
    <w:rsid w:val="007E50B9"/>
    <w:rsid w:val="007E6C30"/>
    <w:rsid w:val="007F0F4A"/>
    <w:rsid w:val="007F263C"/>
    <w:rsid w:val="007F799E"/>
    <w:rsid w:val="008028A4"/>
    <w:rsid w:val="008060AF"/>
    <w:rsid w:val="008063B1"/>
    <w:rsid w:val="00811922"/>
    <w:rsid w:val="00817C2F"/>
    <w:rsid w:val="00830747"/>
    <w:rsid w:val="00831412"/>
    <w:rsid w:val="008410A9"/>
    <w:rsid w:val="00851DFA"/>
    <w:rsid w:val="0085305D"/>
    <w:rsid w:val="00863E69"/>
    <w:rsid w:val="00867AE7"/>
    <w:rsid w:val="00870634"/>
    <w:rsid w:val="00870FAD"/>
    <w:rsid w:val="00875EB7"/>
    <w:rsid w:val="008768CA"/>
    <w:rsid w:val="00881C68"/>
    <w:rsid w:val="0088500D"/>
    <w:rsid w:val="008856A7"/>
    <w:rsid w:val="00887EC8"/>
    <w:rsid w:val="008A297A"/>
    <w:rsid w:val="008A684C"/>
    <w:rsid w:val="008B5E26"/>
    <w:rsid w:val="008C1914"/>
    <w:rsid w:val="008C384C"/>
    <w:rsid w:val="008D2A30"/>
    <w:rsid w:val="008D4E68"/>
    <w:rsid w:val="008D54D3"/>
    <w:rsid w:val="008E438C"/>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6B45"/>
    <w:rsid w:val="00917CCB"/>
    <w:rsid w:val="0092097F"/>
    <w:rsid w:val="00925814"/>
    <w:rsid w:val="009263E7"/>
    <w:rsid w:val="0093092A"/>
    <w:rsid w:val="0093157C"/>
    <w:rsid w:val="00932268"/>
    <w:rsid w:val="00942EC2"/>
    <w:rsid w:val="00946649"/>
    <w:rsid w:val="00947CED"/>
    <w:rsid w:val="00953A01"/>
    <w:rsid w:val="00955A8C"/>
    <w:rsid w:val="00963B87"/>
    <w:rsid w:val="0096474E"/>
    <w:rsid w:val="009668AD"/>
    <w:rsid w:val="00966E77"/>
    <w:rsid w:val="009672CE"/>
    <w:rsid w:val="00972F16"/>
    <w:rsid w:val="00981703"/>
    <w:rsid w:val="00992CB8"/>
    <w:rsid w:val="009941D6"/>
    <w:rsid w:val="0099654B"/>
    <w:rsid w:val="009A0A95"/>
    <w:rsid w:val="009C59B1"/>
    <w:rsid w:val="009C6A64"/>
    <w:rsid w:val="009D5E89"/>
    <w:rsid w:val="009E18FC"/>
    <w:rsid w:val="009E4D29"/>
    <w:rsid w:val="009F3279"/>
    <w:rsid w:val="009F37B7"/>
    <w:rsid w:val="009F3A2F"/>
    <w:rsid w:val="00A017CF"/>
    <w:rsid w:val="00A0657F"/>
    <w:rsid w:val="00A10F02"/>
    <w:rsid w:val="00A164B4"/>
    <w:rsid w:val="00A20B2B"/>
    <w:rsid w:val="00A26956"/>
    <w:rsid w:val="00A27486"/>
    <w:rsid w:val="00A33F92"/>
    <w:rsid w:val="00A41B9B"/>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6BF4"/>
    <w:rsid w:val="00AC7B28"/>
    <w:rsid w:val="00AE612D"/>
    <w:rsid w:val="00AE65E2"/>
    <w:rsid w:val="00AE6D79"/>
    <w:rsid w:val="00AF12EE"/>
    <w:rsid w:val="00AF3C39"/>
    <w:rsid w:val="00AF630E"/>
    <w:rsid w:val="00B00184"/>
    <w:rsid w:val="00B0074C"/>
    <w:rsid w:val="00B03646"/>
    <w:rsid w:val="00B132E5"/>
    <w:rsid w:val="00B141C3"/>
    <w:rsid w:val="00B15449"/>
    <w:rsid w:val="00B20B4F"/>
    <w:rsid w:val="00B21A0B"/>
    <w:rsid w:val="00B24DF4"/>
    <w:rsid w:val="00B25127"/>
    <w:rsid w:val="00B34496"/>
    <w:rsid w:val="00B35BB0"/>
    <w:rsid w:val="00B45F33"/>
    <w:rsid w:val="00B46B43"/>
    <w:rsid w:val="00B47E09"/>
    <w:rsid w:val="00B47FB1"/>
    <w:rsid w:val="00B50E4E"/>
    <w:rsid w:val="00B51942"/>
    <w:rsid w:val="00B60BC5"/>
    <w:rsid w:val="00B63E82"/>
    <w:rsid w:val="00B72801"/>
    <w:rsid w:val="00B77C5F"/>
    <w:rsid w:val="00B83C9C"/>
    <w:rsid w:val="00B86AF2"/>
    <w:rsid w:val="00B915CD"/>
    <w:rsid w:val="00B93086"/>
    <w:rsid w:val="00B9673A"/>
    <w:rsid w:val="00B97BFD"/>
    <w:rsid w:val="00BA19ED"/>
    <w:rsid w:val="00BA4B8D"/>
    <w:rsid w:val="00BB24F2"/>
    <w:rsid w:val="00BB6D0E"/>
    <w:rsid w:val="00BC0F7D"/>
    <w:rsid w:val="00BC444B"/>
    <w:rsid w:val="00BC6FE9"/>
    <w:rsid w:val="00BD392E"/>
    <w:rsid w:val="00BD7102"/>
    <w:rsid w:val="00BD7D31"/>
    <w:rsid w:val="00BE0CFE"/>
    <w:rsid w:val="00BE3255"/>
    <w:rsid w:val="00BE43B4"/>
    <w:rsid w:val="00BE43D6"/>
    <w:rsid w:val="00BE65BA"/>
    <w:rsid w:val="00BE7974"/>
    <w:rsid w:val="00BF0262"/>
    <w:rsid w:val="00BF128E"/>
    <w:rsid w:val="00BF6244"/>
    <w:rsid w:val="00C038A8"/>
    <w:rsid w:val="00C062F9"/>
    <w:rsid w:val="00C074DD"/>
    <w:rsid w:val="00C07C4A"/>
    <w:rsid w:val="00C1496A"/>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317A1"/>
    <w:rsid w:val="00D411BB"/>
    <w:rsid w:val="00D44944"/>
    <w:rsid w:val="00D4552A"/>
    <w:rsid w:val="00D4672E"/>
    <w:rsid w:val="00D542B0"/>
    <w:rsid w:val="00D57972"/>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DF6EBA"/>
    <w:rsid w:val="00E0502E"/>
    <w:rsid w:val="00E11443"/>
    <w:rsid w:val="00E13E56"/>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3A7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948E2"/>
    <w:rsid w:val="00FA1266"/>
    <w:rsid w:val="00FA349E"/>
    <w:rsid w:val="00FA36DE"/>
    <w:rsid w:val="00FA4FB4"/>
    <w:rsid w:val="00FB01AF"/>
    <w:rsid w:val="00FB0299"/>
    <w:rsid w:val="00FB1985"/>
    <w:rsid w:val="00FB4024"/>
    <w:rsid w:val="00FB67C6"/>
    <w:rsid w:val="00FC0909"/>
    <w:rsid w:val="00FC1192"/>
    <w:rsid w:val="00FC16B6"/>
    <w:rsid w:val="00FC55AC"/>
    <w:rsid w:val="00FC7CF9"/>
    <w:rsid w:val="00FD4261"/>
    <w:rsid w:val="00FE3688"/>
    <w:rsid w:val="00FF61F3"/>
    <w:rsid w:val="00FF6B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link w:val="Heading8Char"/>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val="en-GB"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CommentReference">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Heading8Char">
    <w:name w:val="Heading 8 Char"/>
    <w:link w:val="Heading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07" Type="http://schemas.openxmlformats.org/officeDocument/2006/relationships/header" Target="header1.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yperlink" Target="https://portal.3gpp.org/ngppapp/CreateTdoc.aspx?mode=view&amp;contributionUid=CP-240055" TargetMode="External"/><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3.vsdx"/><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38.emf"/><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29.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6.vsdx"/><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BA8E25-A274-4B44-BD9D-8B7DD50D12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48213</Words>
  <Characters>274818</Characters>
  <Application>Microsoft Office Word</Application>
  <DocSecurity>0</DocSecurity>
  <Lines>2290</Lines>
  <Paragraphs>644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322387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Lena_Qualcomm</cp:lastModifiedBy>
  <cp:revision>5</cp:revision>
  <cp:lastPrinted>2019-02-25T14:05:00Z</cp:lastPrinted>
  <dcterms:created xsi:type="dcterms:W3CDTF">2025-03-13T02:34:00Z</dcterms:created>
  <dcterms:modified xsi:type="dcterms:W3CDTF">2025-03-14T08:24:00Z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(3)3S9za16oQCCcohev+CLOBGVQMyKunEedwLzZp1imUUz84sGVH4M/jMYF5OYo1f7ANN1e17Q2
ADUKCqK6QzY5OVJq2dj3tnkBWp8vzViWaOPYUDJsbDK6tmWvPb8Z9jNNlqioreG+MSXLQXpa
tYdsucQO98MK8hg338O4W2/9AUMiy8Tzsdbj0AQPwaxFdbfq1FRQk49ef2EueH2pbKE+u6Re
mAtRWAVacssxni7bgI</vt:lpwstr>
  </property>
  <property fmtid="{D5CDD505-2E9C-101B-9397-08002B2CF9AE}" pid="3" name="_2015_ms_pID_7253431">
    <vt:lpwstr>bCWyHkB8G2sImKlnkCQPhV6SWSFBbuEvOxhwQjO9dUyVv+r0xLH1Pi
6gwKCJ2H9PLbJWvxbsfS7DHHcPyHhEw7ncO6xjAgjhYjGLoYWU8iAlQmTpqV/nNPDNudsy1v
t67t0KLHbAm22Kr5AoKIqzp4k89eSH78mf2MtxY9IYA9Is8NSvyY7PZZYbpzb2VYWp8EQPeS
X19xI+OcT9dqve0L+yacAvN0gD/VC5ZNuVS1</vt:lpwstr>
  </property>
  <property fmtid="{D5CDD505-2E9C-101B-9397-08002B2CF9AE}" pid="4" name="_2015_ms_pID_7253432">
    <vt:lpwstr>Ww==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