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6F6E3760"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446BEB">
              <w:rPr>
                <w:noProof w:val="0"/>
              </w:rPr>
              <w:t>6</w:t>
            </w:r>
            <w:r w:rsidR="00536F63" w:rsidRPr="00004F96">
              <w:rPr>
                <w:noProof w:val="0"/>
              </w:rPr>
              <w:t>.</w:t>
            </w:r>
            <w:r w:rsidR="002901A0">
              <w:rPr>
                <w:noProof w:val="0"/>
              </w:rPr>
              <w:t>0</w:t>
            </w:r>
            <w:r w:rsidRPr="00004F96">
              <w:rPr>
                <w:noProof w:val="0"/>
              </w:rPr>
              <w:t xml:space="preserve"> </w:t>
            </w:r>
            <w:r w:rsidRPr="00004F96">
              <w:rPr>
                <w:noProof w:val="0"/>
                <w:sz w:val="32"/>
              </w:rPr>
              <w:t>(</w:t>
            </w:r>
            <w:r w:rsidR="00446BEB" w:rsidRPr="00004F96">
              <w:rPr>
                <w:noProof w:val="0"/>
                <w:sz w:val="32"/>
              </w:rPr>
              <w:t>202</w:t>
            </w:r>
            <w:r w:rsidR="00446BEB">
              <w:rPr>
                <w:noProof w:val="0"/>
                <w:sz w:val="32"/>
              </w:rPr>
              <w:t>5</w:t>
            </w:r>
            <w:r w:rsidR="00536F63" w:rsidRPr="00004F96">
              <w:rPr>
                <w:noProof w:val="0"/>
                <w:sz w:val="32"/>
              </w:rPr>
              <w:t>-</w:t>
            </w:r>
            <w:r w:rsidR="00446BEB">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7BF7ECE" w:rsidR="00E16509" w:rsidRPr="00004F96" w:rsidRDefault="00E16509" w:rsidP="00133525">
            <w:pPr>
              <w:pStyle w:val="FP"/>
              <w:jc w:val="center"/>
              <w:rPr>
                <w:sz w:val="18"/>
              </w:rPr>
            </w:pPr>
            <w:r w:rsidRPr="00004F96">
              <w:rPr>
                <w:sz w:val="18"/>
              </w:rPr>
              <w:t xml:space="preserve">© </w:t>
            </w:r>
            <w:r w:rsidR="00446BEB" w:rsidRPr="00004F96">
              <w:rPr>
                <w:sz w:val="18"/>
              </w:rPr>
              <w:t>202</w:t>
            </w:r>
            <w:r w:rsidR="00446BEB">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7E11ACB" w14:textId="356005A7" w:rsidR="006051EB"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6051EB">
        <w:rPr>
          <w:noProof/>
        </w:rPr>
        <w:t>Foreword</w:t>
      </w:r>
      <w:r w:rsidR="006051EB">
        <w:rPr>
          <w:noProof/>
        </w:rPr>
        <w:tab/>
      </w:r>
      <w:r w:rsidR="006051EB">
        <w:rPr>
          <w:noProof/>
        </w:rPr>
        <w:fldChar w:fldCharType="begin" w:fldLock="1"/>
      </w:r>
      <w:r w:rsidR="006051EB">
        <w:rPr>
          <w:noProof/>
        </w:rPr>
        <w:instrText xml:space="preserve"> PAGEREF _Toc193394178 \h </w:instrText>
      </w:r>
      <w:r w:rsidR="006051EB">
        <w:rPr>
          <w:noProof/>
        </w:rPr>
      </w:r>
      <w:r w:rsidR="006051EB">
        <w:rPr>
          <w:noProof/>
        </w:rPr>
        <w:fldChar w:fldCharType="separate"/>
      </w:r>
      <w:r w:rsidR="006051EB">
        <w:rPr>
          <w:noProof/>
        </w:rPr>
        <w:t>7</w:t>
      </w:r>
      <w:r w:rsidR="006051EB">
        <w:rPr>
          <w:noProof/>
        </w:rPr>
        <w:fldChar w:fldCharType="end"/>
      </w:r>
    </w:p>
    <w:p w14:paraId="61CD9831" w14:textId="4C18FD3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9</w:t>
      </w:r>
      <w:r>
        <w:rPr>
          <w:noProof/>
        </w:rPr>
        <w:fldChar w:fldCharType="end"/>
      </w:r>
    </w:p>
    <w:p w14:paraId="275468DB" w14:textId="5E0DAAF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9</w:t>
      </w:r>
      <w:r>
        <w:rPr>
          <w:noProof/>
        </w:rPr>
        <w:fldChar w:fldCharType="end"/>
      </w:r>
    </w:p>
    <w:p w14:paraId="6C475BA5" w14:textId="59F1A11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10</w:t>
      </w:r>
      <w:r>
        <w:rPr>
          <w:noProof/>
        </w:rPr>
        <w:fldChar w:fldCharType="end"/>
      </w:r>
    </w:p>
    <w:p w14:paraId="0893AABA" w14:textId="093E6D9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10</w:t>
      </w:r>
      <w:r>
        <w:rPr>
          <w:noProof/>
        </w:rPr>
        <w:fldChar w:fldCharType="end"/>
      </w:r>
    </w:p>
    <w:p w14:paraId="240956B2" w14:textId="5A8C007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11</w:t>
      </w:r>
      <w:r>
        <w:rPr>
          <w:noProof/>
        </w:rPr>
        <w:fldChar w:fldCharType="end"/>
      </w:r>
    </w:p>
    <w:p w14:paraId="154FBC30" w14:textId="1DE6E5A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11</w:t>
      </w:r>
      <w:r>
        <w:rPr>
          <w:noProof/>
        </w:rPr>
        <w:fldChar w:fldCharType="end"/>
      </w:r>
    </w:p>
    <w:p w14:paraId="2EF348E4" w14:textId="28002060"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11</w:t>
      </w:r>
      <w:r>
        <w:rPr>
          <w:noProof/>
        </w:rPr>
        <w:fldChar w:fldCharType="end"/>
      </w:r>
    </w:p>
    <w:p w14:paraId="4640294C" w14:textId="3A009442"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11</w:t>
      </w:r>
      <w:r>
        <w:rPr>
          <w:noProof/>
        </w:rPr>
        <w:fldChar w:fldCharType="end"/>
      </w:r>
    </w:p>
    <w:p w14:paraId="267D139D" w14:textId="0304B58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12</w:t>
      </w:r>
      <w:r>
        <w:rPr>
          <w:noProof/>
        </w:rPr>
        <w:fldChar w:fldCharType="end"/>
      </w:r>
    </w:p>
    <w:p w14:paraId="2766410F" w14:textId="562C67F6"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13</w:t>
      </w:r>
      <w:r>
        <w:rPr>
          <w:noProof/>
        </w:rPr>
        <w:fldChar w:fldCharType="end"/>
      </w:r>
    </w:p>
    <w:p w14:paraId="18DA99D1" w14:textId="75057220"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13</w:t>
      </w:r>
      <w:r>
        <w:rPr>
          <w:noProof/>
        </w:rPr>
        <w:fldChar w:fldCharType="end"/>
      </w:r>
    </w:p>
    <w:p w14:paraId="154BB7B4" w14:textId="7801909D"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13</w:t>
      </w:r>
      <w:r>
        <w:rPr>
          <w:noProof/>
        </w:rPr>
        <w:fldChar w:fldCharType="end"/>
      </w:r>
    </w:p>
    <w:p w14:paraId="14D32087" w14:textId="67BDC0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13</w:t>
      </w:r>
      <w:r>
        <w:rPr>
          <w:noProof/>
        </w:rPr>
        <w:fldChar w:fldCharType="end"/>
      </w:r>
    </w:p>
    <w:p w14:paraId="02938E00" w14:textId="78E41D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13</w:t>
      </w:r>
      <w:r>
        <w:rPr>
          <w:noProof/>
        </w:rPr>
        <w:fldChar w:fldCharType="end"/>
      </w:r>
    </w:p>
    <w:p w14:paraId="71BB36E4" w14:textId="1768D98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13</w:t>
      </w:r>
      <w:r>
        <w:rPr>
          <w:noProof/>
        </w:rPr>
        <w:fldChar w:fldCharType="end"/>
      </w:r>
    </w:p>
    <w:p w14:paraId="3635BF11" w14:textId="059489BB"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13</w:t>
      </w:r>
      <w:r>
        <w:rPr>
          <w:noProof/>
        </w:rPr>
        <w:fldChar w:fldCharType="end"/>
      </w:r>
    </w:p>
    <w:p w14:paraId="46EFD1DB" w14:textId="5BA6A17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13</w:t>
      </w:r>
      <w:r>
        <w:rPr>
          <w:noProof/>
        </w:rPr>
        <w:fldChar w:fldCharType="end"/>
      </w:r>
    </w:p>
    <w:p w14:paraId="7952A0DD" w14:textId="0BB8B00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13</w:t>
      </w:r>
      <w:r>
        <w:rPr>
          <w:noProof/>
        </w:rPr>
        <w:fldChar w:fldCharType="end"/>
      </w:r>
    </w:p>
    <w:p w14:paraId="71F2241C" w14:textId="6C898F5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9A3CCC">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13</w:t>
      </w:r>
      <w:r>
        <w:rPr>
          <w:noProof/>
        </w:rPr>
        <w:fldChar w:fldCharType="end"/>
      </w:r>
    </w:p>
    <w:p w14:paraId="716040AD" w14:textId="559B46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_Toc193394198 \h </w:instrText>
      </w:r>
      <w:r>
        <w:rPr>
          <w:noProof/>
        </w:rPr>
      </w:r>
      <w:r>
        <w:rPr>
          <w:noProof/>
        </w:rPr>
        <w:fldChar w:fldCharType="separate"/>
      </w:r>
      <w:r>
        <w:rPr>
          <w:noProof/>
        </w:rPr>
        <w:t>14</w:t>
      </w:r>
      <w:r>
        <w:rPr>
          <w:noProof/>
        </w:rPr>
        <w:fldChar w:fldCharType="end"/>
      </w:r>
    </w:p>
    <w:p w14:paraId="149E2C74" w14:textId="58037A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_Toc193394199 \h </w:instrText>
      </w:r>
      <w:r>
        <w:rPr>
          <w:noProof/>
        </w:rPr>
      </w:r>
      <w:r>
        <w:rPr>
          <w:noProof/>
        </w:rPr>
        <w:fldChar w:fldCharType="separate"/>
      </w:r>
      <w:r>
        <w:rPr>
          <w:noProof/>
        </w:rPr>
        <w:t>15</w:t>
      </w:r>
      <w:r>
        <w:rPr>
          <w:noProof/>
        </w:rPr>
        <w:fldChar w:fldCharType="end"/>
      </w:r>
    </w:p>
    <w:p w14:paraId="131C1E82" w14:textId="0FB16F8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15</w:t>
      </w:r>
      <w:r>
        <w:rPr>
          <w:noProof/>
        </w:rPr>
        <w:fldChar w:fldCharType="end"/>
      </w:r>
    </w:p>
    <w:p w14:paraId="38CB15D4" w14:textId="378EF9B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15</w:t>
      </w:r>
      <w:r>
        <w:rPr>
          <w:noProof/>
        </w:rPr>
        <w:fldChar w:fldCharType="end"/>
      </w:r>
    </w:p>
    <w:p w14:paraId="62112D1F" w14:textId="06ABDB2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16</w:t>
      </w:r>
      <w:r>
        <w:rPr>
          <w:noProof/>
        </w:rPr>
        <w:fldChar w:fldCharType="end"/>
      </w:r>
    </w:p>
    <w:p w14:paraId="47FCE690" w14:textId="228A7D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_Toc193394203 \h </w:instrText>
      </w:r>
      <w:r>
        <w:rPr>
          <w:noProof/>
        </w:rPr>
      </w:r>
      <w:r>
        <w:rPr>
          <w:noProof/>
        </w:rPr>
        <w:fldChar w:fldCharType="separate"/>
      </w:r>
      <w:r>
        <w:rPr>
          <w:noProof/>
        </w:rPr>
        <w:t>16</w:t>
      </w:r>
      <w:r>
        <w:rPr>
          <w:noProof/>
        </w:rPr>
        <w:fldChar w:fldCharType="end"/>
      </w:r>
    </w:p>
    <w:p w14:paraId="4C25F628" w14:textId="6598D0E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_Toc193394204 \h </w:instrText>
      </w:r>
      <w:r>
        <w:rPr>
          <w:noProof/>
        </w:rPr>
      </w:r>
      <w:r>
        <w:rPr>
          <w:noProof/>
        </w:rPr>
        <w:fldChar w:fldCharType="separate"/>
      </w:r>
      <w:r>
        <w:rPr>
          <w:noProof/>
        </w:rPr>
        <w:t>16</w:t>
      </w:r>
      <w:r>
        <w:rPr>
          <w:noProof/>
        </w:rPr>
        <w:fldChar w:fldCharType="end"/>
      </w:r>
    </w:p>
    <w:p w14:paraId="6761402F" w14:textId="584CE59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_Toc193394205 \h </w:instrText>
      </w:r>
      <w:r>
        <w:rPr>
          <w:noProof/>
        </w:rPr>
      </w:r>
      <w:r>
        <w:rPr>
          <w:noProof/>
        </w:rPr>
        <w:fldChar w:fldCharType="separate"/>
      </w:r>
      <w:r>
        <w:rPr>
          <w:noProof/>
        </w:rPr>
        <w:t>17</w:t>
      </w:r>
      <w:r>
        <w:rPr>
          <w:noProof/>
        </w:rPr>
        <w:fldChar w:fldCharType="end"/>
      </w:r>
    </w:p>
    <w:p w14:paraId="18E83B3F" w14:textId="745CA5F7"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_Toc193394206 \h </w:instrText>
      </w:r>
      <w:r>
        <w:rPr>
          <w:noProof/>
        </w:rPr>
      </w:r>
      <w:r>
        <w:rPr>
          <w:noProof/>
        </w:rPr>
        <w:fldChar w:fldCharType="separate"/>
      </w:r>
      <w:r>
        <w:rPr>
          <w:noProof/>
        </w:rPr>
        <w:t>17</w:t>
      </w:r>
      <w:r>
        <w:rPr>
          <w:noProof/>
        </w:rPr>
        <w:fldChar w:fldCharType="end"/>
      </w:r>
    </w:p>
    <w:p w14:paraId="20359025" w14:textId="5D88A3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_Toc193394207 \h </w:instrText>
      </w:r>
      <w:r>
        <w:rPr>
          <w:noProof/>
        </w:rPr>
      </w:r>
      <w:r>
        <w:rPr>
          <w:noProof/>
        </w:rPr>
        <w:fldChar w:fldCharType="separate"/>
      </w:r>
      <w:r>
        <w:rPr>
          <w:noProof/>
        </w:rPr>
        <w:t>17</w:t>
      </w:r>
      <w:r>
        <w:rPr>
          <w:noProof/>
        </w:rPr>
        <w:fldChar w:fldCharType="end"/>
      </w:r>
    </w:p>
    <w:p w14:paraId="41E78E05" w14:textId="7BE01DF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_Toc193394208 \h </w:instrText>
      </w:r>
      <w:r>
        <w:rPr>
          <w:noProof/>
        </w:rPr>
      </w:r>
      <w:r>
        <w:rPr>
          <w:noProof/>
        </w:rPr>
        <w:fldChar w:fldCharType="separate"/>
      </w:r>
      <w:r>
        <w:rPr>
          <w:noProof/>
        </w:rPr>
        <w:t>17</w:t>
      </w:r>
      <w:r>
        <w:rPr>
          <w:noProof/>
        </w:rPr>
        <w:fldChar w:fldCharType="end"/>
      </w:r>
    </w:p>
    <w:p w14:paraId="6B402098" w14:textId="4548186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_Toc193394209 \h </w:instrText>
      </w:r>
      <w:r>
        <w:rPr>
          <w:noProof/>
        </w:rPr>
      </w:r>
      <w:r>
        <w:rPr>
          <w:noProof/>
        </w:rPr>
        <w:fldChar w:fldCharType="separate"/>
      </w:r>
      <w:r>
        <w:rPr>
          <w:noProof/>
        </w:rPr>
        <w:t>18</w:t>
      </w:r>
      <w:r>
        <w:rPr>
          <w:noProof/>
        </w:rPr>
        <w:fldChar w:fldCharType="end"/>
      </w:r>
    </w:p>
    <w:p w14:paraId="162F4BB3" w14:textId="30ECE73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_Toc193394210 \h </w:instrText>
      </w:r>
      <w:r>
        <w:rPr>
          <w:noProof/>
        </w:rPr>
      </w:r>
      <w:r>
        <w:rPr>
          <w:noProof/>
        </w:rPr>
        <w:fldChar w:fldCharType="separate"/>
      </w:r>
      <w:r>
        <w:rPr>
          <w:noProof/>
        </w:rPr>
        <w:t>19</w:t>
      </w:r>
      <w:r>
        <w:rPr>
          <w:noProof/>
        </w:rPr>
        <w:fldChar w:fldCharType="end"/>
      </w:r>
    </w:p>
    <w:p w14:paraId="2F77DBD5" w14:textId="1859198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_Toc193394211 \h </w:instrText>
      </w:r>
      <w:r>
        <w:rPr>
          <w:noProof/>
        </w:rPr>
      </w:r>
      <w:r>
        <w:rPr>
          <w:noProof/>
        </w:rPr>
        <w:fldChar w:fldCharType="separate"/>
      </w:r>
      <w:r>
        <w:rPr>
          <w:noProof/>
        </w:rPr>
        <w:t>20</w:t>
      </w:r>
      <w:r>
        <w:rPr>
          <w:noProof/>
        </w:rPr>
        <w:fldChar w:fldCharType="end"/>
      </w:r>
    </w:p>
    <w:p w14:paraId="243950FF" w14:textId="6C3E1F4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_Toc193394212 \h </w:instrText>
      </w:r>
      <w:r>
        <w:rPr>
          <w:noProof/>
        </w:rPr>
      </w:r>
      <w:r>
        <w:rPr>
          <w:noProof/>
        </w:rPr>
        <w:fldChar w:fldCharType="separate"/>
      </w:r>
      <w:r>
        <w:rPr>
          <w:noProof/>
        </w:rPr>
        <w:t>21</w:t>
      </w:r>
      <w:r>
        <w:rPr>
          <w:noProof/>
        </w:rPr>
        <w:fldChar w:fldCharType="end"/>
      </w:r>
    </w:p>
    <w:p w14:paraId="45E51F94" w14:textId="5B80D87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_Toc193394213 \h </w:instrText>
      </w:r>
      <w:r>
        <w:rPr>
          <w:noProof/>
        </w:rPr>
      </w:r>
      <w:r>
        <w:rPr>
          <w:noProof/>
        </w:rPr>
        <w:fldChar w:fldCharType="separate"/>
      </w:r>
      <w:r>
        <w:rPr>
          <w:noProof/>
        </w:rPr>
        <w:t>22</w:t>
      </w:r>
      <w:r>
        <w:rPr>
          <w:noProof/>
        </w:rPr>
        <w:fldChar w:fldCharType="end"/>
      </w:r>
    </w:p>
    <w:p w14:paraId="01F93B8C" w14:textId="6F9813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_Toc193394214 \h </w:instrText>
      </w:r>
      <w:r>
        <w:rPr>
          <w:noProof/>
        </w:rPr>
      </w:r>
      <w:r>
        <w:rPr>
          <w:noProof/>
        </w:rPr>
        <w:fldChar w:fldCharType="separate"/>
      </w:r>
      <w:r>
        <w:rPr>
          <w:noProof/>
        </w:rPr>
        <w:t>22</w:t>
      </w:r>
      <w:r>
        <w:rPr>
          <w:noProof/>
        </w:rPr>
        <w:fldChar w:fldCharType="end"/>
      </w:r>
    </w:p>
    <w:p w14:paraId="516E27F9" w14:textId="579955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_Toc193394215 \h </w:instrText>
      </w:r>
      <w:r>
        <w:rPr>
          <w:noProof/>
        </w:rPr>
      </w:r>
      <w:r>
        <w:rPr>
          <w:noProof/>
        </w:rPr>
        <w:fldChar w:fldCharType="separate"/>
      </w:r>
      <w:r>
        <w:rPr>
          <w:noProof/>
        </w:rPr>
        <w:t>22</w:t>
      </w:r>
      <w:r>
        <w:rPr>
          <w:noProof/>
        </w:rPr>
        <w:fldChar w:fldCharType="end"/>
      </w:r>
    </w:p>
    <w:p w14:paraId="0A006B8E" w14:textId="777CCBE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_Toc193394216 \h </w:instrText>
      </w:r>
      <w:r>
        <w:rPr>
          <w:noProof/>
        </w:rPr>
      </w:r>
      <w:r>
        <w:rPr>
          <w:noProof/>
        </w:rPr>
        <w:fldChar w:fldCharType="separate"/>
      </w:r>
      <w:r>
        <w:rPr>
          <w:noProof/>
        </w:rPr>
        <w:t>22</w:t>
      </w:r>
      <w:r>
        <w:rPr>
          <w:noProof/>
        </w:rPr>
        <w:fldChar w:fldCharType="end"/>
      </w:r>
    </w:p>
    <w:p w14:paraId="4D2AE6E0" w14:textId="74A1F12A"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_Toc193394217 \h </w:instrText>
      </w:r>
      <w:r>
        <w:rPr>
          <w:noProof/>
        </w:rPr>
      </w:r>
      <w:r>
        <w:rPr>
          <w:noProof/>
        </w:rPr>
        <w:fldChar w:fldCharType="separate"/>
      </w:r>
      <w:r>
        <w:rPr>
          <w:noProof/>
        </w:rPr>
        <w:t>23</w:t>
      </w:r>
      <w:r>
        <w:rPr>
          <w:noProof/>
        </w:rPr>
        <w:fldChar w:fldCharType="end"/>
      </w:r>
    </w:p>
    <w:p w14:paraId="01E7F360" w14:textId="5E489B54"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_Toc193394218 \h </w:instrText>
      </w:r>
      <w:r>
        <w:rPr>
          <w:noProof/>
        </w:rPr>
      </w:r>
      <w:r>
        <w:rPr>
          <w:noProof/>
        </w:rPr>
        <w:fldChar w:fldCharType="separate"/>
      </w:r>
      <w:r>
        <w:rPr>
          <w:noProof/>
        </w:rPr>
        <w:t>23</w:t>
      </w:r>
      <w:r>
        <w:rPr>
          <w:noProof/>
        </w:rPr>
        <w:fldChar w:fldCharType="end"/>
      </w:r>
    </w:p>
    <w:p w14:paraId="3A704EBE" w14:textId="5EB770F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_Toc193394219 \h </w:instrText>
      </w:r>
      <w:r>
        <w:rPr>
          <w:noProof/>
        </w:rPr>
      </w:r>
      <w:r>
        <w:rPr>
          <w:noProof/>
        </w:rPr>
        <w:fldChar w:fldCharType="separate"/>
      </w:r>
      <w:r>
        <w:rPr>
          <w:noProof/>
        </w:rPr>
        <w:t>24</w:t>
      </w:r>
      <w:r>
        <w:rPr>
          <w:noProof/>
        </w:rPr>
        <w:fldChar w:fldCharType="end"/>
      </w:r>
    </w:p>
    <w:p w14:paraId="01899098" w14:textId="597B4B2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_Toc193394220 \h </w:instrText>
      </w:r>
      <w:r>
        <w:rPr>
          <w:noProof/>
        </w:rPr>
      </w:r>
      <w:r>
        <w:rPr>
          <w:noProof/>
        </w:rPr>
        <w:fldChar w:fldCharType="separate"/>
      </w:r>
      <w:r>
        <w:rPr>
          <w:noProof/>
        </w:rPr>
        <w:t>24</w:t>
      </w:r>
      <w:r>
        <w:rPr>
          <w:noProof/>
        </w:rPr>
        <w:fldChar w:fldCharType="end"/>
      </w:r>
    </w:p>
    <w:p w14:paraId="157CB8DD" w14:textId="221DAE4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_Toc193394221 \h </w:instrText>
      </w:r>
      <w:r>
        <w:rPr>
          <w:noProof/>
        </w:rPr>
      </w:r>
      <w:r>
        <w:rPr>
          <w:noProof/>
        </w:rPr>
        <w:fldChar w:fldCharType="separate"/>
      </w:r>
      <w:r>
        <w:rPr>
          <w:noProof/>
        </w:rPr>
        <w:t>25</w:t>
      </w:r>
      <w:r>
        <w:rPr>
          <w:noProof/>
        </w:rPr>
        <w:fldChar w:fldCharType="end"/>
      </w:r>
    </w:p>
    <w:p w14:paraId="6CCCBF1D" w14:textId="03452C9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_Toc193394222 \h </w:instrText>
      </w:r>
      <w:r>
        <w:rPr>
          <w:noProof/>
        </w:rPr>
      </w:r>
      <w:r>
        <w:rPr>
          <w:noProof/>
        </w:rPr>
        <w:fldChar w:fldCharType="separate"/>
      </w:r>
      <w:r>
        <w:rPr>
          <w:noProof/>
        </w:rPr>
        <w:t>25</w:t>
      </w:r>
      <w:r>
        <w:rPr>
          <w:noProof/>
        </w:rPr>
        <w:fldChar w:fldCharType="end"/>
      </w:r>
    </w:p>
    <w:p w14:paraId="05CCB629" w14:textId="6DD70E5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_Toc193394223 \h </w:instrText>
      </w:r>
      <w:r>
        <w:rPr>
          <w:noProof/>
        </w:rPr>
      </w:r>
      <w:r>
        <w:rPr>
          <w:noProof/>
        </w:rPr>
        <w:fldChar w:fldCharType="separate"/>
      </w:r>
      <w:r>
        <w:rPr>
          <w:noProof/>
        </w:rPr>
        <w:t>25</w:t>
      </w:r>
      <w:r>
        <w:rPr>
          <w:noProof/>
        </w:rPr>
        <w:fldChar w:fldCharType="end"/>
      </w:r>
    </w:p>
    <w:p w14:paraId="1974ED15" w14:textId="5EA0F0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_Toc193394224 \h </w:instrText>
      </w:r>
      <w:r>
        <w:rPr>
          <w:noProof/>
        </w:rPr>
      </w:r>
      <w:r>
        <w:rPr>
          <w:noProof/>
        </w:rPr>
        <w:fldChar w:fldCharType="separate"/>
      </w:r>
      <w:r>
        <w:rPr>
          <w:noProof/>
        </w:rPr>
        <w:t>26</w:t>
      </w:r>
      <w:r>
        <w:rPr>
          <w:noProof/>
        </w:rPr>
        <w:fldChar w:fldCharType="end"/>
      </w:r>
    </w:p>
    <w:p w14:paraId="35B7FC39" w14:textId="21217E2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_Toc193394225 \h </w:instrText>
      </w:r>
      <w:r>
        <w:rPr>
          <w:noProof/>
        </w:rPr>
      </w:r>
      <w:r>
        <w:rPr>
          <w:noProof/>
        </w:rPr>
        <w:fldChar w:fldCharType="separate"/>
      </w:r>
      <w:r>
        <w:rPr>
          <w:noProof/>
        </w:rPr>
        <w:t>26</w:t>
      </w:r>
      <w:r>
        <w:rPr>
          <w:noProof/>
        </w:rPr>
        <w:fldChar w:fldCharType="end"/>
      </w:r>
    </w:p>
    <w:p w14:paraId="6E53D605" w14:textId="5CA3184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_Toc193394226 \h </w:instrText>
      </w:r>
      <w:r>
        <w:rPr>
          <w:noProof/>
        </w:rPr>
      </w:r>
      <w:r>
        <w:rPr>
          <w:noProof/>
        </w:rPr>
        <w:fldChar w:fldCharType="separate"/>
      </w:r>
      <w:r>
        <w:rPr>
          <w:noProof/>
        </w:rPr>
        <w:t>26</w:t>
      </w:r>
      <w:r>
        <w:rPr>
          <w:noProof/>
        </w:rPr>
        <w:fldChar w:fldCharType="end"/>
      </w:r>
    </w:p>
    <w:p w14:paraId="21466A51" w14:textId="58A53B0A"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_Toc193394227 \h </w:instrText>
      </w:r>
      <w:r>
        <w:rPr>
          <w:noProof/>
        </w:rPr>
      </w:r>
      <w:r>
        <w:rPr>
          <w:noProof/>
        </w:rPr>
        <w:fldChar w:fldCharType="separate"/>
      </w:r>
      <w:r>
        <w:rPr>
          <w:noProof/>
        </w:rPr>
        <w:t>27</w:t>
      </w:r>
      <w:r>
        <w:rPr>
          <w:noProof/>
        </w:rPr>
        <w:fldChar w:fldCharType="end"/>
      </w:r>
    </w:p>
    <w:p w14:paraId="25695981" w14:textId="61FB3C0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_Toc193394228 \h </w:instrText>
      </w:r>
      <w:r>
        <w:rPr>
          <w:noProof/>
        </w:rPr>
      </w:r>
      <w:r>
        <w:rPr>
          <w:noProof/>
        </w:rPr>
        <w:fldChar w:fldCharType="separate"/>
      </w:r>
      <w:r>
        <w:rPr>
          <w:noProof/>
        </w:rPr>
        <w:t>27</w:t>
      </w:r>
      <w:r>
        <w:rPr>
          <w:noProof/>
        </w:rPr>
        <w:fldChar w:fldCharType="end"/>
      </w:r>
    </w:p>
    <w:p w14:paraId="559B668E" w14:textId="0B3648E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_Toc193394229 \h </w:instrText>
      </w:r>
      <w:r>
        <w:rPr>
          <w:noProof/>
        </w:rPr>
      </w:r>
      <w:r>
        <w:rPr>
          <w:noProof/>
        </w:rPr>
        <w:fldChar w:fldCharType="separate"/>
      </w:r>
      <w:r>
        <w:rPr>
          <w:noProof/>
        </w:rPr>
        <w:t>27</w:t>
      </w:r>
      <w:r>
        <w:rPr>
          <w:noProof/>
        </w:rPr>
        <w:fldChar w:fldCharType="end"/>
      </w:r>
    </w:p>
    <w:p w14:paraId="45BA345F" w14:textId="6EDB6EE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_Toc193394230 \h </w:instrText>
      </w:r>
      <w:r>
        <w:rPr>
          <w:noProof/>
        </w:rPr>
      </w:r>
      <w:r>
        <w:rPr>
          <w:noProof/>
        </w:rPr>
        <w:fldChar w:fldCharType="separate"/>
      </w:r>
      <w:r>
        <w:rPr>
          <w:noProof/>
        </w:rPr>
        <w:t>28</w:t>
      </w:r>
      <w:r>
        <w:rPr>
          <w:noProof/>
        </w:rPr>
        <w:fldChar w:fldCharType="end"/>
      </w:r>
    </w:p>
    <w:p w14:paraId="1377F1BD" w14:textId="65DCCA80"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_Toc193394231 \h </w:instrText>
      </w:r>
      <w:r>
        <w:rPr>
          <w:noProof/>
        </w:rPr>
      </w:r>
      <w:r>
        <w:rPr>
          <w:noProof/>
        </w:rPr>
        <w:fldChar w:fldCharType="separate"/>
      </w:r>
      <w:r>
        <w:rPr>
          <w:noProof/>
        </w:rPr>
        <w:t>28</w:t>
      </w:r>
      <w:r>
        <w:rPr>
          <w:noProof/>
        </w:rPr>
        <w:fldChar w:fldCharType="end"/>
      </w:r>
    </w:p>
    <w:p w14:paraId="7B818F3C" w14:textId="0CEB508F"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_Toc193394232 \h </w:instrText>
      </w:r>
      <w:r>
        <w:rPr>
          <w:noProof/>
        </w:rPr>
      </w:r>
      <w:r>
        <w:rPr>
          <w:noProof/>
        </w:rPr>
        <w:fldChar w:fldCharType="separate"/>
      </w:r>
      <w:r>
        <w:rPr>
          <w:noProof/>
        </w:rPr>
        <w:t>28</w:t>
      </w:r>
      <w:r>
        <w:rPr>
          <w:noProof/>
        </w:rPr>
        <w:fldChar w:fldCharType="end"/>
      </w:r>
    </w:p>
    <w:p w14:paraId="3460FE1D" w14:textId="62579337"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_Toc193394233 \h </w:instrText>
      </w:r>
      <w:r>
        <w:rPr>
          <w:noProof/>
        </w:rPr>
      </w:r>
      <w:r>
        <w:rPr>
          <w:noProof/>
        </w:rPr>
        <w:fldChar w:fldCharType="separate"/>
      </w:r>
      <w:r>
        <w:rPr>
          <w:noProof/>
        </w:rPr>
        <w:t>28</w:t>
      </w:r>
      <w:r>
        <w:rPr>
          <w:noProof/>
        </w:rPr>
        <w:fldChar w:fldCharType="end"/>
      </w:r>
    </w:p>
    <w:p w14:paraId="08016832" w14:textId="6F01367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_Toc193394234 \h </w:instrText>
      </w:r>
      <w:r>
        <w:rPr>
          <w:noProof/>
        </w:rPr>
      </w:r>
      <w:r>
        <w:rPr>
          <w:noProof/>
        </w:rPr>
        <w:fldChar w:fldCharType="separate"/>
      </w:r>
      <w:r>
        <w:rPr>
          <w:noProof/>
        </w:rPr>
        <w:t>28</w:t>
      </w:r>
      <w:r>
        <w:rPr>
          <w:noProof/>
        </w:rPr>
        <w:fldChar w:fldCharType="end"/>
      </w:r>
    </w:p>
    <w:p w14:paraId="3906E87B" w14:textId="0154946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_Toc193394235 \h </w:instrText>
      </w:r>
      <w:r>
        <w:rPr>
          <w:noProof/>
        </w:rPr>
      </w:r>
      <w:r>
        <w:rPr>
          <w:noProof/>
        </w:rPr>
        <w:fldChar w:fldCharType="separate"/>
      </w:r>
      <w:r>
        <w:rPr>
          <w:noProof/>
        </w:rPr>
        <w:t>29</w:t>
      </w:r>
      <w:r>
        <w:rPr>
          <w:noProof/>
        </w:rPr>
        <w:fldChar w:fldCharType="end"/>
      </w:r>
    </w:p>
    <w:p w14:paraId="591197DD" w14:textId="07D3B26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_Toc193394236 \h </w:instrText>
      </w:r>
      <w:r>
        <w:rPr>
          <w:noProof/>
        </w:rPr>
      </w:r>
      <w:r>
        <w:rPr>
          <w:noProof/>
        </w:rPr>
        <w:fldChar w:fldCharType="separate"/>
      </w:r>
      <w:r>
        <w:rPr>
          <w:noProof/>
        </w:rPr>
        <w:t>29</w:t>
      </w:r>
      <w:r>
        <w:rPr>
          <w:noProof/>
        </w:rPr>
        <w:fldChar w:fldCharType="end"/>
      </w:r>
    </w:p>
    <w:p w14:paraId="12FBE9AE" w14:textId="1C5E91C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_Toc193394237 \h </w:instrText>
      </w:r>
      <w:r>
        <w:rPr>
          <w:noProof/>
        </w:rPr>
      </w:r>
      <w:r>
        <w:rPr>
          <w:noProof/>
        </w:rPr>
        <w:fldChar w:fldCharType="separate"/>
      </w:r>
      <w:r>
        <w:rPr>
          <w:noProof/>
        </w:rPr>
        <w:t>29</w:t>
      </w:r>
      <w:r>
        <w:rPr>
          <w:noProof/>
        </w:rPr>
        <w:fldChar w:fldCharType="end"/>
      </w:r>
    </w:p>
    <w:p w14:paraId="65407D5E" w14:textId="0851596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_Toc193394238 \h </w:instrText>
      </w:r>
      <w:r>
        <w:rPr>
          <w:noProof/>
        </w:rPr>
      </w:r>
      <w:r>
        <w:rPr>
          <w:noProof/>
        </w:rPr>
        <w:fldChar w:fldCharType="separate"/>
      </w:r>
      <w:r>
        <w:rPr>
          <w:noProof/>
        </w:rPr>
        <w:t>30</w:t>
      </w:r>
      <w:r>
        <w:rPr>
          <w:noProof/>
        </w:rPr>
        <w:fldChar w:fldCharType="end"/>
      </w:r>
    </w:p>
    <w:p w14:paraId="76167216" w14:textId="71BB459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_Toc193394239 \h </w:instrText>
      </w:r>
      <w:r>
        <w:rPr>
          <w:noProof/>
        </w:rPr>
      </w:r>
      <w:r>
        <w:rPr>
          <w:noProof/>
        </w:rPr>
        <w:fldChar w:fldCharType="separate"/>
      </w:r>
      <w:r>
        <w:rPr>
          <w:noProof/>
        </w:rPr>
        <w:t>31</w:t>
      </w:r>
      <w:r>
        <w:rPr>
          <w:noProof/>
        </w:rPr>
        <w:fldChar w:fldCharType="end"/>
      </w:r>
    </w:p>
    <w:p w14:paraId="5623A842" w14:textId="71F1503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_Toc193394240 \h </w:instrText>
      </w:r>
      <w:r>
        <w:rPr>
          <w:noProof/>
        </w:rPr>
      </w:r>
      <w:r>
        <w:rPr>
          <w:noProof/>
        </w:rPr>
        <w:fldChar w:fldCharType="separate"/>
      </w:r>
      <w:r>
        <w:rPr>
          <w:noProof/>
        </w:rPr>
        <w:t>31</w:t>
      </w:r>
      <w:r>
        <w:rPr>
          <w:noProof/>
        </w:rPr>
        <w:fldChar w:fldCharType="end"/>
      </w:r>
    </w:p>
    <w:p w14:paraId="30FAC5F7" w14:textId="2378E3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_Toc193394241 \h </w:instrText>
      </w:r>
      <w:r>
        <w:rPr>
          <w:noProof/>
        </w:rPr>
      </w:r>
      <w:r>
        <w:rPr>
          <w:noProof/>
        </w:rPr>
        <w:fldChar w:fldCharType="separate"/>
      </w:r>
      <w:r>
        <w:rPr>
          <w:noProof/>
        </w:rPr>
        <w:t>31</w:t>
      </w:r>
      <w:r>
        <w:rPr>
          <w:noProof/>
        </w:rPr>
        <w:fldChar w:fldCharType="end"/>
      </w:r>
    </w:p>
    <w:p w14:paraId="1F897457" w14:textId="0CC57B3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_Toc193394242 \h </w:instrText>
      </w:r>
      <w:r>
        <w:rPr>
          <w:noProof/>
        </w:rPr>
      </w:r>
      <w:r>
        <w:rPr>
          <w:noProof/>
        </w:rPr>
        <w:fldChar w:fldCharType="separate"/>
      </w:r>
      <w:r>
        <w:rPr>
          <w:noProof/>
        </w:rPr>
        <w:t>32</w:t>
      </w:r>
      <w:r>
        <w:rPr>
          <w:noProof/>
        </w:rPr>
        <w:fldChar w:fldCharType="end"/>
      </w:r>
    </w:p>
    <w:p w14:paraId="7740FEC0" w14:textId="5DBE135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_Toc193394243 \h </w:instrText>
      </w:r>
      <w:r>
        <w:rPr>
          <w:noProof/>
        </w:rPr>
      </w:r>
      <w:r>
        <w:rPr>
          <w:noProof/>
        </w:rPr>
        <w:fldChar w:fldCharType="separate"/>
      </w:r>
      <w:r>
        <w:rPr>
          <w:noProof/>
        </w:rPr>
        <w:t>33</w:t>
      </w:r>
      <w:r>
        <w:rPr>
          <w:noProof/>
        </w:rPr>
        <w:fldChar w:fldCharType="end"/>
      </w:r>
    </w:p>
    <w:p w14:paraId="137A0117" w14:textId="2B968D2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_Toc193394244 \h </w:instrText>
      </w:r>
      <w:r>
        <w:rPr>
          <w:noProof/>
        </w:rPr>
      </w:r>
      <w:r>
        <w:rPr>
          <w:noProof/>
        </w:rPr>
        <w:fldChar w:fldCharType="separate"/>
      </w:r>
      <w:r>
        <w:rPr>
          <w:noProof/>
        </w:rPr>
        <w:t>33</w:t>
      </w:r>
      <w:r>
        <w:rPr>
          <w:noProof/>
        </w:rPr>
        <w:fldChar w:fldCharType="end"/>
      </w:r>
    </w:p>
    <w:p w14:paraId="4A889437" w14:textId="251DE81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_Toc193394245 \h </w:instrText>
      </w:r>
      <w:r>
        <w:rPr>
          <w:noProof/>
        </w:rPr>
      </w:r>
      <w:r>
        <w:rPr>
          <w:noProof/>
        </w:rPr>
        <w:fldChar w:fldCharType="separate"/>
      </w:r>
      <w:r>
        <w:rPr>
          <w:noProof/>
        </w:rPr>
        <w:t>34</w:t>
      </w:r>
      <w:r>
        <w:rPr>
          <w:noProof/>
        </w:rPr>
        <w:fldChar w:fldCharType="end"/>
      </w:r>
    </w:p>
    <w:p w14:paraId="74AAD90B" w14:textId="04021BD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_Toc193394246 \h </w:instrText>
      </w:r>
      <w:r>
        <w:rPr>
          <w:noProof/>
        </w:rPr>
      </w:r>
      <w:r>
        <w:rPr>
          <w:noProof/>
        </w:rPr>
        <w:fldChar w:fldCharType="separate"/>
      </w:r>
      <w:r>
        <w:rPr>
          <w:noProof/>
        </w:rPr>
        <w:t>34</w:t>
      </w:r>
      <w:r>
        <w:rPr>
          <w:noProof/>
        </w:rPr>
        <w:fldChar w:fldCharType="end"/>
      </w:r>
    </w:p>
    <w:p w14:paraId="59557DBF" w14:textId="59E0E0A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_Toc193394247 \h </w:instrText>
      </w:r>
      <w:r>
        <w:rPr>
          <w:noProof/>
        </w:rPr>
      </w:r>
      <w:r>
        <w:rPr>
          <w:noProof/>
        </w:rPr>
        <w:fldChar w:fldCharType="separate"/>
      </w:r>
      <w:r>
        <w:rPr>
          <w:noProof/>
        </w:rPr>
        <w:t>34</w:t>
      </w:r>
      <w:r>
        <w:rPr>
          <w:noProof/>
        </w:rPr>
        <w:fldChar w:fldCharType="end"/>
      </w:r>
    </w:p>
    <w:p w14:paraId="3FC5E0E1" w14:textId="17710CA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_Toc193394248 \h </w:instrText>
      </w:r>
      <w:r>
        <w:rPr>
          <w:noProof/>
        </w:rPr>
      </w:r>
      <w:r>
        <w:rPr>
          <w:noProof/>
        </w:rPr>
        <w:fldChar w:fldCharType="separate"/>
      </w:r>
      <w:r>
        <w:rPr>
          <w:noProof/>
        </w:rPr>
        <w:t>34</w:t>
      </w:r>
      <w:r>
        <w:rPr>
          <w:noProof/>
        </w:rPr>
        <w:fldChar w:fldCharType="end"/>
      </w:r>
    </w:p>
    <w:p w14:paraId="2550DF12" w14:textId="750CE2A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_Toc193394249 \h </w:instrText>
      </w:r>
      <w:r>
        <w:rPr>
          <w:noProof/>
        </w:rPr>
      </w:r>
      <w:r>
        <w:rPr>
          <w:noProof/>
        </w:rPr>
        <w:fldChar w:fldCharType="separate"/>
      </w:r>
      <w:r>
        <w:rPr>
          <w:noProof/>
        </w:rPr>
        <w:t>34</w:t>
      </w:r>
      <w:r>
        <w:rPr>
          <w:noProof/>
        </w:rPr>
        <w:fldChar w:fldCharType="end"/>
      </w:r>
    </w:p>
    <w:p w14:paraId="2A8A8C62" w14:textId="21747231"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_Toc193394250 \h </w:instrText>
      </w:r>
      <w:r>
        <w:rPr>
          <w:noProof/>
        </w:rPr>
      </w:r>
      <w:r>
        <w:rPr>
          <w:noProof/>
        </w:rPr>
        <w:fldChar w:fldCharType="separate"/>
      </w:r>
      <w:r>
        <w:rPr>
          <w:noProof/>
        </w:rPr>
        <w:t>34</w:t>
      </w:r>
      <w:r>
        <w:rPr>
          <w:noProof/>
        </w:rPr>
        <w:fldChar w:fldCharType="end"/>
      </w:r>
    </w:p>
    <w:p w14:paraId="20385316" w14:textId="5528F9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_Toc193394251 \h </w:instrText>
      </w:r>
      <w:r>
        <w:rPr>
          <w:noProof/>
        </w:rPr>
      </w:r>
      <w:r>
        <w:rPr>
          <w:noProof/>
        </w:rPr>
        <w:fldChar w:fldCharType="separate"/>
      </w:r>
      <w:r>
        <w:rPr>
          <w:noProof/>
        </w:rPr>
        <w:t>34</w:t>
      </w:r>
      <w:r>
        <w:rPr>
          <w:noProof/>
        </w:rPr>
        <w:fldChar w:fldCharType="end"/>
      </w:r>
    </w:p>
    <w:p w14:paraId="2BD83169" w14:textId="4E3CFD2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_Toc193394252 \h </w:instrText>
      </w:r>
      <w:r>
        <w:rPr>
          <w:noProof/>
        </w:rPr>
      </w:r>
      <w:r>
        <w:rPr>
          <w:noProof/>
        </w:rPr>
        <w:fldChar w:fldCharType="separate"/>
      </w:r>
      <w:r>
        <w:rPr>
          <w:noProof/>
        </w:rPr>
        <w:t>34</w:t>
      </w:r>
      <w:r>
        <w:rPr>
          <w:noProof/>
        </w:rPr>
        <w:fldChar w:fldCharType="end"/>
      </w:r>
    </w:p>
    <w:p w14:paraId="1FEC4863" w14:textId="6882611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_Toc193394253 \h </w:instrText>
      </w:r>
      <w:r>
        <w:rPr>
          <w:noProof/>
        </w:rPr>
      </w:r>
      <w:r>
        <w:rPr>
          <w:noProof/>
        </w:rPr>
        <w:fldChar w:fldCharType="separate"/>
      </w:r>
      <w:r>
        <w:rPr>
          <w:noProof/>
        </w:rPr>
        <w:t>35</w:t>
      </w:r>
      <w:r>
        <w:rPr>
          <w:noProof/>
        </w:rPr>
        <w:fldChar w:fldCharType="end"/>
      </w:r>
    </w:p>
    <w:p w14:paraId="46A1BD21" w14:textId="2DC8859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_Toc193394254 \h </w:instrText>
      </w:r>
      <w:r>
        <w:rPr>
          <w:noProof/>
        </w:rPr>
      </w:r>
      <w:r>
        <w:rPr>
          <w:noProof/>
        </w:rPr>
        <w:fldChar w:fldCharType="separate"/>
      </w:r>
      <w:r>
        <w:rPr>
          <w:noProof/>
        </w:rPr>
        <w:t>35</w:t>
      </w:r>
      <w:r>
        <w:rPr>
          <w:noProof/>
        </w:rPr>
        <w:fldChar w:fldCharType="end"/>
      </w:r>
    </w:p>
    <w:p w14:paraId="45E1798C" w14:textId="149CBB3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_Toc193394255 \h </w:instrText>
      </w:r>
      <w:r>
        <w:rPr>
          <w:noProof/>
        </w:rPr>
      </w:r>
      <w:r>
        <w:rPr>
          <w:noProof/>
        </w:rPr>
        <w:fldChar w:fldCharType="separate"/>
      </w:r>
      <w:r>
        <w:rPr>
          <w:noProof/>
        </w:rPr>
        <w:t>35</w:t>
      </w:r>
      <w:r>
        <w:rPr>
          <w:noProof/>
        </w:rPr>
        <w:fldChar w:fldCharType="end"/>
      </w:r>
    </w:p>
    <w:p w14:paraId="7600D289" w14:textId="17991676"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_Toc193394256 \h </w:instrText>
      </w:r>
      <w:r>
        <w:rPr>
          <w:noProof/>
        </w:rPr>
      </w:r>
      <w:r>
        <w:rPr>
          <w:noProof/>
        </w:rPr>
        <w:fldChar w:fldCharType="separate"/>
      </w:r>
      <w:r>
        <w:rPr>
          <w:noProof/>
        </w:rPr>
        <w:t>35</w:t>
      </w:r>
      <w:r>
        <w:rPr>
          <w:noProof/>
        </w:rPr>
        <w:fldChar w:fldCharType="end"/>
      </w:r>
    </w:p>
    <w:p w14:paraId="1899DA71" w14:textId="3A9FE42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_Toc193394257 \h </w:instrText>
      </w:r>
      <w:r>
        <w:rPr>
          <w:noProof/>
        </w:rPr>
      </w:r>
      <w:r>
        <w:rPr>
          <w:noProof/>
        </w:rPr>
        <w:fldChar w:fldCharType="separate"/>
      </w:r>
      <w:r>
        <w:rPr>
          <w:noProof/>
        </w:rPr>
        <w:t>35</w:t>
      </w:r>
      <w:r>
        <w:rPr>
          <w:noProof/>
        </w:rPr>
        <w:fldChar w:fldCharType="end"/>
      </w:r>
    </w:p>
    <w:p w14:paraId="615DE083" w14:textId="5CA1F6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_Toc193394258 \h </w:instrText>
      </w:r>
      <w:r>
        <w:rPr>
          <w:noProof/>
        </w:rPr>
      </w:r>
      <w:r>
        <w:rPr>
          <w:noProof/>
        </w:rPr>
        <w:fldChar w:fldCharType="separate"/>
      </w:r>
      <w:r>
        <w:rPr>
          <w:noProof/>
        </w:rPr>
        <w:t>36</w:t>
      </w:r>
      <w:r>
        <w:rPr>
          <w:noProof/>
        </w:rPr>
        <w:fldChar w:fldCharType="end"/>
      </w:r>
    </w:p>
    <w:p w14:paraId="697AFC05" w14:textId="35ACEAB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_Toc193394259 \h </w:instrText>
      </w:r>
      <w:r>
        <w:rPr>
          <w:noProof/>
        </w:rPr>
      </w:r>
      <w:r>
        <w:rPr>
          <w:noProof/>
        </w:rPr>
        <w:fldChar w:fldCharType="separate"/>
      </w:r>
      <w:r>
        <w:rPr>
          <w:noProof/>
        </w:rPr>
        <w:t>36</w:t>
      </w:r>
      <w:r>
        <w:rPr>
          <w:noProof/>
        </w:rPr>
        <w:fldChar w:fldCharType="end"/>
      </w:r>
    </w:p>
    <w:p w14:paraId="2E234461" w14:textId="44C2538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_Toc193394260 \h </w:instrText>
      </w:r>
      <w:r>
        <w:rPr>
          <w:noProof/>
        </w:rPr>
      </w:r>
      <w:r>
        <w:rPr>
          <w:noProof/>
        </w:rPr>
        <w:fldChar w:fldCharType="separate"/>
      </w:r>
      <w:r>
        <w:rPr>
          <w:noProof/>
        </w:rPr>
        <w:t>37</w:t>
      </w:r>
      <w:r>
        <w:rPr>
          <w:noProof/>
        </w:rPr>
        <w:fldChar w:fldCharType="end"/>
      </w:r>
    </w:p>
    <w:p w14:paraId="1A02FAAF" w14:textId="20D0AB9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_Toc193394261 \h </w:instrText>
      </w:r>
      <w:r>
        <w:rPr>
          <w:noProof/>
        </w:rPr>
      </w:r>
      <w:r>
        <w:rPr>
          <w:noProof/>
        </w:rPr>
        <w:fldChar w:fldCharType="separate"/>
      </w:r>
      <w:r>
        <w:rPr>
          <w:noProof/>
        </w:rPr>
        <w:t>37</w:t>
      </w:r>
      <w:r>
        <w:rPr>
          <w:noProof/>
        </w:rPr>
        <w:fldChar w:fldCharType="end"/>
      </w:r>
    </w:p>
    <w:p w14:paraId="7F57BCF3" w14:textId="6107CF5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_Toc193394262 \h </w:instrText>
      </w:r>
      <w:r>
        <w:rPr>
          <w:noProof/>
        </w:rPr>
      </w:r>
      <w:r>
        <w:rPr>
          <w:noProof/>
        </w:rPr>
        <w:fldChar w:fldCharType="separate"/>
      </w:r>
      <w:r>
        <w:rPr>
          <w:noProof/>
        </w:rPr>
        <w:t>37</w:t>
      </w:r>
      <w:r>
        <w:rPr>
          <w:noProof/>
        </w:rPr>
        <w:fldChar w:fldCharType="end"/>
      </w:r>
    </w:p>
    <w:p w14:paraId="63F8AB04" w14:textId="5CF6855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_Toc193394263 \h </w:instrText>
      </w:r>
      <w:r>
        <w:rPr>
          <w:noProof/>
        </w:rPr>
      </w:r>
      <w:r>
        <w:rPr>
          <w:noProof/>
        </w:rPr>
        <w:fldChar w:fldCharType="separate"/>
      </w:r>
      <w:r>
        <w:rPr>
          <w:noProof/>
        </w:rPr>
        <w:t>37</w:t>
      </w:r>
      <w:r>
        <w:rPr>
          <w:noProof/>
        </w:rPr>
        <w:fldChar w:fldCharType="end"/>
      </w:r>
    </w:p>
    <w:p w14:paraId="55C5924B" w14:textId="1EFE6F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_Toc193394264 \h </w:instrText>
      </w:r>
      <w:r>
        <w:rPr>
          <w:noProof/>
        </w:rPr>
      </w:r>
      <w:r>
        <w:rPr>
          <w:noProof/>
        </w:rPr>
        <w:fldChar w:fldCharType="separate"/>
      </w:r>
      <w:r>
        <w:rPr>
          <w:noProof/>
        </w:rPr>
        <w:t>38</w:t>
      </w:r>
      <w:r>
        <w:rPr>
          <w:noProof/>
        </w:rPr>
        <w:fldChar w:fldCharType="end"/>
      </w:r>
    </w:p>
    <w:p w14:paraId="178A18EC" w14:textId="6F1F483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_Toc193394265 \h </w:instrText>
      </w:r>
      <w:r>
        <w:rPr>
          <w:noProof/>
        </w:rPr>
      </w:r>
      <w:r>
        <w:rPr>
          <w:noProof/>
        </w:rPr>
        <w:fldChar w:fldCharType="separate"/>
      </w:r>
      <w:r>
        <w:rPr>
          <w:noProof/>
        </w:rPr>
        <w:t>38</w:t>
      </w:r>
      <w:r>
        <w:rPr>
          <w:noProof/>
        </w:rPr>
        <w:fldChar w:fldCharType="end"/>
      </w:r>
    </w:p>
    <w:p w14:paraId="27EAC8C3" w14:textId="6EE6027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_Toc193394266 \h </w:instrText>
      </w:r>
      <w:r>
        <w:rPr>
          <w:noProof/>
        </w:rPr>
      </w:r>
      <w:r>
        <w:rPr>
          <w:noProof/>
        </w:rPr>
        <w:fldChar w:fldCharType="separate"/>
      </w:r>
      <w:r>
        <w:rPr>
          <w:noProof/>
        </w:rPr>
        <w:t>39</w:t>
      </w:r>
      <w:r>
        <w:rPr>
          <w:noProof/>
        </w:rPr>
        <w:fldChar w:fldCharType="end"/>
      </w:r>
    </w:p>
    <w:p w14:paraId="7524AF10" w14:textId="7A06584B"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_Toc193394267 \h </w:instrText>
      </w:r>
      <w:r>
        <w:rPr>
          <w:noProof/>
        </w:rPr>
      </w:r>
      <w:r>
        <w:rPr>
          <w:noProof/>
        </w:rPr>
        <w:fldChar w:fldCharType="separate"/>
      </w:r>
      <w:r>
        <w:rPr>
          <w:noProof/>
        </w:rPr>
        <w:t>39</w:t>
      </w:r>
      <w:r>
        <w:rPr>
          <w:noProof/>
        </w:rPr>
        <w:fldChar w:fldCharType="end"/>
      </w:r>
    </w:p>
    <w:p w14:paraId="1B5CEAEE" w14:textId="233741B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_Toc193394268 \h </w:instrText>
      </w:r>
      <w:r>
        <w:rPr>
          <w:noProof/>
        </w:rPr>
      </w:r>
      <w:r>
        <w:rPr>
          <w:noProof/>
        </w:rPr>
        <w:fldChar w:fldCharType="separate"/>
      </w:r>
      <w:r>
        <w:rPr>
          <w:noProof/>
        </w:rPr>
        <w:t>39</w:t>
      </w:r>
      <w:r>
        <w:rPr>
          <w:noProof/>
        </w:rPr>
        <w:fldChar w:fldCharType="end"/>
      </w:r>
    </w:p>
    <w:p w14:paraId="56AD7883" w14:textId="6CA1DEB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_Toc193394269 \h </w:instrText>
      </w:r>
      <w:r>
        <w:rPr>
          <w:noProof/>
        </w:rPr>
      </w:r>
      <w:r>
        <w:rPr>
          <w:noProof/>
        </w:rPr>
        <w:fldChar w:fldCharType="separate"/>
      </w:r>
      <w:r>
        <w:rPr>
          <w:noProof/>
        </w:rPr>
        <w:t>39</w:t>
      </w:r>
      <w:r>
        <w:rPr>
          <w:noProof/>
        </w:rPr>
        <w:fldChar w:fldCharType="end"/>
      </w:r>
    </w:p>
    <w:p w14:paraId="57F52170" w14:textId="352A2602"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_Toc193394270 \h </w:instrText>
      </w:r>
      <w:r>
        <w:rPr>
          <w:noProof/>
        </w:rPr>
      </w:r>
      <w:r>
        <w:rPr>
          <w:noProof/>
        </w:rPr>
        <w:fldChar w:fldCharType="separate"/>
      </w:r>
      <w:r>
        <w:rPr>
          <w:noProof/>
        </w:rPr>
        <w:t>39</w:t>
      </w:r>
      <w:r>
        <w:rPr>
          <w:noProof/>
        </w:rPr>
        <w:fldChar w:fldCharType="end"/>
      </w:r>
    </w:p>
    <w:p w14:paraId="7210BC72" w14:textId="1FC42910"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_Toc193394271 \h </w:instrText>
      </w:r>
      <w:r>
        <w:rPr>
          <w:noProof/>
        </w:rPr>
      </w:r>
      <w:r>
        <w:rPr>
          <w:noProof/>
        </w:rPr>
        <w:fldChar w:fldCharType="separate"/>
      </w:r>
      <w:r>
        <w:rPr>
          <w:noProof/>
        </w:rPr>
        <w:t>39</w:t>
      </w:r>
      <w:r>
        <w:rPr>
          <w:noProof/>
        </w:rPr>
        <w:fldChar w:fldCharType="end"/>
      </w:r>
    </w:p>
    <w:p w14:paraId="071A5DCC" w14:textId="45AAF8A8"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_Toc193394272 \h </w:instrText>
      </w:r>
      <w:r>
        <w:rPr>
          <w:noProof/>
        </w:rPr>
      </w:r>
      <w:r>
        <w:rPr>
          <w:noProof/>
        </w:rPr>
        <w:fldChar w:fldCharType="separate"/>
      </w:r>
      <w:r>
        <w:rPr>
          <w:noProof/>
        </w:rPr>
        <w:t>39</w:t>
      </w:r>
      <w:r>
        <w:rPr>
          <w:noProof/>
        </w:rPr>
        <w:fldChar w:fldCharType="end"/>
      </w:r>
    </w:p>
    <w:p w14:paraId="198D22AB" w14:textId="0322684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_Toc193394273 \h </w:instrText>
      </w:r>
      <w:r>
        <w:rPr>
          <w:noProof/>
        </w:rPr>
      </w:r>
      <w:r>
        <w:rPr>
          <w:noProof/>
        </w:rPr>
        <w:fldChar w:fldCharType="separate"/>
      </w:r>
      <w:r>
        <w:rPr>
          <w:noProof/>
        </w:rPr>
        <w:t>40</w:t>
      </w:r>
      <w:r>
        <w:rPr>
          <w:noProof/>
        </w:rPr>
        <w:fldChar w:fldCharType="end"/>
      </w:r>
    </w:p>
    <w:p w14:paraId="5677BF81" w14:textId="14B6B59B"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_Toc193394274 \h </w:instrText>
      </w:r>
      <w:r>
        <w:rPr>
          <w:noProof/>
        </w:rPr>
      </w:r>
      <w:r>
        <w:rPr>
          <w:noProof/>
        </w:rPr>
        <w:fldChar w:fldCharType="separate"/>
      </w:r>
      <w:r>
        <w:rPr>
          <w:noProof/>
        </w:rPr>
        <w:t>41</w:t>
      </w:r>
      <w:r>
        <w:rPr>
          <w:noProof/>
        </w:rPr>
        <w:fldChar w:fldCharType="end"/>
      </w:r>
    </w:p>
    <w:p w14:paraId="4AFA9958" w14:textId="299FA578"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_Toc193394275 \h </w:instrText>
      </w:r>
      <w:r>
        <w:rPr>
          <w:noProof/>
        </w:rPr>
      </w:r>
      <w:r>
        <w:rPr>
          <w:noProof/>
        </w:rPr>
        <w:fldChar w:fldCharType="separate"/>
      </w:r>
      <w:r>
        <w:rPr>
          <w:noProof/>
        </w:rPr>
        <w:t>42</w:t>
      </w:r>
      <w:r>
        <w:rPr>
          <w:noProof/>
        </w:rPr>
        <w:fldChar w:fldCharType="end"/>
      </w:r>
    </w:p>
    <w:p w14:paraId="0AD9AAE0" w14:textId="123EA72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_Toc193394276 \h </w:instrText>
      </w:r>
      <w:r>
        <w:rPr>
          <w:noProof/>
        </w:rPr>
      </w:r>
      <w:r>
        <w:rPr>
          <w:noProof/>
        </w:rPr>
        <w:fldChar w:fldCharType="separate"/>
      </w:r>
      <w:r>
        <w:rPr>
          <w:noProof/>
        </w:rPr>
        <w:t>42</w:t>
      </w:r>
      <w:r>
        <w:rPr>
          <w:noProof/>
        </w:rPr>
        <w:fldChar w:fldCharType="end"/>
      </w:r>
    </w:p>
    <w:p w14:paraId="5B7D080C" w14:textId="3197D60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_Toc193394277 \h </w:instrText>
      </w:r>
      <w:r>
        <w:rPr>
          <w:noProof/>
        </w:rPr>
      </w:r>
      <w:r>
        <w:rPr>
          <w:noProof/>
        </w:rPr>
        <w:fldChar w:fldCharType="separate"/>
      </w:r>
      <w:r>
        <w:rPr>
          <w:noProof/>
        </w:rPr>
        <w:t>42</w:t>
      </w:r>
      <w:r>
        <w:rPr>
          <w:noProof/>
        </w:rPr>
        <w:fldChar w:fldCharType="end"/>
      </w:r>
    </w:p>
    <w:p w14:paraId="66AAA8CC" w14:textId="1A2F3D4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_Toc193394278 \h </w:instrText>
      </w:r>
      <w:r>
        <w:rPr>
          <w:noProof/>
        </w:rPr>
      </w:r>
      <w:r>
        <w:rPr>
          <w:noProof/>
        </w:rPr>
        <w:fldChar w:fldCharType="separate"/>
      </w:r>
      <w:r>
        <w:rPr>
          <w:noProof/>
        </w:rPr>
        <w:t>43</w:t>
      </w:r>
      <w:r>
        <w:rPr>
          <w:noProof/>
        </w:rPr>
        <w:fldChar w:fldCharType="end"/>
      </w:r>
    </w:p>
    <w:p w14:paraId="3C1A7E4A" w14:textId="29E1D1C8"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_Toc193394279 \h </w:instrText>
      </w:r>
      <w:r>
        <w:rPr>
          <w:noProof/>
        </w:rPr>
      </w:r>
      <w:r>
        <w:rPr>
          <w:noProof/>
        </w:rPr>
        <w:fldChar w:fldCharType="separate"/>
      </w:r>
      <w:r>
        <w:rPr>
          <w:noProof/>
        </w:rPr>
        <w:t>43</w:t>
      </w:r>
      <w:r>
        <w:rPr>
          <w:noProof/>
        </w:rPr>
        <w:fldChar w:fldCharType="end"/>
      </w:r>
    </w:p>
    <w:p w14:paraId="5F6BB11A" w14:textId="28892AA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_Toc193394280 \h </w:instrText>
      </w:r>
      <w:r>
        <w:rPr>
          <w:noProof/>
        </w:rPr>
      </w:r>
      <w:r>
        <w:rPr>
          <w:noProof/>
        </w:rPr>
        <w:fldChar w:fldCharType="separate"/>
      </w:r>
      <w:r>
        <w:rPr>
          <w:noProof/>
        </w:rPr>
        <w:t>45</w:t>
      </w:r>
      <w:r>
        <w:rPr>
          <w:noProof/>
        </w:rPr>
        <w:fldChar w:fldCharType="end"/>
      </w:r>
    </w:p>
    <w:p w14:paraId="41761294" w14:textId="19F34275"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fldLock="1"/>
      </w:r>
      <w:r>
        <w:rPr>
          <w:noProof/>
        </w:rPr>
        <w:instrText xml:space="preserve"> PAGEREF _Toc193394281 \h </w:instrText>
      </w:r>
      <w:r>
        <w:rPr>
          <w:noProof/>
        </w:rPr>
      </w:r>
      <w:r>
        <w:rPr>
          <w:noProof/>
        </w:rPr>
        <w:fldChar w:fldCharType="separate"/>
      </w:r>
      <w:r>
        <w:rPr>
          <w:noProof/>
        </w:rPr>
        <w:t>46</w:t>
      </w:r>
      <w:r>
        <w:rPr>
          <w:noProof/>
        </w:rPr>
        <w:fldChar w:fldCharType="end"/>
      </w:r>
    </w:p>
    <w:p w14:paraId="69B39353" w14:textId="0F56220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_Toc193394282 \h </w:instrText>
      </w:r>
      <w:r>
        <w:rPr>
          <w:noProof/>
        </w:rPr>
      </w:r>
      <w:r>
        <w:rPr>
          <w:noProof/>
        </w:rPr>
        <w:fldChar w:fldCharType="separate"/>
      </w:r>
      <w:r>
        <w:rPr>
          <w:noProof/>
        </w:rPr>
        <w:t>46</w:t>
      </w:r>
      <w:r>
        <w:rPr>
          <w:noProof/>
        </w:rPr>
        <w:fldChar w:fldCharType="end"/>
      </w:r>
    </w:p>
    <w:p w14:paraId="2927D602" w14:textId="52C2AB1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_Toc193394283 \h </w:instrText>
      </w:r>
      <w:r>
        <w:rPr>
          <w:noProof/>
        </w:rPr>
      </w:r>
      <w:r>
        <w:rPr>
          <w:noProof/>
        </w:rPr>
        <w:fldChar w:fldCharType="separate"/>
      </w:r>
      <w:r>
        <w:rPr>
          <w:noProof/>
        </w:rPr>
        <w:t>46</w:t>
      </w:r>
      <w:r>
        <w:rPr>
          <w:noProof/>
        </w:rPr>
        <w:fldChar w:fldCharType="end"/>
      </w:r>
    </w:p>
    <w:p w14:paraId="7849D20E" w14:textId="1F41203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_Toc193394284 \h </w:instrText>
      </w:r>
      <w:r>
        <w:rPr>
          <w:noProof/>
        </w:rPr>
      </w:r>
      <w:r>
        <w:rPr>
          <w:noProof/>
        </w:rPr>
        <w:fldChar w:fldCharType="separate"/>
      </w:r>
      <w:r>
        <w:rPr>
          <w:noProof/>
        </w:rPr>
        <w:t>47</w:t>
      </w:r>
      <w:r>
        <w:rPr>
          <w:noProof/>
        </w:rPr>
        <w:fldChar w:fldCharType="end"/>
      </w:r>
    </w:p>
    <w:p w14:paraId="430C604B" w14:textId="2E74C13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_Toc193394285 \h </w:instrText>
      </w:r>
      <w:r>
        <w:rPr>
          <w:noProof/>
        </w:rPr>
      </w:r>
      <w:r>
        <w:rPr>
          <w:noProof/>
        </w:rPr>
        <w:fldChar w:fldCharType="separate"/>
      </w:r>
      <w:r>
        <w:rPr>
          <w:noProof/>
        </w:rPr>
        <w:t>49</w:t>
      </w:r>
      <w:r>
        <w:rPr>
          <w:noProof/>
        </w:rPr>
        <w:fldChar w:fldCharType="end"/>
      </w:r>
    </w:p>
    <w:p w14:paraId="4CD6E4CD" w14:textId="65443374"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_Toc193394286 \h </w:instrText>
      </w:r>
      <w:r>
        <w:rPr>
          <w:noProof/>
        </w:rPr>
      </w:r>
      <w:r>
        <w:rPr>
          <w:noProof/>
        </w:rPr>
        <w:fldChar w:fldCharType="separate"/>
      </w:r>
      <w:r>
        <w:rPr>
          <w:noProof/>
        </w:rPr>
        <w:t>50</w:t>
      </w:r>
      <w:r>
        <w:rPr>
          <w:noProof/>
        </w:rPr>
        <w:fldChar w:fldCharType="end"/>
      </w:r>
    </w:p>
    <w:p w14:paraId="6B147838" w14:textId="45C5ABF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_Toc193394287 \h </w:instrText>
      </w:r>
      <w:r>
        <w:rPr>
          <w:noProof/>
        </w:rPr>
      </w:r>
      <w:r>
        <w:rPr>
          <w:noProof/>
        </w:rPr>
        <w:fldChar w:fldCharType="separate"/>
      </w:r>
      <w:r>
        <w:rPr>
          <w:noProof/>
        </w:rPr>
        <w:t>50</w:t>
      </w:r>
      <w:r>
        <w:rPr>
          <w:noProof/>
        </w:rPr>
        <w:fldChar w:fldCharType="end"/>
      </w:r>
    </w:p>
    <w:p w14:paraId="0B54DDD4" w14:textId="03B1258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_Toc193394288 \h </w:instrText>
      </w:r>
      <w:r>
        <w:rPr>
          <w:noProof/>
        </w:rPr>
      </w:r>
      <w:r>
        <w:rPr>
          <w:noProof/>
        </w:rPr>
        <w:fldChar w:fldCharType="separate"/>
      </w:r>
      <w:r>
        <w:rPr>
          <w:noProof/>
        </w:rPr>
        <w:t>51</w:t>
      </w:r>
      <w:r>
        <w:rPr>
          <w:noProof/>
        </w:rPr>
        <w:fldChar w:fldCharType="end"/>
      </w:r>
    </w:p>
    <w:p w14:paraId="51CECDA1" w14:textId="7AC6407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_Toc193394289 \h </w:instrText>
      </w:r>
      <w:r>
        <w:rPr>
          <w:noProof/>
        </w:rPr>
      </w:r>
      <w:r>
        <w:rPr>
          <w:noProof/>
        </w:rPr>
        <w:fldChar w:fldCharType="separate"/>
      </w:r>
      <w:r>
        <w:rPr>
          <w:noProof/>
        </w:rPr>
        <w:t>52</w:t>
      </w:r>
      <w:r>
        <w:rPr>
          <w:noProof/>
        </w:rPr>
        <w:fldChar w:fldCharType="end"/>
      </w:r>
    </w:p>
    <w:p w14:paraId="05B37B80" w14:textId="6140EE5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_Toc193394290 \h </w:instrText>
      </w:r>
      <w:r>
        <w:rPr>
          <w:noProof/>
        </w:rPr>
      </w:r>
      <w:r>
        <w:rPr>
          <w:noProof/>
        </w:rPr>
        <w:fldChar w:fldCharType="separate"/>
      </w:r>
      <w:r>
        <w:rPr>
          <w:noProof/>
        </w:rPr>
        <w:t>54</w:t>
      </w:r>
      <w:r>
        <w:rPr>
          <w:noProof/>
        </w:rPr>
        <w:fldChar w:fldCharType="end"/>
      </w:r>
    </w:p>
    <w:p w14:paraId="51958117" w14:textId="533C44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_Toc193394291 \h </w:instrText>
      </w:r>
      <w:r>
        <w:rPr>
          <w:noProof/>
        </w:rPr>
      </w:r>
      <w:r>
        <w:rPr>
          <w:noProof/>
        </w:rPr>
        <w:fldChar w:fldCharType="separate"/>
      </w:r>
      <w:r>
        <w:rPr>
          <w:noProof/>
        </w:rPr>
        <w:t>55</w:t>
      </w:r>
      <w:r>
        <w:rPr>
          <w:noProof/>
        </w:rPr>
        <w:fldChar w:fldCharType="end"/>
      </w:r>
    </w:p>
    <w:p w14:paraId="6F8633E8" w14:textId="2351AD01"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CoAP resource representation and encoding</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57</w:t>
      </w:r>
      <w:r>
        <w:rPr>
          <w:noProof/>
        </w:rPr>
        <w:fldChar w:fldCharType="end"/>
      </w:r>
    </w:p>
    <w:p w14:paraId="0A824259" w14:textId="79BE6E6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57</w:t>
      </w:r>
      <w:r>
        <w:rPr>
          <w:noProof/>
        </w:rPr>
        <w:fldChar w:fldCharType="end"/>
      </w:r>
    </w:p>
    <w:p w14:paraId="4237F592" w14:textId="0E6F3E9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57</w:t>
      </w:r>
      <w:r>
        <w:rPr>
          <w:noProof/>
        </w:rPr>
        <w:fldChar w:fldCharType="end"/>
      </w:r>
    </w:p>
    <w:p w14:paraId="77D4C671" w14:textId="60929CFB"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sidRPr="009A3CCC">
        <w:rPr>
          <w:noProof/>
          <w:lang w:val="fr-FR"/>
        </w:rPr>
        <w:t>A.2.1</w:t>
      </w:r>
      <w:r w:rsidRPr="009A3CCC">
        <w:rPr>
          <w:noProof/>
          <w:lang w:val="fr-FR"/>
        </w:rPr>
        <w:tab/>
        <w:t>SU_QosSessionManagement API</w:t>
      </w:r>
      <w:r>
        <w:rPr>
          <w:noProof/>
        </w:rPr>
        <w:tab/>
      </w:r>
      <w:r>
        <w:rPr>
          <w:noProof/>
        </w:rPr>
        <w:fldChar w:fldCharType="begin" w:fldLock="1"/>
      </w:r>
      <w:r>
        <w:rPr>
          <w:noProof/>
        </w:rPr>
        <w:instrText xml:space="preserve"> PAGEREF _Toc193394295 \h </w:instrText>
      </w:r>
      <w:r>
        <w:rPr>
          <w:noProof/>
        </w:rPr>
      </w:r>
      <w:r>
        <w:rPr>
          <w:noProof/>
        </w:rPr>
        <w:fldChar w:fldCharType="separate"/>
      </w:r>
      <w:r>
        <w:rPr>
          <w:noProof/>
        </w:rPr>
        <w:t>57</w:t>
      </w:r>
      <w:r>
        <w:rPr>
          <w:noProof/>
        </w:rPr>
        <w:fldChar w:fldCharType="end"/>
      </w:r>
    </w:p>
    <w:p w14:paraId="38CDC62D" w14:textId="4DFD19F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sidRPr="009A3CCC">
        <w:rPr>
          <w:noProof/>
          <w:lang w:val="fr-FR"/>
        </w:rPr>
        <w:t>A.2.1.1</w:t>
      </w:r>
      <w:r w:rsidRPr="009A3CCC">
        <w:rPr>
          <w:noProof/>
          <w:lang w:val="fr-FR"/>
        </w:rPr>
        <w:tab/>
        <w:t>API URI</w:t>
      </w:r>
      <w:r>
        <w:rPr>
          <w:noProof/>
        </w:rPr>
        <w:tab/>
      </w:r>
      <w:r>
        <w:rPr>
          <w:noProof/>
        </w:rPr>
        <w:fldChar w:fldCharType="begin" w:fldLock="1"/>
      </w:r>
      <w:r>
        <w:rPr>
          <w:noProof/>
        </w:rPr>
        <w:instrText xml:space="preserve"> PAGEREF _Toc193394296 \h </w:instrText>
      </w:r>
      <w:r>
        <w:rPr>
          <w:noProof/>
        </w:rPr>
      </w:r>
      <w:r>
        <w:rPr>
          <w:noProof/>
        </w:rPr>
        <w:fldChar w:fldCharType="separate"/>
      </w:r>
      <w:r>
        <w:rPr>
          <w:noProof/>
        </w:rPr>
        <w:t>57</w:t>
      </w:r>
      <w:r>
        <w:rPr>
          <w:noProof/>
        </w:rPr>
        <w:fldChar w:fldCharType="end"/>
      </w:r>
    </w:p>
    <w:p w14:paraId="49388031" w14:textId="53C61C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58</w:t>
      </w:r>
      <w:r>
        <w:rPr>
          <w:noProof/>
        </w:rPr>
        <w:fldChar w:fldCharType="end"/>
      </w:r>
    </w:p>
    <w:p w14:paraId="179ABB75" w14:textId="456026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58</w:t>
      </w:r>
      <w:r>
        <w:rPr>
          <w:noProof/>
        </w:rPr>
        <w:fldChar w:fldCharType="end"/>
      </w:r>
    </w:p>
    <w:p w14:paraId="2616414F" w14:textId="3F32463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r-FR"/>
        </w:rPr>
        <w:t>A.2.1.2.2</w:t>
      </w:r>
      <w:r w:rsidRPr="009A3CCC">
        <w:rPr>
          <w:noProof/>
          <w:lang w:val="fr-FR"/>
        </w:rPr>
        <w:tab/>
        <w:t>Resource: QoS Sessions</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59</w:t>
      </w:r>
      <w:r>
        <w:rPr>
          <w:noProof/>
        </w:rPr>
        <w:fldChar w:fldCharType="end"/>
      </w:r>
    </w:p>
    <w:p w14:paraId="3ED44A51" w14:textId="4384338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A3CCC">
        <w:rPr>
          <w:noProof/>
          <w:lang w:val="fr-FR"/>
        </w:rPr>
        <w:t>A.2.1.2.2.1</w:t>
      </w:r>
      <w:r w:rsidRPr="009A3CCC">
        <w:rPr>
          <w:noProof/>
          <w:lang w:val="fr-FR"/>
        </w:rPr>
        <w:tab/>
        <w:t>Description</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59</w:t>
      </w:r>
      <w:r>
        <w:rPr>
          <w:noProof/>
        </w:rPr>
        <w:fldChar w:fldCharType="end"/>
      </w:r>
    </w:p>
    <w:p w14:paraId="7133DE5D" w14:textId="20F87B5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A3CCC">
        <w:rPr>
          <w:noProof/>
          <w:lang w:val="fr-FR"/>
        </w:rPr>
        <w:t>A.2.1.2.2.2</w:t>
      </w:r>
      <w:r w:rsidRPr="009A3CCC">
        <w:rPr>
          <w:noProof/>
          <w:lang w:val="fr-FR"/>
        </w:rPr>
        <w:tab/>
        <w:t>Resource Definition</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59</w:t>
      </w:r>
      <w:r>
        <w:rPr>
          <w:noProof/>
        </w:rPr>
        <w:fldChar w:fldCharType="end"/>
      </w:r>
    </w:p>
    <w:p w14:paraId="6DE686ED" w14:textId="57EE91B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59</w:t>
      </w:r>
      <w:r>
        <w:rPr>
          <w:noProof/>
        </w:rPr>
        <w:fldChar w:fldCharType="end"/>
      </w:r>
    </w:p>
    <w:p w14:paraId="3FD316BA" w14:textId="5528027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59</w:t>
      </w:r>
      <w:r>
        <w:rPr>
          <w:noProof/>
        </w:rPr>
        <w:fldChar w:fldCharType="end"/>
      </w:r>
    </w:p>
    <w:p w14:paraId="201BB550" w14:textId="58DFD12C"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60</w:t>
      </w:r>
      <w:r>
        <w:rPr>
          <w:noProof/>
        </w:rPr>
        <w:fldChar w:fldCharType="end"/>
      </w:r>
    </w:p>
    <w:p w14:paraId="62078C70" w14:textId="2167728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61</w:t>
      </w:r>
      <w:r>
        <w:rPr>
          <w:noProof/>
        </w:rPr>
        <w:fldChar w:fldCharType="end"/>
      </w:r>
    </w:p>
    <w:p w14:paraId="56A37E60" w14:textId="39A3FFF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61</w:t>
      </w:r>
      <w:r>
        <w:rPr>
          <w:noProof/>
        </w:rPr>
        <w:fldChar w:fldCharType="end"/>
      </w:r>
    </w:p>
    <w:p w14:paraId="593412F9" w14:textId="68DE4ED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A3CCC">
        <w:rPr>
          <w:noProof/>
          <w:lang w:val="fr-FR"/>
        </w:rPr>
        <w:t>A.2.1.2.3.2</w:t>
      </w:r>
      <w:r w:rsidRPr="009A3CCC">
        <w:rPr>
          <w:noProof/>
          <w:lang w:val="fr-FR"/>
        </w:rPr>
        <w:tab/>
        <w:t>Resource Definition</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61</w:t>
      </w:r>
      <w:r>
        <w:rPr>
          <w:noProof/>
        </w:rPr>
        <w:fldChar w:fldCharType="end"/>
      </w:r>
    </w:p>
    <w:p w14:paraId="3DC8BC17" w14:textId="42C4EA0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61</w:t>
      </w:r>
      <w:r>
        <w:rPr>
          <w:noProof/>
        </w:rPr>
        <w:fldChar w:fldCharType="end"/>
      </w:r>
    </w:p>
    <w:p w14:paraId="58E48BD5" w14:textId="427DE56E"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61</w:t>
      </w:r>
      <w:r>
        <w:rPr>
          <w:noProof/>
        </w:rPr>
        <w:fldChar w:fldCharType="end"/>
      </w:r>
    </w:p>
    <w:p w14:paraId="52D53D2D" w14:textId="143DB023"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62</w:t>
      </w:r>
      <w:r>
        <w:rPr>
          <w:noProof/>
        </w:rPr>
        <w:fldChar w:fldCharType="end"/>
      </w:r>
    </w:p>
    <w:p w14:paraId="5998B62C" w14:textId="6D2EFD5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_Toc193394311 \h </w:instrText>
      </w:r>
      <w:r>
        <w:rPr>
          <w:noProof/>
        </w:rPr>
      </w:r>
      <w:r>
        <w:rPr>
          <w:noProof/>
        </w:rPr>
        <w:fldChar w:fldCharType="separate"/>
      </w:r>
      <w:r>
        <w:rPr>
          <w:noProof/>
        </w:rPr>
        <w:t>62</w:t>
      </w:r>
      <w:r>
        <w:rPr>
          <w:noProof/>
        </w:rPr>
        <w:fldChar w:fldCharType="end"/>
      </w:r>
    </w:p>
    <w:p w14:paraId="5291931F" w14:textId="28C785D7"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r-FR"/>
        </w:rPr>
        <w:t>A.2.1.2.4</w:t>
      </w:r>
      <w:r w:rsidRPr="009A3CCC">
        <w:rPr>
          <w:noProof/>
          <w:lang w:val="fr-FR"/>
        </w:rPr>
        <w:tab/>
        <w:t>Resource: Individual QoS Session Participant</w:t>
      </w:r>
      <w:r>
        <w:rPr>
          <w:noProof/>
        </w:rPr>
        <w:tab/>
      </w:r>
      <w:r>
        <w:rPr>
          <w:noProof/>
        </w:rPr>
        <w:fldChar w:fldCharType="begin" w:fldLock="1"/>
      </w:r>
      <w:r>
        <w:rPr>
          <w:noProof/>
        </w:rPr>
        <w:instrText xml:space="preserve"> PAGEREF _Toc193394312 \h </w:instrText>
      </w:r>
      <w:r>
        <w:rPr>
          <w:noProof/>
        </w:rPr>
      </w:r>
      <w:r>
        <w:rPr>
          <w:noProof/>
        </w:rPr>
        <w:fldChar w:fldCharType="separate"/>
      </w:r>
      <w:r>
        <w:rPr>
          <w:noProof/>
        </w:rPr>
        <w:t>63</w:t>
      </w:r>
      <w:r>
        <w:rPr>
          <w:noProof/>
        </w:rPr>
        <w:fldChar w:fldCharType="end"/>
      </w:r>
    </w:p>
    <w:p w14:paraId="35C5DDA3" w14:textId="4D82AA6F"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_Toc193394313 \h </w:instrText>
      </w:r>
      <w:r>
        <w:rPr>
          <w:noProof/>
        </w:rPr>
      </w:r>
      <w:r>
        <w:rPr>
          <w:noProof/>
        </w:rPr>
        <w:fldChar w:fldCharType="separate"/>
      </w:r>
      <w:r>
        <w:rPr>
          <w:noProof/>
        </w:rPr>
        <w:t>63</w:t>
      </w:r>
      <w:r>
        <w:rPr>
          <w:noProof/>
        </w:rPr>
        <w:fldChar w:fldCharType="end"/>
      </w:r>
    </w:p>
    <w:p w14:paraId="02D473BC" w14:textId="2FA16A9F"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A3CCC">
        <w:rPr>
          <w:noProof/>
          <w:lang w:val="fr-FR"/>
        </w:rPr>
        <w:t>A.2.1.2.4.2</w:t>
      </w:r>
      <w:r w:rsidRPr="009A3CCC">
        <w:rPr>
          <w:noProof/>
          <w:lang w:val="fr-FR"/>
        </w:rPr>
        <w:tab/>
        <w:t>Resource Definition</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63</w:t>
      </w:r>
      <w:r>
        <w:rPr>
          <w:noProof/>
        </w:rPr>
        <w:fldChar w:fldCharType="end"/>
      </w:r>
    </w:p>
    <w:p w14:paraId="2B68ABA5" w14:textId="5027CD5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63</w:t>
      </w:r>
      <w:r>
        <w:rPr>
          <w:noProof/>
        </w:rPr>
        <w:fldChar w:fldCharType="end"/>
      </w:r>
    </w:p>
    <w:p w14:paraId="698DA332" w14:textId="6D65703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63</w:t>
      </w:r>
      <w:r>
        <w:rPr>
          <w:noProof/>
        </w:rPr>
        <w:fldChar w:fldCharType="end"/>
      </w:r>
    </w:p>
    <w:p w14:paraId="79BAA63A" w14:textId="641DA84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63</w:t>
      </w:r>
      <w:r>
        <w:rPr>
          <w:noProof/>
        </w:rPr>
        <w:fldChar w:fldCharType="end"/>
      </w:r>
    </w:p>
    <w:p w14:paraId="088802F3" w14:textId="6CEB4AF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64</w:t>
      </w:r>
      <w:r>
        <w:rPr>
          <w:noProof/>
        </w:rPr>
        <w:fldChar w:fldCharType="end"/>
      </w:r>
    </w:p>
    <w:p w14:paraId="64E5CBC3" w14:textId="031CD2B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64</w:t>
      </w:r>
      <w:r>
        <w:rPr>
          <w:noProof/>
        </w:rPr>
        <w:fldChar w:fldCharType="end"/>
      </w:r>
    </w:p>
    <w:p w14:paraId="5EC6ED7A" w14:textId="713DF4D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64</w:t>
      </w:r>
      <w:r>
        <w:rPr>
          <w:noProof/>
        </w:rPr>
        <w:fldChar w:fldCharType="end"/>
      </w:r>
    </w:p>
    <w:p w14:paraId="109141E8" w14:textId="38D6476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65</w:t>
      </w:r>
      <w:r>
        <w:rPr>
          <w:noProof/>
        </w:rPr>
        <w:fldChar w:fldCharType="end"/>
      </w:r>
    </w:p>
    <w:p w14:paraId="2F9A19EE" w14:textId="59A0C69F"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_Toc193394322 \h </w:instrText>
      </w:r>
      <w:r>
        <w:rPr>
          <w:noProof/>
        </w:rPr>
      </w:r>
      <w:r>
        <w:rPr>
          <w:noProof/>
        </w:rPr>
        <w:fldChar w:fldCharType="separate"/>
      </w:r>
      <w:r>
        <w:rPr>
          <w:noProof/>
        </w:rPr>
        <w:t>65</w:t>
      </w:r>
      <w:r>
        <w:rPr>
          <w:noProof/>
        </w:rPr>
        <w:fldChar w:fldCharType="end"/>
      </w:r>
    </w:p>
    <w:p w14:paraId="45E17F3A" w14:textId="38435DE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_Toc193394323 \h </w:instrText>
      </w:r>
      <w:r>
        <w:rPr>
          <w:noProof/>
        </w:rPr>
      </w:r>
      <w:r>
        <w:rPr>
          <w:noProof/>
        </w:rPr>
        <w:fldChar w:fldCharType="separate"/>
      </w:r>
      <w:r>
        <w:rPr>
          <w:noProof/>
        </w:rPr>
        <w:t>65</w:t>
      </w:r>
      <w:r>
        <w:rPr>
          <w:noProof/>
        </w:rPr>
        <w:fldChar w:fldCharType="end"/>
      </w:r>
    </w:p>
    <w:p w14:paraId="76DA9DA6" w14:textId="7D7A79B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_Toc193394324 \h </w:instrText>
      </w:r>
      <w:r>
        <w:rPr>
          <w:noProof/>
        </w:rPr>
      </w:r>
      <w:r>
        <w:rPr>
          <w:noProof/>
        </w:rPr>
        <w:fldChar w:fldCharType="separate"/>
      </w:r>
      <w:r>
        <w:rPr>
          <w:noProof/>
        </w:rPr>
        <w:t>65</w:t>
      </w:r>
      <w:r>
        <w:rPr>
          <w:noProof/>
        </w:rPr>
        <w:fldChar w:fldCharType="end"/>
      </w:r>
    </w:p>
    <w:p w14:paraId="3BDED161" w14:textId="09F2E9C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65</w:t>
      </w:r>
      <w:r>
        <w:rPr>
          <w:noProof/>
        </w:rPr>
        <w:fldChar w:fldCharType="end"/>
      </w:r>
    </w:p>
    <w:p w14:paraId="6E135B9D" w14:textId="3C4032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65</w:t>
      </w:r>
      <w:r>
        <w:rPr>
          <w:noProof/>
        </w:rPr>
        <w:fldChar w:fldCharType="end"/>
      </w:r>
    </w:p>
    <w:p w14:paraId="77AE8D05" w14:textId="00673BD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66</w:t>
      </w:r>
      <w:r>
        <w:rPr>
          <w:noProof/>
        </w:rPr>
        <w:fldChar w:fldCharType="end"/>
      </w:r>
    </w:p>
    <w:p w14:paraId="7E64E3BC" w14:textId="39DB2250"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_Toc193394328 \h </w:instrText>
      </w:r>
      <w:r>
        <w:rPr>
          <w:noProof/>
        </w:rPr>
      </w:r>
      <w:r>
        <w:rPr>
          <w:noProof/>
        </w:rPr>
        <w:fldChar w:fldCharType="separate"/>
      </w:r>
      <w:r>
        <w:rPr>
          <w:noProof/>
        </w:rPr>
        <w:t>66</w:t>
      </w:r>
      <w:r>
        <w:rPr>
          <w:noProof/>
        </w:rPr>
        <w:fldChar w:fldCharType="end"/>
      </w:r>
    </w:p>
    <w:p w14:paraId="7F81AB4A" w14:textId="6D5B8F2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r-FR" w:eastAsia="zh-CN"/>
        </w:rPr>
        <w:t>A.2.1.5.2</w:t>
      </w:r>
      <w:r w:rsidRPr="009A3CCC">
        <w:rPr>
          <w:noProof/>
          <w:lang w:val="fr-FR" w:eastAsia="zh-CN"/>
        </w:rPr>
        <w:tab/>
        <w:t>CDDL document</w:t>
      </w:r>
      <w:r>
        <w:rPr>
          <w:noProof/>
        </w:rPr>
        <w:tab/>
      </w:r>
      <w:r>
        <w:rPr>
          <w:noProof/>
        </w:rPr>
        <w:fldChar w:fldCharType="begin" w:fldLock="1"/>
      </w:r>
      <w:r>
        <w:rPr>
          <w:noProof/>
        </w:rPr>
        <w:instrText xml:space="preserve"> PAGEREF _Toc193394329 \h </w:instrText>
      </w:r>
      <w:r>
        <w:rPr>
          <w:noProof/>
        </w:rPr>
      </w:r>
      <w:r>
        <w:rPr>
          <w:noProof/>
        </w:rPr>
        <w:fldChar w:fldCharType="separate"/>
      </w:r>
      <w:r>
        <w:rPr>
          <w:noProof/>
        </w:rPr>
        <w:t>66</w:t>
      </w:r>
      <w:r>
        <w:rPr>
          <w:noProof/>
        </w:rPr>
        <w:fldChar w:fldCharType="end"/>
      </w:r>
    </w:p>
    <w:p w14:paraId="2C9529CC" w14:textId="48DB2FF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67</w:t>
      </w:r>
      <w:r>
        <w:rPr>
          <w:noProof/>
        </w:rPr>
        <w:fldChar w:fldCharType="end"/>
      </w:r>
    </w:p>
    <w:p w14:paraId="717150F2" w14:textId="5FA6A16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67</w:t>
      </w:r>
      <w:r>
        <w:rPr>
          <w:noProof/>
        </w:rPr>
        <w:fldChar w:fldCharType="end"/>
      </w:r>
    </w:p>
    <w:p w14:paraId="233B4BF4" w14:textId="5359532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67</w:t>
      </w:r>
      <w:r>
        <w:rPr>
          <w:noProof/>
        </w:rPr>
        <w:fldChar w:fldCharType="end"/>
      </w:r>
    </w:p>
    <w:p w14:paraId="34DD82D1" w14:textId="4B72512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67</w:t>
      </w:r>
      <w:r>
        <w:rPr>
          <w:noProof/>
        </w:rPr>
        <w:fldChar w:fldCharType="end"/>
      </w:r>
    </w:p>
    <w:p w14:paraId="30F06817" w14:textId="4672554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67</w:t>
      </w:r>
      <w:r>
        <w:rPr>
          <w:noProof/>
        </w:rPr>
        <w:fldChar w:fldCharType="end"/>
      </w:r>
    </w:p>
    <w:p w14:paraId="11D5FDDE" w14:textId="443F448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67</w:t>
      </w:r>
      <w:r>
        <w:rPr>
          <w:noProof/>
        </w:rPr>
        <w:fldChar w:fldCharType="end"/>
      </w:r>
    </w:p>
    <w:p w14:paraId="5978FA60" w14:textId="0D872CE0"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68</w:t>
      </w:r>
      <w:r>
        <w:rPr>
          <w:noProof/>
        </w:rPr>
        <w:fldChar w:fldCharType="end"/>
      </w:r>
    </w:p>
    <w:p w14:paraId="112A0EB8" w14:textId="33C4575C"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68</w:t>
      </w:r>
      <w:r>
        <w:rPr>
          <w:noProof/>
        </w:rPr>
        <w:fldChar w:fldCharType="end"/>
      </w:r>
    </w:p>
    <w:p w14:paraId="15835428" w14:textId="2B58DC00"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69</w:t>
      </w:r>
      <w:r>
        <w:rPr>
          <w:noProof/>
        </w:rPr>
        <w:fldChar w:fldCharType="end"/>
      </w:r>
    </w:p>
    <w:p w14:paraId="6A40358E" w14:textId="3C3E57F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69</w:t>
      </w:r>
      <w:r>
        <w:rPr>
          <w:noProof/>
        </w:rPr>
        <w:fldChar w:fldCharType="end"/>
      </w:r>
    </w:p>
    <w:p w14:paraId="3C537D2D" w14:textId="220AC81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69</w:t>
      </w:r>
      <w:r>
        <w:rPr>
          <w:noProof/>
        </w:rPr>
        <w:fldChar w:fldCharType="end"/>
      </w:r>
    </w:p>
    <w:p w14:paraId="69F5F319" w14:textId="27C2AD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69</w:t>
      </w:r>
      <w:r>
        <w:rPr>
          <w:noProof/>
        </w:rPr>
        <w:fldChar w:fldCharType="end"/>
      </w:r>
    </w:p>
    <w:p w14:paraId="1B7BF86D" w14:textId="67B1D28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70</w:t>
      </w:r>
      <w:r>
        <w:rPr>
          <w:noProof/>
        </w:rPr>
        <w:fldChar w:fldCharType="end"/>
      </w:r>
    </w:p>
    <w:p w14:paraId="7DF6281D" w14:textId="22F3C8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70</w:t>
      </w:r>
      <w:r>
        <w:rPr>
          <w:noProof/>
        </w:rPr>
        <w:fldChar w:fldCharType="end"/>
      </w:r>
    </w:p>
    <w:p w14:paraId="676DDB6A" w14:textId="26DC373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70</w:t>
      </w:r>
      <w:r>
        <w:rPr>
          <w:noProof/>
        </w:rPr>
        <w:fldChar w:fldCharType="end"/>
      </w:r>
    </w:p>
    <w:p w14:paraId="7C876D83" w14:textId="6150AD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70</w:t>
      </w:r>
      <w:r>
        <w:rPr>
          <w:noProof/>
        </w:rPr>
        <w:fldChar w:fldCharType="end"/>
      </w:r>
    </w:p>
    <w:p w14:paraId="72812C07" w14:textId="5940145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71</w:t>
      </w:r>
      <w:r>
        <w:rPr>
          <w:noProof/>
        </w:rPr>
        <w:fldChar w:fldCharType="end"/>
      </w:r>
    </w:p>
    <w:p w14:paraId="6083090B" w14:textId="743F5275"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71</w:t>
      </w:r>
      <w:r>
        <w:rPr>
          <w:noProof/>
        </w:rPr>
        <w:fldChar w:fldCharType="end"/>
      </w:r>
    </w:p>
    <w:p w14:paraId="1DFED89E" w14:textId="5690CF6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72</w:t>
      </w:r>
      <w:r>
        <w:rPr>
          <w:noProof/>
        </w:rPr>
        <w:fldChar w:fldCharType="end"/>
      </w:r>
    </w:p>
    <w:p w14:paraId="54C8F545" w14:textId="3AAFF97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72</w:t>
      </w:r>
      <w:r>
        <w:rPr>
          <w:noProof/>
        </w:rPr>
        <w:fldChar w:fldCharType="end"/>
      </w:r>
    </w:p>
    <w:p w14:paraId="3C764A08" w14:textId="22907BE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72</w:t>
      </w:r>
      <w:r>
        <w:rPr>
          <w:noProof/>
        </w:rPr>
        <w:fldChar w:fldCharType="end"/>
      </w:r>
    </w:p>
    <w:p w14:paraId="2102F950" w14:textId="3D2C37C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73</w:t>
      </w:r>
      <w:r>
        <w:rPr>
          <w:noProof/>
        </w:rPr>
        <w:fldChar w:fldCharType="end"/>
      </w:r>
    </w:p>
    <w:p w14:paraId="0A2334D4" w14:textId="7077285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73</w:t>
      </w:r>
      <w:r>
        <w:rPr>
          <w:noProof/>
        </w:rPr>
        <w:fldChar w:fldCharType="end"/>
      </w:r>
    </w:p>
    <w:p w14:paraId="03AE566D" w14:textId="2297B5F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73</w:t>
      </w:r>
      <w:r>
        <w:rPr>
          <w:noProof/>
        </w:rPr>
        <w:fldChar w:fldCharType="end"/>
      </w:r>
    </w:p>
    <w:p w14:paraId="523649EB" w14:textId="55091729"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_Toc193394354 \h </w:instrText>
      </w:r>
      <w:r>
        <w:rPr>
          <w:noProof/>
        </w:rPr>
      </w:r>
      <w:r>
        <w:rPr>
          <w:noProof/>
        </w:rPr>
        <w:fldChar w:fldCharType="separate"/>
      </w:r>
      <w:r>
        <w:rPr>
          <w:noProof/>
        </w:rPr>
        <w:t>73</w:t>
      </w:r>
      <w:r>
        <w:rPr>
          <w:noProof/>
        </w:rPr>
        <w:fldChar w:fldCharType="end"/>
      </w:r>
    </w:p>
    <w:p w14:paraId="07BEB0AA" w14:textId="4F07213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_Toc193394355 \h </w:instrText>
      </w:r>
      <w:r>
        <w:rPr>
          <w:noProof/>
        </w:rPr>
      </w:r>
      <w:r>
        <w:rPr>
          <w:noProof/>
        </w:rPr>
        <w:fldChar w:fldCharType="separate"/>
      </w:r>
      <w:r>
        <w:rPr>
          <w:noProof/>
        </w:rPr>
        <w:t>73</w:t>
      </w:r>
      <w:r>
        <w:rPr>
          <w:noProof/>
        </w:rPr>
        <w:fldChar w:fldCharType="end"/>
      </w:r>
    </w:p>
    <w:p w14:paraId="398C19A3" w14:textId="111C5D93"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A.3.1.6</w:t>
      </w:r>
      <w:r>
        <w:rPr>
          <w:noProof/>
        </w:rPr>
        <w:tab/>
        <w:t>Media Types</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74</w:t>
      </w:r>
      <w:r>
        <w:rPr>
          <w:noProof/>
        </w:rPr>
        <w:fldChar w:fldCharType="end"/>
      </w:r>
    </w:p>
    <w:p w14:paraId="4EC05EAD" w14:textId="20045D0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74</w:t>
      </w:r>
      <w:r>
        <w:rPr>
          <w:noProof/>
        </w:rPr>
        <w:fldChar w:fldCharType="end"/>
      </w:r>
    </w:p>
    <w:p w14:paraId="44FCF23B" w14:textId="216E930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74</w:t>
      </w:r>
      <w:r>
        <w:rPr>
          <w:noProof/>
        </w:rPr>
        <w:fldChar w:fldCharType="end"/>
      </w:r>
    </w:p>
    <w:p w14:paraId="36E5A40A" w14:textId="3E0E5D6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74</w:t>
      </w:r>
      <w:r>
        <w:rPr>
          <w:noProof/>
        </w:rPr>
        <w:fldChar w:fldCharType="end"/>
      </w:r>
    </w:p>
    <w:p w14:paraId="22D2EEF9" w14:textId="6D951DD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74</w:t>
      </w:r>
      <w:r>
        <w:rPr>
          <w:noProof/>
        </w:rPr>
        <w:fldChar w:fldCharType="end"/>
      </w:r>
    </w:p>
    <w:p w14:paraId="11268A0C" w14:textId="3D895F6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75</w:t>
      </w:r>
      <w:r>
        <w:rPr>
          <w:noProof/>
        </w:rPr>
        <w:fldChar w:fldCharType="end"/>
      </w:r>
    </w:p>
    <w:p w14:paraId="0E8A9BB2" w14:textId="1DD77CE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75</w:t>
      </w:r>
      <w:r>
        <w:rPr>
          <w:noProof/>
        </w:rPr>
        <w:fldChar w:fldCharType="end"/>
      </w:r>
    </w:p>
    <w:p w14:paraId="7683AB04" w14:textId="739CA01E"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77</w:t>
      </w:r>
      <w:r>
        <w:rPr>
          <w:noProof/>
        </w:rPr>
        <w:fldChar w:fldCharType="end"/>
      </w:r>
    </w:p>
    <w:p w14:paraId="6205D455" w14:textId="3444B0DD"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178"/>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179"/>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180"/>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193394181"/>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182"/>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lastRenderedPageBreak/>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193394183"/>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193394184"/>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185"/>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186"/>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34" w:name="_Hlk131347487"/>
      <w:r w:rsidRPr="00B35374">
        <w:t>IETF</w:t>
      </w:r>
      <w:r>
        <w:t> </w:t>
      </w:r>
      <w:bookmarkStart w:id="35" w:name="_Hlk131347462"/>
      <w:bookmarkEnd w:id="34"/>
      <w:r>
        <w:t>RFC 9177</w:t>
      </w:r>
      <w:bookmarkEnd w:id="35"/>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lastRenderedPageBreak/>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187"/>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188"/>
      <w:bookmarkEnd w:id="38"/>
      <w:r w:rsidRPr="00004F96">
        <w:lastRenderedPageBreak/>
        <w:t>6</w:t>
      </w:r>
      <w:r w:rsidRPr="00004F96">
        <w:tab/>
        <w:t>Network resource management procedures</w:t>
      </w:r>
      <w:bookmarkEnd w:id="39"/>
    </w:p>
    <w:p w14:paraId="6205D4BA" w14:textId="77777777" w:rsidR="00536F63" w:rsidRPr="00004F96" w:rsidRDefault="00536F63" w:rsidP="00536F63">
      <w:pPr>
        <w:pStyle w:val="Heading2"/>
      </w:pPr>
      <w:bookmarkStart w:id="40" w:name="_CR6_1"/>
      <w:bookmarkStart w:id="41" w:name="_Toc193394189"/>
      <w:bookmarkEnd w:id="40"/>
      <w:r w:rsidRPr="00004F96">
        <w:t>6.1</w:t>
      </w:r>
      <w:r w:rsidRPr="00004F96">
        <w:tab/>
        <w:t>General</w:t>
      </w:r>
      <w:bookmarkEnd w:id="41"/>
    </w:p>
    <w:p w14:paraId="6205D4BB" w14:textId="77777777" w:rsidR="00536F63" w:rsidRPr="00004F96" w:rsidRDefault="00536F63" w:rsidP="00536F63">
      <w:pPr>
        <w:pStyle w:val="Heading2"/>
      </w:pPr>
      <w:bookmarkStart w:id="42" w:name="_CR6_2"/>
      <w:bookmarkStart w:id="43" w:name="_Toc193394190"/>
      <w:bookmarkEnd w:id="42"/>
      <w:r w:rsidRPr="00004F96">
        <w:t>6.2</w:t>
      </w:r>
      <w:r w:rsidRPr="00004F96">
        <w:tab/>
        <w:t>On-network procedures</w:t>
      </w:r>
      <w:bookmarkEnd w:id="43"/>
    </w:p>
    <w:p w14:paraId="6205D4BC" w14:textId="77777777" w:rsidR="00536F63" w:rsidRPr="00004F96" w:rsidRDefault="00536F63" w:rsidP="00536F63">
      <w:pPr>
        <w:pStyle w:val="Heading3"/>
      </w:pPr>
      <w:bookmarkStart w:id="44" w:name="_CR6_2_1"/>
      <w:bookmarkStart w:id="45" w:name="_Toc193394191"/>
      <w:bookmarkEnd w:id="44"/>
      <w:r w:rsidRPr="00004F96">
        <w:t>6.2.1</w:t>
      </w:r>
      <w:r w:rsidRPr="00004F96">
        <w:tab/>
        <w:t>General</w:t>
      </w:r>
      <w:bookmarkEnd w:id="45"/>
    </w:p>
    <w:p w14:paraId="6205D4BD" w14:textId="77777777" w:rsidR="00536F63" w:rsidRPr="00004F96" w:rsidRDefault="00536F63" w:rsidP="00536F63">
      <w:pPr>
        <w:pStyle w:val="Heading4"/>
      </w:pPr>
      <w:bookmarkStart w:id="46" w:name="_CR6_2_1_1"/>
      <w:bookmarkStart w:id="47" w:name="_Toc193394192"/>
      <w:bookmarkEnd w:id="46"/>
      <w:r w:rsidRPr="00004F96">
        <w:t>6.2.1.1</w:t>
      </w:r>
      <w:r w:rsidRPr="00004F96">
        <w:tab/>
        <w:t>Authenticated identity in HTTP request</w:t>
      </w:r>
      <w:bookmarkEnd w:id="4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8" w:name="_CR6_2_1_2"/>
      <w:bookmarkStart w:id="49" w:name="_Toc99195442"/>
      <w:bookmarkStart w:id="50" w:name="_Toc193394193"/>
      <w:bookmarkEnd w:id="48"/>
      <w:r>
        <w:t>6.2.1.2</w:t>
      </w:r>
      <w:r>
        <w:tab/>
        <w:t>A</w:t>
      </w:r>
      <w:r w:rsidRPr="00527D61">
        <w:t>uthenticated identity</w:t>
      </w:r>
      <w:r>
        <w:t xml:space="preserve"> in CoAP request</w:t>
      </w:r>
      <w:bookmarkEnd w:id="49"/>
      <w:bookmarkEnd w:id="5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1" w:name="_CR6_2_2"/>
      <w:bookmarkStart w:id="52" w:name="_Toc193394194"/>
      <w:bookmarkEnd w:id="51"/>
      <w:r w:rsidRPr="00004F96">
        <w:t>6.2.2</w:t>
      </w:r>
      <w:r w:rsidRPr="00004F96">
        <w:tab/>
        <w:t>Unicast resource management</w:t>
      </w:r>
      <w:bookmarkEnd w:id="52"/>
    </w:p>
    <w:p w14:paraId="6205D4C0" w14:textId="77777777" w:rsidR="00536F63" w:rsidRPr="00004F96" w:rsidRDefault="00536F63" w:rsidP="00536F63">
      <w:pPr>
        <w:pStyle w:val="Heading4"/>
      </w:pPr>
      <w:bookmarkStart w:id="53" w:name="_CR6_2_2_1"/>
      <w:bookmarkStart w:id="54" w:name="_Toc193394195"/>
      <w:bookmarkEnd w:id="53"/>
      <w:r w:rsidRPr="00004F96">
        <w:t>6.2.2.1</w:t>
      </w:r>
      <w:r w:rsidRPr="00004F96">
        <w:tab/>
        <w:t>General</w:t>
      </w:r>
      <w:bookmarkEnd w:id="5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5" w:name="_CR6_2_2_2"/>
      <w:bookmarkStart w:id="56" w:name="_Toc193394196"/>
      <w:bookmarkEnd w:id="55"/>
      <w:r w:rsidRPr="00004F96">
        <w:t>6.2.2.2</w:t>
      </w:r>
      <w:r w:rsidRPr="00004F96">
        <w:tab/>
        <w:t>Request for unicast resource at VAL service communication establishment procedure with SIP core</w:t>
      </w:r>
      <w:bookmarkEnd w:id="56"/>
    </w:p>
    <w:p w14:paraId="6205D4CA" w14:textId="77777777" w:rsidR="00536F63" w:rsidRPr="00004F96" w:rsidRDefault="00536F63" w:rsidP="00536F63">
      <w:pPr>
        <w:pStyle w:val="Heading5"/>
      </w:pPr>
      <w:bookmarkStart w:id="57" w:name="_CR6_2_2_2_1"/>
      <w:bookmarkStart w:id="58" w:name="_Toc193394197"/>
      <w:bookmarkEnd w:id="57"/>
      <w:r w:rsidRPr="00004F96">
        <w:t>6.2.2.2.1</w:t>
      </w:r>
      <w:r w:rsidRPr="00004F96">
        <w:tab/>
        <w:t xml:space="preserve">VAL </w:t>
      </w:r>
      <w:r w:rsidRPr="00004F96">
        <w:rPr>
          <w:rFonts w:eastAsia="Malgun Gothic"/>
        </w:rPr>
        <w:t>server</w:t>
      </w:r>
      <w:r w:rsidRPr="00004F96">
        <w:t xml:space="preserve"> procedure</w:t>
      </w:r>
      <w:bookmarkEnd w:id="5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9" w:name="_CR6_2_2_2_2"/>
      <w:bookmarkStart w:id="60" w:name="_Toc193394198"/>
      <w:bookmarkEnd w:id="59"/>
      <w:r w:rsidRPr="00004F96">
        <w:t>6.2.2.2.2</w:t>
      </w:r>
      <w:r w:rsidRPr="00004F96">
        <w:tab/>
        <w:t>Server procedure</w:t>
      </w:r>
      <w:bookmarkEnd w:id="6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1" w:name="_CR6_2_2_3"/>
      <w:bookmarkStart w:id="62" w:name="_Toc193394199"/>
      <w:bookmarkEnd w:id="61"/>
      <w:r w:rsidRPr="00004F96">
        <w:lastRenderedPageBreak/>
        <w:t>6.2.2.3</w:t>
      </w:r>
      <w:r w:rsidRPr="00004F96">
        <w:tab/>
        <w:t>Request for modification of unicast resources procedure with SIP core</w:t>
      </w:r>
      <w:bookmarkEnd w:id="62"/>
    </w:p>
    <w:p w14:paraId="6205D4E7" w14:textId="77777777" w:rsidR="00536F63" w:rsidRPr="00004F96" w:rsidRDefault="00536F63" w:rsidP="00536F63">
      <w:pPr>
        <w:pStyle w:val="Heading5"/>
        <w:rPr>
          <w:lang w:eastAsia="zh-CN"/>
        </w:rPr>
      </w:pPr>
      <w:bookmarkStart w:id="63" w:name="_CR6_2_2_3_1"/>
      <w:bookmarkStart w:id="64" w:name="_Toc193394200"/>
      <w:bookmarkEnd w:id="63"/>
      <w:r w:rsidRPr="00004F96">
        <w:rPr>
          <w:rFonts w:hint="eastAsia"/>
          <w:lang w:eastAsia="zh-CN"/>
        </w:rPr>
        <w:t>6</w:t>
      </w:r>
      <w:r w:rsidRPr="00004F96">
        <w:rPr>
          <w:lang w:eastAsia="zh-CN"/>
        </w:rPr>
        <w:t>.2.2.3.1</w:t>
      </w:r>
      <w:r w:rsidRPr="00004F96">
        <w:rPr>
          <w:lang w:eastAsia="zh-CN"/>
        </w:rPr>
        <w:tab/>
        <w:t>VAL server procedure</w:t>
      </w:r>
      <w:bookmarkEnd w:id="64"/>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5" w:name="_CR6_2_2_3_2"/>
      <w:bookmarkStart w:id="66" w:name="_Toc193394201"/>
      <w:bookmarkEnd w:id="65"/>
      <w:r w:rsidRPr="00004F96">
        <w:rPr>
          <w:rFonts w:hint="eastAsia"/>
          <w:lang w:eastAsia="zh-CN"/>
        </w:rPr>
        <w:t>6</w:t>
      </w:r>
      <w:r w:rsidRPr="00004F96">
        <w:rPr>
          <w:lang w:eastAsia="zh-CN"/>
        </w:rPr>
        <w:t>.2.2.3.2</w:t>
      </w:r>
      <w:r w:rsidRPr="00004F96">
        <w:rPr>
          <w:lang w:eastAsia="zh-CN"/>
        </w:rPr>
        <w:tab/>
        <w:t>Server procedure</w:t>
      </w:r>
      <w:bookmarkEnd w:id="66"/>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7" w:name="_CR6_2_2_4"/>
      <w:bookmarkStart w:id="68" w:name="_Toc193394202"/>
      <w:bookmarkEnd w:id="67"/>
      <w:r w:rsidRPr="00004F96">
        <w:t>6.2.2.4</w:t>
      </w:r>
      <w:r w:rsidRPr="00004F96">
        <w:tab/>
        <w:t>Network resource adaptation procedure with SIP core</w:t>
      </w:r>
      <w:bookmarkEnd w:id="68"/>
    </w:p>
    <w:p w14:paraId="6205D50B" w14:textId="77777777" w:rsidR="00536F63" w:rsidRPr="00004F96" w:rsidRDefault="00536F63" w:rsidP="00536F63">
      <w:pPr>
        <w:pStyle w:val="Heading5"/>
        <w:rPr>
          <w:lang w:eastAsia="zh-CN"/>
        </w:rPr>
      </w:pPr>
      <w:bookmarkStart w:id="69" w:name="_CR6_2_2_4_1"/>
      <w:bookmarkStart w:id="70" w:name="_Toc193394203"/>
      <w:bookmarkEnd w:id="69"/>
      <w:r w:rsidRPr="00004F96">
        <w:rPr>
          <w:rFonts w:hint="eastAsia"/>
          <w:lang w:eastAsia="zh-CN"/>
        </w:rPr>
        <w:t>6</w:t>
      </w:r>
      <w:r w:rsidRPr="00004F96">
        <w:rPr>
          <w:lang w:eastAsia="zh-CN"/>
        </w:rPr>
        <w:t>.2.2.4.1</w:t>
      </w:r>
      <w:r w:rsidRPr="00004F96">
        <w:rPr>
          <w:lang w:eastAsia="zh-CN"/>
        </w:rPr>
        <w:tab/>
        <w:t>VAL server procedure</w:t>
      </w:r>
      <w:bookmarkEnd w:id="7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1" w:name="_CR6_2_2_4_2"/>
      <w:bookmarkStart w:id="72" w:name="_Toc193394204"/>
      <w:bookmarkEnd w:id="71"/>
      <w:r w:rsidRPr="00004F96">
        <w:rPr>
          <w:rFonts w:hint="eastAsia"/>
          <w:lang w:eastAsia="zh-CN"/>
        </w:rPr>
        <w:t>6</w:t>
      </w:r>
      <w:r w:rsidRPr="00004F96">
        <w:rPr>
          <w:lang w:eastAsia="zh-CN"/>
        </w:rPr>
        <w:t>.2.2.4.2</w:t>
      </w:r>
      <w:r w:rsidRPr="00004F96">
        <w:rPr>
          <w:lang w:eastAsia="zh-CN"/>
        </w:rPr>
        <w:tab/>
        <w:t>Server procedure</w:t>
      </w:r>
      <w:bookmarkEnd w:id="7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3" w:name="_CR6_2_3"/>
      <w:bookmarkStart w:id="74" w:name="_Toc193394205"/>
      <w:bookmarkEnd w:id="73"/>
      <w:r w:rsidRPr="00004F96">
        <w:t>6.2.3</w:t>
      </w:r>
      <w:r w:rsidRPr="00004F96">
        <w:tab/>
        <w:t>Multicast resource management</w:t>
      </w:r>
      <w:bookmarkEnd w:id="74"/>
    </w:p>
    <w:p w14:paraId="6205D528" w14:textId="77777777" w:rsidR="00536F63" w:rsidRPr="00004F96" w:rsidRDefault="00536F63" w:rsidP="00536F63">
      <w:pPr>
        <w:pStyle w:val="Heading4"/>
      </w:pPr>
      <w:bookmarkStart w:id="75" w:name="_CR6_2_3_1"/>
      <w:bookmarkStart w:id="76" w:name="_Toc193394206"/>
      <w:bookmarkEnd w:id="75"/>
      <w:r w:rsidRPr="00004F96">
        <w:t>6.2.3.1</w:t>
      </w:r>
      <w:r w:rsidRPr="00004F96">
        <w:tab/>
        <w:t>General</w:t>
      </w:r>
      <w:bookmarkEnd w:id="76"/>
    </w:p>
    <w:p w14:paraId="6205D529" w14:textId="77777777" w:rsidR="00536F63" w:rsidRPr="00004F96" w:rsidRDefault="00536F63" w:rsidP="00536F63">
      <w:pPr>
        <w:pStyle w:val="Heading4"/>
      </w:pPr>
      <w:bookmarkStart w:id="77" w:name="_CR6_2_3_2"/>
      <w:bookmarkStart w:id="78" w:name="_Toc193394207"/>
      <w:bookmarkEnd w:id="77"/>
      <w:r w:rsidRPr="00004F96">
        <w:t>6.2.3.2</w:t>
      </w:r>
      <w:r w:rsidRPr="00004F96">
        <w:tab/>
        <w:t>Use of pre-established MBMS bearers procedure</w:t>
      </w:r>
      <w:bookmarkEnd w:id="78"/>
    </w:p>
    <w:p w14:paraId="6205D52A" w14:textId="77777777" w:rsidR="00536F63" w:rsidRPr="00004F96" w:rsidRDefault="00536F63" w:rsidP="00536F63">
      <w:pPr>
        <w:pStyle w:val="Heading5"/>
        <w:rPr>
          <w:lang w:eastAsia="zh-CN"/>
        </w:rPr>
      </w:pPr>
      <w:bookmarkStart w:id="79" w:name="_CR6_2_3_2_1"/>
      <w:bookmarkStart w:id="80" w:name="_Toc193394208"/>
      <w:bookmarkEnd w:id="79"/>
      <w:r w:rsidRPr="00004F96">
        <w:rPr>
          <w:rFonts w:hint="eastAsia"/>
          <w:lang w:eastAsia="zh-CN"/>
        </w:rPr>
        <w:t>6</w:t>
      </w:r>
      <w:r w:rsidRPr="00004F96">
        <w:rPr>
          <w:lang w:eastAsia="zh-CN"/>
        </w:rPr>
        <w:t>.2.3.2.1</w:t>
      </w:r>
      <w:r w:rsidRPr="00004F96">
        <w:rPr>
          <w:lang w:eastAsia="zh-CN"/>
        </w:rPr>
        <w:tab/>
        <w:t>VAL server procedure</w:t>
      </w:r>
      <w:bookmarkEnd w:id="80"/>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1" w:name="_CR6_2_3_2_2"/>
      <w:bookmarkStart w:id="82" w:name="_Toc193394209"/>
      <w:bookmarkEnd w:id="8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3" w:name="_CR6_2_3_2_3"/>
      <w:bookmarkStart w:id="84" w:name="_Toc193394210"/>
      <w:bookmarkEnd w:id="8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4"/>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5" w:name="_CR6_2_3_2_4"/>
      <w:bookmarkStart w:id="86" w:name="_Toc193394211"/>
      <w:bookmarkEnd w:id="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w:t>
      </w:r>
      <w:r w:rsidR="00B37370">
        <w:t>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7" w:name="_CR6_2_3_2_5"/>
      <w:bookmarkStart w:id="88" w:name="_Toc193394212"/>
      <w:bookmarkEnd w:id="8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9" w:name="_CR6_2_3_3"/>
      <w:bookmarkStart w:id="90" w:name="_Toc193394213"/>
      <w:bookmarkEnd w:id="89"/>
      <w:r w:rsidRPr="00004F96">
        <w:t>6.2.3.3</w:t>
      </w:r>
      <w:r w:rsidRPr="00004F96">
        <w:tab/>
        <w:t>MBMS bearer announcement over MBMS bearer procedure</w:t>
      </w:r>
      <w:bookmarkEnd w:id="90"/>
    </w:p>
    <w:p w14:paraId="6205D572" w14:textId="77777777" w:rsidR="00536F63" w:rsidRPr="00004F96" w:rsidRDefault="00536F63" w:rsidP="00536F63">
      <w:pPr>
        <w:pStyle w:val="Heading5"/>
      </w:pPr>
      <w:bookmarkStart w:id="91" w:name="_CR6_2_3_3_1"/>
      <w:bookmarkStart w:id="92" w:name="_Toc193394214"/>
      <w:bookmarkEnd w:id="91"/>
      <w:r w:rsidRPr="00004F96">
        <w:t>6.2.3.3.1</w:t>
      </w:r>
      <w:r w:rsidRPr="00004F96">
        <w:tab/>
        <w:t>General</w:t>
      </w:r>
      <w:bookmarkEnd w:id="9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r>
        <w:t>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3" w:name="_CR6_2_3_3_2"/>
      <w:bookmarkStart w:id="94" w:name="_Toc193394215"/>
      <w:bookmarkEnd w:id="9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4"/>
    </w:p>
    <w:p w14:paraId="6205D57A" w14:textId="6CDADE59" w:rsidR="00536F63" w:rsidRPr="00004F96" w:rsidRDefault="00536F63" w:rsidP="00536F63">
      <w:pPr>
        <w:pStyle w:val="Heading6"/>
      </w:pPr>
      <w:bookmarkStart w:id="95" w:name="_CR6_2_3_3_2_1"/>
      <w:bookmarkStart w:id="96" w:name="_Toc193394216"/>
      <w:bookmarkEnd w:id="95"/>
      <w:r w:rsidRPr="00004F96">
        <w:rPr>
          <w:rFonts w:hint="eastAsia"/>
        </w:rPr>
        <w:t>6</w:t>
      </w:r>
      <w:r w:rsidRPr="00004F96">
        <w:t>.2.3.3.2.1</w:t>
      </w:r>
      <w:r w:rsidRPr="00004F96">
        <w:tab/>
        <w:t>Generate MBMS bearer announcement message</w:t>
      </w:r>
      <w:r w:rsidR="002B522E">
        <w:t xml:space="preserve"> in XML</w:t>
      </w:r>
      <w:bookmarkEnd w:id="9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97" w:name="_CR6_2_3_3_2_1_1"/>
      <w:bookmarkStart w:id="98" w:name="_Toc193394217"/>
      <w:bookmarkEnd w:id="97"/>
      <w:r w:rsidRPr="00004F96">
        <w:t>6.2.3.3.2.1.1</w:t>
      </w:r>
      <w:r w:rsidRPr="00004F96">
        <w:tab/>
        <w:t>SIP based procedure</w:t>
      </w:r>
      <w:bookmarkEnd w:id="9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9" w:name="_CR6_2_3_3_2_1_2"/>
      <w:bookmarkStart w:id="100" w:name="_Toc193394218"/>
      <w:bookmarkEnd w:id="99"/>
      <w:r w:rsidRPr="00004F96">
        <w:t>6.2.3.3.2.1.2</w:t>
      </w:r>
      <w:r w:rsidRPr="00004F96">
        <w:tab/>
        <w:t>HTTP based procedure</w:t>
      </w:r>
      <w:bookmarkEnd w:id="10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01" w:name="_CR6_2_3_3_2_2"/>
      <w:bookmarkStart w:id="102" w:name="_Toc193394219"/>
      <w:bookmarkEnd w:id="101"/>
      <w:r w:rsidRPr="00004F96">
        <w:rPr>
          <w:rFonts w:hint="eastAsia"/>
        </w:rPr>
        <w:lastRenderedPageBreak/>
        <w:t>6</w:t>
      </w:r>
      <w:r w:rsidRPr="00004F96">
        <w:t>.2.3.3.2.2</w:t>
      </w:r>
      <w:r w:rsidRPr="00004F96">
        <w:tab/>
        <w:t>MBMS bearer de-announcement procedure</w:t>
      </w:r>
      <w:bookmarkEnd w:id="10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3" w:name="_CR6_2_3_3_3"/>
      <w:bookmarkStart w:id="104" w:name="_Toc193394220"/>
      <w:bookmarkEnd w:id="10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4"/>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5" w:name="OLE_LINK10"/>
      <w:bookmarkStart w:id="106" w:name="OLE_LINK11"/>
      <w:r w:rsidRPr="00004F96">
        <w:t>&lt;monitoring-state&gt; element is</w:t>
      </w:r>
      <w:bookmarkEnd w:id="105"/>
      <w:bookmarkEnd w:id="106"/>
      <w:r w:rsidRPr="00004F96">
        <w:t xml:space="preserve"> present:</w:t>
      </w:r>
    </w:p>
    <w:p w14:paraId="6205D5B1" w14:textId="77777777" w:rsidR="00536F63" w:rsidRPr="00004F96" w:rsidRDefault="00536F63" w:rsidP="00536F63">
      <w:pPr>
        <w:pStyle w:val="B2"/>
      </w:pPr>
      <w:r w:rsidRPr="00004F96">
        <w:t>1)</w:t>
      </w:r>
      <w:r w:rsidRPr="00004F96">
        <w:tab/>
      </w:r>
      <w:bookmarkStart w:id="107" w:name="OLE_LINK12"/>
      <w:bookmarkStart w:id="108" w:name="OLE_LINK13"/>
      <w:r w:rsidRPr="00004F96">
        <w:t>if the &lt;monitoring-state&gt; is set to "monitor", shall start to monitor the MBMS bearer quality;</w:t>
      </w:r>
      <w:bookmarkEnd w:id="107"/>
      <w:bookmarkEnd w:id="108"/>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9" w:name="_CR6_2_3_3_4"/>
      <w:bookmarkStart w:id="110" w:name="_Toc193394221"/>
      <w:bookmarkEnd w:id="109"/>
      <w:r w:rsidRPr="00004F96">
        <w:lastRenderedPageBreak/>
        <w:t>6.2.3.3.</w:t>
      </w:r>
      <w:r>
        <w:t>4</w:t>
      </w:r>
      <w:r w:rsidRPr="00004F96">
        <w:tab/>
      </w:r>
      <w:r>
        <w:t xml:space="preserve">SNRM </w:t>
      </w:r>
      <w:r w:rsidRPr="00004F96">
        <w:t>Server</w:t>
      </w:r>
      <w:r>
        <w:t xml:space="preserve"> CoAP </w:t>
      </w:r>
      <w:r w:rsidRPr="00004F96">
        <w:t>procedure</w:t>
      </w:r>
      <w:r>
        <w:t>s</w:t>
      </w:r>
      <w:bookmarkEnd w:id="110"/>
    </w:p>
    <w:p w14:paraId="77A91F40" w14:textId="4F399095" w:rsidR="002B522E" w:rsidRPr="00CE06FA" w:rsidRDefault="002B522E" w:rsidP="002B522E">
      <w:pPr>
        <w:pStyle w:val="Heading6"/>
      </w:pPr>
      <w:bookmarkStart w:id="111" w:name="_CR6_2_3_3_4_1"/>
      <w:bookmarkStart w:id="112" w:name="_Toc193394222"/>
      <w:bookmarkEnd w:id="111"/>
      <w:r w:rsidRPr="00004F96">
        <w:t>6.2.3.3.</w:t>
      </w:r>
      <w:r>
        <w:t>4.1</w:t>
      </w:r>
      <w:r>
        <w:tab/>
        <w:t>MBMS bearer announcement procedure</w:t>
      </w:r>
      <w:bookmarkEnd w:id="112"/>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w:t>
      </w:r>
      <w:r w:rsidR="00B37370">
        <w:t>application/</w:t>
      </w:r>
      <w:r w:rsidR="00B37370">
        <w:t>vnd.3gpp.seal-network-resource-info+cbor;modeltype=mbms-resource-config"</w:t>
      </w:r>
      <w:r w:rsidR="00B37370">
        <w:t>;</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3" w:name="_CR6_2_3_3_4_2"/>
      <w:bookmarkStart w:id="114" w:name="_Toc193394223"/>
      <w:bookmarkEnd w:id="113"/>
      <w:r w:rsidRPr="00004F96">
        <w:t>6.2.3.3.</w:t>
      </w:r>
      <w:r>
        <w:t>4.2</w:t>
      </w:r>
      <w:r>
        <w:tab/>
        <w:t>MBMS bearer de-announcement procedure</w:t>
      </w:r>
      <w:bookmarkEnd w:id="114"/>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5" w:name="_CR6_2_3_3_5"/>
      <w:bookmarkStart w:id="116" w:name="_Toc193394224"/>
      <w:bookmarkEnd w:id="115"/>
      <w:r w:rsidRPr="00004F96">
        <w:t>6.2.3.3.</w:t>
      </w:r>
      <w:r>
        <w:t>5</w:t>
      </w:r>
      <w:r w:rsidRPr="00004F96">
        <w:tab/>
      </w:r>
      <w:r>
        <w:t xml:space="preserve">SNRM </w:t>
      </w:r>
      <w:r w:rsidRPr="00004F96">
        <w:t xml:space="preserve">Client </w:t>
      </w:r>
      <w:r>
        <w:t xml:space="preserve">CoAP </w:t>
      </w:r>
      <w:r w:rsidRPr="00004F96">
        <w:t>procedure</w:t>
      </w:r>
      <w:r>
        <w:t>s</w:t>
      </w:r>
      <w:bookmarkEnd w:id="116"/>
    </w:p>
    <w:p w14:paraId="000B8C2E" w14:textId="5A55094F" w:rsidR="009459BA" w:rsidRPr="00CE06FA" w:rsidRDefault="009459BA" w:rsidP="009459BA">
      <w:pPr>
        <w:pStyle w:val="Heading6"/>
      </w:pPr>
      <w:bookmarkStart w:id="117" w:name="_CR6_2_3_3_5_1"/>
      <w:bookmarkStart w:id="118" w:name="_Toc193394225"/>
      <w:bookmarkEnd w:id="117"/>
      <w:r w:rsidRPr="00004F96">
        <w:t>6.2.3.3.</w:t>
      </w:r>
      <w:r>
        <w:t>5.1</w:t>
      </w:r>
      <w:r>
        <w:tab/>
        <w:t>MBMS bearer announcement procedure</w:t>
      </w:r>
      <w:bookmarkEnd w:id="11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19" w:name="_CR6_2_3_3_5_2"/>
      <w:bookmarkStart w:id="120" w:name="_Toc193394226"/>
      <w:bookmarkEnd w:id="119"/>
      <w:r w:rsidRPr="00A7514E">
        <w:t>6.2.3.3.5.2</w:t>
      </w:r>
      <w:r w:rsidRPr="00A7514E">
        <w:tab/>
        <w:t>MBMS bearer de-announcement procedure</w:t>
      </w:r>
      <w:bookmarkEnd w:id="12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1" w:name="_CR6_2_3_4"/>
      <w:bookmarkStart w:id="122" w:name="_Toc193394227"/>
      <w:bookmarkEnd w:id="121"/>
      <w:r w:rsidRPr="00004F96">
        <w:t>6.2.3.4</w:t>
      </w:r>
      <w:r w:rsidRPr="00004F96">
        <w:tab/>
        <w:t>MBMS bearer quality detection procedure</w:t>
      </w:r>
      <w:bookmarkEnd w:id="12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23" w:name="_CR6_2_3_4_1"/>
      <w:bookmarkStart w:id="124" w:name="_Toc193394228"/>
      <w:bookmarkEnd w:id="1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4"/>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25" w:name="_CR6_2_3_4_1_1"/>
      <w:bookmarkStart w:id="126" w:name="_Toc193394229"/>
      <w:bookmarkEnd w:id="125"/>
      <w:r w:rsidRPr="00004F96">
        <w:rPr>
          <w:lang w:eastAsia="zh-CN"/>
        </w:rPr>
        <w:t>6.2.3.4.1.1</w:t>
      </w:r>
      <w:r w:rsidRPr="00004F96">
        <w:rPr>
          <w:lang w:eastAsia="zh-CN"/>
        </w:rPr>
        <w:tab/>
        <w:t>SIP based procedure</w:t>
      </w:r>
      <w:bookmarkEnd w:id="12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127" w:name="_CR6_2_3_4_1_2"/>
      <w:bookmarkStart w:id="128" w:name="_Toc193394230"/>
      <w:bookmarkEnd w:id="127"/>
      <w:r w:rsidRPr="00004F96">
        <w:t>6.2.3.4.1.2</w:t>
      </w:r>
      <w:r w:rsidRPr="00004F96">
        <w:tab/>
        <w:t>HTTP based procedure</w:t>
      </w:r>
      <w:bookmarkEnd w:id="128"/>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9" w:name="_CR6_2_3_4_2"/>
      <w:bookmarkStart w:id="130" w:name="_Toc193394231"/>
      <w:bookmarkEnd w:id="129"/>
      <w:r w:rsidRPr="00004F96">
        <w:t>6.2.3.4.2</w:t>
      </w:r>
      <w:r w:rsidRPr="00004F96">
        <w:tab/>
        <w:t>S</w:t>
      </w:r>
      <w:r w:rsidR="002E7BB7">
        <w:t>NRM s</w:t>
      </w:r>
      <w:r w:rsidRPr="00004F96">
        <w:t xml:space="preserve">erver </w:t>
      </w:r>
      <w:r w:rsidR="002E7BB7">
        <w:t xml:space="preserve">SIP and HTTP </w:t>
      </w:r>
      <w:r w:rsidRPr="00004F96">
        <w:t>procedure</w:t>
      </w:r>
      <w:bookmarkEnd w:id="130"/>
    </w:p>
    <w:p w14:paraId="6205D5CF" w14:textId="77777777" w:rsidR="00536F63" w:rsidRPr="00004F96" w:rsidRDefault="00536F63" w:rsidP="00536F63">
      <w:pPr>
        <w:pStyle w:val="Heading6"/>
        <w:rPr>
          <w:lang w:eastAsia="zh-CN"/>
        </w:rPr>
      </w:pPr>
      <w:bookmarkStart w:id="131" w:name="_CR6_2_3_4_2_1"/>
      <w:bookmarkStart w:id="132" w:name="_Toc193394232"/>
      <w:bookmarkEnd w:id="131"/>
      <w:r w:rsidRPr="00004F96">
        <w:rPr>
          <w:lang w:eastAsia="zh-CN"/>
        </w:rPr>
        <w:t>6.2.3.4.2.1</w:t>
      </w:r>
      <w:r w:rsidRPr="00004F96">
        <w:rPr>
          <w:lang w:eastAsia="zh-CN"/>
        </w:rPr>
        <w:tab/>
        <w:t>SIP based procedure</w:t>
      </w:r>
      <w:bookmarkEnd w:id="132"/>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33" w:name="_CR6_2_3_4_2_2"/>
      <w:bookmarkStart w:id="134" w:name="_Toc193394233"/>
      <w:bookmarkEnd w:id="133"/>
      <w:r w:rsidRPr="00004F96">
        <w:rPr>
          <w:lang w:eastAsia="zh-CN"/>
        </w:rPr>
        <w:t>6.2.3.4.2.2</w:t>
      </w:r>
      <w:r w:rsidRPr="00004F96">
        <w:rPr>
          <w:lang w:eastAsia="zh-CN"/>
        </w:rPr>
        <w:tab/>
        <w:t>HTTP based procedure</w:t>
      </w:r>
      <w:bookmarkEnd w:id="134"/>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5" w:name="_CR6_2_3_4_3"/>
      <w:bookmarkStart w:id="136" w:name="_Toc193394234"/>
      <w:bookmarkEnd w:id="13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6"/>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w:t>
      </w:r>
      <w:r w:rsidR="00B37370">
        <w:t>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7" w:name="_CR6_2_3_4_4"/>
      <w:bookmarkStart w:id="138" w:name="_Toc193394235"/>
      <w:bookmarkEnd w:id="137"/>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9" w:name="_CR6_2_3_5"/>
      <w:bookmarkStart w:id="140" w:name="_Toc193394236"/>
      <w:bookmarkEnd w:id="139"/>
      <w:r w:rsidRPr="00004F96">
        <w:t>6.2.3.5</w:t>
      </w:r>
      <w:r w:rsidRPr="00004F96">
        <w:tab/>
        <w:t>Service continuity in MBMS scenarios</w:t>
      </w:r>
      <w:bookmarkEnd w:id="140"/>
    </w:p>
    <w:p w14:paraId="6205D5DF" w14:textId="599326FF" w:rsidR="00536F63" w:rsidRPr="00004F96" w:rsidRDefault="00536F63" w:rsidP="00536F63">
      <w:pPr>
        <w:pStyle w:val="Heading5"/>
        <w:rPr>
          <w:lang w:eastAsia="zh-CN"/>
        </w:rPr>
      </w:pPr>
      <w:bookmarkStart w:id="141" w:name="_CR6_2_3_5_1"/>
      <w:bookmarkStart w:id="142" w:name="_Toc193394237"/>
      <w:bookmarkEnd w:id="14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lastRenderedPageBreak/>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3" w:name="_CR6_2_3_5_2"/>
      <w:bookmarkStart w:id="144" w:name="_Toc193394238"/>
      <w:bookmarkEnd w:id="14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4"/>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5" w:name="_CR6_2_3_5_3"/>
      <w:bookmarkStart w:id="146" w:name="_Toc193394239"/>
      <w:bookmarkEnd w:id="145"/>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7" w:name="_CR6_2_3_6"/>
      <w:bookmarkStart w:id="148" w:name="_Toc193394240"/>
      <w:bookmarkEnd w:id="147"/>
      <w:r w:rsidRPr="00004F96">
        <w:t>6.2.3.6</w:t>
      </w:r>
      <w:r w:rsidRPr="00004F96">
        <w:tab/>
        <w:t>MBMS suspension notification procedure</w:t>
      </w:r>
      <w:bookmarkEnd w:id="148"/>
    </w:p>
    <w:p w14:paraId="6205D5FD" w14:textId="709A572E" w:rsidR="00536F63" w:rsidRPr="00004F96" w:rsidRDefault="00536F63" w:rsidP="00536F63">
      <w:pPr>
        <w:pStyle w:val="Heading5"/>
        <w:rPr>
          <w:lang w:eastAsia="zh-CN"/>
        </w:rPr>
      </w:pPr>
      <w:bookmarkStart w:id="149" w:name="_CR6_2_3_6_1"/>
      <w:bookmarkStart w:id="150" w:name="_Toc193394241"/>
      <w:bookmarkEnd w:id="14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0"/>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lastRenderedPageBreak/>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51" w:name="_CR6_2_3_6_2"/>
      <w:bookmarkStart w:id="152" w:name="_Toc193394242"/>
      <w:bookmarkEnd w:id="15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53" w:name="_CR6_2_3_6_3"/>
      <w:bookmarkStart w:id="154" w:name="_Toc193394243"/>
      <w:bookmarkEnd w:id="153"/>
      <w:r w:rsidRPr="00004F96">
        <w:rPr>
          <w:rFonts w:hint="eastAsia"/>
          <w:lang w:eastAsia="zh-CN"/>
        </w:rPr>
        <w:lastRenderedPageBreak/>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4"/>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w:t>
      </w:r>
      <w:r w:rsidR="00B37370">
        <w:t>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5" w:name="_CR6_2_3_6_4"/>
      <w:bookmarkStart w:id="156" w:name="_Toc193394244"/>
      <w:bookmarkEnd w:id="15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6"/>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w:t>
      </w:r>
      <w:r w:rsidR="00B37370">
        <w:t>vnd.3gpp.seal-network-resource-info+cbor;modeltype=mbms-resource-config</w:t>
      </w:r>
      <w:r w:rsidR="00B37370">
        <w:t>";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lastRenderedPageBreak/>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7" w:name="_CR6_2_3_7"/>
      <w:bookmarkStart w:id="158" w:name="_Toc193394245"/>
      <w:bookmarkEnd w:id="157"/>
      <w:r w:rsidRPr="00004F96">
        <w:t>6.2.3.7</w:t>
      </w:r>
      <w:r w:rsidRPr="00004F96">
        <w:tab/>
        <w:t>MBMS bearer event notification procedure</w:t>
      </w:r>
      <w:bookmarkEnd w:id="158"/>
    </w:p>
    <w:p w14:paraId="6205D61D" w14:textId="51E5C494" w:rsidR="00536F63" w:rsidRPr="00004F96" w:rsidRDefault="00536F63" w:rsidP="00536F63">
      <w:pPr>
        <w:pStyle w:val="Heading5"/>
        <w:rPr>
          <w:lang w:eastAsia="zh-CN"/>
        </w:rPr>
      </w:pPr>
      <w:bookmarkStart w:id="159" w:name="_CR6_2_3_7_1"/>
      <w:bookmarkStart w:id="160" w:name="_Toc193394246"/>
      <w:bookmarkEnd w:id="159"/>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61" w:name="_CR6_2_3_8"/>
      <w:bookmarkStart w:id="162" w:name="_Toc193394247"/>
      <w:bookmarkEnd w:id="161"/>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62"/>
    </w:p>
    <w:p w14:paraId="6205D621" w14:textId="626EEAED" w:rsidR="00536F63" w:rsidRPr="00004F96" w:rsidRDefault="00536F63" w:rsidP="00536F63">
      <w:pPr>
        <w:pStyle w:val="Heading5"/>
        <w:rPr>
          <w:lang w:eastAsia="zh-CN"/>
        </w:rPr>
      </w:pPr>
      <w:bookmarkStart w:id="163" w:name="_CR6_2_3_8_1"/>
      <w:bookmarkStart w:id="164" w:name="_Toc193394248"/>
      <w:bookmarkEnd w:id="1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4"/>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5" w:name="_CR6_2_3_8_2"/>
      <w:bookmarkStart w:id="166" w:name="_Toc193394249"/>
      <w:bookmarkEnd w:id="16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7" w:name="_CR6_2_3_9"/>
      <w:bookmarkStart w:id="168" w:name="_Toc193394250"/>
      <w:bookmarkEnd w:id="16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8"/>
    </w:p>
    <w:p w14:paraId="6205D62D" w14:textId="77777777" w:rsidR="00536F63" w:rsidRPr="00004F96" w:rsidRDefault="00536F63" w:rsidP="00536F63">
      <w:pPr>
        <w:pStyle w:val="Heading5"/>
        <w:rPr>
          <w:lang w:eastAsia="zh-CN"/>
        </w:rPr>
      </w:pPr>
      <w:bookmarkStart w:id="169" w:name="_CR6_2_3_9_1"/>
      <w:bookmarkEnd w:id="169"/>
      <w:r w:rsidRPr="00004F96">
        <w:rPr>
          <w:lang w:eastAsia="zh-CN"/>
        </w:rPr>
        <w:t xml:space="preserve"> </w:t>
      </w:r>
      <w:bookmarkStart w:id="170" w:name="_Toc193394251"/>
      <w:r w:rsidRPr="00004F96">
        <w:rPr>
          <w:lang w:eastAsia="zh-CN"/>
        </w:rPr>
        <w:t>6.2.3.9.1</w:t>
      </w:r>
      <w:r w:rsidRPr="00004F96">
        <w:rPr>
          <w:lang w:eastAsia="zh-CN"/>
        </w:rPr>
        <w:tab/>
        <w:t>VAL server procedure</w:t>
      </w:r>
      <w:bookmarkEnd w:id="170"/>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1" w:name="_CR6_2_3_9_2"/>
      <w:bookmarkStart w:id="172" w:name="_Toc193394252"/>
      <w:bookmarkEnd w:id="17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3" w:name="_CR6_2_3_9_3"/>
      <w:bookmarkStart w:id="174" w:name="_Toc193394253"/>
      <w:bookmarkEnd w:id="173"/>
      <w:r w:rsidRPr="00004F96">
        <w:rPr>
          <w:rFonts w:hint="eastAsia"/>
          <w:lang w:eastAsia="zh-CN"/>
        </w:rPr>
        <w:lastRenderedPageBreak/>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4"/>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5" w:name="_CR6_2_4"/>
      <w:bookmarkStart w:id="176" w:name="_Toc193394254"/>
      <w:bookmarkEnd w:id="175"/>
      <w:r>
        <w:t>6.2.4</w:t>
      </w:r>
      <w:r>
        <w:tab/>
        <w:t>Network assisted UE-to-UE communications resource managment</w:t>
      </w:r>
      <w:bookmarkEnd w:id="176"/>
    </w:p>
    <w:p w14:paraId="2D2918F6" w14:textId="3D92867B" w:rsidR="0018615D" w:rsidRDefault="0018615D" w:rsidP="0018615D">
      <w:pPr>
        <w:pStyle w:val="Heading4"/>
      </w:pPr>
      <w:bookmarkStart w:id="177" w:name="_CR6_2_4_1"/>
      <w:bookmarkStart w:id="178" w:name="_Toc34303572"/>
      <w:bookmarkStart w:id="179" w:name="_Toc34403854"/>
      <w:bookmarkStart w:id="180" w:name="_Toc45281876"/>
      <w:bookmarkStart w:id="181" w:name="_Toc51933104"/>
      <w:bookmarkStart w:id="182" w:name="_Toc68195159"/>
      <w:bookmarkStart w:id="183" w:name="_Toc81940834"/>
      <w:bookmarkStart w:id="184" w:name="_Toc193394255"/>
      <w:bookmarkEnd w:id="177"/>
      <w:r>
        <w:t>6.2.4.1</w:t>
      </w:r>
      <w:r>
        <w:tab/>
      </w:r>
      <w:bookmarkEnd w:id="178"/>
      <w:bookmarkEnd w:id="179"/>
      <w:bookmarkEnd w:id="180"/>
      <w:bookmarkEnd w:id="181"/>
      <w:bookmarkEnd w:id="182"/>
      <w:r>
        <w:t>General</w:t>
      </w:r>
      <w:bookmarkEnd w:id="183"/>
      <w:bookmarkEnd w:id="18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5" w:name="_CR6_2_4_2"/>
      <w:bookmarkStart w:id="186" w:name="_Toc193394256"/>
      <w:bookmarkEnd w:id="185"/>
      <w:r>
        <w:t>6.2.4.2</w:t>
      </w:r>
      <w:r>
        <w:tab/>
        <w:t>Network assisted QoS management initiation</w:t>
      </w:r>
      <w:bookmarkEnd w:id="186"/>
    </w:p>
    <w:p w14:paraId="1B3D234E" w14:textId="1048986D" w:rsidR="004D5A8F" w:rsidRDefault="004D5A8F" w:rsidP="004D5A8F">
      <w:pPr>
        <w:pStyle w:val="Heading5"/>
      </w:pPr>
      <w:bookmarkStart w:id="187" w:name="_CR6_2_4_2_1"/>
      <w:bookmarkStart w:id="188" w:name="_Toc193394257"/>
      <w:bookmarkEnd w:id="187"/>
      <w:r>
        <w:t>6.2.4.2.1</w:t>
      </w:r>
      <w:r>
        <w:tab/>
        <w:t>SNRM client HTTP procedure</w:t>
      </w:r>
      <w:bookmarkEnd w:id="18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9" w:name="_Hlk83818745"/>
      <w:r>
        <w:rPr>
          <w:lang w:eastAsia="zh-CN"/>
        </w:rPr>
        <w:t xml:space="preserve">&lt;VAL-ue-list&gt; </w:t>
      </w:r>
      <w:bookmarkEnd w:id="18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0" w:name="_CR6_2_4_2_2"/>
      <w:bookmarkStart w:id="191" w:name="_Toc193394258"/>
      <w:bookmarkEnd w:id="190"/>
      <w:r>
        <w:lastRenderedPageBreak/>
        <w:t>6.2.4.2.2</w:t>
      </w:r>
      <w:r>
        <w:tab/>
        <w:t>SNRM server HTTP procedure</w:t>
      </w:r>
      <w:bookmarkEnd w:id="19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92"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93" w:name="_Hlk83750313"/>
      <w:r>
        <w:t xml:space="preserve">with the identities listed as values in the </w:t>
      </w:r>
      <w:r w:rsidRPr="0005747D">
        <w:t xml:space="preserve">&lt;VAL-ue-list&gt; </w:t>
      </w:r>
      <w:r>
        <w:t xml:space="preserve">element for </w:t>
      </w:r>
      <w:bookmarkEnd w:id="193"/>
      <w:r>
        <w:t>the VAL service</w:t>
      </w:r>
      <w:bookmarkStart w:id="194" w:name="_Hlk83750338"/>
      <w:r>
        <w:t>, identified by the value of the  &lt;</w:t>
      </w:r>
      <w:r>
        <w:rPr>
          <w:lang w:eastAsia="zh-CN"/>
        </w:rPr>
        <w:t>VAL-service-id</w:t>
      </w:r>
      <w:r>
        <w:t xml:space="preserve"> &gt; element </w:t>
      </w:r>
      <w:bookmarkStart w:id="195" w:name="_Hlk84925786"/>
      <w:r>
        <w:t xml:space="preserve">by using the values for the </w:t>
      </w:r>
      <w:r>
        <w:rPr>
          <w:lang w:eastAsia="zh-CN"/>
        </w:rPr>
        <w:t>&lt;end-to-end-QoS-requirements&gt; element</w:t>
      </w:r>
      <w:bookmarkEnd w:id="194"/>
      <w:r>
        <w:t>, &lt;service-area&gt; element and &lt;v</w:t>
      </w:r>
      <w:r w:rsidRPr="00D67463">
        <w:t>alidity</w:t>
      </w:r>
      <w:r>
        <w:t>-</w:t>
      </w:r>
      <w:r w:rsidRPr="00D67463">
        <w:t>period</w:t>
      </w:r>
      <w:r>
        <w:t>&gt; element</w:t>
      </w:r>
      <w:r w:rsidRPr="00D67463">
        <w:t xml:space="preserve"> </w:t>
      </w:r>
      <w:bookmarkEnd w:id="195"/>
      <w:r>
        <w:t>from the HTTP POST request message; and</w:t>
      </w:r>
    </w:p>
    <w:bookmarkEnd w:id="19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6" w:name="_CR6_2_4_2_3"/>
      <w:bookmarkStart w:id="197" w:name="_Toc193394259"/>
      <w:bookmarkEnd w:id="196"/>
      <w:r>
        <w:t>6.2.4.2.3</w:t>
      </w:r>
      <w:r>
        <w:tab/>
        <w:t>SNRM client CoAP procedure</w:t>
      </w:r>
      <w:bookmarkEnd w:id="197"/>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r w:rsidR="00B37370">
        <w:t>";</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8" w:name="_CR6_2_4_2_4"/>
      <w:bookmarkStart w:id="199" w:name="_Toc193394260"/>
      <w:bookmarkEnd w:id="198"/>
      <w:r>
        <w:t>6.2.4.2.4</w:t>
      </w:r>
      <w:r>
        <w:tab/>
        <w:t>SNRM server CoAP procedure</w:t>
      </w:r>
      <w:bookmarkEnd w:id="19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200" w:name="_CR6_2_4_3"/>
      <w:bookmarkStart w:id="201" w:name="_Toc193394261"/>
      <w:bookmarkEnd w:id="200"/>
      <w:r>
        <w:t>6.2.4.3</w:t>
      </w:r>
      <w:r>
        <w:tab/>
      </w:r>
      <w:bookmarkStart w:id="202" w:name="_Hlk83755868"/>
      <w:r>
        <w:t>Network assisted QoS management</w:t>
      </w:r>
      <w:bookmarkEnd w:id="202"/>
      <w:r>
        <w:t xml:space="preserve"> provisioning</w:t>
      </w:r>
      <w:bookmarkEnd w:id="201"/>
    </w:p>
    <w:p w14:paraId="3E3B11E1" w14:textId="7D5E3D04" w:rsidR="0018615D" w:rsidRDefault="0018615D" w:rsidP="0018615D">
      <w:pPr>
        <w:pStyle w:val="Heading5"/>
      </w:pPr>
      <w:bookmarkStart w:id="203" w:name="_CR6_2_4_3_1"/>
      <w:bookmarkStart w:id="204" w:name="_Toc193394262"/>
      <w:bookmarkEnd w:id="203"/>
      <w:r>
        <w:t>6.2.4.3.1</w:t>
      </w:r>
      <w:r>
        <w:tab/>
      </w:r>
      <w:bookmarkStart w:id="205" w:name="_Hlk106984226"/>
      <w:r w:rsidR="004D5A8F">
        <w:t>SNRM client HTTP procedure</w:t>
      </w:r>
      <w:bookmarkEnd w:id="204"/>
      <w:bookmarkEnd w:id="205"/>
    </w:p>
    <w:p w14:paraId="778027B3" w14:textId="2C57B985" w:rsidR="004D5A8F" w:rsidRDefault="004D5A8F" w:rsidP="004D5A8F">
      <w:bookmarkStart w:id="2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206"/>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7" w:name="_CR6_2_4_3_2"/>
      <w:bookmarkStart w:id="208" w:name="_Toc193394263"/>
      <w:bookmarkEnd w:id="207"/>
      <w:r>
        <w:t>6.2.4.3.2</w:t>
      </w:r>
      <w:r>
        <w:tab/>
      </w:r>
      <w:r w:rsidR="004D5A8F">
        <w:t>SNRM server HTTP procedure</w:t>
      </w:r>
      <w:bookmarkEnd w:id="20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209"/>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10" w:name="_CR6_2_4_3_3"/>
      <w:bookmarkStart w:id="211" w:name="_Toc193394264"/>
      <w:bookmarkEnd w:id="210"/>
      <w:r>
        <w:t>6.2.4.3.3</w:t>
      </w:r>
      <w:r>
        <w:tab/>
        <w:t>SNRM client CoAP procedure</w:t>
      </w:r>
      <w:bookmarkEnd w:id="21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r w:rsidR="00B37370">
        <w: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12" w:name="_CR6_2_4_3_4"/>
      <w:bookmarkStart w:id="213" w:name="_Toc193394265"/>
      <w:bookmarkEnd w:id="212"/>
      <w:r>
        <w:t>6.2.4.3.4</w:t>
      </w:r>
      <w:r>
        <w:tab/>
        <w:t>SNRM server CoAP procedure</w:t>
      </w:r>
      <w:bookmarkEnd w:id="21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214" w:name="_CR6_3"/>
      <w:bookmarkStart w:id="215" w:name="_Toc193394266"/>
      <w:bookmarkEnd w:id="214"/>
      <w:r w:rsidRPr="00004F96">
        <w:lastRenderedPageBreak/>
        <w:t>6.3</w:t>
      </w:r>
      <w:r w:rsidRPr="00004F96">
        <w:tab/>
        <w:t>Off-network procedures</w:t>
      </w:r>
      <w:bookmarkEnd w:id="21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16" w:name="_CR7"/>
      <w:bookmarkStart w:id="217" w:name="_Toc193394267"/>
      <w:bookmarkEnd w:id="216"/>
      <w:r w:rsidRPr="00004F96">
        <w:t>7</w:t>
      </w:r>
      <w:r w:rsidRPr="00004F96">
        <w:tab/>
        <w:t>Coding</w:t>
      </w:r>
      <w:bookmarkEnd w:id="217"/>
    </w:p>
    <w:p w14:paraId="6205D64A" w14:textId="77777777" w:rsidR="00536F63" w:rsidRPr="00004F96" w:rsidRDefault="00536F63" w:rsidP="00536F63">
      <w:pPr>
        <w:pStyle w:val="Heading2"/>
      </w:pPr>
      <w:bookmarkStart w:id="218" w:name="_CR7_1"/>
      <w:bookmarkStart w:id="219" w:name="_Toc193394268"/>
      <w:bookmarkEnd w:id="218"/>
      <w:r w:rsidRPr="00004F96">
        <w:t>7.1</w:t>
      </w:r>
      <w:r w:rsidRPr="00004F96">
        <w:tab/>
        <w:t>General</w:t>
      </w:r>
      <w:bookmarkEnd w:id="21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20" w:name="_CR7_2"/>
      <w:bookmarkStart w:id="221" w:name="_Toc193394269"/>
      <w:bookmarkEnd w:id="220"/>
      <w:r w:rsidRPr="00004F96">
        <w:t>7.2</w:t>
      </w:r>
      <w:r w:rsidRPr="00004F96">
        <w:tab/>
        <w:t>Application unique ID</w:t>
      </w:r>
      <w:bookmarkEnd w:id="22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22" w:name="_CR7_3"/>
      <w:bookmarkStart w:id="223" w:name="_Toc193394270"/>
      <w:bookmarkEnd w:id="222"/>
      <w:r w:rsidRPr="00004F96">
        <w:t>7.3</w:t>
      </w:r>
      <w:r w:rsidRPr="00004F96">
        <w:tab/>
        <w:t>Structure</w:t>
      </w:r>
      <w:bookmarkEnd w:id="22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24" w:name="_CR7_3_1"/>
      <w:bookmarkStart w:id="225" w:name="_Toc193394271"/>
      <w:bookmarkEnd w:id="224"/>
      <w:r w:rsidRPr="00004F96">
        <w:t>7.3.1</w:t>
      </w:r>
      <w:r w:rsidRPr="00004F96">
        <w:tab/>
        <w:t>VALInfo document</w:t>
      </w:r>
      <w:bookmarkEnd w:id="22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26" w:name="_CR7_3_2"/>
      <w:bookmarkStart w:id="227" w:name="_Toc193394272"/>
      <w:bookmarkEnd w:id="226"/>
      <w:r w:rsidRPr="00004F96">
        <w:t>7.3.2</w:t>
      </w:r>
      <w:r w:rsidRPr="00004F96">
        <w:tab/>
        <w:t>UnicastInfo document</w:t>
      </w:r>
      <w:bookmarkEnd w:id="227"/>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28" w:name="_CR7_3_3"/>
      <w:bookmarkStart w:id="229" w:name="_Toc193394273"/>
      <w:bookmarkEnd w:id="228"/>
      <w:r w:rsidRPr="00004F96">
        <w:t>7.3.3</w:t>
      </w:r>
      <w:r w:rsidRPr="00004F96">
        <w:tab/>
        <w:t>MBMSInfo document</w:t>
      </w:r>
      <w:bookmarkEnd w:id="229"/>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30" w:name="_CR7_3_4"/>
      <w:bookmarkStart w:id="231" w:name="_Toc193394274"/>
      <w:bookmarkEnd w:id="230"/>
      <w:r>
        <w:t>7.3.4</w:t>
      </w:r>
      <w:r>
        <w:tab/>
        <w:t>NetworkQoSManagementInfo document</w:t>
      </w:r>
      <w:bookmarkEnd w:id="231"/>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232" w:name="_Hlk83832521"/>
      <w:r>
        <w:t>NetworkQoSManagementInfo</w:t>
      </w:r>
      <w:bookmarkEnd w:id="232"/>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33" w:name="_CR7_4"/>
      <w:bookmarkStart w:id="234" w:name="_Toc193394275"/>
      <w:bookmarkEnd w:id="233"/>
      <w:r w:rsidRPr="00004F96">
        <w:t>7.4</w:t>
      </w:r>
      <w:r w:rsidRPr="00004F96">
        <w:tab/>
        <w:t>XML schema</w:t>
      </w:r>
      <w:bookmarkEnd w:id="234"/>
    </w:p>
    <w:p w14:paraId="6205D6A4" w14:textId="77777777" w:rsidR="00536F63" w:rsidRPr="00004F96" w:rsidRDefault="00536F63" w:rsidP="00536F63">
      <w:pPr>
        <w:pStyle w:val="Heading3"/>
      </w:pPr>
      <w:bookmarkStart w:id="235" w:name="_CR7_4_1"/>
      <w:bookmarkStart w:id="236" w:name="_Toc193394276"/>
      <w:bookmarkEnd w:id="235"/>
      <w:r w:rsidRPr="00004F96">
        <w:t>7.4.1</w:t>
      </w:r>
      <w:r w:rsidRPr="00004F96">
        <w:tab/>
        <w:t>General</w:t>
      </w:r>
      <w:bookmarkEnd w:id="2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37" w:name="_CR7_4_2"/>
      <w:bookmarkStart w:id="238" w:name="_Toc193394277"/>
      <w:bookmarkEnd w:id="23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lastRenderedPageBreak/>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239" w:name="_CR7_4_3"/>
      <w:bookmarkStart w:id="240" w:name="_Toc193394278"/>
      <w:bookmarkEnd w:id="239"/>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40"/>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3"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241" w:name="_CR7_4_4"/>
      <w:bookmarkStart w:id="242" w:name="_Toc193394279"/>
      <w:bookmarkEnd w:id="241"/>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42"/>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4"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lastRenderedPageBreak/>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lastRenderedPageBreak/>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243" w:name="_CR7_4_5"/>
      <w:bookmarkStart w:id="244" w:name="_Toc193394280"/>
      <w:bookmarkEnd w:id="243"/>
      <w:r>
        <w:rPr>
          <w:lang w:eastAsia="zh-CN"/>
        </w:rPr>
        <w:t>7.4.5</w:t>
      </w:r>
      <w:r>
        <w:rPr>
          <w:lang w:eastAsia="zh-CN"/>
        </w:rPr>
        <w:tab/>
        <w:t xml:space="preserve">XML schema for </w:t>
      </w:r>
      <w:r>
        <w:t>application/vnd.3gpp.seal</w:t>
      </w:r>
      <w:r>
        <w:rPr>
          <w:lang w:eastAsia="zh-CN"/>
        </w:rPr>
        <w:t>-network-QoS-management-</w:t>
      </w:r>
      <w:r>
        <w:t>info+xml</w:t>
      </w:r>
      <w:bookmarkEnd w:id="244"/>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5"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245" w:name="_CR7_5"/>
      <w:bookmarkStart w:id="246" w:name="_Toc193394281"/>
      <w:bookmarkEnd w:id="245"/>
      <w:r w:rsidRPr="00004F96">
        <w:lastRenderedPageBreak/>
        <w:t>7.5</w:t>
      </w:r>
      <w:r w:rsidRPr="00004F96">
        <w:tab/>
        <w:t>Data semantics</w:t>
      </w:r>
      <w:bookmarkEnd w:id="246"/>
    </w:p>
    <w:p w14:paraId="6205D74D" w14:textId="77777777" w:rsidR="00536F63" w:rsidRPr="00004F96" w:rsidRDefault="00536F63" w:rsidP="00536F63">
      <w:pPr>
        <w:pStyle w:val="Heading3"/>
      </w:pPr>
      <w:bookmarkStart w:id="247" w:name="_CR7_5_1"/>
      <w:bookmarkStart w:id="248" w:name="_Toc193394282"/>
      <w:bookmarkEnd w:id="247"/>
      <w:r w:rsidRPr="00004F96">
        <w:t>7.5.1</w:t>
      </w:r>
      <w:r w:rsidRPr="00004F96">
        <w:tab/>
        <w:t>VALInfo document</w:t>
      </w:r>
      <w:bookmarkEnd w:id="248"/>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49" w:name="_CR7_5_2"/>
      <w:bookmarkStart w:id="250" w:name="_Toc193394283"/>
      <w:bookmarkEnd w:id="249"/>
      <w:r w:rsidRPr="00004F96">
        <w:t>7.5.2</w:t>
      </w:r>
      <w:r w:rsidRPr="00004F96">
        <w:tab/>
        <w:t>UnicastInfo document</w:t>
      </w:r>
      <w:bookmarkEnd w:id="250"/>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51" w:name="_CR7_5_3"/>
      <w:bookmarkStart w:id="252" w:name="_Toc193394284"/>
      <w:bookmarkEnd w:id="251"/>
      <w:r w:rsidRPr="00004F96">
        <w:lastRenderedPageBreak/>
        <w:t>7.5.3</w:t>
      </w:r>
      <w:r w:rsidRPr="00004F96">
        <w:tab/>
        <w:t>MBMSInfo document</w:t>
      </w:r>
      <w:bookmarkEnd w:id="252"/>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53" w:name="OLE_LINK6"/>
      <w:bookmarkStart w:id="254" w:name="OLE_LINK7"/>
      <w:r w:rsidRPr="00004F96">
        <w:rPr>
          <w:lang w:eastAsia="zh-CN"/>
        </w:rPr>
        <w:t>presence of the &lt;unicast-status&gt; element</w:t>
      </w:r>
      <w:bookmarkEnd w:id="253"/>
      <w:bookmarkEnd w:id="254"/>
      <w:r w:rsidRPr="00004F96">
        <w:rPr>
          <w:lang w:eastAsia="zh-CN"/>
        </w:rPr>
        <w:t xml:space="preserve"> indicates the </w:t>
      </w:r>
      <w:bookmarkStart w:id="255" w:name="OLE_LINK8"/>
      <w:r w:rsidRPr="00004F96">
        <w:rPr>
          <w:lang w:eastAsia="zh-CN"/>
        </w:rPr>
        <w:t>listening status of the unicast bearer is requested</w:t>
      </w:r>
      <w:bookmarkEnd w:id="255"/>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56" w:name="_CR7_5_4"/>
      <w:bookmarkStart w:id="257" w:name="_Toc193394285"/>
      <w:bookmarkEnd w:id="256"/>
      <w:r>
        <w:t>7.5.4</w:t>
      </w:r>
      <w:r>
        <w:tab/>
        <w:t>NetworkQoSManagement</w:t>
      </w:r>
      <w:r w:rsidRPr="00090E14">
        <w:t>Info</w:t>
      </w:r>
      <w:r>
        <w:t xml:space="preserve"> document</w:t>
      </w:r>
      <w:bookmarkEnd w:id="257"/>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58" w:name="_CR7_6"/>
      <w:bookmarkStart w:id="259" w:name="_Toc193394286"/>
      <w:bookmarkEnd w:id="258"/>
      <w:r w:rsidRPr="00004F96">
        <w:t>7.6</w:t>
      </w:r>
      <w:r w:rsidRPr="00004F96">
        <w:tab/>
        <w:t>MIME types</w:t>
      </w:r>
      <w:bookmarkEnd w:id="25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60" w:name="_CR7_7"/>
      <w:bookmarkStart w:id="261" w:name="_Toc193394287"/>
      <w:bookmarkEnd w:id="260"/>
      <w:r w:rsidRPr="00004F96">
        <w:t>7.7</w:t>
      </w:r>
      <w:r w:rsidRPr="00004F96">
        <w:tab/>
        <w:t>IANA registration template</w:t>
      </w:r>
      <w:bookmarkEnd w:id="261"/>
    </w:p>
    <w:p w14:paraId="6205D7A3" w14:textId="77777777" w:rsidR="00536F63" w:rsidRPr="00004F96" w:rsidRDefault="00536F63" w:rsidP="00536F63">
      <w:pPr>
        <w:pStyle w:val="Heading3"/>
      </w:pPr>
      <w:bookmarkStart w:id="262" w:name="_CR7_7_1"/>
      <w:bookmarkEnd w:id="262"/>
      <w:r w:rsidRPr="00004F96">
        <w:br w:type="page"/>
      </w:r>
      <w:bookmarkStart w:id="263" w:name="clause4"/>
      <w:bookmarkStart w:id="264" w:name="_Toc193394288"/>
      <w:bookmarkEnd w:id="263"/>
      <w:r w:rsidRPr="00004F96">
        <w:lastRenderedPageBreak/>
        <w:t>7.7.1</w:t>
      </w:r>
      <w:r w:rsidRPr="00004F96">
        <w:tab/>
        <w:t xml:space="preserve">IANA registration template for </w:t>
      </w:r>
      <w:r w:rsidRPr="00004F96">
        <w:rPr>
          <w:lang w:eastAsia="zh-CN"/>
        </w:rPr>
        <w:t>VAL</w:t>
      </w:r>
      <w:r w:rsidRPr="00004F96">
        <w:t>Info</w:t>
      </w:r>
      <w:bookmarkEnd w:id="264"/>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65" w:name="_CR7_7_2"/>
      <w:bookmarkStart w:id="266" w:name="_Toc193394289"/>
      <w:bookmarkEnd w:id="265"/>
      <w:r w:rsidRPr="00004F96">
        <w:t>7.7.2</w:t>
      </w:r>
      <w:r w:rsidRPr="00004F96">
        <w:tab/>
        <w:t>IANA registration template for UnicastInfo</w:t>
      </w:r>
      <w:bookmarkEnd w:id="266"/>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67" w:name="_CR7_7_3"/>
      <w:bookmarkStart w:id="268" w:name="_Toc193394290"/>
      <w:bookmarkEnd w:id="267"/>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68"/>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269" w:name="_CR7_7_4"/>
      <w:bookmarkStart w:id="270" w:name="_Toc193394291"/>
      <w:bookmarkEnd w:id="269"/>
      <w:r>
        <w:t>7.7.</w:t>
      </w:r>
      <w:r w:rsidR="00AD7D4E">
        <w:t>4</w:t>
      </w:r>
      <w:r>
        <w:tab/>
        <w:t>IANA registration template for NetworkQoSManagementInfo</w:t>
      </w:r>
      <w:bookmarkEnd w:id="270"/>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271" w:name="_CRAnnexAnormative"/>
      <w:bookmarkStart w:id="272" w:name="_Toc193394292"/>
      <w:bookmarkEnd w:id="271"/>
      <w:r w:rsidRPr="004D3578">
        <w:t xml:space="preserve">Annex </w:t>
      </w:r>
      <w:r>
        <w:t>A</w:t>
      </w:r>
      <w:r w:rsidRPr="004D3578">
        <w:t xml:space="preserve"> (</w:t>
      </w:r>
      <w:r>
        <w:t>normative</w:t>
      </w:r>
      <w:r w:rsidRPr="004D3578">
        <w:t>):</w:t>
      </w:r>
      <w:r w:rsidRPr="004D3578">
        <w:br/>
      </w:r>
      <w:r>
        <w:t>CoAP resource representation and encoding</w:t>
      </w:r>
      <w:bookmarkEnd w:id="272"/>
    </w:p>
    <w:p w14:paraId="295F2668" w14:textId="3B47ACD5" w:rsidR="004D5A8F" w:rsidRDefault="004D5A8F" w:rsidP="004D5A8F">
      <w:pPr>
        <w:pStyle w:val="Heading1"/>
      </w:pPr>
      <w:bookmarkStart w:id="273" w:name="_CRA_1"/>
      <w:bookmarkStart w:id="274" w:name="_Toc193394293"/>
      <w:bookmarkEnd w:id="273"/>
      <w:r>
        <w:t>A.1</w:t>
      </w:r>
      <w:r>
        <w:tab/>
        <w:t>General</w:t>
      </w:r>
      <w:bookmarkEnd w:id="274"/>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275" w:name="_CRA_2"/>
      <w:bookmarkStart w:id="276" w:name="_Toc193394294"/>
      <w:bookmarkEnd w:id="275"/>
      <w:r>
        <w:t>A.2</w:t>
      </w:r>
      <w:r>
        <w:tab/>
        <w:t>Resource representation and APIs for QoS session</w:t>
      </w:r>
      <w:bookmarkEnd w:id="276"/>
    </w:p>
    <w:p w14:paraId="746309B6" w14:textId="6A6D2817" w:rsidR="004D5A8F" w:rsidRPr="00312F26" w:rsidRDefault="004D5A8F" w:rsidP="004D5A8F">
      <w:pPr>
        <w:pStyle w:val="Heading2"/>
        <w:rPr>
          <w:lang w:val="fr-FR"/>
        </w:rPr>
      </w:pPr>
      <w:bookmarkStart w:id="277" w:name="_CRA_2_1"/>
      <w:bookmarkStart w:id="278" w:name="_Toc24868548"/>
      <w:bookmarkStart w:id="279" w:name="_Toc34154056"/>
      <w:bookmarkStart w:id="280" w:name="_Toc36041000"/>
      <w:bookmarkStart w:id="281" w:name="_Toc36041313"/>
      <w:bookmarkStart w:id="282" w:name="_Toc43196555"/>
      <w:bookmarkStart w:id="283" w:name="_Toc43481325"/>
      <w:bookmarkStart w:id="284" w:name="_Toc45134602"/>
      <w:bookmarkStart w:id="285" w:name="_Toc51189134"/>
      <w:bookmarkStart w:id="286" w:name="_Toc51763810"/>
      <w:bookmarkStart w:id="287" w:name="_Toc57206042"/>
      <w:bookmarkStart w:id="288" w:name="_Toc59019383"/>
      <w:bookmarkStart w:id="289" w:name="_Toc193394295"/>
      <w:bookmarkEnd w:id="277"/>
      <w:r w:rsidRPr="00312F26">
        <w:rPr>
          <w:lang w:val="fr-FR"/>
        </w:rPr>
        <w:t>A.2.1</w:t>
      </w:r>
      <w:r w:rsidRPr="00312F26">
        <w:rPr>
          <w:lang w:val="fr-FR"/>
        </w:rPr>
        <w:tab/>
        <w:t>SU_QosSessionManagement API</w:t>
      </w:r>
      <w:bookmarkEnd w:id="278"/>
      <w:bookmarkEnd w:id="279"/>
      <w:bookmarkEnd w:id="280"/>
      <w:bookmarkEnd w:id="281"/>
      <w:bookmarkEnd w:id="282"/>
      <w:bookmarkEnd w:id="283"/>
      <w:bookmarkEnd w:id="284"/>
      <w:bookmarkEnd w:id="285"/>
      <w:bookmarkEnd w:id="286"/>
      <w:bookmarkEnd w:id="287"/>
      <w:bookmarkEnd w:id="288"/>
      <w:bookmarkEnd w:id="289"/>
    </w:p>
    <w:p w14:paraId="16788A0C" w14:textId="582C8D4C" w:rsidR="004D5A8F" w:rsidRPr="00312F26" w:rsidRDefault="004D5A8F" w:rsidP="004D5A8F">
      <w:pPr>
        <w:pStyle w:val="Heading3"/>
        <w:rPr>
          <w:lang w:val="fr-FR"/>
        </w:rPr>
      </w:pPr>
      <w:bookmarkStart w:id="290" w:name="_CRA_2_1_1"/>
      <w:bookmarkStart w:id="291" w:name="_Toc24868549"/>
      <w:bookmarkStart w:id="292" w:name="_Toc34154057"/>
      <w:bookmarkStart w:id="293" w:name="_Toc36041001"/>
      <w:bookmarkStart w:id="294" w:name="_Toc36041314"/>
      <w:bookmarkStart w:id="295" w:name="_Toc43196556"/>
      <w:bookmarkStart w:id="296" w:name="_Toc43481326"/>
      <w:bookmarkStart w:id="297" w:name="_Toc45134603"/>
      <w:bookmarkStart w:id="298" w:name="_Toc51189135"/>
      <w:bookmarkStart w:id="299" w:name="_Toc51763811"/>
      <w:bookmarkStart w:id="300" w:name="_Toc57206043"/>
      <w:bookmarkStart w:id="301" w:name="_Toc59019384"/>
      <w:bookmarkStart w:id="302" w:name="_Toc193394296"/>
      <w:bookmarkEnd w:id="290"/>
      <w:r w:rsidRPr="00312F26">
        <w:rPr>
          <w:lang w:val="fr-FR"/>
        </w:rPr>
        <w:t>A.2.1.1</w:t>
      </w:r>
      <w:r w:rsidRPr="00312F26">
        <w:rPr>
          <w:lang w:val="fr-FR"/>
        </w:rPr>
        <w:tab/>
        <w:t>API URI</w:t>
      </w:r>
      <w:bookmarkEnd w:id="291"/>
      <w:bookmarkEnd w:id="292"/>
      <w:bookmarkEnd w:id="293"/>
      <w:bookmarkEnd w:id="294"/>
      <w:bookmarkEnd w:id="295"/>
      <w:bookmarkEnd w:id="296"/>
      <w:bookmarkEnd w:id="297"/>
      <w:bookmarkEnd w:id="298"/>
      <w:bookmarkEnd w:id="299"/>
      <w:bookmarkEnd w:id="300"/>
      <w:bookmarkEnd w:id="301"/>
      <w:bookmarkEnd w:id="302"/>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303" w:name="_CRA_2_1_2"/>
      <w:bookmarkStart w:id="304" w:name="_Toc24868550"/>
      <w:bookmarkStart w:id="305" w:name="_Toc34154058"/>
      <w:bookmarkStart w:id="306" w:name="_Toc36041002"/>
      <w:bookmarkStart w:id="307" w:name="_Toc36041315"/>
      <w:bookmarkStart w:id="308" w:name="_Toc43196557"/>
      <w:bookmarkStart w:id="309" w:name="_Toc43481327"/>
      <w:bookmarkStart w:id="310" w:name="_Toc45134604"/>
      <w:bookmarkStart w:id="311" w:name="_Toc51189136"/>
      <w:bookmarkStart w:id="312" w:name="_Toc51763812"/>
      <w:bookmarkStart w:id="313" w:name="_Toc57206044"/>
      <w:bookmarkStart w:id="314" w:name="_Toc59019385"/>
      <w:bookmarkStart w:id="315" w:name="_Toc193394297"/>
      <w:bookmarkEnd w:id="303"/>
      <w:r>
        <w:lastRenderedPageBreak/>
        <w:t>A.2.1.2</w:t>
      </w:r>
      <w:r>
        <w:tab/>
        <w:t>Resources</w:t>
      </w:r>
      <w:bookmarkEnd w:id="304"/>
      <w:bookmarkEnd w:id="305"/>
      <w:bookmarkEnd w:id="306"/>
      <w:bookmarkEnd w:id="307"/>
      <w:bookmarkEnd w:id="308"/>
      <w:bookmarkEnd w:id="309"/>
      <w:bookmarkEnd w:id="310"/>
      <w:bookmarkEnd w:id="311"/>
      <w:bookmarkEnd w:id="312"/>
      <w:bookmarkEnd w:id="313"/>
      <w:bookmarkEnd w:id="314"/>
      <w:bookmarkEnd w:id="315"/>
    </w:p>
    <w:p w14:paraId="6CD10670" w14:textId="4C8BF342" w:rsidR="004D5A8F" w:rsidRDefault="004D5A8F" w:rsidP="004D5A8F">
      <w:pPr>
        <w:pStyle w:val="Heading4"/>
      </w:pPr>
      <w:bookmarkStart w:id="316" w:name="_CRA_2_1_2_1"/>
      <w:bookmarkStart w:id="317" w:name="_Toc24868551"/>
      <w:bookmarkStart w:id="318" w:name="_Toc34154059"/>
      <w:bookmarkStart w:id="319" w:name="_Toc36041003"/>
      <w:bookmarkStart w:id="320" w:name="_Toc36041316"/>
      <w:bookmarkStart w:id="321" w:name="_Toc43196558"/>
      <w:bookmarkStart w:id="322" w:name="_Toc43481328"/>
      <w:bookmarkStart w:id="323" w:name="_Toc45134605"/>
      <w:bookmarkStart w:id="324" w:name="_Toc51189137"/>
      <w:bookmarkStart w:id="325" w:name="_Toc51763813"/>
      <w:bookmarkStart w:id="326" w:name="_Toc57206045"/>
      <w:bookmarkStart w:id="327" w:name="_Toc59019386"/>
      <w:bookmarkStart w:id="328" w:name="_Toc193394298"/>
      <w:bookmarkEnd w:id="316"/>
      <w:r>
        <w:t>A.2.1.2.1</w:t>
      </w:r>
      <w:r>
        <w:tab/>
        <w:t>Overview</w:t>
      </w:r>
      <w:bookmarkEnd w:id="317"/>
      <w:bookmarkEnd w:id="318"/>
      <w:bookmarkEnd w:id="319"/>
      <w:bookmarkEnd w:id="320"/>
      <w:bookmarkEnd w:id="321"/>
      <w:bookmarkEnd w:id="322"/>
      <w:bookmarkEnd w:id="323"/>
      <w:bookmarkEnd w:id="324"/>
      <w:bookmarkEnd w:id="325"/>
      <w:bookmarkEnd w:id="326"/>
      <w:bookmarkEnd w:id="327"/>
      <w:bookmarkEnd w:id="328"/>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7pt;height:245.25pt" o:ole="">
            <v:imagedata r:id="rId16" o:title=""/>
          </v:shape>
          <o:OLEObject Type="Embed" ProgID="Visio.Drawing.15" ShapeID="_x0000_i1025" DrawAspect="Content" ObjectID="_1804006963" r:id="rId17"/>
        </w:object>
      </w:r>
    </w:p>
    <w:p w14:paraId="1AE36A19" w14:textId="5BB3C568" w:rsidR="004D5A8F" w:rsidRDefault="004D5A8F" w:rsidP="004D5A8F">
      <w:pPr>
        <w:pStyle w:val="TF"/>
      </w:pPr>
      <w:bookmarkStart w:id="329" w:name="_CRFigureA_2_1_2_11"/>
      <w:r>
        <w:t xml:space="preserve">Figure </w:t>
      </w:r>
      <w:bookmarkEnd w:id="329"/>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30" w:name="_CRTableA_2_1_2_11"/>
      <w:r>
        <w:lastRenderedPageBreak/>
        <w:t>Table </w:t>
      </w:r>
      <w:bookmarkEnd w:id="330"/>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446BEB"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31" w:name="_CRA_2_1_2_2"/>
      <w:bookmarkStart w:id="332" w:name="_Toc24868552"/>
      <w:bookmarkStart w:id="333" w:name="_Toc34154060"/>
      <w:bookmarkStart w:id="334" w:name="_Toc36041004"/>
      <w:bookmarkStart w:id="335" w:name="_Toc36041317"/>
      <w:bookmarkStart w:id="336" w:name="_Toc43196559"/>
      <w:bookmarkStart w:id="337" w:name="_Toc43481329"/>
      <w:bookmarkStart w:id="338" w:name="_Toc45134606"/>
      <w:bookmarkStart w:id="339" w:name="_Toc51189138"/>
      <w:bookmarkStart w:id="340" w:name="_Toc51763814"/>
      <w:bookmarkStart w:id="341" w:name="_Toc57206046"/>
      <w:bookmarkStart w:id="342" w:name="_Toc59019387"/>
      <w:bookmarkStart w:id="343" w:name="_Toc193394299"/>
      <w:bookmarkEnd w:id="331"/>
      <w:r w:rsidRPr="00312F26">
        <w:rPr>
          <w:lang w:val="fr-FR"/>
        </w:rPr>
        <w:t>A.2.1.2.2</w:t>
      </w:r>
      <w:r w:rsidRPr="00312F26">
        <w:rPr>
          <w:lang w:val="fr-FR"/>
        </w:rPr>
        <w:tab/>
        <w:t>Resource: QoS Sessions</w:t>
      </w:r>
      <w:bookmarkEnd w:id="332"/>
      <w:bookmarkEnd w:id="333"/>
      <w:bookmarkEnd w:id="334"/>
      <w:bookmarkEnd w:id="335"/>
      <w:bookmarkEnd w:id="336"/>
      <w:bookmarkEnd w:id="337"/>
      <w:bookmarkEnd w:id="338"/>
      <w:bookmarkEnd w:id="339"/>
      <w:bookmarkEnd w:id="340"/>
      <w:bookmarkEnd w:id="341"/>
      <w:bookmarkEnd w:id="342"/>
      <w:bookmarkEnd w:id="343"/>
    </w:p>
    <w:p w14:paraId="4F3D4EE3" w14:textId="46686D89" w:rsidR="004D5A8F" w:rsidRPr="00312F26" w:rsidRDefault="004D5A8F" w:rsidP="004D5A8F">
      <w:pPr>
        <w:pStyle w:val="Heading5"/>
        <w:rPr>
          <w:lang w:val="fr-FR"/>
        </w:rPr>
      </w:pPr>
      <w:bookmarkStart w:id="344" w:name="_CRA_2_1_2_2_1"/>
      <w:bookmarkStart w:id="345" w:name="_Toc24868553"/>
      <w:bookmarkStart w:id="346" w:name="_Toc34154061"/>
      <w:bookmarkStart w:id="347" w:name="_Toc36041005"/>
      <w:bookmarkStart w:id="348" w:name="_Toc36041318"/>
      <w:bookmarkStart w:id="349" w:name="_Toc43196560"/>
      <w:bookmarkStart w:id="350" w:name="_Toc43481330"/>
      <w:bookmarkStart w:id="351" w:name="_Toc45134607"/>
      <w:bookmarkStart w:id="352" w:name="_Toc51189139"/>
      <w:bookmarkStart w:id="353" w:name="_Toc51763815"/>
      <w:bookmarkStart w:id="354" w:name="_Toc57206047"/>
      <w:bookmarkStart w:id="355" w:name="_Toc59019388"/>
      <w:bookmarkStart w:id="356" w:name="_Toc193394300"/>
      <w:bookmarkEnd w:id="344"/>
      <w:r w:rsidRPr="00312F26">
        <w:rPr>
          <w:lang w:val="fr-FR"/>
        </w:rPr>
        <w:t>A.2.1.2.2.1</w:t>
      </w:r>
      <w:r w:rsidRPr="00312F26">
        <w:rPr>
          <w:lang w:val="fr-FR"/>
        </w:rPr>
        <w:tab/>
        <w:t>Description</w:t>
      </w:r>
      <w:bookmarkEnd w:id="345"/>
      <w:bookmarkEnd w:id="346"/>
      <w:bookmarkEnd w:id="347"/>
      <w:bookmarkEnd w:id="348"/>
      <w:bookmarkEnd w:id="349"/>
      <w:bookmarkEnd w:id="350"/>
      <w:bookmarkEnd w:id="351"/>
      <w:bookmarkEnd w:id="352"/>
      <w:bookmarkEnd w:id="353"/>
      <w:bookmarkEnd w:id="354"/>
      <w:bookmarkEnd w:id="355"/>
      <w:bookmarkEnd w:id="35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57" w:name="_CRA_2_1_2_2_2"/>
      <w:bookmarkStart w:id="358" w:name="_Toc24868554"/>
      <w:bookmarkStart w:id="359" w:name="_Toc34154062"/>
      <w:bookmarkStart w:id="360" w:name="_Toc36041006"/>
      <w:bookmarkStart w:id="361" w:name="_Toc36041319"/>
      <w:bookmarkStart w:id="362" w:name="_Toc43196561"/>
      <w:bookmarkStart w:id="363" w:name="_Toc43481331"/>
      <w:bookmarkStart w:id="364" w:name="_Toc45134608"/>
      <w:bookmarkStart w:id="365" w:name="_Toc51189140"/>
      <w:bookmarkStart w:id="366" w:name="_Toc51763816"/>
      <w:bookmarkStart w:id="367" w:name="_Toc57206048"/>
      <w:bookmarkStart w:id="368" w:name="_Toc59019389"/>
      <w:bookmarkStart w:id="369" w:name="_Toc193394301"/>
      <w:bookmarkEnd w:id="357"/>
      <w:r w:rsidRPr="00312F26">
        <w:rPr>
          <w:lang w:val="fr-FR"/>
        </w:rPr>
        <w:t>A.2.1.2.2.2</w:t>
      </w:r>
      <w:r w:rsidRPr="00312F26">
        <w:rPr>
          <w:lang w:val="fr-FR"/>
        </w:rPr>
        <w:tab/>
        <w:t>Resource Definition</w:t>
      </w:r>
      <w:bookmarkEnd w:id="358"/>
      <w:bookmarkEnd w:id="359"/>
      <w:bookmarkEnd w:id="360"/>
      <w:bookmarkEnd w:id="361"/>
      <w:bookmarkEnd w:id="362"/>
      <w:bookmarkEnd w:id="363"/>
      <w:bookmarkEnd w:id="364"/>
      <w:bookmarkEnd w:id="365"/>
      <w:bookmarkEnd w:id="366"/>
      <w:bookmarkEnd w:id="367"/>
      <w:bookmarkEnd w:id="368"/>
      <w:bookmarkEnd w:id="369"/>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370" w:name="_CRTableA_2_1_2_2_21"/>
      <w:r>
        <w:t xml:space="preserve">Table </w:t>
      </w:r>
      <w:bookmarkEnd w:id="370"/>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371" w:name="_CRA_2_1_2_2_3"/>
      <w:bookmarkStart w:id="372" w:name="_Toc24868555"/>
      <w:bookmarkStart w:id="373" w:name="_Toc34154063"/>
      <w:bookmarkStart w:id="374" w:name="_Toc36041007"/>
      <w:bookmarkStart w:id="375" w:name="_Toc36041320"/>
      <w:bookmarkStart w:id="376" w:name="_Toc43196562"/>
      <w:bookmarkStart w:id="377" w:name="_Toc43481332"/>
      <w:bookmarkStart w:id="378" w:name="_Toc45134609"/>
      <w:bookmarkStart w:id="379" w:name="_Toc51189141"/>
      <w:bookmarkStart w:id="380" w:name="_Toc51763817"/>
      <w:bookmarkStart w:id="381" w:name="_Toc57206049"/>
      <w:bookmarkStart w:id="382" w:name="_Toc59019390"/>
      <w:bookmarkStart w:id="383" w:name="_Toc193394302"/>
      <w:bookmarkEnd w:id="371"/>
      <w:r>
        <w:t>A.2.1.2.2.3</w:t>
      </w:r>
      <w:r>
        <w:tab/>
        <w:t>Resource Standard Methods</w:t>
      </w:r>
      <w:bookmarkEnd w:id="372"/>
      <w:bookmarkEnd w:id="373"/>
      <w:bookmarkEnd w:id="374"/>
      <w:bookmarkEnd w:id="375"/>
      <w:bookmarkEnd w:id="376"/>
      <w:bookmarkEnd w:id="377"/>
      <w:bookmarkEnd w:id="378"/>
      <w:bookmarkEnd w:id="379"/>
      <w:bookmarkEnd w:id="380"/>
      <w:bookmarkEnd w:id="381"/>
      <w:bookmarkEnd w:id="382"/>
      <w:bookmarkEnd w:id="383"/>
    </w:p>
    <w:p w14:paraId="7F4F9DB9" w14:textId="1BC83BE3" w:rsidR="004D5A8F" w:rsidRDefault="004D5A8F" w:rsidP="004D5A8F">
      <w:pPr>
        <w:pStyle w:val="Heading6"/>
      </w:pPr>
      <w:bookmarkStart w:id="384" w:name="_CRA_2_1_2_2_3_1"/>
      <w:bookmarkStart w:id="385" w:name="_Toc24868556"/>
      <w:bookmarkStart w:id="386" w:name="_Toc34154064"/>
      <w:bookmarkStart w:id="387" w:name="_Toc36041008"/>
      <w:bookmarkStart w:id="388" w:name="_Toc36041321"/>
      <w:bookmarkStart w:id="389" w:name="_Toc43196563"/>
      <w:bookmarkStart w:id="390" w:name="_Toc43481333"/>
      <w:bookmarkStart w:id="391" w:name="_Toc45134610"/>
      <w:bookmarkStart w:id="392" w:name="_Toc51189142"/>
      <w:bookmarkStart w:id="393" w:name="_Toc51763818"/>
      <w:bookmarkStart w:id="394" w:name="_Toc57206050"/>
      <w:bookmarkStart w:id="395" w:name="_Toc59019391"/>
      <w:bookmarkStart w:id="396" w:name="_Toc193394303"/>
      <w:bookmarkEnd w:id="384"/>
      <w:r>
        <w:t>A.2.1.2.2.3.1</w:t>
      </w:r>
      <w:r>
        <w:tab/>
        <w:t>POST</w:t>
      </w:r>
      <w:bookmarkEnd w:id="385"/>
      <w:bookmarkEnd w:id="386"/>
      <w:bookmarkEnd w:id="387"/>
      <w:bookmarkEnd w:id="388"/>
      <w:bookmarkEnd w:id="389"/>
      <w:bookmarkEnd w:id="390"/>
      <w:bookmarkEnd w:id="391"/>
      <w:bookmarkEnd w:id="392"/>
      <w:bookmarkEnd w:id="393"/>
      <w:bookmarkEnd w:id="394"/>
      <w:bookmarkEnd w:id="395"/>
      <w:bookmarkEnd w:id="39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397" w:name="_CRTableA_2_1_2_2_3_11"/>
      <w:r>
        <w:t xml:space="preserve">Table </w:t>
      </w:r>
      <w:bookmarkEnd w:id="397"/>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398" w:name="_CRTableA_2_1_2_2_3_12"/>
      <w:r>
        <w:t xml:space="preserve">Table </w:t>
      </w:r>
      <w:bookmarkEnd w:id="398"/>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399" w:name="_CRTableA_2_1_2_2_3_13"/>
      <w:r>
        <w:t>Table</w:t>
      </w:r>
      <w:r>
        <w:rPr>
          <w:noProof/>
        </w:rPr>
        <w:t> </w:t>
      </w:r>
      <w:bookmarkEnd w:id="399"/>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00" w:name="_CRA_2_1_2_2_3_2"/>
      <w:bookmarkStart w:id="401" w:name="_Toc43196564"/>
      <w:bookmarkStart w:id="402" w:name="_Toc43481334"/>
      <w:bookmarkStart w:id="403" w:name="_Toc45134611"/>
      <w:bookmarkStart w:id="404" w:name="_Toc51189143"/>
      <w:bookmarkStart w:id="405" w:name="_Toc51763819"/>
      <w:bookmarkStart w:id="406" w:name="_Toc57206051"/>
      <w:bookmarkStart w:id="407" w:name="_Toc59019392"/>
      <w:bookmarkStart w:id="408" w:name="_Toc193394304"/>
      <w:bookmarkEnd w:id="400"/>
      <w:r>
        <w:t>A.2.1.2.2.3.2</w:t>
      </w:r>
      <w:r>
        <w:tab/>
        <w:t>GET</w:t>
      </w:r>
      <w:bookmarkEnd w:id="401"/>
      <w:bookmarkEnd w:id="402"/>
      <w:bookmarkEnd w:id="403"/>
      <w:bookmarkEnd w:id="404"/>
      <w:bookmarkEnd w:id="405"/>
      <w:bookmarkEnd w:id="406"/>
      <w:bookmarkEnd w:id="407"/>
      <w:bookmarkEnd w:id="408"/>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bookmarkStart w:id="409" w:name="_CRTableA_2_1_2_2_3_21"/>
      <w:r>
        <w:t xml:space="preserve">Table </w:t>
      </w:r>
      <w:bookmarkEnd w:id="409"/>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10" w:name="_CRTableA_2_1_2_2_3_22"/>
      <w:r>
        <w:t>Table</w:t>
      </w:r>
      <w:r>
        <w:rPr>
          <w:noProof/>
        </w:rPr>
        <w:t> </w:t>
      </w:r>
      <w:bookmarkEnd w:id="410"/>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11" w:name="_CRTableA_2_1_2_2_3_23"/>
      <w:r>
        <w:lastRenderedPageBreak/>
        <w:t xml:space="preserve">Table </w:t>
      </w:r>
      <w:bookmarkEnd w:id="411"/>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12" w:name="_CRTableA_2_1_2_2_3_24"/>
      <w:r>
        <w:t>Table</w:t>
      </w:r>
      <w:r>
        <w:rPr>
          <w:noProof/>
        </w:rPr>
        <w:t> </w:t>
      </w:r>
      <w:bookmarkEnd w:id="412"/>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413" w:name="_CRA_2_1_2_3"/>
      <w:bookmarkStart w:id="414" w:name="_Toc24868558"/>
      <w:bookmarkStart w:id="415" w:name="_Toc34154066"/>
      <w:bookmarkStart w:id="416" w:name="_Toc36041010"/>
      <w:bookmarkStart w:id="417" w:name="_Toc36041323"/>
      <w:bookmarkStart w:id="418" w:name="_Toc43196566"/>
      <w:bookmarkStart w:id="419" w:name="_Toc43481336"/>
      <w:bookmarkStart w:id="420" w:name="_Toc45134613"/>
      <w:bookmarkStart w:id="421" w:name="_Toc51189145"/>
      <w:bookmarkStart w:id="422" w:name="_Toc51763821"/>
      <w:bookmarkStart w:id="423" w:name="_Toc57206053"/>
      <w:bookmarkStart w:id="424" w:name="_Toc59019394"/>
      <w:bookmarkStart w:id="425" w:name="_Toc193394305"/>
      <w:bookmarkEnd w:id="413"/>
      <w:r>
        <w:t>A.2.1.2.3</w:t>
      </w:r>
      <w:r>
        <w:tab/>
        <w:t xml:space="preserve">Resource: Individual </w:t>
      </w:r>
      <w:bookmarkEnd w:id="414"/>
      <w:bookmarkEnd w:id="415"/>
      <w:bookmarkEnd w:id="416"/>
      <w:bookmarkEnd w:id="417"/>
      <w:bookmarkEnd w:id="418"/>
      <w:bookmarkEnd w:id="419"/>
      <w:bookmarkEnd w:id="420"/>
      <w:bookmarkEnd w:id="421"/>
      <w:bookmarkEnd w:id="422"/>
      <w:bookmarkEnd w:id="423"/>
      <w:bookmarkEnd w:id="424"/>
      <w:r>
        <w:t>QoS Session</w:t>
      </w:r>
      <w:bookmarkEnd w:id="425"/>
    </w:p>
    <w:p w14:paraId="41C57678" w14:textId="4E013507" w:rsidR="004D5A8F" w:rsidRDefault="004D5A8F" w:rsidP="004D5A8F">
      <w:pPr>
        <w:pStyle w:val="Heading5"/>
      </w:pPr>
      <w:bookmarkStart w:id="426" w:name="_CRA_2_1_2_3_1"/>
      <w:bookmarkStart w:id="427" w:name="_Toc24868559"/>
      <w:bookmarkStart w:id="428" w:name="_Toc34154067"/>
      <w:bookmarkStart w:id="429" w:name="_Toc36041011"/>
      <w:bookmarkStart w:id="430" w:name="_Toc36041324"/>
      <w:bookmarkStart w:id="431" w:name="_Toc43196567"/>
      <w:bookmarkStart w:id="432" w:name="_Toc43481337"/>
      <w:bookmarkStart w:id="433" w:name="_Toc45134614"/>
      <w:bookmarkStart w:id="434" w:name="_Toc51189146"/>
      <w:bookmarkStart w:id="435" w:name="_Toc51763822"/>
      <w:bookmarkStart w:id="436" w:name="_Toc57206054"/>
      <w:bookmarkStart w:id="437" w:name="_Toc59019395"/>
      <w:bookmarkStart w:id="438" w:name="_Toc193394306"/>
      <w:bookmarkEnd w:id="426"/>
      <w:r>
        <w:t>A.2.1.2.3.1</w:t>
      </w:r>
      <w:r>
        <w:tab/>
        <w:t>Description</w:t>
      </w:r>
      <w:bookmarkEnd w:id="427"/>
      <w:bookmarkEnd w:id="428"/>
      <w:bookmarkEnd w:id="429"/>
      <w:bookmarkEnd w:id="430"/>
      <w:bookmarkEnd w:id="431"/>
      <w:bookmarkEnd w:id="432"/>
      <w:bookmarkEnd w:id="433"/>
      <w:bookmarkEnd w:id="434"/>
      <w:bookmarkEnd w:id="435"/>
      <w:bookmarkEnd w:id="436"/>
      <w:bookmarkEnd w:id="437"/>
      <w:bookmarkEnd w:id="43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39" w:name="_CRA_2_1_2_3_2"/>
      <w:bookmarkStart w:id="440" w:name="_Toc24868560"/>
      <w:bookmarkStart w:id="441" w:name="_Toc34154068"/>
      <w:bookmarkStart w:id="442" w:name="_Toc36041012"/>
      <w:bookmarkStart w:id="443" w:name="_Toc36041325"/>
      <w:bookmarkStart w:id="444" w:name="_Toc43196568"/>
      <w:bookmarkStart w:id="445" w:name="_Toc43481338"/>
      <w:bookmarkStart w:id="446" w:name="_Toc45134615"/>
      <w:bookmarkStart w:id="447" w:name="_Toc51189147"/>
      <w:bookmarkStart w:id="448" w:name="_Toc51763823"/>
      <w:bookmarkStart w:id="449" w:name="_Toc57206055"/>
      <w:bookmarkStart w:id="450" w:name="_Toc59019396"/>
      <w:bookmarkStart w:id="451" w:name="_Toc193394307"/>
      <w:bookmarkEnd w:id="439"/>
      <w:r w:rsidRPr="00312F26">
        <w:rPr>
          <w:lang w:val="fr-FR"/>
        </w:rPr>
        <w:t>A.2.1.2.3.2</w:t>
      </w:r>
      <w:r w:rsidRPr="00312F26">
        <w:rPr>
          <w:lang w:val="fr-FR"/>
        </w:rPr>
        <w:tab/>
        <w:t>Resource Definition</w:t>
      </w:r>
      <w:bookmarkEnd w:id="440"/>
      <w:bookmarkEnd w:id="441"/>
      <w:bookmarkEnd w:id="442"/>
      <w:bookmarkEnd w:id="443"/>
      <w:bookmarkEnd w:id="444"/>
      <w:bookmarkEnd w:id="445"/>
      <w:bookmarkEnd w:id="446"/>
      <w:bookmarkEnd w:id="447"/>
      <w:bookmarkEnd w:id="448"/>
      <w:bookmarkEnd w:id="449"/>
      <w:bookmarkEnd w:id="450"/>
      <w:bookmarkEnd w:id="451"/>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52" w:name="_CRA_2_1_2_3_3"/>
      <w:bookmarkStart w:id="453" w:name="_Toc24868561"/>
      <w:bookmarkStart w:id="454" w:name="_Toc34154069"/>
      <w:bookmarkStart w:id="455" w:name="_Toc36041013"/>
      <w:bookmarkStart w:id="456" w:name="_Toc36041326"/>
      <w:bookmarkStart w:id="457" w:name="_Toc43196569"/>
      <w:bookmarkStart w:id="458" w:name="_Toc43481339"/>
      <w:bookmarkStart w:id="459" w:name="_Toc45134616"/>
      <w:bookmarkStart w:id="460" w:name="_Toc51189148"/>
      <w:bookmarkStart w:id="461" w:name="_Toc51763824"/>
      <w:bookmarkStart w:id="462" w:name="_Toc57206056"/>
      <w:bookmarkStart w:id="463" w:name="_Toc59019397"/>
      <w:bookmarkStart w:id="464" w:name="_Toc193394308"/>
      <w:bookmarkEnd w:id="452"/>
      <w:r>
        <w:t>A.2.1.2.3.3</w:t>
      </w:r>
      <w:r>
        <w:tab/>
        <w:t>Resource Standard Methods</w:t>
      </w:r>
      <w:bookmarkEnd w:id="453"/>
      <w:bookmarkEnd w:id="454"/>
      <w:bookmarkEnd w:id="455"/>
      <w:bookmarkEnd w:id="456"/>
      <w:bookmarkEnd w:id="457"/>
      <w:bookmarkEnd w:id="458"/>
      <w:bookmarkEnd w:id="459"/>
      <w:bookmarkEnd w:id="460"/>
      <w:bookmarkEnd w:id="461"/>
      <w:bookmarkEnd w:id="462"/>
      <w:bookmarkEnd w:id="463"/>
      <w:bookmarkEnd w:id="464"/>
    </w:p>
    <w:p w14:paraId="08C84BF8" w14:textId="5AF1710B" w:rsidR="004D5A8F" w:rsidRDefault="004D5A8F" w:rsidP="004D5A8F">
      <w:pPr>
        <w:pStyle w:val="Heading6"/>
      </w:pPr>
      <w:bookmarkStart w:id="465" w:name="_CRA_2_1_2_3_3_1"/>
      <w:bookmarkStart w:id="466" w:name="_Toc24868562"/>
      <w:bookmarkStart w:id="467" w:name="_Toc34154070"/>
      <w:bookmarkStart w:id="468" w:name="_Toc36041014"/>
      <w:bookmarkStart w:id="469" w:name="_Toc36041327"/>
      <w:bookmarkStart w:id="470" w:name="_Toc43196570"/>
      <w:bookmarkStart w:id="471" w:name="_Toc43481340"/>
      <w:bookmarkStart w:id="472" w:name="_Toc45134617"/>
      <w:bookmarkStart w:id="473" w:name="_Toc51189149"/>
      <w:bookmarkStart w:id="474" w:name="_Toc51763825"/>
      <w:bookmarkStart w:id="475" w:name="_Toc57206057"/>
      <w:bookmarkStart w:id="476" w:name="_Toc59019398"/>
      <w:bookmarkStart w:id="477" w:name="_Toc193394309"/>
      <w:bookmarkEnd w:id="465"/>
      <w:r>
        <w:t>A.2.1.2.3.3.1</w:t>
      </w:r>
      <w:r>
        <w:tab/>
        <w:t>GET</w:t>
      </w:r>
      <w:bookmarkEnd w:id="466"/>
      <w:bookmarkEnd w:id="467"/>
      <w:bookmarkEnd w:id="468"/>
      <w:bookmarkEnd w:id="469"/>
      <w:bookmarkEnd w:id="470"/>
      <w:bookmarkEnd w:id="471"/>
      <w:bookmarkEnd w:id="472"/>
      <w:bookmarkEnd w:id="473"/>
      <w:bookmarkEnd w:id="474"/>
      <w:bookmarkEnd w:id="475"/>
      <w:bookmarkEnd w:id="476"/>
      <w:bookmarkEnd w:id="477"/>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 xml:space="preserve">This method shall support the URI query parameters specified in </w:t>
      </w:r>
      <w:bookmarkStart w:id="478" w:name="_CRThismethodshallsupporttheURIquerypar"/>
      <w:r>
        <w:rPr>
          <w:rFonts w:ascii="Times New Roman" w:hAnsi="Times New Roman"/>
          <w:b w:val="0"/>
        </w:rPr>
        <w:t xml:space="preserve">table </w:t>
      </w:r>
      <w:bookmarkEnd w:id="478"/>
      <w:r>
        <w:rPr>
          <w:rFonts w:ascii="Times New Roman" w:hAnsi="Times New Roman"/>
          <w:b w:val="0"/>
        </w:rPr>
        <w:t>A.2.1.2.3.3.1-1.</w:t>
      </w:r>
    </w:p>
    <w:p w14:paraId="5ADB32DB" w14:textId="4EBE15EE" w:rsidR="004D5A8F" w:rsidRDefault="004D5A8F" w:rsidP="004D5A8F">
      <w:pPr>
        <w:pStyle w:val="TH"/>
        <w:rPr>
          <w:rFonts w:cs="Arial"/>
        </w:rPr>
      </w:pPr>
      <w:bookmarkStart w:id="479" w:name="_CRTableA_2_1_2_3_3_11"/>
      <w:r>
        <w:t xml:space="preserve">Table </w:t>
      </w:r>
      <w:bookmarkEnd w:id="479"/>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480" w:name="_CRTableA_2_1_2_3_3_12"/>
      <w:r>
        <w:lastRenderedPageBreak/>
        <w:t>Table</w:t>
      </w:r>
      <w:r>
        <w:rPr>
          <w:noProof/>
        </w:rPr>
        <w:t> </w:t>
      </w:r>
      <w:bookmarkEnd w:id="480"/>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481" w:name="_CRTableA_2_1_2_3_3_13"/>
      <w:r>
        <w:t xml:space="preserve">Table </w:t>
      </w:r>
      <w:bookmarkEnd w:id="481"/>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482" w:name="_CRTableA_2_1_2_3_3_14"/>
      <w:r>
        <w:t>Table</w:t>
      </w:r>
      <w:r>
        <w:rPr>
          <w:noProof/>
        </w:rPr>
        <w:t> </w:t>
      </w:r>
      <w:bookmarkEnd w:id="482"/>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483" w:name="_CRA_2_1_2_3_3_2"/>
      <w:bookmarkStart w:id="484" w:name="_Toc24868563"/>
      <w:bookmarkStart w:id="485" w:name="_Toc34154071"/>
      <w:bookmarkStart w:id="486" w:name="_Toc36041015"/>
      <w:bookmarkStart w:id="487" w:name="_Toc36041328"/>
      <w:bookmarkStart w:id="488" w:name="_Toc43196571"/>
      <w:bookmarkStart w:id="489" w:name="_Toc43481341"/>
      <w:bookmarkStart w:id="490" w:name="_Toc45134618"/>
      <w:bookmarkStart w:id="491" w:name="_Toc51189150"/>
      <w:bookmarkStart w:id="492" w:name="_Toc51763826"/>
      <w:bookmarkStart w:id="493" w:name="_Toc57206058"/>
      <w:bookmarkStart w:id="494" w:name="_Toc59019399"/>
      <w:bookmarkStart w:id="495" w:name="_Toc193394310"/>
      <w:bookmarkEnd w:id="483"/>
      <w:r>
        <w:t>A.2.1.2.3.3.2</w:t>
      </w:r>
      <w:r>
        <w:tab/>
        <w:t>PUT</w:t>
      </w:r>
      <w:bookmarkEnd w:id="484"/>
      <w:bookmarkEnd w:id="485"/>
      <w:bookmarkEnd w:id="486"/>
      <w:bookmarkEnd w:id="487"/>
      <w:bookmarkEnd w:id="488"/>
      <w:bookmarkEnd w:id="489"/>
      <w:bookmarkEnd w:id="490"/>
      <w:bookmarkEnd w:id="491"/>
      <w:bookmarkEnd w:id="492"/>
      <w:bookmarkEnd w:id="493"/>
      <w:bookmarkEnd w:id="494"/>
      <w:bookmarkEnd w:id="495"/>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496" w:name="_CRTableA_2_1_2_3_3_21"/>
      <w:r>
        <w:t xml:space="preserve">Table </w:t>
      </w:r>
      <w:bookmarkEnd w:id="496"/>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497" w:name="_CRTableA_2_1_2_3_3_22"/>
      <w:r>
        <w:t xml:space="preserve">Table </w:t>
      </w:r>
      <w:bookmarkEnd w:id="497"/>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498" w:name="_CRA_2_1_2_3_3_3"/>
      <w:bookmarkStart w:id="499" w:name="_Toc34154072"/>
      <w:bookmarkStart w:id="500" w:name="_Toc36041016"/>
      <w:bookmarkStart w:id="501" w:name="_Toc36041329"/>
      <w:bookmarkStart w:id="502" w:name="_Toc43196572"/>
      <w:bookmarkStart w:id="503" w:name="_Toc43481342"/>
      <w:bookmarkStart w:id="504" w:name="_Toc45134619"/>
      <w:bookmarkStart w:id="505" w:name="_Toc51189151"/>
      <w:bookmarkStart w:id="506" w:name="_Toc51763827"/>
      <w:bookmarkStart w:id="507" w:name="_Toc57206059"/>
      <w:bookmarkStart w:id="508" w:name="_Toc59019400"/>
      <w:bookmarkStart w:id="509" w:name="_Toc193394311"/>
      <w:bookmarkEnd w:id="498"/>
      <w:r>
        <w:t>A.2.1.2.3.3.3</w:t>
      </w:r>
      <w:r>
        <w:tab/>
        <w:t>DELETE</w:t>
      </w:r>
      <w:bookmarkEnd w:id="499"/>
      <w:bookmarkEnd w:id="500"/>
      <w:bookmarkEnd w:id="501"/>
      <w:bookmarkEnd w:id="502"/>
      <w:bookmarkEnd w:id="503"/>
      <w:bookmarkEnd w:id="504"/>
      <w:bookmarkEnd w:id="505"/>
      <w:bookmarkEnd w:id="506"/>
      <w:bookmarkEnd w:id="507"/>
      <w:bookmarkEnd w:id="508"/>
      <w:bookmarkEnd w:id="509"/>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10" w:name="_CRTableA_2_1_2_3_3_31"/>
      <w:r>
        <w:lastRenderedPageBreak/>
        <w:t xml:space="preserve">Table </w:t>
      </w:r>
      <w:bookmarkEnd w:id="510"/>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11" w:name="_CRA_2_1_2_4"/>
      <w:bookmarkStart w:id="512" w:name="_Toc193394312"/>
      <w:bookmarkEnd w:id="511"/>
      <w:r w:rsidRPr="00312F26">
        <w:rPr>
          <w:lang w:val="fr-FR"/>
        </w:rPr>
        <w:t>A.2.1.2.4</w:t>
      </w:r>
      <w:r w:rsidRPr="00312F26">
        <w:rPr>
          <w:lang w:val="fr-FR"/>
        </w:rPr>
        <w:tab/>
        <w:t>Resource: Individual QoS Session Participant</w:t>
      </w:r>
      <w:bookmarkEnd w:id="512"/>
    </w:p>
    <w:p w14:paraId="45164BA4" w14:textId="67822B41" w:rsidR="004D5A8F" w:rsidRDefault="004D5A8F" w:rsidP="004D5A8F">
      <w:pPr>
        <w:pStyle w:val="Heading5"/>
      </w:pPr>
      <w:bookmarkStart w:id="513" w:name="_CRA_2_1_2_4_1"/>
      <w:bookmarkStart w:id="514" w:name="_Toc193394313"/>
      <w:bookmarkEnd w:id="513"/>
      <w:r>
        <w:t>A.2.1.2.4.1</w:t>
      </w:r>
      <w:r>
        <w:tab/>
        <w:t>Description</w:t>
      </w:r>
      <w:bookmarkEnd w:id="514"/>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15" w:name="_CRA_2_1_2_4_2"/>
      <w:bookmarkStart w:id="516" w:name="_Toc193394314"/>
      <w:bookmarkEnd w:id="515"/>
      <w:r w:rsidRPr="00312F26">
        <w:rPr>
          <w:lang w:val="fr-FR"/>
        </w:rPr>
        <w:t>A.2.1.2.4.2</w:t>
      </w:r>
      <w:r w:rsidRPr="00312F26">
        <w:rPr>
          <w:lang w:val="fr-FR"/>
        </w:rPr>
        <w:tab/>
        <w:t>Resource Definition</w:t>
      </w:r>
      <w:bookmarkEnd w:id="516"/>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17" w:name="_CRTableA_2_1_2_3_21"/>
      <w:r>
        <w:t xml:space="preserve">Table </w:t>
      </w:r>
      <w:bookmarkEnd w:id="517"/>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18" w:name="_CRA_2_1_2_4_3"/>
      <w:bookmarkStart w:id="519" w:name="_Toc193394315"/>
      <w:bookmarkEnd w:id="518"/>
      <w:r>
        <w:t>A.2.1.2.4.3</w:t>
      </w:r>
      <w:r>
        <w:tab/>
        <w:t>Resource Standard Methods</w:t>
      </w:r>
      <w:bookmarkEnd w:id="519"/>
    </w:p>
    <w:p w14:paraId="390853EE" w14:textId="4B16B66C" w:rsidR="004D5A8F" w:rsidRDefault="004D5A8F" w:rsidP="004D5A8F">
      <w:pPr>
        <w:pStyle w:val="Heading6"/>
      </w:pPr>
      <w:bookmarkStart w:id="520" w:name="_CRA_2_1_2_4_3_1"/>
      <w:bookmarkStart w:id="521" w:name="_Toc193394316"/>
      <w:bookmarkEnd w:id="520"/>
      <w:r>
        <w:t>A.2.1.2.4.3.1</w:t>
      </w:r>
      <w:r>
        <w:tab/>
        <w:t>GET</w:t>
      </w:r>
      <w:bookmarkEnd w:id="521"/>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22" w:name="_CRTableA_2_1_2_4_3_11"/>
      <w:r>
        <w:t xml:space="preserve">Table </w:t>
      </w:r>
      <w:bookmarkEnd w:id="522"/>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446BEB"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23" w:name="_CRA_2_1_2_4_3_2"/>
      <w:bookmarkStart w:id="524" w:name="_Toc193394317"/>
      <w:bookmarkEnd w:id="523"/>
      <w:r>
        <w:t>A.2.1.2.4.3.2</w:t>
      </w:r>
      <w:r>
        <w:tab/>
        <w:t>PUT</w:t>
      </w:r>
      <w:bookmarkEnd w:id="52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25" w:name="_CRTableA_2_1_2_4_3_21"/>
      <w:r>
        <w:t xml:space="preserve">Table </w:t>
      </w:r>
      <w:bookmarkEnd w:id="525"/>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26" w:name="_CRTableA_2_1_2_4_3_22"/>
      <w:r>
        <w:lastRenderedPageBreak/>
        <w:t xml:space="preserve">Table </w:t>
      </w:r>
      <w:bookmarkEnd w:id="526"/>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27" w:name="_CRA_2_1_2_4_3_3"/>
      <w:bookmarkStart w:id="528" w:name="_Toc193394318"/>
      <w:bookmarkEnd w:id="527"/>
      <w:r>
        <w:t>A.2.1.2.4.3.3</w:t>
      </w:r>
      <w:r>
        <w:tab/>
        <w:t>DELETE</w:t>
      </w:r>
      <w:bookmarkEnd w:id="528"/>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29" w:name="_CRTableA_2_1_2_4_3_31"/>
      <w:r>
        <w:t xml:space="preserve">Table </w:t>
      </w:r>
      <w:bookmarkEnd w:id="529"/>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30" w:name="_CRA_2_1_3"/>
      <w:bookmarkStart w:id="531" w:name="_Toc24868570"/>
      <w:bookmarkStart w:id="532" w:name="_Toc34154075"/>
      <w:bookmarkStart w:id="533" w:name="_Toc36041019"/>
      <w:bookmarkStart w:id="534" w:name="_Toc36041332"/>
      <w:bookmarkStart w:id="535" w:name="_Toc43196575"/>
      <w:bookmarkStart w:id="536" w:name="_Toc43481345"/>
      <w:bookmarkStart w:id="537" w:name="_Toc45134622"/>
      <w:bookmarkStart w:id="538" w:name="_Toc51189154"/>
      <w:bookmarkStart w:id="539" w:name="_Toc51763830"/>
      <w:bookmarkStart w:id="540" w:name="_Toc57206062"/>
      <w:bookmarkStart w:id="541" w:name="_Toc59019403"/>
      <w:bookmarkStart w:id="542" w:name="_Toc193394319"/>
      <w:bookmarkEnd w:id="530"/>
      <w:r>
        <w:t>A.2.1.3</w:t>
      </w:r>
      <w:r>
        <w:tab/>
        <w:t>Data Model</w:t>
      </w:r>
      <w:bookmarkEnd w:id="531"/>
      <w:bookmarkEnd w:id="532"/>
      <w:bookmarkEnd w:id="533"/>
      <w:bookmarkEnd w:id="534"/>
      <w:bookmarkEnd w:id="535"/>
      <w:bookmarkEnd w:id="536"/>
      <w:bookmarkEnd w:id="537"/>
      <w:bookmarkEnd w:id="538"/>
      <w:bookmarkEnd w:id="539"/>
      <w:bookmarkEnd w:id="540"/>
      <w:bookmarkEnd w:id="541"/>
      <w:bookmarkEnd w:id="542"/>
    </w:p>
    <w:p w14:paraId="14EF6ABC" w14:textId="6FF8AC91" w:rsidR="004D5A8F" w:rsidRDefault="004D5A8F" w:rsidP="004D5A8F">
      <w:pPr>
        <w:pStyle w:val="Heading4"/>
      </w:pPr>
      <w:bookmarkStart w:id="543" w:name="_CRA_2_1_3_1"/>
      <w:bookmarkStart w:id="544" w:name="_Toc24868571"/>
      <w:bookmarkStart w:id="545" w:name="_Toc34154076"/>
      <w:bookmarkStart w:id="546" w:name="_Toc36041020"/>
      <w:bookmarkStart w:id="547" w:name="_Toc36041333"/>
      <w:bookmarkStart w:id="548" w:name="_Toc43196576"/>
      <w:bookmarkStart w:id="549" w:name="_Toc43481346"/>
      <w:bookmarkStart w:id="550" w:name="_Toc45134623"/>
      <w:bookmarkStart w:id="551" w:name="_Toc51189155"/>
      <w:bookmarkStart w:id="552" w:name="_Toc51763831"/>
      <w:bookmarkStart w:id="553" w:name="_Toc57206063"/>
      <w:bookmarkStart w:id="554" w:name="_Toc59019404"/>
      <w:bookmarkStart w:id="555" w:name="_Toc193394320"/>
      <w:bookmarkEnd w:id="543"/>
      <w:r>
        <w:t>A.2.1.3.1</w:t>
      </w:r>
      <w:r>
        <w:tab/>
        <w:t>General</w:t>
      </w:r>
      <w:bookmarkEnd w:id="544"/>
      <w:bookmarkEnd w:id="545"/>
      <w:bookmarkEnd w:id="546"/>
      <w:bookmarkEnd w:id="547"/>
      <w:bookmarkEnd w:id="548"/>
      <w:bookmarkEnd w:id="549"/>
      <w:bookmarkEnd w:id="550"/>
      <w:bookmarkEnd w:id="551"/>
      <w:bookmarkEnd w:id="552"/>
      <w:bookmarkEnd w:id="553"/>
      <w:bookmarkEnd w:id="554"/>
      <w:bookmarkEnd w:id="555"/>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556" w:name="_CRTableA_2_1_3_12"/>
      <w:r>
        <w:t>Table </w:t>
      </w:r>
      <w:bookmarkEnd w:id="556"/>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57" w:name="_CRA_2_1_3_2"/>
      <w:bookmarkStart w:id="558" w:name="_Toc24868572"/>
      <w:bookmarkStart w:id="559" w:name="_Toc34154077"/>
      <w:bookmarkStart w:id="560" w:name="_Toc36041021"/>
      <w:bookmarkStart w:id="561" w:name="_Toc36041334"/>
      <w:bookmarkStart w:id="562" w:name="_Toc43196577"/>
      <w:bookmarkStart w:id="563" w:name="_Toc43481347"/>
      <w:bookmarkStart w:id="564" w:name="_Toc45134624"/>
      <w:bookmarkStart w:id="565" w:name="_Toc51189156"/>
      <w:bookmarkStart w:id="566" w:name="_Toc51763832"/>
      <w:bookmarkStart w:id="567" w:name="_Toc57206064"/>
      <w:bookmarkStart w:id="568" w:name="_Toc59019405"/>
      <w:bookmarkStart w:id="569" w:name="_Toc193394321"/>
      <w:bookmarkEnd w:id="557"/>
      <w:r>
        <w:lastRenderedPageBreak/>
        <w:t>A.2.1.3.2</w:t>
      </w:r>
      <w:r>
        <w:tab/>
        <w:t>Structured data types</w:t>
      </w:r>
      <w:bookmarkEnd w:id="558"/>
      <w:bookmarkEnd w:id="559"/>
      <w:bookmarkEnd w:id="560"/>
      <w:bookmarkEnd w:id="561"/>
      <w:bookmarkEnd w:id="562"/>
      <w:bookmarkEnd w:id="563"/>
      <w:bookmarkEnd w:id="564"/>
      <w:bookmarkEnd w:id="565"/>
      <w:bookmarkEnd w:id="566"/>
      <w:bookmarkEnd w:id="567"/>
      <w:bookmarkEnd w:id="568"/>
      <w:bookmarkEnd w:id="569"/>
    </w:p>
    <w:p w14:paraId="72BC0108" w14:textId="5A430B58" w:rsidR="004D5A8F" w:rsidRDefault="004D5A8F" w:rsidP="004D5A8F">
      <w:pPr>
        <w:pStyle w:val="Heading5"/>
      </w:pPr>
      <w:bookmarkStart w:id="570" w:name="_CRA_2_1_3_2_1"/>
      <w:bookmarkStart w:id="571" w:name="_Toc24868573"/>
      <w:bookmarkStart w:id="572" w:name="_Toc34154078"/>
      <w:bookmarkStart w:id="573" w:name="_Toc36041022"/>
      <w:bookmarkStart w:id="574" w:name="_Toc36041335"/>
      <w:bookmarkStart w:id="575" w:name="_Toc43196578"/>
      <w:bookmarkStart w:id="576" w:name="_Toc43481348"/>
      <w:bookmarkStart w:id="577" w:name="_Toc45134625"/>
      <w:bookmarkStart w:id="578" w:name="_Toc51189157"/>
      <w:bookmarkStart w:id="579" w:name="_Toc51763833"/>
      <w:bookmarkStart w:id="580" w:name="_Toc57206065"/>
      <w:bookmarkStart w:id="581" w:name="_Toc59019406"/>
      <w:bookmarkStart w:id="582" w:name="_Toc193394322"/>
      <w:bookmarkEnd w:id="570"/>
      <w:r>
        <w:t>A.2.1.3.2.1</w:t>
      </w:r>
      <w:r>
        <w:tab/>
        <w:t>Introduction</w:t>
      </w:r>
      <w:bookmarkEnd w:id="571"/>
      <w:bookmarkEnd w:id="572"/>
      <w:bookmarkEnd w:id="573"/>
      <w:bookmarkEnd w:id="574"/>
      <w:bookmarkEnd w:id="575"/>
      <w:bookmarkEnd w:id="576"/>
      <w:bookmarkEnd w:id="577"/>
      <w:bookmarkEnd w:id="578"/>
      <w:bookmarkEnd w:id="579"/>
      <w:bookmarkEnd w:id="580"/>
      <w:bookmarkEnd w:id="581"/>
      <w:bookmarkEnd w:id="582"/>
    </w:p>
    <w:p w14:paraId="3180944E" w14:textId="2642C82D" w:rsidR="004D5A8F" w:rsidRDefault="004D5A8F" w:rsidP="004D5A8F">
      <w:pPr>
        <w:pStyle w:val="Heading5"/>
      </w:pPr>
      <w:bookmarkStart w:id="583" w:name="_CRA_2_1_3_2_2"/>
      <w:bookmarkStart w:id="584" w:name="_Toc24868574"/>
      <w:bookmarkStart w:id="585" w:name="_Toc34154079"/>
      <w:bookmarkStart w:id="586" w:name="_Toc36041023"/>
      <w:bookmarkStart w:id="587" w:name="_Toc36041336"/>
      <w:bookmarkStart w:id="588" w:name="_Toc43196579"/>
      <w:bookmarkStart w:id="589" w:name="_Toc43481349"/>
      <w:bookmarkStart w:id="590" w:name="_Toc45134626"/>
      <w:bookmarkStart w:id="591" w:name="_Toc51189158"/>
      <w:bookmarkStart w:id="592" w:name="_Toc51763834"/>
      <w:bookmarkStart w:id="593" w:name="_Toc57206066"/>
      <w:bookmarkStart w:id="594" w:name="_Toc59019407"/>
      <w:bookmarkStart w:id="595" w:name="_Toc193394323"/>
      <w:bookmarkEnd w:id="583"/>
      <w:r>
        <w:t>A.2.1.3.2.2</w:t>
      </w:r>
      <w:r>
        <w:tab/>
        <w:t xml:space="preserve">Type: </w:t>
      </w:r>
      <w:bookmarkEnd w:id="584"/>
      <w:bookmarkEnd w:id="585"/>
      <w:bookmarkEnd w:id="586"/>
      <w:bookmarkEnd w:id="587"/>
      <w:bookmarkEnd w:id="588"/>
      <w:bookmarkEnd w:id="589"/>
      <w:bookmarkEnd w:id="590"/>
      <w:bookmarkEnd w:id="591"/>
      <w:bookmarkEnd w:id="592"/>
      <w:bookmarkEnd w:id="593"/>
      <w:bookmarkEnd w:id="594"/>
      <w:r>
        <w:t>QosSession</w:t>
      </w:r>
      <w:bookmarkEnd w:id="595"/>
    </w:p>
    <w:p w14:paraId="2CC64CAE" w14:textId="5ADF5806" w:rsidR="004D5A8F" w:rsidRDefault="004D5A8F" w:rsidP="004D5A8F">
      <w:pPr>
        <w:pStyle w:val="TH"/>
      </w:pPr>
      <w:bookmarkStart w:id="596" w:name="_CRTableA_2_1_3_2_21"/>
      <w:r>
        <w:rPr>
          <w:noProof/>
        </w:rPr>
        <w:t>Table </w:t>
      </w:r>
      <w:bookmarkEnd w:id="596"/>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597" w:name="_CRA_2_1_3_2_3"/>
      <w:bookmarkStart w:id="598" w:name="_Toc24868575"/>
      <w:bookmarkStart w:id="599" w:name="_Toc34154080"/>
      <w:bookmarkStart w:id="600" w:name="_Toc36041024"/>
      <w:bookmarkStart w:id="601" w:name="_Toc36041337"/>
      <w:bookmarkStart w:id="602" w:name="_Toc43196580"/>
      <w:bookmarkStart w:id="603" w:name="_Toc43481350"/>
      <w:bookmarkStart w:id="604" w:name="_Toc45134627"/>
      <w:bookmarkStart w:id="605" w:name="_Toc51189159"/>
      <w:bookmarkStart w:id="606" w:name="_Toc51763835"/>
      <w:bookmarkStart w:id="607" w:name="_Toc57206067"/>
      <w:bookmarkStart w:id="608" w:name="_Toc59019408"/>
      <w:bookmarkStart w:id="609" w:name="_Toc193394324"/>
      <w:bookmarkEnd w:id="597"/>
      <w:r>
        <w:t>A.2.1.3.2.3</w:t>
      </w:r>
      <w:r>
        <w:tab/>
        <w:t>Type: SessionParticipant</w:t>
      </w:r>
      <w:bookmarkEnd w:id="609"/>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10" w:name="_CRA_2_1_3_2_4"/>
      <w:bookmarkStart w:id="611" w:name="_Toc193394325"/>
      <w:bookmarkEnd w:id="610"/>
      <w:r>
        <w:t>A.2.1.3.2.4</w:t>
      </w:r>
      <w:r>
        <w:tab/>
        <w:t>Type: ParticipantState</w:t>
      </w:r>
      <w:bookmarkEnd w:id="611"/>
    </w:p>
    <w:p w14:paraId="500C5FB7" w14:textId="3A771F4E" w:rsidR="004D5A8F" w:rsidRDefault="004D5A8F" w:rsidP="004D5A8F">
      <w:pPr>
        <w:pStyle w:val="TH"/>
      </w:pPr>
      <w:bookmarkStart w:id="612" w:name="_CRTableA_2_1_3_2_31"/>
      <w:r>
        <w:rPr>
          <w:noProof/>
        </w:rPr>
        <w:t>Table </w:t>
      </w:r>
      <w:bookmarkEnd w:id="612"/>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613" w:name="_Toc24868576"/>
      <w:bookmarkStart w:id="614" w:name="_Toc34154081"/>
      <w:bookmarkStart w:id="615" w:name="_Toc36041025"/>
      <w:bookmarkStart w:id="616" w:name="_Toc36041338"/>
      <w:bookmarkStart w:id="617" w:name="_Toc43196581"/>
      <w:bookmarkStart w:id="618" w:name="_Toc43481351"/>
      <w:bookmarkStart w:id="619" w:name="_Toc45134628"/>
      <w:bookmarkStart w:id="620" w:name="_Toc51189160"/>
      <w:bookmarkStart w:id="621" w:name="_Toc51763836"/>
      <w:bookmarkStart w:id="622" w:name="_Toc57206068"/>
      <w:bookmarkStart w:id="623" w:name="_Toc59019409"/>
      <w:bookmarkEnd w:id="598"/>
      <w:bookmarkEnd w:id="599"/>
      <w:bookmarkEnd w:id="600"/>
      <w:bookmarkEnd w:id="601"/>
      <w:bookmarkEnd w:id="602"/>
      <w:bookmarkEnd w:id="603"/>
      <w:bookmarkEnd w:id="604"/>
      <w:bookmarkEnd w:id="605"/>
      <w:bookmarkEnd w:id="606"/>
      <w:bookmarkEnd w:id="607"/>
      <w:bookmarkEnd w:id="608"/>
    </w:p>
    <w:p w14:paraId="79793450" w14:textId="79E024DC" w:rsidR="004D5A8F" w:rsidRDefault="004D5A8F" w:rsidP="004D5A8F">
      <w:pPr>
        <w:pStyle w:val="Heading3"/>
      </w:pPr>
      <w:bookmarkStart w:id="624" w:name="_CRA_2_1_4"/>
      <w:bookmarkStart w:id="625" w:name="_Toc193394326"/>
      <w:bookmarkEnd w:id="624"/>
      <w:r>
        <w:t>A.2.1.4</w:t>
      </w:r>
      <w:r>
        <w:tab/>
        <w:t>Error Handling</w:t>
      </w:r>
      <w:bookmarkEnd w:id="613"/>
      <w:bookmarkEnd w:id="614"/>
      <w:bookmarkEnd w:id="615"/>
      <w:bookmarkEnd w:id="616"/>
      <w:bookmarkEnd w:id="617"/>
      <w:bookmarkEnd w:id="618"/>
      <w:bookmarkEnd w:id="619"/>
      <w:bookmarkEnd w:id="620"/>
      <w:bookmarkEnd w:id="621"/>
      <w:bookmarkEnd w:id="622"/>
      <w:bookmarkEnd w:id="623"/>
      <w:bookmarkEnd w:id="625"/>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26" w:name="_CRA_2_1_5"/>
      <w:bookmarkStart w:id="627" w:name="_Toc193394327"/>
      <w:bookmarkEnd w:id="626"/>
      <w:r>
        <w:lastRenderedPageBreak/>
        <w:t>A.2.1.5</w:t>
      </w:r>
      <w:r>
        <w:tab/>
        <w:t>CDDL Specification</w:t>
      </w:r>
      <w:bookmarkEnd w:id="627"/>
    </w:p>
    <w:p w14:paraId="5501110D" w14:textId="4E71E848" w:rsidR="004D5A8F" w:rsidRDefault="004D5A8F" w:rsidP="004D5A8F">
      <w:pPr>
        <w:pStyle w:val="Heading4"/>
        <w:rPr>
          <w:lang w:eastAsia="zh-CN"/>
        </w:rPr>
      </w:pPr>
      <w:bookmarkStart w:id="628" w:name="_CRA_2_1_5_1"/>
      <w:bookmarkStart w:id="629" w:name="_Toc193394328"/>
      <w:bookmarkEnd w:id="628"/>
      <w:r>
        <w:rPr>
          <w:lang w:eastAsia="zh-CN"/>
        </w:rPr>
        <w:t>A.2.1.5.1</w:t>
      </w:r>
      <w:r>
        <w:rPr>
          <w:lang w:eastAsia="zh-CN"/>
        </w:rPr>
        <w:tab/>
        <w:t>Introduction</w:t>
      </w:r>
      <w:bookmarkEnd w:id="629"/>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30" w:name="_CRA_2_1_5_2"/>
      <w:bookmarkStart w:id="631" w:name="_Toc193394329"/>
      <w:bookmarkEnd w:id="630"/>
      <w:r w:rsidRPr="00312F26">
        <w:rPr>
          <w:lang w:val="fr-FR" w:eastAsia="zh-CN"/>
        </w:rPr>
        <w:t>A.2.1.5.2</w:t>
      </w:r>
      <w:r w:rsidRPr="00312F26">
        <w:rPr>
          <w:lang w:val="fr-FR" w:eastAsia="zh-CN"/>
        </w:rPr>
        <w:tab/>
        <w:t>CDDL document</w:t>
      </w:r>
      <w:bookmarkEnd w:id="631"/>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32" w:name="_CRA_2_1_6"/>
      <w:bookmarkStart w:id="633" w:name="_Toc193394330"/>
      <w:bookmarkEnd w:id="632"/>
      <w:r>
        <w:rPr>
          <w:noProof/>
        </w:rPr>
        <w:t>A.2.1.6</w:t>
      </w:r>
      <w:r>
        <w:rPr>
          <w:noProof/>
        </w:rPr>
        <w:tab/>
        <w:t>Media Type</w:t>
      </w:r>
      <w:r w:rsidR="0049469F">
        <w:rPr>
          <w:noProof/>
        </w:rPr>
        <w:t>s</w:t>
      </w:r>
      <w:bookmarkEnd w:id="633"/>
    </w:p>
    <w:p w14:paraId="0579B92E" w14:textId="77777777" w:rsidR="00B37370" w:rsidRPr="00826514" w:rsidRDefault="00B37370" w:rsidP="00B37370">
      <w:pPr>
        <w:rPr>
          <w:lang w:val="en-US"/>
        </w:rPr>
      </w:pPr>
      <w:bookmarkStart w:id="634" w:name="_CRA_2_1_7"/>
      <w:bookmarkEnd w:id="634"/>
      <w:r>
        <w:rPr>
          <w:lang w:eastAsia="zh-CN"/>
        </w:rPr>
        <w:t>See clause A.4</w:t>
      </w:r>
      <w:r w:rsidRPr="00826514">
        <w:rPr>
          <w:lang w:val="en-US"/>
        </w:rPr>
        <w:t>.</w:t>
      </w:r>
    </w:p>
    <w:p w14:paraId="38B523FB" w14:textId="7F84B1FA" w:rsidR="00B37370" w:rsidRDefault="00B37370" w:rsidP="00B37370">
      <w:pPr>
        <w:pStyle w:val="Heading3"/>
        <w:rPr>
          <w:noProof/>
        </w:rPr>
      </w:pPr>
      <w:bookmarkStart w:id="635" w:name="_CRA_3"/>
      <w:bookmarkStart w:id="636" w:name="_Toc106982295"/>
      <w:bookmarkStart w:id="637" w:name="_Toc193394331"/>
      <w:bookmarkEnd w:id="635"/>
      <w:r>
        <w:rPr>
          <w:noProof/>
        </w:rPr>
        <w:t>A.2.1.7</w:t>
      </w:r>
      <w:r>
        <w:rPr>
          <w:noProof/>
        </w:rPr>
        <w:tab/>
      </w:r>
      <w:r>
        <w:rPr>
          <w:noProof/>
        </w:rPr>
        <w:t>Void</w:t>
      </w:r>
      <w:bookmarkEnd w:id="637"/>
    </w:p>
    <w:p w14:paraId="2D07B85A" w14:textId="6656A841" w:rsidR="00B37370" w:rsidRDefault="00B37370" w:rsidP="00B37370">
      <w:pPr>
        <w:pStyle w:val="Heading3"/>
        <w:rPr>
          <w:noProof/>
        </w:rPr>
      </w:pPr>
      <w:bookmarkStart w:id="638" w:name="_Toc193394332"/>
      <w:r>
        <w:rPr>
          <w:noProof/>
        </w:rPr>
        <w:t>A.2.1.8</w:t>
      </w:r>
      <w:r>
        <w:rPr>
          <w:noProof/>
        </w:rPr>
        <w:tab/>
      </w:r>
      <w:r>
        <w:rPr>
          <w:noProof/>
        </w:rPr>
        <w:t>Void</w:t>
      </w:r>
      <w:bookmarkEnd w:id="638"/>
    </w:p>
    <w:p w14:paraId="4362FF10" w14:textId="12D8B469" w:rsidR="00AB5CEC" w:rsidRDefault="00AB5CEC" w:rsidP="00AB5CEC">
      <w:pPr>
        <w:pStyle w:val="Heading1"/>
      </w:pPr>
      <w:bookmarkStart w:id="639" w:name="_Toc193394333"/>
      <w:r>
        <w:t>A.3</w:t>
      </w:r>
      <w:r>
        <w:tab/>
        <w:t xml:space="preserve">Resource representation and APIs for </w:t>
      </w:r>
      <w:bookmarkEnd w:id="636"/>
      <w:r>
        <w:t>MBMS resource configuration and monitoring</w:t>
      </w:r>
      <w:bookmarkEnd w:id="639"/>
    </w:p>
    <w:p w14:paraId="47DFEA5E" w14:textId="4803E590" w:rsidR="00AB5CEC" w:rsidRPr="00F91E7D" w:rsidRDefault="00AB5CEC" w:rsidP="00AB5CEC">
      <w:pPr>
        <w:pStyle w:val="Heading2"/>
        <w:overflowPunct/>
        <w:autoSpaceDE/>
        <w:autoSpaceDN/>
        <w:adjustRightInd/>
        <w:textAlignment w:val="auto"/>
        <w:rPr>
          <w:lang w:eastAsia="zh-CN"/>
        </w:rPr>
      </w:pPr>
      <w:bookmarkStart w:id="640" w:name="_CRA_3_1"/>
      <w:bookmarkStart w:id="641" w:name="_Toc106982296"/>
      <w:bookmarkStart w:id="642" w:name="_Toc193394334"/>
      <w:bookmarkEnd w:id="640"/>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41"/>
      <w:r>
        <w:rPr>
          <w:lang w:eastAsia="zh-CN"/>
        </w:rPr>
        <w:t>SNRM-C</w:t>
      </w:r>
      <w:bookmarkEnd w:id="642"/>
    </w:p>
    <w:p w14:paraId="742F0504" w14:textId="5E6684C4" w:rsidR="00AB5CEC" w:rsidRPr="00F91E7D" w:rsidRDefault="00AB5CEC" w:rsidP="00AB5CEC">
      <w:pPr>
        <w:pStyle w:val="Heading3"/>
        <w:rPr>
          <w:lang w:eastAsia="zh-CN"/>
        </w:rPr>
      </w:pPr>
      <w:bookmarkStart w:id="643" w:name="_CRA_3_1_1"/>
      <w:bookmarkStart w:id="644" w:name="_Toc106982297"/>
      <w:bookmarkStart w:id="645" w:name="_Toc193394335"/>
      <w:bookmarkEnd w:id="643"/>
      <w:r>
        <w:rPr>
          <w:lang w:eastAsia="zh-CN"/>
        </w:rPr>
        <w:t>A.3</w:t>
      </w:r>
      <w:r w:rsidRPr="00F91E7D">
        <w:rPr>
          <w:lang w:eastAsia="zh-CN"/>
        </w:rPr>
        <w:t>.1.1</w:t>
      </w:r>
      <w:r w:rsidRPr="00F91E7D">
        <w:rPr>
          <w:lang w:eastAsia="zh-CN"/>
        </w:rPr>
        <w:tab/>
        <w:t>API URI</w:t>
      </w:r>
      <w:bookmarkEnd w:id="644"/>
      <w:bookmarkEnd w:id="645"/>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46" w:name="_CRA_3_1_2"/>
      <w:bookmarkStart w:id="647" w:name="_Toc106982298"/>
      <w:bookmarkStart w:id="648" w:name="_Toc193394336"/>
      <w:bookmarkEnd w:id="646"/>
      <w:r>
        <w:rPr>
          <w:lang w:val="fi-FI" w:eastAsia="zh-CN"/>
        </w:rPr>
        <w:lastRenderedPageBreak/>
        <w:t>A.3</w:t>
      </w:r>
      <w:r w:rsidRPr="005C1A96">
        <w:rPr>
          <w:lang w:val="fi-FI" w:eastAsia="zh-CN"/>
        </w:rPr>
        <w:t>.1.</w:t>
      </w:r>
      <w:r>
        <w:rPr>
          <w:lang w:val="fi-FI" w:eastAsia="zh-CN"/>
        </w:rPr>
        <w:t>2</w:t>
      </w:r>
      <w:r>
        <w:rPr>
          <w:lang w:eastAsia="zh-CN"/>
        </w:rPr>
        <w:tab/>
        <w:t>Resources</w:t>
      </w:r>
      <w:bookmarkEnd w:id="647"/>
      <w:bookmarkEnd w:id="648"/>
    </w:p>
    <w:p w14:paraId="1C0DE130" w14:textId="3D779A48" w:rsidR="00AB5CEC" w:rsidRDefault="00AB5CEC" w:rsidP="00AB5CEC">
      <w:pPr>
        <w:pStyle w:val="Heading4"/>
        <w:rPr>
          <w:lang w:eastAsia="zh-CN"/>
        </w:rPr>
      </w:pPr>
      <w:bookmarkStart w:id="649" w:name="_CRA_3_1_2_1"/>
      <w:bookmarkStart w:id="650" w:name="_Toc106982299"/>
      <w:bookmarkStart w:id="651" w:name="_Toc193394337"/>
      <w:bookmarkEnd w:id="649"/>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50"/>
      <w:bookmarkEnd w:id="651"/>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7.9pt;mso-width-percent:0;mso-height-percent:0;mso-width-percent:0;mso-height-percent:0" o:ole="">
            <v:imagedata r:id="rId18" o:title=""/>
          </v:shape>
          <o:OLEObject Type="Embed" ProgID="Visio.Drawing.15" ShapeID="_x0000_i1026" DrawAspect="Content" ObjectID="_1804006964" r:id="rId19"/>
        </w:object>
      </w:r>
    </w:p>
    <w:p w14:paraId="0BE24D0F" w14:textId="319E9153" w:rsidR="00AB5CEC" w:rsidRDefault="00AB5CEC" w:rsidP="00AB5CEC">
      <w:pPr>
        <w:pStyle w:val="TF"/>
      </w:pPr>
      <w:bookmarkStart w:id="652" w:name="_CRFigureA_3_1_2_11"/>
      <w:r>
        <w:t xml:space="preserve">Figure </w:t>
      </w:r>
      <w:bookmarkEnd w:id="652"/>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53" w:name="_CRTableA_3_1_2_11"/>
      <w:r>
        <w:t>Table </w:t>
      </w:r>
      <w:bookmarkEnd w:id="653"/>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54" w:name="_CRA_3_1_2_2"/>
      <w:bookmarkStart w:id="655" w:name="_Toc106982300"/>
      <w:bookmarkStart w:id="656" w:name="_Toc193394338"/>
      <w:bookmarkEnd w:id="654"/>
      <w:r>
        <w:rPr>
          <w:lang w:eastAsia="zh-CN"/>
        </w:rPr>
        <w:lastRenderedPageBreak/>
        <w:t>A.3</w:t>
      </w:r>
      <w:r w:rsidRPr="00F91E7D">
        <w:rPr>
          <w:lang w:eastAsia="zh-CN"/>
        </w:rPr>
        <w:t>.1.2</w:t>
      </w:r>
      <w:r>
        <w:rPr>
          <w:lang w:eastAsia="zh-CN"/>
        </w:rPr>
        <w:t>.2</w:t>
      </w:r>
      <w:r>
        <w:rPr>
          <w:lang w:eastAsia="zh-CN"/>
        </w:rPr>
        <w:tab/>
        <w:t xml:space="preserve">Resource: </w:t>
      </w:r>
      <w:bookmarkEnd w:id="655"/>
      <w:r>
        <w:rPr>
          <w:lang w:eastAsia="zh-CN"/>
        </w:rPr>
        <w:t>MBMS Resource Configuration</w:t>
      </w:r>
      <w:bookmarkEnd w:id="656"/>
    </w:p>
    <w:p w14:paraId="08A0326D" w14:textId="256F7D09" w:rsidR="00AB5CEC" w:rsidRDefault="00AB5CEC" w:rsidP="00AB5CEC">
      <w:pPr>
        <w:pStyle w:val="Heading5"/>
        <w:rPr>
          <w:lang w:eastAsia="zh-CN"/>
        </w:rPr>
      </w:pPr>
      <w:bookmarkStart w:id="657" w:name="_CRA_3_1_2_2_1"/>
      <w:bookmarkStart w:id="658" w:name="_Toc106982301"/>
      <w:bookmarkStart w:id="659" w:name="_Toc193394339"/>
      <w:bookmarkEnd w:id="657"/>
      <w:r>
        <w:rPr>
          <w:lang w:eastAsia="zh-CN"/>
        </w:rPr>
        <w:t>A.3</w:t>
      </w:r>
      <w:r w:rsidRPr="00F91E7D">
        <w:rPr>
          <w:lang w:eastAsia="zh-CN"/>
        </w:rPr>
        <w:t>.1.2</w:t>
      </w:r>
      <w:r>
        <w:rPr>
          <w:lang w:eastAsia="zh-CN"/>
        </w:rPr>
        <w:t>.2.1</w:t>
      </w:r>
      <w:r>
        <w:rPr>
          <w:lang w:eastAsia="zh-CN"/>
        </w:rPr>
        <w:tab/>
        <w:t>Description</w:t>
      </w:r>
      <w:bookmarkEnd w:id="658"/>
      <w:bookmarkEnd w:id="659"/>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60" w:name="_CRA_3_1_2_2_2"/>
      <w:bookmarkStart w:id="661" w:name="_Toc106982302"/>
      <w:bookmarkStart w:id="662" w:name="_Toc193394340"/>
      <w:bookmarkEnd w:id="660"/>
      <w:r>
        <w:rPr>
          <w:lang w:eastAsia="zh-CN"/>
        </w:rPr>
        <w:t>A.3</w:t>
      </w:r>
      <w:r w:rsidRPr="00F91E7D">
        <w:rPr>
          <w:lang w:eastAsia="zh-CN"/>
        </w:rPr>
        <w:t>.1.2</w:t>
      </w:r>
      <w:r>
        <w:rPr>
          <w:lang w:eastAsia="zh-CN"/>
        </w:rPr>
        <w:t>.2.2</w:t>
      </w:r>
      <w:r>
        <w:rPr>
          <w:lang w:eastAsia="zh-CN"/>
        </w:rPr>
        <w:tab/>
        <w:t>Resource Definition</w:t>
      </w:r>
      <w:bookmarkEnd w:id="661"/>
      <w:bookmarkEnd w:id="662"/>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63" w:name="_CRTableA_3_1_2_2_21"/>
      <w:r>
        <w:t xml:space="preserve">Table </w:t>
      </w:r>
      <w:bookmarkEnd w:id="663"/>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64" w:name="_CRA_3_1_2_2_3"/>
      <w:bookmarkStart w:id="665" w:name="_Toc106982303"/>
      <w:bookmarkStart w:id="666" w:name="_Toc193394341"/>
      <w:bookmarkEnd w:id="664"/>
      <w:r>
        <w:rPr>
          <w:lang w:eastAsia="zh-CN"/>
        </w:rPr>
        <w:t>A.3</w:t>
      </w:r>
      <w:r w:rsidRPr="00F91E7D">
        <w:rPr>
          <w:lang w:eastAsia="zh-CN"/>
        </w:rPr>
        <w:t>.1.2</w:t>
      </w:r>
      <w:r>
        <w:rPr>
          <w:lang w:eastAsia="zh-CN"/>
        </w:rPr>
        <w:t>.2.3</w:t>
      </w:r>
      <w:r>
        <w:rPr>
          <w:lang w:eastAsia="zh-CN"/>
        </w:rPr>
        <w:tab/>
        <w:t>Resource Standard Methods</w:t>
      </w:r>
      <w:bookmarkEnd w:id="665"/>
      <w:bookmarkEnd w:id="666"/>
    </w:p>
    <w:p w14:paraId="3D20C399" w14:textId="5C07E2E7" w:rsidR="00AB5CEC" w:rsidRDefault="00AB5CEC" w:rsidP="00AB5CEC">
      <w:pPr>
        <w:pStyle w:val="H6"/>
      </w:pPr>
      <w:bookmarkStart w:id="667" w:name="_CRA_3_1_2_2_3_1"/>
      <w:r>
        <w:rPr>
          <w:lang w:eastAsia="zh-CN"/>
        </w:rPr>
        <w:t>A.3</w:t>
      </w:r>
      <w:r w:rsidRPr="00F91E7D">
        <w:rPr>
          <w:lang w:eastAsia="zh-CN"/>
        </w:rPr>
        <w:t>.1.2</w:t>
      </w:r>
      <w:r>
        <w:rPr>
          <w:lang w:eastAsia="zh-CN"/>
        </w:rPr>
        <w:t>.2.3.1</w:t>
      </w:r>
      <w:r>
        <w:rPr>
          <w:lang w:eastAsia="zh-CN"/>
        </w:rPr>
        <w:tab/>
        <w:t>GET</w:t>
      </w:r>
    </w:p>
    <w:bookmarkEnd w:id="667"/>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668" w:name="_CRTableA_3_1_2_2_3_11"/>
      <w:r>
        <w:t>Table </w:t>
      </w:r>
      <w:bookmarkEnd w:id="668"/>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bookmarkStart w:id="669" w:name="_CRA_3_1_2_2_3_2"/>
      <w:r>
        <w:rPr>
          <w:lang w:eastAsia="zh-CN"/>
        </w:rPr>
        <w:t>A.3</w:t>
      </w:r>
      <w:r w:rsidRPr="00F91E7D">
        <w:rPr>
          <w:lang w:eastAsia="zh-CN"/>
        </w:rPr>
        <w:t>.1.2</w:t>
      </w:r>
      <w:r>
        <w:rPr>
          <w:lang w:eastAsia="zh-CN"/>
        </w:rPr>
        <w:t>.2.3.2</w:t>
      </w:r>
      <w:r>
        <w:tab/>
        <w:t>PUT</w:t>
      </w:r>
    </w:p>
    <w:bookmarkEnd w:id="669"/>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670" w:name="_CRTableA_3_1_2_2_3_21"/>
      <w:r>
        <w:t>Table </w:t>
      </w:r>
      <w:bookmarkEnd w:id="670"/>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671" w:name="_CRTableA_3_1_2_2_3_22"/>
      <w:r>
        <w:lastRenderedPageBreak/>
        <w:t>Table </w:t>
      </w:r>
      <w:bookmarkEnd w:id="671"/>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672" w:name="_CRA_3_1_2_2_3_3"/>
      <w:r>
        <w:rPr>
          <w:lang w:eastAsia="zh-CN"/>
        </w:rPr>
        <w:t>A.3</w:t>
      </w:r>
      <w:r w:rsidRPr="00F91E7D">
        <w:rPr>
          <w:lang w:eastAsia="zh-CN"/>
        </w:rPr>
        <w:t>.1.2</w:t>
      </w:r>
      <w:r>
        <w:rPr>
          <w:lang w:eastAsia="zh-CN"/>
        </w:rPr>
        <w:t>.2.3.3</w:t>
      </w:r>
      <w:r>
        <w:tab/>
        <w:t>DELETE</w:t>
      </w:r>
    </w:p>
    <w:bookmarkEnd w:id="672"/>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673" w:name="_CRTableA_3_1_2_2_3_31"/>
      <w:r>
        <w:t>Table </w:t>
      </w:r>
      <w:bookmarkEnd w:id="673"/>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674" w:name="_CRA_3_1_2_3"/>
      <w:bookmarkStart w:id="675" w:name="_Toc106982304"/>
      <w:bookmarkStart w:id="676" w:name="_Toc193394342"/>
      <w:bookmarkEnd w:id="674"/>
      <w:r>
        <w:rPr>
          <w:lang w:eastAsia="zh-CN"/>
        </w:rPr>
        <w:t>A.3</w:t>
      </w:r>
      <w:r w:rsidRPr="00F91E7D">
        <w:rPr>
          <w:lang w:eastAsia="zh-CN"/>
        </w:rPr>
        <w:t>.1.2</w:t>
      </w:r>
      <w:r>
        <w:rPr>
          <w:lang w:eastAsia="zh-CN"/>
        </w:rPr>
        <w:t>.3</w:t>
      </w:r>
      <w:r>
        <w:rPr>
          <w:lang w:eastAsia="zh-CN"/>
        </w:rPr>
        <w:tab/>
        <w:t xml:space="preserve">Resource: </w:t>
      </w:r>
      <w:bookmarkEnd w:id="675"/>
      <w:r>
        <w:rPr>
          <w:lang w:eastAsia="zh-CN"/>
        </w:rPr>
        <w:t>MBMS Resource State</w:t>
      </w:r>
      <w:bookmarkEnd w:id="676"/>
    </w:p>
    <w:p w14:paraId="20CE2206" w14:textId="6D429A45" w:rsidR="00AB5CEC" w:rsidRDefault="00AB5CEC" w:rsidP="00AB5CEC">
      <w:pPr>
        <w:pStyle w:val="Heading5"/>
        <w:rPr>
          <w:lang w:eastAsia="zh-CN"/>
        </w:rPr>
      </w:pPr>
      <w:bookmarkStart w:id="677" w:name="_CRA_3_1_2_3_1"/>
      <w:bookmarkStart w:id="678" w:name="_Toc106982305"/>
      <w:bookmarkStart w:id="679" w:name="_Toc193394343"/>
      <w:bookmarkEnd w:id="677"/>
      <w:r>
        <w:rPr>
          <w:lang w:eastAsia="zh-CN"/>
        </w:rPr>
        <w:t>A.3</w:t>
      </w:r>
      <w:r w:rsidRPr="00F91E7D">
        <w:rPr>
          <w:lang w:eastAsia="zh-CN"/>
        </w:rPr>
        <w:t>.1.2</w:t>
      </w:r>
      <w:r>
        <w:rPr>
          <w:lang w:eastAsia="zh-CN"/>
        </w:rPr>
        <w:t>.3.1</w:t>
      </w:r>
      <w:r>
        <w:rPr>
          <w:lang w:eastAsia="zh-CN"/>
        </w:rPr>
        <w:tab/>
        <w:t>Description</w:t>
      </w:r>
      <w:bookmarkEnd w:id="678"/>
      <w:bookmarkEnd w:id="679"/>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680" w:name="_CRA_3_1_2_3_2"/>
      <w:bookmarkStart w:id="681" w:name="_Toc106982306"/>
      <w:bookmarkStart w:id="682" w:name="_Toc193394344"/>
      <w:bookmarkEnd w:id="680"/>
      <w:r>
        <w:rPr>
          <w:lang w:eastAsia="zh-CN"/>
        </w:rPr>
        <w:t>A.3</w:t>
      </w:r>
      <w:r w:rsidRPr="00F91E7D">
        <w:rPr>
          <w:lang w:eastAsia="zh-CN"/>
        </w:rPr>
        <w:t>.1.2</w:t>
      </w:r>
      <w:r>
        <w:rPr>
          <w:lang w:eastAsia="zh-CN"/>
        </w:rPr>
        <w:t>.3.2</w:t>
      </w:r>
      <w:r>
        <w:rPr>
          <w:lang w:eastAsia="zh-CN"/>
        </w:rPr>
        <w:tab/>
        <w:t>Resource Definition</w:t>
      </w:r>
      <w:bookmarkEnd w:id="681"/>
      <w:bookmarkEnd w:id="682"/>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683" w:name="_CRTableA_3_1_2_3_21"/>
      <w:r>
        <w:t xml:space="preserve">Table </w:t>
      </w:r>
      <w:bookmarkEnd w:id="683"/>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684" w:name="_CRA_3_1_2_3_3"/>
      <w:bookmarkStart w:id="685" w:name="_Toc106982307"/>
      <w:bookmarkStart w:id="686" w:name="_Toc193394345"/>
      <w:bookmarkEnd w:id="684"/>
      <w:r w:rsidRPr="00992C37">
        <w:rPr>
          <w:lang w:eastAsia="zh-CN"/>
        </w:rPr>
        <w:t>A.3.1.2</w:t>
      </w:r>
      <w:r>
        <w:rPr>
          <w:lang w:eastAsia="zh-CN"/>
        </w:rPr>
        <w:t>.3.3</w:t>
      </w:r>
      <w:r>
        <w:rPr>
          <w:lang w:eastAsia="zh-CN"/>
        </w:rPr>
        <w:tab/>
        <w:t>Resource Standard Methods</w:t>
      </w:r>
      <w:bookmarkEnd w:id="685"/>
      <w:bookmarkEnd w:id="686"/>
    </w:p>
    <w:p w14:paraId="5FE872F3" w14:textId="0B6FEE16" w:rsidR="00AB5CEC" w:rsidRDefault="00AB5CEC" w:rsidP="00AB5CEC">
      <w:pPr>
        <w:pStyle w:val="H6"/>
      </w:pPr>
      <w:bookmarkStart w:id="687" w:name="_CRA_3_1_2_3_3_1"/>
      <w:r w:rsidRPr="00992C37">
        <w:rPr>
          <w:lang w:eastAsia="zh-CN"/>
        </w:rPr>
        <w:t>A.3.1.2</w:t>
      </w:r>
      <w:r>
        <w:rPr>
          <w:lang w:eastAsia="zh-CN"/>
        </w:rPr>
        <w:t>.3.3</w:t>
      </w:r>
      <w:r>
        <w:t>.1</w:t>
      </w:r>
      <w:r>
        <w:tab/>
        <w:t>GET</w:t>
      </w:r>
    </w:p>
    <w:bookmarkEnd w:id="687"/>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688" w:name="_CRTableA_3_1_2_3_31"/>
      <w:r>
        <w:lastRenderedPageBreak/>
        <w:t>Table</w:t>
      </w:r>
      <w:r>
        <w:rPr>
          <w:noProof/>
        </w:rPr>
        <w:t> </w:t>
      </w:r>
      <w:bookmarkEnd w:id="688"/>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689" w:name="_CRTableA_3_1_2_3_32"/>
      <w:r>
        <w:t xml:space="preserve">Table </w:t>
      </w:r>
      <w:bookmarkEnd w:id="689"/>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690" w:name="_CRTableA_3_1_2_3_33"/>
      <w:r>
        <w:t>Table</w:t>
      </w:r>
      <w:r>
        <w:rPr>
          <w:noProof/>
        </w:rPr>
        <w:t> </w:t>
      </w:r>
      <w:bookmarkEnd w:id="690"/>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691" w:name="_CRA_3_1_3"/>
      <w:bookmarkStart w:id="692" w:name="_Toc106982308"/>
      <w:bookmarkStart w:id="693" w:name="_Toc193394346"/>
      <w:bookmarkEnd w:id="691"/>
      <w:r>
        <w:t>A.3.1.3</w:t>
      </w:r>
      <w:r>
        <w:tab/>
        <w:t>Data Model</w:t>
      </w:r>
      <w:bookmarkEnd w:id="693"/>
    </w:p>
    <w:p w14:paraId="265CAB8D" w14:textId="4BB0CCCD" w:rsidR="00AB5CEC" w:rsidRDefault="00AB5CEC" w:rsidP="00AB5CEC">
      <w:pPr>
        <w:pStyle w:val="Heading4"/>
      </w:pPr>
      <w:bookmarkStart w:id="694" w:name="_CRA_3_1_3_1"/>
      <w:bookmarkStart w:id="695" w:name="_Toc193394347"/>
      <w:bookmarkEnd w:id="694"/>
      <w:r>
        <w:t>A.3.1.3.1</w:t>
      </w:r>
      <w:r>
        <w:tab/>
        <w:t>General</w:t>
      </w:r>
      <w:bookmarkEnd w:id="695"/>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696" w:name="_CRTableA_2_1_3_11"/>
      <w:r>
        <w:t>Table </w:t>
      </w:r>
      <w:bookmarkEnd w:id="696"/>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697" w:name="_CRTableA_3_1_3_12"/>
      <w:r>
        <w:t>Table </w:t>
      </w:r>
      <w:bookmarkEnd w:id="697"/>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698" w:name="_CRA_3_1_3_2"/>
      <w:bookmarkStart w:id="699" w:name="_Toc193394348"/>
      <w:bookmarkEnd w:id="698"/>
      <w:r>
        <w:lastRenderedPageBreak/>
        <w:t>A.3.1.3.2</w:t>
      </w:r>
      <w:r>
        <w:tab/>
        <w:t>Structured data types</w:t>
      </w:r>
      <w:bookmarkEnd w:id="699"/>
    </w:p>
    <w:p w14:paraId="77BA98FF" w14:textId="77471B41" w:rsidR="00AB5CEC" w:rsidRDefault="00AB5CEC" w:rsidP="00AB5CEC">
      <w:pPr>
        <w:pStyle w:val="Heading5"/>
      </w:pPr>
      <w:bookmarkStart w:id="700" w:name="_CRA_3_1_3_2_1"/>
      <w:bookmarkStart w:id="701" w:name="_Toc193394349"/>
      <w:bookmarkEnd w:id="700"/>
      <w:r>
        <w:t>A.3.1.3.2.1</w:t>
      </w:r>
      <w:r>
        <w:tab/>
        <w:t>Type: MbmsResourceConfig</w:t>
      </w:r>
      <w:bookmarkEnd w:id="701"/>
    </w:p>
    <w:p w14:paraId="4C8C79A1" w14:textId="1D05F348" w:rsidR="00AB5CEC" w:rsidRDefault="00AB5CEC" w:rsidP="00AB5CEC">
      <w:pPr>
        <w:pStyle w:val="TH"/>
      </w:pPr>
      <w:bookmarkStart w:id="702" w:name="_CRTableA_3_1_3_2_11"/>
      <w:r>
        <w:rPr>
          <w:noProof/>
        </w:rPr>
        <w:t>Table </w:t>
      </w:r>
      <w:bookmarkEnd w:id="702"/>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03" w:name="_CRA_3_1_3_2_2"/>
      <w:bookmarkStart w:id="704" w:name="_Toc193394350"/>
      <w:bookmarkEnd w:id="703"/>
      <w:r>
        <w:t>A.3.1.3.2.2</w:t>
      </w:r>
      <w:r>
        <w:tab/>
        <w:t xml:space="preserve">Type: </w:t>
      </w:r>
      <w:r w:rsidRPr="00DD12D6">
        <w:t>MbmsResourceMonitoringConfig</w:t>
      </w:r>
      <w:bookmarkEnd w:id="704"/>
    </w:p>
    <w:p w14:paraId="687A5789" w14:textId="7F735DF5" w:rsidR="00AB5CEC" w:rsidRDefault="00AB5CEC" w:rsidP="00AB5CEC">
      <w:pPr>
        <w:pStyle w:val="TH"/>
      </w:pPr>
      <w:bookmarkStart w:id="705" w:name="_CRTableA_3_1_3_2_21"/>
      <w:r>
        <w:rPr>
          <w:noProof/>
        </w:rPr>
        <w:t>Table </w:t>
      </w:r>
      <w:bookmarkEnd w:id="705"/>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06" w:name="_CRA_3_1_3_2_3"/>
      <w:bookmarkStart w:id="707" w:name="_Toc193394351"/>
      <w:bookmarkEnd w:id="706"/>
      <w:r>
        <w:lastRenderedPageBreak/>
        <w:t>A.3.1.3.2.3</w:t>
      </w:r>
      <w:r>
        <w:tab/>
        <w:t xml:space="preserve">Type: </w:t>
      </w:r>
      <w:r w:rsidRPr="00325576">
        <w:t>MbmsResourceState</w:t>
      </w:r>
      <w:bookmarkEnd w:id="707"/>
    </w:p>
    <w:p w14:paraId="096BBB62" w14:textId="53F8AA92" w:rsidR="00AB5CEC" w:rsidRDefault="00AB5CEC" w:rsidP="00AB5CEC">
      <w:pPr>
        <w:pStyle w:val="TH"/>
      </w:pPr>
      <w:bookmarkStart w:id="708" w:name="_CRTableA_3_1_3_2_33"/>
      <w:r>
        <w:rPr>
          <w:noProof/>
        </w:rPr>
        <w:t>Table </w:t>
      </w:r>
      <w:bookmarkEnd w:id="708"/>
      <w:r>
        <w:rPr>
          <w:noProof/>
        </w:rPr>
        <w:t>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692"/>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709" w:name="_CRA_3_1_4"/>
      <w:bookmarkStart w:id="710" w:name="_Toc106982310"/>
      <w:bookmarkStart w:id="711" w:name="_Toc193394352"/>
      <w:bookmarkEnd w:id="709"/>
      <w:r>
        <w:rPr>
          <w:lang w:eastAsia="zh-CN"/>
        </w:rPr>
        <w:t>A.3</w:t>
      </w:r>
      <w:r w:rsidRPr="00F91E7D">
        <w:rPr>
          <w:lang w:eastAsia="zh-CN"/>
        </w:rPr>
        <w:t>.1.4</w:t>
      </w:r>
      <w:r w:rsidRPr="00826514">
        <w:tab/>
        <w:t>Error Handling</w:t>
      </w:r>
      <w:bookmarkEnd w:id="710"/>
      <w:bookmarkEnd w:id="711"/>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12" w:name="_CRA_3_1_5"/>
      <w:bookmarkStart w:id="713" w:name="_Toc106982311"/>
      <w:bookmarkStart w:id="714" w:name="_Toc193394353"/>
      <w:bookmarkEnd w:id="712"/>
      <w:r>
        <w:t>A.3.1.5</w:t>
      </w:r>
      <w:r>
        <w:tab/>
        <w:t>CDDL Specification</w:t>
      </w:r>
      <w:bookmarkEnd w:id="713"/>
      <w:bookmarkEnd w:id="714"/>
    </w:p>
    <w:p w14:paraId="2D3A0865" w14:textId="2FBCAD6E" w:rsidR="00AB5CEC" w:rsidRDefault="00AB5CEC" w:rsidP="00AB5CEC">
      <w:pPr>
        <w:pStyle w:val="Heading4"/>
        <w:rPr>
          <w:lang w:eastAsia="zh-CN"/>
        </w:rPr>
      </w:pPr>
      <w:bookmarkStart w:id="715" w:name="_CRA_3_1_5_1"/>
      <w:bookmarkStart w:id="716" w:name="_Toc106982312"/>
      <w:bookmarkStart w:id="717" w:name="_Toc193394354"/>
      <w:bookmarkEnd w:id="715"/>
      <w:r>
        <w:t>A.3.1.5</w:t>
      </w:r>
      <w:r>
        <w:rPr>
          <w:lang w:eastAsia="zh-CN"/>
        </w:rPr>
        <w:t>.1</w:t>
      </w:r>
      <w:r>
        <w:rPr>
          <w:lang w:eastAsia="zh-CN"/>
        </w:rPr>
        <w:tab/>
        <w:t>Introduction</w:t>
      </w:r>
      <w:bookmarkEnd w:id="716"/>
      <w:bookmarkEnd w:id="717"/>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18" w:name="_CRA_3_1_5_2"/>
      <w:bookmarkStart w:id="719" w:name="_Toc106982313"/>
      <w:bookmarkStart w:id="720" w:name="_Toc193394355"/>
      <w:bookmarkEnd w:id="718"/>
      <w:r>
        <w:t>A.3.1.5</w:t>
      </w:r>
      <w:r>
        <w:rPr>
          <w:lang w:eastAsia="zh-CN"/>
        </w:rPr>
        <w:t>.2</w:t>
      </w:r>
      <w:r>
        <w:rPr>
          <w:lang w:eastAsia="zh-CN"/>
        </w:rPr>
        <w:tab/>
        <w:t>CDDL document</w:t>
      </w:r>
      <w:bookmarkEnd w:id="719"/>
      <w:bookmarkEnd w:id="720"/>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721" w:name="_CRA_3_1_6"/>
      <w:bookmarkStart w:id="722" w:name="_Toc193394356"/>
      <w:bookmarkEnd w:id="721"/>
      <w:r>
        <w:rPr>
          <w:noProof/>
        </w:rPr>
        <w:t>A.3.1.6</w:t>
      </w:r>
      <w:r>
        <w:rPr>
          <w:noProof/>
        </w:rPr>
        <w:tab/>
        <w:t>Media Types</w:t>
      </w:r>
      <w:bookmarkEnd w:id="722"/>
    </w:p>
    <w:p w14:paraId="401880FE" w14:textId="77777777" w:rsidR="001C429D" w:rsidRPr="00826514" w:rsidRDefault="001C429D" w:rsidP="001C429D">
      <w:pPr>
        <w:rPr>
          <w:lang w:val="en-US"/>
        </w:rPr>
      </w:pPr>
      <w:bookmarkStart w:id="723" w:name="_CRA_3_1_7"/>
      <w:bookmarkEnd w:id="723"/>
      <w:r>
        <w:rPr>
          <w:lang w:eastAsia="zh-CN"/>
        </w:rPr>
        <w:t>See clause A.4</w:t>
      </w:r>
      <w:r w:rsidRPr="00826514">
        <w:rPr>
          <w:lang w:val="en-US"/>
        </w:rPr>
        <w:t>.</w:t>
      </w:r>
    </w:p>
    <w:p w14:paraId="470916F6" w14:textId="5308F9FB" w:rsidR="001C429D" w:rsidRDefault="001C429D" w:rsidP="001C429D">
      <w:pPr>
        <w:pStyle w:val="Heading3"/>
        <w:rPr>
          <w:noProof/>
        </w:rPr>
      </w:pPr>
      <w:bookmarkStart w:id="724" w:name="_CRA_3_1_8"/>
      <w:bookmarkStart w:id="725" w:name="_Toc193394357"/>
      <w:bookmarkEnd w:id="724"/>
      <w:r>
        <w:rPr>
          <w:noProof/>
        </w:rPr>
        <w:t>A.3.1.7</w:t>
      </w:r>
      <w:r>
        <w:rPr>
          <w:noProof/>
        </w:rPr>
        <w:tab/>
      </w:r>
      <w:r>
        <w:rPr>
          <w:noProof/>
        </w:rPr>
        <w:t>Void</w:t>
      </w:r>
      <w:bookmarkEnd w:id="725"/>
    </w:p>
    <w:p w14:paraId="2508C970" w14:textId="6ABAA436" w:rsidR="001C429D" w:rsidRDefault="001C429D" w:rsidP="001C429D">
      <w:pPr>
        <w:pStyle w:val="Heading3"/>
        <w:rPr>
          <w:noProof/>
        </w:rPr>
      </w:pPr>
      <w:bookmarkStart w:id="726" w:name="_CRAnnexBinformative"/>
      <w:bookmarkStart w:id="727" w:name="_Toc193394358"/>
      <w:bookmarkEnd w:id="726"/>
      <w:r>
        <w:rPr>
          <w:noProof/>
        </w:rPr>
        <w:t>A.3.1.8</w:t>
      </w:r>
      <w:r>
        <w:rPr>
          <w:noProof/>
        </w:rPr>
        <w:tab/>
      </w:r>
      <w:r>
        <w:rPr>
          <w:noProof/>
        </w:rPr>
        <w:t>Void</w:t>
      </w:r>
      <w:bookmarkEnd w:id="727"/>
    </w:p>
    <w:p w14:paraId="56DB3EB2" w14:textId="77777777" w:rsidR="001C429D" w:rsidRDefault="001C429D" w:rsidP="001C429D">
      <w:pPr>
        <w:pStyle w:val="Heading2"/>
      </w:pPr>
      <w:bookmarkStart w:id="728" w:name="_Toc168325664"/>
      <w:bookmarkStart w:id="729" w:name="_Toc187929811"/>
      <w:bookmarkStart w:id="730" w:name="_Toc193394359"/>
      <w:r>
        <w:t>A.4</w:t>
      </w:r>
      <w:r>
        <w:tab/>
      </w:r>
      <w:bookmarkEnd w:id="728"/>
      <w:bookmarkEnd w:id="729"/>
      <w:r>
        <w:t>Media types</w:t>
      </w:r>
      <w:bookmarkEnd w:id="730"/>
    </w:p>
    <w:p w14:paraId="340103F6" w14:textId="77777777" w:rsidR="001C429D" w:rsidRPr="00C77A9A" w:rsidRDefault="001C429D" w:rsidP="001C429D">
      <w:pPr>
        <w:pStyle w:val="Heading3"/>
      </w:pPr>
      <w:bookmarkStart w:id="731" w:name="_Toc168325576"/>
      <w:bookmarkStart w:id="732" w:name="_Toc187929722"/>
      <w:bookmarkStart w:id="733" w:name="_Toc193394360"/>
      <w:r>
        <w:t>A.4</w:t>
      </w:r>
      <w:r w:rsidRPr="00FC34DC">
        <w:t>.1</w:t>
      </w:r>
      <w:r w:rsidRPr="00C77A9A">
        <w:tab/>
      </w:r>
      <w:r>
        <w:t>General</w:t>
      </w:r>
      <w:bookmarkEnd w:id="731"/>
      <w:bookmarkEnd w:id="732"/>
      <w:bookmarkEnd w:id="733"/>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1C429D">
      <w:pPr>
        <w:pStyle w:val="Heading3"/>
      </w:pPr>
      <w:bookmarkStart w:id="734" w:name="_CRA_2_2"/>
      <w:bookmarkStart w:id="735" w:name="_Toc24868466"/>
      <w:bookmarkStart w:id="736" w:name="_Toc34153974"/>
      <w:bookmarkStart w:id="737" w:name="_Toc36040918"/>
      <w:bookmarkStart w:id="738" w:name="_Toc36041231"/>
      <w:bookmarkStart w:id="739" w:name="_Toc43196515"/>
      <w:bookmarkStart w:id="740" w:name="_Toc43481285"/>
      <w:bookmarkStart w:id="741" w:name="_Toc45134562"/>
      <w:bookmarkStart w:id="742" w:name="_Toc51189094"/>
      <w:bookmarkStart w:id="743" w:name="_Toc51763770"/>
      <w:bookmarkStart w:id="744" w:name="_Toc57206002"/>
      <w:bookmarkStart w:id="745" w:name="_Toc59019343"/>
      <w:bookmarkStart w:id="746" w:name="_Toc99195502"/>
      <w:bookmarkStart w:id="747" w:name="_Toc154277354"/>
      <w:bookmarkStart w:id="748" w:name="_Toc168325577"/>
      <w:bookmarkStart w:id="749" w:name="_Toc187929723"/>
      <w:bookmarkStart w:id="750" w:name="OLE_LINK62"/>
      <w:bookmarkStart w:id="751" w:name="_Toc193394361"/>
      <w:bookmarkEnd w:id="734"/>
      <w:r>
        <w:lastRenderedPageBreak/>
        <w:t>A.4</w:t>
      </w:r>
      <w:r w:rsidRPr="00FC34DC">
        <w:t>.</w:t>
      </w:r>
      <w:r>
        <w:t>2</w:t>
      </w:r>
      <w:r w:rsidRPr="00C77A9A">
        <w:tab/>
      </w:r>
      <w:r>
        <w:t>Media type structure and definition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1"/>
    </w:p>
    <w:bookmarkEnd w:id="750"/>
    <w:p w14:paraId="763782F2" w14:textId="77777777" w:rsidR="001C429D" w:rsidRDefault="001C429D" w:rsidP="001C429D">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AA77919" w14:textId="77777777" w:rsidR="001C429D" w:rsidRDefault="001C429D" w:rsidP="001C429D">
      <w:pPr>
        <w:pStyle w:val="EditorsNote"/>
      </w:pPr>
      <w:r>
        <w:t xml:space="preserve">Editor’s note </w:t>
      </w:r>
      <w:r w:rsidRPr="003C547D">
        <w:t>(WI:</w:t>
      </w:r>
      <w:r>
        <w:t>eSEAL</w:t>
      </w:r>
      <w:r w:rsidRPr="003C547D">
        <w:t xml:space="preserve"> CR:</w:t>
      </w:r>
      <w:r>
        <w:t>0066</w:t>
      </w:r>
      <w:r w:rsidRPr="003C547D">
        <w:t>)</w:t>
      </w:r>
      <w:r>
        <w:t>:</w:t>
      </w:r>
      <w:r w:rsidRPr="0073469F">
        <w:tab/>
      </w:r>
      <w:r>
        <w:t>The MIME type needs to be registered towards IANA.</w:t>
      </w:r>
    </w:p>
    <w:p w14:paraId="15DD7F3D" w14:textId="77777777" w:rsidR="001C429D" w:rsidRDefault="001C429D" w:rsidP="001C429D">
      <w:r>
        <w:t>Table</w:t>
      </w:r>
      <w:bookmarkStart w:id="752" w:name="OLE_LINK278"/>
      <w:bookmarkStart w:id="753" w:name="OLE_LINK279"/>
      <w:r>
        <w:t> </w:t>
      </w:r>
      <w:bookmarkEnd w:id="752"/>
      <w:bookmarkEnd w:id="753"/>
      <w:r>
        <w:t xml:space="preserve">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54" w:name="_CRTableA_2_3_1"/>
      <w:r w:rsidRPr="00A85617">
        <w:t>Table </w:t>
      </w:r>
      <w:bookmarkEnd w:id="754"/>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3A28CB">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3A28CB">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3A28CB">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3A28CB">
            <w:pPr>
              <w:pStyle w:val="TAH"/>
              <w:rPr>
                <w:lang w:eastAsia="en-GB"/>
              </w:rPr>
            </w:pPr>
            <w:r>
              <w:t>Description</w:t>
            </w:r>
          </w:p>
        </w:tc>
      </w:tr>
      <w:tr w:rsidR="001C429D" w14:paraId="0480F3E3" w14:textId="77777777" w:rsidTr="003A28CB">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3A28CB">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3A28CB">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3A28CB">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3A28CB">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3A28CB">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3A28CB">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3A28CB">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3A28CB">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3A28CB">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3A28CB">
            <w:pPr>
              <w:pStyle w:val="TAL"/>
              <w:jc w:val="center"/>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3A28CB">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3A28CB">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3A28CB">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3A28CB">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3A28CB">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Pr>
        <w:rPr>
          <w:lang w:eastAsia="en-GB"/>
        </w:rPr>
      </w:pPr>
    </w:p>
    <w:p w14:paraId="17A64E2F" w14:textId="77777777" w:rsidR="001C429D" w:rsidRPr="00826514" w:rsidRDefault="001C429D" w:rsidP="001C429D">
      <w:pPr>
        <w:pStyle w:val="Heading3"/>
        <w:rPr>
          <w:noProof/>
        </w:rPr>
      </w:pPr>
      <w:bookmarkStart w:id="755" w:name="_Toc189574652"/>
      <w:bookmarkStart w:id="756" w:name="_Toc193394362"/>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55"/>
      <w:r w:rsidRPr="00A93A02">
        <w:t>vnd.3gpp.seal-</w:t>
      </w:r>
      <w:r>
        <w:t>location-info+cbor</w:t>
      </w:r>
      <w:bookmarkEnd w:id="756"/>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r>
        <w:t>modeltype.</w:t>
      </w:r>
    </w:p>
    <w:p w14:paraId="2724C217" w14:textId="77777777" w:rsidR="001C429D" w:rsidRPr="00826514" w:rsidRDefault="001C429D" w:rsidP="001C429D">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1C429D">
      <w:pPr>
        <w:ind w:firstLine="284"/>
      </w:pPr>
      <w:r w:rsidRPr="00826514">
        <w:t>Deprecated alias names for this type: N/A</w:t>
      </w:r>
    </w:p>
    <w:p w14:paraId="69471AC8" w14:textId="77777777" w:rsidR="001C429D" w:rsidRPr="00826514" w:rsidRDefault="001C429D" w:rsidP="001C429D">
      <w:pPr>
        <w:ind w:firstLine="284"/>
      </w:pPr>
      <w:r w:rsidRPr="00826514">
        <w:lastRenderedPageBreak/>
        <w:t>Magic number(s): N/A</w:t>
      </w:r>
    </w:p>
    <w:p w14:paraId="67DB61DD" w14:textId="77777777" w:rsidR="001C429D" w:rsidRPr="00826514" w:rsidRDefault="001C429D" w:rsidP="001C429D">
      <w:pPr>
        <w:ind w:firstLine="284"/>
      </w:pPr>
      <w:r w:rsidRPr="00826514">
        <w:t>File extension(s): none</w:t>
      </w:r>
    </w:p>
    <w:p w14:paraId="66465B1C" w14:textId="77777777" w:rsidR="001C429D" w:rsidRPr="00826514" w:rsidRDefault="001C429D" w:rsidP="001C429D">
      <w:pPr>
        <w:ind w:firstLine="284"/>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t>Author: 3GPP CT1 Working Group/3GPP_TSG_CT_WG1@LIST.ETSI.ORG</w:t>
      </w:r>
    </w:p>
    <w:p w14:paraId="0DFA95B2" w14:textId="2A4ACE91" w:rsidR="0088518C" w:rsidRPr="0088518C" w:rsidRDefault="001C429D" w:rsidP="0088518C">
      <w:r w:rsidRPr="00826514">
        <w:t>Change controller: &lt;MCC name&gt;/&lt;MCC email address&gt;</w:t>
      </w:r>
    </w:p>
    <w:p w14:paraId="6205D833" w14:textId="2CA7A750" w:rsidR="00536F63" w:rsidRPr="00004F96" w:rsidRDefault="00536F63" w:rsidP="00536F63">
      <w:pPr>
        <w:pStyle w:val="Heading8"/>
      </w:pPr>
      <w:bookmarkStart w:id="757" w:name="_Toc193394363"/>
      <w:r w:rsidRPr="00004F96">
        <w:lastRenderedPageBreak/>
        <w:t xml:space="preserve">Annex </w:t>
      </w:r>
      <w:r w:rsidR="004D5A8F">
        <w:t>B</w:t>
      </w:r>
      <w:r w:rsidRPr="00004F96">
        <w:t xml:space="preserve"> (informative):</w:t>
      </w:r>
      <w:r w:rsidRPr="00004F96">
        <w:br/>
        <w:t>Change history</w:t>
      </w:r>
      <w:bookmarkStart w:id="758" w:name="historyclause"/>
      <w:bookmarkEnd w:id="757"/>
      <w:bookmarkEnd w:id="75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20"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Default="001D7746"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88518C" w:rsidRDefault="002901A0" w:rsidP="009F4C99">
            <w:pPr>
              <w:overflowPunct/>
              <w:autoSpaceDE/>
              <w:autoSpaceDN/>
              <w:adjustRightInd/>
              <w:spacing w:after="0"/>
              <w:jc w:val="center"/>
              <w:textAlignment w:val="auto"/>
              <w:rPr>
                <w:sz w:val="16"/>
                <w:szCs w:val="16"/>
              </w:rPr>
            </w:pPr>
            <w:r w:rsidRPr="0088518C">
              <w:rPr>
                <w:rFonts w:ascii="Arial" w:hAnsi="Arial" w:cs="Arial"/>
                <w:sz w:val="16"/>
                <w:szCs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8F2040" w:rsidRDefault="00446BEB" w:rsidP="00446BEB">
            <w:pPr>
              <w:overflowPunct/>
              <w:autoSpaceDE/>
              <w:autoSpaceDN/>
              <w:adjustRightInd/>
              <w:spacing w:after="0"/>
              <w:jc w:val="center"/>
              <w:textAlignment w:val="auto"/>
              <w:rPr>
                <w:rFonts w:ascii="Arial" w:hAnsi="Arial" w:cs="Arial"/>
                <w:color w:val="808080"/>
                <w:sz w:val="16"/>
                <w:szCs w:val="16"/>
              </w:rPr>
            </w:pPr>
            <w:r w:rsidRPr="00446BEB">
              <w:rPr>
                <w:rFonts w:ascii="Arial" w:hAnsi="Arial" w:cs="Arial"/>
                <w:sz w:val="16"/>
                <w:szCs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bl>
    <w:p w14:paraId="534B8752" w14:textId="77777777" w:rsidR="00446BEB" w:rsidRPr="00004F96" w:rsidRDefault="00446BEB" w:rsidP="00536F63"/>
    <w:sectPr w:rsidR="00446BEB" w:rsidRPr="00004F9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F9A5" w14:textId="77777777" w:rsidR="00EC5C7E" w:rsidRDefault="00EC5C7E">
      <w:r>
        <w:separator/>
      </w:r>
    </w:p>
  </w:endnote>
  <w:endnote w:type="continuationSeparator" w:id="0">
    <w:p w14:paraId="4D3FE60F" w14:textId="77777777" w:rsidR="00EC5C7E" w:rsidRDefault="00EC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D844" w14:textId="77777777" w:rsidR="00EC5C7E" w:rsidRDefault="00EC5C7E">
      <w:r>
        <w:separator/>
      </w:r>
    </w:p>
  </w:footnote>
  <w:footnote w:type="continuationSeparator" w:id="0">
    <w:p w14:paraId="5BE2A2F5" w14:textId="77777777" w:rsidR="00EC5C7E" w:rsidRDefault="00EC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389F2AB3"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1EB">
      <w:rPr>
        <w:rFonts w:ascii="Arial" w:hAnsi="Arial" w:cs="Arial"/>
        <w:b/>
        <w:noProof/>
        <w:sz w:val="18"/>
        <w:szCs w:val="18"/>
      </w:rPr>
      <w:t>3GPP TS 24.548 V17.6.0 (2025-03)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442">
      <w:rPr>
        <w:rFonts w:ascii="Arial" w:hAnsi="Arial" w:cs="Arial"/>
        <w:b/>
        <w:noProof/>
        <w:sz w:val="18"/>
        <w:szCs w:val="18"/>
      </w:rPr>
      <w:t>14</w:t>
    </w:r>
    <w:r>
      <w:rPr>
        <w:rFonts w:ascii="Arial" w:hAnsi="Arial" w:cs="Arial"/>
        <w:b/>
        <w:sz w:val="18"/>
        <w:szCs w:val="18"/>
      </w:rPr>
      <w:fldChar w:fldCharType="end"/>
    </w:r>
  </w:p>
  <w:p w14:paraId="6205D8D6" w14:textId="29A3861D"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1EB">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896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070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2938907">
    <w:abstractNumId w:val="11"/>
  </w:num>
  <w:num w:numId="4" w16cid:durableId="2130314055">
    <w:abstractNumId w:val="20"/>
  </w:num>
  <w:num w:numId="5" w16cid:durableId="1216356942">
    <w:abstractNumId w:val="19"/>
  </w:num>
  <w:num w:numId="6" w16cid:durableId="921335832">
    <w:abstractNumId w:val="21"/>
  </w:num>
  <w:num w:numId="7" w16cid:durableId="488643146">
    <w:abstractNumId w:val="9"/>
  </w:num>
  <w:num w:numId="8" w16cid:durableId="390079243">
    <w:abstractNumId w:val="7"/>
  </w:num>
  <w:num w:numId="9" w16cid:durableId="1097680661">
    <w:abstractNumId w:val="6"/>
  </w:num>
  <w:num w:numId="10" w16cid:durableId="448621146">
    <w:abstractNumId w:val="5"/>
  </w:num>
  <w:num w:numId="11" w16cid:durableId="1344091658">
    <w:abstractNumId w:val="4"/>
  </w:num>
  <w:num w:numId="12" w16cid:durableId="1428767011">
    <w:abstractNumId w:val="8"/>
  </w:num>
  <w:num w:numId="13" w16cid:durableId="378864796">
    <w:abstractNumId w:val="3"/>
  </w:num>
  <w:num w:numId="14" w16cid:durableId="475418527">
    <w:abstractNumId w:val="2"/>
  </w:num>
  <w:num w:numId="15" w16cid:durableId="904951784">
    <w:abstractNumId w:val="1"/>
  </w:num>
  <w:num w:numId="16" w16cid:durableId="1632053991">
    <w:abstractNumId w:val="0"/>
  </w:num>
  <w:num w:numId="17" w16cid:durableId="643315206">
    <w:abstractNumId w:val="16"/>
  </w:num>
  <w:num w:numId="18" w16cid:durableId="681668006">
    <w:abstractNumId w:val="17"/>
  </w:num>
  <w:num w:numId="19" w16cid:durableId="391780801">
    <w:abstractNumId w:val="13"/>
  </w:num>
  <w:num w:numId="20" w16cid:durableId="608775551">
    <w:abstractNumId w:val="15"/>
  </w:num>
  <w:num w:numId="21" w16cid:durableId="766927138">
    <w:abstractNumId w:val="18"/>
  </w:num>
  <w:num w:numId="22" w16cid:durableId="1398895810">
    <w:abstractNumId w:val="12"/>
  </w:num>
  <w:num w:numId="23" w16cid:durableId="4845930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70783"/>
    <w:rsid w:val="00080512"/>
    <w:rsid w:val="00094112"/>
    <w:rsid w:val="00096FEB"/>
    <w:rsid w:val="000C47C3"/>
    <w:rsid w:val="000D58AB"/>
    <w:rsid w:val="000E726B"/>
    <w:rsid w:val="000F54BE"/>
    <w:rsid w:val="00133525"/>
    <w:rsid w:val="00163720"/>
    <w:rsid w:val="0018615D"/>
    <w:rsid w:val="001A351D"/>
    <w:rsid w:val="001A4C42"/>
    <w:rsid w:val="001A660B"/>
    <w:rsid w:val="001A7420"/>
    <w:rsid w:val="001B6637"/>
    <w:rsid w:val="001C21C3"/>
    <w:rsid w:val="001C429D"/>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3E2EEF"/>
    <w:rsid w:val="0040294C"/>
    <w:rsid w:val="00423334"/>
    <w:rsid w:val="004345EC"/>
    <w:rsid w:val="00443EC0"/>
    <w:rsid w:val="00446BEB"/>
    <w:rsid w:val="00454DD1"/>
    <w:rsid w:val="00465515"/>
    <w:rsid w:val="0049469F"/>
    <w:rsid w:val="004A153F"/>
    <w:rsid w:val="004D3578"/>
    <w:rsid w:val="004D5A8F"/>
    <w:rsid w:val="004E213A"/>
    <w:rsid w:val="004E6C84"/>
    <w:rsid w:val="004F0988"/>
    <w:rsid w:val="004F11CD"/>
    <w:rsid w:val="004F3340"/>
    <w:rsid w:val="004F3648"/>
    <w:rsid w:val="005313ED"/>
    <w:rsid w:val="0053388B"/>
    <w:rsid w:val="00535773"/>
    <w:rsid w:val="00536F63"/>
    <w:rsid w:val="00543276"/>
    <w:rsid w:val="00543E6C"/>
    <w:rsid w:val="0055164B"/>
    <w:rsid w:val="00565087"/>
    <w:rsid w:val="00596340"/>
    <w:rsid w:val="00597B11"/>
    <w:rsid w:val="005B59D1"/>
    <w:rsid w:val="005C1CA1"/>
    <w:rsid w:val="005D2E01"/>
    <w:rsid w:val="005D7526"/>
    <w:rsid w:val="005E4BB2"/>
    <w:rsid w:val="00602AEA"/>
    <w:rsid w:val="006051EB"/>
    <w:rsid w:val="00614FDF"/>
    <w:rsid w:val="0062797C"/>
    <w:rsid w:val="0063543D"/>
    <w:rsid w:val="00643D11"/>
    <w:rsid w:val="00647114"/>
    <w:rsid w:val="00670734"/>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57141"/>
    <w:rsid w:val="00757789"/>
    <w:rsid w:val="00774DA4"/>
    <w:rsid w:val="00781F0F"/>
    <w:rsid w:val="00790D36"/>
    <w:rsid w:val="007B600E"/>
    <w:rsid w:val="007D654B"/>
    <w:rsid w:val="007F0F4A"/>
    <w:rsid w:val="008007B7"/>
    <w:rsid w:val="008028A4"/>
    <w:rsid w:val="00830747"/>
    <w:rsid w:val="0085682D"/>
    <w:rsid w:val="008768CA"/>
    <w:rsid w:val="00877C90"/>
    <w:rsid w:val="0088518C"/>
    <w:rsid w:val="008C384C"/>
    <w:rsid w:val="008F2040"/>
    <w:rsid w:val="0090271F"/>
    <w:rsid w:val="00902E23"/>
    <w:rsid w:val="009114D7"/>
    <w:rsid w:val="0091348E"/>
    <w:rsid w:val="00917CCB"/>
    <w:rsid w:val="009404A5"/>
    <w:rsid w:val="00942EC2"/>
    <w:rsid w:val="009459BA"/>
    <w:rsid w:val="0098556C"/>
    <w:rsid w:val="00992C37"/>
    <w:rsid w:val="009B40C3"/>
    <w:rsid w:val="009B690B"/>
    <w:rsid w:val="009F37B7"/>
    <w:rsid w:val="009F4C99"/>
    <w:rsid w:val="00A10F02"/>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15449"/>
    <w:rsid w:val="00B37370"/>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76AAF"/>
    <w:rsid w:val="00C80F1D"/>
    <w:rsid w:val="00C933A0"/>
    <w:rsid w:val="00C93F40"/>
    <w:rsid w:val="00CA3D0C"/>
    <w:rsid w:val="00D214D2"/>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90239"/>
    <w:rsid w:val="00EA15B0"/>
    <w:rsid w:val="00EA5EA7"/>
    <w:rsid w:val="00EC4A25"/>
    <w:rsid w:val="00EC5C7E"/>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CE48-ED43-4CCA-B295-4DB1D660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28215</Words>
  <Characters>160830</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188668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KK_MCC</cp:lastModifiedBy>
  <cp:revision>8</cp:revision>
  <cp:lastPrinted>2019-02-25T14:05:00Z</cp:lastPrinted>
  <dcterms:created xsi:type="dcterms:W3CDTF">2023-06-22T19:07:00Z</dcterms:created>
  <dcterms:modified xsi:type="dcterms:W3CDTF">2025-03-20T19:16:00Z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