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162CCED2"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843F4D">
              <w:t>18.</w:t>
            </w:r>
            <w:r w:rsidR="00564426">
              <w:rPr>
                <w:rFonts w:eastAsia="Malgun Gothic" w:hint="eastAsia"/>
                <w:lang w:eastAsia="ko-KR"/>
              </w:rPr>
              <w:t>1</w:t>
            </w:r>
            <w:r w:rsidRPr="00390A88">
              <w:t>.</w:t>
            </w:r>
            <w:bookmarkEnd w:id="3"/>
            <w:r w:rsidRPr="00390A88">
              <w:t>0</w:t>
            </w:r>
            <w:r>
              <w:t xml:space="preserve"> </w:t>
            </w:r>
            <w:r w:rsidRPr="00390A88">
              <w:rPr>
                <w:sz w:val="32"/>
              </w:rPr>
              <w:t>(</w:t>
            </w:r>
            <w:bookmarkStart w:id="4" w:name="issueDate"/>
            <w:r w:rsidR="00564426" w:rsidRPr="00390A88">
              <w:rPr>
                <w:sz w:val="32"/>
              </w:rPr>
              <w:t>20</w:t>
            </w:r>
            <w:r w:rsidR="00564426">
              <w:rPr>
                <w:sz w:val="32"/>
              </w:rPr>
              <w:t>2</w:t>
            </w:r>
            <w:r w:rsidR="00564426">
              <w:rPr>
                <w:rFonts w:hint="eastAsia"/>
                <w:sz w:val="32"/>
                <w:lang w:eastAsia="ko-KR"/>
              </w:rPr>
              <w:t>5</w:t>
            </w:r>
            <w:r w:rsidRPr="00390A88">
              <w:rPr>
                <w:sz w:val="32"/>
              </w:rPr>
              <w:t>-</w:t>
            </w:r>
            <w:bookmarkEnd w:id="4"/>
            <w:r w:rsidR="001F15D8">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2C7960CF"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C2370D">
              <w:rPr>
                <w:rStyle w:val="ZGSM"/>
              </w:rPr>
              <w:t>8</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8463871" w:rsidR="00C3210C" w:rsidRPr="00A46C68" w:rsidRDefault="00C3210C" w:rsidP="00BF1743">
            <w:pPr>
              <w:pStyle w:val="FP"/>
              <w:jc w:val="center"/>
              <w:rPr>
                <w:noProof/>
                <w:sz w:val="18"/>
              </w:rPr>
            </w:pPr>
            <w:r w:rsidRPr="00A46C68">
              <w:rPr>
                <w:noProof/>
                <w:sz w:val="18"/>
              </w:rPr>
              <w:t xml:space="preserve">© </w:t>
            </w:r>
            <w:r w:rsidR="00564426">
              <w:rPr>
                <w:noProof/>
                <w:sz w:val="18"/>
              </w:rPr>
              <w:t>202</w:t>
            </w:r>
            <w:r w:rsidR="00564426">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2E53229D" w14:textId="4E8E19A0" w:rsidR="00E31944"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31944">
        <w:rPr>
          <w:noProof/>
        </w:rPr>
        <w:t>Foreword</w:t>
      </w:r>
      <w:r w:rsidR="00E31944">
        <w:rPr>
          <w:noProof/>
        </w:rPr>
        <w:tab/>
      </w:r>
      <w:r w:rsidR="00E31944">
        <w:rPr>
          <w:noProof/>
        </w:rPr>
        <w:fldChar w:fldCharType="begin" w:fldLock="1"/>
      </w:r>
      <w:r w:rsidR="00E31944">
        <w:rPr>
          <w:noProof/>
        </w:rPr>
        <w:instrText xml:space="preserve"> PAGEREF _Toc193394090 \h </w:instrText>
      </w:r>
      <w:r w:rsidR="00E31944">
        <w:rPr>
          <w:noProof/>
        </w:rPr>
      </w:r>
      <w:r w:rsidR="00E31944">
        <w:rPr>
          <w:noProof/>
        </w:rPr>
        <w:fldChar w:fldCharType="separate"/>
      </w:r>
      <w:r w:rsidR="00E31944">
        <w:rPr>
          <w:noProof/>
        </w:rPr>
        <w:t>6</w:t>
      </w:r>
      <w:r w:rsidR="00E31944">
        <w:rPr>
          <w:noProof/>
        </w:rPr>
        <w:fldChar w:fldCharType="end"/>
      </w:r>
    </w:p>
    <w:p w14:paraId="46639BB4" w14:textId="7BC6B836"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_Toc193394091 \h </w:instrText>
      </w:r>
      <w:r>
        <w:rPr>
          <w:noProof/>
        </w:rPr>
      </w:r>
      <w:r>
        <w:rPr>
          <w:noProof/>
        </w:rPr>
        <w:fldChar w:fldCharType="separate"/>
      </w:r>
      <w:r>
        <w:rPr>
          <w:noProof/>
        </w:rPr>
        <w:t>8</w:t>
      </w:r>
      <w:r>
        <w:rPr>
          <w:noProof/>
        </w:rPr>
        <w:fldChar w:fldCharType="end"/>
      </w:r>
    </w:p>
    <w:p w14:paraId="76592AD8" w14:textId="376C0579"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_Toc193394092 \h </w:instrText>
      </w:r>
      <w:r>
        <w:rPr>
          <w:noProof/>
        </w:rPr>
      </w:r>
      <w:r>
        <w:rPr>
          <w:noProof/>
        </w:rPr>
        <w:fldChar w:fldCharType="separate"/>
      </w:r>
      <w:r>
        <w:rPr>
          <w:noProof/>
        </w:rPr>
        <w:t>8</w:t>
      </w:r>
      <w:r>
        <w:rPr>
          <w:noProof/>
        </w:rPr>
        <w:fldChar w:fldCharType="end"/>
      </w:r>
    </w:p>
    <w:p w14:paraId="55CD943B" w14:textId="2F6B9EF4"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_Toc193394093 \h </w:instrText>
      </w:r>
      <w:r>
        <w:rPr>
          <w:noProof/>
        </w:rPr>
      </w:r>
      <w:r>
        <w:rPr>
          <w:noProof/>
        </w:rPr>
        <w:fldChar w:fldCharType="separate"/>
      </w:r>
      <w:r>
        <w:rPr>
          <w:noProof/>
        </w:rPr>
        <w:t>9</w:t>
      </w:r>
      <w:r>
        <w:rPr>
          <w:noProof/>
        </w:rPr>
        <w:fldChar w:fldCharType="end"/>
      </w:r>
    </w:p>
    <w:p w14:paraId="4ABC8DB3" w14:textId="2BA740EB"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_Toc193394094 \h </w:instrText>
      </w:r>
      <w:r>
        <w:rPr>
          <w:noProof/>
        </w:rPr>
      </w:r>
      <w:r>
        <w:rPr>
          <w:noProof/>
        </w:rPr>
        <w:fldChar w:fldCharType="separate"/>
      </w:r>
      <w:r>
        <w:rPr>
          <w:noProof/>
        </w:rPr>
        <w:t>9</w:t>
      </w:r>
      <w:r>
        <w:rPr>
          <w:noProof/>
        </w:rPr>
        <w:fldChar w:fldCharType="end"/>
      </w:r>
    </w:p>
    <w:p w14:paraId="3E94E5F1" w14:textId="650537A3"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_Toc193394095 \h </w:instrText>
      </w:r>
      <w:r>
        <w:rPr>
          <w:noProof/>
        </w:rPr>
      </w:r>
      <w:r>
        <w:rPr>
          <w:noProof/>
        </w:rPr>
        <w:fldChar w:fldCharType="separate"/>
      </w:r>
      <w:r>
        <w:rPr>
          <w:noProof/>
        </w:rPr>
        <w:t>9</w:t>
      </w:r>
      <w:r>
        <w:rPr>
          <w:noProof/>
        </w:rPr>
        <w:fldChar w:fldCharType="end"/>
      </w:r>
    </w:p>
    <w:p w14:paraId="71462730" w14:textId="08DC29B5"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_Toc193394096 \h </w:instrText>
      </w:r>
      <w:r>
        <w:rPr>
          <w:noProof/>
        </w:rPr>
      </w:r>
      <w:r>
        <w:rPr>
          <w:noProof/>
        </w:rPr>
        <w:fldChar w:fldCharType="separate"/>
      </w:r>
      <w:r>
        <w:rPr>
          <w:noProof/>
        </w:rPr>
        <w:t>10</w:t>
      </w:r>
      <w:r>
        <w:rPr>
          <w:noProof/>
        </w:rPr>
        <w:fldChar w:fldCharType="end"/>
      </w:r>
    </w:p>
    <w:p w14:paraId="2B5A5812" w14:textId="660B264A"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_Toc193394097 \h </w:instrText>
      </w:r>
      <w:r>
        <w:rPr>
          <w:noProof/>
        </w:rPr>
      </w:r>
      <w:r>
        <w:rPr>
          <w:noProof/>
        </w:rPr>
        <w:fldChar w:fldCharType="separate"/>
      </w:r>
      <w:r>
        <w:rPr>
          <w:noProof/>
        </w:rPr>
        <w:t>10</w:t>
      </w:r>
      <w:r>
        <w:rPr>
          <w:noProof/>
        </w:rPr>
        <w:fldChar w:fldCharType="end"/>
      </w:r>
    </w:p>
    <w:p w14:paraId="43F1794A" w14:textId="30569D9A"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SEAL configuration management client (SCM-C)</w:t>
      </w:r>
      <w:r>
        <w:rPr>
          <w:noProof/>
        </w:rPr>
        <w:tab/>
      </w:r>
      <w:r>
        <w:rPr>
          <w:noProof/>
        </w:rPr>
        <w:fldChar w:fldCharType="begin" w:fldLock="1"/>
      </w:r>
      <w:r>
        <w:rPr>
          <w:noProof/>
        </w:rPr>
        <w:instrText xml:space="preserve"> PAGEREF _Toc193394098 \h </w:instrText>
      </w:r>
      <w:r>
        <w:rPr>
          <w:noProof/>
        </w:rPr>
      </w:r>
      <w:r>
        <w:rPr>
          <w:noProof/>
        </w:rPr>
        <w:fldChar w:fldCharType="separate"/>
      </w:r>
      <w:r>
        <w:rPr>
          <w:noProof/>
        </w:rPr>
        <w:t>10</w:t>
      </w:r>
      <w:r>
        <w:rPr>
          <w:noProof/>
        </w:rPr>
        <w:fldChar w:fldCharType="end"/>
      </w:r>
    </w:p>
    <w:p w14:paraId="21C6E20D" w14:textId="0ABB7EFE"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SEAL configuration management server (SCM-S)</w:t>
      </w:r>
      <w:r>
        <w:rPr>
          <w:noProof/>
        </w:rPr>
        <w:tab/>
      </w:r>
      <w:r>
        <w:rPr>
          <w:noProof/>
        </w:rPr>
        <w:fldChar w:fldCharType="begin" w:fldLock="1"/>
      </w:r>
      <w:r>
        <w:rPr>
          <w:noProof/>
        </w:rPr>
        <w:instrText xml:space="preserve"> PAGEREF _Toc193394099 \h </w:instrText>
      </w:r>
      <w:r>
        <w:rPr>
          <w:noProof/>
        </w:rPr>
      </w:r>
      <w:r>
        <w:rPr>
          <w:noProof/>
        </w:rPr>
        <w:fldChar w:fldCharType="separate"/>
      </w:r>
      <w:r>
        <w:rPr>
          <w:noProof/>
        </w:rPr>
        <w:t>11</w:t>
      </w:r>
      <w:r>
        <w:rPr>
          <w:noProof/>
        </w:rPr>
        <w:fldChar w:fldCharType="end"/>
      </w:r>
    </w:p>
    <w:p w14:paraId="65DAE237" w14:textId="5A0F4610"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_Toc193394100 \h </w:instrText>
      </w:r>
      <w:r>
        <w:rPr>
          <w:noProof/>
        </w:rPr>
      </w:r>
      <w:r>
        <w:rPr>
          <w:noProof/>
        </w:rPr>
        <w:fldChar w:fldCharType="separate"/>
      </w:r>
      <w:r>
        <w:rPr>
          <w:noProof/>
        </w:rPr>
        <w:t>12</w:t>
      </w:r>
      <w:r>
        <w:rPr>
          <w:noProof/>
        </w:rPr>
        <w:fldChar w:fldCharType="end"/>
      </w:r>
    </w:p>
    <w:p w14:paraId="19253B7D" w14:textId="70432A23"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_Toc193394101 \h </w:instrText>
      </w:r>
      <w:r>
        <w:rPr>
          <w:noProof/>
        </w:rPr>
      </w:r>
      <w:r>
        <w:rPr>
          <w:noProof/>
        </w:rPr>
        <w:fldChar w:fldCharType="separate"/>
      </w:r>
      <w:r>
        <w:rPr>
          <w:noProof/>
        </w:rPr>
        <w:t>12</w:t>
      </w:r>
      <w:r>
        <w:rPr>
          <w:noProof/>
        </w:rPr>
        <w:fldChar w:fldCharType="end"/>
      </w:r>
    </w:p>
    <w:p w14:paraId="4467E647" w14:textId="3893F5B2"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_Toc193394102 \h </w:instrText>
      </w:r>
      <w:r>
        <w:rPr>
          <w:noProof/>
        </w:rPr>
      </w:r>
      <w:r>
        <w:rPr>
          <w:noProof/>
        </w:rPr>
        <w:fldChar w:fldCharType="separate"/>
      </w:r>
      <w:r>
        <w:rPr>
          <w:noProof/>
        </w:rPr>
        <w:t>12</w:t>
      </w:r>
      <w:r>
        <w:rPr>
          <w:noProof/>
        </w:rPr>
        <w:fldChar w:fldCharType="end"/>
      </w:r>
    </w:p>
    <w:p w14:paraId="60FA10A7" w14:textId="1B76685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_Toc193394103 \h </w:instrText>
      </w:r>
      <w:r>
        <w:rPr>
          <w:noProof/>
        </w:rPr>
      </w:r>
      <w:r>
        <w:rPr>
          <w:noProof/>
        </w:rPr>
        <w:fldChar w:fldCharType="separate"/>
      </w:r>
      <w:r>
        <w:rPr>
          <w:noProof/>
        </w:rPr>
        <w:t>12</w:t>
      </w:r>
      <w:r>
        <w:rPr>
          <w:noProof/>
        </w:rPr>
        <w:fldChar w:fldCharType="end"/>
      </w:r>
    </w:p>
    <w:p w14:paraId="745DAEDB" w14:textId="2EDEA90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_Toc193394104 \h </w:instrText>
      </w:r>
      <w:r>
        <w:rPr>
          <w:noProof/>
        </w:rPr>
      </w:r>
      <w:r>
        <w:rPr>
          <w:noProof/>
        </w:rPr>
        <w:fldChar w:fldCharType="separate"/>
      </w:r>
      <w:r>
        <w:rPr>
          <w:noProof/>
        </w:rPr>
        <w:t>12</w:t>
      </w:r>
      <w:r>
        <w:rPr>
          <w:noProof/>
        </w:rPr>
        <w:fldChar w:fldCharType="end"/>
      </w:r>
    </w:p>
    <w:p w14:paraId="4909FFBE" w14:textId="0E9B9E5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_Toc193394105 \h </w:instrText>
      </w:r>
      <w:r>
        <w:rPr>
          <w:noProof/>
        </w:rPr>
      </w:r>
      <w:r>
        <w:rPr>
          <w:noProof/>
        </w:rPr>
        <w:fldChar w:fldCharType="separate"/>
      </w:r>
      <w:r>
        <w:rPr>
          <w:noProof/>
        </w:rPr>
        <w:t>12</w:t>
      </w:r>
      <w:r>
        <w:rPr>
          <w:noProof/>
        </w:rPr>
        <w:fldChar w:fldCharType="end"/>
      </w:r>
    </w:p>
    <w:p w14:paraId="1FA5035A" w14:textId="18B5028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_Toc193394106 \h </w:instrText>
      </w:r>
      <w:r>
        <w:rPr>
          <w:noProof/>
        </w:rPr>
      </w:r>
      <w:r>
        <w:rPr>
          <w:noProof/>
        </w:rPr>
        <w:fldChar w:fldCharType="separate"/>
      </w:r>
      <w:r>
        <w:rPr>
          <w:noProof/>
        </w:rPr>
        <w:t>12</w:t>
      </w:r>
      <w:r>
        <w:rPr>
          <w:noProof/>
        </w:rPr>
        <w:fldChar w:fldCharType="end"/>
      </w:r>
    </w:p>
    <w:p w14:paraId="187E59AE" w14:textId="052E934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_Toc193394107 \h </w:instrText>
      </w:r>
      <w:r>
        <w:rPr>
          <w:noProof/>
        </w:rPr>
      </w:r>
      <w:r>
        <w:rPr>
          <w:noProof/>
        </w:rPr>
        <w:fldChar w:fldCharType="separate"/>
      </w:r>
      <w:r>
        <w:rPr>
          <w:noProof/>
        </w:rPr>
        <w:t>12</w:t>
      </w:r>
      <w:r>
        <w:rPr>
          <w:noProof/>
        </w:rPr>
        <w:fldChar w:fldCharType="end"/>
      </w:r>
    </w:p>
    <w:p w14:paraId="424334B7" w14:textId="660044B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_Toc193394108 \h </w:instrText>
      </w:r>
      <w:r>
        <w:rPr>
          <w:noProof/>
        </w:rPr>
      </w:r>
      <w:r>
        <w:rPr>
          <w:noProof/>
        </w:rPr>
        <w:fldChar w:fldCharType="separate"/>
      </w:r>
      <w:r>
        <w:rPr>
          <w:noProof/>
        </w:rPr>
        <w:t>12</w:t>
      </w:r>
      <w:r>
        <w:rPr>
          <w:noProof/>
        </w:rPr>
        <w:fldChar w:fldCharType="end"/>
      </w:r>
    </w:p>
    <w:p w14:paraId="274A156B" w14:textId="015E812F"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_Toc193394109 \h </w:instrText>
      </w:r>
      <w:r>
        <w:rPr>
          <w:noProof/>
        </w:rPr>
      </w:r>
      <w:r>
        <w:rPr>
          <w:noProof/>
        </w:rPr>
        <w:fldChar w:fldCharType="separate"/>
      </w:r>
      <w:r>
        <w:rPr>
          <w:noProof/>
        </w:rPr>
        <w:t>14</w:t>
      </w:r>
      <w:r>
        <w:rPr>
          <w:noProof/>
        </w:rPr>
        <w:fldChar w:fldCharType="end"/>
      </w:r>
    </w:p>
    <w:p w14:paraId="6024618B" w14:textId="0234B609"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_Toc193394110 \h </w:instrText>
      </w:r>
      <w:r>
        <w:rPr>
          <w:noProof/>
        </w:rPr>
      </w:r>
      <w:r>
        <w:rPr>
          <w:noProof/>
        </w:rPr>
        <w:fldChar w:fldCharType="separate"/>
      </w:r>
      <w:r>
        <w:rPr>
          <w:noProof/>
        </w:rPr>
        <w:t>15</w:t>
      </w:r>
      <w:r>
        <w:rPr>
          <w:noProof/>
        </w:rPr>
        <w:fldChar w:fldCharType="end"/>
      </w:r>
    </w:p>
    <w:p w14:paraId="6EBEE9C2" w14:textId="4AEE631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_Toc193394111 \h </w:instrText>
      </w:r>
      <w:r>
        <w:rPr>
          <w:noProof/>
        </w:rPr>
      </w:r>
      <w:r>
        <w:rPr>
          <w:noProof/>
        </w:rPr>
        <w:fldChar w:fldCharType="separate"/>
      </w:r>
      <w:r>
        <w:rPr>
          <w:noProof/>
        </w:rPr>
        <w:t>16</w:t>
      </w:r>
      <w:r>
        <w:rPr>
          <w:noProof/>
        </w:rPr>
        <w:fldChar w:fldCharType="end"/>
      </w:r>
    </w:p>
    <w:p w14:paraId="2D1AB6A2" w14:textId="04F4C8A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_Toc193394112 \h </w:instrText>
      </w:r>
      <w:r>
        <w:rPr>
          <w:noProof/>
        </w:rPr>
      </w:r>
      <w:r>
        <w:rPr>
          <w:noProof/>
        </w:rPr>
        <w:fldChar w:fldCharType="separate"/>
      </w:r>
      <w:r>
        <w:rPr>
          <w:noProof/>
        </w:rPr>
        <w:t>16</w:t>
      </w:r>
      <w:r>
        <w:rPr>
          <w:noProof/>
        </w:rPr>
        <w:fldChar w:fldCharType="end"/>
      </w:r>
    </w:p>
    <w:p w14:paraId="74DD21C4" w14:textId="17F57CA9"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_Toc193394113 \h </w:instrText>
      </w:r>
      <w:r>
        <w:rPr>
          <w:noProof/>
        </w:rPr>
      </w:r>
      <w:r>
        <w:rPr>
          <w:noProof/>
        </w:rPr>
        <w:fldChar w:fldCharType="separate"/>
      </w:r>
      <w:r>
        <w:rPr>
          <w:noProof/>
        </w:rPr>
        <w:t>16</w:t>
      </w:r>
      <w:r>
        <w:rPr>
          <w:noProof/>
        </w:rPr>
        <w:fldChar w:fldCharType="end"/>
      </w:r>
    </w:p>
    <w:p w14:paraId="62654FE4" w14:textId="33133B1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_Toc193394114 \h </w:instrText>
      </w:r>
      <w:r>
        <w:rPr>
          <w:noProof/>
        </w:rPr>
      </w:r>
      <w:r>
        <w:rPr>
          <w:noProof/>
        </w:rPr>
        <w:fldChar w:fldCharType="separate"/>
      </w:r>
      <w:r>
        <w:rPr>
          <w:noProof/>
        </w:rPr>
        <w:t>17</w:t>
      </w:r>
      <w:r>
        <w:rPr>
          <w:noProof/>
        </w:rPr>
        <w:fldChar w:fldCharType="end"/>
      </w:r>
    </w:p>
    <w:p w14:paraId="63B6C90C" w14:textId="1ABC367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254047">
        <w:rPr>
          <w:noProof/>
          <w:lang w:val="nl-NL" w:eastAsia="zh-CN"/>
        </w:rPr>
        <w:t>VAL UE</w:t>
      </w:r>
      <w:r w:rsidRPr="00254047">
        <w:rPr>
          <w:noProof/>
          <w:lang w:val="nl-NL"/>
        </w:rPr>
        <w:t xml:space="preserve"> configuration data</w:t>
      </w:r>
      <w:r>
        <w:rPr>
          <w:noProof/>
        </w:rPr>
        <w:tab/>
      </w:r>
      <w:r>
        <w:rPr>
          <w:noProof/>
        </w:rPr>
        <w:fldChar w:fldCharType="begin" w:fldLock="1"/>
      </w:r>
      <w:r>
        <w:rPr>
          <w:noProof/>
        </w:rPr>
        <w:instrText xml:space="preserve"> PAGEREF _Toc193394115 \h </w:instrText>
      </w:r>
      <w:r>
        <w:rPr>
          <w:noProof/>
        </w:rPr>
      </w:r>
      <w:r>
        <w:rPr>
          <w:noProof/>
        </w:rPr>
        <w:fldChar w:fldCharType="separate"/>
      </w:r>
      <w:r>
        <w:rPr>
          <w:noProof/>
        </w:rPr>
        <w:t>17</w:t>
      </w:r>
      <w:r>
        <w:rPr>
          <w:noProof/>
        </w:rPr>
        <w:fldChar w:fldCharType="end"/>
      </w:r>
    </w:p>
    <w:p w14:paraId="764BCEC9" w14:textId="44440FF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_Toc193394116 \h </w:instrText>
      </w:r>
      <w:r>
        <w:rPr>
          <w:noProof/>
        </w:rPr>
      </w:r>
      <w:r>
        <w:rPr>
          <w:noProof/>
        </w:rPr>
        <w:fldChar w:fldCharType="separate"/>
      </w:r>
      <w:r>
        <w:rPr>
          <w:noProof/>
        </w:rPr>
        <w:t>17</w:t>
      </w:r>
      <w:r>
        <w:rPr>
          <w:noProof/>
        </w:rPr>
        <w:fldChar w:fldCharType="end"/>
      </w:r>
    </w:p>
    <w:p w14:paraId="5548F7C5" w14:textId="573E22F0"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_Toc193394117 \h </w:instrText>
      </w:r>
      <w:r>
        <w:rPr>
          <w:noProof/>
        </w:rPr>
      </w:r>
      <w:r>
        <w:rPr>
          <w:noProof/>
        </w:rPr>
        <w:fldChar w:fldCharType="separate"/>
      </w:r>
      <w:r>
        <w:rPr>
          <w:noProof/>
        </w:rPr>
        <w:t>17</w:t>
      </w:r>
      <w:r>
        <w:rPr>
          <w:noProof/>
        </w:rPr>
        <w:fldChar w:fldCharType="end"/>
      </w:r>
    </w:p>
    <w:p w14:paraId="6B56190E" w14:textId="7E0C3E1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_Toc193394118 \h </w:instrText>
      </w:r>
      <w:r>
        <w:rPr>
          <w:noProof/>
        </w:rPr>
      </w:r>
      <w:r>
        <w:rPr>
          <w:noProof/>
        </w:rPr>
        <w:fldChar w:fldCharType="separate"/>
      </w:r>
      <w:r>
        <w:rPr>
          <w:noProof/>
        </w:rPr>
        <w:t>18</w:t>
      </w:r>
      <w:r>
        <w:rPr>
          <w:noProof/>
        </w:rPr>
        <w:fldChar w:fldCharType="end"/>
      </w:r>
    </w:p>
    <w:p w14:paraId="610C1BC7" w14:textId="0153AB2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_Toc193394119 \h </w:instrText>
      </w:r>
      <w:r>
        <w:rPr>
          <w:noProof/>
        </w:rPr>
      </w:r>
      <w:r>
        <w:rPr>
          <w:noProof/>
        </w:rPr>
        <w:fldChar w:fldCharType="separate"/>
      </w:r>
      <w:r>
        <w:rPr>
          <w:noProof/>
        </w:rPr>
        <w:t>18</w:t>
      </w:r>
      <w:r>
        <w:rPr>
          <w:noProof/>
        </w:rPr>
        <w:fldChar w:fldCharType="end"/>
      </w:r>
    </w:p>
    <w:p w14:paraId="28929E80" w14:textId="7537EBE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254047">
        <w:rPr>
          <w:noProof/>
          <w:lang w:val="nl-NL"/>
        </w:rPr>
        <w:t>VAL user profile data</w:t>
      </w:r>
      <w:r>
        <w:rPr>
          <w:noProof/>
        </w:rPr>
        <w:tab/>
      </w:r>
      <w:r>
        <w:rPr>
          <w:noProof/>
        </w:rPr>
        <w:fldChar w:fldCharType="begin" w:fldLock="1"/>
      </w:r>
      <w:r>
        <w:rPr>
          <w:noProof/>
        </w:rPr>
        <w:instrText xml:space="preserve"> PAGEREF _Toc193394120 \h </w:instrText>
      </w:r>
      <w:r>
        <w:rPr>
          <w:noProof/>
        </w:rPr>
      </w:r>
      <w:r>
        <w:rPr>
          <w:noProof/>
        </w:rPr>
        <w:fldChar w:fldCharType="separate"/>
      </w:r>
      <w:r>
        <w:rPr>
          <w:noProof/>
        </w:rPr>
        <w:t>19</w:t>
      </w:r>
      <w:r>
        <w:rPr>
          <w:noProof/>
        </w:rPr>
        <w:fldChar w:fldCharType="end"/>
      </w:r>
    </w:p>
    <w:p w14:paraId="1BD75BFC" w14:textId="309ACC5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_Toc193394121 \h </w:instrText>
      </w:r>
      <w:r>
        <w:rPr>
          <w:noProof/>
        </w:rPr>
      </w:r>
      <w:r>
        <w:rPr>
          <w:noProof/>
        </w:rPr>
        <w:fldChar w:fldCharType="separate"/>
      </w:r>
      <w:r>
        <w:rPr>
          <w:noProof/>
        </w:rPr>
        <w:t>19</w:t>
      </w:r>
      <w:r>
        <w:rPr>
          <w:noProof/>
        </w:rPr>
        <w:fldChar w:fldCharType="end"/>
      </w:r>
    </w:p>
    <w:p w14:paraId="2FF090F7" w14:textId="7E9A69D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_Toc193394122 \h </w:instrText>
      </w:r>
      <w:r>
        <w:rPr>
          <w:noProof/>
        </w:rPr>
      </w:r>
      <w:r>
        <w:rPr>
          <w:noProof/>
        </w:rPr>
        <w:fldChar w:fldCharType="separate"/>
      </w:r>
      <w:r>
        <w:rPr>
          <w:noProof/>
        </w:rPr>
        <w:t>19</w:t>
      </w:r>
      <w:r>
        <w:rPr>
          <w:noProof/>
        </w:rPr>
        <w:fldChar w:fldCharType="end"/>
      </w:r>
    </w:p>
    <w:p w14:paraId="3AF612F8" w14:textId="32D8C25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_Toc193394123 \h </w:instrText>
      </w:r>
      <w:r>
        <w:rPr>
          <w:noProof/>
        </w:rPr>
      </w:r>
      <w:r>
        <w:rPr>
          <w:noProof/>
        </w:rPr>
        <w:fldChar w:fldCharType="separate"/>
      </w:r>
      <w:r>
        <w:rPr>
          <w:noProof/>
        </w:rPr>
        <w:t>19</w:t>
      </w:r>
      <w:r>
        <w:rPr>
          <w:noProof/>
        </w:rPr>
        <w:fldChar w:fldCharType="end"/>
      </w:r>
    </w:p>
    <w:p w14:paraId="0D4299A0" w14:textId="29832ED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_Toc193394124 \h </w:instrText>
      </w:r>
      <w:r>
        <w:rPr>
          <w:noProof/>
        </w:rPr>
      </w:r>
      <w:r>
        <w:rPr>
          <w:noProof/>
        </w:rPr>
        <w:fldChar w:fldCharType="separate"/>
      </w:r>
      <w:r>
        <w:rPr>
          <w:noProof/>
        </w:rPr>
        <w:t>19</w:t>
      </w:r>
      <w:r>
        <w:rPr>
          <w:noProof/>
        </w:rPr>
        <w:fldChar w:fldCharType="end"/>
      </w:r>
    </w:p>
    <w:p w14:paraId="4F0C4752" w14:textId="40106DB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254047">
        <w:rPr>
          <w:noProof/>
          <w:lang w:val="nl-NL"/>
        </w:rPr>
        <w:t>Up</w:t>
      </w:r>
      <w:r w:rsidRPr="00254047">
        <w:rPr>
          <w:noProof/>
          <w:lang w:val="nl-NL" w:eastAsia="zh-CN"/>
        </w:rPr>
        <w:t>date</w:t>
      </w:r>
      <w:r w:rsidRPr="00254047">
        <w:rPr>
          <w:noProof/>
          <w:lang w:val="nl-NL"/>
        </w:rPr>
        <w:t xml:space="preserve"> </w:t>
      </w:r>
      <w:r w:rsidRPr="00254047">
        <w:rPr>
          <w:noProof/>
          <w:lang w:val="nl-NL" w:eastAsia="zh-CN"/>
        </w:rPr>
        <w:t>VAL user</w:t>
      </w:r>
      <w:r w:rsidRPr="00254047">
        <w:rPr>
          <w:noProof/>
          <w:lang w:val="nl-NL"/>
        </w:rPr>
        <w:t xml:space="preserve"> profile data</w:t>
      </w:r>
      <w:r>
        <w:rPr>
          <w:noProof/>
        </w:rPr>
        <w:tab/>
      </w:r>
      <w:r>
        <w:rPr>
          <w:noProof/>
        </w:rPr>
        <w:fldChar w:fldCharType="begin" w:fldLock="1"/>
      </w:r>
      <w:r>
        <w:rPr>
          <w:noProof/>
        </w:rPr>
        <w:instrText xml:space="preserve"> PAGEREF _Toc193394125 \h </w:instrText>
      </w:r>
      <w:r>
        <w:rPr>
          <w:noProof/>
        </w:rPr>
      </w:r>
      <w:r>
        <w:rPr>
          <w:noProof/>
        </w:rPr>
        <w:fldChar w:fldCharType="separate"/>
      </w:r>
      <w:r>
        <w:rPr>
          <w:noProof/>
        </w:rPr>
        <w:t>20</w:t>
      </w:r>
      <w:r>
        <w:rPr>
          <w:noProof/>
        </w:rPr>
        <w:fldChar w:fldCharType="end"/>
      </w:r>
    </w:p>
    <w:p w14:paraId="2518F779" w14:textId="765FEB3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_Toc193394126 \h </w:instrText>
      </w:r>
      <w:r>
        <w:rPr>
          <w:noProof/>
        </w:rPr>
      </w:r>
      <w:r>
        <w:rPr>
          <w:noProof/>
        </w:rPr>
        <w:fldChar w:fldCharType="separate"/>
      </w:r>
      <w:r>
        <w:rPr>
          <w:noProof/>
        </w:rPr>
        <w:t>20</w:t>
      </w:r>
      <w:r>
        <w:rPr>
          <w:noProof/>
        </w:rPr>
        <w:fldChar w:fldCharType="end"/>
      </w:r>
    </w:p>
    <w:p w14:paraId="49DA98E6" w14:textId="0FDDCD35"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_Toc193394127 \h </w:instrText>
      </w:r>
      <w:r>
        <w:rPr>
          <w:noProof/>
        </w:rPr>
      </w:r>
      <w:r>
        <w:rPr>
          <w:noProof/>
        </w:rPr>
        <w:fldChar w:fldCharType="separate"/>
      </w:r>
      <w:r>
        <w:rPr>
          <w:noProof/>
        </w:rPr>
        <w:t>20</w:t>
      </w:r>
      <w:r>
        <w:rPr>
          <w:noProof/>
        </w:rPr>
        <w:fldChar w:fldCharType="end"/>
      </w:r>
    </w:p>
    <w:p w14:paraId="62289561" w14:textId="10EBFF4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_Toc193394128 \h </w:instrText>
      </w:r>
      <w:r>
        <w:rPr>
          <w:noProof/>
        </w:rPr>
      </w:r>
      <w:r>
        <w:rPr>
          <w:noProof/>
        </w:rPr>
        <w:fldChar w:fldCharType="separate"/>
      </w:r>
      <w:r>
        <w:rPr>
          <w:noProof/>
        </w:rPr>
        <w:t>21</w:t>
      </w:r>
      <w:r>
        <w:rPr>
          <w:noProof/>
        </w:rPr>
        <w:fldChar w:fldCharType="end"/>
      </w:r>
    </w:p>
    <w:p w14:paraId="49F7A4AC" w14:textId="3AB0031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_Toc193394129 \h </w:instrText>
      </w:r>
      <w:r>
        <w:rPr>
          <w:noProof/>
        </w:rPr>
      </w:r>
      <w:r>
        <w:rPr>
          <w:noProof/>
        </w:rPr>
        <w:fldChar w:fldCharType="separate"/>
      </w:r>
      <w:r>
        <w:rPr>
          <w:noProof/>
        </w:rPr>
        <w:t>21</w:t>
      </w:r>
      <w:r>
        <w:rPr>
          <w:noProof/>
        </w:rPr>
        <w:fldChar w:fldCharType="end"/>
      </w:r>
    </w:p>
    <w:p w14:paraId="3C752CAE" w14:textId="117AE4B5"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_Toc193394130 \h </w:instrText>
      </w:r>
      <w:r>
        <w:rPr>
          <w:noProof/>
        </w:rPr>
      </w:r>
      <w:r>
        <w:rPr>
          <w:noProof/>
        </w:rPr>
        <w:fldChar w:fldCharType="separate"/>
      </w:r>
      <w:r>
        <w:rPr>
          <w:noProof/>
        </w:rPr>
        <w:t>21</w:t>
      </w:r>
      <w:r>
        <w:rPr>
          <w:noProof/>
        </w:rPr>
        <w:fldChar w:fldCharType="end"/>
      </w:r>
    </w:p>
    <w:p w14:paraId="763FF303" w14:textId="33DF75F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_Toc193394131 \h </w:instrText>
      </w:r>
      <w:r>
        <w:rPr>
          <w:noProof/>
        </w:rPr>
      </w:r>
      <w:r>
        <w:rPr>
          <w:noProof/>
        </w:rPr>
        <w:fldChar w:fldCharType="separate"/>
      </w:r>
      <w:r>
        <w:rPr>
          <w:noProof/>
        </w:rPr>
        <w:t>22</w:t>
      </w:r>
      <w:r>
        <w:rPr>
          <w:noProof/>
        </w:rPr>
        <w:fldChar w:fldCharType="end"/>
      </w:r>
    </w:p>
    <w:p w14:paraId="0E5AB833" w14:textId="64968E16"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_Toc193394132 \h </w:instrText>
      </w:r>
      <w:r>
        <w:rPr>
          <w:noProof/>
        </w:rPr>
      </w:r>
      <w:r>
        <w:rPr>
          <w:noProof/>
        </w:rPr>
        <w:fldChar w:fldCharType="separate"/>
      </w:r>
      <w:r>
        <w:rPr>
          <w:noProof/>
        </w:rPr>
        <w:t>22</w:t>
      </w:r>
      <w:r>
        <w:rPr>
          <w:noProof/>
        </w:rPr>
        <w:fldChar w:fldCharType="end"/>
      </w:r>
    </w:p>
    <w:p w14:paraId="4959249D" w14:textId="11E9DBF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_Toc193394133 \h </w:instrText>
      </w:r>
      <w:r>
        <w:rPr>
          <w:noProof/>
        </w:rPr>
      </w:r>
      <w:r>
        <w:rPr>
          <w:noProof/>
        </w:rPr>
        <w:fldChar w:fldCharType="separate"/>
      </w:r>
      <w:r>
        <w:rPr>
          <w:noProof/>
        </w:rPr>
        <w:t>22</w:t>
      </w:r>
      <w:r>
        <w:rPr>
          <w:noProof/>
        </w:rPr>
        <w:fldChar w:fldCharType="end"/>
      </w:r>
    </w:p>
    <w:p w14:paraId="7BDE7BB0" w14:textId="21027B11"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_Toc193394134 \h </w:instrText>
      </w:r>
      <w:r>
        <w:rPr>
          <w:noProof/>
        </w:rPr>
      </w:r>
      <w:r>
        <w:rPr>
          <w:noProof/>
        </w:rPr>
        <w:fldChar w:fldCharType="separate"/>
      </w:r>
      <w:r>
        <w:rPr>
          <w:noProof/>
        </w:rPr>
        <w:t>22</w:t>
      </w:r>
      <w:r>
        <w:rPr>
          <w:noProof/>
        </w:rPr>
        <w:fldChar w:fldCharType="end"/>
      </w:r>
    </w:p>
    <w:p w14:paraId="213C1B48" w14:textId="08C2882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_Toc193394135 \h </w:instrText>
      </w:r>
      <w:r>
        <w:rPr>
          <w:noProof/>
        </w:rPr>
      </w:r>
      <w:r>
        <w:rPr>
          <w:noProof/>
        </w:rPr>
        <w:fldChar w:fldCharType="separate"/>
      </w:r>
      <w:r>
        <w:rPr>
          <w:noProof/>
        </w:rPr>
        <w:t>22</w:t>
      </w:r>
      <w:r>
        <w:rPr>
          <w:noProof/>
        </w:rPr>
        <w:fldChar w:fldCharType="end"/>
      </w:r>
    </w:p>
    <w:p w14:paraId="19EF54E0" w14:textId="2576401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XML Schema</w:t>
      </w:r>
      <w:r>
        <w:rPr>
          <w:noProof/>
        </w:rPr>
        <w:tab/>
      </w:r>
      <w:r>
        <w:rPr>
          <w:noProof/>
        </w:rPr>
        <w:fldChar w:fldCharType="begin" w:fldLock="1"/>
      </w:r>
      <w:r>
        <w:rPr>
          <w:noProof/>
        </w:rPr>
        <w:instrText xml:space="preserve"> PAGEREF _Toc193394136 \h </w:instrText>
      </w:r>
      <w:r>
        <w:rPr>
          <w:noProof/>
        </w:rPr>
      </w:r>
      <w:r>
        <w:rPr>
          <w:noProof/>
        </w:rPr>
        <w:fldChar w:fldCharType="separate"/>
      </w:r>
      <w:r>
        <w:rPr>
          <w:noProof/>
        </w:rPr>
        <w:t>22</w:t>
      </w:r>
      <w:r>
        <w:rPr>
          <w:noProof/>
        </w:rPr>
        <w:fldChar w:fldCharType="end"/>
      </w:r>
    </w:p>
    <w:p w14:paraId="0D97E64D" w14:textId="635F6930"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_Toc193394137 \h </w:instrText>
      </w:r>
      <w:r>
        <w:rPr>
          <w:noProof/>
        </w:rPr>
      </w:r>
      <w:r>
        <w:rPr>
          <w:noProof/>
        </w:rPr>
        <w:fldChar w:fldCharType="separate"/>
      </w:r>
      <w:r>
        <w:rPr>
          <w:noProof/>
        </w:rPr>
        <w:t>23</w:t>
      </w:r>
      <w:r>
        <w:rPr>
          <w:noProof/>
        </w:rPr>
        <w:fldChar w:fldCharType="end"/>
      </w:r>
    </w:p>
    <w:p w14:paraId="176AD20B" w14:textId="27F02D9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_Toc193394138 \h </w:instrText>
      </w:r>
      <w:r>
        <w:rPr>
          <w:noProof/>
        </w:rPr>
      </w:r>
      <w:r>
        <w:rPr>
          <w:noProof/>
        </w:rPr>
        <w:fldChar w:fldCharType="separate"/>
      </w:r>
      <w:r>
        <w:rPr>
          <w:noProof/>
        </w:rPr>
        <w:t>23</w:t>
      </w:r>
      <w:r>
        <w:rPr>
          <w:noProof/>
        </w:rPr>
        <w:fldChar w:fldCharType="end"/>
      </w:r>
    </w:p>
    <w:p w14:paraId="7808C111" w14:textId="15DD764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_Toc193394139 \h </w:instrText>
      </w:r>
      <w:r>
        <w:rPr>
          <w:noProof/>
        </w:rPr>
      </w:r>
      <w:r>
        <w:rPr>
          <w:noProof/>
        </w:rPr>
        <w:fldChar w:fldCharType="separate"/>
      </w:r>
      <w:r>
        <w:rPr>
          <w:noProof/>
        </w:rPr>
        <w:t>23</w:t>
      </w:r>
      <w:r>
        <w:rPr>
          <w:noProof/>
        </w:rPr>
        <w:fldChar w:fldCharType="end"/>
      </w:r>
    </w:p>
    <w:p w14:paraId="02E3978D" w14:textId="58343FAC"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_Toc193394140 \h </w:instrText>
      </w:r>
      <w:r>
        <w:rPr>
          <w:noProof/>
        </w:rPr>
      </w:r>
      <w:r>
        <w:rPr>
          <w:noProof/>
        </w:rPr>
        <w:fldChar w:fldCharType="separate"/>
      </w:r>
      <w:r>
        <w:rPr>
          <w:noProof/>
        </w:rPr>
        <w:t>25</w:t>
      </w:r>
      <w:r>
        <w:rPr>
          <w:noProof/>
        </w:rPr>
        <w:fldChar w:fldCharType="end"/>
      </w:r>
    </w:p>
    <w:p w14:paraId="70399EC3" w14:textId="65C1F38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_Toc193394141 \h </w:instrText>
      </w:r>
      <w:r>
        <w:rPr>
          <w:noProof/>
        </w:rPr>
      </w:r>
      <w:r>
        <w:rPr>
          <w:noProof/>
        </w:rPr>
        <w:fldChar w:fldCharType="separate"/>
      </w:r>
      <w:r>
        <w:rPr>
          <w:noProof/>
        </w:rPr>
        <w:t>25</w:t>
      </w:r>
      <w:r>
        <w:rPr>
          <w:noProof/>
        </w:rPr>
        <w:fldChar w:fldCharType="end"/>
      </w:r>
    </w:p>
    <w:p w14:paraId="6D8C94ED" w14:textId="19CEBFF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_Toc193394142 \h </w:instrText>
      </w:r>
      <w:r>
        <w:rPr>
          <w:noProof/>
        </w:rPr>
      </w:r>
      <w:r>
        <w:rPr>
          <w:noProof/>
        </w:rPr>
        <w:fldChar w:fldCharType="separate"/>
      </w:r>
      <w:r>
        <w:rPr>
          <w:noProof/>
        </w:rPr>
        <w:t>25</w:t>
      </w:r>
      <w:r>
        <w:rPr>
          <w:noProof/>
        </w:rPr>
        <w:fldChar w:fldCharType="end"/>
      </w:r>
    </w:p>
    <w:p w14:paraId="453A4334" w14:textId="26CF4B3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_Toc193394143 \h </w:instrText>
      </w:r>
      <w:r>
        <w:rPr>
          <w:noProof/>
        </w:rPr>
      </w:r>
      <w:r>
        <w:rPr>
          <w:noProof/>
        </w:rPr>
        <w:fldChar w:fldCharType="separate"/>
      </w:r>
      <w:r>
        <w:rPr>
          <w:noProof/>
        </w:rPr>
        <w:t>25</w:t>
      </w:r>
      <w:r>
        <w:rPr>
          <w:noProof/>
        </w:rPr>
        <w:fldChar w:fldCharType="end"/>
      </w:r>
    </w:p>
    <w:p w14:paraId="67310C83" w14:textId="394864E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_Toc193394144 \h </w:instrText>
      </w:r>
      <w:r>
        <w:rPr>
          <w:noProof/>
        </w:rPr>
      </w:r>
      <w:r>
        <w:rPr>
          <w:noProof/>
        </w:rPr>
        <w:fldChar w:fldCharType="separate"/>
      </w:r>
      <w:r>
        <w:rPr>
          <w:noProof/>
        </w:rPr>
        <w:t>26</w:t>
      </w:r>
      <w:r>
        <w:rPr>
          <w:noProof/>
        </w:rPr>
        <w:fldChar w:fldCharType="end"/>
      </w:r>
    </w:p>
    <w:p w14:paraId="5FB9E9A3" w14:textId="25108BC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_Toc193394145 \h </w:instrText>
      </w:r>
      <w:r>
        <w:rPr>
          <w:noProof/>
        </w:rPr>
      </w:r>
      <w:r>
        <w:rPr>
          <w:noProof/>
        </w:rPr>
        <w:fldChar w:fldCharType="separate"/>
      </w:r>
      <w:r>
        <w:rPr>
          <w:noProof/>
        </w:rPr>
        <w:t>27</w:t>
      </w:r>
      <w:r>
        <w:rPr>
          <w:noProof/>
        </w:rPr>
        <w:fldChar w:fldCharType="end"/>
      </w:r>
    </w:p>
    <w:p w14:paraId="7A44E934" w14:textId="7EA647C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_Toc193394146 \h </w:instrText>
      </w:r>
      <w:r>
        <w:rPr>
          <w:noProof/>
        </w:rPr>
      </w:r>
      <w:r>
        <w:rPr>
          <w:noProof/>
        </w:rPr>
        <w:fldChar w:fldCharType="separate"/>
      </w:r>
      <w:r>
        <w:rPr>
          <w:noProof/>
        </w:rPr>
        <w:t>28</w:t>
      </w:r>
      <w:r>
        <w:rPr>
          <w:noProof/>
        </w:rPr>
        <w:fldChar w:fldCharType="end"/>
      </w:r>
    </w:p>
    <w:p w14:paraId="40B36BAC" w14:textId="4F6FEF4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_Toc193394147 \h </w:instrText>
      </w:r>
      <w:r>
        <w:rPr>
          <w:noProof/>
        </w:rPr>
      </w:r>
      <w:r>
        <w:rPr>
          <w:noProof/>
        </w:rPr>
        <w:fldChar w:fldCharType="separate"/>
      </w:r>
      <w:r>
        <w:rPr>
          <w:noProof/>
        </w:rPr>
        <w:t>28</w:t>
      </w:r>
      <w:r>
        <w:rPr>
          <w:noProof/>
        </w:rPr>
        <w:fldChar w:fldCharType="end"/>
      </w:r>
    </w:p>
    <w:p w14:paraId="3E368205" w14:textId="62D92261"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_Toc193394148 \h </w:instrText>
      </w:r>
      <w:r>
        <w:rPr>
          <w:noProof/>
        </w:rPr>
      </w:r>
      <w:r>
        <w:rPr>
          <w:noProof/>
        </w:rPr>
        <w:fldChar w:fldCharType="separate"/>
      </w:r>
      <w:r>
        <w:rPr>
          <w:noProof/>
        </w:rPr>
        <w:t>31</w:t>
      </w:r>
      <w:r>
        <w:rPr>
          <w:noProof/>
        </w:rPr>
        <w:fldChar w:fldCharType="end"/>
      </w:r>
    </w:p>
    <w:p w14:paraId="4C26E02B" w14:textId="79D7523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_Toc193394149 \h </w:instrText>
      </w:r>
      <w:r>
        <w:rPr>
          <w:noProof/>
        </w:rPr>
      </w:r>
      <w:r>
        <w:rPr>
          <w:noProof/>
        </w:rPr>
        <w:fldChar w:fldCharType="separate"/>
      </w:r>
      <w:r>
        <w:rPr>
          <w:noProof/>
        </w:rPr>
        <w:t>31</w:t>
      </w:r>
      <w:r>
        <w:rPr>
          <w:noProof/>
        </w:rPr>
        <w:fldChar w:fldCharType="end"/>
      </w:r>
    </w:p>
    <w:p w14:paraId="0A72B01C" w14:textId="117EC45C"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_Toc193394150 \h </w:instrText>
      </w:r>
      <w:r>
        <w:rPr>
          <w:noProof/>
        </w:rPr>
      </w:r>
      <w:r>
        <w:rPr>
          <w:noProof/>
        </w:rPr>
        <w:fldChar w:fldCharType="separate"/>
      </w:r>
      <w:r>
        <w:rPr>
          <w:noProof/>
        </w:rPr>
        <w:t>31</w:t>
      </w:r>
      <w:r>
        <w:rPr>
          <w:noProof/>
        </w:rPr>
        <w:fldChar w:fldCharType="end"/>
      </w:r>
    </w:p>
    <w:p w14:paraId="6CDAD785" w14:textId="5D5964A7"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_Toc193394151 \h </w:instrText>
      </w:r>
      <w:r>
        <w:rPr>
          <w:noProof/>
        </w:rPr>
      </w:r>
      <w:r>
        <w:rPr>
          <w:noProof/>
        </w:rPr>
        <w:fldChar w:fldCharType="separate"/>
      </w:r>
      <w:r>
        <w:rPr>
          <w:noProof/>
        </w:rPr>
        <w:t>31</w:t>
      </w:r>
      <w:r>
        <w:rPr>
          <w:noProof/>
        </w:rPr>
        <w:fldChar w:fldCharType="end"/>
      </w:r>
    </w:p>
    <w:p w14:paraId="228AEFBF" w14:textId="4E8AFFBB"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_Toc193394152 \h </w:instrText>
      </w:r>
      <w:r>
        <w:rPr>
          <w:noProof/>
        </w:rPr>
      </w:r>
      <w:r>
        <w:rPr>
          <w:noProof/>
        </w:rPr>
        <w:fldChar w:fldCharType="separate"/>
      </w:r>
      <w:r>
        <w:rPr>
          <w:noProof/>
        </w:rPr>
        <w:t>31</w:t>
      </w:r>
      <w:r>
        <w:rPr>
          <w:noProof/>
        </w:rPr>
        <w:fldChar w:fldCharType="end"/>
      </w:r>
    </w:p>
    <w:p w14:paraId="471C318D" w14:textId="6968271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_Toc193394153 \h </w:instrText>
      </w:r>
      <w:r>
        <w:rPr>
          <w:noProof/>
        </w:rPr>
      </w:r>
      <w:r>
        <w:rPr>
          <w:noProof/>
        </w:rPr>
        <w:fldChar w:fldCharType="separate"/>
      </w:r>
      <w:r>
        <w:rPr>
          <w:noProof/>
        </w:rPr>
        <w:t>32</w:t>
      </w:r>
      <w:r>
        <w:rPr>
          <w:noProof/>
        </w:rPr>
        <w:fldChar w:fldCharType="end"/>
      </w:r>
    </w:p>
    <w:p w14:paraId="1FA5CCC9" w14:textId="744EE1DD"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_Toc193394154 \h </w:instrText>
      </w:r>
      <w:r>
        <w:rPr>
          <w:noProof/>
        </w:rPr>
      </w:r>
      <w:r>
        <w:rPr>
          <w:noProof/>
        </w:rPr>
        <w:fldChar w:fldCharType="separate"/>
      </w:r>
      <w:r>
        <w:rPr>
          <w:noProof/>
        </w:rPr>
        <w:t>32</w:t>
      </w:r>
      <w:r>
        <w:rPr>
          <w:noProof/>
        </w:rPr>
        <w:fldChar w:fldCharType="end"/>
      </w:r>
    </w:p>
    <w:p w14:paraId="36ADF756" w14:textId="51132E5B"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_Toc193394155 \h </w:instrText>
      </w:r>
      <w:r>
        <w:rPr>
          <w:noProof/>
        </w:rPr>
      </w:r>
      <w:r>
        <w:rPr>
          <w:noProof/>
        </w:rPr>
        <w:fldChar w:fldCharType="separate"/>
      </w:r>
      <w:r>
        <w:rPr>
          <w:noProof/>
        </w:rPr>
        <w:t>32</w:t>
      </w:r>
      <w:r>
        <w:rPr>
          <w:noProof/>
        </w:rPr>
        <w:fldChar w:fldCharType="end"/>
      </w:r>
    </w:p>
    <w:p w14:paraId="4AF6808C" w14:textId="2F2473CA"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_Toc193394156 \h </w:instrText>
      </w:r>
      <w:r>
        <w:rPr>
          <w:noProof/>
        </w:rPr>
      </w:r>
      <w:r>
        <w:rPr>
          <w:noProof/>
        </w:rPr>
        <w:fldChar w:fldCharType="separate"/>
      </w:r>
      <w:r>
        <w:rPr>
          <w:noProof/>
        </w:rPr>
        <w:t>32</w:t>
      </w:r>
      <w:r>
        <w:rPr>
          <w:noProof/>
        </w:rPr>
        <w:fldChar w:fldCharType="end"/>
      </w:r>
    </w:p>
    <w:p w14:paraId="6DAE60AF" w14:textId="577A8421"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_Toc193394157 \h </w:instrText>
      </w:r>
      <w:r>
        <w:rPr>
          <w:noProof/>
        </w:rPr>
      </w:r>
      <w:r>
        <w:rPr>
          <w:noProof/>
        </w:rPr>
        <w:fldChar w:fldCharType="separate"/>
      </w:r>
      <w:r>
        <w:rPr>
          <w:noProof/>
        </w:rPr>
        <w:t>32</w:t>
      </w:r>
      <w:r>
        <w:rPr>
          <w:noProof/>
        </w:rPr>
        <w:fldChar w:fldCharType="end"/>
      </w:r>
    </w:p>
    <w:p w14:paraId="55C01402" w14:textId="04022154"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_Toc193394158 \h </w:instrText>
      </w:r>
      <w:r>
        <w:rPr>
          <w:noProof/>
        </w:rPr>
      </w:r>
      <w:r>
        <w:rPr>
          <w:noProof/>
        </w:rPr>
        <w:fldChar w:fldCharType="separate"/>
      </w:r>
      <w:r>
        <w:rPr>
          <w:noProof/>
        </w:rPr>
        <w:t>32</w:t>
      </w:r>
      <w:r>
        <w:rPr>
          <w:noProof/>
        </w:rPr>
        <w:fldChar w:fldCharType="end"/>
      </w:r>
    </w:p>
    <w:p w14:paraId="44CC6313" w14:textId="5DEEC19D"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_Toc193394159 \h </w:instrText>
      </w:r>
      <w:r>
        <w:rPr>
          <w:noProof/>
        </w:rPr>
      </w:r>
      <w:r>
        <w:rPr>
          <w:noProof/>
        </w:rPr>
        <w:fldChar w:fldCharType="separate"/>
      </w:r>
      <w:r>
        <w:rPr>
          <w:noProof/>
        </w:rPr>
        <w:t>32</w:t>
      </w:r>
      <w:r>
        <w:rPr>
          <w:noProof/>
        </w:rPr>
        <w:fldChar w:fldCharType="end"/>
      </w:r>
    </w:p>
    <w:p w14:paraId="70019B47" w14:textId="12B510C5"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254047">
        <w:rPr>
          <w:rFonts w:eastAsia="DengXian"/>
          <w:noProof/>
        </w:rPr>
        <w:t>Resource URI structure</w:t>
      </w:r>
      <w:r>
        <w:rPr>
          <w:noProof/>
        </w:rPr>
        <w:tab/>
      </w:r>
      <w:r>
        <w:rPr>
          <w:noProof/>
        </w:rPr>
        <w:fldChar w:fldCharType="begin" w:fldLock="1"/>
      </w:r>
      <w:r>
        <w:rPr>
          <w:noProof/>
        </w:rPr>
        <w:instrText xml:space="preserve"> PAGEREF _Toc193394160 \h </w:instrText>
      </w:r>
      <w:r>
        <w:rPr>
          <w:noProof/>
        </w:rPr>
      </w:r>
      <w:r>
        <w:rPr>
          <w:noProof/>
        </w:rPr>
        <w:fldChar w:fldCharType="separate"/>
      </w:r>
      <w:r>
        <w:rPr>
          <w:noProof/>
        </w:rPr>
        <w:t>32</w:t>
      </w:r>
      <w:r>
        <w:rPr>
          <w:noProof/>
        </w:rPr>
        <w:fldChar w:fldCharType="end"/>
      </w:r>
    </w:p>
    <w:p w14:paraId="08AEE8A9" w14:textId="0E841378"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_Toc193394161 \h </w:instrText>
      </w:r>
      <w:r>
        <w:rPr>
          <w:noProof/>
        </w:rPr>
      </w:r>
      <w:r>
        <w:rPr>
          <w:noProof/>
        </w:rPr>
        <w:fldChar w:fldCharType="separate"/>
      </w:r>
      <w:r>
        <w:rPr>
          <w:noProof/>
        </w:rPr>
        <w:t>33</w:t>
      </w:r>
      <w:r>
        <w:rPr>
          <w:noProof/>
        </w:rPr>
        <w:fldChar w:fldCharType="end"/>
      </w:r>
    </w:p>
    <w:p w14:paraId="3920443B" w14:textId="4D4713BA"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_Toc193394162 \h </w:instrText>
      </w:r>
      <w:r>
        <w:rPr>
          <w:noProof/>
        </w:rPr>
      </w:r>
      <w:r>
        <w:rPr>
          <w:noProof/>
        </w:rPr>
        <w:fldChar w:fldCharType="separate"/>
      </w:r>
      <w:r>
        <w:rPr>
          <w:noProof/>
        </w:rPr>
        <w:t>33</w:t>
      </w:r>
      <w:r>
        <w:rPr>
          <w:noProof/>
        </w:rPr>
        <w:fldChar w:fldCharType="end"/>
      </w:r>
    </w:p>
    <w:p w14:paraId="25E6650D" w14:textId="26E2F2DD"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_Toc193394163 \h </w:instrText>
      </w:r>
      <w:r>
        <w:rPr>
          <w:noProof/>
        </w:rPr>
      </w:r>
      <w:r>
        <w:rPr>
          <w:noProof/>
        </w:rPr>
        <w:fldChar w:fldCharType="separate"/>
      </w:r>
      <w:r>
        <w:rPr>
          <w:noProof/>
        </w:rPr>
        <w:t>36</w:t>
      </w:r>
      <w:r>
        <w:rPr>
          <w:noProof/>
        </w:rPr>
        <w:fldChar w:fldCharType="end"/>
      </w:r>
    </w:p>
    <w:p w14:paraId="12BF607E" w14:textId="58F843D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_Toc193394164 \h </w:instrText>
      </w:r>
      <w:r>
        <w:rPr>
          <w:noProof/>
        </w:rPr>
      </w:r>
      <w:r>
        <w:rPr>
          <w:noProof/>
        </w:rPr>
        <w:fldChar w:fldCharType="separate"/>
      </w:r>
      <w:r>
        <w:rPr>
          <w:noProof/>
        </w:rPr>
        <w:t>36</w:t>
      </w:r>
      <w:r>
        <w:rPr>
          <w:noProof/>
        </w:rPr>
        <w:fldChar w:fldCharType="end"/>
      </w:r>
    </w:p>
    <w:p w14:paraId="52E58129" w14:textId="06A3CBC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_Toc193394165 \h </w:instrText>
      </w:r>
      <w:r>
        <w:rPr>
          <w:noProof/>
        </w:rPr>
      </w:r>
      <w:r>
        <w:rPr>
          <w:noProof/>
        </w:rPr>
        <w:fldChar w:fldCharType="separate"/>
      </w:r>
      <w:r>
        <w:rPr>
          <w:noProof/>
        </w:rPr>
        <w:t>36</w:t>
      </w:r>
      <w:r>
        <w:rPr>
          <w:noProof/>
        </w:rPr>
        <w:fldChar w:fldCharType="end"/>
      </w:r>
    </w:p>
    <w:p w14:paraId="4998F55C" w14:textId="322D2A28"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_Toc193394166 \h </w:instrText>
      </w:r>
      <w:r>
        <w:rPr>
          <w:noProof/>
        </w:rPr>
      </w:r>
      <w:r>
        <w:rPr>
          <w:noProof/>
        </w:rPr>
        <w:fldChar w:fldCharType="separate"/>
      </w:r>
      <w:r>
        <w:rPr>
          <w:noProof/>
        </w:rPr>
        <w:t>36</w:t>
      </w:r>
      <w:r>
        <w:rPr>
          <w:noProof/>
        </w:rPr>
        <w:fldChar w:fldCharType="end"/>
      </w:r>
    </w:p>
    <w:p w14:paraId="0C09A0BE" w14:textId="3CE3339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_Toc193394167 \h </w:instrText>
      </w:r>
      <w:r>
        <w:rPr>
          <w:noProof/>
        </w:rPr>
      </w:r>
      <w:r>
        <w:rPr>
          <w:noProof/>
        </w:rPr>
        <w:fldChar w:fldCharType="separate"/>
      </w:r>
      <w:r>
        <w:rPr>
          <w:noProof/>
        </w:rPr>
        <w:t>38</w:t>
      </w:r>
      <w:r>
        <w:rPr>
          <w:noProof/>
        </w:rPr>
        <w:fldChar w:fldCharType="end"/>
      </w:r>
    </w:p>
    <w:p w14:paraId="68685616" w14:textId="06107A9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_Toc193394168 \h </w:instrText>
      </w:r>
      <w:r>
        <w:rPr>
          <w:noProof/>
        </w:rPr>
      </w:r>
      <w:r>
        <w:rPr>
          <w:noProof/>
        </w:rPr>
        <w:fldChar w:fldCharType="separate"/>
      </w:r>
      <w:r>
        <w:rPr>
          <w:noProof/>
        </w:rPr>
        <w:t>38</w:t>
      </w:r>
      <w:r>
        <w:rPr>
          <w:noProof/>
        </w:rPr>
        <w:fldChar w:fldCharType="end"/>
      </w:r>
    </w:p>
    <w:p w14:paraId="05BB8B9F" w14:textId="7108ACE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_Toc193394169 \h </w:instrText>
      </w:r>
      <w:r>
        <w:rPr>
          <w:noProof/>
        </w:rPr>
      </w:r>
      <w:r>
        <w:rPr>
          <w:noProof/>
        </w:rPr>
        <w:fldChar w:fldCharType="separate"/>
      </w:r>
      <w:r>
        <w:rPr>
          <w:noProof/>
        </w:rPr>
        <w:t>38</w:t>
      </w:r>
      <w:r>
        <w:rPr>
          <w:noProof/>
        </w:rPr>
        <w:fldChar w:fldCharType="end"/>
      </w:r>
    </w:p>
    <w:p w14:paraId="06E80F62" w14:textId="7F879C9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_Toc193394170 \h </w:instrText>
      </w:r>
      <w:r>
        <w:rPr>
          <w:noProof/>
        </w:rPr>
      </w:r>
      <w:r>
        <w:rPr>
          <w:noProof/>
        </w:rPr>
        <w:fldChar w:fldCharType="separate"/>
      </w:r>
      <w:r>
        <w:rPr>
          <w:noProof/>
        </w:rPr>
        <w:t>38</w:t>
      </w:r>
      <w:r>
        <w:rPr>
          <w:noProof/>
        </w:rPr>
        <w:fldChar w:fldCharType="end"/>
      </w:r>
    </w:p>
    <w:p w14:paraId="0FA2D40F" w14:textId="68B2309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_Toc193394171 \h </w:instrText>
      </w:r>
      <w:r>
        <w:rPr>
          <w:noProof/>
        </w:rPr>
      </w:r>
      <w:r>
        <w:rPr>
          <w:noProof/>
        </w:rPr>
        <w:fldChar w:fldCharType="separate"/>
      </w:r>
      <w:r>
        <w:rPr>
          <w:noProof/>
        </w:rPr>
        <w:t>39</w:t>
      </w:r>
      <w:r>
        <w:rPr>
          <w:noProof/>
        </w:rPr>
        <w:fldChar w:fldCharType="end"/>
      </w:r>
    </w:p>
    <w:p w14:paraId="74ADF26D" w14:textId="2A70806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C.1.4.4.5</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_Toc193394172 \h </w:instrText>
      </w:r>
      <w:r>
        <w:rPr>
          <w:noProof/>
        </w:rPr>
      </w:r>
      <w:r>
        <w:rPr>
          <w:noProof/>
        </w:rPr>
        <w:fldChar w:fldCharType="separate"/>
      </w:r>
      <w:r>
        <w:rPr>
          <w:noProof/>
        </w:rPr>
        <w:t>39</w:t>
      </w:r>
      <w:r>
        <w:rPr>
          <w:noProof/>
        </w:rPr>
        <w:fldChar w:fldCharType="end"/>
      </w:r>
    </w:p>
    <w:p w14:paraId="503A3B87" w14:textId="529159F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C.1.4.4.6</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_Toc193394173 \h </w:instrText>
      </w:r>
      <w:r>
        <w:rPr>
          <w:noProof/>
        </w:rPr>
      </w:r>
      <w:r>
        <w:rPr>
          <w:noProof/>
        </w:rPr>
        <w:fldChar w:fldCharType="separate"/>
      </w:r>
      <w:r>
        <w:rPr>
          <w:noProof/>
        </w:rPr>
        <w:t>39</w:t>
      </w:r>
      <w:r>
        <w:rPr>
          <w:noProof/>
        </w:rPr>
        <w:fldChar w:fldCharType="end"/>
      </w:r>
    </w:p>
    <w:p w14:paraId="650A94AA" w14:textId="6D91AD7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C.1.4.4.7</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_Toc193394174 \h </w:instrText>
      </w:r>
      <w:r>
        <w:rPr>
          <w:noProof/>
        </w:rPr>
      </w:r>
      <w:r>
        <w:rPr>
          <w:noProof/>
        </w:rPr>
        <w:fldChar w:fldCharType="separate"/>
      </w:r>
      <w:r>
        <w:rPr>
          <w:noProof/>
        </w:rPr>
        <w:t>40</w:t>
      </w:r>
      <w:r>
        <w:rPr>
          <w:noProof/>
        </w:rPr>
        <w:fldChar w:fldCharType="end"/>
      </w:r>
    </w:p>
    <w:p w14:paraId="61F629CD" w14:textId="5FE3D10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C.1.4.4.8</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_Toc193394175 \h </w:instrText>
      </w:r>
      <w:r>
        <w:rPr>
          <w:noProof/>
        </w:rPr>
      </w:r>
      <w:r>
        <w:rPr>
          <w:noProof/>
        </w:rPr>
        <w:fldChar w:fldCharType="separate"/>
      </w:r>
      <w:r>
        <w:rPr>
          <w:noProof/>
        </w:rPr>
        <w:t>40</w:t>
      </w:r>
      <w:r>
        <w:rPr>
          <w:noProof/>
        </w:rPr>
        <w:fldChar w:fldCharType="end"/>
      </w:r>
    </w:p>
    <w:p w14:paraId="3BAE9AD4" w14:textId="5AA5ADD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C.1.4.4.9</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_Toc193394176 \h </w:instrText>
      </w:r>
      <w:r>
        <w:rPr>
          <w:noProof/>
        </w:rPr>
      </w:r>
      <w:r>
        <w:rPr>
          <w:noProof/>
        </w:rPr>
        <w:fldChar w:fldCharType="separate"/>
      </w:r>
      <w:r>
        <w:rPr>
          <w:noProof/>
        </w:rPr>
        <w:t>40</w:t>
      </w:r>
      <w:r>
        <w:rPr>
          <w:noProof/>
        </w:rPr>
        <w:fldChar w:fldCharType="end"/>
      </w:r>
    </w:p>
    <w:p w14:paraId="34768C6F" w14:textId="28605F00"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C.1.4.4.10</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_Toc193394177 \h </w:instrText>
      </w:r>
      <w:r>
        <w:rPr>
          <w:noProof/>
        </w:rPr>
      </w:r>
      <w:r>
        <w:rPr>
          <w:noProof/>
        </w:rPr>
        <w:fldChar w:fldCharType="separate"/>
      </w:r>
      <w:r>
        <w:rPr>
          <w:noProof/>
        </w:rPr>
        <w:t>40</w:t>
      </w:r>
      <w:r>
        <w:rPr>
          <w:noProof/>
        </w:rPr>
        <w:fldChar w:fldCharType="end"/>
      </w:r>
    </w:p>
    <w:p w14:paraId="42F65ADC" w14:textId="66A00FA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C.1.4.4.11</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_Toc193394178 \h </w:instrText>
      </w:r>
      <w:r>
        <w:rPr>
          <w:noProof/>
        </w:rPr>
      </w:r>
      <w:r>
        <w:rPr>
          <w:noProof/>
        </w:rPr>
        <w:fldChar w:fldCharType="separate"/>
      </w:r>
      <w:r>
        <w:rPr>
          <w:noProof/>
        </w:rPr>
        <w:t>41</w:t>
      </w:r>
      <w:r>
        <w:rPr>
          <w:noProof/>
        </w:rPr>
        <w:fldChar w:fldCharType="end"/>
      </w:r>
    </w:p>
    <w:p w14:paraId="00089047" w14:textId="430C498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41</w:t>
      </w:r>
      <w:r>
        <w:rPr>
          <w:noProof/>
        </w:rPr>
        <w:fldChar w:fldCharType="end"/>
      </w:r>
    </w:p>
    <w:p w14:paraId="6393ABEA" w14:textId="11E36CF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41</w:t>
      </w:r>
      <w:r>
        <w:rPr>
          <w:noProof/>
        </w:rPr>
        <w:fldChar w:fldCharType="end"/>
      </w:r>
    </w:p>
    <w:p w14:paraId="33370BB9" w14:textId="62E2C73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41</w:t>
      </w:r>
      <w:r>
        <w:rPr>
          <w:noProof/>
        </w:rPr>
        <w:fldChar w:fldCharType="end"/>
      </w:r>
    </w:p>
    <w:p w14:paraId="61C985E8" w14:textId="7CF06234"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42</w:t>
      </w:r>
      <w:r>
        <w:rPr>
          <w:noProof/>
        </w:rPr>
        <w:fldChar w:fldCharType="end"/>
      </w:r>
    </w:p>
    <w:p w14:paraId="0B22FCFC" w14:textId="24FEB4D0"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fi-FI" w:eastAsia="zh-CN"/>
        </w:rPr>
        <w:t>C.2.1</w:t>
      </w:r>
      <w:r>
        <w:rPr>
          <w:rFonts w:asciiTheme="minorHAnsi" w:eastAsiaTheme="minorEastAsia" w:hAnsiTheme="minorHAnsi" w:cstheme="minorBidi"/>
          <w:noProof/>
          <w:kern w:val="2"/>
          <w:sz w:val="24"/>
          <w:szCs w:val="24"/>
          <w:lang w:eastAsia="en-GB"/>
          <w14:ligatures w14:val="standardContextual"/>
        </w:rPr>
        <w:tab/>
      </w:r>
      <w:r w:rsidRPr="00254047">
        <w:rPr>
          <w:noProof/>
          <w:lang w:val="fi-FI" w:eastAsia="zh-CN"/>
        </w:rPr>
        <w:t>SU_UserProfile API</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42</w:t>
      </w:r>
      <w:r>
        <w:rPr>
          <w:noProof/>
        </w:rPr>
        <w:fldChar w:fldCharType="end"/>
      </w:r>
    </w:p>
    <w:p w14:paraId="58501202" w14:textId="2927DE83"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fi-FI" w:eastAsia="zh-CN"/>
        </w:rPr>
        <w:t>C.2.1.1</w:t>
      </w:r>
      <w:r>
        <w:rPr>
          <w:rFonts w:asciiTheme="minorHAnsi" w:eastAsiaTheme="minorEastAsia" w:hAnsiTheme="minorHAnsi" w:cstheme="minorBidi"/>
          <w:noProof/>
          <w:kern w:val="2"/>
          <w:sz w:val="24"/>
          <w:szCs w:val="24"/>
          <w:lang w:eastAsia="en-GB"/>
          <w14:ligatures w14:val="standardContextual"/>
        </w:rPr>
        <w:tab/>
      </w:r>
      <w:r w:rsidRPr="00254047">
        <w:rPr>
          <w:noProof/>
          <w:lang w:val="fi-FI" w:eastAsia="zh-CN"/>
        </w:rPr>
        <w:t>API URI</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42</w:t>
      </w:r>
      <w:r>
        <w:rPr>
          <w:noProof/>
        </w:rPr>
        <w:fldChar w:fldCharType="end"/>
      </w:r>
    </w:p>
    <w:p w14:paraId="12CFB4FD" w14:textId="1D0D9D2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42</w:t>
      </w:r>
      <w:r>
        <w:rPr>
          <w:noProof/>
        </w:rPr>
        <w:fldChar w:fldCharType="end"/>
      </w:r>
    </w:p>
    <w:p w14:paraId="455F14B8" w14:textId="1BC9EC9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42</w:t>
      </w:r>
      <w:r>
        <w:rPr>
          <w:noProof/>
        </w:rPr>
        <w:fldChar w:fldCharType="end"/>
      </w:r>
    </w:p>
    <w:p w14:paraId="6BAAA345" w14:textId="57ECD8E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C.2.1.2.2</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Resource: User Profiles</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43</w:t>
      </w:r>
      <w:r>
        <w:rPr>
          <w:noProof/>
        </w:rPr>
        <w:fldChar w:fldCharType="end"/>
      </w:r>
    </w:p>
    <w:p w14:paraId="0C467266" w14:textId="385F72CE"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C.2.1.2.2.1</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Description</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43</w:t>
      </w:r>
      <w:r>
        <w:rPr>
          <w:noProof/>
        </w:rPr>
        <w:fldChar w:fldCharType="end"/>
      </w:r>
    </w:p>
    <w:p w14:paraId="059F6EED" w14:textId="2585CE3C"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43</w:t>
      </w:r>
      <w:r>
        <w:rPr>
          <w:noProof/>
        </w:rPr>
        <w:fldChar w:fldCharType="end"/>
      </w:r>
    </w:p>
    <w:p w14:paraId="506F3298" w14:textId="05E369C3"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43</w:t>
      </w:r>
      <w:r>
        <w:rPr>
          <w:noProof/>
        </w:rPr>
        <w:fldChar w:fldCharType="end"/>
      </w:r>
    </w:p>
    <w:p w14:paraId="54F4C969" w14:textId="770891F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44</w:t>
      </w:r>
      <w:r>
        <w:rPr>
          <w:noProof/>
        </w:rPr>
        <w:fldChar w:fldCharType="end"/>
      </w:r>
    </w:p>
    <w:p w14:paraId="4DDF92F7" w14:textId="243FFD7C"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44</w:t>
      </w:r>
      <w:r>
        <w:rPr>
          <w:noProof/>
        </w:rPr>
        <w:fldChar w:fldCharType="end"/>
      </w:r>
    </w:p>
    <w:p w14:paraId="1515F50F" w14:textId="5E94C5C0"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44</w:t>
      </w:r>
      <w:r>
        <w:rPr>
          <w:noProof/>
        </w:rPr>
        <w:fldChar w:fldCharType="end"/>
      </w:r>
    </w:p>
    <w:p w14:paraId="06670670" w14:textId="70558CAB"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44</w:t>
      </w:r>
      <w:r>
        <w:rPr>
          <w:noProof/>
        </w:rPr>
        <w:fldChar w:fldCharType="end"/>
      </w:r>
    </w:p>
    <w:p w14:paraId="396E9CD4" w14:textId="6DB04306"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45</w:t>
      </w:r>
      <w:r>
        <w:rPr>
          <w:noProof/>
        </w:rPr>
        <w:fldChar w:fldCharType="end"/>
      </w:r>
    </w:p>
    <w:p w14:paraId="638335F3" w14:textId="45EF020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45</w:t>
      </w:r>
      <w:r>
        <w:rPr>
          <w:noProof/>
        </w:rPr>
        <w:fldChar w:fldCharType="end"/>
      </w:r>
    </w:p>
    <w:p w14:paraId="3BB98950" w14:textId="3CA0F5C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46</w:t>
      </w:r>
      <w:r>
        <w:rPr>
          <w:noProof/>
        </w:rPr>
        <w:fldChar w:fldCharType="end"/>
      </w:r>
    </w:p>
    <w:p w14:paraId="57D59A54" w14:textId="30F57AE3"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ProfileDoc</w:t>
      </w:r>
      <w:r>
        <w:rPr>
          <w:noProof/>
        </w:rPr>
        <w:tab/>
      </w:r>
      <w:r>
        <w:rPr>
          <w:noProof/>
        </w:rPr>
        <w:fldChar w:fldCharType="begin" w:fldLock="1"/>
      </w:r>
      <w:r>
        <w:rPr>
          <w:noProof/>
        </w:rPr>
        <w:instrText xml:space="preserve"> PAGEREF _Toc193394198 \h </w:instrText>
      </w:r>
      <w:r>
        <w:rPr>
          <w:noProof/>
        </w:rPr>
      </w:r>
      <w:r>
        <w:rPr>
          <w:noProof/>
        </w:rPr>
        <w:fldChar w:fldCharType="separate"/>
      </w:r>
      <w:r>
        <w:rPr>
          <w:noProof/>
        </w:rPr>
        <w:t>46</w:t>
      </w:r>
      <w:r>
        <w:rPr>
          <w:noProof/>
        </w:rPr>
        <w:fldChar w:fldCharType="end"/>
      </w:r>
    </w:p>
    <w:p w14:paraId="388E614E" w14:textId="27EF7FEB"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C.2.1.3.2.2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ProfileInfo</w:t>
      </w:r>
      <w:r>
        <w:rPr>
          <w:noProof/>
        </w:rPr>
        <w:tab/>
      </w:r>
      <w:r>
        <w:rPr>
          <w:noProof/>
        </w:rPr>
        <w:fldChar w:fldCharType="begin" w:fldLock="1"/>
      </w:r>
      <w:r>
        <w:rPr>
          <w:noProof/>
        </w:rPr>
        <w:instrText xml:space="preserve"> PAGEREF _Toc193394199 \h </w:instrText>
      </w:r>
      <w:r>
        <w:rPr>
          <w:noProof/>
        </w:rPr>
      </w:r>
      <w:r>
        <w:rPr>
          <w:noProof/>
        </w:rPr>
        <w:fldChar w:fldCharType="separate"/>
      </w:r>
      <w:r>
        <w:rPr>
          <w:noProof/>
        </w:rPr>
        <w:t>46</w:t>
      </w:r>
      <w:r>
        <w:rPr>
          <w:noProof/>
        </w:rPr>
        <w:fldChar w:fldCharType="end"/>
      </w:r>
    </w:p>
    <w:p w14:paraId="4937D08A" w14:textId="05B6D346"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46</w:t>
      </w:r>
      <w:r>
        <w:rPr>
          <w:noProof/>
        </w:rPr>
        <w:fldChar w:fldCharType="end"/>
      </w:r>
    </w:p>
    <w:p w14:paraId="7D482ADA" w14:textId="0F6A3713"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47</w:t>
      </w:r>
      <w:r>
        <w:rPr>
          <w:noProof/>
        </w:rPr>
        <w:fldChar w:fldCharType="end"/>
      </w:r>
    </w:p>
    <w:p w14:paraId="54A0DC8A" w14:textId="3C9C193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47</w:t>
      </w:r>
      <w:r>
        <w:rPr>
          <w:noProof/>
        </w:rPr>
        <w:fldChar w:fldCharType="end"/>
      </w:r>
    </w:p>
    <w:p w14:paraId="3A3970FA" w14:textId="499A1F14"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_Toc193394203 \h </w:instrText>
      </w:r>
      <w:r>
        <w:rPr>
          <w:noProof/>
        </w:rPr>
      </w:r>
      <w:r>
        <w:rPr>
          <w:noProof/>
        </w:rPr>
        <w:fldChar w:fldCharType="separate"/>
      </w:r>
      <w:r>
        <w:rPr>
          <w:noProof/>
        </w:rPr>
        <w:t>47</w:t>
      </w:r>
      <w:r>
        <w:rPr>
          <w:noProof/>
        </w:rPr>
        <w:fldChar w:fldCharType="end"/>
      </w:r>
    </w:p>
    <w:p w14:paraId="48AFEE4D" w14:textId="06C6B4A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_Toc193394204 \h </w:instrText>
      </w:r>
      <w:r>
        <w:rPr>
          <w:noProof/>
        </w:rPr>
      </w:r>
      <w:r>
        <w:rPr>
          <w:noProof/>
        </w:rPr>
        <w:fldChar w:fldCharType="separate"/>
      </w:r>
      <w:r>
        <w:rPr>
          <w:noProof/>
        </w:rPr>
        <w:t>47</w:t>
      </w:r>
      <w:r>
        <w:rPr>
          <w:noProof/>
        </w:rPr>
        <w:fldChar w:fldCharType="end"/>
      </w:r>
    </w:p>
    <w:p w14:paraId="2055E4C1" w14:textId="71FD83C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_Toc193394205 \h </w:instrText>
      </w:r>
      <w:r>
        <w:rPr>
          <w:noProof/>
        </w:rPr>
      </w:r>
      <w:r>
        <w:rPr>
          <w:noProof/>
        </w:rPr>
        <w:fldChar w:fldCharType="separate"/>
      </w:r>
      <w:r>
        <w:rPr>
          <w:noProof/>
        </w:rPr>
        <w:t>47</w:t>
      </w:r>
      <w:r>
        <w:rPr>
          <w:noProof/>
        </w:rPr>
        <w:fldChar w:fldCharType="end"/>
      </w:r>
    </w:p>
    <w:p w14:paraId="1A357F5B" w14:textId="39759F8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_Toc193394206 \h </w:instrText>
      </w:r>
      <w:r>
        <w:rPr>
          <w:noProof/>
        </w:rPr>
      </w:r>
      <w:r>
        <w:rPr>
          <w:noProof/>
        </w:rPr>
        <w:fldChar w:fldCharType="separate"/>
      </w:r>
      <w:r>
        <w:rPr>
          <w:noProof/>
        </w:rPr>
        <w:t>47</w:t>
      </w:r>
      <w:r>
        <w:rPr>
          <w:noProof/>
        </w:rPr>
        <w:fldChar w:fldCharType="end"/>
      </w:r>
    </w:p>
    <w:p w14:paraId="1163853A" w14:textId="656208D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_Toc193394207 \h </w:instrText>
      </w:r>
      <w:r>
        <w:rPr>
          <w:noProof/>
        </w:rPr>
      </w:r>
      <w:r>
        <w:rPr>
          <w:noProof/>
        </w:rPr>
        <w:fldChar w:fldCharType="separate"/>
      </w:r>
      <w:r>
        <w:rPr>
          <w:noProof/>
        </w:rPr>
        <w:t>47</w:t>
      </w:r>
      <w:r>
        <w:rPr>
          <w:noProof/>
        </w:rPr>
        <w:fldChar w:fldCharType="end"/>
      </w:r>
    </w:p>
    <w:p w14:paraId="31FABA45" w14:textId="1E26B819"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_Toc193394208 \h </w:instrText>
      </w:r>
      <w:r>
        <w:rPr>
          <w:noProof/>
        </w:rPr>
      </w:r>
      <w:r>
        <w:rPr>
          <w:noProof/>
        </w:rPr>
        <w:fldChar w:fldCharType="separate"/>
      </w:r>
      <w:r>
        <w:rPr>
          <w:noProof/>
        </w:rPr>
        <w:t>48</w:t>
      </w:r>
      <w:r>
        <w:rPr>
          <w:noProof/>
        </w:rPr>
        <w:fldChar w:fldCharType="end"/>
      </w:r>
    </w:p>
    <w:p w14:paraId="7AC8A561" w14:textId="6680D77C"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_Toc193394209 \h </w:instrText>
      </w:r>
      <w:r>
        <w:rPr>
          <w:noProof/>
        </w:rPr>
      </w:r>
      <w:r>
        <w:rPr>
          <w:noProof/>
        </w:rPr>
        <w:fldChar w:fldCharType="separate"/>
      </w:r>
      <w:r>
        <w:rPr>
          <w:noProof/>
        </w:rPr>
        <w:t>48</w:t>
      </w:r>
      <w:r>
        <w:rPr>
          <w:noProof/>
        </w:rPr>
        <w:fldChar w:fldCharType="end"/>
      </w:r>
    </w:p>
    <w:p w14:paraId="7E7D82E7" w14:textId="7B3D38A3"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_Toc193394210 \h </w:instrText>
      </w:r>
      <w:r>
        <w:rPr>
          <w:noProof/>
        </w:rPr>
      </w:r>
      <w:r>
        <w:rPr>
          <w:noProof/>
        </w:rPr>
        <w:fldChar w:fldCharType="separate"/>
      </w:r>
      <w:r>
        <w:rPr>
          <w:noProof/>
        </w:rPr>
        <w:t>49</w:t>
      </w:r>
      <w:r>
        <w:rPr>
          <w:noProof/>
        </w:rPr>
        <w:fldChar w:fldCharType="end"/>
      </w:r>
    </w:p>
    <w:p w14:paraId="3013E41C" w14:textId="2AEADE2F"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C.3.1</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SU_UeConfig API</w:t>
      </w:r>
      <w:r>
        <w:rPr>
          <w:noProof/>
        </w:rPr>
        <w:tab/>
      </w:r>
      <w:r>
        <w:rPr>
          <w:noProof/>
        </w:rPr>
        <w:fldChar w:fldCharType="begin" w:fldLock="1"/>
      </w:r>
      <w:r>
        <w:rPr>
          <w:noProof/>
        </w:rPr>
        <w:instrText xml:space="preserve"> PAGEREF _Toc193394211 \h </w:instrText>
      </w:r>
      <w:r>
        <w:rPr>
          <w:noProof/>
        </w:rPr>
      </w:r>
      <w:r>
        <w:rPr>
          <w:noProof/>
        </w:rPr>
        <w:fldChar w:fldCharType="separate"/>
      </w:r>
      <w:r>
        <w:rPr>
          <w:noProof/>
        </w:rPr>
        <w:t>49</w:t>
      </w:r>
      <w:r>
        <w:rPr>
          <w:noProof/>
        </w:rPr>
        <w:fldChar w:fldCharType="end"/>
      </w:r>
    </w:p>
    <w:p w14:paraId="0622DA52" w14:textId="422DDAD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C.3.1.1</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API URI</w:t>
      </w:r>
      <w:r>
        <w:rPr>
          <w:noProof/>
        </w:rPr>
        <w:tab/>
      </w:r>
      <w:r>
        <w:rPr>
          <w:noProof/>
        </w:rPr>
        <w:fldChar w:fldCharType="begin" w:fldLock="1"/>
      </w:r>
      <w:r>
        <w:rPr>
          <w:noProof/>
        </w:rPr>
        <w:instrText xml:space="preserve"> PAGEREF _Toc193394212 \h </w:instrText>
      </w:r>
      <w:r>
        <w:rPr>
          <w:noProof/>
        </w:rPr>
      </w:r>
      <w:r>
        <w:rPr>
          <w:noProof/>
        </w:rPr>
        <w:fldChar w:fldCharType="separate"/>
      </w:r>
      <w:r>
        <w:rPr>
          <w:noProof/>
        </w:rPr>
        <w:t>49</w:t>
      </w:r>
      <w:r>
        <w:rPr>
          <w:noProof/>
        </w:rPr>
        <w:fldChar w:fldCharType="end"/>
      </w:r>
    </w:p>
    <w:p w14:paraId="021E2E98" w14:textId="15580E19"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_Toc193394213 \h </w:instrText>
      </w:r>
      <w:r>
        <w:rPr>
          <w:noProof/>
        </w:rPr>
      </w:r>
      <w:r>
        <w:rPr>
          <w:noProof/>
        </w:rPr>
        <w:fldChar w:fldCharType="separate"/>
      </w:r>
      <w:r>
        <w:rPr>
          <w:noProof/>
        </w:rPr>
        <w:t>49</w:t>
      </w:r>
      <w:r>
        <w:rPr>
          <w:noProof/>
        </w:rPr>
        <w:fldChar w:fldCharType="end"/>
      </w:r>
    </w:p>
    <w:p w14:paraId="5AEE368A" w14:textId="0802217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_Toc193394214 \h </w:instrText>
      </w:r>
      <w:r>
        <w:rPr>
          <w:noProof/>
        </w:rPr>
      </w:r>
      <w:r>
        <w:rPr>
          <w:noProof/>
        </w:rPr>
        <w:fldChar w:fldCharType="separate"/>
      </w:r>
      <w:r>
        <w:rPr>
          <w:noProof/>
        </w:rPr>
        <w:t>49</w:t>
      </w:r>
      <w:r>
        <w:rPr>
          <w:noProof/>
        </w:rPr>
        <w:fldChar w:fldCharType="end"/>
      </w:r>
    </w:p>
    <w:p w14:paraId="7FAF243F" w14:textId="773D71F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C.3.1.2.2</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Resource: UE Configurations</w:t>
      </w:r>
      <w:r>
        <w:rPr>
          <w:noProof/>
        </w:rPr>
        <w:tab/>
      </w:r>
      <w:r>
        <w:rPr>
          <w:noProof/>
        </w:rPr>
        <w:fldChar w:fldCharType="begin" w:fldLock="1"/>
      </w:r>
      <w:r>
        <w:rPr>
          <w:noProof/>
        </w:rPr>
        <w:instrText xml:space="preserve"> PAGEREF _Toc193394215 \h </w:instrText>
      </w:r>
      <w:r>
        <w:rPr>
          <w:noProof/>
        </w:rPr>
      </w:r>
      <w:r>
        <w:rPr>
          <w:noProof/>
        </w:rPr>
        <w:fldChar w:fldCharType="separate"/>
      </w:r>
      <w:r>
        <w:rPr>
          <w:noProof/>
        </w:rPr>
        <w:t>50</w:t>
      </w:r>
      <w:r>
        <w:rPr>
          <w:noProof/>
        </w:rPr>
        <w:fldChar w:fldCharType="end"/>
      </w:r>
    </w:p>
    <w:p w14:paraId="7D0E8D1A" w14:textId="49990336"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sidRPr="00254047">
        <w:rPr>
          <w:noProof/>
          <w:lang w:val="fr-FR" w:eastAsia="zh-CN"/>
        </w:rPr>
        <w:t>C.3.1.2.2.1</w:t>
      </w:r>
      <w:r>
        <w:rPr>
          <w:rFonts w:asciiTheme="minorHAnsi" w:eastAsiaTheme="minorEastAsia" w:hAnsiTheme="minorHAnsi" w:cstheme="minorBidi"/>
          <w:noProof/>
          <w:kern w:val="2"/>
          <w:sz w:val="24"/>
          <w:szCs w:val="24"/>
          <w:lang w:eastAsia="en-GB"/>
          <w14:ligatures w14:val="standardContextual"/>
        </w:rPr>
        <w:tab/>
      </w:r>
      <w:r w:rsidRPr="00254047">
        <w:rPr>
          <w:noProof/>
          <w:lang w:val="fr-FR" w:eastAsia="zh-CN"/>
        </w:rPr>
        <w:t>Description</w:t>
      </w:r>
      <w:r>
        <w:rPr>
          <w:noProof/>
        </w:rPr>
        <w:tab/>
      </w:r>
      <w:r>
        <w:rPr>
          <w:noProof/>
        </w:rPr>
        <w:fldChar w:fldCharType="begin" w:fldLock="1"/>
      </w:r>
      <w:r>
        <w:rPr>
          <w:noProof/>
        </w:rPr>
        <w:instrText xml:space="preserve"> PAGEREF _Toc193394216 \h </w:instrText>
      </w:r>
      <w:r>
        <w:rPr>
          <w:noProof/>
        </w:rPr>
      </w:r>
      <w:r>
        <w:rPr>
          <w:noProof/>
        </w:rPr>
        <w:fldChar w:fldCharType="separate"/>
      </w:r>
      <w:r>
        <w:rPr>
          <w:noProof/>
        </w:rPr>
        <w:t>50</w:t>
      </w:r>
      <w:r>
        <w:rPr>
          <w:noProof/>
        </w:rPr>
        <w:fldChar w:fldCharType="end"/>
      </w:r>
    </w:p>
    <w:p w14:paraId="32482757" w14:textId="4E782B4E"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_Toc193394217 \h </w:instrText>
      </w:r>
      <w:r>
        <w:rPr>
          <w:noProof/>
        </w:rPr>
      </w:r>
      <w:r>
        <w:rPr>
          <w:noProof/>
        </w:rPr>
        <w:fldChar w:fldCharType="separate"/>
      </w:r>
      <w:r>
        <w:rPr>
          <w:noProof/>
        </w:rPr>
        <w:t>50</w:t>
      </w:r>
      <w:r>
        <w:rPr>
          <w:noProof/>
        </w:rPr>
        <w:fldChar w:fldCharType="end"/>
      </w:r>
    </w:p>
    <w:p w14:paraId="151A090D" w14:textId="09B3350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_Toc193394218 \h </w:instrText>
      </w:r>
      <w:r>
        <w:rPr>
          <w:noProof/>
        </w:rPr>
      </w:r>
      <w:r>
        <w:rPr>
          <w:noProof/>
        </w:rPr>
        <w:fldChar w:fldCharType="separate"/>
      </w:r>
      <w:r>
        <w:rPr>
          <w:noProof/>
        </w:rPr>
        <w:t>50</w:t>
      </w:r>
      <w:r>
        <w:rPr>
          <w:noProof/>
        </w:rPr>
        <w:fldChar w:fldCharType="end"/>
      </w:r>
    </w:p>
    <w:p w14:paraId="22DA0666" w14:textId="7E08D7B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_Toc193394219 \h </w:instrText>
      </w:r>
      <w:r>
        <w:rPr>
          <w:noProof/>
        </w:rPr>
      </w:r>
      <w:r>
        <w:rPr>
          <w:noProof/>
        </w:rPr>
        <w:fldChar w:fldCharType="separate"/>
      </w:r>
      <w:r>
        <w:rPr>
          <w:noProof/>
        </w:rPr>
        <w:t>51</w:t>
      </w:r>
      <w:r>
        <w:rPr>
          <w:noProof/>
        </w:rPr>
        <w:fldChar w:fldCharType="end"/>
      </w:r>
    </w:p>
    <w:p w14:paraId="21344642" w14:textId="788E4468"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_Toc193394220 \h </w:instrText>
      </w:r>
      <w:r>
        <w:rPr>
          <w:noProof/>
        </w:rPr>
      </w:r>
      <w:r>
        <w:rPr>
          <w:noProof/>
        </w:rPr>
        <w:fldChar w:fldCharType="separate"/>
      </w:r>
      <w:r>
        <w:rPr>
          <w:noProof/>
        </w:rPr>
        <w:t>51</w:t>
      </w:r>
      <w:r>
        <w:rPr>
          <w:noProof/>
        </w:rPr>
        <w:fldChar w:fldCharType="end"/>
      </w:r>
    </w:p>
    <w:p w14:paraId="6D78053A" w14:textId="39116820"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_Toc193394221 \h </w:instrText>
      </w:r>
      <w:r>
        <w:rPr>
          <w:noProof/>
        </w:rPr>
      </w:r>
      <w:r>
        <w:rPr>
          <w:noProof/>
        </w:rPr>
        <w:fldChar w:fldCharType="separate"/>
      </w:r>
      <w:r>
        <w:rPr>
          <w:noProof/>
        </w:rPr>
        <w:t>51</w:t>
      </w:r>
      <w:r>
        <w:rPr>
          <w:noProof/>
        </w:rPr>
        <w:fldChar w:fldCharType="end"/>
      </w:r>
    </w:p>
    <w:p w14:paraId="306D6534" w14:textId="249A101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_Toc193394222 \h </w:instrText>
      </w:r>
      <w:r>
        <w:rPr>
          <w:noProof/>
        </w:rPr>
      </w:r>
      <w:r>
        <w:rPr>
          <w:noProof/>
        </w:rPr>
        <w:fldChar w:fldCharType="separate"/>
      </w:r>
      <w:r>
        <w:rPr>
          <w:noProof/>
        </w:rPr>
        <w:t>52</w:t>
      </w:r>
      <w:r>
        <w:rPr>
          <w:noProof/>
        </w:rPr>
        <w:fldChar w:fldCharType="end"/>
      </w:r>
    </w:p>
    <w:p w14:paraId="6FD03B5A" w14:textId="0C7968C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_Toc193394223 \h </w:instrText>
      </w:r>
      <w:r>
        <w:rPr>
          <w:noProof/>
        </w:rPr>
      </w:r>
      <w:r>
        <w:rPr>
          <w:noProof/>
        </w:rPr>
        <w:fldChar w:fldCharType="separate"/>
      </w:r>
      <w:r>
        <w:rPr>
          <w:noProof/>
        </w:rPr>
        <w:t>53</w:t>
      </w:r>
      <w:r>
        <w:rPr>
          <w:noProof/>
        </w:rPr>
        <w:fldChar w:fldCharType="end"/>
      </w:r>
    </w:p>
    <w:p w14:paraId="2281E621" w14:textId="2BB3BA1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_Toc193394224 \h </w:instrText>
      </w:r>
      <w:r>
        <w:rPr>
          <w:noProof/>
        </w:rPr>
      </w:r>
      <w:r>
        <w:rPr>
          <w:noProof/>
        </w:rPr>
        <w:fldChar w:fldCharType="separate"/>
      </w:r>
      <w:r>
        <w:rPr>
          <w:noProof/>
        </w:rPr>
        <w:t>53</w:t>
      </w:r>
      <w:r>
        <w:rPr>
          <w:noProof/>
        </w:rPr>
        <w:fldChar w:fldCharType="end"/>
      </w:r>
    </w:p>
    <w:p w14:paraId="6C665255" w14:textId="17315E5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_Toc193394225 \h </w:instrText>
      </w:r>
      <w:r>
        <w:rPr>
          <w:noProof/>
        </w:rPr>
      </w:r>
      <w:r>
        <w:rPr>
          <w:noProof/>
        </w:rPr>
        <w:fldChar w:fldCharType="separate"/>
      </w:r>
      <w:r>
        <w:rPr>
          <w:noProof/>
        </w:rPr>
        <w:t>54</w:t>
      </w:r>
      <w:r>
        <w:rPr>
          <w:noProof/>
        </w:rPr>
        <w:fldChar w:fldCharType="end"/>
      </w:r>
    </w:p>
    <w:p w14:paraId="2C71789F" w14:textId="1E8676D5"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_Toc193394226 \h </w:instrText>
      </w:r>
      <w:r>
        <w:rPr>
          <w:noProof/>
        </w:rPr>
      </w:r>
      <w:r>
        <w:rPr>
          <w:noProof/>
        </w:rPr>
        <w:fldChar w:fldCharType="separate"/>
      </w:r>
      <w:r>
        <w:rPr>
          <w:noProof/>
        </w:rPr>
        <w:t>54</w:t>
      </w:r>
      <w:r>
        <w:rPr>
          <w:noProof/>
        </w:rPr>
        <w:fldChar w:fldCharType="end"/>
      </w:r>
    </w:p>
    <w:p w14:paraId="182D3B6A" w14:textId="1B2D817F"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_Toc193394227 \h </w:instrText>
      </w:r>
      <w:r>
        <w:rPr>
          <w:noProof/>
        </w:rPr>
      </w:r>
      <w:r>
        <w:rPr>
          <w:noProof/>
        </w:rPr>
        <w:fldChar w:fldCharType="separate"/>
      </w:r>
      <w:r>
        <w:rPr>
          <w:noProof/>
        </w:rPr>
        <w:t>54</w:t>
      </w:r>
      <w:r>
        <w:rPr>
          <w:noProof/>
        </w:rPr>
        <w:fldChar w:fldCharType="end"/>
      </w:r>
    </w:p>
    <w:p w14:paraId="1A4D0835" w14:textId="40622878"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_Toc193394228 \h </w:instrText>
      </w:r>
      <w:r>
        <w:rPr>
          <w:noProof/>
        </w:rPr>
      </w:r>
      <w:r>
        <w:rPr>
          <w:noProof/>
        </w:rPr>
        <w:fldChar w:fldCharType="separate"/>
      </w:r>
      <w:r>
        <w:rPr>
          <w:noProof/>
        </w:rPr>
        <w:t>54</w:t>
      </w:r>
      <w:r>
        <w:rPr>
          <w:noProof/>
        </w:rPr>
        <w:fldChar w:fldCharType="end"/>
      </w:r>
    </w:p>
    <w:p w14:paraId="1840A3A9" w14:textId="0314C38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_Toc193394229 \h </w:instrText>
      </w:r>
      <w:r>
        <w:rPr>
          <w:noProof/>
        </w:rPr>
      </w:r>
      <w:r>
        <w:rPr>
          <w:noProof/>
        </w:rPr>
        <w:fldChar w:fldCharType="separate"/>
      </w:r>
      <w:r>
        <w:rPr>
          <w:noProof/>
        </w:rPr>
        <w:t>55</w:t>
      </w:r>
      <w:r>
        <w:rPr>
          <w:noProof/>
        </w:rPr>
        <w:fldChar w:fldCharType="end"/>
      </w:r>
    </w:p>
    <w:p w14:paraId="02D34C09" w14:textId="7BAF3AF4"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_Toc193394230 \h </w:instrText>
      </w:r>
      <w:r>
        <w:rPr>
          <w:noProof/>
        </w:rPr>
      </w:r>
      <w:r>
        <w:rPr>
          <w:noProof/>
        </w:rPr>
        <w:fldChar w:fldCharType="separate"/>
      </w:r>
      <w:r>
        <w:rPr>
          <w:noProof/>
        </w:rPr>
        <w:t>55</w:t>
      </w:r>
      <w:r>
        <w:rPr>
          <w:noProof/>
        </w:rPr>
        <w:fldChar w:fldCharType="end"/>
      </w:r>
    </w:p>
    <w:p w14:paraId="7F18AD3D" w14:textId="1EA3F130"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_Toc193394231 \h </w:instrText>
      </w:r>
      <w:r>
        <w:rPr>
          <w:noProof/>
        </w:rPr>
      </w:r>
      <w:r>
        <w:rPr>
          <w:noProof/>
        </w:rPr>
        <w:fldChar w:fldCharType="separate"/>
      </w:r>
      <w:r>
        <w:rPr>
          <w:noProof/>
        </w:rPr>
        <w:t>55</w:t>
      </w:r>
      <w:r>
        <w:rPr>
          <w:noProof/>
        </w:rPr>
        <w:fldChar w:fldCharType="end"/>
      </w:r>
    </w:p>
    <w:p w14:paraId="70BAF14C" w14:textId="3009D6C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_Toc193394232 \h </w:instrText>
      </w:r>
      <w:r>
        <w:rPr>
          <w:noProof/>
        </w:rPr>
      </w:r>
      <w:r>
        <w:rPr>
          <w:noProof/>
        </w:rPr>
        <w:fldChar w:fldCharType="separate"/>
      </w:r>
      <w:r>
        <w:rPr>
          <w:noProof/>
        </w:rPr>
        <w:t>55</w:t>
      </w:r>
      <w:r>
        <w:rPr>
          <w:noProof/>
        </w:rPr>
        <w:fldChar w:fldCharType="end"/>
      </w:r>
    </w:p>
    <w:p w14:paraId="4EC7F65B" w14:textId="4A97AA9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_Toc193394233 \h </w:instrText>
      </w:r>
      <w:r>
        <w:rPr>
          <w:noProof/>
        </w:rPr>
      </w:r>
      <w:r>
        <w:rPr>
          <w:noProof/>
        </w:rPr>
        <w:fldChar w:fldCharType="separate"/>
      </w:r>
      <w:r>
        <w:rPr>
          <w:noProof/>
        </w:rPr>
        <w:t>55</w:t>
      </w:r>
      <w:r>
        <w:rPr>
          <w:noProof/>
        </w:rPr>
        <w:fldChar w:fldCharType="end"/>
      </w:r>
    </w:p>
    <w:p w14:paraId="6842E3BD" w14:textId="1F0F23F0"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_Toc193394234 \h </w:instrText>
      </w:r>
      <w:r>
        <w:rPr>
          <w:noProof/>
        </w:rPr>
      </w:r>
      <w:r>
        <w:rPr>
          <w:noProof/>
        </w:rPr>
        <w:fldChar w:fldCharType="separate"/>
      </w:r>
      <w:r>
        <w:rPr>
          <w:noProof/>
        </w:rPr>
        <w:t>55</w:t>
      </w:r>
      <w:r>
        <w:rPr>
          <w:noProof/>
        </w:rPr>
        <w:fldChar w:fldCharType="end"/>
      </w:r>
    </w:p>
    <w:p w14:paraId="6927ABF7" w14:textId="1489BD3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_Toc193394235 \h </w:instrText>
      </w:r>
      <w:r>
        <w:rPr>
          <w:noProof/>
        </w:rPr>
      </w:r>
      <w:r>
        <w:rPr>
          <w:noProof/>
        </w:rPr>
        <w:fldChar w:fldCharType="separate"/>
      </w:r>
      <w:r>
        <w:rPr>
          <w:noProof/>
        </w:rPr>
        <w:t>55</w:t>
      </w:r>
      <w:r>
        <w:rPr>
          <w:noProof/>
        </w:rPr>
        <w:fldChar w:fldCharType="end"/>
      </w:r>
    </w:p>
    <w:p w14:paraId="31FD088F" w14:textId="63F8363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_Toc193394236 \h </w:instrText>
      </w:r>
      <w:r>
        <w:rPr>
          <w:noProof/>
        </w:rPr>
      </w:r>
      <w:r>
        <w:rPr>
          <w:noProof/>
        </w:rPr>
        <w:fldChar w:fldCharType="separate"/>
      </w:r>
      <w:r>
        <w:rPr>
          <w:noProof/>
        </w:rPr>
        <w:t>56</w:t>
      </w:r>
      <w:r>
        <w:rPr>
          <w:noProof/>
        </w:rPr>
        <w:fldChar w:fldCharType="end"/>
      </w:r>
    </w:p>
    <w:p w14:paraId="533E2A05" w14:textId="090793D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_Toc193394237 \h </w:instrText>
      </w:r>
      <w:r>
        <w:rPr>
          <w:noProof/>
        </w:rPr>
      </w:r>
      <w:r>
        <w:rPr>
          <w:noProof/>
        </w:rPr>
        <w:fldChar w:fldCharType="separate"/>
      </w:r>
      <w:r>
        <w:rPr>
          <w:noProof/>
        </w:rPr>
        <w:t>56</w:t>
      </w:r>
      <w:r>
        <w:rPr>
          <w:noProof/>
        </w:rPr>
        <w:fldChar w:fldCharType="end"/>
      </w:r>
    </w:p>
    <w:p w14:paraId="12DED404" w14:textId="44FFEECC"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_Toc193394238 \h </w:instrText>
      </w:r>
      <w:r>
        <w:rPr>
          <w:noProof/>
        </w:rPr>
      </w:r>
      <w:r>
        <w:rPr>
          <w:noProof/>
        </w:rPr>
        <w:fldChar w:fldCharType="separate"/>
      </w:r>
      <w:r>
        <w:rPr>
          <w:noProof/>
        </w:rPr>
        <w:t>57</w:t>
      </w:r>
      <w:r>
        <w:rPr>
          <w:noProof/>
        </w:rPr>
        <w:fldChar w:fldCharType="end"/>
      </w:r>
    </w:p>
    <w:p w14:paraId="09785AE6" w14:textId="0983C3FF"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_Toc193394239 \h </w:instrText>
      </w:r>
      <w:r>
        <w:rPr>
          <w:noProof/>
        </w:rPr>
      </w:r>
      <w:r>
        <w:rPr>
          <w:noProof/>
        </w:rPr>
        <w:fldChar w:fldCharType="separate"/>
      </w:r>
      <w:r>
        <w:rPr>
          <w:noProof/>
        </w:rPr>
        <w:t>58</w:t>
      </w:r>
      <w:r>
        <w:rPr>
          <w:noProof/>
        </w:rPr>
        <w:fldChar w:fldCharType="end"/>
      </w:r>
    </w:p>
    <w:p w14:paraId="7EADB11A" w14:textId="6943DAEE"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19339409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19339409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193394092"/>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D08AA1E"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507334D0"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6EBE0054" w:rsidR="00BF7587" w:rsidRDefault="00BF7587" w:rsidP="00BF7587">
      <w:pPr>
        <w:pStyle w:val="EX"/>
      </w:pPr>
      <w:r>
        <w:t>[</w:t>
      </w:r>
      <w:r w:rsidR="00E218A4">
        <w:t>10</w:t>
      </w:r>
      <w:r>
        <w:t>]</w:t>
      </w:r>
      <w:r>
        <w:tab/>
      </w:r>
      <w:r w:rsidRPr="00A07E7A">
        <w:t xml:space="preserve">IETF RFC 6050: "A Session Initiation Protocol (SIP) Extension for </w:t>
      </w:r>
      <w:r>
        <w:t>the Identification of Services".</w:t>
      </w:r>
    </w:p>
    <w:p w14:paraId="500D334A" w14:textId="0A1F7E85" w:rsidR="00BF7587" w:rsidRDefault="00BF7587" w:rsidP="00BF7587">
      <w:pPr>
        <w:pStyle w:val="EX"/>
      </w:pPr>
      <w:r>
        <w:t>[</w:t>
      </w:r>
      <w:r w:rsidR="00E218A4">
        <w:rPr>
          <w:rFonts w:eastAsia="SimSun"/>
        </w:rPr>
        <w:t>11</w:t>
      </w:r>
      <w:r>
        <w:rPr>
          <w:rFonts w:eastAsia="SimSun"/>
        </w:rPr>
        <w:t>]</w:t>
      </w:r>
      <w:r>
        <w:rPr>
          <w:rFonts w:eastAsia="SimSun"/>
        </w:rPr>
        <w:tab/>
      </w:r>
      <w:r w:rsidRPr="00A07E7A">
        <w:t>IETF RFC 6665: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75456C49"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74A26354"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r>
      <w:r w:rsidR="00672752">
        <w:rPr>
          <w:lang w:eastAsia="zh-CN"/>
        </w:rPr>
        <w:t>void</w:t>
      </w:r>
    </w:p>
    <w:p w14:paraId="4F41652C" w14:textId="080C3EAA" w:rsidR="006C54C8" w:rsidRDefault="006C54C8" w:rsidP="006C54C8">
      <w:pPr>
        <w:pStyle w:val="EX"/>
        <w:rPr>
          <w:lang w:eastAsia="zh-CN"/>
        </w:rPr>
      </w:pPr>
      <w:r>
        <w:rPr>
          <w:lang w:eastAsia="zh-CN"/>
        </w:rPr>
        <w:lastRenderedPageBreak/>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rsidR="0010513D">
        <w:rPr>
          <w:lang w:eastAsia="zh-CN"/>
        </w:rPr>
        <w:t>”</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793D4601" w:rsidR="00577D03" w:rsidRDefault="00DE0DB0" w:rsidP="00577D03">
      <w:pPr>
        <w:pStyle w:val="EX"/>
      </w:pPr>
      <w:r>
        <w:rPr>
          <w:lang w:eastAsia="zh-CN"/>
        </w:rPr>
        <w:t>[24]</w:t>
      </w:r>
      <w:r w:rsidR="00577D03">
        <w:rPr>
          <w:lang w:eastAsia="zh-CN"/>
        </w:rPr>
        <w:tab/>
      </w:r>
      <w:r w:rsidR="0010513D" w:rsidRPr="000B5DFB">
        <w:t>3GPP</w:t>
      </w:r>
      <w:r w:rsidR="0010513D">
        <w:t> </w:t>
      </w:r>
      <w:r w:rsidR="0010513D" w:rsidRPr="000B5DFB">
        <w:t>TS</w:t>
      </w:r>
      <w:r w:rsidR="0010513D">
        <w:t> </w:t>
      </w:r>
      <w:r w:rsidR="0010513D" w:rsidRPr="000B5DFB">
        <w:t>23.682:</w:t>
      </w:r>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DB00788" w:rsidR="00A504AA" w:rsidRDefault="00A504AA" w:rsidP="006C54C8">
      <w:pPr>
        <w:pStyle w:val="EX"/>
        <w:rPr>
          <w:lang w:eastAsia="zh-CN"/>
        </w:rPr>
      </w:pPr>
      <w:r>
        <w:t>[27]</w:t>
      </w:r>
      <w:r>
        <w:tab/>
      </w:r>
      <w:r w:rsidR="004E5AF3">
        <w:t>Void</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7" w:name="_CR3"/>
      <w:bookmarkStart w:id="58" w:name="_Toc45264288"/>
      <w:bookmarkStart w:id="59" w:name="_Toc193394093"/>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193394094"/>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193394095"/>
      <w:bookmarkEnd w:id="70"/>
      <w:r w:rsidRPr="00390A88">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lastRenderedPageBreak/>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193394096"/>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193394097"/>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193394098"/>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193394099"/>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193394100"/>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193394101"/>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193394102"/>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193394103"/>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193394104"/>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193394105"/>
      <w:bookmarkEnd w:id="171"/>
      <w:r>
        <w:t>6.2.1.2</w:t>
      </w:r>
      <w:r>
        <w:tab/>
        <w:t>A</w:t>
      </w:r>
      <w:r w:rsidRPr="00527D61">
        <w:t>uthenticated identity</w:t>
      </w:r>
      <w:r>
        <w:t xml:space="preserve"> in CoAP request</w:t>
      </w:r>
      <w:bookmarkEnd w:id="180"/>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193394106"/>
      <w:bookmarkEnd w:id="181"/>
      <w:r>
        <w:t>6.2.2</w:t>
      </w:r>
      <w:r>
        <w:tab/>
      </w:r>
      <w:r w:rsidR="002909CD">
        <w:t>Common</w:t>
      </w:r>
      <w:r>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193394107"/>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193394108"/>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r w:rsidR="00083755">
        <w:t>and</w:t>
      </w:r>
    </w:p>
    <w:p w14:paraId="68D86BB0" w14:textId="51104376"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00083755">
        <w:rPr>
          <w:rFonts w:eastAsia="SimSun"/>
        </w:rPr>
        <w:t>.</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F8EDF1" w:rsidR="005A657E" w:rsidRDefault="00541C07" w:rsidP="005A657E">
      <w:pPr>
        <w:pStyle w:val="B1"/>
      </w:pPr>
      <w:r>
        <w:rPr>
          <w:lang w:val="en-US"/>
        </w:rPr>
        <w:t>a</w:t>
      </w:r>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r w:rsidR="00541C07">
        <w:rPr>
          <w:lang w:val="en-US"/>
        </w:rPr>
        <w:t>and</w:t>
      </w:r>
    </w:p>
    <w:p w14:paraId="13735A44" w14:textId="23CD1BDB" w:rsidR="005A657E" w:rsidRPr="00F246EA" w:rsidRDefault="00541C07" w:rsidP="005A657E">
      <w:pPr>
        <w:pStyle w:val="B1"/>
      </w:pPr>
      <w:r>
        <w:t>c</w:t>
      </w:r>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bookmarkStart w:id="206" w:name="_CR6_2_2_1_1_3"/>
      <w:r>
        <w:t>6.2.2.1.1.3</w:t>
      </w:r>
      <w:r>
        <w:tab/>
        <w:t>Modify subscription</w:t>
      </w:r>
    </w:p>
    <w:bookmarkEnd w:id="206"/>
    <w:p w14:paraId="0A88DE5B" w14:textId="6DA188A9"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r w:rsidR="00613665">
        <w:t>clause 6.2.2.1.1.2</w:t>
      </w:r>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69049C93"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193394109"/>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650FECE3" w:rsidR="00BB7AC6" w:rsidRDefault="00BB7AC6" w:rsidP="00BB7AC6">
      <w:pPr>
        <w:pStyle w:val="B2"/>
      </w:pPr>
      <w:r>
        <w:t>1)</w:t>
      </w:r>
      <w:r>
        <w:tab/>
        <w:t xml:space="preserve">shall set the Request URI to the </w:t>
      </w:r>
      <w:r w:rsidR="00DE02C7">
        <w:t>same Request URI used while creating subscription in clause 6.2.2.1.2.1</w:t>
      </w:r>
      <w:r>
        <w:t>appended with subscription identity;</w:t>
      </w:r>
    </w:p>
    <w:p w14:paraId="51E39DA0" w14:textId="5B2D29DF" w:rsidR="00BB7AC6" w:rsidRDefault="00BB7AC6" w:rsidP="00BB7AC6">
      <w:pPr>
        <w:pStyle w:val="B2"/>
      </w:pPr>
      <w:r>
        <w:t>2)</w:t>
      </w:r>
      <w:r>
        <w:tab/>
        <w:t xml:space="preserve">shall include the Host header with </w:t>
      </w:r>
      <w:r w:rsidR="00D01397">
        <w:t xml:space="preserve">the </w:t>
      </w:r>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2EFFB5BB"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r w:rsidR="00D01397">
        <w:t>;and</w:t>
      </w:r>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r w:rsidR="00D01397">
        <w:rPr>
          <w:lang w:eastAsia="x-none"/>
        </w:rPr>
        <w:t xml:space="preserve"> the</w:t>
      </w:r>
      <w:r>
        <w:rPr>
          <w:lang w:eastAsia="x-none"/>
        </w:rPr>
        <w:t xml:space="preserve">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22EB84AD" w:rsidR="00BB7AC6" w:rsidRDefault="00BB7AC6" w:rsidP="00BB7AC6">
      <w:pPr>
        <w:pStyle w:val="B1"/>
      </w:pPr>
      <w:r>
        <w:t>b)</w:t>
      </w:r>
      <w:r>
        <w:tab/>
        <w:t>shall determine whether subscription for configuration events exists or not based on received subscription identity in request URI</w:t>
      </w:r>
      <w:r w:rsidR="00732433">
        <w:t>,</w:t>
      </w:r>
      <w:r>
        <w:t>and</w:t>
      </w:r>
      <w:r w:rsidR="00732433">
        <w:t>:</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404DAE19" w:rsidR="00BB7AC6" w:rsidRDefault="00BB7AC6" w:rsidP="00BB7AC6">
      <w:pPr>
        <w:pStyle w:val="B2"/>
      </w:pPr>
      <w:r>
        <w:t>1)</w:t>
      </w:r>
      <w:r>
        <w:tab/>
        <w:t xml:space="preserve">shall set the Request URI to the </w:t>
      </w:r>
      <w:r w:rsidR="00BA6BD3">
        <w:t>same Request URI used while creating subscription in clause 6.2.2.1.2.1</w:t>
      </w:r>
      <w:r>
        <w:t>appended with subscription identity;</w:t>
      </w:r>
    </w:p>
    <w:p w14:paraId="00A76FDD" w14:textId="034BF172" w:rsidR="00BB7AC6" w:rsidRDefault="00BB7AC6" w:rsidP="00BB7AC6">
      <w:pPr>
        <w:pStyle w:val="B2"/>
      </w:pPr>
      <w:r>
        <w:t>2)</w:t>
      </w:r>
      <w:r>
        <w:tab/>
        <w:t xml:space="preserve">shall include the Host header with </w:t>
      </w:r>
      <w:r w:rsidR="00732433">
        <w:t xml:space="preserve">the </w:t>
      </w:r>
      <w:r>
        <w:t xml:space="preserve">public user identity of </w:t>
      </w:r>
      <w:r w:rsidR="00732433">
        <w:t xml:space="preserve">the </w:t>
      </w:r>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r w:rsidR="00976138">
        <w:rPr>
          <w:lang w:eastAsia="x-none"/>
        </w:rPr>
        <w:t xml:space="preserve">the </w:t>
      </w:r>
      <w:r>
        <w:rPr>
          <w:lang w:eastAsia="x-none"/>
        </w:rPr>
        <w:t>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F1CD955" w:rsidR="00BB7AC6" w:rsidRDefault="00BB7AC6" w:rsidP="00BB7AC6">
      <w:pPr>
        <w:pStyle w:val="B1"/>
      </w:pPr>
      <w:r>
        <w:t>b)</w:t>
      </w:r>
      <w:r>
        <w:tab/>
        <w:t>shall determine whether subscription for configuration events exists or not based on received subscription identity in request URI</w:t>
      </w:r>
      <w:r w:rsidR="0061576A">
        <w:t>,</w:t>
      </w:r>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193394110"/>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9442A47"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r w:rsidR="001B0728">
        <w:rPr>
          <w:lang w:val="en-US"/>
        </w:rPr>
        <w:t>IETF RFC 7641 </w:t>
      </w:r>
      <w:r w:rsidR="001B0728">
        <w:rPr>
          <w:lang w:eastAsia="zh-CN"/>
        </w:rPr>
        <w:t>[14]</w:t>
      </w:r>
      <w:r w:rsidR="001B0728"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16E1B9"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7A6587">
        <w:rPr>
          <w:noProof/>
          <w:lang w:val="en-US"/>
        </w:rPr>
        <w:t>3</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193394111"/>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193394112"/>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43DE60AE" w:rsidR="000352B4" w:rsidRDefault="000352B4" w:rsidP="000352B4">
      <w:r>
        <w:t>Upon receiving a SIP NOTIFY request associated with a subscription created as result of the sent initial SIP SUBSCRIBE request, the SCM-</w:t>
      </w:r>
      <w:r w:rsidR="007B48F5">
        <w:t>C</w:t>
      </w:r>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193394113"/>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193394114"/>
      <w:bookmarkEnd w:id="272"/>
      <w:r>
        <w:t>6.2.2.2.3</w:t>
      </w:r>
      <w:r>
        <w:tab/>
        <w:t>CoAP based procedures</w:t>
      </w:r>
      <w:bookmarkEnd w:id="281"/>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193394115"/>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193394116"/>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193394117"/>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193394118"/>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18337E9E"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8C6461">
        <w:t>clause </w:t>
      </w:r>
      <w:r w:rsidR="008C6461" w:rsidDel="008C6461">
        <w:t xml:space="preserve"> </w:t>
      </w:r>
      <w:r>
        <w:t xml:space="preserve">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0A8D277A"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w:t>
      </w:r>
      <w:r w:rsidR="00954956">
        <w:rPr>
          <w:lang w:val="en-US"/>
        </w:rPr>
        <w:t xml:space="preserve">resource </w:t>
      </w:r>
      <w:r w:rsidRPr="0036127E">
        <w:rPr>
          <w:lang w:val="en-US"/>
        </w:rPr>
        <w:t xml:space="preserve">as described in </w:t>
      </w:r>
      <w:r w:rsidR="00954956">
        <w:t>clause </w:t>
      </w:r>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64303003"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w:t>
      </w:r>
      <w:r w:rsidR="00954956">
        <w:rPr>
          <w:lang w:val="en-US"/>
        </w:rPr>
        <w:t xml:space="preserve">resource </w:t>
      </w:r>
      <w:r w:rsidRPr="00473341">
        <w:rPr>
          <w:lang w:val="en-US"/>
        </w:rPr>
        <w:t xml:space="preserve">as described in </w:t>
      </w:r>
      <w:r w:rsidR="00954956">
        <w:t>clause </w:t>
      </w:r>
      <w:r>
        <w:rPr>
          <w:lang w:val="en-US"/>
        </w:rPr>
        <w:t xml:space="preserve">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193394119"/>
      <w:bookmarkEnd w:id="308"/>
      <w:r>
        <w:rPr>
          <w:noProof/>
          <w:lang w:val="en-US"/>
        </w:rPr>
        <w:t>6.2.3.4</w:t>
      </w:r>
      <w:r>
        <w:rPr>
          <w:noProof/>
          <w:lang w:val="en-US"/>
        </w:rPr>
        <w:tab/>
        <w:t>SCM server CoAP procedure</w:t>
      </w:r>
      <w:bookmarkEnd w:id="309"/>
    </w:p>
    <w:p w14:paraId="3E5EA538" w14:textId="76507F9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D977F6">
        <w:t xml:space="preserve">the </w:t>
      </w:r>
      <w:r>
        <w:rPr>
          <w:lang w:val="en-US"/>
        </w:rPr>
        <w:t>UE Configurations</w:t>
      </w:r>
      <w:r w:rsidRPr="00B35374">
        <w:rPr>
          <w:lang w:val="en-US"/>
        </w:rPr>
        <w:t xml:space="preserve"> resource as described in </w:t>
      </w:r>
      <w:r w:rsidR="004F1438">
        <w:t>clause</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13B0B5F6"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r w:rsidR="00E330A6">
        <w:rPr>
          <w:lang w:val="en-US"/>
        </w:rPr>
        <w:t>table </w:t>
      </w:r>
      <w:r w:rsidR="00E330A6">
        <w:t>C.3.1.2.2.3.1-1.</w:t>
      </w:r>
    </w:p>
    <w:p w14:paraId="58DA322A" w14:textId="7D416B1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804176">
        <w:t xml:space="preserve">the </w:t>
      </w:r>
      <w:r w:rsidRPr="00B35374">
        <w:rPr>
          <w:lang w:val="en-US"/>
        </w:rPr>
        <w:t xml:space="preserve">Individual </w:t>
      </w:r>
      <w:r>
        <w:rPr>
          <w:lang w:val="en-US"/>
        </w:rPr>
        <w:t>UE Configuration</w:t>
      </w:r>
      <w:r w:rsidRPr="00B35374">
        <w:rPr>
          <w:lang w:val="en-US"/>
        </w:rPr>
        <w:t xml:space="preserve"> resource as described in </w:t>
      </w:r>
      <w:r w:rsidR="00804176">
        <w:t>clause</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193394120"/>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193394121"/>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193394122"/>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193394123"/>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51B6518F"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000CC6">
        <w:t>clause</w:t>
      </w:r>
      <w:r>
        <w:t>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5A63ACB2"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w:t>
      </w:r>
      <w:r w:rsidR="00662FB2">
        <w:t>clause</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r w:rsidR="001E4B9B">
        <w:rPr>
          <w:lang w:val="en-US"/>
        </w:rPr>
        <w:t xml:space="preserve">the </w:t>
      </w:r>
      <w:r w:rsidRPr="00BC3EBD">
        <w:rPr>
          <w:lang w:val="en-US"/>
        </w:rPr>
        <w:t xml:space="preserve">val-tgt-ue </w:t>
      </w:r>
      <w:r w:rsidR="0000363F">
        <w:t>query parameter</w:t>
      </w:r>
      <w:r w:rsidR="0000363F" w:rsidRPr="00BC3EBD">
        <w:rPr>
          <w:lang w:val="en-US"/>
        </w:rPr>
        <w:t xml:space="preserve"> </w:t>
      </w:r>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3CE50906"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r w:rsidR="00211884">
        <w:t>clause</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193394124"/>
      <w:bookmarkEnd w:id="342"/>
      <w:r>
        <w:rPr>
          <w:noProof/>
          <w:lang w:val="en-US"/>
        </w:rPr>
        <w:t>6.2.4.4</w:t>
      </w:r>
      <w:r>
        <w:rPr>
          <w:noProof/>
          <w:lang w:val="en-US"/>
        </w:rPr>
        <w:tab/>
        <w:t>SCM server CoAP procedure</w:t>
      </w:r>
      <w:bookmarkEnd w:id="343"/>
    </w:p>
    <w:p w14:paraId="25F4BD84" w14:textId="3997F54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F2161C">
        <w:t xml:space="preserve">the </w:t>
      </w:r>
      <w:r w:rsidRPr="00E71810">
        <w:rPr>
          <w:lang w:val="en-US"/>
        </w:rPr>
        <w:t xml:space="preserve">User Profiles resource as described in </w:t>
      </w:r>
      <w:r w:rsidR="00DF0E2F">
        <w:t>clause</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rsidR="00444B5C">
        <w:t xml:space="preserve"> and</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2BDD51C3" w:rsidR="007F7813" w:rsidRDefault="007F7813" w:rsidP="007F7813">
      <w:r>
        <w:rPr>
          <w:lang w:eastAsia="x-none"/>
        </w:rPr>
        <w:t xml:space="preserve">Upon reception of a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5B5FCD">
        <w:t xml:space="preserve">the </w:t>
      </w:r>
      <w:r w:rsidRPr="00E71810">
        <w:rPr>
          <w:lang w:val="en-US"/>
        </w:rPr>
        <w:t xml:space="preserve">Individual User Profile resource as described in </w:t>
      </w:r>
      <w:r w:rsidR="0031461F">
        <w:t>clause</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193394125"/>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193394126"/>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193394127"/>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193394128"/>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193394129"/>
      <w:bookmarkEnd w:id="376"/>
      <w:r>
        <w:rPr>
          <w:noProof/>
          <w:lang w:val="en-US"/>
        </w:rPr>
        <w:t>6.2.5.4</w:t>
      </w:r>
      <w:r>
        <w:rPr>
          <w:noProof/>
          <w:lang w:val="en-US"/>
        </w:rPr>
        <w:tab/>
        <w:t>SCM server CoAP procedure</w:t>
      </w:r>
      <w:bookmarkEnd w:id="377"/>
    </w:p>
    <w:p w14:paraId="586C3D70" w14:textId="7AA4BF4A"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r w:rsidR="001A19E3">
        <w:t>clause</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86" w:name="_CR6_3"/>
      <w:bookmarkStart w:id="387" w:name="_Toc193394130"/>
      <w:bookmarkEnd w:id="386"/>
      <w:r>
        <w:t>6.3</w:t>
      </w:r>
      <w:r>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193394131"/>
      <w:bookmarkEnd w:id="388"/>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193394132"/>
      <w:bookmarkEnd w:id="398"/>
      <w:r>
        <w:t>7.1</w:t>
      </w:r>
      <w:r>
        <w:tab/>
        <w:t>VAL user profile document</w:t>
      </w:r>
      <w:bookmarkEnd w:id="399"/>
      <w:bookmarkEnd w:id="400"/>
      <w:bookmarkEnd w:id="401"/>
      <w:bookmarkEnd w:id="402"/>
      <w:bookmarkEnd w:id="403"/>
      <w:bookmarkEnd w:id="404"/>
      <w:bookmarkEnd w:id="405"/>
    </w:p>
    <w:p w14:paraId="2029659D" w14:textId="77777777" w:rsidR="008D7C27" w:rsidRDefault="008D7C27" w:rsidP="00622000">
      <w:pPr>
        <w:pStyle w:val="Heading3"/>
        <w:rPr>
          <w:noProof/>
        </w:rPr>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193394133"/>
      <w:bookmarkEnd w:id="406"/>
      <w:r>
        <w:rPr>
          <w:noProof/>
        </w:rPr>
        <w:t>7.</w:t>
      </w:r>
      <w:r w:rsidR="00DC0DF7">
        <w:rPr>
          <w:noProof/>
        </w:rPr>
        <w:t>1.</w:t>
      </w:r>
      <w:r>
        <w:rPr>
          <w:noProof/>
        </w:rPr>
        <w:t>1</w:t>
      </w:r>
      <w:r>
        <w:rPr>
          <w:noProof/>
        </w:rPr>
        <w:tab/>
        <w:t>General</w:t>
      </w:r>
      <w:bookmarkEnd w:id="407"/>
      <w:bookmarkEnd w:id="408"/>
      <w:bookmarkEnd w:id="409"/>
      <w:bookmarkEnd w:id="410"/>
      <w:bookmarkEnd w:id="411"/>
      <w:bookmarkEnd w:id="412"/>
      <w:bookmarkEnd w:id="413"/>
      <w:bookmarkEnd w:id="414"/>
      <w:bookmarkEnd w:id="415"/>
    </w:p>
    <w:p w14:paraId="6F2C0835" w14:textId="77777777" w:rsidR="008D7C27"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193394134"/>
      <w:bookmarkEnd w:id="416"/>
      <w:r>
        <w:t>7.</w:t>
      </w:r>
      <w:r w:rsidR="00DC0DF7">
        <w:t>1.</w:t>
      </w:r>
      <w:r>
        <w:t>2</w:t>
      </w:r>
      <w:r>
        <w:tab/>
      </w:r>
      <w:r w:rsidRPr="001F6D93">
        <w:t>Application unique ID</w:t>
      </w:r>
      <w:bookmarkEnd w:id="417"/>
      <w:bookmarkEnd w:id="418"/>
      <w:bookmarkEnd w:id="419"/>
      <w:bookmarkEnd w:id="420"/>
      <w:bookmarkEnd w:id="421"/>
      <w:bookmarkEnd w:id="422"/>
      <w:bookmarkEnd w:id="423"/>
      <w:bookmarkEnd w:id="424"/>
      <w:bookmarkEnd w:id="42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193394135"/>
      <w:bookmarkEnd w:id="426"/>
      <w:r>
        <w:rPr>
          <w:noProof/>
        </w:rPr>
        <w:t>7.</w:t>
      </w:r>
      <w:r w:rsidR="00DC0DF7">
        <w:rPr>
          <w:noProof/>
        </w:rPr>
        <w:t>1.</w:t>
      </w:r>
      <w:r>
        <w:rPr>
          <w:noProof/>
        </w:rPr>
        <w:t>3</w:t>
      </w:r>
      <w:r>
        <w:rPr>
          <w:noProof/>
        </w:rPr>
        <w:tab/>
        <w:t>Data structure</w:t>
      </w:r>
      <w:bookmarkEnd w:id="427"/>
      <w:bookmarkEnd w:id="428"/>
      <w:bookmarkEnd w:id="429"/>
      <w:bookmarkEnd w:id="430"/>
      <w:bookmarkEnd w:id="431"/>
      <w:bookmarkEnd w:id="432"/>
      <w:bookmarkEnd w:id="433"/>
      <w:bookmarkEnd w:id="434"/>
      <w:bookmarkEnd w:id="4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1D4B6449"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r w:rsidR="00906EE9">
        <w:rPr>
          <w:lang w:val="en-US"/>
        </w:rPr>
        <w:t xml:space="preserve"> which</w:t>
      </w:r>
      <w:r w:rsidR="00B73648">
        <w:rPr>
          <w:lang w:val="en-US"/>
        </w:rPr>
        <w: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36" w:name="_CR7_1_4"/>
      <w:bookmarkStart w:id="437" w:name="_Toc25306461"/>
      <w:bookmarkStart w:id="438" w:name="_Toc26192784"/>
      <w:bookmarkStart w:id="439" w:name="_Toc34137063"/>
      <w:bookmarkStart w:id="440" w:name="_Toc34137377"/>
      <w:bookmarkStart w:id="441" w:name="_Toc34138525"/>
      <w:bookmarkStart w:id="442" w:name="_Toc34138768"/>
      <w:bookmarkStart w:id="443" w:name="_Toc34395105"/>
      <w:bookmarkStart w:id="444" w:name="_Toc45264322"/>
      <w:bookmarkStart w:id="445" w:name="_Toc193394136"/>
      <w:bookmarkEnd w:id="436"/>
      <w:r>
        <w:rPr>
          <w:lang w:val="en-US"/>
        </w:rPr>
        <w:t>7.1.4</w:t>
      </w:r>
      <w:r>
        <w:rPr>
          <w:lang w:val="en-US"/>
        </w:rPr>
        <w:tab/>
      </w:r>
      <w:r w:rsidRPr="006C41AB">
        <w:rPr>
          <w:lang w:val="en-US"/>
        </w:rPr>
        <w:t>XML Schema</w:t>
      </w:r>
      <w:bookmarkEnd w:id="445"/>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77777777" w:rsidR="00F1121F" w:rsidRPr="00393992" w:rsidRDefault="00F1121F" w:rsidP="00F1121F">
      <w:pPr>
        <w:pStyle w:val="PL"/>
        <w:rPr>
          <w:rFonts w:eastAsia="SimSun"/>
        </w:rPr>
      </w:pPr>
      <w:r w:rsidRPr="00F2760D">
        <w:rPr>
          <w:rFonts w:eastAsia="SimSun"/>
        </w:rPr>
        <w:t xml:space="preserve">        &lt;xs:element name="ProfileName" type="sealup:NameType"/&gt;</w:t>
      </w:r>
    </w:p>
    <w:p w14:paraId="1C21B875" w14:textId="77777777" w:rsidR="00F1121F" w:rsidRPr="00393992" w:rsidRDefault="00F1121F" w:rsidP="00F1121F">
      <w:pPr>
        <w:pStyle w:val="PL"/>
        <w:rPr>
          <w:rFonts w:eastAsia="SimSun"/>
        </w:rPr>
      </w:pPr>
      <w:r w:rsidRPr="00F2760D">
        <w:rPr>
          <w:rFonts w:eastAsia="SimSun"/>
        </w:rPr>
        <w:t xml:space="preserve">        &lt;xs:element name="Status" type="xs:boolean"/&gt;</w:t>
      </w:r>
      <w:r>
        <w:rPr>
          <w:rFonts w:eastAsia="SimSun"/>
        </w:rPr>
        <w:tab/>
      </w:r>
    </w:p>
    <w:p w14:paraId="54AE2308" w14:textId="77777777" w:rsidR="00F1121F" w:rsidRPr="00393992" w:rsidRDefault="00F1121F" w:rsidP="00F1121F">
      <w:pPr>
        <w:pStyle w:val="PL"/>
        <w:rPr>
          <w:rFonts w:eastAsia="SimSun"/>
        </w:rPr>
      </w:pPr>
      <w:r w:rsidRPr="00F2760D">
        <w:rPr>
          <w:rFonts w:eastAsia="SimSun"/>
        </w:rPr>
        <w:t xml:space="preserve">        &lt;xs:element name="isDefault"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77777777" w:rsidR="00F1121F" w:rsidRPr="00393992" w:rsidRDefault="00F1121F" w:rsidP="00F1121F">
      <w:pPr>
        <w:pStyle w:val="PL"/>
        <w:rPr>
          <w:rFonts w:eastAsia="SimSun"/>
        </w:rPr>
      </w:pPr>
      <w:r w:rsidRPr="00F2760D">
        <w:rPr>
          <w:rFonts w:eastAsia="SimSun"/>
        </w:rPr>
        <w:t xml:space="preserve">        &lt;xs:element name="Common" type="sealup:CommonType"/&gt;</w:t>
      </w:r>
    </w:p>
    <w:p w14:paraId="48CE9D0A" w14:textId="77777777" w:rsidR="00F1121F" w:rsidRPr="00393992" w:rsidRDefault="00F1121F" w:rsidP="00F1121F">
      <w:pPr>
        <w:pStyle w:val="PL"/>
        <w:rPr>
          <w:rFonts w:eastAsia="SimSun"/>
        </w:rPr>
      </w:pPr>
      <w:r w:rsidRPr="00F2760D">
        <w:rPr>
          <w:rFonts w:eastAsia="SimSun"/>
        </w:rPr>
        <w:t xml:space="preserve">        &lt;xs:element name="OnNetwork" type="sealup:OnNetworkType"/&gt;</w:t>
      </w:r>
    </w:p>
    <w:p w14:paraId="396B6C96" w14:textId="77777777" w:rsidR="00F1121F" w:rsidRPr="00393992" w:rsidRDefault="00F1121F" w:rsidP="00F1121F">
      <w:pPr>
        <w:pStyle w:val="PL"/>
        <w:rPr>
          <w:rFonts w:eastAsia="SimSun"/>
        </w:rPr>
      </w:pPr>
      <w:r w:rsidRPr="00F2760D">
        <w:rPr>
          <w:rFonts w:eastAsia="SimSun"/>
        </w:rPr>
        <w:t xml:space="preserve">        &lt;xs:element name="OffNetwork"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46" w:name="_CR7_1_5"/>
      <w:bookmarkStart w:id="447" w:name="_Toc25306462"/>
      <w:bookmarkStart w:id="448" w:name="_Toc26192785"/>
      <w:bookmarkStart w:id="449" w:name="_Toc34137064"/>
      <w:bookmarkStart w:id="450" w:name="_Toc34137378"/>
      <w:bookmarkStart w:id="451" w:name="_Toc34138526"/>
      <w:bookmarkStart w:id="452" w:name="_Toc34138769"/>
      <w:bookmarkStart w:id="453" w:name="_Toc34395106"/>
      <w:bookmarkStart w:id="454" w:name="_Toc45264323"/>
      <w:bookmarkStart w:id="455" w:name="_Toc193394137"/>
      <w:bookmarkEnd w:id="437"/>
      <w:bookmarkEnd w:id="438"/>
      <w:bookmarkEnd w:id="439"/>
      <w:bookmarkEnd w:id="440"/>
      <w:bookmarkEnd w:id="441"/>
      <w:bookmarkEnd w:id="442"/>
      <w:bookmarkEnd w:id="443"/>
      <w:bookmarkEnd w:id="444"/>
      <w:bookmarkEnd w:id="446"/>
      <w:r>
        <w:rPr>
          <w:noProof/>
        </w:rPr>
        <w:t>7.</w:t>
      </w:r>
      <w:r w:rsidR="00DC0DF7">
        <w:rPr>
          <w:noProof/>
        </w:rPr>
        <w:t>1.</w:t>
      </w:r>
      <w:r>
        <w:rPr>
          <w:noProof/>
        </w:rPr>
        <w:t>5</w:t>
      </w:r>
      <w:r>
        <w:rPr>
          <w:noProof/>
        </w:rPr>
        <w:tab/>
        <w:t>Semantics</w:t>
      </w:r>
      <w:bookmarkEnd w:id="447"/>
      <w:bookmarkEnd w:id="448"/>
      <w:bookmarkEnd w:id="449"/>
      <w:bookmarkEnd w:id="450"/>
      <w:bookmarkEnd w:id="451"/>
      <w:bookmarkEnd w:id="452"/>
      <w:bookmarkEnd w:id="453"/>
      <w:bookmarkEnd w:id="454"/>
      <w:bookmarkEnd w:id="455"/>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56" w:name="_CR7_1_6"/>
      <w:bookmarkStart w:id="457" w:name="_Toc25306463"/>
      <w:bookmarkStart w:id="458" w:name="_Toc26192786"/>
      <w:bookmarkStart w:id="459" w:name="_Toc34137065"/>
      <w:bookmarkStart w:id="460" w:name="_Toc34137379"/>
      <w:bookmarkStart w:id="461" w:name="_Toc34138527"/>
      <w:bookmarkStart w:id="462" w:name="_Toc34138770"/>
      <w:bookmarkStart w:id="463" w:name="_Toc34395107"/>
      <w:bookmarkStart w:id="464" w:name="_Toc45264324"/>
      <w:bookmarkStart w:id="465" w:name="_Toc193394138"/>
      <w:bookmarkEnd w:id="456"/>
      <w:r>
        <w:t>7.</w:t>
      </w:r>
      <w:r w:rsidR="00DC0DF7">
        <w:t>1.</w:t>
      </w:r>
      <w:r>
        <w:t>6</w:t>
      </w:r>
      <w:r>
        <w:tab/>
        <w:t>MIME type</w:t>
      </w:r>
      <w:bookmarkEnd w:id="457"/>
      <w:bookmarkEnd w:id="458"/>
      <w:bookmarkEnd w:id="459"/>
      <w:bookmarkEnd w:id="460"/>
      <w:bookmarkEnd w:id="461"/>
      <w:bookmarkEnd w:id="462"/>
      <w:bookmarkEnd w:id="463"/>
      <w:bookmarkEnd w:id="464"/>
      <w:bookmarkEnd w:id="465"/>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66" w:name="_CR7_1_7"/>
      <w:bookmarkStart w:id="467" w:name="_Toc25306464"/>
      <w:bookmarkStart w:id="468" w:name="_Toc26192787"/>
      <w:bookmarkStart w:id="469" w:name="_Toc34137066"/>
      <w:bookmarkStart w:id="470" w:name="_Toc34137380"/>
      <w:bookmarkStart w:id="471" w:name="_Toc34138528"/>
      <w:bookmarkStart w:id="472" w:name="_Toc34138771"/>
      <w:bookmarkStart w:id="473" w:name="_Toc34395108"/>
      <w:bookmarkStart w:id="474" w:name="_Toc45264325"/>
      <w:bookmarkStart w:id="475" w:name="_Toc193394139"/>
      <w:bookmarkEnd w:id="466"/>
      <w:r>
        <w:t>7.</w:t>
      </w:r>
      <w:r w:rsidR="00DC0DF7">
        <w:t>1.</w:t>
      </w:r>
      <w:r>
        <w:t>7</w:t>
      </w:r>
      <w:r w:rsidRPr="0073469F">
        <w:tab/>
        <w:t>IANA registration template</w:t>
      </w:r>
      <w:bookmarkEnd w:id="467"/>
      <w:bookmarkEnd w:id="468"/>
      <w:bookmarkEnd w:id="469"/>
      <w:bookmarkEnd w:id="470"/>
      <w:bookmarkEnd w:id="471"/>
      <w:bookmarkEnd w:id="472"/>
      <w:bookmarkEnd w:id="473"/>
      <w:bookmarkEnd w:id="474"/>
      <w:bookmarkEnd w:id="475"/>
    </w:p>
    <w:p w14:paraId="04338589" w14:textId="77777777" w:rsidR="00B3475E" w:rsidRPr="00A07E7A" w:rsidRDefault="00B3475E" w:rsidP="00B3475E">
      <w:bookmarkStart w:id="476" w:name="_Toc34137067"/>
      <w:bookmarkStart w:id="477" w:name="_Toc34137381"/>
      <w:bookmarkStart w:id="478" w:name="_Toc34138529"/>
      <w:bookmarkStart w:id="479" w:name="_Toc34138772"/>
      <w:bookmarkStart w:id="480"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81" w:name="_CR7_2"/>
      <w:bookmarkStart w:id="482" w:name="_Toc45264326"/>
      <w:bookmarkStart w:id="483" w:name="_Toc193394140"/>
      <w:bookmarkEnd w:id="481"/>
      <w:r>
        <w:t>7.</w:t>
      </w:r>
      <w:r w:rsidR="006A7B0D">
        <w:t>2</w:t>
      </w:r>
      <w:r>
        <w:tab/>
        <w:t>VAL UE configuration document</w:t>
      </w:r>
      <w:bookmarkEnd w:id="476"/>
      <w:bookmarkEnd w:id="477"/>
      <w:bookmarkEnd w:id="478"/>
      <w:bookmarkEnd w:id="479"/>
      <w:bookmarkEnd w:id="480"/>
      <w:bookmarkEnd w:id="482"/>
      <w:bookmarkEnd w:id="483"/>
    </w:p>
    <w:p w14:paraId="5981A6CC" w14:textId="77777777" w:rsidR="009504E5" w:rsidRDefault="009504E5" w:rsidP="009504E5">
      <w:pPr>
        <w:pStyle w:val="Heading3"/>
      </w:pPr>
      <w:bookmarkStart w:id="484" w:name="_CR7_2_1"/>
      <w:bookmarkStart w:id="485" w:name="_Toc34137068"/>
      <w:bookmarkStart w:id="486" w:name="_Toc34137382"/>
      <w:bookmarkStart w:id="487" w:name="_Toc34138530"/>
      <w:bookmarkStart w:id="488" w:name="_Toc34138773"/>
      <w:bookmarkStart w:id="489" w:name="_Toc34395110"/>
      <w:bookmarkStart w:id="490" w:name="_Toc45264327"/>
      <w:bookmarkStart w:id="491" w:name="_Toc193394141"/>
      <w:bookmarkEnd w:id="484"/>
      <w:r>
        <w:t>7.</w:t>
      </w:r>
      <w:r w:rsidR="006A7B0D">
        <w:t>2</w:t>
      </w:r>
      <w:r>
        <w:t>.1</w:t>
      </w:r>
      <w:r>
        <w:tab/>
        <w:t>General</w:t>
      </w:r>
      <w:bookmarkEnd w:id="485"/>
      <w:bookmarkEnd w:id="486"/>
      <w:bookmarkEnd w:id="487"/>
      <w:bookmarkEnd w:id="488"/>
      <w:bookmarkEnd w:id="489"/>
      <w:bookmarkEnd w:id="490"/>
      <w:bookmarkEnd w:id="491"/>
    </w:p>
    <w:p w14:paraId="5DE8B753" w14:textId="77777777" w:rsidR="009504E5" w:rsidRDefault="009504E5" w:rsidP="009504E5">
      <w:pPr>
        <w:pStyle w:val="Heading3"/>
      </w:pPr>
      <w:bookmarkStart w:id="492" w:name="_CR7_2_2"/>
      <w:bookmarkStart w:id="493" w:name="_Toc34137069"/>
      <w:bookmarkStart w:id="494" w:name="_Toc34137383"/>
      <w:bookmarkStart w:id="495" w:name="_Toc34138531"/>
      <w:bookmarkStart w:id="496" w:name="_Toc34138774"/>
      <w:bookmarkStart w:id="497" w:name="_Toc34395111"/>
      <w:bookmarkStart w:id="498" w:name="_Toc45264328"/>
      <w:bookmarkStart w:id="499" w:name="_Toc193394142"/>
      <w:bookmarkEnd w:id="492"/>
      <w:r>
        <w:t>7.</w:t>
      </w:r>
      <w:r w:rsidR="006A7B0D">
        <w:t>2</w:t>
      </w:r>
      <w:r>
        <w:t>.2</w:t>
      </w:r>
      <w:r>
        <w:tab/>
        <w:t>Application unique ID</w:t>
      </w:r>
      <w:bookmarkEnd w:id="493"/>
      <w:bookmarkEnd w:id="494"/>
      <w:bookmarkEnd w:id="495"/>
      <w:bookmarkEnd w:id="496"/>
      <w:bookmarkEnd w:id="497"/>
      <w:bookmarkEnd w:id="498"/>
      <w:bookmarkEnd w:id="499"/>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00" w:name="_CR7_2_3"/>
      <w:bookmarkStart w:id="501" w:name="_Toc34137070"/>
      <w:bookmarkStart w:id="502" w:name="_Toc34137384"/>
      <w:bookmarkStart w:id="503" w:name="_Toc34138532"/>
      <w:bookmarkStart w:id="504" w:name="_Toc34138775"/>
      <w:bookmarkStart w:id="505" w:name="_Toc34395112"/>
      <w:bookmarkStart w:id="506" w:name="_Toc45264329"/>
      <w:bookmarkStart w:id="507" w:name="_Toc193394143"/>
      <w:bookmarkEnd w:id="500"/>
      <w:r>
        <w:t>7.</w:t>
      </w:r>
      <w:r w:rsidR="006A7B0D">
        <w:t>2</w:t>
      </w:r>
      <w:r>
        <w:t>.3</w:t>
      </w:r>
      <w:r>
        <w:tab/>
        <w:t>Data structure</w:t>
      </w:r>
      <w:bookmarkEnd w:id="501"/>
      <w:bookmarkEnd w:id="502"/>
      <w:bookmarkEnd w:id="503"/>
      <w:bookmarkEnd w:id="504"/>
      <w:bookmarkEnd w:id="505"/>
      <w:bookmarkEnd w:id="506"/>
      <w:bookmarkEnd w:id="50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pPr>
      <w:bookmarkStart w:id="508" w:name="_CR7_2_4"/>
      <w:bookmarkStart w:id="509" w:name="_Toc34137071"/>
      <w:bookmarkStart w:id="510" w:name="_Toc34137385"/>
      <w:bookmarkStart w:id="511" w:name="_Toc34138533"/>
      <w:bookmarkStart w:id="512" w:name="_Toc34138776"/>
      <w:bookmarkStart w:id="513" w:name="_Toc34395113"/>
      <w:bookmarkStart w:id="514" w:name="_Toc45264330"/>
      <w:bookmarkStart w:id="515" w:name="_Toc193394144"/>
      <w:bookmarkEnd w:id="508"/>
      <w:r>
        <w:t>7.2.4</w:t>
      </w:r>
      <w:r>
        <w:tab/>
        <w:t>XML schema</w:t>
      </w:r>
      <w:bookmarkEnd w:id="515"/>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77777777" w:rsidR="00F522C0" w:rsidRPr="00F2760D" w:rsidRDefault="00F522C0" w:rsidP="00F522C0">
      <w:pPr>
        <w:pStyle w:val="PL"/>
        <w:rPr>
          <w:rFonts w:eastAsia="SimSun"/>
        </w:rPr>
      </w:pPr>
      <w:r w:rsidRPr="00F2760D">
        <w:rPr>
          <w:rFonts w:eastAsia="SimSun"/>
        </w:rPr>
        <w:t xml:space="preserve">      &lt;xs:element name="Instance-ID-URN"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77777777" w:rsidR="00F522C0" w:rsidRPr="00F2760D" w:rsidRDefault="00F522C0" w:rsidP="00F522C0">
      <w:pPr>
        <w:pStyle w:val="PL"/>
        <w:rPr>
          <w:rFonts w:eastAsia="SimSun"/>
        </w:rPr>
      </w:pPr>
      <w:r w:rsidRPr="00F2760D">
        <w:rPr>
          <w:rFonts w:eastAsia="SimSun"/>
        </w:rPr>
        <w:t xml:space="preserve">      &lt;xs:element name="Low-SNR" type="sealuec:snrType"/&gt;</w:t>
      </w:r>
    </w:p>
    <w:p w14:paraId="4F4DF43B" w14:textId="77777777" w:rsidR="00F522C0" w:rsidRPr="00F2760D" w:rsidRDefault="00F522C0" w:rsidP="00F522C0">
      <w:pPr>
        <w:pStyle w:val="PL"/>
        <w:rPr>
          <w:rFonts w:eastAsia="SimSun"/>
        </w:rPr>
      </w:pPr>
      <w:r w:rsidRPr="00F2760D">
        <w:rPr>
          <w:rFonts w:eastAsia="SimSun"/>
        </w:rPr>
        <w:t xml:space="preserve">      &lt;xs:element name="High-SNR"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2760D" w:rsidRDefault="00F522C0" w:rsidP="00F522C0">
      <w:pPr>
        <w:pStyle w:val="PL"/>
        <w:rPr>
          <w:rFonts w:eastAsia="SimSun"/>
        </w:rPr>
      </w:pPr>
      <w:r w:rsidRPr="00F2760D">
        <w:rPr>
          <w:rFonts w:eastAsia="SimSun"/>
        </w:rPr>
        <w:t xml:space="preserve">    &lt;xs:simpleContent&gt;</w:t>
      </w:r>
    </w:p>
    <w:p w14:paraId="5C9134CD" w14:textId="77777777" w:rsidR="00F522C0" w:rsidRPr="00F2760D" w:rsidRDefault="00F522C0" w:rsidP="00F522C0">
      <w:pPr>
        <w:pStyle w:val="PL"/>
        <w:rPr>
          <w:rFonts w:eastAsia="SimSun"/>
        </w:rPr>
      </w:pPr>
      <w:r w:rsidRPr="00F2760D">
        <w:rPr>
          <w:rFonts w:eastAsia="SimSun"/>
        </w:rPr>
        <w:t xml:space="preserve">      &lt;xs:extension base="sealuec:tac-baseType"&gt;</w:t>
      </w:r>
    </w:p>
    <w:p w14:paraId="49A37CFB"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2760D" w:rsidRDefault="00F522C0" w:rsidP="00F522C0">
      <w:pPr>
        <w:pStyle w:val="PL"/>
        <w:rPr>
          <w:rFonts w:eastAsia="SimSun"/>
        </w:rPr>
      </w:pPr>
      <w:r w:rsidRPr="00F2760D">
        <w:rPr>
          <w:rFonts w:eastAsia="SimSun"/>
        </w:rPr>
        <w:t xml:space="preserve">   </w:t>
      </w:r>
      <w:r>
        <w:rPr>
          <w:rFonts w:eastAsia="SimSun"/>
        </w:rPr>
        <w:t xml:space="preserve">  </w:t>
      </w:r>
      <w:r w:rsidRPr="00F2760D">
        <w:rPr>
          <w:rFonts w:eastAsia="SimSun"/>
        </w:rPr>
        <w:t xml:space="preserve"> &lt;/xs:extension&gt;</w:t>
      </w:r>
    </w:p>
    <w:p w14:paraId="6444ED35" w14:textId="77777777" w:rsidR="00F522C0" w:rsidRPr="00F2760D" w:rsidRDefault="00F522C0" w:rsidP="00F522C0">
      <w:pPr>
        <w:pStyle w:val="PL"/>
        <w:rPr>
          <w:rFonts w:eastAsia="SimSun"/>
        </w:rPr>
      </w:pPr>
      <w:r w:rsidRPr="00F2760D">
        <w:rPr>
          <w:rFonts w:eastAsia="SimSun"/>
        </w:rPr>
        <w:t xml:space="preserve">    &lt;/xs:simpleContent&gt;</w:t>
      </w:r>
    </w:p>
    <w:p w14:paraId="434CF5DA" w14:textId="77777777" w:rsidR="00F522C0" w:rsidRPr="00F2760D" w:rsidRDefault="00F522C0" w:rsidP="00F522C0">
      <w:pPr>
        <w:pStyle w:val="PL"/>
        <w:rPr>
          <w:rFonts w:eastAsia="SimSun"/>
        </w:rPr>
      </w:pPr>
      <w:r w:rsidRPr="00F2760D">
        <w:rPr>
          <w:rFonts w:eastAsia="SimSun"/>
        </w:rPr>
        <w:t xml:space="preserve">  &lt;/xs:complexType&gt;</w:t>
      </w:r>
    </w:p>
    <w:p w14:paraId="7A8096BD" w14:textId="77777777" w:rsidR="00F522C0" w:rsidRPr="00F2760D" w:rsidRDefault="00F522C0" w:rsidP="00F522C0">
      <w:pPr>
        <w:pStyle w:val="PL"/>
        <w:rPr>
          <w:rFonts w:eastAsia="SimSun"/>
        </w:rPr>
      </w:pPr>
    </w:p>
    <w:p w14:paraId="3223DC1A" w14:textId="77777777" w:rsidR="00F522C0" w:rsidRPr="00F2760D" w:rsidRDefault="00F522C0" w:rsidP="00F522C0">
      <w:pPr>
        <w:pStyle w:val="PL"/>
        <w:rPr>
          <w:rFonts w:eastAsia="SimSun"/>
        </w:rPr>
      </w:pPr>
      <w:r w:rsidRPr="00F2760D">
        <w:rPr>
          <w:rFonts w:eastAsia="SimSun"/>
        </w:rPr>
        <w:t xml:space="preserve">  &lt;xs:simpleType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16" w:name="_CR7_2_5"/>
      <w:bookmarkStart w:id="517" w:name="_Toc34137072"/>
      <w:bookmarkStart w:id="518" w:name="_Toc34137386"/>
      <w:bookmarkStart w:id="519" w:name="_Toc34138534"/>
      <w:bookmarkStart w:id="520" w:name="_Toc34138777"/>
      <w:bookmarkStart w:id="521" w:name="_Toc34395114"/>
      <w:bookmarkStart w:id="522" w:name="_Toc45264331"/>
      <w:bookmarkStart w:id="523" w:name="_Toc193394145"/>
      <w:bookmarkEnd w:id="509"/>
      <w:bookmarkEnd w:id="510"/>
      <w:bookmarkEnd w:id="511"/>
      <w:bookmarkEnd w:id="512"/>
      <w:bookmarkEnd w:id="513"/>
      <w:bookmarkEnd w:id="514"/>
      <w:bookmarkEnd w:id="516"/>
      <w:r>
        <w:t>7.</w:t>
      </w:r>
      <w:r w:rsidR="006A7B0D">
        <w:t>2</w:t>
      </w:r>
      <w:r>
        <w:t>.5</w:t>
      </w:r>
      <w:r>
        <w:tab/>
        <w:t>Semantics</w:t>
      </w:r>
      <w:bookmarkEnd w:id="517"/>
      <w:bookmarkEnd w:id="518"/>
      <w:bookmarkEnd w:id="519"/>
      <w:bookmarkEnd w:id="520"/>
      <w:bookmarkEnd w:id="521"/>
      <w:bookmarkEnd w:id="522"/>
      <w:bookmarkEnd w:id="52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lastRenderedPageBreak/>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24" w:name="_CR7_2_6"/>
      <w:bookmarkStart w:id="525" w:name="_Toc34137073"/>
      <w:bookmarkStart w:id="526" w:name="_Toc34137387"/>
      <w:bookmarkStart w:id="527" w:name="_Toc34138535"/>
      <w:bookmarkStart w:id="528" w:name="_Toc34138778"/>
      <w:bookmarkStart w:id="529" w:name="_Toc34395115"/>
      <w:bookmarkStart w:id="530" w:name="_Toc45264332"/>
      <w:bookmarkStart w:id="531" w:name="_Toc193394146"/>
      <w:bookmarkEnd w:id="524"/>
      <w:r>
        <w:t>7.</w:t>
      </w:r>
      <w:r w:rsidR="006A7B0D">
        <w:t>2</w:t>
      </w:r>
      <w:r>
        <w:t>.6</w:t>
      </w:r>
      <w:r>
        <w:tab/>
        <w:t>MIME type</w:t>
      </w:r>
      <w:bookmarkEnd w:id="525"/>
      <w:bookmarkEnd w:id="526"/>
      <w:bookmarkEnd w:id="527"/>
      <w:bookmarkEnd w:id="528"/>
      <w:bookmarkEnd w:id="529"/>
      <w:bookmarkEnd w:id="530"/>
      <w:bookmarkEnd w:id="531"/>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32" w:name="_CR7_2_7"/>
      <w:bookmarkStart w:id="533" w:name="_Toc34137074"/>
      <w:bookmarkStart w:id="534" w:name="_Toc34137388"/>
      <w:bookmarkStart w:id="535" w:name="_Toc34138536"/>
      <w:bookmarkStart w:id="536" w:name="_Toc34138779"/>
      <w:bookmarkStart w:id="537" w:name="_Toc34395116"/>
      <w:bookmarkStart w:id="538" w:name="_Toc45264333"/>
      <w:bookmarkStart w:id="539" w:name="_Toc193394147"/>
      <w:bookmarkEnd w:id="532"/>
      <w:r>
        <w:t>7.</w:t>
      </w:r>
      <w:r w:rsidR="006A7B0D">
        <w:t>2</w:t>
      </w:r>
      <w:r>
        <w:t>.7</w:t>
      </w:r>
      <w:r>
        <w:tab/>
        <w:t>IANA registration template</w:t>
      </w:r>
      <w:bookmarkEnd w:id="533"/>
      <w:bookmarkEnd w:id="534"/>
      <w:bookmarkEnd w:id="535"/>
      <w:bookmarkEnd w:id="536"/>
      <w:bookmarkEnd w:id="537"/>
      <w:bookmarkEnd w:id="538"/>
      <w:bookmarkEnd w:id="539"/>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bookmarkStart w:id="540" w:name="_CRAnnexAnormative"/>
      <w:bookmarkEnd w:id="540"/>
      <w:r>
        <w:br w:type="page"/>
      </w:r>
      <w:bookmarkStart w:id="541" w:name="_Toc34137075"/>
      <w:bookmarkStart w:id="542" w:name="_Toc34137389"/>
      <w:bookmarkStart w:id="543" w:name="_Toc34138537"/>
      <w:bookmarkStart w:id="544" w:name="_Toc34138780"/>
      <w:bookmarkStart w:id="545" w:name="_Toc34395117"/>
      <w:bookmarkStart w:id="546" w:name="_Toc45264334"/>
      <w:bookmarkStart w:id="547" w:name="_Toc193394148"/>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41"/>
      <w:bookmarkEnd w:id="542"/>
      <w:bookmarkEnd w:id="543"/>
      <w:bookmarkEnd w:id="544"/>
      <w:bookmarkEnd w:id="545"/>
      <w:bookmarkEnd w:id="546"/>
      <w:bookmarkEnd w:id="547"/>
    </w:p>
    <w:p w14:paraId="1C6E65B7" w14:textId="77777777" w:rsidR="00452FB7" w:rsidRDefault="003B4B8F" w:rsidP="00452FB7">
      <w:pPr>
        <w:pStyle w:val="Heading1"/>
      </w:pPr>
      <w:bookmarkStart w:id="548" w:name="_CRA_1"/>
      <w:bookmarkStart w:id="549" w:name="_Toc34137076"/>
      <w:bookmarkStart w:id="550" w:name="_Toc34137390"/>
      <w:bookmarkStart w:id="551" w:name="_Toc34138538"/>
      <w:bookmarkStart w:id="552" w:name="_Toc34138781"/>
      <w:bookmarkStart w:id="553" w:name="_Toc34395118"/>
      <w:bookmarkStart w:id="554" w:name="_Toc45264335"/>
      <w:bookmarkStart w:id="555" w:name="_Toc193394149"/>
      <w:bookmarkEnd w:id="548"/>
      <w:r>
        <w:t>A</w:t>
      </w:r>
      <w:r w:rsidR="00452FB7">
        <w:t>.1</w:t>
      </w:r>
      <w:r w:rsidR="00452FB7">
        <w:tab/>
        <w:t>Creating configuration update event subscription</w:t>
      </w:r>
      <w:bookmarkEnd w:id="549"/>
      <w:bookmarkEnd w:id="550"/>
      <w:bookmarkEnd w:id="551"/>
      <w:bookmarkEnd w:id="552"/>
      <w:bookmarkEnd w:id="553"/>
      <w:bookmarkEnd w:id="554"/>
      <w:bookmarkEnd w:id="555"/>
    </w:p>
    <w:p w14:paraId="5240CE68" w14:textId="77777777" w:rsidR="00452FB7" w:rsidRDefault="003B4B8F" w:rsidP="00452FB7">
      <w:pPr>
        <w:pStyle w:val="Heading2"/>
      </w:pPr>
      <w:bookmarkStart w:id="556" w:name="_CRA_1_1"/>
      <w:bookmarkStart w:id="557" w:name="_Toc34137077"/>
      <w:bookmarkStart w:id="558" w:name="_Toc34137391"/>
      <w:bookmarkStart w:id="559" w:name="_Toc34138539"/>
      <w:bookmarkStart w:id="560" w:name="_Toc34138782"/>
      <w:bookmarkStart w:id="561" w:name="_Toc34395119"/>
      <w:bookmarkStart w:id="562" w:name="_Toc45264336"/>
      <w:bookmarkStart w:id="563" w:name="_Toc193394150"/>
      <w:bookmarkEnd w:id="556"/>
      <w:r>
        <w:t>A</w:t>
      </w:r>
      <w:r w:rsidR="00452FB7">
        <w:t>.1.1</w:t>
      </w:r>
      <w:r w:rsidR="00452FB7">
        <w:tab/>
        <w:t>General</w:t>
      </w:r>
      <w:bookmarkEnd w:id="557"/>
      <w:bookmarkEnd w:id="558"/>
      <w:bookmarkEnd w:id="559"/>
      <w:bookmarkEnd w:id="560"/>
      <w:bookmarkEnd w:id="561"/>
      <w:bookmarkEnd w:id="562"/>
      <w:bookmarkEnd w:id="563"/>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64" w:name="_CRA_1_2"/>
      <w:bookmarkStart w:id="565" w:name="_Toc34137078"/>
      <w:bookmarkStart w:id="566" w:name="_Toc34137392"/>
      <w:bookmarkStart w:id="567" w:name="_Toc34138540"/>
      <w:bookmarkStart w:id="568" w:name="_Toc34138783"/>
      <w:bookmarkStart w:id="569" w:name="_Toc34395120"/>
      <w:bookmarkStart w:id="570" w:name="_Toc45264337"/>
      <w:bookmarkStart w:id="571" w:name="_Toc193394151"/>
      <w:bookmarkEnd w:id="564"/>
      <w:r>
        <w:t>A</w:t>
      </w:r>
      <w:r w:rsidR="00452FB7">
        <w:t>.1.2</w:t>
      </w:r>
      <w:r w:rsidR="00452FB7">
        <w:tab/>
        <w:t>Client side parameters</w:t>
      </w:r>
      <w:bookmarkEnd w:id="565"/>
      <w:bookmarkEnd w:id="566"/>
      <w:bookmarkEnd w:id="567"/>
      <w:bookmarkEnd w:id="568"/>
      <w:bookmarkEnd w:id="569"/>
      <w:bookmarkEnd w:id="570"/>
      <w:bookmarkEnd w:id="571"/>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72" w:name="_CRTableA_1_22"/>
      <w:r w:rsidRPr="00EA26B3">
        <w:t xml:space="preserve">Table </w:t>
      </w:r>
      <w:bookmarkEnd w:id="572"/>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73"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73"/>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74" w:name="_CRA_1_3"/>
      <w:bookmarkStart w:id="575" w:name="_Toc34137079"/>
      <w:bookmarkStart w:id="576" w:name="_Toc34137393"/>
      <w:bookmarkStart w:id="577" w:name="_Toc34138541"/>
      <w:bookmarkStart w:id="578" w:name="_Toc34138784"/>
      <w:bookmarkStart w:id="579" w:name="_Toc34395121"/>
      <w:bookmarkStart w:id="580" w:name="_Toc45264338"/>
      <w:bookmarkStart w:id="581" w:name="_Toc193394152"/>
      <w:bookmarkEnd w:id="574"/>
      <w:r>
        <w:t>A</w:t>
      </w:r>
      <w:r w:rsidR="00452FB7">
        <w:t>.1.3</w:t>
      </w:r>
      <w:r w:rsidR="00452FB7">
        <w:tab/>
        <w:t>Server side parameters</w:t>
      </w:r>
      <w:bookmarkEnd w:id="575"/>
      <w:bookmarkEnd w:id="576"/>
      <w:bookmarkEnd w:id="577"/>
      <w:bookmarkEnd w:id="578"/>
      <w:bookmarkEnd w:id="579"/>
      <w:bookmarkEnd w:id="580"/>
      <w:bookmarkEnd w:id="58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82" w:name="_CRTableA_1_31"/>
      <w:r w:rsidRPr="00EA26B3">
        <w:t xml:space="preserve">Table </w:t>
      </w:r>
      <w:bookmarkEnd w:id="582"/>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83" w:name="_CRA_2"/>
      <w:bookmarkStart w:id="584" w:name="_Toc34062208"/>
      <w:bookmarkStart w:id="585" w:name="_Toc34394649"/>
      <w:bookmarkStart w:id="586" w:name="_Toc45274442"/>
      <w:bookmarkStart w:id="587" w:name="_Toc51932981"/>
      <w:bookmarkStart w:id="588" w:name="_Toc58513711"/>
      <w:bookmarkStart w:id="589" w:name="_Toc59205363"/>
      <w:bookmarkStart w:id="590" w:name="_Toc193394153"/>
      <w:bookmarkEnd w:id="583"/>
      <w:r>
        <w:lastRenderedPageBreak/>
        <w:t>A.2</w:t>
      </w:r>
      <w:r>
        <w:tab/>
      </w:r>
      <w:bookmarkEnd w:id="584"/>
      <w:bookmarkEnd w:id="585"/>
      <w:bookmarkEnd w:id="586"/>
      <w:bookmarkEnd w:id="587"/>
      <w:bookmarkEnd w:id="588"/>
      <w:bookmarkEnd w:id="589"/>
      <w:r>
        <w:t>Retrieve VAL UE configuration data</w:t>
      </w:r>
      <w:bookmarkEnd w:id="590"/>
    </w:p>
    <w:p w14:paraId="722A6C95" w14:textId="77777777" w:rsidR="0068637D" w:rsidRDefault="0068637D" w:rsidP="0068637D">
      <w:pPr>
        <w:pStyle w:val="Heading2"/>
      </w:pPr>
      <w:bookmarkStart w:id="591" w:name="_CRA_2_1"/>
      <w:bookmarkStart w:id="592" w:name="_Toc193394154"/>
      <w:bookmarkEnd w:id="591"/>
      <w:r>
        <w:t>A.2.1</w:t>
      </w:r>
      <w:r>
        <w:tab/>
        <w:t>Client side parameters</w:t>
      </w:r>
      <w:bookmarkEnd w:id="592"/>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593" w:name="_CRTableA_1_21"/>
      <w:r w:rsidRPr="00EA26B3">
        <w:t xml:space="preserve">Table </w:t>
      </w:r>
      <w:bookmarkEnd w:id="593"/>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94" w:name="_CRAnnexBnormative"/>
      <w:bookmarkStart w:id="595" w:name="_Toc34137080"/>
      <w:bookmarkStart w:id="596" w:name="_Toc34137394"/>
      <w:bookmarkStart w:id="597" w:name="_Toc34138542"/>
      <w:bookmarkStart w:id="598" w:name="_Toc34138785"/>
      <w:bookmarkStart w:id="599" w:name="_Toc34395122"/>
      <w:bookmarkStart w:id="600" w:name="_Toc45264339"/>
      <w:bookmarkStart w:id="601" w:name="_Toc193394155"/>
      <w:bookmarkEnd w:id="594"/>
      <w:r w:rsidRPr="004D3578">
        <w:t xml:space="preserve">Annex </w:t>
      </w:r>
      <w:r w:rsidR="00F26B62">
        <w:t>B</w:t>
      </w:r>
      <w:r w:rsidRPr="004D3578">
        <w:t xml:space="preserve"> (</w:t>
      </w:r>
      <w:r>
        <w:t>normative</w:t>
      </w:r>
      <w:r w:rsidRPr="004D3578">
        <w:t>):</w:t>
      </w:r>
      <w:r w:rsidRPr="004D3578">
        <w:br/>
      </w:r>
      <w:r>
        <w:t>Parameters for notifications</w:t>
      </w:r>
      <w:bookmarkEnd w:id="595"/>
      <w:bookmarkEnd w:id="596"/>
      <w:bookmarkEnd w:id="597"/>
      <w:bookmarkEnd w:id="598"/>
      <w:bookmarkEnd w:id="599"/>
      <w:bookmarkEnd w:id="600"/>
      <w:bookmarkEnd w:id="601"/>
    </w:p>
    <w:p w14:paraId="24241D13" w14:textId="77777777" w:rsidR="00452FB7" w:rsidRDefault="00F26B62" w:rsidP="00452FB7">
      <w:pPr>
        <w:pStyle w:val="Heading1"/>
      </w:pPr>
      <w:bookmarkStart w:id="602" w:name="_CRB_1"/>
      <w:bookmarkStart w:id="603" w:name="_Toc34137081"/>
      <w:bookmarkStart w:id="604" w:name="_Toc34137395"/>
      <w:bookmarkStart w:id="605" w:name="_Toc34138543"/>
      <w:bookmarkStart w:id="606" w:name="_Toc34138786"/>
      <w:bookmarkStart w:id="607" w:name="_Toc34395123"/>
      <w:bookmarkStart w:id="608" w:name="_Toc45264340"/>
      <w:bookmarkStart w:id="609" w:name="_Toc193394156"/>
      <w:bookmarkEnd w:id="602"/>
      <w:r>
        <w:t>B</w:t>
      </w:r>
      <w:r w:rsidR="00452FB7">
        <w:t>.1</w:t>
      </w:r>
      <w:r w:rsidR="00452FB7">
        <w:tab/>
        <w:t>General</w:t>
      </w:r>
      <w:bookmarkEnd w:id="603"/>
      <w:bookmarkEnd w:id="604"/>
      <w:bookmarkEnd w:id="605"/>
      <w:bookmarkEnd w:id="606"/>
      <w:bookmarkEnd w:id="607"/>
      <w:bookmarkEnd w:id="608"/>
      <w:bookmarkEnd w:id="609"/>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10" w:name="_CRB_2"/>
      <w:bookmarkStart w:id="611" w:name="_Toc34137082"/>
      <w:bookmarkStart w:id="612" w:name="_Toc34137396"/>
      <w:bookmarkStart w:id="613" w:name="_Toc34138544"/>
      <w:bookmarkStart w:id="614" w:name="_Toc34138787"/>
      <w:bookmarkStart w:id="615" w:name="_Toc34395124"/>
      <w:bookmarkStart w:id="616" w:name="_Toc45264341"/>
      <w:bookmarkStart w:id="617" w:name="_Toc193394157"/>
      <w:bookmarkEnd w:id="610"/>
      <w:r>
        <w:t>B</w:t>
      </w:r>
      <w:r w:rsidR="00452FB7">
        <w:t>.2</w:t>
      </w:r>
      <w:r w:rsidR="00452FB7">
        <w:tab/>
        <w:t>Configuration update notification</w:t>
      </w:r>
      <w:bookmarkEnd w:id="611"/>
      <w:bookmarkEnd w:id="612"/>
      <w:bookmarkEnd w:id="613"/>
      <w:bookmarkEnd w:id="614"/>
      <w:bookmarkEnd w:id="615"/>
      <w:bookmarkEnd w:id="616"/>
      <w:bookmarkEnd w:id="61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18" w:name="_CRTableB_21"/>
      <w:r w:rsidRPr="00EA26B3">
        <w:t xml:space="preserve">Table </w:t>
      </w:r>
      <w:bookmarkEnd w:id="618"/>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19" w:name="_CRAnnexCnormative"/>
      <w:bookmarkStart w:id="620" w:name="_Toc193394158"/>
      <w:bookmarkEnd w:id="619"/>
      <w:r w:rsidRPr="004D3578">
        <w:t xml:space="preserve">Annex </w:t>
      </w:r>
      <w:r>
        <w:t>C</w:t>
      </w:r>
      <w:r w:rsidRPr="004D3578">
        <w:t xml:space="preserve"> (</w:t>
      </w:r>
      <w:r>
        <w:t>normative</w:t>
      </w:r>
      <w:r w:rsidRPr="004D3578">
        <w:t>):</w:t>
      </w:r>
      <w:r w:rsidRPr="004D3578">
        <w:br/>
      </w:r>
      <w:r>
        <w:t>CoAP resource representation and encoding</w:t>
      </w:r>
      <w:bookmarkEnd w:id="620"/>
    </w:p>
    <w:p w14:paraId="40387749" w14:textId="48C7E31F" w:rsidR="00E65389" w:rsidRDefault="00E65389" w:rsidP="00E65389">
      <w:pPr>
        <w:pStyle w:val="Heading1"/>
      </w:pPr>
      <w:bookmarkStart w:id="621" w:name="_CRC_1"/>
      <w:bookmarkStart w:id="622" w:name="_Toc193394159"/>
      <w:bookmarkEnd w:id="621"/>
      <w:r>
        <w:t>C.1</w:t>
      </w:r>
      <w:r>
        <w:tab/>
        <w:t>General</w:t>
      </w:r>
      <w:bookmarkEnd w:id="62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23" w:name="_CRC_1_1"/>
      <w:bookmarkStart w:id="624" w:name="_Toc193394160"/>
      <w:bookmarkEnd w:id="623"/>
      <w:r>
        <w:rPr>
          <w:rFonts w:eastAsia="DengXian"/>
        </w:rPr>
        <w:t>C.1.1</w:t>
      </w:r>
      <w:r>
        <w:rPr>
          <w:rFonts w:eastAsia="DengXian"/>
        </w:rPr>
        <w:tab/>
        <w:t>Resource URI structure</w:t>
      </w:r>
      <w:bookmarkEnd w:id="624"/>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25" w:name="_CRC_1_2"/>
      <w:bookmarkStart w:id="626" w:name="_Toc193394161"/>
      <w:bookmarkEnd w:id="625"/>
      <w:r>
        <w:t>C.1.2</w:t>
      </w:r>
      <w:r>
        <w:tab/>
        <w:t>Use of cache</w:t>
      </w:r>
      <w:bookmarkEnd w:id="626"/>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27" w:name="_CRC_1_3"/>
      <w:bookmarkStart w:id="628" w:name="_Toc193394162"/>
      <w:bookmarkEnd w:id="627"/>
      <w:r>
        <w:t>C.1.3</w:t>
      </w:r>
      <w:r>
        <w:tab/>
        <w:t>Error handling</w:t>
      </w:r>
      <w:bookmarkEnd w:id="628"/>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29" w:name="_CRTableC_1_31"/>
      <w:r>
        <w:lastRenderedPageBreak/>
        <w:t>Table </w:t>
      </w:r>
      <w:bookmarkEnd w:id="629"/>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30" w:name="_CRC_1_4"/>
      <w:bookmarkStart w:id="631" w:name="_Toc24868464"/>
      <w:bookmarkStart w:id="632" w:name="_Toc34153972"/>
      <w:bookmarkStart w:id="633" w:name="_Toc36040916"/>
      <w:bookmarkStart w:id="634" w:name="_Toc36041229"/>
      <w:bookmarkStart w:id="635" w:name="_Toc43196513"/>
      <w:bookmarkStart w:id="636" w:name="_Toc43481283"/>
      <w:bookmarkStart w:id="637" w:name="_Toc45134560"/>
      <w:bookmarkStart w:id="638" w:name="_Toc51189092"/>
      <w:bookmarkStart w:id="639" w:name="_Toc51763768"/>
      <w:bookmarkStart w:id="640" w:name="_Toc57206000"/>
      <w:bookmarkStart w:id="641" w:name="_Toc59019341"/>
      <w:bookmarkStart w:id="642" w:name="_Toc193394163"/>
      <w:bookmarkEnd w:id="630"/>
      <w:r>
        <w:t>C.1.4</w:t>
      </w:r>
      <w:r>
        <w:tab/>
        <w:t>Data types</w:t>
      </w:r>
      <w:bookmarkEnd w:id="631"/>
      <w:bookmarkEnd w:id="632"/>
      <w:bookmarkEnd w:id="633"/>
      <w:bookmarkEnd w:id="634"/>
      <w:bookmarkEnd w:id="635"/>
      <w:bookmarkEnd w:id="636"/>
      <w:bookmarkEnd w:id="637"/>
      <w:bookmarkEnd w:id="638"/>
      <w:bookmarkEnd w:id="639"/>
      <w:bookmarkEnd w:id="640"/>
      <w:bookmarkEnd w:id="641"/>
      <w:r>
        <w:t xml:space="preserve"> applicable to multiple resource representations</w:t>
      </w:r>
      <w:bookmarkEnd w:id="642"/>
    </w:p>
    <w:p w14:paraId="221F77BC" w14:textId="2A133537" w:rsidR="00577D03" w:rsidRDefault="00577D03" w:rsidP="00577D03">
      <w:pPr>
        <w:pStyle w:val="Heading3"/>
      </w:pPr>
      <w:bookmarkStart w:id="643" w:name="_CRC_1_4_1"/>
      <w:bookmarkStart w:id="644" w:name="_Toc24868465"/>
      <w:bookmarkStart w:id="645" w:name="_Toc34153973"/>
      <w:bookmarkStart w:id="646" w:name="_Toc36040917"/>
      <w:bookmarkStart w:id="647" w:name="_Toc36041230"/>
      <w:bookmarkStart w:id="648" w:name="_Toc43196514"/>
      <w:bookmarkStart w:id="649" w:name="_Toc43481284"/>
      <w:bookmarkStart w:id="650" w:name="_Toc45134561"/>
      <w:bookmarkStart w:id="651" w:name="_Toc51189093"/>
      <w:bookmarkStart w:id="652" w:name="_Toc51763769"/>
      <w:bookmarkStart w:id="653" w:name="_Toc57206001"/>
      <w:bookmarkStart w:id="654" w:name="_Toc59019342"/>
      <w:bookmarkStart w:id="655" w:name="_Toc193394164"/>
      <w:bookmarkEnd w:id="643"/>
      <w:r>
        <w:t>C.1.4.1</w:t>
      </w:r>
      <w:r>
        <w:tab/>
        <w:t>General</w:t>
      </w:r>
      <w:bookmarkEnd w:id="644"/>
      <w:bookmarkEnd w:id="645"/>
      <w:bookmarkEnd w:id="646"/>
      <w:bookmarkEnd w:id="647"/>
      <w:bookmarkEnd w:id="648"/>
      <w:bookmarkEnd w:id="649"/>
      <w:bookmarkEnd w:id="650"/>
      <w:bookmarkEnd w:id="651"/>
      <w:bookmarkEnd w:id="652"/>
      <w:bookmarkEnd w:id="653"/>
      <w:bookmarkEnd w:id="654"/>
      <w:bookmarkEnd w:id="655"/>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56" w:name="_CRC_1_4_2"/>
      <w:bookmarkStart w:id="657" w:name="_Toc24868466"/>
      <w:bookmarkStart w:id="658" w:name="_Toc34153974"/>
      <w:bookmarkStart w:id="659" w:name="_Toc36040918"/>
      <w:bookmarkStart w:id="660" w:name="_Toc36041231"/>
      <w:bookmarkStart w:id="661" w:name="_Toc43196515"/>
      <w:bookmarkStart w:id="662" w:name="_Toc43481285"/>
      <w:bookmarkStart w:id="663" w:name="_Toc45134562"/>
      <w:bookmarkStart w:id="664" w:name="_Toc51189094"/>
      <w:bookmarkStart w:id="665" w:name="_Toc51763770"/>
      <w:bookmarkStart w:id="666" w:name="_Toc57206002"/>
      <w:bookmarkStart w:id="667" w:name="_Toc59019343"/>
      <w:bookmarkStart w:id="668" w:name="_Toc193394165"/>
      <w:bookmarkEnd w:id="656"/>
      <w:r>
        <w:t>C.1.4.2</w:t>
      </w:r>
      <w:r>
        <w:tab/>
        <w:t>Referenced structured data types</w:t>
      </w:r>
      <w:bookmarkEnd w:id="657"/>
      <w:bookmarkEnd w:id="658"/>
      <w:bookmarkEnd w:id="659"/>
      <w:bookmarkEnd w:id="660"/>
      <w:bookmarkEnd w:id="661"/>
      <w:bookmarkEnd w:id="662"/>
      <w:bookmarkEnd w:id="663"/>
      <w:bookmarkEnd w:id="664"/>
      <w:bookmarkEnd w:id="665"/>
      <w:bookmarkEnd w:id="666"/>
      <w:bookmarkEnd w:id="667"/>
      <w:bookmarkEnd w:id="668"/>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pPr>
      <w:bookmarkStart w:id="669" w:name="_CRTableC_1_4_21"/>
      <w:r>
        <w:t>Table </w:t>
      </w:r>
      <w:bookmarkEnd w:id="669"/>
      <w:r>
        <w:t>C.1.4.2-1: Referenced Structured Data Types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2126"/>
        <w:gridCol w:w="4293"/>
      </w:tblGrid>
      <w:tr w:rsidR="002A2486" w14:paraId="5AB20989"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pPr>
            <w:r>
              <w:t>Reference</w:t>
            </w:r>
          </w:p>
        </w:tc>
        <w:tc>
          <w:tcPr>
            <w:tcW w:w="4292"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pPr>
            <w:r>
              <w:t>Description</w:t>
            </w:r>
          </w:p>
        </w:tc>
      </w:tr>
      <w:tr w:rsidR="002A2486" w14:paraId="17817505"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pPr>
            <w:r w:rsidRPr="004F47FD">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Default="002A2486" w:rsidP="000C4518">
            <w:pPr>
              <w:pStyle w:val="TAL"/>
            </w:pPr>
            <w:r>
              <w:t>Clause C.2.1.3.2.4</w:t>
            </w:r>
          </w:p>
        </w:tc>
        <w:tc>
          <w:tcPr>
            <w:tcW w:w="4292"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rFonts w:cs="Arial"/>
                <w:szCs w:val="18"/>
              </w:rPr>
            </w:pPr>
            <w:r>
              <w:rPr>
                <w:rFonts w:cs="Arial"/>
                <w:szCs w:val="18"/>
              </w:rPr>
              <w:t>Information identifying a VAL user ID or VAL UE ID.</w:t>
            </w:r>
          </w:p>
        </w:tc>
      </w:tr>
      <w:tr w:rsidR="002A2486" w14:paraId="1061C4D4"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pPr>
            <w:r w:rsidRPr="003F4198">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Default="002A2486" w:rsidP="000C4518">
            <w:pPr>
              <w:pStyle w:val="TAL"/>
            </w:pPr>
            <w:r>
              <w:t>Clause C.1.4.4.1</w:t>
            </w:r>
          </w:p>
        </w:tc>
        <w:tc>
          <w:tcPr>
            <w:tcW w:w="4292"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670" w:name="_CRC_1_4_3"/>
      <w:bookmarkStart w:id="671" w:name="_Toc24868467"/>
      <w:bookmarkStart w:id="672" w:name="_Toc34153975"/>
      <w:bookmarkStart w:id="673" w:name="_Toc36040919"/>
      <w:bookmarkStart w:id="674" w:name="_Toc36041232"/>
      <w:bookmarkStart w:id="675" w:name="_Toc43196516"/>
      <w:bookmarkStart w:id="676" w:name="_Toc43481286"/>
      <w:bookmarkStart w:id="677" w:name="_Toc45134563"/>
      <w:bookmarkStart w:id="678" w:name="_Toc51189095"/>
      <w:bookmarkStart w:id="679" w:name="_Toc51763771"/>
      <w:bookmarkStart w:id="680" w:name="_Toc57206003"/>
      <w:bookmarkStart w:id="681" w:name="_Toc59019344"/>
      <w:bookmarkStart w:id="682" w:name="_Toc193394166"/>
      <w:bookmarkEnd w:id="670"/>
      <w:r>
        <w:t>C.1.4.3</w:t>
      </w:r>
      <w:r>
        <w:tab/>
        <w:t>Referenced simple data types and enumerations</w:t>
      </w:r>
      <w:bookmarkEnd w:id="671"/>
      <w:bookmarkEnd w:id="672"/>
      <w:bookmarkEnd w:id="673"/>
      <w:bookmarkEnd w:id="674"/>
      <w:bookmarkEnd w:id="675"/>
      <w:bookmarkEnd w:id="676"/>
      <w:bookmarkEnd w:id="677"/>
      <w:bookmarkEnd w:id="678"/>
      <w:bookmarkEnd w:id="679"/>
      <w:bookmarkEnd w:id="680"/>
      <w:bookmarkEnd w:id="681"/>
      <w:bookmarkEnd w:id="682"/>
    </w:p>
    <w:p w14:paraId="7F429965" w14:textId="0B26E962" w:rsidR="00577D03" w:rsidRDefault="00577D03" w:rsidP="00577D03">
      <w:r>
        <w:t>The simple datatypes based on the CBOR types are defined in table C.1.4.3-1 and the simple data types defined in table </w:t>
      </w:r>
      <w:r w:rsidR="002A2486" w:rsidRPr="005C497D">
        <w:t>C.1.4.3</w:t>
      </w:r>
      <w:r>
        <w:t>-2 apply to multiple SEAL-UU APIs.</w:t>
      </w:r>
    </w:p>
    <w:p w14:paraId="3903ABC2" w14:textId="0D3F9E11" w:rsidR="00577D03" w:rsidRDefault="00577D03" w:rsidP="00577D03">
      <w:pPr>
        <w:pStyle w:val="TH"/>
      </w:pPr>
      <w:bookmarkStart w:id="683" w:name="_CRTableC_1_4_31"/>
      <w:r>
        <w:lastRenderedPageBreak/>
        <w:t>Table </w:t>
      </w:r>
      <w:bookmarkEnd w:id="683"/>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3E3E5E9D" w14:textId="77777777" w:rsidR="00AF773A" w:rsidRDefault="00AF773A" w:rsidP="00AF773A">
      <w:pPr>
        <w:pStyle w:val="TH"/>
        <w:spacing w:before="120"/>
      </w:pPr>
      <w:bookmarkStart w:id="684" w:name="_CRTableC_1_4_32"/>
      <w:r>
        <w:t>Table </w:t>
      </w:r>
      <w:bookmarkEnd w:id="684"/>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pPr>
            <w:r>
              <w:t>Description</w:t>
            </w:r>
          </w:p>
        </w:tc>
      </w:tr>
      <w:tr w:rsidR="00AF773A" w14:paraId="0CA98695"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AF773A" w14:paraId="5C4C3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AF773A" w14:paraId="5F4C2378"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lang w:eastAsia="zh-CN"/>
              </w:rPr>
            </w:pPr>
            <w:r>
              <w:rPr>
                <w:lang w:eastAsia="zh-CN"/>
              </w:rPr>
              <w:t>String containing a u</w:t>
            </w:r>
            <w:r w:rsidRPr="003C588D">
              <w:rPr>
                <w:lang w:eastAsia="zh-CN"/>
              </w:rPr>
              <w:t>nique identifier of a cell.</w:t>
            </w:r>
          </w:p>
        </w:tc>
      </w:tr>
      <w:tr w:rsidR="00AF773A" w14:paraId="5A340546"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lang w:eastAsia="zh-CN"/>
              </w:rPr>
            </w:pPr>
            <w:r>
              <w:rPr>
                <w:lang w:eastAsia="zh-CN"/>
              </w:rPr>
              <w:t>Integer indicating a value of confidence in the range from minimum value 0 to maximum value 100.</w:t>
            </w:r>
          </w:p>
        </w:tc>
      </w:tr>
      <w:tr w:rsidR="00AF773A" w14:paraId="3295F22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DD5D88" w:rsidRDefault="00AF773A" w:rsidP="000C4518">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r w:rsidRPr="006E7860">
              <w:rPr>
                <w:lang w:eastAsia="zh-CN"/>
              </w:rPr>
              <w:t>lauses</w:t>
            </w:r>
            <w:r>
              <w:rPr>
                <w:lang w:eastAsia="zh-CN"/>
              </w:rPr>
              <w:t> </w:t>
            </w:r>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p>
        </w:tc>
      </w:tr>
      <w:tr w:rsidR="00AF773A" w14:paraId="41BA4620"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lang w:eastAsia="zh-CN"/>
              </w:rPr>
            </w:pPr>
            <w:r>
              <w:t>Is a string in the standard format described by the "date-time" production in IETF RFC3339 [25].</w:t>
            </w:r>
          </w:p>
        </w:tc>
      </w:tr>
      <w:tr w:rsidR="00AF773A" w14:paraId="6C640B2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AF773A" w14:paraId="71886A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lang w:eastAsia="zh-CN"/>
              </w:rPr>
            </w:pPr>
            <w:r>
              <w:rPr>
                <w:lang w:eastAsia="zh-CN"/>
              </w:rPr>
              <w:t>String identifying a geographical area</w:t>
            </w:r>
            <w:r w:rsidRPr="009A240F">
              <w:rPr>
                <w:lang w:eastAsia="zh-CN"/>
              </w:rPr>
              <w:t>.</w:t>
            </w:r>
          </w:p>
        </w:tc>
      </w:tr>
      <w:tr w:rsidR="00AF773A" w14:paraId="3192D5E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AF773A" w14:paraId="14E926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lang w:eastAsia="zh-CN"/>
              </w:rPr>
            </w:pPr>
            <w:r>
              <w:rPr>
                <w:lang w:eastAsia="zh-CN"/>
              </w:rPr>
              <w:t>String containing a u</w:t>
            </w:r>
            <w:r w:rsidRPr="00706F40">
              <w:rPr>
                <w:lang w:eastAsia="zh-CN"/>
              </w:rPr>
              <w:t>nique identifier of a MBMS serving area.</w:t>
            </w:r>
          </w:p>
        </w:tc>
      </w:tr>
      <w:tr w:rsidR="00AF773A" w14:paraId="32BC700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lang w:eastAsia="zh-CN"/>
              </w:rPr>
            </w:pPr>
            <w:r>
              <w:rPr>
                <w:lang w:eastAsia="zh-CN"/>
              </w:rPr>
              <w:t>String containing a u</w:t>
            </w:r>
            <w:r w:rsidRPr="0090030B">
              <w:rPr>
                <w:lang w:eastAsia="zh-CN"/>
              </w:rPr>
              <w:t>nique identifier of a MBSFN area.</w:t>
            </w:r>
          </w:p>
        </w:tc>
      </w:tr>
      <w:tr w:rsidR="00AF773A" w14:paraId="46FCEB1F"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AF773A" w14:paraId="1E730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lang w:eastAsia="zh-CN"/>
              </w:rPr>
            </w:pPr>
            <w:r>
              <w:rPr>
                <w:lang w:eastAsia="zh-CN"/>
              </w:rPr>
              <w:t>String containing a u</w:t>
            </w:r>
            <w:r w:rsidRPr="00C47CA6">
              <w:rPr>
                <w:lang w:eastAsia="zh-CN"/>
              </w:rPr>
              <w:t>nique identifier of a PLMN.</w:t>
            </w:r>
          </w:p>
        </w:tc>
      </w:tr>
      <w:tr w:rsidR="00AF773A" w14:paraId="504510A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lang w:eastAsia="zh-CN"/>
              </w:rPr>
            </w:pPr>
            <w:r>
              <w:rPr>
                <w:lang w:eastAsia="zh-CN"/>
              </w:rPr>
              <w:t>String containing a u</w:t>
            </w:r>
            <w:r w:rsidRPr="0056014A">
              <w:rPr>
                <w:lang w:eastAsia="zh-CN"/>
              </w:rPr>
              <w:t>nique identifier of a tracking area.</w:t>
            </w:r>
          </w:p>
        </w:tc>
      </w:tr>
      <w:tr w:rsidR="00AF773A" w14:paraId="6BC6B5F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AF773A" w14:paraId="32F6ECC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DD5D88" w:rsidRDefault="00AF773A" w:rsidP="000C4518">
            <w:pPr>
              <w:pStyle w:val="TAL"/>
              <w:rPr>
                <w:lang w:eastAsia="zh-CN"/>
              </w:rPr>
            </w:pPr>
            <w:r w:rsidRPr="00250C50">
              <w:rPr>
                <w:lang w:eastAsia="zh-CN"/>
              </w:rPr>
              <w:t xml:space="preserve">String with format partial-time or full-time as defined in </w:t>
            </w:r>
            <w:r>
              <w:rPr>
                <w:lang w:eastAsia="zh-CN"/>
              </w:rPr>
              <w:t>clause </w:t>
            </w:r>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AF773A" w14:paraId="57BD27AE"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AF773A" w14:paraId="4940C10B"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lang w:eastAsia="zh-CN"/>
              </w:rPr>
            </w:pPr>
            <w:r>
              <w:rPr>
                <w:lang w:eastAsia="zh-CN"/>
              </w:rPr>
              <w:t>Number indicating value of uncertainty with minimum value 0.</w:t>
            </w:r>
          </w:p>
        </w:tc>
      </w:tr>
      <w:tr w:rsidR="00AF773A" w14:paraId="49F39E9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685" w:name="_CRTableC_1_4_33"/>
      <w:r>
        <w:t>Table </w:t>
      </w:r>
      <w:bookmarkEnd w:id="685"/>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3192D6D0" w:rsidR="00577D03" w:rsidRDefault="00577D03" w:rsidP="00F2760D">
            <w:pPr>
              <w:pStyle w:val="TAL"/>
              <w:rPr>
                <w:lang w:eastAsia="zh-CN"/>
              </w:rPr>
            </w:pPr>
            <w:r w:rsidRPr="00F2760D">
              <w:t>C.2.1.</w:t>
            </w:r>
            <w:r w:rsidR="00A411CF">
              <w:t>3</w:t>
            </w:r>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686" w:name="_CRC_1_4_4"/>
      <w:bookmarkStart w:id="687" w:name="_Toc193394167"/>
      <w:bookmarkEnd w:id="686"/>
      <w:r>
        <w:lastRenderedPageBreak/>
        <w:t>C.1.4.4</w:t>
      </w:r>
      <w:r>
        <w:tab/>
        <w:t>Common structured data types</w:t>
      </w:r>
      <w:bookmarkEnd w:id="687"/>
      <w:r>
        <w:t xml:space="preserve"> </w:t>
      </w:r>
    </w:p>
    <w:p w14:paraId="1F82B0D4" w14:textId="534323B3" w:rsidR="00577D03" w:rsidRDefault="00577D03" w:rsidP="00577D03">
      <w:pPr>
        <w:pStyle w:val="Heading4"/>
      </w:pPr>
      <w:bookmarkStart w:id="688" w:name="_CRC_1_4_4_1"/>
      <w:bookmarkStart w:id="689" w:name="_Toc193394168"/>
      <w:bookmarkEnd w:id="688"/>
      <w:r>
        <w:t>C.1.4.4.1</w:t>
      </w:r>
      <w:r>
        <w:tab/>
        <w:t xml:space="preserve">Type: </w:t>
      </w:r>
      <w:r w:rsidRPr="003F4198">
        <w:t>ScheduledCommunicationTime</w:t>
      </w:r>
      <w:bookmarkEnd w:id="689"/>
    </w:p>
    <w:p w14:paraId="73C67646" w14:textId="33F6A00C" w:rsidR="00577D03" w:rsidRDefault="00577D03" w:rsidP="00577D03">
      <w:pPr>
        <w:pStyle w:val="TH"/>
      </w:pPr>
      <w:bookmarkStart w:id="690" w:name="_CRTableC_1_4_4_11"/>
      <w:r>
        <w:rPr>
          <w:noProof/>
        </w:rPr>
        <w:t>Table </w:t>
      </w:r>
      <w:bookmarkEnd w:id="690"/>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691" w:name="_CRC_1_4_4_2"/>
      <w:bookmarkStart w:id="692" w:name="_Toc193394169"/>
      <w:bookmarkEnd w:id="691"/>
      <w:r>
        <w:t>C.1.4.4.2</w:t>
      </w:r>
      <w:r>
        <w:tab/>
        <w:t>Type: ProblemDetails</w:t>
      </w:r>
      <w:bookmarkEnd w:id="692"/>
    </w:p>
    <w:p w14:paraId="610CEDB1" w14:textId="77777777" w:rsidR="00B922F5" w:rsidRDefault="00B922F5" w:rsidP="00B922F5">
      <w:pPr>
        <w:pStyle w:val="TH"/>
      </w:pPr>
      <w:bookmarkStart w:id="693" w:name="_CRTableC_1_4_4_21"/>
      <w:r>
        <w:rPr>
          <w:noProof/>
        </w:rPr>
        <w:t>Table </w:t>
      </w:r>
      <w:bookmarkEnd w:id="693"/>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694" w:name="_CRC_1_4_4_3"/>
      <w:bookmarkStart w:id="695" w:name="_Toc193394170"/>
      <w:bookmarkEnd w:id="694"/>
      <w:r>
        <w:t>C.1.4.4.3</w:t>
      </w:r>
      <w:r>
        <w:tab/>
        <w:t xml:space="preserve">Type: </w:t>
      </w:r>
      <w:r w:rsidRPr="00435A12">
        <w:t>GeographicalCoordinates</w:t>
      </w:r>
      <w:bookmarkEnd w:id="695"/>
    </w:p>
    <w:p w14:paraId="0A88E942" w14:textId="77777777" w:rsidR="00B922F5" w:rsidRDefault="00B922F5" w:rsidP="00B922F5">
      <w:pPr>
        <w:pStyle w:val="TH"/>
      </w:pPr>
      <w:bookmarkStart w:id="696" w:name="_CRTableC_1_4_4_31"/>
      <w:r>
        <w:rPr>
          <w:noProof/>
        </w:rPr>
        <w:t>Table </w:t>
      </w:r>
      <w:bookmarkEnd w:id="696"/>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697" w:name="_CRC_1_4_4_4"/>
      <w:bookmarkStart w:id="698" w:name="_Toc20150386"/>
      <w:bookmarkStart w:id="699" w:name="_Toc25168633"/>
      <w:bookmarkStart w:id="700" w:name="_Toc27593052"/>
      <w:bookmarkStart w:id="701" w:name="_Toc34147923"/>
      <w:bookmarkStart w:id="702" w:name="_Toc36463307"/>
      <w:bookmarkStart w:id="703" w:name="_Toc43215147"/>
      <w:bookmarkStart w:id="704" w:name="_Toc45032395"/>
      <w:bookmarkStart w:id="705" w:name="_Toc49849884"/>
      <w:bookmarkStart w:id="706" w:name="_Toc51873398"/>
      <w:bookmarkStart w:id="707" w:name="_Toc56517526"/>
      <w:bookmarkStart w:id="708" w:name="_Toc58594427"/>
      <w:bookmarkStart w:id="709" w:name="_Toc67685937"/>
      <w:bookmarkStart w:id="710" w:name="_Toc74993758"/>
      <w:bookmarkStart w:id="711" w:name="_Toc82716346"/>
      <w:bookmarkStart w:id="712" w:name="_Toc88818633"/>
      <w:bookmarkStart w:id="713" w:name="_Toc90650555"/>
      <w:bookmarkStart w:id="714" w:name="_Toc98506225"/>
      <w:bookmarkStart w:id="715" w:name="_Toc193394171"/>
      <w:bookmarkEnd w:id="697"/>
      <w:r>
        <w:lastRenderedPageBreak/>
        <w:t>C.1.4.4.4</w:t>
      </w:r>
      <w:r>
        <w:tab/>
        <w:t>Type: GeographicArea</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E43DCFE" w14:textId="77777777" w:rsidR="00B922F5" w:rsidRDefault="00B922F5" w:rsidP="00B922F5">
      <w:pPr>
        <w:pStyle w:val="TH"/>
      </w:pPr>
      <w:bookmarkStart w:id="716" w:name="_CRTableC_1_4_4_41"/>
      <w:r>
        <w:rPr>
          <w:noProof/>
        </w:rPr>
        <w:t>Table </w:t>
      </w:r>
      <w:bookmarkEnd w:id="716"/>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17" w:name="_CRC_1_4_4_5"/>
      <w:bookmarkStart w:id="718" w:name="_Toc193394172"/>
      <w:bookmarkEnd w:id="717"/>
      <w:r>
        <w:t>C.1.4.4.5</w:t>
      </w:r>
      <w:r>
        <w:tab/>
        <w:t>Type: Point</w:t>
      </w:r>
      <w:bookmarkEnd w:id="718"/>
    </w:p>
    <w:p w14:paraId="67CDF85B" w14:textId="77777777" w:rsidR="00547404" w:rsidRDefault="00547404" w:rsidP="00547404">
      <w:pPr>
        <w:pStyle w:val="TH"/>
      </w:pPr>
      <w:bookmarkStart w:id="719" w:name="_CRTableC_1_4_4_51"/>
      <w:r>
        <w:rPr>
          <w:noProof/>
        </w:rPr>
        <w:t>Table </w:t>
      </w:r>
      <w:bookmarkEnd w:id="719"/>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20" w:name="_CRC_1_4_4_6"/>
      <w:bookmarkStart w:id="721" w:name="_Toc20150388"/>
      <w:bookmarkStart w:id="722" w:name="_Toc25168635"/>
      <w:bookmarkStart w:id="723" w:name="_Toc27593054"/>
      <w:bookmarkStart w:id="724" w:name="_Toc34147925"/>
      <w:bookmarkStart w:id="725" w:name="_Toc36463309"/>
      <w:bookmarkStart w:id="726" w:name="_Toc43215149"/>
      <w:bookmarkStart w:id="727" w:name="_Toc45032397"/>
      <w:bookmarkStart w:id="728" w:name="_Toc49849886"/>
      <w:bookmarkStart w:id="729" w:name="_Toc51873400"/>
      <w:bookmarkStart w:id="730" w:name="_Toc56517528"/>
      <w:bookmarkStart w:id="731" w:name="_Toc58594429"/>
      <w:bookmarkStart w:id="732" w:name="_Toc67685939"/>
      <w:bookmarkStart w:id="733" w:name="_Toc74993760"/>
      <w:bookmarkStart w:id="734" w:name="_Toc82716348"/>
      <w:bookmarkStart w:id="735" w:name="_Toc88818635"/>
      <w:bookmarkStart w:id="736" w:name="_Toc90650557"/>
      <w:bookmarkStart w:id="737" w:name="_Toc98506227"/>
      <w:bookmarkStart w:id="738" w:name="_Toc193394173"/>
      <w:bookmarkEnd w:id="720"/>
      <w:r>
        <w:t>C.1.4.4.6</w:t>
      </w:r>
      <w:r>
        <w:tab/>
        <w:t>Type: PointUncertaintyCircle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BD6A808" w14:textId="77777777" w:rsidR="00547404" w:rsidRDefault="00547404" w:rsidP="00547404">
      <w:pPr>
        <w:pStyle w:val="TH"/>
      </w:pPr>
      <w:bookmarkStart w:id="739" w:name="_CRTableC_1_4_4_61"/>
      <w:r>
        <w:rPr>
          <w:noProof/>
        </w:rPr>
        <w:t>Table </w:t>
      </w:r>
      <w:bookmarkEnd w:id="739"/>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40" w:name="_CRC_1_4_4_7"/>
      <w:bookmarkStart w:id="741" w:name="_Toc20150389"/>
      <w:bookmarkStart w:id="742" w:name="_Toc25168636"/>
      <w:bookmarkStart w:id="743" w:name="_Toc27593055"/>
      <w:bookmarkStart w:id="744" w:name="_Toc34147926"/>
      <w:bookmarkStart w:id="745" w:name="_Toc36463310"/>
      <w:bookmarkStart w:id="746" w:name="_Toc43215150"/>
      <w:bookmarkStart w:id="747" w:name="_Toc45032398"/>
      <w:bookmarkStart w:id="748" w:name="_Toc49849887"/>
      <w:bookmarkStart w:id="749" w:name="_Toc51873401"/>
      <w:bookmarkStart w:id="750" w:name="_Toc56517529"/>
      <w:bookmarkStart w:id="751" w:name="_Toc58594430"/>
      <w:bookmarkStart w:id="752" w:name="_Toc67685940"/>
      <w:bookmarkStart w:id="753" w:name="_Toc74993761"/>
      <w:bookmarkStart w:id="754" w:name="_Toc82716349"/>
      <w:bookmarkStart w:id="755" w:name="_Toc88818636"/>
      <w:bookmarkStart w:id="756" w:name="_Toc90650558"/>
      <w:bookmarkStart w:id="757" w:name="_Toc98506228"/>
      <w:bookmarkStart w:id="758" w:name="_Toc193394174"/>
      <w:bookmarkEnd w:id="740"/>
      <w:r>
        <w:lastRenderedPageBreak/>
        <w:t>C.1.4.4.7</w:t>
      </w:r>
      <w:r>
        <w:tab/>
        <w:t>Type: PointUncertaintyEllipse</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20CDDA8" w14:textId="77777777" w:rsidR="00547404" w:rsidRDefault="00547404" w:rsidP="00547404">
      <w:pPr>
        <w:pStyle w:val="TH"/>
      </w:pPr>
      <w:bookmarkStart w:id="759" w:name="_CRTableC_1_4_4_71"/>
      <w:r>
        <w:rPr>
          <w:noProof/>
        </w:rPr>
        <w:t>Table </w:t>
      </w:r>
      <w:bookmarkEnd w:id="759"/>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760" w:name="_CRC_1_4_4_8"/>
      <w:bookmarkStart w:id="761" w:name="_Toc193394175"/>
      <w:bookmarkEnd w:id="760"/>
      <w:r>
        <w:t>C.1.4.4.8</w:t>
      </w:r>
      <w:r>
        <w:tab/>
        <w:t>Type: Polygon</w:t>
      </w:r>
      <w:bookmarkEnd w:id="761"/>
    </w:p>
    <w:p w14:paraId="369E3898" w14:textId="77777777" w:rsidR="00547404" w:rsidRDefault="00547404" w:rsidP="00547404">
      <w:pPr>
        <w:pStyle w:val="TH"/>
      </w:pPr>
      <w:bookmarkStart w:id="762" w:name="_CRTableC_1_4_4_81"/>
      <w:r>
        <w:rPr>
          <w:noProof/>
        </w:rPr>
        <w:t>Table </w:t>
      </w:r>
      <w:bookmarkEnd w:id="762"/>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763" w:name="_CRC_1_4_4_9"/>
      <w:bookmarkStart w:id="764" w:name="_Toc193394176"/>
      <w:bookmarkEnd w:id="763"/>
      <w:r>
        <w:t>C.1.4.4.9</w:t>
      </w:r>
      <w:r>
        <w:tab/>
        <w:t xml:space="preserve">Type: </w:t>
      </w:r>
      <w:r w:rsidRPr="00271926">
        <w:t>PointAltitude</w:t>
      </w:r>
      <w:bookmarkEnd w:id="764"/>
    </w:p>
    <w:p w14:paraId="3E277D10" w14:textId="77777777" w:rsidR="00547404" w:rsidRDefault="00547404" w:rsidP="00547404">
      <w:pPr>
        <w:pStyle w:val="TH"/>
      </w:pPr>
      <w:bookmarkStart w:id="765" w:name="_CRTableC_1_4_4_91"/>
      <w:r>
        <w:rPr>
          <w:noProof/>
        </w:rPr>
        <w:t>Table </w:t>
      </w:r>
      <w:bookmarkEnd w:id="765"/>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766" w:name="_CRC_1_4_4_10"/>
      <w:bookmarkStart w:id="767" w:name="_Toc193394177"/>
      <w:bookmarkEnd w:id="766"/>
      <w:r>
        <w:t>C.1.4.4.10</w:t>
      </w:r>
      <w:r>
        <w:tab/>
        <w:t xml:space="preserve">Type: </w:t>
      </w:r>
      <w:r w:rsidRPr="00271926">
        <w:t>PointAltitudeUncertainty</w:t>
      </w:r>
      <w:bookmarkEnd w:id="767"/>
    </w:p>
    <w:p w14:paraId="75C9223E" w14:textId="77777777" w:rsidR="00547404" w:rsidRDefault="00547404" w:rsidP="00547404">
      <w:pPr>
        <w:pStyle w:val="TH"/>
      </w:pPr>
      <w:bookmarkStart w:id="768" w:name="_CRTableC_1_4_4_101"/>
      <w:r>
        <w:rPr>
          <w:noProof/>
        </w:rPr>
        <w:t>Table </w:t>
      </w:r>
      <w:bookmarkEnd w:id="768"/>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769" w:name="_CRC_1_4_4_11"/>
      <w:bookmarkStart w:id="770" w:name="_Toc193394178"/>
      <w:bookmarkEnd w:id="769"/>
      <w:r>
        <w:lastRenderedPageBreak/>
        <w:t>C.1.4.4.11</w:t>
      </w:r>
      <w:r>
        <w:tab/>
        <w:t xml:space="preserve">Type: </w:t>
      </w:r>
      <w:r w:rsidRPr="009E7AE9">
        <w:t>EllipsoidArc</w:t>
      </w:r>
      <w:bookmarkEnd w:id="770"/>
    </w:p>
    <w:p w14:paraId="43C11BF9" w14:textId="77777777" w:rsidR="00547404" w:rsidRDefault="00547404" w:rsidP="00547404">
      <w:pPr>
        <w:pStyle w:val="TH"/>
      </w:pPr>
      <w:bookmarkStart w:id="771" w:name="_CRTableC_1_4_4_111"/>
      <w:r>
        <w:rPr>
          <w:noProof/>
        </w:rPr>
        <w:t>Table </w:t>
      </w:r>
      <w:bookmarkEnd w:id="771"/>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772" w:name="_CRC_1_4_4_12"/>
      <w:bookmarkStart w:id="773" w:name="_Toc193394179"/>
      <w:bookmarkEnd w:id="772"/>
      <w:r>
        <w:t>C.1.4.4.12</w:t>
      </w:r>
      <w:r>
        <w:tab/>
        <w:t xml:space="preserve">Type: </w:t>
      </w:r>
      <w:r w:rsidRPr="00D105E9">
        <w:t>UncertaintyEllipse</w:t>
      </w:r>
      <w:bookmarkEnd w:id="773"/>
    </w:p>
    <w:p w14:paraId="52768D52" w14:textId="77777777" w:rsidR="00547404" w:rsidRDefault="00547404" w:rsidP="00547404">
      <w:pPr>
        <w:pStyle w:val="TH"/>
      </w:pPr>
      <w:bookmarkStart w:id="774" w:name="_CRTableC_1_4_4_121"/>
      <w:r>
        <w:rPr>
          <w:noProof/>
        </w:rPr>
        <w:t>Table </w:t>
      </w:r>
      <w:bookmarkEnd w:id="774"/>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775" w:name="_CRC_1_4_5"/>
      <w:bookmarkStart w:id="776" w:name="_Toc193394180"/>
      <w:bookmarkEnd w:id="775"/>
      <w:r>
        <w:t>C.1.4.5</w:t>
      </w:r>
      <w:r>
        <w:tab/>
        <w:t>Common enumerations</w:t>
      </w:r>
      <w:bookmarkEnd w:id="776"/>
      <w:r>
        <w:t xml:space="preserve"> </w:t>
      </w:r>
    </w:p>
    <w:p w14:paraId="6287AC35" w14:textId="77777777" w:rsidR="00547404" w:rsidRDefault="00547404" w:rsidP="00547404">
      <w:pPr>
        <w:pStyle w:val="Heading4"/>
      </w:pPr>
      <w:bookmarkStart w:id="777" w:name="_CRC_1_4_5_1"/>
      <w:bookmarkStart w:id="778" w:name="_Toc193394181"/>
      <w:bookmarkEnd w:id="777"/>
      <w:r>
        <w:t>C.1.4.5.1</w:t>
      </w:r>
      <w:r>
        <w:tab/>
        <w:t xml:space="preserve">Enumeration: </w:t>
      </w:r>
      <w:r w:rsidRPr="00F82BEC">
        <w:t>SupportedGADShapes</w:t>
      </w:r>
      <w:bookmarkEnd w:id="778"/>
    </w:p>
    <w:p w14:paraId="09E648BF" w14:textId="77777777" w:rsidR="00547404" w:rsidRDefault="00547404" w:rsidP="00547404">
      <w:pPr>
        <w:pStyle w:val="TH"/>
      </w:pPr>
      <w:bookmarkStart w:id="779" w:name="_CRTableC_1_4_5_11"/>
      <w:r>
        <w:t>Table </w:t>
      </w:r>
      <w:bookmarkEnd w:id="779"/>
      <w:r>
        <w:t xml:space="preserve">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780" w:name="_CRC_2"/>
      <w:bookmarkStart w:id="781" w:name="_Toc193394182"/>
      <w:bookmarkEnd w:id="780"/>
      <w:r>
        <w:lastRenderedPageBreak/>
        <w:t>C.2</w:t>
      </w:r>
      <w:r>
        <w:tab/>
        <w:t>Resource representation and APIs for VAL user profile</w:t>
      </w:r>
      <w:bookmarkEnd w:id="781"/>
    </w:p>
    <w:p w14:paraId="5E946AAD" w14:textId="6623F48D" w:rsidR="00E65389" w:rsidRPr="00CB6BC3" w:rsidRDefault="00E65389" w:rsidP="00E65389">
      <w:pPr>
        <w:pStyle w:val="Heading2"/>
        <w:rPr>
          <w:lang w:val="fi-FI" w:eastAsia="zh-CN"/>
        </w:rPr>
      </w:pPr>
      <w:bookmarkStart w:id="782" w:name="_CRC_2_1"/>
      <w:bookmarkStart w:id="783" w:name="_Toc24868602"/>
      <w:bookmarkStart w:id="784" w:name="_Toc34154084"/>
      <w:bookmarkStart w:id="785" w:name="_Toc36041028"/>
      <w:bookmarkStart w:id="786" w:name="_Toc36041341"/>
      <w:bookmarkStart w:id="787" w:name="_Toc43196584"/>
      <w:bookmarkStart w:id="788" w:name="_Toc43481354"/>
      <w:bookmarkStart w:id="789" w:name="_Toc45134631"/>
      <w:bookmarkStart w:id="790" w:name="_Toc51189163"/>
      <w:bookmarkStart w:id="791" w:name="_Toc51763839"/>
      <w:bookmarkStart w:id="792" w:name="_Toc57206071"/>
      <w:bookmarkStart w:id="793" w:name="_Toc59019412"/>
      <w:bookmarkStart w:id="794" w:name="_Toc68170085"/>
      <w:bookmarkStart w:id="795" w:name="_Toc83234126"/>
      <w:bookmarkStart w:id="796" w:name="_Toc193394183"/>
      <w:bookmarkEnd w:id="782"/>
      <w:r w:rsidRPr="00CB6BC3">
        <w:rPr>
          <w:lang w:val="fi-FI" w:eastAsia="zh-CN"/>
        </w:rPr>
        <w:t>C.2.1</w:t>
      </w:r>
      <w:r w:rsidRPr="00CB6BC3">
        <w:rPr>
          <w:lang w:val="fi-FI" w:eastAsia="zh-CN"/>
        </w:rPr>
        <w:tab/>
        <w:t>SU_UserProfile API</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ECD5472" w14:textId="3124F9F7" w:rsidR="00E65389" w:rsidRPr="00CB6BC3" w:rsidRDefault="00E65389" w:rsidP="00E65389">
      <w:pPr>
        <w:pStyle w:val="Heading3"/>
        <w:rPr>
          <w:lang w:val="fi-FI" w:eastAsia="zh-CN"/>
        </w:rPr>
      </w:pPr>
      <w:bookmarkStart w:id="797" w:name="_CRC_2_1_1"/>
      <w:bookmarkStart w:id="798" w:name="_Toc24868603"/>
      <w:bookmarkStart w:id="799" w:name="_Toc34154085"/>
      <w:bookmarkStart w:id="800" w:name="_Toc36041029"/>
      <w:bookmarkStart w:id="801" w:name="_Toc36041342"/>
      <w:bookmarkStart w:id="802" w:name="_Toc43196585"/>
      <w:bookmarkStart w:id="803" w:name="_Toc43481355"/>
      <w:bookmarkStart w:id="804" w:name="_Toc45134632"/>
      <w:bookmarkStart w:id="805" w:name="_Toc51189164"/>
      <w:bookmarkStart w:id="806" w:name="_Toc51763840"/>
      <w:bookmarkStart w:id="807" w:name="_Toc57206072"/>
      <w:bookmarkStart w:id="808" w:name="_Toc59019413"/>
      <w:bookmarkStart w:id="809" w:name="_Toc68170086"/>
      <w:bookmarkStart w:id="810" w:name="_Toc83234127"/>
      <w:bookmarkStart w:id="811" w:name="_Toc193394184"/>
      <w:bookmarkEnd w:id="797"/>
      <w:r w:rsidRPr="00CB6BC3">
        <w:rPr>
          <w:lang w:val="fi-FI" w:eastAsia="zh-CN"/>
        </w:rPr>
        <w:t>C.2.1.1</w:t>
      </w:r>
      <w:r w:rsidRPr="00CB6BC3">
        <w:rPr>
          <w:lang w:val="fi-FI" w:eastAsia="zh-CN"/>
        </w:rPr>
        <w:tab/>
        <w:t>API URI</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12" w:name="_CRC_2_1_2"/>
      <w:bookmarkStart w:id="813" w:name="_Toc24868604"/>
      <w:bookmarkStart w:id="814" w:name="_Toc34154086"/>
      <w:bookmarkStart w:id="815" w:name="_Toc36041030"/>
      <w:bookmarkStart w:id="816" w:name="_Toc36041343"/>
      <w:bookmarkStart w:id="817" w:name="_Toc43196586"/>
      <w:bookmarkStart w:id="818" w:name="_Toc43481356"/>
      <w:bookmarkStart w:id="819" w:name="_Toc45134633"/>
      <w:bookmarkStart w:id="820" w:name="_Toc51189165"/>
      <w:bookmarkStart w:id="821" w:name="_Toc51763841"/>
      <w:bookmarkStart w:id="822" w:name="_Toc57206073"/>
      <w:bookmarkStart w:id="823" w:name="_Toc59019414"/>
      <w:bookmarkStart w:id="824" w:name="_Toc68170087"/>
      <w:bookmarkStart w:id="825" w:name="_Toc83234128"/>
      <w:bookmarkStart w:id="826" w:name="_Toc193394185"/>
      <w:bookmarkEnd w:id="812"/>
      <w:r>
        <w:rPr>
          <w:lang w:eastAsia="zh-CN"/>
        </w:rPr>
        <w:t>C.2.1.2</w:t>
      </w:r>
      <w:r>
        <w:rPr>
          <w:lang w:eastAsia="zh-CN"/>
        </w:rPr>
        <w:tab/>
        <w:t>Resources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EB8D10D" w14:textId="0B117D04" w:rsidR="00E65389" w:rsidRDefault="00E65389" w:rsidP="00E65389">
      <w:pPr>
        <w:pStyle w:val="Heading4"/>
        <w:rPr>
          <w:lang w:eastAsia="zh-CN"/>
        </w:rPr>
      </w:pPr>
      <w:bookmarkStart w:id="827" w:name="_CRC_2_1_2_1"/>
      <w:bookmarkStart w:id="828" w:name="_Toc24868605"/>
      <w:bookmarkStart w:id="829" w:name="_Toc34154087"/>
      <w:bookmarkStart w:id="830" w:name="_Toc36041031"/>
      <w:bookmarkStart w:id="831" w:name="_Toc36041344"/>
      <w:bookmarkStart w:id="832" w:name="_Toc43196587"/>
      <w:bookmarkStart w:id="833" w:name="_Toc43481357"/>
      <w:bookmarkStart w:id="834" w:name="_Toc45134634"/>
      <w:bookmarkStart w:id="835" w:name="_Toc51189166"/>
      <w:bookmarkStart w:id="836" w:name="_Toc51763842"/>
      <w:bookmarkStart w:id="837" w:name="_Toc57206074"/>
      <w:bookmarkStart w:id="838" w:name="_Toc59019415"/>
      <w:bookmarkStart w:id="839" w:name="_Toc68170088"/>
      <w:bookmarkStart w:id="840" w:name="_Toc83234129"/>
      <w:bookmarkStart w:id="841" w:name="_Toc193394186"/>
      <w:bookmarkEnd w:id="827"/>
      <w:r>
        <w:rPr>
          <w:lang w:eastAsia="zh-CN"/>
        </w:rPr>
        <w:t>C.2.1.2.1</w:t>
      </w:r>
      <w:r>
        <w:rPr>
          <w:lang w:eastAsia="zh-CN"/>
        </w:rPr>
        <w:tab/>
        <w:t>Overview</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5pt;height:207.45pt" o:ole="">
            <v:imagedata r:id="rId12" o:title=""/>
          </v:shape>
          <o:OLEObject Type="Embed" ProgID="Visio.Drawing.15" ShapeID="_x0000_i1025" DrawAspect="Content" ObjectID="_1804006869" r:id="rId13"/>
        </w:object>
      </w:r>
    </w:p>
    <w:p w14:paraId="63B7A986" w14:textId="607B8D2F" w:rsidR="00E65389" w:rsidRDefault="00E65389" w:rsidP="00E65389">
      <w:pPr>
        <w:pStyle w:val="TF"/>
      </w:pPr>
      <w:bookmarkStart w:id="842" w:name="_CRFigureC_2_1_2_11"/>
      <w:r>
        <w:t xml:space="preserve">Figure </w:t>
      </w:r>
      <w:bookmarkEnd w:id="842"/>
      <w:r>
        <w:t>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43" w:name="_CRTableC_2_1_2_11"/>
      <w:r>
        <w:t>Table </w:t>
      </w:r>
      <w:bookmarkEnd w:id="843"/>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44AF6086" w14:textId="5BEAF0F1" w:rsidR="00E65389" w:rsidRPr="00AF1F48" w:rsidRDefault="00E65389" w:rsidP="00E65389">
      <w:pPr>
        <w:pStyle w:val="Heading4"/>
        <w:rPr>
          <w:lang w:val="fr-FR" w:eastAsia="zh-CN"/>
        </w:rPr>
      </w:pPr>
      <w:bookmarkStart w:id="844" w:name="_CRC_2_1_2_2"/>
      <w:bookmarkStart w:id="845" w:name="_Toc43196588"/>
      <w:bookmarkStart w:id="846" w:name="_Toc43481358"/>
      <w:bookmarkStart w:id="847" w:name="_Toc45134635"/>
      <w:bookmarkStart w:id="848" w:name="_Toc51189167"/>
      <w:bookmarkStart w:id="849" w:name="_Toc51763843"/>
      <w:bookmarkStart w:id="850" w:name="_Toc57206075"/>
      <w:bookmarkStart w:id="851" w:name="_Toc59019416"/>
      <w:bookmarkStart w:id="852" w:name="_Toc68170089"/>
      <w:bookmarkStart w:id="853" w:name="_Toc83234130"/>
      <w:bookmarkStart w:id="854" w:name="_Toc193394187"/>
      <w:bookmarkEnd w:id="844"/>
      <w:r w:rsidRPr="00AF1F48">
        <w:rPr>
          <w:lang w:val="fr-FR" w:eastAsia="zh-CN"/>
        </w:rPr>
        <w:lastRenderedPageBreak/>
        <w:t>C.2.1.2.2</w:t>
      </w:r>
      <w:r w:rsidRPr="00AF1F48">
        <w:rPr>
          <w:lang w:val="fr-FR" w:eastAsia="zh-CN"/>
        </w:rPr>
        <w:tab/>
        <w:t xml:space="preserve">Resource: </w:t>
      </w:r>
      <w:bookmarkEnd w:id="845"/>
      <w:bookmarkEnd w:id="846"/>
      <w:bookmarkEnd w:id="847"/>
      <w:bookmarkEnd w:id="848"/>
      <w:bookmarkEnd w:id="849"/>
      <w:bookmarkEnd w:id="850"/>
      <w:bookmarkEnd w:id="851"/>
      <w:bookmarkEnd w:id="852"/>
      <w:bookmarkEnd w:id="853"/>
      <w:r w:rsidRPr="00AF1F48">
        <w:rPr>
          <w:lang w:val="fr-FR" w:eastAsia="zh-CN"/>
        </w:rPr>
        <w:t>User Profiles</w:t>
      </w:r>
      <w:bookmarkEnd w:id="854"/>
    </w:p>
    <w:p w14:paraId="1716BE56" w14:textId="16368C31" w:rsidR="00E65389" w:rsidRPr="00AF1F48" w:rsidRDefault="00E65389" w:rsidP="00E65389">
      <w:pPr>
        <w:pStyle w:val="Heading5"/>
        <w:rPr>
          <w:lang w:val="fr-FR" w:eastAsia="zh-CN"/>
        </w:rPr>
      </w:pPr>
      <w:bookmarkStart w:id="855" w:name="_CRC_2_1_2_2_1"/>
      <w:bookmarkStart w:id="856" w:name="_Toc43196589"/>
      <w:bookmarkStart w:id="857" w:name="_Toc43481359"/>
      <w:bookmarkStart w:id="858" w:name="_Toc45134636"/>
      <w:bookmarkStart w:id="859" w:name="_Toc51189168"/>
      <w:bookmarkStart w:id="860" w:name="_Toc51763844"/>
      <w:bookmarkStart w:id="861" w:name="_Toc57206076"/>
      <w:bookmarkStart w:id="862" w:name="_Toc59019417"/>
      <w:bookmarkStart w:id="863" w:name="_Toc68170090"/>
      <w:bookmarkStart w:id="864" w:name="_Toc83234131"/>
      <w:bookmarkStart w:id="865" w:name="_Toc193394188"/>
      <w:bookmarkEnd w:id="855"/>
      <w:r w:rsidRPr="00AF1F48">
        <w:rPr>
          <w:lang w:val="fr-FR" w:eastAsia="zh-CN"/>
        </w:rPr>
        <w:t>C.2.1.2.2.1</w:t>
      </w:r>
      <w:r w:rsidRPr="00AF1F48">
        <w:rPr>
          <w:lang w:val="fr-FR" w:eastAsia="zh-CN"/>
        </w:rPr>
        <w:tab/>
        <w:t>Description</w:t>
      </w:r>
      <w:bookmarkEnd w:id="856"/>
      <w:bookmarkEnd w:id="857"/>
      <w:bookmarkEnd w:id="858"/>
      <w:bookmarkEnd w:id="859"/>
      <w:bookmarkEnd w:id="860"/>
      <w:bookmarkEnd w:id="861"/>
      <w:bookmarkEnd w:id="862"/>
      <w:bookmarkEnd w:id="863"/>
      <w:bookmarkEnd w:id="864"/>
      <w:bookmarkEnd w:id="865"/>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866" w:name="_CRC_2_1_2_2_2"/>
      <w:bookmarkStart w:id="867" w:name="_Toc43196590"/>
      <w:bookmarkStart w:id="868" w:name="_Toc43481360"/>
      <w:bookmarkStart w:id="869" w:name="_Toc45134637"/>
      <w:bookmarkStart w:id="870" w:name="_Toc51189169"/>
      <w:bookmarkStart w:id="871" w:name="_Toc51763845"/>
      <w:bookmarkStart w:id="872" w:name="_Toc57206077"/>
      <w:bookmarkStart w:id="873" w:name="_Toc59019418"/>
      <w:bookmarkStart w:id="874" w:name="_Toc68170091"/>
      <w:bookmarkStart w:id="875" w:name="_Toc83234132"/>
      <w:bookmarkStart w:id="876" w:name="_Toc193394189"/>
      <w:bookmarkEnd w:id="866"/>
      <w:r>
        <w:rPr>
          <w:lang w:eastAsia="zh-CN"/>
        </w:rPr>
        <w:t>C.2.1.2.2.2</w:t>
      </w:r>
      <w:r>
        <w:rPr>
          <w:lang w:eastAsia="zh-CN"/>
        </w:rPr>
        <w:tab/>
        <w:t>Resource Definition</w:t>
      </w:r>
      <w:bookmarkEnd w:id="867"/>
      <w:bookmarkEnd w:id="868"/>
      <w:bookmarkEnd w:id="869"/>
      <w:bookmarkEnd w:id="870"/>
      <w:bookmarkEnd w:id="871"/>
      <w:bookmarkEnd w:id="872"/>
      <w:bookmarkEnd w:id="873"/>
      <w:bookmarkEnd w:id="874"/>
      <w:bookmarkEnd w:id="875"/>
      <w:bookmarkEnd w:id="87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877" w:name="_CRTableC_2_1_2_2_21"/>
      <w:r>
        <w:t xml:space="preserve">Table </w:t>
      </w:r>
      <w:bookmarkEnd w:id="877"/>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878" w:name="_CRC_2_1_2_2_3"/>
      <w:bookmarkStart w:id="879" w:name="_Toc43196591"/>
      <w:bookmarkStart w:id="880" w:name="_Toc43481361"/>
      <w:bookmarkStart w:id="881" w:name="_Toc45134638"/>
      <w:bookmarkStart w:id="882" w:name="_Toc51189170"/>
      <w:bookmarkStart w:id="883" w:name="_Toc51763846"/>
      <w:bookmarkStart w:id="884" w:name="_Toc57206078"/>
      <w:bookmarkStart w:id="885" w:name="_Toc59019419"/>
      <w:bookmarkStart w:id="886" w:name="_Toc68170092"/>
      <w:bookmarkStart w:id="887" w:name="_Toc83234133"/>
      <w:bookmarkStart w:id="888" w:name="_Toc193394190"/>
      <w:bookmarkEnd w:id="878"/>
      <w:r>
        <w:rPr>
          <w:lang w:eastAsia="zh-CN"/>
        </w:rPr>
        <w:t>C.2.1.2.2.3</w:t>
      </w:r>
      <w:r>
        <w:rPr>
          <w:lang w:eastAsia="zh-CN"/>
        </w:rPr>
        <w:tab/>
        <w:t>Resource Standard Methods</w:t>
      </w:r>
      <w:bookmarkEnd w:id="879"/>
      <w:bookmarkEnd w:id="880"/>
      <w:bookmarkEnd w:id="881"/>
      <w:bookmarkEnd w:id="882"/>
      <w:bookmarkEnd w:id="883"/>
      <w:bookmarkEnd w:id="884"/>
      <w:bookmarkEnd w:id="885"/>
      <w:bookmarkEnd w:id="886"/>
      <w:bookmarkEnd w:id="887"/>
      <w:bookmarkEnd w:id="888"/>
    </w:p>
    <w:p w14:paraId="617A9F6A" w14:textId="630414F8" w:rsidR="00E65389" w:rsidRDefault="00E65389" w:rsidP="00C3210C">
      <w:pPr>
        <w:pStyle w:val="H6"/>
      </w:pPr>
      <w:bookmarkStart w:id="889" w:name="_Toc43196592"/>
      <w:bookmarkStart w:id="890" w:name="_Toc43481362"/>
      <w:bookmarkStart w:id="891" w:name="_Toc45134639"/>
      <w:bookmarkStart w:id="892" w:name="_Toc51189171"/>
      <w:bookmarkStart w:id="893" w:name="_Toc51763847"/>
      <w:bookmarkStart w:id="894" w:name="_Toc57206079"/>
      <w:bookmarkStart w:id="895" w:name="_Toc59019420"/>
      <w:bookmarkStart w:id="896" w:name="_Toc68170093"/>
      <w:bookmarkStart w:id="897" w:name="_Toc83234134"/>
      <w:bookmarkStart w:id="898" w:name="_CRC_2_1_2_2_3_1"/>
      <w:r>
        <w:rPr>
          <w:lang w:eastAsia="zh-CN"/>
        </w:rPr>
        <w:t>C.2.1.2.2.3.1</w:t>
      </w:r>
      <w:r>
        <w:rPr>
          <w:lang w:eastAsia="zh-CN"/>
        </w:rPr>
        <w:tab/>
        <w:t>GET</w:t>
      </w:r>
      <w:bookmarkEnd w:id="889"/>
      <w:bookmarkEnd w:id="890"/>
      <w:bookmarkEnd w:id="891"/>
      <w:bookmarkEnd w:id="892"/>
      <w:bookmarkEnd w:id="893"/>
      <w:bookmarkEnd w:id="894"/>
      <w:bookmarkEnd w:id="895"/>
      <w:bookmarkEnd w:id="896"/>
      <w:bookmarkEnd w:id="897"/>
    </w:p>
    <w:bookmarkEnd w:id="898"/>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899" w:name="_CRTableC_2_1_2_2_3_11"/>
      <w:r>
        <w:t xml:space="preserve">Table </w:t>
      </w:r>
      <w:bookmarkEnd w:id="899"/>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00" w:name="_CRTableC_2_1_2_2_3_12"/>
      <w:r>
        <w:t>Table </w:t>
      </w:r>
      <w:bookmarkEnd w:id="900"/>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01" w:name="_CRC_2_1_2_2_3_2"/>
      <w:r>
        <w:rPr>
          <w:lang w:eastAsia="zh-CN"/>
        </w:rPr>
        <w:t>C</w:t>
      </w:r>
      <w:r w:rsidR="00E65389">
        <w:rPr>
          <w:lang w:eastAsia="zh-CN"/>
        </w:rPr>
        <w:t>.2.1.2.2.3.2</w:t>
      </w:r>
      <w:r w:rsidR="00E65389">
        <w:rPr>
          <w:lang w:eastAsia="zh-CN"/>
        </w:rPr>
        <w:tab/>
        <w:t>POST</w:t>
      </w:r>
    </w:p>
    <w:bookmarkEnd w:id="901"/>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02" w:name="_CRTableC_2_1_2_2_3_21"/>
      <w:r>
        <w:t>Table </w:t>
      </w:r>
      <w:bookmarkEnd w:id="902"/>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03" w:name="_CRTableC_2_1_2_2_3_22"/>
      <w:r>
        <w:lastRenderedPageBreak/>
        <w:t>Table </w:t>
      </w:r>
      <w:bookmarkEnd w:id="903"/>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04" w:name="_CRTableC_2_1_2_2_3_23"/>
      <w:r>
        <w:t>Table</w:t>
      </w:r>
      <w:r>
        <w:rPr>
          <w:noProof/>
        </w:rPr>
        <w:t> </w:t>
      </w:r>
      <w:bookmarkEnd w:id="904"/>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05" w:name="_CRC_2_1_2_3"/>
      <w:bookmarkStart w:id="906" w:name="_Toc193394191"/>
      <w:bookmarkEnd w:id="905"/>
      <w:r>
        <w:rPr>
          <w:lang w:eastAsia="zh-CN"/>
        </w:rPr>
        <w:t>C</w:t>
      </w:r>
      <w:r w:rsidR="00E65389">
        <w:rPr>
          <w:lang w:eastAsia="zh-CN"/>
        </w:rPr>
        <w:t>.2.1.2.3</w:t>
      </w:r>
      <w:r w:rsidR="00E65389">
        <w:rPr>
          <w:lang w:eastAsia="zh-CN"/>
        </w:rPr>
        <w:tab/>
        <w:t>Resource: Individual User Profile</w:t>
      </w:r>
      <w:bookmarkEnd w:id="906"/>
    </w:p>
    <w:p w14:paraId="67C1677C" w14:textId="010E609F" w:rsidR="00E65389" w:rsidRDefault="005117B4" w:rsidP="00E65389">
      <w:pPr>
        <w:pStyle w:val="Heading5"/>
      </w:pPr>
      <w:bookmarkStart w:id="907" w:name="_CRC_2_1_2_3_1"/>
      <w:bookmarkStart w:id="908" w:name="_Toc24868559"/>
      <w:bookmarkStart w:id="909" w:name="_Toc34154067"/>
      <w:bookmarkStart w:id="910" w:name="_Toc36041011"/>
      <w:bookmarkStart w:id="911" w:name="_Toc36041324"/>
      <w:bookmarkStart w:id="912" w:name="_Toc43196567"/>
      <w:bookmarkStart w:id="913" w:name="_Toc43481337"/>
      <w:bookmarkStart w:id="914" w:name="_Toc45134614"/>
      <w:bookmarkStart w:id="915" w:name="_Toc51189146"/>
      <w:bookmarkStart w:id="916" w:name="_Toc51763822"/>
      <w:bookmarkStart w:id="917" w:name="_Toc57206054"/>
      <w:bookmarkStart w:id="918" w:name="_Toc59019395"/>
      <w:bookmarkStart w:id="919" w:name="_Toc68170068"/>
      <w:bookmarkStart w:id="920" w:name="_Toc83234109"/>
      <w:bookmarkStart w:id="921" w:name="_Toc193394192"/>
      <w:bookmarkEnd w:id="907"/>
      <w:r>
        <w:t>C</w:t>
      </w:r>
      <w:r w:rsidR="00E65389">
        <w:t>.2.1.2.3.1</w:t>
      </w:r>
      <w:r w:rsidR="00E65389">
        <w:tab/>
        <w:t>Description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22" w:name="_CRC_2_1_2_3_2"/>
      <w:bookmarkStart w:id="923" w:name="_Toc24868560"/>
      <w:bookmarkStart w:id="924" w:name="_Toc34154068"/>
      <w:bookmarkStart w:id="925" w:name="_Toc36041012"/>
      <w:bookmarkStart w:id="926" w:name="_Toc36041325"/>
      <w:bookmarkStart w:id="927" w:name="_Toc43196568"/>
      <w:bookmarkStart w:id="928" w:name="_Toc43481338"/>
      <w:bookmarkStart w:id="929" w:name="_Toc45134615"/>
      <w:bookmarkStart w:id="930" w:name="_Toc51189147"/>
      <w:bookmarkStart w:id="931" w:name="_Toc51763823"/>
      <w:bookmarkStart w:id="932" w:name="_Toc57206055"/>
      <w:bookmarkStart w:id="933" w:name="_Toc59019396"/>
      <w:bookmarkStart w:id="934" w:name="_Toc68170069"/>
      <w:bookmarkStart w:id="935" w:name="_Toc83234110"/>
      <w:bookmarkStart w:id="936" w:name="_Toc193394193"/>
      <w:bookmarkEnd w:id="922"/>
      <w:r>
        <w:t>C</w:t>
      </w:r>
      <w:r w:rsidR="00E65389">
        <w:t>.2.1.2.3.2</w:t>
      </w:r>
      <w:r w:rsidR="00E65389">
        <w:tab/>
        <w:t>Resource Definition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37" w:name="_CRTableC_2_1_2_3_21"/>
      <w:r>
        <w:t>Table </w:t>
      </w:r>
      <w:bookmarkEnd w:id="937"/>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38" w:name="_CRC_2_1_2_3_3"/>
      <w:bookmarkStart w:id="939" w:name="_Toc24868561"/>
      <w:bookmarkStart w:id="940" w:name="_Toc34154069"/>
      <w:bookmarkStart w:id="941" w:name="_Toc36041013"/>
      <w:bookmarkStart w:id="942" w:name="_Toc36041326"/>
      <w:bookmarkStart w:id="943" w:name="_Toc43196569"/>
      <w:bookmarkStart w:id="944" w:name="_Toc43481339"/>
      <w:bookmarkStart w:id="945" w:name="_Toc45134616"/>
      <w:bookmarkStart w:id="946" w:name="_Toc51189148"/>
      <w:bookmarkStart w:id="947" w:name="_Toc51763824"/>
      <w:bookmarkStart w:id="948" w:name="_Toc57206056"/>
      <w:bookmarkStart w:id="949" w:name="_Toc59019397"/>
      <w:bookmarkStart w:id="950" w:name="_Toc68170070"/>
      <w:bookmarkStart w:id="951" w:name="_Toc83234111"/>
      <w:bookmarkStart w:id="952" w:name="_Toc193394194"/>
      <w:bookmarkEnd w:id="938"/>
      <w:r>
        <w:t>C</w:t>
      </w:r>
      <w:r w:rsidR="00E65389">
        <w:t>.2.1.2.3.3</w:t>
      </w:r>
      <w:r w:rsidR="00E65389">
        <w:tab/>
        <w:t>Resource Standard Methods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2284AA3" w14:textId="56DB7F06" w:rsidR="00E65389" w:rsidRDefault="005117B4" w:rsidP="00C3210C">
      <w:pPr>
        <w:pStyle w:val="H6"/>
      </w:pPr>
      <w:bookmarkStart w:id="953" w:name="_Toc24868562"/>
      <w:bookmarkStart w:id="954" w:name="_Toc34154070"/>
      <w:bookmarkStart w:id="955" w:name="_Toc36041014"/>
      <w:bookmarkStart w:id="956" w:name="_Toc36041327"/>
      <w:bookmarkStart w:id="957" w:name="_Toc43196570"/>
      <w:bookmarkStart w:id="958" w:name="_Toc43481340"/>
      <w:bookmarkStart w:id="959" w:name="_Toc45134617"/>
      <w:bookmarkStart w:id="960" w:name="_Toc51189149"/>
      <w:bookmarkStart w:id="961" w:name="_Toc51763825"/>
      <w:bookmarkStart w:id="962" w:name="_Toc57206057"/>
      <w:bookmarkStart w:id="963" w:name="_Toc59019398"/>
      <w:bookmarkStart w:id="964" w:name="_Toc68170071"/>
      <w:bookmarkStart w:id="965" w:name="_Toc83234112"/>
      <w:bookmarkStart w:id="966" w:name="_CRC_2_1_2_3_3_1"/>
      <w:r>
        <w:t>C</w:t>
      </w:r>
      <w:r w:rsidR="00E65389">
        <w:t>.2.1.2.3.3.1</w:t>
      </w:r>
      <w:r w:rsidR="00E65389">
        <w:tab/>
        <w:t>GET</w:t>
      </w:r>
      <w:bookmarkEnd w:id="953"/>
      <w:bookmarkEnd w:id="954"/>
      <w:bookmarkEnd w:id="955"/>
      <w:bookmarkEnd w:id="956"/>
      <w:bookmarkEnd w:id="957"/>
      <w:bookmarkEnd w:id="958"/>
      <w:bookmarkEnd w:id="959"/>
      <w:bookmarkEnd w:id="960"/>
      <w:bookmarkEnd w:id="961"/>
      <w:bookmarkEnd w:id="962"/>
      <w:bookmarkEnd w:id="963"/>
      <w:bookmarkEnd w:id="964"/>
      <w:bookmarkEnd w:id="965"/>
    </w:p>
    <w:bookmarkEnd w:id="966"/>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967" w:name="_CRTableC_2_1_2_3_3_11"/>
      <w:bookmarkStart w:id="968" w:name="_Toc24868563"/>
      <w:bookmarkStart w:id="969" w:name="_Toc34154071"/>
      <w:bookmarkStart w:id="970" w:name="_Toc36041015"/>
      <w:bookmarkStart w:id="971" w:name="_Toc36041328"/>
      <w:bookmarkStart w:id="972" w:name="_Toc43196571"/>
      <w:bookmarkStart w:id="973" w:name="_Toc43481341"/>
      <w:bookmarkStart w:id="974" w:name="_Toc45134618"/>
      <w:bookmarkStart w:id="975" w:name="_Toc51189150"/>
      <w:bookmarkStart w:id="976" w:name="_Toc51763826"/>
      <w:bookmarkStart w:id="977" w:name="_Toc57206058"/>
      <w:bookmarkStart w:id="978" w:name="_Toc59019399"/>
      <w:bookmarkStart w:id="979" w:name="_Toc68170072"/>
      <w:bookmarkStart w:id="980" w:name="_Toc83234113"/>
      <w:r>
        <w:t>Table</w:t>
      </w:r>
      <w:r>
        <w:rPr>
          <w:noProof/>
        </w:rPr>
        <w:t> </w:t>
      </w:r>
      <w:bookmarkEnd w:id="967"/>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981" w:name="_CRTableC_2_1_2_3_3_12"/>
      <w:r>
        <w:lastRenderedPageBreak/>
        <w:t>Table </w:t>
      </w:r>
      <w:bookmarkEnd w:id="981"/>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982" w:name="_CRTableC_2_1_2_3_3_13"/>
      <w:r>
        <w:t>Table</w:t>
      </w:r>
      <w:r>
        <w:rPr>
          <w:noProof/>
        </w:rPr>
        <w:t> </w:t>
      </w:r>
      <w:bookmarkEnd w:id="982"/>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983" w:name="_CRC_2_1_2_3_3_2"/>
      <w:r>
        <w:t>C</w:t>
      </w:r>
      <w:r w:rsidR="00E65389">
        <w:t>.2.1.2.3.3.2</w:t>
      </w:r>
      <w:r w:rsidR="00E65389">
        <w:tab/>
        <w:t>PUT</w:t>
      </w:r>
      <w:bookmarkEnd w:id="968"/>
      <w:bookmarkEnd w:id="969"/>
      <w:bookmarkEnd w:id="970"/>
      <w:bookmarkEnd w:id="971"/>
      <w:bookmarkEnd w:id="972"/>
      <w:bookmarkEnd w:id="973"/>
      <w:bookmarkEnd w:id="974"/>
      <w:bookmarkEnd w:id="975"/>
      <w:bookmarkEnd w:id="976"/>
      <w:bookmarkEnd w:id="977"/>
      <w:bookmarkEnd w:id="978"/>
      <w:bookmarkEnd w:id="979"/>
      <w:bookmarkEnd w:id="980"/>
    </w:p>
    <w:bookmarkEnd w:id="983"/>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984" w:name="_CRTableC_2_1_2_3_3_21"/>
      <w:r>
        <w:t>Table </w:t>
      </w:r>
      <w:bookmarkEnd w:id="984"/>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985" w:name="_CRTableC_2_1_2_3_3_22"/>
      <w:bookmarkStart w:id="986" w:name="_Toc34154072"/>
      <w:bookmarkStart w:id="987" w:name="_Toc36041016"/>
      <w:bookmarkStart w:id="988" w:name="_Toc36041329"/>
      <w:bookmarkStart w:id="989" w:name="_Toc43196572"/>
      <w:bookmarkStart w:id="990" w:name="_Toc43481342"/>
      <w:bookmarkStart w:id="991" w:name="_Toc45134619"/>
      <w:bookmarkStart w:id="992" w:name="_Toc51189151"/>
      <w:bookmarkStart w:id="993" w:name="_Toc51763827"/>
      <w:bookmarkStart w:id="994" w:name="_Toc57206059"/>
      <w:bookmarkStart w:id="995" w:name="_Toc59019400"/>
      <w:bookmarkStart w:id="996" w:name="_Toc68170073"/>
      <w:bookmarkStart w:id="997" w:name="_Toc83234114"/>
      <w:r>
        <w:t>Table </w:t>
      </w:r>
      <w:bookmarkEnd w:id="985"/>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998" w:name="_CRC_2_1_2_3_3_3"/>
      <w:r>
        <w:t>C</w:t>
      </w:r>
      <w:r w:rsidR="00E65389">
        <w:t>.2.1.2.3.3.3</w:t>
      </w:r>
      <w:r w:rsidR="00E65389">
        <w:tab/>
        <w:t>DELETE</w:t>
      </w:r>
      <w:bookmarkEnd w:id="986"/>
      <w:bookmarkEnd w:id="987"/>
      <w:bookmarkEnd w:id="988"/>
      <w:bookmarkEnd w:id="989"/>
      <w:bookmarkEnd w:id="990"/>
      <w:bookmarkEnd w:id="991"/>
      <w:bookmarkEnd w:id="992"/>
      <w:bookmarkEnd w:id="993"/>
      <w:bookmarkEnd w:id="994"/>
      <w:bookmarkEnd w:id="995"/>
      <w:bookmarkEnd w:id="996"/>
      <w:bookmarkEnd w:id="997"/>
    </w:p>
    <w:bookmarkEnd w:id="998"/>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999" w:name="_CRTableC_2_1_2_3_3_31"/>
      <w:r>
        <w:t>Table </w:t>
      </w:r>
      <w:bookmarkEnd w:id="999"/>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00" w:name="_CRC_2_1_3"/>
      <w:bookmarkStart w:id="1001" w:name="_Toc24868617"/>
      <w:bookmarkStart w:id="1002" w:name="_Toc34154095"/>
      <w:bookmarkStart w:id="1003" w:name="_Toc36041039"/>
      <w:bookmarkStart w:id="1004" w:name="_Toc36041352"/>
      <w:bookmarkStart w:id="1005" w:name="_Toc43196595"/>
      <w:bookmarkStart w:id="1006" w:name="_Toc43481365"/>
      <w:bookmarkStart w:id="1007" w:name="_Toc45134642"/>
      <w:bookmarkStart w:id="1008" w:name="_Toc51189174"/>
      <w:bookmarkStart w:id="1009" w:name="_Toc51763850"/>
      <w:bookmarkStart w:id="1010" w:name="_Toc57206082"/>
      <w:bookmarkStart w:id="1011" w:name="_Toc59019423"/>
      <w:bookmarkStart w:id="1012" w:name="_Toc68170096"/>
      <w:bookmarkStart w:id="1013" w:name="_Toc83234137"/>
      <w:bookmarkStart w:id="1014" w:name="_Toc193394195"/>
      <w:bookmarkEnd w:id="1000"/>
      <w:r>
        <w:rPr>
          <w:lang w:eastAsia="zh-CN"/>
        </w:rPr>
        <w:t>C.2.1.3</w:t>
      </w:r>
      <w:r w:rsidR="00E65389">
        <w:rPr>
          <w:lang w:eastAsia="zh-CN"/>
        </w:rPr>
        <w:tab/>
        <w:t>Data Model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555C9829" w14:textId="10D588B8" w:rsidR="00E65389" w:rsidRDefault="007F7813" w:rsidP="00E65389">
      <w:pPr>
        <w:pStyle w:val="Heading4"/>
        <w:rPr>
          <w:lang w:eastAsia="zh-CN"/>
        </w:rPr>
      </w:pPr>
      <w:bookmarkStart w:id="1015" w:name="_CRC_2_1_3_1"/>
      <w:bookmarkStart w:id="1016" w:name="_Toc24868618"/>
      <w:bookmarkStart w:id="1017" w:name="_Toc34154096"/>
      <w:bookmarkStart w:id="1018" w:name="_Toc36041040"/>
      <w:bookmarkStart w:id="1019" w:name="_Toc36041353"/>
      <w:bookmarkStart w:id="1020" w:name="_Toc43196596"/>
      <w:bookmarkStart w:id="1021" w:name="_Toc43481366"/>
      <w:bookmarkStart w:id="1022" w:name="_Toc45134643"/>
      <w:bookmarkStart w:id="1023" w:name="_Toc51189175"/>
      <w:bookmarkStart w:id="1024" w:name="_Toc51763851"/>
      <w:bookmarkStart w:id="1025" w:name="_Toc57206083"/>
      <w:bookmarkStart w:id="1026" w:name="_Toc59019424"/>
      <w:bookmarkStart w:id="1027" w:name="_Toc68170097"/>
      <w:bookmarkStart w:id="1028" w:name="_Toc83234138"/>
      <w:bookmarkStart w:id="1029" w:name="_Toc193394196"/>
      <w:bookmarkEnd w:id="1015"/>
      <w:r>
        <w:rPr>
          <w:lang w:eastAsia="zh-CN"/>
        </w:rPr>
        <w:t>C.2.1.3</w:t>
      </w:r>
      <w:r w:rsidR="00E65389">
        <w:rPr>
          <w:lang w:eastAsia="zh-CN"/>
        </w:rPr>
        <w:t>.1</w:t>
      </w:r>
      <w:r w:rsidR="00E65389">
        <w:rPr>
          <w:lang w:eastAsia="zh-CN"/>
        </w:rP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030" w:name="_CRTableC_2_1_3_11"/>
      <w:bookmarkStart w:id="1031" w:name="_Toc24868619"/>
      <w:bookmarkStart w:id="1032" w:name="_Toc34154097"/>
      <w:bookmarkStart w:id="1033" w:name="_Toc36041041"/>
      <w:bookmarkStart w:id="1034" w:name="_Toc36041354"/>
      <w:bookmarkStart w:id="1035" w:name="_Toc43196597"/>
      <w:bookmarkStart w:id="1036" w:name="_Toc43481367"/>
      <w:bookmarkStart w:id="1037" w:name="_Toc45134644"/>
      <w:bookmarkStart w:id="1038" w:name="_Toc51189176"/>
      <w:bookmarkStart w:id="1039" w:name="_Toc51763852"/>
      <w:bookmarkStart w:id="1040" w:name="_Toc57206084"/>
      <w:bookmarkStart w:id="1041" w:name="_Toc59019425"/>
      <w:bookmarkStart w:id="1042" w:name="_Toc68170098"/>
      <w:bookmarkStart w:id="1043" w:name="_Toc83234139"/>
      <w:r>
        <w:lastRenderedPageBreak/>
        <w:t>Table </w:t>
      </w:r>
      <w:bookmarkEnd w:id="1030"/>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44" w:name="_CRC_2_1_3_2"/>
      <w:bookmarkStart w:id="1045" w:name="_Toc193394197"/>
      <w:bookmarkEnd w:id="1044"/>
      <w:r>
        <w:rPr>
          <w:lang w:eastAsia="zh-CN"/>
        </w:rPr>
        <w:t>C.2.1.3</w:t>
      </w:r>
      <w:r w:rsidR="00E65389">
        <w:rPr>
          <w:lang w:eastAsia="zh-CN"/>
        </w:rPr>
        <w:t>.2</w:t>
      </w:r>
      <w:r w:rsidR="00E65389">
        <w:rPr>
          <w:lang w:eastAsia="zh-CN"/>
        </w:rPr>
        <w:tab/>
        <w:t>Structured data types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5"/>
    </w:p>
    <w:p w14:paraId="5F7C101F" w14:textId="383BB4D1" w:rsidR="00E65389" w:rsidRDefault="007F7813" w:rsidP="00E65389">
      <w:pPr>
        <w:pStyle w:val="Heading5"/>
        <w:rPr>
          <w:lang w:eastAsia="zh-CN"/>
        </w:rPr>
      </w:pPr>
      <w:bookmarkStart w:id="1046" w:name="_CRC_2_1_3_2_1"/>
      <w:bookmarkStart w:id="1047" w:name="_Toc24868621"/>
      <w:bookmarkStart w:id="1048" w:name="_Toc34154099"/>
      <w:bookmarkStart w:id="1049" w:name="_Toc36041043"/>
      <w:bookmarkStart w:id="1050" w:name="_Toc36041356"/>
      <w:bookmarkStart w:id="1051" w:name="_Toc43196599"/>
      <w:bookmarkStart w:id="1052" w:name="_Toc43481369"/>
      <w:bookmarkStart w:id="1053" w:name="_Toc45134646"/>
      <w:bookmarkStart w:id="1054" w:name="_Toc51189178"/>
      <w:bookmarkStart w:id="1055" w:name="_Toc51763854"/>
      <w:bookmarkStart w:id="1056" w:name="_Toc57206086"/>
      <w:bookmarkStart w:id="1057" w:name="_Toc59019427"/>
      <w:bookmarkStart w:id="1058" w:name="_Toc68170100"/>
      <w:bookmarkStart w:id="1059" w:name="_Toc83234141"/>
      <w:bookmarkStart w:id="1060" w:name="_Toc193394198"/>
      <w:bookmarkEnd w:id="1046"/>
      <w:r>
        <w:rPr>
          <w:lang w:eastAsia="zh-CN"/>
        </w:rPr>
        <w:t>C.2.1.3</w:t>
      </w:r>
      <w:r w:rsidR="00E65389">
        <w:rPr>
          <w:lang w:eastAsia="zh-CN"/>
        </w:rPr>
        <w:t>.2.1</w:t>
      </w:r>
      <w:r w:rsidR="00E65389">
        <w:rPr>
          <w:lang w:eastAsia="zh-CN"/>
        </w:rPr>
        <w:tab/>
        <w:t>Type: ProfileDoc</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727AE65D" w14:textId="6B432AD9" w:rsidR="009A35F1" w:rsidRDefault="009A35F1" w:rsidP="009A35F1">
      <w:pPr>
        <w:pStyle w:val="TH"/>
      </w:pPr>
      <w:bookmarkStart w:id="1061" w:name="_CRTableC_2_1_3_2_11"/>
      <w:bookmarkStart w:id="1062" w:name="_Toc43196600"/>
      <w:bookmarkStart w:id="1063" w:name="_Toc43481370"/>
      <w:bookmarkStart w:id="1064" w:name="_Toc45134647"/>
      <w:bookmarkStart w:id="1065" w:name="_Toc51189179"/>
      <w:bookmarkStart w:id="1066" w:name="_Toc51763855"/>
      <w:bookmarkStart w:id="1067" w:name="_Toc57206087"/>
      <w:bookmarkStart w:id="1068" w:name="_Toc59019428"/>
      <w:bookmarkStart w:id="1069" w:name="_Toc68170101"/>
      <w:bookmarkStart w:id="1070" w:name="_Toc83234142"/>
      <w:r>
        <w:rPr>
          <w:noProof/>
        </w:rPr>
        <w:t>Table </w:t>
      </w:r>
      <w:bookmarkEnd w:id="1061"/>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071" w:name="_CRC_2_1_3_2_2"/>
      <w:bookmarkStart w:id="1072" w:name="_Toc193394199"/>
      <w:bookmarkEnd w:id="1071"/>
      <w:r>
        <w:rPr>
          <w:lang w:eastAsia="zh-CN"/>
        </w:rPr>
        <w:t>C.2.1.3</w:t>
      </w:r>
      <w:r w:rsidR="00E65389">
        <w:rPr>
          <w:lang w:eastAsia="zh-CN"/>
        </w:rPr>
        <w:t>.2.2</w:t>
      </w:r>
      <w:r w:rsidR="00E65389">
        <w:rPr>
          <w:lang w:eastAsia="zh-CN"/>
        </w:rPr>
        <w:tab/>
        <w:t xml:space="preserve">Type: </w:t>
      </w:r>
      <w:bookmarkEnd w:id="1062"/>
      <w:bookmarkEnd w:id="1063"/>
      <w:bookmarkEnd w:id="1064"/>
      <w:bookmarkEnd w:id="1065"/>
      <w:bookmarkEnd w:id="1066"/>
      <w:bookmarkEnd w:id="1067"/>
      <w:bookmarkEnd w:id="1068"/>
      <w:bookmarkEnd w:id="1069"/>
      <w:bookmarkEnd w:id="1070"/>
      <w:r w:rsidR="00E65389">
        <w:rPr>
          <w:lang w:eastAsia="zh-CN"/>
        </w:rPr>
        <w:t>ProfileInfo</w:t>
      </w:r>
      <w:bookmarkEnd w:id="1072"/>
    </w:p>
    <w:p w14:paraId="1025DFA5" w14:textId="77777777" w:rsidR="009A35F1" w:rsidRDefault="009A35F1" w:rsidP="009A35F1">
      <w:pPr>
        <w:pStyle w:val="TH"/>
      </w:pPr>
      <w:bookmarkStart w:id="1073" w:name="_CRTableC2_1_4_2_21"/>
      <w:bookmarkStart w:id="1074" w:name="_Toc24868622"/>
      <w:bookmarkStart w:id="1075" w:name="_Toc34154100"/>
      <w:bookmarkStart w:id="1076" w:name="_Toc36041044"/>
      <w:bookmarkStart w:id="1077" w:name="_Toc36041357"/>
      <w:bookmarkStart w:id="1078" w:name="_Toc43196601"/>
      <w:bookmarkStart w:id="1079" w:name="_Toc43481371"/>
      <w:bookmarkStart w:id="1080" w:name="_Toc45134648"/>
      <w:bookmarkStart w:id="1081" w:name="_Toc51189180"/>
      <w:bookmarkStart w:id="1082" w:name="_Toc51763856"/>
      <w:bookmarkStart w:id="1083" w:name="_Toc57206088"/>
      <w:bookmarkStart w:id="1084" w:name="_Toc59019429"/>
      <w:bookmarkStart w:id="1085" w:name="_Toc68170102"/>
      <w:bookmarkStart w:id="1086" w:name="_Toc83234143"/>
      <w:r>
        <w:rPr>
          <w:noProof/>
        </w:rPr>
        <w:t>Table </w:t>
      </w:r>
      <w:bookmarkEnd w:id="1073"/>
      <w:r>
        <w:rPr>
          <w:noProof/>
        </w:rPr>
        <w:t>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087" w:name="_CRC_2_1_3_2_3"/>
      <w:bookmarkStart w:id="1088" w:name="_Toc193394200"/>
      <w:bookmarkEnd w:id="1087"/>
      <w:r>
        <w:rPr>
          <w:lang w:eastAsia="zh-CN"/>
        </w:rPr>
        <w:t>C.2.1.3</w:t>
      </w:r>
      <w:r w:rsidR="00E65389">
        <w:rPr>
          <w:lang w:eastAsia="zh-CN"/>
        </w:rPr>
        <w:t>.2.3</w:t>
      </w:r>
      <w:r w:rsidR="00E65389">
        <w:rPr>
          <w:lang w:eastAsia="zh-CN"/>
        </w:rPr>
        <w:tab/>
        <w:t>Type: ProfileConfig</w:t>
      </w:r>
      <w:bookmarkEnd w:id="1088"/>
    </w:p>
    <w:p w14:paraId="3D1437AB" w14:textId="5A9713C1" w:rsidR="009A35F1" w:rsidRDefault="009A35F1" w:rsidP="009A35F1">
      <w:pPr>
        <w:pStyle w:val="TH"/>
      </w:pPr>
      <w:bookmarkStart w:id="1089" w:name="_CRTableC_2_1_3_2_31"/>
      <w:r>
        <w:rPr>
          <w:noProof/>
        </w:rPr>
        <w:t>Table </w:t>
      </w:r>
      <w:bookmarkEnd w:id="1089"/>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090" w:name="_CRC_2_1_3_2_4"/>
      <w:bookmarkStart w:id="1091" w:name="_Toc193394201"/>
      <w:bookmarkEnd w:id="1090"/>
      <w:r>
        <w:rPr>
          <w:lang w:eastAsia="zh-CN"/>
        </w:rPr>
        <w:lastRenderedPageBreak/>
        <w:t>C.2.1.3</w:t>
      </w:r>
      <w:r w:rsidR="00E65389">
        <w:rPr>
          <w:lang w:eastAsia="zh-CN"/>
        </w:rPr>
        <w:t>.2.4</w:t>
      </w:r>
      <w:r w:rsidR="00E65389">
        <w:rPr>
          <w:lang w:eastAsia="zh-CN"/>
        </w:rPr>
        <w:tab/>
        <w:t>Type: ValTargetUe</w:t>
      </w:r>
      <w:bookmarkEnd w:id="1091"/>
    </w:p>
    <w:p w14:paraId="7D7B92CE" w14:textId="56A5788F" w:rsidR="00E65389" w:rsidRDefault="00E65389" w:rsidP="00E65389">
      <w:pPr>
        <w:pStyle w:val="TH"/>
      </w:pPr>
      <w:bookmarkStart w:id="1092" w:name="_CRTableC_2_1_3_2_41"/>
      <w:r>
        <w:rPr>
          <w:noProof/>
        </w:rPr>
        <w:t>Table </w:t>
      </w:r>
      <w:bookmarkEnd w:id="1092"/>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093" w:name="_CRC_2_1_3_3"/>
      <w:bookmarkStart w:id="1094" w:name="_Toc193394202"/>
      <w:bookmarkEnd w:id="1093"/>
      <w:r>
        <w:rPr>
          <w:lang w:eastAsia="zh-CN"/>
        </w:rPr>
        <w:t>C.2.1.3</w:t>
      </w:r>
      <w:r w:rsidR="00E65389">
        <w:rPr>
          <w:lang w:eastAsia="zh-CN"/>
        </w:rPr>
        <w:t>.3</w:t>
      </w:r>
      <w:r w:rsidR="00E65389">
        <w:rPr>
          <w:lang w:eastAsia="zh-CN"/>
        </w:rPr>
        <w:tab/>
        <w:t>Simple data types and enumerations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94"/>
    </w:p>
    <w:p w14:paraId="5CC136F0" w14:textId="0576D93B" w:rsidR="009A35F1" w:rsidRDefault="007F7813" w:rsidP="009A35F1">
      <w:pPr>
        <w:pStyle w:val="Heading5"/>
      </w:pPr>
      <w:bookmarkStart w:id="1095" w:name="_CRC_2_1_3_3_1"/>
      <w:bookmarkStart w:id="1096" w:name="_Toc34154134"/>
      <w:bookmarkStart w:id="1097" w:name="_Toc36041078"/>
      <w:bookmarkStart w:id="1098" w:name="_Toc36041391"/>
      <w:bookmarkStart w:id="1099" w:name="_Toc43196649"/>
      <w:bookmarkStart w:id="1100" w:name="_Toc43481419"/>
      <w:bookmarkStart w:id="1101" w:name="_Toc45134696"/>
      <w:bookmarkStart w:id="1102" w:name="_Toc51189228"/>
      <w:bookmarkStart w:id="1103" w:name="_Toc51763904"/>
      <w:bookmarkStart w:id="1104" w:name="_Toc57206136"/>
      <w:bookmarkStart w:id="1105" w:name="_Toc59019477"/>
      <w:bookmarkStart w:id="1106" w:name="_Toc68170150"/>
      <w:bookmarkStart w:id="1107" w:name="_Toc83234191"/>
      <w:bookmarkStart w:id="1108" w:name="_Toc24868623"/>
      <w:bookmarkStart w:id="1109" w:name="_Toc34154101"/>
      <w:bookmarkStart w:id="1110" w:name="_Toc36041045"/>
      <w:bookmarkStart w:id="1111" w:name="_Toc36041358"/>
      <w:bookmarkStart w:id="1112" w:name="_Toc43196602"/>
      <w:bookmarkStart w:id="1113" w:name="_Toc43481372"/>
      <w:bookmarkStart w:id="1114" w:name="_Toc45134649"/>
      <w:bookmarkStart w:id="1115" w:name="_Toc51189181"/>
      <w:bookmarkStart w:id="1116" w:name="_Toc51763857"/>
      <w:bookmarkStart w:id="1117" w:name="_Toc57206089"/>
      <w:bookmarkStart w:id="1118" w:name="_Toc59019430"/>
      <w:bookmarkStart w:id="1119" w:name="_Toc68170103"/>
      <w:bookmarkStart w:id="1120" w:name="_Toc83234144"/>
      <w:bookmarkStart w:id="1121" w:name="_Toc193394203"/>
      <w:bookmarkEnd w:id="1095"/>
      <w:r>
        <w:t>C.2.1.3</w:t>
      </w:r>
      <w:r w:rsidR="009A35F1">
        <w:t>.3.1</w:t>
      </w:r>
      <w:r w:rsidR="009A35F1">
        <w:tab/>
        <w:t xml:space="preserve">Enumeration: </w:t>
      </w:r>
      <w:bookmarkEnd w:id="1096"/>
      <w:bookmarkEnd w:id="1097"/>
      <w:bookmarkEnd w:id="1098"/>
      <w:bookmarkEnd w:id="1099"/>
      <w:bookmarkEnd w:id="1100"/>
      <w:bookmarkEnd w:id="1101"/>
      <w:bookmarkEnd w:id="1102"/>
      <w:bookmarkEnd w:id="1103"/>
      <w:bookmarkEnd w:id="1104"/>
      <w:bookmarkEnd w:id="1105"/>
      <w:bookmarkEnd w:id="1106"/>
      <w:bookmarkEnd w:id="1107"/>
      <w:r w:rsidR="009A35F1">
        <w:t>ConfigType</w:t>
      </w:r>
      <w:bookmarkEnd w:id="1121"/>
    </w:p>
    <w:p w14:paraId="7B656C67" w14:textId="44A49394" w:rsidR="009A35F1" w:rsidRDefault="009A35F1" w:rsidP="009A35F1">
      <w:pPr>
        <w:pStyle w:val="TH"/>
      </w:pPr>
      <w:bookmarkStart w:id="1122" w:name="_CRTableC_2_1_3_3_11"/>
      <w:r>
        <w:t>Table </w:t>
      </w:r>
      <w:bookmarkEnd w:id="1122"/>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23" w:name="_CRC_2_1_4"/>
      <w:bookmarkStart w:id="1124" w:name="_Toc193394204"/>
      <w:bookmarkEnd w:id="1123"/>
      <w:r>
        <w:rPr>
          <w:lang w:eastAsia="zh-CN"/>
        </w:rPr>
        <w:t>C.2.1.4</w:t>
      </w:r>
      <w:r w:rsidR="00E65389">
        <w:rPr>
          <w:lang w:eastAsia="zh-CN"/>
        </w:rPr>
        <w:tab/>
        <w:t>Error Handling</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4"/>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25" w:name="_CRC_2_1_5"/>
      <w:bookmarkStart w:id="1126" w:name="_Toc193394205"/>
      <w:bookmarkEnd w:id="1125"/>
      <w:r>
        <w:t>C.2.1.5</w:t>
      </w:r>
      <w:r w:rsidR="00E65389">
        <w:tab/>
        <w:t>CDDL Specification</w:t>
      </w:r>
      <w:bookmarkEnd w:id="1126"/>
    </w:p>
    <w:p w14:paraId="705A9685" w14:textId="595FC4E0" w:rsidR="00E65389" w:rsidRDefault="007F7813" w:rsidP="00E65389">
      <w:pPr>
        <w:pStyle w:val="Heading4"/>
        <w:rPr>
          <w:lang w:eastAsia="zh-CN"/>
        </w:rPr>
      </w:pPr>
      <w:bookmarkStart w:id="1127" w:name="_CRC_2_1_5_1"/>
      <w:bookmarkStart w:id="1128" w:name="_Toc193394206"/>
      <w:bookmarkEnd w:id="1127"/>
      <w:r>
        <w:rPr>
          <w:lang w:eastAsia="zh-CN"/>
        </w:rPr>
        <w:t>C.2.1.5</w:t>
      </w:r>
      <w:r w:rsidR="00E65389">
        <w:rPr>
          <w:lang w:eastAsia="zh-CN"/>
        </w:rPr>
        <w:t>.1</w:t>
      </w:r>
      <w:r w:rsidR="00E65389">
        <w:rPr>
          <w:lang w:eastAsia="zh-CN"/>
        </w:rPr>
        <w:tab/>
        <w:t>Introduction</w:t>
      </w:r>
      <w:bookmarkEnd w:id="1128"/>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lang w:eastAsia="zh-CN"/>
        </w:rPr>
      </w:pPr>
      <w:bookmarkStart w:id="1129" w:name="_CRC_2_1_5_2"/>
      <w:bookmarkStart w:id="1130" w:name="_Toc193394207"/>
      <w:bookmarkEnd w:id="1129"/>
      <w:r>
        <w:rPr>
          <w:lang w:eastAsia="zh-CN"/>
        </w:rPr>
        <w:t>C.2.1.5.2</w:t>
      </w:r>
      <w:r>
        <w:rPr>
          <w:lang w:eastAsia="zh-CN"/>
        </w:rPr>
        <w:tab/>
        <w:t>CDDL document</w:t>
      </w:r>
      <w:bookmarkEnd w:id="1130"/>
    </w:p>
    <w:p w14:paraId="3665025C" w14:textId="77777777" w:rsidR="006E60DA" w:rsidRPr="00C44E0A" w:rsidRDefault="006E60DA" w:rsidP="006E60DA">
      <w:pPr>
        <w:pStyle w:val="PL"/>
        <w:rPr>
          <w:lang w:eastAsia="zh-CN"/>
        </w:rPr>
      </w:pPr>
      <w:r w:rsidRPr="00F2760D">
        <w:t>;;; ProfileDoc</w:t>
      </w:r>
    </w:p>
    <w:p w14:paraId="5C1862A8" w14:textId="77777777" w:rsidR="006E60DA" w:rsidRPr="00C44E0A" w:rsidRDefault="006E60DA" w:rsidP="006E60DA">
      <w:pPr>
        <w:pStyle w:val="PL"/>
        <w:rPr>
          <w:lang w:eastAsia="zh-CN"/>
        </w:rPr>
      </w:pPr>
      <w:r w:rsidRPr="00F2760D">
        <w:t>;;+ Represents user profile information associated with a VAL user ID or a VAL UE ID.</w:t>
      </w:r>
    </w:p>
    <w:p w14:paraId="2E8D9BB4" w14:textId="77777777" w:rsidR="006E60DA" w:rsidRPr="00C44E0A" w:rsidRDefault="006E60DA" w:rsidP="006E60DA">
      <w:pPr>
        <w:pStyle w:val="PL"/>
        <w:rPr>
          <w:lang w:eastAsia="zh-CN"/>
        </w:rPr>
      </w:pPr>
    </w:p>
    <w:p w14:paraId="099B059C" w14:textId="77777777" w:rsidR="006E60DA" w:rsidRDefault="006E60DA" w:rsidP="006E60DA">
      <w:pPr>
        <w:pStyle w:val="PL"/>
        <w:rPr>
          <w:lang w:eastAsia="zh-CN"/>
        </w:rPr>
      </w:pPr>
      <w:r w:rsidRPr="00F2760D">
        <w:t>ProfileDoc = {</w:t>
      </w:r>
    </w:p>
    <w:p w14:paraId="1B32F483" w14:textId="77777777" w:rsidR="006E60DA" w:rsidRPr="00987AA2" w:rsidRDefault="006E60DA" w:rsidP="006E60DA">
      <w:pPr>
        <w:pStyle w:val="PL"/>
        <w:rPr>
          <w:lang w:eastAsia="zh-CN"/>
        </w:rPr>
      </w:pPr>
      <w:r w:rsidRPr="00F2760D">
        <w:t xml:space="preserve"> ? profileDocId: text</w:t>
      </w:r>
    </w:p>
    <w:p w14:paraId="0CDAF9F8" w14:textId="77777777" w:rsidR="006E60DA" w:rsidRPr="00C44E0A" w:rsidRDefault="006E60DA" w:rsidP="006E60DA">
      <w:pPr>
        <w:pStyle w:val="PL"/>
        <w:rPr>
          <w:lang w:eastAsia="zh-CN"/>
        </w:rPr>
      </w:pPr>
      <w:r w:rsidRPr="00F2760D">
        <w:t xml:space="preserve"> profileInformation: ProfileInfo</w:t>
      </w:r>
    </w:p>
    <w:p w14:paraId="47B4514C" w14:textId="77777777" w:rsidR="006E60DA" w:rsidRPr="00C44E0A" w:rsidRDefault="006E60DA" w:rsidP="006E60DA">
      <w:pPr>
        <w:pStyle w:val="PL"/>
        <w:rPr>
          <w:lang w:eastAsia="zh-CN"/>
        </w:rPr>
      </w:pPr>
      <w:r w:rsidRPr="00F2760D">
        <w:t xml:space="preserve"> valTgtUe: ValTargetUe</w:t>
      </w:r>
    </w:p>
    <w:p w14:paraId="6B9F9EE8" w14:textId="77777777" w:rsidR="006E60DA" w:rsidRPr="00C44E0A" w:rsidRDefault="006E60DA" w:rsidP="006E60DA">
      <w:pPr>
        <w:pStyle w:val="PL"/>
        <w:rPr>
          <w:lang w:eastAsia="zh-CN"/>
        </w:rPr>
      </w:pPr>
      <w:r w:rsidRPr="00F2760D">
        <w:t>}</w:t>
      </w:r>
    </w:p>
    <w:p w14:paraId="65A0235D" w14:textId="77777777" w:rsidR="006E60DA" w:rsidRPr="00C44E0A" w:rsidRDefault="006E60DA" w:rsidP="006E60DA">
      <w:pPr>
        <w:pStyle w:val="PL"/>
        <w:rPr>
          <w:lang w:eastAsia="zh-CN"/>
        </w:rPr>
      </w:pPr>
    </w:p>
    <w:p w14:paraId="4B799501" w14:textId="77777777" w:rsidR="006E60DA" w:rsidRPr="00C44E0A" w:rsidRDefault="006E60DA" w:rsidP="006E60DA">
      <w:pPr>
        <w:pStyle w:val="PL"/>
        <w:rPr>
          <w:lang w:eastAsia="zh-CN"/>
        </w:rPr>
      </w:pPr>
      <w:r w:rsidRPr="00F2760D">
        <w:t>;;; ValTargetUe</w:t>
      </w:r>
    </w:p>
    <w:p w14:paraId="125628A0" w14:textId="77777777" w:rsidR="006E60DA" w:rsidRPr="00C44E0A" w:rsidRDefault="006E60DA" w:rsidP="006E60DA">
      <w:pPr>
        <w:pStyle w:val="PL"/>
        <w:rPr>
          <w:lang w:eastAsia="zh-CN"/>
        </w:rPr>
      </w:pPr>
      <w:r w:rsidRPr="00F2760D">
        <w:t>;;+ Represents information identifying a VAL user ID or a VAL UE ID.</w:t>
      </w:r>
    </w:p>
    <w:p w14:paraId="0E612CC3" w14:textId="77777777" w:rsidR="006E60DA" w:rsidRPr="00C44E0A" w:rsidRDefault="006E60DA" w:rsidP="006E60DA">
      <w:pPr>
        <w:pStyle w:val="PL"/>
        <w:rPr>
          <w:lang w:eastAsia="zh-CN"/>
        </w:rPr>
      </w:pPr>
    </w:p>
    <w:p w14:paraId="40FEF5E1" w14:textId="77777777" w:rsidR="006E60DA" w:rsidRPr="00C44E0A" w:rsidRDefault="006E60DA" w:rsidP="006E60DA">
      <w:pPr>
        <w:pStyle w:val="PL"/>
        <w:rPr>
          <w:lang w:eastAsia="zh-CN"/>
        </w:rPr>
      </w:pPr>
      <w:r w:rsidRPr="00F2760D">
        <w:t>ValTargetUe = {</w:t>
      </w:r>
    </w:p>
    <w:p w14:paraId="102B85B1" w14:textId="77777777" w:rsidR="006E60DA" w:rsidRPr="00C44E0A" w:rsidRDefault="006E60DA" w:rsidP="006E60DA">
      <w:pPr>
        <w:pStyle w:val="PL"/>
        <w:rPr>
          <w:lang w:eastAsia="zh-CN"/>
        </w:rPr>
      </w:pPr>
      <w:r w:rsidRPr="00F2760D">
        <w:t xml:space="preserve"> (</w:t>
      </w:r>
    </w:p>
    <w:p w14:paraId="70B49FAE" w14:textId="77777777" w:rsidR="006E60DA" w:rsidRPr="00C44E0A" w:rsidRDefault="006E60DA" w:rsidP="006E60DA">
      <w:pPr>
        <w:pStyle w:val="PL"/>
        <w:rPr>
          <w:lang w:eastAsia="zh-CN"/>
        </w:rPr>
      </w:pPr>
      <w:r w:rsidRPr="00F2760D">
        <w:t xml:space="preserve"> valUserId: text                 ; Unique identifier of a VAL user.</w:t>
      </w:r>
    </w:p>
    <w:p w14:paraId="5C5EC1E2" w14:textId="77777777" w:rsidR="006E60DA" w:rsidRPr="00C44E0A" w:rsidRDefault="006E60DA" w:rsidP="006E60DA">
      <w:pPr>
        <w:pStyle w:val="PL"/>
        <w:rPr>
          <w:lang w:eastAsia="zh-CN"/>
        </w:rPr>
      </w:pPr>
      <w:r w:rsidRPr="00F2760D">
        <w:t xml:space="preserve"> //</w:t>
      </w:r>
    </w:p>
    <w:p w14:paraId="3A40D5B1" w14:textId="77777777" w:rsidR="006E60DA" w:rsidRPr="00C44E0A" w:rsidRDefault="006E60DA" w:rsidP="006E60DA">
      <w:pPr>
        <w:pStyle w:val="PL"/>
        <w:rPr>
          <w:lang w:eastAsia="zh-CN"/>
        </w:rPr>
      </w:pPr>
      <w:r w:rsidRPr="00F2760D">
        <w:t xml:space="preserve"> valUeId: text                   ; Unique identifier of a VAL UE.</w:t>
      </w:r>
    </w:p>
    <w:p w14:paraId="6452B1ED" w14:textId="77777777" w:rsidR="006E60DA" w:rsidRPr="00AF1F48" w:rsidRDefault="006E60DA" w:rsidP="006E60DA">
      <w:pPr>
        <w:pStyle w:val="PL"/>
        <w:rPr>
          <w:lang w:val="fr-FR" w:eastAsia="zh-CN"/>
        </w:rPr>
      </w:pPr>
      <w:r w:rsidRPr="00F2760D">
        <w:t xml:space="preserve"> </w:t>
      </w:r>
      <w:r w:rsidRPr="00AF1F48">
        <w:rPr>
          <w:lang w:val="fr-FR"/>
        </w:rPr>
        <w:t>)</w:t>
      </w:r>
    </w:p>
    <w:p w14:paraId="5380CE01" w14:textId="77777777" w:rsidR="006E60DA" w:rsidRPr="00AF1F48" w:rsidRDefault="006E60DA" w:rsidP="006E60DA">
      <w:pPr>
        <w:pStyle w:val="PL"/>
        <w:rPr>
          <w:lang w:val="fr-FR" w:eastAsia="zh-CN"/>
        </w:rPr>
      </w:pPr>
      <w:r w:rsidRPr="00AF1F48">
        <w:rPr>
          <w:lang w:val="fr-FR"/>
        </w:rPr>
        <w:t>}</w:t>
      </w:r>
    </w:p>
    <w:p w14:paraId="0F6BCE57" w14:textId="77777777" w:rsidR="006E60DA" w:rsidRPr="00AF1F48" w:rsidRDefault="006E60DA" w:rsidP="006E60DA">
      <w:pPr>
        <w:pStyle w:val="PL"/>
        <w:rPr>
          <w:lang w:val="fr-FR" w:eastAsia="zh-CN"/>
        </w:rPr>
      </w:pPr>
    </w:p>
    <w:p w14:paraId="35D78825" w14:textId="77777777" w:rsidR="006E60DA" w:rsidRPr="00AF1F48" w:rsidRDefault="006E60DA" w:rsidP="006E60DA">
      <w:pPr>
        <w:pStyle w:val="PL"/>
        <w:rPr>
          <w:lang w:val="fr-FR" w:eastAsia="zh-CN"/>
        </w:rPr>
      </w:pPr>
      <w:r w:rsidRPr="00AF1F48">
        <w:rPr>
          <w:lang w:val="fr-FR"/>
        </w:rPr>
        <w:lastRenderedPageBreak/>
        <w:t>;;; ProfileInfo</w:t>
      </w:r>
    </w:p>
    <w:p w14:paraId="288EB12F" w14:textId="77777777" w:rsidR="006E60DA" w:rsidRPr="00AF1F48" w:rsidRDefault="006E60DA" w:rsidP="006E60DA">
      <w:pPr>
        <w:pStyle w:val="PL"/>
        <w:rPr>
          <w:lang w:val="fr-FR" w:eastAsia="zh-CN"/>
        </w:rPr>
      </w:pPr>
      <w:r w:rsidRPr="00AF1F48">
        <w:rPr>
          <w:lang w:val="fr-FR"/>
        </w:rPr>
        <w:t>;;+ User profile information.</w:t>
      </w:r>
    </w:p>
    <w:p w14:paraId="05302554" w14:textId="77777777" w:rsidR="006E60DA" w:rsidRPr="00AF1F48" w:rsidRDefault="006E60DA" w:rsidP="006E60DA">
      <w:pPr>
        <w:pStyle w:val="PL"/>
        <w:rPr>
          <w:lang w:val="fr-FR" w:eastAsia="zh-CN"/>
        </w:rPr>
      </w:pPr>
    </w:p>
    <w:p w14:paraId="2314C569" w14:textId="77777777" w:rsidR="006E60DA" w:rsidRPr="00AF1F48" w:rsidRDefault="006E60DA" w:rsidP="006E60DA">
      <w:pPr>
        <w:pStyle w:val="PL"/>
        <w:rPr>
          <w:lang w:val="fr-FR" w:eastAsia="zh-CN"/>
        </w:rPr>
      </w:pPr>
      <w:r w:rsidRPr="00AF1F48">
        <w:rPr>
          <w:lang w:val="fr-FR"/>
        </w:rPr>
        <w:t>ProfileInfo = {</w:t>
      </w:r>
    </w:p>
    <w:p w14:paraId="6EE601F7" w14:textId="77777777" w:rsidR="006E60DA" w:rsidRPr="00C44E0A" w:rsidRDefault="006E60DA" w:rsidP="006E60DA">
      <w:pPr>
        <w:pStyle w:val="PL"/>
        <w:rPr>
          <w:lang w:eastAsia="zh-CN"/>
        </w:rPr>
      </w:pPr>
      <w:r w:rsidRPr="00AF1F48">
        <w:rPr>
          <w:lang w:val="fr-FR"/>
        </w:rPr>
        <w:t xml:space="preserve"> </w:t>
      </w:r>
      <w:r w:rsidRPr="00F2760D">
        <w:t>? profileName: text             ; Name of the profile</w:t>
      </w:r>
    </w:p>
    <w:p w14:paraId="08E6631C" w14:textId="77777777" w:rsidR="006E60DA" w:rsidRPr="00C44E0A" w:rsidRDefault="006E60DA" w:rsidP="006E60DA">
      <w:pPr>
        <w:pStyle w:val="PL"/>
        <w:rPr>
          <w:lang w:eastAsia="zh-CN"/>
        </w:rPr>
      </w:pPr>
      <w:r w:rsidRPr="00F2760D">
        <w:t xml:space="preserve"> status: bool                    ; Indicates whether the user profile is enabled or disabled.</w:t>
      </w:r>
    </w:p>
    <w:p w14:paraId="0974DEC0" w14:textId="77777777" w:rsidR="006E60DA" w:rsidRPr="00C44E0A" w:rsidRDefault="006E60DA" w:rsidP="006E60DA">
      <w:pPr>
        <w:pStyle w:val="PL"/>
        <w:rPr>
          <w:lang w:eastAsia="zh-CN"/>
        </w:rPr>
      </w:pPr>
      <w:r w:rsidRPr="00F2760D">
        <w:t>? profileConfigs: [+ ProfileConfig]</w:t>
      </w:r>
    </w:p>
    <w:p w14:paraId="63921A5B" w14:textId="77777777" w:rsidR="006E60DA" w:rsidRPr="00C44E0A" w:rsidRDefault="006E60DA" w:rsidP="006E60DA">
      <w:pPr>
        <w:pStyle w:val="PL"/>
        <w:rPr>
          <w:lang w:eastAsia="zh-CN"/>
        </w:rPr>
      </w:pPr>
      <w:r w:rsidRPr="00F2760D">
        <w:t xml:space="preserve"> ? isDefault: bool               ; Indicates whether the user profile is the default profile for VAL user or not.</w:t>
      </w:r>
    </w:p>
    <w:p w14:paraId="7709EE25" w14:textId="77777777" w:rsidR="006E60DA" w:rsidRPr="00C44E0A" w:rsidRDefault="006E60DA" w:rsidP="006E60DA">
      <w:pPr>
        <w:pStyle w:val="PL"/>
        <w:rPr>
          <w:lang w:eastAsia="zh-CN"/>
        </w:rPr>
      </w:pPr>
      <w:r w:rsidRPr="00F2760D">
        <w:t>}</w:t>
      </w:r>
    </w:p>
    <w:p w14:paraId="53020085" w14:textId="77777777" w:rsidR="006E60DA" w:rsidRPr="00C44E0A" w:rsidRDefault="006E60DA" w:rsidP="006E60DA">
      <w:pPr>
        <w:pStyle w:val="PL"/>
        <w:rPr>
          <w:lang w:eastAsia="zh-CN"/>
        </w:rPr>
      </w:pPr>
    </w:p>
    <w:p w14:paraId="0EDACA8E" w14:textId="77777777" w:rsidR="006E60DA" w:rsidRPr="00C44E0A" w:rsidRDefault="006E60DA" w:rsidP="006E60DA">
      <w:pPr>
        <w:pStyle w:val="PL"/>
        <w:rPr>
          <w:lang w:eastAsia="zh-CN"/>
        </w:rPr>
      </w:pPr>
      <w:r w:rsidRPr="00F2760D">
        <w:t>;;; ProfileConfig</w:t>
      </w:r>
    </w:p>
    <w:p w14:paraId="7A997410" w14:textId="77777777" w:rsidR="006E60DA" w:rsidRPr="00C44E0A" w:rsidRDefault="006E60DA" w:rsidP="006E60DA">
      <w:pPr>
        <w:pStyle w:val="PL"/>
        <w:rPr>
          <w:lang w:eastAsia="zh-CN"/>
        </w:rPr>
      </w:pPr>
      <w:r w:rsidRPr="00F2760D">
        <w:t>;;+ Profile configuration.</w:t>
      </w:r>
    </w:p>
    <w:p w14:paraId="6C0678C7" w14:textId="77777777" w:rsidR="006E60DA" w:rsidRPr="00C44E0A" w:rsidRDefault="006E60DA" w:rsidP="006E60DA">
      <w:pPr>
        <w:pStyle w:val="PL"/>
        <w:rPr>
          <w:lang w:eastAsia="zh-CN"/>
        </w:rPr>
      </w:pPr>
    </w:p>
    <w:p w14:paraId="4F546AF2" w14:textId="77777777" w:rsidR="006E60DA" w:rsidRPr="00C44E0A" w:rsidRDefault="006E60DA" w:rsidP="006E60DA">
      <w:pPr>
        <w:pStyle w:val="PL"/>
        <w:rPr>
          <w:lang w:eastAsia="zh-CN"/>
        </w:rPr>
      </w:pPr>
      <w:r w:rsidRPr="00F2760D">
        <w:t>ProfileConfig = {</w:t>
      </w:r>
    </w:p>
    <w:p w14:paraId="74979B1B" w14:textId="77777777" w:rsidR="006E60DA" w:rsidRPr="00C44E0A" w:rsidRDefault="006E60DA" w:rsidP="006E60DA">
      <w:pPr>
        <w:pStyle w:val="PL"/>
        <w:rPr>
          <w:lang w:eastAsia="zh-CN"/>
        </w:rPr>
      </w:pPr>
      <w:r w:rsidRPr="00F2760D">
        <w:t xml:space="preserve"> configType: ConfigType</w:t>
      </w:r>
    </w:p>
    <w:p w14:paraId="772648CD" w14:textId="77777777" w:rsidR="006E60DA" w:rsidRPr="00C44E0A" w:rsidRDefault="006E60DA" w:rsidP="006E60DA">
      <w:pPr>
        <w:pStyle w:val="PL"/>
        <w:rPr>
          <w:lang w:eastAsia="zh-CN"/>
        </w:rPr>
      </w:pPr>
      <w:r w:rsidRPr="00F2760D">
        <w:t xml:space="preserve"> configData: text                ; Actual user profile configuration data.</w:t>
      </w:r>
    </w:p>
    <w:p w14:paraId="12C3D331" w14:textId="77777777" w:rsidR="006E60DA" w:rsidRPr="00C44E0A" w:rsidRDefault="006E60DA" w:rsidP="006E60DA">
      <w:pPr>
        <w:pStyle w:val="PL"/>
        <w:rPr>
          <w:lang w:eastAsia="zh-CN"/>
        </w:rPr>
      </w:pPr>
      <w:r w:rsidRPr="00F2760D">
        <w:t>}</w:t>
      </w:r>
    </w:p>
    <w:p w14:paraId="7D89B5DF" w14:textId="77777777" w:rsidR="006E60DA" w:rsidRPr="00C44E0A" w:rsidRDefault="006E60DA" w:rsidP="006E60DA">
      <w:pPr>
        <w:pStyle w:val="PL"/>
        <w:rPr>
          <w:lang w:eastAsia="zh-CN"/>
        </w:rPr>
      </w:pPr>
    </w:p>
    <w:p w14:paraId="27131942" w14:textId="77777777" w:rsidR="006E60DA" w:rsidRPr="00C44E0A" w:rsidRDefault="006E60DA" w:rsidP="006E60DA">
      <w:pPr>
        <w:pStyle w:val="PL"/>
        <w:rPr>
          <w:lang w:eastAsia="zh-CN"/>
        </w:rPr>
      </w:pPr>
      <w:r w:rsidRPr="00F2760D">
        <w:t>;;; ConfigType</w:t>
      </w:r>
    </w:p>
    <w:p w14:paraId="22BCCC86" w14:textId="77777777" w:rsidR="006E60DA" w:rsidRPr="00C44E0A" w:rsidRDefault="006E60DA" w:rsidP="006E60DA">
      <w:pPr>
        <w:pStyle w:val="PL"/>
        <w:rPr>
          <w:lang w:eastAsia="zh-CN"/>
        </w:rPr>
      </w:pPr>
      <w:r w:rsidRPr="00F2760D">
        <w:t>;;+ Indicates the type of the configuration.</w:t>
      </w:r>
    </w:p>
    <w:p w14:paraId="3FFEF876" w14:textId="77777777" w:rsidR="006E60DA" w:rsidRPr="00C44E0A" w:rsidRDefault="006E60DA" w:rsidP="006E60DA">
      <w:pPr>
        <w:pStyle w:val="PL"/>
        <w:rPr>
          <w:lang w:eastAsia="zh-CN"/>
        </w:rPr>
      </w:pPr>
    </w:p>
    <w:p w14:paraId="338EA128" w14:textId="77777777" w:rsidR="006E60DA" w:rsidRPr="00C44E0A" w:rsidRDefault="006E60DA" w:rsidP="006E60DA">
      <w:pPr>
        <w:pStyle w:val="PL"/>
        <w:rPr>
          <w:lang w:eastAsia="zh-CN"/>
        </w:rPr>
      </w:pPr>
      <w:r w:rsidRPr="00F2760D">
        <w:t>ConfigType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p>
    <w:p w14:paraId="01C950A7" w14:textId="77777777" w:rsidR="006E60DA" w:rsidRPr="00C44E0A" w:rsidRDefault="006E60DA" w:rsidP="006E60DA">
      <w:pPr>
        <w:pStyle w:val="PL"/>
        <w:rPr>
          <w:lang w:eastAsia="zh-CN"/>
        </w:rPr>
      </w:pPr>
    </w:p>
    <w:p w14:paraId="2327D755" w14:textId="77777777" w:rsidR="006E60DA" w:rsidRPr="00C44E0A" w:rsidRDefault="006E60DA" w:rsidP="006E60DA"/>
    <w:p w14:paraId="740F7E52" w14:textId="47041558" w:rsidR="00E65389" w:rsidRDefault="007F7813" w:rsidP="00E65389">
      <w:pPr>
        <w:pStyle w:val="Heading3"/>
        <w:rPr>
          <w:noProof/>
        </w:rPr>
      </w:pPr>
      <w:bookmarkStart w:id="1131" w:name="_CRC_2_1_6"/>
      <w:bookmarkStart w:id="1132" w:name="_Toc193394208"/>
      <w:bookmarkEnd w:id="1131"/>
      <w:r>
        <w:rPr>
          <w:noProof/>
        </w:rPr>
        <w:t>C.2.1.6</w:t>
      </w:r>
      <w:r w:rsidR="00E65389">
        <w:rPr>
          <w:noProof/>
        </w:rPr>
        <w:tab/>
        <w:t>Media Type</w:t>
      </w:r>
      <w:bookmarkEnd w:id="1132"/>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33" w:name="_CRC_2_1_7"/>
      <w:bookmarkStart w:id="1134" w:name="_Toc193394209"/>
      <w:bookmarkEnd w:id="1133"/>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34"/>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35" w:name="_CRC_3"/>
      <w:bookmarkStart w:id="1136" w:name="_Toc193394210"/>
      <w:bookmarkEnd w:id="1135"/>
      <w:r>
        <w:t>C.3</w:t>
      </w:r>
      <w:r>
        <w:tab/>
        <w:t>Resource representation and APIs for UE configuration</w:t>
      </w:r>
      <w:bookmarkEnd w:id="1136"/>
    </w:p>
    <w:p w14:paraId="35959E9A" w14:textId="19B60426" w:rsidR="009A35F1" w:rsidRPr="00AF1F48" w:rsidRDefault="009A35F1" w:rsidP="009A35F1">
      <w:pPr>
        <w:pStyle w:val="Heading2"/>
        <w:rPr>
          <w:lang w:val="fr-FR" w:eastAsia="zh-CN"/>
        </w:rPr>
      </w:pPr>
      <w:bookmarkStart w:id="1137" w:name="_CRC_3_1"/>
      <w:bookmarkStart w:id="1138" w:name="_Toc193394211"/>
      <w:bookmarkEnd w:id="1137"/>
      <w:r w:rsidRPr="00AF1F48">
        <w:rPr>
          <w:lang w:val="fr-FR" w:eastAsia="zh-CN"/>
        </w:rPr>
        <w:t>C.3.1</w:t>
      </w:r>
      <w:r w:rsidRPr="00AF1F48">
        <w:rPr>
          <w:lang w:val="fr-FR" w:eastAsia="zh-CN"/>
        </w:rPr>
        <w:tab/>
        <w:t>SU_UeConfig API</w:t>
      </w:r>
      <w:bookmarkEnd w:id="1138"/>
    </w:p>
    <w:p w14:paraId="47F23D88" w14:textId="24E677D9" w:rsidR="009A35F1" w:rsidRPr="00AF1F48" w:rsidRDefault="009A35F1" w:rsidP="009A35F1">
      <w:pPr>
        <w:pStyle w:val="Heading3"/>
        <w:rPr>
          <w:lang w:val="fr-FR" w:eastAsia="zh-CN"/>
        </w:rPr>
      </w:pPr>
      <w:bookmarkStart w:id="1139" w:name="_CRC_3_1_1"/>
      <w:bookmarkStart w:id="1140" w:name="_Toc193394212"/>
      <w:bookmarkEnd w:id="1139"/>
      <w:r w:rsidRPr="00AF1F48">
        <w:rPr>
          <w:lang w:val="fr-FR" w:eastAsia="zh-CN"/>
        </w:rPr>
        <w:t>C.3.1.1</w:t>
      </w:r>
      <w:r w:rsidRPr="00AF1F48">
        <w:rPr>
          <w:lang w:val="fr-FR" w:eastAsia="zh-CN"/>
        </w:rPr>
        <w:tab/>
        <w:t>API URI</w:t>
      </w:r>
      <w:bookmarkEnd w:id="1140"/>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41" w:name="_CRC_3_1_2"/>
      <w:bookmarkStart w:id="1142" w:name="_Toc193394213"/>
      <w:bookmarkEnd w:id="1141"/>
      <w:r>
        <w:rPr>
          <w:lang w:eastAsia="zh-CN"/>
        </w:rPr>
        <w:t>C.3.1.2</w:t>
      </w:r>
      <w:r>
        <w:rPr>
          <w:lang w:eastAsia="zh-CN"/>
        </w:rPr>
        <w:tab/>
        <w:t>Resources</w:t>
      </w:r>
      <w:bookmarkEnd w:id="1142"/>
    </w:p>
    <w:p w14:paraId="7EEA98FF" w14:textId="3C515CE8" w:rsidR="009A35F1" w:rsidRDefault="009A35F1" w:rsidP="009A35F1">
      <w:pPr>
        <w:pStyle w:val="Heading4"/>
        <w:rPr>
          <w:lang w:eastAsia="zh-CN"/>
        </w:rPr>
      </w:pPr>
      <w:bookmarkStart w:id="1143" w:name="_CRC_3_1_2_1"/>
      <w:bookmarkStart w:id="1144" w:name="_Toc193394214"/>
      <w:bookmarkEnd w:id="1143"/>
      <w:r>
        <w:rPr>
          <w:lang w:eastAsia="zh-CN"/>
        </w:rPr>
        <w:t>C.3.1.2.1</w:t>
      </w:r>
      <w:r>
        <w:rPr>
          <w:lang w:eastAsia="zh-CN"/>
        </w:rPr>
        <w:tab/>
        <w:t>Overview</w:t>
      </w:r>
      <w:bookmarkEnd w:id="1144"/>
    </w:p>
    <w:p w14:paraId="08FC75BC" w14:textId="61D01CCF" w:rsidR="009A35F1" w:rsidRDefault="0078797C" w:rsidP="009A35F1">
      <w:pPr>
        <w:pStyle w:val="TH"/>
      </w:pPr>
      <w:r>
        <w:object w:dxaOrig="5628" w:dyaOrig="4153" w14:anchorId="675277F0">
          <v:shape id="_x0000_i1026" type="#_x0000_t75" style="width:281.95pt;height:207.45pt" o:ole="">
            <v:imagedata r:id="rId14" o:title=""/>
          </v:shape>
          <o:OLEObject Type="Embed" ProgID="Visio.Drawing.15" ShapeID="_x0000_i1026" DrawAspect="Content" ObjectID="_1804006870" r:id="rId15"/>
        </w:object>
      </w:r>
    </w:p>
    <w:p w14:paraId="583D73F4" w14:textId="4034C484" w:rsidR="009A35F1" w:rsidRDefault="009A35F1" w:rsidP="009A35F1">
      <w:pPr>
        <w:pStyle w:val="TF"/>
      </w:pPr>
      <w:bookmarkStart w:id="1145" w:name="_CRFigureC_3_1_2_11"/>
      <w:r>
        <w:t xml:space="preserve">Figure </w:t>
      </w:r>
      <w:bookmarkEnd w:id="1145"/>
      <w:r>
        <w:t>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46" w:name="_CRTableC_3_1_2_11"/>
      <w:r>
        <w:lastRenderedPageBreak/>
        <w:t>Table </w:t>
      </w:r>
      <w:bookmarkEnd w:id="1146"/>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147" w:name="_CRC_3_1_2_2"/>
      <w:bookmarkStart w:id="1148" w:name="_Toc193394215"/>
      <w:bookmarkEnd w:id="1147"/>
      <w:r w:rsidRPr="00AF1F48">
        <w:rPr>
          <w:lang w:val="fr-FR" w:eastAsia="zh-CN"/>
        </w:rPr>
        <w:t>C.3.1.2.2</w:t>
      </w:r>
      <w:r w:rsidRPr="00AF1F48">
        <w:rPr>
          <w:lang w:val="fr-FR" w:eastAsia="zh-CN"/>
        </w:rPr>
        <w:tab/>
        <w:t>Resource: UE Configurations</w:t>
      </w:r>
      <w:bookmarkEnd w:id="1148"/>
    </w:p>
    <w:p w14:paraId="06ED2AEC" w14:textId="1E51B949" w:rsidR="009A35F1" w:rsidRPr="00AF1F48" w:rsidRDefault="009A35F1" w:rsidP="009A35F1">
      <w:pPr>
        <w:pStyle w:val="Heading5"/>
        <w:rPr>
          <w:lang w:val="fr-FR" w:eastAsia="zh-CN"/>
        </w:rPr>
      </w:pPr>
      <w:bookmarkStart w:id="1149" w:name="_CRC_3_1_2_2_1"/>
      <w:bookmarkStart w:id="1150" w:name="_Toc193394216"/>
      <w:bookmarkEnd w:id="1149"/>
      <w:r w:rsidRPr="00AF1F48">
        <w:rPr>
          <w:lang w:val="fr-FR" w:eastAsia="zh-CN"/>
        </w:rPr>
        <w:t>C.3.1.2.2.1</w:t>
      </w:r>
      <w:r w:rsidRPr="00AF1F48">
        <w:rPr>
          <w:lang w:val="fr-FR" w:eastAsia="zh-CN"/>
        </w:rPr>
        <w:tab/>
        <w:t>Description</w:t>
      </w:r>
      <w:bookmarkEnd w:id="1150"/>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51" w:name="_CRC_3_1_2_2_2"/>
      <w:bookmarkStart w:id="1152" w:name="_Toc193394217"/>
      <w:bookmarkEnd w:id="1151"/>
      <w:r>
        <w:rPr>
          <w:lang w:eastAsia="zh-CN"/>
        </w:rPr>
        <w:t>C.3.1.2.2.2</w:t>
      </w:r>
      <w:r>
        <w:rPr>
          <w:lang w:eastAsia="zh-CN"/>
        </w:rPr>
        <w:tab/>
        <w:t>Resource Definition</w:t>
      </w:r>
      <w:bookmarkEnd w:id="1152"/>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53" w:name="_CRTableC_3_1_2_2_21"/>
      <w:r>
        <w:t xml:space="preserve">Table </w:t>
      </w:r>
      <w:bookmarkEnd w:id="1153"/>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54" w:name="_CRC_3_1_2_2_3"/>
      <w:bookmarkStart w:id="1155" w:name="_Toc193394218"/>
      <w:bookmarkEnd w:id="1154"/>
      <w:r>
        <w:rPr>
          <w:lang w:eastAsia="zh-CN"/>
        </w:rPr>
        <w:t>C.3.1.2.2.3</w:t>
      </w:r>
      <w:r>
        <w:rPr>
          <w:lang w:eastAsia="zh-CN"/>
        </w:rPr>
        <w:tab/>
        <w:t>Resource Standard Methods</w:t>
      </w:r>
      <w:bookmarkEnd w:id="1155"/>
    </w:p>
    <w:p w14:paraId="4D58C1A6" w14:textId="7BCA12D6" w:rsidR="009A35F1" w:rsidRDefault="009A35F1" w:rsidP="00C3210C">
      <w:pPr>
        <w:pStyle w:val="H6"/>
      </w:pPr>
      <w:bookmarkStart w:id="1156" w:name="_CRC_3_1_2_2_3_1"/>
      <w:r>
        <w:rPr>
          <w:lang w:eastAsia="zh-CN"/>
        </w:rPr>
        <w:t>C.3.1.2.2.3.1</w:t>
      </w:r>
      <w:r>
        <w:rPr>
          <w:lang w:eastAsia="zh-CN"/>
        </w:rPr>
        <w:tab/>
        <w:t>GET</w:t>
      </w:r>
    </w:p>
    <w:bookmarkEnd w:id="1156"/>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157" w:name="_CRTableC_3_1_2_2_3_11"/>
      <w:r>
        <w:t xml:space="preserve">Table </w:t>
      </w:r>
      <w:bookmarkEnd w:id="1157"/>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158" w:name="_CRTableC_3_1_2_2_3_12"/>
      <w:r>
        <w:lastRenderedPageBreak/>
        <w:t>Table </w:t>
      </w:r>
      <w:bookmarkEnd w:id="1158"/>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159" w:name="_CRC_3_1_2_2_3_2"/>
      <w:r>
        <w:rPr>
          <w:lang w:eastAsia="zh-CN"/>
        </w:rPr>
        <w:t>C.3.1.2.2.3.2</w:t>
      </w:r>
      <w:r>
        <w:rPr>
          <w:lang w:eastAsia="zh-CN"/>
        </w:rPr>
        <w:tab/>
        <w:t>POST</w:t>
      </w:r>
    </w:p>
    <w:bookmarkEnd w:id="1159"/>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160" w:name="_CRTableC_3_1_2_2_3_21"/>
      <w:r>
        <w:t>Table </w:t>
      </w:r>
      <w:bookmarkEnd w:id="1160"/>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161" w:name="_CRTableC_3_1_2_2_3_22"/>
      <w:r>
        <w:t>Table </w:t>
      </w:r>
      <w:bookmarkEnd w:id="1161"/>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162" w:name="_CRTableC_3_1_2_2_3_23"/>
      <w:r>
        <w:t>Table</w:t>
      </w:r>
      <w:r>
        <w:rPr>
          <w:noProof/>
        </w:rPr>
        <w:t> </w:t>
      </w:r>
      <w:bookmarkEnd w:id="1162"/>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163" w:name="_CRC_3_1_2_3"/>
      <w:bookmarkStart w:id="1164" w:name="_Toc193394219"/>
      <w:bookmarkEnd w:id="1163"/>
      <w:r>
        <w:rPr>
          <w:lang w:eastAsia="zh-CN"/>
        </w:rPr>
        <w:t>C.3.1.2.3</w:t>
      </w:r>
      <w:r>
        <w:rPr>
          <w:lang w:eastAsia="zh-CN"/>
        </w:rPr>
        <w:tab/>
        <w:t>Resource: Individual UE Configuration</w:t>
      </w:r>
      <w:bookmarkEnd w:id="1164"/>
    </w:p>
    <w:p w14:paraId="02EEC5B6" w14:textId="13D0CD13" w:rsidR="009A35F1" w:rsidRDefault="009A35F1" w:rsidP="009A35F1">
      <w:pPr>
        <w:pStyle w:val="Heading5"/>
      </w:pPr>
      <w:bookmarkStart w:id="1165" w:name="_CRC_3_1_2_3_1"/>
      <w:bookmarkStart w:id="1166" w:name="_Toc193394220"/>
      <w:bookmarkEnd w:id="1165"/>
      <w:r>
        <w:t>C.3.1.2.3.1</w:t>
      </w:r>
      <w:r>
        <w:tab/>
        <w:t>Description</w:t>
      </w:r>
      <w:bookmarkEnd w:id="1166"/>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167" w:name="_CRC_3_1_2_3_2"/>
      <w:bookmarkStart w:id="1168" w:name="_Toc193394221"/>
      <w:bookmarkEnd w:id="1167"/>
      <w:r>
        <w:t>C.3.1.2.3.2</w:t>
      </w:r>
      <w:r>
        <w:tab/>
        <w:t>Resource Definition</w:t>
      </w:r>
      <w:bookmarkEnd w:id="1168"/>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169" w:name="_CRTableC_3_1_2_3_21"/>
      <w:r>
        <w:lastRenderedPageBreak/>
        <w:t>Table </w:t>
      </w:r>
      <w:bookmarkEnd w:id="1169"/>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170" w:name="_CRC_3_1_2_3_3"/>
      <w:bookmarkStart w:id="1171" w:name="_Toc193394222"/>
      <w:bookmarkEnd w:id="1170"/>
      <w:r>
        <w:t>C.3.1.2.3.3</w:t>
      </w:r>
      <w:r>
        <w:tab/>
        <w:t>Resource Standard Methods</w:t>
      </w:r>
      <w:bookmarkEnd w:id="1171"/>
    </w:p>
    <w:p w14:paraId="0FA4AB25" w14:textId="3A160A51" w:rsidR="009A35F1" w:rsidRDefault="009A35F1" w:rsidP="00C3210C">
      <w:pPr>
        <w:pStyle w:val="H6"/>
      </w:pPr>
      <w:bookmarkStart w:id="1172" w:name="_CRC_3_1_2_3_3_1"/>
      <w:r>
        <w:t>C.3.1.2.3.3.1</w:t>
      </w:r>
      <w:r>
        <w:tab/>
        <w:t>GET</w:t>
      </w:r>
    </w:p>
    <w:bookmarkEnd w:id="1172"/>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173" w:name="_CRTableC_3_1_2_3_3_11"/>
      <w:r>
        <w:t>Table</w:t>
      </w:r>
      <w:r>
        <w:rPr>
          <w:noProof/>
        </w:rPr>
        <w:t> </w:t>
      </w:r>
      <w:bookmarkEnd w:id="1173"/>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174" w:name="_CRTableC_3_1_2_3_3_12"/>
      <w:r>
        <w:t>Table </w:t>
      </w:r>
      <w:bookmarkEnd w:id="1174"/>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175" w:name="_CRTableC_3_1_2_3_3_13"/>
      <w:r>
        <w:t>Table</w:t>
      </w:r>
      <w:r>
        <w:rPr>
          <w:noProof/>
        </w:rPr>
        <w:t> </w:t>
      </w:r>
      <w:bookmarkEnd w:id="1175"/>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176" w:name="_CRC_3_1_2_3_3_2"/>
      <w:r>
        <w:t>C.3.1.2.3.3.2</w:t>
      </w:r>
      <w:r>
        <w:tab/>
        <w:t>PUT</w:t>
      </w:r>
    </w:p>
    <w:bookmarkEnd w:id="1176"/>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177" w:name="_CRTableC_3_1_2_3_3_21"/>
      <w:r>
        <w:t>Table </w:t>
      </w:r>
      <w:bookmarkEnd w:id="1177"/>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178" w:name="_CRTableC_3_1_2_3_3_22"/>
      <w:r>
        <w:lastRenderedPageBreak/>
        <w:t>Table </w:t>
      </w:r>
      <w:bookmarkEnd w:id="1178"/>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179" w:name="_CRC_3_1_2_3_3_3"/>
      <w:r>
        <w:t>C.3.1.2.3.3.3</w:t>
      </w:r>
      <w:r>
        <w:tab/>
        <w:t>DELETE</w:t>
      </w:r>
    </w:p>
    <w:bookmarkEnd w:id="1179"/>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180" w:name="_CRTableC_3_1_2_3_3_31"/>
      <w:r>
        <w:t>Table </w:t>
      </w:r>
      <w:bookmarkEnd w:id="1180"/>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181" w:name="_CRC_3_1_3"/>
      <w:bookmarkStart w:id="1182" w:name="_Toc193394223"/>
      <w:bookmarkEnd w:id="1181"/>
      <w:r>
        <w:rPr>
          <w:lang w:eastAsia="zh-CN"/>
        </w:rPr>
        <w:t>C.3.1.3</w:t>
      </w:r>
      <w:r>
        <w:rPr>
          <w:lang w:eastAsia="zh-CN"/>
        </w:rPr>
        <w:tab/>
        <w:t>Data Model</w:t>
      </w:r>
      <w:bookmarkEnd w:id="1182"/>
    </w:p>
    <w:p w14:paraId="26C85AC1" w14:textId="52B12B1E" w:rsidR="009A35F1" w:rsidRDefault="009A35F1" w:rsidP="009A35F1">
      <w:pPr>
        <w:pStyle w:val="Heading4"/>
        <w:rPr>
          <w:lang w:eastAsia="zh-CN"/>
        </w:rPr>
      </w:pPr>
      <w:bookmarkStart w:id="1183" w:name="_CRC_3_1_3_1"/>
      <w:bookmarkStart w:id="1184" w:name="_Toc193394224"/>
      <w:bookmarkEnd w:id="1183"/>
      <w:r>
        <w:rPr>
          <w:lang w:eastAsia="zh-CN"/>
        </w:rPr>
        <w:t>C.3.1.3.1</w:t>
      </w:r>
      <w:r>
        <w:rPr>
          <w:lang w:eastAsia="zh-CN"/>
        </w:rPr>
        <w:tab/>
        <w:t>General</w:t>
      </w:r>
      <w:bookmarkEnd w:id="1184"/>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7FE508FB" w14:textId="77777777" w:rsidR="006E60DA" w:rsidRDefault="006E60DA" w:rsidP="006E60DA">
      <w:pPr>
        <w:pStyle w:val="TH"/>
      </w:pPr>
      <w:bookmarkStart w:id="1185" w:name="_CRTableC_3_1_3_11"/>
      <w:r>
        <w:t>Table </w:t>
      </w:r>
      <w:bookmarkEnd w:id="1185"/>
      <w:r>
        <w:t xml:space="preserve">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pPr>
            <w:r>
              <w:t>Applicability</w:t>
            </w:r>
          </w:p>
        </w:tc>
      </w:tr>
      <w:tr w:rsidR="006E60DA" w14:paraId="79130377"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334E4D38" w14:textId="3288699A" w:rsidR="006E60DA" w:rsidRDefault="006E60DA" w:rsidP="000C4518">
            <w:pPr>
              <w:pStyle w:val="TAL"/>
            </w:pPr>
            <w:r>
              <w:t>C.3.1.3.2.1</w:t>
            </w:r>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rFonts w:cs="Arial"/>
                <w:szCs w:val="18"/>
              </w:rPr>
            </w:pPr>
          </w:p>
        </w:tc>
      </w:tr>
      <w:tr w:rsidR="006E60DA" w14:paraId="223C8B6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5BDA351C" w14:textId="36481003" w:rsidR="006E60DA" w:rsidRDefault="006E60DA" w:rsidP="000C4518">
            <w:pPr>
              <w:pStyle w:val="TAL"/>
            </w:pPr>
            <w:r>
              <w:t>C.3</w:t>
            </w:r>
            <w:r w:rsidRPr="006E2BD8">
              <w:t>.1.</w:t>
            </w:r>
            <w:r>
              <w:t>3</w:t>
            </w:r>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rFonts w:cs="Arial"/>
                <w:szCs w:val="18"/>
              </w:rPr>
            </w:pPr>
          </w:p>
        </w:tc>
      </w:tr>
      <w:tr w:rsidR="006E60DA" w14:paraId="7A26726E"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0623E2C3" w14:textId="059B1F7B" w:rsidR="006E60DA" w:rsidRDefault="006E60DA" w:rsidP="000C4518">
            <w:pPr>
              <w:pStyle w:val="TAL"/>
            </w:pPr>
            <w:r>
              <w:t>C.3.1.3.2.3</w:t>
            </w:r>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rFonts w:cs="Arial"/>
                <w:szCs w:val="18"/>
              </w:rPr>
            </w:pPr>
          </w:p>
        </w:tc>
      </w:tr>
      <w:tr w:rsidR="006E60DA" w14:paraId="4ECB779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rFonts w:cs="Arial"/>
                <w:szCs w:val="18"/>
              </w:rPr>
            </w:pPr>
          </w:p>
        </w:tc>
      </w:tr>
      <w:tr w:rsidR="006E60DA" w14:paraId="3764B483"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rFonts w:cs="Arial"/>
                <w:szCs w:val="18"/>
              </w:rPr>
            </w:pPr>
          </w:p>
        </w:tc>
      </w:tr>
      <w:tr w:rsidR="006E60DA" w14:paraId="741EB434"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rFonts w:cs="Arial"/>
                <w:szCs w:val="18"/>
              </w:rPr>
            </w:pPr>
          </w:p>
        </w:tc>
      </w:tr>
      <w:tr w:rsidR="006E60DA" w14:paraId="12BB1F72"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rFonts w:cs="Arial"/>
                <w:szCs w:val="18"/>
              </w:rPr>
            </w:pPr>
          </w:p>
        </w:tc>
      </w:tr>
    </w:tbl>
    <w:p w14:paraId="2FB210FC" w14:textId="77777777" w:rsidR="006E60DA" w:rsidRDefault="006E60DA" w:rsidP="006E60DA">
      <w:pPr>
        <w:rPr>
          <w:lang w:eastAsia="zh-CN"/>
        </w:rPr>
      </w:pPr>
    </w:p>
    <w:p w14:paraId="5D4272B4" w14:textId="2B1363BD" w:rsidR="006E60DA" w:rsidRDefault="006E60DA" w:rsidP="006E60DA">
      <w:r>
        <w:t>Table C.3</w:t>
      </w:r>
      <w:r w:rsidRPr="0040011E">
        <w:t>.1.3.1</w:t>
      </w:r>
      <w:r>
        <w:t xml:space="preserve">-2 specifies data types re-used by the </w:t>
      </w:r>
      <w:r w:rsidRPr="00CD7A5A">
        <w:rPr>
          <w:lang w:eastAsia="zh-CN"/>
        </w:rPr>
        <w:t>SU_</w:t>
      </w:r>
      <w:r>
        <w:rPr>
          <w:lang w:eastAsia="zh-CN"/>
        </w:rPr>
        <w:t>UeConfig</w:t>
      </w:r>
      <w:r>
        <w:t xml:space="preserve"> API service: </w:t>
      </w:r>
    </w:p>
    <w:p w14:paraId="1A7A0418" w14:textId="6A569F79" w:rsidR="009A35F1" w:rsidRDefault="009A35F1" w:rsidP="009A35F1">
      <w:pPr>
        <w:pStyle w:val="TH"/>
      </w:pPr>
      <w:bookmarkStart w:id="1186" w:name="_CRTableC_3_1_3_12"/>
      <w:r>
        <w:t>Table </w:t>
      </w:r>
      <w:bookmarkEnd w:id="1186"/>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187" w:name="_CRC_3_1_3_2"/>
      <w:bookmarkStart w:id="1188" w:name="_Toc193394225"/>
      <w:bookmarkEnd w:id="1187"/>
      <w:r>
        <w:rPr>
          <w:lang w:eastAsia="zh-CN"/>
        </w:rPr>
        <w:lastRenderedPageBreak/>
        <w:t>C.3.1.3.2</w:t>
      </w:r>
      <w:r>
        <w:rPr>
          <w:lang w:eastAsia="zh-CN"/>
        </w:rPr>
        <w:tab/>
        <w:t>Structured data types</w:t>
      </w:r>
      <w:bookmarkEnd w:id="1188"/>
    </w:p>
    <w:p w14:paraId="5BA4A67C" w14:textId="3ACC26CA" w:rsidR="009A35F1" w:rsidRDefault="009A35F1" w:rsidP="009A35F1">
      <w:pPr>
        <w:pStyle w:val="Heading5"/>
        <w:rPr>
          <w:lang w:eastAsia="zh-CN"/>
        </w:rPr>
      </w:pPr>
      <w:bookmarkStart w:id="1189" w:name="_CRC_3_1_3_2_1"/>
      <w:bookmarkStart w:id="1190" w:name="_Toc193394226"/>
      <w:bookmarkEnd w:id="1189"/>
      <w:r>
        <w:rPr>
          <w:lang w:eastAsia="zh-CN"/>
        </w:rPr>
        <w:t>C.3.1.3.2.1</w:t>
      </w:r>
      <w:r>
        <w:rPr>
          <w:lang w:eastAsia="zh-CN"/>
        </w:rPr>
        <w:tab/>
        <w:t xml:space="preserve">Type: </w:t>
      </w:r>
      <w:r w:rsidRPr="00DB2ED5">
        <w:rPr>
          <w:lang w:eastAsia="zh-CN"/>
        </w:rPr>
        <w:t>UeConfigDoc</w:t>
      </w:r>
      <w:bookmarkEnd w:id="1190"/>
    </w:p>
    <w:p w14:paraId="5693BA6A" w14:textId="07089CEE" w:rsidR="009A35F1" w:rsidRDefault="009A35F1" w:rsidP="009A35F1">
      <w:pPr>
        <w:pStyle w:val="TH"/>
      </w:pPr>
      <w:bookmarkStart w:id="1191" w:name="_CRTableC_3_1_3_2_11"/>
      <w:r>
        <w:rPr>
          <w:noProof/>
        </w:rPr>
        <w:t>Table </w:t>
      </w:r>
      <w:bookmarkEnd w:id="1191"/>
      <w:r>
        <w:rPr>
          <w:noProof/>
        </w:rPr>
        <w:t>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192" w:name="_CRC_3_1_3_2_2"/>
      <w:bookmarkStart w:id="1193" w:name="_Toc193394227"/>
      <w:bookmarkEnd w:id="1192"/>
      <w:r>
        <w:rPr>
          <w:lang w:eastAsia="zh-CN"/>
        </w:rPr>
        <w:t>C.3.1.3.2.2</w:t>
      </w:r>
      <w:r>
        <w:rPr>
          <w:lang w:eastAsia="zh-CN"/>
        </w:rPr>
        <w:tab/>
        <w:t>Type: UeConfig</w:t>
      </w:r>
      <w:bookmarkEnd w:id="1193"/>
    </w:p>
    <w:p w14:paraId="14E5EE3A" w14:textId="2104BF50" w:rsidR="009A35F1" w:rsidRDefault="009A35F1" w:rsidP="009A35F1">
      <w:pPr>
        <w:pStyle w:val="TH"/>
      </w:pPr>
      <w:bookmarkStart w:id="1194" w:name="_CRTableC_3_1_3_2_21"/>
      <w:r>
        <w:rPr>
          <w:noProof/>
        </w:rPr>
        <w:t>Table </w:t>
      </w:r>
      <w:bookmarkEnd w:id="1194"/>
      <w:r>
        <w:rPr>
          <w:noProof/>
        </w:rPr>
        <w:t>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195" w:name="_CRC_3_1_3_2_3"/>
      <w:bookmarkStart w:id="1196" w:name="_Toc193394228"/>
      <w:bookmarkEnd w:id="1195"/>
      <w:r>
        <w:rPr>
          <w:lang w:eastAsia="zh-CN"/>
        </w:rPr>
        <w:t>C.3.1.3.2.3</w:t>
      </w:r>
      <w:r>
        <w:rPr>
          <w:lang w:eastAsia="zh-CN"/>
        </w:rPr>
        <w:tab/>
        <w:t>Type: ValUeIds</w:t>
      </w:r>
      <w:bookmarkEnd w:id="1196"/>
    </w:p>
    <w:p w14:paraId="30036257" w14:textId="4DB6A0C7" w:rsidR="009A35F1" w:rsidRDefault="009A35F1" w:rsidP="009A35F1">
      <w:pPr>
        <w:pStyle w:val="TH"/>
      </w:pPr>
      <w:bookmarkStart w:id="1197" w:name="_CRTableC_3_1_3_2_31"/>
      <w:r>
        <w:rPr>
          <w:noProof/>
        </w:rPr>
        <w:t>Table </w:t>
      </w:r>
      <w:bookmarkEnd w:id="1197"/>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198" w:name="_CRC_3_1_3_2_4"/>
      <w:bookmarkStart w:id="1199" w:name="_Toc193394229"/>
      <w:bookmarkEnd w:id="1198"/>
      <w:r>
        <w:rPr>
          <w:lang w:eastAsia="zh-CN"/>
        </w:rPr>
        <w:lastRenderedPageBreak/>
        <w:t>C.3.1.3.2.4</w:t>
      </w:r>
      <w:r>
        <w:rPr>
          <w:lang w:eastAsia="zh-CN"/>
        </w:rPr>
        <w:tab/>
        <w:t>Type: ImeiRange</w:t>
      </w:r>
      <w:bookmarkEnd w:id="1199"/>
    </w:p>
    <w:p w14:paraId="6D3B8FD2" w14:textId="4EF19234" w:rsidR="009A35F1" w:rsidRDefault="009A35F1" w:rsidP="009A35F1">
      <w:pPr>
        <w:pStyle w:val="TH"/>
      </w:pPr>
      <w:bookmarkStart w:id="1200" w:name="_CRTableC_3_1_3_2_41"/>
      <w:r>
        <w:rPr>
          <w:noProof/>
        </w:rPr>
        <w:t>Table </w:t>
      </w:r>
      <w:bookmarkEnd w:id="1200"/>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01" w:name="_CRC_3_1_3_2_5"/>
      <w:bookmarkStart w:id="1202" w:name="_Toc193394230"/>
      <w:bookmarkEnd w:id="1201"/>
      <w:r>
        <w:rPr>
          <w:lang w:eastAsia="zh-CN"/>
        </w:rPr>
        <w:t>C.3.1.3.2.5</w:t>
      </w:r>
      <w:r>
        <w:rPr>
          <w:lang w:eastAsia="zh-CN"/>
        </w:rPr>
        <w:tab/>
        <w:t>Type: SnrRange</w:t>
      </w:r>
      <w:bookmarkEnd w:id="1202"/>
    </w:p>
    <w:p w14:paraId="5351CF38" w14:textId="47B2DDC6" w:rsidR="009A35F1" w:rsidRDefault="009A35F1" w:rsidP="009A35F1">
      <w:pPr>
        <w:pStyle w:val="TH"/>
      </w:pPr>
      <w:bookmarkStart w:id="1203" w:name="_CRTableC_3_1_3_2_51"/>
      <w:r>
        <w:rPr>
          <w:noProof/>
        </w:rPr>
        <w:t>Table </w:t>
      </w:r>
      <w:bookmarkEnd w:id="1203"/>
      <w:r>
        <w:rPr>
          <w:noProof/>
        </w:rPr>
        <w:t>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04" w:name="_CRC_3_1_3_3"/>
      <w:bookmarkStart w:id="1205" w:name="_Toc193394231"/>
      <w:bookmarkEnd w:id="1204"/>
      <w:r>
        <w:rPr>
          <w:lang w:eastAsia="zh-CN"/>
        </w:rPr>
        <w:t>C.3.1.3.3</w:t>
      </w:r>
      <w:r>
        <w:rPr>
          <w:lang w:eastAsia="zh-CN"/>
        </w:rPr>
        <w:tab/>
        <w:t>Simple data types and enumerations</w:t>
      </w:r>
      <w:bookmarkEnd w:id="1205"/>
    </w:p>
    <w:p w14:paraId="3688753F" w14:textId="2CF9FA51" w:rsidR="009A35F1" w:rsidRDefault="009A35F1" w:rsidP="009A35F1">
      <w:pPr>
        <w:pStyle w:val="Heading5"/>
      </w:pPr>
      <w:bookmarkStart w:id="1206" w:name="_CRC_3_1_3_3_1"/>
      <w:bookmarkStart w:id="1207" w:name="_Toc193394232"/>
      <w:bookmarkEnd w:id="1206"/>
      <w:r>
        <w:t>C.3.1.3.3.1</w:t>
      </w:r>
      <w:r>
        <w:tab/>
        <w:t>Simple data types</w:t>
      </w:r>
      <w:bookmarkEnd w:id="1207"/>
    </w:p>
    <w:p w14:paraId="2C06B327" w14:textId="6EF54509" w:rsidR="009A35F1" w:rsidRPr="001D2CEF" w:rsidRDefault="009A35F1" w:rsidP="009A35F1">
      <w:pPr>
        <w:pStyle w:val="TH"/>
      </w:pPr>
      <w:bookmarkStart w:id="1208" w:name="_CRTableC_3_1_3_3_11"/>
      <w:r w:rsidRPr="001D2CEF">
        <w:t xml:space="preserve">Table </w:t>
      </w:r>
      <w:bookmarkEnd w:id="1208"/>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09" w:name="_CRC_3_1_4"/>
      <w:bookmarkStart w:id="1210" w:name="_Toc193394233"/>
      <w:bookmarkEnd w:id="1209"/>
      <w:r>
        <w:rPr>
          <w:lang w:eastAsia="zh-CN"/>
        </w:rPr>
        <w:t>C.3.1.4</w:t>
      </w:r>
      <w:r>
        <w:rPr>
          <w:lang w:eastAsia="zh-CN"/>
        </w:rPr>
        <w:tab/>
        <w:t>Error Handling</w:t>
      </w:r>
      <w:bookmarkEnd w:id="1210"/>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11" w:name="_CRC_3_1_5"/>
      <w:bookmarkStart w:id="1212" w:name="_Toc193394234"/>
      <w:bookmarkEnd w:id="1211"/>
      <w:r>
        <w:t>C.3.1.5</w:t>
      </w:r>
      <w:r>
        <w:tab/>
        <w:t>CDDL Specification</w:t>
      </w:r>
      <w:bookmarkEnd w:id="1212"/>
    </w:p>
    <w:p w14:paraId="1EF5010A" w14:textId="3C40E75E" w:rsidR="009A35F1" w:rsidRDefault="009A35F1" w:rsidP="009A35F1">
      <w:pPr>
        <w:pStyle w:val="Heading4"/>
        <w:rPr>
          <w:lang w:eastAsia="zh-CN"/>
        </w:rPr>
      </w:pPr>
      <w:bookmarkStart w:id="1213" w:name="_CRC_3_1_5_1"/>
      <w:bookmarkStart w:id="1214" w:name="_Toc193394235"/>
      <w:bookmarkEnd w:id="1213"/>
      <w:r>
        <w:rPr>
          <w:lang w:eastAsia="zh-CN"/>
        </w:rPr>
        <w:t>C.3.1.5.1</w:t>
      </w:r>
      <w:r>
        <w:rPr>
          <w:lang w:eastAsia="zh-CN"/>
        </w:rPr>
        <w:tab/>
        <w:t>Introduction</w:t>
      </w:r>
      <w:bookmarkEnd w:id="1214"/>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lang w:eastAsia="zh-CN"/>
        </w:rPr>
      </w:pPr>
      <w:bookmarkStart w:id="1215" w:name="_CRC_3_1_5_2"/>
      <w:bookmarkStart w:id="1216" w:name="_Toc193394236"/>
      <w:bookmarkEnd w:id="1215"/>
      <w:r>
        <w:rPr>
          <w:lang w:eastAsia="zh-CN"/>
        </w:rPr>
        <w:lastRenderedPageBreak/>
        <w:t>C.3.1.5.2</w:t>
      </w:r>
      <w:r>
        <w:rPr>
          <w:lang w:eastAsia="zh-CN"/>
        </w:rPr>
        <w:tab/>
        <w:t>CDDL document</w:t>
      </w:r>
      <w:bookmarkEnd w:id="1216"/>
    </w:p>
    <w:p w14:paraId="645EB0E6" w14:textId="77777777" w:rsidR="000068CE" w:rsidRPr="00F2760D" w:rsidRDefault="000068CE" w:rsidP="000068CE">
      <w:pPr>
        <w:pStyle w:val="PL"/>
        <w:rPr>
          <w:lang w:eastAsia="zh-CN"/>
        </w:rPr>
      </w:pPr>
      <w:r w:rsidRPr="00F2760D">
        <w:t>;;; UeConfigDoc</w:t>
      </w:r>
    </w:p>
    <w:p w14:paraId="1FB561EA" w14:textId="77777777" w:rsidR="000068CE" w:rsidRPr="00F2760D" w:rsidRDefault="000068CE" w:rsidP="000068CE">
      <w:pPr>
        <w:pStyle w:val="PL"/>
        <w:rPr>
          <w:lang w:eastAsia="zh-CN"/>
        </w:rPr>
      </w:pPr>
      <w:r w:rsidRPr="00F2760D">
        <w:t>;;+ Represents UE configuration information associated with a VAL service.</w:t>
      </w:r>
    </w:p>
    <w:p w14:paraId="0C7A193D" w14:textId="77777777" w:rsidR="000068CE" w:rsidRPr="00F2760D" w:rsidRDefault="000068CE" w:rsidP="000068CE">
      <w:pPr>
        <w:pStyle w:val="PL"/>
        <w:rPr>
          <w:lang w:eastAsia="zh-CN"/>
        </w:rPr>
      </w:pPr>
    </w:p>
    <w:p w14:paraId="4326FAB9" w14:textId="77777777" w:rsidR="000068CE" w:rsidRPr="00F2760D" w:rsidRDefault="000068CE" w:rsidP="000068CE">
      <w:pPr>
        <w:pStyle w:val="PL"/>
        <w:rPr>
          <w:lang w:eastAsia="zh-CN"/>
        </w:rPr>
      </w:pPr>
      <w:r w:rsidRPr="00F2760D">
        <w:t>UeConfigDoc = {</w:t>
      </w:r>
    </w:p>
    <w:p w14:paraId="496D6293" w14:textId="77777777" w:rsidR="000068CE" w:rsidRPr="00F2760D" w:rsidRDefault="000068CE" w:rsidP="000068CE">
      <w:pPr>
        <w:pStyle w:val="PL"/>
        <w:rPr>
          <w:lang w:eastAsia="zh-CN"/>
        </w:rPr>
      </w:pPr>
      <w:r w:rsidRPr="00F2760D">
        <w:t xml:space="preserve"> ? UeConfigDocId: text</w:t>
      </w:r>
    </w:p>
    <w:p w14:paraId="046B734E" w14:textId="77777777" w:rsidR="000068CE" w:rsidRPr="00F2760D" w:rsidRDefault="000068CE" w:rsidP="000068CE">
      <w:pPr>
        <w:pStyle w:val="PL"/>
        <w:rPr>
          <w:lang w:eastAsia="zh-CN"/>
        </w:rPr>
      </w:pPr>
      <w:r w:rsidRPr="00F2760D">
        <w:t xml:space="preserve"> ? configName: text             ; Name of the config</w:t>
      </w:r>
    </w:p>
    <w:p w14:paraId="293318E8" w14:textId="77777777" w:rsidR="000068CE" w:rsidRPr="00F2760D" w:rsidRDefault="000068CE" w:rsidP="000068CE">
      <w:pPr>
        <w:pStyle w:val="PL"/>
        <w:rPr>
          <w:lang w:eastAsia="zh-CN"/>
        </w:rPr>
      </w:pPr>
      <w:r w:rsidRPr="00F2760D">
        <w:t xml:space="preserve"> valServiceDomain: text</w:t>
      </w:r>
    </w:p>
    <w:p w14:paraId="284F3E25" w14:textId="77777777" w:rsidR="000068CE" w:rsidRPr="00F2760D" w:rsidRDefault="000068CE" w:rsidP="000068CE">
      <w:pPr>
        <w:pStyle w:val="PL"/>
        <w:rPr>
          <w:lang w:eastAsia="zh-CN"/>
        </w:rPr>
      </w:pPr>
      <w:r w:rsidRPr="00F2760D">
        <w:t xml:space="preserve"> ? valServiceId: text</w:t>
      </w:r>
    </w:p>
    <w:p w14:paraId="030FDE52" w14:textId="77777777" w:rsidR="000068CE" w:rsidRPr="00F2760D" w:rsidRDefault="000068CE" w:rsidP="000068CE">
      <w:pPr>
        <w:pStyle w:val="PL"/>
        <w:rPr>
          <w:lang w:eastAsia="zh-CN"/>
        </w:rPr>
      </w:pPr>
      <w:r w:rsidRPr="00F2760D">
        <w:t xml:space="preserve"> ? valUeIds: ValUeIds</w:t>
      </w:r>
    </w:p>
    <w:p w14:paraId="12D0B134" w14:textId="77777777" w:rsidR="000068CE" w:rsidRPr="00F2760D" w:rsidRDefault="000068CE" w:rsidP="000068CE">
      <w:pPr>
        <w:pStyle w:val="PL"/>
        <w:rPr>
          <w:lang w:eastAsia="zh-CN"/>
        </w:rPr>
      </w:pPr>
      <w:r w:rsidRPr="00F2760D">
        <w:t xml:space="preserve"> ? ueConfigs: [+ UeConfig]</w:t>
      </w:r>
    </w:p>
    <w:p w14:paraId="6B2AE152" w14:textId="77777777" w:rsidR="000068CE" w:rsidRPr="00F2760D" w:rsidRDefault="000068CE" w:rsidP="000068CE">
      <w:pPr>
        <w:pStyle w:val="PL"/>
        <w:rPr>
          <w:lang w:eastAsia="zh-CN"/>
        </w:rPr>
      </w:pPr>
      <w:r w:rsidRPr="00F2760D">
        <w:t>}</w:t>
      </w:r>
    </w:p>
    <w:p w14:paraId="6712F7EE" w14:textId="77777777" w:rsidR="000068CE" w:rsidRPr="00F2760D" w:rsidRDefault="000068CE" w:rsidP="000068CE">
      <w:pPr>
        <w:pStyle w:val="PL"/>
        <w:rPr>
          <w:lang w:eastAsia="zh-CN"/>
        </w:rPr>
      </w:pPr>
    </w:p>
    <w:p w14:paraId="5DBE4A17" w14:textId="77777777" w:rsidR="000068CE" w:rsidRPr="00F2760D" w:rsidRDefault="000068CE" w:rsidP="000068CE">
      <w:pPr>
        <w:pStyle w:val="PL"/>
        <w:rPr>
          <w:lang w:eastAsia="zh-CN"/>
        </w:rPr>
      </w:pPr>
      <w:r w:rsidRPr="00F2760D">
        <w:t>;;; UeConfig</w:t>
      </w:r>
    </w:p>
    <w:p w14:paraId="682D2C05" w14:textId="77777777" w:rsidR="000068CE" w:rsidRPr="00F2760D" w:rsidRDefault="000068CE" w:rsidP="000068CE">
      <w:pPr>
        <w:pStyle w:val="PL"/>
        <w:rPr>
          <w:lang w:eastAsia="zh-CN"/>
        </w:rPr>
      </w:pPr>
      <w:r w:rsidRPr="00F2760D">
        <w:t>;;+ UE configuration.</w:t>
      </w:r>
    </w:p>
    <w:p w14:paraId="27FEA997" w14:textId="77777777" w:rsidR="000068CE" w:rsidRPr="00F2760D" w:rsidRDefault="000068CE" w:rsidP="000068CE">
      <w:pPr>
        <w:pStyle w:val="PL"/>
        <w:rPr>
          <w:lang w:eastAsia="zh-CN"/>
        </w:rPr>
      </w:pPr>
    </w:p>
    <w:p w14:paraId="6FBCBD4D" w14:textId="77777777" w:rsidR="000068CE" w:rsidRPr="00F2760D" w:rsidRDefault="000068CE" w:rsidP="000068CE">
      <w:pPr>
        <w:pStyle w:val="PL"/>
        <w:rPr>
          <w:lang w:eastAsia="zh-CN"/>
        </w:rPr>
      </w:pPr>
      <w:r w:rsidRPr="00F2760D">
        <w:t>UeConfig = {</w:t>
      </w:r>
    </w:p>
    <w:p w14:paraId="36B71CB3" w14:textId="77777777" w:rsidR="000068CE" w:rsidRPr="00F2760D" w:rsidRDefault="000068CE" w:rsidP="000068CE">
      <w:pPr>
        <w:pStyle w:val="PL"/>
        <w:rPr>
          <w:lang w:eastAsia="zh-CN"/>
        </w:rPr>
      </w:pPr>
      <w:r w:rsidRPr="00F2760D">
        <w:t xml:space="preserve"> configType: ConfigType</w:t>
      </w:r>
    </w:p>
    <w:p w14:paraId="29D4BDE5" w14:textId="77777777" w:rsidR="000068CE" w:rsidRPr="00F2760D" w:rsidRDefault="000068CE" w:rsidP="000068CE">
      <w:pPr>
        <w:pStyle w:val="PL"/>
        <w:rPr>
          <w:lang w:eastAsia="zh-CN"/>
        </w:rPr>
      </w:pPr>
      <w:r w:rsidRPr="00F2760D">
        <w:t xml:space="preserve"> configData: text                ; Actual UE configuration  data.</w:t>
      </w:r>
    </w:p>
    <w:p w14:paraId="6185BCE0" w14:textId="77777777" w:rsidR="000068CE" w:rsidRPr="00F2760D" w:rsidRDefault="000068CE" w:rsidP="000068CE">
      <w:pPr>
        <w:pStyle w:val="PL"/>
        <w:rPr>
          <w:lang w:eastAsia="zh-CN"/>
        </w:rPr>
      </w:pPr>
      <w:r w:rsidRPr="00F2760D">
        <w:t>}</w:t>
      </w:r>
    </w:p>
    <w:p w14:paraId="62ABD08A" w14:textId="77777777" w:rsidR="000068CE" w:rsidRPr="00F2760D" w:rsidRDefault="000068CE" w:rsidP="000068CE">
      <w:pPr>
        <w:pStyle w:val="PL"/>
        <w:rPr>
          <w:lang w:eastAsia="zh-CN"/>
        </w:rPr>
      </w:pPr>
    </w:p>
    <w:p w14:paraId="746C1EF0" w14:textId="77777777" w:rsidR="000068CE" w:rsidRPr="00F2760D" w:rsidRDefault="000068CE" w:rsidP="000068CE">
      <w:pPr>
        <w:pStyle w:val="PL"/>
        <w:rPr>
          <w:lang w:eastAsia="zh-CN"/>
        </w:rPr>
      </w:pPr>
      <w:r w:rsidRPr="00F2760D">
        <w:t>;;; ConfigType</w:t>
      </w:r>
    </w:p>
    <w:p w14:paraId="72EBD119" w14:textId="77777777" w:rsidR="000068CE" w:rsidRPr="00F2760D" w:rsidRDefault="000068CE" w:rsidP="000068CE">
      <w:pPr>
        <w:pStyle w:val="PL"/>
        <w:rPr>
          <w:lang w:eastAsia="zh-CN"/>
        </w:rPr>
      </w:pPr>
      <w:r w:rsidRPr="00F2760D">
        <w:t>;;+ Indicates the type of the UE configuration.</w:t>
      </w:r>
    </w:p>
    <w:p w14:paraId="5BC1AC48" w14:textId="77777777" w:rsidR="000068CE" w:rsidRPr="00F2760D" w:rsidRDefault="000068CE" w:rsidP="000068CE">
      <w:pPr>
        <w:pStyle w:val="PL"/>
        <w:rPr>
          <w:lang w:eastAsia="zh-CN"/>
        </w:rPr>
      </w:pPr>
    </w:p>
    <w:p w14:paraId="2FFB3E45" w14:textId="77777777" w:rsidR="000068CE" w:rsidRPr="00F2760D" w:rsidRDefault="000068CE" w:rsidP="000068CE">
      <w:pPr>
        <w:pStyle w:val="PL"/>
        <w:rPr>
          <w:lang w:eastAsia="zh-CN"/>
        </w:rPr>
      </w:pPr>
      <w:r w:rsidRPr="00F2760D">
        <w:t>ConfigType = "COMMON" / "ON_NETWORK" / text</w:t>
      </w:r>
      <w:r w:rsidRPr="00344860">
        <w:rPr>
          <w:lang w:eastAsia="zh-CN"/>
        </w:rPr>
        <w:t xml:space="preserve"> ; text value provides forward-compatibility with future extensions to the enumeration but is not used to encode content defined in the present version of this API.</w:t>
      </w:r>
    </w:p>
    <w:p w14:paraId="5490970F" w14:textId="77777777" w:rsidR="000068CE" w:rsidRPr="00F2760D" w:rsidRDefault="000068CE" w:rsidP="000068CE">
      <w:pPr>
        <w:pStyle w:val="PL"/>
        <w:rPr>
          <w:lang w:eastAsia="zh-CN"/>
        </w:rPr>
      </w:pPr>
    </w:p>
    <w:p w14:paraId="4A000AEB" w14:textId="77777777" w:rsidR="000068CE" w:rsidRPr="00F2760D" w:rsidRDefault="000068CE" w:rsidP="000068CE">
      <w:pPr>
        <w:pStyle w:val="PL"/>
        <w:rPr>
          <w:lang w:eastAsia="zh-CN"/>
        </w:rPr>
      </w:pPr>
      <w:r w:rsidRPr="00F2760D">
        <w:t>;;; ValUeIds</w:t>
      </w:r>
    </w:p>
    <w:p w14:paraId="7EAFA57F" w14:textId="77777777" w:rsidR="000068CE" w:rsidRPr="00F2760D" w:rsidRDefault="000068CE" w:rsidP="000068CE">
      <w:pPr>
        <w:pStyle w:val="PL"/>
        <w:rPr>
          <w:lang w:eastAsia="zh-CN"/>
        </w:rPr>
      </w:pPr>
      <w:r w:rsidRPr="00F2760D">
        <w:t>;;+ VAL UE identities for which the UE configuration is applicable.</w:t>
      </w:r>
    </w:p>
    <w:p w14:paraId="336CE7F5" w14:textId="77777777" w:rsidR="000068CE" w:rsidRPr="00F2760D" w:rsidRDefault="000068CE" w:rsidP="000068CE">
      <w:pPr>
        <w:pStyle w:val="PL"/>
        <w:rPr>
          <w:lang w:eastAsia="zh-CN"/>
        </w:rPr>
      </w:pPr>
    </w:p>
    <w:p w14:paraId="740B6E5A" w14:textId="77777777" w:rsidR="000068CE" w:rsidRPr="00AF1F48" w:rsidRDefault="000068CE" w:rsidP="000068CE">
      <w:pPr>
        <w:pStyle w:val="PL"/>
        <w:rPr>
          <w:lang w:val="fr-FR" w:eastAsia="zh-CN"/>
        </w:rPr>
      </w:pPr>
      <w:r w:rsidRPr="00AF1F48">
        <w:rPr>
          <w:lang w:val="fr-FR"/>
        </w:rPr>
        <w:t>ValUeIds = {</w:t>
      </w:r>
    </w:p>
    <w:p w14:paraId="7595766B" w14:textId="77777777" w:rsidR="000068CE" w:rsidRPr="00AF1F48" w:rsidRDefault="000068CE" w:rsidP="000068CE">
      <w:pPr>
        <w:pStyle w:val="PL"/>
        <w:rPr>
          <w:lang w:val="fr-FR" w:eastAsia="zh-CN"/>
        </w:rPr>
      </w:pPr>
      <w:r w:rsidRPr="00AF1F48">
        <w:rPr>
          <w:lang w:val="fr-FR"/>
        </w:rPr>
        <w:t xml:space="preserve"> ? uris: [+ Uri]</w:t>
      </w:r>
    </w:p>
    <w:p w14:paraId="01ECCD4D" w14:textId="77777777" w:rsidR="000068CE" w:rsidRPr="00AF1F48" w:rsidRDefault="000068CE" w:rsidP="000068CE">
      <w:pPr>
        <w:pStyle w:val="PL"/>
        <w:rPr>
          <w:lang w:val="fr-FR" w:eastAsia="zh-CN"/>
        </w:rPr>
      </w:pPr>
      <w:r w:rsidRPr="00AF1F48">
        <w:rPr>
          <w:lang w:val="fr-FR"/>
        </w:rPr>
        <w:t xml:space="preserve"> ? imeiRanges: [+ ImeiRange]</w:t>
      </w:r>
    </w:p>
    <w:p w14:paraId="748CC222" w14:textId="77777777" w:rsidR="000068CE" w:rsidRPr="00F2760D" w:rsidRDefault="000068CE" w:rsidP="000068CE">
      <w:pPr>
        <w:pStyle w:val="PL"/>
        <w:rPr>
          <w:lang w:eastAsia="zh-CN"/>
        </w:rPr>
      </w:pPr>
      <w:r w:rsidRPr="00F2760D">
        <w:t>}</w:t>
      </w:r>
    </w:p>
    <w:p w14:paraId="57009747" w14:textId="77777777" w:rsidR="000068CE" w:rsidRPr="00F2760D" w:rsidRDefault="000068CE" w:rsidP="000068CE">
      <w:pPr>
        <w:pStyle w:val="PL"/>
        <w:rPr>
          <w:lang w:eastAsia="zh-CN"/>
        </w:rPr>
      </w:pPr>
    </w:p>
    <w:p w14:paraId="4CB85230" w14:textId="77777777" w:rsidR="000068CE" w:rsidRPr="00F2760D" w:rsidRDefault="000068CE" w:rsidP="000068CE">
      <w:pPr>
        <w:pStyle w:val="PL"/>
        <w:rPr>
          <w:lang w:eastAsia="zh-CN"/>
        </w:rPr>
      </w:pPr>
      <w:r w:rsidRPr="00F2760D">
        <w:t>;;; ImeiRange</w:t>
      </w:r>
    </w:p>
    <w:p w14:paraId="5635DBA5" w14:textId="77777777" w:rsidR="000068CE" w:rsidRPr="00F2760D" w:rsidRDefault="000068CE" w:rsidP="000068CE">
      <w:pPr>
        <w:pStyle w:val="PL"/>
        <w:rPr>
          <w:lang w:eastAsia="zh-CN"/>
        </w:rPr>
      </w:pPr>
      <w:r w:rsidRPr="00F2760D">
        <w:t>;;+ Defines a range of IMEIs.</w:t>
      </w:r>
    </w:p>
    <w:p w14:paraId="6B382B78" w14:textId="77777777" w:rsidR="000068CE" w:rsidRPr="00F2760D" w:rsidRDefault="000068CE" w:rsidP="000068CE">
      <w:pPr>
        <w:pStyle w:val="PL"/>
        <w:rPr>
          <w:lang w:eastAsia="zh-CN"/>
        </w:rPr>
      </w:pPr>
    </w:p>
    <w:p w14:paraId="64E89553" w14:textId="77777777" w:rsidR="000068CE" w:rsidRPr="00F2760D" w:rsidRDefault="000068CE" w:rsidP="000068CE">
      <w:pPr>
        <w:pStyle w:val="PL"/>
        <w:rPr>
          <w:lang w:eastAsia="zh-CN"/>
        </w:rPr>
      </w:pPr>
      <w:r w:rsidRPr="00F2760D">
        <w:t>ImeiRange = {</w:t>
      </w:r>
    </w:p>
    <w:p w14:paraId="49B57F5F" w14:textId="77777777" w:rsidR="000068CE" w:rsidRPr="00F2760D" w:rsidRDefault="000068CE" w:rsidP="000068CE">
      <w:pPr>
        <w:pStyle w:val="PL"/>
        <w:rPr>
          <w:lang w:eastAsia="zh-CN"/>
        </w:rPr>
      </w:pPr>
      <w:r w:rsidRPr="00F2760D">
        <w:t xml:space="preserve"> tac: TypeAllocationCode</w:t>
      </w:r>
    </w:p>
    <w:p w14:paraId="52E440C5" w14:textId="77777777" w:rsidR="000068CE" w:rsidRPr="00F2760D" w:rsidRDefault="000068CE" w:rsidP="000068CE">
      <w:pPr>
        <w:pStyle w:val="PL"/>
        <w:rPr>
          <w:lang w:eastAsia="zh-CN"/>
        </w:rPr>
      </w:pPr>
      <w:r w:rsidRPr="00F2760D">
        <w:t xml:space="preserve"> ? snrs: [+ SerialNumber]</w:t>
      </w:r>
    </w:p>
    <w:p w14:paraId="19959691" w14:textId="77777777" w:rsidR="000068CE" w:rsidRPr="00F2760D" w:rsidRDefault="000068CE" w:rsidP="000068CE">
      <w:pPr>
        <w:pStyle w:val="PL"/>
        <w:rPr>
          <w:lang w:eastAsia="zh-CN"/>
        </w:rPr>
      </w:pPr>
      <w:r w:rsidRPr="00F2760D">
        <w:t xml:space="preserve"> ? snrRange: SnrRange</w:t>
      </w:r>
    </w:p>
    <w:p w14:paraId="1ABDF9B7" w14:textId="77777777" w:rsidR="000068CE" w:rsidRPr="00F2760D" w:rsidRDefault="000068CE" w:rsidP="000068CE">
      <w:pPr>
        <w:pStyle w:val="PL"/>
        <w:rPr>
          <w:lang w:eastAsia="zh-CN"/>
        </w:rPr>
      </w:pPr>
      <w:r w:rsidRPr="00F2760D">
        <w:t>}</w:t>
      </w:r>
    </w:p>
    <w:p w14:paraId="0521AE70" w14:textId="77777777" w:rsidR="000068CE" w:rsidRPr="00F2760D" w:rsidRDefault="000068CE" w:rsidP="000068CE">
      <w:pPr>
        <w:pStyle w:val="PL"/>
        <w:rPr>
          <w:lang w:eastAsia="zh-CN"/>
        </w:rPr>
      </w:pPr>
    </w:p>
    <w:p w14:paraId="782DA0B4" w14:textId="77777777" w:rsidR="000068CE" w:rsidRPr="00F2760D" w:rsidRDefault="000068CE" w:rsidP="000068CE">
      <w:pPr>
        <w:pStyle w:val="PL"/>
        <w:rPr>
          <w:lang w:eastAsia="zh-CN"/>
        </w:rPr>
      </w:pPr>
      <w:r w:rsidRPr="00F2760D">
        <w:t>;;; SnrRange</w:t>
      </w:r>
    </w:p>
    <w:p w14:paraId="097B0511" w14:textId="77777777" w:rsidR="000068CE" w:rsidRPr="00F2760D" w:rsidRDefault="000068CE" w:rsidP="000068CE">
      <w:pPr>
        <w:pStyle w:val="PL"/>
        <w:rPr>
          <w:lang w:eastAsia="zh-CN"/>
        </w:rPr>
      </w:pPr>
      <w:r w:rsidRPr="00F2760D">
        <w:t>;;+ Defines a range of SerialNumbers.</w:t>
      </w:r>
    </w:p>
    <w:p w14:paraId="4F7E1166" w14:textId="77777777" w:rsidR="000068CE" w:rsidRPr="00F2760D" w:rsidRDefault="000068CE" w:rsidP="000068CE">
      <w:pPr>
        <w:pStyle w:val="PL"/>
        <w:rPr>
          <w:lang w:eastAsia="zh-CN"/>
        </w:rPr>
      </w:pPr>
    </w:p>
    <w:p w14:paraId="326E670C" w14:textId="77777777" w:rsidR="000068CE" w:rsidRPr="00F2760D" w:rsidRDefault="000068CE" w:rsidP="000068CE">
      <w:pPr>
        <w:pStyle w:val="PL"/>
        <w:rPr>
          <w:lang w:eastAsia="zh-CN"/>
        </w:rPr>
      </w:pPr>
      <w:r w:rsidRPr="00F2760D">
        <w:t>SnrRange = {</w:t>
      </w:r>
    </w:p>
    <w:p w14:paraId="50740DE7" w14:textId="77777777" w:rsidR="000068CE" w:rsidRPr="00F2760D" w:rsidRDefault="000068CE" w:rsidP="000068CE">
      <w:pPr>
        <w:pStyle w:val="PL"/>
        <w:rPr>
          <w:lang w:eastAsia="zh-CN"/>
        </w:rPr>
      </w:pPr>
      <w:r w:rsidRPr="00F2760D">
        <w:t xml:space="preserve"> low: SerialNumber</w:t>
      </w:r>
    </w:p>
    <w:p w14:paraId="0F4628E5" w14:textId="77777777" w:rsidR="000068CE" w:rsidRPr="00F2760D" w:rsidRDefault="000068CE" w:rsidP="000068CE">
      <w:pPr>
        <w:pStyle w:val="PL"/>
        <w:rPr>
          <w:lang w:eastAsia="zh-CN"/>
        </w:rPr>
      </w:pPr>
      <w:r w:rsidRPr="00F2760D">
        <w:t xml:space="preserve"> high: SerialNumber</w:t>
      </w:r>
    </w:p>
    <w:p w14:paraId="119B81BB" w14:textId="77777777" w:rsidR="000068CE" w:rsidRPr="00F2760D" w:rsidRDefault="000068CE" w:rsidP="000068CE">
      <w:pPr>
        <w:pStyle w:val="PL"/>
        <w:rPr>
          <w:lang w:eastAsia="zh-CN"/>
        </w:rPr>
      </w:pPr>
      <w:r w:rsidRPr="00F2760D">
        <w:t>}</w:t>
      </w:r>
    </w:p>
    <w:p w14:paraId="15CCA0AD" w14:textId="77777777" w:rsidR="000068CE" w:rsidRPr="00F2760D" w:rsidRDefault="000068CE" w:rsidP="000068CE">
      <w:pPr>
        <w:pStyle w:val="PL"/>
        <w:rPr>
          <w:lang w:eastAsia="zh-CN"/>
        </w:rPr>
      </w:pPr>
    </w:p>
    <w:p w14:paraId="663CDA19" w14:textId="77777777" w:rsidR="000068CE" w:rsidRPr="00F2760D" w:rsidRDefault="000068CE" w:rsidP="000068CE">
      <w:pPr>
        <w:pStyle w:val="PL"/>
        <w:rPr>
          <w:lang w:eastAsia="zh-CN"/>
        </w:rPr>
      </w:pPr>
      <w:r w:rsidRPr="00F2760D">
        <w:t>;;; TypeAllocationCode</w:t>
      </w:r>
    </w:p>
    <w:p w14:paraId="4787D556" w14:textId="77777777" w:rsidR="000068CE" w:rsidRPr="00F2760D" w:rsidRDefault="000068CE" w:rsidP="000068CE">
      <w:pPr>
        <w:pStyle w:val="PL"/>
        <w:rPr>
          <w:lang w:eastAsia="zh-CN"/>
        </w:rPr>
      </w:pPr>
      <w:r w:rsidRPr="00F2760D">
        <w:t>;;+ Type Allocation Code.</w:t>
      </w:r>
    </w:p>
    <w:p w14:paraId="41101F6E" w14:textId="77777777" w:rsidR="000068CE" w:rsidRPr="00F2760D" w:rsidRDefault="000068CE" w:rsidP="000068CE">
      <w:pPr>
        <w:pStyle w:val="PL"/>
        <w:rPr>
          <w:lang w:eastAsia="zh-CN"/>
        </w:rPr>
      </w:pPr>
    </w:p>
    <w:p w14:paraId="22929AFA" w14:textId="77777777" w:rsidR="000068CE" w:rsidRPr="00F2760D" w:rsidRDefault="000068CE" w:rsidP="000068CE">
      <w:pPr>
        <w:pStyle w:val="PL"/>
        <w:rPr>
          <w:lang w:eastAsia="zh-CN"/>
        </w:rPr>
      </w:pPr>
      <w:r w:rsidRPr="00F2760D">
        <w:t>TypeAllocationCode = text .regexp "[0-9]{8}"</w:t>
      </w:r>
    </w:p>
    <w:p w14:paraId="6D501E64" w14:textId="77777777" w:rsidR="000068CE" w:rsidRPr="00F2760D" w:rsidRDefault="000068CE" w:rsidP="000068CE">
      <w:pPr>
        <w:pStyle w:val="PL"/>
        <w:rPr>
          <w:lang w:eastAsia="zh-CN"/>
        </w:rPr>
      </w:pPr>
    </w:p>
    <w:p w14:paraId="35AADDA9" w14:textId="77777777" w:rsidR="000068CE" w:rsidRPr="00F2760D" w:rsidRDefault="000068CE" w:rsidP="000068CE">
      <w:pPr>
        <w:pStyle w:val="PL"/>
        <w:rPr>
          <w:lang w:eastAsia="zh-CN"/>
        </w:rPr>
      </w:pPr>
      <w:r w:rsidRPr="00F2760D">
        <w:t>;;; SerialNumber</w:t>
      </w:r>
    </w:p>
    <w:p w14:paraId="770675A2" w14:textId="77777777" w:rsidR="000068CE" w:rsidRPr="00F2760D" w:rsidRDefault="000068CE" w:rsidP="000068CE">
      <w:pPr>
        <w:pStyle w:val="PL"/>
        <w:rPr>
          <w:lang w:eastAsia="zh-CN"/>
        </w:rPr>
      </w:pPr>
      <w:r w:rsidRPr="00F2760D">
        <w:t>;;+ Serial Number.</w:t>
      </w:r>
    </w:p>
    <w:p w14:paraId="4DDBAE81" w14:textId="77777777" w:rsidR="000068CE" w:rsidRPr="00F2760D" w:rsidRDefault="000068CE" w:rsidP="000068CE">
      <w:pPr>
        <w:pStyle w:val="PL"/>
        <w:rPr>
          <w:lang w:eastAsia="zh-CN"/>
        </w:rPr>
      </w:pPr>
    </w:p>
    <w:p w14:paraId="7FC25F01" w14:textId="77777777" w:rsidR="000068CE" w:rsidRPr="00F2760D" w:rsidRDefault="000068CE" w:rsidP="000068CE">
      <w:pPr>
        <w:pStyle w:val="PL"/>
        <w:rPr>
          <w:lang w:eastAsia="zh-CN"/>
        </w:rPr>
      </w:pPr>
      <w:r w:rsidRPr="00F2760D">
        <w:t>SerialNumber = text .regexp "[0-9]{1,6}" ;</w:t>
      </w:r>
    </w:p>
    <w:p w14:paraId="5EC3A8E4" w14:textId="77777777" w:rsidR="000068CE" w:rsidRPr="00F2760D" w:rsidRDefault="000068CE" w:rsidP="000068CE">
      <w:pPr>
        <w:pStyle w:val="PL"/>
        <w:rPr>
          <w:lang w:eastAsia="zh-CN"/>
        </w:rPr>
      </w:pPr>
    </w:p>
    <w:p w14:paraId="133312AA" w14:textId="77777777" w:rsidR="000068CE" w:rsidRPr="00F2760D" w:rsidRDefault="000068CE" w:rsidP="000068CE">
      <w:pPr>
        <w:pStyle w:val="PL"/>
        <w:rPr>
          <w:lang w:eastAsia="zh-CN"/>
        </w:rPr>
      </w:pPr>
      <w:r w:rsidRPr="00F2760D">
        <w:t>;;; Uri</w:t>
      </w:r>
    </w:p>
    <w:p w14:paraId="295FC373" w14:textId="77777777" w:rsidR="000068CE" w:rsidRPr="00F2760D" w:rsidRDefault="000068CE" w:rsidP="000068CE">
      <w:pPr>
        <w:pStyle w:val="PL"/>
        <w:rPr>
          <w:lang w:eastAsia="zh-CN"/>
        </w:rPr>
      </w:pPr>
      <w:r w:rsidRPr="00F2760D">
        <w:t>;;+ URI</w:t>
      </w:r>
    </w:p>
    <w:p w14:paraId="59D9D563" w14:textId="77777777" w:rsidR="000068CE" w:rsidRPr="00F2760D" w:rsidRDefault="000068CE" w:rsidP="000068CE">
      <w:pPr>
        <w:pStyle w:val="PL"/>
        <w:rPr>
          <w:lang w:eastAsia="zh-CN"/>
        </w:rPr>
      </w:pPr>
    </w:p>
    <w:p w14:paraId="14DC232A" w14:textId="77777777" w:rsidR="000068CE" w:rsidRPr="00F2760D" w:rsidRDefault="000068CE" w:rsidP="000068CE">
      <w:pPr>
        <w:pStyle w:val="PL"/>
        <w:rPr>
          <w:lang w:eastAsia="zh-CN"/>
        </w:rPr>
      </w:pPr>
      <w:r w:rsidRPr="00F2760D">
        <w:t>Uri = text          ; formatted according to RFC 3986</w:t>
      </w:r>
    </w:p>
    <w:p w14:paraId="5C3DC0D2" w14:textId="77777777" w:rsidR="000068CE" w:rsidRPr="00C44E0A" w:rsidRDefault="000068CE" w:rsidP="000068CE"/>
    <w:p w14:paraId="0800A883" w14:textId="4EE0FB7D" w:rsidR="009A35F1" w:rsidRDefault="009A35F1" w:rsidP="009A35F1">
      <w:pPr>
        <w:pStyle w:val="Heading3"/>
        <w:rPr>
          <w:noProof/>
        </w:rPr>
      </w:pPr>
      <w:bookmarkStart w:id="1217" w:name="_CRC_3_1_6"/>
      <w:bookmarkStart w:id="1218" w:name="_Toc193394237"/>
      <w:bookmarkEnd w:id="1217"/>
      <w:r>
        <w:rPr>
          <w:noProof/>
        </w:rPr>
        <w:t>C.3.1.6</w:t>
      </w:r>
      <w:r>
        <w:rPr>
          <w:noProof/>
        </w:rPr>
        <w:tab/>
        <w:t>Media Type</w:t>
      </w:r>
      <w:bookmarkEnd w:id="121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5BF9E081" w14:textId="76B908B6" w:rsidR="009A35F1" w:rsidRDefault="009A35F1" w:rsidP="009A35F1">
      <w:pPr>
        <w:pStyle w:val="Heading3"/>
        <w:rPr>
          <w:noProof/>
        </w:rPr>
      </w:pPr>
      <w:bookmarkStart w:id="1219" w:name="_CRC_3_1_7"/>
      <w:bookmarkStart w:id="1220" w:name="_Toc193394238"/>
      <w:bookmarkEnd w:id="1219"/>
      <w:r>
        <w:rPr>
          <w:noProof/>
        </w:rPr>
        <w:lastRenderedPageBreak/>
        <w:t>C.3.1.7</w:t>
      </w:r>
      <w:r>
        <w:rPr>
          <w:noProof/>
        </w:rPr>
        <w:tab/>
        <w:t>Media Type registration for application/</w:t>
      </w:r>
      <w:r w:rsidRPr="009F36CD">
        <w:rPr>
          <w:noProof/>
        </w:rPr>
        <w:t>vnd.3gpp.seal-ue-config-info+cbor</w:t>
      </w:r>
      <w:bookmarkEnd w:id="1220"/>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21" w:name="_CRAnnexCinformative"/>
      <w:bookmarkEnd w:id="1221"/>
      <w:r w:rsidRPr="00390A88">
        <w:br w:type="page"/>
      </w:r>
      <w:bookmarkStart w:id="1222" w:name="_Toc25306465"/>
      <w:bookmarkStart w:id="1223" w:name="_Toc26192788"/>
      <w:bookmarkStart w:id="1224" w:name="_Toc34137083"/>
      <w:bookmarkStart w:id="1225" w:name="_Toc34137397"/>
      <w:bookmarkStart w:id="1226" w:name="_Toc34138545"/>
      <w:bookmarkStart w:id="1227" w:name="_Toc34138788"/>
      <w:bookmarkStart w:id="1228" w:name="_Toc34395125"/>
      <w:bookmarkStart w:id="1229" w:name="_Toc45264342"/>
      <w:bookmarkStart w:id="1230" w:name="_Toc193394239"/>
      <w:r w:rsidRPr="00390A88">
        <w:lastRenderedPageBreak/>
        <w:t xml:space="preserve">Annex </w:t>
      </w:r>
      <w:r w:rsidR="00E10C91">
        <w:t>C</w:t>
      </w:r>
      <w:r w:rsidR="00E10C91" w:rsidRPr="00390A88">
        <w:t xml:space="preserve"> </w:t>
      </w:r>
      <w:r w:rsidRPr="00390A88">
        <w:t>(informative):</w:t>
      </w:r>
      <w:r w:rsidRPr="00390A88">
        <w:br/>
        <w:t>Change history</w:t>
      </w:r>
      <w:bookmarkStart w:id="1231" w:name="historyclause"/>
      <w:bookmarkEnd w:id="1222"/>
      <w:bookmarkEnd w:id="1223"/>
      <w:bookmarkEnd w:id="1224"/>
      <w:bookmarkEnd w:id="1225"/>
      <w:bookmarkEnd w:id="1226"/>
      <w:bookmarkEnd w:id="1227"/>
      <w:bookmarkEnd w:id="1228"/>
      <w:bookmarkEnd w:id="1229"/>
      <w:bookmarkEnd w:id="1230"/>
      <w:bookmarkEnd w:id="12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D1789" w:rsidRDefault="00970FA5" w:rsidP="0068637D">
            <w:pPr>
              <w:pStyle w:val="TAL"/>
              <w:rPr>
                <w:sz w:val="16"/>
                <w:szCs w:val="16"/>
              </w:rPr>
            </w:pPr>
            <w:r w:rsidRPr="005D1789">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D1789" w:rsidRDefault="00F80B9C" w:rsidP="0068637D">
            <w:pPr>
              <w:pStyle w:val="TAL"/>
              <w:rPr>
                <w:sz w:val="16"/>
                <w:szCs w:val="16"/>
              </w:rPr>
            </w:pPr>
            <w:r w:rsidRPr="005D1789">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D1789" w:rsidRDefault="006C54C8" w:rsidP="0068637D">
            <w:pPr>
              <w:pStyle w:val="TAL"/>
              <w:rPr>
                <w:sz w:val="16"/>
                <w:szCs w:val="16"/>
              </w:rPr>
            </w:pPr>
            <w:r w:rsidRPr="005D1789">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D1789" w:rsidRDefault="005A5D86" w:rsidP="0068637D">
            <w:pPr>
              <w:pStyle w:val="TAL"/>
              <w:rPr>
                <w:sz w:val="16"/>
                <w:szCs w:val="16"/>
              </w:rPr>
            </w:pPr>
            <w:r w:rsidRPr="005D1789">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D1789" w:rsidRDefault="005A5D86" w:rsidP="0068637D">
            <w:pPr>
              <w:pStyle w:val="TAL"/>
              <w:rPr>
                <w:sz w:val="16"/>
                <w:szCs w:val="16"/>
              </w:rPr>
            </w:pPr>
            <w:r w:rsidRPr="005D1789">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D1789" w:rsidRDefault="00D900BF" w:rsidP="0068637D">
            <w:pPr>
              <w:pStyle w:val="TAL"/>
              <w:rPr>
                <w:sz w:val="16"/>
                <w:szCs w:val="16"/>
              </w:rPr>
            </w:pPr>
            <w:r w:rsidRPr="005D1789">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D1789" w:rsidRDefault="00323B30" w:rsidP="0068637D">
            <w:pPr>
              <w:pStyle w:val="TAL"/>
              <w:rPr>
                <w:sz w:val="16"/>
                <w:szCs w:val="16"/>
              </w:rPr>
            </w:pPr>
            <w:r w:rsidRPr="005D1789">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D1789" w:rsidRDefault="00483853" w:rsidP="0068637D">
            <w:pPr>
              <w:pStyle w:val="TAL"/>
              <w:rPr>
                <w:sz w:val="16"/>
                <w:szCs w:val="16"/>
              </w:rPr>
            </w:pPr>
            <w:r w:rsidRPr="005D1789">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D1789" w:rsidRDefault="00E65389" w:rsidP="0068637D">
            <w:pPr>
              <w:pStyle w:val="TAL"/>
              <w:rPr>
                <w:sz w:val="16"/>
                <w:szCs w:val="16"/>
              </w:rPr>
            </w:pPr>
            <w:r w:rsidRPr="005D1789">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D1789" w:rsidRDefault="004F59C8" w:rsidP="0068637D">
            <w:pPr>
              <w:pStyle w:val="TAL"/>
              <w:rPr>
                <w:sz w:val="16"/>
                <w:szCs w:val="16"/>
              </w:rPr>
            </w:pPr>
            <w:r w:rsidRPr="005D1789">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D1789" w:rsidRDefault="007F7813" w:rsidP="007F7813">
            <w:pPr>
              <w:pStyle w:val="TAL"/>
              <w:rPr>
                <w:sz w:val="16"/>
                <w:szCs w:val="16"/>
              </w:rPr>
            </w:pPr>
            <w:r w:rsidRPr="005D1789">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D1789" w:rsidRDefault="007F7813" w:rsidP="007F7813">
            <w:pPr>
              <w:pStyle w:val="TAL"/>
              <w:rPr>
                <w:sz w:val="16"/>
                <w:szCs w:val="16"/>
              </w:rPr>
            </w:pPr>
            <w:r w:rsidRPr="005D1789">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D1789" w:rsidRDefault="007F7813" w:rsidP="007F7813">
            <w:pPr>
              <w:pStyle w:val="TAL"/>
              <w:rPr>
                <w:sz w:val="16"/>
                <w:szCs w:val="16"/>
              </w:rPr>
            </w:pPr>
            <w:r w:rsidRPr="005D1789">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D1789" w:rsidRDefault="007F7813" w:rsidP="007F7813">
            <w:pPr>
              <w:pStyle w:val="TAL"/>
              <w:rPr>
                <w:sz w:val="16"/>
                <w:szCs w:val="16"/>
              </w:rPr>
            </w:pPr>
            <w:r w:rsidRPr="005D1789">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D1789" w:rsidRDefault="007F7813" w:rsidP="007F7813">
            <w:pPr>
              <w:pStyle w:val="TAL"/>
              <w:rPr>
                <w:sz w:val="16"/>
                <w:szCs w:val="16"/>
              </w:rPr>
            </w:pPr>
            <w:r w:rsidRPr="005D1789">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D1789" w:rsidRDefault="007F7813" w:rsidP="007F7813">
            <w:pPr>
              <w:pStyle w:val="TAL"/>
              <w:rPr>
                <w:sz w:val="16"/>
                <w:szCs w:val="16"/>
              </w:rPr>
            </w:pPr>
            <w:r w:rsidRPr="005D1789">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D1789" w:rsidRDefault="007F7813" w:rsidP="007F7813">
            <w:pPr>
              <w:pStyle w:val="TAL"/>
              <w:rPr>
                <w:sz w:val="16"/>
                <w:szCs w:val="16"/>
              </w:rPr>
            </w:pPr>
            <w:r w:rsidRPr="005D1789">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D1789" w:rsidRDefault="007F7813" w:rsidP="007F7813">
            <w:pPr>
              <w:pStyle w:val="TAL"/>
              <w:rPr>
                <w:sz w:val="16"/>
                <w:szCs w:val="16"/>
              </w:rPr>
            </w:pPr>
            <w:r w:rsidRPr="005D1789">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D1789" w:rsidRDefault="007F7813" w:rsidP="007F7813">
            <w:pPr>
              <w:pStyle w:val="TAL"/>
              <w:rPr>
                <w:sz w:val="16"/>
                <w:szCs w:val="16"/>
              </w:rPr>
            </w:pPr>
            <w:r w:rsidRPr="005D1789">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D1789" w:rsidRDefault="006C0BDA" w:rsidP="007F7813">
            <w:pPr>
              <w:pStyle w:val="TAL"/>
              <w:rPr>
                <w:sz w:val="16"/>
                <w:szCs w:val="16"/>
              </w:rPr>
            </w:pPr>
            <w:r w:rsidRPr="005D1789">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D1789" w:rsidRDefault="006C0BDA" w:rsidP="006C0BDA">
            <w:pPr>
              <w:pStyle w:val="TAL"/>
              <w:rPr>
                <w:sz w:val="16"/>
                <w:szCs w:val="16"/>
              </w:rPr>
            </w:pPr>
            <w:r w:rsidRPr="005D1789">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D1789" w:rsidRDefault="006C0BDA" w:rsidP="006C0BDA">
            <w:pPr>
              <w:pStyle w:val="TAL"/>
              <w:rPr>
                <w:sz w:val="16"/>
                <w:szCs w:val="16"/>
              </w:rPr>
            </w:pPr>
            <w:r w:rsidRPr="005D1789">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D1789" w:rsidRDefault="004F2819" w:rsidP="006C0BD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D1789" w:rsidRDefault="00A504AA" w:rsidP="00A504AA">
            <w:pPr>
              <w:pStyle w:val="TAL"/>
              <w:rPr>
                <w:sz w:val="16"/>
                <w:szCs w:val="16"/>
              </w:rPr>
            </w:pPr>
            <w:r w:rsidRPr="005D1789">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D1789" w:rsidRDefault="00B922F5" w:rsidP="00A504AA">
            <w:pPr>
              <w:pStyle w:val="TAL"/>
              <w:rPr>
                <w:sz w:val="16"/>
                <w:szCs w:val="16"/>
              </w:rPr>
            </w:pPr>
            <w:r w:rsidRPr="005D1789">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D1789" w:rsidRDefault="008A293E" w:rsidP="00A504AA">
            <w:pPr>
              <w:pStyle w:val="TAL"/>
              <w:rPr>
                <w:sz w:val="16"/>
                <w:szCs w:val="16"/>
              </w:rPr>
            </w:pPr>
            <w:r w:rsidRPr="005D1789">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D1789" w:rsidRDefault="006532D4" w:rsidP="00A504A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000000"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000000"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000000"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sz w:val="16"/>
                <w:szCs w:val="16"/>
              </w:rPr>
            </w:pPr>
            <w:r w:rsidRPr="00F85EE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sz w:val="16"/>
                <w:szCs w:val="16"/>
              </w:rPr>
            </w:pPr>
            <w:r w:rsidRPr="00F85EE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19213E" w:rsidRDefault="00000000" w:rsidP="001F15D8">
            <w:pPr>
              <w:overflowPunct/>
              <w:autoSpaceDE/>
              <w:autoSpaceDN/>
              <w:adjustRightInd/>
              <w:spacing w:after="0"/>
              <w:jc w:val="center"/>
              <w:textAlignment w:val="auto"/>
              <w:rPr>
                <w:rFonts w:ascii="Arial" w:hAnsi="Arial" w:cs="Arial"/>
                <w:sz w:val="16"/>
                <w:szCs w:val="16"/>
              </w:rPr>
            </w:pPr>
            <w:hyperlink r:id="rId19" w:history="1">
              <w:r w:rsidR="00DB7950" w:rsidRPr="0019213E">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sz w:val="16"/>
                <w:szCs w:val="16"/>
              </w:rPr>
            </w:pPr>
            <w:r w:rsidRPr="00F85EE5">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sz w:val="16"/>
                <w:szCs w:val="16"/>
              </w:rPr>
            </w:pPr>
            <w:r w:rsidRPr="00F85EE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sz w:val="16"/>
                <w:szCs w:val="16"/>
              </w:rPr>
            </w:pPr>
            <w:r w:rsidRPr="00F85EE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sz w:val="16"/>
                <w:szCs w:val="16"/>
              </w:rPr>
            </w:pPr>
            <w:r w:rsidRPr="00F85EE5">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sz w:val="16"/>
                <w:szCs w:val="16"/>
              </w:rPr>
            </w:pPr>
            <w:r w:rsidRPr="00F85EE5">
              <w:rPr>
                <w:sz w:val="16"/>
                <w:szCs w:val="16"/>
              </w:rPr>
              <w:t>18.0.</w:t>
            </w:r>
            <w:r w:rsidR="00DB7950" w:rsidRPr="00F85EE5">
              <w:rPr>
                <w:sz w:val="16"/>
                <w:szCs w:val="16"/>
              </w:rPr>
              <w:t>0</w:t>
            </w:r>
          </w:p>
        </w:tc>
      </w:tr>
      <w:tr w:rsidR="00564426"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F85EE5" w:rsidRDefault="00564426" w:rsidP="00564426">
            <w:pPr>
              <w:pStyle w:val="TAL"/>
              <w:rPr>
                <w:sz w:val="16"/>
                <w:szCs w:val="16"/>
              </w:rPr>
            </w:pPr>
            <w:r w:rsidRPr="00564426">
              <w:rPr>
                <w:rFonts w:eastAsia="Times New Roman"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564426"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F85EE5" w:rsidRDefault="00564426" w:rsidP="00564426">
            <w:pPr>
              <w:pStyle w:val="TAL"/>
              <w:rPr>
                <w:sz w:val="16"/>
                <w:szCs w:val="16"/>
              </w:rPr>
            </w:pPr>
            <w:r w:rsidRPr="00564426">
              <w:rPr>
                <w:rFonts w:eastAsia="Times New Roman"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F85EE5" w:rsidRDefault="00564426" w:rsidP="00564426">
            <w:pPr>
              <w:pStyle w:val="TAC"/>
              <w:rPr>
                <w:sz w:val="16"/>
                <w:szCs w:val="16"/>
              </w:rPr>
            </w:pPr>
            <w:r w:rsidRPr="00564426">
              <w:rPr>
                <w:rFonts w:eastAsia="Times New Roman" w:cs="Arial"/>
                <w:sz w:val="16"/>
                <w:szCs w:val="16"/>
                <w:lang w:eastAsia="ko-KR"/>
              </w:rPr>
              <w:t>18.1.0</w:t>
            </w:r>
          </w:p>
        </w:tc>
      </w:tr>
    </w:tbl>
    <w:p w14:paraId="7A77814A" w14:textId="77777777" w:rsidR="00564426" w:rsidRDefault="00564426"/>
    <w:sectPr w:rsidR="00564426"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57FC" w14:textId="77777777" w:rsidR="00FD106F" w:rsidRDefault="00FD106F">
      <w:r>
        <w:separator/>
      </w:r>
    </w:p>
  </w:endnote>
  <w:endnote w:type="continuationSeparator" w:id="0">
    <w:p w14:paraId="6BE6BF43" w14:textId="77777777" w:rsidR="00FD106F" w:rsidRDefault="00FD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9F5D" w14:textId="77777777" w:rsidR="00FD106F" w:rsidRDefault="00FD106F">
      <w:r>
        <w:separator/>
      </w:r>
    </w:p>
  </w:footnote>
  <w:footnote w:type="continuationSeparator" w:id="0">
    <w:p w14:paraId="78552841" w14:textId="77777777" w:rsidR="00FD106F" w:rsidRDefault="00FD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380A8007"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944">
      <w:rPr>
        <w:rFonts w:ascii="Arial" w:hAnsi="Arial" w:cs="Arial"/>
        <w:b/>
        <w:noProof/>
        <w:sz w:val="18"/>
        <w:szCs w:val="18"/>
      </w:rPr>
      <w:t>3GPP TS 24.546 V18.1.0 (2025-03)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3F7DB59C"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944">
      <w:rPr>
        <w:rFonts w:ascii="Arial" w:hAnsi="Arial" w:cs="Arial"/>
        <w:b/>
        <w:noProof/>
        <w:sz w:val="18"/>
        <w:szCs w:val="18"/>
      </w:rPr>
      <w:t>Release 18</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3E70"/>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3BE8"/>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920DB"/>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C0208"/>
    <w:rsid w:val="005D1789"/>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E60DA"/>
    <w:rsid w:val="006F0705"/>
    <w:rsid w:val="006F0AFD"/>
    <w:rsid w:val="006F5CC0"/>
    <w:rsid w:val="00701116"/>
    <w:rsid w:val="00704D27"/>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0D"/>
    <w:rsid w:val="00C2372B"/>
    <w:rsid w:val="00C3210C"/>
    <w:rsid w:val="00C33079"/>
    <w:rsid w:val="00C43F13"/>
    <w:rsid w:val="00C45231"/>
    <w:rsid w:val="00C47402"/>
    <w:rsid w:val="00C704FE"/>
    <w:rsid w:val="00C72833"/>
    <w:rsid w:val="00C80F1D"/>
    <w:rsid w:val="00C828DA"/>
    <w:rsid w:val="00C91D05"/>
    <w:rsid w:val="00C93F40"/>
    <w:rsid w:val="00CA3D0C"/>
    <w:rsid w:val="00CB4890"/>
    <w:rsid w:val="00CB6BC3"/>
    <w:rsid w:val="00CB6F48"/>
    <w:rsid w:val="00CC6829"/>
    <w:rsid w:val="00CF1342"/>
    <w:rsid w:val="00D01397"/>
    <w:rsid w:val="00D06FD8"/>
    <w:rsid w:val="00D27E1E"/>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
    <w:basedOn w:val="NO"/>
    <w:link w:val="EditorsNoteChar"/>
    <w:qFormat/>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 w:type="character" w:customStyle="1" w:styleId="EditorsNoteChar">
    <w:name w:val="Editor's Note Char"/>
    <w:aliases w:val="EN Char"/>
    <w:link w:val="EditorsNote"/>
    <w:locked/>
    <w:rsid w:val="0056442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18281</Words>
  <Characters>104203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KK_MCC</cp:lastModifiedBy>
  <cp:revision>50</cp:revision>
  <cp:lastPrinted>2019-02-25T14:05:00Z</cp:lastPrinted>
  <dcterms:created xsi:type="dcterms:W3CDTF">2023-04-02T13:03:00Z</dcterms:created>
  <dcterms:modified xsi:type="dcterms:W3CDTF">2025-03-20T19:14:00Z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