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85C1A" w14:textId="77777777" w:rsidR="00252D85" w:rsidRDefault="00252D85" w:rsidP="00252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R5s250473</w:t>
      </w:r>
      <w:r>
        <w:rPr>
          <w:b/>
          <w:i/>
          <w:noProof/>
          <w:sz w:val="28"/>
        </w:rPr>
        <w:fldChar w:fldCharType="end"/>
      </w:r>
    </w:p>
    <w:p w14:paraId="2B12400B" w14:textId="77777777" w:rsidR="00252D85" w:rsidRDefault="00252D85" w:rsidP="00252D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2D85" w14:paraId="1BB501E8" w14:textId="77777777" w:rsidTr="00801C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F9D5D" w14:textId="77777777" w:rsidR="00252D85" w:rsidRDefault="00252D85" w:rsidP="00801C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252D85" w14:paraId="2B42CD40" w14:textId="77777777" w:rsidTr="00801C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16E458" w14:textId="77777777" w:rsidR="00252D85" w:rsidRDefault="00252D85" w:rsidP="00801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2D85" w14:paraId="00BE1D92" w14:textId="77777777" w:rsidTr="00801C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C8DC74" w14:textId="77777777" w:rsidR="00252D85" w:rsidRDefault="00252D85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D85" w14:paraId="05FB7FF6" w14:textId="77777777" w:rsidTr="00801CC5">
        <w:tc>
          <w:tcPr>
            <w:tcW w:w="142" w:type="dxa"/>
            <w:tcBorders>
              <w:left w:val="single" w:sz="4" w:space="0" w:color="auto"/>
            </w:tcBorders>
          </w:tcPr>
          <w:p w14:paraId="18810BD6" w14:textId="77777777" w:rsidR="00252D85" w:rsidRDefault="00252D85" w:rsidP="00801C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AFC126" w14:textId="77777777" w:rsidR="00252D85" w:rsidRPr="00410371" w:rsidRDefault="00252D85" w:rsidP="00801C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919AD2" w14:textId="77777777" w:rsidR="00252D85" w:rsidRDefault="00252D85" w:rsidP="00801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ED3B7A" w14:textId="77777777" w:rsidR="00252D85" w:rsidRPr="00410371" w:rsidRDefault="00252D85" w:rsidP="00801CC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0F768F" w14:textId="77777777" w:rsidR="00252D85" w:rsidRDefault="00252D85" w:rsidP="00801C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443179" w14:textId="77777777" w:rsidR="00252D85" w:rsidRPr="00410371" w:rsidRDefault="00252D85" w:rsidP="00801C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92AF3E1" w14:textId="77777777" w:rsidR="00252D85" w:rsidRDefault="00252D85" w:rsidP="00801C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DAE192" w14:textId="77777777" w:rsidR="00252D85" w:rsidRPr="00410371" w:rsidRDefault="00252D85" w:rsidP="00801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0C67EB" w14:textId="77777777" w:rsidR="00252D85" w:rsidRDefault="00252D85" w:rsidP="00801CC5">
            <w:pPr>
              <w:pStyle w:val="CRCoverPage"/>
              <w:spacing w:after="0"/>
              <w:rPr>
                <w:noProof/>
              </w:rPr>
            </w:pPr>
          </w:p>
        </w:tc>
      </w:tr>
      <w:tr w:rsidR="00252D85" w14:paraId="77079FCD" w14:textId="77777777" w:rsidTr="00801C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8AED3" w14:textId="77777777" w:rsidR="00252D85" w:rsidRDefault="00252D85" w:rsidP="00801CC5">
            <w:pPr>
              <w:pStyle w:val="CRCoverPage"/>
              <w:spacing w:after="0"/>
              <w:rPr>
                <w:noProof/>
              </w:rPr>
            </w:pPr>
          </w:p>
        </w:tc>
      </w:tr>
      <w:tr w:rsidR="00252D85" w14:paraId="2EC88163" w14:textId="77777777" w:rsidTr="00801C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8A82CA" w14:textId="77777777" w:rsidR="00252D85" w:rsidRPr="00F25D98" w:rsidRDefault="00252D85" w:rsidP="00801C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2D85" w14:paraId="0CF944E6" w14:textId="77777777" w:rsidTr="00801CC5">
        <w:tc>
          <w:tcPr>
            <w:tcW w:w="9641" w:type="dxa"/>
            <w:gridSpan w:val="9"/>
          </w:tcPr>
          <w:p w14:paraId="5D186C22" w14:textId="77777777" w:rsidR="00252D85" w:rsidRDefault="00252D85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D4D849" w14:textId="77777777" w:rsidR="00252D85" w:rsidRDefault="00252D85" w:rsidP="00252D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2D85" w14:paraId="2469BF7D" w14:textId="77777777" w:rsidTr="00801CC5">
        <w:tc>
          <w:tcPr>
            <w:tcW w:w="2835" w:type="dxa"/>
          </w:tcPr>
          <w:p w14:paraId="6D7A5337" w14:textId="77777777" w:rsidR="00252D85" w:rsidRDefault="00252D85" w:rsidP="00801C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D75800" w14:textId="77777777" w:rsidR="00252D85" w:rsidRDefault="00252D85" w:rsidP="00801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57A495" w14:textId="77777777" w:rsidR="00252D85" w:rsidRDefault="00252D85" w:rsidP="00801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51C4E3" w14:textId="77777777" w:rsidR="00252D85" w:rsidRDefault="00252D85" w:rsidP="00801C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B33BA" w14:textId="77777777" w:rsidR="00252D85" w:rsidRDefault="00252D85" w:rsidP="00801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FC1255" w14:textId="77777777" w:rsidR="00252D85" w:rsidRDefault="00252D85" w:rsidP="00801C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7FD5A" w14:textId="77777777" w:rsidR="00252D85" w:rsidRDefault="00252D85" w:rsidP="00801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9F418F" w14:textId="77777777" w:rsidR="00252D85" w:rsidRDefault="00252D85" w:rsidP="00801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A2D8F4" w14:textId="77777777" w:rsidR="00252D85" w:rsidRDefault="00252D85" w:rsidP="00801C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E3F6C1" w14:textId="77777777" w:rsidR="00252D85" w:rsidRDefault="00252D85" w:rsidP="00252D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2D85" w14:paraId="30597150" w14:textId="77777777" w:rsidTr="00801CC5">
        <w:tc>
          <w:tcPr>
            <w:tcW w:w="9640" w:type="dxa"/>
            <w:gridSpan w:val="11"/>
          </w:tcPr>
          <w:p w14:paraId="4F7E0382" w14:textId="77777777" w:rsidR="00252D85" w:rsidRDefault="00252D85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D85" w14:paraId="693A8E33" w14:textId="77777777" w:rsidTr="00801C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CD0CB" w14:textId="77777777" w:rsidR="00252D85" w:rsidRDefault="00252D85" w:rsidP="00801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2E791" w14:textId="77777777" w:rsidR="00252D85" w:rsidRDefault="00252D85" w:rsidP="00801C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f_NR5GC_EmergencyCallRelease</w:t>
            </w:r>
            <w:r>
              <w:fldChar w:fldCharType="end"/>
            </w:r>
          </w:p>
        </w:tc>
      </w:tr>
      <w:tr w:rsidR="00252D85" w14:paraId="5670AACF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066E235B" w14:textId="77777777" w:rsidR="00252D85" w:rsidRDefault="00252D85" w:rsidP="00801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4F11F4" w14:textId="77777777" w:rsidR="00252D85" w:rsidRDefault="00252D85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D85" w14:paraId="6E021D50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3B55B9FD" w14:textId="77777777" w:rsidR="00252D85" w:rsidRDefault="00252D85" w:rsidP="00801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CD033D" w14:textId="77777777" w:rsidR="00252D85" w:rsidRDefault="00252D85" w:rsidP="00801C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52D85" w14:paraId="59B94AFA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622B8451" w14:textId="77777777" w:rsidR="00252D85" w:rsidRDefault="00252D85" w:rsidP="00801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7FF3D0" w14:textId="77777777" w:rsidR="00252D85" w:rsidRDefault="00252D85" w:rsidP="00801C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52D85" w14:paraId="68B73DC2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347E3F8C" w14:textId="77777777" w:rsidR="00252D85" w:rsidRDefault="00252D85" w:rsidP="00801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8B8D2" w14:textId="77777777" w:rsidR="00252D85" w:rsidRDefault="00252D85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D85" w14:paraId="5E529DEF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58C923C7" w14:textId="77777777" w:rsidR="00252D85" w:rsidRDefault="00252D85" w:rsidP="00801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E5D23" w14:textId="77777777" w:rsidR="00252D85" w:rsidRDefault="00252D85" w:rsidP="00801C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FF7EB5F" w14:textId="77777777" w:rsidR="00252D85" w:rsidRDefault="00252D85" w:rsidP="00801C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0D6552" w14:textId="77777777" w:rsidR="00252D85" w:rsidRDefault="00252D85" w:rsidP="00801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4AB0A" w14:textId="77777777" w:rsidR="00252D85" w:rsidRDefault="00252D85" w:rsidP="00801C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252D85" w14:paraId="138DAC33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2281CB0B" w14:textId="77777777" w:rsidR="00252D85" w:rsidRDefault="00252D85" w:rsidP="00801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572A14" w14:textId="77777777" w:rsidR="00252D85" w:rsidRDefault="00252D85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F62D3C" w14:textId="77777777" w:rsidR="00252D85" w:rsidRDefault="00252D85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324D2E" w14:textId="77777777" w:rsidR="00252D85" w:rsidRDefault="00252D85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7DD9D" w14:textId="77777777" w:rsidR="00252D85" w:rsidRDefault="00252D85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D85" w14:paraId="5791E3E8" w14:textId="77777777" w:rsidTr="00801C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13E40A" w14:textId="77777777" w:rsidR="00252D85" w:rsidRDefault="00252D85" w:rsidP="00801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20205C" w14:textId="77777777" w:rsidR="00252D85" w:rsidRDefault="00252D85" w:rsidP="00801C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864343" w14:textId="77777777" w:rsidR="00252D85" w:rsidRDefault="00252D85" w:rsidP="00801C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CF3304" w14:textId="77777777" w:rsidR="00252D85" w:rsidRDefault="00252D85" w:rsidP="00801C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4D37B" w14:textId="77777777" w:rsidR="00252D85" w:rsidRDefault="00252D85" w:rsidP="00801C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52D85" w14:paraId="18869990" w14:textId="77777777" w:rsidTr="00801C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E12D66" w14:textId="77777777" w:rsidR="00252D85" w:rsidRDefault="00252D85" w:rsidP="00801C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976E08" w14:textId="77777777" w:rsidR="00252D85" w:rsidRDefault="00252D85" w:rsidP="00801C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6509CA" w14:textId="77777777" w:rsidR="00252D85" w:rsidRDefault="00252D85" w:rsidP="00801C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355EE8" w14:textId="77777777" w:rsidR="00252D85" w:rsidRPr="007C2097" w:rsidRDefault="00252D85" w:rsidP="00801C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52D85" w14:paraId="6242551C" w14:textId="77777777" w:rsidTr="00801CC5">
        <w:tc>
          <w:tcPr>
            <w:tcW w:w="1843" w:type="dxa"/>
          </w:tcPr>
          <w:p w14:paraId="7EBDF463" w14:textId="77777777" w:rsidR="00252D85" w:rsidRDefault="00252D85" w:rsidP="00801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557A51" w14:textId="77777777" w:rsidR="00252D85" w:rsidRDefault="00252D85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D85" w14:paraId="15B257BF" w14:textId="77777777" w:rsidTr="00801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C7EB4A" w14:textId="77777777" w:rsidR="00252D85" w:rsidRDefault="00252D85" w:rsidP="00252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B0041" w14:textId="77777777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  <w:r w:rsidRPr="00D46CF8">
              <w:rPr>
                <w:noProof/>
              </w:rPr>
              <w:t xml:space="preserve">In the current TTCN-3 implementation of testcase </w:t>
            </w:r>
            <w:r>
              <w:rPr>
                <w:noProof/>
              </w:rPr>
              <w:t xml:space="preserve">11.4.7, the function </w:t>
            </w:r>
            <w:r w:rsidRPr="00C85153">
              <w:rPr>
                <w:noProof/>
              </w:rPr>
              <w:t>fl_EmergencyCallAndRelease</w:t>
            </w:r>
            <w:r>
              <w:rPr>
                <w:noProof/>
              </w:rPr>
              <w:sym w:font="Wingdings" w:char="F0E0"/>
            </w:r>
            <w:r w:rsidRPr="00C85153">
              <w:rPr>
                <w:noProof/>
              </w:rPr>
              <w:t>f_NR5GC_EmergencyCallRelease</w:t>
            </w:r>
            <w:r>
              <w:rPr>
                <w:noProof/>
              </w:rPr>
              <w:t xml:space="preserve"> is called many times.</w:t>
            </w:r>
          </w:p>
          <w:p w14:paraId="2735A41E" w14:textId="77777777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E5D8F5" w14:textId="77777777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function </w:t>
            </w:r>
            <w:r w:rsidRPr="00C85153">
              <w:rPr>
                <w:noProof/>
              </w:rPr>
              <w:t>f_NR5GC_EmergencyCallRelease</w:t>
            </w:r>
            <w:r>
              <w:rPr>
                <w:noProof/>
              </w:rPr>
              <w:t xml:space="preserve"> is based on </w:t>
            </w:r>
            <w:r w:rsidRPr="00C85153">
              <w:rPr>
                <w:noProof/>
              </w:rPr>
              <w:t>38.508-1 table 4.9.12A</w:t>
            </w:r>
            <w:r>
              <w:rPr>
                <w:noProof/>
              </w:rPr>
              <w:t>.</w:t>
            </w:r>
          </w:p>
          <w:p w14:paraId="3FC10279" w14:textId="77777777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expected sequence in this Table, the MO release of voice call/5GS according to 34.229-5 Annex A.7 should be performed starting of timer of 5s.</w:t>
            </w:r>
          </w:p>
          <w:p w14:paraId="6A88C322" w14:textId="77777777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B2CDC4" w14:textId="77777777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TTCN starts this timer as soon as this function is entered. This is incorrect and needs to be addressed (Similar issue was fixed in R5s250335).</w:t>
            </w:r>
          </w:p>
          <w:p w14:paraId="358C8696" w14:textId="77777777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9A40BE" w14:textId="6B13ECAD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the testcases 11.4.7 and 11.48 when run manually take much longer than the existing guard timer value of 900s. This also needs to be accommodated.</w:t>
            </w:r>
          </w:p>
        </w:tc>
      </w:tr>
      <w:tr w:rsidR="00252D85" w14:paraId="0513CE20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CFFFE" w14:textId="77777777" w:rsidR="00252D85" w:rsidRDefault="00252D85" w:rsidP="00252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5B52A" w14:textId="77777777" w:rsidR="00252D85" w:rsidRDefault="00252D85" w:rsidP="00252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D85" w14:paraId="2E8B0134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74823" w14:textId="77777777" w:rsidR="00252D85" w:rsidRDefault="00252D85" w:rsidP="00252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6B8DEC" w14:textId="77777777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TTCN implementation of function </w:t>
            </w:r>
            <w:r w:rsidRPr="00C85153">
              <w:rPr>
                <w:noProof/>
              </w:rPr>
              <w:t>f_NR5GC_EmergencyCallRelease</w:t>
            </w:r>
            <w:r>
              <w:rPr>
                <w:noProof/>
              </w:rPr>
              <w:t>. Please see below.</w:t>
            </w:r>
          </w:p>
          <w:p w14:paraId="1730984A" w14:textId="77777777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F74E7D" w14:textId="3E4F049B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increased the guard timers for 11.4.7 and 11.4.8 to 900s.</w:t>
            </w:r>
          </w:p>
        </w:tc>
      </w:tr>
      <w:tr w:rsidR="00252D85" w14:paraId="72C59F42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A0208" w14:textId="77777777" w:rsidR="00252D85" w:rsidRDefault="00252D85" w:rsidP="00252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CB416" w14:textId="77777777" w:rsidR="00252D85" w:rsidRDefault="00252D85" w:rsidP="00252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D85" w14:paraId="1BD13884" w14:textId="77777777" w:rsidTr="00801C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7B9D24" w14:textId="77777777" w:rsidR="00252D85" w:rsidRDefault="00252D85" w:rsidP="00252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832C9" w14:textId="78709136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testcases</w:t>
            </w:r>
          </w:p>
        </w:tc>
      </w:tr>
      <w:tr w:rsidR="00252D85" w14:paraId="08F95480" w14:textId="77777777" w:rsidTr="00801CC5">
        <w:tc>
          <w:tcPr>
            <w:tcW w:w="2694" w:type="dxa"/>
            <w:gridSpan w:val="2"/>
          </w:tcPr>
          <w:p w14:paraId="4471DE38" w14:textId="77777777" w:rsidR="00252D85" w:rsidRDefault="00252D85" w:rsidP="00252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6E202" w14:textId="77777777" w:rsidR="00252D85" w:rsidRDefault="00252D85" w:rsidP="00252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D85" w14:paraId="2E4B1C5F" w14:textId="77777777" w:rsidTr="00801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2B69F2" w14:textId="77777777" w:rsidR="00252D85" w:rsidRDefault="00252D85" w:rsidP="00252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C52A2" w14:textId="117FBBD5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11.4.7.NR5GC, 11.4.8.NR5GC</w:t>
            </w:r>
          </w:p>
        </w:tc>
      </w:tr>
      <w:tr w:rsidR="00252D85" w14:paraId="6811A345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C2462" w14:textId="77777777" w:rsidR="00252D85" w:rsidRDefault="00252D85" w:rsidP="00252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C7C19" w14:textId="77777777" w:rsidR="00252D85" w:rsidRDefault="00252D85" w:rsidP="00252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D85" w14:paraId="565F5FE5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18641" w14:textId="77777777" w:rsidR="00252D85" w:rsidRDefault="00252D85" w:rsidP="00252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82C94" w14:textId="77777777" w:rsidR="00252D85" w:rsidRDefault="00252D85" w:rsidP="00252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2EFBF" w14:textId="77777777" w:rsidR="00252D85" w:rsidRDefault="00252D85" w:rsidP="00252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C46540" w14:textId="77777777" w:rsidR="00252D85" w:rsidRDefault="00252D85" w:rsidP="00252D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6D338B" w14:textId="77777777" w:rsidR="00252D85" w:rsidRDefault="00252D85" w:rsidP="00252D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D85" w14:paraId="1293B849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EAC89" w14:textId="77777777" w:rsidR="00252D85" w:rsidRDefault="00252D85" w:rsidP="00252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DBD2B" w14:textId="77777777" w:rsidR="00252D85" w:rsidRDefault="00252D85" w:rsidP="00252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ED358" w14:textId="4E464B1E" w:rsidR="00252D85" w:rsidRDefault="00252D85" w:rsidP="00252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E9DB4" w14:textId="77777777" w:rsidR="00252D85" w:rsidRDefault="00252D85" w:rsidP="00252D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4C7D8" w14:textId="685B7B67" w:rsidR="00252D85" w:rsidRDefault="00252D85" w:rsidP="00252D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D85" w14:paraId="7E113E0C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18416" w14:textId="77777777" w:rsidR="00252D85" w:rsidRDefault="00252D85" w:rsidP="00252D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52957" w14:textId="77777777" w:rsidR="00252D85" w:rsidRDefault="00252D85" w:rsidP="00252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FD747" w14:textId="79BC9F3A" w:rsidR="00252D85" w:rsidRDefault="00252D85" w:rsidP="00252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2B57A" w14:textId="77777777" w:rsidR="00252D85" w:rsidRDefault="00252D85" w:rsidP="00252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8FEBC" w14:textId="1899FC15" w:rsidR="00252D85" w:rsidRDefault="00252D85" w:rsidP="00252D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D85" w14:paraId="28DFC991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644B2" w14:textId="77777777" w:rsidR="00252D85" w:rsidRDefault="00252D85" w:rsidP="00252D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66810" w14:textId="77777777" w:rsidR="00252D85" w:rsidRDefault="00252D85" w:rsidP="00252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2E9FB" w14:textId="54357266" w:rsidR="00252D85" w:rsidRDefault="00252D85" w:rsidP="00252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67168D" w14:textId="77777777" w:rsidR="00252D85" w:rsidRDefault="00252D85" w:rsidP="00252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90D4B" w14:textId="6668670D" w:rsidR="00252D85" w:rsidRDefault="00252D85" w:rsidP="00252D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D85" w14:paraId="68503A63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498EB" w14:textId="77777777" w:rsidR="00252D85" w:rsidRDefault="00252D85" w:rsidP="00252D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B2FA8" w14:textId="77777777" w:rsidR="00252D85" w:rsidRDefault="00252D85" w:rsidP="00252D85">
            <w:pPr>
              <w:pStyle w:val="CRCoverPage"/>
              <w:spacing w:after="0"/>
              <w:rPr>
                <w:noProof/>
              </w:rPr>
            </w:pPr>
          </w:p>
        </w:tc>
      </w:tr>
      <w:tr w:rsidR="00252D85" w14:paraId="5220ECF5" w14:textId="77777777" w:rsidTr="00801C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DCD98E" w14:textId="77777777" w:rsidR="00252D85" w:rsidRDefault="00252D85" w:rsidP="00252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30482" w14:textId="77777777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D85" w:rsidRPr="008863B9" w14:paraId="1B4055D7" w14:textId="77777777" w:rsidTr="00801C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2F450D" w14:textId="77777777" w:rsidR="00252D85" w:rsidRPr="008863B9" w:rsidRDefault="00252D85" w:rsidP="00252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8D997" w14:textId="77777777" w:rsidR="00252D85" w:rsidRPr="008863B9" w:rsidRDefault="00252D85" w:rsidP="00252D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2D85" w14:paraId="32D98AB4" w14:textId="77777777" w:rsidTr="00801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9E6BC" w14:textId="77777777" w:rsidR="00252D85" w:rsidRDefault="00252D85" w:rsidP="00252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574AA" w14:textId="77777777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AAF96D" w14:textId="77777777" w:rsidR="00252D85" w:rsidRDefault="00252D85" w:rsidP="00252D85">
      <w:pPr>
        <w:pStyle w:val="CRCoverPage"/>
        <w:spacing w:after="0"/>
        <w:rPr>
          <w:noProof/>
          <w:sz w:val="8"/>
          <w:szCs w:val="8"/>
        </w:rPr>
      </w:pPr>
    </w:p>
    <w:p w14:paraId="36E02032" w14:textId="77777777" w:rsidR="00D46CF8" w:rsidRDefault="00D46CF8" w:rsidP="00D46CF8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1341731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2B396DC6" w14:textId="13F3C6AA" w:rsidR="004F31F7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F31F7" w:rsidRPr="00DD76F9">
        <w:rPr>
          <w:rFonts w:ascii="Arial" w:hAnsi="Arial" w:cs="Arial"/>
          <w:iCs/>
          <w:noProof/>
        </w:rPr>
        <w:t>Table of Contents</w:t>
      </w:r>
      <w:r w:rsidR="004F31F7">
        <w:rPr>
          <w:noProof/>
        </w:rPr>
        <w:tab/>
      </w:r>
      <w:r w:rsidR="004F31F7">
        <w:rPr>
          <w:noProof/>
        </w:rPr>
        <w:fldChar w:fldCharType="begin"/>
      </w:r>
      <w:r w:rsidR="004F31F7">
        <w:rPr>
          <w:noProof/>
        </w:rPr>
        <w:instrText xml:space="preserve"> PAGEREF _Toc213417310 \h </w:instrText>
      </w:r>
      <w:r w:rsidR="004F31F7">
        <w:rPr>
          <w:noProof/>
        </w:rPr>
      </w:r>
      <w:r w:rsidR="004F31F7">
        <w:rPr>
          <w:noProof/>
        </w:rPr>
        <w:fldChar w:fldCharType="separate"/>
      </w:r>
      <w:r w:rsidR="004F31F7">
        <w:rPr>
          <w:noProof/>
        </w:rPr>
        <w:t>3</w:t>
      </w:r>
      <w:r w:rsidR="004F31F7">
        <w:rPr>
          <w:noProof/>
        </w:rPr>
        <w:fldChar w:fldCharType="end"/>
      </w:r>
    </w:p>
    <w:p w14:paraId="5535218A" w14:textId="00FCF58D" w:rsidR="004F31F7" w:rsidRDefault="004F31F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D76F9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D76F9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_Toc213417311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2549873" w14:textId="4BF741C3" w:rsidR="004F31F7" w:rsidRDefault="004F31F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D76F9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D76F9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_Toc213417312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2697481" w14:textId="6AAB5246" w:rsidR="004F31F7" w:rsidRDefault="004F31F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D76F9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D76F9">
        <w:rPr>
          <w:rFonts w:cs="Arial"/>
          <w:b/>
          <w:bCs/>
          <w:noProof/>
          <w:color w:val="000000"/>
          <w:lang w:val="en-US" w:eastAsia="en-GB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_Toc213417313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2A7551A" w14:textId="5723DC39" w:rsidR="004F31F7" w:rsidRDefault="004F31F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D76F9">
        <w:rPr>
          <w:rFonts w:cs="Arial"/>
          <w:b/>
          <w:noProof/>
          <w:lang w:eastAsia="en-GB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D76F9">
        <w:rPr>
          <w:rFonts w:cs="Arial"/>
          <w:b/>
          <w:bCs/>
          <w:noProof/>
          <w:color w:val="000000"/>
          <w:lang w:val="en-US" w:eastAsia="en-GB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_Toc213417314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87890ED" w14:textId="2A3B5B0A" w:rsidR="004F31F7" w:rsidRDefault="004F31F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D76F9">
        <w:rPr>
          <w:rFonts w:cs="Arial"/>
          <w:b/>
          <w:noProof/>
          <w:lang w:eastAsia="en-GB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D76F9">
        <w:rPr>
          <w:rFonts w:cs="Arial"/>
          <w:b/>
          <w:bCs/>
          <w:noProof/>
          <w:color w:val="000000"/>
          <w:lang w:val="en-US" w:eastAsia="en-GB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_Toc213417315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02138F3" w14:textId="045C9CB5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13417311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5D48F50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B430EF" w:rsidRPr="00EB31B7">
        <w:rPr>
          <w:lang w:val="en-US"/>
        </w:rPr>
        <w:t>iwd-TTCN3-B2024-06_D2</w:t>
      </w:r>
      <w:r w:rsidR="00A00F35">
        <w:rPr>
          <w:rFonts w:hint="eastAsia"/>
          <w:lang w:val="en-US" w:eastAsia="zh-CN"/>
        </w:rPr>
        <w:t>5</w:t>
      </w:r>
      <w:r w:rsidR="00B430EF" w:rsidRPr="00EB31B7">
        <w:rPr>
          <w:lang w:val="en-US"/>
        </w:rPr>
        <w:t>wk</w:t>
      </w:r>
      <w:r w:rsidR="007023C2">
        <w:rPr>
          <w:lang w:val="en-US" w:eastAsia="zh-CN"/>
        </w:rPr>
        <w:t>38</w:t>
      </w:r>
      <w:r w:rsidR="00B430EF">
        <w:rPr>
          <w:lang w:val="en-US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23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13417312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522A169" w14:textId="2AAE9BBC" w:rsidR="00A825A4" w:rsidRPr="003D65E8" w:rsidRDefault="00A825A4" w:rsidP="00A825A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78083187"/>
      <w:bookmarkStart w:id="8" w:name="_Toc325725665"/>
      <w:bookmarkStart w:id="9" w:name="_Toc122434493"/>
      <w:bookmarkStart w:id="10" w:name="_Toc295288970"/>
      <w:bookmarkStart w:id="11" w:name="_Toc213417313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C72BAB">
        <w:rPr>
          <w:rFonts w:cs="Arial"/>
          <w:b/>
          <w:bCs/>
          <w:color w:val="000000"/>
          <w:lang w:val="en-US" w:eastAsia="en-GB"/>
        </w:rPr>
        <w:t>1</w:t>
      </w:r>
      <w:bookmarkEnd w:id="7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8"/>
          <w:bookmarkEnd w:id="9"/>
          <w:bookmarkEnd w:id="10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6D3DE4BF" w:rsidR="00273EC8" w:rsidRPr="00887EBC" w:rsidRDefault="003257A5" w:rsidP="00A87D86">
            <w:pPr>
              <w:spacing w:after="0"/>
              <w:rPr>
                <w:rFonts w:ascii="Arial" w:eastAsia="Microsoft YaHei" w:hAnsi="Arial" w:cs="Arial"/>
              </w:rPr>
            </w:pPr>
            <w:r w:rsidRPr="00887EBC">
              <w:rPr>
                <w:rFonts w:ascii="Arial" w:hAnsi="Arial" w:cs="Arial"/>
                <w:lang w:eastAsia="zh-CN"/>
              </w:rPr>
              <w:t>f_NR5GC_EmergencyCallRelease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F4047B" w14:textId="77777777" w:rsidR="003257A5" w:rsidRPr="00887EBC" w:rsidRDefault="003257A5" w:rsidP="003257A5">
            <w:pPr>
              <w:pStyle w:val="CRCoverPage"/>
              <w:spacing w:after="0"/>
              <w:rPr>
                <w:noProof/>
              </w:rPr>
            </w:pPr>
            <w:r w:rsidRPr="00887EBC">
              <w:rPr>
                <w:noProof/>
              </w:rPr>
              <w:t>In the current TTCN-3 implementation of testcase 11.4.7, the function fl_EmergencyCallAndRelease</w:t>
            </w:r>
            <w:r w:rsidRPr="00887EBC">
              <w:rPr>
                <w:noProof/>
              </w:rPr>
              <w:sym w:font="Wingdings" w:char="F0E0"/>
            </w:r>
            <w:r w:rsidRPr="00887EBC">
              <w:rPr>
                <w:noProof/>
              </w:rPr>
              <w:t>f_NR5GC_EmergencyCallRelease is called many times.</w:t>
            </w:r>
          </w:p>
          <w:p w14:paraId="1C5CA599" w14:textId="77777777" w:rsidR="003257A5" w:rsidRPr="00887EBC" w:rsidRDefault="003257A5" w:rsidP="003257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4999ED" w14:textId="77777777" w:rsidR="003257A5" w:rsidRPr="00887EBC" w:rsidRDefault="003257A5" w:rsidP="003257A5">
            <w:pPr>
              <w:pStyle w:val="CRCoverPage"/>
              <w:spacing w:after="0"/>
              <w:rPr>
                <w:noProof/>
              </w:rPr>
            </w:pPr>
            <w:r w:rsidRPr="00887EBC">
              <w:rPr>
                <w:noProof/>
              </w:rPr>
              <w:t>The function f_NR5GC_EmergencyCallRelease is based on 38.508-1 table 4.9.12A.</w:t>
            </w:r>
          </w:p>
          <w:p w14:paraId="07A2ED8C" w14:textId="77777777" w:rsidR="003257A5" w:rsidRPr="00887EBC" w:rsidRDefault="003257A5" w:rsidP="003257A5">
            <w:pPr>
              <w:pStyle w:val="CRCoverPage"/>
              <w:spacing w:after="0"/>
              <w:rPr>
                <w:noProof/>
              </w:rPr>
            </w:pPr>
            <w:r w:rsidRPr="00887EBC">
              <w:rPr>
                <w:noProof/>
              </w:rPr>
              <w:t>As per the expected sequence in this Table, the MO release of voice call/5GS according to 34.229-5 Annex A.7 should be performed starting of timer of 5s.</w:t>
            </w:r>
          </w:p>
          <w:p w14:paraId="107FBC2D" w14:textId="77777777" w:rsidR="003257A5" w:rsidRPr="00887EBC" w:rsidRDefault="003257A5" w:rsidP="003257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62B330" w14:textId="77777777" w:rsidR="003257A5" w:rsidRPr="00887EBC" w:rsidRDefault="003257A5" w:rsidP="003257A5">
            <w:pPr>
              <w:pStyle w:val="CRCoverPage"/>
              <w:spacing w:after="0"/>
              <w:rPr>
                <w:noProof/>
              </w:rPr>
            </w:pPr>
            <w:r w:rsidRPr="00887EBC">
              <w:rPr>
                <w:noProof/>
              </w:rPr>
              <w:t>The current TTCN starts this timer as soon as this function is entered. This is incorrect and needs to be addressed (Similar issue was fixed in R5s250335).</w:t>
            </w:r>
          </w:p>
          <w:p w14:paraId="3A48DE08" w14:textId="1CE8FB0E" w:rsidR="00611669" w:rsidRPr="00887EBC" w:rsidRDefault="00611669" w:rsidP="00D46CF8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A6FE690" w14:textId="77777777" w:rsidR="003257A5" w:rsidRPr="00887EBC" w:rsidRDefault="003257A5" w:rsidP="003257A5">
            <w:pPr>
              <w:pStyle w:val="CRCoverPage"/>
              <w:spacing w:after="0"/>
              <w:rPr>
                <w:noProof/>
              </w:rPr>
            </w:pPr>
            <w:r w:rsidRPr="00887EBC">
              <w:rPr>
                <w:noProof/>
              </w:rPr>
              <w:t>Updated the TTCN implementation of function f_NR5GC_EmergencyCallRelease. Please see below.</w:t>
            </w:r>
          </w:p>
          <w:p w14:paraId="1E9F1675" w14:textId="6D82B53D" w:rsidR="007E26D6" w:rsidRPr="00887EBC" w:rsidRDefault="007E26D6" w:rsidP="00E12D76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61BA99F6" w:rsidR="00DE4E0A" w:rsidRPr="00887EBC" w:rsidRDefault="003257A5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887EBC">
              <w:rPr>
                <w:rFonts w:ascii="Arial" w:hAnsi="Arial" w:cs="Arial"/>
                <w:lang w:eastAsia="zh-CN"/>
              </w:rPr>
              <w:t>Emergency_NR5GC.ttcn</w:t>
            </w:r>
          </w:p>
        </w:tc>
      </w:tr>
      <w:tr w:rsidR="003257A5" w:rsidRPr="00E12CDE" w14:paraId="75231372" w14:textId="77777777" w:rsidTr="00A03A20">
        <w:tc>
          <w:tcPr>
            <w:tcW w:w="1985" w:type="dxa"/>
          </w:tcPr>
          <w:p w14:paraId="6A1ACD5C" w14:textId="63FDF988" w:rsidR="003257A5" w:rsidRPr="00E12CDE" w:rsidRDefault="003257A5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 TF160 comment</w:t>
            </w:r>
          </w:p>
        </w:tc>
        <w:tc>
          <w:tcPr>
            <w:tcW w:w="7654" w:type="dxa"/>
          </w:tcPr>
          <w:p w14:paraId="2145282D" w14:textId="77777777" w:rsidR="003257A5" w:rsidRDefault="003257A5" w:rsidP="00DE4E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63CE2B3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f_NR5GC_EmergencyCallRelease(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NR_CellId_Type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775BDC2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p_MOTriggerRequired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true, // set to false if MT or if UT command already sent</w:t>
            </w:r>
          </w:p>
          <w:p w14:paraId="1A1AA156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:= true,  // set to false in IPCAN as IMS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msgs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will have already been sent before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f_IMS_CC_ReleaseConnection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is called</w:t>
            </w:r>
          </w:p>
          <w:p w14:paraId="0AAC24C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EmergencyCallRelease_PDUSession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p_Release_Keep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Release_PDUSession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 runs on NR5GC_PTC //  set to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Keep_PDUSession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if you only want to modify the emergency PDU session to remove the voice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Qos</w:t>
            </w:r>
            <w:proofErr w:type="spellEnd"/>
          </w:p>
          <w:p w14:paraId="090CAE0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</w:t>
            </w:r>
          </w:p>
          <w:p w14:paraId="467D2F6A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NR_SRB_COMMON_IND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B90CC6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(omit)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GSM_MobilityInfo_Type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f_Get_PDUSessionForDNNType(f_NR5GC_MobileInfo_GetSessionInfoList(),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Emergency_PDN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 @sic R5s210363 sic@</w:t>
            </w:r>
          </w:p>
          <w:p w14:paraId="0CFF400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GSM_MobilityInfo_Type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valueof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 Must be there as previously established it</w:t>
            </w:r>
          </w:p>
          <w:p w14:paraId="3748ED0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O1_Type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v_PDUSession.SessionId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03B9986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PDN_Index_Type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v_PdnIndex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v_PDUSession.PdnIndex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@sic R5s220829 sic@</w:t>
            </w:r>
          </w:p>
          <w:p w14:paraId="021995F9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2A9B150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timer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t_Wait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5.0;</w:t>
            </w:r>
          </w:p>
          <w:p w14:paraId="1A8351EB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3AEA65B6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p_MOTriggerRequired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// @sic R5s220531 sic@</w:t>
            </w:r>
          </w:p>
          <w:p w14:paraId="4D4CB994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f_IMS_IPCAN_SendCoOrdMsg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(IMS[tsc_Index_IMS2],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cms_IMS_IPCAN_Trigger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("Trigger MO Call Release")); // @sic R5s220039, R5-225362 sic@</w:t>
            </w:r>
          </w:p>
          <w:p w14:paraId="1378410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0763705B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Step 3A1</w:t>
            </w:r>
          </w:p>
          <w:p w14:paraId="0CD9F920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t_Wait.start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2136FE9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alt {         // @sic R5-216829 sic@</w:t>
            </w:r>
          </w:p>
          <w:p w14:paraId="55D1C903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[]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car_NR_SRB_NasPdu_IND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tsc_NR_RbId_SRB2, cr_NG_NAS_IndWithPiggybacking(tsc_SHT_IntegrityProtected_Ciphered))) -&gt; value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// @sic R5s211524 sic@</w:t>
            </w:r>
          </w:p>
          <w:p w14:paraId="6C194FFA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{ // Step 3Ba1</w:t>
            </w:r>
          </w:p>
          <w:p w14:paraId="221E2C7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t_Wait.stop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Step 3Ba2</w:t>
            </w:r>
          </w:p>
          <w:p w14:paraId="7A9DD59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if (not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f_Check_NG_PDUSessionReleaseReq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f_NR5GC_MobileInfo_GetSessionInfoList(),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v_ReceivedAsp.Signalling.Nas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[0].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Pdu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 {</w:t>
            </w:r>
          </w:p>
          <w:p w14:paraId="14179FFB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f_NR_SetVerdictFailOrInconc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"PDU Session Release Request failed");</w:t>
            </w:r>
          </w:p>
          <w:p w14:paraId="6961148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4C5E8A84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if 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// @sic R5s220789 sic@</w:t>
            </w:r>
          </w:p>
          <w:p w14:paraId="61F4B840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// Even though NAS PDU Release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Req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is received, IMS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Msgs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might not have been processed</w:t>
            </w:r>
          </w:p>
          <w:p w14:paraId="044D685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IMS[tsc_Index_IMS2].receive(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cmr_IMS_IPCAN_Trigger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("IMS Call Release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Msgs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Sent"));  // @sic R5s220039, R5-225362 sic@ sic@</w:t>
            </w:r>
          </w:p>
          <w:p w14:paraId="28A8731A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61546756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// Step 3Ba3</w:t>
            </w:r>
          </w:p>
          <w:p w14:paraId="7E0D4599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f_NR5GC_PDUSessionRelease 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5E340C5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0DCA7F49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cs_GMM_GSM_Cause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(omit, '00100100'B));</w:t>
            </w:r>
          </w:p>
          <w:p w14:paraId="2C81DBE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// PDU session released, so finish function</w:t>
            </w:r>
          </w:p>
          <w:p w14:paraId="0CDDF23B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f_IP_RtpRtcpLoopback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(IP,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v_PdnIndex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tsc_IMS_MediaPort_M1, omit);  // @sic R5s210363, R5s220829 sic@</w:t>
            </w:r>
          </w:p>
          <w:p w14:paraId="39A27596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f_NR_PreliminaryPass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"Emergency Call Release");</w:t>
            </w:r>
          </w:p>
          <w:p w14:paraId="2885BF2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2E0315D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[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 IMS[tsc_Index_IMS2].receive(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cmr_IMS_IPCAN_Trigger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("IMS Call Release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Msgs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Sent"))  // @sic R5s220039, R5-225362 sic@ sic@</w:t>
            </w:r>
          </w:p>
          <w:p w14:paraId="47695DFA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{ // this may be received at anytime</w:t>
            </w:r>
          </w:p>
          <w:p w14:paraId="3047123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false;</w:t>
            </w:r>
          </w:p>
          <w:p w14:paraId="3193A6D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repeat;</w:t>
            </w:r>
          </w:p>
          <w:p w14:paraId="0875846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}</w:t>
            </w:r>
          </w:p>
          <w:p w14:paraId="1F64BFD4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[]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t_Wait.timeout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// @sic R5s220039 sic@</w:t>
            </w:r>
          </w:p>
          <w:p w14:paraId="771FF723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{ // Step 3Bb1</w:t>
            </w:r>
          </w:p>
          <w:p w14:paraId="2058F2BA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// Steps 3Bb2a1 - 3Bb2b3 are the same as MT procedure in 4.9.12B</w:t>
            </w:r>
          </w:p>
          <w:p w14:paraId="0F648A89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f_NR5GC_EmergencyCallReleaseMT 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p_Release_Keep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 @sic R5s210363, R5s220829, R5-225362 sic@</w:t>
            </w:r>
          </w:p>
          <w:p w14:paraId="1F236FC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}</w:t>
            </w:r>
          </w:p>
          <w:p w14:paraId="2D830B9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17617156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B72381C" w14:textId="1045A7EB" w:rsidR="00DE77BA" w:rsidRPr="007A0501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0AF9154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f_NR5GC_EmergencyCallRelease(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NR_CellId_Type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10B332E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p_MOTriggerRequired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true, // set to false if MT or if UT command already sent</w:t>
            </w:r>
          </w:p>
          <w:p w14:paraId="45B441B3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:= true,  // set to false in IPCAN as IMS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msgs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will have already been sent before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f_IMS_CC_ReleaseConnection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is called</w:t>
            </w:r>
          </w:p>
          <w:p w14:paraId="2F4946F2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EmergencyCallRelease_PDUSession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p_Release_Keep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Release_PDUSession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 runs on NR5GC_PTC //  set to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Keep_PDUSession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if you only want to modify the emergency PDU session to remove the voice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Qos</w:t>
            </w:r>
            <w:proofErr w:type="spellEnd"/>
          </w:p>
          <w:p w14:paraId="2933805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</w:t>
            </w:r>
          </w:p>
          <w:p w14:paraId="37D05072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NR_SRB_COMMON_IND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DAAE50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(omit)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GSM_MobilityInfo_Type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f_Get_PDUSessionForDNNType(f_NR5GC_MobileInfo_GetSessionInfoList(),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Emergency_PDN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 @sic R5s210363 sic@</w:t>
            </w:r>
          </w:p>
          <w:p w14:paraId="30211F8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GSM_MobilityInfo_Type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valueof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 Must be there as previously established it</w:t>
            </w:r>
          </w:p>
          <w:p w14:paraId="01C42E2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O1_Type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v_PDUSession.SessionId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E2C58E6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PDN_Index_Type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v_PdnIndex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v_PDUSession.PdnIndex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@sic R5s220829 sic@</w:t>
            </w:r>
          </w:p>
          <w:p w14:paraId="665B669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B7C9DE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var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boolean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v_ReceivedReleaseComplete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:= false; //WA#WI1462630 WA#11_4_7</w:t>
            </w:r>
          </w:p>
          <w:p w14:paraId="56C387D4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timer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t_Wait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5.0;</w:t>
            </w:r>
          </w:p>
          <w:p w14:paraId="263EBE16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00F2550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p_MOTriggerRequired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// @sic R5s220531 sic@</w:t>
            </w:r>
          </w:p>
          <w:p w14:paraId="7017474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f_IMS_IPCAN_SendCoOrdMsg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(IMS[tsc_Index_IMS2],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cms_IMS_IPCAN_Trigger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("Trigger MO Call Release")); // @sic R5s220039, R5-225362 sic@</w:t>
            </w:r>
          </w:p>
          <w:p w14:paraId="48173BA0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3E573D4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Step 3A1    </w:t>
            </w:r>
          </w:p>
          <w:p w14:paraId="33D6593B" w14:textId="7EB5B572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// </w:t>
            </w:r>
            <w:r w:rsidRPr="003257A5">
              <w:rPr>
                <w:rFonts w:ascii="Courier New" w:hAnsi="Courier New" w:cs="Courier New"/>
                <w:b/>
                <w:sz w:val="18"/>
                <w:szCs w:val="18"/>
                <w:highlight w:val="green"/>
                <w:lang w:eastAsia="zh-CN"/>
              </w:rPr>
              <w:t>COMMENTED OUT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t_Wait.start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; //WA#WI1462630 WA#11_4_7</w:t>
            </w:r>
          </w:p>
          <w:p w14:paraId="412A0C1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alt {         // @sic R5-216829 sic@</w:t>
            </w:r>
          </w:p>
          <w:p w14:paraId="051FB30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[]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car_NR_SRB_NasPdu_IND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tsc_NR_RbId_SRB2, cr_NG_NAS_IndWithPiggybacking(tsc_SHT_IntegrityProtected_Ciphered))) -&gt; value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// @sic R5s211524 sic@</w:t>
            </w:r>
          </w:p>
          <w:p w14:paraId="2C236B4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{ // Step 3Ba1</w:t>
            </w:r>
          </w:p>
          <w:p w14:paraId="65D87AC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t_Wait.stop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Step 3Ba2</w:t>
            </w:r>
          </w:p>
          <w:p w14:paraId="3CEB36A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if (not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f_Check_NG_PDUSessionReleaseReq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f_NR5GC_MobileInfo_GetSessionInfoList(),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v_ReceivedAsp.Signalling.Nas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[0].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Pdu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 {</w:t>
            </w:r>
          </w:p>
          <w:p w14:paraId="269B8E83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f_NR_SetVerdictFailOrInconc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"PDU Session Release Request failed");</w:t>
            </w:r>
          </w:p>
          <w:p w14:paraId="38B7112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6218FB26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if 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// @sic R5s220789 sic@</w:t>
            </w:r>
          </w:p>
          <w:p w14:paraId="7367CAA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// Even though NAS PDU Release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Req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is received, IMS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Msgs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might not have been processed</w:t>
            </w:r>
          </w:p>
          <w:p w14:paraId="6FD741E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IMS[tsc_Index_IMS2].receive(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cmr_IMS_IPCAN_Trigger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("IMS Call Release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Msgs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Sent"));  // @sic R5s220039, R5-225362 sic@ sic@</w:t>
            </w:r>
          </w:p>
          <w:p w14:paraId="30096E0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74CED449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// Step 3Ba3</w:t>
            </w:r>
          </w:p>
          <w:p w14:paraId="3DB2FB3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f_NR5GC_PDUSessionRelease 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165D43C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12FE035C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cs_GMM_GSM_Cause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(omit, '00100100'B));</w:t>
            </w:r>
          </w:p>
          <w:p w14:paraId="35D3A0A3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v_ReceivedReleaseComplete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:= true; //WA#WI1462630 WA#11_4_7</w:t>
            </w:r>
          </w:p>
          <w:p w14:paraId="12C65A3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// PDU session released, so finish function</w:t>
            </w:r>
          </w:p>
          <w:p w14:paraId="5E80CBD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f_IP_RtpRtcpLoopback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(IP,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v_PdnIndex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tsc_IMS_MediaPort_M1, omit);  // @sic R5s210363, R5s220829 sic@</w:t>
            </w:r>
          </w:p>
          <w:p w14:paraId="0E1A119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f_NR_PreliminaryPass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"Emergency Call Release");</w:t>
            </w:r>
          </w:p>
          <w:p w14:paraId="19209C34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1315370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[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 IMS[tsc_Index_IMS2].receive(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cmr_IMS_IPCAN_Trigger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("IMS Call Release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Msgs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Sent"))  // @sic R5s220039, R5-225362 sic@ sic@</w:t>
            </w:r>
          </w:p>
          <w:p w14:paraId="2FECF3F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{ // this may be received at anytime</w:t>
            </w:r>
          </w:p>
          <w:p w14:paraId="30581E34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v_IMSMsgsNotYetSent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false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;           </w:t>
            </w:r>
          </w:p>
          <w:p w14:paraId="3F8B71B4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val="de-DE" w:eastAsia="zh-CN"/>
              </w:rPr>
              <w:t>t_Wait.start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val="de-DE" w:eastAsia="zh-CN"/>
              </w:rPr>
              <w:t>; //WA#WI1462630 WA#11_4_7</w:t>
            </w:r>
          </w:p>
          <w:p w14:paraId="6395E4CC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     </w:t>
            </w: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repeat;</w:t>
            </w:r>
          </w:p>
          <w:p w14:paraId="0877613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}</w:t>
            </w:r>
          </w:p>
          <w:p w14:paraId="66D9658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[]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t_Wait.timeout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// @sic R5s220039 sic@</w:t>
            </w:r>
          </w:p>
          <w:p w14:paraId="3D18D11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{ // Step 3Bb1</w:t>
            </w:r>
          </w:p>
          <w:p w14:paraId="7C1B6D5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// Steps 3Bb2a1 - 3Bb2b3 are the same as MT procedure in 4.9.12B</w:t>
            </w:r>
          </w:p>
          <w:p w14:paraId="433FD0EB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</w:t>
            </w:r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if(not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v_ReceivedReleaseComplete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) { //WA#WI1462630 WA#11_4_7</w:t>
            </w:r>
          </w:p>
          <w:p w14:paraId="023EA782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       f_NR5GC_EmergencyCallReleaseMT 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p_NR_CellId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p_Release_Keep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);</w:t>
            </w: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// @sic R5s210363, R5s220829, R5-225362 sic@</w:t>
            </w:r>
          </w:p>
          <w:p w14:paraId="38ACDB6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}</w:t>
            </w:r>
          </w:p>
          <w:p w14:paraId="5A6ABD1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}</w:t>
            </w:r>
          </w:p>
          <w:p w14:paraId="4BE4F9B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2A4BC914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625C754" w14:textId="386DCC92" w:rsidR="00C72BAB" w:rsidRPr="007A0501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209ADC4A" w14:textId="77777777" w:rsidR="00CE06FC" w:rsidRDefault="00CE06FC" w:rsidP="000B59D2"/>
    <w:p w14:paraId="4003E49B" w14:textId="4D0DAF34" w:rsidR="0013682F" w:rsidRPr="003D65E8" w:rsidRDefault="0013682F" w:rsidP="0013682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2" w:name="_Toc213417314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>
        <w:rPr>
          <w:rFonts w:cs="Arial"/>
          <w:b/>
          <w:bCs/>
          <w:color w:val="000000"/>
          <w:lang w:val="en-US" w:eastAsia="en-GB"/>
        </w:rPr>
        <w:t>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3682F" w:rsidRPr="00E12CDE" w14:paraId="13D2780C" w14:textId="77777777" w:rsidTr="00801CC5">
        <w:trPr>
          <w:trHeight w:val="447"/>
        </w:trPr>
        <w:tc>
          <w:tcPr>
            <w:tcW w:w="1985" w:type="dxa"/>
          </w:tcPr>
          <w:p w14:paraId="7065D56A" w14:textId="77777777" w:rsidR="0013682F" w:rsidRPr="00E12CDE" w:rsidRDefault="0013682F" w:rsidP="00801C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DB92BD0" w14:textId="7078925C" w:rsidR="0013682F" w:rsidRPr="00C8551C" w:rsidRDefault="003257A5" w:rsidP="00801CC5">
            <w:pPr>
              <w:spacing w:after="0"/>
              <w:rPr>
                <w:rFonts w:ascii="Arial" w:eastAsia="Microsoft YaHei" w:hAnsi="Arial" w:cs="Arial"/>
              </w:rPr>
            </w:pPr>
            <w:r w:rsidRPr="00C8551C">
              <w:rPr>
                <w:rFonts w:ascii="Arial" w:eastAsia="Microsoft YaHei" w:hAnsi="Arial" w:cs="Arial"/>
              </w:rPr>
              <w:t>TC_11_4_7_NR5GC</w:t>
            </w:r>
          </w:p>
        </w:tc>
      </w:tr>
      <w:tr w:rsidR="0013682F" w:rsidRPr="00E12CDE" w14:paraId="0779FA46" w14:textId="77777777" w:rsidTr="00801CC5">
        <w:trPr>
          <w:trHeight w:val="452"/>
        </w:trPr>
        <w:tc>
          <w:tcPr>
            <w:tcW w:w="1985" w:type="dxa"/>
          </w:tcPr>
          <w:p w14:paraId="0C5421A7" w14:textId="77777777" w:rsidR="0013682F" w:rsidRPr="00E12CDE" w:rsidRDefault="0013682F" w:rsidP="00801C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E824ABD" w14:textId="3D117184" w:rsidR="0013682F" w:rsidRPr="00C8551C" w:rsidRDefault="003257A5" w:rsidP="00801CC5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 w:rsidRPr="00C8551C">
              <w:rPr>
                <w:noProof/>
              </w:rPr>
              <w:t>T</w:t>
            </w:r>
            <w:r w:rsidRPr="00C8551C">
              <w:rPr>
                <w:noProof/>
              </w:rPr>
              <w:t>he testcase 11.4.7 when run manually take much longer than the existing guard timer value of 900s. This needs to be accommodated.</w:t>
            </w:r>
          </w:p>
        </w:tc>
      </w:tr>
      <w:tr w:rsidR="0013682F" w:rsidRPr="00E12CDE" w14:paraId="4FE6ED6D" w14:textId="77777777" w:rsidTr="00801CC5">
        <w:tc>
          <w:tcPr>
            <w:tcW w:w="1985" w:type="dxa"/>
          </w:tcPr>
          <w:p w14:paraId="6D82F916" w14:textId="77777777" w:rsidR="0013682F" w:rsidRPr="00E12CDE" w:rsidRDefault="0013682F" w:rsidP="00801C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49AC0E5" w14:textId="1AD03522" w:rsidR="0013682F" w:rsidRPr="00C8551C" w:rsidRDefault="003257A5" w:rsidP="00801CC5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 w:rsidRPr="00C8551C">
              <w:rPr>
                <w:rFonts w:eastAsia="Microsoft YaHei" w:cs="Arial"/>
                <w:noProof/>
              </w:rPr>
              <w:t>Increased the guard timer to 1800s</w:t>
            </w:r>
          </w:p>
        </w:tc>
      </w:tr>
      <w:tr w:rsidR="0013682F" w:rsidRPr="00E12CDE" w14:paraId="4E70193F" w14:textId="77777777" w:rsidTr="00801CC5">
        <w:tc>
          <w:tcPr>
            <w:tcW w:w="1985" w:type="dxa"/>
          </w:tcPr>
          <w:p w14:paraId="692F5F70" w14:textId="77777777" w:rsidR="0013682F" w:rsidRPr="00E12CDE" w:rsidRDefault="0013682F" w:rsidP="00801C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96D3AA8" w14:textId="3A686EC5" w:rsidR="0013682F" w:rsidRPr="00C8551C" w:rsidRDefault="003257A5" w:rsidP="00801CC5">
            <w:pPr>
              <w:spacing w:after="0"/>
              <w:rPr>
                <w:rFonts w:ascii="Arial" w:hAnsi="Arial" w:cs="Arial"/>
                <w:lang w:eastAsia="zh-CN"/>
              </w:rPr>
            </w:pPr>
            <w:r w:rsidRPr="00C8551C">
              <w:rPr>
                <w:rFonts w:ascii="Arial" w:hAnsi="Arial" w:cs="Arial"/>
                <w:lang w:eastAsia="zh-CN"/>
              </w:rPr>
              <w:t>NR5GC_Testsuite.ttcn</w:t>
            </w:r>
          </w:p>
        </w:tc>
      </w:tr>
      <w:tr w:rsidR="003257A5" w:rsidRPr="00E12CDE" w14:paraId="66791DF2" w14:textId="77777777" w:rsidTr="00801CC5">
        <w:tc>
          <w:tcPr>
            <w:tcW w:w="1985" w:type="dxa"/>
          </w:tcPr>
          <w:p w14:paraId="5B4A4894" w14:textId="24CC80F0" w:rsidR="003257A5" w:rsidRPr="00E12CDE" w:rsidRDefault="003257A5" w:rsidP="00801C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MCC TF160 comment</w:t>
            </w:r>
          </w:p>
        </w:tc>
        <w:tc>
          <w:tcPr>
            <w:tcW w:w="7654" w:type="dxa"/>
          </w:tcPr>
          <w:p w14:paraId="4BCF3034" w14:textId="77777777" w:rsidR="003257A5" w:rsidRDefault="003257A5" w:rsidP="00801CC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3D85540A" w14:textId="77777777" w:rsidR="0013682F" w:rsidRDefault="0013682F" w:rsidP="0013682F">
      <w:pPr>
        <w:rPr>
          <w:rFonts w:ascii="Arial" w:hAnsi="Arial" w:cs="Arial"/>
          <w:b/>
        </w:rPr>
      </w:pPr>
    </w:p>
    <w:p w14:paraId="3EF5C86B" w14:textId="77777777" w:rsidR="0013682F" w:rsidRPr="005571C5" w:rsidRDefault="0013682F" w:rsidP="0013682F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3682F" w:rsidRPr="00E12CDE" w14:paraId="585E8A9A" w14:textId="77777777" w:rsidTr="00801CC5">
        <w:tc>
          <w:tcPr>
            <w:tcW w:w="9629" w:type="dxa"/>
          </w:tcPr>
          <w:p w14:paraId="165A06A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testcase TC_11_4_7_NR5GC() runs on MTC_NR5GC system SYSTEM_NR5GC {</w:t>
            </w:r>
          </w:p>
          <w:p w14:paraId="16BE205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@purpose</w:t>
            </w:r>
          </w:p>
          <w:p w14:paraId="16EB841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  Handling of Local and Extended emergency numbers / Mobility</w:t>
            </w:r>
          </w:p>
          <w:p w14:paraId="64385CEC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NR5GC_PTC        v_NR5GC      := null;</w:t>
            </w:r>
          </w:p>
          <w:p w14:paraId="6151A46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IMS_PTC          v_IMS1       := null;</w:t>
            </w:r>
          </w:p>
          <w:p w14:paraId="141CAEA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IMS_PTC          v_IMS2       := null;</w:t>
            </w:r>
          </w:p>
          <w:p w14:paraId="2B650F1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5F00B7B3" w14:textId="2CCD529D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timer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t_GuardTimer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int2float(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9</w:t>
            </w: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00); </w:t>
            </w:r>
          </w:p>
          <w:p w14:paraId="39943FC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075F3812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v_NR5GC := NR5GC_PTC.create("NR5GC") alive;</w:t>
            </w:r>
          </w:p>
          <w:p w14:paraId="6AF6B34C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v_IMS1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IMS_PTC.create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("IMS1") alive;</w:t>
            </w:r>
          </w:p>
          <w:p w14:paraId="1549639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v_IMS2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IMS_PTC.create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("IMS2") alive;</w:t>
            </w:r>
          </w:p>
          <w:p w14:paraId="3B7F8BBA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2720248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f_MTC_ConnectPTCs_NR5GC(system, v_NR5GC, v_IMS1, v_IMS2);</w:t>
            </w:r>
          </w:p>
          <w:p w14:paraId="1727281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5439BF4A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v_NR5GC.start(f_TC_11_4_7_NR5GC());</w:t>
            </w:r>
          </w:p>
          <w:p w14:paraId="466C57EB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v_IMS1.start(f_TC_11_4_7_NR5GC_IMS1());</w:t>
            </w:r>
          </w:p>
          <w:p w14:paraId="4575AAA3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v_IMS2.start(f_TC_11_4_7_NR5GC_IMS2());</w:t>
            </w:r>
          </w:p>
          <w:p w14:paraId="4E20080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3DDFF192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t_GuardTimer.start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343346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543DF609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f_MTC_MainLoop_NR5GC(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t_GuardTimer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761680F7" w14:textId="68148DF6" w:rsidR="0013682F" w:rsidRPr="007A0501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3DF80DFD" w14:textId="77777777" w:rsidR="0013682F" w:rsidRDefault="0013682F" w:rsidP="0013682F">
      <w:pPr>
        <w:spacing w:after="0"/>
        <w:rPr>
          <w:rFonts w:ascii="Arial" w:hAnsi="Arial"/>
          <w:b/>
          <w:lang w:eastAsia="en-GB"/>
        </w:rPr>
      </w:pPr>
    </w:p>
    <w:p w14:paraId="703D66CB" w14:textId="77777777" w:rsidR="0013682F" w:rsidRDefault="0013682F" w:rsidP="0013682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3682F" w:rsidRPr="00E12CDE" w14:paraId="77DE0DBB" w14:textId="77777777" w:rsidTr="00801CC5">
        <w:tc>
          <w:tcPr>
            <w:tcW w:w="9629" w:type="dxa"/>
          </w:tcPr>
          <w:p w14:paraId="43E34B46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testcase TC_11_4_7_NR5GC() runs on MTC_NR5GC system SYSTEM_NR5GC {</w:t>
            </w:r>
          </w:p>
          <w:p w14:paraId="01CBA569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@purpose</w:t>
            </w:r>
          </w:p>
          <w:p w14:paraId="7C954C9C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  Handling of Local and Extended emergency numbers / Mobility</w:t>
            </w:r>
          </w:p>
          <w:p w14:paraId="06A907F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NR5GC_PTC        v_NR5GC      := null;</w:t>
            </w:r>
          </w:p>
          <w:p w14:paraId="1DA372E9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IMS_PTC          v_IMS1       := null;</w:t>
            </w:r>
          </w:p>
          <w:p w14:paraId="227C28D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IMS_PTC          v_IMS2       := null;</w:t>
            </w:r>
          </w:p>
          <w:p w14:paraId="1038866C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6389926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timer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t_GuardTimer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:= int2float(1800); //WA#WI1462630 WA#11_4_7 900--&gt;1800</w:t>
            </w:r>
          </w:p>
          <w:p w14:paraId="2FC384D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7ACB0D4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v_NR5GC := NR5GC_PTC.create("NR5GC") alive;</w:t>
            </w:r>
          </w:p>
          <w:p w14:paraId="5AC873D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v_IMS1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IMS_PTC.create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("IMS1") alive;</w:t>
            </w:r>
          </w:p>
          <w:p w14:paraId="571006D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v_IMS2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IMS_PTC.create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("IMS2") alive;</w:t>
            </w:r>
          </w:p>
          <w:p w14:paraId="1CE3783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5D87B776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f_MTC_ConnectPTCs_NR5GC(system, v_NR5GC, v_IMS1, v_IMS2);</w:t>
            </w:r>
          </w:p>
          <w:p w14:paraId="3A960FC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29E7D39B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v_NR5GC.start(f_TC_11_4_7_NR5GC());</w:t>
            </w:r>
          </w:p>
          <w:p w14:paraId="3DADAF62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v_IMS1.start(f_TC_11_4_7_NR5GC_IMS1());</w:t>
            </w:r>
          </w:p>
          <w:p w14:paraId="4B2E26C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v_IMS2.start(f_TC_11_4_7_NR5GC_IMS2());</w:t>
            </w:r>
          </w:p>
          <w:p w14:paraId="44929AE0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474C6382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t_GuardTimer.start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8924DCA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7FBF16D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f_MTC_MainLoop_NR5GC(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t_GuardTimer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7E9D6950" w14:textId="60DD56B4" w:rsidR="0013682F" w:rsidRPr="007A0501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48E2CDF4" w14:textId="77777777" w:rsidR="0013682F" w:rsidRDefault="0013682F" w:rsidP="000B59D2"/>
    <w:p w14:paraId="6A3E27F9" w14:textId="1CFF1920" w:rsidR="0013682F" w:rsidRPr="003D65E8" w:rsidRDefault="0013682F" w:rsidP="0013682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3" w:name="_Toc213417315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>
        <w:rPr>
          <w:rFonts w:cs="Arial"/>
          <w:b/>
          <w:bCs/>
          <w:color w:val="000000"/>
          <w:lang w:val="en-US" w:eastAsia="en-GB"/>
        </w:rPr>
        <w:t>3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3682F" w:rsidRPr="00E12CDE" w14:paraId="475EB9FD" w14:textId="77777777" w:rsidTr="00801CC5">
        <w:trPr>
          <w:trHeight w:val="447"/>
        </w:trPr>
        <w:tc>
          <w:tcPr>
            <w:tcW w:w="1985" w:type="dxa"/>
          </w:tcPr>
          <w:p w14:paraId="6D906999" w14:textId="77777777" w:rsidR="0013682F" w:rsidRPr="00E12CDE" w:rsidRDefault="0013682F" w:rsidP="00801C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830133C" w14:textId="7BAEF82E" w:rsidR="0013682F" w:rsidRPr="00C8551C" w:rsidRDefault="003257A5" w:rsidP="00801CC5">
            <w:pPr>
              <w:spacing w:after="0"/>
              <w:rPr>
                <w:rFonts w:ascii="Arial" w:eastAsia="Microsoft YaHei" w:hAnsi="Arial" w:cs="Arial"/>
              </w:rPr>
            </w:pPr>
            <w:r w:rsidRPr="00C8551C">
              <w:rPr>
                <w:rFonts w:ascii="Arial" w:eastAsia="Microsoft YaHei" w:hAnsi="Arial" w:cs="Arial"/>
              </w:rPr>
              <w:t>TC_11_4_8_NR5GC</w:t>
            </w:r>
          </w:p>
        </w:tc>
      </w:tr>
      <w:tr w:rsidR="003257A5" w:rsidRPr="00E12CDE" w14:paraId="303E3C9F" w14:textId="77777777" w:rsidTr="00801CC5">
        <w:trPr>
          <w:trHeight w:val="452"/>
        </w:trPr>
        <w:tc>
          <w:tcPr>
            <w:tcW w:w="1985" w:type="dxa"/>
          </w:tcPr>
          <w:p w14:paraId="18120CE8" w14:textId="77777777" w:rsidR="003257A5" w:rsidRPr="00E12CDE" w:rsidRDefault="003257A5" w:rsidP="003257A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A08C96" w14:textId="21DDEF30" w:rsidR="003257A5" w:rsidRPr="00C8551C" w:rsidRDefault="003257A5" w:rsidP="003257A5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 w:rsidRPr="00C8551C">
              <w:rPr>
                <w:noProof/>
              </w:rPr>
              <w:t>The testcase 11.4.</w:t>
            </w:r>
            <w:r w:rsidRPr="00C8551C">
              <w:rPr>
                <w:noProof/>
              </w:rPr>
              <w:t>8</w:t>
            </w:r>
            <w:r w:rsidRPr="00C8551C">
              <w:rPr>
                <w:noProof/>
              </w:rPr>
              <w:t xml:space="preserve"> when run manually take much longer than the existing guard timer value of 900s. This needs to be accommodated.</w:t>
            </w:r>
          </w:p>
        </w:tc>
      </w:tr>
      <w:tr w:rsidR="003257A5" w:rsidRPr="00E12CDE" w14:paraId="4C18F683" w14:textId="77777777" w:rsidTr="00801CC5">
        <w:tc>
          <w:tcPr>
            <w:tcW w:w="1985" w:type="dxa"/>
          </w:tcPr>
          <w:p w14:paraId="5EA86957" w14:textId="77777777" w:rsidR="003257A5" w:rsidRPr="00E12CDE" w:rsidRDefault="003257A5" w:rsidP="003257A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DE16AD" w14:textId="61A301F6" w:rsidR="003257A5" w:rsidRPr="00C8551C" w:rsidRDefault="003257A5" w:rsidP="003257A5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 w:rsidRPr="00C8551C">
              <w:rPr>
                <w:rFonts w:eastAsia="Microsoft YaHei" w:cs="Arial"/>
                <w:noProof/>
              </w:rPr>
              <w:t>Increased the guard timer to 1800s</w:t>
            </w:r>
          </w:p>
        </w:tc>
      </w:tr>
      <w:tr w:rsidR="003257A5" w:rsidRPr="00E12CDE" w14:paraId="1A9EEA08" w14:textId="77777777" w:rsidTr="00801CC5">
        <w:tc>
          <w:tcPr>
            <w:tcW w:w="1985" w:type="dxa"/>
          </w:tcPr>
          <w:p w14:paraId="74B5EF9B" w14:textId="77777777" w:rsidR="003257A5" w:rsidRPr="00E12CDE" w:rsidRDefault="003257A5" w:rsidP="003257A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02B5FC5B" w14:textId="762E8264" w:rsidR="003257A5" w:rsidRPr="00C8551C" w:rsidRDefault="003257A5" w:rsidP="003257A5">
            <w:pPr>
              <w:spacing w:after="0"/>
              <w:rPr>
                <w:rFonts w:ascii="Arial" w:hAnsi="Arial" w:cs="Arial"/>
                <w:lang w:eastAsia="zh-CN"/>
              </w:rPr>
            </w:pPr>
            <w:r w:rsidRPr="00C8551C">
              <w:rPr>
                <w:rFonts w:ascii="Arial" w:hAnsi="Arial" w:cs="Arial"/>
                <w:lang w:eastAsia="zh-CN"/>
              </w:rPr>
              <w:t>NR5GC_Testsuite.ttcn</w:t>
            </w:r>
          </w:p>
        </w:tc>
      </w:tr>
      <w:tr w:rsidR="003257A5" w:rsidRPr="00E12CDE" w14:paraId="27CEB7D6" w14:textId="77777777" w:rsidTr="00801CC5">
        <w:tc>
          <w:tcPr>
            <w:tcW w:w="1985" w:type="dxa"/>
          </w:tcPr>
          <w:p w14:paraId="19AAB252" w14:textId="6314A010" w:rsidR="003257A5" w:rsidRPr="00E12CDE" w:rsidRDefault="003257A5" w:rsidP="003257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 TF160 comment</w:t>
            </w:r>
          </w:p>
        </w:tc>
        <w:tc>
          <w:tcPr>
            <w:tcW w:w="7654" w:type="dxa"/>
          </w:tcPr>
          <w:p w14:paraId="4487C649" w14:textId="77777777" w:rsidR="003257A5" w:rsidRDefault="003257A5" w:rsidP="003257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5D84E682" w14:textId="77777777" w:rsidR="0013682F" w:rsidRDefault="0013682F" w:rsidP="0013682F">
      <w:pPr>
        <w:rPr>
          <w:rFonts w:ascii="Arial" w:hAnsi="Arial" w:cs="Arial"/>
          <w:b/>
        </w:rPr>
      </w:pPr>
    </w:p>
    <w:p w14:paraId="4E8C0382" w14:textId="77777777" w:rsidR="0013682F" w:rsidRPr="005571C5" w:rsidRDefault="0013682F" w:rsidP="0013682F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3682F" w:rsidRPr="00E12CDE" w14:paraId="0C157CE2" w14:textId="77777777" w:rsidTr="00801CC5">
        <w:tc>
          <w:tcPr>
            <w:tcW w:w="9629" w:type="dxa"/>
          </w:tcPr>
          <w:p w14:paraId="1187D26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testcase TC_11_4_8_NR5GC() runs on MTC_NR5GC system SYSTEM_NR5GC {</w:t>
            </w:r>
          </w:p>
          <w:p w14:paraId="229F882B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@purpose</w:t>
            </w:r>
          </w:p>
          <w:p w14:paraId="5D37AFCA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  Handling of Local and Extended emergency numbers / Switch-off and maximum local numbers storage</w:t>
            </w:r>
          </w:p>
          <w:p w14:paraId="3C5FADE0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NR5GC_PTC        v_NR5GC      := null;</w:t>
            </w:r>
          </w:p>
          <w:p w14:paraId="3D9E4DE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IMS_PTC          v_IMS1       := null;</w:t>
            </w:r>
          </w:p>
          <w:p w14:paraId="7D1E92F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IMS_PTC          v_IMS2       := null;</w:t>
            </w:r>
          </w:p>
          <w:p w14:paraId="18F912F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2658F2FC" w14:textId="45B492FB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timer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t_GuardTimer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int2float(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9</w:t>
            </w: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00); </w:t>
            </w:r>
          </w:p>
          <w:p w14:paraId="3D6E66F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4F700AA2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v_NR5GC := NR5GC_PTC.create("NR5GC") alive;</w:t>
            </w:r>
          </w:p>
          <w:p w14:paraId="1854D5F3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v_IMS1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IMS_PTC.create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("IMS1") alive;</w:t>
            </w:r>
          </w:p>
          <w:p w14:paraId="09A090B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v_IMS2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IMS_PTC.create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("IMS2") alive;</w:t>
            </w:r>
          </w:p>
          <w:p w14:paraId="6FDD64B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1B6ED52C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f_MTC_ConnectPTCs_NR5GC(system, v_NR5GC, v_IMS1, v_IMS2);</w:t>
            </w:r>
          </w:p>
          <w:p w14:paraId="05F4AE1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16C839B2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v_NR5GC.start(f_TC_11_4_8_NR5GC());</w:t>
            </w:r>
          </w:p>
          <w:p w14:paraId="1A5A2D1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v_IMS1.start(f_TC_11_4_8_NR5GC_IMS1());</w:t>
            </w:r>
          </w:p>
          <w:p w14:paraId="1081AE5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v_IMS2.start(f_TC_11_4_8_NR5GC_IMS2());</w:t>
            </w:r>
          </w:p>
          <w:p w14:paraId="5A0B172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7684062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t_GuardTimer.start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1EE432B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6C93997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f_MTC_MainLoop_NR5GC(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t_GuardTimer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6C6F7CD9" w14:textId="75736A0E" w:rsidR="0013682F" w:rsidRPr="007A0501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2F649AE2" w14:textId="77777777" w:rsidR="0013682F" w:rsidRDefault="0013682F" w:rsidP="0013682F">
      <w:pPr>
        <w:spacing w:after="0"/>
        <w:rPr>
          <w:rFonts w:ascii="Arial" w:hAnsi="Arial"/>
          <w:b/>
          <w:lang w:eastAsia="en-GB"/>
        </w:rPr>
      </w:pPr>
    </w:p>
    <w:p w14:paraId="41968D18" w14:textId="77777777" w:rsidR="0013682F" w:rsidRDefault="0013682F" w:rsidP="0013682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3682F" w:rsidRPr="00E12CDE" w14:paraId="3880A831" w14:textId="77777777" w:rsidTr="00801CC5">
        <w:tc>
          <w:tcPr>
            <w:tcW w:w="9629" w:type="dxa"/>
          </w:tcPr>
          <w:p w14:paraId="686A5473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testcase TC_11_4_8_NR5GC() runs on MTC_NR5GC system SYSTEM_NR5GC {</w:t>
            </w:r>
          </w:p>
          <w:p w14:paraId="5236AA8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@purpose</w:t>
            </w:r>
          </w:p>
          <w:p w14:paraId="1639B6D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  Handling of Local and Extended emergency numbers / Switch-off and maximum local numbers storage</w:t>
            </w:r>
          </w:p>
          <w:p w14:paraId="3F284B3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NR5GC_PTC        v_NR5GC      := null;</w:t>
            </w:r>
          </w:p>
          <w:p w14:paraId="07DA7984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IMS_PTC          v_IMS1       := null;</w:t>
            </w:r>
          </w:p>
          <w:p w14:paraId="63746C1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IMS_PTC          v_IMS2       := null;</w:t>
            </w:r>
          </w:p>
          <w:p w14:paraId="04634523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6F600B94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timer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t_GuardTimer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:= int2float(1800); //WA#WI1462630 WA#11_4_8 900--&gt;1800</w:t>
            </w:r>
          </w:p>
          <w:p w14:paraId="52A931F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3FEF8F40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v_NR5GC := NR5GC_PTC.create("NR5GC") alive;</w:t>
            </w:r>
          </w:p>
          <w:p w14:paraId="64576A02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v_IMS1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IMS_PTC.create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("IMS1") alive;</w:t>
            </w:r>
          </w:p>
          <w:p w14:paraId="088AADD0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v_IMS2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IMS_PTC.create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("IMS2") alive;</w:t>
            </w:r>
          </w:p>
          <w:p w14:paraId="4B3ACB4B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2995E812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f_MTC_ConnectPTCs_NR5GC(system, v_NR5GC, v_IMS1, v_IMS2);</w:t>
            </w:r>
          </w:p>
          <w:p w14:paraId="76F4BC9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25F527E9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v_NR5GC.start(f_TC_11_4_8_NR5GC());</w:t>
            </w:r>
          </w:p>
          <w:p w14:paraId="4908CAC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v_IMS1.start(f_TC_11_4_8_NR5GC_IMS1());</w:t>
            </w:r>
          </w:p>
          <w:p w14:paraId="7157B916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v_IMS2.start(f_TC_11_4_8_NR5GC_IMS2());</w:t>
            </w:r>
          </w:p>
          <w:p w14:paraId="4D6472C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219545B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t_GuardTimer.start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76A15BF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2753148A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f_MTC_MainLoop_NR5GC(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t_GuardTimer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47AFA603" w14:textId="3947AFF3" w:rsidR="0013682F" w:rsidRPr="007A0501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3EC6C346" w14:textId="77777777" w:rsidR="0013682F" w:rsidRPr="00683B27" w:rsidRDefault="0013682F" w:rsidP="000B59D2"/>
    <w:sectPr w:rsidR="0013682F" w:rsidRPr="00683B27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0B65F" w14:textId="77777777" w:rsidR="0047407A" w:rsidRDefault="0047407A">
      <w:pPr>
        <w:spacing w:after="0"/>
      </w:pPr>
      <w:r>
        <w:separator/>
      </w:r>
    </w:p>
  </w:endnote>
  <w:endnote w:type="continuationSeparator" w:id="0">
    <w:p w14:paraId="0DA9E9C7" w14:textId="77777777" w:rsidR="0047407A" w:rsidRDefault="004740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CD06" w14:textId="77777777" w:rsidR="00B379FB" w:rsidRDefault="00B37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14142" w14:textId="77777777" w:rsidR="00B379FB" w:rsidRDefault="00B37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30DF" w14:textId="77777777" w:rsidR="00B379FB" w:rsidRDefault="00B37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34A8E" w14:textId="77777777" w:rsidR="0047407A" w:rsidRDefault="0047407A">
      <w:pPr>
        <w:spacing w:after="0"/>
      </w:pPr>
      <w:r>
        <w:separator/>
      </w:r>
    </w:p>
  </w:footnote>
  <w:footnote w:type="continuationSeparator" w:id="0">
    <w:p w14:paraId="7B7A5304" w14:textId="77777777" w:rsidR="0047407A" w:rsidRDefault="004740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E9DF2" w14:textId="77777777" w:rsidR="00B379FB" w:rsidRDefault="00B37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066BA" w14:textId="77777777" w:rsidR="00B379FB" w:rsidRDefault="00B379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A67EB"/>
    <w:multiLevelType w:val="hybridMultilevel"/>
    <w:tmpl w:val="F8461A9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E6224"/>
    <w:multiLevelType w:val="hybridMultilevel"/>
    <w:tmpl w:val="D2E89D2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7"/>
  </w:num>
  <w:num w:numId="4" w16cid:durableId="78525773">
    <w:abstractNumId w:val="30"/>
  </w:num>
  <w:num w:numId="5" w16cid:durableId="2107799360">
    <w:abstractNumId w:val="9"/>
  </w:num>
  <w:num w:numId="6" w16cid:durableId="311061797">
    <w:abstractNumId w:val="2"/>
  </w:num>
  <w:num w:numId="7" w16cid:durableId="267852781">
    <w:abstractNumId w:val="24"/>
  </w:num>
  <w:num w:numId="8" w16cid:durableId="49496477">
    <w:abstractNumId w:val="28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6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2"/>
  </w:num>
  <w:num w:numId="16" w16cid:durableId="156658403">
    <w:abstractNumId w:val="19"/>
  </w:num>
  <w:num w:numId="17" w16cid:durableId="8531528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8"/>
  </w:num>
  <w:num w:numId="19" w16cid:durableId="2046327526">
    <w:abstractNumId w:val="13"/>
  </w:num>
  <w:num w:numId="20" w16cid:durableId="452990981">
    <w:abstractNumId w:val="15"/>
  </w:num>
  <w:num w:numId="21" w16cid:durableId="1662542292">
    <w:abstractNumId w:val="21"/>
  </w:num>
  <w:num w:numId="22" w16cid:durableId="1836023483">
    <w:abstractNumId w:val="7"/>
  </w:num>
  <w:num w:numId="23" w16cid:durableId="1314218732">
    <w:abstractNumId w:val="20"/>
  </w:num>
  <w:num w:numId="24" w16cid:durableId="701630240">
    <w:abstractNumId w:val="29"/>
  </w:num>
  <w:num w:numId="25" w16cid:durableId="723988666">
    <w:abstractNumId w:val="5"/>
  </w:num>
  <w:num w:numId="26" w16cid:durableId="1483767494">
    <w:abstractNumId w:val="16"/>
  </w:num>
  <w:num w:numId="27" w16cid:durableId="1500999189">
    <w:abstractNumId w:val="12"/>
  </w:num>
  <w:num w:numId="28" w16cid:durableId="909123216">
    <w:abstractNumId w:val="6"/>
  </w:num>
  <w:num w:numId="29" w16cid:durableId="1732118731">
    <w:abstractNumId w:val="4"/>
  </w:num>
  <w:num w:numId="30" w16cid:durableId="1188837006">
    <w:abstractNumId w:val="25"/>
  </w:num>
  <w:num w:numId="31" w16cid:durableId="952175329">
    <w:abstractNumId w:val="0"/>
  </w:num>
  <w:num w:numId="32" w16cid:durableId="1176765488">
    <w:abstractNumId w:val="23"/>
  </w:num>
  <w:num w:numId="33" w16cid:durableId="15257545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3BD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474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82F"/>
    <w:rsid w:val="00143134"/>
    <w:rsid w:val="00145D43"/>
    <w:rsid w:val="00146391"/>
    <w:rsid w:val="00147597"/>
    <w:rsid w:val="001530D6"/>
    <w:rsid w:val="00153BB7"/>
    <w:rsid w:val="00156707"/>
    <w:rsid w:val="0016167C"/>
    <w:rsid w:val="001616C7"/>
    <w:rsid w:val="00161AAC"/>
    <w:rsid w:val="00161D9D"/>
    <w:rsid w:val="001620FE"/>
    <w:rsid w:val="0016228A"/>
    <w:rsid w:val="00162A31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669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870A0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169"/>
    <w:rsid w:val="00223345"/>
    <w:rsid w:val="002248AA"/>
    <w:rsid w:val="00225237"/>
    <w:rsid w:val="00226344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4786D"/>
    <w:rsid w:val="00251B60"/>
    <w:rsid w:val="00252D85"/>
    <w:rsid w:val="002531D8"/>
    <w:rsid w:val="002539DC"/>
    <w:rsid w:val="00254D9B"/>
    <w:rsid w:val="002559FA"/>
    <w:rsid w:val="00256302"/>
    <w:rsid w:val="0026004D"/>
    <w:rsid w:val="00261976"/>
    <w:rsid w:val="00262CF7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832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1B08"/>
    <w:rsid w:val="00312220"/>
    <w:rsid w:val="00312434"/>
    <w:rsid w:val="00313129"/>
    <w:rsid w:val="0031359D"/>
    <w:rsid w:val="003143DA"/>
    <w:rsid w:val="00316D9A"/>
    <w:rsid w:val="003220BE"/>
    <w:rsid w:val="00323434"/>
    <w:rsid w:val="003243EF"/>
    <w:rsid w:val="003257A5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23F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5FB6"/>
    <w:rsid w:val="003867ED"/>
    <w:rsid w:val="00386DF4"/>
    <w:rsid w:val="003879CE"/>
    <w:rsid w:val="0039076F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B10DE"/>
    <w:rsid w:val="003B11BD"/>
    <w:rsid w:val="003B205B"/>
    <w:rsid w:val="003B474C"/>
    <w:rsid w:val="003B64E1"/>
    <w:rsid w:val="003C0EF9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2488"/>
    <w:rsid w:val="003F3226"/>
    <w:rsid w:val="003F3B30"/>
    <w:rsid w:val="003F3ECA"/>
    <w:rsid w:val="003F457E"/>
    <w:rsid w:val="003F520D"/>
    <w:rsid w:val="003F5995"/>
    <w:rsid w:val="003F5C66"/>
    <w:rsid w:val="003F7DB3"/>
    <w:rsid w:val="0040177D"/>
    <w:rsid w:val="00401B95"/>
    <w:rsid w:val="004026B1"/>
    <w:rsid w:val="004063FA"/>
    <w:rsid w:val="00406EF8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47E89"/>
    <w:rsid w:val="00451FDB"/>
    <w:rsid w:val="004526D2"/>
    <w:rsid w:val="0045387E"/>
    <w:rsid w:val="00453AF8"/>
    <w:rsid w:val="00453E41"/>
    <w:rsid w:val="00454A11"/>
    <w:rsid w:val="00454CDE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7A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676A"/>
    <w:rsid w:val="00487070"/>
    <w:rsid w:val="00487D3B"/>
    <w:rsid w:val="00491205"/>
    <w:rsid w:val="004924D1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1BA4"/>
    <w:rsid w:val="004E3C18"/>
    <w:rsid w:val="004E6134"/>
    <w:rsid w:val="004F020C"/>
    <w:rsid w:val="004F152A"/>
    <w:rsid w:val="004F1B24"/>
    <w:rsid w:val="004F30F5"/>
    <w:rsid w:val="004F31F7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35E6"/>
    <w:rsid w:val="005B526D"/>
    <w:rsid w:val="005B7623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1D92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5E60"/>
    <w:rsid w:val="006074DF"/>
    <w:rsid w:val="00607A6C"/>
    <w:rsid w:val="00611669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8C5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115"/>
    <w:rsid w:val="00644A34"/>
    <w:rsid w:val="0064636F"/>
    <w:rsid w:val="006473B6"/>
    <w:rsid w:val="00650183"/>
    <w:rsid w:val="00650F99"/>
    <w:rsid w:val="00652526"/>
    <w:rsid w:val="0065333E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75"/>
    <w:rsid w:val="00687F85"/>
    <w:rsid w:val="006909A7"/>
    <w:rsid w:val="0069189B"/>
    <w:rsid w:val="00692340"/>
    <w:rsid w:val="00692CE1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3C2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215C"/>
    <w:rsid w:val="0071561C"/>
    <w:rsid w:val="007156C2"/>
    <w:rsid w:val="007177FF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082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4FF5"/>
    <w:rsid w:val="0079604B"/>
    <w:rsid w:val="0079738A"/>
    <w:rsid w:val="007975D8"/>
    <w:rsid w:val="007977A8"/>
    <w:rsid w:val="007A0501"/>
    <w:rsid w:val="007A1017"/>
    <w:rsid w:val="007A4F50"/>
    <w:rsid w:val="007A52C8"/>
    <w:rsid w:val="007A5368"/>
    <w:rsid w:val="007A56E0"/>
    <w:rsid w:val="007A645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0963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28BD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4DE2"/>
    <w:rsid w:val="00885FFF"/>
    <w:rsid w:val="008863B9"/>
    <w:rsid w:val="00886821"/>
    <w:rsid w:val="00887BA7"/>
    <w:rsid w:val="00887EBC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491A"/>
    <w:rsid w:val="008B5A0F"/>
    <w:rsid w:val="008C0022"/>
    <w:rsid w:val="008C0A43"/>
    <w:rsid w:val="008C5C36"/>
    <w:rsid w:val="008C6C2C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4C41"/>
    <w:rsid w:val="008E4E3A"/>
    <w:rsid w:val="008E562B"/>
    <w:rsid w:val="008E5A89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3CA"/>
    <w:rsid w:val="009834DE"/>
    <w:rsid w:val="0098402B"/>
    <w:rsid w:val="00985315"/>
    <w:rsid w:val="00985419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4E50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298E"/>
    <w:rsid w:val="009E3297"/>
    <w:rsid w:val="009E3DCF"/>
    <w:rsid w:val="009E3FDD"/>
    <w:rsid w:val="009F0017"/>
    <w:rsid w:val="009F0402"/>
    <w:rsid w:val="009F0574"/>
    <w:rsid w:val="009F1D6F"/>
    <w:rsid w:val="009F33B7"/>
    <w:rsid w:val="009F4BF7"/>
    <w:rsid w:val="009F50B3"/>
    <w:rsid w:val="009F5E86"/>
    <w:rsid w:val="009F734F"/>
    <w:rsid w:val="00A00F35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3570"/>
    <w:rsid w:val="00A354FA"/>
    <w:rsid w:val="00A36DD2"/>
    <w:rsid w:val="00A36E9B"/>
    <w:rsid w:val="00A3708B"/>
    <w:rsid w:val="00A413EB"/>
    <w:rsid w:val="00A44A39"/>
    <w:rsid w:val="00A455A9"/>
    <w:rsid w:val="00A46BC1"/>
    <w:rsid w:val="00A46BC7"/>
    <w:rsid w:val="00A47E70"/>
    <w:rsid w:val="00A50CF0"/>
    <w:rsid w:val="00A5141D"/>
    <w:rsid w:val="00A525C7"/>
    <w:rsid w:val="00A52F6F"/>
    <w:rsid w:val="00A5496E"/>
    <w:rsid w:val="00A56E40"/>
    <w:rsid w:val="00A573BF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5950"/>
    <w:rsid w:val="00A7671C"/>
    <w:rsid w:val="00A76964"/>
    <w:rsid w:val="00A825A4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021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424F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9FB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4E5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6C57"/>
    <w:rsid w:val="00B7729B"/>
    <w:rsid w:val="00B8454C"/>
    <w:rsid w:val="00B84B4B"/>
    <w:rsid w:val="00B84BD2"/>
    <w:rsid w:val="00B870CD"/>
    <w:rsid w:val="00B87F0C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22B1"/>
    <w:rsid w:val="00BA32C5"/>
    <w:rsid w:val="00BA3EC5"/>
    <w:rsid w:val="00BA51D9"/>
    <w:rsid w:val="00BA6904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3187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56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052"/>
    <w:rsid w:val="00C572D0"/>
    <w:rsid w:val="00C57951"/>
    <w:rsid w:val="00C57E39"/>
    <w:rsid w:val="00C61603"/>
    <w:rsid w:val="00C61B63"/>
    <w:rsid w:val="00C61FBA"/>
    <w:rsid w:val="00C6294E"/>
    <w:rsid w:val="00C62F66"/>
    <w:rsid w:val="00C657C3"/>
    <w:rsid w:val="00C66BA2"/>
    <w:rsid w:val="00C66BAA"/>
    <w:rsid w:val="00C7056B"/>
    <w:rsid w:val="00C71469"/>
    <w:rsid w:val="00C7195A"/>
    <w:rsid w:val="00C72B23"/>
    <w:rsid w:val="00C72B5F"/>
    <w:rsid w:val="00C72BAB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153"/>
    <w:rsid w:val="00C8551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386C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D7F21"/>
    <w:rsid w:val="00CE06FC"/>
    <w:rsid w:val="00CE0D0A"/>
    <w:rsid w:val="00CE212C"/>
    <w:rsid w:val="00CE2CF7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46CF8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02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2D76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2DD5"/>
    <w:rsid w:val="00E737F5"/>
    <w:rsid w:val="00E73AD9"/>
    <w:rsid w:val="00E74AC0"/>
    <w:rsid w:val="00E7517D"/>
    <w:rsid w:val="00E75B90"/>
    <w:rsid w:val="00E76614"/>
    <w:rsid w:val="00E804C4"/>
    <w:rsid w:val="00E80567"/>
    <w:rsid w:val="00E81F81"/>
    <w:rsid w:val="00E8338B"/>
    <w:rsid w:val="00E84D10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06CE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4688"/>
    <w:rsid w:val="00EB72DB"/>
    <w:rsid w:val="00EC09D0"/>
    <w:rsid w:val="00EC0E62"/>
    <w:rsid w:val="00EC1A27"/>
    <w:rsid w:val="00EC3C93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5EE1"/>
    <w:rsid w:val="00F16198"/>
    <w:rsid w:val="00F16A12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3A5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640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B7538"/>
    <w:rsid w:val="00FC1903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E7DB8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682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  <w:style w:type="paragraph" w:customStyle="1" w:styleId="CRSeparator">
    <w:name w:val="CR_Separator"/>
    <w:basedOn w:val="Normal"/>
    <w:link w:val="CRSeparatorChar"/>
    <w:rsid w:val="00252D85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52D85"/>
    <w:rPr>
      <w:rFonts w:ascii="Times New Roman" w:eastAsia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23" Type="http://schemas.openxmlformats.org/officeDocument/2006/relationships/hyperlink" Target="mailto:parikshit.bhise@rohde-schwarz.com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H4VU7HTV54JD-1231737843-1706</_dlc_DocId>
    <_dlc_DocIdUrl xmlns="05fef6b6-48ff-4793-a586-dff4857ec2fd">
      <Url>https://sharepoint.rsint.net/teams/MRT_Dev/_layouts/15/DocIdRedir.aspx?ID=H4VU7HTV54JD-1231737843-1706</Url>
      <Description>H4VU7HTV54JD-1231737843-1706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4016C5-38DD-4CC7-9B74-B2CA822A9338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http://schemas.microsoft.com/sharepoint/v4"/>
    <ds:schemaRef ds:uri="http://www.w3.org/XML/1998/namespace"/>
    <ds:schemaRef ds:uri="05fef6b6-48ff-4793-a586-dff4857ec2f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2293</Words>
  <Characters>13076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MTG_TITLE</vt:lpstr>
      <vt:lpstr>Online, , 13th Dec 2024 - 31st Dec 2025</vt:lpstr>
      <vt:lpstr>Table of Contents</vt:lpstr>
      <vt:lpstr>Overview</vt:lpstr>
      <vt:lpstr>Corrections required</vt:lpstr>
      <vt:lpstr>    Change to the f_TC_22_3_1_2_NBIOT</vt:lpstr>
      <vt:lpstr>    Correction to function f_TC_11_4_1a_NR5GC_IMS2</vt:lpstr>
      <vt:lpstr>    </vt:lpstr>
    </vt:vector>
  </TitlesOfParts>
  <Company>3GPP Support Team</Company>
  <LinksUpToDate>false</LinksUpToDate>
  <CharactersWithSpaces>15339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9</cp:revision>
  <cp:lastPrinted>1900-12-31T16:00:00Z</cp:lastPrinted>
  <dcterms:created xsi:type="dcterms:W3CDTF">2025-10-27T13:12:00Z</dcterms:created>
  <dcterms:modified xsi:type="dcterms:W3CDTF">2025-11-07T14:20:00Z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17e3aa67-0794-4880-8125-8083c68c59d8</vt:lpwstr>
  </property>
</Properties>
</file>