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70683" w14:textId="77777777" w:rsidR="00D46CF8" w:rsidRDefault="00D46CF8" w:rsidP="00D46C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R5s250456</w:t>
      </w:r>
      <w:r>
        <w:rPr>
          <w:b/>
          <w:i/>
          <w:noProof/>
          <w:sz w:val="28"/>
        </w:rPr>
        <w:fldChar w:fldCharType="end"/>
      </w:r>
    </w:p>
    <w:p w14:paraId="77B1AAED" w14:textId="77777777" w:rsidR="00D46CF8" w:rsidRDefault="00D46CF8" w:rsidP="00D46CF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6CF8" w14:paraId="26FB1035" w14:textId="77777777" w:rsidTr="008206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7300B" w14:textId="77777777" w:rsidR="00D46CF8" w:rsidRDefault="00D46CF8" w:rsidP="008206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46CF8" w14:paraId="696B6A88" w14:textId="77777777" w:rsidTr="008206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97EA0" w14:textId="77777777" w:rsidR="00D46CF8" w:rsidRDefault="00D46CF8" w:rsidP="008206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6CF8" w14:paraId="1228F605" w14:textId="77777777" w:rsidTr="008206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2DC44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59AE8BD4" w14:textId="77777777" w:rsidTr="008206AB">
        <w:tc>
          <w:tcPr>
            <w:tcW w:w="142" w:type="dxa"/>
            <w:tcBorders>
              <w:left w:val="single" w:sz="4" w:space="0" w:color="auto"/>
            </w:tcBorders>
          </w:tcPr>
          <w:p w14:paraId="4872E513" w14:textId="77777777" w:rsidR="00D46CF8" w:rsidRDefault="00D46CF8" w:rsidP="008206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CAD9C6" w14:textId="77777777" w:rsidR="00D46CF8" w:rsidRPr="00410371" w:rsidRDefault="00D46CF8" w:rsidP="008206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1172E5" w14:textId="77777777" w:rsidR="00D46CF8" w:rsidRDefault="00D46CF8" w:rsidP="008206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719FAB" w14:textId="77777777" w:rsidR="00D46CF8" w:rsidRPr="00410371" w:rsidRDefault="00D46CF8" w:rsidP="008206A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075337" w14:textId="77777777" w:rsidR="00D46CF8" w:rsidRDefault="00D46CF8" w:rsidP="008206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034A2" w14:textId="77777777" w:rsidR="00D46CF8" w:rsidRPr="00410371" w:rsidRDefault="00D46CF8" w:rsidP="008206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BFE18C" w14:textId="77777777" w:rsidR="00D46CF8" w:rsidRDefault="00D46CF8" w:rsidP="008206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3CA8A0" w14:textId="77777777" w:rsidR="00D46CF8" w:rsidRPr="00410371" w:rsidRDefault="00D46CF8" w:rsidP="00820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1DEA34" w14:textId="77777777" w:rsidR="00D46CF8" w:rsidRDefault="00D46CF8" w:rsidP="008206AB">
            <w:pPr>
              <w:pStyle w:val="CRCoverPage"/>
              <w:spacing w:after="0"/>
              <w:rPr>
                <w:noProof/>
              </w:rPr>
            </w:pPr>
          </w:p>
        </w:tc>
      </w:tr>
      <w:tr w:rsidR="00D46CF8" w14:paraId="18D405F4" w14:textId="77777777" w:rsidTr="008206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73409" w14:textId="77777777" w:rsidR="00D46CF8" w:rsidRDefault="00D46CF8" w:rsidP="008206AB">
            <w:pPr>
              <w:pStyle w:val="CRCoverPage"/>
              <w:spacing w:after="0"/>
              <w:rPr>
                <w:noProof/>
              </w:rPr>
            </w:pPr>
          </w:p>
        </w:tc>
      </w:tr>
      <w:tr w:rsidR="00D46CF8" w14:paraId="0E51A4E6" w14:textId="77777777" w:rsidTr="008206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F51C76" w14:textId="77777777" w:rsidR="00D46CF8" w:rsidRPr="00F25D98" w:rsidRDefault="00D46CF8" w:rsidP="008206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6CF8" w14:paraId="5E66C90E" w14:textId="77777777" w:rsidTr="008206AB">
        <w:tc>
          <w:tcPr>
            <w:tcW w:w="9641" w:type="dxa"/>
            <w:gridSpan w:val="9"/>
          </w:tcPr>
          <w:p w14:paraId="6D2FD0B6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3C1081" w14:textId="77777777" w:rsidR="00D46CF8" w:rsidRDefault="00D46CF8" w:rsidP="00D46C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6CF8" w14:paraId="2313FC36" w14:textId="77777777" w:rsidTr="008206AB">
        <w:tc>
          <w:tcPr>
            <w:tcW w:w="2835" w:type="dxa"/>
          </w:tcPr>
          <w:p w14:paraId="2351E65A" w14:textId="77777777" w:rsidR="00D46CF8" w:rsidRDefault="00D46CF8" w:rsidP="008206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FEDB19" w14:textId="77777777" w:rsidR="00D46CF8" w:rsidRDefault="00D46CF8" w:rsidP="008206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7FDBD" w14:textId="77777777" w:rsidR="00D46CF8" w:rsidRDefault="00D46CF8" w:rsidP="00820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3E0337" w14:textId="77777777" w:rsidR="00D46CF8" w:rsidRDefault="00D46CF8" w:rsidP="008206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E40BB" w14:textId="77777777" w:rsidR="00D46CF8" w:rsidRDefault="00D46CF8" w:rsidP="00820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6010E" w14:textId="77777777" w:rsidR="00D46CF8" w:rsidRDefault="00D46CF8" w:rsidP="008206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F335A0" w14:textId="77777777" w:rsidR="00D46CF8" w:rsidRDefault="00D46CF8" w:rsidP="00820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5D1629" w14:textId="77777777" w:rsidR="00D46CF8" w:rsidRDefault="00D46CF8" w:rsidP="008206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81755" w14:textId="77777777" w:rsidR="00D46CF8" w:rsidRDefault="00D46CF8" w:rsidP="008206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BF5F69" w14:textId="77777777" w:rsidR="00D46CF8" w:rsidRDefault="00D46CF8" w:rsidP="00D46C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6CF8" w14:paraId="42CC9095" w14:textId="77777777" w:rsidTr="008206AB">
        <w:tc>
          <w:tcPr>
            <w:tcW w:w="9640" w:type="dxa"/>
            <w:gridSpan w:val="11"/>
          </w:tcPr>
          <w:p w14:paraId="58BC1709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511C38D6" w14:textId="77777777" w:rsidTr="008206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D37594" w14:textId="77777777" w:rsidR="00D46CF8" w:rsidRDefault="00D46CF8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27341" w14:textId="77777777" w:rsidR="00D46CF8" w:rsidRDefault="00D46CF8" w:rsidP="00820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ENDC testcase 8.2.3.3.1</w:t>
            </w:r>
            <w:r>
              <w:fldChar w:fldCharType="end"/>
            </w:r>
          </w:p>
        </w:tc>
      </w:tr>
      <w:tr w:rsidR="00D46CF8" w14:paraId="677C6E13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42BD5ABC" w14:textId="77777777" w:rsidR="00D46CF8" w:rsidRDefault="00D46CF8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4EB4D6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287687D2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2B97C451" w14:textId="77777777" w:rsidR="00D46CF8" w:rsidRDefault="00D46CF8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3231A" w14:textId="77777777" w:rsidR="00D46CF8" w:rsidRDefault="00D46CF8" w:rsidP="00820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46CF8" w14:paraId="09194C5E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66454201" w14:textId="77777777" w:rsidR="00D46CF8" w:rsidRDefault="00D46CF8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1FB7B" w14:textId="585EA3D5" w:rsidR="00D46CF8" w:rsidRDefault="00D46CF8" w:rsidP="008206A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46CF8" w14:paraId="48CACC6C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2A936BD8" w14:textId="77777777" w:rsidR="00D46CF8" w:rsidRDefault="00D46CF8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D120F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2D3B2F45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2711388E" w14:textId="77777777" w:rsidR="00D46CF8" w:rsidRDefault="00D46CF8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B379F3" w14:textId="77777777" w:rsidR="00D46CF8" w:rsidRDefault="00D46CF8" w:rsidP="00820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5A3B5E" w14:textId="77777777" w:rsidR="00D46CF8" w:rsidRDefault="00D46CF8" w:rsidP="008206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441B1" w14:textId="77777777" w:rsidR="00D46CF8" w:rsidRDefault="00D46CF8" w:rsidP="008206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78F427" w14:textId="77777777" w:rsidR="00D46CF8" w:rsidRDefault="00D46CF8" w:rsidP="00820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2025-10-27</w:t>
            </w:r>
            <w:r>
              <w:rPr>
                <w:noProof/>
              </w:rPr>
              <w:fldChar w:fldCharType="end"/>
            </w:r>
          </w:p>
        </w:tc>
      </w:tr>
      <w:tr w:rsidR="00D46CF8" w14:paraId="02A1FEAA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52913F42" w14:textId="77777777" w:rsidR="00D46CF8" w:rsidRDefault="00D46CF8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4B4F9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0F80CF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CD628E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AEE3B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3B85189E" w14:textId="77777777" w:rsidTr="008206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B38033" w14:textId="77777777" w:rsidR="00D46CF8" w:rsidRDefault="00D46CF8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49E019" w14:textId="77777777" w:rsidR="00D46CF8" w:rsidRDefault="00D46CF8" w:rsidP="008206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F912" w14:textId="77777777" w:rsidR="00D46CF8" w:rsidRDefault="00D46CF8" w:rsidP="008206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E0726" w14:textId="77777777" w:rsidR="00D46CF8" w:rsidRDefault="00D46CF8" w:rsidP="008206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D50DF4" w14:textId="77777777" w:rsidR="00D46CF8" w:rsidRDefault="00D46CF8" w:rsidP="00820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46CF8" w14:paraId="145A3C72" w14:textId="77777777" w:rsidTr="008206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0E2A1B" w14:textId="77777777" w:rsidR="00D46CF8" w:rsidRDefault="00D46CF8" w:rsidP="008206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723D4D" w14:textId="77777777" w:rsidR="00D46CF8" w:rsidRDefault="00D46CF8" w:rsidP="008206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6979A" w14:textId="77777777" w:rsidR="00D46CF8" w:rsidRDefault="00D46CF8" w:rsidP="008206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12C69D" w14:textId="77777777" w:rsidR="00D46CF8" w:rsidRPr="007C2097" w:rsidRDefault="00D46CF8" w:rsidP="008206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46CF8" w14:paraId="20DAB419" w14:textId="77777777" w:rsidTr="008206AB">
        <w:tc>
          <w:tcPr>
            <w:tcW w:w="1843" w:type="dxa"/>
          </w:tcPr>
          <w:p w14:paraId="64CD98DC" w14:textId="77777777" w:rsidR="00D46CF8" w:rsidRDefault="00D46CF8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6E19A5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3D2A1620" w14:textId="77777777" w:rsidTr="008206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BDECE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EE54D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  <w:r w:rsidRPr="00D46CF8">
              <w:rPr>
                <w:noProof/>
              </w:rPr>
              <w:t xml:space="preserve">In the current TTCN-3 implementation of test case 8.2.3.3.1 , measurement report is not properly checked for the presence of IE </w:t>
            </w:r>
            <w:r w:rsidRPr="00D46CF8">
              <w:rPr>
                <w:i/>
                <w:iCs/>
                <w:noProof/>
              </w:rPr>
              <w:t>measResultNeighCellListNR-r15</w:t>
            </w:r>
            <w:r w:rsidRPr="00D46CF8">
              <w:rPr>
                <w:noProof/>
              </w:rPr>
              <w:t xml:space="preserve"> at step 5 and 8.</w:t>
            </w:r>
          </w:p>
          <w:p w14:paraId="4AEA831A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22A2E9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  <w:r w:rsidRPr="00D46CF8">
              <w:rPr>
                <w:noProof/>
              </w:rPr>
              <w:t xml:space="preserve">This implementation is not in line with </w:t>
            </w:r>
            <w:r w:rsidRPr="00D46CF8">
              <w:rPr>
                <w:i/>
                <w:iCs/>
                <w:noProof/>
              </w:rPr>
              <w:t>Table 8.2.3.3.1.3.3-6: MeasurementReport (step 5, Table 8.2.3.3.1.3.2-2)</w:t>
            </w:r>
            <w:r w:rsidRPr="00D46CF8">
              <w:rPr>
                <w:noProof/>
              </w:rPr>
              <w:t xml:space="preserve"> and </w:t>
            </w:r>
            <w:r w:rsidRPr="00D46CF8">
              <w:rPr>
                <w:i/>
                <w:iCs/>
                <w:noProof/>
              </w:rPr>
              <w:t>Table 8.2.3.3.1.3.3-7: MeasurementReport (step 8, Table 8.2.3.3.1.3.2-2)</w:t>
            </w:r>
            <w:r w:rsidRPr="00D46CF8">
              <w:rPr>
                <w:noProof/>
              </w:rPr>
              <w:t>.</w:t>
            </w:r>
          </w:p>
          <w:p w14:paraId="27045EC5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DF2F64" w14:textId="63C40234" w:rsidR="00D46CF8" w:rsidRP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D46CF8">
              <w:rPr>
                <w:noProof/>
              </w:rPr>
              <w:t>lso</w:t>
            </w:r>
            <w:r>
              <w:rPr>
                <w:noProof/>
              </w:rPr>
              <w:t>,</w:t>
            </w:r>
            <w:r w:rsidRPr="00D46CF8">
              <w:rPr>
                <w:noProof/>
              </w:rPr>
              <w:t xml:space="preserve"> this missing implementation can cause 8.2.3.3.1.ENDC to incorrectly pass when it should fail</w:t>
            </w:r>
          </w:p>
        </w:tc>
      </w:tr>
      <w:tr w:rsidR="00D46CF8" w14:paraId="78177826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FA650" w14:textId="77777777" w:rsidR="00D46CF8" w:rsidRDefault="00D46CF8" w:rsidP="00D4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C18FE" w14:textId="77777777" w:rsidR="00D46CF8" w:rsidRDefault="00D46CF8" w:rsidP="00D4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68475C5B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94CA1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D9C05" w14:textId="0E02B9B2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case 8.2.3.3.1 implementation at step 5 and step 8 to properly check for the presence of measResultNeighCellListNR-r15</w:t>
            </w:r>
          </w:p>
        </w:tc>
      </w:tr>
      <w:tr w:rsidR="00D46CF8" w14:paraId="3EC7C552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F0885" w14:textId="77777777" w:rsidR="00D46CF8" w:rsidRDefault="00D46CF8" w:rsidP="00D4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69AA7" w14:textId="77777777" w:rsidR="00D46CF8" w:rsidRDefault="00D46CF8" w:rsidP="00D4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0138C475" w14:textId="77777777" w:rsidTr="008206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9ADAA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8022F" w14:textId="199AA52D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can incorrectly pass when it should fail</w:t>
            </w:r>
          </w:p>
        </w:tc>
      </w:tr>
      <w:tr w:rsidR="00D46CF8" w14:paraId="7FA6274B" w14:textId="77777777" w:rsidTr="008206AB">
        <w:tc>
          <w:tcPr>
            <w:tcW w:w="2694" w:type="dxa"/>
            <w:gridSpan w:val="2"/>
          </w:tcPr>
          <w:p w14:paraId="79D567E2" w14:textId="77777777" w:rsidR="00D46CF8" w:rsidRDefault="00D46CF8" w:rsidP="00D4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F4FD4" w14:textId="77777777" w:rsidR="00D46CF8" w:rsidRDefault="00D46CF8" w:rsidP="00D4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2E94B973" w14:textId="77777777" w:rsidTr="008206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E59B1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38F14" w14:textId="5CBF7C13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8.2.3.3.1.ENDC</w:t>
            </w:r>
          </w:p>
        </w:tc>
      </w:tr>
      <w:tr w:rsidR="00D46CF8" w14:paraId="47914DA3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B39AF" w14:textId="77777777" w:rsidR="00D46CF8" w:rsidRDefault="00D46CF8" w:rsidP="00D4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0BE4C" w14:textId="77777777" w:rsidR="00D46CF8" w:rsidRDefault="00D46CF8" w:rsidP="00D4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4198036E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C52DD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3AA4B" w14:textId="77777777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9006B" w14:textId="77777777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20EC4" w14:textId="77777777" w:rsidR="00D46CF8" w:rsidRDefault="00D46CF8" w:rsidP="00D46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DD65D2" w14:textId="77777777" w:rsidR="00D46CF8" w:rsidRDefault="00D46CF8" w:rsidP="00D46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6CF8" w14:paraId="71FA775C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85A24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70659" w14:textId="77777777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B5422" w14:textId="73E10E0A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D760FC" w14:textId="77777777" w:rsidR="00D46CF8" w:rsidRDefault="00D46CF8" w:rsidP="00D46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B08C12" w14:textId="41BFFE2B" w:rsidR="00D46CF8" w:rsidRDefault="00D46CF8" w:rsidP="00D46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6CF8" w14:paraId="7DF2D758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2090C" w14:textId="77777777" w:rsidR="00D46CF8" w:rsidRDefault="00D46CF8" w:rsidP="00D46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1D852" w14:textId="77777777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475CA" w14:textId="1BE47FE2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7A278" w14:textId="77777777" w:rsidR="00D46CF8" w:rsidRDefault="00D46CF8" w:rsidP="00D46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0B87F" w14:textId="7D867EA6" w:rsidR="00D46CF8" w:rsidRDefault="00D46CF8" w:rsidP="00D46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6CF8" w14:paraId="29DE7C44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DF" w14:textId="77777777" w:rsidR="00D46CF8" w:rsidRDefault="00D46CF8" w:rsidP="00D46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1293F" w14:textId="77777777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846BA" w14:textId="280ACA75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E3CB0" w14:textId="77777777" w:rsidR="00D46CF8" w:rsidRDefault="00D46CF8" w:rsidP="00D46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B1418" w14:textId="2BB5AE00" w:rsidR="00D46CF8" w:rsidRDefault="00D46CF8" w:rsidP="00D46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6CF8" w14:paraId="4E3FADCF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2023D" w14:textId="77777777" w:rsidR="00D46CF8" w:rsidRDefault="00D46CF8" w:rsidP="00D46C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CB59B" w14:textId="77777777" w:rsidR="00D46CF8" w:rsidRDefault="00D46CF8" w:rsidP="00D46CF8">
            <w:pPr>
              <w:pStyle w:val="CRCoverPage"/>
              <w:spacing w:after="0"/>
              <w:rPr>
                <w:noProof/>
              </w:rPr>
            </w:pPr>
          </w:p>
        </w:tc>
      </w:tr>
      <w:tr w:rsidR="00D46CF8" w14:paraId="70EB820F" w14:textId="77777777" w:rsidTr="008206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BC85F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2DB80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6CF8" w:rsidRPr="008863B9" w14:paraId="4114EE75" w14:textId="77777777" w:rsidTr="008206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E95B02" w14:textId="77777777" w:rsidR="00D46CF8" w:rsidRPr="008863B9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552263" w14:textId="77777777" w:rsidR="00D46CF8" w:rsidRPr="008863B9" w:rsidRDefault="00D46CF8" w:rsidP="00D46C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6CF8" w14:paraId="143B029E" w14:textId="77777777" w:rsidTr="008206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CC4B6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35B87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E02032" w14:textId="77777777" w:rsidR="00D46CF8" w:rsidRDefault="00D46CF8" w:rsidP="00D46CF8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967935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A0525BB" w14:textId="10F60D39" w:rsidR="004924D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924D1" w:rsidRPr="00E231DF">
        <w:rPr>
          <w:rFonts w:ascii="Arial" w:hAnsi="Arial" w:cs="Arial"/>
          <w:iCs/>
          <w:noProof/>
        </w:rPr>
        <w:t>Table of Contents</w:t>
      </w:r>
      <w:r w:rsidR="004924D1">
        <w:rPr>
          <w:noProof/>
        </w:rPr>
        <w:tab/>
      </w:r>
      <w:r w:rsidR="004924D1">
        <w:rPr>
          <w:noProof/>
        </w:rPr>
        <w:fldChar w:fldCharType="begin"/>
      </w:r>
      <w:r w:rsidR="004924D1">
        <w:rPr>
          <w:noProof/>
        </w:rPr>
        <w:instrText xml:space="preserve"> PAGEREF _Toc209679352 \h </w:instrText>
      </w:r>
      <w:r w:rsidR="004924D1">
        <w:rPr>
          <w:noProof/>
        </w:rPr>
      </w:r>
      <w:r w:rsidR="004924D1">
        <w:rPr>
          <w:noProof/>
        </w:rPr>
        <w:fldChar w:fldCharType="separate"/>
      </w:r>
      <w:r w:rsidR="004924D1">
        <w:rPr>
          <w:noProof/>
        </w:rPr>
        <w:t>2</w:t>
      </w:r>
      <w:r w:rsidR="004924D1">
        <w:rPr>
          <w:noProof/>
        </w:rPr>
        <w:fldChar w:fldCharType="end"/>
      </w:r>
    </w:p>
    <w:p w14:paraId="028535BA" w14:textId="47F8F304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6ADC4A" w14:textId="0BADC11B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91D3CE" w14:textId="61AC88F2" w:rsidR="004924D1" w:rsidRDefault="004924D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b/>
          <w:bCs/>
          <w:noProof/>
          <w:color w:val="000000"/>
          <w:lang w:val="en-US"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E777D4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967935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967935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0522A169" w14:textId="2AAE9BBC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78083187"/>
      <w:bookmarkStart w:id="7" w:name="_Toc209679355"/>
      <w:bookmarkStart w:id="8" w:name="_Toc325725665"/>
      <w:bookmarkStart w:id="9" w:name="_Toc122434493"/>
      <w:bookmarkStart w:id="10" w:name="_Toc29528897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C72BAB">
        <w:rPr>
          <w:rFonts w:cs="Arial"/>
          <w:b/>
          <w:bCs/>
          <w:color w:val="000000"/>
          <w:lang w:val="en-US" w:eastAsia="en-GB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8"/>
          <w:bookmarkEnd w:id="9"/>
          <w:bookmarkEnd w:id="10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69887D79" w:rsidR="00273EC8" w:rsidRPr="00B2655B" w:rsidRDefault="00B87F0C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F303A5">
              <w:rPr>
                <w:rFonts w:ascii="Arial" w:hAnsi="Arial" w:cs="Arial"/>
                <w:sz w:val="18"/>
                <w:szCs w:val="18"/>
                <w:lang w:eastAsia="zh-CN"/>
              </w:rPr>
              <w:t>fl_TC_8_2_3_3_1_ENDC_EUTRA_TestBody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29976E9" w14:textId="77777777" w:rsidR="00D46CF8" w:rsidRDefault="00D46CF8" w:rsidP="00D46CF8">
            <w:pPr>
              <w:pStyle w:val="CRCoverPage"/>
              <w:spacing w:after="0"/>
              <w:rPr>
                <w:noProof/>
              </w:rPr>
            </w:pPr>
            <w:r w:rsidRPr="00D46CF8">
              <w:rPr>
                <w:noProof/>
              </w:rPr>
              <w:t xml:space="preserve">In the current TTCN-3 implementation of test case 8.2.3.3.1 , measurement report is not properly checked for the presence of IE </w:t>
            </w:r>
            <w:r w:rsidRPr="00D46CF8">
              <w:rPr>
                <w:i/>
                <w:iCs/>
                <w:noProof/>
              </w:rPr>
              <w:t>measResultNeighCellListNR-r15</w:t>
            </w:r>
            <w:r w:rsidRPr="00D46CF8">
              <w:rPr>
                <w:noProof/>
              </w:rPr>
              <w:t xml:space="preserve"> at step 5 and 8.</w:t>
            </w:r>
          </w:p>
          <w:p w14:paraId="6473A9C0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44142D" w14:textId="77777777" w:rsidR="00D46CF8" w:rsidRDefault="00D46CF8" w:rsidP="00D46CF8">
            <w:pPr>
              <w:pStyle w:val="CRCoverPage"/>
              <w:spacing w:after="0"/>
              <w:rPr>
                <w:noProof/>
              </w:rPr>
            </w:pPr>
            <w:r w:rsidRPr="00D46CF8">
              <w:rPr>
                <w:noProof/>
              </w:rPr>
              <w:t xml:space="preserve">This implementation is not in line with </w:t>
            </w:r>
            <w:r w:rsidRPr="00D46CF8">
              <w:rPr>
                <w:i/>
                <w:iCs/>
                <w:noProof/>
              </w:rPr>
              <w:t>Table 8.2.3.3.1.3.3-6: MeasurementReport (step 5, Table 8.2.3.3.1.3.2-2)</w:t>
            </w:r>
            <w:r w:rsidRPr="00D46CF8">
              <w:rPr>
                <w:noProof/>
              </w:rPr>
              <w:t xml:space="preserve"> and </w:t>
            </w:r>
            <w:r w:rsidRPr="00D46CF8">
              <w:rPr>
                <w:i/>
                <w:iCs/>
                <w:noProof/>
              </w:rPr>
              <w:t>Table 8.2.3.3.1.3.3-7: MeasurementReport (step 8, Table 8.2.3.3.1.3.2-2)</w:t>
            </w:r>
            <w:r w:rsidRPr="00D46CF8">
              <w:rPr>
                <w:noProof/>
              </w:rPr>
              <w:t>.</w:t>
            </w:r>
          </w:p>
          <w:p w14:paraId="02C6CBA2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8DE08" w14:textId="1F7EABB1" w:rsidR="00611669" w:rsidRPr="00B2655B" w:rsidRDefault="00D46CF8" w:rsidP="00D46CF8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A</w:t>
            </w:r>
            <w:r w:rsidRPr="00D46CF8">
              <w:rPr>
                <w:noProof/>
              </w:rPr>
              <w:t>lso</w:t>
            </w:r>
            <w:r>
              <w:rPr>
                <w:noProof/>
              </w:rPr>
              <w:t>,</w:t>
            </w:r>
            <w:r w:rsidRPr="00D46CF8">
              <w:rPr>
                <w:noProof/>
              </w:rPr>
              <w:t xml:space="preserve"> this missing implementation can cause 8.2.3.3.1.ENDC to incorrectly pass when it should fail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01BA2DEB" w:rsidR="007E26D6" w:rsidRPr="00A94021" w:rsidRDefault="00E12D76" w:rsidP="00E12D76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Updated test case 8.2.3.3.1 implementation at step 5 and step 8 to properly check for the presence of measResultNeighCellListNR-r15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B1EECF1" w:rsidR="00DE4E0A" w:rsidRPr="00B2655B" w:rsidRDefault="00C6294E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6294E">
              <w:rPr>
                <w:rFonts w:ascii="Arial" w:hAnsi="Arial" w:cs="Arial"/>
                <w:sz w:val="18"/>
                <w:szCs w:val="18"/>
                <w:lang w:eastAsia="zh-CN"/>
              </w:rPr>
              <w:t>RRCMeasurement_ENDC_EUTRA.ttcn</w:t>
            </w:r>
            <w:proofErr w:type="spellEnd"/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25904F3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fl_TC_8_2_3_3_1_ENDC_EUTRA_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TestBody(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EUTRA_5GS_PTC</w:t>
            </w:r>
          </w:p>
          <w:p w14:paraId="2C3C0A83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166BFE0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RRC_TransactionIdentifier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TI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tsc_RRC_TI_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  <w:proofErr w:type="gramEnd"/>
          </w:p>
          <w:p w14:paraId="47FD6CD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EUTRA_NR_CoOrd_SysInfo_Type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v_EUTRA_NR_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SysInfo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  <w:proofErr w:type="gramEnd"/>
          </w:p>
          <w:p w14:paraId="60448E0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v_NR_PhysChId_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Cell1;</w:t>
            </w:r>
            <w:proofErr w:type="gramEnd"/>
          </w:p>
          <w:p w14:paraId="410A79C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var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integer v_NR_ARFCN_f1;</w:t>
            </w:r>
          </w:p>
          <w:p w14:paraId="49EF17E5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var integer v_NR_PhysChId_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Cell2;</w:t>
            </w:r>
            <w:proofErr w:type="gramEnd"/>
          </w:p>
          <w:p w14:paraId="74747A0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RS_ConfigSSB_NR_r15.subcarrierSpacingSSB_r15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  <w:proofErr w:type="gramEnd"/>
          </w:p>
          <w:p w14:paraId="337AC745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FreqBandIndicatorNR_r15 v_FreqBandIndicatorNR_r15; //@sic R5-194875 sic@</w:t>
            </w:r>
          </w:p>
          <w:p w14:paraId="083B82C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ReportConfigInterRAT.reportAmount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ReportAmount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infinity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_;</w:t>
            </w:r>
            <w:proofErr w:type="gramEnd"/>
          </w:p>
          <w:p w14:paraId="6E15B90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FilterCoefficientRSRP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fc0;</w:t>
            </w:r>
            <w:proofErr w:type="gramEnd"/>
          </w:p>
          <w:p w14:paraId="52692BF8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FilterCoefficientRSRQ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fc0;</w:t>
            </w:r>
            <w:proofErr w:type="gramEnd"/>
          </w:p>
          <w:p w14:paraId="27C8B9D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FilterCoefficientSINR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fc0; //@sic R5s190103 sic@</w:t>
            </w:r>
          </w:p>
          <w:p w14:paraId="5A8F14EC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E22801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float v_TimerValue_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15s;</w:t>
            </w:r>
            <w:proofErr w:type="gramEnd"/>
          </w:p>
          <w:p w14:paraId="4C98005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float v_TimerValue_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10s;</w:t>
            </w:r>
            <w:proofErr w:type="gramEnd"/>
          </w:p>
          <w:p w14:paraId="7E50EBB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float v_TimerValue_57s; //@sic R5s200411 sic@</w:t>
            </w:r>
          </w:p>
          <w:p w14:paraId="017049A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BC5D0D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default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DefaultRef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  <w:proofErr w:type="gramEnd"/>
          </w:p>
          <w:p w14:paraId="7EE9FE7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</w:t>
            </w:r>
          </w:p>
          <w:p w14:paraId="71D49E5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v_TimerValue_15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SetTimerToleranceMax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nonProtocolTimer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15.0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04CB0138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v_TimerValue_10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SetTimerToleranceMax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nonProtocolTimer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10.0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7AFA68D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v_TimerValue_57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SetTimerToleranceMax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nonProtocolTimer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57.0); //@sic R5s200411 sic@</w:t>
            </w:r>
          </w:p>
          <w:p w14:paraId="739482A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365216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f_EUTRA_CellInfo_GetFrequencyIEs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79BF331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71744C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//Acquire information of NR cell 1 and 2</w:t>
            </w:r>
          </w:p>
          <w:p w14:paraId="12B58CD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v_EUTRA_NR_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SysInfo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SysInfo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59E8B6B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v_NR_PhysChId_Cell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v_EUTRA_NR_SysInfo.NR[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0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].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PhysCellId</w:t>
            </w:r>
            <w:proofErr w:type="spellEnd"/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FB6ADE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v_NR_PhysChId_Cell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2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v_EUTRA_NR_SysInfo.NR[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].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PhysCellId</w:t>
            </w:r>
            <w:proofErr w:type="spellEnd"/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E3A307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v_NR_ARFCN_f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v_EUTRA_NR_SysInfo.NR[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0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].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Arfcn</w:t>
            </w:r>
            <w:proofErr w:type="spellEnd"/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9620BE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f_NR_ConvertIntToSCS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(v_EUTRA_NR_SysInfo.NR[0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].SCS);</w:t>
            </w:r>
            <w:proofErr w:type="gramEnd"/>
          </w:p>
          <w:p w14:paraId="116EE85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v_FreqBandIndicatorNR_r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15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v_EUTRA_NR_SysInfo.NR[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0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].Band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//@sic R5-194875 sic@</w:t>
            </w:r>
          </w:p>
          <w:p w14:paraId="66D357FF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4E3B30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//Acquire information of NR cell 2</w:t>
            </w:r>
          </w:p>
          <w:p w14:paraId="3E588BE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f_NR_ConvertIntToSCS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(v_EUTRA_NR_SysInfo.NR[1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].SCS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//to be checked (Prose should be changed accordingly)</w:t>
            </w:r>
          </w:p>
          <w:p w14:paraId="65FD089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740897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1-2"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1E65B9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transmits an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including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measConfig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to setup inter RAT measurement and</w:t>
            </w:r>
          </w:p>
          <w:p w14:paraId="3D53B28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//reporting for NR Cell 1 and 2 and receives an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RRCConnectionReconfigurationComplete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confirm the setup of</w:t>
            </w:r>
          </w:p>
          <w:p w14:paraId="4EF3B6C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//inter RAT measurements for NR Cell 1 and 2</w:t>
            </w:r>
          </w:p>
          <w:p w14:paraId="76B71DA5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f_EUTRA_RRCConnectionReconfiguration_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MeasConfig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69F935B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cs_RRCConnectionReconfiguration_NR_Periodical_1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Entry(</w:t>
            </w:r>
            <w:proofErr w:type="spellStart"/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v_RRC_TI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188F2B4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v_NR_ARFCN_f1,</w:t>
            </w:r>
          </w:p>
          <w:p w14:paraId="477B8B7F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v_SCS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69A35F0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v_FreqBandIndicatorNR_r15, //@sic R5-194875 sic@</w:t>
            </w:r>
          </w:p>
          <w:p w14:paraId="3B816BD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v_ReportAmount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6F13820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v_FilterCoefficientRSRP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A6F4B3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v_FilterCoefficientRSRQ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AA5315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v_FilterCoefficientSINR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2E6348A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cs_ReportQuantityNR_r15(true, true,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pc_ss_SINR_Meas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))); //@sic R5-194850, R5s190103, 5-190621 sic@</w:t>
            </w:r>
          </w:p>
          <w:p w14:paraId="31E5F093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3"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5D4B180F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changes NR Cell 1 and 2 parameters according to the row "T1" in table 8.2.3.3.1.3.2-1.</w:t>
            </w:r>
          </w:p>
          <w:p w14:paraId="24E6DD6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trigger to NR to change power level of NR Cell1</w:t>
            </w:r>
          </w:p>
          <w:p w14:paraId="47C9809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1857844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079E2E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4"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0F023BE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//Wait and ignore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messages for 57s if NR Cell 1 is on FR2 frequency else wait for 15 s</w:t>
            </w:r>
          </w:p>
          <w:p w14:paraId="63C0656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//to allow change of power levels and UE measurements for NR Cell 1</w:t>
            </w:r>
          </w:p>
          <w:p w14:paraId="6700115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(f_EUTRA38_NR_IsFR1_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</w:t>
            </w:r>
          </w:p>
          <w:p w14:paraId="08A705E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0A9A8F6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WaitAndIgnoreMeasurementReport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v_TimerValue_15s,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667CB23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58CCF61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4A09A69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6F49180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WaitAndIgnoreMeasurementReport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v_TimerValue_57s,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622C3D6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//@sic R5s201420, R5s201023, R5-201632 sic@</w:t>
            </w:r>
          </w:p>
          <w:p w14:paraId="563B94E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6CCDDA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5"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3C611BA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perform periodical reporting for NR Cell 1?</w:t>
            </w:r>
          </w:p>
          <w:p w14:paraId="746F8FE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if(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pc_ss_SINR_Meas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</w:t>
            </w:r>
          </w:p>
          <w:p w14:paraId="76F0FC9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16162A8F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6B6B685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cr_MeasurementReport_NR_1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Entry(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1, v_NR_PhysChId_Cell1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?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?, omit, omit))); //@sic R5s190103 sic@</w:t>
            </w:r>
          </w:p>
          <w:p w14:paraId="128FD5B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3307633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3D77021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1998DC0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183E4CB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                                 cr_MeasurementReport_NR_1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Entry(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1, v_NR_PhysChId_Cell1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?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omit, omit, omit))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2912D81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}; //@sic R5-194850 sic@</w:t>
            </w:r>
          </w:p>
          <w:p w14:paraId="52F88D45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"Test Case 8.2.3.3.1 Step 5"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245082A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FB0504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//Activate the default to receive measurement reports for NR Cell 1</w:t>
            </w:r>
          </w:p>
          <w:p w14:paraId="6A047BF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DefaultRef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activate(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a_EUTRA_AddDefault_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PeriodicalMeasurmentReport(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4913F00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CECBCE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6"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1169FE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changes NR Cell 1 and 2 parameters according to the row "T2" in table 8.2.3.3.1.3.2-1.</w:t>
            </w:r>
          </w:p>
          <w:p w14:paraId="1C0192E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trigger to NR to change power level of NR Cell1 and NR Cell2</w:t>
            </w:r>
          </w:p>
          <w:p w14:paraId="036C5E1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6F61589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04915FD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7"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5816AF05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//Wait and ignore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messages for 57s if NR Cell 1 is on FR2 frequency</w:t>
            </w:r>
          </w:p>
          <w:p w14:paraId="79452C9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//else wait for 15 s to allow change of power levels and UE measurements for NR Cell 2</w:t>
            </w:r>
          </w:p>
          <w:p w14:paraId="6DCC1AD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(f_EUTRA38_NR_IsFR1_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</w:t>
            </w:r>
          </w:p>
          <w:p w14:paraId="4A2E3AF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6A98EA9F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WaitAndIgnoreMeasurementReport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v_TimerValue_15s,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076DCE4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1A8E23B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59FD4C1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655C1C8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WaitAndIgnoreMeasurementReport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v_TimerValue_57s,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19BFB75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//@sic R5s201420, R5s200411 sic@</w:t>
            </w:r>
          </w:p>
          <w:p w14:paraId="6AE9834F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B5F4D7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deactivate(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v_DefaultRef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//@sic R5s190103 sic@</w:t>
            </w:r>
          </w:p>
          <w:p w14:paraId="322B60B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52B075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8"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1EC5051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perform periodical reporting for NR Cell 2?</w:t>
            </w:r>
          </w:p>
          <w:p w14:paraId="076152EC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if(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pc_ss_SINR_Meas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</w:t>
            </w:r>
          </w:p>
          <w:p w14:paraId="3BB6DC1C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7126F6BC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7ED47EF5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cr_MeasurementReport_NR_1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Entry(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1, v_NR_PhysChId_Cell2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?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?, omit, omit))); //@sic R5s190103 sic@</w:t>
            </w:r>
          </w:p>
          <w:p w14:paraId="3917762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541CF828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7668FAA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34640C78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7D3F158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cr_MeasurementReport_NR_1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Entry(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1, v_NR_PhysChId_Cell2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?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omit, omit, omit))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782AF11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}; //@sic R5-194850 sic@</w:t>
            </w:r>
          </w:p>
          <w:p w14:paraId="227070D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"Test Case 8.2.3.3.1 Step 8"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4EA61F28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60611B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9"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1E20DD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changes NR Cell 1 and 2 parameters according to the row "T3" in table 8.2.3.3.1.3.2-1.</w:t>
            </w:r>
          </w:p>
          <w:p w14:paraId="183AD19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trigger to NR to change power level of NR Cell1</w:t>
            </w:r>
          </w:p>
          <w:p w14:paraId="2386924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CA759A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DefaultRef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activate(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a_EUTRA_AddDefault_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PeriodicalMeasurmentReport(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 //@sic R5s190103 sic@</w:t>
            </w:r>
          </w:p>
          <w:p w14:paraId="3B27590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F8F10AC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5E7F79F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B77C12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10"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1C3960F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//Wait and ignore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messages for 57s if NR Cell 1 is on FR2 frequency else wait for 15 s</w:t>
            </w:r>
          </w:p>
          <w:p w14:paraId="6048AF6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//to allow change of power levels and UE measurements for NR Cell 1 and NR Cell 2.</w:t>
            </w:r>
          </w:p>
          <w:p w14:paraId="5F7CEE0F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(f_EUTRA38_NR_IsFR1_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</w:t>
            </w:r>
          </w:p>
          <w:p w14:paraId="56C59CC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761C444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WaitAndIgnoreMeasurementReport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v_TimerValue_15s,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3574244C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43A13C9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else</w:t>
            </w:r>
          </w:p>
          <w:p w14:paraId="1B9F5E68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4BF5699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WaitAndIgnoreMeasurementReport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v_TimerValue_57s,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20DF927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//@sic R5s201420, R5s200411 sic@</w:t>
            </w:r>
          </w:p>
          <w:p w14:paraId="3C03320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1A2287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11-12"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24F7C18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transmits an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remove inter-RAT measurement and reporting for NR Cell and</w:t>
            </w:r>
          </w:p>
          <w:p w14:paraId="4FC8903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//receives an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RRCConnectionReconfigurationComplete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confirm the remove of inter-RAT measurement for NR Cell.</w:t>
            </w:r>
          </w:p>
          <w:p w14:paraId="5C5179F3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f_EUTRA_RRCConnectionReconfiguration_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MeasConfig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3CC055A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cs_RRCConnectionReconfiguration_NR_RemoveMeasId_1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Entry(</w:t>
            </w:r>
            <w:proofErr w:type="spellStart"/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v_RRC_TI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1)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39A3344C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deactivate(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v_DefaultRef</w:t>
            </w:r>
            <w:proofErr w:type="spellEnd"/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451A23C5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6DB267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13"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05E89C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on EUTRA Cell1 to report periodical reporting for NR Cell 1 and 2 during the next 10s?</w:t>
            </w:r>
          </w:p>
          <w:p w14:paraId="75D8712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NoMeasurementReport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v_TimerValue_10s,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proofErr w:type="gram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5B72381C" w14:textId="0B78F71A" w:rsidR="00DE77BA" w:rsidRPr="007A0501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19537C63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fl_TC_8_2_3_3_1_ENDC_EUTRA_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TestBody(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EUTRA_5GS_PTC</w:t>
            </w:r>
          </w:p>
          <w:p w14:paraId="32D7AF38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1769B53D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RRC_TransactionIdentifier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TI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tsc_RRC_TI_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  <w:proofErr w:type="gramEnd"/>
          </w:p>
          <w:p w14:paraId="4D5A99FC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EUTRA_NR_CoOrd_SysInfo_Type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v_EUTRA_NR_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SysInfo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  <w:proofErr w:type="gramEnd"/>
          </w:p>
          <w:p w14:paraId="27D23490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v_NR_PhysChId_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Cell1;</w:t>
            </w:r>
            <w:proofErr w:type="gramEnd"/>
          </w:p>
          <w:p w14:paraId="46372DE3" w14:textId="77777777" w:rsidR="00A46BC7" w:rsidRPr="009F1D6F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var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integer v_NR_ARFCN_f1;</w:t>
            </w:r>
          </w:p>
          <w:p w14:paraId="4DE8326F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F1D6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var integer v_NR_PhysChId_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Cell2;</w:t>
            </w:r>
            <w:proofErr w:type="gramEnd"/>
          </w:p>
          <w:p w14:paraId="5FE3A56A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RS_ConfigSSB_NR_r15.subcarrierSpacingSSB_r15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  <w:proofErr w:type="gramEnd"/>
          </w:p>
          <w:p w14:paraId="3B4DAC39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FreqBandIndicatorNR_r15 v_FreqBandIndicatorNR_r15; //@sic R5-194875 sic@</w:t>
            </w:r>
          </w:p>
          <w:p w14:paraId="2DD4E2F2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ReportConfigInterRAT.reportAmount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ReportAmount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infinity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_;</w:t>
            </w:r>
            <w:proofErr w:type="gramEnd"/>
          </w:p>
          <w:p w14:paraId="5B132864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FilterCoefficientRSRP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fc0;</w:t>
            </w:r>
            <w:proofErr w:type="gramEnd"/>
          </w:p>
          <w:p w14:paraId="0901734D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FilterCoefficientRSRQ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fc0;</w:t>
            </w:r>
            <w:proofErr w:type="gramEnd"/>
          </w:p>
          <w:p w14:paraId="17B104D3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FilterCoefficientSINR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fc0; //@sic R5s190103 sic@</w:t>
            </w:r>
          </w:p>
          <w:p w14:paraId="7D12E0CD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847039E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float v_TimerValue_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15s;</w:t>
            </w:r>
            <w:proofErr w:type="gramEnd"/>
          </w:p>
          <w:p w14:paraId="3762BB03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float v_TimerValue_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10s;</w:t>
            </w:r>
            <w:proofErr w:type="gramEnd"/>
          </w:p>
          <w:p w14:paraId="61AD2A2B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float v_TimerValue_57s; //@sic R5s200411 sic@</w:t>
            </w:r>
          </w:p>
          <w:p w14:paraId="4B37A9C8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17948A8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default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DefaultRef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  <w:proofErr w:type="gramEnd"/>
          </w:p>
          <w:p w14:paraId="14E51732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33B79B8D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8628BD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var SRB_COMMON_IND </w:t>
            </w:r>
            <w:proofErr w:type="spellStart"/>
            <w:r w:rsidRPr="008628BD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v_SRB_IND_measurement</w:t>
            </w:r>
            <w:proofErr w:type="spellEnd"/>
            <w:r w:rsidRPr="008628BD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; //WA#WI=1461995</w:t>
            </w:r>
          </w:p>
          <w:p w14:paraId="25D74784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</w:t>
            </w:r>
          </w:p>
          <w:p w14:paraId="4EDF5DE1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v_TimerValue_15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SetTimerToleranceMax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nonProtocolTimer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15.0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6A217327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v_TimerValue_10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SetTimerToleranceMax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nonProtocolTimer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10.0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204B8705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v_TimerValue_57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SetTimerToleranceMax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nonProtocolTimer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57.0); //@sic R5s200411 sic@</w:t>
            </w:r>
          </w:p>
          <w:p w14:paraId="0C879B38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95A62FF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f_EUTRA_CellInfo_GetFrequencyIEs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2B94BE8F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45F3956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//Acquire information of NR cell 1 and 2</w:t>
            </w:r>
          </w:p>
          <w:p w14:paraId="5427535C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v_EUTRA_NR_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SysInfo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SysInfo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03B5D654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v_NR_PhysChId_Cell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v_EUTRA_NR_SysInfo.NR[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0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].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PhysCellId</w:t>
            </w:r>
            <w:proofErr w:type="spellEnd"/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71EC0930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v_NR_PhysChId_Cell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2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v_EUTRA_NR_SysInfo.NR[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].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PhysCellId</w:t>
            </w:r>
            <w:proofErr w:type="spellEnd"/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7296AE1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v_NR_ARFCN_f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v_EUTRA_NR_SysInfo.NR[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0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].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Arfcn</w:t>
            </w:r>
            <w:proofErr w:type="spellEnd"/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AF5F7B4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f_NR_ConvertIntToSCS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(v_EUTRA_NR_SysInfo.NR[0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].SCS);</w:t>
            </w:r>
            <w:proofErr w:type="gramEnd"/>
          </w:p>
          <w:p w14:paraId="292C968C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v_FreqBandIndicatorNR_r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15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v_EUTRA_NR_SysInfo.NR[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0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].Band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//@sic R5-194875 sic@</w:t>
            </w:r>
          </w:p>
          <w:p w14:paraId="2E9850C0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45EB210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//Acquire information of NR cell 2</w:t>
            </w:r>
          </w:p>
          <w:p w14:paraId="5FE1E142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f_NR_ConvertIntToSCS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(v_EUTRA_NR_SysInfo.NR[1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].SCS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//to be checked (Prose should be changed accordingly)</w:t>
            </w:r>
          </w:p>
          <w:p w14:paraId="778B8BD2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F7FF83E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1-2"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2B632D3B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//The SS transmits an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including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measConfig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to setup inter RAT measurement and</w:t>
            </w:r>
          </w:p>
          <w:p w14:paraId="16CAE795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//reporting for NR Cell 1 and 2 and receives an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RRCConnectionReconfigurationComplete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confirm the setup of</w:t>
            </w:r>
          </w:p>
          <w:p w14:paraId="01230CFC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//inter RAT measurements for NR Cell 1 and 2</w:t>
            </w:r>
          </w:p>
          <w:p w14:paraId="38B5C875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f_EUTRA_RRCConnectionReconfiguration_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MeasConfig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30D81117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cs_RRCConnectionReconfiguration_NR_Periodical_1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Entry(</w:t>
            </w:r>
            <w:proofErr w:type="spellStart"/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v_RRC_TI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6C146377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v_NR_ARFCN_f1,</w:t>
            </w:r>
          </w:p>
          <w:p w14:paraId="6538AA57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v_SCS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49EBAAD7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v_FreqBandIndicatorNR_r15, //@sic R5-194875 sic@</w:t>
            </w:r>
          </w:p>
          <w:p w14:paraId="7105CEC6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v_ReportAmount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6DA6583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v_FilterCoefficientRSRP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3751581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v_FilterCoefficientRSRQ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DC6B135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v_FilterCoefficientSINR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A8912B4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cs_ReportQuantityNR_r15(true, true,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pc_ss_SINR_Meas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))); //@sic R5-194850, R5s190103, 5-190621 sic@</w:t>
            </w:r>
          </w:p>
          <w:p w14:paraId="479F2BB4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3"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05C6797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changes NR Cell 1 and 2 parameters according to the row "T1" in table 8.2.3.3.1.3.2-1.</w:t>
            </w:r>
          </w:p>
          <w:p w14:paraId="33FEE579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trigger to NR to change power level of NR Cell1</w:t>
            </w:r>
          </w:p>
          <w:p w14:paraId="54B60FB9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678611F5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D6BD779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4"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D35ECE9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//Wait and ignore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messages for 57s if NR Cell 1 is on FR2 frequency else wait for 15 s</w:t>
            </w:r>
          </w:p>
          <w:p w14:paraId="28CE8A13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//to allow change of power levels and UE measurements for NR Cell 1</w:t>
            </w:r>
          </w:p>
          <w:p w14:paraId="1693D62B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(f_EUTRA38_NR_IsFR1_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</w:t>
            </w:r>
          </w:p>
          <w:p w14:paraId="408BEC3D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52F2B7FA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WaitAndIgnoreMeasurementReport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v_TimerValue_15s,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4488C72A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4E4D6BD3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0B2E6821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0E5D71BD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WaitAndIgnoreMeasurementReport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v_TimerValue_57s,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31E11888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//@sic R5s201420, R5s201023, R5-201632 sic@</w:t>
            </w:r>
          </w:p>
          <w:p w14:paraId="2376EE14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498327C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5"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DD581E1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perform periodical reporting for NR Cell 1?</w:t>
            </w:r>
          </w:p>
          <w:p w14:paraId="02E495D8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if(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pc_ss_SINR_Meas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</w:t>
            </w:r>
          </w:p>
          <w:p w14:paraId="165531C0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5D6241A8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1D7DAFA3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cr_MeasurementReport_NR_1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Entry(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1, v_NR_PhysChId_Cell1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?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?, omit, omi</w:t>
            </w:r>
            <w:r w:rsidRPr="00BA6904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t))) </w:t>
            </w: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-&gt; value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v_SRB_IND_measurement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; //@sic R5s190103 sic@ //WA#WI=1461995</w:t>
            </w:r>
          </w:p>
          <w:p w14:paraId="79C7BF60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7F05CACB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1C41D6F1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24DFA582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32DD2A6B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cr_MeasurementReport_NR_1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Entry(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1, v_NR_PhysChId_Cell1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?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omit, omit, omit</w:t>
            </w:r>
            <w:r w:rsidRPr="00BA6904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)))</w:t>
            </w: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-&gt; value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v_SRB_IND_measurement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; //WA#WI=1461995</w:t>
            </w:r>
          </w:p>
          <w:p w14:paraId="69B11B91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}; //@sic R5-194850 sic@</w:t>
            </w:r>
          </w:p>
          <w:p w14:paraId="4A7B7B91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E40471C" w14:textId="77777777" w:rsidR="00A46BC7" w:rsidRPr="009F1D6F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// Validate that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measResultNeighCells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is present for test case 8.2.3.3.1</w:t>
            </w:r>
          </w:p>
          <w:p w14:paraId="02F4EA6C" w14:textId="77777777" w:rsidR="00A46BC7" w:rsidRPr="009F1D6F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if (not ispresent(v_SRB_IND_</w:t>
            </w:r>
            <w:proofErr w:type="gram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measurement.Signalling.Rrc</w:t>
            </w:r>
            <w:proofErr w:type="gram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.Dcch.message_.c</w:t>
            </w:r>
            <w:proofErr w:type="gram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1.measurementReport.criticalExtensions</w:t>
            </w:r>
            <w:proofErr w:type="gram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.c</w:t>
            </w:r>
            <w:proofErr w:type="gram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1.measurementReport</w:t>
            </w:r>
            <w:proofErr w:type="gram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_r</w:t>
            </w:r>
            <w:proofErr w:type="gram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8.measResults.measResultNeighCells</w:t>
            </w:r>
            <w:proofErr w:type="gram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)) {</w:t>
            </w:r>
          </w:p>
          <w:p w14:paraId="08D1DE6B" w14:textId="77777777" w:rsidR="00A46BC7" w:rsidRPr="009F1D6F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lastRenderedPageBreak/>
              <w:t xml:space="preserve">       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f_EUTRA_</w:t>
            </w:r>
            <w:proofErr w:type="gram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SetVerdictFailOrInconc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(</w:t>
            </w:r>
            <w:proofErr w:type="gram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__FILE__, __LINE__, "Test Case 8.2.3.3.1 Step 5: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measResultNeighCells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is missing from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MeasurementReport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for NR Cell 1 - UE compliance issue"</w:t>
            </w:r>
            <w:proofErr w:type="gram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);</w:t>
            </w:r>
            <w:proofErr w:type="gramEnd"/>
          </w:p>
          <w:p w14:paraId="764E76A7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} //WA#WI=1461995</w:t>
            </w:r>
          </w:p>
          <w:p w14:paraId="3B2AD5F3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55EAE8E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"Test Case 8.2.3.3.1 Step 5"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4C5B7146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B1575A6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//Activate the default to receive measurement reports for NR Cell 1</w:t>
            </w:r>
          </w:p>
          <w:p w14:paraId="314F5EBC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DefaultRef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activate(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a_EUTRA_AddDefault_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PeriodicalMeasurmentReport(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4CF22ED5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01FB87BC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6"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2992EF6B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changes NR Cell 1 and 2 parameters according to the row "T2" in table 8.2.3.3.1.3.2-1.</w:t>
            </w:r>
          </w:p>
          <w:p w14:paraId="04F7B797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trigger to NR to change power level of NR Cell1 and NR Cell2</w:t>
            </w:r>
          </w:p>
          <w:p w14:paraId="2E4ACC8F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06966657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2E0C9A8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7"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14A518C3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//Wait and ignore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messages for 57s if NR Cell 1 is on FR2 frequency</w:t>
            </w:r>
          </w:p>
          <w:p w14:paraId="1CB3A571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//else wait for 15 s to allow change of power levels and UE measurements for NR Cell 2</w:t>
            </w:r>
          </w:p>
          <w:p w14:paraId="32DEA729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(f_EUTRA38_NR_IsFR1_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</w:t>
            </w:r>
          </w:p>
          <w:p w14:paraId="22BF91D5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2A4A6C3A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WaitAndIgnoreMeasurementReport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v_TimerValue_15s,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0426AA5E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5A627B97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0F2C267A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2BCCC8E6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WaitAndIgnoreMeasurementReport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v_TimerValue_57s,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6A43EA55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//@sic R5s201420, R5s200411 sic@</w:t>
            </w:r>
          </w:p>
          <w:p w14:paraId="4A81A35C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A64CA26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deactivate(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v_DefaultRef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//@sic R5s190103 sic@</w:t>
            </w:r>
          </w:p>
          <w:p w14:paraId="37AC09D1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E0173FC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8"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8CB7B50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perform periodical reporting for NR Cell 2?</w:t>
            </w:r>
          </w:p>
          <w:p w14:paraId="31469410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if(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pc_ss_SINR_Meas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</w:t>
            </w:r>
          </w:p>
          <w:p w14:paraId="7BAB0825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6B646794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05E68797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cr_MeasurementReport_NR_1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Entry(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1, v_NR_PhysChId_Cell2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?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?, omit, omit))) </w:t>
            </w: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-&gt; value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v_SRB_IND_measurement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; //@sic R5s190103 sic@ //WA#WI=1461995</w:t>
            </w:r>
          </w:p>
          <w:p w14:paraId="77EC51D7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400CA8D4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40B5B371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15B1DB82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633EBB74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cr_MeasurementReport_NR_1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Entry(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1, v_NR_PhysChId_Cell2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?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omit, omit, omit))) </w:t>
            </w: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-&gt; value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v_SRB_IND_measurement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; //WA#WI=1461995</w:t>
            </w:r>
          </w:p>
          <w:p w14:paraId="78AA37F0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}; //@sic R5-194850 sic@</w:t>
            </w:r>
          </w:p>
          <w:p w14:paraId="3530FA7C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3062A1C" w14:textId="77777777" w:rsidR="00A46BC7" w:rsidRPr="009F1D6F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// Validate that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measResultNeighCells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is present for test case 8.2.3.3.1</w:t>
            </w:r>
          </w:p>
          <w:p w14:paraId="0E8A3D75" w14:textId="77777777" w:rsidR="00A46BC7" w:rsidRPr="009F1D6F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if (not ispresent(v_SRB_IND_</w:t>
            </w:r>
            <w:proofErr w:type="gram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measurement.Signalling.Rrc</w:t>
            </w:r>
            <w:proofErr w:type="gram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.Dcch.message_.c</w:t>
            </w:r>
            <w:proofErr w:type="gram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1.measurementReport.criticalExtensions</w:t>
            </w:r>
            <w:proofErr w:type="gram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.c</w:t>
            </w:r>
            <w:proofErr w:type="gram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1.measurementReport</w:t>
            </w:r>
            <w:proofErr w:type="gram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_r</w:t>
            </w:r>
            <w:proofErr w:type="gram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8.measResults.measResultNeighCells</w:t>
            </w:r>
            <w:proofErr w:type="gram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)) {</w:t>
            </w:r>
          </w:p>
          <w:p w14:paraId="68645757" w14:textId="77777777" w:rsidR="00A46BC7" w:rsidRPr="009F1D6F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   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f_EUTRA_</w:t>
            </w:r>
            <w:proofErr w:type="gram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SetVerdictFailOrInconc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(</w:t>
            </w:r>
            <w:proofErr w:type="gram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__FILE__, __LINE__, "Test Case 8.2.3.3.1 Step 8: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measResultNeighCells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is missing from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MeasurementReport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for NR Cell 2 - UE compliance issue"</w:t>
            </w:r>
            <w:proofErr w:type="gram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);</w:t>
            </w:r>
            <w:proofErr w:type="gramEnd"/>
          </w:p>
          <w:p w14:paraId="6C779A64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} //WA#WI=1461995</w:t>
            </w:r>
          </w:p>
          <w:p w14:paraId="436ADCD9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5A747AC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"Test Case 8.2.3.3.1 Step 8"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2D757F55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0FA29E73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9"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6CA54896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changes NR Cell 1 and 2 parameters according to the row "T3" in table 8.2.3.3.1.3.2-1.</w:t>
            </w:r>
          </w:p>
          <w:p w14:paraId="1BDEA625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trigger to NR to change power level of NR Cell1</w:t>
            </w:r>
          </w:p>
          <w:p w14:paraId="47989276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3379B79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DefaultRef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activate(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a_EUTRA_AddDefault_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PeriodicalMeasurmentReport(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 //@sic R5s190103 sic@</w:t>
            </w:r>
          </w:p>
          <w:p w14:paraId="47544C4B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07FFC333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79F028DB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0D5C55A5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10"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2A4E46A0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//Wait and ignore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messages for 57s if NR Cell 1 is on FR2 frequency else wait for 15 s</w:t>
            </w:r>
          </w:p>
          <w:p w14:paraId="17F83DFF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//to allow change of power levels and UE measurements for NR Cell 1 and NR Cell 2.</w:t>
            </w:r>
          </w:p>
          <w:p w14:paraId="296F1942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(f_EUTRA38_NR_IsFR1_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</w:t>
            </w:r>
          </w:p>
          <w:p w14:paraId="2628C69B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0557E2AF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WaitAndIgnoreMeasurementReport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v_TimerValue_15s,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179FF3CC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6E5890A1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56B1612E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6DEA02BE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WaitAndIgnoreMeasurementReport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v_TimerValue_57s,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4578157B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//@sic R5s201420, R5s200411 sic@</w:t>
            </w:r>
          </w:p>
          <w:p w14:paraId="2ADCDD3C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620208F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11-12"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98DFF04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transmits an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remove inter-RAT measurement and reporting for NR Cell and</w:t>
            </w:r>
          </w:p>
          <w:p w14:paraId="677D1A09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//receives an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RRCConnectionReconfigurationComplete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confirm the remove of inter-RAT measurement for NR Cell.</w:t>
            </w:r>
          </w:p>
          <w:p w14:paraId="455CC674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f_EUTRA_RRCConnectionReconfiguration_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MeasConfig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13361B4C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cs_RRCConnectionReconfiguration_NR_RemoveMeasId_1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Entry(</w:t>
            </w:r>
            <w:proofErr w:type="spellStart"/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v_RRC_TI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1)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1DC1ED35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deactivate(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v_DefaultRef</w:t>
            </w:r>
            <w:proofErr w:type="spellEnd"/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33B5BF61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E7BBDC2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13"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C2BAD4B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on EUTRA Cell1 to report periodical reporting for NR Cell 1 and 2 during the next 10s?</w:t>
            </w:r>
          </w:p>
          <w:p w14:paraId="42A3ECB7" w14:textId="77777777" w:rsidR="00A46BC7" w:rsidRPr="00A46BC7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NoMeasurementReport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v_TimerValue_10s,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proofErr w:type="gram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2625C754" w14:textId="25BCF37C" w:rsidR="00C72BAB" w:rsidRPr="007A0501" w:rsidRDefault="00A46BC7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0B65F" w14:textId="77777777" w:rsidR="0047407A" w:rsidRDefault="0047407A">
      <w:pPr>
        <w:spacing w:after="0"/>
      </w:pPr>
      <w:r>
        <w:separator/>
      </w:r>
    </w:p>
  </w:endnote>
  <w:endnote w:type="continuationSeparator" w:id="0">
    <w:p w14:paraId="0DA9E9C7" w14:textId="77777777" w:rsidR="0047407A" w:rsidRDefault="004740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CD06" w14:textId="77777777" w:rsidR="00B379FB" w:rsidRDefault="00B37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4142" w14:textId="77777777" w:rsidR="00B379FB" w:rsidRDefault="00B37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30DF" w14:textId="77777777" w:rsidR="00B379FB" w:rsidRDefault="00B37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34A8E" w14:textId="77777777" w:rsidR="0047407A" w:rsidRDefault="0047407A">
      <w:pPr>
        <w:spacing w:after="0"/>
      </w:pPr>
      <w:r>
        <w:separator/>
      </w:r>
    </w:p>
  </w:footnote>
  <w:footnote w:type="continuationSeparator" w:id="0">
    <w:p w14:paraId="7B7A5304" w14:textId="77777777" w:rsidR="0047407A" w:rsidRDefault="004740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9DF2" w14:textId="77777777" w:rsidR="00B379FB" w:rsidRDefault="00B37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066BA" w14:textId="77777777" w:rsidR="00B379FB" w:rsidRDefault="00B379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A67EB"/>
    <w:multiLevelType w:val="hybridMultilevel"/>
    <w:tmpl w:val="F8461A9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E6224"/>
    <w:multiLevelType w:val="hybridMultilevel"/>
    <w:tmpl w:val="D2E89D2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4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6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2"/>
  </w:num>
  <w:num w:numId="16" w16cid:durableId="156658403">
    <w:abstractNumId w:val="19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8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1"/>
  </w:num>
  <w:num w:numId="22" w16cid:durableId="1836023483">
    <w:abstractNumId w:val="7"/>
  </w:num>
  <w:num w:numId="23" w16cid:durableId="1314218732">
    <w:abstractNumId w:val="20"/>
  </w:num>
  <w:num w:numId="24" w16cid:durableId="701630240">
    <w:abstractNumId w:val="29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5"/>
  </w:num>
  <w:num w:numId="31" w16cid:durableId="952175329">
    <w:abstractNumId w:val="0"/>
  </w:num>
  <w:num w:numId="32" w16cid:durableId="1176765488">
    <w:abstractNumId w:val="23"/>
  </w:num>
  <w:num w:numId="33" w16cid:durableId="15257545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3BD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47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2A31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669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870A0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344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4786D"/>
    <w:rsid w:val="00251B60"/>
    <w:rsid w:val="002531D8"/>
    <w:rsid w:val="002539DC"/>
    <w:rsid w:val="00254D9B"/>
    <w:rsid w:val="002559FA"/>
    <w:rsid w:val="00256302"/>
    <w:rsid w:val="0026004D"/>
    <w:rsid w:val="00261976"/>
    <w:rsid w:val="00262CF7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832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43EF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23F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5FB6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0EF9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3F7DB3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47E89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7A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676A"/>
    <w:rsid w:val="00487070"/>
    <w:rsid w:val="00487D3B"/>
    <w:rsid w:val="00491205"/>
    <w:rsid w:val="004924D1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35E6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1D92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8C5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115"/>
    <w:rsid w:val="00644A34"/>
    <w:rsid w:val="0064636F"/>
    <w:rsid w:val="006473B6"/>
    <w:rsid w:val="00650183"/>
    <w:rsid w:val="00650F99"/>
    <w:rsid w:val="00652526"/>
    <w:rsid w:val="0065333E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215C"/>
    <w:rsid w:val="0071561C"/>
    <w:rsid w:val="007156C2"/>
    <w:rsid w:val="007177FF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082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4FF5"/>
    <w:rsid w:val="0079604B"/>
    <w:rsid w:val="0079738A"/>
    <w:rsid w:val="007975D8"/>
    <w:rsid w:val="007977A8"/>
    <w:rsid w:val="007A0501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096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28BD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4DE2"/>
    <w:rsid w:val="00885FFF"/>
    <w:rsid w:val="008863B9"/>
    <w:rsid w:val="00886821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C6C2C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5A89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5419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4E50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1D6F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DD2"/>
    <w:rsid w:val="00A36E9B"/>
    <w:rsid w:val="00A3708B"/>
    <w:rsid w:val="00A413EB"/>
    <w:rsid w:val="00A44A39"/>
    <w:rsid w:val="00A455A9"/>
    <w:rsid w:val="00A46BC1"/>
    <w:rsid w:val="00A46BC7"/>
    <w:rsid w:val="00A47E70"/>
    <w:rsid w:val="00A50CF0"/>
    <w:rsid w:val="00A5141D"/>
    <w:rsid w:val="00A525C7"/>
    <w:rsid w:val="00A52F6F"/>
    <w:rsid w:val="00A5496E"/>
    <w:rsid w:val="00A56E40"/>
    <w:rsid w:val="00A573BF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5950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021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424F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4E5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6C57"/>
    <w:rsid w:val="00B7729B"/>
    <w:rsid w:val="00B8454C"/>
    <w:rsid w:val="00B84B4B"/>
    <w:rsid w:val="00B84BD2"/>
    <w:rsid w:val="00B870CD"/>
    <w:rsid w:val="00B87F0C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22B1"/>
    <w:rsid w:val="00BA32C5"/>
    <w:rsid w:val="00BA3EC5"/>
    <w:rsid w:val="00BA51D9"/>
    <w:rsid w:val="00BA6904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3187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052"/>
    <w:rsid w:val="00C572D0"/>
    <w:rsid w:val="00C57951"/>
    <w:rsid w:val="00C57E39"/>
    <w:rsid w:val="00C61603"/>
    <w:rsid w:val="00C61B63"/>
    <w:rsid w:val="00C61FBA"/>
    <w:rsid w:val="00C6294E"/>
    <w:rsid w:val="00C62F66"/>
    <w:rsid w:val="00C657C3"/>
    <w:rsid w:val="00C66BA2"/>
    <w:rsid w:val="00C66BAA"/>
    <w:rsid w:val="00C7056B"/>
    <w:rsid w:val="00C71469"/>
    <w:rsid w:val="00C7195A"/>
    <w:rsid w:val="00C72B23"/>
    <w:rsid w:val="00C72B5F"/>
    <w:rsid w:val="00C72BAB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386C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D7F21"/>
    <w:rsid w:val="00CE06FC"/>
    <w:rsid w:val="00CE0D0A"/>
    <w:rsid w:val="00CE212C"/>
    <w:rsid w:val="00CE2CF7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46CF8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2D76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2DD5"/>
    <w:rsid w:val="00E737F5"/>
    <w:rsid w:val="00E73AD9"/>
    <w:rsid w:val="00E74AC0"/>
    <w:rsid w:val="00E7517D"/>
    <w:rsid w:val="00E75B90"/>
    <w:rsid w:val="00E76614"/>
    <w:rsid w:val="00E804C4"/>
    <w:rsid w:val="00E80567"/>
    <w:rsid w:val="00E81F81"/>
    <w:rsid w:val="00E8338B"/>
    <w:rsid w:val="00E84D10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06CE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4688"/>
    <w:rsid w:val="00EB72DB"/>
    <w:rsid w:val="00EC09D0"/>
    <w:rsid w:val="00EC0E62"/>
    <w:rsid w:val="00EC1A27"/>
    <w:rsid w:val="00EC3C93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6A12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3A5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640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1903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E7DB8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B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H4VU7HTV54JD-1231737843-1706</_dlc_DocId>
    <_dlc_DocIdUrl xmlns="05fef6b6-48ff-4793-a586-dff4857ec2fd">
      <Url>https://sharepoint.rsint.net/teams/MRT_Dev/_layouts/15/DocIdRedir.aspx?ID=H4VU7HTV54JD-1231737843-1706</Url>
      <Description>H4VU7HTV54JD-1231737843-1706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4016C5-38DD-4CC7-9B74-B2CA822A9338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sharepoint/v4"/>
    <ds:schemaRef ds:uri="http://www.w3.org/XML/1998/namespace"/>
    <ds:schemaRef ds:uri="05fef6b6-48ff-4793-a586-dff4857ec2f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3304</Words>
  <Characters>18834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f_TC_22_3_1_2_NBIOT</vt:lpstr>
      <vt:lpstr>    Correction to function f_TC_11_4_1a_NR5GC_IMS2</vt:lpstr>
      <vt:lpstr>    </vt:lpstr>
    </vt:vector>
  </TitlesOfParts>
  <Company>3GPP Support Team</Company>
  <LinksUpToDate>false</LinksUpToDate>
  <CharactersWithSpaces>22094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2025-10-27T13:12:00Z</dcterms:created>
  <dcterms:modified xsi:type="dcterms:W3CDTF">2025-10-27T13:12:00Z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17e3aa67-0794-4880-8125-8083c68c59d8</vt:lpwstr>
  </property>
</Properties>
</file>