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A41C" w14:textId="77777777" w:rsidR="005C62C0" w:rsidRDefault="005C62C0" w:rsidP="005C6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R5s250425</w:t>
      </w:r>
      <w:r>
        <w:rPr>
          <w:b/>
          <w:i/>
          <w:noProof/>
          <w:sz w:val="28"/>
        </w:rPr>
        <w:fldChar w:fldCharType="end"/>
      </w:r>
    </w:p>
    <w:p w14:paraId="7A5C7F57" w14:textId="77777777" w:rsidR="005C62C0" w:rsidRDefault="005C62C0" w:rsidP="005C62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2C0" w14:paraId="6C010E0C" w14:textId="77777777" w:rsidTr="002C1A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E1D26" w14:textId="77777777" w:rsidR="005C62C0" w:rsidRDefault="005C62C0" w:rsidP="002C1A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C62C0" w14:paraId="26D22D33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4DAFE" w14:textId="77777777" w:rsidR="005C62C0" w:rsidRDefault="005C62C0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2C0" w14:paraId="30EA3796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CB8CB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1468747E" w14:textId="77777777" w:rsidTr="002C1A49">
        <w:tc>
          <w:tcPr>
            <w:tcW w:w="142" w:type="dxa"/>
            <w:tcBorders>
              <w:left w:val="single" w:sz="4" w:space="0" w:color="auto"/>
            </w:tcBorders>
          </w:tcPr>
          <w:p w14:paraId="2463484A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D90DB6" w14:textId="77777777" w:rsidR="005C62C0" w:rsidRPr="00410371" w:rsidRDefault="005C62C0" w:rsidP="002C1A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EFB5E5" w14:textId="77777777" w:rsidR="005C62C0" w:rsidRDefault="005C62C0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21BD33" w14:textId="77777777" w:rsidR="005C62C0" w:rsidRPr="00410371" w:rsidRDefault="005C62C0" w:rsidP="002C1A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43168" w14:textId="77777777" w:rsidR="005C62C0" w:rsidRDefault="005C62C0" w:rsidP="002C1A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8417D" w14:textId="77777777" w:rsidR="005C62C0" w:rsidRPr="00410371" w:rsidRDefault="005C62C0" w:rsidP="002C1A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854907" w14:textId="77777777" w:rsidR="005C62C0" w:rsidRDefault="005C62C0" w:rsidP="002C1A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4F6B9C" w14:textId="77777777" w:rsidR="005C62C0" w:rsidRPr="00410371" w:rsidRDefault="005C62C0" w:rsidP="002C1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DFFFE4" w14:textId="77777777" w:rsidR="005C62C0" w:rsidRDefault="005C62C0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5981EDD0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D520" w14:textId="77777777" w:rsidR="005C62C0" w:rsidRDefault="005C62C0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08FC6548" w14:textId="77777777" w:rsidTr="002C1A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D1F73" w14:textId="77777777" w:rsidR="005C62C0" w:rsidRPr="00F25D98" w:rsidRDefault="005C62C0" w:rsidP="002C1A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2C0" w14:paraId="31C0AE74" w14:textId="77777777" w:rsidTr="002C1A49">
        <w:tc>
          <w:tcPr>
            <w:tcW w:w="9641" w:type="dxa"/>
            <w:gridSpan w:val="9"/>
          </w:tcPr>
          <w:p w14:paraId="55C64137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158F4" w14:textId="77777777" w:rsidR="005C62C0" w:rsidRDefault="005C62C0" w:rsidP="005C62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2C0" w14:paraId="02E62BBD" w14:textId="77777777" w:rsidTr="002C1A49">
        <w:tc>
          <w:tcPr>
            <w:tcW w:w="2835" w:type="dxa"/>
          </w:tcPr>
          <w:p w14:paraId="10EE670E" w14:textId="77777777" w:rsidR="005C62C0" w:rsidRDefault="005C62C0" w:rsidP="002C1A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43278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40E9C7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555C60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83A1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57662C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75FAF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E6ACF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43D73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28A5A9" w14:textId="77777777" w:rsidR="005C62C0" w:rsidRDefault="005C62C0" w:rsidP="005C62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2C0" w14:paraId="0AB30898" w14:textId="77777777" w:rsidTr="002C1A49">
        <w:tc>
          <w:tcPr>
            <w:tcW w:w="9640" w:type="dxa"/>
            <w:gridSpan w:val="11"/>
          </w:tcPr>
          <w:p w14:paraId="5968207C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435C8D00" w14:textId="77777777" w:rsidTr="002C1A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D7701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B154A" w14:textId="77777777" w:rsidR="005C62C0" w:rsidRDefault="005C62C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NTN testcase 7.1.1.10.4</w:t>
            </w:r>
            <w:r>
              <w:fldChar w:fldCharType="end"/>
            </w:r>
          </w:p>
        </w:tc>
      </w:tr>
      <w:tr w:rsidR="005C62C0" w14:paraId="7087DF70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509A2007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B7D04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4D454995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2793B57D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6422B" w14:textId="77777777" w:rsidR="005C62C0" w:rsidRDefault="005C62C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62C0" w14:paraId="7473020E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7624AA6C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F481" w14:textId="01CCBD72" w:rsidR="005C62C0" w:rsidRDefault="005C62C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C62C0" w14:paraId="7E134319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7B22C366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F2B0B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142F502E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44020AE5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68D3ED" w14:textId="77777777" w:rsidR="005C62C0" w:rsidRDefault="005C62C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96F1AE" w14:textId="77777777" w:rsidR="005C62C0" w:rsidRDefault="005C62C0" w:rsidP="002C1A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27E19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C4F69" w14:textId="77777777" w:rsidR="005C62C0" w:rsidRDefault="005C62C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2025-10-10</w:t>
            </w:r>
            <w:r>
              <w:rPr>
                <w:noProof/>
              </w:rPr>
              <w:fldChar w:fldCharType="end"/>
            </w:r>
          </w:p>
        </w:tc>
      </w:tr>
      <w:tr w:rsidR="005C62C0" w14:paraId="75BE47E2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7623B0CD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29C3C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709C10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FEBBA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A31735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01CC236F" w14:textId="77777777" w:rsidTr="002C1A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89E37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A7A39" w14:textId="77777777" w:rsidR="005C62C0" w:rsidRDefault="005C62C0" w:rsidP="002C1A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6FB92B" w14:textId="77777777" w:rsidR="005C62C0" w:rsidRDefault="005C62C0" w:rsidP="002C1A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F8601" w14:textId="77777777" w:rsidR="005C62C0" w:rsidRDefault="005C62C0" w:rsidP="002C1A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64B6F9" w14:textId="77777777" w:rsidR="005C62C0" w:rsidRDefault="005C62C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C62C0" w14:paraId="162319D5" w14:textId="77777777" w:rsidTr="002C1A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81CEA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9EA58" w14:textId="77777777" w:rsidR="005C62C0" w:rsidRDefault="005C62C0" w:rsidP="002C1A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FF854" w14:textId="77777777" w:rsidR="005C62C0" w:rsidRDefault="005C62C0" w:rsidP="002C1A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6777F" w14:textId="77777777" w:rsidR="005C62C0" w:rsidRPr="007C2097" w:rsidRDefault="005C62C0" w:rsidP="002C1A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C62C0" w14:paraId="4308F3F8" w14:textId="77777777" w:rsidTr="002C1A49">
        <w:tc>
          <w:tcPr>
            <w:tcW w:w="1843" w:type="dxa"/>
          </w:tcPr>
          <w:p w14:paraId="5BA2B9EC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C37FC2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7146762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4374D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09B83" w14:textId="77777777" w:rsidR="005C62C0" w:rsidRPr="001F6CDE" w:rsidRDefault="005C62C0" w:rsidP="005C62C0">
            <w:pPr>
              <w:pStyle w:val="CRCoverPage"/>
              <w:numPr>
                <w:ilvl w:val="0"/>
                <w:numId w:val="2"/>
              </w:numPr>
              <w:rPr>
                <w:noProof/>
                <w:lang w:eastAsia="zh-CN"/>
              </w:rPr>
            </w:pPr>
            <w:r w:rsidRPr="00086486">
              <w:rPr>
                <w:noProof/>
                <w:lang w:eastAsia="zh-CN"/>
              </w:rPr>
              <w:t xml:space="preserve">According to </w:t>
            </w:r>
            <w:r w:rsidRPr="00086486">
              <w:rPr>
                <w:noProof/>
                <w:lang w:val="en-US" w:eastAsia="zh-CN"/>
              </w:rPr>
              <w:t>Table 7.1.1.10.4.3.2-1 in 38.523-1, at step46,</w:t>
            </w:r>
            <w:r w:rsidRPr="0008648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086486">
              <w:rPr>
                <w:noProof/>
                <w:lang w:val="en-US" w:eastAsia="zh-CN"/>
              </w:rPr>
              <w:t>The SS transmits Differential Koffset MAC CE with differential Koffset set to 20 ms. According to the Table 6.3.4.2-1: in 38.508-1, for NGSO</w:t>
            </w:r>
            <w:r>
              <w:rPr>
                <w:noProof/>
                <w:lang w:val="en-US" w:eastAsia="zh-CN"/>
              </w:rPr>
              <w:t xml:space="preserve"> cell</w:t>
            </w:r>
            <w:r w:rsidRPr="00086486">
              <w:rPr>
                <w:noProof/>
                <w:lang w:val="en-US" w:eastAsia="zh-CN"/>
              </w:rPr>
              <w:t xml:space="preserve">, the CellSpecificKoffset is 5 ms, </w:t>
            </w:r>
            <w:r>
              <w:rPr>
                <w:noProof/>
                <w:lang w:val="en-US" w:eastAsia="zh-CN"/>
              </w:rPr>
              <w:t>s</w:t>
            </w:r>
            <w:r w:rsidRPr="00086486">
              <w:rPr>
                <w:noProof/>
                <w:lang w:val="en-US" w:eastAsia="zh-CN"/>
              </w:rPr>
              <w:t>o the value of differential Koffset  (20ms) is not sutible for NGSO.</w:t>
            </w:r>
          </w:p>
          <w:p w14:paraId="704A6660" w14:textId="364FF575" w:rsidR="005C62C0" w:rsidRDefault="005C62C0" w:rsidP="005C62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value of RTT for NGSO is less than 100ms, at step47, 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>DCI of DL transmission</w:t>
            </w:r>
            <w:r>
              <w:rPr>
                <w:noProof/>
                <w:lang w:eastAsia="zh-CN"/>
              </w:rPr>
              <w:t xml:space="preserve">, it requires at least 100ms in advance. So for NGSO, get next send occasion with the default value(100ms). </w:t>
            </w:r>
          </w:p>
        </w:tc>
      </w:tr>
      <w:tr w:rsidR="005C62C0" w14:paraId="06EFA88B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05538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21A16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278277FB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19B36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70292" w14:textId="77777777" w:rsidR="005C62C0" w:rsidRPr="00D70EB3" w:rsidRDefault="005C62C0" w:rsidP="005C62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NGSO cell, at step46, set </w:t>
            </w:r>
            <w:r w:rsidRPr="00086486">
              <w:rPr>
                <w:noProof/>
                <w:lang w:val="en-US" w:eastAsia="zh-CN"/>
              </w:rPr>
              <w:t xml:space="preserve">the value of differential Koffset </w:t>
            </w:r>
            <w:r>
              <w:rPr>
                <w:noProof/>
                <w:lang w:val="en-US" w:eastAsia="zh-CN"/>
              </w:rPr>
              <w:t>to 1 ms</w:t>
            </w:r>
            <w:r w:rsidRPr="00086486">
              <w:rPr>
                <w:noProof/>
                <w:lang w:val="en-US" w:eastAsia="zh-CN"/>
              </w:rPr>
              <w:t>.</w:t>
            </w:r>
          </w:p>
          <w:p w14:paraId="2B4C41BB" w14:textId="0B1666C7" w:rsidR="005C62C0" w:rsidRDefault="005C62C0" w:rsidP="005C62C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 xml:space="preserve">DCI of DL </w:t>
            </w:r>
            <w:r w:rsidRPr="00A511DA">
              <w:rPr>
                <w:noProof/>
                <w:lang w:eastAsia="zh-CN"/>
              </w:rPr>
              <w:t>transmission</w:t>
            </w:r>
            <w:r w:rsidRPr="00D70EB3">
              <w:rPr>
                <w:color w:val="000000"/>
                <w:lang w:eastAsia="en-GB"/>
              </w:rPr>
              <w:t xml:space="preserve"> with default value in advance.</w:t>
            </w:r>
            <w:r w:rsidRPr="00D70EB3">
              <w:rPr>
                <w:noProof/>
                <w:lang w:val="en-US" w:eastAsia="zh-CN"/>
              </w:rPr>
              <w:t>.</w:t>
            </w:r>
          </w:p>
        </w:tc>
      </w:tr>
      <w:tr w:rsidR="005C62C0" w14:paraId="59524E7D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191E1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3956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62A00DB2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9FEBB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E264C" w14:textId="222EC43B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5C62C0" w14:paraId="02F9B2EF" w14:textId="77777777" w:rsidTr="002C1A49">
        <w:tc>
          <w:tcPr>
            <w:tcW w:w="2694" w:type="dxa"/>
            <w:gridSpan w:val="2"/>
          </w:tcPr>
          <w:p w14:paraId="313A4892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ED9E4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59EF321D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229A8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4D9AB" w14:textId="772ACCC5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7.1.1.10.4NR5GC</w:t>
            </w:r>
          </w:p>
        </w:tc>
      </w:tr>
      <w:tr w:rsidR="005C62C0" w14:paraId="34875857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56D4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9EA1D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6CC3B2AA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DA8C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0F7A4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90CB2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8D265" w14:textId="77777777" w:rsidR="005C62C0" w:rsidRDefault="005C62C0" w:rsidP="005C6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C3C58" w14:textId="77777777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7AD2E863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487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240C1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B116A" w14:textId="7B3AE67D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7FF87" w14:textId="77777777" w:rsidR="005C62C0" w:rsidRDefault="005C62C0" w:rsidP="005C6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2A6BA" w14:textId="268C7B2F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1A72518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0E5C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5A494" w14:textId="1DA95408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7B4B5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C4FA9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8B9F2" w14:textId="737392EB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C62C0" w14:paraId="3D32EA9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F89DB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86529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D9E20" w14:textId="04096BE2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80F5D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1F2E" w14:textId="2166AE56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53618D4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FB777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4B0A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22840FC1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6DEE6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F72B" w14:textId="77777777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2C0" w:rsidRPr="008863B9" w14:paraId="1C06650D" w14:textId="77777777" w:rsidTr="002C1A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D1E81" w14:textId="77777777" w:rsidR="005C62C0" w:rsidRPr="008863B9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6807F6" w14:textId="77777777" w:rsidR="005C62C0" w:rsidRPr="008863B9" w:rsidRDefault="005C62C0" w:rsidP="005C62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2C0" w14:paraId="51529CEC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60CA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100A6" w14:textId="77777777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AE18C" w14:textId="77777777" w:rsidR="005C62C0" w:rsidRDefault="005C62C0" w:rsidP="005C62C0">
      <w:pPr>
        <w:pStyle w:val="CRCoverPage"/>
        <w:spacing w:after="0"/>
        <w:rPr>
          <w:noProof/>
          <w:sz w:val="8"/>
          <w:szCs w:val="8"/>
        </w:rPr>
      </w:pPr>
    </w:p>
    <w:p w14:paraId="5E8BB390" w14:textId="77777777" w:rsidR="005C62C0" w:rsidRDefault="005C62C0" w:rsidP="005C62C0">
      <w:pPr>
        <w:rPr>
          <w:noProof/>
        </w:rPr>
        <w:sectPr w:rsidR="005C62C0" w:rsidSect="005C62C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FAA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2109863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3FA1E3F" w14:textId="603A65B2" w:rsidR="00B61B99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61B99" w:rsidRPr="004917B3">
        <w:rPr>
          <w:rFonts w:ascii="Arial" w:hAnsi="Arial" w:cs="Arial"/>
          <w:iCs/>
        </w:rPr>
        <w:t>Table of Contents</w:t>
      </w:r>
      <w:r w:rsidR="00B61B99">
        <w:tab/>
      </w:r>
      <w:r w:rsidR="00B61B99">
        <w:fldChar w:fldCharType="begin"/>
      </w:r>
      <w:r w:rsidR="00B61B99">
        <w:instrText xml:space="preserve"> PAGEREF _Toc210986361 \h </w:instrText>
      </w:r>
      <w:r w:rsidR="00B61B99">
        <w:fldChar w:fldCharType="separate"/>
      </w:r>
      <w:r w:rsidR="00B61B99">
        <w:t>1</w:t>
      </w:r>
      <w:r w:rsidR="00B61B99">
        <w:fldChar w:fldCharType="end"/>
      </w:r>
    </w:p>
    <w:p w14:paraId="2D66FBD4" w14:textId="5F1FDB20" w:rsidR="00B61B99" w:rsidRDefault="00B61B9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_Toc210986362 \h </w:instrText>
      </w:r>
      <w:r>
        <w:fldChar w:fldCharType="separate"/>
      </w:r>
      <w:r>
        <w:t>3</w:t>
      </w:r>
      <w:r>
        <w:fldChar w:fldCharType="end"/>
      </w:r>
    </w:p>
    <w:p w14:paraId="62D7BC8B" w14:textId="29332558" w:rsidR="00B61B99" w:rsidRDefault="00B61B9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</w:rPr>
        <w:t>Corrections required to test case 7.1.1.10.4</w:t>
      </w:r>
      <w:r>
        <w:tab/>
      </w:r>
      <w:r>
        <w:fldChar w:fldCharType="begin"/>
      </w:r>
      <w:r>
        <w:instrText xml:space="preserve"> PAGEREF _Toc210986363 \h </w:instrText>
      </w:r>
      <w:r>
        <w:fldChar w:fldCharType="separate"/>
      </w:r>
      <w:r>
        <w:t>4</w:t>
      </w:r>
      <w:r>
        <w:fldChar w:fldCharType="end"/>
      </w:r>
    </w:p>
    <w:p w14:paraId="09691A1C" w14:textId="03CFB2A6" w:rsidR="00B61B99" w:rsidRDefault="00B61B9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_Toc210986364 \h </w:instrText>
      </w:r>
      <w:r>
        <w:fldChar w:fldCharType="separate"/>
      </w:r>
      <w:r>
        <w:t>4</w:t>
      </w:r>
      <w:r>
        <w:fldChar w:fldCharType="end"/>
      </w:r>
    </w:p>
    <w:p w14:paraId="74B05B1D" w14:textId="201B5015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7D5901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10986362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B630171" w14:textId="50AB0A7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essencial changes needed to correct problems in the</w:t>
      </w:r>
      <w:r w:rsidR="00447BC2">
        <w:rPr>
          <w:rFonts w:cs="Arial"/>
        </w:rPr>
        <w:t xml:space="preserve"> ATS iwd-TTCN3-B2025-</w:t>
      </w:r>
      <w:r w:rsidR="004C418A">
        <w:rPr>
          <w:rFonts w:cs="Arial" w:hint="eastAsia"/>
          <w:lang w:eastAsia="zh-CN"/>
        </w:rPr>
        <w:t>10</w:t>
      </w:r>
      <w:r w:rsidR="00447BC2">
        <w:rPr>
          <w:rFonts w:cs="Arial"/>
        </w:rPr>
        <w:t>_D25wk</w:t>
      </w:r>
      <w:r w:rsidR="004C418A">
        <w:rPr>
          <w:rFonts w:cs="Arial" w:hint="eastAsia"/>
          <w:lang w:eastAsia="zh-CN"/>
        </w:rPr>
        <w:t xml:space="preserve">38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22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7FC662CD" w:rsidR="00446488" w:rsidRPr="00E24250" w:rsidRDefault="00446488" w:rsidP="007D5901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210986363"/>
      <w:r w:rsidRPr="00E24250">
        <w:rPr>
          <w:rFonts w:cs="Arial"/>
          <w:b/>
        </w:rPr>
        <w:t>Corrections required</w:t>
      </w:r>
      <w:bookmarkEnd w:id="3"/>
      <w:bookmarkEnd w:id="4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</w:t>
      </w:r>
      <w:r w:rsidR="00E90E40">
        <w:rPr>
          <w:rFonts w:cs="Arial"/>
          <w:b/>
        </w:rPr>
        <w:t>1.1.10.4</w:t>
      </w:r>
      <w:bookmarkEnd w:id="5"/>
    </w:p>
    <w:p w14:paraId="6DCE6815" w14:textId="4A074182" w:rsidR="00851FCE" w:rsidRDefault="00851FCE" w:rsidP="007D590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10986364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7C0CFC74" w:rsidR="00851FCE" w:rsidRPr="00CC39F9" w:rsidRDefault="00296007" w:rsidP="00186461">
            <w:pPr>
              <w:rPr>
                <w:rFonts w:ascii="Arial" w:hAnsi="Arial" w:cs="Arial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f_TC_7_1_1_10_4_NR5GC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906" w14:textId="5791D031" w:rsidR="00F50ED9" w:rsidRPr="004E7E12" w:rsidRDefault="00086486" w:rsidP="007D5901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086486">
              <w:rPr>
                <w:noProof/>
                <w:lang w:eastAsia="zh-CN"/>
              </w:rPr>
              <w:t xml:space="preserve">According to </w:t>
            </w:r>
            <w:r w:rsidRPr="00086486">
              <w:rPr>
                <w:noProof/>
                <w:lang w:val="en-US" w:eastAsia="zh-CN"/>
              </w:rPr>
              <w:t>Table 7.1.1.10.4.3.2-1 in 38.523-1, at step46,</w:t>
            </w:r>
            <w:r w:rsidRPr="0008648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086486">
              <w:rPr>
                <w:noProof/>
                <w:lang w:val="en-US" w:eastAsia="zh-CN"/>
              </w:rPr>
              <w:t>The SS transmits Differential Koffset MAC CE with differential Koffset set to 20 ms. According to the Table 6.3.4.2-1: in 38.508-1, for NGSO</w:t>
            </w:r>
            <w:r>
              <w:rPr>
                <w:noProof/>
                <w:lang w:val="en-US" w:eastAsia="zh-CN"/>
              </w:rPr>
              <w:t xml:space="preserve"> cell</w:t>
            </w:r>
            <w:r w:rsidRPr="00086486">
              <w:rPr>
                <w:noProof/>
                <w:lang w:val="en-US" w:eastAsia="zh-CN"/>
              </w:rPr>
              <w:t xml:space="preserve">, the CellSpecificKoffset is 5 ms, </w:t>
            </w:r>
            <w:r>
              <w:rPr>
                <w:noProof/>
                <w:lang w:val="en-US" w:eastAsia="zh-CN"/>
              </w:rPr>
              <w:t>s</w:t>
            </w:r>
            <w:r w:rsidRPr="00086486">
              <w:rPr>
                <w:noProof/>
                <w:lang w:val="en-US" w:eastAsia="zh-CN"/>
              </w:rPr>
              <w:t>o the value of differential Koffset  (20ms) is not sutible for NGSO.</w:t>
            </w:r>
          </w:p>
          <w:p w14:paraId="3528D50D" w14:textId="5F2A00EB" w:rsidR="004E7E12" w:rsidRPr="00086486" w:rsidRDefault="00DB7A11" w:rsidP="007D5901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E7E12">
              <w:rPr>
                <w:noProof/>
                <w:lang w:eastAsia="zh-CN"/>
              </w:rPr>
              <w:t xml:space="preserve">he value of RTT </w:t>
            </w:r>
            <w:r>
              <w:rPr>
                <w:noProof/>
                <w:lang w:eastAsia="zh-CN"/>
              </w:rPr>
              <w:t xml:space="preserve">for NGSO </w:t>
            </w:r>
            <w:r w:rsidR="004E7E12">
              <w:rPr>
                <w:noProof/>
                <w:lang w:eastAsia="zh-CN"/>
              </w:rPr>
              <w:t xml:space="preserve">is less than 100ms, at step47, get the next </w:t>
            </w:r>
            <w:r w:rsidR="004E7E12" w:rsidRPr="004E7E12">
              <w:rPr>
                <w:noProof/>
                <w:lang w:eastAsia="zh-CN"/>
              </w:rPr>
              <w:t>send occasion for</w:t>
            </w:r>
            <w:r w:rsidR="004E7E12">
              <w:rPr>
                <w:noProof/>
                <w:lang w:eastAsia="zh-CN"/>
              </w:rPr>
              <w:t xml:space="preserve"> </w:t>
            </w:r>
            <w:r w:rsidR="004E7E12" w:rsidRPr="004E7E12">
              <w:rPr>
                <w:noProof/>
                <w:lang w:eastAsia="zh-CN"/>
              </w:rPr>
              <w:t>DCI of DL transmission</w:t>
            </w:r>
            <w:r w:rsidR="004E7E12">
              <w:rPr>
                <w:noProof/>
                <w:lang w:eastAsia="zh-CN"/>
              </w:rPr>
              <w:t xml:space="preserve">, it requires at least 100ms in advance. So </w:t>
            </w:r>
            <w:r>
              <w:rPr>
                <w:noProof/>
                <w:lang w:eastAsia="zh-CN"/>
              </w:rPr>
              <w:t xml:space="preserve">for NGSO, get next send occasion with </w:t>
            </w:r>
            <w:r w:rsidR="004E7E12">
              <w:rPr>
                <w:noProof/>
                <w:lang w:eastAsia="zh-CN"/>
              </w:rPr>
              <w:t>the default</w:t>
            </w:r>
            <w:r>
              <w:rPr>
                <w:noProof/>
                <w:lang w:eastAsia="zh-CN"/>
              </w:rPr>
              <w:t xml:space="preserve"> value(100ms)</w:t>
            </w:r>
            <w:r w:rsidR="00B65BD6">
              <w:rPr>
                <w:noProof/>
                <w:lang w:eastAsia="zh-CN"/>
              </w:rPr>
              <w:t>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DF1" w14:textId="541E0B5E" w:rsidR="00775515" w:rsidRPr="008803F8" w:rsidRDefault="00086486" w:rsidP="007D590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NGSO cell, </w:t>
            </w:r>
            <w:r w:rsidR="003C166B">
              <w:rPr>
                <w:rFonts w:cs="Arial"/>
                <w:lang w:eastAsia="zh-CN"/>
              </w:rPr>
              <w:t xml:space="preserve">at step46, </w:t>
            </w:r>
            <w:r>
              <w:rPr>
                <w:rFonts w:cs="Arial"/>
                <w:lang w:eastAsia="zh-CN"/>
              </w:rPr>
              <w:t xml:space="preserve">set </w:t>
            </w:r>
            <w:r w:rsidRPr="00086486">
              <w:rPr>
                <w:noProof/>
                <w:lang w:val="en-US" w:eastAsia="zh-CN"/>
              </w:rPr>
              <w:t xml:space="preserve">the value of differential Koffset </w:t>
            </w:r>
            <w:r>
              <w:rPr>
                <w:noProof/>
                <w:lang w:val="en-US" w:eastAsia="zh-CN"/>
              </w:rPr>
              <w:t>to 1 ms</w:t>
            </w:r>
            <w:r w:rsidRPr="00086486">
              <w:rPr>
                <w:noProof/>
                <w:lang w:val="en-US" w:eastAsia="zh-CN"/>
              </w:rPr>
              <w:t>.</w:t>
            </w:r>
          </w:p>
          <w:p w14:paraId="42668B53" w14:textId="77777777" w:rsidR="007D5901" w:rsidRDefault="007D5901" w:rsidP="007D590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417BB7" w14:textId="0A3F6FD2" w:rsidR="008803F8" w:rsidRPr="00C309E6" w:rsidRDefault="00A511DA" w:rsidP="007D590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 xml:space="preserve">DCI of DL </w:t>
            </w:r>
            <w:r w:rsidRPr="00A511DA">
              <w:rPr>
                <w:noProof/>
                <w:lang w:eastAsia="zh-CN"/>
              </w:rPr>
              <w:t>transmission</w:t>
            </w:r>
            <w:r w:rsidRPr="00A511DA">
              <w:rPr>
                <w:color w:val="000000"/>
                <w:lang w:eastAsia="en-GB"/>
              </w:rPr>
              <w:t xml:space="preserve"> with default value in advance.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F9BEAB0" w:rsidR="00851FCE" w:rsidRPr="00CC39F9" w:rsidRDefault="00F3486D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MAC_NTN_NR5GC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77777777" w:rsidR="00851FCE" w:rsidRDefault="00851FCE" w:rsidP="0018646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860" w14:textId="77777777" w:rsidR="00644E0F" w:rsidRPr="00644E0F" w:rsidRDefault="00FA38D7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r w:rsidR="00644E0F" w:rsidRPr="00644E0F">
              <w:rPr>
                <w:rFonts w:ascii="Arial" w:hAnsi="Arial"/>
                <w:color w:val="000000"/>
                <w:lang w:eastAsia="en-GB"/>
              </w:rPr>
              <w:t xml:space="preserve">  function f_TC_7_1_1_10_4_NR5GC() runs on NR5GC_PTC</w:t>
            </w:r>
          </w:p>
          <w:p w14:paraId="3BAAAB9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{ // NTN / UE specific TA report / UE specific Koffset</w:t>
            </w:r>
          </w:p>
          <w:p w14:paraId="1D867D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B888A2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DL_DCCH_Message v_DL_DCCH_Message;</w:t>
            </w:r>
          </w:p>
          <w:p w14:paraId="502A173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MAC_CellGroupConfig v_MAC_CellGroupConfig;</w:t>
            </w:r>
          </w:p>
          <w:p w14:paraId="79CAB47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NG_NAS_MSG_Indication_Type v_DedicatedNAS_Message;</w:t>
            </w:r>
          </w:p>
          <w:p w14:paraId="707AE8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GMM_MobilityInfo_Type v_GMM_MobilityInfo;</w:t>
            </w:r>
          </w:p>
          <w:p w14:paraId="36407A7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PLMN_Identity v_ASN_PLMN;</w:t>
            </w:r>
          </w:p>
          <w:p w14:paraId="62A6601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NAS_PlmnId v_PLMN;</w:t>
            </w:r>
          </w:p>
          <w:p w14:paraId="23C277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SubFrameTiming_Type v_Timing;</w:t>
            </w:r>
          </w:p>
          <w:p w14:paraId="765C30D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integer v_DifferentialKoffset;</w:t>
            </w:r>
          </w:p>
          <w:p w14:paraId="49CB5D6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FreqBandInformation v_FirstBand;</w:t>
            </w:r>
          </w:p>
          <w:p w14:paraId="19CB57C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octetstring v_EncodeCapRequest;</w:t>
            </w:r>
          </w:p>
          <w:p w14:paraId="28F3C7A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B3E77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670E30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//Init NTN Cell parameters</w:t>
            </w:r>
          </w:p>
          <w:p w14:paraId="03C37B0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f_NR5GC_Init(NR_29);  /*@sic R5-252350 sic@*/</w:t>
            </w:r>
          </w:p>
          <w:p w14:paraId="7D52DD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F0000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6E0DE3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enabled);</w:t>
            </w:r>
          </w:p>
          <w:p w14:paraId="25DED4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081F1E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//Create and configure NR cell1</w:t>
            </w:r>
          </w:p>
          <w:p w14:paraId="442AAD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f_NR_CellConfig_Def(nr_Cell1);</w:t>
            </w:r>
          </w:p>
          <w:p w14:paraId="345194C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8C56ED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in state Switched OFF (state 0N-B) as defined in TS 38.508-1 [4], subclause 4.4A on NR Cell 1.</w:t>
            </w:r>
          </w:p>
          <w:p w14:paraId="093ABC3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f_NR5GC_Preamble(nr_Cell1, STATE_OFF_0B);</w:t>
            </w:r>
          </w:p>
          <w:p w14:paraId="2D53A9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D97A8D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f_NR_TestBody_Set(true);</w:t>
            </w:r>
          </w:p>
          <w:p w14:paraId="3E343B2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4CF4B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//Set null cipher Algorithm</w:t>
            </w:r>
          </w:p>
          <w:p w14:paraId="4F8598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f_NR_AS_CipheringAlgorithm_Set(nea0);</w:t>
            </w:r>
          </w:p>
          <w:p w14:paraId="533F36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f_NR_CellInfo_SetMAC_CellGroupConfigL2(nr_Cell1);</w:t>
            </w:r>
          </w:p>
          <w:p w14:paraId="3B18176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cds_NR_SystemIndCtrl_RachPreamble(enable));</w:t>
            </w:r>
          </w:p>
          <w:p w14:paraId="264633B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cds_NR_SystemIndCtrl_MAC_UL_TA_Report(enable));</w:t>
            </w:r>
          </w:p>
          <w:p w14:paraId="6E3ACBE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0ACF6E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689706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1" siclog@</w:t>
            </w:r>
          </w:p>
          <w:p w14:paraId="41AA3A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3A885A8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f_UT_SwitchOnUE(UT, false);</w:t>
            </w:r>
          </w:p>
          <w:p w14:paraId="1C059AE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E1449B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2" siclog@</w:t>
            </w:r>
          </w:p>
          <w:p w14:paraId="0B5BC08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59F4C6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SYSIND.receive(car_NR_PRACH_Preamble_IND(nr_Cell1, cr_TimingInfo_Any, ?));</w:t>
            </w:r>
          </w:p>
          <w:p w14:paraId="1E82C5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cds_NR_SystemIndCtrl_RachPreamble(disable));</w:t>
            </w:r>
          </w:p>
          <w:p w14:paraId="19E3A2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4CD079A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3" siclog@</w:t>
            </w:r>
          </w:p>
          <w:p w14:paraId="74D7BA1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2.</w:t>
            </w:r>
          </w:p>
          <w:p w14:paraId="130A9D3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193EC5F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183D4CE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4" siclog@</w:t>
            </w:r>
          </w:p>
          <w:p w14:paraId="02BD02C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RRCSetupRequest message with Timing Advance Report MAC CE included?</w:t>
            </w:r>
          </w:p>
          <w:p w14:paraId="28206E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f_NR_CheckMacPduAndTimingAdvanceReport(nr_Cell1,true,"Step 4",cr_38508_RRCSetupRequest,-,true);     /*@sic R5s250260, R5-254990 sic@*/</w:t>
            </w:r>
          </w:p>
          <w:p w14:paraId="7F3FC96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    </w:t>
            </w:r>
          </w:p>
          <w:p w14:paraId="4D1EAC3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Steps 5-22 sic@</w:t>
            </w:r>
          </w:p>
          <w:p w14:paraId="2CC1A98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3 to 20a1 of the registration procedure described in TS 38.508-1 [4] subclause 4.5.2.2-2 are performed</w:t>
            </w:r>
          </w:p>
          <w:p w14:paraId="1C924B7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f_NR5GC_RRC_Idle_Steps3_20(nr_Cell1, TESTMode_OFF, noRrcConnectionRelease, Initial_NoSecurity);</w:t>
            </w:r>
          </w:p>
          <w:p w14:paraId="33659B0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BFA098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23 sic@</w:t>
            </w:r>
          </w:p>
          <w:p w14:paraId="224B74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switched off by executing generic procedure in Table 4.9.6.1-1 in TS 38.508-1 [4].</w:t>
            </w:r>
          </w:p>
          <w:p w14:paraId="43B3D14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f_NR_UE_DeRegisterOnSwitchOff(nr_Cell1, STATE_CONNECTED_3A);</w:t>
            </w:r>
          </w:p>
          <w:p w14:paraId="6470C48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f_NR5GC_MobileInfo_Init();</w:t>
            </w:r>
          </w:p>
          <w:p w14:paraId="5530FF5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3C03CD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24 sic@</w:t>
            </w:r>
          </w:p>
          <w:p w14:paraId="10EBD4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//SS broadcasts SIB19 with ta-Report-r17 not present.</w:t>
            </w:r>
          </w:p>
          <w:p w14:paraId="423415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633344B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omit);</w:t>
            </w:r>
          </w:p>
          <w:p w14:paraId="40DFCB6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f_NR_ModifySysinfo(nr_Cell1);</w:t>
            </w:r>
          </w:p>
          <w:p w14:paraId="648B7E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f_NR_WaitModificationPeriods(nr_Cell1);</w:t>
            </w:r>
          </w:p>
          <w:p w14:paraId="567DB1B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</w:p>
          <w:p w14:paraId="2F17104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25 sic@</w:t>
            </w:r>
          </w:p>
          <w:p w14:paraId="22D804A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54374F7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cds_NR_SystemIndCtrl_RachPreamble(enable));</w:t>
            </w:r>
          </w:p>
          <w:p w14:paraId="68F1399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cds_NR_SystemIndCtrl_MAC_UL_TA_Report(enable)); /*@sic R5s250260 sic@*/</w:t>
            </w:r>
          </w:p>
          <w:p w14:paraId="093A2A4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f_NR5GC_SwitchOnAndResetIMS();</w:t>
            </w:r>
          </w:p>
          <w:p w14:paraId="1774748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9A83D1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26" siclog@</w:t>
            </w:r>
          </w:p>
          <w:p w14:paraId="763D269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22FF9E9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SYSIND.receive(car_NR_PRACH_Preamble_IND(nr_Cell1, cr_TimingInfo_Any, ?));</w:t>
            </w:r>
          </w:p>
          <w:p w14:paraId="4373F8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cds_NR_SystemIndCtrl_RachPreamble(disable));</w:t>
            </w:r>
          </w:p>
          <w:p w14:paraId="530C357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166C18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27" siclog@</w:t>
            </w:r>
          </w:p>
          <w:p w14:paraId="4BE4AF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26.</w:t>
            </w:r>
          </w:p>
          <w:p w14:paraId="1F2036A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31DC48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ACBCA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28 sic@</w:t>
            </w:r>
          </w:p>
          <w:p w14:paraId="2721FDB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an RRCSetupRequest message with no Timing Advance Report MAC CE included.</w:t>
            </w:r>
          </w:p>
          <w:p w14:paraId="5E0EEC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f_NR_CheckMacPduAndTimingAdvanceReport(nr_Cell1,false,"Step 28",cr_38508_RRCSetupRequest,-,false);  /*@sic R5-254990 sic@*/</w:t>
            </w:r>
          </w:p>
          <w:p w14:paraId="7D9321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f_NR_ULGrantConfiguration_Start(nr_Cell1);</w:t>
            </w:r>
          </w:p>
          <w:p w14:paraId="108547C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41FC36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29 sic@</w:t>
            </w:r>
          </w:p>
          <w:p w14:paraId="319861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an RRCSetup message configuring offsetThresholdTA.</w:t>
            </w:r>
          </w:p>
          <w:p w14:paraId="3DDC45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7.1.1.10.4.3.3-5:</w:t>
            </w:r>
          </w:p>
          <w:p w14:paraId="465A0D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 := f_NR_CellInfo_GetMAC_CellGroupConfig(nr_Cell1);</w:t>
            </w:r>
          </w:p>
          <w:p w14:paraId="07CBAD1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v_MAC_CellGroupConfig.tar_Config_r17 := {setup := cs_TAR_Config_r17(ms15, enabled)};</w:t>
            </w:r>
          </w:p>
          <w:p w14:paraId="2BBC46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f_NR_CellInfo_SetMAC_CellGroupConfig(nr_Cell1, v_MAC_CellGroupConfig);</w:t>
            </w:r>
          </w:p>
          <w:p w14:paraId="70DF67C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SRB.send(cas_NR_SRB0_RrcPdu_REQ(nr_Cell1, -, f_NR_38508_RRCSetup(nr_Cell1))); /*@sic R5s250260 sic@*/</w:t>
            </w:r>
          </w:p>
          <w:p w14:paraId="459E14E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C952F2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30 sic@</w:t>
            </w:r>
          </w:p>
          <w:p w14:paraId="623E8BF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RRCSetupComplete message with Timing Advance Report MAC CE included?</w:t>
            </w:r>
          </w:p>
          <w:p w14:paraId="148D31D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v_DedicatedNAS_Message := valueof(f_NR_CheckMacPduAndTimingAdvanceReport(nr_Cell1,true,"Step 30",omit,cr_38508_RRCSetupComplete(tsc_NR_RRC_TI_Def),true));   /*@sic R5-254990 sic@*/</w:t>
            </w:r>
          </w:p>
          <w:p w14:paraId="07BCEEA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61C3A5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31-45 sic@</w:t>
            </w:r>
          </w:p>
          <w:p w14:paraId="33F6BB8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5 to 19a1 of the registration procedure described in TS 38.508-1 [4] subclause 4.5.2.2-2 are performed.</w:t>
            </w:r>
          </w:p>
          <w:p w14:paraId="1B84EC3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(not f_Check_NG_RegistrationReqMsg (v_GMM_MobilityInfo, v_DedicatedNAS_Message.Pdu, Initial_Secure)) {</w:t>
            </w:r>
          </w:p>
          <w:p w14:paraId="55666F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f_NR_SetVerdictFailOrInconc(__FILE__, __LINE__, "Registration Request Message Failed");</w:t>
            </w:r>
          </w:p>
          <w:p w14:paraId="55D5BDD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03E1DEF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v_ASN_PLMN := f_NR_CellInfo_GetPLMN (nr_Cell1);</w:t>
            </w:r>
          </w:p>
          <w:p w14:paraId="0B328F9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v_PLMN := f_NR_Asn2Nas_PlmnId(v_ASN_PLMN);</w:t>
            </w:r>
          </w:p>
          <w:p w14:paraId="2DBBEEC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f_NR5GC_RRC_Idle_Steps5_15(v_GMM_MobilityInfo, nr_Cell1, v_DedicatedNAS_Message, v_PLMN, TESTMode_OFF);</w:t>
            </w:r>
          </w:p>
          <w:p w14:paraId="1DC4D8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3B2C93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(pc_noOf_PDUsSameConnection &gt; 0 ){</w:t>
            </w:r>
          </w:p>
          <w:p w14:paraId="1CDF3D7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f_NR5GC_PDUSessionEstablishment(nr_Cell1,-,tsc_NR_RbId_SRB1);</w:t>
            </w:r>
          </w:p>
          <w:p w14:paraId="3B4503C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61AF8A9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64A8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46 sic@</w:t>
            </w:r>
          </w:p>
          <w:p w14:paraId="7EAAF5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MAC PDU containing a Differential Koffset MAC CE with differential Koffset set to 20 ms.</w:t>
            </w:r>
          </w:p>
          <w:p w14:paraId="7F9997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v_DifferentialKoffset := 20;</w:t>
            </w:r>
          </w:p>
          <w:p w14:paraId="4243CBD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v_Timing := f_NR_GetNextSendOccasion_DL(nr_Cell1);</w:t>
            </w:r>
          </w:p>
          <w:p w14:paraId="3DF10C3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f_NR_SS_CommonCellConfig(nr_Cell1, cas_NR_MacCommandTrigger_REQ(nr_Cell1, cs_TimingInfo_NR(v_Timing), cs_NR_MAC_DifferentialKoffset_CE(int2bit(v_DifferentialKoffset,6))));</w:t>
            </w:r>
          </w:p>
          <w:p w14:paraId="636F85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//Reconfigure SS with a new TA</w:t>
            </w:r>
          </w:p>
          <w:p w14:paraId="485CD8C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v_Timing := f_SubFrameTiming_AddMilliSeconds(v_Timing, 2);   // add 2ms</w:t>
            </w:r>
          </w:p>
          <w:p w14:paraId="2CF5B5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f_NR5GC_SS_NTN_ApplyDifferentialKoffset(nr_Cell1,v_DifferentialKoffset, cs_TimingInfo_NR(v_Timing)) ;</w:t>
            </w:r>
          </w:p>
          <w:p w14:paraId="6943630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939E35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47 sic@</w:t>
            </w:r>
          </w:p>
          <w:p w14:paraId="1CD399D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UECapabilityEnquiry message</w:t>
            </w:r>
          </w:p>
          <w:p w14:paraId="7CC16BA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v_FirstBand := cs_NR_BandInformationNR(f_NR_CellInfo_GetBandIndicator(nr_Cell1));</w:t>
            </w:r>
          </w:p>
          <w:p w14:paraId="234CA9E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v_EncodeCapRequest := bit2oct(encvalue( cs_38508_UECapabilityRequestFilterNR({v_FirstBand})));</w:t>
            </w:r>
          </w:p>
          <w:p w14:paraId="4F1E1B7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v_DL_DCCH_Message := cs_38508_UECapabilityEnquiry(tsc_NR_RRC_TI_Def, nr, v_EncodeCapRequest);</w:t>
            </w:r>
          </w:p>
          <w:p w14:paraId="510F9DC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v_Timing := f_NR_GetNextSendOccasion_DL(nr_Cell1, f_NR_CellInfo_GetNTN_UE_gNB_RTT(nr_Cell1)); // add RTT delay to allow UE to apply DifferentialKoffset</w:t>
            </w:r>
          </w:p>
          <w:p w14:paraId="5F25ED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SRB.send(cas_NR_SRB1_RrcPdu_REQ(nr_Cell1, cs_TimingInfo_NR(v_Timing), v_DL_DCCH_Message));</w:t>
            </w:r>
          </w:p>
          <w:p w14:paraId="4D0CD04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F9E131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48 sic@</w:t>
            </w:r>
          </w:p>
          <w:p w14:paraId="6E4E81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 UECapabilityInformation message after applying differential Koffset of 20ms received at step 46?</w:t>
            </w:r>
          </w:p>
          <w:p w14:paraId="54DDA8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//Note: Successful reception of this message at SS confirms that differential Koffset is applied at UE.</w:t>
            </w:r>
          </w:p>
          <w:p w14:paraId="56A3298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SRB.receive(car_NR_SRB1_RrcPdu_IND(nr_Cell1, cr_38508_UECapabilityInformationAny(tsc_NR_RRC_TI_Def)));</w:t>
            </w:r>
          </w:p>
          <w:p w14:paraId="4C7D0FB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f_NR_PreliminaryPass(__FILE__, __LINE__, "Step 48");</w:t>
            </w:r>
          </w:p>
          <w:p w14:paraId="74CF9F2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C18F78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f_NR_TestBody_Set(false);</w:t>
            </w:r>
          </w:p>
          <w:p w14:paraId="44DBD8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0FB0E9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//Postamble</w:t>
            </w:r>
          </w:p>
          <w:p w14:paraId="7A6B51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f_NR_Postamble(nr_Cell1, STATE_CONNECTED_3A, tsc_NR_RbId_SRB1); /*@sic R5s250260 sic@*/</w:t>
            </w:r>
          </w:p>
          <w:p w14:paraId="020F7C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};</w:t>
            </w:r>
          </w:p>
          <w:p w14:paraId="1A3D1CA1" w14:textId="271EFB92" w:rsidR="00644E0F" w:rsidRPr="00423F1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31EB3661" w14:textId="0F20A94C" w:rsidR="00851FCE" w:rsidRPr="00423F1F" w:rsidRDefault="00851FCE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707A0911" w14:textId="77777777" w:rsidR="00644E0F" w:rsidRPr="00644E0F" w:rsidRDefault="00FA38D7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r w:rsidR="00644E0F" w:rsidRPr="00644E0F">
              <w:rPr>
                <w:rFonts w:ascii="Arial" w:hAnsi="Arial"/>
                <w:color w:val="000000"/>
                <w:lang w:eastAsia="en-GB"/>
              </w:rPr>
              <w:t xml:space="preserve">  function f_TC_7_1_1_10_4_NR5GC() runs on NR5GC_PTC</w:t>
            </w:r>
          </w:p>
          <w:p w14:paraId="14BAB8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{ // NTN / UE specific TA report / UE specific Koffset</w:t>
            </w:r>
          </w:p>
          <w:p w14:paraId="5A4213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3E4913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DL_DCCH_Message v_DL_DCCH_Message;</w:t>
            </w:r>
          </w:p>
          <w:p w14:paraId="62A29AC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MAC_CellGroupConfig v_MAC_CellGroupConfig;</w:t>
            </w:r>
          </w:p>
          <w:p w14:paraId="1317C06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NG_NAS_MSG_Indication_Type v_DedicatedNAS_Message;</w:t>
            </w:r>
          </w:p>
          <w:p w14:paraId="113DAEB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GMM_MobilityInfo_Type v_GMM_MobilityInfo;</w:t>
            </w:r>
          </w:p>
          <w:p w14:paraId="0663DD1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PLMN_Identity v_ASN_PLMN;</w:t>
            </w:r>
          </w:p>
          <w:p w14:paraId="4025DA4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NAS_PlmnId v_PLMN;</w:t>
            </w:r>
          </w:p>
          <w:p w14:paraId="0733B9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SubFrameTiming_Type v_Timing;</w:t>
            </w:r>
          </w:p>
          <w:p w14:paraId="6663FA5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integer v_DifferentialKoffset;</w:t>
            </w:r>
          </w:p>
          <w:p w14:paraId="248710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FreqBandInformation v_FirstBand;</w:t>
            </w:r>
          </w:p>
          <w:p w14:paraId="6C91E4B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octetstring v_EncodeCapRequest;</w:t>
            </w:r>
          </w:p>
          <w:p w14:paraId="3400C40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C6D488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var NTN_Satellite_Type v_SatelliteType;</w:t>
            </w:r>
          </w:p>
          <w:p w14:paraId="2784A3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856A7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//Init NTN Cell parameters</w:t>
            </w:r>
          </w:p>
          <w:p w14:paraId="67524C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f_NR5GC_Init(NR_29);  /*@sic R5-252350 sic@*/</w:t>
            </w:r>
          </w:p>
          <w:p w14:paraId="5B4A82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46A581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0EC29AF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enabled);</w:t>
            </w:r>
          </w:p>
          <w:p w14:paraId="5ABFAE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685FF8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//Create and configure NR cell1</w:t>
            </w:r>
          </w:p>
          <w:p w14:paraId="5DA86B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f_NR_CellConfig_Def(nr_Cell1);</w:t>
            </w:r>
          </w:p>
          <w:p w14:paraId="212C4E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BD874F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in state Switched OFF (state 0N-B) as defined in TS 38.508-1 [4], subclause 4.4A on NR Cell 1.</w:t>
            </w:r>
          </w:p>
          <w:p w14:paraId="7A0B83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f_NR5GC_Preamble(nr_Cell1, STATE_OFF_0B);</w:t>
            </w:r>
          </w:p>
          <w:p w14:paraId="26D368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75B51E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f_NR_TestBody_Set(true);</w:t>
            </w:r>
          </w:p>
          <w:p w14:paraId="2561FF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B8E2A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//Set null cipher Algorithm</w:t>
            </w:r>
          </w:p>
          <w:p w14:paraId="57F73A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f_NR_AS_CipheringAlgorithm_Set(nea0);</w:t>
            </w:r>
          </w:p>
          <w:p w14:paraId="42877B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f_NR_CellInfo_SetMAC_CellGroupConfigL2(nr_Cell1);</w:t>
            </w:r>
          </w:p>
          <w:p w14:paraId="6294C7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cds_NR_SystemIndCtrl_RachPreamble(enable));</w:t>
            </w:r>
          </w:p>
          <w:p w14:paraId="00A5FC6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cds_NR_SystemIndCtrl_MAC_UL_TA_Report(enable));</w:t>
            </w:r>
          </w:p>
          <w:p w14:paraId="7AD076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A4C9B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7E4084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1" siclog@</w:t>
            </w:r>
          </w:p>
          <w:p w14:paraId="621E50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3FF4CE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f_UT_SwitchOnUE(UT, false);</w:t>
            </w:r>
          </w:p>
          <w:p w14:paraId="2DA83C7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A23DD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2" siclog@</w:t>
            </w:r>
          </w:p>
          <w:p w14:paraId="3CF8030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119A01D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SYSIND.receive(car_NR_PRACH_Preamble_IND(nr_Cell1, cr_TimingInfo_Any, ?));</w:t>
            </w:r>
          </w:p>
          <w:p w14:paraId="5C4528B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cds_NR_SystemIndCtrl_RachPreamble(disable));</w:t>
            </w:r>
          </w:p>
          <w:p w14:paraId="6438A4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6C15BF5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3" siclog@</w:t>
            </w:r>
          </w:p>
          <w:p w14:paraId="1959E85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2.</w:t>
            </w:r>
          </w:p>
          <w:p w14:paraId="2932F79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23515F9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03CC970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4" siclog@</w:t>
            </w:r>
          </w:p>
          <w:p w14:paraId="5ACB58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RRCSetupRequest message with Timing Advance Report MAC CE included?</w:t>
            </w:r>
          </w:p>
          <w:p w14:paraId="460F796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f_NR_CheckMacPduAndTimingAdvanceReport(nr_Cell1,true,"Step 4",cr_38508_RRCSetupRequest,-,true);     /*@sic R5s250260, R5-254990 sic@*/</w:t>
            </w:r>
          </w:p>
          <w:p w14:paraId="5AB20A4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    </w:t>
            </w:r>
          </w:p>
          <w:p w14:paraId="7B417B7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Steps 5-22 sic@</w:t>
            </w:r>
          </w:p>
          <w:p w14:paraId="1A2B7CF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3 to 20a1 of the registration procedure described in TS 38.508-1 [4] subclause 4.5.2.2-2 are performed</w:t>
            </w:r>
          </w:p>
          <w:p w14:paraId="11661B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f_NR5GC_RRC_Idle_Steps3_20(nr_Cell1, TESTMode_OFF, noRrcConnectionRelease, Initial_NoSecurity);</w:t>
            </w:r>
          </w:p>
          <w:p w14:paraId="152782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27C0BA5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23" siclog@</w:t>
            </w:r>
          </w:p>
          <w:p w14:paraId="27B9A1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switched off by executing generic procedure in Table 4.9.6.1-1 in TS 38.508-1 [4].</w:t>
            </w:r>
          </w:p>
          <w:p w14:paraId="176CFC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f_NR_UE_DeRegisterOnSwitchOff(nr_Cell1, STATE_CONNECTED_3A);</w:t>
            </w:r>
          </w:p>
          <w:p w14:paraId="4B1CE7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f_NR5GC_MobileInfo_Init();</w:t>
            </w:r>
          </w:p>
          <w:p w14:paraId="2EE6DD7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9CA35A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24" siclog@</w:t>
            </w:r>
          </w:p>
          <w:p w14:paraId="0D784B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//SS broadcasts SIB19 with ta-Report-r17 not present.</w:t>
            </w:r>
          </w:p>
          <w:p w14:paraId="5B013AB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593725C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omit);</w:t>
            </w:r>
          </w:p>
          <w:p w14:paraId="33B0F0D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f_NR_ModifySysinfo(nr_Cell1);</w:t>
            </w:r>
          </w:p>
          <w:p w14:paraId="26149F7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f_NR_WaitModificationPeriods(nr_Cell1);</w:t>
            </w:r>
          </w:p>
          <w:p w14:paraId="003611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</w:p>
          <w:p w14:paraId="353E35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25" siclog@</w:t>
            </w:r>
          </w:p>
          <w:p w14:paraId="2E94926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14C07E2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cds_NR_SystemIndCtrl_RachPreamble(enable));</w:t>
            </w:r>
          </w:p>
          <w:p w14:paraId="37B4CC7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cds_NR_SystemIndCtrl_MAC_UL_TA_Report(enable)); /*@sic R5s250260 sic@*/</w:t>
            </w:r>
          </w:p>
          <w:p w14:paraId="2E1444A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f_NR5GC_SwitchOnAndResetIMS();</w:t>
            </w:r>
          </w:p>
          <w:p w14:paraId="5A9A6B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11038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26" siclog@</w:t>
            </w:r>
          </w:p>
          <w:p w14:paraId="164737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451D129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SYSIND.receive(car_NR_PRACH_Preamble_IND(nr_Cell1, cr_TimingInfo_Any, ?));</w:t>
            </w:r>
          </w:p>
          <w:p w14:paraId="075E0E4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f_NR_SS_SystemIndCtrlConfig(nr_Cell1, cds_NR_SystemIndCtrl_RachPreamble(disable));</w:t>
            </w:r>
          </w:p>
          <w:p w14:paraId="3E55BBB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7A0E34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27" siclog@</w:t>
            </w:r>
          </w:p>
          <w:p w14:paraId="0DF6F82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26.</w:t>
            </w:r>
          </w:p>
          <w:p w14:paraId="569BC5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30F34E6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0112CB8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28" siclog@</w:t>
            </w:r>
          </w:p>
          <w:p w14:paraId="491626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an RRCSetupRequest message with no Timing Advance Report MAC CE included.</w:t>
            </w:r>
          </w:p>
          <w:p w14:paraId="71C162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f_NR_CheckMacPduAndTimingAdvanceReport(nr_Cell1,false,"Step 28",cr_38508_RRCSetupRequest,-,false);  /*@sic R5-254990 sic@*/</w:t>
            </w:r>
          </w:p>
          <w:p w14:paraId="22F3965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f_NR_ULGrantConfiguration_Start(nr_Cell1);</w:t>
            </w:r>
          </w:p>
          <w:p w14:paraId="75DB35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59070A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29" siclog@</w:t>
            </w:r>
          </w:p>
          <w:p w14:paraId="413E5A4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an RRCSetup message configuring offsetThresholdTA.</w:t>
            </w:r>
          </w:p>
          <w:p w14:paraId="10197A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7.1.1.10.4.3.3-5:</w:t>
            </w:r>
          </w:p>
          <w:p w14:paraId="3C8163F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 := f_NR_CellInfo_GetMAC_CellGroupConfig(nr_Cell1);</w:t>
            </w:r>
          </w:p>
          <w:p w14:paraId="4AE5353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v_MAC_CellGroupConfig.tar_Config_r17 := {setup := cs_TAR_Config_r17(ms15, enabled)};</w:t>
            </w:r>
          </w:p>
          <w:p w14:paraId="5637CFE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f_NR_CellInfo_SetMAC_CellGroupConfig(nr_Cell1, v_MAC_CellGroupConfig);</w:t>
            </w:r>
          </w:p>
          <w:p w14:paraId="362ED4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SRB.send(cas_NR_SRB0_RrcPdu_REQ(nr_Cell1, -, f_NR_38508_RRCSetup(nr_Cell1))); /*@sic R5s250260 sic@*/</w:t>
            </w:r>
          </w:p>
          <w:p w14:paraId="3D9998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4869D9E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30" siclog@</w:t>
            </w:r>
          </w:p>
          <w:p w14:paraId="1FD91D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RRCSetupComplete message with Timing Advance Report MAC CE included?</w:t>
            </w:r>
          </w:p>
          <w:p w14:paraId="674CB1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v_DedicatedNAS_Message := valueof(f_NR_CheckMacPduAndTimingAdvanceReport(nr_Cell1,true,"Step 30",omit,cr_38508_RRCSetupComplete(tsc_NR_RRC_TI_Def),true));   /*@sic R5-254990 sic@*/</w:t>
            </w:r>
          </w:p>
          <w:p w14:paraId="044C0A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42F9B7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31-45" siclog@</w:t>
            </w:r>
          </w:p>
          <w:p w14:paraId="616B2D3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5 to 19a1 of the registration procedure described in TS 38.508-1 [4] subclause 4.5.2.2-2 are performed.</w:t>
            </w:r>
          </w:p>
          <w:p w14:paraId="67B392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(not f_Check_NG_RegistrationReqMsg (v_GMM_MobilityInfo, v_DedicatedNAS_Message.Pdu, Initial_Secure)) {</w:t>
            </w:r>
          </w:p>
          <w:p w14:paraId="6F0D85B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f_NR_SetVerdictFailOrInconc(__FILE__, __LINE__, "Registration Request Message Failed");</w:t>
            </w:r>
          </w:p>
          <w:p w14:paraId="74D01C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6EEF50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v_ASN_PLMN := f_NR_CellInfo_GetPLMN (nr_Cell1);</w:t>
            </w:r>
          </w:p>
          <w:p w14:paraId="6DDFDF5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v_PLMN := f_NR_Asn2Nas_PlmnId(v_ASN_PLMN);</w:t>
            </w:r>
          </w:p>
          <w:p w14:paraId="4088D35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f_NR5GC_RRC_Idle_Steps5_15(v_GMM_MobilityInfo, nr_Cell1, v_DedicatedNAS_Message, v_PLMN, TESTMode_OFF);</w:t>
            </w:r>
          </w:p>
          <w:p w14:paraId="5C219C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07370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(pc_noOf_PDUsSameConnection &gt; 0 ){</w:t>
            </w:r>
          </w:p>
          <w:p w14:paraId="37B0D6D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f_NR5GC_PDUSessionEstablishment(nr_Cell1,-,tsc_NR_RbId_SRB1);</w:t>
            </w:r>
          </w:p>
          <w:p w14:paraId="162FC4B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19B421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C42D4A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46" siclog@</w:t>
            </w:r>
          </w:p>
          <w:p w14:paraId="2AE5E1C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MAC PDU containing a Differential Koffset MAC CE with differential Koffset set to 20 ms.</w:t>
            </w:r>
          </w:p>
          <w:p w14:paraId="5012EBDA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val="de-DE"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v_SatelliteType := f_NR_MobileInfo_GetNTNSatelliteType();</w:t>
            </w:r>
          </w:p>
          <w:p w14:paraId="00EEE743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   </w:t>
            </w: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if(v_SatelliteType == ntn_GSO)</w:t>
            </w:r>
          </w:p>
          <w:p w14:paraId="682A9961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454B063D" w14:textId="214F500D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v_DifferentialKoffset := </w:t>
            </w:r>
            <w:r w:rsidR="00816B75">
              <w:rPr>
                <w:rFonts w:ascii="Arial" w:hAnsi="Arial"/>
                <w:color w:val="000000"/>
                <w:highlight w:val="yellow"/>
                <w:lang w:eastAsia="en-GB"/>
              </w:rPr>
              <w:t>5</w:t>
            </w: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;</w:t>
            </w:r>
          </w:p>
          <w:p w14:paraId="6A3B3BF5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}else</w:t>
            </w:r>
          </w:p>
          <w:p w14:paraId="7D78121F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25C3397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v_DifferentialKoffset := 1;</w:t>
            </w:r>
          </w:p>
          <w:p w14:paraId="2633D2F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</w:t>
            </w:r>
          </w:p>
          <w:p w14:paraId="2D302C0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v_Timing := f_NR_GetNextSendOccasion_DL(nr_Cell1);</w:t>
            </w:r>
          </w:p>
          <w:p w14:paraId="2C1646D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f_NR_SS_CommonCellConfig(nr_Cell1, cas_NR_MacCommandTrigger_REQ(nr_Cell1, cs_TimingInfo_NR(v_Timing), cs_NR_MAC_DifferentialKoffset_CE(int2bit(v_DifferentialKoffset,6))));</w:t>
            </w:r>
          </w:p>
          <w:p w14:paraId="6DA94DD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//Reconfigure SS with a new TA</w:t>
            </w:r>
          </w:p>
          <w:p w14:paraId="131C553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v_Timing := f_SubFrameTiming_AddMilliSeconds(v_Timing, 2);   // add 2ms</w:t>
            </w:r>
          </w:p>
          <w:p w14:paraId="40FD579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f_NR5GC_SS_NTN_ApplyDifferentialKoffset(nr_Cell1,v_DifferentialKoffset, cs_TimingInfo_NR(v_Timing)) ;</w:t>
            </w:r>
          </w:p>
          <w:p w14:paraId="1CB3CF0D" w14:textId="17AA8773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//@siclog "Step 47" siclog@</w:t>
            </w:r>
          </w:p>
          <w:p w14:paraId="391AF35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UECapabilityEnquiry message</w:t>
            </w:r>
          </w:p>
          <w:p w14:paraId="59F67E1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v_FirstBand := cs_NR_BandInformationNR(f_NR_CellInfo_GetBandIndicator(nr_Cell1));</w:t>
            </w:r>
          </w:p>
          <w:p w14:paraId="604F18C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v_EncodeCapRequest := bit2oct(encvalue( cs_38508_UECapabilityRequestFilterNR({v_FirstBand})));</w:t>
            </w:r>
          </w:p>
          <w:p w14:paraId="5575A8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v_DL_DCCH_Message := cs_38508_UECapabilityEnquiry(tsc_NR_RRC_TI_Def, nr, v_EncodeCapRequest);</w:t>
            </w:r>
          </w:p>
          <w:p w14:paraId="57C2421C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if(f_NR_CellInfo_GetNTN_UE_gNB_RTT(nr_Cell1)&lt; 100)</w:t>
            </w:r>
          </w:p>
          <w:p w14:paraId="526F05C9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83DD327" w14:textId="2F0E00A9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v_Timing := f_NR_GetNextSendOccasion_DL(nr_Cell1); // add RTT delay to allow UE to apply DifferentialKoffset</w:t>
            </w:r>
          </w:p>
          <w:p w14:paraId="46DA3E8F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}else</w:t>
            </w:r>
          </w:p>
          <w:p w14:paraId="3D9EC10D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E60E60B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v_Timing := f_NR_GetNextSendOccasion_DL(nr_Cell1, f_NR_CellInfo_GetNTN_UE_gNB_RTT(nr_Cell1)); // add RTT delay to allow UE to apply DifferentialKoffset</w:t>
            </w:r>
          </w:p>
          <w:p w14:paraId="5D14B917" w14:textId="3665F110" w:rsidR="009A4FC5" w:rsidRPr="00644E0F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</w:t>
            </w:r>
          </w:p>
          <w:p w14:paraId="39CBB39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SRB.send(cas_NR_SRB1_RrcPdu_REQ(nr_Cell1, cs_TimingInfo_NR(v_Timing), v_DL_DCCH_Message));</w:t>
            </w:r>
          </w:p>
          <w:p w14:paraId="56B4A42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B0979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//@siclog "Step 48" siclog@</w:t>
            </w:r>
          </w:p>
          <w:p w14:paraId="6590ACF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 UECapabilityInformation message after applying differential Koffset of 20ms received at step 46?</w:t>
            </w:r>
          </w:p>
          <w:p w14:paraId="7A476C7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//Note: Successful reception of this message at SS confirms that differential Koffset is applied at UE.</w:t>
            </w:r>
          </w:p>
          <w:p w14:paraId="211A20E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SRB.receive(car_NR_SRB1_RrcPdu_IND(nr_Cell1, cr_38508_UECapabilityInformationAny(tsc_NR_RRC_TI_Def)));</w:t>
            </w:r>
          </w:p>
          <w:p w14:paraId="026CEC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f_NR_PreliminaryPass(__FILE__, __LINE__, "Step 48");</w:t>
            </w:r>
          </w:p>
          <w:p w14:paraId="27BD89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D562D2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f_NR_TestBody_Set(false);</w:t>
            </w:r>
          </w:p>
          <w:p w14:paraId="5E0FE49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2C1A5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//Postamble</w:t>
            </w:r>
          </w:p>
          <w:p w14:paraId="7A03DDE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f_NR_Postamble(nr_Cell1, STATE_CONNECTED_3A, tsc_NR_RbId_SRB1); /*@sic R5s250260 sic@*/</w:t>
            </w:r>
          </w:p>
          <w:p w14:paraId="0165CF7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};</w:t>
            </w:r>
          </w:p>
          <w:p w14:paraId="48AD9C2F" w14:textId="39D530E5" w:rsidR="00851FCE" w:rsidRPr="00423F1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7"/>
      <w:bookmarkEnd w:id="8"/>
      <w:bookmarkEnd w:id="9"/>
    </w:tbl>
    <w:p w14:paraId="3B17DD95" w14:textId="77777777" w:rsidR="00E07DBE" w:rsidRDefault="00E07DBE" w:rsidP="00E90E4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8BB6" w14:textId="77777777" w:rsidR="005B7CB9" w:rsidRDefault="005B7CB9">
      <w:r>
        <w:separator/>
      </w:r>
    </w:p>
  </w:endnote>
  <w:endnote w:type="continuationSeparator" w:id="0">
    <w:p w14:paraId="71E7FD45" w14:textId="77777777" w:rsidR="005B7CB9" w:rsidRDefault="005B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FC376" w14:textId="77777777" w:rsidR="005C62C0" w:rsidRDefault="005C6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704A" w14:textId="77777777" w:rsidR="005C62C0" w:rsidRDefault="005C62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D8A7" w14:textId="77777777" w:rsidR="005C62C0" w:rsidRDefault="005C62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B49D0" w14:textId="77777777" w:rsidR="007D5901" w:rsidRDefault="007D5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579E9" w14:textId="77777777" w:rsidR="007D5901" w:rsidRDefault="007D5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A602" w14:textId="77777777" w:rsidR="007D5901" w:rsidRDefault="007D5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1B211" w14:textId="77777777" w:rsidR="005B7CB9" w:rsidRDefault="005B7CB9">
      <w:r>
        <w:separator/>
      </w:r>
    </w:p>
  </w:footnote>
  <w:footnote w:type="continuationSeparator" w:id="0">
    <w:p w14:paraId="330B782B" w14:textId="77777777" w:rsidR="005B7CB9" w:rsidRDefault="005B7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B1000" w14:textId="77777777" w:rsidR="005C62C0" w:rsidRDefault="005C62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6A45" w14:textId="77777777" w:rsidR="005C62C0" w:rsidRDefault="005C6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F889F" w14:textId="77777777" w:rsidR="005C62C0" w:rsidRDefault="005C62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84EE1"/>
    <w:multiLevelType w:val="hybridMultilevel"/>
    <w:tmpl w:val="5B88E3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1498E"/>
    <w:multiLevelType w:val="hybridMultilevel"/>
    <w:tmpl w:val="125259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7C1A4A"/>
    <w:multiLevelType w:val="hybridMultilevel"/>
    <w:tmpl w:val="5D448B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25FA8"/>
    <w:multiLevelType w:val="hybridMultilevel"/>
    <w:tmpl w:val="B4A6C8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140902">
    <w:abstractNumId w:val="3"/>
  </w:num>
  <w:num w:numId="2" w16cid:durableId="1997680784">
    <w:abstractNumId w:val="2"/>
  </w:num>
  <w:num w:numId="3" w16cid:durableId="1272973979">
    <w:abstractNumId w:val="1"/>
  </w:num>
  <w:num w:numId="4" w16cid:durableId="1576431240">
    <w:abstractNumId w:val="0"/>
  </w:num>
  <w:num w:numId="5" w16cid:durableId="91019389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486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5C00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6CDE"/>
    <w:rsid w:val="001F7E22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96007"/>
    <w:rsid w:val="002A28AF"/>
    <w:rsid w:val="002A5CCC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4A43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166B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64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B7"/>
    <w:rsid w:val="004C0314"/>
    <w:rsid w:val="004C1785"/>
    <w:rsid w:val="004C3F6A"/>
    <w:rsid w:val="004C418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E7E12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0F17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1126"/>
    <w:rsid w:val="005A2631"/>
    <w:rsid w:val="005A5302"/>
    <w:rsid w:val="005B1497"/>
    <w:rsid w:val="005B1702"/>
    <w:rsid w:val="005B197D"/>
    <w:rsid w:val="005B4356"/>
    <w:rsid w:val="005B6404"/>
    <w:rsid w:val="005B7CB9"/>
    <w:rsid w:val="005C13C7"/>
    <w:rsid w:val="005C1D9E"/>
    <w:rsid w:val="005C6231"/>
    <w:rsid w:val="005C62C0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4E0F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669B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5901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16B7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03F8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B4774"/>
    <w:rsid w:val="008C3162"/>
    <w:rsid w:val="008C5085"/>
    <w:rsid w:val="008D1588"/>
    <w:rsid w:val="008D3368"/>
    <w:rsid w:val="008D5DBB"/>
    <w:rsid w:val="008D6486"/>
    <w:rsid w:val="008D7517"/>
    <w:rsid w:val="008E20AC"/>
    <w:rsid w:val="008E2851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4FC5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1DA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66449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1E9B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788"/>
    <w:rsid w:val="00B51FCB"/>
    <w:rsid w:val="00B55ED1"/>
    <w:rsid w:val="00B5761B"/>
    <w:rsid w:val="00B579AF"/>
    <w:rsid w:val="00B61B99"/>
    <w:rsid w:val="00B620A5"/>
    <w:rsid w:val="00B64B6D"/>
    <w:rsid w:val="00B65BD6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C7EF5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187E"/>
    <w:rsid w:val="00C1234E"/>
    <w:rsid w:val="00C15688"/>
    <w:rsid w:val="00C16A5D"/>
    <w:rsid w:val="00C209D3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4D46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0745"/>
    <w:rsid w:val="00D70EB3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113"/>
    <w:rsid w:val="00DA7D67"/>
    <w:rsid w:val="00DB4133"/>
    <w:rsid w:val="00DB6F2C"/>
    <w:rsid w:val="00DB7A11"/>
    <w:rsid w:val="00DC0A10"/>
    <w:rsid w:val="00DC0CB3"/>
    <w:rsid w:val="00DC7933"/>
    <w:rsid w:val="00DD02CE"/>
    <w:rsid w:val="00DD0541"/>
    <w:rsid w:val="00DD11FD"/>
    <w:rsid w:val="00DD1364"/>
    <w:rsid w:val="00DD4990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0E40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486D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38D7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A018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H4VU7HTV54JD-1231737843-1680</_dlc_DocId>
    <_dlc_DocIdUrl xmlns="05fef6b6-48ff-4793-a586-dff4857ec2fd">
      <Url>https://sharepoint.rsint.net/teams/MRT_Dev/_layouts/15/DocIdRedir.aspx?ID=H4VU7HTV54JD-1231737843-1680</Url>
      <Description>H4VU7HTV54JD-1231737843-1680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649E3D-0F71-4D3D-AA73-68BA53EDD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A8F810-F0AB-4AC9-9590-39D1FFC074B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40060064-EC50-41D9-BAD6-93B7ECD132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970F05-2017-4FD5-A1FA-77DF5EBFFD2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2917</Words>
  <Characters>16630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2025-10-10T10:03:00Z</dcterms:created>
  <dcterms:modified xsi:type="dcterms:W3CDTF">2025-10-10T10:07:00Z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ContentTypeId">
    <vt:lpwstr>0x010100BCDA46B2B03D2D41A08489D915B86FB5</vt:lpwstr>
  </property>
  <property fmtid="{D5CDD505-2E9C-101B-9397-08002B2CF9AE}" pid="29" name="_dlc_DocIdItemGuid">
    <vt:lpwstr>20e1017a-0c87-460e-b5c0-b78e27211626</vt:lpwstr>
  </property>
</Properties>
</file>