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FEA6" w14:textId="77777777" w:rsidR="00794FF5" w:rsidRDefault="00794FF5" w:rsidP="00794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R5s250417</w:t>
      </w:r>
      <w:r>
        <w:rPr>
          <w:b/>
          <w:i/>
          <w:noProof/>
          <w:sz w:val="28"/>
        </w:rPr>
        <w:fldChar w:fldCharType="end"/>
      </w:r>
    </w:p>
    <w:p w14:paraId="539FE0AC" w14:textId="77777777" w:rsidR="00794FF5" w:rsidRDefault="00794FF5" w:rsidP="00794FF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4FF5" w14:paraId="07A540DA" w14:textId="77777777" w:rsidTr="00813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B136E" w14:textId="77777777" w:rsidR="00794FF5" w:rsidRDefault="00794FF5" w:rsidP="00813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94FF5" w14:paraId="7541F8EC" w14:textId="77777777" w:rsidTr="00813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58F29" w14:textId="77777777" w:rsidR="00794FF5" w:rsidRDefault="00794FF5" w:rsidP="00813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4FF5" w14:paraId="77BEDB22" w14:textId="77777777" w:rsidTr="00813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77E8D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2612153E" w14:textId="77777777" w:rsidTr="0081337C">
        <w:tc>
          <w:tcPr>
            <w:tcW w:w="142" w:type="dxa"/>
            <w:tcBorders>
              <w:left w:val="single" w:sz="4" w:space="0" w:color="auto"/>
            </w:tcBorders>
          </w:tcPr>
          <w:p w14:paraId="6FE9A78D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CDC454" w14:textId="77777777" w:rsidR="00794FF5" w:rsidRPr="00410371" w:rsidRDefault="00794FF5" w:rsidP="00813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F1D14F" w14:textId="77777777" w:rsidR="00794FF5" w:rsidRDefault="00794FF5" w:rsidP="00813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F7BB36" w14:textId="77777777" w:rsidR="00794FF5" w:rsidRPr="00410371" w:rsidRDefault="00794FF5" w:rsidP="0081337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5D5AA" w14:textId="77777777" w:rsidR="00794FF5" w:rsidRDefault="00794FF5" w:rsidP="00813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72CCCC" w14:textId="77777777" w:rsidR="00794FF5" w:rsidRPr="00410371" w:rsidRDefault="00794FF5" w:rsidP="008133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2799A1" w14:textId="77777777" w:rsidR="00794FF5" w:rsidRDefault="00794FF5" w:rsidP="00813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DA880" w14:textId="77777777" w:rsidR="00794FF5" w:rsidRPr="00410371" w:rsidRDefault="00794FF5" w:rsidP="008133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62FBC" w14:textId="77777777" w:rsidR="00794FF5" w:rsidRDefault="00794FF5" w:rsidP="0081337C">
            <w:pPr>
              <w:pStyle w:val="CRCoverPage"/>
              <w:spacing w:after="0"/>
              <w:rPr>
                <w:noProof/>
              </w:rPr>
            </w:pPr>
          </w:p>
        </w:tc>
      </w:tr>
      <w:tr w:rsidR="00794FF5" w14:paraId="20689E0B" w14:textId="77777777" w:rsidTr="00813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5AC1D" w14:textId="77777777" w:rsidR="00794FF5" w:rsidRDefault="00794FF5" w:rsidP="0081337C">
            <w:pPr>
              <w:pStyle w:val="CRCoverPage"/>
              <w:spacing w:after="0"/>
              <w:rPr>
                <w:noProof/>
              </w:rPr>
            </w:pPr>
          </w:p>
        </w:tc>
      </w:tr>
      <w:tr w:rsidR="00794FF5" w14:paraId="226C2A16" w14:textId="77777777" w:rsidTr="00813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3C6BD" w14:textId="77777777" w:rsidR="00794FF5" w:rsidRPr="00F25D98" w:rsidRDefault="00794FF5" w:rsidP="00813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4FF5" w14:paraId="0AFBE4A3" w14:textId="77777777" w:rsidTr="0081337C">
        <w:tc>
          <w:tcPr>
            <w:tcW w:w="9641" w:type="dxa"/>
            <w:gridSpan w:val="9"/>
          </w:tcPr>
          <w:p w14:paraId="2A975746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7EEA46" w14:textId="77777777" w:rsidR="00794FF5" w:rsidRDefault="00794FF5" w:rsidP="00794F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4FF5" w14:paraId="04B99C90" w14:textId="77777777" w:rsidTr="0081337C">
        <w:tc>
          <w:tcPr>
            <w:tcW w:w="2835" w:type="dxa"/>
          </w:tcPr>
          <w:p w14:paraId="2BEE6DF3" w14:textId="77777777" w:rsidR="00794FF5" w:rsidRDefault="00794FF5" w:rsidP="00813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FCDA1E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489EBF" w14:textId="77777777" w:rsidR="00794FF5" w:rsidRDefault="00794FF5" w:rsidP="00813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FEC3F4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034D1" w14:textId="77777777" w:rsidR="00794FF5" w:rsidRDefault="00794FF5" w:rsidP="00813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71336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8DDEC" w14:textId="77777777" w:rsidR="00794FF5" w:rsidRDefault="00794FF5" w:rsidP="00813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C6A8BD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413D5" w14:textId="77777777" w:rsidR="00794FF5" w:rsidRDefault="00794FF5" w:rsidP="00813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B7ED0B" w14:textId="77777777" w:rsidR="00794FF5" w:rsidRDefault="00794FF5" w:rsidP="00794F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4FF5" w14:paraId="5D33DE50" w14:textId="77777777" w:rsidTr="0081337C">
        <w:tc>
          <w:tcPr>
            <w:tcW w:w="9640" w:type="dxa"/>
            <w:gridSpan w:val="11"/>
          </w:tcPr>
          <w:p w14:paraId="2E0DA9B2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1B09796F" w14:textId="77777777" w:rsidTr="00813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E49C4C" w14:textId="77777777" w:rsidR="00794FF5" w:rsidRDefault="00794FF5" w:rsidP="00813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CE567" w14:textId="77777777" w:rsidR="00794FF5" w:rsidRDefault="00794FF5" w:rsidP="00813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f_NR5GC_EmergencyCallLimitedService</w:t>
            </w:r>
            <w:r>
              <w:fldChar w:fldCharType="end"/>
            </w:r>
          </w:p>
        </w:tc>
      </w:tr>
      <w:tr w:rsidR="00794FF5" w14:paraId="7CFEBCA8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55846912" w14:textId="77777777" w:rsidR="00794FF5" w:rsidRDefault="00794FF5" w:rsidP="00813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FB7E5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557B56FE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53986B85" w14:textId="77777777" w:rsidR="00794FF5" w:rsidRDefault="00794FF5" w:rsidP="00813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1BC23" w14:textId="77777777" w:rsidR="00794FF5" w:rsidRDefault="00794FF5" w:rsidP="00813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94FF5" w14:paraId="1C3A6DAD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77C524AA" w14:textId="77777777" w:rsidR="00794FF5" w:rsidRDefault="00794FF5" w:rsidP="00813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C7827" w14:textId="494D1615" w:rsidR="00794FF5" w:rsidRDefault="00794FF5" w:rsidP="008133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94FF5" w14:paraId="26AD5E28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088E42D8" w14:textId="77777777" w:rsidR="00794FF5" w:rsidRDefault="00794FF5" w:rsidP="00813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A70666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60CBD9F2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6401FBF8" w14:textId="77777777" w:rsidR="00794FF5" w:rsidRDefault="00794FF5" w:rsidP="00813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2C5853" w14:textId="77777777" w:rsidR="00794FF5" w:rsidRPr="00794FF5" w:rsidRDefault="00794FF5" w:rsidP="0081337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794FF5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794FF5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452BF7" w14:textId="77777777" w:rsidR="00794FF5" w:rsidRPr="00794FF5" w:rsidRDefault="00794FF5" w:rsidP="0081337C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464F8" w14:textId="77777777" w:rsidR="00794FF5" w:rsidRDefault="00794FF5" w:rsidP="00813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24773" w14:textId="77777777" w:rsidR="00794FF5" w:rsidRDefault="00794FF5" w:rsidP="00813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2025-09-30</w:t>
            </w:r>
            <w:r>
              <w:rPr>
                <w:noProof/>
              </w:rPr>
              <w:fldChar w:fldCharType="end"/>
            </w:r>
          </w:p>
        </w:tc>
      </w:tr>
      <w:tr w:rsidR="00794FF5" w14:paraId="161B89EE" w14:textId="77777777" w:rsidTr="0081337C">
        <w:tc>
          <w:tcPr>
            <w:tcW w:w="1843" w:type="dxa"/>
            <w:tcBorders>
              <w:left w:val="single" w:sz="4" w:space="0" w:color="auto"/>
            </w:tcBorders>
          </w:tcPr>
          <w:p w14:paraId="07750A96" w14:textId="77777777" w:rsidR="00794FF5" w:rsidRDefault="00794FF5" w:rsidP="00813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23BEA9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62CA3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FB61DA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E5AC9B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7DA6AF22" w14:textId="77777777" w:rsidTr="00813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873E36" w14:textId="77777777" w:rsidR="00794FF5" w:rsidRDefault="00794FF5" w:rsidP="00813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6A73CA" w14:textId="77777777" w:rsidR="00794FF5" w:rsidRDefault="00794FF5" w:rsidP="00813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E8BB83" w14:textId="77777777" w:rsidR="00794FF5" w:rsidRDefault="00794FF5" w:rsidP="00813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6E7418" w14:textId="77777777" w:rsidR="00794FF5" w:rsidRDefault="00794FF5" w:rsidP="00813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89EF3" w14:textId="77777777" w:rsidR="00794FF5" w:rsidRDefault="00794FF5" w:rsidP="00813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94FF5" w14:paraId="384FB79B" w14:textId="77777777" w:rsidTr="00813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9A9E7" w14:textId="77777777" w:rsidR="00794FF5" w:rsidRDefault="00794FF5" w:rsidP="00813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7FB2D" w14:textId="77777777" w:rsidR="00794FF5" w:rsidRDefault="00794FF5" w:rsidP="00813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BDBB7" w14:textId="77777777" w:rsidR="00794FF5" w:rsidRDefault="00794FF5" w:rsidP="00813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F8EAAD" w14:textId="77777777" w:rsidR="00794FF5" w:rsidRPr="007C2097" w:rsidRDefault="00794FF5" w:rsidP="00813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94FF5" w14:paraId="7D9E38CE" w14:textId="77777777" w:rsidTr="0081337C">
        <w:tc>
          <w:tcPr>
            <w:tcW w:w="1843" w:type="dxa"/>
          </w:tcPr>
          <w:p w14:paraId="65437718" w14:textId="77777777" w:rsidR="00794FF5" w:rsidRDefault="00794FF5" w:rsidP="00813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CBFFD" w14:textId="77777777" w:rsidR="00794FF5" w:rsidRDefault="00794FF5" w:rsidP="00813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63A45E16" w14:textId="77777777" w:rsidTr="00813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62641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8B27D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A94021">
              <w:rPr>
                <w:noProof/>
              </w:rPr>
              <w:t>f_NR5GC_EmergencyCallLimitedService</w:t>
            </w:r>
            <w:r>
              <w:rPr>
                <w:noProof/>
              </w:rPr>
              <w:t>, the implementation of extract the nonclear-text IEs from the Registration REQ that comes within the Security Mode Complete message is missing.</w:t>
            </w:r>
          </w:p>
          <w:p w14:paraId="1A34526F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B2AD0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causes many parameters of </w:t>
            </w:r>
            <w:r w:rsidRPr="00A94021">
              <w:rPr>
                <w:noProof/>
              </w:rPr>
              <w:t>v_GMM_MobilityInfo</w:t>
            </w:r>
            <w:r>
              <w:rPr>
                <w:noProof/>
              </w:rPr>
              <w:t xml:space="preserve"> to remain uninitialized, which cause runtime errors later in the testcase.</w:t>
            </w:r>
          </w:p>
          <w:p w14:paraId="32B65A22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26695A" w14:textId="18ACABC3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794FF5" w14:paraId="76AA8D96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A5B44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C216A" w14:textId="77777777" w:rsidR="00794FF5" w:rsidRDefault="00794FF5" w:rsidP="007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729A2BA9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6A889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61069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A94021">
              <w:rPr>
                <w:noProof/>
              </w:rPr>
              <w:t>f_NR5GC_EmergencyCallLimitedService</w:t>
            </w:r>
            <w:r>
              <w:rPr>
                <w:noProof/>
              </w:rPr>
              <w:t xml:space="preserve"> to extract the nonclearText IEs.</w:t>
            </w:r>
          </w:p>
          <w:p w14:paraId="21F06B4E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7C38C2" w14:textId="1F515D0A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794FF5" w14:paraId="79B23EC4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9F3A7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4FE73" w14:textId="77777777" w:rsidR="00794FF5" w:rsidRDefault="00794FF5" w:rsidP="007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03B4B77F" w14:textId="77777777" w:rsidTr="00813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1EDFDC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EE21A" w14:textId="0F6B09F9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Runtime errors are observed causing testcase failure.</w:t>
            </w:r>
          </w:p>
        </w:tc>
      </w:tr>
      <w:tr w:rsidR="00794FF5" w14:paraId="66303694" w14:textId="77777777" w:rsidTr="0081337C">
        <w:tc>
          <w:tcPr>
            <w:tcW w:w="2694" w:type="dxa"/>
            <w:gridSpan w:val="2"/>
          </w:tcPr>
          <w:p w14:paraId="46F03184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A87F81" w14:textId="77777777" w:rsidR="00794FF5" w:rsidRDefault="00794FF5" w:rsidP="007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32660AB7" w14:textId="77777777" w:rsidTr="00813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AA6E0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0DAC8" w14:textId="186A57EC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11.5.5.NR5GC</w:t>
            </w:r>
          </w:p>
        </w:tc>
      </w:tr>
      <w:tr w:rsidR="00794FF5" w14:paraId="40198AE9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5E314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52C83" w14:textId="77777777" w:rsidR="00794FF5" w:rsidRDefault="00794FF5" w:rsidP="00794F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FF5" w14:paraId="54951A04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2E702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13D0" w14:textId="77777777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5F577" w14:textId="77777777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46CD71" w14:textId="77777777" w:rsidR="00794FF5" w:rsidRDefault="00794FF5" w:rsidP="00794F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444198" w14:textId="77777777" w:rsidR="00794FF5" w:rsidRDefault="00794FF5" w:rsidP="00794F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FF5" w14:paraId="20A03D7E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3F553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7643E" w14:textId="77777777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D785D" w14:textId="7E0F14F8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F5974" w14:textId="77777777" w:rsidR="00794FF5" w:rsidRDefault="00794FF5" w:rsidP="00794F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7B6E5" w14:textId="2D54EDF6" w:rsidR="00794FF5" w:rsidRDefault="00794FF5" w:rsidP="00794F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FF5" w14:paraId="5D7D123D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3DD7F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518FF" w14:textId="77777777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CA988" w14:textId="23A4605D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09768" w14:textId="77777777" w:rsidR="00794FF5" w:rsidRDefault="00794FF5" w:rsidP="00794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D31D1" w14:textId="2E39B10A" w:rsidR="00794FF5" w:rsidRDefault="00794FF5" w:rsidP="00794F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FF5" w14:paraId="3C89C7E7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9CE8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D3597" w14:textId="77777777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BC5E" w14:textId="74118368" w:rsidR="00794FF5" w:rsidRDefault="00794FF5" w:rsidP="00794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04C2C" w14:textId="77777777" w:rsidR="00794FF5" w:rsidRDefault="00794FF5" w:rsidP="00794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70EA6" w14:textId="764988B9" w:rsidR="00794FF5" w:rsidRDefault="00794FF5" w:rsidP="00794F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FF5" w14:paraId="0F2FBE06" w14:textId="77777777" w:rsidTr="00813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6BB58" w14:textId="77777777" w:rsidR="00794FF5" w:rsidRDefault="00794FF5" w:rsidP="00794F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DCAF4" w14:textId="77777777" w:rsidR="00794FF5" w:rsidRDefault="00794FF5" w:rsidP="00794FF5">
            <w:pPr>
              <w:pStyle w:val="CRCoverPage"/>
              <w:spacing w:after="0"/>
              <w:rPr>
                <w:noProof/>
              </w:rPr>
            </w:pPr>
          </w:p>
        </w:tc>
      </w:tr>
      <w:tr w:rsidR="00794FF5" w14:paraId="4AB4DADE" w14:textId="77777777" w:rsidTr="00813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99551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2138C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4FF5" w:rsidRPr="008863B9" w14:paraId="72E41272" w14:textId="77777777" w:rsidTr="00813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D5DE7" w14:textId="77777777" w:rsidR="00794FF5" w:rsidRPr="008863B9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4825EF" w14:textId="77777777" w:rsidR="00794FF5" w:rsidRPr="008863B9" w:rsidRDefault="00794FF5" w:rsidP="00794F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4FF5" w14:paraId="79B4ECD9" w14:textId="77777777" w:rsidTr="00813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48A56" w14:textId="77777777" w:rsidR="00794FF5" w:rsidRDefault="00794FF5" w:rsidP="00794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BE6DF" w14:textId="77777777" w:rsidR="00794FF5" w:rsidRDefault="00794FF5" w:rsidP="00794F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EF3A24" w14:textId="77777777" w:rsidR="00794FF5" w:rsidRDefault="00794FF5" w:rsidP="00794FF5">
      <w:pPr>
        <w:pStyle w:val="CRCoverPage"/>
        <w:spacing w:after="0"/>
        <w:rPr>
          <w:noProof/>
          <w:sz w:val="8"/>
          <w:szCs w:val="8"/>
        </w:rPr>
      </w:pPr>
    </w:p>
    <w:p w14:paraId="521E13DE" w14:textId="77777777" w:rsidR="00794FF5" w:rsidRDefault="00794FF5" w:rsidP="00794FF5">
      <w:pPr>
        <w:rPr>
          <w:noProof/>
        </w:rPr>
      </w:pPr>
    </w:p>
    <w:p w14:paraId="025D22C9" w14:textId="77777777" w:rsidR="0048676A" w:rsidRDefault="0048676A" w:rsidP="0048676A">
      <w:pPr>
        <w:pStyle w:val="CRCoverPage"/>
        <w:spacing w:after="0"/>
        <w:rPr>
          <w:noProof/>
          <w:sz w:val="8"/>
          <w:szCs w:val="8"/>
        </w:rPr>
      </w:pPr>
    </w:p>
    <w:p w14:paraId="4DA411E0" w14:textId="77777777" w:rsidR="0048676A" w:rsidRDefault="0048676A" w:rsidP="0048676A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967935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A0525BB" w14:textId="10F60D39" w:rsidR="004924D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924D1" w:rsidRPr="00E231DF">
        <w:rPr>
          <w:rFonts w:ascii="Arial" w:hAnsi="Arial" w:cs="Arial"/>
          <w:iCs/>
          <w:noProof/>
        </w:rPr>
        <w:t>Table of Contents</w:t>
      </w:r>
      <w:r w:rsidR="004924D1">
        <w:rPr>
          <w:noProof/>
        </w:rPr>
        <w:tab/>
      </w:r>
      <w:r w:rsidR="004924D1">
        <w:rPr>
          <w:noProof/>
        </w:rPr>
        <w:fldChar w:fldCharType="begin"/>
      </w:r>
      <w:r w:rsidR="004924D1">
        <w:rPr>
          <w:noProof/>
        </w:rPr>
        <w:instrText xml:space="preserve"> PAGEREF _Toc209679352 \h </w:instrText>
      </w:r>
      <w:r w:rsidR="004924D1">
        <w:rPr>
          <w:noProof/>
        </w:rPr>
      </w:r>
      <w:r w:rsidR="004924D1">
        <w:rPr>
          <w:noProof/>
        </w:rPr>
        <w:fldChar w:fldCharType="separate"/>
      </w:r>
      <w:r w:rsidR="004924D1">
        <w:rPr>
          <w:noProof/>
        </w:rPr>
        <w:t>2</w:t>
      </w:r>
      <w:r w:rsidR="004924D1">
        <w:rPr>
          <w:noProof/>
        </w:rPr>
        <w:fldChar w:fldCharType="end"/>
      </w:r>
    </w:p>
    <w:p w14:paraId="028535BA" w14:textId="47F8F304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ADC4A" w14:textId="0BADC11B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91D3CE" w14:textId="61AC88F2" w:rsidR="004924D1" w:rsidRDefault="004924D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E777D4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9679353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9679354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09679355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F10D598" w:rsidR="00273EC8" w:rsidRPr="00B2655B" w:rsidRDefault="00E804C4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E804C4">
              <w:rPr>
                <w:rFonts w:ascii="Arial" w:eastAsia="Microsoft YaHei" w:hAnsi="Arial" w:cs="Arial"/>
                <w:sz w:val="18"/>
                <w:szCs w:val="18"/>
              </w:rPr>
              <w:t>f_NR5GC_EmergencyCallLimitedService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ECB0E8" w14:textId="77777777" w:rsidR="00A94021" w:rsidRDefault="00A94021" w:rsidP="00A94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A94021">
              <w:rPr>
                <w:noProof/>
              </w:rPr>
              <w:t>f_NR5GC_EmergencyCallLimitedService</w:t>
            </w:r>
            <w:r>
              <w:rPr>
                <w:noProof/>
              </w:rPr>
              <w:t>, the implementation of extract the nonclear-text IEs from the Registration REQ that comes within the Security Mode Complete message is missing.</w:t>
            </w:r>
          </w:p>
          <w:p w14:paraId="424BA101" w14:textId="77777777" w:rsidR="00A94021" w:rsidRDefault="00A94021" w:rsidP="00A940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6C6C6B" w14:textId="77777777" w:rsidR="00A94021" w:rsidRDefault="00A94021" w:rsidP="00A94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many parameters of </w:t>
            </w:r>
            <w:r w:rsidRPr="00A94021">
              <w:rPr>
                <w:noProof/>
              </w:rPr>
              <w:t>v_GMM_MobilityInfo</w:t>
            </w:r>
            <w:r>
              <w:rPr>
                <w:noProof/>
              </w:rPr>
              <w:t xml:space="preserve"> to remain uninitialized, which cause runtime errors later in the testcase.</w:t>
            </w:r>
          </w:p>
          <w:p w14:paraId="5C882288" w14:textId="77777777" w:rsidR="00A94021" w:rsidRDefault="00A94021" w:rsidP="00A940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6DA19731" w:rsidR="00611669" w:rsidRPr="00B2655B" w:rsidRDefault="00A94021" w:rsidP="00A9402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69C96E" w14:textId="77777777" w:rsidR="00A94021" w:rsidRDefault="00A94021" w:rsidP="00A94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A94021">
              <w:rPr>
                <w:noProof/>
              </w:rPr>
              <w:t>f_NR5GC_EmergencyCallLimitedService</w:t>
            </w:r>
            <w:r>
              <w:rPr>
                <w:noProof/>
              </w:rPr>
              <w:t xml:space="preserve"> to extract the nonclearText IEs.</w:t>
            </w:r>
          </w:p>
          <w:p w14:paraId="1E9F1675" w14:textId="37392C7E" w:rsidR="007E26D6" w:rsidRPr="00A94021" w:rsidRDefault="007E26D6" w:rsidP="00692CE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6CA5D7D" w:rsidR="00DE4E0A" w:rsidRPr="00B2655B" w:rsidRDefault="00A94021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NR5GC_IMSProcedures.ttcn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574A93C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f_NR5GC_EmergencyCallLimitedService(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NR_CellId_Type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p_IncludeTAIList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true) runs on NR5GC_PTC</w:t>
            </w:r>
          </w:p>
          <w:p w14:paraId="6314BB3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2D5E4EF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NG_NAS_MSG_Indication_Type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607755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GMM_MobilityInfo_Type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372CE21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NG_NAS_SecurityParams_Type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FE99C1D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NR_SecurityParams_Type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016DAA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NAS_SecurityReturnType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v_NAS_SecurityReturnValue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7CE210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PLMN_Identity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v_ASN_PLMN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f_NR_CellInfo_GetPLMN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9D557B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NAS_PlmnId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f_NR_Asn2Nas_PlmnId(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v_ASN_PLMN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892E95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NG_NAS_GutiParameters_Type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f_NR5GC_CellInfo_GetGutiParameters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70E6A9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NG_MobileIdentity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v_GUTIToSend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f_NG_GutiParameters2MobileIdentity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F1D428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TrackingAreaCode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f_NR_CellInfo_GetTAC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08F37E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NG_TrackingAreaIdList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cs_NG_TAIListNonConsecutive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{bit2oct(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)});</w:t>
            </w:r>
          </w:p>
          <w:p w14:paraId="6160452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548BCE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p_IncludeTAIList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 @sic R5s211510 sic@</w:t>
            </w:r>
          </w:p>
          <w:p w14:paraId="1283F9C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omit;</w:t>
            </w:r>
          </w:p>
          <w:p w14:paraId="6C123DE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12DDB55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Steps 1-3 RRC connection Setup</w:t>
            </w:r>
          </w:p>
          <w:p w14:paraId="5E8380B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f_NR_RRC_ConnEst_DefWithNas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tsc_NR_RRC_TI_Def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emergency,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tsc_SHT_NoSecurityProtection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75EE7EDD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f_Check_NG_RegistrationReqMsg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v_ReceivedMsg.Pdu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Emergency)) {</w:t>
            </w:r>
          </w:p>
          <w:p w14:paraId="5985EAE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"Registration Request Message Failed");</w:t>
            </w:r>
          </w:p>
          <w:p w14:paraId="0192960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else {</w:t>
            </w:r>
          </w:p>
          <w:p w14:paraId="6F92AE7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"IMS Emergency Call Establishment: Registration Request");</w:t>
            </w:r>
          </w:p>
          <w:p w14:paraId="693CB55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906D94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6CB260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Store GMM Mobility Info now</w:t>
            </w:r>
          </w:p>
          <w:p w14:paraId="6A7DD5B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f_NR5GC_MobileInfo_SetGMM_MobilityInfo(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87BE5B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42814A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Set all algorithms to 0</w:t>
            </w:r>
          </w:p>
          <w:p w14:paraId="50ACA0E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f_NR5GC_Security_Get();</w:t>
            </w:r>
          </w:p>
          <w:p w14:paraId="09A6C40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f_NR_Security_Get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();</w:t>
            </w:r>
          </w:p>
          <w:p w14:paraId="5DB9D8F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DC45E1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v_NAS_SecurityParams.NAS_Integrity.Algorithm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'0000'B; // IA0</w:t>
            </w:r>
          </w:p>
          <w:p w14:paraId="315A1EE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v_NAS_SecurityParams.NAS_Ciphering.Algorithm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'0000'B; // EA0</w:t>
            </w:r>
          </w:p>
          <w:p w14:paraId="695F49A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v_NAS_SecurityParams.KSIamf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'000'B;</w:t>
            </w:r>
          </w:p>
          <w:p w14:paraId="079929B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f_NR5GC_Security_Set(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9E2251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v_RRC_SecurityParams.AS_Integrity.Algorithm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nia0;</w:t>
            </w:r>
          </w:p>
          <w:p w14:paraId="13B6253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v_RRC_SecurityParams.AS_Ciphering.Algorithm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nea0;</w:t>
            </w:r>
          </w:p>
          <w:p w14:paraId="4DBDC55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f_NR_Security_Set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448236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E81D70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4-5</w:t>
            </w:r>
          </w:p>
          <w:p w14:paraId="362296A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v_NAS_SecurityReturnValue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f_NR_NASSecurityModeProcedure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Initial_NoSecurity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R5s210518 sic@</w:t>
            </w:r>
          </w:p>
          <w:p w14:paraId="67FB966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"IMS Emergency Call Establishment: Step 5");</w:t>
            </w:r>
          </w:p>
          <w:p w14:paraId="39C6F88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138B1C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6-7</w:t>
            </w:r>
          </w:p>
          <w:p w14:paraId="1708E04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f_NR_RRC_ActivateSecurity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v_NAS_SecurityReturnValue.NasCount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)); // Use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NasCount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returned from NAS S.M. Complete</w:t>
            </w:r>
          </w:p>
          <w:p w14:paraId="4A9009F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"IMS Emergency Call Establishment: Step 7");</w:t>
            </w:r>
          </w:p>
          <w:p w14:paraId="12DAEED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</w:t>
            </w:r>
          </w:p>
          <w:p w14:paraId="740AA5F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8-9</w:t>
            </w:r>
          </w:p>
          <w:p w14:paraId="578D12F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f_NR_Capability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A1CCC9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DE2A92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 10</w:t>
            </w:r>
          </w:p>
          <w:p w14:paraId="1B80429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cas_NR_SRB_NasPdu_REQ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22886E2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tsc_NR_RbId_SRB1,</w:t>
            </w:r>
          </w:p>
          <w:p w14:paraId="66F5D3C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-,</w:t>
            </w:r>
          </w:p>
          <w:p w14:paraId="7FCB94A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cs_NG_NAS_Request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4012861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f_Get_NG_RegistrationAcceptMsg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Initial_Secure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21AED57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 // @sic R5-206426 sic@</w:t>
            </w:r>
          </w:p>
          <w:p w14:paraId="4B40A13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v_GUTIToSend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97539B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))));</w:t>
            </w:r>
          </w:p>
          <w:p w14:paraId="7133AB3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63C74B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 11</w:t>
            </w:r>
          </w:p>
          <w:p w14:paraId="38563D3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f_NR5GC_Registration_Complete(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F772B5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9C58F1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Steps 13-18</w:t>
            </w:r>
          </w:p>
          <w:p w14:paraId="2B0EC52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f_NR5GC_EmergencyCallPDUSession(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tsc_NR_RbId_SRB1, -, false); // @sic R5s210518, R5-223987 sic@</w:t>
            </w:r>
          </w:p>
          <w:p w14:paraId="70ADA5A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f_IMS_IPCAN_WaitForTrigger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(IMS[tsc_Index_IMS2], "Emergency Call Established"); // @sic R5-225362 sic@</w:t>
            </w:r>
          </w:p>
          <w:p w14:paraId="50B904F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Emergency call now active</w:t>
            </w:r>
          </w:p>
          <w:p w14:paraId="6501013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"IMS Emergency Call Established");</w:t>
            </w:r>
          </w:p>
          <w:p w14:paraId="5B72381C" w14:textId="7297F091" w:rsidR="00DE77BA" w:rsidRPr="007A0501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1B319C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f_NR5GC_EmergencyCallLimitedService(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NR_CellId_Type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p_IncludeTAIList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true) runs on NR5GC_PTC</w:t>
            </w:r>
          </w:p>
          <w:p w14:paraId="1EF1DE9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3FF5DA4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NG_NAS_MSG_Indication_Type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5C43DF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GMM_MobilityInfo_Type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648B35CD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NG_NAS_SecurityParams_Type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B9BF55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NR_SecurityParams_Type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391F7B0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NAS_SecurityReturnType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v_NAS_SecurityReturnValue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7BF510D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PLMN_Identity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v_ASN_PLMN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f_NR_CellInfo_GetPLMN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195183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NAS_PlmnId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f_NR_Asn2Nas_PlmnId(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v_ASN_PLMN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FCEF48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NG_NAS_GutiParameters_Type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f_NR5GC_CellInfo_GetGutiParameters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187FD9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NG_MobileIdentity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v_GUTIToSend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f_NG_GutiParameters2MobileIdentity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918712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TrackingAreaCode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f_NR_CellInfo_GetTAC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9BADE0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NG_TrackingAreaIdList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cs_NG_TAIListNonConsecutive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v_PLMN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{bit2oct(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)});</w:t>
            </w:r>
          </w:p>
          <w:p w14:paraId="50E5B21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6EE625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p_IncludeTAIList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 @sic R5s211510 sic@</w:t>
            </w:r>
          </w:p>
          <w:p w14:paraId="523E933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omit;</w:t>
            </w:r>
          </w:p>
          <w:p w14:paraId="45A2A45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B882F2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Steps 1-3 RRC connection Setup</w:t>
            </w:r>
          </w:p>
          <w:p w14:paraId="028664F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f_NR_RRC_ConnEst_DefWithNas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tsc_NR_RRC_TI_Def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emergency,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tsc_SHT_NoSecurityProtection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78DCBB4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f_Check_NG_RegistrationReqMsg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v_ReceivedMsg.Pdu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Emergency)) {</w:t>
            </w:r>
          </w:p>
          <w:p w14:paraId="4709D20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"Registration Request Message Failed");</w:t>
            </w:r>
          </w:p>
          <w:p w14:paraId="5ECA9C9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else {</w:t>
            </w:r>
          </w:p>
          <w:p w14:paraId="1DE7704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"IMS Emergency Call Establishment: Registration Request");</w:t>
            </w:r>
          </w:p>
          <w:p w14:paraId="52CC336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7EDDEDA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2F3390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Store GMM Mobility Info now</w:t>
            </w:r>
          </w:p>
          <w:p w14:paraId="67E0544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f_NR5GC_MobileInfo_SetGMM_MobilityInfo(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40F111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10FC0F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Set all algorithms to 0</w:t>
            </w:r>
          </w:p>
          <w:p w14:paraId="046B08F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f_NR5GC_Security_Get();</w:t>
            </w:r>
          </w:p>
          <w:p w14:paraId="1942E26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f_NR_Security_Get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();</w:t>
            </w:r>
          </w:p>
          <w:p w14:paraId="35F3CBD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4DF520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v_NAS_SecurityParams.NAS_Integrity.Algorithm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'0000'B; // IA0</w:t>
            </w:r>
          </w:p>
          <w:p w14:paraId="665A40A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v_NAS_SecurityParams.NAS_Ciphering.Algorithm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'0000'B; // EA0</w:t>
            </w:r>
          </w:p>
          <w:p w14:paraId="2F6F921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v_NAS_SecurityParams.KSIamf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'000'B;</w:t>
            </w:r>
          </w:p>
          <w:p w14:paraId="6644A8D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f_NR5GC_Security_Set(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30E1F3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v_RRC_SecurityParams.AS_Integrity.Algorithm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nia0;</w:t>
            </w:r>
          </w:p>
          <w:p w14:paraId="7FCF618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v_RRC_SecurityParams.AS_Ciphering.Algorithm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nea0;</w:t>
            </w:r>
          </w:p>
          <w:p w14:paraId="51DD8A3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f_NR_Security_Set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B0CBB9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2859EF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4-5</w:t>
            </w:r>
          </w:p>
          <w:p w14:paraId="0B30676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v_NAS_SecurityReturnValue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f_NR_NASSecurityModeProcedure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Initial_NoSecurity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R5s210518 sic@</w:t>
            </w:r>
          </w:p>
          <w:p w14:paraId="5AFB0BF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"IMS Emergency Call Establishment: Step 5");</w:t>
            </w:r>
          </w:p>
          <w:p w14:paraId="6C06FC1D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log("Parikshit Bytecode #5 for 11.5.5"); </w:t>
            </w:r>
          </w:p>
          <w:p w14:paraId="6302C84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//WA#WI1454361 Start    </w:t>
            </w:r>
          </w:p>
          <w:p w14:paraId="7CC9A98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if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isvalue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v_NAS_SecurityReturnValue.NasMsg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)) { // As first time Registration, Registration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Req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should be replayed</w:t>
            </w:r>
          </w:p>
          <w:p w14:paraId="5F7A5FA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// overwrite 2nd message received with the replayed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as this will be the complete message, so it can be checked again</w:t>
            </w:r>
          </w:p>
          <w:p w14:paraId="74B5B84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v_ReceivedMsg.Pdu.PiggybackedPduList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[0].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valueof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v_NAS_SecurityReturnValue.NasMsg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);</w:t>
            </w:r>
          </w:p>
          <w:p w14:paraId="7A6B77B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v_ReceivedMsg.Pdu.PiggybackedPduList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[0].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PiggybackedPduList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omit;         </w:t>
            </w:r>
          </w:p>
          <w:p w14:paraId="07DCDED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if (not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f_Check_NG_RegistrationReqMsg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v_ReceivedMsg.Pdu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, Emergency)) {</w:t>
            </w:r>
          </w:p>
          <w:p w14:paraId="3F5D5723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f_NR_SetVerdictFailOrInconc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(__FILE__, __LINE__, "Replayed Registration Request Message Failed");</w:t>
            </w:r>
          </w:p>
          <w:p w14:paraId="7AE4B7A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}</w:t>
            </w:r>
          </w:p>
          <w:p w14:paraId="3367392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} else {</w:t>
            </w:r>
          </w:p>
          <w:p w14:paraId="1A081D6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f_NR_SetVerdictFailOrInconc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(__FILE__, __LINE__, "Registration Request Message Not Replayed");</w:t>
            </w:r>
          </w:p>
          <w:p w14:paraId="445DC86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}     </w:t>
            </w:r>
          </w:p>
          <w:p w14:paraId="5CDDB6D0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</w:t>
            </w:r>
          </w:p>
          <w:p w14:paraId="40BB278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lastRenderedPageBreak/>
              <w:t xml:space="preserve">    if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isvalue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v_GMM_MobilityInfo.GMMCap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)) {</w:t>
            </w:r>
          </w:p>
          <w:p w14:paraId="66E810F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if (match('1'B, v_GMM_MobilityInfo.GMMCap.s1Cap)) {</w:t>
            </w:r>
          </w:p>
          <w:p w14:paraId="6FE023B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v_NAS_SecurityReturnValue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f_NR_NASSecurityModeProcedure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v_NAS_SecurityParams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, Emergency,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, omit); // @sic R5s200979 sic@</w:t>
            </w:r>
          </w:p>
          <w:p w14:paraId="04C79FC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}</w:t>
            </w:r>
          </w:p>
          <w:p w14:paraId="7948EC2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}    </w:t>
            </w:r>
          </w:p>
          <w:p w14:paraId="7D989F1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f_NR5GC_MobileInfo_SetGMM_MobilityInfo(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);</w:t>
            </w:r>
          </w:p>
          <w:p w14:paraId="631BDFD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//WA#WI1454361 Stop</w:t>
            </w:r>
          </w:p>
          <w:p w14:paraId="3F6714A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708FDA1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6-7</w:t>
            </w:r>
          </w:p>
          <w:p w14:paraId="59AF015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f_NR_RRC_ActivateSecurity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v_NAS_SecurityReturnValue.NasCount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)); // Use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NasCount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returned from NAS S.M. Complete</w:t>
            </w:r>
          </w:p>
          <w:p w14:paraId="29D2739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"IMS Emergency Call Establishment: Step 7");</w:t>
            </w:r>
          </w:p>
          <w:p w14:paraId="09A948A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</w:t>
            </w:r>
          </w:p>
          <w:p w14:paraId="3E556F4F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8-9</w:t>
            </w:r>
          </w:p>
          <w:p w14:paraId="6E9C037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f_NR_Capability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23DB6E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49FCC69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 10</w:t>
            </w:r>
          </w:p>
          <w:p w14:paraId="4171AD0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cas_NR_SRB_NasPdu_REQ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41082AC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tsc_NR_RbId_SRB1,</w:t>
            </w:r>
          </w:p>
          <w:p w14:paraId="715D0AF2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-,</w:t>
            </w:r>
          </w:p>
          <w:p w14:paraId="1979E82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cs_NG_NAS_Request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4CB7B3A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f_Get_NG_RegistrationAcceptMsg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Initial_Secure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D434B38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 // @sic R5-206426 sic@</w:t>
            </w:r>
          </w:p>
          <w:p w14:paraId="59A97397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v_GUTIToSend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4C4564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v_TAIList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))));</w:t>
            </w:r>
          </w:p>
          <w:p w14:paraId="0B2F97C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BDE4B9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 11</w:t>
            </w:r>
          </w:p>
          <w:p w14:paraId="5A05BBD6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f_NR5GC_Registration_Complete(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903E97E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6215E11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Steps 13-18</w:t>
            </w:r>
          </w:p>
          <w:p w14:paraId="19227D1B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f_NR5GC_EmergencyCallPDUSession(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tsc_NR_RbId_SRB1, -, false); // @sic R5s210518, R5-223987 sic@</w:t>
            </w:r>
          </w:p>
          <w:p w14:paraId="5B2640DC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f_IMS_IPCAN_WaitForTrigger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(IMS[tsc_Index_IMS2], "Emergency Call Established"); // @sic R5-225362 sic@</w:t>
            </w:r>
          </w:p>
          <w:p w14:paraId="65931FC5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Emergency call now active</w:t>
            </w:r>
          </w:p>
          <w:p w14:paraId="5836BF54" w14:textId="77777777" w:rsidR="002B4832" w:rsidRPr="002B4832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"IMS Emergency Call Established");</w:t>
            </w:r>
          </w:p>
          <w:p w14:paraId="2625C754" w14:textId="4756CF88" w:rsidR="00C72BAB" w:rsidRPr="007A0501" w:rsidRDefault="002B4832" w:rsidP="002B48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B4832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F8187" w14:textId="77777777" w:rsidR="00605E60" w:rsidRDefault="00605E60">
      <w:pPr>
        <w:spacing w:after="0"/>
      </w:pPr>
      <w:r>
        <w:separator/>
      </w:r>
    </w:p>
  </w:endnote>
  <w:endnote w:type="continuationSeparator" w:id="0">
    <w:p w14:paraId="0521A7C6" w14:textId="77777777" w:rsidR="00605E60" w:rsidRDefault="00605E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CD06" w14:textId="77777777" w:rsidR="00B379FB" w:rsidRDefault="00B37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4142" w14:textId="77777777" w:rsidR="00B379FB" w:rsidRDefault="00B37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30DF" w14:textId="77777777" w:rsidR="00B379FB" w:rsidRDefault="00B37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AB17" w14:textId="77777777" w:rsidR="00605E60" w:rsidRDefault="00605E60">
      <w:pPr>
        <w:spacing w:after="0"/>
      </w:pPr>
      <w:r>
        <w:separator/>
      </w:r>
    </w:p>
  </w:footnote>
  <w:footnote w:type="continuationSeparator" w:id="0">
    <w:p w14:paraId="76685A58" w14:textId="77777777" w:rsidR="00605E60" w:rsidRDefault="00605E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DF2" w14:textId="77777777" w:rsidR="00B379FB" w:rsidRDefault="00B37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66BA" w14:textId="77777777" w:rsidR="00B379FB" w:rsidRDefault="00B379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3BD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4786D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832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5FB6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0EF9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676A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1D92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177FF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4FF5"/>
    <w:rsid w:val="0079604B"/>
    <w:rsid w:val="0079738A"/>
    <w:rsid w:val="007975D8"/>
    <w:rsid w:val="007977A8"/>
    <w:rsid w:val="007A0501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573BF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021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66BAA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2CF7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4C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E7DB8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H4VU7HTV54JD-1231737843-1672</_dlc_DocId>
    <_dlc_DocIdUrl xmlns="05fef6b6-48ff-4793-a586-dff4857ec2fd">
      <Url>https://sharepoint.rsint.net/teams/MRT_Dev/_layouts/15/DocIdRedir.aspx?ID=H4VU7HTV54JD-1231737843-1672</Url>
      <Description>H4VU7HTV54JD-1231737843-1672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1933</Words>
  <Characters>11021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12929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19</cp:revision>
  <cp:lastPrinted>1900-12-31T16:00:00Z</cp:lastPrinted>
  <dcterms:created xsi:type="dcterms:W3CDTF">2025-09-24T07:59:00Z</dcterms:created>
  <dcterms:modified xsi:type="dcterms:W3CDTF">2025-09-30T12:31:00Z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c3c6c856-3e57-429c-846e-ef1a29da7b70</vt:lpwstr>
  </property>
</Properties>
</file>