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C5B8C" w14:textId="4B70D9D1" w:rsidR="001268CC" w:rsidRPr="0073215F" w:rsidRDefault="001268CC"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Pr>
          <w:b/>
          <w:noProof/>
          <w:sz w:val="24"/>
        </w:rPr>
        <w:t>90</w:t>
      </w:r>
    </w:p>
    <w:p w14:paraId="33510EDC" w14:textId="7B4D5209" w:rsidR="001268CC" w:rsidRPr="0031750A" w:rsidRDefault="001268CC" w:rsidP="001268CC">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1-25608</w:t>
      </w:r>
      <w:r>
        <w:rPr>
          <w:b/>
          <w:noProof/>
          <w:sz w:val="24"/>
        </w:rPr>
        <w:t>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F3C83" w:rsidR="001E41F3" w:rsidRPr="00410371" w:rsidRDefault="00B77BD2"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w:t>
              </w:r>
              <w:r w:rsidR="009948F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30DF" w:rsidR="001E41F3" w:rsidRPr="00410371" w:rsidRDefault="00B77BD2" w:rsidP="00F106B4">
            <w:pPr>
              <w:pStyle w:val="CRCoverPage"/>
              <w:spacing w:after="0"/>
              <w:jc w:val="center"/>
              <w:rPr>
                <w:noProof/>
              </w:rPr>
            </w:pPr>
            <w:fldSimple w:instr=" DOCPROPERTY  Cr#  \* MERGEFORMAT ">
              <w:r w:rsidR="00C04CCB">
                <w:rPr>
                  <w:b/>
                  <w:noProof/>
                  <w:sz w:val="28"/>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88D9B" w:rsidR="001E41F3" w:rsidRPr="00410371" w:rsidRDefault="001268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593FA" w:rsidR="001E41F3" w:rsidRPr="00410371" w:rsidRDefault="00B77BD2">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w:t>
              </w:r>
              <w:r w:rsidR="009948F4">
                <w:rPr>
                  <w:b/>
                  <w:noProof/>
                  <w:sz w:val="28"/>
                </w:rPr>
                <w:t>1</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B77BD2">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476B" w:rsidR="009375AA" w:rsidRDefault="009375AA" w:rsidP="009375AA">
            <w:pPr>
              <w:pStyle w:val="CRCoverPage"/>
              <w:spacing w:after="0"/>
              <w:ind w:left="100"/>
              <w:rPr>
                <w:noProof/>
              </w:rPr>
            </w:pPr>
            <w:r>
              <w:rPr>
                <w:noProof/>
              </w:rPr>
              <w:t>The service authorization procedure of an MC</w:t>
            </w:r>
            <w:r w:rsidR="009948F4">
              <w:rPr>
                <w:noProof/>
              </w:rPr>
              <w:t>Data</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3864" w:rsidR="001E41F3" w:rsidRDefault="001268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9404D" w:rsidR="001E41F3" w:rsidRDefault="001268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499FF" w:rsidR="001E41F3" w:rsidRDefault="001268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ADBE39F" w14:textId="77777777" w:rsidR="009948F4" w:rsidRPr="00B02A0B" w:rsidRDefault="009948F4" w:rsidP="009948F4">
      <w:pPr>
        <w:pStyle w:val="Titre3"/>
      </w:pPr>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93389289"/>
      <w:bookmarkStart w:id="24" w:name="_Toc20152474"/>
      <w:bookmarkStart w:id="25" w:name="_Toc27495139"/>
      <w:bookmarkStart w:id="26" w:name="_Toc36108607"/>
      <w:bookmarkStart w:id="27" w:name="_Toc45194395"/>
      <w:bookmarkStart w:id="28" w:name="_Toc209734289"/>
      <w:bookmarkStart w:id="29" w:name="_Toc20155747"/>
      <w:bookmarkStart w:id="30" w:name="_Toc27500902"/>
      <w:bookmarkStart w:id="31" w:name="_Toc36049027"/>
      <w:bookmarkStart w:id="32" w:name="_Toc45209790"/>
      <w:bookmarkStart w:id="33" w:name="_Toc51860615"/>
      <w:bookmarkStart w:id="34" w:name="_Toc193390465"/>
      <w:bookmarkEnd w:id="3"/>
      <w:bookmarkEnd w:id="4"/>
      <w:bookmarkEnd w:id="5"/>
      <w:bookmarkEnd w:id="6"/>
      <w:bookmarkEnd w:id="7"/>
      <w:bookmarkEnd w:id="8"/>
      <w:bookmarkEnd w:id="9"/>
      <w:bookmarkEnd w:id="10"/>
      <w:bookmarkEnd w:id="11"/>
      <w:bookmarkEnd w:id="12"/>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10B846EC"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08857E77" w14:textId="77777777" w:rsidR="009948F4" w:rsidRPr="00B02A0B" w:rsidRDefault="009948F4" w:rsidP="009948F4">
      <w:pPr>
        <w:pStyle w:val="NO"/>
      </w:pPr>
      <w:r w:rsidRPr="00B02A0B">
        <w:t>NOTE 1:</w:t>
      </w:r>
      <w:r w:rsidRPr="00B02A0B">
        <w:tab/>
        <w:t>3GPP TS 24.229 [5] defines how based on initial filter criteria the SIP REGISTER request sent from the UE is included in the body of the third-party SIP REGISTER request.</w:t>
      </w:r>
    </w:p>
    <w:p w14:paraId="04514D96" w14:textId="77777777" w:rsidR="009948F4" w:rsidRPr="00B02A0B" w:rsidRDefault="009948F4" w:rsidP="009948F4">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3E1A295E"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CB1C5A1" w14:textId="77777777" w:rsidR="009948F4" w:rsidRPr="00B02A0B" w:rsidRDefault="009948F4" w:rsidP="009948F4">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1AF77A19" w14:textId="77777777" w:rsidR="009948F4" w:rsidRPr="00B02A0B" w:rsidRDefault="009948F4" w:rsidP="009948F4">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313C4EF" w14:textId="77777777" w:rsidR="009948F4" w:rsidRDefault="009948F4" w:rsidP="009948F4">
      <w:pPr>
        <w:pStyle w:val="B1"/>
        <w:rPr>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4876D2F9" w14:textId="6075D8F9"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35" w:author="Piroard, Francois [FR]" w:date="2025-10-01T10:54: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36" w:author="Piroard, Francois [FR]" w:date="2025-10-01T10:54: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1188859C" w14:textId="77777777" w:rsidR="009948F4" w:rsidRPr="00B02A0B" w:rsidRDefault="009948F4" w:rsidP="009948F4">
      <w:pPr>
        <w:pStyle w:val="NO"/>
      </w:pPr>
      <w:r>
        <w:rPr>
          <w:lang w:val="en-US"/>
        </w:rPr>
        <w:t>NOTE</w:t>
      </w:r>
      <w:r w:rsidRPr="00541046">
        <w:rPr>
          <w:lang w:val="en-US"/>
        </w:rPr>
        <w:t> </w:t>
      </w:r>
      <w:r>
        <w:rPr>
          <w:lang w:val="en-US"/>
        </w:rPr>
        <w:t>2:</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3D7A5B68" w14:textId="77777777" w:rsidR="009948F4" w:rsidRPr="00B02A0B" w:rsidRDefault="009948F4" w:rsidP="009948F4">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A11854B" w14:textId="77777777" w:rsidR="009948F4" w:rsidRPr="00B02A0B" w:rsidRDefault="009948F4" w:rsidP="009948F4">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D333FED" w14:textId="77777777" w:rsidR="009948F4" w:rsidRPr="00B02A0B" w:rsidRDefault="009948F4" w:rsidP="009948F4">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22282AFC" w14:textId="77777777" w:rsidR="009948F4" w:rsidRPr="00B02A0B" w:rsidRDefault="009948F4" w:rsidP="009948F4">
      <w:pPr>
        <w:pStyle w:val="NO"/>
      </w:pPr>
      <w:r w:rsidRPr="00B02A0B">
        <w:t>NOTE </w:t>
      </w:r>
      <w:r>
        <w:t>3</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A05CEC0" w14:textId="77777777" w:rsidR="009948F4" w:rsidRPr="00B02A0B" w:rsidRDefault="009948F4" w:rsidP="009948F4">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w:t>
      </w:r>
    </w:p>
    <w:p w14:paraId="4BD98759" w14:textId="77777777" w:rsidR="009948F4" w:rsidRDefault="009948F4" w:rsidP="009948F4">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732A34E0" w14:textId="77777777" w:rsidR="009948F4" w:rsidRPr="00B02A0B" w:rsidRDefault="009948F4" w:rsidP="009948F4">
      <w:pPr>
        <w:pStyle w:val="B1"/>
      </w:pPr>
      <w:r>
        <w:rPr>
          <w:lang w:val="en-US"/>
        </w:rPr>
        <w:lastRenderedPageBreak/>
        <w:t>7)</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w:t>
      </w:r>
      <w:r w:rsidRPr="00541046">
        <w:t>A.3.6</w:t>
      </w:r>
      <w:r w:rsidRPr="00541046">
        <w:rPr>
          <w:lang w:val="en-US"/>
        </w:rPr>
        <w:t>.</w:t>
      </w:r>
    </w:p>
    <w:p w14:paraId="004B848A" w14:textId="77777777" w:rsidR="006575EA" w:rsidRDefault="006575EA" w:rsidP="006575EA">
      <w:pPr>
        <w:rPr>
          <w:rFonts w:eastAsia="Malgun Gothic"/>
          <w:color w:val="0070C0"/>
        </w:rPr>
      </w:pPr>
      <w:bookmarkStart w:id="37" w:name="_Hlk201743154"/>
      <w:bookmarkEnd w:id="24"/>
      <w:bookmarkEnd w:id="25"/>
      <w:bookmarkEnd w:id="26"/>
      <w:bookmarkEnd w:id="27"/>
      <w:bookmarkEnd w:id="28"/>
      <w:bookmarkEnd w:id="29"/>
      <w:bookmarkEnd w:id="30"/>
      <w:bookmarkEnd w:id="31"/>
      <w:bookmarkEnd w:id="32"/>
      <w:bookmarkEnd w:id="33"/>
      <w:bookmarkEnd w:id="3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89595E" w14:textId="77777777" w:rsidR="009948F4" w:rsidRPr="00B02A0B" w:rsidRDefault="009948F4" w:rsidP="009948F4">
      <w:pPr>
        <w:pStyle w:val="Titre3"/>
      </w:pPr>
      <w:bookmarkStart w:id="38" w:name="_Toc92224606"/>
      <w:bookmarkStart w:id="39" w:name="_Toc193389290"/>
      <w:bookmarkStart w:id="40" w:name="_Toc20152475"/>
      <w:bookmarkStart w:id="41" w:name="_Toc27495140"/>
      <w:bookmarkStart w:id="42" w:name="_Toc36108608"/>
      <w:bookmarkStart w:id="43" w:name="_Toc45194396"/>
      <w:bookmarkStart w:id="44" w:name="_Toc209734290"/>
      <w:bookmarkStart w:id="45" w:name="_Toc20155748"/>
      <w:bookmarkStart w:id="46" w:name="_Toc27500903"/>
      <w:bookmarkStart w:id="47" w:name="_Toc36049028"/>
      <w:bookmarkStart w:id="48" w:name="_Toc45209791"/>
      <w:bookmarkStart w:id="49" w:name="_Toc51860616"/>
      <w:bookmarkStart w:id="50" w:name="_Toc193390466"/>
      <w:r w:rsidRPr="00B02A0B">
        <w:t>7.3.3</w:t>
      </w:r>
      <w:r w:rsidRPr="00B02A0B">
        <w:tab/>
        <w:t>SIP PUBLISH request for service authorisation and service settings</w:t>
      </w:r>
      <w:bookmarkEnd w:id="38"/>
      <w:bookmarkEnd w:id="39"/>
    </w:p>
    <w:p w14:paraId="7E364249"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0299F43E" w14:textId="77777777" w:rsidR="009948F4" w:rsidRPr="00B02A0B" w:rsidRDefault="009948F4" w:rsidP="009948F4">
      <w:r w:rsidRPr="00B02A0B">
        <w:t>Upon receiving a SIP PUBLISH request containing:</w:t>
      </w:r>
    </w:p>
    <w:p w14:paraId="673B9C9A" w14:textId="77777777" w:rsidR="009948F4" w:rsidRPr="00B02A0B" w:rsidRDefault="009948F4" w:rsidP="009948F4">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4F3B4FC" w14:textId="77777777" w:rsidR="009948F4" w:rsidRPr="00B02A0B" w:rsidRDefault="009948F4" w:rsidP="009948F4">
      <w:pPr>
        <w:pStyle w:val="B1"/>
      </w:pPr>
      <w:r w:rsidRPr="00B02A0B">
        <w:t>2)</w:t>
      </w:r>
      <w:r w:rsidRPr="00B02A0B">
        <w:tab/>
        <w:t>an application/</w:t>
      </w:r>
      <w:proofErr w:type="spellStart"/>
      <w:r w:rsidRPr="00B02A0B">
        <w:t>poc-settings+xml</w:t>
      </w:r>
      <w:proofErr w:type="spellEnd"/>
      <w:r w:rsidRPr="00B02A0B">
        <w:t xml:space="preserve"> MIME body; and</w:t>
      </w:r>
    </w:p>
    <w:p w14:paraId="44730DC0" w14:textId="77777777" w:rsidR="009948F4" w:rsidRPr="00B02A0B" w:rsidRDefault="009948F4" w:rsidP="009948F4">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0CE34F4D" w14:textId="77777777" w:rsidR="009948F4" w:rsidRPr="00B02A0B" w:rsidRDefault="009948F4" w:rsidP="009948F4">
      <w:r w:rsidRPr="00B02A0B">
        <w:t xml:space="preserve">the </w:t>
      </w:r>
      <w:proofErr w:type="spellStart"/>
      <w:r w:rsidRPr="00B02A0B">
        <w:t>MCData</w:t>
      </w:r>
      <w:proofErr w:type="spellEnd"/>
      <w:r w:rsidRPr="00B02A0B">
        <w:t xml:space="preserve"> server:</w:t>
      </w:r>
    </w:p>
    <w:p w14:paraId="0765FA91"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6E4A4BFD" w14:textId="77777777" w:rsidR="009948F4" w:rsidRPr="00B02A0B" w:rsidRDefault="009948F4" w:rsidP="009948F4">
      <w:pPr>
        <w:pStyle w:val="B1"/>
      </w:pPr>
      <w:r w:rsidRPr="00B02A0B">
        <w:t>2)</w:t>
      </w:r>
      <w:r w:rsidRPr="00B02A0B">
        <w:tab/>
        <w:t>shall perform the procedures in clause 7.3.1A;</w:t>
      </w:r>
    </w:p>
    <w:p w14:paraId="33521568" w14:textId="77777777" w:rsidR="009948F4" w:rsidRPr="00B02A0B" w:rsidRDefault="009948F4" w:rsidP="009948F4">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6F0C1138" w14:textId="77777777" w:rsidR="009948F4" w:rsidRPr="00B02A0B" w:rsidRDefault="009948F4" w:rsidP="009948F4">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CFD7466" w14:textId="77777777" w:rsidR="009948F4" w:rsidRDefault="009948F4" w:rsidP="009948F4">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rPr>
          <w:lang w:val="hr-HR"/>
        </w:rPr>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62674BFD" w14:textId="064D0E57"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51" w:author="Piroard, Francois [FR]" w:date="2025-10-01T10:55: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52" w:author="Piroard, Francois [FR]" w:date="2025-10-01T10:55: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2FDB0812" w14:textId="77777777" w:rsidR="009948F4" w:rsidRPr="00B02A0B" w:rsidRDefault="009948F4" w:rsidP="009948F4">
      <w:pPr>
        <w:pStyle w:val="NO"/>
      </w:pPr>
      <w:r>
        <w:rPr>
          <w:lang w:val="en-US"/>
        </w:rPr>
        <w:t>NOTE 1:</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00D1683E" w14:textId="77777777" w:rsidR="009948F4" w:rsidRPr="00B02A0B" w:rsidRDefault="009948F4" w:rsidP="009948F4">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7C98D3DC" w14:textId="77777777" w:rsidR="009948F4" w:rsidRPr="00B02A0B" w:rsidRDefault="009948F4" w:rsidP="009948F4">
      <w:pPr>
        <w:pStyle w:val="B1"/>
      </w:pPr>
      <w:r w:rsidRPr="00B02A0B">
        <w:t>5)</w:t>
      </w:r>
      <w:r w:rsidRPr="00B02A0B">
        <w:tab/>
        <w:t>if service authorization was successful:</w:t>
      </w:r>
    </w:p>
    <w:p w14:paraId="0E0487C0" w14:textId="77777777" w:rsidR="009948F4" w:rsidRPr="00B02A0B" w:rsidRDefault="009948F4" w:rsidP="009948F4">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5ED89442" w14:textId="77777777" w:rsidR="009948F4" w:rsidRPr="00B02A0B" w:rsidRDefault="009948F4" w:rsidP="009948F4">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5BC9B11" w14:textId="77777777" w:rsidR="009948F4" w:rsidRPr="00B02A0B" w:rsidRDefault="009948F4" w:rsidP="009948F4">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F95B504" w14:textId="77777777" w:rsidR="009948F4" w:rsidRPr="00B02A0B" w:rsidRDefault="009948F4" w:rsidP="009948F4">
      <w:pPr>
        <w:pStyle w:val="NO"/>
      </w:pPr>
      <w:r w:rsidRPr="00B02A0B">
        <w:t>NOTE </w:t>
      </w:r>
      <w:r>
        <w:t>2</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4D4E2C20" w14:textId="77777777" w:rsidR="009948F4" w:rsidRPr="00B02A0B" w:rsidRDefault="009948F4" w:rsidP="009948F4">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4AFFA104" w14:textId="77777777" w:rsidR="009948F4" w:rsidRPr="00B02A0B" w:rsidRDefault="009948F4" w:rsidP="009948F4">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BD0E4AE" w14:textId="77777777" w:rsidR="009948F4" w:rsidRPr="00B02A0B" w:rsidRDefault="009948F4" w:rsidP="009948F4">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27E1B2F7" w14:textId="77777777" w:rsidR="009948F4" w:rsidRPr="00B02A0B" w:rsidRDefault="009948F4" w:rsidP="009948F4">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89B79B6" w14:textId="77777777" w:rsidR="009948F4" w:rsidRPr="00B02A0B" w:rsidRDefault="009948F4" w:rsidP="009948F4">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1F98F5A3" w14:textId="77777777" w:rsidR="009948F4" w:rsidRPr="00B02A0B" w:rsidRDefault="009948F4" w:rsidP="009948F4">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4A1442BC" w14:textId="77777777" w:rsidR="009948F4" w:rsidRPr="00B02A0B" w:rsidRDefault="009948F4" w:rsidP="009948F4">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0650FBF2" w14:textId="77777777" w:rsidR="009948F4" w:rsidRPr="00B02A0B" w:rsidRDefault="009948F4" w:rsidP="009948F4">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w:t>
      </w:r>
    </w:p>
    <w:p w14:paraId="6BDE17A0" w14:textId="77777777" w:rsidR="009948F4" w:rsidRPr="00B02A0B" w:rsidRDefault="009948F4" w:rsidP="009948F4">
      <w:pPr>
        <w:pStyle w:val="NO"/>
      </w:pPr>
      <w:r w:rsidRPr="00B02A0B">
        <w:t>NOTE </w:t>
      </w:r>
      <w:r>
        <w:rPr>
          <w:lang w:val="en-US"/>
        </w:rPr>
        <w:t>4</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423D557A" w14:textId="77777777" w:rsidR="009948F4" w:rsidRDefault="009948F4" w:rsidP="009948F4">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r>
        <w:t>; and</w:t>
      </w:r>
    </w:p>
    <w:p w14:paraId="46050901" w14:textId="77777777" w:rsidR="009948F4" w:rsidRPr="00B02A0B" w:rsidRDefault="009948F4" w:rsidP="009948F4">
      <w:pPr>
        <w:pStyle w:val="B1"/>
      </w:pPr>
      <w:r>
        <w:rPr>
          <w:lang w:val="en-US"/>
        </w:rPr>
        <w:t>13)</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7A</w:t>
      </w:r>
      <w:r w:rsidRPr="00541046">
        <w:t>.3.6</w:t>
      </w:r>
      <w:r w:rsidRPr="00541046">
        <w:rPr>
          <w:lang w:val="en-US"/>
        </w:rPr>
        <w:t>.</w:t>
      </w:r>
    </w:p>
    <w:bookmarkEnd w:id="40"/>
    <w:bookmarkEnd w:id="41"/>
    <w:bookmarkEnd w:id="42"/>
    <w:bookmarkEnd w:id="43"/>
    <w:bookmarkEnd w:id="44"/>
    <w:bookmarkEnd w:id="45"/>
    <w:bookmarkEnd w:id="46"/>
    <w:bookmarkEnd w:id="47"/>
    <w:bookmarkEnd w:id="48"/>
    <w:bookmarkEnd w:id="49"/>
    <w:bookmarkEnd w:id="50"/>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1C064" w14:textId="77777777" w:rsidR="004739AA" w:rsidRDefault="004739AA">
      <w:r>
        <w:separator/>
      </w:r>
    </w:p>
  </w:endnote>
  <w:endnote w:type="continuationSeparator" w:id="0">
    <w:p w14:paraId="7B6DC57C" w14:textId="77777777" w:rsidR="004739AA" w:rsidRDefault="0047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54" w:name="TITUS2FooterPrimary"/>
    <w:r w:rsidRPr="00FB5A45">
      <w:rPr>
        <w:b w:val="0"/>
        <w:i w:val="0"/>
        <w:color w:val="FFFFFF"/>
        <w:sz w:val="17"/>
      </w:rPr>
      <w:t>.</w:t>
    </w:r>
    <w:bookmarkEnd w:id="5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198A" w14:textId="77777777" w:rsidR="004739AA" w:rsidRDefault="004739AA">
      <w:r>
        <w:separator/>
      </w:r>
    </w:p>
  </w:footnote>
  <w:footnote w:type="continuationSeparator" w:id="0">
    <w:p w14:paraId="7FC19C68" w14:textId="77777777" w:rsidR="004739AA" w:rsidRDefault="0047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53" w:name="TITUS2HeaderPrimary"/>
    <w:r w:rsidRPr="00FB5A45">
      <w:rPr>
        <w:b w:val="0"/>
        <w:color w:val="FFFFFF"/>
        <w:sz w:val="17"/>
      </w:rPr>
      <w:t>.</w:t>
    </w:r>
    <w:bookmarkEnd w:id="5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257135461">
    <w:abstractNumId w:val="0"/>
  </w:num>
  <w:num w:numId="2" w16cid:durableId="300842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268CC"/>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4DD4"/>
    <w:rsid w:val="003E1A36"/>
    <w:rsid w:val="00410371"/>
    <w:rsid w:val="00412E47"/>
    <w:rsid w:val="004242F1"/>
    <w:rsid w:val="00440588"/>
    <w:rsid w:val="00443BAF"/>
    <w:rsid w:val="004739AA"/>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C461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48F4"/>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77BD2"/>
    <w:rsid w:val="00B904BB"/>
    <w:rsid w:val="00B968C8"/>
    <w:rsid w:val="00BA3EC5"/>
    <w:rsid w:val="00BA51D9"/>
    <w:rsid w:val="00BB534B"/>
    <w:rsid w:val="00BB5DFC"/>
    <w:rsid w:val="00BD279D"/>
    <w:rsid w:val="00BD6BB8"/>
    <w:rsid w:val="00C04CCB"/>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4</Pages>
  <Words>2151</Words>
  <Characters>11834</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8</cp:revision>
  <cp:lastPrinted>1899-12-31T23:50:39Z</cp:lastPrinted>
  <dcterms:created xsi:type="dcterms:W3CDTF">2025-10-01T08:34:00Z</dcterms:created>
  <dcterms:modified xsi:type="dcterms:W3CDTF">2025-10-15T08:05:00Z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