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53CB8DAC"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Pr>
          <w:rFonts w:ascii="Arial" w:hAnsi="Arial" w:cs="Arial"/>
          <w:b/>
          <w:bCs/>
          <w:sz w:val="24"/>
        </w:rPr>
        <w:t>0</w:t>
      </w:r>
      <w:r w:rsidR="00C73F40">
        <w:rPr>
          <w:rFonts w:ascii="Arial" w:hAnsi="Arial" w:cs="Arial"/>
          <w:b/>
          <w:bCs/>
          <w:sz w:val="24"/>
        </w:rPr>
        <w:t>849</w:t>
      </w:r>
    </w:p>
    <w:p w14:paraId="76F09E05" w14:textId="709818BA" w:rsidR="00795464" w:rsidRPr="002F1760" w:rsidRDefault="00795464" w:rsidP="00795464">
      <w:pPr>
        <w:pBdr>
          <w:bottom w:val="single" w:sz="4" w:space="1" w:color="auto"/>
        </w:pBdr>
        <w:tabs>
          <w:tab w:val="right" w:pos="9638"/>
        </w:tabs>
        <w:spacing w:after="0"/>
        <w:rPr>
          <w:rFonts w:ascii="Arial" w:hAnsi="Arial" w:cs="Arial"/>
          <w:b/>
          <w:bCs/>
        </w:rPr>
      </w:pPr>
      <w:r w:rsidRPr="000313F2">
        <w:rPr>
          <w:rFonts w:ascii="Arial" w:hAnsi="Arial" w:cs="Arial"/>
          <w:b/>
          <w:bCs/>
          <w:sz w:val="24"/>
        </w:rPr>
        <w:t>13 - 17 February 2017, Dubrovnik, Croatia</w:t>
      </w:r>
      <w:r w:rsidR="00C73F40">
        <w:rPr>
          <w:rFonts w:ascii="Arial" w:hAnsi="Arial" w:cs="Arial"/>
          <w:b/>
          <w:bCs/>
          <w:color w:val="0000FF"/>
        </w:rPr>
        <w:tab/>
      </w:r>
    </w:p>
    <w:p w14:paraId="2A5BBBD0" w14:textId="77777777" w:rsidR="00FB501F" w:rsidRPr="00795464" w:rsidRDefault="00FB501F" w:rsidP="00FB501F">
      <w:pPr>
        <w:keepNext/>
      </w:pPr>
    </w:p>
    <w:p w14:paraId="1C40DCA7" w14:textId="3D4C9595"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r w:rsidR="00400D70">
        <w:rPr>
          <w:rFonts w:ascii="Arial" w:hAnsi="Arial" w:cs="Arial"/>
          <w:b/>
        </w:rPr>
        <w:t>.</w:t>
      </w:r>
    </w:p>
    <w:p w14:paraId="7F5DAE15" w14:textId="3AF94E2E"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874A00">
        <w:rPr>
          <w:rFonts w:ascii="Arial" w:hAnsi="Arial" w:cs="Arial"/>
          <w:b/>
          <w:bCs/>
        </w:rPr>
        <w:t>Discussion on the PDU session activation for the UE in CM-CONNECTED state</w:t>
      </w:r>
    </w:p>
    <w:p w14:paraId="47EC5D68" w14:textId="354506E8"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w:t>
      </w:r>
    </w:p>
    <w:p w14:paraId="51C82956" w14:textId="3426CB5F"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874A00">
        <w:rPr>
          <w:rFonts w:ascii="Arial" w:hAnsi="Arial" w:cs="Arial"/>
          <w:b/>
        </w:rPr>
        <w:t>7</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0A37B4A9" w:rsidR="00FB501F" w:rsidRDefault="00FB501F" w:rsidP="00FB501F">
      <w:pPr>
        <w:rPr>
          <w:rFonts w:ascii="Arial" w:hAnsi="Arial" w:cs="Arial"/>
          <w:i/>
        </w:rPr>
      </w:pPr>
      <w:r>
        <w:rPr>
          <w:rFonts w:ascii="Arial" w:hAnsi="Arial" w:cs="Arial"/>
          <w:i/>
        </w:rPr>
        <w:t>Abstract of the contribution:</w:t>
      </w:r>
      <w:r w:rsidR="00305298">
        <w:rPr>
          <w:rFonts w:ascii="Arial" w:hAnsi="Arial" w:cs="Arial"/>
          <w:i/>
        </w:rPr>
        <w:t xml:space="preserve"> This contribution analyses two options for activating PDU session </w:t>
      </w:r>
      <w:r w:rsidR="00B87779">
        <w:rPr>
          <w:rFonts w:ascii="Arial" w:hAnsi="Arial" w:cs="Arial"/>
          <w:i/>
        </w:rPr>
        <w:t>in c</w:t>
      </w:r>
      <w:r w:rsidR="00305298">
        <w:rPr>
          <w:rFonts w:ascii="Arial" w:hAnsi="Arial" w:cs="Arial"/>
          <w:i/>
        </w:rPr>
        <w:t>onnected mode.</w:t>
      </w:r>
    </w:p>
    <w:p w14:paraId="76C6E23A" w14:textId="3AC1A5BB" w:rsidR="00FB501F" w:rsidRPr="00DB4F61" w:rsidRDefault="00FB501F" w:rsidP="00FB501F">
      <w:pPr>
        <w:pStyle w:val="1"/>
      </w:pPr>
      <w:r w:rsidRPr="00DB4F61">
        <w:t>1.</w:t>
      </w:r>
      <w:r>
        <w:tab/>
      </w:r>
      <w:r w:rsidR="00874A00">
        <w:t>Introduction</w:t>
      </w:r>
    </w:p>
    <w:p w14:paraId="2F13B134" w14:textId="77777777" w:rsidR="0092642F" w:rsidRDefault="0092642F" w:rsidP="0092642F">
      <w:pPr>
        <w:pStyle w:val="Description"/>
      </w:pPr>
      <w:r>
        <w:t>3GPP SA WG2 concluded its study on the system architecture of the Next Generation System, and started to work on the normative standardization of “5G Core System”. Among the various new feature and difference with the previous EPC system, one of the remarkable change is the introduction of per PDU session handling. As of TR 23.799 v14.0.0, the following agreements are specified:</w:t>
      </w:r>
    </w:p>
    <w:p w14:paraId="2181F63A" w14:textId="77777777" w:rsidR="0092642F" w:rsidRDefault="0092642F" w:rsidP="0092642F">
      <w:pPr>
        <w:pStyle w:val="Description"/>
        <w:rPr>
          <w:b/>
          <w:u w:val="single"/>
        </w:rPr>
      </w:pPr>
      <w:r w:rsidRPr="00997C2C">
        <w:rPr>
          <w:b/>
          <w:u w:val="single"/>
        </w:rPr>
        <w:t>Subclause 8.4</w:t>
      </w:r>
      <w:r>
        <w:rPr>
          <w:b/>
          <w:u w:val="single"/>
        </w:rPr>
        <w:t xml:space="preserve"> </w:t>
      </w:r>
      <w:r w:rsidRPr="00997C2C">
        <w:rPr>
          <w:b/>
          <w:u w:val="single"/>
        </w:rPr>
        <w:t>Agreements on Session management and Service Continuity (Key Issue #4, 5 and 6)</w:t>
      </w:r>
    </w:p>
    <w:p w14:paraId="11CFDCD9" w14:textId="77777777" w:rsidR="0092642F" w:rsidRDefault="0092642F" w:rsidP="0092642F">
      <w:pPr>
        <w:pStyle w:val="Description"/>
        <w:ind w:left="284"/>
        <w:rPr>
          <w:bCs/>
          <w:lang w:val="en-GB"/>
        </w:rPr>
      </w:pPr>
      <w:r w:rsidRPr="00812579">
        <w:rPr>
          <w:b/>
          <w:u w:val="single"/>
        </w:rPr>
        <w:t>Agreements on Session Management and Service Continuity (Key Issue #4, 5 and 6) are as follows:</w:t>
      </w:r>
      <w:r>
        <w:rPr>
          <w:b/>
          <w:u w:val="single"/>
        </w:rPr>
        <w:br/>
      </w:r>
      <w:r w:rsidRPr="00997C2C">
        <w:rPr>
          <w:bCs/>
          <w:lang w:val="en-GB"/>
        </w:rPr>
        <w:t>4.</w:t>
      </w:r>
      <w:r w:rsidRPr="00997C2C">
        <w:rPr>
          <w:bCs/>
          <w:lang w:val="en-GB"/>
        </w:rPr>
        <w:tab/>
        <w:t xml:space="preserve">The User Plane format in NextGen on NG3 and between UP functions shall support </w:t>
      </w:r>
      <w:r w:rsidRPr="001A7C49">
        <w:rPr>
          <w:bCs/>
          <w:highlight w:val="yellow"/>
          <w:lang w:val="en-GB"/>
        </w:rPr>
        <w:t>per PDU Session tunnelling</w:t>
      </w:r>
      <w:r w:rsidRPr="00997C2C">
        <w:rPr>
          <w:bCs/>
          <w:lang w:val="en-GB"/>
        </w:rPr>
        <w:t>, as described in clause 6.4.10. This applies to both non-roaming and roaming UP interfaces.</w:t>
      </w:r>
    </w:p>
    <w:p w14:paraId="6E583923" w14:textId="77777777" w:rsidR="0092642F" w:rsidRDefault="0092642F" w:rsidP="0092642F">
      <w:pPr>
        <w:pStyle w:val="Description"/>
        <w:ind w:left="284"/>
        <w:rPr>
          <w:bCs/>
          <w:lang w:val="en-GB"/>
        </w:rPr>
      </w:pPr>
      <w:r w:rsidRPr="00812579">
        <w:rPr>
          <w:b/>
          <w:bCs/>
          <w:u w:val="single"/>
          <w:lang w:val="en-GB"/>
        </w:rPr>
        <w:t>Agreements for MM and SM interaction are as follows:</w:t>
      </w:r>
      <w:r>
        <w:rPr>
          <w:bCs/>
          <w:lang w:val="en-GB"/>
        </w:rPr>
        <w:br/>
      </w:r>
      <w:r w:rsidRPr="0028578F">
        <w:rPr>
          <w:bCs/>
          <w:lang w:val="en-GB"/>
        </w:rPr>
        <w:t>6.</w:t>
      </w:r>
      <w:r w:rsidRPr="0028578F">
        <w:rPr>
          <w:bCs/>
          <w:lang w:val="en-GB"/>
        </w:rPr>
        <w:tab/>
        <w:t xml:space="preserve">In case of UE having multiple established PDU sessions using multiple UPFs, the NextGen system supports the </w:t>
      </w:r>
      <w:r w:rsidRPr="00F271BE">
        <w:rPr>
          <w:bCs/>
          <w:highlight w:val="yellow"/>
          <w:lang w:val="en-GB"/>
        </w:rPr>
        <w:t>independent activation of UE-CN user plane connection per PDU session</w:t>
      </w:r>
      <w:r w:rsidRPr="0028578F">
        <w:rPr>
          <w:bCs/>
          <w:lang w:val="en-GB"/>
        </w:rPr>
        <w:t>. The following MM and SM interactions are envisaged:</w:t>
      </w:r>
    </w:p>
    <w:p w14:paraId="4994D86B" w14:textId="77777777" w:rsidR="0092642F" w:rsidRDefault="0092642F" w:rsidP="0092642F">
      <w:pPr>
        <w:pStyle w:val="Description"/>
        <w:ind w:left="284"/>
        <w:rPr>
          <w:bCs/>
          <w:lang w:val="en-GB"/>
        </w:rPr>
      </w:pPr>
      <w:r w:rsidRPr="00812579">
        <w:rPr>
          <w:bCs/>
          <w:lang w:val="en-GB"/>
        </w:rPr>
        <w:t>6a.</w:t>
      </w:r>
      <w:r w:rsidRPr="00812579">
        <w:rPr>
          <w:bCs/>
          <w:lang w:val="en-GB"/>
        </w:rPr>
        <w:tab/>
        <w:t xml:space="preserve">During transition from IDLE to CONNECTED state, for MT data transmission the procedure from bullet 12 below (i.e. "Impacts of MM events") are used. For MO data transmission, the </w:t>
      </w:r>
      <w:r w:rsidRPr="00F271BE">
        <w:rPr>
          <w:bCs/>
          <w:highlight w:val="yellow"/>
          <w:lang w:val="en-GB"/>
        </w:rPr>
        <w:t>UE indicates</w:t>
      </w:r>
      <w:r w:rsidRPr="00812579">
        <w:rPr>
          <w:bCs/>
          <w:lang w:val="en-GB"/>
        </w:rPr>
        <w:t xml:space="preserve"> during the Service Request procedure </w:t>
      </w:r>
      <w:r w:rsidRPr="00F271BE">
        <w:rPr>
          <w:bCs/>
          <w:highlight w:val="yellow"/>
          <w:lang w:val="en-GB"/>
        </w:rPr>
        <w:t>the PDU session(s)</w:t>
      </w:r>
      <w:r w:rsidRPr="00812579">
        <w:rPr>
          <w:bCs/>
          <w:lang w:val="en-GB"/>
        </w:rPr>
        <w:t xml:space="preserve"> for which the UE-CN user plane connection </w:t>
      </w:r>
      <w:r w:rsidRPr="00F271BE">
        <w:rPr>
          <w:bCs/>
          <w:highlight w:val="yellow"/>
          <w:lang w:val="en-GB"/>
        </w:rPr>
        <w:t>has to be activated</w:t>
      </w:r>
      <w:r w:rsidRPr="00812579">
        <w:rPr>
          <w:bCs/>
          <w:lang w:val="en-GB"/>
        </w:rPr>
        <w:t>.</w:t>
      </w:r>
    </w:p>
    <w:p w14:paraId="6E3F5F81" w14:textId="77777777" w:rsidR="0092642F" w:rsidRPr="00812579" w:rsidRDefault="0092642F" w:rsidP="0092642F">
      <w:pPr>
        <w:pStyle w:val="Description"/>
        <w:ind w:left="284"/>
        <w:rPr>
          <w:bCs/>
          <w:lang w:val="en-GB"/>
        </w:rPr>
      </w:pPr>
    </w:p>
    <w:p w14:paraId="103FC184" w14:textId="77777777" w:rsidR="0092642F" w:rsidRDefault="0092642F" w:rsidP="0092642F">
      <w:pPr>
        <w:pStyle w:val="Description"/>
      </w:pPr>
      <w:r>
        <w:t xml:space="preserve">This agreement especially affects the Service Request procedure, which used to be handled by per UE level in the EPS. Considering this fact together with another prominent change, </w:t>
      </w:r>
      <w:r w:rsidRPr="005C45E7">
        <w:rPr>
          <w:i/>
        </w:rPr>
        <w:t>the separation of the mobility management function and the session management function</w:t>
      </w:r>
      <w:r>
        <w:t xml:space="preserve">, some question can arise: </w:t>
      </w:r>
      <w:r>
        <w:rPr>
          <w:i/>
        </w:rPr>
        <w:t xml:space="preserve">how the </w:t>
      </w:r>
      <w:r w:rsidRPr="00F271BE">
        <w:rPr>
          <w:i/>
        </w:rPr>
        <w:t>PDU session activation procedure occurs</w:t>
      </w:r>
      <w:r>
        <w:rPr>
          <w:i/>
        </w:rPr>
        <w:t xml:space="preserve"> in connected mode</w:t>
      </w:r>
      <w:r w:rsidRPr="00F271BE">
        <w:rPr>
          <w:i/>
        </w:rPr>
        <w:t>?</w:t>
      </w:r>
      <w:r>
        <w:t xml:space="preserve"> In this paper, we analyzed the characteristics of 5G service request procedure in some aspects, and proposed some alternative way forwards how to treat per PDU session activation when the UE is in the connected mode. </w:t>
      </w:r>
    </w:p>
    <w:p w14:paraId="3A57D9F4" w14:textId="6D44A9F0" w:rsidR="00C80637" w:rsidRDefault="00C80637" w:rsidP="0092642F">
      <w:pPr>
        <w:pStyle w:val="Description"/>
      </w:pPr>
      <w:r>
        <w:rPr>
          <w:rFonts w:hint="eastAsia"/>
        </w:rPr>
        <w:t>In the SA2#118bis meeting, this issue on activ</w:t>
      </w:r>
      <w:r>
        <w:t xml:space="preserve">ating PDU session for the UE in connected mode was discussed, but no conclusion was </w:t>
      </w:r>
      <w:r w:rsidR="00586771">
        <w:t>made during the meeting and one editor’s note was left:</w:t>
      </w:r>
    </w:p>
    <w:p w14:paraId="5BA6A87B" w14:textId="77777777" w:rsidR="00586771" w:rsidRPr="00FF1309" w:rsidRDefault="00586771" w:rsidP="00586771">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hint="eastAsia"/>
          <w:lang w:eastAsia="zh-CN"/>
        </w:rPr>
        <w:t>It is FFS whether t</w:t>
      </w:r>
      <w:r w:rsidRPr="00FF1309">
        <w:t>his procedure is also used by a UE in CM</w:t>
      </w:r>
      <w:r w:rsidRPr="00FF1309">
        <w:noBreakHyphen/>
        <w:t xml:space="preserve">CONNECTED state to request user plane resource establishment for </w:t>
      </w:r>
      <w:r w:rsidRPr="00FF1309">
        <w:rPr>
          <w:rFonts w:hint="eastAsia"/>
          <w:lang w:eastAsia="zh-CN"/>
        </w:rPr>
        <w:t>in</w:t>
      </w:r>
      <w:r w:rsidRPr="00FF1309">
        <w:t>active PDU sessions.</w:t>
      </w:r>
    </w:p>
    <w:p w14:paraId="3E370543" w14:textId="5CBB5FEA" w:rsidR="00586771" w:rsidRDefault="00586771" w:rsidP="00874A00">
      <w:pPr>
        <w:pStyle w:val="Description"/>
      </w:pPr>
      <w:r>
        <w:rPr>
          <w:rFonts w:hint="eastAsia"/>
        </w:rPr>
        <w:t>So far there are two</w:t>
      </w:r>
      <w:r>
        <w:t xml:space="preserve"> possible</w:t>
      </w:r>
      <w:r>
        <w:rPr>
          <w:rFonts w:hint="eastAsia"/>
        </w:rPr>
        <w:t xml:space="preserve"> options for resolving this issue:</w:t>
      </w:r>
    </w:p>
    <w:p w14:paraId="0C800AE9" w14:textId="1B5B68C1" w:rsidR="00586771" w:rsidRDefault="00586771" w:rsidP="00586771">
      <w:pPr>
        <w:pStyle w:val="Description"/>
        <w:numPr>
          <w:ilvl w:val="0"/>
          <w:numId w:val="5"/>
        </w:numPr>
      </w:pPr>
      <w:r>
        <w:t>Alt 1. Using Service Request procedure in connected mode</w:t>
      </w:r>
    </w:p>
    <w:p w14:paraId="272F4D76" w14:textId="77777777" w:rsidR="00586771" w:rsidRDefault="00586771" w:rsidP="00586771">
      <w:pPr>
        <w:pStyle w:val="Description"/>
        <w:numPr>
          <w:ilvl w:val="0"/>
          <w:numId w:val="5"/>
        </w:numPr>
      </w:pPr>
      <w:r>
        <w:t>Alt 2. Using an SM procedure</w:t>
      </w:r>
    </w:p>
    <w:p w14:paraId="0BC1E57C" w14:textId="0E0BA4B8" w:rsidR="00874A00" w:rsidRDefault="002E574D" w:rsidP="00874A00">
      <w:pPr>
        <w:pStyle w:val="Description"/>
      </w:pPr>
      <w:r>
        <w:rPr>
          <w:rFonts w:hint="eastAsia"/>
        </w:rPr>
        <w:t xml:space="preserve">Note that </w:t>
      </w:r>
      <w:r>
        <w:t>f</w:t>
      </w:r>
      <w:r>
        <w:rPr>
          <w:rFonts w:hint="eastAsia"/>
        </w:rPr>
        <w:t xml:space="preserve">or MT case, it was agreed that SMF </w:t>
      </w:r>
      <w:r>
        <w:t xml:space="preserve">can </w:t>
      </w:r>
      <w:r>
        <w:rPr>
          <w:rFonts w:hint="eastAsia"/>
        </w:rPr>
        <w:t>initiated PDU session act</w:t>
      </w:r>
      <w:r>
        <w:t>ivation without paging in the last SA2 meeting, so there’s no similar issue as MO case. Therefore i</w:t>
      </w:r>
      <w:r w:rsidR="00586771">
        <w:rPr>
          <w:rFonts w:hint="eastAsia"/>
        </w:rPr>
        <w:t>n this discussion paper, we analyze both options</w:t>
      </w:r>
      <w:r w:rsidR="00586771">
        <w:t xml:space="preserve"> </w:t>
      </w:r>
      <w:r>
        <w:t xml:space="preserve">in case of mobile originated case (aka UE triggered case) </w:t>
      </w:r>
      <w:r w:rsidR="00586771">
        <w:t>and propose a way forward.</w:t>
      </w:r>
    </w:p>
    <w:p w14:paraId="0CC24251" w14:textId="77777777" w:rsidR="00874A00" w:rsidRPr="002E574D" w:rsidRDefault="00874A00" w:rsidP="00874A00">
      <w:pPr>
        <w:pStyle w:val="Description"/>
      </w:pPr>
    </w:p>
    <w:p w14:paraId="78CB711D" w14:textId="7987D4F2" w:rsidR="00FB501F" w:rsidRPr="00B17966" w:rsidRDefault="00FB501F" w:rsidP="00FB501F">
      <w:pPr>
        <w:pStyle w:val="1"/>
      </w:pPr>
      <w:r>
        <w:t>2.</w:t>
      </w:r>
      <w:r>
        <w:tab/>
      </w:r>
      <w:r w:rsidR="00874A00">
        <w:t>Discussion</w:t>
      </w:r>
    </w:p>
    <w:p w14:paraId="792C6181" w14:textId="77777777" w:rsidR="00586771" w:rsidRDefault="00586771" w:rsidP="00586771">
      <w:pPr>
        <w:pStyle w:val="Description"/>
      </w:pPr>
      <w:r>
        <w:t xml:space="preserve">Current EPS Service Request procedure has a significant role of state transition: ECM-IDLE to ECM-CONNECTED. More specifically, </w:t>
      </w:r>
      <w:r>
        <w:rPr>
          <w:rFonts w:hint="eastAsia"/>
        </w:rPr>
        <w:t>Service Request procedure performs the following:</w:t>
      </w:r>
    </w:p>
    <w:p w14:paraId="36A57F7C" w14:textId="77777777" w:rsidR="00586771" w:rsidRDefault="00586771" w:rsidP="00586771">
      <w:pPr>
        <w:pStyle w:val="Description"/>
        <w:numPr>
          <w:ilvl w:val="0"/>
          <w:numId w:val="5"/>
        </w:numPr>
      </w:pPr>
      <w:r>
        <w:t xml:space="preserve">start </w:t>
      </w:r>
      <w:r>
        <w:rPr>
          <w:rFonts w:hint="eastAsia"/>
        </w:rPr>
        <w:t>random access</w:t>
      </w:r>
      <w:r>
        <w:t xml:space="preserve"> for the radio access and establish RRC connection;</w:t>
      </w:r>
    </w:p>
    <w:p w14:paraId="49D018E9" w14:textId="3F19F5BB" w:rsidR="005F1A79" w:rsidRDefault="00586771" w:rsidP="005F1A79">
      <w:pPr>
        <w:pStyle w:val="Description"/>
        <w:numPr>
          <w:ilvl w:val="0"/>
          <w:numId w:val="5"/>
        </w:numPr>
      </w:pPr>
      <w:r>
        <w:t>establish an S1-AP signalling connection and NAS signalling connection;</w:t>
      </w:r>
    </w:p>
    <w:p w14:paraId="61F4E0B2" w14:textId="1775FF44" w:rsidR="005F1A79" w:rsidRDefault="005F1A79" w:rsidP="00E97A98">
      <w:pPr>
        <w:pStyle w:val="Description"/>
      </w:pPr>
      <w:r>
        <w:t>Additionally SR reserve user plane resources for user data transmission</w:t>
      </w:r>
    </w:p>
    <w:p w14:paraId="76261434" w14:textId="77777777" w:rsidR="00586771" w:rsidRDefault="00586771" w:rsidP="00586771">
      <w:pPr>
        <w:pStyle w:val="Description"/>
        <w:numPr>
          <w:ilvl w:val="0"/>
          <w:numId w:val="5"/>
        </w:numPr>
      </w:pPr>
      <w:r>
        <w:t>activate E-RAB (S1-U) and establish radio bearers for user data transmission;</w:t>
      </w:r>
    </w:p>
    <w:p w14:paraId="2DE2158A" w14:textId="42540ABA" w:rsidR="00586771" w:rsidRDefault="00586771" w:rsidP="00586771">
      <w:pPr>
        <w:pStyle w:val="Description"/>
      </w:pPr>
      <w:r>
        <w:rPr>
          <w:rFonts w:hint="eastAsia"/>
        </w:rPr>
        <w:t>If the 5G Service Request is used for the UE in CM-IDLE state, E-RAB</w:t>
      </w:r>
      <w:r w:rsidR="005F1A79">
        <w:t xml:space="preserve"> (or identical access connection</w:t>
      </w:r>
      <w:r>
        <w:rPr>
          <w:rFonts w:hint="eastAsia"/>
        </w:rPr>
        <w:t xml:space="preserve"> </w:t>
      </w:r>
      <w:r w:rsidR="005F1A79">
        <w:t xml:space="preserve">concatenating DRB and N3 connection) </w:t>
      </w:r>
      <w:r>
        <w:rPr>
          <w:rFonts w:hint="eastAsia"/>
        </w:rPr>
        <w:t>and R</w:t>
      </w:r>
      <w:r>
        <w:t xml:space="preserve">adio </w:t>
      </w:r>
      <w:r>
        <w:rPr>
          <w:rFonts w:hint="eastAsia"/>
        </w:rPr>
        <w:t>B</w:t>
      </w:r>
      <w:r>
        <w:t>earer</w:t>
      </w:r>
      <w:r>
        <w:rPr>
          <w:rFonts w:hint="eastAsia"/>
        </w:rPr>
        <w:t xml:space="preserve"> setup can be done selectively</w:t>
      </w:r>
      <w:r>
        <w:t xml:space="preserve"> by e.g. adding PDU session ID in the NAS service request message. That is, some functionality regarding the activation of E-RAB and RB setup has changed, while other functionalities regarding signalling connections (RRC, S1AP, NAS) remains same or similar manner.</w:t>
      </w:r>
    </w:p>
    <w:p w14:paraId="55611258" w14:textId="2D2C4B27" w:rsidR="00586771" w:rsidRDefault="00586771" w:rsidP="00586771">
      <w:pPr>
        <w:pStyle w:val="Description"/>
      </w:pPr>
      <w:r>
        <w:t>How about the UE in CM-CONNECTED state? Since the UE has signalling connections with the RAN and with the Core Network, e.g. AMF, signalling connection setup part is not necessary for the connected mode, e.g. Authentication and Key Agreement procedure, Random Access and RRC Connection setup, N2 signalling connection setup (by initial context setup procedure)</w:t>
      </w:r>
      <w:r w:rsidR="005F1A79">
        <w:t>)</w:t>
      </w:r>
      <w:r>
        <w:t xml:space="preserve"> are not needed for the UE in CM-CONNECTED state. The only things to do is activation of the N3 connection between UPF and RAN, and establishing (data) radio bearers for user plane.</w:t>
      </w:r>
    </w:p>
    <w:p w14:paraId="08099130" w14:textId="4CA5196C" w:rsidR="00586771" w:rsidRDefault="00586771" w:rsidP="00586771">
      <w:pPr>
        <w:pStyle w:val="Description"/>
        <w:rPr>
          <w:b/>
        </w:rPr>
      </w:pPr>
      <w:r>
        <w:rPr>
          <w:b/>
        </w:rPr>
        <w:t>Observation</w:t>
      </w:r>
      <w:r w:rsidRPr="00011426">
        <w:rPr>
          <w:b/>
        </w:rPr>
        <w:t xml:space="preserve"> 1. The UE in </w:t>
      </w:r>
      <w:r>
        <w:rPr>
          <w:b/>
        </w:rPr>
        <w:t>CM-</w:t>
      </w:r>
      <w:r w:rsidRPr="00011426">
        <w:rPr>
          <w:b/>
        </w:rPr>
        <w:t>CONNECTED mode does not require any signalling connection establishment procedure.</w:t>
      </w:r>
    </w:p>
    <w:p w14:paraId="646CCC0D" w14:textId="77777777" w:rsidR="006315AB" w:rsidRPr="00011426" w:rsidRDefault="006315AB" w:rsidP="00586771">
      <w:pPr>
        <w:pStyle w:val="Description"/>
        <w:rPr>
          <w:b/>
        </w:rPr>
      </w:pPr>
    </w:p>
    <w:p w14:paraId="2E2D8095" w14:textId="431DA491" w:rsidR="0053218F" w:rsidRDefault="0053218F" w:rsidP="006315AB">
      <w:pPr>
        <w:pStyle w:val="Description"/>
      </w:pPr>
      <w:r>
        <w:rPr>
          <w:rFonts w:hint="eastAsia"/>
        </w:rPr>
        <w:t xml:space="preserve">As introduced in the introduction part, there are two possible way to request additional PDU session activation in connected mode: by </w:t>
      </w:r>
      <w:r>
        <w:t xml:space="preserve">MM procedure </w:t>
      </w:r>
      <w:r>
        <w:rPr>
          <w:rFonts w:hint="eastAsia"/>
        </w:rPr>
        <w:t>(</w:t>
      </w:r>
      <w:r>
        <w:t xml:space="preserve">Service Request, </w:t>
      </w:r>
      <w:r>
        <w:rPr>
          <w:rFonts w:hint="eastAsia"/>
        </w:rPr>
        <w:t>SR) and by SM procedure.</w:t>
      </w:r>
      <w:r>
        <w:t xml:space="preserve"> SR is existing procedure and it is used for connected mode UE in GPRS/UMTS, while new SM procedure needs to be introduced.</w:t>
      </w:r>
    </w:p>
    <w:p w14:paraId="27250777" w14:textId="2BDC81F8" w:rsidR="00534513" w:rsidRDefault="006315AB" w:rsidP="00534513">
      <w:pPr>
        <w:pStyle w:val="Description"/>
      </w:pPr>
      <w:r>
        <w:rPr>
          <w:rFonts w:hint="eastAsia"/>
        </w:rPr>
        <w:t>Using S</w:t>
      </w:r>
      <w:r>
        <w:t>R for the UE in connected mode seems simpler than introducing new procedure, but there are some concerns for this approach. The principal role of the service request</w:t>
      </w:r>
      <w:r w:rsidR="001E554F">
        <w:t xml:space="preserve"> procedure</w:t>
      </w:r>
      <w:r>
        <w:t xml:space="preserve"> is the transition of CM state, so </w:t>
      </w:r>
      <w:r w:rsidR="001E554F">
        <w:t xml:space="preserve">that </w:t>
      </w:r>
      <w:r>
        <w:t xml:space="preserve">the using of the </w:t>
      </w:r>
      <w:r w:rsidR="006A51CA">
        <w:t>SR</w:t>
      </w:r>
      <w:r>
        <w:t xml:space="preserve"> procedure in connected mode has been avoided in the EPS, except some cases such as CSFB. Even though the S</w:t>
      </w:r>
      <w:r w:rsidR="006A51CA">
        <w:t>R</w:t>
      </w:r>
      <w:r>
        <w:t xml:space="preserve"> was used in connected mode in GPRS/UMTS, </w:t>
      </w:r>
      <w:r w:rsidR="003402EC">
        <w:t>changes to the 5GS from the previous systems, e.g. separation of MM and SM, multiple ser</w:t>
      </w:r>
      <w:r w:rsidR="006A51CA">
        <w:t>ving SMF, etc.</w:t>
      </w:r>
      <w:r w:rsidR="00534513">
        <w:t xml:space="preserve"> </w:t>
      </w:r>
      <w:r w:rsidR="00937663">
        <w:t xml:space="preserve">Even though the number of the messages exchanged is similar, </w:t>
      </w:r>
      <w:r w:rsidR="00534513">
        <w:t>the service request procedure in connected mode also performs some non-necessary information transfer, e.g. Security Context exchange including AKA procedure, IDs and addresses regarding N2 connection and SRB, control plane resource reservation.</w:t>
      </w:r>
    </w:p>
    <w:p w14:paraId="3B81CE4A" w14:textId="77777777" w:rsidR="00243A95" w:rsidRDefault="00243A95" w:rsidP="00243A95">
      <w:pPr>
        <w:pStyle w:val="Description"/>
      </w:pPr>
      <w:r>
        <w:rPr>
          <w:b/>
        </w:rPr>
        <w:t>Observation</w:t>
      </w:r>
      <w:r w:rsidRPr="00011426">
        <w:rPr>
          <w:b/>
        </w:rPr>
        <w:t xml:space="preserve"> </w:t>
      </w:r>
      <w:r>
        <w:rPr>
          <w:b/>
        </w:rPr>
        <w:t>2</w:t>
      </w:r>
      <w:r w:rsidRPr="00011426">
        <w:rPr>
          <w:b/>
        </w:rPr>
        <w:t xml:space="preserve">. </w:t>
      </w:r>
      <w:r>
        <w:rPr>
          <w:b/>
        </w:rPr>
        <w:t>Service Request i</w:t>
      </w:r>
      <w:r w:rsidRPr="00011426">
        <w:rPr>
          <w:b/>
        </w:rPr>
        <w:t xml:space="preserve">n </w:t>
      </w:r>
      <w:r>
        <w:rPr>
          <w:b/>
        </w:rPr>
        <w:t>connected mode for additional PDU session activation</w:t>
      </w:r>
      <w:r w:rsidRPr="00011426">
        <w:rPr>
          <w:b/>
        </w:rPr>
        <w:t xml:space="preserve"> </w:t>
      </w:r>
      <w:r>
        <w:rPr>
          <w:b/>
        </w:rPr>
        <w:t>results in redundant information transfer, which has been already done with CM state transition.</w:t>
      </w:r>
      <w:r w:rsidRPr="00534513">
        <w:t xml:space="preserve"> </w:t>
      </w:r>
    </w:p>
    <w:p w14:paraId="4ACF304F" w14:textId="77777777" w:rsidR="00534513" w:rsidRPr="00243A95" w:rsidRDefault="00534513" w:rsidP="006315AB">
      <w:pPr>
        <w:pStyle w:val="Description"/>
      </w:pPr>
    </w:p>
    <w:p w14:paraId="412C2DD9" w14:textId="1AA70DE9" w:rsidR="00534513" w:rsidRPr="00534513" w:rsidRDefault="00534513" w:rsidP="006315AB">
      <w:pPr>
        <w:pStyle w:val="Description"/>
      </w:pPr>
      <w:r>
        <w:rPr>
          <w:rFonts w:hint="eastAsia"/>
        </w:rPr>
        <w:t xml:space="preserve">In some scenario, </w:t>
      </w:r>
      <w:r w:rsidR="00937663">
        <w:t xml:space="preserve">especially when there are multiple PDU sessions that needs to be activated, </w:t>
      </w:r>
      <w:r>
        <w:rPr>
          <w:rFonts w:hint="eastAsia"/>
        </w:rPr>
        <w:t>SM procedure</w:t>
      </w:r>
      <w:r w:rsidR="00937663">
        <w:t xml:space="preserve"> performed </w:t>
      </w:r>
      <w:r>
        <w:t xml:space="preserve">per session has benefits over the </w:t>
      </w:r>
      <w:r w:rsidR="00937663">
        <w:t>MM procedure performed per UE.</w:t>
      </w:r>
    </w:p>
    <w:p w14:paraId="1B716308" w14:textId="525A5410" w:rsidR="003402EC" w:rsidRDefault="003402EC" w:rsidP="00937663">
      <w:pPr>
        <w:pStyle w:val="Description"/>
      </w:pPr>
      <w:r>
        <w:t>For the UE is in connected mode, additional PDU session may need to be activated while preceding PDU session activation is being processed. In case of using SR, s</w:t>
      </w:r>
      <w:r w:rsidR="00937663">
        <w:t>ucceeding</w:t>
      </w:r>
      <w:r>
        <w:t xml:space="preserve"> request for PDU activation is on pending until the </w:t>
      </w:r>
      <w:r w:rsidR="00937663">
        <w:t>preceding</w:t>
      </w:r>
      <w:r>
        <w:t xml:space="preserve"> request is completed, since </w:t>
      </w:r>
      <w:r w:rsidR="00937663">
        <w:t>multiple SR</w:t>
      </w:r>
      <w:r>
        <w:t xml:space="preserve"> procedure cannot be performed in parallel</w:t>
      </w:r>
      <w:r w:rsidR="00937663">
        <w:t xml:space="preserve"> due to the characteristic of MM procedure</w:t>
      </w:r>
      <w:r>
        <w:t>. On the other hand, multiple SM procedure can be performed simultaneously</w:t>
      </w:r>
      <w:r w:rsidR="00937663">
        <w:t>,</w:t>
      </w:r>
      <w:r>
        <w:t xml:space="preserve"> if the PDU session is different. </w:t>
      </w:r>
      <w:r w:rsidR="00937663">
        <w:t xml:space="preserve">This difference can impact the end-to-end delay for activation of multiple sessions. </w:t>
      </w:r>
    </w:p>
    <w:p w14:paraId="2FA4FA99" w14:textId="370A65BF" w:rsidR="00937663" w:rsidRDefault="00937663" w:rsidP="00937663">
      <w:pPr>
        <w:pStyle w:val="Description"/>
      </w:pPr>
      <w:r>
        <w:rPr>
          <w:b/>
        </w:rPr>
        <w:t>Observation</w:t>
      </w:r>
      <w:r w:rsidRPr="00011426">
        <w:rPr>
          <w:b/>
        </w:rPr>
        <w:t xml:space="preserve"> </w:t>
      </w:r>
      <w:r>
        <w:rPr>
          <w:b/>
        </w:rPr>
        <w:t>3</w:t>
      </w:r>
      <w:r w:rsidRPr="00011426">
        <w:rPr>
          <w:b/>
        </w:rPr>
        <w:t xml:space="preserve">. </w:t>
      </w:r>
      <w:r>
        <w:rPr>
          <w:b/>
        </w:rPr>
        <w:t>Multiple Service Request procedures shall be performed sequentially, while multiple SM procedures can be performed simultaneously, which may impact end-to-end delay.</w:t>
      </w:r>
    </w:p>
    <w:p w14:paraId="6E57D3AF" w14:textId="77777777" w:rsidR="00937663" w:rsidRDefault="00937663" w:rsidP="00937663">
      <w:pPr>
        <w:pStyle w:val="Description"/>
      </w:pPr>
    </w:p>
    <w:p w14:paraId="7E6D3488" w14:textId="0DBB8FD7" w:rsidR="001041E4" w:rsidRDefault="00293A0E" w:rsidP="00937663">
      <w:pPr>
        <w:pStyle w:val="Description"/>
      </w:pPr>
      <w:r>
        <w:t>Another</w:t>
      </w:r>
      <w:r w:rsidR="008D61ED">
        <w:rPr>
          <w:rFonts w:hint="eastAsia"/>
        </w:rPr>
        <w:t xml:space="preserve"> aspect</w:t>
      </w:r>
      <w:r>
        <w:t xml:space="preserve"> to consider is handling for the</w:t>
      </w:r>
      <w:r w:rsidR="008D61ED">
        <w:rPr>
          <w:rFonts w:hint="eastAsia"/>
        </w:rPr>
        <w:t xml:space="preserve"> </w:t>
      </w:r>
      <w:r>
        <w:t xml:space="preserve">error case. There are always certain possibilities for the SMF to reject the request to activate PDU session. The exact cause will be investigated in stage 3, but we can assume that the SMF can </w:t>
      </w:r>
      <w:r>
        <w:lastRenderedPageBreak/>
        <w:t xml:space="preserve">reject the request to activate PDU session for the various reasons, e.g. overload, locally released, </w:t>
      </w:r>
      <w:r w:rsidR="001041E4">
        <w:t xml:space="preserve">restricted area, etc. In this case, it is possible that part of the SMFs accept and activate PDU sessions while some SMFs reject the request. If the SR is used for connected mode PDU session activation, error handling becomes tricky. This is mainly because the MM functionality and SM functionality is separated and multiple SMF can serve a single UE at the same time. On the other hand if the SM procedure is used, even </w:t>
      </w:r>
      <w:r w:rsidR="00130542">
        <w:t>when</w:t>
      </w:r>
      <w:r w:rsidR="001041E4">
        <w:t xml:space="preserve"> some of the SMF failed to activate</w:t>
      </w:r>
      <w:r w:rsidR="00130542">
        <w:t xml:space="preserve"> selected sessions each error can be handled per session or per SMF basis with specific SM failure cause in the SM message. If SM procedure can handle the error case or can notify the result of PDU session activation request, then the Service Accept message is not needed for selective PDU session activation in connected mode.</w:t>
      </w:r>
    </w:p>
    <w:p w14:paraId="646FD4A7" w14:textId="1E3E240A" w:rsidR="00130542" w:rsidRDefault="00130542" w:rsidP="00130542">
      <w:pPr>
        <w:pStyle w:val="Description"/>
      </w:pPr>
      <w:r>
        <w:rPr>
          <w:b/>
        </w:rPr>
        <w:t>Observation</w:t>
      </w:r>
      <w:r w:rsidRPr="00011426">
        <w:rPr>
          <w:b/>
        </w:rPr>
        <w:t xml:space="preserve"> </w:t>
      </w:r>
      <w:r>
        <w:rPr>
          <w:b/>
        </w:rPr>
        <w:t>4</w:t>
      </w:r>
      <w:r w:rsidRPr="00011426">
        <w:rPr>
          <w:b/>
        </w:rPr>
        <w:t xml:space="preserve">. </w:t>
      </w:r>
      <w:r>
        <w:rPr>
          <w:b/>
        </w:rPr>
        <w:t>Partial error to the request with multiple sessions would be handled better with SM procedure than MM procedure.</w:t>
      </w:r>
    </w:p>
    <w:p w14:paraId="1F759027" w14:textId="77777777" w:rsidR="00874A00" w:rsidRDefault="00874A00" w:rsidP="00874A00">
      <w:pPr>
        <w:pStyle w:val="Description"/>
      </w:pPr>
    </w:p>
    <w:p w14:paraId="7C27E65B" w14:textId="0E1ECFD2" w:rsidR="00874A00" w:rsidRPr="00B17966" w:rsidRDefault="00874A00" w:rsidP="00874A00">
      <w:pPr>
        <w:pStyle w:val="1"/>
      </w:pPr>
      <w:r>
        <w:t>3.</w:t>
      </w:r>
      <w:r>
        <w:tab/>
        <w:t>Conclusion</w:t>
      </w:r>
    </w:p>
    <w:p w14:paraId="155B0470" w14:textId="7A8425A6" w:rsidR="00130542" w:rsidRDefault="00130542" w:rsidP="00130542">
      <w:pPr>
        <w:pStyle w:val="Description"/>
      </w:pPr>
      <w:r>
        <w:t>With the analysis above, we drew some observations as follows:</w:t>
      </w:r>
    </w:p>
    <w:p w14:paraId="6FED5FBC" w14:textId="77777777" w:rsidR="00130542" w:rsidRDefault="00130542" w:rsidP="00130542">
      <w:pPr>
        <w:pStyle w:val="Description"/>
        <w:rPr>
          <w:b/>
        </w:rPr>
      </w:pPr>
      <w:r>
        <w:rPr>
          <w:b/>
        </w:rPr>
        <w:t>Observation</w:t>
      </w:r>
      <w:r w:rsidRPr="00011426">
        <w:rPr>
          <w:b/>
        </w:rPr>
        <w:t xml:space="preserve"> 1. The UE in </w:t>
      </w:r>
      <w:r>
        <w:rPr>
          <w:b/>
        </w:rPr>
        <w:t>CM-</w:t>
      </w:r>
      <w:r w:rsidRPr="00011426">
        <w:rPr>
          <w:b/>
        </w:rPr>
        <w:t>CONNECTED mode does not require any signalling connection establishment procedure.</w:t>
      </w:r>
    </w:p>
    <w:p w14:paraId="147651FA" w14:textId="3FCAED07" w:rsidR="00130542" w:rsidRDefault="00130542" w:rsidP="00130542">
      <w:pPr>
        <w:pStyle w:val="Description"/>
      </w:pPr>
      <w:r>
        <w:rPr>
          <w:b/>
        </w:rPr>
        <w:t>Observation</w:t>
      </w:r>
      <w:r w:rsidRPr="00011426">
        <w:rPr>
          <w:b/>
        </w:rPr>
        <w:t xml:space="preserve"> </w:t>
      </w:r>
      <w:r>
        <w:rPr>
          <w:b/>
        </w:rPr>
        <w:t>2</w:t>
      </w:r>
      <w:r w:rsidRPr="00011426">
        <w:rPr>
          <w:b/>
        </w:rPr>
        <w:t xml:space="preserve">. </w:t>
      </w:r>
      <w:r>
        <w:rPr>
          <w:b/>
        </w:rPr>
        <w:t>Service Request i</w:t>
      </w:r>
      <w:r w:rsidRPr="00011426">
        <w:rPr>
          <w:b/>
        </w:rPr>
        <w:t xml:space="preserve">n </w:t>
      </w:r>
      <w:r>
        <w:rPr>
          <w:b/>
        </w:rPr>
        <w:t>connected mode for additional PDU session activation</w:t>
      </w:r>
      <w:r w:rsidRPr="00011426">
        <w:rPr>
          <w:b/>
        </w:rPr>
        <w:t xml:space="preserve"> </w:t>
      </w:r>
      <w:r>
        <w:rPr>
          <w:b/>
        </w:rPr>
        <w:t xml:space="preserve">results in redundant information transfer, which </w:t>
      </w:r>
      <w:r w:rsidR="00243A95">
        <w:rPr>
          <w:b/>
        </w:rPr>
        <w:t xml:space="preserve">has been </w:t>
      </w:r>
      <w:r>
        <w:rPr>
          <w:b/>
        </w:rPr>
        <w:t>already done with CM state transition.</w:t>
      </w:r>
      <w:r w:rsidRPr="00534513">
        <w:t xml:space="preserve"> </w:t>
      </w:r>
    </w:p>
    <w:p w14:paraId="47294854" w14:textId="77777777" w:rsidR="00130542" w:rsidRDefault="00130542" w:rsidP="00130542">
      <w:pPr>
        <w:pStyle w:val="Description"/>
      </w:pPr>
      <w:r>
        <w:rPr>
          <w:b/>
        </w:rPr>
        <w:t>Observation</w:t>
      </w:r>
      <w:r w:rsidRPr="00011426">
        <w:rPr>
          <w:b/>
        </w:rPr>
        <w:t xml:space="preserve"> </w:t>
      </w:r>
      <w:r>
        <w:rPr>
          <w:b/>
        </w:rPr>
        <w:t>3</w:t>
      </w:r>
      <w:r w:rsidRPr="00011426">
        <w:rPr>
          <w:b/>
        </w:rPr>
        <w:t xml:space="preserve">. </w:t>
      </w:r>
      <w:r>
        <w:rPr>
          <w:b/>
        </w:rPr>
        <w:t>Multiple Service Request procedures shall be performed sequentially, while multiple SM procedures can be performed simultaneously, which may impact end-to-end delay.</w:t>
      </w:r>
    </w:p>
    <w:p w14:paraId="4A54AA98" w14:textId="77777777" w:rsidR="00130542" w:rsidRDefault="00130542" w:rsidP="00130542">
      <w:pPr>
        <w:pStyle w:val="Description"/>
      </w:pPr>
      <w:r>
        <w:rPr>
          <w:b/>
        </w:rPr>
        <w:t>Observation</w:t>
      </w:r>
      <w:r w:rsidRPr="00011426">
        <w:rPr>
          <w:b/>
        </w:rPr>
        <w:t xml:space="preserve"> </w:t>
      </w:r>
      <w:r>
        <w:rPr>
          <w:b/>
        </w:rPr>
        <w:t>4</w:t>
      </w:r>
      <w:r w:rsidRPr="00011426">
        <w:rPr>
          <w:b/>
        </w:rPr>
        <w:t xml:space="preserve">. </w:t>
      </w:r>
      <w:r>
        <w:rPr>
          <w:b/>
        </w:rPr>
        <w:t>Partial error to the request with multiple sessions would be handled better with SM procedure than MM procedure.</w:t>
      </w:r>
    </w:p>
    <w:p w14:paraId="11574683" w14:textId="77777777" w:rsidR="00130542" w:rsidRDefault="00130542" w:rsidP="00130542">
      <w:pPr>
        <w:pStyle w:val="Description"/>
      </w:pPr>
    </w:p>
    <w:p w14:paraId="2D217425" w14:textId="582B5A3B" w:rsidR="00130542" w:rsidRPr="00243A95" w:rsidRDefault="00243A95" w:rsidP="00130542">
      <w:pPr>
        <w:pStyle w:val="Description"/>
      </w:pPr>
      <w:r>
        <w:t>With the observations above, we would like to suggest the second alternative option, using an SM procedure for selective PDU session activation purpose in CM-CONNECTED state.</w:t>
      </w:r>
    </w:p>
    <w:p w14:paraId="5C38C816" w14:textId="33EFF8D2" w:rsidR="00130542" w:rsidRDefault="00243A95" w:rsidP="00130542">
      <w:pPr>
        <w:pStyle w:val="Description"/>
        <w:rPr>
          <w:b/>
        </w:rPr>
      </w:pPr>
      <w:r>
        <w:rPr>
          <w:b/>
        </w:rPr>
        <w:t>Proposal</w:t>
      </w:r>
      <w:r w:rsidR="00130542" w:rsidRPr="00011426">
        <w:rPr>
          <w:b/>
        </w:rPr>
        <w:t xml:space="preserve">. </w:t>
      </w:r>
      <w:r>
        <w:rPr>
          <w:b/>
        </w:rPr>
        <w:t>NAS SM procedure (</w:t>
      </w:r>
      <w:r w:rsidR="00130542">
        <w:rPr>
          <w:b/>
        </w:rPr>
        <w:t>PDU Session Activation</w:t>
      </w:r>
      <w:r>
        <w:rPr>
          <w:b/>
        </w:rPr>
        <w:t>)</w:t>
      </w:r>
      <w:r w:rsidR="00130542">
        <w:rPr>
          <w:b/>
        </w:rPr>
        <w:t xml:space="preserve"> </w:t>
      </w:r>
      <w:r>
        <w:rPr>
          <w:b/>
        </w:rPr>
        <w:t xml:space="preserve">should be used instead of MM procedure (Service Request) for </w:t>
      </w:r>
      <w:r w:rsidR="00130542">
        <w:rPr>
          <w:b/>
        </w:rPr>
        <w:t>the UE in</w:t>
      </w:r>
      <w:r>
        <w:rPr>
          <w:b/>
        </w:rPr>
        <w:t xml:space="preserve"> CM-CONNECTED state.</w:t>
      </w:r>
    </w:p>
    <w:p w14:paraId="04C17A43" w14:textId="77777777" w:rsidR="00243A95" w:rsidRDefault="00243A95" w:rsidP="00130542">
      <w:pPr>
        <w:pStyle w:val="Description"/>
      </w:pPr>
      <w:bookmarkStart w:id="0" w:name="_GoBack"/>
      <w:bookmarkEnd w:id="0"/>
    </w:p>
    <w:p w14:paraId="0F25AF29" w14:textId="73ED1B17" w:rsidR="00130542" w:rsidRDefault="00F00338" w:rsidP="00243A95">
      <w:pPr>
        <w:pStyle w:val="Description"/>
      </w:pPr>
      <w:r>
        <w:t xml:space="preserve">Two related papers are submitted to this meeting. </w:t>
      </w:r>
      <w:r w:rsidR="007D6922">
        <w:t xml:space="preserve">Change proposal for TS 23.501 is described in S1-170850, </w:t>
      </w:r>
      <w:r w:rsidR="00305298">
        <w:t xml:space="preserve">and </w:t>
      </w:r>
      <w:r w:rsidR="007D6922">
        <w:t>p</w:t>
      </w:r>
      <w:r w:rsidR="00243A95">
        <w:t>roposed procedure</w:t>
      </w:r>
      <w:r w:rsidR="0002254D">
        <w:t xml:space="preserve"> for TS 23.502</w:t>
      </w:r>
      <w:r w:rsidR="00243A95">
        <w:t xml:space="preserve"> is described in S2-170</w:t>
      </w:r>
      <w:r w:rsidR="007D6922">
        <w:t>851</w:t>
      </w:r>
      <w:r w:rsidR="00305298">
        <w:t>.</w:t>
      </w:r>
    </w:p>
    <w:p w14:paraId="4F4B9E36" w14:textId="4D99E5CF" w:rsidR="007D6922" w:rsidRDefault="00B63ED0" w:rsidP="00A466F6">
      <w:pPr>
        <w:pStyle w:val="Description"/>
        <w:numPr>
          <w:ilvl w:val="0"/>
          <w:numId w:val="5"/>
        </w:numPr>
      </w:pPr>
      <w:r w:rsidRPr="007D6922">
        <w:rPr>
          <w:b/>
        </w:rPr>
        <w:t>S2-170</w:t>
      </w:r>
      <w:r w:rsidR="007D6922" w:rsidRPr="007D6922">
        <w:rPr>
          <w:b/>
        </w:rPr>
        <w:t>850</w:t>
      </w:r>
      <w:r w:rsidR="007D6922">
        <w:t>:</w:t>
      </w:r>
      <w:r w:rsidR="006D067E">
        <w:tab/>
        <w:t xml:space="preserve">TS 23.501: Update to </w:t>
      </w:r>
      <w:r w:rsidR="006D067E" w:rsidRPr="00475454">
        <w:t>Selective activation of UP connection of existing PDU session</w:t>
      </w:r>
    </w:p>
    <w:p w14:paraId="22247957" w14:textId="3BA9C33E" w:rsidR="007D6922" w:rsidRDefault="00B63ED0" w:rsidP="00443B35">
      <w:pPr>
        <w:pStyle w:val="Description"/>
        <w:numPr>
          <w:ilvl w:val="0"/>
          <w:numId w:val="5"/>
        </w:numPr>
      </w:pPr>
      <w:r w:rsidRPr="007D6922">
        <w:rPr>
          <w:rFonts w:hint="eastAsia"/>
          <w:b/>
        </w:rPr>
        <w:t>S2-170</w:t>
      </w:r>
      <w:r w:rsidR="007D6922" w:rsidRPr="007D6922">
        <w:rPr>
          <w:b/>
        </w:rPr>
        <w:t>851</w:t>
      </w:r>
      <w:r w:rsidR="00243A95">
        <w:rPr>
          <w:rFonts w:hint="eastAsia"/>
        </w:rPr>
        <w:t>:</w:t>
      </w:r>
      <w:r w:rsidR="006D067E">
        <w:tab/>
        <w:t xml:space="preserve">TS 23.502: UE triggered </w:t>
      </w:r>
      <w:r w:rsidR="00243A95">
        <w:t>PDU session activation procedure</w:t>
      </w:r>
      <w:r w:rsidR="006D067E">
        <w:t xml:space="preserve"> in connected mode</w:t>
      </w:r>
      <w:r w:rsidR="00305298">
        <w:t>.</w:t>
      </w:r>
    </w:p>
    <w:sectPr w:rsidR="007D692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CC191B" w14:textId="77777777" w:rsidR="009408A9" w:rsidRDefault="009408A9">
      <w:r>
        <w:separator/>
      </w:r>
    </w:p>
  </w:endnote>
  <w:endnote w:type="continuationSeparator" w:id="0">
    <w:p w14:paraId="6E736524" w14:textId="77777777" w:rsidR="009408A9" w:rsidRDefault="0094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34513" w:rsidRDefault="00534513"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34513" w:rsidRDefault="00534513"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34513" w:rsidRDefault="00534513" w:rsidP="00FB501F">
    <w:pPr>
      <w:tabs>
        <w:tab w:val="left" w:pos="3480"/>
      </w:tabs>
    </w:pPr>
    <w:r>
      <w:tab/>
    </w:r>
  </w:p>
  <w:p w14:paraId="6A63CCB1" w14:textId="77777777" w:rsidR="00534513" w:rsidRDefault="00534513" w:rsidP="00FB501F">
    <w:pPr>
      <w:pStyle w:val="a4"/>
    </w:pPr>
  </w:p>
  <w:p w14:paraId="11B0A32E" w14:textId="77777777" w:rsidR="00534513" w:rsidRPr="00FB501F" w:rsidRDefault="00534513"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B0F88" w14:textId="77777777" w:rsidR="009408A9" w:rsidRDefault="009408A9">
      <w:r>
        <w:separator/>
      </w:r>
    </w:p>
  </w:footnote>
  <w:footnote w:type="continuationSeparator" w:id="0">
    <w:p w14:paraId="79EE6E66" w14:textId="77777777" w:rsidR="009408A9" w:rsidRDefault="009408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34513" w:rsidRDefault="00534513"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34513" w:rsidRDefault="00534513"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00338">
      <w:rPr>
        <w:rFonts w:ascii="Arial" w:hAnsi="Arial" w:cs="Arial"/>
        <w:b/>
        <w:bCs/>
        <w:noProof/>
        <w:sz w:val="18"/>
      </w:rPr>
      <w:t>3</w:t>
    </w:r>
    <w:r>
      <w:rPr>
        <w:rFonts w:ascii="Arial" w:hAnsi="Arial" w:cs="Arial"/>
        <w:b/>
        <w:bCs/>
        <w:sz w:val="18"/>
      </w:rPr>
      <w:fldChar w:fldCharType="end"/>
    </w:r>
  </w:p>
  <w:p w14:paraId="1CE7E5D1" w14:textId="77777777" w:rsidR="00534513" w:rsidRPr="003030FC" w:rsidRDefault="00534513" w:rsidP="00FB501F">
    <w:pPr>
      <w:pStyle w:val="a3"/>
    </w:pPr>
  </w:p>
  <w:p w14:paraId="07685307" w14:textId="77777777" w:rsidR="00534513" w:rsidRPr="00FB501F" w:rsidRDefault="00534513"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3835C00"/>
    <w:multiLevelType w:val="hybridMultilevel"/>
    <w:tmpl w:val="E8D84BA8"/>
    <w:lvl w:ilvl="0" w:tplc="B56ED7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254D"/>
    <w:rsid w:val="00022B68"/>
    <w:rsid w:val="00033397"/>
    <w:rsid w:val="00040095"/>
    <w:rsid w:val="0004304F"/>
    <w:rsid w:val="0005041D"/>
    <w:rsid w:val="00051834"/>
    <w:rsid w:val="000626B2"/>
    <w:rsid w:val="00064F7F"/>
    <w:rsid w:val="00080512"/>
    <w:rsid w:val="0008599C"/>
    <w:rsid w:val="00085C18"/>
    <w:rsid w:val="000961A9"/>
    <w:rsid w:val="000A6524"/>
    <w:rsid w:val="000B015E"/>
    <w:rsid w:val="000B15F6"/>
    <w:rsid w:val="000B4787"/>
    <w:rsid w:val="000B7BA3"/>
    <w:rsid w:val="000D5293"/>
    <w:rsid w:val="000D58AB"/>
    <w:rsid w:val="000E0177"/>
    <w:rsid w:val="000F10C1"/>
    <w:rsid w:val="000F6FCD"/>
    <w:rsid w:val="001041E4"/>
    <w:rsid w:val="00130542"/>
    <w:rsid w:val="00130DCC"/>
    <w:rsid w:val="00151B48"/>
    <w:rsid w:val="00154932"/>
    <w:rsid w:val="00160704"/>
    <w:rsid w:val="00166A72"/>
    <w:rsid w:val="00196CEB"/>
    <w:rsid w:val="001A455A"/>
    <w:rsid w:val="001C462E"/>
    <w:rsid w:val="001C65F7"/>
    <w:rsid w:val="001D7C06"/>
    <w:rsid w:val="001E5380"/>
    <w:rsid w:val="001E554F"/>
    <w:rsid w:val="001F168B"/>
    <w:rsid w:val="001F36FD"/>
    <w:rsid w:val="00212729"/>
    <w:rsid w:val="00215C06"/>
    <w:rsid w:val="002210E6"/>
    <w:rsid w:val="0023023B"/>
    <w:rsid w:val="002347A2"/>
    <w:rsid w:val="002408B0"/>
    <w:rsid w:val="00243A95"/>
    <w:rsid w:val="0025037F"/>
    <w:rsid w:val="002566E2"/>
    <w:rsid w:val="00256FA6"/>
    <w:rsid w:val="00261D31"/>
    <w:rsid w:val="00273F9C"/>
    <w:rsid w:val="0028002A"/>
    <w:rsid w:val="0028108C"/>
    <w:rsid w:val="00283ADA"/>
    <w:rsid w:val="00283F28"/>
    <w:rsid w:val="00284625"/>
    <w:rsid w:val="00290119"/>
    <w:rsid w:val="00293A0E"/>
    <w:rsid w:val="002953D5"/>
    <w:rsid w:val="002A6B19"/>
    <w:rsid w:val="002B2EEA"/>
    <w:rsid w:val="002B319A"/>
    <w:rsid w:val="002D12F7"/>
    <w:rsid w:val="002E306C"/>
    <w:rsid w:val="002E574D"/>
    <w:rsid w:val="002F6D03"/>
    <w:rsid w:val="003021E8"/>
    <w:rsid w:val="00305298"/>
    <w:rsid w:val="003172DC"/>
    <w:rsid w:val="0032294B"/>
    <w:rsid w:val="0032637A"/>
    <w:rsid w:val="00326D46"/>
    <w:rsid w:val="003402EC"/>
    <w:rsid w:val="00350A91"/>
    <w:rsid w:val="003513AC"/>
    <w:rsid w:val="00353130"/>
    <w:rsid w:val="0035462D"/>
    <w:rsid w:val="0035566B"/>
    <w:rsid w:val="00363070"/>
    <w:rsid w:val="003645B6"/>
    <w:rsid w:val="00373208"/>
    <w:rsid w:val="00377C0C"/>
    <w:rsid w:val="003A08A4"/>
    <w:rsid w:val="003A4FBD"/>
    <w:rsid w:val="003B781E"/>
    <w:rsid w:val="003C3971"/>
    <w:rsid w:val="003D44AB"/>
    <w:rsid w:val="003D549F"/>
    <w:rsid w:val="003D7AAB"/>
    <w:rsid w:val="00400D70"/>
    <w:rsid w:val="00407A2B"/>
    <w:rsid w:val="004107A0"/>
    <w:rsid w:val="004133B7"/>
    <w:rsid w:val="00416FFC"/>
    <w:rsid w:val="00421D7F"/>
    <w:rsid w:val="004238B9"/>
    <w:rsid w:val="00424660"/>
    <w:rsid w:val="00435AF4"/>
    <w:rsid w:val="00450F2A"/>
    <w:rsid w:val="00472E34"/>
    <w:rsid w:val="00477F5D"/>
    <w:rsid w:val="00480307"/>
    <w:rsid w:val="004837B4"/>
    <w:rsid w:val="00497607"/>
    <w:rsid w:val="004A1561"/>
    <w:rsid w:val="004D3578"/>
    <w:rsid w:val="004E0F42"/>
    <w:rsid w:val="004E1DD7"/>
    <w:rsid w:val="004E213A"/>
    <w:rsid w:val="00511EA1"/>
    <w:rsid w:val="00515326"/>
    <w:rsid w:val="005226CC"/>
    <w:rsid w:val="005242A5"/>
    <w:rsid w:val="005270A3"/>
    <w:rsid w:val="0053218F"/>
    <w:rsid w:val="005321DF"/>
    <w:rsid w:val="005323D3"/>
    <w:rsid w:val="00534513"/>
    <w:rsid w:val="00540613"/>
    <w:rsid w:val="00543E6C"/>
    <w:rsid w:val="00546373"/>
    <w:rsid w:val="00561D21"/>
    <w:rsid w:val="00565087"/>
    <w:rsid w:val="00575B15"/>
    <w:rsid w:val="0058490F"/>
    <w:rsid w:val="00586771"/>
    <w:rsid w:val="005A66CF"/>
    <w:rsid w:val="005A673A"/>
    <w:rsid w:val="005B5431"/>
    <w:rsid w:val="005B60A8"/>
    <w:rsid w:val="005C3705"/>
    <w:rsid w:val="005C528B"/>
    <w:rsid w:val="005D2E01"/>
    <w:rsid w:val="005E5DC2"/>
    <w:rsid w:val="005E720F"/>
    <w:rsid w:val="005F1A79"/>
    <w:rsid w:val="00600704"/>
    <w:rsid w:val="00611740"/>
    <w:rsid w:val="00614FDF"/>
    <w:rsid w:val="006315AB"/>
    <w:rsid w:val="006326D9"/>
    <w:rsid w:val="006421FA"/>
    <w:rsid w:val="00664B4D"/>
    <w:rsid w:val="00671C15"/>
    <w:rsid w:val="006834C3"/>
    <w:rsid w:val="00687E49"/>
    <w:rsid w:val="006909C0"/>
    <w:rsid w:val="00696985"/>
    <w:rsid w:val="006A16E0"/>
    <w:rsid w:val="006A51CA"/>
    <w:rsid w:val="006B263E"/>
    <w:rsid w:val="006B26CE"/>
    <w:rsid w:val="006B69C8"/>
    <w:rsid w:val="006C5DBE"/>
    <w:rsid w:val="006D067E"/>
    <w:rsid w:val="006E299E"/>
    <w:rsid w:val="006E6479"/>
    <w:rsid w:val="006F6282"/>
    <w:rsid w:val="007145E6"/>
    <w:rsid w:val="00721820"/>
    <w:rsid w:val="00725EC1"/>
    <w:rsid w:val="007262DF"/>
    <w:rsid w:val="00734A5B"/>
    <w:rsid w:val="00744781"/>
    <w:rsid w:val="00744E76"/>
    <w:rsid w:val="00752F39"/>
    <w:rsid w:val="00764379"/>
    <w:rsid w:val="00781F0F"/>
    <w:rsid w:val="007828E3"/>
    <w:rsid w:val="00795464"/>
    <w:rsid w:val="007A5232"/>
    <w:rsid w:val="007D3ABB"/>
    <w:rsid w:val="007D6922"/>
    <w:rsid w:val="007E13DD"/>
    <w:rsid w:val="007E5089"/>
    <w:rsid w:val="007F1C8A"/>
    <w:rsid w:val="007F2058"/>
    <w:rsid w:val="008028A4"/>
    <w:rsid w:val="00806374"/>
    <w:rsid w:val="00810DCD"/>
    <w:rsid w:val="00814D69"/>
    <w:rsid w:val="00822055"/>
    <w:rsid w:val="00822D25"/>
    <w:rsid w:val="0082473C"/>
    <w:rsid w:val="0083212D"/>
    <w:rsid w:val="0084185F"/>
    <w:rsid w:val="00843D0D"/>
    <w:rsid w:val="00865034"/>
    <w:rsid w:val="008658AE"/>
    <w:rsid w:val="008721C8"/>
    <w:rsid w:val="00873116"/>
    <w:rsid w:val="00874A00"/>
    <w:rsid w:val="00874FF1"/>
    <w:rsid w:val="008768CA"/>
    <w:rsid w:val="008A308A"/>
    <w:rsid w:val="008B51AE"/>
    <w:rsid w:val="008B5856"/>
    <w:rsid w:val="008B5963"/>
    <w:rsid w:val="008D61ED"/>
    <w:rsid w:val="008E51BE"/>
    <w:rsid w:val="008E5F56"/>
    <w:rsid w:val="008F5749"/>
    <w:rsid w:val="008F7F2C"/>
    <w:rsid w:val="0090271F"/>
    <w:rsid w:val="00902E23"/>
    <w:rsid w:val="00920B36"/>
    <w:rsid w:val="00925C98"/>
    <w:rsid w:val="0092642F"/>
    <w:rsid w:val="00932811"/>
    <w:rsid w:val="009338CD"/>
    <w:rsid w:val="009365DD"/>
    <w:rsid w:val="00937663"/>
    <w:rsid w:val="009379C7"/>
    <w:rsid w:val="009408A9"/>
    <w:rsid w:val="00942EC2"/>
    <w:rsid w:val="00944ED1"/>
    <w:rsid w:val="00962001"/>
    <w:rsid w:val="00963934"/>
    <w:rsid w:val="00963DC6"/>
    <w:rsid w:val="00973DFC"/>
    <w:rsid w:val="00977405"/>
    <w:rsid w:val="00981478"/>
    <w:rsid w:val="00985797"/>
    <w:rsid w:val="009867E4"/>
    <w:rsid w:val="0099076F"/>
    <w:rsid w:val="0099705B"/>
    <w:rsid w:val="009B21A6"/>
    <w:rsid w:val="009B7DAD"/>
    <w:rsid w:val="009D75D8"/>
    <w:rsid w:val="009D76DA"/>
    <w:rsid w:val="009F37B7"/>
    <w:rsid w:val="00A03164"/>
    <w:rsid w:val="00A10F02"/>
    <w:rsid w:val="00A164B4"/>
    <w:rsid w:val="00A2268A"/>
    <w:rsid w:val="00A317B4"/>
    <w:rsid w:val="00A37263"/>
    <w:rsid w:val="00A37EC5"/>
    <w:rsid w:val="00A53724"/>
    <w:rsid w:val="00A5392C"/>
    <w:rsid w:val="00A605F8"/>
    <w:rsid w:val="00A73384"/>
    <w:rsid w:val="00A7399F"/>
    <w:rsid w:val="00A81435"/>
    <w:rsid w:val="00A82346"/>
    <w:rsid w:val="00A966B3"/>
    <w:rsid w:val="00AA1177"/>
    <w:rsid w:val="00AA1D4F"/>
    <w:rsid w:val="00AD04EC"/>
    <w:rsid w:val="00AF646F"/>
    <w:rsid w:val="00B01AB4"/>
    <w:rsid w:val="00B028A5"/>
    <w:rsid w:val="00B13416"/>
    <w:rsid w:val="00B15449"/>
    <w:rsid w:val="00B16E64"/>
    <w:rsid w:val="00B2757E"/>
    <w:rsid w:val="00B33B55"/>
    <w:rsid w:val="00B63ED0"/>
    <w:rsid w:val="00B667E5"/>
    <w:rsid w:val="00B75C03"/>
    <w:rsid w:val="00B8754F"/>
    <w:rsid w:val="00B87779"/>
    <w:rsid w:val="00B921C1"/>
    <w:rsid w:val="00BB0BC7"/>
    <w:rsid w:val="00BC0F7D"/>
    <w:rsid w:val="00BC6699"/>
    <w:rsid w:val="00BC6A03"/>
    <w:rsid w:val="00BD2DD7"/>
    <w:rsid w:val="00BD40B4"/>
    <w:rsid w:val="00BD76D6"/>
    <w:rsid w:val="00BF2F59"/>
    <w:rsid w:val="00BF68E2"/>
    <w:rsid w:val="00C17ADB"/>
    <w:rsid w:val="00C33079"/>
    <w:rsid w:val="00C37DDC"/>
    <w:rsid w:val="00C458E8"/>
    <w:rsid w:val="00C568FE"/>
    <w:rsid w:val="00C56FF6"/>
    <w:rsid w:val="00C72833"/>
    <w:rsid w:val="00C73F40"/>
    <w:rsid w:val="00C80637"/>
    <w:rsid w:val="00C92434"/>
    <w:rsid w:val="00C93F40"/>
    <w:rsid w:val="00CA0226"/>
    <w:rsid w:val="00CA3445"/>
    <w:rsid w:val="00CA3D0C"/>
    <w:rsid w:val="00CA6027"/>
    <w:rsid w:val="00CA6D54"/>
    <w:rsid w:val="00CB49E8"/>
    <w:rsid w:val="00CB7B2B"/>
    <w:rsid w:val="00CC5E1A"/>
    <w:rsid w:val="00CD4265"/>
    <w:rsid w:val="00CE0842"/>
    <w:rsid w:val="00D04158"/>
    <w:rsid w:val="00D04AF5"/>
    <w:rsid w:val="00D05505"/>
    <w:rsid w:val="00D136B2"/>
    <w:rsid w:val="00D231D9"/>
    <w:rsid w:val="00D66515"/>
    <w:rsid w:val="00D738D6"/>
    <w:rsid w:val="00D755EB"/>
    <w:rsid w:val="00D87E00"/>
    <w:rsid w:val="00D9134D"/>
    <w:rsid w:val="00D960C9"/>
    <w:rsid w:val="00D964D1"/>
    <w:rsid w:val="00D9664F"/>
    <w:rsid w:val="00DA7A03"/>
    <w:rsid w:val="00DB1818"/>
    <w:rsid w:val="00DB38E6"/>
    <w:rsid w:val="00DC309B"/>
    <w:rsid w:val="00DC4DA2"/>
    <w:rsid w:val="00DC5E03"/>
    <w:rsid w:val="00DD1702"/>
    <w:rsid w:val="00DD7A73"/>
    <w:rsid w:val="00DF2B1F"/>
    <w:rsid w:val="00DF4A35"/>
    <w:rsid w:val="00DF6082"/>
    <w:rsid w:val="00DF62CD"/>
    <w:rsid w:val="00E20D0C"/>
    <w:rsid w:val="00E24B02"/>
    <w:rsid w:val="00E319E6"/>
    <w:rsid w:val="00E51264"/>
    <w:rsid w:val="00E77645"/>
    <w:rsid w:val="00E82DC6"/>
    <w:rsid w:val="00E853AF"/>
    <w:rsid w:val="00E953CF"/>
    <w:rsid w:val="00E95C6B"/>
    <w:rsid w:val="00E97A98"/>
    <w:rsid w:val="00EB02C8"/>
    <w:rsid w:val="00EB6F94"/>
    <w:rsid w:val="00EC4A25"/>
    <w:rsid w:val="00EF03B6"/>
    <w:rsid w:val="00EF6582"/>
    <w:rsid w:val="00F00338"/>
    <w:rsid w:val="00F025A2"/>
    <w:rsid w:val="00F028E6"/>
    <w:rsid w:val="00F04712"/>
    <w:rsid w:val="00F15402"/>
    <w:rsid w:val="00F15A36"/>
    <w:rsid w:val="00F173CA"/>
    <w:rsid w:val="00F20F2D"/>
    <w:rsid w:val="00F22EC7"/>
    <w:rsid w:val="00F23A75"/>
    <w:rsid w:val="00F27D4A"/>
    <w:rsid w:val="00F31973"/>
    <w:rsid w:val="00F31EE7"/>
    <w:rsid w:val="00F32B28"/>
    <w:rsid w:val="00F35EBB"/>
    <w:rsid w:val="00F41BD6"/>
    <w:rsid w:val="00F42CEC"/>
    <w:rsid w:val="00F6035B"/>
    <w:rsid w:val="00F60828"/>
    <w:rsid w:val="00F653B8"/>
    <w:rsid w:val="00F853C7"/>
    <w:rsid w:val="00F907FE"/>
    <w:rsid w:val="00F931E7"/>
    <w:rsid w:val="00F96887"/>
    <w:rsid w:val="00FA1266"/>
    <w:rsid w:val="00FB218B"/>
    <w:rsid w:val="00FB501F"/>
    <w:rsid w:val="00FC1192"/>
    <w:rsid w:val="00FC2924"/>
    <w:rsid w:val="00FC3ABC"/>
    <w:rsid w:val="00FD3EED"/>
    <w:rsid w:val="00FD56C1"/>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8478D-9CBF-46D5-8DA5-A0B1252A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8907</TotalTime>
  <Pages>3</Pages>
  <Words>1428</Words>
  <Characters>8146</Characters>
  <Application>Microsoft Office Word</Application>
  <DocSecurity>0</DocSecurity>
  <Lines>67</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9555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21</cp:revision>
  <dcterms:created xsi:type="dcterms:W3CDTF">2017-01-25T07:47:00Z</dcterms:created>
  <dcterms:modified xsi:type="dcterms:W3CDTF">2017-02-07T09:23:00Z</dcterms:modified>
</cp:coreProperties>
</file>