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60BA9" w14:textId="77777777" w:rsidR="00B82D6E" w:rsidRDefault="00B82D6E" w:rsidP="00B82D6E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#SP-82</w:t>
      </w:r>
      <w:r>
        <w:rPr>
          <w:rFonts w:cs="Arial"/>
          <w:b/>
          <w:sz w:val="24"/>
        </w:rPr>
        <w:tab/>
        <w:t>SP-180935</w:t>
      </w:r>
    </w:p>
    <w:p w14:paraId="5439F83B" w14:textId="77777777" w:rsidR="00B82D6E" w:rsidRDefault="00B82D6E" w:rsidP="00B82D6E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12 - 14 December 2018, Sorrento, Italy</w:t>
      </w:r>
    </w:p>
    <w:p w14:paraId="0C6FAF34" w14:textId="77777777" w:rsidR="00E77475" w:rsidRDefault="00E77475" w:rsidP="00B82D6E">
      <w:pPr>
        <w:jc w:val="left"/>
      </w:pPr>
      <w:bookmarkStart w:id="0" w:name="_GoBack"/>
      <w:bookmarkEnd w:id="0"/>
    </w:p>
    <w:p w14:paraId="41BF7BED" w14:textId="2582226E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8DFE594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266B8E63"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37F18FE6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263C111B"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EEFA70E" w14:textId="1EB009DF"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37C35FF4"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B60D3F"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2F55492B"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14:paraId="33C54BA3" w14:textId="1A1484A8" w:rsidR="003F56A0" w:rsidRPr="00736E78" w:rsidRDefault="00087A42" w:rsidP="001202FC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 w:rsidR="0013131A">
              <w:rPr>
                <w:rFonts w:eastAsia="MS Mincho"/>
                <w:lang w:eastAsia="ja-JP"/>
              </w:rPr>
              <w:t xml:space="preserve"> </w:t>
            </w:r>
            <w:r w:rsidR="0013131A" w:rsidRPr="0013131A">
              <w:rPr>
                <w:rFonts w:eastAsia="MS Mincho"/>
                <w:lang w:eastAsia="ja-JP"/>
              </w:rPr>
              <w:t>mari.melander@telekom.de</w:t>
            </w:r>
          </w:p>
          <w:p w14:paraId="3D9A6F26" w14:textId="2FF646F7"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5BF5CE89"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401" w14:textId="7B8FD542" w:rsidR="0058060A" w:rsidRDefault="004E3FA1" w:rsidP="00A645DB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 w:rsidR="009A3526"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 w:rsidR="00A645DB">
              <w:rPr>
                <w:rFonts w:eastAsia="MS Mincho"/>
                <w:lang w:eastAsia="ja-JP"/>
              </w:rPr>
              <w:t>3GPP SA6</w:t>
            </w:r>
          </w:p>
          <w:p w14:paraId="07DB7ABE" w14:textId="12402393" w:rsidR="00A645DB" w:rsidRPr="00C01CB0" w:rsidRDefault="0058440F" w:rsidP="00A645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</w:t>
            </w:r>
            <w:r w:rsidR="00A645DB">
              <w:rPr>
                <w:rFonts w:eastAsia="MS Mincho"/>
                <w:lang w:eastAsia="ja-JP"/>
              </w:rPr>
              <w:t xml:space="preserve"> SA2</w:t>
            </w:r>
            <w:r w:rsidR="00087A42">
              <w:rPr>
                <w:rFonts w:eastAsia="MS Mincho"/>
                <w:lang w:eastAsia="ja-JP"/>
              </w:rPr>
              <w:t>, SA3, RAN 3</w:t>
            </w:r>
            <w:r>
              <w:rPr>
                <w:rFonts w:eastAsia="MS Mincho"/>
                <w:lang w:eastAsia="ja-JP"/>
              </w:rPr>
              <w:t xml:space="preserve"> and SA5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br w:type="page"/>
      </w: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1" w:name="_MON_1603151499"/>
    <w:bookmarkEnd w:id="1"/>
    <w:p w14:paraId="0AB1275A" w14:textId="5DB3C7AE" w:rsidR="00D43EE2" w:rsidRDefault="00E77475" w:rsidP="005536B1">
      <w:pPr>
        <w:pStyle w:val="NormalParagraph"/>
        <w:rPr>
          <w:lang w:bidi="bn-BD"/>
        </w:rPr>
      </w:pPr>
      <w:r>
        <w:rPr>
          <w:lang w:bidi="bn-BD"/>
        </w:rPr>
        <w:object w:dxaOrig="1284" w:dyaOrig="84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3.95pt;height:42.05pt" o:ole="">
            <v:imagedata r:id="rId15" o:title=""/>
          </v:shape>
          <o:OLEObject Type="Embed" ProgID="Word.Document.12" ShapeID="_x0000_i1027" DrawAspect="Icon" ObjectID="_1605367644" r:id="rId16">
            <o:FieldCodes>\s</o:FieldCodes>
          </o:OLEObject>
        </w:object>
      </w:r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 xml:space="preserve">GSMA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294F" w14:textId="77777777" w:rsidR="00C057C7" w:rsidRDefault="00C057C7">
      <w:r>
        <w:separator/>
      </w:r>
    </w:p>
    <w:p w14:paraId="3B7A892D" w14:textId="77777777" w:rsidR="00C057C7" w:rsidRDefault="00C057C7"/>
    <w:p w14:paraId="66ED5624" w14:textId="77777777" w:rsidR="00C057C7" w:rsidRDefault="00C057C7"/>
    <w:p w14:paraId="3A0E9844" w14:textId="77777777" w:rsidR="00C057C7" w:rsidRDefault="00C057C7"/>
    <w:p w14:paraId="5CF445D6" w14:textId="77777777" w:rsidR="00C057C7" w:rsidRDefault="00C057C7"/>
    <w:p w14:paraId="22281A7B" w14:textId="77777777" w:rsidR="00C057C7" w:rsidRDefault="00C057C7"/>
    <w:p w14:paraId="778C9E32" w14:textId="77777777" w:rsidR="00C057C7" w:rsidRDefault="00C057C7"/>
    <w:p w14:paraId="689DE93C" w14:textId="77777777" w:rsidR="00C057C7" w:rsidRDefault="00C057C7"/>
    <w:p w14:paraId="0D09936B" w14:textId="77777777" w:rsidR="00C057C7" w:rsidRDefault="00C057C7"/>
  </w:endnote>
  <w:endnote w:type="continuationSeparator" w:id="0">
    <w:p w14:paraId="33867E9E" w14:textId="77777777" w:rsidR="00C057C7" w:rsidRDefault="00C057C7">
      <w:r>
        <w:continuationSeparator/>
      </w:r>
    </w:p>
    <w:p w14:paraId="49B4406D" w14:textId="77777777" w:rsidR="00C057C7" w:rsidRDefault="00C057C7"/>
    <w:p w14:paraId="231864F3" w14:textId="77777777" w:rsidR="00C057C7" w:rsidRDefault="00C057C7"/>
    <w:p w14:paraId="79E57F76" w14:textId="77777777" w:rsidR="00C057C7" w:rsidRDefault="00C057C7"/>
    <w:p w14:paraId="7457D31E" w14:textId="77777777" w:rsidR="00C057C7" w:rsidRDefault="00C057C7"/>
    <w:p w14:paraId="684B0C79" w14:textId="77777777" w:rsidR="00C057C7" w:rsidRDefault="00C057C7"/>
    <w:p w14:paraId="222A716C" w14:textId="77777777" w:rsidR="00C057C7" w:rsidRDefault="00C057C7"/>
    <w:p w14:paraId="514E128D" w14:textId="77777777" w:rsidR="00C057C7" w:rsidRDefault="00C057C7"/>
    <w:p w14:paraId="3B2A8EA7" w14:textId="77777777" w:rsidR="00C057C7" w:rsidRDefault="00C05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C6D0" w14:textId="77777777" w:rsidR="00C057C7" w:rsidRDefault="00C057C7">
      <w:r>
        <w:separator/>
      </w:r>
    </w:p>
    <w:p w14:paraId="0838E971" w14:textId="77777777" w:rsidR="00C057C7" w:rsidRDefault="00C057C7"/>
    <w:p w14:paraId="0A60394B" w14:textId="77777777" w:rsidR="00C057C7" w:rsidRDefault="00C057C7"/>
    <w:p w14:paraId="2882B04A" w14:textId="77777777" w:rsidR="00C057C7" w:rsidRDefault="00C057C7"/>
    <w:p w14:paraId="38B1C9A5" w14:textId="77777777" w:rsidR="00C057C7" w:rsidRDefault="00C057C7"/>
    <w:p w14:paraId="179192B7" w14:textId="77777777" w:rsidR="00C057C7" w:rsidRDefault="00C057C7"/>
    <w:p w14:paraId="46B62CCE" w14:textId="77777777" w:rsidR="00C057C7" w:rsidRDefault="00C057C7"/>
    <w:p w14:paraId="55E1A8C3" w14:textId="77777777" w:rsidR="00C057C7" w:rsidRDefault="00C057C7"/>
    <w:p w14:paraId="4D141715" w14:textId="77777777" w:rsidR="00C057C7" w:rsidRDefault="00C057C7"/>
  </w:footnote>
  <w:footnote w:type="continuationSeparator" w:id="0">
    <w:p w14:paraId="52EE1ABD" w14:textId="77777777" w:rsidR="00C057C7" w:rsidRDefault="00C057C7">
      <w:r>
        <w:continuationSeparator/>
      </w:r>
    </w:p>
    <w:p w14:paraId="1384A745" w14:textId="77777777" w:rsidR="00C057C7" w:rsidRDefault="00C057C7"/>
    <w:p w14:paraId="6311B70A" w14:textId="77777777" w:rsidR="00C057C7" w:rsidRDefault="00C057C7"/>
    <w:p w14:paraId="39A7E495" w14:textId="77777777" w:rsidR="00C057C7" w:rsidRDefault="00C057C7"/>
    <w:p w14:paraId="78F8FBD2" w14:textId="77777777" w:rsidR="00C057C7" w:rsidRDefault="00C057C7"/>
    <w:p w14:paraId="02E1A360" w14:textId="77777777" w:rsidR="00C057C7" w:rsidRDefault="00C057C7"/>
    <w:p w14:paraId="2545458F" w14:textId="77777777" w:rsidR="00C057C7" w:rsidRDefault="00C057C7"/>
    <w:p w14:paraId="6D8A54D1" w14:textId="77777777" w:rsidR="00C057C7" w:rsidRDefault="00C057C7"/>
    <w:p w14:paraId="6EE4CCE9" w14:textId="77777777" w:rsidR="00C057C7" w:rsidRDefault="00C05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 w15:restartNumberingAfterBreak="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2D6E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747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ADEDD60E-22E2-4049-BE99-80A2BB237DD5"/>
    <ds:schemaRef ds:uri="54cf9ea2-8b24-4a35-a789-c10402c86061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E3E3AE-B27B-4690-B73B-C9327112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569</Words>
  <Characters>3422</Characters>
  <Application>Microsoft Office Word</Application>
  <DocSecurity>0</DocSecurity>
  <Lines>28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3984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Clean_23401_CR3459r2_TEI15 CIoT_(Rel-15)_S2-188889</cp:lastModifiedBy>
  <cp:revision>3</cp:revision>
  <cp:lastPrinted>2006-09-14T07:39:00Z</cp:lastPrinted>
  <dcterms:created xsi:type="dcterms:W3CDTF">2018-12-03T17:40:00Z</dcterms:created>
  <dcterms:modified xsi:type="dcterms:W3CDTF">2018-12-03T17:40:00Z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