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64E96" w14:textId="6A75FCD3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901A9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0"/>
    <w:bookmarkEnd w:id="1"/>
    <w:bookmarkEnd w:id="2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 xml:space="preserve">and will </w:t>
      </w:r>
      <w:r>
        <w:lastRenderedPageBreak/>
        <w:t>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bookmarkStart w:id="3" w:name="_GoBack"/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bookmarkEnd w:id="3"/>
      <w:r w:rsidR="00E44D55" w:rsidRPr="00CE39D4">
        <w:rPr>
          <w:rFonts w:eastAsia="MS Mincho"/>
          <w:lang w:eastAsia="ja-JP"/>
        </w:rPr>
        <w:t xml:space="preserve">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488DE" w14:textId="77777777" w:rsidR="00901A9D" w:rsidRDefault="00901A9D">
      <w:r>
        <w:separator/>
      </w:r>
    </w:p>
    <w:p w14:paraId="1813AB5B" w14:textId="77777777" w:rsidR="00901A9D" w:rsidRDefault="00901A9D"/>
    <w:p w14:paraId="45A17B87" w14:textId="77777777" w:rsidR="00901A9D" w:rsidRDefault="00901A9D"/>
    <w:p w14:paraId="5F0CD018" w14:textId="77777777" w:rsidR="00901A9D" w:rsidRDefault="00901A9D"/>
    <w:p w14:paraId="099811B2" w14:textId="77777777" w:rsidR="00901A9D" w:rsidRDefault="00901A9D"/>
    <w:p w14:paraId="29EB9F80" w14:textId="77777777" w:rsidR="00901A9D" w:rsidRDefault="00901A9D"/>
    <w:p w14:paraId="4F52B011" w14:textId="77777777" w:rsidR="00901A9D" w:rsidRDefault="00901A9D"/>
    <w:p w14:paraId="3239495A" w14:textId="77777777" w:rsidR="00901A9D" w:rsidRDefault="00901A9D"/>
    <w:p w14:paraId="5ABFDEFB" w14:textId="77777777" w:rsidR="00901A9D" w:rsidRDefault="00901A9D"/>
  </w:endnote>
  <w:endnote w:type="continuationSeparator" w:id="0">
    <w:p w14:paraId="046A176A" w14:textId="77777777" w:rsidR="00901A9D" w:rsidRDefault="00901A9D">
      <w:r>
        <w:continuationSeparator/>
      </w:r>
    </w:p>
    <w:p w14:paraId="7510F69A" w14:textId="77777777" w:rsidR="00901A9D" w:rsidRDefault="00901A9D"/>
    <w:p w14:paraId="26D15B85" w14:textId="77777777" w:rsidR="00901A9D" w:rsidRDefault="00901A9D"/>
    <w:p w14:paraId="48B0D49C" w14:textId="77777777" w:rsidR="00901A9D" w:rsidRDefault="00901A9D"/>
    <w:p w14:paraId="42D92F9A" w14:textId="77777777" w:rsidR="00901A9D" w:rsidRDefault="00901A9D"/>
    <w:p w14:paraId="2103F300" w14:textId="77777777" w:rsidR="00901A9D" w:rsidRDefault="00901A9D"/>
    <w:p w14:paraId="2F8E087D" w14:textId="77777777" w:rsidR="00901A9D" w:rsidRDefault="00901A9D"/>
    <w:p w14:paraId="76E873CE" w14:textId="77777777" w:rsidR="00901A9D" w:rsidRDefault="00901A9D"/>
    <w:p w14:paraId="4EAFA237" w14:textId="77777777" w:rsidR="00901A9D" w:rsidRDefault="00901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82572" w14:textId="77777777" w:rsidR="00901A9D" w:rsidRDefault="00901A9D">
      <w:r>
        <w:separator/>
      </w:r>
    </w:p>
    <w:p w14:paraId="37D14581" w14:textId="77777777" w:rsidR="00901A9D" w:rsidRDefault="00901A9D"/>
    <w:p w14:paraId="72643D74" w14:textId="77777777" w:rsidR="00901A9D" w:rsidRDefault="00901A9D"/>
    <w:p w14:paraId="0A9671F2" w14:textId="77777777" w:rsidR="00901A9D" w:rsidRDefault="00901A9D"/>
    <w:p w14:paraId="489E0C7B" w14:textId="77777777" w:rsidR="00901A9D" w:rsidRDefault="00901A9D"/>
    <w:p w14:paraId="7251B408" w14:textId="77777777" w:rsidR="00901A9D" w:rsidRDefault="00901A9D"/>
    <w:p w14:paraId="43747F95" w14:textId="77777777" w:rsidR="00901A9D" w:rsidRDefault="00901A9D"/>
    <w:p w14:paraId="674F4786" w14:textId="77777777" w:rsidR="00901A9D" w:rsidRDefault="00901A9D"/>
    <w:p w14:paraId="6777DC0F" w14:textId="77777777" w:rsidR="00901A9D" w:rsidRDefault="00901A9D"/>
  </w:footnote>
  <w:footnote w:type="continuationSeparator" w:id="0">
    <w:p w14:paraId="0ED416E6" w14:textId="77777777" w:rsidR="00901A9D" w:rsidRDefault="00901A9D">
      <w:r>
        <w:continuationSeparator/>
      </w:r>
    </w:p>
    <w:p w14:paraId="797F30D2" w14:textId="77777777" w:rsidR="00901A9D" w:rsidRDefault="00901A9D"/>
    <w:p w14:paraId="1F80DC21" w14:textId="77777777" w:rsidR="00901A9D" w:rsidRDefault="00901A9D"/>
    <w:p w14:paraId="2D89B0EF" w14:textId="77777777" w:rsidR="00901A9D" w:rsidRDefault="00901A9D"/>
    <w:p w14:paraId="16559D97" w14:textId="77777777" w:rsidR="00901A9D" w:rsidRDefault="00901A9D"/>
    <w:p w14:paraId="6D8B5862" w14:textId="77777777" w:rsidR="00901A9D" w:rsidRDefault="00901A9D"/>
    <w:p w14:paraId="15CAA017" w14:textId="77777777" w:rsidR="00901A9D" w:rsidRDefault="00901A9D"/>
    <w:p w14:paraId="196C48D5" w14:textId="77777777" w:rsidR="00901A9D" w:rsidRDefault="00901A9D"/>
    <w:p w14:paraId="6A32C8E0" w14:textId="77777777" w:rsidR="00901A9D" w:rsidRDefault="00901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844B" w14:textId="4EB3DF73" w:rsidR="001331E9" w:rsidRDefault="001331E9" w:rsidP="001331E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#81</w:t>
    </w:r>
    <w:r>
      <w:rPr>
        <w:b/>
        <w:noProof/>
        <w:sz w:val="24"/>
      </w:rPr>
      <w:tab/>
      <w:t>CP-182200</w:t>
    </w:r>
  </w:p>
  <w:p w14:paraId="42264EF5" w14:textId="221F4865" w:rsidR="00CE1F18" w:rsidRPr="001331E9" w:rsidRDefault="001331E9" w:rsidP="001331E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Gold Coast, Australia; 10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2018</w:t>
    </w: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1E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1A9D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1331E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EE66C1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8D9677-8C79-408D-A8F5-177D29B6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Kimmo Kymalainen</cp:lastModifiedBy>
  <cp:revision>4</cp:revision>
  <cp:lastPrinted>2006-09-14T07:39:00Z</cp:lastPrinted>
  <dcterms:created xsi:type="dcterms:W3CDTF">2018-08-20T13:55:00Z</dcterms:created>
  <dcterms:modified xsi:type="dcterms:W3CDTF">2018-09-02T08:39:00Z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