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A0DAF">
        <w:rPr>
          <w:b/>
          <w:noProof/>
          <w:sz w:val="24"/>
        </w:rPr>
        <w:t>RAN4</w:t>
      </w:r>
      <w:r>
        <w:rPr>
          <w:b/>
          <w:noProof/>
          <w:sz w:val="24"/>
        </w:rPr>
        <w:t xml:space="preserve"> Meeting #</w:t>
      </w:r>
      <w:r w:rsidR="00630D0C" w:rsidRPr="00630D0C">
        <w:rPr>
          <w:b/>
          <w:noProof/>
          <w:sz w:val="24"/>
        </w:rPr>
        <w:t>7</w:t>
      </w:r>
      <w:r w:rsidR="00F96C15">
        <w:rPr>
          <w:b/>
          <w:noProof/>
          <w:sz w:val="24"/>
        </w:rPr>
        <w:t>4</w:t>
      </w:r>
      <w:r>
        <w:rPr>
          <w:b/>
          <w:i/>
          <w:noProof/>
          <w:sz w:val="24"/>
        </w:rPr>
        <w:t xml:space="preserve"> </w:t>
      </w:r>
      <w:r>
        <w:rPr>
          <w:b/>
          <w:i/>
          <w:noProof/>
          <w:sz w:val="28"/>
        </w:rPr>
        <w:tab/>
      </w:r>
      <w:r w:rsidR="006F7D78" w:rsidRPr="006F7D78">
        <w:rPr>
          <w:b/>
          <w:i/>
          <w:noProof/>
          <w:sz w:val="28"/>
        </w:rPr>
        <w:t>R4-</w:t>
      </w:r>
      <w:r w:rsidR="00F96C15">
        <w:rPr>
          <w:b/>
          <w:i/>
          <w:noProof/>
          <w:sz w:val="28"/>
        </w:rPr>
        <w:t>15</w:t>
      </w:r>
      <w:r w:rsidR="004D2657">
        <w:rPr>
          <w:b/>
          <w:i/>
          <w:noProof/>
          <w:sz w:val="28"/>
        </w:rPr>
        <w:t>0470</w:t>
      </w:r>
    </w:p>
    <w:p w:rsidR="001E41F3" w:rsidRDefault="00F96C15" w:rsidP="005E2C44">
      <w:pPr>
        <w:pStyle w:val="CRCoverPage"/>
        <w:outlineLvl w:val="0"/>
        <w:rPr>
          <w:b/>
          <w:noProof/>
          <w:sz w:val="24"/>
        </w:rPr>
      </w:pPr>
      <w:r>
        <w:rPr>
          <w:b/>
          <w:noProof/>
          <w:sz w:val="24"/>
        </w:rPr>
        <w:t>Athens, Greece</w:t>
      </w:r>
      <w:r w:rsidR="00630D0C" w:rsidRPr="00630D0C">
        <w:rPr>
          <w:b/>
          <w:noProof/>
          <w:sz w:val="24"/>
        </w:rPr>
        <w:t xml:space="preserve">, </w:t>
      </w:r>
      <w:r>
        <w:rPr>
          <w:b/>
          <w:noProof/>
          <w:sz w:val="24"/>
        </w:rPr>
        <w:t>9</w:t>
      </w:r>
      <w:r w:rsidR="00630D0C" w:rsidRPr="00630D0C">
        <w:rPr>
          <w:b/>
          <w:noProof/>
          <w:sz w:val="24"/>
        </w:rPr>
        <w:t xml:space="preserve"> – 1</w:t>
      </w:r>
      <w:r>
        <w:rPr>
          <w:b/>
          <w:noProof/>
          <w:sz w:val="24"/>
        </w:rPr>
        <w:t>3</w:t>
      </w:r>
      <w:r w:rsidR="00630D0C" w:rsidRPr="00630D0C">
        <w:rPr>
          <w:b/>
          <w:noProof/>
          <w:sz w:val="24"/>
        </w:rPr>
        <w:t xml:space="preserve"> </w:t>
      </w:r>
      <w:r>
        <w:rPr>
          <w:b/>
          <w:noProof/>
          <w:sz w:val="24"/>
        </w:rPr>
        <w:t>Febr</w:t>
      </w:r>
      <w:r w:rsidR="00630D0C" w:rsidRPr="00630D0C">
        <w:rPr>
          <w:b/>
          <w:noProof/>
          <w:sz w:val="24"/>
        </w:rPr>
        <w:t>uary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A0DAF" w:rsidP="00630D0C">
            <w:pPr>
              <w:pStyle w:val="CRCoverPage"/>
              <w:spacing w:after="0"/>
              <w:rPr>
                <w:b/>
                <w:noProof/>
                <w:sz w:val="28"/>
              </w:rPr>
            </w:pPr>
            <w:r>
              <w:rPr>
                <w:b/>
                <w:noProof/>
                <w:sz w:val="28"/>
              </w:rPr>
              <w:t>36.</w:t>
            </w:r>
            <w:r w:rsidR="00630D0C">
              <w:rPr>
                <w:b/>
                <w:noProof/>
                <w:sz w:val="28"/>
              </w:rPr>
              <w:t>853</w:t>
            </w:r>
            <w:r w:rsidR="00336D97">
              <w:rPr>
                <w:b/>
                <w:noProof/>
                <w:sz w:val="28"/>
              </w:rPr>
              <w:t>-12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040E7">
            <w:pPr>
              <w:pStyle w:val="CRCoverPage"/>
              <w:spacing w:after="0"/>
              <w:rPr>
                <w:noProof/>
              </w:rPr>
            </w:pPr>
            <w:r>
              <w:rPr>
                <w:b/>
                <w:noProof/>
                <w:sz w:val="28"/>
              </w:rPr>
              <w:t>000</w:t>
            </w:r>
            <w:r w:rsidR="004D2657">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A0DAF" w:rsidP="00630D0C">
            <w:pPr>
              <w:pStyle w:val="CRCoverPage"/>
              <w:spacing w:after="0"/>
              <w:jc w:val="center"/>
              <w:rPr>
                <w:noProof/>
              </w:rPr>
            </w:pPr>
            <w:r>
              <w:rPr>
                <w:b/>
                <w:noProof/>
                <w:sz w:val="32"/>
              </w:rPr>
              <w:t>1</w:t>
            </w:r>
            <w:r w:rsidR="00630D0C">
              <w:rPr>
                <w:b/>
                <w:noProof/>
                <w:sz w:val="32"/>
              </w:rPr>
              <w:t>2</w:t>
            </w:r>
            <w:r w:rsidR="001E41F3">
              <w:rPr>
                <w:b/>
                <w:noProof/>
                <w:sz w:val="32"/>
              </w:rPr>
              <w:t>.</w:t>
            </w:r>
            <w:r w:rsidR="002D2DAE">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A0DA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3A0DAF" w:rsidRDefault="002156FC" w:rsidP="00F96C15">
            <w:pPr>
              <w:pStyle w:val="CRCoverPage"/>
              <w:spacing w:after="0"/>
              <w:ind w:left="100"/>
              <w:rPr>
                <w:noProof/>
              </w:rPr>
            </w:pPr>
            <w:r>
              <w:t xml:space="preserve">Addition of </w:t>
            </w:r>
            <w:r w:rsidR="00F96C15">
              <w:t>Coexistence Studies for</w:t>
            </w:r>
            <w:r w:rsidR="00630D0C" w:rsidRPr="002532F5">
              <w:t xml:space="preserve"> </w:t>
            </w:r>
            <w:r w:rsidR="00F96C15" w:rsidRPr="002532F5">
              <w:t xml:space="preserve">3 Band Carrier Aggregation (3DL/1UL) </w:t>
            </w:r>
            <w:r w:rsidR="00F96C15">
              <w:t xml:space="preserve">of </w:t>
            </w:r>
            <w:r w:rsidR="00630D0C" w:rsidRPr="002532F5">
              <w:t>Band 25, Band 41 and Band 41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A0DAF" w:rsidP="009B1176">
            <w:pPr>
              <w:pStyle w:val="CRCoverPage"/>
              <w:spacing w:after="0"/>
              <w:ind w:left="100"/>
              <w:rPr>
                <w:noProof/>
              </w:rPr>
            </w:pPr>
            <w:r>
              <w:rPr>
                <w:noProof/>
              </w:rPr>
              <w:t>Alcatel-Lucent</w:t>
            </w:r>
            <w:r w:rsidR="00630D0C">
              <w:rPr>
                <w:noProof/>
              </w:rPr>
              <w:t>, Sprint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3A0DAF">
            <w:pPr>
              <w:pStyle w:val="CRCoverPage"/>
              <w:spacing w:after="0"/>
              <w:ind w:left="100"/>
              <w:rPr>
                <w:noProof/>
              </w:rPr>
            </w:pPr>
            <w:r>
              <w:rPr>
                <w:noProof/>
              </w:rPr>
              <w:t>R4</w:t>
            </w:r>
          </w:p>
        </w:tc>
      </w:tr>
      <w:tr w:rsidR="001E41F3" w:rsidTr="003A0DA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30D0C" w:rsidP="00630D0C">
            <w:pPr>
              <w:pStyle w:val="CRCoverPage"/>
              <w:spacing w:after="0"/>
              <w:ind w:left="100"/>
              <w:rPr>
                <w:noProof/>
              </w:rPr>
            </w:pPr>
            <w:r w:rsidRPr="00630D0C">
              <w:rPr>
                <w:lang w:val="en-US"/>
              </w:rPr>
              <w:t>LTE_CA_B</w:t>
            </w:r>
            <w:r>
              <w:rPr>
                <w:lang w:val="en-US"/>
              </w:rPr>
              <w:t>25</w:t>
            </w:r>
            <w:r w:rsidRPr="00630D0C">
              <w:rPr>
                <w:lang w:val="en-US"/>
              </w:rPr>
              <w:t>_B</w:t>
            </w:r>
            <w:r>
              <w:rPr>
                <w:lang w:val="en-US"/>
              </w:rPr>
              <w:t>41</w:t>
            </w:r>
            <w:r w:rsidRPr="00630D0C">
              <w:rPr>
                <w:lang w:val="en-US"/>
              </w:rPr>
              <w:t>_B</w:t>
            </w:r>
            <w:r>
              <w:rPr>
                <w:lang w:val="en-US"/>
              </w:rPr>
              <w:t>41</w:t>
            </w:r>
            <w:r w:rsidR="002D2DAE">
              <w:t>-</w:t>
            </w:r>
            <w: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0DAF" w:rsidP="00F96C15">
            <w:pPr>
              <w:pStyle w:val="CRCoverPage"/>
              <w:spacing w:after="0"/>
              <w:ind w:left="100"/>
              <w:rPr>
                <w:noProof/>
              </w:rPr>
            </w:pPr>
            <w:r>
              <w:rPr>
                <w:noProof/>
              </w:rPr>
              <w:t>201</w:t>
            </w:r>
            <w:r w:rsidR="00630D0C">
              <w:rPr>
                <w:noProof/>
              </w:rPr>
              <w:t>5</w:t>
            </w:r>
            <w:r w:rsidR="004242F1">
              <w:rPr>
                <w:noProof/>
              </w:rPr>
              <w:t>-</w:t>
            </w:r>
            <w:r w:rsidR="00630D0C">
              <w:rPr>
                <w:noProof/>
              </w:rPr>
              <w:t>0</w:t>
            </w:r>
            <w:r w:rsidR="00F96C15">
              <w:rPr>
                <w:noProof/>
              </w:rPr>
              <w:t>2</w:t>
            </w:r>
            <w:r w:rsidR="004242F1">
              <w:rPr>
                <w:noProof/>
              </w:rPr>
              <w:t>-</w:t>
            </w:r>
            <w:r w:rsidR="00630D0C">
              <w:rPr>
                <w:noProof/>
              </w:rPr>
              <w:t>0</w:t>
            </w:r>
            <w:r w:rsidR="00F96C15">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D2DAE">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630D0C">
            <w:pPr>
              <w:pStyle w:val="CRCoverPage"/>
              <w:spacing w:after="0"/>
              <w:ind w:left="100"/>
              <w:rPr>
                <w:noProof/>
              </w:rPr>
            </w:pPr>
            <w:r>
              <w:rPr>
                <w:noProof/>
              </w:rPr>
              <w:t>Rel-</w:t>
            </w:r>
            <w:r w:rsidR="003A0DAF">
              <w:rPr>
                <w:noProof/>
              </w:rPr>
              <w:t>1</w:t>
            </w:r>
            <w:r w:rsidR="00630D0C">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A3DBF" w:rsidRDefault="00630D0C" w:rsidP="00CD4CCB">
            <w:pPr>
              <w:pStyle w:val="CRCoverPage"/>
              <w:spacing w:after="0"/>
              <w:ind w:left="100"/>
              <w:rPr>
                <w:lang w:eastAsia="zh-CN"/>
              </w:rPr>
            </w:pPr>
            <w:r>
              <w:t xml:space="preserve">The WI to support the </w:t>
            </w:r>
            <w:r w:rsidRPr="002532F5">
              <w:t>LTE Advanced 3 Band Carrier Aggregation (3DL/1UL) of Band 25, Band 41 and Band 41</w:t>
            </w:r>
            <w:r>
              <w:t xml:space="preserve"> was completed in Rel-12. </w:t>
            </w:r>
            <w:r>
              <w:rPr>
                <w:kern w:val="2"/>
                <w:lang w:val="en-US"/>
              </w:rPr>
              <w:t>But the related text proposals were approved into the Rel-13 TR.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C24CC" w:rsidRDefault="00630D0C" w:rsidP="00630D0C">
            <w:pPr>
              <w:pStyle w:val="CRCoverPage"/>
              <w:spacing w:after="0"/>
              <w:ind w:left="100"/>
              <w:rPr>
                <w:noProof/>
              </w:rPr>
            </w:pPr>
            <w:r>
              <w:t xml:space="preserve">Put the corresponding </w:t>
            </w:r>
            <w:r w:rsidR="00F96C15">
              <w:t xml:space="preserve">BS </w:t>
            </w:r>
            <w:r>
              <w:t>materials into the Rel-12 TR to avoid unnecessary confusion</w:t>
            </w:r>
            <w:r w:rsidR="009556F8">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30D0C" w:rsidP="00630D0C">
            <w:pPr>
              <w:pStyle w:val="CRCoverPage"/>
              <w:spacing w:after="0"/>
              <w:ind w:left="100"/>
              <w:rPr>
                <w:noProof/>
              </w:rPr>
            </w:pPr>
            <w:r>
              <w:t>Ambiguity remains and unnecessary confusion may occur</w:t>
            </w:r>
            <w:r w:rsidR="00246906" w:rsidRPr="00AF73FF">
              <w:rPr>
                <w:rFonts w:hint="eastAsia"/>
                <w:noProof/>
                <w:lang w:eastAsia="ja-JP"/>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30D0C" w:rsidP="00630D0C">
            <w:pPr>
              <w:pStyle w:val="CRCoverPage"/>
              <w:spacing w:after="0"/>
              <w:ind w:left="100"/>
              <w:rPr>
                <w:noProof/>
              </w:rPr>
            </w:pPr>
            <w:r>
              <w:rPr>
                <w:noProof/>
              </w:rPr>
              <w:t>1, New clause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23EC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074ACF">
            <w:pPr>
              <w:pStyle w:val="CRCoverPage"/>
              <w:spacing w:after="0"/>
              <w:ind w:left="99"/>
              <w:rPr>
                <w:noProof/>
              </w:rPr>
            </w:pPr>
            <w:r>
              <w:rPr>
                <w:noProof/>
              </w:rPr>
              <w:t xml:space="preserve">TS/TR </w:t>
            </w:r>
            <w:r w:rsidR="00723ECD">
              <w:rPr>
                <w:noProof/>
              </w:rPr>
              <w:t xml:space="preserve">... </w:t>
            </w:r>
            <w:r>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07AC9" w:rsidRPr="00D349E0" w:rsidRDefault="00307AC9" w:rsidP="00D349E0">
      <w:pPr>
        <w:rPr>
          <w:b/>
        </w:rPr>
      </w:pPr>
      <w:bookmarkStart w:id="1" w:name="_Toc319860275"/>
      <w:bookmarkStart w:id="2" w:name="_Toc383652280"/>
      <w:bookmarkStart w:id="3" w:name="_Toc306263746"/>
      <w:r w:rsidRPr="00D349E0">
        <w:rPr>
          <w:b/>
        </w:rPr>
        <w:lastRenderedPageBreak/>
        <w:t>&lt;Start of change&gt;</w:t>
      </w:r>
    </w:p>
    <w:p w:rsidR="00B15B59" w:rsidRPr="00B15B59" w:rsidRDefault="00B15B59" w:rsidP="00B15B59">
      <w:pPr>
        <w:keepNext/>
        <w:keepLines/>
        <w:spacing w:before="120"/>
        <w:ind w:left="1701" w:hanging="1701"/>
        <w:outlineLvl w:val="4"/>
        <w:rPr>
          <w:ins w:id="4" w:author="ngm" w:date="2014-12-17T15:14:00Z"/>
          <w:rFonts w:ascii="Arial" w:hAnsi="Arial"/>
          <w:sz w:val="22"/>
        </w:rPr>
      </w:pPr>
      <w:bookmarkStart w:id="5" w:name="_Toc346004248"/>
      <w:bookmarkEnd w:id="1"/>
      <w:bookmarkEnd w:id="2"/>
      <w:ins w:id="6" w:author="ngm" w:date="2014-12-17T15:14:00Z">
        <w:r>
          <w:rPr>
            <w:rFonts w:ascii="Arial" w:hAnsi="Arial"/>
            <w:sz w:val="22"/>
          </w:rPr>
          <w:t>6.X.1</w:t>
        </w:r>
        <w:r w:rsidRPr="00B15B59">
          <w:rPr>
            <w:rFonts w:ascii="Arial" w:hAnsi="Arial"/>
            <w:sz w:val="22"/>
          </w:rPr>
          <w:tab/>
          <w:t>Co-existence studies for 1 UL/2 DL</w:t>
        </w:r>
      </w:ins>
    </w:p>
    <w:p w:rsidR="00B15B59" w:rsidRPr="00B15B59" w:rsidRDefault="00B15B59" w:rsidP="00B15B59">
      <w:pPr>
        <w:numPr>
          <w:ins w:id="7" w:author="ngm" w:date="2012-03-01T15:02:00Z"/>
        </w:numPr>
        <w:spacing w:after="120"/>
        <w:rPr>
          <w:ins w:id="8" w:author="ngm" w:date="2014-12-17T15:14:00Z"/>
          <w:rFonts w:eastAsia="SimSun"/>
          <w:lang w:eastAsia="zh-CN"/>
        </w:rPr>
      </w:pPr>
      <w:ins w:id="9" w:author="ngm" w:date="2014-12-17T15:14:00Z">
        <w:r w:rsidRPr="00B15B59">
          <w:rPr>
            <w:rFonts w:eastAsia="SimSun"/>
            <w:lang w:eastAsia="zh-CN"/>
          </w:rPr>
          <w:t>The 2</w:t>
        </w:r>
        <w:r w:rsidRPr="00B15B59">
          <w:rPr>
            <w:rFonts w:eastAsia="SimSun"/>
            <w:vertAlign w:val="superscript"/>
            <w:lang w:eastAsia="zh-CN"/>
          </w:rPr>
          <w:t>nd</w:t>
        </w:r>
        <w:r w:rsidRPr="00B15B59">
          <w:rPr>
            <w:rFonts w:eastAsia="SimSun"/>
            <w:lang w:eastAsia="zh-CN"/>
          </w:rPr>
          <w:t xml:space="preserve"> and 3</w:t>
        </w:r>
        <w:r w:rsidRPr="00B15B59">
          <w:rPr>
            <w:rFonts w:eastAsia="SimSun"/>
            <w:vertAlign w:val="superscript"/>
            <w:lang w:eastAsia="zh-CN"/>
          </w:rPr>
          <w:t>rd</w:t>
        </w:r>
        <w:r w:rsidRPr="00B15B59">
          <w:rPr>
            <w:rFonts w:eastAsia="SimSun"/>
            <w:lang w:eastAsia="zh-CN"/>
          </w:rPr>
          <w:t xml:space="preserve"> order harmonics and IMD products caused in the BS by transmitting of contiguous Band 41 DL carriers can be calculated as shown in Table </w:t>
        </w:r>
        <w:r>
          <w:rPr>
            <w:rFonts w:eastAsia="SimSun"/>
            <w:lang w:eastAsia="zh-CN"/>
          </w:rPr>
          <w:t>6.X.1</w:t>
        </w:r>
        <w:r w:rsidRPr="00B15B59">
          <w:rPr>
            <w:rFonts w:eastAsia="SimSun"/>
            <w:lang w:eastAsia="zh-CN"/>
          </w:rPr>
          <w:t>-1 below:</w:t>
        </w:r>
      </w:ins>
    </w:p>
    <w:p w:rsidR="00B15B59" w:rsidRPr="00B15B59" w:rsidRDefault="00B15B59" w:rsidP="00B15B59">
      <w:pPr>
        <w:numPr>
          <w:ins w:id="10" w:author="ngm" w:date="2012-03-01T15:02:00Z"/>
        </w:numPr>
        <w:spacing w:after="120"/>
        <w:rPr>
          <w:ins w:id="11" w:author="ngm" w:date="2014-12-17T15:14:00Z"/>
          <w:rFonts w:eastAsia="SimSun"/>
          <w:lang w:eastAsia="zh-CN"/>
        </w:rPr>
      </w:pPr>
    </w:p>
    <w:p w:rsidR="00B15B59" w:rsidRPr="00B15B59" w:rsidRDefault="00B15B59" w:rsidP="00B15B59">
      <w:pPr>
        <w:keepNext/>
        <w:keepLines/>
        <w:numPr>
          <w:ins w:id="12" w:author="ngm" w:date="2012-03-01T15:02:00Z"/>
        </w:numPr>
        <w:spacing w:before="60"/>
        <w:jc w:val="center"/>
        <w:rPr>
          <w:ins w:id="13" w:author="ngm" w:date="2014-12-17T15:14:00Z"/>
          <w:rFonts w:ascii="Arial" w:hAnsi="Arial"/>
          <w:b/>
        </w:rPr>
      </w:pPr>
      <w:ins w:id="14" w:author="ngm" w:date="2014-12-17T15:14:00Z">
        <w:r w:rsidRPr="00B15B59">
          <w:rPr>
            <w:rFonts w:ascii="Arial" w:hAnsi="Arial"/>
            <w:b/>
          </w:rPr>
          <w:t xml:space="preserve">Table </w:t>
        </w:r>
        <w:r>
          <w:rPr>
            <w:rFonts w:ascii="Arial" w:hAnsi="Arial"/>
            <w:b/>
          </w:rPr>
          <w:t>6.X.1</w:t>
        </w:r>
        <w:r w:rsidRPr="00B15B59">
          <w:rPr>
            <w:rFonts w:ascii="Arial" w:hAnsi="Arial"/>
            <w:b/>
          </w:rPr>
          <w:t>-1: Band 41 DL harmonics and IMD products</w:t>
        </w:r>
      </w:ins>
    </w:p>
    <w:tbl>
      <w:tblPr>
        <w:tblStyle w:val="TableGrid"/>
        <w:tblW w:w="0" w:type="auto"/>
        <w:jc w:val="center"/>
        <w:tblLook w:val="01E0"/>
      </w:tblPr>
      <w:tblGrid>
        <w:gridCol w:w="5040"/>
        <w:gridCol w:w="1672"/>
        <w:gridCol w:w="1718"/>
      </w:tblGrid>
      <w:tr w:rsidR="00B15B59" w:rsidRPr="00B15B59" w:rsidTr="00F30263">
        <w:trPr>
          <w:trHeight w:val="255"/>
          <w:jc w:val="center"/>
          <w:ins w:id="15" w:author="ngm" w:date="2014-12-17T15:14:00Z"/>
        </w:trPr>
        <w:tc>
          <w:tcPr>
            <w:tcW w:w="0" w:type="auto"/>
            <w:noWrap/>
          </w:tcPr>
          <w:p w:rsidR="00B15B59" w:rsidRPr="00B15B59" w:rsidRDefault="00B15B59" w:rsidP="00B15B59">
            <w:pPr>
              <w:spacing w:after="0"/>
              <w:rPr>
                <w:ins w:id="16" w:author="ngm" w:date="2014-12-17T15:14:00Z"/>
                <w:rFonts w:eastAsia="SimSun" w:cs="Optima"/>
                <w:szCs w:val="21"/>
                <w:lang w:eastAsia="zh-CN"/>
              </w:rPr>
            </w:pPr>
            <w:ins w:id="17" w:author="ngm" w:date="2014-12-17T15:14:00Z">
              <w:r w:rsidRPr="00B15B59">
                <w:rPr>
                  <w:rFonts w:eastAsia="SimSun" w:cs="Optima"/>
                  <w:szCs w:val="21"/>
                  <w:lang w:eastAsia="zh-CN"/>
                </w:rPr>
                <w:t>BS DL carriers</w:t>
              </w:r>
            </w:ins>
          </w:p>
        </w:tc>
        <w:tc>
          <w:tcPr>
            <w:tcW w:w="0" w:type="auto"/>
            <w:noWrap/>
          </w:tcPr>
          <w:p w:rsidR="00B15B59" w:rsidRPr="00B15B59" w:rsidRDefault="00B15B59" w:rsidP="00B15B59">
            <w:pPr>
              <w:spacing w:after="0"/>
              <w:rPr>
                <w:ins w:id="18" w:author="ngm" w:date="2014-12-17T15:14:00Z"/>
                <w:rFonts w:eastAsia="SimSun" w:cs="Optima"/>
                <w:szCs w:val="21"/>
                <w:lang w:eastAsia="zh-CN"/>
              </w:rPr>
            </w:pPr>
            <w:ins w:id="19" w:author="ngm" w:date="2014-12-17T15:14:00Z">
              <w:r w:rsidRPr="00B15B59">
                <w:rPr>
                  <w:rFonts w:eastAsia="SimSun" w:cs="Optima"/>
                  <w:szCs w:val="21"/>
                  <w:lang w:eastAsia="zh-CN"/>
                </w:rPr>
                <w:t>f-low</w:t>
              </w:r>
            </w:ins>
          </w:p>
        </w:tc>
        <w:tc>
          <w:tcPr>
            <w:tcW w:w="0" w:type="auto"/>
            <w:noWrap/>
          </w:tcPr>
          <w:p w:rsidR="00B15B59" w:rsidRPr="00B15B59" w:rsidRDefault="00B15B59" w:rsidP="00B15B59">
            <w:pPr>
              <w:spacing w:after="0"/>
              <w:rPr>
                <w:ins w:id="20" w:author="ngm" w:date="2014-12-17T15:14:00Z"/>
                <w:rFonts w:eastAsia="SimSun" w:cs="Optima"/>
                <w:szCs w:val="21"/>
                <w:lang w:eastAsia="zh-CN"/>
              </w:rPr>
            </w:pPr>
            <w:ins w:id="21" w:author="ngm" w:date="2014-12-17T15:14:00Z">
              <w:r w:rsidRPr="00B15B59">
                <w:rPr>
                  <w:rFonts w:eastAsia="SimSun" w:cs="Optima"/>
                  <w:szCs w:val="21"/>
                  <w:lang w:eastAsia="zh-CN"/>
                </w:rPr>
                <w:t>f-high</w:t>
              </w:r>
            </w:ins>
          </w:p>
        </w:tc>
      </w:tr>
      <w:tr w:rsidR="00B15B59" w:rsidRPr="00B15B59" w:rsidTr="00F30263">
        <w:trPr>
          <w:trHeight w:val="255"/>
          <w:jc w:val="center"/>
          <w:ins w:id="22" w:author="ngm" w:date="2014-12-17T15:14:00Z"/>
        </w:trPr>
        <w:tc>
          <w:tcPr>
            <w:tcW w:w="0" w:type="auto"/>
            <w:noWrap/>
          </w:tcPr>
          <w:p w:rsidR="00B15B59" w:rsidRPr="00B15B59" w:rsidRDefault="00B15B59" w:rsidP="00B15B59">
            <w:pPr>
              <w:spacing w:after="0"/>
              <w:rPr>
                <w:ins w:id="23" w:author="ngm" w:date="2014-12-17T15:14:00Z"/>
                <w:rFonts w:eastAsia="SimSun" w:cs="Optima"/>
                <w:szCs w:val="21"/>
                <w:lang w:eastAsia="zh-CN"/>
              </w:rPr>
            </w:pPr>
            <w:ins w:id="24" w:author="ngm" w:date="2014-12-17T15:14:00Z">
              <w:r w:rsidRPr="00B15B59">
                <w:rPr>
                  <w:rFonts w:eastAsia="SimSun" w:cs="Optima"/>
                  <w:szCs w:val="21"/>
                  <w:lang w:eastAsia="zh-CN"/>
                </w:rPr>
                <w:t>DL frequency (MHz)</w:t>
              </w:r>
            </w:ins>
          </w:p>
        </w:tc>
        <w:tc>
          <w:tcPr>
            <w:tcW w:w="0" w:type="auto"/>
            <w:noWrap/>
          </w:tcPr>
          <w:p w:rsidR="00B15B59" w:rsidRPr="00B15B59" w:rsidRDefault="00B15B59" w:rsidP="00B15B59">
            <w:pPr>
              <w:spacing w:after="0"/>
              <w:rPr>
                <w:ins w:id="25" w:author="ngm" w:date="2014-12-17T15:14:00Z"/>
                <w:rFonts w:eastAsia="SimSun" w:cs="Optima"/>
                <w:szCs w:val="21"/>
                <w:lang w:eastAsia="zh-CN"/>
              </w:rPr>
            </w:pPr>
            <w:ins w:id="26" w:author="ngm" w:date="2014-12-17T15:14:00Z">
              <w:r w:rsidRPr="00B15B59">
                <w:rPr>
                  <w:rFonts w:eastAsia="SimSun" w:cs="Optima"/>
                  <w:szCs w:val="21"/>
                  <w:lang w:eastAsia="zh-CN"/>
                </w:rPr>
                <w:t>2496</w:t>
              </w:r>
            </w:ins>
          </w:p>
        </w:tc>
        <w:tc>
          <w:tcPr>
            <w:tcW w:w="0" w:type="auto"/>
            <w:noWrap/>
          </w:tcPr>
          <w:p w:rsidR="00B15B59" w:rsidRPr="00B15B59" w:rsidRDefault="00B15B59" w:rsidP="00B15B59">
            <w:pPr>
              <w:spacing w:after="0"/>
              <w:rPr>
                <w:ins w:id="27" w:author="ngm" w:date="2014-12-17T15:14:00Z"/>
                <w:rFonts w:eastAsia="SimSun" w:cs="Optima"/>
                <w:szCs w:val="21"/>
                <w:lang w:eastAsia="zh-CN"/>
              </w:rPr>
            </w:pPr>
            <w:ins w:id="28" w:author="ngm" w:date="2014-12-17T15:14:00Z">
              <w:r w:rsidRPr="00B15B59">
                <w:rPr>
                  <w:rFonts w:eastAsia="SimSun" w:cs="Optima"/>
                  <w:szCs w:val="21"/>
                  <w:lang w:eastAsia="zh-CN"/>
                </w:rPr>
                <w:t>2690</w:t>
              </w:r>
            </w:ins>
          </w:p>
        </w:tc>
      </w:tr>
      <w:tr w:rsidR="00B15B59" w:rsidRPr="00B15B59" w:rsidTr="00F30263">
        <w:trPr>
          <w:trHeight w:val="255"/>
          <w:jc w:val="center"/>
          <w:ins w:id="29" w:author="ngm" w:date="2014-12-17T15:14:00Z"/>
        </w:trPr>
        <w:tc>
          <w:tcPr>
            <w:tcW w:w="0" w:type="auto"/>
            <w:noWrap/>
          </w:tcPr>
          <w:p w:rsidR="00B15B59" w:rsidRPr="00B15B59" w:rsidRDefault="00B15B59" w:rsidP="00B15B59">
            <w:pPr>
              <w:spacing w:after="0"/>
              <w:rPr>
                <w:ins w:id="30" w:author="ngm" w:date="2014-12-17T15:14:00Z"/>
                <w:rFonts w:eastAsia="SimSun" w:cs="Optima"/>
                <w:szCs w:val="21"/>
                <w:lang w:eastAsia="zh-CN"/>
              </w:rPr>
            </w:pPr>
          </w:p>
        </w:tc>
        <w:tc>
          <w:tcPr>
            <w:tcW w:w="0" w:type="auto"/>
            <w:noWrap/>
          </w:tcPr>
          <w:p w:rsidR="00B15B59" w:rsidRPr="00B15B59" w:rsidRDefault="00B15B59" w:rsidP="00B15B59">
            <w:pPr>
              <w:spacing w:after="0"/>
              <w:rPr>
                <w:ins w:id="31" w:author="ngm" w:date="2014-12-17T15:14:00Z"/>
                <w:rFonts w:eastAsia="SimSun" w:cs="Optima"/>
                <w:szCs w:val="21"/>
                <w:lang w:eastAsia="zh-CN"/>
              </w:rPr>
            </w:pPr>
          </w:p>
        </w:tc>
        <w:tc>
          <w:tcPr>
            <w:tcW w:w="0" w:type="auto"/>
            <w:noWrap/>
          </w:tcPr>
          <w:p w:rsidR="00B15B59" w:rsidRPr="00B15B59" w:rsidRDefault="00B15B59" w:rsidP="00B15B59">
            <w:pPr>
              <w:spacing w:after="0"/>
              <w:rPr>
                <w:ins w:id="32" w:author="ngm" w:date="2014-12-17T15:14:00Z"/>
                <w:rFonts w:eastAsia="SimSun" w:cs="Optima"/>
                <w:szCs w:val="21"/>
                <w:lang w:eastAsia="zh-CN"/>
              </w:rPr>
            </w:pPr>
          </w:p>
        </w:tc>
      </w:tr>
      <w:tr w:rsidR="00B15B59" w:rsidRPr="00B15B59" w:rsidTr="00F30263">
        <w:trPr>
          <w:trHeight w:val="255"/>
          <w:jc w:val="center"/>
          <w:ins w:id="33" w:author="ngm" w:date="2014-12-17T15:14:00Z"/>
        </w:trPr>
        <w:tc>
          <w:tcPr>
            <w:tcW w:w="0" w:type="auto"/>
            <w:noWrap/>
          </w:tcPr>
          <w:p w:rsidR="00B15B59" w:rsidRPr="00B15B59" w:rsidRDefault="00B15B59" w:rsidP="00B15B59">
            <w:pPr>
              <w:spacing w:after="0"/>
              <w:rPr>
                <w:ins w:id="34" w:author="ngm" w:date="2014-12-17T15:14:00Z"/>
                <w:rFonts w:eastAsia="SimSun" w:cs="Optima"/>
                <w:szCs w:val="21"/>
                <w:lang w:eastAsia="zh-CN"/>
              </w:rPr>
            </w:pPr>
            <w:ins w:id="35" w:author="ngm" w:date="2014-12-17T15:14:00Z">
              <w:r w:rsidRPr="00B15B59">
                <w:rPr>
                  <w:rFonts w:eastAsia="SimSun" w:cs="Optima"/>
                  <w:szCs w:val="21"/>
                  <w:lang w:eastAsia="zh-CN"/>
                </w:rPr>
                <w:t>2</w:t>
              </w:r>
              <w:r w:rsidRPr="00B15B59">
                <w:rPr>
                  <w:rFonts w:eastAsia="SimSun" w:cs="Optima"/>
                  <w:szCs w:val="21"/>
                  <w:vertAlign w:val="superscript"/>
                  <w:lang w:eastAsia="zh-CN"/>
                </w:rPr>
                <w:t>nd</w:t>
              </w:r>
              <w:r w:rsidRPr="00B15B59">
                <w:rPr>
                  <w:rFonts w:eastAsia="SimSun" w:cs="Optima"/>
                  <w:szCs w:val="21"/>
                  <w:lang w:eastAsia="zh-CN"/>
                </w:rPr>
                <w:t xml:space="preserve"> harmonics frequency limits (MHz)</w:t>
              </w:r>
            </w:ins>
          </w:p>
        </w:tc>
        <w:tc>
          <w:tcPr>
            <w:tcW w:w="0" w:type="auto"/>
            <w:noWrap/>
            <w:vAlign w:val="bottom"/>
          </w:tcPr>
          <w:p w:rsidR="00B15B59" w:rsidRPr="00B15B59" w:rsidRDefault="00B15B59" w:rsidP="00B15B59">
            <w:pPr>
              <w:spacing w:after="0"/>
              <w:rPr>
                <w:ins w:id="36" w:author="ngm" w:date="2014-12-17T15:14:00Z"/>
              </w:rPr>
            </w:pPr>
            <w:ins w:id="37" w:author="ngm" w:date="2014-12-17T15:14:00Z">
              <w:r w:rsidRPr="00B15B59">
                <w:t>4992</w:t>
              </w:r>
            </w:ins>
          </w:p>
        </w:tc>
        <w:tc>
          <w:tcPr>
            <w:tcW w:w="0" w:type="auto"/>
            <w:noWrap/>
            <w:vAlign w:val="bottom"/>
          </w:tcPr>
          <w:p w:rsidR="00B15B59" w:rsidRPr="00B15B59" w:rsidRDefault="00B15B59" w:rsidP="00B15B59">
            <w:pPr>
              <w:spacing w:after="0"/>
              <w:rPr>
                <w:ins w:id="38" w:author="ngm" w:date="2014-12-17T15:14:00Z"/>
              </w:rPr>
            </w:pPr>
            <w:ins w:id="39" w:author="ngm" w:date="2014-12-17T15:14:00Z">
              <w:r w:rsidRPr="00B15B59">
                <w:t>5380</w:t>
              </w:r>
            </w:ins>
          </w:p>
        </w:tc>
      </w:tr>
      <w:tr w:rsidR="00B15B59" w:rsidRPr="00B15B59" w:rsidTr="00F30263">
        <w:trPr>
          <w:trHeight w:val="255"/>
          <w:jc w:val="center"/>
          <w:ins w:id="40" w:author="ngm" w:date="2014-12-17T15:14:00Z"/>
        </w:trPr>
        <w:tc>
          <w:tcPr>
            <w:tcW w:w="0" w:type="auto"/>
            <w:noWrap/>
          </w:tcPr>
          <w:p w:rsidR="00B15B59" w:rsidRPr="00B15B59" w:rsidRDefault="00B15B59" w:rsidP="00B15B59">
            <w:pPr>
              <w:spacing w:after="0"/>
              <w:rPr>
                <w:ins w:id="41" w:author="ngm" w:date="2014-12-17T15:14:00Z"/>
                <w:rFonts w:eastAsia="SimSun" w:cs="Optima"/>
                <w:szCs w:val="21"/>
                <w:lang w:eastAsia="zh-CN"/>
              </w:rPr>
            </w:pPr>
            <w:ins w:id="42" w:author="ngm" w:date="2014-12-17T15:14:00Z">
              <w:r w:rsidRPr="00B15B59">
                <w:rPr>
                  <w:rFonts w:eastAsia="SimSun" w:cs="Optima"/>
                  <w:szCs w:val="21"/>
                  <w:lang w:eastAsia="zh-CN"/>
                </w:rPr>
                <w:t>3</w:t>
              </w:r>
              <w:r w:rsidRPr="00B15B59">
                <w:rPr>
                  <w:rFonts w:eastAsia="SimSun" w:cs="Optima"/>
                  <w:szCs w:val="21"/>
                  <w:vertAlign w:val="superscript"/>
                  <w:lang w:eastAsia="zh-CN"/>
                </w:rPr>
                <w:t>rd</w:t>
              </w:r>
              <w:r w:rsidRPr="00B15B59">
                <w:rPr>
                  <w:rFonts w:eastAsia="SimSun" w:cs="Optima"/>
                  <w:szCs w:val="21"/>
                  <w:lang w:eastAsia="zh-CN"/>
                </w:rPr>
                <w:t xml:space="preserve"> harmonics frequency limits (MHz)</w:t>
              </w:r>
            </w:ins>
          </w:p>
        </w:tc>
        <w:tc>
          <w:tcPr>
            <w:tcW w:w="0" w:type="auto"/>
            <w:noWrap/>
            <w:vAlign w:val="bottom"/>
          </w:tcPr>
          <w:p w:rsidR="00B15B59" w:rsidRPr="00B15B59" w:rsidRDefault="00B15B59" w:rsidP="00B15B59">
            <w:pPr>
              <w:spacing w:after="0"/>
              <w:rPr>
                <w:ins w:id="43" w:author="ngm" w:date="2014-12-17T15:14:00Z"/>
              </w:rPr>
            </w:pPr>
            <w:ins w:id="44" w:author="ngm" w:date="2014-12-17T15:14:00Z">
              <w:r w:rsidRPr="00B15B59">
                <w:t>7488</w:t>
              </w:r>
            </w:ins>
          </w:p>
        </w:tc>
        <w:tc>
          <w:tcPr>
            <w:tcW w:w="0" w:type="auto"/>
            <w:noWrap/>
            <w:vAlign w:val="bottom"/>
          </w:tcPr>
          <w:p w:rsidR="00B15B59" w:rsidRPr="00B15B59" w:rsidRDefault="00B15B59" w:rsidP="00B15B59">
            <w:pPr>
              <w:spacing w:after="0"/>
              <w:rPr>
                <w:ins w:id="45" w:author="ngm" w:date="2014-12-17T15:14:00Z"/>
              </w:rPr>
            </w:pPr>
            <w:ins w:id="46" w:author="ngm" w:date="2014-12-17T15:14:00Z">
              <w:r w:rsidRPr="00B15B59">
                <w:t>8070</w:t>
              </w:r>
            </w:ins>
          </w:p>
        </w:tc>
      </w:tr>
      <w:tr w:rsidR="00B15B59" w:rsidRPr="00B15B59" w:rsidTr="00F30263">
        <w:trPr>
          <w:trHeight w:val="255"/>
          <w:jc w:val="center"/>
          <w:ins w:id="47" w:author="ngm" w:date="2014-12-17T15:14:00Z"/>
        </w:trPr>
        <w:tc>
          <w:tcPr>
            <w:tcW w:w="0" w:type="auto"/>
            <w:noWrap/>
          </w:tcPr>
          <w:p w:rsidR="00B15B59" w:rsidRPr="00B15B59" w:rsidRDefault="00B15B59" w:rsidP="00B15B59">
            <w:pPr>
              <w:spacing w:after="0"/>
              <w:rPr>
                <w:ins w:id="48" w:author="ngm" w:date="2014-12-17T15:14:00Z"/>
                <w:rFonts w:eastAsia="SimSun" w:cs="Optima"/>
                <w:szCs w:val="21"/>
                <w:lang w:eastAsia="zh-CN"/>
              </w:rPr>
            </w:pPr>
          </w:p>
        </w:tc>
        <w:tc>
          <w:tcPr>
            <w:tcW w:w="0" w:type="auto"/>
            <w:noWrap/>
          </w:tcPr>
          <w:p w:rsidR="00B15B59" w:rsidRPr="00B15B59" w:rsidRDefault="00B15B59" w:rsidP="00B15B59">
            <w:pPr>
              <w:spacing w:after="0"/>
              <w:rPr>
                <w:ins w:id="49" w:author="ngm" w:date="2014-12-17T15:14:00Z"/>
                <w:rFonts w:eastAsia="SimSun"/>
                <w:szCs w:val="21"/>
                <w:lang w:eastAsia="zh-CN"/>
              </w:rPr>
            </w:pPr>
          </w:p>
        </w:tc>
        <w:tc>
          <w:tcPr>
            <w:tcW w:w="0" w:type="auto"/>
            <w:noWrap/>
          </w:tcPr>
          <w:p w:rsidR="00B15B59" w:rsidRPr="00B15B59" w:rsidRDefault="00B15B59" w:rsidP="00B15B59">
            <w:pPr>
              <w:spacing w:after="0"/>
              <w:rPr>
                <w:ins w:id="50" w:author="ngm" w:date="2014-12-17T15:14:00Z"/>
                <w:rFonts w:eastAsia="SimSun"/>
                <w:szCs w:val="21"/>
                <w:lang w:eastAsia="zh-CN"/>
              </w:rPr>
            </w:pPr>
          </w:p>
        </w:tc>
      </w:tr>
      <w:tr w:rsidR="00B15B59" w:rsidRPr="00B15B59" w:rsidTr="00F30263">
        <w:trPr>
          <w:trHeight w:val="255"/>
          <w:jc w:val="center"/>
          <w:ins w:id="51" w:author="ngm" w:date="2014-12-17T15:14:00Z"/>
        </w:trPr>
        <w:tc>
          <w:tcPr>
            <w:tcW w:w="0" w:type="auto"/>
            <w:noWrap/>
          </w:tcPr>
          <w:p w:rsidR="00B15B59" w:rsidRPr="00B15B59" w:rsidRDefault="00B15B59" w:rsidP="00B15B59">
            <w:pPr>
              <w:spacing w:after="0"/>
              <w:rPr>
                <w:ins w:id="52" w:author="ngm" w:date="2014-12-17T15:14:00Z"/>
                <w:rFonts w:eastAsia="SimSun" w:cs="Optima"/>
                <w:szCs w:val="21"/>
                <w:lang w:eastAsia="zh-CN"/>
              </w:rPr>
            </w:pPr>
            <w:ins w:id="53" w:author="ngm" w:date="2014-12-17T15:14:00Z">
              <w:r w:rsidRPr="00B15B59">
                <w:rPr>
                  <w:rFonts w:eastAsia="SimSun" w:cs="Optima"/>
                  <w:szCs w:val="21"/>
                  <w:lang w:eastAsia="zh-CN"/>
                </w:rPr>
                <w:t>2</w:t>
              </w:r>
              <w:r w:rsidRPr="00B15B59">
                <w:rPr>
                  <w:rFonts w:eastAsia="SimSun" w:cs="Optima"/>
                  <w:szCs w:val="21"/>
                  <w:vertAlign w:val="superscript"/>
                  <w:lang w:eastAsia="zh-CN"/>
                </w:rPr>
                <w:t>nd</w:t>
              </w:r>
              <w:r w:rsidRPr="00B15B59">
                <w:rPr>
                  <w:rFonts w:eastAsia="SimSun" w:cs="Optima"/>
                  <w:szCs w:val="21"/>
                  <w:lang w:eastAsia="zh-CN"/>
                </w:rPr>
                <w:t xml:space="preserve"> order IMD products </w:t>
              </w:r>
            </w:ins>
          </w:p>
        </w:tc>
        <w:tc>
          <w:tcPr>
            <w:tcW w:w="0" w:type="auto"/>
            <w:noWrap/>
          </w:tcPr>
          <w:p w:rsidR="00B15B59" w:rsidRPr="00B15B59" w:rsidRDefault="00B15B59" w:rsidP="00B15B59">
            <w:pPr>
              <w:spacing w:after="0"/>
              <w:rPr>
                <w:ins w:id="54" w:author="ngm" w:date="2014-12-17T15:14:00Z"/>
                <w:rFonts w:eastAsia="SimSun"/>
                <w:szCs w:val="21"/>
                <w:lang w:eastAsia="zh-CN"/>
              </w:rPr>
            </w:pPr>
            <w:ins w:id="55" w:author="ngm" w:date="2014-12-17T15:14:00Z">
              <w:r w:rsidRPr="00B15B59">
                <w:rPr>
                  <w:rFonts w:eastAsia="SimSun"/>
                  <w:szCs w:val="21"/>
                  <w:lang w:eastAsia="zh-CN"/>
                </w:rPr>
                <w:t>(f-low – f-high)</w:t>
              </w:r>
            </w:ins>
          </w:p>
        </w:tc>
        <w:tc>
          <w:tcPr>
            <w:tcW w:w="0" w:type="auto"/>
            <w:noWrap/>
          </w:tcPr>
          <w:p w:rsidR="00B15B59" w:rsidRPr="00B15B59" w:rsidRDefault="00B15B59" w:rsidP="00B15B59">
            <w:pPr>
              <w:spacing w:after="0"/>
              <w:rPr>
                <w:ins w:id="56" w:author="ngm" w:date="2014-12-17T15:14:00Z"/>
                <w:rFonts w:eastAsia="SimSun"/>
                <w:szCs w:val="21"/>
                <w:lang w:eastAsia="zh-CN"/>
              </w:rPr>
            </w:pPr>
            <w:ins w:id="57" w:author="ngm" w:date="2014-12-17T15:14:00Z">
              <w:r w:rsidRPr="00B15B59">
                <w:rPr>
                  <w:rFonts w:eastAsia="SimSun"/>
                  <w:szCs w:val="21"/>
                  <w:lang w:eastAsia="zh-CN"/>
                </w:rPr>
                <w:t>(f-high – f-low)</w:t>
              </w:r>
            </w:ins>
          </w:p>
        </w:tc>
      </w:tr>
      <w:tr w:rsidR="00B15B59" w:rsidRPr="00B15B59" w:rsidTr="00F30263">
        <w:trPr>
          <w:trHeight w:val="255"/>
          <w:jc w:val="center"/>
          <w:ins w:id="58" w:author="ngm" w:date="2014-12-17T15:14:00Z"/>
        </w:trPr>
        <w:tc>
          <w:tcPr>
            <w:tcW w:w="0" w:type="auto"/>
            <w:noWrap/>
          </w:tcPr>
          <w:p w:rsidR="00B15B59" w:rsidRPr="00B15B59" w:rsidRDefault="00B15B59" w:rsidP="00B15B59">
            <w:pPr>
              <w:spacing w:after="0"/>
              <w:rPr>
                <w:ins w:id="59" w:author="ngm" w:date="2014-12-17T15:14:00Z"/>
                <w:rFonts w:eastAsia="SimSun" w:cs="Optima"/>
                <w:szCs w:val="21"/>
                <w:lang w:eastAsia="zh-CN"/>
              </w:rPr>
            </w:pPr>
            <w:ins w:id="60" w:author="ngm" w:date="2014-12-17T15:14:00Z">
              <w:r w:rsidRPr="00B15B59">
                <w:rPr>
                  <w:rFonts w:eastAsia="SimSun" w:cs="Optima"/>
                  <w:szCs w:val="21"/>
                  <w:lang w:eastAsia="zh-CN"/>
                </w:rPr>
                <w:t>IMD frequency limits (MHz)</w:t>
              </w:r>
            </w:ins>
          </w:p>
        </w:tc>
        <w:tc>
          <w:tcPr>
            <w:tcW w:w="0" w:type="auto"/>
            <w:noWrap/>
            <w:vAlign w:val="bottom"/>
          </w:tcPr>
          <w:p w:rsidR="00B15B59" w:rsidRPr="00B15B59" w:rsidRDefault="00B15B59" w:rsidP="00B15B59">
            <w:pPr>
              <w:spacing w:after="0"/>
              <w:rPr>
                <w:ins w:id="61" w:author="ngm" w:date="2014-12-17T15:14:00Z"/>
              </w:rPr>
            </w:pPr>
            <w:ins w:id="62" w:author="ngm" w:date="2014-12-17T15:14:00Z">
              <w:r w:rsidRPr="00B15B59">
                <w:t>-194</w:t>
              </w:r>
            </w:ins>
          </w:p>
        </w:tc>
        <w:tc>
          <w:tcPr>
            <w:tcW w:w="0" w:type="auto"/>
            <w:noWrap/>
            <w:vAlign w:val="bottom"/>
          </w:tcPr>
          <w:p w:rsidR="00B15B59" w:rsidRPr="00B15B59" w:rsidRDefault="00B15B59" w:rsidP="00B15B59">
            <w:pPr>
              <w:spacing w:after="0"/>
              <w:rPr>
                <w:ins w:id="63" w:author="ngm" w:date="2014-12-17T15:14:00Z"/>
              </w:rPr>
            </w:pPr>
            <w:ins w:id="64" w:author="ngm" w:date="2014-12-17T15:14:00Z">
              <w:r w:rsidRPr="00B15B59">
                <w:t>194</w:t>
              </w:r>
            </w:ins>
          </w:p>
        </w:tc>
      </w:tr>
      <w:tr w:rsidR="00B15B59" w:rsidRPr="00B15B59" w:rsidTr="00F30263">
        <w:trPr>
          <w:trHeight w:val="255"/>
          <w:jc w:val="center"/>
          <w:ins w:id="65" w:author="ngm" w:date="2014-12-17T15:14:00Z"/>
        </w:trPr>
        <w:tc>
          <w:tcPr>
            <w:tcW w:w="0" w:type="auto"/>
            <w:noWrap/>
          </w:tcPr>
          <w:p w:rsidR="00B15B59" w:rsidRPr="00B15B59" w:rsidRDefault="00B15B59" w:rsidP="00B15B59">
            <w:pPr>
              <w:spacing w:after="0"/>
              <w:rPr>
                <w:ins w:id="66" w:author="ngm" w:date="2014-12-17T15:14:00Z"/>
                <w:rFonts w:eastAsia="SimSun" w:cs="Optima"/>
                <w:szCs w:val="21"/>
                <w:lang w:eastAsia="zh-CN"/>
              </w:rPr>
            </w:pPr>
          </w:p>
        </w:tc>
        <w:tc>
          <w:tcPr>
            <w:tcW w:w="0" w:type="auto"/>
            <w:noWrap/>
          </w:tcPr>
          <w:p w:rsidR="00B15B59" w:rsidRPr="00B15B59" w:rsidRDefault="00B15B59" w:rsidP="00B15B59">
            <w:pPr>
              <w:spacing w:after="0"/>
              <w:rPr>
                <w:ins w:id="67" w:author="ngm" w:date="2014-12-17T15:14:00Z"/>
                <w:rFonts w:eastAsia="SimSun"/>
                <w:szCs w:val="21"/>
                <w:lang w:eastAsia="zh-CN"/>
              </w:rPr>
            </w:pPr>
          </w:p>
        </w:tc>
        <w:tc>
          <w:tcPr>
            <w:tcW w:w="0" w:type="auto"/>
            <w:noWrap/>
          </w:tcPr>
          <w:p w:rsidR="00B15B59" w:rsidRPr="00B15B59" w:rsidRDefault="00B15B59" w:rsidP="00B15B59">
            <w:pPr>
              <w:spacing w:after="0"/>
              <w:rPr>
                <w:ins w:id="68" w:author="ngm" w:date="2014-12-17T15:14:00Z"/>
                <w:rFonts w:eastAsia="SimSun"/>
                <w:szCs w:val="21"/>
                <w:lang w:eastAsia="zh-CN"/>
              </w:rPr>
            </w:pPr>
          </w:p>
        </w:tc>
      </w:tr>
      <w:tr w:rsidR="00B15B59" w:rsidRPr="00B15B59" w:rsidTr="00F30263">
        <w:trPr>
          <w:trHeight w:val="255"/>
          <w:jc w:val="center"/>
          <w:ins w:id="69" w:author="ngm" w:date="2014-12-17T15:14:00Z"/>
        </w:trPr>
        <w:tc>
          <w:tcPr>
            <w:tcW w:w="0" w:type="auto"/>
            <w:noWrap/>
          </w:tcPr>
          <w:p w:rsidR="00B15B59" w:rsidRPr="00B15B59" w:rsidRDefault="00B15B59" w:rsidP="00B15B59">
            <w:pPr>
              <w:spacing w:after="0"/>
              <w:rPr>
                <w:ins w:id="70" w:author="ngm" w:date="2014-12-17T15:14:00Z"/>
                <w:rFonts w:eastAsia="SimSun" w:cs="Optima"/>
                <w:szCs w:val="21"/>
                <w:lang w:eastAsia="zh-CN"/>
              </w:rPr>
            </w:pPr>
            <w:ins w:id="71" w:author="ngm" w:date="2014-12-17T15:14:00Z">
              <w:r w:rsidRPr="00B15B59">
                <w:rPr>
                  <w:rFonts w:eastAsia="SimSun" w:cs="Optima"/>
                  <w:szCs w:val="21"/>
                  <w:lang w:eastAsia="zh-CN"/>
                </w:rPr>
                <w:t>3</w:t>
              </w:r>
              <w:r w:rsidRPr="00B15B59">
                <w:rPr>
                  <w:rFonts w:eastAsia="SimSun" w:cs="Optima"/>
                  <w:szCs w:val="21"/>
                  <w:vertAlign w:val="superscript"/>
                  <w:lang w:eastAsia="zh-CN"/>
                </w:rPr>
                <w:t>rd</w:t>
              </w:r>
              <w:r w:rsidRPr="00B15B59">
                <w:rPr>
                  <w:rFonts w:eastAsia="SimSun" w:cs="Optima"/>
                  <w:szCs w:val="21"/>
                  <w:lang w:eastAsia="zh-CN"/>
                </w:rPr>
                <w:t xml:space="preserve"> order IMD products </w:t>
              </w:r>
            </w:ins>
          </w:p>
        </w:tc>
        <w:tc>
          <w:tcPr>
            <w:tcW w:w="0" w:type="auto"/>
            <w:noWrap/>
          </w:tcPr>
          <w:p w:rsidR="00B15B59" w:rsidRPr="00B15B59" w:rsidRDefault="00B15B59" w:rsidP="00B15B59">
            <w:pPr>
              <w:spacing w:after="0"/>
              <w:rPr>
                <w:ins w:id="72" w:author="ngm" w:date="2014-12-17T15:14:00Z"/>
                <w:rFonts w:eastAsia="SimSun"/>
                <w:szCs w:val="21"/>
                <w:lang w:eastAsia="zh-CN"/>
              </w:rPr>
            </w:pPr>
            <w:ins w:id="73" w:author="ngm" w:date="2014-12-17T15:14:00Z">
              <w:r w:rsidRPr="00B15B59">
                <w:rPr>
                  <w:rFonts w:eastAsia="SimSun"/>
                  <w:szCs w:val="21"/>
                  <w:lang w:eastAsia="zh-CN"/>
                </w:rPr>
                <w:t>(2*f-low – f-high)</w:t>
              </w:r>
            </w:ins>
          </w:p>
        </w:tc>
        <w:tc>
          <w:tcPr>
            <w:tcW w:w="0" w:type="auto"/>
            <w:noWrap/>
          </w:tcPr>
          <w:p w:rsidR="00B15B59" w:rsidRPr="00B15B59" w:rsidRDefault="00B15B59" w:rsidP="00B15B59">
            <w:pPr>
              <w:spacing w:after="0"/>
              <w:rPr>
                <w:ins w:id="74" w:author="ngm" w:date="2014-12-17T15:14:00Z"/>
                <w:rFonts w:eastAsia="SimSun"/>
                <w:szCs w:val="21"/>
                <w:lang w:eastAsia="zh-CN"/>
              </w:rPr>
            </w:pPr>
            <w:ins w:id="75" w:author="ngm" w:date="2014-12-17T15:14:00Z">
              <w:r w:rsidRPr="00B15B59">
                <w:rPr>
                  <w:rFonts w:eastAsia="SimSun"/>
                  <w:szCs w:val="21"/>
                  <w:lang w:eastAsia="zh-CN"/>
                </w:rPr>
                <w:t>(2*f-high – f-low)</w:t>
              </w:r>
            </w:ins>
          </w:p>
        </w:tc>
      </w:tr>
      <w:tr w:rsidR="00B15B59" w:rsidRPr="00B15B59" w:rsidTr="00F30263">
        <w:trPr>
          <w:trHeight w:val="255"/>
          <w:jc w:val="center"/>
          <w:ins w:id="76" w:author="ngm" w:date="2014-12-17T15:14:00Z"/>
        </w:trPr>
        <w:tc>
          <w:tcPr>
            <w:tcW w:w="0" w:type="auto"/>
            <w:noWrap/>
          </w:tcPr>
          <w:p w:rsidR="00B15B59" w:rsidRPr="00B15B59" w:rsidRDefault="00B15B59" w:rsidP="00B15B59">
            <w:pPr>
              <w:spacing w:after="0"/>
              <w:rPr>
                <w:ins w:id="77" w:author="ngm" w:date="2014-12-17T15:14:00Z"/>
                <w:rFonts w:eastAsia="SimSun" w:cs="Optima"/>
                <w:szCs w:val="21"/>
                <w:lang w:eastAsia="zh-CN"/>
              </w:rPr>
            </w:pPr>
            <w:ins w:id="78" w:author="ngm" w:date="2014-12-17T15:14:00Z">
              <w:r w:rsidRPr="00B15B59">
                <w:rPr>
                  <w:rFonts w:eastAsia="SimSun" w:cs="Optima"/>
                  <w:szCs w:val="21"/>
                  <w:lang w:eastAsia="zh-CN"/>
                </w:rPr>
                <w:t>IMD frequency limits (MHz)</w:t>
              </w:r>
            </w:ins>
          </w:p>
        </w:tc>
        <w:tc>
          <w:tcPr>
            <w:tcW w:w="0" w:type="auto"/>
            <w:noWrap/>
            <w:vAlign w:val="bottom"/>
          </w:tcPr>
          <w:p w:rsidR="00B15B59" w:rsidRPr="00B15B59" w:rsidRDefault="00B15B59" w:rsidP="00B15B59">
            <w:pPr>
              <w:spacing w:after="0"/>
              <w:rPr>
                <w:ins w:id="79" w:author="ngm" w:date="2014-12-17T15:14:00Z"/>
              </w:rPr>
            </w:pPr>
            <w:ins w:id="80" w:author="ngm" w:date="2014-12-17T15:14:00Z">
              <w:r w:rsidRPr="00B15B59">
                <w:t>2302</w:t>
              </w:r>
            </w:ins>
          </w:p>
        </w:tc>
        <w:tc>
          <w:tcPr>
            <w:tcW w:w="0" w:type="auto"/>
            <w:noWrap/>
            <w:vAlign w:val="bottom"/>
          </w:tcPr>
          <w:p w:rsidR="00B15B59" w:rsidRPr="00B15B59" w:rsidRDefault="00B15B59" w:rsidP="00B15B59">
            <w:pPr>
              <w:spacing w:after="0"/>
              <w:rPr>
                <w:ins w:id="81" w:author="ngm" w:date="2014-12-17T15:14:00Z"/>
              </w:rPr>
            </w:pPr>
            <w:ins w:id="82" w:author="ngm" w:date="2014-12-17T15:14:00Z">
              <w:r w:rsidRPr="00B15B59">
                <w:t>2884</w:t>
              </w:r>
            </w:ins>
          </w:p>
        </w:tc>
      </w:tr>
      <w:tr w:rsidR="00B15B59" w:rsidRPr="00B15B59" w:rsidTr="00F30263">
        <w:trPr>
          <w:trHeight w:val="255"/>
          <w:jc w:val="center"/>
          <w:ins w:id="83" w:author="ngm" w:date="2014-12-17T15:14:00Z"/>
        </w:trPr>
        <w:tc>
          <w:tcPr>
            <w:tcW w:w="0" w:type="auto"/>
            <w:noWrap/>
          </w:tcPr>
          <w:p w:rsidR="00B15B59" w:rsidRPr="00B15B59" w:rsidRDefault="00B15B59" w:rsidP="00B15B59">
            <w:pPr>
              <w:spacing w:after="0"/>
              <w:rPr>
                <w:ins w:id="84" w:author="ngm" w:date="2014-12-17T15:14:00Z"/>
                <w:rFonts w:eastAsia="SimSun" w:cs="Optima"/>
                <w:szCs w:val="21"/>
                <w:lang w:eastAsia="zh-CN"/>
              </w:rPr>
            </w:pPr>
          </w:p>
        </w:tc>
        <w:tc>
          <w:tcPr>
            <w:tcW w:w="0" w:type="auto"/>
            <w:noWrap/>
          </w:tcPr>
          <w:p w:rsidR="00B15B59" w:rsidRPr="00B15B59" w:rsidRDefault="00B15B59" w:rsidP="00B15B59">
            <w:pPr>
              <w:spacing w:after="0"/>
              <w:rPr>
                <w:ins w:id="85" w:author="ngm" w:date="2014-12-17T15:14:00Z"/>
                <w:rFonts w:eastAsia="SimSun"/>
                <w:szCs w:val="21"/>
                <w:lang w:eastAsia="zh-CN"/>
              </w:rPr>
            </w:pPr>
          </w:p>
        </w:tc>
        <w:tc>
          <w:tcPr>
            <w:tcW w:w="0" w:type="auto"/>
            <w:noWrap/>
          </w:tcPr>
          <w:p w:rsidR="00B15B59" w:rsidRPr="00B15B59" w:rsidRDefault="00B15B59" w:rsidP="00B15B59">
            <w:pPr>
              <w:spacing w:after="0"/>
              <w:rPr>
                <w:ins w:id="86" w:author="ngm" w:date="2014-12-17T15:14:00Z"/>
                <w:rFonts w:eastAsia="SimSun"/>
                <w:szCs w:val="21"/>
                <w:lang w:eastAsia="zh-CN"/>
              </w:rPr>
            </w:pPr>
          </w:p>
        </w:tc>
      </w:tr>
      <w:tr w:rsidR="00B15B59" w:rsidRPr="00B15B59" w:rsidTr="00F30263">
        <w:trPr>
          <w:trHeight w:val="255"/>
          <w:jc w:val="center"/>
          <w:ins w:id="87" w:author="ngm" w:date="2014-12-17T15:14:00Z"/>
        </w:trPr>
        <w:tc>
          <w:tcPr>
            <w:tcW w:w="0" w:type="auto"/>
            <w:noWrap/>
          </w:tcPr>
          <w:p w:rsidR="00B15B59" w:rsidRPr="00B15B59" w:rsidRDefault="00B15B59" w:rsidP="00B15B59">
            <w:pPr>
              <w:spacing w:after="0"/>
              <w:rPr>
                <w:ins w:id="88" w:author="ngm" w:date="2014-12-17T15:14:00Z"/>
                <w:rFonts w:eastAsia="SimSun" w:cs="Optima"/>
                <w:szCs w:val="21"/>
                <w:lang w:eastAsia="zh-CN"/>
              </w:rPr>
            </w:pPr>
            <w:ins w:id="89" w:author="ngm" w:date="2014-12-17T15:14:00Z">
              <w:r w:rsidRPr="00B15B59">
                <w:rPr>
                  <w:rFonts w:eastAsia="SimSun" w:cs="Optima"/>
                  <w:szCs w:val="21"/>
                  <w:lang w:eastAsia="zh-CN"/>
                </w:rPr>
                <w:t>3</w:t>
              </w:r>
              <w:r w:rsidRPr="00B15B59">
                <w:rPr>
                  <w:rFonts w:eastAsia="SimSun" w:cs="Optima"/>
                  <w:szCs w:val="21"/>
                  <w:vertAlign w:val="superscript"/>
                  <w:lang w:eastAsia="zh-CN"/>
                </w:rPr>
                <w:t>rd</w:t>
              </w:r>
              <w:r w:rsidRPr="00B15B59">
                <w:rPr>
                  <w:rFonts w:eastAsia="SimSun" w:cs="Optima"/>
                  <w:szCs w:val="21"/>
                  <w:lang w:eastAsia="zh-CN"/>
                </w:rPr>
                <w:t xml:space="preserve"> order IMD products (with maximum channel bandwidth)</w:t>
              </w:r>
            </w:ins>
          </w:p>
        </w:tc>
        <w:tc>
          <w:tcPr>
            <w:tcW w:w="0" w:type="auto"/>
            <w:noWrap/>
          </w:tcPr>
          <w:p w:rsidR="00B15B59" w:rsidRPr="00B15B59" w:rsidRDefault="00B15B59" w:rsidP="00B15B59">
            <w:pPr>
              <w:spacing w:after="0"/>
              <w:rPr>
                <w:ins w:id="90" w:author="ngm" w:date="2014-12-17T15:14:00Z"/>
                <w:rFonts w:eastAsia="SimSun"/>
                <w:szCs w:val="21"/>
                <w:lang w:eastAsia="zh-CN"/>
              </w:rPr>
            </w:pPr>
            <w:ins w:id="91" w:author="ngm" w:date="2014-12-17T15:14:00Z">
              <w:r w:rsidRPr="00B15B59">
                <w:rPr>
                  <w:rFonts w:eastAsia="SimSun"/>
                  <w:szCs w:val="21"/>
                  <w:lang w:eastAsia="zh-CN"/>
                </w:rPr>
                <w:t xml:space="preserve">(f-low – </w:t>
              </w:r>
              <w:r w:rsidRPr="00B15B59">
                <w:rPr>
                  <w:rFonts w:eastAsia="SimSun" w:cs="Optima"/>
                  <w:szCs w:val="21"/>
                  <w:lang w:eastAsia="zh-CN"/>
                </w:rPr>
                <w:t>BWmax</w:t>
              </w:r>
              <w:r w:rsidRPr="00B15B59">
                <w:rPr>
                  <w:rFonts w:eastAsia="SimSun"/>
                  <w:szCs w:val="21"/>
                  <w:lang w:eastAsia="zh-CN"/>
                </w:rPr>
                <w:t>)</w:t>
              </w:r>
            </w:ins>
          </w:p>
        </w:tc>
        <w:tc>
          <w:tcPr>
            <w:tcW w:w="0" w:type="auto"/>
            <w:noWrap/>
          </w:tcPr>
          <w:p w:rsidR="00B15B59" w:rsidRPr="00B15B59" w:rsidRDefault="00B15B59" w:rsidP="00B15B59">
            <w:pPr>
              <w:spacing w:after="0"/>
              <w:rPr>
                <w:ins w:id="92" w:author="ngm" w:date="2014-12-17T15:14:00Z"/>
                <w:rFonts w:eastAsia="SimSun"/>
                <w:szCs w:val="21"/>
                <w:lang w:eastAsia="zh-CN"/>
              </w:rPr>
            </w:pPr>
            <w:ins w:id="93" w:author="ngm" w:date="2014-12-17T15:14:00Z">
              <w:r w:rsidRPr="00B15B59">
                <w:rPr>
                  <w:rFonts w:eastAsia="SimSun"/>
                  <w:szCs w:val="21"/>
                  <w:lang w:eastAsia="zh-CN"/>
                </w:rPr>
                <w:t xml:space="preserve">(f-high + </w:t>
              </w:r>
              <w:r w:rsidRPr="00B15B59">
                <w:rPr>
                  <w:rFonts w:eastAsia="SimSun" w:cs="Optima"/>
                  <w:szCs w:val="21"/>
                  <w:lang w:eastAsia="zh-CN"/>
                </w:rPr>
                <w:t>BWmax</w:t>
              </w:r>
              <w:r w:rsidRPr="00B15B59">
                <w:rPr>
                  <w:rFonts w:eastAsia="SimSun"/>
                  <w:szCs w:val="21"/>
                  <w:lang w:eastAsia="zh-CN"/>
                </w:rPr>
                <w:t>)</w:t>
              </w:r>
            </w:ins>
          </w:p>
        </w:tc>
      </w:tr>
      <w:tr w:rsidR="00B15B59" w:rsidRPr="00B15B59" w:rsidTr="00F30263">
        <w:trPr>
          <w:trHeight w:val="255"/>
          <w:jc w:val="center"/>
          <w:ins w:id="94" w:author="ngm" w:date="2014-12-17T15:14:00Z"/>
        </w:trPr>
        <w:tc>
          <w:tcPr>
            <w:tcW w:w="0" w:type="auto"/>
            <w:noWrap/>
          </w:tcPr>
          <w:p w:rsidR="00B15B59" w:rsidRPr="00B15B59" w:rsidRDefault="00B15B59" w:rsidP="00B15B59">
            <w:pPr>
              <w:spacing w:after="0"/>
              <w:rPr>
                <w:ins w:id="95" w:author="ngm" w:date="2014-12-17T15:14:00Z"/>
                <w:rFonts w:eastAsia="SimSun" w:cs="Optima"/>
                <w:szCs w:val="21"/>
                <w:lang w:eastAsia="zh-CN"/>
              </w:rPr>
            </w:pPr>
            <w:ins w:id="96" w:author="ngm" w:date="2014-12-17T15:14:00Z">
              <w:r w:rsidRPr="00B15B59">
                <w:rPr>
                  <w:rFonts w:eastAsia="SimSun" w:cs="Optima"/>
                  <w:szCs w:val="21"/>
                  <w:lang w:eastAsia="zh-CN"/>
                </w:rPr>
                <w:t>IMD frequency limits (MHz)</w:t>
              </w:r>
            </w:ins>
          </w:p>
        </w:tc>
        <w:tc>
          <w:tcPr>
            <w:tcW w:w="0" w:type="auto"/>
            <w:noWrap/>
            <w:vAlign w:val="bottom"/>
          </w:tcPr>
          <w:p w:rsidR="00B15B59" w:rsidRPr="00B15B59" w:rsidRDefault="00B15B59" w:rsidP="00B15B59">
            <w:pPr>
              <w:spacing w:after="0"/>
              <w:rPr>
                <w:ins w:id="97" w:author="ngm" w:date="2014-12-17T15:14:00Z"/>
              </w:rPr>
            </w:pPr>
            <w:ins w:id="98" w:author="ngm" w:date="2014-12-17T15:14:00Z">
              <w:r w:rsidRPr="00B15B59">
                <w:t>2456</w:t>
              </w:r>
            </w:ins>
          </w:p>
        </w:tc>
        <w:tc>
          <w:tcPr>
            <w:tcW w:w="0" w:type="auto"/>
            <w:noWrap/>
            <w:vAlign w:val="bottom"/>
          </w:tcPr>
          <w:p w:rsidR="00B15B59" w:rsidRPr="00B15B59" w:rsidRDefault="00B15B59" w:rsidP="00B15B59">
            <w:pPr>
              <w:spacing w:after="0"/>
              <w:rPr>
                <w:ins w:id="99" w:author="ngm" w:date="2014-12-17T15:14:00Z"/>
              </w:rPr>
            </w:pPr>
            <w:ins w:id="100" w:author="ngm" w:date="2014-12-17T15:14:00Z">
              <w:r w:rsidRPr="00B15B59">
                <w:t>2730</w:t>
              </w:r>
            </w:ins>
          </w:p>
        </w:tc>
      </w:tr>
    </w:tbl>
    <w:p w:rsidR="00B15B59" w:rsidRPr="00B15B59" w:rsidRDefault="00B15B59" w:rsidP="00B15B59">
      <w:pPr>
        <w:spacing w:after="120"/>
        <w:rPr>
          <w:ins w:id="101" w:author="ngm" w:date="2014-12-17T15:14:00Z"/>
          <w:rFonts w:eastAsia="SimSun"/>
          <w:lang w:eastAsia="zh-CN"/>
        </w:rPr>
      </w:pPr>
    </w:p>
    <w:p w:rsidR="00B15B59" w:rsidRPr="00B15B59" w:rsidRDefault="00B15B59" w:rsidP="00B15B59">
      <w:pPr>
        <w:numPr>
          <w:ins w:id="102" w:author="ngm" w:date="2012-03-01T15:02:00Z"/>
        </w:numPr>
        <w:spacing w:after="120"/>
        <w:rPr>
          <w:ins w:id="103" w:author="ngm" w:date="2014-12-17T15:14:00Z"/>
        </w:rPr>
      </w:pPr>
      <w:ins w:id="104" w:author="ngm" w:date="2014-12-17T15:14:00Z">
        <w:r w:rsidRPr="00B15B59">
          <w:rPr>
            <w:rFonts w:eastAsia="SimSun" w:cs="Optima"/>
            <w:szCs w:val="21"/>
            <w:lang w:eastAsia="zh-CN"/>
          </w:rPr>
          <w:t xml:space="preserve">It can be seen from Table </w:t>
        </w:r>
        <w:r>
          <w:t>6.X.1</w:t>
        </w:r>
        <w:r w:rsidRPr="00B15B59">
          <w:t>-1</w:t>
        </w:r>
        <w:r w:rsidRPr="00B15B59">
          <w:rPr>
            <w:rFonts w:eastAsia="SimSun" w:cs="Optima"/>
            <w:szCs w:val="21"/>
            <w:lang w:eastAsia="zh-CN"/>
          </w:rPr>
          <w:t xml:space="preserve"> that the 3</w:t>
        </w:r>
        <w:r w:rsidRPr="00B15B59">
          <w:rPr>
            <w:rFonts w:eastAsia="SimSun" w:cs="Optima"/>
            <w:szCs w:val="21"/>
            <w:vertAlign w:val="superscript"/>
            <w:lang w:eastAsia="zh-CN"/>
          </w:rPr>
          <w:t>rd</w:t>
        </w:r>
        <w:r w:rsidRPr="00B15B59">
          <w:rPr>
            <w:rFonts w:eastAsia="SimSun" w:cs="Optima"/>
            <w:szCs w:val="21"/>
            <w:lang w:eastAsia="zh-CN"/>
          </w:rPr>
          <w:t xml:space="preserve"> order </w:t>
        </w:r>
        <w:r w:rsidRPr="00B15B59">
          <w:t xml:space="preserve">IMD products of BS transmitting contiguous carriers in Band 41 may fall into the BS receive band of Bands 7, 30, 38, 40 and 41. Note that the calculation in Table </w:t>
        </w:r>
        <w:r>
          <w:t>6.X.1</w:t>
        </w:r>
        <w:r w:rsidRPr="00B15B59">
          <w:t>-1 (except the last row) assumes the BS is transmitting with the whole 194 MHz DL frequency of Band 41. If the BS is only transmitting an up to 40 MHz DL in Band 41 as stated in the WIDS, then the 3</w:t>
        </w:r>
        <w:r w:rsidRPr="00B15B59">
          <w:rPr>
            <w:vertAlign w:val="superscript"/>
          </w:rPr>
          <w:t>rd</w:t>
        </w:r>
        <w:r w:rsidRPr="00B15B59">
          <w:t xml:space="preserve"> IMD products will not fall into the BS receive band of the Band 30 or 40</w:t>
        </w:r>
        <w:r w:rsidRPr="00B15B59">
          <w:rPr>
            <w:snapToGrid w:val="0"/>
            <w:lang w:val="en-US"/>
          </w:rPr>
          <w:t xml:space="preserve"> </w:t>
        </w:r>
        <w:r w:rsidRPr="00B15B59">
          <w:t xml:space="preserve">as shown in the last row in Table </w:t>
        </w:r>
        <w:r>
          <w:t>6.X.1</w:t>
        </w:r>
        <w:r w:rsidRPr="00B15B59">
          <w:t>-1.</w:t>
        </w:r>
      </w:ins>
    </w:p>
    <w:p w:rsidR="00B15B59" w:rsidRDefault="00B15B59" w:rsidP="00B15B59">
      <w:pPr>
        <w:spacing w:after="120"/>
        <w:rPr>
          <w:ins w:id="105" w:author="ngm" w:date="2014-12-17T15:16:00Z"/>
        </w:rPr>
      </w:pPr>
      <w:ins w:id="106" w:author="ngm" w:date="2014-12-17T15:14:00Z">
        <w:r w:rsidRPr="00B15B59">
          <w:t>Note that Bands 7 and 38</w:t>
        </w:r>
        <w:r w:rsidRPr="00B15B59">
          <w:rPr>
            <w:lang w:val="en-US"/>
          </w:rPr>
          <w:t xml:space="preserve"> </w:t>
        </w:r>
        <w:r w:rsidRPr="00B15B59">
          <w:t xml:space="preserve">are not intended for use in the same geographical area as Band 41. Moreover, the </w:t>
        </w:r>
        <w:r w:rsidRPr="00B15B59">
          <w:rPr>
            <w:rFonts w:eastAsia="SimSun" w:cs="Arial"/>
            <w:lang w:eastAsia="zh-CN"/>
          </w:rPr>
          <w:t xml:space="preserve">Band 41 </w:t>
        </w:r>
        <w:r w:rsidRPr="00B15B59">
          <w:t xml:space="preserve">BS deployed in the same geographical area are assumed to be synchronized so that the Band 41 BS receivers will not be interfered by the Band 41 BS transmission. Therefore, </w:t>
        </w:r>
        <w:r w:rsidRPr="00B15B59">
          <w:rPr>
            <w:rFonts w:eastAsia="SimSun" w:cs="Optima"/>
            <w:szCs w:val="21"/>
            <w:lang w:eastAsia="zh-CN"/>
          </w:rPr>
          <w:t>the 3</w:t>
        </w:r>
        <w:r w:rsidRPr="00B15B59">
          <w:rPr>
            <w:rFonts w:eastAsia="SimSun" w:cs="Optima"/>
            <w:szCs w:val="21"/>
            <w:vertAlign w:val="superscript"/>
            <w:lang w:eastAsia="zh-CN"/>
          </w:rPr>
          <w:t>rd</w:t>
        </w:r>
        <w:r w:rsidRPr="00B15B59">
          <w:rPr>
            <w:rFonts w:eastAsia="SimSun" w:cs="Optima"/>
            <w:szCs w:val="21"/>
            <w:lang w:eastAsia="zh-CN"/>
          </w:rPr>
          <w:t xml:space="preserve"> </w:t>
        </w:r>
        <w:r w:rsidRPr="00B15B59">
          <w:t xml:space="preserve">IMD products of BS transmitting two contiguous carriers in Band 41will not fall into the BS receive band of any operating band currently </w:t>
        </w:r>
        <w:r w:rsidRPr="00B15B59">
          <w:rPr>
            <w:rFonts w:eastAsia="SimSun"/>
            <w:lang w:eastAsia="zh-CN"/>
          </w:rPr>
          <w:t>defined in the 3GPP standards</w:t>
        </w:r>
        <w:r w:rsidRPr="00B15B59">
          <w:t xml:space="preserve"> for use in the same geographical area.</w:t>
        </w:r>
      </w:ins>
    </w:p>
    <w:p w:rsidR="00B15B59" w:rsidRDefault="00B15B59" w:rsidP="00B15B59">
      <w:pPr>
        <w:spacing w:after="120"/>
        <w:rPr>
          <w:ins w:id="107" w:author="ngm" w:date="2014-12-17T15:14:00Z"/>
        </w:rPr>
      </w:pPr>
    </w:p>
    <w:p w:rsidR="00CC3A58" w:rsidRPr="00CC3A58" w:rsidRDefault="00B15B59" w:rsidP="00CC3A58">
      <w:pPr>
        <w:keepNext/>
        <w:keepLines/>
        <w:spacing w:before="120"/>
        <w:ind w:left="1701" w:hanging="1701"/>
        <w:outlineLvl w:val="4"/>
        <w:rPr>
          <w:ins w:id="108" w:author="ngm" w:date="2014-12-17T15:06:00Z"/>
          <w:rFonts w:ascii="Arial" w:hAnsi="Arial"/>
          <w:sz w:val="22"/>
          <w:lang w:eastAsia="ja-JP"/>
        </w:rPr>
      </w:pPr>
      <w:ins w:id="109" w:author="ngm" w:date="2014-12-17T15:13:00Z">
        <w:r>
          <w:rPr>
            <w:rFonts w:ascii="Arial" w:hAnsi="Arial"/>
            <w:sz w:val="22"/>
            <w:lang w:val="en-US"/>
          </w:rPr>
          <w:t>6.X.2</w:t>
        </w:r>
      </w:ins>
      <w:ins w:id="110" w:author="ngm" w:date="2014-12-17T15:06:00Z">
        <w:r w:rsidR="00CC3A58" w:rsidRPr="00CC3A58">
          <w:rPr>
            <w:rFonts w:ascii="Arial" w:hAnsi="Arial"/>
            <w:sz w:val="22"/>
            <w:lang w:val="en-US"/>
          </w:rPr>
          <w:tab/>
        </w:r>
        <w:r w:rsidR="00CC3A58" w:rsidRPr="00CC3A58">
          <w:rPr>
            <w:rFonts w:ascii="Arial" w:hAnsi="Arial"/>
            <w:sz w:val="22"/>
          </w:rPr>
          <w:t xml:space="preserve">Co-existence studies for </w:t>
        </w:r>
        <w:bookmarkEnd w:id="5"/>
        <w:r w:rsidR="00CC3A58" w:rsidRPr="00CC3A58">
          <w:rPr>
            <w:rFonts w:ascii="Arial" w:hAnsi="Arial"/>
            <w:sz w:val="22"/>
            <w:lang w:val="en-US"/>
          </w:rPr>
          <w:t>1 UL/3 DL</w:t>
        </w:r>
      </w:ins>
    </w:p>
    <w:p w:rsidR="00CC3A58" w:rsidRPr="00CC3A58" w:rsidRDefault="00CC3A58" w:rsidP="00CC3A58">
      <w:pPr>
        <w:spacing w:after="120"/>
        <w:rPr>
          <w:ins w:id="111" w:author="ngm" w:date="2014-12-17T15:06:00Z"/>
        </w:rPr>
      </w:pPr>
      <w:ins w:id="112" w:author="ngm" w:date="2014-12-17T15:06:00Z">
        <w:r w:rsidRPr="00CC3A58">
          <w:rPr>
            <w:rFonts w:eastAsia="SimSun"/>
            <w:lang w:eastAsia="zh-CN"/>
          </w:rPr>
          <w:t>The 3</w:t>
        </w:r>
        <w:r w:rsidRPr="00CC3A58">
          <w:rPr>
            <w:rFonts w:eastAsia="SimSun"/>
            <w:vertAlign w:val="superscript"/>
            <w:lang w:eastAsia="zh-CN"/>
          </w:rPr>
          <w:t>rd</w:t>
        </w:r>
        <w:r w:rsidRPr="00CC3A58">
          <w:rPr>
            <w:rFonts w:eastAsia="SimSun"/>
            <w:lang w:eastAsia="zh-CN"/>
          </w:rPr>
          <w:t xml:space="preserve"> order IMD products caused in the BS by transmitting of Band 25, Band 41 and Band 41 DL carriers (i.e. 3DL CA with one component carrier in each band) can be calculated as shown in Table </w:t>
        </w:r>
      </w:ins>
      <w:ins w:id="113" w:author="ngm" w:date="2014-12-17T15:14:00Z">
        <w:r w:rsidR="00B15B59">
          <w:rPr>
            <w:rFonts w:eastAsia="SimSun"/>
            <w:lang w:eastAsia="zh-CN"/>
          </w:rPr>
          <w:t>6.X.2</w:t>
        </w:r>
      </w:ins>
      <w:ins w:id="114" w:author="ngm" w:date="2014-12-17T15:06:00Z">
        <w:r w:rsidRPr="00CC3A58">
          <w:rPr>
            <w:rFonts w:eastAsia="SimSun"/>
            <w:lang w:eastAsia="zh-CN"/>
          </w:rPr>
          <w:t>-1 below:</w:t>
        </w:r>
      </w:ins>
    </w:p>
    <w:p w:rsidR="00CC3A58" w:rsidRPr="00CC3A58" w:rsidRDefault="00CC3A58" w:rsidP="00CC3A58">
      <w:pPr>
        <w:spacing w:after="120"/>
        <w:rPr>
          <w:ins w:id="115" w:author="ngm" w:date="2014-12-17T15:06:00Z"/>
          <w:rFonts w:eastAsia="SimSun"/>
          <w:lang w:eastAsia="zh-CN"/>
        </w:rPr>
      </w:pPr>
    </w:p>
    <w:p w:rsidR="00CC3A58" w:rsidRPr="00CC3A58" w:rsidRDefault="00CC3A58" w:rsidP="00CC3A58">
      <w:pPr>
        <w:keepNext/>
        <w:keepLines/>
        <w:spacing w:before="60"/>
        <w:jc w:val="center"/>
        <w:rPr>
          <w:ins w:id="116" w:author="ngm" w:date="2014-12-17T15:06:00Z"/>
          <w:rFonts w:ascii="Arial" w:hAnsi="Arial"/>
          <w:b/>
        </w:rPr>
      </w:pPr>
      <w:ins w:id="117" w:author="ngm" w:date="2014-12-17T15:06:00Z">
        <w:r w:rsidRPr="00CC3A58">
          <w:rPr>
            <w:rFonts w:ascii="Arial" w:hAnsi="Arial"/>
            <w:b/>
          </w:rPr>
          <w:t xml:space="preserve">Table </w:t>
        </w:r>
      </w:ins>
      <w:ins w:id="118" w:author="ngm" w:date="2014-12-17T15:14:00Z">
        <w:r w:rsidR="00B15B59">
          <w:rPr>
            <w:rFonts w:ascii="Arial" w:hAnsi="Arial"/>
            <w:b/>
          </w:rPr>
          <w:t>6.X.2</w:t>
        </w:r>
      </w:ins>
      <w:ins w:id="119" w:author="ngm" w:date="2014-12-17T15:06:00Z">
        <w:r w:rsidRPr="00CC3A58">
          <w:rPr>
            <w:rFonts w:ascii="Arial" w:hAnsi="Arial"/>
            <w:b/>
          </w:rPr>
          <w:t>-1: Band 25, Band 41 and Band 41 DL 3</w:t>
        </w:r>
        <w:r w:rsidRPr="00CC3A58">
          <w:rPr>
            <w:rFonts w:ascii="Arial" w:hAnsi="Arial"/>
            <w:b/>
            <w:vertAlign w:val="superscript"/>
          </w:rPr>
          <w:t>rd</w:t>
        </w:r>
        <w:r w:rsidRPr="00CC3A58">
          <w:rPr>
            <w:rFonts w:ascii="Arial" w:hAnsi="Arial"/>
            <w:b/>
          </w:rPr>
          <w:t xml:space="preserve"> order IMD products</w:t>
        </w:r>
      </w:ins>
    </w:p>
    <w:tbl>
      <w:tblPr>
        <w:tblStyle w:val="TableGrid"/>
        <w:tblW w:w="0" w:type="auto"/>
        <w:jc w:val="center"/>
        <w:tblLook w:val="01E0"/>
      </w:tblPr>
      <w:tblGrid>
        <w:gridCol w:w="2555"/>
        <w:gridCol w:w="810"/>
        <w:gridCol w:w="870"/>
        <w:gridCol w:w="750"/>
        <w:gridCol w:w="867"/>
        <w:gridCol w:w="808"/>
        <w:gridCol w:w="867"/>
      </w:tblGrid>
      <w:tr w:rsidR="00CC3A58" w:rsidRPr="00CC3A58" w:rsidTr="00F30EF1">
        <w:trPr>
          <w:trHeight w:val="255"/>
          <w:jc w:val="center"/>
          <w:ins w:id="120" w:author="ngm" w:date="2014-12-17T15:06:00Z"/>
        </w:trPr>
        <w:tc>
          <w:tcPr>
            <w:tcW w:w="0" w:type="auto"/>
            <w:noWrap/>
          </w:tcPr>
          <w:p w:rsidR="00CC3A58" w:rsidRPr="00CC3A58" w:rsidRDefault="00CC3A58" w:rsidP="00CC3A58">
            <w:pPr>
              <w:spacing w:after="0"/>
              <w:rPr>
                <w:ins w:id="121" w:author="ngm" w:date="2014-12-17T15:06:00Z"/>
                <w:rFonts w:eastAsia="SimSun" w:cs="Optima"/>
                <w:szCs w:val="21"/>
                <w:lang w:eastAsia="zh-CN"/>
              </w:rPr>
            </w:pPr>
            <w:ins w:id="122" w:author="ngm" w:date="2014-12-17T15:06:00Z">
              <w:r w:rsidRPr="00CC3A58">
                <w:rPr>
                  <w:rFonts w:eastAsia="SimSun" w:cs="Optima"/>
                  <w:szCs w:val="21"/>
                  <w:lang w:eastAsia="zh-CN"/>
                </w:rPr>
                <w:t>BS DL carriers</w:t>
              </w:r>
            </w:ins>
          </w:p>
        </w:tc>
        <w:tc>
          <w:tcPr>
            <w:tcW w:w="0" w:type="auto"/>
            <w:noWrap/>
          </w:tcPr>
          <w:p w:rsidR="00CC3A58" w:rsidRPr="00CC3A58" w:rsidRDefault="00CC3A58" w:rsidP="00CC3A58">
            <w:pPr>
              <w:spacing w:after="0"/>
              <w:rPr>
                <w:ins w:id="123" w:author="ngm" w:date="2014-12-17T15:06:00Z"/>
                <w:rFonts w:eastAsia="SimSun" w:cs="Optima"/>
                <w:szCs w:val="21"/>
                <w:lang w:eastAsia="zh-CN"/>
              </w:rPr>
            </w:pPr>
            <w:ins w:id="124" w:author="ngm" w:date="2014-12-17T15:06:00Z">
              <w:r w:rsidRPr="00CC3A58">
                <w:rPr>
                  <w:rFonts w:eastAsia="SimSun" w:cs="Optima"/>
                  <w:szCs w:val="21"/>
                  <w:lang w:eastAsia="zh-CN"/>
                </w:rPr>
                <w:t>f1-low</w:t>
              </w:r>
            </w:ins>
          </w:p>
        </w:tc>
        <w:tc>
          <w:tcPr>
            <w:tcW w:w="0" w:type="auto"/>
            <w:noWrap/>
          </w:tcPr>
          <w:p w:rsidR="00CC3A58" w:rsidRPr="00CC3A58" w:rsidRDefault="00CC3A58" w:rsidP="00CC3A58">
            <w:pPr>
              <w:spacing w:after="0"/>
              <w:rPr>
                <w:ins w:id="125" w:author="ngm" w:date="2014-12-17T15:06:00Z"/>
                <w:rFonts w:eastAsia="SimSun" w:cs="Optima"/>
                <w:szCs w:val="21"/>
                <w:lang w:eastAsia="zh-CN"/>
              </w:rPr>
            </w:pPr>
            <w:ins w:id="126" w:author="ngm" w:date="2014-12-17T15:06:00Z">
              <w:r w:rsidRPr="00CC3A58">
                <w:rPr>
                  <w:rFonts w:eastAsia="SimSun" w:cs="Optima"/>
                  <w:szCs w:val="21"/>
                  <w:lang w:eastAsia="zh-CN"/>
                </w:rPr>
                <w:t>f1-high</w:t>
              </w:r>
            </w:ins>
          </w:p>
        </w:tc>
        <w:tc>
          <w:tcPr>
            <w:tcW w:w="0" w:type="auto"/>
          </w:tcPr>
          <w:p w:rsidR="00CC3A58" w:rsidRPr="00CC3A58" w:rsidRDefault="00CC3A58" w:rsidP="00CC3A58">
            <w:pPr>
              <w:spacing w:after="0"/>
              <w:rPr>
                <w:ins w:id="127" w:author="ngm" w:date="2014-12-17T15:06:00Z"/>
                <w:rFonts w:eastAsia="SimSun" w:cs="Optima"/>
                <w:szCs w:val="21"/>
                <w:lang w:eastAsia="zh-CN"/>
              </w:rPr>
            </w:pPr>
            <w:ins w:id="128" w:author="ngm" w:date="2014-12-17T15:06:00Z">
              <w:r w:rsidRPr="00CC3A58">
                <w:rPr>
                  <w:rFonts w:eastAsia="SimSun" w:cs="Optima"/>
                  <w:szCs w:val="21"/>
                  <w:lang w:eastAsia="zh-CN"/>
                </w:rPr>
                <w:t>f2-low</w:t>
              </w:r>
            </w:ins>
          </w:p>
        </w:tc>
        <w:tc>
          <w:tcPr>
            <w:tcW w:w="0" w:type="auto"/>
          </w:tcPr>
          <w:p w:rsidR="00CC3A58" w:rsidRPr="00CC3A58" w:rsidRDefault="00CC3A58" w:rsidP="00CC3A58">
            <w:pPr>
              <w:spacing w:after="0"/>
              <w:rPr>
                <w:ins w:id="129" w:author="ngm" w:date="2014-12-17T15:06:00Z"/>
                <w:rFonts w:eastAsia="SimSun" w:cs="Optima"/>
                <w:szCs w:val="21"/>
                <w:lang w:eastAsia="zh-CN"/>
              </w:rPr>
            </w:pPr>
            <w:ins w:id="130" w:author="ngm" w:date="2014-12-17T15:06:00Z">
              <w:r w:rsidRPr="00CC3A58">
                <w:rPr>
                  <w:rFonts w:eastAsia="SimSun" w:cs="Optima"/>
                  <w:szCs w:val="21"/>
                  <w:lang w:eastAsia="zh-CN"/>
                </w:rPr>
                <w:t>f2-high</w:t>
              </w:r>
            </w:ins>
          </w:p>
        </w:tc>
        <w:tc>
          <w:tcPr>
            <w:tcW w:w="0" w:type="auto"/>
            <w:noWrap/>
          </w:tcPr>
          <w:p w:rsidR="00CC3A58" w:rsidRPr="00CC3A58" w:rsidRDefault="00CC3A58" w:rsidP="00CC3A58">
            <w:pPr>
              <w:spacing w:after="0"/>
              <w:rPr>
                <w:ins w:id="131" w:author="ngm" w:date="2014-12-17T15:06:00Z"/>
                <w:rFonts w:eastAsia="SimSun" w:cs="Optima"/>
                <w:szCs w:val="21"/>
                <w:lang w:eastAsia="zh-CN"/>
              </w:rPr>
            </w:pPr>
            <w:ins w:id="132" w:author="ngm" w:date="2014-12-17T15:06:00Z">
              <w:r w:rsidRPr="00CC3A58">
                <w:rPr>
                  <w:rFonts w:eastAsia="SimSun" w:cs="Optima"/>
                  <w:szCs w:val="21"/>
                  <w:lang w:eastAsia="zh-CN"/>
                </w:rPr>
                <w:t>f3-low</w:t>
              </w:r>
            </w:ins>
          </w:p>
        </w:tc>
        <w:tc>
          <w:tcPr>
            <w:tcW w:w="0" w:type="auto"/>
            <w:noWrap/>
          </w:tcPr>
          <w:p w:rsidR="00CC3A58" w:rsidRPr="00CC3A58" w:rsidRDefault="00CC3A58" w:rsidP="00CC3A58">
            <w:pPr>
              <w:spacing w:after="0"/>
              <w:rPr>
                <w:ins w:id="133" w:author="ngm" w:date="2014-12-17T15:06:00Z"/>
                <w:rFonts w:eastAsia="SimSun" w:cs="Optima"/>
                <w:szCs w:val="21"/>
                <w:lang w:eastAsia="zh-CN"/>
              </w:rPr>
            </w:pPr>
            <w:ins w:id="134" w:author="ngm" w:date="2014-12-17T15:06:00Z">
              <w:r w:rsidRPr="00CC3A58">
                <w:rPr>
                  <w:rFonts w:eastAsia="SimSun" w:cs="Optima"/>
                  <w:szCs w:val="21"/>
                  <w:lang w:eastAsia="zh-CN"/>
                </w:rPr>
                <w:t>f3-high</w:t>
              </w:r>
            </w:ins>
          </w:p>
        </w:tc>
      </w:tr>
      <w:tr w:rsidR="00CC3A58" w:rsidRPr="00CC3A58" w:rsidTr="00F30EF1">
        <w:trPr>
          <w:trHeight w:val="255"/>
          <w:jc w:val="center"/>
          <w:ins w:id="135" w:author="ngm" w:date="2014-12-17T15:06:00Z"/>
        </w:trPr>
        <w:tc>
          <w:tcPr>
            <w:tcW w:w="0" w:type="auto"/>
            <w:noWrap/>
          </w:tcPr>
          <w:p w:rsidR="00CC3A58" w:rsidRPr="00CC3A58" w:rsidRDefault="00CC3A58" w:rsidP="00CC3A58">
            <w:pPr>
              <w:spacing w:after="0"/>
              <w:rPr>
                <w:ins w:id="136" w:author="ngm" w:date="2014-12-17T15:06:00Z"/>
                <w:rFonts w:eastAsia="SimSun" w:cs="Optima"/>
                <w:szCs w:val="21"/>
                <w:lang w:eastAsia="zh-CN"/>
              </w:rPr>
            </w:pPr>
            <w:ins w:id="137" w:author="ngm" w:date="2014-12-17T15:06:00Z">
              <w:r w:rsidRPr="00CC3A58">
                <w:rPr>
                  <w:rFonts w:eastAsia="SimSun" w:cs="Optima"/>
                  <w:szCs w:val="21"/>
                  <w:lang w:eastAsia="zh-CN"/>
                </w:rPr>
                <w:t>DL frequency (MHz)</w:t>
              </w:r>
            </w:ins>
          </w:p>
        </w:tc>
        <w:tc>
          <w:tcPr>
            <w:tcW w:w="0" w:type="auto"/>
            <w:noWrap/>
          </w:tcPr>
          <w:p w:rsidR="00CC3A58" w:rsidRPr="00CC3A58" w:rsidRDefault="00CC3A58" w:rsidP="00CC3A58">
            <w:pPr>
              <w:spacing w:after="0"/>
              <w:rPr>
                <w:ins w:id="138" w:author="ngm" w:date="2014-12-17T15:06:00Z"/>
                <w:rFonts w:eastAsia="SimSun" w:cs="Optima"/>
                <w:szCs w:val="21"/>
                <w:lang w:eastAsia="zh-CN"/>
              </w:rPr>
            </w:pPr>
            <w:ins w:id="139" w:author="ngm" w:date="2014-12-17T15:06:00Z">
              <w:r w:rsidRPr="00CC3A58">
                <w:rPr>
                  <w:rFonts w:eastAsia="SimSun" w:cs="Optima"/>
                  <w:szCs w:val="21"/>
                  <w:lang w:eastAsia="zh-CN"/>
                </w:rPr>
                <w:t>1930</w:t>
              </w:r>
            </w:ins>
          </w:p>
        </w:tc>
        <w:tc>
          <w:tcPr>
            <w:tcW w:w="0" w:type="auto"/>
            <w:noWrap/>
          </w:tcPr>
          <w:p w:rsidR="00CC3A58" w:rsidRPr="00CC3A58" w:rsidRDefault="00CC3A58" w:rsidP="00CC3A58">
            <w:pPr>
              <w:spacing w:after="0"/>
              <w:rPr>
                <w:ins w:id="140" w:author="ngm" w:date="2014-12-17T15:06:00Z"/>
                <w:rFonts w:eastAsia="SimSun" w:cs="Optima"/>
                <w:szCs w:val="21"/>
                <w:lang w:eastAsia="zh-CN"/>
              </w:rPr>
            </w:pPr>
            <w:ins w:id="141" w:author="ngm" w:date="2014-12-17T15:06:00Z">
              <w:r w:rsidRPr="00CC3A58">
                <w:rPr>
                  <w:rFonts w:eastAsia="SimSun" w:cs="Optima"/>
                  <w:szCs w:val="21"/>
                  <w:lang w:eastAsia="zh-CN"/>
                </w:rPr>
                <w:t>1995</w:t>
              </w:r>
            </w:ins>
          </w:p>
        </w:tc>
        <w:tc>
          <w:tcPr>
            <w:tcW w:w="0" w:type="auto"/>
          </w:tcPr>
          <w:p w:rsidR="00CC3A58" w:rsidRPr="00CC3A58" w:rsidRDefault="00CC3A58" w:rsidP="00CC3A58">
            <w:pPr>
              <w:spacing w:after="0"/>
              <w:rPr>
                <w:ins w:id="142" w:author="ngm" w:date="2014-12-17T15:06:00Z"/>
                <w:rFonts w:eastAsia="SimSun" w:cs="Optima"/>
                <w:szCs w:val="21"/>
                <w:lang w:eastAsia="zh-CN"/>
              </w:rPr>
            </w:pPr>
            <w:ins w:id="143" w:author="ngm" w:date="2014-12-17T15:06:00Z">
              <w:r w:rsidRPr="00CC3A58">
                <w:rPr>
                  <w:rFonts w:eastAsia="SimSun" w:cs="Optima"/>
                  <w:szCs w:val="21"/>
                  <w:lang w:eastAsia="zh-CN"/>
                </w:rPr>
                <w:t>2496</w:t>
              </w:r>
            </w:ins>
          </w:p>
        </w:tc>
        <w:tc>
          <w:tcPr>
            <w:tcW w:w="0" w:type="auto"/>
          </w:tcPr>
          <w:p w:rsidR="00CC3A58" w:rsidRPr="00CC3A58" w:rsidRDefault="00CC3A58" w:rsidP="00CC3A58">
            <w:pPr>
              <w:spacing w:after="0"/>
              <w:rPr>
                <w:ins w:id="144" w:author="ngm" w:date="2014-12-17T15:06:00Z"/>
                <w:rFonts w:eastAsia="SimSun" w:cs="Optima"/>
                <w:szCs w:val="21"/>
                <w:lang w:eastAsia="zh-CN"/>
              </w:rPr>
            </w:pPr>
            <w:ins w:id="145" w:author="ngm" w:date="2014-12-17T15:06:00Z">
              <w:r w:rsidRPr="00CC3A58">
                <w:rPr>
                  <w:rFonts w:eastAsia="SimSun" w:cs="Optima"/>
                  <w:szCs w:val="21"/>
                  <w:lang w:eastAsia="zh-CN"/>
                </w:rPr>
                <w:t>2690</w:t>
              </w:r>
            </w:ins>
          </w:p>
        </w:tc>
        <w:tc>
          <w:tcPr>
            <w:tcW w:w="0" w:type="auto"/>
            <w:noWrap/>
          </w:tcPr>
          <w:p w:rsidR="00CC3A58" w:rsidRPr="00CC3A58" w:rsidRDefault="00CC3A58" w:rsidP="00CC3A58">
            <w:pPr>
              <w:spacing w:after="0"/>
              <w:rPr>
                <w:ins w:id="146" w:author="ngm" w:date="2014-12-17T15:06:00Z"/>
                <w:rFonts w:eastAsia="SimSun" w:cs="Optima"/>
                <w:szCs w:val="21"/>
                <w:lang w:eastAsia="zh-CN"/>
              </w:rPr>
            </w:pPr>
            <w:ins w:id="147" w:author="ngm" w:date="2014-12-17T15:06:00Z">
              <w:r w:rsidRPr="00CC3A58">
                <w:rPr>
                  <w:rFonts w:eastAsia="SimSun" w:cs="Optima"/>
                  <w:szCs w:val="21"/>
                  <w:lang w:eastAsia="zh-CN"/>
                </w:rPr>
                <w:t>2496</w:t>
              </w:r>
            </w:ins>
          </w:p>
        </w:tc>
        <w:tc>
          <w:tcPr>
            <w:tcW w:w="0" w:type="auto"/>
            <w:noWrap/>
          </w:tcPr>
          <w:p w:rsidR="00CC3A58" w:rsidRPr="00CC3A58" w:rsidRDefault="00CC3A58" w:rsidP="00CC3A58">
            <w:pPr>
              <w:spacing w:after="0"/>
              <w:rPr>
                <w:ins w:id="148" w:author="ngm" w:date="2014-12-17T15:06:00Z"/>
                <w:rFonts w:eastAsia="SimSun" w:cs="Optima"/>
                <w:szCs w:val="21"/>
                <w:lang w:eastAsia="zh-CN"/>
              </w:rPr>
            </w:pPr>
            <w:ins w:id="149" w:author="ngm" w:date="2014-12-17T15:06:00Z">
              <w:r w:rsidRPr="00CC3A58">
                <w:rPr>
                  <w:rFonts w:eastAsia="SimSun" w:cs="Optima"/>
                  <w:szCs w:val="21"/>
                  <w:lang w:eastAsia="zh-CN"/>
                </w:rPr>
                <w:t>2690</w:t>
              </w:r>
            </w:ins>
          </w:p>
        </w:tc>
      </w:tr>
      <w:tr w:rsidR="00CC3A58" w:rsidRPr="00CC3A58" w:rsidTr="00F30EF1">
        <w:trPr>
          <w:trHeight w:val="255"/>
          <w:jc w:val="center"/>
          <w:ins w:id="150" w:author="ngm" w:date="2014-12-17T15:06:00Z"/>
        </w:trPr>
        <w:tc>
          <w:tcPr>
            <w:tcW w:w="0" w:type="auto"/>
            <w:noWrap/>
          </w:tcPr>
          <w:p w:rsidR="00CC3A58" w:rsidRPr="00CC3A58" w:rsidRDefault="00CC3A58" w:rsidP="00CC3A58">
            <w:pPr>
              <w:spacing w:after="0"/>
              <w:rPr>
                <w:ins w:id="151" w:author="ngm" w:date="2014-12-17T15:06:00Z"/>
                <w:rFonts w:eastAsia="SimSun" w:cs="Optima"/>
                <w:szCs w:val="21"/>
                <w:lang w:eastAsia="zh-CN"/>
              </w:rPr>
            </w:pPr>
          </w:p>
        </w:tc>
        <w:tc>
          <w:tcPr>
            <w:tcW w:w="0" w:type="auto"/>
            <w:gridSpan w:val="3"/>
            <w:noWrap/>
          </w:tcPr>
          <w:p w:rsidR="00CC3A58" w:rsidRPr="00CC3A58" w:rsidRDefault="00CC3A58" w:rsidP="00CC3A58">
            <w:pPr>
              <w:spacing w:after="0"/>
              <w:rPr>
                <w:ins w:id="152" w:author="ngm" w:date="2014-12-17T15:06:00Z"/>
                <w:rFonts w:eastAsia="SimSun" w:cs="Optima"/>
                <w:szCs w:val="21"/>
                <w:lang w:eastAsia="zh-CN"/>
              </w:rPr>
            </w:pPr>
          </w:p>
        </w:tc>
        <w:tc>
          <w:tcPr>
            <w:tcW w:w="0" w:type="auto"/>
            <w:gridSpan w:val="3"/>
          </w:tcPr>
          <w:p w:rsidR="00CC3A58" w:rsidRPr="00CC3A58" w:rsidRDefault="00CC3A58" w:rsidP="00CC3A58">
            <w:pPr>
              <w:spacing w:after="0"/>
              <w:rPr>
                <w:ins w:id="153" w:author="ngm" w:date="2014-12-17T15:06:00Z"/>
                <w:rFonts w:eastAsia="SimSun" w:cs="Optima"/>
                <w:szCs w:val="21"/>
                <w:lang w:eastAsia="zh-CN"/>
              </w:rPr>
            </w:pPr>
          </w:p>
        </w:tc>
      </w:tr>
      <w:tr w:rsidR="00CC3A58" w:rsidRPr="00CC3A58" w:rsidTr="00F30EF1">
        <w:trPr>
          <w:trHeight w:val="255"/>
          <w:jc w:val="center"/>
          <w:ins w:id="154" w:author="ngm" w:date="2014-12-17T15:06:00Z"/>
        </w:trPr>
        <w:tc>
          <w:tcPr>
            <w:tcW w:w="0" w:type="auto"/>
            <w:noWrap/>
          </w:tcPr>
          <w:p w:rsidR="00CC3A58" w:rsidRPr="00CC3A58" w:rsidRDefault="00CC3A58" w:rsidP="00CC3A58">
            <w:pPr>
              <w:spacing w:after="0"/>
              <w:rPr>
                <w:ins w:id="155" w:author="ngm" w:date="2014-12-17T15:06:00Z"/>
                <w:rFonts w:eastAsia="SimSun" w:cs="Optima"/>
                <w:szCs w:val="21"/>
                <w:lang w:eastAsia="zh-CN"/>
              </w:rPr>
            </w:pPr>
            <w:ins w:id="156" w:author="ngm" w:date="2014-12-17T15:06:00Z">
              <w:r w:rsidRPr="00CC3A58">
                <w:rPr>
                  <w:rFonts w:eastAsia="SimSun" w:cs="Optima"/>
                  <w:szCs w:val="21"/>
                  <w:lang w:eastAsia="zh-CN"/>
                </w:rPr>
                <w:t>3</w:t>
              </w:r>
              <w:r w:rsidRPr="00CC3A58">
                <w:rPr>
                  <w:rFonts w:eastAsia="SimSun" w:cs="Optima"/>
                  <w:szCs w:val="21"/>
                  <w:vertAlign w:val="superscript"/>
                  <w:lang w:eastAsia="zh-CN"/>
                </w:rPr>
                <w:t>rd</w:t>
              </w:r>
              <w:r w:rsidRPr="00CC3A58">
                <w:rPr>
                  <w:rFonts w:eastAsia="SimSun" w:cs="Optima"/>
                  <w:szCs w:val="21"/>
                  <w:lang w:eastAsia="zh-CN"/>
                </w:rPr>
                <w:t xml:space="preserve"> order IMD products </w:t>
              </w:r>
            </w:ins>
          </w:p>
        </w:tc>
        <w:tc>
          <w:tcPr>
            <w:tcW w:w="0" w:type="auto"/>
            <w:gridSpan w:val="3"/>
            <w:noWrap/>
          </w:tcPr>
          <w:p w:rsidR="00CC3A58" w:rsidRPr="00CC3A58" w:rsidRDefault="00CC3A58" w:rsidP="00CC3A58">
            <w:pPr>
              <w:spacing w:after="0"/>
              <w:rPr>
                <w:ins w:id="157" w:author="ngm" w:date="2014-12-17T15:06:00Z"/>
                <w:rFonts w:eastAsia="SimSun" w:cs="Optima"/>
                <w:szCs w:val="21"/>
                <w:lang w:eastAsia="zh-CN"/>
              </w:rPr>
            </w:pPr>
            <w:ins w:id="158" w:author="ngm" w:date="2014-12-17T15:06:00Z">
              <w:r w:rsidRPr="00CC3A58">
                <w:rPr>
                  <w:rFonts w:eastAsia="SimSun" w:cs="Optima"/>
                  <w:szCs w:val="21"/>
                  <w:lang w:eastAsia="zh-CN"/>
                </w:rPr>
                <w:t>(</w:t>
              </w:r>
              <w:r w:rsidRPr="00CC3A58">
                <w:rPr>
                  <w:rFonts w:eastAsia="SimSun"/>
                  <w:szCs w:val="21"/>
                  <w:lang w:eastAsia="zh-CN"/>
                </w:rPr>
                <w:t>f1-low + f2-low – f3-high</w:t>
              </w:r>
              <w:r w:rsidRPr="00CC3A58">
                <w:rPr>
                  <w:rFonts w:eastAsia="SimSun" w:cs="Optima"/>
                  <w:szCs w:val="21"/>
                  <w:lang w:eastAsia="zh-CN"/>
                </w:rPr>
                <w:t>)</w:t>
              </w:r>
            </w:ins>
          </w:p>
        </w:tc>
        <w:tc>
          <w:tcPr>
            <w:tcW w:w="0" w:type="auto"/>
            <w:gridSpan w:val="3"/>
          </w:tcPr>
          <w:p w:rsidR="00CC3A58" w:rsidRPr="00CC3A58" w:rsidRDefault="00CC3A58" w:rsidP="00CC3A58">
            <w:pPr>
              <w:spacing w:after="0"/>
              <w:rPr>
                <w:ins w:id="159" w:author="ngm" w:date="2014-12-17T15:06:00Z"/>
                <w:rFonts w:eastAsia="SimSun" w:cs="Optima"/>
                <w:szCs w:val="21"/>
                <w:lang w:eastAsia="zh-CN"/>
              </w:rPr>
            </w:pPr>
            <w:ins w:id="160" w:author="ngm" w:date="2014-12-17T15:06:00Z">
              <w:r w:rsidRPr="00CC3A58">
                <w:rPr>
                  <w:rFonts w:eastAsia="SimSun" w:cs="Optima"/>
                  <w:szCs w:val="21"/>
                  <w:lang w:eastAsia="zh-CN"/>
                </w:rPr>
                <w:t>(f1-high + f2-high – f3-low)</w:t>
              </w:r>
            </w:ins>
          </w:p>
        </w:tc>
      </w:tr>
      <w:tr w:rsidR="00CC3A58" w:rsidRPr="00CC3A58" w:rsidTr="00F30EF1">
        <w:trPr>
          <w:trHeight w:val="255"/>
          <w:jc w:val="center"/>
          <w:ins w:id="161" w:author="ngm" w:date="2014-12-17T15:06:00Z"/>
        </w:trPr>
        <w:tc>
          <w:tcPr>
            <w:tcW w:w="0" w:type="auto"/>
            <w:noWrap/>
          </w:tcPr>
          <w:p w:rsidR="00CC3A58" w:rsidRPr="00CC3A58" w:rsidRDefault="00CC3A58" w:rsidP="00CC3A58">
            <w:pPr>
              <w:spacing w:after="0"/>
              <w:rPr>
                <w:ins w:id="162" w:author="ngm" w:date="2014-12-17T15:06:00Z"/>
                <w:rFonts w:eastAsia="SimSun" w:cs="Optima"/>
                <w:szCs w:val="21"/>
                <w:lang w:eastAsia="zh-CN"/>
              </w:rPr>
            </w:pPr>
            <w:ins w:id="163" w:author="ngm" w:date="2014-12-17T15:06:00Z">
              <w:r w:rsidRPr="00CC3A58">
                <w:rPr>
                  <w:rFonts w:eastAsia="SimSun" w:cs="Optima"/>
                  <w:szCs w:val="21"/>
                  <w:lang w:eastAsia="zh-CN"/>
                </w:rPr>
                <w:t>IMD frequency limits (MHz)</w:t>
              </w:r>
            </w:ins>
          </w:p>
        </w:tc>
        <w:tc>
          <w:tcPr>
            <w:tcW w:w="0" w:type="auto"/>
            <w:gridSpan w:val="3"/>
            <w:noWrap/>
            <w:vAlign w:val="bottom"/>
          </w:tcPr>
          <w:p w:rsidR="00CC3A58" w:rsidRPr="00CC3A58" w:rsidRDefault="00CC3A58" w:rsidP="00CC3A58">
            <w:pPr>
              <w:spacing w:after="0"/>
              <w:rPr>
                <w:ins w:id="164" w:author="ngm" w:date="2014-12-17T15:06:00Z"/>
              </w:rPr>
            </w:pPr>
            <w:ins w:id="165" w:author="ngm" w:date="2014-12-17T15:06:00Z">
              <w:r w:rsidRPr="00CC3A58">
                <w:t>1736</w:t>
              </w:r>
            </w:ins>
          </w:p>
        </w:tc>
        <w:tc>
          <w:tcPr>
            <w:tcW w:w="0" w:type="auto"/>
            <w:gridSpan w:val="3"/>
            <w:vAlign w:val="bottom"/>
          </w:tcPr>
          <w:p w:rsidR="00CC3A58" w:rsidRPr="00CC3A58" w:rsidRDefault="00CC3A58" w:rsidP="00CC3A58">
            <w:pPr>
              <w:spacing w:after="0"/>
              <w:rPr>
                <w:ins w:id="166" w:author="ngm" w:date="2014-12-17T15:06:00Z"/>
              </w:rPr>
            </w:pPr>
            <w:ins w:id="167" w:author="ngm" w:date="2014-12-17T15:06:00Z">
              <w:r w:rsidRPr="00CC3A58">
                <w:t>2189</w:t>
              </w:r>
            </w:ins>
          </w:p>
        </w:tc>
      </w:tr>
      <w:tr w:rsidR="00CC3A58" w:rsidRPr="00CC3A58" w:rsidTr="00F30EF1">
        <w:trPr>
          <w:trHeight w:val="255"/>
          <w:jc w:val="center"/>
          <w:ins w:id="168" w:author="ngm" w:date="2014-12-17T15:06:00Z"/>
        </w:trPr>
        <w:tc>
          <w:tcPr>
            <w:tcW w:w="0" w:type="auto"/>
            <w:noWrap/>
          </w:tcPr>
          <w:p w:rsidR="00CC3A58" w:rsidRPr="00CC3A58" w:rsidRDefault="00CC3A58" w:rsidP="00CC3A58">
            <w:pPr>
              <w:spacing w:after="0"/>
              <w:rPr>
                <w:ins w:id="169" w:author="ngm" w:date="2014-12-17T15:06:00Z"/>
                <w:rFonts w:eastAsia="SimSun" w:cs="Optima"/>
                <w:szCs w:val="21"/>
                <w:lang w:eastAsia="zh-CN"/>
              </w:rPr>
            </w:pPr>
          </w:p>
        </w:tc>
        <w:tc>
          <w:tcPr>
            <w:tcW w:w="0" w:type="auto"/>
            <w:gridSpan w:val="3"/>
            <w:noWrap/>
          </w:tcPr>
          <w:p w:rsidR="00CC3A58" w:rsidRPr="00CC3A58" w:rsidRDefault="00CC3A58" w:rsidP="00CC3A58">
            <w:pPr>
              <w:spacing w:after="0"/>
              <w:rPr>
                <w:ins w:id="170" w:author="ngm" w:date="2014-12-17T15:06:00Z"/>
                <w:rFonts w:eastAsia="SimSun" w:cs="Optima"/>
                <w:szCs w:val="21"/>
                <w:lang w:eastAsia="zh-CN"/>
              </w:rPr>
            </w:pPr>
          </w:p>
        </w:tc>
        <w:tc>
          <w:tcPr>
            <w:tcW w:w="0" w:type="auto"/>
            <w:gridSpan w:val="3"/>
          </w:tcPr>
          <w:p w:rsidR="00CC3A58" w:rsidRPr="00CC3A58" w:rsidRDefault="00CC3A58" w:rsidP="00CC3A58">
            <w:pPr>
              <w:spacing w:after="0"/>
              <w:rPr>
                <w:ins w:id="171" w:author="ngm" w:date="2014-12-17T15:06:00Z"/>
                <w:rFonts w:eastAsia="SimSun" w:cs="Optima"/>
                <w:szCs w:val="21"/>
                <w:lang w:eastAsia="zh-CN"/>
              </w:rPr>
            </w:pPr>
          </w:p>
        </w:tc>
      </w:tr>
      <w:tr w:rsidR="00CC3A58" w:rsidRPr="00CC3A58" w:rsidTr="00F30EF1">
        <w:trPr>
          <w:trHeight w:val="255"/>
          <w:jc w:val="center"/>
          <w:ins w:id="172" w:author="ngm" w:date="2014-12-17T15:06:00Z"/>
        </w:trPr>
        <w:tc>
          <w:tcPr>
            <w:tcW w:w="0" w:type="auto"/>
            <w:noWrap/>
          </w:tcPr>
          <w:p w:rsidR="00CC3A58" w:rsidRPr="00CC3A58" w:rsidRDefault="00CC3A58" w:rsidP="00CC3A58">
            <w:pPr>
              <w:spacing w:after="0"/>
              <w:rPr>
                <w:ins w:id="173" w:author="ngm" w:date="2014-12-17T15:06:00Z"/>
                <w:rFonts w:eastAsia="SimSun" w:cs="Optima"/>
                <w:szCs w:val="21"/>
                <w:lang w:eastAsia="zh-CN"/>
              </w:rPr>
            </w:pPr>
            <w:ins w:id="174" w:author="ngm" w:date="2014-12-17T15:06:00Z">
              <w:r w:rsidRPr="00CC3A58">
                <w:rPr>
                  <w:rFonts w:eastAsia="SimSun" w:cs="Optima"/>
                  <w:szCs w:val="21"/>
                  <w:lang w:eastAsia="zh-CN"/>
                </w:rPr>
                <w:t>3</w:t>
              </w:r>
              <w:r w:rsidRPr="00CC3A58">
                <w:rPr>
                  <w:rFonts w:eastAsia="SimSun" w:cs="Optima"/>
                  <w:szCs w:val="21"/>
                  <w:vertAlign w:val="superscript"/>
                  <w:lang w:eastAsia="zh-CN"/>
                </w:rPr>
                <w:t>rd</w:t>
              </w:r>
              <w:r w:rsidRPr="00CC3A58">
                <w:rPr>
                  <w:rFonts w:eastAsia="SimSun" w:cs="Optima"/>
                  <w:szCs w:val="21"/>
                  <w:lang w:eastAsia="zh-CN"/>
                </w:rPr>
                <w:t xml:space="preserve"> order IMD products </w:t>
              </w:r>
            </w:ins>
          </w:p>
        </w:tc>
        <w:tc>
          <w:tcPr>
            <w:tcW w:w="0" w:type="auto"/>
            <w:gridSpan w:val="3"/>
            <w:noWrap/>
          </w:tcPr>
          <w:p w:rsidR="00CC3A58" w:rsidRPr="00CC3A58" w:rsidRDefault="00CC3A58" w:rsidP="00CC3A58">
            <w:pPr>
              <w:spacing w:after="0"/>
              <w:rPr>
                <w:ins w:id="175" w:author="ngm" w:date="2014-12-17T15:06:00Z"/>
                <w:rFonts w:eastAsia="SimSun"/>
                <w:szCs w:val="21"/>
                <w:lang w:eastAsia="zh-CN"/>
              </w:rPr>
            </w:pPr>
            <w:ins w:id="176" w:author="ngm" w:date="2014-12-17T15:06:00Z">
              <w:r w:rsidRPr="00CC3A58">
                <w:rPr>
                  <w:rFonts w:eastAsia="SimSun"/>
                  <w:szCs w:val="21"/>
                  <w:lang w:eastAsia="zh-CN"/>
                </w:rPr>
                <w:t>(f1-low + f3-low – f2-high)</w:t>
              </w:r>
            </w:ins>
          </w:p>
        </w:tc>
        <w:tc>
          <w:tcPr>
            <w:tcW w:w="0" w:type="auto"/>
            <w:gridSpan w:val="3"/>
          </w:tcPr>
          <w:p w:rsidR="00CC3A58" w:rsidRPr="00CC3A58" w:rsidRDefault="00CC3A58" w:rsidP="00CC3A58">
            <w:pPr>
              <w:spacing w:after="0"/>
              <w:rPr>
                <w:ins w:id="177" w:author="ngm" w:date="2014-12-17T15:06:00Z"/>
                <w:rFonts w:eastAsia="SimSun"/>
                <w:szCs w:val="21"/>
                <w:lang w:eastAsia="zh-CN"/>
              </w:rPr>
            </w:pPr>
            <w:ins w:id="178" w:author="ngm" w:date="2014-12-17T15:06:00Z">
              <w:r w:rsidRPr="00CC3A58">
                <w:rPr>
                  <w:rFonts w:eastAsia="SimSun" w:cs="Optima"/>
                  <w:szCs w:val="21"/>
                  <w:lang w:eastAsia="zh-CN"/>
                </w:rPr>
                <w:t>(f1-high + f3-high – f2-low)</w:t>
              </w:r>
            </w:ins>
          </w:p>
        </w:tc>
      </w:tr>
      <w:tr w:rsidR="00CC3A58" w:rsidRPr="00CC3A58" w:rsidTr="00F30EF1">
        <w:trPr>
          <w:trHeight w:val="255"/>
          <w:jc w:val="center"/>
          <w:ins w:id="179" w:author="ngm" w:date="2014-12-17T15:06:00Z"/>
        </w:trPr>
        <w:tc>
          <w:tcPr>
            <w:tcW w:w="0" w:type="auto"/>
            <w:noWrap/>
          </w:tcPr>
          <w:p w:rsidR="00CC3A58" w:rsidRPr="00CC3A58" w:rsidRDefault="00CC3A58" w:rsidP="00CC3A58">
            <w:pPr>
              <w:spacing w:after="0"/>
              <w:rPr>
                <w:ins w:id="180" w:author="ngm" w:date="2014-12-17T15:06:00Z"/>
                <w:rFonts w:eastAsia="SimSun" w:cs="Optima"/>
                <w:szCs w:val="21"/>
                <w:lang w:eastAsia="zh-CN"/>
              </w:rPr>
            </w:pPr>
            <w:ins w:id="181" w:author="ngm" w:date="2014-12-17T15:06:00Z">
              <w:r w:rsidRPr="00CC3A58">
                <w:rPr>
                  <w:rFonts w:eastAsia="SimSun" w:cs="Optima"/>
                  <w:szCs w:val="21"/>
                  <w:lang w:eastAsia="zh-CN"/>
                </w:rPr>
                <w:t>IMD frequency limits (MHz)</w:t>
              </w:r>
            </w:ins>
          </w:p>
        </w:tc>
        <w:tc>
          <w:tcPr>
            <w:tcW w:w="0" w:type="auto"/>
            <w:gridSpan w:val="3"/>
            <w:noWrap/>
            <w:vAlign w:val="bottom"/>
          </w:tcPr>
          <w:p w:rsidR="00CC3A58" w:rsidRPr="00CC3A58" w:rsidRDefault="00CC3A58" w:rsidP="00CC3A58">
            <w:pPr>
              <w:spacing w:after="0"/>
              <w:rPr>
                <w:ins w:id="182" w:author="ngm" w:date="2014-12-17T15:06:00Z"/>
              </w:rPr>
            </w:pPr>
            <w:ins w:id="183" w:author="ngm" w:date="2014-12-17T15:06:00Z">
              <w:r w:rsidRPr="00CC3A58">
                <w:t>1736</w:t>
              </w:r>
            </w:ins>
          </w:p>
        </w:tc>
        <w:tc>
          <w:tcPr>
            <w:tcW w:w="0" w:type="auto"/>
            <w:gridSpan w:val="3"/>
            <w:vAlign w:val="bottom"/>
          </w:tcPr>
          <w:p w:rsidR="00CC3A58" w:rsidRPr="00CC3A58" w:rsidRDefault="00CC3A58" w:rsidP="00CC3A58">
            <w:pPr>
              <w:spacing w:after="0"/>
              <w:rPr>
                <w:ins w:id="184" w:author="ngm" w:date="2014-12-17T15:06:00Z"/>
              </w:rPr>
            </w:pPr>
            <w:ins w:id="185" w:author="ngm" w:date="2014-12-17T15:06:00Z">
              <w:r w:rsidRPr="00CC3A58">
                <w:t>2189</w:t>
              </w:r>
            </w:ins>
          </w:p>
        </w:tc>
      </w:tr>
      <w:tr w:rsidR="00CC3A58" w:rsidRPr="00CC3A58" w:rsidTr="00F30EF1">
        <w:trPr>
          <w:trHeight w:val="255"/>
          <w:jc w:val="center"/>
          <w:ins w:id="186" w:author="ngm" w:date="2014-12-17T15:06:00Z"/>
        </w:trPr>
        <w:tc>
          <w:tcPr>
            <w:tcW w:w="0" w:type="auto"/>
            <w:noWrap/>
          </w:tcPr>
          <w:p w:rsidR="00CC3A58" w:rsidRPr="00CC3A58" w:rsidRDefault="00CC3A58" w:rsidP="00CC3A58">
            <w:pPr>
              <w:spacing w:after="0"/>
              <w:rPr>
                <w:ins w:id="187" w:author="ngm" w:date="2014-12-17T15:06:00Z"/>
                <w:rFonts w:eastAsia="SimSun" w:cs="Optima"/>
                <w:szCs w:val="21"/>
                <w:lang w:eastAsia="zh-CN"/>
              </w:rPr>
            </w:pPr>
          </w:p>
        </w:tc>
        <w:tc>
          <w:tcPr>
            <w:tcW w:w="0" w:type="auto"/>
            <w:gridSpan w:val="3"/>
            <w:noWrap/>
            <w:vAlign w:val="bottom"/>
          </w:tcPr>
          <w:p w:rsidR="00CC3A58" w:rsidRPr="00CC3A58" w:rsidRDefault="00CC3A58" w:rsidP="00CC3A58">
            <w:pPr>
              <w:spacing w:after="0"/>
              <w:rPr>
                <w:ins w:id="188" w:author="ngm" w:date="2014-12-17T15:06:00Z"/>
              </w:rPr>
            </w:pPr>
          </w:p>
        </w:tc>
        <w:tc>
          <w:tcPr>
            <w:tcW w:w="0" w:type="auto"/>
            <w:gridSpan w:val="3"/>
            <w:vAlign w:val="bottom"/>
          </w:tcPr>
          <w:p w:rsidR="00CC3A58" w:rsidRPr="00CC3A58" w:rsidRDefault="00CC3A58" w:rsidP="00CC3A58">
            <w:pPr>
              <w:spacing w:after="0"/>
              <w:rPr>
                <w:ins w:id="189" w:author="ngm" w:date="2014-12-17T15:06:00Z"/>
              </w:rPr>
            </w:pPr>
          </w:p>
        </w:tc>
      </w:tr>
      <w:tr w:rsidR="00CC3A58" w:rsidRPr="00CC3A58" w:rsidTr="00F30EF1">
        <w:trPr>
          <w:trHeight w:val="255"/>
          <w:jc w:val="center"/>
          <w:ins w:id="190" w:author="ngm" w:date="2014-12-17T15:06:00Z"/>
        </w:trPr>
        <w:tc>
          <w:tcPr>
            <w:tcW w:w="0" w:type="auto"/>
            <w:noWrap/>
          </w:tcPr>
          <w:p w:rsidR="00CC3A58" w:rsidRPr="00CC3A58" w:rsidRDefault="00CC3A58" w:rsidP="00CC3A58">
            <w:pPr>
              <w:spacing w:after="0"/>
              <w:rPr>
                <w:ins w:id="191" w:author="ngm" w:date="2014-12-17T15:06:00Z"/>
                <w:rFonts w:eastAsia="SimSun" w:cs="Optima"/>
                <w:szCs w:val="21"/>
                <w:lang w:eastAsia="zh-CN"/>
              </w:rPr>
            </w:pPr>
            <w:ins w:id="192" w:author="ngm" w:date="2014-12-17T15:06:00Z">
              <w:r w:rsidRPr="00CC3A58">
                <w:rPr>
                  <w:rFonts w:eastAsia="SimSun" w:cs="Optima"/>
                  <w:szCs w:val="21"/>
                  <w:lang w:eastAsia="zh-CN"/>
                </w:rPr>
                <w:t>3</w:t>
              </w:r>
              <w:r w:rsidRPr="00CC3A58">
                <w:rPr>
                  <w:rFonts w:eastAsia="SimSun" w:cs="Optima"/>
                  <w:szCs w:val="21"/>
                  <w:vertAlign w:val="superscript"/>
                  <w:lang w:eastAsia="zh-CN"/>
                </w:rPr>
                <w:t>rd</w:t>
              </w:r>
              <w:r w:rsidRPr="00CC3A58">
                <w:rPr>
                  <w:rFonts w:eastAsia="SimSun" w:cs="Optima"/>
                  <w:szCs w:val="21"/>
                  <w:lang w:eastAsia="zh-CN"/>
                </w:rPr>
                <w:t xml:space="preserve"> order IMD products </w:t>
              </w:r>
            </w:ins>
          </w:p>
        </w:tc>
        <w:tc>
          <w:tcPr>
            <w:tcW w:w="0" w:type="auto"/>
            <w:gridSpan w:val="3"/>
            <w:noWrap/>
          </w:tcPr>
          <w:p w:rsidR="00CC3A58" w:rsidRPr="00CC3A58" w:rsidRDefault="00CC3A58" w:rsidP="00CC3A58">
            <w:pPr>
              <w:spacing w:after="0"/>
              <w:rPr>
                <w:ins w:id="193" w:author="ngm" w:date="2014-12-17T15:06:00Z"/>
                <w:rFonts w:eastAsia="SimSun"/>
                <w:szCs w:val="21"/>
                <w:lang w:eastAsia="zh-CN"/>
              </w:rPr>
            </w:pPr>
            <w:ins w:id="194" w:author="ngm" w:date="2014-12-17T15:06:00Z">
              <w:r w:rsidRPr="00CC3A58">
                <w:rPr>
                  <w:rFonts w:eastAsia="SimSun"/>
                  <w:szCs w:val="21"/>
                  <w:lang w:eastAsia="zh-CN"/>
                </w:rPr>
                <w:t>(f2-low + f3-low – f1-high)</w:t>
              </w:r>
            </w:ins>
          </w:p>
        </w:tc>
        <w:tc>
          <w:tcPr>
            <w:tcW w:w="0" w:type="auto"/>
            <w:gridSpan w:val="3"/>
          </w:tcPr>
          <w:p w:rsidR="00CC3A58" w:rsidRPr="00CC3A58" w:rsidRDefault="00CC3A58" w:rsidP="00CC3A58">
            <w:pPr>
              <w:spacing w:after="0"/>
              <w:rPr>
                <w:ins w:id="195" w:author="ngm" w:date="2014-12-17T15:06:00Z"/>
                <w:rFonts w:eastAsia="SimSun"/>
                <w:szCs w:val="21"/>
                <w:lang w:eastAsia="zh-CN"/>
              </w:rPr>
            </w:pPr>
            <w:ins w:id="196" w:author="ngm" w:date="2014-12-17T15:06:00Z">
              <w:r w:rsidRPr="00CC3A58">
                <w:rPr>
                  <w:rFonts w:eastAsia="SimSun" w:cs="Optima"/>
                  <w:szCs w:val="21"/>
                  <w:lang w:eastAsia="zh-CN"/>
                </w:rPr>
                <w:t>(f2-high + f3-high – f1-low)</w:t>
              </w:r>
            </w:ins>
          </w:p>
        </w:tc>
      </w:tr>
      <w:tr w:rsidR="00CC3A58" w:rsidRPr="00CC3A58" w:rsidTr="00F30EF1">
        <w:trPr>
          <w:trHeight w:val="255"/>
          <w:jc w:val="center"/>
          <w:ins w:id="197" w:author="ngm" w:date="2014-12-17T15:06:00Z"/>
        </w:trPr>
        <w:tc>
          <w:tcPr>
            <w:tcW w:w="0" w:type="auto"/>
            <w:noWrap/>
          </w:tcPr>
          <w:p w:rsidR="00CC3A58" w:rsidRPr="00CC3A58" w:rsidRDefault="00CC3A58" w:rsidP="00CC3A58">
            <w:pPr>
              <w:spacing w:after="0"/>
              <w:rPr>
                <w:ins w:id="198" w:author="ngm" w:date="2014-12-17T15:06:00Z"/>
                <w:rFonts w:eastAsia="SimSun" w:cs="Optima"/>
                <w:szCs w:val="21"/>
                <w:lang w:eastAsia="zh-CN"/>
              </w:rPr>
            </w:pPr>
            <w:ins w:id="199" w:author="ngm" w:date="2014-12-17T15:06:00Z">
              <w:r w:rsidRPr="00CC3A58">
                <w:rPr>
                  <w:rFonts w:eastAsia="SimSun" w:cs="Optima"/>
                  <w:szCs w:val="21"/>
                  <w:lang w:eastAsia="zh-CN"/>
                </w:rPr>
                <w:t>IMD frequency limits (MHz)</w:t>
              </w:r>
            </w:ins>
          </w:p>
        </w:tc>
        <w:tc>
          <w:tcPr>
            <w:tcW w:w="0" w:type="auto"/>
            <w:gridSpan w:val="3"/>
            <w:noWrap/>
            <w:vAlign w:val="bottom"/>
          </w:tcPr>
          <w:p w:rsidR="00CC3A58" w:rsidRPr="00CC3A58" w:rsidRDefault="00CC3A58" w:rsidP="00CC3A58">
            <w:pPr>
              <w:spacing w:after="0"/>
              <w:rPr>
                <w:ins w:id="200" w:author="ngm" w:date="2014-12-17T15:06:00Z"/>
              </w:rPr>
            </w:pPr>
            <w:ins w:id="201" w:author="ngm" w:date="2014-12-17T15:06:00Z">
              <w:r w:rsidRPr="00CC3A58">
                <w:t>2997</w:t>
              </w:r>
            </w:ins>
          </w:p>
        </w:tc>
        <w:tc>
          <w:tcPr>
            <w:tcW w:w="0" w:type="auto"/>
            <w:gridSpan w:val="3"/>
            <w:vAlign w:val="bottom"/>
          </w:tcPr>
          <w:p w:rsidR="00CC3A58" w:rsidRPr="00CC3A58" w:rsidRDefault="00CC3A58" w:rsidP="00CC3A58">
            <w:pPr>
              <w:spacing w:after="0"/>
              <w:rPr>
                <w:ins w:id="202" w:author="ngm" w:date="2014-12-17T15:06:00Z"/>
              </w:rPr>
            </w:pPr>
            <w:ins w:id="203" w:author="ngm" w:date="2014-12-17T15:06:00Z">
              <w:r w:rsidRPr="00CC3A58">
                <w:t>3450</w:t>
              </w:r>
            </w:ins>
          </w:p>
        </w:tc>
      </w:tr>
      <w:tr w:rsidR="00CC3A58" w:rsidRPr="00CC3A58" w:rsidTr="00F30EF1">
        <w:trPr>
          <w:trHeight w:val="255"/>
          <w:jc w:val="center"/>
          <w:ins w:id="204" w:author="ngm" w:date="2014-12-17T15:06:00Z"/>
        </w:trPr>
        <w:tc>
          <w:tcPr>
            <w:tcW w:w="0" w:type="auto"/>
            <w:noWrap/>
          </w:tcPr>
          <w:p w:rsidR="00CC3A58" w:rsidRPr="00CC3A58" w:rsidRDefault="00CC3A58" w:rsidP="00CC3A58">
            <w:pPr>
              <w:spacing w:after="0"/>
              <w:rPr>
                <w:ins w:id="205" w:author="ngm" w:date="2014-12-17T15:06:00Z"/>
                <w:rFonts w:eastAsia="SimSun" w:cs="Optima"/>
                <w:szCs w:val="21"/>
                <w:lang w:eastAsia="zh-CN"/>
              </w:rPr>
            </w:pPr>
          </w:p>
        </w:tc>
        <w:tc>
          <w:tcPr>
            <w:tcW w:w="0" w:type="auto"/>
            <w:gridSpan w:val="3"/>
            <w:noWrap/>
          </w:tcPr>
          <w:p w:rsidR="00CC3A58" w:rsidRPr="00CC3A58" w:rsidRDefault="00CC3A58" w:rsidP="00CC3A58">
            <w:pPr>
              <w:spacing w:after="0"/>
              <w:rPr>
                <w:ins w:id="206" w:author="ngm" w:date="2014-12-17T15:06:00Z"/>
                <w:rFonts w:eastAsia="SimSun" w:cs="Optima"/>
                <w:szCs w:val="21"/>
                <w:lang w:eastAsia="zh-CN"/>
              </w:rPr>
            </w:pPr>
          </w:p>
        </w:tc>
        <w:tc>
          <w:tcPr>
            <w:tcW w:w="0" w:type="auto"/>
            <w:gridSpan w:val="3"/>
          </w:tcPr>
          <w:p w:rsidR="00CC3A58" w:rsidRPr="00CC3A58" w:rsidRDefault="00CC3A58" w:rsidP="00CC3A58">
            <w:pPr>
              <w:spacing w:after="0"/>
              <w:rPr>
                <w:ins w:id="207" w:author="ngm" w:date="2014-12-17T15:06:00Z"/>
                <w:rFonts w:eastAsia="SimSun" w:cs="Optima"/>
                <w:szCs w:val="21"/>
                <w:lang w:eastAsia="zh-CN"/>
              </w:rPr>
            </w:pPr>
          </w:p>
        </w:tc>
      </w:tr>
      <w:tr w:rsidR="00CC3A58" w:rsidRPr="00CC3A58" w:rsidTr="00F30EF1">
        <w:trPr>
          <w:trHeight w:val="255"/>
          <w:jc w:val="center"/>
          <w:ins w:id="208" w:author="ngm" w:date="2014-12-17T15:06:00Z"/>
        </w:trPr>
        <w:tc>
          <w:tcPr>
            <w:tcW w:w="0" w:type="auto"/>
            <w:noWrap/>
          </w:tcPr>
          <w:p w:rsidR="00CC3A58" w:rsidRPr="00CC3A58" w:rsidRDefault="00CC3A58" w:rsidP="00CC3A58">
            <w:pPr>
              <w:spacing w:after="0"/>
              <w:rPr>
                <w:ins w:id="209" w:author="ngm" w:date="2014-12-17T15:06:00Z"/>
                <w:rFonts w:eastAsia="SimSun" w:cs="Optima"/>
                <w:szCs w:val="21"/>
                <w:lang w:eastAsia="zh-CN"/>
              </w:rPr>
            </w:pPr>
            <w:ins w:id="210" w:author="ngm" w:date="2014-12-17T15:06:00Z">
              <w:r w:rsidRPr="00CC3A58">
                <w:rPr>
                  <w:rFonts w:eastAsia="SimSun" w:cs="Optima"/>
                  <w:szCs w:val="21"/>
                  <w:lang w:eastAsia="zh-CN"/>
                </w:rPr>
                <w:lastRenderedPageBreak/>
                <w:t>3</w:t>
              </w:r>
              <w:r w:rsidRPr="00CC3A58">
                <w:rPr>
                  <w:rFonts w:eastAsia="SimSun" w:cs="Optima"/>
                  <w:szCs w:val="21"/>
                  <w:vertAlign w:val="superscript"/>
                  <w:lang w:eastAsia="zh-CN"/>
                </w:rPr>
                <w:t>rd</w:t>
              </w:r>
              <w:r w:rsidRPr="00CC3A58">
                <w:rPr>
                  <w:rFonts w:eastAsia="SimSun" w:cs="Optima"/>
                  <w:szCs w:val="21"/>
                  <w:lang w:eastAsia="zh-CN"/>
                </w:rPr>
                <w:t xml:space="preserve"> order IMD products </w:t>
              </w:r>
            </w:ins>
          </w:p>
        </w:tc>
        <w:tc>
          <w:tcPr>
            <w:tcW w:w="0" w:type="auto"/>
            <w:gridSpan w:val="3"/>
            <w:noWrap/>
          </w:tcPr>
          <w:p w:rsidR="00CC3A58" w:rsidRPr="00CC3A58" w:rsidRDefault="00CC3A58" w:rsidP="00CC3A58">
            <w:pPr>
              <w:spacing w:after="0"/>
              <w:rPr>
                <w:ins w:id="211" w:author="ngm" w:date="2014-12-17T15:06:00Z"/>
                <w:rFonts w:eastAsia="SimSun" w:cs="Optima"/>
                <w:szCs w:val="21"/>
                <w:lang w:eastAsia="zh-CN"/>
              </w:rPr>
            </w:pPr>
            <w:ins w:id="212" w:author="ngm" w:date="2014-12-17T15:06:00Z">
              <w:r w:rsidRPr="00CC3A58">
                <w:rPr>
                  <w:rFonts w:eastAsia="SimSun" w:cs="Optima"/>
                  <w:szCs w:val="21"/>
                  <w:lang w:eastAsia="zh-CN"/>
                </w:rPr>
                <w:t>(f1-low + f2-low + f3-low)</w:t>
              </w:r>
            </w:ins>
          </w:p>
        </w:tc>
        <w:tc>
          <w:tcPr>
            <w:tcW w:w="0" w:type="auto"/>
            <w:gridSpan w:val="3"/>
          </w:tcPr>
          <w:p w:rsidR="00CC3A58" w:rsidRPr="00CC3A58" w:rsidRDefault="00CC3A58" w:rsidP="00CC3A58">
            <w:pPr>
              <w:spacing w:after="0"/>
              <w:rPr>
                <w:ins w:id="213" w:author="ngm" w:date="2014-12-17T15:06:00Z"/>
                <w:rFonts w:eastAsia="SimSun" w:cs="Optima"/>
                <w:szCs w:val="21"/>
                <w:lang w:eastAsia="zh-CN"/>
              </w:rPr>
            </w:pPr>
            <w:ins w:id="214" w:author="ngm" w:date="2014-12-17T15:06:00Z">
              <w:r w:rsidRPr="00CC3A58">
                <w:rPr>
                  <w:rFonts w:eastAsia="SimSun" w:cs="Optima"/>
                  <w:szCs w:val="21"/>
                  <w:lang w:eastAsia="zh-CN"/>
                </w:rPr>
                <w:t>(f1-high + f2-high + f3-high)</w:t>
              </w:r>
            </w:ins>
          </w:p>
        </w:tc>
      </w:tr>
      <w:tr w:rsidR="00CC3A58" w:rsidRPr="00CC3A58" w:rsidTr="00F30EF1">
        <w:trPr>
          <w:trHeight w:val="255"/>
          <w:jc w:val="center"/>
          <w:ins w:id="215" w:author="ngm" w:date="2014-12-17T15:06:00Z"/>
        </w:trPr>
        <w:tc>
          <w:tcPr>
            <w:tcW w:w="0" w:type="auto"/>
            <w:noWrap/>
          </w:tcPr>
          <w:p w:rsidR="00CC3A58" w:rsidRPr="00CC3A58" w:rsidRDefault="00CC3A58" w:rsidP="00CC3A58">
            <w:pPr>
              <w:spacing w:after="0"/>
              <w:rPr>
                <w:ins w:id="216" w:author="ngm" w:date="2014-12-17T15:06:00Z"/>
                <w:rFonts w:eastAsia="SimSun" w:cs="Optima"/>
                <w:szCs w:val="21"/>
                <w:lang w:eastAsia="zh-CN"/>
              </w:rPr>
            </w:pPr>
            <w:ins w:id="217" w:author="ngm" w:date="2014-12-17T15:06:00Z">
              <w:r w:rsidRPr="00CC3A58">
                <w:rPr>
                  <w:rFonts w:eastAsia="SimSun" w:cs="Optima"/>
                  <w:szCs w:val="21"/>
                  <w:lang w:eastAsia="zh-CN"/>
                </w:rPr>
                <w:t>IMD frequency limits (MHz)</w:t>
              </w:r>
            </w:ins>
          </w:p>
        </w:tc>
        <w:tc>
          <w:tcPr>
            <w:tcW w:w="0" w:type="auto"/>
            <w:gridSpan w:val="3"/>
            <w:noWrap/>
            <w:vAlign w:val="bottom"/>
          </w:tcPr>
          <w:p w:rsidR="00CC3A58" w:rsidRPr="00CC3A58" w:rsidRDefault="00CC3A58" w:rsidP="00CC3A58">
            <w:pPr>
              <w:spacing w:after="0"/>
              <w:rPr>
                <w:ins w:id="218" w:author="ngm" w:date="2014-12-17T15:06:00Z"/>
              </w:rPr>
            </w:pPr>
            <w:ins w:id="219" w:author="ngm" w:date="2014-12-17T15:06:00Z">
              <w:r w:rsidRPr="00CC3A58">
                <w:t>6922</w:t>
              </w:r>
            </w:ins>
          </w:p>
        </w:tc>
        <w:tc>
          <w:tcPr>
            <w:tcW w:w="0" w:type="auto"/>
            <w:gridSpan w:val="3"/>
            <w:vAlign w:val="bottom"/>
          </w:tcPr>
          <w:p w:rsidR="00CC3A58" w:rsidRPr="00CC3A58" w:rsidRDefault="00CC3A58" w:rsidP="00CC3A58">
            <w:pPr>
              <w:spacing w:after="0"/>
              <w:rPr>
                <w:ins w:id="220" w:author="ngm" w:date="2014-12-17T15:06:00Z"/>
              </w:rPr>
            </w:pPr>
            <w:ins w:id="221" w:author="ngm" w:date="2014-12-17T15:06:00Z">
              <w:r w:rsidRPr="00CC3A58">
                <w:t>7375</w:t>
              </w:r>
            </w:ins>
          </w:p>
        </w:tc>
      </w:tr>
    </w:tbl>
    <w:p w:rsidR="00CC3A58" w:rsidRPr="00CC3A58" w:rsidRDefault="00CC3A58" w:rsidP="00CC3A58">
      <w:pPr>
        <w:spacing w:after="120"/>
        <w:rPr>
          <w:ins w:id="222" w:author="ngm" w:date="2014-12-17T15:06:00Z"/>
          <w:rFonts w:eastAsia="SimSun"/>
          <w:lang w:eastAsia="zh-CN"/>
        </w:rPr>
      </w:pPr>
    </w:p>
    <w:p w:rsidR="00CC3A58" w:rsidRPr="00CC3A58" w:rsidRDefault="00CC3A58" w:rsidP="00CC3A58">
      <w:pPr>
        <w:spacing w:after="120"/>
        <w:rPr>
          <w:ins w:id="223" w:author="ngm" w:date="2014-12-17T15:06:00Z"/>
          <w:rFonts w:eastAsia="SimSun"/>
          <w:lang w:eastAsia="zh-CN"/>
        </w:rPr>
      </w:pPr>
      <w:ins w:id="224" w:author="ngm" w:date="2014-12-17T15:06:00Z">
        <w:r w:rsidRPr="00CC3A58">
          <w:rPr>
            <w:rFonts w:eastAsia="SimSun" w:cs="Optima"/>
            <w:szCs w:val="21"/>
            <w:lang w:eastAsia="zh-CN"/>
          </w:rPr>
          <w:t xml:space="preserve">It can be seen from Table </w:t>
        </w:r>
      </w:ins>
      <w:ins w:id="225" w:author="ngm" w:date="2014-12-17T15:14:00Z">
        <w:r w:rsidR="00B15B59">
          <w:rPr>
            <w:rFonts w:eastAsia="SimSun" w:cs="Optima"/>
            <w:szCs w:val="21"/>
            <w:lang w:eastAsia="zh-CN"/>
          </w:rPr>
          <w:t>6.X.2</w:t>
        </w:r>
      </w:ins>
      <w:ins w:id="226" w:author="ngm" w:date="2014-12-17T15:06:00Z">
        <w:r w:rsidRPr="00CC3A58">
          <w:rPr>
            <w:rFonts w:eastAsia="SimSun" w:cs="Optima"/>
            <w:szCs w:val="21"/>
            <w:lang w:eastAsia="zh-CN"/>
          </w:rPr>
          <w:t>-1 that in addition to the</w:t>
        </w:r>
        <w:r w:rsidRPr="00CC3A58">
          <w:t xml:space="preserve"> impacts of harmonics and IMD products from the constituent 2DL CA configurations,</w:t>
        </w:r>
        <w:r w:rsidRPr="00CC3A58">
          <w:rPr>
            <w:rFonts w:eastAsia="SimSun" w:cs="Optima"/>
            <w:szCs w:val="21"/>
            <w:lang w:eastAsia="zh-CN"/>
          </w:rPr>
          <w:t xml:space="preserve"> </w:t>
        </w:r>
        <w:r w:rsidRPr="00CC3A58">
          <w:rPr>
            <w:snapToGrid w:val="0"/>
            <w:lang w:val="en-US"/>
          </w:rPr>
          <w:t>the 3</w:t>
        </w:r>
        <w:r w:rsidRPr="00CC3A58">
          <w:rPr>
            <w:snapToGrid w:val="0"/>
            <w:vertAlign w:val="superscript"/>
            <w:lang w:val="en-US"/>
          </w:rPr>
          <w:t>rd</w:t>
        </w:r>
        <w:r w:rsidRPr="00CC3A58">
          <w:rPr>
            <w:snapToGrid w:val="0"/>
            <w:lang w:val="en-US"/>
          </w:rPr>
          <w:t xml:space="preserve"> order IMD products supporting 3 DL CA of Band (25 + 41 + 41) may fall into the BS receive band of Bands 1, 2, 3, 4, 9, 10, 22, 23, 25, 33, 34, 35, 36, 37, 39 and 42</w:t>
        </w:r>
        <w:r w:rsidRPr="00CC3A58">
          <w:t>. However, Bands 1, 3, 9, 10, 33, 34 and 39</w:t>
        </w:r>
        <w:r w:rsidRPr="00CC3A58">
          <w:rPr>
            <w:snapToGrid w:val="0"/>
            <w:lang w:val="en-US"/>
          </w:rPr>
          <w:t xml:space="preserve"> are</w:t>
        </w:r>
        <w:r w:rsidRPr="00CC3A58">
          <w:t xml:space="preserve"> not intended for use in the same geographical area as Bands 25 and 41. Moreover, co-location of Band 25 transmitter and Band 35, 36 or 37 transceiver implies FDD/TDD co-location on adjacent frequencies which requires the use of certain site-engineering solutions to avoid mutual interference. Therefore, the focus here is on the 3</w:t>
        </w:r>
        <w:r w:rsidRPr="00CC3A58">
          <w:rPr>
            <w:vertAlign w:val="superscript"/>
          </w:rPr>
          <w:t>rd</w:t>
        </w:r>
        <w:r w:rsidRPr="00CC3A58">
          <w:t xml:space="preserve"> order IMD products falling into Bands 2, 4, 22, 23, 25 and 42. Note that the 3</w:t>
        </w:r>
        <w:r w:rsidRPr="00CC3A58">
          <w:rPr>
            <w:vertAlign w:val="superscript"/>
          </w:rPr>
          <w:t>rd</w:t>
        </w:r>
        <w:r w:rsidRPr="00CC3A58">
          <w:t xml:space="preserve"> order </w:t>
        </w:r>
        <w:r w:rsidRPr="00CC3A58">
          <w:rPr>
            <w:rFonts w:eastAsia="SimSun" w:cs="Optima"/>
            <w:szCs w:val="21"/>
            <w:lang w:eastAsia="zh-CN"/>
          </w:rPr>
          <w:t>IMD products will not fall into the BS own (up to 20 MHz) receive block within Band 25.</w:t>
        </w:r>
      </w:ins>
    </w:p>
    <w:p w:rsidR="00CC3A58" w:rsidRPr="00CC3A58" w:rsidRDefault="00CC3A58" w:rsidP="00CC3A58">
      <w:pPr>
        <w:spacing w:after="120"/>
        <w:rPr>
          <w:ins w:id="227" w:author="ngm" w:date="2014-12-17T15:06:00Z"/>
        </w:rPr>
      </w:pPr>
      <w:ins w:id="228" w:author="ngm" w:date="2014-12-17T15:06:00Z">
        <w:r w:rsidRPr="00CC3A58">
          <w:t xml:space="preserve">With the performances of the current BS antenna system, transmit and receive path components, amplifiers, pre-distortion algorithms and filters, it is expected that the IMD interference generated within the Band 4, 22 or 42 receiver would be well below the receiver noise floor eliminating the possibility of receiver desensitization, provided that Band (25 + 41 + 41) BS transmitter does not share the same antenna with Band 4, 22 or 42 BS receiver. </w:t>
        </w:r>
        <w:r w:rsidRPr="00CC3A58">
          <w:rPr>
            <w:rFonts w:eastAsia="SimSun" w:cs="Arial"/>
            <w:lang w:eastAsia="zh-CN"/>
          </w:rPr>
          <w:t xml:space="preserve">But there is not a large frequency gap between Band 25 DL and </w:t>
        </w:r>
        <w:r w:rsidRPr="00CC3A58">
          <w:rPr>
            <w:rFonts w:eastAsia="SimSun"/>
            <w:lang w:eastAsia="zh-CN"/>
          </w:rPr>
          <w:t xml:space="preserve">Bands 2, </w:t>
        </w:r>
        <w:r w:rsidRPr="00CC3A58">
          <w:rPr>
            <w:rFonts w:eastAsia="SimSun" w:cs="Optima"/>
            <w:szCs w:val="21"/>
            <w:lang w:eastAsia="zh-CN"/>
          </w:rPr>
          <w:t>23 and 25</w:t>
        </w:r>
        <w:r w:rsidRPr="00CC3A58">
          <w:rPr>
            <w:rFonts w:eastAsia="SimSun"/>
            <w:lang w:eastAsia="zh-CN"/>
          </w:rPr>
          <w:t xml:space="preserve"> </w:t>
        </w:r>
        <w:r w:rsidRPr="00CC3A58">
          <w:rPr>
            <w:rFonts w:eastAsia="SimSun" w:cs="Arial"/>
            <w:lang w:eastAsia="zh-CN"/>
          </w:rPr>
          <w:t xml:space="preserve">UL, and hence </w:t>
        </w:r>
        <w:r w:rsidRPr="00CC3A58">
          <w:rPr>
            <w:rFonts w:eastAsia="SimSun"/>
            <w:lang w:eastAsia="zh-CN"/>
          </w:rPr>
          <w:t xml:space="preserve">Bands </w:t>
        </w:r>
        <w:r w:rsidRPr="00CC3A58">
          <w:rPr>
            <w:rFonts w:eastAsia="SimSun" w:cs="Optima"/>
            <w:szCs w:val="21"/>
            <w:lang w:eastAsia="zh-CN"/>
          </w:rPr>
          <w:t>2, 23 and 25</w:t>
        </w:r>
        <w:r w:rsidRPr="00CC3A58">
          <w:rPr>
            <w:rFonts w:eastAsia="SimSun"/>
            <w:lang w:eastAsia="zh-CN"/>
          </w:rPr>
          <w:t xml:space="preserve"> </w:t>
        </w:r>
        <w:r w:rsidRPr="00CC3A58">
          <w:rPr>
            <w:rFonts w:eastAsia="SimSun" w:cs="Arial"/>
            <w:lang w:eastAsia="zh-CN"/>
          </w:rPr>
          <w:t xml:space="preserve">BS </w:t>
        </w:r>
        <w:r w:rsidRPr="00CC3A58">
          <w:t>receiver desensitization may still be an issue.</w:t>
        </w:r>
      </w:ins>
    </w:p>
    <w:p w:rsidR="00CC3A58" w:rsidRPr="00CC3A58" w:rsidRDefault="00CC3A58" w:rsidP="00CC3A58">
      <w:pPr>
        <w:spacing w:after="120"/>
        <w:rPr>
          <w:ins w:id="229" w:author="ngm" w:date="2014-12-17T15:06:00Z"/>
        </w:rPr>
      </w:pPr>
      <w:ins w:id="230" w:author="ngm" w:date="2014-12-17T15:06:00Z">
        <w:r w:rsidRPr="00CC3A58">
          <w:t xml:space="preserve">Therefore, it is recommended that Band (25 + 41 + 41) BS transmitter should not share the same antenna with Band 2, 23 or 25 BS receiver to prevent BS receiver desensitization, or with Band 4, 22 or 42 BS receiver unless the antenna path meets very stringent </w:t>
        </w:r>
        <w:r w:rsidRPr="00CC3A58">
          <w:rPr>
            <w:rFonts w:eastAsia="SimSun"/>
            <w:lang w:eastAsia="zh-CN"/>
          </w:rPr>
          <w:t>3</w:t>
        </w:r>
        <w:r w:rsidRPr="00CC3A58">
          <w:rPr>
            <w:rFonts w:eastAsia="SimSun"/>
            <w:vertAlign w:val="superscript"/>
            <w:lang w:eastAsia="zh-CN"/>
          </w:rPr>
          <w:t>rd</w:t>
        </w:r>
        <w:r w:rsidRPr="00CC3A58">
          <w:rPr>
            <w:rFonts w:eastAsia="SimSun"/>
            <w:lang w:eastAsia="zh-CN"/>
          </w:rPr>
          <w:t xml:space="preserve"> order </w:t>
        </w:r>
        <w:r w:rsidRPr="00CC3A58">
          <w:t>PIM specification so that the PIM will not cause Band 4, 22 or 42 BS receiver desensitization. Note that antenna sharing may be allowed as the state-of-the-art continues to evolve in the future.</w:t>
        </w:r>
      </w:ins>
    </w:p>
    <w:p w:rsidR="00307AC9" w:rsidRPr="008A518F" w:rsidRDefault="00307AC9" w:rsidP="00DA203D">
      <w:pPr>
        <w:pStyle w:val="BodyText"/>
        <w:rPr>
          <w:b/>
          <w:lang w:val="en-US"/>
        </w:rPr>
      </w:pPr>
      <w:r w:rsidRPr="008A518F">
        <w:rPr>
          <w:b/>
          <w:lang w:val="en-US"/>
        </w:rPr>
        <w:t xml:space="preserve">&lt;End of </w:t>
      </w:r>
      <w:r>
        <w:rPr>
          <w:b/>
          <w:lang w:val="en-US"/>
        </w:rPr>
        <w:t>change</w:t>
      </w:r>
      <w:r w:rsidRPr="008A518F">
        <w:rPr>
          <w:b/>
          <w:lang w:val="en-US"/>
        </w:rPr>
        <w:t>&gt;</w:t>
      </w:r>
    </w:p>
    <w:bookmarkEnd w:id="3"/>
    <w:p w:rsidR="001E41F3" w:rsidRDefault="001E41F3">
      <w:pPr>
        <w:rPr>
          <w:noProof/>
        </w:rPr>
      </w:pPr>
    </w:p>
    <w:sectPr w:rsidR="001E41F3" w:rsidSect="00466A1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6EB5" w:rsidRDefault="00AB6EB5">
      <w:r>
        <w:separator/>
      </w:r>
    </w:p>
  </w:endnote>
  <w:endnote w:type="continuationSeparator" w:id="0">
    <w:p w:rsidR="00AB6EB5" w:rsidRDefault="00AB6EB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6EB5" w:rsidRDefault="00AB6EB5">
      <w:r>
        <w:separator/>
      </w:r>
    </w:p>
  </w:footnote>
  <w:footnote w:type="continuationSeparator" w:id="0">
    <w:p w:rsidR="00AB6EB5" w:rsidRDefault="00AB6E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906" w:rsidRDefault="00246906">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4D0A4159"/>
    <w:multiLevelType w:val="hybridMultilevel"/>
    <w:tmpl w:val="037E68A0"/>
    <w:lvl w:ilvl="0" w:tplc="7BAE29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nsid w:val="55363321"/>
    <w:multiLevelType w:val="hybridMultilevel"/>
    <w:tmpl w:val="9E8E5290"/>
    <w:lvl w:ilvl="0" w:tplc="08090011">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nsid w:val="70C87547"/>
    <w:multiLevelType w:val="hybridMultilevel"/>
    <w:tmpl w:val="120A7E4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5234"/>
  </w:hdrShapeDefaults>
  <w:footnotePr>
    <w:numRestart w:val="eachSect"/>
    <w:footnote w:id="-1"/>
    <w:footnote w:id="0"/>
  </w:footnotePr>
  <w:endnotePr>
    <w:endnote w:id="-1"/>
    <w:endnote w:id="0"/>
  </w:endnotePr>
  <w:compat/>
  <w:rsids>
    <w:rsidRoot w:val="00022E4A"/>
    <w:rsid w:val="00003420"/>
    <w:rsid w:val="00022E4A"/>
    <w:rsid w:val="000651F9"/>
    <w:rsid w:val="00074ACF"/>
    <w:rsid w:val="00094BE6"/>
    <w:rsid w:val="000A6394"/>
    <w:rsid w:val="000B152E"/>
    <w:rsid w:val="000C038A"/>
    <w:rsid w:val="000C1869"/>
    <w:rsid w:val="000C6598"/>
    <w:rsid w:val="000D00AC"/>
    <w:rsid w:val="000D0E4A"/>
    <w:rsid w:val="00103211"/>
    <w:rsid w:val="00113E9E"/>
    <w:rsid w:val="00116E73"/>
    <w:rsid w:val="00124A17"/>
    <w:rsid w:val="00145D43"/>
    <w:rsid w:val="00181CA8"/>
    <w:rsid w:val="00192C46"/>
    <w:rsid w:val="001A7B60"/>
    <w:rsid w:val="001B7A65"/>
    <w:rsid w:val="001E41F3"/>
    <w:rsid w:val="001F03E2"/>
    <w:rsid w:val="00200529"/>
    <w:rsid w:val="00204B3C"/>
    <w:rsid w:val="002156FC"/>
    <w:rsid w:val="002200A1"/>
    <w:rsid w:val="00246906"/>
    <w:rsid w:val="0026004D"/>
    <w:rsid w:val="002633B2"/>
    <w:rsid w:val="002662DE"/>
    <w:rsid w:val="00275D12"/>
    <w:rsid w:val="002860C4"/>
    <w:rsid w:val="002B5741"/>
    <w:rsid w:val="002D2DAE"/>
    <w:rsid w:val="002E3101"/>
    <w:rsid w:val="003020CA"/>
    <w:rsid w:val="00305409"/>
    <w:rsid w:val="00307AC9"/>
    <w:rsid w:val="00322E32"/>
    <w:rsid w:val="0032636C"/>
    <w:rsid w:val="00336D97"/>
    <w:rsid w:val="003423AA"/>
    <w:rsid w:val="003448E3"/>
    <w:rsid w:val="003572D7"/>
    <w:rsid w:val="00361723"/>
    <w:rsid w:val="00384E7A"/>
    <w:rsid w:val="003A0DAF"/>
    <w:rsid w:val="003A30B6"/>
    <w:rsid w:val="003E1A36"/>
    <w:rsid w:val="004040E7"/>
    <w:rsid w:val="004242F1"/>
    <w:rsid w:val="00436BF9"/>
    <w:rsid w:val="004433EC"/>
    <w:rsid w:val="004607C6"/>
    <w:rsid w:val="004B75B7"/>
    <w:rsid w:val="004D2657"/>
    <w:rsid w:val="004F49F9"/>
    <w:rsid w:val="00505A7A"/>
    <w:rsid w:val="005103F3"/>
    <w:rsid w:val="0051580D"/>
    <w:rsid w:val="00541C82"/>
    <w:rsid w:val="005422B6"/>
    <w:rsid w:val="00552932"/>
    <w:rsid w:val="00564DE4"/>
    <w:rsid w:val="00592D74"/>
    <w:rsid w:val="005C3F5A"/>
    <w:rsid w:val="005C5018"/>
    <w:rsid w:val="005E2C44"/>
    <w:rsid w:val="005F450A"/>
    <w:rsid w:val="005F59CA"/>
    <w:rsid w:val="00621188"/>
    <w:rsid w:val="006257ED"/>
    <w:rsid w:val="00630D0C"/>
    <w:rsid w:val="00693630"/>
    <w:rsid w:val="00695808"/>
    <w:rsid w:val="006A1745"/>
    <w:rsid w:val="006A3DBF"/>
    <w:rsid w:val="006B46FB"/>
    <w:rsid w:val="006E21FB"/>
    <w:rsid w:val="006F7D78"/>
    <w:rsid w:val="00723ECD"/>
    <w:rsid w:val="00741007"/>
    <w:rsid w:val="00761A37"/>
    <w:rsid w:val="00792342"/>
    <w:rsid w:val="007A14CC"/>
    <w:rsid w:val="007A75DD"/>
    <w:rsid w:val="007B512A"/>
    <w:rsid w:val="007C2097"/>
    <w:rsid w:val="007D6A07"/>
    <w:rsid w:val="00815AC5"/>
    <w:rsid w:val="008234B5"/>
    <w:rsid w:val="00834069"/>
    <w:rsid w:val="00835B02"/>
    <w:rsid w:val="00857491"/>
    <w:rsid w:val="008626E7"/>
    <w:rsid w:val="00870EE7"/>
    <w:rsid w:val="0088538E"/>
    <w:rsid w:val="00885C0C"/>
    <w:rsid w:val="00891887"/>
    <w:rsid w:val="008C24CC"/>
    <w:rsid w:val="008D6418"/>
    <w:rsid w:val="008F0082"/>
    <w:rsid w:val="008F686C"/>
    <w:rsid w:val="009556F8"/>
    <w:rsid w:val="0096338F"/>
    <w:rsid w:val="0096568B"/>
    <w:rsid w:val="009777D9"/>
    <w:rsid w:val="00991B88"/>
    <w:rsid w:val="009A44B1"/>
    <w:rsid w:val="009A579D"/>
    <w:rsid w:val="009B1176"/>
    <w:rsid w:val="009C502F"/>
    <w:rsid w:val="009D5259"/>
    <w:rsid w:val="009D5F54"/>
    <w:rsid w:val="009E3297"/>
    <w:rsid w:val="009F734F"/>
    <w:rsid w:val="00A041DF"/>
    <w:rsid w:val="00A246B6"/>
    <w:rsid w:val="00A352E1"/>
    <w:rsid w:val="00A47E70"/>
    <w:rsid w:val="00A5654E"/>
    <w:rsid w:val="00A7671C"/>
    <w:rsid w:val="00A84AD5"/>
    <w:rsid w:val="00AB6EB5"/>
    <w:rsid w:val="00AC5EAB"/>
    <w:rsid w:val="00AD1CD8"/>
    <w:rsid w:val="00B13400"/>
    <w:rsid w:val="00B15B59"/>
    <w:rsid w:val="00B258BB"/>
    <w:rsid w:val="00B64922"/>
    <w:rsid w:val="00B67B97"/>
    <w:rsid w:val="00B968C8"/>
    <w:rsid w:val="00BA06DF"/>
    <w:rsid w:val="00BA3EC5"/>
    <w:rsid w:val="00BA7879"/>
    <w:rsid w:val="00BB5DFC"/>
    <w:rsid w:val="00BC576B"/>
    <w:rsid w:val="00BD279D"/>
    <w:rsid w:val="00BD654E"/>
    <w:rsid w:val="00C23534"/>
    <w:rsid w:val="00C3258E"/>
    <w:rsid w:val="00C71FEC"/>
    <w:rsid w:val="00C85D8F"/>
    <w:rsid w:val="00C95985"/>
    <w:rsid w:val="00CB6ABA"/>
    <w:rsid w:val="00CC09FE"/>
    <w:rsid w:val="00CC2608"/>
    <w:rsid w:val="00CC3A58"/>
    <w:rsid w:val="00CC5026"/>
    <w:rsid w:val="00CD3F7B"/>
    <w:rsid w:val="00CD4CCB"/>
    <w:rsid w:val="00CE0571"/>
    <w:rsid w:val="00D03F9A"/>
    <w:rsid w:val="00D20585"/>
    <w:rsid w:val="00D30D9B"/>
    <w:rsid w:val="00D36A4A"/>
    <w:rsid w:val="00D40BEB"/>
    <w:rsid w:val="00D47552"/>
    <w:rsid w:val="00D72F0C"/>
    <w:rsid w:val="00DD1116"/>
    <w:rsid w:val="00DD4A84"/>
    <w:rsid w:val="00DE34CF"/>
    <w:rsid w:val="00DE41EB"/>
    <w:rsid w:val="00E13322"/>
    <w:rsid w:val="00E474E9"/>
    <w:rsid w:val="00EB0D9D"/>
    <w:rsid w:val="00EC5233"/>
    <w:rsid w:val="00EE7D7C"/>
    <w:rsid w:val="00F10F6C"/>
    <w:rsid w:val="00F120B9"/>
    <w:rsid w:val="00F25D98"/>
    <w:rsid w:val="00F300FB"/>
    <w:rsid w:val="00F3796D"/>
    <w:rsid w:val="00F824EB"/>
    <w:rsid w:val="00F91E3E"/>
    <w:rsid w:val="00F96C15"/>
    <w:rsid w:val="00F96DA6"/>
    <w:rsid w:val="00FB6386"/>
    <w:rsid w:val="00FB69BE"/>
    <w:rsid w:val="00FD2F4E"/>
    <w:rsid w:val="00FF5F6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5018"/>
    <w:pPr>
      <w:spacing w:after="180"/>
    </w:pPr>
    <w:rPr>
      <w:rFonts w:ascii="Times New Roman" w:hAnsi="Times New Roman"/>
      <w:lang w:eastAsia="en-US"/>
    </w:rPr>
  </w:style>
  <w:style w:type="paragraph" w:styleId="Heading1">
    <w:name w:val="heading 1"/>
    <w:aliases w:val="NMP Heading 1"/>
    <w:next w:val="Normal"/>
    <w:qFormat/>
    <w:rsid w:val="005C501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C5018"/>
    <w:pPr>
      <w:pBdr>
        <w:top w:val="none" w:sz="0" w:space="0" w:color="auto"/>
      </w:pBdr>
      <w:spacing w:before="180"/>
      <w:outlineLvl w:val="1"/>
    </w:pPr>
    <w:rPr>
      <w:sz w:val="32"/>
    </w:rPr>
  </w:style>
  <w:style w:type="paragraph" w:styleId="Heading3">
    <w:name w:val="heading 3"/>
    <w:basedOn w:val="Heading2"/>
    <w:next w:val="Normal"/>
    <w:qFormat/>
    <w:rsid w:val="005C5018"/>
    <w:pPr>
      <w:spacing w:before="120"/>
      <w:outlineLvl w:val="2"/>
    </w:pPr>
    <w:rPr>
      <w:sz w:val="28"/>
    </w:rPr>
  </w:style>
  <w:style w:type="paragraph" w:styleId="Heading4">
    <w:name w:val="heading 4"/>
    <w:basedOn w:val="Heading3"/>
    <w:next w:val="Normal"/>
    <w:qFormat/>
    <w:rsid w:val="005C5018"/>
    <w:pPr>
      <w:ind w:left="1418" w:hanging="1418"/>
      <w:outlineLvl w:val="3"/>
    </w:pPr>
    <w:rPr>
      <w:sz w:val="24"/>
    </w:rPr>
  </w:style>
  <w:style w:type="paragraph" w:styleId="Heading5">
    <w:name w:val="heading 5"/>
    <w:basedOn w:val="Heading4"/>
    <w:next w:val="Normal"/>
    <w:qFormat/>
    <w:rsid w:val="005C5018"/>
    <w:pPr>
      <w:ind w:left="1701" w:hanging="1701"/>
      <w:outlineLvl w:val="4"/>
    </w:pPr>
    <w:rPr>
      <w:sz w:val="22"/>
    </w:rPr>
  </w:style>
  <w:style w:type="paragraph" w:styleId="Heading6">
    <w:name w:val="heading 6"/>
    <w:basedOn w:val="H6"/>
    <w:next w:val="Normal"/>
    <w:qFormat/>
    <w:rsid w:val="005C5018"/>
    <w:pPr>
      <w:outlineLvl w:val="5"/>
    </w:pPr>
  </w:style>
  <w:style w:type="paragraph" w:styleId="Heading7">
    <w:name w:val="heading 7"/>
    <w:basedOn w:val="H6"/>
    <w:next w:val="Normal"/>
    <w:qFormat/>
    <w:rsid w:val="005C5018"/>
    <w:pPr>
      <w:outlineLvl w:val="6"/>
    </w:pPr>
  </w:style>
  <w:style w:type="paragraph" w:styleId="Heading8">
    <w:name w:val="heading 8"/>
    <w:basedOn w:val="Heading1"/>
    <w:next w:val="Normal"/>
    <w:qFormat/>
    <w:rsid w:val="005C5018"/>
    <w:pPr>
      <w:ind w:left="0" w:firstLine="0"/>
      <w:outlineLvl w:val="7"/>
    </w:pPr>
  </w:style>
  <w:style w:type="paragraph" w:styleId="Heading9">
    <w:name w:val="heading 9"/>
    <w:basedOn w:val="Heading8"/>
    <w:next w:val="Normal"/>
    <w:qFormat/>
    <w:rsid w:val="005C50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5018"/>
    <w:pPr>
      <w:spacing w:before="180"/>
      <w:ind w:left="2693" w:hanging="2693"/>
    </w:pPr>
    <w:rPr>
      <w:b/>
    </w:rPr>
  </w:style>
  <w:style w:type="paragraph" w:styleId="TOC1">
    <w:name w:val="toc 1"/>
    <w:semiHidden/>
    <w:rsid w:val="005C5018"/>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5C5018"/>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5C5018"/>
    <w:pPr>
      <w:ind w:left="1701" w:hanging="1701"/>
    </w:pPr>
  </w:style>
  <w:style w:type="paragraph" w:styleId="TOC4">
    <w:name w:val="toc 4"/>
    <w:basedOn w:val="TOC3"/>
    <w:semiHidden/>
    <w:rsid w:val="005C5018"/>
    <w:pPr>
      <w:ind w:left="1418" w:hanging="1418"/>
    </w:pPr>
  </w:style>
  <w:style w:type="paragraph" w:styleId="TOC3">
    <w:name w:val="toc 3"/>
    <w:basedOn w:val="TOC2"/>
    <w:semiHidden/>
    <w:rsid w:val="005C5018"/>
    <w:pPr>
      <w:ind w:left="1134" w:hanging="1134"/>
    </w:pPr>
  </w:style>
  <w:style w:type="paragraph" w:styleId="TOC2">
    <w:name w:val="toc 2"/>
    <w:basedOn w:val="TOC1"/>
    <w:semiHidden/>
    <w:rsid w:val="005C5018"/>
    <w:pPr>
      <w:keepNext w:val="0"/>
      <w:spacing w:before="0"/>
      <w:ind w:left="851" w:hanging="851"/>
    </w:pPr>
    <w:rPr>
      <w:sz w:val="20"/>
    </w:rPr>
  </w:style>
  <w:style w:type="paragraph" w:styleId="Index2">
    <w:name w:val="index 2"/>
    <w:basedOn w:val="Index1"/>
    <w:semiHidden/>
    <w:rsid w:val="005C5018"/>
    <w:pPr>
      <w:ind w:left="284"/>
    </w:pPr>
  </w:style>
  <w:style w:type="paragraph" w:styleId="Index1">
    <w:name w:val="index 1"/>
    <w:basedOn w:val="Normal"/>
    <w:semiHidden/>
    <w:rsid w:val="005C5018"/>
    <w:pPr>
      <w:keepLines/>
      <w:spacing w:after="0"/>
    </w:pPr>
  </w:style>
  <w:style w:type="paragraph" w:customStyle="1" w:styleId="ZH">
    <w:name w:val="ZH"/>
    <w:rsid w:val="005C5018"/>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5C5018"/>
    <w:pPr>
      <w:outlineLvl w:val="9"/>
    </w:pPr>
  </w:style>
  <w:style w:type="paragraph" w:styleId="ListNumber2">
    <w:name w:val="List Number 2"/>
    <w:basedOn w:val="ListNumber"/>
    <w:rsid w:val="005C5018"/>
    <w:pPr>
      <w:ind w:left="851"/>
    </w:pPr>
  </w:style>
  <w:style w:type="paragraph" w:styleId="Header">
    <w:name w:val="header"/>
    <w:aliases w:val="header odd,header,header odd1,header odd2,header odd3,header odd4,header odd5,header odd6"/>
    <w:link w:val="HeaderChar"/>
    <w:rsid w:val="005C5018"/>
    <w:pPr>
      <w:widowControl w:val="0"/>
    </w:pPr>
    <w:rPr>
      <w:rFonts w:ascii="Arial" w:hAnsi="Arial"/>
      <w:b/>
      <w:noProof/>
      <w:sz w:val="18"/>
      <w:lang w:eastAsia="en-US"/>
    </w:rPr>
  </w:style>
  <w:style w:type="character" w:styleId="FootnoteReference">
    <w:name w:val="footnote reference"/>
    <w:basedOn w:val="DefaultParagraphFont"/>
    <w:semiHidden/>
    <w:rsid w:val="005C5018"/>
    <w:rPr>
      <w:b/>
      <w:position w:val="6"/>
      <w:sz w:val="16"/>
    </w:rPr>
  </w:style>
  <w:style w:type="paragraph" w:styleId="FootnoteText">
    <w:name w:val="footnote text"/>
    <w:basedOn w:val="Normal"/>
    <w:semiHidden/>
    <w:rsid w:val="005C5018"/>
    <w:pPr>
      <w:keepLines/>
      <w:spacing w:after="0"/>
      <w:ind w:left="454" w:hanging="454"/>
    </w:pPr>
    <w:rPr>
      <w:sz w:val="16"/>
    </w:rPr>
  </w:style>
  <w:style w:type="paragraph" w:customStyle="1" w:styleId="TAH">
    <w:name w:val="TAH"/>
    <w:basedOn w:val="TAC"/>
    <w:link w:val="TAHCar"/>
    <w:rsid w:val="005C5018"/>
    <w:rPr>
      <w:b/>
    </w:rPr>
  </w:style>
  <w:style w:type="paragraph" w:customStyle="1" w:styleId="TAC">
    <w:name w:val="TAC"/>
    <w:basedOn w:val="TAL"/>
    <w:link w:val="TACChar"/>
    <w:rsid w:val="005C5018"/>
    <w:pPr>
      <w:jc w:val="center"/>
    </w:pPr>
  </w:style>
  <w:style w:type="paragraph" w:customStyle="1" w:styleId="TF">
    <w:name w:val="TF"/>
    <w:basedOn w:val="TH"/>
    <w:rsid w:val="005C5018"/>
    <w:pPr>
      <w:keepNext w:val="0"/>
      <w:spacing w:before="0" w:after="240"/>
    </w:pPr>
  </w:style>
  <w:style w:type="paragraph" w:customStyle="1" w:styleId="NO">
    <w:name w:val="NO"/>
    <w:basedOn w:val="Normal"/>
    <w:rsid w:val="005C5018"/>
    <w:pPr>
      <w:keepLines/>
      <w:ind w:left="1135" w:hanging="851"/>
    </w:pPr>
  </w:style>
  <w:style w:type="paragraph" w:styleId="TOC9">
    <w:name w:val="toc 9"/>
    <w:basedOn w:val="TOC8"/>
    <w:semiHidden/>
    <w:rsid w:val="005C5018"/>
    <w:pPr>
      <w:ind w:left="1418" w:hanging="1418"/>
    </w:pPr>
  </w:style>
  <w:style w:type="paragraph" w:customStyle="1" w:styleId="EX">
    <w:name w:val="EX"/>
    <w:basedOn w:val="Normal"/>
    <w:rsid w:val="005C5018"/>
    <w:pPr>
      <w:keepLines/>
      <w:ind w:left="1702" w:hanging="1418"/>
    </w:pPr>
  </w:style>
  <w:style w:type="paragraph" w:customStyle="1" w:styleId="FP">
    <w:name w:val="FP"/>
    <w:basedOn w:val="Normal"/>
    <w:rsid w:val="005C5018"/>
    <w:pPr>
      <w:spacing w:after="0"/>
    </w:pPr>
  </w:style>
  <w:style w:type="paragraph" w:customStyle="1" w:styleId="LD">
    <w:name w:val="LD"/>
    <w:rsid w:val="005C5018"/>
    <w:pPr>
      <w:keepNext/>
      <w:keepLines/>
      <w:spacing w:line="180" w:lineRule="exact"/>
    </w:pPr>
    <w:rPr>
      <w:rFonts w:ascii="MS LineDraw" w:hAnsi="MS LineDraw"/>
      <w:noProof/>
      <w:lang w:eastAsia="en-US"/>
    </w:rPr>
  </w:style>
  <w:style w:type="paragraph" w:customStyle="1" w:styleId="NW">
    <w:name w:val="NW"/>
    <w:basedOn w:val="NO"/>
    <w:rsid w:val="005C5018"/>
    <w:pPr>
      <w:spacing w:after="0"/>
    </w:pPr>
  </w:style>
  <w:style w:type="paragraph" w:customStyle="1" w:styleId="EW">
    <w:name w:val="EW"/>
    <w:basedOn w:val="EX"/>
    <w:rsid w:val="005C5018"/>
    <w:pPr>
      <w:spacing w:after="0"/>
    </w:pPr>
  </w:style>
  <w:style w:type="paragraph" w:styleId="TOC6">
    <w:name w:val="toc 6"/>
    <w:basedOn w:val="TOC5"/>
    <w:next w:val="Normal"/>
    <w:semiHidden/>
    <w:rsid w:val="005C5018"/>
    <w:pPr>
      <w:ind w:left="1985" w:hanging="1985"/>
    </w:pPr>
  </w:style>
  <w:style w:type="paragraph" w:styleId="TOC7">
    <w:name w:val="toc 7"/>
    <w:basedOn w:val="TOC6"/>
    <w:next w:val="Normal"/>
    <w:semiHidden/>
    <w:rsid w:val="005C5018"/>
    <w:pPr>
      <w:ind w:left="2268" w:hanging="2268"/>
    </w:pPr>
  </w:style>
  <w:style w:type="paragraph" w:styleId="ListBullet2">
    <w:name w:val="List Bullet 2"/>
    <w:basedOn w:val="ListBullet"/>
    <w:rsid w:val="005C5018"/>
    <w:pPr>
      <w:ind w:left="851"/>
    </w:pPr>
  </w:style>
  <w:style w:type="paragraph" w:styleId="ListBullet3">
    <w:name w:val="List Bullet 3"/>
    <w:basedOn w:val="ListBullet2"/>
    <w:rsid w:val="005C5018"/>
    <w:pPr>
      <w:ind w:left="1135"/>
    </w:pPr>
  </w:style>
  <w:style w:type="paragraph" w:styleId="ListNumber">
    <w:name w:val="List Number"/>
    <w:basedOn w:val="List"/>
    <w:rsid w:val="005C5018"/>
  </w:style>
  <w:style w:type="paragraph" w:customStyle="1" w:styleId="EQ">
    <w:name w:val="EQ"/>
    <w:basedOn w:val="Normal"/>
    <w:next w:val="Normal"/>
    <w:rsid w:val="005C5018"/>
    <w:pPr>
      <w:keepLines/>
      <w:tabs>
        <w:tab w:val="center" w:pos="4536"/>
        <w:tab w:val="right" w:pos="9072"/>
      </w:tabs>
    </w:pPr>
    <w:rPr>
      <w:noProof/>
    </w:rPr>
  </w:style>
  <w:style w:type="paragraph" w:customStyle="1" w:styleId="TH">
    <w:name w:val="TH"/>
    <w:basedOn w:val="Normal"/>
    <w:link w:val="THChar"/>
    <w:rsid w:val="005C5018"/>
    <w:pPr>
      <w:keepNext/>
      <w:keepLines/>
      <w:spacing w:before="60"/>
      <w:jc w:val="center"/>
    </w:pPr>
    <w:rPr>
      <w:rFonts w:ascii="Arial" w:hAnsi="Arial"/>
      <w:b/>
    </w:rPr>
  </w:style>
  <w:style w:type="paragraph" w:customStyle="1" w:styleId="NF">
    <w:name w:val="NF"/>
    <w:basedOn w:val="NO"/>
    <w:rsid w:val="005C5018"/>
    <w:pPr>
      <w:keepNext/>
      <w:spacing w:after="0"/>
    </w:pPr>
    <w:rPr>
      <w:rFonts w:ascii="Arial" w:hAnsi="Arial"/>
      <w:sz w:val="18"/>
    </w:rPr>
  </w:style>
  <w:style w:type="paragraph" w:customStyle="1" w:styleId="PL">
    <w:name w:val="PL"/>
    <w:rsid w:val="005C5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C5018"/>
    <w:pPr>
      <w:jc w:val="right"/>
    </w:pPr>
  </w:style>
  <w:style w:type="paragraph" w:customStyle="1" w:styleId="H6">
    <w:name w:val="H6"/>
    <w:basedOn w:val="Heading5"/>
    <w:next w:val="Normal"/>
    <w:rsid w:val="005C5018"/>
    <w:pPr>
      <w:ind w:left="1985" w:hanging="1985"/>
      <w:outlineLvl w:val="9"/>
    </w:pPr>
    <w:rPr>
      <w:sz w:val="20"/>
    </w:rPr>
  </w:style>
  <w:style w:type="paragraph" w:customStyle="1" w:styleId="TAN">
    <w:name w:val="TAN"/>
    <w:basedOn w:val="TAL"/>
    <w:rsid w:val="005C5018"/>
    <w:pPr>
      <w:ind w:left="851" w:hanging="851"/>
    </w:pPr>
  </w:style>
  <w:style w:type="paragraph" w:customStyle="1" w:styleId="TAL">
    <w:name w:val="TAL"/>
    <w:basedOn w:val="Normal"/>
    <w:rsid w:val="005C5018"/>
    <w:pPr>
      <w:keepNext/>
      <w:keepLines/>
      <w:spacing w:after="0"/>
    </w:pPr>
    <w:rPr>
      <w:rFonts w:ascii="Arial" w:hAnsi="Arial"/>
      <w:sz w:val="18"/>
    </w:rPr>
  </w:style>
  <w:style w:type="paragraph" w:customStyle="1" w:styleId="ZA">
    <w:name w:val="ZA"/>
    <w:rsid w:val="005C501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C501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5C5018"/>
    <w:pPr>
      <w:framePr w:wrap="notBeside" w:vAnchor="page" w:hAnchor="margin" w:y="15764"/>
      <w:widowControl w:val="0"/>
    </w:pPr>
    <w:rPr>
      <w:rFonts w:ascii="Arial" w:hAnsi="Arial"/>
      <w:noProof/>
      <w:sz w:val="32"/>
      <w:lang w:eastAsia="en-US"/>
    </w:rPr>
  </w:style>
  <w:style w:type="paragraph" w:customStyle="1" w:styleId="ZU">
    <w:name w:val="ZU"/>
    <w:rsid w:val="005C501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5C5018"/>
    <w:pPr>
      <w:framePr w:wrap="notBeside" w:y="16161"/>
    </w:pPr>
  </w:style>
  <w:style w:type="character" w:customStyle="1" w:styleId="ZGSM">
    <w:name w:val="ZGSM"/>
    <w:rsid w:val="005C5018"/>
  </w:style>
  <w:style w:type="paragraph" w:styleId="List2">
    <w:name w:val="List 2"/>
    <w:basedOn w:val="List"/>
    <w:rsid w:val="005C5018"/>
    <w:pPr>
      <w:ind w:left="851"/>
    </w:pPr>
  </w:style>
  <w:style w:type="paragraph" w:customStyle="1" w:styleId="ZG">
    <w:name w:val="ZG"/>
    <w:rsid w:val="005C5018"/>
    <w:pPr>
      <w:framePr w:wrap="notBeside" w:vAnchor="page" w:hAnchor="margin" w:xAlign="right" w:y="6805"/>
      <w:widowControl w:val="0"/>
      <w:jc w:val="right"/>
    </w:pPr>
    <w:rPr>
      <w:rFonts w:ascii="Arial" w:hAnsi="Arial"/>
      <w:noProof/>
      <w:lang w:eastAsia="en-US"/>
    </w:rPr>
  </w:style>
  <w:style w:type="paragraph" w:styleId="List3">
    <w:name w:val="List 3"/>
    <w:basedOn w:val="List2"/>
    <w:rsid w:val="005C5018"/>
    <w:pPr>
      <w:ind w:left="1135"/>
    </w:pPr>
  </w:style>
  <w:style w:type="paragraph" w:styleId="List4">
    <w:name w:val="List 4"/>
    <w:basedOn w:val="List3"/>
    <w:rsid w:val="005C5018"/>
    <w:pPr>
      <w:ind w:left="1418"/>
    </w:pPr>
  </w:style>
  <w:style w:type="paragraph" w:styleId="List5">
    <w:name w:val="List 5"/>
    <w:basedOn w:val="List4"/>
    <w:rsid w:val="005C5018"/>
    <w:pPr>
      <w:ind w:left="1702"/>
    </w:pPr>
  </w:style>
  <w:style w:type="paragraph" w:customStyle="1" w:styleId="EditorsNote">
    <w:name w:val="Editor's Note"/>
    <w:basedOn w:val="NO"/>
    <w:rsid w:val="005C5018"/>
    <w:rPr>
      <w:color w:val="FF0000"/>
    </w:rPr>
  </w:style>
  <w:style w:type="paragraph" w:styleId="List">
    <w:name w:val="List"/>
    <w:basedOn w:val="Normal"/>
    <w:rsid w:val="005C5018"/>
    <w:pPr>
      <w:ind w:left="568" w:hanging="284"/>
    </w:pPr>
  </w:style>
  <w:style w:type="paragraph" w:styleId="ListBullet">
    <w:name w:val="List Bullet"/>
    <w:basedOn w:val="List"/>
    <w:rsid w:val="005C5018"/>
  </w:style>
  <w:style w:type="paragraph" w:styleId="ListBullet4">
    <w:name w:val="List Bullet 4"/>
    <w:basedOn w:val="ListBullet3"/>
    <w:rsid w:val="005C5018"/>
    <w:pPr>
      <w:ind w:left="1418"/>
    </w:pPr>
  </w:style>
  <w:style w:type="paragraph" w:styleId="ListBullet5">
    <w:name w:val="List Bullet 5"/>
    <w:basedOn w:val="ListBullet4"/>
    <w:rsid w:val="005C5018"/>
    <w:pPr>
      <w:ind w:left="1702"/>
    </w:pPr>
  </w:style>
  <w:style w:type="paragraph" w:customStyle="1" w:styleId="B1">
    <w:name w:val="B1"/>
    <w:basedOn w:val="List"/>
    <w:link w:val="B1Char"/>
    <w:rsid w:val="005C5018"/>
  </w:style>
  <w:style w:type="paragraph" w:customStyle="1" w:styleId="B2">
    <w:name w:val="B2"/>
    <w:basedOn w:val="List2"/>
    <w:rsid w:val="005C5018"/>
  </w:style>
  <w:style w:type="paragraph" w:customStyle="1" w:styleId="B3">
    <w:name w:val="B3"/>
    <w:basedOn w:val="List3"/>
    <w:rsid w:val="005C5018"/>
  </w:style>
  <w:style w:type="paragraph" w:customStyle="1" w:styleId="B4">
    <w:name w:val="B4"/>
    <w:basedOn w:val="List4"/>
    <w:rsid w:val="005C5018"/>
  </w:style>
  <w:style w:type="paragraph" w:customStyle="1" w:styleId="B5">
    <w:name w:val="B5"/>
    <w:basedOn w:val="List5"/>
    <w:rsid w:val="005C5018"/>
  </w:style>
  <w:style w:type="paragraph" w:styleId="Footer">
    <w:name w:val="footer"/>
    <w:basedOn w:val="Header"/>
    <w:rsid w:val="005C5018"/>
    <w:pPr>
      <w:jc w:val="center"/>
    </w:pPr>
    <w:rPr>
      <w:i/>
    </w:rPr>
  </w:style>
  <w:style w:type="paragraph" w:customStyle="1" w:styleId="ZTD">
    <w:name w:val="ZTD"/>
    <w:basedOn w:val="ZB"/>
    <w:rsid w:val="005C5018"/>
    <w:pPr>
      <w:framePr w:hRule="auto" w:wrap="notBeside" w:y="852"/>
    </w:pPr>
    <w:rPr>
      <w:i w:val="0"/>
      <w:sz w:val="40"/>
    </w:rPr>
  </w:style>
  <w:style w:type="paragraph" w:customStyle="1" w:styleId="CRCoverPage">
    <w:name w:val="CR Cover Page"/>
    <w:rsid w:val="005C5018"/>
    <w:pPr>
      <w:spacing w:after="120"/>
    </w:pPr>
    <w:rPr>
      <w:rFonts w:ascii="Arial" w:hAnsi="Arial"/>
      <w:lang w:eastAsia="en-US"/>
    </w:rPr>
  </w:style>
  <w:style w:type="paragraph" w:customStyle="1" w:styleId="tdoc-header">
    <w:name w:val="tdoc-header"/>
    <w:rsid w:val="005C5018"/>
    <w:rPr>
      <w:rFonts w:ascii="Arial" w:hAnsi="Arial"/>
      <w:noProof/>
      <w:sz w:val="24"/>
      <w:lang w:eastAsia="en-US"/>
    </w:rPr>
  </w:style>
  <w:style w:type="character" w:styleId="Hyperlink">
    <w:name w:val="Hyperlink"/>
    <w:basedOn w:val="DefaultParagraphFont"/>
    <w:rsid w:val="005C5018"/>
    <w:rPr>
      <w:color w:val="0000FF"/>
      <w:u w:val="single"/>
    </w:rPr>
  </w:style>
  <w:style w:type="character" w:styleId="CommentReference">
    <w:name w:val="annotation reference"/>
    <w:basedOn w:val="DefaultParagraphFont"/>
    <w:semiHidden/>
    <w:rsid w:val="005C5018"/>
    <w:rPr>
      <w:sz w:val="16"/>
    </w:rPr>
  </w:style>
  <w:style w:type="paragraph" w:styleId="CommentText">
    <w:name w:val="annotation text"/>
    <w:basedOn w:val="Normal"/>
    <w:semiHidden/>
    <w:rsid w:val="005C5018"/>
  </w:style>
  <w:style w:type="character" w:styleId="FollowedHyperlink">
    <w:name w:val="FollowedHyperlink"/>
    <w:basedOn w:val="DefaultParagraphFont"/>
    <w:rsid w:val="005C5018"/>
    <w:rPr>
      <w:color w:val="800080"/>
      <w:u w:val="single"/>
    </w:rPr>
  </w:style>
  <w:style w:type="paragraph" w:styleId="BalloonText">
    <w:name w:val="Balloon Text"/>
    <w:basedOn w:val="Normal"/>
    <w:semiHidden/>
    <w:rsid w:val="005C5018"/>
    <w:rPr>
      <w:rFonts w:ascii="Tahoma" w:hAnsi="Tahoma" w:cs="Tahoma"/>
      <w:sz w:val="16"/>
      <w:szCs w:val="16"/>
    </w:rPr>
  </w:style>
  <w:style w:type="paragraph" w:styleId="CommentSubject">
    <w:name w:val="annotation subject"/>
    <w:basedOn w:val="CommentText"/>
    <w:next w:val="CommentText"/>
    <w:semiHidden/>
    <w:rsid w:val="005C5018"/>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307AC9"/>
    <w:pPr>
      <w:spacing w:after="120"/>
    </w:pPr>
  </w:style>
  <w:style w:type="character" w:customStyle="1" w:styleId="BodyTextChar">
    <w:name w:val="Body Text Char"/>
    <w:basedOn w:val="DefaultParagraphFont"/>
    <w:link w:val="BodyText"/>
    <w:rsid w:val="00307AC9"/>
    <w:rPr>
      <w:rFonts w:ascii="Times New Roman" w:hAnsi="Times New Roman"/>
      <w:lang w:eastAsia="en-US"/>
    </w:rPr>
  </w:style>
  <w:style w:type="character" w:customStyle="1" w:styleId="TACChar">
    <w:name w:val="TAC Char"/>
    <w:basedOn w:val="DefaultParagraphFont"/>
    <w:link w:val="TAC"/>
    <w:rsid w:val="00307AC9"/>
    <w:rPr>
      <w:rFonts w:ascii="Arial" w:hAnsi="Arial"/>
      <w:sz w:val="18"/>
      <w:lang w:eastAsia="en-US"/>
    </w:rPr>
  </w:style>
  <w:style w:type="character" w:customStyle="1" w:styleId="THChar">
    <w:name w:val="TH Char"/>
    <w:basedOn w:val="DefaultParagraphFont"/>
    <w:link w:val="TH"/>
    <w:rsid w:val="00307AC9"/>
    <w:rPr>
      <w:rFonts w:ascii="Arial" w:hAnsi="Arial"/>
      <w:b/>
      <w:lang w:eastAsia="en-US"/>
    </w:rPr>
  </w:style>
  <w:style w:type="character" w:customStyle="1" w:styleId="TAHCar">
    <w:name w:val="TAH Car"/>
    <w:basedOn w:val="DefaultParagraphFont"/>
    <w:link w:val="TAH"/>
    <w:rsid w:val="00307AC9"/>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07AC9"/>
    <w:rPr>
      <w:rFonts w:ascii="Arial" w:hAnsi="Arial"/>
      <w:b/>
      <w:noProof/>
      <w:sz w:val="18"/>
      <w:lang w:eastAsia="en-US"/>
    </w:rPr>
  </w:style>
  <w:style w:type="character" w:customStyle="1" w:styleId="B1Char">
    <w:name w:val="B1 Char"/>
    <w:link w:val="B1"/>
    <w:rsid w:val="009556F8"/>
    <w:rPr>
      <w:rFonts w:ascii="Times New Roman" w:hAnsi="Times New Roman"/>
      <w:lang w:eastAsia="en-US"/>
    </w:rPr>
  </w:style>
  <w:style w:type="table" w:styleId="TableGrid">
    <w:name w:val="Table Grid"/>
    <w:basedOn w:val="TableNormal"/>
    <w:rsid w:val="00CC3A5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3</Pages>
  <Words>997</Words>
  <Characters>5687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cp:lastModifiedBy>
  <cp:revision>6</cp:revision>
  <cp:lastPrinted>1601-01-01T00:00:00Z</cp:lastPrinted>
  <dcterms:created xsi:type="dcterms:W3CDTF">2015-01-22T14:52:00Z</dcterms:created>
  <dcterms:modified xsi:type="dcterms:W3CDTF">2015-03-06T17:11:00Z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