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3B" w:rsidRDefault="0088433B" w:rsidP="0088433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 w:rsidR="002F6AE2">
        <w:rPr>
          <w:b/>
          <w:noProof/>
          <w:sz w:val="28"/>
        </w:rPr>
        <w:t>CP-160161</w:t>
      </w:r>
    </w:p>
    <w:p w:rsidR="0088433B" w:rsidRDefault="0088433B" w:rsidP="0088433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88433B" w:rsidRDefault="0088433B" w:rsidP="0088433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8433B" w:rsidRDefault="0088433B" w:rsidP="0088433B">
      <w:pPr>
        <w:rPr>
          <w:rFonts w:ascii="Arial" w:hAnsi="Arial" w:cs="Arial"/>
          <w:b/>
          <w:bCs/>
        </w:rPr>
      </w:pP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Heading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Heading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</w:p>
    <w:p w:rsidR="0076024F" w:rsidRPr="002767AD" w:rsidRDefault="0090184E">
      <w:pPr>
        <w:pStyle w:val="Heading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2E2ECB" w:rsidRPr="00584B3F" w:rsidRDefault="002E2ECB" w:rsidP="00584B3F"/>
    <w:p w:rsidR="0076024F" w:rsidRDefault="0090184E">
      <w:pPr>
        <w:pStyle w:val="Heading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2E2ECB" w:rsidRDefault="0090184E" w:rsidP="002E2ECB">
      <w:pPr>
        <w:pStyle w:val="Heading2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2E2ECB" w:rsidRDefault="0090184E" w:rsidP="002E2ECB">
      <w:pPr>
        <w:pStyle w:val="Heading2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2E2ECB" w:rsidRDefault="0090184E" w:rsidP="002E2ECB">
      <w:pPr>
        <w:pStyle w:val="Heading2"/>
      </w:pPr>
      <w:r>
        <w:t>7</w:t>
      </w:r>
      <w:r>
        <w:tab/>
        <w:t>Charging Aspects</w:t>
      </w:r>
    </w:p>
    <w:p w:rsidR="002E2ECB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2E2ECB" w:rsidRDefault="0090184E" w:rsidP="002E2ECB">
      <w:pPr>
        <w:pStyle w:val="Heading2"/>
      </w:pPr>
      <w:r>
        <w:t>8</w:t>
      </w:r>
      <w:r>
        <w:tab/>
        <w:t>Security Aspects</w:t>
      </w:r>
    </w:p>
    <w:p w:rsidR="0076024F" w:rsidRDefault="00E53230">
      <w:pPr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2E2ECB" w:rsidRDefault="002E2ECB"/>
    <w:p w:rsidR="0076024F" w:rsidRDefault="0090184E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Ind w:w="-41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378"/>
        <w:gridCol w:w="3875"/>
        <w:gridCol w:w="1700"/>
        <w:gridCol w:w="2487"/>
      </w:tblGrid>
      <w:tr w:rsidR="0076024F" w:rsidTr="003B3251">
        <w:trPr>
          <w:cantSplit/>
          <w:jc w:val="center"/>
        </w:trPr>
        <w:tc>
          <w:tcPr>
            <w:tcW w:w="9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</w:t>
            </w:r>
            <w:r w:rsidR="005C37A0">
              <w:rPr>
                <w:sz w:val="16"/>
                <w:szCs w:val="16"/>
              </w:rPr>
              <w:t xml:space="preserve"> (</w:t>
            </w:r>
            <w:r w:rsidR="0092526B"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3B3251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51" w:rsidRDefault="003B3251" w:rsidP="008739B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29.060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51" w:rsidRDefault="003B3251" w:rsidP="008739B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51" w:rsidRDefault="003B3251" w:rsidP="008739B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51" w:rsidRDefault="003B3251" w:rsidP="008739B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51" w:rsidRDefault="003B3251" w:rsidP="008739B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3B3251">
        <w:trPr>
          <w:cantSplit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2E2ECB" w:rsidRDefault="0090184E" w:rsidP="002E2ECB">
      <w:pPr>
        <w:pStyle w:val="Heading2"/>
      </w:pPr>
      <w:r>
        <w:t>11</w:t>
      </w:r>
      <w:r>
        <w:tab/>
        <w:t>Work item rapporteur(s)</w:t>
      </w:r>
    </w:p>
    <w:p w:rsidR="0076024F" w:rsidRPr="009F04B2" w:rsidRDefault="00584B3F" w:rsidP="002E2ECB">
      <w:pPr>
        <w:spacing w:after="0"/>
        <w:ind w:left="1134" w:right="-99"/>
        <w:rPr>
          <w:lang w:val="en-US"/>
        </w:rPr>
      </w:pPr>
      <w:bookmarkStart w:id="0" w:name="_GoBack"/>
      <w:bookmarkEnd w:id="0"/>
      <w:r w:rsidRPr="009F04B2">
        <w:rPr>
          <w:lang w:val="en-US"/>
        </w:rPr>
        <w:t>Youssef CHADLI</w:t>
      </w:r>
      <w:r w:rsidR="002E2ECB">
        <w:rPr>
          <w:lang w:val="en-US"/>
        </w:rPr>
        <w:t xml:space="preserve">, </w:t>
      </w:r>
      <w:r w:rsidR="002E2ECB" w:rsidRPr="009F04B2">
        <w:rPr>
          <w:lang w:val="en-US"/>
        </w:rPr>
        <w:t>Orange</w:t>
      </w:r>
      <w:r w:rsidR="002E2ECB" w:rsidRPr="009F04B2">
        <w:rPr>
          <w:lang w:val="en-US"/>
        </w:rPr>
        <w:t xml:space="preserve"> </w:t>
      </w:r>
      <w:r w:rsidR="00DD2489" w:rsidRPr="009F04B2">
        <w:rPr>
          <w:lang w:val="en-US"/>
        </w:rPr>
        <w:t>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2E2ECB" w:rsidRDefault="0090184E" w:rsidP="002E2ECB">
      <w:pPr>
        <w:pStyle w:val="Heading2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5152B3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 w:rsidTr="005152B3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90184E" w:rsidTr="005152B3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B4480">
            <w:pPr>
              <w:pStyle w:val="TAL"/>
            </w:pPr>
            <w:r>
              <w:t xml:space="preserve">Nokia </w:t>
            </w:r>
            <w:r w:rsidR="006C0625">
              <w:t>Networks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6C0625" w:rsidRDefault="006C0625">
            <w:pPr>
              <w:pStyle w:val="TAL"/>
            </w:pPr>
            <w:r>
              <w:t>Alcatel-Lucent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6C0625">
            <w:pPr>
              <w:pStyle w:val="TAL"/>
            </w:pPr>
            <w:r>
              <w:t>Alcatel-Lucent Shanghai Bell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</w:t>
      </w:r>
      <w:proofErr w:type="spellStart"/>
      <w:r>
        <w:rPr>
          <w:vanish/>
          <w:sz w:val="12"/>
        </w:rPr>
        <w:t>GivenName</w:t>
      </w:r>
      <w:proofErr w:type="spellEnd"/>
      <w:r>
        <w:rPr>
          <w:vanish/>
          <w:sz w:val="12"/>
        </w:rPr>
        <w:t>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draft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 xml:space="preserve">-Meredith 2008-07 </w:t>
      </w:r>
      <w:proofErr w:type="spellStart"/>
      <w:r>
        <w:rPr>
          <w:vanish/>
          <w:sz w:val="12"/>
        </w:rPr>
        <w:t>ff</w:t>
      </w:r>
      <w:proofErr w:type="spellEnd"/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113" w:rsidRDefault="005B5113">
      <w:r>
        <w:separator/>
      </w:r>
    </w:p>
  </w:endnote>
  <w:endnote w:type="continuationSeparator" w:id="0">
    <w:p w:rsidR="005B5113" w:rsidRDefault="005B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113" w:rsidRDefault="005B5113">
      <w:r>
        <w:separator/>
      </w:r>
    </w:p>
  </w:footnote>
  <w:footnote w:type="continuationSeparator" w:id="0">
    <w:p w:rsidR="005B5113" w:rsidRDefault="005B5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83341"/>
    <w:rsid w:val="001C56BB"/>
    <w:rsid w:val="001E4D5E"/>
    <w:rsid w:val="002767AD"/>
    <w:rsid w:val="002B121E"/>
    <w:rsid w:val="002E2ECB"/>
    <w:rsid w:val="002F1E84"/>
    <w:rsid w:val="002F6AE2"/>
    <w:rsid w:val="003002AD"/>
    <w:rsid w:val="00310F63"/>
    <w:rsid w:val="0032437E"/>
    <w:rsid w:val="00327647"/>
    <w:rsid w:val="00332037"/>
    <w:rsid w:val="00333E4F"/>
    <w:rsid w:val="00352BCB"/>
    <w:rsid w:val="00353A32"/>
    <w:rsid w:val="003B3251"/>
    <w:rsid w:val="004438AF"/>
    <w:rsid w:val="00455E9D"/>
    <w:rsid w:val="0047459D"/>
    <w:rsid w:val="00496953"/>
    <w:rsid w:val="004A3929"/>
    <w:rsid w:val="004B2CFA"/>
    <w:rsid w:val="004F293B"/>
    <w:rsid w:val="00510752"/>
    <w:rsid w:val="005152B3"/>
    <w:rsid w:val="00567860"/>
    <w:rsid w:val="00584B3F"/>
    <w:rsid w:val="00595B00"/>
    <w:rsid w:val="005B5113"/>
    <w:rsid w:val="005C37A0"/>
    <w:rsid w:val="005D43BC"/>
    <w:rsid w:val="006457D7"/>
    <w:rsid w:val="00672EEF"/>
    <w:rsid w:val="006C0625"/>
    <w:rsid w:val="00706AB8"/>
    <w:rsid w:val="007530B2"/>
    <w:rsid w:val="007562E9"/>
    <w:rsid w:val="0076024F"/>
    <w:rsid w:val="00760644"/>
    <w:rsid w:val="00782447"/>
    <w:rsid w:val="00797C22"/>
    <w:rsid w:val="00805380"/>
    <w:rsid w:val="0088433B"/>
    <w:rsid w:val="008D07DD"/>
    <w:rsid w:val="0090184E"/>
    <w:rsid w:val="00903909"/>
    <w:rsid w:val="00922724"/>
    <w:rsid w:val="0092526B"/>
    <w:rsid w:val="00981B26"/>
    <w:rsid w:val="009F04B2"/>
    <w:rsid w:val="00A1096C"/>
    <w:rsid w:val="00AA0E39"/>
    <w:rsid w:val="00AA3AA4"/>
    <w:rsid w:val="00AB0E2B"/>
    <w:rsid w:val="00AB23F7"/>
    <w:rsid w:val="00AC03CB"/>
    <w:rsid w:val="00AC43F7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C1A47"/>
    <w:rsid w:val="00CC20DA"/>
    <w:rsid w:val="00CE3B1B"/>
    <w:rsid w:val="00CF5630"/>
    <w:rsid w:val="00DB073D"/>
    <w:rsid w:val="00DB4480"/>
    <w:rsid w:val="00DB47EC"/>
    <w:rsid w:val="00DC28C0"/>
    <w:rsid w:val="00DD2489"/>
    <w:rsid w:val="00E01E41"/>
    <w:rsid w:val="00E36ACA"/>
    <w:rsid w:val="00E53230"/>
    <w:rsid w:val="00E75240"/>
    <w:rsid w:val="00E94CC2"/>
    <w:rsid w:val="00EA616A"/>
    <w:rsid w:val="00ED7097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aireC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DefaultParagraphFont"/>
    <w:link w:val="CommentText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aireC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DefaultParagraphFont"/>
    <w:link w:val="CommentText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17963-1AE9-430C-A1A2-95331820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1015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6387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Atle Monrad</cp:lastModifiedBy>
  <cp:revision>2</cp:revision>
  <cp:lastPrinted>2000-02-29T10:31:00Z</cp:lastPrinted>
  <dcterms:created xsi:type="dcterms:W3CDTF">2016-03-07T13:30:00Z</dcterms:created>
  <dcterms:modified xsi:type="dcterms:W3CDTF">2016-03-07T13:30:00Z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