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FA67FA">
        <w:rPr>
          <w:rFonts w:ascii="Arial" w:hAnsi="Arial" w:hint="eastAsia"/>
          <w:b/>
          <w:noProof/>
          <w:sz w:val="24"/>
          <w:lang w:eastAsia="zh-CN"/>
        </w:rPr>
        <w:t>18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FA67FA" w:rsidRPr="00FA67FA">
        <w:rPr>
          <w:rFonts w:ascii="Arial" w:hAnsi="Arial" w:cs="Arial"/>
          <w:b/>
          <w:bCs/>
          <w:sz w:val="24"/>
        </w:rPr>
        <w:t xml:space="preserve">IMT-2020 self-evaluations results for mobility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>document provides the</w:t>
      </w:r>
      <w:r w:rsidR="00B53CBA">
        <w:rPr>
          <w:rFonts w:hint="eastAsia"/>
          <w:lang w:eastAsia="zh-CN"/>
        </w:rPr>
        <w:t xml:space="preserve"> IMT-2020</w:t>
      </w:r>
      <w:r w:rsidR="00B53CBA">
        <w:t xml:space="preserve"> evaluation results for </w:t>
      </w:r>
      <w:r w:rsidR="00C25ECB">
        <w:rPr>
          <w:rFonts w:hint="eastAsia"/>
          <w:lang w:eastAsia="zh-CN"/>
        </w:rPr>
        <w:t>mobili</w:t>
      </w:r>
      <w:r w:rsidR="00C25ECB">
        <w:rPr>
          <w:lang w:eastAsia="zh-CN"/>
        </w:rPr>
        <w:t>ty</w:t>
      </w:r>
      <w:bookmarkStart w:id="0" w:name="_GoBack"/>
      <w:bookmarkEnd w:id="0"/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B53CBA">
        <w:t>Evaluation results</w:t>
      </w:r>
    </w:p>
    <w:p w:rsidR="00D21DBC" w:rsidRPr="004A2ACF" w:rsidRDefault="00B53CBA" w:rsidP="00D21DBC">
      <w:pPr>
        <w:rPr>
          <w:lang w:val="en-US" w:eastAsia="zh-CN"/>
        </w:rPr>
      </w:pPr>
      <w:r>
        <w:rPr>
          <w:lang w:val="en-US" w:eastAsia="zh-CN"/>
        </w:rPr>
        <w:t>The evaluation results are attached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961" w:rsidRDefault="00B95961">
      <w:pPr>
        <w:spacing w:after="0"/>
      </w:pPr>
      <w:r>
        <w:separator/>
      </w:r>
    </w:p>
  </w:endnote>
  <w:endnote w:type="continuationSeparator" w:id="0">
    <w:p w:rsidR="00B95961" w:rsidRDefault="00B959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961" w:rsidRDefault="00B95961">
      <w:pPr>
        <w:spacing w:after="0"/>
      </w:pPr>
      <w:r>
        <w:separator/>
      </w:r>
    </w:p>
  </w:footnote>
  <w:footnote w:type="continuationSeparator" w:id="0">
    <w:p w:rsidR="00B95961" w:rsidRDefault="00B959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85C"/>
    <w:rsid w:val="00343C51"/>
    <w:rsid w:val="00350176"/>
    <w:rsid w:val="00350FA3"/>
    <w:rsid w:val="00354D3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652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77547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12DB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53CBA"/>
    <w:rsid w:val="00B60039"/>
    <w:rsid w:val="00B84496"/>
    <w:rsid w:val="00B91485"/>
    <w:rsid w:val="00B94DE3"/>
    <w:rsid w:val="00B95961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5ECB"/>
    <w:rsid w:val="00C26357"/>
    <w:rsid w:val="00C30754"/>
    <w:rsid w:val="00C41509"/>
    <w:rsid w:val="00C52776"/>
    <w:rsid w:val="00C5338D"/>
    <w:rsid w:val="00C7503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67FA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7AD76-9E70-416E-BA7D-8CEAD744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68</cp:revision>
  <cp:lastPrinted>1900-01-01T08:00:00Z</cp:lastPrinted>
  <dcterms:created xsi:type="dcterms:W3CDTF">2018-06-01T19:53:00Z</dcterms:created>
  <dcterms:modified xsi:type="dcterms:W3CDTF">2018-09-03T22:36:00Z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(3)IXsovtRphW7f3dhrQ3nh3PUvffa8zEt/M4FrnlO+0N3jPosHaJocPGA1bQiB7ZKPnOEbSQLi
hLgEDwHVgYni5kDn9TCAeALW1lV6CRMi/bICiyV8X92Y4MCNyaxbBCkaT/GiGPQM3k5SLf10
FSEyGFh1/zVvEJDIvTFxC+zfNdnalUwCSYd1r8QmHw0yW3522BbSKafLSwVwWIsn6iuEAX6n
dnxN7RE3ZaHOOl1/b7</vt:lpwstr>
  </property>
  <property fmtid="{D5CDD505-2E9C-101B-9397-08002B2CF9AE}" pid="3" name="_2015_ms_pID_7253431">
    <vt:lpwstr>aS2iH3V/ne9MZiADyllnFdd6H0MrZmme97D0BNjamQbsP/XBNBoYsj
WHPY+f49lFyos7Z3oiwSlr0BeJU3wNMOqopK3A1un92yNQHwkLfBqpt0o1JlDQnbhiaoJs5Q
L0uSt55qrOk+CW89vtdZKPK+WcDmdaQyOm1w6db8GwovqJA1sLFS80D1b3pIBm+uVpdwLfc6
zgFzKe/fwJgc2tR3RwxW2DXYSultA90x+ru/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