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bookmarkStart w:id="1" w:name="_GoBack"/>
      <w:bookmarkEnd w:id="1"/>
      <w:r w:rsidRPr="00A20410">
        <w:rPr>
          <w:sz w:val="64"/>
        </w:rPr>
        <w:t xml:space="preserve">3GPP TR </w:t>
      </w:r>
      <w:r w:rsidR="009E5E36" w:rsidRPr="00A20410">
        <w:rPr>
          <w:sz w:val="64"/>
        </w:rPr>
        <w:t>23</w:t>
      </w:r>
      <w:r w:rsidRPr="00A20410">
        <w:rPr>
          <w:sz w:val="64"/>
        </w:rPr>
        <w:t>.</w:t>
      </w:r>
      <w:r w:rsidR="005220A8" w:rsidRPr="00A20410">
        <w:rPr>
          <w:sz w:val="64"/>
        </w:rPr>
        <w:t>732</w:t>
      </w:r>
      <w:r w:rsidRPr="00A20410">
        <w:rPr>
          <w:sz w:val="64"/>
        </w:rPr>
        <w:t xml:space="preserve"> </w:t>
      </w:r>
      <w:r w:rsidR="009E5E36" w:rsidRPr="00A20410">
        <w:t>V</w:t>
      </w:r>
      <w:r w:rsidR="00B328AB">
        <w:t>1</w:t>
      </w:r>
      <w:r w:rsidR="009E5E36" w:rsidRPr="00A20410">
        <w:t>.</w:t>
      </w:r>
      <w:r w:rsidR="00B328AB">
        <w:t>0</w:t>
      </w:r>
      <w:r w:rsidR="00920A19" w:rsidRPr="00A20410">
        <w:t>.0</w:t>
      </w:r>
      <w:r w:rsidRPr="00A20410">
        <w:t xml:space="preserve"> </w:t>
      </w:r>
      <w:r w:rsidR="009E5E36" w:rsidRPr="00A20410">
        <w:rPr>
          <w:sz w:val="32"/>
        </w:rPr>
        <w:t>(2018-</w:t>
      </w:r>
      <w:r w:rsidR="0088311B" w:rsidRPr="00A20410">
        <w:rPr>
          <w:sz w:val="32"/>
        </w:rPr>
        <w:t>1</w:t>
      </w:r>
      <w:r w:rsidR="00920A19" w:rsidRPr="00A20410">
        <w:rPr>
          <w:sz w:val="32"/>
        </w:rPr>
        <w:t>2</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Study on User data interworking, Coexistence and Migration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A72864" w:rsidRPr="00A20410" w:rsidRDefault="00A72864" w:rsidP="00450ADA">
      <w:pPr>
        <w:pStyle w:val="ZU"/>
        <w:framePr w:h="4929" w:hRule="exact" w:wrap="notBeside"/>
        <w:pBdr>
          <w:top w:val="none" w:sz="0" w:space="0" w:color="auto"/>
        </w:pBdr>
        <w:tabs>
          <w:tab w:val="right" w:pos="10206"/>
        </w:tabs>
        <w:jc w:val="left"/>
      </w:pPr>
      <w:r w:rsidRPr="00A20410">
        <w:rPr>
          <w:color w:val="0000FF"/>
        </w:rPr>
        <w:tab/>
      </w:r>
    </w:p>
    <w:p w:rsidR="00E8629F" w:rsidRPr="00A20410" w:rsidRDefault="003C7242" w:rsidP="009E5E36">
      <w:pPr>
        <w:pStyle w:val="ZU"/>
        <w:framePr w:h="4929" w:hRule="exact" w:wrap="notBeside"/>
        <w:pBdr>
          <w:top w:val="none" w:sz="0" w:space="0" w:color="auto"/>
        </w:pBdr>
        <w:tabs>
          <w:tab w:val="right" w:pos="10206"/>
        </w:tabs>
        <w:jc w:val="left"/>
      </w:pPr>
      <w:r w:rsidRPr="00A20410">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A20410">
        <w:rPr>
          <w:color w:val="0000FF"/>
        </w:rPr>
        <w:tab/>
      </w:r>
      <w:r w:rsidRPr="00A20410">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2"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FA6FE8" w:rsidRPr="00A20410">
        <w:rPr>
          <w:noProof/>
          <w:sz w:val="18"/>
        </w:rPr>
        <w:t>8</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3" w:name="copyrightaddon"/>
      <w:bookmarkEnd w:id="3"/>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2"/>
    <w:p w:rsidR="00E8629F" w:rsidRPr="00A20410" w:rsidRDefault="00E8629F">
      <w:pPr>
        <w:pStyle w:val="TT"/>
      </w:pPr>
      <w:r w:rsidRPr="00A20410">
        <w:br w:type="page"/>
      </w:r>
      <w:r w:rsidRPr="00A20410">
        <w:lastRenderedPageBreak/>
        <w:t>Contents</w:t>
      </w:r>
    </w:p>
    <w:p w:rsidR="00B328AB" w:rsidRDefault="00B328A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_Toc531883394 \h </w:instrText>
      </w:r>
      <w:r>
        <w:fldChar w:fldCharType="separate"/>
      </w:r>
      <w:r>
        <w:t>6</w:t>
      </w:r>
      <w:r>
        <w:fldChar w:fldCharType="end"/>
      </w:r>
    </w:p>
    <w:p w:rsidR="00B328AB" w:rsidRDefault="00B328A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_Toc531883395 \h </w:instrText>
      </w:r>
      <w:r>
        <w:fldChar w:fldCharType="separate"/>
      </w:r>
      <w:r>
        <w:t>7</w:t>
      </w:r>
      <w:r>
        <w:fldChar w:fldCharType="end"/>
      </w:r>
    </w:p>
    <w:p w:rsidR="00B328AB" w:rsidRDefault="00B328A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_Toc531883396 \h </w:instrText>
      </w:r>
      <w:r>
        <w:fldChar w:fldCharType="separate"/>
      </w:r>
      <w:r>
        <w:t>7</w:t>
      </w:r>
      <w:r>
        <w:fldChar w:fldCharType="end"/>
      </w:r>
    </w:p>
    <w:p w:rsidR="00B328AB" w:rsidRDefault="00B328A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_Toc531883397 \h </w:instrText>
      </w:r>
      <w:r>
        <w:fldChar w:fldCharType="separate"/>
      </w:r>
      <w:r>
        <w:t>8</w:t>
      </w:r>
      <w:r>
        <w:fldChar w:fldCharType="end"/>
      </w:r>
    </w:p>
    <w:p w:rsidR="00B328AB" w:rsidRDefault="00B328A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_Toc531883398 \h </w:instrText>
      </w:r>
      <w:r>
        <w:fldChar w:fldCharType="separate"/>
      </w:r>
      <w:r>
        <w:t>8</w:t>
      </w:r>
      <w:r>
        <w:fldChar w:fldCharType="end"/>
      </w:r>
    </w:p>
    <w:p w:rsidR="00B328AB" w:rsidRDefault="00B328A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_Toc531883399 \h </w:instrText>
      </w:r>
      <w:r>
        <w:fldChar w:fldCharType="separate"/>
      </w:r>
      <w:r>
        <w:t>8</w:t>
      </w:r>
      <w:r>
        <w:fldChar w:fldCharType="end"/>
      </w:r>
    </w:p>
    <w:p w:rsidR="00B328AB" w:rsidRDefault="00B328A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_Toc531883400 \h </w:instrText>
      </w:r>
      <w:r>
        <w:fldChar w:fldCharType="separate"/>
      </w:r>
      <w:r>
        <w:t>8</w:t>
      </w:r>
      <w:r>
        <w:fldChar w:fldCharType="end"/>
      </w:r>
    </w:p>
    <w:p w:rsidR="00B328AB" w:rsidRDefault="00B328A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_Toc531883401 \h </w:instrText>
      </w:r>
      <w:r>
        <w:fldChar w:fldCharType="separate"/>
      </w:r>
      <w:r>
        <w:t>8</w:t>
      </w:r>
      <w:r>
        <w:fldChar w:fldCharType="end"/>
      </w:r>
    </w:p>
    <w:p w:rsidR="00B328AB" w:rsidRDefault="00B328A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_Toc531883402 \h </w:instrText>
      </w:r>
      <w:r>
        <w:fldChar w:fldCharType="separate"/>
      </w:r>
      <w:r>
        <w:t>9</w:t>
      </w:r>
      <w:r>
        <w:fldChar w:fldCharType="end"/>
      </w:r>
    </w:p>
    <w:p w:rsidR="00B328AB" w:rsidRDefault="00B328A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_Toc531883403 \h </w:instrText>
      </w:r>
      <w:r>
        <w:fldChar w:fldCharType="separate"/>
      </w:r>
      <w:r>
        <w:t>9</w:t>
      </w:r>
      <w:r>
        <w:fldChar w:fldCharType="end"/>
      </w:r>
    </w:p>
    <w:p w:rsidR="00B328AB" w:rsidRDefault="00B328A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_Toc531883404 \h </w:instrText>
      </w:r>
      <w:r>
        <w:fldChar w:fldCharType="separate"/>
      </w:r>
      <w:r>
        <w:t>9</w:t>
      </w:r>
      <w:r>
        <w:fldChar w:fldCharType="end"/>
      </w:r>
    </w:p>
    <w:p w:rsidR="00B328AB" w:rsidRDefault="00B328A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_Toc531883405 \h </w:instrText>
      </w:r>
      <w:r>
        <w:fldChar w:fldCharType="separate"/>
      </w:r>
      <w:r>
        <w:t>9</w:t>
      </w:r>
      <w:r>
        <w:fldChar w:fldCharType="end"/>
      </w:r>
    </w:p>
    <w:p w:rsidR="00B328AB" w:rsidRDefault="00B328A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_Toc531883406 \h </w:instrText>
      </w:r>
      <w:r>
        <w:fldChar w:fldCharType="separate"/>
      </w:r>
      <w:r>
        <w:t>10</w:t>
      </w:r>
      <w:r>
        <w:fldChar w:fldCharType="end"/>
      </w:r>
    </w:p>
    <w:p w:rsidR="00B328AB" w:rsidRDefault="00B328A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_Toc531883407 \h </w:instrText>
      </w:r>
      <w:r>
        <w:fldChar w:fldCharType="separate"/>
      </w:r>
      <w:r>
        <w:t>10</w:t>
      </w:r>
      <w:r>
        <w:fldChar w:fldCharType="end"/>
      </w:r>
    </w:p>
    <w:p w:rsidR="00B328AB" w:rsidRDefault="00B328A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_Toc531883408 \h </w:instrText>
      </w:r>
      <w:r>
        <w:fldChar w:fldCharType="separate"/>
      </w:r>
      <w:r>
        <w:t>10</w:t>
      </w:r>
      <w:r>
        <w:fldChar w:fldCharType="end"/>
      </w:r>
    </w:p>
    <w:p w:rsidR="00B328AB" w:rsidRDefault="00B328A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_Toc531883409 \h </w:instrText>
      </w:r>
      <w:r>
        <w:fldChar w:fldCharType="separate"/>
      </w:r>
      <w:r>
        <w:t>10</w:t>
      </w:r>
      <w:r>
        <w:fldChar w:fldCharType="end"/>
      </w:r>
    </w:p>
    <w:p w:rsidR="00B328AB" w:rsidRDefault="00B328A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_Toc531883410 \h </w:instrText>
      </w:r>
      <w:r>
        <w:fldChar w:fldCharType="separate"/>
      </w:r>
      <w:r>
        <w:t>10</w:t>
      </w:r>
      <w:r>
        <w:fldChar w:fldCharType="end"/>
      </w:r>
    </w:p>
    <w:p w:rsidR="00B328AB" w:rsidRDefault="00B328A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_Toc531883411 \h </w:instrText>
      </w:r>
      <w:r>
        <w:fldChar w:fldCharType="separate"/>
      </w:r>
      <w:r>
        <w:t>10</w:t>
      </w:r>
      <w:r>
        <w:fldChar w:fldCharType="end"/>
      </w:r>
    </w:p>
    <w:p w:rsidR="00B328AB" w:rsidRDefault="00B328A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_Toc531883412 \h </w:instrText>
      </w:r>
      <w:r>
        <w:fldChar w:fldCharType="separate"/>
      </w:r>
      <w:r>
        <w:t>11</w:t>
      </w:r>
      <w:r>
        <w:fldChar w:fldCharType="end"/>
      </w:r>
    </w:p>
    <w:p w:rsidR="00B328AB" w:rsidRDefault="00B328A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_Toc531883413 \h </w:instrText>
      </w:r>
      <w:r>
        <w:fldChar w:fldCharType="separate"/>
      </w:r>
      <w:r>
        <w:t>11</w:t>
      </w:r>
      <w:r>
        <w:fldChar w:fldCharType="end"/>
      </w:r>
    </w:p>
    <w:p w:rsidR="00B328AB" w:rsidRDefault="00B328A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_Toc531883414 \h </w:instrText>
      </w:r>
      <w:r>
        <w:fldChar w:fldCharType="separate"/>
      </w:r>
      <w:r>
        <w:t>13</w:t>
      </w:r>
      <w:r>
        <w:fldChar w:fldCharType="end"/>
      </w:r>
    </w:p>
    <w:p w:rsidR="00B328AB" w:rsidRDefault="00B328AB">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_Toc531883415 \h </w:instrText>
      </w:r>
      <w:r>
        <w:fldChar w:fldCharType="separate"/>
      </w:r>
      <w:r>
        <w:t>13</w:t>
      </w:r>
      <w:r>
        <w:fldChar w:fldCharType="end"/>
      </w:r>
    </w:p>
    <w:p w:rsidR="00B328AB" w:rsidRDefault="00B328AB">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_Toc531883416 \h </w:instrText>
      </w:r>
      <w:r>
        <w:fldChar w:fldCharType="separate"/>
      </w:r>
      <w:r>
        <w:t>14</w:t>
      </w:r>
      <w:r>
        <w:fldChar w:fldCharType="end"/>
      </w:r>
    </w:p>
    <w:p w:rsidR="00B328AB" w:rsidRDefault="00B328A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_Toc531883417 \h </w:instrText>
      </w:r>
      <w:r>
        <w:fldChar w:fldCharType="separate"/>
      </w:r>
      <w:r>
        <w:t>16</w:t>
      </w:r>
      <w:r>
        <w:fldChar w:fldCharType="end"/>
      </w:r>
    </w:p>
    <w:p w:rsidR="00B328AB" w:rsidRDefault="00B328AB">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_Toc531883418 \h </w:instrText>
      </w:r>
      <w:r>
        <w:fldChar w:fldCharType="separate"/>
      </w:r>
      <w:r>
        <w:t>16</w:t>
      </w:r>
      <w:r>
        <w:fldChar w:fldCharType="end"/>
      </w:r>
    </w:p>
    <w:p w:rsidR="00B328AB" w:rsidRDefault="00B328AB">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_Toc531883419 \h </w:instrText>
      </w:r>
      <w:r>
        <w:fldChar w:fldCharType="separate"/>
      </w:r>
      <w:r>
        <w:t>18</w:t>
      </w:r>
      <w:r>
        <w:fldChar w:fldCharType="end"/>
      </w:r>
    </w:p>
    <w:p w:rsidR="00B328AB" w:rsidRDefault="00B328AB">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_Toc531883420 \h </w:instrText>
      </w:r>
      <w:r>
        <w:fldChar w:fldCharType="separate"/>
      </w:r>
      <w:r>
        <w:t>18</w:t>
      </w:r>
      <w:r>
        <w:fldChar w:fldCharType="end"/>
      </w:r>
    </w:p>
    <w:p w:rsidR="00B328AB" w:rsidRDefault="00B328A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_Toc531883421 \h </w:instrText>
      </w:r>
      <w:r>
        <w:fldChar w:fldCharType="separate"/>
      </w:r>
      <w:r>
        <w:t>18</w:t>
      </w:r>
      <w:r>
        <w:fldChar w:fldCharType="end"/>
      </w:r>
    </w:p>
    <w:p w:rsidR="00B328AB" w:rsidRDefault="00B328A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_Toc531883422 \h </w:instrText>
      </w:r>
      <w:r>
        <w:fldChar w:fldCharType="separate"/>
      </w:r>
      <w:r>
        <w:t>19</w:t>
      </w:r>
      <w:r>
        <w:fldChar w:fldCharType="end"/>
      </w:r>
    </w:p>
    <w:p w:rsidR="00B328AB" w:rsidRDefault="00B328A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E73329">
        <w:rPr>
          <w:rFonts w:cs="Arial"/>
        </w:rPr>
        <w:t>Direct SBA UDM-HSS Interworking</w:t>
      </w:r>
      <w:r>
        <w:tab/>
      </w:r>
      <w:r>
        <w:fldChar w:fldCharType="begin" w:fldLock="1"/>
      </w:r>
      <w:r>
        <w:instrText xml:space="preserve"> PAGEREF _Toc531883423 \h </w:instrText>
      </w:r>
      <w:r>
        <w:fldChar w:fldCharType="separate"/>
      </w:r>
      <w:r>
        <w:t>19</w:t>
      </w:r>
      <w:r>
        <w:fldChar w:fldCharType="end"/>
      </w:r>
    </w:p>
    <w:p w:rsidR="00B328AB" w:rsidRDefault="00B328A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_Toc531883424 \h </w:instrText>
      </w:r>
      <w:r>
        <w:fldChar w:fldCharType="separate"/>
      </w:r>
      <w:r>
        <w:t>19</w:t>
      </w:r>
      <w:r>
        <w:fldChar w:fldCharType="end"/>
      </w:r>
    </w:p>
    <w:p w:rsidR="00B328AB" w:rsidRDefault="00B328A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_Toc531883425 \h </w:instrText>
      </w:r>
      <w:r>
        <w:fldChar w:fldCharType="separate"/>
      </w:r>
      <w:r>
        <w:t>19</w:t>
      </w:r>
      <w:r>
        <w:fldChar w:fldCharType="end"/>
      </w:r>
    </w:p>
    <w:p w:rsidR="00B328AB" w:rsidRDefault="00B328A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_Toc531883426 \h </w:instrText>
      </w:r>
      <w:r>
        <w:fldChar w:fldCharType="separate"/>
      </w:r>
      <w:r>
        <w:t>20</w:t>
      </w:r>
      <w:r>
        <w:fldChar w:fldCharType="end"/>
      </w:r>
    </w:p>
    <w:p w:rsidR="00B328AB" w:rsidRDefault="00B328A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_Toc531883427 \h </w:instrText>
      </w:r>
      <w:r>
        <w:fldChar w:fldCharType="separate"/>
      </w:r>
      <w:r>
        <w:t>20</w:t>
      </w:r>
      <w:r>
        <w:fldChar w:fldCharType="end"/>
      </w:r>
    </w:p>
    <w:p w:rsidR="00B328AB" w:rsidRDefault="00B328A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_Toc531883428 \h </w:instrText>
      </w:r>
      <w:r>
        <w:fldChar w:fldCharType="separate"/>
      </w:r>
      <w:r>
        <w:t>22</w:t>
      </w:r>
      <w:r>
        <w:fldChar w:fldCharType="end"/>
      </w:r>
    </w:p>
    <w:p w:rsidR="00B328AB" w:rsidRDefault="00B328A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_Toc531883429 \h </w:instrText>
      </w:r>
      <w:r>
        <w:fldChar w:fldCharType="separate"/>
      </w:r>
      <w:r>
        <w:t>22</w:t>
      </w:r>
      <w:r>
        <w:fldChar w:fldCharType="end"/>
      </w:r>
    </w:p>
    <w:p w:rsidR="00B328AB" w:rsidRDefault="00B328AB">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_Toc531883430 \h </w:instrText>
      </w:r>
      <w:r>
        <w:fldChar w:fldCharType="separate"/>
      </w:r>
      <w:r>
        <w:t>22</w:t>
      </w:r>
      <w:r>
        <w:fldChar w:fldCharType="end"/>
      </w:r>
    </w:p>
    <w:p w:rsidR="00B328AB" w:rsidRDefault="00B328AB">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_Toc531883431 \h </w:instrText>
      </w:r>
      <w:r>
        <w:fldChar w:fldCharType="separate"/>
      </w:r>
      <w:r>
        <w:t>23</w:t>
      </w:r>
      <w:r>
        <w:fldChar w:fldCharType="end"/>
      </w:r>
    </w:p>
    <w:p w:rsidR="00B328AB" w:rsidRDefault="00B328AB">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_Toc531883432 \h </w:instrText>
      </w:r>
      <w:r>
        <w:fldChar w:fldCharType="separate"/>
      </w:r>
      <w:r>
        <w:t>24</w:t>
      </w:r>
      <w:r>
        <w:fldChar w:fldCharType="end"/>
      </w:r>
    </w:p>
    <w:p w:rsidR="00B328AB" w:rsidRDefault="00B328AB">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_Toc531883433 \h </w:instrText>
      </w:r>
      <w:r>
        <w:fldChar w:fldCharType="separate"/>
      </w:r>
      <w:r>
        <w:t>24</w:t>
      </w:r>
      <w:r>
        <w:fldChar w:fldCharType="end"/>
      </w:r>
    </w:p>
    <w:p w:rsidR="00B328AB" w:rsidRDefault="00B328AB">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_Toc531883434 \h </w:instrText>
      </w:r>
      <w:r>
        <w:fldChar w:fldCharType="separate"/>
      </w:r>
      <w:r>
        <w:t>25</w:t>
      </w:r>
      <w:r>
        <w:fldChar w:fldCharType="end"/>
      </w:r>
    </w:p>
    <w:p w:rsidR="00B328AB" w:rsidRDefault="00B328AB">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_Toc531883435 \h </w:instrText>
      </w:r>
      <w:r>
        <w:fldChar w:fldCharType="separate"/>
      </w:r>
      <w:r>
        <w:t>25</w:t>
      </w:r>
      <w:r>
        <w:fldChar w:fldCharType="end"/>
      </w:r>
    </w:p>
    <w:p w:rsidR="00B328AB" w:rsidRDefault="00B328AB">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_Toc531883436 \h </w:instrText>
      </w:r>
      <w:r>
        <w:fldChar w:fldCharType="separate"/>
      </w:r>
      <w:r>
        <w:t>26</w:t>
      </w:r>
      <w:r>
        <w:fldChar w:fldCharType="end"/>
      </w:r>
    </w:p>
    <w:p w:rsidR="00B328AB" w:rsidRDefault="00B328AB">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_Toc531883437 \h </w:instrText>
      </w:r>
      <w:r>
        <w:fldChar w:fldCharType="separate"/>
      </w:r>
      <w:r>
        <w:t>27</w:t>
      </w:r>
      <w:r>
        <w:fldChar w:fldCharType="end"/>
      </w:r>
    </w:p>
    <w:p w:rsidR="00B328AB" w:rsidRDefault="00B328AB">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_Toc531883438 \h </w:instrText>
      </w:r>
      <w:r>
        <w:fldChar w:fldCharType="separate"/>
      </w:r>
      <w:r>
        <w:t>27</w:t>
      </w:r>
      <w:r>
        <w:fldChar w:fldCharType="end"/>
      </w:r>
    </w:p>
    <w:p w:rsidR="00B328AB" w:rsidRDefault="00B328AB">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_Toc531883439 \h </w:instrText>
      </w:r>
      <w:r>
        <w:fldChar w:fldCharType="separate"/>
      </w:r>
      <w:r>
        <w:t>28</w:t>
      </w:r>
      <w:r>
        <w:fldChar w:fldCharType="end"/>
      </w:r>
    </w:p>
    <w:p w:rsidR="00B328AB" w:rsidRDefault="00B328AB">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_Toc531883440 \h </w:instrText>
      </w:r>
      <w:r>
        <w:fldChar w:fldCharType="separate"/>
      </w:r>
      <w:r>
        <w:t>28</w:t>
      </w:r>
      <w:r>
        <w:fldChar w:fldCharType="end"/>
      </w:r>
    </w:p>
    <w:p w:rsidR="00B328AB" w:rsidRDefault="00B328AB">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_Toc531883441 \h </w:instrText>
      </w:r>
      <w:r>
        <w:fldChar w:fldCharType="separate"/>
      </w:r>
      <w:r>
        <w:t>29</w:t>
      </w:r>
      <w:r>
        <w:fldChar w:fldCharType="end"/>
      </w:r>
    </w:p>
    <w:p w:rsidR="00B328AB" w:rsidRDefault="00B328A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_Toc531883442 \h </w:instrText>
      </w:r>
      <w:r>
        <w:fldChar w:fldCharType="separate"/>
      </w:r>
      <w:r>
        <w:t>30</w:t>
      </w:r>
      <w:r>
        <w:fldChar w:fldCharType="end"/>
      </w:r>
    </w:p>
    <w:p w:rsidR="00B328AB" w:rsidRDefault="00B328A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_Toc531883443 \h </w:instrText>
      </w:r>
      <w:r>
        <w:fldChar w:fldCharType="separate"/>
      </w:r>
      <w:r>
        <w:t>31</w:t>
      </w:r>
      <w:r>
        <w:fldChar w:fldCharType="end"/>
      </w:r>
    </w:p>
    <w:p w:rsidR="00B328AB" w:rsidRDefault="00B328A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_Toc531883444 \h </w:instrText>
      </w:r>
      <w:r>
        <w:fldChar w:fldCharType="separate"/>
      </w:r>
      <w:r>
        <w:t>31</w:t>
      </w:r>
      <w:r>
        <w:fldChar w:fldCharType="end"/>
      </w:r>
    </w:p>
    <w:p w:rsidR="00B328AB" w:rsidRDefault="00B328A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_Toc531883445 \h </w:instrText>
      </w:r>
      <w:r>
        <w:fldChar w:fldCharType="separate"/>
      </w:r>
      <w:r>
        <w:t>31</w:t>
      </w:r>
      <w:r>
        <w:fldChar w:fldCharType="end"/>
      </w:r>
    </w:p>
    <w:p w:rsidR="00B328AB" w:rsidRDefault="00B328A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_Toc531883446 \h </w:instrText>
      </w:r>
      <w:r>
        <w:fldChar w:fldCharType="separate"/>
      </w:r>
      <w:r>
        <w:t>31</w:t>
      </w:r>
      <w:r>
        <w:fldChar w:fldCharType="end"/>
      </w:r>
    </w:p>
    <w:p w:rsidR="00B328AB" w:rsidRDefault="00B328AB">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_Toc531883447 \h </w:instrText>
      </w:r>
      <w:r>
        <w:fldChar w:fldCharType="separate"/>
      </w:r>
      <w:r>
        <w:t>31</w:t>
      </w:r>
      <w:r>
        <w:fldChar w:fldCharType="end"/>
      </w:r>
    </w:p>
    <w:p w:rsidR="00B328AB" w:rsidRDefault="00B328A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_Toc531883448 \h </w:instrText>
      </w:r>
      <w:r>
        <w:fldChar w:fldCharType="separate"/>
      </w:r>
      <w:r>
        <w:t>32</w:t>
      </w:r>
      <w:r>
        <w:fldChar w:fldCharType="end"/>
      </w:r>
    </w:p>
    <w:p w:rsidR="00B328AB" w:rsidRDefault="00B328A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_Toc531883449 \h </w:instrText>
      </w:r>
      <w:r>
        <w:fldChar w:fldCharType="separate"/>
      </w:r>
      <w:r>
        <w:t>33</w:t>
      </w:r>
      <w:r>
        <w:fldChar w:fldCharType="end"/>
      </w:r>
    </w:p>
    <w:p w:rsidR="00B328AB" w:rsidRDefault="00B328AB">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_Toc531883450 \h </w:instrText>
      </w:r>
      <w:r>
        <w:fldChar w:fldCharType="separate"/>
      </w:r>
      <w:r>
        <w:t>34</w:t>
      </w:r>
      <w:r>
        <w:fldChar w:fldCharType="end"/>
      </w:r>
    </w:p>
    <w:p w:rsidR="00B328AB" w:rsidRDefault="00B328AB">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_Toc531883451 \h </w:instrText>
      </w:r>
      <w:r>
        <w:fldChar w:fldCharType="separate"/>
      </w:r>
      <w:r>
        <w:t>35</w:t>
      </w:r>
      <w:r>
        <w:fldChar w:fldCharType="end"/>
      </w:r>
    </w:p>
    <w:p w:rsidR="00B328AB" w:rsidRDefault="00B328A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_Toc531883452 \h </w:instrText>
      </w:r>
      <w:r>
        <w:fldChar w:fldCharType="separate"/>
      </w:r>
      <w:r>
        <w:t>36</w:t>
      </w:r>
      <w:r>
        <w:fldChar w:fldCharType="end"/>
      </w:r>
    </w:p>
    <w:p w:rsidR="00B328AB" w:rsidRDefault="00B328A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_Toc531883453 \h </w:instrText>
      </w:r>
      <w:r>
        <w:fldChar w:fldCharType="separate"/>
      </w:r>
      <w:r>
        <w:t>36</w:t>
      </w:r>
      <w:r>
        <w:fldChar w:fldCharType="end"/>
      </w:r>
    </w:p>
    <w:p w:rsidR="00B328AB" w:rsidRDefault="00B328AB">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_Toc531883454 \h </w:instrText>
      </w:r>
      <w:r>
        <w:fldChar w:fldCharType="separate"/>
      </w:r>
      <w:r>
        <w:t>38</w:t>
      </w:r>
      <w:r>
        <w:fldChar w:fldCharType="end"/>
      </w:r>
    </w:p>
    <w:p w:rsidR="00B328AB" w:rsidRDefault="00B328AB">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_Toc531883455 \h </w:instrText>
      </w:r>
      <w:r>
        <w:fldChar w:fldCharType="separate"/>
      </w:r>
      <w:r>
        <w:t>39</w:t>
      </w:r>
      <w:r>
        <w:fldChar w:fldCharType="end"/>
      </w:r>
    </w:p>
    <w:p w:rsidR="00B328AB" w:rsidRDefault="00B328AB">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E73329">
        <w:rPr>
          <w:bCs/>
          <w:lang w:eastAsia="zh-CN"/>
        </w:rPr>
        <w:t>S</w:t>
      </w:r>
      <w:r>
        <w:t>upporting IMS related procedures</w:t>
      </w:r>
      <w:r>
        <w:tab/>
      </w:r>
      <w:r>
        <w:fldChar w:fldCharType="begin" w:fldLock="1"/>
      </w:r>
      <w:r>
        <w:instrText xml:space="preserve"> PAGEREF _Toc531883456 \h </w:instrText>
      </w:r>
      <w:r>
        <w:fldChar w:fldCharType="separate"/>
      </w:r>
      <w:r>
        <w:t>39</w:t>
      </w:r>
      <w:r>
        <w:fldChar w:fldCharType="end"/>
      </w:r>
    </w:p>
    <w:p w:rsidR="00B328AB" w:rsidRDefault="00B328AB">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_Toc531883457 \h </w:instrText>
      </w:r>
      <w:r>
        <w:fldChar w:fldCharType="separate"/>
      </w:r>
      <w:r>
        <w:t>40</w:t>
      </w:r>
      <w:r>
        <w:fldChar w:fldCharType="end"/>
      </w:r>
    </w:p>
    <w:p w:rsidR="00B328AB" w:rsidRDefault="00B328A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_Toc531883458 \h </w:instrText>
      </w:r>
      <w:r>
        <w:fldChar w:fldCharType="separate"/>
      </w:r>
      <w:r>
        <w:t>41</w:t>
      </w:r>
      <w:r>
        <w:fldChar w:fldCharType="end"/>
      </w:r>
    </w:p>
    <w:p w:rsidR="00B328AB" w:rsidRDefault="00B328A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_Toc531883459 \h </w:instrText>
      </w:r>
      <w:r>
        <w:fldChar w:fldCharType="separate"/>
      </w:r>
      <w:r>
        <w:t>41</w:t>
      </w:r>
      <w:r>
        <w:fldChar w:fldCharType="end"/>
      </w:r>
    </w:p>
    <w:p w:rsidR="00B328AB" w:rsidRDefault="00B328A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_Toc531883460 \h </w:instrText>
      </w:r>
      <w:r>
        <w:fldChar w:fldCharType="separate"/>
      </w:r>
      <w:r>
        <w:t>42</w:t>
      </w:r>
      <w:r>
        <w:fldChar w:fldCharType="end"/>
      </w:r>
    </w:p>
    <w:p w:rsidR="00B328AB" w:rsidRDefault="00B328A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_Toc531883461 \h </w:instrText>
      </w:r>
      <w:r>
        <w:fldChar w:fldCharType="separate"/>
      </w:r>
      <w:r>
        <w:t>42</w:t>
      </w:r>
      <w:r>
        <w:fldChar w:fldCharType="end"/>
      </w:r>
    </w:p>
    <w:p w:rsidR="00B328AB" w:rsidRDefault="00B328AB">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E73329">
        <w:rPr>
          <w:bCs/>
          <w:lang w:eastAsia="zh-CN"/>
        </w:rPr>
        <w:t>S</w:t>
      </w:r>
      <w:r>
        <w:t>upporting IMS related procedures</w:t>
      </w:r>
      <w:r>
        <w:tab/>
      </w:r>
      <w:r>
        <w:fldChar w:fldCharType="begin" w:fldLock="1"/>
      </w:r>
      <w:r>
        <w:instrText xml:space="preserve"> PAGEREF _Toc531883462 \h </w:instrText>
      </w:r>
      <w:r>
        <w:fldChar w:fldCharType="separate"/>
      </w:r>
      <w:r>
        <w:t>42</w:t>
      </w:r>
      <w:r>
        <w:fldChar w:fldCharType="end"/>
      </w:r>
    </w:p>
    <w:p w:rsidR="00B328AB" w:rsidRDefault="00B328A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_Toc531883463 \h </w:instrText>
      </w:r>
      <w:r>
        <w:fldChar w:fldCharType="separate"/>
      </w:r>
      <w:r>
        <w:t>42</w:t>
      </w:r>
      <w:r>
        <w:fldChar w:fldCharType="end"/>
      </w:r>
    </w:p>
    <w:p w:rsidR="00B328AB" w:rsidRDefault="00B328A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_Toc531883464 \h </w:instrText>
      </w:r>
      <w:r>
        <w:fldChar w:fldCharType="separate"/>
      </w:r>
      <w:r>
        <w:t>42</w:t>
      </w:r>
      <w:r>
        <w:fldChar w:fldCharType="end"/>
      </w:r>
    </w:p>
    <w:p w:rsidR="00B328AB" w:rsidRDefault="00B328A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_Toc531883465 \h </w:instrText>
      </w:r>
      <w:r>
        <w:fldChar w:fldCharType="separate"/>
      </w:r>
      <w:r>
        <w:t>42</w:t>
      </w:r>
      <w:r>
        <w:fldChar w:fldCharType="end"/>
      </w:r>
    </w:p>
    <w:p w:rsidR="00B328AB" w:rsidRDefault="00B328A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_Toc531883466 \h </w:instrText>
      </w:r>
      <w:r>
        <w:fldChar w:fldCharType="separate"/>
      </w:r>
      <w:r>
        <w:t>43</w:t>
      </w:r>
      <w:r>
        <w:fldChar w:fldCharType="end"/>
      </w:r>
    </w:p>
    <w:p w:rsidR="00B328AB" w:rsidRDefault="00B328A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_Toc531883467 \h </w:instrText>
      </w:r>
      <w:r>
        <w:fldChar w:fldCharType="separate"/>
      </w:r>
      <w:r>
        <w:t>43</w:t>
      </w:r>
      <w:r>
        <w:fldChar w:fldCharType="end"/>
      </w:r>
    </w:p>
    <w:p w:rsidR="00B328AB" w:rsidRDefault="00B328A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_Toc531883468 \h </w:instrText>
      </w:r>
      <w:r>
        <w:fldChar w:fldCharType="separate"/>
      </w:r>
      <w:r>
        <w:t>43</w:t>
      </w:r>
      <w:r>
        <w:fldChar w:fldCharType="end"/>
      </w:r>
    </w:p>
    <w:p w:rsidR="00B328AB" w:rsidRDefault="00B328A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_Toc531883469 \h </w:instrText>
      </w:r>
      <w:r>
        <w:fldChar w:fldCharType="separate"/>
      </w:r>
      <w:r>
        <w:t>44</w:t>
      </w:r>
      <w:r>
        <w:fldChar w:fldCharType="end"/>
      </w:r>
    </w:p>
    <w:p w:rsidR="00B328AB" w:rsidRDefault="00B328A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_Toc531883470 \h </w:instrText>
      </w:r>
      <w:r>
        <w:fldChar w:fldCharType="separate"/>
      </w:r>
      <w:r>
        <w:t>44</w:t>
      </w:r>
      <w:r>
        <w:fldChar w:fldCharType="end"/>
      </w:r>
    </w:p>
    <w:p w:rsidR="00B328AB" w:rsidRDefault="00B328A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_Toc531883471 \h </w:instrText>
      </w:r>
      <w:r>
        <w:fldChar w:fldCharType="separate"/>
      </w:r>
      <w:r>
        <w:t>45</w:t>
      </w:r>
      <w:r>
        <w:fldChar w:fldCharType="end"/>
      </w:r>
    </w:p>
    <w:p w:rsidR="00B328AB" w:rsidRDefault="00B328AB">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_Toc531883472 \h </w:instrText>
      </w:r>
      <w:r>
        <w:fldChar w:fldCharType="separate"/>
      </w:r>
      <w:r>
        <w:t>45</w:t>
      </w:r>
      <w:r>
        <w:fldChar w:fldCharType="end"/>
      </w:r>
    </w:p>
    <w:p w:rsidR="00B328AB" w:rsidRDefault="00B328AB">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_Toc531883473 \h </w:instrText>
      </w:r>
      <w:r>
        <w:fldChar w:fldCharType="separate"/>
      </w:r>
      <w:r>
        <w:t>46</w:t>
      </w:r>
      <w:r>
        <w:fldChar w:fldCharType="end"/>
      </w:r>
    </w:p>
    <w:p w:rsidR="00B328AB" w:rsidRDefault="00B328AB">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_Toc531883474 \h </w:instrText>
      </w:r>
      <w:r>
        <w:fldChar w:fldCharType="separate"/>
      </w:r>
      <w:r>
        <w:t>46</w:t>
      </w:r>
      <w:r>
        <w:fldChar w:fldCharType="end"/>
      </w:r>
    </w:p>
    <w:p w:rsidR="00B328AB" w:rsidRDefault="00B328AB">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_Toc531883475 \h </w:instrText>
      </w:r>
      <w:r>
        <w:fldChar w:fldCharType="separate"/>
      </w:r>
      <w:r>
        <w:t>47</w:t>
      </w:r>
      <w:r>
        <w:fldChar w:fldCharType="end"/>
      </w:r>
    </w:p>
    <w:p w:rsidR="00B328AB" w:rsidRDefault="00B328AB">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_Toc531883476 \h </w:instrText>
      </w:r>
      <w:r>
        <w:fldChar w:fldCharType="separate"/>
      </w:r>
      <w:r>
        <w:t>48</w:t>
      </w:r>
      <w:r>
        <w:fldChar w:fldCharType="end"/>
      </w:r>
    </w:p>
    <w:p w:rsidR="00B328AB" w:rsidRDefault="00B328AB">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_Toc531883477 \h </w:instrText>
      </w:r>
      <w:r>
        <w:fldChar w:fldCharType="separate"/>
      </w:r>
      <w:r>
        <w:t>48</w:t>
      </w:r>
      <w:r>
        <w:fldChar w:fldCharType="end"/>
      </w:r>
    </w:p>
    <w:p w:rsidR="00B328AB" w:rsidRDefault="00B328AB">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_Toc531883478 \h </w:instrText>
      </w:r>
      <w:r>
        <w:fldChar w:fldCharType="separate"/>
      </w:r>
      <w:r>
        <w:t>49</w:t>
      </w:r>
      <w:r>
        <w:fldChar w:fldCharType="end"/>
      </w:r>
    </w:p>
    <w:p w:rsidR="00B328AB" w:rsidRDefault="00B328AB">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_Toc531883479 \h </w:instrText>
      </w:r>
      <w:r>
        <w:fldChar w:fldCharType="separate"/>
      </w:r>
      <w:r>
        <w:t>49</w:t>
      </w:r>
      <w:r>
        <w:fldChar w:fldCharType="end"/>
      </w:r>
    </w:p>
    <w:p w:rsidR="00B328AB" w:rsidRDefault="00B328AB">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_Toc531883480 \h </w:instrText>
      </w:r>
      <w:r>
        <w:fldChar w:fldCharType="separate"/>
      </w:r>
      <w:r>
        <w:t>49</w:t>
      </w:r>
      <w:r>
        <w:fldChar w:fldCharType="end"/>
      </w:r>
    </w:p>
    <w:p w:rsidR="00B328AB" w:rsidRDefault="00B328A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_Toc531883481 \h </w:instrText>
      </w:r>
      <w:r>
        <w:fldChar w:fldCharType="separate"/>
      </w:r>
      <w:r>
        <w:t>49</w:t>
      </w:r>
      <w:r>
        <w:fldChar w:fldCharType="end"/>
      </w:r>
    </w:p>
    <w:p w:rsidR="00B328AB" w:rsidRDefault="00B328AB">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_Toc531883482 \h </w:instrText>
      </w:r>
      <w:r>
        <w:fldChar w:fldCharType="separate"/>
      </w:r>
      <w:r>
        <w:t>49</w:t>
      </w:r>
      <w:r>
        <w:fldChar w:fldCharType="end"/>
      </w:r>
    </w:p>
    <w:p w:rsidR="00B328AB" w:rsidRDefault="00B328AB">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_Toc531883483 \h </w:instrText>
      </w:r>
      <w:r>
        <w:fldChar w:fldCharType="separate"/>
      </w:r>
      <w:r>
        <w:t>50</w:t>
      </w:r>
      <w:r>
        <w:fldChar w:fldCharType="end"/>
      </w:r>
    </w:p>
    <w:p w:rsidR="00B328AB" w:rsidRDefault="00B328A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_Toc531883484 \h </w:instrText>
      </w:r>
      <w:r>
        <w:fldChar w:fldCharType="separate"/>
      </w:r>
      <w:r>
        <w:t>52</w:t>
      </w:r>
      <w:r>
        <w:fldChar w:fldCharType="end"/>
      </w:r>
    </w:p>
    <w:p w:rsidR="00B328AB" w:rsidRDefault="00B328AB">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_Toc531883485 \h </w:instrText>
      </w:r>
      <w:r>
        <w:fldChar w:fldCharType="separate"/>
      </w:r>
      <w:r>
        <w:t>52</w:t>
      </w:r>
      <w:r>
        <w:fldChar w:fldCharType="end"/>
      </w:r>
    </w:p>
    <w:p w:rsidR="00B328AB" w:rsidRDefault="00B328AB">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_Toc531883486 \h </w:instrText>
      </w:r>
      <w:r>
        <w:fldChar w:fldCharType="separate"/>
      </w:r>
      <w:r>
        <w:t>52</w:t>
      </w:r>
      <w:r>
        <w:fldChar w:fldCharType="end"/>
      </w:r>
    </w:p>
    <w:p w:rsidR="00B328AB" w:rsidRDefault="00B328AB">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_Toc531883487 \h </w:instrText>
      </w:r>
      <w:r>
        <w:fldChar w:fldCharType="separate"/>
      </w:r>
      <w:r>
        <w:t>52</w:t>
      </w:r>
      <w:r>
        <w:fldChar w:fldCharType="end"/>
      </w:r>
    </w:p>
    <w:p w:rsidR="00B328AB" w:rsidRDefault="00B328AB">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_Toc531883488 \h </w:instrText>
      </w:r>
      <w:r>
        <w:fldChar w:fldCharType="separate"/>
      </w:r>
      <w:r>
        <w:t>52</w:t>
      </w:r>
      <w:r>
        <w:fldChar w:fldCharType="end"/>
      </w:r>
    </w:p>
    <w:p w:rsidR="00B328AB" w:rsidRDefault="00B328AB">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_Toc531883489 \h </w:instrText>
      </w:r>
      <w:r>
        <w:fldChar w:fldCharType="separate"/>
      </w:r>
      <w:r>
        <w:t>53</w:t>
      </w:r>
      <w:r>
        <w:fldChar w:fldCharType="end"/>
      </w:r>
    </w:p>
    <w:p w:rsidR="00B328AB" w:rsidRDefault="00B328A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_Toc531883490 \h </w:instrText>
      </w:r>
      <w:r>
        <w:fldChar w:fldCharType="separate"/>
      </w:r>
      <w:r>
        <w:t>53</w:t>
      </w:r>
      <w:r>
        <w:fldChar w:fldCharType="end"/>
      </w:r>
    </w:p>
    <w:p w:rsidR="00B328AB" w:rsidRDefault="00B328A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_Toc531883491 \h </w:instrText>
      </w:r>
      <w:r>
        <w:fldChar w:fldCharType="separate"/>
      </w:r>
      <w:r>
        <w:t>53</w:t>
      </w:r>
      <w:r>
        <w:fldChar w:fldCharType="end"/>
      </w:r>
    </w:p>
    <w:p w:rsidR="00B328AB" w:rsidRDefault="00B328A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_Toc531883492 \h </w:instrText>
      </w:r>
      <w:r>
        <w:fldChar w:fldCharType="separate"/>
      </w:r>
      <w:r>
        <w:t>53</w:t>
      </w:r>
      <w:r>
        <w:fldChar w:fldCharType="end"/>
      </w:r>
    </w:p>
    <w:p w:rsidR="00B328AB" w:rsidRDefault="00B328A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_Toc531883493 \h </w:instrText>
      </w:r>
      <w:r>
        <w:fldChar w:fldCharType="separate"/>
      </w:r>
      <w:r>
        <w:t>53</w:t>
      </w:r>
      <w:r>
        <w:fldChar w:fldCharType="end"/>
      </w:r>
    </w:p>
    <w:p w:rsidR="00B328AB" w:rsidRDefault="00B328A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_Toc531883494 \h </w:instrText>
      </w:r>
      <w:r>
        <w:fldChar w:fldCharType="separate"/>
      </w:r>
      <w:r>
        <w:t>53</w:t>
      </w:r>
      <w:r>
        <w:fldChar w:fldCharType="end"/>
      </w:r>
    </w:p>
    <w:p w:rsidR="00B328AB" w:rsidRDefault="00B328A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_Toc531883495 \h </w:instrText>
      </w:r>
      <w:r>
        <w:fldChar w:fldCharType="separate"/>
      </w:r>
      <w:r>
        <w:t>54</w:t>
      </w:r>
      <w:r>
        <w:fldChar w:fldCharType="end"/>
      </w:r>
    </w:p>
    <w:p w:rsidR="00B328AB" w:rsidRDefault="00B328A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_Toc531883496 \h </w:instrText>
      </w:r>
      <w:r>
        <w:fldChar w:fldCharType="separate"/>
      </w:r>
      <w:r>
        <w:t>54</w:t>
      </w:r>
      <w:r>
        <w:fldChar w:fldCharType="end"/>
      </w:r>
    </w:p>
    <w:p w:rsidR="00B328AB" w:rsidRDefault="00B328A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_Toc531883497 \h </w:instrText>
      </w:r>
      <w:r>
        <w:fldChar w:fldCharType="separate"/>
      </w:r>
      <w:r>
        <w:t>55</w:t>
      </w:r>
      <w:r>
        <w:fldChar w:fldCharType="end"/>
      </w:r>
    </w:p>
    <w:p w:rsidR="00B328AB" w:rsidRDefault="00B328AB">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_Toc531883498 \h </w:instrText>
      </w:r>
      <w:r>
        <w:fldChar w:fldCharType="separate"/>
      </w:r>
      <w:r>
        <w:t>55</w:t>
      </w:r>
      <w:r>
        <w:fldChar w:fldCharType="end"/>
      </w:r>
    </w:p>
    <w:p w:rsidR="00B328AB" w:rsidRDefault="00B328AB">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_Toc531883499 \h </w:instrText>
      </w:r>
      <w:r>
        <w:fldChar w:fldCharType="separate"/>
      </w:r>
      <w:r>
        <w:t>56</w:t>
      </w:r>
      <w:r>
        <w:fldChar w:fldCharType="end"/>
      </w:r>
    </w:p>
    <w:p w:rsidR="00B328AB" w:rsidRDefault="00B328AB">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_Toc531883500 \h </w:instrText>
      </w:r>
      <w:r>
        <w:fldChar w:fldCharType="separate"/>
      </w:r>
      <w:r>
        <w:t>56</w:t>
      </w:r>
      <w:r>
        <w:fldChar w:fldCharType="end"/>
      </w:r>
    </w:p>
    <w:p w:rsidR="00B328AB" w:rsidRDefault="00B328AB">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_Toc531883501 \h </w:instrText>
      </w:r>
      <w:r>
        <w:fldChar w:fldCharType="separate"/>
      </w:r>
      <w:r>
        <w:t>57</w:t>
      </w:r>
      <w:r>
        <w:fldChar w:fldCharType="end"/>
      </w:r>
    </w:p>
    <w:p w:rsidR="00B328AB" w:rsidRDefault="00B328AB">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_Toc531883502 \h </w:instrText>
      </w:r>
      <w:r>
        <w:fldChar w:fldCharType="separate"/>
      </w:r>
      <w:r>
        <w:t>58</w:t>
      </w:r>
      <w:r>
        <w:fldChar w:fldCharType="end"/>
      </w:r>
    </w:p>
    <w:p w:rsidR="00B328AB" w:rsidRDefault="00B328AB">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_Toc531883503 \h </w:instrText>
      </w:r>
      <w:r>
        <w:fldChar w:fldCharType="separate"/>
      </w:r>
      <w:r>
        <w:t>59</w:t>
      </w:r>
      <w:r>
        <w:fldChar w:fldCharType="end"/>
      </w:r>
    </w:p>
    <w:p w:rsidR="00B328AB" w:rsidRDefault="00B328AB">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_Toc531883504 \h </w:instrText>
      </w:r>
      <w:r>
        <w:fldChar w:fldCharType="separate"/>
      </w:r>
      <w:r>
        <w:t>59</w:t>
      </w:r>
      <w:r>
        <w:fldChar w:fldCharType="end"/>
      </w:r>
    </w:p>
    <w:p w:rsidR="00B328AB" w:rsidRDefault="00B328AB">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_Toc531883505 \h </w:instrText>
      </w:r>
      <w:r>
        <w:fldChar w:fldCharType="separate"/>
      </w:r>
      <w:r>
        <w:t>59</w:t>
      </w:r>
      <w:r>
        <w:fldChar w:fldCharType="end"/>
      </w:r>
    </w:p>
    <w:p w:rsidR="00B328AB" w:rsidRDefault="00B328AB">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_Toc531883506 \h </w:instrText>
      </w:r>
      <w:r>
        <w:fldChar w:fldCharType="separate"/>
      </w:r>
      <w:r>
        <w:t>59</w:t>
      </w:r>
      <w:r>
        <w:fldChar w:fldCharType="end"/>
      </w:r>
    </w:p>
    <w:p w:rsidR="00B328AB" w:rsidRDefault="00B328AB">
      <w:pPr>
        <w:pStyle w:val="TOC5"/>
        <w:rPr>
          <w:rFonts w:asciiTheme="minorHAnsi" w:eastAsiaTheme="minorEastAsia" w:hAnsiTheme="minorHAnsi" w:cstheme="minorBidi"/>
          <w:sz w:val="22"/>
          <w:szCs w:val="22"/>
          <w:lang w:eastAsia="en-GB"/>
        </w:rPr>
      </w:pPr>
      <w:r>
        <w:lastRenderedPageBreak/>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_Toc531883507 \h </w:instrText>
      </w:r>
      <w:r>
        <w:fldChar w:fldCharType="separate"/>
      </w:r>
      <w:r>
        <w:t>59</w:t>
      </w:r>
      <w:r>
        <w:fldChar w:fldCharType="end"/>
      </w:r>
    </w:p>
    <w:p w:rsidR="00B328AB" w:rsidRDefault="00B328AB">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_Toc531883508 \h </w:instrText>
      </w:r>
      <w:r>
        <w:fldChar w:fldCharType="separate"/>
      </w:r>
      <w:r>
        <w:t>60</w:t>
      </w:r>
      <w:r>
        <w:fldChar w:fldCharType="end"/>
      </w:r>
    </w:p>
    <w:p w:rsidR="00B328AB" w:rsidRDefault="00B328AB">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_Toc531883509 \h </w:instrText>
      </w:r>
      <w:r>
        <w:fldChar w:fldCharType="separate"/>
      </w:r>
      <w:r>
        <w:t>61</w:t>
      </w:r>
      <w:r>
        <w:fldChar w:fldCharType="end"/>
      </w:r>
    </w:p>
    <w:p w:rsidR="00B328AB" w:rsidRDefault="00B328A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_Toc531883510 \h </w:instrText>
      </w:r>
      <w:r>
        <w:fldChar w:fldCharType="separate"/>
      </w:r>
      <w:r>
        <w:t>62</w:t>
      </w:r>
      <w:r>
        <w:fldChar w:fldCharType="end"/>
      </w:r>
    </w:p>
    <w:p w:rsidR="00B328AB" w:rsidRDefault="00B328A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_Toc531883511 \h </w:instrText>
      </w:r>
      <w:r>
        <w:fldChar w:fldCharType="separate"/>
      </w:r>
      <w:r>
        <w:t>62</w:t>
      </w:r>
      <w:r>
        <w:fldChar w:fldCharType="end"/>
      </w:r>
    </w:p>
    <w:p w:rsidR="00B328AB" w:rsidRDefault="00B328A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_Toc531883512 \h </w:instrText>
      </w:r>
      <w:r>
        <w:fldChar w:fldCharType="separate"/>
      </w:r>
      <w:r>
        <w:t>62</w:t>
      </w:r>
      <w:r>
        <w:fldChar w:fldCharType="end"/>
      </w:r>
    </w:p>
    <w:p w:rsidR="00B328AB" w:rsidRDefault="00B328A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_Toc531883513 \h </w:instrText>
      </w:r>
      <w:r>
        <w:fldChar w:fldCharType="separate"/>
      </w:r>
      <w:r>
        <w:t>63</w:t>
      </w:r>
      <w:r>
        <w:fldChar w:fldCharType="end"/>
      </w:r>
    </w:p>
    <w:p w:rsidR="00B328AB" w:rsidRDefault="00B328A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_Toc531883514 \h </w:instrText>
      </w:r>
      <w:r>
        <w:fldChar w:fldCharType="separate"/>
      </w:r>
      <w:r>
        <w:t>63</w:t>
      </w:r>
      <w:r>
        <w:fldChar w:fldCharType="end"/>
      </w:r>
    </w:p>
    <w:p w:rsidR="00B328AB" w:rsidRDefault="00B328A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_Toc531883515 \h </w:instrText>
      </w:r>
      <w:r>
        <w:fldChar w:fldCharType="separate"/>
      </w:r>
      <w:r>
        <w:t>63</w:t>
      </w:r>
      <w:r>
        <w:fldChar w:fldCharType="end"/>
      </w:r>
    </w:p>
    <w:p w:rsidR="00B328AB" w:rsidRDefault="00B328A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solution not requiring interworking between UDM and existing HSS</w:t>
      </w:r>
      <w:r>
        <w:tab/>
      </w:r>
      <w:r>
        <w:fldChar w:fldCharType="begin" w:fldLock="1"/>
      </w:r>
      <w:r>
        <w:instrText xml:space="preserve"> PAGEREF _Toc531883516 \h </w:instrText>
      </w:r>
      <w:r>
        <w:fldChar w:fldCharType="separate"/>
      </w:r>
      <w:r>
        <w:t>63</w:t>
      </w:r>
      <w:r>
        <w:fldChar w:fldCharType="end"/>
      </w:r>
    </w:p>
    <w:p w:rsidR="00B328AB" w:rsidRDefault="00B328A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_Toc531883517 \h </w:instrText>
      </w:r>
      <w:r>
        <w:fldChar w:fldCharType="separate"/>
      </w:r>
      <w:r>
        <w:t>63</w:t>
      </w:r>
      <w:r>
        <w:fldChar w:fldCharType="end"/>
      </w:r>
    </w:p>
    <w:p w:rsidR="00B328AB" w:rsidRDefault="00B328A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_Toc531883518 \h </w:instrText>
      </w:r>
      <w:r>
        <w:fldChar w:fldCharType="separate"/>
      </w:r>
      <w:r>
        <w:t>63</w:t>
      </w:r>
      <w:r>
        <w:fldChar w:fldCharType="end"/>
      </w:r>
    </w:p>
    <w:p w:rsidR="00B328AB" w:rsidRDefault="00B328A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_Toc531883519 \h </w:instrText>
      </w:r>
      <w:r>
        <w:fldChar w:fldCharType="separate"/>
      </w:r>
      <w:r>
        <w:t>65</w:t>
      </w:r>
      <w:r>
        <w:fldChar w:fldCharType="end"/>
      </w:r>
    </w:p>
    <w:p w:rsidR="00B328AB" w:rsidRDefault="00B328A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_Toc531883520 \h </w:instrText>
      </w:r>
      <w:r>
        <w:fldChar w:fldCharType="separate"/>
      </w:r>
      <w:r>
        <w:t>65</w:t>
      </w:r>
      <w:r>
        <w:fldChar w:fldCharType="end"/>
      </w:r>
    </w:p>
    <w:p w:rsidR="00B328AB" w:rsidRDefault="00B328AB">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_Toc531883521 \h </w:instrText>
      </w:r>
      <w:r>
        <w:fldChar w:fldCharType="separate"/>
      </w:r>
      <w:r>
        <w:t>65</w:t>
      </w:r>
      <w:r>
        <w:fldChar w:fldCharType="end"/>
      </w:r>
    </w:p>
    <w:p w:rsidR="00B328AB" w:rsidRDefault="00B328A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_Toc531883522 \h </w:instrText>
      </w:r>
      <w:r>
        <w:fldChar w:fldCharType="separate"/>
      </w:r>
      <w:r>
        <w:t>65</w:t>
      </w:r>
      <w:r>
        <w:fldChar w:fldCharType="end"/>
      </w:r>
    </w:p>
    <w:p w:rsidR="00B328AB" w:rsidRDefault="00B328A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_Toc531883523 \h </w:instrText>
      </w:r>
      <w:r>
        <w:fldChar w:fldCharType="separate"/>
      </w:r>
      <w:r>
        <w:t>65</w:t>
      </w:r>
      <w:r>
        <w:fldChar w:fldCharType="end"/>
      </w:r>
    </w:p>
    <w:p w:rsidR="00B328AB" w:rsidRDefault="00B328AB">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_Toc531883524 \h </w:instrText>
      </w:r>
      <w:r>
        <w:fldChar w:fldCharType="separate"/>
      </w:r>
      <w:r>
        <w:t>66</w:t>
      </w:r>
      <w:r>
        <w:fldChar w:fldCharType="end"/>
      </w:r>
    </w:p>
    <w:p w:rsidR="00E8629F" w:rsidRPr="00A20410" w:rsidRDefault="00B328AB">
      <w:r>
        <w:rPr>
          <w:noProof/>
          <w:sz w:val="22"/>
          <w:lang w:eastAsia="ja-JP"/>
        </w:rPr>
        <w:fldChar w:fldCharType="end"/>
      </w:r>
    </w:p>
    <w:p w:rsidR="00E8629F" w:rsidRPr="00A20410" w:rsidRDefault="00E8629F">
      <w:pPr>
        <w:pStyle w:val="Heading1"/>
      </w:pPr>
      <w:r w:rsidRPr="00A20410">
        <w:br w:type="page"/>
      </w:r>
      <w:bookmarkStart w:id="4" w:name="_Toc531883394"/>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E8629F" w:rsidRPr="00A20410" w:rsidRDefault="00E8629F">
      <w:pPr>
        <w:pStyle w:val="Heading1"/>
      </w:pPr>
      <w:r w:rsidRPr="00A20410">
        <w:br w:type="page"/>
      </w:r>
      <w:bookmarkStart w:id="5" w:name="_Toc531883395"/>
      <w:r w:rsidRPr="00A20410">
        <w:lastRenderedPageBreak/>
        <w:t>1</w:t>
      </w:r>
      <w:r w:rsidRPr="00A20410">
        <w:tab/>
        <w:t>Scope</w:t>
      </w:r>
      <w:bookmarkEnd w:id="5"/>
    </w:p>
    <w:p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r w:rsidRPr="00A20410">
        <w:rPr>
          <w:lang w:eastAsia="ko-KR"/>
        </w:rPr>
        <w:t>shall not be impacted.</w:t>
      </w:r>
    </w:p>
    <w:p w:rsidR="00B9302B" w:rsidRPr="00A20410" w:rsidRDefault="00DB71D8" w:rsidP="00DB71D8">
      <w:pPr>
        <w:rPr>
          <w:lang w:eastAsia="ko-KR"/>
        </w:rPr>
      </w:pPr>
      <w:r w:rsidRPr="00A20410">
        <w:rPr>
          <w:lang w:eastAsia="ko-KR"/>
        </w:rPr>
        <w:t>Provisioning aspects are outside this study.</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rsidR="00E8629F" w:rsidRPr="00A20410" w:rsidRDefault="00E8629F">
      <w:pPr>
        <w:pStyle w:val="Heading1"/>
      </w:pPr>
      <w:bookmarkStart w:id="6" w:name="_Toc531883396"/>
      <w:r w:rsidRPr="00A20410">
        <w:t>2</w:t>
      </w:r>
      <w:r w:rsidRPr="00A20410">
        <w:tab/>
        <w:t>References</w:t>
      </w:r>
      <w:bookmarkEnd w:id="6"/>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A20410" w:rsidRPr="00A20410">
        <w:t>3GPP</w:t>
      </w:r>
      <w:r w:rsidR="00A20410">
        <w:t> </w:t>
      </w:r>
      <w:r w:rsidR="00A20410" w:rsidRPr="00A20410">
        <w:t>TR</w:t>
      </w:r>
      <w:r w:rsidR="00A20410">
        <w:t> </w:t>
      </w:r>
      <w:r w:rsidR="00A20410" w:rsidRPr="00A20410">
        <w:t>21.905:</w:t>
      </w:r>
      <w:r w:rsidRPr="00A20410">
        <w:t xml:space="preserve"> "Vocabulary for 3GPP Specifications".</w:t>
      </w:r>
    </w:p>
    <w:p w:rsidR="00FA6FE8" w:rsidRPr="00A20410" w:rsidRDefault="00FA6FE8" w:rsidP="00FA6FE8">
      <w:pPr>
        <w:pStyle w:val="EX"/>
      </w:pPr>
      <w:r w:rsidRPr="00A20410">
        <w:t>[2]</w:t>
      </w:r>
      <w:r w:rsidRPr="00A20410">
        <w:tab/>
      </w:r>
      <w:r w:rsidR="00A20410" w:rsidRPr="00A20410">
        <w:t>3GPP</w:t>
      </w:r>
      <w:r w:rsidR="00A20410">
        <w:t> </w:t>
      </w:r>
      <w:r w:rsidR="00A20410" w:rsidRPr="00A20410">
        <w:t>TS</w:t>
      </w:r>
      <w:r w:rsidR="00A20410">
        <w:t> </w:t>
      </w:r>
      <w:r w:rsidR="00A20410" w:rsidRPr="00A20410">
        <w:t>23.502:</w:t>
      </w:r>
      <w:r w:rsidRPr="00A20410">
        <w:t xml:space="preserve"> "Procedures for the 5G System".</w:t>
      </w:r>
    </w:p>
    <w:p w:rsidR="00FA6FE8" w:rsidRPr="00A20410" w:rsidRDefault="00FA6FE8" w:rsidP="00FA6FE8">
      <w:pPr>
        <w:pStyle w:val="EX"/>
      </w:pPr>
      <w:r w:rsidRPr="00A20410">
        <w:t>[3]</w:t>
      </w:r>
      <w:r w:rsidRPr="00A20410">
        <w:tab/>
      </w:r>
      <w:r w:rsidR="00A20410" w:rsidRPr="00A20410">
        <w:t>3GPP</w:t>
      </w:r>
      <w:r w:rsidR="00A20410">
        <w:t> </w:t>
      </w:r>
      <w:r w:rsidR="00A20410" w:rsidRPr="00A20410">
        <w:t>TS</w:t>
      </w:r>
      <w:r w:rsidR="00A20410">
        <w:t> </w:t>
      </w:r>
      <w:r w:rsidR="00A20410"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A20410" w:rsidRPr="00A20410">
        <w:t>3GPP</w:t>
      </w:r>
      <w:r w:rsidR="00A20410">
        <w:t> </w:t>
      </w:r>
      <w:r w:rsidR="00A20410" w:rsidRPr="00A20410">
        <w:t>TS</w:t>
      </w:r>
      <w:r w:rsidR="00A20410">
        <w:t> </w:t>
      </w:r>
      <w:r w:rsidR="00A20410"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A20410" w:rsidRPr="00A20410">
        <w:t>3GPP</w:t>
      </w:r>
      <w:r w:rsidR="00A20410">
        <w:t> </w:t>
      </w:r>
      <w:r w:rsidR="00A20410" w:rsidRPr="00A20410">
        <w:t>TS</w:t>
      </w:r>
      <w:r w:rsidR="00A20410">
        <w:t> </w:t>
      </w:r>
      <w:r w:rsidR="00A20410" w:rsidRPr="00A20410">
        <w:t>23.002:</w:t>
      </w:r>
      <w:r w:rsidRPr="00A20410">
        <w:t xml:space="preserve"> "Network architecture".</w:t>
      </w:r>
    </w:p>
    <w:p w:rsidR="0036593A" w:rsidRPr="00A20410" w:rsidRDefault="0036593A" w:rsidP="00FA6FE8">
      <w:pPr>
        <w:pStyle w:val="EX"/>
      </w:pPr>
      <w:r w:rsidRPr="00A20410">
        <w:t>[6]</w:t>
      </w:r>
      <w:r w:rsidRPr="00A20410">
        <w:tab/>
      </w:r>
      <w:r w:rsidR="00A20410" w:rsidRPr="00A20410">
        <w:t>3GPP</w:t>
      </w:r>
      <w:r w:rsidR="00A20410">
        <w:t> </w:t>
      </w:r>
      <w:r w:rsidR="00A20410" w:rsidRPr="00A20410">
        <w:t>TS</w:t>
      </w:r>
      <w:r w:rsidR="00A20410">
        <w:t> </w:t>
      </w:r>
      <w:r w:rsidR="00A20410"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A20410" w:rsidRPr="00A20410">
        <w:t>3GPP</w:t>
      </w:r>
      <w:r w:rsidR="00A20410">
        <w:t> </w:t>
      </w:r>
      <w:r w:rsidR="00A20410" w:rsidRPr="00A20410">
        <w:t>TS</w:t>
      </w:r>
      <w:r w:rsidR="00A20410">
        <w:t> </w:t>
      </w:r>
      <w:r w:rsidR="00A20410"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A20410" w:rsidRPr="00A20410">
        <w:t>3GPP</w:t>
      </w:r>
      <w:r w:rsidR="00A20410">
        <w:t> </w:t>
      </w:r>
      <w:r w:rsidR="00A20410" w:rsidRPr="00A20410">
        <w:t>TS</w:t>
      </w:r>
      <w:r w:rsidR="00A20410">
        <w:t> </w:t>
      </w:r>
      <w:r w:rsidR="00A20410"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A20410" w:rsidRPr="00A20410">
        <w:t>3GPP</w:t>
      </w:r>
      <w:r w:rsidR="00A20410">
        <w:t> </w:t>
      </w:r>
      <w:r w:rsidR="00A20410" w:rsidRPr="00A20410">
        <w:t>TS</w:t>
      </w:r>
      <w:r w:rsidR="00A20410">
        <w:t> </w:t>
      </w:r>
      <w:r w:rsidR="00A20410"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A20410" w:rsidRPr="00A20410">
        <w:t>3GPP</w:t>
      </w:r>
      <w:r w:rsidR="00A20410">
        <w:t> </w:t>
      </w:r>
      <w:r w:rsidR="00A20410" w:rsidRPr="00A20410">
        <w:t>TS</w:t>
      </w:r>
      <w:r w:rsidR="00A20410">
        <w:t> </w:t>
      </w:r>
      <w:r w:rsidR="00A20410"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lastRenderedPageBreak/>
        <w:t>[11]</w:t>
      </w:r>
      <w:r w:rsidRPr="00A20410">
        <w:tab/>
      </w:r>
      <w:r w:rsidR="00A20410" w:rsidRPr="00A20410">
        <w:t>3GPP</w:t>
      </w:r>
      <w:r w:rsidR="00A20410">
        <w:t> </w:t>
      </w:r>
      <w:r w:rsidR="00A20410" w:rsidRPr="00A20410">
        <w:t>TS</w:t>
      </w:r>
      <w:r w:rsidR="00A20410">
        <w:t> </w:t>
      </w:r>
      <w:r w:rsidR="00A20410"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A20410" w:rsidRPr="00A20410">
        <w:t>3GPP</w:t>
      </w:r>
      <w:r w:rsidR="00A20410">
        <w:t> </w:t>
      </w:r>
      <w:r w:rsidR="00A20410" w:rsidRPr="00A20410">
        <w:t>TS</w:t>
      </w:r>
      <w:r w:rsidR="00A20410">
        <w:t> </w:t>
      </w:r>
      <w:r w:rsidR="00A20410"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A20410" w:rsidRPr="00A20410">
        <w:t>3GPP</w:t>
      </w:r>
      <w:r w:rsidR="00A20410">
        <w:t> </w:t>
      </w:r>
      <w:r w:rsidR="00A20410" w:rsidRPr="00A20410">
        <w:t>TS</w:t>
      </w:r>
      <w:r w:rsidR="00A20410">
        <w:t> </w:t>
      </w:r>
      <w:r w:rsidR="00A20410" w:rsidRPr="00A20410">
        <w:t>33.401:</w:t>
      </w:r>
      <w:r w:rsidRPr="00A20410">
        <w:t xml:space="preserve"> </w:t>
      </w:r>
      <w:r w:rsidR="00E955A2" w:rsidRPr="00A20410">
        <w:t>"</w:t>
      </w:r>
      <w:r w:rsidR="001473D2" w:rsidRPr="00A20410">
        <w:t>System Architecture Evolution (SAE) – Security architecture</w:t>
      </w:r>
      <w:r w:rsidR="00E955A2" w:rsidRPr="00A20410">
        <w:t>".</w:t>
      </w:r>
    </w:p>
    <w:p w:rsidR="00644678" w:rsidRPr="00A20410" w:rsidRDefault="00644678" w:rsidP="00FA6FE8">
      <w:pPr>
        <w:pStyle w:val="EX"/>
      </w:pPr>
      <w:r w:rsidRPr="00A20410">
        <w:t>[14]</w:t>
      </w:r>
      <w:r w:rsidRPr="00A20410">
        <w:tab/>
      </w:r>
      <w:r w:rsidR="00A20410" w:rsidRPr="00A20410">
        <w:t>3GPP</w:t>
      </w:r>
      <w:r w:rsidR="00A20410">
        <w:t> </w:t>
      </w:r>
      <w:r w:rsidR="00A20410" w:rsidRPr="00A20410">
        <w:t>TS</w:t>
      </w:r>
      <w:r w:rsidR="00A20410">
        <w:t> </w:t>
      </w:r>
      <w:r w:rsidR="00A20410"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A20410" w:rsidRPr="00A20410">
        <w:t>3GPP</w:t>
      </w:r>
      <w:r w:rsidR="00A20410">
        <w:t> </w:t>
      </w:r>
      <w:r w:rsidR="00A20410" w:rsidRPr="00A20410">
        <w:t>TS</w:t>
      </w:r>
      <w:r w:rsidR="00A20410">
        <w:t> </w:t>
      </w:r>
      <w:r w:rsidR="00A20410"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A20410" w:rsidRPr="00A20410">
        <w:t>3GPP</w:t>
      </w:r>
      <w:r w:rsidR="00A20410">
        <w:t> </w:t>
      </w:r>
      <w:r w:rsidR="00A20410" w:rsidRPr="00A20410">
        <w:t>TS</w:t>
      </w:r>
      <w:r w:rsidR="00A20410">
        <w:t> </w:t>
      </w:r>
      <w:r w:rsidR="00A20410"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A20410" w:rsidRPr="00A20410">
        <w:t>3GPP</w:t>
      </w:r>
      <w:r w:rsidR="00A20410">
        <w:t> </w:t>
      </w:r>
      <w:r w:rsidR="00A20410" w:rsidRPr="00A20410">
        <w:t>TS</w:t>
      </w:r>
      <w:r w:rsidR="00A20410">
        <w:t> </w:t>
      </w:r>
      <w:r w:rsidR="00A20410"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A20410" w:rsidRPr="00A20410">
        <w:t>3GPP</w:t>
      </w:r>
      <w:r w:rsidR="00A20410">
        <w:t> </w:t>
      </w:r>
      <w:r w:rsidR="00A20410" w:rsidRPr="00A20410">
        <w:t>TS</w:t>
      </w:r>
      <w:r w:rsidR="00A20410">
        <w:t> </w:t>
      </w:r>
      <w:r w:rsidR="00A20410"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pPr>
        <w:pStyle w:val="Heading1"/>
      </w:pPr>
      <w:bookmarkStart w:id="7" w:name="_Toc531883397"/>
      <w:r w:rsidRPr="00A20410">
        <w:t>3</w:t>
      </w:r>
      <w:r w:rsidRPr="00A20410">
        <w:tab/>
      </w:r>
      <w:r w:rsidR="00367724" w:rsidRPr="00A20410">
        <w:t>Definitions, symbols and abbreviations</w:t>
      </w:r>
      <w:bookmarkEnd w:id="7"/>
    </w:p>
    <w:p w:rsidR="00E8629F" w:rsidRPr="00A20410" w:rsidRDefault="00E8629F">
      <w:pPr>
        <w:pStyle w:val="Heading2"/>
      </w:pPr>
      <w:bookmarkStart w:id="8" w:name="_Toc531883398"/>
      <w:r w:rsidRPr="00A20410">
        <w:t>3.1</w:t>
      </w:r>
      <w:r w:rsidRPr="00A20410">
        <w:tab/>
        <w:t>Definitions</w:t>
      </w:r>
      <w:bookmarkEnd w:id="8"/>
    </w:p>
    <w:p w:rsidR="00E8629F" w:rsidRPr="00A20410" w:rsidRDefault="00E8629F">
      <w:r w:rsidRPr="00A20410">
        <w:t xml:space="preserve">For the purposes of the present document, the terms and definitions given in </w:t>
      </w:r>
      <w:r w:rsidR="00A20410" w:rsidRPr="00A20410">
        <w:t>TR</w:t>
      </w:r>
      <w:r w:rsidR="00A20410">
        <w:t> </w:t>
      </w:r>
      <w:r w:rsidR="00A20410" w:rsidRPr="00A20410">
        <w:t>21.905</w:t>
      </w:r>
      <w:r w:rsidR="00A20410">
        <w:t> </w:t>
      </w:r>
      <w:r w:rsidR="00A20410" w:rsidRPr="00A20410">
        <w:t>[</w:t>
      </w:r>
      <w:r w:rsidR="00274E1A" w:rsidRPr="00A20410">
        <w:t>1</w:t>
      </w:r>
      <w:r w:rsidRPr="00A20410">
        <w:t xml:space="preserve">] and the following apply. A term defined in the present document takes precedence over the definition of the same term, if any, in </w:t>
      </w:r>
      <w:r w:rsidR="00A20410" w:rsidRPr="00A20410">
        <w:t>TR</w:t>
      </w:r>
      <w:r w:rsidR="00A20410">
        <w:t> </w:t>
      </w:r>
      <w:r w:rsidR="00A20410" w:rsidRPr="00A20410">
        <w:t>21.905</w:t>
      </w:r>
      <w:r w:rsidR="00A20410">
        <w:t> </w:t>
      </w:r>
      <w:r w:rsidR="00A20410"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A20410" w:rsidRPr="00A20410">
        <w:t>TS</w:t>
      </w:r>
      <w:r w:rsidR="00A20410">
        <w:t> </w:t>
      </w:r>
      <w:r w:rsidR="00A20410" w:rsidRPr="00A20410">
        <w:t>23.501</w:t>
      </w:r>
      <w:r w:rsidR="00A20410">
        <w:t> </w:t>
      </w:r>
      <w:r w:rsidR="00A20410"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A20410" w:rsidRPr="00A20410">
        <w:t>TS</w:t>
      </w:r>
      <w:r w:rsidR="00A20410">
        <w:t> </w:t>
      </w:r>
      <w:r w:rsidR="00A20410" w:rsidRPr="00A20410">
        <w:t>23.335</w:t>
      </w:r>
      <w:r w:rsidR="00A20410">
        <w:t> </w:t>
      </w:r>
      <w:r w:rsidR="00A20410"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9" w:name="_Toc531883399"/>
      <w:r w:rsidRPr="00A20410">
        <w:t>3.</w:t>
      </w:r>
      <w:r w:rsidR="00273124" w:rsidRPr="00A20410">
        <w:t>2</w:t>
      </w:r>
      <w:r w:rsidRPr="00A20410">
        <w:tab/>
        <w:t>Abbreviations</w:t>
      </w:r>
      <w:bookmarkEnd w:id="9"/>
    </w:p>
    <w:p w:rsidR="00E8629F" w:rsidRPr="00A20410" w:rsidRDefault="00E8629F">
      <w:pPr>
        <w:keepNext/>
      </w:pPr>
      <w:r w:rsidRPr="00A20410">
        <w:t xml:space="preserve">For the purposes of the present document, the abbreviations given in </w:t>
      </w:r>
      <w:r w:rsidR="00A20410" w:rsidRPr="00A20410">
        <w:t>TR</w:t>
      </w:r>
      <w:r w:rsidR="00A20410">
        <w:t> </w:t>
      </w:r>
      <w:r w:rsidR="00A20410" w:rsidRPr="00A20410">
        <w:t>21.905</w:t>
      </w:r>
      <w:r w:rsidR="00A20410">
        <w:t> </w:t>
      </w:r>
      <w:r w:rsidR="00A20410" w:rsidRPr="00A20410">
        <w:t>[</w:t>
      </w:r>
      <w:r w:rsidR="00274E1A" w:rsidRPr="00A20410">
        <w:t>1</w:t>
      </w:r>
      <w:r w:rsidRPr="00A20410">
        <w:t xml:space="preserve">] and the following apply. An abbreviation defined in the present document takes precedence over the definition of the same abbreviation, if any, in </w:t>
      </w:r>
      <w:r w:rsidR="00A20410" w:rsidRPr="00A20410">
        <w:t>TR</w:t>
      </w:r>
      <w:r w:rsidR="00A20410">
        <w:t> </w:t>
      </w:r>
      <w:r w:rsidR="00A20410" w:rsidRPr="00A20410">
        <w:t>21.905</w:t>
      </w:r>
      <w:r w:rsidR="00A20410">
        <w:t> </w:t>
      </w:r>
      <w:r w:rsidR="00A20410" w:rsidRPr="00A20410">
        <w:t>[</w:t>
      </w:r>
      <w:r w:rsidR="00274E1A" w:rsidRPr="00A20410">
        <w:t>1</w:t>
      </w:r>
      <w:r w:rsidRPr="00A20410">
        <w:t>].</w:t>
      </w:r>
    </w:p>
    <w:p w:rsidR="00E8629F" w:rsidRPr="00A20410" w:rsidRDefault="00E8629F">
      <w:pPr>
        <w:pStyle w:val="EW"/>
      </w:pP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326379" w:rsidRPr="00A20410" w:rsidRDefault="00326379">
      <w:pPr>
        <w:pStyle w:val="EW"/>
      </w:pPr>
    </w:p>
    <w:p w:rsidR="00E8629F" w:rsidRPr="00A20410" w:rsidRDefault="00E8629F">
      <w:pPr>
        <w:pStyle w:val="EW"/>
      </w:pPr>
    </w:p>
    <w:p w:rsidR="00E8629F" w:rsidRPr="00A20410" w:rsidRDefault="00E8629F">
      <w:pPr>
        <w:pStyle w:val="Heading1"/>
      </w:pPr>
      <w:bookmarkStart w:id="10" w:name="_Toc531883400"/>
      <w:r w:rsidRPr="00A20410">
        <w:t>4</w:t>
      </w:r>
      <w:r w:rsidRPr="00A20410">
        <w:tab/>
      </w:r>
      <w:r w:rsidR="005259D2" w:rsidRPr="00A20410">
        <w:t>Architectural Assumptions and Principles</w:t>
      </w:r>
      <w:bookmarkEnd w:id="10"/>
    </w:p>
    <w:p w:rsidR="00CA13B3" w:rsidRPr="00A20410" w:rsidRDefault="00CA13B3" w:rsidP="00CA13B3">
      <w:pPr>
        <w:pStyle w:val="Heading2"/>
      </w:pPr>
      <w:bookmarkStart w:id="11" w:name="_Toc531883401"/>
      <w:r w:rsidRPr="00A20410">
        <w:t>4.1</w:t>
      </w:r>
      <w:r w:rsidRPr="00A20410">
        <w:tab/>
        <w:t>Architectural Assumptions</w:t>
      </w:r>
      <w:bookmarkEnd w:id="11"/>
    </w:p>
    <w:p w:rsidR="00CA13B3" w:rsidRPr="00A20410" w:rsidRDefault="00FA6FE8" w:rsidP="00D178E9">
      <w:pPr>
        <w:pStyle w:val="B1"/>
      </w:pPr>
      <w:r w:rsidRPr="00A20410">
        <w:t>-</w:t>
      </w:r>
      <w:r w:rsidRPr="00A20410">
        <w:tab/>
      </w:r>
      <w:r w:rsidR="00445A34" w:rsidRPr="00A20410">
        <w:t>T</w:t>
      </w:r>
      <w:r w:rsidR="00CA13B3" w:rsidRPr="00A20410">
        <w:t xml:space="preserve">he 5GS data storage architecture defined in </w:t>
      </w:r>
      <w:r w:rsidR="00A20410" w:rsidRPr="00A20410">
        <w:t>TS</w:t>
      </w:r>
      <w:r w:rsidR="00A20410">
        <w:t> </w:t>
      </w:r>
      <w:r w:rsidR="00A20410" w:rsidRPr="00A20410">
        <w:t>23.501</w:t>
      </w:r>
      <w:r w:rsidR="00A20410">
        <w:t> </w:t>
      </w:r>
      <w:r w:rsidR="00A20410" w:rsidRPr="00A20410">
        <w:t>[</w:t>
      </w:r>
      <w:r w:rsidR="00616315" w:rsidRPr="00A20410">
        <w:rPr>
          <w:lang w:val="en-GB"/>
        </w:rPr>
        <w:t>6</w:t>
      </w:r>
      <w:r w:rsidR="00CA13B3" w:rsidRPr="00A20410">
        <w:t>], for structured data, is used as the baseline network architecture.</w:t>
      </w:r>
    </w:p>
    <w:p w:rsidR="00CA13B3" w:rsidRPr="00A20410" w:rsidRDefault="00FA6FE8" w:rsidP="00D178E9">
      <w:pPr>
        <w:pStyle w:val="B1"/>
      </w:pPr>
      <w:r w:rsidRPr="00A20410">
        <w:lastRenderedPageBreak/>
        <w:t>-</w:t>
      </w:r>
      <w:r w:rsidRPr="00A20410">
        <w:tab/>
      </w:r>
      <w:r w:rsidR="00CA13B3" w:rsidRPr="00A20410">
        <w:t xml:space="preserve">The User Data Convergence concept specified in </w:t>
      </w:r>
      <w:r w:rsidR="00A20410" w:rsidRPr="00A20410">
        <w:t>TS</w:t>
      </w:r>
      <w:r w:rsidR="00A20410">
        <w:t> </w:t>
      </w:r>
      <w:r w:rsidR="00A20410" w:rsidRPr="00A20410">
        <w:t>23.335</w:t>
      </w:r>
      <w:r w:rsidR="00A20410">
        <w:t> </w:t>
      </w:r>
      <w:r w:rsidR="00A20410" w:rsidRPr="00A20410">
        <w:t>[</w:t>
      </w:r>
      <w:r w:rsidRPr="00A20410">
        <w:t>3</w:t>
      </w:r>
      <w:r w:rsidR="00CA13B3" w:rsidRPr="00A20410">
        <w:t xml:space="preserve">], is used for reference to EPS/legacy system architecture for data storage, when layered architecture is deployed (i.e. application front-end decoupled from data repository using the standard interface Ud defined in </w:t>
      </w:r>
      <w:r w:rsidR="00A20410" w:rsidRPr="00A20410">
        <w:t>TS</w:t>
      </w:r>
      <w:r w:rsidR="00A20410">
        <w:t> </w:t>
      </w:r>
      <w:r w:rsidR="00A20410" w:rsidRPr="00A20410">
        <w:t>29.335</w:t>
      </w:r>
      <w:r w:rsidR="00A20410">
        <w:t> </w:t>
      </w:r>
      <w:r w:rsidR="00A20410" w:rsidRPr="00A20410">
        <w:t>[</w:t>
      </w:r>
      <w:r w:rsidRPr="00A20410">
        <w:t>4</w:t>
      </w:r>
      <w:r w:rsidR="00CA13B3" w:rsidRPr="00A20410">
        <w:t>]).</w:t>
      </w:r>
    </w:p>
    <w:p w:rsidR="00CA13B3" w:rsidRPr="00A20410" w:rsidRDefault="00FA6FE8" w:rsidP="00D178E9">
      <w:pPr>
        <w:pStyle w:val="B1"/>
      </w:pPr>
      <w:r w:rsidRPr="00A20410">
        <w:t>-</w:t>
      </w:r>
      <w:r w:rsidRPr="00A20410">
        <w:tab/>
      </w:r>
      <w:r w:rsidR="00CA13B3" w:rsidRPr="00A20410">
        <w:t>The Home Subscriber Server (HSS) architecture specified in clause</w:t>
      </w:r>
      <w:r w:rsidRPr="00A20410">
        <w:t> </w:t>
      </w:r>
      <w:r w:rsidR="00CA13B3" w:rsidRPr="00A20410">
        <w:t xml:space="preserve">4.1.1 of </w:t>
      </w:r>
      <w:r w:rsidR="00A20410" w:rsidRPr="00A20410">
        <w:t>TS</w:t>
      </w:r>
      <w:r w:rsidR="00A20410">
        <w:t> </w:t>
      </w:r>
      <w:r w:rsidR="00A20410" w:rsidRPr="00A20410">
        <w:t>23.002</w:t>
      </w:r>
      <w:r w:rsidR="00A20410">
        <w:t> </w:t>
      </w:r>
      <w:r w:rsidR="00A20410" w:rsidRPr="00A20410">
        <w:t>[</w:t>
      </w:r>
      <w:r w:rsidRPr="00A20410">
        <w:t>5</w:t>
      </w:r>
      <w:r w:rsidR="00CA13B3" w:rsidRPr="00A20410">
        <w:t>], is used for reference to EPS/legacy system architecture for data storage, when non-layered HSS architecture is deployed (i.e. monolithic deployment where user data are stored within the entity itself (or in an external entity via non stand</w:t>
      </w:r>
      <w:r w:rsidRPr="00A20410">
        <w:t>ard interfaces)).</w:t>
      </w:r>
    </w:p>
    <w:p w:rsidR="00CA13B3" w:rsidRPr="00A20410" w:rsidRDefault="00CA13B3" w:rsidP="00CA13B3">
      <w:pPr>
        <w:pStyle w:val="Heading2"/>
      </w:pPr>
      <w:bookmarkStart w:id="12" w:name="_Toc531883402"/>
      <w:r w:rsidRPr="00A20410">
        <w:t>4.2</w:t>
      </w:r>
      <w:r w:rsidRPr="00A20410">
        <w:tab/>
        <w:t>Architectural Principles</w:t>
      </w:r>
      <w:bookmarkEnd w:id="12"/>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A20410" w:rsidRPr="00A20410">
        <w:t>TS</w:t>
      </w:r>
      <w:r w:rsidR="00A20410">
        <w:t> </w:t>
      </w:r>
      <w:r w:rsidR="00A20410" w:rsidRPr="00A20410">
        <w:t>23.335</w:t>
      </w:r>
      <w:r w:rsidR="00A20410">
        <w:t> </w:t>
      </w:r>
      <w:r w:rsidR="00A20410"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pPr>
        <w:pStyle w:val="Heading1"/>
      </w:pPr>
      <w:bookmarkStart w:id="13" w:name="_Toc531883403"/>
      <w:r w:rsidRPr="00A20410">
        <w:t>5</w:t>
      </w:r>
      <w:r w:rsidRPr="00A20410">
        <w:tab/>
        <w:t>Key Issues</w:t>
      </w:r>
      <w:bookmarkEnd w:id="13"/>
    </w:p>
    <w:p w:rsidR="005259D2" w:rsidRPr="00A20410" w:rsidRDefault="005259D2" w:rsidP="005259D2">
      <w:pPr>
        <w:pStyle w:val="Heading2"/>
        <w:rPr>
          <w:lang w:eastAsia="ko-KR"/>
        </w:rPr>
      </w:pPr>
      <w:bookmarkStart w:id="14" w:name="_Toc531883404"/>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14"/>
    </w:p>
    <w:p w:rsidR="005259D2" w:rsidRPr="00A20410" w:rsidRDefault="005259D2" w:rsidP="005259D2">
      <w:pPr>
        <w:pStyle w:val="Heading3"/>
        <w:rPr>
          <w:lang w:eastAsia="ko-KR"/>
        </w:rPr>
      </w:pPr>
      <w:bookmarkStart w:id="15" w:name="_Hlk500943653"/>
      <w:bookmarkStart w:id="16" w:name="_Toc531883405"/>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16"/>
    </w:p>
    <w:p w:rsidR="00E44DA8" w:rsidRPr="00A20410" w:rsidRDefault="00E44DA8" w:rsidP="00E44DA8">
      <w:pPr>
        <w:rPr>
          <w:lang w:eastAsia="zh-CN"/>
        </w:rPr>
      </w:pPr>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A20410" w:rsidRPr="00A20410">
        <w:rPr>
          <w:lang w:eastAsia="zh-CN"/>
        </w:rPr>
        <w:t>TS</w:t>
      </w:r>
      <w:r w:rsidR="00A20410">
        <w:rPr>
          <w:lang w:eastAsia="zh-CN"/>
        </w:rPr>
        <w:t> </w:t>
      </w:r>
      <w:r w:rsidR="00A20410" w:rsidRPr="00A20410">
        <w:rPr>
          <w:lang w:eastAsia="zh-CN"/>
        </w:rPr>
        <w:t>23.335</w:t>
      </w:r>
      <w:r w:rsidR="00A20410">
        <w:rPr>
          <w:lang w:eastAsia="zh-CN"/>
        </w:rPr>
        <w:t> </w:t>
      </w:r>
      <w:r w:rsidR="00A20410"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
    <w:p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ies should be based on specific procedures that require data from one to the other</w:t>
      </w:r>
      <w:r w:rsidRPr="00A20410">
        <w:rPr>
          <w:lang w:eastAsia="zh-CN"/>
        </w:rPr>
        <w:t>.</w:t>
      </w:r>
    </w:p>
    <w:p w:rsidR="00E44DA8" w:rsidRPr="00A20410" w:rsidRDefault="00E44DA8" w:rsidP="00E44DA8">
      <w:r w:rsidRPr="00A20410">
        <w:t>The solutions to this key issue need to:</w:t>
      </w:r>
    </w:p>
    <w:p w:rsidR="00FA6FE8" w:rsidRPr="00A20410" w:rsidRDefault="00FA6FE8" w:rsidP="00FA6FE8">
      <w:pPr>
        <w:pStyle w:val="B1"/>
      </w:pPr>
      <w:r w:rsidRPr="00A20410">
        <w:t>-</w:t>
      </w:r>
      <w:r w:rsidRPr="00A20410">
        <w:tab/>
        <w:t>Clarify what user data is involved for the interaction between UDM and HSS FE with separate repositories;</w:t>
      </w:r>
    </w:p>
    <w:p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A20410" w:rsidRPr="00A20410">
        <w:t>TS</w:t>
      </w:r>
      <w:r w:rsidR="00A20410">
        <w:t> </w:t>
      </w:r>
      <w:r w:rsidR="00A20410" w:rsidRPr="00A20410">
        <w:t>23.501</w:t>
      </w:r>
      <w:r w:rsidR="00A20410">
        <w:t> </w:t>
      </w:r>
      <w:r w:rsidR="00A20410"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A20410" w:rsidRPr="00A20410">
        <w:t>TS</w:t>
      </w:r>
      <w:r w:rsidR="00A20410">
        <w:t> </w:t>
      </w:r>
      <w:r w:rsidR="00A20410" w:rsidRPr="00A20410">
        <w:t>23.380</w:t>
      </w:r>
      <w:r w:rsidR="00A20410">
        <w:t> </w:t>
      </w:r>
      <w:r w:rsidR="00A20410"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rsidR="0036593A" w:rsidRPr="00A20410" w:rsidRDefault="00530B36" w:rsidP="00530B36">
      <w:pPr>
        <w:pStyle w:val="B3"/>
      </w:pPr>
      <w:r w:rsidRPr="00A20410">
        <w:tab/>
        <w:t xml:space="preserve">As defined in clause Y.6 in </w:t>
      </w:r>
      <w:r w:rsidR="00A20410" w:rsidRPr="00A20410">
        <w:t>TS</w:t>
      </w:r>
      <w:r w:rsidR="00A20410">
        <w:t> </w:t>
      </w:r>
      <w:r w:rsidR="00A20410" w:rsidRPr="00A20410">
        <w:t>23.228</w:t>
      </w:r>
      <w:r w:rsidR="00A20410">
        <w:t> </w:t>
      </w:r>
      <w:r w:rsidR="00A20410" w:rsidRPr="00A20410">
        <w:t>[</w:t>
      </w:r>
      <w:r w:rsidRPr="00A20410">
        <w:t>7], an IMS AS can trigger the retrieval of the user location and/or UE Time Zone information from the AMF via the HSS+UDM.</w:t>
      </w:r>
    </w:p>
    <w:p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rsidR="00FA6FE8" w:rsidRPr="00A20410" w:rsidRDefault="00FA6FE8" w:rsidP="00FA6FE8">
      <w:pPr>
        <w:pStyle w:val="B1"/>
      </w:pPr>
      <w:r w:rsidRPr="00A20410">
        <w:t>-</w:t>
      </w:r>
      <w:r w:rsidRPr="00A20410">
        <w:tab/>
        <w:t>Avoid the impact on existing procedures between HSS/UDM and the rest of the network.</w:t>
      </w:r>
    </w:p>
    <w:p w:rsidR="004F686B" w:rsidRPr="00A20410" w:rsidRDefault="004F686B" w:rsidP="004F686B">
      <w:pPr>
        <w:pStyle w:val="Heading2"/>
      </w:pPr>
      <w:bookmarkStart w:id="17" w:name="_Toc531883406"/>
      <w:r w:rsidRPr="00A20410">
        <w:lastRenderedPageBreak/>
        <w:t>5.2</w:t>
      </w:r>
      <w:r w:rsidRPr="00A20410">
        <w:tab/>
        <w:t>Key Issue 2: Supporting a common repository for both HSS and UDM</w:t>
      </w:r>
      <w:bookmarkEnd w:id="17"/>
    </w:p>
    <w:p w:rsidR="004F686B" w:rsidRPr="00A20410" w:rsidRDefault="004F686B" w:rsidP="00A54FE7">
      <w:pPr>
        <w:pStyle w:val="Heading3"/>
      </w:pPr>
      <w:bookmarkStart w:id="18" w:name="_Toc531883407"/>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18"/>
    </w:p>
    <w:p w:rsidR="004F686B" w:rsidRPr="00A20410" w:rsidRDefault="004F686B" w:rsidP="004F686B">
      <w:r w:rsidRPr="00A20410">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20410" w:rsidRDefault="0036593A" w:rsidP="0036593A">
      <w:r w:rsidRPr="00A20410">
        <w:t>The solutions to this key issue need to:</w:t>
      </w:r>
    </w:p>
    <w:p w:rsidR="00530B36" w:rsidRPr="00A20410" w:rsidRDefault="00530B36" w:rsidP="00530B36">
      <w:pPr>
        <w:pStyle w:val="B1"/>
      </w:pPr>
      <w:r w:rsidRPr="00A20410">
        <w:t>-</w:t>
      </w:r>
      <w:r w:rsidRPr="00A20410">
        <w:tab/>
        <w:t>Study the scenarios of interaction between UDM and HSS FE with common repository,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A20410" w:rsidRPr="00A20410">
        <w:t>TS</w:t>
      </w:r>
      <w:r w:rsidR="00A20410">
        <w:t> </w:t>
      </w:r>
      <w:r w:rsidR="00A20410" w:rsidRPr="00A20410">
        <w:t>23.501</w:t>
      </w:r>
      <w:r w:rsidR="00A20410">
        <w:t> </w:t>
      </w:r>
      <w:r w:rsidR="00A20410"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A20410" w:rsidRPr="00A20410">
        <w:t>TS</w:t>
      </w:r>
      <w:r w:rsidR="00A20410">
        <w:t> </w:t>
      </w:r>
      <w:r w:rsidR="00A20410" w:rsidRPr="00A20410">
        <w:t>23.380</w:t>
      </w:r>
      <w:r w:rsidR="00A20410">
        <w:t> </w:t>
      </w:r>
      <w:r w:rsidR="00A20410"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Provided Location Information (NPLI).</w:t>
      </w:r>
    </w:p>
    <w:p w:rsidR="0036593A" w:rsidRPr="00A20410" w:rsidRDefault="00530B36" w:rsidP="00530B36">
      <w:pPr>
        <w:pStyle w:val="B3"/>
      </w:pPr>
      <w:r w:rsidRPr="00A20410">
        <w:tab/>
        <w:t xml:space="preserve">As defined in clause Y.6 in </w:t>
      </w:r>
      <w:r w:rsidR="00A20410" w:rsidRPr="00A20410">
        <w:t>TS</w:t>
      </w:r>
      <w:r w:rsidR="00A20410">
        <w:t> </w:t>
      </w:r>
      <w:r w:rsidR="00A20410" w:rsidRPr="00A20410">
        <w:t>23.228</w:t>
      </w:r>
      <w:r w:rsidR="00A20410">
        <w:t> </w:t>
      </w:r>
      <w:r w:rsidR="00A20410" w:rsidRPr="00A20410">
        <w:t>[</w:t>
      </w:r>
      <w:r w:rsidRPr="00A20410">
        <w:t>7], an IMS AS can trigger the retrieval of the user location and/or UE Time Zone information from the AMF via the HSS+UDM.</w:t>
      </w:r>
    </w:p>
    <w:p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rsidR="005259D2" w:rsidRPr="00A20410" w:rsidRDefault="005259D2" w:rsidP="005259D2">
      <w:pPr>
        <w:pStyle w:val="Heading1"/>
      </w:pPr>
      <w:bookmarkStart w:id="19" w:name="_Toc531883408"/>
      <w:bookmarkEnd w:id="15"/>
      <w:r w:rsidRPr="00A20410">
        <w:t>6</w:t>
      </w:r>
      <w:r w:rsidRPr="00A20410">
        <w:tab/>
        <w:t>Solutions</w:t>
      </w:r>
      <w:bookmarkEnd w:id="19"/>
    </w:p>
    <w:p w:rsidR="005259D2" w:rsidRPr="00A20410" w:rsidRDefault="005259D2" w:rsidP="005259D2">
      <w:pPr>
        <w:pStyle w:val="Heading2"/>
      </w:pPr>
      <w:bookmarkStart w:id="20" w:name="_Toc531883409"/>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20"/>
    </w:p>
    <w:p w:rsidR="005259D2" w:rsidRPr="00A20410" w:rsidRDefault="005259D2" w:rsidP="005259D2">
      <w:pPr>
        <w:pStyle w:val="Heading3"/>
      </w:pPr>
      <w:bookmarkStart w:id="21" w:name="_Toc531883410"/>
      <w:r w:rsidRPr="00A20410">
        <w:t>6.</w:t>
      </w:r>
      <w:r w:rsidR="0022120F" w:rsidRPr="00A20410">
        <w:t>1</w:t>
      </w:r>
      <w:r w:rsidRPr="00A20410">
        <w:t>.</w:t>
      </w:r>
      <w:r w:rsidRPr="00A20410">
        <w:rPr>
          <w:rFonts w:hint="eastAsia"/>
        </w:rPr>
        <w:t>1</w:t>
      </w:r>
      <w:r w:rsidRPr="00A20410">
        <w:rPr>
          <w:rFonts w:hint="eastAsia"/>
        </w:rPr>
        <w:tab/>
      </w:r>
      <w:r w:rsidRPr="00A20410">
        <w:t>Introduction</w:t>
      </w:r>
      <w:bookmarkEnd w:id="21"/>
    </w:p>
    <w:p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rsidR="005259D2" w:rsidRPr="00A20410" w:rsidRDefault="005259D2" w:rsidP="005259D2">
      <w:pPr>
        <w:pStyle w:val="Heading3"/>
      </w:pPr>
      <w:bookmarkStart w:id="22" w:name="_Toc531883411"/>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22"/>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an Nudr to a Ud request and vice versa. If the UDM requires information from the </w:t>
      </w:r>
      <w:r w:rsidR="00C77256" w:rsidRPr="00A20410">
        <w:t>EPS</w:t>
      </w:r>
      <w:r w:rsidR="00CD0AC9" w:rsidRPr="00A20410">
        <w:t xml:space="preserve"> </w:t>
      </w:r>
      <w:r w:rsidRPr="00A20410">
        <w:t xml:space="preserve">UDR , the UTF allows facilitating translation of an Nudr request to Ud request. If the HSS FE requires information from the </w:t>
      </w:r>
      <w:r w:rsidR="00CD0AC9" w:rsidRPr="00A20410">
        <w:t xml:space="preserve">UDM </w:t>
      </w:r>
      <w:r w:rsidRPr="00A20410">
        <w:t xml:space="preserve">UDR the UTF is responsible to convert the Ud request to an Nudr request targeting specific subscription data based on the semantics defined in </w:t>
      </w:r>
      <w:r w:rsidR="00A20410" w:rsidRPr="00A20410">
        <w:t>TS</w:t>
      </w:r>
      <w:r w:rsidR="00A20410">
        <w:t> </w:t>
      </w:r>
      <w:r w:rsidR="00A20410" w:rsidRPr="00A20410">
        <w:t>29.505</w:t>
      </w:r>
      <w:r w:rsidR="00A20410">
        <w:t> </w:t>
      </w:r>
      <w:r w:rsidR="00A20410" w:rsidRPr="00A20410">
        <w:t>[</w:t>
      </w:r>
      <w:r w:rsidRPr="00A20410">
        <w:t>9].</w:t>
      </w:r>
    </w:p>
    <w:p w:rsidR="000C554C" w:rsidRPr="00A20410" w:rsidRDefault="000C554C" w:rsidP="00530B36">
      <w:pPr>
        <w:pStyle w:val="NO"/>
        <w:rPr>
          <w:lang w:val="en-GB"/>
        </w:rPr>
      </w:pPr>
      <w:r w:rsidRPr="00A20410">
        <w:lastRenderedPageBreak/>
        <w:t>NOTE:</w:t>
      </w:r>
      <w:r w:rsidR="00530B36" w:rsidRPr="00A20410">
        <w:rPr>
          <w:lang w:val="en-GB"/>
        </w:rPr>
        <w:tab/>
      </w:r>
      <w:r w:rsidRPr="00A20410">
        <w:t>The UTF would require to implement a translation table supporting the HSS FE vendor specific Ud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25.4pt" o:ole="">
            <v:imagedata r:id="rId12" o:title=""/>
          </v:shape>
          <o:OLEObject Type="Embed" ProgID="Visio.Drawing.15" ShapeID="_x0000_i1025" DrawAspect="Content" ObjectID="_1605625520" r:id="rId13"/>
        </w:object>
      </w:r>
    </w:p>
    <w:p w:rsidR="000C554C" w:rsidRPr="00A20410" w:rsidRDefault="000C554C" w:rsidP="00F24FD2">
      <w:pPr>
        <w:pStyle w:val="TF"/>
      </w:pPr>
      <w:r w:rsidRPr="00A20410">
        <w:t>Figure 6.</w:t>
      </w:r>
      <w:r w:rsidR="0022120F" w:rsidRPr="00A20410">
        <w:t>1</w:t>
      </w:r>
      <w:r w:rsidRPr="00A20410">
        <w:t>.2-1: UDM/HSS FE interworking architecture</w:t>
      </w:r>
    </w:p>
    <w:p w:rsidR="005259D2" w:rsidRPr="00A20410" w:rsidRDefault="005259D2" w:rsidP="005259D2">
      <w:pPr>
        <w:pStyle w:val="Heading3"/>
      </w:pPr>
      <w:bookmarkStart w:id="23" w:name="_Toc531883412"/>
      <w:r w:rsidRPr="00A20410">
        <w:t>6.</w:t>
      </w:r>
      <w:r w:rsidR="0022120F" w:rsidRPr="00A20410">
        <w:t>1</w:t>
      </w:r>
      <w:r w:rsidRPr="00A20410">
        <w:t>.3</w:t>
      </w:r>
      <w:r w:rsidRPr="00A20410">
        <w:tab/>
        <w:t>Services and Illustrated Procedures</w:t>
      </w:r>
      <w:bookmarkEnd w:id="23"/>
    </w:p>
    <w:p w:rsidR="00273124" w:rsidRPr="00A20410" w:rsidRDefault="00C77256" w:rsidP="003E0E1E">
      <w:pPr>
        <w:pStyle w:val="Heading4"/>
      </w:pPr>
      <w:bookmarkStart w:id="24" w:name="_Toc531883413"/>
      <w:r w:rsidRPr="00A20410">
        <w:t>6.1.3.1</w:t>
      </w:r>
      <w:r w:rsidR="00E955A2" w:rsidRPr="00A20410">
        <w:tab/>
      </w:r>
      <w:r w:rsidRPr="00A20410">
        <w:t>General</w:t>
      </w:r>
      <w:bookmarkEnd w:id="24"/>
    </w:p>
    <w:p w:rsidR="000C554C" w:rsidRPr="00A20410" w:rsidRDefault="000C554C" w:rsidP="000C554C">
      <w:r w:rsidRPr="00A20410">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6pt;height:599.15pt" o:ole="">
            <v:imagedata r:id="rId14" o:title=""/>
          </v:shape>
          <o:OLEObject Type="Embed" ProgID="Visio.Drawing.15" ShapeID="_x0000_i1026" DrawAspect="Content" ObjectID="_1605625521" r:id="rId15"/>
        </w:object>
      </w:r>
    </w:p>
    <w:p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rsidR="00C77256" w:rsidRPr="00A20410" w:rsidRDefault="00C77256" w:rsidP="00C77256">
      <w:pPr>
        <w:pStyle w:val="Heading4"/>
      </w:pPr>
      <w:bookmarkStart w:id="25" w:name="_Toc531883414"/>
      <w:r w:rsidRPr="00A20410">
        <w:t>6.1.3.2</w:t>
      </w:r>
      <w:r w:rsidRPr="00A20410">
        <w:tab/>
        <w:t>5GS to EPS Interworking when N26 is not supported</w:t>
      </w:r>
      <w:bookmarkEnd w:id="25"/>
    </w:p>
    <w:p w:rsidR="00C77256" w:rsidRPr="00A20410" w:rsidRDefault="00C77256" w:rsidP="00C77256">
      <w:pPr>
        <w:pStyle w:val="Heading5"/>
      </w:pPr>
      <w:bookmarkStart w:id="26" w:name="_Toc531883415"/>
      <w:r w:rsidRPr="00A20410">
        <w:t>6.1.3.2.1</w:t>
      </w:r>
      <w:r w:rsidRPr="00A20410">
        <w:tab/>
        <w:t>5GS to EPS handover</w:t>
      </w:r>
      <w:bookmarkEnd w:id="26"/>
    </w:p>
    <w:p w:rsidR="00C77256" w:rsidRPr="00A20410" w:rsidRDefault="007E4266" w:rsidP="00C77256">
      <w:r w:rsidRPr="00A20410">
        <w:t xml:space="preserve">During 5GS to EPS handover when the HSS FE receives the Update Location Request from the MME (as described in step 8 of Figure 4.11.2.2-1 of </w:t>
      </w:r>
      <w:r w:rsidR="00A20410" w:rsidRPr="00A20410">
        <w:t>TS</w:t>
      </w:r>
      <w:r w:rsidR="00A20410">
        <w:t> </w:t>
      </w:r>
      <w:r w:rsidR="00A20410" w:rsidRPr="00A20410">
        <w:t>23.502</w:t>
      </w:r>
      <w:r w:rsidR="00A20410">
        <w:t> </w:t>
      </w:r>
      <w:r w:rsidR="00A20410" w:rsidRPr="00A20410">
        <w:t>[</w:t>
      </w:r>
      <w:r w:rsidRPr="00A20410">
        <w: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t>
      </w:r>
      <w:r w:rsidR="00C77256" w:rsidRPr="00A20410">
        <w:t>he UTF must translate the vendor specific Ud request from the HSS FE to an Nudr_DM_Query service request including a Data Subset "UE Context in SMF data" towards the 5GS UDR (the Nudr request may be proxied via the UDM to the 5GS UDR).</w:t>
      </w:r>
    </w:p>
    <w:p w:rsidR="00C77256" w:rsidRPr="00A20410" w:rsidRDefault="00C77256" w:rsidP="00E955A2">
      <w:pPr>
        <w:pStyle w:val="TH"/>
      </w:pPr>
      <w:r w:rsidRPr="00A20410">
        <w:object w:dxaOrig="11892" w:dyaOrig="11448">
          <v:shape id="_x0000_i1027" type="#_x0000_t75" style="width:468.3pt;height:450.8pt" o:ole="">
            <v:imagedata r:id="rId16" o:title=""/>
          </v:shape>
          <o:OLEObject Type="Embed" ProgID="Visio.Drawing.15" ShapeID="_x0000_i1027" DrawAspect="Content" ObjectID="_1605625522" r:id="rId17"/>
        </w:object>
      </w:r>
    </w:p>
    <w:p w:rsidR="00C77256" w:rsidRPr="00A20410" w:rsidRDefault="00C77256" w:rsidP="00C77256">
      <w:pPr>
        <w:pStyle w:val="TF"/>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lastRenderedPageBreak/>
        <w:t>-</w:t>
      </w:r>
      <w:r w:rsidRPr="00A20410">
        <w:tab/>
        <w:t>The HSS FE creates a vendor specific Ud request to delete the 5G subscription data of the UE from the 5G UDR</w:t>
      </w:r>
    </w:p>
    <w:p w:rsidR="00C77256" w:rsidRPr="00A20410" w:rsidRDefault="00C77256" w:rsidP="00C77256">
      <w:pPr>
        <w:pStyle w:val="B1"/>
      </w:pPr>
      <w:r w:rsidRPr="00A20410">
        <w:t>-</w:t>
      </w:r>
      <w:r w:rsidRPr="00A20410">
        <w:tab/>
        <w:t>The UTF translates the request into an Nudr_DM_Update message including information to remove all related 5G subscription data for the UE from the 5G UDR</w:t>
      </w:r>
    </w:p>
    <w:p w:rsidR="00C77256" w:rsidRPr="00A20410" w:rsidRDefault="00C77256" w:rsidP="00C77256">
      <w:pPr>
        <w:pStyle w:val="B1"/>
      </w:pPr>
      <w:r w:rsidRPr="00A20410">
        <w:t>-</w:t>
      </w:r>
      <w:r w:rsidRPr="00A20410">
        <w:tab/>
        <w:t>The 5G UDR deletes the subscription data and notify the UDM of the result using an Nudr_DM_Notify service operation</w:t>
      </w:r>
    </w:p>
    <w:p w:rsidR="00C77256" w:rsidRPr="00A20410" w:rsidRDefault="00C77256" w:rsidP="00C77256">
      <w:pPr>
        <w:pStyle w:val="B1"/>
      </w:pPr>
      <w:r w:rsidRPr="00A20410">
        <w:t>-</w:t>
      </w:r>
      <w:r w:rsidRPr="00A20410">
        <w:tab/>
        <w:t>The UDM notifies the AMF of the deregistration by invoking the Nudm_UECM_DeregistrationNotify service operation</w:t>
      </w:r>
    </w:p>
    <w:p w:rsidR="00C77256" w:rsidRPr="00A20410" w:rsidRDefault="00C77256" w:rsidP="00C77256">
      <w:r w:rsidRPr="00A20410">
        <w:t>The steps are shown in the Figure below:</w:t>
      </w:r>
    </w:p>
    <w:bookmarkStart w:id="27" w:name="_MON_1602393436"/>
    <w:bookmarkEnd w:id="27"/>
    <w:p w:rsidR="00E955A2" w:rsidRPr="00A20410" w:rsidRDefault="00750453" w:rsidP="00E955A2">
      <w:pPr>
        <w:pStyle w:val="TH"/>
      </w:pPr>
      <w:r w:rsidRPr="00A20410">
        <w:object w:dxaOrig="9441" w:dyaOrig="5805">
          <v:shape id="_x0000_i1028" type="#_x0000_t75" style="width:471.45pt;height:290.5pt" o:ole="">
            <v:imagedata r:id="rId18" o:title=""/>
          </v:shape>
          <o:OLEObject Type="Embed" ProgID="Word.Picture.8" ShapeID="_x0000_i1028" DrawAspect="Content" ObjectID="_1605625523" r:id="rId19"/>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C77256">
      <w:pPr>
        <w:pStyle w:val="Heading5"/>
      </w:pPr>
      <w:bookmarkStart w:id="28" w:name="_Toc531883416"/>
      <w:r w:rsidRPr="00A20410">
        <w:t>6.1.3.2.2</w:t>
      </w:r>
      <w:r w:rsidRPr="00A20410">
        <w:tab/>
        <w:t>EPS to 5GS handover</w:t>
      </w:r>
      <w:bookmarkEnd w:id="28"/>
    </w:p>
    <w:p w:rsidR="00C77256" w:rsidRPr="00A20410" w:rsidRDefault="00C77256" w:rsidP="00C77256">
      <w:r w:rsidRPr="00A20410">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3pt;height:450.8pt" o:ole="">
            <v:imagedata r:id="rId20" o:title=""/>
          </v:shape>
          <o:OLEObject Type="Embed" ProgID="Visio.Drawing.15" ShapeID="_x0000_i1029" DrawAspect="Content" ObjectID="_1605625524" r:id="rId21"/>
        </w:object>
      </w:r>
    </w:p>
    <w:p w:rsidR="00C77256" w:rsidRPr="00A20410" w:rsidRDefault="00C77256" w:rsidP="00C77256">
      <w:pPr>
        <w:pStyle w:val="TF"/>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The UDM creates an Nudr_DM_Update request to delete the EPS subscription data</w:t>
      </w:r>
    </w:p>
    <w:p w:rsidR="00C77256" w:rsidRPr="00A20410" w:rsidRDefault="00C77256" w:rsidP="00C77256">
      <w:pPr>
        <w:pStyle w:val="B1"/>
      </w:pPr>
      <w:r w:rsidRPr="00A20410">
        <w:t>-</w:t>
      </w:r>
      <w:r w:rsidRPr="00A20410">
        <w:tab/>
        <w:t>The UTF translates the request into a vendor specific Ud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The steps are shown in the Figure below:</w:t>
      </w:r>
    </w:p>
    <w:bookmarkStart w:id="29" w:name="_MON_1602393596"/>
    <w:bookmarkEnd w:id="29"/>
    <w:bookmarkStart w:id="30" w:name="_MON_1587198493"/>
    <w:bookmarkEnd w:id="30"/>
    <w:p w:rsidR="00750453" w:rsidRPr="00A20410" w:rsidRDefault="00750453" w:rsidP="00750453">
      <w:pPr>
        <w:pStyle w:val="TH"/>
      </w:pPr>
      <w:r w:rsidRPr="00A20410">
        <w:object w:dxaOrig="7206" w:dyaOrig="4430">
          <v:shape id="_x0000_i1030" type="#_x0000_t75" style="width:480.85pt;height:295.5pt" o:ole="">
            <v:imagedata r:id="rId22" o:title=""/>
          </v:shape>
          <o:OLEObject Type="Embed" ProgID="Word.Picture.8" ShapeID="_x0000_i1030" DrawAspect="Content" ObjectID="_1605625525" r:id="rId23"/>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C77256">
      <w:pPr>
        <w:pStyle w:val="Heading4"/>
      </w:pPr>
      <w:bookmarkStart w:id="31" w:name="_Toc531883417"/>
      <w:r w:rsidRPr="00A20410">
        <w:t>6.1.3.3</w:t>
      </w:r>
      <w:r w:rsidRPr="00A20410">
        <w:tab/>
        <w:t>Terminating Access Domain Selection (T-ADS)</w:t>
      </w:r>
      <w:bookmarkEnd w:id="31"/>
    </w:p>
    <w:p w:rsidR="00C77256" w:rsidRPr="00A20410" w:rsidRDefault="00C77256" w:rsidP="00C77256">
      <w:pPr>
        <w:pStyle w:val="Heading5"/>
      </w:pPr>
      <w:bookmarkStart w:id="32" w:name="_Toc531883418"/>
      <w:r w:rsidRPr="00A20410">
        <w:t>6.1.3.3.1</w:t>
      </w:r>
      <w:r w:rsidRPr="00A20410">
        <w:tab/>
        <w:t>Alternative 1</w:t>
      </w:r>
      <w:bookmarkEnd w:id="32"/>
    </w:p>
    <w:p w:rsidR="00C77256" w:rsidRPr="00A20410" w:rsidRDefault="00C77256" w:rsidP="00C77256">
      <w:r w:rsidRPr="00A20410">
        <w:t>This alternative assumes the IMS network interfaces only with the HSS FE over Sh interface.</w:t>
      </w:r>
    </w:p>
    <w:p w:rsidR="00C77256" w:rsidRPr="00A20410" w:rsidRDefault="00C77256" w:rsidP="00C77256">
      <w:r w:rsidRPr="00A20410">
        <w:t>When the HSS FE requires the homogeneous IMS voice over PS supporting indication and the UE is camped on 5G network, the HSS FE constructs a Ud request to retrieve the subscription information from the 5G UDR</w:t>
      </w:r>
    </w:p>
    <w:p w:rsidR="00C77256" w:rsidRPr="00A20410" w:rsidRDefault="00C77256" w:rsidP="00C77256">
      <w:pPr>
        <w:pStyle w:val="NO"/>
      </w:pPr>
      <w:r w:rsidRPr="00A20410">
        <w:t>NOTE 1:</w:t>
      </w:r>
      <w:r w:rsidRPr="00A20410">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A20410" w:rsidRDefault="00C77256" w:rsidP="00C77256">
      <w:r w:rsidRPr="00A20410">
        <w:t xml:space="preserve">The UTF must translate the vendor specific Ud request from the HSS FE to an Nudr_DR_Get service request including a Data Subset </w:t>
      </w:r>
      <w:r w:rsidR="00E955A2" w:rsidRPr="00A20410">
        <w:t>"</w:t>
      </w:r>
      <w:r w:rsidRPr="00A20410">
        <w:t>Amf3GPPAccessRegistration" towards the 5GS UDR (the Nudr request may be proxied via the UDM to the UDR).</w:t>
      </w:r>
    </w:p>
    <w:p w:rsidR="00C77256" w:rsidRPr="00A20410" w:rsidRDefault="00C77256" w:rsidP="00C77256">
      <w:pPr>
        <w:pStyle w:val="NO"/>
      </w:pPr>
      <w:r w:rsidRPr="00A20410">
        <w:t>NOTE 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 xml:space="preserve">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 </w:t>
      </w:r>
    </w:p>
    <w:p w:rsidR="007E4266" w:rsidRPr="00A20410" w:rsidRDefault="007E4266" w:rsidP="007E4266">
      <w:r w:rsidRPr="00A20410">
        <w:t xml:space="preserve">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 </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lastRenderedPageBreak/>
        <w:t>-</w:t>
      </w:r>
      <w:r w:rsidRPr="00A20410">
        <w:tab/>
        <w:t xml:space="preserve">P-CSCF adds within the PANI header the "access-class" field corresponding to the IP-CAN type provided by the PCRF as described in </w:t>
      </w:r>
      <w:r w:rsidR="00A20410">
        <w:t xml:space="preserve"> T</w:t>
      </w:r>
      <w:r w:rsidR="00A20410" w:rsidRPr="00A20410">
        <w:t>S</w:t>
      </w:r>
      <w:r w:rsidR="00A20410">
        <w:t> </w:t>
      </w:r>
      <w:r w:rsidR="00A20410" w:rsidRPr="00A20410">
        <w:t>24.229</w:t>
      </w:r>
      <w:r w:rsidR="00A20410">
        <w:t> </w:t>
      </w:r>
      <w:r w:rsidR="00A20410" w:rsidRPr="00A20410">
        <w:t>[</w:t>
      </w:r>
      <w:r w:rsidR="001B363F" w:rsidRPr="00A20410">
        <w:rPr>
          <w:lang w:val="en-GB"/>
        </w:rPr>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T</w:t>
      </w:r>
      <w:r w:rsidR="00A20410" w:rsidRPr="00A20410">
        <w:t>S</w:t>
      </w:r>
      <w:r w:rsidR="00A20410">
        <w:t> </w:t>
      </w:r>
      <w:r w:rsidR="00A20410" w:rsidRPr="00A20410">
        <w:t>29.214</w:t>
      </w:r>
      <w:r w:rsidR="00A20410">
        <w:t> </w:t>
      </w:r>
      <w:r w:rsidR="00A20410" w:rsidRPr="00A20410">
        <w:t>[</w:t>
      </w:r>
      <w:r w:rsidR="001B363F" w:rsidRPr="00A20410">
        <w:rPr>
          <w:lang w:val="en-GB"/>
        </w:rPr>
        <w:t>18</w:t>
      </w:r>
      <w:r w:rsidRPr="00A20410">
        <w:t>]</w:t>
      </w:r>
    </w:p>
    <w:p w:rsidR="007E4266" w:rsidRPr="00A20410" w:rsidRDefault="007E4266" w:rsidP="007E4266">
      <w:pPr>
        <w:pStyle w:val="NO"/>
      </w:pPr>
      <w:r w:rsidRPr="00A20410">
        <w:t>NOTE:</w:t>
      </w:r>
      <w:r w:rsidRPr="00A20410">
        <w:tab/>
        <w:t>The above procedure may require further normative work in stage 3</w:t>
      </w:r>
    </w:p>
    <w:p w:rsidR="007E4266" w:rsidRPr="00A20410" w:rsidRDefault="007E4266" w:rsidP="007E4266">
      <w:r w:rsidRPr="00A20410">
        <w:t>This is illustrated schematically below taking into account that the IMS AS supports an Sh interface only towards the HSS.</w:t>
      </w:r>
    </w:p>
    <w:p w:rsidR="007E4266" w:rsidRPr="00A20410" w:rsidRDefault="007E4266" w:rsidP="00AC66DB">
      <w:pPr>
        <w:pStyle w:val="TH"/>
      </w:pPr>
      <w:r w:rsidRPr="00A20410">
        <w:object w:dxaOrig="9781" w:dyaOrig="7036">
          <v:shape id="_x0000_i1031" type="#_x0000_t75" style="width:385.65pt;height:278pt" o:ole="">
            <v:imagedata r:id="rId24" o:title=""/>
          </v:shape>
          <o:OLEObject Type="Embed" ProgID="Visio.Drawing.15" ShapeID="_x0000_i1031" DrawAspect="Content" ObjectID="_1605625526" r:id="rId25"/>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T</w:t>
      </w:r>
      <w:r w:rsidR="00A20410" w:rsidRPr="00A20410">
        <w:t>S</w:t>
      </w:r>
      <w:r w:rsidR="00A20410">
        <w:t> </w:t>
      </w:r>
      <w:r w:rsidR="00A20410" w:rsidRPr="00A20410">
        <w:t>24.229</w:t>
      </w:r>
      <w:r w:rsidR="00A20410">
        <w:t> </w:t>
      </w:r>
      <w:r w:rsidR="00A20410" w:rsidRPr="00A20410">
        <w:t>[</w:t>
      </w:r>
      <w:r w:rsidR="001B363F" w:rsidRPr="00A20410">
        <w:rPr>
          <w:lang w:val="en-GB"/>
        </w:rPr>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When the IMS AS requires T-ADS information the IMS AS includes in the Sh request information on the node that contain the information</w:t>
      </w:r>
    </w:p>
    <w:p w:rsidR="007E4266" w:rsidRPr="00A20410" w:rsidRDefault="007E4266" w:rsidP="007E4266">
      <w:pPr>
        <w:pStyle w:val="B1"/>
      </w:pPr>
      <w:r w:rsidRPr="00A20410">
        <w:t>4.</w:t>
      </w:r>
      <w:r w:rsidRPr="00A20410">
        <w:tab/>
        <w:t>The HSS identifies from the Sh request that T-ADS information is available from the 5G UDR</w:t>
      </w:r>
    </w:p>
    <w:p w:rsidR="007E4266" w:rsidRPr="00A20410" w:rsidRDefault="007E4266" w:rsidP="007E4266">
      <w:pPr>
        <w:pStyle w:val="B1"/>
      </w:pPr>
      <w:r w:rsidRPr="00A20410">
        <w:t>5.</w:t>
      </w:r>
      <w:r w:rsidRPr="00A20410">
        <w:tab/>
        <w:t>HSS constracts a Ud message towards the UTF</w:t>
      </w:r>
    </w:p>
    <w:p w:rsidR="007E4266" w:rsidRPr="00A20410" w:rsidRDefault="007E4266" w:rsidP="007E4266">
      <w:pPr>
        <w:pStyle w:val="B1"/>
      </w:pPr>
      <w:r w:rsidRPr="00A20410">
        <w:t>6.</w:t>
      </w:r>
      <w:r w:rsidRPr="00A20410">
        <w:tab/>
        <w:t>UTF converts the Ud to a Nudr message</w:t>
      </w:r>
    </w:p>
    <w:p w:rsidR="007E4266" w:rsidRPr="00A20410" w:rsidRDefault="007E4266" w:rsidP="007E4266">
      <w:pPr>
        <w:pStyle w:val="B1"/>
      </w:pPr>
      <w:r w:rsidRPr="00A20410">
        <w:t>7.</w:t>
      </w:r>
      <w:r w:rsidRPr="00A20410">
        <w:tab/>
        <w:t>UTF sends the Nudr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The UDR provides the T-ADS info within the Nudr response to the UTF</w:t>
      </w:r>
    </w:p>
    <w:p w:rsidR="007E4266" w:rsidRPr="00A20410" w:rsidRDefault="007E4266" w:rsidP="007E4266">
      <w:pPr>
        <w:pStyle w:val="B1"/>
      </w:pPr>
      <w:r w:rsidRPr="00A20410">
        <w:t>10.</w:t>
      </w:r>
      <w:r w:rsidRPr="00A20410">
        <w:tab/>
        <w:t>The UTF translates Nudr response to a Ud response and sends to HSS</w:t>
      </w:r>
    </w:p>
    <w:p w:rsidR="007E4266" w:rsidRPr="00A20410" w:rsidRDefault="007E4266" w:rsidP="007E4266">
      <w:pPr>
        <w:pStyle w:val="B1"/>
      </w:pPr>
      <w:r w:rsidRPr="00A20410">
        <w:t>11.</w:t>
      </w:r>
      <w:r w:rsidRPr="00A20410">
        <w:tab/>
        <w:t>HSS provides the T-ADS info within the Sh response to the IMS AS.</w:t>
      </w:r>
    </w:p>
    <w:p w:rsidR="007E4266" w:rsidRPr="00A20410" w:rsidRDefault="007E4266" w:rsidP="00C77256">
      <w:pPr>
        <w:pStyle w:val="NO"/>
      </w:pPr>
    </w:p>
    <w:p w:rsidR="00C77256" w:rsidRPr="00A20410" w:rsidRDefault="00C77256" w:rsidP="00C77256">
      <w:pPr>
        <w:pStyle w:val="Heading5"/>
      </w:pPr>
      <w:bookmarkStart w:id="33" w:name="_Toc531883419"/>
      <w:r w:rsidRPr="00A20410">
        <w:lastRenderedPageBreak/>
        <w:t>6.1.3.3.2</w:t>
      </w:r>
      <w:r w:rsidRPr="00A20410">
        <w:tab/>
        <w:t>Alternative 2</w:t>
      </w:r>
      <w:bookmarkEnd w:id="33"/>
    </w:p>
    <w:p w:rsidR="00C77256" w:rsidRPr="00A20410" w:rsidRDefault="00C77256" w:rsidP="00C77256">
      <w:r w:rsidRPr="00A20410">
        <w:t>This alternative assumes that the IMS AS can interface to both HSS and UDM over Sh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t>
      </w:r>
    </w:p>
    <w:p w:rsidR="00C77256" w:rsidRPr="00A20410" w:rsidRDefault="00C77256" w:rsidP="00C77256">
      <w:pPr>
        <w:pStyle w:val="Heading4"/>
      </w:pPr>
      <w:bookmarkStart w:id="34" w:name="_Toc531883420"/>
      <w:r w:rsidRPr="00A20410">
        <w:t>6.1.3.4</w:t>
      </w:r>
      <w:r w:rsidRPr="00A20410">
        <w:tab/>
        <w:t>P-CSCF restoration</w:t>
      </w:r>
      <w:bookmarkEnd w:id="34"/>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One approach to support this feature is the S-CSCF to support a Cx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Cx functionality to be notified by the S-CSCF of a P-CSCF failure. Once notified the UDF invokes the procedures described in </w:t>
      </w:r>
      <w:r w:rsidR="00ED0347" w:rsidRPr="00A20410">
        <w:t>clause </w:t>
      </w:r>
      <w:r w:rsidRPr="00A20410">
        <w:t xml:space="preserve">5.8 of </w:t>
      </w:r>
      <w:r w:rsidR="00A20410" w:rsidRPr="00A20410">
        <w:t>TS</w:t>
      </w:r>
      <w:r w:rsidR="00A20410">
        <w:t> </w:t>
      </w:r>
      <w:r w:rsidR="00A20410" w:rsidRPr="00A20410">
        <w:t>23.380</w:t>
      </w:r>
      <w:r w:rsidR="00A20410">
        <w:t> </w:t>
      </w:r>
      <w:r w:rsidR="00A20410" w:rsidRPr="00A20410">
        <w:t>[</w:t>
      </w:r>
      <w:r w:rsidR="00ED0347" w:rsidRPr="00A20410">
        <w:t>8]</w:t>
      </w:r>
      <w:r w:rsidRPr="00A20410">
        <w:t>.</w:t>
      </w:r>
    </w:p>
    <w:p w:rsidR="00C77256" w:rsidRPr="00A20410" w:rsidRDefault="00C77256" w:rsidP="00C77256">
      <w:pPr>
        <w:pStyle w:val="NO"/>
      </w:pPr>
      <w:r w:rsidRPr="00A20410">
        <w:t>NOTE:</w:t>
      </w:r>
      <w:r w:rsidRPr="00A20410">
        <w:tab/>
        <w:t>The IMS network interfaces with the HSS (i.e. via Cx/Sh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t>
      </w:r>
    </w:p>
    <w:p w:rsidR="005259D2" w:rsidRPr="00A20410" w:rsidRDefault="005259D2" w:rsidP="005259D2">
      <w:pPr>
        <w:pStyle w:val="Heading3"/>
      </w:pPr>
      <w:bookmarkStart w:id="35" w:name="_Toc531883421"/>
      <w:r w:rsidRPr="00A20410">
        <w:t>6.</w:t>
      </w:r>
      <w:r w:rsidR="00251650" w:rsidRPr="00A20410">
        <w:t>1</w:t>
      </w:r>
      <w:r w:rsidRPr="00A20410">
        <w:t>.4</w:t>
      </w:r>
      <w:r w:rsidRPr="00A20410">
        <w:tab/>
        <w:t>Impacts on existing services and interfaces</w:t>
      </w:r>
      <w:bookmarkEnd w:id="35"/>
    </w:p>
    <w:p w:rsidR="000C554C" w:rsidRPr="00A20410" w:rsidRDefault="000C554C" w:rsidP="000C554C">
      <w:bookmarkStart w:id="36"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For option 1: proxies a Ud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For Option 1: proxies an Nudr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Pr="00A20410" w:rsidRDefault="005259D2" w:rsidP="0098683F">
      <w:pPr>
        <w:pStyle w:val="Heading3"/>
      </w:pPr>
      <w:bookmarkStart w:id="37" w:name="_Toc531883422"/>
      <w:r w:rsidRPr="00A20410">
        <w:lastRenderedPageBreak/>
        <w:t>6.</w:t>
      </w:r>
      <w:r w:rsidR="00251650" w:rsidRPr="00A20410">
        <w:t>1</w:t>
      </w:r>
      <w:r w:rsidRPr="00A20410">
        <w:t>.5</w:t>
      </w:r>
      <w:r w:rsidRPr="00A20410">
        <w:tab/>
        <w:t>Evaluation</w:t>
      </w:r>
      <w:bookmarkEnd w:id="37"/>
    </w:p>
    <w:bookmarkEnd w:id="36"/>
    <w:p w:rsidR="003A51D2" w:rsidRPr="00A20410" w:rsidRDefault="00FA6FE8" w:rsidP="00F24FD2">
      <w:pPr>
        <w:pStyle w:val="EditorsNote"/>
      </w:pPr>
      <w:r w:rsidRPr="00A20410">
        <w:t>Editor's note:</w:t>
      </w:r>
      <w:r w:rsidRPr="00A20410">
        <w:tab/>
      </w:r>
      <w:r w:rsidR="005259D2" w:rsidRPr="00A20410">
        <w:t>This clause provides an evaluation of the solution.</w:t>
      </w:r>
    </w:p>
    <w:p w:rsidR="00006140" w:rsidRPr="00A20410" w:rsidRDefault="00006140" w:rsidP="00006140">
      <w:pPr>
        <w:pStyle w:val="Heading2"/>
      </w:pPr>
      <w:bookmarkStart w:id="38" w:name="_Toc531883423"/>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38"/>
    </w:p>
    <w:p w:rsidR="00006140" w:rsidRPr="00A20410" w:rsidRDefault="00006140" w:rsidP="00006140">
      <w:pPr>
        <w:pStyle w:val="Heading3"/>
      </w:pPr>
      <w:bookmarkStart w:id="39" w:name="_Toc531883424"/>
      <w:r w:rsidRPr="00A20410">
        <w:t>6.</w:t>
      </w:r>
      <w:r w:rsidR="00251650" w:rsidRPr="00A20410">
        <w:t>2</w:t>
      </w:r>
      <w:r w:rsidRPr="00A20410">
        <w:t>.</w:t>
      </w:r>
      <w:r w:rsidRPr="00A20410">
        <w:rPr>
          <w:rFonts w:hint="eastAsia"/>
        </w:rPr>
        <w:t>1</w:t>
      </w:r>
      <w:r w:rsidRPr="00A20410">
        <w:rPr>
          <w:rFonts w:hint="eastAsia"/>
        </w:rPr>
        <w:tab/>
      </w:r>
      <w:r w:rsidRPr="00A20410">
        <w:t>Introduction</w:t>
      </w:r>
      <w:bookmarkEnd w:id="39"/>
    </w:p>
    <w:p w:rsidR="00006140" w:rsidRPr="00A20410" w:rsidRDefault="00006140" w:rsidP="00006140">
      <w:r w:rsidRPr="00A20410">
        <w:t>This solution is applicable to key issues 1 and 2.</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006140">
      <w:pPr>
        <w:pStyle w:val="Heading3"/>
      </w:pPr>
      <w:bookmarkStart w:id="40" w:name="_Toc531883425"/>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40"/>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6pt;height:269.2pt" o:ole="">
            <v:imagedata r:id="rId26" o:title=""/>
          </v:shape>
          <o:OLEObject Type="Embed" ProgID="VisioViewer.Viewer.1" ShapeID="_x0000_i1032" DrawAspect="Content" ObjectID="_1605625527" r:id="rId27"/>
        </w:object>
      </w:r>
    </w:p>
    <w:p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6pt;height:269.2pt" o:ole="">
            <v:imagedata r:id="rId28" o:title=""/>
          </v:shape>
          <o:OLEObject Type="Embed" ProgID="VisioViewer.Viewer.1" ShapeID="_x0000_i1033" DrawAspect="Content" ObjectID="_1605625528" r:id="rId29"/>
        </w:object>
      </w:r>
    </w:p>
    <w:p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Pr="00A2041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006140" w:rsidRPr="00A20410" w:rsidRDefault="00006140" w:rsidP="00006140">
      <w:pPr>
        <w:pStyle w:val="Heading3"/>
      </w:pPr>
      <w:bookmarkStart w:id="41" w:name="_Toc531883426"/>
      <w:r w:rsidRPr="00A20410">
        <w:t>6.</w:t>
      </w:r>
      <w:r w:rsidR="00251650" w:rsidRPr="00A20410">
        <w:t>2</w:t>
      </w:r>
      <w:r w:rsidRPr="00A20410">
        <w:t>.3</w:t>
      </w:r>
      <w:r w:rsidRPr="00A20410">
        <w:tab/>
        <w:t>Services and Illustrated Procedures</w:t>
      </w:r>
      <w:bookmarkEnd w:id="41"/>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C65FF8">
      <w:pPr>
        <w:pStyle w:val="Heading4"/>
      </w:pPr>
      <w:bookmarkStart w:id="42" w:name="_Toc531883427"/>
      <w:r w:rsidRPr="00A20410">
        <w:t>6.2.3.1</w:t>
      </w:r>
      <w:r w:rsidRPr="00A20410">
        <w:tab/>
        <w:t>General</w:t>
      </w:r>
      <w:bookmarkEnd w:id="42"/>
    </w:p>
    <w:p w:rsidR="00530B36" w:rsidRPr="00A20410" w:rsidRDefault="00530B36" w:rsidP="00530B36">
      <w:pPr>
        <w:pStyle w:val="TH"/>
      </w:pPr>
      <w:r w:rsidRPr="00A20410">
        <w:object w:dxaOrig="8064" w:dyaOrig="3372">
          <v:shape id="_x0000_i1034" type="#_x0000_t75" style="width:479.6pt;height:200.95pt" o:ole="">
            <v:imagedata r:id="rId30" o:title=""/>
          </v:shape>
          <o:OLEObject Type="Embed" ProgID="VisioViewer.Viewer.1" ShapeID="_x0000_i1034" DrawAspect="Content" ObjectID="_1605625529" r:id="rId31"/>
        </w:object>
      </w:r>
    </w:p>
    <w:p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lastRenderedPageBreak/>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A20410" w:rsidRDefault="00530B36" w:rsidP="00530B36">
      <w:pPr>
        <w:pStyle w:val="B1"/>
      </w:pPr>
      <w:r w:rsidRPr="00A20410">
        <w:tab/>
        <w:t>In either case, in a layered architecture, the HSS interacts with the 4G/IMS UDR (using Ud). The HSS does not need to retrieve any subscription data belonging to the 5G subscription profile.</w:t>
      </w:r>
    </w:p>
    <w:p w:rsidR="00530B36" w:rsidRPr="00A20410" w:rsidRDefault="00530B36" w:rsidP="00530B36">
      <w:pPr>
        <w:pStyle w:val="B1"/>
      </w:pPr>
      <w:r w:rsidRPr="00A20410">
        <w:t>3.</w:t>
      </w:r>
      <w:r w:rsidRPr="00A20410">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A20410" w:rsidRDefault="00006140" w:rsidP="00006140">
      <w:pPr>
        <w:pStyle w:val="EditorsNote"/>
      </w:pPr>
      <w:r w:rsidRPr="00A20410">
        <w:t>Editor</w:t>
      </w:r>
      <w:r w:rsidR="00530B36" w:rsidRPr="00A20410">
        <w:t>'</w:t>
      </w:r>
      <w:r w:rsidRPr="00A20410">
        <w:t xml:space="preserve">s </w:t>
      </w:r>
      <w:r w:rsidR="00530B36" w:rsidRPr="00A20410">
        <w:rPr>
          <w:lang w:val="en-GB"/>
        </w:rPr>
        <w:t>n</w:t>
      </w:r>
      <w:r w:rsidRPr="00A20410">
        <w:t>ote:</w:t>
      </w:r>
      <w:r w:rsidRPr="00A20410">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79.6pt;height:200.95pt" o:ole="">
            <v:imagedata r:id="rId32" o:title=""/>
          </v:shape>
          <o:OLEObject Type="Embed" ProgID="VisioViewer.Viewer.1" ShapeID="_x0000_i1035" DrawAspect="Content" ObjectID="_1605625530" r:id="rId33"/>
        </w:object>
      </w:r>
    </w:p>
    <w:p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rsidR="00006140" w:rsidRPr="00A20410" w:rsidRDefault="00006140" w:rsidP="00A20410">
      <w:r w:rsidRPr="00A20410">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w:t>
      </w:r>
      <w:r w:rsidRPr="00A20410">
        <w:lastRenderedPageBreak/>
        <w:t xml:space="preserve">and the EPS, may be executed asynchronously (e.g. the UDM may not wait to the response from HSS, not even to trigger the request to HSS </w:t>
      </w:r>
      <w:r w:rsidR="00530B36" w:rsidRPr="00A20410">
        <w:t>to send a response to the 5GC).</w:t>
      </w:r>
    </w:p>
    <w:p w:rsidR="002A3F26" w:rsidRPr="00A20410" w:rsidRDefault="002A3F26" w:rsidP="002A3F26">
      <w:pPr>
        <w:pStyle w:val="Heading4"/>
      </w:pPr>
      <w:bookmarkStart w:id="43" w:name="_Toc531883428"/>
      <w:r w:rsidRPr="00A20410">
        <w:t>6.2.3.2</w:t>
      </w:r>
      <w:r w:rsidRPr="00A20410">
        <w:tab/>
        <w:t>Subscriber Profile Indications</w:t>
      </w:r>
      <w:bookmarkEnd w:id="43"/>
    </w:p>
    <w:p w:rsidR="002A3F26" w:rsidRPr="00A20410" w:rsidRDefault="002A3F26" w:rsidP="00C65FF8">
      <w:r w:rsidRPr="00A20410">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r>
      <w:r w:rsidRPr="00A20410">
        <w:rPr>
          <w:lang w:val="en-GB"/>
        </w:rPr>
        <w:t>R</w:t>
      </w:r>
      <w:r w:rsidR="002A3F26" w:rsidRPr="00A20410">
        <w:t xml:space="preserve">equirement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2A3F26">
      <w:pPr>
        <w:pStyle w:val="Heading4"/>
      </w:pPr>
      <w:bookmarkStart w:id="44" w:name="_Toc531883429"/>
      <w:r w:rsidRPr="00A20410">
        <w:t>6.2.3.3</w:t>
      </w:r>
      <w:r w:rsidRPr="00A20410">
        <w:tab/>
        <w:t>Authentication</w:t>
      </w:r>
      <w:bookmarkEnd w:id="44"/>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A37278">
      <w:pPr>
        <w:pStyle w:val="Heading5"/>
      </w:pPr>
      <w:bookmarkStart w:id="45" w:name="_Toc531883430"/>
      <w:r w:rsidRPr="00A20410">
        <w:t>6.2.3.3.</w:t>
      </w:r>
      <w:r w:rsidR="004338C3" w:rsidRPr="00A20410">
        <w:t>1</w:t>
      </w:r>
      <w:r w:rsidRPr="00A20410">
        <w:tab/>
        <w:t>Single AV Generation Engine in HSS(AuC) and Credentials stored in EPC-UDR</w:t>
      </w:r>
      <w:bookmarkEnd w:id="45"/>
    </w:p>
    <w:p w:rsidR="002A3F26" w:rsidRPr="00A20410" w:rsidRDefault="00A37278" w:rsidP="002A3F26">
      <w:r w:rsidRPr="00A20410">
        <w:t>As an option, 5G and EPC</w:t>
      </w:r>
      <w:r w:rsidR="002A3F26" w:rsidRPr="00A20410">
        <w:t xml:space="preserve"> users</w:t>
      </w:r>
      <w:r w:rsidR="00A20410" w:rsidRPr="00A20410">
        <w:t>'</w:t>
      </w:r>
      <w:r w:rsidR="002A3F26" w:rsidRPr="00A20410">
        <w:t xml:space="preserve">credentials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HSS(AuC).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HSS(AuC)</w:t>
      </w:r>
      <w:r w:rsidRPr="00A20410">
        <w:t>.</w:t>
      </w:r>
    </w:p>
    <w:p w:rsidR="00750453" w:rsidRPr="00A20410" w:rsidRDefault="002A3F26" w:rsidP="00750453">
      <w:pPr>
        <w:pStyle w:val="TH"/>
      </w:pPr>
      <w:r w:rsidRPr="00A20410">
        <w:object w:dxaOrig="10752" w:dyaOrig="7091">
          <v:shape id="_x0000_i1036" type="#_x0000_t75" style="width:481.45pt;height:318.05pt" o:ole="">
            <v:imagedata r:id="rId34" o:title=""/>
          </v:shape>
          <o:OLEObject Type="Embed" ProgID="VisioViewer.Viewer.1" ShapeID="_x0000_i1036" DrawAspect="Content" ObjectID="_1605625531" r:id="rId35"/>
        </w:object>
      </w:r>
    </w:p>
    <w:p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rsidR="00750453" w:rsidRPr="00A20410" w:rsidRDefault="00750453" w:rsidP="00750453">
      <w:pPr>
        <w:pStyle w:val="B1"/>
      </w:pPr>
      <w:r w:rsidRPr="00A20410">
        <w:t>1.</w:t>
      </w:r>
      <w:r w:rsidRPr="00A20410">
        <w:tab/>
        <w:t>The UDM receives a Nudm_UEAuthentication_Get Request, containing the SUPI of the user.</w:t>
      </w:r>
    </w:p>
    <w:p w:rsidR="00750453" w:rsidRPr="00A20410" w:rsidRDefault="00750453" w:rsidP="00750453">
      <w:pPr>
        <w:pStyle w:val="B1"/>
      </w:pPr>
      <w:r w:rsidRPr="00A20410">
        <w:lastRenderedPageBreak/>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The UDM sends a Nhss_UEAuthentication_Get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The AuC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The HSS provides the authentication vectors to the UDM in the Nhss_UEAuthentication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805244">
      <w:pPr>
        <w:pStyle w:val="Heading5"/>
      </w:pPr>
      <w:bookmarkStart w:id="46" w:name="_Toc531883431"/>
      <w:r w:rsidRPr="00A20410">
        <w:t>6.2.3.3.</w:t>
      </w:r>
      <w:r w:rsidR="004338C3" w:rsidRPr="00A20410">
        <w:t>2</w:t>
      </w:r>
      <w:r w:rsidRPr="00A20410">
        <w:tab/>
        <w:t>Single AV Generation Engine in UDM and Credentials stored in UDR</w:t>
      </w:r>
      <w:bookmarkEnd w:id="46"/>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 </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47" w:name="_MON_1605622791"/>
    <w:bookmarkEnd w:id="47"/>
    <w:p w:rsidR="00AC66DB" w:rsidRPr="00A20410" w:rsidRDefault="00AC66DB" w:rsidP="00AC66DB">
      <w:pPr>
        <w:pStyle w:val="TH"/>
      </w:pPr>
      <w:r w:rsidRPr="00A20410">
        <w:object w:dxaOrig="6390" w:dyaOrig="2971">
          <v:shape id="_x0000_i1037" type="#_x0000_t75" style="width:478.95pt;height:222.9pt" o:ole="">
            <v:imagedata r:id="rId36" o:title=""/>
          </v:shape>
          <o:OLEObject Type="Embed" ProgID="Word.Picture.8" ShapeID="_x0000_i1037" DrawAspect="Content" ObjectID="_1605625532" r:id="rId37"/>
        </w:object>
      </w:r>
    </w:p>
    <w:p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The HSS sends a Nudm_UEAuthentication_Get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The AuC/ARPF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lastRenderedPageBreak/>
        <w:t>8.</w:t>
      </w:r>
      <w:r w:rsidRPr="00A20410">
        <w:tab/>
        <w:t>The UDM provides the authentication vectors to the HSS in the Nudm_UEAuthentication_Get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2A3F26">
      <w:pPr>
        <w:pStyle w:val="Heading4"/>
      </w:pPr>
      <w:bookmarkStart w:id="48" w:name="_Toc531883432"/>
      <w:r w:rsidRPr="00A20410">
        <w:t>6.2.3.4</w:t>
      </w:r>
      <w:r w:rsidRPr="00A20410">
        <w:tab/>
        <w:t>Mobility Scenarios</w:t>
      </w:r>
      <w:bookmarkEnd w:id="48"/>
    </w:p>
    <w:p w:rsidR="002A3F26" w:rsidRPr="00A20410" w:rsidRDefault="002A3F26" w:rsidP="002A3F26">
      <w:pPr>
        <w:pStyle w:val="Heading5"/>
      </w:pPr>
      <w:bookmarkStart w:id="49" w:name="_Toc531883433"/>
      <w:r w:rsidRPr="00A20410">
        <w:t>6.2.3.4.1</w:t>
      </w:r>
      <w:r w:rsidRPr="00A20410">
        <w:tab/>
        <w:t>Mobility from 5GC to EPC, single registration, with N26 Interface</w:t>
      </w:r>
      <w:bookmarkEnd w:id="49"/>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45pt;height:274.85pt" o:ole="">
            <v:imagedata r:id="rId38" o:title=""/>
          </v:shape>
          <o:OLEObject Type="Embed" ProgID="VisioViewer.Viewer.1" ShapeID="_x0000_i1038" DrawAspect="Content" ObjectID="_1605625533" r:id="rId39"/>
        </w:object>
      </w:r>
    </w:p>
    <w:p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The UDM uses the Nudr_DM_Query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If there is an AMF address found for the user, the UDM cancels the attachment by sending a Nudm_UECM_DeregistrationNotification to the AMF.</w:t>
      </w:r>
    </w:p>
    <w:p w:rsidR="00750453" w:rsidRPr="00A20410" w:rsidRDefault="00750453" w:rsidP="00750453">
      <w:pPr>
        <w:pStyle w:val="B1"/>
      </w:pPr>
      <w:r w:rsidRPr="00A20410">
        <w:t>9.</w:t>
      </w:r>
      <w:r w:rsidRPr="00A20410">
        <w:tab/>
        <w:t>In this case, the UDM also updates the UDR entry using the Nudr_DM_Update service.</w:t>
      </w:r>
    </w:p>
    <w:p w:rsidR="002A3F26" w:rsidRPr="00A20410" w:rsidRDefault="002A3F26" w:rsidP="002A3F26">
      <w:pPr>
        <w:pStyle w:val="Heading5"/>
      </w:pPr>
      <w:bookmarkStart w:id="50" w:name="_Toc531883434"/>
      <w:r w:rsidRPr="00A20410">
        <w:lastRenderedPageBreak/>
        <w:t>6.2.3.4.2</w:t>
      </w:r>
      <w:r w:rsidRPr="00A20410">
        <w:tab/>
        <w:t>Mobility from EPC to 5GC, single registration, with N26 Interface</w:t>
      </w:r>
      <w:bookmarkEnd w:id="50"/>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45pt;height:274.85pt" o:ole="">
            <v:imagedata r:id="rId40" o:title=""/>
          </v:shape>
          <o:OLEObject Type="Embed" ProgID="VisioViewer.Viewer.1" ShapeID="_x0000_i1039" DrawAspect="Content" ObjectID="_1605625534" r:id="rId41"/>
        </w:object>
      </w:r>
    </w:p>
    <w:p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rsidR="00606899" w:rsidRPr="00A20410" w:rsidRDefault="00606899" w:rsidP="00606899">
      <w:pPr>
        <w:pStyle w:val="B1"/>
      </w:pPr>
      <w:r w:rsidRPr="00A20410">
        <w:t>1.</w:t>
      </w:r>
      <w:r w:rsidRPr="00A20410">
        <w:tab/>
        <w:t>The UDM receives an Nudm_UECM_Registration request containing the SUPI of the subscriber.</w:t>
      </w:r>
    </w:p>
    <w:p w:rsidR="00606899" w:rsidRPr="00A20410" w:rsidRDefault="00606899" w:rsidP="00606899">
      <w:pPr>
        <w:pStyle w:val="B1"/>
      </w:pPr>
      <w:r w:rsidRPr="00A20410">
        <w:t>2.</w:t>
      </w:r>
      <w:r w:rsidRPr="00A20410">
        <w:tab/>
        <w:t>The UDM queries the UDR with an Nudr_DM_query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The UDM updates the UDR with the new AMF registration data using the Nudr_DM_Update service.</w:t>
      </w:r>
    </w:p>
    <w:p w:rsidR="00606899" w:rsidRPr="00A20410" w:rsidRDefault="00606899" w:rsidP="00606899">
      <w:pPr>
        <w:pStyle w:val="B1"/>
      </w:pPr>
      <w:r w:rsidRPr="00A20410">
        <w:t>5.</w:t>
      </w:r>
      <w:r w:rsidRPr="00A20410">
        <w:tab/>
        <w:t>If the EPC subscription indication is received in step 3, i.e. if there is an EPC subscription for the user, then the UDM uses the Nhss_UECM_Deregister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2A3F26">
      <w:pPr>
        <w:pStyle w:val="Heading5"/>
      </w:pPr>
      <w:bookmarkStart w:id="51" w:name="_Toc531883435"/>
      <w:r w:rsidRPr="00A20410">
        <w:t>6.2.3.4.3</w:t>
      </w:r>
      <w:r w:rsidRPr="00A20410">
        <w:tab/>
        <w:t>Interworking without N26 Interface</w:t>
      </w:r>
      <w:bookmarkEnd w:id="51"/>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A20410" w:rsidRPr="00A20410">
        <w:t>TS</w:t>
      </w:r>
      <w:r w:rsidR="00A20410">
        <w:t> </w:t>
      </w:r>
      <w:r w:rsidR="00A20410" w:rsidRPr="00A20410">
        <w:t>23.501</w:t>
      </w:r>
      <w:r w:rsidR="00A20410">
        <w:t> </w:t>
      </w:r>
      <w:r w:rsidR="00A20410" w:rsidRPr="00A20410">
        <w:t>[</w:t>
      </w:r>
      <w:r w:rsidR="005501E1" w:rsidRPr="00A20410">
        <w:t xml:space="preserve">6] </w:t>
      </w:r>
      <w:r w:rsidRPr="00A20410">
        <w:t>clause 5.17.2.3.1. In an architecture with Nxx interface between HSS and UDM, this information must be exchanged via the Nxx interface.</w:t>
      </w:r>
    </w:p>
    <w:p w:rsidR="002A3F26" w:rsidRPr="00A20410" w:rsidRDefault="002A3F26" w:rsidP="002A3F26">
      <w:r w:rsidRPr="00A20410">
        <w:lastRenderedPageBreak/>
        <w:t xml:space="preserve">For mobility from 5GC to EPC, the HSS can use the Nudm_SubscriberDataManagement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Nhss_SubscriberDataManagement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2A3F26">
      <w:pPr>
        <w:pStyle w:val="Heading4"/>
      </w:pPr>
      <w:bookmarkStart w:id="52" w:name="_Toc531883436"/>
      <w:r w:rsidRPr="00A20410">
        <w:t>6.2.3.5</w:t>
      </w:r>
      <w:r w:rsidRPr="00A20410">
        <w:tab/>
        <w:t>T-ADS</w:t>
      </w:r>
      <w:bookmarkEnd w:id="52"/>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45pt;height:252.3pt" o:ole="">
            <v:imagedata r:id="rId42" o:title=""/>
          </v:shape>
          <o:OLEObject Type="Embed" ProgID="VisioViewer.Viewer.1" ShapeID="_x0000_i1040" DrawAspect="Content" ObjectID="_1605625535" r:id="rId43"/>
        </w:object>
      </w:r>
    </w:p>
    <w:p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rsidR="00606899" w:rsidRPr="00A20410" w:rsidRDefault="00606899" w:rsidP="00606899">
      <w:pPr>
        <w:pStyle w:val="B1"/>
      </w:pPr>
      <w:r w:rsidRPr="00A20410">
        <w:t>1.</w:t>
      </w:r>
      <w:r w:rsidRPr="00A20410">
        <w:tab/>
        <w:t>The HSS receives a UDR T-ADS query from the SCC-AS over the Sh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If the user is registered in an AMF and there is no information regarding homogenous support or non-support, or if a time stamp has been requested by the HSS, the UDM sends an Namf_MT_ProvideDomainSelectionInfo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The UDM passes the T-ADS information to the HSS - in the response to the Nudm_MT_ProvideDomainSelectionInfo request.</w:t>
      </w:r>
    </w:p>
    <w:p w:rsidR="00606899" w:rsidRPr="00A20410" w:rsidRDefault="00606899" w:rsidP="00606899">
      <w:pPr>
        <w:pStyle w:val="B1"/>
      </w:pPr>
      <w:r w:rsidRPr="00A20410">
        <w:t>9.</w:t>
      </w:r>
      <w:r w:rsidRPr="00A20410">
        <w:tab/>
        <w:t>The HSS combines the information related to SGSN, MME and AMF and provides it to the SCC-AS in the Sh-UDA message.</w:t>
      </w:r>
    </w:p>
    <w:p w:rsidR="002A3F26" w:rsidRPr="00A20410" w:rsidRDefault="002A3F26" w:rsidP="002A3F26">
      <w:pPr>
        <w:pStyle w:val="Heading4"/>
      </w:pPr>
      <w:bookmarkStart w:id="53" w:name="_Toc531883437"/>
      <w:r w:rsidRPr="00A20410">
        <w:lastRenderedPageBreak/>
        <w:t>6.2.3.6</w:t>
      </w:r>
      <w:r w:rsidRPr="00A20410">
        <w:tab/>
        <w:t>P-CSCF Restoration</w:t>
      </w:r>
      <w:bookmarkEnd w:id="53"/>
    </w:p>
    <w:p w:rsidR="002A3F26" w:rsidRPr="00A20410" w:rsidRDefault="002A3F26" w:rsidP="002A3F26">
      <w:r w:rsidRPr="00A20410">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A20410" w:rsidRDefault="002A3F26" w:rsidP="00606899">
      <w:pPr>
        <w:pStyle w:val="TH"/>
      </w:pPr>
      <w:r w:rsidRPr="00A20410">
        <w:object w:dxaOrig="12527" w:dyaOrig="7020">
          <v:shape id="_x0000_i1041" type="#_x0000_t75" style="width:481.45pt;height:269.2pt" o:ole="">
            <v:imagedata r:id="rId44" o:title=""/>
          </v:shape>
          <o:OLEObject Type="Embed" ProgID="VisioViewer.Viewer.1" ShapeID="_x0000_i1041" DrawAspect="Content" ObjectID="_1605625536" r:id="rId45"/>
        </w:object>
      </w:r>
    </w:p>
    <w:p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rsidR="00606899" w:rsidRPr="00A20410" w:rsidRDefault="00606899" w:rsidP="00606899">
      <w:pPr>
        <w:pStyle w:val="B1"/>
      </w:pPr>
      <w:r w:rsidRPr="00A20410">
        <w:t>1.</w:t>
      </w:r>
      <w:r w:rsidRPr="00A20410">
        <w:tab/>
        <w:t>The HSS receives a Cx-SAR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unregistration/deregistration of the UE in IMS, as described in step 5 of </w:t>
      </w:r>
      <w:r w:rsidR="00A20410" w:rsidRPr="00A20410">
        <w:t>TS</w:t>
      </w:r>
      <w:r w:rsidR="00A20410">
        <w:t> </w:t>
      </w:r>
      <w:r w:rsidR="00A20410" w:rsidRPr="00A20410">
        <w:t>23.380</w:t>
      </w:r>
      <w:r w:rsidR="00A20410">
        <w:t> </w:t>
      </w:r>
      <w:r w:rsidR="00A20410" w:rsidRPr="00A20410">
        <w:t>[</w:t>
      </w:r>
      <w:r w:rsidRPr="00A20410">
        <w:t>8], clause 5.4.2.1. This includes the necessary updates in the EPC-UDR.</w:t>
      </w:r>
    </w:p>
    <w:p w:rsidR="00606899" w:rsidRPr="00A20410" w:rsidRDefault="00606899" w:rsidP="00606899">
      <w:pPr>
        <w:pStyle w:val="B1"/>
      </w:pPr>
      <w:r w:rsidRPr="00A20410">
        <w:t>4.</w:t>
      </w:r>
      <w:r w:rsidRPr="00A20410">
        <w:tab/>
        <w:t>The HSS replies with a Cx SAA (Server Assignment Answer) to the S-CSCF.</w:t>
      </w:r>
    </w:p>
    <w:p w:rsidR="00606899" w:rsidRPr="00A20410" w:rsidRDefault="00606899" w:rsidP="00606899">
      <w:pPr>
        <w:pStyle w:val="B1"/>
      </w:pPr>
      <w:r w:rsidRPr="00A20410">
        <w:t>5.</w:t>
      </w:r>
      <w:r w:rsidRPr="00A20410">
        <w:tab/>
        <w:t>In case of 5GC subscription indication, the HSS uses the enhanced Nudm_UECM_PcscfRestoration service of the UDM to trigger the P-CSCF restoration indication in the 5GC.</w:t>
      </w:r>
    </w:p>
    <w:p w:rsidR="00606899" w:rsidRPr="00A20410" w:rsidRDefault="00606899" w:rsidP="00606899">
      <w:pPr>
        <w:pStyle w:val="B1"/>
      </w:pPr>
      <w:r w:rsidRPr="00A20410">
        <w:t>6.</w:t>
      </w:r>
      <w:r w:rsidRPr="00A20410">
        <w:tab/>
        <w:t>The UDM reads the subscriber profile in the UDR to retrieve the relevant AMF address and callback-URI.</w:t>
      </w:r>
    </w:p>
    <w:p w:rsidR="00606899" w:rsidRPr="00A20410" w:rsidRDefault="00606899" w:rsidP="00606899">
      <w:pPr>
        <w:pStyle w:val="B1"/>
      </w:pPr>
      <w:r w:rsidRPr="00A20410">
        <w:t>7.</w:t>
      </w:r>
      <w:r w:rsidRPr="00A20410">
        <w:tab/>
        <w:t xml:space="preserve">(copy of step 6 in </w:t>
      </w:r>
      <w:r w:rsidR="00A20410" w:rsidRPr="00A20410">
        <w:t>TS</w:t>
      </w:r>
      <w:r w:rsidR="00A20410">
        <w:t> </w:t>
      </w:r>
      <w:r w:rsidR="00A20410" w:rsidRPr="00A20410">
        <w:t>23.380</w:t>
      </w:r>
      <w:r w:rsidR="00A20410">
        <w:t> </w:t>
      </w:r>
      <w:r w:rsidR="00A20410" w:rsidRPr="00A20410">
        <w:t>[</w:t>
      </w:r>
      <w:r w:rsidRPr="00A20410">
        <w:t>8], clause 5.8.4.3) The UDM sends Nudm_UECM_PcscfRestoration notification to the AMF serving the UE, using the received callback URI for P-CSCF restoration notifications. The AMF accepts the Nudm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A5FC5">
      <w:pPr>
        <w:pStyle w:val="Heading4"/>
      </w:pPr>
      <w:bookmarkStart w:id="54" w:name="_Toc531883438"/>
      <w:r w:rsidRPr="00A20410">
        <w:t>6.2.3.</w:t>
      </w:r>
      <w:r w:rsidR="00A02E72" w:rsidRPr="00A20410">
        <w:t>7</w:t>
      </w:r>
      <w:r w:rsidR="00A20410" w:rsidRPr="00A20410">
        <w:tab/>
      </w:r>
      <w:r w:rsidRPr="00A20410">
        <w:t>SMS support</w:t>
      </w:r>
      <w:bookmarkEnd w:id="54"/>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A20410" w:rsidRPr="00A20410">
        <w:t>TS</w:t>
      </w:r>
      <w:r w:rsidR="00A20410">
        <w:t> </w:t>
      </w:r>
      <w:r w:rsidR="00A20410" w:rsidRPr="00A20410">
        <w:t>23.502</w:t>
      </w:r>
      <w:r w:rsidR="00A20410">
        <w:t> </w:t>
      </w:r>
      <w:r w:rsidR="00A20410" w:rsidRPr="00A20410">
        <w:t>[</w:t>
      </w:r>
      <w:r w:rsidR="003E2D9F" w:rsidRPr="00A20410">
        <w:t>2</w:t>
      </w:r>
      <w:r w:rsidR="00A02E72" w:rsidRPr="00A20410">
        <w:t>]</w:t>
      </w:r>
      <w:r w:rsidRPr="00A20410">
        <w:t>.</w:t>
      </w:r>
    </w:p>
    <w:p w:rsidR="00BA5FC5" w:rsidRPr="00A20410" w:rsidRDefault="00BA5FC5" w:rsidP="00BA5FC5">
      <w:pPr>
        <w:pStyle w:val="Heading5"/>
      </w:pPr>
      <w:bookmarkStart w:id="55" w:name="_Toc531883439"/>
      <w:r w:rsidRPr="00A20410">
        <w:lastRenderedPageBreak/>
        <w:t>6.2.3.</w:t>
      </w:r>
      <w:r w:rsidR="00A02E72" w:rsidRPr="00A20410">
        <w:t>7</w:t>
      </w:r>
      <w:r w:rsidRPr="00A20410">
        <w:t>.1</w:t>
      </w:r>
      <w:r w:rsidRPr="00A20410">
        <w:tab/>
        <w:t>Terminating SMS location query</w:t>
      </w:r>
      <w:bookmarkEnd w:id="55"/>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2.1pt;height:331.85pt" o:ole="">
            <v:imagedata r:id="rId46" o:title=""/>
          </v:shape>
          <o:OLEObject Type="Embed" ProgID="Visio.Drawing.15" ShapeID="_x0000_i1042" DrawAspect="Content" ObjectID="_1605625537" r:id="rId47"/>
        </w:object>
      </w:r>
    </w:p>
    <w:p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The HSS uses the Nudm_UECM_Get request to query the UDM for the serving SMSF address(es).</w:t>
      </w:r>
    </w:p>
    <w:p w:rsidR="00C13F43" w:rsidRPr="00A20410" w:rsidRDefault="00C13F43" w:rsidP="00C13F43">
      <w:pPr>
        <w:pStyle w:val="B1"/>
      </w:pPr>
      <w:r w:rsidRPr="00A20410">
        <w:t>4.</w:t>
      </w:r>
      <w:r w:rsidRPr="00A20410">
        <w:tab/>
        <w:t>The UDM queries the UDR with an Nudr_DM_query for the SMSF address(es).</w:t>
      </w:r>
    </w:p>
    <w:p w:rsidR="00C13F43" w:rsidRPr="00A20410" w:rsidRDefault="00C13F43" w:rsidP="00C13F43">
      <w:pPr>
        <w:pStyle w:val="B1"/>
      </w:pPr>
      <w:r w:rsidRPr="00A20410">
        <w:t>5.</w:t>
      </w:r>
      <w:r w:rsidRPr="00A20410">
        <w:tab/>
        <w:t>The UDR provides the SMSF address(es) to the UDM.</w:t>
      </w:r>
    </w:p>
    <w:p w:rsidR="00C13F43" w:rsidRPr="00A20410" w:rsidRDefault="00C13F43" w:rsidP="00C13F43">
      <w:pPr>
        <w:pStyle w:val="B1"/>
      </w:pPr>
      <w:r w:rsidRPr="00A20410">
        <w:t>6.</w:t>
      </w:r>
      <w:r w:rsidRPr="00A20410">
        <w:tab/>
        <w:t>The UDM passes the SMSF address(es) to the HSS in the Nudm_UECM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A5FC5">
      <w:pPr>
        <w:pStyle w:val="Heading5"/>
      </w:pPr>
      <w:bookmarkStart w:id="56" w:name="_Toc531883440"/>
      <w:r w:rsidRPr="00A20410">
        <w:t>6.2.3.</w:t>
      </w:r>
      <w:r w:rsidR="00A02E72" w:rsidRPr="00A20410">
        <w:t>7</w:t>
      </w:r>
      <w:r w:rsidRPr="00A20410">
        <w:t>.2</w:t>
      </w:r>
      <w:r w:rsidRPr="00A20410">
        <w:tab/>
        <w:t>Terminating SMS delivery failure</w:t>
      </w:r>
      <w:bookmarkEnd w:id="56"/>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1pt;height:266.1pt" o:ole="">
            <v:imagedata r:id="rId48" o:title=""/>
          </v:shape>
          <o:OLEObject Type="Embed" ProgID="Visio.Drawing.15" ShapeID="_x0000_i1043" DrawAspect="Content" ObjectID="_1605625538" r:id="rId49"/>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The HSS subscribes for UE reachability information at the UDM, using the Nudm_EventExposure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The UDM subscribes for UE reachability information at the AMF, using the Namf_EventExposure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A5FC5">
      <w:pPr>
        <w:pStyle w:val="Heading5"/>
      </w:pPr>
      <w:bookmarkStart w:id="57" w:name="_Toc531883441"/>
      <w:r w:rsidRPr="00A20410">
        <w:t>6.2.3.</w:t>
      </w:r>
      <w:r w:rsidR="00A02E72" w:rsidRPr="00A20410">
        <w:t>7</w:t>
      </w:r>
      <w:r w:rsidRPr="00A20410">
        <w:t>.3</w:t>
      </w:r>
      <w:r w:rsidRPr="00A20410">
        <w:tab/>
        <w:t>SMS Alerting</w:t>
      </w:r>
      <w:bookmarkEnd w:id="57"/>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 6.2.3.7.2.</w:t>
      </w:r>
    </w:p>
    <w:p w:rsidR="00BA5FC5" w:rsidRPr="00A20410" w:rsidRDefault="00BA5FC5" w:rsidP="00AC66DB">
      <w:pPr>
        <w:pStyle w:val="TH"/>
      </w:pPr>
      <w:r w:rsidRPr="00A20410">
        <w:object w:dxaOrig="12510" w:dyaOrig="6975">
          <v:shape id="_x0000_i1044" type="#_x0000_t75" style="width:482.1pt;height:266.1pt" o:ole="">
            <v:imagedata r:id="rId50" o:title=""/>
          </v:shape>
          <o:OLEObject Type="Embed" ProgID="Visio.Drawing.15" ShapeID="_x0000_i1044" DrawAspect="Content" ObjectID="_1605625539" r:id="rId51"/>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006140">
      <w:pPr>
        <w:pStyle w:val="Heading3"/>
      </w:pPr>
      <w:bookmarkStart w:id="58" w:name="_Toc531883442"/>
      <w:r w:rsidRPr="00A20410">
        <w:t>6.</w:t>
      </w:r>
      <w:r w:rsidR="00251650" w:rsidRPr="00A20410">
        <w:t>2</w:t>
      </w:r>
      <w:r w:rsidRPr="00A20410">
        <w:t>.4</w:t>
      </w:r>
      <w:r w:rsidRPr="00A20410">
        <w:tab/>
        <w:t>Impacts on existing services and interfaces</w:t>
      </w:r>
      <w:bookmarkEnd w:id="58"/>
    </w:p>
    <w:p w:rsidR="00006140" w:rsidRPr="00A20410" w:rsidRDefault="00006140" w:rsidP="00006140">
      <w:r w:rsidRPr="00A20410">
        <w:t>Following impacts are identified:</w:t>
      </w:r>
    </w:p>
    <w:p w:rsidR="00530B36" w:rsidRPr="00A20410" w:rsidRDefault="00530B36" w:rsidP="00530B36">
      <w:pPr>
        <w:pStyle w:val="B1"/>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530B36">
      <w:pPr>
        <w:pStyle w:val="B1"/>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006140">
      <w:pPr>
        <w:pStyle w:val="Heading3"/>
      </w:pPr>
      <w:bookmarkStart w:id="59" w:name="_Toc531883443"/>
      <w:r w:rsidRPr="00A20410">
        <w:lastRenderedPageBreak/>
        <w:t>6.</w:t>
      </w:r>
      <w:r w:rsidR="00251650" w:rsidRPr="00A20410">
        <w:t>2</w:t>
      </w:r>
      <w:r w:rsidRPr="00A20410">
        <w:t>.5</w:t>
      </w:r>
      <w:r w:rsidRPr="00A20410">
        <w:tab/>
        <w:t>Evaluation</w:t>
      </w:r>
      <w:bookmarkEnd w:id="59"/>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 xml:space="preserve">In addition, it supports all the procedures that have been defined on EPS and 5GS without any impact on any other interface than the one between HSS and UDM this solution defines. </w:t>
      </w:r>
    </w:p>
    <w:p w:rsidR="00BA5FC5" w:rsidRPr="00A20410" w:rsidRDefault="00BA5FC5" w:rsidP="00BA5FC5">
      <w:r w:rsidRPr="00A20410">
        <w:t xml:space="preserve">If this solution is adopted, it requires standardisation of the interface between HSS and UDM. </w:t>
      </w:r>
    </w:p>
    <w:p w:rsidR="00990403" w:rsidRPr="00A20410" w:rsidRDefault="00990403" w:rsidP="00F24FD2">
      <w:pPr>
        <w:pStyle w:val="Heading2"/>
      </w:pPr>
      <w:bookmarkStart w:id="60" w:name="_Toc531883444"/>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60"/>
    </w:p>
    <w:p w:rsidR="00990403" w:rsidRPr="00A20410" w:rsidRDefault="00990403" w:rsidP="00F24FD2">
      <w:pPr>
        <w:pStyle w:val="Heading3"/>
      </w:pPr>
      <w:bookmarkStart w:id="61" w:name="_Toc531883445"/>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61"/>
    </w:p>
    <w:p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rPr>
          <w:lang w:val="en-GB"/>
        </w:rPr>
      </w:pPr>
      <w:r w:rsidRPr="00A20410">
        <w:t>-</w:t>
      </w:r>
      <w:r w:rsidRPr="00A20410">
        <w:tab/>
        <w:t>Authentication procedure, i.e., initial attach/registration</w:t>
      </w:r>
      <w:r w:rsidRPr="00A20410">
        <w:rPr>
          <w:lang w:val="en-GB"/>
        </w:rPr>
        <w:t>.</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F24FD2">
      <w:pPr>
        <w:pStyle w:val="Heading3"/>
      </w:pPr>
      <w:bookmarkStart w:id="62" w:name="_Toc531883446"/>
      <w:r w:rsidRPr="00A20410">
        <w:t>6.</w:t>
      </w:r>
      <w:r w:rsidR="0035462B" w:rsidRPr="00A20410">
        <w:t>3</w:t>
      </w:r>
      <w:r w:rsidRPr="00A20410">
        <w:t>.2</w:t>
      </w:r>
      <w:r w:rsidRPr="00A20410">
        <w:rPr>
          <w:rFonts w:hint="eastAsia"/>
        </w:rPr>
        <w:tab/>
      </w:r>
      <w:r w:rsidR="00797634" w:rsidRPr="00A20410">
        <w:t>High-level Description</w:t>
      </w:r>
      <w:bookmarkEnd w:id="62"/>
    </w:p>
    <w:p w:rsidR="00990403" w:rsidRPr="00A20410" w:rsidRDefault="00990403" w:rsidP="0035462B">
      <w:pPr>
        <w:pStyle w:val="Heading4"/>
      </w:pPr>
      <w:bookmarkStart w:id="63" w:name="_Toc531883447"/>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63"/>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55pt;height:178.45pt" o:ole="">
            <v:imagedata r:id="rId52" o:title=""/>
          </v:shape>
          <o:OLEObject Type="Embed" ProgID="VisioViewer.Viewer.1" ShapeID="_x0000_i1045" DrawAspect="Content" ObjectID="_1605625540" r:id="rId53"/>
        </w:object>
      </w:r>
    </w:p>
    <w:p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28132F">
      <w:pPr>
        <w:pStyle w:val="Heading4"/>
      </w:pPr>
      <w:bookmarkStart w:id="64" w:name="_Toc531883448"/>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64"/>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75pt;height:260.45pt" o:ole="">
            <v:imagedata r:id="rId54" o:title=""/>
          </v:shape>
          <o:OLEObject Type="Embed" ProgID="VisioViewer.Viewer.1" ShapeID="_x0000_i1046" DrawAspect="Content" ObjectID="_1605625541" r:id="rId55"/>
        </w:object>
      </w:r>
    </w:p>
    <w:p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A20410" w:rsidRPr="00A20410" w:rsidDel="006C08C8">
        <w:rPr>
          <w:lang w:eastAsia="zh-CN"/>
        </w:rPr>
        <w:t>TS</w:t>
      </w:r>
      <w:r w:rsidR="00A20410">
        <w:rPr>
          <w:lang w:eastAsia="zh-CN"/>
        </w:rPr>
        <w:t> </w:t>
      </w:r>
      <w:r w:rsidR="00A20410" w:rsidRPr="00A20410" w:rsidDel="006C08C8">
        <w:rPr>
          <w:lang w:eastAsia="zh-CN"/>
        </w:rPr>
        <w:t>23.502</w:t>
      </w:r>
      <w:r w:rsidR="00A20410">
        <w:rPr>
          <w:lang w:eastAsia="zh-CN"/>
        </w:rPr>
        <w:t> </w:t>
      </w:r>
      <w:r w:rsidR="00A20410"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A20410" w:rsidRPr="00A20410" w:rsidDel="006C08C8">
        <w:rPr>
          <w:lang w:eastAsia="zh-CN"/>
        </w:rPr>
        <w:t>TS</w:t>
      </w:r>
      <w:r w:rsidR="00A20410">
        <w:rPr>
          <w:lang w:eastAsia="zh-CN"/>
        </w:rPr>
        <w:t> </w:t>
      </w:r>
      <w:r w:rsidR="00A20410" w:rsidRPr="00A20410" w:rsidDel="006C08C8">
        <w:rPr>
          <w:lang w:eastAsia="zh-CN"/>
        </w:rPr>
        <w:t>23.502</w:t>
      </w:r>
      <w:r w:rsidR="00A20410">
        <w:rPr>
          <w:lang w:eastAsia="zh-CN"/>
        </w:rPr>
        <w:t> </w:t>
      </w:r>
      <w:r w:rsidR="00A20410"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28132F">
      <w:pPr>
        <w:pStyle w:val="Heading4"/>
      </w:pPr>
      <w:bookmarkStart w:id="65" w:name="_Toc531883449"/>
      <w:r w:rsidRPr="00A20410" w:rsidDel="006403E1">
        <w:t>6.3.</w:t>
      </w:r>
      <w:r w:rsidRPr="00A20410">
        <w:t>2.3</w:t>
      </w:r>
      <w:r w:rsidRPr="00A20410" w:rsidDel="006403E1">
        <w:rPr>
          <w:rFonts w:hint="eastAsia"/>
        </w:rPr>
        <w:tab/>
        <w:t>T-ADS for IMS voice</w:t>
      </w:r>
      <w:bookmarkEnd w:id="65"/>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 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75pt;height:260.45pt" o:ole="">
            <v:imagedata r:id="rId56" o:title=""/>
          </v:shape>
          <o:OLEObject Type="Embed" ProgID="VisioViewer.Viewer.1" ShapeID="_x0000_i1047" DrawAspect="Content" ObjectID="_1605625542" r:id="rId57"/>
        </w:object>
      </w:r>
    </w:p>
    <w:p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29.328</w:t>
      </w:r>
      <w:r w:rsidR="00A20410">
        <w:rPr>
          <w:lang w:eastAsia="zh-CN"/>
        </w:rPr>
        <w:t> </w:t>
      </w:r>
      <w:r w:rsidR="00A20410"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23.401</w:t>
      </w:r>
      <w:r w:rsidR="00A20410">
        <w:rPr>
          <w:lang w:eastAsia="zh-CN"/>
        </w:rPr>
        <w:t> </w:t>
      </w:r>
      <w:r w:rsidR="00A20410"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23.060</w:t>
      </w:r>
      <w:r w:rsidR="00A20410">
        <w:rPr>
          <w:lang w:eastAsia="zh-CN"/>
        </w:rPr>
        <w:t> </w:t>
      </w:r>
      <w:r w:rsidR="00A20410"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23.501</w:t>
      </w:r>
      <w:r w:rsidR="00A20410">
        <w:rPr>
          <w:lang w:eastAsia="zh-CN"/>
        </w:rPr>
        <w:t> </w:t>
      </w:r>
      <w:r w:rsidR="00A20410"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647DE4">
      <w:pPr>
        <w:pStyle w:val="Heading4"/>
      </w:pPr>
      <w:bookmarkStart w:id="66" w:name="_Toc531883450"/>
      <w:r w:rsidRPr="00A20410">
        <w:t>6.3.2.</w:t>
      </w:r>
      <w:r w:rsidR="00083746" w:rsidRPr="00A20410">
        <w:t>4</w:t>
      </w:r>
      <w:r w:rsidRPr="00A20410">
        <w:tab/>
        <w:t>Supporting IMS related procedures</w:t>
      </w:r>
      <w:bookmarkEnd w:id="66"/>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299.9pt;height:266.1pt" o:ole="">
            <v:imagedata r:id="rId58" o:title=""/>
          </v:shape>
          <o:OLEObject Type="Embed" ProgID="Visio.Drawing.11" ShapeID="_x0000_i1048" DrawAspect="Content" ObjectID="_1605625543" r:id="rId59"/>
        </w:object>
      </w:r>
    </w:p>
    <w:p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6B1602">
      <w:pPr>
        <w:pStyle w:val="Heading4"/>
      </w:pPr>
      <w:bookmarkStart w:id="67" w:name="_Toc531883451"/>
      <w:r w:rsidRPr="00A20410">
        <w:t>6.3.</w:t>
      </w:r>
      <w:r w:rsidRPr="00A20410">
        <w:rPr>
          <w:rFonts w:hint="eastAsia"/>
        </w:rPr>
        <w:t>2.</w:t>
      </w:r>
      <w:r w:rsidR="00E94813" w:rsidRPr="00A20410">
        <w:t>5</w:t>
      </w:r>
      <w:r w:rsidRPr="00A20410">
        <w:rPr>
          <w:rFonts w:hint="eastAsia"/>
        </w:rPr>
        <w:tab/>
        <w:t>SMS over NAS</w:t>
      </w:r>
      <w:bookmarkEnd w:id="67"/>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1.85pt;height:233.55pt" o:ole="">
            <v:imagedata r:id="rId60" o:title=""/>
          </v:shape>
          <o:OLEObject Type="Embed" ProgID="Visio.Drawing.11" ShapeID="_x0000_i1049" DrawAspect="Content" ObjectID="_1605625544" r:id="rId61"/>
        </w:object>
      </w:r>
    </w:p>
    <w:p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D44B76">
      <w:pPr>
        <w:pStyle w:val="Heading3"/>
      </w:pPr>
      <w:bookmarkStart w:id="68" w:name="_Toc531883452"/>
      <w:r w:rsidRPr="00A20410">
        <w:lastRenderedPageBreak/>
        <w:t>6.3.3</w:t>
      </w:r>
      <w:r w:rsidRPr="00A20410">
        <w:tab/>
        <w:t>Services and Illustrated Procedures</w:t>
      </w:r>
      <w:bookmarkEnd w:id="68"/>
    </w:p>
    <w:p w:rsidR="00D44B76" w:rsidRPr="00A20410" w:rsidRDefault="00D44B76" w:rsidP="00D44B76">
      <w:pPr>
        <w:pStyle w:val="Heading4"/>
      </w:pPr>
      <w:bookmarkStart w:id="69" w:name="_Toc531883453"/>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69"/>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45pt;height:329.3pt" o:ole="">
            <v:imagedata r:id="rId62" o:title=""/>
          </v:shape>
          <o:OLEObject Type="Embed" ProgID="VisioViewer.Viewer.1" ShapeID="_x0000_i1050" DrawAspect="Content" ObjectID="_1605625545" r:id="rId63"/>
        </w:object>
      </w:r>
    </w:p>
    <w:p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UDM generates the respond to Nudm_UEAuthentication_Get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AUSF response the AMF invoked Nausf_UEAuthentication_authenticate service.</w:t>
      </w:r>
    </w:p>
    <w:p w:rsidR="00E27AA1" w:rsidRPr="00A20410" w:rsidRDefault="00E860A8" w:rsidP="00E27AA1">
      <w:pPr>
        <w:pStyle w:val="EditorsNote"/>
        <w:rPr>
          <w:lang w:eastAsia="zh-CN"/>
        </w:rPr>
      </w:pPr>
      <w:r w:rsidRPr="00A20410">
        <w:t>Editor's note:</w:t>
      </w:r>
      <w:r w:rsidRPr="00A20410">
        <w:tab/>
      </w:r>
      <w:r w:rsidRPr="00A20410">
        <w:rPr>
          <w:lang w:val="en-GB"/>
        </w:rPr>
        <w:t>T</w:t>
      </w:r>
      <w:r w:rsidR="00E27AA1" w:rsidRPr="00A20410">
        <w:t xml:space="preserve">his procedure may </w:t>
      </w:r>
      <w:r w:rsidR="00E27AA1" w:rsidRPr="00A20410">
        <w:rPr>
          <w:rFonts w:hint="eastAsia"/>
          <w:lang w:eastAsia="zh-CN"/>
        </w:rPr>
        <w:t>be modified based on</w:t>
      </w:r>
      <w:r w:rsidR="00E27AA1" w:rsidRPr="00A20410">
        <w:t xml:space="preserve"> SA</w:t>
      </w:r>
      <w:r w:rsidRPr="00A20410">
        <w:rPr>
          <w:lang w:val="en-GB"/>
        </w:rPr>
        <w:t> WG</w:t>
      </w:r>
      <w:r w:rsidR="00E27AA1" w:rsidRPr="00A20410">
        <w:t>3 LS response.</w:t>
      </w:r>
    </w:p>
    <w:p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35pt;height:437pt" o:ole="">
            <v:imagedata r:id="rId64" o:title=""/>
          </v:shape>
          <o:OLEObject Type="Embed" ProgID="VisioViewer.Viewer.1" ShapeID="_x0000_i1051" DrawAspect="Content" ObjectID="_1605625546" r:id="rId65"/>
        </w:object>
      </w:r>
    </w:p>
    <w:p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stores the dedicated MME Identity into EPS UDR via Ud interface.</w:t>
      </w:r>
    </w:p>
    <w:p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rsidR="00606899" w:rsidRPr="00A20410" w:rsidRDefault="00606899" w:rsidP="00606899">
      <w:pPr>
        <w:pStyle w:val="B1"/>
      </w:pPr>
      <w:r w:rsidRPr="00A20410">
        <w:lastRenderedPageBreak/>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rsidR="00D44B76" w:rsidRPr="00A20410" w:rsidRDefault="00D44B76" w:rsidP="00D44B76">
      <w:pPr>
        <w:pStyle w:val="Heading4"/>
      </w:pPr>
      <w:bookmarkStart w:id="70" w:name="_Toc531883454"/>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70"/>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D44B76" w:rsidP="00D44B76">
      <w:pPr>
        <w:pStyle w:val="TH"/>
      </w:pPr>
      <w:r w:rsidRPr="00A20410">
        <w:object w:dxaOrig="9640" w:dyaOrig="4409">
          <v:shape id="_x0000_i1052" type="#_x0000_t75" style="width:482.7pt;height:220.4pt" o:ole="">
            <v:imagedata r:id="rId66" o:title=""/>
          </v:shape>
          <o:OLEObject Type="Embed" ProgID="Word.Picture.8" ShapeID="_x0000_i1052" DrawAspect="Content" ObjectID="_1605625547" r:id="rId67"/>
        </w:object>
      </w:r>
    </w:p>
    <w:p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D44B76"/>
    <w:p w:rsidR="00D44B76" w:rsidRPr="00A20410" w:rsidRDefault="00D44B76" w:rsidP="00D44B76">
      <w:pPr>
        <w:pStyle w:val="Heading4"/>
      </w:pPr>
      <w:bookmarkStart w:id="71" w:name="_Toc531883455"/>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71"/>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1pt;height:190.95pt" o:ole="">
            <v:imagedata r:id="rId68" o:title=""/>
          </v:shape>
          <o:OLEObject Type="Embed" ProgID="Word.Picture.8" ShapeID="_x0000_i1053" DrawAspect="Content" ObjectID="_1605625548" r:id="rId69"/>
        </w:object>
      </w:r>
    </w:p>
    <w:p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A20410" w:rsidRPr="00A20410">
        <w:t>TS</w:t>
      </w:r>
      <w:r w:rsidR="00A20410">
        <w:t> </w:t>
      </w:r>
      <w:r w:rsidR="00A20410" w:rsidRPr="00A20410">
        <w:t>23.401</w:t>
      </w:r>
      <w:r w:rsidR="00A20410">
        <w:t> </w:t>
      </w:r>
      <w:r w:rsidR="00A20410"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A20410" w:rsidRPr="00A20410">
        <w:t>TS</w:t>
      </w:r>
      <w:r w:rsidR="00A20410">
        <w:t> </w:t>
      </w:r>
      <w:r w:rsidR="00A20410" w:rsidRPr="00A20410">
        <w:t>23.060</w:t>
      </w:r>
      <w:r w:rsidR="00A20410">
        <w:t> </w:t>
      </w:r>
      <w:r w:rsidR="00A20410"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A20410" w:rsidRPr="00A20410">
        <w:t>TS</w:t>
      </w:r>
      <w:r w:rsidR="00A20410">
        <w:t> </w:t>
      </w:r>
      <w:r w:rsidR="00A20410" w:rsidRPr="00A20410">
        <w:t>23.501</w:t>
      </w:r>
      <w:r w:rsidR="00A20410">
        <w:t> </w:t>
      </w:r>
      <w:r w:rsidR="00A20410"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9A59F5" w:rsidRPr="00A20410" w:rsidRDefault="009A59F5" w:rsidP="0028132F">
      <w:pPr>
        <w:pStyle w:val="Heading4"/>
      </w:pPr>
      <w:bookmarkStart w:id="72" w:name="_Toc531883456"/>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72"/>
    </w:p>
    <w:p w:rsidR="009A59F5" w:rsidRPr="00A20410" w:rsidRDefault="009A59F5" w:rsidP="009A59F5">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4" type="#_x0000_t75" style="width:401.95pt;height:318.05pt" o:ole="">
            <v:imagedata r:id="rId70" o:title=""/>
          </v:shape>
          <o:OLEObject Type="Embed" ProgID="Visio.Drawing.11" ShapeID="_x0000_i1054" DrawAspect="Content" ObjectID="_1605625549" r:id="rId71"/>
        </w:object>
      </w:r>
    </w:p>
    <w:p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rsidR="00126AD0" w:rsidRPr="00A20410" w:rsidRDefault="00126AD0" w:rsidP="00126AD0">
      <w:pPr>
        <w:pStyle w:val="Heading4"/>
      </w:pPr>
      <w:bookmarkStart w:id="73" w:name="_Toc531883457"/>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73"/>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5" type="#_x0000_t75" style="width:429.5pt;height:222.9pt" o:ole="">
            <v:imagedata r:id="rId72" o:title=""/>
          </v:shape>
          <o:OLEObject Type="Embed" ProgID="Visio.Drawing.11" ShapeID="_x0000_i1055" DrawAspect="Content" ObjectID="_1605625550" r:id="rId73"/>
        </w:object>
      </w:r>
    </w:p>
    <w:p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9A59F5">
      <w:pPr>
        <w:pStyle w:val="Heading3"/>
      </w:pPr>
      <w:bookmarkStart w:id="74" w:name="_Toc531883458"/>
      <w:r w:rsidRPr="00A20410">
        <w:t>6.3.4</w:t>
      </w:r>
      <w:r w:rsidRPr="00A20410">
        <w:tab/>
        <w:t>Impacts on existing services and interfaces</w:t>
      </w:r>
      <w:bookmarkEnd w:id="74"/>
    </w:p>
    <w:p w:rsidR="00D44B76" w:rsidRPr="00A20410" w:rsidRDefault="00D44B76" w:rsidP="00D44B76">
      <w:pPr>
        <w:pStyle w:val="Heading4"/>
      </w:pPr>
      <w:bookmarkStart w:id="75" w:name="_Toc531883459"/>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75"/>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rPr>
          <w:lang w:val="en-GB"/>
        </w:rPr>
      </w:pPr>
      <w:r w:rsidRPr="00A20410">
        <w:t>-</w:t>
      </w:r>
      <w:r w:rsidRPr="00A20410">
        <w:tab/>
        <w:t>generating the respond to Nudm_UEAuthentication_Get service operation invocation with authentication vectors received in Authentication-Information-Answer, and sends the respond to AMF</w:t>
      </w:r>
      <w:r w:rsidRPr="00A20410">
        <w:rPr>
          <w:lang w:val="en-GB"/>
        </w:rPr>
        <w:t>;</w:t>
      </w:r>
    </w:p>
    <w:p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6" w:name="_Toc531883460"/>
      <w:r w:rsidRPr="00A20410">
        <w:rPr>
          <w:rFonts w:hint="eastAsia"/>
        </w:rPr>
        <w:lastRenderedPageBreak/>
        <w:t>6.</w:t>
      </w:r>
      <w:r w:rsidRPr="00A20410">
        <w:t>3</w:t>
      </w:r>
      <w:r w:rsidRPr="00A20410">
        <w:rPr>
          <w:rFonts w:hint="eastAsia"/>
        </w:rPr>
        <w:t>.</w:t>
      </w:r>
      <w:r w:rsidRPr="00A20410">
        <w:t>4.2</w:t>
      </w:r>
      <w:r w:rsidRPr="00A20410">
        <w:rPr>
          <w:rFonts w:hint="eastAsia"/>
        </w:rPr>
        <w:tab/>
      </w:r>
      <w:r w:rsidRPr="00A20410">
        <w:t>IP address continuity impacts</w:t>
      </w:r>
      <w:bookmarkEnd w:id="76"/>
      <w:r w:rsidRPr="00A20410">
        <w:t xml:space="preserve"> </w:t>
      </w:r>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A20410"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Pr="00A20410">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7" w:name="_Toc531883461"/>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77"/>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28132F">
      <w:pPr>
        <w:pStyle w:val="Heading4"/>
      </w:pPr>
      <w:bookmarkStart w:id="78" w:name="_Toc531883462"/>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78"/>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Pr="00A20410">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28132F">
      <w:pPr>
        <w:pStyle w:val="Heading3"/>
      </w:pPr>
      <w:bookmarkStart w:id="79" w:name="_Toc531883463"/>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79"/>
    </w:p>
    <w:p w:rsidR="00800942" w:rsidRPr="00A20410" w:rsidRDefault="00800942" w:rsidP="00A20410">
      <w:pPr>
        <w:pStyle w:val="EditorsNote"/>
      </w:pPr>
      <w:r w:rsidRPr="00A20410">
        <w:t>Editor's note:</w:t>
      </w:r>
      <w:r w:rsidRPr="00A20410">
        <w:tab/>
        <w:t>This clause provides an evaluation of the solution.</w:t>
      </w:r>
    </w:p>
    <w:p w:rsidR="00326379" w:rsidRPr="00A20410" w:rsidRDefault="00326379" w:rsidP="00326379">
      <w:pPr>
        <w:pStyle w:val="Heading2"/>
      </w:pPr>
      <w:bookmarkStart w:id="80" w:name="_Toc531883464"/>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80"/>
    </w:p>
    <w:p w:rsidR="00326379" w:rsidRPr="00A20410" w:rsidRDefault="00326379" w:rsidP="00326379">
      <w:pPr>
        <w:pStyle w:val="Heading3"/>
      </w:pPr>
      <w:bookmarkStart w:id="81" w:name="_Toc531883465"/>
      <w:r w:rsidRPr="00A20410">
        <w:t>6.4.</w:t>
      </w:r>
      <w:r w:rsidRPr="00A20410">
        <w:rPr>
          <w:rFonts w:hint="eastAsia"/>
        </w:rPr>
        <w:t>1</w:t>
      </w:r>
      <w:r w:rsidRPr="00A20410">
        <w:rPr>
          <w:rFonts w:hint="eastAsia"/>
        </w:rPr>
        <w:tab/>
      </w:r>
      <w:r w:rsidRPr="00A20410">
        <w:t>Introduction</w:t>
      </w:r>
      <w:bookmarkEnd w:id="81"/>
    </w:p>
    <w:p w:rsidR="00816FDD" w:rsidRPr="00A20410" w:rsidRDefault="00326379" w:rsidP="00C65FF8">
      <w:pPr>
        <w:rPr>
          <w:lang w:val="en-US"/>
        </w:rPr>
      </w:pPr>
      <w:r w:rsidRPr="00A20410">
        <w:rPr>
          <w:lang w:val="en-US"/>
        </w:rPr>
        <w:t>This solution applies to Key Issue 2 and describes how HSS FE and UDM interact when data repositories are common.</w:t>
      </w:r>
    </w:p>
    <w:p w:rsidR="00326379" w:rsidRPr="00A20410" w:rsidRDefault="00326379" w:rsidP="00C65FF8">
      <w:pPr>
        <w:pStyle w:val="Heading3"/>
      </w:pPr>
      <w:bookmarkStart w:id="82" w:name="_Toc531883466"/>
      <w:r w:rsidRPr="00A20410">
        <w:lastRenderedPageBreak/>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82"/>
    </w:p>
    <w:p w:rsidR="00326379" w:rsidRPr="00A20410" w:rsidRDefault="00326379" w:rsidP="00326379">
      <w:pPr>
        <w:pStyle w:val="Heading4"/>
      </w:pPr>
      <w:bookmarkStart w:id="83" w:name="_Toc531883467"/>
      <w:r w:rsidRPr="00A20410">
        <w:t>6.4.2.1</w:t>
      </w:r>
      <w:r w:rsidR="00E955A2" w:rsidRPr="00A20410">
        <w:tab/>
      </w:r>
      <w:r w:rsidRPr="00A20410">
        <w:t>Assumptions</w:t>
      </w:r>
      <w:bookmarkEnd w:id="83"/>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The solution leverages EPS UDR to become the common repository for 4G and 5G subscription profiles to be accessed by means of the Ud reference point.</w:t>
      </w:r>
    </w:p>
    <w:p w:rsidR="00326379" w:rsidRPr="00A20410" w:rsidRDefault="00326379" w:rsidP="00326379">
      <w:pPr>
        <w:pStyle w:val="B1"/>
      </w:pPr>
      <w:r w:rsidRPr="00A20410">
        <w:t>-</w:t>
      </w:r>
      <w:r w:rsidRPr="00A20410">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 xml:space="preserve">to be a separate entity from UDM, collocated with or incorporated to the HE/AuC </w:t>
      </w:r>
      <w:r w:rsidRPr="00A20410">
        <w:t xml:space="preserve">specified in </w:t>
      </w:r>
      <w:r w:rsidR="00A20410" w:rsidRPr="00A20410">
        <w:t>TS</w:t>
      </w:r>
      <w:r w:rsidR="00A20410">
        <w:t> </w:t>
      </w:r>
      <w:r w:rsidR="00A20410" w:rsidRPr="00A20410">
        <w:t>33.401</w:t>
      </w:r>
      <w:r w:rsidR="00A20410">
        <w:t> </w:t>
      </w:r>
      <w:r w:rsidR="00A20410" w:rsidRPr="00A20410">
        <w:t>[</w:t>
      </w:r>
      <w:r w:rsidR="00FB2ACE"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A20410" w:rsidRPr="00A20410">
        <w:t>TS</w:t>
      </w:r>
      <w:r w:rsidR="00A20410">
        <w:t> </w:t>
      </w:r>
      <w:r w:rsidR="00A20410" w:rsidRPr="00A20410">
        <w:t>33.501</w:t>
      </w:r>
      <w:r w:rsidR="00A20410">
        <w:t> </w:t>
      </w:r>
      <w:r w:rsidR="00A20410"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t>-</w:t>
      </w:r>
      <w:r w:rsidRPr="00A20410">
        <w:tab/>
        <w:t xml:space="preserve">From an IMS interaction perspective, it is assumed that IMS HSS/SLF is a logical entity that can act as an application front end making use of the common repository, following the specification </w:t>
      </w:r>
      <w:r w:rsidR="00A20410" w:rsidRPr="00A20410">
        <w:t>TS</w:t>
      </w:r>
      <w:r w:rsidR="00A20410">
        <w:t> </w:t>
      </w:r>
      <w:r w:rsidR="00A20410" w:rsidRPr="00A20410">
        <w:t>23.335</w:t>
      </w:r>
      <w:r w:rsidR="00A20410">
        <w:t> </w:t>
      </w:r>
      <w:r w:rsidR="00A20410" w:rsidRPr="00A20410">
        <w:t>[</w:t>
      </w:r>
      <w:r w:rsidRPr="00A20410">
        <w:t>3] and implementing Cx/Dx and Sh/Dh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A20410" w:rsidRPr="00A20410">
        <w:t>TR</w:t>
      </w:r>
      <w:r w:rsidR="00A20410">
        <w:t> </w:t>
      </w:r>
      <w:r w:rsidR="00A20410" w:rsidRPr="00A20410">
        <w:t>23.794</w:t>
      </w:r>
      <w:r w:rsidR="00A20410">
        <w:t> </w:t>
      </w:r>
      <w:r w:rsidR="00A20410" w:rsidRPr="00A20410">
        <w:t>[</w:t>
      </w:r>
      <w:r w:rsidR="00644678" w:rsidRPr="00A20410">
        <w:rPr>
          <w:lang w:val="en-GB"/>
        </w:rPr>
        <w:t>14</w:t>
      </w:r>
      <w:r w:rsidRPr="00A20410">
        <w:t>].</w:t>
      </w:r>
    </w:p>
    <w:p w:rsidR="00326379" w:rsidRPr="00A20410" w:rsidRDefault="00326379" w:rsidP="00326379">
      <w:pPr>
        <w:pStyle w:val="Heading4"/>
      </w:pPr>
      <w:bookmarkStart w:id="84" w:name="_Toc531883468"/>
      <w:r w:rsidRPr="00A20410">
        <w:t>6.4.2.2</w:t>
      </w:r>
      <w:r w:rsidRPr="00A20410">
        <w:tab/>
        <w:t>Architectural proposal</w:t>
      </w:r>
      <w:bookmarkEnd w:id="84"/>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A20410" w:rsidRDefault="00326379" w:rsidP="00E955A2">
      <w:pPr>
        <w:pStyle w:val="TH"/>
      </w:pPr>
      <w:r w:rsidRPr="00A20410">
        <w:object w:dxaOrig="9285" w:dyaOrig="4950">
          <v:shape id="_x0000_i1056" type="#_x0000_t75" style="width:463.3pt;height:247.95pt" o:ole="">
            <v:imagedata r:id="rId74" o:title=""/>
          </v:shape>
          <o:OLEObject Type="Embed" ProgID="Visio.Drawing.15" ShapeID="_x0000_i1056" DrawAspect="Content" ObjectID="_1605625551" r:id="rId75"/>
        </w:object>
      </w:r>
    </w:p>
    <w:p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 High level architecture for interaction of HSS FE and UDM with common repository</w:t>
      </w:r>
    </w:p>
    <w:p w:rsidR="00326379" w:rsidRPr="00A20410" w:rsidRDefault="00326379" w:rsidP="00E955A2">
      <w:pPr>
        <w:pStyle w:val="TH"/>
      </w:pPr>
      <w:r w:rsidRPr="00A20410">
        <w:object w:dxaOrig="9285" w:dyaOrig="4950">
          <v:shape id="_x0000_i1057" type="#_x0000_t75" style="width:463.3pt;height:247.95pt" o:ole="">
            <v:imagedata r:id="rId76" o:title=""/>
          </v:shape>
          <o:OLEObject Type="Embed" ProgID="Visio.Drawing.15" ShapeID="_x0000_i1057" DrawAspect="Content" ObjectID="_1605625552" r:id="rId77"/>
        </w:object>
      </w:r>
    </w:p>
    <w:p w:rsidR="00326379" w:rsidRPr="00A20410" w:rsidRDefault="00326379" w:rsidP="00E955A2">
      <w:pPr>
        <w:pStyle w:val="TF"/>
      </w:pPr>
      <w:r w:rsidRPr="00A20410">
        <w:t>Fig</w:t>
      </w:r>
      <w:r w:rsidR="003E0E1E" w:rsidRPr="00A20410">
        <w:rPr>
          <w:lang w:val="en-GB"/>
        </w:rPr>
        <w:t>ure</w:t>
      </w:r>
      <w:r w:rsidRPr="00A20410">
        <w:t xml:space="preserve"> 6.4.2.2-2 High level architecture for interaction of HSS FE, IMS HSS/SLF and UDM with common repository</w:t>
      </w:r>
    </w:p>
    <w:p w:rsidR="00326379" w:rsidRPr="00A20410" w:rsidRDefault="00326379" w:rsidP="00326379">
      <w:pPr>
        <w:pStyle w:val="Heading3"/>
      </w:pPr>
      <w:bookmarkStart w:id="85" w:name="_Toc531883469"/>
      <w:r w:rsidRPr="00A20410">
        <w:t>6.4.3</w:t>
      </w:r>
      <w:r w:rsidRPr="00A20410">
        <w:tab/>
        <w:t>Services and Illustrated Procedures</w:t>
      </w:r>
      <w:bookmarkEnd w:id="85"/>
    </w:p>
    <w:p w:rsidR="00326379" w:rsidRPr="00A20410" w:rsidRDefault="00326379" w:rsidP="00326379">
      <w:pPr>
        <w:pStyle w:val="Heading4"/>
      </w:pPr>
      <w:bookmarkStart w:id="86" w:name="_Toc531883470"/>
      <w:r w:rsidRPr="00A20410">
        <w:t>6.4.3.1</w:t>
      </w:r>
      <w:r w:rsidRPr="00A20410">
        <w:tab/>
        <w:t>General description</w:t>
      </w:r>
      <w:bookmarkEnd w:id="86"/>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8" type="#_x0000_t75" style="width:393.8pt;height:209.1pt" o:ole="">
            <v:imagedata r:id="rId78" o:title=""/>
          </v:shape>
          <o:OLEObject Type="Embed" ProgID="Visio.Drawing.15" ShapeID="_x0000_i1058" DrawAspect="Content" ObjectID="_1605625553" r:id="rId79"/>
        </w:object>
      </w:r>
    </w:p>
    <w:p w:rsidR="00ED0347" w:rsidRPr="00A20410" w:rsidRDefault="00ED0347" w:rsidP="00ED0347">
      <w:pPr>
        <w:pStyle w:val="TF"/>
        <w:rPr>
          <w:lang w:val="en-GB"/>
        </w:rPr>
      </w:pPr>
      <w:r w:rsidRPr="00A20410">
        <w:rPr>
          <w:lang w:val="en-GB"/>
        </w:rPr>
        <w:t>Figure 6.4.3.1-1</w:t>
      </w:r>
    </w:p>
    <w:p w:rsidR="00326379" w:rsidRPr="00A20410" w:rsidRDefault="00326379" w:rsidP="00326379">
      <w:pPr>
        <w:pStyle w:val="Heading4"/>
      </w:pPr>
      <w:bookmarkStart w:id="87" w:name="_Toc531883471"/>
      <w:r w:rsidRPr="00A20410">
        <w:t>6.4.3.2</w:t>
      </w:r>
      <w:r w:rsidRPr="00A20410">
        <w:tab/>
        <w:t>5GS procedures</w:t>
      </w:r>
      <w:bookmarkEnd w:id="87"/>
    </w:p>
    <w:p w:rsidR="00ED0347" w:rsidRPr="00A20410" w:rsidRDefault="00ED0347" w:rsidP="00326379">
      <w:r w:rsidRPr="00A20410">
        <w:t xml:space="preserve">The procedures specified in </w:t>
      </w:r>
      <w:r w:rsidR="00A20410" w:rsidRPr="00A20410">
        <w:t>TS</w:t>
      </w:r>
      <w:r w:rsidR="00A20410">
        <w:t> </w:t>
      </w:r>
      <w:r w:rsidR="00A20410" w:rsidRPr="00A20410">
        <w:t>23.502</w:t>
      </w:r>
      <w:r w:rsidR="00A20410">
        <w:t> </w:t>
      </w:r>
      <w:r w:rsidR="00A20410" w:rsidRPr="00A20410">
        <w:t>[</w:t>
      </w:r>
      <w:r w:rsidRPr="00A20410">
        <w:t>2] for Registration (4.2.2.2), Deregistration (4.2.2.3), UE Configuration Update (4.2.4), Reachability procedures (4.2.5), Session Management (4.3), and User profile Management (4.2.5) do not change when introducing this solution.</w:t>
      </w:r>
    </w:p>
    <w:p w:rsidR="00ED0347" w:rsidRPr="00A20410" w:rsidRDefault="00ED0347" w:rsidP="00326379">
      <w:r w:rsidRPr="00A20410">
        <w:t xml:space="preserve">Authentication procedures at registration (step 9 in 4.2.2.2 of </w:t>
      </w:r>
      <w:r w:rsidR="00A20410" w:rsidRPr="00A20410">
        <w:t>TS</w:t>
      </w:r>
      <w:r w:rsidR="00A20410">
        <w:t> </w:t>
      </w:r>
      <w:r w:rsidR="00A20410" w:rsidRPr="00A20410">
        <w:t>23.502</w:t>
      </w:r>
      <w:r w:rsidR="00A20410">
        <w:t> </w:t>
      </w:r>
      <w:r w:rsidR="00A20410" w:rsidRPr="00A20410">
        <w:t>[</w:t>
      </w:r>
      <w:r w:rsidRPr="00A20410">
        <w:t>2]) does not change either when introducing this solution.</w:t>
      </w:r>
    </w:p>
    <w:p w:rsidR="00ED0347" w:rsidRPr="00A20410" w:rsidRDefault="00ED0347" w:rsidP="00326379">
      <w:r w:rsidRPr="00A20410">
        <w:t>Any potential query of information related to the 4G subscription profile of the UE, would imply a mapping/translation of the NUdr_DM_Query in the Data Access Layer to be converted into a Ud query.</w:t>
      </w:r>
    </w:p>
    <w:p w:rsidR="00326379" w:rsidRPr="00A20410" w:rsidRDefault="00326379" w:rsidP="00326379">
      <w:pPr>
        <w:pStyle w:val="Heading4"/>
      </w:pPr>
      <w:bookmarkStart w:id="88" w:name="_Toc531883472"/>
      <w:r w:rsidRPr="00A20410">
        <w:t>6.4.3.3</w:t>
      </w:r>
      <w:r w:rsidRPr="00A20410">
        <w:tab/>
        <w:t>EPS procedures</w:t>
      </w:r>
      <w:bookmarkEnd w:id="88"/>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59" type="#_x0000_t75" style="width:444.5pt;height:191.6pt" o:ole="">
            <v:imagedata r:id="rId80" o:title=""/>
          </v:shape>
          <o:OLEObject Type="Embed" ProgID="VisioViewer.Viewer.1" ShapeID="_x0000_i1059" DrawAspect="Content" ObjectID="_1605625554" r:id="rId81"/>
        </w:object>
      </w:r>
    </w:p>
    <w:p w:rsidR="00606899" w:rsidRPr="00A20410" w:rsidRDefault="00606899" w:rsidP="00606899">
      <w:pPr>
        <w:pStyle w:val="TF"/>
        <w:rPr>
          <w:lang w:val="en-GB"/>
        </w:rPr>
      </w:pPr>
      <w:r w:rsidRPr="00A20410">
        <w:rPr>
          <w:lang w:val="en-GB"/>
        </w:rPr>
        <w:t>Figure 6.4.3.3-1</w:t>
      </w:r>
    </w:p>
    <w:p w:rsidR="00326379" w:rsidRPr="00A20410" w:rsidRDefault="00326379" w:rsidP="00326379">
      <w:r w:rsidRPr="00A20410">
        <w:t xml:space="preserve">The Ud Request expected to trigger a notification is Update Data as specified by </w:t>
      </w:r>
      <w:r w:rsidR="00A20410" w:rsidRPr="00A20410">
        <w:t>TS</w:t>
      </w:r>
      <w:r w:rsidR="00A20410">
        <w:t> </w:t>
      </w:r>
      <w:r w:rsidR="00A20410" w:rsidRPr="00A20410">
        <w:t>23.335</w:t>
      </w:r>
      <w:r w:rsidR="00A20410">
        <w:t> </w:t>
      </w:r>
      <w:r w:rsidR="00A20410" w:rsidRPr="00A20410">
        <w:t>[</w:t>
      </w:r>
      <w:r w:rsidRPr="00A20410">
        <w:t>3]. There is no need to notify any query of data performed by HSS FE.</w:t>
      </w:r>
    </w:p>
    <w:p w:rsidR="00326379" w:rsidRPr="00A20410" w:rsidRDefault="00326379" w:rsidP="00326379">
      <w:r w:rsidRPr="00A20410">
        <w:t>Any potential query of information related to the 5G subscription profile of the UE, would imply a mapping/translation of the Ud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326379" w:rsidRPr="00A20410" w:rsidRDefault="00326379" w:rsidP="00326379">
      <w:pPr>
        <w:pStyle w:val="Heading4"/>
      </w:pPr>
      <w:bookmarkStart w:id="89" w:name="_Toc531883473"/>
      <w:r w:rsidRPr="00A20410">
        <w:t>6.4.3.4</w:t>
      </w:r>
      <w:r w:rsidRPr="00A20410">
        <w:tab/>
        <w:t>Handover procedures</w:t>
      </w:r>
      <w:bookmarkEnd w:id="89"/>
    </w:p>
    <w:p w:rsidR="00D63832" w:rsidRPr="00A20410" w:rsidRDefault="00D63832" w:rsidP="00D63832">
      <w:pPr>
        <w:pStyle w:val="Heading5"/>
      </w:pPr>
      <w:bookmarkStart w:id="90" w:name="_Toc531883474"/>
      <w:r w:rsidRPr="00A20410">
        <w:t>6.4.3.4.0</w:t>
      </w:r>
      <w:r w:rsidRPr="00A20410">
        <w:tab/>
        <w:t>General</w:t>
      </w:r>
      <w:bookmarkEnd w:id="90"/>
    </w:p>
    <w:p w:rsidR="00D63832" w:rsidRPr="00A20410" w:rsidRDefault="007907E0" w:rsidP="00D63832">
      <w:r w:rsidRPr="00A20410">
        <w:t xml:space="preserve">For handover procedures, three cases are differentiated according to </w:t>
      </w:r>
      <w:r w:rsidR="00A20410" w:rsidRPr="00A20410">
        <w:t>TS</w:t>
      </w:r>
      <w:r w:rsidR="00A20410">
        <w:t> </w:t>
      </w:r>
      <w:r w:rsidR="00A20410" w:rsidRPr="00A20410">
        <w:t>23.501</w:t>
      </w:r>
      <w:r w:rsidR="00A20410">
        <w:t> </w:t>
      </w:r>
      <w:r w:rsidR="00A20410" w:rsidRPr="00A20410">
        <w:t>[</w:t>
      </w:r>
      <w:r w:rsidRPr="00A20410">
        <w:t xml:space="preserve">6] and </w:t>
      </w:r>
      <w:r w:rsidR="00A20410" w:rsidRPr="00A20410">
        <w:t>TS</w:t>
      </w:r>
      <w:r w:rsidR="00A20410">
        <w:t> </w:t>
      </w:r>
      <w:r w:rsidR="00A20410" w:rsidRPr="00A20410">
        <w:t>23.502</w:t>
      </w:r>
      <w:r w:rsidR="00A20410">
        <w:t> </w:t>
      </w:r>
      <w:r w:rsidR="00A20410" w:rsidRPr="00A20410">
        <w:t>[</w:t>
      </w:r>
      <w:r w:rsidRPr="00A20410">
        <w:t>2]:</w:t>
      </w:r>
    </w:p>
    <w:p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rsidR="00A20410" w:rsidRPr="00A20410" w:rsidRDefault="00A20410" w:rsidP="00A20410">
      <w:pPr>
        <w:pStyle w:val="B1"/>
        <w:rPr>
          <w:lang w:val="en-GB"/>
        </w:rPr>
      </w:pPr>
      <w:r w:rsidRPr="00A20410">
        <w:t>-</w:t>
      </w:r>
      <w:r w:rsidRPr="00A20410">
        <w:tab/>
        <w:t>Dual registration</w:t>
      </w:r>
      <w:r w:rsidRPr="00A20410">
        <w:rPr>
          <w:lang w:val="en-GB"/>
        </w:rPr>
        <w:t>.</w:t>
      </w:r>
    </w:p>
    <w:p w:rsidR="00D63832" w:rsidRPr="00A20410" w:rsidRDefault="00D63832" w:rsidP="00D63832">
      <w:r w:rsidRPr="00A20410">
        <w:t xml:space="preserve">For single registration mode with N26 support, any registration/attachment shall convey a cancelation of the location in the source system. </w:t>
      </w:r>
    </w:p>
    <w:p w:rsidR="00D63832" w:rsidRPr="00A20410" w:rsidRDefault="00C13F43" w:rsidP="00D63832">
      <w:r w:rsidRPr="00A20410">
        <w:t xml:space="preserve">For single registration without N26 support, registration/attachment shall also convey a cancelation of the location in the source system if simultaneous registration of both MME and AMF is not supported, according to </w:t>
      </w:r>
      <w:r w:rsidR="00A20410" w:rsidRPr="00A20410">
        <w:t>TS</w:t>
      </w:r>
      <w:r w:rsidR="00A20410">
        <w:t> </w:t>
      </w:r>
      <w:r w:rsidR="00A20410" w:rsidRPr="00A20410">
        <w:t>23.501</w:t>
      </w:r>
      <w:r w:rsidR="00A20410">
        <w:t> </w:t>
      </w:r>
      <w:r w:rsidR="00A20410" w:rsidRPr="00A20410">
        <w:t>[</w:t>
      </w:r>
      <w:r w:rsidRPr="00A20410">
        <w:t>6] clause 5.17.2.3.1.</w:t>
      </w:r>
    </w:p>
    <w:p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Since UDM and HSS FE are split but common repository exists, the support of simultanous registration of MME and AMF should be configurable in UDM, HSS FE and in the proposed Access Data Layer</w:t>
      </w:r>
    </w:p>
    <w:p w:rsidR="00D63832" w:rsidRPr="00A20410" w:rsidRDefault="00D63832" w:rsidP="00D63832">
      <w:r w:rsidRPr="00A20410">
        <w:t xml:space="preserve">This solution proposes that, in single registration modes with and without N26, the PGW-C+SMF with corresponding APN/DNN is stored in the common repository, either in a single record or separate ones, and updated/queried by either party in the different handover scenarios. </w:t>
      </w:r>
    </w:p>
    <w:p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D63832">
      <w:r w:rsidRPr="00A20410">
        <w:t>This can be achieved as follows:</w:t>
      </w:r>
    </w:p>
    <w:bookmarkStart w:id="91" w:name="_MON_1605623050"/>
    <w:bookmarkEnd w:id="91"/>
    <w:p w:rsidR="007907E0" w:rsidRPr="00A20410" w:rsidRDefault="007907E0" w:rsidP="007907E0">
      <w:pPr>
        <w:pStyle w:val="TH"/>
      </w:pPr>
      <w:r w:rsidRPr="00A20410">
        <w:object w:dxaOrig="5920" w:dyaOrig="3281">
          <v:shape id="_x0000_i1060" type="#_x0000_t75" style="width:480.2pt;height:266.7pt" o:ole="">
            <v:imagedata r:id="rId82" o:title=""/>
          </v:shape>
          <o:OLEObject Type="Embed" ProgID="Word.Picture.8" ShapeID="_x0000_i1060" DrawAspect="Content" ObjectID="_1605625555" r:id="rId83"/>
        </w:object>
      </w:r>
    </w:p>
    <w:p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rsidR="00D63832" w:rsidRPr="00A20410" w:rsidRDefault="00D63832" w:rsidP="00D63832">
      <w:r w:rsidRPr="00A20410">
        <w:t>While for 5GS, it is stored as following:</w:t>
      </w:r>
    </w:p>
    <w:bookmarkStart w:id="92" w:name="_MON_1605623315"/>
    <w:bookmarkEnd w:id="92"/>
    <w:p w:rsidR="007907E0" w:rsidRPr="00A20410" w:rsidRDefault="007907E0" w:rsidP="007907E0">
      <w:pPr>
        <w:pStyle w:val="TH"/>
      </w:pPr>
      <w:r w:rsidRPr="00A20410">
        <w:object w:dxaOrig="7575" w:dyaOrig="3031">
          <v:shape id="_x0000_i1061" type="#_x0000_t75" style="width:480.85pt;height:192.2pt" o:ole="">
            <v:imagedata r:id="rId84" o:title=""/>
          </v:shape>
          <o:OLEObject Type="Embed" ProgID="Word.Picture.8" ShapeID="_x0000_i1061" DrawAspect="Content" ObjectID="_1605625556" r:id="rId85"/>
        </w:object>
      </w:r>
    </w:p>
    <w:p w:rsidR="007907E0" w:rsidRPr="00A20410" w:rsidRDefault="007907E0" w:rsidP="007907E0">
      <w:pPr>
        <w:pStyle w:val="TF"/>
      </w:pPr>
      <w:r w:rsidRPr="00A20410">
        <w:t>Figure 6.4.3.4.0-</w:t>
      </w:r>
      <w:r w:rsidRPr="00A20410">
        <w:rPr>
          <w:lang w:val="en-GB"/>
        </w:rPr>
        <w:t>2</w:t>
      </w:r>
    </w:p>
    <w:p w:rsidR="00D63832" w:rsidRPr="00A20410" w:rsidRDefault="00D63832" w:rsidP="0028132F">
      <w:r w:rsidRPr="00A20410">
        <w:t>Figure 6.4.3.4.0-2 Storage of PGW-C+SMF and APN/DNN with UE camping in 5GS in single registration modeFor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326379">
      <w:pPr>
        <w:pStyle w:val="Heading5"/>
      </w:pPr>
      <w:bookmarkStart w:id="93" w:name="_Toc531883475"/>
      <w:r w:rsidRPr="00A20410">
        <w:t>6.4.3.4.1</w:t>
      </w:r>
      <w:r w:rsidRPr="00A20410">
        <w:tab/>
        <w:t>5GS to EPS</w:t>
      </w:r>
      <w:r w:rsidR="00D63832" w:rsidRPr="00A20410">
        <w:t xml:space="preserve"> with N26</w:t>
      </w:r>
      <w:bookmarkEnd w:id="93"/>
    </w:p>
    <w:p w:rsidR="00326379" w:rsidRPr="00A20410" w:rsidRDefault="00326379" w:rsidP="00326379">
      <w:r w:rsidRPr="00A20410">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2" type="#_x0000_t75" style="width:444.5pt;height:166.55pt" o:ole="">
            <v:imagedata r:id="rId86" o:title=""/>
          </v:shape>
          <o:OLEObject Type="Embed" ProgID="VisioViewer.Viewer.1" ShapeID="_x0000_i1062" DrawAspect="Content" ObjectID="_1605625557" r:id="rId87"/>
        </w:object>
      </w:r>
    </w:p>
    <w:p w:rsidR="00606899" w:rsidRPr="00A20410" w:rsidRDefault="00606899" w:rsidP="00606899">
      <w:pPr>
        <w:pStyle w:val="TF"/>
        <w:rPr>
          <w:lang w:val="en-GB"/>
        </w:rPr>
      </w:pPr>
      <w:r w:rsidRPr="00A20410">
        <w:rPr>
          <w:lang w:val="en-GB"/>
        </w:rPr>
        <w:t>Figure 6.4.3.4.1-1</w:t>
      </w:r>
      <w:r w:rsidR="00D63832" w:rsidRPr="00A20410">
        <w:rPr>
          <w:lang w:val="en-GB"/>
        </w:rPr>
        <w:t xml:space="preserve"> </w:t>
      </w:r>
      <w:r w:rsidR="00D63832" w:rsidRPr="00A20410">
        <w:t>Notification to the UDM at UE attachment to EPS</w:t>
      </w:r>
      <w:r w:rsidR="00D63832" w:rsidRPr="00A20410">
        <w:rPr>
          <w:lang w:val="en-GB"/>
        </w:rPr>
        <w:t xml:space="preserve"> </w:t>
      </w:r>
    </w:p>
    <w:p w:rsidR="00326379" w:rsidRPr="00A20410" w:rsidRDefault="00326379" w:rsidP="00326379">
      <w:r w:rsidRPr="00A20410">
        <w:t xml:space="preserve">No other action is expected to be performed by the UDM, and the control by the EPS will proceed as specified in the </w:t>
      </w:r>
      <w:r w:rsidR="00A20410" w:rsidRPr="00A20410">
        <w:t>TS</w:t>
      </w:r>
      <w:r w:rsidR="00A20410">
        <w:t> </w:t>
      </w:r>
      <w:r w:rsidR="00A20410" w:rsidRPr="00A20410">
        <w:t>23.502</w:t>
      </w:r>
      <w:r w:rsidR="00A20410">
        <w:t> </w:t>
      </w:r>
      <w:r w:rsidR="00A20410" w:rsidRPr="00A20410">
        <w:t>[</w:t>
      </w:r>
      <w:r w:rsidRPr="00A20410">
        <w:t>2], clause 4.11.1.2.1, with the difference that the HSS FE will not cancel the location of the AMF during the TAU procedure. Instead, the HSS FE will acknowledge the location update to the new MME and proceed as normal.</w:t>
      </w:r>
    </w:p>
    <w:p w:rsidR="00326379" w:rsidRPr="00A20410" w:rsidRDefault="00326379" w:rsidP="00326379">
      <w:pPr>
        <w:pStyle w:val="Heading5"/>
      </w:pPr>
      <w:bookmarkStart w:id="94" w:name="_Toc531883476"/>
      <w:r w:rsidRPr="00A20410">
        <w:t>6.4.3.4.2</w:t>
      </w:r>
      <w:r w:rsidRPr="00A20410">
        <w:tab/>
        <w:t>EPS to 5GS</w:t>
      </w:r>
      <w:r w:rsidR="00D63832" w:rsidRPr="00A20410">
        <w:t xml:space="preserve"> with N26</w:t>
      </w:r>
      <w:bookmarkEnd w:id="94"/>
    </w:p>
    <w:p w:rsidR="00326379" w:rsidRPr="00A20410" w:rsidRDefault="00326379" w:rsidP="00326379">
      <w:r w:rsidRPr="00A20410">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3" type="#_x0000_t75" style="width:444.5pt;height:200.95pt" o:ole="">
            <v:imagedata r:id="rId88" o:title=""/>
          </v:shape>
          <o:OLEObject Type="Embed" ProgID="VisioViewer.Viewer.1" ShapeID="_x0000_i1063" DrawAspect="Content" ObjectID="_1605625558" r:id="rId89"/>
        </w:object>
      </w:r>
    </w:p>
    <w:p w:rsidR="00ED0347" w:rsidRPr="00A20410" w:rsidRDefault="00ED0347" w:rsidP="00ED0347">
      <w:pPr>
        <w:pStyle w:val="TF"/>
        <w:rPr>
          <w:lang w:val="en-GB"/>
        </w:rPr>
      </w:pPr>
      <w:r w:rsidRPr="00A20410">
        <w:rPr>
          <w:lang w:val="en-GB"/>
        </w:rPr>
        <w:t>Figure 6.4.3.4.2-1</w:t>
      </w:r>
      <w:r w:rsidR="00D63832" w:rsidRPr="00A20410">
        <w:rPr>
          <w:lang w:val="en-GB"/>
        </w:rPr>
        <w:t xml:space="preserve"> </w:t>
      </w:r>
      <w:r w:rsidR="00D63832" w:rsidRPr="00A20410">
        <w:t>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A20410" w:rsidRPr="00A20410">
        <w:t>TS</w:t>
      </w:r>
      <w:r w:rsidR="00A20410">
        <w:t> </w:t>
      </w:r>
      <w:r w:rsidR="00A20410" w:rsidRPr="00A20410">
        <w:t>23.502</w:t>
      </w:r>
      <w:r w:rsidR="00A20410">
        <w:t> </w:t>
      </w:r>
      <w:r w:rsidR="00A20410" w:rsidRPr="00A20410">
        <w:t>[</w:t>
      </w:r>
      <w:r w:rsidRPr="00A20410">
        <w:t>2] clause 4.11.1.2.2 with the modification that it is the HSS FE the one initiating the relevant cancel location towards the MME node the UE has moved from.</w:t>
      </w:r>
    </w:p>
    <w:p w:rsidR="00D63832" w:rsidRPr="00A20410" w:rsidRDefault="00D63832" w:rsidP="00D63832">
      <w:pPr>
        <w:pStyle w:val="Heading5"/>
      </w:pPr>
      <w:bookmarkStart w:id="95" w:name="_Toc531883477"/>
      <w:r w:rsidRPr="00A20410">
        <w:t>6.4.3.4.3</w:t>
      </w:r>
      <w:r w:rsidRPr="00A20410">
        <w:tab/>
        <w:t>5GS to EPS without N26 – single registration</w:t>
      </w:r>
      <w:bookmarkEnd w:id="95"/>
    </w:p>
    <w:p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D63832" w:rsidRPr="00A20410" w:rsidRDefault="00D63832" w:rsidP="00D63832">
      <w:r w:rsidRPr="00A20410">
        <w:rPr>
          <w:lang w:eastAsia="zh-CN"/>
        </w:rPr>
        <w:t xml:space="preserve">This procedure is aligned with what is described in clause </w:t>
      </w:r>
      <w:r w:rsidRPr="00A20410">
        <w:t>6.4.3.4.1 of this solution.</w:t>
      </w:r>
    </w:p>
    <w:p w:rsidR="00D63832" w:rsidRPr="00A20410" w:rsidRDefault="00D63832" w:rsidP="00D63832">
      <w:r w:rsidRPr="00A20410">
        <w:t>The EPS attach is expected to trigger a Ud Update operation towards the EPS UDR, and a response to HSS FE including the PGW-C+SMF address (together with APN/DNN information) being used.</w:t>
      </w:r>
    </w:p>
    <w:p w:rsidR="00D63832" w:rsidRPr="00A20410" w:rsidRDefault="00D63832" w:rsidP="00D63832">
      <w:pPr>
        <w:pStyle w:val="Heading5"/>
      </w:pPr>
      <w:bookmarkStart w:id="96" w:name="_Toc531883478"/>
      <w:r w:rsidRPr="00A20410">
        <w:lastRenderedPageBreak/>
        <w:t>6.4.3.4.4</w:t>
      </w:r>
      <w:r w:rsidRPr="00A20410">
        <w:tab/>
        <w:t>EPS to 5GS without N26 – single registration</w:t>
      </w:r>
      <w:bookmarkEnd w:id="96"/>
    </w:p>
    <w:p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6.4.3.4.2 of this solution.</w:t>
      </w:r>
    </w:p>
    <w:p w:rsidR="00D63832" w:rsidRPr="00A20410" w:rsidRDefault="00D63832" w:rsidP="00D63832">
      <w:pPr>
        <w:pStyle w:val="Heading5"/>
      </w:pPr>
      <w:bookmarkStart w:id="97" w:name="_Toc531883479"/>
      <w:r w:rsidRPr="00A20410">
        <w:t>6.4.3.4.5</w:t>
      </w:r>
      <w:r w:rsidRPr="00A20410">
        <w:tab/>
        <w:t>Handovers without N26 – dual registration</w:t>
      </w:r>
      <w:bookmarkEnd w:id="97"/>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326379">
      <w:pPr>
        <w:pStyle w:val="Heading4"/>
      </w:pPr>
      <w:bookmarkStart w:id="98" w:name="_Toc531883480"/>
      <w:r w:rsidRPr="00A20410">
        <w:t>6.4.3.5</w:t>
      </w:r>
      <w:r w:rsidRPr="00A20410">
        <w:tab/>
        <w:t>IMS interaction</w:t>
      </w:r>
      <w:bookmarkEnd w:id="98"/>
    </w:p>
    <w:p w:rsidR="00326379" w:rsidRPr="00A20410" w:rsidRDefault="00326379" w:rsidP="00326379">
      <w:pPr>
        <w:pStyle w:val="Heading5"/>
      </w:pPr>
      <w:bookmarkStart w:id="99" w:name="_Toc531883481"/>
      <w:r w:rsidRPr="00A20410">
        <w:t>6.4.3.5.1</w:t>
      </w:r>
      <w:r w:rsidRPr="00A20410">
        <w:tab/>
        <w:t>Access to IMS data</w:t>
      </w:r>
      <w:bookmarkEnd w:id="99"/>
    </w:p>
    <w:p w:rsidR="00326379" w:rsidRPr="00A20410" w:rsidRDefault="00326379" w:rsidP="00326379">
      <w:r w:rsidRPr="00A20410">
        <w:t xml:space="preserve">Access to IMS data for creation, deletion, query and modification follows the specification in </w:t>
      </w:r>
      <w:r w:rsidR="00A20410" w:rsidRPr="00A20410">
        <w:t>TS</w:t>
      </w:r>
      <w:r w:rsidR="00A20410">
        <w:t> </w:t>
      </w:r>
      <w:r w:rsidR="00A20410" w:rsidRPr="00A20410">
        <w:t>23.228</w:t>
      </w:r>
      <w:r w:rsidR="00A20410">
        <w:t> </w:t>
      </w:r>
      <w:r w:rsidR="00A20410" w:rsidRPr="00A20410">
        <w:t>[</w:t>
      </w:r>
      <w:r w:rsidRPr="00A20410">
        <w:t xml:space="preserve">7] and </w:t>
      </w:r>
      <w:r w:rsidR="00A20410" w:rsidRPr="00A20410">
        <w:t>TS</w:t>
      </w:r>
      <w:r w:rsidR="00A20410">
        <w:t> </w:t>
      </w:r>
      <w:r w:rsidR="00A20410" w:rsidRPr="00A20410">
        <w:t>23.335</w:t>
      </w:r>
      <w:r w:rsidR="00A20410">
        <w:t> </w:t>
      </w:r>
      <w:r w:rsidR="00A20410" w:rsidRPr="00A20410">
        <w:t>[</w:t>
      </w:r>
      <w:r w:rsidRPr="00A20410">
        <w:t>3] by IMS making use of the IMS HSS/SLF functionality (either as a stand alone application front end or collocated with HSS FE).</w:t>
      </w:r>
    </w:p>
    <w:p w:rsidR="00326379" w:rsidRPr="00A20410" w:rsidRDefault="00326379" w:rsidP="00326379">
      <w:r w:rsidRPr="00A20410">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A20410" w:rsidRPr="00A20410">
        <w:t>TS</w:t>
      </w:r>
      <w:r w:rsidR="00A20410">
        <w:t> </w:t>
      </w:r>
      <w:r w:rsidR="00A20410" w:rsidRPr="00A20410">
        <w:t>23.228</w:t>
      </w:r>
      <w:r w:rsidR="00A20410">
        <w:t> </w:t>
      </w:r>
      <w:r w:rsidR="00A20410" w:rsidRPr="00A20410">
        <w:t>[</w:t>
      </w:r>
      <w:r w:rsidRPr="00A20410">
        <w:t>7] clause 5.8.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Any Cx or Sh operation triggered by CSCF or IMS AS, except restoration and T-ADS information retrieval, will be handled by the IMS HSS front end (either stand alone or collocated with the HSS FE).</w:t>
      </w:r>
    </w:p>
    <w:p w:rsidR="00326379" w:rsidRPr="00A20410" w:rsidRDefault="00326379" w:rsidP="00326379">
      <w:r w:rsidRPr="00A20410">
        <w:t xml:space="preserve">When UE is registered to IMS, the common repository will contain the indication regarding the UE being served by 5GS or EPS. This is proposed to be done as per the description in the common procedures, regardless the UE re-registers or not to IMS when moving between the systems (as per clause 5.2.2.4 of </w:t>
      </w:r>
      <w:r w:rsidR="00A20410" w:rsidRPr="00A20410">
        <w:t>TS</w:t>
      </w:r>
      <w:r w:rsidR="00A20410">
        <w:t> </w:t>
      </w:r>
      <w:r w:rsidR="00A20410" w:rsidRPr="00A20410">
        <w:t>23.228</w:t>
      </w:r>
      <w:r w:rsidR="00A20410">
        <w:t> </w:t>
      </w:r>
      <w:r w:rsidR="00A20410" w:rsidRPr="00A20410">
        <w:t>[</w:t>
      </w:r>
      <w:r w:rsidRPr="00A20410">
        <w:t>7]). This indication is proposed to be checked when either P-CSCF restoration or T-ADS information retrieval is received by UDM or HSS FE (see next clauses).</w:t>
      </w:r>
    </w:p>
    <w:p w:rsidR="00326379" w:rsidRPr="00A20410" w:rsidRDefault="00326379" w:rsidP="00326379">
      <w:pPr>
        <w:rPr>
          <w:rFonts w:ascii="Arial" w:hAnsi="Arial"/>
          <w:sz w:val="22"/>
        </w:rPr>
      </w:pPr>
      <w:r w:rsidRPr="00A20410">
        <w:t>In principle, both UDM and HSS FE would not require any additional action than what is described before for the general procedures.</w:t>
      </w:r>
    </w:p>
    <w:p w:rsidR="00326379" w:rsidRPr="00A20410" w:rsidRDefault="00326379" w:rsidP="00326379">
      <w:pPr>
        <w:pStyle w:val="Heading5"/>
      </w:pPr>
      <w:bookmarkStart w:id="100" w:name="_Toc531883482"/>
      <w:r w:rsidRPr="00A20410">
        <w:t>6.4.3.5.2</w:t>
      </w:r>
      <w:r w:rsidRPr="00A20410">
        <w:tab/>
        <w:t>P-CSCF Restoration procedures</w:t>
      </w:r>
      <w:bookmarkEnd w:id="100"/>
    </w:p>
    <w:p w:rsidR="00326379" w:rsidRPr="00A20410" w:rsidRDefault="00326379" w:rsidP="00326379">
      <w:r w:rsidRPr="00A20410">
        <w:t xml:space="preserve">The P-CSCF restoration procedure via UDM is an optional mechanism according to </w:t>
      </w:r>
      <w:r w:rsidR="00A20410" w:rsidRPr="00A20410">
        <w:t>TS</w:t>
      </w:r>
      <w:r w:rsidR="00A20410">
        <w:t> </w:t>
      </w:r>
      <w:r w:rsidR="00A20410" w:rsidRPr="00A20410">
        <w:t>23.380</w:t>
      </w:r>
      <w:r w:rsidR="00A20410">
        <w:t> </w:t>
      </w:r>
      <w:r w:rsidR="00A20410"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326379" w:rsidP="00326379">
      <w:r w:rsidRPr="00A20410">
        <w:rPr>
          <w:b/>
          <w:u w:val="single"/>
        </w:rPr>
        <w:t>Option 1</w:t>
      </w:r>
      <w:r w:rsidRPr="00A20410">
        <w:t xml:space="preserve">: When UDM and HSS FE are split, the preferred P-CSCF restoration procedure would be that performed by detection of the failure by SMF/UPF according to </w:t>
      </w:r>
      <w:r w:rsidR="00A20410" w:rsidRPr="00A20410">
        <w:t>TS</w:t>
      </w:r>
      <w:r w:rsidR="00A20410">
        <w:t> </w:t>
      </w:r>
      <w:r w:rsidR="00A20410" w:rsidRPr="00A20410">
        <w:t>23.380</w:t>
      </w:r>
      <w:r w:rsidR="00A20410">
        <w:t> </w:t>
      </w:r>
      <w:r w:rsidR="00A20410" w:rsidRPr="00A20410">
        <w:t>[</w:t>
      </w:r>
      <w:r w:rsidRPr="00A20410">
        <w:t xml:space="preserve">8] clause 5.8.3, or using the PCF based P-CSCF restoration as specified in clause 5.8.5 of </w:t>
      </w:r>
      <w:r w:rsidR="00A20410" w:rsidRPr="00A20410">
        <w:t>TS</w:t>
      </w:r>
      <w:r w:rsidR="00A20410">
        <w:t> </w:t>
      </w:r>
      <w:r w:rsidR="00A20410" w:rsidRPr="00A20410">
        <w:t>23.380</w:t>
      </w:r>
      <w:r w:rsidR="00A20410">
        <w:t> </w:t>
      </w:r>
      <w:r w:rsidR="00A20410" w:rsidRPr="00A20410">
        <w:t>[</w:t>
      </w:r>
      <w:r w:rsidRPr="00A20410">
        <w:t>8].</w:t>
      </w:r>
    </w:p>
    <w:p w:rsidR="00326379" w:rsidRPr="00A20410" w:rsidRDefault="00326379" w:rsidP="00326379">
      <w:pPr>
        <w:pStyle w:val="NO"/>
      </w:pPr>
      <w:r w:rsidRPr="00A20410">
        <w:lastRenderedPageBreak/>
        <w:t>NOTE</w:t>
      </w:r>
      <w:r w:rsidR="007907E0"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326379" w:rsidRPr="00A20410" w:rsidRDefault="00326379" w:rsidP="00326379">
      <w:r w:rsidRPr="00A20410">
        <w:rPr>
          <w:b/>
          <w:u w:val="single"/>
        </w:rPr>
        <w:t>Option 2</w:t>
      </w:r>
      <w:r w:rsidRPr="00A20410">
        <w:t>: To enable the P-CSCF restoration via either the UDM or the HSS FE, the SLF functionality is invoked in order to perform a user identity to HSS FE identity or UDM identity resolution.</w:t>
      </w:r>
    </w:p>
    <w:p w:rsidR="00326379" w:rsidRPr="00A20410" w:rsidRDefault="00326379" w:rsidP="00326379">
      <w:r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A20410" w:rsidRPr="00A20410">
        <w:t>TS</w:t>
      </w:r>
      <w:r w:rsidR="00A20410">
        <w:t> </w:t>
      </w:r>
      <w:r w:rsidR="00A20410" w:rsidRPr="00A20410">
        <w:t>29.228</w:t>
      </w:r>
      <w:r w:rsidR="00A20410">
        <w:t> </w:t>
      </w:r>
      <w:r w:rsidR="00A20410" w:rsidRPr="00A20410">
        <w:t>[</w:t>
      </w:r>
      <w:r w:rsidR="00844D1F" w:rsidRPr="00A20410">
        <w:t>10</w:t>
      </w:r>
      <w:r w:rsidRPr="00A20410">
        <w:t>] clause 6.4.</w:t>
      </w:r>
    </w:p>
    <w:p w:rsidR="00326379" w:rsidRPr="00A20410" w:rsidRDefault="00326379" w:rsidP="00ED0347">
      <w:pPr>
        <w:pStyle w:val="TH"/>
      </w:pPr>
      <w:r w:rsidRPr="00A20410">
        <w:object w:dxaOrig="8895" w:dyaOrig="4710">
          <v:shape id="_x0000_i1064" type="#_x0000_t75" style="width:444.5pt;height:235.4pt" o:ole="">
            <v:imagedata r:id="rId90" o:title=""/>
          </v:shape>
          <o:OLEObject Type="Embed" ProgID="VisioViewer.Viewer.1" ShapeID="_x0000_i1064" DrawAspect="Content" ObjectID="_1605625559" r:id="rId91"/>
        </w:object>
      </w:r>
    </w:p>
    <w:p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r w:rsidR="00D63832" w:rsidRPr="00A20410">
        <w:rPr>
          <w:lang w:val="en-GB"/>
        </w:rPr>
        <w:t xml:space="preserve"> </w:t>
      </w:r>
      <w:r w:rsidR="00D63832" w:rsidRPr="00A20410">
        <w:t>User identity to HSS FE identity or UDM identity resolution for S-CSCF</w:t>
      </w:r>
    </w:p>
    <w:p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A20410" w:rsidRPr="00A20410">
        <w:t>TS</w:t>
      </w:r>
      <w:r w:rsidR="00A20410">
        <w:t> </w:t>
      </w:r>
      <w:r w:rsidR="00A20410" w:rsidRPr="00A20410">
        <w:t>23.380</w:t>
      </w:r>
      <w:r w:rsidR="00A20410">
        <w:t> </w:t>
      </w:r>
      <w:r w:rsidR="00A20410"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326379">
      <w:pPr>
        <w:pStyle w:val="Heading5"/>
      </w:pPr>
      <w:bookmarkStart w:id="101" w:name="_Toc531883483"/>
      <w:r w:rsidRPr="00A20410">
        <w:t>6.4.3.5.3</w:t>
      </w:r>
      <w:r w:rsidRPr="00A20410">
        <w:tab/>
      </w:r>
      <w:r w:rsidRPr="00A20410">
        <w:rPr>
          <w:lang w:eastAsia="zh-CN"/>
        </w:rPr>
        <w:t>Terminating domain selection information for IMS voice</w:t>
      </w:r>
      <w:bookmarkEnd w:id="101"/>
    </w:p>
    <w:p w:rsidR="00326379" w:rsidRPr="00A20410" w:rsidRDefault="00326379" w:rsidP="00326379">
      <w:pPr>
        <w:rPr>
          <w:lang w:eastAsia="zh-CN"/>
        </w:rPr>
      </w:pPr>
      <w:r w:rsidRPr="00A20410">
        <w:t xml:space="preserve">According to </w:t>
      </w:r>
      <w:r w:rsidR="00A20410" w:rsidRPr="00A20410">
        <w:t>TS</w:t>
      </w:r>
      <w:r w:rsidR="00A20410">
        <w:t> </w:t>
      </w:r>
      <w:r w:rsidR="00A20410" w:rsidRPr="00A20410">
        <w:t>23.501</w:t>
      </w:r>
      <w:r w:rsidR="00A20410">
        <w:t> </w:t>
      </w:r>
      <w:r w:rsidR="00A20410"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lastRenderedPageBreak/>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A20410" w:rsidRPr="00A20410">
        <w:t>TS</w:t>
      </w:r>
      <w:r w:rsidR="00A20410">
        <w:t> </w:t>
      </w:r>
      <w:r w:rsidR="00A20410" w:rsidRPr="00A20410">
        <w:t>29.328</w:t>
      </w:r>
      <w:r w:rsidR="00A20410">
        <w:t> </w:t>
      </w:r>
      <w:r w:rsidR="00A20410"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Sh request (UDR/UDA) to UDM, which in turn will invoke the AMF service Namf_MT_ ProvideDomainSelectionInfo as specified in </w:t>
      </w:r>
      <w:r w:rsidR="00A20410" w:rsidRPr="00A20410">
        <w:t>TS</w:t>
      </w:r>
      <w:r w:rsidR="00A20410">
        <w:t> </w:t>
      </w:r>
      <w:r w:rsidR="00A20410" w:rsidRPr="00A20410">
        <w:t>23.501</w:t>
      </w:r>
      <w:r w:rsidR="00A20410">
        <w:t> </w:t>
      </w:r>
      <w:r w:rsidR="00A20410" w:rsidRPr="00A20410">
        <w:t>[</w:t>
      </w:r>
      <w:r w:rsidRPr="00A20410">
        <w:t xml:space="preserve">6] clause 5.16.3.6 and </w:t>
      </w:r>
      <w:r w:rsidR="00A20410" w:rsidRPr="00A20410">
        <w:t>TS</w:t>
      </w:r>
      <w:r w:rsidR="00A20410">
        <w:t> </w:t>
      </w:r>
      <w:r w:rsidR="00A20410" w:rsidRPr="00A20410">
        <w:t>23.228</w:t>
      </w:r>
      <w:r w:rsidR="00A20410">
        <w:t> </w:t>
      </w:r>
      <w:r w:rsidR="00A20410" w:rsidRPr="00A20410">
        <w:t>[</w:t>
      </w:r>
      <w:r w:rsidRPr="00A20410">
        <w:t>7] annex Y.</w:t>
      </w:r>
    </w:p>
    <w:p w:rsidR="00D63832" w:rsidRPr="00A20410" w:rsidRDefault="00D63832" w:rsidP="00D63832">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D63832" w:rsidRPr="00A20410" w:rsidRDefault="00D63832" w:rsidP="00326379">
      <w:r w:rsidRPr="00A20410">
        <w:rPr>
          <w:lang w:eastAsia="zh-CN"/>
        </w:rPr>
        <w:t>The query to the 5G UDR is simply converted by the Access Data Layer into a Ud request to the EPS UDR repository hosting the IMS data, in order to retrieve the IMSI that is associated with the IMPU received in the Sh request.</w:t>
      </w:r>
    </w:p>
    <w:p w:rsidR="00ED0347" w:rsidRPr="00A20410" w:rsidRDefault="00ED0347" w:rsidP="00326379">
      <w:r w:rsidRPr="00A20410">
        <w:t xml:space="preserve">The request from IMS AS, when the UE is attached to the EPS, should follow the same procedures as defined in </w:t>
      </w:r>
      <w:r w:rsidR="00A20410" w:rsidRPr="00A20410">
        <w:t>TS</w:t>
      </w:r>
      <w:r w:rsidR="00A20410">
        <w:t> </w:t>
      </w:r>
      <w:r w:rsidR="00A20410" w:rsidRPr="00A20410">
        <w:t>23.228</w:t>
      </w:r>
      <w:r w:rsidR="00A20410">
        <w:t> </w:t>
      </w:r>
      <w:r w:rsidR="00A20410" w:rsidRPr="00A20410">
        <w:t>[</w:t>
      </w:r>
      <w:r w:rsidRPr="00A20410">
        <w:t>7] clause 4.2.4a.</w:t>
      </w:r>
    </w:p>
    <w:p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A20410" w:rsidRPr="00A20410">
        <w:t>TS</w:t>
      </w:r>
      <w:r w:rsidR="00A20410">
        <w:t> </w:t>
      </w:r>
      <w:r w:rsidR="00A20410" w:rsidRPr="00A20410">
        <w:t>23.228</w:t>
      </w:r>
      <w:r w:rsidR="00A20410">
        <w:t> </w:t>
      </w:r>
      <w:r w:rsidR="00A20410" w:rsidRPr="00A20410">
        <w:t>[</w:t>
      </w:r>
      <w:r w:rsidRPr="00A20410">
        <w:t>7]) or reject it.</w:t>
      </w:r>
    </w:p>
    <w:p w:rsidR="00D63832" w:rsidRPr="00A20410" w:rsidRDefault="00D63832" w:rsidP="00326379">
      <w:r w:rsidRPr="00A20410">
        <w:t xml:space="preserve">In case of dual registration, and according to annex D of </w:t>
      </w:r>
      <w:r w:rsidR="00A20410" w:rsidRPr="00A20410">
        <w:t>TS</w:t>
      </w:r>
      <w:r w:rsidR="00A20410">
        <w:t> </w:t>
      </w:r>
      <w:r w:rsidR="00A20410" w:rsidRPr="00A20410">
        <w:t>29.328</w:t>
      </w:r>
      <w:r w:rsidR="00A20410">
        <w:t> </w:t>
      </w:r>
      <w:r w:rsidR="00A20410"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5" type="#_x0000_t75" style="width:444.5pt;height:235.4pt" o:ole="">
            <v:imagedata r:id="rId92" o:title=""/>
          </v:shape>
          <o:OLEObject Type="Embed" ProgID="VisioViewer.Viewer.1" ShapeID="_x0000_i1065" DrawAspect="Content" ObjectID="_1605625560" r:id="rId93"/>
        </w:object>
      </w:r>
    </w:p>
    <w:p w:rsidR="00ED0347" w:rsidRPr="00A20410" w:rsidRDefault="00ED0347" w:rsidP="00ED0347">
      <w:pPr>
        <w:pStyle w:val="TF"/>
        <w:rPr>
          <w:lang w:val="en-GB"/>
        </w:rPr>
      </w:pPr>
      <w:r w:rsidRPr="00A20410">
        <w:rPr>
          <w:lang w:val="en-GB"/>
        </w:rPr>
        <w:t>Figure 6.4.3.5.3-1</w:t>
      </w:r>
      <w:r w:rsidR="00D63832" w:rsidRPr="00A20410">
        <w:rPr>
          <w:lang w:val="en-GB"/>
        </w:rPr>
        <w:t xml:space="preserve"> </w:t>
      </w:r>
      <w:r w:rsidR="00D63832" w:rsidRPr="00A20410">
        <w:t>User identity to HSS FE identity or UDM identity resolution for IMS AS</w:t>
      </w:r>
    </w:p>
    <w:p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This assumes that UDM implements the Sh operations UDR/UDA to trigger the T-ADS retrieval procedure. Potential conversion of Diameter Sh operation to an Nudm service operation is out of the scope of this study.</w:t>
      </w:r>
    </w:p>
    <w:p w:rsidR="00326379" w:rsidRPr="00A20410" w:rsidRDefault="00326379" w:rsidP="00326379">
      <w:pPr>
        <w:pStyle w:val="Heading3"/>
      </w:pPr>
      <w:bookmarkStart w:id="102" w:name="_Toc531883484"/>
      <w:r w:rsidRPr="00A20410">
        <w:lastRenderedPageBreak/>
        <w:t>6.4.4</w:t>
      </w:r>
      <w:r w:rsidRPr="00A20410">
        <w:tab/>
        <w:t>Impacts on existing services and interfaces</w:t>
      </w:r>
      <w:bookmarkEnd w:id="102"/>
    </w:p>
    <w:p w:rsidR="00326379" w:rsidRPr="00A20410" w:rsidRDefault="00326379" w:rsidP="00326379">
      <w:pPr>
        <w:pStyle w:val="Heading4"/>
      </w:pPr>
      <w:bookmarkStart w:id="103" w:name="_Toc531883485"/>
      <w:r w:rsidRPr="00A20410">
        <w:t>6.4.4.1</w:t>
      </w:r>
      <w:r w:rsidRPr="00A20410">
        <w:tab/>
        <w:t>General</w:t>
      </w:r>
      <w:bookmarkEnd w:id="103"/>
    </w:p>
    <w:p w:rsidR="00326379" w:rsidRPr="00A20410" w:rsidRDefault="00326379" w:rsidP="00326379">
      <w:r w:rsidRPr="00A20410">
        <w:t xml:space="preserve">This solution addresses scenarios in which the operator deployment is already a layered architecture according to </w:t>
      </w:r>
      <w:r w:rsidR="00A20410" w:rsidRPr="00A20410">
        <w:t>TS</w:t>
      </w:r>
      <w:r w:rsidR="00A20410">
        <w:t> </w:t>
      </w:r>
      <w:r w:rsidR="00A20410" w:rsidRPr="00A20410">
        <w:t>23.335</w:t>
      </w:r>
      <w:r w:rsidR="00A20410">
        <w:t> </w:t>
      </w:r>
      <w:r w:rsidR="00A20410" w:rsidRPr="00A20410">
        <w:t>[</w:t>
      </w:r>
      <w:r w:rsidR="00ED0347" w:rsidRPr="00A20410">
        <w:t>3]</w:t>
      </w:r>
      <w:r w:rsidRPr="00A20410">
        <w:t xml:space="preserve"> or when user data are stored in an external entity via non standard interfaces, according to </w:t>
      </w:r>
      <w:r w:rsidR="00A20410" w:rsidRPr="00A20410">
        <w:t>TS</w:t>
      </w:r>
      <w:r w:rsidR="00A20410">
        <w:t> </w:t>
      </w:r>
      <w:r w:rsidR="00A20410" w:rsidRPr="00A20410">
        <w:t>23.002</w:t>
      </w:r>
      <w:r w:rsidR="00A20410">
        <w:t> </w:t>
      </w:r>
      <w:r w:rsidR="00A20410"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A20410" w:rsidRPr="00A20410">
        <w:t>TS</w:t>
      </w:r>
      <w:r w:rsidR="00A20410">
        <w:t> </w:t>
      </w:r>
      <w:r w:rsidR="00A20410" w:rsidRPr="00A20410">
        <w:t>29.505</w:t>
      </w:r>
      <w:r w:rsidR="00A20410">
        <w:t> </w:t>
      </w:r>
      <w:r w:rsidR="00A20410"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Finally, the solution proposes adding the Sh pair UDR/UDA (Diameter) to UDM as a temporary solution until IMS is adapted to service based architecture or any other solution is specified for T-ADS information retrieval by IMS.</w:t>
      </w:r>
    </w:p>
    <w:p w:rsidR="00D63832" w:rsidRPr="00A20410" w:rsidRDefault="00D63832" w:rsidP="00326379">
      <w:r w:rsidRPr="00A20410">
        <w:t>It also proposes to add a new data key (=IMPU) to the Subscription Data data set in the Nudr_DM_Query operation.</w:t>
      </w:r>
    </w:p>
    <w:p w:rsidR="00326379" w:rsidRPr="00A20410" w:rsidRDefault="00326379" w:rsidP="00326379">
      <w:pPr>
        <w:pStyle w:val="Heading4"/>
      </w:pPr>
      <w:bookmarkStart w:id="104" w:name="_Toc531883486"/>
      <w:r w:rsidRPr="00A20410">
        <w:t>6.4.4.2</w:t>
      </w:r>
      <w:r w:rsidRPr="00A20410">
        <w:tab/>
        <w:t>Summary of impacts on UDM</w:t>
      </w:r>
      <w:bookmarkEnd w:id="104"/>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rsidR="00D63832" w:rsidRPr="00A20410" w:rsidRDefault="00326379" w:rsidP="00D63832">
      <w:pPr>
        <w:pStyle w:val="B1"/>
        <w:rPr>
          <w:lang w:val="en-GB"/>
        </w:rPr>
      </w:pPr>
      <w:r w:rsidRPr="00A20410">
        <w:t>-</w:t>
      </w:r>
      <w:r w:rsidRPr="00A20410">
        <w:tab/>
        <w:t>For T-ADS information retrieval: Add Sh pair UDR/UDA</w:t>
      </w:r>
      <w:r w:rsidR="00D63832" w:rsidRPr="00A20410">
        <w:rPr>
          <w:lang w:val="en-GB"/>
        </w:rPr>
        <w:t xml:space="preserve"> </w:t>
      </w:r>
      <w:r w:rsidR="00D63832" w:rsidRPr="00A20410">
        <w:t>in case of single and dual registrations</w:t>
      </w:r>
      <w:r w:rsidR="007907E0" w:rsidRPr="00A20410">
        <w:rPr>
          <w:lang w:val="en-GB"/>
        </w:rPr>
        <w:t>:</w:t>
      </w:r>
    </w:p>
    <w:p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rPr>
          <w:lang w:val="en-GB"/>
        </w:rPr>
        <w:t>-</w:t>
      </w:r>
      <w:r w:rsidRPr="00A20410">
        <w:tab/>
      </w:r>
      <w:r w:rsidR="00326379" w:rsidRPr="00A20410">
        <w:t>For Option 2: Add Cx pair SAR/SAA for P-CSCF restoration</w:t>
      </w:r>
    </w:p>
    <w:p w:rsidR="00326379" w:rsidRPr="00A20410" w:rsidRDefault="00326379" w:rsidP="00326379">
      <w:pPr>
        <w:pStyle w:val="Heading4"/>
      </w:pPr>
      <w:bookmarkStart w:id="105" w:name="_Toc531883487"/>
      <w:r w:rsidRPr="00A20410">
        <w:t>6.4.4.3</w:t>
      </w:r>
      <w:r w:rsidRPr="00A20410">
        <w:tab/>
        <w:t>Summary of impacts on HSS FE</w:t>
      </w:r>
      <w:bookmarkEnd w:id="105"/>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326379">
      <w:pPr>
        <w:pStyle w:val="Heading4"/>
      </w:pPr>
      <w:bookmarkStart w:id="106" w:name="_Toc531883488"/>
      <w:r w:rsidRPr="00A20410">
        <w:t>6.4.4.4</w:t>
      </w:r>
      <w:r w:rsidRPr="00A20410">
        <w:tab/>
        <w:t>Summary of impacts on EPS UDR</w:t>
      </w:r>
      <w:bookmarkEnd w:id="106"/>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326379">
      <w:pPr>
        <w:pStyle w:val="Heading3"/>
      </w:pPr>
      <w:bookmarkStart w:id="107" w:name="_Toc531883489"/>
      <w:r w:rsidRPr="00A20410">
        <w:lastRenderedPageBreak/>
        <w:t>6.4.5</w:t>
      </w:r>
      <w:r w:rsidRPr="00A20410">
        <w:tab/>
        <w:t>Evaluation</w:t>
      </w:r>
      <w:bookmarkEnd w:id="107"/>
    </w:p>
    <w:p w:rsidR="00326379" w:rsidRPr="00A20410" w:rsidRDefault="00326379" w:rsidP="00326379">
      <w:pPr>
        <w:pStyle w:val="EditorsNote"/>
      </w:pPr>
      <w:r w:rsidRPr="00A20410">
        <w:t>Editor's note:</w:t>
      </w:r>
      <w:r w:rsidRPr="00A20410">
        <w:tab/>
        <w:t>This clause provides an evaluation of the solution.</w:t>
      </w:r>
    </w:p>
    <w:p w:rsidR="00A22251" w:rsidRPr="00A20410" w:rsidRDefault="00A22251" w:rsidP="00A22251">
      <w:pPr>
        <w:pStyle w:val="Heading2"/>
      </w:pPr>
      <w:bookmarkStart w:id="108" w:name="_Toc531883490"/>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08"/>
    </w:p>
    <w:p w:rsidR="00A22251" w:rsidRPr="00A20410" w:rsidRDefault="00A22251" w:rsidP="00A22251">
      <w:pPr>
        <w:pStyle w:val="Heading3"/>
      </w:pPr>
      <w:bookmarkStart w:id="109" w:name="_Toc531883491"/>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09"/>
    </w:p>
    <w:p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rsidR="00A22251" w:rsidRPr="00A20410" w:rsidRDefault="00A22251" w:rsidP="00A22251">
      <w:pPr>
        <w:pStyle w:val="Heading3"/>
      </w:pPr>
      <w:bookmarkStart w:id="110" w:name="_Toc531883492"/>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10"/>
    </w:p>
    <w:p w:rsidR="00A22251" w:rsidRPr="00A20410" w:rsidRDefault="00A22251" w:rsidP="00A22251">
      <w:pPr>
        <w:pStyle w:val="Heading4"/>
      </w:pPr>
      <w:bookmarkStart w:id="111" w:name="_Toc531883493"/>
      <w:r w:rsidRPr="00A20410">
        <w:t>6.</w:t>
      </w:r>
      <w:r w:rsidR="00667288" w:rsidRPr="00A20410">
        <w:t>5</w:t>
      </w:r>
      <w:r w:rsidRPr="00A20410">
        <w:t>.2.1</w:t>
      </w:r>
      <w:r w:rsidR="00E955A2" w:rsidRPr="00A20410">
        <w:tab/>
      </w:r>
      <w:r w:rsidRPr="00A20410">
        <w:t>Assumptions</w:t>
      </w:r>
      <w:bookmarkEnd w:id="111"/>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 xml:space="preserve">to be a separate entity from UDM, collocated with or incorporated to the HE/AuC specified in </w:t>
      </w:r>
      <w:r w:rsidR="00A20410" w:rsidRPr="00A20410">
        <w:t>TS</w:t>
      </w:r>
      <w:r w:rsidR="00A20410">
        <w:t> </w:t>
      </w:r>
      <w:r w:rsidR="00A20410" w:rsidRPr="00A20410">
        <w:t>33.401</w:t>
      </w:r>
      <w:r w:rsidR="00A20410">
        <w:t> </w:t>
      </w:r>
      <w:r w:rsidR="00A20410" w:rsidRPr="00A20410">
        <w:t>[</w:t>
      </w:r>
      <w:r w:rsidR="00D309E5"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A20410" w:rsidRPr="00A20410">
        <w:t>TS</w:t>
      </w:r>
      <w:r w:rsidR="00A20410">
        <w:t> </w:t>
      </w:r>
      <w:r w:rsidR="00A20410" w:rsidRPr="00A20410">
        <w:t>33.501</w:t>
      </w:r>
      <w:r w:rsidR="00A20410">
        <w:t> </w:t>
      </w:r>
      <w:r w:rsidR="00A20410" w:rsidRPr="00A20410">
        <w:rPr>
          <w:lang w:val="en-GB"/>
        </w:rPr>
        <w:t>[</w:t>
      </w:r>
      <w:r w:rsidR="001B363F" w:rsidRPr="00A20410">
        <w:rPr>
          <w:lang w:val="en-GB"/>
        </w:rPr>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A20410" w:rsidRPr="00A20410">
        <w:t>TS</w:t>
      </w:r>
      <w:r w:rsidR="00A20410">
        <w:t> </w:t>
      </w:r>
      <w:r w:rsidR="00A20410" w:rsidRPr="00A20410">
        <w:t>23.335</w:t>
      </w:r>
      <w:r w:rsidR="00A20410">
        <w:t> </w:t>
      </w:r>
      <w:r w:rsidR="00A20410" w:rsidRPr="00A20410">
        <w:t>[</w:t>
      </w:r>
      <w:r w:rsidRPr="00A20410">
        <w:t>3] and implementing Cx/Dx and Sh/Dh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A20410" w:rsidRPr="00A20410">
        <w:t>TR</w:t>
      </w:r>
      <w:r w:rsidR="00A20410">
        <w:t> </w:t>
      </w:r>
      <w:r w:rsidR="00A20410" w:rsidRPr="00A20410">
        <w:t>23.794</w:t>
      </w:r>
      <w:r w:rsidR="00A20410">
        <w:t> </w:t>
      </w:r>
      <w:r w:rsidR="00A20410" w:rsidRPr="00A20410">
        <w:t>[</w:t>
      </w:r>
      <w:r w:rsidR="00667288" w:rsidRPr="00A20410">
        <w:rPr>
          <w:lang w:val="en-GB"/>
        </w:rPr>
        <w:t>14</w:t>
      </w:r>
      <w:r w:rsidRPr="00A20410">
        <w:t>].</w:t>
      </w:r>
    </w:p>
    <w:p w:rsidR="00A22251" w:rsidRPr="00A20410" w:rsidRDefault="00A22251" w:rsidP="00A22251">
      <w:pPr>
        <w:pStyle w:val="Heading4"/>
      </w:pPr>
      <w:bookmarkStart w:id="112" w:name="_Toc531883494"/>
      <w:r w:rsidRPr="00A20410">
        <w:t>6.</w:t>
      </w:r>
      <w:r w:rsidR="00667288" w:rsidRPr="00A20410">
        <w:t>5</w:t>
      </w:r>
      <w:r w:rsidRPr="00A20410">
        <w:t>.2.2</w:t>
      </w:r>
      <w:r w:rsidRPr="00A20410">
        <w:tab/>
        <w:t>Architectural proposal</w:t>
      </w:r>
      <w:bookmarkEnd w:id="112"/>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6" type="#_x0000_t75" style="width:463.3pt;height:247.95pt" o:ole="">
            <v:imagedata r:id="rId94" o:title=""/>
          </v:shape>
          <o:OLEObject Type="Embed" ProgID="Visio.Drawing.15" ShapeID="_x0000_i1066" DrawAspect="Content" ObjectID="_1605625561" r:id="rId95"/>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7" type="#_x0000_t75" style="width:463.3pt;height:247.95pt" o:ole="">
            <v:imagedata r:id="rId96" o:title=""/>
          </v:shape>
          <o:OLEObject Type="Embed" ProgID="Visio.Drawing.15" ShapeID="_x0000_i1067" DrawAspect="Content" ObjectID="_1605625562" r:id="rId97"/>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A22251">
      <w:pPr>
        <w:pStyle w:val="Heading3"/>
      </w:pPr>
      <w:bookmarkStart w:id="113" w:name="_Toc531883495"/>
      <w:r w:rsidRPr="00A20410">
        <w:t>6.</w:t>
      </w:r>
      <w:r w:rsidR="00667288" w:rsidRPr="00A20410">
        <w:t>5</w:t>
      </w:r>
      <w:r w:rsidRPr="00A20410">
        <w:t>.3</w:t>
      </w:r>
      <w:r w:rsidRPr="00A20410">
        <w:tab/>
        <w:t>Services and Illustrated Procedures</w:t>
      </w:r>
      <w:bookmarkEnd w:id="113"/>
    </w:p>
    <w:p w:rsidR="00A22251" w:rsidRPr="00A20410" w:rsidRDefault="00A22251" w:rsidP="00A22251">
      <w:pPr>
        <w:pStyle w:val="Heading4"/>
      </w:pPr>
      <w:bookmarkStart w:id="114" w:name="_Toc531883496"/>
      <w:r w:rsidRPr="00A20410">
        <w:t>6.</w:t>
      </w:r>
      <w:r w:rsidR="00667288" w:rsidRPr="00A20410">
        <w:t>5</w:t>
      </w:r>
      <w:r w:rsidRPr="00A20410">
        <w:t>.3.1</w:t>
      </w:r>
      <w:r w:rsidRPr="00A20410">
        <w:tab/>
        <w:t>General description</w:t>
      </w:r>
      <w:bookmarkEnd w:id="114"/>
    </w:p>
    <w:p w:rsidR="00A22251" w:rsidRPr="00A20410" w:rsidRDefault="00A22251" w:rsidP="00A22251">
      <w:r w:rsidRPr="00A20410">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A20410" w:rsidRDefault="00A22251" w:rsidP="00ED0347">
      <w:pPr>
        <w:pStyle w:val="TH"/>
      </w:pPr>
      <w:r w:rsidRPr="00A20410">
        <w:object w:dxaOrig="7321" w:dyaOrig="4186">
          <v:shape id="_x0000_i1068" type="#_x0000_t75" style="width:366.25pt;height:209.75pt" o:ole="">
            <v:imagedata r:id="rId98" o:title=""/>
          </v:shape>
          <o:OLEObject Type="Embed" ProgID="Visio.Drawing.15" ShapeID="_x0000_i1068" DrawAspect="Content" ObjectID="_1605625563" r:id="rId99"/>
        </w:object>
      </w:r>
    </w:p>
    <w:p w:rsidR="00ED0347" w:rsidRPr="00A20410" w:rsidRDefault="00ED0347" w:rsidP="00ED0347">
      <w:pPr>
        <w:pStyle w:val="TF"/>
        <w:rPr>
          <w:lang w:val="en-GB"/>
        </w:rPr>
      </w:pPr>
      <w:r w:rsidRPr="00A20410">
        <w:rPr>
          <w:lang w:val="en-GB"/>
        </w:rPr>
        <w:t>Figure 6.5.3.1-1</w:t>
      </w:r>
    </w:p>
    <w:p w:rsidR="00A22251" w:rsidRPr="00A20410" w:rsidRDefault="00A22251" w:rsidP="00A22251">
      <w:pPr>
        <w:pStyle w:val="Heading4"/>
      </w:pPr>
      <w:bookmarkStart w:id="115" w:name="_Toc531883497"/>
      <w:r w:rsidRPr="00A20410">
        <w:t>6.</w:t>
      </w:r>
      <w:r w:rsidR="00667288" w:rsidRPr="00A20410">
        <w:t>5</w:t>
      </w:r>
      <w:r w:rsidRPr="00A20410">
        <w:t>.3.2</w:t>
      </w:r>
      <w:r w:rsidRPr="00A20410">
        <w:tab/>
        <w:t>5GS procedures</w:t>
      </w:r>
      <w:bookmarkEnd w:id="115"/>
    </w:p>
    <w:p w:rsidR="00A22251" w:rsidRPr="00A20410" w:rsidRDefault="00A22251" w:rsidP="00A22251">
      <w:r w:rsidRPr="00A20410">
        <w:t xml:space="preserve">The procedures specified in </w:t>
      </w:r>
      <w:r w:rsidR="00A20410" w:rsidRPr="00A20410">
        <w:t>TS</w:t>
      </w:r>
      <w:r w:rsidR="00A20410">
        <w:t> </w:t>
      </w:r>
      <w:r w:rsidR="00A20410" w:rsidRPr="00A20410">
        <w:t>23.502</w:t>
      </w:r>
      <w:r w:rsidR="00A20410">
        <w:t> </w:t>
      </w:r>
      <w:r w:rsidR="00A20410" w:rsidRPr="00A20410">
        <w:t>[</w:t>
      </w:r>
      <w:r w:rsidRPr="00A20410">
        <w:t>2] for Registration (4.2.2.2), Deregistration (4.2.2.3), UE Configuration Update (4.2.4), Reachability procedures (4.2.5), Session Management (4.3), and User profile Management (4.2.5) do not change when introducing this solution.</w:t>
      </w:r>
    </w:p>
    <w:p w:rsidR="00A22251" w:rsidRPr="00A20410" w:rsidRDefault="00A22251" w:rsidP="00A22251">
      <w:r w:rsidRPr="00A20410">
        <w:t xml:space="preserve">Authentication procedures at registration (step 9 in 4.2.2.2 of </w:t>
      </w:r>
      <w:r w:rsidR="00A20410" w:rsidRPr="00A20410">
        <w:t>TS</w:t>
      </w:r>
      <w:r w:rsidR="00A20410">
        <w:t> </w:t>
      </w:r>
      <w:r w:rsidR="00A20410" w:rsidRPr="00A20410">
        <w:t>23.502</w:t>
      </w:r>
      <w:r w:rsidR="00A20410">
        <w:t> </w:t>
      </w:r>
      <w:r w:rsidR="00A20410" w:rsidRPr="00A20410">
        <w:t>[</w:t>
      </w:r>
      <w:r w:rsidRPr="00A20410">
        <w:t>2]) does not change either when introducing this solution.</w:t>
      </w:r>
    </w:p>
    <w:p w:rsidR="00A22251" w:rsidRPr="00A20410" w:rsidRDefault="00A22251" w:rsidP="00A22251">
      <w:r w:rsidRPr="00A20410">
        <w:t>Any potential query of information related to the 4G subscription profile of the UE, would imply a mapping/translation of the NUdr_DM_Query in the Data Access Layer to be converted into a Ud query to the EPS UDR.</w:t>
      </w:r>
    </w:p>
    <w:p w:rsidR="00A22251" w:rsidRPr="00A20410" w:rsidRDefault="00A22251" w:rsidP="00A22251">
      <w:pPr>
        <w:pStyle w:val="Heading4"/>
      </w:pPr>
      <w:bookmarkStart w:id="116" w:name="_Toc531883498"/>
      <w:r w:rsidRPr="00A20410">
        <w:t>6.</w:t>
      </w:r>
      <w:r w:rsidR="00667288" w:rsidRPr="00A20410">
        <w:t>5</w:t>
      </w:r>
      <w:r w:rsidRPr="00A20410">
        <w:t>.3.3</w:t>
      </w:r>
      <w:r w:rsidRPr="00A20410">
        <w:tab/>
        <w:t>EPS procedures</w:t>
      </w:r>
      <w:bookmarkEnd w:id="116"/>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69" type="#_x0000_t75" style="width:444.5pt;height:166.55pt" o:ole="">
            <v:imagedata r:id="rId100" o:title=""/>
          </v:shape>
          <o:OLEObject Type="Embed" ProgID="VisioViewer.Viewer.1" ShapeID="_x0000_i1069" DrawAspect="Content" ObjectID="_1605625564" r:id="rId101"/>
        </w:object>
      </w:r>
    </w:p>
    <w:p w:rsidR="00ED0347" w:rsidRPr="00A20410" w:rsidRDefault="00ED0347" w:rsidP="00ED0347">
      <w:pPr>
        <w:pStyle w:val="TF"/>
        <w:rPr>
          <w:lang w:val="en-GB"/>
        </w:rPr>
      </w:pPr>
      <w:r w:rsidRPr="00A20410">
        <w:rPr>
          <w:lang w:val="en-GB"/>
        </w:rPr>
        <w:t>Figure 6.5.3.3-1</w:t>
      </w:r>
    </w:p>
    <w:p w:rsidR="00A22251" w:rsidRPr="00A20410" w:rsidRDefault="00A22251" w:rsidP="00A22251">
      <w:r w:rsidRPr="00A20410">
        <w:t xml:space="preserve">The Ud Request expected to trigger a notification is Update Data as specified by </w:t>
      </w:r>
      <w:r w:rsidR="00A20410" w:rsidRPr="00A20410">
        <w:t>TS</w:t>
      </w:r>
      <w:r w:rsidR="00A20410">
        <w:t> </w:t>
      </w:r>
      <w:r w:rsidR="00A20410" w:rsidRPr="00A20410">
        <w:t>23.335</w:t>
      </w:r>
      <w:r w:rsidR="00A20410">
        <w:t> </w:t>
      </w:r>
      <w:r w:rsidR="00A20410" w:rsidRPr="00A20410">
        <w:t>[</w:t>
      </w:r>
      <w:r w:rsidRPr="00A20410">
        <w:t>3]. There is no need to notify any query of data performed by HSS FE.</w:t>
      </w:r>
    </w:p>
    <w:p w:rsidR="00A22251" w:rsidRPr="00A20410" w:rsidRDefault="00A22251" w:rsidP="00A22251">
      <w:r w:rsidRPr="00A20410">
        <w:t>Any potential query of information related to the 5G subscription profile of the UE, would imply a mapping/translation of the Ud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Ud Notify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A22251" w:rsidRPr="00A20410" w:rsidRDefault="00A22251" w:rsidP="00A22251">
      <w:pPr>
        <w:pStyle w:val="Heading4"/>
      </w:pPr>
      <w:bookmarkStart w:id="117" w:name="_Toc531883499"/>
      <w:r w:rsidRPr="00A20410">
        <w:t>6.</w:t>
      </w:r>
      <w:r w:rsidR="00667288" w:rsidRPr="00A20410">
        <w:t>5</w:t>
      </w:r>
      <w:r w:rsidRPr="00A20410">
        <w:t>.3.4</w:t>
      </w:r>
      <w:r w:rsidRPr="00A20410">
        <w:tab/>
        <w:t>Handover procedures</w:t>
      </w:r>
      <w:bookmarkEnd w:id="117"/>
    </w:p>
    <w:p w:rsidR="00AA5C26" w:rsidRPr="00A20410" w:rsidRDefault="00AA5C26" w:rsidP="00AA5C26">
      <w:pPr>
        <w:pStyle w:val="Heading5"/>
      </w:pPr>
      <w:bookmarkStart w:id="118" w:name="_Toc531883500"/>
      <w:r w:rsidRPr="00A20410">
        <w:t>6.5.3.4.0</w:t>
      </w:r>
      <w:r w:rsidRPr="00A20410">
        <w:tab/>
        <w:t>General</w:t>
      </w:r>
      <w:bookmarkEnd w:id="118"/>
    </w:p>
    <w:p w:rsidR="00AA5C26" w:rsidRPr="00A20410" w:rsidRDefault="00AA5C26" w:rsidP="00AA5C26">
      <w:r w:rsidRPr="00A20410">
        <w:t xml:space="preserve">For handover procedures, three cases are differentiated according to </w:t>
      </w:r>
      <w:r w:rsidR="00A20410" w:rsidRPr="00A20410">
        <w:t>TS</w:t>
      </w:r>
      <w:r w:rsidR="00A20410">
        <w:t> </w:t>
      </w:r>
      <w:r w:rsidR="00A20410" w:rsidRPr="00A20410">
        <w:t>23.501</w:t>
      </w:r>
      <w:r w:rsidR="00A20410">
        <w:t> </w:t>
      </w:r>
      <w:r w:rsidR="00A20410" w:rsidRPr="00A20410">
        <w:t>[</w:t>
      </w:r>
      <w:r w:rsidR="00C13F43" w:rsidRPr="00A20410">
        <w:t>6</w:t>
      </w:r>
      <w:r w:rsidRPr="00A20410">
        <w:t xml:space="preserve">] and </w:t>
      </w:r>
      <w:r w:rsidR="00A20410" w:rsidRPr="00A20410">
        <w:t>TS</w:t>
      </w:r>
      <w:r w:rsidR="00A20410">
        <w:t> </w:t>
      </w:r>
      <w:r w:rsidR="00A20410" w:rsidRPr="00A20410">
        <w:t>23.502</w:t>
      </w:r>
      <w:r w:rsidR="00A20410">
        <w:t> </w:t>
      </w:r>
      <w:r w:rsidR="00A20410"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A20410" w:rsidRPr="00A20410">
        <w:t>TS</w:t>
      </w:r>
      <w:r w:rsidR="00A20410">
        <w:t> </w:t>
      </w:r>
      <w:r w:rsidR="00A20410" w:rsidRPr="00A20410">
        <w:t>23.501</w:t>
      </w:r>
      <w:r w:rsidR="00A20410">
        <w:t> </w:t>
      </w:r>
      <w:r w:rsidR="00A20410" w:rsidRPr="00A20410">
        <w:t>[</w:t>
      </w:r>
      <w:r w:rsidR="00C13F43" w:rsidRPr="00A20410">
        <w:t>6]</w:t>
      </w:r>
      <w:r w:rsidRPr="00A20410">
        <w:t xml:space="preserve"> clause</w:t>
      </w:r>
      <w:r w:rsidR="00C13F43" w:rsidRPr="00A20410">
        <w:t> </w:t>
      </w:r>
      <w:r w:rsidRPr="00A20410">
        <w:rPr>
          <w:lang w:eastAsia="zh-CN"/>
        </w:rPr>
        <w:t>5.17.2.3.1.</w:t>
      </w:r>
    </w:p>
    <w:p w:rsidR="00AA5C26" w:rsidRPr="00A20410" w:rsidRDefault="00AA5C26" w:rsidP="00AA5C26">
      <w:pPr>
        <w:pStyle w:val="NO"/>
      </w:pPr>
      <w:r w:rsidRPr="00A20410">
        <w:t>NOTE</w:t>
      </w:r>
      <w:r w:rsidR="00C13F43" w:rsidRPr="00A20410">
        <w:rPr>
          <w:lang w:val="en-GB"/>
        </w:rPr>
        <w:t> </w:t>
      </w:r>
      <w:r w:rsidRPr="00A20410">
        <w:t>1:</w:t>
      </w:r>
      <w:r w:rsidR="00A20410" w:rsidRPr="00A20410">
        <w:tab/>
      </w:r>
      <w:r w:rsidRPr="00A20410">
        <w:t>Since UDM and HSS FE are split and separate repositories exist, simultanous registration of MME and AMF should always be possible, unless it is disabled by configuration in UDM, HSS FE and in the proposed Access Data Layer</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119" w:name="_MON_1605623790"/>
    <w:bookmarkEnd w:id="119"/>
    <w:p w:rsidR="00C13F43" w:rsidRPr="00A20410" w:rsidRDefault="00C13F43" w:rsidP="00C13F43">
      <w:pPr>
        <w:pStyle w:val="TH"/>
      </w:pPr>
      <w:r w:rsidRPr="00A20410">
        <w:object w:dxaOrig="7608" w:dyaOrig="3896">
          <v:shape id="_x0000_i1070" type="#_x0000_t75" style="width:478.95pt;height:244.8pt" o:ole="">
            <v:imagedata r:id="rId102" o:title=""/>
          </v:shape>
          <o:OLEObject Type="Embed" ProgID="Word.Picture.8" ShapeID="_x0000_i1070" DrawAspect="Content" ObjectID="_1605625565" r:id="rId103"/>
        </w:object>
      </w:r>
    </w:p>
    <w:p w:rsidR="00AA5C26" w:rsidRPr="00A20410" w:rsidRDefault="00AA5C26" w:rsidP="00AA5C26">
      <w:pPr>
        <w:pStyle w:val="TF"/>
      </w:pPr>
      <w:r w:rsidRPr="00A20410">
        <w:t>Figure 6.5.3.4.0-1 Storage of PGW-C+SMF and APN/DNN with UE camping in EPS in single registration mode</w:t>
      </w:r>
    </w:p>
    <w:p w:rsidR="00AA5C26" w:rsidRPr="00A20410" w:rsidRDefault="00AA5C26" w:rsidP="00AA5C26">
      <w:r w:rsidRPr="00A20410">
        <w:t>While for 5GS, it is stored as following:</w:t>
      </w:r>
    </w:p>
    <w:bookmarkStart w:id="120" w:name="_MON_1605623857"/>
    <w:bookmarkEnd w:id="120"/>
    <w:p w:rsidR="00C13F43" w:rsidRPr="00A20410" w:rsidRDefault="00C13F43" w:rsidP="00C13F43">
      <w:pPr>
        <w:pStyle w:val="TH"/>
      </w:pPr>
      <w:r w:rsidRPr="00A20410">
        <w:object w:dxaOrig="7575" w:dyaOrig="3031">
          <v:shape id="_x0000_i1071" type="#_x0000_t75" style="width:478.95pt;height:191.6pt" o:ole="">
            <v:imagedata r:id="rId104" o:title=""/>
          </v:shape>
          <o:OLEObject Type="Embed" ProgID="Word.Picture.8" ShapeID="_x0000_i1071" DrawAspect="Content" ObjectID="_1605625566" r:id="rId105"/>
        </w:object>
      </w:r>
    </w:p>
    <w:p w:rsidR="00AA5C26" w:rsidRPr="00A20410" w:rsidRDefault="00AA5C26" w:rsidP="00AA5C26">
      <w:pPr>
        <w:pStyle w:val="TF"/>
      </w:pPr>
      <w:r w:rsidRPr="00A20410">
        <w:t>Figure 6.5.3.4.0-2 Storage of PGW-C+SMF and APN/DNN with UE camping in 5GS in single registration mode</w:t>
      </w:r>
    </w:p>
    <w:p w:rsidR="00AA5C26" w:rsidRPr="00A20410" w:rsidRDefault="00AA5C26" w:rsidP="00AA5C26">
      <w:pPr>
        <w:pStyle w:val="NO"/>
      </w:pPr>
      <w:r w:rsidRPr="00A20410">
        <w:t>NOTE</w:t>
      </w:r>
      <w:r w:rsidR="00B328AB">
        <w:rPr>
          <w:lang w:val="en-GB"/>
        </w:rPr>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A22251">
      <w:pPr>
        <w:pStyle w:val="Heading5"/>
      </w:pPr>
      <w:bookmarkStart w:id="121" w:name="_Toc531883501"/>
      <w:r w:rsidRPr="00A20410">
        <w:t>6.</w:t>
      </w:r>
      <w:r w:rsidR="00667288" w:rsidRPr="00A20410">
        <w:t>5</w:t>
      </w:r>
      <w:r w:rsidRPr="00A20410">
        <w:t>.3.4.1</w:t>
      </w:r>
      <w:r w:rsidRPr="00A20410">
        <w:tab/>
        <w:t>5GS to EPS</w:t>
      </w:r>
      <w:r w:rsidR="00AA5C26" w:rsidRPr="00A20410">
        <w:t xml:space="preserve"> with N26</w:t>
      </w:r>
      <w:bookmarkEnd w:id="121"/>
    </w:p>
    <w:p w:rsidR="00A22251" w:rsidRPr="00A20410" w:rsidRDefault="00A22251" w:rsidP="00A22251">
      <w:r w:rsidRPr="00A20410">
        <w:t xml:space="preserve">In 5GS to EPS handovers, the attach in the EPS will generate a Ud Request to modify data by HSS FE followed by a Ud Response by the EPS UDR and a Ud notification to the Data Access Layer. This will trigger a </w:t>
      </w:r>
      <w:r w:rsidRPr="00A20410">
        <w:rPr>
          <w:lang w:eastAsia="zh-CN"/>
        </w:rPr>
        <w:t>Nudr_</w:t>
      </w:r>
      <w:r w:rsidRPr="00A20410">
        <w:t>DM</w:t>
      </w:r>
      <w:r w:rsidRPr="00A20410">
        <w:rPr>
          <w:lang w:eastAsia="zh-CN"/>
        </w:rPr>
        <w:t xml:space="preserve">_Notify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2" type="#_x0000_t75" style="width:444.5pt;height:166.55pt" o:ole="">
            <v:imagedata r:id="rId106" o:title=""/>
          </v:shape>
          <o:OLEObject Type="Embed" ProgID="VisioViewer.Viewer.1" ShapeID="_x0000_i1072" DrawAspect="Content" ObjectID="_1605625567" r:id="rId107"/>
        </w:object>
      </w:r>
    </w:p>
    <w:p w:rsidR="00ED0347" w:rsidRPr="00A20410" w:rsidRDefault="00ED0347" w:rsidP="00ED0347">
      <w:pPr>
        <w:pStyle w:val="TF"/>
        <w:rPr>
          <w:lang w:val="en-GB"/>
        </w:rPr>
      </w:pPr>
      <w:r w:rsidRPr="00A20410">
        <w:rPr>
          <w:lang w:val="en-GB"/>
        </w:rPr>
        <w:t>Figure 6.5.3.4.1-1</w:t>
      </w:r>
      <w:r w:rsidR="00AA5C26" w:rsidRPr="00A20410">
        <w:rPr>
          <w:lang w:val="en-GB"/>
        </w:rPr>
        <w:t xml:space="preserve"> </w:t>
      </w:r>
      <w:r w:rsidR="00AA5C26" w:rsidRPr="00A20410">
        <w:t>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A20410" w:rsidRPr="00A20410">
        <w:t>TS</w:t>
      </w:r>
      <w:r w:rsidR="00A20410">
        <w:t> </w:t>
      </w:r>
      <w:r w:rsidR="00A20410" w:rsidRPr="00A20410">
        <w:t>23.502</w:t>
      </w:r>
      <w:r w:rsidR="00A20410">
        <w:t> </w:t>
      </w:r>
      <w:r w:rsidR="00A20410"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A22251">
      <w:pPr>
        <w:pStyle w:val="Heading5"/>
      </w:pPr>
      <w:bookmarkStart w:id="122" w:name="_Toc531883502"/>
      <w:r w:rsidRPr="00A20410">
        <w:t>6.</w:t>
      </w:r>
      <w:r w:rsidR="00667288" w:rsidRPr="00A20410">
        <w:t>5</w:t>
      </w:r>
      <w:r w:rsidRPr="00A20410">
        <w:t>.3.4.2</w:t>
      </w:r>
      <w:r w:rsidRPr="00A20410">
        <w:tab/>
        <w:t>EPS to 5GS</w:t>
      </w:r>
      <w:r w:rsidR="00AA5C26" w:rsidRPr="00A20410">
        <w:t xml:space="preserve"> with N26</w:t>
      </w:r>
      <w:bookmarkEnd w:id="122"/>
    </w:p>
    <w:p w:rsidR="00A22251" w:rsidRPr="00A20410" w:rsidRDefault="00A22251" w:rsidP="00A22251">
      <w:r w:rsidRPr="00A20410">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23" w:name="_MON_1602395052"/>
    <w:bookmarkEnd w:id="123"/>
    <w:p w:rsidR="00ED0347" w:rsidRPr="00A20410" w:rsidRDefault="00ED0347" w:rsidP="00ED0347">
      <w:pPr>
        <w:pStyle w:val="TH"/>
      </w:pPr>
      <w:r w:rsidRPr="00A20410">
        <w:object w:dxaOrig="8268" w:dyaOrig="3219">
          <v:shape id="_x0000_i1073" type="#_x0000_t75" style="width:413.85pt;height:161.55pt" o:ole="">
            <v:imagedata r:id="rId108" o:title=""/>
          </v:shape>
          <o:OLEObject Type="Embed" ProgID="Word.Picture.8" ShapeID="_x0000_i1073" DrawAspect="Content" ObjectID="_1605625568" r:id="rId109"/>
        </w:object>
      </w:r>
    </w:p>
    <w:p w:rsidR="00ED0347" w:rsidRPr="00A20410" w:rsidRDefault="00ED0347" w:rsidP="00ED0347">
      <w:pPr>
        <w:pStyle w:val="TF"/>
        <w:rPr>
          <w:lang w:val="en-GB"/>
        </w:rPr>
      </w:pPr>
      <w:r w:rsidRPr="00A20410">
        <w:rPr>
          <w:lang w:val="en-GB"/>
        </w:rPr>
        <w:t>Figure 6.5.3.4.2-1</w:t>
      </w:r>
      <w:r w:rsidR="00AA5C26" w:rsidRPr="00A20410">
        <w:rPr>
          <w:lang w:val="en-GB"/>
        </w:rPr>
        <w:t xml:space="preserve"> </w:t>
      </w:r>
      <w:r w:rsidR="00AA5C26" w:rsidRPr="00A20410">
        <w:t>Notification to HSS FE at UE registration in 5GS</w:t>
      </w:r>
    </w:p>
    <w:p w:rsidR="00A22251" w:rsidRPr="00A20410" w:rsidRDefault="00A22251" w:rsidP="00A22251">
      <w:pPr>
        <w:pStyle w:val="NO"/>
      </w:pPr>
      <w:r w:rsidRPr="00A20410">
        <w:t>NOTE 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A20410" w:rsidRPr="00A20410">
        <w:t>TS</w:t>
      </w:r>
      <w:r w:rsidR="00A20410">
        <w:t> </w:t>
      </w:r>
      <w:r w:rsidR="00A20410" w:rsidRPr="00A20410">
        <w:t>23.502</w:t>
      </w:r>
      <w:r w:rsidR="00A20410">
        <w:t> </w:t>
      </w:r>
      <w:r w:rsidR="00A20410"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 2:</w:t>
      </w:r>
      <w:r w:rsidR="00E955A2" w:rsidRPr="00A20410">
        <w:tab/>
      </w:r>
      <w:r w:rsidRPr="00A20410">
        <w:t>The mapping of the acknowledgement from the 5G repository to the Ud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AA5C26">
      <w:pPr>
        <w:pStyle w:val="Heading5"/>
      </w:pPr>
      <w:bookmarkStart w:id="124" w:name="_Toc531883503"/>
      <w:r w:rsidRPr="00A20410">
        <w:lastRenderedPageBreak/>
        <w:t>6.5.3.4.3</w:t>
      </w:r>
      <w:r w:rsidRPr="00A20410">
        <w:tab/>
        <w:t>5GS to EPS without N26 – single registration</w:t>
      </w:r>
      <w:bookmarkEnd w:id="124"/>
    </w:p>
    <w:p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The EPS attach is expected to trigger a Ud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AA5C26">
      <w:pPr>
        <w:pStyle w:val="Heading5"/>
      </w:pPr>
      <w:bookmarkStart w:id="125" w:name="_Toc531883504"/>
      <w:r w:rsidRPr="00A20410">
        <w:t>6.5.3.4.4</w:t>
      </w:r>
      <w:r w:rsidRPr="00A20410">
        <w:tab/>
        <w:t>EPS to 5GS without N26 – single registration</w:t>
      </w:r>
      <w:bookmarkEnd w:id="125"/>
    </w:p>
    <w:p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AA5C26">
      <w:pPr>
        <w:pStyle w:val="Heading5"/>
      </w:pPr>
      <w:bookmarkStart w:id="126" w:name="_Toc531883505"/>
      <w:r w:rsidRPr="00A20410">
        <w:t>6.5.3.4.5</w:t>
      </w:r>
      <w:r w:rsidRPr="00A20410">
        <w:tab/>
        <w:t>Handovers without N26 – dual registration</w:t>
      </w:r>
      <w:bookmarkEnd w:id="126"/>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A22251">
      <w:pPr>
        <w:pStyle w:val="Heading4"/>
      </w:pPr>
      <w:bookmarkStart w:id="127" w:name="_Toc531883506"/>
      <w:r w:rsidRPr="00A20410">
        <w:t>6.</w:t>
      </w:r>
      <w:r w:rsidR="00667288" w:rsidRPr="00A20410">
        <w:t>5</w:t>
      </w:r>
      <w:r w:rsidRPr="00A20410">
        <w:t>.3.5</w:t>
      </w:r>
      <w:r w:rsidRPr="00A20410">
        <w:tab/>
        <w:t>IMS interaction</w:t>
      </w:r>
      <w:bookmarkEnd w:id="127"/>
    </w:p>
    <w:p w:rsidR="00A22251" w:rsidRPr="00A20410" w:rsidRDefault="00A22251" w:rsidP="00A22251">
      <w:pPr>
        <w:pStyle w:val="Heading5"/>
      </w:pPr>
      <w:bookmarkStart w:id="128" w:name="_Toc531883507"/>
      <w:r w:rsidRPr="00A20410">
        <w:t>6.</w:t>
      </w:r>
      <w:r w:rsidR="00667288" w:rsidRPr="00A20410">
        <w:t>5</w:t>
      </w:r>
      <w:r w:rsidRPr="00A20410">
        <w:t>.3.5.1</w:t>
      </w:r>
      <w:r w:rsidRPr="00A20410">
        <w:tab/>
        <w:t>Access to IMS data</w:t>
      </w:r>
      <w:bookmarkEnd w:id="128"/>
    </w:p>
    <w:p w:rsidR="00A22251" w:rsidRPr="00A20410" w:rsidRDefault="00A22251" w:rsidP="00A22251">
      <w:r w:rsidRPr="00A20410">
        <w:t xml:space="preserve">Access to IMS data for creation, deletion, query and modification follows the specification in </w:t>
      </w:r>
      <w:r w:rsidR="00A20410" w:rsidRPr="00A20410">
        <w:t>TS</w:t>
      </w:r>
      <w:r w:rsidR="00A20410">
        <w:t> </w:t>
      </w:r>
      <w:r w:rsidR="00A20410" w:rsidRPr="00A20410">
        <w:t>23.228</w:t>
      </w:r>
      <w:r w:rsidR="00A20410">
        <w:t> </w:t>
      </w:r>
      <w:r w:rsidR="00A20410" w:rsidRPr="00A20410">
        <w:t>[</w:t>
      </w:r>
      <w:r w:rsidRPr="00A20410">
        <w:t xml:space="preserve">7] and </w:t>
      </w:r>
      <w:r w:rsidR="00A20410" w:rsidRPr="00A20410">
        <w:t>TS</w:t>
      </w:r>
      <w:r w:rsidR="00A20410">
        <w:t> </w:t>
      </w:r>
      <w:r w:rsidR="00A20410" w:rsidRPr="00A20410">
        <w:t>23.335</w:t>
      </w:r>
      <w:r w:rsidR="00A20410">
        <w:t> </w:t>
      </w:r>
      <w:r w:rsidR="00A20410" w:rsidRPr="00A20410">
        <w:t>[</w:t>
      </w:r>
      <w:r w:rsidRPr="00A20410">
        <w:t>3] by IMS making use of the IMS HSS/SLF functionality (either as a stand alone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A20410" w:rsidRPr="00A20410">
        <w:t>TS</w:t>
      </w:r>
      <w:r w:rsidR="00A20410">
        <w:t> </w:t>
      </w:r>
      <w:r w:rsidR="00A20410" w:rsidRPr="00A20410">
        <w:t>23.228</w:t>
      </w:r>
      <w:r w:rsidR="00A20410">
        <w:t> </w:t>
      </w:r>
      <w:r w:rsidR="00A20410" w:rsidRPr="00A20410">
        <w:t>[</w:t>
      </w:r>
      <w:r w:rsidRPr="00A20410">
        <w:t>7] clause 5.8.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Any Cx or Sh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 xml:space="preserve">When UE is registered to IMS, EPS UDR will contain the indication regarding the UE being served or not by EPS, and 5G repository will contain the indication regarding the UE being served by 5GS. This is proposed to be done as per the </w:t>
      </w:r>
      <w:r w:rsidRPr="00A20410">
        <w:lastRenderedPageBreak/>
        <w:t>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A20410" w:rsidRPr="00A20410">
        <w:t>TS</w:t>
      </w:r>
      <w:r w:rsidR="00A20410">
        <w:t> </w:t>
      </w:r>
      <w:r w:rsidR="00A20410" w:rsidRPr="00A20410">
        <w:t>23.228</w:t>
      </w:r>
      <w:r w:rsidR="00A20410">
        <w:t> </w:t>
      </w:r>
      <w:r w:rsidR="00A20410"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A22251">
      <w:pPr>
        <w:pStyle w:val="Heading5"/>
      </w:pPr>
      <w:bookmarkStart w:id="129" w:name="_Toc531883508"/>
      <w:r w:rsidRPr="00A20410">
        <w:t>6.</w:t>
      </w:r>
      <w:r w:rsidR="00667288" w:rsidRPr="00A20410">
        <w:t>5</w:t>
      </w:r>
      <w:r w:rsidRPr="00A20410">
        <w:t>.3.5.2</w:t>
      </w:r>
      <w:r w:rsidRPr="00A20410">
        <w:tab/>
        <w:t>P-CSCF Restoration procedures</w:t>
      </w:r>
      <w:bookmarkEnd w:id="129"/>
    </w:p>
    <w:p w:rsidR="00A22251" w:rsidRPr="00A20410" w:rsidRDefault="00A22251" w:rsidP="00A22251">
      <w:r w:rsidRPr="00A20410">
        <w:t xml:space="preserve">The P-CSCF restoration procedure via UDM is an optional mechanism according to </w:t>
      </w:r>
      <w:r w:rsidR="00A20410" w:rsidRPr="00A20410">
        <w:t>TS</w:t>
      </w:r>
      <w:r w:rsidR="00A20410">
        <w:t> </w:t>
      </w:r>
      <w:r w:rsidR="00A20410" w:rsidRPr="00A20410">
        <w:t>23.380</w:t>
      </w:r>
      <w:r w:rsidR="00A20410">
        <w:t> </w:t>
      </w:r>
      <w:r w:rsidR="00A20410"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A22251" w:rsidP="00A22251">
      <w:r w:rsidRPr="00A20410">
        <w:rPr>
          <w:b/>
          <w:u w:val="single"/>
        </w:rPr>
        <w:t>Option 1</w:t>
      </w:r>
      <w:r w:rsidRPr="00A20410">
        <w:t xml:space="preserve">: When UDM and HSS FE are split, the preferred P-CSCF restoration procedure would be that performed by detection of the failure by SMF/UPF according to </w:t>
      </w:r>
      <w:r w:rsidR="00A20410" w:rsidRPr="00A20410">
        <w:t>TS</w:t>
      </w:r>
      <w:r w:rsidR="00A20410">
        <w:t> </w:t>
      </w:r>
      <w:r w:rsidR="00A20410" w:rsidRPr="00A20410">
        <w:t>23.380</w:t>
      </w:r>
      <w:r w:rsidR="00A20410">
        <w:t> </w:t>
      </w:r>
      <w:r w:rsidR="00A20410" w:rsidRPr="00A20410">
        <w:t>[</w:t>
      </w:r>
      <w:r w:rsidRPr="00A20410">
        <w:t xml:space="preserve">8] clause 5.8.3, or using the PCF based P-CSCF restoration as specified in clause 5.8.5 of </w:t>
      </w:r>
      <w:r w:rsidR="00A20410" w:rsidRPr="00A20410">
        <w:t>TS</w:t>
      </w:r>
      <w:r w:rsidR="00A20410">
        <w:t> </w:t>
      </w:r>
      <w:r w:rsidR="00A20410" w:rsidRPr="00A20410">
        <w:t>23.380</w:t>
      </w:r>
      <w:r w:rsidR="00A20410">
        <w:t> </w:t>
      </w:r>
      <w:r w:rsidR="00A20410" w:rsidRPr="00A20410">
        <w:t>[</w:t>
      </w:r>
      <w:r w:rsidRPr="00A20410">
        <w:t>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A22251" w:rsidRPr="00A20410" w:rsidRDefault="00A22251" w:rsidP="00A22251">
      <w:r w:rsidRPr="00A20410">
        <w:rPr>
          <w:b/>
          <w:u w:val="single"/>
        </w:rPr>
        <w:t>Option 2</w:t>
      </w:r>
      <w:r w:rsidRPr="00A20410">
        <w:t>: To enable the P-CSCF restoration via either the UDM or the HSS FE, the SLF functionality is invoked in order to perform a user identity to HSS FE identity or UDM identity resolution.</w:t>
      </w:r>
    </w:p>
    <w:p w:rsidR="00A22251" w:rsidRPr="00A20410" w:rsidRDefault="00A22251" w:rsidP="00A22251">
      <w:r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A20410" w:rsidRPr="00A20410">
        <w:t>TS</w:t>
      </w:r>
      <w:r w:rsidR="00A20410">
        <w:t> </w:t>
      </w:r>
      <w:r w:rsidR="00A20410" w:rsidRPr="00A20410">
        <w:t>29.228</w:t>
      </w:r>
      <w:r w:rsidR="00A20410">
        <w:t> </w:t>
      </w:r>
      <w:r w:rsidR="00A20410" w:rsidRPr="00A20410">
        <w:t>[</w:t>
      </w:r>
      <w:r w:rsidR="002F5118" w:rsidRPr="00A20410">
        <w:t>10</w:t>
      </w:r>
      <w:r w:rsidRPr="00A20410">
        <w:t>] clause 6.4.</w:t>
      </w:r>
    </w:p>
    <w:p w:rsidR="00A22251" w:rsidRPr="00A20410" w:rsidRDefault="00A22251" w:rsidP="00ED0347">
      <w:pPr>
        <w:pStyle w:val="TH"/>
      </w:pPr>
      <w:r w:rsidRPr="00A20410">
        <w:object w:dxaOrig="8895" w:dyaOrig="4710">
          <v:shape id="_x0000_i1074" type="#_x0000_t75" style="width:444.5pt;height:235.4pt" o:ole="">
            <v:imagedata r:id="rId90" o:title=""/>
          </v:shape>
          <o:OLEObject Type="Embed" ProgID="VisioViewer.Viewer.1" ShapeID="_x0000_i1074" DrawAspect="Content" ObjectID="_1605625569" r:id="rId110"/>
        </w:object>
      </w:r>
    </w:p>
    <w:p w:rsidR="00A22251" w:rsidRPr="00A20410" w:rsidRDefault="00ED0347" w:rsidP="00ED0347">
      <w:pPr>
        <w:pStyle w:val="TF"/>
        <w:rPr>
          <w:lang w:val="en-GB"/>
        </w:rPr>
      </w:pPr>
      <w:r w:rsidRPr="00A20410">
        <w:rPr>
          <w:lang w:val="en-GB"/>
        </w:rPr>
        <w:t>Figure 6.5.3.5.2-1</w:t>
      </w:r>
    </w:p>
    <w:p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A20410" w:rsidRPr="00A20410">
        <w:t>TS</w:t>
      </w:r>
      <w:r w:rsidR="00A20410">
        <w:t> </w:t>
      </w:r>
      <w:r w:rsidR="00A20410" w:rsidRPr="00A20410">
        <w:t>23.380</w:t>
      </w:r>
      <w:r w:rsidR="00A20410">
        <w:t> </w:t>
      </w:r>
      <w:r w:rsidR="00A20410" w:rsidRPr="00A20410">
        <w:t>[</w:t>
      </w:r>
      <w:r w:rsidRPr="00A20410">
        <w:t>8]) or reject it.</w:t>
      </w:r>
    </w:p>
    <w:p w:rsidR="00A22251" w:rsidRPr="00A20410" w:rsidRDefault="00A22251" w:rsidP="00A22251">
      <w:r w:rsidRPr="00A20410">
        <w:lastRenderedPageBreak/>
        <w:t>No other impact is expected for restoration.</w:t>
      </w:r>
    </w:p>
    <w:p w:rsidR="00A22251" w:rsidRPr="00A20410" w:rsidRDefault="00A22251" w:rsidP="00A22251">
      <w:pPr>
        <w:pStyle w:val="Heading5"/>
      </w:pPr>
      <w:bookmarkStart w:id="130" w:name="_Toc531883509"/>
      <w:r w:rsidRPr="00A20410">
        <w:t>6.</w:t>
      </w:r>
      <w:r w:rsidR="00667288" w:rsidRPr="00A20410">
        <w:t>5</w:t>
      </w:r>
      <w:r w:rsidRPr="00A20410">
        <w:t>.3.5.3</w:t>
      </w:r>
      <w:r w:rsidRPr="00A20410">
        <w:tab/>
      </w:r>
      <w:r w:rsidRPr="00A20410">
        <w:rPr>
          <w:lang w:eastAsia="zh-CN"/>
        </w:rPr>
        <w:t>Terminating domain selection information for IMS voice</w:t>
      </w:r>
      <w:bookmarkEnd w:id="130"/>
    </w:p>
    <w:p w:rsidR="00A22251" w:rsidRPr="00A20410" w:rsidRDefault="00A22251" w:rsidP="00A22251">
      <w:pPr>
        <w:rPr>
          <w:lang w:eastAsia="zh-CN"/>
        </w:rPr>
      </w:pPr>
      <w:r w:rsidRPr="00A20410">
        <w:t xml:space="preserve">According to </w:t>
      </w:r>
      <w:r w:rsidR="00A20410" w:rsidRPr="00A20410">
        <w:t>TS</w:t>
      </w:r>
      <w:r w:rsidR="00A20410">
        <w:t> </w:t>
      </w:r>
      <w:r w:rsidR="00A20410" w:rsidRPr="00A20410">
        <w:t>23.501</w:t>
      </w:r>
      <w:r w:rsidR="00A20410">
        <w:t> </w:t>
      </w:r>
      <w:r w:rsidR="00A20410"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A20410" w:rsidRPr="00A20410">
        <w:t>TS</w:t>
      </w:r>
      <w:r w:rsidR="00A20410">
        <w:t> </w:t>
      </w:r>
      <w:r w:rsidR="00A20410" w:rsidRPr="00A20410">
        <w:t>29.328</w:t>
      </w:r>
      <w:r w:rsidR="00A20410">
        <w:t> </w:t>
      </w:r>
      <w:r w:rsidR="00A20410" w:rsidRPr="00A20410">
        <w:t>[</w:t>
      </w:r>
      <w:r w:rsidRPr="00A20410">
        <w:t>11] clause 6.5.</w:t>
      </w:r>
    </w:p>
    <w:p w:rsidR="00ED0347" w:rsidRPr="00A20410" w:rsidRDefault="00ED0347" w:rsidP="00A22251">
      <w:r w:rsidRPr="00A20410">
        <w:t xml:space="preserve">If the UE is attached to IMS via 5GS, the T-ADS information request to the IMS HSS/SLF will end up in a Sh request (UDR/UDA) to UDM, which in turn will invoke the AMF service Namf_MT_ ProvideDomainSelectionInfo as specified in </w:t>
      </w:r>
      <w:r w:rsidR="00A20410" w:rsidRPr="00A20410">
        <w:t>TS</w:t>
      </w:r>
      <w:r w:rsidR="00A20410">
        <w:t> </w:t>
      </w:r>
      <w:r w:rsidR="00A20410" w:rsidRPr="00A20410">
        <w:t>23.501</w:t>
      </w:r>
      <w:r w:rsidR="00A20410">
        <w:t> </w:t>
      </w:r>
      <w:r w:rsidR="00A20410" w:rsidRPr="00A20410">
        <w:t>[</w:t>
      </w:r>
      <w:r w:rsidRPr="00A20410">
        <w:t xml:space="preserve">6] clause 5.16.3.6 and </w:t>
      </w:r>
      <w:r w:rsidR="00A20410" w:rsidRPr="00A20410">
        <w:t>TS</w:t>
      </w:r>
      <w:r w:rsidR="00A20410">
        <w:t> </w:t>
      </w:r>
      <w:r w:rsidR="00A20410" w:rsidRPr="00A20410">
        <w:t>23.228</w:t>
      </w:r>
      <w:r w:rsidR="00A20410">
        <w:t> </w:t>
      </w:r>
      <w:r w:rsidR="00A20410" w:rsidRPr="00A20410">
        <w:t>[</w:t>
      </w:r>
      <w:r w:rsidRPr="00A20410">
        <w:t xml:space="preserve">7] </w:t>
      </w:r>
      <w:r w:rsidR="00C13F43" w:rsidRPr="00A20410">
        <w:t>Annex </w:t>
      </w:r>
      <w:r w:rsidRPr="00A20410">
        <w:t>Y.</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22251">
      <w:r w:rsidRPr="00A20410">
        <w:rPr>
          <w:lang w:eastAsia="zh-CN"/>
        </w:rPr>
        <w:t>The query to the 5G UDR is simply converted by the Access Data Layer into a Ud request to the IMS data repository, in order to retrieve the IMSI that is associated with the IMPU received in the Sh request.</w:t>
      </w:r>
    </w:p>
    <w:p w:rsidR="00ED0347" w:rsidRPr="00A20410" w:rsidRDefault="00ED0347" w:rsidP="00A22251">
      <w:r w:rsidRPr="00A20410">
        <w:t xml:space="preserve">The request from IMS AS, when the UE is attached to the EPS, should follow the same procedures as defined in </w:t>
      </w:r>
      <w:r w:rsidR="00A20410" w:rsidRPr="00A20410">
        <w:t>TS</w:t>
      </w:r>
      <w:r w:rsidR="00A20410">
        <w:t> </w:t>
      </w:r>
      <w:r w:rsidR="00A20410" w:rsidRPr="00A20410">
        <w:t>23.228</w:t>
      </w:r>
      <w:r w:rsidR="00A20410">
        <w:t> </w:t>
      </w:r>
      <w:r w:rsidR="00A20410" w:rsidRPr="00A20410">
        <w:t>[</w:t>
      </w:r>
      <w:r w:rsidRPr="00A20410">
        <w:t>7] clause 4.2.4a.</w:t>
      </w:r>
    </w:p>
    <w:p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rsidR="00A22251" w:rsidRPr="00A20410" w:rsidRDefault="00ED0347" w:rsidP="00A22251">
      <w:r w:rsidRPr="00A20410">
        <w:t xml:space="preserve">Both UDM and HSS FE will check the registration status in the corresponding network in order to either execute the procedure (according to </w:t>
      </w:r>
      <w:r w:rsidR="00A20410" w:rsidRPr="00A20410">
        <w:t>TS</w:t>
      </w:r>
      <w:r w:rsidR="00A20410">
        <w:t> </w:t>
      </w:r>
      <w:r w:rsidR="00A20410" w:rsidRPr="00A20410">
        <w:t>23.228</w:t>
      </w:r>
      <w:r w:rsidR="00A20410">
        <w:t> </w:t>
      </w:r>
      <w:r w:rsidR="00A20410" w:rsidRPr="00A20410">
        <w:t>[</w:t>
      </w:r>
      <w:r w:rsidRPr="00A20410">
        <w:t>7]) or reject it.</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A5C26">
      <w:r w:rsidRPr="00A20410">
        <w:rPr>
          <w:lang w:eastAsia="zh-CN"/>
        </w:rPr>
        <w:t>The query to the 5G UDR is simply converted by the Access Data Layer into a Ud request to the IMS data repository, in order to retrieve the IMSI that is associated with the IMPU received in the Sh request.</w:t>
      </w:r>
    </w:p>
    <w:p w:rsidR="00A22251" w:rsidRPr="00A20410" w:rsidRDefault="00A22251" w:rsidP="00ED0347">
      <w:pPr>
        <w:pStyle w:val="TH"/>
      </w:pPr>
      <w:r w:rsidRPr="00A20410">
        <w:object w:dxaOrig="8895" w:dyaOrig="4710">
          <v:shape id="_x0000_i1075" type="#_x0000_t75" style="width:444.5pt;height:235.4pt" o:ole="">
            <v:imagedata r:id="rId92" o:title=""/>
          </v:shape>
          <o:OLEObject Type="Embed" ProgID="VisioViewer.Viewer.1" ShapeID="_x0000_i1075" DrawAspect="Content" ObjectID="_1605625570" r:id="rId111"/>
        </w:object>
      </w:r>
    </w:p>
    <w:p w:rsidR="00ED0347" w:rsidRPr="00A20410" w:rsidRDefault="00ED0347" w:rsidP="00ED0347">
      <w:pPr>
        <w:pStyle w:val="TF"/>
        <w:rPr>
          <w:lang w:val="en-GB"/>
        </w:rPr>
      </w:pPr>
      <w:r w:rsidRPr="00A20410">
        <w:rPr>
          <w:lang w:val="en-GB"/>
        </w:rPr>
        <w:t>Figure 6.5.3.5.3-1</w:t>
      </w:r>
    </w:p>
    <w:p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This assumes that UDM implements the Sh operations UDR/UDA to trigger the T-ADS information retrieval procedure. Potential conversion of Diameter Sh operation to an Nudm service operation is out of the scope of this study.</w:t>
      </w:r>
    </w:p>
    <w:p w:rsidR="00A22251" w:rsidRPr="00A20410" w:rsidRDefault="00A22251" w:rsidP="00A22251">
      <w:pPr>
        <w:pStyle w:val="Heading3"/>
      </w:pPr>
      <w:bookmarkStart w:id="131" w:name="_Toc531883510"/>
      <w:r w:rsidRPr="00A20410">
        <w:t>6.</w:t>
      </w:r>
      <w:r w:rsidR="00667288" w:rsidRPr="00A20410">
        <w:t>5</w:t>
      </w:r>
      <w:r w:rsidRPr="00A20410">
        <w:t>.4</w:t>
      </w:r>
      <w:r w:rsidRPr="00A20410">
        <w:tab/>
        <w:t>Impacts on existing services and interfaces</w:t>
      </w:r>
      <w:bookmarkEnd w:id="131"/>
    </w:p>
    <w:p w:rsidR="00A22251" w:rsidRPr="00A20410" w:rsidRDefault="00A22251" w:rsidP="00A22251">
      <w:pPr>
        <w:pStyle w:val="Heading4"/>
      </w:pPr>
      <w:bookmarkStart w:id="132" w:name="_Toc531883511"/>
      <w:r w:rsidRPr="00A20410">
        <w:t>6.</w:t>
      </w:r>
      <w:r w:rsidR="00667288" w:rsidRPr="00A20410">
        <w:t>5</w:t>
      </w:r>
      <w:r w:rsidRPr="00A20410">
        <w:t>.4.1</w:t>
      </w:r>
      <w:r w:rsidRPr="00A20410">
        <w:tab/>
        <w:t>General</w:t>
      </w:r>
      <w:bookmarkEnd w:id="132"/>
    </w:p>
    <w:p w:rsidR="00A22251" w:rsidRPr="00A20410" w:rsidRDefault="00A22251" w:rsidP="00A22251">
      <w:r w:rsidRPr="00A20410">
        <w:t xml:space="preserve">This solution addresses scenarios in which the operator deployment is already a layered architecture according to </w:t>
      </w:r>
      <w:r w:rsidR="00A20410" w:rsidRPr="00A20410">
        <w:t>TS</w:t>
      </w:r>
      <w:r w:rsidR="00A20410">
        <w:t> </w:t>
      </w:r>
      <w:r w:rsidR="00A20410" w:rsidRPr="00A20410">
        <w:t>23.335</w:t>
      </w:r>
      <w:r w:rsidR="00A20410">
        <w:t> </w:t>
      </w:r>
      <w:r w:rsidR="00A20410"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A20410" w:rsidRPr="00A20410">
        <w:t>TS</w:t>
      </w:r>
      <w:r w:rsidR="00A20410">
        <w:t> </w:t>
      </w:r>
      <w:r w:rsidR="00A20410" w:rsidRPr="00A20410">
        <w:t>29.505</w:t>
      </w:r>
      <w:r w:rsidR="00A20410">
        <w:t> </w:t>
      </w:r>
      <w:r w:rsidR="00A20410"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Finally, the solution proposes adding the Sh pair UDR/UDA (Diameter) to UDM as a temporary solution until IMS is adapted to service based architecture or any other solution is specified for T-ADS information retrieval by IMS.</w:t>
      </w:r>
    </w:p>
    <w:p w:rsidR="00A22251" w:rsidRPr="00A20410" w:rsidRDefault="00A22251" w:rsidP="00A22251">
      <w:pPr>
        <w:pStyle w:val="Heading4"/>
      </w:pPr>
      <w:bookmarkStart w:id="133" w:name="_Toc531883512"/>
      <w:r w:rsidRPr="00A20410">
        <w:t>6.</w:t>
      </w:r>
      <w:r w:rsidR="00667288" w:rsidRPr="00A20410">
        <w:t>5</w:t>
      </w:r>
      <w:r w:rsidRPr="00A20410">
        <w:t>.4.2</w:t>
      </w:r>
      <w:r w:rsidRPr="00A20410">
        <w:tab/>
        <w:t>Summary of impacts on UDM</w:t>
      </w:r>
      <w:bookmarkEnd w:id="133"/>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rsidR="00AA5C26" w:rsidRPr="00A20410" w:rsidRDefault="00A22251" w:rsidP="00AA5C26">
      <w:pPr>
        <w:pStyle w:val="B1"/>
        <w:rPr>
          <w:lang w:val="en-GB"/>
        </w:rPr>
      </w:pPr>
      <w:r w:rsidRPr="00A20410">
        <w:t>-</w:t>
      </w:r>
      <w:r w:rsidRPr="00A20410">
        <w:tab/>
        <w:t>For T-ADS information retrieval: Add Sh pair UDR/UDA</w:t>
      </w:r>
      <w:r w:rsidR="00AA5C26" w:rsidRPr="00A20410">
        <w:rPr>
          <w:lang w:val="en-GB"/>
        </w:rPr>
        <w:t xml:space="preserve"> </w:t>
      </w:r>
      <w:r w:rsidR="00AA5C26" w:rsidRPr="00A20410">
        <w:t>in case of single and dual registrations</w:t>
      </w:r>
      <w:r w:rsidR="00C13F43" w:rsidRPr="00A20410">
        <w:rPr>
          <w:lang w:val="en-GB"/>
        </w:rPr>
        <w:t>:</w:t>
      </w:r>
    </w:p>
    <w:p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rsidR="00A22251" w:rsidRPr="00A20410" w:rsidRDefault="00A22251" w:rsidP="00A22251">
      <w:pPr>
        <w:pStyle w:val="B1"/>
      </w:pPr>
      <w:r w:rsidRPr="00A20410">
        <w:lastRenderedPageBreak/>
        <w:t>-</w:t>
      </w:r>
      <w:r w:rsidRPr="00A20410">
        <w:tab/>
        <w:t>For P-CSCF restoration:</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2: Add Cx pair SAR/SAA for P-CSCF restoration</w:t>
      </w:r>
      <w:r w:rsidRPr="00A20410">
        <w:rPr>
          <w:lang w:val="en-GB"/>
        </w:rPr>
        <w:t>.</w:t>
      </w:r>
    </w:p>
    <w:p w:rsidR="00A22251" w:rsidRPr="00A20410" w:rsidRDefault="00A22251" w:rsidP="00A22251">
      <w:pPr>
        <w:pStyle w:val="Heading4"/>
      </w:pPr>
      <w:bookmarkStart w:id="134" w:name="_Toc531883513"/>
      <w:r w:rsidRPr="00A20410">
        <w:t>6.</w:t>
      </w:r>
      <w:r w:rsidR="00667288" w:rsidRPr="00A20410">
        <w:t>5</w:t>
      </w:r>
      <w:r w:rsidRPr="00A20410">
        <w:t>.4.3</w:t>
      </w:r>
      <w:r w:rsidRPr="00A20410">
        <w:tab/>
        <w:t>Summary of impacts on HSS FE</w:t>
      </w:r>
      <w:bookmarkEnd w:id="134"/>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F663B3">
      <w:pPr>
        <w:pStyle w:val="Heading4"/>
      </w:pPr>
      <w:bookmarkStart w:id="135" w:name="_Toc531883514"/>
      <w:r w:rsidRPr="00A20410">
        <w:t>6.</w:t>
      </w:r>
      <w:r w:rsidR="00297896" w:rsidRPr="00A20410">
        <w:t>5</w:t>
      </w:r>
      <w:r w:rsidRPr="00A20410">
        <w:t>.4.4</w:t>
      </w:r>
      <w:r w:rsidRPr="00A20410">
        <w:tab/>
        <w:t>Summary of impacts on EPS UDR or 5G repository</w:t>
      </w:r>
      <w:bookmarkEnd w:id="135"/>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A22251">
      <w:pPr>
        <w:pStyle w:val="Heading3"/>
      </w:pPr>
      <w:bookmarkStart w:id="136" w:name="_Toc531883515"/>
      <w:r w:rsidRPr="00A20410">
        <w:t>6.</w:t>
      </w:r>
      <w:r w:rsidR="00667288" w:rsidRPr="00A20410">
        <w:t>5</w:t>
      </w:r>
      <w:r w:rsidRPr="00A20410">
        <w:t>.5</w:t>
      </w:r>
      <w:r w:rsidRPr="00A20410">
        <w:tab/>
        <w:t>Evaluation</w:t>
      </w:r>
      <w:bookmarkEnd w:id="136"/>
    </w:p>
    <w:p w:rsidR="00A22251" w:rsidRPr="00A20410" w:rsidRDefault="00A22251" w:rsidP="00A22251">
      <w:pPr>
        <w:pStyle w:val="EditorsNote"/>
      </w:pPr>
      <w:r w:rsidRPr="00A20410">
        <w:t>Editor's note:</w:t>
      </w:r>
      <w:r w:rsidRPr="00A20410">
        <w:tab/>
        <w:t>This clause provides an evaluation of the solution.</w:t>
      </w:r>
    </w:p>
    <w:p w:rsidR="00E030F8" w:rsidRPr="00A20410" w:rsidRDefault="00E030F8" w:rsidP="00E030F8">
      <w:pPr>
        <w:pStyle w:val="Heading2"/>
      </w:pPr>
      <w:bookmarkStart w:id="137" w:name="_Toc531883516"/>
      <w:r w:rsidRPr="00A20410">
        <w:t>6.</w:t>
      </w:r>
      <w:r w:rsidR="00F4358E" w:rsidRPr="00A20410">
        <w:t>6</w:t>
      </w:r>
      <w:r w:rsidRPr="00A20410">
        <w:tab/>
        <w:t>Solution #</w:t>
      </w:r>
      <w:r w:rsidR="00F4358E" w:rsidRPr="00A20410">
        <w:t>6</w:t>
      </w:r>
      <w:r w:rsidRPr="00A20410">
        <w:t>: Deployment and coexistence solution not requiring interworking between UDM and existing HSS</w:t>
      </w:r>
      <w:bookmarkEnd w:id="137"/>
    </w:p>
    <w:p w:rsidR="00E030F8" w:rsidRPr="00A20410" w:rsidRDefault="00E030F8" w:rsidP="00E030F8">
      <w:pPr>
        <w:pStyle w:val="Heading3"/>
        <w:rPr>
          <w:lang w:eastAsia="ko-KR"/>
        </w:rPr>
      </w:pPr>
      <w:bookmarkStart w:id="138" w:name="_Toc531883517"/>
      <w:r w:rsidRPr="00A20410">
        <w:rPr>
          <w:lang w:eastAsia="ko-KR"/>
        </w:rPr>
        <w:t>6</w:t>
      </w:r>
      <w:r w:rsidRPr="00A20410">
        <w:rPr>
          <w:rFonts w:hint="eastAsia"/>
          <w:lang w:eastAsia="ko-KR"/>
        </w:rPr>
        <w:t>.</w:t>
      </w:r>
      <w:r w:rsidR="00F4358E" w:rsidRPr="00A20410">
        <w:rPr>
          <w:lang w:eastAsia="ko-KR"/>
        </w:rPr>
        <w:t>6</w:t>
      </w:r>
      <w:r w:rsidRPr="00A20410">
        <w:rPr>
          <w:lang w:eastAsia="ko-KR"/>
        </w:rPr>
        <w:t>.1</w:t>
      </w:r>
      <w:r w:rsidRPr="00A20410">
        <w:rPr>
          <w:rFonts w:hint="eastAsia"/>
          <w:lang w:eastAsia="ko-KR"/>
        </w:rPr>
        <w:tab/>
      </w:r>
      <w:r w:rsidRPr="00A20410">
        <w:rPr>
          <w:lang w:eastAsia="ko-KR"/>
        </w:rPr>
        <w:t>Introduction</w:t>
      </w:r>
      <w:bookmarkEnd w:id="138"/>
    </w:p>
    <w:p w:rsidR="00E030F8" w:rsidRPr="00A20410" w:rsidRDefault="00E030F8" w:rsidP="00E030F8">
      <w:pPr>
        <w:rPr>
          <w:lang w:eastAsia="ko-KR"/>
        </w:rPr>
      </w:pPr>
      <w:r w:rsidRPr="00A20410">
        <w:rPr>
          <w:lang w:eastAsia="ko-KR"/>
        </w:rPr>
        <w:t>This solution is applicable to Key Issue 1 and Key Issue 2.</w:t>
      </w:r>
    </w:p>
    <w:p w:rsidR="00E030F8" w:rsidRPr="00A20410" w:rsidRDefault="00E030F8" w:rsidP="00E030F8">
      <w:pPr>
        <w:rPr>
          <w:lang w:eastAsia="ko-KR"/>
        </w:rPr>
      </w:pPr>
      <w:r w:rsidRPr="00A20410">
        <w:rPr>
          <w:lang w:eastAsia="ko-KR"/>
        </w:rPr>
        <w:t>This solution proposes a deployment and coexistence alternative which avoids the need of specification of interworking procedures between UDM and the existing HSS.</w:t>
      </w:r>
    </w:p>
    <w:p w:rsidR="00E030F8" w:rsidRPr="00A20410" w:rsidRDefault="00E030F8" w:rsidP="00E030F8">
      <w:pPr>
        <w:pStyle w:val="Heading3"/>
        <w:rPr>
          <w:lang w:eastAsia="ko-KR"/>
        </w:rPr>
      </w:pPr>
      <w:bookmarkStart w:id="139" w:name="_Toc531883518"/>
      <w:r w:rsidRPr="00A20410">
        <w:rPr>
          <w:lang w:eastAsia="ko-KR"/>
        </w:rPr>
        <w:t>6</w:t>
      </w:r>
      <w:r w:rsidRPr="00A20410">
        <w:rPr>
          <w:rFonts w:hint="eastAsia"/>
          <w:lang w:eastAsia="ko-KR"/>
        </w:rPr>
        <w:t>.</w:t>
      </w:r>
      <w:r w:rsidR="00F4358E" w:rsidRPr="00A20410">
        <w:rPr>
          <w:lang w:eastAsia="ko-KR"/>
        </w:rPr>
        <w:t>6</w:t>
      </w:r>
      <w:r w:rsidRPr="00A20410">
        <w:rPr>
          <w:lang w:eastAsia="ko-KR"/>
        </w:rPr>
        <w:t>.2</w:t>
      </w:r>
      <w:r w:rsidRPr="00A20410">
        <w:rPr>
          <w:rFonts w:hint="eastAsia"/>
          <w:lang w:eastAsia="ko-KR"/>
        </w:rPr>
        <w:tab/>
      </w:r>
      <w:r w:rsidRPr="00A20410">
        <w:rPr>
          <w:lang w:eastAsia="ko-KR"/>
        </w:rPr>
        <w:t>High-level Description</w:t>
      </w:r>
      <w:bookmarkEnd w:id="139"/>
    </w:p>
    <w:p w:rsidR="00E030F8" w:rsidRPr="00A20410" w:rsidRDefault="00E030F8" w:rsidP="00E030F8">
      <w:r w:rsidRPr="00A20410">
        <w:t>This solution proposes an alternative for coexistence between UDM and HSS based on:</w:t>
      </w:r>
    </w:p>
    <w:p w:rsidR="00C13F43" w:rsidRPr="00A20410" w:rsidRDefault="00C13F43" w:rsidP="00C13F43">
      <w:pPr>
        <w:pStyle w:val="B1"/>
      </w:pPr>
      <w:r w:rsidRPr="00A20410">
        <w:t>-</w:t>
      </w:r>
      <w:r w:rsidRPr="00A20410">
        <w:tab/>
        <w:t>Deploying HSS and UDM in a single network entity, referred as Combined HSS/UDM, supporting interfaces and procedures specified for 5GC, EPC and IMS.</w:t>
      </w:r>
    </w:p>
    <w:p w:rsidR="00C13F43" w:rsidRPr="00A20410" w:rsidRDefault="00C13F43" w:rsidP="00C13F43">
      <w:pPr>
        <w:pStyle w:val="B1"/>
      </w:pPr>
      <w:r w:rsidRPr="00A20410">
        <w:t>-</w:t>
      </w:r>
      <w:r w:rsidRPr="00A20410">
        <w:tab/>
        <w:t>UDM and HSS deployed in the Combined network entity interact with a 5GS UDR that stores 4G/IMS/5G subscription data for 5G enabled users (when using a common repository). The Combined HSS/UDM can also use separate repositories for subscription data of 5G enabled users.</w:t>
      </w:r>
    </w:p>
    <w:p w:rsidR="00C13F43" w:rsidRPr="00A20410" w:rsidRDefault="00C13F43" w:rsidP="00C13F43">
      <w:pPr>
        <w:pStyle w:val="B1"/>
      </w:pPr>
      <w:r w:rsidRPr="00A20410">
        <w:t>-</w:t>
      </w:r>
      <w:r w:rsidRPr="00A20410">
        <w:tab/>
        <w:t xml:space="preserve">When using a common repository for the Combined HSS/UDM, subscription data of new 5G enabled users is directly provisioned in 5GS UDR. Subscription data of existing 4G users that becomes 5G enabled is relocated from existing EPS UDR to 5GS UDR. When using separate repositories, provisioning and/or relocation to EPS UDR used by the Combined HSS/UDM is also needed. When and how the subscription data relocation is </w:t>
      </w:r>
      <w:r w:rsidRPr="00A20410">
        <w:lastRenderedPageBreak/>
        <w:t>performed depends on the overall migration plan and the procedure designed for that purpose, and it is out of scope of the description of this solution.</w:t>
      </w:r>
    </w:p>
    <w:p w:rsidR="00C13F43" w:rsidRPr="00A20410" w:rsidRDefault="00C13F43" w:rsidP="00C13F43">
      <w:pPr>
        <w:pStyle w:val="B1"/>
      </w:pPr>
      <w:r w:rsidRPr="00A20410">
        <w:t>-</w:t>
      </w:r>
      <w:r w:rsidRPr="00A20410">
        <w:tab/>
        <w:t>The functions of the Combined HSS/UDM are provided by a single network entity, so that the interactions between HSS and UDM within the Combined entity are performed internally and therefore it is not required to define such interworking.</w:t>
      </w:r>
    </w:p>
    <w:p w:rsidR="00C13F43" w:rsidRPr="00A20410" w:rsidRDefault="00C13F43" w:rsidP="00C13F43">
      <w:pPr>
        <w:pStyle w:val="B1"/>
      </w:pPr>
      <w:r w:rsidRPr="00A20410">
        <w:t>-</w:t>
      </w:r>
      <w:r w:rsidRPr="00A20410">
        <w:tab/>
        <w:t>The existing HSS and EPS UDR keep serving only 4G users.</w:t>
      </w:r>
    </w:p>
    <w:p w:rsidR="00C13F43" w:rsidRPr="00A20410" w:rsidRDefault="00C13F43" w:rsidP="00C13F43">
      <w:pPr>
        <w:pStyle w:val="B1"/>
      </w:pPr>
      <w:r w:rsidRPr="00A20410">
        <w:t>-</w:t>
      </w:r>
      <w:r w:rsidRPr="00A20410">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C13F43" w:rsidRPr="00A20410" w:rsidRDefault="00C13F43" w:rsidP="00C13F43">
      <w:pPr>
        <w:pStyle w:val="B1"/>
      </w:pPr>
      <w:r w:rsidRPr="00A20410">
        <w:t>-</w:t>
      </w:r>
      <w:r w:rsidRPr="00A20410">
        <w:tab/>
        <w:t>There is no need of interworking between UDM and existing HSS out of the Combined network entity.</w:t>
      </w:r>
    </w:p>
    <w:p w:rsidR="00E030F8" w:rsidRPr="00A20410" w:rsidRDefault="00E030F8" w:rsidP="00E030F8">
      <w:pPr>
        <w:rPr>
          <w:lang w:eastAsia="ko-KR"/>
        </w:rPr>
      </w:pPr>
      <w:r w:rsidRPr="00A20410">
        <w:rPr>
          <w:lang w:eastAsia="ko-KR"/>
        </w:rPr>
        <w:t>The figure 6.</w:t>
      </w:r>
      <w:r w:rsidR="00F4358E" w:rsidRPr="00A20410">
        <w:rPr>
          <w:lang w:eastAsia="ko-KR"/>
        </w:rPr>
        <w:t>6</w:t>
      </w:r>
      <w:r w:rsidRPr="00A20410">
        <w:rPr>
          <w:lang w:eastAsia="ko-KR"/>
        </w:rPr>
        <w:t>.1-1 shows the network architecture gathering the considerations described previously using a common repository for the Combined HSS/UDM:</w:t>
      </w:r>
    </w:p>
    <w:p w:rsidR="00E030F8" w:rsidRPr="00A20410" w:rsidRDefault="00E030F8" w:rsidP="00C13F43">
      <w:pPr>
        <w:pStyle w:val="TH"/>
        <w:rPr>
          <w:lang w:eastAsia="ko-KR"/>
        </w:rPr>
      </w:pPr>
      <w:r w:rsidRPr="00A20410">
        <w:object w:dxaOrig="9765" w:dyaOrig="5310">
          <v:shape id="_x0000_i1076" type="#_x0000_t75" style="width:481.45pt;height:261.7pt" o:ole="">
            <v:imagedata r:id="rId112" o:title=""/>
          </v:shape>
          <o:OLEObject Type="Embed" ProgID="Visio.Drawing.11" ShapeID="_x0000_i1076" DrawAspect="Content" ObjectID="_1605625571" r:id="rId113"/>
        </w:object>
      </w:r>
    </w:p>
    <w:p w:rsidR="00E030F8" w:rsidRPr="00A20410" w:rsidRDefault="00E030F8" w:rsidP="0028132F">
      <w:pPr>
        <w:pStyle w:val="TF"/>
      </w:pPr>
      <w:r w:rsidRPr="00A20410">
        <w:t>Figure 6.</w:t>
      </w:r>
      <w:r w:rsidR="00F4358E" w:rsidRPr="00A20410">
        <w:t>6</w:t>
      </w:r>
      <w:r w:rsidRPr="00A20410">
        <w:t>.1-1</w:t>
      </w:r>
      <w:r w:rsidR="00C13F43" w:rsidRPr="00A20410">
        <w:rPr>
          <w:lang w:val="en-GB"/>
        </w:rPr>
        <w:t>:</w:t>
      </w:r>
      <w:r w:rsidRPr="00A20410">
        <w:t xml:space="preserve"> Coexistence of existing HSS and Combined HSS/UDM with common repository</w:t>
      </w:r>
    </w:p>
    <w:p w:rsidR="00E030F8" w:rsidRPr="00A20410" w:rsidRDefault="00E030F8" w:rsidP="00E030F8">
      <w:pPr>
        <w:rPr>
          <w:lang w:eastAsia="ko-KR"/>
        </w:rPr>
      </w:pPr>
      <w:r w:rsidRPr="00A20410">
        <w:rPr>
          <w:lang w:eastAsia="ko-KR"/>
        </w:rPr>
        <w:t>The figure 6.</w:t>
      </w:r>
      <w:r w:rsidR="00F4358E" w:rsidRPr="00A20410">
        <w:rPr>
          <w:lang w:eastAsia="ko-KR"/>
        </w:rPr>
        <w:t>6</w:t>
      </w:r>
      <w:r w:rsidRPr="00A20410">
        <w:rPr>
          <w:lang w:eastAsia="ko-KR"/>
        </w:rPr>
        <w:t>.1-2 shows the network architecture gathering the considerations described previously using separate repositories for the Combined HSS/UDM, though this is not the preferred alternative for this solution:</w:t>
      </w:r>
    </w:p>
    <w:p w:rsidR="00E030F8" w:rsidRPr="00A20410" w:rsidRDefault="00E030F8" w:rsidP="00C13F43">
      <w:pPr>
        <w:pStyle w:val="TH"/>
        <w:rPr>
          <w:lang w:eastAsia="ko-KR"/>
        </w:rPr>
      </w:pPr>
      <w:r w:rsidRPr="00A20410">
        <w:object w:dxaOrig="9765" w:dyaOrig="5085">
          <v:shape id="_x0000_i1077" type="#_x0000_t75" style="width:482.1pt;height:251.7pt" o:ole="">
            <v:imagedata r:id="rId114" o:title=""/>
          </v:shape>
          <o:OLEObject Type="Embed" ProgID="Visio.Drawing.11" ShapeID="_x0000_i1077" DrawAspect="Content" ObjectID="_1605625572" r:id="rId115"/>
        </w:object>
      </w:r>
    </w:p>
    <w:p w:rsidR="00E030F8" w:rsidRPr="00A20410" w:rsidRDefault="00E030F8" w:rsidP="0028132F">
      <w:pPr>
        <w:pStyle w:val="TF"/>
      </w:pPr>
      <w:r w:rsidRPr="00A20410">
        <w:t>Figure 6.</w:t>
      </w:r>
      <w:r w:rsidR="00F4358E" w:rsidRPr="00A20410">
        <w:t>6</w:t>
      </w:r>
      <w:r w:rsidRPr="00A20410">
        <w:t>.1-2</w:t>
      </w:r>
      <w:r w:rsidR="00C13F43" w:rsidRPr="00A20410">
        <w:rPr>
          <w:lang w:val="en-GB"/>
        </w:rPr>
        <w:t>:</w:t>
      </w:r>
      <w:r w:rsidRPr="00A20410">
        <w:t xml:space="preserve"> Coexistence of existing HSS and Combined HSS/UDM with separate repositories</w:t>
      </w:r>
    </w:p>
    <w:p w:rsidR="00E030F8" w:rsidRPr="00A20410" w:rsidRDefault="00E030F8" w:rsidP="00E030F8">
      <w:pPr>
        <w:pStyle w:val="Heading3"/>
        <w:rPr>
          <w:lang w:eastAsia="ko-KR"/>
        </w:rPr>
      </w:pPr>
      <w:bookmarkStart w:id="140" w:name="_Toc531883519"/>
      <w:r w:rsidRPr="00A20410">
        <w:rPr>
          <w:lang w:eastAsia="ko-KR"/>
        </w:rPr>
        <w:t>6</w:t>
      </w:r>
      <w:r w:rsidRPr="00A20410">
        <w:rPr>
          <w:rFonts w:hint="eastAsia"/>
          <w:lang w:eastAsia="ko-KR"/>
        </w:rPr>
        <w:t>.</w:t>
      </w:r>
      <w:r w:rsidR="00F4358E" w:rsidRPr="00A20410">
        <w:rPr>
          <w:lang w:eastAsia="ko-KR"/>
        </w:rPr>
        <w:t>6</w:t>
      </w:r>
      <w:r w:rsidRPr="00A20410">
        <w:rPr>
          <w:lang w:eastAsia="ko-KR"/>
        </w:rPr>
        <w:t>.3</w:t>
      </w:r>
      <w:r w:rsidRPr="00A20410">
        <w:rPr>
          <w:rFonts w:hint="eastAsia"/>
          <w:lang w:eastAsia="ko-KR"/>
        </w:rPr>
        <w:tab/>
      </w:r>
      <w:r w:rsidRPr="00A20410">
        <w:rPr>
          <w:lang w:eastAsia="ko-KR"/>
        </w:rPr>
        <w:t>Services and Illustrated Procedures</w:t>
      </w:r>
      <w:bookmarkEnd w:id="140"/>
    </w:p>
    <w:p w:rsidR="00E030F8" w:rsidRPr="00A20410" w:rsidRDefault="00E030F8" w:rsidP="00E030F8">
      <w:r w:rsidRPr="00A20410">
        <w:t>The interactions between UDM and HSS within the Combined network entity are internal, so it is not required to define such interworking.</w:t>
      </w:r>
    </w:p>
    <w:p w:rsidR="00E030F8" w:rsidRPr="00A20410" w:rsidRDefault="00E030F8" w:rsidP="00E030F8">
      <w:pPr>
        <w:pStyle w:val="Heading3"/>
        <w:rPr>
          <w:lang w:eastAsia="ko-KR"/>
        </w:rPr>
      </w:pPr>
      <w:bookmarkStart w:id="141" w:name="_Toc531883520"/>
      <w:r w:rsidRPr="00A20410">
        <w:rPr>
          <w:lang w:eastAsia="ko-KR"/>
        </w:rPr>
        <w:t>6</w:t>
      </w:r>
      <w:r w:rsidRPr="00A20410">
        <w:rPr>
          <w:rFonts w:hint="eastAsia"/>
          <w:lang w:eastAsia="ko-KR"/>
        </w:rPr>
        <w:t>.</w:t>
      </w:r>
      <w:r w:rsidR="00F4358E" w:rsidRPr="00A20410">
        <w:rPr>
          <w:lang w:eastAsia="ko-KR"/>
        </w:rPr>
        <w:t>6</w:t>
      </w:r>
      <w:r w:rsidRPr="00A20410">
        <w:rPr>
          <w:lang w:eastAsia="ko-KR"/>
        </w:rPr>
        <w:t>.4</w:t>
      </w:r>
      <w:r w:rsidRPr="00A20410">
        <w:rPr>
          <w:rFonts w:hint="eastAsia"/>
          <w:lang w:eastAsia="ko-KR"/>
        </w:rPr>
        <w:tab/>
      </w:r>
      <w:r w:rsidRPr="00A20410">
        <w:rPr>
          <w:lang w:eastAsia="ko-KR"/>
        </w:rPr>
        <w:t>Impacts on existing services and interfaces</w:t>
      </w:r>
      <w:bookmarkEnd w:id="141"/>
    </w:p>
    <w:p w:rsidR="00E030F8" w:rsidRPr="00A20410" w:rsidRDefault="00E030F8" w:rsidP="00E030F8">
      <w:pPr>
        <w:rPr>
          <w:lang w:eastAsia="ko-KR"/>
        </w:rPr>
      </w:pPr>
      <w:r w:rsidRPr="00A20410">
        <w:rPr>
          <w:lang w:eastAsia="ko-KR"/>
        </w:rPr>
        <w:t>This solution has no impact on existing services and interfaces.</w:t>
      </w:r>
    </w:p>
    <w:p w:rsidR="00E030F8" w:rsidRPr="00A20410" w:rsidRDefault="00E030F8" w:rsidP="00E030F8">
      <w:pPr>
        <w:pStyle w:val="Heading3"/>
      </w:pPr>
      <w:bookmarkStart w:id="142" w:name="_Toc531883521"/>
      <w:r w:rsidRPr="00A20410">
        <w:t>6.</w:t>
      </w:r>
      <w:r w:rsidR="00F4358E" w:rsidRPr="00A20410">
        <w:t>6</w:t>
      </w:r>
      <w:r w:rsidRPr="00A20410">
        <w:t>.5</w:t>
      </w:r>
      <w:r w:rsidRPr="00A20410">
        <w:tab/>
        <w:t>Evaluation</w:t>
      </w:r>
      <w:bookmarkEnd w:id="142"/>
    </w:p>
    <w:p w:rsidR="00FA6FE8" w:rsidRPr="00A20410" w:rsidRDefault="00E030F8" w:rsidP="00B328AB">
      <w:pPr>
        <w:pStyle w:val="EditorsNote"/>
      </w:pPr>
      <w:r w:rsidRPr="00A20410">
        <w:t>Editor's note:</w:t>
      </w:r>
      <w:r w:rsidRPr="00A20410">
        <w:tab/>
        <w:t>This clause provides an evaluation of the solution.</w:t>
      </w:r>
    </w:p>
    <w:p w:rsidR="005259D2" w:rsidRPr="00A20410" w:rsidRDefault="005259D2" w:rsidP="005259D2">
      <w:pPr>
        <w:pStyle w:val="Heading1"/>
        <w:rPr>
          <w:lang w:eastAsia="ko-KR"/>
        </w:rPr>
      </w:pPr>
      <w:bookmarkStart w:id="143" w:name="_Toc531883522"/>
      <w:r w:rsidRPr="00A20410">
        <w:rPr>
          <w:lang w:eastAsia="ko-KR"/>
        </w:rPr>
        <w:t>7</w:t>
      </w:r>
      <w:r w:rsidRPr="00A20410">
        <w:rPr>
          <w:rFonts w:hint="eastAsia"/>
          <w:lang w:eastAsia="ko-KR"/>
        </w:rPr>
        <w:tab/>
      </w:r>
      <w:r w:rsidRPr="00A20410">
        <w:rPr>
          <w:lang w:eastAsia="ko-KR"/>
        </w:rPr>
        <w:t>Evaluation</w:t>
      </w:r>
      <w:bookmarkEnd w:id="143"/>
    </w:p>
    <w:p w:rsidR="005259D2" w:rsidRPr="00A20410" w:rsidRDefault="00FA6FE8" w:rsidP="005259D2">
      <w:pPr>
        <w:pStyle w:val="EditorsNote"/>
      </w:pPr>
      <w:r w:rsidRPr="00A20410">
        <w:t>Editor's note:</w:t>
      </w:r>
      <w:r w:rsidR="005259D2" w:rsidRPr="00A20410">
        <w:tab/>
        <w:t>This clause will provide a general evaluation of the solutions.</w:t>
      </w:r>
    </w:p>
    <w:p w:rsidR="00FA6FE8" w:rsidRPr="00A20410" w:rsidRDefault="00FA6FE8" w:rsidP="00FA6FE8"/>
    <w:p w:rsidR="005259D2" w:rsidRPr="00A20410" w:rsidRDefault="005259D2" w:rsidP="005259D2">
      <w:pPr>
        <w:pStyle w:val="Heading1"/>
      </w:pPr>
      <w:bookmarkStart w:id="144" w:name="_Toc531883523"/>
      <w:r w:rsidRPr="00A20410">
        <w:rPr>
          <w:lang w:eastAsia="ko-KR"/>
        </w:rPr>
        <w:t>8</w:t>
      </w:r>
      <w:r w:rsidRPr="00A20410">
        <w:tab/>
        <w:t>Conclusions</w:t>
      </w:r>
      <w:bookmarkEnd w:id="144"/>
    </w:p>
    <w:p w:rsidR="005259D2" w:rsidRPr="00A20410" w:rsidRDefault="00FA6FE8" w:rsidP="00FA6FE8">
      <w:pPr>
        <w:pStyle w:val="EditorsNote"/>
      </w:pPr>
      <w:r w:rsidRPr="00A20410">
        <w:t>Editor's note:</w:t>
      </w:r>
      <w:r w:rsidR="005259D2" w:rsidRPr="00A20410">
        <w:tab/>
        <w:t>This clause</w:t>
      </w:r>
      <w:r w:rsidRPr="00A20410">
        <w:t xml:space="preserve"> </w:t>
      </w:r>
      <w:r w:rsidR="005259D2" w:rsidRPr="00A20410">
        <w:t xml:space="preserve">will capture conclusions from the </w:t>
      </w:r>
      <w:r w:rsidR="005259D2" w:rsidRPr="00A20410">
        <w:rPr>
          <w:rFonts w:hint="eastAsia"/>
        </w:rPr>
        <w:t>study</w:t>
      </w:r>
      <w:r w:rsidR="005259D2" w:rsidRPr="00A20410">
        <w:t>.</w:t>
      </w:r>
    </w:p>
    <w:p w:rsidR="00FA6FE8" w:rsidRPr="00A20410" w:rsidRDefault="00FA6FE8" w:rsidP="00FA6FE8">
      <w:bookmarkStart w:id="145" w:name="historyclause"/>
    </w:p>
    <w:p w:rsidR="000F7531" w:rsidRPr="00A20410" w:rsidRDefault="000F7531" w:rsidP="000F7531">
      <w:pPr>
        <w:pStyle w:val="Heading9"/>
      </w:pPr>
      <w:r w:rsidRPr="00A20410">
        <w:br w:type="page"/>
      </w:r>
      <w:bookmarkStart w:id="146" w:name="_Toc531883524"/>
      <w:r w:rsidRPr="00A20410">
        <w:lastRenderedPageBreak/>
        <w:t>Annex A:</w:t>
      </w:r>
      <w:r w:rsidRPr="00A20410">
        <w:br/>
        <w:t>Change history</w:t>
      </w:r>
      <w:bookmarkEnd w:id="1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lang w:val="en-GB"/>
              </w:rPr>
            </w:pPr>
            <w:bookmarkStart w:id="147" w:name="OLE_LINK20"/>
            <w:bookmarkStart w:id="148" w:name="OLE_LINK21"/>
            <w:bookmarkStart w:id="149" w:name="OLE_LINK22"/>
            <w:r w:rsidRPr="00A20410">
              <w:rPr>
                <w:b/>
                <w:lang w:val="en-GB"/>
              </w:rPr>
              <w:t>Change history</w:t>
            </w:r>
          </w:p>
        </w:tc>
      </w:tr>
      <w:tr w:rsidR="006B0D02" w:rsidRPr="00A20410" w:rsidTr="00297896">
        <w:tc>
          <w:tcPr>
            <w:tcW w:w="800" w:type="dxa"/>
            <w:shd w:val="pct10" w:color="auto" w:fill="FFFFFF"/>
          </w:tcPr>
          <w:p w:rsidR="006B0D02" w:rsidRPr="00A20410" w:rsidRDefault="006B0D02">
            <w:pPr>
              <w:pStyle w:val="TAL"/>
              <w:rPr>
                <w:b/>
                <w:sz w:val="16"/>
                <w:lang w:val="en-GB"/>
              </w:rPr>
            </w:pPr>
            <w:r w:rsidRPr="00A20410">
              <w:rPr>
                <w:b/>
                <w:sz w:val="16"/>
                <w:lang w:val="en-GB"/>
              </w:rPr>
              <w:t>Date</w:t>
            </w:r>
          </w:p>
        </w:tc>
        <w:tc>
          <w:tcPr>
            <w:tcW w:w="901" w:type="dxa"/>
            <w:shd w:val="pct10" w:color="auto" w:fill="FFFFFF"/>
          </w:tcPr>
          <w:p w:rsidR="006B0D02" w:rsidRPr="00A20410" w:rsidRDefault="006856E5">
            <w:pPr>
              <w:pStyle w:val="TAL"/>
              <w:rPr>
                <w:b/>
                <w:sz w:val="16"/>
                <w:lang w:val="en-GB"/>
              </w:rPr>
            </w:pPr>
            <w:r w:rsidRPr="00A20410">
              <w:rPr>
                <w:b/>
                <w:sz w:val="16"/>
                <w:lang w:val="en-GB"/>
              </w:rPr>
              <w:t>Meeting</w:t>
            </w:r>
          </w:p>
        </w:tc>
        <w:tc>
          <w:tcPr>
            <w:tcW w:w="993" w:type="dxa"/>
            <w:shd w:val="pct10" w:color="auto" w:fill="FFFFFF"/>
          </w:tcPr>
          <w:p w:rsidR="006B0D02" w:rsidRPr="00A20410" w:rsidRDefault="006B0D02" w:rsidP="006856E5">
            <w:pPr>
              <w:pStyle w:val="TAL"/>
              <w:rPr>
                <w:b/>
                <w:sz w:val="16"/>
                <w:lang w:val="en-GB"/>
              </w:rPr>
            </w:pPr>
            <w:r w:rsidRPr="00A20410">
              <w:rPr>
                <w:b/>
                <w:sz w:val="16"/>
                <w:lang w:val="en-GB"/>
              </w:rPr>
              <w:t>TDoc</w:t>
            </w:r>
          </w:p>
        </w:tc>
        <w:tc>
          <w:tcPr>
            <w:tcW w:w="425" w:type="dxa"/>
            <w:shd w:val="pct10" w:color="auto" w:fill="FFFFFF"/>
          </w:tcPr>
          <w:p w:rsidR="006B0D02" w:rsidRPr="00A20410" w:rsidRDefault="006B0D02">
            <w:pPr>
              <w:pStyle w:val="TAL"/>
              <w:rPr>
                <w:b/>
                <w:sz w:val="16"/>
                <w:lang w:val="en-GB"/>
              </w:rPr>
            </w:pPr>
            <w:r w:rsidRPr="00A20410">
              <w:rPr>
                <w:b/>
                <w:sz w:val="16"/>
                <w:lang w:val="en-GB"/>
              </w:rPr>
              <w:t>CR</w:t>
            </w:r>
          </w:p>
        </w:tc>
        <w:tc>
          <w:tcPr>
            <w:tcW w:w="425" w:type="dxa"/>
            <w:shd w:val="pct10" w:color="auto" w:fill="FFFFFF"/>
          </w:tcPr>
          <w:p w:rsidR="006B0D02" w:rsidRPr="00A20410" w:rsidRDefault="006B0D02">
            <w:pPr>
              <w:pStyle w:val="TAL"/>
              <w:rPr>
                <w:b/>
                <w:sz w:val="16"/>
                <w:lang w:val="en-GB"/>
              </w:rPr>
            </w:pPr>
            <w:r w:rsidRPr="00A20410">
              <w:rPr>
                <w:b/>
                <w:sz w:val="16"/>
                <w:lang w:val="en-GB"/>
              </w:rPr>
              <w:t>Rev</w:t>
            </w:r>
          </w:p>
        </w:tc>
        <w:tc>
          <w:tcPr>
            <w:tcW w:w="425" w:type="dxa"/>
            <w:shd w:val="pct10" w:color="auto" w:fill="FFFFFF"/>
          </w:tcPr>
          <w:p w:rsidR="006B0D02" w:rsidRPr="00A20410" w:rsidRDefault="006B0D02">
            <w:pPr>
              <w:pStyle w:val="TAL"/>
              <w:rPr>
                <w:b/>
                <w:sz w:val="16"/>
                <w:lang w:val="en-GB"/>
              </w:rPr>
            </w:pPr>
            <w:r w:rsidRPr="00A20410">
              <w:rPr>
                <w:b/>
                <w:sz w:val="16"/>
                <w:lang w:val="en-GB"/>
              </w:rPr>
              <w:t>Cat</w:t>
            </w:r>
          </w:p>
        </w:tc>
        <w:tc>
          <w:tcPr>
            <w:tcW w:w="4962" w:type="dxa"/>
            <w:shd w:val="pct10" w:color="auto" w:fill="FFFFFF"/>
          </w:tcPr>
          <w:p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tr w:rsidR="006B0D02" w:rsidRPr="00A20410" w:rsidTr="00297896">
        <w:tc>
          <w:tcPr>
            <w:tcW w:w="800" w:type="dxa"/>
            <w:shd w:val="solid" w:color="FFFFFF" w:fill="auto"/>
          </w:tcPr>
          <w:p w:rsidR="006B0D02" w:rsidRPr="00A20410" w:rsidRDefault="006C5EA0" w:rsidP="006B0D02">
            <w:pPr>
              <w:pStyle w:val="TAC"/>
              <w:rPr>
                <w:sz w:val="16"/>
                <w:szCs w:val="16"/>
                <w:lang w:val="en-GB"/>
              </w:rPr>
            </w:pPr>
            <w:r w:rsidRPr="00A20410">
              <w:rPr>
                <w:sz w:val="16"/>
                <w:szCs w:val="16"/>
                <w:lang w:val="en-GB"/>
              </w:rPr>
              <w:t>2018-07</w:t>
            </w:r>
          </w:p>
        </w:tc>
        <w:tc>
          <w:tcPr>
            <w:tcW w:w="901" w:type="dxa"/>
            <w:shd w:val="solid" w:color="FFFFFF" w:fill="auto"/>
          </w:tcPr>
          <w:p w:rsidR="006B0D02" w:rsidRPr="00A20410" w:rsidRDefault="000F411F" w:rsidP="006B0D02">
            <w:pPr>
              <w:pStyle w:val="TAC"/>
              <w:rPr>
                <w:sz w:val="16"/>
                <w:szCs w:val="16"/>
                <w:lang w:val="en-GB"/>
              </w:rPr>
            </w:pPr>
            <w:r w:rsidRPr="00A20410">
              <w:rPr>
                <w:sz w:val="16"/>
                <w:szCs w:val="16"/>
                <w:lang w:val="en-GB"/>
              </w:rPr>
              <w:t>SA2#128</w:t>
            </w:r>
          </w:p>
        </w:tc>
        <w:tc>
          <w:tcPr>
            <w:tcW w:w="993" w:type="dxa"/>
            <w:shd w:val="solid" w:color="FFFFFF" w:fill="auto"/>
          </w:tcPr>
          <w:p w:rsidR="006B0D02" w:rsidRPr="00A20410" w:rsidRDefault="006C5EA0" w:rsidP="006B0D02">
            <w:pPr>
              <w:pStyle w:val="TAC"/>
              <w:rPr>
                <w:sz w:val="16"/>
                <w:szCs w:val="16"/>
                <w:lang w:val="en-GB"/>
              </w:rPr>
            </w:pPr>
            <w:r w:rsidRPr="00A20410">
              <w:rPr>
                <w:sz w:val="16"/>
                <w:szCs w:val="16"/>
                <w:lang w:val="en-GB"/>
              </w:rPr>
              <w:t>S2-186363</w:t>
            </w:r>
          </w:p>
        </w:tc>
        <w:tc>
          <w:tcPr>
            <w:tcW w:w="425" w:type="dxa"/>
            <w:shd w:val="solid" w:color="FFFFFF" w:fill="auto"/>
          </w:tcPr>
          <w:p w:rsidR="006B0D02" w:rsidRPr="00A20410" w:rsidRDefault="000F411F" w:rsidP="006B0D02">
            <w:pPr>
              <w:pStyle w:val="TAL"/>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R"/>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C"/>
              <w:rPr>
                <w:sz w:val="16"/>
                <w:szCs w:val="16"/>
                <w:lang w:val="en-GB"/>
              </w:rPr>
            </w:pPr>
            <w:r w:rsidRPr="00A20410">
              <w:rPr>
                <w:sz w:val="16"/>
                <w:szCs w:val="16"/>
                <w:lang w:val="en-GB"/>
              </w:rPr>
              <w:t>-</w:t>
            </w:r>
          </w:p>
        </w:tc>
        <w:tc>
          <w:tcPr>
            <w:tcW w:w="4962" w:type="dxa"/>
            <w:shd w:val="solid" w:color="FFFFFF" w:fill="auto"/>
          </w:tcPr>
          <w:p w:rsidR="006B0D02" w:rsidRPr="00A20410" w:rsidRDefault="000F411F" w:rsidP="006B0D02">
            <w:pPr>
              <w:pStyle w:val="TAL"/>
              <w:rPr>
                <w:sz w:val="16"/>
                <w:szCs w:val="16"/>
                <w:lang w:val="en-GB"/>
              </w:rPr>
            </w:pPr>
            <w:r w:rsidRPr="00A20410">
              <w:rPr>
                <w:sz w:val="16"/>
                <w:szCs w:val="16"/>
                <w:lang w:val="en-GB"/>
              </w:rPr>
              <w:t>Table of contents</w:t>
            </w:r>
          </w:p>
        </w:tc>
        <w:tc>
          <w:tcPr>
            <w:tcW w:w="708" w:type="dxa"/>
            <w:shd w:val="solid" w:color="FFFFFF" w:fill="auto"/>
          </w:tcPr>
          <w:p w:rsidR="006B0D02" w:rsidRPr="00A20410" w:rsidRDefault="000F411F" w:rsidP="007D6048">
            <w:pPr>
              <w:pStyle w:val="TAC"/>
              <w:rPr>
                <w:sz w:val="16"/>
                <w:szCs w:val="16"/>
                <w:lang w:val="en-GB"/>
              </w:rPr>
            </w:pPr>
            <w:r w:rsidRPr="00A20410">
              <w:rPr>
                <w:sz w:val="16"/>
                <w:szCs w:val="16"/>
                <w:lang w:val="en-GB"/>
              </w:rPr>
              <w:t>0.0.0</w:t>
            </w:r>
          </w:p>
        </w:tc>
      </w:tr>
      <w:tr w:rsidR="006C5EA0" w:rsidRPr="00A20410" w:rsidTr="00297896">
        <w:tc>
          <w:tcPr>
            <w:tcW w:w="800" w:type="dxa"/>
            <w:shd w:val="solid" w:color="FFFFFF" w:fill="auto"/>
          </w:tcPr>
          <w:p w:rsidR="006C5EA0" w:rsidRPr="00A20410" w:rsidRDefault="006C5EA0" w:rsidP="006C5EA0">
            <w:pPr>
              <w:pStyle w:val="TAC"/>
              <w:rPr>
                <w:sz w:val="16"/>
                <w:szCs w:val="16"/>
                <w:lang w:val="en-GB"/>
              </w:rPr>
            </w:pPr>
            <w:r w:rsidRPr="00A20410">
              <w:rPr>
                <w:sz w:val="16"/>
                <w:szCs w:val="16"/>
                <w:lang w:val="en-GB"/>
              </w:rPr>
              <w:t>2018-07</w:t>
            </w:r>
          </w:p>
        </w:tc>
        <w:tc>
          <w:tcPr>
            <w:tcW w:w="901" w:type="dxa"/>
            <w:shd w:val="solid" w:color="FFFFFF" w:fill="auto"/>
          </w:tcPr>
          <w:p w:rsidR="006C5EA0" w:rsidRPr="00A20410" w:rsidRDefault="006C5EA0" w:rsidP="006C5EA0">
            <w:pPr>
              <w:pStyle w:val="TAC"/>
              <w:rPr>
                <w:sz w:val="16"/>
                <w:szCs w:val="16"/>
                <w:lang w:val="en-GB"/>
              </w:rPr>
            </w:pPr>
            <w:r w:rsidRPr="00A20410">
              <w:rPr>
                <w:sz w:val="16"/>
                <w:szCs w:val="16"/>
                <w:lang w:val="en-GB"/>
              </w:rPr>
              <w:t>SA2#128</w:t>
            </w:r>
          </w:p>
        </w:tc>
        <w:tc>
          <w:tcPr>
            <w:tcW w:w="993" w:type="dxa"/>
            <w:shd w:val="solid" w:color="FFFFFF" w:fill="auto"/>
          </w:tcPr>
          <w:p w:rsidR="006C5EA0" w:rsidRPr="00A20410" w:rsidRDefault="006C5EA0" w:rsidP="006C5EA0">
            <w:pPr>
              <w:pStyle w:val="TAC"/>
              <w:rPr>
                <w:sz w:val="16"/>
                <w:szCs w:val="16"/>
                <w:lang w:val="en-GB"/>
              </w:rPr>
            </w:pPr>
            <w:r w:rsidRPr="00A20410">
              <w:rPr>
                <w:sz w:val="16"/>
                <w:szCs w:val="16"/>
                <w:lang w:val="en-GB"/>
              </w:rPr>
              <w:t>S2-187479</w:t>
            </w:r>
          </w:p>
          <w:p w:rsidR="006C5EA0" w:rsidRPr="00A20410" w:rsidRDefault="006C5EA0" w:rsidP="006C5EA0">
            <w:pPr>
              <w:pStyle w:val="TAC"/>
              <w:rPr>
                <w:sz w:val="16"/>
                <w:szCs w:val="16"/>
                <w:lang w:val="en-GB"/>
              </w:rPr>
            </w:pPr>
            <w:r w:rsidRPr="00A20410">
              <w:rPr>
                <w:sz w:val="16"/>
                <w:szCs w:val="16"/>
                <w:lang w:val="en-GB"/>
              </w:rPr>
              <w:t>S2-187481</w:t>
            </w:r>
          </w:p>
          <w:p w:rsidR="006C5EA0" w:rsidRPr="00A20410" w:rsidRDefault="006C5EA0" w:rsidP="006C5EA0">
            <w:pPr>
              <w:pStyle w:val="TAC"/>
              <w:rPr>
                <w:sz w:val="16"/>
                <w:szCs w:val="16"/>
                <w:lang w:val="en-GB"/>
              </w:rPr>
            </w:pPr>
            <w:r w:rsidRPr="00A20410">
              <w:rPr>
                <w:sz w:val="16"/>
                <w:szCs w:val="16"/>
                <w:lang w:val="en-GB"/>
              </w:rPr>
              <w:t>S2-187483</w:t>
            </w:r>
          </w:p>
        </w:tc>
        <w:tc>
          <w:tcPr>
            <w:tcW w:w="425" w:type="dxa"/>
            <w:shd w:val="solid" w:color="FFFFFF" w:fill="auto"/>
          </w:tcPr>
          <w:p w:rsidR="006C5EA0" w:rsidRPr="00A20410" w:rsidRDefault="006C5EA0" w:rsidP="006C5EA0">
            <w:pPr>
              <w:pStyle w:val="TAL"/>
              <w:rPr>
                <w:sz w:val="16"/>
                <w:szCs w:val="16"/>
                <w:lang w:val="en-GB"/>
              </w:rPr>
            </w:pPr>
          </w:p>
        </w:tc>
        <w:tc>
          <w:tcPr>
            <w:tcW w:w="425" w:type="dxa"/>
            <w:shd w:val="solid" w:color="FFFFFF" w:fill="auto"/>
          </w:tcPr>
          <w:p w:rsidR="006C5EA0" w:rsidRPr="00A20410" w:rsidRDefault="006C5EA0" w:rsidP="006C5EA0">
            <w:pPr>
              <w:pStyle w:val="TAR"/>
              <w:rPr>
                <w:sz w:val="16"/>
                <w:szCs w:val="16"/>
                <w:lang w:val="en-GB"/>
              </w:rPr>
            </w:pPr>
          </w:p>
        </w:tc>
        <w:tc>
          <w:tcPr>
            <w:tcW w:w="425" w:type="dxa"/>
            <w:shd w:val="solid" w:color="FFFFFF" w:fill="auto"/>
          </w:tcPr>
          <w:p w:rsidR="006C5EA0" w:rsidRPr="00A20410" w:rsidRDefault="006C5EA0" w:rsidP="006C5EA0">
            <w:pPr>
              <w:pStyle w:val="TAC"/>
              <w:rPr>
                <w:sz w:val="16"/>
                <w:szCs w:val="16"/>
                <w:lang w:val="en-GB"/>
              </w:rPr>
            </w:pPr>
          </w:p>
        </w:tc>
        <w:tc>
          <w:tcPr>
            <w:tcW w:w="4962" w:type="dxa"/>
            <w:shd w:val="solid" w:color="FFFFFF" w:fill="auto"/>
          </w:tcPr>
          <w:p w:rsidR="006C5EA0" w:rsidRPr="00A20410" w:rsidRDefault="006C5EA0" w:rsidP="006C5EA0">
            <w:pPr>
              <w:pStyle w:val="TAL"/>
              <w:rPr>
                <w:sz w:val="16"/>
                <w:szCs w:val="16"/>
                <w:lang w:val="en-GB"/>
              </w:rPr>
            </w:pPr>
            <w:r w:rsidRPr="00A20410">
              <w:rPr>
                <w:sz w:val="16"/>
                <w:szCs w:val="16"/>
                <w:lang w:val="en-GB"/>
              </w:rPr>
              <w:t>Inclusion of documents approved in SA2#128:</w:t>
            </w:r>
          </w:p>
          <w:p w:rsidR="006C5EA0" w:rsidRPr="00A20410" w:rsidRDefault="006C5EA0" w:rsidP="006C5EA0">
            <w:pPr>
              <w:pStyle w:val="TAC"/>
              <w:jc w:val="left"/>
              <w:rPr>
                <w:sz w:val="16"/>
                <w:szCs w:val="16"/>
                <w:lang w:val="en-GB"/>
              </w:rPr>
            </w:pPr>
            <w:r w:rsidRPr="00A20410">
              <w:rPr>
                <w:sz w:val="16"/>
                <w:szCs w:val="16"/>
                <w:lang w:val="en-GB"/>
              </w:rPr>
              <w:t>S2-187479, Scope</w:t>
            </w:r>
          </w:p>
          <w:p w:rsidR="006C5EA0" w:rsidRPr="00A20410" w:rsidRDefault="006C5EA0" w:rsidP="006C5EA0">
            <w:pPr>
              <w:pStyle w:val="TAC"/>
              <w:jc w:val="left"/>
              <w:rPr>
                <w:sz w:val="16"/>
                <w:szCs w:val="16"/>
                <w:lang w:val="en-GB"/>
              </w:rPr>
            </w:pPr>
            <w:r w:rsidRPr="00A20410">
              <w:rPr>
                <w:sz w:val="16"/>
                <w:szCs w:val="16"/>
                <w:lang w:val="en-GB"/>
              </w:rPr>
              <w:t>S2-187481, Architectural assumptions</w:t>
            </w:r>
          </w:p>
          <w:p w:rsidR="00775B8D" w:rsidRPr="00A20410" w:rsidRDefault="006C5EA0" w:rsidP="006C5EA0">
            <w:pPr>
              <w:pStyle w:val="TAL"/>
              <w:rPr>
                <w:sz w:val="16"/>
                <w:szCs w:val="16"/>
                <w:lang w:val="en-GB"/>
              </w:rPr>
            </w:pPr>
            <w:r w:rsidRPr="00A20410">
              <w:rPr>
                <w:sz w:val="16"/>
                <w:szCs w:val="16"/>
                <w:lang w:val="en-GB"/>
              </w:rPr>
              <w:t>S2-187483, Key Issue</w:t>
            </w:r>
          </w:p>
          <w:p w:rsidR="004F686B" w:rsidRPr="00A20410" w:rsidRDefault="004F686B" w:rsidP="004F686B">
            <w:pPr>
              <w:pStyle w:val="TAL"/>
              <w:rPr>
                <w:sz w:val="16"/>
                <w:szCs w:val="16"/>
                <w:lang w:val="en-GB"/>
              </w:rPr>
            </w:pPr>
            <w:r w:rsidRPr="00A20410">
              <w:rPr>
                <w:sz w:val="16"/>
                <w:szCs w:val="16"/>
                <w:lang w:val="en-GB"/>
              </w:rPr>
              <w:t>S2-187484, Key Issue</w:t>
            </w:r>
          </w:p>
        </w:tc>
        <w:tc>
          <w:tcPr>
            <w:tcW w:w="708" w:type="dxa"/>
            <w:shd w:val="solid" w:color="FFFFFF" w:fill="auto"/>
          </w:tcPr>
          <w:p w:rsidR="006C5EA0" w:rsidRPr="00A20410" w:rsidRDefault="006C5EA0" w:rsidP="006C5EA0">
            <w:pPr>
              <w:pStyle w:val="TAC"/>
              <w:rPr>
                <w:sz w:val="16"/>
                <w:szCs w:val="16"/>
                <w:lang w:val="en-GB"/>
              </w:rPr>
            </w:pPr>
            <w:r w:rsidRPr="00A20410">
              <w:rPr>
                <w:sz w:val="16"/>
                <w:szCs w:val="16"/>
                <w:lang w:val="en-GB"/>
              </w:rPr>
              <w:t>0.1.0</w:t>
            </w:r>
          </w:p>
        </w:tc>
      </w:tr>
      <w:tr w:rsidR="0035462B" w:rsidRPr="00A20410" w:rsidTr="00297896">
        <w:tc>
          <w:tcPr>
            <w:tcW w:w="800" w:type="dxa"/>
            <w:shd w:val="solid" w:color="FFFFFF" w:fill="auto"/>
          </w:tcPr>
          <w:p w:rsidR="0035462B" w:rsidRPr="00A20410" w:rsidRDefault="0035462B" w:rsidP="006C5EA0">
            <w:pPr>
              <w:pStyle w:val="TAC"/>
              <w:rPr>
                <w:sz w:val="16"/>
                <w:szCs w:val="16"/>
                <w:lang w:val="en-GB"/>
              </w:rPr>
            </w:pPr>
            <w:r w:rsidRPr="00A20410">
              <w:rPr>
                <w:sz w:val="16"/>
                <w:szCs w:val="16"/>
                <w:lang w:val="en-GB"/>
              </w:rPr>
              <w:t>2018-08</w:t>
            </w:r>
          </w:p>
        </w:tc>
        <w:tc>
          <w:tcPr>
            <w:tcW w:w="901" w:type="dxa"/>
            <w:shd w:val="solid" w:color="FFFFFF" w:fill="auto"/>
          </w:tcPr>
          <w:p w:rsidR="0035462B" w:rsidRPr="00A20410" w:rsidRDefault="0035462B" w:rsidP="006C5EA0">
            <w:pPr>
              <w:pStyle w:val="TAC"/>
              <w:rPr>
                <w:sz w:val="16"/>
                <w:szCs w:val="16"/>
                <w:lang w:val="en-GB"/>
              </w:rPr>
            </w:pPr>
            <w:r w:rsidRPr="00A20410">
              <w:rPr>
                <w:sz w:val="16"/>
                <w:szCs w:val="16"/>
                <w:lang w:val="en-GB"/>
              </w:rPr>
              <w:t>SA2#128b</w:t>
            </w:r>
          </w:p>
        </w:tc>
        <w:tc>
          <w:tcPr>
            <w:tcW w:w="993" w:type="dxa"/>
            <w:shd w:val="solid" w:color="FFFFFF" w:fill="auto"/>
          </w:tcPr>
          <w:p w:rsidR="0035462B" w:rsidRPr="00A20410" w:rsidRDefault="0035462B" w:rsidP="006C5EA0">
            <w:pPr>
              <w:pStyle w:val="TAC"/>
              <w:rPr>
                <w:sz w:val="16"/>
                <w:szCs w:val="16"/>
                <w:lang w:val="en-GB"/>
              </w:rPr>
            </w:pPr>
            <w:r w:rsidRPr="00A20410">
              <w:rPr>
                <w:sz w:val="16"/>
                <w:szCs w:val="16"/>
                <w:lang w:val="en-GB"/>
              </w:rPr>
              <w:t>S2-188571</w:t>
            </w:r>
          </w:p>
          <w:p w:rsidR="0035462B" w:rsidRPr="00A20410" w:rsidRDefault="0035462B" w:rsidP="006C5EA0">
            <w:pPr>
              <w:pStyle w:val="TAC"/>
              <w:rPr>
                <w:sz w:val="16"/>
                <w:szCs w:val="16"/>
                <w:lang w:val="en-GB"/>
              </w:rPr>
            </w:pPr>
            <w:r w:rsidRPr="00A20410">
              <w:rPr>
                <w:sz w:val="16"/>
                <w:szCs w:val="16"/>
                <w:lang w:val="en-GB"/>
              </w:rPr>
              <w:t>S2-188924</w:t>
            </w:r>
          </w:p>
          <w:p w:rsidR="0035462B" w:rsidRPr="00A20410" w:rsidRDefault="0035462B" w:rsidP="006C5EA0">
            <w:pPr>
              <w:pStyle w:val="TAC"/>
              <w:rPr>
                <w:sz w:val="16"/>
                <w:szCs w:val="16"/>
                <w:lang w:val="en-GB"/>
              </w:rPr>
            </w:pPr>
            <w:r w:rsidRPr="00A20410">
              <w:rPr>
                <w:sz w:val="16"/>
                <w:szCs w:val="16"/>
                <w:lang w:val="en-GB"/>
              </w:rPr>
              <w:t>S2-188925</w:t>
            </w:r>
          </w:p>
          <w:p w:rsidR="0035462B" w:rsidRPr="00A20410" w:rsidRDefault="0035462B" w:rsidP="006C5EA0">
            <w:pPr>
              <w:pStyle w:val="TAC"/>
              <w:rPr>
                <w:sz w:val="16"/>
                <w:szCs w:val="16"/>
                <w:lang w:val="en-GB"/>
              </w:rPr>
            </w:pPr>
            <w:r w:rsidRPr="00A20410">
              <w:rPr>
                <w:sz w:val="16"/>
                <w:szCs w:val="16"/>
                <w:lang w:val="en-GB"/>
              </w:rPr>
              <w:t>S2-189022</w:t>
            </w:r>
          </w:p>
        </w:tc>
        <w:tc>
          <w:tcPr>
            <w:tcW w:w="425" w:type="dxa"/>
            <w:shd w:val="solid" w:color="FFFFFF" w:fill="auto"/>
          </w:tcPr>
          <w:p w:rsidR="0035462B" w:rsidRPr="00A20410" w:rsidRDefault="0035462B" w:rsidP="006C5EA0">
            <w:pPr>
              <w:pStyle w:val="TAL"/>
              <w:rPr>
                <w:sz w:val="16"/>
                <w:szCs w:val="16"/>
                <w:lang w:val="en-GB"/>
              </w:rPr>
            </w:pPr>
          </w:p>
        </w:tc>
        <w:tc>
          <w:tcPr>
            <w:tcW w:w="425" w:type="dxa"/>
            <w:shd w:val="solid" w:color="FFFFFF" w:fill="auto"/>
          </w:tcPr>
          <w:p w:rsidR="0035462B" w:rsidRPr="00A20410" w:rsidRDefault="0035462B" w:rsidP="006C5EA0">
            <w:pPr>
              <w:pStyle w:val="TAR"/>
              <w:rPr>
                <w:sz w:val="16"/>
                <w:szCs w:val="16"/>
                <w:lang w:val="en-GB"/>
              </w:rPr>
            </w:pPr>
          </w:p>
        </w:tc>
        <w:tc>
          <w:tcPr>
            <w:tcW w:w="425" w:type="dxa"/>
            <w:shd w:val="solid" w:color="FFFFFF" w:fill="auto"/>
          </w:tcPr>
          <w:p w:rsidR="0035462B" w:rsidRPr="00A20410" w:rsidRDefault="0035462B" w:rsidP="006C5EA0">
            <w:pPr>
              <w:pStyle w:val="TAC"/>
              <w:rPr>
                <w:sz w:val="16"/>
                <w:szCs w:val="16"/>
                <w:lang w:val="en-GB"/>
              </w:rPr>
            </w:pPr>
          </w:p>
        </w:tc>
        <w:tc>
          <w:tcPr>
            <w:tcW w:w="4962" w:type="dxa"/>
            <w:shd w:val="solid" w:color="FFFFFF" w:fill="auto"/>
          </w:tcPr>
          <w:p w:rsidR="0035462B" w:rsidRPr="00A20410" w:rsidRDefault="0035462B" w:rsidP="006C5EA0">
            <w:pPr>
              <w:pStyle w:val="TAL"/>
              <w:rPr>
                <w:sz w:val="16"/>
                <w:szCs w:val="16"/>
                <w:lang w:val="en-GB"/>
              </w:rPr>
            </w:pPr>
            <w:r w:rsidRPr="00A20410">
              <w:rPr>
                <w:sz w:val="16"/>
                <w:szCs w:val="16"/>
                <w:lang w:val="en-GB"/>
              </w:rPr>
              <w:t>Inclusion of documents approved in SA2#128b</w:t>
            </w:r>
          </w:p>
          <w:p w:rsidR="002A7C6D" w:rsidRPr="00A20410" w:rsidRDefault="002A7C6D" w:rsidP="002A7C6D">
            <w:pPr>
              <w:pStyle w:val="TAC"/>
              <w:jc w:val="left"/>
              <w:rPr>
                <w:sz w:val="16"/>
                <w:szCs w:val="16"/>
                <w:lang w:val="en-GB"/>
              </w:rPr>
            </w:pPr>
            <w:r w:rsidRPr="00A20410">
              <w:rPr>
                <w:sz w:val="16"/>
                <w:szCs w:val="16"/>
                <w:lang w:val="en-GB"/>
              </w:rPr>
              <w:t>S2-188571,</w:t>
            </w:r>
            <w:r w:rsidR="002D0361" w:rsidRPr="00A20410">
              <w:rPr>
                <w:sz w:val="16"/>
                <w:szCs w:val="16"/>
                <w:lang w:val="en-GB"/>
              </w:rPr>
              <w:t xml:space="preserve"> </w:t>
            </w:r>
            <w:r w:rsidR="002D0361" w:rsidRPr="00A20410">
              <w:rPr>
                <w:rFonts w:cs="Arial"/>
                <w:sz w:val="16"/>
                <w:szCs w:val="16"/>
              </w:rPr>
              <w:t>IMS-5GS Interworking</w:t>
            </w:r>
            <w:r w:rsidR="00D83BE7" w:rsidRPr="00A20410">
              <w:rPr>
                <w:rFonts w:cs="Arial"/>
                <w:sz w:val="16"/>
                <w:szCs w:val="16"/>
                <w:lang w:val="en-GB"/>
              </w:rPr>
              <w:t xml:space="preserve"> in key issues</w:t>
            </w:r>
          </w:p>
          <w:p w:rsidR="002A7C6D" w:rsidRPr="00A20410" w:rsidRDefault="002A7C6D" w:rsidP="00254606">
            <w:pPr>
              <w:pStyle w:val="TAC"/>
              <w:jc w:val="left"/>
              <w:rPr>
                <w:sz w:val="16"/>
                <w:szCs w:val="16"/>
                <w:lang w:val="en-GB"/>
              </w:rPr>
            </w:pPr>
            <w:r w:rsidRPr="00A20410">
              <w:rPr>
                <w:sz w:val="16"/>
                <w:szCs w:val="16"/>
                <w:lang w:val="en-GB"/>
              </w:rPr>
              <w:t>S2-188924,</w:t>
            </w:r>
            <w:r w:rsidR="00D83BE7" w:rsidRPr="00A20410">
              <w:rPr>
                <w:sz w:val="16"/>
                <w:szCs w:val="16"/>
                <w:lang w:val="en-GB"/>
              </w:rPr>
              <w:t xml:space="preserve"> </w:t>
            </w:r>
            <w:r w:rsidR="00A4342E" w:rsidRPr="00A20410">
              <w:rPr>
                <w:rFonts w:cs="Arial"/>
                <w:sz w:val="16"/>
                <w:szCs w:val="16"/>
              </w:rPr>
              <w:t>HSS FE</w:t>
            </w:r>
            <w:r w:rsidR="00D83BE7" w:rsidRPr="00A20410">
              <w:rPr>
                <w:rFonts w:cs="Arial"/>
                <w:sz w:val="16"/>
                <w:szCs w:val="16"/>
                <w:lang w:val="en-GB"/>
              </w:rPr>
              <w:t>-</w:t>
            </w:r>
            <w:r w:rsidR="00A4342E" w:rsidRPr="00A20410">
              <w:rPr>
                <w:rFonts w:cs="Arial"/>
                <w:sz w:val="16"/>
                <w:szCs w:val="16"/>
              </w:rPr>
              <w:t xml:space="preserve">UDM interworking </w:t>
            </w:r>
            <w:r w:rsidR="00D83BE7" w:rsidRPr="00A20410">
              <w:rPr>
                <w:rFonts w:cs="Arial"/>
                <w:sz w:val="16"/>
                <w:szCs w:val="16"/>
                <w:lang w:val="en-GB"/>
              </w:rPr>
              <w:t>using UTF</w:t>
            </w:r>
          </w:p>
          <w:p w:rsidR="002A7C6D" w:rsidRPr="00A20410" w:rsidRDefault="002A7C6D" w:rsidP="00254606">
            <w:pPr>
              <w:pStyle w:val="TAC"/>
              <w:jc w:val="left"/>
              <w:rPr>
                <w:sz w:val="16"/>
                <w:szCs w:val="16"/>
                <w:lang w:val="en-GB"/>
              </w:rPr>
            </w:pPr>
            <w:r w:rsidRPr="00A20410">
              <w:rPr>
                <w:sz w:val="16"/>
                <w:szCs w:val="16"/>
                <w:lang w:val="en-GB"/>
              </w:rPr>
              <w:t xml:space="preserve">S2-188925, </w:t>
            </w:r>
            <w:r w:rsidRPr="00A20410">
              <w:rPr>
                <w:rFonts w:cs="Arial"/>
                <w:sz w:val="16"/>
                <w:szCs w:val="16"/>
              </w:rPr>
              <w:t>UDM-HSS Interworking over new reference point</w:t>
            </w:r>
          </w:p>
          <w:p w:rsidR="002A7C6D" w:rsidRPr="00A20410" w:rsidRDefault="002A7C6D" w:rsidP="00254606">
            <w:pPr>
              <w:pStyle w:val="TAL"/>
              <w:rPr>
                <w:sz w:val="16"/>
                <w:szCs w:val="16"/>
                <w:lang w:val="en-GB"/>
              </w:rPr>
            </w:pPr>
            <w:r w:rsidRPr="00A20410">
              <w:rPr>
                <w:sz w:val="16"/>
                <w:szCs w:val="16"/>
                <w:lang w:val="en-GB"/>
              </w:rPr>
              <w:t>S2-189022,</w:t>
            </w:r>
            <w:r w:rsidR="00D83BE7" w:rsidRPr="00A20410">
              <w:rPr>
                <w:sz w:val="16"/>
                <w:szCs w:val="16"/>
                <w:lang w:val="en-GB"/>
              </w:rPr>
              <w:t xml:space="preserve"> I</w:t>
            </w:r>
            <w:r w:rsidR="007012E6" w:rsidRPr="00A20410">
              <w:rPr>
                <w:rFonts w:cs="Arial"/>
                <w:sz w:val="16"/>
                <w:szCs w:val="16"/>
                <w:lang w:eastAsia="zh-CN"/>
              </w:rPr>
              <w:t>nteraction reusing legacy protocol</w:t>
            </w:r>
          </w:p>
        </w:tc>
        <w:tc>
          <w:tcPr>
            <w:tcW w:w="708" w:type="dxa"/>
            <w:shd w:val="solid" w:color="FFFFFF" w:fill="auto"/>
          </w:tcPr>
          <w:p w:rsidR="0035462B" w:rsidRPr="00A20410" w:rsidRDefault="0035462B" w:rsidP="006C5EA0">
            <w:pPr>
              <w:pStyle w:val="TAC"/>
              <w:rPr>
                <w:sz w:val="16"/>
                <w:szCs w:val="16"/>
                <w:lang w:val="en-GB"/>
              </w:rPr>
            </w:pPr>
            <w:r w:rsidRPr="00A20410">
              <w:rPr>
                <w:sz w:val="16"/>
                <w:szCs w:val="16"/>
                <w:lang w:val="en-GB"/>
              </w:rPr>
              <w:t>0.2.0</w:t>
            </w:r>
          </w:p>
        </w:tc>
      </w:tr>
      <w:tr w:rsidR="00803926" w:rsidRPr="00A20410" w:rsidTr="00297896">
        <w:tc>
          <w:tcPr>
            <w:tcW w:w="800" w:type="dxa"/>
            <w:shd w:val="solid" w:color="FFFFFF" w:fill="auto"/>
          </w:tcPr>
          <w:p w:rsidR="00803926" w:rsidRPr="00A20410" w:rsidRDefault="00803926" w:rsidP="00803926">
            <w:pPr>
              <w:pStyle w:val="TAC"/>
              <w:rPr>
                <w:sz w:val="16"/>
                <w:szCs w:val="16"/>
                <w:lang w:val="en-GB"/>
              </w:rPr>
            </w:pPr>
            <w:r w:rsidRPr="00A20410">
              <w:rPr>
                <w:sz w:val="16"/>
                <w:szCs w:val="16"/>
                <w:lang w:val="en-GB"/>
              </w:rPr>
              <w:t>2018-09</w:t>
            </w:r>
          </w:p>
        </w:tc>
        <w:tc>
          <w:tcPr>
            <w:tcW w:w="901"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993"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L"/>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R"/>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962" w:type="dxa"/>
            <w:shd w:val="solid" w:color="FFFFFF" w:fill="auto"/>
          </w:tcPr>
          <w:p w:rsidR="00803926" w:rsidRPr="00A20410" w:rsidRDefault="00803926" w:rsidP="00E474D1">
            <w:pPr>
              <w:pStyle w:val="TAL"/>
              <w:rPr>
                <w:sz w:val="16"/>
                <w:szCs w:val="16"/>
                <w:lang w:val="en-GB"/>
              </w:rPr>
            </w:pPr>
            <w:r w:rsidRPr="00A20410">
              <w:rPr>
                <w:sz w:val="16"/>
                <w:szCs w:val="16"/>
                <w:lang w:val="en-GB"/>
              </w:rPr>
              <w:t>MCC Update as wrong version was included in the zip file for version 0.2.0</w:t>
            </w:r>
          </w:p>
        </w:tc>
        <w:tc>
          <w:tcPr>
            <w:tcW w:w="708" w:type="dxa"/>
            <w:shd w:val="solid" w:color="FFFFFF" w:fill="auto"/>
          </w:tcPr>
          <w:p w:rsidR="00803926" w:rsidRPr="00A20410" w:rsidRDefault="00803926" w:rsidP="00E474D1">
            <w:pPr>
              <w:pStyle w:val="TAC"/>
              <w:rPr>
                <w:sz w:val="16"/>
                <w:szCs w:val="16"/>
                <w:lang w:val="en-GB"/>
              </w:rPr>
            </w:pPr>
            <w:r w:rsidRPr="00A20410">
              <w:rPr>
                <w:sz w:val="16"/>
                <w:szCs w:val="16"/>
                <w:lang w:val="en-GB"/>
              </w:rPr>
              <w:t>0.2.1</w:t>
            </w:r>
          </w:p>
        </w:tc>
      </w:tr>
      <w:tr w:rsidR="0088311B" w:rsidRPr="00A20410" w:rsidTr="00297896">
        <w:tc>
          <w:tcPr>
            <w:tcW w:w="800" w:type="dxa"/>
            <w:shd w:val="solid" w:color="FFFFFF" w:fill="auto"/>
          </w:tcPr>
          <w:p w:rsidR="0088311B" w:rsidRPr="00A20410" w:rsidRDefault="0088311B" w:rsidP="00803926">
            <w:pPr>
              <w:pStyle w:val="TAC"/>
              <w:rPr>
                <w:sz w:val="16"/>
                <w:szCs w:val="16"/>
                <w:lang w:val="en-GB"/>
              </w:rPr>
            </w:pPr>
            <w:r w:rsidRPr="00A20410">
              <w:rPr>
                <w:sz w:val="16"/>
                <w:szCs w:val="16"/>
                <w:lang w:val="en-GB"/>
              </w:rPr>
              <w:t>2018-10</w:t>
            </w:r>
          </w:p>
        </w:tc>
        <w:tc>
          <w:tcPr>
            <w:tcW w:w="901" w:type="dxa"/>
            <w:shd w:val="solid" w:color="FFFFFF" w:fill="auto"/>
          </w:tcPr>
          <w:p w:rsidR="0088311B" w:rsidRPr="00A20410" w:rsidRDefault="0088311B" w:rsidP="00E474D1">
            <w:pPr>
              <w:pStyle w:val="TAC"/>
              <w:rPr>
                <w:sz w:val="16"/>
                <w:szCs w:val="16"/>
                <w:lang w:val="en-GB"/>
              </w:rPr>
            </w:pPr>
            <w:r w:rsidRPr="00A20410">
              <w:rPr>
                <w:sz w:val="16"/>
                <w:szCs w:val="16"/>
                <w:lang w:val="en-GB"/>
              </w:rPr>
              <w:t>SA2#129</w:t>
            </w:r>
          </w:p>
        </w:tc>
        <w:tc>
          <w:tcPr>
            <w:tcW w:w="993" w:type="dxa"/>
            <w:shd w:val="solid" w:color="FFFFFF" w:fill="auto"/>
          </w:tcPr>
          <w:p w:rsidR="0088311B" w:rsidRPr="00A20410" w:rsidRDefault="0088311B" w:rsidP="00E474D1">
            <w:pPr>
              <w:pStyle w:val="TAC"/>
              <w:rPr>
                <w:sz w:val="16"/>
                <w:szCs w:val="16"/>
                <w:lang w:val="en-GB"/>
              </w:rPr>
            </w:pPr>
            <w:r w:rsidRPr="00A20410">
              <w:rPr>
                <w:sz w:val="16"/>
                <w:szCs w:val="16"/>
                <w:lang w:val="en-GB"/>
              </w:rPr>
              <w:t>S2-1810689</w:t>
            </w:r>
          </w:p>
          <w:p w:rsidR="0088311B" w:rsidRPr="00A20410" w:rsidRDefault="0088311B" w:rsidP="00E474D1">
            <w:pPr>
              <w:pStyle w:val="TAC"/>
              <w:rPr>
                <w:sz w:val="16"/>
                <w:szCs w:val="16"/>
                <w:lang w:val="en-GB"/>
              </w:rPr>
            </w:pPr>
            <w:r w:rsidRPr="00A20410">
              <w:rPr>
                <w:sz w:val="16"/>
                <w:szCs w:val="16"/>
                <w:lang w:val="en-GB"/>
              </w:rPr>
              <w:t>S2-1810690</w:t>
            </w:r>
          </w:p>
          <w:p w:rsidR="0088311B" w:rsidRPr="00A20410" w:rsidRDefault="00A845D3" w:rsidP="00E474D1">
            <w:pPr>
              <w:pStyle w:val="TAC"/>
              <w:rPr>
                <w:sz w:val="16"/>
                <w:szCs w:val="16"/>
                <w:lang w:val="en-GB"/>
              </w:rPr>
            </w:pPr>
            <w:r w:rsidRPr="00A20410">
              <w:rPr>
                <w:sz w:val="16"/>
                <w:szCs w:val="16"/>
                <w:lang w:val="en-GB"/>
              </w:rPr>
              <w:t>S2-1811602</w:t>
            </w:r>
          </w:p>
          <w:p w:rsidR="0088311B" w:rsidRPr="00A20410" w:rsidRDefault="0088311B" w:rsidP="00E474D1">
            <w:pPr>
              <w:pStyle w:val="TAC"/>
              <w:rPr>
                <w:sz w:val="16"/>
                <w:szCs w:val="16"/>
                <w:lang w:val="en-GB"/>
              </w:rPr>
            </w:pPr>
            <w:r w:rsidRPr="00A20410">
              <w:rPr>
                <w:sz w:val="16"/>
                <w:szCs w:val="16"/>
                <w:lang w:val="en-GB"/>
              </w:rPr>
              <w:t>S2-1811006</w:t>
            </w:r>
          </w:p>
          <w:p w:rsidR="0088311B" w:rsidRPr="00A20410" w:rsidRDefault="0088311B" w:rsidP="00E474D1">
            <w:pPr>
              <w:pStyle w:val="TAC"/>
              <w:rPr>
                <w:sz w:val="16"/>
                <w:szCs w:val="16"/>
                <w:lang w:val="en-GB"/>
              </w:rPr>
            </w:pPr>
            <w:r w:rsidRPr="00A20410">
              <w:rPr>
                <w:sz w:val="16"/>
                <w:szCs w:val="16"/>
                <w:lang w:val="en-GB"/>
              </w:rPr>
              <w:t>S2-1811007</w:t>
            </w:r>
          </w:p>
          <w:p w:rsidR="0088311B" w:rsidRPr="00A20410" w:rsidRDefault="0088311B" w:rsidP="00E474D1">
            <w:pPr>
              <w:pStyle w:val="TAC"/>
              <w:rPr>
                <w:sz w:val="16"/>
                <w:szCs w:val="16"/>
                <w:lang w:val="en-GB"/>
              </w:rPr>
            </w:pPr>
            <w:r w:rsidRPr="00A20410">
              <w:rPr>
                <w:sz w:val="16"/>
                <w:szCs w:val="16"/>
                <w:lang w:val="en-GB"/>
              </w:rPr>
              <w:t>S2-1811009</w:t>
            </w:r>
          </w:p>
          <w:p w:rsidR="0088311B" w:rsidRPr="00A20410" w:rsidRDefault="0088311B" w:rsidP="00E474D1">
            <w:pPr>
              <w:pStyle w:val="TAC"/>
              <w:rPr>
                <w:sz w:val="16"/>
                <w:szCs w:val="16"/>
                <w:lang w:val="en-GB"/>
              </w:rPr>
            </w:pPr>
            <w:r w:rsidRPr="00A20410">
              <w:rPr>
                <w:sz w:val="16"/>
                <w:szCs w:val="16"/>
                <w:lang w:val="en-GB"/>
              </w:rPr>
              <w:t>S2-1811010</w:t>
            </w:r>
          </w:p>
        </w:tc>
        <w:tc>
          <w:tcPr>
            <w:tcW w:w="425" w:type="dxa"/>
            <w:shd w:val="solid" w:color="FFFFFF" w:fill="auto"/>
          </w:tcPr>
          <w:p w:rsidR="0088311B" w:rsidRPr="00A20410" w:rsidRDefault="0088311B" w:rsidP="00E474D1">
            <w:pPr>
              <w:pStyle w:val="TAL"/>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R"/>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C"/>
              <w:rPr>
                <w:sz w:val="16"/>
                <w:szCs w:val="16"/>
                <w:lang w:val="en-GB"/>
              </w:rPr>
            </w:pPr>
            <w:r w:rsidRPr="00A20410">
              <w:rPr>
                <w:sz w:val="16"/>
                <w:szCs w:val="16"/>
                <w:lang w:val="en-GB"/>
              </w:rPr>
              <w:t>-</w:t>
            </w:r>
          </w:p>
        </w:tc>
        <w:tc>
          <w:tcPr>
            <w:tcW w:w="4962" w:type="dxa"/>
            <w:shd w:val="solid" w:color="FFFFFF" w:fill="auto"/>
          </w:tcPr>
          <w:p w:rsidR="0088311B" w:rsidRPr="00A20410" w:rsidRDefault="0088311B" w:rsidP="00E474D1">
            <w:pPr>
              <w:pStyle w:val="TAL"/>
              <w:rPr>
                <w:sz w:val="16"/>
                <w:szCs w:val="16"/>
                <w:lang w:val="en-GB"/>
              </w:rPr>
            </w:pPr>
            <w:r w:rsidRPr="00A20410">
              <w:rPr>
                <w:sz w:val="16"/>
                <w:szCs w:val="16"/>
                <w:lang w:val="en-GB"/>
              </w:rPr>
              <w:t>Inclusion of documents approved in SA2#129</w:t>
            </w:r>
          </w:p>
          <w:p w:rsidR="0088311B" w:rsidRPr="00A20410" w:rsidRDefault="0088311B" w:rsidP="00E37DDE">
            <w:pPr>
              <w:pStyle w:val="TAC"/>
              <w:jc w:val="left"/>
              <w:rPr>
                <w:sz w:val="16"/>
                <w:szCs w:val="16"/>
                <w:lang w:val="en-GB"/>
              </w:rPr>
            </w:pPr>
            <w:r w:rsidRPr="00A20410">
              <w:rPr>
                <w:sz w:val="16"/>
                <w:szCs w:val="16"/>
                <w:lang w:val="en-GB"/>
              </w:rPr>
              <w:t xml:space="preserve">S2-1810689, </w:t>
            </w:r>
            <w:r w:rsidRPr="00A20410">
              <w:rPr>
                <w:rFonts w:hint="eastAsia"/>
                <w:sz w:val="16"/>
                <w:szCs w:val="16"/>
                <w:lang w:val="en-GB"/>
              </w:rPr>
              <w:t>Update of solution #3</w:t>
            </w:r>
            <w:r w:rsidRPr="00A20410">
              <w:rPr>
                <w:sz w:val="16"/>
                <w:szCs w:val="16"/>
                <w:lang w:val="en-GB"/>
              </w:rPr>
              <w:t xml:space="preserve"> for</w:t>
            </w:r>
            <w:r w:rsidRPr="00A20410">
              <w:rPr>
                <w:rFonts w:hint="eastAsia"/>
                <w:sz w:val="16"/>
                <w:szCs w:val="16"/>
                <w:lang w:val="en-GB"/>
              </w:rPr>
              <w:t xml:space="preserve"> </w:t>
            </w:r>
            <w:r w:rsidRPr="00A20410">
              <w:rPr>
                <w:sz w:val="16"/>
                <w:szCs w:val="16"/>
                <w:lang w:val="en-GB"/>
              </w:rPr>
              <w:t>IP address continuity</w:t>
            </w:r>
          </w:p>
          <w:p w:rsidR="0088311B" w:rsidRPr="00A20410" w:rsidRDefault="0088311B" w:rsidP="00E37DDE">
            <w:pPr>
              <w:pStyle w:val="TAC"/>
              <w:jc w:val="left"/>
              <w:rPr>
                <w:sz w:val="16"/>
                <w:szCs w:val="16"/>
                <w:lang w:val="en-GB"/>
              </w:rPr>
            </w:pPr>
            <w:r w:rsidRPr="00A20410">
              <w:rPr>
                <w:sz w:val="16"/>
                <w:szCs w:val="16"/>
                <w:lang w:val="en-GB"/>
              </w:rPr>
              <w:t xml:space="preserve">S2-1810690, </w:t>
            </w:r>
            <w:r w:rsidRPr="00A20410">
              <w:rPr>
                <w:rFonts w:hint="eastAsia"/>
                <w:sz w:val="16"/>
                <w:szCs w:val="16"/>
                <w:lang w:val="en-GB"/>
              </w:rPr>
              <w:t>Update of solution #3 to support T-ADS</w:t>
            </w:r>
          </w:p>
          <w:p w:rsidR="0088311B" w:rsidRPr="00A20410" w:rsidRDefault="0088311B" w:rsidP="00E37DDE">
            <w:pPr>
              <w:pStyle w:val="TAC"/>
              <w:jc w:val="left"/>
              <w:rPr>
                <w:sz w:val="16"/>
                <w:szCs w:val="16"/>
                <w:lang w:val="en-GB"/>
              </w:rPr>
            </w:pPr>
            <w:r w:rsidRPr="00A20410">
              <w:rPr>
                <w:sz w:val="16"/>
                <w:szCs w:val="16"/>
                <w:lang w:val="en-GB"/>
              </w:rPr>
              <w:t>S2-1811</w:t>
            </w:r>
            <w:r w:rsidR="00A845D3" w:rsidRPr="00A20410">
              <w:rPr>
                <w:sz w:val="16"/>
                <w:szCs w:val="16"/>
                <w:lang w:val="en-GB"/>
              </w:rPr>
              <w:t>602</w:t>
            </w:r>
            <w:r w:rsidRPr="00A20410">
              <w:rPr>
                <w:sz w:val="16"/>
                <w:szCs w:val="16"/>
                <w:lang w:val="en-GB"/>
              </w:rPr>
              <w:t>, Update of solution #1</w:t>
            </w:r>
          </w:p>
          <w:p w:rsidR="0088311B" w:rsidRPr="00A20410" w:rsidRDefault="0088311B" w:rsidP="00E37DDE">
            <w:pPr>
              <w:pStyle w:val="TAC"/>
              <w:jc w:val="left"/>
              <w:rPr>
                <w:sz w:val="16"/>
                <w:szCs w:val="16"/>
                <w:lang w:val="en-GB"/>
              </w:rPr>
            </w:pPr>
            <w:r w:rsidRPr="00A20410">
              <w:rPr>
                <w:sz w:val="16"/>
                <w:szCs w:val="16"/>
                <w:lang w:val="en-GB"/>
              </w:rPr>
              <w:t>S2-1811006,</w:t>
            </w:r>
            <w:r w:rsidR="00E37DDE" w:rsidRPr="00A20410">
              <w:rPr>
                <w:sz w:val="16"/>
                <w:szCs w:val="16"/>
                <w:lang w:val="en-GB"/>
              </w:rPr>
              <w:t xml:space="preserve"> Interaction </w:t>
            </w:r>
            <w:r w:rsidRPr="00A20410">
              <w:rPr>
                <w:sz w:val="16"/>
                <w:szCs w:val="16"/>
                <w:lang w:val="en-GB"/>
              </w:rPr>
              <w:t>HSS FE and UDM with common repository</w:t>
            </w:r>
          </w:p>
          <w:p w:rsidR="0088311B" w:rsidRPr="00A20410" w:rsidRDefault="0088311B" w:rsidP="00E37DDE">
            <w:pPr>
              <w:pStyle w:val="TAC"/>
              <w:jc w:val="left"/>
              <w:rPr>
                <w:sz w:val="16"/>
                <w:szCs w:val="16"/>
                <w:lang w:val="en-GB"/>
              </w:rPr>
            </w:pPr>
            <w:r w:rsidRPr="00A20410">
              <w:rPr>
                <w:sz w:val="16"/>
                <w:szCs w:val="16"/>
                <w:lang w:val="en-GB"/>
              </w:rPr>
              <w:t xml:space="preserve">S2-1811007, </w:t>
            </w:r>
            <w:r w:rsidR="00E37DDE" w:rsidRPr="00A20410">
              <w:rPr>
                <w:sz w:val="16"/>
                <w:szCs w:val="16"/>
                <w:lang w:val="en-GB"/>
              </w:rPr>
              <w:t xml:space="preserve">Interaction </w:t>
            </w:r>
            <w:r w:rsidRPr="00A20410">
              <w:rPr>
                <w:sz w:val="16"/>
                <w:szCs w:val="16"/>
                <w:lang w:val="en-GB"/>
              </w:rPr>
              <w:t>HSS FE and UDM with different repositories</w:t>
            </w:r>
          </w:p>
          <w:p w:rsidR="0088311B" w:rsidRPr="00A20410" w:rsidRDefault="0088311B" w:rsidP="00E37DDE">
            <w:pPr>
              <w:pStyle w:val="TAC"/>
              <w:jc w:val="left"/>
              <w:rPr>
                <w:sz w:val="16"/>
                <w:szCs w:val="16"/>
                <w:lang w:val="en-GB"/>
              </w:rPr>
            </w:pPr>
            <w:r w:rsidRPr="00A20410">
              <w:rPr>
                <w:sz w:val="16"/>
                <w:szCs w:val="16"/>
                <w:lang w:val="en-GB"/>
              </w:rPr>
              <w:t>S2-1811009</w:t>
            </w:r>
            <w:r w:rsidR="00E37DDE" w:rsidRPr="00A20410">
              <w:rPr>
                <w:sz w:val="16"/>
                <w:szCs w:val="16"/>
                <w:lang w:val="en-GB"/>
              </w:rPr>
              <w:t>, Updated solution#2: Direct SBA UDM-HSS Interworking</w:t>
            </w:r>
          </w:p>
          <w:p w:rsidR="0088311B" w:rsidRPr="00A20410" w:rsidRDefault="0088311B" w:rsidP="00E37DDE">
            <w:pPr>
              <w:pStyle w:val="TAC"/>
              <w:jc w:val="left"/>
              <w:rPr>
                <w:sz w:val="16"/>
                <w:szCs w:val="16"/>
                <w:lang w:val="en-GB"/>
              </w:rPr>
            </w:pPr>
            <w:r w:rsidRPr="00A20410">
              <w:rPr>
                <w:sz w:val="16"/>
                <w:szCs w:val="16"/>
                <w:lang w:val="en-GB"/>
              </w:rPr>
              <w:t>S2-1811010</w:t>
            </w:r>
            <w:r w:rsidR="00E37DDE" w:rsidRPr="00A20410">
              <w:rPr>
                <w:sz w:val="16"/>
                <w:szCs w:val="16"/>
                <w:lang w:val="en-GB"/>
              </w:rPr>
              <w:t xml:space="preserve">, Updated solution 3: </w:t>
            </w:r>
            <w:r w:rsidR="00E37DDE" w:rsidRPr="00A20410">
              <w:rPr>
                <w:rFonts w:hint="eastAsia"/>
                <w:sz w:val="16"/>
                <w:szCs w:val="16"/>
                <w:lang w:val="en-GB"/>
              </w:rPr>
              <w:t>UDM/HSS FE interaction reusing legacy protocol</w:t>
            </w:r>
          </w:p>
        </w:tc>
        <w:tc>
          <w:tcPr>
            <w:tcW w:w="708" w:type="dxa"/>
            <w:shd w:val="solid" w:color="FFFFFF" w:fill="auto"/>
          </w:tcPr>
          <w:p w:rsidR="0088311B" w:rsidRPr="00A20410" w:rsidRDefault="006F59E1" w:rsidP="00E474D1">
            <w:pPr>
              <w:pStyle w:val="TAC"/>
              <w:rPr>
                <w:sz w:val="16"/>
                <w:szCs w:val="16"/>
                <w:lang w:val="en-GB"/>
              </w:rPr>
            </w:pPr>
            <w:r w:rsidRPr="00A20410">
              <w:rPr>
                <w:sz w:val="16"/>
                <w:szCs w:val="16"/>
                <w:lang w:val="en-GB"/>
              </w:rPr>
              <w:t>0.3.0</w:t>
            </w:r>
          </w:p>
        </w:tc>
      </w:tr>
      <w:tr w:rsidR="00297896" w:rsidRPr="00A20410" w:rsidTr="00297896">
        <w:tc>
          <w:tcPr>
            <w:tcW w:w="800" w:type="dxa"/>
            <w:shd w:val="solid" w:color="FFFFFF" w:fill="auto"/>
          </w:tcPr>
          <w:p w:rsidR="00297896" w:rsidRPr="00A20410" w:rsidRDefault="00297896" w:rsidP="00297896">
            <w:pPr>
              <w:pStyle w:val="TAC"/>
              <w:rPr>
                <w:sz w:val="16"/>
                <w:szCs w:val="16"/>
                <w:lang w:val="en-GB"/>
              </w:rPr>
            </w:pPr>
            <w:r w:rsidRPr="00A20410">
              <w:rPr>
                <w:sz w:val="16"/>
                <w:szCs w:val="16"/>
                <w:lang w:val="en-GB"/>
              </w:rPr>
              <w:t>2018-1</w:t>
            </w:r>
            <w:r w:rsidR="00F663B3" w:rsidRPr="00A20410">
              <w:rPr>
                <w:sz w:val="16"/>
                <w:szCs w:val="16"/>
                <w:lang w:val="en-GB"/>
              </w:rPr>
              <w:t>1</w:t>
            </w:r>
          </w:p>
        </w:tc>
        <w:tc>
          <w:tcPr>
            <w:tcW w:w="901" w:type="dxa"/>
            <w:shd w:val="solid" w:color="FFFFFF" w:fill="auto"/>
          </w:tcPr>
          <w:p w:rsidR="00297896" w:rsidRPr="00A20410" w:rsidRDefault="00297896" w:rsidP="00297896">
            <w:pPr>
              <w:pStyle w:val="TAC"/>
              <w:rPr>
                <w:sz w:val="16"/>
                <w:szCs w:val="16"/>
                <w:lang w:val="en-GB"/>
              </w:rPr>
            </w:pPr>
            <w:r w:rsidRPr="00A20410">
              <w:rPr>
                <w:sz w:val="16"/>
                <w:szCs w:val="16"/>
                <w:lang w:val="en-GB"/>
              </w:rPr>
              <w:t>SA2#129</w:t>
            </w:r>
          </w:p>
        </w:tc>
        <w:tc>
          <w:tcPr>
            <w:tcW w:w="993" w:type="dxa"/>
            <w:shd w:val="solid" w:color="FFFFFF" w:fill="auto"/>
          </w:tcPr>
          <w:p w:rsidR="00297896" w:rsidRPr="00A20410" w:rsidRDefault="00297896" w:rsidP="00297896">
            <w:pPr>
              <w:pStyle w:val="TAC"/>
              <w:rPr>
                <w:sz w:val="16"/>
                <w:szCs w:val="16"/>
                <w:lang w:val="en-GB"/>
              </w:rPr>
            </w:pPr>
            <w:r w:rsidRPr="00A20410">
              <w:rPr>
                <w:sz w:val="16"/>
                <w:szCs w:val="16"/>
                <w:lang w:val="en-GB"/>
              </w:rPr>
              <w:t>S2-1811602</w:t>
            </w:r>
          </w:p>
        </w:tc>
        <w:tc>
          <w:tcPr>
            <w:tcW w:w="425" w:type="dxa"/>
            <w:shd w:val="solid" w:color="FFFFFF" w:fill="auto"/>
          </w:tcPr>
          <w:p w:rsidR="00297896" w:rsidRPr="00A20410" w:rsidRDefault="00297896" w:rsidP="00297896">
            <w:pPr>
              <w:pStyle w:val="TAL"/>
              <w:rPr>
                <w:sz w:val="16"/>
                <w:szCs w:val="16"/>
                <w:lang w:val="en-GB"/>
              </w:rPr>
            </w:pPr>
          </w:p>
        </w:tc>
        <w:tc>
          <w:tcPr>
            <w:tcW w:w="425" w:type="dxa"/>
            <w:shd w:val="solid" w:color="FFFFFF" w:fill="auto"/>
          </w:tcPr>
          <w:p w:rsidR="00297896" w:rsidRPr="00A20410" w:rsidRDefault="00297896" w:rsidP="00297896">
            <w:pPr>
              <w:pStyle w:val="TAR"/>
              <w:rPr>
                <w:sz w:val="16"/>
                <w:szCs w:val="16"/>
                <w:lang w:val="en-GB"/>
              </w:rPr>
            </w:pPr>
          </w:p>
        </w:tc>
        <w:tc>
          <w:tcPr>
            <w:tcW w:w="425" w:type="dxa"/>
            <w:shd w:val="solid" w:color="FFFFFF" w:fill="auto"/>
          </w:tcPr>
          <w:p w:rsidR="00297896" w:rsidRPr="00A20410" w:rsidRDefault="00297896" w:rsidP="00297896">
            <w:pPr>
              <w:pStyle w:val="TAC"/>
              <w:rPr>
                <w:sz w:val="16"/>
                <w:szCs w:val="16"/>
                <w:lang w:val="en-GB"/>
              </w:rPr>
            </w:pPr>
          </w:p>
        </w:tc>
        <w:tc>
          <w:tcPr>
            <w:tcW w:w="4962" w:type="dxa"/>
            <w:shd w:val="solid" w:color="FFFFFF" w:fill="auto"/>
          </w:tcPr>
          <w:p w:rsidR="00297896" w:rsidRPr="00A20410" w:rsidRDefault="00297896" w:rsidP="00297896">
            <w:pPr>
              <w:pStyle w:val="TAL"/>
              <w:rPr>
                <w:sz w:val="16"/>
                <w:szCs w:val="16"/>
                <w:lang w:val="en-GB"/>
              </w:rPr>
            </w:pPr>
            <w:r w:rsidRPr="00A20410">
              <w:rPr>
                <w:sz w:val="16"/>
                <w:szCs w:val="16"/>
                <w:lang w:val="en-GB"/>
              </w:rPr>
              <w:t>Corrected implementation of S2-1811602</w:t>
            </w:r>
          </w:p>
          <w:p w:rsidR="00297896" w:rsidRPr="00A20410" w:rsidRDefault="00297896" w:rsidP="00297896">
            <w:pPr>
              <w:pStyle w:val="TAL"/>
              <w:rPr>
                <w:sz w:val="16"/>
                <w:szCs w:val="16"/>
                <w:lang w:val="en-GB"/>
              </w:rPr>
            </w:pPr>
            <w:r w:rsidRPr="00A20410">
              <w:rPr>
                <w:sz w:val="16"/>
                <w:szCs w:val="16"/>
                <w:lang w:val="en-GB"/>
              </w:rPr>
              <w:t>Missing references added</w:t>
            </w:r>
          </w:p>
        </w:tc>
        <w:tc>
          <w:tcPr>
            <w:tcW w:w="708" w:type="dxa"/>
            <w:shd w:val="solid" w:color="FFFFFF" w:fill="auto"/>
          </w:tcPr>
          <w:p w:rsidR="00297896" w:rsidRPr="00A20410" w:rsidRDefault="00297896" w:rsidP="00297896">
            <w:pPr>
              <w:pStyle w:val="TAC"/>
              <w:rPr>
                <w:sz w:val="16"/>
                <w:szCs w:val="16"/>
                <w:lang w:val="en-GB"/>
              </w:rPr>
            </w:pPr>
            <w:r w:rsidRPr="00A20410">
              <w:rPr>
                <w:sz w:val="16"/>
                <w:szCs w:val="16"/>
                <w:lang w:val="en-GB"/>
              </w:rPr>
              <w:t>0.3.1</w:t>
            </w:r>
          </w:p>
        </w:tc>
      </w:tr>
      <w:tr w:rsidR="00E61849" w:rsidRPr="006B0D02" w:rsidTr="00297896">
        <w:tc>
          <w:tcPr>
            <w:tcW w:w="800" w:type="dxa"/>
            <w:shd w:val="solid" w:color="FFFFFF" w:fill="auto"/>
          </w:tcPr>
          <w:p w:rsidR="00E61849" w:rsidRPr="00A20410" w:rsidRDefault="00E61849" w:rsidP="00297896">
            <w:pPr>
              <w:pStyle w:val="TAC"/>
              <w:rPr>
                <w:sz w:val="16"/>
                <w:szCs w:val="16"/>
                <w:lang w:val="en-GB"/>
              </w:rPr>
            </w:pPr>
            <w:r w:rsidRPr="00A20410">
              <w:rPr>
                <w:sz w:val="16"/>
                <w:szCs w:val="16"/>
                <w:lang w:val="en-GB"/>
              </w:rPr>
              <w:t>2018-12</w:t>
            </w:r>
          </w:p>
        </w:tc>
        <w:tc>
          <w:tcPr>
            <w:tcW w:w="901" w:type="dxa"/>
            <w:shd w:val="solid" w:color="FFFFFF" w:fill="auto"/>
          </w:tcPr>
          <w:p w:rsidR="00E61849" w:rsidRPr="00A20410" w:rsidRDefault="00E61849" w:rsidP="00297896">
            <w:pPr>
              <w:pStyle w:val="TAC"/>
              <w:rPr>
                <w:sz w:val="16"/>
                <w:szCs w:val="16"/>
                <w:lang w:val="en-GB"/>
              </w:rPr>
            </w:pPr>
            <w:r w:rsidRPr="00A20410">
              <w:rPr>
                <w:sz w:val="16"/>
                <w:szCs w:val="16"/>
                <w:lang w:val="en-GB"/>
              </w:rPr>
              <w:t>SA2#129b</w:t>
            </w:r>
          </w:p>
        </w:tc>
        <w:tc>
          <w:tcPr>
            <w:tcW w:w="993" w:type="dxa"/>
            <w:shd w:val="solid" w:color="FFFFFF" w:fill="auto"/>
          </w:tcPr>
          <w:p w:rsidR="00E61849" w:rsidRPr="00A20410" w:rsidRDefault="00E61849" w:rsidP="00297896">
            <w:pPr>
              <w:pStyle w:val="TAC"/>
              <w:rPr>
                <w:sz w:val="16"/>
                <w:szCs w:val="16"/>
                <w:lang w:val="en-GB"/>
              </w:rPr>
            </w:pPr>
            <w:r w:rsidRPr="00A20410">
              <w:rPr>
                <w:sz w:val="16"/>
                <w:szCs w:val="16"/>
                <w:lang w:val="en-GB"/>
              </w:rPr>
              <w:t>S2-1811625</w:t>
            </w:r>
          </w:p>
        </w:tc>
        <w:tc>
          <w:tcPr>
            <w:tcW w:w="425" w:type="dxa"/>
            <w:shd w:val="solid" w:color="FFFFFF" w:fill="auto"/>
          </w:tcPr>
          <w:p w:rsidR="00E61849" w:rsidRPr="00A20410" w:rsidRDefault="00E61849" w:rsidP="00297896">
            <w:pPr>
              <w:pStyle w:val="TAL"/>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R"/>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C"/>
              <w:rPr>
                <w:sz w:val="16"/>
                <w:szCs w:val="16"/>
                <w:lang w:val="en-GB"/>
              </w:rPr>
            </w:pPr>
            <w:r w:rsidRPr="00A20410">
              <w:rPr>
                <w:sz w:val="16"/>
                <w:szCs w:val="16"/>
                <w:lang w:val="en-GB"/>
              </w:rPr>
              <w:t>-</w:t>
            </w:r>
          </w:p>
        </w:tc>
        <w:tc>
          <w:tcPr>
            <w:tcW w:w="4962" w:type="dxa"/>
            <w:shd w:val="solid" w:color="FFFFFF" w:fill="auto"/>
          </w:tcPr>
          <w:p w:rsidR="00E61849" w:rsidRPr="00A20410" w:rsidRDefault="00E61849" w:rsidP="00E61849">
            <w:pPr>
              <w:pStyle w:val="TAL"/>
              <w:rPr>
                <w:sz w:val="16"/>
                <w:szCs w:val="16"/>
                <w:lang w:val="en-GB"/>
              </w:rPr>
            </w:pPr>
            <w:r w:rsidRPr="00A20410">
              <w:rPr>
                <w:sz w:val="16"/>
                <w:szCs w:val="16"/>
                <w:lang w:val="en-GB"/>
              </w:rPr>
              <w:t>Inclusion of documents approved in SA2#129</w:t>
            </w:r>
          </w:p>
          <w:p w:rsidR="00E61849" w:rsidRPr="00A20410" w:rsidRDefault="00E61849" w:rsidP="00297896">
            <w:pPr>
              <w:pStyle w:val="TAL"/>
              <w:rPr>
                <w:sz w:val="16"/>
                <w:szCs w:val="16"/>
                <w:lang w:val="en-GB"/>
              </w:rPr>
            </w:pPr>
            <w:r w:rsidRPr="00A20410">
              <w:rPr>
                <w:sz w:val="16"/>
                <w:szCs w:val="16"/>
                <w:lang w:val="en-GB"/>
              </w:rPr>
              <w:t>S2-1811625, Editorial cleaning of solution #3</w:t>
            </w:r>
          </w:p>
          <w:p w:rsidR="00E61849" w:rsidRPr="00A20410" w:rsidRDefault="00E61849" w:rsidP="00297896">
            <w:pPr>
              <w:pStyle w:val="TAL"/>
              <w:rPr>
                <w:sz w:val="16"/>
                <w:szCs w:val="16"/>
                <w:lang w:val="en-GB"/>
              </w:rPr>
            </w:pPr>
            <w:r w:rsidRPr="00A20410">
              <w:rPr>
                <w:sz w:val="16"/>
                <w:szCs w:val="16"/>
                <w:lang w:val="en-GB"/>
              </w:rPr>
              <w:t>S2-1811738,</w:t>
            </w:r>
            <w:r w:rsidR="00FE5501" w:rsidRPr="00A20410">
              <w:rPr>
                <w:sz w:val="16"/>
                <w:szCs w:val="16"/>
                <w:lang w:val="en-GB"/>
              </w:rPr>
              <w:t xml:space="preserve"> </w:t>
            </w:r>
            <w:r w:rsidR="004E16FB" w:rsidRPr="00A20410">
              <w:rPr>
                <w:rFonts w:cs="Arial"/>
                <w:sz w:val="16"/>
                <w:szCs w:val="16"/>
              </w:rPr>
              <w:t>S</w:t>
            </w:r>
            <w:r w:rsidR="00FE5501" w:rsidRPr="00A20410">
              <w:rPr>
                <w:rFonts w:cs="Arial"/>
                <w:sz w:val="16"/>
                <w:szCs w:val="16"/>
              </w:rPr>
              <w:t xml:space="preserve">olution not requiring interworking </w:t>
            </w:r>
            <w:r w:rsidR="00B22E6B" w:rsidRPr="00A20410">
              <w:rPr>
                <w:rFonts w:cs="Arial"/>
                <w:sz w:val="16"/>
                <w:szCs w:val="16"/>
              </w:rPr>
              <w:t>UDM/HSS</w:t>
            </w:r>
          </w:p>
          <w:p w:rsidR="004E16FB" w:rsidRPr="00A20410" w:rsidRDefault="00E61849" w:rsidP="00297896">
            <w:pPr>
              <w:pStyle w:val="TAL"/>
              <w:rPr>
                <w:rFonts w:cs="Arial"/>
                <w:sz w:val="16"/>
                <w:szCs w:val="16"/>
                <w:lang w:val="en-GB"/>
              </w:rPr>
            </w:pPr>
            <w:r w:rsidRPr="00A20410">
              <w:rPr>
                <w:sz w:val="16"/>
                <w:szCs w:val="16"/>
                <w:lang w:val="en-GB"/>
              </w:rPr>
              <w:t>S2-1812203,</w:t>
            </w:r>
            <w:r w:rsidR="004E16FB" w:rsidRPr="00A20410">
              <w:rPr>
                <w:sz w:val="16"/>
                <w:szCs w:val="16"/>
                <w:lang w:val="en-GB"/>
              </w:rPr>
              <w:t xml:space="preserve"> R</w:t>
            </w:r>
            <w:r w:rsidR="00FE5501" w:rsidRPr="00A20410">
              <w:rPr>
                <w:rFonts w:cs="Arial"/>
                <w:sz w:val="16"/>
                <w:szCs w:val="16"/>
              </w:rPr>
              <w:t>emov</w:t>
            </w:r>
            <w:r w:rsidR="004E16FB" w:rsidRPr="00A20410">
              <w:rPr>
                <w:rFonts w:cs="Arial"/>
                <w:sz w:val="16"/>
                <w:szCs w:val="16"/>
                <w:lang w:val="en-GB"/>
              </w:rPr>
              <w:t xml:space="preserve">al of </w:t>
            </w:r>
            <w:r w:rsidR="00FE5501"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S2-1812204,</w:t>
            </w:r>
            <w:r w:rsidR="00FE5501" w:rsidRPr="00A20410">
              <w:rPr>
                <w:sz w:val="16"/>
                <w:szCs w:val="16"/>
                <w:lang w:val="en-GB"/>
              </w:rPr>
              <w:t xml:space="preserve"> </w:t>
            </w:r>
            <w:r w:rsidR="004E16FB" w:rsidRPr="00A20410">
              <w:rPr>
                <w:sz w:val="16"/>
                <w:szCs w:val="16"/>
                <w:lang w:val="en-GB"/>
              </w:rPr>
              <w:t>R</w:t>
            </w:r>
            <w:r w:rsidR="004E16FB" w:rsidRPr="00A20410">
              <w:rPr>
                <w:rFonts w:cs="Arial"/>
                <w:sz w:val="16"/>
                <w:szCs w:val="16"/>
              </w:rPr>
              <w:t>emov</w:t>
            </w:r>
            <w:r w:rsidR="004E16FB" w:rsidRPr="00A20410">
              <w:rPr>
                <w:rFonts w:cs="Arial"/>
                <w:sz w:val="16"/>
                <w:szCs w:val="16"/>
                <w:lang w:val="en-GB"/>
              </w:rPr>
              <w:t xml:space="preserve">al of </w:t>
            </w:r>
            <w:r w:rsidR="004E16FB"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S2-1812282,</w:t>
            </w:r>
            <w:r w:rsidR="00FE5501" w:rsidRPr="00A20410">
              <w:rPr>
                <w:sz w:val="16"/>
                <w:szCs w:val="16"/>
                <w:lang w:val="en-GB"/>
              </w:rPr>
              <w:t xml:space="preserve"> </w:t>
            </w:r>
            <w:r w:rsidR="00FE5501" w:rsidRPr="00A20410">
              <w:rPr>
                <w:rFonts w:cs="Arial"/>
                <w:sz w:val="16"/>
                <w:szCs w:val="16"/>
              </w:rPr>
              <w:t>Key issues update</w:t>
            </w:r>
          </w:p>
          <w:p w:rsidR="00E61849" w:rsidRPr="00A20410" w:rsidRDefault="00E61849" w:rsidP="00297896">
            <w:pPr>
              <w:pStyle w:val="TAL"/>
              <w:rPr>
                <w:sz w:val="16"/>
                <w:szCs w:val="16"/>
                <w:lang w:val="en-GB"/>
              </w:rPr>
            </w:pPr>
            <w:r w:rsidRPr="00A20410">
              <w:rPr>
                <w:sz w:val="16"/>
                <w:szCs w:val="16"/>
                <w:lang w:val="en-GB"/>
              </w:rPr>
              <w:t>S2-1812334,</w:t>
            </w:r>
            <w:r w:rsidR="00FE5501" w:rsidRPr="00A20410">
              <w:rPr>
                <w:sz w:val="16"/>
                <w:szCs w:val="16"/>
                <w:lang w:val="en-GB"/>
              </w:rPr>
              <w:t xml:space="preserve"> </w:t>
            </w:r>
            <w:r w:rsidR="00FE5501" w:rsidRPr="00A20410">
              <w:rPr>
                <w:rFonts w:cs="Arial"/>
                <w:sz w:val="16"/>
                <w:szCs w:val="16"/>
              </w:rPr>
              <w:t>Authentication for solutions 4 and 5</w:t>
            </w:r>
          </w:p>
          <w:p w:rsidR="00E61849" w:rsidRPr="00A20410" w:rsidRDefault="00E61849" w:rsidP="00297896">
            <w:pPr>
              <w:pStyle w:val="TAL"/>
              <w:rPr>
                <w:sz w:val="16"/>
                <w:szCs w:val="16"/>
                <w:lang w:val="en-GB"/>
              </w:rPr>
            </w:pPr>
            <w:r w:rsidRPr="00A20410">
              <w:rPr>
                <w:sz w:val="16"/>
                <w:szCs w:val="16"/>
                <w:lang w:val="en-GB"/>
              </w:rPr>
              <w:t>S2-1812</w:t>
            </w:r>
            <w:r w:rsidR="00FE5501" w:rsidRPr="00A20410">
              <w:rPr>
                <w:sz w:val="16"/>
                <w:szCs w:val="16"/>
                <w:lang w:val="en-GB"/>
              </w:rPr>
              <w:t xml:space="preserve">553, </w:t>
            </w:r>
            <w:r w:rsidR="00FE5501" w:rsidRPr="00A20410">
              <w:rPr>
                <w:rFonts w:cs="Arial"/>
                <w:sz w:val="16"/>
                <w:szCs w:val="16"/>
              </w:rPr>
              <w:t xml:space="preserve">Update of authentications options for </w:t>
            </w:r>
            <w:r w:rsidR="004E16FB" w:rsidRPr="00A20410">
              <w:rPr>
                <w:rFonts w:cs="Arial"/>
                <w:sz w:val="16"/>
                <w:szCs w:val="16"/>
                <w:lang w:val="en-GB"/>
              </w:rPr>
              <w:t>solution #2</w:t>
            </w:r>
          </w:p>
          <w:p w:rsidR="00FE5501" w:rsidRPr="00A20410" w:rsidRDefault="00FE5501" w:rsidP="00297896">
            <w:pPr>
              <w:pStyle w:val="TAL"/>
              <w:rPr>
                <w:sz w:val="16"/>
                <w:szCs w:val="16"/>
                <w:lang w:val="en-GB"/>
              </w:rPr>
            </w:pPr>
            <w:r w:rsidRPr="00A20410">
              <w:rPr>
                <w:sz w:val="16"/>
                <w:szCs w:val="16"/>
                <w:lang w:val="en-GB"/>
              </w:rPr>
              <w:t xml:space="preserve">S2-1812554, </w:t>
            </w:r>
            <w:r w:rsidRPr="00A20410">
              <w:rPr>
                <w:rFonts w:cs="Arial"/>
                <w:sz w:val="16"/>
                <w:szCs w:val="16"/>
              </w:rPr>
              <w:t>Update of solution 2</w:t>
            </w:r>
          </w:p>
          <w:p w:rsidR="00FE5501" w:rsidRPr="00A20410" w:rsidRDefault="00FE5501" w:rsidP="00297896">
            <w:pPr>
              <w:pStyle w:val="TAL"/>
              <w:rPr>
                <w:sz w:val="16"/>
                <w:szCs w:val="16"/>
                <w:lang w:val="en-GB"/>
              </w:rPr>
            </w:pPr>
            <w:r w:rsidRPr="00A20410">
              <w:rPr>
                <w:sz w:val="16"/>
                <w:szCs w:val="16"/>
                <w:lang w:val="en-GB"/>
              </w:rPr>
              <w:t xml:space="preserve">S2-1812555, </w:t>
            </w:r>
            <w:r w:rsidR="004E16FB" w:rsidRPr="00A20410">
              <w:rPr>
                <w:rFonts w:cs="Arial"/>
                <w:sz w:val="16"/>
                <w:szCs w:val="16"/>
              </w:rPr>
              <w:t>S</w:t>
            </w:r>
            <w:r w:rsidRPr="00A20410">
              <w:rPr>
                <w:rFonts w:cs="Arial"/>
                <w:sz w:val="16"/>
                <w:szCs w:val="16"/>
              </w:rPr>
              <w:t>upport</w:t>
            </w:r>
            <w:r w:rsidR="004E16FB" w:rsidRPr="00A20410">
              <w:rPr>
                <w:rFonts w:cs="Arial"/>
                <w:sz w:val="16"/>
                <w:szCs w:val="16"/>
                <w:lang w:val="en-GB"/>
              </w:rPr>
              <w:t xml:space="preserve"> of</w:t>
            </w:r>
            <w:r w:rsidRPr="00A20410">
              <w:rPr>
                <w:rFonts w:cs="Arial"/>
                <w:sz w:val="16"/>
                <w:szCs w:val="16"/>
              </w:rPr>
              <w:t xml:space="preserve"> IMS procedures</w:t>
            </w:r>
          </w:p>
          <w:p w:rsidR="00FE5501" w:rsidRPr="00A20410" w:rsidRDefault="00FE5501" w:rsidP="00297896">
            <w:pPr>
              <w:pStyle w:val="TAL"/>
              <w:rPr>
                <w:sz w:val="16"/>
                <w:szCs w:val="16"/>
                <w:lang w:val="en-GB"/>
              </w:rPr>
            </w:pPr>
            <w:r w:rsidRPr="00A20410">
              <w:rPr>
                <w:sz w:val="16"/>
                <w:szCs w:val="16"/>
                <w:lang w:val="en-GB"/>
              </w:rPr>
              <w:t xml:space="preserve">S2-1812556, </w:t>
            </w:r>
            <w:r w:rsidR="004E16FB" w:rsidRPr="00A20410">
              <w:rPr>
                <w:rFonts w:cs="Arial"/>
                <w:sz w:val="16"/>
                <w:szCs w:val="16"/>
              </w:rPr>
              <w:t>S</w:t>
            </w:r>
            <w:r w:rsidRPr="00A20410">
              <w:rPr>
                <w:rFonts w:cs="Arial"/>
                <w:sz w:val="16"/>
                <w:szCs w:val="16"/>
              </w:rPr>
              <w:t xml:space="preserve">upport </w:t>
            </w:r>
            <w:r w:rsidR="004E16FB" w:rsidRPr="00A20410">
              <w:rPr>
                <w:rFonts w:cs="Arial"/>
                <w:sz w:val="16"/>
                <w:szCs w:val="16"/>
                <w:lang w:val="en-GB"/>
              </w:rPr>
              <w:t xml:space="preserve">of </w:t>
            </w:r>
            <w:r w:rsidRPr="00A20410">
              <w:rPr>
                <w:rFonts w:cs="Arial"/>
                <w:sz w:val="16"/>
                <w:szCs w:val="16"/>
              </w:rPr>
              <w:t>SMSF address storage and retrieval</w:t>
            </w:r>
          </w:p>
          <w:p w:rsidR="00FE5501" w:rsidRPr="00A20410" w:rsidRDefault="00FE5501" w:rsidP="00FE5501">
            <w:pPr>
              <w:pStyle w:val="TAL"/>
              <w:rPr>
                <w:rFonts w:cs="Arial"/>
                <w:sz w:val="16"/>
                <w:szCs w:val="16"/>
              </w:rPr>
            </w:pPr>
            <w:r w:rsidRPr="00A20410">
              <w:rPr>
                <w:sz w:val="16"/>
                <w:szCs w:val="16"/>
                <w:lang w:val="en-GB"/>
              </w:rPr>
              <w:t xml:space="preserve">S2-1812569, </w:t>
            </w:r>
            <w:r w:rsidRPr="00A20410">
              <w:rPr>
                <w:rFonts w:cs="Arial"/>
                <w:sz w:val="16"/>
                <w:szCs w:val="16"/>
              </w:rPr>
              <w:t>Support of Dual Registration in Solution 1</w:t>
            </w:r>
          </w:p>
          <w:p w:rsidR="001D4DA1" w:rsidRPr="00A20410" w:rsidRDefault="001D4DA1" w:rsidP="00FE5501">
            <w:pPr>
              <w:pStyle w:val="TAL"/>
              <w:rPr>
                <w:rFonts w:cs="Arial"/>
                <w:sz w:val="16"/>
                <w:szCs w:val="16"/>
                <w:lang w:val="en-GB"/>
              </w:rPr>
            </w:pPr>
            <w:r w:rsidRPr="00A20410">
              <w:rPr>
                <w:rFonts w:cs="Arial"/>
                <w:sz w:val="16"/>
                <w:szCs w:val="16"/>
                <w:lang w:val="en-GB"/>
              </w:rPr>
              <w:t>S2-1812635, Update of solution #4</w:t>
            </w:r>
          </w:p>
          <w:p w:rsidR="001D4DA1" w:rsidRPr="00A20410" w:rsidRDefault="001D4DA1" w:rsidP="00FE5501">
            <w:pPr>
              <w:pStyle w:val="TAL"/>
              <w:rPr>
                <w:sz w:val="16"/>
                <w:szCs w:val="16"/>
                <w:lang w:val="en-GB"/>
              </w:rPr>
            </w:pPr>
            <w:r w:rsidRPr="00A20410">
              <w:rPr>
                <w:rFonts w:cs="Arial"/>
                <w:sz w:val="16"/>
                <w:szCs w:val="16"/>
                <w:lang w:val="en-GB"/>
              </w:rPr>
              <w:t>S2-1812636, Update of solution #5</w:t>
            </w:r>
          </w:p>
        </w:tc>
        <w:tc>
          <w:tcPr>
            <w:tcW w:w="708" w:type="dxa"/>
            <w:shd w:val="solid" w:color="FFFFFF" w:fill="auto"/>
          </w:tcPr>
          <w:p w:rsidR="00E61849" w:rsidRDefault="00E61849" w:rsidP="00297896">
            <w:pPr>
              <w:pStyle w:val="TAC"/>
              <w:rPr>
                <w:sz w:val="16"/>
                <w:szCs w:val="16"/>
                <w:lang w:val="en-GB"/>
              </w:rPr>
            </w:pPr>
            <w:r w:rsidRPr="00A20410">
              <w:rPr>
                <w:sz w:val="16"/>
                <w:szCs w:val="16"/>
                <w:lang w:val="en-GB"/>
              </w:rPr>
              <w:t>0.4.0</w:t>
            </w:r>
          </w:p>
        </w:tc>
      </w:tr>
      <w:tr w:rsidR="00B328AB" w:rsidRPr="00B328AB" w:rsidTr="00297896">
        <w:tc>
          <w:tcPr>
            <w:tcW w:w="800"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2018-12</w:t>
            </w:r>
          </w:p>
        </w:tc>
        <w:tc>
          <w:tcPr>
            <w:tcW w:w="901"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SP#82</w:t>
            </w:r>
          </w:p>
        </w:tc>
        <w:tc>
          <w:tcPr>
            <w:tcW w:w="993"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MCC editorial update for presentation to TSG SA#82</w:t>
            </w:r>
          </w:p>
        </w:tc>
        <w:tc>
          <w:tcPr>
            <w:tcW w:w="708"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1.0.0</w:t>
            </w:r>
          </w:p>
        </w:tc>
      </w:tr>
      <w:bookmarkEnd w:id="145"/>
      <w:bookmarkEnd w:id="147"/>
      <w:bookmarkEnd w:id="148"/>
      <w:bookmarkEnd w:id="149"/>
    </w:tbl>
    <w:p w:rsidR="00E8629F" w:rsidRPr="00235394" w:rsidRDefault="00E8629F"/>
    <w:sectPr w:rsidR="00E8629F" w:rsidRPr="00235394">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66DB" w:rsidRDefault="00AC66DB">
      <w:r>
        <w:separator/>
      </w:r>
    </w:p>
  </w:endnote>
  <w:endnote w:type="continuationSeparator" w:id="0">
    <w:p w:rsidR="00AC66DB" w:rsidRDefault="00AC6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66DB" w:rsidRDefault="00AC66DB">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6DB" w:rsidRPr="00EF02A0" w:rsidRDefault="00AC66DB"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AC66DB" w:rsidRPr="00EF02A0" w:rsidRDefault="00AC66DB"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66DB" w:rsidRDefault="00AC66DB">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6DB" w:rsidRPr="00EF02A0" w:rsidRDefault="00AC66DB"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AC66DB" w:rsidRPr="00EF02A0" w:rsidRDefault="00AC66DB"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66DB" w:rsidRDefault="00AC66DB">
      <w:r>
        <w:separator/>
      </w:r>
    </w:p>
  </w:footnote>
  <w:footnote w:type="continuationSeparator" w:id="0">
    <w:p w:rsidR="00AC66DB" w:rsidRDefault="00AC66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66DB" w:rsidRDefault="00AC66DB">
    <w:pPr>
      <w:pStyle w:val="Header"/>
      <w:framePr w:wrap="auto" w:vAnchor="text" w:hAnchor="margin" w:xAlign="right" w:y="1"/>
      <w:widowControl/>
    </w:pPr>
    <w:r>
      <w:fldChar w:fldCharType="begin"/>
    </w:r>
    <w:r>
      <w:instrText xml:space="preserve"> STYLEREF ZA </w:instrText>
    </w:r>
    <w:r>
      <w:fldChar w:fldCharType="separate"/>
    </w:r>
    <w:r w:rsidR="00B328AB">
      <w:t>3GPP TR 23.732 V1.0.0 (2018-12)</w:t>
    </w:r>
    <w:r>
      <w:fldChar w:fldCharType="end"/>
    </w:r>
  </w:p>
  <w:p w:rsidR="00AC66DB" w:rsidRDefault="00AC66DB">
    <w:pPr>
      <w:pStyle w:val="Header"/>
      <w:framePr w:wrap="auto" w:vAnchor="text" w:hAnchor="margin" w:xAlign="center" w:y="1"/>
      <w:widowControl/>
    </w:pPr>
    <w:r>
      <w:fldChar w:fldCharType="begin"/>
    </w:r>
    <w:r>
      <w:instrText xml:space="preserve"> PAGE </w:instrText>
    </w:r>
    <w:r>
      <w:fldChar w:fldCharType="separate"/>
    </w:r>
    <w:r>
      <w:t>65</w:t>
    </w:r>
    <w:r>
      <w:fldChar w:fldCharType="end"/>
    </w:r>
  </w:p>
  <w:p w:rsidR="00AC66DB" w:rsidRDefault="00AC66DB">
    <w:pPr>
      <w:pStyle w:val="Header"/>
      <w:framePr w:wrap="auto" w:vAnchor="text" w:hAnchor="margin" w:y="1"/>
      <w:widowControl/>
    </w:pPr>
    <w:r>
      <w:fldChar w:fldCharType="begin"/>
    </w:r>
    <w:r>
      <w:instrText xml:space="preserve"> STYLEREF ZGSM </w:instrText>
    </w:r>
    <w:r>
      <w:fldChar w:fldCharType="separate"/>
    </w:r>
    <w:r w:rsidR="00B328AB">
      <w:t>Release 16</w:t>
    </w:r>
    <w:r>
      <w:fldChar w:fldCharType="end"/>
    </w:r>
  </w:p>
  <w:p w:rsidR="00AC66DB" w:rsidRDefault="00AC66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3"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7"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9"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0"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5"/>
  </w:num>
  <w:num w:numId="5">
    <w:abstractNumId w:val="19"/>
  </w:num>
  <w:num w:numId="6">
    <w:abstractNumId w:val="40"/>
  </w:num>
  <w:num w:numId="7">
    <w:abstractNumId w:val="36"/>
  </w:num>
  <w:num w:numId="8">
    <w:abstractNumId w:val="39"/>
  </w:num>
  <w:num w:numId="9">
    <w:abstractNumId w:val="31"/>
  </w:num>
  <w:num w:numId="10">
    <w:abstractNumId w:val="18"/>
  </w:num>
  <w:num w:numId="11">
    <w:abstractNumId w:val="33"/>
  </w:num>
  <w:num w:numId="12">
    <w:abstractNumId w:val="32"/>
  </w:num>
  <w:num w:numId="13">
    <w:abstractNumId w:val="39"/>
  </w:num>
  <w:num w:numId="14">
    <w:abstractNumId w:val="39"/>
  </w:num>
  <w:num w:numId="15">
    <w:abstractNumId w:val="39"/>
  </w:num>
  <w:num w:numId="16">
    <w:abstractNumId w:val="39"/>
  </w:num>
  <w:num w:numId="17">
    <w:abstractNumId w:val="34"/>
  </w:num>
  <w:num w:numId="18">
    <w:abstractNumId w:val="13"/>
  </w:num>
  <w:num w:numId="19">
    <w:abstractNumId w:val="28"/>
  </w:num>
  <w:num w:numId="20">
    <w:abstractNumId w:val="37"/>
  </w:num>
  <w:num w:numId="21">
    <w:abstractNumId w:val="38"/>
  </w:num>
  <w:num w:numId="22">
    <w:abstractNumId w:val="24"/>
  </w:num>
  <w:num w:numId="23">
    <w:abstractNumId w:val="15"/>
  </w:num>
  <w:num w:numId="24">
    <w:abstractNumId w:val="23"/>
  </w:num>
  <w:num w:numId="25">
    <w:abstractNumId w:val="29"/>
  </w:num>
  <w:num w:numId="26">
    <w:abstractNumId w:val="20"/>
  </w:num>
  <w:num w:numId="27">
    <w:abstractNumId w:val="27"/>
  </w:num>
  <w:num w:numId="28">
    <w:abstractNumId w:val="16"/>
  </w:num>
  <w:num w:numId="29">
    <w:abstractNumId w:val="22"/>
  </w:num>
  <w:num w:numId="30">
    <w:abstractNumId w:val="21"/>
  </w:num>
  <w:num w:numId="31">
    <w:abstractNumId w:val="30"/>
  </w:num>
  <w:num w:numId="32">
    <w:abstractNumId w:val="35"/>
  </w:num>
  <w:num w:numId="33">
    <w:abstractNumId w:val="14"/>
  </w:num>
  <w:num w:numId="34">
    <w:abstractNumId w:val="17"/>
  </w:num>
  <w:num w:numId="35">
    <w:abstractNumId w:val="26"/>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C554C"/>
    <w:rsid w:val="000D6CFC"/>
    <w:rsid w:val="000F411F"/>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6568"/>
    <w:rsid w:val="002013CD"/>
    <w:rsid w:val="00212373"/>
    <w:rsid w:val="002138EA"/>
    <w:rsid w:val="00214FBD"/>
    <w:rsid w:val="00217B48"/>
    <w:rsid w:val="0022120F"/>
    <w:rsid w:val="00222897"/>
    <w:rsid w:val="00235394"/>
    <w:rsid w:val="00251650"/>
    <w:rsid w:val="00254606"/>
    <w:rsid w:val="0026179F"/>
    <w:rsid w:val="00267E7B"/>
    <w:rsid w:val="00273124"/>
    <w:rsid w:val="00274E1A"/>
    <w:rsid w:val="0028132F"/>
    <w:rsid w:val="00282213"/>
    <w:rsid w:val="00287945"/>
    <w:rsid w:val="00287ED3"/>
    <w:rsid w:val="00296344"/>
    <w:rsid w:val="00297896"/>
    <w:rsid w:val="002A247F"/>
    <w:rsid w:val="002A3F26"/>
    <w:rsid w:val="002A7C6D"/>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A16CB"/>
    <w:rsid w:val="003A51D2"/>
    <w:rsid w:val="003C7242"/>
    <w:rsid w:val="003D7224"/>
    <w:rsid w:val="003E0E1E"/>
    <w:rsid w:val="003E2D9F"/>
    <w:rsid w:val="003F1087"/>
    <w:rsid w:val="003F4521"/>
    <w:rsid w:val="004338C3"/>
    <w:rsid w:val="00444225"/>
    <w:rsid w:val="00445A34"/>
    <w:rsid w:val="00450ADA"/>
    <w:rsid w:val="00456134"/>
    <w:rsid w:val="00473FC9"/>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71E9"/>
    <w:rsid w:val="005C6564"/>
    <w:rsid w:val="00604993"/>
    <w:rsid w:val="00606899"/>
    <w:rsid w:val="00616315"/>
    <w:rsid w:val="006267D7"/>
    <w:rsid w:val="00644678"/>
    <w:rsid w:val="00645857"/>
    <w:rsid w:val="00647DE4"/>
    <w:rsid w:val="00667288"/>
    <w:rsid w:val="00681A7F"/>
    <w:rsid w:val="006856E5"/>
    <w:rsid w:val="0068677B"/>
    <w:rsid w:val="00691141"/>
    <w:rsid w:val="006B0D02"/>
    <w:rsid w:val="006B1602"/>
    <w:rsid w:val="006B5D41"/>
    <w:rsid w:val="006C3335"/>
    <w:rsid w:val="006C5EA0"/>
    <w:rsid w:val="006F59E1"/>
    <w:rsid w:val="006F604E"/>
    <w:rsid w:val="007012E6"/>
    <w:rsid w:val="007041F4"/>
    <w:rsid w:val="0070646B"/>
    <w:rsid w:val="007066FA"/>
    <w:rsid w:val="00707941"/>
    <w:rsid w:val="00750453"/>
    <w:rsid w:val="00775B8D"/>
    <w:rsid w:val="007805D8"/>
    <w:rsid w:val="007907E0"/>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E60D2"/>
    <w:rsid w:val="008F4869"/>
    <w:rsid w:val="008F7D93"/>
    <w:rsid w:val="0090149E"/>
    <w:rsid w:val="00906698"/>
    <w:rsid w:val="00914C6F"/>
    <w:rsid w:val="00920872"/>
    <w:rsid w:val="00920A19"/>
    <w:rsid w:val="00921270"/>
    <w:rsid w:val="009246C1"/>
    <w:rsid w:val="00925A37"/>
    <w:rsid w:val="00931702"/>
    <w:rsid w:val="00945134"/>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17573"/>
    <w:rsid w:val="00A20410"/>
    <w:rsid w:val="00A22251"/>
    <w:rsid w:val="00A37278"/>
    <w:rsid w:val="00A4342E"/>
    <w:rsid w:val="00A53F0D"/>
    <w:rsid w:val="00A54FE7"/>
    <w:rsid w:val="00A65439"/>
    <w:rsid w:val="00A72864"/>
    <w:rsid w:val="00A81B15"/>
    <w:rsid w:val="00A845D3"/>
    <w:rsid w:val="00A85DBC"/>
    <w:rsid w:val="00AA5C26"/>
    <w:rsid w:val="00AB3F85"/>
    <w:rsid w:val="00AC4E57"/>
    <w:rsid w:val="00AC66DB"/>
    <w:rsid w:val="00AF7662"/>
    <w:rsid w:val="00B22E6B"/>
    <w:rsid w:val="00B26D19"/>
    <w:rsid w:val="00B328AB"/>
    <w:rsid w:val="00B35DE5"/>
    <w:rsid w:val="00B42D4B"/>
    <w:rsid w:val="00B7053A"/>
    <w:rsid w:val="00B76E1A"/>
    <w:rsid w:val="00B8446C"/>
    <w:rsid w:val="00B9302B"/>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A13B3"/>
    <w:rsid w:val="00CB3632"/>
    <w:rsid w:val="00CD0AC9"/>
    <w:rsid w:val="00D178E9"/>
    <w:rsid w:val="00D20CFB"/>
    <w:rsid w:val="00D309E5"/>
    <w:rsid w:val="00D34397"/>
    <w:rsid w:val="00D37708"/>
    <w:rsid w:val="00D44B76"/>
    <w:rsid w:val="00D479F6"/>
    <w:rsid w:val="00D520E4"/>
    <w:rsid w:val="00D57DFA"/>
    <w:rsid w:val="00D61AC2"/>
    <w:rsid w:val="00D63832"/>
    <w:rsid w:val="00D638EA"/>
    <w:rsid w:val="00D756B6"/>
    <w:rsid w:val="00D83BE7"/>
    <w:rsid w:val="00DA7870"/>
    <w:rsid w:val="00DB1C2C"/>
    <w:rsid w:val="00DB6652"/>
    <w:rsid w:val="00DB71D8"/>
    <w:rsid w:val="00DD0C2C"/>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F02A0"/>
    <w:rsid w:val="00F072D8"/>
    <w:rsid w:val="00F22AC7"/>
    <w:rsid w:val="00F24FD2"/>
    <w:rsid w:val="00F40DEB"/>
    <w:rsid w:val="00F42566"/>
    <w:rsid w:val="00F4358E"/>
    <w:rsid w:val="00F51EB9"/>
    <w:rsid w:val="00F663B3"/>
    <w:rsid w:val="00F8553C"/>
    <w:rsid w:val="00FA1AE6"/>
    <w:rsid w:val="00FA5B94"/>
    <w:rsid w:val="00FA6FE8"/>
    <w:rsid w:val="00FB2916"/>
    <w:rsid w:val="00FB2ACE"/>
    <w:rsid w:val="00FC051F"/>
    <w:rsid w:val="00FE55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1471377"/>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oter" Target="footer2.xml"/><Relationship Id="rId21" Type="http://schemas.openxmlformats.org/officeDocument/2006/relationships/package" Target="embeddings/Microsoft_Visio_Drawing5.vsdx"/><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4.bin"/><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oleObject" Target="embeddings/oleObject30.bin"/><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8.bin"/><Relationship Id="rId40" Type="http://schemas.openxmlformats.org/officeDocument/2006/relationships/image" Target="media/image17.emf"/><Relationship Id="rId45" Type="http://schemas.openxmlformats.org/officeDocument/2006/relationships/oleObject" Target="embeddings/oleObject12.bin"/><Relationship Id="rId53" Type="http://schemas.openxmlformats.org/officeDocument/2006/relationships/oleObject" Target="embeddings/oleObject1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9.vsdx"/><Relationship Id="rId87" Type="http://schemas.openxmlformats.org/officeDocument/2006/relationships/oleObject" Target="embeddings/oleObject23.bin"/><Relationship Id="rId102" Type="http://schemas.openxmlformats.org/officeDocument/2006/relationships/image" Target="media/image48.emf"/><Relationship Id="rId110" Type="http://schemas.openxmlformats.org/officeDocument/2006/relationships/oleObject" Target="embeddings/oleObject32.bin"/><Relationship Id="rId115" Type="http://schemas.openxmlformats.org/officeDocument/2006/relationships/oleObject" Target="embeddings/Microsoft_Visio_2003-2010_Drawing5.vsd"/><Relationship Id="rId5" Type="http://schemas.openxmlformats.org/officeDocument/2006/relationships/settings" Target="settings.xml"/><Relationship Id="rId61" Type="http://schemas.openxmlformats.org/officeDocument/2006/relationships/oleObject" Target="embeddings/Microsoft_Visio_2003-2010_Drawing1.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Visio_Drawing1012.vsdx"/><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oleObject29.bin"/><Relationship Id="rId113" Type="http://schemas.openxmlformats.org/officeDocument/2006/relationships/oleObject" Target="embeddings/Microsoft_Visio_2003-2010_Drawing4.vsd"/><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image" Target="media/image46.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vsd"/><Relationship Id="rId67" Type="http://schemas.openxmlformats.org/officeDocument/2006/relationships/oleObject" Target="embeddings/oleObject18.bin"/><Relationship Id="rId103" Type="http://schemas.openxmlformats.org/officeDocument/2006/relationships/oleObject" Target="embeddings/oleObject28.bin"/><Relationship Id="rId108" Type="http://schemas.openxmlformats.org/officeDocument/2006/relationships/image" Target="media/image51.emf"/><Relationship Id="rId116"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78.vsdx"/><Relationship Id="rId83" Type="http://schemas.openxmlformats.org/officeDocument/2006/relationships/oleObject" Target="embeddings/oleObject21.bin"/><Relationship Id="rId88" Type="http://schemas.openxmlformats.org/officeDocument/2006/relationships/image" Target="media/image41.emf"/><Relationship Id="rId91" Type="http://schemas.openxmlformats.org/officeDocument/2006/relationships/oleObject" Target="embeddings/oleObject25.bin"/><Relationship Id="rId96" Type="http://schemas.openxmlformats.org/officeDocument/2006/relationships/image" Target="media/image45.emf"/><Relationship Id="rId111" Type="http://schemas.openxmlformats.org/officeDocument/2006/relationships/oleObject" Target="embeddings/oleObject3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Microsoft_Visio_2003-2010_Drawing3.vsd"/><Relationship Id="rId78" Type="http://schemas.openxmlformats.org/officeDocument/2006/relationships/image" Target="media/image36.emf"/><Relationship Id="rId81" Type="http://schemas.openxmlformats.org/officeDocument/2006/relationships/oleObject" Target="embeddings/oleObject20.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oleObject" Target="embeddings/oleObject27.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31.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package" Target="embeddings/Microsoft_Visio_Drawing1113.vsdx"/><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oleObject" Target="embeddings/Microsoft_Visio_2003-2010_Drawing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589885-5BAE-4EB5-949F-E9D776D43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66</Pages>
  <Words>18567</Words>
  <Characters>99715</Characters>
  <Application>Microsoft Office Word</Application>
  <DocSecurity>0</DocSecurity>
  <Lines>1846</Lines>
  <Paragraphs>1344</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116938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23401_CR3461r3_TEI15 CIOT_Ext_(Rel-16)_S2-1811899-</cp:lastModifiedBy>
  <cp:revision>2</cp:revision>
  <dcterms:created xsi:type="dcterms:W3CDTF">2018-12-06T17:15:00Z</dcterms:created>
  <dcterms:modified xsi:type="dcterms:W3CDTF">2018-12-06T17:15:00Z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