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944D08" w14:textId="38C00633" w:rsidR="00E8629F" w:rsidRPr="009531ED" w:rsidRDefault="00C17188" w:rsidP="006912A0">
      <w:pPr>
        <w:pStyle w:val="ZA"/>
        <w:keepLines/>
        <w:framePr w:wrap="notBeside"/>
        <w:widowControl/>
      </w:pPr>
      <w:bookmarkStart w:id="0" w:name="page1"/>
      <w:r w:rsidRPr="009531ED">
        <w:rPr>
          <w:sz w:val="64"/>
        </w:rPr>
        <w:t xml:space="preserve">3GPP TR </w:t>
      </w:r>
      <w:bookmarkStart w:id="1" w:name="_GoBack"/>
      <w:r w:rsidRPr="009531ED">
        <w:rPr>
          <w:sz w:val="64"/>
        </w:rPr>
        <w:t>38.828</w:t>
      </w:r>
      <w:bookmarkEnd w:id="1"/>
      <w:r w:rsidR="00E8629F" w:rsidRPr="009531ED">
        <w:rPr>
          <w:sz w:val="64"/>
        </w:rPr>
        <w:t xml:space="preserve"> </w:t>
      </w:r>
      <w:r w:rsidR="0088180D" w:rsidRPr="009531ED">
        <w:t>V</w:t>
      </w:r>
      <w:r w:rsidR="00337143" w:rsidRPr="009531ED">
        <w:t>1</w:t>
      </w:r>
      <w:r w:rsidR="0088180D" w:rsidRPr="009531ED">
        <w:t>.</w:t>
      </w:r>
      <w:r w:rsidR="00337143" w:rsidRPr="009531ED">
        <w:t>0</w:t>
      </w:r>
      <w:r w:rsidR="0088180D" w:rsidRPr="009531ED">
        <w:t>.</w:t>
      </w:r>
      <w:r w:rsidR="00D221FE" w:rsidRPr="009531ED">
        <w:t>0</w:t>
      </w:r>
      <w:r w:rsidR="00E8629F" w:rsidRPr="009531ED">
        <w:t xml:space="preserve"> </w:t>
      </w:r>
      <w:r w:rsidRPr="009531ED">
        <w:rPr>
          <w:sz w:val="32"/>
        </w:rPr>
        <w:t>(2019-0</w:t>
      </w:r>
      <w:r w:rsidR="00337143" w:rsidRPr="009531ED">
        <w:rPr>
          <w:sz w:val="32"/>
        </w:rPr>
        <w:t>6</w:t>
      </w:r>
      <w:r w:rsidR="00E8629F" w:rsidRPr="009531ED">
        <w:rPr>
          <w:sz w:val="32"/>
        </w:rPr>
        <w:t>)</w:t>
      </w:r>
    </w:p>
    <w:p w14:paraId="535BDFD5" w14:textId="77777777" w:rsidR="00E8629F" w:rsidRPr="009531ED" w:rsidRDefault="00E8629F">
      <w:pPr>
        <w:pStyle w:val="ZB"/>
        <w:framePr w:wrap="notBeside"/>
      </w:pPr>
      <w:r w:rsidRPr="009531ED">
        <w:t>Technical Report</w:t>
      </w:r>
    </w:p>
    <w:p w14:paraId="06A6C380" w14:textId="77777777" w:rsidR="00E8629F" w:rsidRPr="009531ED" w:rsidRDefault="00E8629F">
      <w:pPr>
        <w:pStyle w:val="ZT"/>
        <w:framePr w:wrap="notBeside"/>
      </w:pPr>
      <w:r w:rsidRPr="009531ED">
        <w:t>3rd Generation Partnership Project;</w:t>
      </w:r>
    </w:p>
    <w:p w14:paraId="46A6C62A" w14:textId="77777777" w:rsidR="00E8629F" w:rsidRPr="009531ED" w:rsidRDefault="00E8629F">
      <w:pPr>
        <w:pStyle w:val="ZT"/>
        <w:framePr w:wrap="notBeside"/>
      </w:pPr>
      <w:r w:rsidRPr="009531ED">
        <w:t>Technica</w:t>
      </w:r>
      <w:r w:rsidR="000D35DD" w:rsidRPr="009531ED">
        <w:t>l Specification Group Radio Access Network</w:t>
      </w:r>
      <w:r w:rsidRPr="009531ED">
        <w:t>;</w:t>
      </w:r>
    </w:p>
    <w:p w14:paraId="070D09BC" w14:textId="77777777" w:rsidR="00E8629F" w:rsidRPr="009531ED" w:rsidRDefault="000D35DD">
      <w:pPr>
        <w:pStyle w:val="ZT"/>
        <w:framePr w:wrap="notBeside"/>
      </w:pPr>
      <w:r w:rsidRPr="009531ED">
        <w:t>Cross Link Interference (CLI) handling and</w:t>
      </w:r>
    </w:p>
    <w:p w14:paraId="1A3B27EC" w14:textId="77777777" w:rsidR="00E8629F" w:rsidRPr="009531ED" w:rsidRDefault="000D35DD">
      <w:pPr>
        <w:pStyle w:val="ZT"/>
        <w:framePr w:wrap="notBeside"/>
      </w:pPr>
      <w:r w:rsidRPr="009531ED">
        <w:t>Remote Interference Management (RIM) for NR;</w:t>
      </w:r>
    </w:p>
    <w:p w14:paraId="6A774C2B" w14:textId="77777777" w:rsidR="00E8629F" w:rsidRPr="009531ED" w:rsidRDefault="00E8629F">
      <w:pPr>
        <w:pStyle w:val="ZT"/>
        <w:framePr w:wrap="notBeside"/>
        <w:rPr>
          <w:i/>
          <w:sz w:val="28"/>
        </w:rPr>
      </w:pPr>
      <w:r w:rsidRPr="009531ED">
        <w:t>(</w:t>
      </w:r>
      <w:r w:rsidRPr="009531ED">
        <w:rPr>
          <w:rStyle w:val="ZGSM"/>
        </w:rPr>
        <w:t xml:space="preserve">Release </w:t>
      </w:r>
      <w:r w:rsidR="001D0EB7" w:rsidRPr="009531ED">
        <w:rPr>
          <w:rStyle w:val="ZGSM"/>
        </w:rPr>
        <w:t>16</w:t>
      </w:r>
      <w:r w:rsidRPr="009531ED">
        <w:t>)</w:t>
      </w:r>
    </w:p>
    <w:p w14:paraId="7DB1F9BD" w14:textId="77777777" w:rsidR="00983910" w:rsidRPr="001457DF" w:rsidRDefault="00983910" w:rsidP="00001EEB">
      <w:pPr>
        <w:pStyle w:val="ZU"/>
        <w:framePr w:h="1936" w:hRule="exact" w:wrap="notBeside"/>
        <w:tabs>
          <w:tab w:val="right" w:pos="10206"/>
        </w:tabs>
        <w:jc w:val="left"/>
      </w:pPr>
    </w:p>
    <w:p w14:paraId="2FC6CBFC" w14:textId="77777777" w:rsidR="00E8629F" w:rsidRPr="009531ED" w:rsidRDefault="00450ADA" w:rsidP="00001EEB">
      <w:pPr>
        <w:pStyle w:val="ZU"/>
        <w:framePr w:h="1936" w:hRule="exact" w:wrap="notBeside"/>
        <w:pBdr>
          <w:top w:val="none" w:sz="0" w:space="0" w:color="auto"/>
        </w:pBdr>
        <w:tabs>
          <w:tab w:val="right" w:pos="10206"/>
        </w:tabs>
        <w:jc w:val="left"/>
      </w:pPr>
      <w:r w:rsidRPr="009531ED">
        <w:rPr>
          <w:i/>
        </w:rPr>
        <w:t xml:space="preserve">  </w:t>
      </w:r>
      <w:r w:rsidR="001D0EB7" w:rsidRPr="009531ED">
        <w:rPr>
          <w:i/>
          <w:lang w:val="en-US" w:eastAsia="ko-KR"/>
        </w:rPr>
        <w:drawing>
          <wp:inline distT="0" distB="0" distL="0" distR="0" wp14:anchorId="4A305BE6" wp14:editId="3C426ABC">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457DF">
        <w:tab/>
      </w:r>
      <w:r w:rsidR="001D0EB7" w:rsidRPr="009531ED">
        <w:rPr>
          <w:lang w:val="en-US" w:eastAsia="ko-KR"/>
        </w:rPr>
        <w:drawing>
          <wp:inline distT="0" distB="0" distL="0" distR="0" wp14:anchorId="5B058284" wp14:editId="7D6CE215">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626870" cy="948055"/>
                    </a:xfrm>
                    <a:prstGeom prst="rect">
                      <a:avLst/>
                    </a:prstGeom>
                    <a:noFill/>
                    <a:ln>
                      <a:noFill/>
                    </a:ln>
                  </pic:spPr>
                </pic:pic>
              </a:graphicData>
            </a:graphic>
          </wp:inline>
        </w:drawing>
      </w:r>
    </w:p>
    <w:p w14:paraId="788C53FE" w14:textId="77777777" w:rsidR="00E8629F" w:rsidRPr="009531ED" w:rsidRDefault="00E8629F">
      <w:pPr>
        <w:framePr w:h="1636" w:hRule="exact" w:wrap="notBeside" w:vAnchor="page" w:hAnchor="margin" w:y="15121"/>
        <w:rPr>
          <w:sz w:val="16"/>
        </w:rPr>
      </w:pPr>
      <w:r w:rsidRPr="00843636">
        <w:rPr>
          <w:sz w:val="16"/>
        </w:rPr>
        <w:t>The present document has been developed within the 3</w:t>
      </w:r>
      <w:r w:rsidR="00707941" w:rsidRPr="00995A3F">
        <w:rPr>
          <w:sz w:val="16"/>
        </w:rPr>
        <w:t>rd</w:t>
      </w:r>
      <w:r w:rsidRPr="009B5A9D">
        <w:rPr>
          <w:sz w:val="16"/>
        </w:rPr>
        <w:t xml:space="preserve"> Generation Partnership Project (3GPP</w:t>
      </w:r>
      <w:r w:rsidRPr="002F6FF2">
        <w:rPr>
          <w:sz w:val="16"/>
          <w:vertAlign w:val="superscript"/>
        </w:rPr>
        <w:t xml:space="preserve"> TM</w:t>
      </w:r>
      <w:r w:rsidRPr="009132C5">
        <w:rPr>
          <w:sz w:val="16"/>
        </w:rPr>
        <w:t>) and may be further elaborated for the purposes of 3GPP.</w:t>
      </w:r>
      <w:r w:rsidRPr="009132C5">
        <w:rPr>
          <w:sz w:val="16"/>
        </w:rPr>
        <w:br/>
        <w:t>The present document has not been subject to any approval process by the 3GPP</w:t>
      </w:r>
      <w:r w:rsidRPr="009132C5">
        <w:rPr>
          <w:sz w:val="16"/>
          <w:vertAlign w:val="superscript"/>
        </w:rPr>
        <w:t xml:space="preserve"> </w:t>
      </w:r>
      <w:r w:rsidRPr="009132C5">
        <w:rPr>
          <w:sz w:val="16"/>
        </w:rPr>
        <w:t>Organizational Partners and shall not</w:t>
      </w:r>
      <w:r w:rsidRPr="001761A9">
        <w:rPr>
          <w:sz w:val="16"/>
        </w:rPr>
        <w:t xml:space="preserve"> be implemented.</w:t>
      </w:r>
      <w:r w:rsidRPr="001761A9">
        <w:rPr>
          <w:sz w:val="16"/>
        </w:rPr>
        <w:br/>
        <w:t xml:space="preserve">This </w:t>
      </w:r>
      <w:r w:rsidR="000D6CFC" w:rsidRPr="0030279C">
        <w:rPr>
          <w:sz w:val="16"/>
        </w:rPr>
        <w:t>Report</w:t>
      </w:r>
      <w:r w:rsidRPr="009531ED">
        <w:rPr>
          <w:sz w:val="16"/>
        </w:rPr>
        <w:t xml:space="preserve"> is provided for future development work within 3GPP</w:t>
      </w:r>
      <w:r w:rsidRPr="009531ED">
        <w:rPr>
          <w:sz w:val="16"/>
          <w:vertAlign w:val="superscript"/>
        </w:rPr>
        <w:t xml:space="preserve"> </w:t>
      </w:r>
      <w:r w:rsidRPr="009531ED">
        <w:rPr>
          <w:sz w:val="16"/>
        </w:rPr>
        <w:t>only. The Organizational Partners accept no liability for any use of this Specification.</w:t>
      </w:r>
      <w:r w:rsidRPr="009531ED">
        <w:rPr>
          <w:sz w:val="16"/>
        </w:rPr>
        <w:br/>
        <w:t xml:space="preserve">Specifications and </w:t>
      </w:r>
      <w:r w:rsidR="000D6CFC" w:rsidRPr="009531ED">
        <w:rPr>
          <w:sz w:val="16"/>
        </w:rPr>
        <w:t>Reports</w:t>
      </w:r>
      <w:r w:rsidRPr="009531ED">
        <w:rPr>
          <w:sz w:val="16"/>
        </w:rPr>
        <w:t xml:space="preserve"> for implementation of the 3GPP</w:t>
      </w:r>
      <w:r w:rsidRPr="009531ED">
        <w:rPr>
          <w:sz w:val="16"/>
          <w:vertAlign w:val="superscript"/>
        </w:rPr>
        <w:t xml:space="preserve"> TM</w:t>
      </w:r>
      <w:r w:rsidRPr="009531ED">
        <w:rPr>
          <w:sz w:val="16"/>
        </w:rPr>
        <w:t xml:space="preserve"> system should be obtained via the 3GPP Organizational Partners' Publications Offices.</w:t>
      </w:r>
    </w:p>
    <w:p w14:paraId="3A7F221F" w14:textId="77777777" w:rsidR="00E8629F" w:rsidRPr="009531ED" w:rsidRDefault="00E8629F">
      <w:pPr>
        <w:pStyle w:val="ZV"/>
        <w:framePr w:wrap="notBeside"/>
      </w:pPr>
    </w:p>
    <w:p w14:paraId="3A4CDA00" w14:textId="77777777" w:rsidR="00E8629F" w:rsidRPr="009531ED" w:rsidRDefault="00E8629F"/>
    <w:bookmarkEnd w:id="0"/>
    <w:p w14:paraId="31540A91" w14:textId="77777777" w:rsidR="00E8629F" w:rsidRPr="009531ED" w:rsidRDefault="00E8629F">
      <w:pPr>
        <w:sectPr w:rsidR="00E8629F" w:rsidRPr="009531ED" w:rsidSect="00843636">
          <w:footnotePr>
            <w:numRestart w:val="eachSect"/>
          </w:footnotePr>
          <w:pgSz w:w="11907" w:h="16840"/>
          <w:pgMar w:top="2268" w:right="851" w:bottom="10773" w:left="851" w:header="0" w:footer="0" w:gutter="0"/>
          <w:cols w:space="720"/>
        </w:sectPr>
      </w:pPr>
    </w:p>
    <w:p w14:paraId="00262AFB" w14:textId="77777777" w:rsidR="00D756B6" w:rsidRPr="001457DF" w:rsidRDefault="001A08AA">
      <w:pPr>
        <w:pStyle w:val="Guidance"/>
        <w:rPr>
          <w:color w:val="auto"/>
        </w:rPr>
      </w:pPr>
      <w:bookmarkStart w:id="2" w:name="page2"/>
      <w:r w:rsidRPr="001457DF">
        <w:rPr>
          <w:color w:val="auto"/>
        </w:rPr>
        <w:lastRenderedPageBreak/>
        <w:br/>
      </w:r>
    </w:p>
    <w:p w14:paraId="534B8B8A" w14:textId="77777777" w:rsidR="00E8629F" w:rsidRPr="009531ED" w:rsidRDefault="00E8629F"/>
    <w:p w14:paraId="14351B5B" w14:textId="77777777" w:rsidR="00E8629F" w:rsidRPr="00843636" w:rsidRDefault="00E8629F">
      <w:pPr>
        <w:pStyle w:val="FP"/>
        <w:framePr w:wrap="notBeside" w:hAnchor="margin" w:y="1419"/>
        <w:pBdr>
          <w:bottom w:val="single" w:sz="6" w:space="1" w:color="auto"/>
        </w:pBdr>
        <w:spacing w:before="240"/>
        <w:ind w:left="2835" w:right="2835"/>
        <w:jc w:val="center"/>
      </w:pPr>
      <w:r w:rsidRPr="00843636">
        <w:t>Keywords</w:t>
      </w:r>
    </w:p>
    <w:p w14:paraId="54673B56" w14:textId="77777777" w:rsidR="00E8629F" w:rsidRPr="009B5A9D" w:rsidRDefault="0081772C">
      <w:pPr>
        <w:pStyle w:val="FP"/>
        <w:framePr w:wrap="notBeside" w:hAnchor="margin" w:y="1419"/>
        <w:ind w:left="2835" w:right="2835"/>
        <w:jc w:val="center"/>
        <w:rPr>
          <w:rFonts w:ascii="Arial" w:hAnsi="Arial"/>
          <w:sz w:val="18"/>
        </w:rPr>
      </w:pPr>
      <w:r w:rsidRPr="00995A3F">
        <w:rPr>
          <w:rFonts w:ascii="Arial" w:hAnsi="Arial"/>
          <w:sz w:val="18"/>
        </w:rPr>
        <w:t>&lt;Cross Link Interference (CLI), Remote Interference Management (RIM)</w:t>
      </w:r>
      <w:r w:rsidR="00E8629F" w:rsidRPr="009B5A9D">
        <w:rPr>
          <w:rFonts w:ascii="Arial" w:hAnsi="Arial"/>
          <w:sz w:val="18"/>
        </w:rPr>
        <w:t>&gt;</w:t>
      </w:r>
    </w:p>
    <w:p w14:paraId="175C44CF" w14:textId="77777777" w:rsidR="00E8629F" w:rsidRPr="009B5A9D" w:rsidRDefault="00E8629F"/>
    <w:p w14:paraId="49C8889F" w14:textId="77777777" w:rsidR="00E8629F" w:rsidRPr="002F6FF2" w:rsidRDefault="00E8629F">
      <w:pPr>
        <w:pStyle w:val="FP"/>
        <w:framePr w:wrap="notBeside" w:hAnchor="margin" w:yAlign="center"/>
        <w:spacing w:after="240"/>
        <w:ind w:left="2835" w:right="2835"/>
        <w:jc w:val="center"/>
        <w:rPr>
          <w:rFonts w:ascii="Arial" w:hAnsi="Arial"/>
          <w:b/>
          <w:i/>
        </w:rPr>
      </w:pPr>
      <w:r w:rsidRPr="002F6FF2">
        <w:rPr>
          <w:rFonts w:ascii="Arial" w:hAnsi="Arial"/>
          <w:b/>
          <w:i/>
        </w:rPr>
        <w:t>3GPP</w:t>
      </w:r>
    </w:p>
    <w:p w14:paraId="2D2E2A48" w14:textId="77777777" w:rsidR="00E8629F" w:rsidRPr="009132C5" w:rsidRDefault="00E8629F">
      <w:pPr>
        <w:pStyle w:val="FP"/>
        <w:framePr w:wrap="notBeside" w:hAnchor="margin" w:yAlign="center"/>
        <w:pBdr>
          <w:bottom w:val="single" w:sz="6" w:space="1" w:color="auto"/>
        </w:pBdr>
        <w:ind w:left="2835" w:right="2835"/>
        <w:jc w:val="center"/>
      </w:pPr>
      <w:r w:rsidRPr="009132C5">
        <w:t>Postal address</w:t>
      </w:r>
    </w:p>
    <w:p w14:paraId="5F18E2EC" w14:textId="77777777" w:rsidR="00E8629F" w:rsidRPr="009132C5" w:rsidRDefault="00E8629F">
      <w:pPr>
        <w:pStyle w:val="FP"/>
        <w:framePr w:wrap="notBeside" w:hAnchor="margin" w:yAlign="center"/>
        <w:ind w:left="2835" w:right="2835"/>
        <w:jc w:val="center"/>
        <w:rPr>
          <w:rFonts w:ascii="Arial" w:hAnsi="Arial"/>
          <w:sz w:val="18"/>
        </w:rPr>
      </w:pPr>
    </w:p>
    <w:p w14:paraId="58C65E9C" w14:textId="77777777" w:rsidR="00E8629F" w:rsidRPr="001761A9" w:rsidRDefault="00E8629F">
      <w:pPr>
        <w:pStyle w:val="FP"/>
        <w:framePr w:wrap="notBeside" w:hAnchor="margin" w:yAlign="center"/>
        <w:pBdr>
          <w:bottom w:val="single" w:sz="6" w:space="1" w:color="auto"/>
        </w:pBdr>
        <w:spacing w:before="240"/>
        <w:ind w:left="2835" w:right="2835"/>
        <w:jc w:val="center"/>
      </w:pPr>
      <w:r w:rsidRPr="001761A9">
        <w:t>3GPP support office address</w:t>
      </w:r>
    </w:p>
    <w:p w14:paraId="4D286F92" w14:textId="77777777" w:rsidR="00E8629F" w:rsidRPr="001761A9" w:rsidRDefault="00E8629F">
      <w:pPr>
        <w:pStyle w:val="FP"/>
        <w:framePr w:wrap="notBeside" w:hAnchor="margin" w:yAlign="center"/>
        <w:ind w:left="2835" w:right="2835"/>
        <w:jc w:val="center"/>
        <w:rPr>
          <w:rFonts w:ascii="Arial" w:hAnsi="Arial"/>
          <w:sz w:val="18"/>
          <w:lang w:val="fr-FR"/>
        </w:rPr>
      </w:pPr>
      <w:r w:rsidRPr="001761A9">
        <w:rPr>
          <w:rFonts w:ascii="Arial" w:hAnsi="Arial"/>
          <w:sz w:val="18"/>
          <w:lang w:val="fr-FR"/>
        </w:rPr>
        <w:t>650 Route des Lucioles - Sophia Antipolis</w:t>
      </w:r>
    </w:p>
    <w:p w14:paraId="234D1945" w14:textId="77777777" w:rsidR="00E8629F" w:rsidRPr="0030279C" w:rsidRDefault="00E8629F">
      <w:pPr>
        <w:pStyle w:val="FP"/>
        <w:framePr w:wrap="notBeside" w:hAnchor="margin" w:yAlign="center"/>
        <w:ind w:left="2835" w:right="2835"/>
        <w:jc w:val="center"/>
        <w:rPr>
          <w:rFonts w:ascii="Arial" w:hAnsi="Arial"/>
          <w:sz w:val="18"/>
          <w:lang w:val="fr-FR"/>
        </w:rPr>
      </w:pPr>
      <w:r w:rsidRPr="0030279C">
        <w:rPr>
          <w:rFonts w:ascii="Arial" w:hAnsi="Arial"/>
          <w:sz w:val="18"/>
          <w:lang w:val="fr-FR"/>
        </w:rPr>
        <w:t>Valbonne - FRANCE</w:t>
      </w:r>
    </w:p>
    <w:p w14:paraId="5FCF2EC0" w14:textId="77777777" w:rsidR="00E8629F" w:rsidRPr="009531ED" w:rsidRDefault="00E8629F">
      <w:pPr>
        <w:pStyle w:val="FP"/>
        <w:framePr w:wrap="notBeside" w:hAnchor="margin" w:yAlign="center"/>
        <w:spacing w:after="20"/>
        <w:ind w:left="2835" w:right="2835"/>
        <w:jc w:val="center"/>
        <w:rPr>
          <w:rFonts w:ascii="Arial" w:hAnsi="Arial"/>
          <w:sz w:val="18"/>
        </w:rPr>
      </w:pPr>
      <w:r w:rsidRPr="009531ED">
        <w:rPr>
          <w:rFonts w:ascii="Arial" w:hAnsi="Arial"/>
          <w:sz w:val="18"/>
        </w:rPr>
        <w:t>Tel.: +33 4 92 94 42 00 Fax: +33 4 93 65 47 16</w:t>
      </w:r>
    </w:p>
    <w:p w14:paraId="2A416EEB" w14:textId="77777777" w:rsidR="00E8629F" w:rsidRPr="009531ED" w:rsidRDefault="00E8629F">
      <w:pPr>
        <w:pStyle w:val="FP"/>
        <w:framePr w:wrap="notBeside" w:hAnchor="margin" w:yAlign="center"/>
        <w:pBdr>
          <w:bottom w:val="single" w:sz="6" w:space="1" w:color="auto"/>
        </w:pBdr>
        <w:spacing w:before="240"/>
        <w:ind w:left="2835" w:right="2835"/>
        <w:jc w:val="center"/>
      </w:pPr>
      <w:r w:rsidRPr="009531ED">
        <w:t>Internet</w:t>
      </w:r>
    </w:p>
    <w:p w14:paraId="2B48E7D1" w14:textId="77777777" w:rsidR="00E8629F" w:rsidRPr="009531ED" w:rsidRDefault="00E8629F">
      <w:pPr>
        <w:pStyle w:val="FP"/>
        <w:framePr w:wrap="notBeside" w:hAnchor="margin" w:yAlign="center"/>
        <w:ind w:left="2835" w:right="2835"/>
        <w:jc w:val="center"/>
        <w:rPr>
          <w:rFonts w:ascii="Arial" w:hAnsi="Arial"/>
          <w:sz w:val="18"/>
        </w:rPr>
      </w:pPr>
      <w:r w:rsidRPr="009531ED">
        <w:rPr>
          <w:rFonts w:ascii="Arial" w:hAnsi="Arial"/>
          <w:sz w:val="18"/>
        </w:rPr>
        <w:t>http://www.3gpp.org</w:t>
      </w:r>
    </w:p>
    <w:p w14:paraId="26F20A7A" w14:textId="77777777" w:rsidR="00E8629F" w:rsidRPr="009531ED" w:rsidRDefault="00E8629F"/>
    <w:p w14:paraId="2E88C416" w14:textId="77777777" w:rsidR="00E8629F" w:rsidRPr="009531ED"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531ED">
        <w:rPr>
          <w:rFonts w:ascii="Arial" w:hAnsi="Arial"/>
          <w:b/>
          <w:i/>
          <w:noProof/>
        </w:rPr>
        <w:t>Copyright Notification</w:t>
      </w:r>
    </w:p>
    <w:p w14:paraId="4FD74AB2" w14:textId="77777777" w:rsidR="00E8629F" w:rsidRPr="009531ED" w:rsidRDefault="00E8629F">
      <w:pPr>
        <w:pStyle w:val="FP"/>
        <w:framePr w:h="3057" w:hRule="exact" w:wrap="notBeside" w:vAnchor="page" w:hAnchor="margin" w:y="12605"/>
        <w:jc w:val="center"/>
        <w:rPr>
          <w:noProof/>
        </w:rPr>
      </w:pPr>
      <w:r w:rsidRPr="009531ED">
        <w:rPr>
          <w:noProof/>
        </w:rPr>
        <w:t>No part may be reproduced except as authorized by written permission.</w:t>
      </w:r>
      <w:r w:rsidRPr="009531ED">
        <w:rPr>
          <w:noProof/>
        </w:rPr>
        <w:br/>
        <w:t>The copyright and the foregoing restriction extend to reproduction in all media.</w:t>
      </w:r>
    </w:p>
    <w:p w14:paraId="11596C2E" w14:textId="77777777" w:rsidR="00E8629F" w:rsidRPr="009531ED" w:rsidRDefault="00E8629F">
      <w:pPr>
        <w:pStyle w:val="FP"/>
        <w:framePr w:h="3057" w:hRule="exact" w:wrap="notBeside" w:vAnchor="page" w:hAnchor="margin" w:y="12605"/>
        <w:jc w:val="center"/>
        <w:rPr>
          <w:noProof/>
        </w:rPr>
      </w:pPr>
    </w:p>
    <w:p w14:paraId="2E97C833" w14:textId="31C79943" w:rsidR="00E8629F" w:rsidRPr="009132C5" w:rsidRDefault="00E8629F">
      <w:pPr>
        <w:pStyle w:val="FP"/>
        <w:framePr w:h="3057" w:hRule="exact" w:wrap="notBeside" w:vAnchor="page" w:hAnchor="margin" w:y="12605"/>
        <w:jc w:val="center"/>
        <w:rPr>
          <w:noProof/>
          <w:sz w:val="18"/>
        </w:rPr>
      </w:pPr>
      <w:r w:rsidRPr="009531ED">
        <w:rPr>
          <w:noProof/>
          <w:sz w:val="18"/>
        </w:rPr>
        <w:t>© 20</w:t>
      </w:r>
      <w:r w:rsidR="00214FBD" w:rsidRPr="009531ED">
        <w:rPr>
          <w:noProof/>
          <w:sz w:val="18"/>
        </w:rPr>
        <w:t>1</w:t>
      </w:r>
      <w:r w:rsidR="00C54A47">
        <w:rPr>
          <w:noProof/>
          <w:sz w:val="18"/>
        </w:rPr>
        <w:t>9</w:t>
      </w:r>
      <w:r w:rsidRPr="00C54A47">
        <w:rPr>
          <w:noProof/>
          <w:sz w:val="18"/>
        </w:rPr>
        <w:t>, 3GPP Organizational Partners (ARIB, ATIS, CCSA, ETSI,</w:t>
      </w:r>
      <w:r w:rsidR="000266A0" w:rsidRPr="009132C5">
        <w:rPr>
          <w:noProof/>
          <w:sz w:val="18"/>
        </w:rPr>
        <w:t xml:space="preserve"> TSDSI,</w:t>
      </w:r>
      <w:r w:rsidRPr="009132C5">
        <w:rPr>
          <w:noProof/>
          <w:sz w:val="18"/>
        </w:rPr>
        <w:t xml:space="preserve"> TTA, TTC).</w:t>
      </w:r>
      <w:bookmarkStart w:id="3" w:name="copyrightaddon"/>
      <w:bookmarkEnd w:id="3"/>
    </w:p>
    <w:p w14:paraId="0FE81BCE" w14:textId="77777777" w:rsidR="00E8629F" w:rsidRPr="001761A9" w:rsidRDefault="00E8629F">
      <w:pPr>
        <w:pStyle w:val="FP"/>
        <w:framePr w:h="3057" w:hRule="exact" w:wrap="notBeside" w:vAnchor="page" w:hAnchor="margin" w:y="12605"/>
        <w:jc w:val="center"/>
        <w:rPr>
          <w:noProof/>
          <w:sz w:val="18"/>
        </w:rPr>
      </w:pPr>
      <w:r w:rsidRPr="001761A9">
        <w:rPr>
          <w:noProof/>
          <w:sz w:val="18"/>
        </w:rPr>
        <w:t>All rights reserved.</w:t>
      </w:r>
    </w:p>
    <w:p w14:paraId="567F680E" w14:textId="77777777" w:rsidR="00983910" w:rsidRPr="001761A9" w:rsidRDefault="00983910">
      <w:pPr>
        <w:pStyle w:val="FP"/>
        <w:framePr w:h="3057" w:hRule="exact" w:wrap="notBeside" w:vAnchor="page" w:hAnchor="margin" w:y="12605"/>
        <w:rPr>
          <w:noProof/>
          <w:sz w:val="18"/>
        </w:rPr>
      </w:pPr>
    </w:p>
    <w:p w14:paraId="70C7C018" w14:textId="77777777" w:rsidR="00E8629F" w:rsidRPr="0030279C" w:rsidRDefault="00E8629F">
      <w:pPr>
        <w:pStyle w:val="FP"/>
        <w:framePr w:h="3057" w:hRule="exact" w:wrap="notBeside" w:vAnchor="page" w:hAnchor="margin" w:y="12605"/>
        <w:rPr>
          <w:noProof/>
          <w:sz w:val="18"/>
        </w:rPr>
      </w:pPr>
      <w:r w:rsidRPr="0030279C">
        <w:rPr>
          <w:noProof/>
          <w:sz w:val="18"/>
        </w:rPr>
        <w:t>UMTS™ is a Trade Mark of ETSI registered for the benefit of its members</w:t>
      </w:r>
    </w:p>
    <w:p w14:paraId="3A213ED9" w14:textId="77777777" w:rsidR="00E8629F" w:rsidRPr="009531ED" w:rsidRDefault="00E8629F">
      <w:pPr>
        <w:pStyle w:val="FP"/>
        <w:framePr w:h="3057" w:hRule="exact" w:wrap="notBeside" w:vAnchor="page" w:hAnchor="margin" w:y="12605"/>
        <w:rPr>
          <w:noProof/>
          <w:sz w:val="18"/>
        </w:rPr>
      </w:pPr>
      <w:r w:rsidRPr="009531ED">
        <w:rPr>
          <w:noProof/>
          <w:sz w:val="18"/>
        </w:rPr>
        <w:t>3GPP™ is a Trade Mark of ETSI registered for the benefit of its Members and of the 3GPP Organizational Partners</w:t>
      </w:r>
      <w:r w:rsidRPr="009531ED">
        <w:rPr>
          <w:noProof/>
          <w:sz w:val="18"/>
        </w:rPr>
        <w:br/>
        <w:t>LTE™ is a Trade Mark of ETSI registered for the benefit of its Members and of the 3GPP Organizational Partners</w:t>
      </w:r>
    </w:p>
    <w:p w14:paraId="2874D47D" w14:textId="77777777" w:rsidR="00E8629F" w:rsidRPr="009531ED" w:rsidRDefault="00E8629F">
      <w:pPr>
        <w:pStyle w:val="FP"/>
        <w:framePr w:h="3057" w:hRule="exact" w:wrap="notBeside" w:vAnchor="page" w:hAnchor="margin" w:y="12605"/>
        <w:rPr>
          <w:noProof/>
          <w:sz w:val="18"/>
        </w:rPr>
      </w:pPr>
      <w:r w:rsidRPr="009531ED">
        <w:rPr>
          <w:noProof/>
          <w:sz w:val="18"/>
        </w:rPr>
        <w:t>GSM® and the GSM logo are registered and owned by the GSM Association</w:t>
      </w:r>
    </w:p>
    <w:bookmarkEnd w:id="2"/>
    <w:p w14:paraId="25088818" w14:textId="77777777" w:rsidR="00E8629F" w:rsidRPr="009531ED" w:rsidRDefault="00E8629F">
      <w:pPr>
        <w:pStyle w:val="TT"/>
      </w:pPr>
      <w:r w:rsidRPr="009531ED">
        <w:br w:type="page"/>
      </w:r>
      <w:r w:rsidRPr="009531ED">
        <w:lastRenderedPageBreak/>
        <w:t>Contents</w:t>
      </w:r>
    </w:p>
    <w:p w14:paraId="2DD59FC0" w14:textId="77777777" w:rsidR="00CC4AA3" w:rsidRPr="00843636" w:rsidRDefault="00235394">
      <w:pPr>
        <w:pStyle w:val="TOC1"/>
        <w:rPr>
          <w:rFonts w:asciiTheme="minorHAnsi" w:hAnsiTheme="minorHAnsi" w:cstheme="minorBidi"/>
          <w:kern w:val="2"/>
          <w:sz w:val="20"/>
          <w:szCs w:val="22"/>
          <w:lang w:val="en-US" w:eastAsia="ko-KR"/>
        </w:rPr>
      </w:pPr>
      <w:r w:rsidRPr="009531ED">
        <w:fldChar w:fldCharType="begin"/>
      </w:r>
      <w:r w:rsidRPr="009531ED">
        <w:instrText xml:space="preserve"> TOC \o "1-9" </w:instrText>
      </w:r>
      <w:r w:rsidRPr="009531ED">
        <w:fldChar w:fldCharType="separate"/>
      </w:r>
      <w:r w:rsidR="00CC4AA3" w:rsidRPr="00843636">
        <w:t>Foreword</w:t>
      </w:r>
      <w:r w:rsidR="00CC4AA3" w:rsidRPr="00843636">
        <w:tab/>
      </w:r>
      <w:r w:rsidR="00CC4AA3" w:rsidRPr="00995A3F">
        <w:fldChar w:fldCharType="begin"/>
      </w:r>
      <w:r w:rsidR="00CC4AA3" w:rsidRPr="009531ED">
        <w:instrText xml:space="preserve"> PAGEREF _Toc9042905 \h </w:instrText>
      </w:r>
      <w:r w:rsidR="00CC4AA3" w:rsidRPr="00995A3F">
        <w:fldChar w:fldCharType="separate"/>
      </w:r>
      <w:r w:rsidR="007B76AD">
        <w:t>7</w:t>
      </w:r>
      <w:r w:rsidR="00CC4AA3" w:rsidRPr="00995A3F">
        <w:fldChar w:fldCharType="end"/>
      </w:r>
    </w:p>
    <w:p w14:paraId="775E4EBB" w14:textId="77777777" w:rsidR="00CC4AA3" w:rsidRPr="00843636" w:rsidRDefault="00CC4AA3">
      <w:pPr>
        <w:pStyle w:val="TOC1"/>
        <w:rPr>
          <w:rFonts w:asciiTheme="minorHAnsi" w:hAnsiTheme="minorHAnsi" w:cstheme="minorBidi"/>
          <w:kern w:val="2"/>
          <w:sz w:val="20"/>
          <w:szCs w:val="22"/>
          <w:lang w:val="en-US" w:eastAsia="ko-KR"/>
        </w:rPr>
      </w:pPr>
      <w:r w:rsidRPr="00995A3F">
        <w:t>1</w:t>
      </w:r>
      <w:r w:rsidRPr="009B5A9D">
        <w:rPr>
          <w:rFonts w:asciiTheme="minorHAnsi" w:hAnsiTheme="minorHAnsi" w:cstheme="minorBidi"/>
          <w:kern w:val="2"/>
          <w:sz w:val="20"/>
          <w:szCs w:val="22"/>
          <w:lang w:val="en-US" w:eastAsia="ko-KR"/>
        </w:rPr>
        <w:tab/>
      </w:r>
      <w:r w:rsidRPr="009B5A9D">
        <w:t>Scope</w:t>
      </w:r>
      <w:r w:rsidRPr="009B5A9D">
        <w:tab/>
      </w:r>
      <w:r w:rsidRPr="00995A3F">
        <w:fldChar w:fldCharType="begin"/>
      </w:r>
      <w:r w:rsidRPr="009531ED">
        <w:instrText xml:space="preserve"> PAGEREF _Toc9042906 \h </w:instrText>
      </w:r>
      <w:r w:rsidRPr="00995A3F">
        <w:fldChar w:fldCharType="separate"/>
      </w:r>
      <w:r w:rsidR="007B76AD">
        <w:t>7</w:t>
      </w:r>
      <w:r w:rsidRPr="00995A3F">
        <w:fldChar w:fldCharType="end"/>
      </w:r>
    </w:p>
    <w:p w14:paraId="77FF4ECC" w14:textId="77777777" w:rsidR="00CC4AA3" w:rsidRPr="00843636" w:rsidRDefault="00CC4AA3">
      <w:pPr>
        <w:pStyle w:val="TOC1"/>
        <w:rPr>
          <w:rFonts w:asciiTheme="minorHAnsi" w:hAnsiTheme="minorHAnsi" w:cstheme="minorBidi"/>
          <w:kern w:val="2"/>
          <w:sz w:val="20"/>
          <w:szCs w:val="22"/>
          <w:lang w:val="en-US" w:eastAsia="ko-KR"/>
        </w:rPr>
      </w:pPr>
      <w:r w:rsidRPr="00995A3F">
        <w:t>2</w:t>
      </w:r>
      <w:r w:rsidRPr="009B5A9D">
        <w:rPr>
          <w:rFonts w:asciiTheme="minorHAnsi" w:hAnsiTheme="minorHAnsi" w:cstheme="minorBidi"/>
          <w:kern w:val="2"/>
          <w:sz w:val="20"/>
          <w:szCs w:val="22"/>
          <w:lang w:val="en-US" w:eastAsia="ko-KR"/>
        </w:rPr>
        <w:tab/>
      </w:r>
      <w:r w:rsidRPr="009B5A9D">
        <w:t>References</w:t>
      </w:r>
      <w:r w:rsidRPr="009B5A9D">
        <w:tab/>
      </w:r>
      <w:r w:rsidRPr="00995A3F">
        <w:fldChar w:fldCharType="begin"/>
      </w:r>
      <w:r w:rsidRPr="009531ED">
        <w:instrText xml:space="preserve"> PAGEREF _Toc9042907 \h </w:instrText>
      </w:r>
      <w:r w:rsidRPr="00995A3F">
        <w:fldChar w:fldCharType="separate"/>
      </w:r>
      <w:r w:rsidR="007B76AD">
        <w:t>7</w:t>
      </w:r>
      <w:r w:rsidRPr="00995A3F">
        <w:fldChar w:fldCharType="end"/>
      </w:r>
    </w:p>
    <w:p w14:paraId="187ED37C" w14:textId="77777777" w:rsidR="00CC4AA3" w:rsidRPr="00843636" w:rsidRDefault="00CC4AA3">
      <w:pPr>
        <w:pStyle w:val="TOC1"/>
        <w:rPr>
          <w:rFonts w:asciiTheme="minorHAnsi" w:hAnsiTheme="minorHAnsi" w:cstheme="minorBidi"/>
          <w:kern w:val="2"/>
          <w:sz w:val="20"/>
          <w:szCs w:val="22"/>
          <w:lang w:val="en-US" w:eastAsia="ko-KR"/>
        </w:rPr>
      </w:pPr>
      <w:r w:rsidRPr="00995A3F">
        <w:t>3</w:t>
      </w:r>
      <w:r w:rsidRPr="009B5A9D">
        <w:rPr>
          <w:rFonts w:asciiTheme="minorHAnsi" w:hAnsiTheme="minorHAnsi" w:cstheme="minorBidi"/>
          <w:kern w:val="2"/>
          <w:sz w:val="20"/>
          <w:szCs w:val="22"/>
          <w:lang w:val="en-US" w:eastAsia="ko-KR"/>
        </w:rPr>
        <w:tab/>
      </w:r>
      <w:r w:rsidRPr="009B5A9D">
        <w:t>Definitions, symbols and abbreviations</w:t>
      </w:r>
      <w:r w:rsidRPr="009B5A9D">
        <w:tab/>
      </w:r>
      <w:r w:rsidRPr="00995A3F">
        <w:fldChar w:fldCharType="begin"/>
      </w:r>
      <w:r w:rsidRPr="009531ED">
        <w:instrText xml:space="preserve"> PAGEREF _Toc9042908 \h </w:instrText>
      </w:r>
      <w:r w:rsidRPr="00995A3F">
        <w:fldChar w:fldCharType="separate"/>
      </w:r>
      <w:r w:rsidR="007B76AD">
        <w:t>8</w:t>
      </w:r>
      <w:r w:rsidRPr="00995A3F">
        <w:fldChar w:fldCharType="end"/>
      </w:r>
    </w:p>
    <w:p w14:paraId="5483FAC3" w14:textId="77777777" w:rsidR="00CC4AA3" w:rsidRPr="00843636" w:rsidRDefault="00CC4AA3">
      <w:pPr>
        <w:pStyle w:val="TOC2"/>
        <w:rPr>
          <w:rFonts w:asciiTheme="minorHAnsi" w:hAnsiTheme="minorHAnsi" w:cstheme="minorBidi"/>
          <w:kern w:val="2"/>
          <w:szCs w:val="22"/>
          <w:lang w:val="en-US" w:eastAsia="ko-KR"/>
        </w:rPr>
      </w:pPr>
      <w:r w:rsidRPr="00995A3F">
        <w:t>3.1</w:t>
      </w:r>
      <w:r w:rsidRPr="009B5A9D">
        <w:rPr>
          <w:rFonts w:asciiTheme="minorHAnsi" w:hAnsiTheme="minorHAnsi" w:cstheme="minorBidi"/>
          <w:kern w:val="2"/>
          <w:szCs w:val="22"/>
          <w:lang w:val="en-US" w:eastAsia="ko-KR"/>
        </w:rPr>
        <w:tab/>
      </w:r>
      <w:r w:rsidRPr="009B5A9D">
        <w:t>Definitions</w:t>
      </w:r>
      <w:r w:rsidRPr="009B5A9D">
        <w:tab/>
      </w:r>
      <w:r w:rsidRPr="00995A3F">
        <w:fldChar w:fldCharType="begin"/>
      </w:r>
      <w:r w:rsidRPr="009531ED">
        <w:instrText xml:space="preserve"> PAGEREF _Toc9042909 \h </w:instrText>
      </w:r>
      <w:r w:rsidRPr="00995A3F">
        <w:fldChar w:fldCharType="separate"/>
      </w:r>
      <w:r w:rsidR="007B76AD">
        <w:t>8</w:t>
      </w:r>
      <w:r w:rsidRPr="00995A3F">
        <w:fldChar w:fldCharType="end"/>
      </w:r>
    </w:p>
    <w:p w14:paraId="6637E5F3" w14:textId="77777777" w:rsidR="00CC4AA3" w:rsidRPr="00843636" w:rsidRDefault="00CC4AA3">
      <w:pPr>
        <w:pStyle w:val="TOC2"/>
        <w:rPr>
          <w:rFonts w:asciiTheme="minorHAnsi" w:hAnsiTheme="minorHAnsi" w:cstheme="minorBidi"/>
          <w:kern w:val="2"/>
          <w:szCs w:val="22"/>
          <w:lang w:val="en-US" w:eastAsia="ko-KR"/>
        </w:rPr>
      </w:pPr>
      <w:r w:rsidRPr="00995A3F">
        <w:t>3.2</w:t>
      </w:r>
      <w:r w:rsidRPr="009B5A9D">
        <w:rPr>
          <w:rFonts w:asciiTheme="minorHAnsi" w:hAnsiTheme="minorHAnsi" w:cstheme="minorBidi"/>
          <w:kern w:val="2"/>
          <w:szCs w:val="22"/>
          <w:lang w:val="en-US" w:eastAsia="ko-KR"/>
        </w:rPr>
        <w:tab/>
      </w:r>
      <w:r w:rsidRPr="009B5A9D">
        <w:t>Symbols</w:t>
      </w:r>
      <w:r w:rsidRPr="009B5A9D">
        <w:tab/>
      </w:r>
      <w:r w:rsidRPr="00995A3F">
        <w:fldChar w:fldCharType="begin"/>
      </w:r>
      <w:r w:rsidRPr="009531ED">
        <w:instrText xml:space="preserve"> PAGEREF _Toc9042910 \h </w:instrText>
      </w:r>
      <w:r w:rsidRPr="00995A3F">
        <w:fldChar w:fldCharType="separate"/>
      </w:r>
      <w:r w:rsidR="007B76AD">
        <w:t>8</w:t>
      </w:r>
      <w:r w:rsidRPr="00995A3F">
        <w:fldChar w:fldCharType="end"/>
      </w:r>
    </w:p>
    <w:p w14:paraId="097D96B0" w14:textId="77777777" w:rsidR="00CC4AA3" w:rsidRPr="00843636" w:rsidRDefault="00CC4AA3">
      <w:pPr>
        <w:pStyle w:val="TOC2"/>
        <w:rPr>
          <w:rFonts w:asciiTheme="minorHAnsi" w:hAnsiTheme="minorHAnsi" w:cstheme="minorBidi"/>
          <w:kern w:val="2"/>
          <w:szCs w:val="22"/>
          <w:lang w:val="en-US" w:eastAsia="ko-KR"/>
        </w:rPr>
      </w:pPr>
      <w:r w:rsidRPr="00995A3F">
        <w:t>3.3</w:t>
      </w:r>
      <w:r w:rsidRPr="009B5A9D">
        <w:rPr>
          <w:rFonts w:asciiTheme="minorHAnsi" w:hAnsiTheme="minorHAnsi" w:cstheme="minorBidi"/>
          <w:kern w:val="2"/>
          <w:szCs w:val="22"/>
          <w:lang w:val="en-US" w:eastAsia="ko-KR"/>
        </w:rPr>
        <w:tab/>
      </w:r>
      <w:r w:rsidRPr="009B5A9D">
        <w:t>Abbreviations</w:t>
      </w:r>
      <w:r w:rsidRPr="009B5A9D">
        <w:tab/>
      </w:r>
      <w:r w:rsidRPr="00995A3F">
        <w:fldChar w:fldCharType="begin"/>
      </w:r>
      <w:r w:rsidRPr="009531ED">
        <w:instrText xml:space="preserve"> PAGEREF _Toc9042911 \h </w:instrText>
      </w:r>
      <w:r w:rsidRPr="00995A3F">
        <w:fldChar w:fldCharType="separate"/>
      </w:r>
      <w:r w:rsidR="007B76AD">
        <w:t>8</w:t>
      </w:r>
      <w:r w:rsidRPr="00995A3F">
        <w:fldChar w:fldCharType="end"/>
      </w:r>
    </w:p>
    <w:p w14:paraId="320A97A2" w14:textId="77777777" w:rsidR="00CC4AA3" w:rsidRPr="00843636" w:rsidRDefault="00CC4AA3">
      <w:pPr>
        <w:pStyle w:val="TOC1"/>
        <w:rPr>
          <w:rFonts w:asciiTheme="minorHAnsi" w:hAnsiTheme="minorHAnsi" w:cstheme="minorBidi"/>
          <w:kern w:val="2"/>
          <w:sz w:val="20"/>
          <w:szCs w:val="22"/>
          <w:lang w:val="en-US" w:eastAsia="ko-KR"/>
        </w:rPr>
      </w:pPr>
      <w:r w:rsidRPr="00995A3F">
        <w:t>4</w:t>
      </w:r>
      <w:r w:rsidRPr="009B5A9D">
        <w:rPr>
          <w:rFonts w:asciiTheme="minorHAnsi" w:hAnsiTheme="minorHAnsi" w:cstheme="minorBidi"/>
          <w:kern w:val="2"/>
          <w:sz w:val="20"/>
          <w:szCs w:val="22"/>
          <w:lang w:val="en-US" w:eastAsia="ko-KR"/>
        </w:rPr>
        <w:tab/>
      </w:r>
      <w:r w:rsidRPr="009B5A9D">
        <w:t>Background</w:t>
      </w:r>
      <w:r w:rsidRPr="009B5A9D">
        <w:tab/>
      </w:r>
      <w:r w:rsidRPr="00995A3F">
        <w:fldChar w:fldCharType="begin"/>
      </w:r>
      <w:r w:rsidRPr="009531ED">
        <w:instrText xml:space="preserve"> PAGEREF _Toc9042912 \h </w:instrText>
      </w:r>
      <w:r w:rsidRPr="00995A3F">
        <w:fldChar w:fldCharType="separate"/>
      </w:r>
      <w:r w:rsidR="007B76AD">
        <w:t>8</w:t>
      </w:r>
      <w:r w:rsidRPr="00995A3F">
        <w:fldChar w:fldCharType="end"/>
      </w:r>
    </w:p>
    <w:p w14:paraId="5B67F672" w14:textId="77777777" w:rsidR="00CC4AA3" w:rsidRPr="00843636" w:rsidRDefault="00CC4AA3">
      <w:pPr>
        <w:pStyle w:val="TOC2"/>
        <w:rPr>
          <w:rFonts w:asciiTheme="minorHAnsi" w:hAnsiTheme="minorHAnsi" w:cstheme="minorBidi"/>
          <w:kern w:val="2"/>
          <w:szCs w:val="22"/>
          <w:lang w:val="en-US" w:eastAsia="ko-KR"/>
        </w:rPr>
      </w:pPr>
      <w:r w:rsidRPr="00995A3F">
        <w:t>4.1</w:t>
      </w:r>
      <w:r w:rsidRPr="009B5A9D">
        <w:rPr>
          <w:rFonts w:asciiTheme="minorHAnsi" w:hAnsiTheme="minorHAnsi" w:cstheme="minorBidi"/>
          <w:kern w:val="2"/>
          <w:szCs w:val="22"/>
          <w:lang w:val="en-US" w:eastAsia="ko-KR"/>
        </w:rPr>
        <w:tab/>
      </w:r>
      <w:r w:rsidRPr="009B5A9D">
        <w:t>General</w:t>
      </w:r>
      <w:r w:rsidRPr="009B5A9D">
        <w:tab/>
      </w:r>
      <w:r w:rsidRPr="00995A3F">
        <w:fldChar w:fldCharType="begin"/>
      </w:r>
      <w:r w:rsidRPr="009531ED">
        <w:instrText xml:space="preserve"> PAGEREF _Toc9042913 \h </w:instrText>
      </w:r>
      <w:r w:rsidRPr="00995A3F">
        <w:fldChar w:fldCharType="separate"/>
      </w:r>
      <w:r w:rsidR="007B76AD">
        <w:t>8</w:t>
      </w:r>
      <w:r w:rsidRPr="00995A3F">
        <w:fldChar w:fldCharType="end"/>
      </w:r>
    </w:p>
    <w:p w14:paraId="3E665007" w14:textId="77777777" w:rsidR="00CC4AA3" w:rsidRPr="00843636" w:rsidRDefault="00CC4AA3">
      <w:pPr>
        <w:pStyle w:val="TOC2"/>
        <w:rPr>
          <w:rFonts w:asciiTheme="minorHAnsi" w:hAnsiTheme="minorHAnsi" w:cstheme="minorBidi"/>
          <w:kern w:val="2"/>
          <w:szCs w:val="22"/>
          <w:lang w:val="en-US" w:eastAsia="ko-KR"/>
        </w:rPr>
      </w:pPr>
      <w:r w:rsidRPr="00995A3F">
        <w:t xml:space="preserve">4.2 </w:t>
      </w:r>
      <w:r w:rsidRPr="009B5A9D">
        <w:rPr>
          <w:rFonts w:asciiTheme="minorHAnsi" w:hAnsiTheme="minorHAnsi" w:cstheme="minorBidi"/>
          <w:kern w:val="2"/>
          <w:szCs w:val="22"/>
          <w:lang w:val="en-US" w:eastAsia="ko-KR"/>
        </w:rPr>
        <w:tab/>
      </w:r>
      <w:r w:rsidRPr="009B5A9D">
        <w:t>WID description</w:t>
      </w:r>
      <w:r w:rsidRPr="009B5A9D">
        <w:tab/>
      </w:r>
      <w:r w:rsidRPr="00995A3F">
        <w:fldChar w:fldCharType="begin"/>
      </w:r>
      <w:r w:rsidRPr="009531ED">
        <w:instrText xml:space="preserve"> PAGEREF _Toc9042914 \h </w:instrText>
      </w:r>
      <w:r w:rsidRPr="00995A3F">
        <w:fldChar w:fldCharType="separate"/>
      </w:r>
      <w:r w:rsidR="007B76AD">
        <w:t>9</w:t>
      </w:r>
      <w:r w:rsidRPr="00995A3F">
        <w:fldChar w:fldCharType="end"/>
      </w:r>
    </w:p>
    <w:p w14:paraId="7618E37F" w14:textId="77777777" w:rsidR="00CC4AA3" w:rsidRPr="00843636" w:rsidRDefault="00CC4AA3">
      <w:pPr>
        <w:pStyle w:val="TOC2"/>
        <w:rPr>
          <w:rFonts w:asciiTheme="minorHAnsi" w:hAnsiTheme="minorHAnsi" w:cstheme="minorBidi"/>
          <w:kern w:val="2"/>
          <w:szCs w:val="22"/>
          <w:lang w:val="en-US" w:eastAsia="ko-KR"/>
        </w:rPr>
      </w:pPr>
      <w:r w:rsidRPr="00995A3F">
        <w:t>4.2.1</w:t>
      </w:r>
      <w:r w:rsidRPr="009B5A9D">
        <w:rPr>
          <w:rFonts w:asciiTheme="minorHAnsi" w:hAnsiTheme="minorHAnsi" w:cstheme="minorBidi"/>
          <w:kern w:val="2"/>
          <w:szCs w:val="22"/>
          <w:lang w:val="en-US" w:eastAsia="ko-KR"/>
        </w:rPr>
        <w:tab/>
      </w:r>
      <w:r w:rsidRPr="009B5A9D">
        <w:t>Justification</w:t>
      </w:r>
      <w:r w:rsidRPr="009B5A9D">
        <w:tab/>
      </w:r>
      <w:r w:rsidRPr="00995A3F">
        <w:fldChar w:fldCharType="begin"/>
      </w:r>
      <w:r w:rsidRPr="009531ED">
        <w:instrText xml:space="preserve"> PAGEREF _Toc9042915 \h </w:instrText>
      </w:r>
      <w:r w:rsidRPr="00995A3F">
        <w:fldChar w:fldCharType="separate"/>
      </w:r>
      <w:r w:rsidR="007B76AD">
        <w:t>9</w:t>
      </w:r>
      <w:r w:rsidRPr="00995A3F">
        <w:fldChar w:fldCharType="end"/>
      </w:r>
    </w:p>
    <w:p w14:paraId="33DC7FDD" w14:textId="77777777" w:rsidR="00CC4AA3" w:rsidRPr="00843636" w:rsidRDefault="00CC4AA3">
      <w:pPr>
        <w:pStyle w:val="TOC2"/>
        <w:rPr>
          <w:rFonts w:asciiTheme="minorHAnsi" w:hAnsiTheme="minorHAnsi" w:cstheme="minorBidi"/>
          <w:kern w:val="2"/>
          <w:szCs w:val="22"/>
          <w:lang w:val="en-US" w:eastAsia="ko-KR"/>
        </w:rPr>
      </w:pPr>
      <w:r w:rsidRPr="00995A3F">
        <w:t>4.2.2</w:t>
      </w:r>
      <w:r w:rsidRPr="009B5A9D">
        <w:rPr>
          <w:rFonts w:asciiTheme="minorHAnsi" w:hAnsiTheme="minorHAnsi" w:cstheme="minorBidi"/>
          <w:kern w:val="2"/>
          <w:szCs w:val="22"/>
          <w:lang w:val="en-US" w:eastAsia="ko-KR"/>
        </w:rPr>
        <w:tab/>
      </w:r>
      <w:r w:rsidRPr="009B5A9D">
        <w:t>Objective</w:t>
      </w:r>
      <w:r w:rsidRPr="009B5A9D">
        <w:tab/>
      </w:r>
      <w:r w:rsidRPr="00995A3F">
        <w:fldChar w:fldCharType="begin"/>
      </w:r>
      <w:r w:rsidRPr="009531ED">
        <w:instrText xml:space="preserve"> PAGEREF _Toc9042916 \h </w:instrText>
      </w:r>
      <w:r w:rsidRPr="00995A3F">
        <w:fldChar w:fldCharType="separate"/>
      </w:r>
      <w:r w:rsidR="007B76AD">
        <w:t>10</w:t>
      </w:r>
      <w:r w:rsidRPr="00995A3F">
        <w:fldChar w:fldCharType="end"/>
      </w:r>
    </w:p>
    <w:p w14:paraId="2D221D86" w14:textId="510F1FC3" w:rsidR="00CC4AA3" w:rsidRPr="00843636" w:rsidRDefault="00CC4AA3">
      <w:pPr>
        <w:pStyle w:val="TOC2"/>
        <w:rPr>
          <w:rFonts w:asciiTheme="minorHAnsi" w:hAnsiTheme="minorHAnsi" w:cstheme="minorBidi"/>
          <w:kern w:val="2"/>
          <w:szCs w:val="22"/>
          <w:lang w:val="en-US" w:eastAsia="ko-KR"/>
        </w:rPr>
      </w:pPr>
      <w:r w:rsidRPr="00995A3F">
        <w:t>4.3</w:t>
      </w:r>
      <w:r w:rsidRPr="009B5A9D">
        <w:rPr>
          <w:rFonts w:asciiTheme="minorHAnsi" w:hAnsiTheme="minorHAnsi" w:cstheme="minorBidi"/>
          <w:kern w:val="2"/>
          <w:szCs w:val="22"/>
          <w:lang w:val="en-US" w:eastAsia="ko-KR"/>
        </w:rPr>
        <w:tab/>
      </w:r>
      <w:r w:rsidRPr="009B5A9D">
        <w:t>Dynamic TDD adjacent interference scenarios</w:t>
      </w:r>
      <w:r w:rsidRPr="009B5A9D">
        <w:tab/>
      </w:r>
      <w:r w:rsidRPr="00995A3F">
        <w:fldChar w:fldCharType="begin"/>
      </w:r>
      <w:r w:rsidRPr="009531ED">
        <w:instrText xml:space="preserve"> PAGEREF _Toc9042917 \h </w:instrText>
      </w:r>
      <w:r w:rsidRPr="00995A3F">
        <w:fldChar w:fldCharType="separate"/>
      </w:r>
      <w:r w:rsidR="007B76AD">
        <w:t>11</w:t>
      </w:r>
      <w:r w:rsidRPr="00995A3F">
        <w:fldChar w:fldCharType="end"/>
      </w:r>
    </w:p>
    <w:p w14:paraId="10D36829" w14:textId="4C424BCA" w:rsidR="00CC4AA3" w:rsidRPr="00843636" w:rsidRDefault="00CC4AA3">
      <w:pPr>
        <w:pStyle w:val="TOC3"/>
        <w:rPr>
          <w:rFonts w:asciiTheme="minorHAnsi" w:hAnsiTheme="minorHAnsi" w:cstheme="minorBidi"/>
          <w:kern w:val="2"/>
          <w:szCs w:val="22"/>
          <w:lang w:val="en-US" w:eastAsia="ko-KR"/>
        </w:rPr>
      </w:pPr>
      <w:r w:rsidRPr="00995A3F">
        <w:t xml:space="preserve">4.3.1 </w:t>
      </w:r>
      <w:r w:rsidRPr="00995A3F">
        <w:tab/>
        <w:t>General</w:t>
      </w:r>
      <w:r w:rsidRPr="00995A3F">
        <w:tab/>
      </w:r>
      <w:r w:rsidRPr="00995A3F">
        <w:fldChar w:fldCharType="begin"/>
      </w:r>
      <w:r w:rsidRPr="009531ED">
        <w:instrText xml:space="preserve"> PAGEREF _Toc9042918 \h </w:instrText>
      </w:r>
      <w:r w:rsidRPr="00995A3F">
        <w:fldChar w:fldCharType="separate"/>
      </w:r>
      <w:r w:rsidR="007B76AD">
        <w:t>11</w:t>
      </w:r>
      <w:r w:rsidRPr="00995A3F">
        <w:fldChar w:fldCharType="end"/>
      </w:r>
    </w:p>
    <w:p w14:paraId="194FB581" w14:textId="266256F5" w:rsidR="00CC4AA3" w:rsidRPr="00843636" w:rsidRDefault="00CC4AA3">
      <w:pPr>
        <w:pStyle w:val="TOC3"/>
        <w:rPr>
          <w:rFonts w:asciiTheme="minorHAnsi" w:hAnsiTheme="minorHAnsi" w:cstheme="minorBidi"/>
          <w:kern w:val="2"/>
          <w:szCs w:val="22"/>
          <w:lang w:val="en-US" w:eastAsia="ko-KR"/>
        </w:rPr>
      </w:pPr>
      <w:r w:rsidRPr="00995A3F">
        <w:t xml:space="preserve">4.3.2 </w:t>
      </w:r>
      <w:r w:rsidRPr="00995A3F">
        <w:tab/>
        <w:t>Interference scenarios that occur for both synchronized and unsynchronized TDD (including CLI)</w:t>
      </w:r>
      <w:r w:rsidRPr="00995A3F">
        <w:tab/>
      </w:r>
      <w:r w:rsidRPr="00995A3F">
        <w:fldChar w:fldCharType="begin"/>
      </w:r>
      <w:r w:rsidRPr="009531ED">
        <w:instrText xml:space="preserve"> PAGEREF _Toc9042919 \h </w:instrText>
      </w:r>
      <w:r w:rsidRPr="00995A3F">
        <w:fldChar w:fldCharType="separate"/>
      </w:r>
      <w:r w:rsidR="007B76AD">
        <w:t>11</w:t>
      </w:r>
      <w:r w:rsidRPr="00995A3F">
        <w:fldChar w:fldCharType="end"/>
      </w:r>
    </w:p>
    <w:p w14:paraId="21F2C9B7" w14:textId="25AEAEED" w:rsidR="00CC4AA3" w:rsidRPr="00843636" w:rsidRDefault="00CC4AA3">
      <w:pPr>
        <w:pStyle w:val="TOC3"/>
        <w:rPr>
          <w:rFonts w:asciiTheme="minorHAnsi" w:hAnsiTheme="minorHAnsi" w:cstheme="minorBidi"/>
          <w:kern w:val="2"/>
          <w:szCs w:val="22"/>
          <w:lang w:val="en-US" w:eastAsia="ko-KR"/>
        </w:rPr>
      </w:pPr>
      <w:r w:rsidRPr="00995A3F">
        <w:t xml:space="preserve">4.3.3 </w:t>
      </w:r>
      <w:r w:rsidRPr="00995A3F">
        <w:tab/>
        <w:t>Additional interference scenarios that occur for unsynchronized TDD (including dynamic TDD and CLI)</w:t>
      </w:r>
      <w:r w:rsidRPr="00995A3F">
        <w:tab/>
      </w:r>
      <w:r w:rsidRPr="00995A3F">
        <w:fldChar w:fldCharType="begin"/>
      </w:r>
      <w:r w:rsidRPr="009531ED">
        <w:instrText xml:space="preserve"> PAGEREF _Toc9042920 \h </w:instrText>
      </w:r>
      <w:r w:rsidRPr="00995A3F">
        <w:fldChar w:fldCharType="separate"/>
      </w:r>
      <w:r w:rsidR="007B76AD">
        <w:t>12</w:t>
      </w:r>
      <w:r w:rsidRPr="00995A3F">
        <w:fldChar w:fldCharType="end"/>
      </w:r>
    </w:p>
    <w:p w14:paraId="7A313FA1" w14:textId="39797D3C" w:rsidR="00CC4AA3" w:rsidRPr="00843636" w:rsidRDefault="00CC4AA3">
      <w:pPr>
        <w:pStyle w:val="TOC2"/>
        <w:rPr>
          <w:rFonts w:asciiTheme="minorHAnsi" w:hAnsiTheme="minorHAnsi" w:cstheme="minorBidi"/>
          <w:kern w:val="2"/>
          <w:szCs w:val="22"/>
          <w:lang w:val="en-US" w:eastAsia="ko-KR"/>
        </w:rPr>
      </w:pPr>
      <w:r w:rsidRPr="00995A3F">
        <w:t>4.4</w:t>
      </w:r>
      <w:r w:rsidRPr="009B5A9D">
        <w:rPr>
          <w:rFonts w:asciiTheme="minorHAnsi" w:hAnsiTheme="minorHAnsi" w:cstheme="minorBidi"/>
          <w:kern w:val="2"/>
          <w:szCs w:val="22"/>
          <w:lang w:val="en-US" w:eastAsia="ko-KR"/>
        </w:rPr>
        <w:tab/>
      </w:r>
      <w:r w:rsidRPr="009B5A9D">
        <w:t>BS-BS interference for zero grid shift scenarios</w:t>
      </w:r>
      <w:r w:rsidRPr="009B5A9D">
        <w:tab/>
      </w:r>
      <w:r w:rsidRPr="00995A3F">
        <w:fldChar w:fldCharType="begin"/>
      </w:r>
      <w:r w:rsidRPr="009531ED">
        <w:instrText xml:space="preserve"> PAGEREF _Toc9042921 \h </w:instrText>
      </w:r>
      <w:r w:rsidRPr="00995A3F">
        <w:fldChar w:fldCharType="separate"/>
      </w:r>
      <w:r w:rsidR="007B76AD">
        <w:t>12</w:t>
      </w:r>
      <w:r w:rsidRPr="00995A3F">
        <w:fldChar w:fldCharType="end"/>
      </w:r>
    </w:p>
    <w:p w14:paraId="4E62EEA3" w14:textId="77777777" w:rsidR="00CC4AA3" w:rsidRPr="00843636" w:rsidRDefault="00CC4AA3">
      <w:pPr>
        <w:pStyle w:val="TOC1"/>
        <w:rPr>
          <w:rFonts w:asciiTheme="minorHAnsi" w:hAnsiTheme="minorHAnsi" w:cstheme="minorBidi"/>
          <w:kern w:val="2"/>
          <w:sz w:val="20"/>
          <w:szCs w:val="22"/>
          <w:lang w:val="en-US" w:eastAsia="ko-KR"/>
        </w:rPr>
      </w:pPr>
      <w:r w:rsidRPr="00995A3F">
        <w:t>5</w:t>
      </w:r>
      <w:r w:rsidRPr="009B5A9D">
        <w:rPr>
          <w:rFonts w:asciiTheme="minorHAnsi" w:hAnsiTheme="minorHAnsi" w:cstheme="minorBidi"/>
          <w:kern w:val="2"/>
          <w:sz w:val="20"/>
          <w:szCs w:val="22"/>
          <w:lang w:val="en-US" w:eastAsia="ko-KR"/>
        </w:rPr>
        <w:tab/>
      </w:r>
      <w:r w:rsidRPr="009B5A9D">
        <w:t>Co-ex</w:t>
      </w:r>
      <w:r w:rsidRPr="002F6FF2">
        <w:t>istence analysis</w:t>
      </w:r>
      <w:r w:rsidRPr="002F6FF2">
        <w:tab/>
      </w:r>
      <w:r w:rsidRPr="00995A3F">
        <w:fldChar w:fldCharType="begin"/>
      </w:r>
      <w:r w:rsidRPr="009531ED">
        <w:instrText xml:space="preserve"> PAGEREF _Toc9042922 \h </w:instrText>
      </w:r>
      <w:r w:rsidRPr="00995A3F">
        <w:fldChar w:fldCharType="separate"/>
      </w:r>
      <w:r w:rsidR="007B76AD">
        <w:t>13</w:t>
      </w:r>
      <w:r w:rsidRPr="00995A3F">
        <w:fldChar w:fldCharType="end"/>
      </w:r>
    </w:p>
    <w:p w14:paraId="4469B377" w14:textId="77777777" w:rsidR="00CC4AA3" w:rsidRPr="00843636" w:rsidRDefault="00CC4AA3">
      <w:pPr>
        <w:pStyle w:val="TOC2"/>
        <w:rPr>
          <w:rFonts w:asciiTheme="minorHAnsi" w:hAnsiTheme="minorHAnsi" w:cstheme="minorBidi"/>
          <w:kern w:val="2"/>
          <w:szCs w:val="22"/>
          <w:lang w:val="en-US" w:eastAsia="ko-KR"/>
        </w:rPr>
      </w:pPr>
      <w:r w:rsidRPr="00995A3F">
        <w:t>5.1</w:t>
      </w:r>
      <w:r w:rsidRPr="009B5A9D">
        <w:rPr>
          <w:rFonts w:asciiTheme="minorHAnsi" w:hAnsiTheme="minorHAnsi" w:cstheme="minorBidi"/>
          <w:kern w:val="2"/>
          <w:szCs w:val="22"/>
          <w:lang w:val="en-US" w:eastAsia="ko-KR"/>
        </w:rPr>
        <w:tab/>
      </w:r>
      <w:r w:rsidRPr="009B5A9D">
        <w:t>Scenarios</w:t>
      </w:r>
      <w:r w:rsidRPr="009B5A9D">
        <w:tab/>
      </w:r>
      <w:r w:rsidRPr="00995A3F">
        <w:fldChar w:fldCharType="begin"/>
      </w:r>
      <w:r w:rsidRPr="009531ED">
        <w:instrText xml:space="preserve"> PAGEREF _Toc9042923 \h </w:instrText>
      </w:r>
      <w:r w:rsidRPr="00995A3F">
        <w:fldChar w:fldCharType="separate"/>
      </w:r>
      <w:r w:rsidR="007B76AD">
        <w:t>13</w:t>
      </w:r>
      <w:r w:rsidRPr="00995A3F">
        <w:fldChar w:fldCharType="end"/>
      </w:r>
    </w:p>
    <w:p w14:paraId="2616A450" w14:textId="77777777" w:rsidR="00CC4AA3" w:rsidRPr="00843636" w:rsidRDefault="00CC4AA3">
      <w:pPr>
        <w:pStyle w:val="TOC3"/>
        <w:rPr>
          <w:rFonts w:asciiTheme="minorHAnsi" w:hAnsiTheme="minorHAnsi" w:cstheme="minorBidi"/>
          <w:kern w:val="2"/>
          <w:szCs w:val="22"/>
          <w:lang w:val="en-US" w:eastAsia="ko-KR"/>
        </w:rPr>
      </w:pPr>
      <w:r w:rsidRPr="00995A3F">
        <w:t>5.1.1</w:t>
      </w:r>
      <w:r w:rsidRPr="009B5A9D">
        <w:rPr>
          <w:rFonts w:asciiTheme="minorHAnsi" w:hAnsiTheme="minorHAnsi" w:cstheme="minorBidi"/>
          <w:kern w:val="2"/>
          <w:szCs w:val="22"/>
          <w:lang w:val="en-US" w:eastAsia="ko-KR"/>
        </w:rPr>
        <w:tab/>
      </w:r>
      <w:r w:rsidRPr="009B5A9D">
        <w:t>FR1</w:t>
      </w:r>
      <w:r w:rsidRPr="009B5A9D">
        <w:tab/>
      </w:r>
      <w:r w:rsidRPr="00995A3F">
        <w:fldChar w:fldCharType="begin"/>
      </w:r>
      <w:r w:rsidRPr="009531ED">
        <w:instrText xml:space="preserve"> PAGEREF _Toc9042924 \h </w:instrText>
      </w:r>
      <w:r w:rsidRPr="00995A3F">
        <w:fldChar w:fldCharType="separate"/>
      </w:r>
      <w:r w:rsidR="007B76AD">
        <w:t>13</w:t>
      </w:r>
      <w:r w:rsidRPr="00995A3F">
        <w:fldChar w:fldCharType="end"/>
      </w:r>
    </w:p>
    <w:p w14:paraId="4DAA60DC" w14:textId="77777777" w:rsidR="00CC4AA3" w:rsidRPr="00843636" w:rsidRDefault="00CC4AA3">
      <w:pPr>
        <w:pStyle w:val="TOC3"/>
        <w:rPr>
          <w:rFonts w:asciiTheme="minorHAnsi" w:hAnsiTheme="minorHAnsi" w:cstheme="minorBidi"/>
          <w:kern w:val="2"/>
          <w:szCs w:val="22"/>
          <w:lang w:val="en-US" w:eastAsia="ko-KR"/>
        </w:rPr>
      </w:pPr>
      <w:r w:rsidRPr="00995A3F">
        <w:t>5.1.2</w:t>
      </w:r>
      <w:r w:rsidRPr="009B5A9D">
        <w:rPr>
          <w:rFonts w:asciiTheme="minorHAnsi" w:hAnsiTheme="minorHAnsi" w:cstheme="minorBidi"/>
          <w:kern w:val="2"/>
          <w:szCs w:val="22"/>
          <w:lang w:val="en-US" w:eastAsia="ko-KR"/>
        </w:rPr>
        <w:tab/>
      </w:r>
      <w:r w:rsidRPr="009B5A9D">
        <w:t>FR2</w:t>
      </w:r>
      <w:r w:rsidRPr="009B5A9D">
        <w:tab/>
      </w:r>
      <w:r w:rsidRPr="00995A3F">
        <w:fldChar w:fldCharType="begin"/>
      </w:r>
      <w:r w:rsidRPr="009531ED">
        <w:instrText xml:space="preserve"> PAGEREF _Toc9042925 \h </w:instrText>
      </w:r>
      <w:r w:rsidRPr="00995A3F">
        <w:fldChar w:fldCharType="separate"/>
      </w:r>
      <w:r w:rsidR="007B76AD">
        <w:t>13</w:t>
      </w:r>
      <w:r w:rsidRPr="00995A3F">
        <w:fldChar w:fldCharType="end"/>
      </w:r>
    </w:p>
    <w:p w14:paraId="1C52C2EC" w14:textId="77777777" w:rsidR="00CC4AA3" w:rsidRPr="00843636" w:rsidRDefault="00CC4AA3">
      <w:pPr>
        <w:pStyle w:val="TOC2"/>
        <w:rPr>
          <w:rFonts w:asciiTheme="minorHAnsi" w:hAnsiTheme="minorHAnsi" w:cstheme="minorBidi"/>
          <w:kern w:val="2"/>
          <w:szCs w:val="22"/>
          <w:lang w:val="en-US" w:eastAsia="ko-KR"/>
        </w:rPr>
      </w:pPr>
      <w:r w:rsidRPr="00995A3F">
        <w:t>5.2</w:t>
      </w:r>
      <w:r w:rsidRPr="009B5A9D">
        <w:rPr>
          <w:rFonts w:asciiTheme="minorHAnsi" w:hAnsiTheme="minorHAnsi" w:cstheme="minorBidi"/>
          <w:kern w:val="2"/>
          <w:szCs w:val="22"/>
          <w:lang w:val="en-US" w:eastAsia="ko-KR"/>
        </w:rPr>
        <w:tab/>
      </w:r>
      <w:r w:rsidRPr="009B5A9D">
        <w:t>Simulation assumptions</w:t>
      </w:r>
      <w:r w:rsidRPr="009B5A9D">
        <w:tab/>
      </w:r>
      <w:r w:rsidRPr="00995A3F">
        <w:fldChar w:fldCharType="begin"/>
      </w:r>
      <w:r w:rsidRPr="009531ED">
        <w:instrText xml:space="preserve"> PAGEREF _Toc9042926 \h </w:instrText>
      </w:r>
      <w:r w:rsidRPr="00995A3F">
        <w:fldChar w:fldCharType="separate"/>
      </w:r>
      <w:r w:rsidR="007B76AD">
        <w:t>14</w:t>
      </w:r>
      <w:r w:rsidRPr="00995A3F">
        <w:fldChar w:fldCharType="end"/>
      </w:r>
    </w:p>
    <w:p w14:paraId="2E0C99E6" w14:textId="77777777" w:rsidR="00CC4AA3" w:rsidRPr="00843636" w:rsidRDefault="00CC4AA3">
      <w:pPr>
        <w:pStyle w:val="TOC3"/>
        <w:rPr>
          <w:rFonts w:asciiTheme="minorHAnsi" w:hAnsiTheme="minorHAnsi" w:cstheme="minorBidi"/>
          <w:kern w:val="2"/>
          <w:szCs w:val="22"/>
          <w:lang w:val="en-US" w:eastAsia="ko-KR"/>
        </w:rPr>
      </w:pPr>
      <w:r w:rsidRPr="00995A3F">
        <w:t>5.2.1</w:t>
      </w:r>
      <w:r w:rsidRPr="009B5A9D">
        <w:rPr>
          <w:rFonts w:asciiTheme="minorHAnsi" w:hAnsiTheme="minorHAnsi" w:cstheme="minorBidi"/>
          <w:kern w:val="2"/>
          <w:szCs w:val="22"/>
          <w:lang w:val="en-US" w:eastAsia="ko-KR"/>
        </w:rPr>
        <w:tab/>
      </w:r>
      <w:r w:rsidRPr="009B5A9D">
        <w:t>FR1</w:t>
      </w:r>
      <w:r w:rsidRPr="009B5A9D">
        <w:tab/>
      </w:r>
      <w:r w:rsidRPr="00995A3F">
        <w:fldChar w:fldCharType="begin"/>
      </w:r>
      <w:r w:rsidRPr="009531ED">
        <w:instrText xml:space="preserve"> PAGEREF _Toc9042927 \h </w:instrText>
      </w:r>
      <w:r w:rsidRPr="00995A3F">
        <w:fldChar w:fldCharType="separate"/>
      </w:r>
      <w:r w:rsidR="007B76AD">
        <w:t>14</w:t>
      </w:r>
      <w:r w:rsidRPr="00995A3F">
        <w:fldChar w:fldCharType="end"/>
      </w:r>
    </w:p>
    <w:p w14:paraId="3478CEF1" w14:textId="77777777" w:rsidR="00CC4AA3" w:rsidRPr="00843636" w:rsidRDefault="00CC4AA3">
      <w:pPr>
        <w:pStyle w:val="TOC4"/>
        <w:rPr>
          <w:rFonts w:asciiTheme="minorHAnsi" w:hAnsiTheme="minorHAnsi" w:cstheme="minorBidi"/>
          <w:kern w:val="2"/>
          <w:szCs w:val="22"/>
          <w:lang w:val="en-US" w:eastAsia="ko-KR"/>
        </w:rPr>
      </w:pPr>
      <w:r w:rsidRPr="00995A3F">
        <w:t xml:space="preserve">5.2.1.1 </w:t>
      </w:r>
      <w:r w:rsidRPr="009B5A9D">
        <w:rPr>
          <w:rFonts w:asciiTheme="minorHAnsi" w:hAnsiTheme="minorHAnsi" w:cstheme="minorBidi"/>
          <w:kern w:val="2"/>
          <w:szCs w:val="22"/>
          <w:lang w:val="en-US" w:eastAsia="ko-KR"/>
        </w:rPr>
        <w:tab/>
      </w:r>
      <w:r w:rsidRPr="009B5A9D">
        <w:t>Network layout model</w:t>
      </w:r>
      <w:r w:rsidRPr="009B5A9D">
        <w:tab/>
      </w:r>
      <w:r w:rsidRPr="00995A3F">
        <w:fldChar w:fldCharType="begin"/>
      </w:r>
      <w:r w:rsidRPr="009531ED">
        <w:instrText xml:space="preserve"> PAGEREF _Toc9042928 \h </w:instrText>
      </w:r>
      <w:r w:rsidRPr="00995A3F">
        <w:fldChar w:fldCharType="separate"/>
      </w:r>
      <w:r w:rsidR="007B76AD">
        <w:t>14</w:t>
      </w:r>
      <w:r w:rsidRPr="00995A3F">
        <w:fldChar w:fldCharType="end"/>
      </w:r>
    </w:p>
    <w:p w14:paraId="19A7CAD8" w14:textId="1C5827D4" w:rsidR="00CC4AA3" w:rsidRPr="00843636" w:rsidRDefault="00CC4AA3">
      <w:pPr>
        <w:pStyle w:val="TOC5"/>
        <w:rPr>
          <w:rFonts w:asciiTheme="minorHAnsi" w:hAnsiTheme="minorHAnsi" w:cstheme="minorBidi"/>
          <w:kern w:val="2"/>
          <w:szCs w:val="22"/>
          <w:lang w:val="en-US" w:eastAsia="ko-KR"/>
        </w:rPr>
      </w:pPr>
      <w:r w:rsidRPr="00995A3F">
        <w:t xml:space="preserve">5.2.1.1.1 </w:t>
      </w:r>
      <w:r w:rsidRPr="00995A3F">
        <w:tab/>
        <w:t>Urban macro</w:t>
      </w:r>
      <w:r w:rsidRPr="00995A3F">
        <w:tab/>
      </w:r>
      <w:r w:rsidRPr="00995A3F">
        <w:fldChar w:fldCharType="begin"/>
      </w:r>
      <w:r w:rsidRPr="009531ED">
        <w:instrText xml:space="preserve"> PAGEREF _Toc9042929 \h </w:instrText>
      </w:r>
      <w:r w:rsidRPr="00995A3F">
        <w:fldChar w:fldCharType="separate"/>
      </w:r>
      <w:r w:rsidR="007B76AD">
        <w:t>14</w:t>
      </w:r>
      <w:r w:rsidRPr="00995A3F">
        <w:fldChar w:fldCharType="end"/>
      </w:r>
    </w:p>
    <w:p w14:paraId="551D8B65" w14:textId="7CFC9E3E" w:rsidR="00CC4AA3" w:rsidRPr="00843636" w:rsidRDefault="00CC4AA3">
      <w:pPr>
        <w:pStyle w:val="TOC5"/>
        <w:rPr>
          <w:rFonts w:asciiTheme="minorHAnsi" w:hAnsiTheme="minorHAnsi" w:cstheme="minorBidi"/>
          <w:kern w:val="2"/>
          <w:szCs w:val="22"/>
          <w:lang w:val="en-US" w:eastAsia="ko-KR"/>
        </w:rPr>
      </w:pPr>
      <w:r w:rsidRPr="00995A3F">
        <w:t xml:space="preserve">5.2.1.1.2 </w:t>
      </w:r>
      <w:r w:rsidRPr="00995A3F">
        <w:tab/>
        <w:t>Indoor</w:t>
      </w:r>
      <w:r w:rsidRPr="00995A3F">
        <w:tab/>
      </w:r>
      <w:r w:rsidRPr="00995A3F">
        <w:fldChar w:fldCharType="begin"/>
      </w:r>
      <w:r w:rsidRPr="009531ED">
        <w:instrText xml:space="preserve"> PAGEREF _Toc9042930 \h </w:instrText>
      </w:r>
      <w:r w:rsidRPr="00995A3F">
        <w:fldChar w:fldCharType="separate"/>
      </w:r>
      <w:r w:rsidR="007B76AD">
        <w:t>15</w:t>
      </w:r>
      <w:r w:rsidRPr="00995A3F">
        <w:fldChar w:fldCharType="end"/>
      </w:r>
    </w:p>
    <w:p w14:paraId="6979941B" w14:textId="77777777" w:rsidR="00CC4AA3" w:rsidRPr="00843636" w:rsidRDefault="00CC4AA3">
      <w:pPr>
        <w:pStyle w:val="TOC4"/>
        <w:rPr>
          <w:rFonts w:asciiTheme="minorHAnsi" w:hAnsiTheme="minorHAnsi" w:cstheme="minorBidi"/>
          <w:kern w:val="2"/>
          <w:szCs w:val="22"/>
          <w:lang w:val="en-US" w:eastAsia="ko-KR"/>
        </w:rPr>
      </w:pPr>
      <w:r w:rsidRPr="00995A3F">
        <w:t xml:space="preserve">5.2.1.2 </w:t>
      </w:r>
      <w:r w:rsidRPr="009B5A9D">
        <w:rPr>
          <w:rFonts w:asciiTheme="minorHAnsi" w:hAnsiTheme="minorHAnsi" w:cstheme="minorBidi"/>
          <w:kern w:val="2"/>
          <w:szCs w:val="22"/>
          <w:lang w:val="en-US" w:eastAsia="ko-KR"/>
        </w:rPr>
        <w:tab/>
      </w:r>
      <w:r w:rsidRPr="009B5A9D">
        <w:t>ACIR</w:t>
      </w:r>
      <w:r w:rsidRPr="009B5A9D">
        <w:tab/>
      </w:r>
      <w:r w:rsidRPr="00995A3F">
        <w:fldChar w:fldCharType="begin"/>
      </w:r>
      <w:r w:rsidRPr="009531ED">
        <w:instrText xml:space="preserve"> PAGEREF _Toc9042931 \h </w:instrText>
      </w:r>
      <w:r w:rsidRPr="00995A3F">
        <w:fldChar w:fldCharType="separate"/>
      </w:r>
      <w:r w:rsidR="007B76AD">
        <w:t>17</w:t>
      </w:r>
      <w:r w:rsidRPr="00995A3F">
        <w:fldChar w:fldCharType="end"/>
      </w:r>
    </w:p>
    <w:p w14:paraId="7833B7A8" w14:textId="77777777" w:rsidR="00CC4AA3" w:rsidRPr="00843636" w:rsidRDefault="00CC4AA3">
      <w:pPr>
        <w:pStyle w:val="TOC4"/>
        <w:rPr>
          <w:rFonts w:asciiTheme="minorHAnsi" w:hAnsiTheme="minorHAnsi" w:cstheme="minorBidi"/>
          <w:kern w:val="2"/>
          <w:szCs w:val="22"/>
          <w:lang w:val="en-US" w:eastAsia="ko-KR"/>
        </w:rPr>
      </w:pPr>
      <w:r w:rsidRPr="00995A3F">
        <w:t xml:space="preserve">5.2.1.3 </w:t>
      </w:r>
      <w:r w:rsidRPr="009B5A9D">
        <w:rPr>
          <w:rFonts w:asciiTheme="minorHAnsi" w:hAnsiTheme="minorHAnsi" w:cstheme="minorBidi"/>
          <w:kern w:val="2"/>
          <w:szCs w:val="22"/>
          <w:lang w:val="en-US" w:eastAsia="ko-KR"/>
        </w:rPr>
        <w:tab/>
      </w:r>
      <w:r w:rsidRPr="009B5A9D">
        <w:t>UE distribution</w:t>
      </w:r>
      <w:r w:rsidRPr="009B5A9D">
        <w:tab/>
      </w:r>
      <w:r w:rsidRPr="00995A3F">
        <w:fldChar w:fldCharType="begin"/>
      </w:r>
      <w:r w:rsidRPr="009531ED">
        <w:instrText xml:space="preserve"> PAGEREF _Toc9042932 \h </w:instrText>
      </w:r>
      <w:r w:rsidRPr="00995A3F">
        <w:fldChar w:fldCharType="separate"/>
      </w:r>
      <w:r w:rsidR="007B76AD">
        <w:t>17</w:t>
      </w:r>
      <w:r w:rsidRPr="00995A3F">
        <w:fldChar w:fldCharType="end"/>
      </w:r>
    </w:p>
    <w:p w14:paraId="73199ECA" w14:textId="77777777" w:rsidR="00CC4AA3" w:rsidRPr="00843636" w:rsidRDefault="00CC4AA3">
      <w:pPr>
        <w:pStyle w:val="TOC4"/>
        <w:rPr>
          <w:rFonts w:asciiTheme="minorHAnsi" w:hAnsiTheme="minorHAnsi" w:cstheme="minorBidi"/>
          <w:kern w:val="2"/>
          <w:szCs w:val="22"/>
          <w:lang w:val="en-US" w:eastAsia="ko-KR"/>
        </w:rPr>
      </w:pPr>
      <w:r w:rsidRPr="00995A3F">
        <w:t xml:space="preserve">5.2.1.4 </w:t>
      </w:r>
      <w:r w:rsidRPr="009B5A9D">
        <w:rPr>
          <w:rFonts w:asciiTheme="minorHAnsi" w:hAnsiTheme="minorHAnsi" w:cstheme="minorBidi"/>
          <w:kern w:val="2"/>
          <w:szCs w:val="22"/>
          <w:lang w:val="en-US" w:eastAsia="ko-KR"/>
        </w:rPr>
        <w:tab/>
      </w:r>
      <w:r w:rsidRPr="009B5A9D">
        <w:t>Other simulation parameters</w:t>
      </w:r>
      <w:r w:rsidRPr="009B5A9D">
        <w:tab/>
      </w:r>
      <w:r w:rsidRPr="00995A3F">
        <w:fldChar w:fldCharType="begin"/>
      </w:r>
      <w:r w:rsidRPr="009531ED">
        <w:instrText xml:space="preserve"> PAGEREF _Toc9042933 \h </w:instrText>
      </w:r>
      <w:r w:rsidRPr="00995A3F">
        <w:fldChar w:fldCharType="separate"/>
      </w:r>
      <w:r w:rsidR="007B76AD">
        <w:t>17</w:t>
      </w:r>
      <w:r w:rsidRPr="00995A3F">
        <w:fldChar w:fldCharType="end"/>
      </w:r>
    </w:p>
    <w:p w14:paraId="38EDA7D7" w14:textId="77777777" w:rsidR="00CC4AA3" w:rsidRPr="00843636" w:rsidRDefault="00CC4AA3">
      <w:pPr>
        <w:pStyle w:val="TOC4"/>
        <w:rPr>
          <w:rFonts w:asciiTheme="minorHAnsi" w:hAnsiTheme="minorHAnsi" w:cstheme="minorBidi"/>
          <w:kern w:val="2"/>
          <w:szCs w:val="22"/>
          <w:lang w:val="en-US" w:eastAsia="ko-KR"/>
        </w:rPr>
      </w:pPr>
      <w:r w:rsidRPr="00995A3F">
        <w:t xml:space="preserve">5.2.1.5 </w:t>
      </w:r>
      <w:r w:rsidRPr="009B5A9D">
        <w:rPr>
          <w:rFonts w:asciiTheme="minorHAnsi" w:hAnsiTheme="minorHAnsi" w:cstheme="minorBidi"/>
          <w:kern w:val="2"/>
          <w:szCs w:val="22"/>
          <w:lang w:val="en-US" w:eastAsia="ko-KR"/>
        </w:rPr>
        <w:tab/>
      </w:r>
      <w:r w:rsidRPr="009B5A9D">
        <w:t>Antenna configuration</w:t>
      </w:r>
      <w:r w:rsidRPr="009B5A9D">
        <w:tab/>
      </w:r>
      <w:r w:rsidRPr="00995A3F">
        <w:fldChar w:fldCharType="begin"/>
      </w:r>
      <w:r w:rsidRPr="009531ED">
        <w:instrText xml:space="preserve"> PAGEREF _Toc9042934 \h </w:instrText>
      </w:r>
      <w:r w:rsidRPr="00995A3F">
        <w:fldChar w:fldCharType="separate"/>
      </w:r>
      <w:r w:rsidR="007B76AD">
        <w:t>18</w:t>
      </w:r>
      <w:r w:rsidRPr="00995A3F">
        <w:fldChar w:fldCharType="end"/>
      </w:r>
    </w:p>
    <w:p w14:paraId="104CB1B5" w14:textId="024FB381" w:rsidR="00CC4AA3" w:rsidRPr="00843636" w:rsidRDefault="00CC4AA3">
      <w:pPr>
        <w:pStyle w:val="TOC5"/>
        <w:rPr>
          <w:rFonts w:asciiTheme="minorHAnsi" w:hAnsiTheme="minorHAnsi" w:cstheme="minorBidi"/>
          <w:kern w:val="2"/>
          <w:szCs w:val="22"/>
          <w:lang w:val="en-US" w:eastAsia="ko-KR"/>
        </w:rPr>
      </w:pPr>
      <w:r w:rsidRPr="00995A3F">
        <w:rPr>
          <w:lang w:eastAsia="ja-JP"/>
        </w:rPr>
        <w:t xml:space="preserve">5.2.1.5.1 </w:t>
      </w:r>
      <w:r w:rsidRPr="00995A3F">
        <w:rPr>
          <w:lang w:eastAsia="ja-JP"/>
        </w:rPr>
        <w:tab/>
        <w:t>Urban macro scenario</w:t>
      </w:r>
      <w:r w:rsidRPr="009B5A9D">
        <w:tab/>
      </w:r>
      <w:r w:rsidRPr="00995A3F">
        <w:fldChar w:fldCharType="begin"/>
      </w:r>
      <w:r w:rsidRPr="009531ED">
        <w:instrText xml:space="preserve"> PAGEREF _Toc9042935 \h </w:instrText>
      </w:r>
      <w:r w:rsidRPr="00995A3F">
        <w:fldChar w:fldCharType="separate"/>
      </w:r>
      <w:r w:rsidR="007B76AD">
        <w:t>18</w:t>
      </w:r>
      <w:r w:rsidRPr="00995A3F">
        <w:fldChar w:fldCharType="end"/>
      </w:r>
    </w:p>
    <w:p w14:paraId="694A34FC" w14:textId="46A5FC75" w:rsidR="00CC4AA3" w:rsidRPr="00843636" w:rsidRDefault="00CC4AA3">
      <w:pPr>
        <w:pStyle w:val="TOC5"/>
        <w:rPr>
          <w:rFonts w:asciiTheme="minorHAnsi" w:hAnsiTheme="minorHAnsi" w:cstheme="minorBidi"/>
          <w:kern w:val="2"/>
          <w:szCs w:val="22"/>
          <w:lang w:val="en-US" w:eastAsia="ko-KR"/>
        </w:rPr>
      </w:pPr>
      <w:r w:rsidRPr="00995A3F">
        <w:rPr>
          <w:lang w:eastAsia="ja-JP"/>
        </w:rPr>
        <w:t xml:space="preserve">5.2.1.5.2 </w:t>
      </w:r>
      <w:r w:rsidRPr="00995A3F">
        <w:rPr>
          <w:lang w:eastAsia="ja-JP"/>
        </w:rPr>
        <w:tab/>
        <w:t>Indoor scenario</w:t>
      </w:r>
      <w:r w:rsidRPr="009B5A9D">
        <w:tab/>
      </w:r>
      <w:r w:rsidRPr="00995A3F">
        <w:fldChar w:fldCharType="begin"/>
      </w:r>
      <w:r w:rsidRPr="009531ED">
        <w:instrText xml:space="preserve"> PAGEREF _Toc9042936 \h </w:instrText>
      </w:r>
      <w:r w:rsidRPr="00995A3F">
        <w:fldChar w:fldCharType="separate"/>
      </w:r>
      <w:r w:rsidR="007B76AD">
        <w:t>18</w:t>
      </w:r>
      <w:r w:rsidRPr="00995A3F">
        <w:fldChar w:fldCharType="end"/>
      </w:r>
    </w:p>
    <w:p w14:paraId="5EDF8548" w14:textId="68D2EEDE" w:rsidR="00CC4AA3" w:rsidRPr="00843636" w:rsidRDefault="00CC4AA3">
      <w:pPr>
        <w:pStyle w:val="TOC5"/>
        <w:rPr>
          <w:rFonts w:asciiTheme="minorHAnsi" w:hAnsiTheme="minorHAnsi" w:cstheme="minorBidi"/>
          <w:kern w:val="2"/>
          <w:szCs w:val="22"/>
          <w:lang w:val="en-US" w:eastAsia="ko-KR"/>
        </w:rPr>
      </w:pPr>
      <w:r w:rsidRPr="00995A3F">
        <w:rPr>
          <w:lang w:eastAsia="ja-JP"/>
        </w:rPr>
        <w:t>5.2.1.5.3</w:t>
      </w:r>
      <w:r w:rsidRPr="00995A3F">
        <w:rPr>
          <w:lang w:eastAsia="ja-JP"/>
        </w:rPr>
        <w:tab/>
        <w:t xml:space="preserve"> UE antenna element pattern</w:t>
      </w:r>
      <w:r w:rsidRPr="009B5A9D">
        <w:tab/>
      </w:r>
      <w:r w:rsidRPr="00995A3F">
        <w:fldChar w:fldCharType="begin"/>
      </w:r>
      <w:r w:rsidRPr="009531ED">
        <w:instrText xml:space="preserve"> PAGEREF _Toc9042937 \h </w:instrText>
      </w:r>
      <w:r w:rsidRPr="00995A3F">
        <w:fldChar w:fldCharType="separate"/>
      </w:r>
      <w:r w:rsidR="007B76AD">
        <w:t>18</w:t>
      </w:r>
      <w:r w:rsidRPr="00995A3F">
        <w:fldChar w:fldCharType="end"/>
      </w:r>
    </w:p>
    <w:p w14:paraId="4008FDE9" w14:textId="77777777" w:rsidR="00CC4AA3" w:rsidRPr="00843636" w:rsidRDefault="00CC4AA3">
      <w:pPr>
        <w:pStyle w:val="TOC3"/>
        <w:rPr>
          <w:rFonts w:asciiTheme="minorHAnsi" w:hAnsiTheme="minorHAnsi" w:cstheme="minorBidi"/>
          <w:kern w:val="2"/>
          <w:szCs w:val="22"/>
          <w:lang w:val="en-US" w:eastAsia="ko-KR"/>
        </w:rPr>
      </w:pPr>
      <w:r w:rsidRPr="00995A3F">
        <w:t>5.2.2</w:t>
      </w:r>
      <w:r w:rsidRPr="009B5A9D">
        <w:rPr>
          <w:rFonts w:asciiTheme="minorHAnsi" w:hAnsiTheme="minorHAnsi" w:cstheme="minorBidi"/>
          <w:kern w:val="2"/>
          <w:szCs w:val="22"/>
          <w:lang w:val="en-US" w:eastAsia="ko-KR"/>
        </w:rPr>
        <w:tab/>
      </w:r>
      <w:r w:rsidRPr="009B5A9D">
        <w:t>FR2</w:t>
      </w:r>
      <w:r w:rsidRPr="009B5A9D">
        <w:tab/>
      </w:r>
      <w:r w:rsidRPr="00995A3F">
        <w:fldChar w:fldCharType="begin"/>
      </w:r>
      <w:r w:rsidRPr="009531ED">
        <w:instrText xml:space="preserve"> PAGEREF _Toc9042938 \h </w:instrText>
      </w:r>
      <w:r w:rsidRPr="00995A3F">
        <w:fldChar w:fldCharType="separate"/>
      </w:r>
      <w:r w:rsidR="007B76AD">
        <w:t>19</w:t>
      </w:r>
      <w:r w:rsidRPr="00995A3F">
        <w:fldChar w:fldCharType="end"/>
      </w:r>
    </w:p>
    <w:p w14:paraId="3401BCEB" w14:textId="77777777" w:rsidR="00CC4AA3" w:rsidRPr="00843636" w:rsidRDefault="00CC4AA3">
      <w:pPr>
        <w:pStyle w:val="TOC4"/>
        <w:rPr>
          <w:rFonts w:asciiTheme="minorHAnsi" w:hAnsiTheme="minorHAnsi" w:cstheme="minorBidi"/>
          <w:kern w:val="2"/>
          <w:szCs w:val="22"/>
          <w:lang w:val="en-US" w:eastAsia="ko-KR"/>
        </w:rPr>
      </w:pPr>
      <w:r w:rsidRPr="00995A3F">
        <w:t xml:space="preserve">5.2.2.1 </w:t>
      </w:r>
      <w:r w:rsidRPr="009B5A9D">
        <w:rPr>
          <w:rFonts w:asciiTheme="minorHAnsi" w:hAnsiTheme="minorHAnsi" w:cstheme="minorBidi"/>
          <w:kern w:val="2"/>
          <w:szCs w:val="22"/>
          <w:lang w:val="en-US" w:eastAsia="ko-KR"/>
        </w:rPr>
        <w:tab/>
      </w:r>
      <w:r w:rsidRPr="009B5A9D">
        <w:t>Network layout model</w:t>
      </w:r>
      <w:r w:rsidRPr="009B5A9D">
        <w:tab/>
      </w:r>
      <w:r w:rsidRPr="00995A3F">
        <w:fldChar w:fldCharType="begin"/>
      </w:r>
      <w:r w:rsidRPr="009531ED">
        <w:instrText xml:space="preserve"> PAGEREF _Toc9042939 \h </w:instrText>
      </w:r>
      <w:r w:rsidRPr="00995A3F">
        <w:fldChar w:fldCharType="separate"/>
      </w:r>
      <w:r w:rsidR="007B76AD">
        <w:t>19</w:t>
      </w:r>
      <w:r w:rsidRPr="00995A3F">
        <w:fldChar w:fldCharType="end"/>
      </w:r>
    </w:p>
    <w:p w14:paraId="41B96514" w14:textId="7F22ADBC" w:rsidR="00CC4AA3" w:rsidRPr="00843636" w:rsidRDefault="00CC4AA3">
      <w:pPr>
        <w:pStyle w:val="TOC5"/>
        <w:rPr>
          <w:rFonts w:asciiTheme="minorHAnsi" w:hAnsiTheme="minorHAnsi" w:cstheme="minorBidi"/>
          <w:kern w:val="2"/>
          <w:szCs w:val="22"/>
          <w:lang w:val="en-US" w:eastAsia="ko-KR"/>
        </w:rPr>
      </w:pPr>
      <w:r w:rsidRPr="00995A3F">
        <w:t xml:space="preserve">5.2.2.1.1 </w:t>
      </w:r>
      <w:r w:rsidRPr="00995A3F">
        <w:tab/>
        <w:t>Urban macro</w:t>
      </w:r>
      <w:r w:rsidRPr="00995A3F">
        <w:tab/>
      </w:r>
      <w:r w:rsidRPr="00995A3F">
        <w:fldChar w:fldCharType="begin"/>
      </w:r>
      <w:r w:rsidRPr="009531ED">
        <w:instrText xml:space="preserve"> PAGEREF _Toc9042940 \h </w:instrText>
      </w:r>
      <w:r w:rsidRPr="00995A3F">
        <w:fldChar w:fldCharType="separate"/>
      </w:r>
      <w:r w:rsidR="007B76AD">
        <w:t>19</w:t>
      </w:r>
      <w:r w:rsidRPr="00995A3F">
        <w:fldChar w:fldCharType="end"/>
      </w:r>
    </w:p>
    <w:p w14:paraId="006784B7" w14:textId="7070057F" w:rsidR="00CC4AA3" w:rsidRPr="00843636" w:rsidRDefault="00CC4AA3">
      <w:pPr>
        <w:pStyle w:val="TOC5"/>
        <w:rPr>
          <w:rFonts w:asciiTheme="minorHAnsi" w:hAnsiTheme="minorHAnsi" w:cstheme="minorBidi"/>
          <w:kern w:val="2"/>
          <w:szCs w:val="22"/>
          <w:lang w:val="en-US" w:eastAsia="ko-KR"/>
        </w:rPr>
      </w:pPr>
      <w:r w:rsidRPr="00995A3F">
        <w:t>5.2.2.1.2</w:t>
      </w:r>
      <w:r w:rsidRPr="009B5A9D">
        <w:t xml:space="preserve"> </w:t>
      </w:r>
      <w:r w:rsidRPr="009B5A9D">
        <w:tab/>
        <w:t>Dense urban</w:t>
      </w:r>
      <w:r w:rsidRPr="009B5A9D">
        <w:tab/>
      </w:r>
      <w:r w:rsidRPr="00995A3F">
        <w:fldChar w:fldCharType="begin"/>
      </w:r>
      <w:r w:rsidRPr="009531ED">
        <w:instrText xml:space="preserve"> PAGEREF _Toc9042941 \h </w:instrText>
      </w:r>
      <w:r w:rsidRPr="00995A3F">
        <w:fldChar w:fldCharType="separate"/>
      </w:r>
      <w:r w:rsidR="007B76AD">
        <w:t>19</w:t>
      </w:r>
      <w:r w:rsidRPr="00995A3F">
        <w:fldChar w:fldCharType="end"/>
      </w:r>
    </w:p>
    <w:p w14:paraId="1E5B08CB" w14:textId="148FD140" w:rsidR="00CC4AA3" w:rsidRPr="00843636" w:rsidRDefault="00CC4AA3">
      <w:pPr>
        <w:pStyle w:val="TOC5"/>
        <w:rPr>
          <w:rFonts w:asciiTheme="minorHAnsi" w:hAnsiTheme="minorHAnsi" w:cstheme="minorBidi"/>
          <w:kern w:val="2"/>
          <w:szCs w:val="22"/>
          <w:lang w:val="en-US" w:eastAsia="ko-KR"/>
        </w:rPr>
      </w:pPr>
      <w:r w:rsidRPr="00995A3F">
        <w:t xml:space="preserve">5.2.2.1.3 </w:t>
      </w:r>
      <w:r w:rsidRPr="00995A3F">
        <w:tab/>
        <w:t>Indoor</w:t>
      </w:r>
      <w:r w:rsidRPr="00995A3F">
        <w:tab/>
      </w:r>
      <w:r w:rsidRPr="00995A3F">
        <w:fldChar w:fldCharType="begin"/>
      </w:r>
      <w:r w:rsidRPr="009531ED">
        <w:instrText xml:space="preserve"> PAGEREF _Toc9042942 \h </w:instrText>
      </w:r>
      <w:r w:rsidRPr="00995A3F">
        <w:fldChar w:fldCharType="separate"/>
      </w:r>
      <w:r w:rsidR="007B76AD">
        <w:t>20</w:t>
      </w:r>
      <w:r w:rsidRPr="00995A3F">
        <w:fldChar w:fldCharType="end"/>
      </w:r>
    </w:p>
    <w:p w14:paraId="256D22F3" w14:textId="04C6370D" w:rsidR="00CC4AA3" w:rsidRPr="00843636" w:rsidRDefault="00CC4AA3">
      <w:pPr>
        <w:pStyle w:val="TOC4"/>
        <w:rPr>
          <w:rFonts w:asciiTheme="minorHAnsi" w:hAnsiTheme="minorHAnsi" w:cstheme="minorBidi"/>
          <w:kern w:val="2"/>
          <w:szCs w:val="22"/>
          <w:lang w:val="en-US" w:eastAsia="ko-KR"/>
        </w:rPr>
      </w:pPr>
      <w:r w:rsidRPr="00995A3F">
        <w:t xml:space="preserve">5.2.2.2 </w:t>
      </w:r>
      <w:r w:rsidRPr="009B5A9D">
        <w:rPr>
          <w:rFonts w:asciiTheme="minorHAnsi" w:hAnsiTheme="minorHAnsi" w:cstheme="minorBidi"/>
          <w:kern w:val="2"/>
          <w:szCs w:val="22"/>
          <w:lang w:val="en-US" w:eastAsia="ko-KR"/>
        </w:rPr>
        <w:tab/>
      </w:r>
      <w:r w:rsidRPr="009B5A9D">
        <w:t>ACLR and ACS</w:t>
      </w:r>
      <w:r w:rsidRPr="009B5A9D">
        <w:tab/>
      </w:r>
      <w:r w:rsidRPr="00995A3F">
        <w:fldChar w:fldCharType="begin"/>
      </w:r>
      <w:r w:rsidRPr="009531ED">
        <w:instrText xml:space="preserve"> PAGEREF _Toc9042943 \h </w:instrText>
      </w:r>
      <w:r w:rsidRPr="00995A3F">
        <w:fldChar w:fldCharType="separate"/>
      </w:r>
      <w:r w:rsidR="007B76AD">
        <w:t>20</w:t>
      </w:r>
      <w:r w:rsidRPr="00995A3F">
        <w:fldChar w:fldCharType="end"/>
      </w:r>
    </w:p>
    <w:p w14:paraId="66E285EA" w14:textId="77777777" w:rsidR="00CC4AA3" w:rsidRPr="00843636" w:rsidRDefault="00CC4AA3">
      <w:pPr>
        <w:pStyle w:val="TOC4"/>
        <w:rPr>
          <w:rFonts w:asciiTheme="minorHAnsi" w:hAnsiTheme="minorHAnsi" w:cstheme="minorBidi"/>
          <w:kern w:val="2"/>
          <w:szCs w:val="22"/>
          <w:lang w:val="en-US" w:eastAsia="ko-KR"/>
        </w:rPr>
      </w:pPr>
      <w:r w:rsidRPr="00995A3F">
        <w:t xml:space="preserve">5.2.2.3 </w:t>
      </w:r>
      <w:r w:rsidRPr="009B5A9D">
        <w:rPr>
          <w:rFonts w:asciiTheme="minorHAnsi" w:hAnsiTheme="minorHAnsi" w:cstheme="minorBidi"/>
          <w:kern w:val="2"/>
          <w:szCs w:val="22"/>
          <w:lang w:val="en-US" w:eastAsia="ko-KR"/>
        </w:rPr>
        <w:tab/>
      </w:r>
      <w:r w:rsidRPr="009B5A9D">
        <w:t>UE distribution</w:t>
      </w:r>
      <w:r w:rsidRPr="009B5A9D">
        <w:tab/>
      </w:r>
      <w:r w:rsidRPr="00995A3F">
        <w:fldChar w:fldCharType="begin"/>
      </w:r>
      <w:r w:rsidRPr="009531ED">
        <w:instrText xml:space="preserve"> PAGEREF _Toc9042944 \h </w:instrText>
      </w:r>
      <w:r w:rsidRPr="00995A3F">
        <w:fldChar w:fldCharType="separate"/>
      </w:r>
      <w:r w:rsidR="007B76AD">
        <w:t>21</w:t>
      </w:r>
      <w:r w:rsidRPr="00995A3F">
        <w:fldChar w:fldCharType="end"/>
      </w:r>
    </w:p>
    <w:p w14:paraId="1B384058" w14:textId="6C5B3E51" w:rsidR="00CC4AA3" w:rsidRPr="00843636" w:rsidRDefault="00CC4AA3">
      <w:pPr>
        <w:pStyle w:val="TOC5"/>
        <w:rPr>
          <w:rFonts w:asciiTheme="minorHAnsi" w:hAnsiTheme="minorHAnsi" w:cstheme="minorBidi"/>
          <w:kern w:val="2"/>
          <w:szCs w:val="22"/>
          <w:lang w:val="en-US" w:eastAsia="ko-KR"/>
        </w:rPr>
      </w:pPr>
      <w:r w:rsidRPr="00995A3F">
        <w:rPr>
          <w:lang w:val="en-US" w:eastAsia="ko-KR"/>
        </w:rPr>
        <w:t xml:space="preserve">5.2.2.3.1 </w:t>
      </w:r>
      <w:r w:rsidRPr="00995A3F">
        <w:rPr>
          <w:lang w:val="en-US" w:eastAsia="ko-KR"/>
        </w:rPr>
        <w:tab/>
        <w:t>Urban Macro (Macro-to-Macro)</w:t>
      </w:r>
      <w:r w:rsidRPr="009B5A9D">
        <w:tab/>
      </w:r>
      <w:r w:rsidRPr="00995A3F">
        <w:fldChar w:fldCharType="begin"/>
      </w:r>
      <w:r w:rsidRPr="009531ED">
        <w:instrText xml:space="preserve"> PAGEREF _Toc9042945 \h </w:instrText>
      </w:r>
      <w:r w:rsidRPr="00995A3F">
        <w:fldChar w:fldCharType="separate"/>
      </w:r>
      <w:r w:rsidR="007B76AD">
        <w:t>21</w:t>
      </w:r>
      <w:r w:rsidRPr="00995A3F">
        <w:fldChar w:fldCharType="end"/>
      </w:r>
    </w:p>
    <w:p w14:paraId="58093DBE" w14:textId="433A8F71" w:rsidR="00CC4AA3" w:rsidRPr="00843636" w:rsidRDefault="00CC4AA3">
      <w:pPr>
        <w:pStyle w:val="TOC5"/>
        <w:rPr>
          <w:rFonts w:asciiTheme="minorHAnsi" w:hAnsiTheme="minorHAnsi" w:cstheme="minorBidi"/>
          <w:kern w:val="2"/>
          <w:szCs w:val="22"/>
          <w:lang w:val="en-US" w:eastAsia="ko-KR"/>
        </w:rPr>
      </w:pPr>
      <w:r w:rsidRPr="00995A3F">
        <w:rPr>
          <w:bCs/>
        </w:rPr>
        <w:t>5.2.2.3.2</w:t>
      </w:r>
      <w:r w:rsidRPr="009B5A9D">
        <w:rPr>
          <w:bCs/>
          <w:lang w:val="en-US" w:eastAsia="ko-KR"/>
        </w:rPr>
        <w:t xml:space="preserve"> </w:t>
      </w:r>
      <w:r w:rsidRPr="009B5A9D">
        <w:rPr>
          <w:bCs/>
          <w:lang w:val="en-US" w:eastAsia="ko-KR"/>
        </w:rPr>
        <w:tab/>
        <w:t>Dense Urban (Micro-to-Micro)</w:t>
      </w:r>
      <w:r w:rsidRPr="009B5A9D">
        <w:tab/>
      </w:r>
      <w:r w:rsidRPr="00995A3F">
        <w:fldChar w:fldCharType="begin"/>
      </w:r>
      <w:r w:rsidRPr="009531ED">
        <w:instrText xml:space="preserve"> PAGEREF _Toc9042946 \h </w:instrText>
      </w:r>
      <w:r w:rsidRPr="00995A3F">
        <w:fldChar w:fldCharType="separate"/>
      </w:r>
      <w:r w:rsidR="007B76AD">
        <w:t>21</w:t>
      </w:r>
      <w:r w:rsidRPr="00995A3F">
        <w:fldChar w:fldCharType="end"/>
      </w:r>
    </w:p>
    <w:p w14:paraId="759290B1" w14:textId="389DB1DA" w:rsidR="00CC4AA3" w:rsidRPr="00843636" w:rsidRDefault="00CC4AA3">
      <w:pPr>
        <w:pStyle w:val="TOC5"/>
        <w:rPr>
          <w:rFonts w:asciiTheme="minorHAnsi" w:hAnsiTheme="minorHAnsi" w:cstheme="minorBidi"/>
          <w:kern w:val="2"/>
          <w:szCs w:val="22"/>
          <w:lang w:val="en-US" w:eastAsia="ko-KR"/>
        </w:rPr>
      </w:pPr>
      <w:r w:rsidRPr="00995A3F">
        <w:rPr>
          <w:bCs/>
        </w:rPr>
        <w:t>5.2.2.3.3</w:t>
      </w:r>
      <w:r w:rsidRPr="009B5A9D">
        <w:rPr>
          <w:bCs/>
          <w:lang w:val="en-US" w:eastAsia="ko-KR"/>
        </w:rPr>
        <w:t xml:space="preserve"> </w:t>
      </w:r>
      <w:r w:rsidRPr="009B5A9D">
        <w:rPr>
          <w:bCs/>
          <w:lang w:val="en-US" w:eastAsia="ko-KR"/>
        </w:rPr>
        <w:tab/>
        <w:t>Indoor-to-Indoor and Indoor-to-Macro</w:t>
      </w:r>
      <w:r w:rsidRPr="009B5A9D">
        <w:tab/>
      </w:r>
      <w:r w:rsidRPr="00995A3F">
        <w:fldChar w:fldCharType="begin"/>
      </w:r>
      <w:r w:rsidRPr="009531ED">
        <w:instrText xml:space="preserve"> PAGEREF _Toc9042947 \h </w:instrText>
      </w:r>
      <w:r w:rsidRPr="00995A3F">
        <w:fldChar w:fldCharType="separate"/>
      </w:r>
      <w:r w:rsidR="007B76AD">
        <w:t>21</w:t>
      </w:r>
      <w:r w:rsidRPr="00995A3F">
        <w:fldChar w:fldCharType="end"/>
      </w:r>
    </w:p>
    <w:p w14:paraId="12C5BB02" w14:textId="14BCBCD5" w:rsidR="00CC4AA3" w:rsidRPr="00843636" w:rsidRDefault="00CC4AA3">
      <w:pPr>
        <w:pStyle w:val="TOC4"/>
        <w:rPr>
          <w:rFonts w:asciiTheme="minorHAnsi" w:hAnsiTheme="minorHAnsi" w:cstheme="minorBidi"/>
          <w:kern w:val="2"/>
          <w:szCs w:val="22"/>
          <w:lang w:val="en-US" w:eastAsia="ko-KR"/>
        </w:rPr>
      </w:pPr>
      <w:r w:rsidRPr="00995A3F">
        <w:t xml:space="preserve">5.2.2.4 </w:t>
      </w:r>
      <w:r w:rsidRPr="009B5A9D">
        <w:rPr>
          <w:rFonts w:asciiTheme="minorHAnsi" w:hAnsiTheme="minorHAnsi" w:cstheme="minorBidi"/>
          <w:kern w:val="2"/>
          <w:szCs w:val="22"/>
          <w:lang w:val="en-US" w:eastAsia="ko-KR"/>
        </w:rPr>
        <w:tab/>
      </w:r>
      <w:r w:rsidRPr="009B5A9D">
        <w:t>Other simulation parameters</w:t>
      </w:r>
      <w:r w:rsidRPr="009B5A9D">
        <w:tab/>
      </w:r>
      <w:r w:rsidRPr="00995A3F">
        <w:fldChar w:fldCharType="begin"/>
      </w:r>
      <w:r w:rsidRPr="009531ED">
        <w:instrText xml:space="preserve"> PAGEREF _Toc9042948 \h </w:instrText>
      </w:r>
      <w:r w:rsidRPr="00995A3F">
        <w:fldChar w:fldCharType="separate"/>
      </w:r>
      <w:r w:rsidR="007B76AD">
        <w:t>21</w:t>
      </w:r>
      <w:r w:rsidRPr="00995A3F">
        <w:fldChar w:fldCharType="end"/>
      </w:r>
    </w:p>
    <w:p w14:paraId="46A3F3FF" w14:textId="27A4F98B" w:rsidR="00CC4AA3" w:rsidRPr="00843636" w:rsidRDefault="00CC4AA3">
      <w:pPr>
        <w:pStyle w:val="TOC4"/>
        <w:rPr>
          <w:rFonts w:asciiTheme="minorHAnsi" w:hAnsiTheme="minorHAnsi" w:cstheme="minorBidi"/>
          <w:kern w:val="2"/>
          <w:szCs w:val="22"/>
          <w:lang w:val="en-US" w:eastAsia="ko-KR"/>
        </w:rPr>
      </w:pPr>
      <w:r w:rsidRPr="00995A3F">
        <w:t xml:space="preserve">5.2.2.5 </w:t>
      </w:r>
      <w:r w:rsidRPr="009B5A9D">
        <w:rPr>
          <w:rFonts w:asciiTheme="minorHAnsi" w:hAnsiTheme="minorHAnsi" w:cstheme="minorBidi"/>
          <w:kern w:val="2"/>
          <w:szCs w:val="22"/>
          <w:lang w:val="en-US" w:eastAsia="ko-KR"/>
        </w:rPr>
        <w:tab/>
      </w:r>
      <w:r w:rsidRPr="009B5A9D">
        <w:t>Antenna con</w:t>
      </w:r>
      <w:r w:rsidRPr="002F6FF2">
        <w:t>figuration</w:t>
      </w:r>
      <w:r w:rsidRPr="002F6FF2">
        <w:tab/>
      </w:r>
      <w:r w:rsidRPr="00995A3F">
        <w:fldChar w:fldCharType="begin"/>
      </w:r>
      <w:r w:rsidRPr="009531ED">
        <w:instrText xml:space="preserve"> PAGEREF _Toc9042949 \h </w:instrText>
      </w:r>
      <w:r w:rsidRPr="00995A3F">
        <w:fldChar w:fldCharType="separate"/>
      </w:r>
      <w:r w:rsidR="007B76AD">
        <w:t>22</w:t>
      </w:r>
      <w:r w:rsidRPr="00995A3F">
        <w:fldChar w:fldCharType="end"/>
      </w:r>
    </w:p>
    <w:p w14:paraId="1AD4674A" w14:textId="7F060BE1" w:rsidR="00CC4AA3" w:rsidRPr="00843636" w:rsidRDefault="00CC4AA3">
      <w:pPr>
        <w:pStyle w:val="TOC5"/>
        <w:rPr>
          <w:rFonts w:asciiTheme="minorHAnsi" w:hAnsiTheme="minorHAnsi" w:cstheme="minorBidi"/>
          <w:kern w:val="2"/>
          <w:szCs w:val="22"/>
          <w:lang w:val="en-US" w:eastAsia="ko-KR"/>
        </w:rPr>
      </w:pPr>
      <w:r w:rsidRPr="00995A3F">
        <w:rPr>
          <w:lang w:eastAsia="ja-JP"/>
        </w:rPr>
        <w:t xml:space="preserve">5.2.2.5.1 </w:t>
      </w:r>
      <w:r w:rsidRPr="00995A3F">
        <w:rPr>
          <w:lang w:eastAsia="ja-JP"/>
        </w:rPr>
        <w:tab/>
        <w:t>Urban macro scenario</w:t>
      </w:r>
      <w:r w:rsidRPr="009B5A9D">
        <w:tab/>
      </w:r>
      <w:r w:rsidRPr="00995A3F">
        <w:fldChar w:fldCharType="begin"/>
      </w:r>
      <w:r w:rsidRPr="009531ED">
        <w:instrText xml:space="preserve"> PAGEREF _Toc9042950 \h </w:instrText>
      </w:r>
      <w:r w:rsidRPr="00995A3F">
        <w:fldChar w:fldCharType="separate"/>
      </w:r>
      <w:r w:rsidR="007B76AD">
        <w:t>22</w:t>
      </w:r>
      <w:r w:rsidRPr="00995A3F">
        <w:fldChar w:fldCharType="end"/>
      </w:r>
    </w:p>
    <w:p w14:paraId="618B39B4" w14:textId="2602B465" w:rsidR="00CC4AA3" w:rsidRPr="00843636" w:rsidRDefault="00CC4AA3">
      <w:pPr>
        <w:pStyle w:val="TOC5"/>
        <w:rPr>
          <w:rFonts w:asciiTheme="minorHAnsi" w:hAnsiTheme="minorHAnsi" w:cstheme="minorBidi"/>
          <w:kern w:val="2"/>
          <w:szCs w:val="22"/>
          <w:lang w:val="en-US" w:eastAsia="ko-KR"/>
        </w:rPr>
      </w:pPr>
      <w:r w:rsidRPr="00995A3F">
        <w:rPr>
          <w:lang w:val="sv-SE" w:eastAsia="ja-JP"/>
        </w:rPr>
        <w:t xml:space="preserve">5.2.2.5.2 </w:t>
      </w:r>
      <w:r w:rsidRPr="00995A3F">
        <w:rPr>
          <w:lang w:val="sv-SE" w:eastAsia="ja-JP"/>
        </w:rPr>
        <w:tab/>
        <w:t>Dense urban scenario</w:t>
      </w:r>
      <w:r w:rsidRPr="009B5A9D">
        <w:tab/>
      </w:r>
      <w:r w:rsidRPr="00995A3F">
        <w:fldChar w:fldCharType="begin"/>
      </w:r>
      <w:r w:rsidRPr="009531ED">
        <w:instrText xml:space="preserve"> PAGEREF _Toc9042951 \h </w:instrText>
      </w:r>
      <w:r w:rsidRPr="00995A3F">
        <w:fldChar w:fldCharType="separate"/>
      </w:r>
      <w:r w:rsidR="007B76AD">
        <w:t>23</w:t>
      </w:r>
      <w:r w:rsidRPr="00995A3F">
        <w:fldChar w:fldCharType="end"/>
      </w:r>
    </w:p>
    <w:p w14:paraId="35319498" w14:textId="50CF51B2" w:rsidR="00CC4AA3" w:rsidRPr="00843636" w:rsidRDefault="00CC4AA3">
      <w:pPr>
        <w:pStyle w:val="TOC5"/>
        <w:rPr>
          <w:rFonts w:asciiTheme="minorHAnsi" w:hAnsiTheme="minorHAnsi" w:cstheme="minorBidi"/>
          <w:kern w:val="2"/>
          <w:szCs w:val="22"/>
          <w:lang w:val="en-US" w:eastAsia="ko-KR"/>
        </w:rPr>
      </w:pPr>
      <w:r w:rsidRPr="00995A3F">
        <w:rPr>
          <w:lang w:val="sv-SE" w:eastAsia="ja-JP"/>
        </w:rPr>
        <w:t>5.2.2.5.3  I</w:t>
      </w:r>
      <w:r w:rsidRPr="00995A3F">
        <w:rPr>
          <w:lang w:val="sv-SE" w:eastAsia="ja-JP"/>
        </w:rPr>
        <w:tab/>
        <w:t>ndoor scenario</w:t>
      </w:r>
      <w:r w:rsidRPr="009B5A9D">
        <w:tab/>
      </w:r>
      <w:r w:rsidRPr="00995A3F">
        <w:fldChar w:fldCharType="begin"/>
      </w:r>
      <w:r w:rsidRPr="009531ED">
        <w:instrText xml:space="preserve"> PAGEREF _Toc9042952 \h </w:instrText>
      </w:r>
      <w:r w:rsidRPr="00995A3F">
        <w:fldChar w:fldCharType="separate"/>
      </w:r>
      <w:r w:rsidR="007B76AD">
        <w:t>23</w:t>
      </w:r>
      <w:r w:rsidRPr="00995A3F">
        <w:fldChar w:fldCharType="end"/>
      </w:r>
    </w:p>
    <w:p w14:paraId="4A1E5BC4" w14:textId="3C7DECAF" w:rsidR="00CC4AA3" w:rsidRPr="00843636" w:rsidRDefault="00CC4AA3">
      <w:pPr>
        <w:pStyle w:val="TOC5"/>
        <w:rPr>
          <w:rFonts w:asciiTheme="minorHAnsi" w:hAnsiTheme="minorHAnsi" w:cstheme="minorBidi"/>
          <w:kern w:val="2"/>
          <w:szCs w:val="22"/>
          <w:lang w:val="en-US" w:eastAsia="ko-KR"/>
        </w:rPr>
      </w:pPr>
      <w:r w:rsidRPr="00995A3F">
        <w:rPr>
          <w:lang w:eastAsia="ja-JP"/>
        </w:rPr>
        <w:t xml:space="preserve">5.2.2.5.4 </w:t>
      </w:r>
      <w:r w:rsidRPr="00995A3F">
        <w:rPr>
          <w:lang w:eastAsia="ja-JP"/>
        </w:rPr>
        <w:tab/>
        <w:t>UE antenna element</w:t>
      </w:r>
      <w:r w:rsidRPr="009B5A9D">
        <w:rPr>
          <w:lang w:eastAsia="ja-JP"/>
        </w:rPr>
        <w:t xml:space="preserve"> pattern</w:t>
      </w:r>
      <w:r w:rsidRPr="009B5A9D">
        <w:tab/>
      </w:r>
      <w:r w:rsidRPr="00995A3F">
        <w:fldChar w:fldCharType="begin"/>
      </w:r>
      <w:r w:rsidRPr="009531ED">
        <w:instrText xml:space="preserve"> PAGEREF _Toc9042953 \h </w:instrText>
      </w:r>
      <w:r w:rsidRPr="00995A3F">
        <w:fldChar w:fldCharType="separate"/>
      </w:r>
      <w:r w:rsidR="007B76AD">
        <w:t>24</w:t>
      </w:r>
      <w:r w:rsidRPr="00995A3F">
        <w:fldChar w:fldCharType="end"/>
      </w:r>
    </w:p>
    <w:p w14:paraId="09B35229" w14:textId="45EDD94E" w:rsidR="00CC4AA3" w:rsidRPr="00843636" w:rsidRDefault="00CC4AA3">
      <w:pPr>
        <w:pStyle w:val="TOC3"/>
        <w:rPr>
          <w:rFonts w:asciiTheme="minorHAnsi" w:hAnsiTheme="minorHAnsi" w:cstheme="minorBidi"/>
          <w:kern w:val="2"/>
          <w:szCs w:val="22"/>
          <w:lang w:val="en-US" w:eastAsia="ko-KR"/>
        </w:rPr>
      </w:pPr>
      <w:r w:rsidRPr="00995A3F">
        <w:t>5.2.3</w:t>
      </w:r>
      <w:r w:rsidRPr="009B5A9D">
        <w:rPr>
          <w:rFonts w:asciiTheme="minorHAnsi" w:hAnsiTheme="minorHAnsi" w:cstheme="minorBidi"/>
          <w:kern w:val="2"/>
          <w:szCs w:val="22"/>
          <w:lang w:val="en-US" w:eastAsia="ko-KR"/>
        </w:rPr>
        <w:tab/>
      </w:r>
      <w:r w:rsidRPr="009B5A9D">
        <w:t>Common assumptions</w:t>
      </w:r>
      <w:r w:rsidRPr="009B5A9D">
        <w:tab/>
      </w:r>
      <w:r w:rsidRPr="00995A3F">
        <w:fldChar w:fldCharType="begin"/>
      </w:r>
      <w:r w:rsidRPr="009531ED">
        <w:instrText xml:space="preserve"> PAGEREF _Toc9042954 \h </w:instrText>
      </w:r>
      <w:r w:rsidRPr="00995A3F">
        <w:fldChar w:fldCharType="separate"/>
      </w:r>
      <w:r w:rsidR="007B76AD">
        <w:t>24</w:t>
      </w:r>
      <w:r w:rsidRPr="00995A3F">
        <w:fldChar w:fldCharType="end"/>
      </w:r>
    </w:p>
    <w:p w14:paraId="3F63AE36" w14:textId="50B6561C" w:rsidR="00CC4AA3" w:rsidRPr="00843636" w:rsidRDefault="00CC4AA3">
      <w:pPr>
        <w:pStyle w:val="TOC4"/>
        <w:rPr>
          <w:rFonts w:asciiTheme="minorHAnsi" w:hAnsiTheme="minorHAnsi" w:cstheme="minorBidi"/>
          <w:kern w:val="2"/>
          <w:szCs w:val="22"/>
          <w:lang w:val="en-US" w:eastAsia="ko-KR"/>
        </w:rPr>
      </w:pPr>
      <w:r w:rsidRPr="00995A3F">
        <w:t xml:space="preserve">5.2.3.1 </w:t>
      </w:r>
      <w:r w:rsidRPr="009B5A9D">
        <w:rPr>
          <w:rFonts w:asciiTheme="minorHAnsi" w:hAnsiTheme="minorHAnsi" w:cstheme="minorBidi"/>
          <w:kern w:val="2"/>
          <w:szCs w:val="22"/>
          <w:lang w:val="en-US" w:eastAsia="ko-KR"/>
        </w:rPr>
        <w:tab/>
      </w:r>
      <w:r w:rsidRPr="009B5A9D">
        <w:t>Propagation model</w:t>
      </w:r>
      <w:r w:rsidRPr="009B5A9D">
        <w:tab/>
      </w:r>
      <w:r w:rsidRPr="00995A3F">
        <w:fldChar w:fldCharType="begin"/>
      </w:r>
      <w:r w:rsidRPr="009531ED">
        <w:instrText xml:space="preserve"> PAGEREF _Toc9042955 \h </w:instrText>
      </w:r>
      <w:r w:rsidRPr="00995A3F">
        <w:fldChar w:fldCharType="separate"/>
      </w:r>
      <w:r w:rsidR="007B76AD">
        <w:t>24</w:t>
      </w:r>
      <w:r w:rsidRPr="00995A3F">
        <w:fldChar w:fldCharType="end"/>
      </w:r>
    </w:p>
    <w:p w14:paraId="6E1F13BF" w14:textId="7E1242AA" w:rsidR="00CC4AA3" w:rsidRPr="00843636" w:rsidRDefault="00CC4AA3">
      <w:pPr>
        <w:pStyle w:val="TOC4"/>
        <w:rPr>
          <w:rFonts w:asciiTheme="minorHAnsi" w:hAnsiTheme="minorHAnsi" w:cstheme="minorBidi"/>
          <w:kern w:val="2"/>
          <w:szCs w:val="22"/>
          <w:lang w:val="en-US" w:eastAsia="ko-KR"/>
        </w:rPr>
      </w:pPr>
      <w:r w:rsidRPr="00995A3F">
        <w:t xml:space="preserve">5.2.3.2 </w:t>
      </w:r>
      <w:r w:rsidRPr="009B5A9D">
        <w:rPr>
          <w:rFonts w:asciiTheme="minorHAnsi" w:hAnsiTheme="minorHAnsi" w:cstheme="minorBidi"/>
          <w:kern w:val="2"/>
          <w:szCs w:val="22"/>
          <w:lang w:val="en-US" w:eastAsia="ko-KR"/>
        </w:rPr>
        <w:tab/>
      </w:r>
      <w:r w:rsidRPr="009B5A9D">
        <w:t>LOS model</w:t>
      </w:r>
      <w:r w:rsidRPr="009B5A9D">
        <w:tab/>
      </w:r>
      <w:r w:rsidRPr="00995A3F">
        <w:fldChar w:fldCharType="begin"/>
      </w:r>
      <w:r w:rsidRPr="009531ED">
        <w:instrText xml:space="preserve"> PAGEREF _Toc9042956 \h </w:instrText>
      </w:r>
      <w:r w:rsidRPr="00995A3F">
        <w:fldChar w:fldCharType="separate"/>
      </w:r>
      <w:r w:rsidR="007B76AD">
        <w:t>25</w:t>
      </w:r>
      <w:r w:rsidRPr="00995A3F">
        <w:fldChar w:fldCharType="end"/>
      </w:r>
    </w:p>
    <w:p w14:paraId="39458730" w14:textId="1D947370" w:rsidR="00CC4AA3" w:rsidRPr="00843636" w:rsidRDefault="00CC4AA3">
      <w:pPr>
        <w:pStyle w:val="TOC4"/>
        <w:rPr>
          <w:rFonts w:asciiTheme="minorHAnsi" w:hAnsiTheme="minorHAnsi" w:cstheme="minorBidi"/>
          <w:kern w:val="2"/>
          <w:szCs w:val="22"/>
          <w:lang w:val="en-US" w:eastAsia="ko-KR"/>
        </w:rPr>
      </w:pPr>
      <w:r w:rsidRPr="00995A3F">
        <w:t xml:space="preserve">5.2.3.3 </w:t>
      </w:r>
      <w:r w:rsidRPr="009B5A9D">
        <w:rPr>
          <w:rFonts w:asciiTheme="minorHAnsi" w:hAnsiTheme="minorHAnsi" w:cstheme="minorBidi"/>
          <w:kern w:val="2"/>
          <w:szCs w:val="22"/>
          <w:lang w:val="en-US" w:eastAsia="ko-KR"/>
        </w:rPr>
        <w:tab/>
      </w:r>
      <w:r w:rsidRPr="009B5A9D">
        <w:t>O-to-I penetration loss</w:t>
      </w:r>
      <w:r w:rsidRPr="009B5A9D">
        <w:tab/>
      </w:r>
      <w:r w:rsidRPr="00995A3F">
        <w:fldChar w:fldCharType="begin"/>
      </w:r>
      <w:r w:rsidRPr="009531ED">
        <w:instrText xml:space="preserve"> PAGEREF _Toc9042957 \h </w:instrText>
      </w:r>
      <w:r w:rsidRPr="00995A3F">
        <w:fldChar w:fldCharType="separate"/>
      </w:r>
      <w:r w:rsidR="007B76AD">
        <w:t>26</w:t>
      </w:r>
      <w:r w:rsidRPr="00995A3F">
        <w:fldChar w:fldCharType="end"/>
      </w:r>
    </w:p>
    <w:p w14:paraId="3B601F91" w14:textId="631D56F1" w:rsidR="00CC4AA3" w:rsidRPr="00843636" w:rsidRDefault="00CC4AA3">
      <w:pPr>
        <w:pStyle w:val="TOC4"/>
        <w:rPr>
          <w:rFonts w:asciiTheme="minorHAnsi" w:hAnsiTheme="minorHAnsi" w:cstheme="minorBidi"/>
          <w:kern w:val="2"/>
          <w:szCs w:val="22"/>
          <w:lang w:val="en-US" w:eastAsia="ko-KR"/>
        </w:rPr>
      </w:pPr>
      <w:r w:rsidRPr="00995A3F">
        <w:t xml:space="preserve">5.2.3.4 </w:t>
      </w:r>
      <w:r w:rsidRPr="009B5A9D">
        <w:rPr>
          <w:rFonts w:asciiTheme="minorHAnsi" w:hAnsiTheme="minorHAnsi" w:cstheme="minorBidi"/>
          <w:kern w:val="2"/>
          <w:szCs w:val="22"/>
          <w:lang w:val="en-US" w:eastAsia="ko-KR"/>
        </w:rPr>
        <w:tab/>
      </w:r>
      <w:r w:rsidRPr="009B5A9D">
        <w:t>Transmission power control model</w:t>
      </w:r>
      <w:r w:rsidRPr="009B5A9D">
        <w:tab/>
      </w:r>
      <w:r w:rsidRPr="00995A3F">
        <w:fldChar w:fldCharType="begin"/>
      </w:r>
      <w:r w:rsidRPr="009531ED">
        <w:instrText xml:space="preserve"> PAGEREF _Toc9042958 \h </w:instrText>
      </w:r>
      <w:r w:rsidRPr="00995A3F">
        <w:fldChar w:fldCharType="separate"/>
      </w:r>
      <w:r w:rsidR="007B76AD">
        <w:t>27</w:t>
      </w:r>
      <w:r w:rsidRPr="00995A3F">
        <w:fldChar w:fldCharType="end"/>
      </w:r>
    </w:p>
    <w:p w14:paraId="71A7E36D" w14:textId="779D51C9" w:rsidR="00CC4AA3" w:rsidRPr="009531ED" w:rsidRDefault="00CC4AA3">
      <w:pPr>
        <w:pStyle w:val="TOC4"/>
        <w:rPr>
          <w:rFonts w:asciiTheme="minorHAnsi" w:hAnsiTheme="minorHAnsi" w:cstheme="minorBidi"/>
          <w:kern w:val="2"/>
          <w:szCs w:val="22"/>
          <w:lang w:val="en-US" w:eastAsia="ko-KR"/>
        </w:rPr>
      </w:pPr>
      <w:r w:rsidRPr="00843636">
        <w:lastRenderedPageBreak/>
        <w:t xml:space="preserve">5.2.3.5 </w:t>
      </w:r>
      <w:r w:rsidRPr="00843636">
        <w:rPr>
          <w:rFonts w:asciiTheme="minorHAnsi" w:hAnsiTheme="minorHAnsi" w:cstheme="minorBidi"/>
          <w:kern w:val="2"/>
          <w:szCs w:val="22"/>
          <w:lang w:val="en-US" w:eastAsia="ko-KR"/>
        </w:rPr>
        <w:tab/>
      </w:r>
      <w:r w:rsidRPr="00995A3F">
        <w:t>Received signal power model</w:t>
      </w:r>
      <w:r w:rsidRPr="00995A3F">
        <w:tab/>
      </w:r>
      <w:r w:rsidRPr="00843636">
        <w:fldChar w:fldCharType="begin"/>
      </w:r>
      <w:r w:rsidRPr="009531ED">
        <w:instrText xml:space="preserve"> PAGEREF _Toc9042959 \h </w:instrText>
      </w:r>
      <w:r w:rsidRPr="00843636">
        <w:fldChar w:fldCharType="separate"/>
      </w:r>
      <w:r w:rsidR="007B76AD">
        <w:t>27</w:t>
      </w:r>
      <w:r w:rsidRPr="00843636">
        <w:fldChar w:fldCharType="end"/>
      </w:r>
    </w:p>
    <w:p w14:paraId="50CCC010" w14:textId="69577DFC" w:rsidR="00CC4AA3" w:rsidRPr="009531ED" w:rsidRDefault="00CC4AA3">
      <w:pPr>
        <w:pStyle w:val="TOC4"/>
        <w:rPr>
          <w:rFonts w:asciiTheme="minorHAnsi" w:hAnsiTheme="minorHAnsi" w:cstheme="minorBidi"/>
          <w:kern w:val="2"/>
          <w:szCs w:val="22"/>
          <w:lang w:val="en-US" w:eastAsia="ko-KR"/>
        </w:rPr>
      </w:pPr>
      <w:r w:rsidRPr="00843636">
        <w:t xml:space="preserve">5.2.3.6 </w:t>
      </w:r>
      <w:r w:rsidRPr="00995A3F">
        <w:rPr>
          <w:rFonts w:asciiTheme="minorHAnsi" w:hAnsiTheme="minorHAnsi" w:cstheme="minorBidi"/>
          <w:kern w:val="2"/>
          <w:szCs w:val="22"/>
          <w:lang w:val="en-US" w:eastAsia="ko-KR"/>
        </w:rPr>
        <w:tab/>
      </w:r>
      <w:r w:rsidRPr="009B5A9D">
        <w:t>Evaluation metric</w:t>
      </w:r>
      <w:r w:rsidRPr="009B5A9D">
        <w:tab/>
      </w:r>
      <w:r w:rsidRPr="00843636">
        <w:fldChar w:fldCharType="begin"/>
      </w:r>
      <w:r w:rsidRPr="009531ED">
        <w:instrText xml:space="preserve"> PAGEREF _Toc9042960 \h </w:instrText>
      </w:r>
      <w:r w:rsidRPr="00843636">
        <w:fldChar w:fldCharType="separate"/>
      </w:r>
      <w:r w:rsidR="007B76AD">
        <w:t>28</w:t>
      </w:r>
      <w:r w:rsidRPr="00843636">
        <w:fldChar w:fldCharType="end"/>
      </w:r>
    </w:p>
    <w:p w14:paraId="59F0FC34" w14:textId="5C891106" w:rsidR="00CC4AA3" w:rsidRPr="009531ED" w:rsidRDefault="00CC4AA3">
      <w:pPr>
        <w:pStyle w:val="TOC4"/>
        <w:rPr>
          <w:rFonts w:asciiTheme="minorHAnsi" w:hAnsiTheme="minorHAnsi" w:cstheme="minorBidi"/>
          <w:kern w:val="2"/>
          <w:szCs w:val="22"/>
          <w:lang w:val="en-US" w:eastAsia="ko-KR"/>
        </w:rPr>
      </w:pPr>
      <w:r w:rsidRPr="00843636">
        <w:t xml:space="preserve">5.2.3.7 </w:t>
      </w:r>
      <w:r w:rsidRPr="00995A3F">
        <w:rPr>
          <w:rFonts w:asciiTheme="minorHAnsi" w:hAnsiTheme="minorHAnsi" w:cstheme="minorBidi"/>
          <w:kern w:val="2"/>
          <w:szCs w:val="22"/>
          <w:lang w:val="en-US" w:eastAsia="ko-KR"/>
        </w:rPr>
        <w:tab/>
      </w:r>
      <w:r w:rsidRPr="009B5A9D">
        <w:t>Antenna modelling</w:t>
      </w:r>
      <w:r w:rsidRPr="009B5A9D">
        <w:tab/>
      </w:r>
      <w:r w:rsidRPr="00843636">
        <w:fldChar w:fldCharType="begin"/>
      </w:r>
      <w:r w:rsidRPr="009531ED">
        <w:instrText xml:space="preserve"> PAGEREF _Toc9042961 \h </w:instrText>
      </w:r>
      <w:r w:rsidRPr="00843636">
        <w:fldChar w:fldCharType="separate"/>
      </w:r>
      <w:r w:rsidR="007B76AD">
        <w:t>28</w:t>
      </w:r>
      <w:r w:rsidRPr="00843636">
        <w:fldChar w:fldCharType="end"/>
      </w:r>
    </w:p>
    <w:p w14:paraId="0D08414B" w14:textId="115F0347" w:rsidR="00CC4AA3" w:rsidRPr="009531ED" w:rsidRDefault="00CC4AA3">
      <w:pPr>
        <w:pStyle w:val="TOC4"/>
        <w:rPr>
          <w:rFonts w:asciiTheme="minorHAnsi" w:hAnsiTheme="minorHAnsi" w:cstheme="minorBidi"/>
          <w:kern w:val="2"/>
          <w:szCs w:val="22"/>
          <w:lang w:val="en-US" w:eastAsia="ko-KR"/>
        </w:rPr>
      </w:pPr>
      <w:r w:rsidRPr="00843636">
        <w:t xml:space="preserve">5.2.3.8 </w:t>
      </w:r>
      <w:r w:rsidRPr="00995A3F">
        <w:rPr>
          <w:rFonts w:asciiTheme="minorHAnsi" w:hAnsiTheme="minorHAnsi" w:cstheme="minorBidi"/>
          <w:kern w:val="2"/>
          <w:szCs w:val="22"/>
          <w:lang w:val="en-US" w:eastAsia="ko-KR"/>
        </w:rPr>
        <w:tab/>
      </w:r>
      <w:r w:rsidRPr="009B5A9D">
        <w:t>Simulation description</w:t>
      </w:r>
      <w:r w:rsidRPr="009B5A9D">
        <w:tab/>
      </w:r>
      <w:r w:rsidRPr="00843636">
        <w:fldChar w:fldCharType="begin"/>
      </w:r>
      <w:r w:rsidRPr="009531ED">
        <w:instrText xml:space="preserve"> PAGEREF _Toc9042962 \h </w:instrText>
      </w:r>
      <w:r w:rsidRPr="00843636">
        <w:fldChar w:fldCharType="separate"/>
      </w:r>
      <w:r w:rsidR="007B76AD">
        <w:t>28</w:t>
      </w:r>
      <w:r w:rsidRPr="00843636">
        <w:fldChar w:fldCharType="end"/>
      </w:r>
    </w:p>
    <w:p w14:paraId="10BD8B07" w14:textId="050D6415" w:rsidR="00CC4AA3" w:rsidRPr="009531ED" w:rsidRDefault="00CC4AA3">
      <w:pPr>
        <w:pStyle w:val="TOC2"/>
        <w:rPr>
          <w:rFonts w:asciiTheme="minorHAnsi" w:hAnsiTheme="minorHAnsi" w:cstheme="minorBidi"/>
          <w:kern w:val="2"/>
          <w:szCs w:val="22"/>
          <w:lang w:val="en-US" w:eastAsia="ko-KR"/>
        </w:rPr>
      </w:pPr>
      <w:r w:rsidRPr="00843636">
        <w:t>5.3</w:t>
      </w:r>
      <w:r w:rsidRPr="00995A3F">
        <w:rPr>
          <w:rFonts w:asciiTheme="minorHAnsi" w:hAnsiTheme="minorHAnsi" w:cstheme="minorBidi"/>
          <w:kern w:val="2"/>
          <w:szCs w:val="22"/>
          <w:lang w:val="en-US" w:eastAsia="ko-KR"/>
        </w:rPr>
        <w:tab/>
      </w:r>
      <w:r w:rsidRPr="009B5A9D">
        <w:t>Simulation results</w:t>
      </w:r>
      <w:r w:rsidRPr="009B5A9D">
        <w:tab/>
      </w:r>
      <w:r w:rsidRPr="00843636">
        <w:fldChar w:fldCharType="begin"/>
      </w:r>
      <w:r w:rsidRPr="009531ED">
        <w:instrText xml:space="preserve"> PAGEREF _Toc9042963 \h </w:instrText>
      </w:r>
      <w:r w:rsidRPr="00843636">
        <w:fldChar w:fldCharType="separate"/>
      </w:r>
      <w:r w:rsidR="007B76AD">
        <w:t>29</w:t>
      </w:r>
      <w:r w:rsidRPr="00843636">
        <w:fldChar w:fldCharType="end"/>
      </w:r>
    </w:p>
    <w:p w14:paraId="528B4889" w14:textId="6DC53053" w:rsidR="00CC4AA3" w:rsidRPr="009531ED" w:rsidRDefault="00CC4AA3">
      <w:pPr>
        <w:pStyle w:val="TOC3"/>
        <w:rPr>
          <w:rFonts w:asciiTheme="minorHAnsi" w:hAnsiTheme="minorHAnsi" w:cstheme="minorBidi"/>
          <w:kern w:val="2"/>
          <w:szCs w:val="22"/>
          <w:lang w:val="en-US" w:eastAsia="ko-KR"/>
        </w:rPr>
      </w:pPr>
      <w:r w:rsidRPr="00843636">
        <w:t>5.3.1</w:t>
      </w:r>
      <w:r w:rsidRPr="00995A3F">
        <w:rPr>
          <w:rFonts w:asciiTheme="minorHAnsi" w:hAnsiTheme="minorHAnsi" w:cstheme="minorBidi"/>
          <w:kern w:val="2"/>
          <w:szCs w:val="22"/>
          <w:lang w:val="en-US" w:eastAsia="ko-KR"/>
        </w:rPr>
        <w:tab/>
      </w:r>
      <w:r w:rsidRPr="009B5A9D">
        <w:t>General</w:t>
      </w:r>
      <w:r w:rsidRPr="009B5A9D">
        <w:tab/>
      </w:r>
      <w:r w:rsidRPr="00843636">
        <w:fldChar w:fldCharType="begin"/>
      </w:r>
      <w:r w:rsidRPr="009531ED">
        <w:instrText xml:space="preserve"> PAGEREF _Toc9042964 \h </w:instrText>
      </w:r>
      <w:r w:rsidRPr="00843636">
        <w:fldChar w:fldCharType="separate"/>
      </w:r>
      <w:r w:rsidR="007B76AD">
        <w:t>29</w:t>
      </w:r>
      <w:r w:rsidRPr="00843636">
        <w:fldChar w:fldCharType="end"/>
      </w:r>
    </w:p>
    <w:p w14:paraId="446A8410" w14:textId="40DBD0EB" w:rsidR="00CC4AA3" w:rsidRPr="009531ED" w:rsidRDefault="00CC4AA3">
      <w:pPr>
        <w:pStyle w:val="TOC3"/>
        <w:rPr>
          <w:rFonts w:asciiTheme="minorHAnsi" w:hAnsiTheme="minorHAnsi" w:cstheme="minorBidi"/>
          <w:kern w:val="2"/>
          <w:szCs w:val="22"/>
          <w:lang w:val="en-US" w:eastAsia="ko-KR"/>
        </w:rPr>
      </w:pPr>
      <w:r w:rsidRPr="00843636">
        <w:t>5.3.2</w:t>
      </w:r>
      <w:r w:rsidRPr="00995A3F">
        <w:rPr>
          <w:rFonts w:asciiTheme="minorHAnsi" w:hAnsiTheme="minorHAnsi" w:cstheme="minorBidi"/>
          <w:kern w:val="2"/>
          <w:szCs w:val="22"/>
          <w:lang w:val="en-US" w:eastAsia="ko-KR"/>
        </w:rPr>
        <w:tab/>
      </w:r>
      <w:r w:rsidRPr="009B5A9D">
        <w:t>Simulation limitations</w:t>
      </w:r>
      <w:r w:rsidRPr="009B5A9D">
        <w:tab/>
      </w:r>
      <w:r w:rsidRPr="00843636">
        <w:fldChar w:fldCharType="begin"/>
      </w:r>
      <w:r w:rsidRPr="009531ED">
        <w:instrText xml:space="preserve"> PAGEREF _Toc9042965 \h </w:instrText>
      </w:r>
      <w:r w:rsidRPr="00843636">
        <w:fldChar w:fldCharType="separate"/>
      </w:r>
      <w:r w:rsidR="007B76AD">
        <w:t>29</w:t>
      </w:r>
      <w:r w:rsidRPr="00843636">
        <w:fldChar w:fldCharType="end"/>
      </w:r>
    </w:p>
    <w:p w14:paraId="455940EA" w14:textId="68F4D935" w:rsidR="00CC4AA3" w:rsidRPr="009531ED" w:rsidRDefault="00CC4AA3">
      <w:pPr>
        <w:pStyle w:val="TOC3"/>
        <w:rPr>
          <w:rFonts w:asciiTheme="minorHAnsi" w:hAnsiTheme="minorHAnsi" w:cstheme="minorBidi"/>
          <w:kern w:val="2"/>
          <w:szCs w:val="22"/>
          <w:lang w:val="en-US" w:eastAsia="ko-KR"/>
        </w:rPr>
      </w:pPr>
      <w:r w:rsidRPr="00843636">
        <w:t>5.3.3</w:t>
      </w:r>
      <w:r w:rsidRPr="00995A3F">
        <w:rPr>
          <w:rFonts w:asciiTheme="minorHAnsi" w:hAnsiTheme="minorHAnsi" w:cstheme="minorBidi"/>
          <w:kern w:val="2"/>
          <w:szCs w:val="22"/>
          <w:lang w:val="en-US" w:eastAsia="ko-KR"/>
        </w:rPr>
        <w:tab/>
      </w:r>
      <w:r w:rsidRPr="009B5A9D">
        <w:t>FR1</w:t>
      </w:r>
      <w:r w:rsidRPr="009B5A9D">
        <w:tab/>
      </w:r>
      <w:r w:rsidRPr="00843636">
        <w:fldChar w:fldCharType="begin"/>
      </w:r>
      <w:r w:rsidRPr="009531ED">
        <w:instrText xml:space="preserve"> PAGEREF _Toc9042966 \h </w:instrText>
      </w:r>
      <w:r w:rsidRPr="00843636">
        <w:fldChar w:fldCharType="separate"/>
      </w:r>
      <w:r w:rsidR="007B76AD">
        <w:t>30</w:t>
      </w:r>
      <w:r w:rsidRPr="00843636">
        <w:fldChar w:fldCharType="end"/>
      </w:r>
    </w:p>
    <w:p w14:paraId="0C1C2874" w14:textId="143DA8A3" w:rsidR="00CC4AA3" w:rsidRPr="009531ED" w:rsidRDefault="00CC4AA3">
      <w:pPr>
        <w:pStyle w:val="TOC4"/>
        <w:rPr>
          <w:rFonts w:asciiTheme="minorHAnsi" w:hAnsiTheme="minorHAnsi" w:cstheme="minorBidi"/>
          <w:kern w:val="2"/>
          <w:szCs w:val="22"/>
          <w:lang w:val="en-US" w:eastAsia="ko-KR"/>
        </w:rPr>
      </w:pPr>
      <w:r w:rsidRPr="00843636">
        <w:t xml:space="preserve">5.3.3.1 </w:t>
      </w:r>
      <w:r w:rsidRPr="00843636">
        <w:tab/>
        <w:t>Scenario 1: 4 GHz Macro→ Macro (DL)</w:t>
      </w:r>
      <w:r w:rsidRPr="00843636">
        <w:tab/>
      </w:r>
      <w:r w:rsidRPr="00843636">
        <w:fldChar w:fldCharType="begin"/>
      </w:r>
      <w:r w:rsidRPr="009531ED">
        <w:instrText xml:space="preserve"> PAGEREF _Toc9042967 \h </w:instrText>
      </w:r>
      <w:r w:rsidRPr="00843636">
        <w:fldChar w:fldCharType="separate"/>
      </w:r>
      <w:r w:rsidR="007B76AD">
        <w:t>30</w:t>
      </w:r>
      <w:r w:rsidRPr="00843636">
        <w:fldChar w:fldCharType="end"/>
      </w:r>
    </w:p>
    <w:p w14:paraId="2F489CA5" w14:textId="1C7B3BA6" w:rsidR="00CC4AA3" w:rsidRPr="009531ED" w:rsidRDefault="00CC4AA3">
      <w:pPr>
        <w:pStyle w:val="TOC5"/>
        <w:rPr>
          <w:rFonts w:asciiTheme="minorHAnsi" w:hAnsiTheme="minorHAnsi" w:cstheme="minorBidi"/>
          <w:kern w:val="2"/>
          <w:szCs w:val="22"/>
          <w:lang w:val="en-US" w:eastAsia="ko-KR"/>
        </w:rPr>
      </w:pPr>
      <w:r w:rsidRPr="00843636">
        <w:t>5.3.3.1.1</w:t>
      </w:r>
      <w:r w:rsidRPr="00843636">
        <w:tab/>
        <w:t xml:space="preserve"> Results</w:t>
      </w:r>
      <w:r w:rsidRPr="00843636">
        <w:tab/>
      </w:r>
      <w:r w:rsidRPr="00843636">
        <w:fldChar w:fldCharType="begin"/>
      </w:r>
      <w:r w:rsidRPr="009531ED">
        <w:instrText xml:space="preserve"> PAGEREF _Toc9042968 \h </w:instrText>
      </w:r>
      <w:r w:rsidRPr="00843636">
        <w:fldChar w:fldCharType="separate"/>
      </w:r>
      <w:r w:rsidR="007B76AD">
        <w:t>30</w:t>
      </w:r>
      <w:r w:rsidRPr="00843636">
        <w:fldChar w:fldCharType="end"/>
      </w:r>
    </w:p>
    <w:p w14:paraId="0FAE29C1" w14:textId="3EAC1F41" w:rsidR="00CC4AA3" w:rsidRPr="009531ED" w:rsidRDefault="00CC4AA3">
      <w:pPr>
        <w:pStyle w:val="TOC4"/>
        <w:rPr>
          <w:rFonts w:asciiTheme="minorHAnsi" w:hAnsiTheme="minorHAnsi" w:cstheme="minorBidi"/>
          <w:kern w:val="2"/>
          <w:szCs w:val="22"/>
          <w:lang w:val="en-US" w:eastAsia="ko-KR"/>
        </w:rPr>
      </w:pPr>
      <w:r w:rsidRPr="00843636">
        <w:t xml:space="preserve">5.3.3.2 </w:t>
      </w:r>
      <w:r w:rsidRPr="00843636">
        <w:tab/>
        <w:t>Scenario 2: 4 GHz Macro→ Macro (UL)</w:t>
      </w:r>
      <w:r w:rsidRPr="00843636">
        <w:tab/>
      </w:r>
      <w:r w:rsidRPr="00843636">
        <w:fldChar w:fldCharType="begin"/>
      </w:r>
      <w:r w:rsidRPr="009531ED">
        <w:instrText xml:space="preserve"> PAGEREF _Toc9042969 \h </w:instrText>
      </w:r>
      <w:r w:rsidRPr="00843636">
        <w:fldChar w:fldCharType="separate"/>
      </w:r>
      <w:r w:rsidR="007B76AD">
        <w:t>31</w:t>
      </w:r>
      <w:r w:rsidRPr="00843636">
        <w:fldChar w:fldCharType="end"/>
      </w:r>
    </w:p>
    <w:p w14:paraId="2784935A" w14:textId="6C37D32F" w:rsidR="00CC4AA3" w:rsidRPr="009531ED" w:rsidRDefault="00CC4AA3">
      <w:pPr>
        <w:pStyle w:val="TOC5"/>
        <w:rPr>
          <w:rFonts w:asciiTheme="minorHAnsi" w:hAnsiTheme="minorHAnsi" w:cstheme="minorBidi"/>
          <w:kern w:val="2"/>
          <w:szCs w:val="22"/>
          <w:lang w:val="en-US" w:eastAsia="ko-KR"/>
        </w:rPr>
      </w:pPr>
      <w:r w:rsidRPr="00843636">
        <w:t xml:space="preserve">5.3.3.2.1 </w:t>
      </w:r>
      <w:r w:rsidRPr="00843636">
        <w:tab/>
        <w:t>Results</w:t>
      </w:r>
      <w:r w:rsidRPr="00843636">
        <w:tab/>
      </w:r>
      <w:r w:rsidRPr="00843636">
        <w:fldChar w:fldCharType="begin"/>
      </w:r>
      <w:r w:rsidRPr="009531ED">
        <w:instrText xml:space="preserve"> PAGEREF _Toc9042970 \h </w:instrText>
      </w:r>
      <w:r w:rsidRPr="00843636">
        <w:fldChar w:fldCharType="separate"/>
      </w:r>
      <w:r w:rsidR="007B76AD">
        <w:t>31</w:t>
      </w:r>
      <w:r w:rsidRPr="00843636">
        <w:fldChar w:fldCharType="end"/>
      </w:r>
    </w:p>
    <w:p w14:paraId="2415AD0D" w14:textId="4BEAAF72" w:rsidR="00CC4AA3" w:rsidRPr="009531ED" w:rsidRDefault="00CC4AA3">
      <w:pPr>
        <w:pStyle w:val="TOC4"/>
        <w:rPr>
          <w:rFonts w:asciiTheme="minorHAnsi" w:hAnsiTheme="minorHAnsi" w:cstheme="minorBidi"/>
          <w:kern w:val="2"/>
          <w:szCs w:val="22"/>
          <w:lang w:val="en-US" w:eastAsia="ko-KR"/>
        </w:rPr>
      </w:pPr>
      <w:r w:rsidRPr="00843636">
        <w:t>5.3.</w:t>
      </w:r>
      <w:r w:rsidRPr="00995A3F">
        <w:t xml:space="preserve">3.3 </w:t>
      </w:r>
      <w:r w:rsidRPr="00995A3F">
        <w:tab/>
        <w:t>Scenario 3: 4GHz Macro → Indoor (DL)</w:t>
      </w:r>
      <w:r w:rsidRPr="00995A3F">
        <w:tab/>
      </w:r>
      <w:r w:rsidRPr="00843636">
        <w:fldChar w:fldCharType="begin"/>
      </w:r>
      <w:r w:rsidRPr="009531ED">
        <w:instrText xml:space="preserve"> PAGEREF _Toc9042971 \h </w:instrText>
      </w:r>
      <w:r w:rsidRPr="00843636">
        <w:fldChar w:fldCharType="separate"/>
      </w:r>
      <w:r w:rsidR="007B76AD">
        <w:t>31</w:t>
      </w:r>
      <w:r w:rsidRPr="00843636">
        <w:fldChar w:fldCharType="end"/>
      </w:r>
    </w:p>
    <w:p w14:paraId="6E9C9EE4" w14:textId="05598DB9" w:rsidR="00CC4AA3" w:rsidRPr="009531ED" w:rsidRDefault="00CC4AA3">
      <w:pPr>
        <w:pStyle w:val="TOC5"/>
        <w:rPr>
          <w:rFonts w:asciiTheme="minorHAnsi" w:hAnsiTheme="minorHAnsi" w:cstheme="minorBidi"/>
          <w:kern w:val="2"/>
          <w:szCs w:val="22"/>
          <w:lang w:val="en-US" w:eastAsia="ko-KR"/>
        </w:rPr>
      </w:pPr>
      <w:r w:rsidRPr="00843636">
        <w:t xml:space="preserve">5.3.3.3.1 </w:t>
      </w:r>
      <w:r w:rsidRPr="00843636">
        <w:tab/>
        <w:t>Results</w:t>
      </w:r>
      <w:r w:rsidRPr="00843636">
        <w:tab/>
      </w:r>
      <w:r w:rsidRPr="00843636">
        <w:fldChar w:fldCharType="begin"/>
      </w:r>
      <w:r w:rsidRPr="009531ED">
        <w:instrText xml:space="preserve"> PAGEREF _Toc9042972 \h </w:instrText>
      </w:r>
      <w:r w:rsidRPr="00843636">
        <w:fldChar w:fldCharType="separate"/>
      </w:r>
      <w:r w:rsidR="007B76AD">
        <w:t>31</w:t>
      </w:r>
      <w:r w:rsidRPr="00843636">
        <w:fldChar w:fldCharType="end"/>
      </w:r>
    </w:p>
    <w:p w14:paraId="0988827F" w14:textId="579E957F" w:rsidR="00CC4AA3" w:rsidRPr="009531ED" w:rsidRDefault="00CC4AA3">
      <w:pPr>
        <w:pStyle w:val="TOC4"/>
        <w:rPr>
          <w:rFonts w:asciiTheme="minorHAnsi" w:hAnsiTheme="minorHAnsi" w:cstheme="minorBidi"/>
          <w:kern w:val="2"/>
          <w:szCs w:val="22"/>
          <w:lang w:val="en-US" w:eastAsia="ko-KR"/>
        </w:rPr>
      </w:pPr>
      <w:r w:rsidRPr="00843636">
        <w:t xml:space="preserve">5.3.3.4 </w:t>
      </w:r>
      <w:r w:rsidRPr="00843636">
        <w:tab/>
        <w:t>Scenario 4: 4GHz Macro → Indoor (UL)</w:t>
      </w:r>
      <w:r w:rsidRPr="00843636">
        <w:tab/>
      </w:r>
      <w:r w:rsidRPr="00843636">
        <w:fldChar w:fldCharType="begin"/>
      </w:r>
      <w:r w:rsidRPr="009531ED">
        <w:instrText xml:space="preserve"> PAGEREF _Toc9042973 \h </w:instrText>
      </w:r>
      <w:r w:rsidRPr="00843636">
        <w:fldChar w:fldCharType="separate"/>
      </w:r>
      <w:r w:rsidR="007B76AD">
        <w:t>32</w:t>
      </w:r>
      <w:r w:rsidRPr="00843636">
        <w:fldChar w:fldCharType="end"/>
      </w:r>
    </w:p>
    <w:p w14:paraId="55030ABE" w14:textId="79DA182D" w:rsidR="00CC4AA3" w:rsidRPr="009531ED" w:rsidRDefault="00CC4AA3">
      <w:pPr>
        <w:pStyle w:val="TOC5"/>
        <w:rPr>
          <w:rFonts w:asciiTheme="minorHAnsi" w:hAnsiTheme="minorHAnsi" w:cstheme="minorBidi"/>
          <w:kern w:val="2"/>
          <w:szCs w:val="22"/>
          <w:lang w:val="en-US" w:eastAsia="ko-KR"/>
        </w:rPr>
      </w:pPr>
      <w:r w:rsidRPr="00843636">
        <w:t xml:space="preserve">5.3.3.4.1 </w:t>
      </w:r>
      <w:r w:rsidRPr="00843636">
        <w:tab/>
        <w:t>Results</w:t>
      </w:r>
      <w:r w:rsidRPr="00843636">
        <w:tab/>
      </w:r>
      <w:r w:rsidRPr="00843636">
        <w:fldChar w:fldCharType="begin"/>
      </w:r>
      <w:r w:rsidRPr="009531ED">
        <w:instrText xml:space="preserve"> PAGEREF _Toc9042974 \h </w:instrText>
      </w:r>
      <w:r w:rsidRPr="00843636">
        <w:fldChar w:fldCharType="separate"/>
      </w:r>
      <w:r w:rsidR="007B76AD">
        <w:t>32</w:t>
      </w:r>
      <w:r w:rsidRPr="00843636">
        <w:fldChar w:fldCharType="end"/>
      </w:r>
    </w:p>
    <w:p w14:paraId="70BFF53C" w14:textId="3EDE7DE5" w:rsidR="00CC4AA3" w:rsidRPr="009531ED" w:rsidRDefault="00CC4AA3">
      <w:pPr>
        <w:pStyle w:val="TOC4"/>
        <w:rPr>
          <w:rFonts w:asciiTheme="minorHAnsi" w:hAnsiTheme="minorHAnsi" w:cstheme="minorBidi"/>
          <w:kern w:val="2"/>
          <w:szCs w:val="22"/>
          <w:lang w:val="en-US" w:eastAsia="ko-KR"/>
        </w:rPr>
      </w:pPr>
      <w:r w:rsidRPr="00843636">
        <w:t>5.3.3.</w:t>
      </w:r>
      <w:r w:rsidRPr="00995A3F">
        <w:t xml:space="preserve">5 </w:t>
      </w:r>
      <w:r w:rsidRPr="00995A3F">
        <w:tab/>
        <w:t>Scenario 5: 4GHz Indoor → Macro (DL)</w:t>
      </w:r>
      <w:r w:rsidRPr="00995A3F">
        <w:tab/>
      </w:r>
      <w:r w:rsidRPr="00843636">
        <w:fldChar w:fldCharType="begin"/>
      </w:r>
      <w:r w:rsidRPr="009531ED">
        <w:instrText xml:space="preserve"> PAGEREF _Toc9042975 \h </w:instrText>
      </w:r>
      <w:r w:rsidRPr="00843636">
        <w:fldChar w:fldCharType="separate"/>
      </w:r>
      <w:r w:rsidR="007B76AD">
        <w:t>32</w:t>
      </w:r>
      <w:r w:rsidRPr="00843636">
        <w:fldChar w:fldCharType="end"/>
      </w:r>
    </w:p>
    <w:p w14:paraId="0F2FF350" w14:textId="7890844B" w:rsidR="00CC4AA3" w:rsidRPr="009531ED" w:rsidRDefault="00CC4AA3">
      <w:pPr>
        <w:pStyle w:val="TOC5"/>
        <w:rPr>
          <w:rFonts w:asciiTheme="minorHAnsi" w:hAnsiTheme="minorHAnsi" w:cstheme="minorBidi"/>
          <w:kern w:val="2"/>
          <w:szCs w:val="22"/>
          <w:lang w:val="en-US" w:eastAsia="ko-KR"/>
        </w:rPr>
      </w:pPr>
      <w:r w:rsidRPr="00843636">
        <w:t xml:space="preserve">5.3.3.5.1 </w:t>
      </w:r>
      <w:r w:rsidRPr="00843636">
        <w:tab/>
        <w:t>Results</w:t>
      </w:r>
      <w:r w:rsidRPr="00843636">
        <w:tab/>
      </w:r>
      <w:r w:rsidRPr="00843636">
        <w:fldChar w:fldCharType="begin"/>
      </w:r>
      <w:r w:rsidRPr="009531ED">
        <w:instrText xml:space="preserve"> PAGEREF _Toc9042976 \h </w:instrText>
      </w:r>
      <w:r w:rsidRPr="00843636">
        <w:fldChar w:fldCharType="separate"/>
      </w:r>
      <w:r w:rsidR="007B76AD">
        <w:t>32</w:t>
      </w:r>
      <w:r w:rsidRPr="00843636">
        <w:fldChar w:fldCharType="end"/>
      </w:r>
    </w:p>
    <w:p w14:paraId="3D9608EC" w14:textId="5B3023BC" w:rsidR="00CC4AA3" w:rsidRPr="009531ED" w:rsidRDefault="00CC4AA3">
      <w:pPr>
        <w:pStyle w:val="TOC4"/>
        <w:rPr>
          <w:rFonts w:asciiTheme="minorHAnsi" w:hAnsiTheme="minorHAnsi" w:cstheme="minorBidi"/>
          <w:kern w:val="2"/>
          <w:szCs w:val="22"/>
          <w:lang w:val="en-US" w:eastAsia="ko-KR"/>
        </w:rPr>
      </w:pPr>
      <w:r w:rsidRPr="00843636">
        <w:t xml:space="preserve">5.3.3.6 </w:t>
      </w:r>
      <w:r w:rsidRPr="00843636">
        <w:tab/>
        <w:t>Scenario 6: 4GHz Indoor → Macro (UL)</w:t>
      </w:r>
      <w:r w:rsidRPr="00843636">
        <w:tab/>
      </w:r>
      <w:r w:rsidRPr="00843636">
        <w:fldChar w:fldCharType="begin"/>
      </w:r>
      <w:r w:rsidRPr="009531ED">
        <w:instrText xml:space="preserve"> PAGEREF _Toc9042977 \h </w:instrText>
      </w:r>
      <w:r w:rsidRPr="00843636">
        <w:fldChar w:fldCharType="separate"/>
      </w:r>
      <w:r w:rsidR="007B76AD">
        <w:t>33</w:t>
      </w:r>
      <w:r w:rsidRPr="00843636">
        <w:fldChar w:fldCharType="end"/>
      </w:r>
    </w:p>
    <w:p w14:paraId="3FE11CCD" w14:textId="60D7D21D" w:rsidR="00CC4AA3" w:rsidRPr="009531ED" w:rsidRDefault="00CC4AA3">
      <w:pPr>
        <w:pStyle w:val="TOC5"/>
        <w:rPr>
          <w:rFonts w:asciiTheme="minorHAnsi" w:hAnsiTheme="minorHAnsi" w:cstheme="minorBidi"/>
          <w:kern w:val="2"/>
          <w:szCs w:val="22"/>
          <w:lang w:val="en-US" w:eastAsia="ko-KR"/>
        </w:rPr>
      </w:pPr>
      <w:r w:rsidRPr="00843636">
        <w:t xml:space="preserve">5.3.3.6.1 </w:t>
      </w:r>
      <w:r w:rsidRPr="00843636">
        <w:tab/>
        <w:t>Results</w:t>
      </w:r>
      <w:r w:rsidRPr="00843636">
        <w:tab/>
      </w:r>
      <w:r w:rsidRPr="00843636">
        <w:fldChar w:fldCharType="begin"/>
      </w:r>
      <w:r w:rsidRPr="009531ED">
        <w:instrText xml:space="preserve"> PAGEREF _Toc9042978 \h </w:instrText>
      </w:r>
      <w:r w:rsidRPr="00843636">
        <w:fldChar w:fldCharType="separate"/>
      </w:r>
      <w:r w:rsidR="007B76AD">
        <w:t>33</w:t>
      </w:r>
      <w:r w:rsidRPr="00843636">
        <w:fldChar w:fldCharType="end"/>
      </w:r>
    </w:p>
    <w:p w14:paraId="3A1AC0DC" w14:textId="52A4952D" w:rsidR="00CC4AA3" w:rsidRPr="009531ED" w:rsidRDefault="00CC4AA3">
      <w:pPr>
        <w:pStyle w:val="TOC4"/>
        <w:rPr>
          <w:rFonts w:asciiTheme="minorHAnsi" w:hAnsiTheme="minorHAnsi" w:cstheme="minorBidi"/>
          <w:kern w:val="2"/>
          <w:szCs w:val="22"/>
          <w:lang w:val="en-US" w:eastAsia="ko-KR"/>
        </w:rPr>
      </w:pPr>
      <w:r w:rsidRPr="00843636">
        <w:t xml:space="preserve">5.3.3.7 </w:t>
      </w:r>
      <w:r w:rsidRPr="00995A3F">
        <w:tab/>
        <w:t>Scenario 7: 4GHz Indoor → Indoor (DL)</w:t>
      </w:r>
      <w:r w:rsidRPr="00995A3F">
        <w:tab/>
      </w:r>
      <w:r w:rsidRPr="00843636">
        <w:fldChar w:fldCharType="begin"/>
      </w:r>
      <w:r w:rsidRPr="009531ED">
        <w:instrText xml:space="preserve"> PAGEREF _Toc9042979 \h </w:instrText>
      </w:r>
      <w:r w:rsidRPr="00843636">
        <w:fldChar w:fldCharType="separate"/>
      </w:r>
      <w:r w:rsidR="007B76AD">
        <w:t>33</w:t>
      </w:r>
      <w:r w:rsidRPr="00843636">
        <w:fldChar w:fldCharType="end"/>
      </w:r>
    </w:p>
    <w:p w14:paraId="2F659057" w14:textId="0EFBB5BE" w:rsidR="00CC4AA3" w:rsidRPr="009531ED" w:rsidRDefault="00CC4AA3">
      <w:pPr>
        <w:pStyle w:val="TOC5"/>
        <w:rPr>
          <w:rFonts w:asciiTheme="minorHAnsi" w:hAnsiTheme="minorHAnsi" w:cstheme="minorBidi"/>
          <w:kern w:val="2"/>
          <w:szCs w:val="22"/>
          <w:lang w:val="en-US" w:eastAsia="ko-KR"/>
        </w:rPr>
      </w:pPr>
      <w:r w:rsidRPr="00843636">
        <w:t xml:space="preserve">5.3.3.7.1 </w:t>
      </w:r>
      <w:r w:rsidRPr="00843636">
        <w:tab/>
        <w:t>Results</w:t>
      </w:r>
      <w:r w:rsidRPr="00843636">
        <w:tab/>
      </w:r>
      <w:r w:rsidRPr="00843636">
        <w:fldChar w:fldCharType="begin"/>
      </w:r>
      <w:r w:rsidRPr="009531ED">
        <w:instrText xml:space="preserve"> PAGEREF _Toc9042980 \h </w:instrText>
      </w:r>
      <w:r w:rsidRPr="00843636">
        <w:fldChar w:fldCharType="separate"/>
      </w:r>
      <w:r w:rsidR="007B76AD">
        <w:t>33</w:t>
      </w:r>
      <w:r w:rsidRPr="00843636">
        <w:fldChar w:fldCharType="end"/>
      </w:r>
    </w:p>
    <w:p w14:paraId="665F19F8" w14:textId="6977FE0E" w:rsidR="00CC4AA3" w:rsidRPr="009531ED" w:rsidRDefault="00CC4AA3">
      <w:pPr>
        <w:pStyle w:val="TOC4"/>
        <w:rPr>
          <w:rFonts w:asciiTheme="minorHAnsi" w:hAnsiTheme="minorHAnsi" w:cstheme="minorBidi"/>
          <w:kern w:val="2"/>
          <w:szCs w:val="22"/>
          <w:lang w:val="en-US" w:eastAsia="ko-KR"/>
        </w:rPr>
      </w:pPr>
      <w:r w:rsidRPr="00843636">
        <w:t xml:space="preserve">5.3.3.8 </w:t>
      </w:r>
      <w:r w:rsidRPr="00843636">
        <w:tab/>
        <w:t>Scenario 8: 4GHz Indoor → Indoor (UL)</w:t>
      </w:r>
      <w:r w:rsidRPr="00843636">
        <w:tab/>
      </w:r>
      <w:r w:rsidRPr="00843636">
        <w:fldChar w:fldCharType="begin"/>
      </w:r>
      <w:r w:rsidRPr="009531ED">
        <w:instrText xml:space="preserve"> PAGEREF _Toc9042981 \h </w:instrText>
      </w:r>
      <w:r w:rsidRPr="00843636">
        <w:fldChar w:fldCharType="separate"/>
      </w:r>
      <w:r w:rsidR="007B76AD">
        <w:t>34</w:t>
      </w:r>
      <w:r w:rsidRPr="00843636">
        <w:fldChar w:fldCharType="end"/>
      </w:r>
    </w:p>
    <w:p w14:paraId="69741A0E" w14:textId="3B5A5C97" w:rsidR="00CC4AA3" w:rsidRPr="009531ED" w:rsidRDefault="00CC4AA3">
      <w:pPr>
        <w:pStyle w:val="TOC5"/>
        <w:rPr>
          <w:rFonts w:asciiTheme="minorHAnsi" w:hAnsiTheme="minorHAnsi" w:cstheme="minorBidi"/>
          <w:kern w:val="2"/>
          <w:szCs w:val="22"/>
          <w:lang w:val="en-US" w:eastAsia="ko-KR"/>
        </w:rPr>
      </w:pPr>
      <w:r w:rsidRPr="00843636">
        <w:t xml:space="preserve">5.3.3.8.1 </w:t>
      </w:r>
      <w:r w:rsidRPr="00843636">
        <w:tab/>
        <w:t>Results</w:t>
      </w:r>
      <w:r w:rsidRPr="00843636">
        <w:tab/>
      </w:r>
      <w:r w:rsidRPr="00843636">
        <w:fldChar w:fldCharType="begin"/>
      </w:r>
      <w:r w:rsidRPr="009531ED">
        <w:instrText xml:space="preserve"> PAGEREF _Toc9042982 \h </w:instrText>
      </w:r>
      <w:r w:rsidRPr="00843636">
        <w:fldChar w:fldCharType="separate"/>
      </w:r>
      <w:r w:rsidR="007B76AD">
        <w:t>34</w:t>
      </w:r>
      <w:r w:rsidRPr="00843636">
        <w:fldChar w:fldCharType="end"/>
      </w:r>
    </w:p>
    <w:p w14:paraId="2618788F" w14:textId="149EF037" w:rsidR="00CC4AA3" w:rsidRPr="009531ED" w:rsidRDefault="00CC4AA3">
      <w:pPr>
        <w:pStyle w:val="TOC3"/>
        <w:rPr>
          <w:rFonts w:asciiTheme="minorHAnsi" w:hAnsiTheme="minorHAnsi" w:cstheme="minorBidi"/>
          <w:kern w:val="2"/>
          <w:szCs w:val="22"/>
          <w:lang w:val="en-US" w:eastAsia="ko-KR"/>
        </w:rPr>
      </w:pPr>
      <w:r w:rsidRPr="00843636">
        <w:t xml:space="preserve">5.3.4 </w:t>
      </w:r>
      <w:r w:rsidRPr="00843636">
        <w:tab/>
        <w:t>F</w:t>
      </w:r>
      <w:r w:rsidRPr="00995A3F">
        <w:t>R2</w:t>
      </w:r>
      <w:r w:rsidRPr="00995A3F">
        <w:tab/>
      </w:r>
      <w:r w:rsidRPr="00843636">
        <w:fldChar w:fldCharType="begin"/>
      </w:r>
      <w:r w:rsidRPr="009531ED">
        <w:instrText xml:space="preserve"> PAGEREF _Toc9042983 \h </w:instrText>
      </w:r>
      <w:r w:rsidRPr="00843636">
        <w:fldChar w:fldCharType="separate"/>
      </w:r>
      <w:r w:rsidR="007B76AD">
        <w:t>35</w:t>
      </w:r>
      <w:r w:rsidRPr="00843636">
        <w:fldChar w:fldCharType="end"/>
      </w:r>
    </w:p>
    <w:p w14:paraId="13D5C7E4" w14:textId="30721BEA" w:rsidR="00CC4AA3" w:rsidRPr="009531ED" w:rsidRDefault="00CC4AA3">
      <w:pPr>
        <w:pStyle w:val="TOC4"/>
        <w:rPr>
          <w:rFonts w:asciiTheme="minorHAnsi" w:hAnsiTheme="minorHAnsi" w:cstheme="minorBidi"/>
          <w:kern w:val="2"/>
          <w:szCs w:val="22"/>
          <w:lang w:val="en-US" w:eastAsia="ko-KR"/>
        </w:rPr>
      </w:pPr>
      <w:r w:rsidRPr="00843636">
        <w:t xml:space="preserve">5.3.4.1 </w:t>
      </w:r>
      <w:r w:rsidRPr="00843636">
        <w:tab/>
        <w:t>Scenario 9: 30GHz Macro → Macro (DL)</w:t>
      </w:r>
      <w:r w:rsidRPr="00843636">
        <w:tab/>
      </w:r>
      <w:r w:rsidRPr="00843636">
        <w:fldChar w:fldCharType="begin"/>
      </w:r>
      <w:r w:rsidRPr="009531ED">
        <w:instrText xml:space="preserve"> PAGEREF _Toc9042984 \h </w:instrText>
      </w:r>
      <w:r w:rsidRPr="00843636">
        <w:fldChar w:fldCharType="separate"/>
      </w:r>
      <w:r w:rsidR="007B76AD">
        <w:t>35</w:t>
      </w:r>
      <w:r w:rsidRPr="00843636">
        <w:fldChar w:fldCharType="end"/>
      </w:r>
    </w:p>
    <w:p w14:paraId="0B622350" w14:textId="24A5A0BF" w:rsidR="00CC4AA3" w:rsidRPr="009531ED" w:rsidRDefault="00CC4AA3">
      <w:pPr>
        <w:pStyle w:val="TOC5"/>
        <w:rPr>
          <w:rFonts w:asciiTheme="minorHAnsi" w:hAnsiTheme="minorHAnsi" w:cstheme="minorBidi"/>
          <w:kern w:val="2"/>
          <w:szCs w:val="22"/>
          <w:lang w:val="en-US" w:eastAsia="ko-KR"/>
        </w:rPr>
      </w:pPr>
      <w:r w:rsidRPr="00843636">
        <w:t xml:space="preserve">5.3.4.1.1 </w:t>
      </w:r>
      <w:r w:rsidRPr="00843636">
        <w:tab/>
        <w:t>Results</w:t>
      </w:r>
      <w:r w:rsidRPr="00843636">
        <w:tab/>
      </w:r>
      <w:r w:rsidRPr="00843636">
        <w:fldChar w:fldCharType="begin"/>
      </w:r>
      <w:r w:rsidRPr="009531ED">
        <w:instrText xml:space="preserve"> PAGEREF _Toc9042985 \h </w:instrText>
      </w:r>
      <w:r w:rsidRPr="00843636">
        <w:fldChar w:fldCharType="separate"/>
      </w:r>
      <w:r w:rsidR="007B76AD">
        <w:t>35</w:t>
      </w:r>
      <w:r w:rsidRPr="00843636">
        <w:fldChar w:fldCharType="end"/>
      </w:r>
    </w:p>
    <w:p w14:paraId="4EF1715A" w14:textId="011496D5" w:rsidR="00CC4AA3" w:rsidRPr="009531ED" w:rsidRDefault="00CC4AA3">
      <w:pPr>
        <w:pStyle w:val="TOC4"/>
        <w:rPr>
          <w:rFonts w:asciiTheme="minorHAnsi" w:hAnsiTheme="minorHAnsi" w:cstheme="minorBidi"/>
          <w:kern w:val="2"/>
          <w:szCs w:val="22"/>
          <w:lang w:val="en-US" w:eastAsia="ko-KR"/>
        </w:rPr>
      </w:pPr>
      <w:r w:rsidRPr="00843636">
        <w:t xml:space="preserve">5.3.4.2 </w:t>
      </w:r>
      <w:r w:rsidRPr="00843636">
        <w:tab/>
        <w:t>Scenario 10: 30GHz Macro → Macro (UL)</w:t>
      </w:r>
      <w:r w:rsidRPr="00843636">
        <w:tab/>
      </w:r>
      <w:r w:rsidRPr="00843636">
        <w:fldChar w:fldCharType="begin"/>
      </w:r>
      <w:r w:rsidRPr="009531ED">
        <w:instrText xml:space="preserve"> PAGEREF _Toc9042986 \h </w:instrText>
      </w:r>
      <w:r w:rsidRPr="00843636">
        <w:fldChar w:fldCharType="separate"/>
      </w:r>
      <w:r w:rsidR="007B76AD">
        <w:t>35</w:t>
      </w:r>
      <w:r w:rsidRPr="00843636">
        <w:fldChar w:fldCharType="end"/>
      </w:r>
    </w:p>
    <w:p w14:paraId="1F9679DE" w14:textId="0DEB1BE2" w:rsidR="00CC4AA3" w:rsidRPr="009531ED" w:rsidRDefault="00CC4AA3">
      <w:pPr>
        <w:pStyle w:val="TOC5"/>
        <w:rPr>
          <w:rFonts w:asciiTheme="minorHAnsi" w:hAnsiTheme="minorHAnsi" w:cstheme="minorBidi"/>
          <w:kern w:val="2"/>
          <w:szCs w:val="22"/>
          <w:lang w:val="en-US" w:eastAsia="ko-KR"/>
        </w:rPr>
      </w:pPr>
      <w:r w:rsidRPr="00843636">
        <w:t>5.3.4.2.1</w:t>
      </w:r>
      <w:r w:rsidRPr="00843636">
        <w:tab/>
        <w:t xml:space="preserve"> Result</w:t>
      </w:r>
      <w:r w:rsidRPr="00995A3F">
        <w:t>s</w:t>
      </w:r>
      <w:r w:rsidRPr="00995A3F">
        <w:tab/>
      </w:r>
      <w:r w:rsidRPr="00843636">
        <w:fldChar w:fldCharType="begin"/>
      </w:r>
      <w:r w:rsidRPr="009531ED">
        <w:instrText xml:space="preserve"> PAGEREF _Toc9042987 \h </w:instrText>
      </w:r>
      <w:r w:rsidRPr="00843636">
        <w:fldChar w:fldCharType="separate"/>
      </w:r>
      <w:r w:rsidR="007B76AD">
        <w:t>35</w:t>
      </w:r>
      <w:r w:rsidRPr="00843636">
        <w:fldChar w:fldCharType="end"/>
      </w:r>
    </w:p>
    <w:p w14:paraId="6ACDE9E6" w14:textId="0F9970EB" w:rsidR="00CC4AA3" w:rsidRPr="009531ED" w:rsidRDefault="00CC4AA3">
      <w:pPr>
        <w:pStyle w:val="TOC4"/>
        <w:rPr>
          <w:rFonts w:asciiTheme="minorHAnsi" w:hAnsiTheme="minorHAnsi" w:cstheme="minorBidi"/>
          <w:kern w:val="2"/>
          <w:szCs w:val="22"/>
          <w:lang w:val="en-US" w:eastAsia="ko-KR"/>
        </w:rPr>
      </w:pPr>
      <w:r w:rsidRPr="00843636">
        <w:t xml:space="preserve">5.3.4.3 </w:t>
      </w:r>
      <w:r w:rsidRPr="00843636">
        <w:tab/>
        <w:t>Scenario 11: 30GHz Micro → Micro (DL)</w:t>
      </w:r>
      <w:r w:rsidRPr="00843636">
        <w:tab/>
      </w:r>
      <w:r w:rsidRPr="00843636">
        <w:fldChar w:fldCharType="begin"/>
      </w:r>
      <w:r w:rsidRPr="009531ED">
        <w:instrText xml:space="preserve"> PAGEREF _Toc9042988 \h </w:instrText>
      </w:r>
      <w:r w:rsidRPr="00843636">
        <w:fldChar w:fldCharType="separate"/>
      </w:r>
      <w:r w:rsidR="007B76AD">
        <w:t>36</w:t>
      </w:r>
      <w:r w:rsidRPr="00843636">
        <w:fldChar w:fldCharType="end"/>
      </w:r>
    </w:p>
    <w:p w14:paraId="78931BDB" w14:textId="0C8D8EC0" w:rsidR="00CC4AA3" w:rsidRPr="009531ED" w:rsidRDefault="00CC4AA3">
      <w:pPr>
        <w:pStyle w:val="TOC5"/>
        <w:rPr>
          <w:rFonts w:asciiTheme="minorHAnsi" w:hAnsiTheme="minorHAnsi" w:cstheme="minorBidi"/>
          <w:kern w:val="2"/>
          <w:szCs w:val="22"/>
          <w:lang w:val="en-US" w:eastAsia="ko-KR"/>
        </w:rPr>
      </w:pPr>
      <w:r w:rsidRPr="00843636">
        <w:t xml:space="preserve">5.3.4.3.1 </w:t>
      </w:r>
      <w:r w:rsidRPr="00843636">
        <w:tab/>
        <w:t>Results</w:t>
      </w:r>
      <w:r w:rsidRPr="00843636">
        <w:tab/>
      </w:r>
      <w:r w:rsidRPr="00843636">
        <w:fldChar w:fldCharType="begin"/>
      </w:r>
      <w:r w:rsidRPr="009531ED">
        <w:instrText xml:space="preserve"> PAGEREF _Toc9042989 \h </w:instrText>
      </w:r>
      <w:r w:rsidRPr="00843636">
        <w:fldChar w:fldCharType="separate"/>
      </w:r>
      <w:r w:rsidR="007B76AD">
        <w:t>36</w:t>
      </w:r>
      <w:r w:rsidRPr="00843636">
        <w:fldChar w:fldCharType="end"/>
      </w:r>
    </w:p>
    <w:p w14:paraId="3EA091C7" w14:textId="2DAA0D64" w:rsidR="00CC4AA3" w:rsidRPr="009531ED" w:rsidRDefault="00CC4AA3">
      <w:pPr>
        <w:pStyle w:val="TOC4"/>
        <w:rPr>
          <w:rFonts w:asciiTheme="minorHAnsi" w:hAnsiTheme="minorHAnsi" w:cstheme="minorBidi"/>
          <w:kern w:val="2"/>
          <w:szCs w:val="22"/>
          <w:lang w:val="en-US" w:eastAsia="ko-KR"/>
        </w:rPr>
      </w:pPr>
      <w:r w:rsidRPr="00843636">
        <w:t xml:space="preserve">5.3.4.4 </w:t>
      </w:r>
      <w:r w:rsidRPr="00843636">
        <w:tab/>
        <w:t>Scenario 12: 30GHz Micro → Micro (UL)</w:t>
      </w:r>
      <w:r w:rsidRPr="00843636">
        <w:tab/>
      </w:r>
      <w:r w:rsidRPr="00843636">
        <w:fldChar w:fldCharType="begin"/>
      </w:r>
      <w:r w:rsidRPr="009531ED">
        <w:instrText xml:space="preserve"> PAGEREF _Toc9042990 \h </w:instrText>
      </w:r>
      <w:r w:rsidRPr="00843636">
        <w:fldChar w:fldCharType="separate"/>
      </w:r>
      <w:r w:rsidR="007B76AD">
        <w:t>36</w:t>
      </w:r>
      <w:r w:rsidRPr="00843636">
        <w:fldChar w:fldCharType="end"/>
      </w:r>
    </w:p>
    <w:p w14:paraId="31054474" w14:textId="6FD088E8" w:rsidR="00CC4AA3" w:rsidRPr="009531ED" w:rsidRDefault="00CC4AA3">
      <w:pPr>
        <w:pStyle w:val="TOC5"/>
        <w:rPr>
          <w:rFonts w:asciiTheme="minorHAnsi" w:hAnsiTheme="minorHAnsi" w:cstheme="minorBidi"/>
          <w:kern w:val="2"/>
          <w:szCs w:val="22"/>
          <w:lang w:val="en-US" w:eastAsia="ko-KR"/>
        </w:rPr>
      </w:pPr>
      <w:r w:rsidRPr="00843636">
        <w:t xml:space="preserve">5.3.4.4.1 </w:t>
      </w:r>
      <w:r w:rsidRPr="00843636">
        <w:tab/>
        <w:t>Result</w:t>
      </w:r>
      <w:r w:rsidRPr="00995A3F">
        <w:t>s</w:t>
      </w:r>
      <w:r w:rsidRPr="00995A3F">
        <w:tab/>
      </w:r>
      <w:r w:rsidRPr="00843636">
        <w:fldChar w:fldCharType="begin"/>
      </w:r>
      <w:r w:rsidRPr="009531ED">
        <w:instrText xml:space="preserve"> PAGEREF _Toc9042991 \h </w:instrText>
      </w:r>
      <w:r w:rsidRPr="00843636">
        <w:fldChar w:fldCharType="separate"/>
      </w:r>
      <w:r w:rsidR="007B76AD">
        <w:t>36</w:t>
      </w:r>
      <w:r w:rsidRPr="00843636">
        <w:fldChar w:fldCharType="end"/>
      </w:r>
    </w:p>
    <w:p w14:paraId="321FE2B8" w14:textId="2E213118" w:rsidR="00CC4AA3" w:rsidRPr="009531ED" w:rsidRDefault="00CC4AA3">
      <w:pPr>
        <w:pStyle w:val="TOC4"/>
        <w:rPr>
          <w:rFonts w:asciiTheme="minorHAnsi" w:hAnsiTheme="minorHAnsi" w:cstheme="minorBidi"/>
          <w:kern w:val="2"/>
          <w:szCs w:val="22"/>
          <w:lang w:val="en-US" w:eastAsia="ko-KR"/>
        </w:rPr>
      </w:pPr>
      <w:r w:rsidRPr="00843636">
        <w:t xml:space="preserve">5.3.4.5 </w:t>
      </w:r>
      <w:r w:rsidRPr="00843636">
        <w:tab/>
        <w:t>Scenario 13: 30GHz Indoor → Macro (DL)</w:t>
      </w:r>
      <w:r w:rsidRPr="00843636">
        <w:tab/>
      </w:r>
      <w:r w:rsidRPr="00843636">
        <w:fldChar w:fldCharType="begin"/>
      </w:r>
      <w:r w:rsidRPr="009531ED">
        <w:instrText xml:space="preserve"> PAGEREF _Toc9042992 \h </w:instrText>
      </w:r>
      <w:r w:rsidRPr="00843636">
        <w:fldChar w:fldCharType="separate"/>
      </w:r>
      <w:r w:rsidR="007B76AD">
        <w:t>36</w:t>
      </w:r>
      <w:r w:rsidRPr="00843636">
        <w:fldChar w:fldCharType="end"/>
      </w:r>
    </w:p>
    <w:p w14:paraId="0C4978C0" w14:textId="4A652AE1" w:rsidR="00CC4AA3" w:rsidRPr="009531ED" w:rsidRDefault="00CC4AA3">
      <w:pPr>
        <w:pStyle w:val="TOC5"/>
        <w:rPr>
          <w:rFonts w:asciiTheme="minorHAnsi" w:hAnsiTheme="minorHAnsi" w:cstheme="minorBidi"/>
          <w:kern w:val="2"/>
          <w:szCs w:val="22"/>
          <w:lang w:val="en-US" w:eastAsia="ko-KR"/>
        </w:rPr>
      </w:pPr>
      <w:r w:rsidRPr="00843636">
        <w:t xml:space="preserve">5.3.4.5.1 </w:t>
      </w:r>
      <w:r w:rsidRPr="00843636">
        <w:tab/>
        <w:t>Results</w:t>
      </w:r>
      <w:r w:rsidRPr="00843636">
        <w:tab/>
      </w:r>
      <w:r w:rsidRPr="00843636">
        <w:fldChar w:fldCharType="begin"/>
      </w:r>
      <w:r w:rsidRPr="009531ED">
        <w:instrText xml:space="preserve"> PAGEREF _Toc9042993 \h </w:instrText>
      </w:r>
      <w:r w:rsidRPr="00843636">
        <w:fldChar w:fldCharType="separate"/>
      </w:r>
      <w:r w:rsidR="007B76AD">
        <w:t>36</w:t>
      </w:r>
      <w:r w:rsidRPr="00843636">
        <w:fldChar w:fldCharType="end"/>
      </w:r>
    </w:p>
    <w:p w14:paraId="79AA114C" w14:textId="262AC651" w:rsidR="00CC4AA3" w:rsidRPr="009531ED" w:rsidRDefault="00CC4AA3">
      <w:pPr>
        <w:pStyle w:val="TOC4"/>
        <w:rPr>
          <w:rFonts w:asciiTheme="minorHAnsi" w:hAnsiTheme="minorHAnsi" w:cstheme="minorBidi"/>
          <w:kern w:val="2"/>
          <w:szCs w:val="22"/>
          <w:lang w:val="en-US" w:eastAsia="ko-KR"/>
        </w:rPr>
      </w:pPr>
      <w:r w:rsidRPr="00843636">
        <w:t xml:space="preserve">5.3.4.6 </w:t>
      </w:r>
      <w:r w:rsidRPr="00843636">
        <w:tab/>
        <w:t>Scenario 14: 30GHz Indoor → Macro (UL)</w:t>
      </w:r>
      <w:r w:rsidRPr="00843636">
        <w:tab/>
      </w:r>
      <w:r w:rsidRPr="00843636">
        <w:fldChar w:fldCharType="begin"/>
      </w:r>
      <w:r w:rsidRPr="009531ED">
        <w:instrText xml:space="preserve"> PAGEREF _Toc9042994 \h </w:instrText>
      </w:r>
      <w:r w:rsidRPr="00843636">
        <w:fldChar w:fldCharType="separate"/>
      </w:r>
      <w:r w:rsidR="007B76AD">
        <w:t>37</w:t>
      </w:r>
      <w:r w:rsidRPr="00843636">
        <w:fldChar w:fldCharType="end"/>
      </w:r>
    </w:p>
    <w:p w14:paraId="0C668F9E" w14:textId="5206DD54" w:rsidR="00CC4AA3" w:rsidRPr="009531ED" w:rsidRDefault="00CC4AA3">
      <w:pPr>
        <w:pStyle w:val="TOC5"/>
        <w:rPr>
          <w:rFonts w:asciiTheme="minorHAnsi" w:hAnsiTheme="minorHAnsi" w:cstheme="minorBidi"/>
          <w:kern w:val="2"/>
          <w:szCs w:val="22"/>
          <w:lang w:val="en-US" w:eastAsia="ko-KR"/>
        </w:rPr>
      </w:pPr>
      <w:r w:rsidRPr="00843636">
        <w:t xml:space="preserve">5.3.4.6.1 </w:t>
      </w:r>
      <w:r w:rsidRPr="00843636">
        <w:tab/>
        <w:t>Resu</w:t>
      </w:r>
      <w:r w:rsidRPr="00995A3F">
        <w:t>lts</w:t>
      </w:r>
      <w:r w:rsidRPr="00995A3F">
        <w:tab/>
      </w:r>
      <w:r w:rsidRPr="00843636">
        <w:fldChar w:fldCharType="begin"/>
      </w:r>
      <w:r w:rsidRPr="009531ED">
        <w:instrText xml:space="preserve"> PAGEREF _Toc9042995 \h </w:instrText>
      </w:r>
      <w:r w:rsidRPr="00843636">
        <w:fldChar w:fldCharType="separate"/>
      </w:r>
      <w:r w:rsidR="007B76AD">
        <w:t>37</w:t>
      </w:r>
      <w:r w:rsidRPr="00843636">
        <w:fldChar w:fldCharType="end"/>
      </w:r>
    </w:p>
    <w:p w14:paraId="55A04F61" w14:textId="6C65B96D" w:rsidR="00CC4AA3" w:rsidRPr="009531ED" w:rsidRDefault="00CC4AA3">
      <w:pPr>
        <w:pStyle w:val="TOC4"/>
        <w:rPr>
          <w:rFonts w:asciiTheme="minorHAnsi" w:hAnsiTheme="minorHAnsi" w:cstheme="minorBidi"/>
          <w:kern w:val="2"/>
          <w:szCs w:val="22"/>
          <w:lang w:val="en-US" w:eastAsia="ko-KR"/>
        </w:rPr>
      </w:pPr>
      <w:r w:rsidRPr="00843636">
        <w:t xml:space="preserve">5.3.4.7 </w:t>
      </w:r>
      <w:r w:rsidRPr="00843636">
        <w:tab/>
        <w:t>Scenario 15: 30GHz Indoor → Indoor (DL)</w:t>
      </w:r>
      <w:r w:rsidRPr="00843636">
        <w:tab/>
      </w:r>
      <w:r w:rsidRPr="00843636">
        <w:fldChar w:fldCharType="begin"/>
      </w:r>
      <w:r w:rsidRPr="009531ED">
        <w:instrText xml:space="preserve"> PAGEREF _Toc9042996 \h </w:instrText>
      </w:r>
      <w:r w:rsidRPr="00843636">
        <w:fldChar w:fldCharType="separate"/>
      </w:r>
      <w:r w:rsidR="007B76AD">
        <w:t>37</w:t>
      </w:r>
      <w:r w:rsidRPr="00843636">
        <w:fldChar w:fldCharType="end"/>
      </w:r>
    </w:p>
    <w:p w14:paraId="021211CF" w14:textId="1587899B" w:rsidR="00CC4AA3" w:rsidRPr="009531ED" w:rsidRDefault="00CC4AA3">
      <w:pPr>
        <w:pStyle w:val="TOC5"/>
        <w:rPr>
          <w:rFonts w:asciiTheme="minorHAnsi" w:hAnsiTheme="minorHAnsi" w:cstheme="minorBidi"/>
          <w:kern w:val="2"/>
          <w:szCs w:val="22"/>
          <w:lang w:val="en-US" w:eastAsia="ko-KR"/>
        </w:rPr>
      </w:pPr>
      <w:r w:rsidRPr="00843636">
        <w:t xml:space="preserve">5.3.4.7.1 </w:t>
      </w:r>
      <w:r w:rsidRPr="00843636">
        <w:tab/>
        <w:t>Results</w:t>
      </w:r>
      <w:r w:rsidRPr="00843636">
        <w:tab/>
      </w:r>
      <w:r w:rsidRPr="00843636">
        <w:fldChar w:fldCharType="begin"/>
      </w:r>
      <w:r w:rsidRPr="009531ED">
        <w:instrText xml:space="preserve"> PAGEREF _Toc9042997 \h </w:instrText>
      </w:r>
      <w:r w:rsidRPr="00843636">
        <w:fldChar w:fldCharType="separate"/>
      </w:r>
      <w:r w:rsidR="007B76AD">
        <w:t>37</w:t>
      </w:r>
      <w:r w:rsidRPr="00843636">
        <w:fldChar w:fldCharType="end"/>
      </w:r>
    </w:p>
    <w:p w14:paraId="0A41F650" w14:textId="0BB6AE4B" w:rsidR="00CC4AA3" w:rsidRPr="009531ED" w:rsidRDefault="00CC4AA3">
      <w:pPr>
        <w:pStyle w:val="TOC4"/>
        <w:rPr>
          <w:rFonts w:asciiTheme="minorHAnsi" w:hAnsiTheme="minorHAnsi" w:cstheme="minorBidi"/>
          <w:kern w:val="2"/>
          <w:szCs w:val="22"/>
          <w:lang w:val="en-US" w:eastAsia="ko-KR"/>
        </w:rPr>
      </w:pPr>
      <w:r w:rsidRPr="00843636">
        <w:t xml:space="preserve">5.3.4.8 </w:t>
      </w:r>
      <w:r w:rsidRPr="00843636">
        <w:tab/>
        <w:t>Scenario 16: 30GHz Indoor → Indoor (UL)</w:t>
      </w:r>
      <w:r w:rsidRPr="00843636">
        <w:tab/>
      </w:r>
      <w:r w:rsidRPr="00843636">
        <w:fldChar w:fldCharType="begin"/>
      </w:r>
      <w:r w:rsidRPr="009531ED">
        <w:instrText xml:space="preserve"> PAGEREF _Toc9042998 \h </w:instrText>
      </w:r>
      <w:r w:rsidRPr="00843636">
        <w:fldChar w:fldCharType="separate"/>
      </w:r>
      <w:r w:rsidR="007B76AD">
        <w:t>38</w:t>
      </w:r>
      <w:r w:rsidRPr="00843636">
        <w:fldChar w:fldCharType="end"/>
      </w:r>
    </w:p>
    <w:p w14:paraId="1F9312D0" w14:textId="7A492273" w:rsidR="00CC4AA3" w:rsidRPr="009531ED" w:rsidRDefault="00CC4AA3">
      <w:pPr>
        <w:pStyle w:val="TOC5"/>
        <w:rPr>
          <w:rFonts w:asciiTheme="minorHAnsi" w:hAnsiTheme="minorHAnsi" w:cstheme="minorBidi"/>
          <w:kern w:val="2"/>
          <w:szCs w:val="22"/>
          <w:lang w:val="en-US" w:eastAsia="ko-KR"/>
        </w:rPr>
      </w:pPr>
      <w:r w:rsidRPr="00843636">
        <w:t xml:space="preserve">5.3.4.8.1 </w:t>
      </w:r>
      <w:r w:rsidRPr="00843636">
        <w:tab/>
      </w:r>
      <w:r w:rsidRPr="00995A3F">
        <w:t>Results</w:t>
      </w:r>
      <w:r w:rsidRPr="00995A3F">
        <w:tab/>
      </w:r>
      <w:r w:rsidRPr="00843636">
        <w:fldChar w:fldCharType="begin"/>
      </w:r>
      <w:r w:rsidRPr="009531ED">
        <w:instrText xml:space="preserve"> PAGEREF _Toc9042999 \h </w:instrText>
      </w:r>
      <w:r w:rsidRPr="00843636">
        <w:fldChar w:fldCharType="separate"/>
      </w:r>
      <w:r w:rsidR="007B76AD">
        <w:t>38</w:t>
      </w:r>
      <w:r w:rsidRPr="00843636">
        <w:fldChar w:fldCharType="end"/>
      </w:r>
    </w:p>
    <w:p w14:paraId="6845856D" w14:textId="62BB8040" w:rsidR="00CC4AA3" w:rsidRPr="009531ED" w:rsidRDefault="00CC4AA3">
      <w:pPr>
        <w:pStyle w:val="TOC1"/>
        <w:rPr>
          <w:rFonts w:asciiTheme="minorHAnsi" w:hAnsiTheme="minorHAnsi" w:cstheme="minorBidi"/>
          <w:kern w:val="2"/>
          <w:sz w:val="20"/>
          <w:szCs w:val="22"/>
          <w:lang w:val="en-US" w:eastAsia="ko-KR"/>
        </w:rPr>
      </w:pPr>
      <w:r w:rsidRPr="00843636">
        <w:t>6</w:t>
      </w:r>
      <w:r w:rsidRPr="00995A3F">
        <w:rPr>
          <w:rFonts w:asciiTheme="minorHAnsi" w:hAnsiTheme="minorHAnsi" w:cstheme="minorBidi"/>
          <w:kern w:val="2"/>
          <w:sz w:val="20"/>
          <w:szCs w:val="22"/>
          <w:lang w:val="en-US" w:eastAsia="ko-KR"/>
        </w:rPr>
        <w:tab/>
      </w:r>
      <w:r w:rsidRPr="009B5A9D">
        <w:t>Summary and recommendations</w:t>
      </w:r>
      <w:r w:rsidRPr="009B5A9D">
        <w:tab/>
      </w:r>
      <w:r w:rsidRPr="00843636">
        <w:fldChar w:fldCharType="begin"/>
      </w:r>
      <w:r w:rsidRPr="009531ED">
        <w:instrText xml:space="preserve"> PAGEREF _Toc9043000 \h </w:instrText>
      </w:r>
      <w:r w:rsidRPr="00843636">
        <w:fldChar w:fldCharType="separate"/>
      </w:r>
      <w:r w:rsidR="007B76AD">
        <w:t>38</w:t>
      </w:r>
      <w:r w:rsidRPr="00843636">
        <w:fldChar w:fldCharType="end"/>
      </w:r>
    </w:p>
    <w:p w14:paraId="4E1C8951" w14:textId="4E33F56F" w:rsidR="00CC4AA3" w:rsidRPr="009531ED" w:rsidRDefault="00CC4AA3">
      <w:pPr>
        <w:pStyle w:val="TOC2"/>
        <w:rPr>
          <w:rFonts w:asciiTheme="minorHAnsi" w:hAnsiTheme="minorHAnsi" w:cstheme="minorBidi"/>
          <w:kern w:val="2"/>
          <w:szCs w:val="22"/>
          <w:lang w:val="en-US" w:eastAsia="ko-KR"/>
        </w:rPr>
      </w:pPr>
      <w:r w:rsidRPr="00843636">
        <w:t xml:space="preserve">6.1 </w:t>
      </w:r>
      <w:r w:rsidR="00D364BF" w:rsidRPr="00995A3F">
        <w:tab/>
      </w:r>
      <w:r w:rsidRPr="009B5A9D">
        <w:t>Zero grid shift</w:t>
      </w:r>
      <w:r w:rsidRPr="009B5A9D">
        <w:tab/>
      </w:r>
      <w:r w:rsidRPr="00843636">
        <w:fldChar w:fldCharType="begin"/>
      </w:r>
      <w:r w:rsidRPr="009531ED">
        <w:instrText xml:space="preserve"> PAGEREF _Toc9043001 \h </w:instrText>
      </w:r>
      <w:r w:rsidRPr="00843636">
        <w:fldChar w:fldCharType="separate"/>
      </w:r>
      <w:r w:rsidR="007B76AD">
        <w:t>38</w:t>
      </w:r>
      <w:r w:rsidRPr="00843636">
        <w:fldChar w:fldCharType="end"/>
      </w:r>
    </w:p>
    <w:p w14:paraId="37CCBAFF" w14:textId="3A5B8987" w:rsidR="00CC4AA3" w:rsidRPr="009531ED" w:rsidRDefault="00CC4AA3">
      <w:pPr>
        <w:pStyle w:val="TOC2"/>
        <w:rPr>
          <w:rFonts w:asciiTheme="minorHAnsi" w:hAnsiTheme="minorHAnsi" w:cstheme="minorBidi"/>
          <w:kern w:val="2"/>
          <w:szCs w:val="22"/>
          <w:lang w:val="en-US" w:eastAsia="ko-KR"/>
        </w:rPr>
      </w:pPr>
      <w:r w:rsidRPr="00843636">
        <w:t xml:space="preserve">6.2 </w:t>
      </w:r>
      <w:r w:rsidR="00D364BF" w:rsidRPr="00995A3F">
        <w:tab/>
      </w:r>
      <w:r w:rsidRPr="009B5A9D">
        <w:t>Summary of results for 100% grid shift</w:t>
      </w:r>
      <w:r w:rsidRPr="009B5A9D">
        <w:tab/>
      </w:r>
      <w:r w:rsidRPr="00843636">
        <w:fldChar w:fldCharType="begin"/>
      </w:r>
      <w:r w:rsidRPr="009531ED">
        <w:instrText xml:space="preserve"> PAGEREF _Toc9043002 \h </w:instrText>
      </w:r>
      <w:r w:rsidRPr="00843636">
        <w:fldChar w:fldCharType="separate"/>
      </w:r>
      <w:r w:rsidR="007B76AD">
        <w:t>38</w:t>
      </w:r>
      <w:r w:rsidRPr="00843636">
        <w:fldChar w:fldCharType="end"/>
      </w:r>
    </w:p>
    <w:p w14:paraId="442EA8EB" w14:textId="64B7D097" w:rsidR="00CC4AA3" w:rsidRPr="009531ED" w:rsidRDefault="00CC4AA3">
      <w:pPr>
        <w:pStyle w:val="TOC3"/>
        <w:rPr>
          <w:rFonts w:asciiTheme="minorHAnsi" w:hAnsiTheme="minorHAnsi" w:cstheme="minorBidi"/>
          <w:kern w:val="2"/>
          <w:szCs w:val="22"/>
          <w:lang w:val="en-US" w:eastAsia="ko-KR"/>
        </w:rPr>
      </w:pPr>
      <w:r w:rsidRPr="00843636">
        <w:t xml:space="preserve">6.2.1 </w:t>
      </w:r>
      <w:r w:rsidR="00D364BF" w:rsidRPr="00995A3F">
        <w:tab/>
      </w:r>
      <w:r w:rsidRPr="009B5A9D">
        <w:t>FR1</w:t>
      </w:r>
      <w:r w:rsidRPr="009B5A9D">
        <w:tab/>
      </w:r>
      <w:r w:rsidRPr="00843636">
        <w:fldChar w:fldCharType="begin"/>
      </w:r>
      <w:r w:rsidRPr="009531ED">
        <w:instrText xml:space="preserve"> PAGEREF _Toc9043003 \h </w:instrText>
      </w:r>
      <w:r w:rsidRPr="00843636">
        <w:fldChar w:fldCharType="separate"/>
      </w:r>
      <w:r w:rsidR="007B76AD">
        <w:t>38</w:t>
      </w:r>
      <w:r w:rsidRPr="00843636">
        <w:fldChar w:fldCharType="end"/>
      </w:r>
    </w:p>
    <w:p w14:paraId="4D1328DF" w14:textId="7ACA14CE"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6.2.1.1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_Toc9043004 \h </w:instrText>
      </w:r>
      <w:r w:rsidRPr="00843636">
        <w:fldChar w:fldCharType="separate"/>
      </w:r>
      <w:r w:rsidR="007B76AD">
        <w:t>38</w:t>
      </w:r>
      <w:r w:rsidRPr="00843636">
        <w:fldChar w:fldCharType="end"/>
      </w:r>
    </w:p>
    <w:p w14:paraId="7313C342" w14:textId="358D2EE1"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6.2.1.2 </w:t>
      </w:r>
      <w:r w:rsidR="00D364BF" w:rsidRPr="00995A3F">
        <w:rPr>
          <w:lang w:eastAsia="ko-KR"/>
        </w:rPr>
        <w:tab/>
      </w:r>
      <w:r w:rsidRPr="009B5A9D">
        <w:rPr>
          <w:lang w:eastAsia="ko-KR"/>
        </w:rPr>
        <w:t>Indoor-to-Macro scenario</w:t>
      </w:r>
      <w:r w:rsidRPr="002F6FF2">
        <w:tab/>
      </w:r>
      <w:r w:rsidRPr="00843636">
        <w:fldChar w:fldCharType="begin"/>
      </w:r>
      <w:r w:rsidRPr="009531ED">
        <w:instrText xml:space="preserve"> PAGEREF _Toc9043005 \h </w:instrText>
      </w:r>
      <w:r w:rsidRPr="00843636">
        <w:fldChar w:fldCharType="separate"/>
      </w:r>
      <w:r w:rsidR="007B76AD">
        <w:t>39</w:t>
      </w:r>
      <w:r w:rsidRPr="00843636">
        <w:fldChar w:fldCharType="end"/>
      </w:r>
    </w:p>
    <w:p w14:paraId="5836A96B" w14:textId="044C33F3"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6.2.1.3 </w:t>
      </w:r>
      <w:r w:rsidR="00D364BF" w:rsidRPr="00995A3F">
        <w:rPr>
          <w:lang w:eastAsia="ko-KR"/>
        </w:rPr>
        <w:tab/>
      </w:r>
      <w:r w:rsidRPr="009B5A9D">
        <w:rPr>
          <w:lang w:eastAsia="ko-KR"/>
        </w:rPr>
        <w:t>Indoor-to-Indoor scenario</w:t>
      </w:r>
      <w:r w:rsidRPr="002F6FF2">
        <w:tab/>
      </w:r>
      <w:r w:rsidRPr="00843636">
        <w:fldChar w:fldCharType="begin"/>
      </w:r>
      <w:r w:rsidRPr="009531ED">
        <w:instrText xml:space="preserve"> PAGEREF _Toc9043006 \h </w:instrText>
      </w:r>
      <w:r w:rsidRPr="00843636">
        <w:fldChar w:fldCharType="separate"/>
      </w:r>
      <w:r w:rsidR="007B76AD">
        <w:t>39</w:t>
      </w:r>
      <w:r w:rsidRPr="00843636">
        <w:fldChar w:fldCharType="end"/>
      </w:r>
    </w:p>
    <w:p w14:paraId="440E642F" w14:textId="7A71AC51"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6.2.1.4 </w:t>
      </w:r>
      <w:r w:rsidR="00D364BF" w:rsidRPr="00995A3F">
        <w:rPr>
          <w:lang w:eastAsia="ko-KR"/>
        </w:rPr>
        <w:tab/>
      </w:r>
      <w:r w:rsidRPr="009B5A9D">
        <w:rPr>
          <w:lang w:eastAsia="ko-KR"/>
        </w:rPr>
        <w:t>Macro-to-Indoor scenario</w:t>
      </w:r>
      <w:r w:rsidRPr="002F6FF2">
        <w:tab/>
      </w:r>
      <w:r w:rsidRPr="00843636">
        <w:fldChar w:fldCharType="begin"/>
      </w:r>
      <w:r w:rsidRPr="009531ED">
        <w:instrText xml:space="preserve"> PAGEREF _Toc9043007 \h </w:instrText>
      </w:r>
      <w:r w:rsidRPr="00843636">
        <w:fldChar w:fldCharType="separate"/>
      </w:r>
      <w:r w:rsidR="007B76AD">
        <w:t>39</w:t>
      </w:r>
      <w:r w:rsidRPr="00843636">
        <w:fldChar w:fldCharType="end"/>
      </w:r>
    </w:p>
    <w:p w14:paraId="772631A4" w14:textId="75ECA4B8" w:rsidR="00CC4AA3" w:rsidRPr="009531ED" w:rsidRDefault="00CC4AA3">
      <w:pPr>
        <w:pStyle w:val="TOC3"/>
        <w:rPr>
          <w:rFonts w:asciiTheme="minorHAnsi" w:hAnsiTheme="minorHAnsi" w:cstheme="minorBidi"/>
          <w:kern w:val="2"/>
          <w:szCs w:val="22"/>
          <w:lang w:val="en-US" w:eastAsia="ko-KR"/>
        </w:rPr>
      </w:pPr>
      <w:r w:rsidRPr="00843636">
        <w:t xml:space="preserve">6.2.2 </w:t>
      </w:r>
      <w:r w:rsidR="00D364BF" w:rsidRPr="00995A3F">
        <w:tab/>
      </w:r>
      <w:r w:rsidRPr="009B5A9D">
        <w:t>FR2</w:t>
      </w:r>
      <w:r w:rsidRPr="009B5A9D">
        <w:tab/>
      </w:r>
      <w:r w:rsidRPr="00843636">
        <w:fldChar w:fldCharType="begin"/>
      </w:r>
      <w:r w:rsidRPr="009531ED">
        <w:instrText xml:space="preserve"> PAGEREF _Toc9043008 \h </w:instrText>
      </w:r>
      <w:r w:rsidRPr="00843636">
        <w:fldChar w:fldCharType="separate"/>
      </w:r>
      <w:r w:rsidR="007B76AD">
        <w:t>39</w:t>
      </w:r>
      <w:r w:rsidRPr="00843636">
        <w:fldChar w:fldCharType="end"/>
      </w:r>
    </w:p>
    <w:p w14:paraId="0F4B673A" w14:textId="12782C72"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6.2.2.1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_Toc9043009 \h </w:instrText>
      </w:r>
      <w:r w:rsidRPr="00843636">
        <w:fldChar w:fldCharType="separate"/>
      </w:r>
      <w:r w:rsidR="007B76AD">
        <w:t>39</w:t>
      </w:r>
      <w:r w:rsidRPr="00843636">
        <w:fldChar w:fldCharType="end"/>
      </w:r>
    </w:p>
    <w:p w14:paraId="5AC3DF48" w14:textId="274DBFCC"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6.2.2.2 </w:t>
      </w:r>
      <w:r w:rsidR="00D364BF" w:rsidRPr="00995A3F">
        <w:rPr>
          <w:lang w:eastAsia="ko-KR"/>
        </w:rPr>
        <w:tab/>
      </w:r>
      <w:r w:rsidRPr="009B5A9D">
        <w:rPr>
          <w:lang w:eastAsia="ko-KR"/>
        </w:rPr>
        <w:t>ndoor-to-Macro scenario</w:t>
      </w:r>
      <w:r w:rsidRPr="002F6FF2">
        <w:tab/>
      </w:r>
      <w:r w:rsidRPr="00843636">
        <w:fldChar w:fldCharType="begin"/>
      </w:r>
      <w:r w:rsidRPr="009531ED">
        <w:instrText xml:space="preserve"> PAGEREF _Toc9043010 \h </w:instrText>
      </w:r>
      <w:r w:rsidRPr="00843636">
        <w:fldChar w:fldCharType="separate"/>
      </w:r>
      <w:r w:rsidR="007B76AD">
        <w:t>39</w:t>
      </w:r>
      <w:r w:rsidRPr="00843636">
        <w:fldChar w:fldCharType="end"/>
      </w:r>
    </w:p>
    <w:p w14:paraId="2759A460" w14:textId="6CC3B94B"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6.2.2.3 </w:t>
      </w:r>
      <w:r w:rsidR="00D364BF" w:rsidRPr="00995A3F">
        <w:rPr>
          <w:lang w:eastAsia="ko-KR"/>
        </w:rPr>
        <w:tab/>
      </w:r>
      <w:r w:rsidRPr="009B5A9D">
        <w:rPr>
          <w:lang w:eastAsia="ko-KR"/>
        </w:rPr>
        <w:t>Indoor-to-Indoor scenario</w:t>
      </w:r>
      <w:r w:rsidRPr="002F6FF2">
        <w:tab/>
      </w:r>
      <w:r w:rsidRPr="00843636">
        <w:fldChar w:fldCharType="begin"/>
      </w:r>
      <w:r w:rsidRPr="009531ED">
        <w:instrText xml:space="preserve"> PAGEREF _Toc9043011 \h </w:instrText>
      </w:r>
      <w:r w:rsidRPr="00843636">
        <w:fldChar w:fldCharType="separate"/>
      </w:r>
      <w:r w:rsidR="007B76AD">
        <w:t>39</w:t>
      </w:r>
      <w:r w:rsidRPr="00843636">
        <w:fldChar w:fldCharType="end"/>
      </w:r>
    </w:p>
    <w:p w14:paraId="3503BAD6" w14:textId="2BA85753" w:rsidR="00CC4AA3" w:rsidRPr="009531ED" w:rsidRDefault="00CC4AA3">
      <w:pPr>
        <w:pStyle w:val="TOC4"/>
        <w:rPr>
          <w:rFonts w:asciiTheme="minorHAnsi" w:hAnsiTheme="minorHAnsi" w:cstheme="minorBidi"/>
          <w:kern w:val="2"/>
          <w:szCs w:val="22"/>
          <w:lang w:val="en-US" w:eastAsia="ko-KR"/>
        </w:rPr>
      </w:pPr>
      <w:r w:rsidRPr="00843636">
        <w:rPr>
          <w:lang w:eastAsia="ko-KR"/>
        </w:rPr>
        <w:t>6.2</w:t>
      </w:r>
      <w:r w:rsidRPr="00995A3F">
        <w:rPr>
          <w:lang w:eastAsia="ko-KR"/>
        </w:rPr>
        <w:t xml:space="preserve">.2.4 </w:t>
      </w:r>
      <w:r w:rsidR="00D364BF" w:rsidRPr="009B5A9D">
        <w:rPr>
          <w:lang w:eastAsia="ko-KR"/>
        </w:rPr>
        <w:tab/>
      </w:r>
      <w:r w:rsidRPr="002F6FF2">
        <w:rPr>
          <w:lang w:eastAsia="ko-KR"/>
        </w:rPr>
        <w:t>Micro-to-Micro scenario</w:t>
      </w:r>
      <w:r w:rsidRPr="009132C5">
        <w:tab/>
      </w:r>
      <w:r w:rsidRPr="00843636">
        <w:fldChar w:fldCharType="begin"/>
      </w:r>
      <w:r w:rsidRPr="009531ED">
        <w:instrText xml:space="preserve"> PAGEREF _Toc9043012 \h </w:instrText>
      </w:r>
      <w:r w:rsidRPr="00843636">
        <w:fldChar w:fldCharType="separate"/>
      </w:r>
      <w:r w:rsidR="007B76AD">
        <w:t>39</w:t>
      </w:r>
      <w:r w:rsidRPr="00843636">
        <w:fldChar w:fldCharType="end"/>
      </w:r>
    </w:p>
    <w:p w14:paraId="6B2373EA" w14:textId="742AE656" w:rsidR="00CC4AA3" w:rsidRPr="009531ED" w:rsidRDefault="00CC4AA3">
      <w:pPr>
        <w:pStyle w:val="TOC2"/>
        <w:rPr>
          <w:rFonts w:asciiTheme="minorHAnsi" w:hAnsiTheme="minorHAnsi" w:cstheme="minorBidi"/>
          <w:kern w:val="2"/>
          <w:szCs w:val="22"/>
          <w:lang w:val="en-US" w:eastAsia="ko-KR"/>
        </w:rPr>
      </w:pPr>
      <w:r w:rsidRPr="00843636">
        <w:t xml:space="preserve">6.3 </w:t>
      </w:r>
      <w:r w:rsidR="00D364BF" w:rsidRPr="00995A3F">
        <w:tab/>
      </w:r>
      <w:r w:rsidRPr="009B5A9D">
        <w:t>Recommendations</w:t>
      </w:r>
      <w:r w:rsidRPr="009B5A9D">
        <w:tab/>
      </w:r>
      <w:r w:rsidRPr="00843636">
        <w:fldChar w:fldCharType="begin"/>
      </w:r>
      <w:r w:rsidRPr="009531ED">
        <w:instrText xml:space="preserve"> PAGEREF _Toc9043013 \h </w:instrText>
      </w:r>
      <w:r w:rsidRPr="00843636">
        <w:fldChar w:fldCharType="separate"/>
      </w:r>
      <w:r w:rsidR="007B76AD">
        <w:t>40</w:t>
      </w:r>
      <w:r w:rsidRPr="00843636">
        <w:fldChar w:fldCharType="end"/>
      </w:r>
    </w:p>
    <w:p w14:paraId="4A22BF7C" w14:textId="2CD3739E" w:rsidR="00CC4AA3" w:rsidRPr="009531ED" w:rsidRDefault="00CC4AA3">
      <w:pPr>
        <w:pStyle w:val="TOC3"/>
        <w:rPr>
          <w:rFonts w:asciiTheme="minorHAnsi" w:hAnsiTheme="minorHAnsi" w:cstheme="minorBidi"/>
          <w:kern w:val="2"/>
          <w:szCs w:val="22"/>
          <w:lang w:val="en-US" w:eastAsia="ko-KR"/>
        </w:rPr>
      </w:pPr>
      <w:r w:rsidRPr="00843636">
        <w:t xml:space="preserve">6.3.1 </w:t>
      </w:r>
      <w:r w:rsidR="00D364BF" w:rsidRPr="00995A3F">
        <w:tab/>
      </w:r>
      <w:r w:rsidRPr="009B5A9D">
        <w:t>FR1</w:t>
      </w:r>
      <w:r w:rsidRPr="009B5A9D">
        <w:tab/>
      </w:r>
      <w:r w:rsidRPr="00843636">
        <w:fldChar w:fldCharType="begin"/>
      </w:r>
      <w:r w:rsidRPr="009531ED">
        <w:instrText xml:space="preserve"> PAGEREF _Toc9043014 \h </w:instrText>
      </w:r>
      <w:r w:rsidRPr="00843636">
        <w:fldChar w:fldCharType="separate"/>
      </w:r>
      <w:r w:rsidR="007B76AD">
        <w:t>40</w:t>
      </w:r>
      <w:r w:rsidRPr="00843636">
        <w:fldChar w:fldCharType="end"/>
      </w:r>
    </w:p>
    <w:p w14:paraId="3218CC0B" w14:textId="47075056"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6.3.1.1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_Toc9043015 \h </w:instrText>
      </w:r>
      <w:r w:rsidRPr="00843636">
        <w:fldChar w:fldCharType="separate"/>
      </w:r>
      <w:r w:rsidR="007B76AD">
        <w:t>40</w:t>
      </w:r>
      <w:r w:rsidRPr="00843636">
        <w:fldChar w:fldCharType="end"/>
      </w:r>
    </w:p>
    <w:p w14:paraId="7C588D39" w14:textId="7EA1C835"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6.3.1.2 </w:t>
      </w:r>
      <w:r w:rsidR="00D364BF" w:rsidRPr="00995A3F">
        <w:rPr>
          <w:lang w:eastAsia="ko-KR"/>
        </w:rPr>
        <w:tab/>
      </w:r>
      <w:r w:rsidRPr="009B5A9D">
        <w:rPr>
          <w:lang w:eastAsia="ko-KR"/>
        </w:rPr>
        <w:t>Indoor scenarios (Indoor-to-</w:t>
      </w:r>
      <w:r w:rsidRPr="002F6FF2">
        <w:rPr>
          <w:lang w:eastAsia="ko-KR"/>
        </w:rPr>
        <w:t>Macro and Indoor-to-Indoor)</w:t>
      </w:r>
      <w:r w:rsidRPr="009132C5">
        <w:tab/>
      </w:r>
      <w:r w:rsidRPr="00843636">
        <w:fldChar w:fldCharType="begin"/>
      </w:r>
      <w:r w:rsidRPr="009531ED">
        <w:instrText xml:space="preserve"> PAGEREF _Toc9043016 \h </w:instrText>
      </w:r>
      <w:r w:rsidRPr="00843636">
        <w:fldChar w:fldCharType="separate"/>
      </w:r>
      <w:r w:rsidR="007B76AD">
        <w:t>40</w:t>
      </w:r>
      <w:r w:rsidRPr="00843636">
        <w:fldChar w:fldCharType="end"/>
      </w:r>
    </w:p>
    <w:p w14:paraId="6C2EABA1" w14:textId="1F8A98B6" w:rsidR="00CC4AA3" w:rsidRPr="009531ED" w:rsidRDefault="00CC4AA3">
      <w:pPr>
        <w:pStyle w:val="TOC3"/>
        <w:rPr>
          <w:rFonts w:asciiTheme="minorHAnsi" w:hAnsiTheme="minorHAnsi" w:cstheme="minorBidi"/>
          <w:kern w:val="2"/>
          <w:szCs w:val="22"/>
          <w:lang w:val="en-US" w:eastAsia="ko-KR"/>
        </w:rPr>
      </w:pPr>
      <w:r w:rsidRPr="00843636">
        <w:t xml:space="preserve">6.3.2 </w:t>
      </w:r>
      <w:r w:rsidR="00D364BF" w:rsidRPr="00995A3F">
        <w:tab/>
      </w:r>
      <w:r w:rsidRPr="009B5A9D">
        <w:t>FR2</w:t>
      </w:r>
      <w:r w:rsidRPr="009B5A9D">
        <w:tab/>
      </w:r>
      <w:r w:rsidRPr="00843636">
        <w:fldChar w:fldCharType="begin"/>
      </w:r>
      <w:r w:rsidRPr="009531ED">
        <w:instrText xml:space="preserve"> PAGEREF _Toc9043017 \h </w:instrText>
      </w:r>
      <w:r w:rsidRPr="00843636">
        <w:fldChar w:fldCharType="separate"/>
      </w:r>
      <w:r w:rsidR="007B76AD">
        <w:t>40</w:t>
      </w:r>
      <w:r w:rsidRPr="00843636">
        <w:fldChar w:fldCharType="end"/>
      </w:r>
    </w:p>
    <w:p w14:paraId="557B3D4B" w14:textId="2311308C" w:rsidR="00CC4AA3" w:rsidRPr="009531ED" w:rsidRDefault="00CC4AA3">
      <w:pPr>
        <w:pStyle w:val="TOC4"/>
        <w:rPr>
          <w:rFonts w:asciiTheme="minorHAnsi" w:hAnsiTheme="minorHAnsi" w:cstheme="minorBidi"/>
          <w:kern w:val="2"/>
          <w:szCs w:val="22"/>
          <w:lang w:val="en-US" w:eastAsia="ko-KR"/>
        </w:rPr>
      </w:pPr>
      <w:r w:rsidRPr="00843636">
        <w:rPr>
          <w:lang w:eastAsia="ko-KR"/>
        </w:rPr>
        <w:t xml:space="preserve">6.3.2.1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_Toc9043018 \h </w:instrText>
      </w:r>
      <w:r w:rsidRPr="00843636">
        <w:fldChar w:fldCharType="separate"/>
      </w:r>
      <w:r w:rsidR="007B76AD">
        <w:t>40</w:t>
      </w:r>
      <w:r w:rsidRPr="00843636">
        <w:fldChar w:fldCharType="end"/>
      </w:r>
    </w:p>
    <w:p w14:paraId="73EB3F2F" w14:textId="658027B3" w:rsidR="00CC4AA3" w:rsidRPr="009531ED" w:rsidRDefault="00CC4AA3">
      <w:pPr>
        <w:pStyle w:val="TOC4"/>
        <w:rPr>
          <w:rFonts w:asciiTheme="minorHAnsi" w:hAnsiTheme="minorHAnsi" w:cstheme="minorBidi"/>
          <w:kern w:val="2"/>
          <w:szCs w:val="22"/>
          <w:lang w:val="en-US" w:eastAsia="ko-KR"/>
        </w:rPr>
      </w:pPr>
      <w:r w:rsidRPr="00843636">
        <w:rPr>
          <w:lang w:eastAsia="ko-KR"/>
        </w:rPr>
        <w:t>6.3.2.2</w:t>
      </w:r>
      <w:r w:rsidR="00D364BF" w:rsidRPr="00995A3F">
        <w:rPr>
          <w:lang w:eastAsia="ko-KR"/>
        </w:rPr>
        <w:tab/>
      </w:r>
      <w:r w:rsidRPr="009B5A9D">
        <w:rPr>
          <w:lang w:eastAsia="ko-KR"/>
        </w:rPr>
        <w:t xml:space="preserve"> Indoor scenarios (Indoor-to-Macro and Indoor-to-Indoor)</w:t>
      </w:r>
      <w:r w:rsidRPr="002F6FF2">
        <w:tab/>
      </w:r>
      <w:r w:rsidRPr="00843636">
        <w:fldChar w:fldCharType="begin"/>
      </w:r>
      <w:r w:rsidRPr="009531ED">
        <w:instrText xml:space="preserve"> PAGEREF _Toc9043019 \h </w:instrText>
      </w:r>
      <w:r w:rsidRPr="00843636">
        <w:fldChar w:fldCharType="separate"/>
      </w:r>
      <w:r w:rsidR="007B76AD">
        <w:t>40</w:t>
      </w:r>
      <w:r w:rsidRPr="00843636">
        <w:fldChar w:fldCharType="end"/>
      </w:r>
    </w:p>
    <w:p w14:paraId="22E3DF38" w14:textId="007FEAC1" w:rsidR="00CC4AA3" w:rsidRPr="009531ED" w:rsidRDefault="00CC4AA3">
      <w:pPr>
        <w:pStyle w:val="TOC4"/>
        <w:rPr>
          <w:rFonts w:asciiTheme="minorHAnsi" w:hAnsiTheme="minorHAnsi" w:cstheme="minorBidi"/>
          <w:kern w:val="2"/>
          <w:szCs w:val="22"/>
          <w:lang w:val="en-US" w:eastAsia="ko-KR"/>
        </w:rPr>
      </w:pPr>
      <w:r w:rsidRPr="009531ED">
        <w:rPr>
          <w:lang w:eastAsia="ko-KR"/>
        </w:rPr>
        <w:lastRenderedPageBreak/>
        <w:t xml:space="preserve">6.3.2.3 </w:t>
      </w:r>
      <w:r w:rsidR="00D364BF" w:rsidRPr="009531ED">
        <w:rPr>
          <w:lang w:eastAsia="ko-KR"/>
        </w:rPr>
        <w:tab/>
      </w:r>
      <w:r w:rsidRPr="00843636">
        <w:rPr>
          <w:lang w:eastAsia="ko-KR"/>
        </w:rPr>
        <w:t>Micro-to-Micro scenario</w:t>
      </w:r>
      <w:r w:rsidRPr="00995A3F">
        <w:tab/>
      </w:r>
      <w:r w:rsidRPr="009531ED">
        <w:fldChar w:fldCharType="begin"/>
      </w:r>
      <w:r w:rsidRPr="009531ED">
        <w:instrText xml:space="preserve"> PAGEREF _Toc9043020 \h </w:instrText>
      </w:r>
      <w:r w:rsidRPr="009531ED">
        <w:fldChar w:fldCharType="separate"/>
      </w:r>
      <w:r w:rsidR="007B76AD">
        <w:t>40</w:t>
      </w:r>
      <w:r w:rsidRPr="009531ED">
        <w:fldChar w:fldCharType="end"/>
      </w:r>
    </w:p>
    <w:p w14:paraId="1AF7259D" w14:textId="465D90BB" w:rsidR="00CC4AA3" w:rsidRPr="009531ED" w:rsidRDefault="00CC4AA3">
      <w:pPr>
        <w:pStyle w:val="TOC1"/>
        <w:rPr>
          <w:rFonts w:asciiTheme="minorHAnsi" w:hAnsiTheme="minorHAnsi" w:cstheme="minorBidi"/>
          <w:kern w:val="2"/>
          <w:sz w:val="20"/>
          <w:szCs w:val="22"/>
          <w:lang w:val="en-US" w:eastAsia="ko-KR"/>
        </w:rPr>
      </w:pPr>
      <w:r w:rsidRPr="009531ED">
        <w:rPr>
          <w:lang w:eastAsia="ko-KR"/>
        </w:rPr>
        <w:t>Annex A: Detailed simulation results for non-zero grid shift</w:t>
      </w:r>
      <w:r w:rsidRPr="00843636">
        <w:tab/>
      </w:r>
      <w:r w:rsidRPr="009531ED">
        <w:fldChar w:fldCharType="begin"/>
      </w:r>
      <w:r w:rsidRPr="009531ED">
        <w:instrText xml:space="preserve"> PAGEREF _Toc9043021 \h </w:instrText>
      </w:r>
      <w:r w:rsidRPr="009531ED">
        <w:fldChar w:fldCharType="separate"/>
      </w:r>
      <w:r w:rsidR="007B76AD">
        <w:t>41</w:t>
      </w:r>
      <w:r w:rsidRPr="009531ED">
        <w:fldChar w:fldCharType="end"/>
      </w:r>
    </w:p>
    <w:p w14:paraId="166AA957" w14:textId="0E862CA1" w:rsidR="00CC4AA3" w:rsidRPr="009531ED" w:rsidRDefault="00CC4AA3">
      <w:pPr>
        <w:pStyle w:val="TOC2"/>
        <w:rPr>
          <w:rFonts w:asciiTheme="minorHAnsi" w:hAnsiTheme="minorHAnsi" w:cstheme="minorBidi"/>
          <w:kern w:val="2"/>
          <w:szCs w:val="22"/>
          <w:lang w:val="en-US" w:eastAsia="ko-KR"/>
        </w:rPr>
      </w:pPr>
      <w:r w:rsidRPr="009531ED">
        <w:t xml:space="preserve">A.1 </w:t>
      </w:r>
      <w:r w:rsidR="001B2C26" w:rsidRPr="00843636">
        <w:tab/>
      </w:r>
      <w:r w:rsidRPr="00995A3F">
        <w:t>FR1</w:t>
      </w:r>
      <w:r w:rsidRPr="00995A3F">
        <w:tab/>
      </w:r>
      <w:r w:rsidRPr="009531ED">
        <w:fldChar w:fldCharType="begin"/>
      </w:r>
      <w:r w:rsidRPr="009531ED">
        <w:instrText xml:space="preserve"> PAGEREF _Toc9043022 \h </w:instrText>
      </w:r>
      <w:r w:rsidRPr="009531ED">
        <w:fldChar w:fldCharType="separate"/>
      </w:r>
      <w:r w:rsidR="007B76AD">
        <w:t>41</w:t>
      </w:r>
      <w:r w:rsidRPr="009531ED">
        <w:fldChar w:fldCharType="end"/>
      </w:r>
    </w:p>
    <w:p w14:paraId="14EF3604" w14:textId="4C6AE17F" w:rsidR="00CC4AA3" w:rsidRPr="009531ED" w:rsidRDefault="00CC4AA3">
      <w:pPr>
        <w:pStyle w:val="TOC3"/>
        <w:rPr>
          <w:rFonts w:asciiTheme="minorHAnsi" w:hAnsiTheme="minorHAnsi" w:cstheme="minorBidi"/>
          <w:kern w:val="2"/>
          <w:szCs w:val="22"/>
          <w:lang w:val="en-US" w:eastAsia="ko-KR"/>
        </w:rPr>
      </w:pPr>
      <w:r w:rsidRPr="009531ED">
        <w:t xml:space="preserve">A.1.1 </w:t>
      </w:r>
      <w:r w:rsidR="001B2C26" w:rsidRPr="00843636">
        <w:tab/>
      </w:r>
      <w:r w:rsidRPr="00995A3F">
        <w:t>Scenario 1: 4GHz Macro → Macro (DL)</w:t>
      </w:r>
      <w:r w:rsidRPr="00995A3F">
        <w:tab/>
      </w:r>
      <w:r w:rsidRPr="009531ED">
        <w:fldChar w:fldCharType="begin"/>
      </w:r>
      <w:r w:rsidRPr="009531ED">
        <w:instrText xml:space="preserve"> PAGEREF _Toc9043023 \h </w:instrText>
      </w:r>
      <w:r w:rsidRPr="009531ED">
        <w:fldChar w:fldCharType="separate"/>
      </w:r>
      <w:r w:rsidR="007B76AD">
        <w:t>41</w:t>
      </w:r>
      <w:r w:rsidRPr="009531ED">
        <w:fldChar w:fldCharType="end"/>
      </w:r>
    </w:p>
    <w:p w14:paraId="37F7EEE7" w14:textId="3B59AA24" w:rsidR="00CC4AA3" w:rsidRPr="009531ED" w:rsidRDefault="00CC4AA3">
      <w:pPr>
        <w:pStyle w:val="TOC4"/>
        <w:rPr>
          <w:rFonts w:asciiTheme="minorHAnsi" w:hAnsiTheme="minorHAnsi" w:cstheme="minorBidi"/>
          <w:kern w:val="2"/>
          <w:szCs w:val="22"/>
          <w:lang w:val="en-US" w:eastAsia="ko-KR"/>
        </w:rPr>
      </w:pPr>
      <w:r w:rsidRPr="009531ED">
        <w:t>A.1.1.1</w:t>
      </w:r>
      <w:r w:rsidR="001B2C26" w:rsidRPr="00843636">
        <w:tab/>
      </w:r>
      <w:r w:rsidRPr="00995A3F">
        <w:t xml:space="preserve"> Ericsson</w:t>
      </w:r>
      <w:r w:rsidRPr="00995A3F">
        <w:tab/>
      </w:r>
      <w:r w:rsidRPr="009531ED">
        <w:fldChar w:fldCharType="begin"/>
      </w:r>
      <w:r w:rsidRPr="009531ED">
        <w:instrText xml:space="preserve"> PAGEREF _Toc9043024 \h </w:instrText>
      </w:r>
      <w:r w:rsidRPr="009531ED">
        <w:fldChar w:fldCharType="separate"/>
      </w:r>
      <w:r w:rsidR="007B76AD">
        <w:t>41</w:t>
      </w:r>
      <w:r w:rsidRPr="009531ED">
        <w:fldChar w:fldCharType="end"/>
      </w:r>
    </w:p>
    <w:p w14:paraId="3D94D747" w14:textId="79E0FB38" w:rsidR="00CC4AA3" w:rsidRPr="009531ED" w:rsidRDefault="00CC4AA3">
      <w:pPr>
        <w:pStyle w:val="TOC5"/>
        <w:rPr>
          <w:rFonts w:asciiTheme="minorHAnsi" w:hAnsiTheme="minorHAnsi" w:cstheme="minorBidi"/>
          <w:kern w:val="2"/>
          <w:szCs w:val="22"/>
          <w:lang w:val="en-US" w:eastAsia="ko-KR"/>
        </w:rPr>
      </w:pPr>
      <w:r w:rsidRPr="009531ED">
        <w:t xml:space="preserve">A.1.1.1.1 </w:t>
      </w:r>
      <w:r w:rsidR="001B2C26" w:rsidRPr="00843636">
        <w:tab/>
      </w:r>
      <w:r w:rsidRPr="00995A3F">
        <w:t>100% utilization</w:t>
      </w:r>
      <w:r w:rsidRPr="00995A3F">
        <w:tab/>
      </w:r>
      <w:r w:rsidRPr="009531ED">
        <w:fldChar w:fldCharType="begin"/>
      </w:r>
      <w:r w:rsidRPr="009531ED">
        <w:instrText xml:space="preserve"> PAGEREF _Toc9043025 \h </w:instrText>
      </w:r>
      <w:r w:rsidRPr="009531ED">
        <w:fldChar w:fldCharType="separate"/>
      </w:r>
      <w:r w:rsidR="007B76AD">
        <w:t>41</w:t>
      </w:r>
      <w:r w:rsidRPr="009531ED">
        <w:fldChar w:fldCharType="end"/>
      </w:r>
    </w:p>
    <w:p w14:paraId="1213A3F3" w14:textId="471292DF" w:rsidR="00CC4AA3" w:rsidRPr="009531ED" w:rsidRDefault="00CC4AA3">
      <w:pPr>
        <w:pStyle w:val="TOC5"/>
        <w:rPr>
          <w:rFonts w:asciiTheme="minorHAnsi" w:hAnsiTheme="minorHAnsi" w:cstheme="minorBidi"/>
          <w:kern w:val="2"/>
          <w:szCs w:val="22"/>
          <w:lang w:val="en-US" w:eastAsia="ko-KR"/>
        </w:rPr>
      </w:pPr>
      <w:r w:rsidRPr="009531ED">
        <w:t xml:space="preserve">A.1.1.1.2 </w:t>
      </w:r>
      <w:r w:rsidR="001B2C26" w:rsidRPr="00843636">
        <w:tab/>
      </w:r>
      <w:r w:rsidRPr="00995A3F">
        <w:t>50% utilization</w:t>
      </w:r>
      <w:r w:rsidRPr="00995A3F">
        <w:tab/>
      </w:r>
      <w:r w:rsidRPr="009531ED">
        <w:fldChar w:fldCharType="begin"/>
      </w:r>
      <w:r w:rsidRPr="009531ED">
        <w:instrText xml:space="preserve"> PAGEREF _Toc9043026 \h </w:instrText>
      </w:r>
      <w:r w:rsidRPr="009531ED">
        <w:fldChar w:fldCharType="separate"/>
      </w:r>
      <w:r w:rsidR="007B76AD">
        <w:t>43</w:t>
      </w:r>
      <w:r w:rsidRPr="009531ED">
        <w:fldChar w:fldCharType="end"/>
      </w:r>
    </w:p>
    <w:p w14:paraId="16855D00" w14:textId="2E9954D9" w:rsidR="00CC4AA3" w:rsidRPr="009531ED" w:rsidRDefault="00CC4AA3">
      <w:pPr>
        <w:pStyle w:val="TOC5"/>
        <w:rPr>
          <w:rFonts w:asciiTheme="minorHAnsi" w:hAnsiTheme="minorHAnsi" w:cstheme="minorBidi"/>
          <w:kern w:val="2"/>
          <w:szCs w:val="22"/>
          <w:lang w:val="en-US" w:eastAsia="ko-KR"/>
        </w:rPr>
      </w:pPr>
      <w:r w:rsidRPr="009531ED">
        <w:t xml:space="preserve">A.1.1.1.3 </w:t>
      </w:r>
      <w:r w:rsidR="001B2C26" w:rsidRPr="00843636">
        <w:tab/>
      </w:r>
      <w:r w:rsidRPr="00995A3F">
        <w:t>10% utilizat</w:t>
      </w:r>
      <w:r w:rsidRPr="009B5A9D">
        <w:t>ion</w:t>
      </w:r>
      <w:r w:rsidRPr="009B5A9D">
        <w:tab/>
      </w:r>
      <w:r w:rsidRPr="009531ED">
        <w:fldChar w:fldCharType="begin"/>
      </w:r>
      <w:r w:rsidRPr="009531ED">
        <w:instrText xml:space="preserve"> PAGEREF _Toc9043027 \h </w:instrText>
      </w:r>
      <w:r w:rsidRPr="009531ED">
        <w:fldChar w:fldCharType="separate"/>
      </w:r>
      <w:r w:rsidR="007B76AD">
        <w:t>44</w:t>
      </w:r>
      <w:r w:rsidRPr="009531ED">
        <w:fldChar w:fldCharType="end"/>
      </w:r>
    </w:p>
    <w:p w14:paraId="154D7390" w14:textId="4B58C885" w:rsidR="00CC4AA3" w:rsidRPr="009531ED" w:rsidRDefault="00CC4AA3">
      <w:pPr>
        <w:pStyle w:val="TOC4"/>
        <w:rPr>
          <w:rFonts w:asciiTheme="minorHAnsi" w:hAnsiTheme="minorHAnsi" w:cstheme="minorBidi"/>
          <w:kern w:val="2"/>
          <w:szCs w:val="22"/>
          <w:lang w:val="en-US" w:eastAsia="ko-KR"/>
        </w:rPr>
      </w:pPr>
      <w:r w:rsidRPr="009531ED">
        <w:t xml:space="preserve">A.1.1.2 </w:t>
      </w:r>
      <w:r w:rsidR="001B2C26" w:rsidRPr="00843636">
        <w:tab/>
      </w:r>
      <w:r w:rsidRPr="00995A3F">
        <w:t>Huawei</w:t>
      </w:r>
      <w:r w:rsidRPr="00995A3F">
        <w:tab/>
      </w:r>
      <w:r w:rsidRPr="009531ED">
        <w:fldChar w:fldCharType="begin"/>
      </w:r>
      <w:r w:rsidRPr="009531ED">
        <w:instrText xml:space="preserve"> PAGEREF _Toc9043028 \h </w:instrText>
      </w:r>
      <w:r w:rsidRPr="009531ED">
        <w:fldChar w:fldCharType="separate"/>
      </w:r>
      <w:r w:rsidR="007B76AD">
        <w:t>44</w:t>
      </w:r>
      <w:r w:rsidRPr="009531ED">
        <w:fldChar w:fldCharType="end"/>
      </w:r>
    </w:p>
    <w:p w14:paraId="57571561" w14:textId="28117F4B" w:rsidR="00CC4AA3" w:rsidRPr="009531ED" w:rsidRDefault="00CC4AA3">
      <w:pPr>
        <w:pStyle w:val="TOC4"/>
        <w:rPr>
          <w:rFonts w:asciiTheme="minorHAnsi" w:hAnsiTheme="minorHAnsi" w:cstheme="minorBidi"/>
          <w:kern w:val="2"/>
          <w:szCs w:val="22"/>
          <w:lang w:val="en-US" w:eastAsia="ko-KR"/>
        </w:rPr>
      </w:pPr>
      <w:r w:rsidRPr="009531ED">
        <w:t xml:space="preserve">A.1.1.3 </w:t>
      </w:r>
      <w:r w:rsidR="001B2C26" w:rsidRPr="00843636">
        <w:tab/>
      </w:r>
      <w:r w:rsidRPr="00995A3F">
        <w:t>LGE</w:t>
      </w:r>
      <w:r w:rsidRPr="00995A3F">
        <w:tab/>
      </w:r>
      <w:r w:rsidRPr="009531ED">
        <w:fldChar w:fldCharType="begin"/>
      </w:r>
      <w:r w:rsidRPr="009531ED">
        <w:instrText xml:space="preserve"> PAGEREF _Toc9043029 \h </w:instrText>
      </w:r>
      <w:r w:rsidRPr="009531ED">
        <w:fldChar w:fldCharType="separate"/>
      </w:r>
      <w:r w:rsidR="007B76AD">
        <w:t>45</w:t>
      </w:r>
      <w:r w:rsidRPr="009531ED">
        <w:fldChar w:fldCharType="end"/>
      </w:r>
    </w:p>
    <w:p w14:paraId="42DC21AD" w14:textId="424D2614" w:rsidR="00CC4AA3" w:rsidRPr="009531ED" w:rsidRDefault="00CC4AA3">
      <w:pPr>
        <w:pStyle w:val="TOC4"/>
        <w:rPr>
          <w:rFonts w:asciiTheme="minorHAnsi" w:hAnsiTheme="minorHAnsi" w:cstheme="minorBidi"/>
          <w:kern w:val="2"/>
          <w:szCs w:val="22"/>
          <w:lang w:val="en-US" w:eastAsia="ko-KR"/>
        </w:rPr>
      </w:pPr>
      <w:r w:rsidRPr="009531ED">
        <w:t xml:space="preserve">A.1.1.4 </w:t>
      </w:r>
      <w:r w:rsidR="001B2C26" w:rsidRPr="00843636">
        <w:tab/>
      </w:r>
      <w:r w:rsidRPr="00995A3F">
        <w:t>Qualcomm</w:t>
      </w:r>
      <w:r w:rsidRPr="00995A3F">
        <w:tab/>
      </w:r>
      <w:r w:rsidRPr="009531ED">
        <w:fldChar w:fldCharType="begin"/>
      </w:r>
      <w:r w:rsidRPr="009531ED">
        <w:instrText xml:space="preserve"> PAGEREF _Toc9043030 \h </w:instrText>
      </w:r>
      <w:r w:rsidRPr="009531ED">
        <w:fldChar w:fldCharType="separate"/>
      </w:r>
      <w:r w:rsidR="007B76AD">
        <w:t>45</w:t>
      </w:r>
      <w:r w:rsidRPr="009531ED">
        <w:fldChar w:fldCharType="end"/>
      </w:r>
    </w:p>
    <w:p w14:paraId="1204B1DB" w14:textId="24BAB232" w:rsidR="00CC4AA3" w:rsidRPr="009531ED" w:rsidRDefault="00CC4AA3">
      <w:pPr>
        <w:pStyle w:val="TOC3"/>
        <w:rPr>
          <w:rFonts w:asciiTheme="minorHAnsi" w:hAnsiTheme="minorHAnsi" w:cstheme="minorBidi"/>
          <w:kern w:val="2"/>
          <w:szCs w:val="22"/>
          <w:lang w:val="en-US" w:eastAsia="ko-KR"/>
        </w:rPr>
      </w:pPr>
      <w:r w:rsidRPr="009531ED">
        <w:t xml:space="preserve">A1.2 </w:t>
      </w:r>
      <w:r w:rsidR="001B2C26" w:rsidRPr="00843636">
        <w:tab/>
      </w:r>
      <w:r w:rsidRPr="00995A3F">
        <w:t>Scenario 2: 4GHz Macro → Macro (UL)</w:t>
      </w:r>
      <w:r w:rsidRPr="00995A3F">
        <w:tab/>
      </w:r>
      <w:r w:rsidRPr="009531ED">
        <w:fldChar w:fldCharType="begin"/>
      </w:r>
      <w:r w:rsidRPr="009531ED">
        <w:instrText xml:space="preserve"> PAGEREF _Toc9043031 \h </w:instrText>
      </w:r>
      <w:r w:rsidRPr="009531ED">
        <w:fldChar w:fldCharType="separate"/>
      </w:r>
      <w:r w:rsidR="007B76AD">
        <w:t>46</w:t>
      </w:r>
      <w:r w:rsidRPr="009531ED">
        <w:fldChar w:fldCharType="end"/>
      </w:r>
    </w:p>
    <w:p w14:paraId="5927E763" w14:textId="2952F558" w:rsidR="00CC4AA3" w:rsidRPr="009531ED" w:rsidRDefault="00CC4AA3">
      <w:pPr>
        <w:pStyle w:val="TOC4"/>
        <w:rPr>
          <w:rFonts w:asciiTheme="minorHAnsi" w:hAnsiTheme="minorHAnsi" w:cstheme="minorBidi"/>
          <w:kern w:val="2"/>
          <w:szCs w:val="22"/>
          <w:lang w:val="en-US" w:eastAsia="ko-KR"/>
        </w:rPr>
      </w:pPr>
      <w:r w:rsidRPr="009531ED">
        <w:t xml:space="preserve">A.1.2.1 </w:t>
      </w:r>
      <w:r w:rsidR="001B2C26" w:rsidRPr="00843636">
        <w:tab/>
      </w:r>
      <w:r w:rsidRPr="00995A3F">
        <w:t>Ericsson</w:t>
      </w:r>
      <w:r w:rsidRPr="00995A3F">
        <w:tab/>
      </w:r>
      <w:r w:rsidRPr="009531ED">
        <w:fldChar w:fldCharType="begin"/>
      </w:r>
      <w:r w:rsidRPr="009531ED">
        <w:instrText xml:space="preserve"> PAGEREF _Toc9043032 \h </w:instrText>
      </w:r>
      <w:r w:rsidRPr="009531ED">
        <w:fldChar w:fldCharType="separate"/>
      </w:r>
      <w:r w:rsidR="007B76AD">
        <w:t>46</w:t>
      </w:r>
      <w:r w:rsidRPr="009531ED">
        <w:fldChar w:fldCharType="end"/>
      </w:r>
    </w:p>
    <w:p w14:paraId="6AE4B015" w14:textId="6E9AE7E4" w:rsidR="00CC4AA3" w:rsidRPr="009531ED" w:rsidRDefault="00CC4AA3">
      <w:pPr>
        <w:pStyle w:val="TOC5"/>
        <w:rPr>
          <w:rFonts w:asciiTheme="minorHAnsi" w:hAnsiTheme="minorHAnsi" w:cstheme="minorBidi"/>
          <w:kern w:val="2"/>
          <w:szCs w:val="22"/>
          <w:lang w:val="en-US" w:eastAsia="ko-KR"/>
        </w:rPr>
      </w:pPr>
      <w:r w:rsidRPr="009531ED">
        <w:t xml:space="preserve">A.1.2.1.1 </w:t>
      </w:r>
      <w:r w:rsidR="001B2C26" w:rsidRPr="00843636">
        <w:tab/>
      </w:r>
      <w:r w:rsidRPr="00995A3F">
        <w:t>100% grid shift</w:t>
      </w:r>
      <w:r w:rsidRPr="00995A3F">
        <w:tab/>
      </w:r>
      <w:r w:rsidRPr="009531ED">
        <w:fldChar w:fldCharType="begin"/>
      </w:r>
      <w:r w:rsidRPr="009531ED">
        <w:instrText xml:space="preserve"> PAGEREF _Toc9043033 \h </w:instrText>
      </w:r>
      <w:r w:rsidRPr="009531ED">
        <w:fldChar w:fldCharType="separate"/>
      </w:r>
      <w:r w:rsidR="007B76AD">
        <w:t>46</w:t>
      </w:r>
      <w:r w:rsidRPr="009531ED">
        <w:fldChar w:fldCharType="end"/>
      </w:r>
    </w:p>
    <w:p w14:paraId="6243FDC7" w14:textId="47BEF523" w:rsidR="00CC4AA3" w:rsidRPr="009531ED" w:rsidRDefault="00CC4AA3">
      <w:pPr>
        <w:pStyle w:val="TOC6"/>
        <w:rPr>
          <w:rFonts w:asciiTheme="minorHAnsi" w:hAnsiTheme="minorHAnsi" w:cstheme="minorBidi"/>
          <w:kern w:val="2"/>
          <w:szCs w:val="22"/>
          <w:lang w:val="en-US" w:eastAsia="ko-KR"/>
        </w:rPr>
      </w:pPr>
      <w:r w:rsidRPr="009531ED">
        <w:t xml:space="preserve">A.1.2.1.1.1 </w:t>
      </w:r>
      <w:r w:rsidR="001B2C26" w:rsidRPr="00843636">
        <w:tab/>
      </w:r>
      <w:r w:rsidRPr="00995A3F">
        <w:t>100% utilization</w:t>
      </w:r>
      <w:r w:rsidRPr="00995A3F">
        <w:tab/>
      </w:r>
      <w:r w:rsidRPr="009531ED">
        <w:fldChar w:fldCharType="begin"/>
      </w:r>
      <w:r w:rsidRPr="009531ED">
        <w:instrText xml:space="preserve"> PAGEREF _Toc9043034 \h </w:instrText>
      </w:r>
      <w:r w:rsidRPr="009531ED">
        <w:fldChar w:fldCharType="separate"/>
      </w:r>
      <w:r w:rsidR="007B76AD">
        <w:t>46</w:t>
      </w:r>
      <w:r w:rsidRPr="009531ED">
        <w:fldChar w:fldCharType="end"/>
      </w:r>
    </w:p>
    <w:p w14:paraId="656BA7B6" w14:textId="03CF1B5B" w:rsidR="00CC4AA3" w:rsidRPr="009531ED" w:rsidRDefault="00CC4AA3">
      <w:pPr>
        <w:pStyle w:val="TOC6"/>
        <w:rPr>
          <w:rFonts w:asciiTheme="minorHAnsi" w:hAnsiTheme="minorHAnsi" w:cstheme="minorBidi"/>
          <w:kern w:val="2"/>
          <w:szCs w:val="22"/>
          <w:lang w:val="en-US" w:eastAsia="ko-KR"/>
        </w:rPr>
      </w:pPr>
      <w:r w:rsidRPr="009531ED">
        <w:t xml:space="preserve">A.1.2.1.1.2 </w:t>
      </w:r>
      <w:r w:rsidR="001B2C26" w:rsidRPr="00843636">
        <w:tab/>
      </w:r>
      <w:r w:rsidRPr="00995A3F">
        <w:t>50% utilization</w:t>
      </w:r>
      <w:r w:rsidRPr="00995A3F">
        <w:tab/>
      </w:r>
      <w:r w:rsidRPr="009531ED">
        <w:fldChar w:fldCharType="begin"/>
      </w:r>
      <w:r w:rsidRPr="009531ED">
        <w:instrText xml:space="preserve"> PAGEREF _Toc9043035 \h </w:instrText>
      </w:r>
      <w:r w:rsidRPr="009531ED">
        <w:fldChar w:fldCharType="separate"/>
      </w:r>
      <w:r w:rsidR="007B76AD">
        <w:t>47</w:t>
      </w:r>
      <w:r w:rsidRPr="009531ED">
        <w:fldChar w:fldCharType="end"/>
      </w:r>
    </w:p>
    <w:p w14:paraId="6E0DEAF3" w14:textId="3B592B28" w:rsidR="00CC4AA3" w:rsidRPr="009531ED" w:rsidRDefault="00CC4AA3">
      <w:pPr>
        <w:pStyle w:val="TOC6"/>
        <w:rPr>
          <w:rFonts w:asciiTheme="minorHAnsi" w:hAnsiTheme="minorHAnsi" w:cstheme="minorBidi"/>
          <w:kern w:val="2"/>
          <w:szCs w:val="22"/>
          <w:lang w:val="en-US" w:eastAsia="ko-KR"/>
        </w:rPr>
      </w:pPr>
      <w:r w:rsidRPr="009531ED">
        <w:t xml:space="preserve">A1.2.1.1.3 </w:t>
      </w:r>
      <w:r w:rsidR="001B2C26" w:rsidRPr="00843636">
        <w:tab/>
      </w:r>
      <w:r w:rsidRPr="00995A3F">
        <w:t>10% utilization</w:t>
      </w:r>
      <w:r w:rsidRPr="00995A3F">
        <w:tab/>
      </w:r>
      <w:r w:rsidRPr="009531ED">
        <w:fldChar w:fldCharType="begin"/>
      </w:r>
      <w:r w:rsidRPr="009531ED">
        <w:instrText xml:space="preserve"> PAGEREF _Toc9043036 \h </w:instrText>
      </w:r>
      <w:r w:rsidRPr="009531ED">
        <w:fldChar w:fldCharType="separate"/>
      </w:r>
      <w:r w:rsidR="007B76AD">
        <w:t>47</w:t>
      </w:r>
      <w:r w:rsidRPr="009531ED">
        <w:fldChar w:fldCharType="end"/>
      </w:r>
    </w:p>
    <w:p w14:paraId="26FB5375" w14:textId="66D960BD" w:rsidR="00CC4AA3" w:rsidRPr="009531ED" w:rsidRDefault="00CC4AA3">
      <w:pPr>
        <w:pStyle w:val="TOC5"/>
        <w:rPr>
          <w:rFonts w:asciiTheme="minorHAnsi" w:hAnsiTheme="minorHAnsi" w:cstheme="minorBidi"/>
          <w:kern w:val="2"/>
          <w:szCs w:val="22"/>
          <w:lang w:val="en-US" w:eastAsia="ko-KR"/>
        </w:rPr>
      </w:pPr>
      <w:r w:rsidRPr="009531ED">
        <w:t xml:space="preserve">A.1.2.1.2 </w:t>
      </w:r>
      <w:r w:rsidR="001B2C26" w:rsidRPr="00843636">
        <w:tab/>
      </w:r>
      <w:r w:rsidRPr="00995A3F">
        <w:t>Other grid shifts</w:t>
      </w:r>
      <w:r w:rsidRPr="00995A3F">
        <w:tab/>
      </w:r>
      <w:r w:rsidRPr="009531ED">
        <w:fldChar w:fldCharType="begin"/>
      </w:r>
      <w:r w:rsidRPr="009531ED">
        <w:instrText xml:space="preserve"> PAGEREF _Toc9043037 \h </w:instrText>
      </w:r>
      <w:r w:rsidRPr="009531ED">
        <w:fldChar w:fldCharType="separate"/>
      </w:r>
      <w:r w:rsidR="007B76AD">
        <w:t>47</w:t>
      </w:r>
      <w:r w:rsidRPr="009531ED">
        <w:fldChar w:fldCharType="end"/>
      </w:r>
    </w:p>
    <w:p w14:paraId="12BD67A1" w14:textId="3C61303E" w:rsidR="00CC4AA3" w:rsidRPr="009531ED" w:rsidRDefault="00CC4AA3">
      <w:pPr>
        <w:pStyle w:val="TOC4"/>
        <w:rPr>
          <w:rFonts w:asciiTheme="minorHAnsi" w:hAnsiTheme="minorHAnsi" w:cstheme="minorBidi"/>
          <w:kern w:val="2"/>
          <w:szCs w:val="22"/>
          <w:lang w:val="en-US" w:eastAsia="ko-KR"/>
        </w:rPr>
      </w:pPr>
      <w:r w:rsidRPr="009531ED">
        <w:t xml:space="preserve">A.1.2.2 </w:t>
      </w:r>
      <w:r w:rsidR="001B2C26" w:rsidRPr="00843636">
        <w:tab/>
      </w:r>
      <w:r w:rsidRPr="00995A3F">
        <w:t>Huawei</w:t>
      </w:r>
      <w:r w:rsidRPr="00995A3F">
        <w:tab/>
      </w:r>
      <w:r w:rsidRPr="009531ED">
        <w:fldChar w:fldCharType="begin"/>
      </w:r>
      <w:r w:rsidRPr="009531ED">
        <w:instrText xml:space="preserve"> PAGEREF _Toc9043038 \h </w:instrText>
      </w:r>
      <w:r w:rsidRPr="009531ED">
        <w:fldChar w:fldCharType="separate"/>
      </w:r>
      <w:r w:rsidR="007B76AD">
        <w:t>48</w:t>
      </w:r>
      <w:r w:rsidRPr="009531ED">
        <w:fldChar w:fldCharType="end"/>
      </w:r>
    </w:p>
    <w:p w14:paraId="073D40D7" w14:textId="77847E7B" w:rsidR="00CC4AA3" w:rsidRPr="009531ED" w:rsidRDefault="00CC4AA3">
      <w:pPr>
        <w:pStyle w:val="TOC4"/>
        <w:rPr>
          <w:rFonts w:asciiTheme="minorHAnsi" w:hAnsiTheme="minorHAnsi" w:cstheme="minorBidi"/>
          <w:kern w:val="2"/>
          <w:szCs w:val="22"/>
          <w:lang w:val="en-US" w:eastAsia="ko-KR"/>
        </w:rPr>
      </w:pPr>
      <w:r w:rsidRPr="009531ED">
        <w:t xml:space="preserve">A.1.2.3 </w:t>
      </w:r>
      <w:r w:rsidR="001B2C26" w:rsidRPr="00843636">
        <w:tab/>
      </w:r>
      <w:r w:rsidRPr="00995A3F">
        <w:t>LGE</w:t>
      </w:r>
      <w:r w:rsidRPr="00995A3F">
        <w:tab/>
      </w:r>
      <w:r w:rsidRPr="009531ED">
        <w:fldChar w:fldCharType="begin"/>
      </w:r>
      <w:r w:rsidRPr="009531ED">
        <w:instrText xml:space="preserve"> PAGEREF _Toc9043039 \h </w:instrText>
      </w:r>
      <w:r w:rsidRPr="009531ED">
        <w:fldChar w:fldCharType="separate"/>
      </w:r>
      <w:r w:rsidR="007B76AD">
        <w:t>49</w:t>
      </w:r>
      <w:r w:rsidRPr="009531ED">
        <w:fldChar w:fldCharType="end"/>
      </w:r>
    </w:p>
    <w:p w14:paraId="53ED382B" w14:textId="30F52B39" w:rsidR="00CC4AA3" w:rsidRPr="009531ED" w:rsidRDefault="00CC4AA3">
      <w:pPr>
        <w:pStyle w:val="TOC3"/>
        <w:rPr>
          <w:rFonts w:asciiTheme="minorHAnsi" w:hAnsiTheme="minorHAnsi" w:cstheme="minorBidi"/>
          <w:kern w:val="2"/>
          <w:szCs w:val="22"/>
          <w:lang w:val="en-US" w:eastAsia="ko-KR"/>
        </w:rPr>
      </w:pPr>
      <w:r w:rsidRPr="009531ED">
        <w:t xml:space="preserve">A.1.3 </w:t>
      </w:r>
      <w:r w:rsidR="001B2C26" w:rsidRPr="00843636">
        <w:tab/>
      </w:r>
      <w:r w:rsidRPr="00995A3F">
        <w:t>Scenario 3: 4GHz Macro → Indoor (UL)</w:t>
      </w:r>
      <w:r w:rsidRPr="00995A3F">
        <w:tab/>
      </w:r>
      <w:r w:rsidRPr="009531ED">
        <w:fldChar w:fldCharType="begin"/>
      </w:r>
      <w:r w:rsidRPr="009531ED">
        <w:instrText xml:space="preserve"> PAGEREF _Toc9043040 \h </w:instrText>
      </w:r>
      <w:r w:rsidRPr="009531ED">
        <w:fldChar w:fldCharType="separate"/>
      </w:r>
      <w:r w:rsidR="007B76AD">
        <w:t>49</w:t>
      </w:r>
      <w:r w:rsidRPr="009531ED">
        <w:fldChar w:fldCharType="end"/>
      </w:r>
    </w:p>
    <w:p w14:paraId="4E90AF13" w14:textId="4887EAF8" w:rsidR="00CC4AA3" w:rsidRPr="009531ED" w:rsidRDefault="00CC4AA3">
      <w:pPr>
        <w:pStyle w:val="TOC4"/>
        <w:rPr>
          <w:rFonts w:asciiTheme="minorHAnsi" w:hAnsiTheme="minorHAnsi" w:cstheme="minorBidi"/>
          <w:kern w:val="2"/>
          <w:szCs w:val="22"/>
          <w:lang w:val="en-US" w:eastAsia="ko-KR"/>
        </w:rPr>
      </w:pPr>
      <w:r w:rsidRPr="009531ED">
        <w:t xml:space="preserve">A.1.3.1 </w:t>
      </w:r>
      <w:r w:rsidR="001B2C26" w:rsidRPr="00843636">
        <w:tab/>
      </w:r>
      <w:r w:rsidRPr="00995A3F">
        <w:t>Huawei</w:t>
      </w:r>
      <w:r w:rsidRPr="00995A3F">
        <w:tab/>
      </w:r>
      <w:r w:rsidRPr="009531ED">
        <w:fldChar w:fldCharType="begin"/>
      </w:r>
      <w:r w:rsidRPr="009531ED">
        <w:instrText xml:space="preserve"> PAGEREF _Toc9043041 \h </w:instrText>
      </w:r>
      <w:r w:rsidRPr="009531ED">
        <w:fldChar w:fldCharType="separate"/>
      </w:r>
      <w:r w:rsidR="007B76AD">
        <w:t>49</w:t>
      </w:r>
      <w:r w:rsidRPr="009531ED">
        <w:fldChar w:fldCharType="end"/>
      </w:r>
    </w:p>
    <w:p w14:paraId="1F99437F" w14:textId="214E0DF4" w:rsidR="00CC4AA3" w:rsidRPr="009531ED" w:rsidRDefault="00CC4AA3">
      <w:pPr>
        <w:pStyle w:val="TOC4"/>
        <w:rPr>
          <w:rFonts w:asciiTheme="minorHAnsi" w:hAnsiTheme="minorHAnsi" w:cstheme="minorBidi"/>
          <w:kern w:val="2"/>
          <w:szCs w:val="22"/>
          <w:lang w:val="en-US" w:eastAsia="ko-KR"/>
        </w:rPr>
      </w:pPr>
      <w:r w:rsidRPr="009531ED">
        <w:t xml:space="preserve">A.1.3.2 </w:t>
      </w:r>
      <w:r w:rsidR="001B2C26" w:rsidRPr="00843636">
        <w:tab/>
      </w:r>
      <w:r w:rsidRPr="00995A3F">
        <w:t>Nokia</w:t>
      </w:r>
      <w:r w:rsidRPr="00995A3F">
        <w:tab/>
      </w:r>
      <w:r w:rsidRPr="009531ED">
        <w:fldChar w:fldCharType="begin"/>
      </w:r>
      <w:r w:rsidRPr="009531ED">
        <w:instrText xml:space="preserve"> PAGEREF _Toc9043042 \h </w:instrText>
      </w:r>
      <w:r w:rsidRPr="009531ED">
        <w:fldChar w:fldCharType="separate"/>
      </w:r>
      <w:r w:rsidR="007B76AD">
        <w:t>50</w:t>
      </w:r>
      <w:r w:rsidRPr="009531ED">
        <w:fldChar w:fldCharType="end"/>
      </w:r>
    </w:p>
    <w:p w14:paraId="55BF1F93" w14:textId="4A7A05A8" w:rsidR="00CC4AA3" w:rsidRPr="009531ED" w:rsidRDefault="00CC4AA3">
      <w:pPr>
        <w:pStyle w:val="TOC5"/>
        <w:rPr>
          <w:rFonts w:asciiTheme="minorHAnsi" w:hAnsiTheme="minorHAnsi" w:cstheme="minorBidi"/>
          <w:kern w:val="2"/>
          <w:szCs w:val="22"/>
          <w:lang w:val="en-US" w:eastAsia="ko-KR"/>
        </w:rPr>
      </w:pPr>
      <w:r w:rsidRPr="009531ED">
        <w:t xml:space="preserve">A1.3.2.1 </w:t>
      </w:r>
      <w:r w:rsidR="001B2C26" w:rsidRPr="00843636">
        <w:tab/>
      </w:r>
      <w:r w:rsidRPr="00995A3F">
        <w:t>Full buffer</w:t>
      </w:r>
      <w:r w:rsidRPr="00995A3F">
        <w:tab/>
      </w:r>
      <w:r w:rsidRPr="009531ED">
        <w:fldChar w:fldCharType="begin"/>
      </w:r>
      <w:r w:rsidRPr="009531ED">
        <w:instrText xml:space="preserve"> PAGEREF _Toc9043043 \h </w:instrText>
      </w:r>
      <w:r w:rsidRPr="009531ED">
        <w:fldChar w:fldCharType="separate"/>
      </w:r>
      <w:r w:rsidR="007B76AD">
        <w:t>50</w:t>
      </w:r>
      <w:r w:rsidRPr="009531ED">
        <w:fldChar w:fldCharType="end"/>
      </w:r>
    </w:p>
    <w:p w14:paraId="202B2C56" w14:textId="4637EAD4" w:rsidR="00CC4AA3" w:rsidRPr="009531ED" w:rsidRDefault="00CC4AA3">
      <w:pPr>
        <w:pStyle w:val="TOC5"/>
        <w:rPr>
          <w:rFonts w:asciiTheme="minorHAnsi" w:hAnsiTheme="minorHAnsi" w:cstheme="minorBidi"/>
          <w:kern w:val="2"/>
          <w:szCs w:val="22"/>
          <w:lang w:val="en-US" w:eastAsia="ko-KR"/>
        </w:rPr>
      </w:pPr>
      <w:r w:rsidRPr="009531ED">
        <w:t xml:space="preserve">A.1.3.2.2 </w:t>
      </w:r>
      <w:r w:rsidR="001B2C26" w:rsidRPr="00843636">
        <w:tab/>
      </w:r>
      <w:r w:rsidRPr="00995A3F">
        <w:t>FTP3 with 10% load</w:t>
      </w:r>
      <w:r w:rsidRPr="00995A3F">
        <w:tab/>
      </w:r>
      <w:r w:rsidRPr="009531ED">
        <w:fldChar w:fldCharType="begin"/>
      </w:r>
      <w:r w:rsidRPr="009531ED">
        <w:instrText xml:space="preserve"> PAGEREF _Toc9043044 \h </w:instrText>
      </w:r>
      <w:r w:rsidRPr="009531ED">
        <w:fldChar w:fldCharType="separate"/>
      </w:r>
      <w:r w:rsidR="007B76AD">
        <w:t>51</w:t>
      </w:r>
      <w:r w:rsidRPr="009531ED">
        <w:fldChar w:fldCharType="end"/>
      </w:r>
    </w:p>
    <w:p w14:paraId="3350A23B" w14:textId="6A3896F6" w:rsidR="00CC4AA3" w:rsidRPr="009531ED" w:rsidRDefault="00CC4AA3">
      <w:pPr>
        <w:pStyle w:val="TOC3"/>
        <w:rPr>
          <w:rFonts w:asciiTheme="minorHAnsi" w:hAnsiTheme="minorHAnsi" w:cstheme="minorBidi"/>
          <w:kern w:val="2"/>
          <w:szCs w:val="22"/>
          <w:lang w:val="en-US" w:eastAsia="ko-KR"/>
        </w:rPr>
      </w:pPr>
      <w:r w:rsidRPr="009531ED">
        <w:t xml:space="preserve">A.1.4 </w:t>
      </w:r>
      <w:r w:rsidR="001B2C26" w:rsidRPr="00843636">
        <w:tab/>
      </w:r>
      <w:r w:rsidRPr="00995A3F">
        <w:t>Scenario 4: 4GHz Macro → Indoor (DL)</w:t>
      </w:r>
      <w:r w:rsidRPr="00995A3F">
        <w:tab/>
      </w:r>
      <w:r w:rsidRPr="009531ED">
        <w:fldChar w:fldCharType="begin"/>
      </w:r>
      <w:r w:rsidRPr="009531ED">
        <w:instrText xml:space="preserve"> PAGEREF _Toc9043045 \h </w:instrText>
      </w:r>
      <w:r w:rsidRPr="009531ED">
        <w:fldChar w:fldCharType="separate"/>
      </w:r>
      <w:r w:rsidR="007B76AD">
        <w:t>52</w:t>
      </w:r>
      <w:r w:rsidRPr="009531ED">
        <w:fldChar w:fldCharType="end"/>
      </w:r>
    </w:p>
    <w:p w14:paraId="376C73BF" w14:textId="1804544E" w:rsidR="00CC4AA3" w:rsidRPr="009531ED" w:rsidRDefault="00CC4AA3">
      <w:pPr>
        <w:pStyle w:val="TOC4"/>
        <w:rPr>
          <w:rFonts w:asciiTheme="minorHAnsi" w:hAnsiTheme="minorHAnsi" w:cstheme="minorBidi"/>
          <w:kern w:val="2"/>
          <w:szCs w:val="22"/>
          <w:lang w:val="en-US" w:eastAsia="ko-KR"/>
        </w:rPr>
      </w:pPr>
      <w:r w:rsidRPr="009531ED">
        <w:t xml:space="preserve">A.1.4.1 </w:t>
      </w:r>
      <w:r w:rsidR="001B2C26" w:rsidRPr="00843636">
        <w:tab/>
      </w:r>
      <w:r w:rsidRPr="00995A3F">
        <w:t>Huawei</w:t>
      </w:r>
      <w:r w:rsidRPr="00995A3F">
        <w:tab/>
      </w:r>
      <w:r w:rsidRPr="009531ED">
        <w:fldChar w:fldCharType="begin"/>
      </w:r>
      <w:r w:rsidRPr="009531ED">
        <w:instrText xml:space="preserve"> PAGEREF _Toc9043046 \h </w:instrText>
      </w:r>
      <w:r w:rsidRPr="009531ED">
        <w:fldChar w:fldCharType="separate"/>
      </w:r>
      <w:r w:rsidR="007B76AD">
        <w:t>52</w:t>
      </w:r>
      <w:r w:rsidRPr="009531ED">
        <w:fldChar w:fldCharType="end"/>
      </w:r>
    </w:p>
    <w:p w14:paraId="56A136B5" w14:textId="7922EE41" w:rsidR="00CC4AA3" w:rsidRPr="009531ED" w:rsidRDefault="00CC4AA3">
      <w:pPr>
        <w:pStyle w:val="TOC4"/>
        <w:rPr>
          <w:rFonts w:asciiTheme="minorHAnsi" w:hAnsiTheme="minorHAnsi" w:cstheme="minorBidi"/>
          <w:kern w:val="2"/>
          <w:szCs w:val="22"/>
          <w:lang w:val="en-US" w:eastAsia="ko-KR"/>
        </w:rPr>
      </w:pPr>
      <w:r w:rsidRPr="009531ED">
        <w:t xml:space="preserve">A1.4.2 </w:t>
      </w:r>
      <w:r w:rsidR="001B2C26" w:rsidRPr="00843636">
        <w:tab/>
      </w:r>
      <w:r w:rsidRPr="00995A3F">
        <w:t>Nokia</w:t>
      </w:r>
      <w:r w:rsidRPr="00995A3F">
        <w:tab/>
      </w:r>
      <w:r w:rsidRPr="009531ED">
        <w:fldChar w:fldCharType="begin"/>
      </w:r>
      <w:r w:rsidRPr="009531ED">
        <w:instrText xml:space="preserve"> PAGEREF _Toc9043047 \h </w:instrText>
      </w:r>
      <w:r w:rsidRPr="009531ED">
        <w:fldChar w:fldCharType="separate"/>
      </w:r>
      <w:r w:rsidR="007B76AD">
        <w:t>53</w:t>
      </w:r>
      <w:r w:rsidRPr="009531ED">
        <w:fldChar w:fldCharType="end"/>
      </w:r>
    </w:p>
    <w:p w14:paraId="01BCB32C" w14:textId="4C1B1D1D" w:rsidR="00CC4AA3" w:rsidRPr="009531ED" w:rsidRDefault="00CC4AA3">
      <w:pPr>
        <w:pStyle w:val="TOC5"/>
        <w:rPr>
          <w:rFonts w:asciiTheme="minorHAnsi" w:hAnsiTheme="minorHAnsi" w:cstheme="minorBidi"/>
          <w:kern w:val="2"/>
          <w:szCs w:val="22"/>
          <w:lang w:val="en-US" w:eastAsia="ko-KR"/>
        </w:rPr>
      </w:pPr>
      <w:r w:rsidRPr="009531ED">
        <w:t xml:space="preserve">A1.4.2.1 </w:t>
      </w:r>
      <w:r w:rsidR="001B2C26" w:rsidRPr="00843636">
        <w:tab/>
      </w:r>
      <w:r w:rsidRPr="00995A3F">
        <w:t>Full buffer</w:t>
      </w:r>
      <w:r w:rsidRPr="00995A3F">
        <w:tab/>
      </w:r>
      <w:r w:rsidRPr="009531ED">
        <w:fldChar w:fldCharType="begin"/>
      </w:r>
      <w:r w:rsidRPr="009531ED">
        <w:instrText xml:space="preserve"> PAGEREF _Toc9043048 \h </w:instrText>
      </w:r>
      <w:r w:rsidRPr="009531ED">
        <w:fldChar w:fldCharType="separate"/>
      </w:r>
      <w:r w:rsidR="007B76AD">
        <w:t>53</w:t>
      </w:r>
      <w:r w:rsidRPr="009531ED">
        <w:fldChar w:fldCharType="end"/>
      </w:r>
    </w:p>
    <w:p w14:paraId="3F32444D" w14:textId="4738B1C9" w:rsidR="00CC4AA3" w:rsidRPr="009531ED" w:rsidRDefault="00CC4AA3">
      <w:pPr>
        <w:pStyle w:val="TOC5"/>
        <w:rPr>
          <w:rFonts w:asciiTheme="minorHAnsi" w:hAnsiTheme="minorHAnsi" w:cstheme="minorBidi"/>
          <w:kern w:val="2"/>
          <w:szCs w:val="22"/>
          <w:lang w:val="en-US" w:eastAsia="ko-KR"/>
        </w:rPr>
      </w:pPr>
      <w:r w:rsidRPr="009531ED">
        <w:t xml:space="preserve">A.1.4.2.2 </w:t>
      </w:r>
      <w:r w:rsidR="001B2C26" w:rsidRPr="00843636">
        <w:tab/>
      </w:r>
      <w:r w:rsidRPr="00995A3F">
        <w:t>FTP3 w</w:t>
      </w:r>
      <w:r w:rsidRPr="009B5A9D">
        <w:t>ith 10% load</w:t>
      </w:r>
      <w:r w:rsidRPr="009B5A9D">
        <w:tab/>
      </w:r>
      <w:r w:rsidRPr="009531ED">
        <w:fldChar w:fldCharType="begin"/>
      </w:r>
      <w:r w:rsidRPr="009531ED">
        <w:instrText xml:space="preserve"> PAGEREF _Toc9043049 \h </w:instrText>
      </w:r>
      <w:r w:rsidRPr="009531ED">
        <w:fldChar w:fldCharType="separate"/>
      </w:r>
      <w:r w:rsidR="007B76AD">
        <w:t>54</w:t>
      </w:r>
      <w:r w:rsidRPr="009531ED">
        <w:fldChar w:fldCharType="end"/>
      </w:r>
    </w:p>
    <w:p w14:paraId="067302FD" w14:textId="65093419" w:rsidR="00CC4AA3" w:rsidRPr="009531ED" w:rsidRDefault="00CC4AA3">
      <w:pPr>
        <w:pStyle w:val="TOC4"/>
        <w:rPr>
          <w:rFonts w:asciiTheme="minorHAnsi" w:hAnsiTheme="minorHAnsi" w:cstheme="minorBidi"/>
          <w:kern w:val="2"/>
          <w:szCs w:val="22"/>
          <w:lang w:val="en-US" w:eastAsia="ko-KR"/>
        </w:rPr>
      </w:pPr>
      <w:r w:rsidRPr="009531ED">
        <w:t xml:space="preserve">A.1.4.3 </w:t>
      </w:r>
      <w:r w:rsidR="001B2C26" w:rsidRPr="00843636">
        <w:tab/>
      </w:r>
      <w:r w:rsidRPr="00995A3F">
        <w:t>Qualcomm</w:t>
      </w:r>
      <w:r w:rsidRPr="00995A3F">
        <w:tab/>
      </w:r>
      <w:r w:rsidRPr="009531ED">
        <w:fldChar w:fldCharType="begin"/>
      </w:r>
      <w:r w:rsidRPr="009531ED">
        <w:instrText xml:space="preserve"> PAGEREF _Toc9043050 \h </w:instrText>
      </w:r>
      <w:r w:rsidRPr="009531ED">
        <w:fldChar w:fldCharType="separate"/>
      </w:r>
      <w:r w:rsidR="007B76AD">
        <w:t>54</w:t>
      </w:r>
      <w:r w:rsidRPr="009531ED">
        <w:fldChar w:fldCharType="end"/>
      </w:r>
    </w:p>
    <w:p w14:paraId="05465332" w14:textId="2D20993F" w:rsidR="00CC4AA3" w:rsidRPr="009531ED" w:rsidRDefault="00CC4AA3">
      <w:pPr>
        <w:pStyle w:val="TOC3"/>
        <w:rPr>
          <w:rFonts w:asciiTheme="minorHAnsi" w:hAnsiTheme="minorHAnsi" w:cstheme="minorBidi"/>
          <w:kern w:val="2"/>
          <w:szCs w:val="22"/>
          <w:lang w:val="en-US" w:eastAsia="ko-KR"/>
        </w:rPr>
      </w:pPr>
      <w:r w:rsidRPr="009531ED">
        <w:t xml:space="preserve">A.1.5 </w:t>
      </w:r>
      <w:r w:rsidR="001B2C26" w:rsidRPr="00843636">
        <w:tab/>
      </w:r>
      <w:r w:rsidRPr="00995A3F">
        <w:t>Scenario 5: 4GHz Indoor → Macro (UL)</w:t>
      </w:r>
      <w:r w:rsidRPr="00995A3F">
        <w:tab/>
      </w:r>
      <w:r w:rsidRPr="009531ED">
        <w:fldChar w:fldCharType="begin"/>
      </w:r>
      <w:r w:rsidRPr="009531ED">
        <w:instrText xml:space="preserve"> PAGEREF _Toc9043051 \h </w:instrText>
      </w:r>
      <w:r w:rsidRPr="009531ED">
        <w:fldChar w:fldCharType="separate"/>
      </w:r>
      <w:r w:rsidR="007B76AD">
        <w:t>55</w:t>
      </w:r>
      <w:r w:rsidRPr="009531ED">
        <w:fldChar w:fldCharType="end"/>
      </w:r>
    </w:p>
    <w:p w14:paraId="75F249E0" w14:textId="56A3CA85" w:rsidR="00CC4AA3" w:rsidRPr="009531ED" w:rsidRDefault="00CC4AA3">
      <w:pPr>
        <w:pStyle w:val="TOC4"/>
        <w:rPr>
          <w:rFonts w:asciiTheme="minorHAnsi" w:hAnsiTheme="minorHAnsi" w:cstheme="minorBidi"/>
          <w:kern w:val="2"/>
          <w:szCs w:val="22"/>
          <w:lang w:val="en-US" w:eastAsia="ko-KR"/>
        </w:rPr>
      </w:pPr>
      <w:r w:rsidRPr="009531ED">
        <w:t xml:space="preserve">A.1.5.1 </w:t>
      </w:r>
      <w:r w:rsidR="001B2C26" w:rsidRPr="00843636">
        <w:tab/>
      </w:r>
      <w:r w:rsidRPr="00995A3F">
        <w:t>Huawei</w:t>
      </w:r>
      <w:r w:rsidRPr="00995A3F">
        <w:tab/>
      </w:r>
      <w:r w:rsidRPr="009531ED">
        <w:fldChar w:fldCharType="begin"/>
      </w:r>
      <w:r w:rsidRPr="009531ED">
        <w:instrText xml:space="preserve"> PAGEREF _Toc9043052 \h </w:instrText>
      </w:r>
      <w:r w:rsidRPr="009531ED">
        <w:fldChar w:fldCharType="separate"/>
      </w:r>
      <w:r w:rsidR="007B76AD">
        <w:t>55</w:t>
      </w:r>
      <w:r w:rsidRPr="009531ED">
        <w:fldChar w:fldCharType="end"/>
      </w:r>
    </w:p>
    <w:p w14:paraId="6B0916BA" w14:textId="7E9A78DA" w:rsidR="00CC4AA3" w:rsidRPr="009531ED" w:rsidRDefault="00CC4AA3">
      <w:pPr>
        <w:pStyle w:val="TOC4"/>
        <w:rPr>
          <w:rFonts w:asciiTheme="minorHAnsi" w:hAnsiTheme="minorHAnsi" w:cstheme="minorBidi"/>
          <w:kern w:val="2"/>
          <w:szCs w:val="22"/>
          <w:lang w:val="en-US" w:eastAsia="ko-KR"/>
        </w:rPr>
      </w:pPr>
      <w:r w:rsidRPr="009531ED">
        <w:t xml:space="preserve">A.1.5.2 </w:t>
      </w:r>
      <w:r w:rsidR="001B2C26" w:rsidRPr="00843636">
        <w:tab/>
      </w:r>
      <w:r w:rsidRPr="00995A3F">
        <w:t>LGE</w:t>
      </w:r>
      <w:r w:rsidRPr="00995A3F">
        <w:tab/>
      </w:r>
      <w:r w:rsidRPr="009531ED">
        <w:fldChar w:fldCharType="begin"/>
      </w:r>
      <w:r w:rsidRPr="009531ED">
        <w:instrText xml:space="preserve"> PAGEREF _Toc9043053 \h </w:instrText>
      </w:r>
      <w:r w:rsidRPr="009531ED">
        <w:fldChar w:fldCharType="separate"/>
      </w:r>
      <w:r w:rsidR="007B76AD">
        <w:t>55</w:t>
      </w:r>
      <w:r w:rsidRPr="009531ED">
        <w:fldChar w:fldCharType="end"/>
      </w:r>
    </w:p>
    <w:p w14:paraId="56B9BD41" w14:textId="071B40DB" w:rsidR="00CC4AA3" w:rsidRPr="009531ED" w:rsidRDefault="00CC4AA3">
      <w:pPr>
        <w:pStyle w:val="TOC4"/>
        <w:rPr>
          <w:rFonts w:asciiTheme="minorHAnsi" w:hAnsiTheme="minorHAnsi" w:cstheme="minorBidi"/>
          <w:kern w:val="2"/>
          <w:szCs w:val="22"/>
          <w:lang w:val="en-US" w:eastAsia="ko-KR"/>
        </w:rPr>
      </w:pPr>
      <w:r w:rsidRPr="009531ED">
        <w:t xml:space="preserve">A.1.5.3 </w:t>
      </w:r>
      <w:r w:rsidR="001B2C26" w:rsidRPr="00843636">
        <w:tab/>
      </w:r>
      <w:r w:rsidRPr="00995A3F">
        <w:t>Nokia</w:t>
      </w:r>
      <w:r w:rsidRPr="00995A3F">
        <w:tab/>
      </w:r>
      <w:r w:rsidRPr="009531ED">
        <w:fldChar w:fldCharType="begin"/>
      </w:r>
      <w:r w:rsidRPr="009531ED">
        <w:instrText xml:space="preserve"> PAGEREF _Toc9043054 \h </w:instrText>
      </w:r>
      <w:r w:rsidRPr="009531ED">
        <w:fldChar w:fldCharType="separate"/>
      </w:r>
      <w:r w:rsidR="007B76AD">
        <w:t>57</w:t>
      </w:r>
      <w:r w:rsidRPr="009531ED">
        <w:fldChar w:fldCharType="end"/>
      </w:r>
    </w:p>
    <w:p w14:paraId="2E9E3ECE" w14:textId="3B93B633" w:rsidR="00CC4AA3" w:rsidRPr="009531ED" w:rsidRDefault="00CC4AA3">
      <w:pPr>
        <w:pStyle w:val="TOC5"/>
        <w:rPr>
          <w:rFonts w:asciiTheme="minorHAnsi" w:hAnsiTheme="minorHAnsi" w:cstheme="minorBidi"/>
          <w:kern w:val="2"/>
          <w:szCs w:val="22"/>
          <w:lang w:val="en-US" w:eastAsia="ko-KR"/>
        </w:rPr>
      </w:pPr>
      <w:r w:rsidRPr="009531ED">
        <w:t>A.1.5.3.1</w:t>
      </w:r>
      <w:r w:rsidR="001B2C26" w:rsidRPr="00843636">
        <w:tab/>
      </w:r>
      <w:r w:rsidRPr="00995A3F">
        <w:t>Full buffer</w:t>
      </w:r>
      <w:r w:rsidRPr="00995A3F">
        <w:tab/>
      </w:r>
      <w:r w:rsidRPr="009531ED">
        <w:fldChar w:fldCharType="begin"/>
      </w:r>
      <w:r w:rsidRPr="009531ED">
        <w:instrText xml:space="preserve"> PAGEREF _Toc9043055 \h </w:instrText>
      </w:r>
      <w:r w:rsidRPr="009531ED">
        <w:fldChar w:fldCharType="separate"/>
      </w:r>
      <w:r w:rsidR="007B76AD">
        <w:t>57</w:t>
      </w:r>
      <w:r w:rsidRPr="009531ED">
        <w:fldChar w:fldCharType="end"/>
      </w:r>
    </w:p>
    <w:p w14:paraId="07DC36A9" w14:textId="2CC1958D" w:rsidR="00CC4AA3" w:rsidRPr="009531ED" w:rsidRDefault="00CC4AA3">
      <w:pPr>
        <w:pStyle w:val="TOC5"/>
        <w:rPr>
          <w:rFonts w:asciiTheme="minorHAnsi" w:hAnsiTheme="minorHAnsi" w:cstheme="minorBidi"/>
          <w:kern w:val="2"/>
          <w:szCs w:val="22"/>
          <w:lang w:val="en-US" w:eastAsia="ko-KR"/>
        </w:rPr>
      </w:pPr>
      <w:r w:rsidRPr="009531ED">
        <w:t xml:space="preserve">A.1.5.3.2 </w:t>
      </w:r>
      <w:r w:rsidR="001B2C26" w:rsidRPr="00843636">
        <w:tab/>
      </w:r>
      <w:r w:rsidRPr="00995A3F">
        <w:t>FTP3 with 10% load</w:t>
      </w:r>
      <w:r w:rsidRPr="00995A3F">
        <w:tab/>
      </w:r>
      <w:r w:rsidRPr="009531ED">
        <w:fldChar w:fldCharType="begin"/>
      </w:r>
      <w:r w:rsidRPr="009531ED">
        <w:instrText xml:space="preserve"> PAGEREF _Toc9043056 \h </w:instrText>
      </w:r>
      <w:r w:rsidRPr="009531ED">
        <w:fldChar w:fldCharType="separate"/>
      </w:r>
      <w:r w:rsidR="007B76AD">
        <w:t>58</w:t>
      </w:r>
      <w:r w:rsidRPr="009531ED">
        <w:fldChar w:fldCharType="end"/>
      </w:r>
    </w:p>
    <w:p w14:paraId="2629B25C" w14:textId="1992FF97" w:rsidR="00CC4AA3" w:rsidRPr="009531ED" w:rsidRDefault="00CC4AA3">
      <w:pPr>
        <w:pStyle w:val="TOC3"/>
        <w:rPr>
          <w:rFonts w:asciiTheme="minorHAnsi" w:hAnsiTheme="minorHAnsi" w:cstheme="minorBidi"/>
          <w:kern w:val="2"/>
          <w:szCs w:val="22"/>
          <w:lang w:val="en-US" w:eastAsia="ko-KR"/>
        </w:rPr>
      </w:pPr>
      <w:r w:rsidRPr="009531ED">
        <w:t xml:space="preserve">A.1.6 </w:t>
      </w:r>
      <w:r w:rsidR="001B2C26" w:rsidRPr="00843636">
        <w:tab/>
      </w:r>
      <w:r w:rsidRPr="00995A3F">
        <w:t>Scenario 6: 4GHz Indoor → Macro (DL)</w:t>
      </w:r>
      <w:r w:rsidRPr="00995A3F">
        <w:tab/>
      </w:r>
      <w:r w:rsidRPr="009531ED">
        <w:fldChar w:fldCharType="begin"/>
      </w:r>
      <w:r w:rsidRPr="009531ED">
        <w:instrText xml:space="preserve"> PAGEREF _Toc9043057 \h </w:instrText>
      </w:r>
      <w:r w:rsidRPr="009531ED">
        <w:fldChar w:fldCharType="separate"/>
      </w:r>
      <w:r w:rsidR="007B76AD">
        <w:t>59</w:t>
      </w:r>
      <w:r w:rsidRPr="009531ED">
        <w:fldChar w:fldCharType="end"/>
      </w:r>
    </w:p>
    <w:p w14:paraId="28AC3968" w14:textId="376414A1" w:rsidR="00CC4AA3" w:rsidRPr="009531ED" w:rsidRDefault="00CC4AA3">
      <w:pPr>
        <w:pStyle w:val="TOC4"/>
        <w:rPr>
          <w:rFonts w:asciiTheme="minorHAnsi" w:hAnsiTheme="minorHAnsi" w:cstheme="minorBidi"/>
          <w:kern w:val="2"/>
          <w:szCs w:val="22"/>
          <w:lang w:val="en-US" w:eastAsia="ko-KR"/>
        </w:rPr>
      </w:pPr>
      <w:r w:rsidRPr="009531ED">
        <w:t xml:space="preserve">A.1.6.1 </w:t>
      </w:r>
      <w:r w:rsidR="001B2C26" w:rsidRPr="00843636">
        <w:tab/>
      </w:r>
      <w:r w:rsidRPr="00995A3F">
        <w:t>Huawei</w:t>
      </w:r>
      <w:r w:rsidRPr="00995A3F">
        <w:tab/>
      </w:r>
      <w:r w:rsidRPr="009531ED">
        <w:fldChar w:fldCharType="begin"/>
      </w:r>
      <w:r w:rsidRPr="009531ED">
        <w:instrText xml:space="preserve"> PAGEREF _Toc9043058 \h </w:instrText>
      </w:r>
      <w:r w:rsidRPr="009531ED">
        <w:fldChar w:fldCharType="separate"/>
      </w:r>
      <w:r w:rsidR="007B76AD">
        <w:t>59</w:t>
      </w:r>
      <w:r w:rsidRPr="009531ED">
        <w:fldChar w:fldCharType="end"/>
      </w:r>
    </w:p>
    <w:p w14:paraId="72231748" w14:textId="157836FD" w:rsidR="00CC4AA3" w:rsidRPr="009531ED" w:rsidRDefault="00CC4AA3">
      <w:pPr>
        <w:pStyle w:val="TOC4"/>
        <w:rPr>
          <w:rFonts w:asciiTheme="minorHAnsi" w:hAnsiTheme="minorHAnsi" w:cstheme="minorBidi"/>
          <w:kern w:val="2"/>
          <w:szCs w:val="22"/>
          <w:lang w:val="en-US" w:eastAsia="ko-KR"/>
        </w:rPr>
      </w:pPr>
      <w:r w:rsidRPr="009531ED">
        <w:t xml:space="preserve">A.1.6.2 </w:t>
      </w:r>
      <w:r w:rsidR="001B2C26" w:rsidRPr="00843636">
        <w:tab/>
      </w:r>
      <w:r w:rsidRPr="00995A3F">
        <w:t>LGE</w:t>
      </w:r>
      <w:r w:rsidRPr="00995A3F">
        <w:tab/>
      </w:r>
      <w:r w:rsidRPr="009531ED">
        <w:fldChar w:fldCharType="begin"/>
      </w:r>
      <w:r w:rsidRPr="009531ED">
        <w:instrText xml:space="preserve"> PAGEREF _Toc9043059 \h </w:instrText>
      </w:r>
      <w:r w:rsidRPr="009531ED">
        <w:fldChar w:fldCharType="separate"/>
      </w:r>
      <w:r w:rsidR="007B76AD">
        <w:t>59</w:t>
      </w:r>
      <w:r w:rsidRPr="009531ED">
        <w:fldChar w:fldCharType="end"/>
      </w:r>
    </w:p>
    <w:p w14:paraId="47411074" w14:textId="3FE23ADD" w:rsidR="00CC4AA3" w:rsidRPr="009531ED" w:rsidRDefault="00CC4AA3">
      <w:pPr>
        <w:pStyle w:val="TOC4"/>
        <w:rPr>
          <w:rFonts w:asciiTheme="minorHAnsi" w:hAnsiTheme="minorHAnsi" w:cstheme="minorBidi"/>
          <w:kern w:val="2"/>
          <w:szCs w:val="22"/>
          <w:lang w:val="en-US" w:eastAsia="ko-KR"/>
        </w:rPr>
      </w:pPr>
      <w:r w:rsidRPr="009531ED">
        <w:t xml:space="preserve">A.1.6.3 </w:t>
      </w:r>
      <w:r w:rsidR="001B2C26" w:rsidRPr="00843636">
        <w:tab/>
      </w:r>
      <w:r w:rsidRPr="00995A3F">
        <w:t>Nokia</w:t>
      </w:r>
      <w:r w:rsidRPr="00995A3F">
        <w:tab/>
      </w:r>
      <w:r w:rsidRPr="009531ED">
        <w:fldChar w:fldCharType="begin"/>
      </w:r>
      <w:r w:rsidRPr="009531ED">
        <w:instrText xml:space="preserve"> PAGEREF _Toc9043060 \h </w:instrText>
      </w:r>
      <w:r w:rsidRPr="009531ED">
        <w:fldChar w:fldCharType="separate"/>
      </w:r>
      <w:r w:rsidR="007B76AD">
        <w:t>61</w:t>
      </w:r>
      <w:r w:rsidRPr="009531ED">
        <w:fldChar w:fldCharType="end"/>
      </w:r>
    </w:p>
    <w:p w14:paraId="2621102D" w14:textId="64F8F78A" w:rsidR="00CC4AA3" w:rsidRPr="009531ED" w:rsidRDefault="00CC4AA3">
      <w:pPr>
        <w:pStyle w:val="TOC5"/>
        <w:rPr>
          <w:rFonts w:asciiTheme="minorHAnsi" w:hAnsiTheme="minorHAnsi" w:cstheme="minorBidi"/>
          <w:kern w:val="2"/>
          <w:szCs w:val="22"/>
          <w:lang w:val="en-US" w:eastAsia="ko-KR"/>
        </w:rPr>
      </w:pPr>
      <w:r w:rsidRPr="009531ED">
        <w:t xml:space="preserve">A.1.6.3.1 </w:t>
      </w:r>
      <w:r w:rsidR="001B2C26" w:rsidRPr="00843636">
        <w:tab/>
      </w:r>
      <w:r w:rsidRPr="00995A3F">
        <w:t>Full buffer</w:t>
      </w:r>
      <w:r w:rsidRPr="00995A3F">
        <w:tab/>
      </w:r>
      <w:r w:rsidRPr="009531ED">
        <w:fldChar w:fldCharType="begin"/>
      </w:r>
      <w:r w:rsidRPr="009531ED">
        <w:instrText xml:space="preserve"> PAGEREF _Toc9043061 \h </w:instrText>
      </w:r>
      <w:r w:rsidRPr="009531ED">
        <w:fldChar w:fldCharType="separate"/>
      </w:r>
      <w:r w:rsidR="007B76AD">
        <w:t>61</w:t>
      </w:r>
      <w:r w:rsidRPr="009531ED">
        <w:fldChar w:fldCharType="end"/>
      </w:r>
    </w:p>
    <w:p w14:paraId="5D76669D" w14:textId="3E3D5F5F" w:rsidR="00CC4AA3" w:rsidRPr="009531ED" w:rsidRDefault="00CC4AA3">
      <w:pPr>
        <w:pStyle w:val="TOC5"/>
        <w:rPr>
          <w:rFonts w:asciiTheme="minorHAnsi" w:hAnsiTheme="minorHAnsi" w:cstheme="minorBidi"/>
          <w:kern w:val="2"/>
          <w:szCs w:val="22"/>
          <w:lang w:val="en-US" w:eastAsia="ko-KR"/>
        </w:rPr>
      </w:pPr>
      <w:r w:rsidRPr="009531ED">
        <w:t xml:space="preserve">A1.6.3.2 </w:t>
      </w:r>
      <w:r w:rsidR="001B2C26" w:rsidRPr="00843636">
        <w:tab/>
      </w:r>
      <w:r w:rsidRPr="00995A3F">
        <w:t>FTP3 with 10% load</w:t>
      </w:r>
      <w:r w:rsidRPr="00995A3F">
        <w:tab/>
      </w:r>
      <w:r w:rsidRPr="009531ED">
        <w:fldChar w:fldCharType="begin"/>
      </w:r>
      <w:r w:rsidRPr="009531ED">
        <w:instrText xml:space="preserve"> PAGEREF _Toc9043062 \h </w:instrText>
      </w:r>
      <w:r w:rsidRPr="009531ED">
        <w:fldChar w:fldCharType="separate"/>
      </w:r>
      <w:r w:rsidR="007B76AD">
        <w:t>62</w:t>
      </w:r>
      <w:r w:rsidRPr="009531ED">
        <w:fldChar w:fldCharType="end"/>
      </w:r>
    </w:p>
    <w:p w14:paraId="224B6DD4" w14:textId="53808B1D" w:rsidR="00CC4AA3" w:rsidRPr="009531ED" w:rsidRDefault="00CC4AA3">
      <w:pPr>
        <w:pStyle w:val="TOC3"/>
        <w:rPr>
          <w:rFonts w:asciiTheme="minorHAnsi" w:hAnsiTheme="minorHAnsi" w:cstheme="minorBidi"/>
          <w:kern w:val="2"/>
          <w:szCs w:val="22"/>
          <w:lang w:val="en-US" w:eastAsia="ko-KR"/>
        </w:rPr>
      </w:pPr>
      <w:r w:rsidRPr="009531ED">
        <w:t xml:space="preserve">A.1.7 </w:t>
      </w:r>
      <w:r w:rsidR="001B2C26" w:rsidRPr="00843636">
        <w:tab/>
      </w:r>
      <w:r w:rsidRPr="00995A3F">
        <w:t>Scenario 7: 4GHz</w:t>
      </w:r>
      <w:r w:rsidRPr="009B5A9D">
        <w:t xml:space="preserve"> Indoor → Indoor (UL)</w:t>
      </w:r>
      <w:r w:rsidRPr="009B5A9D">
        <w:tab/>
      </w:r>
      <w:r w:rsidRPr="009531ED">
        <w:fldChar w:fldCharType="begin"/>
      </w:r>
      <w:r w:rsidRPr="009531ED">
        <w:instrText xml:space="preserve"> PAGEREF _Toc9043063 \h </w:instrText>
      </w:r>
      <w:r w:rsidRPr="009531ED">
        <w:fldChar w:fldCharType="separate"/>
      </w:r>
      <w:r w:rsidR="007B76AD">
        <w:t>63</w:t>
      </w:r>
      <w:r w:rsidRPr="009531ED">
        <w:fldChar w:fldCharType="end"/>
      </w:r>
    </w:p>
    <w:p w14:paraId="42C11ADC" w14:textId="0565BBF1" w:rsidR="00CC4AA3" w:rsidRPr="009531ED" w:rsidRDefault="00CC4AA3">
      <w:pPr>
        <w:pStyle w:val="TOC4"/>
        <w:rPr>
          <w:rFonts w:asciiTheme="minorHAnsi" w:hAnsiTheme="minorHAnsi" w:cstheme="minorBidi"/>
          <w:kern w:val="2"/>
          <w:szCs w:val="22"/>
          <w:lang w:val="en-US" w:eastAsia="ko-KR"/>
        </w:rPr>
      </w:pPr>
      <w:r w:rsidRPr="009531ED">
        <w:t xml:space="preserve">A.1.7.1 </w:t>
      </w:r>
      <w:r w:rsidR="001B2C26" w:rsidRPr="00843636">
        <w:tab/>
      </w:r>
      <w:r w:rsidRPr="00995A3F">
        <w:t>Ericsson</w:t>
      </w:r>
      <w:r w:rsidRPr="00995A3F">
        <w:tab/>
      </w:r>
      <w:r w:rsidRPr="009531ED">
        <w:fldChar w:fldCharType="begin"/>
      </w:r>
      <w:r w:rsidRPr="009531ED">
        <w:instrText xml:space="preserve"> PAGEREF _Toc9043064 \h </w:instrText>
      </w:r>
      <w:r w:rsidRPr="009531ED">
        <w:fldChar w:fldCharType="separate"/>
      </w:r>
      <w:r w:rsidR="007B76AD">
        <w:t>63</w:t>
      </w:r>
      <w:r w:rsidRPr="009531ED">
        <w:fldChar w:fldCharType="end"/>
      </w:r>
    </w:p>
    <w:p w14:paraId="05303049" w14:textId="2AE7CF50" w:rsidR="00CC4AA3" w:rsidRPr="009531ED" w:rsidRDefault="00CC4AA3">
      <w:pPr>
        <w:pStyle w:val="TOC5"/>
        <w:rPr>
          <w:rFonts w:asciiTheme="minorHAnsi" w:hAnsiTheme="minorHAnsi" w:cstheme="minorBidi"/>
          <w:kern w:val="2"/>
          <w:szCs w:val="22"/>
          <w:lang w:val="en-US" w:eastAsia="ko-KR"/>
        </w:rPr>
      </w:pPr>
      <w:r w:rsidRPr="009531ED">
        <w:t xml:space="preserve">A.1.7.1.1 </w:t>
      </w:r>
      <w:r w:rsidR="001B2C26" w:rsidRPr="00843636">
        <w:tab/>
      </w:r>
      <w:r w:rsidRPr="00995A3F">
        <w:t>100% utilization</w:t>
      </w:r>
      <w:r w:rsidRPr="00995A3F">
        <w:tab/>
      </w:r>
      <w:r w:rsidRPr="009531ED">
        <w:fldChar w:fldCharType="begin"/>
      </w:r>
      <w:r w:rsidRPr="009531ED">
        <w:instrText xml:space="preserve"> PAGEREF _Toc9043065 \h </w:instrText>
      </w:r>
      <w:r w:rsidRPr="009531ED">
        <w:fldChar w:fldCharType="separate"/>
      </w:r>
      <w:r w:rsidR="007B76AD">
        <w:t>63</w:t>
      </w:r>
      <w:r w:rsidRPr="009531ED">
        <w:fldChar w:fldCharType="end"/>
      </w:r>
    </w:p>
    <w:p w14:paraId="24B90323" w14:textId="1A0903D6" w:rsidR="00CC4AA3" w:rsidRPr="009531ED" w:rsidRDefault="00CC4AA3">
      <w:pPr>
        <w:pStyle w:val="TOC5"/>
        <w:rPr>
          <w:rFonts w:asciiTheme="minorHAnsi" w:hAnsiTheme="minorHAnsi" w:cstheme="minorBidi"/>
          <w:kern w:val="2"/>
          <w:szCs w:val="22"/>
          <w:lang w:val="en-US" w:eastAsia="ko-KR"/>
        </w:rPr>
      </w:pPr>
      <w:r w:rsidRPr="009531ED">
        <w:t xml:space="preserve">A.1.7.1.2 </w:t>
      </w:r>
      <w:r w:rsidR="001B2C26" w:rsidRPr="00843636">
        <w:tab/>
      </w:r>
      <w:r w:rsidRPr="00995A3F">
        <w:t>50% utilization</w:t>
      </w:r>
      <w:r w:rsidRPr="00995A3F">
        <w:tab/>
      </w:r>
      <w:r w:rsidRPr="009531ED">
        <w:fldChar w:fldCharType="begin"/>
      </w:r>
      <w:r w:rsidRPr="009531ED">
        <w:instrText xml:space="preserve"> PAGEREF _Toc9043066 \h </w:instrText>
      </w:r>
      <w:r w:rsidRPr="009531ED">
        <w:fldChar w:fldCharType="separate"/>
      </w:r>
      <w:r w:rsidR="007B76AD">
        <w:t>64</w:t>
      </w:r>
      <w:r w:rsidRPr="009531ED">
        <w:fldChar w:fldCharType="end"/>
      </w:r>
    </w:p>
    <w:p w14:paraId="68BA2C68" w14:textId="66E4DF10" w:rsidR="00CC4AA3" w:rsidRPr="009531ED" w:rsidRDefault="00CC4AA3">
      <w:pPr>
        <w:pStyle w:val="TOC5"/>
        <w:rPr>
          <w:rFonts w:asciiTheme="minorHAnsi" w:hAnsiTheme="minorHAnsi" w:cstheme="minorBidi"/>
          <w:kern w:val="2"/>
          <w:szCs w:val="22"/>
          <w:lang w:val="en-US" w:eastAsia="ko-KR"/>
        </w:rPr>
      </w:pPr>
      <w:r w:rsidRPr="009531ED">
        <w:t xml:space="preserve">A.1.7.1.3 </w:t>
      </w:r>
      <w:r w:rsidR="001B2C26" w:rsidRPr="00843636">
        <w:tab/>
      </w:r>
      <w:r w:rsidRPr="00995A3F">
        <w:t>10% utilization</w:t>
      </w:r>
      <w:r w:rsidRPr="00995A3F">
        <w:tab/>
      </w:r>
      <w:r w:rsidRPr="009531ED">
        <w:fldChar w:fldCharType="begin"/>
      </w:r>
      <w:r w:rsidRPr="009531ED">
        <w:instrText xml:space="preserve"> PAGEREF _Toc9043067 \h </w:instrText>
      </w:r>
      <w:r w:rsidRPr="009531ED">
        <w:fldChar w:fldCharType="separate"/>
      </w:r>
      <w:r w:rsidR="007B76AD">
        <w:t>64</w:t>
      </w:r>
      <w:r w:rsidRPr="009531ED">
        <w:fldChar w:fldCharType="end"/>
      </w:r>
    </w:p>
    <w:p w14:paraId="494671B0" w14:textId="754E5D19" w:rsidR="00CC4AA3" w:rsidRPr="009531ED" w:rsidRDefault="00CC4AA3">
      <w:pPr>
        <w:pStyle w:val="TOC4"/>
        <w:rPr>
          <w:rFonts w:asciiTheme="minorHAnsi" w:hAnsiTheme="minorHAnsi" w:cstheme="minorBidi"/>
          <w:kern w:val="2"/>
          <w:szCs w:val="22"/>
          <w:lang w:val="en-US" w:eastAsia="ko-KR"/>
        </w:rPr>
      </w:pPr>
      <w:r w:rsidRPr="009531ED">
        <w:t xml:space="preserve">A.1.7.2 </w:t>
      </w:r>
      <w:r w:rsidR="001B2C26" w:rsidRPr="00843636">
        <w:tab/>
      </w:r>
      <w:r w:rsidRPr="00995A3F">
        <w:t>Huawei</w:t>
      </w:r>
      <w:r w:rsidRPr="00995A3F">
        <w:tab/>
      </w:r>
      <w:r w:rsidRPr="009531ED">
        <w:fldChar w:fldCharType="begin"/>
      </w:r>
      <w:r w:rsidRPr="009531ED">
        <w:instrText xml:space="preserve"> PAGEREF _Toc9043068 \h </w:instrText>
      </w:r>
      <w:r w:rsidRPr="009531ED">
        <w:fldChar w:fldCharType="separate"/>
      </w:r>
      <w:r w:rsidR="007B76AD">
        <w:t>64</w:t>
      </w:r>
      <w:r w:rsidRPr="009531ED">
        <w:fldChar w:fldCharType="end"/>
      </w:r>
    </w:p>
    <w:p w14:paraId="2E8459F6" w14:textId="5A5684B0" w:rsidR="00CC4AA3" w:rsidRPr="009531ED" w:rsidRDefault="00CC4AA3">
      <w:pPr>
        <w:pStyle w:val="TOC4"/>
        <w:rPr>
          <w:rFonts w:asciiTheme="minorHAnsi" w:hAnsiTheme="minorHAnsi" w:cstheme="minorBidi"/>
          <w:kern w:val="2"/>
          <w:szCs w:val="22"/>
          <w:lang w:val="en-US" w:eastAsia="ko-KR"/>
        </w:rPr>
      </w:pPr>
      <w:r w:rsidRPr="009531ED">
        <w:t xml:space="preserve">A.1.7.3 </w:t>
      </w:r>
      <w:r w:rsidR="001B2C26" w:rsidRPr="00843636">
        <w:tab/>
      </w:r>
      <w:r w:rsidRPr="00995A3F">
        <w:t>LGE</w:t>
      </w:r>
      <w:r w:rsidRPr="00995A3F">
        <w:tab/>
      </w:r>
      <w:r w:rsidRPr="009531ED">
        <w:fldChar w:fldCharType="begin"/>
      </w:r>
      <w:r w:rsidRPr="009531ED">
        <w:instrText xml:space="preserve"> PAGEREF _Toc9043069 \h </w:instrText>
      </w:r>
      <w:r w:rsidRPr="009531ED">
        <w:fldChar w:fldCharType="separate"/>
      </w:r>
      <w:r w:rsidR="007B76AD">
        <w:t>65</w:t>
      </w:r>
      <w:r w:rsidRPr="009531ED">
        <w:fldChar w:fldCharType="end"/>
      </w:r>
    </w:p>
    <w:p w14:paraId="267BF0DC" w14:textId="442D3079" w:rsidR="00CC4AA3" w:rsidRPr="009531ED" w:rsidRDefault="00CC4AA3">
      <w:pPr>
        <w:pStyle w:val="TOC4"/>
        <w:rPr>
          <w:rFonts w:asciiTheme="minorHAnsi" w:hAnsiTheme="minorHAnsi" w:cstheme="minorBidi"/>
          <w:kern w:val="2"/>
          <w:szCs w:val="22"/>
          <w:lang w:val="en-US" w:eastAsia="ko-KR"/>
        </w:rPr>
      </w:pPr>
      <w:r w:rsidRPr="009531ED">
        <w:t xml:space="preserve">A.1.7.4 </w:t>
      </w:r>
      <w:r w:rsidR="001B2C26" w:rsidRPr="00843636">
        <w:tab/>
      </w:r>
      <w:r w:rsidRPr="00995A3F">
        <w:t>Nokia</w:t>
      </w:r>
      <w:r w:rsidRPr="00995A3F">
        <w:tab/>
      </w:r>
      <w:r w:rsidRPr="009531ED">
        <w:fldChar w:fldCharType="begin"/>
      </w:r>
      <w:r w:rsidRPr="009531ED">
        <w:instrText xml:space="preserve"> PAGEREF _Toc9043070 \h </w:instrText>
      </w:r>
      <w:r w:rsidRPr="009531ED">
        <w:fldChar w:fldCharType="separate"/>
      </w:r>
      <w:r w:rsidR="007B76AD">
        <w:t>66</w:t>
      </w:r>
      <w:r w:rsidRPr="009531ED">
        <w:fldChar w:fldCharType="end"/>
      </w:r>
    </w:p>
    <w:p w14:paraId="7BD3EE20" w14:textId="14A97850" w:rsidR="00CC4AA3" w:rsidRPr="009531ED" w:rsidRDefault="00CC4AA3">
      <w:pPr>
        <w:pStyle w:val="TOC5"/>
        <w:rPr>
          <w:rFonts w:asciiTheme="minorHAnsi" w:hAnsiTheme="minorHAnsi" w:cstheme="minorBidi"/>
          <w:kern w:val="2"/>
          <w:szCs w:val="22"/>
          <w:lang w:val="en-US" w:eastAsia="ko-KR"/>
        </w:rPr>
      </w:pPr>
      <w:r w:rsidRPr="009531ED">
        <w:t xml:space="preserve">A.1.7.4.1 </w:t>
      </w:r>
      <w:r w:rsidR="001B2C26" w:rsidRPr="00843636">
        <w:tab/>
      </w:r>
      <w:r w:rsidRPr="00995A3F">
        <w:t>Full buffer</w:t>
      </w:r>
      <w:r w:rsidRPr="00995A3F">
        <w:tab/>
      </w:r>
      <w:r w:rsidRPr="009531ED">
        <w:fldChar w:fldCharType="begin"/>
      </w:r>
      <w:r w:rsidRPr="009531ED">
        <w:instrText xml:space="preserve"> PAGEREF _Toc9043071 \h </w:instrText>
      </w:r>
      <w:r w:rsidRPr="009531ED">
        <w:fldChar w:fldCharType="separate"/>
      </w:r>
      <w:r w:rsidR="007B76AD">
        <w:t>66</w:t>
      </w:r>
      <w:r w:rsidRPr="009531ED">
        <w:fldChar w:fldCharType="end"/>
      </w:r>
    </w:p>
    <w:p w14:paraId="0C634966" w14:textId="44794D2F" w:rsidR="00CC4AA3" w:rsidRPr="009531ED" w:rsidRDefault="00CC4AA3">
      <w:pPr>
        <w:pStyle w:val="TOC5"/>
        <w:rPr>
          <w:rFonts w:asciiTheme="minorHAnsi" w:hAnsiTheme="minorHAnsi" w:cstheme="minorBidi"/>
          <w:kern w:val="2"/>
          <w:szCs w:val="22"/>
          <w:lang w:val="en-US" w:eastAsia="ko-KR"/>
        </w:rPr>
      </w:pPr>
      <w:r w:rsidRPr="009531ED">
        <w:t xml:space="preserve">A.1.7.4.2 </w:t>
      </w:r>
      <w:r w:rsidR="001B2C26" w:rsidRPr="00843636">
        <w:tab/>
      </w:r>
      <w:r w:rsidRPr="00995A3F">
        <w:t>FTP3 with 10% load</w:t>
      </w:r>
      <w:r w:rsidRPr="00995A3F">
        <w:tab/>
      </w:r>
      <w:r w:rsidRPr="009531ED">
        <w:fldChar w:fldCharType="begin"/>
      </w:r>
      <w:r w:rsidRPr="009531ED">
        <w:instrText xml:space="preserve"> PAGEREF _Toc9043072 \h </w:instrText>
      </w:r>
      <w:r w:rsidRPr="009531ED">
        <w:fldChar w:fldCharType="separate"/>
      </w:r>
      <w:r w:rsidR="007B76AD">
        <w:t>67</w:t>
      </w:r>
      <w:r w:rsidRPr="009531ED">
        <w:fldChar w:fldCharType="end"/>
      </w:r>
    </w:p>
    <w:p w14:paraId="580386A0" w14:textId="7C92DFC8" w:rsidR="00CC4AA3" w:rsidRPr="009531ED" w:rsidRDefault="00CC4AA3">
      <w:pPr>
        <w:pStyle w:val="TOC3"/>
        <w:rPr>
          <w:rFonts w:asciiTheme="minorHAnsi" w:hAnsiTheme="minorHAnsi" w:cstheme="minorBidi"/>
          <w:kern w:val="2"/>
          <w:szCs w:val="22"/>
          <w:lang w:val="en-US" w:eastAsia="ko-KR"/>
        </w:rPr>
      </w:pPr>
      <w:r w:rsidRPr="009531ED">
        <w:t xml:space="preserve">A.1.8 </w:t>
      </w:r>
      <w:r w:rsidR="001B2C26" w:rsidRPr="00843636">
        <w:tab/>
      </w:r>
      <w:r w:rsidRPr="00995A3F">
        <w:t>Scenario 8: 4GHz Indoor → Indoor (DL)</w:t>
      </w:r>
      <w:r w:rsidRPr="00995A3F">
        <w:tab/>
      </w:r>
      <w:r w:rsidRPr="009531ED">
        <w:fldChar w:fldCharType="begin"/>
      </w:r>
      <w:r w:rsidRPr="009531ED">
        <w:instrText xml:space="preserve"> PAGEREF _Toc9043073 \h </w:instrText>
      </w:r>
      <w:r w:rsidRPr="009531ED">
        <w:fldChar w:fldCharType="separate"/>
      </w:r>
      <w:r w:rsidR="007B76AD">
        <w:t>68</w:t>
      </w:r>
      <w:r w:rsidRPr="009531ED">
        <w:fldChar w:fldCharType="end"/>
      </w:r>
    </w:p>
    <w:p w14:paraId="1A508749" w14:textId="29A00873" w:rsidR="00CC4AA3" w:rsidRPr="009531ED" w:rsidRDefault="00CC4AA3">
      <w:pPr>
        <w:pStyle w:val="TOC4"/>
        <w:rPr>
          <w:rFonts w:asciiTheme="minorHAnsi" w:hAnsiTheme="minorHAnsi" w:cstheme="minorBidi"/>
          <w:kern w:val="2"/>
          <w:szCs w:val="22"/>
          <w:lang w:val="en-US" w:eastAsia="ko-KR"/>
        </w:rPr>
      </w:pPr>
      <w:r w:rsidRPr="009531ED">
        <w:t xml:space="preserve">A.1.8.1 </w:t>
      </w:r>
      <w:r w:rsidR="001B2C26" w:rsidRPr="00843636">
        <w:tab/>
      </w:r>
      <w:r w:rsidRPr="00995A3F">
        <w:t>Ericsson</w:t>
      </w:r>
      <w:r w:rsidRPr="00995A3F">
        <w:tab/>
      </w:r>
      <w:r w:rsidRPr="009531ED">
        <w:fldChar w:fldCharType="begin"/>
      </w:r>
      <w:r w:rsidRPr="009531ED">
        <w:instrText xml:space="preserve"> PAGEREF _Toc9043074 \h </w:instrText>
      </w:r>
      <w:r w:rsidRPr="009531ED">
        <w:fldChar w:fldCharType="separate"/>
      </w:r>
      <w:r w:rsidR="007B76AD">
        <w:t>68</w:t>
      </w:r>
      <w:r w:rsidRPr="009531ED">
        <w:fldChar w:fldCharType="end"/>
      </w:r>
    </w:p>
    <w:p w14:paraId="1E62C939" w14:textId="7B70E2F0" w:rsidR="00CC4AA3" w:rsidRPr="009531ED" w:rsidRDefault="00CC4AA3">
      <w:pPr>
        <w:pStyle w:val="TOC4"/>
        <w:rPr>
          <w:rFonts w:asciiTheme="minorHAnsi" w:hAnsiTheme="minorHAnsi" w:cstheme="minorBidi"/>
          <w:kern w:val="2"/>
          <w:szCs w:val="22"/>
          <w:lang w:val="en-US" w:eastAsia="ko-KR"/>
        </w:rPr>
      </w:pPr>
      <w:r w:rsidRPr="009531ED">
        <w:t xml:space="preserve">A.1.8.1.1 </w:t>
      </w:r>
      <w:r w:rsidR="001B2C26" w:rsidRPr="00843636">
        <w:tab/>
      </w:r>
      <w:r w:rsidRPr="00995A3F">
        <w:t>100% utilization</w:t>
      </w:r>
      <w:r w:rsidRPr="00995A3F">
        <w:tab/>
      </w:r>
      <w:r w:rsidRPr="009531ED">
        <w:fldChar w:fldCharType="begin"/>
      </w:r>
      <w:r w:rsidRPr="009531ED">
        <w:instrText xml:space="preserve"> PAGEREF _Toc9043075 \h </w:instrText>
      </w:r>
      <w:r w:rsidRPr="009531ED">
        <w:fldChar w:fldCharType="separate"/>
      </w:r>
      <w:r w:rsidR="007B76AD">
        <w:t>68</w:t>
      </w:r>
      <w:r w:rsidRPr="009531ED">
        <w:fldChar w:fldCharType="end"/>
      </w:r>
    </w:p>
    <w:p w14:paraId="4ECE510B" w14:textId="34BF161C" w:rsidR="00CC4AA3" w:rsidRPr="009531ED" w:rsidRDefault="00CC4AA3">
      <w:pPr>
        <w:pStyle w:val="TOC4"/>
        <w:rPr>
          <w:rFonts w:asciiTheme="minorHAnsi" w:hAnsiTheme="minorHAnsi" w:cstheme="minorBidi"/>
          <w:kern w:val="2"/>
          <w:szCs w:val="22"/>
          <w:lang w:val="en-US" w:eastAsia="ko-KR"/>
        </w:rPr>
      </w:pPr>
      <w:r w:rsidRPr="009531ED">
        <w:t xml:space="preserve">A.1.8.1.2 </w:t>
      </w:r>
      <w:r w:rsidR="001B2C26" w:rsidRPr="00843636">
        <w:tab/>
      </w:r>
      <w:r w:rsidRPr="00995A3F">
        <w:t>50% utilization</w:t>
      </w:r>
      <w:r w:rsidRPr="00995A3F">
        <w:tab/>
      </w:r>
      <w:r w:rsidRPr="009531ED">
        <w:fldChar w:fldCharType="begin"/>
      </w:r>
      <w:r w:rsidRPr="009531ED">
        <w:instrText xml:space="preserve"> PAGEREF _Toc9043076 \h </w:instrText>
      </w:r>
      <w:r w:rsidRPr="009531ED">
        <w:fldChar w:fldCharType="separate"/>
      </w:r>
      <w:r w:rsidR="007B76AD">
        <w:t>69</w:t>
      </w:r>
      <w:r w:rsidRPr="009531ED">
        <w:fldChar w:fldCharType="end"/>
      </w:r>
    </w:p>
    <w:p w14:paraId="5C07FBD2" w14:textId="21C01301" w:rsidR="00CC4AA3" w:rsidRPr="009531ED" w:rsidRDefault="00CC4AA3">
      <w:pPr>
        <w:pStyle w:val="TOC4"/>
        <w:rPr>
          <w:rFonts w:asciiTheme="minorHAnsi" w:hAnsiTheme="minorHAnsi" w:cstheme="minorBidi"/>
          <w:kern w:val="2"/>
          <w:szCs w:val="22"/>
          <w:lang w:val="en-US" w:eastAsia="ko-KR"/>
        </w:rPr>
      </w:pPr>
      <w:r w:rsidRPr="009531ED">
        <w:t xml:space="preserve">A.1.8.1.3 </w:t>
      </w:r>
      <w:r w:rsidR="001B2C26" w:rsidRPr="00843636">
        <w:tab/>
      </w:r>
      <w:r w:rsidRPr="00995A3F">
        <w:t>10% utiliz</w:t>
      </w:r>
      <w:r w:rsidRPr="009B5A9D">
        <w:t>ation</w:t>
      </w:r>
      <w:r w:rsidRPr="009B5A9D">
        <w:tab/>
      </w:r>
      <w:r w:rsidRPr="009531ED">
        <w:fldChar w:fldCharType="begin"/>
      </w:r>
      <w:r w:rsidRPr="009531ED">
        <w:instrText xml:space="preserve"> PAGEREF _Toc9043077 \h </w:instrText>
      </w:r>
      <w:r w:rsidRPr="009531ED">
        <w:fldChar w:fldCharType="separate"/>
      </w:r>
      <w:r w:rsidR="007B76AD">
        <w:t>70</w:t>
      </w:r>
      <w:r w:rsidRPr="009531ED">
        <w:fldChar w:fldCharType="end"/>
      </w:r>
    </w:p>
    <w:p w14:paraId="3954858D" w14:textId="60A5D73E" w:rsidR="00CC4AA3" w:rsidRPr="009531ED" w:rsidRDefault="00CC4AA3">
      <w:pPr>
        <w:pStyle w:val="TOC4"/>
        <w:rPr>
          <w:rFonts w:asciiTheme="minorHAnsi" w:hAnsiTheme="minorHAnsi" w:cstheme="minorBidi"/>
          <w:kern w:val="2"/>
          <w:szCs w:val="22"/>
          <w:lang w:val="en-US" w:eastAsia="ko-KR"/>
        </w:rPr>
      </w:pPr>
      <w:r w:rsidRPr="009531ED">
        <w:t xml:space="preserve">A.1.8.2 </w:t>
      </w:r>
      <w:r w:rsidR="001B2C26" w:rsidRPr="00843636">
        <w:tab/>
      </w:r>
      <w:r w:rsidRPr="00995A3F">
        <w:t>Huawei</w:t>
      </w:r>
      <w:r w:rsidRPr="00995A3F">
        <w:tab/>
      </w:r>
      <w:r w:rsidRPr="009531ED">
        <w:fldChar w:fldCharType="begin"/>
      </w:r>
      <w:r w:rsidRPr="009531ED">
        <w:instrText xml:space="preserve"> PAGEREF _Toc9043078 \h </w:instrText>
      </w:r>
      <w:r w:rsidRPr="009531ED">
        <w:fldChar w:fldCharType="separate"/>
      </w:r>
      <w:r w:rsidR="007B76AD">
        <w:t>70</w:t>
      </w:r>
      <w:r w:rsidRPr="009531ED">
        <w:fldChar w:fldCharType="end"/>
      </w:r>
    </w:p>
    <w:p w14:paraId="7A943907" w14:textId="553F431C" w:rsidR="00CC4AA3" w:rsidRPr="009531ED" w:rsidRDefault="00CC4AA3">
      <w:pPr>
        <w:pStyle w:val="TOC4"/>
        <w:rPr>
          <w:rFonts w:asciiTheme="minorHAnsi" w:hAnsiTheme="minorHAnsi" w:cstheme="minorBidi"/>
          <w:kern w:val="2"/>
          <w:szCs w:val="22"/>
          <w:lang w:val="en-US" w:eastAsia="ko-KR"/>
        </w:rPr>
      </w:pPr>
      <w:r w:rsidRPr="009531ED">
        <w:t xml:space="preserve">A.1.8.3 </w:t>
      </w:r>
      <w:r w:rsidR="001B2C26" w:rsidRPr="00843636">
        <w:tab/>
      </w:r>
      <w:r w:rsidRPr="00995A3F">
        <w:t>LGE</w:t>
      </w:r>
      <w:r w:rsidRPr="00995A3F">
        <w:tab/>
      </w:r>
      <w:r w:rsidRPr="009531ED">
        <w:fldChar w:fldCharType="begin"/>
      </w:r>
      <w:r w:rsidRPr="009531ED">
        <w:instrText xml:space="preserve"> PAGEREF _Toc9043079 \h </w:instrText>
      </w:r>
      <w:r w:rsidRPr="009531ED">
        <w:fldChar w:fldCharType="separate"/>
      </w:r>
      <w:r w:rsidR="007B76AD">
        <w:t>71</w:t>
      </w:r>
      <w:r w:rsidRPr="009531ED">
        <w:fldChar w:fldCharType="end"/>
      </w:r>
    </w:p>
    <w:p w14:paraId="235CB456" w14:textId="76FE5DFD" w:rsidR="00CC4AA3" w:rsidRPr="009531ED" w:rsidRDefault="00CC4AA3">
      <w:pPr>
        <w:pStyle w:val="TOC4"/>
        <w:rPr>
          <w:rFonts w:asciiTheme="minorHAnsi" w:hAnsiTheme="minorHAnsi" w:cstheme="minorBidi"/>
          <w:kern w:val="2"/>
          <w:szCs w:val="22"/>
          <w:lang w:val="en-US" w:eastAsia="ko-KR"/>
        </w:rPr>
      </w:pPr>
      <w:r w:rsidRPr="009531ED">
        <w:t xml:space="preserve">A.1.8.4 </w:t>
      </w:r>
      <w:r w:rsidR="001B2C26" w:rsidRPr="00843636">
        <w:tab/>
      </w:r>
      <w:r w:rsidRPr="00995A3F">
        <w:t>Nokia</w:t>
      </w:r>
      <w:r w:rsidRPr="00995A3F">
        <w:tab/>
      </w:r>
      <w:r w:rsidRPr="009531ED">
        <w:fldChar w:fldCharType="begin"/>
      </w:r>
      <w:r w:rsidRPr="009531ED">
        <w:instrText xml:space="preserve"> PAGEREF _Toc9043080 \h </w:instrText>
      </w:r>
      <w:r w:rsidRPr="009531ED">
        <w:fldChar w:fldCharType="separate"/>
      </w:r>
      <w:r w:rsidR="007B76AD">
        <w:t>72</w:t>
      </w:r>
      <w:r w:rsidRPr="009531ED">
        <w:fldChar w:fldCharType="end"/>
      </w:r>
    </w:p>
    <w:p w14:paraId="367F0535" w14:textId="1768A46E" w:rsidR="00CC4AA3" w:rsidRPr="009531ED" w:rsidRDefault="00CC4AA3">
      <w:pPr>
        <w:pStyle w:val="TOC5"/>
        <w:rPr>
          <w:rFonts w:asciiTheme="minorHAnsi" w:hAnsiTheme="minorHAnsi" w:cstheme="minorBidi"/>
          <w:kern w:val="2"/>
          <w:szCs w:val="22"/>
          <w:lang w:val="en-US" w:eastAsia="ko-KR"/>
        </w:rPr>
      </w:pPr>
      <w:r w:rsidRPr="009531ED">
        <w:lastRenderedPageBreak/>
        <w:t xml:space="preserve">A.1.8.4.1 </w:t>
      </w:r>
      <w:r w:rsidR="001B2C26" w:rsidRPr="009531ED">
        <w:tab/>
      </w:r>
      <w:r w:rsidRPr="009531ED">
        <w:t>Full buffer</w:t>
      </w:r>
      <w:r w:rsidRPr="009531ED">
        <w:tab/>
      </w:r>
      <w:r w:rsidRPr="009531ED">
        <w:fldChar w:fldCharType="begin"/>
      </w:r>
      <w:r w:rsidRPr="009531ED">
        <w:instrText xml:space="preserve"> PAGEREF _Toc9043081 \h </w:instrText>
      </w:r>
      <w:r w:rsidRPr="009531ED">
        <w:fldChar w:fldCharType="separate"/>
      </w:r>
      <w:r w:rsidR="007B76AD">
        <w:t>72</w:t>
      </w:r>
      <w:r w:rsidRPr="009531ED">
        <w:fldChar w:fldCharType="end"/>
      </w:r>
    </w:p>
    <w:p w14:paraId="41F7A469" w14:textId="2478CAA2" w:rsidR="00CC4AA3" w:rsidRPr="009531ED" w:rsidRDefault="00CC4AA3">
      <w:pPr>
        <w:pStyle w:val="TOC5"/>
        <w:rPr>
          <w:rFonts w:asciiTheme="minorHAnsi" w:hAnsiTheme="minorHAnsi" w:cstheme="minorBidi"/>
          <w:kern w:val="2"/>
          <w:szCs w:val="22"/>
          <w:lang w:val="en-US" w:eastAsia="ko-KR"/>
        </w:rPr>
      </w:pPr>
      <w:r w:rsidRPr="009531ED">
        <w:t xml:space="preserve">A.1.8.4.2 </w:t>
      </w:r>
      <w:r w:rsidR="001B2C26" w:rsidRPr="009531ED">
        <w:tab/>
      </w:r>
      <w:r w:rsidRPr="00843636">
        <w:t>FTP3 with 10% loa</w:t>
      </w:r>
      <w:r w:rsidRPr="00995A3F">
        <w:t>d</w:t>
      </w:r>
      <w:r w:rsidRPr="00995A3F">
        <w:tab/>
      </w:r>
      <w:r w:rsidRPr="009531ED">
        <w:fldChar w:fldCharType="begin"/>
      </w:r>
      <w:r w:rsidRPr="009531ED">
        <w:instrText xml:space="preserve"> PAGEREF _Toc9043082 \h </w:instrText>
      </w:r>
      <w:r w:rsidRPr="009531ED">
        <w:fldChar w:fldCharType="separate"/>
      </w:r>
      <w:r w:rsidR="007B76AD">
        <w:t>73</w:t>
      </w:r>
      <w:r w:rsidRPr="009531ED">
        <w:fldChar w:fldCharType="end"/>
      </w:r>
    </w:p>
    <w:p w14:paraId="546B2809" w14:textId="490264F2" w:rsidR="00CC4AA3" w:rsidRPr="009531ED" w:rsidRDefault="00CC4AA3">
      <w:pPr>
        <w:pStyle w:val="TOC4"/>
        <w:rPr>
          <w:rFonts w:asciiTheme="minorHAnsi" w:hAnsiTheme="minorHAnsi" w:cstheme="minorBidi"/>
          <w:kern w:val="2"/>
          <w:szCs w:val="22"/>
          <w:lang w:val="en-US" w:eastAsia="ko-KR"/>
        </w:rPr>
      </w:pPr>
      <w:r w:rsidRPr="009531ED">
        <w:t xml:space="preserve">A.1.8.5 </w:t>
      </w:r>
      <w:r w:rsidR="001B2C26" w:rsidRPr="009531ED">
        <w:tab/>
      </w:r>
      <w:r w:rsidRPr="00843636">
        <w:t>Qualcomm</w:t>
      </w:r>
      <w:r w:rsidRPr="00843636">
        <w:tab/>
      </w:r>
      <w:r w:rsidRPr="009531ED">
        <w:fldChar w:fldCharType="begin"/>
      </w:r>
      <w:r w:rsidRPr="009531ED">
        <w:instrText xml:space="preserve"> PAGEREF _Toc9043083 \h </w:instrText>
      </w:r>
      <w:r w:rsidRPr="009531ED">
        <w:fldChar w:fldCharType="separate"/>
      </w:r>
      <w:r w:rsidR="007B76AD">
        <w:t>73</w:t>
      </w:r>
      <w:r w:rsidRPr="009531ED">
        <w:fldChar w:fldCharType="end"/>
      </w:r>
    </w:p>
    <w:p w14:paraId="2DEBBD95" w14:textId="7BE76550" w:rsidR="00CC4AA3" w:rsidRPr="009531ED" w:rsidRDefault="00CC4AA3">
      <w:pPr>
        <w:pStyle w:val="TOC2"/>
        <w:rPr>
          <w:rFonts w:asciiTheme="minorHAnsi" w:hAnsiTheme="minorHAnsi" w:cstheme="minorBidi"/>
          <w:kern w:val="2"/>
          <w:szCs w:val="22"/>
          <w:lang w:val="en-US" w:eastAsia="ko-KR"/>
        </w:rPr>
      </w:pPr>
      <w:r w:rsidRPr="009531ED">
        <w:t xml:space="preserve">A.2 </w:t>
      </w:r>
      <w:r w:rsidR="001B2C26" w:rsidRPr="009531ED">
        <w:tab/>
      </w:r>
      <w:r w:rsidRPr="00843636">
        <w:t>FR2</w:t>
      </w:r>
      <w:r w:rsidRPr="00843636">
        <w:tab/>
      </w:r>
      <w:r w:rsidRPr="009531ED">
        <w:fldChar w:fldCharType="begin"/>
      </w:r>
      <w:r w:rsidRPr="009531ED">
        <w:instrText xml:space="preserve"> PAGEREF _Toc9043084 \h </w:instrText>
      </w:r>
      <w:r w:rsidRPr="009531ED">
        <w:fldChar w:fldCharType="separate"/>
      </w:r>
      <w:r w:rsidR="007B76AD">
        <w:t>74</w:t>
      </w:r>
      <w:r w:rsidRPr="009531ED">
        <w:fldChar w:fldCharType="end"/>
      </w:r>
    </w:p>
    <w:p w14:paraId="47D4CE93" w14:textId="7726A040" w:rsidR="00CC4AA3" w:rsidRPr="009531ED" w:rsidRDefault="00CC4AA3">
      <w:pPr>
        <w:pStyle w:val="TOC3"/>
        <w:rPr>
          <w:rFonts w:asciiTheme="minorHAnsi" w:hAnsiTheme="minorHAnsi" w:cstheme="minorBidi"/>
          <w:kern w:val="2"/>
          <w:szCs w:val="22"/>
          <w:lang w:val="en-US" w:eastAsia="ko-KR"/>
        </w:rPr>
      </w:pPr>
      <w:r w:rsidRPr="009531ED">
        <w:t xml:space="preserve">A.2.1 </w:t>
      </w:r>
      <w:r w:rsidR="001B2C26" w:rsidRPr="009531ED">
        <w:tab/>
      </w:r>
      <w:r w:rsidRPr="00843636">
        <w:t>Scenario 9: 30GHz Macro → Macro (DL)</w:t>
      </w:r>
      <w:r w:rsidRPr="00843636">
        <w:tab/>
      </w:r>
      <w:r w:rsidRPr="009531ED">
        <w:fldChar w:fldCharType="begin"/>
      </w:r>
      <w:r w:rsidRPr="009531ED">
        <w:instrText xml:space="preserve"> PAGEREF _Toc9043085 \h </w:instrText>
      </w:r>
      <w:r w:rsidRPr="009531ED">
        <w:fldChar w:fldCharType="separate"/>
      </w:r>
      <w:r w:rsidR="007B76AD">
        <w:t>74</w:t>
      </w:r>
      <w:r w:rsidRPr="009531ED">
        <w:fldChar w:fldCharType="end"/>
      </w:r>
    </w:p>
    <w:p w14:paraId="4A05C840" w14:textId="1FDEB090" w:rsidR="00CC4AA3" w:rsidRPr="009531ED" w:rsidRDefault="00CC4AA3">
      <w:pPr>
        <w:pStyle w:val="TOC4"/>
        <w:rPr>
          <w:rFonts w:asciiTheme="minorHAnsi" w:hAnsiTheme="minorHAnsi" w:cstheme="minorBidi"/>
          <w:kern w:val="2"/>
          <w:szCs w:val="22"/>
          <w:lang w:val="en-US" w:eastAsia="ko-KR"/>
        </w:rPr>
      </w:pPr>
      <w:r w:rsidRPr="009531ED">
        <w:t xml:space="preserve">A.2.1.1 </w:t>
      </w:r>
      <w:r w:rsidR="001B2C26" w:rsidRPr="009531ED">
        <w:tab/>
      </w:r>
      <w:r w:rsidRPr="00843636">
        <w:t>Ericsson</w:t>
      </w:r>
      <w:r w:rsidRPr="00843636">
        <w:tab/>
      </w:r>
      <w:r w:rsidRPr="009531ED">
        <w:fldChar w:fldCharType="begin"/>
      </w:r>
      <w:r w:rsidRPr="009531ED">
        <w:instrText xml:space="preserve"> PAGEREF _Toc9043086 \h </w:instrText>
      </w:r>
      <w:r w:rsidRPr="009531ED">
        <w:fldChar w:fldCharType="separate"/>
      </w:r>
      <w:r w:rsidR="007B76AD">
        <w:t>74</w:t>
      </w:r>
      <w:r w:rsidRPr="009531ED">
        <w:fldChar w:fldCharType="end"/>
      </w:r>
    </w:p>
    <w:p w14:paraId="5AE019D6" w14:textId="3D283AC9" w:rsidR="00CC4AA3" w:rsidRPr="009531ED" w:rsidRDefault="00CC4AA3">
      <w:pPr>
        <w:pStyle w:val="TOC4"/>
        <w:rPr>
          <w:rFonts w:asciiTheme="minorHAnsi" w:hAnsiTheme="minorHAnsi" w:cstheme="minorBidi"/>
          <w:kern w:val="2"/>
          <w:szCs w:val="22"/>
          <w:lang w:val="en-US" w:eastAsia="ko-KR"/>
        </w:rPr>
      </w:pPr>
      <w:r w:rsidRPr="009531ED">
        <w:t>A.2.1.2</w:t>
      </w:r>
      <w:r w:rsidR="001B2C26" w:rsidRPr="009531ED">
        <w:tab/>
      </w:r>
      <w:r w:rsidRPr="00843636">
        <w:t xml:space="preserve"> Huawei</w:t>
      </w:r>
      <w:r w:rsidRPr="00843636">
        <w:tab/>
      </w:r>
      <w:r w:rsidRPr="009531ED">
        <w:fldChar w:fldCharType="begin"/>
      </w:r>
      <w:r w:rsidRPr="009531ED">
        <w:instrText xml:space="preserve"> PAGEREF _Toc9043087 \h </w:instrText>
      </w:r>
      <w:r w:rsidRPr="009531ED">
        <w:fldChar w:fldCharType="separate"/>
      </w:r>
      <w:r w:rsidR="007B76AD">
        <w:t>74</w:t>
      </w:r>
      <w:r w:rsidRPr="009531ED">
        <w:fldChar w:fldCharType="end"/>
      </w:r>
    </w:p>
    <w:p w14:paraId="624C17BB" w14:textId="4B640CE2" w:rsidR="00CC4AA3" w:rsidRPr="009531ED" w:rsidRDefault="00CC4AA3">
      <w:pPr>
        <w:pStyle w:val="TOC4"/>
        <w:rPr>
          <w:rFonts w:asciiTheme="minorHAnsi" w:hAnsiTheme="minorHAnsi" w:cstheme="minorBidi"/>
          <w:kern w:val="2"/>
          <w:szCs w:val="22"/>
          <w:lang w:val="en-US" w:eastAsia="ko-KR"/>
        </w:rPr>
      </w:pPr>
      <w:r w:rsidRPr="009531ED">
        <w:t xml:space="preserve">A.2.1.3 </w:t>
      </w:r>
      <w:r w:rsidR="001B2C26" w:rsidRPr="009531ED">
        <w:tab/>
      </w:r>
      <w:r w:rsidRPr="00843636">
        <w:t>LGE</w:t>
      </w:r>
      <w:r w:rsidRPr="00843636">
        <w:tab/>
      </w:r>
      <w:r w:rsidRPr="009531ED">
        <w:fldChar w:fldCharType="begin"/>
      </w:r>
      <w:r w:rsidRPr="009531ED">
        <w:instrText xml:space="preserve"> PAGEREF _Toc9043088 \h </w:instrText>
      </w:r>
      <w:r w:rsidRPr="009531ED">
        <w:fldChar w:fldCharType="separate"/>
      </w:r>
      <w:r w:rsidR="007B76AD">
        <w:t>75</w:t>
      </w:r>
      <w:r w:rsidRPr="009531ED">
        <w:fldChar w:fldCharType="end"/>
      </w:r>
    </w:p>
    <w:p w14:paraId="1C375DD7" w14:textId="584F081A" w:rsidR="00CC4AA3" w:rsidRPr="009531ED" w:rsidRDefault="00CC4AA3">
      <w:pPr>
        <w:pStyle w:val="TOC4"/>
        <w:rPr>
          <w:rFonts w:asciiTheme="minorHAnsi" w:hAnsiTheme="minorHAnsi" w:cstheme="minorBidi"/>
          <w:kern w:val="2"/>
          <w:szCs w:val="22"/>
          <w:lang w:val="en-US" w:eastAsia="ko-KR"/>
        </w:rPr>
      </w:pPr>
      <w:r w:rsidRPr="009531ED">
        <w:t xml:space="preserve">A. 2.1.4 </w:t>
      </w:r>
      <w:r w:rsidR="001B2C26" w:rsidRPr="009531ED">
        <w:tab/>
      </w:r>
      <w:r w:rsidRPr="00843636">
        <w:t>Nokia</w:t>
      </w:r>
      <w:r w:rsidRPr="00843636">
        <w:tab/>
      </w:r>
      <w:r w:rsidRPr="009531ED">
        <w:fldChar w:fldCharType="begin"/>
      </w:r>
      <w:r w:rsidRPr="009531ED">
        <w:instrText xml:space="preserve"> PAGEREF _Toc9043089 \h </w:instrText>
      </w:r>
      <w:r w:rsidRPr="009531ED">
        <w:fldChar w:fldCharType="separate"/>
      </w:r>
      <w:r w:rsidR="007B76AD">
        <w:t>76</w:t>
      </w:r>
      <w:r w:rsidRPr="009531ED">
        <w:fldChar w:fldCharType="end"/>
      </w:r>
    </w:p>
    <w:p w14:paraId="1317D315" w14:textId="6AF6AAA7" w:rsidR="00CC4AA3" w:rsidRPr="009531ED" w:rsidRDefault="00CC4AA3">
      <w:pPr>
        <w:pStyle w:val="TOC5"/>
        <w:rPr>
          <w:rFonts w:asciiTheme="minorHAnsi" w:hAnsiTheme="minorHAnsi" w:cstheme="minorBidi"/>
          <w:kern w:val="2"/>
          <w:szCs w:val="22"/>
          <w:lang w:val="en-US" w:eastAsia="ko-KR"/>
        </w:rPr>
      </w:pPr>
      <w:r w:rsidRPr="009531ED">
        <w:t>A.2.1.4.1</w:t>
      </w:r>
      <w:r w:rsidR="001B2C26" w:rsidRPr="00843636">
        <w:tab/>
      </w:r>
      <w:r w:rsidRPr="00995A3F">
        <w:t>Full buffer</w:t>
      </w:r>
      <w:r w:rsidRPr="00995A3F">
        <w:tab/>
      </w:r>
      <w:r w:rsidRPr="009531ED">
        <w:fldChar w:fldCharType="begin"/>
      </w:r>
      <w:r w:rsidRPr="009531ED">
        <w:instrText xml:space="preserve"> PAGEREF _Toc9043090 \h </w:instrText>
      </w:r>
      <w:r w:rsidRPr="009531ED">
        <w:fldChar w:fldCharType="separate"/>
      </w:r>
      <w:r w:rsidR="007B76AD">
        <w:t>76</w:t>
      </w:r>
      <w:r w:rsidRPr="009531ED">
        <w:fldChar w:fldCharType="end"/>
      </w:r>
    </w:p>
    <w:p w14:paraId="1409752B" w14:textId="13FDC760" w:rsidR="00CC4AA3" w:rsidRPr="009531ED" w:rsidRDefault="00CC4AA3">
      <w:pPr>
        <w:pStyle w:val="TOC5"/>
        <w:rPr>
          <w:rFonts w:asciiTheme="minorHAnsi" w:hAnsiTheme="minorHAnsi" w:cstheme="minorBidi"/>
          <w:kern w:val="2"/>
          <w:szCs w:val="22"/>
          <w:lang w:val="en-US" w:eastAsia="ko-KR"/>
        </w:rPr>
      </w:pPr>
      <w:r w:rsidRPr="009531ED">
        <w:t xml:space="preserve">A.2.1.4.2 </w:t>
      </w:r>
      <w:r w:rsidR="001B2C26" w:rsidRPr="009531ED">
        <w:tab/>
      </w:r>
      <w:r w:rsidRPr="00843636">
        <w:t>FTP3 with 10% load</w:t>
      </w:r>
      <w:r w:rsidRPr="00843636">
        <w:tab/>
      </w:r>
      <w:r w:rsidRPr="009531ED">
        <w:fldChar w:fldCharType="begin"/>
      </w:r>
      <w:r w:rsidRPr="009531ED">
        <w:instrText xml:space="preserve"> PAGEREF _Toc9043091 \h </w:instrText>
      </w:r>
      <w:r w:rsidRPr="009531ED">
        <w:fldChar w:fldCharType="separate"/>
      </w:r>
      <w:r w:rsidR="007B76AD">
        <w:t>77</w:t>
      </w:r>
      <w:r w:rsidRPr="009531ED">
        <w:fldChar w:fldCharType="end"/>
      </w:r>
    </w:p>
    <w:p w14:paraId="49E0B05D" w14:textId="09D66759" w:rsidR="00CC4AA3" w:rsidRPr="009531ED" w:rsidRDefault="00CC4AA3">
      <w:pPr>
        <w:pStyle w:val="TOC4"/>
        <w:rPr>
          <w:rFonts w:asciiTheme="minorHAnsi" w:hAnsiTheme="minorHAnsi" w:cstheme="minorBidi"/>
          <w:kern w:val="2"/>
          <w:szCs w:val="22"/>
          <w:lang w:val="en-US" w:eastAsia="ko-KR"/>
        </w:rPr>
      </w:pPr>
      <w:r w:rsidRPr="009531ED">
        <w:t xml:space="preserve">A.2.1.5 </w:t>
      </w:r>
      <w:r w:rsidR="001B2C26" w:rsidRPr="009531ED">
        <w:tab/>
      </w:r>
      <w:r w:rsidRPr="00843636">
        <w:t>Qualcomm</w:t>
      </w:r>
      <w:r w:rsidRPr="00843636">
        <w:tab/>
      </w:r>
      <w:r w:rsidRPr="009531ED">
        <w:fldChar w:fldCharType="begin"/>
      </w:r>
      <w:r w:rsidRPr="009531ED">
        <w:instrText xml:space="preserve"> PAGEREF _Toc9043092 \h </w:instrText>
      </w:r>
      <w:r w:rsidRPr="009531ED">
        <w:fldChar w:fldCharType="separate"/>
      </w:r>
      <w:r w:rsidR="007B76AD">
        <w:t>77</w:t>
      </w:r>
      <w:r w:rsidRPr="009531ED">
        <w:fldChar w:fldCharType="end"/>
      </w:r>
    </w:p>
    <w:p w14:paraId="4BDAAD09" w14:textId="01478106" w:rsidR="00CC4AA3" w:rsidRPr="009531ED" w:rsidRDefault="00CC4AA3">
      <w:pPr>
        <w:pStyle w:val="TOC3"/>
        <w:rPr>
          <w:rFonts w:asciiTheme="minorHAnsi" w:hAnsiTheme="minorHAnsi" w:cstheme="minorBidi"/>
          <w:kern w:val="2"/>
          <w:szCs w:val="22"/>
          <w:lang w:val="en-US" w:eastAsia="ko-KR"/>
        </w:rPr>
      </w:pPr>
      <w:r w:rsidRPr="009531ED">
        <w:t xml:space="preserve">A.2.2 </w:t>
      </w:r>
      <w:r w:rsidR="001B2C26" w:rsidRPr="009531ED">
        <w:tab/>
      </w:r>
      <w:r w:rsidRPr="00843636">
        <w:t>Scenario 10: 30GHz Macro → Macro (UL)</w:t>
      </w:r>
      <w:r w:rsidRPr="00843636">
        <w:tab/>
      </w:r>
      <w:r w:rsidRPr="009531ED">
        <w:fldChar w:fldCharType="begin"/>
      </w:r>
      <w:r w:rsidRPr="009531ED">
        <w:instrText xml:space="preserve"> PAGEREF _Toc9043093 \h </w:instrText>
      </w:r>
      <w:r w:rsidRPr="009531ED">
        <w:fldChar w:fldCharType="separate"/>
      </w:r>
      <w:r w:rsidR="007B76AD">
        <w:t>78</w:t>
      </w:r>
      <w:r w:rsidRPr="009531ED">
        <w:fldChar w:fldCharType="end"/>
      </w:r>
    </w:p>
    <w:p w14:paraId="1F2D1687" w14:textId="2F2D85CB" w:rsidR="00CC4AA3" w:rsidRPr="009531ED" w:rsidRDefault="00CC4AA3">
      <w:pPr>
        <w:pStyle w:val="TOC4"/>
        <w:rPr>
          <w:rFonts w:asciiTheme="minorHAnsi" w:hAnsiTheme="minorHAnsi" w:cstheme="minorBidi"/>
          <w:kern w:val="2"/>
          <w:szCs w:val="22"/>
          <w:lang w:val="en-US" w:eastAsia="ko-KR"/>
        </w:rPr>
      </w:pPr>
      <w:r w:rsidRPr="009531ED">
        <w:t xml:space="preserve">A.2.2.1 </w:t>
      </w:r>
      <w:r w:rsidR="001E50BE" w:rsidRPr="009531ED">
        <w:tab/>
      </w:r>
      <w:r w:rsidRPr="00843636">
        <w:t>Ericsson</w:t>
      </w:r>
      <w:r w:rsidRPr="00843636">
        <w:tab/>
      </w:r>
      <w:r w:rsidRPr="009531ED">
        <w:fldChar w:fldCharType="begin"/>
      </w:r>
      <w:r w:rsidRPr="009531ED">
        <w:instrText xml:space="preserve"> PAGEREF _Toc9043094 \h </w:instrText>
      </w:r>
      <w:r w:rsidRPr="009531ED">
        <w:fldChar w:fldCharType="separate"/>
      </w:r>
      <w:r w:rsidR="007B76AD">
        <w:t>78</w:t>
      </w:r>
      <w:r w:rsidRPr="009531ED">
        <w:fldChar w:fldCharType="end"/>
      </w:r>
    </w:p>
    <w:p w14:paraId="1FC5EDDF" w14:textId="00728296" w:rsidR="00CC4AA3" w:rsidRPr="009531ED" w:rsidRDefault="00CC4AA3">
      <w:pPr>
        <w:pStyle w:val="TOC5"/>
        <w:rPr>
          <w:rFonts w:asciiTheme="minorHAnsi" w:hAnsiTheme="minorHAnsi" w:cstheme="minorBidi"/>
          <w:kern w:val="2"/>
          <w:szCs w:val="22"/>
          <w:lang w:val="en-US" w:eastAsia="ko-KR"/>
        </w:rPr>
      </w:pPr>
      <w:r w:rsidRPr="009531ED">
        <w:t xml:space="preserve">A.2.2.1.1 </w:t>
      </w:r>
      <w:r w:rsidR="001E50BE" w:rsidRPr="009531ED">
        <w:tab/>
      </w:r>
      <w:r w:rsidRPr="00843636">
        <w:t>100% grid shift</w:t>
      </w:r>
      <w:r w:rsidRPr="00843636">
        <w:tab/>
      </w:r>
      <w:r w:rsidRPr="009531ED">
        <w:fldChar w:fldCharType="begin"/>
      </w:r>
      <w:r w:rsidRPr="009531ED">
        <w:instrText xml:space="preserve"> PAGEREF _Toc9043095 \h </w:instrText>
      </w:r>
      <w:r w:rsidRPr="009531ED">
        <w:fldChar w:fldCharType="separate"/>
      </w:r>
      <w:r w:rsidR="007B76AD">
        <w:t>78</w:t>
      </w:r>
      <w:r w:rsidRPr="009531ED">
        <w:fldChar w:fldCharType="end"/>
      </w:r>
    </w:p>
    <w:p w14:paraId="074339AA" w14:textId="44085832" w:rsidR="00CC4AA3" w:rsidRPr="009531ED" w:rsidRDefault="00CC4AA3">
      <w:pPr>
        <w:pStyle w:val="TOC6"/>
        <w:rPr>
          <w:rFonts w:asciiTheme="minorHAnsi" w:hAnsiTheme="minorHAnsi" w:cstheme="minorBidi"/>
          <w:kern w:val="2"/>
          <w:szCs w:val="22"/>
          <w:lang w:val="en-US" w:eastAsia="ko-KR"/>
        </w:rPr>
      </w:pPr>
      <w:r w:rsidRPr="009531ED">
        <w:t xml:space="preserve">A.2.2.1.1.1 </w:t>
      </w:r>
      <w:r w:rsidR="001E50BE" w:rsidRPr="009531ED">
        <w:tab/>
      </w:r>
      <w:r w:rsidRPr="00843636">
        <w:t>100% Utilization</w:t>
      </w:r>
      <w:r w:rsidRPr="00843636">
        <w:tab/>
      </w:r>
      <w:r w:rsidRPr="009531ED">
        <w:fldChar w:fldCharType="begin"/>
      </w:r>
      <w:r w:rsidRPr="009531ED">
        <w:instrText xml:space="preserve"> PAGEREF _Toc9043096 \h </w:instrText>
      </w:r>
      <w:r w:rsidRPr="009531ED">
        <w:fldChar w:fldCharType="separate"/>
      </w:r>
      <w:r w:rsidR="007B76AD">
        <w:t>78</w:t>
      </w:r>
      <w:r w:rsidRPr="009531ED">
        <w:fldChar w:fldCharType="end"/>
      </w:r>
    </w:p>
    <w:p w14:paraId="3907E455" w14:textId="0F2C51FE" w:rsidR="00CC4AA3" w:rsidRPr="009531ED" w:rsidRDefault="00CC4AA3">
      <w:pPr>
        <w:pStyle w:val="TOC6"/>
        <w:rPr>
          <w:rFonts w:asciiTheme="minorHAnsi" w:hAnsiTheme="minorHAnsi" w:cstheme="minorBidi"/>
          <w:kern w:val="2"/>
          <w:szCs w:val="22"/>
          <w:lang w:val="en-US" w:eastAsia="ko-KR"/>
        </w:rPr>
      </w:pPr>
      <w:r w:rsidRPr="009531ED">
        <w:t xml:space="preserve">A.2.2.1.1.2 </w:t>
      </w:r>
      <w:r w:rsidR="001E50BE" w:rsidRPr="009531ED">
        <w:tab/>
      </w:r>
      <w:r w:rsidRPr="00843636">
        <w:t>50% Utilization</w:t>
      </w:r>
      <w:r w:rsidRPr="00843636">
        <w:tab/>
      </w:r>
      <w:r w:rsidRPr="009531ED">
        <w:fldChar w:fldCharType="begin"/>
      </w:r>
      <w:r w:rsidRPr="009531ED">
        <w:instrText xml:space="preserve"> PAGEREF _Toc9043097 \h </w:instrText>
      </w:r>
      <w:r w:rsidRPr="009531ED">
        <w:fldChar w:fldCharType="separate"/>
      </w:r>
      <w:r w:rsidR="007B76AD">
        <w:t>78</w:t>
      </w:r>
      <w:r w:rsidRPr="009531ED">
        <w:fldChar w:fldCharType="end"/>
      </w:r>
    </w:p>
    <w:p w14:paraId="7ECF65D8" w14:textId="3252401C" w:rsidR="00CC4AA3" w:rsidRPr="009531ED" w:rsidRDefault="00CC4AA3">
      <w:pPr>
        <w:pStyle w:val="TOC6"/>
        <w:rPr>
          <w:rFonts w:asciiTheme="minorHAnsi" w:hAnsiTheme="minorHAnsi" w:cstheme="minorBidi"/>
          <w:kern w:val="2"/>
          <w:szCs w:val="22"/>
          <w:lang w:val="en-US" w:eastAsia="ko-KR"/>
        </w:rPr>
      </w:pPr>
      <w:r w:rsidRPr="009531ED">
        <w:t xml:space="preserve">A.2.2.1.1.3 </w:t>
      </w:r>
      <w:r w:rsidR="001E50BE" w:rsidRPr="009531ED">
        <w:tab/>
      </w:r>
      <w:r w:rsidRPr="00843636">
        <w:t>10% Utilization</w:t>
      </w:r>
      <w:r w:rsidRPr="00843636">
        <w:tab/>
      </w:r>
      <w:r w:rsidRPr="009531ED">
        <w:fldChar w:fldCharType="begin"/>
      </w:r>
      <w:r w:rsidRPr="009531ED">
        <w:instrText xml:space="preserve"> PAGEREF _Toc9043098 \h </w:instrText>
      </w:r>
      <w:r w:rsidRPr="009531ED">
        <w:fldChar w:fldCharType="separate"/>
      </w:r>
      <w:r w:rsidR="007B76AD">
        <w:t>79</w:t>
      </w:r>
      <w:r w:rsidRPr="009531ED">
        <w:fldChar w:fldCharType="end"/>
      </w:r>
    </w:p>
    <w:p w14:paraId="75830EEB" w14:textId="18724CEA" w:rsidR="00CC4AA3" w:rsidRPr="009531ED" w:rsidRDefault="00CC4AA3">
      <w:pPr>
        <w:pStyle w:val="TOC5"/>
        <w:rPr>
          <w:rFonts w:asciiTheme="minorHAnsi" w:hAnsiTheme="minorHAnsi" w:cstheme="minorBidi"/>
          <w:kern w:val="2"/>
          <w:szCs w:val="22"/>
          <w:lang w:val="en-US" w:eastAsia="ko-KR"/>
        </w:rPr>
      </w:pPr>
      <w:r w:rsidRPr="009531ED">
        <w:t xml:space="preserve">A.2.2.1.2 </w:t>
      </w:r>
      <w:r w:rsidR="001E50BE" w:rsidRPr="009531ED">
        <w:tab/>
      </w:r>
      <w:r w:rsidRPr="00843636">
        <w:t>50% grid shift</w:t>
      </w:r>
      <w:r w:rsidRPr="00843636">
        <w:tab/>
      </w:r>
      <w:r w:rsidRPr="009531ED">
        <w:fldChar w:fldCharType="begin"/>
      </w:r>
      <w:r w:rsidRPr="009531ED">
        <w:instrText xml:space="preserve"> PAGEREF _Toc9043099 \h </w:instrText>
      </w:r>
      <w:r w:rsidRPr="009531ED">
        <w:fldChar w:fldCharType="separate"/>
      </w:r>
      <w:r w:rsidR="007B76AD">
        <w:t>79</w:t>
      </w:r>
      <w:r w:rsidRPr="009531ED">
        <w:fldChar w:fldCharType="end"/>
      </w:r>
    </w:p>
    <w:p w14:paraId="3FE04C86" w14:textId="73FD5F35" w:rsidR="00CC4AA3" w:rsidRPr="009531ED" w:rsidRDefault="00CC4AA3">
      <w:pPr>
        <w:pStyle w:val="TOC6"/>
        <w:rPr>
          <w:rFonts w:asciiTheme="minorHAnsi" w:hAnsiTheme="minorHAnsi" w:cstheme="minorBidi"/>
          <w:kern w:val="2"/>
          <w:szCs w:val="22"/>
          <w:lang w:val="en-US" w:eastAsia="ko-KR"/>
        </w:rPr>
      </w:pPr>
      <w:r w:rsidRPr="009531ED">
        <w:t>A.2.2.1.2.1</w:t>
      </w:r>
      <w:r w:rsidR="001E50BE" w:rsidRPr="009531ED">
        <w:tab/>
      </w:r>
      <w:r w:rsidRPr="00843636">
        <w:t xml:space="preserve"> 100% Utilization</w:t>
      </w:r>
      <w:r w:rsidRPr="00843636">
        <w:tab/>
      </w:r>
      <w:r w:rsidRPr="009531ED">
        <w:fldChar w:fldCharType="begin"/>
      </w:r>
      <w:r w:rsidRPr="009531ED">
        <w:instrText xml:space="preserve"> PAGEREF _Toc9043100 \h </w:instrText>
      </w:r>
      <w:r w:rsidRPr="009531ED">
        <w:fldChar w:fldCharType="separate"/>
      </w:r>
      <w:r w:rsidR="007B76AD">
        <w:t>79</w:t>
      </w:r>
      <w:r w:rsidRPr="009531ED">
        <w:fldChar w:fldCharType="end"/>
      </w:r>
    </w:p>
    <w:p w14:paraId="1AE493F6" w14:textId="5A3A68EA" w:rsidR="00CC4AA3" w:rsidRPr="009531ED" w:rsidRDefault="00CC4AA3">
      <w:pPr>
        <w:pStyle w:val="TOC6"/>
        <w:rPr>
          <w:rFonts w:asciiTheme="minorHAnsi" w:hAnsiTheme="minorHAnsi" w:cstheme="minorBidi"/>
          <w:kern w:val="2"/>
          <w:szCs w:val="22"/>
          <w:lang w:val="en-US" w:eastAsia="ko-KR"/>
        </w:rPr>
      </w:pPr>
      <w:r w:rsidRPr="009531ED">
        <w:t xml:space="preserve">A.2.2.1.2.2 </w:t>
      </w:r>
      <w:r w:rsidR="001E50BE" w:rsidRPr="009531ED">
        <w:tab/>
      </w:r>
      <w:r w:rsidRPr="00843636">
        <w:t>50% Utilization</w:t>
      </w:r>
      <w:r w:rsidRPr="00843636">
        <w:tab/>
      </w:r>
      <w:r w:rsidRPr="009531ED">
        <w:fldChar w:fldCharType="begin"/>
      </w:r>
      <w:r w:rsidRPr="009531ED">
        <w:instrText xml:space="preserve"> PAGEREF _Toc9043101 \h </w:instrText>
      </w:r>
      <w:r w:rsidRPr="009531ED">
        <w:fldChar w:fldCharType="separate"/>
      </w:r>
      <w:r w:rsidR="007B76AD">
        <w:t>79</w:t>
      </w:r>
      <w:r w:rsidRPr="009531ED">
        <w:fldChar w:fldCharType="end"/>
      </w:r>
    </w:p>
    <w:p w14:paraId="4E0D11B1" w14:textId="0DD7D22C" w:rsidR="00CC4AA3" w:rsidRPr="009531ED" w:rsidRDefault="00CC4AA3">
      <w:pPr>
        <w:pStyle w:val="TOC6"/>
        <w:rPr>
          <w:rFonts w:asciiTheme="minorHAnsi" w:hAnsiTheme="minorHAnsi" w:cstheme="minorBidi"/>
          <w:kern w:val="2"/>
          <w:szCs w:val="22"/>
          <w:lang w:val="en-US" w:eastAsia="ko-KR"/>
        </w:rPr>
      </w:pPr>
      <w:r w:rsidRPr="009531ED">
        <w:t xml:space="preserve">A.2.2.1.2.3 </w:t>
      </w:r>
      <w:r w:rsidR="001E50BE" w:rsidRPr="009531ED">
        <w:tab/>
      </w:r>
      <w:r w:rsidRPr="00843636">
        <w:t>10% Utilization</w:t>
      </w:r>
      <w:r w:rsidRPr="00843636">
        <w:tab/>
      </w:r>
      <w:r w:rsidRPr="009531ED">
        <w:fldChar w:fldCharType="begin"/>
      </w:r>
      <w:r w:rsidRPr="009531ED">
        <w:instrText xml:space="preserve"> PAGEREF _Toc9043102 \h </w:instrText>
      </w:r>
      <w:r w:rsidRPr="009531ED">
        <w:fldChar w:fldCharType="separate"/>
      </w:r>
      <w:r w:rsidR="007B76AD">
        <w:t>80</w:t>
      </w:r>
      <w:r w:rsidRPr="009531ED">
        <w:fldChar w:fldCharType="end"/>
      </w:r>
    </w:p>
    <w:p w14:paraId="666C9E85" w14:textId="2BA68A72" w:rsidR="00CC4AA3" w:rsidRPr="009531ED" w:rsidRDefault="00CC4AA3">
      <w:pPr>
        <w:pStyle w:val="TOC4"/>
        <w:rPr>
          <w:rFonts w:asciiTheme="minorHAnsi" w:hAnsiTheme="minorHAnsi" w:cstheme="minorBidi"/>
          <w:kern w:val="2"/>
          <w:szCs w:val="22"/>
          <w:lang w:val="en-US" w:eastAsia="ko-KR"/>
        </w:rPr>
      </w:pPr>
      <w:r w:rsidRPr="009531ED">
        <w:t xml:space="preserve">A.2.2.2 </w:t>
      </w:r>
      <w:r w:rsidR="001E50BE" w:rsidRPr="00843636">
        <w:tab/>
      </w:r>
      <w:r w:rsidRPr="00995A3F">
        <w:t>Huawei</w:t>
      </w:r>
      <w:r w:rsidRPr="00995A3F">
        <w:tab/>
      </w:r>
      <w:r w:rsidRPr="009531ED">
        <w:fldChar w:fldCharType="begin"/>
      </w:r>
      <w:r w:rsidRPr="009531ED">
        <w:instrText xml:space="preserve"> PAGEREF _Toc9043103 \h </w:instrText>
      </w:r>
      <w:r w:rsidRPr="009531ED">
        <w:fldChar w:fldCharType="separate"/>
      </w:r>
      <w:r w:rsidR="007B76AD">
        <w:t>80</w:t>
      </w:r>
      <w:r w:rsidRPr="009531ED">
        <w:fldChar w:fldCharType="end"/>
      </w:r>
    </w:p>
    <w:p w14:paraId="700A51BE" w14:textId="2F1A148D" w:rsidR="00CC4AA3" w:rsidRPr="009531ED" w:rsidRDefault="00CC4AA3">
      <w:pPr>
        <w:pStyle w:val="TOC4"/>
        <w:rPr>
          <w:rFonts w:asciiTheme="minorHAnsi" w:hAnsiTheme="minorHAnsi" w:cstheme="minorBidi"/>
          <w:kern w:val="2"/>
          <w:szCs w:val="22"/>
          <w:lang w:val="en-US" w:eastAsia="ko-KR"/>
        </w:rPr>
      </w:pPr>
      <w:r w:rsidRPr="009531ED">
        <w:t>A.2.2.3</w:t>
      </w:r>
      <w:r w:rsidR="001E50BE" w:rsidRPr="009531ED">
        <w:tab/>
      </w:r>
      <w:r w:rsidRPr="00843636">
        <w:t xml:space="preserve"> LGE</w:t>
      </w:r>
      <w:r w:rsidRPr="00843636">
        <w:tab/>
      </w:r>
      <w:r w:rsidRPr="009531ED">
        <w:fldChar w:fldCharType="begin"/>
      </w:r>
      <w:r w:rsidRPr="009531ED">
        <w:instrText xml:space="preserve"> PAGEREF _Toc9043104 \h </w:instrText>
      </w:r>
      <w:r w:rsidRPr="009531ED">
        <w:fldChar w:fldCharType="separate"/>
      </w:r>
      <w:r w:rsidR="007B76AD">
        <w:t>81</w:t>
      </w:r>
      <w:r w:rsidRPr="009531ED">
        <w:fldChar w:fldCharType="end"/>
      </w:r>
    </w:p>
    <w:p w14:paraId="56EEE8C6" w14:textId="16933699" w:rsidR="00CC4AA3" w:rsidRPr="009531ED" w:rsidRDefault="00CC4AA3">
      <w:pPr>
        <w:pStyle w:val="TOC3"/>
        <w:rPr>
          <w:rFonts w:asciiTheme="minorHAnsi" w:hAnsiTheme="minorHAnsi" w:cstheme="minorBidi"/>
          <w:kern w:val="2"/>
          <w:szCs w:val="22"/>
          <w:lang w:val="en-US" w:eastAsia="ko-KR"/>
        </w:rPr>
      </w:pPr>
      <w:r w:rsidRPr="009531ED">
        <w:t xml:space="preserve">A.2.3 </w:t>
      </w:r>
      <w:r w:rsidR="001E50BE" w:rsidRPr="009531ED">
        <w:tab/>
      </w:r>
      <w:r w:rsidRPr="00843636">
        <w:t>Scenario 11: 30GHz Micro → Micro (UL)</w:t>
      </w:r>
      <w:r w:rsidRPr="00843636">
        <w:tab/>
      </w:r>
      <w:r w:rsidRPr="009531ED">
        <w:fldChar w:fldCharType="begin"/>
      </w:r>
      <w:r w:rsidRPr="009531ED">
        <w:instrText xml:space="preserve"> PAGEREF _Toc9043105 \h </w:instrText>
      </w:r>
      <w:r w:rsidRPr="009531ED">
        <w:fldChar w:fldCharType="separate"/>
      </w:r>
      <w:r w:rsidR="007B76AD">
        <w:t>81</w:t>
      </w:r>
      <w:r w:rsidRPr="009531ED">
        <w:fldChar w:fldCharType="end"/>
      </w:r>
    </w:p>
    <w:p w14:paraId="2664CC6C" w14:textId="28A2491A" w:rsidR="00CC4AA3" w:rsidRPr="009531ED" w:rsidRDefault="00CC4AA3">
      <w:pPr>
        <w:pStyle w:val="TOC4"/>
        <w:rPr>
          <w:rFonts w:asciiTheme="minorHAnsi" w:hAnsiTheme="minorHAnsi" w:cstheme="minorBidi"/>
          <w:kern w:val="2"/>
          <w:szCs w:val="22"/>
          <w:lang w:val="en-US" w:eastAsia="ko-KR"/>
        </w:rPr>
      </w:pPr>
      <w:r w:rsidRPr="009531ED">
        <w:t xml:space="preserve">A.2.3.1 </w:t>
      </w:r>
      <w:r w:rsidR="001E50BE" w:rsidRPr="009531ED">
        <w:tab/>
      </w:r>
      <w:r w:rsidRPr="00843636">
        <w:t>Ericsson</w:t>
      </w:r>
      <w:r w:rsidRPr="00843636">
        <w:tab/>
      </w:r>
      <w:r w:rsidRPr="009531ED">
        <w:fldChar w:fldCharType="begin"/>
      </w:r>
      <w:r w:rsidRPr="009531ED">
        <w:instrText xml:space="preserve"> PAGEREF _Toc9043106 \h </w:instrText>
      </w:r>
      <w:r w:rsidRPr="009531ED">
        <w:fldChar w:fldCharType="separate"/>
      </w:r>
      <w:r w:rsidR="007B76AD">
        <w:t>81</w:t>
      </w:r>
      <w:r w:rsidRPr="009531ED">
        <w:fldChar w:fldCharType="end"/>
      </w:r>
    </w:p>
    <w:p w14:paraId="04031292" w14:textId="15D29001" w:rsidR="00CC4AA3" w:rsidRPr="009531ED" w:rsidRDefault="00CC4AA3">
      <w:pPr>
        <w:pStyle w:val="TOC4"/>
        <w:rPr>
          <w:rFonts w:asciiTheme="minorHAnsi" w:hAnsiTheme="minorHAnsi" w:cstheme="minorBidi"/>
          <w:kern w:val="2"/>
          <w:szCs w:val="22"/>
          <w:lang w:val="en-US" w:eastAsia="ko-KR"/>
        </w:rPr>
      </w:pPr>
      <w:r w:rsidRPr="009531ED">
        <w:t xml:space="preserve">A.2.3.2 </w:t>
      </w:r>
      <w:r w:rsidR="001E50BE" w:rsidRPr="009531ED">
        <w:tab/>
      </w:r>
      <w:r w:rsidRPr="00843636">
        <w:t>Huawei</w:t>
      </w:r>
      <w:r w:rsidRPr="00843636">
        <w:tab/>
      </w:r>
      <w:r w:rsidRPr="009531ED">
        <w:fldChar w:fldCharType="begin"/>
      </w:r>
      <w:r w:rsidRPr="009531ED">
        <w:instrText xml:space="preserve"> PAGEREF _Toc9043107 \h </w:instrText>
      </w:r>
      <w:r w:rsidRPr="009531ED">
        <w:fldChar w:fldCharType="separate"/>
      </w:r>
      <w:r w:rsidR="007B76AD">
        <w:t>82</w:t>
      </w:r>
      <w:r w:rsidRPr="009531ED">
        <w:fldChar w:fldCharType="end"/>
      </w:r>
    </w:p>
    <w:p w14:paraId="04EC1B86" w14:textId="49EB2A23" w:rsidR="00CC4AA3" w:rsidRPr="009531ED" w:rsidRDefault="00CC4AA3">
      <w:pPr>
        <w:pStyle w:val="TOC3"/>
        <w:rPr>
          <w:rFonts w:asciiTheme="minorHAnsi" w:hAnsiTheme="minorHAnsi" w:cstheme="minorBidi"/>
          <w:kern w:val="2"/>
          <w:szCs w:val="22"/>
          <w:lang w:val="en-US" w:eastAsia="ko-KR"/>
        </w:rPr>
      </w:pPr>
      <w:r w:rsidRPr="009531ED">
        <w:t xml:space="preserve">A.2.4 </w:t>
      </w:r>
      <w:r w:rsidR="001E50BE" w:rsidRPr="009531ED">
        <w:tab/>
      </w:r>
      <w:r w:rsidRPr="00843636">
        <w:t>Scenario 12: 30GHz Micro → Micro (DL)</w:t>
      </w:r>
      <w:r w:rsidRPr="00843636">
        <w:tab/>
      </w:r>
      <w:r w:rsidRPr="009531ED">
        <w:fldChar w:fldCharType="begin"/>
      </w:r>
      <w:r w:rsidRPr="009531ED">
        <w:instrText xml:space="preserve"> PAGEREF _Toc9043108 \h </w:instrText>
      </w:r>
      <w:r w:rsidRPr="009531ED">
        <w:fldChar w:fldCharType="separate"/>
      </w:r>
      <w:r w:rsidR="007B76AD">
        <w:t>82</w:t>
      </w:r>
      <w:r w:rsidRPr="009531ED">
        <w:fldChar w:fldCharType="end"/>
      </w:r>
    </w:p>
    <w:p w14:paraId="70E884CC" w14:textId="5DBC6E42" w:rsidR="00CC4AA3" w:rsidRPr="009531ED" w:rsidRDefault="00CC4AA3">
      <w:pPr>
        <w:pStyle w:val="TOC4"/>
        <w:rPr>
          <w:rFonts w:asciiTheme="minorHAnsi" w:hAnsiTheme="minorHAnsi" w:cstheme="minorBidi"/>
          <w:kern w:val="2"/>
          <w:szCs w:val="22"/>
          <w:lang w:val="en-US" w:eastAsia="ko-KR"/>
        </w:rPr>
      </w:pPr>
      <w:r w:rsidRPr="009531ED">
        <w:t xml:space="preserve">A.2.4.1 </w:t>
      </w:r>
      <w:r w:rsidR="001E50BE" w:rsidRPr="009531ED">
        <w:tab/>
      </w:r>
      <w:r w:rsidRPr="00843636">
        <w:t>Ericsson</w:t>
      </w:r>
      <w:r w:rsidRPr="00843636">
        <w:tab/>
      </w:r>
      <w:r w:rsidRPr="009531ED">
        <w:fldChar w:fldCharType="begin"/>
      </w:r>
      <w:r w:rsidRPr="009531ED">
        <w:instrText xml:space="preserve"> PAGEREF _Toc9043109 \h </w:instrText>
      </w:r>
      <w:r w:rsidRPr="009531ED">
        <w:fldChar w:fldCharType="separate"/>
      </w:r>
      <w:r w:rsidR="007B76AD">
        <w:t>82</w:t>
      </w:r>
      <w:r w:rsidRPr="009531ED">
        <w:fldChar w:fldCharType="end"/>
      </w:r>
    </w:p>
    <w:p w14:paraId="233B6AE4" w14:textId="20DEC93F" w:rsidR="00CC4AA3" w:rsidRPr="009531ED" w:rsidRDefault="00CC4AA3">
      <w:pPr>
        <w:pStyle w:val="TOC4"/>
        <w:rPr>
          <w:rFonts w:asciiTheme="minorHAnsi" w:hAnsiTheme="minorHAnsi" w:cstheme="minorBidi"/>
          <w:kern w:val="2"/>
          <w:szCs w:val="22"/>
          <w:lang w:val="en-US" w:eastAsia="ko-KR"/>
        </w:rPr>
      </w:pPr>
      <w:r w:rsidRPr="009531ED">
        <w:t xml:space="preserve">A.2.4.2 </w:t>
      </w:r>
      <w:r w:rsidR="001E50BE" w:rsidRPr="009531ED">
        <w:tab/>
      </w:r>
      <w:r w:rsidRPr="00843636">
        <w:t>Huawei</w:t>
      </w:r>
      <w:r w:rsidRPr="00843636">
        <w:tab/>
      </w:r>
      <w:r w:rsidRPr="009531ED">
        <w:fldChar w:fldCharType="begin"/>
      </w:r>
      <w:r w:rsidRPr="009531ED">
        <w:instrText xml:space="preserve"> PAGEREF _Toc9043110 \h </w:instrText>
      </w:r>
      <w:r w:rsidRPr="009531ED">
        <w:fldChar w:fldCharType="separate"/>
      </w:r>
      <w:r w:rsidR="007B76AD">
        <w:t>82</w:t>
      </w:r>
      <w:r w:rsidRPr="009531ED">
        <w:fldChar w:fldCharType="end"/>
      </w:r>
    </w:p>
    <w:p w14:paraId="39806C25" w14:textId="1DDB459D" w:rsidR="00CC4AA3" w:rsidRPr="009531ED" w:rsidRDefault="00CC4AA3">
      <w:pPr>
        <w:pStyle w:val="TOC4"/>
        <w:rPr>
          <w:rFonts w:asciiTheme="minorHAnsi" w:hAnsiTheme="minorHAnsi" w:cstheme="minorBidi"/>
          <w:kern w:val="2"/>
          <w:szCs w:val="22"/>
          <w:lang w:val="en-US" w:eastAsia="ko-KR"/>
        </w:rPr>
      </w:pPr>
      <w:r w:rsidRPr="009531ED">
        <w:t xml:space="preserve">A.2.4.3 </w:t>
      </w:r>
      <w:r w:rsidR="001E50BE" w:rsidRPr="009531ED">
        <w:tab/>
      </w:r>
      <w:r w:rsidRPr="00843636">
        <w:t>Qualcomm</w:t>
      </w:r>
      <w:r w:rsidRPr="00843636">
        <w:tab/>
      </w:r>
      <w:r w:rsidRPr="009531ED">
        <w:fldChar w:fldCharType="begin"/>
      </w:r>
      <w:r w:rsidRPr="009531ED">
        <w:instrText xml:space="preserve"> PAGEREF _Toc9043111 \h </w:instrText>
      </w:r>
      <w:r w:rsidRPr="009531ED">
        <w:fldChar w:fldCharType="separate"/>
      </w:r>
      <w:r w:rsidR="007B76AD">
        <w:t>83</w:t>
      </w:r>
      <w:r w:rsidRPr="009531ED">
        <w:fldChar w:fldCharType="end"/>
      </w:r>
    </w:p>
    <w:p w14:paraId="0EC18D94" w14:textId="000A55B5" w:rsidR="00CC4AA3" w:rsidRPr="009531ED" w:rsidRDefault="00CC4AA3">
      <w:pPr>
        <w:pStyle w:val="TOC3"/>
        <w:rPr>
          <w:rFonts w:asciiTheme="minorHAnsi" w:hAnsiTheme="minorHAnsi" w:cstheme="minorBidi"/>
          <w:kern w:val="2"/>
          <w:szCs w:val="22"/>
          <w:lang w:val="en-US" w:eastAsia="ko-KR"/>
        </w:rPr>
      </w:pPr>
      <w:r w:rsidRPr="009531ED">
        <w:t xml:space="preserve">A.2.5 </w:t>
      </w:r>
      <w:r w:rsidR="001E50BE" w:rsidRPr="009531ED">
        <w:tab/>
      </w:r>
      <w:r w:rsidRPr="00843636">
        <w:t>Scenario 13: 30GHz Indoor</w:t>
      </w:r>
      <w:r w:rsidRPr="00995A3F">
        <w:t xml:space="preserve"> → Macro (UL)</w:t>
      </w:r>
      <w:r w:rsidRPr="00995A3F">
        <w:tab/>
      </w:r>
      <w:r w:rsidRPr="009531ED">
        <w:fldChar w:fldCharType="begin"/>
      </w:r>
      <w:r w:rsidRPr="009531ED">
        <w:instrText xml:space="preserve"> PAGEREF _Toc9043112 \h </w:instrText>
      </w:r>
      <w:r w:rsidRPr="009531ED">
        <w:fldChar w:fldCharType="separate"/>
      </w:r>
      <w:r w:rsidR="007B76AD">
        <w:t>83</w:t>
      </w:r>
      <w:r w:rsidRPr="009531ED">
        <w:fldChar w:fldCharType="end"/>
      </w:r>
    </w:p>
    <w:p w14:paraId="32611AD8" w14:textId="2786A0AD" w:rsidR="00CC4AA3" w:rsidRPr="009531ED" w:rsidRDefault="00CC4AA3">
      <w:pPr>
        <w:pStyle w:val="TOC4"/>
        <w:rPr>
          <w:rFonts w:asciiTheme="minorHAnsi" w:hAnsiTheme="minorHAnsi" w:cstheme="minorBidi"/>
          <w:kern w:val="2"/>
          <w:szCs w:val="22"/>
          <w:lang w:val="en-US" w:eastAsia="ko-KR"/>
        </w:rPr>
      </w:pPr>
      <w:r w:rsidRPr="009531ED">
        <w:t xml:space="preserve">A.2.5.1 </w:t>
      </w:r>
      <w:r w:rsidR="001E50BE" w:rsidRPr="009531ED">
        <w:tab/>
      </w:r>
      <w:r w:rsidRPr="00843636">
        <w:t>Huawei</w:t>
      </w:r>
      <w:r w:rsidRPr="00843636">
        <w:tab/>
      </w:r>
      <w:r w:rsidRPr="009531ED">
        <w:fldChar w:fldCharType="begin"/>
      </w:r>
      <w:r w:rsidRPr="009531ED">
        <w:instrText xml:space="preserve"> PAGEREF _Toc9043113 \h </w:instrText>
      </w:r>
      <w:r w:rsidRPr="009531ED">
        <w:fldChar w:fldCharType="separate"/>
      </w:r>
      <w:r w:rsidR="007B76AD">
        <w:t>83</w:t>
      </w:r>
      <w:r w:rsidRPr="009531ED">
        <w:fldChar w:fldCharType="end"/>
      </w:r>
    </w:p>
    <w:p w14:paraId="524F8D29" w14:textId="72CECEDC" w:rsidR="00CC4AA3" w:rsidRPr="009531ED" w:rsidRDefault="00CC4AA3">
      <w:pPr>
        <w:pStyle w:val="TOC4"/>
        <w:rPr>
          <w:rFonts w:asciiTheme="minorHAnsi" w:hAnsiTheme="minorHAnsi" w:cstheme="minorBidi"/>
          <w:kern w:val="2"/>
          <w:szCs w:val="22"/>
          <w:lang w:val="en-US" w:eastAsia="ko-KR"/>
        </w:rPr>
      </w:pPr>
      <w:r w:rsidRPr="009531ED">
        <w:t xml:space="preserve">A.2.5.2 </w:t>
      </w:r>
      <w:r w:rsidR="001E50BE" w:rsidRPr="009531ED">
        <w:tab/>
      </w:r>
      <w:r w:rsidRPr="00843636">
        <w:t>LGE</w:t>
      </w:r>
      <w:r w:rsidRPr="00843636">
        <w:tab/>
      </w:r>
      <w:r w:rsidRPr="009531ED">
        <w:fldChar w:fldCharType="begin"/>
      </w:r>
      <w:r w:rsidRPr="009531ED">
        <w:instrText xml:space="preserve"> PAGEREF _Toc9043114 \h </w:instrText>
      </w:r>
      <w:r w:rsidRPr="009531ED">
        <w:fldChar w:fldCharType="separate"/>
      </w:r>
      <w:r w:rsidR="007B76AD">
        <w:t>84</w:t>
      </w:r>
      <w:r w:rsidRPr="009531ED">
        <w:fldChar w:fldCharType="end"/>
      </w:r>
    </w:p>
    <w:p w14:paraId="50E73CAE" w14:textId="02E2B660" w:rsidR="00CC4AA3" w:rsidRPr="009531ED" w:rsidRDefault="00CC4AA3">
      <w:pPr>
        <w:pStyle w:val="TOC3"/>
        <w:rPr>
          <w:rFonts w:asciiTheme="minorHAnsi" w:hAnsiTheme="minorHAnsi" w:cstheme="minorBidi"/>
          <w:kern w:val="2"/>
          <w:szCs w:val="22"/>
          <w:lang w:val="en-US" w:eastAsia="ko-KR"/>
        </w:rPr>
      </w:pPr>
      <w:r w:rsidRPr="009531ED">
        <w:t xml:space="preserve">A.2.6 </w:t>
      </w:r>
      <w:r w:rsidR="001E50BE" w:rsidRPr="009531ED">
        <w:tab/>
      </w:r>
      <w:r w:rsidRPr="00843636">
        <w:t>Scenario 14: 30GHz Indoor → Macro (DL)</w:t>
      </w:r>
      <w:r w:rsidRPr="00843636">
        <w:tab/>
      </w:r>
      <w:r w:rsidRPr="009531ED">
        <w:fldChar w:fldCharType="begin"/>
      </w:r>
      <w:r w:rsidRPr="009531ED">
        <w:instrText xml:space="preserve"> PAGEREF _Toc9043115 \h </w:instrText>
      </w:r>
      <w:r w:rsidRPr="009531ED">
        <w:fldChar w:fldCharType="separate"/>
      </w:r>
      <w:r w:rsidR="007B76AD">
        <w:t>84</w:t>
      </w:r>
      <w:r w:rsidRPr="009531ED">
        <w:fldChar w:fldCharType="end"/>
      </w:r>
    </w:p>
    <w:p w14:paraId="520FB06F" w14:textId="4E7B3C71" w:rsidR="00CC4AA3" w:rsidRPr="009531ED" w:rsidRDefault="00CC4AA3">
      <w:pPr>
        <w:pStyle w:val="TOC4"/>
        <w:rPr>
          <w:rFonts w:asciiTheme="minorHAnsi" w:hAnsiTheme="minorHAnsi" w:cstheme="minorBidi"/>
          <w:kern w:val="2"/>
          <w:szCs w:val="22"/>
          <w:lang w:val="en-US" w:eastAsia="ko-KR"/>
        </w:rPr>
      </w:pPr>
      <w:r w:rsidRPr="009531ED">
        <w:t>A.2.6.1</w:t>
      </w:r>
      <w:r w:rsidR="001E50BE" w:rsidRPr="009531ED">
        <w:tab/>
      </w:r>
      <w:r w:rsidRPr="00843636">
        <w:t xml:space="preserve"> Huawei</w:t>
      </w:r>
      <w:r w:rsidRPr="00843636">
        <w:tab/>
      </w:r>
      <w:r w:rsidRPr="009531ED">
        <w:fldChar w:fldCharType="begin"/>
      </w:r>
      <w:r w:rsidRPr="009531ED">
        <w:instrText xml:space="preserve"> PAGEREF _Toc9043116 \h </w:instrText>
      </w:r>
      <w:r w:rsidRPr="009531ED">
        <w:fldChar w:fldCharType="separate"/>
      </w:r>
      <w:r w:rsidR="007B76AD">
        <w:t>84</w:t>
      </w:r>
      <w:r w:rsidRPr="009531ED">
        <w:fldChar w:fldCharType="end"/>
      </w:r>
    </w:p>
    <w:p w14:paraId="3EF06844" w14:textId="68CAA466" w:rsidR="00CC4AA3" w:rsidRPr="009531ED" w:rsidRDefault="00CC4AA3">
      <w:pPr>
        <w:pStyle w:val="TOC4"/>
        <w:rPr>
          <w:rFonts w:asciiTheme="minorHAnsi" w:hAnsiTheme="minorHAnsi" w:cstheme="minorBidi"/>
          <w:kern w:val="2"/>
          <w:szCs w:val="22"/>
          <w:lang w:val="en-US" w:eastAsia="ko-KR"/>
        </w:rPr>
      </w:pPr>
      <w:r w:rsidRPr="009531ED">
        <w:t xml:space="preserve">A.2.6.2 </w:t>
      </w:r>
      <w:r w:rsidR="001E50BE" w:rsidRPr="009531ED">
        <w:tab/>
      </w:r>
      <w:r w:rsidRPr="00843636">
        <w:t>LGE</w:t>
      </w:r>
      <w:r w:rsidRPr="00843636">
        <w:tab/>
      </w:r>
      <w:r w:rsidRPr="009531ED">
        <w:fldChar w:fldCharType="begin"/>
      </w:r>
      <w:r w:rsidRPr="009531ED">
        <w:instrText xml:space="preserve"> PAGEREF _Toc9043117 \h </w:instrText>
      </w:r>
      <w:r w:rsidRPr="009531ED">
        <w:fldChar w:fldCharType="separate"/>
      </w:r>
      <w:r w:rsidR="007B76AD">
        <w:t>85</w:t>
      </w:r>
      <w:r w:rsidRPr="009531ED">
        <w:fldChar w:fldCharType="end"/>
      </w:r>
    </w:p>
    <w:p w14:paraId="27DCDFA8" w14:textId="4111DCBC" w:rsidR="00CC4AA3" w:rsidRPr="009531ED" w:rsidRDefault="00CC4AA3">
      <w:pPr>
        <w:pStyle w:val="TOC3"/>
        <w:rPr>
          <w:rFonts w:asciiTheme="minorHAnsi" w:hAnsiTheme="minorHAnsi" w:cstheme="minorBidi"/>
          <w:kern w:val="2"/>
          <w:szCs w:val="22"/>
          <w:lang w:val="en-US" w:eastAsia="ko-KR"/>
        </w:rPr>
      </w:pPr>
      <w:r w:rsidRPr="009531ED">
        <w:t xml:space="preserve">A.2.7 </w:t>
      </w:r>
      <w:r w:rsidR="001E50BE" w:rsidRPr="009531ED">
        <w:tab/>
      </w:r>
      <w:r w:rsidRPr="00843636">
        <w:t>Scenario 15: 30GHz Indoor → Indoor (UL)</w:t>
      </w:r>
      <w:r w:rsidRPr="00843636">
        <w:tab/>
      </w:r>
      <w:r w:rsidRPr="009531ED">
        <w:fldChar w:fldCharType="begin"/>
      </w:r>
      <w:r w:rsidRPr="009531ED">
        <w:instrText xml:space="preserve"> PAGEREF _Toc9043118 \h </w:instrText>
      </w:r>
      <w:r w:rsidRPr="009531ED">
        <w:fldChar w:fldCharType="separate"/>
      </w:r>
      <w:r w:rsidR="007B76AD">
        <w:t>85</w:t>
      </w:r>
      <w:r w:rsidRPr="009531ED">
        <w:fldChar w:fldCharType="end"/>
      </w:r>
    </w:p>
    <w:p w14:paraId="5F7CF989" w14:textId="654DDF8D" w:rsidR="00CC4AA3" w:rsidRPr="009531ED" w:rsidRDefault="00CC4AA3">
      <w:pPr>
        <w:pStyle w:val="TOC4"/>
        <w:rPr>
          <w:rFonts w:asciiTheme="minorHAnsi" w:hAnsiTheme="minorHAnsi" w:cstheme="minorBidi"/>
          <w:kern w:val="2"/>
          <w:szCs w:val="22"/>
          <w:lang w:val="en-US" w:eastAsia="ko-KR"/>
        </w:rPr>
      </w:pPr>
      <w:r w:rsidRPr="009531ED">
        <w:t xml:space="preserve">A.2.7.1 </w:t>
      </w:r>
      <w:r w:rsidR="001E50BE" w:rsidRPr="009531ED">
        <w:tab/>
      </w:r>
      <w:r w:rsidRPr="00843636">
        <w:t>Ericsson</w:t>
      </w:r>
      <w:r w:rsidRPr="00843636">
        <w:tab/>
      </w:r>
      <w:r w:rsidRPr="009531ED">
        <w:fldChar w:fldCharType="begin"/>
      </w:r>
      <w:r w:rsidRPr="009531ED">
        <w:instrText xml:space="preserve"> PAGEREF _Toc9043119 \h </w:instrText>
      </w:r>
      <w:r w:rsidRPr="009531ED">
        <w:fldChar w:fldCharType="separate"/>
      </w:r>
      <w:r w:rsidR="007B76AD">
        <w:t>85</w:t>
      </w:r>
      <w:r w:rsidRPr="009531ED">
        <w:fldChar w:fldCharType="end"/>
      </w:r>
    </w:p>
    <w:p w14:paraId="587DDDE0" w14:textId="77861A75" w:rsidR="00CC4AA3" w:rsidRPr="009531ED" w:rsidRDefault="00CC4AA3">
      <w:pPr>
        <w:pStyle w:val="TOC4"/>
        <w:rPr>
          <w:rFonts w:asciiTheme="minorHAnsi" w:hAnsiTheme="minorHAnsi" w:cstheme="minorBidi"/>
          <w:kern w:val="2"/>
          <w:szCs w:val="22"/>
          <w:lang w:val="en-US" w:eastAsia="ko-KR"/>
        </w:rPr>
      </w:pPr>
      <w:r w:rsidRPr="009531ED">
        <w:t xml:space="preserve">A.2.7.2 </w:t>
      </w:r>
      <w:r w:rsidR="001E50BE" w:rsidRPr="009531ED">
        <w:tab/>
      </w:r>
      <w:r w:rsidRPr="00843636">
        <w:t>Huawei</w:t>
      </w:r>
      <w:r w:rsidRPr="00843636">
        <w:tab/>
      </w:r>
      <w:r w:rsidRPr="009531ED">
        <w:fldChar w:fldCharType="begin"/>
      </w:r>
      <w:r w:rsidRPr="009531ED">
        <w:instrText xml:space="preserve"> PAGEREF _Toc9043120 \h </w:instrText>
      </w:r>
      <w:r w:rsidRPr="009531ED">
        <w:fldChar w:fldCharType="separate"/>
      </w:r>
      <w:r w:rsidR="007B76AD">
        <w:t>86</w:t>
      </w:r>
      <w:r w:rsidRPr="009531ED">
        <w:fldChar w:fldCharType="end"/>
      </w:r>
    </w:p>
    <w:p w14:paraId="6FB5C3CC" w14:textId="6EB1EC78" w:rsidR="00CC4AA3" w:rsidRPr="009531ED" w:rsidRDefault="00CC4AA3">
      <w:pPr>
        <w:pStyle w:val="TOC4"/>
        <w:rPr>
          <w:rFonts w:asciiTheme="minorHAnsi" w:hAnsiTheme="minorHAnsi" w:cstheme="minorBidi"/>
          <w:kern w:val="2"/>
          <w:szCs w:val="22"/>
          <w:lang w:val="en-US" w:eastAsia="ko-KR"/>
        </w:rPr>
      </w:pPr>
      <w:r w:rsidRPr="009531ED">
        <w:t xml:space="preserve">A.2.7.3 </w:t>
      </w:r>
      <w:r w:rsidR="001E50BE" w:rsidRPr="009531ED">
        <w:tab/>
      </w:r>
      <w:r w:rsidRPr="00843636">
        <w:t>LGE</w:t>
      </w:r>
      <w:r w:rsidRPr="00843636">
        <w:tab/>
      </w:r>
      <w:r w:rsidRPr="009531ED">
        <w:fldChar w:fldCharType="begin"/>
      </w:r>
      <w:r w:rsidRPr="009531ED">
        <w:instrText xml:space="preserve"> PAGEREF _Toc9043121 \h </w:instrText>
      </w:r>
      <w:r w:rsidRPr="009531ED">
        <w:fldChar w:fldCharType="separate"/>
      </w:r>
      <w:r w:rsidR="007B76AD">
        <w:t>87</w:t>
      </w:r>
      <w:r w:rsidRPr="009531ED">
        <w:fldChar w:fldCharType="end"/>
      </w:r>
    </w:p>
    <w:p w14:paraId="2B2558C1" w14:textId="3AC99C13" w:rsidR="00CC4AA3" w:rsidRPr="009531ED" w:rsidRDefault="00CC4AA3">
      <w:pPr>
        <w:pStyle w:val="TOC4"/>
        <w:rPr>
          <w:rFonts w:asciiTheme="minorHAnsi" w:hAnsiTheme="minorHAnsi" w:cstheme="minorBidi"/>
          <w:kern w:val="2"/>
          <w:szCs w:val="22"/>
          <w:lang w:val="en-US" w:eastAsia="ko-KR"/>
        </w:rPr>
      </w:pPr>
      <w:r w:rsidRPr="009531ED">
        <w:t xml:space="preserve">A.2.7.4 </w:t>
      </w:r>
      <w:r w:rsidR="001E50BE" w:rsidRPr="009531ED">
        <w:tab/>
      </w:r>
      <w:r w:rsidRPr="00843636">
        <w:t>Nokia</w:t>
      </w:r>
      <w:r w:rsidRPr="00843636">
        <w:tab/>
      </w:r>
      <w:r w:rsidRPr="009531ED">
        <w:fldChar w:fldCharType="begin"/>
      </w:r>
      <w:r w:rsidRPr="009531ED">
        <w:instrText xml:space="preserve"> PAGEREF _Toc9043122 \h </w:instrText>
      </w:r>
      <w:r w:rsidRPr="009531ED">
        <w:fldChar w:fldCharType="separate"/>
      </w:r>
      <w:r w:rsidR="007B76AD">
        <w:t>88</w:t>
      </w:r>
      <w:r w:rsidRPr="009531ED">
        <w:fldChar w:fldCharType="end"/>
      </w:r>
    </w:p>
    <w:p w14:paraId="52CAB077" w14:textId="63754EB4" w:rsidR="00CC4AA3" w:rsidRPr="009531ED" w:rsidRDefault="00CC4AA3">
      <w:pPr>
        <w:pStyle w:val="TOC5"/>
        <w:rPr>
          <w:rFonts w:asciiTheme="minorHAnsi" w:hAnsiTheme="minorHAnsi" w:cstheme="minorBidi"/>
          <w:kern w:val="2"/>
          <w:szCs w:val="22"/>
          <w:lang w:val="en-US" w:eastAsia="ko-KR"/>
        </w:rPr>
      </w:pPr>
      <w:r w:rsidRPr="009531ED">
        <w:t xml:space="preserve">A.2.7.4.1 </w:t>
      </w:r>
      <w:r w:rsidR="001E50BE" w:rsidRPr="009531ED">
        <w:tab/>
      </w:r>
      <w:r w:rsidRPr="00843636">
        <w:t>Full buffer</w:t>
      </w:r>
      <w:r w:rsidRPr="00843636">
        <w:tab/>
      </w:r>
      <w:r w:rsidRPr="009531ED">
        <w:fldChar w:fldCharType="begin"/>
      </w:r>
      <w:r w:rsidRPr="009531ED">
        <w:instrText xml:space="preserve"> PAGEREF _Toc9043123 \h </w:instrText>
      </w:r>
      <w:r w:rsidRPr="009531ED">
        <w:fldChar w:fldCharType="separate"/>
      </w:r>
      <w:r w:rsidR="007B76AD">
        <w:t>88</w:t>
      </w:r>
      <w:r w:rsidRPr="009531ED">
        <w:fldChar w:fldCharType="end"/>
      </w:r>
    </w:p>
    <w:p w14:paraId="44E0A297" w14:textId="26594C5F" w:rsidR="00CC4AA3" w:rsidRPr="009531ED" w:rsidRDefault="00CC4AA3">
      <w:pPr>
        <w:pStyle w:val="TOC5"/>
        <w:rPr>
          <w:rFonts w:asciiTheme="minorHAnsi" w:hAnsiTheme="minorHAnsi" w:cstheme="minorBidi"/>
          <w:kern w:val="2"/>
          <w:szCs w:val="22"/>
          <w:lang w:val="en-US" w:eastAsia="ko-KR"/>
        </w:rPr>
      </w:pPr>
      <w:r w:rsidRPr="009531ED">
        <w:t xml:space="preserve">A.2.7.4.2 </w:t>
      </w:r>
      <w:r w:rsidR="001E50BE" w:rsidRPr="009531ED">
        <w:tab/>
      </w:r>
      <w:r w:rsidRPr="00843636">
        <w:t>FTP3 with 10% load</w:t>
      </w:r>
      <w:r w:rsidRPr="00843636">
        <w:tab/>
      </w:r>
      <w:r w:rsidRPr="009531ED">
        <w:fldChar w:fldCharType="begin"/>
      </w:r>
      <w:r w:rsidRPr="009531ED">
        <w:instrText xml:space="preserve"> PAGEREF _Toc9043124 \h </w:instrText>
      </w:r>
      <w:r w:rsidRPr="009531ED">
        <w:fldChar w:fldCharType="separate"/>
      </w:r>
      <w:r w:rsidR="007B76AD">
        <w:t>89</w:t>
      </w:r>
      <w:r w:rsidRPr="009531ED">
        <w:fldChar w:fldCharType="end"/>
      </w:r>
    </w:p>
    <w:p w14:paraId="78CA6121" w14:textId="4AD3B174" w:rsidR="00CC4AA3" w:rsidRPr="009531ED" w:rsidRDefault="00CC4AA3">
      <w:pPr>
        <w:pStyle w:val="TOC3"/>
        <w:rPr>
          <w:rFonts w:asciiTheme="minorHAnsi" w:hAnsiTheme="minorHAnsi" w:cstheme="minorBidi"/>
          <w:kern w:val="2"/>
          <w:szCs w:val="22"/>
          <w:lang w:val="en-US" w:eastAsia="ko-KR"/>
        </w:rPr>
      </w:pPr>
      <w:r w:rsidRPr="009531ED">
        <w:t xml:space="preserve">A.2.8 </w:t>
      </w:r>
      <w:r w:rsidR="001E50BE" w:rsidRPr="009531ED">
        <w:tab/>
      </w:r>
      <w:r w:rsidRPr="00843636">
        <w:t>Scenario 16: 30GHz Indoor → Indoor (DL)</w:t>
      </w:r>
      <w:r w:rsidRPr="00843636">
        <w:tab/>
      </w:r>
      <w:r w:rsidRPr="009531ED">
        <w:fldChar w:fldCharType="begin"/>
      </w:r>
      <w:r w:rsidRPr="009531ED">
        <w:instrText xml:space="preserve"> PAGEREF _Toc9043125 \h </w:instrText>
      </w:r>
      <w:r w:rsidRPr="009531ED">
        <w:fldChar w:fldCharType="separate"/>
      </w:r>
      <w:r w:rsidR="007B76AD">
        <w:t>90</w:t>
      </w:r>
      <w:r w:rsidRPr="009531ED">
        <w:fldChar w:fldCharType="end"/>
      </w:r>
    </w:p>
    <w:p w14:paraId="06FD2CDF" w14:textId="364B79EC" w:rsidR="00CC4AA3" w:rsidRPr="009531ED" w:rsidRDefault="00CC4AA3">
      <w:pPr>
        <w:pStyle w:val="TOC4"/>
        <w:rPr>
          <w:rFonts w:asciiTheme="minorHAnsi" w:hAnsiTheme="minorHAnsi" w:cstheme="minorBidi"/>
          <w:kern w:val="2"/>
          <w:szCs w:val="22"/>
          <w:lang w:val="en-US" w:eastAsia="ko-KR"/>
        </w:rPr>
      </w:pPr>
      <w:r w:rsidRPr="009531ED">
        <w:t xml:space="preserve">A.2.8.1 </w:t>
      </w:r>
      <w:r w:rsidR="001E50BE" w:rsidRPr="00843636">
        <w:tab/>
      </w:r>
      <w:r w:rsidRPr="00995A3F">
        <w:t>Ericsson</w:t>
      </w:r>
      <w:r w:rsidRPr="00995A3F">
        <w:tab/>
      </w:r>
      <w:r w:rsidRPr="009531ED">
        <w:fldChar w:fldCharType="begin"/>
      </w:r>
      <w:r w:rsidRPr="009531ED">
        <w:instrText xml:space="preserve"> PAGEREF _Toc9043126 \h </w:instrText>
      </w:r>
      <w:r w:rsidRPr="009531ED">
        <w:fldChar w:fldCharType="separate"/>
      </w:r>
      <w:r w:rsidR="007B76AD">
        <w:t>90</w:t>
      </w:r>
      <w:r w:rsidRPr="009531ED">
        <w:fldChar w:fldCharType="end"/>
      </w:r>
    </w:p>
    <w:p w14:paraId="39AF207C" w14:textId="089110DB" w:rsidR="00CC4AA3" w:rsidRPr="009531ED" w:rsidRDefault="00CC4AA3">
      <w:pPr>
        <w:pStyle w:val="TOC4"/>
        <w:rPr>
          <w:rFonts w:asciiTheme="minorHAnsi" w:hAnsiTheme="minorHAnsi" w:cstheme="minorBidi"/>
          <w:kern w:val="2"/>
          <w:szCs w:val="22"/>
          <w:lang w:val="en-US" w:eastAsia="ko-KR"/>
        </w:rPr>
      </w:pPr>
      <w:r w:rsidRPr="009531ED">
        <w:t xml:space="preserve">A.2.8.2 </w:t>
      </w:r>
      <w:r w:rsidR="001E50BE" w:rsidRPr="009531ED">
        <w:tab/>
      </w:r>
      <w:r w:rsidRPr="00843636">
        <w:t>Huawei</w:t>
      </w:r>
      <w:r w:rsidRPr="00843636">
        <w:tab/>
      </w:r>
      <w:r w:rsidRPr="009531ED">
        <w:fldChar w:fldCharType="begin"/>
      </w:r>
      <w:r w:rsidRPr="009531ED">
        <w:instrText xml:space="preserve"> PAGEREF _Toc9043127 \h </w:instrText>
      </w:r>
      <w:r w:rsidRPr="009531ED">
        <w:fldChar w:fldCharType="separate"/>
      </w:r>
      <w:r w:rsidR="007B76AD">
        <w:t>90</w:t>
      </w:r>
      <w:r w:rsidRPr="009531ED">
        <w:fldChar w:fldCharType="end"/>
      </w:r>
    </w:p>
    <w:p w14:paraId="0E7DF4BD" w14:textId="404044ED" w:rsidR="00CC4AA3" w:rsidRPr="009531ED" w:rsidRDefault="00CC4AA3">
      <w:pPr>
        <w:pStyle w:val="TOC4"/>
        <w:rPr>
          <w:rFonts w:asciiTheme="minorHAnsi" w:hAnsiTheme="minorHAnsi" w:cstheme="minorBidi"/>
          <w:kern w:val="2"/>
          <w:szCs w:val="22"/>
          <w:lang w:val="en-US" w:eastAsia="ko-KR"/>
        </w:rPr>
      </w:pPr>
      <w:r w:rsidRPr="009531ED">
        <w:t xml:space="preserve">A.2.8.3 </w:t>
      </w:r>
      <w:r w:rsidR="001E50BE" w:rsidRPr="009531ED">
        <w:tab/>
      </w:r>
      <w:r w:rsidRPr="00843636">
        <w:t>LGE</w:t>
      </w:r>
      <w:r w:rsidRPr="00843636">
        <w:tab/>
      </w:r>
      <w:r w:rsidRPr="009531ED">
        <w:fldChar w:fldCharType="begin"/>
      </w:r>
      <w:r w:rsidRPr="009531ED">
        <w:instrText xml:space="preserve"> PAGEREF _Toc9043128 \h </w:instrText>
      </w:r>
      <w:r w:rsidRPr="009531ED">
        <w:fldChar w:fldCharType="separate"/>
      </w:r>
      <w:r w:rsidR="007B76AD">
        <w:t>91</w:t>
      </w:r>
      <w:r w:rsidRPr="009531ED">
        <w:fldChar w:fldCharType="end"/>
      </w:r>
    </w:p>
    <w:p w14:paraId="1122B946" w14:textId="7CA107BE" w:rsidR="00CC4AA3" w:rsidRPr="009531ED" w:rsidRDefault="00CC4AA3">
      <w:pPr>
        <w:pStyle w:val="TOC4"/>
        <w:rPr>
          <w:rFonts w:asciiTheme="minorHAnsi" w:hAnsiTheme="minorHAnsi" w:cstheme="minorBidi"/>
          <w:kern w:val="2"/>
          <w:szCs w:val="22"/>
          <w:lang w:val="en-US" w:eastAsia="ko-KR"/>
        </w:rPr>
      </w:pPr>
      <w:r w:rsidRPr="009531ED">
        <w:t xml:space="preserve">A.2.8.4 </w:t>
      </w:r>
      <w:r w:rsidR="001E50BE" w:rsidRPr="009531ED">
        <w:tab/>
      </w:r>
      <w:r w:rsidRPr="00843636">
        <w:t>Nokia</w:t>
      </w:r>
      <w:r w:rsidRPr="00843636">
        <w:tab/>
      </w:r>
      <w:r w:rsidRPr="009531ED">
        <w:fldChar w:fldCharType="begin"/>
      </w:r>
      <w:r w:rsidRPr="009531ED">
        <w:instrText xml:space="preserve"> PAGEREF _Toc9043129 \h </w:instrText>
      </w:r>
      <w:r w:rsidRPr="009531ED">
        <w:fldChar w:fldCharType="separate"/>
      </w:r>
      <w:r w:rsidR="007B76AD">
        <w:t>92</w:t>
      </w:r>
      <w:r w:rsidRPr="009531ED">
        <w:fldChar w:fldCharType="end"/>
      </w:r>
    </w:p>
    <w:p w14:paraId="7C2A7842" w14:textId="48B30773" w:rsidR="00CC4AA3" w:rsidRPr="009531ED" w:rsidRDefault="00CC4AA3">
      <w:pPr>
        <w:pStyle w:val="TOC5"/>
        <w:rPr>
          <w:rFonts w:asciiTheme="minorHAnsi" w:hAnsiTheme="minorHAnsi" w:cstheme="minorBidi"/>
          <w:kern w:val="2"/>
          <w:szCs w:val="22"/>
          <w:lang w:val="en-US" w:eastAsia="ko-KR"/>
        </w:rPr>
      </w:pPr>
      <w:r w:rsidRPr="009531ED">
        <w:t xml:space="preserve">A.2.8.4.1 </w:t>
      </w:r>
      <w:r w:rsidR="001E50BE" w:rsidRPr="009531ED">
        <w:tab/>
      </w:r>
      <w:r w:rsidRPr="00843636">
        <w:t>Full buffer</w:t>
      </w:r>
      <w:r w:rsidRPr="00843636">
        <w:tab/>
      </w:r>
      <w:r w:rsidRPr="009531ED">
        <w:fldChar w:fldCharType="begin"/>
      </w:r>
      <w:r w:rsidRPr="009531ED">
        <w:instrText xml:space="preserve"> PAGEREF _Toc9043130 \h </w:instrText>
      </w:r>
      <w:r w:rsidRPr="009531ED">
        <w:fldChar w:fldCharType="separate"/>
      </w:r>
      <w:r w:rsidR="007B76AD">
        <w:t>92</w:t>
      </w:r>
      <w:r w:rsidRPr="009531ED">
        <w:fldChar w:fldCharType="end"/>
      </w:r>
    </w:p>
    <w:p w14:paraId="04548746" w14:textId="17319155" w:rsidR="00CC4AA3" w:rsidRPr="009531ED" w:rsidRDefault="00CC4AA3">
      <w:pPr>
        <w:pStyle w:val="TOC5"/>
        <w:rPr>
          <w:rFonts w:asciiTheme="minorHAnsi" w:hAnsiTheme="minorHAnsi" w:cstheme="minorBidi"/>
          <w:kern w:val="2"/>
          <w:szCs w:val="22"/>
          <w:lang w:val="en-US" w:eastAsia="ko-KR"/>
        </w:rPr>
      </w:pPr>
      <w:r w:rsidRPr="009531ED">
        <w:t xml:space="preserve">A.2.8.4.2 </w:t>
      </w:r>
      <w:r w:rsidR="001E50BE" w:rsidRPr="009531ED">
        <w:tab/>
      </w:r>
      <w:r w:rsidRPr="00843636">
        <w:t>FTP3 with 10</w:t>
      </w:r>
      <w:r w:rsidRPr="00995A3F">
        <w:t>% load</w:t>
      </w:r>
      <w:r w:rsidRPr="00995A3F">
        <w:tab/>
      </w:r>
      <w:r w:rsidRPr="009531ED">
        <w:fldChar w:fldCharType="begin"/>
      </w:r>
      <w:r w:rsidRPr="009531ED">
        <w:instrText xml:space="preserve"> PAGEREF _Toc9043131 \h </w:instrText>
      </w:r>
      <w:r w:rsidRPr="009531ED">
        <w:fldChar w:fldCharType="separate"/>
      </w:r>
      <w:r w:rsidR="007B76AD">
        <w:t>93</w:t>
      </w:r>
      <w:r w:rsidRPr="009531ED">
        <w:fldChar w:fldCharType="end"/>
      </w:r>
    </w:p>
    <w:p w14:paraId="39D62F51" w14:textId="63A13973" w:rsidR="00CC4AA3" w:rsidRPr="009531ED" w:rsidRDefault="00CC4AA3">
      <w:pPr>
        <w:pStyle w:val="TOC4"/>
        <w:rPr>
          <w:rFonts w:asciiTheme="minorHAnsi" w:hAnsiTheme="minorHAnsi" w:cstheme="minorBidi"/>
          <w:kern w:val="2"/>
          <w:szCs w:val="22"/>
          <w:lang w:val="en-US" w:eastAsia="ko-KR"/>
        </w:rPr>
      </w:pPr>
      <w:r w:rsidRPr="009531ED">
        <w:t xml:space="preserve">A.2.8.5 </w:t>
      </w:r>
      <w:r w:rsidR="001E50BE" w:rsidRPr="009531ED">
        <w:tab/>
      </w:r>
      <w:r w:rsidRPr="00843636">
        <w:t>Qualcomm</w:t>
      </w:r>
      <w:r w:rsidRPr="00843636">
        <w:tab/>
      </w:r>
      <w:r w:rsidRPr="009531ED">
        <w:fldChar w:fldCharType="begin"/>
      </w:r>
      <w:r w:rsidRPr="009531ED">
        <w:instrText xml:space="preserve"> PAGEREF _Toc9043132 \h </w:instrText>
      </w:r>
      <w:r w:rsidRPr="009531ED">
        <w:fldChar w:fldCharType="separate"/>
      </w:r>
      <w:r w:rsidR="007B76AD">
        <w:t>93</w:t>
      </w:r>
      <w:r w:rsidRPr="009531ED">
        <w:fldChar w:fldCharType="end"/>
      </w:r>
    </w:p>
    <w:p w14:paraId="68E21AAD" w14:textId="3B25ED3C" w:rsidR="00CC4AA3" w:rsidRPr="009531ED" w:rsidRDefault="00CC4AA3">
      <w:pPr>
        <w:pStyle w:val="TOC1"/>
        <w:rPr>
          <w:rFonts w:asciiTheme="minorHAnsi" w:hAnsiTheme="minorHAnsi" w:cstheme="minorBidi"/>
          <w:kern w:val="2"/>
          <w:sz w:val="20"/>
          <w:szCs w:val="22"/>
          <w:lang w:val="en-US" w:eastAsia="ko-KR"/>
        </w:rPr>
      </w:pPr>
      <w:r w:rsidRPr="009531ED">
        <w:rPr>
          <w:lang w:eastAsia="ko-KR"/>
        </w:rPr>
        <w:t>Annex B: Detailed analysis for zero grid shift</w:t>
      </w:r>
      <w:r w:rsidRPr="009531ED">
        <w:tab/>
      </w:r>
      <w:r w:rsidR="007B76AD">
        <w:t>94</w:t>
      </w:r>
    </w:p>
    <w:p w14:paraId="45266066" w14:textId="390AE553" w:rsidR="00CC4AA3" w:rsidRPr="009531ED" w:rsidRDefault="00CC4AA3">
      <w:pPr>
        <w:pStyle w:val="TOC1"/>
        <w:rPr>
          <w:rFonts w:asciiTheme="minorHAnsi" w:hAnsiTheme="minorHAnsi" w:cstheme="minorBidi"/>
          <w:kern w:val="2"/>
          <w:sz w:val="20"/>
          <w:szCs w:val="22"/>
          <w:lang w:val="en-US" w:eastAsia="ko-KR"/>
        </w:rPr>
      </w:pPr>
      <w:r w:rsidRPr="009531ED">
        <w:rPr>
          <w:lang w:eastAsia="ko-KR"/>
        </w:rPr>
        <w:t>Annex C: Change history</w:t>
      </w:r>
      <w:r w:rsidRPr="009531ED">
        <w:tab/>
      </w:r>
      <w:r w:rsidRPr="009531ED">
        <w:fldChar w:fldCharType="begin"/>
      </w:r>
      <w:r w:rsidRPr="009531ED">
        <w:instrText xml:space="preserve"> PAGEREF _Toc9043134 \h </w:instrText>
      </w:r>
      <w:r w:rsidRPr="009531ED">
        <w:fldChar w:fldCharType="separate"/>
      </w:r>
      <w:r w:rsidR="007B76AD">
        <w:t>94</w:t>
      </w:r>
      <w:r w:rsidRPr="009531ED">
        <w:fldChar w:fldCharType="end"/>
      </w:r>
    </w:p>
    <w:p w14:paraId="5EE90390" w14:textId="77777777" w:rsidR="00E8629F" w:rsidRPr="009531ED" w:rsidRDefault="00235394">
      <w:r w:rsidRPr="009531ED">
        <w:rPr>
          <w:noProof/>
          <w:sz w:val="22"/>
        </w:rPr>
        <w:fldChar w:fldCharType="end"/>
      </w:r>
    </w:p>
    <w:p w14:paraId="2C3A9689" w14:textId="77777777" w:rsidR="00E8629F" w:rsidRPr="002F6FF2" w:rsidRDefault="00E8629F">
      <w:pPr>
        <w:pStyle w:val="Heading1"/>
      </w:pPr>
      <w:r w:rsidRPr="009531ED">
        <w:br w:type="page"/>
      </w:r>
      <w:bookmarkStart w:id="4" w:name="_Toc9036875"/>
      <w:bookmarkStart w:id="5" w:name="_Toc9039853"/>
      <w:bookmarkStart w:id="6" w:name="_Toc9042905"/>
      <w:r w:rsidRPr="002F6FF2">
        <w:lastRenderedPageBreak/>
        <w:t>Foreword</w:t>
      </w:r>
      <w:bookmarkEnd w:id="4"/>
      <w:bookmarkEnd w:id="5"/>
      <w:bookmarkEnd w:id="6"/>
    </w:p>
    <w:p w14:paraId="5EADDCD6" w14:textId="77777777" w:rsidR="00E8629F" w:rsidRPr="001761A9" w:rsidRDefault="00E8629F">
      <w:r w:rsidRPr="002F6FF2">
        <w:t>This Technical Report has been produced by the 3</w:t>
      </w:r>
      <w:r w:rsidR="00707941" w:rsidRPr="009132C5">
        <w:t>rd</w:t>
      </w:r>
      <w:r w:rsidRPr="001761A9">
        <w:t xml:space="preserve"> Generation Partnership Project (3GPP).</w:t>
      </w:r>
    </w:p>
    <w:p w14:paraId="4EFDDA21" w14:textId="77777777" w:rsidR="00E8629F" w:rsidRPr="009531ED" w:rsidRDefault="00E8629F">
      <w:r w:rsidRPr="0030279C">
        <w:t>The contents of the present document are subject to continuing work within the TSG and may change following formal TSG approval. Should the TSG modify the contents of the present document, i</w:t>
      </w:r>
      <w:r w:rsidRPr="009531ED">
        <w:t>t will be re-released by the TSG with an identifying change of release date and an increase in version number as follows:</w:t>
      </w:r>
    </w:p>
    <w:p w14:paraId="7BA5FC66" w14:textId="77777777" w:rsidR="00E8629F" w:rsidRPr="009531ED" w:rsidRDefault="00E8629F">
      <w:pPr>
        <w:pStyle w:val="B10"/>
      </w:pPr>
      <w:r w:rsidRPr="009531ED">
        <w:t>Version x.y.z</w:t>
      </w:r>
    </w:p>
    <w:p w14:paraId="29D0E225" w14:textId="77777777" w:rsidR="00E8629F" w:rsidRPr="009531ED" w:rsidRDefault="00E8629F">
      <w:pPr>
        <w:pStyle w:val="B10"/>
      </w:pPr>
      <w:r w:rsidRPr="009531ED">
        <w:t>where:</w:t>
      </w:r>
    </w:p>
    <w:p w14:paraId="4D80807B" w14:textId="77777777" w:rsidR="00E8629F" w:rsidRPr="009531ED" w:rsidRDefault="00E8629F">
      <w:pPr>
        <w:pStyle w:val="B2"/>
      </w:pPr>
      <w:r w:rsidRPr="009531ED">
        <w:t>x</w:t>
      </w:r>
      <w:r w:rsidRPr="009531ED">
        <w:tab/>
        <w:t>the first digit:</w:t>
      </w:r>
    </w:p>
    <w:p w14:paraId="55CDBCC2" w14:textId="77777777" w:rsidR="00E8629F" w:rsidRPr="009531ED" w:rsidRDefault="00E8629F">
      <w:pPr>
        <w:pStyle w:val="B3"/>
      </w:pPr>
      <w:r w:rsidRPr="009531ED">
        <w:t>1</w:t>
      </w:r>
      <w:r w:rsidRPr="009531ED">
        <w:tab/>
        <w:t>presented to TSG for information;</w:t>
      </w:r>
    </w:p>
    <w:p w14:paraId="50CF42A8" w14:textId="77777777" w:rsidR="00E8629F" w:rsidRPr="009531ED" w:rsidRDefault="00E8629F">
      <w:pPr>
        <w:pStyle w:val="B3"/>
      </w:pPr>
      <w:r w:rsidRPr="009531ED">
        <w:t>2</w:t>
      </w:r>
      <w:r w:rsidRPr="009531ED">
        <w:tab/>
        <w:t>presented to TSG for approval;</w:t>
      </w:r>
    </w:p>
    <w:p w14:paraId="3A3CFB40" w14:textId="77777777" w:rsidR="00E8629F" w:rsidRPr="009531ED" w:rsidRDefault="00E8629F">
      <w:pPr>
        <w:pStyle w:val="B3"/>
      </w:pPr>
      <w:r w:rsidRPr="009531ED">
        <w:t>3</w:t>
      </w:r>
      <w:r w:rsidRPr="009531ED">
        <w:tab/>
        <w:t>or greater indicates TSG approved document under change control.</w:t>
      </w:r>
    </w:p>
    <w:p w14:paraId="507FA662" w14:textId="77777777" w:rsidR="00E8629F" w:rsidRPr="009531ED" w:rsidRDefault="00E8629F">
      <w:pPr>
        <w:pStyle w:val="B2"/>
      </w:pPr>
      <w:r w:rsidRPr="009531ED">
        <w:t>y</w:t>
      </w:r>
      <w:r w:rsidRPr="009531ED">
        <w:tab/>
        <w:t>the second digit is incremented for all changes of substance, i.e. technical enhancements, corrections, updates, etc.</w:t>
      </w:r>
    </w:p>
    <w:p w14:paraId="4C1ED92A" w14:textId="77777777" w:rsidR="00E8629F" w:rsidRPr="009531ED" w:rsidRDefault="00E8629F">
      <w:pPr>
        <w:pStyle w:val="B2"/>
      </w:pPr>
      <w:r w:rsidRPr="009531ED">
        <w:t>z</w:t>
      </w:r>
      <w:r w:rsidRPr="009531ED">
        <w:tab/>
        <w:t>the third digit is incremented when editorial only changes have been incorporated in the document.</w:t>
      </w:r>
    </w:p>
    <w:p w14:paraId="567DF8BF" w14:textId="77777777" w:rsidR="00E8629F" w:rsidRPr="002F6FF2" w:rsidRDefault="00E8629F" w:rsidP="00505437">
      <w:pPr>
        <w:pStyle w:val="Heading1"/>
      </w:pPr>
      <w:bookmarkStart w:id="7" w:name="_Toc9036876"/>
      <w:bookmarkStart w:id="8" w:name="_Toc9039854"/>
      <w:bookmarkStart w:id="9" w:name="_Toc9042906"/>
      <w:r w:rsidRPr="002F6FF2">
        <w:t>1</w:t>
      </w:r>
      <w:r w:rsidRPr="002F6FF2">
        <w:tab/>
        <w:t>Scope</w:t>
      </w:r>
      <w:bookmarkEnd w:id="7"/>
      <w:bookmarkEnd w:id="8"/>
      <w:bookmarkEnd w:id="9"/>
    </w:p>
    <w:p w14:paraId="39BCA515" w14:textId="77777777" w:rsidR="00E8629F" w:rsidRPr="009531ED" w:rsidRDefault="00E8629F">
      <w:r w:rsidRPr="009132C5">
        <w:t>T</w:t>
      </w:r>
      <w:r w:rsidR="00620C4F" w:rsidRPr="001761A9">
        <w:t xml:space="preserve">he present document provides the results of co-existence </w:t>
      </w:r>
      <w:r w:rsidR="00D24486" w:rsidRPr="0030279C">
        <w:t>evaluation</w:t>
      </w:r>
      <w:r w:rsidR="005B14FE" w:rsidRPr="009531ED">
        <w:t xml:space="preserve"> </w:t>
      </w:r>
      <w:r w:rsidR="001A67F3" w:rsidRPr="009531ED">
        <w:t>for CLI and RIM for NR.</w:t>
      </w:r>
      <w:r w:rsidR="00453BA4" w:rsidRPr="009531ED">
        <w:t xml:space="preserve"> </w:t>
      </w:r>
    </w:p>
    <w:p w14:paraId="1515ED79" w14:textId="77777777" w:rsidR="00E8629F" w:rsidRPr="00843636" w:rsidRDefault="00E8629F">
      <w:pPr>
        <w:pStyle w:val="Heading1"/>
      </w:pPr>
      <w:bookmarkStart w:id="10" w:name="_Toc9036877"/>
      <w:bookmarkStart w:id="11" w:name="_Toc9039855"/>
      <w:bookmarkStart w:id="12" w:name="_Toc9042907"/>
      <w:r w:rsidRPr="00843636">
        <w:t>2</w:t>
      </w:r>
      <w:r w:rsidRPr="00843636">
        <w:tab/>
        <w:t>References</w:t>
      </w:r>
      <w:bookmarkEnd w:id="10"/>
      <w:bookmarkEnd w:id="11"/>
      <w:bookmarkEnd w:id="12"/>
    </w:p>
    <w:p w14:paraId="05440271" w14:textId="77777777" w:rsidR="00E8629F" w:rsidRPr="00843636" w:rsidRDefault="00E8629F">
      <w:r w:rsidRPr="00843636">
        <w:t>The following documents contain provisions which, through reference in this text, constitute provisions of the present document.</w:t>
      </w:r>
    </w:p>
    <w:p w14:paraId="1D1E6778" w14:textId="77777777" w:rsidR="007066FA" w:rsidRPr="009B5A9D" w:rsidRDefault="007066FA" w:rsidP="007066FA">
      <w:pPr>
        <w:pStyle w:val="B10"/>
      </w:pPr>
      <w:r w:rsidRPr="00995A3F">
        <w:t>-</w:t>
      </w:r>
      <w:r w:rsidRPr="00995A3F">
        <w:tab/>
        <w:t>Ref</w:t>
      </w:r>
      <w:r w:rsidRPr="009B5A9D">
        <w:t>erences are either specific (identified by date of publication, edition number, version number, etc.) or non</w:t>
      </w:r>
      <w:r w:rsidRPr="009B5A9D">
        <w:noBreakHyphen/>
        <w:t>specific.</w:t>
      </w:r>
    </w:p>
    <w:p w14:paraId="327425D6" w14:textId="77777777" w:rsidR="007066FA" w:rsidRPr="002F6FF2" w:rsidRDefault="007066FA" w:rsidP="007066FA">
      <w:pPr>
        <w:pStyle w:val="B10"/>
      </w:pPr>
      <w:r w:rsidRPr="002F6FF2">
        <w:t>-</w:t>
      </w:r>
      <w:r w:rsidRPr="002F6FF2">
        <w:tab/>
        <w:t>For a specific reference, subsequent revisions do not apply.</w:t>
      </w:r>
    </w:p>
    <w:p w14:paraId="2CDC41E9" w14:textId="77777777" w:rsidR="007066FA" w:rsidRPr="009531ED" w:rsidRDefault="007066FA" w:rsidP="007066FA">
      <w:pPr>
        <w:pStyle w:val="B10"/>
      </w:pPr>
      <w:r w:rsidRPr="009132C5">
        <w:t>-</w:t>
      </w:r>
      <w:r w:rsidRPr="009132C5">
        <w:tab/>
        <w:t>For a non-specific reference, the latest version applies. In the case of</w:t>
      </w:r>
      <w:r w:rsidRPr="001761A9">
        <w:t xml:space="preserve"> a reference to a 3GPP document (including a GSM document), a non-specific reference implicitly refers to the latest version of that document</w:t>
      </w:r>
      <w:r w:rsidRPr="0030279C">
        <w:rPr>
          <w:i/>
        </w:rPr>
        <w:t xml:space="preserve"> in the same Release as the present document</w:t>
      </w:r>
      <w:r w:rsidRPr="009531ED">
        <w:t>.</w:t>
      </w:r>
    </w:p>
    <w:p w14:paraId="18D93FD8" w14:textId="77777777" w:rsidR="00282213" w:rsidRPr="009531ED" w:rsidRDefault="00282213" w:rsidP="00185606">
      <w:pPr>
        <w:pStyle w:val="EX"/>
      </w:pPr>
      <w:r w:rsidRPr="009531ED">
        <w:t>[1]</w:t>
      </w:r>
      <w:r w:rsidRPr="009531ED">
        <w:tab/>
        <w:t>3GPP TR 21.905: "Vocabulary for 3GPP Specifications".</w:t>
      </w:r>
    </w:p>
    <w:p w14:paraId="6172FDC9" w14:textId="77777777" w:rsidR="00282213" w:rsidRPr="009531ED" w:rsidRDefault="00185606" w:rsidP="00A61D31">
      <w:pPr>
        <w:pStyle w:val="EX"/>
      </w:pPr>
      <w:r w:rsidRPr="009531ED">
        <w:t>[2</w:t>
      </w:r>
      <w:r w:rsidR="00282213" w:rsidRPr="009531ED">
        <w:t>]</w:t>
      </w:r>
      <w:r w:rsidR="00282213" w:rsidRPr="009531ED">
        <w:tab/>
      </w:r>
      <w:r w:rsidRPr="009531ED">
        <w:t>RP-182864: "Revised WID on Cross link Interference (CLI) handling and Remote Interference Management (RIM) for NR".</w:t>
      </w:r>
    </w:p>
    <w:p w14:paraId="137EEA54" w14:textId="77777777" w:rsidR="004618DF" w:rsidRPr="009531ED" w:rsidRDefault="004618DF" w:rsidP="004618DF">
      <w:pPr>
        <w:pStyle w:val="EX"/>
      </w:pPr>
      <w:r w:rsidRPr="009531ED">
        <w:t>[3]</w:t>
      </w:r>
      <w:r w:rsidRPr="009531ED">
        <w:tab/>
        <w:t>3GPP TR 38.802: "Study on new radio access technology Physical layer aspects".</w:t>
      </w:r>
    </w:p>
    <w:p w14:paraId="06F057FC" w14:textId="77777777" w:rsidR="00EF3A40" w:rsidRPr="009531ED" w:rsidRDefault="00EF3A40" w:rsidP="00EF3A40">
      <w:pPr>
        <w:pStyle w:val="EX"/>
      </w:pPr>
      <w:r w:rsidRPr="009531ED">
        <w:t>[4]</w:t>
      </w:r>
      <w:r w:rsidRPr="009531ED">
        <w:tab/>
        <w:t>3GPP TR 38.866: "Study on remote interference management for NR".</w:t>
      </w:r>
    </w:p>
    <w:p w14:paraId="4D6C0C41" w14:textId="77777777" w:rsidR="00327118" w:rsidRPr="009531ED" w:rsidRDefault="00327118" w:rsidP="00327118">
      <w:pPr>
        <w:pStyle w:val="EX"/>
      </w:pPr>
      <w:r w:rsidRPr="009531ED">
        <w:t>[5]</w:t>
      </w:r>
      <w:r w:rsidRPr="009531ED">
        <w:tab/>
        <w:t>3GPP TR 38.803: “Study on new radio access technology: Radio Frequency (RF) and co-existence aspects”</w:t>
      </w:r>
    </w:p>
    <w:p w14:paraId="451EEBCF" w14:textId="77777777" w:rsidR="003E3444" w:rsidRPr="009531ED" w:rsidRDefault="003E3444" w:rsidP="003E3444">
      <w:pPr>
        <w:pStyle w:val="EX"/>
      </w:pPr>
      <w:r w:rsidRPr="009531ED">
        <w:t>[6]</w:t>
      </w:r>
      <w:r w:rsidRPr="009531ED">
        <w:tab/>
        <w:t>3GPP TR 36.828: “Further enhancements to LTE Time Division Duplex (TDD) for Downlink-Uplink (DL-UL) interference management and traffic adaptation”</w:t>
      </w:r>
    </w:p>
    <w:p w14:paraId="4E494801" w14:textId="77777777" w:rsidR="00E7115E" w:rsidRPr="009531ED" w:rsidRDefault="00E7115E" w:rsidP="00E7115E">
      <w:pPr>
        <w:pStyle w:val="EX"/>
        <w:rPr>
          <w:rFonts w:eastAsia="Malgun Gothic"/>
          <w:lang w:eastAsia="ko-KR"/>
        </w:rPr>
      </w:pPr>
      <w:r w:rsidRPr="009531ED">
        <w:t>[7]</w:t>
      </w:r>
      <w:r w:rsidRPr="009531ED">
        <w:tab/>
        <w:t xml:space="preserve">3GPP TS </w:t>
      </w:r>
      <w:r w:rsidRPr="009531ED">
        <w:rPr>
          <w:rFonts w:eastAsia="Malgun Gothic"/>
          <w:lang w:eastAsia="ko-KR"/>
        </w:rPr>
        <w:t>38.101-1: “User Equipment (UE) radio transmission and reception; Part 1: Range 1 Standalone”</w:t>
      </w:r>
    </w:p>
    <w:p w14:paraId="6C5C261A" w14:textId="77777777" w:rsidR="009834D7" w:rsidRPr="009531ED" w:rsidRDefault="009834D7" w:rsidP="00E7115E">
      <w:pPr>
        <w:pStyle w:val="EX"/>
      </w:pPr>
      <w:r w:rsidRPr="009531ED">
        <w:lastRenderedPageBreak/>
        <w:t>[8]</w:t>
      </w:r>
      <w:r w:rsidRPr="009531ED">
        <w:tab/>
        <w:t>3GPP TR 36.873: “Study on 3D channel model for LTE”</w:t>
      </w:r>
    </w:p>
    <w:p w14:paraId="262EA82F" w14:textId="77777777" w:rsidR="00E8629F" w:rsidRPr="009531ED" w:rsidRDefault="00E8629F">
      <w:pPr>
        <w:pStyle w:val="Heading1"/>
      </w:pPr>
      <w:bookmarkStart w:id="13" w:name="_Toc9036878"/>
      <w:bookmarkStart w:id="14" w:name="_Toc9039856"/>
      <w:bookmarkStart w:id="15" w:name="_Toc9042908"/>
      <w:r w:rsidRPr="0030279C">
        <w:t>3</w:t>
      </w:r>
      <w:r w:rsidRPr="0030279C">
        <w:tab/>
      </w:r>
      <w:r w:rsidR="00367724" w:rsidRPr="0030279C">
        <w:t>Definitions, symbols and abbreviations</w:t>
      </w:r>
      <w:bookmarkEnd w:id="13"/>
      <w:bookmarkEnd w:id="14"/>
      <w:bookmarkEnd w:id="15"/>
    </w:p>
    <w:p w14:paraId="66F6ECE9" w14:textId="77777777" w:rsidR="00E8629F" w:rsidRPr="007A2F56" w:rsidRDefault="00E8629F">
      <w:pPr>
        <w:pStyle w:val="Heading2"/>
      </w:pPr>
      <w:bookmarkStart w:id="16" w:name="_Toc9036879"/>
      <w:bookmarkStart w:id="17" w:name="_Toc9039857"/>
      <w:bookmarkStart w:id="18" w:name="_Toc9042909"/>
      <w:r w:rsidRPr="007A2F56">
        <w:t>3.1</w:t>
      </w:r>
      <w:r w:rsidRPr="007A2F56">
        <w:tab/>
        <w:t>Definitions</w:t>
      </w:r>
      <w:bookmarkEnd w:id="16"/>
      <w:bookmarkEnd w:id="17"/>
      <w:bookmarkEnd w:id="18"/>
    </w:p>
    <w:p w14:paraId="29EB9EAE" w14:textId="77777777" w:rsidR="00E8629F" w:rsidRPr="001457DF" w:rsidRDefault="00E8629F">
      <w:r w:rsidRPr="00CB7637">
        <w:t>For the purposes of the presen</w:t>
      </w:r>
      <w:r w:rsidRPr="00AE7185">
        <w:t xml:space="preserve">t document, the terms and definitions given in </w:t>
      </w:r>
      <w:bookmarkStart w:id="19" w:name="OLE_LINK1"/>
      <w:bookmarkStart w:id="20" w:name="OLE_LINK2"/>
      <w:bookmarkStart w:id="21" w:name="OLE_LINK3"/>
      <w:bookmarkStart w:id="22" w:name="OLE_LINK4"/>
      <w:bookmarkStart w:id="23" w:name="OLE_LINK5"/>
      <w:r w:rsidR="00212373" w:rsidRPr="00AE7185">
        <w:t xml:space="preserve">3GPP </w:t>
      </w:r>
      <w:bookmarkEnd w:id="19"/>
      <w:bookmarkEnd w:id="20"/>
      <w:bookmarkEnd w:id="21"/>
      <w:bookmarkEnd w:id="22"/>
      <w:bookmarkEnd w:id="23"/>
      <w:r w:rsidRPr="00AE7185">
        <w:t>TR 21.905 [</w:t>
      </w:r>
      <w:r w:rsidR="00274E1A" w:rsidRPr="00AE7185">
        <w:t>1</w:t>
      </w:r>
      <w:r w:rsidRPr="00AE7185">
        <w:t xml:space="preserve">] and the following apply. A term defined in the present document takes precedence over the definition of the same term, if any, in </w:t>
      </w:r>
      <w:r w:rsidR="00212373" w:rsidRPr="00AE7185">
        <w:t xml:space="preserve">3GPP </w:t>
      </w:r>
      <w:r w:rsidRPr="00AE7185">
        <w:t>TR 21.905 [</w:t>
      </w:r>
      <w:r w:rsidR="00274E1A" w:rsidRPr="00AE7185">
        <w:t>1</w:t>
      </w:r>
      <w:r w:rsidRPr="00AE7185">
        <w:t>].</w:t>
      </w:r>
    </w:p>
    <w:p w14:paraId="3F03543D" w14:textId="09FC6421" w:rsidR="007A27FD" w:rsidRPr="001457DF" w:rsidRDefault="007A27FD" w:rsidP="00C74CA9">
      <w:pPr>
        <w:rPr>
          <w:lang w:eastAsia="ko-KR"/>
        </w:rPr>
      </w:pPr>
      <w:r>
        <w:rPr>
          <w:rFonts w:hint="eastAsia"/>
          <w:b/>
          <w:lang w:eastAsia="ko-KR"/>
        </w:rPr>
        <w:t>Do</w:t>
      </w:r>
      <w:r>
        <w:rPr>
          <w:b/>
          <w:lang w:eastAsia="ko-KR"/>
        </w:rPr>
        <w:t xml:space="preserve">wnlink: </w:t>
      </w:r>
      <w:r w:rsidRPr="001457DF">
        <w:rPr>
          <w:lang w:eastAsia="ko-KR"/>
        </w:rPr>
        <w:t>in general the direction from a Network to a UE.</w:t>
      </w:r>
    </w:p>
    <w:p w14:paraId="782421CD" w14:textId="77777777" w:rsidR="00C74CA9" w:rsidRPr="008F5C21" w:rsidRDefault="00C74CA9" w:rsidP="00C74CA9">
      <w:pPr>
        <w:rPr>
          <w:color w:val="000000"/>
        </w:rPr>
      </w:pPr>
      <w:r w:rsidRPr="008F5C21">
        <w:rPr>
          <w:b/>
          <w:lang w:eastAsia="ko-KR"/>
        </w:rPr>
        <w:t>Macro cells</w:t>
      </w:r>
      <w:r w:rsidRPr="008F5C21">
        <w:rPr>
          <w:lang w:eastAsia="ko-KR"/>
        </w:rPr>
        <w:t>: “Macro cells” are outdoor cells with a large cell radius</w:t>
      </w:r>
      <w:r>
        <w:rPr>
          <w:lang w:eastAsia="ko-KR"/>
        </w:rPr>
        <w:t>.</w:t>
      </w:r>
    </w:p>
    <w:p w14:paraId="7280E90A" w14:textId="74F93D90" w:rsidR="00C74CA9" w:rsidRDefault="00C74CA9">
      <w:pPr>
        <w:rPr>
          <w:lang w:eastAsia="ko-KR"/>
        </w:rPr>
      </w:pPr>
      <w:r w:rsidRPr="008F5C21">
        <w:rPr>
          <w:b/>
          <w:lang w:eastAsia="ko-KR"/>
        </w:rPr>
        <w:t>Micro cells</w:t>
      </w:r>
      <w:r w:rsidRPr="008F5C21">
        <w:rPr>
          <w:lang w:eastAsia="ko-KR"/>
        </w:rPr>
        <w:t>: “Micro cells” are small cells</w:t>
      </w:r>
      <w:r>
        <w:rPr>
          <w:lang w:eastAsia="ko-KR"/>
        </w:rPr>
        <w:t>.</w:t>
      </w:r>
    </w:p>
    <w:p w14:paraId="18BBB414" w14:textId="505F87CE" w:rsidR="005903D0" w:rsidRDefault="005903D0">
      <w:pPr>
        <w:rPr>
          <w:lang w:eastAsia="ko-KR"/>
        </w:rPr>
      </w:pPr>
      <w:r w:rsidRPr="001457DF">
        <w:rPr>
          <w:b/>
          <w:lang w:eastAsia="ko-KR"/>
        </w:rPr>
        <w:t>Throughput</w:t>
      </w:r>
      <w:r>
        <w:rPr>
          <w:lang w:eastAsia="ko-KR"/>
        </w:rPr>
        <w:t>: A parameter describing service speed. The number of data bits successfully transferred in one direction between specified reference points per unit time (source: ITU-T I.113).</w:t>
      </w:r>
    </w:p>
    <w:p w14:paraId="2DC3EC0D" w14:textId="0F6F8BC7" w:rsidR="00AD63DC" w:rsidRPr="001457DF" w:rsidRDefault="00AD63DC">
      <w:pPr>
        <w:rPr>
          <w:lang w:eastAsia="ko-KR"/>
        </w:rPr>
      </w:pPr>
      <w:r w:rsidRPr="001457DF">
        <w:rPr>
          <w:b/>
          <w:lang w:eastAsia="ko-KR"/>
        </w:rPr>
        <w:t>Uplink</w:t>
      </w:r>
      <w:r>
        <w:rPr>
          <w:lang w:eastAsia="ko-KR"/>
        </w:rPr>
        <w:t>: An “uplink” is a unidirectional radio link for the transmission of signals from a UE to a base station, from a Mobile Station to a mobile base station or from a mobile base station to a base station.</w:t>
      </w:r>
    </w:p>
    <w:p w14:paraId="4F33529A" w14:textId="77777777" w:rsidR="00E8629F" w:rsidRPr="007A2F56" w:rsidRDefault="00E8629F" w:rsidP="00F856A7">
      <w:pPr>
        <w:pStyle w:val="Heading2"/>
      </w:pPr>
      <w:bookmarkStart w:id="24" w:name="_Toc9036880"/>
      <w:bookmarkStart w:id="25" w:name="_Toc9039858"/>
      <w:bookmarkStart w:id="26" w:name="_Toc9042910"/>
      <w:r w:rsidRPr="007A2F56">
        <w:t>3.2</w:t>
      </w:r>
      <w:r w:rsidRPr="007A2F56">
        <w:tab/>
        <w:t>Symbols</w:t>
      </w:r>
      <w:bookmarkEnd w:id="24"/>
      <w:bookmarkEnd w:id="25"/>
      <w:bookmarkEnd w:id="26"/>
    </w:p>
    <w:p w14:paraId="7EF4AC2B" w14:textId="77777777" w:rsidR="00F856A7" w:rsidRPr="00CB7637" w:rsidRDefault="00F856A7" w:rsidP="00F856A7">
      <w:pPr>
        <w:rPr>
          <w:lang w:eastAsia="ko-KR"/>
        </w:rPr>
      </w:pPr>
      <w:r w:rsidRPr="00CB7637">
        <w:rPr>
          <w:lang w:eastAsia="ko-KR"/>
        </w:rPr>
        <w:t>Void</w:t>
      </w:r>
    </w:p>
    <w:p w14:paraId="0B7DDFBE" w14:textId="77777777" w:rsidR="00E8629F" w:rsidRPr="00AE7185" w:rsidRDefault="00E8629F">
      <w:pPr>
        <w:pStyle w:val="Heading2"/>
      </w:pPr>
      <w:bookmarkStart w:id="27" w:name="_Toc9036881"/>
      <w:bookmarkStart w:id="28" w:name="_Toc9039859"/>
      <w:bookmarkStart w:id="29" w:name="_Toc9042911"/>
      <w:r w:rsidRPr="00AE7185">
        <w:t>3.3</w:t>
      </w:r>
      <w:r w:rsidRPr="00AE7185">
        <w:tab/>
        <w:t>Abbreviations</w:t>
      </w:r>
      <w:bookmarkEnd w:id="27"/>
      <w:bookmarkEnd w:id="28"/>
      <w:bookmarkEnd w:id="29"/>
    </w:p>
    <w:p w14:paraId="76FD21B6" w14:textId="77777777" w:rsidR="00E8629F" w:rsidRPr="00AE7185" w:rsidRDefault="00E8629F">
      <w:pPr>
        <w:keepNext/>
      </w:pPr>
      <w:r w:rsidRPr="00AE7185">
        <w:t xml:space="preserve">For the purposes of the present document, the abbreviations given in </w:t>
      </w:r>
      <w:r w:rsidR="00212373" w:rsidRPr="00AE7185">
        <w:t xml:space="preserve">3GPP </w:t>
      </w:r>
      <w:r w:rsidRPr="00AE7185">
        <w:t>TR 21.905 [</w:t>
      </w:r>
      <w:r w:rsidR="00274E1A" w:rsidRPr="00AE7185">
        <w:t>1</w:t>
      </w:r>
      <w:r w:rsidRPr="00AE7185">
        <w:t xml:space="preserve">] and the following apply. An abbreviation defined in the present document takes precedence over the definition of the same abbreviation, if any, in </w:t>
      </w:r>
      <w:r w:rsidR="00212373" w:rsidRPr="00AE7185">
        <w:t xml:space="preserve">3GPP </w:t>
      </w:r>
      <w:r w:rsidRPr="00AE7185">
        <w:t>TR 21.905 [</w:t>
      </w:r>
      <w:r w:rsidR="00274E1A" w:rsidRPr="00AE7185">
        <w:t>1</w:t>
      </w:r>
      <w:r w:rsidRPr="00AE7185">
        <w:t>].</w:t>
      </w:r>
    </w:p>
    <w:p w14:paraId="2D292B9C" w14:textId="77777777" w:rsidR="00C74CA9" w:rsidRPr="00AE7185" w:rsidRDefault="00C74CA9" w:rsidP="00C74CA9">
      <w:pPr>
        <w:pStyle w:val="EW"/>
        <w:rPr>
          <w:lang w:eastAsia="ko-KR"/>
        </w:rPr>
      </w:pPr>
      <w:r w:rsidRPr="00AE7185">
        <w:rPr>
          <w:lang w:eastAsia="ko-KR"/>
        </w:rPr>
        <w:t>ACLR</w:t>
      </w:r>
      <w:r w:rsidRPr="00AE7185">
        <w:rPr>
          <w:lang w:eastAsia="ko-KR"/>
        </w:rPr>
        <w:tab/>
        <w:t>Adjacent Channel Leakage Power Ratio</w:t>
      </w:r>
    </w:p>
    <w:p w14:paraId="1F7ADAA3" w14:textId="77777777" w:rsidR="00C74CA9" w:rsidRPr="00AE7185" w:rsidRDefault="00C74CA9" w:rsidP="00C74CA9">
      <w:pPr>
        <w:pStyle w:val="EW"/>
        <w:rPr>
          <w:lang w:eastAsia="ko-KR"/>
        </w:rPr>
      </w:pPr>
      <w:r w:rsidRPr="00AE7185">
        <w:rPr>
          <w:lang w:eastAsia="ko-KR"/>
        </w:rPr>
        <w:t>ACS</w:t>
      </w:r>
      <w:r w:rsidRPr="00AE7185">
        <w:rPr>
          <w:lang w:eastAsia="ko-KR"/>
        </w:rPr>
        <w:tab/>
        <w:t>Adjacent Channel Selectivity</w:t>
      </w:r>
    </w:p>
    <w:p w14:paraId="0D27064B" w14:textId="0DBC4018" w:rsidR="00C74CA9" w:rsidRPr="001457DF" w:rsidRDefault="00C74CA9" w:rsidP="00C74CA9">
      <w:pPr>
        <w:pStyle w:val="EW"/>
      </w:pPr>
      <w:r w:rsidRPr="00AE7185">
        <w:rPr>
          <w:lang w:eastAsia="ko-KR"/>
        </w:rPr>
        <w:t>BS</w:t>
      </w:r>
      <w:r w:rsidRPr="00AE7185">
        <w:rPr>
          <w:lang w:eastAsia="ko-KR"/>
        </w:rPr>
        <w:tab/>
        <w:t>Base Station</w:t>
      </w:r>
    </w:p>
    <w:p w14:paraId="68032AF7" w14:textId="77777777" w:rsidR="00E8629F" w:rsidRPr="001457DF" w:rsidRDefault="00794542">
      <w:pPr>
        <w:pStyle w:val="EW"/>
      </w:pPr>
      <w:r w:rsidRPr="007A2F56">
        <w:t>CLI</w:t>
      </w:r>
      <w:r w:rsidRPr="007A2F56">
        <w:tab/>
        <w:t>Cross Link Interference</w:t>
      </w:r>
    </w:p>
    <w:p w14:paraId="2AEC32E7" w14:textId="77777777" w:rsidR="00C74CA9" w:rsidRPr="007A2F56" w:rsidRDefault="00C74CA9" w:rsidP="00C74CA9">
      <w:pPr>
        <w:pStyle w:val="EW"/>
        <w:rPr>
          <w:lang w:eastAsia="ko-KR"/>
        </w:rPr>
      </w:pPr>
      <w:r w:rsidRPr="007A2F56">
        <w:rPr>
          <w:rFonts w:hint="eastAsia"/>
          <w:lang w:eastAsia="ko-KR"/>
        </w:rPr>
        <w:t>D</w:t>
      </w:r>
      <w:r w:rsidRPr="007A2F56">
        <w:rPr>
          <w:lang w:eastAsia="ko-KR"/>
        </w:rPr>
        <w:t>L</w:t>
      </w:r>
      <w:r w:rsidRPr="007A2F56">
        <w:rPr>
          <w:lang w:eastAsia="ko-KR"/>
        </w:rPr>
        <w:tab/>
        <w:t>Downlink</w:t>
      </w:r>
    </w:p>
    <w:p w14:paraId="42698403" w14:textId="77777777" w:rsidR="00C74CA9" w:rsidRPr="00CB7637" w:rsidRDefault="00C74CA9" w:rsidP="00C74CA9">
      <w:pPr>
        <w:pStyle w:val="EW"/>
        <w:rPr>
          <w:lang w:eastAsia="ko-KR"/>
        </w:rPr>
      </w:pPr>
      <w:r w:rsidRPr="00CB7637">
        <w:rPr>
          <w:lang w:eastAsia="ko-KR"/>
        </w:rPr>
        <w:t>eNB</w:t>
      </w:r>
      <w:r w:rsidRPr="00CB7637">
        <w:rPr>
          <w:lang w:eastAsia="ko-KR"/>
        </w:rPr>
        <w:tab/>
        <w:t>E-UTRAN Node B</w:t>
      </w:r>
    </w:p>
    <w:p w14:paraId="64FA347D" w14:textId="77777777" w:rsidR="00C74CA9" w:rsidRPr="00AE7185" w:rsidRDefault="00C74CA9" w:rsidP="00C74CA9">
      <w:pPr>
        <w:pStyle w:val="EW"/>
        <w:rPr>
          <w:lang w:eastAsia="ko-KR"/>
        </w:rPr>
      </w:pPr>
      <w:r w:rsidRPr="00AE7185">
        <w:rPr>
          <w:lang w:eastAsia="ko-KR"/>
        </w:rPr>
        <w:t>FDD</w:t>
      </w:r>
      <w:r w:rsidRPr="00AE7185">
        <w:rPr>
          <w:lang w:eastAsia="ko-KR"/>
        </w:rPr>
        <w:tab/>
        <w:t>Frequency Division Duplex</w:t>
      </w:r>
    </w:p>
    <w:p w14:paraId="6DBC9199" w14:textId="77777777" w:rsidR="00C74CA9" w:rsidRPr="00AE7185" w:rsidRDefault="00C74CA9" w:rsidP="00C74CA9">
      <w:pPr>
        <w:pStyle w:val="EW"/>
        <w:rPr>
          <w:lang w:eastAsia="ko-KR"/>
        </w:rPr>
      </w:pPr>
      <w:r w:rsidRPr="00AE7185">
        <w:rPr>
          <w:lang w:eastAsia="ko-KR"/>
        </w:rPr>
        <w:t>gNB</w:t>
      </w:r>
      <w:r w:rsidRPr="00AE7185">
        <w:rPr>
          <w:lang w:eastAsia="ko-KR"/>
        </w:rPr>
        <w:tab/>
        <w:t>Next generation Node B</w:t>
      </w:r>
    </w:p>
    <w:p w14:paraId="6883FF76" w14:textId="5A786EAA" w:rsidR="00C74CA9" w:rsidRPr="00AE7185" w:rsidRDefault="00C74CA9" w:rsidP="00C74CA9">
      <w:pPr>
        <w:pStyle w:val="EW"/>
      </w:pPr>
      <w:r w:rsidRPr="00AE7185">
        <w:rPr>
          <w:lang w:eastAsia="ko-KR"/>
        </w:rPr>
        <w:t>NR</w:t>
      </w:r>
      <w:r w:rsidRPr="00AE7185">
        <w:rPr>
          <w:lang w:eastAsia="ko-KR"/>
        </w:rPr>
        <w:tab/>
        <w:t>New Radio</w:t>
      </w:r>
    </w:p>
    <w:p w14:paraId="5C943CA4" w14:textId="77777777" w:rsidR="00794542" w:rsidRPr="00AE7185" w:rsidRDefault="00794542" w:rsidP="00794542">
      <w:pPr>
        <w:pStyle w:val="EW"/>
      </w:pPr>
      <w:r w:rsidRPr="00AE7185">
        <w:t>RIM</w:t>
      </w:r>
      <w:r w:rsidRPr="00AE7185">
        <w:tab/>
        <w:t>Remote Interference Management</w:t>
      </w:r>
    </w:p>
    <w:p w14:paraId="108BC508" w14:textId="77777777" w:rsidR="00C74CA9" w:rsidRPr="00AE7185" w:rsidRDefault="00C74CA9" w:rsidP="00C74CA9">
      <w:pPr>
        <w:pStyle w:val="EW"/>
      </w:pPr>
      <w:r w:rsidRPr="00AE7185">
        <w:t>SINR</w:t>
      </w:r>
      <w:r w:rsidRPr="00AE7185">
        <w:tab/>
        <w:t>Signal-to-Interference Noise Ratio</w:t>
      </w:r>
    </w:p>
    <w:p w14:paraId="5D128CA9" w14:textId="77777777" w:rsidR="00C74CA9" w:rsidRPr="00AE7185" w:rsidRDefault="00C74CA9" w:rsidP="00C74CA9">
      <w:pPr>
        <w:pStyle w:val="EW"/>
      </w:pPr>
      <w:r w:rsidRPr="00AE7185">
        <w:t>TDD</w:t>
      </w:r>
      <w:r w:rsidRPr="00AE7185">
        <w:tab/>
        <w:t>Time division duplex(ing)</w:t>
      </w:r>
    </w:p>
    <w:p w14:paraId="2BAB178C" w14:textId="77777777" w:rsidR="00C74CA9" w:rsidRPr="00AE7185" w:rsidRDefault="00C74CA9" w:rsidP="00C74CA9">
      <w:pPr>
        <w:pStyle w:val="EW"/>
      </w:pPr>
      <w:r w:rsidRPr="00AE7185">
        <w:t>TDM</w:t>
      </w:r>
      <w:r w:rsidRPr="00AE7185">
        <w:tab/>
        <w:t>Time division multiplex(ing)</w:t>
      </w:r>
    </w:p>
    <w:p w14:paraId="5DB31BC4" w14:textId="77777777" w:rsidR="00C74CA9" w:rsidRPr="00AE7185" w:rsidRDefault="00C74CA9" w:rsidP="00C74CA9">
      <w:pPr>
        <w:pStyle w:val="EW"/>
      </w:pPr>
      <w:r w:rsidRPr="00AE7185">
        <w:t>UE</w:t>
      </w:r>
      <w:r w:rsidRPr="00AE7185">
        <w:tab/>
        <w:t>User Equipment</w:t>
      </w:r>
    </w:p>
    <w:p w14:paraId="3B3D1A1A" w14:textId="77777777" w:rsidR="00C74CA9" w:rsidRDefault="00C74CA9" w:rsidP="00C74CA9">
      <w:pPr>
        <w:pStyle w:val="EW"/>
      </w:pPr>
      <w:r w:rsidRPr="00AE7185">
        <w:t>UL</w:t>
      </w:r>
      <w:r w:rsidRPr="00AE7185">
        <w:tab/>
        <w:t>Uplink</w:t>
      </w:r>
    </w:p>
    <w:p w14:paraId="6C169E15" w14:textId="77777777" w:rsidR="00E8629F" w:rsidRPr="0030279C" w:rsidRDefault="00E8629F" w:rsidP="001457DF">
      <w:pPr>
        <w:pStyle w:val="EW"/>
        <w:ind w:left="0" w:firstLine="0"/>
      </w:pPr>
    </w:p>
    <w:p w14:paraId="3ABB7820" w14:textId="77777777" w:rsidR="00E8629F" w:rsidRPr="009531ED" w:rsidRDefault="00E8629F">
      <w:pPr>
        <w:pStyle w:val="Heading1"/>
      </w:pPr>
      <w:bookmarkStart w:id="30" w:name="_Toc9036882"/>
      <w:bookmarkStart w:id="31" w:name="_Toc9039860"/>
      <w:bookmarkStart w:id="32" w:name="_Toc9042912"/>
      <w:r w:rsidRPr="0030279C">
        <w:t>4</w:t>
      </w:r>
      <w:r w:rsidRPr="0030279C">
        <w:tab/>
      </w:r>
      <w:r w:rsidR="00B945BD" w:rsidRPr="0030279C">
        <w:t>Background</w:t>
      </w:r>
      <w:bookmarkEnd w:id="30"/>
      <w:bookmarkEnd w:id="31"/>
      <w:bookmarkEnd w:id="32"/>
    </w:p>
    <w:p w14:paraId="44FC3E10" w14:textId="77777777" w:rsidR="006D2388" w:rsidRPr="009531ED" w:rsidRDefault="006D2388" w:rsidP="006D2388">
      <w:pPr>
        <w:pStyle w:val="Heading2"/>
      </w:pPr>
      <w:bookmarkStart w:id="33" w:name="_Toc9036883"/>
      <w:bookmarkStart w:id="34" w:name="_Toc9039861"/>
      <w:bookmarkStart w:id="35" w:name="_Toc9042913"/>
      <w:r w:rsidRPr="009531ED">
        <w:t>4.1</w:t>
      </w:r>
      <w:r w:rsidRPr="009531ED">
        <w:tab/>
        <w:t>General</w:t>
      </w:r>
      <w:bookmarkEnd w:id="33"/>
      <w:bookmarkEnd w:id="34"/>
      <w:bookmarkEnd w:id="35"/>
    </w:p>
    <w:p w14:paraId="1BE5CEDF" w14:textId="77777777" w:rsidR="00982512" w:rsidRPr="009531ED" w:rsidRDefault="00982512" w:rsidP="00982512">
      <w:pPr>
        <w:rPr>
          <w:lang w:val="en-US"/>
        </w:rPr>
      </w:pPr>
      <w:r w:rsidRPr="009531ED">
        <w:rPr>
          <w:lang w:val="en-US"/>
        </w:rPr>
        <w:t>RAN4 requirements designed to ensure co-existence between different networks operating on adjacent carriers in the same band (i.e. ACLR, ACS) were developed in release 15 under the assumption of synchronized TDD. Interference between adjacent carriers is mitigated as long as all networks apply uplink and downlink at the same occasions.</w:t>
      </w:r>
    </w:p>
    <w:p w14:paraId="5A3DF96E" w14:textId="77777777" w:rsidR="00982512" w:rsidRPr="009531ED" w:rsidRDefault="00982512" w:rsidP="00982512">
      <w:pPr>
        <w:rPr>
          <w:lang w:val="en-US"/>
        </w:rPr>
      </w:pPr>
      <w:r w:rsidRPr="009531ED">
        <w:rPr>
          <w:lang w:val="en-US"/>
        </w:rPr>
        <w:lastRenderedPageBreak/>
        <w:t>Dynamic TDD describes a mode of operation in which a network adapts the DL/UL subframe pattern according to traffic conditions. If different nodes in the same network apply DL and UL at different times, then interference between different UEs and different BS occurs. RAN1 has specified measurements to enable co-channel Cross Link Interference (CLI) mitigation within the same network.</w:t>
      </w:r>
    </w:p>
    <w:p w14:paraId="1696E88D" w14:textId="77777777" w:rsidR="00982512" w:rsidRPr="009531ED" w:rsidRDefault="00982512" w:rsidP="00982512">
      <w:pPr>
        <w:rPr>
          <w:lang w:val="en-US"/>
        </w:rPr>
      </w:pPr>
      <w:r w:rsidRPr="009531ED">
        <w:rPr>
          <w:lang w:val="en-US"/>
        </w:rPr>
        <w:t xml:space="preserve">Dynamic TDD also causes interferers between networks on adjacent channels. Unlike the co-channel case, interference between adjacent channel networks cannot be coordinated. Instead, the interference is mitigated by transmitter and receiver selectivity (ACLR and ACS) as analogue filtering is not generally feasible within an operating band. </w:t>
      </w:r>
    </w:p>
    <w:p w14:paraId="366418CE" w14:textId="77777777" w:rsidR="00982512" w:rsidRPr="009531ED" w:rsidRDefault="00982512" w:rsidP="00982512">
      <w:pPr>
        <w:rPr>
          <w:lang w:val="en-US"/>
        </w:rPr>
      </w:pPr>
      <w:r w:rsidRPr="009531ED">
        <w:rPr>
          <w:lang w:val="en-US"/>
        </w:rPr>
        <w:t>As part of the CLI WI, RAN4 has been tasked to investigate the adjacent channel co-existence effects arising when CLI, or more generically dynamic TDD is operated in an aggressor network. The scope of the investigation is to target no or very minimal impact on RF requirements, and so the investigation examines the throughput losses experienced in a victim network assuming that all base</w:t>
      </w:r>
      <w:r w:rsidR="00FE4636" w:rsidRPr="009531ED">
        <w:rPr>
          <w:lang w:val="en-US"/>
        </w:rPr>
        <w:t xml:space="preserve"> </w:t>
      </w:r>
      <w:r w:rsidRPr="009531ED">
        <w:rPr>
          <w:lang w:val="en-US"/>
        </w:rPr>
        <w:t>stations and UEs conform to the release 15 requirements.</w:t>
      </w:r>
    </w:p>
    <w:p w14:paraId="3918576D" w14:textId="77777777" w:rsidR="00982512" w:rsidRPr="009531ED" w:rsidRDefault="00982512" w:rsidP="00982512">
      <w:r w:rsidRPr="009531ED">
        <w:rPr>
          <w:lang w:val="en-US"/>
        </w:rPr>
        <w:t>This report captures a description of the adjacent channel interference effects that arise with dynamic TDD as well as a simulation investigation of adjacent channel interference in a number of different deployment scenarios.</w:t>
      </w:r>
    </w:p>
    <w:p w14:paraId="75DEBA19" w14:textId="0F8CE8E1" w:rsidR="00FD331B" w:rsidRPr="009531ED" w:rsidRDefault="00FD331B" w:rsidP="00FD331B">
      <w:pPr>
        <w:pStyle w:val="Heading2"/>
      </w:pPr>
      <w:bookmarkStart w:id="36" w:name="_Toc9036884"/>
      <w:bookmarkStart w:id="37" w:name="_Toc9039862"/>
      <w:bookmarkStart w:id="38" w:name="_Toc9042914"/>
      <w:r w:rsidRPr="009531ED">
        <w:t>4.2</w:t>
      </w:r>
      <w:r w:rsidRPr="009531ED">
        <w:tab/>
        <w:t>WID description</w:t>
      </w:r>
      <w:bookmarkEnd w:id="36"/>
      <w:bookmarkEnd w:id="37"/>
      <w:bookmarkEnd w:id="38"/>
    </w:p>
    <w:p w14:paraId="7C96588D" w14:textId="77777777" w:rsidR="00E8629F" w:rsidRPr="009531ED" w:rsidRDefault="00E8629F">
      <w:pPr>
        <w:pStyle w:val="Heading2"/>
      </w:pPr>
      <w:bookmarkStart w:id="39" w:name="_Toc9036885"/>
      <w:bookmarkStart w:id="40" w:name="_Toc9039863"/>
      <w:bookmarkStart w:id="41" w:name="_Toc9042915"/>
      <w:r w:rsidRPr="009531ED">
        <w:t>4.</w:t>
      </w:r>
      <w:r w:rsidR="006D2388" w:rsidRPr="009531ED">
        <w:t>2</w:t>
      </w:r>
      <w:r w:rsidR="00FD331B" w:rsidRPr="009531ED">
        <w:t>.1</w:t>
      </w:r>
      <w:r w:rsidRPr="009531ED">
        <w:tab/>
      </w:r>
      <w:r w:rsidR="00640D55" w:rsidRPr="009531ED">
        <w:t>Justification</w:t>
      </w:r>
      <w:bookmarkEnd w:id="39"/>
      <w:bookmarkEnd w:id="40"/>
      <w:bookmarkEnd w:id="41"/>
    </w:p>
    <w:p w14:paraId="2ED002A6" w14:textId="79D0D0F1" w:rsidR="00487671" w:rsidRPr="009531ED" w:rsidRDefault="00487671" w:rsidP="00487671">
      <w:pPr>
        <w:tabs>
          <w:tab w:val="num" w:pos="720"/>
        </w:tabs>
        <w:jc w:val="both"/>
        <w:rPr>
          <w:lang w:eastAsia="zh-CN"/>
        </w:rPr>
      </w:pPr>
      <w:r w:rsidRPr="009531ED">
        <w:rPr>
          <w:lang w:eastAsia="zh-CN"/>
        </w:rPr>
        <w:t xml:space="preserve">As captured in </w:t>
      </w:r>
      <w:r w:rsidR="000E4765" w:rsidRPr="009531ED">
        <w:rPr>
          <w:lang w:eastAsia="zh-CN"/>
        </w:rPr>
        <w:t>TR38.802</w:t>
      </w:r>
      <w:r w:rsidR="009E6497">
        <w:rPr>
          <w:lang w:eastAsia="zh-CN"/>
        </w:rPr>
        <w:t xml:space="preserve">, </w:t>
      </w:r>
      <w:r w:rsidRPr="009531ED">
        <w:rPr>
          <w:lang w:eastAsia="zh-CN"/>
        </w:rPr>
        <w:t xml:space="preserve">NR aims to support duplexing flexibility in both paired and unpaired spectrum. </w:t>
      </w:r>
    </w:p>
    <w:p w14:paraId="7D0263A8" w14:textId="77777777" w:rsidR="00487671" w:rsidRPr="009531ED" w:rsidRDefault="00487671" w:rsidP="00487671">
      <w:pPr>
        <w:tabs>
          <w:tab w:val="num" w:pos="720"/>
        </w:tabs>
        <w:ind w:left="720"/>
        <w:jc w:val="both"/>
        <w:rPr>
          <w:rFonts w:eastAsia="SimSun"/>
          <w:lang w:eastAsia="zh-CN"/>
        </w:rPr>
      </w:pPr>
      <w:r w:rsidRPr="009531ED">
        <w:rPr>
          <w:lang w:eastAsia="zh-CN"/>
        </w:rPr>
        <w:t>“</w:t>
      </w:r>
      <w:r w:rsidRPr="009531ED">
        <w:rPr>
          <w:lang w:eastAsia="ja-JP"/>
        </w:rPr>
        <w:t xml:space="preserve">NR supports paired and unpaired spectrum and strives to maximize commonality between the technical solutions, allowing FDD operation on a paired spectrum, different transmission directions in either part of a paired spectrum, TDD operation on an unpaired spectrum where the transmission direction of time resources is not dynamically changed, and TDD operation on an unpaired spectrum where the transmission direction of most time resources can be dynamically changing. </w:t>
      </w:r>
      <w:r w:rsidRPr="009531ED">
        <w:rPr>
          <w:lang w:val="en-US" w:eastAsia="ja-JP"/>
        </w:rPr>
        <w:t>DL and UL transmission directions at least for data can be dynamically assigned on a per-slot basis at least in a TDM manner.</w:t>
      </w:r>
      <w:r w:rsidRPr="009531ED">
        <w:rPr>
          <w:lang w:eastAsia="ja-JP"/>
        </w:rPr>
        <w:t xml:space="preserve"> It is noted that transmission directions include all of downlink, uplink, sidelink, and backhaul link. NR supports at least semi-statically assigned DL/UL transmission direction as gNB operation, i.e., the assigned DL/UL transmission direction can be signaled to UE by higher layer signaling.</w:t>
      </w:r>
      <w:r w:rsidRPr="009531ED">
        <w:rPr>
          <w:lang w:eastAsia="zh-CN"/>
        </w:rPr>
        <w:t>”</w:t>
      </w:r>
    </w:p>
    <w:p w14:paraId="5FB61D90" w14:textId="77777777" w:rsidR="00487671" w:rsidRPr="009531ED" w:rsidRDefault="00487671" w:rsidP="00487671">
      <w:pPr>
        <w:tabs>
          <w:tab w:val="num" w:pos="720"/>
        </w:tabs>
        <w:jc w:val="both"/>
        <w:rPr>
          <w:lang w:val="en-US" w:eastAsia="ko-KR"/>
        </w:rPr>
      </w:pPr>
      <w:r w:rsidRPr="009531ED">
        <w:rPr>
          <w:rFonts w:eastAsia="SimSun"/>
          <w:lang w:eastAsia="zh-CN"/>
        </w:rPr>
        <w:t>Rel-14 NR study showed that duplexing flexibility with cross-link interference mitigation shows better user throughput compared to static UL/DL operation or dynamic UL/DL operation without interference mitigation in indoor hotspot (</w:t>
      </w:r>
      <w:r w:rsidRPr="009531ED">
        <w:rPr>
          <w:lang w:val="en-US" w:eastAsia="ko-KR"/>
        </w:rPr>
        <w:t xml:space="preserve">4GHz and 30GHz) </w:t>
      </w:r>
      <w:r w:rsidRPr="009531ED">
        <w:rPr>
          <w:rFonts w:eastAsia="SimSun"/>
          <w:lang w:eastAsia="zh-CN"/>
        </w:rPr>
        <w:t>and urban macro scenarios (</w:t>
      </w:r>
      <w:r w:rsidRPr="009531ED">
        <w:rPr>
          <w:lang w:val="en-US" w:eastAsia="ko-KR"/>
        </w:rPr>
        <w:t>4GHz and 2GHz). The mitigation techniques include coordinated scheduling scheduling/beamforming, power control, link adaptation, hybrid dynamic/static UL/DL resource assignment.</w:t>
      </w:r>
    </w:p>
    <w:p w14:paraId="68990F20" w14:textId="77777777" w:rsidR="00487671" w:rsidRPr="009531ED" w:rsidRDefault="00487671" w:rsidP="00487671">
      <w:pPr>
        <w:tabs>
          <w:tab w:val="num" w:pos="720"/>
        </w:tabs>
        <w:jc w:val="both"/>
        <w:rPr>
          <w:lang w:eastAsia="ko-KR"/>
        </w:rPr>
      </w:pPr>
      <w:r w:rsidRPr="009531ED">
        <w:rPr>
          <w:lang w:val="en-US" w:eastAsia="ko-KR"/>
        </w:rPr>
        <w:t>During</w:t>
      </w:r>
      <w:r w:rsidRPr="009531ED">
        <w:rPr>
          <w:lang w:eastAsia="ko-KR"/>
        </w:rPr>
        <w:t xml:space="preserve"> Rel-15 NR WI, enablers </w:t>
      </w:r>
      <w:r w:rsidRPr="009531ED">
        <w:rPr>
          <w:lang w:eastAsia="zh-CN"/>
        </w:rPr>
        <w:t xml:space="preserve">for basic support of cross-link interference mitigation schemes to support duplexing flexibility for paired and unpaired spectrum were discussed but could not specified as the work has been deprioritized. Mainly, it was agreed to introduce UE-to-UE measurement for CLI, and TRP-to-TRP measurement/coordination techniques were discussed. Rel-15 NR specification supports mechanisms to allow dynamic DL/UL assignments. Yet, any cross-link interference mitigation techniques and coexistence requirements have not been specified and thus the use of dynamic DL/UL assignment operation is considerably restricted. </w:t>
      </w:r>
    </w:p>
    <w:p w14:paraId="52E63B74" w14:textId="77777777" w:rsidR="00487671" w:rsidRPr="009531ED" w:rsidRDefault="00487671" w:rsidP="00487671">
      <w:pPr>
        <w:tabs>
          <w:tab w:val="num" w:pos="720"/>
        </w:tabs>
        <w:jc w:val="both"/>
        <w:rPr>
          <w:lang w:eastAsia="ko-KR"/>
        </w:rPr>
      </w:pPr>
      <w:r w:rsidRPr="009531ED">
        <w:rPr>
          <w:lang w:eastAsia="ko-KR"/>
        </w:rPr>
        <w:t xml:space="preserve">As observed during study, dynamic DL/UL resource assignments would be more beneficial in indoor hotspot and urban macro scenarios where gNB TX power is rather limited, and ISD is small. During the study, dynamic DL/UL assignment operations offers performance gain in high frequencies such as 4 GHz and 30 GHz. In such frequencies, advanced MIMO techniques can be utilized to mitigate cross-link interference which has not been fully evaluated. </w:t>
      </w:r>
    </w:p>
    <w:p w14:paraId="6583C281" w14:textId="77777777" w:rsidR="00487671" w:rsidRPr="009531ED" w:rsidRDefault="00487671" w:rsidP="00487671">
      <w:pPr>
        <w:tabs>
          <w:tab w:val="num" w:pos="720"/>
        </w:tabs>
        <w:jc w:val="both"/>
        <w:rPr>
          <w:lang w:eastAsia="ko-KR"/>
        </w:rPr>
      </w:pPr>
      <w:r w:rsidRPr="009531ED">
        <w:rPr>
          <w:lang w:eastAsia="ko-KR"/>
        </w:rPr>
        <w:t xml:space="preserve">Furthermore, semi-static and/or dynamic DL/UL resource assignments should also consider coexistence issues particularly among different operators where tight coordination are challenged. Coexistence mechanisms among different operators in co-channel and adjacent channels are essential regardless whether each cell operates in semi-static or dynamic DL/UL assignment mechanism. For efficient coexistence, not only coexistence requirements need to be understood but also advanced mechanisms to mitigate interference such as TRP-to-TRP measurement and adaptation based on measurements should be considered. </w:t>
      </w:r>
    </w:p>
    <w:p w14:paraId="0AC9C840" w14:textId="77777777" w:rsidR="00487671" w:rsidRPr="009531ED" w:rsidRDefault="00487671" w:rsidP="00487671">
      <w:pPr>
        <w:tabs>
          <w:tab w:val="num" w:pos="720"/>
        </w:tabs>
        <w:jc w:val="both"/>
        <w:rPr>
          <w:lang w:val="en-US" w:eastAsia="ko-KR"/>
        </w:rPr>
      </w:pPr>
      <w:r w:rsidRPr="009531ED">
        <w:rPr>
          <w:lang w:val="en-US" w:eastAsia="ko-KR"/>
        </w:rPr>
        <w:t xml:space="preserve">In commercial TD-LTE network with macro deployment scenario, it is observed in relatively large scale of eNBs that IoT (amounts to above -105dBm, even to -90dBm in some extreme cases) in these eNBs intermittently deteriorated to severely impact the network coverage and connection successful rate. Jointed with several approaches, e.g., IoT statistics from the eNBs in some regions over the forecast of troposphere bending (http://www.dxinfocentre.com/tropo.html) , as well as the </w:t>
      </w:r>
      <w:r w:rsidRPr="009531ED">
        <w:rPr>
          <w:lang w:val="en-US" w:eastAsia="ko-KR"/>
        </w:rPr>
        <w:lastRenderedPageBreak/>
        <w:t>symptoms varying with the artificially constructed transmission patterns, it is identified that this kind of IoT degradation is caused by the downlink signal of remote eNB (furthest as 300km away with observed record) as long as the atmospheric conditions favourable for producing troposphere bending of radio waves are available. To mitigate the impact of this kind of remote base station interference as it intermittently happens, but not to scarify the network resources all the time, in the field TD-LTE network, some adaptive mechanisms are introduced, where abnormal IoT enhancement will trigger the victim eNB to transmit a specific signal in a window, each eNB that detected the specific signal in a window will identify itself as the contributor of the deteriorated IoT in some eNB(s), and then it will reconfigure the GP or some other parameters to reduce its weight to the interference. In this framework, the impact of troposphere bending is mitigated to some extension, however, some disadvantages are also apparent in the proprietary implementation, e.g., rely on some static mechanism for detection signal transmission and detection  due to lack inter-vendor inter-eNB coordination, decision making is per individual eNB based implementation, etc.</w:t>
      </w:r>
    </w:p>
    <w:p w14:paraId="7A13FC9D" w14:textId="77777777" w:rsidR="00487671" w:rsidRPr="009531ED" w:rsidRDefault="00487671" w:rsidP="00487671">
      <w:pPr>
        <w:tabs>
          <w:tab w:val="num" w:pos="720"/>
        </w:tabs>
        <w:jc w:val="both"/>
        <w:rPr>
          <w:lang w:val="en-US" w:eastAsia="ko-KR"/>
        </w:rPr>
      </w:pPr>
      <w:r w:rsidRPr="009531ED">
        <w:rPr>
          <w:lang w:val="en-US" w:eastAsia="ko-KR"/>
        </w:rPr>
        <w:t>In NR deployment on lower TDD frequency, the impact of the troposphere bending will continue existing if no special mechanisms are introduced. Though the design of the frame structure in NR has already considered much more flexible GP to leave larger room for avoiding the remote interference, it is necessary to study mechanisms for identifying when or how long will the long enough GP be configured, as well as corresponding gNB’s behaviour and inter-gNB’s coordination procedure.</w:t>
      </w:r>
    </w:p>
    <w:p w14:paraId="6BCF0A2B" w14:textId="77777777" w:rsidR="00487671" w:rsidRPr="009531ED" w:rsidRDefault="00487671" w:rsidP="007B6A51">
      <w:pPr>
        <w:pStyle w:val="CommentText"/>
        <w:rPr>
          <w:rFonts w:eastAsia="DengXian"/>
          <w:i/>
          <w:lang w:val="en-US" w:eastAsia="zh-CN"/>
        </w:rPr>
      </w:pPr>
      <w:r w:rsidRPr="009531ED">
        <w:t xml:space="preserve">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where the outcome and conclusions of </w:t>
      </w:r>
      <w:r w:rsidR="00496C45" w:rsidRPr="009531ED">
        <w:t xml:space="preserve">the SI was captured in </w:t>
      </w:r>
      <w:r w:rsidR="000E4765" w:rsidRPr="009531ED">
        <w:t>TR38.866</w:t>
      </w:r>
      <w:r w:rsidRPr="009531ED">
        <w:t>. It is recommended to specify RIM RS(s) to support identifying remote interference related information, it is also recommended to specify the inter-set RIM backhaul signalling via the core network for backhaul-based solution.</w:t>
      </w:r>
    </w:p>
    <w:p w14:paraId="00C60CA2" w14:textId="77777777" w:rsidR="007B6A51" w:rsidRPr="009531ED" w:rsidRDefault="00E8629F" w:rsidP="00970053">
      <w:pPr>
        <w:pStyle w:val="Heading2"/>
      </w:pPr>
      <w:bookmarkStart w:id="42" w:name="_Toc9036886"/>
      <w:bookmarkStart w:id="43" w:name="_Toc9039864"/>
      <w:bookmarkStart w:id="44" w:name="_Toc9042916"/>
      <w:r w:rsidRPr="009531ED">
        <w:t>4.</w:t>
      </w:r>
      <w:r w:rsidR="00FD331B" w:rsidRPr="009531ED">
        <w:t>2.2</w:t>
      </w:r>
      <w:r w:rsidRPr="009531ED">
        <w:tab/>
      </w:r>
      <w:r w:rsidR="0063774C" w:rsidRPr="009531ED">
        <w:t>Objective</w:t>
      </w:r>
      <w:bookmarkEnd w:id="42"/>
      <w:bookmarkEnd w:id="43"/>
      <w:bookmarkEnd w:id="44"/>
    </w:p>
    <w:p w14:paraId="48DF63D0" w14:textId="77777777" w:rsidR="00D41182" w:rsidRPr="009531ED" w:rsidRDefault="00D41182" w:rsidP="001457DF">
      <w:pPr>
        <w:rPr>
          <w:lang w:eastAsia="ko-KR"/>
        </w:rPr>
      </w:pPr>
      <w:r w:rsidRPr="009531ED">
        <w:rPr>
          <w:lang w:eastAsia="ko-KR"/>
        </w:rPr>
        <w:t xml:space="preserve">In </w:t>
      </w:r>
      <w:r w:rsidRPr="009531ED">
        <w:rPr>
          <w:lang w:eastAsia="zh-CN"/>
        </w:rPr>
        <w:t>the WID on Cross Link Interference (CLI) handling and Remote Interference Management (RIM) for NR</w:t>
      </w:r>
      <w:r w:rsidRPr="009531ED" w:rsidDel="000E4765">
        <w:rPr>
          <w:lang w:eastAsia="ko-KR"/>
        </w:rPr>
        <w:t xml:space="preserve"> </w:t>
      </w:r>
      <w:r w:rsidRPr="009531ED">
        <w:rPr>
          <w:lang w:eastAsia="ko-KR"/>
        </w:rPr>
        <w:t xml:space="preserve">, the detailed objectives for cross-link interference mitigation to support flexible resource adaptation for unpaired NR cells are: </w:t>
      </w:r>
    </w:p>
    <w:p w14:paraId="3D050EE9" w14:textId="2F6BB14E" w:rsidR="00D41182" w:rsidRPr="009531ED" w:rsidRDefault="00AB1390" w:rsidP="001457DF">
      <w:pPr>
        <w:pStyle w:val="B10"/>
      </w:pPr>
      <w:r w:rsidRPr="009531ED">
        <w:t>-</w:t>
      </w:r>
      <w:r w:rsidRPr="009531ED">
        <w:tab/>
      </w:r>
      <w:r w:rsidR="00D41182" w:rsidRPr="009531ED">
        <w:t xml:space="preserve">Specify cross-link interference measurements and reporting at a UE (e.g., CLI-RSSI and/or CLI-RSRP) [RAN1, RAN2, RAN4] </w:t>
      </w:r>
    </w:p>
    <w:p w14:paraId="0619D89D" w14:textId="65D4E375" w:rsidR="00D41182" w:rsidRPr="009531ED" w:rsidRDefault="00AB1390" w:rsidP="001457DF">
      <w:pPr>
        <w:pStyle w:val="B10"/>
      </w:pPr>
      <w:r w:rsidRPr="009531ED">
        <w:t>-</w:t>
      </w:r>
      <w:r w:rsidRPr="009531ED">
        <w:tab/>
      </w:r>
      <w:r w:rsidR="00D41182" w:rsidRPr="009531ED">
        <w:t>Perform coexistence study to identify conditions of coexistence among different operators in adjacent channels [RAN4]</w:t>
      </w:r>
    </w:p>
    <w:p w14:paraId="2897BBF4" w14:textId="7C1A3CDD" w:rsidR="00D41182" w:rsidRPr="009531ED" w:rsidRDefault="00AB1390" w:rsidP="001457DF">
      <w:pPr>
        <w:pStyle w:val="B2"/>
      </w:pPr>
      <w:r w:rsidRPr="009531ED">
        <w:t>-</w:t>
      </w:r>
      <w:r w:rsidRPr="009531ED">
        <w:tab/>
      </w:r>
      <w:r w:rsidR="00D41182" w:rsidRPr="009531ED">
        <w:t>Target no or very minimal impact on RF requirement</w:t>
      </w:r>
    </w:p>
    <w:p w14:paraId="391F8AF4" w14:textId="734DEB9C" w:rsidR="00D41182" w:rsidRPr="009531ED" w:rsidRDefault="00D41182" w:rsidP="001457DF">
      <w:pPr>
        <w:pStyle w:val="NO"/>
        <w:rPr>
          <w:lang w:eastAsia="ko-KR"/>
        </w:rPr>
      </w:pPr>
      <w:r w:rsidRPr="009531ED">
        <w:rPr>
          <w:lang w:eastAsia="ko-KR"/>
        </w:rPr>
        <w:t>Note:</w:t>
      </w:r>
      <w:r w:rsidR="00AB1390" w:rsidRPr="009531ED">
        <w:rPr>
          <w:lang w:eastAsia="ko-KR"/>
        </w:rPr>
        <w:tab/>
      </w:r>
      <w:r w:rsidRPr="009531ED">
        <w:rPr>
          <w:lang w:eastAsia="ko-KR"/>
        </w:rPr>
        <w:t xml:space="preserve">Measurement and coordination mechanisms should be applicable to IAB nodes. </w:t>
      </w:r>
    </w:p>
    <w:p w14:paraId="0A2289B6" w14:textId="77777777" w:rsidR="00D41182" w:rsidRPr="009531ED" w:rsidRDefault="00D41182" w:rsidP="001457DF"/>
    <w:p w14:paraId="6A09C123" w14:textId="77777777" w:rsidR="00D41182" w:rsidRPr="009531ED" w:rsidRDefault="00D41182" w:rsidP="001457DF">
      <w:r w:rsidRPr="009531ED">
        <w:t>The detailed objectives for remote-interference management</w:t>
      </w:r>
      <w:r w:rsidRPr="001457DF">
        <w:t xml:space="preserve"> </w:t>
      </w:r>
      <w:r w:rsidRPr="009531ED">
        <w:t>are:</w:t>
      </w:r>
    </w:p>
    <w:p w14:paraId="13435A7F" w14:textId="4A677D53" w:rsidR="00D41182" w:rsidRPr="009B5A9D" w:rsidRDefault="00AB1390" w:rsidP="001457DF">
      <w:pPr>
        <w:pStyle w:val="B10"/>
      </w:pPr>
      <w:r w:rsidRPr="009531ED">
        <w:t>-</w:t>
      </w:r>
      <w:r w:rsidRPr="00843636">
        <w:tab/>
      </w:r>
      <w:r w:rsidR="00D41182" w:rsidRPr="00995A3F">
        <w:rPr>
          <w:rFonts w:hint="eastAsia"/>
        </w:rPr>
        <w:t>Specify RIM RS resource and configurations, including [RAN1]</w:t>
      </w:r>
    </w:p>
    <w:p w14:paraId="19F37A81" w14:textId="34A21996" w:rsidR="00D41182" w:rsidRPr="001761A9" w:rsidRDefault="00AB1390" w:rsidP="001457DF">
      <w:pPr>
        <w:pStyle w:val="B2"/>
        <w:rPr>
          <w:lang w:eastAsia="ko-KR"/>
        </w:rPr>
      </w:pPr>
      <w:r w:rsidRPr="002F6FF2">
        <w:t>-</w:t>
      </w:r>
      <w:r w:rsidRPr="002F6FF2">
        <w:tab/>
      </w:r>
      <w:r w:rsidR="00D41182" w:rsidRPr="002F6FF2">
        <w:rPr>
          <w:lang w:eastAsia="ko-KR"/>
        </w:rPr>
        <w:t>A</w:t>
      </w:r>
      <w:r w:rsidR="00D41182" w:rsidRPr="009132C5">
        <w:rPr>
          <w:rFonts w:hint="eastAsia"/>
          <w:lang w:eastAsia="ko-KR"/>
        </w:rPr>
        <w:t xml:space="preserve"> basic RIM-RS resource</w:t>
      </w:r>
    </w:p>
    <w:p w14:paraId="2CAF5B77" w14:textId="10A70596" w:rsidR="00D41182" w:rsidRPr="009531ED" w:rsidRDefault="00AB1390" w:rsidP="001457DF">
      <w:pPr>
        <w:pStyle w:val="B2"/>
      </w:pPr>
      <w:r w:rsidRPr="0030279C">
        <w:t>-</w:t>
      </w:r>
      <w:r w:rsidRPr="0030279C">
        <w:tab/>
      </w:r>
      <w:r w:rsidR="00D41182" w:rsidRPr="009531ED">
        <w:t>Configuration of RIM-RS and distinguishable RIM RS-1/2 resources, including sequence type, time and frequency transmission pattern</w:t>
      </w:r>
    </w:p>
    <w:p w14:paraId="5E54AB56" w14:textId="6B1B3484" w:rsidR="00D41182" w:rsidRPr="009531ED" w:rsidRDefault="00AB1390" w:rsidP="001457DF">
      <w:pPr>
        <w:pStyle w:val="B2"/>
      </w:pPr>
      <w:r w:rsidRPr="009531ED">
        <w:t>-</w:t>
      </w:r>
      <w:r w:rsidRPr="009531ED">
        <w:tab/>
      </w:r>
      <w:r w:rsidR="00D41182" w:rsidRPr="009531ED">
        <w:t>Determin</w:t>
      </w:r>
      <w:r w:rsidR="00D41182" w:rsidRPr="009531ED">
        <w:rPr>
          <w:lang w:eastAsia="zh-CN"/>
        </w:rPr>
        <w:t>e</w:t>
      </w:r>
      <w:r w:rsidR="00D41182" w:rsidRPr="009531ED">
        <w:t xml:space="preserve"> gNB set identification information through detection of RIM-RS(s)</w:t>
      </w:r>
      <w:r w:rsidR="00D41182" w:rsidRPr="009531ED">
        <w:rPr>
          <w:rFonts w:eastAsia="SimSun"/>
          <w:lang w:eastAsia="zh-CN"/>
        </w:rPr>
        <w:t xml:space="preserve"> by implicit or explicit indication. Determine further information that can be carried by the RIM-RS, such as </w:t>
      </w:r>
      <w:r w:rsidR="00D41182" w:rsidRPr="009531ED">
        <w:rPr>
          <w:rFonts w:hint="eastAsia"/>
        </w:rPr>
        <w:t>“</w:t>
      </w:r>
      <w:r w:rsidR="00D41182" w:rsidRPr="009531ED">
        <w:rPr>
          <w:rFonts w:eastAsia="DengXian"/>
          <w:lang w:eastAsia="zh-CN"/>
        </w:rPr>
        <w:t>Ducting phenomenon exists</w:t>
      </w:r>
      <w:r w:rsidR="00D41182" w:rsidRPr="009531ED">
        <w:rPr>
          <w:rFonts w:hint="eastAsia"/>
        </w:rPr>
        <w:t>”</w:t>
      </w:r>
      <w:r w:rsidR="00D41182" w:rsidRPr="009531ED">
        <w:rPr>
          <w:rFonts w:eastAsia="DengXian"/>
          <w:lang w:eastAsia="zh-CN"/>
        </w:rPr>
        <w:t xml:space="preserve">, </w:t>
      </w:r>
      <w:r w:rsidR="00D41182" w:rsidRPr="009531ED">
        <w:rPr>
          <w:rFonts w:hint="eastAsia"/>
        </w:rPr>
        <w:t>“</w:t>
      </w:r>
      <w:r w:rsidR="00D41182" w:rsidRPr="009531ED">
        <w:t>Enough mitigation</w:t>
      </w:r>
      <w:r w:rsidR="00D41182" w:rsidRPr="009531ED">
        <w:rPr>
          <w:rFonts w:hint="eastAsia"/>
        </w:rPr>
        <w:t>”</w:t>
      </w:r>
      <w:r w:rsidR="00D41182" w:rsidRPr="009531ED">
        <w:t xml:space="preserve"> &amp; </w:t>
      </w:r>
      <w:r w:rsidR="00D41182" w:rsidRPr="009531ED">
        <w:rPr>
          <w:rFonts w:hint="eastAsia"/>
        </w:rPr>
        <w:t>“</w:t>
      </w:r>
      <w:r w:rsidR="00D41182" w:rsidRPr="009531ED">
        <w:t>Not enough mitigation</w:t>
      </w:r>
      <w:r w:rsidR="00D41182" w:rsidRPr="009531ED">
        <w:rPr>
          <w:rFonts w:hint="eastAsia"/>
        </w:rPr>
        <w:t>”</w:t>
      </w:r>
      <w:r w:rsidR="00D41182" w:rsidRPr="009531ED">
        <w:rPr>
          <w:rFonts w:eastAsia="DengXian"/>
          <w:lang w:eastAsia="zh-CN"/>
        </w:rPr>
        <w:t>,</w:t>
      </w:r>
      <w:r w:rsidR="00D41182" w:rsidRPr="009531ED">
        <w:t xml:space="preserve">  </w:t>
      </w:r>
      <w:r w:rsidR="00D41182" w:rsidRPr="009531ED">
        <w:rPr>
          <w:rFonts w:eastAsia="SimSun"/>
          <w:lang w:eastAsia="zh-CN"/>
        </w:rPr>
        <w:t xml:space="preserve"> [RAN1, SA5]</w:t>
      </w:r>
    </w:p>
    <w:p w14:paraId="713DEA8A" w14:textId="7CEA62E5" w:rsidR="00D41182" w:rsidRPr="009531ED" w:rsidRDefault="00AB1390" w:rsidP="001457DF">
      <w:pPr>
        <w:pStyle w:val="B2"/>
        <w:rPr>
          <w:rFonts w:ascii="Calibri" w:hAnsi="Calibri" w:cs="Calibri"/>
          <w:lang w:val="en-US" w:eastAsia="zh-CN"/>
        </w:rPr>
      </w:pPr>
      <w:r w:rsidRPr="009531ED">
        <w:t>-</w:t>
      </w:r>
      <w:r w:rsidRPr="009531ED">
        <w:tab/>
      </w:r>
      <w:r w:rsidR="00D41182" w:rsidRPr="009531ED">
        <w:rPr>
          <w:rFonts w:eastAsia="SimSun"/>
          <w:lang w:eastAsia="zh-CN"/>
        </w:rPr>
        <w:t>S</w:t>
      </w:r>
      <w:r w:rsidR="00D41182" w:rsidRPr="009531ED">
        <w:t>pecify the inter-set RIM backhaul signalling via the core network to convey the messages of “RIM-RS detected” and “RIM-RS disappeared [RAN3]</w:t>
      </w:r>
    </w:p>
    <w:p w14:paraId="6F5BAA57" w14:textId="7B5C0061" w:rsidR="00D41182" w:rsidRPr="009531ED" w:rsidRDefault="00AB1390" w:rsidP="001457DF">
      <w:pPr>
        <w:pStyle w:val="B2"/>
        <w:rPr>
          <w:b/>
          <w:bCs/>
          <w:lang w:val="en-US" w:eastAsia="zh-CN"/>
        </w:rPr>
      </w:pPr>
      <w:r w:rsidRPr="009531ED">
        <w:t>-</w:t>
      </w:r>
      <w:r w:rsidRPr="009531ED">
        <w:tab/>
      </w:r>
      <w:r w:rsidR="00D41182" w:rsidRPr="009531ED">
        <w:rPr>
          <w:rFonts w:eastAsia="DengXian"/>
          <w:lang w:val="en-US" w:eastAsia="zh-CN"/>
        </w:rPr>
        <w:t>Identify corresponding OAM functions to support RIM operation [RAN1, RAN3].</w:t>
      </w:r>
    </w:p>
    <w:p w14:paraId="2AA2AF56" w14:textId="77777777" w:rsidR="00D41182" w:rsidRPr="009531ED" w:rsidRDefault="00D41182" w:rsidP="001457DF">
      <w:pPr>
        <w:rPr>
          <w:lang w:val="en-US" w:eastAsia="ko-KR"/>
        </w:rPr>
      </w:pPr>
      <w:r w:rsidRPr="009531ED">
        <w:rPr>
          <w:lang w:val="en-US" w:eastAsia="ko-KR"/>
        </w:rPr>
        <w:t>This TR 38.828 focuses on evaluating co-existence of CLI among different operators in adjacent channels and RAN4 targets no or very minimal impact on RF requirement.</w:t>
      </w:r>
    </w:p>
    <w:p w14:paraId="3E2D4717" w14:textId="77777777" w:rsidR="007F546E" w:rsidRPr="0030279C" w:rsidRDefault="00B83A76" w:rsidP="007F546E">
      <w:pPr>
        <w:pStyle w:val="Heading2"/>
      </w:pPr>
      <w:bookmarkStart w:id="45" w:name="_Toc9036887"/>
      <w:bookmarkStart w:id="46" w:name="_Toc9039865"/>
      <w:bookmarkStart w:id="47" w:name="_Toc9042917"/>
      <w:r w:rsidRPr="002F6FF2">
        <w:lastRenderedPageBreak/>
        <w:t>4.</w:t>
      </w:r>
      <w:r w:rsidR="00FD331B" w:rsidRPr="009132C5">
        <w:t>3</w:t>
      </w:r>
      <w:r w:rsidR="007F546E" w:rsidRPr="001761A9">
        <w:tab/>
        <w:t xml:space="preserve">Dynamic TDD </w:t>
      </w:r>
      <w:r w:rsidR="00BA761F" w:rsidRPr="001761A9">
        <w:t xml:space="preserve">adjacent </w:t>
      </w:r>
      <w:r w:rsidR="007F546E" w:rsidRPr="0030279C">
        <w:t>interference scenarios</w:t>
      </w:r>
      <w:bookmarkEnd w:id="45"/>
      <w:bookmarkEnd w:id="46"/>
      <w:bookmarkEnd w:id="47"/>
    </w:p>
    <w:p w14:paraId="6A0D16D1" w14:textId="6171291C" w:rsidR="004150F1" w:rsidRPr="009531ED" w:rsidRDefault="004150F1" w:rsidP="004150F1">
      <w:pPr>
        <w:pStyle w:val="Heading3"/>
      </w:pPr>
      <w:bookmarkStart w:id="48" w:name="_Toc9036888"/>
      <w:bookmarkStart w:id="49" w:name="_Toc9039866"/>
      <w:bookmarkStart w:id="50" w:name="_Toc9042918"/>
      <w:r w:rsidRPr="009531ED">
        <w:t>4.3.1</w:t>
      </w:r>
      <w:r w:rsidR="00AB1390" w:rsidRPr="009531ED">
        <w:tab/>
      </w:r>
      <w:r w:rsidRPr="009531ED">
        <w:t>General</w:t>
      </w:r>
      <w:bookmarkEnd w:id="48"/>
      <w:bookmarkEnd w:id="49"/>
      <w:bookmarkEnd w:id="50"/>
    </w:p>
    <w:p w14:paraId="13314B7C" w14:textId="189C0846" w:rsidR="002432D6" w:rsidRPr="009132C5" w:rsidRDefault="002432D6" w:rsidP="00AB1390">
      <w:pPr>
        <w:rPr>
          <w:lang w:val="en-US" w:eastAsia="zh-CN"/>
        </w:rPr>
      </w:pPr>
      <w:r w:rsidRPr="009531ED">
        <w:rPr>
          <w:lang w:val="en-US" w:eastAsia="zh-CN"/>
        </w:rPr>
        <w:t>This section provides a description of the interference scenarios that occur between different TDD networks within the same operating band. Section 4.</w:t>
      </w:r>
      <w:r w:rsidR="00F30436" w:rsidRPr="009531ED">
        <w:rPr>
          <w:lang w:val="en-US" w:eastAsia="zh-CN"/>
        </w:rPr>
        <w:t>3</w:t>
      </w:r>
      <w:r w:rsidRPr="009531ED">
        <w:rPr>
          <w:lang w:val="en-US" w:eastAsia="zh-CN"/>
        </w:rPr>
        <w:t>.2 describes interference scenarios that occur during periods of time in which both networks transmit DL or both UL. These interference scenarios occur in both synchronized and unsynchronized networks. Section 4.</w:t>
      </w:r>
      <w:r w:rsidR="00F30436" w:rsidRPr="009531ED">
        <w:rPr>
          <w:lang w:val="en-US" w:eastAsia="zh-CN"/>
        </w:rPr>
        <w:t>3</w:t>
      </w:r>
      <w:r w:rsidRPr="009531ED">
        <w:rPr>
          <w:lang w:val="en-US" w:eastAsia="zh-CN"/>
        </w:rPr>
        <w:t>.3 describes additional interference scenarios that arise in unsynchronized networks when one network is transmitting downlink whilst an</w:t>
      </w:r>
      <w:r w:rsidRPr="002F6FF2">
        <w:rPr>
          <w:lang w:val="en-US" w:eastAsia="zh-CN"/>
        </w:rPr>
        <w:t>other transm</w:t>
      </w:r>
      <w:r w:rsidRPr="009132C5">
        <w:rPr>
          <w:lang w:val="en-US" w:eastAsia="zh-CN"/>
        </w:rPr>
        <w:t>its uplink.</w:t>
      </w:r>
    </w:p>
    <w:p w14:paraId="65299BAD" w14:textId="5B12EE28" w:rsidR="00E10903" w:rsidRPr="009531ED" w:rsidRDefault="00E10903" w:rsidP="00E10903">
      <w:pPr>
        <w:pStyle w:val="Heading3"/>
      </w:pPr>
      <w:bookmarkStart w:id="51" w:name="_Toc9036889"/>
      <w:bookmarkStart w:id="52" w:name="_Toc9039867"/>
      <w:bookmarkStart w:id="53" w:name="_Toc9042919"/>
      <w:r w:rsidRPr="009132C5">
        <w:rPr>
          <w:rFonts w:hint="eastAsia"/>
        </w:rPr>
        <w:t>4.</w:t>
      </w:r>
      <w:r w:rsidRPr="001761A9">
        <w:t>3.2</w:t>
      </w:r>
      <w:r w:rsidR="00AB1390" w:rsidRPr="009531ED">
        <w:tab/>
      </w:r>
      <w:r w:rsidRPr="009531ED">
        <w:t>Interference scenarios that occur for both synchronized and unsynchronized TDD (including CLI)</w:t>
      </w:r>
      <w:bookmarkEnd w:id="51"/>
      <w:bookmarkEnd w:id="52"/>
      <w:bookmarkEnd w:id="53"/>
    </w:p>
    <w:p w14:paraId="08462E91" w14:textId="77777777" w:rsidR="004C5448" w:rsidRPr="009531ED" w:rsidRDefault="004C5448" w:rsidP="004C5448">
      <w:pPr>
        <w:rPr>
          <w:lang w:val="en-US"/>
        </w:rPr>
      </w:pPr>
      <w:r w:rsidRPr="009531ED">
        <w:rPr>
          <w:lang w:val="en-US"/>
        </w:rPr>
        <w:t>In synchronized TDD networks, there are two aspects of co-existence; DL-DL and UL-UL. For DL-DL co-existence, UEs in a victim network are impacted by nearby BS from an aggressor network during DL subframes.</w:t>
      </w:r>
    </w:p>
    <w:p w14:paraId="347FD7C3" w14:textId="77777777" w:rsidR="004C5448" w:rsidRPr="00274009" w:rsidRDefault="004C5448" w:rsidP="001457DF">
      <w:pPr>
        <w:pStyle w:val="TH"/>
        <w:rPr>
          <w:lang w:val="en-US"/>
        </w:rPr>
      </w:pPr>
      <w:r w:rsidRPr="00274009">
        <w:rPr>
          <w:noProof/>
          <w:lang w:val="en-US" w:eastAsia="ko-KR"/>
        </w:rPr>
        <w:drawing>
          <wp:inline distT="0" distB="0" distL="0" distR="0" wp14:anchorId="552A418E" wp14:editId="5121BD3A">
            <wp:extent cx="3294345" cy="1229697"/>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383733" cy="1263063"/>
                    </a:xfrm>
                    <a:prstGeom prst="rect">
                      <a:avLst/>
                    </a:prstGeom>
                    <a:noFill/>
                  </pic:spPr>
                </pic:pic>
              </a:graphicData>
            </a:graphic>
          </wp:inline>
        </w:drawing>
      </w:r>
    </w:p>
    <w:p w14:paraId="27852B5C" w14:textId="77777777" w:rsidR="004C5448" w:rsidRPr="001457DF" w:rsidRDefault="004C5448" w:rsidP="001457DF">
      <w:pPr>
        <w:pStyle w:val="TF"/>
        <w:rPr>
          <w:b w:val="0"/>
          <w:lang w:val="en-US"/>
        </w:rPr>
      </w:pPr>
      <w:r w:rsidRPr="00274009">
        <w:rPr>
          <w:lang w:val="en-US"/>
        </w:rPr>
        <w:t>Figure 4.3.2-1: DL-DL inter-operator interference scenario</w:t>
      </w:r>
    </w:p>
    <w:p w14:paraId="506A0DE1" w14:textId="77777777" w:rsidR="004C5448" w:rsidRPr="009531ED" w:rsidRDefault="004C5448" w:rsidP="004C5448">
      <w:pPr>
        <w:rPr>
          <w:lang w:val="en-US"/>
        </w:rPr>
      </w:pPr>
      <w:r w:rsidRPr="009531ED">
        <w:rPr>
          <w:lang w:val="en-US"/>
        </w:rPr>
        <w:t>The impact of the aggressor BS may be twofold; adjacent channel leakage from the aggressor BS may raise the interference floor at the victim UE. Alternatively, the wanted power from the aggressor BS may leak into the wanted carrier due to the UE adjacent channel selectivity. Thus, BS ACLR and UE ACS are the key RF parameters relating to DL-DL co-existence.</w:t>
      </w:r>
    </w:p>
    <w:p w14:paraId="08B58751" w14:textId="0269E8C8" w:rsidR="004C5448" w:rsidRPr="009531ED" w:rsidRDefault="004C5448" w:rsidP="004C5448">
      <w:pPr>
        <w:rPr>
          <w:lang w:val="en-US"/>
        </w:rPr>
      </w:pPr>
      <w:r w:rsidRPr="009531ED">
        <w:rPr>
          <w:lang w:val="en-US"/>
        </w:rPr>
        <w:t>UL-UL co-existence refers to degradation of a BS receiver due to the impact of nearby aggressor network UEs during UL subframes.</w:t>
      </w:r>
    </w:p>
    <w:p w14:paraId="3714ECFE" w14:textId="77777777" w:rsidR="004C5448" w:rsidRPr="00274009" w:rsidRDefault="004C5448" w:rsidP="001457DF">
      <w:pPr>
        <w:pStyle w:val="TH"/>
        <w:rPr>
          <w:lang w:val="en-US"/>
        </w:rPr>
      </w:pPr>
      <w:r w:rsidRPr="00274009">
        <w:rPr>
          <w:noProof/>
          <w:lang w:val="en-US" w:eastAsia="ko-KR"/>
        </w:rPr>
        <w:drawing>
          <wp:inline distT="0" distB="0" distL="0" distR="0" wp14:anchorId="16652F57" wp14:editId="42D5EB35">
            <wp:extent cx="3498925" cy="1322319"/>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9847" cy="1364239"/>
                    </a:xfrm>
                    <a:prstGeom prst="rect">
                      <a:avLst/>
                    </a:prstGeom>
                    <a:noFill/>
                  </pic:spPr>
                </pic:pic>
              </a:graphicData>
            </a:graphic>
          </wp:inline>
        </w:drawing>
      </w:r>
    </w:p>
    <w:p w14:paraId="38D49973" w14:textId="77777777" w:rsidR="004C5448" w:rsidRPr="001457DF" w:rsidRDefault="004C5448" w:rsidP="001457DF">
      <w:pPr>
        <w:pStyle w:val="TF"/>
        <w:rPr>
          <w:b w:val="0"/>
          <w:lang w:val="en-US"/>
        </w:rPr>
      </w:pPr>
      <w:r w:rsidRPr="00274009">
        <w:rPr>
          <w:lang w:val="en-US"/>
        </w:rPr>
        <w:t>Figure 4.3.2-2: UL-UL inter-operator interference scenario</w:t>
      </w:r>
    </w:p>
    <w:p w14:paraId="27957B20" w14:textId="77777777" w:rsidR="004C5448" w:rsidRPr="009531ED" w:rsidRDefault="004C5448" w:rsidP="004C5448">
      <w:pPr>
        <w:rPr>
          <w:lang w:val="en-US"/>
        </w:rPr>
      </w:pPr>
      <w:r w:rsidRPr="009531ED">
        <w:rPr>
          <w:lang w:val="en-US"/>
        </w:rPr>
        <w:t>The impact of the UEs may be twofold; adjacent channel leakage from the aggressor UEs may degrade the BS interference floor. Alternatively, the wanted power from aggressor UEs may leak into the BS receive carrier due to the adjacent channel selectivity of the BS. Thus, UE ACLR and BS ACS are the key RF parameters relating to UL-UL coexistence.</w:t>
      </w:r>
    </w:p>
    <w:p w14:paraId="2CA12FE7" w14:textId="77777777" w:rsidR="00E7115E" w:rsidRPr="009132C5" w:rsidRDefault="004C5448" w:rsidP="00950510">
      <w:pPr>
        <w:rPr>
          <w:lang w:val="en-US"/>
        </w:rPr>
      </w:pPr>
      <w:r w:rsidRPr="009531ED">
        <w:rPr>
          <w:lang w:val="en-US"/>
        </w:rPr>
        <w:t>When operating dynamic TDD or CLI, BS to UE and UE to BS interference of this type can occur during subframes that are aligned in the same direction for b</w:t>
      </w:r>
      <w:r w:rsidRPr="002F6FF2">
        <w:rPr>
          <w:lang w:val="en-US"/>
        </w:rPr>
        <w:t>oth operators.</w:t>
      </w:r>
    </w:p>
    <w:p w14:paraId="3EB76A04" w14:textId="3413E140" w:rsidR="008A5F74" w:rsidRPr="009531ED" w:rsidRDefault="008A5F74" w:rsidP="008A5F74">
      <w:pPr>
        <w:pStyle w:val="Heading3"/>
      </w:pPr>
      <w:bookmarkStart w:id="54" w:name="_Toc9036890"/>
      <w:bookmarkStart w:id="55" w:name="_Toc9039868"/>
      <w:bookmarkStart w:id="56" w:name="_Toc9042920"/>
      <w:r w:rsidRPr="0030279C">
        <w:rPr>
          <w:rFonts w:hint="eastAsia"/>
        </w:rPr>
        <w:lastRenderedPageBreak/>
        <w:t>4.</w:t>
      </w:r>
      <w:r w:rsidRPr="009531ED">
        <w:t>3.3</w:t>
      </w:r>
      <w:r w:rsidR="00AB1390" w:rsidRPr="009531ED">
        <w:tab/>
      </w:r>
      <w:r w:rsidRPr="009531ED">
        <w:t>Additional interference scenarios that occur for unsynchronized TDD (including dynamic TDD and CL</w:t>
      </w:r>
      <w:r w:rsidR="00875AF0" w:rsidRPr="009531ED">
        <w:t>I</w:t>
      </w:r>
      <w:r w:rsidRPr="009531ED">
        <w:t>)</w:t>
      </w:r>
      <w:bookmarkEnd w:id="54"/>
      <w:bookmarkEnd w:id="55"/>
      <w:bookmarkEnd w:id="56"/>
    </w:p>
    <w:p w14:paraId="1D6ADEAB" w14:textId="77777777" w:rsidR="008A5F74" w:rsidRPr="009531ED" w:rsidRDefault="008A5F74" w:rsidP="008A5F74">
      <w:pPr>
        <w:rPr>
          <w:lang w:val="en-US"/>
        </w:rPr>
      </w:pPr>
      <w:r w:rsidRPr="009531ED">
        <w:rPr>
          <w:lang w:val="en-US"/>
        </w:rPr>
        <w:t>Dynamic TDD in at least one network implies additional scenarios for adjacent channel interference. When both networks transmit in the same direction, then the DL-DL and UL-UL scenarios described in section 4.3.2 still occur. However, there will be additional instances of DL (aggressor) – UL (victim) and UL (aggressor) – DL (victim).</w:t>
      </w:r>
    </w:p>
    <w:p w14:paraId="27ECF6FA" w14:textId="77777777" w:rsidR="008A5F74" w:rsidRPr="009531ED" w:rsidRDefault="008A5F74" w:rsidP="008A5F74">
      <w:pPr>
        <w:rPr>
          <w:lang w:val="en-US"/>
        </w:rPr>
      </w:pPr>
      <w:r w:rsidRPr="009531ED">
        <w:rPr>
          <w:lang w:val="en-US"/>
        </w:rPr>
        <w:t>CLI techniques may be used within an individual network to avoid interference due to dynamic TDD. However, between adjacent frequency networks, it must be assumed that the interference is not coordinated and hence the interference is only mitigated by suppression of adjacent channel and interference and receiver selectivity (ACLR/ACS).</w:t>
      </w:r>
    </w:p>
    <w:p w14:paraId="45B100D4" w14:textId="30409EED" w:rsidR="008A5F74" w:rsidRPr="009531ED" w:rsidRDefault="008A5F74" w:rsidP="008A5F74">
      <w:pPr>
        <w:rPr>
          <w:lang w:val="en-US"/>
        </w:rPr>
      </w:pPr>
      <w:r w:rsidRPr="009531ED">
        <w:rPr>
          <w:lang w:val="en-US"/>
        </w:rPr>
        <w:t xml:space="preserve">In the DL (aggressor) – UL (victim) scenario, an aggressor BS is transmitting whilst BS in a receiver network are receiving. </w:t>
      </w:r>
    </w:p>
    <w:p w14:paraId="3279AC7E" w14:textId="77777777" w:rsidR="008A5F74" w:rsidRPr="00274009" w:rsidRDefault="008A5F74" w:rsidP="001457DF">
      <w:pPr>
        <w:pStyle w:val="TH"/>
        <w:rPr>
          <w:lang w:val="en-US"/>
        </w:rPr>
      </w:pPr>
      <w:r w:rsidRPr="00274009">
        <w:rPr>
          <w:noProof/>
          <w:lang w:val="en-US" w:eastAsia="ko-KR"/>
        </w:rPr>
        <w:drawing>
          <wp:inline distT="0" distB="0" distL="0" distR="0" wp14:anchorId="23AD187D" wp14:editId="42912AC8">
            <wp:extent cx="3775164" cy="15552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824325" cy="1575505"/>
                    </a:xfrm>
                    <a:prstGeom prst="rect">
                      <a:avLst/>
                    </a:prstGeom>
                    <a:noFill/>
                  </pic:spPr>
                </pic:pic>
              </a:graphicData>
            </a:graphic>
          </wp:inline>
        </w:drawing>
      </w:r>
    </w:p>
    <w:p w14:paraId="00DB31B3" w14:textId="77777777" w:rsidR="008A5F74" w:rsidRPr="001457DF" w:rsidRDefault="008A5F74" w:rsidP="001457DF">
      <w:pPr>
        <w:pStyle w:val="TF"/>
        <w:rPr>
          <w:b w:val="0"/>
          <w:lang w:val="en-US"/>
        </w:rPr>
      </w:pPr>
      <w:r w:rsidRPr="00274009">
        <w:rPr>
          <w:lang w:val="en-US"/>
        </w:rPr>
        <w:t>Figure 4.3.3-1: DL-UL adjacent channel interference scenario</w:t>
      </w:r>
    </w:p>
    <w:p w14:paraId="616A72C8" w14:textId="77777777" w:rsidR="008A5F74" w:rsidRPr="009531ED" w:rsidRDefault="008A5F74" w:rsidP="008A5F74">
      <w:pPr>
        <w:rPr>
          <w:lang w:val="en-US"/>
        </w:rPr>
      </w:pPr>
      <w:r w:rsidRPr="009531ED">
        <w:rPr>
          <w:lang w:val="en-US"/>
        </w:rPr>
        <w:t xml:space="preserve">For co-located BS, the interference from the aggressor will cause blocking, as described in section 4.4. For non-co-located BS, the extent of degradation will depend on the inter-site distance and the antenna gains of the two BS. </w:t>
      </w:r>
    </w:p>
    <w:p w14:paraId="76E516CE" w14:textId="3A1DB5DA" w:rsidR="008A5F74" w:rsidRPr="009531ED" w:rsidRDefault="008A5F74" w:rsidP="008A5F74">
      <w:pPr>
        <w:rPr>
          <w:lang w:val="en-US"/>
        </w:rPr>
      </w:pPr>
      <w:r w:rsidRPr="009531ED">
        <w:rPr>
          <w:lang w:val="en-US"/>
        </w:rPr>
        <w:t>In the UL (aggressor) – DL (victim) scenario, an aggressor UE is transmitting whilst close to a victim UE.</w:t>
      </w:r>
    </w:p>
    <w:p w14:paraId="4DA8CAE8" w14:textId="77777777" w:rsidR="008A5F74" w:rsidRPr="00274009" w:rsidRDefault="008A5F74" w:rsidP="001457DF">
      <w:pPr>
        <w:pStyle w:val="TH"/>
        <w:rPr>
          <w:lang w:val="en-US"/>
        </w:rPr>
      </w:pPr>
      <w:r w:rsidRPr="00274009">
        <w:rPr>
          <w:noProof/>
          <w:lang w:val="en-US" w:eastAsia="ko-KR"/>
        </w:rPr>
        <w:drawing>
          <wp:inline distT="0" distB="0" distL="0" distR="0" wp14:anchorId="56231D69" wp14:editId="1C2C2E6C">
            <wp:extent cx="1802459" cy="15940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841520" cy="1628638"/>
                    </a:xfrm>
                    <a:prstGeom prst="rect">
                      <a:avLst/>
                    </a:prstGeom>
                    <a:noFill/>
                  </pic:spPr>
                </pic:pic>
              </a:graphicData>
            </a:graphic>
          </wp:inline>
        </w:drawing>
      </w:r>
    </w:p>
    <w:p w14:paraId="5F7CF9AD" w14:textId="77777777" w:rsidR="008A5F74" w:rsidRPr="001457DF" w:rsidRDefault="008A5F74" w:rsidP="001457DF">
      <w:pPr>
        <w:pStyle w:val="TF"/>
        <w:rPr>
          <w:b w:val="0"/>
          <w:lang w:val="en-US"/>
        </w:rPr>
      </w:pPr>
      <w:r w:rsidRPr="00274009">
        <w:rPr>
          <w:lang w:val="en-US"/>
        </w:rPr>
        <w:t>Figure 4.3.3-2: UL-DL adjacent channel interference scenario</w:t>
      </w:r>
    </w:p>
    <w:p w14:paraId="3E89F59E" w14:textId="77777777" w:rsidR="00E7115E" w:rsidRPr="009531ED" w:rsidRDefault="008A5F74" w:rsidP="00950510">
      <w:pPr>
        <w:rPr>
          <w:lang w:val="en-US"/>
        </w:rPr>
      </w:pPr>
      <w:r w:rsidRPr="009531ED">
        <w:rPr>
          <w:lang w:val="en-US"/>
        </w:rPr>
        <w:t xml:space="preserve">The statistical co-existence will depend on UE TX power, separation, traffic etc. and needs to be explored with system simulation. </w:t>
      </w:r>
    </w:p>
    <w:p w14:paraId="4DA082C4" w14:textId="77777777" w:rsidR="0050638F" w:rsidRPr="009531ED" w:rsidRDefault="0050638F" w:rsidP="0050638F">
      <w:pPr>
        <w:pStyle w:val="Heading2"/>
      </w:pPr>
      <w:bookmarkStart w:id="57" w:name="_Toc9036891"/>
      <w:bookmarkStart w:id="58" w:name="_Toc9039869"/>
      <w:bookmarkStart w:id="59" w:name="_Toc9042921"/>
      <w:r w:rsidRPr="009531ED">
        <w:t>4.4</w:t>
      </w:r>
      <w:r w:rsidRPr="009531ED">
        <w:tab/>
        <w:t>BS-BS interference for zero grid shift scenarios</w:t>
      </w:r>
      <w:bookmarkEnd w:id="57"/>
      <w:bookmarkEnd w:id="58"/>
      <w:bookmarkEnd w:id="59"/>
    </w:p>
    <w:p w14:paraId="21C58746" w14:textId="77777777" w:rsidR="0050638F" w:rsidRPr="009531ED" w:rsidRDefault="0050638F" w:rsidP="0050638F">
      <w:pPr>
        <w:rPr>
          <w:lang w:val="en-US"/>
        </w:rPr>
      </w:pPr>
      <w:r w:rsidRPr="009531ED">
        <w:rPr>
          <w:lang w:val="en-US"/>
        </w:rPr>
        <w:t>When dynamic TDD is operated by at least two operators that are co-located at the same site and transmit in the same band, then BS-BS interference will occur. If the victim is receiving and the aggressor transmitting, then the victim will suffer interference. Conversely, if the aggressor is receiving and the victim transmitting, then the aggressor will suffer the interference.</w:t>
      </w:r>
    </w:p>
    <w:p w14:paraId="31E35BC0" w14:textId="77777777" w:rsidR="0050638F" w:rsidRPr="009531ED" w:rsidRDefault="0050638F" w:rsidP="0050638F">
      <w:pPr>
        <w:rPr>
          <w:lang w:val="en-US" w:eastAsia="zh-CN"/>
        </w:rPr>
      </w:pPr>
      <w:r w:rsidRPr="009531ED">
        <w:rPr>
          <w:lang w:val="en-US"/>
        </w:rPr>
        <w:t xml:space="preserve">It was concluded that if dynamic TDD is operated at co-located base stations, during subframes in which the victim BS is receiving uplink whilst an aggressor BS is transmitting downlink the victim BS receiver would fail due to interference from the aggressor. No simulation analysis is required for the co-located base station scenario, since the </w:t>
      </w:r>
      <w:r w:rsidRPr="009531ED">
        <w:rPr>
          <w:lang w:val="en-US"/>
        </w:rPr>
        <w:lastRenderedPageBreak/>
        <w:t>uplink receiver blocking will occur in all subframes for which one BS receives whilst the other transmits.</w:t>
      </w:r>
      <w:r w:rsidRPr="009531ED">
        <w:rPr>
          <w:lang w:val="en-US" w:eastAsia="zh-CN"/>
        </w:rPr>
        <w:t xml:space="preserve"> Details of the analysis leading to this conclusion are provided in Annex B.</w:t>
      </w:r>
    </w:p>
    <w:p w14:paraId="7A43ADFD" w14:textId="77777777" w:rsidR="008E6F9A" w:rsidRPr="009531ED" w:rsidRDefault="008E6F9A" w:rsidP="008E6F9A">
      <w:pPr>
        <w:pStyle w:val="Heading1"/>
      </w:pPr>
      <w:bookmarkStart w:id="60" w:name="_Toc9036892"/>
      <w:bookmarkStart w:id="61" w:name="_Toc9039870"/>
      <w:bookmarkStart w:id="62" w:name="_Toc9042922"/>
      <w:r w:rsidRPr="009531ED">
        <w:t>5</w:t>
      </w:r>
      <w:r w:rsidRPr="009531ED">
        <w:tab/>
        <w:t>Co-existence</w:t>
      </w:r>
      <w:r w:rsidR="00EE0529" w:rsidRPr="009531ED">
        <w:t xml:space="preserve"> </w:t>
      </w:r>
      <w:r w:rsidR="00031FAB" w:rsidRPr="009531ED">
        <w:t>analysis</w:t>
      </w:r>
      <w:bookmarkEnd w:id="60"/>
      <w:bookmarkEnd w:id="61"/>
      <w:bookmarkEnd w:id="62"/>
    </w:p>
    <w:p w14:paraId="1176A991" w14:textId="77777777" w:rsidR="000343F2" w:rsidRPr="009531ED" w:rsidRDefault="000343F2" w:rsidP="000343F2">
      <w:pPr>
        <w:pStyle w:val="Heading2"/>
      </w:pPr>
      <w:bookmarkStart w:id="63" w:name="_Toc9036893"/>
      <w:bookmarkStart w:id="64" w:name="_Toc9039871"/>
      <w:bookmarkStart w:id="65" w:name="_Toc9042923"/>
      <w:r w:rsidRPr="009531ED">
        <w:t>5.</w:t>
      </w:r>
      <w:r w:rsidR="000522A6" w:rsidRPr="009531ED">
        <w:t>1</w:t>
      </w:r>
      <w:r w:rsidRPr="009531ED">
        <w:tab/>
      </w:r>
      <w:r w:rsidR="00031FAB" w:rsidRPr="009531ED">
        <w:t>Scenarios</w:t>
      </w:r>
      <w:bookmarkEnd w:id="63"/>
      <w:bookmarkEnd w:id="64"/>
      <w:bookmarkEnd w:id="65"/>
    </w:p>
    <w:p w14:paraId="1053CD76" w14:textId="77777777" w:rsidR="00031FAB" w:rsidRPr="009531ED" w:rsidRDefault="000522A6" w:rsidP="00031FAB">
      <w:pPr>
        <w:pStyle w:val="Heading3"/>
      </w:pPr>
      <w:bookmarkStart w:id="66" w:name="_Toc4743045"/>
      <w:bookmarkStart w:id="67" w:name="_Toc9036894"/>
      <w:bookmarkStart w:id="68" w:name="_Toc9039872"/>
      <w:bookmarkStart w:id="69" w:name="_Toc9042924"/>
      <w:r w:rsidRPr="009531ED">
        <w:t>5.1</w:t>
      </w:r>
      <w:r w:rsidR="00031FAB" w:rsidRPr="009531ED">
        <w:t>.1</w:t>
      </w:r>
      <w:r w:rsidR="00031FAB" w:rsidRPr="009531ED">
        <w:tab/>
        <w:t>FR1</w:t>
      </w:r>
      <w:bookmarkEnd w:id="66"/>
      <w:bookmarkEnd w:id="67"/>
      <w:bookmarkEnd w:id="68"/>
      <w:bookmarkEnd w:id="69"/>
    </w:p>
    <w:p w14:paraId="79FDDAAA" w14:textId="77777777" w:rsidR="00E2463D" w:rsidRPr="009531ED" w:rsidRDefault="00E2463D" w:rsidP="00E2463D">
      <w:pPr>
        <w:pStyle w:val="BodyText"/>
        <w:rPr>
          <w:lang w:eastAsia="ko-KR"/>
        </w:rPr>
      </w:pPr>
      <w:r w:rsidRPr="009531ED">
        <w:rPr>
          <w:lang w:eastAsia="ko-KR"/>
        </w:rPr>
        <w:t>Table 5.1.1-1 summarizes agreed simulation scenarios for FR1 (4GHz).</w:t>
      </w:r>
    </w:p>
    <w:p w14:paraId="1ABAB1CF" w14:textId="77777777" w:rsidR="00E2463D" w:rsidRPr="00274009" w:rsidRDefault="00E2463D" w:rsidP="001457DF">
      <w:pPr>
        <w:pStyle w:val="TH"/>
        <w:rPr>
          <w:lang w:eastAsia="ko-KR"/>
        </w:rPr>
      </w:pPr>
      <w:r w:rsidRPr="00274009">
        <w:rPr>
          <w:lang w:eastAsia="ko-KR"/>
        </w:rPr>
        <w:t>Table 5.1.1-1: Summary of simulation scenarios for FR1 (4GHz)</w:t>
      </w:r>
    </w:p>
    <w:tbl>
      <w:tblPr>
        <w:tblStyle w:val="TableGrid"/>
        <w:tblW w:w="5000" w:type="pct"/>
        <w:tblLook w:val="04A0" w:firstRow="1" w:lastRow="0" w:firstColumn="1" w:lastColumn="0" w:noHBand="0" w:noVBand="1"/>
      </w:tblPr>
      <w:tblGrid>
        <w:gridCol w:w="2044"/>
        <w:gridCol w:w="2044"/>
        <w:gridCol w:w="1554"/>
        <w:gridCol w:w="2400"/>
        <w:gridCol w:w="1589"/>
      </w:tblGrid>
      <w:tr w:rsidR="00E2463D" w:rsidRPr="009531ED" w14:paraId="086C2B4B" w14:textId="77777777" w:rsidTr="0094373B">
        <w:tc>
          <w:tcPr>
            <w:tcW w:w="1061" w:type="pct"/>
          </w:tcPr>
          <w:p w14:paraId="07440408" w14:textId="77777777" w:rsidR="00E2463D" w:rsidRPr="001457DF" w:rsidRDefault="00E2463D" w:rsidP="001457DF">
            <w:pPr>
              <w:pStyle w:val="TAH"/>
              <w:rPr>
                <w:b w:val="0"/>
                <w:lang w:eastAsia="ko-KR"/>
              </w:rPr>
            </w:pPr>
            <w:r w:rsidRPr="00274009">
              <w:rPr>
                <w:lang w:eastAsia="ko-KR"/>
              </w:rPr>
              <w:t>Scenario</w:t>
            </w:r>
          </w:p>
          <w:p w14:paraId="575B525D" w14:textId="77777777" w:rsidR="00E2463D" w:rsidRPr="001457DF" w:rsidRDefault="00E2463D" w:rsidP="001457DF">
            <w:pPr>
              <w:pStyle w:val="TAH"/>
              <w:rPr>
                <w:b w:val="0"/>
                <w:lang w:eastAsia="ko-KR"/>
              </w:rPr>
            </w:pPr>
            <w:r w:rsidRPr="00274009">
              <w:rPr>
                <w:lang w:eastAsia="ko-KR"/>
              </w:rPr>
              <w:t>No.</w:t>
            </w:r>
          </w:p>
        </w:tc>
        <w:tc>
          <w:tcPr>
            <w:tcW w:w="1061" w:type="pct"/>
            <w:vAlign w:val="center"/>
          </w:tcPr>
          <w:p w14:paraId="6573A11C" w14:textId="77777777" w:rsidR="00E2463D" w:rsidRPr="001457DF" w:rsidRDefault="00E2463D" w:rsidP="001457DF">
            <w:pPr>
              <w:pStyle w:val="TAH"/>
              <w:rPr>
                <w:b w:val="0"/>
                <w:lang w:eastAsia="ko-KR"/>
              </w:rPr>
            </w:pPr>
            <w:r w:rsidRPr="00274009">
              <w:rPr>
                <w:lang w:eastAsia="ko-KR"/>
              </w:rPr>
              <w:t>Deployment Scenario</w:t>
            </w:r>
          </w:p>
          <w:p w14:paraId="1FF89B85" w14:textId="77777777" w:rsidR="00E2463D" w:rsidRPr="001457DF" w:rsidRDefault="00E2463D" w:rsidP="001457DF">
            <w:pPr>
              <w:pStyle w:val="TAH"/>
              <w:rPr>
                <w:b w:val="0"/>
                <w:lang w:eastAsia="ko-KR"/>
              </w:rPr>
            </w:pPr>
            <w:r w:rsidRPr="00274009">
              <w:rPr>
                <w:lang w:eastAsia="ko-KR"/>
              </w:rPr>
              <w:t>(Aggressor -&gt; Victim)</w:t>
            </w:r>
          </w:p>
        </w:tc>
        <w:tc>
          <w:tcPr>
            <w:tcW w:w="807" w:type="pct"/>
            <w:vAlign w:val="center"/>
          </w:tcPr>
          <w:p w14:paraId="1F7309D2" w14:textId="77777777" w:rsidR="00E2463D" w:rsidRPr="001457DF" w:rsidRDefault="00E2463D" w:rsidP="001457DF">
            <w:pPr>
              <w:pStyle w:val="TAH"/>
              <w:rPr>
                <w:b w:val="0"/>
                <w:lang w:eastAsia="ko-KR"/>
              </w:rPr>
            </w:pPr>
            <w:r w:rsidRPr="00274009">
              <w:rPr>
                <w:lang w:eastAsia="ko-KR"/>
              </w:rPr>
              <w:t>Aggressor baseline</w:t>
            </w:r>
          </w:p>
        </w:tc>
        <w:tc>
          <w:tcPr>
            <w:tcW w:w="1246" w:type="pct"/>
            <w:vAlign w:val="center"/>
          </w:tcPr>
          <w:p w14:paraId="1B4C823A" w14:textId="77777777" w:rsidR="00E2463D" w:rsidRPr="001457DF" w:rsidRDefault="00E2463D" w:rsidP="001457DF">
            <w:pPr>
              <w:pStyle w:val="TAH"/>
              <w:rPr>
                <w:b w:val="0"/>
                <w:lang w:eastAsia="ko-KR"/>
              </w:rPr>
            </w:pPr>
            <w:r w:rsidRPr="00274009">
              <w:rPr>
                <w:lang w:eastAsia="ko-KR"/>
              </w:rPr>
              <w:t>Aggressor in CLI</w:t>
            </w:r>
          </w:p>
        </w:tc>
        <w:tc>
          <w:tcPr>
            <w:tcW w:w="825" w:type="pct"/>
            <w:vAlign w:val="center"/>
          </w:tcPr>
          <w:p w14:paraId="612CA2BE" w14:textId="77777777" w:rsidR="00E2463D" w:rsidRPr="001457DF" w:rsidRDefault="00E2463D" w:rsidP="001457DF">
            <w:pPr>
              <w:pStyle w:val="TAH"/>
              <w:rPr>
                <w:b w:val="0"/>
                <w:lang w:eastAsia="ko-KR"/>
              </w:rPr>
            </w:pPr>
            <w:r w:rsidRPr="00274009">
              <w:rPr>
                <w:lang w:eastAsia="ko-KR"/>
              </w:rPr>
              <w:t>Victim</w:t>
            </w:r>
          </w:p>
        </w:tc>
      </w:tr>
      <w:tr w:rsidR="00E2463D" w:rsidRPr="009531ED" w14:paraId="17DEDF27" w14:textId="77777777" w:rsidTr="0094373B">
        <w:trPr>
          <w:trHeight w:val="179"/>
        </w:trPr>
        <w:tc>
          <w:tcPr>
            <w:tcW w:w="1061" w:type="pct"/>
            <w:vAlign w:val="center"/>
          </w:tcPr>
          <w:p w14:paraId="38C58EAC" w14:textId="77777777" w:rsidR="00E2463D" w:rsidRPr="00274009" w:rsidRDefault="00E2463D" w:rsidP="001457DF">
            <w:pPr>
              <w:pStyle w:val="TAC"/>
              <w:rPr>
                <w:lang w:eastAsia="ko-KR"/>
              </w:rPr>
            </w:pPr>
            <w:r w:rsidRPr="00274009">
              <w:rPr>
                <w:lang w:eastAsia="ko-KR"/>
              </w:rPr>
              <w:t>1</w:t>
            </w:r>
          </w:p>
        </w:tc>
        <w:tc>
          <w:tcPr>
            <w:tcW w:w="1061" w:type="pct"/>
            <w:vMerge w:val="restart"/>
            <w:vAlign w:val="center"/>
          </w:tcPr>
          <w:p w14:paraId="0DFF3FB1" w14:textId="77777777" w:rsidR="00E2463D" w:rsidRPr="00117922" w:rsidRDefault="00E2463D" w:rsidP="001457DF">
            <w:pPr>
              <w:pStyle w:val="TAC"/>
              <w:rPr>
                <w:lang w:eastAsia="ko-KR"/>
              </w:rPr>
            </w:pPr>
            <w:r w:rsidRPr="00AE7185">
              <w:rPr>
                <w:lang w:eastAsia="ko-KR"/>
              </w:rPr>
              <w:t xml:space="preserve">Macro </w:t>
            </w:r>
            <w:r w:rsidRPr="007A2F56">
              <w:rPr>
                <w:rFonts w:ascii="Malgun Gothic" w:eastAsia="Malgun Gothic" w:hAnsi="Malgun Gothic" w:hint="eastAsia"/>
                <w:lang w:eastAsia="ko-KR"/>
              </w:rPr>
              <w:t>→</w:t>
            </w:r>
            <w:r w:rsidRPr="00117922">
              <w:rPr>
                <w:lang w:eastAsia="ko-KR"/>
              </w:rPr>
              <w:t xml:space="preserve"> Macro</w:t>
            </w:r>
          </w:p>
        </w:tc>
        <w:tc>
          <w:tcPr>
            <w:tcW w:w="807" w:type="pct"/>
            <w:vAlign w:val="center"/>
          </w:tcPr>
          <w:p w14:paraId="143B2FA9" w14:textId="77777777" w:rsidR="00E2463D" w:rsidRPr="00CB7637" w:rsidRDefault="00E2463D" w:rsidP="001457DF">
            <w:pPr>
              <w:pStyle w:val="TAC"/>
              <w:rPr>
                <w:lang w:eastAsia="ko-KR"/>
              </w:rPr>
            </w:pPr>
            <w:r w:rsidRPr="00CB7637">
              <w:rPr>
                <w:lang w:eastAsia="ko-KR"/>
              </w:rPr>
              <w:t>NR, 100 MHz, DL</w:t>
            </w:r>
          </w:p>
        </w:tc>
        <w:tc>
          <w:tcPr>
            <w:tcW w:w="1246" w:type="pct"/>
            <w:vAlign w:val="center"/>
          </w:tcPr>
          <w:p w14:paraId="3DA02F60" w14:textId="77777777" w:rsidR="00E2463D" w:rsidRPr="006076CB" w:rsidRDefault="00E2463D" w:rsidP="001457DF">
            <w:pPr>
              <w:pStyle w:val="TAC"/>
              <w:rPr>
                <w:lang w:eastAsia="ko-KR"/>
              </w:rPr>
            </w:pPr>
            <w:r w:rsidRPr="006076CB">
              <w:rPr>
                <w:lang w:eastAsia="ko-KR"/>
              </w:rPr>
              <w:t>1. NR, 100 MHz, DL50%+UL50%</w:t>
            </w:r>
          </w:p>
          <w:p w14:paraId="45464C91" w14:textId="77777777" w:rsidR="00E2463D" w:rsidRPr="006076CB" w:rsidRDefault="00E2463D" w:rsidP="001457DF">
            <w:pPr>
              <w:pStyle w:val="TAC"/>
              <w:rPr>
                <w:lang w:eastAsia="ko-KR"/>
              </w:rPr>
            </w:pPr>
            <w:r w:rsidRPr="006076CB">
              <w:rPr>
                <w:lang w:eastAsia="ko-KR"/>
              </w:rPr>
              <w:t>2. NR, 100MHz, UL100%</w:t>
            </w:r>
          </w:p>
        </w:tc>
        <w:tc>
          <w:tcPr>
            <w:tcW w:w="825" w:type="pct"/>
            <w:vAlign w:val="center"/>
          </w:tcPr>
          <w:p w14:paraId="34F43696" w14:textId="77777777" w:rsidR="00E2463D" w:rsidRPr="006076CB" w:rsidRDefault="00E2463D" w:rsidP="001457DF">
            <w:pPr>
              <w:pStyle w:val="TAC"/>
            </w:pPr>
            <w:r w:rsidRPr="006076CB">
              <w:rPr>
                <w:lang w:eastAsia="ko-KR"/>
              </w:rPr>
              <w:t>NR, 100 MHz, DL</w:t>
            </w:r>
          </w:p>
        </w:tc>
      </w:tr>
      <w:tr w:rsidR="00E2463D" w:rsidRPr="009531ED" w14:paraId="53D55D10" w14:textId="77777777" w:rsidTr="0094373B">
        <w:trPr>
          <w:trHeight w:val="178"/>
        </w:trPr>
        <w:tc>
          <w:tcPr>
            <w:tcW w:w="1061" w:type="pct"/>
            <w:vAlign w:val="center"/>
          </w:tcPr>
          <w:p w14:paraId="5C2399A8" w14:textId="77777777" w:rsidR="00E2463D" w:rsidRPr="00274009" w:rsidRDefault="00E2463D" w:rsidP="001457DF">
            <w:pPr>
              <w:pStyle w:val="TAC"/>
              <w:rPr>
                <w:lang w:eastAsia="ko-KR"/>
              </w:rPr>
            </w:pPr>
            <w:r w:rsidRPr="00274009">
              <w:rPr>
                <w:lang w:eastAsia="ko-KR"/>
              </w:rPr>
              <w:t>2</w:t>
            </w:r>
          </w:p>
        </w:tc>
        <w:tc>
          <w:tcPr>
            <w:tcW w:w="1061" w:type="pct"/>
            <w:vMerge/>
            <w:vAlign w:val="center"/>
          </w:tcPr>
          <w:p w14:paraId="5CCAAE9A" w14:textId="77777777" w:rsidR="00E2463D" w:rsidRPr="001457DF" w:rsidRDefault="00E2463D" w:rsidP="001457DF">
            <w:pPr>
              <w:pStyle w:val="TAC"/>
              <w:rPr>
                <w:lang w:eastAsia="ko-KR"/>
              </w:rPr>
            </w:pPr>
          </w:p>
        </w:tc>
        <w:tc>
          <w:tcPr>
            <w:tcW w:w="807" w:type="pct"/>
            <w:vAlign w:val="center"/>
          </w:tcPr>
          <w:p w14:paraId="66992B5A" w14:textId="77777777" w:rsidR="00E2463D" w:rsidRPr="001457DF" w:rsidRDefault="00E2463D" w:rsidP="001457DF">
            <w:pPr>
              <w:pStyle w:val="TAC"/>
            </w:pPr>
            <w:r w:rsidRPr="001457DF">
              <w:rPr>
                <w:lang w:eastAsia="ko-KR"/>
              </w:rPr>
              <w:t>NR, 100 MHz, UL</w:t>
            </w:r>
          </w:p>
        </w:tc>
        <w:tc>
          <w:tcPr>
            <w:tcW w:w="1246" w:type="pct"/>
            <w:vAlign w:val="center"/>
          </w:tcPr>
          <w:p w14:paraId="1D20FAA2" w14:textId="77777777" w:rsidR="00E2463D" w:rsidRPr="001457DF" w:rsidRDefault="00E2463D" w:rsidP="001457DF">
            <w:pPr>
              <w:pStyle w:val="TAC"/>
              <w:rPr>
                <w:lang w:eastAsia="ko-KR"/>
              </w:rPr>
            </w:pPr>
            <w:r w:rsidRPr="001457DF">
              <w:rPr>
                <w:lang w:eastAsia="ko-KR"/>
              </w:rPr>
              <w:t>1. NR, 100 MHz, DL50%+UL50%</w:t>
            </w:r>
          </w:p>
          <w:p w14:paraId="153BD1A6" w14:textId="77777777" w:rsidR="00E2463D" w:rsidRPr="001457DF" w:rsidRDefault="00E2463D" w:rsidP="001457DF">
            <w:pPr>
              <w:pStyle w:val="TAC"/>
              <w:rPr>
                <w:lang w:eastAsia="ko-KR"/>
              </w:rPr>
            </w:pPr>
            <w:r w:rsidRPr="001457DF">
              <w:rPr>
                <w:lang w:eastAsia="ko-KR"/>
              </w:rPr>
              <w:t>2. NR, 100MHz, DL100%</w:t>
            </w:r>
          </w:p>
        </w:tc>
        <w:tc>
          <w:tcPr>
            <w:tcW w:w="825" w:type="pct"/>
            <w:vAlign w:val="center"/>
          </w:tcPr>
          <w:p w14:paraId="32E69B02" w14:textId="77777777" w:rsidR="00E2463D" w:rsidRPr="001457DF" w:rsidRDefault="00E2463D" w:rsidP="001457DF">
            <w:pPr>
              <w:pStyle w:val="TAC"/>
            </w:pPr>
            <w:r w:rsidRPr="001457DF">
              <w:rPr>
                <w:lang w:eastAsia="ko-KR"/>
              </w:rPr>
              <w:t>NR, 100 MHz, UL</w:t>
            </w:r>
          </w:p>
        </w:tc>
      </w:tr>
      <w:tr w:rsidR="00E2463D" w:rsidRPr="009531ED" w14:paraId="3D80FFB9" w14:textId="77777777" w:rsidTr="0094373B">
        <w:trPr>
          <w:trHeight w:val="179"/>
        </w:trPr>
        <w:tc>
          <w:tcPr>
            <w:tcW w:w="1061" w:type="pct"/>
            <w:vAlign w:val="center"/>
          </w:tcPr>
          <w:p w14:paraId="3B6017A3" w14:textId="77777777" w:rsidR="00E2463D" w:rsidRPr="00274009" w:rsidRDefault="00E2463D" w:rsidP="001457DF">
            <w:pPr>
              <w:pStyle w:val="TAC"/>
              <w:rPr>
                <w:lang w:eastAsia="ko-KR"/>
              </w:rPr>
            </w:pPr>
            <w:r w:rsidRPr="00274009">
              <w:rPr>
                <w:lang w:eastAsia="ko-KR"/>
              </w:rPr>
              <w:t>3</w:t>
            </w:r>
          </w:p>
        </w:tc>
        <w:tc>
          <w:tcPr>
            <w:tcW w:w="1061" w:type="pct"/>
            <w:vMerge w:val="restart"/>
            <w:vAlign w:val="center"/>
          </w:tcPr>
          <w:p w14:paraId="7077A679" w14:textId="77777777" w:rsidR="00E2463D" w:rsidRPr="00117922" w:rsidRDefault="00E2463D" w:rsidP="001457DF">
            <w:pPr>
              <w:pStyle w:val="TAC"/>
              <w:rPr>
                <w:lang w:eastAsia="ko-KR"/>
              </w:rPr>
            </w:pPr>
            <w:r w:rsidRPr="00AE7185">
              <w:rPr>
                <w:lang w:eastAsia="ko-KR"/>
              </w:rPr>
              <w:t xml:space="preserve">Macro </w:t>
            </w:r>
            <w:r w:rsidRPr="007A2F56">
              <w:rPr>
                <w:rFonts w:ascii="Malgun Gothic" w:eastAsia="Malgun Gothic" w:hAnsi="Malgun Gothic" w:hint="eastAsia"/>
                <w:lang w:eastAsia="ko-KR"/>
              </w:rPr>
              <w:t>→</w:t>
            </w:r>
            <w:r w:rsidRPr="00117922">
              <w:rPr>
                <w:lang w:eastAsia="ko-KR"/>
              </w:rPr>
              <w:t xml:space="preserve"> Indoor</w:t>
            </w:r>
          </w:p>
        </w:tc>
        <w:tc>
          <w:tcPr>
            <w:tcW w:w="807" w:type="pct"/>
            <w:vAlign w:val="center"/>
          </w:tcPr>
          <w:p w14:paraId="393A5D21" w14:textId="77777777" w:rsidR="00E2463D" w:rsidRPr="006076CB" w:rsidRDefault="00E2463D" w:rsidP="001457DF">
            <w:pPr>
              <w:pStyle w:val="TAC"/>
            </w:pPr>
            <w:r w:rsidRPr="00CB7637">
              <w:rPr>
                <w:lang w:eastAsia="ko-KR"/>
              </w:rPr>
              <w:t>NR, 100 MHz, DL</w:t>
            </w:r>
          </w:p>
        </w:tc>
        <w:tc>
          <w:tcPr>
            <w:tcW w:w="1246" w:type="pct"/>
            <w:vAlign w:val="center"/>
          </w:tcPr>
          <w:p w14:paraId="0F13877E" w14:textId="77777777" w:rsidR="00E2463D" w:rsidRPr="006076CB" w:rsidRDefault="00E2463D" w:rsidP="001457DF">
            <w:pPr>
              <w:pStyle w:val="TAC"/>
              <w:rPr>
                <w:lang w:eastAsia="ko-KR"/>
              </w:rPr>
            </w:pPr>
            <w:r w:rsidRPr="006076CB">
              <w:rPr>
                <w:lang w:eastAsia="ko-KR"/>
              </w:rPr>
              <w:t>1. NR, 100 MHz, DL50%+UL50%</w:t>
            </w:r>
          </w:p>
          <w:p w14:paraId="7B41B1B4" w14:textId="77777777" w:rsidR="00E2463D" w:rsidRPr="006076CB" w:rsidRDefault="00E2463D" w:rsidP="001457DF">
            <w:pPr>
              <w:pStyle w:val="TAC"/>
              <w:rPr>
                <w:lang w:eastAsia="ko-KR"/>
              </w:rPr>
            </w:pPr>
            <w:r w:rsidRPr="006076CB">
              <w:rPr>
                <w:lang w:eastAsia="ko-KR"/>
              </w:rPr>
              <w:t>2. NR, 100MHz, UL100%</w:t>
            </w:r>
          </w:p>
        </w:tc>
        <w:tc>
          <w:tcPr>
            <w:tcW w:w="825" w:type="pct"/>
            <w:vAlign w:val="center"/>
          </w:tcPr>
          <w:p w14:paraId="224B4ACB" w14:textId="77777777" w:rsidR="00E2463D" w:rsidRPr="006076CB" w:rsidRDefault="00E2463D" w:rsidP="001457DF">
            <w:pPr>
              <w:pStyle w:val="TAC"/>
            </w:pPr>
            <w:r w:rsidRPr="006076CB">
              <w:rPr>
                <w:lang w:eastAsia="ko-KR"/>
              </w:rPr>
              <w:t>NR, 100 MHz, DL</w:t>
            </w:r>
          </w:p>
        </w:tc>
      </w:tr>
      <w:tr w:rsidR="00E2463D" w:rsidRPr="009531ED" w14:paraId="152C5B9F" w14:textId="77777777" w:rsidTr="0094373B">
        <w:trPr>
          <w:trHeight w:val="178"/>
        </w:trPr>
        <w:tc>
          <w:tcPr>
            <w:tcW w:w="1061" w:type="pct"/>
            <w:vAlign w:val="center"/>
          </w:tcPr>
          <w:p w14:paraId="18DF3BF8" w14:textId="77777777" w:rsidR="00E2463D" w:rsidRPr="00274009" w:rsidRDefault="00E2463D" w:rsidP="001457DF">
            <w:pPr>
              <w:pStyle w:val="TAC"/>
              <w:rPr>
                <w:lang w:eastAsia="ko-KR"/>
              </w:rPr>
            </w:pPr>
            <w:r w:rsidRPr="00274009">
              <w:rPr>
                <w:lang w:eastAsia="ko-KR"/>
              </w:rPr>
              <w:t>4</w:t>
            </w:r>
          </w:p>
        </w:tc>
        <w:tc>
          <w:tcPr>
            <w:tcW w:w="1061" w:type="pct"/>
            <w:vMerge/>
            <w:vAlign w:val="center"/>
          </w:tcPr>
          <w:p w14:paraId="470C51D0" w14:textId="77777777" w:rsidR="00E2463D" w:rsidRPr="001457DF" w:rsidRDefault="00E2463D" w:rsidP="001457DF">
            <w:pPr>
              <w:pStyle w:val="TAC"/>
              <w:rPr>
                <w:lang w:eastAsia="ko-KR"/>
              </w:rPr>
            </w:pPr>
          </w:p>
        </w:tc>
        <w:tc>
          <w:tcPr>
            <w:tcW w:w="807" w:type="pct"/>
            <w:vAlign w:val="center"/>
          </w:tcPr>
          <w:p w14:paraId="3EAB85A9" w14:textId="77777777" w:rsidR="00E2463D" w:rsidRPr="001457DF" w:rsidRDefault="00E2463D" w:rsidP="001457DF">
            <w:pPr>
              <w:pStyle w:val="TAC"/>
            </w:pPr>
            <w:r w:rsidRPr="001457DF">
              <w:rPr>
                <w:lang w:eastAsia="ko-KR"/>
              </w:rPr>
              <w:t>NR, 100 MHz, UL</w:t>
            </w:r>
          </w:p>
        </w:tc>
        <w:tc>
          <w:tcPr>
            <w:tcW w:w="1246" w:type="pct"/>
            <w:vAlign w:val="center"/>
          </w:tcPr>
          <w:p w14:paraId="553369DA" w14:textId="77777777" w:rsidR="00E2463D" w:rsidRPr="001457DF" w:rsidRDefault="00E2463D" w:rsidP="001457DF">
            <w:pPr>
              <w:pStyle w:val="TAC"/>
              <w:rPr>
                <w:lang w:eastAsia="ko-KR"/>
              </w:rPr>
            </w:pPr>
            <w:r w:rsidRPr="001457DF">
              <w:rPr>
                <w:lang w:eastAsia="ko-KR"/>
              </w:rPr>
              <w:t>1. NR, 100 MHz, DL50%+UL50%</w:t>
            </w:r>
          </w:p>
          <w:p w14:paraId="3070B8A6" w14:textId="77777777" w:rsidR="00E2463D" w:rsidRPr="001457DF" w:rsidRDefault="00E2463D" w:rsidP="001457DF">
            <w:pPr>
              <w:pStyle w:val="TAC"/>
              <w:rPr>
                <w:lang w:eastAsia="ko-KR"/>
              </w:rPr>
            </w:pPr>
            <w:r w:rsidRPr="001457DF">
              <w:rPr>
                <w:lang w:eastAsia="ko-KR"/>
              </w:rPr>
              <w:t>2. NR, 100MHz, DL100%</w:t>
            </w:r>
          </w:p>
        </w:tc>
        <w:tc>
          <w:tcPr>
            <w:tcW w:w="825" w:type="pct"/>
            <w:vAlign w:val="center"/>
          </w:tcPr>
          <w:p w14:paraId="6F6873B8" w14:textId="77777777" w:rsidR="00E2463D" w:rsidRPr="001457DF" w:rsidRDefault="00E2463D" w:rsidP="001457DF">
            <w:pPr>
              <w:pStyle w:val="TAC"/>
            </w:pPr>
            <w:r w:rsidRPr="001457DF">
              <w:rPr>
                <w:lang w:eastAsia="ko-KR"/>
              </w:rPr>
              <w:t>NR, 100 MHz, UL</w:t>
            </w:r>
          </w:p>
        </w:tc>
      </w:tr>
      <w:tr w:rsidR="00E2463D" w:rsidRPr="009531ED" w14:paraId="60A673C6" w14:textId="77777777" w:rsidTr="0094373B">
        <w:trPr>
          <w:trHeight w:val="179"/>
        </w:trPr>
        <w:tc>
          <w:tcPr>
            <w:tcW w:w="1061" w:type="pct"/>
            <w:vAlign w:val="center"/>
          </w:tcPr>
          <w:p w14:paraId="61C3AD50" w14:textId="77777777" w:rsidR="00E2463D" w:rsidRPr="00274009" w:rsidRDefault="00E2463D" w:rsidP="001457DF">
            <w:pPr>
              <w:pStyle w:val="TAC"/>
              <w:rPr>
                <w:lang w:eastAsia="ko-KR"/>
              </w:rPr>
            </w:pPr>
            <w:r w:rsidRPr="00274009">
              <w:rPr>
                <w:lang w:eastAsia="ko-KR"/>
              </w:rPr>
              <w:t>5</w:t>
            </w:r>
          </w:p>
        </w:tc>
        <w:tc>
          <w:tcPr>
            <w:tcW w:w="1061" w:type="pct"/>
            <w:vMerge w:val="restart"/>
            <w:vAlign w:val="center"/>
          </w:tcPr>
          <w:p w14:paraId="2ADCCC00" w14:textId="77777777" w:rsidR="00E2463D" w:rsidRPr="00117922" w:rsidRDefault="00E2463D" w:rsidP="001457DF">
            <w:pPr>
              <w:pStyle w:val="TAC"/>
              <w:rPr>
                <w:lang w:eastAsia="ko-KR"/>
              </w:rPr>
            </w:pPr>
            <w:r w:rsidRPr="00AE7185">
              <w:rPr>
                <w:lang w:eastAsia="ko-KR"/>
              </w:rPr>
              <w:t xml:space="preserve">Indoor </w:t>
            </w:r>
            <w:r w:rsidRPr="007A2F56">
              <w:rPr>
                <w:rFonts w:ascii="Malgun Gothic" w:eastAsia="Malgun Gothic" w:hAnsi="Malgun Gothic" w:hint="eastAsia"/>
                <w:lang w:eastAsia="ko-KR"/>
              </w:rPr>
              <w:t>→</w:t>
            </w:r>
            <w:r w:rsidRPr="00117922">
              <w:rPr>
                <w:lang w:eastAsia="ko-KR"/>
              </w:rPr>
              <w:t xml:space="preserve"> Macro</w:t>
            </w:r>
          </w:p>
        </w:tc>
        <w:tc>
          <w:tcPr>
            <w:tcW w:w="807" w:type="pct"/>
            <w:vAlign w:val="center"/>
          </w:tcPr>
          <w:p w14:paraId="738AF217" w14:textId="77777777" w:rsidR="00E2463D" w:rsidRPr="006076CB" w:rsidRDefault="00E2463D" w:rsidP="001457DF">
            <w:pPr>
              <w:pStyle w:val="TAC"/>
            </w:pPr>
            <w:r w:rsidRPr="00CB7637">
              <w:rPr>
                <w:lang w:eastAsia="ko-KR"/>
              </w:rPr>
              <w:t>NR, 100 MHz, DL</w:t>
            </w:r>
          </w:p>
        </w:tc>
        <w:tc>
          <w:tcPr>
            <w:tcW w:w="1246" w:type="pct"/>
            <w:vAlign w:val="center"/>
          </w:tcPr>
          <w:p w14:paraId="3476513F" w14:textId="77777777" w:rsidR="00E2463D" w:rsidRPr="006076CB" w:rsidRDefault="00E2463D" w:rsidP="001457DF">
            <w:pPr>
              <w:pStyle w:val="TAC"/>
              <w:rPr>
                <w:lang w:eastAsia="ko-KR"/>
              </w:rPr>
            </w:pPr>
            <w:r w:rsidRPr="006076CB">
              <w:rPr>
                <w:lang w:eastAsia="ko-KR"/>
              </w:rPr>
              <w:t>1. NR, 100 MHz, DL50%+UL50%</w:t>
            </w:r>
          </w:p>
          <w:p w14:paraId="3A179F26" w14:textId="77777777" w:rsidR="00E2463D" w:rsidRPr="006076CB" w:rsidRDefault="00E2463D" w:rsidP="001457DF">
            <w:pPr>
              <w:pStyle w:val="TAC"/>
              <w:rPr>
                <w:lang w:eastAsia="ko-KR"/>
              </w:rPr>
            </w:pPr>
            <w:r w:rsidRPr="006076CB">
              <w:rPr>
                <w:lang w:eastAsia="ko-KR"/>
              </w:rPr>
              <w:t>2. NR, 100MHz, UL100%</w:t>
            </w:r>
          </w:p>
        </w:tc>
        <w:tc>
          <w:tcPr>
            <w:tcW w:w="825" w:type="pct"/>
            <w:vAlign w:val="center"/>
          </w:tcPr>
          <w:p w14:paraId="374156A9" w14:textId="77777777" w:rsidR="00E2463D" w:rsidRPr="006076CB" w:rsidRDefault="00E2463D" w:rsidP="001457DF">
            <w:pPr>
              <w:pStyle w:val="TAC"/>
            </w:pPr>
            <w:r w:rsidRPr="006076CB">
              <w:rPr>
                <w:lang w:eastAsia="ko-KR"/>
              </w:rPr>
              <w:t>NR, 100 MHz, DL</w:t>
            </w:r>
          </w:p>
        </w:tc>
      </w:tr>
      <w:tr w:rsidR="00E2463D" w:rsidRPr="009531ED" w14:paraId="504A55EE" w14:textId="77777777" w:rsidTr="0094373B">
        <w:trPr>
          <w:trHeight w:val="178"/>
        </w:trPr>
        <w:tc>
          <w:tcPr>
            <w:tcW w:w="1061" w:type="pct"/>
            <w:vAlign w:val="center"/>
          </w:tcPr>
          <w:p w14:paraId="6CB45FB9" w14:textId="77777777" w:rsidR="00E2463D" w:rsidRPr="00274009" w:rsidRDefault="00E2463D" w:rsidP="001457DF">
            <w:pPr>
              <w:pStyle w:val="TAC"/>
              <w:rPr>
                <w:lang w:eastAsia="ko-KR"/>
              </w:rPr>
            </w:pPr>
            <w:r w:rsidRPr="00274009">
              <w:rPr>
                <w:lang w:eastAsia="ko-KR"/>
              </w:rPr>
              <w:t>6</w:t>
            </w:r>
          </w:p>
        </w:tc>
        <w:tc>
          <w:tcPr>
            <w:tcW w:w="1061" w:type="pct"/>
            <w:vMerge/>
            <w:vAlign w:val="center"/>
          </w:tcPr>
          <w:p w14:paraId="5EC93284" w14:textId="77777777" w:rsidR="00E2463D" w:rsidRPr="001457DF" w:rsidRDefault="00E2463D" w:rsidP="001457DF">
            <w:pPr>
              <w:pStyle w:val="TAC"/>
              <w:rPr>
                <w:lang w:eastAsia="ko-KR"/>
              </w:rPr>
            </w:pPr>
          </w:p>
        </w:tc>
        <w:tc>
          <w:tcPr>
            <w:tcW w:w="807" w:type="pct"/>
            <w:vAlign w:val="center"/>
          </w:tcPr>
          <w:p w14:paraId="67A3EAF6" w14:textId="77777777" w:rsidR="00E2463D" w:rsidRPr="001457DF" w:rsidRDefault="00E2463D" w:rsidP="001457DF">
            <w:pPr>
              <w:pStyle w:val="TAC"/>
            </w:pPr>
            <w:r w:rsidRPr="001457DF">
              <w:rPr>
                <w:lang w:eastAsia="ko-KR"/>
              </w:rPr>
              <w:t>NR, 100 MHz, UL</w:t>
            </w:r>
          </w:p>
        </w:tc>
        <w:tc>
          <w:tcPr>
            <w:tcW w:w="1246" w:type="pct"/>
            <w:vAlign w:val="center"/>
          </w:tcPr>
          <w:p w14:paraId="1679C69F" w14:textId="77777777" w:rsidR="00E2463D" w:rsidRPr="001457DF" w:rsidRDefault="00E2463D" w:rsidP="001457DF">
            <w:pPr>
              <w:pStyle w:val="TAC"/>
              <w:rPr>
                <w:lang w:eastAsia="ko-KR"/>
              </w:rPr>
            </w:pPr>
            <w:r w:rsidRPr="001457DF">
              <w:rPr>
                <w:lang w:eastAsia="ko-KR"/>
              </w:rPr>
              <w:t>1. NR, 100 MHz, DL50%+UL50%</w:t>
            </w:r>
          </w:p>
          <w:p w14:paraId="58C580C6" w14:textId="77777777" w:rsidR="00E2463D" w:rsidRPr="001457DF" w:rsidRDefault="00E2463D" w:rsidP="001457DF">
            <w:pPr>
              <w:pStyle w:val="TAC"/>
              <w:rPr>
                <w:lang w:eastAsia="ko-KR"/>
              </w:rPr>
            </w:pPr>
            <w:r w:rsidRPr="001457DF">
              <w:rPr>
                <w:lang w:eastAsia="ko-KR"/>
              </w:rPr>
              <w:t>2. NR, 100MHz, DL100%</w:t>
            </w:r>
          </w:p>
        </w:tc>
        <w:tc>
          <w:tcPr>
            <w:tcW w:w="825" w:type="pct"/>
            <w:vAlign w:val="center"/>
          </w:tcPr>
          <w:p w14:paraId="2BEA22EB" w14:textId="77777777" w:rsidR="00E2463D" w:rsidRPr="001457DF" w:rsidRDefault="00E2463D" w:rsidP="001457DF">
            <w:pPr>
              <w:pStyle w:val="TAC"/>
            </w:pPr>
            <w:r w:rsidRPr="001457DF">
              <w:rPr>
                <w:lang w:eastAsia="ko-KR"/>
              </w:rPr>
              <w:t>NR, 100 MHz, UL</w:t>
            </w:r>
          </w:p>
        </w:tc>
      </w:tr>
      <w:tr w:rsidR="00E2463D" w:rsidRPr="009531ED" w14:paraId="62BCCCAC" w14:textId="77777777" w:rsidTr="0094373B">
        <w:trPr>
          <w:trHeight w:val="179"/>
        </w:trPr>
        <w:tc>
          <w:tcPr>
            <w:tcW w:w="1061" w:type="pct"/>
            <w:vAlign w:val="center"/>
          </w:tcPr>
          <w:p w14:paraId="4ECF6D04" w14:textId="77777777" w:rsidR="00E2463D" w:rsidRPr="00274009" w:rsidRDefault="00E2463D" w:rsidP="001457DF">
            <w:pPr>
              <w:pStyle w:val="TAC"/>
              <w:rPr>
                <w:lang w:eastAsia="ko-KR"/>
              </w:rPr>
            </w:pPr>
            <w:r w:rsidRPr="00274009">
              <w:rPr>
                <w:lang w:eastAsia="ko-KR"/>
              </w:rPr>
              <w:t>7</w:t>
            </w:r>
          </w:p>
        </w:tc>
        <w:tc>
          <w:tcPr>
            <w:tcW w:w="1061" w:type="pct"/>
            <w:vMerge w:val="restart"/>
            <w:vAlign w:val="center"/>
          </w:tcPr>
          <w:p w14:paraId="06961F54" w14:textId="77777777" w:rsidR="00E2463D" w:rsidRPr="00117922" w:rsidRDefault="00E2463D" w:rsidP="001457DF">
            <w:pPr>
              <w:pStyle w:val="TAC"/>
              <w:rPr>
                <w:lang w:eastAsia="ko-KR"/>
              </w:rPr>
            </w:pPr>
            <w:r w:rsidRPr="00AE7185">
              <w:rPr>
                <w:lang w:eastAsia="ko-KR"/>
              </w:rPr>
              <w:t xml:space="preserve">Indoor </w:t>
            </w:r>
            <w:r w:rsidRPr="007A2F56">
              <w:rPr>
                <w:rFonts w:ascii="Malgun Gothic" w:eastAsia="Malgun Gothic" w:hAnsi="Malgun Gothic" w:hint="eastAsia"/>
                <w:lang w:eastAsia="ko-KR"/>
              </w:rPr>
              <w:t>→</w:t>
            </w:r>
            <w:r w:rsidRPr="00117922">
              <w:rPr>
                <w:lang w:eastAsia="ko-KR"/>
              </w:rPr>
              <w:t xml:space="preserve"> Indoor</w:t>
            </w:r>
          </w:p>
        </w:tc>
        <w:tc>
          <w:tcPr>
            <w:tcW w:w="807" w:type="pct"/>
            <w:vAlign w:val="center"/>
          </w:tcPr>
          <w:p w14:paraId="483C8A12" w14:textId="77777777" w:rsidR="00E2463D" w:rsidRPr="006076CB" w:rsidRDefault="00E2463D" w:rsidP="001457DF">
            <w:pPr>
              <w:pStyle w:val="TAC"/>
            </w:pPr>
            <w:r w:rsidRPr="00CB7637">
              <w:rPr>
                <w:lang w:eastAsia="ko-KR"/>
              </w:rPr>
              <w:t>NR, 100 MHz, DL</w:t>
            </w:r>
          </w:p>
        </w:tc>
        <w:tc>
          <w:tcPr>
            <w:tcW w:w="1246" w:type="pct"/>
            <w:vAlign w:val="center"/>
          </w:tcPr>
          <w:p w14:paraId="5589A2FD" w14:textId="77777777" w:rsidR="00E2463D" w:rsidRPr="006076CB" w:rsidRDefault="00E2463D" w:rsidP="001457DF">
            <w:pPr>
              <w:pStyle w:val="TAC"/>
              <w:rPr>
                <w:lang w:eastAsia="ko-KR"/>
              </w:rPr>
            </w:pPr>
            <w:r w:rsidRPr="006076CB">
              <w:rPr>
                <w:lang w:eastAsia="ko-KR"/>
              </w:rPr>
              <w:t>1. NR, 100 MHz, DL50%+UL50%</w:t>
            </w:r>
          </w:p>
          <w:p w14:paraId="1C3EA492" w14:textId="77777777" w:rsidR="00E2463D" w:rsidRPr="006076CB" w:rsidRDefault="00E2463D" w:rsidP="001457DF">
            <w:pPr>
              <w:pStyle w:val="TAC"/>
              <w:rPr>
                <w:lang w:eastAsia="ko-KR"/>
              </w:rPr>
            </w:pPr>
            <w:r w:rsidRPr="006076CB">
              <w:rPr>
                <w:lang w:eastAsia="ko-KR"/>
              </w:rPr>
              <w:t>2. NR, 100MHz, UL100%</w:t>
            </w:r>
          </w:p>
        </w:tc>
        <w:tc>
          <w:tcPr>
            <w:tcW w:w="825" w:type="pct"/>
            <w:vAlign w:val="center"/>
          </w:tcPr>
          <w:p w14:paraId="2A3C34A8" w14:textId="77777777" w:rsidR="00E2463D" w:rsidRPr="006076CB" w:rsidRDefault="00E2463D" w:rsidP="001457DF">
            <w:pPr>
              <w:pStyle w:val="TAC"/>
            </w:pPr>
            <w:r w:rsidRPr="006076CB">
              <w:rPr>
                <w:lang w:eastAsia="ko-KR"/>
              </w:rPr>
              <w:t>NR, 100 MHz, DL</w:t>
            </w:r>
          </w:p>
        </w:tc>
      </w:tr>
      <w:tr w:rsidR="00E2463D" w:rsidRPr="009531ED" w14:paraId="1EE31735" w14:textId="77777777" w:rsidTr="0094373B">
        <w:trPr>
          <w:trHeight w:val="178"/>
        </w:trPr>
        <w:tc>
          <w:tcPr>
            <w:tcW w:w="1061" w:type="pct"/>
            <w:vAlign w:val="center"/>
          </w:tcPr>
          <w:p w14:paraId="0004D2CE" w14:textId="77777777" w:rsidR="00E2463D" w:rsidRPr="00274009" w:rsidRDefault="00E2463D" w:rsidP="001457DF">
            <w:pPr>
              <w:pStyle w:val="TAC"/>
              <w:rPr>
                <w:lang w:eastAsia="ko-KR"/>
              </w:rPr>
            </w:pPr>
            <w:r w:rsidRPr="00274009">
              <w:rPr>
                <w:lang w:eastAsia="ko-KR"/>
              </w:rPr>
              <w:t>8</w:t>
            </w:r>
          </w:p>
        </w:tc>
        <w:tc>
          <w:tcPr>
            <w:tcW w:w="1061" w:type="pct"/>
            <w:vMerge/>
            <w:vAlign w:val="center"/>
          </w:tcPr>
          <w:p w14:paraId="5417E707" w14:textId="77777777" w:rsidR="00E2463D" w:rsidRPr="001457DF" w:rsidRDefault="00E2463D" w:rsidP="001457DF">
            <w:pPr>
              <w:pStyle w:val="TAC"/>
              <w:rPr>
                <w:lang w:eastAsia="ko-KR"/>
              </w:rPr>
            </w:pPr>
          </w:p>
        </w:tc>
        <w:tc>
          <w:tcPr>
            <w:tcW w:w="807" w:type="pct"/>
            <w:vAlign w:val="center"/>
          </w:tcPr>
          <w:p w14:paraId="3406C83E" w14:textId="77777777" w:rsidR="00E2463D" w:rsidRPr="001457DF" w:rsidRDefault="00E2463D" w:rsidP="001457DF">
            <w:pPr>
              <w:pStyle w:val="TAC"/>
            </w:pPr>
            <w:r w:rsidRPr="001457DF">
              <w:rPr>
                <w:lang w:eastAsia="ko-KR"/>
              </w:rPr>
              <w:t>NR, 100 MHz, UL</w:t>
            </w:r>
          </w:p>
        </w:tc>
        <w:tc>
          <w:tcPr>
            <w:tcW w:w="1246" w:type="pct"/>
            <w:vAlign w:val="center"/>
          </w:tcPr>
          <w:p w14:paraId="033CCBEB" w14:textId="77777777" w:rsidR="00E2463D" w:rsidRPr="001457DF" w:rsidRDefault="00E2463D" w:rsidP="001457DF">
            <w:pPr>
              <w:pStyle w:val="TAC"/>
              <w:rPr>
                <w:lang w:eastAsia="ko-KR"/>
              </w:rPr>
            </w:pPr>
            <w:r w:rsidRPr="001457DF">
              <w:rPr>
                <w:lang w:eastAsia="ko-KR"/>
              </w:rPr>
              <w:t>1. NR, 100 MHz, DL50%+UL50%</w:t>
            </w:r>
          </w:p>
          <w:p w14:paraId="4E679E3B" w14:textId="77777777" w:rsidR="00E2463D" w:rsidRPr="001457DF" w:rsidRDefault="00E2463D" w:rsidP="001457DF">
            <w:pPr>
              <w:pStyle w:val="TAC"/>
              <w:rPr>
                <w:lang w:eastAsia="ko-KR"/>
              </w:rPr>
            </w:pPr>
            <w:r w:rsidRPr="001457DF">
              <w:rPr>
                <w:lang w:eastAsia="ko-KR"/>
              </w:rPr>
              <w:t>2. NR, 100MHz, DL100%</w:t>
            </w:r>
          </w:p>
        </w:tc>
        <w:tc>
          <w:tcPr>
            <w:tcW w:w="825" w:type="pct"/>
            <w:vAlign w:val="center"/>
          </w:tcPr>
          <w:p w14:paraId="782E2F8C" w14:textId="77777777" w:rsidR="00E2463D" w:rsidRPr="001457DF" w:rsidRDefault="00E2463D" w:rsidP="001457DF">
            <w:pPr>
              <w:pStyle w:val="TAC"/>
            </w:pPr>
            <w:r w:rsidRPr="001457DF">
              <w:rPr>
                <w:lang w:eastAsia="ko-KR"/>
              </w:rPr>
              <w:t>NR, 100 MHz, UL</w:t>
            </w:r>
          </w:p>
        </w:tc>
      </w:tr>
    </w:tbl>
    <w:p w14:paraId="08FDFDC9" w14:textId="77777777" w:rsidR="00E2463D" w:rsidRPr="009531ED" w:rsidRDefault="00E2463D" w:rsidP="00E2463D"/>
    <w:p w14:paraId="12FDBDF9" w14:textId="77777777" w:rsidR="00031FAB" w:rsidRPr="00843636" w:rsidRDefault="000522A6" w:rsidP="006A0295">
      <w:pPr>
        <w:pStyle w:val="Heading3"/>
      </w:pPr>
      <w:bookmarkStart w:id="70" w:name="_Toc4743046"/>
      <w:bookmarkStart w:id="71" w:name="_Toc9036895"/>
      <w:bookmarkStart w:id="72" w:name="_Toc9039873"/>
      <w:bookmarkStart w:id="73" w:name="_Toc9042925"/>
      <w:r w:rsidRPr="00843636">
        <w:t>5.1</w:t>
      </w:r>
      <w:r w:rsidR="00031FAB" w:rsidRPr="00843636">
        <w:t>.2</w:t>
      </w:r>
      <w:r w:rsidR="00031FAB" w:rsidRPr="00843636">
        <w:tab/>
        <w:t>FR2</w:t>
      </w:r>
      <w:bookmarkEnd w:id="70"/>
      <w:bookmarkEnd w:id="71"/>
      <w:bookmarkEnd w:id="72"/>
      <w:bookmarkEnd w:id="73"/>
    </w:p>
    <w:p w14:paraId="2B6DA48B" w14:textId="77777777" w:rsidR="00872C14" w:rsidRPr="009B5A9D" w:rsidRDefault="00872C14" w:rsidP="001457DF">
      <w:pPr>
        <w:rPr>
          <w:lang w:eastAsia="ko-KR"/>
        </w:rPr>
      </w:pPr>
      <w:r w:rsidRPr="00995A3F">
        <w:rPr>
          <w:rFonts w:hint="eastAsia"/>
          <w:lang w:eastAsia="ko-KR"/>
        </w:rPr>
        <w:t>Table 5.1.</w:t>
      </w:r>
      <w:r w:rsidRPr="00995A3F">
        <w:rPr>
          <w:lang w:eastAsia="ko-KR"/>
        </w:rPr>
        <w:t>2-1</w:t>
      </w:r>
      <w:r w:rsidRPr="009B5A9D">
        <w:rPr>
          <w:rFonts w:hint="eastAsia"/>
          <w:lang w:eastAsia="ko-KR"/>
        </w:rPr>
        <w:t xml:space="preserve"> summarizes </w:t>
      </w:r>
      <w:r w:rsidRPr="009B5A9D">
        <w:rPr>
          <w:lang w:eastAsia="ko-KR"/>
        </w:rPr>
        <w:t>agreed simulation scenarios for FR2 (30GHz).</w:t>
      </w:r>
    </w:p>
    <w:p w14:paraId="284E2CFB" w14:textId="77777777" w:rsidR="00872C14" w:rsidRPr="002F6FF2" w:rsidRDefault="00872C14" w:rsidP="001457DF">
      <w:pPr>
        <w:pStyle w:val="TH"/>
        <w:rPr>
          <w:lang w:eastAsia="ko-KR"/>
        </w:rPr>
      </w:pPr>
      <w:r w:rsidRPr="002F6FF2">
        <w:rPr>
          <w:lang w:eastAsia="ko-KR"/>
        </w:rPr>
        <w:lastRenderedPageBreak/>
        <w:t>Table 5.1.2-1: Summary of simulation scenarios for FR2 (30GHz)</w:t>
      </w:r>
    </w:p>
    <w:tbl>
      <w:tblPr>
        <w:tblStyle w:val="TableGrid"/>
        <w:tblW w:w="5000" w:type="pct"/>
        <w:tblLook w:val="04A0" w:firstRow="1" w:lastRow="0" w:firstColumn="1" w:lastColumn="0" w:noHBand="0" w:noVBand="1"/>
      </w:tblPr>
      <w:tblGrid>
        <w:gridCol w:w="2044"/>
        <w:gridCol w:w="2044"/>
        <w:gridCol w:w="1554"/>
        <w:gridCol w:w="2400"/>
        <w:gridCol w:w="1589"/>
      </w:tblGrid>
      <w:tr w:rsidR="00872C14" w:rsidRPr="009531ED" w14:paraId="29B53821" w14:textId="77777777" w:rsidTr="0094373B">
        <w:tc>
          <w:tcPr>
            <w:tcW w:w="1061" w:type="pct"/>
          </w:tcPr>
          <w:p w14:paraId="5A2073C5" w14:textId="77777777" w:rsidR="00872C14" w:rsidRPr="001761A9" w:rsidRDefault="00872C14" w:rsidP="001457DF">
            <w:pPr>
              <w:pStyle w:val="TAH"/>
              <w:rPr>
                <w:lang w:eastAsia="ko-KR"/>
              </w:rPr>
            </w:pPr>
            <w:r w:rsidRPr="009132C5">
              <w:rPr>
                <w:rFonts w:hint="eastAsia"/>
                <w:lang w:eastAsia="ko-KR"/>
              </w:rPr>
              <w:t>Scen</w:t>
            </w:r>
            <w:r w:rsidRPr="001761A9">
              <w:rPr>
                <w:lang w:eastAsia="ko-KR"/>
              </w:rPr>
              <w:t>ario</w:t>
            </w:r>
          </w:p>
          <w:p w14:paraId="2A063D8F" w14:textId="77777777" w:rsidR="00872C14" w:rsidRPr="0030279C" w:rsidRDefault="00872C14" w:rsidP="001457DF">
            <w:pPr>
              <w:pStyle w:val="TAH"/>
              <w:rPr>
                <w:lang w:eastAsia="ko-KR"/>
              </w:rPr>
            </w:pPr>
            <w:r w:rsidRPr="0030279C">
              <w:rPr>
                <w:lang w:eastAsia="ko-KR"/>
              </w:rPr>
              <w:t>No.</w:t>
            </w:r>
          </w:p>
        </w:tc>
        <w:tc>
          <w:tcPr>
            <w:tcW w:w="1061" w:type="pct"/>
            <w:vAlign w:val="center"/>
          </w:tcPr>
          <w:p w14:paraId="4C746D7E" w14:textId="77777777" w:rsidR="00872C14" w:rsidRPr="001457DF" w:rsidRDefault="00872C14" w:rsidP="001457DF">
            <w:pPr>
              <w:pStyle w:val="TAH"/>
              <w:rPr>
                <w:b w:val="0"/>
                <w:lang w:eastAsia="ko-KR"/>
              </w:rPr>
            </w:pPr>
            <w:r w:rsidRPr="00274009">
              <w:rPr>
                <w:lang w:eastAsia="ko-KR"/>
              </w:rPr>
              <w:t>Deployment Scenario</w:t>
            </w:r>
          </w:p>
          <w:p w14:paraId="29994CBF" w14:textId="77777777" w:rsidR="00872C14" w:rsidRPr="001457DF" w:rsidRDefault="00872C14" w:rsidP="001457DF">
            <w:pPr>
              <w:pStyle w:val="TAH"/>
              <w:rPr>
                <w:b w:val="0"/>
                <w:lang w:eastAsia="ko-KR"/>
              </w:rPr>
            </w:pPr>
            <w:r w:rsidRPr="00274009">
              <w:rPr>
                <w:lang w:eastAsia="ko-KR"/>
              </w:rPr>
              <w:t>(Aggressor -&gt; Victim)</w:t>
            </w:r>
          </w:p>
        </w:tc>
        <w:tc>
          <w:tcPr>
            <w:tcW w:w="807" w:type="pct"/>
            <w:vAlign w:val="center"/>
          </w:tcPr>
          <w:p w14:paraId="79220A48" w14:textId="77777777" w:rsidR="00872C14" w:rsidRPr="001457DF" w:rsidRDefault="00872C14" w:rsidP="001457DF">
            <w:pPr>
              <w:pStyle w:val="TAH"/>
              <w:rPr>
                <w:b w:val="0"/>
                <w:lang w:eastAsia="ko-KR"/>
              </w:rPr>
            </w:pPr>
            <w:r w:rsidRPr="00274009">
              <w:rPr>
                <w:lang w:eastAsia="ko-KR"/>
              </w:rPr>
              <w:t>Aggressor baseline</w:t>
            </w:r>
          </w:p>
        </w:tc>
        <w:tc>
          <w:tcPr>
            <w:tcW w:w="1246" w:type="pct"/>
            <w:vAlign w:val="center"/>
          </w:tcPr>
          <w:p w14:paraId="29F176A0" w14:textId="77777777" w:rsidR="00872C14" w:rsidRPr="001457DF" w:rsidRDefault="00872C14" w:rsidP="001457DF">
            <w:pPr>
              <w:pStyle w:val="TAH"/>
              <w:rPr>
                <w:b w:val="0"/>
                <w:lang w:eastAsia="ko-KR"/>
              </w:rPr>
            </w:pPr>
            <w:r w:rsidRPr="00274009">
              <w:rPr>
                <w:lang w:eastAsia="ko-KR"/>
              </w:rPr>
              <w:t>Aggressor in CLI</w:t>
            </w:r>
          </w:p>
        </w:tc>
        <w:tc>
          <w:tcPr>
            <w:tcW w:w="825" w:type="pct"/>
            <w:vAlign w:val="center"/>
          </w:tcPr>
          <w:p w14:paraId="2F60A561" w14:textId="77777777" w:rsidR="00872C14" w:rsidRPr="001457DF" w:rsidRDefault="00872C14" w:rsidP="001457DF">
            <w:pPr>
              <w:pStyle w:val="TAH"/>
              <w:rPr>
                <w:b w:val="0"/>
                <w:lang w:eastAsia="ko-KR"/>
              </w:rPr>
            </w:pPr>
            <w:r w:rsidRPr="00274009">
              <w:rPr>
                <w:lang w:eastAsia="ko-KR"/>
              </w:rPr>
              <w:t>Victim</w:t>
            </w:r>
          </w:p>
        </w:tc>
      </w:tr>
      <w:tr w:rsidR="00872C14" w:rsidRPr="009531ED" w14:paraId="1AEB4ABB" w14:textId="77777777" w:rsidTr="0094373B">
        <w:trPr>
          <w:trHeight w:val="179"/>
        </w:trPr>
        <w:tc>
          <w:tcPr>
            <w:tcW w:w="1061" w:type="pct"/>
            <w:vAlign w:val="center"/>
          </w:tcPr>
          <w:p w14:paraId="2837252E" w14:textId="77777777" w:rsidR="00872C14" w:rsidRPr="00274009" w:rsidRDefault="00872C14" w:rsidP="001457DF">
            <w:pPr>
              <w:pStyle w:val="TAC"/>
              <w:rPr>
                <w:lang w:eastAsia="ko-KR"/>
              </w:rPr>
            </w:pPr>
            <w:r w:rsidRPr="00274009">
              <w:rPr>
                <w:lang w:eastAsia="ko-KR"/>
              </w:rPr>
              <w:t>9</w:t>
            </w:r>
          </w:p>
        </w:tc>
        <w:tc>
          <w:tcPr>
            <w:tcW w:w="1061" w:type="pct"/>
            <w:vMerge w:val="restart"/>
            <w:vAlign w:val="center"/>
          </w:tcPr>
          <w:p w14:paraId="669A0B5C" w14:textId="77777777" w:rsidR="00872C14" w:rsidRPr="00117922" w:rsidRDefault="00872C14" w:rsidP="001457DF">
            <w:pPr>
              <w:pStyle w:val="TAC"/>
              <w:rPr>
                <w:lang w:eastAsia="ko-KR"/>
              </w:rPr>
            </w:pPr>
            <w:r w:rsidRPr="00AE7185">
              <w:rPr>
                <w:lang w:eastAsia="ko-KR"/>
              </w:rPr>
              <w:t xml:space="preserve">Macro </w:t>
            </w:r>
            <w:r w:rsidRPr="007A2F56">
              <w:rPr>
                <w:rFonts w:ascii="Malgun Gothic" w:eastAsia="Malgun Gothic" w:hAnsi="Malgun Gothic" w:hint="eastAsia"/>
                <w:lang w:eastAsia="ko-KR"/>
              </w:rPr>
              <w:t>→</w:t>
            </w:r>
            <w:r w:rsidRPr="00117922">
              <w:rPr>
                <w:lang w:eastAsia="ko-KR"/>
              </w:rPr>
              <w:t xml:space="preserve"> Macro</w:t>
            </w:r>
          </w:p>
        </w:tc>
        <w:tc>
          <w:tcPr>
            <w:tcW w:w="807" w:type="pct"/>
            <w:vAlign w:val="center"/>
          </w:tcPr>
          <w:p w14:paraId="3EB2A45C" w14:textId="77777777" w:rsidR="00872C14" w:rsidRPr="00CB7637" w:rsidRDefault="00872C14" w:rsidP="001457DF">
            <w:pPr>
              <w:pStyle w:val="TAC"/>
              <w:rPr>
                <w:lang w:eastAsia="ko-KR"/>
              </w:rPr>
            </w:pPr>
            <w:r w:rsidRPr="00CB7637">
              <w:rPr>
                <w:lang w:eastAsia="ko-KR"/>
              </w:rPr>
              <w:t>NR, 200 MHz, DL</w:t>
            </w:r>
          </w:p>
        </w:tc>
        <w:tc>
          <w:tcPr>
            <w:tcW w:w="1246" w:type="pct"/>
            <w:vAlign w:val="center"/>
          </w:tcPr>
          <w:p w14:paraId="66583263" w14:textId="77777777" w:rsidR="00872C14" w:rsidRPr="006076CB" w:rsidRDefault="00872C14" w:rsidP="001457DF">
            <w:pPr>
              <w:pStyle w:val="TAC"/>
              <w:rPr>
                <w:lang w:eastAsia="ko-KR"/>
              </w:rPr>
            </w:pPr>
            <w:r w:rsidRPr="006076CB">
              <w:rPr>
                <w:lang w:eastAsia="ko-KR"/>
              </w:rPr>
              <w:t>1. NR, 200 MHz, DL50%+UL50%</w:t>
            </w:r>
          </w:p>
          <w:p w14:paraId="6091FF6B" w14:textId="77777777" w:rsidR="00872C14" w:rsidRPr="006076CB" w:rsidRDefault="00872C14" w:rsidP="001457DF">
            <w:pPr>
              <w:pStyle w:val="TAC"/>
              <w:rPr>
                <w:lang w:eastAsia="ko-KR"/>
              </w:rPr>
            </w:pPr>
            <w:r w:rsidRPr="006076CB">
              <w:rPr>
                <w:lang w:eastAsia="ko-KR"/>
              </w:rPr>
              <w:t>2. NR, 200MHz, UL100%</w:t>
            </w:r>
          </w:p>
        </w:tc>
        <w:tc>
          <w:tcPr>
            <w:tcW w:w="825" w:type="pct"/>
            <w:vAlign w:val="center"/>
          </w:tcPr>
          <w:p w14:paraId="5C008496" w14:textId="77777777" w:rsidR="00872C14" w:rsidRPr="006076CB" w:rsidRDefault="00872C14" w:rsidP="001457DF">
            <w:pPr>
              <w:pStyle w:val="TAC"/>
            </w:pPr>
            <w:r w:rsidRPr="006076CB">
              <w:rPr>
                <w:lang w:eastAsia="ko-KR"/>
              </w:rPr>
              <w:t>NR, 200 MHz, DL</w:t>
            </w:r>
          </w:p>
        </w:tc>
      </w:tr>
      <w:tr w:rsidR="00872C14" w:rsidRPr="009531ED" w14:paraId="5404F4EB" w14:textId="77777777" w:rsidTr="0094373B">
        <w:trPr>
          <w:trHeight w:val="178"/>
        </w:trPr>
        <w:tc>
          <w:tcPr>
            <w:tcW w:w="1061" w:type="pct"/>
            <w:vAlign w:val="center"/>
          </w:tcPr>
          <w:p w14:paraId="4F9EB269" w14:textId="77777777" w:rsidR="00872C14" w:rsidRPr="00274009" w:rsidRDefault="00872C14" w:rsidP="001457DF">
            <w:pPr>
              <w:pStyle w:val="TAC"/>
              <w:rPr>
                <w:lang w:eastAsia="ko-KR"/>
              </w:rPr>
            </w:pPr>
            <w:r w:rsidRPr="00274009">
              <w:rPr>
                <w:lang w:eastAsia="ko-KR"/>
              </w:rPr>
              <w:t>10</w:t>
            </w:r>
          </w:p>
        </w:tc>
        <w:tc>
          <w:tcPr>
            <w:tcW w:w="1061" w:type="pct"/>
            <w:vMerge/>
            <w:vAlign w:val="center"/>
          </w:tcPr>
          <w:p w14:paraId="162F551E" w14:textId="77777777" w:rsidR="00872C14" w:rsidRPr="001457DF" w:rsidRDefault="00872C14" w:rsidP="001457DF">
            <w:pPr>
              <w:pStyle w:val="TAC"/>
              <w:rPr>
                <w:lang w:eastAsia="ko-KR"/>
              </w:rPr>
            </w:pPr>
          </w:p>
        </w:tc>
        <w:tc>
          <w:tcPr>
            <w:tcW w:w="807" w:type="pct"/>
            <w:vAlign w:val="center"/>
          </w:tcPr>
          <w:p w14:paraId="30E113C0" w14:textId="77777777" w:rsidR="00872C14" w:rsidRPr="001457DF" w:rsidRDefault="00872C14" w:rsidP="001457DF">
            <w:pPr>
              <w:pStyle w:val="TAC"/>
            </w:pPr>
            <w:r w:rsidRPr="001457DF">
              <w:rPr>
                <w:lang w:eastAsia="ko-KR"/>
              </w:rPr>
              <w:t>NR, 200 MHz, UL</w:t>
            </w:r>
          </w:p>
        </w:tc>
        <w:tc>
          <w:tcPr>
            <w:tcW w:w="1246" w:type="pct"/>
            <w:vAlign w:val="center"/>
          </w:tcPr>
          <w:p w14:paraId="45BF7AE6" w14:textId="77777777" w:rsidR="00872C14" w:rsidRPr="001457DF" w:rsidRDefault="00872C14" w:rsidP="001457DF">
            <w:pPr>
              <w:pStyle w:val="TAC"/>
              <w:rPr>
                <w:lang w:eastAsia="ko-KR"/>
              </w:rPr>
            </w:pPr>
            <w:r w:rsidRPr="001457DF">
              <w:rPr>
                <w:lang w:eastAsia="ko-KR"/>
              </w:rPr>
              <w:t>1. NR, 200 MHz, DL50%+UL50%</w:t>
            </w:r>
          </w:p>
          <w:p w14:paraId="5DDAB4B3" w14:textId="77777777" w:rsidR="00872C14" w:rsidRPr="001457DF" w:rsidRDefault="00872C14" w:rsidP="001457DF">
            <w:pPr>
              <w:pStyle w:val="TAC"/>
              <w:rPr>
                <w:lang w:eastAsia="ko-KR"/>
              </w:rPr>
            </w:pPr>
            <w:r w:rsidRPr="001457DF">
              <w:rPr>
                <w:lang w:eastAsia="ko-KR"/>
              </w:rPr>
              <w:t>2. NR, 200MHz, DL100%</w:t>
            </w:r>
          </w:p>
        </w:tc>
        <w:tc>
          <w:tcPr>
            <w:tcW w:w="825" w:type="pct"/>
            <w:vAlign w:val="center"/>
          </w:tcPr>
          <w:p w14:paraId="2A532D7E" w14:textId="77777777" w:rsidR="00872C14" w:rsidRPr="001457DF" w:rsidRDefault="00872C14" w:rsidP="001457DF">
            <w:pPr>
              <w:pStyle w:val="TAC"/>
            </w:pPr>
            <w:r w:rsidRPr="001457DF">
              <w:rPr>
                <w:lang w:eastAsia="ko-KR"/>
              </w:rPr>
              <w:t>NR, 200 MHz, UL</w:t>
            </w:r>
          </w:p>
        </w:tc>
      </w:tr>
      <w:tr w:rsidR="00872C14" w:rsidRPr="009531ED" w14:paraId="3C5096D0" w14:textId="77777777" w:rsidTr="0094373B">
        <w:trPr>
          <w:trHeight w:val="179"/>
        </w:trPr>
        <w:tc>
          <w:tcPr>
            <w:tcW w:w="1061" w:type="pct"/>
            <w:vAlign w:val="center"/>
          </w:tcPr>
          <w:p w14:paraId="5D34B369" w14:textId="77777777" w:rsidR="00872C14" w:rsidRPr="00274009" w:rsidRDefault="00872C14" w:rsidP="001457DF">
            <w:pPr>
              <w:pStyle w:val="TAC"/>
              <w:rPr>
                <w:lang w:eastAsia="ko-KR"/>
              </w:rPr>
            </w:pPr>
            <w:r w:rsidRPr="00274009">
              <w:rPr>
                <w:lang w:eastAsia="ko-KR"/>
              </w:rPr>
              <w:t>11</w:t>
            </w:r>
          </w:p>
        </w:tc>
        <w:tc>
          <w:tcPr>
            <w:tcW w:w="1061" w:type="pct"/>
            <w:vMerge w:val="restart"/>
            <w:vAlign w:val="center"/>
          </w:tcPr>
          <w:p w14:paraId="49D3AD64" w14:textId="77777777" w:rsidR="00872C14" w:rsidRPr="00117922" w:rsidRDefault="00872C14" w:rsidP="001457DF">
            <w:pPr>
              <w:pStyle w:val="TAC"/>
              <w:rPr>
                <w:lang w:eastAsia="ko-KR"/>
              </w:rPr>
            </w:pPr>
            <w:r w:rsidRPr="00AE7185">
              <w:rPr>
                <w:lang w:eastAsia="ko-KR"/>
              </w:rPr>
              <w:t xml:space="preserve">Micro </w:t>
            </w:r>
            <w:r w:rsidRPr="007A2F56">
              <w:rPr>
                <w:rFonts w:ascii="Malgun Gothic" w:eastAsia="Malgun Gothic" w:hAnsi="Malgun Gothic" w:hint="eastAsia"/>
                <w:lang w:eastAsia="ko-KR"/>
              </w:rPr>
              <w:t>→</w:t>
            </w:r>
            <w:r w:rsidRPr="00117922">
              <w:rPr>
                <w:lang w:eastAsia="ko-KR"/>
              </w:rPr>
              <w:t xml:space="preserve"> Micro</w:t>
            </w:r>
          </w:p>
        </w:tc>
        <w:tc>
          <w:tcPr>
            <w:tcW w:w="807" w:type="pct"/>
            <w:vAlign w:val="center"/>
          </w:tcPr>
          <w:p w14:paraId="58AFC4E5" w14:textId="77777777" w:rsidR="00872C14" w:rsidRPr="006076CB" w:rsidRDefault="00872C14" w:rsidP="001457DF">
            <w:pPr>
              <w:pStyle w:val="TAC"/>
            </w:pPr>
            <w:r w:rsidRPr="00CB7637">
              <w:rPr>
                <w:lang w:eastAsia="ko-KR"/>
              </w:rPr>
              <w:t>NR, 200 MHz, DL</w:t>
            </w:r>
          </w:p>
        </w:tc>
        <w:tc>
          <w:tcPr>
            <w:tcW w:w="1246" w:type="pct"/>
            <w:vAlign w:val="center"/>
          </w:tcPr>
          <w:p w14:paraId="6A2170C9" w14:textId="77777777" w:rsidR="00872C14" w:rsidRPr="006076CB" w:rsidRDefault="00872C14" w:rsidP="001457DF">
            <w:pPr>
              <w:pStyle w:val="TAC"/>
              <w:rPr>
                <w:lang w:eastAsia="ko-KR"/>
              </w:rPr>
            </w:pPr>
            <w:r w:rsidRPr="006076CB">
              <w:rPr>
                <w:lang w:eastAsia="ko-KR"/>
              </w:rPr>
              <w:t>1. NR, 200 MHz, DL50%+UL50%</w:t>
            </w:r>
          </w:p>
          <w:p w14:paraId="1FF0C8EE" w14:textId="77777777" w:rsidR="00872C14" w:rsidRPr="006076CB" w:rsidRDefault="00872C14" w:rsidP="001457DF">
            <w:pPr>
              <w:pStyle w:val="TAC"/>
              <w:rPr>
                <w:lang w:eastAsia="ko-KR"/>
              </w:rPr>
            </w:pPr>
            <w:r w:rsidRPr="006076CB">
              <w:rPr>
                <w:lang w:eastAsia="ko-KR"/>
              </w:rPr>
              <w:t>2. NR, 200MHz, UL100%</w:t>
            </w:r>
          </w:p>
        </w:tc>
        <w:tc>
          <w:tcPr>
            <w:tcW w:w="825" w:type="pct"/>
            <w:vAlign w:val="center"/>
          </w:tcPr>
          <w:p w14:paraId="73591A3D" w14:textId="77777777" w:rsidR="00872C14" w:rsidRPr="006076CB" w:rsidRDefault="00872C14" w:rsidP="001457DF">
            <w:pPr>
              <w:pStyle w:val="TAC"/>
            </w:pPr>
            <w:r w:rsidRPr="006076CB">
              <w:rPr>
                <w:lang w:eastAsia="ko-KR"/>
              </w:rPr>
              <w:t>NR, 200 MHz, DL</w:t>
            </w:r>
          </w:p>
        </w:tc>
      </w:tr>
      <w:tr w:rsidR="00872C14" w:rsidRPr="009531ED" w14:paraId="7BE603B9" w14:textId="77777777" w:rsidTr="0094373B">
        <w:trPr>
          <w:trHeight w:val="178"/>
        </w:trPr>
        <w:tc>
          <w:tcPr>
            <w:tcW w:w="1061" w:type="pct"/>
            <w:vAlign w:val="center"/>
          </w:tcPr>
          <w:p w14:paraId="7AB67EC1" w14:textId="77777777" w:rsidR="00872C14" w:rsidRPr="00274009" w:rsidRDefault="00872C14" w:rsidP="001457DF">
            <w:pPr>
              <w:pStyle w:val="TAC"/>
              <w:rPr>
                <w:lang w:eastAsia="ko-KR"/>
              </w:rPr>
            </w:pPr>
            <w:r w:rsidRPr="00274009">
              <w:rPr>
                <w:lang w:eastAsia="ko-KR"/>
              </w:rPr>
              <w:t>12</w:t>
            </w:r>
          </w:p>
        </w:tc>
        <w:tc>
          <w:tcPr>
            <w:tcW w:w="1061" w:type="pct"/>
            <w:vMerge/>
            <w:vAlign w:val="center"/>
          </w:tcPr>
          <w:p w14:paraId="4629A01C" w14:textId="77777777" w:rsidR="00872C14" w:rsidRPr="001457DF" w:rsidRDefault="00872C14" w:rsidP="001457DF">
            <w:pPr>
              <w:pStyle w:val="TAC"/>
              <w:rPr>
                <w:lang w:eastAsia="ko-KR"/>
              </w:rPr>
            </w:pPr>
          </w:p>
        </w:tc>
        <w:tc>
          <w:tcPr>
            <w:tcW w:w="807" w:type="pct"/>
            <w:vAlign w:val="center"/>
          </w:tcPr>
          <w:p w14:paraId="45F01E86" w14:textId="77777777" w:rsidR="00872C14" w:rsidRPr="001457DF" w:rsidRDefault="00872C14" w:rsidP="001457DF">
            <w:pPr>
              <w:pStyle w:val="TAC"/>
            </w:pPr>
            <w:r w:rsidRPr="001457DF">
              <w:rPr>
                <w:lang w:eastAsia="ko-KR"/>
              </w:rPr>
              <w:t>NR, 200 MHz, UL</w:t>
            </w:r>
          </w:p>
        </w:tc>
        <w:tc>
          <w:tcPr>
            <w:tcW w:w="1246" w:type="pct"/>
            <w:vAlign w:val="center"/>
          </w:tcPr>
          <w:p w14:paraId="27CFD80B" w14:textId="77777777" w:rsidR="00872C14" w:rsidRPr="001457DF" w:rsidRDefault="00872C14" w:rsidP="001457DF">
            <w:pPr>
              <w:pStyle w:val="TAC"/>
              <w:rPr>
                <w:lang w:eastAsia="ko-KR"/>
              </w:rPr>
            </w:pPr>
            <w:r w:rsidRPr="001457DF">
              <w:rPr>
                <w:lang w:eastAsia="ko-KR"/>
              </w:rPr>
              <w:t>1. NR, 200 MHz, DL50%+UL50%</w:t>
            </w:r>
          </w:p>
          <w:p w14:paraId="6B9FDDE8" w14:textId="77777777" w:rsidR="00872C14" w:rsidRPr="001457DF" w:rsidRDefault="00872C14" w:rsidP="001457DF">
            <w:pPr>
              <w:pStyle w:val="TAC"/>
              <w:rPr>
                <w:lang w:eastAsia="ko-KR"/>
              </w:rPr>
            </w:pPr>
            <w:r w:rsidRPr="001457DF">
              <w:rPr>
                <w:lang w:eastAsia="ko-KR"/>
              </w:rPr>
              <w:t>2. NR, 200MHz, DL100%</w:t>
            </w:r>
          </w:p>
        </w:tc>
        <w:tc>
          <w:tcPr>
            <w:tcW w:w="825" w:type="pct"/>
            <w:vAlign w:val="center"/>
          </w:tcPr>
          <w:p w14:paraId="6F110B29" w14:textId="77777777" w:rsidR="00872C14" w:rsidRPr="001457DF" w:rsidRDefault="00872C14" w:rsidP="001457DF">
            <w:pPr>
              <w:pStyle w:val="TAC"/>
            </w:pPr>
            <w:r w:rsidRPr="001457DF">
              <w:rPr>
                <w:lang w:eastAsia="ko-KR"/>
              </w:rPr>
              <w:t>NR, 200 MHz, UL</w:t>
            </w:r>
          </w:p>
        </w:tc>
      </w:tr>
      <w:tr w:rsidR="00872C14" w:rsidRPr="009531ED" w14:paraId="2F7C0EBD" w14:textId="77777777" w:rsidTr="0094373B">
        <w:trPr>
          <w:trHeight w:val="179"/>
        </w:trPr>
        <w:tc>
          <w:tcPr>
            <w:tcW w:w="1061" w:type="pct"/>
            <w:vAlign w:val="center"/>
          </w:tcPr>
          <w:p w14:paraId="4229DCB3" w14:textId="77777777" w:rsidR="00872C14" w:rsidRPr="00274009" w:rsidRDefault="00872C14" w:rsidP="001457DF">
            <w:pPr>
              <w:pStyle w:val="TAC"/>
              <w:rPr>
                <w:lang w:eastAsia="ko-KR"/>
              </w:rPr>
            </w:pPr>
            <w:r w:rsidRPr="00274009">
              <w:rPr>
                <w:lang w:eastAsia="ko-KR"/>
              </w:rPr>
              <w:t>13</w:t>
            </w:r>
          </w:p>
        </w:tc>
        <w:tc>
          <w:tcPr>
            <w:tcW w:w="1061" w:type="pct"/>
            <w:vMerge w:val="restart"/>
            <w:vAlign w:val="center"/>
          </w:tcPr>
          <w:p w14:paraId="5B0488AE" w14:textId="77777777" w:rsidR="00872C14" w:rsidRPr="00117922" w:rsidRDefault="00872C14" w:rsidP="001457DF">
            <w:pPr>
              <w:pStyle w:val="TAC"/>
              <w:rPr>
                <w:lang w:eastAsia="ko-KR"/>
              </w:rPr>
            </w:pPr>
            <w:r w:rsidRPr="00AE7185">
              <w:rPr>
                <w:lang w:eastAsia="ko-KR"/>
              </w:rPr>
              <w:t xml:space="preserve">Indoor </w:t>
            </w:r>
            <w:r w:rsidRPr="007A2F56">
              <w:rPr>
                <w:rFonts w:ascii="Malgun Gothic" w:eastAsia="Malgun Gothic" w:hAnsi="Malgun Gothic" w:hint="eastAsia"/>
                <w:lang w:eastAsia="ko-KR"/>
              </w:rPr>
              <w:t>→</w:t>
            </w:r>
            <w:r w:rsidRPr="00117922">
              <w:rPr>
                <w:lang w:eastAsia="ko-KR"/>
              </w:rPr>
              <w:t xml:space="preserve"> Macro</w:t>
            </w:r>
          </w:p>
        </w:tc>
        <w:tc>
          <w:tcPr>
            <w:tcW w:w="807" w:type="pct"/>
            <w:vAlign w:val="center"/>
          </w:tcPr>
          <w:p w14:paraId="57FC6A41" w14:textId="77777777" w:rsidR="00872C14" w:rsidRPr="006076CB" w:rsidRDefault="00872C14" w:rsidP="001457DF">
            <w:pPr>
              <w:pStyle w:val="TAC"/>
            </w:pPr>
            <w:r w:rsidRPr="00CB7637">
              <w:rPr>
                <w:lang w:eastAsia="ko-KR"/>
              </w:rPr>
              <w:t>NR, 200 MHz, DL</w:t>
            </w:r>
          </w:p>
        </w:tc>
        <w:tc>
          <w:tcPr>
            <w:tcW w:w="1246" w:type="pct"/>
            <w:vAlign w:val="center"/>
          </w:tcPr>
          <w:p w14:paraId="098520CD" w14:textId="77777777" w:rsidR="00872C14" w:rsidRPr="006076CB" w:rsidRDefault="00872C14" w:rsidP="001457DF">
            <w:pPr>
              <w:pStyle w:val="TAC"/>
              <w:rPr>
                <w:lang w:eastAsia="ko-KR"/>
              </w:rPr>
            </w:pPr>
            <w:r w:rsidRPr="006076CB">
              <w:rPr>
                <w:lang w:eastAsia="ko-KR"/>
              </w:rPr>
              <w:t>1. NR, 200 MHz, DL50%+UL50%</w:t>
            </w:r>
          </w:p>
          <w:p w14:paraId="5347FC23" w14:textId="77777777" w:rsidR="00872C14" w:rsidRPr="006076CB" w:rsidRDefault="00872C14" w:rsidP="001457DF">
            <w:pPr>
              <w:pStyle w:val="TAC"/>
              <w:rPr>
                <w:lang w:eastAsia="ko-KR"/>
              </w:rPr>
            </w:pPr>
            <w:r w:rsidRPr="006076CB">
              <w:rPr>
                <w:lang w:eastAsia="ko-KR"/>
              </w:rPr>
              <w:t>2. NR, 200MHz, UL100%</w:t>
            </w:r>
          </w:p>
        </w:tc>
        <w:tc>
          <w:tcPr>
            <w:tcW w:w="825" w:type="pct"/>
            <w:vAlign w:val="center"/>
          </w:tcPr>
          <w:p w14:paraId="0BA0B63E" w14:textId="77777777" w:rsidR="00872C14" w:rsidRPr="006076CB" w:rsidRDefault="00872C14" w:rsidP="001457DF">
            <w:pPr>
              <w:pStyle w:val="TAC"/>
            </w:pPr>
            <w:r w:rsidRPr="006076CB">
              <w:rPr>
                <w:lang w:eastAsia="ko-KR"/>
              </w:rPr>
              <w:t>NR, 200 MHz, DL</w:t>
            </w:r>
          </w:p>
        </w:tc>
      </w:tr>
      <w:tr w:rsidR="00872C14" w:rsidRPr="009531ED" w14:paraId="25EBEA05" w14:textId="77777777" w:rsidTr="0094373B">
        <w:trPr>
          <w:trHeight w:val="178"/>
        </w:trPr>
        <w:tc>
          <w:tcPr>
            <w:tcW w:w="1061" w:type="pct"/>
            <w:vAlign w:val="center"/>
          </w:tcPr>
          <w:p w14:paraId="454E3490" w14:textId="77777777" w:rsidR="00872C14" w:rsidRPr="00274009" w:rsidRDefault="00872C14" w:rsidP="001457DF">
            <w:pPr>
              <w:pStyle w:val="TAC"/>
              <w:rPr>
                <w:lang w:eastAsia="ko-KR"/>
              </w:rPr>
            </w:pPr>
            <w:r w:rsidRPr="00274009">
              <w:rPr>
                <w:lang w:eastAsia="ko-KR"/>
              </w:rPr>
              <w:t>14</w:t>
            </w:r>
          </w:p>
        </w:tc>
        <w:tc>
          <w:tcPr>
            <w:tcW w:w="1061" w:type="pct"/>
            <w:vMerge/>
            <w:vAlign w:val="center"/>
          </w:tcPr>
          <w:p w14:paraId="64435239" w14:textId="77777777" w:rsidR="00872C14" w:rsidRPr="001457DF" w:rsidRDefault="00872C14" w:rsidP="001457DF">
            <w:pPr>
              <w:pStyle w:val="TAC"/>
              <w:rPr>
                <w:lang w:eastAsia="ko-KR"/>
              </w:rPr>
            </w:pPr>
          </w:p>
        </w:tc>
        <w:tc>
          <w:tcPr>
            <w:tcW w:w="807" w:type="pct"/>
            <w:vAlign w:val="center"/>
          </w:tcPr>
          <w:p w14:paraId="05B653B7" w14:textId="77777777" w:rsidR="00872C14" w:rsidRPr="001457DF" w:rsidRDefault="00872C14" w:rsidP="001457DF">
            <w:pPr>
              <w:pStyle w:val="TAC"/>
            </w:pPr>
            <w:r w:rsidRPr="001457DF">
              <w:rPr>
                <w:lang w:eastAsia="ko-KR"/>
              </w:rPr>
              <w:t>NR, 200 MHz, UL</w:t>
            </w:r>
          </w:p>
        </w:tc>
        <w:tc>
          <w:tcPr>
            <w:tcW w:w="1246" w:type="pct"/>
            <w:vAlign w:val="center"/>
          </w:tcPr>
          <w:p w14:paraId="3EB64263" w14:textId="77777777" w:rsidR="00872C14" w:rsidRPr="001457DF" w:rsidRDefault="00872C14" w:rsidP="001457DF">
            <w:pPr>
              <w:pStyle w:val="TAC"/>
              <w:rPr>
                <w:lang w:eastAsia="ko-KR"/>
              </w:rPr>
            </w:pPr>
            <w:r w:rsidRPr="001457DF">
              <w:rPr>
                <w:lang w:eastAsia="ko-KR"/>
              </w:rPr>
              <w:t>1. NR, 200 MHz, DL50%+UL50%</w:t>
            </w:r>
          </w:p>
          <w:p w14:paraId="711D9E90" w14:textId="77777777" w:rsidR="00872C14" w:rsidRPr="001457DF" w:rsidRDefault="00872C14" w:rsidP="001457DF">
            <w:pPr>
              <w:pStyle w:val="TAC"/>
              <w:rPr>
                <w:lang w:eastAsia="ko-KR"/>
              </w:rPr>
            </w:pPr>
            <w:r w:rsidRPr="001457DF">
              <w:rPr>
                <w:lang w:eastAsia="ko-KR"/>
              </w:rPr>
              <w:t>2. NR, 200MHz, DL100%</w:t>
            </w:r>
          </w:p>
        </w:tc>
        <w:tc>
          <w:tcPr>
            <w:tcW w:w="825" w:type="pct"/>
            <w:vAlign w:val="center"/>
          </w:tcPr>
          <w:p w14:paraId="1858E8E9" w14:textId="77777777" w:rsidR="00872C14" w:rsidRPr="001457DF" w:rsidRDefault="00872C14" w:rsidP="001457DF">
            <w:pPr>
              <w:pStyle w:val="TAC"/>
            </w:pPr>
            <w:r w:rsidRPr="001457DF">
              <w:rPr>
                <w:lang w:eastAsia="ko-KR"/>
              </w:rPr>
              <w:t>NR, 200 MHz, UL</w:t>
            </w:r>
          </w:p>
        </w:tc>
      </w:tr>
      <w:tr w:rsidR="00872C14" w:rsidRPr="009531ED" w14:paraId="07FCBEF4" w14:textId="77777777" w:rsidTr="0094373B">
        <w:trPr>
          <w:trHeight w:val="179"/>
        </w:trPr>
        <w:tc>
          <w:tcPr>
            <w:tcW w:w="1061" w:type="pct"/>
            <w:vAlign w:val="center"/>
          </w:tcPr>
          <w:p w14:paraId="667D7E35" w14:textId="77777777" w:rsidR="00872C14" w:rsidRPr="00274009" w:rsidRDefault="00872C14" w:rsidP="001457DF">
            <w:pPr>
              <w:pStyle w:val="TAC"/>
              <w:rPr>
                <w:lang w:eastAsia="ko-KR"/>
              </w:rPr>
            </w:pPr>
            <w:r w:rsidRPr="00274009">
              <w:rPr>
                <w:lang w:eastAsia="ko-KR"/>
              </w:rPr>
              <w:t>15</w:t>
            </w:r>
          </w:p>
        </w:tc>
        <w:tc>
          <w:tcPr>
            <w:tcW w:w="1061" w:type="pct"/>
            <w:vMerge w:val="restart"/>
            <w:vAlign w:val="center"/>
          </w:tcPr>
          <w:p w14:paraId="775FA086" w14:textId="77777777" w:rsidR="00872C14" w:rsidRPr="00117922" w:rsidRDefault="00872C14" w:rsidP="001457DF">
            <w:pPr>
              <w:pStyle w:val="TAC"/>
              <w:rPr>
                <w:lang w:eastAsia="ko-KR"/>
              </w:rPr>
            </w:pPr>
            <w:r w:rsidRPr="00AE7185">
              <w:rPr>
                <w:lang w:eastAsia="ko-KR"/>
              </w:rPr>
              <w:t xml:space="preserve">Indoor </w:t>
            </w:r>
            <w:r w:rsidRPr="007A2F56">
              <w:rPr>
                <w:rFonts w:ascii="Malgun Gothic" w:eastAsia="Malgun Gothic" w:hAnsi="Malgun Gothic" w:hint="eastAsia"/>
                <w:lang w:eastAsia="ko-KR"/>
              </w:rPr>
              <w:t>→</w:t>
            </w:r>
            <w:r w:rsidRPr="00117922">
              <w:rPr>
                <w:lang w:eastAsia="ko-KR"/>
              </w:rPr>
              <w:t xml:space="preserve"> Indoor</w:t>
            </w:r>
          </w:p>
        </w:tc>
        <w:tc>
          <w:tcPr>
            <w:tcW w:w="807" w:type="pct"/>
            <w:vAlign w:val="center"/>
          </w:tcPr>
          <w:p w14:paraId="2A9E3CC0" w14:textId="77777777" w:rsidR="00872C14" w:rsidRPr="006076CB" w:rsidRDefault="00872C14" w:rsidP="001457DF">
            <w:pPr>
              <w:pStyle w:val="TAC"/>
            </w:pPr>
            <w:r w:rsidRPr="00CB7637">
              <w:rPr>
                <w:lang w:eastAsia="ko-KR"/>
              </w:rPr>
              <w:t>NR, 200 MHz, DL</w:t>
            </w:r>
          </w:p>
        </w:tc>
        <w:tc>
          <w:tcPr>
            <w:tcW w:w="1246" w:type="pct"/>
            <w:vAlign w:val="center"/>
          </w:tcPr>
          <w:p w14:paraId="138D6632" w14:textId="77777777" w:rsidR="00872C14" w:rsidRPr="006076CB" w:rsidRDefault="00872C14" w:rsidP="001457DF">
            <w:pPr>
              <w:pStyle w:val="TAC"/>
              <w:rPr>
                <w:lang w:eastAsia="ko-KR"/>
              </w:rPr>
            </w:pPr>
            <w:r w:rsidRPr="006076CB">
              <w:rPr>
                <w:lang w:eastAsia="ko-KR"/>
              </w:rPr>
              <w:t>1. NR, 200 MHz, DL50%+UL50%</w:t>
            </w:r>
          </w:p>
          <w:p w14:paraId="32965AD7" w14:textId="77777777" w:rsidR="00872C14" w:rsidRPr="006076CB" w:rsidRDefault="00872C14" w:rsidP="001457DF">
            <w:pPr>
              <w:pStyle w:val="TAC"/>
              <w:rPr>
                <w:lang w:eastAsia="ko-KR"/>
              </w:rPr>
            </w:pPr>
            <w:r w:rsidRPr="006076CB">
              <w:rPr>
                <w:lang w:eastAsia="ko-KR"/>
              </w:rPr>
              <w:t>2. NR, 200MHz, UL100%</w:t>
            </w:r>
          </w:p>
        </w:tc>
        <w:tc>
          <w:tcPr>
            <w:tcW w:w="825" w:type="pct"/>
            <w:vAlign w:val="center"/>
          </w:tcPr>
          <w:p w14:paraId="4D27B94E" w14:textId="77777777" w:rsidR="00872C14" w:rsidRPr="006076CB" w:rsidRDefault="00872C14" w:rsidP="001457DF">
            <w:pPr>
              <w:pStyle w:val="TAC"/>
            </w:pPr>
            <w:r w:rsidRPr="006076CB">
              <w:rPr>
                <w:lang w:eastAsia="ko-KR"/>
              </w:rPr>
              <w:t>NR, 200 MHz, DL</w:t>
            </w:r>
          </w:p>
        </w:tc>
      </w:tr>
      <w:tr w:rsidR="00872C14" w:rsidRPr="009531ED" w14:paraId="6E480887" w14:textId="77777777" w:rsidTr="0094373B">
        <w:trPr>
          <w:trHeight w:val="178"/>
        </w:trPr>
        <w:tc>
          <w:tcPr>
            <w:tcW w:w="1061" w:type="pct"/>
            <w:vAlign w:val="center"/>
          </w:tcPr>
          <w:p w14:paraId="06365369" w14:textId="77777777" w:rsidR="00872C14" w:rsidRPr="00274009" w:rsidRDefault="00872C14" w:rsidP="001457DF">
            <w:pPr>
              <w:pStyle w:val="TAC"/>
              <w:rPr>
                <w:lang w:eastAsia="ko-KR"/>
              </w:rPr>
            </w:pPr>
            <w:r w:rsidRPr="00274009">
              <w:rPr>
                <w:lang w:eastAsia="ko-KR"/>
              </w:rPr>
              <w:t>16</w:t>
            </w:r>
          </w:p>
        </w:tc>
        <w:tc>
          <w:tcPr>
            <w:tcW w:w="1061" w:type="pct"/>
            <w:vMerge/>
            <w:vAlign w:val="center"/>
          </w:tcPr>
          <w:p w14:paraId="6D2AA288" w14:textId="77777777" w:rsidR="00872C14" w:rsidRPr="001457DF" w:rsidRDefault="00872C14" w:rsidP="001457DF">
            <w:pPr>
              <w:pStyle w:val="TAC"/>
              <w:rPr>
                <w:lang w:eastAsia="ko-KR"/>
              </w:rPr>
            </w:pPr>
          </w:p>
        </w:tc>
        <w:tc>
          <w:tcPr>
            <w:tcW w:w="807" w:type="pct"/>
            <w:vAlign w:val="center"/>
          </w:tcPr>
          <w:p w14:paraId="17AA2EE0" w14:textId="77777777" w:rsidR="00872C14" w:rsidRPr="001457DF" w:rsidRDefault="00872C14" w:rsidP="001457DF">
            <w:pPr>
              <w:pStyle w:val="TAC"/>
            </w:pPr>
            <w:r w:rsidRPr="001457DF">
              <w:rPr>
                <w:lang w:eastAsia="ko-KR"/>
              </w:rPr>
              <w:t>NR, 200 MHz, UL</w:t>
            </w:r>
          </w:p>
        </w:tc>
        <w:tc>
          <w:tcPr>
            <w:tcW w:w="1246" w:type="pct"/>
            <w:vAlign w:val="center"/>
          </w:tcPr>
          <w:p w14:paraId="76D4F767" w14:textId="77777777" w:rsidR="00872C14" w:rsidRPr="001457DF" w:rsidRDefault="00872C14" w:rsidP="001457DF">
            <w:pPr>
              <w:pStyle w:val="TAC"/>
              <w:rPr>
                <w:lang w:eastAsia="ko-KR"/>
              </w:rPr>
            </w:pPr>
            <w:r w:rsidRPr="001457DF">
              <w:rPr>
                <w:lang w:eastAsia="ko-KR"/>
              </w:rPr>
              <w:t>1. NR, 200 MHz, DL50%+UL50%</w:t>
            </w:r>
          </w:p>
          <w:p w14:paraId="632414D0" w14:textId="77777777" w:rsidR="00872C14" w:rsidRPr="001457DF" w:rsidRDefault="00872C14" w:rsidP="001457DF">
            <w:pPr>
              <w:pStyle w:val="TAC"/>
              <w:rPr>
                <w:lang w:eastAsia="ko-KR"/>
              </w:rPr>
            </w:pPr>
            <w:r w:rsidRPr="001457DF">
              <w:rPr>
                <w:lang w:eastAsia="ko-KR"/>
              </w:rPr>
              <w:t>2. NR, 200MHz, DL100%</w:t>
            </w:r>
          </w:p>
        </w:tc>
        <w:tc>
          <w:tcPr>
            <w:tcW w:w="825" w:type="pct"/>
            <w:vAlign w:val="center"/>
          </w:tcPr>
          <w:p w14:paraId="7A3F6D10" w14:textId="77777777" w:rsidR="00872C14" w:rsidRPr="001457DF" w:rsidRDefault="00872C14" w:rsidP="001457DF">
            <w:pPr>
              <w:pStyle w:val="TAC"/>
            </w:pPr>
            <w:r w:rsidRPr="001457DF">
              <w:rPr>
                <w:lang w:eastAsia="ko-KR"/>
              </w:rPr>
              <w:t>NR, 200 MHz, UL</w:t>
            </w:r>
          </w:p>
        </w:tc>
      </w:tr>
    </w:tbl>
    <w:p w14:paraId="5C7C1DD9" w14:textId="77777777" w:rsidR="00872C14" w:rsidRPr="009531ED" w:rsidRDefault="00872C14" w:rsidP="00872C14"/>
    <w:p w14:paraId="209202F2" w14:textId="77777777" w:rsidR="000343F2" w:rsidRPr="009531ED" w:rsidRDefault="000343F2" w:rsidP="000343F2">
      <w:pPr>
        <w:pStyle w:val="Heading2"/>
      </w:pPr>
      <w:bookmarkStart w:id="74" w:name="_Toc9036896"/>
      <w:bookmarkStart w:id="75" w:name="_Toc9039874"/>
      <w:bookmarkStart w:id="76" w:name="_Toc9042926"/>
      <w:r w:rsidRPr="00843636">
        <w:t>5.</w:t>
      </w:r>
      <w:r w:rsidR="000522A6" w:rsidRPr="00843636">
        <w:t>2</w:t>
      </w:r>
      <w:r w:rsidRPr="009531ED">
        <w:tab/>
      </w:r>
      <w:r w:rsidR="00031FAB" w:rsidRPr="009531ED">
        <w:t>Simulation assumptions</w:t>
      </w:r>
      <w:bookmarkEnd w:id="74"/>
      <w:bookmarkEnd w:id="75"/>
      <w:bookmarkEnd w:id="76"/>
    </w:p>
    <w:p w14:paraId="1C87D416" w14:textId="77777777" w:rsidR="00031FAB" w:rsidRPr="009531ED" w:rsidRDefault="000522A6" w:rsidP="00031FAB">
      <w:pPr>
        <w:pStyle w:val="Heading3"/>
      </w:pPr>
      <w:bookmarkStart w:id="77" w:name="_Toc4743048"/>
      <w:bookmarkStart w:id="78" w:name="_Toc9036897"/>
      <w:bookmarkStart w:id="79" w:name="_Toc9039875"/>
      <w:bookmarkStart w:id="80" w:name="_Toc9042927"/>
      <w:r w:rsidRPr="009531ED">
        <w:t>5.2</w:t>
      </w:r>
      <w:r w:rsidR="00031FAB" w:rsidRPr="009531ED">
        <w:t>.1</w:t>
      </w:r>
      <w:r w:rsidR="00031FAB" w:rsidRPr="009531ED">
        <w:tab/>
        <w:t>FR1</w:t>
      </w:r>
      <w:bookmarkEnd w:id="77"/>
      <w:bookmarkEnd w:id="78"/>
      <w:bookmarkEnd w:id="79"/>
      <w:bookmarkEnd w:id="80"/>
    </w:p>
    <w:p w14:paraId="21DFFF20" w14:textId="20D6382D" w:rsidR="0018456F" w:rsidRPr="009531ED" w:rsidRDefault="0018456F" w:rsidP="005163B0">
      <w:pPr>
        <w:pStyle w:val="Heading4"/>
      </w:pPr>
      <w:bookmarkStart w:id="81" w:name="_Toc9036898"/>
      <w:bookmarkStart w:id="82" w:name="_Toc9039876"/>
      <w:bookmarkStart w:id="83" w:name="_Toc9042928"/>
      <w:r w:rsidRPr="009531ED">
        <w:t>5.</w:t>
      </w:r>
      <w:r w:rsidR="000522A6" w:rsidRPr="009531ED">
        <w:t>2</w:t>
      </w:r>
      <w:r w:rsidRPr="009531ED">
        <w:t>.1.1</w:t>
      </w:r>
      <w:r w:rsidR="005163B0" w:rsidRPr="009531ED">
        <w:tab/>
      </w:r>
      <w:r w:rsidRPr="009531ED">
        <w:t>Network layout model</w:t>
      </w:r>
      <w:bookmarkEnd w:id="81"/>
      <w:bookmarkEnd w:id="82"/>
      <w:bookmarkEnd w:id="83"/>
    </w:p>
    <w:p w14:paraId="294B2BC5" w14:textId="165552A1" w:rsidR="00C53F7D" w:rsidRPr="009531ED" w:rsidRDefault="00C53F7D" w:rsidP="001457DF">
      <w:pPr>
        <w:pStyle w:val="Heading5"/>
      </w:pPr>
      <w:bookmarkStart w:id="84" w:name="_Toc9036899"/>
      <w:bookmarkStart w:id="85" w:name="_Toc9039877"/>
      <w:bookmarkStart w:id="86" w:name="_Toc9042929"/>
      <w:r w:rsidRPr="009531ED">
        <w:t>5.2.1.1.1</w:t>
      </w:r>
      <w:r w:rsidR="00AB1390" w:rsidRPr="009531ED">
        <w:tab/>
      </w:r>
      <w:r w:rsidRPr="009531ED">
        <w:t>Urban macro</w:t>
      </w:r>
      <w:bookmarkEnd w:id="84"/>
      <w:bookmarkEnd w:id="85"/>
      <w:bookmarkEnd w:id="86"/>
    </w:p>
    <w:p w14:paraId="43DAE06F" w14:textId="77777777" w:rsidR="00C53F7D" w:rsidRPr="001761A9" w:rsidRDefault="00C53F7D" w:rsidP="00C53F7D">
      <w:pPr>
        <w:pStyle w:val="BodyText"/>
        <w:rPr>
          <w:lang w:eastAsia="ko-KR"/>
        </w:rPr>
      </w:pPr>
      <w:r w:rsidRPr="009531ED">
        <w:rPr>
          <w:lang w:eastAsia="ko-KR"/>
        </w:rPr>
        <w:t>Details on urban macro network layout</w:t>
      </w:r>
      <w:r w:rsidRPr="002F6FF2">
        <w:rPr>
          <w:rFonts w:hint="eastAsia"/>
          <w:lang w:eastAsia="ko-KR"/>
        </w:rPr>
        <w:t xml:space="preserve"> model are listed in Table 5.</w:t>
      </w:r>
      <w:r w:rsidRPr="002F6FF2">
        <w:rPr>
          <w:lang w:eastAsia="ko-KR"/>
        </w:rPr>
        <w:t>2</w:t>
      </w:r>
      <w:r w:rsidRPr="009132C5">
        <w:rPr>
          <w:rFonts w:hint="eastAsia"/>
          <w:lang w:eastAsia="ko-KR"/>
        </w:rPr>
        <w:t>.1.</w:t>
      </w:r>
      <w:r w:rsidRPr="001761A9">
        <w:rPr>
          <w:lang w:eastAsia="ko-KR"/>
        </w:rPr>
        <w:t>1.1</w:t>
      </w:r>
      <w:r w:rsidRPr="001761A9">
        <w:rPr>
          <w:rFonts w:hint="eastAsia"/>
          <w:lang w:eastAsia="ko-KR"/>
        </w:rPr>
        <w:t>-1</w:t>
      </w:r>
      <w:r w:rsidRPr="001761A9">
        <w:rPr>
          <w:lang w:eastAsia="ko-KR"/>
        </w:rPr>
        <w:t>.</w:t>
      </w:r>
    </w:p>
    <w:p w14:paraId="3EE0E12F" w14:textId="77777777" w:rsidR="00C53F7D" w:rsidRPr="00843636" w:rsidRDefault="00C53F7D" w:rsidP="001457DF">
      <w:pPr>
        <w:pStyle w:val="TH"/>
        <w:rPr>
          <w:lang w:eastAsia="ko-KR"/>
        </w:rPr>
      </w:pPr>
      <w:r w:rsidRPr="009531ED">
        <w:rPr>
          <w:lang w:eastAsia="ko-KR"/>
        </w:rPr>
        <w:lastRenderedPageBreak/>
        <w:t>Table 5.2.1.1.1-1: Single operator layout for urban macro in FR1 (4GHz)</w:t>
      </w:r>
    </w:p>
    <w:tbl>
      <w:tblPr>
        <w:tblW w:w="5000" w:type="pct"/>
        <w:tblCellMar>
          <w:left w:w="0" w:type="dxa"/>
          <w:right w:w="0" w:type="dxa"/>
        </w:tblCellMar>
        <w:tblLook w:val="04A0" w:firstRow="1" w:lastRow="0" w:firstColumn="1" w:lastColumn="0" w:noHBand="0" w:noVBand="1"/>
      </w:tblPr>
      <w:tblGrid>
        <w:gridCol w:w="4037"/>
        <w:gridCol w:w="5584"/>
      </w:tblGrid>
      <w:tr w:rsidR="009531ED" w:rsidRPr="009531ED" w14:paraId="08295602"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42BA044" w14:textId="77777777" w:rsidR="00C53F7D" w:rsidRPr="009531ED" w:rsidRDefault="00C53F7D" w:rsidP="001457DF">
            <w:pPr>
              <w:pStyle w:val="TAL"/>
            </w:pPr>
            <w:r w:rsidRPr="009531ED">
              <w:t>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8B02287" w14:textId="77777777" w:rsidR="00C53F7D" w:rsidRPr="002F6FF2" w:rsidRDefault="00C53F7D" w:rsidP="001457DF">
            <w:pPr>
              <w:pStyle w:val="TAL"/>
            </w:pPr>
            <w:r w:rsidRPr="00843636">
              <w:t xml:space="preserve">Single layer </w:t>
            </w:r>
            <w:r w:rsidRPr="00995A3F">
              <w:rPr>
                <w:rFonts w:hint="eastAsia"/>
              </w:rPr>
              <w:t xml:space="preserve">with </w:t>
            </w:r>
            <w:r w:rsidRPr="00995A3F">
              <w:t xml:space="preserve">19 </w:t>
            </w:r>
            <w:r w:rsidRPr="009B5A9D">
              <w:rPr>
                <w:rFonts w:hint="eastAsia"/>
              </w:rPr>
              <w:t xml:space="preserve">hexagonal </w:t>
            </w:r>
            <w:r w:rsidRPr="002F6FF2">
              <w:t>cell with wrap around</w:t>
            </w:r>
          </w:p>
        </w:tc>
      </w:tr>
      <w:tr w:rsidR="009531ED" w:rsidRPr="009531ED" w14:paraId="12EAF2B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D550B6" w14:textId="77777777" w:rsidR="00C53F7D" w:rsidRPr="00274009" w:rsidRDefault="00C53F7D" w:rsidP="001457DF">
            <w:pPr>
              <w:pStyle w:val="TAL"/>
            </w:pPr>
            <w:r w:rsidRPr="00274009">
              <w:t>Inter-BS distance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686229E" w14:textId="77777777" w:rsidR="00C53F7D" w:rsidRPr="00AE7185" w:rsidRDefault="00C53F7D" w:rsidP="001457DF">
            <w:pPr>
              <w:pStyle w:val="TAL"/>
            </w:pPr>
            <w:r w:rsidRPr="00AE7185">
              <w:t>500m</w:t>
            </w:r>
          </w:p>
        </w:tc>
      </w:tr>
      <w:tr w:rsidR="009531ED" w:rsidRPr="009531ED" w14:paraId="36774909"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A6D74B3" w14:textId="77777777" w:rsidR="00C53F7D" w:rsidRPr="00274009" w:rsidRDefault="00C53F7D" w:rsidP="001457DF">
            <w:pPr>
              <w:pStyle w:val="TAL"/>
            </w:pPr>
            <w:r w:rsidRPr="00274009">
              <w:t>Carrier frequency</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22CF4B" w14:textId="77777777" w:rsidR="00C53F7D" w:rsidRPr="00AE7185" w:rsidRDefault="00C53F7D" w:rsidP="001457DF">
            <w:pPr>
              <w:pStyle w:val="TAL"/>
            </w:pPr>
            <w:r w:rsidRPr="00AE7185">
              <w:t>4 GHz</w:t>
            </w:r>
          </w:p>
        </w:tc>
      </w:tr>
      <w:tr w:rsidR="009531ED" w:rsidRPr="009531ED" w14:paraId="33F6B93C"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939C17A" w14:textId="77777777" w:rsidR="00C53F7D" w:rsidRPr="00274009" w:rsidRDefault="00C53F7D" w:rsidP="001457DF">
            <w:pPr>
              <w:pStyle w:val="TAL"/>
            </w:pPr>
            <w:r w:rsidRPr="00274009">
              <w:t>Path-loss model</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7C02BAD" w14:textId="2531B7A4" w:rsidR="00C53F7D" w:rsidRPr="00AE7185" w:rsidRDefault="00AB1390" w:rsidP="001457DF">
            <w:pPr>
              <w:pStyle w:val="TAL"/>
            </w:pPr>
            <w:r w:rsidRPr="00C74CA9">
              <w:t>-</w:t>
            </w:r>
            <w:r w:rsidRPr="00C74CA9">
              <w:tab/>
            </w:r>
            <w:r w:rsidR="00C53F7D" w:rsidRPr="00C74CA9">
              <w:t xml:space="preserve">Macro(Aggressor) </w:t>
            </w:r>
            <w:r w:rsidR="00C53F7D" w:rsidRPr="00C74CA9">
              <w:rPr>
                <w:rFonts w:asciiTheme="minorEastAsia" w:hAnsiTheme="minorEastAsia" w:hint="eastAsia"/>
              </w:rPr>
              <w:t>→</w:t>
            </w:r>
            <w:r w:rsidR="00C53F7D" w:rsidRPr="00AE7185">
              <w:t xml:space="preserve"> Macro(Victim)</w:t>
            </w:r>
          </w:p>
          <w:p w14:paraId="02587B32" w14:textId="2C497CD1" w:rsidR="00C53F7D" w:rsidRPr="001457DF" w:rsidRDefault="00AB1390" w:rsidP="001457DF">
            <w:pPr>
              <w:pStyle w:val="TAL"/>
            </w:pPr>
            <w:r w:rsidRPr="007A2F56">
              <w:tab/>
              <w:t>-</w:t>
            </w:r>
            <w:r w:rsidRPr="007A2F56">
              <w:tab/>
            </w:r>
            <w:r w:rsidR="00C53F7D" w:rsidRPr="001457DF">
              <w:t>Macro-to-UE: UMa [</w:t>
            </w:r>
            <w:r w:rsidR="00327118" w:rsidRPr="001457DF">
              <w:t>5</w:t>
            </w:r>
            <w:r w:rsidR="00C53F7D" w:rsidRPr="001457DF">
              <w:t>]</w:t>
            </w:r>
          </w:p>
          <w:p w14:paraId="177ADD7F" w14:textId="5424C821" w:rsidR="00C53F7D" w:rsidRPr="001457DF" w:rsidRDefault="00AB1390" w:rsidP="001457DF">
            <w:pPr>
              <w:pStyle w:val="TAL"/>
            </w:pPr>
            <w:r w:rsidRPr="009531ED">
              <w:tab/>
              <w:t>-</w:t>
            </w:r>
            <w:r w:rsidRPr="009531ED">
              <w:tab/>
            </w:r>
            <w:r w:rsidR="00C53F7D" w:rsidRPr="001457DF">
              <w:t>Macro-to-Macro: UMa (h_UE=25m) [</w:t>
            </w:r>
            <w:r w:rsidR="00327118" w:rsidRPr="001457DF">
              <w:t>5</w:t>
            </w:r>
            <w:r w:rsidR="00C53F7D" w:rsidRPr="001457DF">
              <w:t>]</w:t>
            </w:r>
          </w:p>
          <w:p w14:paraId="5F900AAF" w14:textId="624F9C3D" w:rsidR="00C53F7D" w:rsidRPr="001457DF" w:rsidRDefault="00AB1390" w:rsidP="001457DF">
            <w:pPr>
              <w:pStyle w:val="TAL"/>
            </w:pPr>
            <w:r w:rsidRPr="009531ED">
              <w:tab/>
              <w:t>-</w:t>
            </w:r>
            <w:r w:rsidRPr="009531ED">
              <w:tab/>
            </w:r>
            <w:r w:rsidR="00C53F7D" w:rsidRPr="001457DF">
              <w:t>UE-to-UE: Outdoor UE – Outdoor UE [</w:t>
            </w:r>
            <w:r w:rsidR="003E3444" w:rsidRPr="001457DF">
              <w:t>6</w:t>
            </w:r>
            <w:r w:rsidR="00C53F7D" w:rsidRPr="001457DF">
              <w:t xml:space="preserve">] </w:t>
            </w:r>
            <w:r w:rsidR="00C53F7D" w:rsidRPr="001457DF">
              <w:br/>
            </w:r>
            <w:r w:rsidRPr="009531ED">
              <w:tab/>
            </w:r>
            <w:r w:rsidRPr="009531ED">
              <w:tab/>
            </w:r>
            <w:r w:rsidR="00C53F7D" w:rsidRPr="001457DF">
              <w:t>+ penetration loss [</w:t>
            </w:r>
            <w:r w:rsidR="003E3444" w:rsidRPr="001457DF">
              <w:t>5</w:t>
            </w:r>
            <w:r w:rsidR="00C53F7D" w:rsidRPr="001457DF">
              <w:t>]</w:t>
            </w:r>
          </w:p>
        </w:tc>
      </w:tr>
      <w:tr w:rsidR="009531ED" w:rsidRPr="009531ED" w14:paraId="3E4B910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B2D0E96" w14:textId="77777777" w:rsidR="00C53F7D" w:rsidRPr="00274009" w:rsidRDefault="00C53F7D" w:rsidP="001457DF">
            <w:pPr>
              <w:pStyle w:val="TAL"/>
            </w:pPr>
            <w:r w:rsidRPr="00274009">
              <w:t>BS Tx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A955787" w14:textId="77777777" w:rsidR="00C53F7D" w:rsidRPr="00AE7185" w:rsidRDefault="00C53F7D" w:rsidP="001457DF">
            <w:pPr>
              <w:pStyle w:val="TAL"/>
            </w:pPr>
            <w:r w:rsidRPr="00AE7185">
              <w:t>49 dBm</w:t>
            </w:r>
          </w:p>
        </w:tc>
      </w:tr>
      <w:tr w:rsidR="009531ED" w:rsidRPr="009531ED" w14:paraId="6F85278C"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406F80E" w14:textId="77777777" w:rsidR="00C53F7D" w:rsidRPr="00274009" w:rsidRDefault="00C53F7D" w:rsidP="001457DF">
            <w:pPr>
              <w:pStyle w:val="TAL"/>
            </w:pPr>
            <w:r w:rsidRPr="00274009">
              <w:t>UE Tx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4A67145E" w14:textId="77777777" w:rsidR="00C53F7D" w:rsidRPr="00AE7185" w:rsidRDefault="00C53F7D" w:rsidP="001457DF">
            <w:pPr>
              <w:pStyle w:val="TAL"/>
            </w:pPr>
            <w:r w:rsidRPr="00AE7185">
              <w:t>23dBm</w:t>
            </w:r>
          </w:p>
        </w:tc>
      </w:tr>
      <w:tr w:rsidR="009531ED" w:rsidRPr="009531ED" w14:paraId="2DD2E426"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24B180C" w14:textId="77777777" w:rsidR="00C53F7D" w:rsidRPr="00274009" w:rsidRDefault="00C53F7D" w:rsidP="001457DF">
            <w:pPr>
              <w:pStyle w:val="TAL"/>
            </w:pPr>
            <w:r w:rsidRPr="00274009">
              <w:t>BS antenna configurations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5E67DAA" w14:textId="6F3680E1" w:rsidR="00C53F7D" w:rsidRPr="00117922" w:rsidRDefault="00C53F7D" w:rsidP="001457DF">
            <w:pPr>
              <w:pStyle w:val="TAL"/>
              <w:rPr>
                <w:lang w:eastAsia="ja-JP"/>
              </w:rPr>
            </w:pPr>
            <w:r w:rsidRPr="00AE7185">
              <w:rPr>
                <w:lang w:val="de-DE" w:eastAsia="ja-JP"/>
              </w:rPr>
              <w:t>(Mg,Ng,M,N,P)=(1,1,8,8,2) (dH,dV)=(0.5,0.8)</w:t>
            </w:r>
            <w:r w:rsidRPr="007A2F56">
              <w:rPr>
                <w:lang w:eastAsia="ja-JP"/>
              </w:rPr>
              <w:t>λ</w:t>
            </w:r>
          </w:p>
          <w:p w14:paraId="266FE5E2" w14:textId="18FB1C98" w:rsidR="003E3444" w:rsidRPr="006076CB" w:rsidRDefault="003E3444" w:rsidP="001457DF">
            <w:pPr>
              <w:pStyle w:val="TAL"/>
              <w:rPr>
                <w:lang w:val="de-DE"/>
              </w:rPr>
            </w:pPr>
            <w:r w:rsidRPr="00CB7637">
              <w:rPr>
                <w:lang w:eastAsia="ja-JP"/>
              </w:rPr>
              <w:t>Note 1</w:t>
            </w:r>
            <w:r w:rsidR="00CC677E" w:rsidRPr="006076CB">
              <w:rPr>
                <w:lang w:eastAsia="ja-JP"/>
              </w:rPr>
              <w:t>,2</w:t>
            </w:r>
          </w:p>
        </w:tc>
      </w:tr>
      <w:tr w:rsidR="009531ED" w:rsidRPr="009531ED" w14:paraId="78D70354"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E873F81" w14:textId="77777777" w:rsidR="00C53F7D" w:rsidRPr="00274009" w:rsidRDefault="00C53F7D" w:rsidP="001457DF">
            <w:pPr>
              <w:pStyle w:val="TAL"/>
            </w:pPr>
            <w:r w:rsidRPr="00274009">
              <w:t>BS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59BE617" w14:textId="77777777" w:rsidR="00C53F7D" w:rsidRPr="00AE7185" w:rsidRDefault="00C53F7D" w:rsidP="001457DF">
            <w:pPr>
              <w:pStyle w:val="TAL"/>
            </w:pPr>
            <w:r w:rsidRPr="00AE7185">
              <w:t>25m</w:t>
            </w:r>
          </w:p>
        </w:tc>
      </w:tr>
      <w:tr w:rsidR="009531ED" w:rsidRPr="009531ED" w14:paraId="4EB76DD7"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BA79AD5" w14:textId="77777777" w:rsidR="00C53F7D" w:rsidRPr="00274009" w:rsidRDefault="00C53F7D" w:rsidP="001457DF">
            <w:pPr>
              <w:pStyle w:val="TAL"/>
            </w:pPr>
            <w:r w:rsidRPr="00274009">
              <w:t>BS antenna element gain + connector loss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7EBDE2F" w14:textId="77777777" w:rsidR="00C53F7D" w:rsidRPr="00AE7185" w:rsidRDefault="00C53F7D" w:rsidP="001457DF">
            <w:pPr>
              <w:pStyle w:val="TAL"/>
            </w:pPr>
            <w:r w:rsidRPr="00AE7185">
              <w:t>5dBi (assuming antenna 1.8dB loss)</w:t>
            </w:r>
          </w:p>
        </w:tc>
      </w:tr>
      <w:tr w:rsidR="009531ED" w:rsidRPr="009531ED" w14:paraId="3B7E339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DFDB6DB" w14:textId="77777777" w:rsidR="00C53F7D" w:rsidRPr="00C74CA9" w:rsidRDefault="00C53F7D" w:rsidP="001457DF">
            <w:pPr>
              <w:pStyle w:val="TAL"/>
            </w:pPr>
            <w:r w:rsidRPr="00274009">
              <w:t>BS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95CE306" w14:textId="77777777" w:rsidR="00C53F7D" w:rsidRPr="00AE7185" w:rsidRDefault="00C53F7D" w:rsidP="001457DF">
            <w:pPr>
              <w:pStyle w:val="TAL"/>
            </w:pPr>
            <w:r w:rsidRPr="00AE7185">
              <w:t>5dB</w:t>
            </w:r>
          </w:p>
        </w:tc>
      </w:tr>
      <w:tr w:rsidR="009531ED" w:rsidRPr="009531ED" w14:paraId="1808CD73"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38D526F" w14:textId="77777777" w:rsidR="00C53F7D" w:rsidRPr="00274009" w:rsidRDefault="00C53F7D" w:rsidP="001457DF">
            <w:pPr>
              <w:pStyle w:val="TAL"/>
            </w:pPr>
            <w:r w:rsidRPr="00274009">
              <w:t>UE antenna configuration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FA069D5" w14:textId="77777777" w:rsidR="00C53F7D" w:rsidRPr="00AE7185" w:rsidRDefault="00C53F7D" w:rsidP="001457DF">
            <w:pPr>
              <w:pStyle w:val="TAL"/>
            </w:pPr>
            <w:r w:rsidRPr="00AE7185">
              <w:t>Omni</w:t>
            </w:r>
          </w:p>
        </w:tc>
      </w:tr>
      <w:tr w:rsidR="009531ED" w:rsidRPr="009531ED" w14:paraId="7A498ED9"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4BE69AE" w14:textId="77777777" w:rsidR="00C53F7D" w:rsidRPr="00274009" w:rsidRDefault="00C53F7D" w:rsidP="001457DF">
            <w:pPr>
              <w:pStyle w:val="TAL"/>
            </w:pPr>
            <w:r w:rsidRPr="00274009">
              <w:t>UE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7E8F4D4" w14:textId="77777777" w:rsidR="00C53F7D" w:rsidRPr="007A2F56" w:rsidRDefault="00C53F7D" w:rsidP="001457DF">
            <w:pPr>
              <w:pStyle w:val="TAL"/>
            </w:pPr>
            <w:r w:rsidRPr="00C74CA9">
              <w:t>h</w:t>
            </w:r>
            <w:r w:rsidRPr="00C74CA9">
              <w:rPr>
                <w:vertAlign w:val="subscript"/>
              </w:rPr>
              <w:t>UT</w:t>
            </w:r>
            <w:r w:rsidRPr="00C74CA9">
              <w:t>=3(n</w:t>
            </w:r>
            <w:r w:rsidRPr="00AE7185">
              <w:rPr>
                <w:vertAlign w:val="subscript"/>
              </w:rPr>
              <w:t>fl</w:t>
            </w:r>
            <w:r w:rsidRPr="007A2F56">
              <w:t>-1)+1.5</w:t>
            </w:r>
          </w:p>
          <w:p w14:paraId="7F0540D4" w14:textId="77777777" w:rsidR="00C53F7D" w:rsidRPr="00640E46" w:rsidRDefault="00C53F7D" w:rsidP="001457DF">
            <w:pPr>
              <w:pStyle w:val="TAL"/>
            </w:pPr>
            <w:r w:rsidRPr="00117922">
              <w:t>n</w:t>
            </w:r>
            <w:r w:rsidRPr="00640E46">
              <w:rPr>
                <w:vertAlign w:val="subscript"/>
              </w:rPr>
              <w:t>fl</w:t>
            </w:r>
            <w:r w:rsidRPr="00640E46">
              <w:t xml:space="preserve"> for outdoor UEs: 1</w:t>
            </w:r>
          </w:p>
          <w:p w14:paraId="079500BA" w14:textId="77777777" w:rsidR="00C53F7D" w:rsidRPr="006076CB" w:rsidRDefault="00C53F7D" w:rsidP="001457DF">
            <w:pPr>
              <w:pStyle w:val="TAL"/>
            </w:pPr>
            <w:r w:rsidRPr="00C43346">
              <w:t>n</w:t>
            </w:r>
            <w:r w:rsidRPr="00CB7637">
              <w:rPr>
                <w:vertAlign w:val="subscript"/>
              </w:rPr>
              <w:t>fl</w:t>
            </w:r>
            <w:r w:rsidRPr="006076CB">
              <w:t xml:space="preserve"> for indoor UEs: n</w:t>
            </w:r>
            <w:r w:rsidRPr="006076CB">
              <w:rPr>
                <w:vertAlign w:val="subscript"/>
              </w:rPr>
              <w:t>fl</w:t>
            </w:r>
            <w:r w:rsidRPr="006076CB">
              <w:t>~uniform(1,N</w:t>
            </w:r>
            <w:r w:rsidRPr="006076CB">
              <w:rPr>
                <w:vertAlign w:val="subscript"/>
              </w:rPr>
              <w:t>fl</w:t>
            </w:r>
            <w:r w:rsidRPr="006076CB">
              <w:t>) where N</w:t>
            </w:r>
            <w:r w:rsidRPr="006076CB">
              <w:rPr>
                <w:vertAlign w:val="subscript"/>
              </w:rPr>
              <w:t>fl</w:t>
            </w:r>
            <w:r w:rsidRPr="006076CB">
              <w:t xml:space="preserve"> = 1</w:t>
            </w:r>
          </w:p>
        </w:tc>
      </w:tr>
      <w:tr w:rsidR="009531ED" w:rsidRPr="009531ED" w14:paraId="3EB6AF4C"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2FA0C45" w14:textId="77777777" w:rsidR="00C53F7D" w:rsidRPr="00274009" w:rsidRDefault="00C53F7D" w:rsidP="001457DF">
            <w:pPr>
              <w:pStyle w:val="TAL"/>
            </w:pPr>
            <w:r w:rsidRPr="00274009">
              <w:t>UE antenna gain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DB5B391" w14:textId="77777777" w:rsidR="00C53F7D" w:rsidRPr="00AE7185" w:rsidRDefault="00C53F7D" w:rsidP="001457DF">
            <w:pPr>
              <w:pStyle w:val="TAL"/>
            </w:pPr>
            <w:r w:rsidRPr="00AE7185">
              <w:t>0 dBi</w:t>
            </w:r>
          </w:p>
        </w:tc>
      </w:tr>
      <w:tr w:rsidR="009531ED" w:rsidRPr="009531ED" w14:paraId="6C028499"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16FC690" w14:textId="77777777" w:rsidR="00C53F7D" w:rsidRPr="00274009" w:rsidRDefault="00C53F7D" w:rsidP="001457DF">
            <w:pPr>
              <w:pStyle w:val="TAL"/>
            </w:pPr>
            <w:r w:rsidRPr="00274009">
              <w:t>UE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8212E85" w14:textId="77777777" w:rsidR="00C53F7D" w:rsidRPr="00AE7185" w:rsidRDefault="00C53F7D" w:rsidP="001457DF">
            <w:pPr>
              <w:pStyle w:val="TAL"/>
            </w:pPr>
            <w:r w:rsidRPr="00AE7185">
              <w:t>9dB</w:t>
            </w:r>
          </w:p>
        </w:tc>
      </w:tr>
      <w:tr w:rsidR="009531ED" w:rsidRPr="009531ED" w14:paraId="437C0CF6" w14:textId="77777777" w:rsidTr="001457DF">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37A5D68C" w14:textId="77777777" w:rsidR="00C53F7D" w:rsidRPr="00274009" w:rsidRDefault="00C53F7D" w:rsidP="001457DF">
            <w:pPr>
              <w:pStyle w:val="TAL"/>
            </w:pPr>
            <w:r w:rsidRPr="00274009">
              <w:t>Multi operators 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024812A" w14:textId="77777777" w:rsidR="00C53F7D" w:rsidRPr="009531ED" w:rsidRDefault="00C53F7D" w:rsidP="001457DF">
            <w:pPr>
              <w:pStyle w:val="TAL"/>
            </w:pPr>
            <w:r w:rsidRPr="001457DF">
              <w:t>uncoordinated operation (100% Grid Shift)</w:t>
            </w:r>
          </w:p>
        </w:tc>
      </w:tr>
      <w:tr w:rsidR="009531ED" w:rsidRPr="009531ED" w14:paraId="6347A1A6" w14:textId="77777777" w:rsidTr="001457DF">
        <w:tc>
          <w:tcPr>
            <w:tcW w:w="5000" w:type="pct"/>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484B993" w14:textId="2329C161" w:rsidR="003E3444" w:rsidRPr="00995A3F" w:rsidRDefault="001A47B0" w:rsidP="00AB1390">
            <w:pPr>
              <w:pStyle w:val="TAN"/>
              <w:rPr>
                <w:lang w:val="de-DE" w:eastAsia="ja-JP"/>
              </w:rPr>
            </w:pPr>
            <w:r w:rsidRPr="001457DF">
              <w:t>Note 1:</w:t>
            </w:r>
            <w:r w:rsidR="00AB1390" w:rsidRPr="009531ED">
              <w:tab/>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r w:rsidR="00950310" w:rsidRPr="00843636">
              <w:rPr>
                <w:lang w:val="de-DE" w:eastAsia="ja-JP"/>
              </w:rPr>
              <w:t>.</w:t>
            </w:r>
          </w:p>
          <w:p w14:paraId="090A1801" w14:textId="13EC6B53" w:rsidR="00CC677E" w:rsidRPr="009531ED" w:rsidRDefault="00CC677E" w:rsidP="00AB1390">
            <w:pPr>
              <w:pStyle w:val="TAN"/>
              <w:rPr>
                <w:lang w:val="de-DE" w:eastAsia="ja-JP"/>
              </w:rPr>
            </w:pPr>
            <w:r w:rsidRPr="00995A3F">
              <w:rPr>
                <w:lang w:val="de-DE" w:eastAsia="ja-JP"/>
              </w:rPr>
              <w:t>Note 2:</w:t>
            </w:r>
            <w:r w:rsidR="00AB1390" w:rsidRPr="009531ED">
              <w:tab/>
            </w:r>
            <w:r w:rsidRPr="009531ED">
              <w:rPr>
                <w:lang w:val="de-DE" w:eastAsia="ja-JP"/>
              </w:rPr>
              <w:t>TX power is specified per polarization, a single polarization may be simulated under the assumption of polarization match.</w:t>
            </w:r>
          </w:p>
        </w:tc>
      </w:tr>
    </w:tbl>
    <w:p w14:paraId="2505B968" w14:textId="77777777" w:rsidR="00FD5577" w:rsidRPr="00274009" w:rsidRDefault="00FD5577" w:rsidP="001457DF">
      <w:bookmarkStart w:id="87" w:name="_Toc9036900"/>
      <w:bookmarkStart w:id="88" w:name="_Toc9039878"/>
      <w:bookmarkStart w:id="89" w:name="_Toc9042930"/>
    </w:p>
    <w:p w14:paraId="4E113B7D" w14:textId="12F19F29" w:rsidR="00C53F7D" w:rsidRPr="009531ED" w:rsidRDefault="00747C66" w:rsidP="001457DF">
      <w:pPr>
        <w:pStyle w:val="Heading5"/>
      </w:pPr>
      <w:r w:rsidRPr="009531ED">
        <w:t>5.2</w:t>
      </w:r>
      <w:r w:rsidR="00C53F7D" w:rsidRPr="009531ED">
        <w:t>.</w:t>
      </w:r>
      <w:r w:rsidRPr="009531ED">
        <w:t>1</w:t>
      </w:r>
      <w:r w:rsidR="00C53F7D" w:rsidRPr="009531ED">
        <w:t>.</w:t>
      </w:r>
      <w:r w:rsidRPr="009531ED">
        <w:t>1.2</w:t>
      </w:r>
      <w:r w:rsidR="00AB1390" w:rsidRPr="009531ED">
        <w:tab/>
      </w:r>
      <w:r w:rsidR="00C53F7D" w:rsidRPr="009531ED">
        <w:t>Indoor</w:t>
      </w:r>
      <w:bookmarkEnd w:id="87"/>
      <w:bookmarkEnd w:id="88"/>
      <w:bookmarkEnd w:id="89"/>
    </w:p>
    <w:p w14:paraId="0624109E" w14:textId="77777777" w:rsidR="00C53F7D" w:rsidRPr="009531ED" w:rsidRDefault="00C53F7D" w:rsidP="00C53F7D">
      <w:pPr>
        <w:pStyle w:val="BodyText"/>
        <w:rPr>
          <w:lang w:eastAsia="ko-KR"/>
        </w:rPr>
      </w:pPr>
      <w:r w:rsidRPr="009531ED">
        <w:rPr>
          <w:lang w:eastAsia="ko-KR"/>
        </w:rPr>
        <w:t xml:space="preserve">Details on indoor network layout model are listed in Table </w:t>
      </w:r>
      <w:r w:rsidRPr="009531ED">
        <w:rPr>
          <w:rFonts w:hint="eastAsia"/>
          <w:lang w:eastAsia="ko-KR"/>
        </w:rPr>
        <w:t>5.</w:t>
      </w:r>
      <w:r w:rsidR="00747C66" w:rsidRPr="009531ED">
        <w:rPr>
          <w:lang w:eastAsia="ko-KR"/>
        </w:rPr>
        <w:t>2</w:t>
      </w:r>
      <w:r w:rsidR="00747C66" w:rsidRPr="009531ED">
        <w:rPr>
          <w:rFonts w:hint="eastAsia"/>
          <w:lang w:eastAsia="ko-KR"/>
        </w:rPr>
        <w:t>.1</w:t>
      </w:r>
      <w:r w:rsidRPr="009531ED">
        <w:rPr>
          <w:rFonts w:hint="eastAsia"/>
          <w:lang w:eastAsia="ko-KR"/>
        </w:rPr>
        <w:t>.</w:t>
      </w:r>
      <w:r w:rsidR="00747C66" w:rsidRPr="009531ED">
        <w:rPr>
          <w:lang w:eastAsia="ko-KR"/>
        </w:rPr>
        <w:t>1.2</w:t>
      </w:r>
      <w:r w:rsidR="00747C66" w:rsidRPr="009531ED">
        <w:rPr>
          <w:rFonts w:hint="eastAsia"/>
          <w:lang w:eastAsia="ko-KR"/>
        </w:rPr>
        <w:t>-1</w:t>
      </w:r>
      <w:r w:rsidRPr="009531ED">
        <w:rPr>
          <w:lang w:eastAsia="ko-KR"/>
        </w:rPr>
        <w:t>.</w:t>
      </w:r>
    </w:p>
    <w:p w14:paraId="309E2796" w14:textId="77777777" w:rsidR="00C53F7D" w:rsidRPr="009531ED" w:rsidRDefault="00747C66" w:rsidP="001457DF">
      <w:pPr>
        <w:pStyle w:val="TH"/>
        <w:rPr>
          <w:lang w:eastAsia="ko-KR"/>
        </w:rPr>
      </w:pPr>
      <w:r w:rsidRPr="009531ED">
        <w:rPr>
          <w:lang w:eastAsia="ko-KR"/>
        </w:rPr>
        <w:lastRenderedPageBreak/>
        <w:t>Table 5.2.1.1.2-1</w:t>
      </w:r>
      <w:r w:rsidR="00C53F7D" w:rsidRPr="009531ED">
        <w:rPr>
          <w:lang w:eastAsia="ko-KR"/>
        </w:rPr>
        <w:t>: Single operator layout for Indoor scenarios in FR1 (4GHz)</w:t>
      </w:r>
    </w:p>
    <w:tbl>
      <w:tblPr>
        <w:tblW w:w="0" w:type="auto"/>
        <w:tblCellMar>
          <w:left w:w="0" w:type="dxa"/>
          <w:right w:w="0" w:type="dxa"/>
        </w:tblCellMar>
        <w:tblLook w:val="04A0" w:firstRow="1" w:lastRow="0" w:firstColumn="1" w:lastColumn="0" w:noHBand="0" w:noVBand="1"/>
      </w:tblPr>
      <w:tblGrid>
        <w:gridCol w:w="2622"/>
        <w:gridCol w:w="6999"/>
      </w:tblGrid>
      <w:tr w:rsidR="009531ED" w:rsidRPr="009531ED" w14:paraId="1C678D52"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616315" w14:textId="77777777" w:rsidR="00C53F7D" w:rsidRPr="009531ED" w:rsidRDefault="00C53F7D" w:rsidP="001457DF">
            <w:pPr>
              <w:pStyle w:val="TAL"/>
            </w:pPr>
            <w:r w:rsidRPr="009531ED">
              <w:t>Layouts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923024F" w14:textId="77777777" w:rsidR="00C53F7D" w:rsidRPr="009531ED" w:rsidRDefault="00C53F7D" w:rsidP="001457DF">
            <w:pPr>
              <w:pStyle w:val="TAL"/>
            </w:pPr>
            <w:r w:rsidRPr="009531ED">
              <w:t>1. Indoor-to-Indoor</w:t>
            </w:r>
            <w:r w:rsidRPr="009531ED">
              <w:rPr>
                <w:rFonts w:hint="eastAsia"/>
                <w:lang w:eastAsia="ko-KR"/>
              </w:rPr>
              <w:t xml:space="preserve"> </w:t>
            </w:r>
            <w:r w:rsidRPr="001457DF">
              <w:t>: 6 BSs per 120m x 50m</w:t>
            </w:r>
          </w:p>
          <w:p w14:paraId="0F1C56D6" w14:textId="34F2291C" w:rsidR="00C53F7D" w:rsidRDefault="00C53F7D" w:rsidP="009531ED">
            <w:pPr>
              <w:pStyle w:val="TAC"/>
            </w:pPr>
            <w:r w:rsidRPr="009531ED">
              <w:rPr>
                <w:noProof/>
                <w:lang w:val="en-US" w:eastAsia="ko-KR"/>
              </w:rPr>
              <w:drawing>
                <wp:inline distT="0" distB="0" distL="0" distR="0" wp14:anchorId="46FC174B" wp14:editId="50166AE4">
                  <wp:extent cx="2406650" cy="971550"/>
                  <wp:effectExtent l="0" t="0" r="0" b="0"/>
                  <wp:docPr id="1"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433030" cy="982199"/>
                          </a:xfrm>
                          <a:prstGeom prst="rect">
                            <a:avLst/>
                          </a:prstGeom>
                          <a:noFill/>
                          <a:ln>
                            <a:noFill/>
                          </a:ln>
                        </pic:spPr>
                      </pic:pic>
                    </a:graphicData>
                  </a:graphic>
                </wp:inline>
              </w:drawing>
            </w:r>
          </w:p>
          <w:p w14:paraId="491FDD01" w14:textId="77777777" w:rsidR="009531ED" w:rsidRPr="001457DF" w:rsidRDefault="009531ED" w:rsidP="009531ED"/>
          <w:p w14:paraId="4D3C03D1" w14:textId="77777777" w:rsidR="00C53F7D" w:rsidRPr="001457DF" w:rsidRDefault="00C53F7D" w:rsidP="001457DF">
            <w:pPr>
              <w:pStyle w:val="TAL"/>
            </w:pPr>
            <w:r w:rsidRPr="001457DF">
              <w:t>2. Indoor-to-Macro</w:t>
            </w:r>
            <w:r w:rsidRPr="001457DF">
              <w:rPr>
                <w:lang w:eastAsia="ko-KR"/>
              </w:rPr>
              <w:t xml:space="preserve"> </w:t>
            </w:r>
            <w:r w:rsidRPr="001457DF">
              <w:t>: the number of Indoor per macro cell (drop randomly) = 1</w:t>
            </w:r>
          </w:p>
          <w:p w14:paraId="126B4BFC" w14:textId="77777777" w:rsidR="00C53F7D" w:rsidRPr="009531ED" w:rsidRDefault="00C53F7D" w:rsidP="001457DF">
            <w:pPr>
              <w:pStyle w:val="TAL"/>
            </w:pPr>
          </w:p>
          <w:p w14:paraId="382C8072" w14:textId="77777777" w:rsidR="00C53F7D" w:rsidRDefault="00C53F7D" w:rsidP="009531ED">
            <w:pPr>
              <w:pStyle w:val="TAC"/>
            </w:pPr>
            <w:r w:rsidRPr="009531ED">
              <w:rPr>
                <w:noProof/>
                <w:lang w:val="en-US" w:eastAsia="ko-KR"/>
              </w:rPr>
              <w:drawing>
                <wp:inline distT="0" distB="0" distL="0" distR="0" wp14:anchorId="070F9415" wp14:editId="7BB0A8A4">
                  <wp:extent cx="2029661" cy="1576387"/>
                  <wp:effectExtent l="0" t="0" r="889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4EBAF8" w14:textId="3CBCF5BF" w:rsidR="009531ED" w:rsidRPr="009531ED" w:rsidRDefault="009531ED" w:rsidP="009531ED"/>
        </w:tc>
      </w:tr>
      <w:tr w:rsidR="009531ED" w:rsidRPr="009531ED" w14:paraId="1E0AD9F4" w14:textId="77777777" w:rsidTr="001457DF">
        <w:tc>
          <w:tcPr>
            <w:tcW w:w="0" w:type="auto"/>
            <w:vMerge w:val="restart"/>
            <w:tcBorders>
              <w:top w:val="single" w:sz="8" w:space="0" w:color="000000"/>
              <w:left w:val="single" w:sz="8" w:space="0" w:color="000000"/>
              <w:right w:val="single" w:sz="8" w:space="0" w:color="000000"/>
            </w:tcBorders>
            <w:shd w:val="clear" w:color="auto" w:fill="auto"/>
            <w:tcMar>
              <w:top w:w="15" w:type="dxa"/>
              <w:left w:w="96" w:type="dxa"/>
              <w:bottom w:w="0" w:type="dxa"/>
              <w:right w:w="96" w:type="dxa"/>
            </w:tcMar>
            <w:vAlign w:val="center"/>
            <w:hideMark/>
          </w:tcPr>
          <w:p w14:paraId="4BA5325E" w14:textId="77777777" w:rsidR="00C53F7D" w:rsidRPr="00274009" w:rsidRDefault="00C53F7D" w:rsidP="001457DF">
            <w:pPr>
              <w:pStyle w:val="TAL"/>
            </w:pPr>
            <w:r w:rsidRPr="00274009">
              <w:t>Inter-BS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B8A271A" w14:textId="77777777" w:rsidR="00C53F7D" w:rsidRPr="00AE7185" w:rsidRDefault="00C53F7D" w:rsidP="001457DF">
            <w:pPr>
              <w:pStyle w:val="TAL"/>
            </w:pPr>
            <w:r w:rsidRPr="00AE7185">
              <w:t>Indoor-to-Indoor: 20m</w:t>
            </w:r>
          </w:p>
        </w:tc>
      </w:tr>
      <w:tr w:rsidR="009531ED" w:rsidRPr="009531ED" w14:paraId="2A9B8AD3" w14:textId="77777777" w:rsidTr="001457DF">
        <w:tc>
          <w:tcPr>
            <w:tcW w:w="0" w:type="auto"/>
            <w:vMerge/>
            <w:tcBorders>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582063" w14:textId="77777777" w:rsidR="00C53F7D" w:rsidRPr="001457DF" w:rsidRDefault="00C53F7D" w:rsidP="001457DF">
            <w:pPr>
              <w:pStyle w:val="TAL"/>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CDF3906" w14:textId="77777777" w:rsidR="00C53F7D" w:rsidRPr="001457DF" w:rsidRDefault="00C53F7D" w:rsidP="001457DF">
            <w:pPr>
              <w:pStyle w:val="TAL"/>
            </w:pPr>
            <w:r w:rsidRPr="001457DF">
              <w:t>The minimum distance between Macro to Indoor: [35]m</w:t>
            </w:r>
          </w:p>
        </w:tc>
      </w:tr>
      <w:tr w:rsidR="009531ED" w:rsidRPr="009531ED" w14:paraId="0D8097B5" w14:textId="77777777" w:rsidTr="001457DF">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96" w:type="dxa"/>
              <w:bottom w:w="0" w:type="dxa"/>
              <w:right w:w="96" w:type="dxa"/>
            </w:tcMar>
            <w:vAlign w:val="center"/>
            <w:hideMark/>
          </w:tcPr>
          <w:p w14:paraId="2C298CDB" w14:textId="77777777" w:rsidR="00C53F7D" w:rsidRPr="00274009" w:rsidRDefault="00C53F7D" w:rsidP="001457DF">
            <w:pPr>
              <w:pStyle w:val="TAL"/>
            </w:pPr>
            <w:r w:rsidRPr="00274009">
              <w:t>Minimum BS-UE (2D)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0D7CFB" w14:textId="77777777" w:rsidR="00C53F7D" w:rsidRPr="00AE7185" w:rsidRDefault="00C53F7D" w:rsidP="001457DF">
            <w:pPr>
              <w:pStyle w:val="TAL"/>
            </w:pPr>
            <w:r w:rsidRPr="00AE7185">
              <w:t>Indoor-to-Indoor: 0m</w:t>
            </w:r>
          </w:p>
        </w:tc>
      </w:tr>
      <w:tr w:rsidR="009531ED" w:rsidRPr="009531ED" w14:paraId="5444F2AE" w14:textId="77777777" w:rsidTr="001457DF">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96" w:type="dxa"/>
              <w:bottom w:w="0" w:type="dxa"/>
              <w:right w:w="96" w:type="dxa"/>
            </w:tcMar>
            <w:vAlign w:val="center"/>
            <w:hideMark/>
          </w:tcPr>
          <w:p w14:paraId="1948AB29" w14:textId="77777777" w:rsidR="00C53F7D" w:rsidRPr="00274009" w:rsidRDefault="00C53F7D" w:rsidP="001457DF">
            <w:pPr>
              <w:pStyle w:val="TAL"/>
            </w:pPr>
            <w:r w:rsidRPr="00274009">
              <w:t>Minimum UE-UE (2D) distance</w:t>
            </w:r>
          </w:p>
        </w:tc>
        <w:tc>
          <w:tcPr>
            <w:tcW w:w="0" w:type="auto"/>
            <w:tcBorders>
              <w:top w:val="single" w:sz="8" w:space="0" w:color="000000"/>
              <w:left w:val="single" w:sz="8"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DB0469" w14:textId="77777777" w:rsidR="00C53F7D" w:rsidRPr="00AE7185" w:rsidRDefault="00C53F7D" w:rsidP="001457DF">
            <w:pPr>
              <w:pStyle w:val="TAL"/>
            </w:pPr>
            <w:r w:rsidRPr="00AE7185">
              <w:t>Indoor-to-Indoor: 1m~3m</w:t>
            </w:r>
          </w:p>
        </w:tc>
      </w:tr>
      <w:tr w:rsidR="009531ED" w:rsidRPr="009531ED" w14:paraId="7451DE9C" w14:textId="77777777" w:rsidTr="001457DF">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41EE270" w14:textId="77777777" w:rsidR="00C53F7D" w:rsidRPr="00274009" w:rsidRDefault="00C53F7D" w:rsidP="001457DF">
            <w:pPr>
              <w:pStyle w:val="TAL"/>
            </w:pPr>
            <w:r w:rsidRPr="00274009">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E1CBBC" w14:textId="77777777" w:rsidR="00C53F7D" w:rsidRPr="00AE7185" w:rsidRDefault="00C53F7D" w:rsidP="001457DF">
            <w:pPr>
              <w:pStyle w:val="TAL"/>
            </w:pPr>
            <w:r w:rsidRPr="00AE7185">
              <w:t>4GHz</w:t>
            </w:r>
          </w:p>
        </w:tc>
      </w:tr>
      <w:tr w:rsidR="009531ED" w:rsidRPr="009531ED" w14:paraId="7F02B1F6"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D5F56B" w14:textId="77777777" w:rsidR="00C53F7D" w:rsidRPr="00274009" w:rsidRDefault="00C53F7D" w:rsidP="001457DF">
            <w:pPr>
              <w:pStyle w:val="TAL"/>
            </w:pPr>
            <w:r w:rsidRPr="00274009">
              <w:t>BS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234CF54" w14:textId="77777777" w:rsidR="00C53F7D" w:rsidRPr="00AE7185" w:rsidRDefault="00C53F7D" w:rsidP="001457DF">
            <w:pPr>
              <w:pStyle w:val="TAL"/>
            </w:pPr>
            <w:r w:rsidRPr="00AE7185">
              <w:t>24 dBm</w:t>
            </w:r>
          </w:p>
        </w:tc>
      </w:tr>
      <w:tr w:rsidR="009531ED" w:rsidRPr="009531ED" w14:paraId="4BFE7BCA"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723284" w14:textId="77777777" w:rsidR="00C53F7D" w:rsidRPr="00274009" w:rsidRDefault="00C53F7D" w:rsidP="001457DF">
            <w:pPr>
              <w:pStyle w:val="TAL"/>
            </w:pPr>
            <w:r w:rsidRPr="00274009">
              <w:t>UE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908A714" w14:textId="77777777" w:rsidR="00C53F7D" w:rsidRPr="00AE7185" w:rsidRDefault="00C53F7D" w:rsidP="001457DF">
            <w:pPr>
              <w:pStyle w:val="TAL"/>
            </w:pPr>
            <w:r w:rsidRPr="00AE7185">
              <w:t>23 dBm</w:t>
            </w:r>
          </w:p>
        </w:tc>
      </w:tr>
      <w:tr w:rsidR="009531ED" w:rsidRPr="009531ED" w14:paraId="7350F413"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DFBFD5" w14:textId="77777777" w:rsidR="00C53F7D" w:rsidRPr="009531ED" w:rsidRDefault="00C53F7D" w:rsidP="001457DF">
            <w:pPr>
              <w:pStyle w:val="TAL"/>
            </w:pPr>
            <w:r w:rsidRPr="009531ED">
              <w:t>Path-loss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CF4B36" w14:textId="552F752F" w:rsidR="00C53F7D" w:rsidRPr="001457DF" w:rsidRDefault="009531ED" w:rsidP="001457DF">
            <w:pPr>
              <w:pStyle w:val="TAL"/>
            </w:pPr>
            <w:r>
              <w:t xml:space="preserve">- </w:t>
            </w:r>
            <w:r w:rsidR="00C53F7D" w:rsidRPr="001457DF">
              <w:t xml:space="preserve">Indoor (Aggressor) </w:t>
            </w:r>
            <w:r w:rsidR="00C53F7D" w:rsidRPr="009531ED">
              <w:rPr>
                <w:rFonts w:asciiTheme="minorEastAsia" w:hAnsiTheme="minorEastAsia" w:hint="eastAsia"/>
              </w:rPr>
              <w:t>→</w:t>
            </w:r>
            <w:r w:rsidR="00C53F7D" w:rsidRPr="001457DF">
              <w:t xml:space="preserve"> Macro (Victim):</w:t>
            </w:r>
          </w:p>
          <w:p w14:paraId="618521C5" w14:textId="5BBD946C" w:rsidR="00C53F7D" w:rsidRPr="001457DF" w:rsidRDefault="009531ED" w:rsidP="001457DF">
            <w:pPr>
              <w:pStyle w:val="TAL"/>
            </w:pPr>
            <w:r w:rsidRPr="009531ED">
              <w:tab/>
            </w:r>
            <w:r>
              <w:t xml:space="preserve">- </w:t>
            </w:r>
            <w:r w:rsidR="00C53F7D" w:rsidRPr="001457DF">
              <w:t>BS-to-BS: InH-office [</w:t>
            </w:r>
            <w:r w:rsidR="003E3444" w:rsidRPr="001457DF">
              <w:t>5</w:t>
            </w:r>
            <w:r w:rsidR="00C53F7D" w:rsidRPr="001457DF">
              <w:t>] + penetration loss [</w:t>
            </w:r>
            <w:r w:rsidR="003E3444" w:rsidRPr="001457DF">
              <w:t>5</w:t>
            </w:r>
            <w:r w:rsidR="00C53F7D" w:rsidRPr="001457DF">
              <w:t>]</w:t>
            </w:r>
          </w:p>
          <w:p w14:paraId="4B6D6386" w14:textId="500C4FAF" w:rsidR="00C53F7D" w:rsidRPr="001457DF" w:rsidRDefault="009531ED" w:rsidP="001457DF">
            <w:pPr>
              <w:pStyle w:val="TAL"/>
            </w:pPr>
            <w:r w:rsidRPr="009531ED">
              <w:tab/>
            </w:r>
            <w:r>
              <w:t xml:space="preserve">- </w:t>
            </w:r>
            <w:r w:rsidR="00C53F7D" w:rsidRPr="001457DF">
              <w:t>BS-to-UE: InH-office [</w:t>
            </w:r>
            <w:r w:rsidR="003E3444" w:rsidRPr="001457DF">
              <w:t>5</w:t>
            </w:r>
            <w:r w:rsidR="00C53F7D" w:rsidRPr="001457DF">
              <w:t>] + penetration loss [</w:t>
            </w:r>
            <w:r w:rsidR="003E3444" w:rsidRPr="001457DF">
              <w:t>5</w:t>
            </w:r>
            <w:r w:rsidR="00C53F7D" w:rsidRPr="001457DF">
              <w:t>]</w:t>
            </w:r>
          </w:p>
          <w:p w14:paraId="3E8FE72B" w14:textId="56E3828D" w:rsidR="00C53F7D" w:rsidRPr="001457DF" w:rsidRDefault="009531ED" w:rsidP="001457DF">
            <w:pPr>
              <w:pStyle w:val="TAL"/>
            </w:pPr>
            <w:r w:rsidRPr="009531ED">
              <w:tab/>
            </w:r>
            <w:r>
              <w:t xml:space="preserve">- </w:t>
            </w:r>
            <w:r w:rsidR="00C53F7D" w:rsidRPr="001457DF">
              <w:t>UE-to-UE: Outdoor UE – Outdoor UE [</w:t>
            </w:r>
            <w:r w:rsidR="003E3444" w:rsidRPr="001457DF">
              <w:t>6</w:t>
            </w:r>
            <w:r w:rsidR="00C53F7D" w:rsidRPr="001457DF">
              <w:t xml:space="preserve">] </w:t>
            </w:r>
            <w:r w:rsidR="00C53F7D" w:rsidRPr="001457DF">
              <w:br/>
            </w:r>
            <w:r w:rsidRPr="009531ED">
              <w:tab/>
            </w:r>
            <w:r>
              <w:t xml:space="preserve">  </w:t>
            </w:r>
            <w:r w:rsidR="00C53F7D" w:rsidRPr="001457DF">
              <w:t>+ penetration loss [</w:t>
            </w:r>
            <w:r w:rsidR="003E3444" w:rsidRPr="001457DF">
              <w:t>5</w:t>
            </w:r>
            <w:r w:rsidR="00C53F7D" w:rsidRPr="001457DF">
              <w:t>]</w:t>
            </w:r>
          </w:p>
          <w:p w14:paraId="31A42E25" w14:textId="741DBE93" w:rsidR="00C53F7D" w:rsidRPr="001457DF" w:rsidRDefault="009531ED" w:rsidP="001457DF">
            <w:pPr>
              <w:pStyle w:val="TAL"/>
            </w:pPr>
            <w:r>
              <w:t xml:space="preserve">- </w:t>
            </w:r>
            <w:r w:rsidR="00C53F7D" w:rsidRPr="001457DF">
              <w:t xml:space="preserve">Indoor (Aggressor) </w:t>
            </w:r>
            <w:r w:rsidR="00C53F7D" w:rsidRPr="009531ED">
              <w:rPr>
                <w:rFonts w:asciiTheme="minorEastAsia" w:hAnsiTheme="minorEastAsia" w:hint="eastAsia"/>
              </w:rPr>
              <w:t>→</w:t>
            </w:r>
            <w:r w:rsidR="00C53F7D" w:rsidRPr="001457DF">
              <w:t xml:space="preserve"> Indoor (Victim)</w:t>
            </w:r>
          </w:p>
          <w:p w14:paraId="028B0CE6" w14:textId="488BB460" w:rsidR="00C53F7D" w:rsidRPr="001457DF" w:rsidRDefault="009531ED" w:rsidP="001457DF">
            <w:pPr>
              <w:pStyle w:val="TAL"/>
            </w:pPr>
            <w:r w:rsidRPr="009531ED">
              <w:tab/>
            </w:r>
            <w:r>
              <w:t xml:space="preserve">- </w:t>
            </w:r>
            <w:r w:rsidR="00C53F7D" w:rsidRPr="001457DF">
              <w:t>BS-to-BS: InH-office [</w:t>
            </w:r>
            <w:r w:rsidR="003E3444" w:rsidRPr="001457DF">
              <w:t>5</w:t>
            </w:r>
            <w:r w:rsidR="00C53F7D" w:rsidRPr="001457DF">
              <w:t>]</w:t>
            </w:r>
          </w:p>
          <w:p w14:paraId="73D3B5B2" w14:textId="7CCCC9A5" w:rsidR="00AC2C2A" w:rsidRPr="001457DF" w:rsidRDefault="009531ED" w:rsidP="001457DF">
            <w:pPr>
              <w:pStyle w:val="TAL"/>
            </w:pPr>
            <w:r w:rsidRPr="009531ED">
              <w:tab/>
            </w:r>
            <w:r>
              <w:t xml:space="preserve">- </w:t>
            </w:r>
            <w:r w:rsidR="00C53F7D" w:rsidRPr="001457DF">
              <w:t>BS-to-UE: InH-office [</w:t>
            </w:r>
            <w:r w:rsidR="003E3444" w:rsidRPr="001457DF">
              <w:t>5</w:t>
            </w:r>
            <w:r w:rsidR="00C53F7D" w:rsidRPr="001457DF">
              <w:t>]</w:t>
            </w:r>
          </w:p>
          <w:p w14:paraId="1619B567" w14:textId="7DA1E819" w:rsidR="00C53F7D" w:rsidRPr="009531ED" w:rsidRDefault="009531ED" w:rsidP="001457DF">
            <w:pPr>
              <w:pStyle w:val="TAL"/>
            </w:pPr>
            <w:r w:rsidRPr="009531ED">
              <w:tab/>
            </w:r>
            <w:r>
              <w:t xml:space="preserve">- </w:t>
            </w:r>
            <w:r w:rsidR="00C53F7D" w:rsidRPr="001457DF">
              <w:t>UE-to-UE: InH-office [</w:t>
            </w:r>
            <w:r w:rsidR="003E3444" w:rsidRPr="001457DF">
              <w:t>5</w:t>
            </w:r>
            <w:r w:rsidR="00C53F7D" w:rsidRPr="001457DF">
              <w:t>]</w:t>
            </w:r>
          </w:p>
        </w:tc>
      </w:tr>
      <w:tr w:rsidR="009531ED" w:rsidRPr="009531ED" w14:paraId="22F5029D"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B07DEF" w14:textId="77777777" w:rsidR="00C53F7D" w:rsidRPr="00274009" w:rsidRDefault="00C53F7D" w:rsidP="001457DF">
            <w:pPr>
              <w:pStyle w:val="TAL"/>
            </w:pPr>
            <w:r w:rsidRPr="00274009">
              <w:t>BS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DBE536" w14:textId="331D7B02" w:rsidR="00C53F7D" w:rsidRPr="001457DF" w:rsidRDefault="00C53F7D" w:rsidP="001457DF">
            <w:pPr>
              <w:pStyle w:val="TAL"/>
              <w:rPr>
                <w:b/>
              </w:rPr>
            </w:pPr>
            <w:r w:rsidRPr="00C74CA9">
              <w:rPr>
                <w:lang w:eastAsia="ko-KR"/>
              </w:rPr>
              <w:t xml:space="preserve">FR1 BS antenna element pattern for </w:t>
            </w:r>
            <w:r w:rsidRPr="00AE7185">
              <w:rPr>
                <w:lang w:eastAsia="ja-JP"/>
              </w:rPr>
              <w:t xml:space="preserve">Indoor scenario from </w:t>
            </w:r>
            <w:r w:rsidR="00E7115E" w:rsidRPr="00117922">
              <w:rPr>
                <w:lang w:eastAsia="ja-JP"/>
              </w:rPr>
              <w:t xml:space="preserve">subclause 5.2.1.5.1 </w:t>
            </w:r>
            <w:r w:rsidRPr="00640E46">
              <w:rPr>
                <w:lang w:eastAsia="ja-JP"/>
              </w:rPr>
              <w:t>/ ceiling</w:t>
            </w:r>
          </w:p>
        </w:tc>
      </w:tr>
      <w:tr w:rsidR="009531ED" w:rsidRPr="009531ED" w14:paraId="70A029B5"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C720B24" w14:textId="77777777" w:rsidR="00C53F7D" w:rsidRPr="00274009" w:rsidRDefault="00C53F7D" w:rsidP="001457DF">
            <w:pPr>
              <w:pStyle w:val="TAL"/>
            </w:pPr>
            <w:r w:rsidRPr="00274009">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223035" w14:textId="77777777" w:rsidR="00C53F7D" w:rsidRPr="00AE7185" w:rsidRDefault="00C53F7D" w:rsidP="001457DF">
            <w:pPr>
              <w:pStyle w:val="TAL"/>
            </w:pPr>
            <w:r w:rsidRPr="00AE7185">
              <w:t>3m</w:t>
            </w:r>
          </w:p>
        </w:tc>
      </w:tr>
      <w:tr w:rsidR="009531ED" w:rsidRPr="009531ED" w14:paraId="0F1E33C6"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B6CF765" w14:textId="77777777" w:rsidR="00C53F7D" w:rsidRPr="00274009" w:rsidRDefault="00C53F7D" w:rsidP="001457DF">
            <w:pPr>
              <w:pStyle w:val="TAL"/>
            </w:pPr>
            <w:r w:rsidRPr="00274009">
              <w:t>UE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5BB43C" w14:textId="77777777" w:rsidR="00C53F7D" w:rsidRPr="00AE7185" w:rsidRDefault="00C53F7D" w:rsidP="001457DF">
            <w:pPr>
              <w:pStyle w:val="TAL"/>
            </w:pPr>
            <w:r w:rsidRPr="00AE7185">
              <w:t>Omni</w:t>
            </w:r>
          </w:p>
        </w:tc>
      </w:tr>
      <w:tr w:rsidR="009531ED" w:rsidRPr="009531ED" w14:paraId="3167D87F"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B4DB78" w14:textId="77777777" w:rsidR="00C53F7D" w:rsidRPr="00274009" w:rsidRDefault="00C53F7D" w:rsidP="001457DF">
            <w:pPr>
              <w:pStyle w:val="TAL"/>
            </w:pPr>
            <w:r w:rsidRPr="00274009">
              <w:t>UE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9544855" w14:textId="77777777" w:rsidR="00C53F7D" w:rsidRPr="00AE7185" w:rsidRDefault="00C53F7D" w:rsidP="001457DF">
            <w:pPr>
              <w:pStyle w:val="TAL"/>
            </w:pPr>
            <w:r w:rsidRPr="00AE7185">
              <w:t>1.5m</w:t>
            </w:r>
          </w:p>
        </w:tc>
      </w:tr>
      <w:tr w:rsidR="009531ED" w:rsidRPr="009531ED" w14:paraId="326340A9"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3681CC" w14:textId="77777777" w:rsidR="00C53F7D" w:rsidRPr="00C74CA9" w:rsidRDefault="00C53F7D" w:rsidP="001457DF">
            <w:pPr>
              <w:pStyle w:val="TAL"/>
            </w:pPr>
            <w:r w:rsidRPr="00274009">
              <w:t>Antenna gain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1E3850" w14:textId="77777777" w:rsidR="00C53F7D" w:rsidRPr="00AE7185" w:rsidRDefault="00C53F7D" w:rsidP="001457DF">
            <w:pPr>
              <w:pStyle w:val="TAL"/>
            </w:pPr>
            <w:r w:rsidRPr="00AE7185">
              <w:t>0 dBi</w:t>
            </w:r>
          </w:p>
        </w:tc>
      </w:tr>
      <w:tr w:rsidR="009531ED" w:rsidRPr="009531ED" w14:paraId="58CCDE2B"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B466F1" w14:textId="77777777" w:rsidR="00C53F7D" w:rsidRPr="00274009" w:rsidRDefault="00C53F7D" w:rsidP="001457DF">
            <w:pPr>
              <w:pStyle w:val="TAL"/>
            </w:pPr>
            <w:r w:rsidRPr="00274009">
              <w:t>Cell selection criteria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DDF355" w14:textId="77777777" w:rsidR="00C53F7D" w:rsidRPr="00AE7185" w:rsidRDefault="00C53F7D" w:rsidP="001457DF">
            <w:pPr>
              <w:pStyle w:val="TAL"/>
            </w:pPr>
            <w:r w:rsidRPr="00AE7185">
              <w:t>Cell selection is based on RSRP</w:t>
            </w:r>
          </w:p>
        </w:tc>
      </w:tr>
      <w:tr w:rsidR="009531ED" w:rsidRPr="009531ED" w14:paraId="11D7316A"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673ECBD" w14:textId="77777777" w:rsidR="00C53F7D" w:rsidRPr="00274009" w:rsidRDefault="00C53F7D" w:rsidP="001457DF">
            <w:pPr>
              <w:pStyle w:val="TAL"/>
            </w:pPr>
            <w:r w:rsidRPr="00274009">
              <w:t>BS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84DF5AF" w14:textId="77777777" w:rsidR="00C53F7D" w:rsidRPr="00AE7185" w:rsidRDefault="00C53F7D" w:rsidP="001457DF">
            <w:pPr>
              <w:pStyle w:val="TAL"/>
            </w:pPr>
            <w:r w:rsidRPr="00AE7185">
              <w:t>5dB</w:t>
            </w:r>
          </w:p>
        </w:tc>
      </w:tr>
      <w:tr w:rsidR="009531ED" w:rsidRPr="009531ED" w14:paraId="7F0EB023"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8F6622" w14:textId="77777777" w:rsidR="00C53F7D" w:rsidRPr="00274009" w:rsidRDefault="00C53F7D" w:rsidP="001457DF">
            <w:pPr>
              <w:pStyle w:val="TAL"/>
            </w:pPr>
            <w:r w:rsidRPr="00274009">
              <w:t>UE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34DE9CA" w14:textId="77777777" w:rsidR="00C53F7D" w:rsidRPr="00AE7185" w:rsidRDefault="00C53F7D" w:rsidP="001457DF">
            <w:pPr>
              <w:pStyle w:val="TAL"/>
            </w:pPr>
            <w:r w:rsidRPr="00AE7185">
              <w:t>9dB</w:t>
            </w:r>
          </w:p>
        </w:tc>
      </w:tr>
      <w:tr w:rsidR="009531ED" w:rsidRPr="009531ED" w14:paraId="4DE06230"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1883309" w14:textId="77777777" w:rsidR="00C53F7D" w:rsidRPr="00274009" w:rsidRDefault="00C53F7D" w:rsidP="001457DF">
            <w:pPr>
              <w:pStyle w:val="TAL"/>
            </w:pPr>
            <w:r w:rsidRPr="00274009">
              <w:t>UE power control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1AD815" w14:textId="0A37B33E" w:rsidR="00C53F7D" w:rsidRPr="00640E46" w:rsidRDefault="00C53F7D" w:rsidP="001457DF">
            <w:pPr>
              <w:pStyle w:val="TAL"/>
            </w:pPr>
            <w:r w:rsidRPr="00AE7185">
              <w:t xml:space="preserve">Power control as defined in Section </w:t>
            </w:r>
            <w:r w:rsidR="00E7115E" w:rsidRPr="00117922">
              <w:t>5.2.3.4</w:t>
            </w:r>
          </w:p>
        </w:tc>
      </w:tr>
      <w:tr w:rsidR="009531ED" w:rsidRPr="009531ED" w14:paraId="2824575C" w14:textId="77777777" w:rsidTr="001457DF">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23ACFF" w14:textId="77777777" w:rsidR="00C53F7D" w:rsidRPr="00274009" w:rsidRDefault="00C53F7D" w:rsidP="001457DF">
            <w:pPr>
              <w:pStyle w:val="TAL"/>
            </w:pPr>
            <w:r w:rsidRPr="00274009">
              <w:t>Multi operators layout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7B07925" w14:textId="77777777" w:rsidR="00C53F7D" w:rsidRPr="001457DF" w:rsidRDefault="00C53F7D" w:rsidP="001457DF">
            <w:pPr>
              <w:pStyle w:val="TAL"/>
            </w:pPr>
            <w:r w:rsidRPr="001457DF">
              <w:t>uncoordinated operation (100% Grid Shift)</w:t>
            </w:r>
          </w:p>
        </w:tc>
      </w:tr>
    </w:tbl>
    <w:p w14:paraId="153832E0" w14:textId="77777777" w:rsidR="00C53F7D" w:rsidRPr="009531ED" w:rsidRDefault="00C53F7D" w:rsidP="006F5ED7"/>
    <w:p w14:paraId="280475AC" w14:textId="5A739320" w:rsidR="0018456F" w:rsidRPr="009531ED" w:rsidRDefault="000522A6" w:rsidP="005163B0">
      <w:pPr>
        <w:pStyle w:val="Heading4"/>
      </w:pPr>
      <w:bookmarkStart w:id="90" w:name="_Toc9036901"/>
      <w:bookmarkStart w:id="91" w:name="_Toc9039879"/>
      <w:bookmarkStart w:id="92" w:name="_Toc9042931"/>
      <w:r w:rsidRPr="00843636">
        <w:rPr>
          <w:rFonts w:hint="eastAsia"/>
        </w:rPr>
        <w:lastRenderedPageBreak/>
        <w:t>5.2</w:t>
      </w:r>
      <w:r w:rsidR="0018456F" w:rsidRPr="00843636">
        <w:rPr>
          <w:rFonts w:hint="eastAsia"/>
        </w:rPr>
        <w:t>.</w:t>
      </w:r>
      <w:r w:rsidR="0018456F" w:rsidRPr="00843636">
        <w:t>1.</w:t>
      </w:r>
      <w:r w:rsidR="0018456F" w:rsidRPr="00843636">
        <w:rPr>
          <w:rFonts w:hint="eastAsia"/>
        </w:rPr>
        <w:t>2</w:t>
      </w:r>
      <w:r w:rsidR="005163B0" w:rsidRPr="00843636">
        <w:tab/>
      </w:r>
      <w:r w:rsidR="0018456F" w:rsidRPr="00843636">
        <w:t>ACIR</w:t>
      </w:r>
      <w:bookmarkEnd w:id="90"/>
      <w:bookmarkEnd w:id="91"/>
      <w:bookmarkEnd w:id="92"/>
    </w:p>
    <w:p w14:paraId="79CBD168" w14:textId="6FBA7D82" w:rsidR="00FD5577" w:rsidRPr="009531ED" w:rsidRDefault="00843636" w:rsidP="001457DF">
      <w:pPr>
        <w:pStyle w:val="TH"/>
      </w:pPr>
      <w:r w:rsidRPr="001457DF">
        <w:t>Table 5.2.1.2-1: ACIR for FR1</w:t>
      </w:r>
    </w:p>
    <w:tbl>
      <w:tblPr>
        <w:tblW w:w="5000" w:type="pct"/>
        <w:tblCellMar>
          <w:left w:w="0" w:type="dxa"/>
          <w:right w:w="0" w:type="dxa"/>
        </w:tblCellMar>
        <w:tblLook w:val="0600" w:firstRow="0" w:lastRow="0" w:firstColumn="0" w:lastColumn="0" w:noHBand="1" w:noVBand="1"/>
      </w:tblPr>
      <w:tblGrid>
        <w:gridCol w:w="4558"/>
        <w:gridCol w:w="5063"/>
      </w:tblGrid>
      <w:tr w:rsidR="009531ED" w:rsidRPr="009531ED" w14:paraId="56AC384F"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E230719" w14:textId="77777777" w:rsidR="001D791E" w:rsidRPr="009531ED" w:rsidRDefault="001D791E" w:rsidP="001457DF">
            <w:pPr>
              <w:pStyle w:val="TAH"/>
            </w:pPr>
            <w:r w:rsidRPr="009531ED">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30D42C17" w14:textId="77777777" w:rsidR="001D791E" w:rsidRPr="009531ED" w:rsidRDefault="001D791E" w:rsidP="001457DF">
            <w:pPr>
              <w:pStyle w:val="TAH"/>
            </w:pPr>
            <w:r w:rsidRPr="009531ED">
              <w:t>Assumption/Value</w:t>
            </w:r>
          </w:p>
        </w:tc>
      </w:tr>
      <w:tr w:rsidR="009531ED" w:rsidRPr="009531ED" w14:paraId="3DF54997"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27F91341" w14:textId="77777777" w:rsidR="001D791E" w:rsidRPr="001457DF" w:rsidRDefault="001D791E" w:rsidP="001457DF">
            <w:pPr>
              <w:pStyle w:val="TAC"/>
              <w:rPr>
                <w:b/>
              </w:rPr>
            </w:pPr>
            <w:r w:rsidRPr="001457DF">
              <w:rPr>
                <w:b/>
              </w:rPr>
              <w:t>ACIR BS-BS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9647550" w14:textId="77777777" w:rsidR="001D791E" w:rsidRPr="009531ED" w:rsidRDefault="001D791E" w:rsidP="001457DF">
            <w:pPr>
              <w:pStyle w:val="TAC"/>
            </w:pPr>
            <w:r w:rsidRPr="009531ED">
              <w:t>43dB</w:t>
            </w:r>
          </w:p>
        </w:tc>
      </w:tr>
      <w:tr w:rsidR="009531ED" w:rsidRPr="009531ED" w14:paraId="0A199463"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0615034B" w14:textId="77777777" w:rsidR="001D791E" w:rsidRPr="001457DF" w:rsidRDefault="001D791E" w:rsidP="001457DF">
            <w:pPr>
              <w:pStyle w:val="TAC"/>
              <w:rPr>
                <w:b/>
              </w:rPr>
            </w:pPr>
            <w:r w:rsidRPr="001457DF">
              <w:rPr>
                <w:b/>
              </w:rPr>
              <w:t>ACIR BS-UE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6F2C1B20" w14:textId="77777777" w:rsidR="001D791E" w:rsidRPr="009531ED" w:rsidRDefault="001D791E" w:rsidP="001457DF">
            <w:pPr>
              <w:pStyle w:val="TAC"/>
            </w:pPr>
            <w:r w:rsidRPr="009531ED">
              <w:t>33dB</w:t>
            </w:r>
          </w:p>
        </w:tc>
      </w:tr>
      <w:tr w:rsidR="009531ED" w:rsidRPr="009531ED" w14:paraId="69025A31"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25E53E3" w14:textId="77777777" w:rsidR="001D791E" w:rsidRPr="001457DF" w:rsidRDefault="001D791E" w:rsidP="001457DF">
            <w:pPr>
              <w:pStyle w:val="TAC"/>
              <w:rPr>
                <w:b/>
              </w:rPr>
            </w:pPr>
            <w:r w:rsidRPr="001457DF">
              <w:rPr>
                <w:b/>
              </w:rPr>
              <w:t>ACIR UE-BS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7C4EE9A" w14:textId="77777777" w:rsidR="001D791E" w:rsidRPr="009531ED" w:rsidRDefault="001D791E" w:rsidP="001457DF">
            <w:pPr>
              <w:pStyle w:val="TAC"/>
            </w:pPr>
            <w:r w:rsidRPr="009531ED">
              <w:t>30dB</w:t>
            </w:r>
          </w:p>
        </w:tc>
      </w:tr>
      <w:tr w:rsidR="009531ED" w:rsidRPr="009531ED" w14:paraId="45B11C92"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A4AF83F" w14:textId="77777777" w:rsidR="001D791E" w:rsidRPr="001457DF" w:rsidRDefault="001D791E" w:rsidP="001457DF">
            <w:pPr>
              <w:pStyle w:val="TAC"/>
              <w:rPr>
                <w:b/>
              </w:rPr>
            </w:pPr>
            <w:r w:rsidRPr="001457DF">
              <w:rPr>
                <w:b/>
              </w:rPr>
              <w:t>ACIR UE-UE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92258AF" w14:textId="77777777" w:rsidR="001D791E" w:rsidRPr="009531ED" w:rsidRDefault="001D791E" w:rsidP="001457DF">
            <w:pPr>
              <w:pStyle w:val="TAC"/>
            </w:pPr>
            <w:r w:rsidRPr="009531ED">
              <w:t>28dB</w:t>
            </w:r>
          </w:p>
        </w:tc>
      </w:tr>
    </w:tbl>
    <w:p w14:paraId="36A1F591" w14:textId="77777777" w:rsidR="001D791E" w:rsidRPr="009531ED" w:rsidRDefault="001D791E" w:rsidP="001D791E"/>
    <w:p w14:paraId="7E567E0F" w14:textId="606DC6E8" w:rsidR="0018456F" w:rsidRDefault="0018456F" w:rsidP="005163B0">
      <w:pPr>
        <w:pStyle w:val="Heading4"/>
      </w:pPr>
      <w:bookmarkStart w:id="93" w:name="_Toc9036902"/>
      <w:bookmarkStart w:id="94" w:name="_Toc9039880"/>
      <w:bookmarkStart w:id="95" w:name="_Toc9042932"/>
      <w:r w:rsidRPr="00843636">
        <w:rPr>
          <w:rFonts w:hint="eastAsia"/>
        </w:rPr>
        <w:t>5.</w:t>
      </w:r>
      <w:r w:rsidR="000522A6" w:rsidRPr="00843636">
        <w:t>2</w:t>
      </w:r>
      <w:r w:rsidRPr="00843636">
        <w:t>.</w:t>
      </w:r>
      <w:r w:rsidRPr="00843636">
        <w:rPr>
          <w:rFonts w:hint="eastAsia"/>
        </w:rPr>
        <w:t>1.3</w:t>
      </w:r>
      <w:r w:rsidR="005163B0" w:rsidRPr="00843636">
        <w:tab/>
      </w:r>
      <w:r w:rsidRPr="00843636">
        <w:t>UE distribution</w:t>
      </w:r>
      <w:bookmarkEnd w:id="93"/>
      <w:bookmarkEnd w:id="94"/>
      <w:bookmarkEnd w:id="95"/>
    </w:p>
    <w:p w14:paraId="1F5FADB8" w14:textId="0FC43D1E" w:rsidR="009531ED" w:rsidRPr="009531ED" w:rsidRDefault="00640E46" w:rsidP="001457DF">
      <w:pPr>
        <w:pStyle w:val="TH"/>
      </w:pPr>
      <w:r w:rsidRPr="001457DF">
        <w:t>Table 5.2.1.3-1: UE distribution for FR1</w:t>
      </w:r>
    </w:p>
    <w:tbl>
      <w:tblPr>
        <w:tblStyle w:val="TableGrid"/>
        <w:tblW w:w="0" w:type="auto"/>
        <w:tblLook w:val="04A0" w:firstRow="1" w:lastRow="0" w:firstColumn="1" w:lastColumn="0" w:noHBand="0" w:noVBand="1"/>
      </w:tblPr>
      <w:tblGrid>
        <w:gridCol w:w="1815"/>
        <w:gridCol w:w="7816"/>
      </w:tblGrid>
      <w:tr w:rsidR="009531ED" w:rsidRPr="009531ED" w14:paraId="562E1795" w14:textId="77777777" w:rsidTr="0094373B">
        <w:tc>
          <w:tcPr>
            <w:tcW w:w="1838" w:type="dxa"/>
            <w:vAlign w:val="center"/>
          </w:tcPr>
          <w:p w14:paraId="572F031A" w14:textId="77777777" w:rsidR="001D791E" w:rsidRPr="009531ED" w:rsidRDefault="001D791E" w:rsidP="001457DF">
            <w:pPr>
              <w:pStyle w:val="TAH"/>
              <w:rPr>
                <w:lang w:eastAsia="ko-KR"/>
              </w:rPr>
            </w:pPr>
            <w:r w:rsidRPr="009531ED">
              <w:rPr>
                <w:lang w:eastAsia="ko-KR"/>
              </w:rPr>
              <w:t>Scenarios</w:t>
            </w:r>
          </w:p>
        </w:tc>
        <w:tc>
          <w:tcPr>
            <w:tcW w:w="8017" w:type="dxa"/>
            <w:vAlign w:val="center"/>
          </w:tcPr>
          <w:p w14:paraId="4196EDD0" w14:textId="77777777" w:rsidR="001D791E" w:rsidRPr="009531ED" w:rsidRDefault="001D791E" w:rsidP="001457DF">
            <w:pPr>
              <w:pStyle w:val="TAH"/>
              <w:rPr>
                <w:lang w:eastAsia="ko-KR"/>
              </w:rPr>
            </w:pPr>
            <w:r w:rsidRPr="009531ED">
              <w:rPr>
                <w:lang w:eastAsia="ko-KR"/>
              </w:rPr>
              <w:t>UE distribution</w:t>
            </w:r>
          </w:p>
        </w:tc>
      </w:tr>
      <w:tr w:rsidR="009531ED" w:rsidRPr="009531ED" w14:paraId="4398C929" w14:textId="77777777" w:rsidTr="001D791E">
        <w:tc>
          <w:tcPr>
            <w:tcW w:w="1838" w:type="dxa"/>
            <w:vAlign w:val="center"/>
          </w:tcPr>
          <w:p w14:paraId="414B92DC" w14:textId="77777777" w:rsidR="001D791E" w:rsidRPr="001457DF" w:rsidRDefault="001D791E" w:rsidP="001457DF">
            <w:pPr>
              <w:pStyle w:val="TAC"/>
              <w:rPr>
                <w:b/>
                <w:lang w:eastAsia="ko-KR"/>
              </w:rPr>
            </w:pPr>
            <w:r w:rsidRPr="001457DF">
              <w:rPr>
                <w:b/>
                <w:lang w:eastAsia="ko-KR"/>
              </w:rPr>
              <w:t>Indoor-to-Indoor</w:t>
            </w:r>
          </w:p>
        </w:tc>
        <w:tc>
          <w:tcPr>
            <w:tcW w:w="8017" w:type="dxa"/>
            <w:vAlign w:val="center"/>
          </w:tcPr>
          <w:p w14:paraId="0B4DD2B3" w14:textId="2FBD81F6" w:rsidR="001D791E" w:rsidRPr="001457DF" w:rsidRDefault="001D791E" w:rsidP="001457DF">
            <w:pPr>
              <w:pStyle w:val="TAL"/>
            </w:pPr>
            <w:r w:rsidRPr="001457DF">
              <w:t>Indoor -&gt; Indoor = 1 user per Transmission Reception Point; 100% indoor</w:t>
            </w:r>
          </w:p>
        </w:tc>
      </w:tr>
      <w:tr w:rsidR="009531ED" w:rsidRPr="009531ED" w14:paraId="2B07FCDB" w14:textId="77777777" w:rsidTr="0094373B">
        <w:tc>
          <w:tcPr>
            <w:tcW w:w="1838" w:type="dxa"/>
            <w:vAlign w:val="center"/>
          </w:tcPr>
          <w:p w14:paraId="576A0335" w14:textId="77777777" w:rsidR="001D791E" w:rsidRPr="001457DF" w:rsidRDefault="001D791E" w:rsidP="001457DF">
            <w:pPr>
              <w:pStyle w:val="TAC"/>
              <w:rPr>
                <w:b/>
                <w:lang w:eastAsia="ko-KR"/>
              </w:rPr>
            </w:pPr>
            <w:r w:rsidRPr="00274009">
              <w:rPr>
                <w:b/>
                <w:lang w:eastAsia="ko-KR"/>
              </w:rPr>
              <w:t>Macro-to-Indoor</w:t>
            </w:r>
          </w:p>
        </w:tc>
        <w:tc>
          <w:tcPr>
            <w:tcW w:w="8017" w:type="dxa"/>
            <w:vAlign w:val="center"/>
          </w:tcPr>
          <w:p w14:paraId="1909F5E0" w14:textId="142F94A9" w:rsidR="001D791E" w:rsidRPr="001457DF" w:rsidRDefault="001D791E" w:rsidP="001457DF">
            <w:pPr>
              <w:pStyle w:val="TAL"/>
            </w:pPr>
            <w:r w:rsidRPr="001457DF">
              <w:t xml:space="preserve">Indoor &lt;-&gt; macro   = 1 user per </w:t>
            </w:r>
            <w:r w:rsidR="00E7115E" w:rsidRPr="001457DF">
              <w:t>Transmission Reception Point</w:t>
            </w:r>
            <w:r w:rsidRPr="001457DF">
              <w:t>; Indoor has 100% indoor UE. Macro victim has 50% indoor UE and 50% outdoor.</w:t>
            </w:r>
          </w:p>
          <w:p w14:paraId="2E2A6240" w14:textId="01CC86D6" w:rsidR="001D791E" w:rsidRPr="009531ED" w:rsidRDefault="001D791E" w:rsidP="001457DF">
            <w:pPr>
              <w:pStyle w:val="TAL"/>
              <w:rPr>
                <w:lang w:eastAsia="ko-KR"/>
              </w:rPr>
            </w:pPr>
            <w:r w:rsidRPr="001457DF">
              <w:t xml:space="preserve">Indoor &lt;-&gt; macro = Aggressor: 1 user per </w:t>
            </w:r>
            <w:r w:rsidR="00E7115E" w:rsidRPr="001457DF">
              <w:t>Transmission Reception Point</w:t>
            </w:r>
            <w:r w:rsidRPr="001457DF">
              <w:t xml:space="preserve">, 100% indoor. Victim: 1 user per </w:t>
            </w:r>
            <w:r w:rsidR="00E7115E" w:rsidRPr="001457DF">
              <w:t>Transmission Reception Point</w:t>
            </w:r>
            <w:r w:rsidRPr="001457DF">
              <w:t>, 100% outdoor</w:t>
            </w:r>
          </w:p>
        </w:tc>
      </w:tr>
      <w:tr w:rsidR="009531ED" w:rsidRPr="009531ED" w14:paraId="295EA550" w14:textId="77777777" w:rsidTr="0094373B">
        <w:tc>
          <w:tcPr>
            <w:tcW w:w="1838" w:type="dxa"/>
            <w:vAlign w:val="center"/>
          </w:tcPr>
          <w:p w14:paraId="6C7C1B99" w14:textId="77777777" w:rsidR="001D791E" w:rsidRPr="001457DF" w:rsidRDefault="001D791E" w:rsidP="001457DF">
            <w:pPr>
              <w:pStyle w:val="TAC"/>
              <w:rPr>
                <w:b/>
                <w:lang w:eastAsia="ko-KR"/>
              </w:rPr>
            </w:pPr>
            <w:r w:rsidRPr="00274009">
              <w:rPr>
                <w:b/>
                <w:lang w:eastAsia="ko-KR"/>
              </w:rPr>
              <w:t>Urban Macro</w:t>
            </w:r>
          </w:p>
          <w:p w14:paraId="703BA5B4" w14:textId="77777777" w:rsidR="001D791E" w:rsidRPr="001457DF" w:rsidRDefault="001D791E" w:rsidP="001457DF">
            <w:pPr>
              <w:pStyle w:val="TAC"/>
              <w:rPr>
                <w:b/>
                <w:lang w:eastAsia="ko-KR"/>
              </w:rPr>
            </w:pPr>
            <w:r w:rsidRPr="001457DF">
              <w:rPr>
                <w:b/>
                <w:lang w:eastAsia="ko-KR"/>
              </w:rPr>
              <w:t>(Macro-to-Macro)</w:t>
            </w:r>
          </w:p>
        </w:tc>
        <w:tc>
          <w:tcPr>
            <w:tcW w:w="8017" w:type="dxa"/>
            <w:vAlign w:val="center"/>
          </w:tcPr>
          <w:p w14:paraId="3B50E499" w14:textId="77777777" w:rsidR="001D791E" w:rsidRPr="001457DF" w:rsidRDefault="001D791E" w:rsidP="001457DF">
            <w:pPr>
              <w:pStyle w:val="TAL"/>
            </w:pPr>
            <w:r w:rsidRPr="001457DF">
              <w:rPr>
                <w:lang w:eastAsia="ko-KR"/>
              </w:rPr>
              <w:t>20% indoor and 80% outdoor</w:t>
            </w:r>
          </w:p>
        </w:tc>
      </w:tr>
    </w:tbl>
    <w:p w14:paraId="2EF8BED6" w14:textId="77777777" w:rsidR="001D791E" w:rsidRPr="00843636" w:rsidRDefault="001D791E" w:rsidP="001D791E"/>
    <w:p w14:paraId="17BDEA3E" w14:textId="766958C0" w:rsidR="0018456F" w:rsidRDefault="0018456F" w:rsidP="005163B0">
      <w:pPr>
        <w:pStyle w:val="Heading4"/>
      </w:pPr>
      <w:bookmarkStart w:id="96" w:name="_Toc9036903"/>
      <w:bookmarkStart w:id="97" w:name="_Toc9039881"/>
      <w:bookmarkStart w:id="98" w:name="_Toc9042933"/>
      <w:r w:rsidRPr="00843636">
        <w:rPr>
          <w:rFonts w:hint="eastAsia"/>
        </w:rPr>
        <w:t>5.</w:t>
      </w:r>
      <w:r w:rsidR="000522A6" w:rsidRPr="00843636">
        <w:t>2</w:t>
      </w:r>
      <w:r w:rsidRPr="00843636">
        <w:t>.</w:t>
      </w:r>
      <w:r w:rsidRPr="00843636">
        <w:rPr>
          <w:rFonts w:hint="eastAsia"/>
        </w:rPr>
        <w:t>1.4</w:t>
      </w:r>
      <w:r w:rsidR="005163B0" w:rsidRPr="00843636">
        <w:tab/>
      </w:r>
      <w:r w:rsidRPr="00843636">
        <w:rPr>
          <w:rFonts w:hint="eastAsia"/>
        </w:rPr>
        <w:t>Other simulation parameters</w:t>
      </w:r>
      <w:bookmarkEnd w:id="96"/>
      <w:bookmarkEnd w:id="97"/>
      <w:bookmarkEnd w:id="98"/>
    </w:p>
    <w:p w14:paraId="032D56F4" w14:textId="02058696" w:rsidR="00843636" w:rsidRPr="00843636" w:rsidRDefault="00C43346" w:rsidP="001457DF">
      <w:pPr>
        <w:pStyle w:val="TH"/>
      </w:pPr>
      <w:r>
        <w:t>Table 5.2.1.4-1: Other simulation parameters for FR1</w:t>
      </w:r>
    </w:p>
    <w:tbl>
      <w:tblPr>
        <w:tblW w:w="4974" w:type="pct"/>
        <w:tblCellMar>
          <w:left w:w="0" w:type="dxa"/>
          <w:right w:w="0" w:type="dxa"/>
        </w:tblCellMar>
        <w:tblLook w:val="04A0" w:firstRow="1" w:lastRow="0" w:firstColumn="1" w:lastColumn="0" w:noHBand="0" w:noVBand="1"/>
      </w:tblPr>
      <w:tblGrid>
        <w:gridCol w:w="3691"/>
        <w:gridCol w:w="2940"/>
        <w:gridCol w:w="2940"/>
      </w:tblGrid>
      <w:tr w:rsidR="00211350" w:rsidRPr="00843636" w14:paraId="5A29EA0D"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CFFF79" w14:textId="77777777" w:rsidR="00211350" w:rsidRPr="00843636" w:rsidRDefault="00211350" w:rsidP="001457DF">
            <w:pPr>
              <w:pStyle w:val="TAH"/>
            </w:pPr>
            <w:r w:rsidRPr="00843636">
              <w:t>Parameters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8B294" w14:textId="77777777" w:rsidR="00211350" w:rsidRPr="00843636" w:rsidRDefault="00211350" w:rsidP="001457DF">
            <w:pPr>
              <w:pStyle w:val="TAH"/>
            </w:pPr>
            <w:r w:rsidRPr="00843636">
              <w:t>Indoor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37A7B8" w14:textId="77777777" w:rsidR="00211350" w:rsidRPr="00843636" w:rsidRDefault="00211350" w:rsidP="001457DF">
            <w:pPr>
              <w:pStyle w:val="TAH"/>
            </w:pPr>
            <w:r w:rsidRPr="00843636">
              <w:t>Urban macro</w:t>
            </w:r>
          </w:p>
        </w:tc>
      </w:tr>
      <w:tr w:rsidR="00211350" w:rsidRPr="00843636" w14:paraId="1CF8B5E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4D502" w14:textId="77777777" w:rsidR="00211350" w:rsidRPr="00843636" w:rsidRDefault="00211350" w:rsidP="001457DF">
            <w:pPr>
              <w:pStyle w:val="TAC"/>
            </w:pPr>
            <w:r w:rsidRPr="00843636">
              <w:t>Channel bandwidth</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C70DC" w14:textId="77777777" w:rsidR="00211350" w:rsidRPr="00843636" w:rsidRDefault="00211350" w:rsidP="001457DF">
            <w:pPr>
              <w:pStyle w:val="TAC"/>
            </w:pPr>
            <w:r w:rsidRPr="00843636">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329E88" w14:textId="77777777" w:rsidR="00211350" w:rsidRPr="00843636" w:rsidRDefault="00211350" w:rsidP="001457DF">
            <w:pPr>
              <w:pStyle w:val="TAC"/>
            </w:pPr>
            <w:r w:rsidRPr="00843636">
              <w:t>100MHz</w:t>
            </w:r>
          </w:p>
        </w:tc>
      </w:tr>
      <w:tr w:rsidR="00211350" w:rsidRPr="00843636" w14:paraId="24F87DFA"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681BDE" w14:textId="77777777" w:rsidR="00211350" w:rsidRPr="00843636" w:rsidRDefault="00211350" w:rsidP="001457DF">
            <w:pPr>
              <w:pStyle w:val="TAC"/>
            </w:pPr>
            <w:r w:rsidRPr="00843636">
              <w:t>Scheduled channel bandwidth per UE (DL)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01D42A" w14:textId="77777777" w:rsidR="00211350" w:rsidRPr="00843636" w:rsidRDefault="00211350" w:rsidP="001457DF">
            <w:pPr>
              <w:pStyle w:val="TAC"/>
            </w:pPr>
            <w:r w:rsidRPr="00843636">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3511CC" w14:textId="77777777" w:rsidR="00211350" w:rsidRPr="00843636" w:rsidRDefault="00211350" w:rsidP="001457DF">
            <w:pPr>
              <w:pStyle w:val="TAC"/>
            </w:pPr>
            <w:r w:rsidRPr="00843636">
              <w:t>100MHz</w:t>
            </w:r>
          </w:p>
        </w:tc>
      </w:tr>
      <w:tr w:rsidR="00211350" w:rsidRPr="00843636" w14:paraId="6286F51D"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05A281" w14:textId="77777777" w:rsidR="00211350" w:rsidRPr="00843636" w:rsidRDefault="00211350" w:rsidP="001457DF">
            <w:pPr>
              <w:pStyle w:val="TAC"/>
            </w:pPr>
            <w:r w:rsidRPr="00843636">
              <w:t>Scheduled channel bandwidth per UE (UL)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382208" w14:textId="77777777" w:rsidR="00211350" w:rsidRPr="00843636" w:rsidRDefault="00211350" w:rsidP="001457DF">
            <w:pPr>
              <w:pStyle w:val="TAC"/>
            </w:pPr>
            <w:r w:rsidRPr="00843636">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7E476E" w14:textId="77777777" w:rsidR="00211350" w:rsidRPr="00843636" w:rsidRDefault="00211350" w:rsidP="001457DF">
            <w:pPr>
              <w:pStyle w:val="TAC"/>
            </w:pPr>
            <w:r w:rsidRPr="00843636">
              <w:t>100MHz</w:t>
            </w:r>
          </w:p>
        </w:tc>
      </w:tr>
      <w:tr w:rsidR="00211350" w:rsidRPr="00843636" w14:paraId="0EB3D8A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76558A" w14:textId="77777777" w:rsidR="00211350" w:rsidRPr="00843636" w:rsidRDefault="00211350" w:rsidP="001457DF">
            <w:pPr>
              <w:pStyle w:val="TAC"/>
            </w:pPr>
            <w:r w:rsidRPr="00843636">
              <w:t>Traffic model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BC8093" w14:textId="77777777" w:rsidR="00211350" w:rsidRPr="00843636" w:rsidRDefault="00211350" w:rsidP="001457DF">
            <w:pPr>
              <w:pStyle w:val="TAC"/>
            </w:pPr>
            <w:r w:rsidRPr="00843636">
              <w:t>Low  (RU 10%) and Full buffer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D618A" w14:textId="77777777" w:rsidR="00211350" w:rsidRPr="00843636" w:rsidRDefault="00211350" w:rsidP="001457DF">
            <w:pPr>
              <w:pStyle w:val="TAC"/>
            </w:pPr>
            <w:r w:rsidRPr="00843636">
              <w:t>Low (RU 10%) and Full buffer</w:t>
            </w:r>
          </w:p>
        </w:tc>
      </w:tr>
      <w:tr w:rsidR="00211350" w:rsidRPr="00843636" w14:paraId="3ECE2F6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8C5445" w14:textId="77777777" w:rsidR="00211350" w:rsidRPr="00843636" w:rsidRDefault="00211350" w:rsidP="001457DF">
            <w:pPr>
              <w:pStyle w:val="TAC"/>
            </w:pPr>
            <w:r w:rsidRPr="00843636">
              <w:t>DL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89925D" w14:textId="77777777" w:rsidR="00211350" w:rsidRPr="00843636" w:rsidRDefault="00211350" w:rsidP="001457DF">
            <w:pPr>
              <w:pStyle w:val="TAC"/>
            </w:pPr>
            <w:r w:rsidRPr="00843636">
              <w:t>NO</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0D592" w14:textId="77777777" w:rsidR="00211350" w:rsidRPr="00843636" w:rsidRDefault="00211350" w:rsidP="001457DF">
            <w:pPr>
              <w:pStyle w:val="TAC"/>
            </w:pPr>
            <w:r w:rsidRPr="00843636">
              <w:t>NO</w:t>
            </w:r>
          </w:p>
        </w:tc>
      </w:tr>
      <w:tr w:rsidR="00211350" w:rsidRPr="00843636" w14:paraId="1A6C2BC6"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FE96A9" w14:textId="77777777" w:rsidR="00211350" w:rsidRPr="00843636" w:rsidRDefault="00211350" w:rsidP="001457DF">
            <w:pPr>
              <w:pStyle w:val="TAC"/>
            </w:pPr>
            <w:r w:rsidRPr="00843636">
              <w:t>UL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E682FF" w14:textId="77777777" w:rsidR="00211350" w:rsidRPr="00843636" w:rsidRDefault="00211350" w:rsidP="001457DF">
            <w:pPr>
              <w:pStyle w:val="TAC"/>
            </w:pPr>
            <w:r w:rsidRPr="00843636">
              <w:t>YES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C53EA" w14:textId="77777777" w:rsidR="00211350" w:rsidRPr="00843636" w:rsidRDefault="00211350" w:rsidP="001457DF">
            <w:pPr>
              <w:pStyle w:val="TAC"/>
            </w:pPr>
            <w:r w:rsidRPr="00843636">
              <w:t>YES</w:t>
            </w:r>
          </w:p>
        </w:tc>
      </w:tr>
      <w:tr w:rsidR="00211350" w:rsidRPr="00843636" w14:paraId="260C95C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D816D5" w14:textId="77777777" w:rsidR="00211350" w:rsidRPr="00843636" w:rsidRDefault="00211350" w:rsidP="001457DF">
            <w:pPr>
              <w:pStyle w:val="TAC"/>
            </w:pPr>
            <w:r w:rsidRPr="00843636">
              <w:t>BS max TX power in dBm TRP (Total Radiated Power)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F0C34A" w14:textId="77777777" w:rsidR="00211350" w:rsidRPr="00843636" w:rsidRDefault="00211350" w:rsidP="001457DF">
            <w:pPr>
              <w:pStyle w:val="TAC"/>
              <w:rPr>
                <w:rFonts w:eastAsia="Malgun Gothic"/>
                <w:lang w:eastAsia="ko-KR"/>
              </w:rPr>
            </w:pPr>
            <w:r w:rsidRPr="00843636">
              <w:rPr>
                <w:rFonts w:eastAsia="Malgun Gothic" w:hint="eastAsia"/>
                <w:lang w:eastAsia="ko-KR"/>
              </w:rPr>
              <w:t>24 dB</w:t>
            </w:r>
            <w:r w:rsidRPr="00843636">
              <w:rPr>
                <w:rFonts w:eastAsia="Malgun Gothic"/>
                <w:lang w:eastAsia="ko-KR"/>
              </w:rPr>
              <w:t>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80ECE4" w14:textId="77777777" w:rsidR="00211350" w:rsidRPr="00843636" w:rsidRDefault="00211350" w:rsidP="001457DF">
            <w:pPr>
              <w:pStyle w:val="TAC"/>
            </w:pPr>
            <w:r w:rsidRPr="00843636">
              <w:rPr>
                <w:rFonts w:eastAsia="Malgun Gothic" w:hint="eastAsia"/>
                <w:lang w:eastAsia="ko-KR"/>
              </w:rPr>
              <w:t>49 dBm</w:t>
            </w:r>
          </w:p>
        </w:tc>
      </w:tr>
      <w:tr w:rsidR="00211350" w:rsidRPr="00843636" w14:paraId="75C1303C"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DBFBC4" w14:textId="77777777" w:rsidR="00211350" w:rsidRPr="00843636" w:rsidRDefault="00211350" w:rsidP="001457DF">
            <w:pPr>
              <w:pStyle w:val="TAC"/>
              <w:rPr>
                <w:rFonts w:eastAsia="Malgun Gothic"/>
                <w:lang w:eastAsia="ko-KR"/>
              </w:rPr>
            </w:pPr>
            <w:r w:rsidRPr="00843636">
              <w:rPr>
                <w:rFonts w:eastAsia="Malgun Gothic"/>
                <w:lang w:eastAsia="ko-KR"/>
              </w:rPr>
              <w:t>UE max TX power in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5678AD" w14:textId="77777777" w:rsidR="00211350" w:rsidRPr="00843636" w:rsidRDefault="00211350" w:rsidP="001457DF">
            <w:pPr>
              <w:pStyle w:val="TAC"/>
              <w:rPr>
                <w:rFonts w:eastAsia="Malgun Gothic"/>
                <w:lang w:eastAsia="ko-KR"/>
              </w:rPr>
            </w:pPr>
            <w:r w:rsidRPr="00843636">
              <w:rPr>
                <w:rFonts w:eastAsia="Malgun Gothic"/>
                <w:lang w:eastAsia="ko-KR"/>
              </w:rPr>
              <w:t>23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6062F4" w14:textId="77777777" w:rsidR="00211350" w:rsidRPr="00843636" w:rsidRDefault="00211350" w:rsidP="001457DF">
            <w:pPr>
              <w:pStyle w:val="TAC"/>
            </w:pPr>
            <w:r w:rsidRPr="00843636">
              <w:rPr>
                <w:rFonts w:eastAsia="Malgun Gothic" w:hint="eastAsia"/>
                <w:lang w:eastAsia="ko-KR"/>
              </w:rPr>
              <w:t>23 dBm</w:t>
            </w:r>
          </w:p>
        </w:tc>
      </w:tr>
      <w:tr w:rsidR="00211350" w:rsidRPr="00843636" w14:paraId="51147DB4"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6468E8" w14:textId="77777777" w:rsidR="00211350" w:rsidRPr="00843636" w:rsidRDefault="00211350" w:rsidP="001457DF">
            <w:pPr>
              <w:pStyle w:val="TAC"/>
            </w:pPr>
            <w:r w:rsidRPr="00843636">
              <w:t>UE min TX power in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19508B" w14:textId="1E5D69DB" w:rsidR="00211350" w:rsidRPr="00843636" w:rsidRDefault="00211350" w:rsidP="001457DF">
            <w:pPr>
              <w:pStyle w:val="TAC"/>
              <w:rPr>
                <w:rFonts w:eastAsia="Malgun Gothic"/>
                <w:lang w:eastAsia="ko-KR"/>
              </w:rPr>
            </w:pPr>
            <w:r w:rsidRPr="00843636">
              <w:rPr>
                <w:rFonts w:eastAsia="Malgun Gothic" w:hint="eastAsia"/>
                <w:lang w:eastAsia="ko-KR"/>
              </w:rPr>
              <w:t>-33 dB</w:t>
            </w:r>
            <w:r w:rsidRPr="00843636">
              <w:rPr>
                <w:rFonts w:eastAsia="Malgun Gothic"/>
                <w:lang w:eastAsia="ko-KR"/>
              </w:rPr>
              <w:t>m (100 MHz CBW) [</w:t>
            </w:r>
            <w:r w:rsidR="00E7115E" w:rsidRPr="00843636">
              <w:rPr>
                <w:rFonts w:eastAsia="Malgun Gothic"/>
                <w:lang w:eastAsia="ko-KR"/>
              </w:rPr>
              <w:t>7</w:t>
            </w:r>
            <w:r w:rsidRPr="00843636">
              <w:rPr>
                <w:rFonts w:eastAsia="Malgun Gothic"/>
                <w:lang w:eastAsia="ko-KR"/>
              </w:rPr>
              <w:t>]</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33AA2E" w14:textId="63D21BB3" w:rsidR="00211350" w:rsidRPr="00843636" w:rsidRDefault="00211350" w:rsidP="001457DF">
            <w:pPr>
              <w:pStyle w:val="TAC"/>
            </w:pPr>
            <w:r w:rsidRPr="00843636">
              <w:rPr>
                <w:rFonts w:eastAsia="Malgun Gothic" w:hint="eastAsia"/>
                <w:lang w:eastAsia="ko-KR"/>
              </w:rPr>
              <w:t>-33 dB</w:t>
            </w:r>
            <w:r w:rsidRPr="00843636">
              <w:rPr>
                <w:rFonts w:eastAsia="Malgun Gothic"/>
                <w:lang w:eastAsia="ko-KR"/>
              </w:rPr>
              <w:t>m (100 MHz CBW) [</w:t>
            </w:r>
            <w:r w:rsidR="00E7115E" w:rsidRPr="00843636">
              <w:rPr>
                <w:rFonts w:eastAsia="Malgun Gothic"/>
                <w:lang w:eastAsia="ko-KR"/>
              </w:rPr>
              <w:t>7</w:t>
            </w:r>
            <w:r w:rsidRPr="00843636">
              <w:rPr>
                <w:rFonts w:eastAsia="Malgun Gothic"/>
                <w:lang w:eastAsia="ko-KR"/>
              </w:rPr>
              <w:t>]</w:t>
            </w:r>
          </w:p>
        </w:tc>
      </w:tr>
      <w:tr w:rsidR="00211350" w:rsidRPr="00843636" w14:paraId="260A04F1"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2737D0" w14:textId="77777777" w:rsidR="00211350" w:rsidRPr="00843636" w:rsidRDefault="00211350" w:rsidP="001457DF">
            <w:pPr>
              <w:pStyle w:val="TAC"/>
            </w:pPr>
            <w:r w:rsidRPr="00843636">
              <w:t>BS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4DCBC" w14:textId="77777777" w:rsidR="00211350" w:rsidRPr="00843636" w:rsidRDefault="00211350" w:rsidP="001457DF">
            <w:pPr>
              <w:pStyle w:val="TAC"/>
              <w:rPr>
                <w:rFonts w:eastAsia="Malgun Gothic"/>
                <w:lang w:eastAsia="ko-KR"/>
              </w:rPr>
            </w:pPr>
            <w:r w:rsidRPr="00843636">
              <w:rPr>
                <w:rFonts w:eastAsia="Malgun Gothic" w:hint="eastAsia"/>
                <w:lang w:eastAsia="ko-KR"/>
              </w:rPr>
              <w:t xml:space="preserve">5 </w:t>
            </w:r>
            <w:r w:rsidRPr="00843636">
              <w:rPr>
                <w:rFonts w:eastAsia="Malgun Gothic"/>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E4FEA7" w14:textId="77777777" w:rsidR="00211350" w:rsidRPr="00843636" w:rsidRDefault="00211350" w:rsidP="001457DF">
            <w:pPr>
              <w:pStyle w:val="TAC"/>
            </w:pPr>
            <w:r w:rsidRPr="00843636">
              <w:rPr>
                <w:rFonts w:eastAsia="Malgun Gothic" w:hint="eastAsia"/>
                <w:lang w:eastAsia="ko-KR"/>
              </w:rPr>
              <w:t xml:space="preserve">5 </w:t>
            </w:r>
            <w:r w:rsidRPr="00843636">
              <w:rPr>
                <w:rFonts w:eastAsia="Malgun Gothic"/>
                <w:lang w:eastAsia="ko-KR"/>
              </w:rPr>
              <w:t>dB</w:t>
            </w:r>
          </w:p>
        </w:tc>
      </w:tr>
      <w:tr w:rsidR="00211350" w:rsidRPr="00843636" w14:paraId="2A542408"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6C54D6" w14:textId="77777777" w:rsidR="00211350" w:rsidRPr="00843636" w:rsidRDefault="00211350" w:rsidP="001457DF">
            <w:pPr>
              <w:pStyle w:val="TAC"/>
            </w:pPr>
            <w:r w:rsidRPr="00843636">
              <w:t>UE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FF8AED" w14:textId="77777777" w:rsidR="00211350" w:rsidRPr="00843636" w:rsidRDefault="00211350" w:rsidP="001457DF">
            <w:pPr>
              <w:pStyle w:val="TAC"/>
            </w:pPr>
            <w:r w:rsidRPr="00843636">
              <w:rPr>
                <w:rFonts w:eastAsia="Malgun Gothic" w:hint="eastAsia"/>
                <w:lang w:eastAsia="ko-KR"/>
              </w:rPr>
              <w:t xml:space="preserve">9 </w:t>
            </w:r>
            <w:r w:rsidRPr="00843636">
              <w:rPr>
                <w:rFonts w:eastAsia="Malgun Gothic"/>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1A99A" w14:textId="77777777" w:rsidR="00211350" w:rsidRPr="00843636" w:rsidRDefault="00211350" w:rsidP="001457DF">
            <w:pPr>
              <w:pStyle w:val="TAC"/>
            </w:pPr>
            <w:r w:rsidRPr="00843636">
              <w:rPr>
                <w:rFonts w:eastAsia="Malgun Gothic" w:hint="eastAsia"/>
                <w:lang w:eastAsia="ko-KR"/>
              </w:rPr>
              <w:t xml:space="preserve">9 </w:t>
            </w:r>
            <w:r w:rsidRPr="00843636">
              <w:rPr>
                <w:rFonts w:eastAsia="Malgun Gothic"/>
                <w:lang w:eastAsia="ko-KR"/>
              </w:rPr>
              <w:t>dB</w:t>
            </w:r>
          </w:p>
        </w:tc>
      </w:tr>
      <w:tr w:rsidR="00211350" w:rsidRPr="00843636" w14:paraId="0A10AD6B"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F70B63" w14:textId="77777777" w:rsidR="00211350" w:rsidRPr="00843636" w:rsidRDefault="00211350" w:rsidP="001457DF">
            <w:pPr>
              <w:pStyle w:val="TAC"/>
            </w:pPr>
            <w:r w:rsidRPr="00843636">
              <w:t>Handover margin</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7CD5EB" w14:textId="77777777" w:rsidR="00211350" w:rsidRPr="00843636" w:rsidRDefault="00211350" w:rsidP="001457DF">
            <w:pPr>
              <w:pStyle w:val="TAC"/>
              <w:rPr>
                <w:rFonts w:eastAsia="Malgun Gothic"/>
                <w:lang w:eastAsia="ko-KR"/>
              </w:rPr>
            </w:pPr>
            <w:r w:rsidRPr="00843636">
              <w:rPr>
                <w:rFonts w:eastAsia="Malgun Gothic" w:hint="eastAsia"/>
                <w:lang w:eastAsia="ko-KR"/>
              </w:rPr>
              <w:t>3 dB</w:t>
            </w:r>
            <w:r w:rsidRPr="00843636">
              <w:rPr>
                <w:rFonts w:eastAsia="Malgun Gothic"/>
                <w:lang w:eastAsia="ko-KR"/>
              </w:rPr>
              <w:t xml:space="preserve"> (Same as FR2)</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276314" w14:textId="77777777" w:rsidR="00211350" w:rsidRPr="00843636" w:rsidRDefault="00211350" w:rsidP="001457DF">
            <w:pPr>
              <w:pStyle w:val="TAC"/>
              <w:rPr>
                <w:rFonts w:eastAsia="Malgun Gothic"/>
                <w:lang w:eastAsia="ko-KR"/>
              </w:rPr>
            </w:pPr>
            <w:r w:rsidRPr="00843636">
              <w:rPr>
                <w:rFonts w:eastAsia="Malgun Gothic" w:hint="eastAsia"/>
                <w:lang w:eastAsia="ko-KR"/>
              </w:rPr>
              <w:t xml:space="preserve">3 dB </w:t>
            </w:r>
            <w:r w:rsidRPr="00843636">
              <w:rPr>
                <w:rFonts w:eastAsia="Malgun Gothic"/>
                <w:lang w:eastAsia="ko-KR"/>
              </w:rPr>
              <w:t>(Same as FR2)</w:t>
            </w:r>
          </w:p>
        </w:tc>
      </w:tr>
    </w:tbl>
    <w:p w14:paraId="3CD9895C" w14:textId="77777777" w:rsidR="00211350" w:rsidRPr="00843636" w:rsidRDefault="00211350" w:rsidP="00211350"/>
    <w:p w14:paraId="00775DB3" w14:textId="2908EAF5" w:rsidR="00392598" w:rsidRPr="00843636" w:rsidRDefault="00392598" w:rsidP="005163B0">
      <w:pPr>
        <w:pStyle w:val="Heading4"/>
      </w:pPr>
      <w:bookmarkStart w:id="99" w:name="_Toc9036904"/>
      <w:bookmarkStart w:id="100" w:name="_Toc9039882"/>
      <w:bookmarkStart w:id="101" w:name="_Toc9042934"/>
      <w:r w:rsidRPr="00843636">
        <w:rPr>
          <w:rFonts w:hint="eastAsia"/>
        </w:rPr>
        <w:lastRenderedPageBreak/>
        <w:t>5.</w:t>
      </w:r>
      <w:r w:rsidR="000522A6" w:rsidRPr="00843636">
        <w:t>2</w:t>
      </w:r>
      <w:r w:rsidRPr="00843636">
        <w:t>.</w:t>
      </w:r>
      <w:r w:rsidRPr="00843636">
        <w:rPr>
          <w:rFonts w:hint="eastAsia"/>
        </w:rPr>
        <w:t>1.5</w:t>
      </w:r>
      <w:r w:rsidR="005163B0" w:rsidRPr="00843636">
        <w:tab/>
      </w:r>
      <w:r w:rsidRPr="00843636">
        <w:t>Antenna configuration</w:t>
      </w:r>
      <w:bookmarkEnd w:id="99"/>
      <w:bookmarkEnd w:id="100"/>
      <w:bookmarkEnd w:id="101"/>
    </w:p>
    <w:p w14:paraId="30D6EEB8" w14:textId="635A68A3" w:rsidR="00C33D31" w:rsidRPr="00843636" w:rsidRDefault="00C33D31" w:rsidP="001457DF">
      <w:pPr>
        <w:pStyle w:val="Heading5"/>
        <w:rPr>
          <w:lang w:eastAsia="ja-JP"/>
        </w:rPr>
      </w:pPr>
      <w:bookmarkStart w:id="102" w:name="_Toc9036905"/>
      <w:bookmarkStart w:id="103" w:name="_Toc9039883"/>
      <w:bookmarkStart w:id="104" w:name="_Toc9042935"/>
      <w:r w:rsidRPr="00843636">
        <w:rPr>
          <w:lang w:eastAsia="ja-JP"/>
        </w:rPr>
        <w:t>5.2.1.5.1</w:t>
      </w:r>
      <w:r w:rsidR="00843636">
        <w:rPr>
          <w:lang w:eastAsia="ja-JP"/>
        </w:rPr>
        <w:tab/>
      </w:r>
      <w:r w:rsidRPr="00843636">
        <w:rPr>
          <w:lang w:eastAsia="ja-JP"/>
        </w:rPr>
        <w:t>Urban macro</w:t>
      </w:r>
      <w:r w:rsidRPr="00843636">
        <w:rPr>
          <w:rFonts w:hint="eastAsia"/>
          <w:lang w:eastAsia="ja-JP"/>
        </w:rPr>
        <w:t xml:space="preserve"> scenario</w:t>
      </w:r>
      <w:bookmarkEnd w:id="102"/>
      <w:bookmarkEnd w:id="103"/>
      <w:bookmarkEnd w:id="104"/>
    </w:p>
    <w:p w14:paraId="4090DABE" w14:textId="1E6D15A6" w:rsidR="00C33D31" w:rsidRPr="00843636" w:rsidRDefault="00C33D31" w:rsidP="00C33D31">
      <w:pPr>
        <w:pStyle w:val="TH"/>
        <w:rPr>
          <w:lang w:eastAsia="ko-KR"/>
        </w:rPr>
      </w:pPr>
      <w:r w:rsidRPr="00843636">
        <w:rPr>
          <w:lang w:eastAsia="ko-KR"/>
        </w:rPr>
        <w:t xml:space="preserve">Table </w:t>
      </w:r>
      <w:r w:rsidRPr="00843636">
        <w:rPr>
          <w:rFonts w:hint="eastAsia"/>
          <w:lang w:eastAsia="ja-JP"/>
        </w:rPr>
        <w:t>5.</w:t>
      </w:r>
      <w:r w:rsidRPr="00843636">
        <w:rPr>
          <w:lang w:eastAsia="ja-JP"/>
        </w:rPr>
        <w:t>2</w:t>
      </w:r>
      <w:r w:rsidRPr="00843636">
        <w:rPr>
          <w:rFonts w:hint="eastAsia"/>
          <w:lang w:eastAsia="ja-JP"/>
        </w:rPr>
        <w:t>.1.</w:t>
      </w:r>
      <w:r w:rsidRPr="00843636">
        <w:rPr>
          <w:lang w:eastAsia="ja-JP"/>
        </w:rPr>
        <w:t>5.1</w:t>
      </w:r>
      <w:r w:rsidRPr="00843636">
        <w:rPr>
          <w:rFonts w:hint="eastAsia"/>
          <w:lang w:eastAsia="ja-JP"/>
        </w:rPr>
        <w:t>-1</w:t>
      </w:r>
      <w:r w:rsidRPr="00843636">
        <w:rPr>
          <w:lang w:eastAsia="ko-KR"/>
        </w:rPr>
        <w:t xml:space="preserve">: FR1 BS antenna element pattern for </w:t>
      </w:r>
      <w:r w:rsidRPr="00843636">
        <w:rPr>
          <w:lang w:eastAsia="ja-JP"/>
        </w:rPr>
        <w:t>Urban Macro</w:t>
      </w:r>
      <w:r w:rsidRPr="00843636">
        <w:rPr>
          <w:rFonts w:hint="eastAsia"/>
          <w:lang w:eastAsia="ja-JP"/>
        </w:rPr>
        <w:t xml:space="preserve">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843636" w14:paraId="76BE2B86" w14:textId="77777777" w:rsidTr="001457DF">
        <w:trPr>
          <w:cantSplit/>
          <w:trHeight w:val="182"/>
        </w:trPr>
        <w:tc>
          <w:tcPr>
            <w:tcW w:w="2290" w:type="dxa"/>
            <w:shd w:val="clear" w:color="auto" w:fill="auto"/>
            <w:vAlign w:val="center"/>
          </w:tcPr>
          <w:p w14:paraId="102472F5" w14:textId="77777777" w:rsidR="00C33D31" w:rsidRPr="00843636" w:rsidRDefault="00C33D31" w:rsidP="00171D42">
            <w:pPr>
              <w:pStyle w:val="TAH"/>
            </w:pPr>
            <w:r w:rsidRPr="00843636">
              <w:t>Parameter</w:t>
            </w:r>
          </w:p>
        </w:tc>
        <w:tc>
          <w:tcPr>
            <w:tcW w:w="7495" w:type="dxa"/>
            <w:shd w:val="clear" w:color="auto" w:fill="auto"/>
            <w:vAlign w:val="center"/>
          </w:tcPr>
          <w:p w14:paraId="615AE2DD" w14:textId="77777777" w:rsidR="00C33D31" w:rsidRPr="00843636" w:rsidRDefault="00C33D31" w:rsidP="00171D42">
            <w:pPr>
              <w:pStyle w:val="TAH"/>
            </w:pPr>
            <w:r w:rsidRPr="00843636">
              <w:t>Values</w:t>
            </w:r>
          </w:p>
        </w:tc>
      </w:tr>
      <w:tr w:rsidR="00C33D31" w:rsidRPr="00843636" w14:paraId="747DAAE8" w14:textId="77777777" w:rsidTr="001457DF">
        <w:trPr>
          <w:cantSplit/>
          <w:trHeight w:val="824"/>
        </w:trPr>
        <w:tc>
          <w:tcPr>
            <w:tcW w:w="2290" w:type="dxa"/>
            <w:shd w:val="clear" w:color="auto" w:fill="auto"/>
            <w:vAlign w:val="center"/>
          </w:tcPr>
          <w:p w14:paraId="78989B74" w14:textId="77777777" w:rsidR="00C33D31" w:rsidRPr="00843636" w:rsidRDefault="00C33D31" w:rsidP="00171D42">
            <w:pPr>
              <w:pStyle w:val="TAL"/>
            </w:pPr>
            <w:r w:rsidRPr="00843636">
              <w:t>Antenna element vertical radiation pattern (dB)</w:t>
            </w:r>
          </w:p>
        </w:tc>
        <w:tc>
          <w:tcPr>
            <w:tcW w:w="7495" w:type="dxa"/>
            <w:vAlign w:val="center"/>
          </w:tcPr>
          <w:p w14:paraId="1190A103" w14:textId="416AC92E" w:rsidR="00C33D31" w:rsidRPr="009531ED" w:rsidRDefault="00772086" w:rsidP="00843636">
            <w:pPr>
              <w:pStyle w:val="TAC"/>
              <w:rPr>
                <w:rFonts w:eastAsia="SimSun"/>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V</m:t>
                    </m:r>
                  </m:sub>
                </m:sSub>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-90°</m:t>
                                    </m:r>
                                  </m:num>
                                  <m:den>
                                    <m:sSub>
                                      <m:sSubPr>
                                        <m:ctrlPr>
                                          <w:rPr>
                                            <w:rFonts w:ascii="Cambria Math" w:hAnsi="Cambria Math"/>
                                          </w:rPr>
                                        </m:ctrlPr>
                                      </m:sSubPr>
                                      <m:e>
                                        <m:r>
                                          <w:rPr>
                                            <w:rFonts w:ascii="Cambria Math" w:hAnsi="Cambria Math"/>
                                          </w:rPr>
                                          <m:t>θ</m:t>
                                        </m:r>
                                      </m:e>
                                      <m:sub>
                                        <m:r>
                                          <m:rPr>
                                            <m:nor/>
                                          </m:rPr>
                                          <m:t>3dB</m:t>
                                        </m:r>
                                      </m:sub>
                                    </m:sSub>
                                  </m:den>
                                </m:f>
                              </m:e>
                            </m:d>
                          </m:e>
                          <m:sup>
                            <m:r>
                              <m:rPr>
                                <m:sty m:val="p"/>
                              </m:rPr>
                              <w:rPr>
                                <w:rFonts w:ascii="Cambria Math" w:hAnsi="Cambria Math"/>
                              </w:rPr>
                              <m:t>2</m:t>
                            </m:r>
                          </m:sup>
                        </m:sSup>
                        <m:r>
                          <m:rPr>
                            <m:sty m:val="p"/>
                          </m:rPr>
                          <w:rPr>
                            <w:rFonts w:ascii="Cambria Math" w:hAnsi="Cambria Math"/>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rPr>
                  <m:t>,</m:t>
                </m:r>
                <m:sSub>
                  <m:sSubPr>
                    <m:ctrlPr>
                      <w:rPr>
                        <w:rFonts w:ascii="Cambria Math" w:hAnsi="Cambria Math"/>
                      </w:rPr>
                    </m:ctrlPr>
                  </m:sSubPr>
                  <m:e>
                    <m:r>
                      <w:rPr>
                        <w:rFonts w:ascii="Cambria Math" w:hAnsi="Cambria Math"/>
                      </w:rPr>
                      <m:t>θ</m:t>
                    </m:r>
                  </m:e>
                  <m:sub>
                    <m:r>
                      <m:rPr>
                        <m:nor/>
                      </m:rPr>
                      <m:t>3dB</m:t>
                    </m:r>
                  </m:sub>
                </m:sSub>
                <m:r>
                  <m:rPr>
                    <m:sty m:val="p"/>
                  </m:rPr>
                  <w:rPr>
                    <w:rFonts w:ascii="Cambria Math" w:hAnsi="Cambria Math"/>
                  </w:rPr>
                  <m:t>=65°,</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rPr>
                  <m:t>=25</m:t>
                </m:r>
                <m:r>
                  <m:rPr>
                    <m:nor/>
                  </m:rPr>
                  <m:t>dB</m:t>
                </m:r>
              </m:oMath>
            </m:oMathPara>
          </w:p>
        </w:tc>
      </w:tr>
      <w:tr w:rsidR="00C33D31" w:rsidRPr="00843636" w14:paraId="23E8A13E" w14:textId="77777777" w:rsidTr="001457DF">
        <w:trPr>
          <w:cantSplit/>
          <w:trHeight w:val="809"/>
        </w:trPr>
        <w:tc>
          <w:tcPr>
            <w:tcW w:w="2290" w:type="dxa"/>
            <w:shd w:val="clear" w:color="auto" w:fill="auto"/>
            <w:vAlign w:val="center"/>
          </w:tcPr>
          <w:p w14:paraId="141276AD" w14:textId="77777777" w:rsidR="00C33D31" w:rsidRPr="00843636" w:rsidRDefault="00C33D31" w:rsidP="00171D42">
            <w:pPr>
              <w:pStyle w:val="TAL"/>
            </w:pPr>
            <w:r w:rsidRPr="00843636">
              <w:t>Antenna element horizontal radiation pattern (dB)</w:t>
            </w:r>
          </w:p>
        </w:tc>
        <w:tc>
          <w:tcPr>
            <w:tcW w:w="7495" w:type="dxa"/>
            <w:vAlign w:val="center"/>
          </w:tcPr>
          <w:p w14:paraId="235F9002" w14:textId="13AB4588" w:rsidR="00C33D31" w:rsidRPr="009531ED" w:rsidRDefault="00772086" w:rsidP="00843636">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H</m:t>
                    </m:r>
                  </m:sub>
                </m:sSub>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ϕ</m:t>
                                        </m:r>
                                      </m:e>
                                      <m:sub>
                                        <m:r>
                                          <m:rPr>
                                            <m:nor/>
                                          </m:rPr>
                                          <m:t>3dB</m:t>
                                        </m:r>
                                      </m:sub>
                                    </m:sSub>
                                  </m:den>
                                </m:f>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3dB</m:t>
                    </m:r>
                  </m:sub>
                </m:sSub>
                <m:r>
                  <m:rPr>
                    <m:sty m:val="p"/>
                  </m:rPr>
                  <w:rPr>
                    <w:rFonts w:ascii="Cambria Math" w:hAnsi="Cambria Math"/>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rPr>
                  <m:t>=25</m:t>
                </m:r>
                <m:r>
                  <m:rPr>
                    <m:nor/>
                  </m:rPr>
                  <m:t>dB</m:t>
                </m:r>
              </m:oMath>
            </m:oMathPara>
          </w:p>
          <w:p w14:paraId="2424694E" w14:textId="77777777" w:rsidR="00C33D31" w:rsidRPr="00843636" w:rsidRDefault="00C33D31" w:rsidP="00995A3F">
            <w:pPr>
              <w:pStyle w:val="TAC"/>
              <w:rPr>
                <w:rFonts w:eastAsia="SimSun"/>
              </w:rPr>
            </w:pPr>
          </w:p>
        </w:tc>
      </w:tr>
      <w:tr w:rsidR="00C33D31" w:rsidRPr="00843636" w14:paraId="6B3889C3" w14:textId="77777777" w:rsidTr="001457DF">
        <w:trPr>
          <w:cantSplit/>
          <w:trHeight w:val="378"/>
        </w:trPr>
        <w:tc>
          <w:tcPr>
            <w:tcW w:w="2290" w:type="dxa"/>
            <w:shd w:val="clear" w:color="auto" w:fill="auto"/>
            <w:vAlign w:val="center"/>
          </w:tcPr>
          <w:p w14:paraId="2E7E7B13" w14:textId="77777777" w:rsidR="00C33D31" w:rsidRPr="00843636" w:rsidRDefault="00C33D31" w:rsidP="00171D42">
            <w:pPr>
              <w:pStyle w:val="TAL"/>
            </w:pPr>
            <w:r w:rsidRPr="00843636">
              <w:t>Combining method for 3D antenna element pattern (dB)</w:t>
            </w:r>
          </w:p>
        </w:tc>
        <w:tc>
          <w:tcPr>
            <w:tcW w:w="7495" w:type="dxa"/>
            <w:vAlign w:val="center"/>
          </w:tcPr>
          <w:p w14:paraId="4544608B" w14:textId="77777777" w:rsidR="00C33D31" w:rsidRPr="009531ED" w:rsidRDefault="00C33D31" w:rsidP="00843636">
            <w:pPr>
              <w:pStyle w:val="TAC"/>
              <w:rPr>
                <w:rFonts w:eastAsia="SimSun"/>
              </w:rPr>
            </w:pPr>
            <w:r w:rsidRPr="009531ED">
              <w:rPr>
                <w:position w:val="-14"/>
              </w:rPr>
              <w:object w:dxaOrig="4459" w:dyaOrig="380" w14:anchorId="04AB0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75pt;height:22.15pt" o:ole="">
                  <v:imagedata r:id="rId17" o:title=""/>
                </v:shape>
                <o:OLEObject Type="Embed" ProgID="Equation.3" ShapeID="_x0000_i1025" DrawAspect="Content" ObjectID="_1623238821" r:id="rId18"/>
              </w:object>
            </w:r>
          </w:p>
        </w:tc>
      </w:tr>
      <w:tr w:rsidR="00C33D31" w:rsidRPr="00843636" w14:paraId="2D30F6DC" w14:textId="77777777" w:rsidTr="001457DF">
        <w:trPr>
          <w:cantSplit/>
          <w:trHeight w:val="391"/>
        </w:trPr>
        <w:tc>
          <w:tcPr>
            <w:tcW w:w="2290" w:type="dxa"/>
            <w:shd w:val="clear" w:color="auto" w:fill="auto"/>
            <w:vAlign w:val="center"/>
          </w:tcPr>
          <w:p w14:paraId="7309F2CD" w14:textId="77777777" w:rsidR="00C33D31" w:rsidRPr="00843636" w:rsidRDefault="00C33D31" w:rsidP="00171D42">
            <w:pPr>
              <w:pStyle w:val="TAL"/>
            </w:pPr>
            <w:r w:rsidRPr="00843636">
              <w:t xml:space="preserve">Maximum directional gain of an antenna element </w:t>
            </w:r>
            <w:r w:rsidRPr="00843636">
              <w:rPr>
                <w:i/>
              </w:rPr>
              <w:t>G</w:t>
            </w:r>
            <w:r w:rsidRPr="00843636">
              <w:rPr>
                <w:i/>
                <w:vertAlign w:val="subscript"/>
              </w:rPr>
              <w:t>E,max</w:t>
            </w:r>
          </w:p>
        </w:tc>
        <w:tc>
          <w:tcPr>
            <w:tcW w:w="7495" w:type="dxa"/>
            <w:vAlign w:val="center"/>
          </w:tcPr>
          <w:p w14:paraId="5FB49124" w14:textId="77777777" w:rsidR="00C33D31" w:rsidRPr="00843636" w:rsidRDefault="00C33D31" w:rsidP="00843636">
            <w:pPr>
              <w:pStyle w:val="TAC"/>
              <w:rPr>
                <w:rFonts w:eastAsia="SimSun"/>
              </w:rPr>
            </w:pPr>
            <w:r w:rsidRPr="00843636">
              <w:rPr>
                <w:lang w:eastAsia="ja-JP"/>
              </w:rPr>
              <w:t xml:space="preserve">5 </w:t>
            </w:r>
            <w:r w:rsidRPr="00843636">
              <w:rPr>
                <w:rFonts w:eastAsia="SimSun"/>
              </w:rPr>
              <w:t>dBi (assuming 1.8dB loss)</w:t>
            </w:r>
          </w:p>
        </w:tc>
      </w:tr>
      <w:tr w:rsidR="00C33D31" w:rsidRPr="009531ED" w14:paraId="76CB4A93" w14:textId="77777777" w:rsidTr="001457DF">
        <w:trPr>
          <w:cantSplit/>
          <w:trHeight w:val="391"/>
        </w:trPr>
        <w:tc>
          <w:tcPr>
            <w:tcW w:w="9785" w:type="dxa"/>
            <w:gridSpan w:val="2"/>
            <w:shd w:val="clear" w:color="auto" w:fill="auto"/>
            <w:vAlign w:val="center"/>
          </w:tcPr>
          <w:p w14:paraId="4A7B1529" w14:textId="59E45260" w:rsidR="00C33D31" w:rsidRPr="009531ED" w:rsidRDefault="00C33D31" w:rsidP="00843636">
            <w:pPr>
              <w:pStyle w:val="TAN"/>
              <w:rPr>
                <w:lang w:val="de-DE" w:eastAsia="ja-JP"/>
              </w:rPr>
            </w:pPr>
            <w:r w:rsidRPr="001457DF">
              <w:t>Note 1:</w:t>
            </w:r>
            <w:r w:rsidR="00843636">
              <w:rPr>
                <w:lang w:eastAsia="ja-JP"/>
              </w:rPr>
              <w:tab/>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6EE7AB6B" w14:textId="27391B3F" w:rsidR="00C33D31" w:rsidRPr="00843636" w:rsidRDefault="00C33D31" w:rsidP="00843636">
            <w:pPr>
              <w:pStyle w:val="TAN"/>
              <w:rPr>
                <w:lang w:val="de-DE" w:eastAsia="ja-JP"/>
              </w:rPr>
            </w:pPr>
            <w:r w:rsidRPr="00843636">
              <w:rPr>
                <w:lang w:val="de-DE" w:eastAsia="ja-JP"/>
              </w:rPr>
              <w:t>Note 2:</w:t>
            </w:r>
            <w:r w:rsidR="00843636">
              <w:rPr>
                <w:lang w:eastAsia="ja-JP"/>
              </w:rPr>
              <w:tab/>
            </w:r>
            <w:r w:rsidRPr="00843636">
              <w:rPr>
                <w:lang w:val="de-DE" w:eastAsia="ja-JP"/>
              </w:rPr>
              <w:t>TX power is specified per polarization, a single polarization may be simulated under the assumption of polarization match.</w:t>
            </w:r>
          </w:p>
          <w:p w14:paraId="48A82CCB" w14:textId="54D708B7" w:rsidR="00C33D31" w:rsidRPr="00843636" w:rsidRDefault="00C33D31" w:rsidP="001457DF">
            <w:pPr>
              <w:pStyle w:val="TAN"/>
              <w:rPr>
                <w:lang w:eastAsia="ja-JP"/>
              </w:rPr>
            </w:pPr>
            <w:r w:rsidRPr="00843636">
              <w:rPr>
                <w:lang w:eastAsia="ja-JP"/>
              </w:rPr>
              <w:t>Note 3:</w:t>
            </w:r>
            <w:r w:rsidR="00843636">
              <w:rPr>
                <w:lang w:eastAsia="ja-JP"/>
              </w:rPr>
              <w:tab/>
            </w:r>
            <w:r w:rsidRPr="00843636">
              <w:rPr>
                <w:lang w:eastAsia="ja-JP"/>
              </w:rPr>
              <w:t>A 65 degree horizontal element beamwidth was assumed for simulations, even though the physically correct beamwidth would be 130 degrees. The difference in assumption does not substantially impact the simulation results.</w:t>
            </w:r>
          </w:p>
        </w:tc>
      </w:tr>
    </w:tbl>
    <w:p w14:paraId="5E5938FB" w14:textId="77777777" w:rsidR="00C33D31" w:rsidRPr="00843636" w:rsidRDefault="00C33D31" w:rsidP="009E40D0"/>
    <w:p w14:paraId="7E52563E" w14:textId="58764399" w:rsidR="00211350" w:rsidRPr="00843636" w:rsidRDefault="00211350" w:rsidP="001457DF">
      <w:pPr>
        <w:pStyle w:val="Heading5"/>
        <w:rPr>
          <w:lang w:eastAsia="ja-JP"/>
        </w:rPr>
      </w:pPr>
      <w:bookmarkStart w:id="105" w:name="_Toc9036906"/>
      <w:bookmarkStart w:id="106" w:name="_Toc9039884"/>
      <w:bookmarkStart w:id="107" w:name="_Toc9042936"/>
      <w:r w:rsidRPr="00843636">
        <w:rPr>
          <w:lang w:eastAsia="ja-JP"/>
        </w:rPr>
        <w:t>5.2.1.5.</w:t>
      </w:r>
      <w:r w:rsidR="00C33D31" w:rsidRPr="00843636">
        <w:rPr>
          <w:lang w:eastAsia="ja-JP"/>
        </w:rPr>
        <w:t>2</w:t>
      </w:r>
      <w:r w:rsidR="00843636">
        <w:rPr>
          <w:lang w:eastAsia="ja-JP"/>
        </w:rPr>
        <w:tab/>
      </w:r>
      <w:r w:rsidRPr="00843636">
        <w:rPr>
          <w:rFonts w:hint="eastAsia"/>
          <w:lang w:eastAsia="ja-JP"/>
        </w:rPr>
        <w:t>Indoor scenario</w:t>
      </w:r>
      <w:bookmarkEnd w:id="105"/>
      <w:bookmarkEnd w:id="106"/>
      <w:bookmarkEnd w:id="107"/>
    </w:p>
    <w:p w14:paraId="37C38DE6" w14:textId="2896E6B4" w:rsidR="00211350" w:rsidRPr="00843636" w:rsidRDefault="00211350" w:rsidP="00211350">
      <w:pPr>
        <w:pStyle w:val="TH"/>
        <w:rPr>
          <w:lang w:eastAsia="ko-KR"/>
        </w:rPr>
      </w:pPr>
      <w:r w:rsidRPr="00843636">
        <w:rPr>
          <w:lang w:eastAsia="ko-KR"/>
        </w:rPr>
        <w:t xml:space="preserve">Table </w:t>
      </w:r>
      <w:r w:rsidRPr="00843636">
        <w:rPr>
          <w:rFonts w:hint="eastAsia"/>
          <w:lang w:eastAsia="ja-JP"/>
        </w:rPr>
        <w:t>5.</w:t>
      </w:r>
      <w:r w:rsidRPr="00843636">
        <w:rPr>
          <w:lang w:eastAsia="ja-JP"/>
        </w:rPr>
        <w:t>2</w:t>
      </w:r>
      <w:r w:rsidRPr="00843636">
        <w:rPr>
          <w:rFonts w:hint="eastAsia"/>
          <w:lang w:eastAsia="ja-JP"/>
        </w:rPr>
        <w:t>.1.</w:t>
      </w:r>
      <w:r w:rsidRPr="00843636">
        <w:rPr>
          <w:lang w:eastAsia="ja-JP"/>
        </w:rPr>
        <w:t>5.</w:t>
      </w:r>
      <w:r w:rsidR="00C33D31" w:rsidRPr="00995A3F">
        <w:rPr>
          <w:lang w:eastAsia="ja-JP"/>
        </w:rPr>
        <w:t>2</w:t>
      </w:r>
      <w:r w:rsidRPr="00995A3F">
        <w:rPr>
          <w:rFonts w:hint="eastAsia"/>
          <w:lang w:eastAsia="ja-JP"/>
        </w:rPr>
        <w:t>-1</w:t>
      </w:r>
      <w:r w:rsidRPr="009B5A9D">
        <w:rPr>
          <w:lang w:eastAsia="ko-KR"/>
        </w:rPr>
        <w:t>: FR1 BS antenna e</w:t>
      </w:r>
      <w:r w:rsidRPr="00843636">
        <w:rPr>
          <w:lang w:eastAsia="ko-KR"/>
        </w:rPr>
        <w:t xml:space="preserve">lement pattern for </w:t>
      </w:r>
      <w:r w:rsidRPr="00843636">
        <w:rPr>
          <w:rFonts w:hint="eastAsia"/>
          <w:lang w:eastAsia="ja-JP"/>
        </w:rPr>
        <w:t>Indoor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211350" w:rsidRPr="009531ED" w14:paraId="530B8863" w14:textId="77777777" w:rsidTr="001457DF">
        <w:trPr>
          <w:cantSplit/>
          <w:trHeight w:val="182"/>
        </w:trPr>
        <w:tc>
          <w:tcPr>
            <w:tcW w:w="2290" w:type="dxa"/>
            <w:shd w:val="clear" w:color="auto" w:fill="auto"/>
            <w:vAlign w:val="center"/>
          </w:tcPr>
          <w:p w14:paraId="64277BDB" w14:textId="77777777" w:rsidR="00211350" w:rsidRPr="00843636" w:rsidRDefault="00211350" w:rsidP="0094373B">
            <w:pPr>
              <w:pStyle w:val="TAH"/>
            </w:pPr>
            <w:r w:rsidRPr="00843636">
              <w:t>Parameter</w:t>
            </w:r>
          </w:p>
        </w:tc>
        <w:tc>
          <w:tcPr>
            <w:tcW w:w="7495" w:type="dxa"/>
            <w:shd w:val="clear" w:color="auto" w:fill="auto"/>
            <w:vAlign w:val="center"/>
          </w:tcPr>
          <w:p w14:paraId="59C76F74" w14:textId="77777777" w:rsidR="00211350" w:rsidRPr="00843636" w:rsidRDefault="00211350" w:rsidP="0094373B">
            <w:pPr>
              <w:pStyle w:val="TAH"/>
            </w:pPr>
            <w:r w:rsidRPr="00843636">
              <w:t>Values</w:t>
            </w:r>
          </w:p>
        </w:tc>
      </w:tr>
      <w:tr w:rsidR="00211350" w:rsidRPr="00843636" w14:paraId="77C08CBB" w14:textId="77777777" w:rsidTr="001457DF">
        <w:trPr>
          <w:cantSplit/>
          <w:trHeight w:val="824"/>
        </w:trPr>
        <w:tc>
          <w:tcPr>
            <w:tcW w:w="2290" w:type="dxa"/>
            <w:shd w:val="clear" w:color="auto" w:fill="auto"/>
            <w:vAlign w:val="center"/>
          </w:tcPr>
          <w:p w14:paraId="7C7C103C" w14:textId="77777777" w:rsidR="00211350" w:rsidRPr="00843636" w:rsidRDefault="00211350" w:rsidP="0094373B">
            <w:pPr>
              <w:pStyle w:val="TAL"/>
            </w:pPr>
            <w:r w:rsidRPr="009531ED">
              <w:t>Antenn</w:t>
            </w:r>
            <w:r w:rsidRPr="00843636">
              <w:t>a element vertical radiation pattern (dB)</w:t>
            </w:r>
          </w:p>
        </w:tc>
        <w:tc>
          <w:tcPr>
            <w:tcW w:w="7495" w:type="dxa"/>
            <w:vAlign w:val="center"/>
          </w:tcPr>
          <w:p w14:paraId="3E87B892" w14:textId="77777777" w:rsidR="00211350" w:rsidRPr="009531ED" w:rsidRDefault="00211350" w:rsidP="0094373B">
            <w:pPr>
              <w:pStyle w:val="TAC"/>
              <w:rPr>
                <w:rFonts w:eastAsia="SimSun"/>
              </w:rPr>
            </w:pPr>
            <w:r w:rsidRPr="009531ED">
              <w:rPr>
                <w:position w:val="-38"/>
              </w:rPr>
              <w:object w:dxaOrig="6480" w:dyaOrig="880" w14:anchorId="26878B08">
                <v:shape id="_x0000_i1026" type="#_x0000_t75" style="width:324.3pt;height:43.1pt" o:ole="">
                  <v:imagedata r:id="rId19" o:title=""/>
                </v:shape>
                <o:OLEObject Type="Embed" ProgID="Equation.3" ShapeID="_x0000_i1026" DrawAspect="Content" ObjectID="_1623238822" r:id="rId20"/>
              </w:object>
            </w:r>
          </w:p>
        </w:tc>
      </w:tr>
      <w:tr w:rsidR="00211350" w:rsidRPr="009531ED" w14:paraId="24BFC322" w14:textId="77777777" w:rsidTr="001457DF">
        <w:trPr>
          <w:cantSplit/>
          <w:trHeight w:val="809"/>
        </w:trPr>
        <w:tc>
          <w:tcPr>
            <w:tcW w:w="2290" w:type="dxa"/>
            <w:shd w:val="clear" w:color="auto" w:fill="auto"/>
            <w:vAlign w:val="center"/>
          </w:tcPr>
          <w:p w14:paraId="30E3DE04" w14:textId="77777777" w:rsidR="00211350" w:rsidRPr="00843636" w:rsidRDefault="00211350" w:rsidP="0094373B">
            <w:pPr>
              <w:pStyle w:val="TAL"/>
            </w:pPr>
            <w:r w:rsidRPr="00843636">
              <w:t>Antenna element horizontal radiation pattern (dB)</w:t>
            </w:r>
          </w:p>
        </w:tc>
        <w:tc>
          <w:tcPr>
            <w:tcW w:w="7495" w:type="dxa"/>
            <w:vAlign w:val="center"/>
          </w:tcPr>
          <w:p w14:paraId="30C91180" w14:textId="77777777" w:rsidR="00211350" w:rsidRPr="009531ED" w:rsidRDefault="00211350" w:rsidP="0094373B">
            <w:pPr>
              <w:pStyle w:val="TAC"/>
            </w:pPr>
            <w:r w:rsidRPr="009531ED">
              <w:rPr>
                <w:position w:val="-38"/>
              </w:rPr>
              <w:object w:dxaOrig="5720" w:dyaOrig="880" w14:anchorId="38ED6EAD">
                <v:shape id="_x0000_i1027" type="#_x0000_t75" style="width:4in;height:43.1pt" o:ole="">
                  <v:imagedata r:id="rId21" o:title=""/>
                </v:shape>
                <o:OLEObject Type="Embed" ProgID="Equation.3" ShapeID="_x0000_i1027" DrawAspect="Content" ObjectID="_1623238823" r:id="rId22"/>
              </w:object>
            </w:r>
          </w:p>
          <w:p w14:paraId="2CB1315F" w14:textId="77777777" w:rsidR="00211350" w:rsidRPr="00843636" w:rsidRDefault="00211350" w:rsidP="0094373B">
            <w:pPr>
              <w:pStyle w:val="TAC"/>
              <w:rPr>
                <w:rFonts w:eastAsia="SimSun"/>
              </w:rPr>
            </w:pPr>
          </w:p>
        </w:tc>
      </w:tr>
      <w:tr w:rsidR="00211350" w:rsidRPr="009531ED" w14:paraId="088A453F" w14:textId="77777777" w:rsidTr="001457DF">
        <w:trPr>
          <w:cantSplit/>
          <w:trHeight w:val="378"/>
        </w:trPr>
        <w:tc>
          <w:tcPr>
            <w:tcW w:w="2290" w:type="dxa"/>
            <w:shd w:val="clear" w:color="auto" w:fill="auto"/>
            <w:vAlign w:val="center"/>
          </w:tcPr>
          <w:p w14:paraId="6BADBCFA" w14:textId="77777777" w:rsidR="00211350" w:rsidRPr="009531ED" w:rsidRDefault="00211350" w:rsidP="0094373B">
            <w:pPr>
              <w:pStyle w:val="TAL"/>
            </w:pPr>
            <w:r w:rsidRPr="009531ED">
              <w:t>Combining method for 3D antenna element pattern (dB)</w:t>
            </w:r>
          </w:p>
        </w:tc>
        <w:tc>
          <w:tcPr>
            <w:tcW w:w="7495" w:type="dxa"/>
            <w:vAlign w:val="center"/>
          </w:tcPr>
          <w:p w14:paraId="0337A38F" w14:textId="77777777" w:rsidR="00211350" w:rsidRPr="009531ED" w:rsidRDefault="00211350" w:rsidP="0094373B">
            <w:pPr>
              <w:pStyle w:val="TAC"/>
              <w:rPr>
                <w:rFonts w:eastAsia="SimSun"/>
              </w:rPr>
            </w:pPr>
            <w:r w:rsidRPr="009531ED">
              <w:rPr>
                <w:position w:val="-14"/>
              </w:rPr>
              <w:object w:dxaOrig="4459" w:dyaOrig="380" w14:anchorId="07BBA23E">
                <v:shape id="_x0000_i1028" type="#_x0000_t75" style="width:222.75pt;height:22.15pt" o:ole="">
                  <v:imagedata r:id="rId17" o:title=""/>
                </v:shape>
                <o:OLEObject Type="Embed" ProgID="Equation.3" ShapeID="_x0000_i1028" DrawAspect="Content" ObjectID="_1623238824" r:id="rId23"/>
              </w:object>
            </w:r>
          </w:p>
        </w:tc>
      </w:tr>
      <w:tr w:rsidR="00211350" w:rsidRPr="009531ED" w14:paraId="4AEF061B" w14:textId="77777777" w:rsidTr="001457DF">
        <w:trPr>
          <w:cantSplit/>
          <w:trHeight w:val="391"/>
        </w:trPr>
        <w:tc>
          <w:tcPr>
            <w:tcW w:w="2290" w:type="dxa"/>
            <w:shd w:val="clear" w:color="auto" w:fill="auto"/>
            <w:vAlign w:val="center"/>
          </w:tcPr>
          <w:p w14:paraId="3B8F4061" w14:textId="77777777" w:rsidR="00211350" w:rsidRPr="009531ED" w:rsidRDefault="00211350" w:rsidP="0094373B">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01A5A672" w14:textId="77777777" w:rsidR="00211350" w:rsidRPr="009531ED" w:rsidRDefault="00211350" w:rsidP="0094373B">
            <w:pPr>
              <w:pStyle w:val="TAC"/>
              <w:rPr>
                <w:rFonts w:eastAsia="SimSun"/>
              </w:rPr>
            </w:pPr>
            <w:r w:rsidRPr="009531ED">
              <w:rPr>
                <w:lang w:eastAsia="ja-JP"/>
              </w:rPr>
              <w:t xml:space="preserve">3.5 </w:t>
            </w:r>
            <w:r w:rsidRPr="009531ED">
              <w:rPr>
                <w:rFonts w:eastAsia="SimSun"/>
              </w:rPr>
              <w:t xml:space="preserve"> dBi (assuming 1.8dB loss)</w:t>
            </w:r>
          </w:p>
        </w:tc>
      </w:tr>
    </w:tbl>
    <w:p w14:paraId="4ECA1778" w14:textId="77777777" w:rsidR="00392598" w:rsidRPr="009531ED" w:rsidRDefault="00392598" w:rsidP="006A0295"/>
    <w:p w14:paraId="41740A98" w14:textId="4C0C2CBB" w:rsidR="00C33D31" w:rsidRPr="00843636" w:rsidRDefault="00C33D31" w:rsidP="00C33D31">
      <w:pPr>
        <w:pStyle w:val="Heading5"/>
        <w:ind w:left="1008" w:hanging="1008"/>
        <w:rPr>
          <w:lang w:eastAsia="ja-JP"/>
        </w:rPr>
      </w:pPr>
      <w:bookmarkStart w:id="108" w:name="_Toc9036907"/>
      <w:bookmarkStart w:id="109" w:name="_Toc9039885"/>
      <w:bookmarkStart w:id="110" w:name="_Toc9042937"/>
      <w:r w:rsidRPr="009531ED">
        <w:rPr>
          <w:lang w:eastAsia="ja-JP"/>
        </w:rPr>
        <w:t>5.2.1.5.</w:t>
      </w:r>
      <w:r w:rsidRPr="00843636">
        <w:rPr>
          <w:lang w:eastAsia="ja-JP"/>
        </w:rPr>
        <w:t>3</w:t>
      </w:r>
      <w:r w:rsidR="00843636">
        <w:rPr>
          <w:lang w:eastAsia="ja-JP"/>
        </w:rPr>
        <w:tab/>
      </w:r>
      <w:r w:rsidRPr="00843636">
        <w:rPr>
          <w:lang w:eastAsia="ja-JP"/>
        </w:rPr>
        <w:t>UE antenna element pattern</w:t>
      </w:r>
      <w:bookmarkEnd w:id="108"/>
      <w:bookmarkEnd w:id="109"/>
      <w:bookmarkEnd w:id="110"/>
    </w:p>
    <w:p w14:paraId="2360539A" w14:textId="24511E4C" w:rsidR="00C33D31" w:rsidRPr="00843636" w:rsidRDefault="00C33D31" w:rsidP="006A0295">
      <w:r w:rsidRPr="00843636">
        <w:rPr>
          <w:lang w:eastAsia="ja-JP"/>
        </w:rPr>
        <w:t>The UE antenna element is assumed to be omnidirectional with 0dBi gain.</w:t>
      </w:r>
    </w:p>
    <w:p w14:paraId="39F33DD8" w14:textId="77777777" w:rsidR="00031FAB" w:rsidRPr="00995A3F" w:rsidRDefault="000522A6" w:rsidP="00031FAB">
      <w:pPr>
        <w:pStyle w:val="Heading3"/>
      </w:pPr>
      <w:bookmarkStart w:id="111" w:name="_Toc4743053"/>
      <w:bookmarkStart w:id="112" w:name="_Toc9036908"/>
      <w:bookmarkStart w:id="113" w:name="_Toc9039886"/>
      <w:bookmarkStart w:id="114" w:name="_Toc9042938"/>
      <w:r w:rsidRPr="00995A3F">
        <w:lastRenderedPageBreak/>
        <w:t>5.2</w:t>
      </w:r>
      <w:r w:rsidR="00031FAB" w:rsidRPr="00995A3F">
        <w:t>.2</w:t>
      </w:r>
      <w:r w:rsidR="00031FAB" w:rsidRPr="00995A3F">
        <w:tab/>
        <w:t>FR2</w:t>
      </w:r>
      <w:bookmarkEnd w:id="111"/>
      <w:bookmarkEnd w:id="112"/>
      <w:bookmarkEnd w:id="113"/>
      <w:bookmarkEnd w:id="114"/>
    </w:p>
    <w:p w14:paraId="43986CD9" w14:textId="57040494" w:rsidR="0018456F" w:rsidRPr="00995A3F" w:rsidRDefault="0018456F" w:rsidP="005163B0">
      <w:pPr>
        <w:pStyle w:val="Heading4"/>
      </w:pPr>
      <w:bookmarkStart w:id="115" w:name="_Toc9036909"/>
      <w:bookmarkStart w:id="116" w:name="_Toc9039887"/>
      <w:bookmarkStart w:id="117" w:name="_Toc9042939"/>
      <w:r w:rsidRPr="009B5A9D">
        <w:rPr>
          <w:rFonts w:hint="eastAsia"/>
        </w:rPr>
        <w:t>5.</w:t>
      </w:r>
      <w:r w:rsidR="000522A6" w:rsidRPr="002F6FF2">
        <w:t>2</w:t>
      </w:r>
      <w:r w:rsidRPr="002F6FF2">
        <w:t>.</w:t>
      </w:r>
      <w:r w:rsidRPr="002F6FF2">
        <w:rPr>
          <w:rFonts w:hint="eastAsia"/>
        </w:rPr>
        <w:t>2.1</w:t>
      </w:r>
      <w:r w:rsidR="005163B0" w:rsidRPr="00843636">
        <w:tab/>
      </w:r>
      <w:r w:rsidRPr="00995A3F">
        <w:rPr>
          <w:rFonts w:hint="eastAsia"/>
        </w:rPr>
        <w:t>Network layout model</w:t>
      </w:r>
      <w:bookmarkEnd w:id="115"/>
      <w:bookmarkEnd w:id="116"/>
      <w:bookmarkEnd w:id="117"/>
    </w:p>
    <w:p w14:paraId="49949174" w14:textId="0161AED8" w:rsidR="00146C4E" w:rsidRPr="00843636" w:rsidRDefault="00146C4E" w:rsidP="001457DF">
      <w:pPr>
        <w:pStyle w:val="Heading5"/>
      </w:pPr>
      <w:bookmarkStart w:id="118" w:name="_Toc9036910"/>
      <w:bookmarkStart w:id="119" w:name="_Toc9039888"/>
      <w:bookmarkStart w:id="120" w:name="_Toc9042940"/>
      <w:r w:rsidRPr="009B5A9D">
        <w:rPr>
          <w:rFonts w:hint="eastAsia"/>
        </w:rPr>
        <w:t>5.</w:t>
      </w:r>
      <w:r w:rsidRPr="002F6FF2">
        <w:t>2</w:t>
      </w:r>
      <w:r w:rsidRPr="002F6FF2">
        <w:rPr>
          <w:rFonts w:hint="eastAsia"/>
        </w:rPr>
        <w:t>.</w:t>
      </w:r>
      <w:r w:rsidRPr="00843636">
        <w:t>2.1.1</w:t>
      </w:r>
      <w:r w:rsidR="00843636">
        <w:tab/>
      </w:r>
      <w:r w:rsidRPr="00843636">
        <w:t>Urban macro</w:t>
      </w:r>
      <w:bookmarkEnd w:id="118"/>
      <w:bookmarkEnd w:id="119"/>
      <w:bookmarkEnd w:id="120"/>
    </w:p>
    <w:p w14:paraId="639CFA10" w14:textId="77777777" w:rsidR="00146C4E" w:rsidRPr="00843636" w:rsidRDefault="00146C4E" w:rsidP="001457DF">
      <w:pPr>
        <w:pStyle w:val="TH"/>
        <w:rPr>
          <w:lang w:eastAsia="ko-KR"/>
        </w:rPr>
      </w:pPr>
      <w:r w:rsidRPr="00995A3F">
        <w:rPr>
          <w:lang w:eastAsia="ko-KR"/>
        </w:rPr>
        <w:t>Table 5.2.2.1</w:t>
      </w:r>
      <w:r w:rsidRPr="00843636">
        <w:rPr>
          <w:lang w:eastAsia="ko-KR"/>
        </w:rPr>
        <w:t>.1-1: Single operator layout for urban macro in FR2 (30GHz)</w:t>
      </w:r>
    </w:p>
    <w:tbl>
      <w:tblPr>
        <w:tblW w:w="5000" w:type="pct"/>
        <w:tblCellMar>
          <w:left w:w="0" w:type="dxa"/>
          <w:right w:w="0" w:type="dxa"/>
        </w:tblCellMar>
        <w:tblLook w:val="01E0" w:firstRow="1" w:lastRow="1" w:firstColumn="1" w:lastColumn="1" w:noHBand="0" w:noVBand="0"/>
      </w:tblPr>
      <w:tblGrid>
        <w:gridCol w:w="4164"/>
        <w:gridCol w:w="5457"/>
      </w:tblGrid>
      <w:tr w:rsidR="00146C4E" w:rsidRPr="009531ED" w14:paraId="191A4EBC"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2195F" w14:textId="77777777" w:rsidR="00146C4E" w:rsidRPr="00995A3F" w:rsidRDefault="00146C4E" w:rsidP="001457DF">
            <w:pPr>
              <w:pStyle w:val="TAL"/>
            </w:pPr>
            <w:r w:rsidRPr="00843636">
              <w:rPr>
                <w:rFonts w:hint="eastAsia"/>
              </w:rPr>
              <w:t>Network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41805" w14:textId="77777777" w:rsidR="00146C4E" w:rsidRPr="002F6FF2" w:rsidRDefault="00146C4E" w:rsidP="001457DF">
            <w:pPr>
              <w:pStyle w:val="TAL"/>
            </w:pPr>
            <w:r w:rsidRPr="009B5A9D">
              <w:rPr>
                <w:rFonts w:hint="eastAsia"/>
              </w:rPr>
              <w:t>hexagonal grid, 19 macro sites, 3 sectors per site with wrap around</w:t>
            </w:r>
          </w:p>
        </w:tc>
      </w:tr>
      <w:tr w:rsidR="00146C4E" w:rsidRPr="009531ED" w14:paraId="1053DBFA"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4B50C0" w14:textId="77777777" w:rsidR="00146C4E" w:rsidRPr="00274009" w:rsidRDefault="00146C4E" w:rsidP="001457DF">
            <w:pPr>
              <w:pStyle w:val="TAL"/>
            </w:pPr>
            <w:r w:rsidRPr="00274009">
              <w:t>Inter-site distance</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65900B" w14:textId="77777777" w:rsidR="00146C4E" w:rsidRPr="00AE7185" w:rsidRDefault="00146C4E" w:rsidP="001457DF">
            <w:pPr>
              <w:pStyle w:val="TAL"/>
            </w:pPr>
            <w:r w:rsidRPr="00AE7185">
              <w:t>200m</w:t>
            </w:r>
          </w:p>
        </w:tc>
      </w:tr>
      <w:tr w:rsidR="00146C4E" w:rsidRPr="009531ED" w14:paraId="0DDC3BB5"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2AC176" w14:textId="77777777" w:rsidR="00146C4E" w:rsidRPr="00274009" w:rsidRDefault="00146C4E" w:rsidP="001457DF">
            <w:pPr>
              <w:pStyle w:val="TAL"/>
            </w:pPr>
            <w:r w:rsidRPr="00274009">
              <w:t>BS antenna height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CBC30" w14:textId="77777777" w:rsidR="00146C4E" w:rsidRPr="00AE7185" w:rsidRDefault="00146C4E" w:rsidP="001457DF">
            <w:pPr>
              <w:pStyle w:val="TAL"/>
            </w:pPr>
            <w:r w:rsidRPr="00AE7185">
              <w:t>25 m</w:t>
            </w:r>
          </w:p>
        </w:tc>
      </w:tr>
      <w:tr w:rsidR="00146C4E" w:rsidRPr="009531ED" w14:paraId="0B500558"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EB400E" w14:textId="77777777" w:rsidR="00146C4E" w:rsidRPr="00995A3F" w:rsidRDefault="00146C4E" w:rsidP="001457DF">
            <w:pPr>
              <w:pStyle w:val="TAL"/>
            </w:pPr>
            <w:r w:rsidRPr="00843636">
              <w:rPr>
                <w:rFonts w:hint="eastAsia"/>
              </w:rPr>
              <w:t>Path-loss model</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0546DB" w14:textId="7A6A4E47" w:rsidR="00146C4E" w:rsidRPr="002F6FF2" w:rsidRDefault="00843636" w:rsidP="001457DF">
            <w:pPr>
              <w:pStyle w:val="TAL"/>
            </w:pPr>
            <w:r>
              <w:t xml:space="preserve">- </w:t>
            </w:r>
            <w:r w:rsidR="00146C4E" w:rsidRPr="00843636">
              <w:rPr>
                <w:rFonts w:hint="eastAsia"/>
              </w:rPr>
              <w:t>Macro (A</w:t>
            </w:r>
            <w:r w:rsidR="00146C4E" w:rsidRPr="00995A3F">
              <w:t>ggressor</w:t>
            </w:r>
            <w:r w:rsidR="00146C4E" w:rsidRPr="00995A3F">
              <w:rPr>
                <w:rFonts w:hint="eastAsia"/>
              </w:rPr>
              <w:t xml:space="preserve">) </w:t>
            </w:r>
            <w:r w:rsidR="00146C4E" w:rsidRPr="009B5A9D">
              <w:t>–</w:t>
            </w:r>
            <w:r w:rsidR="00146C4E" w:rsidRPr="002F6FF2">
              <w:rPr>
                <w:rFonts w:hint="eastAsia"/>
              </w:rPr>
              <w:t xml:space="preserve"> Macro </w:t>
            </w:r>
            <w:r w:rsidR="00146C4E" w:rsidRPr="002F6FF2">
              <w:t>(Victim)</w:t>
            </w:r>
          </w:p>
          <w:p w14:paraId="457C1D5E" w14:textId="1EF1FFAB" w:rsidR="00146C4E" w:rsidRPr="009B5A9D" w:rsidRDefault="00843636" w:rsidP="001457DF">
            <w:pPr>
              <w:pStyle w:val="TAL"/>
            </w:pPr>
            <w:r>
              <w:tab/>
              <w:t xml:space="preserve">- </w:t>
            </w:r>
            <w:r w:rsidR="00146C4E" w:rsidRPr="00843636">
              <w:rPr>
                <w:rFonts w:hint="eastAsia"/>
              </w:rPr>
              <w:t>Macro-to-Macro: UMa (h_UE=25m)</w:t>
            </w:r>
            <w:r w:rsidR="00146C4E" w:rsidRPr="00995A3F">
              <w:t xml:space="preserve"> [</w:t>
            </w:r>
            <w:r w:rsidR="003E3444" w:rsidRPr="00995A3F">
              <w:t>5</w:t>
            </w:r>
            <w:r w:rsidR="00146C4E" w:rsidRPr="009B5A9D">
              <w:t>]</w:t>
            </w:r>
          </w:p>
          <w:p w14:paraId="457F88DF" w14:textId="683A257C" w:rsidR="00146C4E" w:rsidRPr="009132C5" w:rsidRDefault="00843636" w:rsidP="001457DF">
            <w:pPr>
              <w:pStyle w:val="TAL"/>
            </w:pPr>
            <w:r>
              <w:tab/>
              <w:t xml:space="preserve">- </w:t>
            </w:r>
            <w:r w:rsidR="00146C4E" w:rsidRPr="00843636">
              <w:rPr>
                <w:rFonts w:hint="eastAsia"/>
              </w:rPr>
              <w:t>Macro-to-UE</w:t>
            </w:r>
            <w:r w:rsidR="00146C4E" w:rsidRPr="00995A3F">
              <w:t>(V)</w:t>
            </w:r>
            <w:r w:rsidR="00146C4E" w:rsidRPr="00995A3F">
              <w:rPr>
                <w:rFonts w:hint="eastAsia"/>
              </w:rPr>
              <w:t>: U</w:t>
            </w:r>
            <w:r w:rsidR="00146C4E" w:rsidRPr="009B5A9D">
              <w:t>m</w:t>
            </w:r>
            <w:r w:rsidR="00146C4E" w:rsidRPr="002F6FF2">
              <w:rPr>
                <w:rFonts w:hint="eastAsia"/>
              </w:rPr>
              <w:t>a</w:t>
            </w:r>
            <w:r w:rsidR="00146C4E" w:rsidRPr="002F6FF2">
              <w:t xml:space="preserve"> + penetration loss[</w:t>
            </w:r>
            <w:r w:rsidR="003E3444" w:rsidRPr="002F6FF2">
              <w:t>5</w:t>
            </w:r>
            <w:r w:rsidR="00146C4E" w:rsidRPr="009132C5">
              <w:t>]</w:t>
            </w:r>
          </w:p>
          <w:p w14:paraId="48B2B82A" w14:textId="4654AC8C" w:rsidR="00146C4E" w:rsidRPr="00995A3F" w:rsidRDefault="00843636" w:rsidP="001457DF">
            <w:pPr>
              <w:pStyle w:val="TAL"/>
            </w:pPr>
            <w:r>
              <w:tab/>
              <w:t xml:space="preserve">- </w:t>
            </w:r>
            <w:r w:rsidR="00146C4E" w:rsidRPr="00843636">
              <w:rPr>
                <w:rFonts w:hint="eastAsia"/>
              </w:rPr>
              <w:t>UE-to-UE: UMi (h_BS=1.5m ~ 22.5m)</w:t>
            </w:r>
            <w:r w:rsidR="00146C4E" w:rsidRPr="00995A3F">
              <w:t xml:space="preserve"> </w:t>
            </w:r>
            <w:r w:rsidR="00146C4E" w:rsidRPr="00995A3F">
              <w:br/>
            </w:r>
            <w:r>
              <w:tab/>
              <w:t xml:space="preserve">  </w:t>
            </w:r>
            <w:r w:rsidR="00146C4E" w:rsidRPr="00843636">
              <w:t>+ penetration loss [</w:t>
            </w:r>
            <w:r w:rsidR="003E3444" w:rsidRPr="00995A3F">
              <w:t>5</w:t>
            </w:r>
            <w:r w:rsidR="00146C4E" w:rsidRPr="00995A3F">
              <w:t>]</w:t>
            </w:r>
          </w:p>
        </w:tc>
      </w:tr>
      <w:tr w:rsidR="00146C4E" w:rsidRPr="009531ED" w14:paraId="6C3389D8"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E9AB88" w14:textId="77777777" w:rsidR="00146C4E" w:rsidRPr="00843636" w:rsidRDefault="00146C4E" w:rsidP="001457DF">
            <w:pPr>
              <w:pStyle w:val="TAL"/>
            </w:pPr>
            <w:r w:rsidRPr="00843636">
              <w:rPr>
                <w:rFonts w:hint="eastAsia"/>
              </w:rPr>
              <w:t>Shadowing correlation</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663A79" w14:textId="77777777" w:rsidR="00146C4E" w:rsidRPr="00843636" w:rsidRDefault="00146C4E" w:rsidP="001457DF">
            <w:pPr>
              <w:pStyle w:val="TAL"/>
            </w:pPr>
            <w:r w:rsidRPr="00995A3F">
              <w:rPr>
                <w:rFonts w:hint="eastAsia"/>
              </w:rPr>
              <w:t>Between cells: 1.0</w:t>
            </w:r>
          </w:p>
          <w:p w14:paraId="3EDE2B65" w14:textId="77777777" w:rsidR="00146C4E" w:rsidRPr="00995A3F" w:rsidRDefault="00146C4E" w:rsidP="001457DF">
            <w:pPr>
              <w:pStyle w:val="TAL"/>
            </w:pPr>
            <w:r w:rsidRPr="00995A3F">
              <w:rPr>
                <w:rFonts w:hint="eastAsia"/>
              </w:rPr>
              <w:t>Between sites: 0.5</w:t>
            </w:r>
          </w:p>
        </w:tc>
      </w:tr>
      <w:tr w:rsidR="00146C4E" w:rsidRPr="009531ED" w14:paraId="4B755525" w14:textId="77777777" w:rsidTr="001457DF">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3C209A" w14:textId="77777777" w:rsidR="00146C4E" w:rsidRPr="00843636" w:rsidRDefault="00146C4E" w:rsidP="001457DF">
            <w:pPr>
              <w:pStyle w:val="TAL"/>
            </w:pPr>
            <w:r w:rsidRPr="00274009">
              <w:t>Multi operators layou</w:t>
            </w:r>
            <w:r w:rsidRPr="00843636">
              <w:t>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B749B" w14:textId="77777777" w:rsidR="00146C4E" w:rsidRPr="00995A3F" w:rsidRDefault="00146C4E" w:rsidP="001457DF">
            <w:pPr>
              <w:pStyle w:val="TAL"/>
            </w:pPr>
            <w:r w:rsidRPr="00995A3F">
              <w:t>uncoordinated operation (100% Grid Shift)</w:t>
            </w:r>
          </w:p>
        </w:tc>
      </w:tr>
    </w:tbl>
    <w:p w14:paraId="6F504993" w14:textId="77777777" w:rsidR="00146C4E" w:rsidRPr="009531ED" w:rsidRDefault="00146C4E" w:rsidP="00146C4E">
      <w:pPr>
        <w:pStyle w:val="BodyText"/>
      </w:pPr>
    </w:p>
    <w:p w14:paraId="76238423" w14:textId="1B7D4686" w:rsidR="00146C4E" w:rsidRPr="00843636" w:rsidRDefault="00146C4E" w:rsidP="001457DF">
      <w:pPr>
        <w:pStyle w:val="Heading5"/>
      </w:pPr>
      <w:bookmarkStart w:id="121" w:name="_Toc9036911"/>
      <w:bookmarkStart w:id="122" w:name="_Toc9039889"/>
      <w:bookmarkStart w:id="123" w:name="_Toc9042941"/>
      <w:r w:rsidRPr="009531ED">
        <w:t>5.2.2.1.2</w:t>
      </w:r>
      <w:r w:rsidR="00843636">
        <w:tab/>
      </w:r>
      <w:r w:rsidRPr="00843636">
        <w:t>Dense urban</w:t>
      </w:r>
      <w:bookmarkEnd w:id="121"/>
      <w:bookmarkEnd w:id="122"/>
      <w:bookmarkEnd w:id="123"/>
    </w:p>
    <w:p w14:paraId="4B9116BE" w14:textId="77777777" w:rsidR="00146C4E" w:rsidRPr="00995A3F" w:rsidRDefault="00146C4E" w:rsidP="001457DF">
      <w:pPr>
        <w:pStyle w:val="TH"/>
        <w:rPr>
          <w:lang w:eastAsia="ko-KR"/>
        </w:rPr>
      </w:pPr>
      <w:r w:rsidRPr="00995A3F">
        <w:rPr>
          <w:lang w:eastAsia="ko-KR"/>
        </w:rPr>
        <w:t>Table</w:t>
      </w:r>
      <w:r w:rsidRPr="00843636">
        <w:rPr>
          <w:lang w:eastAsia="ko-KR"/>
        </w:rPr>
        <w:t xml:space="preserve"> 5.2.2.1.2-1: Single operator layout for </w:t>
      </w:r>
      <w:r w:rsidRPr="00995A3F">
        <w:rPr>
          <w:rFonts w:hint="eastAsia"/>
          <w:lang w:eastAsia="ko-KR"/>
        </w:rPr>
        <w:t>Dense urban</w:t>
      </w:r>
      <w:r w:rsidRPr="00995A3F">
        <w:rPr>
          <w:lang w:eastAsia="ko-KR"/>
        </w:rPr>
        <w:t xml:space="preserve"> in FR2 (30GHz)</w:t>
      </w:r>
    </w:p>
    <w:tbl>
      <w:tblPr>
        <w:tblW w:w="5000" w:type="pct"/>
        <w:tblCellMar>
          <w:left w:w="0" w:type="dxa"/>
          <w:right w:w="0" w:type="dxa"/>
        </w:tblCellMar>
        <w:tblLook w:val="01E0" w:firstRow="1" w:lastRow="1" w:firstColumn="1" w:lastColumn="1" w:noHBand="0" w:noVBand="0"/>
      </w:tblPr>
      <w:tblGrid>
        <w:gridCol w:w="4316"/>
        <w:gridCol w:w="3571"/>
        <w:gridCol w:w="1734"/>
      </w:tblGrid>
      <w:tr w:rsidR="00146C4E" w:rsidRPr="009531ED" w14:paraId="6B581EFB"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95F5D" w14:textId="77777777" w:rsidR="00146C4E" w:rsidRPr="00995A3F" w:rsidRDefault="00146C4E" w:rsidP="0094373B">
            <w:pPr>
              <w:pStyle w:val="TAH"/>
              <w:rPr>
                <w:rFonts w:eastAsia="MS PGothic" w:cs="Arial"/>
                <w:lang w:val="en-US" w:eastAsia="ja-JP"/>
              </w:rPr>
            </w:pPr>
            <w:r w:rsidRPr="00843636">
              <w:rPr>
                <w:kern w:val="24"/>
                <w:lang w:eastAsia="ja-JP"/>
              </w:rPr>
              <w:t>Parameters</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AC6FD7" w14:textId="77777777" w:rsidR="00146C4E" w:rsidRPr="002F6FF2" w:rsidRDefault="00146C4E" w:rsidP="0094373B">
            <w:pPr>
              <w:pStyle w:val="TAH"/>
              <w:rPr>
                <w:rFonts w:eastAsia="MS PGothic" w:cs="Arial"/>
                <w:lang w:val="en-US" w:eastAsia="ja-JP"/>
              </w:rPr>
            </w:pPr>
            <w:r w:rsidRPr="009B5A9D">
              <w:rPr>
                <w:kern w:val="24"/>
                <w:lang w:eastAsia="ja-JP"/>
              </w:rPr>
              <w:t>Values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4B6B16" w14:textId="77777777" w:rsidR="00146C4E" w:rsidRPr="009132C5" w:rsidRDefault="00146C4E" w:rsidP="0094373B">
            <w:pPr>
              <w:pStyle w:val="TAH"/>
              <w:rPr>
                <w:rFonts w:eastAsia="MS PGothic" w:cs="Arial"/>
                <w:lang w:val="en-US" w:eastAsia="ja-JP"/>
              </w:rPr>
            </w:pPr>
            <w:r w:rsidRPr="009132C5">
              <w:rPr>
                <w:kern w:val="24"/>
                <w:lang w:eastAsia="ja-JP"/>
              </w:rPr>
              <w:t>Remark</w:t>
            </w:r>
          </w:p>
        </w:tc>
      </w:tr>
      <w:tr w:rsidR="00146C4E" w:rsidRPr="009531ED" w14:paraId="21CDF944"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963EB" w14:textId="77777777" w:rsidR="00146C4E" w:rsidRPr="009531ED" w:rsidRDefault="00146C4E" w:rsidP="0094373B">
            <w:pPr>
              <w:pStyle w:val="TAC"/>
              <w:rPr>
                <w:rFonts w:eastAsia="MS PGothic" w:cs="Arial"/>
                <w:lang w:val="en-US" w:eastAsia="ja-JP"/>
              </w:rPr>
            </w:pPr>
            <w:r w:rsidRPr="009531ED">
              <w:rPr>
                <w:kern w:val="24"/>
                <w:lang w:eastAsia="ja-JP"/>
              </w:rPr>
              <w:t>Network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AF508" w14:textId="77777777" w:rsidR="00146C4E" w:rsidRPr="009531ED" w:rsidRDefault="00146C4E" w:rsidP="0094373B">
            <w:pPr>
              <w:pStyle w:val="TAC"/>
              <w:rPr>
                <w:rFonts w:eastAsia="MS PGothic" w:cs="Arial"/>
                <w:lang w:val="en-US" w:eastAsia="ja-JP"/>
              </w:rPr>
            </w:pPr>
            <w:r w:rsidRPr="009531ED">
              <w:rPr>
                <w:kern w:val="24"/>
                <w:lang w:eastAsia="ja-JP"/>
              </w:rPr>
              <w:t>Fixed cluster circle within a macro cell.</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46F266" w14:textId="77777777" w:rsidR="00146C4E" w:rsidRPr="009531ED" w:rsidRDefault="00146C4E" w:rsidP="0094373B">
            <w:pPr>
              <w:pStyle w:val="TAC"/>
              <w:rPr>
                <w:rFonts w:eastAsia="MS PGothic" w:cs="Arial"/>
                <w:lang w:val="en-US" w:eastAsia="ja-JP"/>
              </w:rPr>
            </w:pPr>
            <w:r w:rsidRPr="009531ED">
              <w:rPr>
                <w:kern w:val="24"/>
                <w:lang w:val="en-US" w:eastAsia="ja-JP"/>
              </w:rPr>
              <w:t>note1</w:t>
            </w:r>
          </w:p>
        </w:tc>
      </w:tr>
      <w:tr w:rsidR="00146C4E" w:rsidRPr="009531ED" w14:paraId="5F436DD9"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060BE" w14:textId="77777777" w:rsidR="00146C4E" w:rsidRPr="009531ED" w:rsidRDefault="00146C4E" w:rsidP="0094373B">
            <w:pPr>
              <w:pStyle w:val="TAC"/>
              <w:rPr>
                <w:rFonts w:eastAsia="MS PGothic" w:cs="Arial"/>
                <w:lang w:val="en-US" w:eastAsia="ja-JP"/>
              </w:rPr>
            </w:pPr>
            <w:r w:rsidRPr="009531ED">
              <w:rPr>
                <w:kern w:val="24"/>
                <w:lang w:val="en-US" w:eastAsia="ja-JP"/>
              </w:rPr>
              <w:t>Number of micro BSs per macro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EC5E52" w14:textId="77777777" w:rsidR="00146C4E" w:rsidRPr="009531ED" w:rsidRDefault="00146C4E" w:rsidP="0094373B">
            <w:pPr>
              <w:pStyle w:val="TAC"/>
              <w:rPr>
                <w:rFonts w:eastAsia="MS PGothic" w:cs="Arial"/>
                <w:lang w:val="en-US" w:eastAsia="ja-JP"/>
              </w:rPr>
            </w:pPr>
            <w:r w:rsidRPr="009531ED">
              <w:rPr>
                <w:kern w:val="24"/>
                <w:lang w:val="en-US" w:eastAsia="ja-JP"/>
              </w:rPr>
              <w:t>3</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B4F05" w14:textId="77777777" w:rsidR="00146C4E" w:rsidRPr="009531ED" w:rsidRDefault="00146C4E" w:rsidP="0094373B">
            <w:pPr>
              <w:pStyle w:val="TAC"/>
              <w:rPr>
                <w:rFonts w:eastAsia="MS PGothic" w:cs="Arial"/>
                <w:lang w:val="en-US" w:eastAsia="ja-JP"/>
              </w:rPr>
            </w:pPr>
            <w:r w:rsidRPr="009531ED">
              <w:rPr>
                <w:rFonts w:eastAsia="MS PGothic" w:cs="Arial"/>
                <w:lang w:val="en-US" w:eastAsia="ja-JP"/>
              </w:rPr>
              <w:t>3 cluster circles are in a macro cell. 1 cluster circle has 1 micro BS.</w:t>
            </w:r>
          </w:p>
        </w:tc>
      </w:tr>
      <w:tr w:rsidR="00146C4E" w:rsidRPr="009531ED" w14:paraId="220ACCBA"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DA0190" w14:textId="77777777" w:rsidR="00146C4E" w:rsidRPr="009531ED" w:rsidRDefault="00146C4E" w:rsidP="0094373B">
            <w:pPr>
              <w:pStyle w:val="TAC"/>
              <w:rPr>
                <w:rFonts w:eastAsia="MS PGothic" w:cs="Arial"/>
                <w:lang w:val="en-US" w:eastAsia="ja-JP"/>
              </w:rPr>
            </w:pPr>
            <w:r w:rsidRPr="009531ED">
              <w:rPr>
                <w:kern w:val="24"/>
                <w:lang w:val="en-US" w:eastAsia="ja-JP"/>
              </w:rPr>
              <w:t>Radius of UE dropping within a micro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AC216" w14:textId="77777777" w:rsidR="00146C4E" w:rsidRPr="009531ED" w:rsidRDefault="00146C4E" w:rsidP="0094373B">
            <w:pPr>
              <w:pStyle w:val="TAC"/>
              <w:rPr>
                <w:rFonts w:eastAsia="MS PGothic" w:cs="Arial"/>
                <w:lang w:val="en-US" w:eastAsia="ja-JP"/>
              </w:rPr>
            </w:pPr>
            <w:r w:rsidRPr="009531ED">
              <w:rPr>
                <w:kern w:val="24"/>
                <w:lang w:val="en-US" w:eastAsia="ja-JP"/>
              </w:rPr>
              <w:t>&lt; 28.9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74987C" w14:textId="77777777" w:rsidR="00146C4E" w:rsidRPr="009531ED" w:rsidRDefault="00146C4E" w:rsidP="0094373B">
            <w:pPr>
              <w:pStyle w:val="TAC"/>
              <w:rPr>
                <w:rFonts w:eastAsia="MS PGothic" w:cs="Arial"/>
                <w:lang w:val="en-US" w:eastAsia="ja-JP"/>
              </w:rPr>
            </w:pPr>
          </w:p>
        </w:tc>
      </w:tr>
      <w:tr w:rsidR="00146C4E" w:rsidRPr="009531ED" w14:paraId="5D54BC5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5CC2D5" w14:textId="77777777" w:rsidR="00146C4E" w:rsidRPr="009531ED" w:rsidRDefault="00146C4E" w:rsidP="0094373B">
            <w:pPr>
              <w:pStyle w:val="TAC"/>
              <w:rPr>
                <w:rFonts w:eastAsia="MS PGothic" w:cs="Arial"/>
                <w:lang w:val="en-US" w:eastAsia="ja-JP"/>
              </w:rPr>
            </w:pPr>
            <w:r w:rsidRPr="009531ED">
              <w:rPr>
                <w:kern w:val="24"/>
                <w:lang w:eastAsia="ja-JP"/>
              </w:rPr>
              <w:t>BS antenna height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B0EE3" w14:textId="77777777" w:rsidR="00146C4E" w:rsidRPr="009531ED" w:rsidRDefault="00146C4E" w:rsidP="0094373B">
            <w:pPr>
              <w:pStyle w:val="TAC"/>
              <w:rPr>
                <w:rFonts w:eastAsia="MS PGothic" w:cs="Arial"/>
                <w:lang w:val="en-US" w:eastAsia="ja-JP"/>
              </w:rPr>
            </w:pPr>
            <w:r w:rsidRPr="009531ED">
              <w:rPr>
                <w:kern w:val="24"/>
                <w:lang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670C6F" w14:textId="77777777" w:rsidR="00146C4E" w:rsidRPr="009531ED" w:rsidRDefault="00146C4E" w:rsidP="0094373B">
            <w:pPr>
              <w:pStyle w:val="TAC"/>
              <w:rPr>
                <w:rFonts w:eastAsia="MS PGothic" w:cs="Arial"/>
                <w:lang w:val="en-US" w:eastAsia="ja-JP"/>
              </w:rPr>
            </w:pPr>
            <w:r w:rsidRPr="009531ED">
              <w:rPr>
                <w:kern w:val="24"/>
                <w:lang w:eastAsia="ja-JP"/>
              </w:rPr>
              <w:t> </w:t>
            </w:r>
          </w:p>
        </w:tc>
      </w:tr>
      <w:tr w:rsidR="00146C4E" w:rsidRPr="009531ED" w14:paraId="37E3446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B24EA" w14:textId="77777777" w:rsidR="00146C4E" w:rsidRPr="00843636" w:rsidRDefault="00146C4E" w:rsidP="0094373B">
            <w:pPr>
              <w:pStyle w:val="TAC"/>
              <w:rPr>
                <w:rFonts w:eastAsia="MS PGothic" w:cs="Arial"/>
                <w:lang w:val="en-US" w:eastAsia="ja-JP"/>
              </w:rPr>
            </w:pPr>
            <w:r w:rsidRPr="00843636">
              <w:rPr>
                <w:kern w:val="24"/>
                <w:lang w:eastAsia="ja-JP"/>
              </w:rPr>
              <w:t>Channel model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53D26B" w14:textId="2456ADF1" w:rsidR="00146C4E" w:rsidRPr="00843636" w:rsidRDefault="00146C4E" w:rsidP="001457DF">
            <w:pPr>
              <w:pStyle w:val="TAL"/>
            </w:pPr>
            <w:r w:rsidRPr="00995A3F">
              <w:rPr>
                <w:rFonts w:hint="eastAsia"/>
              </w:rPr>
              <w:t xml:space="preserve">Micro (A) </w:t>
            </w:r>
            <w:r w:rsidRPr="00995A3F">
              <w:t>–</w:t>
            </w:r>
            <w:r w:rsidRPr="009B5A9D">
              <w:rPr>
                <w:rFonts w:hint="eastAsia"/>
              </w:rPr>
              <w:t xml:space="preserve"> </w:t>
            </w:r>
            <w:r w:rsidRPr="002F6FF2">
              <w:t>Micro (V) [</w:t>
            </w:r>
            <w:r w:rsidR="003E3444" w:rsidRPr="002F6FF2">
              <w:t>5</w:t>
            </w:r>
            <w:r w:rsidRPr="002F6FF2">
              <w:t>]</w:t>
            </w:r>
          </w:p>
          <w:p w14:paraId="4CBC0932" w14:textId="2F2902B2" w:rsidR="00146C4E" w:rsidRPr="00995A3F" w:rsidRDefault="00843636" w:rsidP="001457DF">
            <w:pPr>
              <w:pStyle w:val="TAL"/>
            </w:pPr>
            <w:r>
              <w:tab/>
              <w:t xml:space="preserve">- </w:t>
            </w:r>
            <w:r w:rsidR="00146C4E" w:rsidRPr="00843636">
              <w:rPr>
                <w:rFonts w:hint="eastAsia"/>
              </w:rPr>
              <w:t>Micro-to-</w:t>
            </w:r>
            <w:r w:rsidR="00146C4E" w:rsidRPr="00995A3F">
              <w:t>Micro</w:t>
            </w:r>
            <w:r w:rsidR="00146C4E" w:rsidRPr="00995A3F">
              <w:rPr>
                <w:rFonts w:hint="eastAsia"/>
              </w:rPr>
              <w:t xml:space="preserve">: UMi </w:t>
            </w:r>
            <w:r w:rsidR="00146C4E" w:rsidRPr="00843636">
              <w:br/>
            </w:r>
            <w:r>
              <w:tab/>
              <w:t xml:space="preserve">  </w:t>
            </w:r>
            <w:r w:rsidR="00146C4E" w:rsidRPr="00843636">
              <w:rPr>
                <w:rFonts w:hint="eastAsia"/>
              </w:rPr>
              <w:t>(h_UE=</w:t>
            </w:r>
            <w:r w:rsidR="00146C4E" w:rsidRPr="00995A3F">
              <w:rPr>
                <w:rFonts w:hint="eastAsia"/>
              </w:rPr>
              <w:t>10m)</w:t>
            </w:r>
          </w:p>
          <w:p w14:paraId="64B99116" w14:textId="1D3CB26C" w:rsidR="00146C4E" w:rsidRPr="00843636" w:rsidRDefault="00843636" w:rsidP="001457DF">
            <w:pPr>
              <w:pStyle w:val="TAL"/>
            </w:pPr>
            <w:r>
              <w:tab/>
              <w:t xml:space="preserve">- </w:t>
            </w:r>
            <w:r w:rsidR="00146C4E" w:rsidRPr="00843636">
              <w:rPr>
                <w:rFonts w:hint="eastAsia"/>
              </w:rPr>
              <w:t>Micro-to-Micro UE</w:t>
            </w:r>
            <w:r w:rsidR="00146C4E" w:rsidRPr="00995A3F">
              <w:t xml:space="preserve">: </w:t>
            </w:r>
            <w:r w:rsidR="00146C4E" w:rsidRPr="00995A3F">
              <w:br/>
            </w:r>
            <w:r>
              <w:tab/>
              <w:t xml:space="preserve">  </w:t>
            </w:r>
            <w:r w:rsidR="00146C4E" w:rsidRPr="00843636">
              <w:t>UMi + penetration loss</w:t>
            </w:r>
          </w:p>
          <w:p w14:paraId="3DFFF599" w14:textId="0A5BE87C" w:rsidR="00146C4E" w:rsidRPr="00995A3F" w:rsidRDefault="00843636" w:rsidP="001457DF">
            <w:pPr>
              <w:pStyle w:val="TAL"/>
              <w:rPr>
                <w:rFonts w:eastAsia="MS PGothic" w:cs="Arial"/>
                <w:lang w:val="en-US" w:eastAsia="ja-JP"/>
              </w:rPr>
            </w:pPr>
            <w:r>
              <w:tab/>
              <w:t xml:space="preserve">- </w:t>
            </w:r>
            <w:r w:rsidR="00146C4E" w:rsidRPr="00843636">
              <w:t>Micro (UE)-to-Micro (UE):</w:t>
            </w:r>
            <w:r w:rsidR="00146C4E" w:rsidRPr="00843636">
              <w:br/>
            </w:r>
            <w:r>
              <w:tab/>
              <w:t xml:space="preserve">  </w:t>
            </w:r>
            <w:r w:rsidR="00146C4E" w:rsidRPr="00843636">
              <w:rPr>
                <w:rFonts w:hint="eastAsia"/>
              </w:rPr>
              <w:t xml:space="preserve">UMi (h_BS=1.5m ~ 22.5m) </w:t>
            </w:r>
            <w:r w:rsidR="00146C4E" w:rsidRPr="00995A3F">
              <w:br/>
            </w:r>
            <w:r>
              <w:tab/>
              <w:t xml:space="preserve">  </w:t>
            </w:r>
            <w:r w:rsidR="00146C4E" w:rsidRPr="00843636">
              <w:t xml:space="preserve">+ </w:t>
            </w:r>
            <w:r w:rsidR="00146C4E" w:rsidRPr="00843636">
              <w:rPr>
                <w:rFonts w:hint="eastAsia"/>
              </w:rPr>
              <w:t>penetration loss between 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7DCB0C" w14:textId="77777777" w:rsidR="00146C4E" w:rsidRPr="009B5A9D" w:rsidRDefault="00146C4E" w:rsidP="0094373B">
            <w:pPr>
              <w:pStyle w:val="TAC"/>
              <w:rPr>
                <w:rFonts w:eastAsia="MS PGothic" w:cs="Arial"/>
                <w:lang w:val="en-US" w:eastAsia="ja-JP"/>
              </w:rPr>
            </w:pPr>
          </w:p>
        </w:tc>
      </w:tr>
      <w:tr w:rsidR="00146C4E" w:rsidRPr="009531ED" w14:paraId="6F60F6D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C31FD9" w14:textId="77777777" w:rsidR="00146C4E" w:rsidRPr="009531ED" w:rsidRDefault="00146C4E" w:rsidP="0094373B">
            <w:pPr>
              <w:pStyle w:val="TAC"/>
              <w:rPr>
                <w:rFonts w:eastAsia="MS PGothic" w:cs="Arial"/>
                <w:lang w:val="en-US" w:eastAsia="ja-JP"/>
              </w:rPr>
            </w:pPr>
            <w:r w:rsidRPr="009531ED">
              <w:rPr>
                <w:kern w:val="24"/>
                <w:lang w:eastAsia="ja-JP"/>
              </w:rPr>
              <w:t>Shadowing correlation</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A97CCE" w14:textId="77777777" w:rsidR="00146C4E" w:rsidRPr="009531ED" w:rsidRDefault="00146C4E" w:rsidP="0094373B">
            <w:pPr>
              <w:pStyle w:val="TAC"/>
              <w:rPr>
                <w:rFonts w:eastAsia="MS PGothic" w:cs="Arial"/>
                <w:lang w:val="en-US" w:eastAsia="ja-JP"/>
              </w:rPr>
            </w:pPr>
            <w:r w:rsidRPr="009531ED">
              <w:rPr>
                <w:kern w:val="24"/>
                <w:lang w:eastAsia="ja-JP"/>
              </w:rPr>
              <w:t>Between cite: 0.5</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5D4C9" w14:textId="77777777" w:rsidR="00146C4E" w:rsidRPr="009531ED" w:rsidRDefault="00146C4E" w:rsidP="0094373B">
            <w:pPr>
              <w:pStyle w:val="TAC"/>
              <w:rPr>
                <w:rFonts w:eastAsia="MS PGothic" w:cs="Arial"/>
                <w:lang w:val="en-US" w:eastAsia="ja-JP"/>
              </w:rPr>
            </w:pPr>
          </w:p>
        </w:tc>
      </w:tr>
      <w:tr w:rsidR="00146C4E" w:rsidRPr="009531ED" w14:paraId="080BA87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B5FF0" w14:textId="77777777" w:rsidR="00146C4E" w:rsidRPr="009531ED" w:rsidRDefault="00146C4E" w:rsidP="0094373B">
            <w:pPr>
              <w:pStyle w:val="TAC"/>
              <w:rPr>
                <w:kern w:val="24"/>
                <w:lang w:eastAsia="ko-KR"/>
              </w:rPr>
            </w:pPr>
            <w:r w:rsidRPr="009531ED">
              <w:rPr>
                <w:kern w:val="24"/>
                <w:lang w:eastAsia="ko-KR"/>
              </w:rPr>
              <w:t>Multi operator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CC6A81" w14:textId="77777777" w:rsidR="00146C4E" w:rsidRPr="009531ED" w:rsidRDefault="00146C4E" w:rsidP="0094373B">
            <w:pPr>
              <w:pStyle w:val="TAC"/>
              <w:rPr>
                <w:kern w:val="24"/>
                <w:lang w:eastAsia="ja-JP"/>
              </w:rPr>
            </w:pPr>
            <w:r w:rsidRPr="009531ED">
              <w:rPr>
                <w:kern w:val="24"/>
                <w:lang w:eastAsia="ja-JP"/>
              </w:rPr>
              <w:t>Cluster circle is coordinated</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1EBB7D" w14:textId="77777777" w:rsidR="00146C4E" w:rsidRPr="009531ED" w:rsidRDefault="00146C4E" w:rsidP="0094373B">
            <w:pPr>
              <w:pStyle w:val="TAC"/>
              <w:rPr>
                <w:rFonts w:eastAsia="MS PGothic" w:cs="Arial"/>
                <w:lang w:val="en-US" w:eastAsia="ja-JP"/>
              </w:rPr>
            </w:pPr>
            <w:r w:rsidRPr="009531ED">
              <w:rPr>
                <w:kern w:val="24"/>
                <w:lang w:eastAsia="ja-JP"/>
              </w:rPr>
              <w:t> Note 2</w:t>
            </w:r>
          </w:p>
        </w:tc>
      </w:tr>
      <w:tr w:rsidR="00146C4E" w:rsidRPr="009531ED" w14:paraId="03FFFE95"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49BE9C" w14:textId="77777777" w:rsidR="00146C4E" w:rsidRPr="009531ED" w:rsidRDefault="00146C4E" w:rsidP="0094373B">
            <w:pPr>
              <w:pStyle w:val="TAC"/>
              <w:rPr>
                <w:kern w:val="24"/>
                <w:lang w:eastAsia="ko-KR"/>
              </w:rPr>
            </w:pPr>
            <w:r w:rsidRPr="009531ED">
              <w:rPr>
                <w:kern w:val="24"/>
                <w:lang w:eastAsia="ko-KR"/>
              </w:rPr>
              <w:t>Minimum distance between micro BSs in different operator</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222C0F" w14:textId="77777777" w:rsidR="00146C4E" w:rsidRPr="009531ED" w:rsidRDefault="00146C4E" w:rsidP="0094373B">
            <w:pPr>
              <w:pStyle w:val="TAC"/>
              <w:rPr>
                <w:kern w:val="24"/>
                <w:lang w:eastAsia="ja-JP"/>
              </w:rPr>
            </w:pPr>
            <w:r w:rsidRPr="009531ED">
              <w:rPr>
                <w:kern w:val="24"/>
                <w:lang w:val="en-US"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00F692" w14:textId="77777777" w:rsidR="00146C4E" w:rsidRPr="009531ED" w:rsidRDefault="00146C4E" w:rsidP="0094373B">
            <w:pPr>
              <w:pStyle w:val="TAC"/>
              <w:rPr>
                <w:rFonts w:eastAsia="MS PGothic" w:cs="Arial"/>
                <w:lang w:val="en-US" w:eastAsia="ja-JP"/>
              </w:rPr>
            </w:pPr>
          </w:p>
        </w:tc>
      </w:tr>
      <w:tr w:rsidR="00146C4E" w:rsidRPr="009531ED" w14:paraId="056E88D4" w14:textId="77777777" w:rsidTr="0094373B">
        <w:tc>
          <w:tcPr>
            <w:tcW w:w="5000"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64ECF" w14:textId="77777777" w:rsidR="00146C4E" w:rsidRPr="002F6FF2" w:rsidRDefault="00146C4E" w:rsidP="0094373B">
            <w:pPr>
              <w:pStyle w:val="TAN"/>
              <w:rPr>
                <w:rFonts w:eastAsia="SimSun"/>
                <w:kern w:val="24"/>
                <w:lang w:val="en-US" w:eastAsia="ja-JP"/>
              </w:rPr>
            </w:pPr>
            <w:r w:rsidRPr="009531ED">
              <w:rPr>
                <w:kern w:val="24"/>
                <w:lang w:eastAsia="ja-JP"/>
              </w:rPr>
              <w:t>Note 1:</w:t>
            </w:r>
            <w:r w:rsidRPr="00843636">
              <w:rPr>
                <w:rFonts w:hint="eastAsia"/>
                <w:lang w:eastAsia="ja-JP"/>
              </w:rPr>
              <w:tab/>
            </w:r>
            <w:r w:rsidRPr="00843636">
              <w:rPr>
                <w:rFonts w:hint="eastAsia"/>
                <w:kern w:val="24"/>
                <w:lang w:eastAsia="ja-JP"/>
              </w:rPr>
              <w:t xml:space="preserve">Micro BS is randomly dropped on an edge of the </w:t>
            </w:r>
            <w:r w:rsidRPr="00995A3F">
              <w:rPr>
                <w:kern w:val="24"/>
                <w:lang w:eastAsia="ja-JP"/>
              </w:rPr>
              <w:t>cluster circle</w:t>
            </w:r>
            <w:r w:rsidRPr="00995A3F">
              <w:rPr>
                <w:rFonts w:hint="eastAsia"/>
                <w:kern w:val="24"/>
                <w:lang w:eastAsia="ja-JP"/>
              </w:rPr>
              <w:t xml:space="preserve">. </w:t>
            </w:r>
            <w:r w:rsidRPr="009B5A9D">
              <w:rPr>
                <w:rFonts w:hint="eastAsia"/>
                <w:kern w:val="24"/>
                <w:lang w:val="en-US" w:eastAsia="ja-JP"/>
              </w:rPr>
              <w:t>A</w:t>
            </w:r>
            <w:r w:rsidRPr="002F6FF2">
              <w:rPr>
                <w:rFonts w:eastAsia="SimSun"/>
                <w:kern w:val="24"/>
                <w:lang w:val="en-US" w:eastAsia="ja-JP"/>
              </w:rPr>
              <w:t>ll UEs communicate with micro BS</w:t>
            </w:r>
            <w:r w:rsidRPr="002F6FF2">
              <w:rPr>
                <w:rFonts w:hint="eastAsia"/>
                <w:kern w:val="24"/>
                <w:lang w:val="en-US" w:eastAsia="ja-JP"/>
              </w:rPr>
              <w:t xml:space="preserve">, i.e. </w:t>
            </w:r>
            <w:r w:rsidRPr="00843636">
              <w:rPr>
                <w:rFonts w:hint="eastAsia"/>
                <w:kern w:val="24"/>
                <w:lang w:val="en-US" w:eastAsia="ja-JP"/>
              </w:rPr>
              <w:t xml:space="preserve">macro cell is only used for determining position of micro BS. </w:t>
            </w:r>
            <w:r w:rsidRPr="00995A3F">
              <w:rPr>
                <w:kern w:val="24"/>
                <w:lang w:val="en-US" w:eastAsia="ja-JP"/>
              </w:rPr>
              <w:t>A</w:t>
            </w:r>
            <w:r w:rsidRPr="00995A3F">
              <w:rPr>
                <w:rFonts w:hint="eastAsia"/>
                <w:kern w:val="24"/>
                <w:lang w:val="en-US" w:eastAsia="ja-JP"/>
              </w:rPr>
              <w:t xml:space="preserve">s a layout of macro cell, </w:t>
            </w:r>
            <w:r w:rsidRPr="009B5A9D">
              <w:rPr>
                <w:rFonts w:eastAsia="SimSun"/>
                <w:kern w:val="24"/>
                <w:lang w:val="en-US" w:eastAsia="ja-JP"/>
              </w:rPr>
              <w:t xml:space="preserve">hexagonal grid, </w:t>
            </w:r>
            <w:r w:rsidRPr="00843636">
              <w:rPr>
                <w:rFonts w:eastAsia="SimSun"/>
                <w:kern w:val="24"/>
                <w:lang w:val="en-US" w:eastAsia="ja-JP"/>
              </w:rPr>
              <w:t xml:space="preserve">19 macro sites, 3 sectors per site model </w:t>
            </w:r>
            <w:r w:rsidRPr="00995A3F">
              <w:rPr>
                <w:rFonts w:hint="eastAsia"/>
                <w:kern w:val="24"/>
                <w:lang w:val="en-US" w:eastAsia="ja-JP"/>
              </w:rPr>
              <w:t xml:space="preserve">with wrap around </w:t>
            </w:r>
            <w:r w:rsidRPr="00995A3F">
              <w:rPr>
                <w:rFonts w:eastAsia="SimSun"/>
                <w:kern w:val="24"/>
                <w:lang w:val="en-US" w:eastAsia="ja-JP"/>
              </w:rPr>
              <w:t xml:space="preserve">with ISD = 200m </w:t>
            </w:r>
            <w:r w:rsidRPr="009B5A9D">
              <w:rPr>
                <w:rFonts w:hint="eastAsia"/>
                <w:kern w:val="24"/>
                <w:lang w:val="en-US" w:eastAsia="ja-JP"/>
              </w:rPr>
              <w:t>is</w:t>
            </w:r>
            <w:r w:rsidRPr="002F6FF2">
              <w:rPr>
                <w:rFonts w:eastAsia="SimSun"/>
                <w:kern w:val="24"/>
                <w:lang w:val="en-US" w:eastAsia="ja-JP"/>
              </w:rPr>
              <w:t xml:space="preserve"> assumed.</w:t>
            </w:r>
          </w:p>
          <w:p w14:paraId="4E9A02E9" w14:textId="3007430C" w:rsidR="00146C4E" w:rsidRPr="00995A3F" w:rsidRDefault="00146C4E" w:rsidP="0094373B">
            <w:pPr>
              <w:pStyle w:val="TAN"/>
              <w:rPr>
                <w:rFonts w:cs="Arial"/>
                <w:lang w:val="en-US" w:eastAsia="ja-JP"/>
              </w:rPr>
            </w:pPr>
            <w:r w:rsidRPr="002F6FF2">
              <w:rPr>
                <w:rFonts w:eastAsia="SimSun"/>
                <w:kern w:val="24"/>
                <w:lang w:val="en-US" w:eastAsia="ja-JP"/>
              </w:rPr>
              <w:t>Note 2:</w:t>
            </w:r>
            <w:r w:rsidR="00843636" w:rsidRPr="00843636">
              <w:rPr>
                <w:rFonts w:hint="eastAsia"/>
                <w:lang w:eastAsia="ja-JP"/>
              </w:rPr>
              <w:t xml:space="preserve"> </w:t>
            </w:r>
            <w:r w:rsidR="00843636" w:rsidRPr="00843636">
              <w:rPr>
                <w:rFonts w:hint="eastAsia"/>
                <w:lang w:eastAsia="ja-JP"/>
              </w:rPr>
              <w:tab/>
            </w:r>
            <w:r w:rsidRPr="00843636">
              <w:rPr>
                <w:rFonts w:eastAsia="SimSun"/>
                <w:kern w:val="24"/>
                <w:lang w:val="en-US" w:eastAsia="ja-JP"/>
              </w:rPr>
              <w:t>Macro cell is collocated. Micro BS itself is randomly dropped.</w:t>
            </w:r>
          </w:p>
        </w:tc>
      </w:tr>
    </w:tbl>
    <w:p w14:paraId="7C83DADE" w14:textId="77777777" w:rsidR="00146C4E" w:rsidRPr="00843636" w:rsidRDefault="00146C4E" w:rsidP="00146C4E">
      <w:pPr>
        <w:pStyle w:val="BodyText"/>
      </w:pPr>
    </w:p>
    <w:p w14:paraId="69707D24" w14:textId="21A3E376" w:rsidR="00146C4E" w:rsidRPr="00843636" w:rsidRDefault="00146C4E" w:rsidP="001457DF">
      <w:pPr>
        <w:pStyle w:val="Heading5"/>
      </w:pPr>
      <w:bookmarkStart w:id="124" w:name="_Toc9036912"/>
      <w:bookmarkStart w:id="125" w:name="_Toc9039890"/>
      <w:bookmarkStart w:id="126" w:name="_Toc9042942"/>
      <w:r w:rsidRPr="00995A3F">
        <w:rPr>
          <w:rFonts w:hint="eastAsia"/>
        </w:rPr>
        <w:lastRenderedPageBreak/>
        <w:t>5.2.</w:t>
      </w:r>
      <w:r w:rsidRPr="00995A3F">
        <w:t>2</w:t>
      </w:r>
      <w:r w:rsidRPr="00843636">
        <w:t>.1.3</w:t>
      </w:r>
      <w:r w:rsidR="00843636">
        <w:tab/>
      </w:r>
      <w:r w:rsidRPr="00843636">
        <w:t>Indoor</w:t>
      </w:r>
      <w:bookmarkEnd w:id="124"/>
      <w:bookmarkEnd w:id="125"/>
      <w:bookmarkEnd w:id="126"/>
    </w:p>
    <w:p w14:paraId="1B7DD015" w14:textId="77777777" w:rsidR="00146C4E" w:rsidRPr="00995A3F" w:rsidRDefault="00146C4E" w:rsidP="001457DF">
      <w:pPr>
        <w:pStyle w:val="TH"/>
        <w:rPr>
          <w:lang w:eastAsia="ko-KR"/>
        </w:rPr>
      </w:pPr>
      <w:r w:rsidRPr="00995A3F">
        <w:rPr>
          <w:lang w:eastAsia="ko-KR"/>
        </w:rPr>
        <w:t>Table 5.2.2.1.3-1</w:t>
      </w:r>
      <w:r w:rsidRPr="00843636">
        <w:rPr>
          <w:lang w:eastAsia="ko-KR"/>
        </w:rPr>
        <w:t>: Single operator layout for Indoor scenarios in FR2 (30GHz)</w:t>
      </w:r>
    </w:p>
    <w:tbl>
      <w:tblPr>
        <w:tblW w:w="5000" w:type="pct"/>
        <w:jc w:val="center"/>
        <w:tblLayout w:type="fixed"/>
        <w:tblCellMar>
          <w:left w:w="0" w:type="dxa"/>
          <w:right w:w="0" w:type="dxa"/>
        </w:tblCellMar>
        <w:tblLook w:val="01E0" w:firstRow="1" w:lastRow="1" w:firstColumn="1" w:lastColumn="1" w:noHBand="0" w:noVBand="0"/>
      </w:tblPr>
      <w:tblGrid>
        <w:gridCol w:w="3250"/>
        <w:gridCol w:w="5469"/>
        <w:gridCol w:w="902"/>
      </w:tblGrid>
      <w:tr w:rsidR="00146C4E" w:rsidRPr="009531ED" w14:paraId="7C1CE055"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A46EB9" w14:textId="77777777" w:rsidR="00146C4E" w:rsidRPr="00843636" w:rsidRDefault="00146C4E" w:rsidP="001457DF">
            <w:pPr>
              <w:pStyle w:val="TAH"/>
            </w:pPr>
            <w:r w:rsidRPr="00843636">
              <w:t>Parameters</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898C7" w14:textId="77777777" w:rsidR="00146C4E" w:rsidRPr="00995A3F" w:rsidRDefault="00146C4E" w:rsidP="001457DF">
            <w:pPr>
              <w:pStyle w:val="TAH"/>
            </w:pPr>
            <w:r w:rsidRPr="00995A3F">
              <w:t>Values</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A07DF" w14:textId="77777777" w:rsidR="00146C4E" w:rsidRPr="009B5A9D" w:rsidRDefault="00146C4E" w:rsidP="001457DF">
            <w:pPr>
              <w:pStyle w:val="TAH"/>
            </w:pPr>
            <w:r w:rsidRPr="009B5A9D">
              <w:t>Remark</w:t>
            </w:r>
          </w:p>
        </w:tc>
      </w:tr>
      <w:tr w:rsidR="00146C4E" w:rsidRPr="009531ED" w14:paraId="5C5A586C"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7136A" w14:textId="77777777" w:rsidR="00146C4E" w:rsidRPr="00843636" w:rsidRDefault="00146C4E" w:rsidP="001457DF">
            <w:pPr>
              <w:pStyle w:val="TAL"/>
            </w:pPr>
            <w:r w:rsidRPr="00843636">
              <w:rPr>
                <w:rFonts w:hint="eastAsia"/>
              </w:rPr>
              <w:t>Network layout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10B123" w14:textId="77777777" w:rsidR="00146C4E" w:rsidRPr="00995A3F" w:rsidRDefault="00146C4E" w:rsidP="001457DF">
            <w:pPr>
              <w:pStyle w:val="TAL"/>
            </w:pPr>
            <w:r w:rsidRPr="00995A3F">
              <w:t xml:space="preserve">Indoor-to-Indoor : </w:t>
            </w:r>
            <w:r w:rsidRPr="00995A3F">
              <w:rPr>
                <w:rFonts w:hint="eastAsia"/>
              </w:rPr>
              <w:t>Total 12 BSs</w:t>
            </w:r>
            <w:r w:rsidRPr="00995A3F">
              <w:t xml:space="preserve"> </w:t>
            </w:r>
            <w:r w:rsidRPr="00995A3F">
              <w:br/>
              <w:t>(operator A: 6 BSs &amp; operator B: 6 BSs) 120m x 50m</w:t>
            </w:r>
          </w:p>
          <w:p w14:paraId="23684749" w14:textId="0721E925" w:rsidR="00146C4E" w:rsidRDefault="00146C4E" w:rsidP="00843636">
            <w:pPr>
              <w:pStyle w:val="TAC"/>
            </w:pPr>
            <w:r w:rsidRPr="001457DF">
              <w:rPr>
                <w:noProof/>
                <w:lang w:val="en-US" w:eastAsia="ko-KR"/>
              </w:rPr>
              <w:drawing>
                <wp:inline distT="0" distB="0" distL="0" distR="0" wp14:anchorId="444BCB43" wp14:editId="556E3560">
                  <wp:extent cx="1638935" cy="1015341"/>
                  <wp:effectExtent l="0" t="0" r="0" b="0"/>
                  <wp:docPr id="2" name="그림 2" descr="cid:image002.png@01D4D8DE.1325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4D8DE.1325CA10"/>
                          <pic:cNvPicPr>
                            <a:picLocks noChangeAspect="1" noChangeArrowheads="1"/>
                          </pic:cNvPicPr>
                        </pic:nvPicPr>
                        <pic:blipFill>
                          <a:blip r:embed="rId24" r:link="rId25" cstate="screen">
                            <a:extLst>
                              <a:ext uri="{28A0092B-C50C-407E-A947-70E740481C1C}">
                                <a14:useLocalDpi xmlns:a14="http://schemas.microsoft.com/office/drawing/2010/main"/>
                              </a:ext>
                            </a:extLst>
                          </a:blip>
                          <a:srcRect/>
                          <a:stretch>
                            <a:fillRect/>
                          </a:stretch>
                        </pic:blipFill>
                        <pic:spPr bwMode="auto">
                          <a:xfrm>
                            <a:off x="0" y="0"/>
                            <a:ext cx="1685398" cy="1044125"/>
                          </a:xfrm>
                          <a:prstGeom prst="rect">
                            <a:avLst/>
                          </a:prstGeom>
                          <a:noFill/>
                          <a:ln>
                            <a:noFill/>
                          </a:ln>
                        </pic:spPr>
                      </pic:pic>
                    </a:graphicData>
                  </a:graphic>
                </wp:inline>
              </w:drawing>
            </w:r>
          </w:p>
          <w:p w14:paraId="3AF9D6F5" w14:textId="77777777" w:rsidR="00843636" w:rsidRPr="009531ED" w:rsidRDefault="00843636" w:rsidP="001457DF">
            <w:pPr>
              <w:pStyle w:val="TAC"/>
            </w:pPr>
          </w:p>
          <w:p w14:paraId="72837E81" w14:textId="77777777" w:rsidR="00146C4E" w:rsidRPr="00843636" w:rsidRDefault="00146C4E" w:rsidP="001457DF">
            <w:pPr>
              <w:pStyle w:val="TAL"/>
            </w:pPr>
            <w:r w:rsidRPr="009531ED">
              <w:t xml:space="preserve">Indoor-to-macro: </w:t>
            </w:r>
            <w:r w:rsidRPr="00843636">
              <w:t>Indoors are placed at different locations</w:t>
            </w:r>
          </w:p>
          <w:p w14:paraId="45188C16" w14:textId="77777777" w:rsidR="00146C4E" w:rsidRDefault="00146C4E" w:rsidP="00843636">
            <w:pPr>
              <w:pStyle w:val="TAC"/>
            </w:pPr>
            <w:r w:rsidRPr="009531ED">
              <w:rPr>
                <w:noProof/>
                <w:lang w:val="en-US" w:eastAsia="ko-KR"/>
              </w:rPr>
              <w:drawing>
                <wp:inline distT="0" distB="0" distL="0" distR="0" wp14:anchorId="6116D376" wp14:editId="43BB3121">
                  <wp:extent cx="2029661" cy="1576387"/>
                  <wp:effectExtent l="0" t="0" r="8890" b="508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99038A" w14:textId="2634727A" w:rsidR="00843636" w:rsidRPr="009531ED" w:rsidRDefault="00843636" w:rsidP="001457DF">
            <w:pPr>
              <w:pStyle w:val="TAC"/>
            </w:pP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299588" w14:textId="77777777" w:rsidR="00146C4E" w:rsidRPr="00843636" w:rsidRDefault="00146C4E" w:rsidP="001457DF">
            <w:pPr>
              <w:pStyle w:val="TAL"/>
            </w:pPr>
          </w:p>
        </w:tc>
      </w:tr>
      <w:tr w:rsidR="00146C4E" w:rsidRPr="009531ED" w14:paraId="1E8C0F51" w14:textId="77777777" w:rsidTr="001457DF">
        <w:trPr>
          <w:jc w:val="center"/>
        </w:trPr>
        <w:tc>
          <w:tcPr>
            <w:tcW w:w="1689" w:type="pct"/>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0FF1528" w14:textId="77777777" w:rsidR="00146C4E" w:rsidRPr="00274009" w:rsidRDefault="00146C4E" w:rsidP="001457DF">
            <w:pPr>
              <w:pStyle w:val="TAL"/>
            </w:pPr>
            <w:r w:rsidRPr="00274009">
              <w:t>Inter-site distance</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DB64EB" w14:textId="77777777" w:rsidR="00146C4E" w:rsidRPr="00AE7185" w:rsidRDefault="00146C4E" w:rsidP="001457DF">
            <w:pPr>
              <w:pStyle w:val="TAL"/>
            </w:pPr>
            <w:r w:rsidRPr="00AE7185">
              <w:t>Indoor – Indoor = 20m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BB467E" w14:textId="77777777" w:rsidR="00146C4E" w:rsidRPr="00CB7637" w:rsidRDefault="00146C4E" w:rsidP="001457DF">
            <w:pPr>
              <w:pStyle w:val="TAL"/>
            </w:pPr>
          </w:p>
        </w:tc>
      </w:tr>
      <w:tr w:rsidR="00146C4E" w:rsidRPr="009531ED" w14:paraId="191EE81A" w14:textId="77777777" w:rsidTr="001457DF">
        <w:trPr>
          <w:jc w:val="center"/>
        </w:trPr>
        <w:tc>
          <w:tcPr>
            <w:tcW w:w="1689" w:type="pct"/>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344B19" w14:textId="77777777" w:rsidR="00146C4E" w:rsidRPr="001457DF" w:rsidRDefault="00146C4E" w:rsidP="001457DF">
            <w:pPr>
              <w:pStyle w:val="TAL"/>
            </w:pP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31F285" w14:textId="77777777" w:rsidR="00146C4E" w:rsidRPr="001457DF" w:rsidRDefault="00146C4E" w:rsidP="001457DF">
            <w:pPr>
              <w:pStyle w:val="TAL"/>
            </w:pPr>
            <w:r w:rsidRPr="001457DF">
              <w:t>The minimum distance between Macro to Indoor: [35]m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31BCA6" w14:textId="77777777" w:rsidR="00146C4E" w:rsidRPr="009531ED" w:rsidRDefault="00146C4E" w:rsidP="001457DF">
            <w:pPr>
              <w:pStyle w:val="TAL"/>
            </w:pPr>
          </w:p>
        </w:tc>
      </w:tr>
      <w:tr w:rsidR="00146C4E" w:rsidRPr="009531ED" w14:paraId="0B4FDAF1"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BADEF9" w14:textId="77777777" w:rsidR="00146C4E" w:rsidRPr="00274009" w:rsidRDefault="00146C4E" w:rsidP="001457DF">
            <w:pPr>
              <w:pStyle w:val="TAL"/>
            </w:pPr>
            <w:r w:rsidRPr="00274009">
              <w:t>BS antenna height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8D2C6" w14:textId="77777777" w:rsidR="00146C4E" w:rsidRPr="00AE7185" w:rsidRDefault="00146C4E" w:rsidP="001457DF">
            <w:pPr>
              <w:pStyle w:val="TAL"/>
            </w:pPr>
            <w:r w:rsidRPr="00AE7185">
              <w:t>3 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AA104" w14:textId="77777777" w:rsidR="00146C4E" w:rsidRPr="00CB7637" w:rsidRDefault="00146C4E" w:rsidP="001457DF">
            <w:pPr>
              <w:pStyle w:val="TAL"/>
            </w:pPr>
            <w:r w:rsidRPr="00CB7637">
              <w:t>ceiling</w:t>
            </w:r>
          </w:p>
        </w:tc>
      </w:tr>
      <w:tr w:rsidR="00146C4E" w:rsidRPr="009531ED" w14:paraId="255787B7"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8F03C7" w14:textId="77777777" w:rsidR="00146C4E" w:rsidRPr="00274009" w:rsidRDefault="00146C4E" w:rsidP="001457DF">
            <w:pPr>
              <w:pStyle w:val="TAL"/>
            </w:pPr>
            <w:r w:rsidRPr="00274009">
              <w:t>Path-loss model</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90B3EC" w14:textId="77777777" w:rsidR="00146C4E" w:rsidRPr="00843636" w:rsidRDefault="00146C4E" w:rsidP="001457DF">
            <w:pPr>
              <w:pStyle w:val="TAL"/>
            </w:pPr>
            <w:r w:rsidRPr="00274009">
              <w:t>Ind</w:t>
            </w:r>
            <w:r w:rsidRPr="00843636">
              <w:rPr>
                <w:rFonts w:hint="eastAsia"/>
              </w:rPr>
              <w:t>oor</w:t>
            </w:r>
            <w:r w:rsidRPr="00995A3F">
              <w:t>(Aggressor)</w:t>
            </w:r>
            <w:r w:rsidRPr="00995A3F">
              <w:rPr>
                <w:rFonts w:hint="eastAsia"/>
              </w:rPr>
              <w:t xml:space="preserve"> </w:t>
            </w:r>
            <w:r w:rsidRPr="00995A3F">
              <w:rPr>
                <w:rFonts w:ascii="MS Mincho" w:hAnsi="MS Mincho" w:hint="eastAsia"/>
              </w:rPr>
              <w:t>→</w:t>
            </w:r>
            <w:r w:rsidRPr="00995A3F">
              <w:t xml:space="preserve"> </w:t>
            </w:r>
            <w:r w:rsidRPr="009B5A9D">
              <w:rPr>
                <w:rFonts w:hint="eastAsia"/>
              </w:rPr>
              <w:t>Indoor</w:t>
            </w:r>
            <w:r w:rsidRPr="009B5A9D">
              <w:t>(Victim)</w:t>
            </w:r>
          </w:p>
          <w:p w14:paraId="68533B46" w14:textId="20BDAC81" w:rsidR="00146C4E" w:rsidRPr="001457DF" w:rsidRDefault="00843636" w:rsidP="001457DF">
            <w:pPr>
              <w:pStyle w:val="TAL"/>
            </w:pPr>
            <w:r w:rsidRPr="00843636">
              <w:rPr>
                <w:rFonts w:hint="eastAsia"/>
                <w:lang w:eastAsia="ja-JP"/>
              </w:rPr>
              <w:tab/>
            </w:r>
            <w:r>
              <w:rPr>
                <w:lang w:eastAsia="ja-JP"/>
              </w:rPr>
              <w:t xml:space="preserve">- </w:t>
            </w:r>
            <w:r w:rsidR="00146C4E" w:rsidRPr="001457DF">
              <w:t>BS-to-BS: InH-office [</w:t>
            </w:r>
            <w:r w:rsidR="003E3444" w:rsidRPr="001457DF">
              <w:t>5</w:t>
            </w:r>
            <w:r w:rsidR="00146C4E" w:rsidRPr="001457DF">
              <w:t>]</w:t>
            </w:r>
          </w:p>
          <w:p w14:paraId="5C15E4C3" w14:textId="1C7C9FAE" w:rsidR="00146C4E" w:rsidRPr="001457DF" w:rsidRDefault="00843636" w:rsidP="001457DF">
            <w:pPr>
              <w:pStyle w:val="TAL"/>
            </w:pPr>
            <w:r w:rsidRPr="00843636">
              <w:rPr>
                <w:rFonts w:hint="eastAsia"/>
                <w:lang w:eastAsia="ja-JP"/>
              </w:rPr>
              <w:tab/>
            </w:r>
            <w:r>
              <w:rPr>
                <w:lang w:eastAsia="ja-JP"/>
              </w:rPr>
              <w:t xml:space="preserve">- </w:t>
            </w:r>
            <w:r w:rsidR="00146C4E" w:rsidRPr="001457DF">
              <w:t>BS-to-UE: InH-office [</w:t>
            </w:r>
            <w:r w:rsidR="003E3444" w:rsidRPr="001457DF">
              <w:t>5</w:t>
            </w:r>
            <w:r w:rsidR="00146C4E" w:rsidRPr="001457DF">
              <w:t>]</w:t>
            </w:r>
          </w:p>
          <w:p w14:paraId="4EF6021A" w14:textId="0E0DB6D4" w:rsidR="00146C4E" w:rsidRPr="001457DF" w:rsidRDefault="00843636" w:rsidP="001457DF">
            <w:pPr>
              <w:pStyle w:val="TAL"/>
            </w:pPr>
            <w:r w:rsidRPr="00843636">
              <w:rPr>
                <w:rFonts w:hint="eastAsia"/>
                <w:lang w:eastAsia="ja-JP"/>
              </w:rPr>
              <w:tab/>
            </w:r>
            <w:r>
              <w:rPr>
                <w:lang w:eastAsia="ja-JP"/>
              </w:rPr>
              <w:t xml:space="preserve">- </w:t>
            </w:r>
            <w:r w:rsidR="00146C4E" w:rsidRPr="001457DF">
              <w:t>UE-to-UE: InH-office [</w:t>
            </w:r>
            <w:r w:rsidR="003E3444" w:rsidRPr="001457DF">
              <w:t>5</w:t>
            </w:r>
            <w:r w:rsidR="00146C4E" w:rsidRPr="001457DF">
              <w:t>]</w:t>
            </w:r>
          </w:p>
          <w:p w14:paraId="4EBB838D" w14:textId="13F3ECE2" w:rsidR="00146C4E" w:rsidRPr="00995A3F" w:rsidRDefault="00146C4E" w:rsidP="001457DF">
            <w:pPr>
              <w:pStyle w:val="TAL"/>
            </w:pPr>
            <w:r w:rsidRPr="009531ED">
              <w:t>Indoor (A</w:t>
            </w:r>
            <w:r w:rsidR="00AC2C2A" w:rsidRPr="009531ED">
              <w:t>gressor</w:t>
            </w:r>
            <w:r w:rsidRPr="009531ED">
              <w:t xml:space="preserve">) </w:t>
            </w:r>
            <w:r w:rsidRPr="009531ED">
              <w:rPr>
                <w:rFonts w:ascii="MS Mincho" w:hAnsi="MS Mincho" w:hint="eastAsia"/>
              </w:rPr>
              <w:t>→</w:t>
            </w:r>
            <w:r w:rsidRPr="009531ED">
              <w:rPr>
                <w:rFonts w:ascii="MS Mincho" w:hAnsi="MS Mincho" w:hint="eastAsia"/>
                <w:lang w:eastAsia="ko-KR"/>
              </w:rPr>
              <w:t xml:space="preserve"> </w:t>
            </w:r>
            <w:r w:rsidRPr="00843636">
              <w:t>Macro (V</w:t>
            </w:r>
            <w:r w:rsidR="00AC2C2A" w:rsidRPr="00995A3F">
              <w:t>ictim</w:t>
            </w:r>
            <w:r w:rsidRPr="00995A3F">
              <w:t>)</w:t>
            </w:r>
          </w:p>
          <w:p w14:paraId="0AB2857A" w14:textId="2759FBA0" w:rsidR="00146C4E" w:rsidRPr="009531ED" w:rsidRDefault="00843636" w:rsidP="001457DF">
            <w:pPr>
              <w:pStyle w:val="TAL"/>
            </w:pPr>
            <w:r w:rsidRPr="00843636">
              <w:rPr>
                <w:rFonts w:hint="eastAsia"/>
                <w:lang w:eastAsia="ja-JP"/>
              </w:rPr>
              <w:tab/>
            </w:r>
            <w:r>
              <w:rPr>
                <w:lang w:eastAsia="ja-JP"/>
              </w:rPr>
              <w:t xml:space="preserve">- </w:t>
            </w:r>
            <w:r w:rsidR="00146C4E" w:rsidRPr="00843636">
              <w:rPr>
                <w:rFonts w:hint="eastAsia"/>
              </w:rPr>
              <w:t>B</w:t>
            </w:r>
            <w:r w:rsidR="00146C4E" w:rsidRPr="00995A3F">
              <w:t xml:space="preserve">S-to-BS: </w:t>
            </w:r>
            <w:r w:rsidR="00146C4E" w:rsidRPr="00995A3F">
              <w:rPr>
                <w:rFonts w:hint="eastAsia"/>
              </w:rPr>
              <w:t>InH-office (h_UE=3m)</w:t>
            </w:r>
            <w:r w:rsidR="00146C4E" w:rsidRPr="00995A3F">
              <w:t xml:space="preserve"> </w:t>
            </w:r>
            <w:r w:rsidR="00146C4E" w:rsidRPr="00843636">
              <w:t xml:space="preserve">+ penetration loss </w:t>
            </w:r>
            <w:r w:rsidR="00146C4E" w:rsidRPr="001457DF">
              <w:t>[</w:t>
            </w:r>
            <w:r w:rsidR="003E3444" w:rsidRPr="001457DF">
              <w:t>5</w:t>
            </w:r>
            <w:r w:rsidR="00146C4E" w:rsidRPr="001457DF">
              <w:t>]</w:t>
            </w:r>
          </w:p>
          <w:p w14:paraId="7DB75735" w14:textId="4216EB79" w:rsidR="00146C4E" w:rsidRPr="009531ED" w:rsidRDefault="00843636" w:rsidP="001457DF">
            <w:pPr>
              <w:pStyle w:val="TAL"/>
            </w:pPr>
            <w:r w:rsidRPr="00843636">
              <w:rPr>
                <w:rFonts w:hint="eastAsia"/>
                <w:lang w:eastAsia="ja-JP"/>
              </w:rPr>
              <w:tab/>
            </w:r>
            <w:r>
              <w:rPr>
                <w:lang w:eastAsia="ja-JP"/>
              </w:rPr>
              <w:t xml:space="preserve">- </w:t>
            </w:r>
            <w:r w:rsidR="00146C4E" w:rsidRPr="00843636">
              <w:t xml:space="preserve">BS-to-UE: </w:t>
            </w:r>
            <w:r w:rsidR="00146C4E" w:rsidRPr="00995A3F">
              <w:rPr>
                <w:rFonts w:hint="eastAsia"/>
              </w:rPr>
              <w:t>In</w:t>
            </w:r>
            <w:r w:rsidR="00146C4E" w:rsidRPr="00995A3F">
              <w:t>H</w:t>
            </w:r>
            <w:r w:rsidR="00146C4E" w:rsidRPr="00995A3F">
              <w:rPr>
                <w:rFonts w:hint="eastAsia"/>
              </w:rPr>
              <w:t>-office (h_UE=3m)</w:t>
            </w:r>
            <w:r w:rsidR="00146C4E" w:rsidRPr="00995A3F">
              <w:t xml:space="preserve"> </w:t>
            </w:r>
            <w:r w:rsidR="00146C4E" w:rsidRPr="00843636">
              <w:t xml:space="preserve">+ penetration loss </w:t>
            </w:r>
            <w:r w:rsidR="00146C4E" w:rsidRPr="001457DF">
              <w:t>[</w:t>
            </w:r>
            <w:r w:rsidR="003E3444" w:rsidRPr="001457DF">
              <w:t>5</w:t>
            </w:r>
            <w:r w:rsidR="00146C4E" w:rsidRPr="001457DF">
              <w:t>]</w:t>
            </w:r>
          </w:p>
          <w:p w14:paraId="7D998DCD" w14:textId="045467F3" w:rsidR="00146C4E" w:rsidRPr="009531ED" w:rsidRDefault="00843636" w:rsidP="001457DF">
            <w:pPr>
              <w:pStyle w:val="TAL"/>
            </w:pPr>
            <w:r w:rsidRPr="00843636">
              <w:rPr>
                <w:rFonts w:hint="eastAsia"/>
                <w:lang w:eastAsia="ja-JP"/>
              </w:rPr>
              <w:tab/>
            </w:r>
            <w:r>
              <w:rPr>
                <w:lang w:eastAsia="ja-JP"/>
              </w:rPr>
              <w:t xml:space="preserve">- </w:t>
            </w:r>
            <w:r w:rsidR="00146C4E" w:rsidRPr="00843636">
              <w:t xml:space="preserve">UE-to-UE: </w:t>
            </w:r>
            <w:r w:rsidR="00146C4E" w:rsidRPr="00995A3F">
              <w:rPr>
                <w:rFonts w:hint="eastAsia"/>
              </w:rPr>
              <w:t>InH-office (h_BS=1.5m)</w:t>
            </w:r>
            <w:r w:rsidR="00146C4E" w:rsidRPr="00995A3F">
              <w:t xml:space="preserve"> </w:t>
            </w:r>
            <w:r w:rsidR="00146C4E" w:rsidRPr="00843636">
              <w:t xml:space="preserve">+ penetration loss </w:t>
            </w:r>
            <w:r w:rsidR="00146C4E" w:rsidRPr="001457DF">
              <w:t>[</w:t>
            </w:r>
            <w:r w:rsidR="003E3444" w:rsidRPr="001457DF">
              <w:t>5</w:t>
            </w:r>
            <w:r w:rsidR="00146C4E" w:rsidRPr="001457DF">
              <w:t>]</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E1F3ED" w14:textId="77777777" w:rsidR="00146C4E" w:rsidRPr="00843636" w:rsidRDefault="00146C4E" w:rsidP="001457DF">
            <w:pPr>
              <w:pStyle w:val="TAL"/>
            </w:pPr>
          </w:p>
        </w:tc>
      </w:tr>
      <w:tr w:rsidR="00146C4E" w:rsidRPr="009531ED" w14:paraId="5D366CBA"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FE4F4C" w14:textId="77777777" w:rsidR="00146C4E" w:rsidRPr="00274009" w:rsidRDefault="00146C4E" w:rsidP="001457DF">
            <w:pPr>
              <w:pStyle w:val="TAL"/>
            </w:pPr>
            <w:r w:rsidRPr="00274009">
              <w:t>Shadowing correlation</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34EBF5" w14:textId="77777777" w:rsidR="00146C4E" w:rsidRPr="00AE7185" w:rsidRDefault="00146C4E" w:rsidP="001457DF">
            <w:pPr>
              <w:pStyle w:val="TAL"/>
            </w:pPr>
            <w:r w:rsidRPr="00AE7185">
              <w:t>N/A</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4CC536" w14:textId="77777777" w:rsidR="00146C4E" w:rsidRPr="00CB7637" w:rsidRDefault="00146C4E" w:rsidP="001457DF">
            <w:pPr>
              <w:pStyle w:val="TAL"/>
            </w:pPr>
          </w:p>
        </w:tc>
      </w:tr>
      <w:tr w:rsidR="00146C4E" w:rsidRPr="009531ED" w14:paraId="273DEA5C" w14:textId="77777777" w:rsidTr="001457DF">
        <w:trPr>
          <w:jc w:val="center"/>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F5F9AF" w14:textId="77777777" w:rsidR="00146C4E" w:rsidRPr="00274009" w:rsidRDefault="00146C4E" w:rsidP="001457DF">
            <w:pPr>
              <w:pStyle w:val="TAL"/>
            </w:pPr>
            <w:r w:rsidRPr="00274009">
              <w:t>Multi operators layout for indoor</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786771" w14:textId="77777777" w:rsidR="00146C4E" w:rsidRPr="00AE7185" w:rsidRDefault="00146C4E" w:rsidP="001457DF">
            <w:pPr>
              <w:pStyle w:val="TAL"/>
            </w:pPr>
            <w:r w:rsidRPr="00C74CA9">
              <w:t>Uncoordinated operation (100%)</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255516" w14:textId="77777777" w:rsidR="00146C4E" w:rsidRPr="00117922" w:rsidRDefault="00146C4E" w:rsidP="001457DF">
            <w:pPr>
              <w:pStyle w:val="TAL"/>
            </w:pPr>
          </w:p>
        </w:tc>
      </w:tr>
    </w:tbl>
    <w:p w14:paraId="0D549C33" w14:textId="77777777" w:rsidR="00146C4E" w:rsidRPr="009531ED" w:rsidRDefault="00146C4E" w:rsidP="00D47675"/>
    <w:p w14:paraId="01F8FCAA" w14:textId="35248F1F" w:rsidR="0018456F" w:rsidRDefault="000522A6" w:rsidP="005163B0">
      <w:pPr>
        <w:pStyle w:val="Heading4"/>
      </w:pPr>
      <w:bookmarkStart w:id="127" w:name="_Toc9036913"/>
      <w:bookmarkStart w:id="128" w:name="_Toc9039891"/>
      <w:bookmarkStart w:id="129" w:name="_Toc9042943"/>
      <w:r w:rsidRPr="009531ED">
        <w:t>5.2</w:t>
      </w:r>
      <w:r w:rsidR="0018456F" w:rsidRPr="009531ED">
        <w:t>.2.2</w:t>
      </w:r>
      <w:r w:rsidR="005163B0" w:rsidRPr="00843636">
        <w:tab/>
      </w:r>
      <w:r w:rsidR="0018456F" w:rsidRPr="00843636">
        <w:t>ACLR and ACS</w:t>
      </w:r>
      <w:bookmarkEnd w:id="127"/>
      <w:bookmarkEnd w:id="128"/>
      <w:bookmarkEnd w:id="129"/>
    </w:p>
    <w:p w14:paraId="7F0A663D" w14:textId="2FF06A1D" w:rsidR="00843636" w:rsidRPr="00843636" w:rsidRDefault="00C43346" w:rsidP="001457DF">
      <w:pPr>
        <w:pStyle w:val="TH"/>
      </w:pPr>
      <w:r>
        <w:rPr>
          <w:highlight w:val="yellow"/>
        </w:rPr>
        <w:t>Table 5.2.2.2-1: ACLR and ACS for FR2</w:t>
      </w:r>
    </w:p>
    <w:tbl>
      <w:tblPr>
        <w:tblW w:w="5000" w:type="pct"/>
        <w:jc w:val="center"/>
        <w:tblCellMar>
          <w:left w:w="0" w:type="dxa"/>
          <w:right w:w="0" w:type="dxa"/>
        </w:tblCellMar>
        <w:tblLook w:val="0600" w:firstRow="0" w:lastRow="0" w:firstColumn="0" w:lastColumn="0" w:noHBand="1" w:noVBand="1"/>
      </w:tblPr>
      <w:tblGrid>
        <w:gridCol w:w="4558"/>
        <w:gridCol w:w="5063"/>
      </w:tblGrid>
      <w:tr w:rsidR="00B415BD" w:rsidRPr="009531ED" w14:paraId="00C77AC1"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4801B8B5" w14:textId="77777777" w:rsidR="00B415BD" w:rsidRPr="00843636" w:rsidRDefault="00B415BD" w:rsidP="001457DF">
            <w:pPr>
              <w:pStyle w:val="TAH"/>
            </w:pPr>
            <w:r w:rsidRPr="00843636">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517E561" w14:textId="77777777" w:rsidR="00B415BD" w:rsidRPr="00995A3F" w:rsidRDefault="00B415BD" w:rsidP="001457DF">
            <w:pPr>
              <w:pStyle w:val="TAH"/>
            </w:pPr>
            <w:r w:rsidRPr="00995A3F">
              <w:t>Assumption/Value</w:t>
            </w:r>
          </w:p>
        </w:tc>
      </w:tr>
      <w:tr w:rsidR="00B415BD" w:rsidRPr="009531ED" w14:paraId="677CE711"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7FBD00A5" w14:textId="77777777" w:rsidR="00B415BD" w:rsidRPr="00843636" w:rsidRDefault="00B415BD" w:rsidP="001457DF">
            <w:pPr>
              <w:pStyle w:val="TAC"/>
            </w:pPr>
            <w:r w:rsidRPr="00843636">
              <w:t>BS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10CEC58A" w14:textId="77777777" w:rsidR="00B415BD" w:rsidRPr="00995A3F" w:rsidRDefault="00B415BD" w:rsidP="001457DF">
            <w:pPr>
              <w:pStyle w:val="TAC"/>
            </w:pPr>
            <w:r w:rsidRPr="00995A3F">
              <w:t>28 dB</w:t>
            </w:r>
          </w:p>
        </w:tc>
      </w:tr>
      <w:tr w:rsidR="00B415BD" w:rsidRPr="009531ED" w14:paraId="43D3996C"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3DB97043" w14:textId="77777777" w:rsidR="00B415BD" w:rsidRPr="001457DF" w:rsidRDefault="00B415BD" w:rsidP="001457DF">
            <w:pPr>
              <w:pStyle w:val="TAC"/>
            </w:pPr>
            <w:r w:rsidRPr="001457DF">
              <w:t>UE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E148233" w14:textId="77777777" w:rsidR="00B415BD" w:rsidRPr="00995A3F" w:rsidRDefault="00B415BD" w:rsidP="001457DF">
            <w:pPr>
              <w:pStyle w:val="TAC"/>
            </w:pPr>
            <w:r w:rsidRPr="00995A3F">
              <w:t>17 dB</w:t>
            </w:r>
          </w:p>
        </w:tc>
      </w:tr>
      <w:tr w:rsidR="00B415BD" w:rsidRPr="009531ED" w14:paraId="1CB5E1B2"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27B1953C" w14:textId="77777777" w:rsidR="00B415BD" w:rsidRPr="001457DF" w:rsidRDefault="00B415BD" w:rsidP="001457DF">
            <w:pPr>
              <w:pStyle w:val="TAC"/>
            </w:pPr>
            <w:r w:rsidRPr="001457DF">
              <w:t>BS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62B6DFD5" w14:textId="77777777" w:rsidR="00B415BD" w:rsidRPr="00995A3F" w:rsidRDefault="00B415BD" w:rsidP="001457DF">
            <w:pPr>
              <w:pStyle w:val="TAC"/>
            </w:pPr>
            <w:r w:rsidRPr="00995A3F">
              <w:t>23.5 dB</w:t>
            </w:r>
          </w:p>
        </w:tc>
      </w:tr>
      <w:tr w:rsidR="00B415BD" w:rsidRPr="009531ED" w14:paraId="71A869A2" w14:textId="77777777" w:rsidTr="001457DF">
        <w:trPr>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8A0320C" w14:textId="77777777" w:rsidR="00B415BD" w:rsidRPr="001457DF" w:rsidRDefault="00B415BD" w:rsidP="001457DF">
            <w:pPr>
              <w:pStyle w:val="TAC"/>
            </w:pPr>
            <w:r w:rsidRPr="001457DF">
              <w:t>UE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4ACBBAC" w14:textId="77777777" w:rsidR="00B415BD" w:rsidRPr="00995A3F" w:rsidRDefault="00B415BD" w:rsidP="001457DF">
            <w:pPr>
              <w:pStyle w:val="TAC"/>
            </w:pPr>
            <w:r w:rsidRPr="00995A3F">
              <w:t>23 dB</w:t>
            </w:r>
          </w:p>
        </w:tc>
      </w:tr>
    </w:tbl>
    <w:p w14:paraId="64E955E0" w14:textId="77777777" w:rsidR="00B415BD" w:rsidRPr="009531ED" w:rsidRDefault="00B415BD" w:rsidP="00B415BD"/>
    <w:p w14:paraId="66904D1C" w14:textId="3523AEE8" w:rsidR="0018456F" w:rsidRPr="00995A3F" w:rsidRDefault="000522A6" w:rsidP="005163B0">
      <w:pPr>
        <w:pStyle w:val="Heading4"/>
      </w:pPr>
      <w:bookmarkStart w:id="130" w:name="_Toc9036914"/>
      <w:bookmarkStart w:id="131" w:name="_Toc9039892"/>
      <w:bookmarkStart w:id="132" w:name="_Toc9042944"/>
      <w:r w:rsidRPr="009531ED">
        <w:lastRenderedPageBreak/>
        <w:t>5.2</w:t>
      </w:r>
      <w:r w:rsidR="0018456F" w:rsidRPr="009531ED">
        <w:t>.2.3</w:t>
      </w:r>
      <w:r w:rsidR="005163B0" w:rsidRPr="00843636">
        <w:tab/>
      </w:r>
      <w:r w:rsidR="0018456F" w:rsidRPr="00995A3F">
        <w:rPr>
          <w:rFonts w:hint="eastAsia"/>
        </w:rPr>
        <w:t>UE distribution</w:t>
      </w:r>
      <w:bookmarkEnd w:id="130"/>
      <w:bookmarkEnd w:id="131"/>
      <w:bookmarkEnd w:id="132"/>
    </w:p>
    <w:p w14:paraId="48EB2A1A" w14:textId="6A1C241B" w:rsidR="0003373C" w:rsidRDefault="0003373C" w:rsidP="00995A3F">
      <w:pPr>
        <w:pStyle w:val="Heading5"/>
        <w:rPr>
          <w:lang w:val="en-US" w:eastAsia="ko-KR"/>
        </w:rPr>
      </w:pPr>
      <w:bookmarkStart w:id="133" w:name="_Toc9036915"/>
      <w:bookmarkStart w:id="134" w:name="_Toc9039893"/>
      <w:bookmarkStart w:id="135" w:name="_Toc9042945"/>
      <w:r w:rsidRPr="00995A3F">
        <w:rPr>
          <w:lang w:val="en-US" w:eastAsia="ko-KR"/>
        </w:rPr>
        <w:t>5.2.2.3.</w:t>
      </w:r>
      <w:r w:rsidRPr="00843636">
        <w:rPr>
          <w:lang w:val="en-US" w:eastAsia="ko-KR"/>
        </w:rPr>
        <w:t>1</w:t>
      </w:r>
      <w:r w:rsidR="00995A3F">
        <w:rPr>
          <w:lang w:val="en-US" w:eastAsia="ko-KR"/>
        </w:rPr>
        <w:tab/>
      </w:r>
      <w:r w:rsidRPr="00843636">
        <w:rPr>
          <w:lang w:val="en-US" w:eastAsia="ko-KR"/>
        </w:rPr>
        <w:t>Urban Macro (Macro-to-Macro)</w:t>
      </w:r>
      <w:bookmarkEnd w:id="133"/>
      <w:bookmarkEnd w:id="134"/>
      <w:bookmarkEnd w:id="135"/>
    </w:p>
    <w:p w14:paraId="366659F9" w14:textId="069A0CC7" w:rsidR="00995A3F" w:rsidRPr="001457DF" w:rsidRDefault="00C43346" w:rsidP="001457DF">
      <w:pPr>
        <w:pStyle w:val="TH"/>
        <w:rPr>
          <w:lang w:val="en-US" w:eastAsia="ko-KR"/>
        </w:rPr>
      </w:pPr>
      <w:r>
        <w:rPr>
          <w:lang w:val="en-US" w:eastAsia="ko-KR"/>
        </w:rPr>
        <w:t>Table: 5.2.2.3.1-1: UE distribution for Urban Macro case in FR2</w:t>
      </w:r>
    </w:p>
    <w:tbl>
      <w:tblPr>
        <w:tblW w:w="5000" w:type="pct"/>
        <w:jc w:val="center"/>
        <w:tblCellMar>
          <w:left w:w="0" w:type="dxa"/>
          <w:right w:w="0" w:type="dxa"/>
        </w:tblCellMar>
        <w:tblLook w:val="01E0" w:firstRow="1" w:lastRow="1" w:firstColumn="1" w:lastColumn="1" w:noHBand="0" w:noVBand="0"/>
      </w:tblPr>
      <w:tblGrid>
        <w:gridCol w:w="1258"/>
        <w:gridCol w:w="2910"/>
        <w:gridCol w:w="5463"/>
      </w:tblGrid>
      <w:tr w:rsidR="0003373C" w:rsidRPr="009531ED" w14:paraId="7218164C" w14:textId="77777777" w:rsidTr="001457DF">
        <w:trPr>
          <w:jc w:val="center"/>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BAF5C0" w14:textId="77777777" w:rsidR="0003373C" w:rsidRPr="001457DF" w:rsidRDefault="0003373C" w:rsidP="001457DF">
            <w:pPr>
              <w:pStyle w:val="TAC"/>
              <w:rPr>
                <w:b/>
              </w:rPr>
            </w:pPr>
            <w:r w:rsidRPr="001457DF">
              <w:rPr>
                <w:b/>
              </w:rPr>
              <w:t>UE location</w:t>
            </w: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F72731C" w14:textId="77777777" w:rsidR="0003373C" w:rsidRPr="00995A3F" w:rsidRDefault="0003373C" w:rsidP="001457DF">
            <w:pPr>
              <w:pStyle w:val="TAC"/>
              <w:rPr>
                <w:b/>
              </w:rPr>
            </w:pPr>
            <w:r w:rsidRPr="00995A3F">
              <w:rPr>
                <w:b/>
              </w:rPr>
              <w:t>Outdoor/indoor</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B6C109" w14:textId="77777777" w:rsidR="0003373C" w:rsidRPr="009B5A9D" w:rsidRDefault="0003373C" w:rsidP="001457DF">
            <w:pPr>
              <w:pStyle w:val="TAC"/>
            </w:pPr>
            <w:r w:rsidRPr="009B5A9D">
              <w:rPr>
                <w:rFonts w:hint="eastAsia"/>
              </w:rPr>
              <w:t>Outdoor and indoor</w:t>
            </w:r>
          </w:p>
        </w:tc>
      </w:tr>
      <w:tr w:rsidR="0003373C" w:rsidRPr="009531ED" w14:paraId="6B998B36"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211C679F" w14:textId="77777777" w:rsidR="0003373C" w:rsidRPr="001457DF" w:rsidRDefault="0003373C" w:rsidP="001457DF">
            <w:pPr>
              <w:pStyle w:val="TAC"/>
              <w:rPr>
                <w:b/>
              </w:rPr>
            </w:pPr>
          </w:p>
        </w:tc>
        <w:tc>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9C00053" w14:textId="77777777" w:rsidR="0003373C" w:rsidRPr="001457DF" w:rsidRDefault="0003373C" w:rsidP="001457DF">
            <w:pPr>
              <w:pStyle w:val="TAC"/>
              <w:rPr>
                <w:b/>
              </w:rPr>
            </w:pPr>
            <w:r w:rsidRPr="001457DF">
              <w:rPr>
                <w:b/>
              </w:rPr>
              <w:t>Indoor UE ratio</w:t>
            </w:r>
          </w:p>
        </w:tc>
        <w:tc>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35D94785" w14:textId="77777777" w:rsidR="0003373C" w:rsidRPr="009531ED" w:rsidRDefault="0003373C" w:rsidP="001457DF">
            <w:pPr>
              <w:pStyle w:val="TAC"/>
            </w:pPr>
            <w:r w:rsidRPr="001457DF">
              <w:t>0%</w:t>
            </w:r>
          </w:p>
        </w:tc>
      </w:tr>
      <w:tr w:rsidR="0003373C" w:rsidRPr="009531ED" w14:paraId="3D543D1D"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7C7E84E9" w14:textId="77777777" w:rsidR="0003373C" w:rsidRPr="001457DF"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CBDC6DF" w14:textId="77777777" w:rsidR="0003373C" w:rsidRPr="001457DF" w:rsidRDefault="0003373C" w:rsidP="001457DF">
            <w:pPr>
              <w:pStyle w:val="TAC"/>
              <w:rPr>
                <w:b/>
              </w:rPr>
            </w:pPr>
            <w:r w:rsidRPr="001457DF">
              <w:rPr>
                <w:b/>
              </w:rPr>
              <w:t>LOS/NLOS</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8325F7" w14:textId="77777777" w:rsidR="0003373C" w:rsidRPr="001457DF" w:rsidRDefault="0003373C" w:rsidP="001457DF">
            <w:pPr>
              <w:pStyle w:val="TAC"/>
            </w:pPr>
            <w:r w:rsidRPr="001457DF">
              <w:t>LOS and NLOS</w:t>
            </w:r>
          </w:p>
        </w:tc>
      </w:tr>
      <w:tr w:rsidR="0003373C" w:rsidRPr="009531ED" w14:paraId="60A12CEA"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63B946D8" w14:textId="77777777" w:rsidR="0003373C" w:rsidRPr="001457DF"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5DFA6FB" w14:textId="77777777" w:rsidR="0003373C" w:rsidRPr="001457DF" w:rsidRDefault="0003373C" w:rsidP="001457DF">
            <w:pPr>
              <w:pStyle w:val="TAC"/>
              <w:rPr>
                <w:b/>
              </w:rPr>
            </w:pPr>
            <w:r w:rsidRPr="001457DF">
              <w:rPr>
                <w:b/>
              </w:rPr>
              <w:t>UE antenna height</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15D536" w14:textId="77777777" w:rsidR="0003373C" w:rsidRPr="001457DF" w:rsidRDefault="0003373C" w:rsidP="001457DF">
            <w:pPr>
              <w:pStyle w:val="TAC"/>
            </w:pPr>
            <w:r w:rsidRPr="001457DF">
              <w:t xml:space="preserve">1.5 m </w:t>
            </w:r>
            <w:r w:rsidRPr="001457DF">
              <w:rPr>
                <w:rFonts w:ascii="Cambria Math" w:hAnsi="Cambria Math" w:cs="Cambria Math"/>
              </w:rPr>
              <w:t>≦</w:t>
            </w:r>
            <w:r w:rsidRPr="001457DF">
              <w:t xml:space="preserve"> hUT </w:t>
            </w:r>
            <w:r w:rsidRPr="001457DF">
              <w:rPr>
                <w:rFonts w:ascii="Cambria Math" w:hAnsi="Cambria Math" w:cs="Cambria Math"/>
              </w:rPr>
              <w:t>≦</w:t>
            </w:r>
            <w:r w:rsidRPr="001457DF">
              <w:t xml:space="preserve"> 22.5 m</w:t>
            </w:r>
          </w:p>
        </w:tc>
      </w:tr>
      <w:tr w:rsidR="0003373C" w:rsidRPr="009531ED" w14:paraId="41E072C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4504F9" w14:textId="77777777" w:rsidR="0003373C" w:rsidRPr="00274009" w:rsidRDefault="0003373C" w:rsidP="001457DF">
            <w:pPr>
              <w:pStyle w:val="TAC"/>
              <w:rPr>
                <w:b/>
              </w:rPr>
            </w:pPr>
            <w:r w:rsidRPr="00274009">
              <w:rPr>
                <w:b/>
              </w:rPr>
              <w:t>UE distribution (horizontal)</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DC7E27" w14:textId="77777777" w:rsidR="0003373C" w:rsidRPr="00AE7185" w:rsidRDefault="0003373C" w:rsidP="001457DF">
            <w:pPr>
              <w:pStyle w:val="TAC"/>
            </w:pPr>
            <w:r w:rsidRPr="00AE7185">
              <w:t>Uniform</w:t>
            </w:r>
          </w:p>
        </w:tc>
      </w:tr>
      <w:tr w:rsidR="0003373C" w:rsidRPr="009531ED" w14:paraId="1819357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9F7F73" w14:textId="77777777" w:rsidR="0003373C" w:rsidRPr="00274009" w:rsidRDefault="0003373C" w:rsidP="001457DF">
            <w:pPr>
              <w:pStyle w:val="TAC"/>
              <w:rPr>
                <w:b/>
              </w:rPr>
            </w:pPr>
            <w:r w:rsidRPr="00274009">
              <w:rPr>
                <w:b/>
              </w:rPr>
              <w:t>Minimum BS - UE distance (2D)</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E94C19" w14:textId="77777777" w:rsidR="0003373C" w:rsidRPr="00AE7185" w:rsidRDefault="0003373C" w:rsidP="001457DF">
            <w:pPr>
              <w:pStyle w:val="TAC"/>
            </w:pPr>
            <w:r w:rsidRPr="00AE7185">
              <w:t>35 m</w:t>
            </w:r>
          </w:p>
        </w:tc>
      </w:tr>
    </w:tbl>
    <w:p w14:paraId="1A243281" w14:textId="77777777" w:rsidR="0003373C" w:rsidRPr="009531ED" w:rsidRDefault="0003373C" w:rsidP="0003373C">
      <w:pPr>
        <w:pStyle w:val="BodyText"/>
        <w:rPr>
          <w:lang w:eastAsia="ko-KR"/>
        </w:rPr>
      </w:pPr>
    </w:p>
    <w:p w14:paraId="79B23B67" w14:textId="5EE8DEC5" w:rsidR="0003373C" w:rsidRDefault="0003373C" w:rsidP="00995A3F">
      <w:pPr>
        <w:pStyle w:val="Heading5"/>
        <w:rPr>
          <w:lang w:val="en-US" w:eastAsia="ko-KR"/>
        </w:rPr>
      </w:pPr>
      <w:bookmarkStart w:id="136" w:name="_Toc9036916"/>
      <w:bookmarkStart w:id="137" w:name="_Toc9039894"/>
      <w:bookmarkStart w:id="138" w:name="_Toc9042946"/>
      <w:r w:rsidRPr="001457DF">
        <w:t>5.2.</w:t>
      </w:r>
      <w:r w:rsidRPr="00995A3F">
        <w:t>2.3.2</w:t>
      </w:r>
      <w:r w:rsidR="00995A3F">
        <w:rPr>
          <w:lang w:val="en-US" w:eastAsia="ko-KR"/>
        </w:rPr>
        <w:tab/>
      </w:r>
      <w:r w:rsidRPr="001457DF">
        <w:rPr>
          <w:lang w:val="en-US" w:eastAsia="ko-KR"/>
        </w:rPr>
        <w:t>Dense Urban (Micro-to-Micro)</w:t>
      </w:r>
      <w:bookmarkEnd w:id="136"/>
      <w:bookmarkEnd w:id="137"/>
      <w:bookmarkEnd w:id="138"/>
    </w:p>
    <w:p w14:paraId="0E98CEAB" w14:textId="341EFE2D" w:rsidR="00995A3F" w:rsidRPr="001457DF" w:rsidRDefault="0045003E" w:rsidP="001457DF">
      <w:pPr>
        <w:pStyle w:val="TH"/>
        <w:rPr>
          <w:lang w:val="en-US" w:eastAsia="ko-KR"/>
        </w:rPr>
      </w:pPr>
      <w:r w:rsidRPr="0045003E">
        <w:rPr>
          <w:lang w:val="en-US" w:eastAsia="ko-KR"/>
        </w:rPr>
        <w:t xml:space="preserve"> </w:t>
      </w:r>
      <w:r>
        <w:rPr>
          <w:lang w:val="en-US" w:eastAsia="ko-KR"/>
        </w:rPr>
        <w:t>Table: 5.2.2.3.2-1: UE distribution for Dense Urban case in FR2</w:t>
      </w:r>
    </w:p>
    <w:tbl>
      <w:tblPr>
        <w:tblW w:w="5010" w:type="pct"/>
        <w:tblCellMar>
          <w:left w:w="0" w:type="dxa"/>
          <w:right w:w="0" w:type="dxa"/>
        </w:tblCellMar>
        <w:tblLook w:val="01E0" w:firstRow="1" w:lastRow="1" w:firstColumn="1" w:lastColumn="1" w:noHBand="0" w:noVBand="0"/>
      </w:tblPr>
      <w:tblGrid>
        <w:gridCol w:w="1245"/>
        <w:gridCol w:w="2914"/>
        <w:gridCol w:w="5491"/>
      </w:tblGrid>
      <w:tr w:rsidR="0003373C" w:rsidRPr="009531ED" w14:paraId="5BBC9E43" w14:textId="77777777" w:rsidTr="001457DF">
        <w:tc>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59DD5A1" w14:textId="77777777" w:rsidR="0003373C" w:rsidRPr="001457DF" w:rsidRDefault="0003373C" w:rsidP="001457DF">
            <w:pPr>
              <w:pStyle w:val="TAC"/>
              <w:rPr>
                <w:b/>
              </w:rPr>
            </w:pPr>
            <w:r w:rsidRPr="001457DF">
              <w:rPr>
                <w:b/>
              </w:rPr>
              <w:t>UE location</w:t>
            </w: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195B07" w14:textId="77777777" w:rsidR="0003373C" w:rsidRPr="00995A3F" w:rsidRDefault="0003373C" w:rsidP="001457DF">
            <w:pPr>
              <w:pStyle w:val="TAC"/>
              <w:rPr>
                <w:b/>
              </w:rPr>
            </w:pPr>
            <w:r w:rsidRPr="00995A3F">
              <w:rPr>
                <w:b/>
              </w:rPr>
              <w:t>Outdoor/indoor</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C5F7B5" w14:textId="77777777" w:rsidR="0003373C" w:rsidRPr="009B5A9D" w:rsidRDefault="0003373C" w:rsidP="001457DF">
            <w:pPr>
              <w:pStyle w:val="TAC"/>
            </w:pPr>
            <w:r w:rsidRPr="009B5A9D">
              <w:t>Outdoor and indoor</w:t>
            </w:r>
          </w:p>
        </w:tc>
      </w:tr>
      <w:tr w:rsidR="0003373C" w:rsidRPr="009531ED" w14:paraId="59D512B3"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6E10636D" w14:textId="77777777" w:rsidR="0003373C" w:rsidRPr="001457DF"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C34CCE" w14:textId="77777777" w:rsidR="0003373C" w:rsidRPr="001457DF" w:rsidRDefault="0003373C" w:rsidP="001457DF">
            <w:pPr>
              <w:pStyle w:val="TAC"/>
              <w:rPr>
                <w:b/>
              </w:rPr>
            </w:pPr>
            <w:r w:rsidRPr="001457DF">
              <w:rPr>
                <w:b/>
              </w:rPr>
              <w:t>Indoor UE ratio</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662638" w14:textId="77777777" w:rsidR="0003373C" w:rsidRPr="001457DF" w:rsidRDefault="0003373C" w:rsidP="001457DF">
            <w:pPr>
              <w:pStyle w:val="TAC"/>
            </w:pPr>
            <w:r w:rsidRPr="001457DF">
              <w:t>80 %</w:t>
            </w:r>
          </w:p>
        </w:tc>
      </w:tr>
      <w:tr w:rsidR="0003373C" w:rsidRPr="009531ED" w14:paraId="75335B2B"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E3B4D7E" w14:textId="77777777" w:rsidR="0003373C" w:rsidRPr="001457DF"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418CD44" w14:textId="77777777" w:rsidR="0003373C" w:rsidRPr="001457DF" w:rsidRDefault="0003373C" w:rsidP="001457DF">
            <w:pPr>
              <w:pStyle w:val="TAC"/>
              <w:rPr>
                <w:b/>
              </w:rPr>
            </w:pPr>
            <w:r w:rsidRPr="001457DF">
              <w:rPr>
                <w:b/>
              </w:rPr>
              <w:t>50% low loss, 50% high loss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6877228" w14:textId="77777777" w:rsidR="0003373C" w:rsidRPr="001457DF" w:rsidRDefault="0003373C" w:rsidP="001457DF">
            <w:pPr>
              <w:pStyle w:val="TAC"/>
            </w:pPr>
            <w:r w:rsidRPr="001457DF">
              <w:t>Low/high Penetration loss ratio</w:t>
            </w:r>
          </w:p>
        </w:tc>
      </w:tr>
      <w:tr w:rsidR="0003373C" w:rsidRPr="009531ED" w14:paraId="527E9849"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4E3D7D60" w14:textId="77777777" w:rsidR="0003373C" w:rsidRPr="001457DF"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FFB65A" w14:textId="77777777" w:rsidR="0003373C" w:rsidRPr="001457DF" w:rsidRDefault="0003373C" w:rsidP="001457DF">
            <w:pPr>
              <w:pStyle w:val="TAC"/>
              <w:rPr>
                <w:b/>
              </w:rPr>
            </w:pPr>
            <w:r w:rsidRPr="001457DF">
              <w:rPr>
                <w:b/>
              </w:rPr>
              <w:t>LOS/NLOS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035272" w14:textId="77777777" w:rsidR="0003373C" w:rsidRPr="001457DF" w:rsidRDefault="0003373C" w:rsidP="001457DF">
            <w:pPr>
              <w:pStyle w:val="TAC"/>
            </w:pPr>
            <w:r w:rsidRPr="001457DF">
              <w:t>LOS and NLOS</w:t>
            </w:r>
          </w:p>
        </w:tc>
      </w:tr>
      <w:tr w:rsidR="0003373C" w:rsidRPr="009531ED" w14:paraId="72808967"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DA4FD30" w14:textId="77777777" w:rsidR="0003373C" w:rsidRPr="001457DF"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91FE05" w14:textId="77777777" w:rsidR="0003373C" w:rsidRPr="001457DF" w:rsidRDefault="0003373C" w:rsidP="001457DF">
            <w:pPr>
              <w:pStyle w:val="TAC"/>
              <w:rPr>
                <w:b/>
              </w:rPr>
            </w:pPr>
            <w:r w:rsidRPr="001457DF">
              <w:rPr>
                <w:b/>
              </w:rPr>
              <w:t>UE antenna height</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CAC8A8" w14:textId="77777777" w:rsidR="0003373C" w:rsidRPr="001457DF" w:rsidRDefault="0003373C" w:rsidP="001457DF">
            <w:pPr>
              <w:pStyle w:val="TAC"/>
            </w:pPr>
            <w:r w:rsidRPr="001457DF">
              <w:t>Same as 3D-UMi in TR 36.873</w:t>
            </w:r>
            <w:r w:rsidR="009834D7" w:rsidRPr="001457DF">
              <w:t xml:space="preserve"> [8]</w:t>
            </w:r>
          </w:p>
        </w:tc>
      </w:tr>
      <w:tr w:rsidR="0003373C" w:rsidRPr="009531ED" w14:paraId="4014F850"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8243359" w14:textId="77777777" w:rsidR="0003373C" w:rsidRPr="00274009" w:rsidRDefault="0003373C" w:rsidP="001457DF">
            <w:pPr>
              <w:pStyle w:val="TAC"/>
              <w:rPr>
                <w:b/>
              </w:rPr>
            </w:pPr>
            <w:r w:rsidRPr="00274009">
              <w:rPr>
                <w:b/>
              </w:rPr>
              <w:t>UE distribution (horizontal)</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D2ABC9" w14:textId="77777777" w:rsidR="0003373C" w:rsidRPr="00AE7185" w:rsidRDefault="0003373C" w:rsidP="001457DF">
            <w:pPr>
              <w:pStyle w:val="TAC"/>
            </w:pPr>
            <w:r w:rsidRPr="00AE7185">
              <w:t>Uniform</w:t>
            </w:r>
          </w:p>
        </w:tc>
      </w:tr>
      <w:tr w:rsidR="0003373C" w:rsidRPr="009531ED" w14:paraId="1F0EAD89"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F86FB09" w14:textId="77777777" w:rsidR="0003373C" w:rsidRPr="00C74CA9" w:rsidRDefault="0003373C" w:rsidP="001457DF">
            <w:pPr>
              <w:pStyle w:val="TAC"/>
              <w:rPr>
                <w:b/>
              </w:rPr>
            </w:pPr>
            <w:r w:rsidRPr="00274009">
              <w:rPr>
                <w:b/>
              </w:rPr>
              <w:t>Minimum BS - UE distance (2D)</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85990A3" w14:textId="77777777" w:rsidR="0003373C" w:rsidRPr="00AE7185" w:rsidRDefault="0003373C" w:rsidP="001457DF">
            <w:pPr>
              <w:pStyle w:val="TAC"/>
            </w:pPr>
            <w:r w:rsidRPr="00AE7185">
              <w:t>3m</w:t>
            </w:r>
          </w:p>
        </w:tc>
      </w:tr>
    </w:tbl>
    <w:p w14:paraId="11241F0A" w14:textId="77777777" w:rsidR="0003373C" w:rsidRPr="009531ED" w:rsidRDefault="0003373C" w:rsidP="0003373C">
      <w:pPr>
        <w:pStyle w:val="BodyText"/>
        <w:rPr>
          <w:lang w:val="en-US" w:eastAsia="ko-KR"/>
        </w:rPr>
      </w:pPr>
    </w:p>
    <w:p w14:paraId="31C773F0" w14:textId="2409E289" w:rsidR="0003373C" w:rsidRDefault="0003373C" w:rsidP="00995A3F">
      <w:pPr>
        <w:pStyle w:val="Heading5"/>
        <w:rPr>
          <w:lang w:val="en-US" w:eastAsia="ko-KR"/>
        </w:rPr>
      </w:pPr>
      <w:bookmarkStart w:id="139" w:name="_Toc9036917"/>
      <w:bookmarkStart w:id="140" w:name="_Toc9039895"/>
      <w:bookmarkStart w:id="141" w:name="_Toc9042947"/>
      <w:r w:rsidRPr="001457DF">
        <w:t>5.2.2.3.3</w:t>
      </w:r>
      <w:r w:rsidR="00995A3F">
        <w:rPr>
          <w:lang w:val="en-US" w:eastAsia="ko-KR"/>
        </w:rPr>
        <w:tab/>
      </w:r>
      <w:r w:rsidRPr="001457DF">
        <w:rPr>
          <w:lang w:val="en-US" w:eastAsia="ko-KR"/>
        </w:rPr>
        <w:t>Indoor-to-Indoor</w:t>
      </w:r>
      <w:r w:rsidRPr="00995A3F">
        <w:rPr>
          <w:lang w:val="en-US" w:eastAsia="ko-KR"/>
        </w:rPr>
        <w:t xml:space="preserve"> and Indoor-to-Macro</w:t>
      </w:r>
      <w:bookmarkEnd w:id="139"/>
      <w:bookmarkEnd w:id="140"/>
      <w:bookmarkEnd w:id="141"/>
    </w:p>
    <w:p w14:paraId="2B52175E" w14:textId="46F443E4" w:rsidR="002F6FF2" w:rsidRPr="002F6FF2" w:rsidRDefault="0045003E" w:rsidP="001457DF">
      <w:pPr>
        <w:pStyle w:val="TH"/>
        <w:rPr>
          <w:lang w:val="en-US" w:eastAsia="ko-KR"/>
        </w:rPr>
      </w:pPr>
      <w:r w:rsidRPr="0045003E">
        <w:rPr>
          <w:lang w:val="en-US" w:eastAsia="ko-KR"/>
        </w:rPr>
        <w:t xml:space="preserve"> </w:t>
      </w:r>
      <w:r>
        <w:rPr>
          <w:lang w:val="en-US" w:eastAsia="ko-KR"/>
        </w:rPr>
        <w:t>Table: 5.2.2.3.</w:t>
      </w:r>
      <w:r w:rsidR="00A2399A">
        <w:rPr>
          <w:lang w:val="en-US" w:eastAsia="ko-KR"/>
        </w:rPr>
        <w:t>3</w:t>
      </w:r>
      <w:r>
        <w:rPr>
          <w:lang w:val="en-US" w:eastAsia="ko-KR"/>
        </w:rPr>
        <w:t>-1: UE distribution for Indoor cases in FR2</w:t>
      </w:r>
    </w:p>
    <w:tbl>
      <w:tblPr>
        <w:tblStyle w:val="TableGrid"/>
        <w:tblW w:w="9933" w:type="dxa"/>
        <w:tblLook w:val="04A0" w:firstRow="1" w:lastRow="0" w:firstColumn="1" w:lastColumn="0" w:noHBand="0" w:noVBand="1"/>
      </w:tblPr>
      <w:tblGrid>
        <w:gridCol w:w="1852"/>
        <w:gridCol w:w="8081"/>
      </w:tblGrid>
      <w:tr w:rsidR="0003373C" w:rsidRPr="009531ED" w14:paraId="6CC75444" w14:textId="77777777" w:rsidTr="001457DF">
        <w:tc>
          <w:tcPr>
            <w:tcW w:w="1852" w:type="dxa"/>
            <w:vAlign w:val="center"/>
          </w:tcPr>
          <w:p w14:paraId="4BB78598" w14:textId="77777777" w:rsidR="0003373C" w:rsidRPr="00995A3F" w:rsidRDefault="0003373C" w:rsidP="001457DF">
            <w:pPr>
              <w:pStyle w:val="TAH"/>
              <w:rPr>
                <w:lang w:eastAsia="ko-KR"/>
              </w:rPr>
            </w:pPr>
            <w:r w:rsidRPr="00995A3F">
              <w:rPr>
                <w:lang w:eastAsia="ko-KR"/>
              </w:rPr>
              <w:t>Scenarios</w:t>
            </w:r>
          </w:p>
        </w:tc>
        <w:tc>
          <w:tcPr>
            <w:tcW w:w="8081" w:type="dxa"/>
            <w:vAlign w:val="center"/>
          </w:tcPr>
          <w:p w14:paraId="5A8CF607" w14:textId="77777777" w:rsidR="0003373C" w:rsidRPr="00995A3F" w:rsidRDefault="0003373C" w:rsidP="001457DF">
            <w:pPr>
              <w:pStyle w:val="TAH"/>
              <w:rPr>
                <w:lang w:eastAsia="ko-KR"/>
              </w:rPr>
            </w:pPr>
            <w:r w:rsidRPr="00995A3F">
              <w:rPr>
                <w:rFonts w:hint="eastAsia"/>
                <w:lang w:eastAsia="ko-KR"/>
              </w:rPr>
              <w:t>UE distribution</w:t>
            </w:r>
          </w:p>
        </w:tc>
      </w:tr>
      <w:tr w:rsidR="0003373C" w:rsidRPr="009531ED" w14:paraId="537C4C3E" w14:textId="77777777" w:rsidTr="001457DF">
        <w:tc>
          <w:tcPr>
            <w:tcW w:w="1852" w:type="dxa"/>
            <w:vAlign w:val="center"/>
          </w:tcPr>
          <w:p w14:paraId="35F899DB" w14:textId="77777777" w:rsidR="0003373C" w:rsidRPr="001457DF" w:rsidRDefault="0003373C" w:rsidP="001457DF">
            <w:pPr>
              <w:pStyle w:val="TAL"/>
              <w:rPr>
                <w:lang w:eastAsia="ko-KR"/>
              </w:rPr>
            </w:pPr>
            <w:r w:rsidRPr="00995A3F">
              <w:rPr>
                <w:rFonts w:hint="eastAsia"/>
                <w:lang w:eastAsia="ko-KR"/>
              </w:rPr>
              <w:t>Indoor-to-Indoor</w:t>
            </w:r>
          </w:p>
        </w:tc>
        <w:tc>
          <w:tcPr>
            <w:tcW w:w="8081" w:type="dxa"/>
            <w:vAlign w:val="center"/>
          </w:tcPr>
          <w:p w14:paraId="1D3348CB" w14:textId="2CE93F46" w:rsidR="0003373C" w:rsidRPr="009531ED" w:rsidRDefault="0003373C" w:rsidP="001457DF">
            <w:pPr>
              <w:pStyle w:val="TAL"/>
            </w:pPr>
            <w:r w:rsidRPr="001457DF">
              <w:t>Indoor -&gt; Indoor = 1 user per Transmission Reception Point; 100% indoor</w:t>
            </w:r>
          </w:p>
        </w:tc>
      </w:tr>
      <w:tr w:rsidR="0003373C" w:rsidRPr="009531ED" w14:paraId="4C33254C" w14:textId="77777777" w:rsidTr="001457DF">
        <w:tc>
          <w:tcPr>
            <w:tcW w:w="1852" w:type="dxa"/>
            <w:vAlign w:val="center"/>
          </w:tcPr>
          <w:p w14:paraId="6285BEB6" w14:textId="77777777" w:rsidR="0003373C" w:rsidRPr="001457DF" w:rsidRDefault="0003373C" w:rsidP="001457DF">
            <w:pPr>
              <w:pStyle w:val="TAL"/>
              <w:rPr>
                <w:lang w:eastAsia="ko-KR"/>
              </w:rPr>
            </w:pPr>
            <w:r w:rsidRPr="001457DF">
              <w:rPr>
                <w:lang w:eastAsia="ko-KR"/>
              </w:rPr>
              <w:t>Macro-to-Indoor</w:t>
            </w:r>
          </w:p>
        </w:tc>
        <w:tc>
          <w:tcPr>
            <w:tcW w:w="8081" w:type="dxa"/>
            <w:vAlign w:val="center"/>
          </w:tcPr>
          <w:p w14:paraId="3FF2444D" w14:textId="6021663F" w:rsidR="0003373C" w:rsidRPr="009531ED" w:rsidRDefault="0003373C" w:rsidP="001457DF">
            <w:pPr>
              <w:pStyle w:val="TAL"/>
              <w:rPr>
                <w:lang w:eastAsia="ko-KR"/>
              </w:rPr>
            </w:pPr>
            <w:r w:rsidRPr="00995A3F">
              <w:t xml:space="preserve">Indoor &lt;-&gt; macro = Aggressor: 1 user per </w:t>
            </w:r>
            <w:r w:rsidR="009834D7" w:rsidRPr="001457DF">
              <w:t>Transmission Reception Point</w:t>
            </w:r>
            <w:r w:rsidRPr="009531ED">
              <w:t xml:space="preserve">, 100% indoor. Victim: 1 user per </w:t>
            </w:r>
            <w:r w:rsidR="009834D7" w:rsidRPr="001457DF">
              <w:t>Transmission Reception Point</w:t>
            </w:r>
            <w:r w:rsidRPr="009531ED">
              <w:t>, 100% outdoor</w:t>
            </w:r>
          </w:p>
        </w:tc>
      </w:tr>
    </w:tbl>
    <w:p w14:paraId="612AC0F4" w14:textId="77777777" w:rsidR="0003373C" w:rsidRPr="009531ED" w:rsidRDefault="0003373C" w:rsidP="0003373C"/>
    <w:p w14:paraId="40394382" w14:textId="23DD64E3" w:rsidR="0018456F" w:rsidRDefault="000522A6" w:rsidP="005163B0">
      <w:pPr>
        <w:pStyle w:val="Heading4"/>
      </w:pPr>
      <w:bookmarkStart w:id="142" w:name="_Toc9036918"/>
      <w:bookmarkStart w:id="143" w:name="_Toc9039896"/>
      <w:bookmarkStart w:id="144" w:name="_Toc9042948"/>
      <w:r w:rsidRPr="009531ED">
        <w:t>5.2</w:t>
      </w:r>
      <w:r w:rsidR="0018456F" w:rsidRPr="009531ED">
        <w:t>.2</w:t>
      </w:r>
      <w:r w:rsidR="0018456F" w:rsidRPr="00995A3F">
        <w:rPr>
          <w:rFonts w:hint="eastAsia"/>
        </w:rPr>
        <w:t>.4</w:t>
      </w:r>
      <w:r w:rsidR="005163B0" w:rsidRPr="00995A3F">
        <w:tab/>
      </w:r>
      <w:r w:rsidR="0018456F" w:rsidRPr="00995A3F">
        <w:rPr>
          <w:rFonts w:hint="eastAsia"/>
        </w:rPr>
        <w:t>Other simulation parameters</w:t>
      </w:r>
      <w:bookmarkEnd w:id="142"/>
      <w:bookmarkEnd w:id="143"/>
      <w:bookmarkEnd w:id="144"/>
    </w:p>
    <w:p w14:paraId="5993AE41" w14:textId="0DBB3F05" w:rsidR="002F6FF2" w:rsidRPr="002F6FF2" w:rsidRDefault="00A2399A" w:rsidP="001457DF">
      <w:pPr>
        <w:pStyle w:val="TH"/>
      </w:pPr>
      <w:r>
        <w:t>Table: 5.2.2.4-1: Other simulation parameters</w:t>
      </w:r>
    </w:p>
    <w:tbl>
      <w:tblPr>
        <w:tblW w:w="5000" w:type="pct"/>
        <w:tblCellMar>
          <w:left w:w="0" w:type="dxa"/>
          <w:right w:w="0" w:type="dxa"/>
        </w:tblCellMar>
        <w:tblLook w:val="04A0" w:firstRow="1" w:lastRow="0" w:firstColumn="1" w:lastColumn="0" w:noHBand="0" w:noVBand="1"/>
      </w:tblPr>
      <w:tblGrid>
        <w:gridCol w:w="2836"/>
        <w:gridCol w:w="2259"/>
        <w:gridCol w:w="2259"/>
        <w:gridCol w:w="2267"/>
      </w:tblGrid>
      <w:tr w:rsidR="00666353" w:rsidRPr="009531ED" w14:paraId="4BC93163"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DF9728" w14:textId="77777777" w:rsidR="00666353" w:rsidRPr="00995A3F" w:rsidRDefault="00666353" w:rsidP="001457DF">
            <w:pPr>
              <w:pStyle w:val="TAH"/>
            </w:pPr>
            <w:r w:rsidRPr="00995A3F">
              <w:t>Parameters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6DDED" w14:textId="77777777" w:rsidR="00666353" w:rsidRPr="00995A3F" w:rsidRDefault="00666353" w:rsidP="001457DF">
            <w:pPr>
              <w:pStyle w:val="TAH"/>
            </w:pPr>
            <w:r w:rsidRPr="00995A3F">
              <w:t>Indoor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6CCBCD" w14:textId="77777777" w:rsidR="00666353" w:rsidRPr="00995A3F" w:rsidRDefault="00666353" w:rsidP="001457DF">
            <w:pPr>
              <w:pStyle w:val="TAH"/>
            </w:pPr>
            <w:r w:rsidRPr="00995A3F">
              <w:t>Urban macro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D3574E" w14:textId="77777777" w:rsidR="00666353" w:rsidRPr="00995A3F" w:rsidRDefault="00666353" w:rsidP="001457DF">
            <w:pPr>
              <w:pStyle w:val="TAH"/>
            </w:pPr>
            <w:r w:rsidRPr="00995A3F">
              <w:t>Dense urban</w:t>
            </w:r>
          </w:p>
        </w:tc>
      </w:tr>
      <w:tr w:rsidR="00666353" w:rsidRPr="009531ED" w14:paraId="0A4C4187"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788BF2" w14:textId="77777777" w:rsidR="00666353" w:rsidRPr="00995A3F" w:rsidRDefault="00666353" w:rsidP="001457DF">
            <w:pPr>
              <w:pStyle w:val="TAC"/>
            </w:pPr>
            <w:r w:rsidRPr="00995A3F">
              <w:t>Channel bandwidth</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D6263" w14:textId="77777777" w:rsidR="00666353" w:rsidRPr="00995A3F" w:rsidRDefault="00666353" w:rsidP="001457DF">
            <w:pPr>
              <w:pStyle w:val="TAC"/>
            </w:pPr>
            <w:r w:rsidRPr="00995A3F">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D42E88" w14:textId="77777777" w:rsidR="00666353" w:rsidRPr="00995A3F" w:rsidRDefault="00666353" w:rsidP="001457DF">
            <w:pPr>
              <w:pStyle w:val="TAC"/>
            </w:pPr>
            <w:r w:rsidRPr="00995A3F">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09F016" w14:textId="77777777" w:rsidR="00666353" w:rsidRPr="009B5A9D" w:rsidRDefault="00666353" w:rsidP="001457DF">
            <w:pPr>
              <w:pStyle w:val="TAC"/>
            </w:pPr>
            <w:r w:rsidRPr="009B5A9D">
              <w:t>200MHz</w:t>
            </w:r>
          </w:p>
        </w:tc>
      </w:tr>
      <w:tr w:rsidR="00666353" w:rsidRPr="009531ED" w14:paraId="3C95038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AA11A" w14:textId="77777777" w:rsidR="00666353" w:rsidRPr="00995A3F" w:rsidRDefault="00666353" w:rsidP="001457DF">
            <w:pPr>
              <w:pStyle w:val="TAC"/>
            </w:pPr>
            <w:r w:rsidRPr="00995A3F">
              <w:t>Scheduled channel bandwidth per UE (DL)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8319BE" w14:textId="77777777" w:rsidR="00666353" w:rsidRPr="009B5A9D" w:rsidRDefault="00666353" w:rsidP="001457DF">
            <w:pPr>
              <w:pStyle w:val="TAC"/>
            </w:pPr>
            <w:r w:rsidRPr="009B5A9D">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7F69CF" w14:textId="77777777" w:rsidR="00666353" w:rsidRPr="002F6FF2" w:rsidRDefault="00666353" w:rsidP="001457DF">
            <w:pPr>
              <w:pStyle w:val="TAC"/>
            </w:pPr>
            <w:r w:rsidRPr="002F6FF2">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0B1798" w14:textId="77777777" w:rsidR="00666353" w:rsidRPr="009132C5" w:rsidRDefault="00666353" w:rsidP="001457DF">
            <w:pPr>
              <w:pStyle w:val="TAC"/>
            </w:pPr>
            <w:r w:rsidRPr="009132C5">
              <w:t>200MHz</w:t>
            </w:r>
          </w:p>
        </w:tc>
      </w:tr>
      <w:tr w:rsidR="00666353" w:rsidRPr="009531ED" w14:paraId="45887589"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61030" w14:textId="77777777" w:rsidR="00666353" w:rsidRPr="00AE7185" w:rsidRDefault="00666353" w:rsidP="001457DF">
            <w:pPr>
              <w:pStyle w:val="TAC"/>
            </w:pPr>
            <w:r w:rsidRPr="00274009">
              <w:t>Scheduled channel bandwidth per UE (UL)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97E4B7" w14:textId="77777777" w:rsidR="00666353" w:rsidRPr="00CB7637" w:rsidRDefault="00666353" w:rsidP="001457DF">
            <w:pPr>
              <w:pStyle w:val="TAC"/>
            </w:pPr>
            <w:r w:rsidRPr="00CB7637">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2E342C" w14:textId="77777777" w:rsidR="00666353" w:rsidRPr="006076CB" w:rsidRDefault="00666353" w:rsidP="001457DF">
            <w:pPr>
              <w:pStyle w:val="TAC"/>
            </w:pPr>
            <w:r w:rsidRPr="006076CB">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9440D9" w14:textId="77777777" w:rsidR="00666353" w:rsidRPr="006076CB" w:rsidRDefault="00666353" w:rsidP="001457DF">
            <w:pPr>
              <w:pStyle w:val="TAC"/>
            </w:pPr>
            <w:r w:rsidRPr="006076CB">
              <w:t>200MHz</w:t>
            </w:r>
          </w:p>
        </w:tc>
      </w:tr>
      <w:tr w:rsidR="00666353" w:rsidRPr="009531ED" w14:paraId="52F7AE9A"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1E529" w14:textId="77777777" w:rsidR="00666353" w:rsidRPr="00274009" w:rsidRDefault="00666353" w:rsidP="001457DF">
            <w:pPr>
              <w:pStyle w:val="TAC"/>
            </w:pPr>
            <w:r w:rsidRPr="00274009">
              <w:t>Traffic model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107F3" w14:textId="77777777" w:rsidR="00666353" w:rsidRPr="00117922" w:rsidRDefault="00666353" w:rsidP="001457DF">
            <w:pPr>
              <w:pStyle w:val="TAC"/>
            </w:pPr>
            <w:r w:rsidRPr="00AE7185">
              <w:t>Low  (R</w:t>
            </w:r>
            <w:r w:rsidRPr="00117922">
              <w:t>U 10%) and Full buffer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AB5A4" w14:textId="77777777" w:rsidR="00666353" w:rsidRPr="00CB7637" w:rsidRDefault="00666353" w:rsidP="001457DF">
            <w:pPr>
              <w:pStyle w:val="TAC"/>
            </w:pPr>
            <w:r w:rsidRPr="00CB7637">
              <w:t>Low (RU 10%) and Full buffer</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472F8A" w14:textId="77777777" w:rsidR="00666353" w:rsidRPr="006076CB" w:rsidRDefault="00666353" w:rsidP="001457DF">
            <w:pPr>
              <w:pStyle w:val="TAC"/>
            </w:pPr>
            <w:r w:rsidRPr="006076CB">
              <w:t>Low (RU 10%) and Full buffer</w:t>
            </w:r>
          </w:p>
        </w:tc>
      </w:tr>
      <w:tr w:rsidR="00666353" w:rsidRPr="009531ED" w14:paraId="335F12AE"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F23253" w14:textId="77777777" w:rsidR="00666353" w:rsidRPr="00274009" w:rsidRDefault="00666353" w:rsidP="001457DF">
            <w:pPr>
              <w:pStyle w:val="TAC"/>
            </w:pPr>
            <w:r w:rsidRPr="00274009">
              <w:t>DL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814E9B" w14:textId="77777777" w:rsidR="00666353" w:rsidRPr="00AE7185" w:rsidRDefault="00666353" w:rsidP="001457DF">
            <w:pPr>
              <w:pStyle w:val="TAC"/>
            </w:pPr>
            <w:r w:rsidRPr="00AE7185">
              <w:t>NO</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B1497C" w14:textId="77777777" w:rsidR="00666353" w:rsidRPr="00CB7637" w:rsidRDefault="00666353" w:rsidP="001457DF">
            <w:pPr>
              <w:pStyle w:val="TAC"/>
            </w:pPr>
            <w:r w:rsidRPr="00CB7637">
              <w:t>NO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5CD4DD" w14:textId="77777777" w:rsidR="00666353" w:rsidRPr="006076CB" w:rsidRDefault="00666353" w:rsidP="001457DF">
            <w:pPr>
              <w:pStyle w:val="TAC"/>
            </w:pPr>
            <w:r w:rsidRPr="006076CB">
              <w:t>NO</w:t>
            </w:r>
          </w:p>
        </w:tc>
      </w:tr>
      <w:tr w:rsidR="00666353" w:rsidRPr="009531ED" w14:paraId="4B6F8978"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C625E" w14:textId="77777777" w:rsidR="00666353" w:rsidRPr="00274009" w:rsidRDefault="00666353" w:rsidP="001457DF">
            <w:pPr>
              <w:pStyle w:val="TAC"/>
            </w:pPr>
            <w:r w:rsidRPr="00274009">
              <w:t>UL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36A317" w14:textId="77777777" w:rsidR="00666353" w:rsidRPr="00AE7185" w:rsidRDefault="00666353" w:rsidP="001457DF">
            <w:pPr>
              <w:pStyle w:val="TAC"/>
            </w:pPr>
            <w:r w:rsidRPr="00AE7185">
              <w:t>YES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1B7542" w14:textId="77777777" w:rsidR="00666353" w:rsidRPr="00CB7637" w:rsidRDefault="00666353" w:rsidP="001457DF">
            <w:pPr>
              <w:pStyle w:val="TAC"/>
            </w:pPr>
            <w:r w:rsidRPr="00CB7637">
              <w:t>YES</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6E3EE4" w14:textId="77777777" w:rsidR="00666353" w:rsidRPr="006076CB" w:rsidRDefault="00666353" w:rsidP="001457DF">
            <w:pPr>
              <w:pStyle w:val="TAC"/>
            </w:pPr>
            <w:r w:rsidRPr="006076CB">
              <w:t>YES</w:t>
            </w:r>
          </w:p>
        </w:tc>
      </w:tr>
      <w:tr w:rsidR="00666353" w:rsidRPr="009531ED" w14:paraId="424ABAC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995DE" w14:textId="77777777" w:rsidR="00666353" w:rsidRPr="00AE7185" w:rsidRDefault="00666353" w:rsidP="001457DF">
            <w:pPr>
              <w:pStyle w:val="TAC"/>
            </w:pPr>
            <w:r w:rsidRPr="00274009">
              <w:t>BS max TX power in dBm TRP (Total Radiated Power)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70DE2" w14:textId="77777777" w:rsidR="00666353" w:rsidRPr="00CB7637" w:rsidRDefault="00666353" w:rsidP="001457DF">
            <w:pPr>
              <w:pStyle w:val="TAC"/>
            </w:pPr>
            <w:r w:rsidRPr="00CB7637">
              <w:t>23dBm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C85B3" w14:textId="77777777" w:rsidR="00666353" w:rsidRPr="006076CB" w:rsidRDefault="00666353" w:rsidP="001457DF">
            <w:pPr>
              <w:pStyle w:val="TAC"/>
            </w:pPr>
            <w:r w:rsidRPr="006076CB">
              <w:t>43dBm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01DB66" w14:textId="77777777" w:rsidR="00666353" w:rsidRPr="006076CB" w:rsidRDefault="00666353" w:rsidP="001457DF">
            <w:pPr>
              <w:pStyle w:val="TAC"/>
            </w:pPr>
            <w:r w:rsidRPr="006076CB">
              <w:t>33dBm</w:t>
            </w:r>
          </w:p>
        </w:tc>
      </w:tr>
      <w:tr w:rsidR="00666353" w:rsidRPr="009531ED" w14:paraId="4D58CBB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D8079" w14:textId="77777777" w:rsidR="00666353" w:rsidRPr="00274009" w:rsidRDefault="00666353" w:rsidP="001457DF">
            <w:pPr>
              <w:pStyle w:val="TAC"/>
            </w:pPr>
            <w:r w:rsidRPr="00274009">
              <w:t>UE Peak EIRP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6683A9" w14:textId="77777777" w:rsidR="00666353" w:rsidRPr="00AE7185" w:rsidRDefault="00666353" w:rsidP="001457DF">
            <w:pPr>
              <w:pStyle w:val="TAC"/>
            </w:pPr>
            <w:r w:rsidRPr="00AE7185">
              <w:t>22.4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5E533" w14:textId="77777777" w:rsidR="00666353" w:rsidRPr="00CB7637" w:rsidRDefault="00666353" w:rsidP="001457DF">
            <w:pPr>
              <w:pStyle w:val="TAC"/>
            </w:pPr>
            <w:r w:rsidRPr="00CB7637">
              <w:t>22.4 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C6CAA5" w14:textId="77777777" w:rsidR="00666353" w:rsidRPr="006076CB" w:rsidRDefault="00666353" w:rsidP="001457DF">
            <w:pPr>
              <w:pStyle w:val="TAC"/>
            </w:pPr>
            <w:r w:rsidRPr="006076CB">
              <w:t>22.4 dBm</w:t>
            </w:r>
          </w:p>
        </w:tc>
      </w:tr>
      <w:tr w:rsidR="00666353" w:rsidRPr="009531ED" w14:paraId="7B0DC0A5"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D33E1" w14:textId="77777777" w:rsidR="00666353" w:rsidRPr="00274009" w:rsidRDefault="00666353" w:rsidP="001457DF">
            <w:pPr>
              <w:pStyle w:val="TAC"/>
            </w:pPr>
            <w:r w:rsidRPr="00274009">
              <w:t>UE min TX power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0C223E" w14:textId="77777777" w:rsidR="00666353" w:rsidRPr="00AE7185" w:rsidRDefault="00666353" w:rsidP="001457DF">
            <w:pPr>
              <w:pStyle w:val="TAC"/>
            </w:pPr>
            <w:r w:rsidRPr="00AE7185">
              <w:t>-40dBm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8A86C2" w14:textId="77777777" w:rsidR="00666353" w:rsidRPr="00CB7637" w:rsidRDefault="00666353" w:rsidP="001457DF">
            <w:pPr>
              <w:pStyle w:val="TAC"/>
            </w:pPr>
            <w:r w:rsidRPr="00CB7637">
              <w:t>-40dBm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6078F8" w14:textId="77777777" w:rsidR="00666353" w:rsidRPr="006076CB" w:rsidRDefault="00666353" w:rsidP="001457DF">
            <w:pPr>
              <w:pStyle w:val="TAC"/>
            </w:pPr>
            <w:r w:rsidRPr="006076CB">
              <w:t>-40dBm</w:t>
            </w:r>
          </w:p>
        </w:tc>
      </w:tr>
      <w:tr w:rsidR="00666353" w:rsidRPr="009531ED" w14:paraId="06A6E56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47220" w14:textId="77777777" w:rsidR="00666353" w:rsidRPr="00274009" w:rsidRDefault="00666353" w:rsidP="001457DF">
            <w:pPr>
              <w:pStyle w:val="TAC"/>
            </w:pPr>
            <w:r w:rsidRPr="00274009">
              <w:t>BS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BB1CF4" w14:textId="77777777" w:rsidR="00666353" w:rsidRPr="00AE7185" w:rsidRDefault="00666353" w:rsidP="001457DF">
            <w:pPr>
              <w:pStyle w:val="TAC"/>
            </w:pPr>
            <w:r w:rsidRPr="00AE7185">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2829F" w14:textId="77777777" w:rsidR="00666353" w:rsidRPr="00CB7637" w:rsidRDefault="00666353" w:rsidP="001457DF">
            <w:pPr>
              <w:pStyle w:val="TAC"/>
            </w:pPr>
            <w:r w:rsidRPr="00CB7637">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6A00A1" w14:textId="77777777" w:rsidR="00666353" w:rsidRPr="006076CB" w:rsidRDefault="00666353" w:rsidP="001457DF">
            <w:pPr>
              <w:pStyle w:val="TAC"/>
            </w:pPr>
            <w:r w:rsidRPr="006076CB">
              <w:t>10 (note 1)</w:t>
            </w:r>
          </w:p>
        </w:tc>
      </w:tr>
      <w:tr w:rsidR="00666353" w:rsidRPr="009531ED" w14:paraId="376C79E0"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BC3E45" w14:textId="77777777" w:rsidR="00666353" w:rsidRPr="00274009" w:rsidRDefault="00666353" w:rsidP="001457DF">
            <w:pPr>
              <w:pStyle w:val="TAC"/>
            </w:pPr>
            <w:r w:rsidRPr="00274009">
              <w:t>UE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ADB556" w14:textId="77777777" w:rsidR="00666353" w:rsidRPr="00AE7185" w:rsidRDefault="00666353" w:rsidP="001457DF">
            <w:pPr>
              <w:pStyle w:val="TAC"/>
            </w:pPr>
            <w:r w:rsidRPr="00AE7185">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256AC" w14:textId="77777777" w:rsidR="00666353" w:rsidRPr="00CB7637" w:rsidRDefault="00666353" w:rsidP="001457DF">
            <w:pPr>
              <w:pStyle w:val="TAC"/>
            </w:pPr>
            <w:r w:rsidRPr="00CB7637">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3C153" w14:textId="77777777" w:rsidR="00666353" w:rsidRPr="006076CB" w:rsidRDefault="00666353" w:rsidP="001457DF">
            <w:pPr>
              <w:pStyle w:val="TAC"/>
            </w:pPr>
            <w:r w:rsidRPr="006076CB">
              <w:t>10 (note 1)</w:t>
            </w:r>
          </w:p>
        </w:tc>
      </w:tr>
      <w:tr w:rsidR="00666353" w:rsidRPr="009531ED" w14:paraId="0BA7B294"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C4F5B" w14:textId="77777777" w:rsidR="00666353" w:rsidRPr="00995A3F" w:rsidRDefault="00666353" w:rsidP="001457DF">
            <w:pPr>
              <w:pStyle w:val="TAC"/>
            </w:pPr>
            <w:r w:rsidRPr="00995A3F">
              <w:t>Handover margin</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CD2CC0" w14:textId="77777777" w:rsidR="00666353" w:rsidRPr="009B5A9D" w:rsidRDefault="00666353" w:rsidP="001457DF">
            <w:pPr>
              <w:pStyle w:val="TAC"/>
            </w:pPr>
            <w:r w:rsidRPr="009B5A9D">
              <w:t>3dB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3AA1A9" w14:textId="77777777" w:rsidR="00666353" w:rsidRPr="002F6FF2" w:rsidRDefault="00666353" w:rsidP="001457DF">
            <w:pPr>
              <w:pStyle w:val="TAC"/>
            </w:pPr>
            <w:r w:rsidRPr="002F6FF2">
              <w:t>3dB</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8970E" w14:textId="77777777" w:rsidR="00666353" w:rsidRPr="009132C5" w:rsidRDefault="00666353" w:rsidP="001457DF">
            <w:pPr>
              <w:pStyle w:val="TAC"/>
            </w:pPr>
            <w:r w:rsidRPr="009132C5">
              <w:t>3dB</w:t>
            </w:r>
          </w:p>
        </w:tc>
      </w:tr>
      <w:tr w:rsidR="00666353" w:rsidRPr="009531ED" w14:paraId="6A0B3ADD" w14:textId="77777777" w:rsidTr="001457DF">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7A9DF9" w14:textId="77777777" w:rsidR="00666353" w:rsidRPr="00995A3F" w:rsidRDefault="00666353" w:rsidP="001457DF">
            <w:pPr>
              <w:pStyle w:val="TAN"/>
            </w:pPr>
            <w:r w:rsidRPr="00995A3F">
              <w:t>Note 1:</w:t>
            </w:r>
            <w:r w:rsidRPr="00995A3F">
              <w:tab/>
              <w:t xml:space="preserve"> ITU WP5D response</w:t>
            </w:r>
          </w:p>
        </w:tc>
      </w:tr>
    </w:tbl>
    <w:p w14:paraId="4BDE0F38" w14:textId="77777777" w:rsidR="00666353" w:rsidRPr="00995A3F" w:rsidRDefault="00666353" w:rsidP="00666353"/>
    <w:p w14:paraId="20FAB681" w14:textId="636D6CD8" w:rsidR="00392598" w:rsidRPr="00995A3F" w:rsidRDefault="00392598" w:rsidP="005163B0">
      <w:pPr>
        <w:pStyle w:val="Heading4"/>
      </w:pPr>
      <w:bookmarkStart w:id="145" w:name="_Toc9036919"/>
      <w:bookmarkStart w:id="146" w:name="_Toc9039897"/>
      <w:bookmarkStart w:id="147" w:name="_Toc9042949"/>
      <w:r w:rsidRPr="00995A3F">
        <w:rPr>
          <w:rFonts w:hint="eastAsia"/>
        </w:rPr>
        <w:lastRenderedPageBreak/>
        <w:t>5.</w:t>
      </w:r>
      <w:r w:rsidR="000522A6" w:rsidRPr="00995A3F">
        <w:t>2</w:t>
      </w:r>
      <w:r w:rsidRPr="00995A3F">
        <w:t>.</w:t>
      </w:r>
      <w:r w:rsidRPr="009B5A9D">
        <w:rPr>
          <w:rFonts w:hint="eastAsia"/>
        </w:rPr>
        <w:t>2.</w:t>
      </w:r>
      <w:r w:rsidRPr="00995A3F">
        <w:t>5</w:t>
      </w:r>
      <w:r w:rsidR="005163B0" w:rsidRPr="00995A3F">
        <w:tab/>
      </w:r>
      <w:r w:rsidRPr="00995A3F">
        <w:t>Antenna configuration</w:t>
      </w:r>
      <w:bookmarkEnd w:id="145"/>
      <w:bookmarkEnd w:id="146"/>
      <w:bookmarkEnd w:id="147"/>
    </w:p>
    <w:p w14:paraId="4D384090" w14:textId="77777777" w:rsidR="00CC39E7" w:rsidRPr="002F6FF2" w:rsidRDefault="00CC39E7" w:rsidP="00CC39E7">
      <w:pPr>
        <w:pStyle w:val="BodyText"/>
        <w:rPr>
          <w:lang w:eastAsia="ko-KR"/>
        </w:rPr>
      </w:pPr>
      <w:r w:rsidRPr="00995A3F">
        <w:rPr>
          <w:rFonts w:hint="eastAsia"/>
        </w:rPr>
        <w:t>BS Ante</w:t>
      </w:r>
      <w:r w:rsidRPr="00995A3F">
        <w:t>nna modelling [se</w:t>
      </w:r>
      <w:r w:rsidRPr="009B5A9D">
        <w:t>ction 5.2.3.2 in TR 38.803</w:t>
      </w:r>
      <w:r w:rsidR="003E3444" w:rsidRPr="009B5A9D">
        <w:t xml:space="preserve"> [5]</w:t>
      </w:r>
      <w:r w:rsidRPr="002F6FF2">
        <w:t>]</w:t>
      </w:r>
    </w:p>
    <w:p w14:paraId="0211BC04" w14:textId="0E92F478" w:rsidR="00CC39E7" w:rsidRPr="00995A3F" w:rsidRDefault="00CC39E7" w:rsidP="001457DF">
      <w:pPr>
        <w:pStyle w:val="Heading5"/>
        <w:rPr>
          <w:lang w:eastAsia="ja-JP"/>
        </w:rPr>
      </w:pPr>
      <w:bookmarkStart w:id="148" w:name="_Toc9036920"/>
      <w:bookmarkStart w:id="149" w:name="_Toc9039898"/>
      <w:bookmarkStart w:id="150" w:name="_Toc9042950"/>
      <w:r w:rsidRPr="002F6FF2">
        <w:rPr>
          <w:lang w:eastAsia="ja-JP"/>
        </w:rPr>
        <w:t>5.2.2.5.1</w:t>
      </w:r>
      <w:r w:rsidR="00995A3F">
        <w:rPr>
          <w:lang w:eastAsia="ja-JP"/>
        </w:rPr>
        <w:tab/>
      </w:r>
      <w:r w:rsidRPr="00995A3F">
        <w:rPr>
          <w:rFonts w:hint="eastAsia"/>
          <w:lang w:eastAsia="ja-JP"/>
        </w:rPr>
        <w:t>Urban macro scenario</w:t>
      </w:r>
      <w:bookmarkEnd w:id="148"/>
      <w:bookmarkEnd w:id="149"/>
      <w:bookmarkEnd w:id="150"/>
    </w:p>
    <w:p w14:paraId="7D66A7E9" w14:textId="77777777" w:rsidR="00CC39E7" w:rsidRPr="00995A3F" w:rsidRDefault="00CC39E7" w:rsidP="00CC39E7">
      <w:pPr>
        <w:pStyle w:val="TH"/>
        <w:rPr>
          <w:lang w:eastAsia="ja-JP"/>
        </w:rPr>
      </w:pPr>
      <w:r w:rsidRPr="00995A3F">
        <w:rPr>
          <w:lang w:eastAsia="ko-KR"/>
        </w:rPr>
        <w:t xml:space="preserve">Table </w:t>
      </w:r>
      <w:r w:rsidRPr="00995A3F">
        <w:rPr>
          <w:rFonts w:hint="eastAsia"/>
          <w:lang w:eastAsia="ja-JP"/>
        </w:rPr>
        <w:t>5.2.2.</w:t>
      </w:r>
      <w:r w:rsidRPr="00995A3F">
        <w:rPr>
          <w:lang w:eastAsia="ja-JP"/>
        </w:rPr>
        <w:t>5.1</w:t>
      </w:r>
      <w:r w:rsidRPr="00995A3F">
        <w:rPr>
          <w:rFonts w:hint="eastAsia"/>
          <w:lang w:eastAsia="ja-JP"/>
        </w:rPr>
        <w:t>-1</w:t>
      </w:r>
      <w:r w:rsidRPr="00995A3F">
        <w:rPr>
          <w:lang w:eastAsia="ko-KR"/>
        </w:rPr>
        <w:t xml:space="preserve">: FR2 BS antenna </w:t>
      </w:r>
      <w:r w:rsidRPr="00995A3F">
        <w:rPr>
          <w:lang w:eastAsia="ja-JP"/>
        </w:rPr>
        <w:t>modelling</w:t>
      </w:r>
      <w:r w:rsidRPr="00995A3F">
        <w:rPr>
          <w:rFonts w:hint="eastAsia"/>
          <w:lang w:eastAsia="ja-JP"/>
        </w:rPr>
        <w:t xml:space="preserve"> </w:t>
      </w:r>
      <w:r w:rsidRPr="00995A3F">
        <w:rPr>
          <w:lang w:eastAsia="ko-KR"/>
        </w:rPr>
        <w:t>for urban macro</w:t>
      </w:r>
      <w:r w:rsidRPr="00995A3F">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9531ED" w14:paraId="3BE628F8" w14:textId="77777777" w:rsidTr="0094373B">
        <w:trPr>
          <w:cantSplit/>
          <w:trHeight w:val="182"/>
          <w:jc w:val="center"/>
        </w:trPr>
        <w:tc>
          <w:tcPr>
            <w:tcW w:w="2290" w:type="dxa"/>
            <w:shd w:val="clear" w:color="auto" w:fill="E0E0E0"/>
            <w:vAlign w:val="center"/>
          </w:tcPr>
          <w:p w14:paraId="66449A45" w14:textId="77777777" w:rsidR="00CC39E7" w:rsidRPr="00995A3F" w:rsidRDefault="00CC39E7" w:rsidP="0094373B">
            <w:pPr>
              <w:pStyle w:val="TAH"/>
            </w:pPr>
            <w:r w:rsidRPr="00995A3F">
              <w:t>Parameter</w:t>
            </w:r>
          </w:p>
        </w:tc>
        <w:tc>
          <w:tcPr>
            <w:tcW w:w="7495" w:type="dxa"/>
            <w:shd w:val="clear" w:color="auto" w:fill="E0E0E0"/>
            <w:vAlign w:val="center"/>
          </w:tcPr>
          <w:p w14:paraId="70DF26F3" w14:textId="77777777" w:rsidR="00CC39E7" w:rsidRPr="00995A3F" w:rsidRDefault="00CC39E7" w:rsidP="0094373B">
            <w:pPr>
              <w:pStyle w:val="TAH"/>
            </w:pPr>
            <w:r w:rsidRPr="00995A3F">
              <w:t>Values</w:t>
            </w:r>
          </w:p>
        </w:tc>
      </w:tr>
      <w:tr w:rsidR="00CC39E7" w:rsidRPr="009531ED" w14:paraId="04789409" w14:textId="77777777" w:rsidTr="0094373B">
        <w:trPr>
          <w:cantSplit/>
          <w:trHeight w:val="824"/>
          <w:jc w:val="center"/>
        </w:trPr>
        <w:tc>
          <w:tcPr>
            <w:tcW w:w="2290" w:type="dxa"/>
            <w:shd w:val="clear" w:color="auto" w:fill="auto"/>
            <w:vAlign w:val="center"/>
          </w:tcPr>
          <w:p w14:paraId="07BE9321" w14:textId="77777777" w:rsidR="00CC39E7" w:rsidRPr="009531ED" w:rsidRDefault="00CC39E7" w:rsidP="0094373B">
            <w:pPr>
              <w:pStyle w:val="TAL"/>
            </w:pPr>
            <w:r w:rsidRPr="009531ED">
              <w:t>Antenna element vertical radiation pattern (dB)</w:t>
            </w:r>
          </w:p>
        </w:tc>
        <w:tc>
          <w:tcPr>
            <w:tcW w:w="7495" w:type="dxa"/>
            <w:vAlign w:val="center"/>
          </w:tcPr>
          <w:p w14:paraId="351F1515" w14:textId="77777777" w:rsidR="00CC39E7" w:rsidRPr="009531ED" w:rsidRDefault="00CC39E7" w:rsidP="0094373B">
            <w:pPr>
              <w:pStyle w:val="TAC"/>
              <w:rPr>
                <w:rFonts w:eastAsia="SimSun"/>
              </w:rPr>
            </w:pPr>
            <w:r w:rsidRPr="009531ED">
              <w:rPr>
                <w:position w:val="-38"/>
              </w:rPr>
              <w:object w:dxaOrig="6259" w:dyaOrig="880" w14:anchorId="7F58A1F7">
                <v:shape id="_x0000_i1029" type="#_x0000_t75" style="width:308.9pt;height:43.1pt" o:ole="">
                  <v:imagedata r:id="rId26" o:title=""/>
                </v:shape>
                <o:OLEObject Type="Embed" ProgID="Equation.3" ShapeID="_x0000_i1029" DrawAspect="Content" ObjectID="_1623238825" r:id="rId27"/>
              </w:object>
            </w:r>
          </w:p>
        </w:tc>
      </w:tr>
      <w:tr w:rsidR="00CC39E7" w:rsidRPr="009531ED" w14:paraId="0E13F191" w14:textId="77777777" w:rsidTr="0094373B">
        <w:trPr>
          <w:cantSplit/>
          <w:trHeight w:val="809"/>
          <w:jc w:val="center"/>
        </w:trPr>
        <w:tc>
          <w:tcPr>
            <w:tcW w:w="2290" w:type="dxa"/>
            <w:shd w:val="clear" w:color="auto" w:fill="auto"/>
            <w:vAlign w:val="center"/>
          </w:tcPr>
          <w:p w14:paraId="20D3C2BC" w14:textId="77777777" w:rsidR="00CC39E7" w:rsidRPr="009B5A9D" w:rsidRDefault="00CC39E7" w:rsidP="0094373B">
            <w:pPr>
              <w:pStyle w:val="TAL"/>
            </w:pPr>
            <w:r w:rsidRPr="00995A3F">
              <w:t>Antenna element horizontal radiati</w:t>
            </w:r>
            <w:r w:rsidRPr="009B5A9D">
              <w:t>on pattern (dB)</w:t>
            </w:r>
          </w:p>
        </w:tc>
        <w:tc>
          <w:tcPr>
            <w:tcW w:w="7495" w:type="dxa"/>
            <w:vAlign w:val="center"/>
          </w:tcPr>
          <w:p w14:paraId="76E2793D" w14:textId="77777777" w:rsidR="00CC39E7" w:rsidRPr="009531ED" w:rsidRDefault="00CC39E7" w:rsidP="0094373B">
            <w:pPr>
              <w:pStyle w:val="TAC"/>
            </w:pPr>
            <w:r w:rsidRPr="009531ED">
              <w:rPr>
                <w:position w:val="-38"/>
              </w:rPr>
              <w:object w:dxaOrig="5440" w:dyaOrig="880" w14:anchorId="064A7EEA">
                <v:shape id="_x0000_i1030" type="#_x0000_t75" style="width:273.85pt;height:43.1pt" o:ole="">
                  <v:imagedata r:id="rId28" o:title=""/>
                </v:shape>
                <o:OLEObject Type="Embed" ProgID="Equation.3" ShapeID="_x0000_i1030" DrawAspect="Content" ObjectID="_1623238826" r:id="rId29"/>
              </w:object>
            </w:r>
          </w:p>
          <w:p w14:paraId="69521C48" w14:textId="77777777" w:rsidR="00CC39E7" w:rsidRPr="00843636" w:rsidRDefault="00CC39E7" w:rsidP="0094373B">
            <w:pPr>
              <w:pStyle w:val="TAC"/>
              <w:rPr>
                <w:rFonts w:eastAsia="SimSun"/>
              </w:rPr>
            </w:pPr>
          </w:p>
        </w:tc>
      </w:tr>
      <w:tr w:rsidR="00CC39E7" w:rsidRPr="009531ED" w14:paraId="3FC8DE6C" w14:textId="77777777" w:rsidTr="0094373B">
        <w:trPr>
          <w:cantSplit/>
          <w:trHeight w:val="378"/>
          <w:jc w:val="center"/>
        </w:trPr>
        <w:tc>
          <w:tcPr>
            <w:tcW w:w="2290" w:type="dxa"/>
            <w:shd w:val="clear" w:color="auto" w:fill="auto"/>
            <w:vAlign w:val="center"/>
          </w:tcPr>
          <w:p w14:paraId="2E27015F" w14:textId="77777777" w:rsidR="00CC39E7" w:rsidRPr="009531ED" w:rsidRDefault="00CC39E7" w:rsidP="0094373B">
            <w:pPr>
              <w:pStyle w:val="TAL"/>
            </w:pPr>
            <w:r w:rsidRPr="009531ED">
              <w:t>Combining method for 3D antenna element pattern (dB)</w:t>
            </w:r>
          </w:p>
        </w:tc>
        <w:tc>
          <w:tcPr>
            <w:tcW w:w="7495" w:type="dxa"/>
            <w:vAlign w:val="center"/>
          </w:tcPr>
          <w:p w14:paraId="296C6E1C" w14:textId="77777777" w:rsidR="00CC39E7" w:rsidRPr="009531ED" w:rsidRDefault="00CC39E7" w:rsidP="0094373B">
            <w:pPr>
              <w:pStyle w:val="TAC"/>
              <w:rPr>
                <w:rFonts w:eastAsia="SimSun"/>
              </w:rPr>
            </w:pPr>
            <w:r w:rsidRPr="009531ED">
              <w:rPr>
                <w:position w:val="-14"/>
              </w:rPr>
              <w:object w:dxaOrig="4459" w:dyaOrig="380" w14:anchorId="72F385FC">
                <v:shape id="_x0000_i1031" type="#_x0000_t75" style="width:222.75pt;height:22.15pt" o:ole="">
                  <v:imagedata r:id="rId17" o:title=""/>
                </v:shape>
                <o:OLEObject Type="Embed" ProgID="Equation.3" ShapeID="_x0000_i1031" DrawAspect="Content" ObjectID="_1623238827" r:id="rId30"/>
              </w:object>
            </w:r>
          </w:p>
        </w:tc>
      </w:tr>
      <w:tr w:rsidR="00CC39E7" w:rsidRPr="009531ED" w14:paraId="4C8CCD58" w14:textId="77777777" w:rsidTr="0094373B">
        <w:trPr>
          <w:cantSplit/>
          <w:trHeight w:val="391"/>
          <w:jc w:val="center"/>
        </w:trPr>
        <w:tc>
          <w:tcPr>
            <w:tcW w:w="2290" w:type="dxa"/>
            <w:shd w:val="clear" w:color="auto" w:fill="auto"/>
            <w:vAlign w:val="center"/>
          </w:tcPr>
          <w:p w14:paraId="18099C32" w14:textId="77777777" w:rsidR="00CC39E7" w:rsidRPr="009531ED" w:rsidRDefault="00CC39E7" w:rsidP="0094373B">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43B9DE2A" w14:textId="77777777" w:rsidR="00CC39E7" w:rsidRPr="009531ED" w:rsidRDefault="00CC39E7" w:rsidP="0094373B">
            <w:pPr>
              <w:pStyle w:val="TAC"/>
              <w:rPr>
                <w:rFonts w:eastAsia="SimSun"/>
              </w:rPr>
            </w:pPr>
            <w:r w:rsidRPr="009531ED">
              <w:rPr>
                <w:rFonts w:eastAsia="SimSun"/>
              </w:rPr>
              <w:t>3 dBi (assuming 1.8dB loss)</w:t>
            </w:r>
          </w:p>
        </w:tc>
      </w:tr>
      <w:tr w:rsidR="00CC39E7" w:rsidRPr="009531ED" w14:paraId="4825212C" w14:textId="77777777" w:rsidTr="0094373B">
        <w:trPr>
          <w:cantSplit/>
          <w:trHeight w:val="391"/>
          <w:jc w:val="center"/>
        </w:trPr>
        <w:tc>
          <w:tcPr>
            <w:tcW w:w="2290" w:type="dxa"/>
            <w:shd w:val="clear" w:color="auto" w:fill="auto"/>
            <w:vAlign w:val="center"/>
          </w:tcPr>
          <w:p w14:paraId="50AE8BE0" w14:textId="7C5C6DC7" w:rsidR="00CC39E7" w:rsidRPr="009531ED" w:rsidRDefault="00CC39E7" w:rsidP="009834D7">
            <w:pPr>
              <w:pStyle w:val="TAL"/>
              <w:rPr>
                <w:lang w:eastAsia="ja-JP"/>
              </w:rPr>
            </w:pPr>
            <w:r w:rsidRPr="009531ED">
              <w:rPr>
                <w:lang w:eastAsia="ja-JP"/>
              </w:rPr>
              <w:t>(M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xml:space="preserve">, M, N, P) </w:t>
            </w:r>
          </w:p>
        </w:tc>
        <w:tc>
          <w:tcPr>
            <w:tcW w:w="7495" w:type="dxa"/>
            <w:vAlign w:val="center"/>
          </w:tcPr>
          <w:p w14:paraId="5338E139" w14:textId="43CBA001" w:rsidR="00CC39E7" w:rsidRPr="009B5A9D" w:rsidRDefault="00CC39E7" w:rsidP="009834D7">
            <w:pPr>
              <w:pStyle w:val="TAC"/>
              <w:rPr>
                <w:lang w:eastAsia="ja-JP"/>
              </w:rPr>
            </w:pPr>
            <w:r w:rsidRPr="009531ED">
              <w:rPr>
                <w:lang w:eastAsia="ja-JP"/>
              </w:rPr>
              <w:t>For 30GHz: (</w:t>
            </w:r>
            <w:r w:rsidRPr="00995A3F">
              <w:rPr>
                <w:rFonts w:hint="eastAsia"/>
                <w:lang w:eastAsia="ja-JP"/>
              </w:rPr>
              <w:t>1, 1, 8, 16, 2)</w:t>
            </w:r>
            <w:r w:rsidR="00CC677E" w:rsidRPr="009B5A9D">
              <w:rPr>
                <w:lang w:eastAsia="ja-JP"/>
              </w:rPr>
              <w:t xml:space="preserve"> Note1,2</w:t>
            </w:r>
          </w:p>
        </w:tc>
      </w:tr>
      <w:tr w:rsidR="00CC39E7" w:rsidRPr="009531ED" w14:paraId="6702B252" w14:textId="77777777" w:rsidTr="0094373B">
        <w:trPr>
          <w:cantSplit/>
          <w:trHeight w:val="391"/>
          <w:jc w:val="center"/>
        </w:trPr>
        <w:tc>
          <w:tcPr>
            <w:tcW w:w="2290" w:type="dxa"/>
            <w:shd w:val="clear" w:color="auto" w:fill="auto"/>
            <w:vAlign w:val="center"/>
          </w:tcPr>
          <w:p w14:paraId="53766A2D" w14:textId="77777777" w:rsidR="00CC39E7" w:rsidRPr="009531ED" w:rsidRDefault="00CC39E7" w:rsidP="0094373B">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00D42E59" w14:textId="77777777" w:rsidR="00CC39E7" w:rsidRPr="009531ED" w:rsidRDefault="00CC39E7" w:rsidP="0094373B">
            <w:pPr>
              <w:pStyle w:val="TAC"/>
              <w:rPr>
                <w:lang w:eastAsia="ja-JP"/>
              </w:rPr>
            </w:pPr>
            <w:r w:rsidRPr="009531ED">
              <w:rPr>
                <w:lang w:eastAsia="ja-JP"/>
              </w:rPr>
              <w:t>(0.5λ, 0.5λ)</w:t>
            </w:r>
          </w:p>
        </w:tc>
      </w:tr>
      <w:tr w:rsidR="00CC39E7" w:rsidRPr="009531ED" w14:paraId="5B87908B" w14:textId="77777777" w:rsidTr="0094373B">
        <w:trPr>
          <w:cantSplit/>
          <w:trHeight w:val="391"/>
          <w:jc w:val="center"/>
        </w:trPr>
        <w:tc>
          <w:tcPr>
            <w:tcW w:w="9785" w:type="dxa"/>
            <w:gridSpan w:val="2"/>
            <w:shd w:val="clear" w:color="auto" w:fill="auto"/>
            <w:vAlign w:val="center"/>
          </w:tcPr>
          <w:p w14:paraId="545FE517" w14:textId="77777777" w:rsidR="00CC677E" w:rsidRPr="009531ED" w:rsidRDefault="00CC677E" w:rsidP="00CC677E">
            <w:pPr>
              <w:pStyle w:val="TAN"/>
              <w:rPr>
                <w:lang w:val="de-DE" w:eastAsia="ja-JP"/>
              </w:rPr>
            </w:pPr>
            <w:r w:rsidRPr="001457DF">
              <w:t xml:space="preserve">Note 1: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686143CF" w14:textId="77777777" w:rsidR="00CC39E7" w:rsidRPr="00995A3F" w:rsidRDefault="00CC677E" w:rsidP="00CC677E">
            <w:pPr>
              <w:pStyle w:val="TAN"/>
              <w:rPr>
                <w:lang w:val="de-DE" w:eastAsia="ja-JP"/>
              </w:rPr>
            </w:pPr>
            <w:r w:rsidRPr="00843636">
              <w:rPr>
                <w:lang w:val="de-DE" w:eastAsia="ja-JP"/>
              </w:rPr>
              <w:t>Note 2: TX p</w:t>
            </w:r>
            <w:r w:rsidRPr="00995A3F">
              <w:rPr>
                <w:lang w:val="de-DE" w:eastAsia="ja-JP"/>
              </w:rPr>
              <w:t>ower is specified per polarization, a single polarization may be simulated under the assumption of polarization match.</w:t>
            </w:r>
          </w:p>
          <w:p w14:paraId="6D7FD126" w14:textId="400C0B5A" w:rsidR="00C33D31" w:rsidRPr="009B5A9D" w:rsidRDefault="00C33D31" w:rsidP="00CC677E">
            <w:pPr>
              <w:pStyle w:val="TAN"/>
              <w:rPr>
                <w:lang w:eastAsia="ja-JP"/>
              </w:rPr>
            </w:pPr>
            <w:r w:rsidRPr="009B5A9D">
              <w:rPr>
                <w:lang w:eastAsia="ja-JP"/>
              </w:rPr>
              <w:t>Note 3: A 65 degree element beamwidth was assumed for simulations, even though the physically correct beamwidth would be 130 degrees. The difference in assumption does not substantially impact the simulation results.</w:t>
            </w:r>
          </w:p>
        </w:tc>
      </w:tr>
    </w:tbl>
    <w:p w14:paraId="7AC11A81" w14:textId="77777777" w:rsidR="00CC39E7" w:rsidRPr="00995A3F" w:rsidRDefault="00CC39E7" w:rsidP="00CC39E7">
      <w:pPr>
        <w:rPr>
          <w:lang w:eastAsia="ja-JP"/>
        </w:rPr>
      </w:pPr>
    </w:p>
    <w:p w14:paraId="5D22CA49" w14:textId="36B96727" w:rsidR="00CC39E7" w:rsidRPr="00995A3F" w:rsidRDefault="00CC39E7" w:rsidP="001457DF">
      <w:pPr>
        <w:pStyle w:val="Heading5"/>
        <w:rPr>
          <w:lang w:val="sv-SE" w:eastAsia="ja-JP"/>
        </w:rPr>
      </w:pPr>
      <w:bookmarkStart w:id="151" w:name="_Toc9036921"/>
      <w:bookmarkStart w:id="152" w:name="_Toc9039899"/>
      <w:bookmarkStart w:id="153" w:name="_Toc9042951"/>
      <w:r w:rsidRPr="00995A3F">
        <w:rPr>
          <w:lang w:val="sv-SE" w:eastAsia="ja-JP"/>
        </w:rPr>
        <w:lastRenderedPageBreak/>
        <w:t>5.2.2.5.2</w:t>
      </w:r>
      <w:r w:rsidR="00995A3F">
        <w:rPr>
          <w:lang w:val="sv-SE" w:eastAsia="ja-JP"/>
        </w:rPr>
        <w:tab/>
      </w:r>
      <w:r w:rsidRPr="00995A3F">
        <w:rPr>
          <w:lang w:val="sv-SE" w:eastAsia="ja-JP"/>
        </w:rPr>
        <w:t>Dense urban scenario</w:t>
      </w:r>
      <w:bookmarkEnd w:id="151"/>
      <w:bookmarkEnd w:id="152"/>
      <w:bookmarkEnd w:id="153"/>
    </w:p>
    <w:p w14:paraId="1AB74370" w14:textId="77777777" w:rsidR="00CC39E7" w:rsidRPr="002F6FF2" w:rsidRDefault="00CC39E7" w:rsidP="00CC39E7">
      <w:pPr>
        <w:pStyle w:val="TH"/>
        <w:rPr>
          <w:lang w:eastAsia="ko-KR"/>
        </w:rPr>
      </w:pPr>
      <w:r w:rsidRPr="00995A3F">
        <w:rPr>
          <w:lang w:eastAsia="ko-KR"/>
        </w:rPr>
        <w:t xml:space="preserve">Table </w:t>
      </w:r>
      <w:r w:rsidRPr="00995A3F">
        <w:rPr>
          <w:rFonts w:hint="eastAsia"/>
          <w:lang w:eastAsia="ja-JP"/>
        </w:rPr>
        <w:t>5.2.2.</w:t>
      </w:r>
      <w:r w:rsidRPr="00995A3F">
        <w:rPr>
          <w:lang w:eastAsia="ja-JP"/>
        </w:rPr>
        <w:t>5.2</w:t>
      </w:r>
      <w:r w:rsidRPr="00995A3F">
        <w:rPr>
          <w:rFonts w:hint="eastAsia"/>
          <w:lang w:eastAsia="ja-JP"/>
        </w:rPr>
        <w:t>-1</w:t>
      </w:r>
      <w:r w:rsidRPr="00995A3F">
        <w:rPr>
          <w:lang w:eastAsia="ko-KR"/>
        </w:rPr>
        <w:t xml:space="preserve">: FR2 BS antenna element pattern for </w:t>
      </w:r>
      <w:r w:rsidRPr="00995A3F">
        <w:rPr>
          <w:rFonts w:hint="eastAsia"/>
          <w:lang w:eastAsia="ja-JP"/>
        </w:rPr>
        <w:t>dense u</w:t>
      </w:r>
      <w:r w:rsidRPr="009B5A9D">
        <w:rPr>
          <w:lang w:eastAsia="ko-KR"/>
        </w:rPr>
        <w:t xml:space="preserve">rban </w:t>
      </w:r>
      <w:r w:rsidRPr="009B5A9D">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9531ED" w14:paraId="4E0D77D9" w14:textId="77777777" w:rsidTr="0094373B">
        <w:trPr>
          <w:cantSplit/>
          <w:trHeight w:val="182"/>
          <w:jc w:val="center"/>
        </w:trPr>
        <w:tc>
          <w:tcPr>
            <w:tcW w:w="2290" w:type="dxa"/>
            <w:shd w:val="clear" w:color="auto" w:fill="E0E0E0"/>
            <w:vAlign w:val="center"/>
          </w:tcPr>
          <w:p w14:paraId="03A2EF44" w14:textId="77777777" w:rsidR="00CC39E7" w:rsidRPr="009132C5" w:rsidRDefault="00CC39E7" w:rsidP="0094373B">
            <w:pPr>
              <w:pStyle w:val="TAH"/>
            </w:pPr>
            <w:r w:rsidRPr="009132C5">
              <w:t>Parameter</w:t>
            </w:r>
          </w:p>
        </w:tc>
        <w:tc>
          <w:tcPr>
            <w:tcW w:w="7495" w:type="dxa"/>
            <w:shd w:val="clear" w:color="auto" w:fill="E0E0E0"/>
            <w:vAlign w:val="center"/>
          </w:tcPr>
          <w:p w14:paraId="1CC1B36F" w14:textId="77777777" w:rsidR="00CC39E7" w:rsidRPr="0030279C" w:rsidRDefault="00CC39E7" w:rsidP="0094373B">
            <w:pPr>
              <w:pStyle w:val="TAH"/>
            </w:pPr>
            <w:r w:rsidRPr="0030279C">
              <w:t>Values</w:t>
            </w:r>
          </w:p>
        </w:tc>
      </w:tr>
      <w:tr w:rsidR="00CC39E7" w:rsidRPr="009531ED" w14:paraId="0C844CF5" w14:textId="77777777" w:rsidTr="0094373B">
        <w:trPr>
          <w:cantSplit/>
          <w:trHeight w:val="824"/>
          <w:jc w:val="center"/>
        </w:trPr>
        <w:tc>
          <w:tcPr>
            <w:tcW w:w="2290" w:type="dxa"/>
            <w:shd w:val="clear" w:color="auto" w:fill="auto"/>
            <w:vAlign w:val="center"/>
          </w:tcPr>
          <w:p w14:paraId="75BBA774" w14:textId="77777777" w:rsidR="00CC39E7" w:rsidRPr="009531ED" w:rsidRDefault="00CC39E7" w:rsidP="0094373B">
            <w:pPr>
              <w:pStyle w:val="TAL"/>
            </w:pPr>
            <w:r w:rsidRPr="009531ED">
              <w:t>Antenna element vertical radiation pattern (dB)</w:t>
            </w:r>
          </w:p>
        </w:tc>
        <w:tc>
          <w:tcPr>
            <w:tcW w:w="7495" w:type="dxa"/>
            <w:vAlign w:val="center"/>
          </w:tcPr>
          <w:p w14:paraId="3B14155C" w14:textId="77777777" w:rsidR="00CC39E7" w:rsidRPr="009531ED" w:rsidRDefault="00CC39E7" w:rsidP="0094373B">
            <w:pPr>
              <w:pStyle w:val="TAC"/>
              <w:rPr>
                <w:rFonts w:eastAsia="SimSun"/>
              </w:rPr>
            </w:pPr>
            <w:r w:rsidRPr="009531ED">
              <w:rPr>
                <w:position w:val="-38"/>
              </w:rPr>
              <w:object w:dxaOrig="6259" w:dyaOrig="880" w14:anchorId="0368107B">
                <v:shape id="_x0000_i1032" type="#_x0000_t75" style="width:308.9pt;height:43.1pt" o:ole="">
                  <v:imagedata r:id="rId26" o:title=""/>
                </v:shape>
                <o:OLEObject Type="Embed" ProgID="Equation.3" ShapeID="_x0000_i1032" DrawAspect="Content" ObjectID="_1623238828" r:id="rId31"/>
              </w:object>
            </w:r>
          </w:p>
        </w:tc>
      </w:tr>
      <w:tr w:rsidR="00CC39E7" w:rsidRPr="009531ED" w14:paraId="02889534" w14:textId="77777777" w:rsidTr="0094373B">
        <w:trPr>
          <w:cantSplit/>
          <w:trHeight w:val="809"/>
          <w:jc w:val="center"/>
        </w:trPr>
        <w:tc>
          <w:tcPr>
            <w:tcW w:w="2290" w:type="dxa"/>
            <w:shd w:val="clear" w:color="auto" w:fill="auto"/>
            <w:vAlign w:val="center"/>
          </w:tcPr>
          <w:p w14:paraId="4A890102" w14:textId="77777777" w:rsidR="00CC39E7" w:rsidRPr="009531ED" w:rsidRDefault="00CC39E7" w:rsidP="0094373B">
            <w:pPr>
              <w:pStyle w:val="TAL"/>
            </w:pPr>
            <w:r w:rsidRPr="009531ED">
              <w:t>Antenna element horizontal radiation pattern (dB)</w:t>
            </w:r>
          </w:p>
        </w:tc>
        <w:tc>
          <w:tcPr>
            <w:tcW w:w="7495" w:type="dxa"/>
            <w:vAlign w:val="center"/>
          </w:tcPr>
          <w:p w14:paraId="04F897CD" w14:textId="77777777" w:rsidR="00CC39E7" w:rsidRPr="009531ED" w:rsidRDefault="00CC39E7" w:rsidP="0094373B">
            <w:pPr>
              <w:pStyle w:val="TAC"/>
            </w:pPr>
            <w:r w:rsidRPr="009531ED">
              <w:rPr>
                <w:position w:val="-38"/>
              </w:rPr>
              <w:object w:dxaOrig="5440" w:dyaOrig="880" w14:anchorId="4A4D02F1">
                <v:shape id="_x0000_i1033" type="#_x0000_t75" style="width:273.85pt;height:43.1pt" o:ole="">
                  <v:imagedata r:id="rId28" o:title=""/>
                </v:shape>
                <o:OLEObject Type="Embed" ProgID="Equation.3" ShapeID="_x0000_i1033" DrawAspect="Content" ObjectID="_1623238829" r:id="rId32"/>
              </w:object>
            </w:r>
          </w:p>
          <w:p w14:paraId="4FE4406E" w14:textId="77777777" w:rsidR="00CC39E7" w:rsidRPr="00843636" w:rsidRDefault="00CC39E7" w:rsidP="0094373B">
            <w:pPr>
              <w:pStyle w:val="TAC"/>
              <w:rPr>
                <w:rFonts w:eastAsia="SimSun"/>
              </w:rPr>
            </w:pPr>
          </w:p>
        </w:tc>
      </w:tr>
      <w:tr w:rsidR="00CC39E7" w:rsidRPr="009531ED" w14:paraId="1174E5FD" w14:textId="77777777" w:rsidTr="0094373B">
        <w:trPr>
          <w:cantSplit/>
          <w:trHeight w:val="378"/>
          <w:jc w:val="center"/>
        </w:trPr>
        <w:tc>
          <w:tcPr>
            <w:tcW w:w="2290" w:type="dxa"/>
            <w:shd w:val="clear" w:color="auto" w:fill="auto"/>
            <w:vAlign w:val="center"/>
          </w:tcPr>
          <w:p w14:paraId="4CD0AC2E" w14:textId="77777777" w:rsidR="00CC39E7" w:rsidRPr="009531ED" w:rsidRDefault="00CC39E7" w:rsidP="0094373B">
            <w:pPr>
              <w:pStyle w:val="TAL"/>
            </w:pPr>
            <w:r w:rsidRPr="009531ED">
              <w:t>Combining method for 3D antenna element pattern (dB)</w:t>
            </w:r>
          </w:p>
        </w:tc>
        <w:tc>
          <w:tcPr>
            <w:tcW w:w="7495" w:type="dxa"/>
            <w:vAlign w:val="center"/>
          </w:tcPr>
          <w:p w14:paraId="7C6A34B4" w14:textId="77777777" w:rsidR="00CC39E7" w:rsidRPr="009531ED" w:rsidRDefault="00CC39E7" w:rsidP="0094373B">
            <w:pPr>
              <w:pStyle w:val="TAC"/>
              <w:rPr>
                <w:rFonts w:eastAsia="SimSun"/>
              </w:rPr>
            </w:pPr>
            <w:r w:rsidRPr="009531ED">
              <w:rPr>
                <w:position w:val="-14"/>
              </w:rPr>
              <w:object w:dxaOrig="4459" w:dyaOrig="380" w14:anchorId="0776C39A">
                <v:shape id="_x0000_i1034" type="#_x0000_t75" style="width:222.75pt;height:22.15pt" o:ole="">
                  <v:imagedata r:id="rId17" o:title=""/>
                </v:shape>
                <o:OLEObject Type="Embed" ProgID="Equation.3" ShapeID="_x0000_i1034" DrawAspect="Content" ObjectID="_1623238830" r:id="rId33"/>
              </w:object>
            </w:r>
          </w:p>
        </w:tc>
      </w:tr>
      <w:tr w:rsidR="00CC39E7" w:rsidRPr="009531ED" w14:paraId="1E85D02C" w14:textId="77777777" w:rsidTr="0094373B">
        <w:trPr>
          <w:cantSplit/>
          <w:trHeight w:val="391"/>
          <w:jc w:val="center"/>
        </w:trPr>
        <w:tc>
          <w:tcPr>
            <w:tcW w:w="2290" w:type="dxa"/>
            <w:shd w:val="clear" w:color="auto" w:fill="auto"/>
            <w:vAlign w:val="center"/>
          </w:tcPr>
          <w:p w14:paraId="4CA7D37B" w14:textId="77777777" w:rsidR="00CC39E7" w:rsidRPr="009531ED" w:rsidRDefault="00CC39E7" w:rsidP="0094373B">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5D68F4D7" w14:textId="77777777" w:rsidR="00CC39E7" w:rsidRPr="009531ED" w:rsidRDefault="00CC39E7" w:rsidP="0094373B">
            <w:pPr>
              <w:pStyle w:val="TAC"/>
              <w:rPr>
                <w:rFonts w:eastAsia="SimSun"/>
              </w:rPr>
            </w:pPr>
            <w:r w:rsidRPr="009531ED">
              <w:rPr>
                <w:rFonts w:eastAsia="SimSun"/>
              </w:rPr>
              <w:t>3 dBi (assuming 1.8dB loss)</w:t>
            </w:r>
          </w:p>
        </w:tc>
      </w:tr>
      <w:tr w:rsidR="00CC39E7" w:rsidRPr="009531ED" w14:paraId="4ED8AA6B" w14:textId="77777777" w:rsidTr="0094373B">
        <w:trPr>
          <w:cantSplit/>
          <w:trHeight w:val="391"/>
          <w:jc w:val="center"/>
        </w:trPr>
        <w:tc>
          <w:tcPr>
            <w:tcW w:w="2290" w:type="dxa"/>
            <w:shd w:val="clear" w:color="auto" w:fill="auto"/>
            <w:vAlign w:val="center"/>
          </w:tcPr>
          <w:p w14:paraId="0E8FE953" w14:textId="5A2F569C" w:rsidR="00CC39E7" w:rsidRPr="009531ED" w:rsidRDefault="00520E40" w:rsidP="00520E40">
            <w:pPr>
              <w:pStyle w:val="TAL"/>
              <w:rPr>
                <w:lang w:eastAsia="ja-JP"/>
              </w:rPr>
            </w:pPr>
            <w:r w:rsidRPr="009531ED">
              <w:rPr>
                <w:lang w:eastAsia="ja-JP"/>
              </w:rPr>
              <w:t>BS antenna configuration</w:t>
            </w:r>
          </w:p>
        </w:tc>
        <w:tc>
          <w:tcPr>
            <w:tcW w:w="7495" w:type="dxa"/>
            <w:vAlign w:val="center"/>
          </w:tcPr>
          <w:p w14:paraId="678D0CA7" w14:textId="47CC9A60" w:rsidR="00CC677E" w:rsidRPr="009531ED" w:rsidRDefault="00520E40" w:rsidP="0094373B">
            <w:pPr>
              <w:pStyle w:val="TAC"/>
              <w:rPr>
                <w:lang w:eastAsia="ja-JP"/>
              </w:rPr>
            </w:pPr>
            <w:r w:rsidRPr="009531ED">
              <w:rPr>
                <w:lang w:eastAsia="ja-JP"/>
              </w:rPr>
              <w:t xml:space="preserve"> (M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M, N, P) =</w:t>
            </w:r>
            <w:r w:rsidR="00CC39E7" w:rsidRPr="009531ED">
              <w:rPr>
                <w:lang w:eastAsia="ja-JP"/>
              </w:rPr>
              <w:t xml:space="preserve"> (1, 1, 8, 16, 2)</w:t>
            </w:r>
            <w:r w:rsidR="00CC677E" w:rsidRPr="009531ED">
              <w:rPr>
                <w:lang w:eastAsia="ja-JP"/>
              </w:rPr>
              <w:t xml:space="preserve"> </w:t>
            </w:r>
          </w:p>
          <w:p w14:paraId="41F6D79D" w14:textId="7C806497" w:rsidR="00CC39E7" w:rsidRPr="009531ED" w:rsidRDefault="00CC677E" w:rsidP="0094373B">
            <w:pPr>
              <w:pStyle w:val="TAC"/>
              <w:rPr>
                <w:lang w:eastAsia="ja-JP"/>
              </w:rPr>
            </w:pPr>
            <w:r w:rsidRPr="009531ED">
              <w:rPr>
                <w:lang w:eastAsia="ja-JP"/>
              </w:rPr>
              <w:t>Note 1,2</w:t>
            </w:r>
          </w:p>
          <w:p w14:paraId="35BA804C" w14:textId="77777777" w:rsidR="00CC39E7" w:rsidRPr="009531ED" w:rsidRDefault="00CC39E7" w:rsidP="0094373B">
            <w:pPr>
              <w:pStyle w:val="TAC"/>
              <w:jc w:val="both"/>
              <w:rPr>
                <w:lang w:eastAsia="ja-JP"/>
              </w:rPr>
            </w:pPr>
          </w:p>
        </w:tc>
      </w:tr>
      <w:tr w:rsidR="00CC39E7" w:rsidRPr="009531ED" w14:paraId="787C3357" w14:textId="77777777" w:rsidTr="0094373B">
        <w:trPr>
          <w:cantSplit/>
          <w:trHeight w:val="391"/>
          <w:jc w:val="center"/>
        </w:trPr>
        <w:tc>
          <w:tcPr>
            <w:tcW w:w="2290" w:type="dxa"/>
            <w:shd w:val="clear" w:color="auto" w:fill="auto"/>
            <w:vAlign w:val="center"/>
          </w:tcPr>
          <w:p w14:paraId="690E974C" w14:textId="77777777" w:rsidR="00CC39E7" w:rsidRPr="009531ED" w:rsidRDefault="00CC39E7" w:rsidP="0094373B">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6FCF22F0" w14:textId="77777777" w:rsidR="00CC39E7" w:rsidRPr="009531ED" w:rsidRDefault="00CC39E7" w:rsidP="0094373B">
            <w:pPr>
              <w:pStyle w:val="TAC"/>
              <w:rPr>
                <w:lang w:eastAsia="ja-JP"/>
              </w:rPr>
            </w:pPr>
            <w:r w:rsidRPr="009531ED">
              <w:rPr>
                <w:lang w:eastAsia="ja-JP"/>
              </w:rPr>
              <w:t>(0.5λ, 0.5λ)</w:t>
            </w:r>
          </w:p>
        </w:tc>
      </w:tr>
      <w:tr w:rsidR="00CC39E7" w:rsidRPr="009531ED" w14:paraId="28DD2A0D" w14:textId="77777777" w:rsidTr="0094373B">
        <w:trPr>
          <w:cantSplit/>
          <w:trHeight w:val="391"/>
          <w:jc w:val="center"/>
        </w:trPr>
        <w:tc>
          <w:tcPr>
            <w:tcW w:w="9785" w:type="dxa"/>
            <w:gridSpan w:val="2"/>
            <w:shd w:val="clear" w:color="auto" w:fill="auto"/>
            <w:vAlign w:val="center"/>
          </w:tcPr>
          <w:p w14:paraId="5A8A4128" w14:textId="77777777" w:rsidR="00CC677E" w:rsidRPr="009531ED" w:rsidRDefault="00CC677E" w:rsidP="00CC677E">
            <w:pPr>
              <w:pStyle w:val="TAN"/>
              <w:rPr>
                <w:lang w:val="de-DE" w:eastAsia="ja-JP"/>
              </w:rPr>
            </w:pPr>
            <w:r w:rsidRPr="001457DF">
              <w:t xml:space="preserve">Note 1: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291C5A55" w14:textId="77777777" w:rsidR="009834D7" w:rsidRPr="00995A3F" w:rsidRDefault="00CC677E" w:rsidP="00CC677E">
            <w:pPr>
              <w:pStyle w:val="TAN"/>
              <w:rPr>
                <w:lang w:val="de-DE" w:eastAsia="ja-JP"/>
              </w:rPr>
            </w:pPr>
            <w:r w:rsidRPr="00843636">
              <w:rPr>
                <w:lang w:val="de-DE" w:eastAsia="ja-JP"/>
              </w:rPr>
              <w:t>Note 2: TX p</w:t>
            </w:r>
            <w:r w:rsidRPr="00995A3F">
              <w:rPr>
                <w:lang w:val="de-DE" w:eastAsia="ja-JP"/>
              </w:rPr>
              <w:t>ower is specified per polarization, a single polarization may be simulated under the assumption of polarization match.</w:t>
            </w:r>
          </w:p>
          <w:p w14:paraId="4FCA8F02" w14:textId="3FC2322A" w:rsidR="00C33D31" w:rsidRPr="002F6FF2" w:rsidRDefault="00C33D31" w:rsidP="00CC677E">
            <w:pPr>
              <w:pStyle w:val="TAN"/>
              <w:rPr>
                <w:lang w:val="en-US" w:eastAsia="ja-JP"/>
              </w:rPr>
            </w:pPr>
            <w:r w:rsidRPr="009B5A9D">
              <w:rPr>
                <w:lang w:eastAsia="ja-JP"/>
              </w:rPr>
              <w:t>Note 3: A 65 degree element beamwidth was assumed for simulations, even though the physically correct beamwidth would be 130 degrees. The difference in assumption does not substantially impact the simulation results</w:t>
            </w:r>
          </w:p>
        </w:tc>
      </w:tr>
    </w:tbl>
    <w:p w14:paraId="47A304E5" w14:textId="77777777" w:rsidR="00CC39E7" w:rsidRPr="009531ED" w:rsidRDefault="00CC39E7" w:rsidP="00CC39E7">
      <w:pPr>
        <w:rPr>
          <w:rFonts w:eastAsia="MS Mincho"/>
          <w:lang w:eastAsia="ja-JP"/>
        </w:rPr>
      </w:pPr>
    </w:p>
    <w:p w14:paraId="7B9F78AA" w14:textId="01B7088E" w:rsidR="00C33D31" w:rsidRPr="00995A3F" w:rsidRDefault="00C33D31" w:rsidP="00C33D31">
      <w:pPr>
        <w:pStyle w:val="Heading5"/>
        <w:ind w:left="1008" w:hanging="1008"/>
        <w:rPr>
          <w:lang w:val="sv-SE" w:eastAsia="ja-JP"/>
        </w:rPr>
      </w:pPr>
      <w:bookmarkStart w:id="154" w:name="_Toc9036922"/>
      <w:bookmarkStart w:id="155" w:name="_Toc9039900"/>
      <w:bookmarkStart w:id="156" w:name="_Toc9042952"/>
      <w:r w:rsidRPr="009531ED">
        <w:rPr>
          <w:lang w:val="sv-SE" w:eastAsia="ja-JP"/>
        </w:rPr>
        <w:t>5.2.2.5.3</w:t>
      </w:r>
      <w:r w:rsidR="00995A3F">
        <w:rPr>
          <w:lang w:val="sv-SE" w:eastAsia="ja-JP"/>
        </w:rPr>
        <w:tab/>
      </w:r>
      <w:r w:rsidRPr="00995A3F">
        <w:rPr>
          <w:lang w:val="sv-SE" w:eastAsia="ja-JP"/>
        </w:rPr>
        <w:t>Indoor scenario</w:t>
      </w:r>
      <w:bookmarkEnd w:id="154"/>
      <w:bookmarkEnd w:id="155"/>
      <w:bookmarkEnd w:id="156"/>
    </w:p>
    <w:p w14:paraId="7F8D7787" w14:textId="519B987A" w:rsidR="00C33D31" w:rsidRPr="002F6FF2" w:rsidRDefault="00C33D31" w:rsidP="009E40D0">
      <w:pPr>
        <w:pStyle w:val="TH"/>
        <w:rPr>
          <w:lang w:eastAsia="ko-KR"/>
        </w:rPr>
      </w:pPr>
      <w:r w:rsidRPr="009B5A9D">
        <w:rPr>
          <w:lang w:eastAsia="ko-KR"/>
        </w:rPr>
        <w:t xml:space="preserve">Table </w:t>
      </w:r>
      <w:r w:rsidRPr="009B5A9D">
        <w:rPr>
          <w:rFonts w:hint="eastAsia"/>
          <w:lang w:eastAsia="ja-JP"/>
        </w:rPr>
        <w:t>5.2.2.</w:t>
      </w:r>
      <w:r w:rsidRPr="002F6FF2">
        <w:rPr>
          <w:lang w:eastAsia="ja-JP"/>
        </w:rPr>
        <w:t>5.3</w:t>
      </w:r>
      <w:r w:rsidRPr="002F6FF2">
        <w:rPr>
          <w:rFonts w:hint="eastAsia"/>
          <w:lang w:eastAsia="ja-JP"/>
        </w:rPr>
        <w:t>-1</w:t>
      </w:r>
      <w:r w:rsidRPr="002F6FF2">
        <w:rPr>
          <w:lang w:eastAsia="ko-KR"/>
        </w:rPr>
        <w:t>: FR2 BS anten</w:t>
      </w:r>
      <w:r w:rsidRPr="00995A3F">
        <w:rPr>
          <w:lang w:eastAsia="ko-KR"/>
        </w:rPr>
        <w:t xml:space="preserve">na element pattern for </w:t>
      </w:r>
      <w:r w:rsidRPr="009B5A9D">
        <w:rPr>
          <w:lang w:eastAsia="ja-JP"/>
        </w:rPr>
        <w:t>indoor</w:t>
      </w:r>
      <w:r w:rsidRPr="009B5A9D">
        <w:rPr>
          <w:lang w:eastAsia="ko-KR"/>
        </w:rPr>
        <w:t xml:space="preserve"> </w:t>
      </w:r>
      <w:r w:rsidRPr="002F6FF2">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9531ED" w14:paraId="3471A854" w14:textId="77777777" w:rsidTr="00171D42">
        <w:trPr>
          <w:cantSplit/>
          <w:trHeight w:val="182"/>
          <w:jc w:val="center"/>
        </w:trPr>
        <w:tc>
          <w:tcPr>
            <w:tcW w:w="2290" w:type="dxa"/>
            <w:shd w:val="clear" w:color="auto" w:fill="E0E0E0"/>
            <w:vAlign w:val="center"/>
          </w:tcPr>
          <w:p w14:paraId="712F7412" w14:textId="77777777" w:rsidR="00C33D31" w:rsidRPr="009132C5" w:rsidRDefault="00C33D31" w:rsidP="00171D42">
            <w:pPr>
              <w:pStyle w:val="TAH"/>
            </w:pPr>
            <w:r w:rsidRPr="009132C5">
              <w:t>Parameter</w:t>
            </w:r>
          </w:p>
        </w:tc>
        <w:tc>
          <w:tcPr>
            <w:tcW w:w="7495" w:type="dxa"/>
            <w:shd w:val="clear" w:color="auto" w:fill="E0E0E0"/>
            <w:vAlign w:val="center"/>
          </w:tcPr>
          <w:p w14:paraId="4484C475" w14:textId="77777777" w:rsidR="00C33D31" w:rsidRPr="0030279C" w:rsidRDefault="00C33D31" w:rsidP="00171D42">
            <w:pPr>
              <w:pStyle w:val="TAH"/>
            </w:pPr>
            <w:r w:rsidRPr="0030279C">
              <w:t>Values</w:t>
            </w:r>
          </w:p>
        </w:tc>
      </w:tr>
      <w:tr w:rsidR="00C33D31" w:rsidRPr="009531ED" w14:paraId="3BED1BFC" w14:textId="77777777" w:rsidTr="00171D42">
        <w:trPr>
          <w:cantSplit/>
          <w:trHeight w:val="824"/>
          <w:jc w:val="center"/>
        </w:trPr>
        <w:tc>
          <w:tcPr>
            <w:tcW w:w="2290" w:type="dxa"/>
            <w:shd w:val="clear" w:color="auto" w:fill="auto"/>
            <w:vAlign w:val="center"/>
          </w:tcPr>
          <w:p w14:paraId="0753609B" w14:textId="77777777" w:rsidR="00C33D31" w:rsidRPr="009531ED" w:rsidRDefault="00C33D31" w:rsidP="00171D42">
            <w:pPr>
              <w:pStyle w:val="TAL"/>
            </w:pPr>
            <w:r w:rsidRPr="009531ED">
              <w:t>Antenna element vertical radiation pattern (dB)</w:t>
            </w:r>
          </w:p>
        </w:tc>
        <w:tc>
          <w:tcPr>
            <w:tcW w:w="7495" w:type="dxa"/>
            <w:vAlign w:val="center"/>
          </w:tcPr>
          <w:p w14:paraId="24ADD5BB" w14:textId="77777777" w:rsidR="00C33D31" w:rsidRPr="009531ED" w:rsidRDefault="00C33D31" w:rsidP="00171D42">
            <w:pPr>
              <w:pStyle w:val="TAC"/>
              <w:rPr>
                <w:rFonts w:eastAsia="SimSun"/>
              </w:rPr>
            </w:pPr>
            <w:r w:rsidRPr="009531ED">
              <w:rPr>
                <w:position w:val="-38"/>
              </w:rPr>
              <w:object w:dxaOrig="6240" w:dyaOrig="880" w14:anchorId="02D7309A">
                <v:shape id="_x0000_i1035" type="#_x0000_t75" style="width:308.9pt;height:43.1pt" o:ole="">
                  <v:imagedata r:id="rId34" o:title=""/>
                </v:shape>
                <o:OLEObject Type="Embed" ProgID="Equation.3" ShapeID="_x0000_i1035" DrawAspect="Content" ObjectID="_1623238831" r:id="rId35"/>
              </w:object>
            </w:r>
          </w:p>
        </w:tc>
      </w:tr>
      <w:tr w:rsidR="00C33D31" w:rsidRPr="009531ED" w14:paraId="5758C82B" w14:textId="77777777" w:rsidTr="00171D42">
        <w:trPr>
          <w:cantSplit/>
          <w:trHeight w:val="809"/>
          <w:jc w:val="center"/>
        </w:trPr>
        <w:tc>
          <w:tcPr>
            <w:tcW w:w="2290" w:type="dxa"/>
            <w:shd w:val="clear" w:color="auto" w:fill="auto"/>
            <w:vAlign w:val="center"/>
          </w:tcPr>
          <w:p w14:paraId="12575D1B" w14:textId="77777777" w:rsidR="00C33D31" w:rsidRPr="009531ED" w:rsidRDefault="00C33D31" w:rsidP="00171D42">
            <w:pPr>
              <w:pStyle w:val="TAL"/>
            </w:pPr>
            <w:r w:rsidRPr="009531ED">
              <w:t>Antenna element horizontal radiation pattern (dB)</w:t>
            </w:r>
          </w:p>
        </w:tc>
        <w:tc>
          <w:tcPr>
            <w:tcW w:w="7495" w:type="dxa"/>
            <w:vAlign w:val="center"/>
          </w:tcPr>
          <w:p w14:paraId="3C9B7E05" w14:textId="77777777" w:rsidR="00C33D31" w:rsidRPr="009531ED" w:rsidRDefault="00C33D31" w:rsidP="00171D42">
            <w:pPr>
              <w:pStyle w:val="TAC"/>
            </w:pPr>
            <w:r w:rsidRPr="009531ED">
              <w:rPr>
                <w:position w:val="-38"/>
              </w:rPr>
              <w:object w:dxaOrig="5480" w:dyaOrig="880" w14:anchorId="1470290A">
                <v:shape id="_x0000_i1036" type="#_x0000_t75" style="width:273.85pt;height:43.1pt" o:ole="">
                  <v:imagedata r:id="rId36" o:title=""/>
                </v:shape>
                <o:OLEObject Type="Embed" ProgID="Equation.3" ShapeID="_x0000_i1036" DrawAspect="Content" ObjectID="_1623238832" r:id="rId37"/>
              </w:object>
            </w:r>
          </w:p>
          <w:p w14:paraId="343E5BE9" w14:textId="77777777" w:rsidR="00C33D31" w:rsidRPr="00843636" w:rsidRDefault="00C33D31" w:rsidP="00171D42">
            <w:pPr>
              <w:pStyle w:val="TAC"/>
              <w:rPr>
                <w:rFonts w:eastAsia="SimSun"/>
              </w:rPr>
            </w:pPr>
          </w:p>
        </w:tc>
      </w:tr>
      <w:tr w:rsidR="00C33D31" w:rsidRPr="009531ED" w14:paraId="1D52EE68" w14:textId="77777777" w:rsidTr="00171D42">
        <w:trPr>
          <w:cantSplit/>
          <w:trHeight w:val="378"/>
          <w:jc w:val="center"/>
        </w:trPr>
        <w:tc>
          <w:tcPr>
            <w:tcW w:w="2290" w:type="dxa"/>
            <w:shd w:val="clear" w:color="auto" w:fill="auto"/>
            <w:vAlign w:val="center"/>
          </w:tcPr>
          <w:p w14:paraId="04040140" w14:textId="77777777" w:rsidR="00C33D31" w:rsidRPr="009531ED" w:rsidRDefault="00C33D31" w:rsidP="00171D42">
            <w:pPr>
              <w:pStyle w:val="TAL"/>
            </w:pPr>
            <w:r w:rsidRPr="009531ED">
              <w:t>Combining method for 3D antenna element pattern (dB)</w:t>
            </w:r>
          </w:p>
        </w:tc>
        <w:tc>
          <w:tcPr>
            <w:tcW w:w="7495" w:type="dxa"/>
            <w:vAlign w:val="center"/>
          </w:tcPr>
          <w:p w14:paraId="28B0AFBF" w14:textId="77777777" w:rsidR="00C33D31" w:rsidRPr="009531ED" w:rsidRDefault="00C33D31" w:rsidP="00171D42">
            <w:pPr>
              <w:pStyle w:val="TAC"/>
              <w:rPr>
                <w:rFonts w:eastAsia="SimSun"/>
              </w:rPr>
            </w:pPr>
            <w:r w:rsidRPr="009531ED">
              <w:rPr>
                <w:position w:val="-14"/>
              </w:rPr>
              <w:object w:dxaOrig="4459" w:dyaOrig="380" w14:anchorId="2DE314BE">
                <v:shape id="_x0000_i1037" type="#_x0000_t75" style="width:222.75pt;height:22.15pt" o:ole="">
                  <v:imagedata r:id="rId17" o:title=""/>
                </v:shape>
                <o:OLEObject Type="Embed" ProgID="Equation.3" ShapeID="_x0000_i1037" DrawAspect="Content" ObjectID="_1623238833" r:id="rId38"/>
              </w:object>
            </w:r>
          </w:p>
        </w:tc>
      </w:tr>
      <w:tr w:rsidR="00C33D31" w:rsidRPr="009531ED" w14:paraId="75831807" w14:textId="77777777" w:rsidTr="00171D42">
        <w:trPr>
          <w:cantSplit/>
          <w:trHeight w:val="391"/>
          <w:jc w:val="center"/>
        </w:trPr>
        <w:tc>
          <w:tcPr>
            <w:tcW w:w="2290" w:type="dxa"/>
            <w:shd w:val="clear" w:color="auto" w:fill="auto"/>
            <w:vAlign w:val="center"/>
          </w:tcPr>
          <w:p w14:paraId="1190D238" w14:textId="77777777" w:rsidR="00C33D31" w:rsidRPr="009531ED" w:rsidRDefault="00C33D31" w:rsidP="00171D42">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7BDD57ED" w14:textId="77777777" w:rsidR="00C33D31" w:rsidRPr="009531ED" w:rsidRDefault="00C33D31" w:rsidP="00171D42">
            <w:pPr>
              <w:pStyle w:val="TAC"/>
              <w:rPr>
                <w:rFonts w:eastAsia="SimSun"/>
              </w:rPr>
            </w:pPr>
            <w:r w:rsidRPr="009531ED">
              <w:rPr>
                <w:rFonts w:eastAsia="SimSun"/>
              </w:rPr>
              <w:t>3 dBi (assuming 2dB loss)</w:t>
            </w:r>
          </w:p>
        </w:tc>
      </w:tr>
      <w:tr w:rsidR="00C33D31" w:rsidRPr="009531ED" w14:paraId="0C064738" w14:textId="77777777" w:rsidTr="00171D42">
        <w:trPr>
          <w:cantSplit/>
          <w:trHeight w:val="391"/>
          <w:jc w:val="center"/>
        </w:trPr>
        <w:tc>
          <w:tcPr>
            <w:tcW w:w="2290" w:type="dxa"/>
            <w:shd w:val="clear" w:color="auto" w:fill="auto"/>
            <w:vAlign w:val="center"/>
          </w:tcPr>
          <w:p w14:paraId="413DCB57" w14:textId="77777777" w:rsidR="00C33D31" w:rsidRPr="009531ED" w:rsidRDefault="00C33D31" w:rsidP="00171D42">
            <w:pPr>
              <w:pStyle w:val="TAL"/>
              <w:rPr>
                <w:lang w:eastAsia="ja-JP"/>
              </w:rPr>
            </w:pPr>
            <w:r w:rsidRPr="009531ED">
              <w:rPr>
                <w:lang w:eastAsia="ja-JP"/>
              </w:rPr>
              <w:t>(M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xml:space="preserve">, M, N, P) </w:t>
            </w:r>
            <w:r w:rsidRPr="009531ED">
              <w:rPr>
                <w:vertAlign w:val="superscript"/>
                <w:lang w:eastAsia="ja-JP"/>
              </w:rPr>
              <w:t>note</w:t>
            </w:r>
          </w:p>
        </w:tc>
        <w:tc>
          <w:tcPr>
            <w:tcW w:w="7495" w:type="dxa"/>
            <w:vAlign w:val="center"/>
          </w:tcPr>
          <w:p w14:paraId="7AAE99C0" w14:textId="77777777" w:rsidR="00C33D31" w:rsidRPr="009531ED" w:rsidRDefault="00C33D31" w:rsidP="00171D42">
            <w:pPr>
              <w:pStyle w:val="TAC"/>
              <w:rPr>
                <w:lang w:eastAsia="ja-JP"/>
              </w:rPr>
            </w:pPr>
            <w:r w:rsidRPr="009531ED">
              <w:rPr>
                <w:lang w:eastAsia="ja-JP"/>
              </w:rPr>
              <w:t>For 30GHz: (1, 1, 4, 8, 2)</w:t>
            </w:r>
          </w:p>
          <w:p w14:paraId="174D5017" w14:textId="77777777" w:rsidR="00C33D31" w:rsidRPr="009531ED" w:rsidRDefault="00C33D31" w:rsidP="00171D42">
            <w:pPr>
              <w:pStyle w:val="TAC"/>
              <w:jc w:val="both"/>
              <w:rPr>
                <w:lang w:eastAsia="ja-JP"/>
              </w:rPr>
            </w:pPr>
          </w:p>
        </w:tc>
      </w:tr>
      <w:tr w:rsidR="00C33D31" w:rsidRPr="009531ED" w14:paraId="44125FCD" w14:textId="77777777" w:rsidTr="00171D42">
        <w:trPr>
          <w:cantSplit/>
          <w:trHeight w:val="391"/>
          <w:jc w:val="center"/>
        </w:trPr>
        <w:tc>
          <w:tcPr>
            <w:tcW w:w="2290" w:type="dxa"/>
            <w:shd w:val="clear" w:color="auto" w:fill="auto"/>
            <w:vAlign w:val="center"/>
          </w:tcPr>
          <w:p w14:paraId="67E6E00C" w14:textId="77777777" w:rsidR="00C33D31" w:rsidRPr="009531ED" w:rsidRDefault="00C33D31" w:rsidP="00171D42">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1F2E08C0" w14:textId="77777777" w:rsidR="00C33D31" w:rsidRPr="009531ED" w:rsidRDefault="00C33D31" w:rsidP="00171D42">
            <w:pPr>
              <w:pStyle w:val="TAC"/>
              <w:rPr>
                <w:lang w:eastAsia="ja-JP"/>
              </w:rPr>
            </w:pPr>
            <w:r w:rsidRPr="009531ED">
              <w:rPr>
                <w:lang w:eastAsia="ja-JP"/>
              </w:rPr>
              <w:t>(0.5λ, 0.5λ)</w:t>
            </w:r>
          </w:p>
        </w:tc>
      </w:tr>
      <w:tr w:rsidR="00C33D31" w:rsidRPr="009531ED" w14:paraId="4EC4090A" w14:textId="77777777" w:rsidTr="00171D42">
        <w:trPr>
          <w:cantSplit/>
          <w:trHeight w:val="391"/>
          <w:jc w:val="center"/>
        </w:trPr>
        <w:tc>
          <w:tcPr>
            <w:tcW w:w="9785" w:type="dxa"/>
            <w:gridSpan w:val="2"/>
            <w:shd w:val="clear" w:color="auto" w:fill="auto"/>
            <w:vAlign w:val="center"/>
          </w:tcPr>
          <w:p w14:paraId="0FF22234" w14:textId="77777777" w:rsidR="00C33D31" w:rsidRPr="009531ED" w:rsidRDefault="00C33D31" w:rsidP="00171D42">
            <w:pPr>
              <w:pStyle w:val="TAN"/>
              <w:rPr>
                <w:lang w:val="de-DE" w:eastAsia="ja-JP"/>
              </w:rPr>
            </w:pPr>
            <w:r w:rsidRPr="001457DF">
              <w:t xml:space="preserve">Note 1: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5716D97D" w14:textId="77777777" w:rsidR="00C33D31" w:rsidRPr="00995A3F" w:rsidRDefault="00C33D31" w:rsidP="00171D42">
            <w:pPr>
              <w:pStyle w:val="TAN"/>
              <w:rPr>
                <w:lang w:val="de-DE" w:eastAsia="ja-JP"/>
              </w:rPr>
            </w:pPr>
            <w:r w:rsidRPr="00843636">
              <w:rPr>
                <w:lang w:val="de-DE" w:eastAsia="ja-JP"/>
              </w:rPr>
              <w:t>Note 2: TX p</w:t>
            </w:r>
            <w:r w:rsidRPr="00995A3F">
              <w:rPr>
                <w:lang w:val="de-DE" w:eastAsia="ja-JP"/>
              </w:rPr>
              <w:t>ower is specified per polarization, a single polarization may be simulated under the assumption of polarization match.</w:t>
            </w:r>
          </w:p>
          <w:p w14:paraId="22A27DE2" w14:textId="77777777" w:rsidR="00C33D31" w:rsidRPr="009B5A9D" w:rsidRDefault="00C33D31" w:rsidP="009E40D0">
            <w:pPr>
              <w:pStyle w:val="TAC"/>
              <w:jc w:val="left"/>
              <w:rPr>
                <w:lang w:eastAsia="ja-JP"/>
              </w:rPr>
            </w:pPr>
            <w:r w:rsidRPr="00995A3F">
              <w:rPr>
                <w:lang w:eastAsia="ja-JP"/>
              </w:rPr>
              <w:t>Note 3: A 90 degree element beamwidth was assumed for simulations, even though the physically correct beamwidth would be 130 degrees. The</w:t>
            </w:r>
            <w:r w:rsidRPr="009B5A9D">
              <w:rPr>
                <w:lang w:eastAsia="ja-JP"/>
              </w:rPr>
              <w:t xml:space="preserve"> difference in assumption does not substantially impact the simulation</w:t>
            </w:r>
          </w:p>
        </w:tc>
      </w:tr>
    </w:tbl>
    <w:p w14:paraId="4173642F" w14:textId="77777777" w:rsidR="00C33D31" w:rsidRPr="009531ED" w:rsidRDefault="00C33D31" w:rsidP="00CC39E7">
      <w:pPr>
        <w:rPr>
          <w:rFonts w:eastAsia="MS Mincho"/>
          <w:lang w:eastAsia="ja-JP"/>
        </w:rPr>
      </w:pPr>
    </w:p>
    <w:p w14:paraId="53FFACAB" w14:textId="58409574" w:rsidR="00CC39E7" w:rsidRPr="00995A3F" w:rsidRDefault="00CC39E7" w:rsidP="001457DF">
      <w:pPr>
        <w:pStyle w:val="Heading5"/>
        <w:rPr>
          <w:lang w:eastAsia="ja-JP"/>
        </w:rPr>
      </w:pPr>
      <w:bookmarkStart w:id="157" w:name="_Toc9036923"/>
      <w:bookmarkStart w:id="158" w:name="_Toc9039901"/>
      <w:bookmarkStart w:id="159" w:name="_Toc9042953"/>
      <w:r w:rsidRPr="009531ED">
        <w:rPr>
          <w:lang w:eastAsia="ja-JP"/>
        </w:rPr>
        <w:lastRenderedPageBreak/>
        <w:t>5.2.2.</w:t>
      </w:r>
      <w:r w:rsidRPr="00995A3F">
        <w:rPr>
          <w:lang w:eastAsia="ja-JP"/>
        </w:rPr>
        <w:t>5.</w:t>
      </w:r>
      <w:r w:rsidR="00C33D31" w:rsidRPr="00995A3F">
        <w:rPr>
          <w:lang w:eastAsia="ja-JP"/>
        </w:rPr>
        <w:t>4</w:t>
      </w:r>
      <w:r w:rsidR="00995A3F">
        <w:rPr>
          <w:lang w:eastAsia="ja-JP"/>
        </w:rPr>
        <w:tab/>
      </w:r>
      <w:r w:rsidRPr="00995A3F">
        <w:rPr>
          <w:rFonts w:hint="eastAsia"/>
          <w:lang w:eastAsia="ja-JP"/>
        </w:rPr>
        <w:t>UE antenna element pattern</w:t>
      </w:r>
      <w:bookmarkEnd w:id="157"/>
      <w:bookmarkEnd w:id="158"/>
      <w:bookmarkEnd w:id="159"/>
    </w:p>
    <w:p w14:paraId="128FF00B" w14:textId="31471C9B" w:rsidR="00CC39E7" w:rsidRPr="009531ED" w:rsidRDefault="00CC39E7" w:rsidP="00CC39E7">
      <w:pPr>
        <w:pStyle w:val="TH"/>
        <w:rPr>
          <w:lang w:eastAsia="ja-JP"/>
        </w:rPr>
      </w:pPr>
      <w:r w:rsidRPr="009B5A9D">
        <w:rPr>
          <w:lang w:eastAsia="ko-KR"/>
        </w:rPr>
        <w:t>Tabl</w:t>
      </w:r>
      <w:r w:rsidRPr="00995A3F">
        <w:rPr>
          <w:lang w:eastAsia="ko-KR"/>
        </w:rPr>
        <w:t xml:space="preserve">e </w:t>
      </w:r>
      <w:r w:rsidRPr="009B5A9D">
        <w:rPr>
          <w:rFonts w:hint="eastAsia"/>
          <w:lang w:eastAsia="ja-JP"/>
        </w:rPr>
        <w:t>5.2.</w:t>
      </w:r>
      <w:r w:rsidRPr="002F6FF2">
        <w:rPr>
          <w:lang w:eastAsia="ja-JP"/>
        </w:rPr>
        <w:t>2</w:t>
      </w:r>
      <w:r w:rsidRPr="002F6FF2">
        <w:rPr>
          <w:rFonts w:hint="eastAsia"/>
          <w:lang w:eastAsia="ja-JP"/>
        </w:rPr>
        <w:t>.</w:t>
      </w:r>
      <w:r w:rsidRPr="002F6FF2">
        <w:rPr>
          <w:lang w:eastAsia="ja-JP"/>
        </w:rPr>
        <w:t>5.</w:t>
      </w:r>
      <w:r w:rsidR="00C33D31" w:rsidRPr="002F6FF2">
        <w:rPr>
          <w:lang w:eastAsia="ja-JP"/>
        </w:rPr>
        <w:t>4</w:t>
      </w:r>
      <w:r w:rsidRPr="009132C5">
        <w:rPr>
          <w:rFonts w:hint="eastAsia"/>
          <w:lang w:eastAsia="ja-JP"/>
        </w:rPr>
        <w:t>-1</w:t>
      </w:r>
      <w:r w:rsidRPr="009132C5">
        <w:rPr>
          <w:lang w:eastAsia="ko-KR"/>
        </w:rPr>
        <w:t xml:space="preserve">: FR2 </w:t>
      </w:r>
      <w:r w:rsidRPr="0030279C">
        <w:rPr>
          <w:rFonts w:hint="eastAsia"/>
          <w:lang w:eastAsia="ja-JP"/>
        </w:rPr>
        <w:t>UE</w:t>
      </w:r>
      <w:r w:rsidRPr="009531ED">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9531ED" w14:paraId="685A7962" w14:textId="77777777" w:rsidTr="0094373B">
        <w:trPr>
          <w:cantSplit/>
          <w:trHeight w:val="182"/>
          <w:jc w:val="center"/>
        </w:trPr>
        <w:tc>
          <w:tcPr>
            <w:tcW w:w="2290" w:type="dxa"/>
            <w:shd w:val="clear" w:color="auto" w:fill="E0E0E0"/>
            <w:vAlign w:val="center"/>
          </w:tcPr>
          <w:p w14:paraId="36F89A42" w14:textId="77777777" w:rsidR="00CC39E7" w:rsidRPr="0030279C" w:rsidRDefault="00CC39E7" w:rsidP="0094373B">
            <w:pPr>
              <w:pStyle w:val="TAH"/>
            </w:pPr>
            <w:r w:rsidRPr="0030279C">
              <w:t>Parameter</w:t>
            </w:r>
          </w:p>
        </w:tc>
        <w:tc>
          <w:tcPr>
            <w:tcW w:w="7495" w:type="dxa"/>
            <w:shd w:val="clear" w:color="auto" w:fill="E0E0E0"/>
            <w:vAlign w:val="center"/>
          </w:tcPr>
          <w:p w14:paraId="7A429BA8" w14:textId="77777777" w:rsidR="00CC39E7" w:rsidRPr="0030279C" w:rsidRDefault="00CC39E7" w:rsidP="0094373B">
            <w:pPr>
              <w:pStyle w:val="TAH"/>
            </w:pPr>
            <w:r w:rsidRPr="0030279C">
              <w:t>Values</w:t>
            </w:r>
          </w:p>
        </w:tc>
      </w:tr>
      <w:tr w:rsidR="00CC39E7" w:rsidRPr="009531ED" w14:paraId="37670AF5" w14:textId="77777777" w:rsidTr="0094373B">
        <w:trPr>
          <w:cantSplit/>
          <w:trHeight w:val="824"/>
          <w:jc w:val="center"/>
        </w:trPr>
        <w:tc>
          <w:tcPr>
            <w:tcW w:w="2290" w:type="dxa"/>
            <w:shd w:val="clear" w:color="auto" w:fill="auto"/>
            <w:vAlign w:val="center"/>
          </w:tcPr>
          <w:p w14:paraId="71EFA075" w14:textId="77777777" w:rsidR="00CC39E7" w:rsidRPr="009531ED" w:rsidRDefault="00CC39E7" w:rsidP="0094373B">
            <w:pPr>
              <w:pStyle w:val="TAL"/>
            </w:pPr>
            <w:r w:rsidRPr="009531ED">
              <w:t>Antenna element vertical radiation pattern (dB)</w:t>
            </w:r>
          </w:p>
        </w:tc>
        <w:tc>
          <w:tcPr>
            <w:tcW w:w="7495" w:type="dxa"/>
            <w:vAlign w:val="center"/>
          </w:tcPr>
          <w:p w14:paraId="10EB8C03" w14:textId="77777777" w:rsidR="00CC39E7" w:rsidRPr="009531ED" w:rsidRDefault="00CC39E7" w:rsidP="0094373B">
            <w:pPr>
              <w:pStyle w:val="TAC"/>
              <w:rPr>
                <w:rFonts w:eastAsia="SimSun"/>
              </w:rPr>
            </w:pPr>
            <w:r w:rsidRPr="009531ED">
              <w:rPr>
                <w:position w:val="-38"/>
              </w:rPr>
              <w:object w:dxaOrig="6259" w:dyaOrig="880" w14:anchorId="723A9B92">
                <v:shape id="_x0000_i1038" type="#_x0000_t75" style="width:308.9pt;height:43.1pt" o:ole="">
                  <v:imagedata r:id="rId39" o:title=""/>
                </v:shape>
                <o:OLEObject Type="Embed" ProgID="Equation.3" ShapeID="_x0000_i1038" DrawAspect="Content" ObjectID="_1623238834" r:id="rId40"/>
              </w:object>
            </w:r>
          </w:p>
        </w:tc>
      </w:tr>
      <w:tr w:rsidR="00CC39E7" w:rsidRPr="009531ED" w14:paraId="6673F767" w14:textId="77777777" w:rsidTr="0094373B">
        <w:trPr>
          <w:cantSplit/>
          <w:trHeight w:val="809"/>
          <w:jc w:val="center"/>
        </w:trPr>
        <w:tc>
          <w:tcPr>
            <w:tcW w:w="2290" w:type="dxa"/>
            <w:shd w:val="clear" w:color="auto" w:fill="auto"/>
            <w:vAlign w:val="center"/>
          </w:tcPr>
          <w:p w14:paraId="071C37DE" w14:textId="77777777" w:rsidR="00CC39E7" w:rsidRPr="009531ED" w:rsidRDefault="00CC39E7" w:rsidP="0094373B">
            <w:pPr>
              <w:pStyle w:val="TAL"/>
            </w:pPr>
            <w:r w:rsidRPr="009531ED">
              <w:t>Antenna element horizontal radiation pattern (dB)</w:t>
            </w:r>
          </w:p>
        </w:tc>
        <w:tc>
          <w:tcPr>
            <w:tcW w:w="7495" w:type="dxa"/>
            <w:vAlign w:val="center"/>
          </w:tcPr>
          <w:p w14:paraId="6097F179" w14:textId="77777777" w:rsidR="00CC39E7" w:rsidRPr="009531ED" w:rsidRDefault="00CC39E7" w:rsidP="0094373B">
            <w:pPr>
              <w:pStyle w:val="TAC"/>
            </w:pPr>
            <w:r w:rsidRPr="009531ED">
              <w:rPr>
                <w:position w:val="-38"/>
              </w:rPr>
              <w:object w:dxaOrig="5480" w:dyaOrig="880" w14:anchorId="4D6F2BD2">
                <v:shape id="_x0000_i1039" type="#_x0000_t75" style="width:273.85pt;height:43.1pt" o:ole="">
                  <v:imagedata r:id="rId41" o:title=""/>
                </v:shape>
                <o:OLEObject Type="Embed" ProgID="Equation.3" ShapeID="_x0000_i1039" DrawAspect="Content" ObjectID="_1623238835" r:id="rId42"/>
              </w:object>
            </w:r>
          </w:p>
          <w:p w14:paraId="4017A724" w14:textId="77777777" w:rsidR="00CC39E7" w:rsidRPr="00843636" w:rsidRDefault="00CC39E7" w:rsidP="0094373B">
            <w:pPr>
              <w:pStyle w:val="TAC"/>
              <w:rPr>
                <w:rFonts w:eastAsia="SimSun"/>
              </w:rPr>
            </w:pPr>
          </w:p>
        </w:tc>
      </w:tr>
      <w:tr w:rsidR="00CC39E7" w:rsidRPr="009531ED" w14:paraId="0789C9B1" w14:textId="77777777" w:rsidTr="0094373B">
        <w:trPr>
          <w:cantSplit/>
          <w:trHeight w:val="378"/>
          <w:jc w:val="center"/>
        </w:trPr>
        <w:tc>
          <w:tcPr>
            <w:tcW w:w="2290" w:type="dxa"/>
            <w:shd w:val="clear" w:color="auto" w:fill="auto"/>
            <w:vAlign w:val="center"/>
          </w:tcPr>
          <w:p w14:paraId="09E716C5" w14:textId="77777777" w:rsidR="00CC39E7" w:rsidRPr="009531ED" w:rsidRDefault="00CC39E7" w:rsidP="0094373B">
            <w:pPr>
              <w:pStyle w:val="TAL"/>
            </w:pPr>
            <w:r w:rsidRPr="009531ED">
              <w:t>Combining method for 3D antenna element pattern (dB)</w:t>
            </w:r>
          </w:p>
        </w:tc>
        <w:tc>
          <w:tcPr>
            <w:tcW w:w="7495" w:type="dxa"/>
            <w:vAlign w:val="center"/>
          </w:tcPr>
          <w:p w14:paraId="016129B6" w14:textId="77777777" w:rsidR="00CC39E7" w:rsidRPr="009531ED" w:rsidRDefault="00CC39E7" w:rsidP="0094373B">
            <w:pPr>
              <w:pStyle w:val="TAC"/>
              <w:rPr>
                <w:rFonts w:eastAsia="SimSun"/>
              </w:rPr>
            </w:pPr>
            <w:r w:rsidRPr="009531ED">
              <w:rPr>
                <w:position w:val="-14"/>
              </w:rPr>
              <w:object w:dxaOrig="4459" w:dyaOrig="380" w14:anchorId="3CF0F3D3">
                <v:shape id="_x0000_i1040" type="#_x0000_t75" style="width:222.75pt;height:22.15pt" o:ole="">
                  <v:imagedata r:id="rId17" o:title=""/>
                </v:shape>
                <o:OLEObject Type="Embed" ProgID="Equation.3" ShapeID="_x0000_i1040" DrawAspect="Content" ObjectID="_1623238836" r:id="rId43"/>
              </w:object>
            </w:r>
          </w:p>
        </w:tc>
      </w:tr>
      <w:tr w:rsidR="00CC39E7" w:rsidRPr="009531ED" w14:paraId="329B281C" w14:textId="77777777" w:rsidTr="0094373B">
        <w:trPr>
          <w:cantSplit/>
          <w:trHeight w:val="391"/>
          <w:jc w:val="center"/>
        </w:trPr>
        <w:tc>
          <w:tcPr>
            <w:tcW w:w="2290" w:type="dxa"/>
            <w:shd w:val="clear" w:color="auto" w:fill="auto"/>
            <w:vAlign w:val="center"/>
          </w:tcPr>
          <w:p w14:paraId="4C0B42F9" w14:textId="77777777" w:rsidR="00CC39E7" w:rsidRPr="009531ED" w:rsidRDefault="00CC39E7" w:rsidP="0094373B">
            <w:pPr>
              <w:pStyle w:val="TAL"/>
            </w:pPr>
            <w:r w:rsidRPr="009531ED">
              <w:t xml:space="preserve">Maximum directional gain of an antenna element </w:t>
            </w:r>
            <w:r w:rsidRPr="009531ED">
              <w:rPr>
                <w:i/>
              </w:rPr>
              <w:t>G</w:t>
            </w:r>
            <w:r w:rsidRPr="009531ED">
              <w:rPr>
                <w:i/>
                <w:vertAlign w:val="subscript"/>
              </w:rPr>
              <w:t>E,max</w:t>
            </w:r>
          </w:p>
        </w:tc>
        <w:tc>
          <w:tcPr>
            <w:tcW w:w="7495" w:type="dxa"/>
            <w:vAlign w:val="center"/>
          </w:tcPr>
          <w:p w14:paraId="67152E39" w14:textId="77777777" w:rsidR="00CC39E7" w:rsidRPr="009531ED" w:rsidRDefault="00CC39E7" w:rsidP="0094373B">
            <w:pPr>
              <w:pStyle w:val="TAC"/>
              <w:rPr>
                <w:rFonts w:eastAsia="SimSun"/>
              </w:rPr>
            </w:pPr>
            <w:r w:rsidRPr="009531ED">
              <w:rPr>
                <w:lang w:eastAsia="ja-JP"/>
              </w:rPr>
              <w:t>3</w:t>
            </w:r>
            <w:r w:rsidRPr="009531ED">
              <w:rPr>
                <w:rFonts w:eastAsia="SimSun"/>
              </w:rPr>
              <w:t xml:space="preserve"> dBi (assuming 5dBi directivity and 2dB loss)</w:t>
            </w:r>
          </w:p>
        </w:tc>
      </w:tr>
      <w:tr w:rsidR="00CC39E7" w:rsidRPr="009531ED" w14:paraId="464AD509" w14:textId="77777777" w:rsidTr="0094373B">
        <w:trPr>
          <w:cantSplit/>
          <w:trHeight w:val="391"/>
          <w:jc w:val="center"/>
        </w:trPr>
        <w:tc>
          <w:tcPr>
            <w:tcW w:w="2290" w:type="dxa"/>
            <w:shd w:val="clear" w:color="auto" w:fill="auto"/>
            <w:vAlign w:val="center"/>
          </w:tcPr>
          <w:p w14:paraId="055E8721" w14:textId="592F9101" w:rsidR="00CC39E7" w:rsidRPr="009531ED" w:rsidRDefault="00520E40" w:rsidP="00520E40">
            <w:pPr>
              <w:pStyle w:val="TAL"/>
              <w:rPr>
                <w:lang w:eastAsia="ja-JP"/>
              </w:rPr>
            </w:pPr>
            <w:r w:rsidRPr="009531ED">
              <w:rPr>
                <w:lang w:eastAsia="ja-JP"/>
              </w:rPr>
              <w:t>BS antenna configuration</w:t>
            </w:r>
            <w:r w:rsidR="00CC39E7" w:rsidRPr="009531ED">
              <w:rPr>
                <w:lang w:eastAsia="ja-JP"/>
              </w:rPr>
              <w:t xml:space="preserve"> </w:t>
            </w:r>
          </w:p>
        </w:tc>
        <w:tc>
          <w:tcPr>
            <w:tcW w:w="7495" w:type="dxa"/>
            <w:vAlign w:val="center"/>
          </w:tcPr>
          <w:p w14:paraId="707C05C1" w14:textId="77777777" w:rsidR="00CC677E" w:rsidRPr="009531ED" w:rsidRDefault="00520E40" w:rsidP="00520E40">
            <w:pPr>
              <w:pStyle w:val="TAC"/>
              <w:rPr>
                <w:lang w:eastAsia="ja-JP"/>
              </w:rPr>
            </w:pPr>
            <w:r w:rsidRPr="009531ED">
              <w:rPr>
                <w:lang w:eastAsia="ja-JP"/>
              </w:rPr>
              <w:t>(M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M, N, P) =</w:t>
            </w:r>
            <w:r w:rsidR="00CC39E7" w:rsidRPr="009531ED">
              <w:rPr>
                <w:lang w:eastAsia="ja-JP"/>
              </w:rPr>
              <w:t xml:space="preserve"> (1, 1, 2, 2, 2)</w:t>
            </w:r>
            <w:r w:rsidRPr="009531ED">
              <w:rPr>
                <w:lang w:eastAsia="ja-JP"/>
              </w:rPr>
              <w:t xml:space="preserve"> </w:t>
            </w:r>
          </w:p>
          <w:p w14:paraId="16729F02" w14:textId="60F5A496" w:rsidR="00CC39E7" w:rsidRPr="009531ED" w:rsidRDefault="00520E40" w:rsidP="00520E40">
            <w:pPr>
              <w:pStyle w:val="TAC"/>
              <w:rPr>
                <w:lang w:eastAsia="ja-JP"/>
              </w:rPr>
            </w:pPr>
            <w:r w:rsidRPr="009531ED">
              <w:rPr>
                <w:lang w:eastAsia="ja-JP"/>
              </w:rPr>
              <w:t>Note 1</w:t>
            </w:r>
            <w:r w:rsidR="00CC677E" w:rsidRPr="009531ED">
              <w:rPr>
                <w:lang w:eastAsia="ja-JP"/>
              </w:rPr>
              <w:t>,2</w:t>
            </w:r>
          </w:p>
        </w:tc>
      </w:tr>
      <w:tr w:rsidR="00CC39E7" w:rsidRPr="009531ED" w14:paraId="02F23BE1" w14:textId="77777777" w:rsidTr="0094373B">
        <w:trPr>
          <w:cantSplit/>
          <w:trHeight w:val="391"/>
          <w:jc w:val="center"/>
        </w:trPr>
        <w:tc>
          <w:tcPr>
            <w:tcW w:w="2290" w:type="dxa"/>
            <w:shd w:val="clear" w:color="auto" w:fill="auto"/>
            <w:vAlign w:val="center"/>
          </w:tcPr>
          <w:p w14:paraId="3FDB94C9" w14:textId="77777777" w:rsidR="00CC39E7" w:rsidRPr="009531ED" w:rsidRDefault="00CC39E7" w:rsidP="0094373B">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65E7A6AE" w14:textId="77777777" w:rsidR="00CC39E7" w:rsidRPr="009531ED" w:rsidRDefault="00CC39E7" w:rsidP="0094373B">
            <w:pPr>
              <w:pStyle w:val="TAC"/>
              <w:rPr>
                <w:lang w:eastAsia="ja-JP"/>
              </w:rPr>
            </w:pPr>
            <w:r w:rsidRPr="009531ED">
              <w:rPr>
                <w:lang w:eastAsia="ja-JP"/>
              </w:rPr>
              <w:t>(0.5λ, 0.5λ)</w:t>
            </w:r>
          </w:p>
        </w:tc>
      </w:tr>
      <w:tr w:rsidR="00CC39E7" w:rsidRPr="009531ED" w14:paraId="6A5478AA" w14:textId="77777777" w:rsidTr="0094373B">
        <w:trPr>
          <w:cantSplit/>
          <w:trHeight w:val="391"/>
          <w:jc w:val="center"/>
        </w:trPr>
        <w:tc>
          <w:tcPr>
            <w:tcW w:w="2290" w:type="dxa"/>
            <w:shd w:val="clear" w:color="auto" w:fill="auto"/>
            <w:vAlign w:val="center"/>
          </w:tcPr>
          <w:p w14:paraId="21EFD1F9" w14:textId="77777777" w:rsidR="00CC39E7" w:rsidRPr="009531ED" w:rsidRDefault="00CC39E7" w:rsidP="0094373B">
            <w:pPr>
              <w:pStyle w:val="TAL"/>
              <w:rPr>
                <w:lang w:eastAsia="ja-JP"/>
              </w:rPr>
            </w:pPr>
            <w:r w:rsidRPr="009531ED">
              <w:rPr>
                <w:lang w:val="en-US" w:eastAsia="ja-JP"/>
              </w:rPr>
              <w:t>UE orientation</w:t>
            </w:r>
          </w:p>
        </w:tc>
        <w:tc>
          <w:tcPr>
            <w:tcW w:w="7495" w:type="dxa"/>
            <w:vAlign w:val="center"/>
          </w:tcPr>
          <w:p w14:paraId="08570FE2" w14:textId="10DABB24" w:rsidR="00CC39E7" w:rsidRPr="009531ED" w:rsidRDefault="00CC39E7" w:rsidP="0094373B">
            <w:pPr>
              <w:pStyle w:val="TAC"/>
              <w:ind w:left="-56"/>
              <w:rPr>
                <w:lang w:eastAsia="ja-JP"/>
              </w:rPr>
            </w:pPr>
            <w:r w:rsidRPr="009531ED">
              <w:rPr>
                <w:lang w:val="en-US" w:eastAsia="ja-JP"/>
              </w:rPr>
              <w:t>Random orientation in the azimuth domain: uniformly distributed between -90 and 90 degrees</w:t>
            </w:r>
            <w:r w:rsidR="00520E40" w:rsidRPr="009531ED">
              <w:rPr>
                <w:lang w:val="en-US" w:eastAsia="ja-JP"/>
              </w:rPr>
              <w:t xml:space="preserve"> Note </w:t>
            </w:r>
            <w:r w:rsidR="00CC677E" w:rsidRPr="009531ED">
              <w:rPr>
                <w:lang w:val="en-US" w:eastAsia="ja-JP"/>
              </w:rPr>
              <w:t>3</w:t>
            </w:r>
          </w:p>
          <w:p w14:paraId="0F091417" w14:textId="77777777" w:rsidR="00CC39E7" w:rsidRPr="009531ED" w:rsidRDefault="00CC39E7" w:rsidP="0094373B">
            <w:pPr>
              <w:pStyle w:val="TAC"/>
              <w:ind w:left="-56"/>
              <w:rPr>
                <w:lang w:eastAsia="ja-JP"/>
              </w:rPr>
            </w:pPr>
            <w:r w:rsidRPr="009531ED">
              <w:rPr>
                <w:lang w:val="en-US" w:eastAsia="ja-JP"/>
              </w:rPr>
              <w:t>Fixed elevation: 90 degrees</w:t>
            </w:r>
          </w:p>
        </w:tc>
      </w:tr>
      <w:tr w:rsidR="00CC39E7" w:rsidRPr="009531ED" w14:paraId="2359FBA8" w14:textId="77777777" w:rsidTr="0094373B">
        <w:trPr>
          <w:cantSplit/>
          <w:trHeight w:val="391"/>
          <w:jc w:val="center"/>
        </w:trPr>
        <w:tc>
          <w:tcPr>
            <w:tcW w:w="9785" w:type="dxa"/>
            <w:gridSpan w:val="2"/>
            <w:shd w:val="clear" w:color="auto" w:fill="auto"/>
            <w:vAlign w:val="center"/>
          </w:tcPr>
          <w:p w14:paraId="5C120998" w14:textId="77777777" w:rsidR="00CC677E" w:rsidRPr="009531ED" w:rsidRDefault="00CC677E" w:rsidP="00CC677E">
            <w:pPr>
              <w:pStyle w:val="TAN"/>
              <w:rPr>
                <w:lang w:val="de-DE" w:eastAsia="ja-JP"/>
              </w:rPr>
            </w:pPr>
            <w:r w:rsidRPr="009531ED">
              <w:rPr>
                <w:lang w:val="de-DE" w:eastAsia="ja-JP"/>
              </w:rPr>
              <w:t>Note 1:</w:t>
            </w:r>
            <w:r w:rsidRPr="001457DF">
              <w:t xml:space="preserve">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660F4147" w14:textId="77777777" w:rsidR="00AC2C2A" w:rsidRPr="00995A3F" w:rsidRDefault="00CC677E" w:rsidP="0094373B">
            <w:pPr>
              <w:pStyle w:val="TAN"/>
              <w:rPr>
                <w:lang w:val="de-DE" w:eastAsia="ja-JP"/>
              </w:rPr>
            </w:pPr>
            <w:r w:rsidRPr="00843636">
              <w:rPr>
                <w:lang w:val="de-DE" w:eastAsia="ja-JP"/>
              </w:rPr>
              <w:t>Note 2: TX power is specified per polarization, a single polarization may be simulated under the assumption of polarization ma</w:t>
            </w:r>
            <w:r w:rsidRPr="00995A3F">
              <w:rPr>
                <w:lang w:val="de-DE" w:eastAsia="ja-JP"/>
              </w:rPr>
              <w:t>tch.</w:t>
            </w:r>
          </w:p>
          <w:p w14:paraId="0D9ECC78" w14:textId="21EFD9BA" w:rsidR="00CC39E7" w:rsidRPr="00995A3F" w:rsidRDefault="00AC2C2A" w:rsidP="0094373B">
            <w:pPr>
              <w:pStyle w:val="TAN"/>
              <w:rPr>
                <w:lang w:eastAsia="ja-JP"/>
              </w:rPr>
            </w:pPr>
            <w:r w:rsidRPr="00995A3F">
              <w:rPr>
                <w:lang w:val="de-DE" w:eastAsia="ja-JP"/>
              </w:rPr>
              <w:t xml:space="preserve">Note3:  </w:t>
            </w:r>
            <w:r w:rsidR="00CC39E7" w:rsidRPr="00995A3F">
              <w:rPr>
                <w:lang w:eastAsia="ja-JP"/>
              </w:rPr>
              <w:t>This is done to emulate two panels: the configuration is equivalent to 2 panels with 180 shift in horizontal orientation and UE orientation uniformly distributed in the azimuth domain between -180 and 180 degrees.</w:t>
            </w:r>
          </w:p>
          <w:p w14:paraId="5F28C5B4" w14:textId="22215169" w:rsidR="00C33D31" w:rsidRPr="002F6FF2" w:rsidRDefault="00C33D31" w:rsidP="0094373B">
            <w:pPr>
              <w:pStyle w:val="TAN"/>
              <w:rPr>
                <w:lang w:eastAsia="ja-JP"/>
              </w:rPr>
            </w:pPr>
            <w:r w:rsidRPr="009B5A9D">
              <w:rPr>
                <w:lang w:eastAsia="ja-JP"/>
              </w:rPr>
              <w:t>Note 4: A 90 degree element b</w:t>
            </w:r>
            <w:r w:rsidRPr="002F6FF2">
              <w:rPr>
                <w:lang w:eastAsia="ja-JP"/>
              </w:rPr>
              <w:t>eamwidth was assumed for simulations, even though the physically correct beamwidth would be 130 degrees. The difference in assumption does not substantially impact the simulation</w:t>
            </w:r>
          </w:p>
          <w:p w14:paraId="2016BCE9" w14:textId="77777777" w:rsidR="00520E40" w:rsidRPr="00995A3F" w:rsidRDefault="00520E40" w:rsidP="00950510">
            <w:pPr>
              <w:pStyle w:val="TAN"/>
              <w:ind w:left="0" w:firstLine="0"/>
              <w:rPr>
                <w:lang w:eastAsia="ja-JP"/>
              </w:rPr>
            </w:pPr>
          </w:p>
        </w:tc>
      </w:tr>
    </w:tbl>
    <w:p w14:paraId="4E181AAC" w14:textId="77777777" w:rsidR="00392598" w:rsidRPr="009531ED" w:rsidRDefault="00392598" w:rsidP="006A0295"/>
    <w:p w14:paraId="0DC40CA2" w14:textId="77777777" w:rsidR="0018456F" w:rsidRPr="009B5A9D" w:rsidRDefault="000522A6" w:rsidP="00A9333F">
      <w:pPr>
        <w:pStyle w:val="Heading3"/>
      </w:pPr>
      <w:bookmarkStart w:id="160" w:name="_Toc9036924"/>
      <w:bookmarkStart w:id="161" w:name="_Toc9039902"/>
      <w:bookmarkStart w:id="162" w:name="_Toc9042954"/>
      <w:r w:rsidRPr="009531ED">
        <w:t>5.2</w:t>
      </w:r>
      <w:r w:rsidR="00A9333F" w:rsidRPr="009531ED">
        <w:t>.3</w:t>
      </w:r>
      <w:r w:rsidR="00A9333F" w:rsidRPr="009531ED">
        <w:tab/>
      </w:r>
      <w:r w:rsidR="00A9333F" w:rsidRPr="00995A3F">
        <w:t>Common assumptions</w:t>
      </w:r>
      <w:bookmarkEnd w:id="160"/>
      <w:bookmarkEnd w:id="161"/>
      <w:bookmarkEnd w:id="162"/>
    </w:p>
    <w:p w14:paraId="352555A7" w14:textId="40B26AFE" w:rsidR="00A9333F" w:rsidRPr="00995A3F" w:rsidRDefault="00A9333F" w:rsidP="005163B0">
      <w:pPr>
        <w:pStyle w:val="Heading4"/>
      </w:pPr>
      <w:bookmarkStart w:id="163" w:name="_Toc9036925"/>
      <w:bookmarkStart w:id="164" w:name="_Toc9039903"/>
      <w:bookmarkStart w:id="165" w:name="_Toc9042955"/>
      <w:r w:rsidRPr="002F6FF2">
        <w:rPr>
          <w:rFonts w:hint="eastAsia"/>
        </w:rPr>
        <w:t>5.</w:t>
      </w:r>
      <w:r w:rsidR="000522A6" w:rsidRPr="002F6FF2">
        <w:t>2</w:t>
      </w:r>
      <w:r w:rsidRPr="002F6FF2">
        <w:t>.</w:t>
      </w:r>
      <w:r w:rsidRPr="002F6FF2">
        <w:rPr>
          <w:rFonts w:hint="eastAsia"/>
        </w:rPr>
        <w:t>3.1</w:t>
      </w:r>
      <w:r w:rsidR="005163B0" w:rsidRPr="00995A3F">
        <w:tab/>
      </w:r>
      <w:r w:rsidRPr="00995A3F">
        <w:rPr>
          <w:rFonts w:hint="eastAsia"/>
        </w:rPr>
        <w:t>Propagation model</w:t>
      </w:r>
      <w:bookmarkEnd w:id="163"/>
      <w:bookmarkEnd w:id="164"/>
      <w:bookmarkEnd w:id="165"/>
    </w:p>
    <w:p w14:paraId="7453C759" w14:textId="77777777" w:rsidR="007464D9" w:rsidRPr="002F6FF2" w:rsidRDefault="007464D9" w:rsidP="007464D9">
      <w:r w:rsidRPr="009B5A9D">
        <w:t xml:space="preserve">The </w:t>
      </w:r>
      <w:r w:rsidRPr="002F6FF2">
        <w:rPr>
          <w:rFonts w:hint="eastAsia"/>
          <w:lang w:eastAsia="ja-JP"/>
        </w:rPr>
        <w:t>P</w:t>
      </w:r>
      <w:r w:rsidRPr="002F6FF2">
        <w:t>ath</w:t>
      </w:r>
      <w:r w:rsidRPr="002F6FF2">
        <w:rPr>
          <w:rFonts w:hint="eastAsia"/>
          <w:lang w:eastAsia="ja-JP"/>
        </w:rPr>
        <w:t xml:space="preserve"> </w:t>
      </w:r>
      <w:r w:rsidRPr="002F6FF2">
        <w:t xml:space="preserve">loss model </w:t>
      </w:r>
      <w:r w:rsidRPr="009132C5">
        <w:rPr>
          <w:rFonts w:hint="eastAsia"/>
          <w:lang w:eastAsia="ja-JP"/>
        </w:rPr>
        <w:t>is</w:t>
      </w:r>
      <w:r w:rsidRPr="009132C5">
        <w:t xml:space="preserve"> summarize</w:t>
      </w:r>
      <w:r w:rsidRPr="00995A3F">
        <w:t xml:space="preserve">d in Table </w:t>
      </w:r>
      <w:r w:rsidRPr="009B5A9D">
        <w:rPr>
          <w:rFonts w:hint="eastAsia"/>
          <w:lang w:eastAsia="ja-JP"/>
        </w:rPr>
        <w:t>5</w:t>
      </w:r>
      <w:r w:rsidRPr="00995A3F">
        <w:t>.</w:t>
      </w:r>
      <w:r w:rsidRPr="009B5A9D">
        <w:rPr>
          <w:rFonts w:hint="eastAsia"/>
          <w:lang w:eastAsia="ja-JP"/>
        </w:rPr>
        <w:t>2</w:t>
      </w:r>
      <w:r w:rsidRPr="002F6FF2">
        <w:rPr>
          <w:rFonts w:hint="eastAsia"/>
          <w:lang w:eastAsia="ko-KR"/>
        </w:rPr>
        <w:t>.</w:t>
      </w:r>
      <w:r w:rsidRPr="002F6FF2">
        <w:rPr>
          <w:rFonts w:hint="eastAsia"/>
          <w:lang w:eastAsia="ja-JP"/>
        </w:rPr>
        <w:t>3.1</w:t>
      </w:r>
      <w:r w:rsidRPr="002F6FF2">
        <w:t xml:space="preserve">-1. Note that the distribution of the shadow fading is log-normal, and its standard deviation for each </w:t>
      </w:r>
      <w:r w:rsidRPr="00995A3F">
        <w:t xml:space="preserve">scenario is given in Table </w:t>
      </w:r>
      <w:r w:rsidRPr="00995A3F">
        <w:rPr>
          <w:rFonts w:hint="eastAsia"/>
          <w:lang w:eastAsia="ja-JP"/>
        </w:rPr>
        <w:t>5</w:t>
      </w:r>
      <w:r w:rsidRPr="009B5A9D">
        <w:t>.</w:t>
      </w:r>
      <w:r w:rsidRPr="002F6FF2">
        <w:rPr>
          <w:rFonts w:hint="eastAsia"/>
          <w:lang w:eastAsia="ja-JP"/>
        </w:rPr>
        <w:t>2</w:t>
      </w:r>
      <w:r w:rsidRPr="002F6FF2">
        <w:rPr>
          <w:rFonts w:hint="eastAsia"/>
          <w:lang w:eastAsia="ko-KR"/>
        </w:rPr>
        <w:t>.</w:t>
      </w:r>
      <w:r w:rsidRPr="002F6FF2">
        <w:rPr>
          <w:rFonts w:hint="eastAsia"/>
          <w:lang w:eastAsia="ja-JP"/>
        </w:rPr>
        <w:t>3.1</w:t>
      </w:r>
      <w:r w:rsidRPr="002F6FF2">
        <w:t>-1.</w:t>
      </w:r>
    </w:p>
    <w:p w14:paraId="4D139FCF" w14:textId="77777777" w:rsidR="007464D9" w:rsidRPr="00995A3F" w:rsidRDefault="007464D9" w:rsidP="001457DF">
      <w:pPr>
        <w:pStyle w:val="TH"/>
        <w:rPr>
          <w:lang w:eastAsia="ko-KR"/>
        </w:rPr>
      </w:pPr>
      <w:r w:rsidRPr="009132C5">
        <w:rPr>
          <w:lang w:eastAsia="ko-KR"/>
        </w:rPr>
        <w:t>Table 5.2.3.1</w:t>
      </w:r>
      <w:r w:rsidRPr="00995A3F">
        <w:rPr>
          <w:lang w:eastAsia="ko-KR"/>
        </w:rPr>
        <w:t>-1: Path-loss models</w:t>
      </w:r>
    </w:p>
    <w:tbl>
      <w:tblPr>
        <w:tblpPr w:leftFromText="142" w:rightFromText="142" w:vertAnchor="text" w:tblpXSpec="center" w:tblpY="1"/>
        <w:tblOverlap w:val="neve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7464D9" w:rsidRPr="009531ED" w14:paraId="58812DA2" w14:textId="77777777" w:rsidTr="0094373B">
        <w:trPr>
          <w:cantSplit/>
        </w:trPr>
        <w:tc>
          <w:tcPr>
            <w:tcW w:w="0" w:type="auto"/>
            <w:shd w:val="clear" w:color="auto" w:fill="E0E0E0"/>
            <w:vAlign w:val="center"/>
          </w:tcPr>
          <w:p w14:paraId="04E6B96B" w14:textId="77777777" w:rsidR="007464D9" w:rsidRPr="009B5A9D" w:rsidRDefault="007464D9" w:rsidP="0094373B">
            <w:pPr>
              <w:pStyle w:val="TAH"/>
            </w:pPr>
            <w:r w:rsidRPr="009B5A9D">
              <w:t>Scenario</w:t>
            </w:r>
          </w:p>
        </w:tc>
        <w:tc>
          <w:tcPr>
            <w:tcW w:w="5556" w:type="dxa"/>
            <w:shd w:val="clear" w:color="auto" w:fill="E0E0E0"/>
            <w:vAlign w:val="center"/>
          </w:tcPr>
          <w:p w14:paraId="226402F5" w14:textId="77777777" w:rsidR="007464D9" w:rsidRPr="009531ED" w:rsidRDefault="007464D9" w:rsidP="0094373B">
            <w:pPr>
              <w:pStyle w:val="TAH"/>
              <w:rPr>
                <w:lang w:eastAsia="ko-KR"/>
              </w:rPr>
            </w:pPr>
            <w:r w:rsidRPr="002F6FF2">
              <w:t>Pat</w:t>
            </w:r>
            <w:r w:rsidRPr="00995A3F">
              <w:t xml:space="preserve">hloss [dB], </w:t>
            </w:r>
            <w:r w:rsidRPr="009B5A9D">
              <w:rPr>
                <w:i/>
              </w:rPr>
              <w:t>f</w:t>
            </w:r>
            <w:r w:rsidRPr="002F6FF2">
              <w:rPr>
                <w:rFonts w:hint="eastAsia"/>
                <w:i/>
                <w:vertAlign w:val="subscript"/>
                <w:lang w:eastAsia="ko-KR"/>
              </w:rPr>
              <w:t>c</w:t>
            </w:r>
            <w:r w:rsidRPr="002F6FF2">
              <w:t xml:space="preserve"> is in GHz and </w:t>
            </w:r>
            <w:r w:rsidRPr="002F6FF2">
              <w:rPr>
                <w:i/>
                <w:lang w:eastAsia="ko-KR"/>
              </w:rPr>
              <w:t>d</w:t>
            </w:r>
            <w:r w:rsidRPr="002F6FF2">
              <w:t xml:space="preserve"> is in mete</w:t>
            </w:r>
            <w:r w:rsidRPr="009132C5">
              <w:t>rs</w:t>
            </w:r>
            <w:r w:rsidRPr="009132C5">
              <w:rPr>
                <w:rFonts w:hint="eastAsia"/>
                <w:lang w:eastAsia="ko-KR"/>
              </w:rPr>
              <w:t xml:space="preserve"> </w:t>
            </w:r>
            <w:r w:rsidRPr="0030279C">
              <w:rPr>
                <w:rFonts w:hint="eastAsia"/>
                <w:vertAlign w:val="superscript"/>
                <w:lang w:eastAsia="ko-KR"/>
              </w:rPr>
              <w:t>(6)</w:t>
            </w:r>
          </w:p>
        </w:tc>
        <w:tc>
          <w:tcPr>
            <w:tcW w:w="1184" w:type="dxa"/>
            <w:shd w:val="clear" w:color="auto" w:fill="E0E0E0"/>
            <w:vAlign w:val="center"/>
          </w:tcPr>
          <w:p w14:paraId="71D2369C" w14:textId="77777777" w:rsidR="007464D9" w:rsidRPr="009531ED" w:rsidRDefault="007464D9" w:rsidP="0094373B">
            <w:pPr>
              <w:pStyle w:val="TAH"/>
            </w:pPr>
            <w:r w:rsidRPr="009531ED">
              <w:t>Shadow</w:t>
            </w:r>
          </w:p>
          <w:p w14:paraId="2885F50F" w14:textId="77777777" w:rsidR="007464D9" w:rsidRPr="009531ED" w:rsidRDefault="007464D9" w:rsidP="0094373B">
            <w:pPr>
              <w:pStyle w:val="TAH"/>
            </w:pPr>
            <w:r w:rsidRPr="009531ED">
              <w:t>fading</w:t>
            </w:r>
          </w:p>
          <w:p w14:paraId="361719FD" w14:textId="77777777" w:rsidR="007464D9" w:rsidRPr="009531ED" w:rsidRDefault="007464D9" w:rsidP="0094373B">
            <w:pPr>
              <w:pStyle w:val="TAH"/>
            </w:pPr>
            <w:r w:rsidRPr="009531ED">
              <w:t>std [dB]</w:t>
            </w:r>
          </w:p>
        </w:tc>
        <w:tc>
          <w:tcPr>
            <w:tcW w:w="2023" w:type="dxa"/>
            <w:shd w:val="clear" w:color="auto" w:fill="E0E0E0"/>
            <w:vAlign w:val="center"/>
          </w:tcPr>
          <w:p w14:paraId="2F4CDB13" w14:textId="77777777" w:rsidR="007464D9" w:rsidRPr="009531ED" w:rsidRDefault="007464D9" w:rsidP="0094373B">
            <w:pPr>
              <w:pStyle w:val="TAH"/>
            </w:pPr>
            <w:r w:rsidRPr="009531ED">
              <w:t>Applicability range,</w:t>
            </w:r>
          </w:p>
          <w:p w14:paraId="327D2B6A" w14:textId="77777777" w:rsidR="007464D9" w:rsidRPr="009531ED" w:rsidRDefault="007464D9" w:rsidP="0094373B">
            <w:pPr>
              <w:pStyle w:val="TAH"/>
            </w:pPr>
            <w:r w:rsidRPr="009531ED">
              <w:t>antenna height</w:t>
            </w:r>
          </w:p>
          <w:p w14:paraId="06F74E3D" w14:textId="77777777" w:rsidR="007464D9" w:rsidRPr="009531ED" w:rsidRDefault="007464D9" w:rsidP="0094373B">
            <w:pPr>
              <w:pStyle w:val="TAH"/>
            </w:pPr>
            <w:r w:rsidRPr="009531ED">
              <w:t xml:space="preserve">default values </w:t>
            </w:r>
          </w:p>
        </w:tc>
      </w:tr>
      <w:tr w:rsidR="007464D9" w:rsidRPr="009531ED" w14:paraId="76A1260D" w14:textId="77777777" w:rsidTr="0094373B">
        <w:trPr>
          <w:cantSplit/>
        </w:trPr>
        <w:tc>
          <w:tcPr>
            <w:tcW w:w="0" w:type="auto"/>
            <w:shd w:val="clear" w:color="auto" w:fill="FFCC99"/>
            <w:vAlign w:val="center"/>
          </w:tcPr>
          <w:p w14:paraId="6EC097E2" w14:textId="77777777" w:rsidR="007464D9" w:rsidRPr="009531ED" w:rsidRDefault="007464D9" w:rsidP="0094373B">
            <w:pPr>
              <w:pStyle w:val="TAH"/>
              <w:jc w:val="left"/>
              <w:rPr>
                <w:szCs w:val="18"/>
              </w:rPr>
            </w:pPr>
            <w:r w:rsidRPr="009531ED">
              <w:rPr>
                <w:szCs w:val="18"/>
                <w:lang w:eastAsia="ko-KR"/>
              </w:rPr>
              <w:t>UMa</w:t>
            </w:r>
            <w:r w:rsidRPr="009531ED">
              <w:rPr>
                <w:szCs w:val="18"/>
              </w:rPr>
              <w:t xml:space="preserve"> LOS</w:t>
            </w:r>
          </w:p>
        </w:tc>
        <w:tc>
          <w:tcPr>
            <w:tcW w:w="5556" w:type="dxa"/>
            <w:vAlign w:val="center"/>
          </w:tcPr>
          <w:p w14:paraId="6D8FB8DA" w14:textId="77777777" w:rsidR="007464D9" w:rsidRPr="009531ED" w:rsidRDefault="007464D9" w:rsidP="0094373B">
            <w:pPr>
              <w:pStyle w:val="TAL"/>
              <w:rPr>
                <w:lang w:eastAsia="ko-KR"/>
              </w:rPr>
            </w:pPr>
            <w:r w:rsidRPr="009531ED">
              <w:rPr>
                <w:position w:val="-12"/>
              </w:rPr>
              <w:object w:dxaOrig="4099" w:dyaOrig="360" w14:anchorId="02C6CC02">
                <v:shape id="_x0000_i1041" type="#_x0000_t75" style="width:209.25pt;height:22.15pt" o:ole="">
                  <v:imagedata r:id="rId44" o:title=""/>
                </v:shape>
                <o:OLEObject Type="Embed" ProgID="Equation.3" ShapeID="_x0000_i1041" DrawAspect="Content" ObjectID="_1623238837" r:id="rId45"/>
              </w:object>
            </w:r>
          </w:p>
          <w:p w14:paraId="3DB377DC" w14:textId="77777777" w:rsidR="007464D9" w:rsidRPr="009531ED" w:rsidRDefault="007464D9" w:rsidP="0094373B">
            <w:pPr>
              <w:pStyle w:val="TAL"/>
              <w:rPr>
                <w:lang w:eastAsia="ko-KR"/>
              </w:rPr>
            </w:pPr>
            <w:r w:rsidRPr="009531ED">
              <w:rPr>
                <w:position w:val="-32"/>
              </w:rPr>
              <w:object w:dxaOrig="4220" w:dyaOrig="760" w14:anchorId="1F8D20DA">
                <v:shape id="_x0000_i1042" type="#_x0000_t75" style="width:209.25pt;height:35.7pt" o:ole="">
                  <v:imagedata r:id="rId46" o:title=""/>
                </v:shape>
                <o:OLEObject Type="Embed" ProgID="Equation.3" ShapeID="_x0000_i1042" DrawAspect="Content" ObjectID="_1623238838" r:id="rId47"/>
              </w:object>
            </w:r>
          </w:p>
        </w:tc>
        <w:tc>
          <w:tcPr>
            <w:tcW w:w="1184" w:type="dxa"/>
            <w:vAlign w:val="center"/>
          </w:tcPr>
          <w:p w14:paraId="290A05B8" w14:textId="77777777" w:rsidR="007464D9" w:rsidRPr="00995A3F" w:rsidRDefault="007464D9" w:rsidP="0094373B">
            <w:pPr>
              <w:pStyle w:val="TAL"/>
              <w:jc w:val="center"/>
              <w:rPr>
                <w:rFonts w:ascii="Times New Roman" w:hAnsi="Times New Roman"/>
                <w:szCs w:val="18"/>
                <w:lang w:eastAsia="ko-KR"/>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w:t>
            </w:r>
            <w:r w:rsidRPr="00995A3F">
              <w:rPr>
                <w:rFonts w:ascii="Times New Roman" w:hAnsi="Times New Roman"/>
                <w:szCs w:val="18"/>
                <w:lang w:eastAsia="ko-KR"/>
              </w:rPr>
              <w:t>4.0</w:t>
            </w:r>
          </w:p>
          <w:p w14:paraId="008A32AC" w14:textId="77777777" w:rsidR="007464D9" w:rsidRPr="00995A3F" w:rsidRDefault="007464D9" w:rsidP="0094373B">
            <w:pPr>
              <w:pStyle w:val="TAL"/>
              <w:jc w:val="center"/>
              <w:rPr>
                <w:rFonts w:ascii="Times New Roman" w:hAnsi="Times New Roman"/>
                <w:szCs w:val="18"/>
                <w:lang w:eastAsia="ko-KR"/>
              </w:rPr>
            </w:pPr>
          </w:p>
          <w:p w14:paraId="50C6A742" w14:textId="77777777" w:rsidR="007464D9" w:rsidRPr="009B5A9D" w:rsidRDefault="007464D9" w:rsidP="0094373B">
            <w:pPr>
              <w:pStyle w:val="TAL"/>
              <w:jc w:val="center"/>
              <w:rPr>
                <w:rFonts w:ascii="Times New Roman" w:hAnsi="Times New Roman"/>
                <w:szCs w:val="18"/>
                <w:lang w:eastAsia="ko-KR"/>
              </w:rPr>
            </w:pPr>
          </w:p>
          <w:p w14:paraId="700B6059" w14:textId="77777777" w:rsidR="007464D9" w:rsidRPr="009132C5" w:rsidRDefault="007464D9" w:rsidP="0094373B">
            <w:pPr>
              <w:pStyle w:val="TAL"/>
              <w:jc w:val="center"/>
              <w:rPr>
                <w:szCs w:val="18"/>
                <w:lang w:eastAsia="ko-KR"/>
              </w:rPr>
            </w:pPr>
            <w:r w:rsidRPr="002F6FF2">
              <w:rPr>
                <w:rFonts w:ascii="Times New Roman" w:hAnsi="Times New Roman"/>
                <w:szCs w:val="18"/>
              </w:rPr>
              <w:t xml:space="preserve"> </w:t>
            </w:r>
            <w:r w:rsidRPr="002F6FF2">
              <w:rPr>
                <w:rFonts w:ascii="Times New Roman" w:hAnsi="Times New Roman"/>
                <w:i/>
                <w:szCs w:val="18"/>
              </w:rPr>
              <w:t>σ</w:t>
            </w:r>
            <w:r w:rsidRPr="002F6FF2">
              <w:rPr>
                <w:rFonts w:ascii="Times New Roman" w:hAnsi="Times New Roman"/>
                <w:i/>
                <w:szCs w:val="18"/>
                <w:vertAlign w:val="subscript"/>
              </w:rPr>
              <w:t>SF</w:t>
            </w:r>
            <w:r w:rsidRPr="002F6FF2">
              <w:rPr>
                <w:rFonts w:ascii="Times New Roman" w:hAnsi="Times New Roman"/>
                <w:szCs w:val="18"/>
              </w:rPr>
              <w:t>=</w:t>
            </w:r>
            <w:r w:rsidRPr="009132C5">
              <w:rPr>
                <w:rFonts w:ascii="Times New Roman" w:hAnsi="Times New Roman"/>
                <w:szCs w:val="18"/>
                <w:lang w:eastAsia="ko-KR"/>
              </w:rPr>
              <w:t>4.0</w:t>
            </w:r>
          </w:p>
        </w:tc>
        <w:tc>
          <w:tcPr>
            <w:tcW w:w="2023" w:type="dxa"/>
            <w:vAlign w:val="center"/>
          </w:tcPr>
          <w:p w14:paraId="7F7C25AC" w14:textId="77777777" w:rsidR="007464D9" w:rsidRPr="009531ED" w:rsidRDefault="007464D9" w:rsidP="0094373B">
            <w:pPr>
              <w:pStyle w:val="TAL"/>
              <w:rPr>
                <w:rFonts w:ascii="Times New Roman" w:hAnsi="Times New Roman"/>
                <w:szCs w:val="18"/>
                <w:lang w:val="en-US" w:eastAsia="ko-KR"/>
              </w:rPr>
            </w:pPr>
            <w:r w:rsidRPr="0030279C">
              <w:rPr>
                <w:rFonts w:ascii="Times New Roman" w:hAnsi="Times New Roman"/>
                <w:szCs w:val="18"/>
                <w:lang w:val="fr-FR"/>
              </w:rPr>
              <w:t xml:space="preserve">10m &lt; </w:t>
            </w:r>
            <w:r w:rsidRPr="009531ED">
              <w:rPr>
                <w:rFonts w:ascii="Times New Roman" w:hAnsi="Times New Roman"/>
                <w:i/>
                <w:iCs/>
                <w:szCs w:val="18"/>
                <w:lang w:val="fr-FR"/>
              </w:rPr>
              <w:t>d</w:t>
            </w:r>
            <w:r w:rsidRPr="009531ED">
              <w:rPr>
                <w:rFonts w:ascii="Times New Roman" w:hAnsi="Times New Roman"/>
                <w:i/>
                <w:iCs/>
                <w:szCs w:val="18"/>
                <w:vertAlign w:val="subscript"/>
                <w:lang w:val="fr-FR"/>
              </w:rPr>
              <w:t>2D</w:t>
            </w:r>
            <w:r w:rsidRPr="009531ED">
              <w:rPr>
                <w:rFonts w:ascii="Times New Roman" w:hAnsi="Times New Roman"/>
                <w:szCs w:val="18"/>
                <w:lang w:val="fr-FR"/>
              </w:rPr>
              <w:t xml:space="preserve"> &lt; </w:t>
            </w:r>
            <w:r w:rsidRPr="009531ED">
              <w:rPr>
                <w:rFonts w:ascii="Times New Roman" w:hAnsi="Times New Roman"/>
                <w:i/>
                <w:iCs/>
                <w:szCs w:val="18"/>
                <w:lang w:val="fr-FR"/>
              </w:rPr>
              <w:t>d</w:t>
            </w:r>
            <w:r w:rsidRPr="009531ED">
              <w:rPr>
                <w:rFonts w:ascii="Times New Roman" w:hAnsi="Times New Roman"/>
                <w:i/>
                <w:iCs/>
                <w:szCs w:val="18"/>
                <w:lang w:val="fr-FR" w:eastAsia="ko-KR"/>
              </w:rPr>
              <w:t>'</w:t>
            </w:r>
            <w:r w:rsidRPr="009531ED">
              <w:rPr>
                <w:rFonts w:ascii="Times New Roman" w:hAnsi="Times New Roman"/>
                <w:i/>
                <w:iCs/>
                <w:szCs w:val="18"/>
                <w:vertAlign w:val="subscript"/>
                <w:lang w:val="fr-FR"/>
              </w:rPr>
              <w:t>BP</w:t>
            </w:r>
            <w:r w:rsidRPr="009531ED">
              <w:rPr>
                <w:rFonts w:ascii="Times New Roman" w:hAnsi="Times New Roman"/>
                <w:i/>
                <w:iCs/>
                <w:szCs w:val="18"/>
                <w:vertAlign w:val="subscript"/>
                <w:lang w:val="fr-FR" w:eastAsia="ko-KR"/>
              </w:rPr>
              <w:t xml:space="preserve"> </w:t>
            </w:r>
            <w:r w:rsidRPr="009531ED">
              <w:rPr>
                <w:rFonts w:ascii="Times New Roman" w:hAnsi="Times New Roman"/>
                <w:iCs/>
                <w:szCs w:val="18"/>
                <w:vertAlign w:val="superscript"/>
                <w:lang w:val="fr-FR" w:eastAsia="ko-KR"/>
              </w:rPr>
              <w:t>1)</w:t>
            </w:r>
          </w:p>
          <w:p w14:paraId="58BE34B0" w14:textId="77777777" w:rsidR="007464D9" w:rsidRPr="009531ED" w:rsidRDefault="007464D9" w:rsidP="0094373B">
            <w:pPr>
              <w:pStyle w:val="TAL"/>
              <w:rPr>
                <w:rFonts w:ascii="Times New Roman" w:hAnsi="Times New Roman"/>
                <w:i/>
                <w:iCs/>
                <w:szCs w:val="18"/>
                <w:lang w:val="fr-FR" w:eastAsia="ko-KR"/>
              </w:rPr>
            </w:pPr>
          </w:p>
          <w:p w14:paraId="13F831DC"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i/>
                <w:iCs/>
                <w:szCs w:val="18"/>
                <w:lang w:val="fr-FR"/>
              </w:rPr>
              <w:t>d'</w:t>
            </w:r>
            <w:r w:rsidRPr="009531ED">
              <w:rPr>
                <w:rFonts w:ascii="Times New Roman" w:hAnsi="Times New Roman"/>
                <w:i/>
                <w:iCs/>
                <w:szCs w:val="18"/>
                <w:vertAlign w:val="subscript"/>
                <w:lang w:val="fr-FR"/>
              </w:rPr>
              <w:t>BP</w:t>
            </w:r>
            <w:r w:rsidRPr="009531ED">
              <w:rPr>
                <w:rFonts w:ascii="Times New Roman" w:hAnsi="Times New Roman"/>
                <w:szCs w:val="18"/>
                <w:lang w:val="fr-FR"/>
              </w:rPr>
              <w:t xml:space="preserve"> &lt; </w:t>
            </w:r>
            <w:r w:rsidRPr="009531ED">
              <w:rPr>
                <w:rFonts w:ascii="Times New Roman" w:hAnsi="Times New Roman"/>
                <w:i/>
                <w:iCs/>
                <w:szCs w:val="18"/>
                <w:lang w:val="fr-FR"/>
              </w:rPr>
              <w:t>d</w:t>
            </w:r>
            <w:r w:rsidRPr="009531ED">
              <w:rPr>
                <w:rFonts w:ascii="Times New Roman" w:hAnsi="Times New Roman"/>
                <w:i/>
                <w:iCs/>
                <w:szCs w:val="18"/>
                <w:vertAlign w:val="subscript"/>
                <w:lang w:val="fr-FR"/>
              </w:rPr>
              <w:t>2D</w:t>
            </w:r>
            <w:r w:rsidRPr="009531ED">
              <w:rPr>
                <w:rFonts w:ascii="Times New Roman" w:hAnsi="Times New Roman"/>
                <w:szCs w:val="18"/>
                <w:lang w:val="fr-FR"/>
              </w:rPr>
              <w:t xml:space="preserve"> &lt;5000m</w:t>
            </w:r>
          </w:p>
          <w:p w14:paraId="339D8A4E"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szCs w:val="18"/>
                <w:lang w:val="fr-FR"/>
              </w:rPr>
              <w:t xml:space="preserve">1.5m </w:t>
            </w:r>
            <w:r w:rsidRPr="009531ED">
              <w:rPr>
                <w:rFonts w:ascii="Cambria Math" w:hAnsi="Cambria Math" w:cs="Cambria Math"/>
                <w:szCs w:val="18"/>
                <w:lang w:val="fr-FR"/>
              </w:rPr>
              <w:t>≦</w:t>
            </w:r>
            <w:r w:rsidRPr="009531ED">
              <w:rPr>
                <w:rFonts w:ascii="Times New Roman" w:hAnsi="Times New Roman"/>
                <w:szCs w:val="18"/>
                <w:lang w:val="fr-FR"/>
              </w:rPr>
              <w:t xml:space="preserve"> </w:t>
            </w:r>
            <w:r w:rsidRPr="009531ED">
              <w:rPr>
                <w:rFonts w:ascii="Times New Roman" w:hAnsi="Times New Roman"/>
                <w:i/>
                <w:szCs w:val="18"/>
                <w:lang w:val="fr-FR"/>
              </w:rPr>
              <w:t>h</w:t>
            </w:r>
            <w:r w:rsidRPr="009531ED">
              <w:rPr>
                <w:rFonts w:ascii="Times New Roman" w:hAnsi="Times New Roman"/>
                <w:i/>
                <w:szCs w:val="18"/>
                <w:vertAlign w:val="subscript"/>
                <w:lang w:val="fr-FR"/>
              </w:rPr>
              <w:t>UT</w:t>
            </w:r>
            <w:r w:rsidRPr="009531ED">
              <w:rPr>
                <w:rFonts w:ascii="Cambria Math" w:hAnsi="Cambria Math" w:cs="Cambria Math"/>
                <w:szCs w:val="18"/>
                <w:lang w:val="fr-FR"/>
              </w:rPr>
              <w:t>≦</w:t>
            </w:r>
            <w:r w:rsidRPr="009531ED">
              <w:rPr>
                <w:rFonts w:ascii="Times New Roman" w:hAnsi="Times New Roman"/>
                <w:szCs w:val="18"/>
                <w:lang w:val="fr-FR"/>
              </w:rPr>
              <w:t xml:space="preserve"> 22.5m</w:t>
            </w:r>
          </w:p>
          <w:p w14:paraId="3DCFB3D1"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25 m</w:t>
            </w:r>
          </w:p>
          <w:p w14:paraId="64323ED4" w14:textId="77777777" w:rsidR="007464D9" w:rsidRPr="009531ED" w:rsidRDefault="007464D9" w:rsidP="0094373B">
            <w:pPr>
              <w:pStyle w:val="TAL"/>
              <w:rPr>
                <w:szCs w:val="18"/>
                <w:lang w:val="fr-FR"/>
              </w:rPr>
            </w:pPr>
          </w:p>
        </w:tc>
      </w:tr>
      <w:tr w:rsidR="007464D9" w:rsidRPr="009531ED" w14:paraId="0DAEA55C" w14:textId="77777777" w:rsidTr="0094373B">
        <w:trPr>
          <w:cantSplit/>
        </w:trPr>
        <w:tc>
          <w:tcPr>
            <w:tcW w:w="0" w:type="auto"/>
            <w:shd w:val="clear" w:color="auto" w:fill="FFCC99"/>
            <w:vAlign w:val="center"/>
          </w:tcPr>
          <w:p w14:paraId="1F3DB52A" w14:textId="77777777" w:rsidR="007464D9" w:rsidRPr="009531ED" w:rsidRDefault="007464D9" w:rsidP="0094373B">
            <w:pPr>
              <w:pStyle w:val="TAH"/>
              <w:jc w:val="left"/>
              <w:rPr>
                <w:szCs w:val="18"/>
                <w:lang w:eastAsia="ko-KR"/>
              </w:rPr>
            </w:pPr>
            <w:r w:rsidRPr="009531ED">
              <w:rPr>
                <w:szCs w:val="18"/>
                <w:lang w:eastAsia="ko-KR"/>
              </w:rPr>
              <w:t>UMa NLOS</w:t>
            </w:r>
          </w:p>
        </w:tc>
        <w:tc>
          <w:tcPr>
            <w:tcW w:w="5556" w:type="dxa"/>
            <w:vAlign w:val="center"/>
          </w:tcPr>
          <w:p w14:paraId="1D5BCA3A" w14:textId="77777777" w:rsidR="007464D9" w:rsidRPr="009531ED" w:rsidRDefault="007464D9" w:rsidP="0094373B">
            <w:pPr>
              <w:pStyle w:val="TAL"/>
              <w:rPr>
                <w:sz w:val="20"/>
                <w:szCs w:val="18"/>
                <w:lang w:val="fr-FR"/>
              </w:rPr>
            </w:pPr>
            <w:r w:rsidRPr="009531ED">
              <w:rPr>
                <w:position w:val="-12"/>
                <w:sz w:val="20"/>
                <w:szCs w:val="18"/>
                <w:lang w:val="en-US"/>
              </w:rPr>
              <w:object w:dxaOrig="3240" w:dyaOrig="360" w14:anchorId="0432008D">
                <v:shape id="_x0000_i1043" type="#_x0000_t75" style="width:165.55pt;height:22.15pt" o:ole="">
                  <v:imagedata r:id="rId48" o:title=""/>
                </v:shape>
                <o:OLEObject Type="Embed" ProgID="Equation.3" ShapeID="_x0000_i1043" DrawAspect="Content" ObjectID="_1623238839" r:id="rId49"/>
              </w:object>
            </w:r>
          </w:p>
          <w:p w14:paraId="6569CEDC" w14:textId="77777777" w:rsidR="007464D9" w:rsidRPr="00843636" w:rsidRDefault="007464D9" w:rsidP="0094373B">
            <w:pPr>
              <w:pStyle w:val="TAL"/>
              <w:rPr>
                <w:sz w:val="20"/>
                <w:szCs w:val="18"/>
                <w:lang w:val="fr-FR" w:eastAsia="ko-KR"/>
              </w:rPr>
            </w:pPr>
          </w:p>
          <w:p w14:paraId="2731CC2E" w14:textId="77777777" w:rsidR="007464D9" w:rsidRPr="009531ED" w:rsidRDefault="007464D9" w:rsidP="0094373B">
            <w:pPr>
              <w:pStyle w:val="TAL"/>
              <w:rPr>
                <w:szCs w:val="18"/>
                <w:lang w:val="fr-FR" w:eastAsia="ko-KR"/>
              </w:rPr>
            </w:pPr>
            <w:r w:rsidRPr="009531ED">
              <w:rPr>
                <w:position w:val="-30"/>
                <w:sz w:val="20"/>
                <w:szCs w:val="18"/>
                <w:lang w:val="en-US"/>
              </w:rPr>
              <w:object w:dxaOrig="3840" w:dyaOrig="720" w14:anchorId="0D4BD1EE">
                <v:shape id="_x0000_i1044" type="#_x0000_t75" style="width:187.1pt;height:36.3pt" o:ole="">
                  <v:imagedata r:id="rId50" o:title=""/>
                </v:shape>
                <o:OLEObject Type="Embed" ProgID="Equation.3" ShapeID="_x0000_i1044" DrawAspect="Content" ObjectID="_1623238840" r:id="rId51"/>
              </w:object>
            </w:r>
          </w:p>
        </w:tc>
        <w:tc>
          <w:tcPr>
            <w:tcW w:w="1184" w:type="dxa"/>
            <w:vAlign w:val="center"/>
          </w:tcPr>
          <w:p w14:paraId="3C72B6A9" w14:textId="77777777" w:rsidR="007464D9" w:rsidRPr="00995A3F" w:rsidRDefault="007464D9" w:rsidP="0094373B">
            <w:pPr>
              <w:pStyle w:val="TAL"/>
              <w:jc w:val="center"/>
              <w:rPr>
                <w:rFonts w:ascii="Times New Roman" w:hAnsi="Times New Roman"/>
                <w:i/>
                <w:szCs w:val="18"/>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 xml:space="preserve"> =6</w:t>
            </w:r>
          </w:p>
        </w:tc>
        <w:tc>
          <w:tcPr>
            <w:tcW w:w="2023" w:type="dxa"/>
            <w:vAlign w:val="center"/>
          </w:tcPr>
          <w:p w14:paraId="17D642D8" w14:textId="77777777" w:rsidR="007464D9" w:rsidRPr="009B5A9D" w:rsidRDefault="007464D9" w:rsidP="0094373B">
            <w:pPr>
              <w:jc w:val="both"/>
              <w:rPr>
                <w:i/>
                <w:sz w:val="18"/>
                <w:szCs w:val="18"/>
              </w:rPr>
            </w:pPr>
            <w:r w:rsidRPr="00995A3F">
              <w:rPr>
                <w:sz w:val="18"/>
                <w:szCs w:val="18"/>
              </w:rPr>
              <w:t xml:space="preserve">10 m &lt; </w:t>
            </w:r>
            <w:r w:rsidRPr="00995A3F">
              <w:rPr>
                <w:i/>
                <w:sz w:val="18"/>
                <w:szCs w:val="18"/>
              </w:rPr>
              <w:t>d</w:t>
            </w:r>
            <w:r w:rsidRPr="00995A3F">
              <w:rPr>
                <w:i/>
                <w:sz w:val="18"/>
                <w:szCs w:val="18"/>
                <w:vertAlign w:val="subscript"/>
              </w:rPr>
              <w:t>2D</w:t>
            </w:r>
            <w:r w:rsidRPr="00995A3F">
              <w:rPr>
                <w:i/>
                <w:sz w:val="18"/>
                <w:szCs w:val="18"/>
              </w:rPr>
              <w:t xml:space="preserve"> </w:t>
            </w:r>
            <w:r w:rsidRPr="00995A3F">
              <w:rPr>
                <w:sz w:val="18"/>
                <w:szCs w:val="18"/>
              </w:rPr>
              <w:t>&lt; 5 000 m</w:t>
            </w:r>
          </w:p>
          <w:p w14:paraId="11CF1CF5" w14:textId="77777777" w:rsidR="007464D9" w:rsidRPr="009531ED" w:rsidRDefault="007464D9" w:rsidP="0094373B">
            <w:pPr>
              <w:rPr>
                <w:sz w:val="18"/>
                <w:szCs w:val="18"/>
              </w:rPr>
            </w:pPr>
            <w:r w:rsidRPr="002F6FF2">
              <w:rPr>
                <w:sz w:val="18"/>
                <w:szCs w:val="18"/>
              </w:rPr>
              <w:t xml:space="preserve">1.5 m </w:t>
            </w:r>
            <w:r w:rsidRPr="002F6FF2">
              <w:rPr>
                <w:rFonts w:ascii="Cambria Math" w:hAnsi="Cambria Math" w:cs="Cambria Math"/>
                <w:sz w:val="18"/>
                <w:szCs w:val="18"/>
              </w:rPr>
              <w:t>≦</w:t>
            </w:r>
            <w:r w:rsidRPr="002F6FF2">
              <w:rPr>
                <w:sz w:val="18"/>
                <w:szCs w:val="18"/>
              </w:rPr>
              <w:t xml:space="preserve"> </w:t>
            </w:r>
            <w:r w:rsidRPr="002F6FF2">
              <w:rPr>
                <w:i/>
                <w:sz w:val="18"/>
                <w:szCs w:val="18"/>
              </w:rPr>
              <w:t>h</w:t>
            </w:r>
            <w:r w:rsidRPr="009132C5">
              <w:rPr>
                <w:rFonts w:ascii="MS Mincho" w:hAnsi="MS Mincho"/>
                <w:i/>
                <w:sz w:val="18"/>
                <w:szCs w:val="18"/>
                <w:vertAlign w:val="subscript"/>
              </w:rPr>
              <w:t>UT</w:t>
            </w:r>
            <w:r w:rsidRPr="009132C5">
              <w:rPr>
                <w:sz w:val="18"/>
                <w:szCs w:val="18"/>
              </w:rPr>
              <w:t xml:space="preserve"> </w:t>
            </w:r>
            <w:r w:rsidRPr="0030279C">
              <w:rPr>
                <w:rFonts w:ascii="Cambria Math" w:hAnsi="Cambria Math" w:cs="Cambria Math"/>
                <w:sz w:val="18"/>
                <w:szCs w:val="18"/>
              </w:rPr>
              <w:t>≦</w:t>
            </w:r>
            <w:r w:rsidRPr="009531ED">
              <w:rPr>
                <w:sz w:val="18"/>
                <w:szCs w:val="18"/>
              </w:rPr>
              <w:t xml:space="preserve"> 22.5 m</w:t>
            </w:r>
          </w:p>
          <w:p w14:paraId="5196973A"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25 m</w:t>
            </w:r>
          </w:p>
          <w:p w14:paraId="19347D11"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szCs w:val="18"/>
              </w:rPr>
              <w:t>Explanations: see note 3</w:t>
            </w:r>
          </w:p>
        </w:tc>
      </w:tr>
      <w:tr w:rsidR="007464D9" w:rsidRPr="009531ED" w14:paraId="77C235EF" w14:textId="77777777" w:rsidTr="0094373B">
        <w:trPr>
          <w:cantSplit/>
        </w:trPr>
        <w:tc>
          <w:tcPr>
            <w:tcW w:w="0" w:type="auto"/>
            <w:shd w:val="clear" w:color="auto" w:fill="FFCC99"/>
            <w:vAlign w:val="center"/>
          </w:tcPr>
          <w:p w14:paraId="000A6609" w14:textId="77777777" w:rsidR="007464D9" w:rsidRPr="009531ED" w:rsidRDefault="007464D9" w:rsidP="0094373B">
            <w:pPr>
              <w:pStyle w:val="TAH"/>
              <w:jc w:val="left"/>
              <w:rPr>
                <w:szCs w:val="18"/>
                <w:lang w:eastAsia="ko-KR"/>
              </w:rPr>
            </w:pPr>
            <w:r w:rsidRPr="009531ED">
              <w:rPr>
                <w:szCs w:val="18"/>
                <w:lang w:eastAsia="ko-KR"/>
              </w:rPr>
              <w:lastRenderedPageBreak/>
              <w:t>UMi - Street Canyon</w:t>
            </w:r>
          </w:p>
          <w:p w14:paraId="29F90FCF" w14:textId="77777777" w:rsidR="007464D9" w:rsidRPr="009531ED" w:rsidRDefault="007464D9" w:rsidP="0094373B">
            <w:pPr>
              <w:pStyle w:val="TAH"/>
              <w:jc w:val="left"/>
              <w:rPr>
                <w:szCs w:val="18"/>
                <w:lang w:eastAsia="ko-KR"/>
              </w:rPr>
            </w:pPr>
            <w:r w:rsidRPr="009531ED">
              <w:rPr>
                <w:szCs w:val="18"/>
                <w:lang w:eastAsia="ko-KR"/>
              </w:rPr>
              <w:t>LOS</w:t>
            </w:r>
          </w:p>
        </w:tc>
        <w:tc>
          <w:tcPr>
            <w:tcW w:w="5556" w:type="dxa"/>
            <w:vAlign w:val="center"/>
          </w:tcPr>
          <w:p w14:paraId="52E035F1" w14:textId="77777777" w:rsidR="007464D9" w:rsidRPr="009531ED" w:rsidRDefault="007464D9" w:rsidP="0094373B">
            <w:r w:rsidRPr="009531ED">
              <w:rPr>
                <w:position w:val="-12"/>
              </w:rPr>
              <w:object w:dxaOrig="4020" w:dyaOrig="360" w14:anchorId="30C14D7C">
                <v:shape id="_x0000_i1045" type="#_x0000_t75" style="width:201.85pt;height:22.15pt" o:ole="">
                  <v:imagedata r:id="rId52" o:title=""/>
                </v:shape>
                <o:OLEObject Type="Embed" ProgID="Equation.3" ShapeID="_x0000_i1045" DrawAspect="Content" ObjectID="_1623238841" r:id="rId53"/>
              </w:object>
            </w:r>
          </w:p>
          <w:p w14:paraId="7E82396F" w14:textId="77777777" w:rsidR="007464D9" w:rsidRPr="009531ED" w:rsidRDefault="007464D9" w:rsidP="0094373B">
            <w:pPr>
              <w:rPr>
                <w:lang w:eastAsia="ko-KR"/>
              </w:rPr>
            </w:pPr>
            <w:r w:rsidRPr="009531ED">
              <w:rPr>
                <w:position w:val="-32"/>
              </w:rPr>
              <w:object w:dxaOrig="4300" w:dyaOrig="760" w14:anchorId="02C66677">
                <v:shape id="_x0000_i1046" type="#_x0000_t75" style="width:3in;height:35.7pt" o:ole="">
                  <v:imagedata r:id="rId54" o:title=""/>
                </v:shape>
                <o:OLEObject Type="Embed" ProgID="Equation.3" ShapeID="_x0000_i1046" DrawAspect="Content" ObjectID="_1623238842" r:id="rId55"/>
              </w:object>
            </w:r>
          </w:p>
          <w:p w14:paraId="64E26430" w14:textId="77777777" w:rsidR="007464D9" w:rsidRPr="00843636" w:rsidRDefault="007464D9" w:rsidP="0094373B">
            <w:pPr>
              <w:rPr>
                <w:lang w:eastAsia="ko-KR"/>
              </w:rPr>
            </w:pPr>
          </w:p>
        </w:tc>
        <w:tc>
          <w:tcPr>
            <w:tcW w:w="1184" w:type="dxa"/>
            <w:vAlign w:val="center"/>
          </w:tcPr>
          <w:p w14:paraId="5C2A71DB" w14:textId="77777777" w:rsidR="007464D9" w:rsidRPr="00995A3F" w:rsidRDefault="007464D9" w:rsidP="0094373B">
            <w:pPr>
              <w:pStyle w:val="TAL"/>
              <w:jc w:val="center"/>
              <w:rPr>
                <w:rFonts w:ascii="Times New Roman" w:hAnsi="Times New Roman"/>
                <w:szCs w:val="18"/>
                <w:lang w:eastAsia="ko-KR"/>
              </w:rPr>
            </w:pPr>
            <w:r w:rsidRPr="00995A3F">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w:t>
            </w:r>
            <w:r w:rsidRPr="00995A3F">
              <w:rPr>
                <w:rFonts w:ascii="Times New Roman" w:hAnsi="Times New Roman"/>
                <w:szCs w:val="18"/>
                <w:lang w:eastAsia="ko-KR"/>
              </w:rPr>
              <w:t>4.0</w:t>
            </w:r>
          </w:p>
          <w:p w14:paraId="635ED864" w14:textId="77777777" w:rsidR="007464D9" w:rsidRPr="00995A3F" w:rsidRDefault="007464D9" w:rsidP="0094373B">
            <w:pPr>
              <w:pStyle w:val="TAL"/>
              <w:jc w:val="center"/>
              <w:rPr>
                <w:rFonts w:ascii="Times New Roman" w:hAnsi="Times New Roman"/>
                <w:szCs w:val="18"/>
                <w:lang w:eastAsia="ko-KR"/>
              </w:rPr>
            </w:pPr>
          </w:p>
          <w:p w14:paraId="48A05B81" w14:textId="77777777" w:rsidR="007464D9" w:rsidRPr="009B5A9D" w:rsidRDefault="007464D9" w:rsidP="0094373B">
            <w:pPr>
              <w:pStyle w:val="TAL"/>
              <w:jc w:val="center"/>
              <w:rPr>
                <w:rFonts w:ascii="Times New Roman" w:hAnsi="Times New Roman"/>
                <w:szCs w:val="18"/>
                <w:lang w:eastAsia="ko-KR"/>
              </w:rPr>
            </w:pPr>
          </w:p>
          <w:p w14:paraId="4AE34246" w14:textId="77777777" w:rsidR="007464D9" w:rsidRPr="0030279C" w:rsidRDefault="007464D9" w:rsidP="0094373B">
            <w:pPr>
              <w:jc w:val="center"/>
              <w:rPr>
                <w:sz w:val="18"/>
                <w:szCs w:val="18"/>
              </w:rPr>
            </w:pPr>
            <w:r w:rsidRPr="002F6FF2">
              <w:rPr>
                <w:sz w:val="18"/>
                <w:szCs w:val="18"/>
              </w:rPr>
              <w:t xml:space="preserve"> </w:t>
            </w:r>
            <w:r w:rsidRPr="002F6FF2">
              <w:rPr>
                <w:i/>
                <w:sz w:val="18"/>
                <w:szCs w:val="18"/>
              </w:rPr>
              <w:t>σ</w:t>
            </w:r>
            <w:r w:rsidRPr="002F6FF2">
              <w:rPr>
                <w:i/>
                <w:sz w:val="18"/>
                <w:szCs w:val="18"/>
                <w:vertAlign w:val="subscript"/>
              </w:rPr>
              <w:t>SF</w:t>
            </w:r>
            <w:r w:rsidRPr="009132C5">
              <w:rPr>
                <w:sz w:val="18"/>
                <w:szCs w:val="18"/>
              </w:rPr>
              <w:t>=</w:t>
            </w:r>
            <w:r w:rsidRPr="009132C5">
              <w:rPr>
                <w:sz w:val="18"/>
                <w:szCs w:val="18"/>
                <w:lang w:eastAsia="ko-KR"/>
              </w:rPr>
              <w:t>4.0</w:t>
            </w:r>
          </w:p>
        </w:tc>
        <w:tc>
          <w:tcPr>
            <w:tcW w:w="2023" w:type="dxa"/>
            <w:vAlign w:val="center"/>
          </w:tcPr>
          <w:p w14:paraId="0B724C2D" w14:textId="77777777" w:rsidR="007464D9" w:rsidRPr="009531ED" w:rsidRDefault="007464D9" w:rsidP="0094373B">
            <w:pPr>
              <w:pStyle w:val="TAL"/>
              <w:rPr>
                <w:rFonts w:ascii="Times New Roman" w:hAnsi="Times New Roman"/>
                <w:szCs w:val="18"/>
                <w:lang w:val="en-US"/>
              </w:rPr>
            </w:pPr>
            <w:r w:rsidRPr="009531ED">
              <w:rPr>
                <w:rFonts w:ascii="Times New Roman" w:hAnsi="Times New Roman"/>
                <w:szCs w:val="18"/>
                <w:lang w:val="fr-FR"/>
              </w:rPr>
              <w:t xml:space="preserve">10m &lt; </w:t>
            </w:r>
            <w:r w:rsidRPr="009531ED">
              <w:rPr>
                <w:rFonts w:ascii="Times New Roman" w:hAnsi="Times New Roman"/>
                <w:i/>
                <w:iCs/>
                <w:szCs w:val="18"/>
                <w:lang w:val="fr-FR"/>
              </w:rPr>
              <w:t>d</w:t>
            </w:r>
            <w:r w:rsidRPr="009531ED">
              <w:rPr>
                <w:rFonts w:ascii="Times New Roman" w:hAnsi="Times New Roman"/>
                <w:i/>
                <w:iCs/>
                <w:szCs w:val="18"/>
                <w:vertAlign w:val="subscript"/>
                <w:lang w:val="fr-FR"/>
              </w:rPr>
              <w:t>2D</w:t>
            </w:r>
            <w:r w:rsidRPr="009531ED">
              <w:rPr>
                <w:rFonts w:ascii="Times New Roman" w:hAnsi="Times New Roman"/>
                <w:szCs w:val="18"/>
                <w:lang w:val="fr-FR"/>
              </w:rPr>
              <w:t xml:space="preserve"> &lt; </w:t>
            </w:r>
            <w:r w:rsidRPr="009531ED">
              <w:rPr>
                <w:rFonts w:ascii="Times New Roman" w:hAnsi="Times New Roman"/>
                <w:i/>
                <w:iCs/>
                <w:szCs w:val="18"/>
                <w:lang w:val="fr-FR"/>
              </w:rPr>
              <w:t>d</w:t>
            </w:r>
            <w:r w:rsidRPr="009531ED">
              <w:rPr>
                <w:rFonts w:ascii="Times New Roman" w:hAnsi="Times New Roman"/>
                <w:i/>
                <w:iCs/>
                <w:szCs w:val="18"/>
                <w:lang w:val="fr-FR" w:eastAsia="ko-KR"/>
              </w:rPr>
              <w:t>'</w:t>
            </w:r>
            <w:r w:rsidRPr="009531ED">
              <w:rPr>
                <w:rFonts w:ascii="Times New Roman" w:hAnsi="Times New Roman"/>
                <w:i/>
                <w:iCs/>
                <w:szCs w:val="18"/>
                <w:vertAlign w:val="subscript"/>
                <w:lang w:val="fr-FR"/>
              </w:rPr>
              <w:t>BP</w:t>
            </w:r>
            <w:r w:rsidRPr="009531ED">
              <w:rPr>
                <w:rFonts w:ascii="Times New Roman" w:hAnsi="Times New Roman"/>
                <w:i/>
                <w:iCs/>
                <w:szCs w:val="18"/>
                <w:vertAlign w:val="subscript"/>
                <w:lang w:val="fr-FR" w:eastAsia="ko-KR"/>
              </w:rPr>
              <w:t xml:space="preserve"> </w:t>
            </w:r>
            <w:r w:rsidRPr="009531ED">
              <w:rPr>
                <w:rFonts w:ascii="Times New Roman" w:hAnsi="Times New Roman"/>
                <w:iCs/>
                <w:szCs w:val="18"/>
                <w:vertAlign w:val="superscript"/>
                <w:lang w:val="fr-FR" w:eastAsia="ko-KR"/>
              </w:rPr>
              <w:t>1)</w:t>
            </w:r>
          </w:p>
          <w:p w14:paraId="3AE11E88" w14:textId="77777777" w:rsidR="007464D9" w:rsidRPr="009531ED" w:rsidRDefault="007464D9" w:rsidP="0094373B">
            <w:pPr>
              <w:rPr>
                <w:rFonts w:eastAsia="SimSun"/>
                <w:sz w:val="18"/>
                <w:szCs w:val="18"/>
                <w:lang w:val="fr-FR"/>
              </w:rPr>
            </w:pPr>
            <w:r w:rsidRPr="009531ED">
              <w:rPr>
                <w:rFonts w:eastAsia="SimSun"/>
                <w:i/>
                <w:iCs/>
                <w:sz w:val="18"/>
                <w:szCs w:val="18"/>
                <w:lang w:val="fr-FR"/>
              </w:rPr>
              <w:t>d'</w:t>
            </w:r>
            <w:r w:rsidRPr="009531ED">
              <w:rPr>
                <w:rFonts w:eastAsia="SimSun"/>
                <w:i/>
                <w:iCs/>
                <w:sz w:val="18"/>
                <w:szCs w:val="18"/>
                <w:vertAlign w:val="subscript"/>
                <w:lang w:val="fr-FR"/>
              </w:rPr>
              <w:t>BP</w:t>
            </w:r>
            <w:r w:rsidRPr="009531ED">
              <w:rPr>
                <w:rFonts w:eastAsia="SimSun"/>
                <w:sz w:val="18"/>
                <w:szCs w:val="18"/>
                <w:lang w:val="fr-FR"/>
              </w:rPr>
              <w:t xml:space="preserve"> &lt; </w:t>
            </w:r>
            <w:r w:rsidRPr="009531ED">
              <w:rPr>
                <w:rFonts w:eastAsia="SimSun"/>
                <w:i/>
                <w:iCs/>
                <w:sz w:val="18"/>
                <w:szCs w:val="18"/>
                <w:lang w:val="fr-FR"/>
              </w:rPr>
              <w:t>d</w:t>
            </w:r>
            <w:r w:rsidRPr="009531ED">
              <w:rPr>
                <w:rFonts w:eastAsia="SimSun"/>
                <w:i/>
                <w:iCs/>
                <w:sz w:val="18"/>
                <w:szCs w:val="18"/>
                <w:vertAlign w:val="subscript"/>
                <w:lang w:val="fr-FR"/>
              </w:rPr>
              <w:t>2D</w:t>
            </w:r>
            <w:r w:rsidRPr="009531ED">
              <w:rPr>
                <w:rFonts w:eastAsia="SimSun"/>
                <w:sz w:val="18"/>
                <w:szCs w:val="18"/>
                <w:lang w:val="fr-FR"/>
              </w:rPr>
              <w:t xml:space="preserve"> &lt;5000m</w:t>
            </w:r>
          </w:p>
          <w:p w14:paraId="695D2C7B" w14:textId="77777777" w:rsidR="007464D9" w:rsidRPr="009531ED" w:rsidRDefault="007464D9" w:rsidP="0094373B">
            <w:pPr>
              <w:rPr>
                <w:sz w:val="18"/>
                <w:szCs w:val="18"/>
                <w:lang w:val="fr-FR"/>
              </w:rPr>
            </w:pPr>
            <w:r w:rsidRPr="009531ED">
              <w:rPr>
                <w:sz w:val="18"/>
                <w:szCs w:val="18"/>
                <w:lang w:val="fr-FR"/>
              </w:rPr>
              <w:t xml:space="preserve">1.5m </w:t>
            </w:r>
            <w:r w:rsidRPr="009531ED">
              <w:rPr>
                <w:rFonts w:ascii="Cambria Math" w:hAnsi="Cambria Math" w:cs="Cambria Math"/>
                <w:sz w:val="18"/>
                <w:szCs w:val="18"/>
                <w:lang w:val="fr-FR"/>
              </w:rPr>
              <w:t>≦</w:t>
            </w:r>
            <w:r w:rsidRPr="009531ED">
              <w:rPr>
                <w:sz w:val="18"/>
                <w:szCs w:val="18"/>
                <w:lang w:val="fr-FR"/>
              </w:rPr>
              <w:t xml:space="preserve"> </w:t>
            </w:r>
            <w:r w:rsidRPr="009531ED">
              <w:rPr>
                <w:i/>
                <w:sz w:val="18"/>
                <w:szCs w:val="18"/>
                <w:lang w:val="fr-FR"/>
              </w:rPr>
              <w:t>h</w:t>
            </w:r>
            <w:r w:rsidRPr="009531ED">
              <w:rPr>
                <w:i/>
                <w:sz w:val="18"/>
                <w:szCs w:val="18"/>
                <w:vertAlign w:val="subscript"/>
                <w:lang w:val="fr-FR"/>
              </w:rPr>
              <w:t>UT</w:t>
            </w:r>
            <w:r w:rsidRPr="009531ED">
              <w:rPr>
                <w:rFonts w:ascii="Cambria Math" w:hAnsi="Cambria Math" w:cs="Cambria Math"/>
                <w:sz w:val="18"/>
                <w:szCs w:val="18"/>
                <w:lang w:val="fr-FR"/>
              </w:rPr>
              <w:t>≦</w:t>
            </w:r>
            <w:r w:rsidRPr="009531ED">
              <w:rPr>
                <w:sz w:val="18"/>
                <w:szCs w:val="18"/>
                <w:lang w:val="fr-FR"/>
              </w:rPr>
              <w:t xml:space="preserve"> 22.5m</w:t>
            </w:r>
          </w:p>
          <w:p w14:paraId="36806C29"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10 m</w:t>
            </w:r>
          </w:p>
        </w:tc>
      </w:tr>
      <w:tr w:rsidR="007464D9" w:rsidRPr="009531ED" w14:paraId="04299E0D" w14:textId="77777777" w:rsidTr="0094373B">
        <w:trPr>
          <w:cantSplit/>
        </w:trPr>
        <w:tc>
          <w:tcPr>
            <w:tcW w:w="0" w:type="auto"/>
            <w:shd w:val="clear" w:color="auto" w:fill="FFCC99"/>
            <w:vAlign w:val="center"/>
          </w:tcPr>
          <w:p w14:paraId="709C183E" w14:textId="77777777" w:rsidR="007464D9" w:rsidRPr="009531ED" w:rsidRDefault="007464D9" w:rsidP="0094373B">
            <w:pPr>
              <w:pStyle w:val="TAH"/>
              <w:jc w:val="left"/>
              <w:rPr>
                <w:szCs w:val="18"/>
                <w:lang w:eastAsia="ko-KR"/>
              </w:rPr>
            </w:pPr>
            <w:r w:rsidRPr="009531ED">
              <w:rPr>
                <w:szCs w:val="18"/>
                <w:lang w:eastAsia="ko-KR"/>
              </w:rPr>
              <w:t>UMi – Street Canyon NLOS</w:t>
            </w:r>
          </w:p>
        </w:tc>
        <w:tc>
          <w:tcPr>
            <w:tcW w:w="5556" w:type="dxa"/>
            <w:vAlign w:val="center"/>
          </w:tcPr>
          <w:p w14:paraId="2F5AFDA2" w14:textId="77777777" w:rsidR="007464D9" w:rsidRPr="009531ED" w:rsidRDefault="007464D9" w:rsidP="0094373B">
            <w:pPr>
              <w:rPr>
                <w:lang w:val="en-US"/>
              </w:rPr>
            </w:pPr>
            <w:r w:rsidRPr="009531ED">
              <w:rPr>
                <w:position w:val="-12"/>
                <w:szCs w:val="18"/>
                <w:lang w:val="en-US"/>
              </w:rPr>
              <w:object w:dxaOrig="4239" w:dyaOrig="360" w14:anchorId="1055A399">
                <v:shape id="_x0000_i1047" type="#_x0000_t75" style="width:208.6pt;height:22.15pt" o:ole="">
                  <v:imagedata r:id="rId56" o:title=""/>
                </v:shape>
                <o:OLEObject Type="Embed" ProgID="Equation.3" ShapeID="_x0000_i1047" DrawAspect="Content" ObjectID="_1623238843" r:id="rId57"/>
              </w:object>
            </w:r>
          </w:p>
          <w:p w14:paraId="50C0F41C" w14:textId="77777777" w:rsidR="007464D9" w:rsidRPr="009531ED" w:rsidRDefault="007464D9" w:rsidP="0094373B">
            <w:r w:rsidRPr="009531ED">
              <w:rPr>
                <w:position w:val="-30"/>
                <w:lang w:val="en-US"/>
              </w:rPr>
              <w:object w:dxaOrig="4099" w:dyaOrig="720" w14:anchorId="4071D92F">
                <v:shape id="_x0000_i1048" type="#_x0000_t75" style="width:209.25pt;height:36.3pt" o:ole="">
                  <v:imagedata r:id="rId58" o:title=""/>
                </v:shape>
                <o:OLEObject Type="Embed" ProgID="Equation.3" ShapeID="_x0000_i1048" DrawAspect="Content" ObjectID="_1623238844" r:id="rId59"/>
              </w:object>
            </w:r>
          </w:p>
        </w:tc>
        <w:tc>
          <w:tcPr>
            <w:tcW w:w="1184" w:type="dxa"/>
            <w:vAlign w:val="center"/>
          </w:tcPr>
          <w:p w14:paraId="1561C239" w14:textId="77777777" w:rsidR="007464D9" w:rsidRPr="00995A3F" w:rsidRDefault="007464D9" w:rsidP="0094373B">
            <w:pPr>
              <w:pStyle w:val="TAL"/>
              <w:jc w:val="center"/>
              <w:rPr>
                <w:rFonts w:ascii="Times New Roman" w:hAnsi="Times New Roman"/>
                <w:i/>
                <w:szCs w:val="18"/>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=7.82</w:t>
            </w:r>
          </w:p>
        </w:tc>
        <w:tc>
          <w:tcPr>
            <w:tcW w:w="2023" w:type="dxa"/>
            <w:vAlign w:val="center"/>
          </w:tcPr>
          <w:p w14:paraId="6264B555" w14:textId="77777777" w:rsidR="007464D9" w:rsidRPr="009132C5" w:rsidRDefault="007464D9" w:rsidP="0094373B">
            <w:pPr>
              <w:pStyle w:val="Tabletext"/>
              <w:spacing w:before="0" w:after="0"/>
              <w:jc w:val="both"/>
              <w:rPr>
                <w:sz w:val="18"/>
                <w:szCs w:val="18"/>
              </w:rPr>
            </w:pPr>
            <w:r w:rsidRPr="00995A3F">
              <w:rPr>
                <w:sz w:val="18"/>
                <w:szCs w:val="18"/>
                <w:lang w:eastAsia="zh-CN"/>
              </w:rPr>
              <w:t>1</w:t>
            </w:r>
            <w:r w:rsidRPr="00995A3F">
              <w:rPr>
                <w:sz w:val="18"/>
                <w:szCs w:val="18"/>
              </w:rPr>
              <w:t xml:space="preserve">0 m &lt; </w:t>
            </w:r>
            <w:r w:rsidRPr="009B5A9D">
              <w:rPr>
                <w:i/>
                <w:sz w:val="18"/>
                <w:szCs w:val="18"/>
              </w:rPr>
              <w:t>d</w:t>
            </w:r>
            <w:r w:rsidRPr="009B5A9D">
              <w:rPr>
                <w:i/>
                <w:sz w:val="18"/>
                <w:szCs w:val="18"/>
                <w:vertAlign w:val="subscript"/>
              </w:rPr>
              <w:t>2D</w:t>
            </w:r>
            <w:r w:rsidRPr="002F6FF2">
              <w:rPr>
                <w:i/>
                <w:sz w:val="18"/>
                <w:szCs w:val="18"/>
              </w:rPr>
              <w:t xml:space="preserve"> </w:t>
            </w:r>
            <w:r w:rsidRPr="002F6FF2">
              <w:rPr>
                <w:sz w:val="18"/>
                <w:szCs w:val="18"/>
              </w:rPr>
              <w:t>&lt; 5000</w:t>
            </w:r>
            <w:r w:rsidRPr="002F6FF2">
              <w:rPr>
                <w:sz w:val="18"/>
                <w:szCs w:val="18"/>
                <w:lang w:eastAsia="zh-CN"/>
              </w:rPr>
              <w:t>m</w:t>
            </w:r>
          </w:p>
          <w:p w14:paraId="4C8D79A9" w14:textId="77777777" w:rsidR="007464D9" w:rsidRPr="009531ED" w:rsidRDefault="007464D9" w:rsidP="0094373B">
            <w:pPr>
              <w:pStyle w:val="TAL"/>
              <w:rPr>
                <w:rFonts w:ascii="Times New Roman" w:hAnsi="Times New Roman"/>
                <w:szCs w:val="18"/>
              </w:rPr>
            </w:pPr>
            <w:r w:rsidRPr="0030279C">
              <w:rPr>
                <w:rFonts w:ascii="Times New Roman" w:hAnsi="Times New Roman"/>
                <w:szCs w:val="18"/>
              </w:rPr>
              <w:t xml:space="preserve">1.5m </w:t>
            </w:r>
            <w:r w:rsidRPr="009531ED">
              <w:rPr>
                <w:rFonts w:ascii="Cambria Math" w:hAnsi="Cambria Math" w:cs="Cambria Math"/>
                <w:szCs w:val="18"/>
              </w:rPr>
              <w:t>≦</w:t>
            </w:r>
            <w:r w:rsidRPr="009531ED">
              <w:rPr>
                <w:rFonts w:ascii="Times New Roman" w:hAnsi="Times New Roman"/>
                <w:szCs w:val="18"/>
              </w:rPr>
              <w:t xml:space="preserve"> </w:t>
            </w:r>
            <w:r w:rsidRPr="009531ED">
              <w:rPr>
                <w:rFonts w:ascii="Times New Roman" w:hAnsi="Times New Roman"/>
                <w:i/>
                <w:szCs w:val="18"/>
              </w:rPr>
              <w:t>h</w:t>
            </w:r>
            <w:r w:rsidRPr="009531ED">
              <w:rPr>
                <w:rFonts w:ascii="Times New Roman" w:hAnsi="Times New Roman"/>
                <w:i/>
                <w:szCs w:val="18"/>
                <w:vertAlign w:val="subscript"/>
              </w:rPr>
              <w:t>UT</w:t>
            </w:r>
            <w:r w:rsidRPr="009531ED">
              <w:rPr>
                <w:rFonts w:ascii="Cambria Math" w:hAnsi="Cambria Math" w:cs="Cambria Math"/>
                <w:szCs w:val="18"/>
              </w:rPr>
              <w:t>≦</w:t>
            </w:r>
            <w:r w:rsidRPr="009531ED">
              <w:rPr>
                <w:rFonts w:ascii="Times New Roman" w:hAnsi="Times New Roman"/>
                <w:szCs w:val="18"/>
              </w:rPr>
              <w:t xml:space="preserve"> 22.5m</w:t>
            </w:r>
          </w:p>
          <w:p w14:paraId="6A8124EE"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10 m</w:t>
            </w:r>
          </w:p>
          <w:p w14:paraId="7772A4CF"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szCs w:val="18"/>
              </w:rPr>
              <w:t>Explanations: see note 4</w:t>
            </w:r>
          </w:p>
        </w:tc>
      </w:tr>
      <w:tr w:rsidR="007464D9" w:rsidRPr="009531ED" w14:paraId="3EF088CD" w14:textId="77777777" w:rsidTr="0094373B">
        <w:trPr>
          <w:cantSplit/>
        </w:trPr>
        <w:tc>
          <w:tcPr>
            <w:tcW w:w="0" w:type="auto"/>
            <w:shd w:val="clear" w:color="auto" w:fill="FFCC99"/>
            <w:vAlign w:val="center"/>
          </w:tcPr>
          <w:p w14:paraId="4BA10E25" w14:textId="77777777" w:rsidR="007464D9" w:rsidRPr="009531ED" w:rsidRDefault="007464D9" w:rsidP="0094373B">
            <w:pPr>
              <w:pStyle w:val="TAH"/>
              <w:jc w:val="left"/>
              <w:rPr>
                <w:szCs w:val="18"/>
                <w:lang w:eastAsia="ko-KR"/>
              </w:rPr>
            </w:pPr>
            <w:r w:rsidRPr="009531ED">
              <w:rPr>
                <w:szCs w:val="18"/>
                <w:lang w:eastAsia="ko-KR"/>
              </w:rPr>
              <w:t>InH - Office LOS</w:t>
            </w:r>
          </w:p>
        </w:tc>
        <w:tc>
          <w:tcPr>
            <w:tcW w:w="5556" w:type="dxa"/>
            <w:vAlign w:val="center"/>
          </w:tcPr>
          <w:p w14:paraId="7CA88ED5" w14:textId="77777777" w:rsidR="007464D9" w:rsidRPr="009531ED" w:rsidRDefault="007464D9" w:rsidP="0094373B">
            <w:r w:rsidRPr="009531ED">
              <w:rPr>
                <w:position w:val="-12"/>
              </w:rPr>
              <w:object w:dxaOrig="4180" w:dyaOrig="360" w14:anchorId="6AA5BE2F">
                <v:shape id="_x0000_i1049" type="#_x0000_t75" style="width:208.6pt;height:22.15pt" o:ole="">
                  <v:imagedata r:id="rId60" o:title=""/>
                </v:shape>
                <o:OLEObject Type="Embed" ProgID="Equation.3" ShapeID="_x0000_i1049" DrawAspect="Content" ObjectID="_1623238845" r:id="rId61"/>
              </w:object>
            </w:r>
          </w:p>
        </w:tc>
        <w:tc>
          <w:tcPr>
            <w:tcW w:w="1184" w:type="dxa"/>
            <w:vAlign w:val="center"/>
          </w:tcPr>
          <w:p w14:paraId="697C8912" w14:textId="77777777" w:rsidR="007464D9" w:rsidRPr="00995A3F" w:rsidRDefault="007464D9" w:rsidP="0094373B">
            <w:pPr>
              <w:pStyle w:val="TAL"/>
              <w:jc w:val="center"/>
              <w:rPr>
                <w:rFonts w:ascii="Times New Roman" w:hAnsi="Times New Roman"/>
                <w:i/>
                <w:szCs w:val="18"/>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w:t>
            </w:r>
            <w:r w:rsidRPr="00995A3F">
              <w:rPr>
                <w:rFonts w:ascii="Times New Roman" w:hAnsi="Times New Roman"/>
                <w:szCs w:val="18"/>
                <w:lang w:eastAsia="ko-KR"/>
              </w:rPr>
              <w:t>3.0</w:t>
            </w:r>
          </w:p>
        </w:tc>
        <w:tc>
          <w:tcPr>
            <w:tcW w:w="2023" w:type="dxa"/>
            <w:vAlign w:val="center"/>
          </w:tcPr>
          <w:p w14:paraId="69A375F1" w14:textId="77777777" w:rsidR="007464D9" w:rsidRPr="002F6FF2" w:rsidRDefault="007464D9" w:rsidP="0094373B">
            <w:pPr>
              <w:pStyle w:val="TAL"/>
              <w:rPr>
                <w:rFonts w:ascii="Times New Roman" w:hAnsi="Times New Roman"/>
                <w:szCs w:val="18"/>
                <w:lang w:val="fr-FR" w:eastAsia="ko-KR"/>
              </w:rPr>
            </w:pPr>
            <w:r w:rsidRPr="00995A3F">
              <w:rPr>
                <w:rFonts w:ascii="Times New Roman" w:hAnsi="Times New Roman" w:hint="eastAsia"/>
                <w:szCs w:val="18"/>
                <w:lang w:val="fr-FR" w:eastAsia="ko-KR"/>
              </w:rPr>
              <w:t>1</w:t>
            </w:r>
            <w:r w:rsidRPr="00995A3F">
              <w:rPr>
                <w:rFonts w:ascii="Times New Roman" w:hAnsi="Times New Roman"/>
                <w:szCs w:val="18"/>
                <w:lang w:val="fr-FR" w:eastAsia="ko-KR"/>
              </w:rPr>
              <w:t>&lt;</w:t>
            </w:r>
            <w:r w:rsidRPr="009B5A9D">
              <w:rPr>
                <w:rFonts w:ascii="Times New Roman" w:hAnsi="Times New Roman"/>
                <w:i/>
                <w:szCs w:val="18"/>
                <w:lang w:val="fr-FR" w:eastAsia="ko-KR"/>
              </w:rPr>
              <w:t>d</w:t>
            </w:r>
            <w:r w:rsidRPr="009B5A9D">
              <w:rPr>
                <w:rFonts w:ascii="Times New Roman" w:hAnsi="Times New Roman"/>
                <w:szCs w:val="18"/>
                <w:vertAlign w:val="subscript"/>
                <w:lang w:val="fr-FR" w:eastAsia="ko-KR"/>
              </w:rPr>
              <w:t>3D</w:t>
            </w:r>
            <w:r w:rsidRPr="002F6FF2">
              <w:rPr>
                <w:rFonts w:ascii="Times New Roman" w:hAnsi="Times New Roman"/>
                <w:szCs w:val="18"/>
                <w:lang w:val="fr-FR" w:eastAsia="ko-KR"/>
              </w:rPr>
              <w:t>&lt;100</w:t>
            </w:r>
            <w:r w:rsidRPr="002F6FF2">
              <w:rPr>
                <w:rFonts w:ascii="Times New Roman" w:hAnsi="Times New Roman" w:hint="eastAsia"/>
                <w:szCs w:val="18"/>
                <w:lang w:val="fr-FR" w:eastAsia="ko-KR"/>
              </w:rPr>
              <w:t>m</w:t>
            </w:r>
          </w:p>
        </w:tc>
      </w:tr>
      <w:tr w:rsidR="007464D9" w:rsidRPr="009531ED" w14:paraId="39D46BD7" w14:textId="77777777" w:rsidTr="0094373B">
        <w:trPr>
          <w:cantSplit/>
          <w:trHeight w:val="501"/>
        </w:trPr>
        <w:tc>
          <w:tcPr>
            <w:tcW w:w="0" w:type="auto"/>
            <w:shd w:val="clear" w:color="auto" w:fill="FFCC99"/>
            <w:vAlign w:val="center"/>
          </w:tcPr>
          <w:p w14:paraId="2CBCE9AE" w14:textId="77777777" w:rsidR="007464D9" w:rsidRPr="009531ED" w:rsidRDefault="007464D9" w:rsidP="0094373B">
            <w:pPr>
              <w:pStyle w:val="TAH"/>
              <w:jc w:val="left"/>
              <w:rPr>
                <w:szCs w:val="18"/>
                <w:lang w:eastAsia="ko-KR"/>
              </w:rPr>
            </w:pPr>
            <w:r w:rsidRPr="009531ED">
              <w:rPr>
                <w:szCs w:val="18"/>
                <w:lang w:eastAsia="ko-KR"/>
              </w:rPr>
              <w:t>InH - Office NLOS</w:t>
            </w:r>
          </w:p>
        </w:tc>
        <w:tc>
          <w:tcPr>
            <w:tcW w:w="5556" w:type="dxa"/>
            <w:vAlign w:val="center"/>
          </w:tcPr>
          <w:p w14:paraId="665D7D71" w14:textId="77777777" w:rsidR="007464D9" w:rsidRPr="009531ED" w:rsidRDefault="007464D9" w:rsidP="0094373B">
            <w:pPr>
              <w:rPr>
                <w:lang w:val="en-US" w:eastAsia="ko-KR"/>
              </w:rPr>
            </w:pPr>
            <w:r w:rsidRPr="009531ED">
              <w:rPr>
                <w:position w:val="-12"/>
                <w:szCs w:val="18"/>
                <w:lang w:val="en-US"/>
              </w:rPr>
              <w:object w:dxaOrig="3120" w:dyaOrig="360" w14:anchorId="737DF04E">
                <v:shape id="_x0000_i1050" type="#_x0000_t75" style="width:158.15pt;height:22.15pt" o:ole="">
                  <v:imagedata r:id="rId62" o:title=""/>
                </v:shape>
                <o:OLEObject Type="Embed" ProgID="Equation.3" ShapeID="_x0000_i1050" DrawAspect="Content" ObjectID="_1623238846" r:id="rId63"/>
              </w:object>
            </w:r>
          </w:p>
          <w:p w14:paraId="2BA251F6" w14:textId="77777777" w:rsidR="007464D9" w:rsidRPr="009531ED" w:rsidRDefault="007464D9" w:rsidP="0094373B">
            <w:r w:rsidRPr="009531ED">
              <w:rPr>
                <w:position w:val="-12"/>
                <w:lang w:val="en-US"/>
              </w:rPr>
              <w:object w:dxaOrig="4920" w:dyaOrig="360" w14:anchorId="4178DB5E">
                <v:shape id="_x0000_i1051" type="#_x0000_t75" style="width:251.7pt;height:14.15pt" o:ole="">
                  <v:imagedata r:id="rId64" o:title=""/>
                </v:shape>
                <o:OLEObject Type="Embed" ProgID="Equation.3" ShapeID="_x0000_i1051" DrawAspect="Content" ObjectID="_1623238847" r:id="rId65"/>
              </w:object>
            </w:r>
          </w:p>
        </w:tc>
        <w:tc>
          <w:tcPr>
            <w:tcW w:w="1184" w:type="dxa"/>
            <w:vAlign w:val="center"/>
          </w:tcPr>
          <w:p w14:paraId="0D2F1227" w14:textId="77777777" w:rsidR="007464D9" w:rsidRPr="00995A3F" w:rsidRDefault="007464D9" w:rsidP="0094373B">
            <w:pPr>
              <w:pStyle w:val="TAL"/>
              <w:jc w:val="center"/>
              <w:rPr>
                <w:rFonts w:ascii="Times New Roman" w:hAnsi="Times New Roman"/>
                <w:i/>
                <w:szCs w:val="18"/>
              </w:rPr>
            </w:pPr>
            <w:r w:rsidRPr="00843636">
              <w:rPr>
                <w:rFonts w:ascii="Times New Roman" w:hAnsi="Times New Roman"/>
                <w:i/>
                <w:szCs w:val="18"/>
              </w:rPr>
              <w:t>σ</w:t>
            </w:r>
            <w:r w:rsidRPr="00995A3F">
              <w:rPr>
                <w:rFonts w:ascii="Times New Roman" w:hAnsi="Times New Roman"/>
                <w:i/>
                <w:szCs w:val="18"/>
                <w:vertAlign w:val="subscript"/>
              </w:rPr>
              <w:t>SF</w:t>
            </w:r>
            <w:r w:rsidRPr="00995A3F">
              <w:rPr>
                <w:rFonts w:ascii="Times New Roman" w:hAnsi="Times New Roman"/>
                <w:szCs w:val="18"/>
              </w:rPr>
              <w:t>=8.03</w:t>
            </w:r>
          </w:p>
        </w:tc>
        <w:tc>
          <w:tcPr>
            <w:tcW w:w="2023" w:type="dxa"/>
            <w:vAlign w:val="center"/>
          </w:tcPr>
          <w:p w14:paraId="61D81617" w14:textId="77777777" w:rsidR="007464D9" w:rsidRPr="002F6FF2" w:rsidRDefault="007464D9" w:rsidP="0094373B">
            <w:pPr>
              <w:pStyle w:val="TAL"/>
              <w:rPr>
                <w:rFonts w:ascii="Times New Roman" w:hAnsi="Times New Roman"/>
                <w:szCs w:val="18"/>
                <w:lang w:val="fr-FR" w:eastAsia="ko-KR"/>
              </w:rPr>
            </w:pPr>
            <w:r w:rsidRPr="00995A3F">
              <w:rPr>
                <w:rFonts w:ascii="Times New Roman" w:hAnsi="Times New Roman" w:hint="eastAsia"/>
                <w:szCs w:val="18"/>
                <w:lang w:val="fr-FR" w:eastAsia="ko-KR"/>
              </w:rPr>
              <w:t>1</w:t>
            </w:r>
            <w:r w:rsidRPr="00995A3F">
              <w:rPr>
                <w:rFonts w:ascii="Times New Roman" w:hAnsi="Times New Roman"/>
                <w:szCs w:val="18"/>
                <w:lang w:val="fr-FR" w:eastAsia="ko-KR"/>
              </w:rPr>
              <w:t>&lt;</w:t>
            </w:r>
            <w:r w:rsidRPr="009B5A9D">
              <w:rPr>
                <w:rFonts w:ascii="Times New Roman" w:hAnsi="Times New Roman"/>
                <w:i/>
                <w:szCs w:val="18"/>
                <w:lang w:val="fr-FR" w:eastAsia="ko-KR"/>
              </w:rPr>
              <w:t>d</w:t>
            </w:r>
            <w:r w:rsidRPr="009B5A9D">
              <w:rPr>
                <w:rFonts w:ascii="Times New Roman" w:hAnsi="Times New Roman"/>
                <w:szCs w:val="18"/>
                <w:vertAlign w:val="subscript"/>
                <w:lang w:val="fr-FR" w:eastAsia="ko-KR"/>
              </w:rPr>
              <w:t>3D</w:t>
            </w:r>
            <w:r w:rsidRPr="002F6FF2">
              <w:rPr>
                <w:rFonts w:ascii="Times New Roman" w:hAnsi="Times New Roman"/>
                <w:szCs w:val="18"/>
                <w:lang w:val="fr-FR" w:eastAsia="ko-KR"/>
              </w:rPr>
              <w:t>&lt;</w:t>
            </w:r>
            <w:r w:rsidRPr="002F6FF2">
              <w:rPr>
                <w:rFonts w:ascii="Times New Roman" w:hAnsi="Times New Roman" w:hint="eastAsia"/>
                <w:szCs w:val="18"/>
                <w:lang w:val="fr-FR" w:eastAsia="ko-KR"/>
              </w:rPr>
              <w:t>86m</w:t>
            </w:r>
          </w:p>
        </w:tc>
      </w:tr>
      <w:tr w:rsidR="007464D9" w:rsidRPr="009531ED" w14:paraId="5CC0DBDA" w14:textId="77777777" w:rsidTr="0094373B">
        <w:trPr>
          <w:cantSplit/>
        </w:trPr>
        <w:tc>
          <w:tcPr>
            <w:tcW w:w="9809" w:type="dxa"/>
            <w:gridSpan w:val="4"/>
            <w:shd w:val="clear" w:color="auto" w:fill="auto"/>
            <w:vAlign w:val="center"/>
          </w:tcPr>
          <w:p w14:paraId="2539D7C5" w14:textId="77777777" w:rsidR="007464D9" w:rsidRPr="009531ED" w:rsidRDefault="007464D9" w:rsidP="0094373B">
            <w:pPr>
              <w:pStyle w:val="TAN"/>
              <w:rPr>
                <w:lang w:val="en-US" w:eastAsia="ko-KR"/>
              </w:rPr>
            </w:pPr>
            <w:r w:rsidRPr="00995A3F">
              <w:rPr>
                <w:lang w:val="fr-FR" w:eastAsia="ko-KR"/>
              </w:rPr>
              <w:t>Note 1:</w:t>
            </w:r>
            <w:r w:rsidRPr="009531ED">
              <w:tab/>
            </w:r>
            <w:r w:rsidRPr="009531ED">
              <w:rPr>
                <w:i/>
                <w:lang w:val="en-US" w:eastAsia="ko-KR"/>
              </w:rPr>
              <w:t>d</w:t>
            </w:r>
            <w:r w:rsidRPr="009531ED">
              <w:rPr>
                <w:lang w:val="en-US" w:eastAsia="ko-KR"/>
              </w:rPr>
              <w:t>'</w:t>
            </w:r>
            <w:r w:rsidRPr="009531ED">
              <w:rPr>
                <w:vertAlign w:val="subscript"/>
                <w:lang w:val="en-US" w:eastAsia="ko-KR"/>
              </w:rPr>
              <w:t>BP</w:t>
            </w:r>
            <w:r w:rsidRPr="009531ED">
              <w:rPr>
                <w:vertAlign w:val="superscript"/>
                <w:lang w:val="en-US" w:eastAsia="ko-KR"/>
              </w:rPr>
              <w:t xml:space="preserve">  </w:t>
            </w:r>
            <w:r w:rsidRPr="009531ED">
              <w:rPr>
                <w:lang w:val="en-US" w:eastAsia="ko-KR"/>
              </w:rPr>
              <w:t xml:space="preserve">= 4 </w:t>
            </w:r>
            <w:r w:rsidRPr="009531ED">
              <w:rPr>
                <w:i/>
                <w:lang w:val="en-US" w:eastAsia="ko-KR"/>
              </w:rPr>
              <w:t>h</w:t>
            </w:r>
            <w:r w:rsidRPr="009531ED">
              <w:rPr>
                <w:lang w:val="en-US" w:eastAsia="ko-KR"/>
              </w:rPr>
              <w:t>'</w:t>
            </w:r>
            <w:r w:rsidRPr="009531ED">
              <w:rPr>
                <w:vertAlign w:val="subscript"/>
                <w:lang w:val="en-US" w:eastAsia="ko-KR"/>
              </w:rPr>
              <w:t>BS</w:t>
            </w:r>
            <w:r w:rsidRPr="009531ED">
              <w:rPr>
                <w:lang w:val="en-US" w:eastAsia="ko-KR"/>
              </w:rPr>
              <w:t xml:space="preserve"> </w:t>
            </w:r>
            <w:r w:rsidRPr="009531ED">
              <w:rPr>
                <w:i/>
                <w:lang w:val="en-US" w:eastAsia="ko-KR"/>
              </w:rPr>
              <w:t>h</w:t>
            </w:r>
            <w:r w:rsidRPr="009531ED">
              <w:rPr>
                <w:lang w:val="en-US" w:eastAsia="ko-KR"/>
              </w:rPr>
              <w:t>'</w:t>
            </w:r>
            <w:r w:rsidRPr="009531ED">
              <w:rPr>
                <w:vertAlign w:val="subscript"/>
                <w:lang w:val="en-US" w:eastAsia="ko-KR"/>
              </w:rPr>
              <w:t>UT</w:t>
            </w:r>
            <w:r w:rsidRPr="009531ED">
              <w:rPr>
                <w:lang w:val="en-US" w:eastAsia="ko-KR"/>
              </w:rPr>
              <w:t xml:space="preserve"> </w:t>
            </w:r>
            <w:r w:rsidRPr="009531ED">
              <w:rPr>
                <w:i/>
                <w:lang w:val="en-US" w:eastAsia="ko-KR"/>
              </w:rPr>
              <w:t>f</w:t>
            </w:r>
            <w:r w:rsidRPr="009531ED">
              <w:rPr>
                <w:vertAlign w:val="subscript"/>
                <w:lang w:val="en-US" w:eastAsia="ko-KR"/>
              </w:rPr>
              <w:t>c</w:t>
            </w:r>
            <w:r w:rsidRPr="009531ED">
              <w:rPr>
                <w:lang w:val="en-US" w:eastAsia="ko-KR"/>
              </w:rPr>
              <w:t>/</w:t>
            </w:r>
            <w:r w:rsidRPr="009531ED">
              <w:rPr>
                <w:i/>
                <w:lang w:val="en-US" w:eastAsia="ko-KR"/>
              </w:rPr>
              <w:t>c</w:t>
            </w:r>
            <w:r w:rsidRPr="009531ED">
              <w:rPr>
                <w:lang w:val="en-US" w:eastAsia="ko-KR"/>
              </w:rPr>
              <w:t xml:space="preserve">, where </w:t>
            </w:r>
            <w:r w:rsidRPr="009531ED">
              <w:rPr>
                <w:i/>
                <w:lang w:val="en-US" w:eastAsia="ko-KR"/>
              </w:rPr>
              <w:t>f</w:t>
            </w:r>
            <w:r w:rsidRPr="009531ED">
              <w:rPr>
                <w:vertAlign w:val="subscript"/>
                <w:lang w:val="en-US" w:eastAsia="ko-KR"/>
              </w:rPr>
              <w:t>c</w:t>
            </w:r>
            <w:r w:rsidRPr="009531ED">
              <w:rPr>
                <w:lang w:val="en-US" w:eastAsia="ko-KR"/>
              </w:rPr>
              <w:t xml:space="preserve"> is the centre frequency in Hz, </w:t>
            </w:r>
            <w:r w:rsidRPr="009531ED">
              <w:rPr>
                <w:i/>
                <w:lang w:val="en-US" w:eastAsia="ko-KR"/>
              </w:rPr>
              <w:t>c</w:t>
            </w:r>
            <w:r w:rsidRPr="009531ED">
              <w:rPr>
                <w:lang w:val="en-US" w:eastAsia="ko-KR"/>
              </w:rPr>
              <w:t xml:space="preserve"> = 3.0</w:t>
            </w:r>
            <w:r w:rsidRPr="009531ED">
              <w:rPr>
                <w:lang w:val="en-US" w:eastAsia="ko-KR"/>
              </w:rPr>
              <w:sym w:font="Symbol" w:char="F0B4"/>
            </w:r>
            <w:r w:rsidRPr="009531ED">
              <w:rPr>
                <w:lang w:val="en-US" w:eastAsia="ko-KR"/>
              </w:rPr>
              <w:t>10</w:t>
            </w:r>
            <w:r w:rsidRPr="009531ED">
              <w:rPr>
                <w:vertAlign w:val="superscript"/>
                <w:lang w:val="en-US" w:eastAsia="ko-KR"/>
              </w:rPr>
              <w:t>8</w:t>
            </w:r>
            <w:r w:rsidRPr="009531ED">
              <w:rPr>
                <w:lang w:val="en-US" w:eastAsia="ko-KR"/>
              </w:rPr>
              <w:t xml:space="preserve"> m/s is the propagation velocity in free space, and </w:t>
            </w:r>
            <w:r w:rsidRPr="00843636">
              <w:rPr>
                <w:i/>
                <w:lang w:val="en-US" w:eastAsia="ko-KR"/>
              </w:rPr>
              <w:t>h</w:t>
            </w:r>
            <w:r w:rsidRPr="00995A3F">
              <w:rPr>
                <w:rFonts w:hint="eastAsia"/>
                <w:lang w:val="en-US" w:eastAsia="ko-KR"/>
              </w:rPr>
              <w:t>'</w:t>
            </w:r>
            <w:r w:rsidRPr="00995A3F">
              <w:rPr>
                <w:vertAlign w:val="subscript"/>
                <w:lang w:val="en-US" w:eastAsia="ko-KR"/>
              </w:rPr>
              <w:t>BS</w:t>
            </w:r>
            <w:r w:rsidRPr="00995A3F">
              <w:rPr>
                <w:lang w:val="en-US" w:eastAsia="ko-KR"/>
              </w:rPr>
              <w:t xml:space="preserve"> and </w:t>
            </w:r>
            <w:r w:rsidRPr="00995A3F">
              <w:rPr>
                <w:i/>
                <w:lang w:val="en-US" w:eastAsia="ko-KR"/>
              </w:rPr>
              <w:t>h</w:t>
            </w:r>
            <w:r w:rsidRPr="00995A3F">
              <w:rPr>
                <w:rFonts w:hint="eastAsia"/>
                <w:lang w:val="en-US" w:eastAsia="ko-KR"/>
              </w:rPr>
              <w:t>'</w:t>
            </w:r>
            <w:r w:rsidRPr="00995A3F">
              <w:rPr>
                <w:vertAlign w:val="subscript"/>
                <w:lang w:val="en-US" w:eastAsia="ko-KR"/>
              </w:rPr>
              <w:t>UT</w:t>
            </w:r>
            <w:r w:rsidRPr="009B5A9D">
              <w:rPr>
                <w:lang w:val="en-US" w:eastAsia="ko-KR"/>
              </w:rPr>
              <w:t xml:space="preserve"> are the effective antenna heights at the BS and the UT, respectively. In UMi scenario the effective antenna heights </w:t>
            </w:r>
            <w:r w:rsidRPr="002F6FF2">
              <w:rPr>
                <w:i/>
                <w:lang w:val="en-US" w:eastAsia="ko-KR"/>
              </w:rPr>
              <w:t>h</w:t>
            </w:r>
            <w:r w:rsidRPr="002F6FF2">
              <w:rPr>
                <w:rFonts w:hint="eastAsia"/>
                <w:lang w:val="en-US" w:eastAsia="ko-KR"/>
              </w:rPr>
              <w:t>'</w:t>
            </w:r>
            <w:r w:rsidRPr="002F6FF2">
              <w:rPr>
                <w:vertAlign w:val="subscript"/>
                <w:lang w:val="en-US" w:eastAsia="ko-KR"/>
              </w:rPr>
              <w:t>BS</w:t>
            </w:r>
            <w:r w:rsidRPr="009132C5">
              <w:rPr>
                <w:lang w:val="en-US" w:eastAsia="ko-KR"/>
              </w:rPr>
              <w:t xml:space="preserve"> and </w:t>
            </w:r>
            <w:r w:rsidRPr="009132C5">
              <w:rPr>
                <w:i/>
                <w:lang w:val="en-US" w:eastAsia="ko-KR"/>
              </w:rPr>
              <w:t>h</w:t>
            </w:r>
            <w:r w:rsidRPr="0030279C">
              <w:rPr>
                <w:rFonts w:hint="eastAsia"/>
                <w:lang w:val="en-US" w:eastAsia="ko-KR"/>
              </w:rPr>
              <w:t>'</w:t>
            </w:r>
            <w:r w:rsidRPr="009531ED">
              <w:rPr>
                <w:vertAlign w:val="subscript"/>
                <w:lang w:val="en-US" w:eastAsia="ko-KR"/>
              </w:rPr>
              <w:t>UT</w:t>
            </w:r>
            <w:r w:rsidRPr="009531ED">
              <w:rPr>
                <w:lang w:val="en-US" w:eastAsia="ko-KR"/>
              </w:rPr>
              <w:t xml:space="preserve"> are computed as follows: </w:t>
            </w:r>
            <w:r w:rsidRPr="009531ED">
              <w:rPr>
                <w:i/>
                <w:lang w:val="en-US" w:eastAsia="ko-KR"/>
              </w:rPr>
              <w:t>h</w:t>
            </w:r>
            <w:r w:rsidRPr="009531ED">
              <w:rPr>
                <w:lang w:val="en-US" w:eastAsia="ko-KR"/>
              </w:rPr>
              <w:t>'</w:t>
            </w:r>
            <w:r w:rsidRPr="009531ED">
              <w:rPr>
                <w:vertAlign w:val="subscript"/>
                <w:lang w:val="en-US" w:eastAsia="ko-KR"/>
              </w:rPr>
              <w:t>BS</w:t>
            </w:r>
            <w:r w:rsidRPr="009531ED">
              <w:rPr>
                <w:lang w:val="en-US" w:eastAsia="ko-KR"/>
              </w:rPr>
              <w:t xml:space="preserve"> = </w:t>
            </w:r>
            <w:r w:rsidRPr="009531ED">
              <w:rPr>
                <w:i/>
                <w:lang w:val="en-US" w:eastAsia="ko-KR"/>
              </w:rPr>
              <w:t>h</w:t>
            </w:r>
            <w:r w:rsidRPr="009531ED">
              <w:rPr>
                <w:vertAlign w:val="subscript"/>
                <w:lang w:val="en-US" w:eastAsia="ko-KR"/>
              </w:rPr>
              <w:t>BS</w:t>
            </w:r>
            <w:r w:rsidRPr="009531ED">
              <w:rPr>
                <w:lang w:val="en-US" w:eastAsia="ko-KR"/>
              </w:rPr>
              <w:t xml:space="preserve"> – 1.0 m, </w:t>
            </w:r>
            <w:r w:rsidRPr="009531ED">
              <w:rPr>
                <w:i/>
                <w:lang w:val="en-US" w:eastAsia="ko-KR"/>
              </w:rPr>
              <w:t>h</w:t>
            </w:r>
            <w:r w:rsidRPr="009531ED">
              <w:rPr>
                <w:lang w:val="en-US" w:eastAsia="ko-KR"/>
              </w:rPr>
              <w:t>'</w:t>
            </w:r>
            <w:r w:rsidRPr="009531ED">
              <w:rPr>
                <w:vertAlign w:val="subscript"/>
                <w:lang w:val="en-US" w:eastAsia="ko-KR"/>
              </w:rPr>
              <w:t>UT</w:t>
            </w:r>
            <w:r w:rsidRPr="009531ED">
              <w:rPr>
                <w:lang w:val="en-US" w:eastAsia="ko-KR"/>
              </w:rPr>
              <w:t xml:space="preserve"> = </w:t>
            </w:r>
            <w:r w:rsidRPr="009531ED">
              <w:rPr>
                <w:i/>
                <w:lang w:val="en-US" w:eastAsia="ko-KR"/>
              </w:rPr>
              <w:t>h</w:t>
            </w:r>
            <w:r w:rsidRPr="009531ED">
              <w:rPr>
                <w:vertAlign w:val="subscript"/>
                <w:lang w:val="en-US" w:eastAsia="ko-KR"/>
              </w:rPr>
              <w:t>UT</w:t>
            </w:r>
            <w:r w:rsidRPr="009531ED">
              <w:rPr>
                <w:lang w:val="en-US" w:eastAsia="ko-KR"/>
              </w:rPr>
              <w:t xml:space="preserve">–1.0 m, where </w:t>
            </w:r>
            <w:r w:rsidRPr="009531ED">
              <w:rPr>
                <w:i/>
                <w:lang w:val="en-US" w:eastAsia="ko-KR"/>
              </w:rPr>
              <w:t>h</w:t>
            </w:r>
            <w:r w:rsidRPr="009531ED">
              <w:rPr>
                <w:vertAlign w:val="subscript"/>
                <w:lang w:val="en-US" w:eastAsia="ko-KR"/>
              </w:rPr>
              <w:t>BS</w:t>
            </w:r>
            <w:r w:rsidRPr="009531ED">
              <w:rPr>
                <w:lang w:val="en-US" w:eastAsia="ko-KR"/>
              </w:rPr>
              <w:t xml:space="preserve"> and </w:t>
            </w:r>
            <w:r w:rsidRPr="009531ED">
              <w:rPr>
                <w:i/>
                <w:lang w:val="en-US" w:eastAsia="ko-KR"/>
              </w:rPr>
              <w:t>h</w:t>
            </w:r>
            <w:r w:rsidRPr="009531ED">
              <w:rPr>
                <w:vertAlign w:val="subscript"/>
                <w:lang w:val="en-US" w:eastAsia="ko-KR"/>
              </w:rPr>
              <w:t>UT</w:t>
            </w:r>
            <w:r w:rsidRPr="009531ED">
              <w:rPr>
                <w:lang w:val="en-US" w:eastAsia="ko-KR"/>
              </w:rPr>
              <w:t xml:space="preserve"> are the actual antenna heights, and the effective environment height is assumed to be equal to 1.0 m. In UMa scenario the effective antenna heights </w:t>
            </w:r>
            <w:r w:rsidRPr="009531ED">
              <w:rPr>
                <w:i/>
                <w:lang w:val="en-US" w:eastAsia="ko-KR"/>
              </w:rPr>
              <w:t>h</w:t>
            </w:r>
            <w:r w:rsidRPr="009531ED">
              <w:rPr>
                <w:lang w:val="en-US" w:eastAsia="ko-KR"/>
              </w:rPr>
              <w:t>'</w:t>
            </w:r>
            <w:r w:rsidRPr="009531ED">
              <w:rPr>
                <w:vertAlign w:val="subscript"/>
                <w:lang w:val="en-US" w:eastAsia="ko-KR"/>
              </w:rPr>
              <w:t>BS</w:t>
            </w:r>
            <w:r w:rsidRPr="009531ED">
              <w:rPr>
                <w:lang w:val="en-US" w:eastAsia="ko-KR"/>
              </w:rPr>
              <w:t xml:space="preserve"> and </w:t>
            </w:r>
            <w:r w:rsidRPr="009531ED">
              <w:rPr>
                <w:i/>
                <w:lang w:val="en-US" w:eastAsia="ko-KR"/>
              </w:rPr>
              <w:t>h</w:t>
            </w:r>
            <w:r w:rsidRPr="009531ED">
              <w:rPr>
                <w:lang w:val="en-US" w:eastAsia="ko-KR"/>
              </w:rPr>
              <w:t>'</w:t>
            </w:r>
            <w:r w:rsidRPr="009531ED">
              <w:rPr>
                <w:vertAlign w:val="subscript"/>
                <w:lang w:val="en-US" w:eastAsia="ko-KR"/>
              </w:rPr>
              <w:t>UT</w:t>
            </w:r>
            <w:r w:rsidRPr="009531ED">
              <w:rPr>
                <w:lang w:val="en-US" w:eastAsia="ko-KR"/>
              </w:rPr>
              <w:t xml:space="preserve"> are computed as follows: </w:t>
            </w:r>
            <w:r w:rsidRPr="009531ED">
              <w:rPr>
                <w:i/>
                <w:lang w:val="en-US" w:eastAsia="ko-KR"/>
              </w:rPr>
              <w:t>h</w:t>
            </w:r>
            <w:r w:rsidRPr="009531ED">
              <w:rPr>
                <w:lang w:val="en-US" w:eastAsia="ko-KR"/>
              </w:rPr>
              <w:t>'</w:t>
            </w:r>
            <w:r w:rsidRPr="009531ED">
              <w:rPr>
                <w:vertAlign w:val="subscript"/>
                <w:lang w:val="en-US" w:eastAsia="ko-KR"/>
              </w:rPr>
              <w:t>BS</w:t>
            </w:r>
            <w:r w:rsidRPr="009531ED">
              <w:rPr>
                <w:lang w:val="en-US" w:eastAsia="ko-KR"/>
              </w:rPr>
              <w:t xml:space="preserve"> = </w:t>
            </w:r>
            <w:r w:rsidRPr="009531ED">
              <w:rPr>
                <w:i/>
                <w:lang w:val="en-US" w:eastAsia="ko-KR"/>
              </w:rPr>
              <w:t>h</w:t>
            </w:r>
            <w:r w:rsidRPr="009531ED">
              <w:rPr>
                <w:vertAlign w:val="subscript"/>
                <w:lang w:val="en-US" w:eastAsia="ko-KR"/>
              </w:rPr>
              <w:t>BS</w:t>
            </w:r>
            <w:r w:rsidRPr="009531ED">
              <w:rPr>
                <w:lang w:val="en-US" w:eastAsia="ko-KR"/>
              </w:rPr>
              <w:t xml:space="preserve"> – </w:t>
            </w:r>
            <w:r w:rsidRPr="009531ED">
              <w:rPr>
                <w:i/>
                <w:lang w:val="en-US" w:eastAsia="ko-KR"/>
              </w:rPr>
              <w:t>h</w:t>
            </w:r>
            <w:r w:rsidRPr="009531ED">
              <w:rPr>
                <w:vertAlign w:val="subscript"/>
                <w:lang w:val="en-US" w:eastAsia="ko-KR"/>
              </w:rPr>
              <w:t>E</w:t>
            </w:r>
            <w:r w:rsidRPr="009531ED">
              <w:rPr>
                <w:lang w:val="en-US" w:eastAsia="ko-KR"/>
              </w:rPr>
              <w:t xml:space="preserve">, </w:t>
            </w:r>
            <w:r w:rsidRPr="009531ED">
              <w:rPr>
                <w:i/>
                <w:lang w:val="en-US" w:eastAsia="ko-KR"/>
              </w:rPr>
              <w:t>h</w:t>
            </w:r>
            <w:r w:rsidRPr="009531ED">
              <w:rPr>
                <w:lang w:val="en-US" w:eastAsia="ko-KR"/>
              </w:rPr>
              <w:t>'</w:t>
            </w:r>
            <w:r w:rsidRPr="009531ED">
              <w:rPr>
                <w:vertAlign w:val="subscript"/>
                <w:lang w:val="en-US" w:eastAsia="ko-KR"/>
              </w:rPr>
              <w:t>UT</w:t>
            </w:r>
            <w:r w:rsidRPr="009531ED">
              <w:rPr>
                <w:lang w:val="en-US" w:eastAsia="ko-KR"/>
              </w:rPr>
              <w:t xml:space="preserve"> = </w:t>
            </w:r>
            <w:r w:rsidRPr="009531ED">
              <w:rPr>
                <w:i/>
                <w:lang w:val="en-US" w:eastAsia="ko-KR"/>
              </w:rPr>
              <w:t>h</w:t>
            </w:r>
            <w:r w:rsidRPr="009531ED">
              <w:rPr>
                <w:vertAlign w:val="subscript"/>
                <w:lang w:val="en-US" w:eastAsia="ko-KR"/>
              </w:rPr>
              <w:t>UT</w:t>
            </w:r>
            <w:r w:rsidRPr="009531ED">
              <w:rPr>
                <w:lang w:val="en-US" w:eastAsia="ko-KR"/>
              </w:rPr>
              <w:t xml:space="preserve"> – </w:t>
            </w:r>
            <w:r w:rsidRPr="009531ED">
              <w:rPr>
                <w:i/>
                <w:lang w:val="en-US" w:eastAsia="ko-KR"/>
              </w:rPr>
              <w:t>h</w:t>
            </w:r>
            <w:r w:rsidRPr="009531ED">
              <w:rPr>
                <w:vertAlign w:val="subscript"/>
                <w:lang w:val="en-US" w:eastAsia="ko-KR"/>
              </w:rPr>
              <w:t>E</w:t>
            </w:r>
            <w:r w:rsidRPr="009531ED">
              <w:rPr>
                <w:lang w:val="en-US" w:eastAsia="ko-KR"/>
              </w:rPr>
              <w:t xml:space="preserve">, where </w:t>
            </w:r>
            <w:r w:rsidRPr="009531ED">
              <w:rPr>
                <w:i/>
                <w:lang w:val="en-US" w:eastAsia="ko-KR"/>
              </w:rPr>
              <w:t>h</w:t>
            </w:r>
            <w:r w:rsidRPr="009531ED">
              <w:rPr>
                <w:vertAlign w:val="subscript"/>
                <w:lang w:val="en-US" w:eastAsia="ko-KR"/>
              </w:rPr>
              <w:t>BS</w:t>
            </w:r>
            <w:r w:rsidRPr="009531ED">
              <w:rPr>
                <w:lang w:val="en-US" w:eastAsia="ko-KR"/>
              </w:rPr>
              <w:t xml:space="preserve"> and </w:t>
            </w:r>
            <w:r w:rsidRPr="009531ED">
              <w:rPr>
                <w:i/>
                <w:lang w:val="en-US" w:eastAsia="ko-KR"/>
              </w:rPr>
              <w:t>h</w:t>
            </w:r>
            <w:r w:rsidRPr="009531ED">
              <w:rPr>
                <w:vertAlign w:val="subscript"/>
                <w:lang w:val="en-US" w:eastAsia="ko-KR"/>
              </w:rPr>
              <w:t>UT</w:t>
            </w:r>
            <w:r w:rsidRPr="009531ED">
              <w:rPr>
                <w:lang w:val="en-US" w:eastAsia="ko-KR"/>
              </w:rPr>
              <w:t xml:space="preserve">  are the actual antenna heights, and the effective environment height h</w:t>
            </w:r>
            <w:r w:rsidRPr="009531ED">
              <w:rPr>
                <w:vertAlign w:val="subscript"/>
                <w:lang w:val="en-US" w:eastAsia="ko-KR"/>
              </w:rPr>
              <w:t>E</w:t>
            </w:r>
            <w:r w:rsidRPr="009531ED">
              <w:rPr>
                <w:lang w:val="en-US" w:eastAsia="ko-KR"/>
              </w:rPr>
              <w:t xml:space="preserve"> is a function of the link between a BS and a UT. In the event that the link is determined to be LOS, </w:t>
            </w:r>
            <w:r w:rsidRPr="009531ED">
              <w:rPr>
                <w:i/>
                <w:lang w:val="en-US" w:eastAsia="ko-KR"/>
              </w:rPr>
              <w:t>h</w:t>
            </w:r>
            <w:r w:rsidRPr="009531ED">
              <w:rPr>
                <w:vertAlign w:val="subscript"/>
                <w:lang w:val="en-US" w:eastAsia="ko-KR"/>
              </w:rPr>
              <w:t>E</w:t>
            </w:r>
            <w:r w:rsidRPr="009531ED">
              <w:rPr>
                <w:lang w:val="en-US" w:eastAsia="ko-KR"/>
              </w:rPr>
              <w:t>=1m with a probability equal to 1/(1+C(</w:t>
            </w:r>
            <w:r w:rsidRPr="009531ED">
              <w:rPr>
                <w:i/>
                <w:lang w:val="en-US" w:eastAsia="ko-KR"/>
              </w:rPr>
              <w:t>d</w:t>
            </w:r>
            <w:r w:rsidRPr="009531ED">
              <w:rPr>
                <w:vertAlign w:val="subscript"/>
                <w:lang w:val="en-US" w:eastAsia="ko-KR"/>
              </w:rPr>
              <w:t>2D</w:t>
            </w:r>
            <w:r w:rsidRPr="009531ED">
              <w:rPr>
                <w:lang w:val="en-US" w:eastAsia="ko-KR"/>
              </w:rPr>
              <w:t xml:space="preserve">, </w:t>
            </w:r>
            <w:r w:rsidRPr="009531ED">
              <w:rPr>
                <w:i/>
                <w:lang w:val="en-US" w:eastAsia="ko-KR"/>
              </w:rPr>
              <w:t>h</w:t>
            </w:r>
            <w:r w:rsidRPr="009531ED">
              <w:rPr>
                <w:vertAlign w:val="subscript"/>
                <w:lang w:val="en-US" w:eastAsia="ko-KR"/>
              </w:rPr>
              <w:t>UT</w:t>
            </w:r>
            <w:r w:rsidRPr="009531ED">
              <w:rPr>
                <w:lang w:val="en-US" w:eastAsia="ko-KR"/>
              </w:rPr>
              <w:t>)) and chosen from a discrete uniform distribution uniform(12,15,…,(</w:t>
            </w:r>
            <w:r w:rsidRPr="009531ED">
              <w:rPr>
                <w:i/>
                <w:lang w:val="en-US" w:eastAsia="ko-KR"/>
              </w:rPr>
              <w:t>h</w:t>
            </w:r>
            <w:r w:rsidRPr="009531ED">
              <w:rPr>
                <w:vertAlign w:val="subscript"/>
                <w:lang w:val="en-US" w:eastAsia="ko-KR"/>
              </w:rPr>
              <w:t>UT</w:t>
            </w:r>
            <w:r w:rsidRPr="009531ED">
              <w:rPr>
                <w:lang w:val="en-US" w:eastAsia="ko-KR"/>
              </w:rPr>
              <w:t>-1.5)) otherwise.</w:t>
            </w:r>
          </w:p>
          <w:p w14:paraId="3717710A" w14:textId="77777777" w:rsidR="007464D9" w:rsidRPr="009531ED" w:rsidRDefault="007464D9" w:rsidP="0094373B">
            <w:pPr>
              <w:pStyle w:val="TAN"/>
              <w:rPr>
                <w:lang w:eastAsia="ko-KR"/>
              </w:rPr>
            </w:pPr>
            <w:r w:rsidRPr="009531ED">
              <w:rPr>
                <w:lang w:val="fr-FR" w:eastAsia="ko-KR"/>
              </w:rPr>
              <w:t>Note 2:</w:t>
            </w:r>
            <w:r w:rsidRPr="009531ED">
              <w:tab/>
            </w:r>
            <w:r w:rsidRPr="009531ED">
              <w:rPr>
                <w:lang w:eastAsia="ko-KR"/>
              </w:rPr>
              <w:t xml:space="preserve">The applicable frequency range of the PL formula in this table is 0.8 &lt; </w:t>
            </w:r>
            <w:r w:rsidRPr="009531ED">
              <w:rPr>
                <w:i/>
                <w:lang w:eastAsia="ko-KR"/>
              </w:rPr>
              <w:t>f</w:t>
            </w:r>
            <w:r w:rsidRPr="009531ED">
              <w:rPr>
                <w:i/>
                <w:vertAlign w:val="subscript"/>
                <w:lang w:eastAsia="ko-KR"/>
              </w:rPr>
              <w:t>c</w:t>
            </w:r>
            <w:r w:rsidRPr="009531ED">
              <w:rPr>
                <w:lang w:eastAsia="ko-KR"/>
              </w:rPr>
              <w:t xml:space="preserve"> &lt; </w:t>
            </w:r>
            <w:r w:rsidRPr="009531ED">
              <w:rPr>
                <w:i/>
                <w:lang w:eastAsia="ko-KR"/>
              </w:rPr>
              <w:t>f</w:t>
            </w:r>
            <w:r w:rsidRPr="009531ED">
              <w:rPr>
                <w:vertAlign w:val="subscript"/>
                <w:lang w:eastAsia="ko-KR"/>
              </w:rPr>
              <w:t>H</w:t>
            </w:r>
            <w:r w:rsidRPr="009531ED">
              <w:rPr>
                <w:lang w:eastAsia="ko-KR"/>
              </w:rPr>
              <w:t xml:space="preserve"> GHz, where </w:t>
            </w:r>
            <w:r w:rsidRPr="009531ED">
              <w:rPr>
                <w:i/>
                <w:lang w:eastAsia="ko-KR"/>
              </w:rPr>
              <w:t>f</w:t>
            </w:r>
            <w:r w:rsidRPr="009531ED">
              <w:rPr>
                <w:vertAlign w:val="subscript"/>
                <w:lang w:eastAsia="ko-KR"/>
              </w:rPr>
              <w:t>H</w:t>
            </w:r>
            <w:r w:rsidRPr="009531ED">
              <w:rPr>
                <w:lang w:eastAsia="ko-KR"/>
              </w:rPr>
              <w:t xml:space="preserve"> = 30 GHz for RMa and </w:t>
            </w:r>
            <w:r w:rsidRPr="009531ED">
              <w:rPr>
                <w:i/>
                <w:lang w:eastAsia="ko-KR"/>
              </w:rPr>
              <w:t>f</w:t>
            </w:r>
            <w:r w:rsidRPr="009531ED">
              <w:rPr>
                <w:vertAlign w:val="subscript"/>
                <w:lang w:eastAsia="ko-KR"/>
              </w:rPr>
              <w:t>H</w:t>
            </w:r>
            <w:r w:rsidRPr="009531ED">
              <w:rPr>
                <w:lang w:eastAsia="ko-KR"/>
              </w:rPr>
              <w:t xml:space="preserve"> = 100 GHz for all the other scenarios. It is noted that RMa pathloss model for &gt;7 GHz is validated based on a single measurement campaign conducted at 24 GHz.</w:t>
            </w:r>
          </w:p>
          <w:p w14:paraId="1958699F" w14:textId="77777777" w:rsidR="007464D9" w:rsidRPr="009531ED" w:rsidRDefault="007464D9" w:rsidP="0094373B">
            <w:pPr>
              <w:pStyle w:val="TAN"/>
              <w:rPr>
                <w:lang w:eastAsia="zh-CN"/>
              </w:rPr>
            </w:pPr>
            <w:r w:rsidRPr="009531ED">
              <w:t>Note 3:</w:t>
            </w:r>
            <w:r w:rsidRPr="009531ED">
              <w:tab/>
              <w:t>UMa NLOS pathloss is from TR36.873 with simplified format</w:t>
            </w:r>
            <w:r w:rsidR="00520E40" w:rsidRPr="009531ED">
              <w:t xml:space="preserve"> </w:t>
            </w:r>
            <w:r w:rsidRPr="009531ED">
              <w:t>and and PL</w:t>
            </w:r>
            <w:r w:rsidRPr="009531ED">
              <w:rPr>
                <w:vertAlign w:val="subscript"/>
              </w:rPr>
              <w:t>UMa-LOS</w:t>
            </w:r>
            <w:r w:rsidRPr="009531ED">
              <w:rPr>
                <w:lang w:eastAsia="zh-CN"/>
              </w:rPr>
              <w:t xml:space="preserve"> = Pathloss of UMa LOS outdoor scenario.</w:t>
            </w:r>
          </w:p>
          <w:p w14:paraId="6FD8BC32" w14:textId="77777777" w:rsidR="007464D9" w:rsidRPr="009531ED" w:rsidRDefault="007464D9" w:rsidP="0094373B">
            <w:pPr>
              <w:pStyle w:val="TAN"/>
              <w:rPr>
                <w:lang w:eastAsia="zh-CN"/>
              </w:rPr>
            </w:pPr>
            <w:r w:rsidRPr="009531ED">
              <w:t>Note 4:</w:t>
            </w:r>
            <w:r w:rsidRPr="009531ED">
              <w:tab/>
              <w:t>PL</w:t>
            </w:r>
            <w:r w:rsidRPr="009531ED">
              <w:rPr>
                <w:vertAlign w:val="subscript"/>
              </w:rPr>
              <w:t>UMi-LOS</w:t>
            </w:r>
            <w:r w:rsidRPr="009531ED">
              <w:rPr>
                <w:lang w:eastAsia="zh-CN"/>
              </w:rPr>
              <w:t xml:space="preserve"> = Pathloss of  UMi-Street Canyon LOS outdoor scenario.</w:t>
            </w:r>
          </w:p>
          <w:p w14:paraId="68B8B649" w14:textId="77777777" w:rsidR="007464D9" w:rsidRPr="009B5A9D" w:rsidRDefault="007464D9" w:rsidP="0094373B">
            <w:pPr>
              <w:pStyle w:val="TAN"/>
              <w:rPr>
                <w:lang w:val="en-US" w:eastAsia="ko-KR"/>
              </w:rPr>
            </w:pPr>
            <w:r w:rsidRPr="009531ED">
              <w:rPr>
                <w:lang w:eastAsia="zh-CN"/>
              </w:rPr>
              <w:t>Note 5:</w:t>
            </w:r>
            <w:r w:rsidRPr="009531ED">
              <w:tab/>
            </w:r>
            <w:r w:rsidRPr="009531ED">
              <w:rPr>
                <w:lang w:val="en-US"/>
              </w:rPr>
              <w:t xml:space="preserve">Break point distance </w:t>
            </w:r>
            <w:r w:rsidRPr="009531ED">
              <w:rPr>
                <w:i/>
                <w:lang w:val="en-US"/>
              </w:rPr>
              <w:t>d</w:t>
            </w:r>
            <w:r w:rsidRPr="009531ED">
              <w:rPr>
                <w:i/>
                <w:vertAlign w:val="subscript"/>
                <w:lang w:val="en-US"/>
              </w:rPr>
              <w:t>BP</w:t>
            </w:r>
            <w:r w:rsidRPr="009531ED">
              <w:rPr>
                <w:vertAlign w:val="superscript"/>
                <w:lang w:val="en-US"/>
              </w:rPr>
              <w:t xml:space="preserve">  </w:t>
            </w:r>
            <w:r w:rsidRPr="009531ED">
              <w:rPr>
                <w:lang w:val="en-US"/>
              </w:rPr>
              <w:t>= 2</w:t>
            </w:r>
            <w:r w:rsidRPr="009531ED">
              <w:t>π</w:t>
            </w:r>
            <w:r w:rsidRPr="009531ED">
              <w:rPr>
                <w:lang w:val="en-US"/>
              </w:rPr>
              <w:t xml:space="preserve"> </w:t>
            </w:r>
            <w:r w:rsidRPr="009531ED">
              <w:rPr>
                <w:i/>
                <w:lang w:val="en-US"/>
              </w:rPr>
              <w:t>h</w:t>
            </w:r>
            <w:r w:rsidRPr="009531ED">
              <w:rPr>
                <w:i/>
                <w:vertAlign w:val="subscript"/>
                <w:lang w:val="en-US"/>
              </w:rPr>
              <w:t>BS</w:t>
            </w:r>
            <w:r w:rsidRPr="009531ED">
              <w:rPr>
                <w:lang w:val="en-US"/>
              </w:rPr>
              <w:t xml:space="preserve"> </w:t>
            </w:r>
            <w:r w:rsidRPr="009531ED">
              <w:rPr>
                <w:i/>
                <w:lang w:val="en-US"/>
              </w:rPr>
              <w:t>h</w:t>
            </w:r>
            <w:r w:rsidRPr="009531ED">
              <w:rPr>
                <w:i/>
                <w:vertAlign w:val="subscript"/>
                <w:lang w:val="en-US"/>
              </w:rPr>
              <w:t>UT</w:t>
            </w:r>
            <w:r w:rsidRPr="009531ED">
              <w:rPr>
                <w:lang w:val="en-US"/>
              </w:rPr>
              <w:t xml:space="preserve"> </w:t>
            </w:r>
            <w:r w:rsidRPr="009531ED">
              <w:rPr>
                <w:i/>
                <w:lang w:val="en-US"/>
              </w:rPr>
              <w:t>f</w:t>
            </w:r>
            <w:r w:rsidRPr="009531ED">
              <w:rPr>
                <w:i/>
                <w:vertAlign w:val="subscript"/>
                <w:lang w:val="en-US"/>
              </w:rPr>
              <w:t>c</w:t>
            </w:r>
            <w:r w:rsidRPr="009531ED">
              <w:rPr>
                <w:lang w:val="en-US"/>
              </w:rPr>
              <w:t>/</w:t>
            </w:r>
            <w:r w:rsidRPr="009531ED">
              <w:rPr>
                <w:i/>
                <w:lang w:val="en-US"/>
              </w:rPr>
              <w:t>c</w:t>
            </w:r>
            <w:r w:rsidRPr="009531ED">
              <w:rPr>
                <w:lang w:val="en-US"/>
              </w:rPr>
              <w:t xml:space="preserve">, where </w:t>
            </w:r>
            <w:r w:rsidRPr="009531ED">
              <w:rPr>
                <w:i/>
                <w:lang w:val="en-US"/>
              </w:rPr>
              <w:t>f</w:t>
            </w:r>
            <w:r w:rsidRPr="009531ED">
              <w:rPr>
                <w:i/>
                <w:vertAlign w:val="subscript"/>
                <w:lang w:val="en-US"/>
              </w:rPr>
              <w:t>c</w:t>
            </w:r>
            <w:r w:rsidRPr="009531ED">
              <w:rPr>
                <w:lang w:val="en-US"/>
              </w:rPr>
              <w:t xml:space="preserve"> is the centre frequency in Hz, </w:t>
            </w:r>
            <w:r w:rsidRPr="009531ED">
              <w:rPr>
                <w:i/>
                <w:lang w:val="en-US"/>
              </w:rPr>
              <w:t>c</w:t>
            </w:r>
            <w:r w:rsidRPr="009531ED">
              <w:rPr>
                <w:lang w:val="en-US"/>
              </w:rPr>
              <w:t xml:space="preserve"> = 3.0 </w:t>
            </w:r>
            <w:r w:rsidRPr="009531ED">
              <w:sym w:font="Symbol" w:char="F0B4"/>
            </w:r>
            <w:r w:rsidRPr="009531ED">
              <w:rPr>
                <w:lang w:val="en-US"/>
              </w:rPr>
              <w:t xml:space="preserve"> 10</w:t>
            </w:r>
            <w:r w:rsidRPr="009531ED">
              <w:rPr>
                <w:vertAlign w:val="superscript"/>
                <w:lang w:val="en-US"/>
              </w:rPr>
              <w:t>8</w:t>
            </w:r>
            <w:r w:rsidRPr="009531ED">
              <w:rPr>
                <w:lang w:val="en-US"/>
              </w:rPr>
              <w:t xml:space="preserve"> m/s is the propagation velocity in free space, and </w:t>
            </w:r>
            <w:r w:rsidRPr="00843636">
              <w:rPr>
                <w:i/>
                <w:lang w:val="en-US"/>
              </w:rPr>
              <w:t>h</w:t>
            </w:r>
            <w:r w:rsidRPr="00995A3F">
              <w:rPr>
                <w:i/>
                <w:vertAlign w:val="subscript"/>
                <w:lang w:val="en-US"/>
              </w:rPr>
              <w:t>BS</w:t>
            </w:r>
            <w:r w:rsidRPr="00995A3F">
              <w:rPr>
                <w:lang w:val="en-US"/>
              </w:rPr>
              <w:t xml:space="preserve"> and </w:t>
            </w:r>
            <w:r w:rsidRPr="00995A3F">
              <w:rPr>
                <w:i/>
                <w:lang w:val="en-US"/>
              </w:rPr>
              <w:t>h</w:t>
            </w:r>
            <w:r w:rsidRPr="00995A3F">
              <w:rPr>
                <w:i/>
                <w:vertAlign w:val="subscript"/>
                <w:lang w:val="en-US"/>
              </w:rPr>
              <w:t>UT</w:t>
            </w:r>
            <w:r w:rsidRPr="00995A3F">
              <w:rPr>
                <w:lang w:val="en-US"/>
              </w:rPr>
              <w:t xml:space="preserve"> are the antenna heights at the BS and the UT, respectively.</w:t>
            </w:r>
          </w:p>
          <w:p w14:paraId="1135EC8F" w14:textId="77777777" w:rsidR="007464D9" w:rsidRPr="009531ED" w:rsidRDefault="007464D9" w:rsidP="0094373B">
            <w:pPr>
              <w:pStyle w:val="TAN"/>
              <w:rPr>
                <w:lang w:val="fr-FR" w:eastAsia="ko-KR"/>
              </w:rPr>
            </w:pPr>
            <w:r w:rsidRPr="002F6FF2">
              <w:rPr>
                <w:lang w:val="en-US"/>
              </w:rPr>
              <w:t>Note 6:</w:t>
            </w:r>
            <w:r w:rsidRPr="009531ED">
              <w:tab/>
            </w:r>
            <w:r w:rsidRPr="009531ED">
              <w:rPr>
                <w:i/>
                <w:lang w:val="en-US"/>
              </w:rPr>
              <w:t>f</w:t>
            </w:r>
            <w:r w:rsidRPr="009531ED">
              <w:rPr>
                <w:i/>
                <w:vertAlign w:val="subscript"/>
                <w:lang w:val="en-US"/>
              </w:rPr>
              <w:t xml:space="preserve">c </w:t>
            </w:r>
            <w:r w:rsidRPr="009531ED">
              <w:rPr>
                <w:lang w:val="en-US"/>
              </w:rPr>
              <w:t xml:space="preserve"> denotes the center frequency</w:t>
            </w:r>
            <w:r w:rsidRPr="009531ED">
              <w:rPr>
                <w:lang w:val="en-US" w:eastAsia="ko-KR"/>
              </w:rPr>
              <w:t xml:space="preserve"> normalized by 1GHz</w:t>
            </w:r>
            <w:r w:rsidRPr="009531ED">
              <w:rPr>
                <w:lang w:val="en-US"/>
              </w:rPr>
              <w:t>, all distance related values are normalized by 1m, unless it is stated otherwise.</w:t>
            </w:r>
          </w:p>
        </w:tc>
      </w:tr>
    </w:tbl>
    <w:p w14:paraId="6DBF12FC" w14:textId="77777777" w:rsidR="007464D9" w:rsidRPr="009531ED" w:rsidRDefault="007464D9" w:rsidP="007464D9"/>
    <w:p w14:paraId="564830C0" w14:textId="235969A5" w:rsidR="00A9333F" w:rsidRPr="00995A3F" w:rsidRDefault="000522A6" w:rsidP="005163B0">
      <w:pPr>
        <w:pStyle w:val="Heading4"/>
      </w:pPr>
      <w:bookmarkStart w:id="166" w:name="_Toc9036926"/>
      <w:bookmarkStart w:id="167" w:name="_Toc9039904"/>
      <w:bookmarkStart w:id="168" w:name="_Toc9042956"/>
      <w:r w:rsidRPr="009531ED">
        <w:t>5.2</w:t>
      </w:r>
      <w:r w:rsidR="00A9333F" w:rsidRPr="009531ED">
        <w:t>.3.2</w:t>
      </w:r>
      <w:r w:rsidR="005163B0" w:rsidRPr="00995A3F">
        <w:tab/>
      </w:r>
      <w:r w:rsidR="00A9333F" w:rsidRPr="00995A3F">
        <w:t>LOS model</w:t>
      </w:r>
      <w:bookmarkEnd w:id="166"/>
      <w:bookmarkEnd w:id="167"/>
      <w:bookmarkEnd w:id="168"/>
    </w:p>
    <w:p w14:paraId="2A832279" w14:textId="77777777" w:rsidR="004406E9" w:rsidRPr="009132C5" w:rsidRDefault="004406E9" w:rsidP="004406E9">
      <w:pPr>
        <w:rPr>
          <w:lang w:eastAsia="ko-KR"/>
        </w:rPr>
      </w:pPr>
      <w:r w:rsidRPr="009B5A9D">
        <w:t>The Line-Of-Sight (LOS) probabilities are given in</w:t>
      </w:r>
      <w:r w:rsidRPr="009B5A9D">
        <w:rPr>
          <w:rFonts w:hint="eastAsia"/>
          <w:lang w:eastAsia="ko-KR"/>
        </w:rPr>
        <w:t xml:space="preserve"> Tab</w:t>
      </w:r>
      <w:r w:rsidRPr="00995A3F">
        <w:rPr>
          <w:rFonts w:hint="eastAsia"/>
          <w:lang w:eastAsia="ko-KR"/>
        </w:rPr>
        <w:t xml:space="preserve">le </w:t>
      </w:r>
      <w:r w:rsidRPr="009B5A9D">
        <w:rPr>
          <w:rFonts w:hint="eastAsia"/>
          <w:lang w:eastAsia="ja-JP"/>
        </w:rPr>
        <w:t>5.</w:t>
      </w:r>
      <w:r w:rsidRPr="009B5A9D">
        <w:rPr>
          <w:lang w:eastAsia="ja-JP"/>
        </w:rPr>
        <w:t>2</w:t>
      </w:r>
      <w:r w:rsidRPr="002F6FF2">
        <w:rPr>
          <w:rFonts w:hint="eastAsia"/>
          <w:lang w:eastAsia="ja-JP"/>
        </w:rPr>
        <w:t>.</w:t>
      </w:r>
      <w:r w:rsidRPr="002F6FF2">
        <w:rPr>
          <w:lang w:eastAsia="ja-JP"/>
        </w:rPr>
        <w:t>3.2</w:t>
      </w:r>
      <w:r w:rsidRPr="002F6FF2">
        <w:rPr>
          <w:rFonts w:hint="eastAsia"/>
          <w:lang w:eastAsia="ko-KR"/>
        </w:rPr>
        <w:t>-1.</w:t>
      </w:r>
    </w:p>
    <w:p w14:paraId="03CE44F1" w14:textId="77777777" w:rsidR="004406E9" w:rsidRPr="002F6FF2" w:rsidRDefault="004406E9" w:rsidP="004406E9">
      <w:pPr>
        <w:pStyle w:val="TH"/>
        <w:rPr>
          <w:lang w:eastAsia="ko-KR"/>
        </w:rPr>
      </w:pPr>
      <w:r w:rsidRPr="0030279C">
        <w:rPr>
          <w:lang w:eastAsia="ko-KR"/>
        </w:rPr>
        <w:t xml:space="preserve">Table </w:t>
      </w:r>
      <w:r w:rsidRPr="0030279C">
        <w:rPr>
          <w:rFonts w:hint="eastAsia"/>
          <w:lang w:eastAsia="ja-JP"/>
        </w:rPr>
        <w:t>5.</w:t>
      </w:r>
      <w:r w:rsidRPr="00995A3F">
        <w:rPr>
          <w:rFonts w:hint="eastAsia"/>
          <w:lang w:eastAsia="ja-JP"/>
        </w:rPr>
        <w:t>2.</w:t>
      </w:r>
      <w:r w:rsidRPr="009B5A9D">
        <w:rPr>
          <w:lang w:eastAsia="ja-JP"/>
        </w:rPr>
        <w:t>3.2</w:t>
      </w:r>
      <w:r w:rsidRPr="009B5A9D">
        <w:rPr>
          <w:lang w:eastAsia="ko-KR"/>
        </w:rPr>
        <w:t>-</w:t>
      </w:r>
      <w:r w:rsidRPr="00995A3F">
        <w:rPr>
          <w:lang w:eastAsia="ko-KR"/>
        </w:rPr>
        <w:t>1</w:t>
      </w:r>
      <w:r w:rsidRPr="009B5A9D">
        <w:rPr>
          <w:rFonts w:hint="eastAsia"/>
          <w:lang w:eastAsia="ja-JP"/>
        </w:rPr>
        <w:t>:</w:t>
      </w:r>
      <w:r w:rsidRPr="009B5A9D">
        <w:rPr>
          <w:rFonts w:hint="eastAsia"/>
          <w:lang w:eastAsia="ko-KR"/>
        </w:rPr>
        <w:t xml:space="preserve"> LOS probability</w:t>
      </w:r>
    </w:p>
    <w:tbl>
      <w:tblPr>
        <w:tblpPr w:leftFromText="142" w:rightFromText="142" w:vertAnchor="text" w:tblpX="37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4406E9" w:rsidRPr="009531ED" w14:paraId="7D4DCAF5" w14:textId="77777777" w:rsidTr="0094373B">
        <w:tc>
          <w:tcPr>
            <w:tcW w:w="1890" w:type="dxa"/>
            <w:shd w:val="clear" w:color="auto" w:fill="E0E0E0"/>
          </w:tcPr>
          <w:p w14:paraId="1B3781E2" w14:textId="77777777" w:rsidR="004406E9" w:rsidRPr="009132C5" w:rsidRDefault="004406E9" w:rsidP="0094373B">
            <w:pPr>
              <w:pStyle w:val="TAH"/>
            </w:pPr>
            <w:r w:rsidRPr="009132C5">
              <w:t>Scenario</w:t>
            </w:r>
          </w:p>
        </w:tc>
        <w:tc>
          <w:tcPr>
            <w:tcW w:w="6975" w:type="dxa"/>
            <w:shd w:val="clear" w:color="auto" w:fill="E0E0E0"/>
          </w:tcPr>
          <w:p w14:paraId="3B7E74A6" w14:textId="77777777" w:rsidR="004406E9" w:rsidRPr="0030279C" w:rsidRDefault="004406E9" w:rsidP="0094373B">
            <w:pPr>
              <w:pStyle w:val="TAH"/>
            </w:pPr>
            <w:r w:rsidRPr="0030279C">
              <w:t>LOS probability (distance is in meters)</w:t>
            </w:r>
          </w:p>
        </w:tc>
      </w:tr>
      <w:tr w:rsidR="004406E9" w:rsidRPr="009531ED" w14:paraId="37B3A4E2" w14:textId="77777777" w:rsidTr="0094373B">
        <w:tc>
          <w:tcPr>
            <w:tcW w:w="1890" w:type="dxa"/>
          </w:tcPr>
          <w:p w14:paraId="2C702439" w14:textId="77777777" w:rsidR="004406E9" w:rsidRPr="009531ED" w:rsidRDefault="004406E9" w:rsidP="0094373B">
            <w:pPr>
              <w:pStyle w:val="TAL"/>
              <w:rPr>
                <w:lang w:eastAsia="ko-KR"/>
              </w:rPr>
            </w:pPr>
            <w:r w:rsidRPr="009531ED">
              <w:t>UMi</w:t>
            </w:r>
            <w:r w:rsidRPr="009531ED">
              <w:rPr>
                <w:lang w:eastAsia="ko-KR"/>
              </w:rPr>
              <w:t xml:space="preserve"> – Street canyon</w:t>
            </w:r>
          </w:p>
        </w:tc>
        <w:tc>
          <w:tcPr>
            <w:tcW w:w="6975" w:type="dxa"/>
          </w:tcPr>
          <w:p w14:paraId="652A6510" w14:textId="77777777" w:rsidR="004406E9" w:rsidRPr="009531ED" w:rsidRDefault="004406E9" w:rsidP="0094373B">
            <w:pPr>
              <w:keepNext/>
              <w:keepLines/>
              <w:rPr>
                <w:rFonts w:eastAsia="SimSun"/>
              </w:rPr>
            </w:pPr>
            <w:r w:rsidRPr="009531ED">
              <w:rPr>
                <w:rFonts w:eastAsia="SimSun"/>
              </w:rPr>
              <w:t>Outdoor users:</w:t>
            </w:r>
          </w:p>
          <w:p w14:paraId="26740628" w14:textId="77777777" w:rsidR="004406E9" w:rsidRPr="009531ED" w:rsidRDefault="004406E9" w:rsidP="0094373B">
            <w:pPr>
              <w:keepNext/>
              <w:keepLines/>
              <w:rPr>
                <w:rFonts w:eastAsia="SimSun"/>
              </w:rPr>
            </w:pPr>
          </w:p>
          <w:p w14:paraId="4C1D0339" w14:textId="77777777" w:rsidR="004406E9" w:rsidRPr="009531ED" w:rsidRDefault="004406E9" w:rsidP="0094373B">
            <w:pPr>
              <w:keepNext/>
              <w:keepLines/>
              <w:jc w:val="center"/>
              <w:rPr>
                <w:rFonts w:eastAsia="SimSun"/>
              </w:rPr>
            </w:pPr>
            <w:r w:rsidRPr="009531ED">
              <w:rPr>
                <w:position w:val="-12"/>
                <w:lang w:val="en-US"/>
              </w:rPr>
              <w:object w:dxaOrig="5740" w:dyaOrig="360" w14:anchorId="548488E1">
                <v:shape id="_x0000_i1052" type="#_x0000_t75" style="width:251.7pt;height:14.15pt" o:ole="">
                  <v:imagedata r:id="rId66" o:title=""/>
                </v:shape>
                <o:OLEObject Type="Embed" ProgID="Equation.3" ShapeID="_x0000_i1052" DrawAspect="Content" ObjectID="_1623238848" r:id="rId67"/>
              </w:object>
            </w:r>
          </w:p>
          <w:p w14:paraId="1011819E" w14:textId="77777777" w:rsidR="004406E9" w:rsidRPr="00843636" w:rsidRDefault="004406E9" w:rsidP="0094373B">
            <w:pPr>
              <w:keepNext/>
              <w:keepLines/>
              <w:rPr>
                <w:rFonts w:eastAsia="SimSun"/>
              </w:rPr>
            </w:pPr>
            <w:r w:rsidRPr="00843636">
              <w:rPr>
                <w:rFonts w:eastAsia="SimSun"/>
              </w:rPr>
              <w:t>Indoor users:</w:t>
            </w:r>
          </w:p>
          <w:p w14:paraId="0AA6510F" w14:textId="77777777" w:rsidR="004406E9" w:rsidRPr="00995A3F" w:rsidRDefault="004406E9" w:rsidP="0094373B">
            <w:pPr>
              <w:keepNext/>
              <w:keepLines/>
              <w:rPr>
                <w:rFonts w:eastAsia="SimSun"/>
              </w:rPr>
            </w:pPr>
          </w:p>
          <w:p w14:paraId="29806AF1" w14:textId="77777777" w:rsidR="004406E9" w:rsidRPr="009132C5" w:rsidRDefault="004406E9" w:rsidP="0094373B">
            <w:pPr>
              <w:keepNext/>
              <w:keepLines/>
              <w:rPr>
                <w:rFonts w:eastAsia="SimSun"/>
                <w:i/>
                <w:vertAlign w:val="subscript"/>
              </w:rPr>
            </w:pPr>
            <w:r w:rsidRPr="009B5A9D">
              <w:rPr>
                <w:rFonts w:eastAsia="SimSun"/>
              </w:rPr>
              <w:t xml:space="preserve">Use </w:t>
            </w:r>
            <w:r w:rsidRPr="009B5A9D">
              <w:rPr>
                <w:rFonts w:eastAsia="SimSun"/>
                <w:i/>
              </w:rPr>
              <w:t>d</w:t>
            </w:r>
            <w:r w:rsidRPr="002F6FF2">
              <w:rPr>
                <w:rFonts w:eastAsia="SimSun"/>
                <w:i/>
                <w:vertAlign w:val="subscript"/>
              </w:rPr>
              <w:t>2D-out</w:t>
            </w:r>
            <w:r w:rsidRPr="002F6FF2">
              <w:rPr>
                <w:rFonts w:eastAsia="SimSun"/>
              </w:rPr>
              <w:t xml:space="preserve"> in the formula above instead of </w:t>
            </w:r>
            <w:r w:rsidRPr="002F6FF2">
              <w:rPr>
                <w:rFonts w:eastAsia="SimSun"/>
                <w:i/>
              </w:rPr>
              <w:t>d</w:t>
            </w:r>
            <w:r w:rsidRPr="009132C5">
              <w:rPr>
                <w:rFonts w:eastAsia="SimSun"/>
                <w:i/>
                <w:vertAlign w:val="subscript"/>
              </w:rPr>
              <w:t>2D</w:t>
            </w:r>
          </w:p>
          <w:p w14:paraId="3E9365C2" w14:textId="77777777" w:rsidR="004406E9" w:rsidRPr="0030279C" w:rsidRDefault="004406E9" w:rsidP="0094373B">
            <w:pPr>
              <w:keepNext/>
              <w:keepLines/>
              <w:rPr>
                <w:rFonts w:eastAsia="SimSun"/>
              </w:rPr>
            </w:pPr>
          </w:p>
        </w:tc>
      </w:tr>
      <w:tr w:rsidR="004406E9" w:rsidRPr="009531ED" w14:paraId="06C18762" w14:textId="77777777" w:rsidTr="0094373B">
        <w:tc>
          <w:tcPr>
            <w:tcW w:w="1890" w:type="dxa"/>
          </w:tcPr>
          <w:p w14:paraId="01C9510A" w14:textId="77777777" w:rsidR="004406E9" w:rsidRPr="009531ED" w:rsidRDefault="004406E9" w:rsidP="0094373B">
            <w:pPr>
              <w:pStyle w:val="TAL"/>
              <w:rPr>
                <w:lang w:eastAsia="ko-KR"/>
              </w:rPr>
            </w:pPr>
            <w:r w:rsidRPr="009531ED">
              <w:rPr>
                <w:lang w:eastAsia="ko-KR"/>
              </w:rPr>
              <w:lastRenderedPageBreak/>
              <w:t>UMa</w:t>
            </w:r>
          </w:p>
        </w:tc>
        <w:tc>
          <w:tcPr>
            <w:tcW w:w="6975" w:type="dxa"/>
          </w:tcPr>
          <w:p w14:paraId="2336A56E" w14:textId="77777777" w:rsidR="004406E9" w:rsidRPr="009531ED" w:rsidRDefault="004406E9" w:rsidP="0094373B">
            <w:pPr>
              <w:rPr>
                <w:rFonts w:eastAsia="SimSun"/>
              </w:rPr>
            </w:pPr>
            <w:r w:rsidRPr="009531ED">
              <w:rPr>
                <w:rFonts w:eastAsia="SimSun"/>
              </w:rPr>
              <w:t>Outdoor users:</w:t>
            </w:r>
          </w:p>
          <w:p w14:paraId="02753AAB" w14:textId="77777777" w:rsidR="004406E9" w:rsidRPr="009531ED" w:rsidRDefault="004406E9" w:rsidP="0094373B">
            <w:pPr>
              <w:jc w:val="center"/>
              <w:rPr>
                <w:lang w:eastAsia="ko-KR"/>
              </w:rPr>
            </w:pPr>
            <w:r w:rsidRPr="009531ED">
              <w:rPr>
                <w:position w:val="-12"/>
                <w:lang w:val="en-US"/>
              </w:rPr>
              <w:object w:dxaOrig="7060" w:dyaOrig="360" w14:anchorId="7B83F082">
                <v:shape id="_x0000_i1053" type="#_x0000_t75" style="width:308.9pt;height:14.15pt" o:ole="">
                  <v:imagedata r:id="rId68" o:title=""/>
                </v:shape>
                <o:OLEObject Type="Embed" ProgID="Equation.3" ShapeID="_x0000_i1053" DrawAspect="Content" ObjectID="_1623238849" r:id="rId69"/>
              </w:object>
            </w:r>
          </w:p>
          <w:p w14:paraId="66586419" w14:textId="77777777" w:rsidR="004406E9" w:rsidRPr="00995A3F" w:rsidRDefault="004406E9" w:rsidP="0094373B">
            <w:pPr>
              <w:rPr>
                <w:lang w:eastAsia="ko-KR"/>
              </w:rPr>
            </w:pPr>
            <w:r w:rsidRPr="00843636">
              <w:rPr>
                <w:rFonts w:eastAsia="SimSun"/>
              </w:rPr>
              <w:t>where</w:t>
            </w:r>
          </w:p>
          <w:p w14:paraId="6804F2D7" w14:textId="77777777" w:rsidR="004406E9" w:rsidRPr="009531ED" w:rsidRDefault="004406E9" w:rsidP="0094373B">
            <w:r w:rsidRPr="009531ED">
              <w:rPr>
                <w:position w:val="-48"/>
                <w:lang w:val="en-US"/>
              </w:rPr>
              <w:object w:dxaOrig="5400" w:dyaOrig="1080" w14:anchorId="0FAEA417">
                <v:shape id="_x0000_i1054" type="#_x0000_t75" style="width:238.15pt;height:49.85pt" o:ole="">
                  <v:imagedata r:id="rId70" o:title=""/>
                </v:shape>
                <o:OLEObject Type="Embed" ProgID="Equation.3" ShapeID="_x0000_i1054" DrawAspect="Content" ObjectID="_1623238850" r:id="rId71"/>
              </w:object>
            </w:r>
          </w:p>
          <w:p w14:paraId="20E51832" w14:textId="77777777" w:rsidR="004406E9" w:rsidRPr="00843636" w:rsidRDefault="004406E9" w:rsidP="0094373B">
            <w:r w:rsidRPr="00843636">
              <w:t>and</w:t>
            </w:r>
          </w:p>
          <w:p w14:paraId="0FDDF3D5" w14:textId="77777777" w:rsidR="004406E9" w:rsidRPr="009531ED" w:rsidRDefault="004406E9" w:rsidP="0094373B">
            <w:pPr>
              <w:rPr>
                <w:rFonts w:ascii="Cambria Math" w:hAnsi="Cambria Math"/>
                <w:lang w:eastAsia="ko-KR"/>
              </w:rPr>
            </w:pPr>
            <w:r w:rsidRPr="009531ED">
              <w:rPr>
                <w:position w:val="-32"/>
                <w:lang w:val="en-US"/>
              </w:rPr>
              <w:object w:dxaOrig="5580" w:dyaOrig="760" w14:anchorId="39D9B962">
                <v:shape id="_x0000_i1055" type="#_x0000_t75" style="width:244.9pt;height:35.7pt" o:ole="">
                  <v:imagedata r:id="rId72" o:title=""/>
                </v:shape>
                <o:OLEObject Type="Embed" ProgID="Equation.3" ShapeID="_x0000_i1055" DrawAspect="Content" ObjectID="_1623238851" r:id="rId73"/>
              </w:object>
            </w:r>
          </w:p>
          <w:p w14:paraId="50DFF8A9" w14:textId="77777777" w:rsidR="004406E9" w:rsidRPr="00995A3F" w:rsidRDefault="004406E9" w:rsidP="0094373B">
            <w:pPr>
              <w:rPr>
                <w:rFonts w:ascii="Cambria Math" w:hAnsi="Cambria Math"/>
              </w:rPr>
            </w:pPr>
            <w:r w:rsidRPr="00843636">
              <w:rPr>
                <w:rFonts w:eastAsia="SimSun"/>
              </w:rPr>
              <w:t>Indoor users:</w:t>
            </w:r>
          </w:p>
          <w:p w14:paraId="3B5353C5" w14:textId="77777777" w:rsidR="004406E9" w:rsidRPr="00CA0EE5" w:rsidRDefault="004406E9" w:rsidP="0094373B">
            <w:pPr>
              <w:keepNext/>
              <w:keepLines/>
              <w:rPr>
                <w:rFonts w:eastAsia="SimSun"/>
              </w:rPr>
            </w:pPr>
            <w:r w:rsidRPr="009B5A9D">
              <w:rPr>
                <w:rFonts w:eastAsia="SimSun"/>
              </w:rPr>
              <w:t xml:space="preserve">Use </w:t>
            </w:r>
            <w:r w:rsidRPr="009B5A9D">
              <w:rPr>
                <w:rFonts w:eastAsia="SimSun"/>
                <w:i/>
              </w:rPr>
              <w:t>d</w:t>
            </w:r>
            <w:r w:rsidRPr="002F6FF2">
              <w:rPr>
                <w:rFonts w:eastAsia="SimSun"/>
                <w:i/>
                <w:vertAlign w:val="subscript"/>
              </w:rPr>
              <w:t>2D-out</w:t>
            </w:r>
            <w:r w:rsidRPr="002F6FF2">
              <w:rPr>
                <w:rFonts w:eastAsia="SimSun"/>
              </w:rPr>
              <w:t xml:space="preserve"> in the formula above instead of </w:t>
            </w:r>
            <w:r w:rsidRPr="002F6FF2">
              <w:rPr>
                <w:rFonts w:eastAsia="SimSun"/>
                <w:i/>
              </w:rPr>
              <w:t>d</w:t>
            </w:r>
            <w:r w:rsidRPr="009132C5">
              <w:rPr>
                <w:rFonts w:eastAsia="SimSun"/>
                <w:i/>
                <w:vertAlign w:val="subscript"/>
              </w:rPr>
              <w:t>2D</w:t>
            </w:r>
          </w:p>
        </w:tc>
      </w:tr>
      <w:tr w:rsidR="004406E9" w:rsidRPr="009531ED" w14:paraId="7B8E2E44" w14:textId="77777777" w:rsidTr="0094373B">
        <w:tc>
          <w:tcPr>
            <w:tcW w:w="1890" w:type="dxa"/>
          </w:tcPr>
          <w:p w14:paraId="497373C6" w14:textId="77777777" w:rsidR="004406E9" w:rsidRPr="009531ED" w:rsidRDefault="004406E9" w:rsidP="0094373B">
            <w:pPr>
              <w:pStyle w:val="TAL"/>
              <w:rPr>
                <w:lang w:eastAsia="ko-KR"/>
              </w:rPr>
            </w:pPr>
            <w:r w:rsidRPr="009531ED">
              <w:rPr>
                <w:lang w:eastAsia="ko-KR"/>
              </w:rPr>
              <w:t>Indoor – Open office</w:t>
            </w:r>
          </w:p>
        </w:tc>
        <w:tc>
          <w:tcPr>
            <w:tcW w:w="6975" w:type="dxa"/>
          </w:tcPr>
          <w:p w14:paraId="6D2D3D1B" w14:textId="77777777" w:rsidR="004406E9" w:rsidRPr="009531ED" w:rsidRDefault="004406E9" w:rsidP="0094373B">
            <w:pPr>
              <w:rPr>
                <w:lang w:val="en-US"/>
              </w:rPr>
            </w:pPr>
            <w:r w:rsidRPr="009531ED">
              <w:rPr>
                <w:position w:val="-50"/>
                <w:sz w:val="18"/>
                <w:szCs w:val="18"/>
              </w:rPr>
              <w:object w:dxaOrig="6000" w:dyaOrig="1120" w14:anchorId="70A9B2D3">
                <v:shape id="_x0000_i1056" type="#_x0000_t75" style="width:259.1pt;height:50.45pt" o:ole="">
                  <v:imagedata r:id="rId74" o:title=""/>
                </v:shape>
                <o:OLEObject Type="Embed" ProgID="Equation.3" ShapeID="_x0000_i1056" DrawAspect="Content" ObjectID="_1623238852" r:id="rId75"/>
              </w:object>
            </w:r>
          </w:p>
        </w:tc>
      </w:tr>
      <w:tr w:rsidR="004406E9" w:rsidRPr="009531ED" w14:paraId="2D1E0904" w14:textId="77777777" w:rsidTr="0094373B">
        <w:tc>
          <w:tcPr>
            <w:tcW w:w="8865" w:type="dxa"/>
            <w:gridSpan w:val="2"/>
          </w:tcPr>
          <w:p w14:paraId="1891D17B" w14:textId="77777777" w:rsidR="004406E9" w:rsidRPr="009531ED" w:rsidRDefault="004406E9" w:rsidP="0094373B">
            <w:pPr>
              <w:pStyle w:val="TAN"/>
              <w:rPr>
                <w:lang w:val="en-US" w:eastAsia="ko-KR"/>
              </w:rPr>
            </w:pPr>
            <w:r w:rsidRPr="009531ED">
              <w:rPr>
                <w:lang w:val="en-US" w:eastAsia="ko-KR"/>
              </w:rPr>
              <w:t>Note:</w:t>
            </w:r>
            <w:r w:rsidRPr="009531ED">
              <w:t xml:space="preserve"> </w:t>
            </w:r>
            <w:r w:rsidRPr="009531ED">
              <w:tab/>
            </w:r>
            <w:r w:rsidRPr="009531ED">
              <w:rPr>
                <w:lang w:val="en-US" w:eastAsia="ko-KR"/>
              </w:rPr>
              <w:t>The LOS probability is derived with assuming antenna heights of 3m for indoor, 10m for UMi, and 25m for Uma</w:t>
            </w:r>
          </w:p>
        </w:tc>
      </w:tr>
    </w:tbl>
    <w:p w14:paraId="744CB42B" w14:textId="77777777" w:rsidR="004406E9" w:rsidRPr="009531ED" w:rsidRDefault="004406E9" w:rsidP="004406E9"/>
    <w:p w14:paraId="3DA8CE08" w14:textId="318644A4" w:rsidR="00A9333F" w:rsidRPr="00995A3F" w:rsidRDefault="000522A6" w:rsidP="005163B0">
      <w:pPr>
        <w:pStyle w:val="Heading4"/>
      </w:pPr>
      <w:bookmarkStart w:id="169" w:name="_Toc9036927"/>
      <w:bookmarkStart w:id="170" w:name="_Toc9039905"/>
      <w:bookmarkStart w:id="171" w:name="_Toc9042957"/>
      <w:r w:rsidRPr="009531ED">
        <w:t>5.2</w:t>
      </w:r>
      <w:r w:rsidR="00A9333F" w:rsidRPr="009531ED">
        <w:t>.3.3</w:t>
      </w:r>
      <w:r w:rsidR="005163B0" w:rsidRPr="00995A3F">
        <w:tab/>
      </w:r>
      <w:r w:rsidR="00A9333F" w:rsidRPr="00995A3F">
        <w:rPr>
          <w:rFonts w:hint="eastAsia"/>
        </w:rPr>
        <w:t>O-to-I penetration loss</w:t>
      </w:r>
      <w:bookmarkEnd w:id="169"/>
      <w:bookmarkEnd w:id="170"/>
      <w:bookmarkEnd w:id="171"/>
    </w:p>
    <w:p w14:paraId="0FF4DEDA" w14:textId="77777777" w:rsidR="00B45B4C" w:rsidRPr="00995A3F" w:rsidRDefault="00B45B4C" w:rsidP="00B45B4C">
      <w:pPr>
        <w:rPr>
          <w:lang w:eastAsia="ko-KR"/>
        </w:rPr>
      </w:pPr>
      <w:r w:rsidRPr="009B5A9D">
        <w:rPr>
          <w:rFonts w:hint="eastAsia"/>
          <w:lang w:eastAsia="ko-KR"/>
        </w:rPr>
        <w:t>T</w:t>
      </w:r>
      <w:r w:rsidRPr="009B5A9D">
        <w:rPr>
          <w:lang w:eastAsia="ja-JP"/>
        </w:rPr>
        <w:t xml:space="preserve">he </w:t>
      </w:r>
      <w:r w:rsidRPr="002F6FF2">
        <w:rPr>
          <w:rFonts w:hint="eastAsia"/>
          <w:lang w:eastAsia="ja-JP"/>
        </w:rPr>
        <w:t>P</w:t>
      </w:r>
      <w:r w:rsidRPr="002F6FF2">
        <w:rPr>
          <w:lang w:eastAsia="ja-JP"/>
        </w:rPr>
        <w:t>ath</w:t>
      </w:r>
      <w:r w:rsidRPr="002F6FF2">
        <w:rPr>
          <w:rFonts w:hint="eastAsia"/>
          <w:lang w:eastAsia="ja-JP"/>
        </w:rPr>
        <w:t xml:space="preserve"> </w:t>
      </w:r>
      <w:r w:rsidRPr="009132C5">
        <w:rPr>
          <w:lang w:eastAsia="ja-JP"/>
        </w:rPr>
        <w:t>loss incor</w:t>
      </w:r>
      <w:r w:rsidRPr="00995A3F">
        <w:rPr>
          <w:lang w:eastAsia="ja-JP"/>
        </w:rPr>
        <w:t xml:space="preserve">porating </w:t>
      </w:r>
      <w:r w:rsidRPr="00995A3F">
        <w:rPr>
          <w:rFonts w:hint="eastAsia"/>
          <w:lang w:eastAsia="ko-KR"/>
        </w:rPr>
        <w:t xml:space="preserve">O-to-I building </w:t>
      </w:r>
      <w:r w:rsidRPr="00995A3F">
        <w:rPr>
          <w:lang w:eastAsia="ja-JP"/>
        </w:rPr>
        <w:t xml:space="preserve">penetration loss </w:t>
      </w:r>
      <w:r w:rsidRPr="00995A3F">
        <w:rPr>
          <w:rFonts w:hint="eastAsia"/>
          <w:lang w:eastAsia="ko-KR"/>
        </w:rPr>
        <w:t xml:space="preserve">is </w:t>
      </w:r>
      <w:r w:rsidRPr="009B5A9D">
        <w:rPr>
          <w:lang w:eastAsia="ko-KR"/>
        </w:rPr>
        <w:t>modelled</w:t>
      </w:r>
      <w:r w:rsidRPr="009B5A9D">
        <w:rPr>
          <w:rFonts w:hint="eastAsia"/>
          <w:lang w:eastAsia="ko-KR"/>
        </w:rPr>
        <w:t xml:space="preserve"> as in the fo</w:t>
      </w:r>
      <w:r w:rsidRPr="002F6FF2">
        <w:rPr>
          <w:rFonts w:hint="eastAsia"/>
          <w:lang w:eastAsia="ko-KR"/>
        </w:rPr>
        <w:t>llowing</w:t>
      </w:r>
      <w:r w:rsidRPr="002F6FF2">
        <w:rPr>
          <w:lang w:eastAsia="ja-JP"/>
        </w:rPr>
        <w:t>:</w:t>
      </w:r>
    </w:p>
    <w:p w14:paraId="401611C9" w14:textId="591CBDC4" w:rsidR="00B45B4C" w:rsidRPr="00995A3F" w:rsidRDefault="00995A3F" w:rsidP="001457DF">
      <w:pPr>
        <w:pStyle w:val="EQ"/>
        <w:rPr>
          <w:lang w:eastAsia="ko-KR"/>
        </w:rPr>
      </w:pPr>
      <w:r>
        <w:rPr>
          <w:lang w:eastAsia="ko-KR"/>
        </w:rPr>
        <w:tab/>
      </w:r>
      <w:r w:rsidR="00B45B4C" w:rsidRPr="00995A3F">
        <w:rPr>
          <w:rFonts w:hint="eastAsia"/>
          <w:lang w:eastAsia="ko-KR"/>
        </w:rPr>
        <w:t>PL = PL</w:t>
      </w:r>
      <w:r w:rsidR="00B45B4C" w:rsidRPr="00995A3F">
        <w:rPr>
          <w:vertAlign w:val="subscript"/>
          <w:lang w:eastAsia="ko-KR"/>
        </w:rPr>
        <w:t>b</w:t>
      </w:r>
      <w:r w:rsidR="00B45B4C" w:rsidRPr="00995A3F">
        <w:rPr>
          <w:rFonts w:hint="eastAsia"/>
          <w:lang w:eastAsia="ko-KR"/>
        </w:rPr>
        <w:t xml:space="preserve"> + PL</w:t>
      </w:r>
      <w:r w:rsidR="00B45B4C" w:rsidRPr="00995A3F">
        <w:rPr>
          <w:vertAlign w:val="subscript"/>
          <w:lang w:eastAsia="ko-KR"/>
        </w:rPr>
        <w:t>tw</w:t>
      </w:r>
      <w:r w:rsidR="00B45B4C" w:rsidRPr="009B5A9D">
        <w:rPr>
          <w:rFonts w:hint="eastAsia"/>
          <w:lang w:eastAsia="ko-KR"/>
        </w:rPr>
        <w:t xml:space="preserve"> + PL</w:t>
      </w:r>
      <w:r w:rsidR="00B45B4C" w:rsidRPr="009B5A9D">
        <w:rPr>
          <w:vertAlign w:val="subscript"/>
          <w:lang w:eastAsia="ko-KR"/>
        </w:rPr>
        <w:t>in</w:t>
      </w:r>
      <w:r w:rsidR="00B45B4C" w:rsidRPr="002F6FF2">
        <w:rPr>
          <w:rFonts w:hint="eastAsia"/>
          <w:lang w:eastAsia="ko-KR"/>
        </w:rPr>
        <w:t xml:space="preserve"> + </w:t>
      </w:r>
      <w:r w:rsidR="00B45B4C" w:rsidRPr="002F6FF2">
        <w:rPr>
          <w:rFonts w:hint="eastAsia"/>
          <w:i/>
          <w:lang w:eastAsia="ko-KR"/>
        </w:rPr>
        <w:t>N</w:t>
      </w:r>
      <w:r w:rsidR="00B45B4C" w:rsidRPr="002F6FF2">
        <w:rPr>
          <w:rFonts w:hint="eastAsia"/>
          <w:lang w:eastAsia="ko-KR"/>
        </w:rPr>
        <w:t>(0,</w:t>
      </w:r>
      <w:r w:rsidR="00B45B4C" w:rsidRPr="009132C5">
        <w:rPr>
          <w:lang w:eastAsia="ja-JP"/>
        </w:rPr>
        <w:t xml:space="preserve"> σ</w:t>
      </w:r>
      <w:r w:rsidR="00B45B4C" w:rsidRPr="00CA0EE5">
        <w:rPr>
          <w:rFonts w:cs="Arial"/>
          <w:i/>
          <w:szCs w:val="18"/>
          <w:vertAlign w:val="subscript"/>
        </w:rPr>
        <w:t>P</w:t>
      </w:r>
      <w:r w:rsidR="00B45B4C" w:rsidRPr="0030279C">
        <w:rPr>
          <w:rFonts w:cs="Arial"/>
          <w:i/>
          <w:szCs w:val="18"/>
          <w:vertAlign w:val="superscript"/>
        </w:rPr>
        <w:t>2</w:t>
      </w:r>
      <w:r w:rsidR="00B45B4C" w:rsidRPr="00274009">
        <w:rPr>
          <w:lang w:eastAsia="ko-KR"/>
        </w:rPr>
        <w:t>)</w:t>
      </w:r>
    </w:p>
    <w:p w14:paraId="29B51587" w14:textId="77777777" w:rsidR="00B45B4C" w:rsidRPr="00995A3F" w:rsidRDefault="00B45B4C" w:rsidP="00B45B4C">
      <w:pPr>
        <w:rPr>
          <w:lang w:eastAsia="ko-KR"/>
        </w:rPr>
      </w:pPr>
      <w:r w:rsidRPr="00995A3F">
        <w:rPr>
          <w:lang w:eastAsia="ja-JP"/>
        </w:rPr>
        <w:t>where PL</w:t>
      </w:r>
      <w:r w:rsidRPr="00995A3F">
        <w:rPr>
          <w:vertAlign w:val="subscript"/>
          <w:lang w:eastAsia="ja-JP"/>
        </w:rPr>
        <w:t>b</w:t>
      </w:r>
      <w:r w:rsidRPr="00995A3F">
        <w:rPr>
          <w:lang w:eastAsia="ja-JP"/>
        </w:rPr>
        <w:t xml:space="preserve"> is the basic outdoor path loss</w:t>
      </w:r>
      <w:r w:rsidRPr="00995A3F">
        <w:rPr>
          <w:rFonts w:hint="eastAsia"/>
          <w:lang w:eastAsia="ko-KR"/>
        </w:rPr>
        <w:t xml:space="preserve"> given in Section </w:t>
      </w:r>
      <w:r w:rsidRPr="009B5A9D">
        <w:rPr>
          <w:rFonts w:hint="eastAsia"/>
          <w:lang w:eastAsia="ja-JP"/>
        </w:rPr>
        <w:t>5.1.2.2.1</w:t>
      </w:r>
      <w:r w:rsidRPr="009B5A9D">
        <w:rPr>
          <w:rFonts w:hint="eastAsia"/>
          <w:lang w:eastAsia="ko-KR"/>
        </w:rPr>
        <w:t>.</w:t>
      </w:r>
      <w:r w:rsidRPr="002F6FF2">
        <w:rPr>
          <w:lang w:eastAsia="ja-JP"/>
        </w:rPr>
        <w:t xml:space="preserve"> PL</w:t>
      </w:r>
      <w:r w:rsidRPr="002F6FF2">
        <w:rPr>
          <w:vertAlign w:val="subscript"/>
          <w:lang w:eastAsia="ja-JP"/>
        </w:rPr>
        <w:t>tw</w:t>
      </w:r>
      <w:r w:rsidRPr="002F6FF2">
        <w:rPr>
          <w:lang w:eastAsia="ja-JP"/>
        </w:rPr>
        <w:t xml:space="preserve"> is the building penetration loss through the external wall, PL</w:t>
      </w:r>
      <w:r w:rsidRPr="009132C5">
        <w:rPr>
          <w:vertAlign w:val="subscript"/>
          <w:lang w:eastAsia="ja-JP"/>
        </w:rPr>
        <w:t>in</w:t>
      </w:r>
      <w:r w:rsidRPr="00CA0EE5">
        <w:rPr>
          <w:lang w:eastAsia="ja-JP"/>
        </w:rPr>
        <w:t xml:space="preserve"> is the inside loss dependent on the depth into the building, and σ</w:t>
      </w:r>
      <w:r w:rsidRPr="0030279C">
        <w:rPr>
          <w:rFonts w:cs="Arial"/>
          <w:i/>
          <w:szCs w:val="18"/>
          <w:vertAlign w:val="subscript"/>
        </w:rPr>
        <w:t>P</w:t>
      </w:r>
      <w:r w:rsidRPr="009531ED" w:rsidDel="00D5467C">
        <w:rPr>
          <w:lang w:eastAsia="ja-JP"/>
        </w:rPr>
        <w:t xml:space="preserve"> </w:t>
      </w:r>
      <w:r w:rsidRPr="009531ED">
        <w:rPr>
          <w:lang w:eastAsia="ja-JP"/>
        </w:rPr>
        <w:t xml:space="preserve"> is the standard deviation</w:t>
      </w:r>
      <w:r w:rsidRPr="009531ED">
        <w:t xml:space="preserve"> </w:t>
      </w:r>
      <w:r w:rsidRPr="009531ED">
        <w:rPr>
          <w:lang w:eastAsia="ja-JP"/>
        </w:rPr>
        <w:t>for the penetration loss</w:t>
      </w:r>
      <w:r w:rsidRPr="009531ED">
        <w:rPr>
          <w:lang w:eastAsia="ko-KR"/>
        </w:rPr>
        <w:t>.</w:t>
      </w:r>
    </w:p>
    <w:p w14:paraId="230796CA" w14:textId="77777777" w:rsidR="00B45B4C" w:rsidRPr="002F6FF2" w:rsidRDefault="00B45B4C" w:rsidP="00B45B4C">
      <w:pPr>
        <w:rPr>
          <w:lang w:eastAsia="ko-KR"/>
        </w:rPr>
      </w:pPr>
      <w:r w:rsidRPr="00995A3F">
        <w:rPr>
          <w:lang w:eastAsia="ja-JP"/>
        </w:rPr>
        <w:t>PL</w:t>
      </w:r>
      <w:r w:rsidRPr="009B5A9D">
        <w:rPr>
          <w:vertAlign w:val="subscript"/>
          <w:lang w:eastAsia="ja-JP"/>
        </w:rPr>
        <w:t>tw</w:t>
      </w:r>
      <w:r w:rsidRPr="009B5A9D">
        <w:rPr>
          <w:rFonts w:hint="eastAsia"/>
          <w:lang w:eastAsia="ko-KR"/>
        </w:rPr>
        <w:t xml:space="preserve"> is characterized as:</w:t>
      </w:r>
    </w:p>
    <w:p w14:paraId="75308671" w14:textId="77777777" w:rsidR="00B45B4C" w:rsidRPr="009531ED" w:rsidRDefault="00B45B4C" w:rsidP="00B45B4C">
      <w:pPr>
        <w:pStyle w:val="EQ"/>
        <w:rPr>
          <w:lang w:eastAsia="ko-KR"/>
        </w:rPr>
      </w:pPr>
      <w:r w:rsidRPr="002F6FF2">
        <w:tab/>
      </w:r>
      <w:r w:rsidRPr="009531ED">
        <w:object w:dxaOrig="4000" w:dyaOrig="840" w14:anchorId="393E3AC5">
          <v:shape id="_x0000_i1057" type="#_x0000_t75" style="width:201.85pt;height:43.1pt" o:ole="">
            <v:imagedata r:id="rId76" o:title=""/>
          </v:shape>
          <o:OLEObject Type="Embed" ProgID="Equation.3" ShapeID="_x0000_i1057" DrawAspect="Content" ObjectID="_1623238853" r:id="rId77"/>
        </w:object>
      </w:r>
    </w:p>
    <w:p w14:paraId="61A28CB1" w14:textId="77777777" w:rsidR="00B45B4C" w:rsidRPr="00995A3F" w:rsidRDefault="00B45B4C" w:rsidP="00B45B4C">
      <w:pPr>
        <w:rPr>
          <w:lang w:eastAsia="ko-KR"/>
        </w:rPr>
      </w:pPr>
      <w:r w:rsidRPr="009531ED">
        <w:rPr>
          <w:position w:val="-14"/>
        </w:rPr>
        <w:object w:dxaOrig="560" w:dyaOrig="380" w14:anchorId="2361639F">
          <v:shape id="_x0000_i1058" type="#_x0000_t75" style="width:28.9pt;height:22.15pt" o:ole="">
            <v:imagedata r:id="rId78" o:title=""/>
          </v:shape>
          <o:OLEObject Type="Embed" ProgID="Equation.3" ShapeID="_x0000_i1058" DrawAspect="Content" ObjectID="_1623238854" r:id="rId79"/>
        </w:object>
      </w:r>
      <w:r w:rsidRPr="009531ED">
        <w:rPr>
          <w:lang w:eastAsia="ko-KR"/>
        </w:rPr>
        <w:t xml:space="preserve"> </w:t>
      </w:r>
      <w:r w:rsidRPr="009531ED">
        <w:rPr>
          <w:rFonts w:hint="eastAsia"/>
          <w:lang w:eastAsia="ko-KR"/>
        </w:rPr>
        <w:t xml:space="preserve"> is </w:t>
      </w:r>
      <w:r w:rsidRPr="009531ED">
        <w:rPr>
          <w:lang w:eastAsia="ko-KR"/>
        </w:rPr>
        <w:t>an additional loss is added to the external wall loss to account for non-perpendicular incidence</w:t>
      </w:r>
      <w:r w:rsidRPr="00843636">
        <w:rPr>
          <w:rFonts w:hint="eastAsia"/>
          <w:lang w:eastAsia="ko-KR"/>
        </w:rPr>
        <w:t>;</w:t>
      </w:r>
    </w:p>
    <w:p w14:paraId="33FC5504" w14:textId="229D495B" w:rsidR="00B45B4C" w:rsidRPr="002F6FF2" w:rsidRDefault="00B45B4C" w:rsidP="00B45B4C">
      <w:pPr>
        <w:rPr>
          <w:lang w:eastAsia="ko-KR"/>
        </w:rPr>
      </w:pPr>
      <w:r w:rsidRPr="009531ED">
        <w:rPr>
          <w:position w:val="-14"/>
        </w:rPr>
        <w:object w:dxaOrig="3200" w:dyaOrig="380" w14:anchorId="6A378C3F">
          <v:shape id="_x0000_i1059" type="#_x0000_t75" style="width:158.15pt;height:22.15pt" o:ole="">
            <v:imagedata r:id="rId80" o:title=""/>
          </v:shape>
          <o:OLEObject Type="Embed" ProgID="Equation.3" ShapeID="_x0000_i1059" DrawAspect="Content" ObjectID="_1623238855" r:id="rId81"/>
        </w:object>
      </w:r>
      <w:r w:rsidRPr="009531ED">
        <w:rPr>
          <w:rFonts w:hint="eastAsia"/>
          <w:lang w:eastAsia="ko-KR"/>
        </w:rPr>
        <w:t xml:space="preserve">, </w:t>
      </w:r>
      <w:r w:rsidRPr="009531ED">
        <w:rPr>
          <w:lang w:eastAsia="ko-KR"/>
        </w:rPr>
        <w:t xml:space="preserve">is the penetration loss of material </w:t>
      </w:r>
      <w:r w:rsidRPr="00843636">
        <w:rPr>
          <w:i/>
          <w:iCs/>
          <w:lang w:eastAsia="ko-KR"/>
        </w:rPr>
        <w:t>i</w:t>
      </w:r>
      <w:r w:rsidRPr="00995A3F">
        <w:rPr>
          <w:rFonts w:hint="eastAsia"/>
          <w:lang w:eastAsia="ko-KR"/>
        </w:rPr>
        <w:t xml:space="preserve">, example values of which can be found in Table </w:t>
      </w:r>
      <w:r w:rsidRPr="00995A3F">
        <w:rPr>
          <w:rFonts w:hint="eastAsia"/>
          <w:lang w:eastAsia="ja-JP"/>
        </w:rPr>
        <w:t>5.</w:t>
      </w:r>
      <w:r w:rsidR="007D58E1">
        <w:rPr>
          <w:rFonts w:ascii="BatangChe" w:eastAsia="BatangChe" w:hAnsi="BatangChe" w:cs="BatangChe"/>
          <w:lang w:eastAsia="ja-JP"/>
        </w:rPr>
        <w:t>2</w:t>
      </w:r>
      <w:r w:rsidRPr="009B5A9D">
        <w:rPr>
          <w:rFonts w:hint="eastAsia"/>
          <w:lang w:eastAsia="ja-JP"/>
        </w:rPr>
        <w:t>.</w:t>
      </w:r>
      <w:r w:rsidR="007D58E1">
        <w:rPr>
          <w:lang w:eastAsia="ja-JP"/>
        </w:rPr>
        <w:t>3</w:t>
      </w:r>
      <w:r w:rsidRPr="009B5A9D">
        <w:rPr>
          <w:rFonts w:hint="eastAsia"/>
          <w:lang w:eastAsia="ja-JP"/>
        </w:rPr>
        <w:t>.</w:t>
      </w:r>
      <w:r w:rsidR="007D58E1">
        <w:rPr>
          <w:lang w:eastAsia="ja-JP"/>
        </w:rPr>
        <w:t>3</w:t>
      </w:r>
      <w:r w:rsidRPr="002F6FF2">
        <w:rPr>
          <w:rFonts w:hint="eastAsia"/>
          <w:lang w:eastAsia="ko-KR"/>
        </w:rPr>
        <w:t>-</w:t>
      </w:r>
      <w:r w:rsidR="007D58E1">
        <w:rPr>
          <w:lang w:eastAsia="ko-KR"/>
        </w:rPr>
        <w:t>1</w:t>
      </w:r>
      <w:r w:rsidRPr="002F6FF2">
        <w:rPr>
          <w:rFonts w:hint="eastAsia"/>
          <w:lang w:eastAsia="ko-KR"/>
        </w:rPr>
        <w:t>.</w:t>
      </w:r>
    </w:p>
    <w:p w14:paraId="725657D0" w14:textId="77777777" w:rsidR="00B45B4C" w:rsidRPr="009531ED" w:rsidRDefault="00B45B4C" w:rsidP="00B45B4C">
      <w:pPr>
        <w:rPr>
          <w:lang w:val="en-US" w:eastAsia="ko-KR"/>
        </w:rPr>
      </w:pPr>
      <w:r w:rsidRPr="009132C5">
        <w:rPr>
          <w:i/>
          <w:iCs/>
          <w:lang w:val="en-US" w:eastAsia="ko-KR"/>
        </w:rPr>
        <w:t>p</w:t>
      </w:r>
      <w:r w:rsidRPr="00CA0EE5">
        <w:rPr>
          <w:i/>
          <w:iCs/>
          <w:vertAlign w:val="subscript"/>
          <w:lang w:val="en-US" w:eastAsia="ko-KR"/>
        </w:rPr>
        <w:t>i</w:t>
      </w:r>
      <w:r w:rsidRPr="0030279C">
        <w:rPr>
          <w:lang w:val="en-US" w:eastAsia="ko-KR"/>
        </w:rPr>
        <w:t xml:space="preserve"> is proportion of </w:t>
      </w:r>
      <w:r w:rsidRPr="009531ED">
        <w:rPr>
          <w:i/>
          <w:iCs/>
          <w:lang w:val="en-US" w:eastAsia="ko-KR"/>
        </w:rPr>
        <w:t>i</w:t>
      </w:r>
      <w:r w:rsidRPr="009531ED">
        <w:rPr>
          <w:lang w:val="en-US" w:eastAsia="ko-KR"/>
        </w:rPr>
        <w:t xml:space="preserve">-th materials, where </w:t>
      </w:r>
      <w:r w:rsidRPr="009531ED">
        <w:rPr>
          <w:position w:val="-28"/>
        </w:rPr>
        <w:object w:dxaOrig="900" w:dyaOrig="680" w14:anchorId="700C43A5">
          <v:shape id="_x0000_i1060" type="#_x0000_t75" style="width:43.1pt;height:36.3pt" o:ole="">
            <v:imagedata r:id="rId82" o:title=""/>
          </v:shape>
          <o:OLEObject Type="Embed" ProgID="Equation.3" ShapeID="_x0000_i1060" DrawAspect="Content" ObjectID="_1623238856" r:id="rId83"/>
        </w:object>
      </w:r>
      <w:r w:rsidRPr="009531ED">
        <w:rPr>
          <w:rFonts w:hint="eastAsia"/>
          <w:lang w:eastAsia="ko-KR"/>
        </w:rPr>
        <w:t>; and</w:t>
      </w:r>
    </w:p>
    <w:p w14:paraId="7573ACD6" w14:textId="77777777" w:rsidR="00B45B4C" w:rsidRPr="00995A3F" w:rsidRDefault="00B45B4C" w:rsidP="00B45B4C">
      <w:pPr>
        <w:rPr>
          <w:lang w:eastAsia="ko-KR"/>
        </w:rPr>
      </w:pPr>
      <w:r w:rsidRPr="00843636">
        <w:rPr>
          <w:i/>
          <w:lang w:val="en-US" w:eastAsia="ko-KR"/>
        </w:rPr>
        <w:t>N</w:t>
      </w:r>
      <w:r w:rsidRPr="00995A3F">
        <w:rPr>
          <w:rFonts w:hint="eastAsia"/>
          <w:lang w:val="en-US" w:eastAsia="ko-KR"/>
        </w:rPr>
        <w:t xml:space="preserve"> is the number of materials.</w:t>
      </w:r>
    </w:p>
    <w:p w14:paraId="71BA8BB2" w14:textId="77777777" w:rsidR="00B45B4C" w:rsidRPr="00995A3F" w:rsidRDefault="00B45B4C" w:rsidP="00B45B4C">
      <w:pPr>
        <w:pStyle w:val="TH"/>
        <w:rPr>
          <w:lang w:eastAsia="ja-JP"/>
        </w:rPr>
      </w:pPr>
      <w:bookmarkStart w:id="172" w:name="_Ref445048671"/>
      <w:bookmarkStart w:id="173" w:name="_Ref445048576"/>
      <w:r w:rsidRPr="00995A3F">
        <w:rPr>
          <w:lang w:eastAsia="ja-JP"/>
        </w:rPr>
        <w:lastRenderedPageBreak/>
        <w:t xml:space="preserve">Table </w:t>
      </w:r>
      <w:bookmarkEnd w:id="172"/>
      <w:r w:rsidRPr="00995A3F">
        <w:rPr>
          <w:rFonts w:hint="eastAsia"/>
          <w:lang w:eastAsia="ja-JP"/>
        </w:rPr>
        <w:t>5</w:t>
      </w:r>
      <w:r w:rsidRPr="00995A3F">
        <w:rPr>
          <w:lang w:eastAsia="ko-KR"/>
        </w:rPr>
        <w:t>.</w:t>
      </w:r>
      <w:r w:rsidRPr="00995A3F">
        <w:rPr>
          <w:rFonts w:hint="eastAsia"/>
          <w:lang w:eastAsia="ja-JP"/>
        </w:rPr>
        <w:t>2.</w:t>
      </w:r>
      <w:r w:rsidRPr="00995A3F">
        <w:rPr>
          <w:lang w:eastAsia="ko-KR"/>
        </w:rPr>
        <w:t>3.3-1</w:t>
      </w:r>
      <w:r w:rsidRPr="00995A3F">
        <w:rPr>
          <w:rFonts w:hint="eastAsia"/>
          <w:lang w:eastAsia="ja-JP"/>
        </w:rPr>
        <w:t>:</w:t>
      </w:r>
      <w:r w:rsidRPr="00995A3F">
        <w:rPr>
          <w:lang w:eastAsia="ja-JP"/>
        </w:rPr>
        <w:t xml:space="preserve"> Material penetration losses</w:t>
      </w:r>
      <w:bookmarkEnd w:id="1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B45B4C" w:rsidRPr="009531ED" w14:paraId="2F84F502" w14:textId="77777777" w:rsidTr="0094373B">
        <w:trPr>
          <w:cantSplit/>
        </w:trPr>
        <w:tc>
          <w:tcPr>
            <w:tcW w:w="4621" w:type="dxa"/>
            <w:shd w:val="clear" w:color="auto" w:fill="auto"/>
          </w:tcPr>
          <w:p w14:paraId="1C8E128B" w14:textId="77777777" w:rsidR="00B45B4C" w:rsidRPr="009B5A9D" w:rsidRDefault="00B45B4C" w:rsidP="0094373B">
            <w:pPr>
              <w:pStyle w:val="TAH"/>
              <w:rPr>
                <w:lang w:eastAsia="ja-JP"/>
              </w:rPr>
            </w:pPr>
            <w:r w:rsidRPr="009B5A9D">
              <w:rPr>
                <w:lang w:eastAsia="ja-JP"/>
              </w:rPr>
              <w:t>Material</w:t>
            </w:r>
          </w:p>
        </w:tc>
        <w:tc>
          <w:tcPr>
            <w:tcW w:w="5207" w:type="dxa"/>
            <w:shd w:val="clear" w:color="auto" w:fill="auto"/>
          </w:tcPr>
          <w:p w14:paraId="116A211C" w14:textId="77777777" w:rsidR="00B45B4C" w:rsidRPr="002F6FF2" w:rsidRDefault="00B45B4C" w:rsidP="0094373B">
            <w:pPr>
              <w:pStyle w:val="TAH"/>
              <w:rPr>
                <w:lang w:eastAsia="ja-JP"/>
              </w:rPr>
            </w:pPr>
            <w:r w:rsidRPr="002F6FF2">
              <w:rPr>
                <w:lang w:eastAsia="ja-JP"/>
              </w:rPr>
              <w:t>Penetration loss [dB]</w:t>
            </w:r>
          </w:p>
        </w:tc>
      </w:tr>
      <w:tr w:rsidR="00B45B4C" w:rsidRPr="009531ED" w14:paraId="53B21A85" w14:textId="77777777" w:rsidTr="0094373B">
        <w:trPr>
          <w:cantSplit/>
        </w:trPr>
        <w:tc>
          <w:tcPr>
            <w:tcW w:w="4621" w:type="dxa"/>
            <w:shd w:val="clear" w:color="auto" w:fill="auto"/>
          </w:tcPr>
          <w:p w14:paraId="1AB80C4B" w14:textId="77777777" w:rsidR="00B45B4C" w:rsidRPr="009531ED" w:rsidRDefault="00B45B4C" w:rsidP="0094373B">
            <w:pPr>
              <w:pStyle w:val="TAL"/>
              <w:rPr>
                <w:lang w:eastAsia="ja-JP"/>
              </w:rPr>
            </w:pPr>
            <w:r w:rsidRPr="009531ED">
              <w:rPr>
                <w:lang w:eastAsia="ja-JP"/>
              </w:rPr>
              <w:t>Standard multi-pane glass</w:t>
            </w:r>
          </w:p>
        </w:tc>
        <w:tc>
          <w:tcPr>
            <w:tcW w:w="5207" w:type="dxa"/>
            <w:shd w:val="clear" w:color="auto" w:fill="auto"/>
          </w:tcPr>
          <w:p w14:paraId="21BC666D" w14:textId="77777777" w:rsidR="00B45B4C" w:rsidRPr="00843636" w:rsidRDefault="00772086"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1B0DF060" w14:textId="77777777" w:rsidTr="0094373B">
        <w:trPr>
          <w:cantSplit/>
        </w:trPr>
        <w:tc>
          <w:tcPr>
            <w:tcW w:w="4621" w:type="dxa"/>
            <w:shd w:val="clear" w:color="auto" w:fill="auto"/>
          </w:tcPr>
          <w:p w14:paraId="72B03F9F" w14:textId="77777777" w:rsidR="00B45B4C" w:rsidRPr="009531ED" w:rsidRDefault="00B45B4C" w:rsidP="0094373B">
            <w:pPr>
              <w:pStyle w:val="TAL"/>
              <w:rPr>
                <w:lang w:eastAsia="ja-JP"/>
              </w:rPr>
            </w:pPr>
            <w:r w:rsidRPr="009531ED">
              <w:rPr>
                <w:lang w:eastAsia="ja-JP"/>
              </w:rPr>
              <w:t>IRR glass</w:t>
            </w:r>
          </w:p>
        </w:tc>
        <w:tc>
          <w:tcPr>
            <w:tcW w:w="5207" w:type="dxa"/>
            <w:shd w:val="clear" w:color="auto" w:fill="auto"/>
          </w:tcPr>
          <w:p w14:paraId="6E85B8C3" w14:textId="77777777" w:rsidR="00B45B4C" w:rsidRPr="00843636" w:rsidRDefault="00772086"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3B22FA4D" w14:textId="77777777" w:rsidTr="0094373B">
        <w:trPr>
          <w:cantSplit/>
        </w:trPr>
        <w:tc>
          <w:tcPr>
            <w:tcW w:w="4621" w:type="dxa"/>
            <w:shd w:val="clear" w:color="auto" w:fill="auto"/>
          </w:tcPr>
          <w:p w14:paraId="00CB5D22" w14:textId="77777777" w:rsidR="00B45B4C" w:rsidRPr="009531ED" w:rsidRDefault="00B45B4C" w:rsidP="0094373B">
            <w:pPr>
              <w:pStyle w:val="TAL"/>
              <w:rPr>
                <w:lang w:eastAsia="ja-JP"/>
              </w:rPr>
            </w:pPr>
            <w:r w:rsidRPr="009531ED">
              <w:rPr>
                <w:lang w:eastAsia="ja-JP"/>
              </w:rPr>
              <w:t>Concrete</w:t>
            </w:r>
          </w:p>
        </w:tc>
        <w:tc>
          <w:tcPr>
            <w:tcW w:w="5207" w:type="dxa"/>
            <w:shd w:val="clear" w:color="auto" w:fill="auto"/>
          </w:tcPr>
          <w:p w14:paraId="14C0950E" w14:textId="77777777" w:rsidR="00B45B4C" w:rsidRPr="00843636" w:rsidRDefault="00772086"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2508B02B" w14:textId="77777777" w:rsidTr="0094373B">
        <w:trPr>
          <w:cantSplit/>
        </w:trPr>
        <w:tc>
          <w:tcPr>
            <w:tcW w:w="4621" w:type="dxa"/>
            <w:shd w:val="clear" w:color="auto" w:fill="auto"/>
          </w:tcPr>
          <w:p w14:paraId="47E93480" w14:textId="77777777" w:rsidR="00B45B4C" w:rsidRPr="009531ED" w:rsidRDefault="00B45B4C" w:rsidP="0094373B">
            <w:pPr>
              <w:pStyle w:val="TAL"/>
              <w:rPr>
                <w:lang w:eastAsia="ko-KR"/>
              </w:rPr>
            </w:pPr>
            <w:r w:rsidRPr="009531ED">
              <w:rPr>
                <w:lang w:eastAsia="ko-KR"/>
              </w:rPr>
              <w:t>Wood</w:t>
            </w:r>
          </w:p>
        </w:tc>
        <w:tc>
          <w:tcPr>
            <w:tcW w:w="5207" w:type="dxa"/>
            <w:shd w:val="clear" w:color="auto" w:fill="auto"/>
          </w:tcPr>
          <w:p w14:paraId="588FF075" w14:textId="77777777" w:rsidR="00B45B4C" w:rsidRPr="00843636" w:rsidRDefault="00772086"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16BB0C74" w14:textId="77777777" w:rsidTr="0094373B">
        <w:trPr>
          <w:cantSplit/>
        </w:trPr>
        <w:tc>
          <w:tcPr>
            <w:tcW w:w="9828" w:type="dxa"/>
            <w:gridSpan w:val="2"/>
            <w:shd w:val="clear" w:color="auto" w:fill="auto"/>
          </w:tcPr>
          <w:p w14:paraId="595B182B" w14:textId="77777777" w:rsidR="00B45B4C" w:rsidRPr="009531ED" w:rsidRDefault="00B45B4C" w:rsidP="0094373B">
            <w:pPr>
              <w:pStyle w:val="TAN"/>
            </w:pPr>
            <w:r w:rsidRPr="009531ED">
              <w:rPr>
                <w:lang w:eastAsia="ko-KR"/>
              </w:rPr>
              <w:t>Note:</w:t>
            </w:r>
            <w:r w:rsidRPr="009531ED">
              <w:t xml:space="preserve"> </w:t>
            </w:r>
            <w:r w:rsidRPr="009531ED">
              <w:tab/>
            </w:r>
            <w:r w:rsidRPr="009531ED">
              <w:rPr>
                <w:lang w:eastAsia="ko-KR"/>
              </w:rPr>
              <w:t>f is in GHz</w:t>
            </w:r>
          </w:p>
        </w:tc>
      </w:tr>
    </w:tbl>
    <w:p w14:paraId="20D98806" w14:textId="77777777" w:rsidR="00B45B4C" w:rsidRPr="009531ED" w:rsidRDefault="00B45B4C" w:rsidP="00B45B4C">
      <w:pPr>
        <w:rPr>
          <w:lang w:eastAsia="ko-KR"/>
        </w:rPr>
      </w:pPr>
    </w:p>
    <w:p w14:paraId="54440567" w14:textId="77777777" w:rsidR="00B45B4C" w:rsidRPr="009531ED" w:rsidRDefault="00B45B4C" w:rsidP="00B45B4C">
      <w:pPr>
        <w:rPr>
          <w:lang w:eastAsia="ko-KR"/>
        </w:rPr>
      </w:pPr>
      <w:r w:rsidRPr="009531ED">
        <w:rPr>
          <w:lang w:eastAsia="ko-KR"/>
        </w:rPr>
        <w:t xml:space="preserve">Table </w:t>
      </w:r>
      <w:r w:rsidRPr="009531ED">
        <w:rPr>
          <w:lang w:eastAsia="ja-JP"/>
        </w:rPr>
        <w:t>5.2.3.3-2</w:t>
      </w:r>
      <w:r w:rsidRPr="009531ED">
        <w:rPr>
          <w:lang w:eastAsia="ko-KR"/>
        </w:rPr>
        <w:t xml:space="preserve"> give</w:t>
      </w:r>
      <w:r w:rsidRPr="00995A3F">
        <w:rPr>
          <w:rFonts w:hint="eastAsia"/>
          <w:lang w:eastAsia="ko-KR"/>
        </w:rPr>
        <w:t xml:space="preserve">s </w:t>
      </w:r>
      <w:r w:rsidRPr="009B5A9D">
        <w:rPr>
          <w:lang w:eastAsia="ja-JP"/>
        </w:rPr>
        <w:t>PL</w:t>
      </w:r>
      <w:r w:rsidRPr="009B5A9D">
        <w:rPr>
          <w:vertAlign w:val="subscript"/>
          <w:lang w:eastAsia="ja-JP"/>
        </w:rPr>
        <w:t>tw</w:t>
      </w:r>
      <w:r w:rsidRPr="002F6FF2">
        <w:rPr>
          <w:rFonts w:hint="eastAsia"/>
          <w:lang w:eastAsia="ko-KR"/>
        </w:rPr>
        <w:t xml:space="preserve">, </w:t>
      </w:r>
      <w:r w:rsidRPr="002F6FF2">
        <w:rPr>
          <w:lang w:eastAsia="ja-JP"/>
        </w:rPr>
        <w:t>PL</w:t>
      </w:r>
      <w:r w:rsidRPr="002F6FF2">
        <w:rPr>
          <w:rFonts w:hint="eastAsia"/>
          <w:vertAlign w:val="subscript"/>
          <w:lang w:eastAsia="ko-KR"/>
        </w:rPr>
        <w:t>in</w:t>
      </w:r>
      <w:r w:rsidRPr="002F6FF2">
        <w:rPr>
          <w:rFonts w:hint="eastAsia"/>
          <w:lang w:eastAsia="ko-KR"/>
        </w:rPr>
        <w:t xml:space="preserve"> and </w:t>
      </w:r>
      <w:r w:rsidRPr="009132C5">
        <w:rPr>
          <w:lang w:eastAsia="ja-JP"/>
        </w:rPr>
        <w:t>σ</w:t>
      </w:r>
      <w:r w:rsidRPr="00CA0EE5">
        <w:rPr>
          <w:rFonts w:cs="Arial"/>
          <w:i/>
          <w:szCs w:val="18"/>
          <w:vertAlign w:val="subscript"/>
        </w:rPr>
        <w:t>P</w:t>
      </w:r>
      <w:r w:rsidRPr="0030279C" w:rsidDel="00C53532">
        <w:rPr>
          <w:lang w:eastAsia="ja-JP"/>
        </w:rPr>
        <w:t xml:space="preserve"> </w:t>
      </w:r>
      <w:r w:rsidRPr="009531ED">
        <w:rPr>
          <w:lang w:eastAsia="ko-KR"/>
        </w:rPr>
        <w:t xml:space="preserve"> for two O-to-I penetration loss models. The O-to-I penetration is UT-specifically generated, and is added to the SF realization in the log domain.</w:t>
      </w:r>
    </w:p>
    <w:p w14:paraId="5090153C" w14:textId="77777777" w:rsidR="00B45B4C" w:rsidRPr="009531ED" w:rsidRDefault="00B45B4C" w:rsidP="00B45B4C">
      <w:pPr>
        <w:pStyle w:val="TH"/>
        <w:rPr>
          <w:lang w:eastAsia="ko-KR"/>
        </w:rPr>
      </w:pPr>
      <w:bookmarkStart w:id="174" w:name="_Ref445049023"/>
      <w:r w:rsidRPr="0030279C">
        <w:rPr>
          <w:lang w:eastAsia="ja-JP"/>
        </w:rPr>
        <w:t xml:space="preserve">Table </w:t>
      </w:r>
      <w:bookmarkEnd w:id="174"/>
      <w:r w:rsidRPr="0030279C">
        <w:rPr>
          <w:rFonts w:hint="eastAsia"/>
          <w:lang w:eastAsia="ja-JP"/>
        </w:rPr>
        <w:t>5</w:t>
      </w:r>
      <w:r w:rsidRPr="009531ED">
        <w:rPr>
          <w:lang w:eastAsia="ko-KR"/>
        </w:rPr>
        <w:t>.</w:t>
      </w:r>
      <w:r w:rsidRPr="0030279C">
        <w:rPr>
          <w:rFonts w:hint="eastAsia"/>
          <w:lang w:eastAsia="ja-JP"/>
        </w:rPr>
        <w:t>2.</w:t>
      </w:r>
      <w:r w:rsidRPr="0030279C">
        <w:rPr>
          <w:lang w:eastAsia="ko-KR"/>
        </w:rPr>
        <w:t>3.3-2: O-to-I p</w:t>
      </w:r>
      <w:r w:rsidRPr="0030279C">
        <w:rPr>
          <w:lang w:eastAsia="ja-JP"/>
        </w:rPr>
        <w:t xml:space="preserve">enetration loss </w:t>
      </w:r>
      <w:r w:rsidRPr="009531ED">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B45B4C" w:rsidRPr="009531ED" w14:paraId="6E28193E" w14:textId="77777777" w:rsidTr="001457DF">
        <w:tc>
          <w:tcPr>
            <w:tcW w:w="1715" w:type="dxa"/>
            <w:shd w:val="clear" w:color="auto" w:fill="auto"/>
          </w:tcPr>
          <w:p w14:paraId="428B9050" w14:textId="77777777" w:rsidR="00B45B4C" w:rsidRPr="002F6FF2" w:rsidRDefault="00B45B4C" w:rsidP="0094373B">
            <w:pPr>
              <w:pStyle w:val="TAH"/>
              <w:rPr>
                <w:lang w:eastAsia="ja-JP"/>
              </w:rPr>
            </w:pPr>
            <w:r w:rsidRPr="002F6FF2">
              <w:rPr>
                <w:lang w:eastAsia="ja-JP"/>
              </w:rPr>
              <w:t> </w:t>
            </w:r>
          </w:p>
        </w:tc>
        <w:tc>
          <w:tcPr>
            <w:tcW w:w="5088" w:type="dxa"/>
            <w:shd w:val="clear" w:color="auto" w:fill="auto"/>
          </w:tcPr>
          <w:p w14:paraId="7F2C2E04" w14:textId="77777777" w:rsidR="00B45B4C" w:rsidRPr="009531ED" w:rsidRDefault="00B45B4C" w:rsidP="0094373B">
            <w:pPr>
              <w:pStyle w:val="TAH"/>
              <w:rPr>
                <w:lang w:eastAsia="ja-JP"/>
              </w:rPr>
            </w:pPr>
            <w:r w:rsidRPr="002F6FF2">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9531ED">
              <w:rPr>
                <w:lang w:eastAsia="ja-JP"/>
              </w:rPr>
              <w:t xml:space="preserve"> [dB]</w:t>
            </w:r>
          </w:p>
        </w:tc>
        <w:tc>
          <w:tcPr>
            <w:tcW w:w="1262" w:type="dxa"/>
            <w:shd w:val="clear" w:color="auto" w:fill="auto"/>
          </w:tcPr>
          <w:p w14:paraId="5CEE514D" w14:textId="77777777" w:rsidR="00B45B4C" w:rsidRPr="009531ED" w:rsidRDefault="00B45B4C" w:rsidP="0094373B">
            <w:pPr>
              <w:pStyle w:val="TAH"/>
              <w:rPr>
                <w:lang w:eastAsia="ja-JP"/>
              </w:rPr>
            </w:pPr>
            <w:r w:rsidRPr="00843636">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9531ED">
              <w:rPr>
                <w:lang w:eastAsia="ja-JP"/>
              </w:rPr>
              <w:t xml:space="preserve"> [dB]</w:t>
            </w:r>
          </w:p>
        </w:tc>
        <w:tc>
          <w:tcPr>
            <w:tcW w:w="1754" w:type="dxa"/>
            <w:shd w:val="clear" w:color="auto" w:fill="auto"/>
          </w:tcPr>
          <w:p w14:paraId="3DB1EEEF" w14:textId="77777777" w:rsidR="00B45B4C" w:rsidRPr="00995A3F" w:rsidRDefault="00B45B4C" w:rsidP="0094373B">
            <w:pPr>
              <w:pStyle w:val="TAH"/>
              <w:rPr>
                <w:lang w:eastAsia="ja-JP"/>
              </w:rPr>
            </w:pPr>
            <w:r w:rsidRPr="00843636">
              <w:rPr>
                <w:lang w:eastAsia="ja-JP"/>
              </w:rPr>
              <w:t>Standard deviation: σ</w:t>
            </w:r>
            <w:r w:rsidRPr="00995A3F">
              <w:rPr>
                <w:i/>
                <w:szCs w:val="18"/>
                <w:vertAlign w:val="subscript"/>
              </w:rPr>
              <w:t>P</w:t>
            </w:r>
            <w:r w:rsidRPr="00995A3F" w:rsidDel="009A4F2C">
              <w:rPr>
                <w:lang w:eastAsia="ja-JP"/>
              </w:rPr>
              <w:t xml:space="preserve"> </w:t>
            </w:r>
            <w:r w:rsidRPr="00995A3F">
              <w:rPr>
                <w:lang w:eastAsia="ja-JP"/>
              </w:rPr>
              <w:t xml:space="preserve"> [dB]</w:t>
            </w:r>
          </w:p>
        </w:tc>
      </w:tr>
      <w:tr w:rsidR="00B45B4C" w:rsidRPr="009531ED" w14:paraId="42C494A7" w14:textId="77777777" w:rsidTr="001457DF">
        <w:tc>
          <w:tcPr>
            <w:tcW w:w="1715" w:type="dxa"/>
            <w:shd w:val="clear" w:color="auto" w:fill="auto"/>
          </w:tcPr>
          <w:p w14:paraId="135D583C" w14:textId="77777777" w:rsidR="00B45B4C" w:rsidRPr="009531ED" w:rsidRDefault="00B45B4C" w:rsidP="0094373B">
            <w:pPr>
              <w:pStyle w:val="TAC"/>
              <w:rPr>
                <w:lang w:eastAsia="ja-JP"/>
              </w:rPr>
            </w:pPr>
            <w:r w:rsidRPr="009531ED">
              <w:rPr>
                <w:lang w:eastAsia="ja-JP"/>
              </w:rPr>
              <w:t>Low</w:t>
            </w:r>
            <w:r w:rsidRPr="009531ED">
              <w:rPr>
                <w:lang w:eastAsia="ko-KR"/>
              </w:rPr>
              <w:t>-</w:t>
            </w:r>
            <w:r w:rsidRPr="009531ED">
              <w:rPr>
                <w:lang w:eastAsia="ja-JP"/>
              </w:rPr>
              <w:t>loss model</w:t>
            </w:r>
          </w:p>
        </w:tc>
        <w:tc>
          <w:tcPr>
            <w:tcW w:w="5088" w:type="dxa"/>
            <w:shd w:val="clear" w:color="auto" w:fill="auto"/>
          </w:tcPr>
          <w:p w14:paraId="7F0EC13F" w14:textId="77777777" w:rsidR="00B45B4C" w:rsidRPr="009531ED"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74188AB7" w14:textId="77777777" w:rsidR="00B45B4C" w:rsidRPr="00843636" w:rsidRDefault="00B45B4C" w:rsidP="0094373B">
            <w:pPr>
              <w:pStyle w:val="TAL"/>
              <w:rPr>
                <w:rFonts w:cs="Arial"/>
                <w:lang w:eastAsia="ja-JP"/>
              </w:rPr>
            </w:pPr>
          </w:p>
        </w:tc>
        <w:tc>
          <w:tcPr>
            <w:tcW w:w="1262" w:type="dxa"/>
            <w:shd w:val="clear" w:color="auto" w:fill="auto"/>
          </w:tcPr>
          <w:p w14:paraId="6C8E7FFF" w14:textId="77777777" w:rsidR="00B45B4C" w:rsidRPr="00995A3F" w:rsidRDefault="00B45B4C" w:rsidP="0094373B">
            <w:pPr>
              <w:pStyle w:val="TAL"/>
              <w:rPr>
                <w:lang w:eastAsia="ko-KR"/>
              </w:rPr>
            </w:pPr>
            <w:r w:rsidRPr="00995A3F">
              <w:rPr>
                <w:lang w:eastAsia="ja-JP"/>
              </w:rPr>
              <w:t>0.5</w:t>
            </w:r>
            <w:r w:rsidRPr="00995A3F">
              <w:rPr>
                <w:i/>
                <w:lang w:eastAsia="ko-KR"/>
              </w:rPr>
              <w:t>d</w:t>
            </w:r>
            <w:r w:rsidRPr="00995A3F">
              <w:rPr>
                <w:vertAlign w:val="subscript"/>
                <w:lang w:eastAsia="ko-KR"/>
              </w:rPr>
              <w:t>2D-in</w:t>
            </w:r>
          </w:p>
        </w:tc>
        <w:tc>
          <w:tcPr>
            <w:tcW w:w="1754" w:type="dxa"/>
            <w:shd w:val="clear" w:color="auto" w:fill="auto"/>
          </w:tcPr>
          <w:p w14:paraId="31D13AAC" w14:textId="77777777" w:rsidR="00B45B4C" w:rsidRPr="00995A3F" w:rsidRDefault="00B45B4C" w:rsidP="0094373B">
            <w:pPr>
              <w:pStyle w:val="TAL"/>
              <w:rPr>
                <w:rFonts w:cs="Arial"/>
                <w:lang w:eastAsia="ko-KR"/>
              </w:rPr>
            </w:pPr>
            <w:r w:rsidRPr="00995A3F">
              <w:rPr>
                <w:rFonts w:cs="Arial" w:hint="eastAsia"/>
                <w:lang w:eastAsia="ko-KR"/>
              </w:rPr>
              <w:t>4.4</w:t>
            </w:r>
          </w:p>
        </w:tc>
      </w:tr>
      <w:tr w:rsidR="00B45B4C" w:rsidRPr="009531ED" w14:paraId="66F1A52F" w14:textId="77777777" w:rsidTr="001457DF">
        <w:tc>
          <w:tcPr>
            <w:tcW w:w="1715" w:type="dxa"/>
            <w:shd w:val="clear" w:color="auto" w:fill="auto"/>
          </w:tcPr>
          <w:p w14:paraId="0A879F0A" w14:textId="77777777" w:rsidR="00B45B4C" w:rsidRPr="009531ED" w:rsidRDefault="00B45B4C" w:rsidP="0094373B">
            <w:pPr>
              <w:pStyle w:val="TAC"/>
              <w:rPr>
                <w:lang w:eastAsia="ja-JP"/>
              </w:rPr>
            </w:pPr>
            <w:r w:rsidRPr="009531ED">
              <w:rPr>
                <w:lang w:eastAsia="ja-JP"/>
              </w:rPr>
              <w:t>High</w:t>
            </w:r>
            <w:r w:rsidRPr="009531ED">
              <w:rPr>
                <w:lang w:eastAsia="ko-KR"/>
              </w:rPr>
              <w:t>-</w:t>
            </w:r>
            <w:r w:rsidRPr="009531ED">
              <w:rPr>
                <w:lang w:eastAsia="ja-JP"/>
              </w:rPr>
              <w:t>loss model</w:t>
            </w:r>
          </w:p>
        </w:tc>
        <w:tc>
          <w:tcPr>
            <w:tcW w:w="5088" w:type="dxa"/>
            <w:shd w:val="clear" w:color="auto" w:fill="auto"/>
          </w:tcPr>
          <w:p w14:paraId="0FED0A58" w14:textId="77777777" w:rsidR="00B45B4C" w:rsidRPr="009531ED"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3B27EEE" w14:textId="77777777" w:rsidR="00B45B4C" w:rsidRPr="00843636" w:rsidRDefault="00B45B4C" w:rsidP="0094373B">
            <w:pPr>
              <w:pStyle w:val="TAL"/>
            </w:pPr>
          </w:p>
        </w:tc>
        <w:tc>
          <w:tcPr>
            <w:tcW w:w="1262" w:type="dxa"/>
            <w:shd w:val="clear" w:color="auto" w:fill="auto"/>
          </w:tcPr>
          <w:p w14:paraId="41BC2356" w14:textId="77777777" w:rsidR="00B45B4C" w:rsidRPr="00995A3F" w:rsidRDefault="00B45B4C" w:rsidP="0094373B">
            <w:pPr>
              <w:pStyle w:val="TAL"/>
              <w:rPr>
                <w:lang w:eastAsia="ja-JP"/>
              </w:rPr>
            </w:pPr>
            <w:r w:rsidRPr="00995A3F">
              <w:rPr>
                <w:lang w:eastAsia="ja-JP"/>
              </w:rPr>
              <w:t>0.5</w:t>
            </w:r>
            <w:r w:rsidRPr="00995A3F">
              <w:rPr>
                <w:i/>
                <w:lang w:eastAsia="ko-KR"/>
              </w:rPr>
              <w:t>d</w:t>
            </w:r>
            <w:r w:rsidRPr="00995A3F">
              <w:rPr>
                <w:vertAlign w:val="subscript"/>
                <w:lang w:eastAsia="ko-KR"/>
              </w:rPr>
              <w:t>2D-in</w:t>
            </w:r>
          </w:p>
        </w:tc>
        <w:tc>
          <w:tcPr>
            <w:tcW w:w="1754" w:type="dxa"/>
            <w:shd w:val="clear" w:color="auto" w:fill="auto"/>
          </w:tcPr>
          <w:p w14:paraId="69A480E4" w14:textId="77777777" w:rsidR="00B45B4C" w:rsidRPr="00995A3F" w:rsidRDefault="00B45B4C" w:rsidP="0094373B">
            <w:pPr>
              <w:pStyle w:val="TAL"/>
              <w:rPr>
                <w:rFonts w:cs="Arial"/>
                <w:lang w:eastAsia="ko-KR"/>
              </w:rPr>
            </w:pPr>
            <w:r w:rsidRPr="00995A3F">
              <w:rPr>
                <w:rFonts w:cs="Arial" w:hint="eastAsia"/>
                <w:lang w:eastAsia="ko-KR"/>
              </w:rPr>
              <w:t>6.5</w:t>
            </w:r>
          </w:p>
        </w:tc>
      </w:tr>
    </w:tbl>
    <w:p w14:paraId="5F5AEDAA" w14:textId="77777777" w:rsidR="00B45B4C" w:rsidRPr="009531ED" w:rsidRDefault="00B45B4C" w:rsidP="00B45B4C">
      <w:pPr>
        <w:rPr>
          <w:lang w:eastAsia="ko-KR"/>
        </w:rPr>
      </w:pPr>
    </w:p>
    <w:p w14:paraId="3E5C7AAF" w14:textId="77777777" w:rsidR="00B45B4C" w:rsidRPr="009132C5" w:rsidRDefault="00B45B4C" w:rsidP="00B45B4C">
      <w:pPr>
        <w:rPr>
          <w:lang w:eastAsia="ko-KR"/>
        </w:rPr>
      </w:pPr>
      <w:r w:rsidRPr="009531ED">
        <w:rPr>
          <w:i/>
          <w:lang w:eastAsia="zh-CN"/>
        </w:rPr>
        <w:t>d</w:t>
      </w:r>
      <w:r w:rsidRPr="009531ED">
        <w:rPr>
          <w:i/>
          <w:vertAlign w:val="subscript"/>
          <w:lang w:eastAsia="zh-CN"/>
        </w:rPr>
        <w:t>2D</w:t>
      </w:r>
      <w:r w:rsidRPr="009531ED">
        <w:rPr>
          <w:i/>
          <w:lang w:eastAsia="zh-CN"/>
        </w:rPr>
        <w:t>-</w:t>
      </w:r>
      <w:r w:rsidRPr="009531ED">
        <w:rPr>
          <w:i/>
          <w:vertAlign w:val="subscript"/>
          <w:lang w:eastAsia="zh-CN"/>
        </w:rPr>
        <w:t>in</w:t>
      </w:r>
      <w:r w:rsidRPr="009531ED">
        <w:t xml:space="preserve"> is </w:t>
      </w:r>
      <w:r w:rsidRPr="009531ED">
        <w:rPr>
          <w:lang w:eastAsia="ko-KR"/>
        </w:rPr>
        <w:t xml:space="preserve">minimum of two independently generated </w:t>
      </w:r>
      <w:r w:rsidRPr="009531ED">
        <w:t xml:space="preserve">uniformly distributed </w:t>
      </w:r>
      <w:r w:rsidRPr="009531ED">
        <w:rPr>
          <w:lang w:eastAsia="ko-KR"/>
        </w:rPr>
        <w:t xml:space="preserve">variables </w:t>
      </w:r>
      <w:r w:rsidRPr="009531ED">
        <w:t>b</w:t>
      </w:r>
      <w:r w:rsidRPr="002F6FF2">
        <w:t xml:space="preserve">etween 0 and 25 m for </w:t>
      </w:r>
      <w:r w:rsidRPr="009132C5">
        <w:rPr>
          <w:rFonts w:hint="eastAsia"/>
          <w:lang w:eastAsia="ko-KR"/>
        </w:rPr>
        <w:t xml:space="preserve">RMa, </w:t>
      </w:r>
      <w:r w:rsidRPr="00CA0EE5">
        <w:t>UMa and UMi-Street Canyon</w:t>
      </w:r>
      <w:r w:rsidRPr="0030279C">
        <w:rPr>
          <w:rFonts w:hint="eastAsia"/>
          <w:lang w:eastAsia="ko-KR"/>
        </w:rPr>
        <w:t xml:space="preserve">. </w:t>
      </w:r>
      <w:r w:rsidRPr="009531ED">
        <w:rPr>
          <w:i/>
          <w:lang w:eastAsia="zh-CN"/>
        </w:rPr>
        <w:t>d</w:t>
      </w:r>
      <w:r w:rsidRPr="009531ED">
        <w:rPr>
          <w:i/>
          <w:vertAlign w:val="subscript"/>
          <w:lang w:eastAsia="zh-CN"/>
        </w:rPr>
        <w:t>2D</w:t>
      </w:r>
      <w:r w:rsidRPr="009531ED">
        <w:rPr>
          <w:i/>
          <w:lang w:eastAsia="zh-CN"/>
        </w:rPr>
        <w:t>-</w:t>
      </w:r>
      <w:r w:rsidRPr="009531ED">
        <w:rPr>
          <w:i/>
          <w:vertAlign w:val="subscript"/>
          <w:lang w:eastAsia="zh-CN"/>
        </w:rPr>
        <w:t>in</w:t>
      </w:r>
      <w:r w:rsidRPr="009531ED">
        <w:t xml:space="preserve"> </w:t>
      </w:r>
      <w:r w:rsidRPr="009531ED">
        <w:rPr>
          <w:lang w:eastAsia="ko-KR"/>
        </w:rPr>
        <w:t xml:space="preserve">shall be UT-specifically </w:t>
      </w:r>
      <w:r w:rsidRPr="002F6FF2">
        <w:rPr>
          <w:rFonts w:hint="eastAsia"/>
          <w:lang w:eastAsia="ko-KR"/>
        </w:rPr>
        <w:t>generated.</w:t>
      </w:r>
    </w:p>
    <w:p w14:paraId="7CDB62F0" w14:textId="77777777" w:rsidR="00B45B4C" w:rsidRPr="009531ED" w:rsidRDefault="00B45B4C" w:rsidP="00B45B4C">
      <w:pPr>
        <w:rPr>
          <w:lang w:eastAsia="ko-KR"/>
        </w:rPr>
      </w:pPr>
      <w:r w:rsidRPr="0030279C">
        <w:rPr>
          <w:rFonts w:hint="eastAsia"/>
          <w:lang w:eastAsia="ko-KR"/>
        </w:rPr>
        <w:t xml:space="preserve">Both low-loss and </w:t>
      </w:r>
      <w:r w:rsidRPr="009531ED">
        <w:rPr>
          <w:lang w:eastAsia="ko-KR"/>
        </w:rPr>
        <w:t xml:space="preserve">high-loss models are applicable to </w:t>
      </w:r>
      <w:r w:rsidRPr="009531ED">
        <w:t>UMa and UMi-Street Canyon</w:t>
      </w:r>
      <w:r w:rsidRPr="009531ED">
        <w:rPr>
          <w:lang w:eastAsia="ko-KR"/>
        </w:rPr>
        <w:t>.</w:t>
      </w:r>
    </w:p>
    <w:p w14:paraId="076F8974" w14:textId="77777777" w:rsidR="00B45B4C" w:rsidRPr="009531ED" w:rsidRDefault="00B45B4C" w:rsidP="00B45B4C">
      <w:pPr>
        <w:rPr>
          <w:lang w:eastAsia="ko-KR"/>
        </w:rPr>
      </w:pPr>
      <w:r w:rsidRPr="009531ED">
        <w:rPr>
          <w:lang w:eastAsia="ko-KR"/>
        </w:rPr>
        <w:t>Only the low-loss model is applicable to RMa.</w:t>
      </w:r>
    </w:p>
    <w:p w14:paraId="5CF8C8C8" w14:textId="77777777" w:rsidR="00B45B4C" w:rsidRPr="009531ED" w:rsidRDefault="00B45B4C" w:rsidP="00B45B4C">
      <w:pPr>
        <w:rPr>
          <w:lang w:val="en-US" w:eastAsia="ko-KR"/>
        </w:rPr>
      </w:pPr>
      <w:r w:rsidRPr="009531ED">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4F3B8FD9" w14:textId="77777777" w:rsidR="00B45B4C" w:rsidRPr="009531ED" w:rsidRDefault="00B45B4C" w:rsidP="00B45B4C">
      <w:pPr>
        <w:rPr>
          <w:lang w:eastAsia="ko-KR"/>
        </w:rPr>
      </w:pPr>
      <w:r w:rsidRPr="009531ED">
        <w:rPr>
          <w:lang w:eastAsia="ko-KR"/>
        </w:rPr>
        <w:t>T</w:t>
      </w:r>
      <w:r w:rsidRPr="009531ED">
        <w:rPr>
          <w:lang w:eastAsia="ja-JP"/>
        </w:rPr>
        <w:t xml:space="preserve">he pathloss incorporating </w:t>
      </w:r>
      <w:r w:rsidRPr="009531ED">
        <w:rPr>
          <w:lang w:eastAsia="ko-KR"/>
        </w:rPr>
        <w:t xml:space="preserve">O-to-I car </w:t>
      </w:r>
      <w:r w:rsidRPr="009531ED">
        <w:rPr>
          <w:lang w:eastAsia="ja-JP"/>
        </w:rPr>
        <w:t xml:space="preserve">penetration loss </w:t>
      </w:r>
      <w:r w:rsidRPr="009531ED">
        <w:rPr>
          <w:lang w:eastAsia="ko-KR"/>
        </w:rPr>
        <w:t>is modelled as in the following</w:t>
      </w:r>
      <w:r w:rsidRPr="009531ED">
        <w:rPr>
          <w:lang w:eastAsia="ja-JP"/>
        </w:rPr>
        <w:t>:</w:t>
      </w:r>
    </w:p>
    <w:p w14:paraId="3B0A66F4" w14:textId="77777777" w:rsidR="00B45B4C" w:rsidRPr="009531ED" w:rsidRDefault="00B45B4C" w:rsidP="00B45B4C">
      <w:pPr>
        <w:pStyle w:val="EQ"/>
        <w:rPr>
          <w:lang w:eastAsia="ko-KR"/>
        </w:rPr>
      </w:pPr>
      <w:r w:rsidRPr="009531ED">
        <w:rPr>
          <w:lang w:eastAsia="ko-KR"/>
        </w:rPr>
        <w:tab/>
        <w:t>PL = PL</w:t>
      </w:r>
      <w:r w:rsidRPr="009531ED">
        <w:rPr>
          <w:vertAlign w:val="subscript"/>
          <w:lang w:eastAsia="ko-KR"/>
        </w:rPr>
        <w:t>b</w:t>
      </w:r>
      <w:r w:rsidRPr="009531ED">
        <w:rPr>
          <w:lang w:eastAsia="ko-KR"/>
        </w:rPr>
        <w:t xml:space="preserve"> + </w:t>
      </w:r>
      <w:r w:rsidRPr="009531ED">
        <w:rPr>
          <w:i/>
          <w:lang w:eastAsia="ko-KR"/>
        </w:rPr>
        <w:t>N</w:t>
      </w:r>
      <w:r w:rsidRPr="009531ED">
        <w:rPr>
          <w:lang w:eastAsia="ko-KR"/>
        </w:rPr>
        <w:t>(</w:t>
      </w:r>
      <w:r w:rsidRPr="009531ED">
        <w:rPr>
          <w:i/>
          <w:lang w:eastAsia="ko-KR"/>
        </w:rPr>
        <w:t>μ</w:t>
      </w:r>
      <w:r w:rsidRPr="009531ED">
        <w:rPr>
          <w:lang w:eastAsia="ko-KR"/>
        </w:rPr>
        <w:t>,</w:t>
      </w:r>
      <w:r w:rsidRPr="009531ED">
        <w:rPr>
          <w:lang w:eastAsia="ja-JP"/>
        </w:rPr>
        <w:t xml:space="preserve"> σ</w:t>
      </w:r>
      <w:r w:rsidRPr="009531ED">
        <w:rPr>
          <w:rFonts w:cs="Arial"/>
          <w:i/>
          <w:szCs w:val="18"/>
          <w:vertAlign w:val="subscript"/>
        </w:rPr>
        <w:t>P</w:t>
      </w:r>
      <w:r w:rsidRPr="009531ED">
        <w:rPr>
          <w:rFonts w:cs="Arial"/>
          <w:i/>
          <w:szCs w:val="18"/>
          <w:vertAlign w:val="superscript"/>
        </w:rPr>
        <w:t>2</w:t>
      </w:r>
      <w:r w:rsidRPr="009531ED">
        <w:rPr>
          <w:lang w:eastAsia="ko-KR"/>
        </w:rPr>
        <w:t>)</w:t>
      </w:r>
    </w:p>
    <w:p w14:paraId="191C606E" w14:textId="77777777" w:rsidR="00B45B4C" w:rsidRPr="009531ED" w:rsidRDefault="00B45B4C" w:rsidP="00B45B4C">
      <w:pPr>
        <w:rPr>
          <w:rFonts w:eastAsia="MS Mincho"/>
          <w:lang w:eastAsia="ja-JP"/>
        </w:rPr>
      </w:pPr>
      <w:r w:rsidRPr="009531ED">
        <w:rPr>
          <w:lang w:eastAsia="ja-JP"/>
        </w:rPr>
        <w:t>where PL</w:t>
      </w:r>
      <w:r w:rsidRPr="009531ED">
        <w:rPr>
          <w:vertAlign w:val="subscript"/>
          <w:lang w:eastAsia="ja-JP"/>
        </w:rPr>
        <w:t>b</w:t>
      </w:r>
      <w:r w:rsidRPr="009531ED">
        <w:rPr>
          <w:lang w:eastAsia="ja-JP"/>
        </w:rPr>
        <w:t xml:space="preserve"> is the basic outdoor path loss</w:t>
      </w:r>
      <w:r w:rsidRPr="009531ED">
        <w:rPr>
          <w:lang w:eastAsia="ko-KR"/>
        </w:rPr>
        <w:t xml:space="preserve"> given in Section 7.4.1.</w:t>
      </w:r>
      <w:r w:rsidRPr="009531ED">
        <w:rPr>
          <w:lang w:eastAsia="ja-JP"/>
        </w:rPr>
        <w:t xml:space="preserve"> </w:t>
      </w:r>
      <w:r w:rsidRPr="009531ED">
        <w:rPr>
          <w:i/>
          <w:lang w:eastAsia="ko-KR"/>
        </w:rPr>
        <w:t>μ</w:t>
      </w:r>
      <w:r w:rsidRPr="009531ED">
        <w:rPr>
          <w:lang w:eastAsia="ko-KR"/>
        </w:rPr>
        <w:t xml:space="preserve"> = 9, </w:t>
      </w:r>
      <w:r w:rsidRPr="009531ED">
        <w:rPr>
          <w:lang w:eastAsia="ja-JP"/>
        </w:rPr>
        <w:t>and σ</w:t>
      </w:r>
      <w:r w:rsidRPr="009531ED">
        <w:rPr>
          <w:rFonts w:cs="Arial"/>
          <w:i/>
          <w:szCs w:val="18"/>
          <w:vertAlign w:val="subscript"/>
        </w:rPr>
        <w:t>P</w:t>
      </w:r>
      <w:r w:rsidRPr="009531ED" w:rsidDel="00D5467C">
        <w:rPr>
          <w:lang w:eastAsia="ja-JP"/>
        </w:rPr>
        <w:t xml:space="preserve"> </w:t>
      </w:r>
      <w:r w:rsidRPr="009531ED">
        <w:rPr>
          <w:lang w:eastAsia="ko-KR"/>
        </w:rPr>
        <w:t xml:space="preserve">= 5. </w:t>
      </w:r>
      <w:r w:rsidRPr="009531ED">
        <w:rPr>
          <w:rFonts w:cs="Arial"/>
          <w:szCs w:val="18"/>
          <w:lang w:eastAsia="ko-KR"/>
        </w:rPr>
        <w:t xml:space="preserve">Optionally, </w:t>
      </w:r>
      <w:r w:rsidRPr="009531ED">
        <w:rPr>
          <w:lang w:eastAsia="ko-KR"/>
        </w:rPr>
        <w:t xml:space="preserve">for metallized car windows, </w:t>
      </w:r>
      <w:r w:rsidRPr="009531ED">
        <w:rPr>
          <w:i/>
          <w:lang w:eastAsia="ko-KR"/>
        </w:rPr>
        <w:t>μ</w:t>
      </w:r>
      <w:r w:rsidRPr="009531ED">
        <w:rPr>
          <w:lang w:eastAsia="ko-KR"/>
        </w:rPr>
        <w:t xml:space="preserve"> = 20 can be used</w:t>
      </w:r>
      <w:r w:rsidRPr="009531ED">
        <w:rPr>
          <w:rFonts w:cs="Arial"/>
          <w:szCs w:val="18"/>
          <w:lang w:eastAsia="ko-KR"/>
        </w:rPr>
        <w:t xml:space="preserve">. The O-to-I car penetration loss models are applicable for at least </w:t>
      </w:r>
      <w:r w:rsidRPr="009531ED">
        <w:rPr>
          <w:lang w:val="en-AU"/>
        </w:rPr>
        <w:t>0.6-60 GHz</w:t>
      </w:r>
      <w:r w:rsidRPr="009531ED">
        <w:rPr>
          <w:lang w:val="en-AU" w:eastAsia="ko-KR"/>
        </w:rPr>
        <w:t>.</w:t>
      </w:r>
    </w:p>
    <w:p w14:paraId="70AC21DE" w14:textId="0713E20F" w:rsidR="00A9333F" w:rsidRPr="00995A3F" w:rsidRDefault="000522A6" w:rsidP="005163B0">
      <w:pPr>
        <w:pStyle w:val="Heading4"/>
      </w:pPr>
      <w:bookmarkStart w:id="175" w:name="_Toc9036928"/>
      <w:bookmarkStart w:id="176" w:name="_Toc9039906"/>
      <w:bookmarkStart w:id="177" w:name="_Toc9042958"/>
      <w:r w:rsidRPr="009531ED">
        <w:t>5.2</w:t>
      </w:r>
      <w:r w:rsidR="00A9333F" w:rsidRPr="009531ED">
        <w:t>.3.4</w:t>
      </w:r>
      <w:r w:rsidR="005163B0" w:rsidRPr="00995A3F">
        <w:tab/>
      </w:r>
      <w:r w:rsidR="00A9333F" w:rsidRPr="00995A3F">
        <w:rPr>
          <w:rFonts w:hint="eastAsia"/>
        </w:rPr>
        <w:t>T</w:t>
      </w:r>
      <w:r w:rsidR="00A9333F" w:rsidRPr="00995A3F">
        <w:t>ransmission power control model</w:t>
      </w:r>
      <w:bookmarkEnd w:id="175"/>
      <w:bookmarkEnd w:id="176"/>
      <w:bookmarkEnd w:id="177"/>
    </w:p>
    <w:p w14:paraId="169C2D8C" w14:textId="77777777" w:rsidR="00800EEC" w:rsidRPr="002F6FF2" w:rsidRDefault="00800EEC" w:rsidP="00800EEC">
      <w:pPr>
        <w:rPr>
          <w:lang w:eastAsia="ja-JP"/>
        </w:rPr>
      </w:pPr>
      <w:r w:rsidRPr="009B5A9D">
        <w:rPr>
          <w:lang w:eastAsia="ja-JP"/>
        </w:rPr>
        <w:t>For downlink</w:t>
      </w:r>
      <w:r w:rsidRPr="009B5A9D">
        <w:rPr>
          <w:rFonts w:hint="eastAsia"/>
          <w:lang w:eastAsia="ja-JP"/>
        </w:rPr>
        <w:t xml:space="preserve"> scenario</w:t>
      </w:r>
      <w:r w:rsidRPr="002F6FF2">
        <w:rPr>
          <w:lang w:eastAsia="ja-JP"/>
        </w:rPr>
        <w:t>, no power control scheme is applied.</w:t>
      </w:r>
    </w:p>
    <w:p w14:paraId="008C1CEB" w14:textId="77777777" w:rsidR="00800EEC" w:rsidRPr="0030279C" w:rsidRDefault="00800EEC" w:rsidP="00800EEC">
      <w:pPr>
        <w:rPr>
          <w:lang w:eastAsia="ja-JP"/>
        </w:rPr>
      </w:pPr>
      <w:r w:rsidRPr="009132C5">
        <w:rPr>
          <w:lang w:eastAsia="ja-JP"/>
        </w:rPr>
        <w:t>For uplink</w:t>
      </w:r>
      <w:r w:rsidRPr="00CA0EE5">
        <w:rPr>
          <w:rFonts w:hint="eastAsia"/>
          <w:lang w:eastAsia="ja-JP"/>
        </w:rPr>
        <w:t xml:space="preserve"> scenario</w:t>
      </w:r>
      <w:r w:rsidRPr="0030279C">
        <w:rPr>
          <w:lang w:eastAsia="ja-JP"/>
        </w:rPr>
        <w:t>, TPC model specified in Section 9.1 TR 36.942 is applied with following parameters.</w:t>
      </w:r>
    </w:p>
    <w:p w14:paraId="1A3E1AAC" w14:textId="77777777" w:rsidR="00800EEC" w:rsidRPr="00995A3F" w:rsidRDefault="00800EEC" w:rsidP="00800EEC">
      <w:pPr>
        <w:pStyle w:val="B10"/>
        <w:rPr>
          <w:lang w:eastAsia="ja-JP"/>
        </w:rPr>
      </w:pPr>
      <w:r w:rsidRPr="00995A3F">
        <w:rPr>
          <w:lang w:eastAsia="ja-JP"/>
        </w:rPr>
        <w:t>-</w:t>
      </w:r>
      <w:r w:rsidRPr="00995A3F">
        <w:rPr>
          <w:lang w:eastAsia="ja-JP"/>
        </w:rPr>
        <w:tab/>
        <w:t>CLx-ile = 88 + 10*log10(200/X), where X is UL transmission BW (MHz)</w:t>
      </w:r>
    </w:p>
    <w:p w14:paraId="5B91EDE8" w14:textId="77777777" w:rsidR="00800EEC" w:rsidRPr="00995A3F" w:rsidRDefault="00800EEC" w:rsidP="00800EEC">
      <w:pPr>
        <w:pStyle w:val="B10"/>
        <w:rPr>
          <w:lang w:eastAsia="ja-JP"/>
        </w:rPr>
      </w:pPr>
      <w:r w:rsidRPr="009B5A9D">
        <w:rPr>
          <w:lang w:eastAsia="ja-JP"/>
        </w:rPr>
        <w:t>-</w:t>
      </w:r>
      <w:r w:rsidRPr="009B5A9D">
        <w:rPr>
          <w:lang w:eastAsia="ja-JP"/>
        </w:rPr>
        <w:tab/>
        <w:t>γ = 1</w:t>
      </w:r>
    </w:p>
    <w:p w14:paraId="0860D62F" w14:textId="7BA65FD2" w:rsidR="00A9333F" w:rsidRPr="00995A3F" w:rsidRDefault="000522A6" w:rsidP="005163B0">
      <w:pPr>
        <w:pStyle w:val="Heading4"/>
      </w:pPr>
      <w:bookmarkStart w:id="178" w:name="_Toc9036929"/>
      <w:bookmarkStart w:id="179" w:name="_Toc9039907"/>
      <w:bookmarkStart w:id="180" w:name="_Toc9042959"/>
      <w:r w:rsidRPr="00995A3F">
        <w:rPr>
          <w:rFonts w:hint="eastAsia"/>
        </w:rPr>
        <w:t>5.2</w:t>
      </w:r>
      <w:r w:rsidR="00A9333F" w:rsidRPr="00995A3F">
        <w:rPr>
          <w:rFonts w:hint="eastAsia"/>
        </w:rPr>
        <w:t>.3.5</w:t>
      </w:r>
      <w:r w:rsidR="005163B0" w:rsidRPr="00995A3F">
        <w:tab/>
      </w:r>
      <w:r w:rsidR="00A9333F" w:rsidRPr="00995A3F">
        <w:rPr>
          <w:rFonts w:hint="eastAsia"/>
        </w:rPr>
        <w:t>Received signal power model</w:t>
      </w:r>
      <w:bookmarkEnd w:id="178"/>
      <w:bookmarkEnd w:id="179"/>
      <w:bookmarkEnd w:id="180"/>
    </w:p>
    <w:p w14:paraId="06056C4B" w14:textId="77777777" w:rsidR="00384B67" w:rsidRPr="002F6FF2" w:rsidRDefault="00384B67" w:rsidP="00384B67">
      <w:pPr>
        <w:rPr>
          <w:lang w:eastAsia="ja-JP"/>
        </w:rPr>
      </w:pPr>
      <w:r w:rsidRPr="009B5A9D">
        <w:rPr>
          <w:rFonts w:hint="eastAsia"/>
          <w:lang w:eastAsia="ja-JP"/>
        </w:rPr>
        <w:t>T</w:t>
      </w:r>
      <w:r w:rsidRPr="009B5A9D">
        <w:rPr>
          <w:lang w:eastAsia="ja-JP"/>
        </w:rPr>
        <w:t xml:space="preserve">he </w:t>
      </w:r>
      <w:r w:rsidRPr="002F6FF2">
        <w:rPr>
          <w:rFonts w:hint="eastAsia"/>
          <w:lang w:eastAsia="ja-JP"/>
        </w:rPr>
        <w:t xml:space="preserve">following model is applied. </w:t>
      </w:r>
    </w:p>
    <w:p w14:paraId="19183AF6" w14:textId="71631F56" w:rsidR="00384B67" w:rsidRPr="00995A3F" w:rsidRDefault="00995A3F" w:rsidP="001457DF">
      <w:pPr>
        <w:pStyle w:val="EQ"/>
        <w:rPr>
          <w:lang w:eastAsia="ja-JP"/>
        </w:rPr>
      </w:pPr>
      <w:r>
        <w:rPr>
          <w:lang w:eastAsia="ja-JP"/>
        </w:rPr>
        <w:tab/>
      </w:r>
      <w:r w:rsidR="00384B67" w:rsidRPr="00995A3F">
        <w:rPr>
          <w:lang w:eastAsia="ja-JP"/>
        </w:rPr>
        <w:t>RX_PWR = TX_PWR – Path loss + G_TX + G_RX</w:t>
      </w:r>
    </w:p>
    <w:p w14:paraId="519AAE4E" w14:textId="77777777" w:rsidR="00384B67" w:rsidRPr="00995A3F" w:rsidRDefault="00384B67" w:rsidP="00384B67">
      <w:pPr>
        <w:rPr>
          <w:lang w:eastAsia="ja-JP"/>
        </w:rPr>
      </w:pPr>
      <w:r w:rsidRPr="00995A3F">
        <w:rPr>
          <w:lang w:eastAsia="ja-JP"/>
        </w:rPr>
        <w:t>where:</w:t>
      </w:r>
    </w:p>
    <w:p w14:paraId="361DD65B" w14:textId="77777777" w:rsidR="00384B67" w:rsidRPr="009B5A9D" w:rsidRDefault="00384B67" w:rsidP="00384B67">
      <w:pPr>
        <w:rPr>
          <w:lang w:eastAsia="ja-JP"/>
        </w:rPr>
      </w:pPr>
      <w:r w:rsidRPr="009B5A9D">
        <w:rPr>
          <w:lang w:eastAsia="ja-JP"/>
        </w:rPr>
        <w:lastRenderedPageBreak/>
        <w:t>RX_PWR is the received power.</w:t>
      </w:r>
    </w:p>
    <w:p w14:paraId="31B529BE" w14:textId="77777777" w:rsidR="00384B67" w:rsidRPr="002F6FF2" w:rsidRDefault="00384B67" w:rsidP="00384B67">
      <w:pPr>
        <w:rPr>
          <w:lang w:eastAsia="ja-JP"/>
        </w:rPr>
      </w:pPr>
      <w:r w:rsidRPr="002F6FF2">
        <w:rPr>
          <w:lang w:eastAsia="ja-JP"/>
        </w:rPr>
        <w:t>TX_PWR is the transmitted power.</w:t>
      </w:r>
    </w:p>
    <w:p w14:paraId="0E0F18D8" w14:textId="77777777" w:rsidR="00384B67" w:rsidRPr="009531ED" w:rsidRDefault="00384B67" w:rsidP="00384B67">
      <w:pPr>
        <w:rPr>
          <w:lang w:eastAsia="ja-JP"/>
        </w:rPr>
      </w:pPr>
      <w:r w:rsidRPr="009132C5">
        <w:rPr>
          <w:lang w:eastAsia="ja-JP"/>
        </w:rPr>
        <w:t>G_TX is the transmitter antenna gain</w:t>
      </w:r>
      <w:r w:rsidRPr="00CA0EE5">
        <w:rPr>
          <w:rFonts w:hint="eastAsia"/>
          <w:lang w:eastAsia="ja-JP"/>
        </w:rPr>
        <w:t xml:space="preserve"> (</w:t>
      </w:r>
      <w:r w:rsidRPr="0030279C">
        <w:rPr>
          <w:lang w:eastAsia="ja-JP"/>
        </w:rPr>
        <w:t>directional array gain</w:t>
      </w:r>
      <w:r w:rsidRPr="009531ED">
        <w:rPr>
          <w:lang w:eastAsia="ja-JP"/>
        </w:rPr>
        <w:t>).</w:t>
      </w:r>
    </w:p>
    <w:p w14:paraId="7438E07F" w14:textId="77777777" w:rsidR="00384B67" w:rsidRPr="009531ED" w:rsidRDefault="00384B67" w:rsidP="00384B67">
      <w:pPr>
        <w:rPr>
          <w:rFonts w:eastAsia="MS Mincho"/>
          <w:lang w:eastAsia="ja-JP"/>
        </w:rPr>
      </w:pPr>
      <w:r w:rsidRPr="009531ED">
        <w:rPr>
          <w:lang w:eastAsia="ja-JP"/>
        </w:rPr>
        <w:t>G_RX is the receiver antenna gain (directional array gain).</w:t>
      </w:r>
    </w:p>
    <w:p w14:paraId="450953A9" w14:textId="615DC512" w:rsidR="00A9333F" w:rsidRPr="00995A3F" w:rsidRDefault="000522A6" w:rsidP="005163B0">
      <w:pPr>
        <w:pStyle w:val="Heading4"/>
      </w:pPr>
      <w:bookmarkStart w:id="181" w:name="_Toc9036930"/>
      <w:bookmarkStart w:id="182" w:name="_Toc9039908"/>
      <w:bookmarkStart w:id="183" w:name="_Toc9042960"/>
      <w:r w:rsidRPr="009531ED">
        <w:t>5.2</w:t>
      </w:r>
      <w:r w:rsidR="00A9333F" w:rsidRPr="009531ED">
        <w:t>.3.6</w:t>
      </w:r>
      <w:r w:rsidR="005163B0" w:rsidRPr="00995A3F">
        <w:tab/>
      </w:r>
      <w:r w:rsidR="00A9333F" w:rsidRPr="00995A3F">
        <w:t>Evaluation metric</w:t>
      </w:r>
      <w:bookmarkEnd w:id="181"/>
      <w:bookmarkEnd w:id="182"/>
      <w:bookmarkEnd w:id="183"/>
    </w:p>
    <w:p w14:paraId="11DB470D" w14:textId="77777777" w:rsidR="00501F5C" w:rsidRPr="002F6FF2" w:rsidRDefault="00501F5C" w:rsidP="00501F5C">
      <w:pPr>
        <w:pStyle w:val="TH"/>
      </w:pPr>
      <w:r w:rsidRPr="009B5A9D">
        <w:t>Table 5.2.3.6-1: Parameters describing baseline Link Level performance for</w:t>
      </w:r>
      <w:r w:rsidRPr="009B5A9D">
        <w:rPr>
          <w:rFonts w:hint="eastAsia"/>
        </w:rPr>
        <w:t xml:space="preserve"> </w:t>
      </w:r>
      <w:r w:rsidRPr="002F6FF2">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501F5C" w:rsidRPr="009531ED" w14:paraId="2DBF0106" w14:textId="77777777" w:rsidTr="0094373B">
        <w:trPr>
          <w:trHeight w:val="50"/>
          <w:jc w:val="center"/>
        </w:trPr>
        <w:tc>
          <w:tcPr>
            <w:tcW w:w="0" w:type="auto"/>
            <w:shd w:val="clear" w:color="auto" w:fill="auto"/>
            <w:noWrap/>
            <w:vAlign w:val="bottom"/>
          </w:tcPr>
          <w:p w14:paraId="24416A3B" w14:textId="77777777" w:rsidR="00501F5C" w:rsidRPr="009132C5" w:rsidRDefault="00501F5C" w:rsidP="0094373B">
            <w:pPr>
              <w:pStyle w:val="TAH"/>
              <w:rPr>
                <w:rFonts w:eastAsia="SimSun"/>
                <w:kern w:val="2"/>
                <w:szCs w:val="22"/>
                <w:lang w:val="en-US" w:eastAsia="zh-CN"/>
              </w:rPr>
            </w:pPr>
            <w:r w:rsidRPr="009132C5">
              <w:rPr>
                <w:rFonts w:eastAsia="SimSun"/>
                <w:kern w:val="2"/>
                <w:szCs w:val="22"/>
                <w:lang w:val="en-US" w:eastAsia="zh-CN"/>
              </w:rPr>
              <w:t xml:space="preserve">Parameter </w:t>
            </w:r>
          </w:p>
        </w:tc>
        <w:tc>
          <w:tcPr>
            <w:tcW w:w="0" w:type="auto"/>
            <w:vAlign w:val="bottom"/>
          </w:tcPr>
          <w:p w14:paraId="7C952F39" w14:textId="77777777" w:rsidR="00501F5C" w:rsidRPr="0030279C" w:rsidRDefault="00501F5C" w:rsidP="0094373B">
            <w:pPr>
              <w:pStyle w:val="TAH"/>
              <w:rPr>
                <w:rFonts w:eastAsia="SimSun"/>
                <w:kern w:val="2"/>
                <w:szCs w:val="22"/>
                <w:lang w:val="en-US" w:eastAsia="zh-CN"/>
              </w:rPr>
            </w:pPr>
            <w:r w:rsidRPr="0030279C">
              <w:rPr>
                <w:rFonts w:eastAsia="SimSun"/>
                <w:kern w:val="2"/>
                <w:szCs w:val="22"/>
                <w:lang w:val="en-US" w:eastAsia="zh-CN"/>
              </w:rPr>
              <w:t xml:space="preserve">DL </w:t>
            </w:r>
          </w:p>
        </w:tc>
        <w:tc>
          <w:tcPr>
            <w:tcW w:w="0" w:type="auto"/>
            <w:vAlign w:val="bottom"/>
          </w:tcPr>
          <w:p w14:paraId="02419D17" w14:textId="77777777" w:rsidR="00501F5C" w:rsidRPr="009531ED" w:rsidRDefault="00501F5C" w:rsidP="0094373B">
            <w:pPr>
              <w:pStyle w:val="TAH"/>
              <w:rPr>
                <w:rFonts w:eastAsia="SimSun"/>
                <w:kern w:val="2"/>
                <w:szCs w:val="22"/>
                <w:lang w:val="en-US" w:eastAsia="zh-CN"/>
              </w:rPr>
            </w:pPr>
            <w:r w:rsidRPr="009531ED">
              <w:rPr>
                <w:rFonts w:eastAsia="SimSun"/>
                <w:kern w:val="2"/>
                <w:szCs w:val="22"/>
                <w:lang w:val="en-US" w:eastAsia="zh-CN"/>
              </w:rPr>
              <w:t xml:space="preserve">UL </w:t>
            </w:r>
          </w:p>
        </w:tc>
        <w:tc>
          <w:tcPr>
            <w:tcW w:w="0" w:type="auto"/>
            <w:shd w:val="clear" w:color="auto" w:fill="auto"/>
            <w:noWrap/>
            <w:vAlign w:val="bottom"/>
          </w:tcPr>
          <w:p w14:paraId="2A3426BE" w14:textId="77777777" w:rsidR="00501F5C" w:rsidRPr="009531ED" w:rsidRDefault="00501F5C" w:rsidP="0094373B">
            <w:pPr>
              <w:pStyle w:val="TAH"/>
              <w:rPr>
                <w:rFonts w:eastAsia="SimSun"/>
                <w:kern w:val="2"/>
                <w:szCs w:val="22"/>
                <w:lang w:val="en-US" w:eastAsia="zh-CN"/>
              </w:rPr>
            </w:pPr>
            <w:r w:rsidRPr="009531ED">
              <w:rPr>
                <w:rFonts w:eastAsia="SimSun"/>
                <w:kern w:val="2"/>
                <w:szCs w:val="22"/>
                <w:lang w:val="en-US" w:eastAsia="zh-CN"/>
              </w:rPr>
              <w:t xml:space="preserve">Notes </w:t>
            </w:r>
          </w:p>
        </w:tc>
      </w:tr>
      <w:tr w:rsidR="00501F5C" w:rsidRPr="009531ED" w14:paraId="47C2E0A6" w14:textId="77777777" w:rsidTr="0094373B">
        <w:trPr>
          <w:trHeight w:val="50"/>
          <w:jc w:val="center"/>
        </w:trPr>
        <w:tc>
          <w:tcPr>
            <w:tcW w:w="0" w:type="auto"/>
            <w:shd w:val="clear" w:color="auto" w:fill="auto"/>
            <w:noWrap/>
            <w:vAlign w:val="bottom"/>
          </w:tcPr>
          <w:p w14:paraId="1396FDED" w14:textId="77777777" w:rsidR="00501F5C" w:rsidRPr="009531ED" w:rsidRDefault="00501F5C" w:rsidP="0094373B">
            <w:pPr>
              <w:pStyle w:val="TAC"/>
            </w:pPr>
            <w:r w:rsidRPr="009531ED">
              <w:t xml:space="preserve">α, attenuation </w:t>
            </w:r>
          </w:p>
        </w:tc>
        <w:tc>
          <w:tcPr>
            <w:tcW w:w="0" w:type="auto"/>
            <w:vAlign w:val="bottom"/>
          </w:tcPr>
          <w:p w14:paraId="22983029" w14:textId="77777777" w:rsidR="00501F5C" w:rsidRPr="009531ED" w:rsidRDefault="00501F5C" w:rsidP="0094373B">
            <w:pPr>
              <w:pStyle w:val="TAC"/>
            </w:pPr>
            <w:r w:rsidRPr="009531ED">
              <w:t xml:space="preserve">0.6 </w:t>
            </w:r>
          </w:p>
        </w:tc>
        <w:tc>
          <w:tcPr>
            <w:tcW w:w="0" w:type="auto"/>
            <w:vAlign w:val="bottom"/>
          </w:tcPr>
          <w:p w14:paraId="437C5E2D" w14:textId="77777777" w:rsidR="00501F5C" w:rsidRPr="009531ED" w:rsidRDefault="00501F5C" w:rsidP="0094373B">
            <w:pPr>
              <w:pStyle w:val="TAC"/>
            </w:pPr>
            <w:r w:rsidRPr="009531ED">
              <w:t xml:space="preserve">0.4 </w:t>
            </w:r>
          </w:p>
        </w:tc>
        <w:tc>
          <w:tcPr>
            <w:tcW w:w="0" w:type="auto"/>
            <w:shd w:val="clear" w:color="auto" w:fill="auto"/>
            <w:noWrap/>
            <w:vAlign w:val="bottom"/>
          </w:tcPr>
          <w:p w14:paraId="1535B08D" w14:textId="77777777" w:rsidR="00501F5C" w:rsidRPr="009531ED" w:rsidRDefault="00501F5C" w:rsidP="0094373B">
            <w:pPr>
              <w:pStyle w:val="TAC"/>
            </w:pPr>
            <w:r w:rsidRPr="009531ED">
              <w:t xml:space="preserve">Represents implementation losses </w:t>
            </w:r>
          </w:p>
        </w:tc>
      </w:tr>
      <w:tr w:rsidR="00501F5C" w:rsidRPr="009531ED" w14:paraId="76C8FED2" w14:textId="77777777" w:rsidTr="0094373B">
        <w:trPr>
          <w:trHeight w:val="213"/>
          <w:jc w:val="center"/>
        </w:trPr>
        <w:tc>
          <w:tcPr>
            <w:tcW w:w="0" w:type="auto"/>
            <w:shd w:val="clear" w:color="auto" w:fill="auto"/>
            <w:noWrap/>
            <w:vAlign w:val="bottom"/>
          </w:tcPr>
          <w:p w14:paraId="1A310877" w14:textId="77777777" w:rsidR="00501F5C" w:rsidRPr="009531ED" w:rsidRDefault="00501F5C" w:rsidP="0094373B">
            <w:pPr>
              <w:pStyle w:val="TAC"/>
            </w:pPr>
            <w:r w:rsidRPr="009531ED">
              <w:rPr>
                <w:lang w:eastAsia="zh-CN"/>
              </w:rPr>
              <w:t>SNIR</w:t>
            </w:r>
            <w:r w:rsidRPr="009531ED">
              <w:rPr>
                <w:vertAlign w:val="subscript"/>
              </w:rPr>
              <w:t>MIN</w:t>
            </w:r>
            <w:r w:rsidRPr="009531ED">
              <w:t xml:space="preserve">, dB </w:t>
            </w:r>
          </w:p>
        </w:tc>
        <w:tc>
          <w:tcPr>
            <w:tcW w:w="0" w:type="auto"/>
            <w:vAlign w:val="bottom"/>
          </w:tcPr>
          <w:p w14:paraId="661E6DA2" w14:textId="77777777" w:rsidR="00501F5C" w:rsidRPr="009531ED" w:rsidRDefault="00501F5C" w:rsidP="0094373B">
            <w:pPr>
              <w:pStyle w:val="TAC"/>
            </w:pPr>
            <w:r w:rsidRPr="009531ED">
              <w:t xml:space="preserve">-10 </w:t>
            </w:r>
          </w:p>
        </w:tc>
        <w:tc>
          <w:tcPr>
            <w:tcW w:w="0" w:type="auto"/>
            <w:vAlign w:val="bottom"/>
          </w:tcPr>
          <w:p w14:paraId="3860C6BB" w14:textId="77777777" w:rsidR="00501F5C" w:rsidRPr="009531ED" w:rsidRDefault="00501F5C" w:rsidP="0094373B">
            <w:pPr>
              <w:pStyle w:val="TAC"/>
            </w:pPr>
            <w:r w:rsidRPr="009531ED">
              <w:t xml:space="preserve">-10 </w:t>
            </w:r>
          </w:p>
        </w:tc>
        <w:tc>
          <w:tcPr>
            <w:tcW w:w="0" w:type="auto"/>
            <w:shd w:val="clear" w:color="auto" w:fill="auto"/>
            <w:noWrap/>
            <w:vAlign w:val="bottom"/>
          </w:tcPr>
          <w:p w14:paraId="73B4B678" w14:textId="77777777" w:rsidR="00501F5C" w:rsidRPr="009531ED" w:rsidRDefault="00501F5C" w:rsidP="0094373B">
            <w:pPr>
              <w:pStyle w:val="TAC"/>
            </w:pPr>
            <w:r w:rsidRPr="009531ED">
              <w:t xml:space="preserve">Based on QPSK, 1/8 rate (DL) &amp; 1/5 rate (UL) </w:t>
            </w:r>
          </w:p>
        </w:tc>
      </w:tr>
      <w:tr w:rsidR="00501F5C" w:rsidRPr="009531ED" w14:paraId="1341B81F" w14:textId="77777777" w:rsidTr="0094373B">
        <w:trPr>
          <w:trHeight w:val="213"/>
          <w:jc w:val="center"/>
        </w:trPr>
        <w:tc>
          <w:tcPr>
            <w:tcW w:w="0" w:type="auto"/>
            <w:shd w:val="clear" w:color="auto" w:fill="auto"/>
            <w:noWrap/>
            <w:vAlign w:val="bottom"/>
          </w:tcPr>
          <w:p w14:paraId="17E4A76B" w14:textId="77777777" w:rsidR="00501F5C" w:rsidRPr="009531ED" w:rsidRDefault="00501F5C" w:rsidP="0094373B">
            <w:pPr>
              <w:pStyle w:val="TAC"/>
            </w:pPr>
            <w:r w:rsidRPr="009531ED">
              <w:rPr>
                <w:lang w:eastAsia="zh-CN"/>
              </w:rPr>
              <w:t>SNIR</w:t>
            </w:r>
            <w:r w:rsidRPr="009531ED">
              <w:rPr>
                <w:vertAlign w:val="subscript"/>
              </w:rPr>
              <w:t>MAX</w:t>
            </w:r>
            <w:r w:rsidRPr="009531ED">
              <w:t xml:space="preserve">, dB </w:t>
            </w:r>
          </w:p>
        </w:tc>
        <w:tc>
          <w:tcPr>
            <w:tcW w:w="0" w:type="auto"/>
            <w:vAlign w:val="bottom"/>
          </w:tcPr>
          <w:p w14:paraId="39F7615A" w14:textId="77777777" w:rsidR="00501F5C" w:rsidRPr="009531ED" w:rsidRDefault="00501F5C" w:rsidP="0094373B">
            <w:pPr>
              <w:pStyle w:val="TAC"/>
            </w:pPr>
            <w:r w:rsidRPr="009531ED">
              <w:t xml:space="preserve">30 </w:t>
            </w:r>
          </w:p>
        </w:tc>
        <w:tc>
          <w:tcPr>
            <w:tcW w:w="0" w:type="auto"/>
            <w:vAlign w:val="bottom"/>
          </w:tcPr>
          <w:p w14:paraId="625E9D59" w14:textId="77777777" w:rsidR="00501F5C" w:rsidRPr="009531ED" w:rsidRDefault="00501F5C" w:rsidP="0094373B">
            <w:pPr>
              <w:pStyle w:val="TAC"/>
            </w:pPr>
            <w:r w:rsidRPr="009531ED">
              <w:t xml:space="preserve">22 </w:t>
            </w:r>
          </w:p>
        </w:tc>
        <w:tc>
          <w:tcPr>
            <w:tcW w:w="0" w:type="auto"/>
            <w:shd w:val="clear" w:color="auto" w:fill="auto"/>
            <w:noWrap/>
            <w:vAlign w:val="bottom"/>
          </w:tcPr>
          <w:p w14:paraId="62C74F7F" w14:textId="77777777" w:rsidR="00501F5C" w:rsidRPr="009531ED" w:rsidRDefault="00501F5C" w:rsidP="0094373B">
            <w:pPr>
              <w:pStyle w:val="TAC"/>
            </w:pPr>
            <w:r w:rsidRPr="009531ED">
              <w:t xml:space="preserve">Based on 256QAM 0.93(DL) &amp; 64QAM 0.93 (UL) </w:t>
            </w:r>
          </w:p>
        </w:tc>
      </w:tr>
    </w:tbl>
    <w:p w14:paraId="5B412FD6" w14:textId="77777777" w:rsidR="00501F5C" w:rsidRPr="009531ED" w:rsidRDefault="00501F5C" w:rsidP="00501F5C"/>
    <w:p w14:paraId="6ED515E2" w14:textId="77229DC6" w:rsidR="00A9333F" w:rsidRPr="00995A3F" w:rsidRDefault="000522A6" w:rsidP="005163B0">
      <w:pPr>
        <w:pStyle w:val="Heading4"/>
      </w:pPr>
      <w:bookmarkStart w:id="184" w:name="_Toc9036931"/>
      <w:bookmarkStart w:id="185" w:name="_Toc9039909"/>
      <w:bookmarkStart w:id="186" w:name="_Toc9042961"/>
      <w:r w:rsidRPr="009531ED">
        <w:t>5.2</w:t>
      </w:r>
      <w:r w:rsidR="00A9333F" w:rsidRPr="009531ED">
        <w:t>.3.7</w:t>
      </w:r>
      <w:r w:rsidR="005163B0" w:rsidRPr="00995A3F">
        <w:tab/>
      </w:r>
      <w:r w:rsidR="00A9333F" w:rsidRPr="00995A3F">
        <w:rPr>
          <w:rFonts w:hint="eastAsia"/>
        </w:rPr>
        <w:t xml:space="preserve">Antenna </w:t>
      </w:r>
      <w:r w:rsidR="00411A14" w:rsidRPr="00995A3F">
        <w:t>modelling</w:t>
      </w:r>
      <w:bookmarkEnd w:id="184"/>
      <w:bookmarkEnd w:id="185"/>
      <w:bookmarkEnd w:id="186"/>
    </w:p>
    <w:p w14:paraId="7FB56394" w14:textId="77777777" w:rsidR="00D56123" w:rsidRPr="00995A3F" w:rsidRDefault="00D56123" w:rsidP="00D56123">
      <w:r w:rsidRPr="009B5A9D">
        <w:rPr>
          <w:lang w:eastAsia="ja-JP"/>
        </w:rPr>
        <w:t>Note the above gives the</w:t>
      </w:r>
      <w:r w:rsidRPr="00995A3F">
        <w:rPr>
          <w:lang w:eastAsia="ja-JP"/>
        </w:rPr>
        <w:t xml:space="preserve"> correc</w:t>
      </w:r>
      <w:r w:rsidRPr="009B5A9D">
        <w:rPr>
          <w:lang w:eastAsia="ja-JP"/>
        </w:rPr>
        <w:t xml:space="preserve">t antenna array radiation pattern, however the correct gain is only achieved if the element pattern </w:t>
      </w:r>
      <w:r w:rsidRPr="009531ED">
        <w:rPr>
          <w:position w:val="-10"/>
        </w:rPr>
        <w:object w:dxaOrig="859" w:dyaOrig="340" w14:anchorId="218C0D53">
          <v:shape id="_x0000_i1061" type="#_x0000_t75" style="width:35.7pt;height:14.15pt" o:ole="">
            <v:imagedata r:id="rId84" o:title=""/>
          </v:shape>
          <o:OLEObject Type="Embed" ProgID="Equation.3" ShapeID="_x0000_i1061" DrawAspect="Content" ObjectID="_1623238857" r:id="rId85"/>
        </w:object>
      </w:r>
      <w:r w:rsidRPr="009531ED">
        <w:t xml:space="preserve"> is selected for the exact element spacing. For other element spacing’s, the element pattern </w:t>
      </w:r>
      <w:r w:rsidRPr="009531ED">
        <w:rPr>
          <w:position w:val="-10"/>
        </w:rPr>
        <w:object w:dxaOrig="859" w:dyaOrig="340" w14:anchorId="14E7F0B6">
          <v:shape id="_x0000_i1062" type="#_x0000_t75" style="width:35.7pt;height:14.15pt" o:ole="">
            <v:imagedata r:id="rId84" o:title=""/>
          </v:shape>
          <o:OLEObject Type="Embed" ProgID="Equation.3" ShapeID="_x0000_i1062" DrawAspect="Content" ObjectID="_1623238858" r:id="rId86"/>
        </w:object>
      </w:r>
      <w:r w:rsidRPr="009531ED">
        <w:t xml:space="preserve"> must be separately calculated such that it is correct for the element spacing (</w:t>
      </w:r>
      <w:r w:rsidRPr="009531ED">
        <w:rPr>
          <w:i/>
          <w:iCs/>
          <w:lang w:eastAsia="ko-KR"/>
        </w:rPr>
        <w:t>d</w:t>
      </w:r>
      <w:r w:rsidRPr="009531ED">
        <w:rPr>
          <w:i/>
          <w:iCs/>
          <w:vertAlign w:val="subscript"/>
          <w:lang w:eastAsia="ko-KR"/>
        </w:rPr>
        <w:t xml:space="preserve">g,H and </w:t>
      </w:r>
      <w:r w:rsidRPr="00843636">
        <w:rPr>
          <w:i/>
          <w:iCs/>
          <w:lang w:eastAsia="ko-KR"/>
        </w:rPr>
        <w:t>d</w:t>
      </w:r>
      <w:r w:rsidRPr="00995A3F">
        <w:rPr>
          <w:i/>
          <w:iCs/>
          <w:vertAlign w:val="subscript"/>
          <w:lang w:eastAsia="ko-KR"/>
        </w:rPr>
        <w:t>g,V</w:t>
      </w:r>
      <w:r w:rsidRPr="00995A3F">
        <w:rPr>
          <w:iCs/>
          <w:noProof/>
          <w:lang w:eastAsia="zh-CN"/>
        </w:rPr>
        <w:t xml:space="preserve">). If </w:t>
      </w:r>
      <w:r w:rsidRPr="009531ED">
        <w:rPr>
          <w:position w:val="-10"/>
        </w:rPr>
        <w:object w:dxaOrig="859" w:dyaOrig="340" w14:anchorId="210A3B81">
          <v:shape id="_x0000_i1063" type="#_x0000_t75" style="width:35.7pt;height:14.15pt" o:ole="">
            <v:imagedata r:id="rId84" o:title=""/>
          </v:shape>
          <o:OLEObject Type="Embed" ProgID="Equation.3" ShapeID="_x0000_i1063" DrawAspect="Content" ObjectID="_1623238859" r:id="rId87"/>
        </w:object>
      </w:r>
      <w:r w:rsidRPr="009531ED">
        <w:t xml:space="preserve"> </w:t>
      </w:r>
      <w:r w:rsidRPr="009531ED">
        <w:rPr>
          <w:lang w:val="en-US"/>
        </w:rPr>
        <w:t xml:space="preserve">is not linked to the element spacing then </w:t>
      </w:r>
      <w:r w:rsidRPr="00843636">
        <w:t>the calculated absolute gain may diverge from the correct value in a manner that varies as the beam is steered.</w:t>
      </w:r>
    </w:p>
    <w:p w14:paraId="6CBA14EE" w14:textId="77777777" w:rsidR="00D56123" w:rsidRPr="009B5A9D" w:rsidRDefault="00D56123" w:rsidP="00D56123">
      <w:pPr>
        <w:rPr>
          <w:iCs/>
          <w:noProof/>
          <w:lang w:eastAsia="zh-CN"/>
        </w:rPr>
      </w:pPr>
      <w:r w:rsidRPr="009B5A9D">
        <w:rPr>
          <w:iCs/>
          <w:noProof/>
          <w:lang w:eastAsia="zh-CN"/>
        </w:rPr>
        <w:t>The correct composite array radiation pattern directivity(D) is given by:</w:t>
      </w:r>
    </w:p>
    <w:p w14:paraId="39C1EB84" w14:textId="77777777" w:rsidR="00D56123" w:rsidRPr="009531ED" w:rsidRDefault="00D56123" w:rsidP="00D56123">
      <w:pPr>
        <w:pStyle w:val="EQ"/>
        <w:rPr>
          <w:lang w:eastAsia="zh-CN"/>
        </w:rPr>
      </w:pPr>
      <w:r w:rsidRPr="009B5A9D">
        <w:tab/>
      </w:r>
      <w:r w:rsidRPr="009531ED">
        <w:object w:dxaOrig="4580" w:dyaOrig="1040" w14:anchorId="20997EFC">
          <v:shape id="_x0000_i1064" type="#_x0000_t75" style="width:230.15pt;height:49.85pt" o:ole="" filled="t">
            <v:fill color2="black"/>
            <v:imagedata r:id="rId88" o:title=""/>
          </v:shape>
          <o:OLEObject Type="Embed" ProgID="Equation.3" ShapeID="_x0000_i1064" DrawAspect="Content" ObjectID="_1623238860" r:id="rId89"/>
        </w:object>
      </w:r>
      <w:r w:rsidRPr="009531ED">
        <w:t>,</w:t>
      </w:r>
    </w:p>
    <w:p w14:paraId="5F7506EF" w14:textId="77777777" w:rsidR="00D56123" w:rsidRPr="00843636" w:rsidRDefault="00D56123" w:rsidP="00D56123">
      <w:pPr>
        <w:rPr>
          <w:iCs/>
          <w:noProof/>
          <w:lang w:eastAsia="zh-CN"/>
        </w:rPr>
      </w:pPr>
      <w:r w:rsidRPr="00843636">
        <w:rPr>
          <w:iCs/>
          <w:noProof/>
          <w:lang w:eastAsia="zh-CN"/>
        </w:rPr>
        <w:t>The composite array radiation pattern gain can then be calculated as:</w:t>
      </w:r>
    </w:p>
    <w:p w14:paraId="4379E3E2" w14:textId="77777777" w:rsidR="00995A3F" w:rsidRDefault="00D56123" w:rsidP="0089130C">
      <w:pPr>
        <w:pStyle w:val="EQ"/>
      </w:pPr>
      <w:r w:rsidRPr="00995A3F">
        <w:tab/>
      </w:r>
      <w:r w:rsidRPr="009531ED">
        <w:object w:dxaOrig="2340" w:dyaOrig="340" w14:anchorId="3BA94916">
          <v:shape id="_x0000_i1065" type="#_x0000_t75" style="width:115.1pt;height:22.15pt" o:ole="" filled="t">
            <v:fill color2="black"/>
            <v:imagedata r:id="rId90" o:title=""/>
          </v:shape>
          <o:OLEObject Type="Embed" ProgID="Equation.3" ShapeID="_x0000_i1065" DrawAspect="Content" ObjectID="_1623238861" r:id="rId91"/>
        </w:object>
      </w:r>
      <w:bookmarkStart w:id="187" w:name="_Toc9036932"/>
    </w:p>
    <w:p w14:paraId="0B4AF64C" w14:textId="45F7836E" w:rsidR="00533A5D" w:rsidRPr="009531ED" w:rsidRDefault="00D56123" w:rsidP="001457DF">
      <w:r w:rsidRPr="009531ED">
        <w:t xml:space="preserve">Where L is the Loss associated with the antenna. This is currently included in the estimate for element gain </w:t>
      </w:r>
      <w:r w:rsidRPr="009531ED">
        <w:object w:dxaOrig="859" w:dyaOrig="360" w14:anchorId="6865AC07">
          <v:shape id="_x0000_i1066" type="#_x0000_t75" style="width:43.1pt;height:22.15pt" o:ole="">
            <v:imagedata r:id="rId92" o:title=""/>
          </v:shape>
          <o:OLEObject Type="Embed" ProgID="Equation.3" ShapeID="_x0000_i1066" DrawAspect="Content" ObjectID="_1623238862" r:id="rId93"/>
        </w:object>
      </w:r>
      <w:r w:rsidRPr="009531ED">
        <w:t>, and is 1.8dB.</w:t>
      </w:r>
      <w:bookmarkEnd w:id="187"/>
    </w:p>
    <w:p w14:paraId="55D78831" w14:textId="13462B44" w:rsidR="00B63B8D" w:rsidRPr="00995A3F" w:rsidRDefault="00B63B8D" w:rsidP="00B63B8D">
      <w:pPr>
        <w:pStyle w:val="Heading4"/>
      </w:pPr>
      <w:bookmarkStart w:id="188" w:name="_Toc9036933"/>
      <w:bookmarkStart w:id="189" w:name="_Toc9039910"/>
      <w:bookmarkStart w:id="190" w:name="_Toc9042962"/>
      <w:r w:rsidRPr="00843636">
        <w:rPr>
          <w:rFonts w:hint="eastAsia"/>
        </w:rPr>
        <w:t>5.2.3.8</w:t>
      </w:r>
      <w:r w:rsidRPr="00995A3F">
        <w:tab/>
      </w:r>
      <w:r w:rsidRPr="00995A3F">
        <w:rPr>
          <w:rFonts w:hint="eastAsia"/>
        </w:rPr>
        <w:t>Simulation description</w:t>
      </w:r>
      <w:bookmarkEnd w:id="188"/>
      <w:bookmarkEnd w:id="189"/>
      <w:bookmarkEnd w:id="190"/>
    </w:p>
    <w:p w14:paraId="48909DB0" w14:textId="77777777" w:rsidR="00D56123" w:rsidRPr="00995A3F" w:rsidRDefault="00D56123" w:rsidP="00D56123">
      <w:pPr>
        <w:rPr>
          <w:rFonts w:eastAsia="MS Mincho"/>
          <w:lang w:eastAsia="ja-JP"/>
        </w:rPr>
      </w:pPr>
      <w:r w:rsidRPr="00995A3F">
        <w:rPr>
          <w:rFonts w:hint="eastAsia"/>
          <w:lang w:eastAsia="ja-JP"/>
        </w:rPr>
        <w:t>Adopt following simulation steps.</w:t>
      </w:r>
    </w:p>
    <w:p w14:paraId="6EFE3344" w14:textId="77777777" w:rsidR="00D56123" w:rsidRPr="00995A3F" w:rsidRDefault="00D56123" w:rsidP="001457DF">
      <w:pPr>
        <w:pStyle w:val="B10"/>
        <w:rPr>
          <w:lang w:eastAsia="ja-JP"/>
        </w:rPr>
      </w:pPr>
      <w:r w:rsidRPr="00995A3F">
        <w:rPr>
          <w:lang w:eastAsia="ja-JP"/>
        </w:rPr>
        <w:t>1.</w:t>
      </w:r>
      <w:r w:rsidRPr="00995A3F">
        <w:rPr>
          <w:lang w:eastAsia="ja-JP"/>
        </w:rPr>
        <w:tab/>
        <w:t>Aggressor and victim network are generated.</w:t>
      </w:r>
    </w:p>
    <w:p w14:paraId="290198BD" w14:textId="77777777" w:rsidR="00D56123" w:rsidRPr="00995A3F" w:rsidRDefault="00D56123" w:rsidP="001457DF">
      <w:pPr>
        <w:pStyle w:val="B2"/>
        <w:rPr>
          <w:lang w:eastAsia="ja-JP"/>
        </w:rPr>
      </w:pPr>
      <w:r w:rsidRPr="00995A3F">
        <w:rPr>
          <w:lang w:eastAsia="ja-JP"/>
        </w:rPr>
        <w:t>- UEs are distributed randomly across the network.</w:t>
      </w:r>
    </w:p>
    <w:p w14:paraId="3D4D46D4" w14:textId="77777777" w:rsidR="00D56123" w:rsidRPr="00995A3F" w:rsidRDefault="00D56123" w:rsidP="001457DF">
      <w:pPr>
        <w:pStyle w:val="B10"/>
        <w:rPr>
          <w:lang w:eastAsia="ja-JP"/>
        </w:rPr>
      </w:pPr>
      <w:r w:rsidRPr="00995A3F">
        <w:rPr>
          <w:lang w:eastAsia="ja-JP"/>
        </w:rPr>
        <w:t>2.</w:t>
      </w:r>
      <w:r w:rsidRPr="00995A3F">
        <w:rPr>
          <w:lang w:eastAsia="ja-JP"/>
        </w:rPr>
        <w:tab/>
        <w:t>UE associations: UEs are associated to base station based on coupling loss.</w:t>
      </w:r>
    </w:p>
    <w:p w14:paraId="58A30762" w14:textId="77777777" w:rsidR="00D56123" w:rsidRPr="00995A3F" w:rsidRDefault="00D56123" w:rsidP="001457DF">
      <w:pPr>
        <w:pStyle w:val="B2"/>
        <w:rPr>
          <w:lang w:eastAsia="ja-JP"/>
        </w:rPr>
      </w:pPr>
      <w:r w:rsidRPr="00995A3F">
        <w:rPr>
          <w:lang w:eastAsia="ja-JP"/>
        </w:rPr>
        <w:t>- Associations are made assuming a single element at both UE and BS.</w:t>
      </w:r>
    </w:p>
    <w:p w14:paraId="015F28AD" w14:textId="77777777" w:rsidR="00D56123" w:rsidRPr="00995A3F" w:rsidRDefault="00D56123" w:rsidP="001457DF">
      <w:pPr>
        <w:pStyle w:val="B10"/>
        <w:rPr>
          <w:lang w:eastAsia="ja-JP"/>
        </w:rPr>
      </w:pPr>
      <w:r w:rsidRPr="00995A3F">
        <w:rPr>
          <w:lang w:eastAsia="ja-JP"/>
        </w:rPr>
        <w:t>3.</w:t>
      </w:r>
      <w:r w:rsidRPr="00995A3F">
        <w:rPr>
          <w:lang w:eastAsia="ja-JP"/>
        </w:rPr>
        <w:tab/>
        <w:t>Once association is done, round robin scheduling is used. BF weights are adjusted to point to the LOS direction between BS-UE. This is done for both victim and aggressor networks.</w:t>
      </w:r>
    </w:p>
    <w:p w14:paraId="3AA821CE" w14:textId="77777777" w:rsidR="00D56123" w:rsidRPr="00995A3F" w:rsidRDefault="00D56123" w:rsidP="001457DF">
      <w:pPr>
        <w:pStyle w:val="B10"/>
        <w:rPr>
          <w:lang w:eastAsia="ja-JP"/>
        </w:rPr>
      </w:pPr>
      <w:r w:rsidRPr="00995A3F">
        <w:rPr>
          <w:lang w:eastAsia="ja-JP"/>
        </w:rPr>
        <w:t>4.</w:t>
      </w:r>
      <w:r w:rsidRPr="00995A3F">
        <w:rPr>
          <w:lang w:eastAsia="ja-JP"/>
        </w:rPr>
        <w:tab/>
        <w:t>(Optional) Throughput is computed in the victim systems without considering ACI as below:</w:t>
      </w:r>
    </w:p>
    <w:p w14:paraId="5F25B513" w14:textId="77777777" w:rsidR="00D56123" w:rsidRPr="009531ED" w:rsidRDefault="00D56123" w:rsidP="001457DF">
      <w:pPr>
        <w:pStyle w:val="B2"/>
        <w:rPr>
          <w:lang w:eastAsia="ja-JP"/>
        </w:rPr>
      </w:pPr>
      <w:r w:rsidRPr="00995A3F">
        <w:rPr>
          <w:lang w:eastAsia="ja-JP"/>
        </w:rPr>
        <w:t xml:space="preserve">- </w:t>
      </w:r>
      <m:oMath>
        <m:sSub>
          <m:sSubPr>
            <m:ctrlPr>
              <w:rPr>
                <w:rFonts w:ascii="Cambria Math" w:hAnsi="Cambria Math"/>
                <w:lang w:eastAsia="ja-JP"/>
              </w:rPr>
            </m:ctrlPr>
          </m:sSubPr>
          <m:e>
            <m:r>
              <w:rPr>
                <w:rFonts w:ascii="Cambria Math" w:hAnsi="Cambria Math"/>
                <w:lang w:eastAsia="ja-JP"/>
              </w:rPr>
              <m:t>Thput</m:t>
            </m:r>
          </m:e>
          <m:sub>
            <m:r>
              <m:rPr>
                <m:sty m:val="p"/>
              </m:rPr>
              <w:rPr>
                <w:rFonts w:ascii="Cambria Math" w:hAnsi="Cambria Math" w:hint="eastAsia"/>
                <w:lang w:eastAsia="ja-JP"/>
              </w:rPr>
              <m:t>NO</m:t>
            </m:r>
            <m:r>
              <m:rPr>
                <m:sty m:val="p"/>
              </m:rPr>
              <w:rPr>
                <w:rFonts w:ascii="Cambria Math" w:hAnsi="Cambria Math" w:hint="cs"/>
                <w:lang w:eastAsia="ja-JP"/>
              </w:rPr>
              <m:t> </m:t>
            </m:r>
            <m:r>
              <m:rPr>
                <m:sty m:val="p"/>
              </m:rPr>
              <w:rPr>
                <w:rFonts w:ascii="Cambria Math" w:hAnsi="Cambria Math" w:hint="eastAsia"/>
                <w:lang w:eastAsia="ja-JP"/>
              </w:rPr>
              <m:t>ACI</m:t>
            </m:r>
          </m:sub>
        </m:sSub>
        <m:d>
          <m:dPr>
            <m:begChr m:val="["/>
            <m:endChr m:val="]"/>
            <m:ctrlPr>
              <w:rPr>
                <w:rFonts w:ascii="Cambria Math" w:hAnsi="Cambria Math"/>
                <w:lang w:eastAsia="ja-JP"/>
              </w:rPr>
            </m:ctrlPr>
          </m:dPr>
          <m:e>
            <m:r>
              <w:rPr>
                <w:rFonts w:ascii="Cambria Math" w:hAnsi="Cambria Math"/>
                <w:lang w:eastAsia="ja-JP"/>
              </w:rPr>
              <m:t>bpshz</m:t>
            </m:r>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lang w:eastAsia="ja-JP"/>
                  </w:rPr>
                  <m:t>SINR</m:t>
                </m:r>
              </m:e>
              <m:sub>
                <m:r>
                  <w:rPr>
                    <w:rFonts w:ascii="Cambria Math" w:hAnsi="Cambria Math"/>
                    <w:lang w:eastAsia="ja-JP"/>
                  </w:rPr>
                  <m:t>ICI</m:t>
                </m:r>
              </m:sub>
            </m:sSub>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f>
              <m:fPr>
                <m:ctrlPr>
                  <w:rPr>
                    <w:rFonts w:ascii="Cambria Math" w:hAnsi="Cambria Math"/>
                    <w:lang w:eastAsia="ja-JP"/>
                  </w:rPr>
                </m:ctrlPr>
              </m:fPr>
              <m:num>
                <m:r>
                  <w:rPr>
                    <w:rFonts w:ascii="Cambria Math" w:hAnsi="Cambria Math"/>
                    <w:lang w:eastAsia="ja-JP"/>
                  </w:rPr>
                  <m:t>S</m:t>
                </m:r>
              </m:num>
              <m:den>
                <m:r>
                  <w:rPr>
                    <w:rFonts w:ascii="Cambria Math" w:hAnsi="Cambria Math"/>
                    <w:lang w:eastAsia="ja-JP"/>
                  </w:rPr>
                  <m:t>N</m:t>
                </m:r>
                <m:r>
                  <m:rPr>
                    <m:sty m:val="p"/>
                  </m:rPr>
                  <w:rPr>
                    <w:rFonts w:ascii="Cambria Math" w:hAnsi="Cambria Math" w:hint="eastAsia"/>
                    <w:lang w:eastAsia="ja-JP"/>
                  </w:rPr>
                  <m:t>+</m:t>
                </m:r>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den>
            </m:f>
          </m:e>
        </m:d>
      </m:oMath>
      <w:r w:rsidRPr="009531ED">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oMath>
      <w:r w:rsidRPr="009531ED">
        <w:rPr>
          <w:lang w:eastAsia="ja-JP"/>
        </w:rPr>
        <w:t xml:space="preserve"> is the inter-cell interference.</w:t>
      </w:r>
    </w:p>
    <w:p w14:paraId="44A08C05" w14:textId="77777777" w:rsidR="00D56123" w:rsidRPr="00843636" w:rsidRDefault="00D56123" w:rsidP="001457DF">
      <w:pPr>
        <w:pStyle w:val="B10"/>
        <w:rPr>
          <w:lang w:eastAsia="ja-JP"/>
        </w:rPr>
      </w:pPr>
      <w:r w:rsidRPr="00843636">
        <w:rPr>
          <w:lang w:eastAsia="ja-JP"/>
        </w:rPr>
        <w:t>5.</w:t>
      </w:r>
      <w:r w:rsidRPr="00843636">
        <w:rPr>
          <w:lang w:eastAsia="ja-JP"/>
        </w:rPr>
        <w:tab/>
        <w:t>Throughput is computed considering ACI as below:</w:t>
      </w:r>
    </w:p>
    <w:p w14:paraId="5E2867CB" w14:textId="77777777" w:rsidR="00D56123" w:rsidRPr="009531ED" w:rsidRDefault="00D56123" w:rsidP="001457DF">
      <w:pPr>
        <w:pStyle w:val="B2"/>
        <w:rPr>
          <w:lang w:eastAsia="ja-JP"/>
        </w:rPr>
      </w:pPr>
      <w:r w:rsidRPr="00995A3F">
        <w:rPr>
          <w:lang w:eastAsia="ja-JP"/>
        </w:rPr>
        <w:lastRenderedPageBreak/>
        <w:t xml:space="preserve">- </w:t>
      </w:r>
      <m:oMath>
        <m:sSub>
          <m:sSubPr>
            <m:ctrlPr>
              <w:rPr>
                <w:rFonts w:ascii="Cambria Math" w:hAnsi="Cambria Math"/>
                <w:lang w:eastAsia="ja-JP"/>
              </w:rPr>
            </m:ctrlPr>
          </m:sSubPr>
          <m:e>
            <m:r>
              <m:rPr>
                <m:sty m:val="p"/>
              </m:rPr>
              <w:rPr>
                <w:rFonts w:ascii="Cambria Math" w:hAnsi="Cambria Math" w:hint="eastAsia"/>
                <w:lang w:eastAsia="ja-JP"/>
              </w:rPr>
              <m:t>Thput</m:t>
            </m:r>
          </m:e>
          <m:sub>
            <m:r>
              <m:rPr>
                <m:sty m:val="p"/>
              </m:rPr>
              <w:rPr>
                <w:rFonts w:ascii="Cambria Math" w:hAnsi="Cambria Math" w:hint="eastAsia"/>
                <w:lang w:eastAsia="ja-JP"/>
              </w:rPr>
              <m:t>ACI</m:t>
            </m:r>
          </m:sub>
        </m:sSub>
        <m:d>
          <m:dPr>
            <m:begChr m:val="["/>
            <m:endChr m:val="]"/>
            <m:ctrlPr>
              <w:rPr>
                <w:rFonts w:ascii="Cambria Math" w:hAnsi="Cambria Math"/>
                <w:lang w:eastAsia="ja-JP"/>
              </w:rPr>
            </m:ctrlPr>
          </m:dPr>
          <m:e>
            <m:r>
              <m:rPr>
                <m:sty m:val="p"/>
              </m:rPr>
              <w:rPr>
                <w:rFonts w:ascii="Cambria Math" w:hAnsi="Cambria Math" w:hint="eastAsia"/>
                <w:lang w:eastAsia="ja-JP"/>
              </w:rPr>
              <m:t>bpshz</m:t>
            </m:r>
          </m:e>
        </m:d>
        <m:r>
          <m:rPr>
            <m:sty m:val="p"/>
          </m:rPr>
          <w:rPr>
            <w:rFonts w:ascii="Cambria Math" w:hAnsi="Cambria Math"/>
            <w:lang w:eastAsia="ja-JP"/>
          </w:rPr>
          <m:t>=</m:t>
        </m:r>
        <m:r>
          <m:rPr>
            <m:sty m:val="p"/>
          </m:rPr>
          <w:rPr>
            <w:rFonts w:ascii="Cambria Math" w:hAnsi="Cambria Math" w:hint="eastAsia"/>
            <w:lang w:eastAsia="ja-JP"/>
          </w:rPr>
          <m:t>f</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hint="eastAsia"/>
                    <w:lang w:eastAsia="ja-JP"/>
                  </w:rPr>
                  <m:t>SINR</m:t>
                </m:r>
              </m:e>
              <m:sub>
                <m:r>
                  <m:rPr>
                    <m:sty m:val="p"/>
                  </m:rPr>
                  <w:rPr>
                    <w:rFonts w:ascii="Cambria Math" w:hAnsi="Cambria Math" w:hint="eastAsia"/>
                    <w:lang w:eastAsia="ja-JP"/>
                  </w:rPr>
                  <m:t>ICI+ACI</m:t>
                </m:r>
              </m:sub>
            </m:sSub>
          </m:e>
        </m:d>
        <m:r>
          <m:rPr>
            <m:sty m:val="p"/>
          </m:rPr>
          <w:rPr>
            <w:rFonts w:ascii="Cambria Math" w:hAnsi="Cambria Math" w:hint="eastAsia"/>
            <w:lang w:eastAsia="ja-JP"/>
          </w:rPr>
          <m:t>=f</m:t>
        </m:r>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hint="eastAsia"/>
                    <w:lang w:eastAsia="ja-JP"/>
                  </w:rPr>
                  <m:t>S</m:t>
                </m:r>
              </m:num>
              <m:den>
                <m:r>
                  <m:rPr>
                    <m:sty m:val="p"/>
                  </m:rPr>
                  <w:rPr>
                    <w:rFonts w:ascii="Cambria Math" w:hAnsi="Cambria Math" w:hint="eastAsia"/>
                    <w:lang w:eastAsia="ja-JP"/>
                  </w:rPr>
                  <m:t>N+</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ICI</m:t>
                    </m:r>
                  </m:sub>
                </m:sSub>
                <m:r>
                  <m:rPr>
                    <m:sty m:val="p"/>
                  </m:rPr>
                  <w:rPr>
                    <w:rFonts w:ascii="Cambria Math" w:hAnsi="Cambria Math" w:hint="eastAsia"/>
                    <w:lang w:eastAsia="ja-JP"/>
                  </w:rPr>
                  <m:t>+</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ACI</m:t>
                    </m:r>
                  </m:sub>
                </m:sSub>
              </m:den>
            </m:f>
          </m:e>
        </m:d>
      </m:oMath>
      <w:r w:rsidRPr="009531ED">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ACI</m:t>
            </m:r>
          </m:sub>
        </m:sSub>
      </m:oMath>
      <w:r w:rsidRPr="009531ED">
        <w:rPr>
          <w:lang w:eastAsia="ja-JP"/>
        </w:rPr>
        <w:t xml:space="preserve"> is the adjacent channel interference.</w:t>
      </w:r>
    </w:p>
    <w:p w14:paraId="4F22B7A1" w14:textId="2D302209" w:rsidR="00D56123" w:rsidRPr="00843636" w:rsidRDefault="00D56123" w:rsidP="001457DF">
      <w:pPr>
        <w:pStyle w:val="NO"/>
        <w:rPr>
          <w:rFonts w:eastAsia="MS Mincho"/>
          <w:lang w:eastAsia="ja-JP"/>
        </w:rPr>
      </w:pPr>
      <w:r w:rsidRPr="009531ED">
        <w:rPr>
          <w:lang w:eastAsia="ja-JP"/>
        </w:rPr>
        <w:t>Note</w:t>
      </w:r>
      <w:r w:rsidR="00995A3F">
        <w:rPr>
          <w:lang w:eastAsia="ja-JP"/>
        </w:rPr>
        <w:t>:</w:t>
      </w:r>
      <w:r w:rsidRPr="009531ED">
        <w:rPr>
          <w:lang w:eastAsia="ja-JP"/>
        </w:rPr>
        <w:t xml:space="preserve"> Simulation results should be in the form of the throughput with adjacent network with DTDD and without DTDD and th</w:t>
      </w:r>
      <w:r w:rsidRPr="00843636">
        <w:rPr>
          <w:lang w:eastAsia="ja-JP"/>
        </w:rPr>
        <w:t>e relative difference between the two can be compared at 50% and 5% points.</w:t>
      </w:r>
    </w:p>
    <w:p w14:paraId="5965763D" w14:textId="2475D52F" w:rsidR="00CC6B44" w:rsidRPr="00995A3F" w:rsidRDefault="0089130C" w:rsidP="00FF4A77">
      <w:pPr>
        <w:pStyle w:val="Heading2"/>
      </w:pPr>
      <w:bookmarkStart w:id="191" w:name="_Toc9039911"/>
      <w:bookmarkStart w:id="192" w:name="_Toc9042963"/>
      <w:bookmarkStart w:id="193" w:name="_Toc4743072"/>
      <w:r w:rsidRPr="00995A3F">
        <w:t>5.3</w:t>
      </w:r>
      <w:r w:rsidRPr="00995A3F">
        <w:tab/>
        <w:t>Simulation results</w:t>
      </w:r>
      <w:bookmarkEnd w:id="191"/>
      <w:bookmarkEnd w:id="192"/>
    </w:p>
    <w:p w14:paraId="75260AD6" w14:textId="0A61C757" w:rsidR="0017378E" w:rsidRPr="00995A3F" w:rsidRDefault="00FF4A77" w:rsidP="00FF4A77">
      <w:pPr>
        <w:pStyle w:val="Heading3"/>
      </w:pPr>
      <w:bookmarkStart w:id="194" w:name="_Toc9039912"/>
      <w:bookmarkStart w:id="195" w:name="_Toc9042964"/>
      <w:r w:rsidRPr="00995A3F">
        <w:t>5.3.1</w:t>
      </w:r>
      <w:r w:rsidRPr="00995A3F">
        <w:tab/>
      </w:r>
      <w:r w:rsidR="0017378E" w:rsidRPr="00995A3F">
        <w:t>General</w:t>
      </w:r>
      <w:bookmarkEnd w:id="194"/>
      <w:bookmarkEnd w:id="195"/>
    </w:p>
    <w:p w14:paraId="4F7AAF26" w14:textId="77777777" w:rsidR="0017378E" w:rsidRPr="00995A3F" w:rsidRDefault="0017378E" w:rsidP="001457DF">
      <w:r w:rsidRPr="00995A3F">
        <w:rPr>
          <w:rFonts w:hint="eastAsia"/>
        </w:rPr>
        <w:t xml:space="preserve">This </w:t>
      </w:r>
      <w:r w:rsidRPr="001457DF">
        <w:t>sub-clause captures t</w:t>
      </w:r>
      <w:r w:rsidRPr="00995A3F">
        <w:t>he co-existence simulation results for scenarios in Table 5.1.1-1 and Table 5.1.1-2. The following cases are considered as follows:</w:t>
      </w:r>
    </w:p>
    <w:p w14:paraId="309E24F0" w14:textId="4BB9D3F0" w:rsidR="0017378E" w:rsidRPr="00995A3F" w:rsidRDefault="00995A3F" w:rsidP="001457DF">
      <w:pPr>
        <w:pStyle w:val="B10"/>
      </w:pPr>
      <w:r>
        <w:t>-</w:t>
      </w:r>
      <w:r>
        <w:tab/>
      </w:r>
      <w:r w:rsidR="0017378E" w:rsidRPr="00995A3F">
        <w:t>Case 1: (Baseline) the transmission directions of aggressor and victim are set as all DL.</w:t>
      </w:r>
    </w:p>
    <w:p w14:paraId="3DFBE6C0" w14:textId="4C9A9BBC" w:rsidR="0017378E" w:rsidRPr="00995A3F" w:rsidRDefault="00995A3F" w:rsidP="001457DF">
      <w:pPr>
        <w:pStyle w:val="B10"/>
      </w:pPr>
      <w:r>
        <w:t>-</w:t>
      </w:r>
      <w:r>
        <w:tab/>
      </w:r>
      <w:r w:rsidR="0017378E" w:rsidRPr="00995A3F">
        <w:t>Case 2: The transmission direction of aggressor is randomly set as DL and UL with a 50% probability.</w:t>
      </w:r>
    </w:p>
    <w:p w14:paraId="03D02C3F" w14:textId="606D69A6" w:rsidR="0017378E" w:rsidRPr="00995A3F" w:rsidRDefault="00995A3F" w:rsidP="001457DF">
      <w:pPr>
        <w:pStyle w:val="B10"/>
      </w:pPr>
      <w:r>
        <w:t>-</w:t>
      </w:r>
      <w:r>
        <w:tab/>
      </w:r>
      <w:r w:rsidR="0017378E" w:rsidRPr="00995A3F">
        <w:t>C</w:t>
      </w:r>
      <w:r w:rsidR="0017378E" w:rsidRPr="00995A3F">
        <w:rPr>
          <w:rFonts w:hint="eastAsia"/>
        </w:rPr>
        <w:t xml:space="preserve">ase </w:t>
      </w:r>
      <w:r w:rsidR="0017378E" w:rsidRPr="00995A3F">
        <w:t>3: The transmission direction of aggressor is set as UL, which is opposite to the victim’s transmission direction.</w:t>
      </w:r>
      <w:r w:rsidR="0017378E" w:rsidRPr="009B5A9D" w:rsidDel="00B25655">
        <w:t xml:space="preserve"> </w:t>
      </w:r>
    </w:p>
    <w:p w14:paraId="643E0DDA" w14:textId="274E994F" w:rsidR="0017378E" w:rsidRPr="00995A3F" w:rsidRDefault="00FF4A77" w:rsidP="00FF4A77">
      <w:pPr>
        <w:pStyle w:val="Heading3"/>
      </w:pPr>
      <w:bookmarkStart w:id="196" w:name="_Toc9039913"/>
      <w:bookmarkStart w:id="197" w:name="_Toc9042965"/>
      <w:r w:rsidRPr="00995A3F">
        <w:t>5.3.2</w:t>
      </w:r>
      <w:r w:rsidRPr="00995A3F">
        <w:tab/>
      </w:r>
      <w:r w:rsidR="0017378E" w:rsidRPr="00995A3F">
        <w:rPr>
          <w:rFonts w:hint="eastAsia"/>
        </w:rPr>
        <w:t>Si</w:t>
      </w:r>
      <w:r w:rsidR="0017378E" w:rsidRPr="00995A3F">
        <w:t>mulation limitations</w:t>
      </w:r>
      <w:bookmarkEnd w:id="196"/>
      <w:bookmarkEnd w:id="197"/>
    </w:p>
    <w:p w14:paraId="3BA66167" w14:textId="77777777" w:rsidR="0017378E" w:rsidRPr="00995A3F" w:rsidRDefault="0017378E" w:rsidP="001457DF">
      <w:r w:rsidRPr="001457DF">
        <w:t>Some limitations may have the potential to influence the impact to neighbor operator networks in the co-exis</w:t>
      </w:r>
      <w:r w:rsidRPr="00995A3F">
        <w:t>tence simulation. The limitations are not necessarily specific to the CLI simulations. Some of these aspects may be as follows:</w:t>
      </w:r>
    </w:p>
    <w:p w14:paraId="78F373E5" w14:textId="2A966DA4" w:rsidR="0017378E" w:rsidRPr="00995A3F" w:rsidRDefault="00995A3F" w:rsidP="001457DF">
      <w:pPr>
        <w:pStyle w:val="B10"/>
      </w:pPr>
      <w:r>
        <w:t>-</w:t>
      </w:r>
      <w:r>
        <w:tab/>
      </w:r>
      <w:r w:rsidR="0017378E" w:rsidRPr="00995A3F">
        <w:t>The simulat</w:t>
      </w:r>
      <w:r w:rsidR="0017378E" w:rsidRPr="009B5A9D">
        <w:t>ions currently schedule a single UE at a time. For FR2 with beamforming, this makes most sense, but for FR1 and sectorized base station antennas, multi-user frequency domain scheduling could reveal more interference cases. There may be many UEs transmitting in uplink simultaneously</w:t>
      </w:r>
      <w:r w:rsidR="0017378E" w:rsidRPr="00995A3F">
        <w:t xml:space="preserve"> resulting in a higher total radiated UL power. This could change the UL-to-DL and also UL-to-UL ACI interference environment.</w:t>
      </w:r>
    </w:p>
    <w:p w14:paraId="2EB22356" w14:textId="13F3851E" w:rsidR="0017378E" w:rsidRPr="009B5A9D" w:rsidRDefault="00995A3F" w:rsidP="001457DF">
      <w:pPr>
        <w:pStyle w:val="B10"/>
      </w:pPr>
      <w:r>
        <w:t>-</w:t>
      </w:r>
      <w:r>
        <w:tab/>
      </w:r>
      <w:r w:rsidR="0017378E" w:rsidRPr="00995A3F">
        <w:t>Lack of co-channel interference mitigation schemes in the indoor scenarios. For any adjacent channel U</w:t>
      </w:r>
      <w:r w:rsidR="0017378E" w:rsidRPr="009B5A9D">
        <w:t>L transmission to exceed the co-channel interference level, the interfering UE would need to be extremely close to the victim UE. Different geometries and ICIC mechanisms could improve the co-channel performance, thereby making adjacent channel interference more visible.</w:t>
      </w:r>
    </w:p>
    <w:p w14:paraId="03025990" w14:textId="6242BDD8" w:rsidR="0017378E" w:rsidRPr="009B5A9D" w:rsidRDefault="00995A3F" w:rsidP="001457DF">
      <w:pPr>
        <w:pStyle w:val="B10"/>
      </w:pPr>
      <w:r>
        <w:t>-</w:t>
      </w:r>
      <w:r>
        <w:tab/>
      </w:r>
      <w:r w:rsidR="0017378E" w:rsidRPr="00995A3F">
        <w:t>In addition to the base station geometry, the UE geometry may also have an impact on the results. The UEs are dropped in the simulations uniformly in the specified simulation area, whereas in reality users would sometimes group e.g. in a m</w:t>
      </w:r>
      <w:r w:rsidR="0017378E" w:rsidRPr="009B5A9D">
        <w:t xml:space="preserve">eeting room. </w:t>
      </w:r>
    </w:p>
    <w:p w14:paraId="0C328916" w14:textId="77777777" w:rsidR="0017378E" w:rsidRPr="00995A3F" w:rsidRDefault="0017378E" w:rsidP="001457DF">
      <w:pPr>
        <w:rPr>
          <w:rFonts w:eastAsia="MS Mincho"/>
        </w:rPr>
      </w:pPr>
      <w:r w:rsidRPr="00995A3F">
        <w:rPr>
          <w:rFonts w:eastAsia="MS Mincho"/>
        </w:rPr>
        <w:t>The RF performance parameters used in the simulation are according to RAN4 minimum requirements at the specified test points. For example, when it comes to UE performance:</w:t>
      </w:r>
    </w:p>
    <w:p w14:paraId="09C1C513" w14:textId="67F8F329" w:rsidR="0017378E" w:rsidRPr="00995A3F" w:rsidRDefault="00995A3F" w:rsidP="001457DF">
      <w:pPr>
        <w:pStyle w:val="B10"/>
      </w:pPr>
      <w:r>
        <w:t>-</w:t>
      </w:r>
      <w:r>
        <w:tab/>
      </w:r>
      <w:r w:rsidR="0017378E" w:rsidRPr="00995A3F">
        <w:t xml:space="preserve">The TX leakage on the adjacent channel (ACLR) depends on the actual </w:t>
      </w:r>
      <w:r w:rsidR="0017378E" w:rsidRPr="009B5A9D">
        <w:t xml:space="preserve">resource allocation, with </w:t>
      </w:r>
      <w:r w:rsidR="0017378E" w:rsidRPr="00995A3F">
        <w:t>the specified minimum requirement typically occurring only with a fully populated channel.</w:t>
      </w:r>
    </w:p>
    <w:p w14:paraId="7031D287" w14:textId="549549C7" w:rsidR="0017378E" w:rsidRPr="00995A3F" w:rsidRDefault="00995A3F" w:rsidP="001457DF">
      <w:pPr>
        <w:pStyle w:val="B10"/>
      </w:pPr>
      <w:r>
        <w:t>-</w:t>
      </w:r>
      <w:r>
        <w:tab/>
      </w:r>
      <w:r w:rsidR="0017378E" w:rsidRPr="00995A3F">
        <w:t>ACLR also depends on transmit power, typically improving when less than maximum output power is configured.</w:t>
      </w:r>
    </w:p>
    <w:p w14:paraId="426682C6" w14:textId="7825E71A" w:rsidR="0017378E" w:rsidRPr="00995A3F" w:rsidRDefault="00FF4A77" w:rsidP="00FF4A77">
      <w:pPr>
        <w:pStyle w:val="Heading3"/>
      </w:pPr>
      <w:bookmarkStart w:id="198" w:name="_Toc9039914"/>
      <w:bookmarkStart w:id="199" w:name="_Toc9042966"/>
      <w:r w:rsidRPr="009B5A9D">
        <w:lastRenderedPageBreak/>
        <w:t>5.3.3</w:t>
      </w:r>
      <w:r w:rsidRPr="009B5A9D">
        <w:tab/>
      </w:r>
      <w:r w:rsidR="0017378E" w:rsidRPr="009B5A9D">
        <w:rPr>
          <w:rFonts w:hint="eastAsia"/>
        </w:rPr>
        <w:t>FR1</w:t>
      </w:r>
      <w:bookmarkEnd w:id="198"/>
      <w:bookmarkEnd w:id="199"/>
    </w:p>
    <w:p w14:paraId="71B3B7F9" w14:textId="7E3C47FB" w:rsidR="0017378E" w:rsidRPr="009B5A9D" w:rsidRDefault="00FF4A77" w:rsidP="00FF4A77">
      <w:pPr>
        <w:pStyle w:val="Heading4"/>
      </w:pPr>
      <w:bookmarkStart w:id="200" w:name="_Ref8920280"/>
      <w:bookmarkStart w:id="201" w:name="_Toc9039915"/>
      <w:bookmarkStart w:id="202" w:name="_Toc9042967"/>
      <w:r w:rsidRPr="009B5A9D">
        <w:t>5.3.3.1</w:t>
      </w:r>
      <w:r w:rsidR="00995A3F">
        <w:tab/>
      </w:r>
      <w:r w:rsidR="0017378E" w:rsidRPr="00995A3F">
        <w:rPr>
          <w:rFonts w:hint="eastAsia"/>
        </w:rPr>
        <w:t>Scena</w:t>
      </w:r>
      <w:r w:rsidR="0017378E" w:rsidRPr="009B5A9D">
        <w:t>ri</w:t>
      </w:r>
      <w:r w:rsidR="0017378E" w:rsidRPr="00995A3F">
        <w:t xml:space="preserve">o 1: </w:t>
      </w:r>
      <w:r w:rsidR="0017378E" w:rsidRPr="009B5A9D">
        <w:t>4 GHz Macro→ Macro (DL)</w:t>
      </w:r>
      <w:bookmarkEnd w:id="200"/>
      <w:bookmarkEnd w:id="201"/>
      <w:bookmarkEnd w:id="202"/>
    </w:p>
    <w:p w14:paraId="16A5C7B1" w14:textId="69A26F94" w:rsidR="0017378E" w:rsidRPr="00995A3F" w:rsidRDefault="00FF4A77" w:rsidP="001457DF">
      <w:pPr>
        <w:pStyle w:val="Heading5"/>
      </w:pPr>
      <w:bookmarkStart w:id="203" w:name="_Ref8920483"/>
      <w:bookmarkStart w:id="204" w:name="_Toc9039916"/>
      <w:bookmarkStart w:id="205" w:name="_Toc9042968"/>
      <w:r w:rsidRPr="009B5A9D">
        <w:t>5.3.3.1.</w:t>
      </w:r>
      <w:r w:rsidRPr="00995A3F">
        <w:t>1</w:t>
      </w:r>
      <w:r w:rsidR="00995A3F">
        <w:tab/>
      </w:r>
      <w:r w:rsidR="0017378E" w:rsidRPr="00995A3F">
        <w:t>Results</w:t>
      </w:r>
      <w:bookmarkEnd w:id="203"/>
      <w:bookmarkEnd w:id="204"/>
      <w:bookmarkEnd w:id="205"/>
    </w:p>
    <w:p w14:paraId="435F513F" w14:textId="58B12EFA" w:rsidR="00CF636A" w:rsidRPr="00995A3F" w:rsidRDefault="0030279C" w:rsidP="001457DF">
      <w:pPr>
        <w:pStyle w:val="TH"/>
        <w:rPr>
          <w:bCs/>
        </w:rPr>
      </w:pPr>
      <w:r>
        <w:rPr>
          <w:bCs/>
        </w:rPr>
        <w:t xml:space="preserve">Table </w:t>
      </w:r>
      <w:r w:rsidRPr="0030279C">
        <w:rPr>
          <w:bCs/>
        </w:rPr>
        <w:t>5.3.3.1</w:t>
      </w:r>
      <w:r w:rsidR="0017378E" w:rsidRPr="009531ED">
        <w:rPr>
          <w:bCs/>
        </w:rPr>
        <w:t xml:space="preserve">-1: </w:t>
      </w:r>
      <w:r w:rsidR="0017378E" w:rsidRPr="009531ED">
        <w:t>SI</w:t>
      </w:r>
      <w:r w:rsidR="0017378E" w:rsidRPr="00843636">
        <w:t>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17378E" w:rsidRPr="009531ED" w14:paraId="58ED24CF"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0D19"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17716" w14:textId="77777777" w:rsidR="0017378E" w:rsidRPr="001457DF" w:rsidRDefault="0017378E" w:rsidP="001457DF">
            <w:pPr>
              <w:pStyle w:val="TAH"/>
              <w:rPr>
                <w:b w:val="0"/>
              </w:rPr>
            </w:pPr>
            <w:r w:rsidRPr="001457DF">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925C57" w14:textId="77777777" w:rsidR="0017378E" w:rsidRPr="001457DF" w:rsidRDefault="0017378E" w:rsidP="001457DF">
            <w:pPr>
              <w:pStyle w:val="TAH"/>
              <w:rPr>
                <w:b w:val="0"/>
              </w:rPr>
            </w:pPr>
            <w:r w:rsidRPr="001457DF">
              <w:t>Victim DL</w:t>
            </w:r>
          </w:p>
        </w:tc>
      </w:tr>
      <w:tr w:rsidR="0017378E" w:rsidRPr="009531ED" w14:paraId="7D9783E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1CAA03AD"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15BBB98"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389573" w14:textId="77777777" w:rsidR="0017378E" w:rsidRPr="001457DF" w:rsidRDefault="0017378E" w:rsidP="001457DF">
            <w:pPr>
              <w:pStyle w:val="TAH"/>
              <w:rPr>
                <w:b w:val="0"/>
              </w:rPr>
            </w:pPr>
            <w:r w:rsidRPr="001457DF">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CA57CF" w14:textId="77777777" w:rsidR="0017378E" w:rsidRPr="001457DF" w:rsidRDefault="0017378E" w:rsidP="001457DF">
            <w:pPr>
              <w:pStyle w:val="TAH"/>
              <w:rPr>
                <w:b w:val="0"/>
              </w:rPr>
            </w:pPr>
            <w:r w:rsidRPr="001457DF">
              <w:t>Throughput degradation (%)</w:t>
            </w:r>
          </w:p>
        </w:tc>
      </w:tr>
      <w:tr w:rsidR="0017378E" w:rsidRPr="009531ED" w14:paraId="49E7F5E3"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8AD123C"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2A15A71"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317884D"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8D4D75A" w14:textId="77777777" w:rsidR="0017378E" w:rsidRPr="001457DF" w:rsidRDefault="0017378E" w:rsidP="001457DF">
            <w:pPr>
              <w:pStyle w:val="TAH"/>
              <w:rPr>
                <w:b w:val="0"/>
              </w:rPr>
            </w:pPr>
            <w:r w:rsidRPr="001457DF">
              <w:t>UL</w:t>
            </w:r>
          </w:p>
        </w:tc>
        <w:tc>
          <w:tcPr>
            <w:tcW w:w="1100" w:type="pct"/>
            <w:tcBorders>
              <w:top w:val="nil"/>
              <w:left w:val="nil"/>
              <w:bottom w:val="single" w:sz="4" w:space="0" w:color="auto"/>
              <w:right w:val="single" w:sz="4" w:space="0" w:color="auto"/>
            </w:tcBorders>
            <w:shd w:val="clear" w:color="auto" w:fill="auto"/>
            <w:noWrap/>
            <w:vAlign w:val="center"/>
            <w:hideMark/>
          </w:tcPr>
          <w:p w14:paraId="38566852" w14:textId="77777777" w:rsidR="0017378E" w:rsidRPr="001457DF" w:rsidRDefault="0017378E" w:rsidP="001457DF">
            <w:pPr>
              <w:pStyle w:val="TAH"/>
              <w:rPr>
                <w:b w:val="0"/>
              </w:rPr>
            </w:pPr>
            <w:r w:rsidRPr="001457DF">
              <w:t>50DL/50UL</w:t>
            </w:r>
          </w:p>
        </w:tc>
        <w:tc>
          <w:tcPr>
            <w:tcW w:w="633" w:type="pct"/>
            <w:tcBorders>
              <w:top w:val="nil"/>
              <w:left w:val="nil"/>
              <w:bottom w:val="single" w:sz="4" w:space="0" w:color="auto"/>
              <w:right w:val="single" w:sz="4" w:space="0" w:color="auto"/>
            </w:tcBorders>
            <w:shd w:val="clear" w:color="auto" w:fill="auto"/>
            <w:noWrap/>
            <w:vAlign w:val="center"/>
            <w:hideMark/>
          </w:tcPr>
          <w:p w14:paraId="65ECD659" w14:textId="77777777" w:rsidR="0017378E" w:rsidRPr="001457DF" w:rsidRDefault="0017378E" w:rsidP="001457DF">
            <w:pPr>
              <w:pStyle w:val="TAH"/>
              <w:rPr>
                <w:b w:val="0"/>
              </w:rPr>
            </w:pPr>
            <w:r w:rsidRPr="001457DF">
              <w:t>UL</w:t>
            </w:r>
          </w:p>
        </w:tc>
      </w:tr>
      <w:tr w:rsidR="0017378E" w:rsidRPr="009531ED" w14:paraId="51C7BDF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2D0F255" w14:textId="77777777" w:rsidR="0017378E" w:rsidRPr="00995A3F" w:rsidRDefault="0017378E" w:rsidP="001457DF">
            <w:pPr>
              <w:pStyle w:val="TAC"/>
            </w:pPr>
            <w:r w:rsidRPr="00995A3F">
              <w:t xml:space="preserve">Huawei    </w:t>
            </w:r>
            <w:r w:rsidRPr="00995A3F">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4EDA42A"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2BBF8759" w14:textId="77777777" w:rsidR="0017378E" w:rsidRPr="001457DF" w:rsidRDefault="0017378E" w:rsidP="001457DF">
            <w:pPr>
              <w:pStyle w:val="TAC"/>
            </w:pPr>
            <w:r w:rsidRPr="001457DF">
              <w:t>-0.47</w:t>
            </w:r>
          </w:p>
        </w:tc>
        <w:tc>
          <w:tcPr>
            <w:tcW w:w="480" w:type="pct"/>
            <w:tcBorders>
              <w:top w:val="nil"/>
              <w:left w:val="nil"/>
              <w:bottom w:val="single" w:sz="4" w:space="0" w:color="auto"/>
              <w:right w:val="single" w:sz="4" w:space="0" w:color="auto"/>
            </w:tcBorders>
            <w:shd w:val="clear" w:color="auto" w:fill="auto"/>
            <w:noWrap/>
            <w:vAlign w:val="center"/>
            <w:hideMark/>
          </w:tcPr>
          <w:p w14:paraId="6DB81BA0" w14:textId="77777777" w:rsidR="0017378E" w:rsidRPr="001457DF" w:rsidRDefault="0017378E" w:rsidP="001457DF">
            <w:pPr>
              <w:pStyle w:val="TAC"/>
            </w:pPr>
            <w:r w:rsidRPr="001457DF">
              <w:t>-0.13</w:t>
            </w:r>
          </w:p>
        </w:tc>
        <w:tc>
          <w:tcPr>
            <w:tcW w:w="1100" w:type="pct"/>
            <w:tcBorders>
              <w:top w:val="nil"/>
              <w:left w:val="nil"/>
              <w:bottom w:val="single" w:sz="4" w:space="0" w:color="auto"/>
              <w:right w:val="single" w:sz="4" w:space="0" w:color="auto"/>
            </w:tcBorders>
            <w:shd w:val="clear" w:color="auto" w:fill="auto"/>
            <w:noWrap/>
            <w:vAlign w:val="center"/>
            <w:hideMark/>
          </w:tcPr>
          <w:p w14:paraId="4B08AF1A" w14:textId="77777777" w:rsidR="0017378E" w:rsidRPr="001457DF" w:rsidRDefault="0017378E" w:rsidP="001457DF">
            <w:pPr>
              <w:pStyle w:val="TAC"/>
            </w:pPr>
            <w:r w:rsidRPr="001457DF">
              <w:t>-10.13</w:t>
            </w:r>
          </w:p>
        </w:tc>
        <w:tc>
          <w:tcPr>
            <w:tcW w:w="633" w:type="pct"/>
            <w:tcBorders>
              <w:top w:val="nil"/>
              <w:left w:val="nil"/>
              <w:bottom w:val="single" w:sz="4" w:space="0" w:color="auto"/>
              <w:right w:val="single" w:sz="4" w:space="0" w:color="auto"/>
            </w:tcBorders>
            <w:shd w:val="clear" w:color="auto" w:fill="auto"/>
            <w:noWrap/>
            <w:vAlign w:val="center"/>
            <w:hideMark/>
          </w:tcPr>
          <w:p w14:paraId="27325A87" w14:textId="77777777" w:rsidR="0017378E" w:rsidRPr="001457DF" w:rsidRDefault="0017378E" w:rsidP="001457DF">
            <w:pPr>
              <w:pStyle w:val="TAC"/>
            </w:pPr>
            <w:r w:rsidRPr="001457DF">
              <w:t>-2.83</w:t>
            </w:r>
          </w:p>
        </w:tc>
      </w:tr>
      <w:tr w:rsidR="0017378E" w:rsidRPr="009531ED" w14:paraId="5E385C9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6CF8D29"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3675555"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7E416608" w14:textId="77777777" w:rsidR="0017378E" w:rsidRPr="001457DF" w:rsidRDefault="0017378E" w:rsidP="001457DF">
            <w:pPr>
              <w:pStyle w:val="TAC"/>
            </w:pPr>
            <w:r w:rsidRPr="001457DF">
              <w:t>-0.12</w:t>
            </w:r>
          </w:p>
        </w:tc>
        <w:tc>
          <w:tcPr>
            <w:tcW w:w="480" w:type="pct"/>
            <w:tcBorders>
              <w:top w:val="nil"/>
              <w:left w:val="nil"/>
              <w:bottom w:val="single" w:sz="4" w:space="0" w:color="auto"/>
              <w:right w:val="single" w:sz="4" w:space="0" w:color="auto"/>
            </w:tcBorders>
            <w:shd w:val="clear" w:color="auto" w:fill="auto"/>
            <w:noWrap/>
            <w:vAlign w:val="center"/>
            <w:hideMark/>
          </w:tcPr>
          <w:p w14:paraId="2DF43E0A" w14:textId="77777777" w:rsidR="0017378E" w:rsidRPr="001457DF" w:rsidRDefault="0017378E" w:rsidP="001457DF">
            <w:pPr>
              <w:pStyle w:val="TAC"/>
            </w:pPr>
            <w:r w:rsidRPr="001457DF">
              <w:t>-0.37</w:t>
            </w:r>
          </w:p>
        </w:tc>
        <w:tc>
          <w:tcPr>
            <w:tcW w:w="1100" w:type="pct"/>
            <w:tcBorders>
              <w:top w:val="nil"/>
              <w:left w:val="nil"/>
              <w:bottom w:val="single" w:sz="4" w:space="0" w:color="auto"/>
              <w:right w:val="single" w:sz="4" w:space="0" w:color="auto"/>
            </w:tcBorders>
            <w:shd w:val="clear" w:color="auto" w:fill="auto"/>
            <w:noWrap/>
            <w:vAlign w:val="center"/>
            <w:hideMark/>
          </w:tcPr>
          <w:p w14:paraId="0DFCC64D" w14:textId="77777777" w:rsidR="0017378E" w:rsidRPr="001457DF" w:rsidRDefault="0017378E" w:rsidP="001457DF">
            <w:pPr>
              <w:pStyle w:val="TAC"/>
            </w:pPr>
            <w:r w:rsidRPr="001457DF">
              <w:t>-0.57</w:t>
            </w:r>
          </w:p>
        </w:tc>
        <w:tc>
          <w:tcPr>
            <w:tcW w:w="633" w:type="pct"/>
            <w:tcBorders>
              <w:top w:val="nil"/>
              <w:left w:val="nil"/>
              <w:bottom w:val="single" w:sz="4" w:space="0" w:color="auto"/>
              <w:right w:val="single" w:sz="4" w:space="0" w:color="auto"/>
            </w:tcBorders>
            <w:shd w:val="clear" w:color="auto" w:fill="auto"/>
            <w:noWrap/>
            <w:vAlign w:val="center"/>
            <w:hideMark/>
          </w:tcPr>
          <w:p w14:paraId="35502215" w14:textId="77777777" w:rsidR="0017378E" w:rsidRPr="001457DF" w:rsidRDefault="0017378E" w:rsidP="001457DF">
            <w:pPr>
              <w:pStyle w:val="TAC"/>
            </w:pPr>
            <w:r w:rsidRPr="001457DF">
              <w:t>-1.75</w:t>
            </w:r>
          </w:p>
        </w:tc>
      </w:tr>
      <w:tr w:rsidR="0017378E" w:rsidRPr="009531ED" w14:paraId="3CBDEB0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5DCD6"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35C381"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1B99E376" w14:textId="77777777" w:rsidR="0017378E" w:rsidRPr="001457DF" w:rsidRDefault="0017378E" w:rsidP="001457DF">
            <w:pPr>
              <w:pStyle w:val="TAC"/>
            </w:pPr>
            <w:r w:rsidRPr="001457DF">
              <w:t>-0.74</w:t>
            </w:r>
          </w:p>
        </w:tc>
        <w:tc>
          <w:tcPr>
            <w:tcW w:w="480" w:type="pct"/>
            <w:tcBorders>
              <w:top w:val="nil"/>
              <w:left w:val="nil"/>
              <w:bottom w:val="single" w:sz="4" w:space="0" w:color="auto"/>
              <w:right w:val="single" w:sz="4" w:space="0" w:color="auto"/>
            </w:tcBorders>
            <w:shd w:val="clear" w:color="auto" w:fill="auto"/>
            <w:noWrap/>
            <w:vAlign w:val="center"/>
            <w:hideMark/>
          </w:tcPr>
          <w:p w14:paraId="79B7F729" w14:textId="77777777" w:rsidR="0017378E" w:rsidRPr="001457DF" w:rsidRDefault="0017378E" w:rsidP="001457DF">
            <w:pPr>
              <w:pStyle w:val="TAC"/>
            </w:pPr>
            <w:r w:rsidRPr="001457DF">
              <w:t>-0.21</w:t>
            </w:r>
          </w:p>
        </w:tc>
        <w:tc>
          <w:tcPr>
            <w:tcW w:w="1100" w:type="pct"/>
            <w:tcBorders>
              <w:top w:val="nil"/>
              <w:left w:val="nil"/>
              <w:bottom w:val="single" w:sz="4" w:space="0" w:color="auto"/>
              <w:right w:val="single" w:sz="4" w:space="0" w:color="auto"/>
            </w:tcBorders>
            <w:shd w:val="clear" w:color="auto" w:fill="auto"/>
            <w:noWrap/>
            <w:vAlign w:val="center"/>
            <w:hideMark/>
          </w:tcPr>
          <w:p w14:paraId="2191E32C" w14:textId="77777777" w:rsidR="0017378E" w:rsidRPr="001457DF" w:rsidRDefault="0017378E" w:rsidP="001457DF">
            <w:pPr>
              <w:pStyle w:val="TAC"/>
            </w:pPr>
            <w:r w:rsidRPr="001457DF">
              <w:t>0.00</w:t>
            </w:r>
          </w:p>
        </w:tc>
        <w:tc>
          <w:tcPr>
            <w:tcW w:w="633" w:type="pct"/>
            <w:tcBorders>
              <w:top w:val="nil"/>
              <w:left w:val="nil"/>
              <w:bottom w:val="single" w:sz="4" w:space="0" w:color="auto"/>
              <w:right w:val="single" w:sz="4" w:space="0" w:color="auto"/>
            </w:tcBorders>
            <w:shd w:val="clear" w:color="auto" w:fill="auto"/>
            <w:noWrap/>
            <w:vAlign w:val="center"/>
            <w:hideMark/>
          </w:tcPr>
          <w:p w14:paraId="74C4CB73" w14:textId="77777777" w:rsidR="0017378E" w:rsidRPr="001457DF" w:rsidRDefault="0017378E" w:rsidP="001457DF">
            <w:pPr>
              <w:pStyle w:val="TAC"/>
            </w:pPr>
            <w:r w:rsidRPr="001457DF">
              <w:t>0.00</w:t>
            </w:r>
          </w:p>
        </w:tc>
      </w:tr>
      <w:tr w:rsidR="0017378E" w:rsidRPr="009531ED" w14:paraId="2897D8AF"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CEDFC8D" w14:textId="77777777" w:rsidR="0017378E" w:rsidRPr="001457DF" w:rsidRDefault="0017378E" w:rsidP="001457DF">
            <w:pPr>
              <w:pStyle w:val="TAC"/>
            </w:pPr>
            <w:r w:rsidRPr="001457DF">
              <w:t>LGE</w:t>
            </w:r>
            <w:r w:rsidRPr="001457DF">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30FE8FFB"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vAlign w:val="center"/>
            <w:hideMark/>
          </w:tcPr>
          <w:p w14:paraId="30E65319"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0F0EA16E" w14:textId="77777777" w:rsidR="0017378E" w:rsidRPr="001457DF" w:rsidRDefault="0017378E" w:rsidP="001457DF">
            <w:pPr>
              <w:pStyle w:val="TAC"/>
            </w:pPr>
            <w:r w:rsidRPr="001457DF">
              <w:t>2.5</w:t>
            </w:r>
          </w:p>
        </w:tc>
        <w:tc>
          <w:tcPr>
            <w:tcW w:w="1100" w:type="pct"/>
            <w:tcBorders>
              <w:top w:val="nil"/>
              <w:left w:val="nil"/>
              <w:bottom w:val="single" w:sz="4" w:space="0" w:color="auto"/>
              <w:right w:val="single" w:sz="4" w:space="0" w:color="auto"/>
            </w:tcBorders>
            <w:shd w:val="clear" w:color="auto" w:fill="auto"/>
            <w:vAlign w:val="center"/>
            <w:hideMark/>
          </w:tcPr>
          <w:p w14:paraId="3F53A70B"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073C1FAD" w14:textId="77777777" w:rsidR="0017378E" w:rsidRPr="001457DF" w:rsidRDefault="0017378E" w:rsidP="001457DF">
            <w:pPr>
              <w:pStyle w:val="TAC"/>
            </w:pPr>
            <w:r w:rsidRPr="001457DF">
              <w:t>31.33</w:t>
            </w:r>
          </w:p>
        </w:tc>
      </w:tr>
      <w:tr w:rsidR="0017378E" w:rsidRPr="009531ED" w14:paraId="5F5A8522"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4608B30"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6C89391"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vAlign w:val="center"/>
            <w:hideMark/>
          </w:tcPr>
          <w:p w14:paraId="37D2076E"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0F73D411" w14:textId="77777777" w:rsidR="0017378E" w:rsidRPr="001457DF" w:rsidRDefault="0017378E" w:rsidP="001457DF">
            <w:pPr>
              <w:pStyle w:val="TAC"/>
            </w:pPr>
            <w:r w:rsidRPr="001457DF">
              <w:t>0.04</w:t>
            </w:r>
          </w:p>
        </w:tc>
        <w:tc>
          <w:tcPr>
            <w:tcW w:w="1100" w:type="pct"/>
            <w:tcBorders>
              <w:top w:val="nil"/>
              <w:left w:val="nil"/>
              <w:bottom w:val="single" w:sz="4" w:space="0" w:color="auto"/>
              <w:right w:val="single" w:sz="4" w:space="0" w:color="auto"/>
            </w:tcBorders>
            <w:shd w:val="clear" w:color="auto" w:fill="auto"/>
            <w:vAlign w:val="center"/>
            <w:hideMark/>
          </w:tcPr>
          <w:p w14:paraId="699B4021"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03F8156C" w14:textId="77777777" w:rsidR="0017378E" w:rsidRPr="001457DF" w:rsidRDefault="0017378E" w:rsidP="001457DF">
            <w:pPr>
              <w:pStyle w:val="TAC"/>
            </w:pPr>
            <w:r w:rsidRPr="001457DF">
              <w:t>0.2</w:t>
            </w:r>
          </w:p>
        </w:tc>
      </w:tr>
      <w:tr w:rsidR="0017378E" w:rsidRPr="009531ED" w14:paraId="2E2BFAE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EB24C55"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2730B3"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vAlign w:val="center"/>
            <w:hideMark/>
          </w:tcPr>
          <w:p w14:paraId="3F83F202"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43E80C4B" w14:textId="77777777" w:rsidR="0017378E" w:rsidRPr="001457DF" w:rsidRDefault="0017378E" w:rsidP="001457DF">
            <w:pPr>
              <w:pStyle w:val="TAC"/>
            </w:pPr>
            <w:r w:rsidRPr="001457DF">
              <w:t>0.2</w:t>
            </w:r>
          </w:p>
        </w:tc>
        <w:tc>
          <w:tcPr>
            <w:tcW w:w="1100" w:type="pct"/>
            <w:tcBorders>
              <w:top w:val="nil"/>
              <w:left w:val="nil"/>
              <w:bottom w:val="single" w:sz="4" w:space="0" w:color="auto"/>
              <w:right w:val="single" w:sz="4" w:space="0" w:color="auto"/>
            </w:tcBorders>
            <w:shd w:val="clear" w:color="auto" w:fill="auto"/>
            <w:vAlign w:val="center"/>
            <w:hideMark/>
          </w:tcPr>
          <w:p w14:paraId="382C83B8"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1EC607F5" w14:textId="77777777" w:rsidR="0017378E" w:rsidRPr="001457DF" w:rsidRDefault="0017378E" w:rsidP="001457DF">
            <w:pPr>
              <w:pStyle w:val="TAC"/>
            </w:pPr>
            <w:r w:rsidRPr="001457DF">
              <w:t>0.47</w:t>
            </w:r>
          </w:p>
        </w:tc>
      </w:tr>
      <w:tr w:rsidR="0017378E" w:rsidRPr="009531ED" w14:paraId="25B3903A"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844380B" w14:textId="77777777" w:rsidR="0017378E" w:rsidRPr="001457DF" w:rsidRDefault="0017378E" w:rsidP="001457DF">
            <w:pPr>
              <w:pStyle w:val="TAC"/>
            </w:pPr>
            <w:r w:rsidRPr="001457DF">
              <w:t>Ericsson</w:t>
            </w:r>
            <w:r w:rsidRPr="001457DF">
              <w:br/>
              <w:t xml:space="preserve"> (1906097)</w:t>
            </w:r>
          </w:p>
          <w:p w14:paraId="1C26E19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A8AD9B"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5418C7AF"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55B15D23"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104EFC62" w14:textId="77777777" w:rsidR="0017378E" w:rsidRPr="001457DF" w:rsidRDefault="0017378E" w:rsidP="001457DF">
            <w:pPr>
              <w:pStyle w:val="TAC"/>
            </w:pPr>
            <w:r w:rsidRPr="001457DF">
              <w:t>3.1</w:t>
            </w:r>
          </w:p>
        </w:tc>
        <w:tc>
          <w:tcPr>
            <w:tcW w:w="633" w:type="pct"/>
            <w:tcBorders>
              <w:top w:val="nil"/>
              <w:left w:val="nil"/>
              <w:bottom w:val="single" w:sz="4" w:space="0" w:color="auto"/>
              <w:right w:val="single" w:sz="4" w:space="0" w:color="auto"/>
            </w:tcBorders>
            <w:shd w:val="clear" w:color="auto" w:fill="auto"/>
            <w:noWrap/>
            <w:vAlign w:val="center"/>
            <w:hideMark/>
          </w:tcPr>
          <w:p w14:paraId="4134E7F6" w14:textId="77777777" w:rsidR="0017378E" w:rsidRPr="001457DF" w:rsidRDefault="0017378E" w:rsidP="001457DF">
            <w:pPr>
              <w:pStyle w:val="TAC"/>
            </w:pPr>
            <w:r w:rsidRPr="001457DF">
              <w:t>3.1</w:t>
            </w:r>
          </w:p>
        </w:tc>
      </w:tr>
      <w:tr w:rsidR="0017378E" w:rsidRPr="009531ED" w14:paraId="202990B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4B0BBF6"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27C3BB"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7F8C9E0B"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50980647"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7335BC6A" w14:textId="77777777" w:rsidR="0017378E" w:rsidRPr="001457DF" w:rsidRDefault="0017378E" w:rsidP="001457DF">
            <w:pPr>
              <w:pStyle w:val="TAC"/>
            </w:pPr>
            <w:r w:rsidRPr="001457DF">
              <w:t>1.2</w:t>
            </w:r>
          </w:p>
        </w:tc>
        <w:tc>
          <w:tcPr>
            <w:tcW w:w="633" w:type="pct"/>
            <w:tcBorders>
              <w:top w:val="nil"/>
              <w:left w:val="nil"/>
              <w:bottom w:val="single" w:sz="4" w:space="0" w:color="auto"/>
              <w:right w:val="single" w:sz="4" w:space="0" w:color="auto"/>
            </w:tcBorders>
            <w:shd w:val="clear" w:color="auto" w:fill="auto"/>
            <w:noWrap/>
            <w:vAlign w:val="center"/>
            <w:hideMark/>
          </w:tcPr>
          <w:p w14:paraId="6F8A1A8D" w14:textId="77777777" w:rsidR="0017378E" w:rsidRPr="001457DF" w:rsidRDefault="0017378E" w:rsidP="001457DF">
            <w:pPr>
              <w:pStyle w:val="TAC"/>
            </w:pPr>
            <w:r w:rsidRPr="001457DF">
              <w:t>1.2</w:t>
            </w:r>
          </w:p>
        </w:tc>
      </w:tr>
      <w:tr w:rsidR="0017378E" w:rsidRPr="009531ED" w14:paraId="777A060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5A212FF"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5BFC243"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088C6779"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0D6A4C5A"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41FFBF6F" w14:textId="77777777" w:rsidR="0017378E" w:rsidRPr="001457DF" w:rsidRDefault="0017378E" w:rsidP="001457DF">
            <w:pPr>
              <w:pStyle w:val="TAC"/>
            </w:pPr>
            <w:r w:rsidRPr="001457DF">
              <w:t>1.1</w:t>
            </w:r>
          </w:p>
        </w:tc>
        <w:tc>
          <w:tcPr>
            <w:tcW w:w="633" w:type="pct"/>
            <w:tcBorders>
              <w:top w:val="nil"/>
              <w:left w:val="nil"/>
              <w:bottom w:val="single" w:sz="4" w:space="0" w:color="auto"/>
              <w:right w:val="single" w:sz="4" w:space="0" w:color="auto"/>
            </w:tcBorders>
            <w:shd w:val="clear" w:color="auto" w:fill="auto"/>
            <w:noWrap/>
            <w:vAlign w:val="center"/>
            <w:hideMark/>
          </w:tcPr>
          <w:p w14:paraId="0B5FDBA5" w14:textId="77777777" w:rsidR="0017378E" w:rsidRPr="001457DF" w:rsidRDefault="0017378E" w:rsidP="001457DF">
            <w:pPr>
              <w:pStyle w:val="TAC"/>
            </w:pPr>
            <w:r w:rsidRPr="001457DF">
              <w:t>2.1</w:t>
            </w:r>
          </w:p>
        </w:tc>
      </w:tr>
      <w:tr w:rsidR="0017378E" w:rsidRPr="009531ED" w14:paraId="3CF9E32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1F4555FE" w14:textId="77777777" w:rsidR="0017378E" w:rsidRPr="001457DF" w:rsidRDefault="0017378E" w:rsidP="001457DF">
            <w:pPr>
              <w:pStyle w:val="TAC"/>
            </w:pPr>
            <w:r w:rsidRPr="001457DF">
              <w:t xml:space="preserve">Nokia </w:t>
            </w:r>
            <w:r w:rsidRPr="001457DF">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4200AE0A"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2F219B63" w14:textId="77777777" w:rsidR="0017378E" w:rsidRPr="001457DF" w:rsidRDefault="0017378E" w:rsidP="001457DF">
            <w:pPr>
              <w:pStyle w:val="TAC"/>
            </w:pPr>
            <w:r w:rsidRPr="001457DF">
              <w:t>-0.7</w:t>
            </w:r>
          </w:p>
        </w:tc>
        <w:tc>
          <w:tcPr>
            <w:tcW w:w="480" w:type="pct"/>
            <w:tcBorders>
              <w:top w:val="nil"/>
              <w:left w:val="nil"/>
              <w:bottom w:val="single" w:sz="4" w:space="0" w:color="auto"/>
              <w:right w:val="single" w:sz="4" w:space="0" w:color="auto"/>
            </w:tcBorders>
            <w:shd w:val="clear" w:color="auto" w:fill="auto"/>
            <w:noWrap/>
            <w:vAlign w:val="center"/>
            <w:hideMark/>
          </w:tcPr>
          <w:p w14:paraId="3752F211" w14:textId="77777777" w:rsidR="0017378E" w:rsidRPr="001457DF" w:rsidRDefault="0017378E" w:rsidP="001457DF">
            <w:pPr>
              <w:pStyle w:val="TAC"/>
            </w:pPr>
            <w:r w:rsidRPr="001457DF">
              <w:t>-1.5</w:t>
            </w:r>
          </w:p>
        </w:tc>
        <w:tc>
          <w:tcPr>
            <w:tcW w:w="1100" w:type="pct"/>
            <w:tcBorders>
              <w:top w:val="nil"/>
              <w:left w:val="nil"/>
              <w:bottom w:val="single" w:sz="4" w:space="0" w:color="auto"/>
              <w:right w:val="single" w:sz="4" w:space="0" w:color="auto"/>
            </w:tcBorders>
            <w:shd w:val="clear" w:color="auto" w:fill="auto"/>
            <w:noWrap/>
            <w:vAlign w:val="center"/>
            <w:hideMark/>
          </w:tcPr>
          <w:p w14:paraId="041D4C7F" w14:textId="77777777" w:rsidR="0017378E" w:rsidRPr="001457DF" w:rsidRDefault="0017378E" w:rsidP="001457DF">
            <w:pPr>
              <w:pStyle w:val="TAC"/>
            </w:pPr>
            <w:r w:rsidRPr="001457DF">
              <w:t>-7.9</w:t>
            </w:r>
          </w:p>
        </w:tc>
        <w:tc>
          <w:tcPr>
            <w:tcW w:w="633" w:type="pct"/>
            <w:tcBorders>
              <w:top w:val="nil"/>
              <w:left w:val="nil"/>
              <w:bottom w:val="single" w:sz="4" w:space="0" w:color="auto"/>
              <w:right w:val="single" w:sz="4" w:space="0" w:color="auto"/>
            </w:tcBorders>
            <w:shd w:val="clear" w:color="auto" w:fill="auto"/>
            <w:noWrap/>
            <w:vAlign w:val="center"/>
            <w:hideMark/>
          </w:tcPr>
          <w:p w14:paraId="730C6133" w14:textId="77777777" w:rsidR="0017378E" w:rsidRPr="001457DF" w:rsidRDefault="0017378E" w:rsidP="001457DF">
            <w:pPr>
              <w:pStyle w:val="TAC"/>
            </w:pPr>
            <w:r w:rsidRPr="001457DF">
              <w:t>-31.1</w:t>
            </w:r>
          </w:p>
        </w:tc>
      </w:tr>
      <w:tr w:rsidR="0017378E" w:rsidRPr="009531ED" w14:paraId="53380C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98C324C"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272735C"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2BC083E3" w14:textId="77777777" w:rsidR="0017378E" w:rsidRPr="001457DF" w:rsidRDefault="0017378E" w:rsidP="001457DF">
            <w:pPr>
              <w:pStyle w:val="TAC"/>
            </w:pPr>
            <w:r w:rsidRPr="001457DF">
              <w:t>-0.3</w:t>
            </w:r>
          </w:p>
        </w:tc>
        <w:tc>
          <w:tcPr>
            <w:tcW w:w="480" w:type="pct"/>
            <w:tcBorders>
              <w:top w:val="nil"/>
              <w:left w:val="nil"/>
              <w:bottom w:val="single" w:sz="4" w:space="0" w:color="auto"/>
              <w:right w:val="single" w:sz="4" w:space="0" w:color="auto"/>
            </w:tcBorders>
            <w:shd w:val="clear" w:color="auto" w:fill="auto"/>
            <w:noWrap/>
            <w:vAlign w:val="center"/>
            <w:hideMark/>
          </w:tcPr>
          <w:p w14:paraId="139071DC" w14:textId="77777777" w:rsidR="0017378E" w:rsidRPr="001457DF" w:rsidRDefault="0017378E" w:rsidP="001457DF">
            <w:pPr>
              <w:pStyle w:val="TAC"/>
            </w:pPr>
            <w:r w:rsidRPr="001457DF">
              <w:t>-0.7</w:t>
            </w:r>
          </w:p>
        </w:tc>
        <w:tc>
          <w:tcPr>
            <w:tcW w:w="1100" w:type="pct"/>
            <w:tcBorders>
              <w:top w:val="nil"/>
              <w:left w:val="nil"/>
              <w:bottom w:val="single" w:sz="4" w:space="0" w:color="auto"/>
              <w:right w:val="single" w:sz="4" w:space="0" w:color="auto"/>
            </w:tcBorders>
            <w:shd w:val="clear" w:color="auto" w:fill="auto"/>
            <w:noWrap/>
            <w:vAlign w:val="center"/>
            <w:hideMark/>
          </w:tcPr>
          <w:p w14:paraId="276CC8F5" w14:textId="77777777" w:rsidR="0017378E" w:rsidRPr="001457DF" w:rsidRDefault="0017378E" w:rsidP="001457DF">
            <w:pPr>
              <w:pStyle w:val="TAC"/>
            </w:pPr>
            <w:r w:rsidRPr="001457DF">
              <w:t>-3</w:t>
            </w:r>
          </w:p>
        </w:tc>
        <w:tc>
          <w:tcPr>
            <w:tcW w:w="633" w:type="pct"/>
            <w:tcBorders>
              <w:top w:val="nil"/>
              <w:left w:val="nil"/>
              <w:bottom w:val="single" w:sz="4" w:space="0" w:color="auto"/>
              <w:right w:val="single" w:sz="4" w:space="0" w:color="auto"/>
            </w:tcBorders>
            <w:shd w:val="clear" w:color="auto" w:fill="auto"/>
            <w:noWrap/>
            <w:vAlign w:val="center"/>
            <w:hideMark/>
          </w:tcPr>
          <w:p w14:paraId="13663626" w14:textId="77777777" w:rsidR="0017378E" w:rsidRPr="001457DF" w:rsidRDefault="0017378E" w:rsidP="001457DF">
            <w:pPr>
              <w:pStyle w:val="TAC"/>
            </w:pPr>
            <w:r w:rsidRPr="001457DF">
              <w:t>-9</w:t>
            </w:r>
          </w:p>
        </w:tc>
      </w:tr>
      <w:tr w:rsidR="0017378E" w:rsidRPr="009531ED" w14:paraId="3BDF477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84FC268"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6E1D086" w14:textId="77777777" w:rsidR="0017378E" w:rsidRPr="001457DF" w:rsidRDefault="0017378E" w:rsidP="001457DF">
            <w:pPr>
              <w:pStyle w:val="TAC"/>
            </w:pPr>
            <w:r w:rsidRPr="001457DF">
              <w:t>95%</w:t>
            </w:r>
          </w:p>
        </w:tc>
        <w:tc>
          <w:tcPr>
            <w:tcW w:w="889" w:type="pct"/>
            <w:tcBorders>
              <w:top w:val="nil"/>
              <w:left w:val="nil"/>
              <w:bottom w:val="nil"/>
              <w:right w:val="single" w:sz="4" w:space="0" w:color="auto"/>
            </w:tcBorders>
            <w:shd w:val="clear" w:color="auto" w:fill="auto"/>
            <w:noWrap/>
            <w:vAlign w:val="center"/>
            <w:hideMark/>
          </w:tcPr>
          <w:p w14:paraId="700955C1" w14:textId="77777777" w:rsidR="0017378E" w:rsidRPr="001457DF" w:rsidRDefault="0017378E" w:rsidP="001457DF">
            <w:pPr>
              <w:pStyle w:val="TAC"/>
            </w:pPr>
            <w:r w:rsidRPr="001457DF">
              <w:t>-0.1</w:t>
            </w:r>
          </w:p>
        </w:tc>
        <w:tc>
          <w:tcPr>
            <w:tcW w:w="480" w:type="pct"/>
            <w:tcBorders>
              <w:top w:val="nil"/>
              <w:left w:val="nil"/>
              <w:bottom w:val="nil"/>
              <w:right w:val="single" w:sz="4" w:space="0" w:color="auto"/>
            </w:tcBorders>
            <w:shd w:val="clear" w:color="auto" w:fill="auto"/>
            <w:noWrap/>
            <w:vAlign w:val="center"/>
            <w:hideMark/>
          </w:tcPr>
          <w:p w14:paraId="312BCC58" w14:textId="77777777" w:rsidR="0017378E" w:rsidRPr="001457DF" w:rsidRDefault="0017378E" w:rsidP="001457DF">
            <w:pPr>
              <w:pStyle w:val="TAC"/>
            </w:pPr>
            <w:r w:rsidRPr="001457DF">
              <w:t>-0.4</w:t>
            </w:r>
          </w:p>
        </w:tc>
        <w:tc>
          <w:tcPr>
            <w:tcW w:w="1100" w:type="pct"/>
            <w:tcBorders>
              <w:top w:val="nil"/>
              <w:left w:val="nil"/>
              <w:bottom w:val="nil"/>
              <w:right w:val="single" w:sz="4" w:space="0" w:color="auto"/>
            </w:tcBorders>
            <w:shd w:val="clear" w:color="auto" w:fill="auto"/>
            <w:noWrap/>
            <w:vAlign w:val="center"/>
            <w:hideMark/>
          </w:tcPr>
          <w:p w14:paraId="784B0FED" w14:textId="77777777" w:rsidR="0017378E" w:rsidRPr="001457DF" w:rsidRDefault="0017378E" w:rsidP="001457DF">
            <w:pPr>
              <w:pStyle w:val="TAC"/>
            </w:pPr>
            <w:r w:rsidRPr="001457DF">
              <w:t>1.7</w:t>
            </w:r>
          </w:p>
        </w:tc>
        <w:tc>
          <w:tcPr>
            <w:tcW w:w="633" w:type="pct"/>
            <w:tcBorders>
              <w:top w:val="nil"/>
              <w:left w:val="nil"/>
              <w:bottom w:val="nil"/>
              <w:right w:val="single" w:sz="4" w:space="0" w:color="auto"/>
            </w:tcBorders>
            <w:shd w:val="clear" w:color="auto" w:fill="auto"/>
            <w:noWrap/>
            <w:vAlign w:val="center"/>
            <w:hideMark/>
          </w:tcPr>
          <w:p w14:paraId="72AEEDA2" w14:textId="77777777" w:rsidR="0017378E" w:rsidRPr="001457DF" w:rsidRDefault="0017378E" w:rsidP="001457DF">
            <w:pPr>
              <w:pStyle w:val="TAC"/>
            </w:pPr>
            <w:r w:rsidRPr="001457DF">
              <w:t>-1.1</w:t>
            </w:r>
          </w:p>
        </w:tc>
      </w:tr>
      <w:tr w:rsidR="0017378E" w:rsidRPr="009531ED" w14:paraId="532840AB"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FC5F53F" w14:textId="77777777" w:rsidR="0017378E" w:rsidRPr="001457DF" w:rsidRDefault="0017378E" w:rsidP="001457DF">
            <w:pPr>
              <w:pStyle w:val="TAC"/>
            </w:pPr>
            <w:r w:rsidRPr="001457DF">
              <w:t xml:space="preserve">Qualcomm </w:t>
            </w:r>
            <w:r w:rsidRPr="001457DF">
              <w:br/>
              <w:t>(1906703)</w:t>
            </w:r>
          </w:p>
        </w:tc>
        <w:tc>
          <w:tcPr>
            <w:tcW w:w="1191" w:type="pct"/>
            <w:tcBorders>
              <w:top w:val="nil"/>
              <w:left w:val="nil"/>
              <w:bottom w:val="single" w:sz="4" w:space="0" w:color="auto"/>
              <w:right w:val="nil"/>
            </w:tcBorders>
            <w:shd w:val="clear" w:color="auto" w:fill="auto"/>
            <w:noWrap/>
            <w:vAlign w:val="center"/>
            <w:hideMark/>
          </w:tcPr>
          <w:p w14:paraId="685E8199" w14:textId="77777777" w:rsidR="0017378E" w:rsidRPr="001457DF" w:rsidRDefault="0017378E" w:rsidP="001457DF">
            <w:pPr>
              <w:pStyle w:val="TAC"/>
            </w:pPr>
            <w:r w:rsidRPr="001457DF">
              <w:t>5%</w:t>
            </w:r>
          </w:p>
        </w:tc>
        <w:tc>
          <w:tcPr>
            <w:tcW w:w="8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B369"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3F557B0B" w14:textId="77777777" w:rsidR="0017378E" w:rsidRPr="001457DF" w:rsidRDefault="0017378E" w:rsidP="001457DF">
            <w:pPr>
              <w:pStyle w:val="TAC"/>
            </w:pPr>
            <w:r w:rsidRPr="001457DF">
              <w:t>-0.70</w:t>
            </w:r>
          </w:p>
        </w:tc>
        <w:tc>
          <w:tcPr>
            <w:tcW w:w="1100" w:type="pct"/>
            <w:tcBorders>
              <w:top w:val="single" w:sz="4" w:space="0" w:color="auto"/>
              <w:left w:val="nil"/>
              <w:bottom w:val="single" w:sz="4" w:space="0" w:color="auto"/>
              <w:right w:val="single" w:sz="4" w:space="0" w:color="auto"/>
            </w:tcBorders>
            <w:shd w:val="clear" w:color="auto" w:fill="auto"/>
            <w:noWrap/>
            <w:vAlign w:val="center"/>
            <w:hideMark/>
          </w:tcPr>
          <w:p w14:paraId="4D5E1BCE" w14:textId="77777777" w:rsidR="0017378E" w:rsidRPr="001457DF" w:rsidRDefault="0017378E" w:rsidP="001457DF">
            <w:pPr>
              <w:pStyle w:val="TAC"/>
            </w:pPr>
            <w:r w:rsidRPr="001457DF">
              <w:t>-</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14:paraId="2E5D7A44" w14:textId="77777777" w:rsidR="0017378E" w:rsidRPr="001457DF" w:rsidRDefault="0017378E" w:rsidP="001457DF">
            <w:pPr>
              <w:pStyle w:val="TAC"/>
            </w:pPr>
            <w:r w:rsidRPr="001457DF">
              <w:t>-8.44</w:t>
            </w:r>
          </w:p>
        </w:tc>
      </w:tr>
      <w:tr w:rsidR="0017378E" w:rsidRPr="009531ED" w14:paraId="04D0AC4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45C247" w14:textId="77777777" w:rsidR="0017378E" w:rsidRPr="001457DF"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3AF5AE" w14:textId="77777777" w:rsidR="0017378E" w:rsidRPr="001457DF" w:rsidRDefault="0017378E" w:rsidP="001457DF">
            <w:pPr>
              <w:pStyle w:val="TAC"/>
            </w:pPr>
            <w:r w:rsidRPr="001457DF">
              <w:t>50%</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DF016E2"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7EAAD3E9" w14:textId="77777777" w:rsidR="0017378E" w:rsidRPr="001457DF" w:rsidRDefault="0017378E" w:rsidP="001457DF">
            <w:pPr>
              <w:pStyle w:val="TAC"/>
            </w:pPr>
            <w:r w:rsidRPr="001457DF">
              <w:t>-0.38</w:t>
            </w:r>
          </w:p>
        </w:tc>
        <w:tc>
          <w:tcPr>
            <w:tcW w:w="1100" w:type="pct"/>
            <w:tcBorders>
              <w:top w:val="nil"/>
              <w:left w:val="nil"/>
              <w:bottom w:val="single" w:sz="4" w:space="0" w:color="auto"/>
              <w:right w:val="single" w:sz="4" w:space="0" w:color="auto"/>
            </w:tcBorders>
            <w:shd w:val="clear" w:color="auto" w:fill="auto"/>
            <w:noWrap/>
            <w:vAlign w:val="center"/>
            <w:hideMark/>
          </w:tcPr>
          <w:p w14:paraId="7A907C90"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1407A84F" w14:textId="77777777" w:rsidR="0017378E" w:rsidRPr="001457DF" w:rsidRDefault="0017378E" w:rsidP="001457DF">
            <w:pPr>
              <w:pStyle w:val="TAC"/>
            </w:pPr>
            <w:r w:rsidRPr="001457DF">
              <w:t>-1.78</w:t>
            </w:r>
          </w:p>
        </w:tc>
      </w:tr>
      <w:tr w:rsidR="0017378E" w:rsidRPr="009531ED" w14:paraId="5F3D893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46CED03" w14:textId="77777777" w:rsidR="0017378E" w:rsidRPr="001457DF"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CD7D27" w14:textId="77777777" w:rsidR="0017378E" w:rsidRPr="001457DF" w:rsidRDefault="0017378E" w:rsidP="001457DF">
            <w:pPr>
              <w:pStyle w:val="TAC"/>
            </w:pPr>
            <w:r w:rsidRPr="001457DF">
              <w:t>95%</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347450A"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103084DA" w14:textId="77777777" w:rsidR="0017378E" w:rsidRPr="001457DF" w:rsidRDefault="0017378E" w:rsidP="001457DF">
            <w:pPr>
              <w:pStyle w:val="TAC"/>
            </w:pPr>
            <w:r w:rsidRPr="001457DF">
              <w:t>-0.27</w:t>
            </w:r>
          </w:p>
        </w:tc>
        <w:tc>
          <w:tcPr>
            <w:tcW w:w="1100" w:type="pct"/>
            <w:tcBorders>
              <w:top w:val="nil"/>
              <w:left w:val="nil"/>
              <w:bottom w:val="single" w:sz="4" w:space="0" w:color="auto"/>
              <w:right w:val="single" w:sz="4" w:space="0" w:color="auto"/>
            </w:tcBorders>
            <w:shd w:val="clear" w:color="auto" w:fill="auto"/>
            <w:noWrap/>
            <w:vAlign w:val="center"/>
            <w:hideMark/>
          </w:tcPr>
          <w:p w14:paraId="3065482F"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388EF443" w14:textId="77777777" w:rsidR="0017378E" w:rsidRPr="001457DF" w:rsidRDefault="0017378E" w:rsidP="001457DF">
            <w:pPr>
              <w:pStyle w:val="TAC"/>
            </w:pPr>
            <w:r w:rsidRPr="001457DF">
              <w:t>0</w:t>
            </w:r>
          </w:p>
        </w:tc>
      </w:tr>
    </w:tbl>
    <w:p w14:paraId="56C65C92" w14:textId="77777777" w:rsidR="0017378E" w:rsidRPr="00995A3F" w:rsidRDefault="0017378E" w:rsidP="001457DF"/>
    <w:p w14:paraId="12DA3977" w14:textId="20641AE4" w:rsidR="0017378E" w:rsidRPr="009531ED" w:rsidRDefault="0030279C" w:rsidP="001457DF">
      <w:pPr>
        <w:pStyle w:val="TH"/>
      </w:pPr>
      <w:r>
        <w:t xml:space="preserve">Table </w:t>
      </w:r>
      <w:r w:rsidRPr="0030279C">
        <w:t>5.3.3.1.1</w:t>
      </w:r>
      <w:r w:rsidR="0017378E" w:rsidRPr="009531ED">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259"/>
        <w:gridCol w:w="1100"/>
      </w:tblGrid>
      <w:tr w:rsidR="0017378E" w:rsidRPr="009531ED" w14:paraId="1A8336E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B3756"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6C56B" w14:textId="77777777" w:rsidR="0017378E" w:rsidRPr="001457DF" w:rsidRDefault="0017378E" w:rsidP="001457DF">
            <w:pPr>
              <w:pStyle w:val="TAH"/>
              <w:rPr>
                <w:b w:val="0"/>
              </w:rPr>
            </w:pPr>
            <w:r w:rsidRPr="001457D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C307847" w14:textId="77777777" w:rsidR="0017378E" w:rsidRPr="001457DF" w:rsidRDefault="0017378E" w:rsidP="001457DF">
            <w:pPr>
              <w:pStyle w:val="TAH"/>
              <w:rPr>
                <w:b w:val="0"/>
              </w:rPr>
            </w:pPr>
            <w:r w:rsidRPr="001457DF">
              <w:t>Victim DL</w:t>
            </w:r>
          </w:p>
        </w:tc>
      </w:tr>
      <w:tr w:rsidR="0017378E" w:rsidRPr="009531ED" w14:paraId="1AB5B5A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6DE002E"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DB9AA64"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CABBAF"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8EFE11" w14:textId="77777777" w:rsidR="0017378E" w:rsidRPr="001457DF" w:rsidRDefault="0017378E" w:rsidP="001457DF">
            <w:pPr>
              <w:pStyle w:val="TAH"/>
              <w:rPr>
                <w:b w:val="0"/>
              </w:rPr>
            </w:pPr>
            <w:r w:rsidRPr="001457DF">
              <w:t>Throughput degradation (%)</w:t>
            </w:r>
          </w:p>
        </w:tc>
      </w:tr>
      <w:tr w:rsidR="0017378E" w:rsidRPr="00995A3F" w14:paraId="056562E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7B671"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AEEEBE8" w14:textId="77777777" w:rsidR="0017378E" w:rsidRPr="001457DF"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6ADD21D5" w14:textId="77777777" w:rsidR="0017378E" w:rsidRPr="001457DF" w:rsidRDefault="0017378E" w:rsidP="001457DF">
            <w:pPr>
              <w:pStyle w:val="TAH"/>
              <w:rPr>
                <w:b w:val="0"/>
              </w:rPr>
            </w:pPr>
            <w:r w:rsidRPr="001457DF">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067E0A4" w14:textId="77777777" w:rsidR="0017378E" w:rsidRPr="001457DF" w:rsidRDefault="0017378E" w:rsidP="001457DF">
            <w:pPr>
              <w:pStyle w:val="TAH"/>
              <w:rPr>
                <w:b w:val="0"/>
              </w:rPr>
            </w:pPr>
            <w:r w:rsidRPr="001457DF">
              <w:t>UL</w:t>
            </w:r>
          </w:p>
        </w:tc>
        <w:tc>
          <w:tcPr>
            <w:tcW w:w="1173" w:type="pct"/>
            <w:tcBorders>
              <w:top w:val="nil"/>
              <w:left w:val="nil"/>
              <w:bottom w:val="single" w:sz="4" w:space="0" w:color="auto"/>
              <w:right w:val="single" w:sz="4" w:space="0" w:color="auto"/>
            </w:tcBorders>
            <w:shd w:val="clear" w:color="auto" w:fill="auto"/>
            <w:noWrap/>
            <w:vAlign w:val="center"/>
            <w:hideMark/>
          </w:tcPr>
          <w:p w14:paraId="6C21BB95" w14:textId="77777777" w:rsidR="0017378E" w:rsidRPr="001457DF" w:rsidRDefault="0017378E" w:rsidP="001457DF">
            <w:pPr>
              <w:pStyle w:val="TAH"/>
              <w:rPr>
                <w:b w:val="0"/>
              </w:rPr>
            </w:pPr>
            <w:r w:rsidRPr="001457DF">
              <w:t>50DL/50UL</w:t>
            </w:r>
          </w:p>
        </w:tc>
        <w:tc>
          <w:tcPr>
            <w:tcW w:w="571" w:type="pct"/>
            <w:tcBorders>
              <w:top w:val="nil"/>
              <w:left w:val="nil"/>
              <w:bottom w:val="single" w:sz="4" w:space="0" w:color="auto"/>
              <w:right w:val="single" w:sz="4" w:space="0" w:color="auto"/>
            </w:tcBorders>
            <w:shd w:val="clear" w:color="auto" w:fill="auto"/>
            <w:noWrap/>
            <w:vAlign w:val="center"/>
            <w:hideMark/>
          </w:tcPr>
          <w:p w14:paraId="65263252" w14:textId="77777777" w:rsidR="0017378E" w:rsidRPr="001457DF" w:rsidRDefault="0017378E" w:rsidP="001457DF">
            <w:pPr>
              <w:pStyle w:val="TAH"/>
              <w:rPr>
                <w:b w:val="0"/>
              </w:rPr>
            </w:pPr>
            <w:r w:rsidRPr="001457DF">
              <w:t>UL</w:t>
            </w:r>
          </w:p>
        </w:tc>
      </w:tr>
      <w:tr w:rsidR="0017378E" w:rsidRPr="009531ED" w14:paraId="6D1810C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D90466F" w14:textId="77777777" w:rsidR="0017378E" w:rsidRPr="00995A3F" w:rsidRDefault="0017378E" w:rsidP="001457DF">
            <w:pPr>
              <w:pStyle w:val="TAC"/>
            </w:pPr>
            <w:r w:rsidRPr="00995A3F">
              <w:t>LGE</w:t>
            </w:r>
            <w:r w:rsidRPr="00995A3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42EAD63C" w14:textId="77777777" w:rsidR="0017378E" w:rsidRPr="001457DF" w:rsidRDefault="0017378E" w:rsidP="001457DF">
            <w:pPr>
              <w:pStyle w:val="TAC"/>
            </w:pPr>
            <w:r w:rsidRPr="001457DF">
              <w:t>5%</w:t>
            </w:r>
          </w:p>
        </w:tc>
        <w:tc>
          <w:tcPr>
            <w:tcW w:w="927" w:type="pct"/>
            <w:tcBorders>
              <w:top w:val="single" w:sz="4" w:space="0" w:color="auto"/>
              <w:left w:val="nil"/>
              <w:bottom w:val="single" w:sz="4" w:space="0" w:color="auto"/>
              <w:right w:val="single" w:sz="4" w:space="0" w:color="auto"/>
            </w:tcBorders>
            <w:shd w:val="clear" w:color="auto" w:fill="auto"/>
            <w:vAlign w:val="center"/>
            <w:hideMark/>
          </w:tcPr>
          <w:p w14:paraId="46298155" w14:textId="77777777" w:rsidR="0017378E" w:rsidRPr="001457DF" w:rsidRDefault="0017378E" w:rsidP="001457DF">
            <w:pPr>
              <w:pStyle w:val="TAC"/>
            </w:pPr>
            <w:r w:rsidRPr="001457DF">
              <w:t>-</w:t>
            </w:r>
          </w:p>
        </w:tc>
        <w:tc>
          <w:tcPr>
            <w:tcW w:w="451" w:type="pct"/>
            <w:tcBorders>
              <w:top w:val="single" w:sz="4" w:space="0" w:color="auto"/>
              <w:left w:val="nil"/>
              <w:bottom w:val="single" w:sz="4" w:space="0" w:color="auto"/>
              <w:right w:val="single" w:sz="4" w:space="0" w:color="auto"/>
            </w:tcBorders>
            <w:shd w:val="clear" w:color="auto" w:fill="auto"/>
            <w:vAlign w:val="center"/>
            <w:hideMark/>
          </w:tcPr>
          <w:p w14:paraId="415362EF" w14:textId="77777777" w:rsidR="0017378E" w:rsidRPr="001457DF" w:rsidRDefault="0017378E" w:rsidP="001457DF">
            <w:pPr>
              <w:pStyle w:val="TAC"/>
            </w:pPr>
            <w:r w:rsidRPr="001457DF">
              <w:t>0.58</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707487C" w14:textId="77777777" w:rsidR="0017378E" w:rsidRPr="001457DF" w:rsidRDefault="0017378E" w:rsidP="001457DF">
            <w:pPr>
              <w:pStyle w:val="TAC"/>
            </w:pPr>
            <w:r w:rsidRPr="001457DF">
              <w:rPr>
                <w:rFonts w:hint="eastAsia"/>
              </w:rPr>
              <w:t xml:space="preserve">　</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D7498D6" w14:textId="77777777" w:rsidR="0017378E" w:rsidRPr="001457DF" w:rsidRDefault="0017378E" w:rsidP="001457DF">
            <w:pPr>
              <w:pStyle w:val="TAC"/>
            </w:pPr>
            <w:r w:rsidRPr="001457DF">
              <w:t>7.61</w:t>
            </w:r>
          </w:p>
        </w:tc>
      </w:tr>
      <w:tr w:rsidR="0017378E" w:rsidRPr="009531ED" w14:paraId="176DCAD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F485D4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2EAB62"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vAlign w:val="center"/>
            <w:hideMark/>
          </w:tcPr>
          <w:p w14:paraId="6771927C" w14:textId="77777777" w:rsidR="0017378E" w:rsidRPr="001457DF" w:rsidRDefault="0017378E" w:rsidP="001457DF">
            <w:pPr>
              <w:pStyle w:val="TAC"/>
            </w:pPr>
            <w:r w:rsidRPr="001457DF">
              <w:t>-</w:t>
            </w:r>
          </w:p>
        </w:tc>
        <w:tc>
          <w:tcPr>
            <w:tcW w:w="451" w:type="pct"/>
            <w:tcBorders>
              <w:top w:val="nil"/>
              <w:left w:val="nil"/>
              <w:bottom w:val="single" w:sz="4" w:space="0" w:color="auto"/>
              <w:right w:val="single" w:sz="4" w:space="0" w:color="auto"/>
            </w:tcBorders>
            <w:shd w:val="clear" w:color="auto" w:fill="auto"/>
            <w:vAlign w:val="center"/>
            <w:hideMark/>
          </w:tcPr>
          <w:p w14:paraId="0B0D8E9E" w14:textId="77777777" w:rsidR="0017378E" w:rsidRPr="001457DF" w:rsidRDefault="0017378E" w:rsidP="001457DF">
            <w:pPr>
              <w:pStyle w:val="TAC"/>
            </w:pPr>
            <w:r w:rsidRPr="001457DF">
              <w:t>0.07</w:t>
            </w:r>
          </w:p>
        </w:tc>
        <w:tc>
          <w:tcPr>
            <w:tcW w:w="1173" w:type="pct"/>
            <w:tcBorders>
              <w:top w:val="nil"/>
              <w:left w:val="nil"/>
              <w:bottom w:val="single" w:sz="4" w:space="0" w:color="auto"/>
              <w:right w:val="single" w:sz="4" w:space="0" w:color="auto"/>
            </w:tcBorders>
            <w:shd w:val="clear" w:color="auto" w:fill="auto"/>
            <w:vAlign w:val="center"/>
            <w:hideMark/>
          </w:tcPr>
          <w:p w14:paraId="222508A2" w14:textId="77777777" w:rsidR="0017378E" w:rsidRPr="001457DF" w:rsidRDefault="0017378E" w:rsidP="001457DF">
            <w:pPr>
              <w:pStyle w:val="TAC"/>
            </w:pPr>
            <w:r w:rsidRPr="001457DF">
              <w:rPr>
                <w:rFonts w:hint="eastAsia"/>
              </w:rPr>
              <w:t xml:space="preserve">　</w:t>
            </w:r>
          </w:p>
        </w:tc>
        <w:tc>
          <w:tcPr>
            <w:tcW w:w="571" w:type="pct"/>
            <w:tcBorders>
              <w:top w:val="nil"/>
              <w:left w:val="nil"/>
              <w:bottom w:val="single" w:sz="4" w:space="0" w:color="auto"/>
              <w:right w:val="single" w:sz="4" w:space="0" w:color="auto"/>
            </w:tcBorders>
            <w:shd w:val="clear" w:color="auto" w:fill="auto"/>
            <w:vAlign w:val="center"/>
            <w:hideMark/>
          </w:tcPr>
          <w:p w14:paraId="01C90267" w14:textId="77777777" w:rsidR="0017378E" w:rsidRPr="001457DF" w:rsidRDefault="0017378E" w:rsidP="001457DF">
            <w:pPr>
              <w:pStyle w:val="TAC"/>
            </w:pPr>
            <w:r w:rsidRPr="001457DF">
              <w:t>0.33</w:t>
            </w:r>
          </w:p>
        </w:tc>
      </w:tr>
      <w:tr w:rsidR="0017378E" w:rsidRPr="00995A3F" w14:paraId="757E68F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0B4E0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D7507" w14:textId="77777777" w:rsidR="0017378E" w:rsidRPr="001457DF" w:rsidRDefault="0017378E" w:rsidP="001457DF">
            <w:pPr>
              <w:pStyle w:val="TAC"/>
            </w:pPr>
            <w:r w:rsidRPr="001457DF">
              <w:t>95%</w:t>
            </w:r>
          </w:p>
        </w:tc>
        <w:tc>
          <w:tcPr>
            <w:tcW w:w="927" w:type="pct"/>
            <w:tcBorders>
              <w:top w:val="nil"/>
              <w:left w:val="nil"/>
              <w:bottom w:val="nil"/>
              <w:right w:val="single" w:sz="4" w:space="0" w:color="auto"/>
            </w:tcBorders>
            <w:shd w:val="clear" w:color="auto" w:fill="auto"/>
            <w:vAlign w:val="center"/>
            <w:hideMark/>
          </w:tcPr>
          <w:p w14:paraId="553F6B81" w14:textId="77777777" w:rsidR="0017378E" w:rsidRPr="001457DF" w:rsidRDefault="0017378E" w:rsidP="001457DF">
            <w:pPr>
              <w:pStyle w:val="TAC"/>
            </w:pPr>
            <w:r w:rsidRPr="001457DF">
              <w:t>-</w:t>
            </w:r>
          </w:p>
        </w:tc>
        <w:tc>
          <w:tcPr>
            <w:tcW w:w="451" w:type="pct"/>
            <w:tcBorders>
              <w:top w:val="nil"/>
              <w:left w:val="nil"/>
              <w:bottom w:val="nil"/>
              <w:right w:val="single" w:sz="4" w:space="0" w:color="auto"/>
            </w:tcBorders>
            <w:shd w:val="clear" w:color="auto" w:fill="auto"/>
            <w:vAlign w:val="center"/>
            <w:hideMark/>
          </w:tcPr>
          <w:p w14:paraId="7D0C0528" w14:textId="77777777" w:rsidR="0017378E" w:rsidRPr="001457DF" w:rsidRDefault="0017378E" w:rsidP="001457DF">
            <w:pPr>
              <w:pStyle w:val="TAC"/>
            </w:pPr>
            <w:r w:rsidRPr="001457DF">
              <w:t>0.55</w:t>
            </w:r>
          </w:p>
        </w:tc>
        <w:tc>
          <w:tcPr>
            <w:tcW w:w="1173" w:type="pct"/>
            <w:tcBorders>
              <w:top w:val="nil"/>
              <w:left w:val="nil"/>
              <w:bottom w:val="nil"/>
              <w:right w:val="single" w:sz="4" w:space="0" w:color="auto"/>
            </w:tcBorders>
            <w:shd w:val="clear" w:color="auto" w:fill="auto"/>
            <w:vAlign w:val="center"/>
            <w:hideMark/>
          </w:tcPr>
          <w:p w14:paraId="512ED2CE" w14:textId="77777777" w:rsidR="0017378E" w:rsidRPr="001457DF" w:rsidRDefault="0017378E" w:rsidP="001457DF">
            <w:pPr>
              <w:pStyle w:val="TAC"/>
            </w:pPr>
            <w:r w:rsidRPr="001457DF">
              <w:rPr>
                <w:rFonts w:hint="eastAsia"/>
              </w:rPr>
              <w:t xml:space="preserve">　</w:t>
            </w:r>
          </w:p>
        </w:tc>
        <w:tc>
          <w:tcPr>
            <w:tcW w:w="571" w:type="pct"/>
            <w:tcBorders>
              <w:top w:val="nil"/>
              <w:left w:val="nil"/>
              <w:bottom w:val="nil"/>
              <w:right w:val="single" w:sz="4" w:space="0" w:color="auto"/>
            </w:tcBorders>
            <w:shd w:val="clear" w:color="auto" w:fill="auto"/>
            <w:vAlign w:val="center"/>
            <w:hideMark/>
          </w:tcPr>
          <w:p w14:paraId="0C5A0BAB" w14:textId="77777777" w:rsidR="0017378E" w:rsidRPr="001457DF" w:rsidRDefault="0017378E" w:rsidP="001457DF">
            <w:pPr>
              <w:pStyle w:val="TAC"/>
            </w:pPr>
            <w:r w:rsidRPr="001457DF">
              <w:t>1.33</w:t>
            </w:r>
          </w:p>
        </w:tc>
      </w:tr>
      <w:tr w:rsidR="0017378E" w:rsidRPr="009531ED" w14:paraId="2845CFE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D8F0297" w14:textId="77777777" w:rsidR="0017378E" w:rsidRPr="001457DF" w:rsidRDefault="0017378E" w:rsidP="001457DF">
            <w:pPr>
              <w:pStyle w:val="TAC"/>
            </w:pPr>
            <w:r w:rsidRPr="001457DF">
              <w:t xml:space="preserve">Ericsson </w:t>
            </w:r>
            <w:r w:rsidRPr="001457DF">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42630963" w14:textId="77777777" w:rsidR="0017378E" w:rsidRPr="001457DF" w:rsidRDefault="0017378E" w:rsidP="001457DF">
            <w:pPr>
              <w:pStyle w:val="TAC"/>
            </w:pPr>
            <w:r w:rsidRPr="001457DF">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6C6BED15" w14:textId="77777777" w:rsidR="0017378E" w:rsidRPr="001457DF" w:rsidRDefault="0017378E" w:rsidP="001457DF">
            <w:pPr>
              <w:pStyle w:val="TAC"/>
            </w:pPr>
            <w:r w:rsidRPr="001457DF">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037341D5" w14:textId="77777777" w:rsidR="0017378E" w:rsidRPr="001457DF" w:rsidRDefault="0017378E" w:rsidP="001457DF">
            <w:pPr>
              <w:pStyle w:val="TAC"/>
            </w:pPr>
            <w:r w:rsidRPr="001457DF">
              <w:t>&lt;1</w:t>
            </w:r>
          </w:p>
        </w:tc>
        <w:tc>
          <w:tcPr>
            <w:tcW w:w="1173" w:type="pct"/>
            <w:tcBorders>
              <w:top w:val="single" w:sz="4" w:space="0" w:color="auto"/>
              <w:left w:val="nil"/>
              <w:bottom w:val="single" w:sz="4" w:space="0" w:color="auto"/>
              <w:right w:val="single" w:sz="4" w:space="0" w:color="auto"/>
            </w:tcBorders>
            <w:shd w:val="clear" w:color="auto" w:fill="auto"/>
            <w:noWrap/>
            <w:vAlign w:val="center"/>
            <w:hideMark/>
          </w:tcPr>
          <w:p w14:paraId="77B13DF3" w14:textId="77777777" w:rsidR="0017378E" w:rsidRPr="001457DF" w:rsidRDefault="0017378E" w:rsidP="001457DF">
            <w:pPr>
              <w:pStyle w:val="TAC"/>
            </w:pPr>
            <w:r w:rsidRPr="001457DF">
              <w:t>4</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65A28E9B" w14:textId="77777777" w:rsidR="0017378E" w:rsidRPr="001457DF" w:rsidRDefault="0017378E" w:rsidP="001457DF">
            <w:pPr>
              <w:pStyle w:val="TAC"/>
            </w:pPr>
            <w:r w:rsidRPr="001457DF">
              <w:t>4</w:t>
            </w:r>
          </w:p>
        </w:tc>
      </w:tr>
      <w:tr w:rsidR="0017378E" w:rsidRPr="009531ED" w14:paraId="170B0D8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46044D"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E1FAB9B"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1007248A" w14:textId="77777777" w:rsidR="0017378E" w:rsidRPr="001457DF" w:rsidRDefault="0017378E" w:rsidP="001457DF">
            <w:pPr>
              <w:pStyle w:val="TAC"/>
            </w:pPr>
            <w:r w:rsidRPr="001457DF">
              <w:t>&lt;1</w:t>
            </w:r>
          </w:p>
        </w:tc>
        <w:tc>
          <w:tcPr>
            <w:tcW w:w="451" w:type="pct"/>
            <w:tcBorders>
              <w:top w:val="nil"/>
              <w:left w:val="nil"/>
              <w:bottom w:val="single" w:sz="4" w:space="0" w:color="auto"/>
              <w:right w:val="single" w:sz="4" w:space="0" w:color="auto"/>
            </w:tcBorders>
            <w:shd w:val="clear" w:color="auto" w:fill="auto"/>
            <w:noWrap/>
            <w:vAlign w:val="center"/>
            <w:hideMark/>
          </w:tcPr>
          <w:p w14:paraId="7D1183B1" w14:textId="77777777" w:rsidR="0017378E" w:rsidRPr="001457DF" w:rsidRDefault="0017378E" w:rsidP="001457DF">
            <w:pPr>
              <w:pStyle w:val="TAC"/>
            </w:pPr>
            <w:r w:rsidRPr="001457DF">
              <w:t>&lt;1</w:t>
            </w:r>
          </w:p>
        </w:tc>
        <w:tc>
          <w:tcPr>
            <w:tcW w:w="1173" w:type="pct"/>
            <w:tcBorders>
              <w:top w:val="nil"/>
              <w:left w:val="nil"/>
              <w:bottom w:val="single" w:sz="4" w:space="0" w:color="auto"/>
              <w:right w:val="single" w:sz="4" w:space="0" w:color="auto"/>
            </w:tcBorders>
            <w:shd w:val="clear" w:color="auto" w:fill="auto"/>
            <w:noWrap/>
            <w:vAlign w:val="center"/>
            <w:hideMark/>
          </w:tcPr>
          <w:p w14:paraId="23F61B08" w14:textId="77777777" w:rsidR="0017378E" w:rsidRPr="001457DF" w:rsidRDefault="0017378E" w:rsidP="001457DF">
            <w:pPr>
              <w:pStyle w:val="TAC"/>
            </w:pPr>
            <w:r w:rsidRPr="001457DF">
              <w:t>1.5</w:t>
            </w:r>
          </w:p>
        </w:tc>
        <w:tc>
          <w:tcPr>
            <w:tcW w:w="571" w:type="pct"/>
            <w:tcBorders>
              <w:top w:val="nil"/>
              <w:left w:val="nil"/>
              <w:bottom w:val="single" w:sz="4" w:space="0" w:color="auto"/>
              <w:right w:val="single" w:sz="4" w:space="0" w:color="auto"/>
            </w:tcBorders>
            <w:shd w:val="clear" w:color="auto" w:fill="auto"/>
            <w:noWrap/>
            <w:vAlign w:val="center"/>
            <w:hideMark/>
          </w:tcPr>
          <w:p w14:paraId="3377D3F4" w14:textId="77777777" w:rsidR="0017378E" w:rsidRPr="001457DF" w:rsidRDefault="0017378E" w:rsidP="001457DF">
            <w:pPr>
              <w:pStyle w:val="TAC"/>
            </w:pPr>
            <w:r w:rsidRPr="001457DF">
              <w:t>2</w:t>
            </w:r>
          </w:p>
        </w:tc>
      </w:tr>
      <w:tr w:rsidR="0017378E" w:rsidRPr="009531ED" w14:paraId="6B0E784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E121436"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9E293E" w14:textId="77777777" w:rsidR="0017378E" w:rsidRPr="001457DF" w:rsidRDefault="0017378E" w:rsidP="001457DF">
            <w:pPr>
              <w:pStyle w:val="TAC"/>
            </w:pPr>
            <w:r w:rsidRPr="001457DF">
              <w:t>95%</w:t>
            </w:r>
          </w:p>
        </w:tc>
        <w:tc>
          <w:tcPr>
            <w:tcW w:w="927" w:type="pct"/>
            <w:tcBorders>
              <w:top w:val="nil"/>
              <w:left w:val="nil"/>
              <w:bottom w:val="single" w:sz="4" w:space="0" w:color="auto"/>
              <w:right w:val="single" w:sz="4" w:space="0" w:color="auto"/>
            </w:tcBorders>
            <w:shd w:val="clear" w:color="auto" w:fill="auto"/>
            <w:noWrap/>
            <w:vAlign w:val="center"/>
            <w:hideMark/>
          </w:tcPr>
          <w:p w14:paraId="6CA11041" w14:textId="77777777" w:rsidR="0017378E" w:rsidRPr="001457DF" w:rsidRDefault="0017378E" w:rsidP="001457DF">
            <w:pPr>
              <w:pStyle w:val="TAC"/>
            </w:pPr>
            <w:r w:rsidRPr="001457DF">
              <w:t>&lt;1</w:t>
            </w:r>
          </w:p>
        </w:tc>
        <w:tc>
          <w:tcPr>
            <w:tcW w:w="451" w:type="pct"/>
            <w:tcBorders>
              <w:top w:val="nil"/>
              <w:left w:val="nil"/>
              <w:bottom w:val="single" w:sz="4" w:space="0" w:color="auto"/>
              <w:right w:val="single" w:sz="4" w:space="0" w:color="auto"/>
            </w:tcBorders>
            <w:shd w:val="clear" w:color="auto" w:fill="auto"/>
            <w:noWrap/>
            <w:vAlign w:val="center"/>
            <w:hideMark/>
          </w:tcPr>
          <w:p w14:paraId="79F97A8E" w14:textId="77777777" w:rsidR="0017378E" w:rsidRPr="001457DF" w:rsidRDefault="0017378E" w:rsidP="001457DF">
            <w:pPr>
              <w:pStyle w:val="TAC"/>
            </w:pPr>
            <w:r w:rsidRPr="001457DF">
              <w:t>&lt;1</w:t>
            </w:r>
          </w:p>
        </w:tc>
        <w:tc>
          <w:tcPr>
            <w:tcW w:w="1173" w:type="pct"/>
            <w:tcBorders>
              <w:top w:val="nil"/>
              <w:left w:val="nil"/>
              <w:bottom w:val="single" w:sz="4" w:space="0" w:color="auto"/>
              <w:right w:val="single" w:sz="4" w:space="0" w:color="auto"/>
            </w:tcBorders>
            <w:shd w:val="clear" w:color="auto" w:fill="auto"/>
            <w:noWrap/>
            <w:vAlign w:val="center"/>
            <w:hideMark/>
          </w:tcPr>
          <w:p w14:paraId="72DF9DFB" w14:textId="77777777" w:rsidR="0017378E" w:rsidRPr="001457DF" w:rsidRDefault="0017378E" w:rsidP="001457DF">
            <w:pPr>
              <w:pStyle w:val="TAC"/>
            </w:pPr>
            <w:r w:rsidRPr="001457DF">
              <w:t>&lt;1</w:t>
            </w:r>
          </w:p>
        </w:tc>
        <w:tc>
          <w:tcPr>
            <w:tcW w:w="571" w:type="pct"/>
            <w:tcBorders>
              <w:top w:val="nil"/>
              <w:left w:val="nil"/>
              <w:bottom w:val="single" w:sz="4" w:space="0" w:color="auto"/>
              <w:right w:val="single" w:sz="4" w:space="0" w:color="auto"/>
            </w:tcBorders>
            <w:shd w:val="clear" w:color="auto" w:fill="auto"/>
            <w:noWrap/>
            <w:vAlign w:val="center"/>
            <w:hideMark/>
          </w:tcPr>
          <w:p w14:paraId="07BCA4E4" w14:textId="77777777" w:rsidR="0017378E" w:rsidRPr="001457DF" w:rsidRDefault="0017378E" w:rsidP="001457DF">
            <w:pPr>
              <w:pStyle w:val="TAC"/>
            </w:pPr>
            <w:r w:rsidRPr="001457DF">
              <w:t>&lt;1</w:t>
            </w:r>
          </w:p>
        </w:tc>
      </w:tr>
    </w:tbl>
    <w:p w14:paraId="2529E1AA" w14:textId="77777777" w:rsidR="0017378E" w:rsidRPr="00995A3F" w:rsidRDefault="0017378E" w:rsidP="001457DF"/>
    <w:p w14:paraId="52C2F985" w14:textId="3B687026" w:rsidR="0017378E" w:rsidRPr="00995A3F" w:rsidRDefault="00FF4A77" w:rsidP="00FF4A77">
      <w:pPr>
        <w:pStyle w:val="Heading4"/>
      </w:pPr>
      <w:bookmarkStart w:id="206" w:name="_Toc9039917"/>
      <w:bookmarkStart w:id="207" w:name="_Toc9042969"/>
      <w:r w:rsidRPr="009B5A9D">
        <w:lastRenderedPageBreak/>
        <w:t>5.3.3.2</w:t>
      </w:r>
      <w:r w:rsidR="00995A3F">
        <w:tab/>
      </w:r>
      <w:r w:rsidR="0017378E" w:rsidRPr="00995A3F">
        <w:rPr>
          <w:rFonts w:hint="eastAsia"/>
        </w:rPr>
        <w:t>Scena</w:t>
      </w:r>
      <w:r w:rsidR="0017378E" w:rsidRPr="009B5A9D">
        <w:t>rio 2: 4 GH</w:t>
      </w:r>
      <w:r w:rsidR="0017378E" w:rsidRPr="00995A3F">
        <w:t>z Macro→ Macro (UL)</w:t>
      </w:r>
      <w:bookmarkEnd w:id="206"/>
      <w:bookmarkEnd w:id="207"/>
    </w:p>
    <w:p w14:paraId="1CEB3717" w14:textId="30A33B0C" w:rsidR="0017378E" w:rsidRPr="00995A3F" w:rsidRDefault="00FF4A77" w:rsidP="001457DF">
      <w:pPr>
        <w:pStyle w:val="Heading5"/>
      </w:pPr>
      <w:bookmarkStart w:id="208" w:name="_Ref8920733"/>
      <w:bookmarkStart w:id="209" w:name="_Toc9039918"/>
      <w:bookmarkStart w:id="210" w:name="_Toc9042970"/>
      <w:r w:rsidRPr="009B5A9D">
        <w:t>5.3.3.2.1</w:t>
      </w:r>
      <w:r w:rsidR="00995A3F">
        <w:tab/>
      </w:r>
      <w:r w:rsidR="0017378E" w:rsidRPr="00995A3F">
        <w:t>Results</w:t>
      </w:r>
      <w:bookmarkEnd w:id="208"/>
      <w:bookmarkEnd w:id="209"/>
      <w:bookmarkEnd w:id="210"/>
    </w:p>
    <w:p w14:paraId="4B849D9F" w14:textId="4FEEE34C" w:rsidR="00CF4F53" w:rsidRPr="00843636" w:rsidRDefault="0030279C" w:rsidP="001457DF">
      <w:pPr>
        <w:pStyle w:val="TH"/>
      </w:pPr>
      <w:r>
        <w:t xml:space="preserve">Table </w:t>
      </w:r>
      <w:r w:rsidRPr="0030279C">
        <w:t>5.3.3.2.1</w:t>
      </w:r>
      <w:r w:rsidR="0017378E" w:rsidRPr="009531ED">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32"/>
        <w:gridCol w:w="1227"/>
      </w:tblGrid>
      <w:tr w:rsidR="0017378E" w:rsidRPr="009531ED" w14:paraId="34E1C7C4"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9823"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F4CF4" w14:textId="77777777" w:rsidR="0017378E" w:rsidRPr="001457DF" w:rsidRDefault="0017378E" w:rsidP="001457DF">
            <w:pPr>
              <w:pStyle w:val="TAH"/>
              <w:rPr>
                <w:b w:val="0"/>
              </w:rPr>
            </w:pPr>
            <w:r w:rsidRPr="001457D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42182F77" w14:textId="77777777" w:rsidR="0017378E" w:rsidRPr="001457DF" w:rsidRDefault="0017378E" w:rsidP="001457DF">
            <w:pPr>
              <w:pStyle w:val="TAH"/>
              <w:rPr>
                <w:b w:val="0"/>
              </w:rPr>
            </w:pPr>
            <w:r w:rsidRPr="001457DF">
              <w:t>Victim UL</w:t>
            </w:r>
          </w:p>
        </w:tc>
      </w:tr>
      <w:tr w:rsidR="0017378E" w:rsidRPr="009531ED" w14:paraId="1579B49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4B97462"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9B2A6B2"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B1E55E" w14:textId="77777777" w:rsidR="0017378E" w:rsidRPr="001457DF" w:rsidRDefault="0017378E" w:rsidP="001457DF">
            <w:pPr>
              <w:pStyle w:val="TAH"/>
              <w:rPr>
                <w:b w:val="0"/>
              </w:rPr>
            </w:pPr>
            <w:r w:rsidRPr="001457DF">
              <w:t>SNR degradation (dB)</w:t>
            </w:r>
          </w:p>
        </w:tc>
        <w:tc>
          <w:tcPr>
            <w:tcW w:w="1745"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B8ED71" w14:textId="77777777" w:rsidR="0017378E" w:rsidRPr="001457DF" w:rsidRDefault="0017378E" w:rsidP="001457DF">
            <w:pPr>
              <w:pStyle w:val="TAH"/>
              <w:rPr>
                <w:b w:val="0"/>
              </w:rPr>
            </w:pPr>
            <w:r w:rsidRPr="001457DF">
              <w:t>Throughput degradation (%)</w:t>
            </w:r>
          </w:p>
        </w:tc>
      </w:tr>
      <w:tr w:rsidR="0017378E" w:rsidRPr="009531ED" w14:paraId="4B9966A2"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10A7BD"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EFFFD0B"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D9B3A62"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171B7B99" w14:textId="77777777" w:rsidR="0017378E" w:rsidRPr="001457DF" w:rsidRDefault="0017378E" w:rsidP="001457DF">
            <w:pPr>
              <w:pStyle w:val="TAH"/>
              <w:rPr>
                <w:b w:val="0"/>
              </w:rPr>
            </w:pPr>
            <w:r w:rsidRPr="001457DF">
              <w:t>DL</w:t>
            </w:r>
          </w:p>
        </w:tc>
        <w:tc>
          <w:tcPr>
            <w:tcW w:w="1107" w:type="pct"/>
            <w:tcBorders>
              <w:top w:val="nil"/>
              <w:left w:val="nil"/>
              <w:bottom w:val="single" w:sz="4" w:space="0" w:color="auto"/>
              <w:right w:val="single" w:sz="4" w:space="0" w:color="auto"/>
            </w:tcBorders>
            <w:shd w:val="clear" w:color="auto" w:fill="auto"/>
            <w:noWrap/>
            <w:vAlign w:val="center"/>
            <w:hideMark/>
          </w:tcPr>
          <w:p w14:paraId="146166B0" w14:textId="77777777" w:rsidR="0017378E" w:rsidRPr="001457DF" w:rsidRDefault="0017378E" w:rsidP="001457DF">
            <w:pPr>
              <w:pStyle w:val="TAH"/>
              <w:rPr>
                <w:b w:val="0"/>
              </w:rPr>
            </w:pPr>
            <w:r w:rsidRPr="001457DF">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AD3A10" w14:textId="77777777" w:rsidR="0017378E" w:rsidRPr="001457DF" w:rsidRDefault="0017378E" w:rsidP="001457DF">
            <w:pPr>
              <w:pStyle w:val="TAH"/>
              <w:rPr>
                <w:b w:val="0"/>
              </w:rPr>
            </w:pPr>
            <w:r w:rsidRPr="001457DF">
              <w:t>DL</w:t>
            </w:r>
          </w:p>
        </w:tc>
      </w:tr>
      <w:tr w:rsidR="0017378E" w:rsidRPr="009531ED" w14:paraId="04732B9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7032134" w14:textId="77777777" w:rsidR="0017378E" w:rsidRPr="00995A3F" w:rsidRDefault="0017378E" w:rsidP="001457DF">
            <w:pPr>
              <w:pStyle w:val="TAC"/>
            </w:pPr>
            <w:r w:rsidRPr="00995A3F">
              <w:t>Huawei</w:t>
            </w:r>
            <w:r w:rsidRPr="00995A3F">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E1DA541"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42596E87" w14:textId="77777777" w:rsidR="0017378E" w:rsidRPr="001457DF" w:rsidRDefault="0017378E" w:rsidP="001457DF">
            <w:pPr>
              <w:pStyle w:val="TAC"/>
            </w:pPr>
            <w:r w:rsidRPr="001457DF">
              <w:t>0.27</w:t>
            </w:r>
          </w:p>
        </w:tc>
        <w:tc>
          <w:tcPr>
            <w:tcW w:w="483" w:type="pct"/>
            <w:tcBorders>
              <w:top w:val="nil"/>
              <w:left w:val="nil"/>
              <w:bottom w:val="single" w:sz="4" w:space="0" w:color="auto"/>
              <w:right w:val="single" w:sz="4" w:space="0" w:color="auto"/>
            </w:tcBorders>
            <w:shd w:val="clear" w:color="auto" w:fill="auto"/>
            <w:noWrap/>
            <w:vAlign w:val="center"/>
            <w:hideMark/>
          </w:tcPr>
          <w:p w14:paraId="7BF2088E" w14:textId="77777777" w:rsidR="0017378E" w:rsidRPr="001457DF" w:rsidRDefault="0017378E" w:rsidP="001457DF">
            <w:pPr>
              <w:pStyle w:val="TAC"/>
            </w:pPr>
            <w:r w:rsidRPr="001457DF">
              <w:t>0.76</w:t>
            </w:r>
          </w:p>
        </w:tc>
        <w:tc>
          <w:tcPr>
            <w:tcW w:w="1107" w:type="pct"/>
            <w:tcBorders>
              <w:top w:val="nil"/>
              <w:left w:val="nil"/>
              <w:bottom w:val="single" w:sz="4" w:space="0" w:color="auto"/>
              <w:right w:val="single" w:sz="4" w:space="0" w:color="auto"/>
            </w:tcBorders>
            <w:shd w:val="clear" w:color="auto" w:fill="auto"/>
            <w:noWrap/>
            <w:vAlign w:val="center"/>
            <w:hideMark/>
          </w:tcPr>
          <w:p w14:paraId="0F3F35C9" w14:textId="77777777" w:rsidR="0017378E" w:rsidRPr="001457DF" w:rsidRDefault="0017378E" w:rsidP="001457DF">
            <w:pPr>
              <w:pStyle w:val="TAC"/>
            </w:pPr>
            <w:r w:rsidRPr="001457DF">
              <w:t>4.98</w:t>
            </w:r>
          </w:p>
        </w:tc>
        <w:tc>
          <w:tcPr>
            <w:tcW w:w="637" w:type="pct"/>
            <w:tcBorders>
              <w:top w:val="nil"/>
              <w:left w:val="nil"/>
              <w:bottom w:val="single" w:sz="4" w:space="0" w:color="auto"/>
              <w:right w:val="single" w:sz="4" w:space="0" w:color="auto"/>
            </w:tcBorders>
            <w:shd w:val="clear" w:color="auto" w:fill="auto"/>
            <w:noWrap/>
            <w:vAlign w:val="center"/>
            <w:hideMark/>
          </w:tcPr>
          <w:p w14:paraId="06FF1FCA" w14:textId="77777777" w:rsidR="0017378E" w:rsidRPr="001457DF" w:rsidRDefault="0017378E" w:rsidP="001457DF">
            <w:pPr>
              <w:pStyle w:val="TAC"/>
            </w:pPr>
            <w:r w:rsidRPr="001457DF">
              <w:t>13.90</w:t>
            </w:r>
          </w:p>
        </w:tc>
      </w:tr>
      <w:tr w:rsidR="0017378E" w:rsidRPr="009531ED" w14:paraId="5093662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5C74A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F43655"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DD54AE5" w14:textId="77777777" w:rsidR="0017378E" w:rsidRPr="001457DF" w:rsidRDefault="0017378E" w:rsidP="001457DF">
            <w:pPr>
              <w:pStyle w:val="TAC"/>
            </w:pPr>
            <w:r w:rsidRPr="001457DF">
              <w:t>0.28</w:t>
            </w:r>
          </w:p>
        </w:tc>
        <w:tc>
          <w:tcPr>
            <w:tcW w:w="483" w:type="pct"/>
            <w:tcBorders>
              <w:top w:val="nil"/>
              <w:left w:val="nil"/>
              <w:bottom w:val="single" w:sz="4" w:space="0" w:color="auto"/>
              <w:right w:val="single" w:sz="4" w:space="0" w:color="auto"/>
            </w:tcBorders>
            <w:shd w:val="clear" w:color="auto" w:fill="auto"/>
            <w:noWrap/>
            <w:vAlign w:val="center"/>
            <w:hideMark/>
          </w:tcPr>
          <w:p w14:paraId="0AA7223D" w14:textId="77777777" w:rsidR="0017378E" w:rsidRPr="001457DF" w:rsidRDefault="0017378E" w:rsidP="001457DF">
            <w:pPr>
              <w:pStyle w:val="TAC"/>
            </w:pPr>
            <w:r w:rsidRPr="001457DF">
              <w:t>0.52</w:t>
            </w:r>
          </w:p>
        </w:tc>
        <w:tc>
          <w:tcPr>
            <w:tcW w:w="1107" w:type="pct"/>
            <w:tcBorders>
              <w:top w:val="nil"/>
              <w:left w:val="nil"/>
              <w:bottom w:val="single" w:sz="4" w:space="0" w:color="auto"/>
              <w:right w:val="single" w:sz="4" w:space="0" w:color="auto"/>
            </w:tcBorders>
            <w:shd w:val="clear" w:color="auto" w:fill="auto"/>
            <w:noWrap/>
            <w:vAlign w:val="center"/>
            <w:hideMark/>
          </w:tcPr>
          <w:p w14:paraId="48D938FB" w14:textId="77777777" w:rsidR="0017378E" w:rsidRPr="001457DF" w:rsidRDefault="0017378E" w:rsidP="001457DF">
            <w:pPr>
              <w:pStyle w:val="TAC"/>
            </w:pPr>
            <w:r w:rsidRPr="001457DF">
              <w:t>1.70</w:t>
            </w:r>
          </w:p>
        </w:tc>
        <w:tc>
          <w:tcPr>
            <w:tcW w:w="637" w:type="pct"/>
            <w:tcBorders>
              <w:top w:val="nil"/>
              <w:left w:val="nil"/>
              <w:bottom w:val="single" w:sz="4" w:space="0" w:color="auto"/>
              <w:right w:val="single" w:sz="4" w:space="0" w:color="auto"/>
            </w:tcBorders>
            <w:shd w:val="clear" w:color="auto" w:fill="auto"/>
            <w:noWrap/>
            <w:vAlign w:val="center"/>
            <w:hideMark/>
          </w:tcPr>
          <w:p w14:paraId="506BBF36" w14:textId="77777777" w:rsidR="0017378E" w:rsidRPr="001457DF" w:rsidRDefault="0017378E" w:rsidP="001457DF">
            <w:pPr>
              <w:pStyle w:val="TAC"/>
            </w:pPr>
            <w:r w:rsidRPr="001457DF">
              <w:t>3.19</w:t>
            </w:r>
          </w:p>
        </w:tc>
      </w:tr>
      <w:tr w:rsidR="0017378E" w:rsidRPr="009531ED" w14:paraId="17099FD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C23FA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10DBEF"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25D239BD" w14:textId="77777777" w:rsidR="0017378E" w:rsidRPr="001457DF" w:rsidRDefault="0017378E" w:rsidP="001457DF">
            <w:pPr>
              <w:pStyle w:val="TAC"/>
            </w:pPr>
            <w:r w:rsidRPr="001457DF">
              <w:t>-0.02</w:t>
            </w:r>
          </w:p>
        </w:tc>
        <w:tc>
          <w:tcPr>
            <w:tcW w:w="483" w:type="pct"/>
            <w:tcBorders>
              <w:top w:val="nil"/>
              <w:left w:val="nil"/>
              <w:bottom w:val="single" w:sz="4" w:space="0" w:color="auto"/>
              <w:right w:val="single" w:sz="4" w:space="0" w:color="auto"/>
            </w:tcBorders>
            <w:shd w:val="clear" w:color="auto" w:fill="auto"/>
            <w:noWrap/>
            <w:vAlign w:val="center"/>
            <w:hideMark/>
          </w:tcPr>
          <w:p w14:paraId="0CFDE04E" w14:textId="77777777" w:rsidR="0017378E" w:rsidRPr="001457DF" w:rsidRDefault="0017378E" w:rsidP="001457DF">
            <w:pPr>
              <w:pStyle w:val="TAC"/>
            </w:pPr>
            <w:r w:rsidRPr="001457DF">
              <w:t>-0.03</w:t>
            </w:r>
          </w:p>
        </w:tc>
        <w:tc>
          <w:tcPr>
            <w:tcW w:w="1107" w:type="pct"/>
            <w:tcBorders>
              <w:top w:val="nil"/>
              <w:left w:val="nil"/>
              <w:bottom w:val="single" w:sz="4" w:space="0" w:color="auto"/>
              <w:right w:val="single" w:sz="4" w:space="0" w:color="auto"/>
            </w:tcBorders>
            <w:shd w:val="clear" w:color="auto" w:fill="auto"/>
            <w:noWrap/>
            <w:vAlign w:val="center"/>
            <w:hideMark/>
          </w:tcPr>
          <w:p w14:paraId="0292BF3F" w14:textId="77777777" w:rsidR="0017378E" w:rsidRPr="001457DF" w:rsidRDefault="0017378E" w:rsidP="001457DF">
            <w:pPr>
              <w:pStyle w:val="TAC"/>
            </w:pPr>
            <w:r w:rsidRPr="001457DF">
              <w:t>-0.11</w:t>
            </w:r>
          </w:p>
        </w:tc>
        <w:tc>
          <w:tcPr>
            <w:tcW w:w="637" w:type="pct"/>
            <w:tcBorders>
              <w:top w:val="nil"/>
              <w:left w:val="nil"/>
              <w:bottom w:val="single" w:sz="4" w:space="0" w:color="auto"/>
              <w:right w:val="single" w:sz="4" w:space="0" w:color="auto"/>
            </w:tcBorders>
            <w:shd w:val="clear" w:color="auto" w:fill="auto"/>
            <w:noWrap/>
            <w:vAlign w:val="center"/>
            <w:hideMark/>
          </w:tcPr>
          <w:p w14:paraId="52BF7C1F" w14:textId="77777777" w:rsidR="0017378E" w:rsidRPr="001457DF" w:rsidRDefault="0017378E" w:rsidP="001457DF">
            <w:pPr>
              <w:pStyle w:val="TAC"/>
            </w:pPr>
            <w:r w:rsidRPr="001457DF">
              <w:t>-0.15</w:t>
            </w:r>
          </w:p>
        </w:tc>
      </w:tr>
      <w:tr w:rsidR="0017378E" w:rsidRPr="009531ED" w14:paraId="26C4918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46894B"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80E024D"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C7B07B5"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46E38C63" w14:textId="77777777" w:rsidR="0017378E" w:rsidRPr="001457DF" w:rsidRDefault="0017378E" w:rsidP="001457DF">
            <w:pPr>
              <w:pStyle w:val="TAC"/>
            </w:pPr>
            <w:r w:rsidRPr="001457DF">
              <w:t>2.63</w:t>
            </w:r>
          </w:p>
        </w:tc>
        <w:tc>
          <w:tcPr>
            <w:tcW w:w="1107" w:type="pct"/>
            <w:tcBorders>
              <w:top w:val="nil"/>
              <w:left w:val="nil"/>
              <w:bottom w:val="single" w:sz="4" w:space="0" w:color="auto"/>
              <w:right w:val="single" w:sz="4" w:space="0" w:color="auto"/>
            </w:tcBorders>
            <w:shd w:val="clear" w:color="auto" w:fill="auto"/>
            <w:noWrap/>
            <w:vAlign w:val="center"/>
            <w:hideMark/>
          </w:tcPr>
          <w:p w14:paraId="228D7F85"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2961C4B8" w14:textId="77777777" w:rsidR="0017378E" w:rsidRPr="001457DF" w:rsidRDefault="0017378E" w:rsidP="001457DF">
            <w:pPr>
              <w:pStyle w:val="TAC"/>
            </w:pPr>
            <w:r w:rsidRPr="001457DF">
              <w:t>44.99</w:t>
            </w:r>
          </w:p>
        </w:tc>
      </w:tr>
      <w:tr w:rsidR="0017378E" w:rsidRPr="009531ED" w14:paraId="59C8EA4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E10855E"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D95B5D"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3F92CE0F"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7DF7F607" w14:textId="77777777" w:rsidR="0017378E" w:rsidRPr="001457DF" w:rsidRDefault="0017378E" w:rsidP="001457DF">
            <w:pPr>
              <w:pStyle w:val="TAC"/>
            </w:pPr>
            <w:r w:rsidRPr="001457DF">
              <w:t>0.46</w:t>
            </w:r>
          </w:p>
        </w:tc>
        <w:tc>
          <w:tcPr>
            <w:tcW w:w="1107" w:type="pct"/>
            <w:tcBorders>
              <w:top w:val="nil"/>
              <w:left w:val="nil"/>
              <w:bottom w:val="single" w:sz="4" w:space="0" w:color="auto"/>
              <w:right w:val="single" w:sz="4" w:space="0" w:color="auto"/>
            </w:tcBorders>
            <w:shd w:val="clear" w:color="auto" w:fill="auto"/>
            <w:noWrap/>
            <w:vAlign w:val="center"/>
            <w:hideMark/>
          </w:tcPr>
          <w:p w14:paraId="2CA66FEB"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08204A24" w14:textId="77777777" w:rsidR="0017378E" w:rsidRPr="001457DF" w:rsidRDefault="0017378E" w:rsidP="001457DF">
            <w:pPr>
              <w:pStyle w:val="TAC"/>
            </w:pPr>
            <w:r w:rsidRPr="001457DF">
              <w:t>3.13</w:t>
            </w:r>
          </w:p>
        </w:tc>
      </w:tr>
      <w:tr w:rsidR="0017378E" w:rsidRPr="009531ED" w14:paraId="1307B2D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1275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1DE5A17"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7A33145F"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14A16FA2" w14:textId="77777777" w:rsidR="0017378E" w:rsidRPr="001457DF" w:rsidRDefault="0017378E" w:rsidP="001457DF">
            <w:pPr>
              <w:pStyle w:val="TAC"/>
            </w:pPr>
            <w:r w:rsidRPr="001457DF">
              <w:t>0.05</w:t>
            </w:r>
          </w:p>
        </w:tc>
        <w:tc>
          <w:tcPr>
            <w:tcW w:w="1107" w:type="pct"/>
            <w:tcBorders>
              <w:top w:val="nil"/>
              <w:left w:val="nil"/>
              <w:bottom w:val="single" w:sz="4" w:space="0" w:color="auto"/>
              <w:right w:val="single" w:sz="4" w:space="0" w:color="auto"/>
            </w:tcBorders>
            <w:shd w:val="clear" w:color="auto" w:fill="auto"/>
            <w:noWrap/>
            <w:vAlign w:val="center"/>
            <w:hideMark/>
          </w:tcPr>
          <w:p w14:paraId="10445BB7"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297F485C" w14:textId="77777777" w:rsidR="0017378E" w:rsidRPr="001457DF" w:rsidRDefault="0017378E" w:rsidP="001457DF">
            <w:pPr>
              <w:pStyle w:val="TAC"/>
            </w:pPr>
            <w:r w:rsidRPr="001457DF">
              <w:t>0.25</w:t>
            </w:r>
          </w:p>
        </w:tc>
      </w:tr>
      <w:tr w:rsidR="0017378E" w:rsidRPr="009531ED" w14:paraId="3A707F7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964852C" w14:textId="77777777" w:rsidR="0017378E" w:rsidRPr="001457DF" w:rsidRDefault="0017378E" w:rsidP="001457DF">
            <w:pPr>
              <w:pStyle w:val="TAC"/>
            </w:pPr>
            <w:r w:rsidRPr="001457DF">
              <w:t>Ericsson</w:t>
            </w:r>
            <w:r w:rsidRPr="001457DF">
              <w:br/>
              <w:t>(1906097)</w:t>
            </w:r>
          </w:p>
          <w:p w14:paraId="1055C320" w14:textId="77777777" w:rsidR="0017378E" w:rsidRPr="001457DF" w:rsidRDefault="0017378E" w:rsidP="001457DF">
            <w:pPr>
              <w:pStyle w:val="TAC"/>
            </w:pPr>
            <w:r w:rsidRPr="001457DF">
              <w:t>(NOTE 1)</w:t>
            </w:r>
          </w:p>
        </w:tc>
        <w:tc>
          <w:tcPr>
            <w:tcW w:w="1199" w:type="pct"/>
            <w:tcBorders>
              <w:top w:val="nil"/>
              <w:left w:val="nil"/>
              <w:bottom w:val="single" w:sz="4" w:space="0" w:color="auto"/>
              <w:right w:val="single" w:sz="4" w:space="0" w:color="auto"/>
            </w:tcBorders>
            <w:shd w:val="clear" w:color="auto" w:fill="auto"/>
            <w:noWrap/>
            <w:vAlign w:val="center"/>
            <w:hideMark/>
          </w:tcPr>
          <w:p w14:paraId="452B69CF"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D86F31B"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2D292289"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1E1E9F70"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17D751F9" w14:textId="77777777" w:rsidR="0017378E" w:rsidRPr="001457DF" w:rsidRDefault="0017378E" w:rsidP="001457DF">
            <w:pPr>
              <w:pStyle w:val="TAC"/>
            </w:pPr>
            <w:r w:rsidRPr="001457DF">
              <w:t>-1.3</w:t>
            </w:r>
          </w:p>
        </w:tc>
      </w:tr>
      <w:tr w:rsidR="0017378E" w:rsidRPr="009531ED" w14:paraId="78643D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D6F96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2AEA51"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1B6BEF9B"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16D3E068"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5954BA1D" w14:textId="77777777" w:rsidR="0017378E" w:rsidRPr="001457DF" w:rsidRDefault="0017378E" w:rsidP="001457DF">
            <w:pPr>
              <w:pStyle w:val="TAC"/>
            </w:pPr>
            <w:r w:rsidRPr="001457DF">
              <w:t>-1.5</w:t>
            </w:r>
          </w:p>
        </w:tc>
        <w:tc>
          <w:tcPr>
            <w:tcW w:w="637" w:type="pct"/>
            <w:tcBorders>
              <w:top w:val="nil"/>
              <w:left w:val="nil"/>
              <w:bottom w:val="single" w:sz="4" w:space="0" w:color="auto"/>
              <w:right w:val="single" w:sz="4" w:space="0" w:color="auto"/>
            </w:tcBorders>
            <w:shd w:val="clear" w:color="auto" w:fill="auto"/>
            <w:noWrap/>
            <w:vAlign w:val="center"/>
            <w:hideMark/>
          </w:tcPr>
          <w:p w14:paraId="2274DD8D" w14:textId="77777777" w:rsidR="0017378E" w:rsidRPr="001457DF" w:rsidRDefault="0017378E" w:rsidP="001457DF">
            <w:pPr>
              <w:pStyle w:val="TAC"/>
            </w:pPr>
            <w:r w:rsidRPr="001457DF">
              <w:t>-3</w:t>
            </w:r>
          </w:p>
        </w:tc>
      </w:tr>
      <w:tr w:rsidR="0017378E" w:rsidRPr="009531ED" w14:paraId="46DF23D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888978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2955AD"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2BC8CCED"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516A7C55"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7D30B9B8"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5151B6D0" w14:textId="77777777" w:rsidR="0017378E" w:rsidRPr="001457DF" w:rsidRDefault="0017378E" w:rsidP="001457DF">
            <w:pPr>
              <w:pStyle w:val="TAC"/>
            </w:pPr>
            <w:r w:rsidRPr="001457DF">
              <w:t>-1.1</w:t>
            </w:r>
          </w:p>
        </w:tc>
      </w:tr>
      <w:tr w:rsidR="0017378E" w:rsidRPr="009531ED" w14:paraId="01A9C2C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96F3750"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3AA9DF17"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1E045E8"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33E692E0" w14:textId="77777777" w:rsidR="0017378E" w:rsidRPr="001457DF" w:rsidRDefault="0017378E" w:rsidP="001457DF">
            <w:pPr>
              <w:pStyle w:val="TAC"/>
            </w:pPr>
            <w:r w:rsidRPr="001457DF">
              <w:t>0.8</w:t>
            </w:r>
          </w:p>
        </w:tc>
        <w:tc>
          <w:tcPr>
            <w:tcW w:w="1107" w:type="pct"/>
            <w:tcBorders>
              <w:top w:val="nil"/>
              <w:left w:val="nil"/>
              <w:bottom w:val="single" w:sz="4" w:space="0" w:color="auto"/>
              <w:right w:val="single" w:sz="4" w:space="0" w:color="auto"/>
            </w:tcBorders>
            <w:shd w:val="clear" w:color="auto" w:fill="auto"/>
            <w:noWrap/>
            <w:vAlign w:val="center"/>
            <w:hideMark/>
          </w:tcPr>
          <w:p w14:paraId="2F9D5AB1" w14:textId="77777777" w:rsidR="0017378E" w:rsidRPr="001457DF" w:rsidRDefault="0017378E" w:rsidP="001457DF">
            <w:pPr>
              <w:pStyle w:val="TAC"/>
            </w:pPr>
            <w:r w:rsidRPr="001457DF">
              <w:t>-3.1</w:t>
            </w:r>
          </w:p>
        </w:tc>
        <w:tc>
          <w:tcPr>
            <w:tcW w:w="637" w:type="pct"/>
            <w:tcBorders>
              <w:top w:val="nil"/>
              <w:left w:val="nil"/>
              <w:bottom w:val="single" w:sz="4" w:space="0" w:color="auto"/>
              <w:right w:val="single" w:sz="4" w:space="0" w:color="auto"/>
            </w:tcBorders>
            <w:shd w:val="clear" w:color="auto" w:fill="auto"/>
            <w:noWrap/>
            <w:vAlign w:val="center"/>
            <w:hideMark/>
          </w:tcPr>
          <w:p w14:paraId="42ACFE6F" w14:textId="77777777" w:rsidR="0017378E" w:rsidRPr="001457DF" w:rsidRDefault="0017378E" w:rsidP="001457DF">
            <w:pPr>
              <w:pStyle w:val="TAC"/>
            </w:pPr>
            <w:r w:rsidRPr="001457DF">
              <w:t>2</w:t>
            </w:r>
          </w:p>
        </w:tc>
      </w:tr>
      <w:tr w:rsidR="0017378E" w:rsidRPr="009531ED" w14:paraId="7D662FB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A195E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A0050FB"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192F6382"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4A094027" w14:textId="77777777" w:rsidR="0017378E" w:rsidRPr="001457DF" w:rsidRDefault="0017378E" w:rsidP="001457DF">
            <w:pPr>
              <w:pStyle w:val="TAC"/>
            </w:pPr>
            <w:r w:rsidRPr="001457DF">
              <w:t>0.4</w:t>
            </w:r>
          </w:p>
        </w:tc>
        <w:tc>
          <w:tcPr>
            <w:tcW w:w="1107" w:type="pct"/>
            <w:tcBorders>
              <w:top w:val="nil"/>
              <w:left w:val="nil"/>
              <w:bottom w:val="single" w:sz="4" w:space="0" w:color="auto"/>
              <w:right w:val="single" w:sz="4" w:space="0" w:color="auto"/>
            </w:tcBorders>
            <w:shd w:val="clear" w:color="auto" w:fill="auto"/>
            <w:noWrap/>
            <w:vAlign w:val="center"/>
            <w:hideMark/>
          </w:tcPr>
          <w:p w14:paraId="5FEEEE69" w14:textId="77777777" w:rsidR="0017378E" w:rsidRPr="001457DF" w:rsidRDefault="0017378E" w:rsidP="001457DF">
            <w:pPr>
              <w:pStyle w:val="TAC"/>
            </w:pPr>
            <w:r w:rsidRPr="001457DF">
              <w:t>2.2</w:t>
            </w:r>
          </w:p>
        </w:tc>
        <w:tc>
          <w:tcPr>
            <w:tcW w:w="637" w:type="pct"/>
            <w:tcBorders>
              <w:top w:val="nil"/>
              <w:left w:val="nil"/>
              <w:bottom w:val="single" w:sz="4" w:space="0" w:color="auto"/>
              <w:right w:val="single" w:sz="4" w:space="0" w:color="auto"/>
            </w:tcBorders>
            <w:shd w:val="clear" w:color="auto" w:fill="auto"/>
            <w:noWrap/>
            <w:vAlign w:val="center"/>
            <w:hideMark/>
          </w:tcPr>
          <w:p w14:paraId="6C3D0E9B" w14:textId="77777777" w:rsidR="0017378E" w:rsidRPr="001457DF" w:rsidRDefault="0017378E" w:rsidP="001457DF">
            <w:pPr>
              <w:pStyle w:val="TAC"/>
            </w:pPr>
            <w:r w:rsidRPr="001457DF">
              <w:t>2.8</w:t>
            </w:r>
          </w:p>
        </w:tc>
      </w:tr>
      <w:tr w:rsidR="0017378E" w:rsidRPr="009531ED" w14:paraId="4CC8D43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407BF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8E12E90"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01C4371D"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5F82FD1E" w14:textId="77777777" w:rsidR="0017378E" w:rsidRPr="001457DF" w:rsidRDefault="0017378E" w:rsidP="001457DF">
            <w:pPr>
              <w:pStyle w:val="TAC"/>
            </w:pPr>
            <w:r w:rsidRPr="001457DF">
              <w:t>0.3</w:t>
            </w:r>
          </w:p>
        </w:tc>
        <w:tc>
          <w:tcPr>
            <w:tcW w:w="1107" w:type="pct"/>
            <w:tcBorders>
              <w:top w:val="nil"/>
              <w:left w:val="nil"/>
              <w:bottom w:val="single" w:sz="4" w:space="0" w:color="auto"/>
              <w:right w:val="single" w:sz="4" w:space="0" w:color="auto"/>
            </w:tcBorders>
            <w:shd w:val="clear" w:color="auto" w:fill="auto"/>
            <w:noWrap/>
            <w:vAlign w:val="center"/>
            <w:hideMark/>
          </w:tcPr>
          <w:p w14:paraId="3F3560D6" w14:textId="77777777" w:rsidR="0017378E" w:rsidRPr="001457DF" w:rsidRDefault="0017378E" w:rsidP="001457DF">
            <w:pPr>
              <w:pStyle w:val="TAC"/>
            </w:pPr>
            <w:r w:rsidRPr="001457DF">
              <w:t>0.4</w:t>
            </w:r>
          </w:p>
        </w:tc>
        <w:tc>
          <w:tcPr>
            <w:tcW w:w="637" w:type="pct"/>
            <w:tcBorders>
              <w:top w:val="nil"/>
              <w:left w:val="nil"/>
              <w:bottom w:val="single" w:sz="4" w:space="0" w:color="auto"/>
              <w:right w:val="single" w:sz="4" w:space="0" w:color="auto"/>
            </w:tcBorders>
            <w:shd w:val="clear" w:color="auto" w:fill="auto"/>
            <w:noWrap/>
            <w:vAlign w:val="center"/>
            <w:hideMark/>
          </w:tcPr>
          <w:p w14:paraId="7DD0C2A9" w14:textId="77777777" w:rsidR="0017378E" w:rsidRPr="001457DF" w:rsidRDefault="0017378E" w:rsidP="001457DF">
            <w:pPr>
              <w:pStyle w:val="TAC"/>
            </w:pPr>
            <w:r w:rsidRPr="001457DF">
              <w:t>0.1</w:t>
            </w:r>
          </w:p>
        </w:tc>
      </w:tr>
      <w:tr w:rsidR="0017378E" w:rsidRPr="009531ED" w14:paraId="29A63541"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F812CF3" w14:textId="77777777" w:rsidR="0017378E" w:rsidRPr="001457DF" w:rsidRDefault="0017378E" w:rsidP="001457DF">
            <w:pPr>
              <w:pStyle w:val="TAN"/>
            </w:pPr>
            <w:r w:rsidRPr="00995A3F">
              <w:t>NOTE 1: Further Ericsson results in this scenario wit</w:t>
            </w:r>
            <w:r w:rsidRPr="001457DF">
              <w:t>h reduced cell size and grid shift indicated throughput losses</w:t>
            </w:r>
          </w:p>
        </w:tc>
      </w:tr>
    </w:tbl>
    <w:p w14:paraId="6855C352" w14:textId="77777777" w:rsidR="0017378E" w:rsidRPr="00995A3F" w:rsidRDefault="0017378E" w:rsidP="001457DF"/>
    <w:p w14:paraId="399FB69A" w14:textId="0CB0B3EC" w:rsidR="00CF4F53" w:rsidRPr="00843636" w:rsidRDefault="0030279C" w:rsidP="001457DF">
      <w:pPr>
        <w:pStyle w:val="TH"/>
      </w:pPr>
      <w:r>
        <w:t xml:space="preserve">Table </w:t>
      </w:r>
      <w:r w:rsidRPr="0030279C">
        <w:t>5.3.3.2.1</w:t>
      </w:r>
      <w:r w:rsidR="0017378E" w:rsidRPr="009531ED">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32"/>
        <w:gridCol w:w="1227"/>
      </w:tblGrid>
      <w:tr w:rsidR="0017378E" w:rsidRPr="009531ED" w14:paraId="52029485"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47EC8"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0BCB0" w14:textId="77777777" w:rsidR="0017378E" w:rsidRPr="00995A3F" w:rsidRDefault="0017378E" w:rsidP="001457DF">
            <w:pPr>
              <w:pStyle w:val="TAH"/>
            </w:pPr>
            <w:r w:rsidRPr="001457DF">
              <w:t> Observ</w:t>
            </w:r>
            <w:r w:rsidRPr="00995A3F">
              <w:t>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3D3737F" w14:textId="77777777" w:rsidR="0017378E" w:rsidRPr="001457DF" w:rsidRDefault="0017378E" w:rsidP="001457DF">
            <w:pPr>
              <w:pStyle w:val="TAH"/>
              <w:rPr>
                <w:b w:val="0"/>
              </w:rPr>
            </w:pPr>
            <w:r w:rsidRPr="001457DF">
              <w:t>Victim UL</w:t>
            </w:r>
          </w:p>
        </w:tc>
      </w:tr>
      <w:tr w:rsidR="0017378E" w:rsidRPr="009531ED" w14:paraId="5CC8A32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893CC"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C1ADF04"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7DEA5120"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372D11" w14:textId="77777777" w:rsidR="0017378E" w:rsidRPr="001457DF" w:rsidRDefault="0017378E" w:rsidP="001457DF">
            <w:pPr>
              <w:pStyle w:val="TAH"/>
              <w:rPr>
                <w:b w:val="0"/>
              </w:rPr>
            </w:pPr>
            <w:r w:rsidRPr="001457DF">
              <w:t>Throughput degradation (%)</w:t>
            </w:r>
          </w:p>
        </w:tc>
      </w:tr>
      <w:tr w:rsidR="0017378E" w:rsidRPr="009531ED" w14:paraId="7C92CD5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277E3D"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E229BB0" w14:textId="77777777" w:rsidR="0017378E" w:rsidRPr="001457DF"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0BB8B40" w14:textId="77777777" w:rsidR="0017378E" w:rsidRPr="001457DF" w:rsidRDefault="0017378E" w:rsidP="001457DF">
            <w:pPr>
              <w:pStyle w:val="TAH"/>
              <w:rPr>
                <w:b w:val="0"/>
              </w:rPr>
            </w:pPr>
            <w:r w:rsidRPr="001457DF">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5D9E7B2" w14:textId="77777777" w:rsidR="0017378E" w:rsidRPr="001457DF" w:rsidRDefault="0017378E" w:rsidP="001457DF">
            <w:pPr>
              <w:pStyle w:val="TAH"/>
              <w:rPr>
                <w:b w:val="0"/>
              </w:rPr>
            </w:pPr>
            <w:r w:rsidRPr="001457DF">
              <w:t>DL</w:t>
            </w:r>
          </w:p>
        </w:tc>
        <w:tc>
          <w:tcPr>
            <w:tcW w:w="1107" w:type="pct"/>
            <w:tcBorders>
              <w:top w:val="nil"/>
              <w:left w:val="nil"/>
              <w:bottom w:val="single" w:sz="4" w:space="0" w:color="auto"/>
              <w:right w:val="single" w:sz="4" w:space="0" w:color="auto"/>
            </w:tcBorders>
            <w:shd w:val="clear" w:color="auto" w:fill="auto"/>
            <w:noWrap/>
            <w:vAlign w:val="center"/>
            <w:hideMark/>
          </w:tcPr>
          <w:p w14:paraId="539A8283" w14:textId="77777777" w:rsidR="0017378E" w:rsidRPr="001457DF" w:rsidRDefault="0017378E" w:rsidP="001457DF">
            <w:pPr>
              <w:pStyle w:val="TAH"/>
              <w:rPr>
                <w:b w:val="0"/>
              </w:rPr>
            </w:pPr>
            <w:r w:rsidRPr="001457DF">
              <w:t>50DL/50UL</w:t>
            </w:r>
          </w:p>
        </w:tc>
        <w:tc>
          <w:tcPr>
            <w:tcW w:w="637" w:type="pct"/>
            <w:tcBorders>
              <w:top w:val="nil"/>
              <w:left w:val="nil"/>
              <w:bottom w:val="single" w:sz="4" w:space="0" w:color="auto"/>
              <w:right w:val="single" w:sz="4" w:space="0" w:color="auto"/>
            </w:tcBorders>
            <w:shd w:val="clear" w:color="auto" w:fill="auto"/>
            <w:noWrap/>
            <w:vAlign w:val="center"/>
            <w:hideMark/>
          </w:tcPr>
          <w:p w14:paraId="698DB62D" w14:textId="77777777" w:rsidR="0017378E" w:rsidRPr="001457DF" w:rsidRDefault="0017378E" w:rsidP="001457DF">
            <w:pPr>
              <w:pStyle w:val="TAH"/>
              <w:rPr>
                <w:b w:val="0"/>
              </w:rPr>
            </w:pPr>
            <w:r w:rsidRPr="001457DF">
              <w:t>DL</w:t>
            </w:r>
          </w:p>
        </w:tc>
      </w:tr>
      <w:tr w:rsidR="0017378E" w:rsidRPr="009531ED" w14:paraId="091C8BE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6DC5926" w14:textId="77777777" w:rsidR="0017378E" w:rsidRPr="009B5A9D" w:rsidRDefault="0017378E" w:rsidP="001457DF">
            <w:pPr>
              <w:pStyle w:val="TAC"/>
            </w:pPr>
            <w:r w:rsidRPr="009B5A9D">
              <w:t>LGE</w:t>
            </w:r>
            <w:r w:rsidRPr="009B5A9D">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6E54D8D9" w14:textId="77777777" w:rsidR="0017378E" w:rsidRPr="001457DF" w:rsidRDefault="0017378E" w:rsidP="001457DF">
            <w:pPr>
              <w:pStyle w:val="TAC"/>
            </w:pPr>
            <w:r w:rsidRPr="001457DF">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480FF910" w14:textId="77777777" w:rsidR="0017378E" w:rsidRPr="001457DF" w:rsidRDefault="0017378E" w:rsidP="001457DF">
            <w:pPr>
              <w:pStyle w:val="TAC"/>
            </w:pPr>
            <w:r w:rsidRPr="001457DF">
              <w:t>-</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27D2BAF3" w14:textId="77777777" w:rsidR="0017378E" w:rsidRPr="001457DF" w:rsidRDefault="0017378E" w:rsidP="001457DF">
            <w:pPr>
              <w:pStyle w:val="TAC"/>
            </w:pPr>
            <w:r w:rsidRPr="001457DF">
              <w:t>1.08</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5A5AB17A" w14:textId="77777777" w:rsidR="0017378E" w:rsidRPr="001457DF" w:rsidRDefault="0017378E" w:rsidP="001457DF">
            <w:pPr>
              <w:pStyle w:val="TAC"/>
            </w:pPr>
            <w:r w:rsidRPr="001457DF">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4576DCF" w14:textId="77777777" w:rsidR="0017378E" w:rsidRPr="001457DF" w:rsidRDefault="0017378E" w:rsidP="001457DF">
            <w:pPr>
              <w:pStyle w:val="TAC"/>
            </w:pPr>
            <w:r w:rsidRPr="001457DF">
              <w:t>21.72</w:t>
            </w:r>
          </w:p>
        </w:tc>
      </w:tr>
      <w:tr w:rsidR="0017378E" w:rsidRPr="009531ED" w14:paraId="348B1C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72FA70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A27CBC0"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13C06988" w14:textId="77777777" w:rsidR="0017378E" w:rsidRPr="001457DF" w:rsidRDefault="0017378E" w:rsidP="001457DF">
            <w:pPr>
              <w:pStyle w:val="TAC"/>
            </w:pPr>
            <w:r w:rsidRPr="001457DF">
              <w:t>-</w:t>
            </w:r>
          </w:p>
        </w:tc>
        <w:tc>
          <w:tcPr>
            <w:tcW w:w="451" w:type="pct"/>
            <w:tcBorders>
              <w:top w:val="nil"/>
              <w:left w:val="nil"/>
              <w:bottom w:val="single" w:sz="4" w:space="0" w:color="auto"/>
              <w:right w:val="single" w:sz="4" w:space="0" w:color="auto"/>
            </w:tcBorders>
            <w:shd w:val="clear" w:color="auto" w:fill="auto"/>
            <w:noWrap/>
            <w:vAlign w:val="center"/>
            <w:hideMark/>
          </w:tcPr>
          <w:p w14:paraId="579D45A5" w14:textId="77777777" w:rsidR="0017378E" w:rsidRPr="001457DF" w:rsidRDefault="0017378E" w:rsidP="001457DF">
            <w:pPr>
              <w:pStyle w:val="TAC"/>
            </w:pPr>
            <w:r w:rsidRPr="001457DF">
              <w:t>0.08</w:t>
            </w:r>
          </w:p>
        </w:tc>
        <w:tc>
          <w:tcPr>
            <w:tcW w:w="1107" w:type="pct"/>
            <w:tcBorders>
              <w:top w:val="nil"/>
              <w:left w:val="nil"/>
              <w:bottom w:val="single" w:sz="4" w:space="0" w:color="auto"/>
              <w:right w:val="single" w:sz="4" w:space="0" w:color="auto"/>
            </w:tcBorders>
            <w:shd w:val="clear" w:color="auto" w:fill="auto"/>
            <w:noWrap/>
            <w:vAlign w:val="center"/>
            <w:hideMark/>
          </w:tcPr>
          <w:p w14:paraId="4785B078"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6ECFCA27" w14:textId="77777777" w:rsidR="0017378E" w:rsidRPr="001457DF" w:rsidRDefault="0017378E" w:rsidP="001457DF">
            <w:pPr>
              <w:pStyle w:val="TAC"/>
            </w:pPr>
            <w:r w:rsidRPr="001457DF">
              <w:t>0.52</w:t>
            </w:r>
          </w:p>
        </w:tc>
      </w:tr>
      <w:tr w:rsidR="0017378E" w:rsidRPr="009531ED" w14:paraId="7BD3E4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E9336"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C26B6B" w14:textId="77777777" w:rsidR="0017378E" w:rsidRPr="001457DF" w:rsidRDefault="0017378E" w:rsidP="001457DF">
            <w:pPr>
              <w:pStyle w:val="TAC"/>
            </w:pPr>
            <w:r w:rsidRPr="001457DF">
              <w:t>95%</w:t>
            </w:r>
          </w:p>
        </w:tc>
        <w:tc>
          <w:tcPr>
            <w:tcW w:w="927" w:type="pct"/>
            <w:tcBorders>
              <w:top w:val="nil"/>
              <w:left w:val="nil"/>
              <w:bottom w:val="nil"/>
              <w:right w:val="single" w:sz="4" w:space="0" w:color="auto"/>
            </w:tcBorders>
            <w:shd w:val="clear" w:color="auto" w:fill="auto"/>
            <w:noWrap/>
            <w:vAlign w:val="center"/>
            <w:hideMark/>
          </w:tcPr>
          <w:p w14:paraId="0D9F9176" w14:textId="77777777" w:rsidR="0017378E" w:rsidRPr="001457DF" w:rsidRDefault="0017378E" w:rsidP="001457DF">
            <w:pPr>
              <w:pStyle w:val="TAC"/>
            </w:pPr>
            <w:r w:rsidRPr="001457DF">
              <w:t>-</w:t>
            </w:r>
          </w:p>
        </w:tc>
        <w:tc>
          <w:tcPr>
            <w:tcW w:w="451" w:type="pct"/>
            <w:tcBorders>
              <w:top w:val="nil"/>
              <w:left w:val="nil"/>
              <w:bottom w:val="nil"/>
              <w:right w:val="single" w:sz="4" w:space="0" w:color="auto"/>
            </w:tcBorders>
            <w:shd w:val="clear" w:color="auto" w:fill="auto"/>
            <w:noWrap/>
            <w:vAlign w:val="center"/>
            <w:hideMark/>
          </w:tcPr>
          <w:p w14:paraId="3D9C0813" w14:textId="77777777" w:rsidR="0017378E" w:rsidRPr="001457DF" w:rsidRDefault="0017378E" w:rsidP="001457DF">
            <w:pPr>
              <w:pStyle w:val="TAC"/>
            </w:pPr>
            <w:r w:rsidRPr="001457DF">
              <w:t>0</w:t>
            </w:r>
          </w:p>
        </w:tc>
        <w:tc>
          <w:tcPr>
            <w:tcW w:w="1107" w:type="pct"/>
            <w:tcBorders>
              <w:top w:val="nil"/>
              <w:left w:val="nil"/>
              <w:bottom w:val="nil"/>
              <w:right w:val="single" w:sz="4" w:space="0" w:color="auto"/>
            </w:tcBorders>
            <w:shd w:val="clear" w:color="auto" w:fill="auto"/>
            <w:noWrap/>
            <w:vAlign w:val="center"/>
            <w:hideMark/>
          </w:tcPr>
          <w:p w14:paraId="25EEA130" w14:textId="77777777" w:rsidR="0017378E" w:rsidRPr="001457DF" w:rsidRDefault="0017378E" w:rsidP="001457DF">
            <w:pPr>
              <w:pStyle w:val="TAC"/>
            </w:pPr>
            <w:r w:rsidRPr="001457DF">
              <w:t>-</w:t>
            </w:r>
          </w:p>
        </w:tc>
        <w:tc>
          <w:tcPr>
            <w:tcW w:w="637" w:type="pct"/>
            <w:tcBorders>
              <w:top w:val="nil"/>
              <w:left w:val="nil"/>
              <w:bottom w:val="nil"/>
              <w:right w:val="single" w:sz="4" w:space="0" w:color="auto"/>
            </w:tcBorders>
            <w:shd w:val="clear" w:color="auto" w:fill="auto"/>
            <w:noWrap/>
            <w:vAlign w:val="center"/>
            <w:hideMark/>
          </w:tcPr>
          <w:p w14:paraId="4EAA7193" w14:textId="77777777" w:rsidR="0017378E" w:rsidRPr="001457DF" w:rsidRDefault="0017378E" w:rsidP="001457DF">
            <w:pPr>
              <w:pStyle w:val="TAC"/>
            </w:pPr>
            <w:r w:rsidRPr="001457DF">
              <w:t>-0.02</w:t>
            </w:r>
          </w:p>
        </w:tc>
      </w:tr>
      <w:tr w:rsidR="0017378E" w:rsidRPr="009531ED" w14:paraId="6D14540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AF7A2C1" w14:textId="77777777" w:rsidR="0017378E" w:rsidRPr="001457DF" w:rsidRDefault="0017378E" w:rsidP="001457DF">
            <w:pPr>
              <w:pStyle w:val="TAC"/>
            </w:pPr>
            <w:r w:rsidRPr="001457DF">
              <w:t xml:space="preserve">Ericsson </w:t>
            </w:r>
            <w:r w:rsidRPr="001457DF">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592B6FB3" w14:textId="77777777" w:rsidR="0017378E" w:rsidRPr="001457DF" w:rsidRDefault="0017378E" w:rsidP="001457DF">
            <w:pPr>
              <w:pStyle w:val="TAC"/>
            </w:pPr>
            <w:r w:rsidRPr="001457DF">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7268F898" w14:textId="77777777" w:rsidR="0017378E" w:rsidRPr="001457DF" w:rsidRDefault="0017378E" w:rsidP="001457DF">
            <w:pPr>
              <w:pStyle w:val="TAC"/>
            </w:pPr>
            <w:r w:rsidRPr="001457DF">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4015E5DD" w14:textId="77777777" w:rsidR="0017378E" w:rsidRPr="001457DF" w:rsidRDefault="0017378E" w:rsidP="001457DF">
            <w:pPr>
              <w:pStyle w:val="TAC"/>
            </w:pPr>
            <w:r w:rsidRPr="001457DF">
              <w:t>&lt;1</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32038DC" w14:textId="77777777" w:rsidR="0017378E" w:rsidRPr="001457DF" w:rsidRDefault="0017378E" w:rsidP="001457DF">
            <w:pPr>
              <w:pStyle w:val="TAC"/>
            </w:pPr>
            <w:r w:rsidRPr="001457DF">
              <w:t>-3.3</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26322724" w14:textId="77777777" w:rsidR="0017378E" w:rsidRPr="001457DF" w:rsidRDefault="0017378E" w:rsidP="001457DF">
            <w:pPr>
              <w:pStyle w:val="TAC"/>
            </w:pPr>
            <w:r w:rsidRPr="001457DF">
              <w:t>-3.4</w:t>
            </w:r>
          </w:p>
        </w:tc>
      </w:tr>
      <w:tr w:rsidR="0017378E" w:rsidRPr="009531ED" w14:paraId="1300F4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E8D3CE"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126D76"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77FE29B8" w14:textId="77777777" w:rsidR="0017378E" w:rsidRPr="001457DF" w:rsidRDefault="0017378E" w:rsidP="001457DF">
            <w:pPr>
              <w:pStyle w:val="TAC"/>
            </w:pPr>
            <w:r w:rsidRPr="001457DF">
              <w:t>&lt;1</w:t>
            </w:r>
          </w:p>
        </w:tc>
        <w:tc>
          <w:tcPr>
            <w:tcW w:w="451" w:type="pct"/>
            <w:tcBorders>
              <w:top w:val="nil"/>
              <w:left w:val="nil"/>
              <w:bottom w:val="single" w:sz="4" w:space="0" w:color="auto"/>
              <w:right w:val="single" w:sz="4" w:space="0" w:color="auto"/>
            </w:tcBorders>
            <w:shd w:val="clear" w:color="auto" w:fill="auto"/>
            <w:noWrap/>
            <w:vAlign w:val="center"/>
            <w:hideMark/>
          </w:tcPr>
          <w:p w14:paraId="6C938096"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71B8E75C"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5D90B1C7" w14:textId="77777777" w:rsidR="0017378E" w:rsidRPr="001457DF" w:rsidRDefault="0017378E" w:rsidP="001457DF">
            <w:pPr>
              <w:pStyle w:val="TAC"/>
            </w:pPr>
            <w:r w:rsidRPr="001457DF">
              <w:t>-1</w:t>
            </w:r>
          </w:p>
        </w:tc>
      </w:tr>
      <w:tr w:rsidR="0017378E" w:rsidRPr="009531ED" w14:paraId="3758EDA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6BBA687"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F044EA" w14:textId="77777777" w:rsidR="0017378E" w:rsidRPr="001457DF" w:rsidRDefault="0017378E" w:rsidP="001457DF">
            <w:pPr>
              <w:pStyle w:val="TAC"/>
            </w:pPr>
            <w:r w:rsidRPr="001457DF">
              <w:t>95%</w:t>
            </w:r>
          </w:p>
        </w:tc>
        <w:tc>
          <w:tcPr>
            <w:tcW w:w="927" w:type="pct"/>
            <w:tcBorders>
              <w:top w:val="nil"/>
              <w:left w:val="nil"/>
              <w:bottom w:val="single" w:sz="4" w:space="0" w:color="auto"/>
              <w:right w:val="single" w:sz="4" w:space="0" w:color="auto"/>
            </w:tcBorders>
            <w:shd w:val="clear" w:color="auto" w:fill="auto"/>
            <w:noWrap/>
            <w:vAlign w:val="center"/>
            <w:hideMark/>
          </w:tcPr>
          <w:p w14:paraId="27907D81" w14:textId="77777777" w:rsidR="0017378E" w:rsidRPr="001457DF" w:rsidRDefault="0017378E" w:rsidP="001457DF">
            <w:pPr>
              <w:pStyle w:val="TAC"/>
            </w:pPr>
            <w:r w:rsidRPr="001457DF">
              <w:t>&lt;1</w:t>
            </w:r>
          </w:p>
        </w:tc>
        <w:tc>
          <w:tcPr>
            <w:tcW w:w="451" w:type="pct"/>
            <w:tcBorders>
              <w:top w:val="nil"/>
              <w:left w:val="nil"/>
              <w:bottom w:val="single" w:sz="4" w:space="0" w:color="auto"/>
              <w:right w:val="single" w:sz="4" w:space="0" w:color="auto"/>
            </w:tcBorders>
            <w:shd w:val="clear" w:color="auto" w:fill="auto"/>
            <w:noWrap/>
            <w:vAlign w:val="center"/>
            <w:hideMark/>
          </w:tcPr>
          <w:p w14:paraId="6D2B960D"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3C2868E8"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754D739B" w14:textId="77777777" w:rsidR="0017378E" w:rsidRPr="001457DF" w:rsidRDefault="0017378E" w:rsidP="001457DF">
            <w:pPr>
              <w:pStyle w:val="TAC"/>
            </w:pPr>
            <w:r w:rsidRPr="001457DF">
              <w:t>&lt;1</w:t>
            </w:r>
          </w:p>
        </w:tc>
      </w:tr>
    </w:tbl>
    <w:p w14:paraId="69A212AE" w14:textId="77777777" w:rsidR="0017378E" w:rsidRPr="009B5A9D" w:rsidRDefault="0017378E" w:rsidP="001457DF"/>
    <w:p w14:paraId="09B39673" w14:textId="71F30DB8" w:rsidR="0017378E" w:rsidRPr="009B5A9D" w:rsidRDefault="00FF4A77" w:rsidP="00FF4A77">
      <w:pPr>
        <w:pStyle w:val="Heading4"/>
      </w:pPr>
      <w:bookmarkStart w:id="211" w:name="_Toc9039919"/>
      <w:bookmarkStart w:id="212" w:name="_Toc9042971"/>
      <w:r w:rsidRPr="009B5A9D">
        <w:t>5.</w:t>
      </w:r>
      <w:r w:rsidR="00006EB2" w:rsidRPr="009B5A9D">
        <w:t>3.3.3</w:t>
      </w:r>
      <w:r w:rsidR="009B5A9D">
        <w:tab/>
      </w:r>
      <w:r w:rsidR="0017378E" w:rsidRPr="009B5A9D">
        <w:t>Scenario 3: 4GHz Macro → Indoor (DL)</w:t>
      </w:r>
      <w:bookmarkEnd w:id="211"/>
      <w:bookmarkEnd w:id="212"/>
    </w:p>
    <w:p w14:paraId="499F6935" w14:textId="14623366" w:rsidR="0017378E" w:rsidRPr="009B5A9D" w:rsidRDefault="009A722A" w:rsidP="001457DF">
      <w:pPr>
        <w:pStyle w:val="Heading5"/>
      </w:pPr>
      <w:bookmarkStart w:id="213" w:name="_Ref8920786"/>
      <w:bookmarkStart w:id="214" w:name="_Toc9039920"/>
      <w:bookmarkStart w:id="215" w:name="_Toc9042972"/>
      <w:r w:rsidRPr="009B5A9D">
        <w:t>5.3.3.3.1</w:t>
      </w:r>
      <w:r w:rsidR="009B5A9D">
        <w:tab/>
      </w:r>
      <w:r w:rsidR="0017378E" w:rsidRPr="009B5A9D">
        <w:t>Results</w:t>
      </w:r>
      <w:bookmarkEnd w:id="213"/>
      <w:bookmarkEnd w:id="214"/>
      <w:bookmarkEnd w:id="215"/>
    </w:p>
    <w:p w14:paraId="3F2D039E" w14:textId="29A2C803" w:rsidR="00CF4F53" w:rsidRPr="00843636" w:rsidRDefault="0030279C" w:rsidP="001457DF">
      <w:pPr>
        <w:pStyle w:val="TH"/>
      </w:pPr>
      <w:r>
        <w:t xml:space="preserve">Table </w:t>
      </w:r>
      <w:r w:rsidRPr="0030279C">
        <w:t>5.3.3.3.1</w:t>
      </w:r>
      <w:r w:rsidR="0017378E" w:rsidRPr="009531ED">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17378E" w:rsidRPr="009531ED" w14:paraId="17CBB93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FBD0"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F3AEC" w14:textId="77777777" w:rsidR="0017378E" w:rsidRPr="001457DF" w:rsidRDefault="0017378E" w:rsidP="001457DF">
            <w:pPr>
              <w:pStyle w:val="TAH"/>
              <w:rPr>
                <w:b w:val="0"/>
              </w:rPr>
            </w:pPr>
            <w:r w:rsidRPr="001457DF">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B2439D6" w14:textId="77777777" w:rsidR="0017378E" w:rsidRPr="001457DF" w:rsidRDefault="0017378E" w:rsidP="001457DF">
            <w:pPr>
              <w:pStyle w:val="TAH"/>
              <w:rPr>
                <w:b w:val="0"/>
              </w:rPr>
            </w:pPr>
            <w:r w:rsidRPr="001457DF">
              <w:t>Victim DL</w:t>
            </w:r>
          </w:p>
        </w:tc>
      </w:tr>
      <w:tr w:rsidR="0017378E" w:rsidRPr="009531ED" w14:paraId="510BDB1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7D8DFB40"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AECB8E4"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7DD95E" w14:textId="77777777" w:rsidR="0017378E" w:rsidRPr="001457DF" w:rsidRDefault="0017378E" w:rsidP="001457DF">
            <w:pPr>
              <w:pStyle w:val="TAH"/>
              <w:rPr>
                <w:b w:val="0"/>
              </w:rPr>
            </w:pPr>
            <w:r w:rsidRPr="001457DF">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8E37B" w14:textId="77777777" w:rsidR="0017378E" w:rsidRPr="001457DF" w:rsidRDefault="0017378E" w:rsidP="001457DF">
            <w:pPr>
              <w:pStyle w:val="TAH"/>
              <w:rPr>
                <w:b w:val="0"/>
              </w:rPr>
            </w:pPr>
            <w:r w:rsidRPr="001457DF">
              <w:t>Throughput degradation (%)</w:t>
            </w:r>
          </w:p>
        </w:tc>
      </w:tr>
      <w:tr w:rsidR="0017378E" w:rsidRPr="009531ED" w14:paraId="2DD03AF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EE119C2"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2CA612DA"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A2DF3D5"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4FF02CE3" w14:textId="77777777" w:rsidR="0017378E" w:rsidRPr="001457DF" w:rsidRDefault="0017378E" w:rsidP="001457DF">
            <w:pPr>
              <w:pStyle w:val="TAH"/>
              <w:rPr>
                <w:b w:val="0"/>
              </w:rPr>
            </w:pPr>
            <w:r w:rsidRPr="001457DF">
              <w:t>UL</w:t>
            </w:r>
          </w:p>
        </w:tc>
        <w:tc>
          <w:tcPr>
            <w:tcW w:w="1126" w:type="pct"/>
            <w:tcBorders>
              <w:top w:val="nil"/>
              <w:left w:val="nil"/>
              <w:bottom w:val="single" w:sz="4" w:space="0" w:color="auto"/>
              <w:right w:val="single" w:sz="4" w:space="0" w:color="auto"/>
            </w:tcBorders>
            <w:shd w:val="clear" w:color="auto" w:fill="auto"/>
            <w:noWrap/>
            <w:vAlign w:val="center"/>
            <w:hideMark/>
          </w:tcPr>
          <w:p w14:paraId="4BF6D9B4" w14:textId="77777777" w:rsidR="0017378E" w:rsidRPr="001457DF" w:rsidRDefault="0017378E" w:rsidP="001457DF">
            <w:pPr>
              <w:pStyle w:val="TAH"/>
              <w:rPr>
                <w:b w:val="0"/>
              </w:rPr>
            </w:pPr>
            <w:r w:rsidRPr="001457DF">
              <w:t>50DL/50UL</w:t>
            </w:r>
          </w:p>
        </w:tc>
        <w:tc>
          <w:tcPr>
            <w:tcW w:w="607" w:type="pct"/>
            <w:tcBorders>
              <w:top w:val="nil"/>
              <w:left w:val="nil"/>
              <w:bottom w:val="single" w:sz="4" w:space="0" w:color="auto"/>
              <w:right w:val="single" w:sz="4" w:space="0" w:color="auto"/>
            </w:tcBorders>
            <w:shd w:val="clear" w:color="auto" w:fill="auto"/>
            <w:noWrap/>
            <w:vAlign w:val="center"/>
            <w:hideMark/>
          </w:tcPr>
          <w:p w14:paraId="580AB50B" w14:textId="77777777" w:rsidR="0017378E" w:rsidRPr="001457DF" w:rsidRDefault="0017378E" w:rsidP="001457DF">
            <w:pPr>
              <w:pStyle w:val="TAH"/>
              <w:rPr>
                <w:b w:val="0"/>
              </w:rPr>
            </w:pPr>
            <w:r w:rsidRPr="001457DF">
              <w:t>UL</w:t>
            </w:r>
          </w:p>
        </w:tc>
      </w:tr>
      <w:tr w:rsidR="0017378E" w:rsidRPr="009531ED" w14:paraId="70B1D564"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873ED81" w14:textId="77777777" w:rsidR="0017378E" w:rsidRPr="009B5A9D" w:rsidRDefault="0017378E" w:rsidP="001457DF">
            <w:pPr>
              <w:pStyle w:val="TAC"/>
            </w:pPr>
            <w:r w:rsidRPr="009B5A9D">
              <w:t>Huawei</w:t>
            </w:r>
            <w:r w:rsidRPr="009B5A9D">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26B2F6E"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65073FF6" w14:textId="77777777" w:rsidR="0017378E" w:rsidRPr="001457DF" w:rsidRDefault="0017378E" w:rsidP="001457DF">
            <w:pPr>
              <w:pStyle w:val="TAC"/>
            </w:pPr>
            <w:r w:rsidRPr="001457DF">
              <w:t>-0.06</w:t>
            </w:r>
          </w:p>
        </w:tc>
        <w:tc>
          <w:tcPr>
            <w:tcW w:w="480" w:type="pct"/>
            <w:tcBorders>
              <w:top w:val="nil"/>
              <w:left w:val="nil"/>
              <w:bottom w:val="single" w:sz="4" w:space="0" w:color="auto"/>
              <w:right w:val="single" w:sz="4" w:space="0" w:color="auto"/>
            </w:tcBorders>
            <w:shd w:val="clear" w:color="auto" w:fill="auto"/>
            <w:noWrap/>
            <w:vAlign w:val="center"/>
            <w:hideMark/>
          </w:tcPr>
          <w:p w14:paraId="622DB8A1" w14:textId="77777777" w:rsidR="0017378E" w:rsidRPr="001457DF" w:rsidRDefault="0017378E" w:rsidP="001457DF">
            <w:pPr>
              <w:pStyle w:val="TAC"/>
            </w:pPr>
            <w:r w:rsidRPr="001457DF">
              <w:t>-0.02</w:t>
            </w:r>
          </w:p>
        </w:tc>
        <w:tc>
          <w:tcPr>
            <w:tcW w:w="1126" w:type="pct"/>
            <w:tcBorders>
              <w:top w:val="nil"/>
              <w:left w:val="nil"/>
              <w:bottom w:val="single" w:sz="4" w:space="0" w:color="auto"/>
              <w:right w:val="single" w:sz="4" w:space="0" w:color="auto"/>
            </w:tcBorders>
            <w:shd w:val="clear" w:color="auto" w:fill="auto"/>
            <w:noWrap/>
            <w:vAlign w:val="center"/>
            <w:hideMark/>
          </w:tcPr>
          <w:p w14:paraId="0F10D76D" w14:textId="77777777" w:rsidR="0017378E" w:rsidRPr="001457DF" w:rsidRDefault="0017378E" w:rsidP="001457DF">
            <w:pPr>
              <w:pStyle w:val="TAC"/>
            </w:pPr>
            <w:r w:rsidRPr="001457DF">
              <w:t>-1.25</w:t>
            </w:r>
          </w:p>
        </w:tc>
        <w:tc>
          <w:tcPr>
            <w:tcW w:w="607" w:type="pct"/>
            <w:tcBorders>
              <w:top w:val="nil"/>
              <w:left w:val="nil"/>
              <w:bottom w:val="single" w:sz="4" w:space="0" w:color="auto"/>
              <w:right w:val="single" w:sz="4" w:space="0" w:color="auto"/>
            </w:tcBorders>
            <w:shd w:val="clear" w:color="auto" w:fill="auto"/>
            <w:noWrap/>
            <w:vAlign w:val="center"/>
            <w:hideMark/>
          </w:tcPr>
          <w:p w14:paraId="14252965" w14:textId="77777777" w:rsidR="0017378E" w:rsidRPr="001457DF" w:rsidRDefault="0017378E" w:rsidP="001457DF">
            <w:pPr>
              <w:pStyle w:val="TAC"/>
            </w:pPr>
            <w:r w:rsidRPr="001457DF">
              <w:t>-0.42</w:t>
            </w:r>
          </w:p>
        </w:tc>
      </w:tr>
      <w:tr w:rsidR="0017378E" w:rsidRPr="009531ED" w14:paraId="0FD60F6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1544507"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48E9065E"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2EA6227C" w14:textId="77777777" w:rsidR="0017378E" w:rsidRPr="001457DF" w:rsidRDefault="0017378E" w:rsidP="001457DF">
            <w:pPr>
              <w:pStyle w:val="TAC"/>
            </w:pPr>
            <w:r w:rsidRPr="001457DF">
              <w:t>0.04</w:t>
            </w:r>
          </w:p>
        </w:tc>
        <w:tc>
          <w:tcPr>
            <w:tcW w:w="480" w:type="pct"/>
            <w:tcBorders>
              <w:top w:val="nil"/>
              <w:left w:val="nil"/>
              <w:bottom w:val="single" w:sz="4" w:space="0" w:color="auto"/>
              <w:right w:val="single" w:sz="4" w:space="0" w:color="auto"/>
            </w:tcBorders>
            <w:shd w:val="clear" w:color="auto" w:fill="auto"/>
            <w:noWrap/>
            <w:vAlign w:val="center"/>
            <w:hideMark/>
          </w:tcPr>
          <w:p w14:paraId="3685BCD3" w14:textId="77777777" w:rsidR="0017378E" w:rsidRPr="001457DF" w:rsidRDefault="0017378E" w:rsidP="001457DF">
            <w:pPr>
              <w:pStyle w:val="TAC"/>
            </w:pPr>
            <w:r w:rsidRPr="001457DF">
              <w:t>-0.02</w:t>
            </w:r>
          </w:p>
        </w:tc>
        <w:tc>
          <w:tcPr>
            <w:tcW w:w="1126" w:type="pct"/>
            <w:tcBorders>
              <w:top w:val="nil"/>
              <w:left w:val="nil"/>
              <w:bottom w:val="single" w:sz="4" w:space="0" w:color="auto"/>
              <w:right w:val="single" w:sz="4" w:space="0" w:color="auto"/>
            </w:tcBorders>
            <w:shd w:val="clear" w:color="auto" w:fill="auto"/>
            <w:noWrap/>
            <w:vAlign w:val="center"/>
            <w:hideMark/>
          </w:tcPr>
          <w:p w14:paraId="43A9B2F5" w14:textId="77777777" w:rsidR="0017378E" w:rsidRPr="001457DF" w:rsidRDefault="0017378E" w:rsidP="001457DF">
            <w:pPr>
              <w:pStyle w:val="TAC"/>
            </w:pPr>
            <w:r w:rsidRPr="001457DF">
              <w:t>0.56</w:t>
            </w:r>
          </w:p>
        </w:tc>
        <w:tc>
          <w:tcPr>
            <w:tcW w:w="607" w:type="pct"/>
            <w:tcBorders>
              <w:top w:val="nil"/>
              <w:left w:val="nil"/>
              <w:bottom w:val="single" w:sz="4" w:space="0" w:color="auto"/>
              <w:right w:val="single" w:sz="4" w:space="0" w:color="auto"/>
            </w:tcBorders>
            <w:shd w:val="clear" w:color="auto" w:fill="auto"/>
            <w:noWrap/>
            <w:vAlign w:val="center"/>
            <w:hideMark/>
          </w:tcPr>
          <w:p w14:paraId="604345B5" w14:textId="77777777" w:rsidR="0017378E" w:rsidRPr="001457DF" w:rsidRDefault="0017378E" w:rsidP="001457DF">
            <w:pPr>
              <w:pStyle w:val="TAC"/>
            </w:pPr>
            <w:r w:rsidRPr="001457DF">
              <w:t>-0.40</w:t>
            </w:r>
          </w:p>
        </w:tc>
      </w:tr>
      <w:tr w:rsidR="0017378E" w:rsidRPr="009531ED" w14:paraId="1BAF2EF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219329E"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B78F38"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0BFE3D8D" w14:textId="77777777" w:rsidR="0017378E" w:rsidRPr="001457DF" w:rsidRDefault="0017378E" w:rsidP="001457DF">
            <w:pPr>
              <w:pStyle w:val="TAC"/>
            </w:pPr>
            <w:r w:rsidRPr="001457DF">
              <w:t>0.1</w:t>
            </w:r>
          </w:p>
        </w:tc>
        <w:tc>
          <w:tcPr>
            <w:tcW w:w="480" w:type="pct"/>
            <w:tcBorders>
              <w:top w:val="nil"/>
              <w:left w:val="nil"/>
              <w:bottom w:val="single" w:sz="4" w:space="0" w:color="auto"/>
              <w:right w:val="single" w:sz="4" w:space="0" w:color="auto"/>
            </w:tcBorders>
            <w:shd w:val="clear" w:color="auto" w:fill="auto"/>
            <w:noWrap/>
            <w:vAlign w:val="center"/>
            <w:hideMark/>
          </w:tcPr>
          <w:p w14:paraId="338BF469" w14:textId="77777777" w:rsidR="0017378E" w:rsidRPr="001457DF" w:rsidRDefault="0017378E" w:rsidP="001457DF">
            <w:pPr>
              <w:pStyle w:val="TAC"/>
            </w:pPr>
            <w:r w:rsidRPr="001457DF">
              <w:t>-0.09</w:t>
            </w:r>
          </w:p>
        </w:tc>
        <w:tc>
          <w:tcPr>
            <w:tcW w:w="1126" w:type="pct"/>
            <w:tcBorders>
              <w:top w:val="nil"/>
              <w:left w:val="nil"/>
              <w:bottom w:val="single" w:sz="4" w:space="0" w:color="auto"/>
              <w:right w:val="single" w:sz="4" w:space="0" w:color="auto"/>
            </w:tcBorders>
            <w:shd w:val="clear" w:color="auto" w:fill="auto"/>
            <w:noWrap/>
            <w:vAlign w:val="center"/>
            <w:hideMark/>
          </w:tcPr>
          <w:p w14:paraId="1B2C1DBD" w14:textId="77777777" w:rsidR="0017378E" w:rsidRPr="001457DF" w:rsidRDefault="0017378E" w:rsidP="001457DF">
            <w:pPr>
              <w:pStyle w:val="TAC"/>
            </w:pPr>
            <w:r w:rsidRPr="001457DF">
              <w:t>0.81</w:t>
            </w:r>
          </w:p>
        </w:tc>
        <w:tc>
          <w:tcPr>
            <w:tcW w:w="607" w:type="pct"/>
            <w:tcBorders>
              <w:top w:val="nil"/>
              <w:left w:val="nil"/>
              <w:bottom w:val="single" w:sz="4" w:space="0" w:color="auto"/>
              <w:right w:val="single" w:sz="4" w:space="0" w:color="auto"/>
            </w:tcBorders>
            <w:shd w:val="clear" w:color="auto" w:fill="auto"/>
            <w:noWrap/>
            <w:vAlign w:val="center"/>
            <w:hideMark/>
          </w:tcPr>
          <w:p w14:paraId="067D9AFA" w14:textId="77777777" w:rsidR="0017378E" w:rsidRPr="001457DF" w:rsidRDefault="0017378E" w:rsidP="001457DF">
            <w:pPr>
              <w:pStyle w:val="TAC"/>
            </w:pPr>
            <w:r w:rsidRPr="001457DF">
              <w:t>-0.74</w:t>
            </w:r>
          </w:p>
        </w:tc>
      </w:tr>
      <w:tr w:rsidR="0017378E" w:rsidRPr="009531ED" w14:paraId="7D4B055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AA92115" w14:textId="77777777" w:rsidR="0017378E" w:rsidRPr="001457DF" w:rsidRDefault="0017378E" w:rsidP="001457DF">
            <w:pPr>
              <w:pStyle w:val="TAC"/>
            </w:pPr>
            <w:r w:rsidRPr="001457DF">
              <w:t>Nokia</w:t>
            </w:r>
            <w:r w:rsidRPr="001457DF">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3566DF52"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46922B93" w14:textId="77777777" w:rsidR="0017378E" w:rsidRPr="001457DF" w:rsidRDefault="0017378E" w:rsidP="001457DF">
            <w:pPr>
              <w:pStyle w:val="TAC"/>
            </w:pPr>
            <w:r w:rsidRPr="001457DF">
              <w:t>-0.1</w:t>
            </w:r>
          </w:p>
        </w:tc>
        <w:tc>
          <w:tcPr>
            <w:tcW w:w="480" w:type="pct"/>
            <w:tcBorders>
              <w:top w:val="nil"/>
              <w:left w:val="nil"/>
              <w:bottom w:val="single" w:sz="4" w:space="0" w:color="auto"/>
              <w:right w:val="single" w:sz="4" w:space="0" w:color="auto"/>
            </w:tcBorders>
            <w:shd w:val="clear" w:color="auto" w:fill="auto"/>
            <w:noWrap/>
            <w:vAlign w:val="center"/>
            <w:hideMark/>
          </w:tcPr>
          <w:p w14:paraId="709E779F" w14:textId="77777777" w:rsidR="0017378E" w:rsidRPr="001457DF" w:rsidRDefault="0017378E" w:rsidP="001457DF">
            <w:pPr>
              <w:pStyle w:val="TAC"/>
            </w:pPr>
            <w:r w:rsidRPr="001457DF">
              <w:t>-0.1</w:t>
            </w:r>
          </w:p>
        </w:tc>
        <w:tc>
          <w:tcPr>
            <w:tcW w:w="1126" w:type="pct"/>
            <w:tcBorders>
              <w:top w:val="nil"/>
              <w:left w:val="nil"/>
              <w:bottom w:val="single" w:sz="4" w:space="0" w:color="auto"/>
              <w:right w:val="single" w:sz="4" w:space="0" w:color="auto"/>
            </w:tcBorders>
            <w:shd w:val="clear" w:color="auto" w:fill="auto"/>
            <w:noWrap/>
            <w:vAlign w:val="center"/>
            <w:hideMark/>
          </w:tcPr>
          <w:p w14:paraId="0A600B12" w14:textId="77777777" w:rsidR="0017378E" w:rsidRPr="001457DF" w:rsidRDefault="0017378E" w:rsidP="001457DF">
            <w:pPr>
              <w:pStyle w:val="TAC"/>
            </w:pPr>
            <w:r w:rsidRPr="001457DF">
              <w:t>9</w:t>
            </w:r>
          </w:p>
        </w:tc>
        <w:tc>
          <w:tcPr>
            <w:tcW w:w="607" w:type="pct"/>
            <w:tcBorders>
              <w:top w:val="nil"/>
              <w:left w:val="nil"/>
              <w:bottom w:val="single" w:sz="4" w:space="0" w:color="auto"/>
              <w:right w:val="single" w:sz="4" w:space="0" w:color="auto"/>
            </w:tcBorders>
            <w:shd w:val="clear" w:color="auto" w:fill="auto"/>
            <w:noWrap/>
            <w:vAlign w:val="center"/>
            <w:hideMark/>
          </w:tcPr>
          <w:p w14:paraId="21957234" w14:textId="77777777" w:rsidR="0017378E" w:rsidRPr="001457DF" w:rsidRDefault="0017378E" w:rsidP="001457DF">
            <w:pPr>
              <w:pStyle w:val="TAC"/>
            </w:pPr>
            <w:r w:rsidRPr="001457DF">
              <w:t>7.1</w:t>
            </w:r>
          </w:p>
        </w:tc>
      </w:tr>
      <w:tr w:rsidR="0017378E" w:rsidRPr="009531ED" w14:paraId="3CE2EB4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2199DC5"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BC67870"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380753C7" w14:textId="77777777" w:rsidR="0017378E" w:rsidRPr="001457DF" w:rsidRDefault="0017378E" w:rsidP="001457DF">
            <w:pPr>
              <w:pStyle w:val="TAC"/>
            </w:pPr>
            <w:r w:rsidRPr="001457DF">
              <w:t>-0.1</w:t>
            </w:r>
          </w:p>
        </w:tc>
        <w:tc>
          <w:tcPr>
            <w:tcW w:w="480" w:type="pct"/>
            <w:tcBorders>
              <w:top w:val="nil"/>
              <w:left w:val="nil"/>
              <w:bottom w:val="single" w:sz="4" w:space="0" w:color="auto"/>
              <w:right w:val="single" w:sz="4" w:space="0" w:color="auto"/>
            </w:tcBorders>
            <w:shd w:val="clear" w:color="auto" w:fill="auto"/>
            <w:noWrap/>
            <w:vAlign w:val="center"/>
            <w:hideMark/>
          </w:tcPr>
          <w:p w14:paraId="0C25D323" w14:textId="77777777" w:rsidR="0017378E" w:rsidRPr="001457DF" w:rsidRDefault="0017378E" w:rsidP="001457DF">
            <w:pPr>
              <w:pStyle w:val="TAC"/>
            </w:pPr>
            <w:r w:rsidRPr="001457DF">
              <w:t>0.1</w:t>
            </w:r>
          </w:p>
        </w:tc>
        <w:tc>
          <w:tcPr>
            <w:tcW w:w="1126" w:type="pct"/>
            <w:tcBorders>
              <w:top w:val="nil"/>
              <w:left w:val="nil"/>
              <w:bottom w:val="single" w:sz="4" w:space="0" w:color="auto"/>
              <w:right w:val="single" w:sz="4" w:space="0" w:color="auto"/>
            </w:tcBorders>
            <w:shd w:val="clear" w:color="auto" w:fill="auto"/>
            <w:noWrap/>
            <w:vAlign w:val="center"/>
            <w:hideMark/>
          </w:tcPr>
          <w:p w14:paraId="22219107" w14:textId="77777777" w:rsidR="0017378E" w:rsidRPr="001457DF" w:rsidRDefault="0017378E" w:rsidP="001457DF">
            <w:pPr>
              <w:pStyle w:val="TAC"/>
            </w:pPr>
            <w:r w:rsidRPr="001457DF">
              <w:t>0.9</w:t>
            </w:r>
          </w:p>
        </w:tc>
        <w:tc>
          <w:tcPr>
            <w:tcW w:w="607" w:type="pct"/>
            <w:tcBorders>
              <w:top w:val="nil"/>
              <w:left w:val="nil"/>
              <w:bottom w:val="single" w:sz="4" w:space="0" w:color="auto"/>
              <w:right w:val="single" w:sz="4" w:space="0" w:color="auto"/>
            </w:tcBorders>
            <w:shd w:val="clear" w:color="auto" w:fill="auto"/>
            <w:noWrap/>
            <w:vAlign w:val="center"/>
            <w:hideMark/>
          </w:tcPr>
          <w:p w14:paraId="7CC56C91" w14:textId="77777777" w:rsidR="0017378E" w:rsidRPr="001457DF" w:rsidRDefault="0017378E" w:rsidP="001457DF">
            <w:pPr>
              <w:pStyle w:val="TAC"/>
            </w:pPr>
            <w:r w:rsidRPr="001457DF">
              <w:t>1.2</w:t>
            </w:r>
          </w:p>
        </w:tc>
      </w:tr>
      <w:tr w:rsidR="0017378E" w:rsidRPr="009531ED" w14:paraId="69C029C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8685B7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689637C" w14:textId="77777777" w:rsidR="0017378E" w:rsidRPr="001457DF" w:rsidRDefault="0017378E" w:rsidP="001457DF">
            <w:pPr>
              <w:pStyle w:val="TAC"/>
            </w:pPr>
            <w:r w:rsidRPr="001457DF">
              <w:t>95%</w:t>
            </w:r>
          </w:p>
        </w:tc>
        <w:tc>
          <w:tcPr>
            <w:tcW w:w="889" w:type="pct"/>
            <w:tcBorders>
              <w:top w:val="nil"/>
              <w:left w:val="nil"/>
              <w:bottom w:val="nil"/>
              <w:right w:val="single" w:sz="4" w:space="0" w:color="auto"/>
            </w:tcBorders>
            <w:shd w:val="clear" w:color="auto" w:fill="auto"/>
            <w:noWrap/>
            <w:vAlign w:val="center"/>
            <w:hideMark/>
          </w:tcPr>
          <w:p w14:paraId="5FBA4690" w14:textId="77777777" w:rsidR="0017378E" w:rsidRPr="001457DF" w:rsidRDefault="0017378E" w:rsidP="001457DF">
            <w:pPr>
              <w:pStyle w:val="TAC"/>
            </w:pPr>
            <w:r w:rsidRPr="001457DF">
              <w:t>0.2</w:t>
            </w:r>
          </w:p>
        </w:tc>
        <w:tc>
          <w:tcPr>
            <w:tcW w:w="480" w:type="pct"/>
            <w:tcBorders>
              <w:top w:val="nil"/>
              <w:left w:val="nil"/>
              <w:bottom w:val="nil"/>
              <w:right w:val="single" w:sz="4" w:space="0" w:color="auto"/>
            </w:tcBorders>
            <w:shd w:val="clear" w:color="auto" w:fill="auto"/>
            <w:noWrap/>
            <w:vAlign w:val="center"/>
            <w:hideMark/>
          </w:tcPr>
          <w:p w14:paraId="0831FD33" w14:textId="77777777" w:rsidR="0017378E" w:rsidRPr="001457DF" w:rsidRDefault="0017378E" w:rsidP="001457DF">
            <w:pPr>
              <w:pStyle w:val="TAC"/>
            </w:pPr>
            <w:r w:rsidRPr="001457DF">
              <w:t>1.5</w:t>
            </w:r>
          </w:p>
        </w:tc>
        <w:tc>
          <w:tcPr>
            <w:tcW w:w="1126" w:type="pct"/>
            <w:tcBorders>
              <w:top w:val="nil"/>
              <w:left w:val="nil"/>
              <w:bottom w:val="nil"/>
              <w:right w:val="single" w:sz="4" w:space="0" w:color="auto"/>
            </w:tcBorders>
            <w:shd w:val="clear" w:color="auto" w:fill="auto"/>
            <w:noWrap/>
            <w:vAlign w:val="center"/>
            <w:hideMark/>
          </w:tcPr>
          <w:p w14:paraId="00CB3CD0" w14:textId="77777777" w:rsidR="0017378E" w:rsidRPr="001457DF" w:rsidRDefault="0017378E" w:rsidP="001457DF">
            <w:pPr>
              <w:pStyle w:val="TAC"/>
            </w:pPr>
            <w:r w:rsidRPr="001457DF">
              <w:t>1.3</w:t>
            </w:r>
          </w:p>
        </w:tc>
        <w:tc>
          <w:tcPr>
            <w:tcW w:w="607" w:type="pct"/>
            <w:tcBorders>
              <w:top w:val="nil"/>
              <w:left w:val="nil"/>
              <w:bottom w:val="nil"/>
              <w:right w:val="single" w:sz="4" w:space="0" w:color="auto"/>
            </w:tcBorders>
            <w:shd w:val="clear" w:color="auto" w:fill="auto"/>
            <w:noWrap/>
            <w:vAlign w:val="center"/>
            <w:hideMark/>
          </w:tcPr>
          <w:p w14:paraId="0FE89C48" w14:textId="77777777" w:rsidR="0017378E" w:rsidRPr="001457DF" w:rsidRDefault="0017378E" w:rsidP="001457DF">
            <w:pPr>
              <w:pStyle w:val="TAC"/>
            </w:pPr>
            <w:r w:rsidRPr="001457DF">
              <w:t>1.7</w:t>
            </w:r>
          </w:p>
        </w:tc>
      </w:tr>
      <w:tr w:rsidR="0017378E" w:rsidRPr="009531ED" w14:paraId="556A05C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C0FC8C5" w14:textId="77777777" w:rsidR="0017378E" w:rsidRPr="001457DF" w:rsidRDefault="0017378E" w:rsidP="001457DF">
            <w:pPr>
              <w:pStyle w:val="TAC"/>
            </w:pPr>
            <w:r w:rsidRPr="001457DF">
              <w:t>Qualcomm</w:t>
            </w:r>
            <w:r w:rsidRPr="001457DF">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5495E6F6"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15CA4A74"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0C970AE0" w14:textId="77777777" w:rsidR="0017378E" w:rsidRPr="001457DF" w:rsidRDefault="0017378E" w:rsidP="001457DF">
            <w:pPr>
              <w:pStyle w:val="TAC"/>
            </w:pPr>
            <w:r w:rsidRPr="001457DF">
              <w:t>0</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1988F8D6"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36BEEBD4" w14:textId="77777777" w:rsidR="0017378E" w:rsidRPr="001457DF" w:rsidRDefault="0017378E" w:rsidP="001457DF">
            <w:pPr>
              <w:pStyle w:val="TAC"/>
            </w:pPr>
            <w:r w:rsidRPr="001457DF">
              <w:t>0</w:t>
            </w:r>
          </w:p>
        </w:tc>
      </w:tr>
      <w:tr w:rsidR="0017378E" w:rsidRPr="009531ED" w14:paraId="2C948F5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F6D3E85"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D04653B"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2CAC7E5F"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7078D8C0" w14:textId="77777777" w:rsidR="0017378E" w:rsidRPr="001457DF" w:rsidRDefault="0017378E" w:rsidP="001457DF">
            <w:pPr>
              <w:pStyle w:val="TAC"/>
            </w:pPr>
            <w:r w:rsidRPr="001457DF">
              <w:t>0.07</w:t>
            </w:r>
          </w:p>
        </w:tc>
        <w:tc>
          <w:tcPr>
            <w:tcW w:w="1126" w:type="pct"/>
            <w:tcBorders>
              <w:top w:val="nil"/>
              <w:left w:val="nil"/>
              <w:bottom w:val="single" w:sz="4" w:space="0" w:color="auto"/>
              <w:right w:val="single" w:sz="4" w:space="0" w:color="auto"/>
            </w:tcBorders>
            <w:shd w:val="clear" w:color="auto" w:fill="auto"/>
            <w:noWrap/>
            <w:vAlign w:val="center"/>
            <w:hideMark/>
          </w:tcPr>
          <w:p w14:paraId="67204093"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noWrap/>
            <w:vAlign w:val="center"/>
            <w:hideMark/>
          </w:tcPr>
          <w:p w14:paraId="5B5A26EF" w14:textId="77777777" w:rsidR="0017378E" w:rsidRPr="001457DF" w:rsidRDefault="0017378E" w:rsidP="001457DF">
            <w:pPr>
              <w:pStyle w:val="TAC"/>
            </w:pPr>
            <w:r w:rsidRPr="001457DF">
              <w:t>0.76</w:t>
            </w:r>
          </w:p>
        </w:tc>
      </w:tr>
      <w:tr w:rsidR="0017378E" w:rsidRPr="009531ED" w14:paraId="39EB14E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A4CDC3E"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1AA2138"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06C9545D"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74B6204A" w14:textId="77777777" w:rsidR="0017378E" w:rsidRPr="001457DF" w:rsidRDefault="0017378E" w:rsidP="001457DF">
            <w:pPr>
              <w:pStyle w:val="TAC"/>
            </w:pPr>
            <w:r w:rsidRPr="001457DF">
              <w:t>1.02</w:t>
            </w:r>
          </w:p>
        </w:tc>
        <w:tc>
          <w:tcPr>
            <w:tcW w:w="1126" w:type="pct"/>
            <w:tcBorders>
              <w:top w:val="nil"/>
              <w:left w:val="nil"/>
              <w:bottom w:val="single" w:sz="4" w:space="0" w:color="auto"/>
              <w:right w:val="single" w:sz="4" w:space="0" w:color="auto"/>
            </w:tcBorders>
            <w:shd w:val="clear" w:color="auto" w:fill="auto"/>
            <w:noWrap/>
            <w:vAlign w:val="center"/>
            <w:hideMark/>
          </w:tcPr>
          <w:p w14:paraId="0A01B30B"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noWrap/>
            <w:vAlign w:val="center"/>
            <w:hideMark/>
          </w:tcPr>
          <w:p w14:paraId="7E3E5FB8" w14:textId="77777777" w:rsidR="0017378E" w:rsidRPr="001457DF" w:rsidRDefault="0017378E" w:rsidP="001457DF">
            <w:pPr>
              <w:pStyle w:val="TAC"/>
            </w:pPr>
            <w:r w:rsidRPr="001457DF">
              <w:t>3.45</w:t>
            </w:r>
          </w:p>
        </w:tc>
      </w:tr>
    </w:tbl>
    <w:p w14:paraId="0A8E7DFA" w14:textId="77777777" w:rsidR="0017378E" w:rsidRPr="009B5A9D" w:rsidRDefault="0017378E" w:rsidP="001457DF"/>
    <w:p w14:paraId="178383F0" w14:textId="64DFD8E7" w:rsidR="0017378E" w:rsidRPr="009B5A9D" w:rsidRDefault="00006EB2" w:rsidP="00006EB2">
      <w:pPr>
        <w:pStyle w:val="Heading4"/>
      </w:pPr>
      <w:bookmarkStart w:id="216" w:name="_Toc9039921"/>
      <w:bookmarkStart w:id="217" w:name="_Toc9042973"/>
      <w:r w:rsidRPr="009B5A9D">
        <w:lastRenderedPageBreak/>
        <w:t>5.3.3.4</w:t>
      </w:r>
      <w:r w:rsidR="009B5A9D">
        <w:tab/>
      </w:r>
      <w:r w:rsidR="0017378E" w:rsidRPr="009B5A9D">
        <w:t>Scenario 4: 4GHz Macro → Indoor (UL)</w:t>
      </w:r>
      <w:bookmarkEnd w:id="216"/>
      <w:bookmarkEnd w:id="217"/>
    </w:p>
    <w:p w14:paraId="2B6956CB" w14:textId="2A32DEA2" w:rsidR="0017378E" w:rsidRPr="009B5A9D" w:rsidRDefault="002F1656" w:rsidP="001457DF">
      <w:pPr>
        <w:pStyle w:val="Heading5"/>
      </w:pPr>
      <w:bookmarkStart w:id="218" w:name="_Ref8920815"/>
      <w:bookmarkStart w:id="219" w:name="_Toc9039922"/>
      <w:bookmarkStart w:id="220" w:name="_Toc9042974"/>
      <w:r w:rsidRPr="009B5A9D">
        <w:t>5.3.3.4.1</w:t>
      </w:r>
      <w:r w:rsidR="009B5A9D">
        <w:tab/>
      </w:r>
      <w:r w:rsidR="0030279C">
        <w:t>R</w:t>
      </w:r>
      <w:r w:rsidR="0017378E" w:rsidRPr="009B5A9D">
        <w:t>esults</w:t>
      </w:r>
      <w:bookmarkEnd w:id="218"/>
      <w:bookmarkEnd w:id="219"/>
      <w:bookmarkEnd w:id="220"/>
    </w:p>
    <w:p w14:paraId="3CF09DCA" w14:textId="4C7F42DE" w:rsidR="00CF4F53" w:rsidRPr="00843636" w:rsidRDefault="000F46E6" w:rsidP="001457DF">
      <w:pPr>
        <w:pStyle w:val="TH"/>
        <w:rPr>
          <w:rFonts w:eastAsia="MS Mincho"/>
          <w:bCs/>
        </w:rPr>
      </w:pPr>
      <w:r w:rsidRPr="000F46E6">
        <w:t>Table 5.</w:t>
      </w:r>
      <w:r w:rsidRPr="00CB7637">
        <w:t>3.</w:t>
      </w:r>
      <w:r w:rsidRPr="001457DF">
        <w:rPr>
          <w:b w:val="0"/>
        </w:rPr>
        <w:t>3.4.1</w:t>
      </w:r>
      <w:r w:rsidR="0017378E" w:rsidRPr="009531ED">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82"/>
        <w:gridCol w:w="1177"/>
      </w:tblGrid>
      <w:tr w:rsidR="0017378E" w:rsidRPr="009531ED" w14:paraId="69AAC34C"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A4284"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6AD1B" w14:textId="77777777" w:rsidR="0017378E" w:rsidRPr="001457DF" w:rsidRDefault="0017378E" w:rsidP="001457DF">
            <w:pPr>
              <w:pStyle w:val="TAH"/>
              <w:rPr>
                <w:b w:val="0"/>
              </w:rPr>
            </w:pPr>
            <w:r w:rsidRPr="001457D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21BA58C" w14:textId="77777777" w:rsidR="0017378E" w:rsidRPr="001457DF" w:rsidRDefault="0017378E" w:rsidP="001457DF">
            <w:pPr>
              <w:pStyle w:val="TAH"/>
              <w:rPr>
                <w:b w:val="0"/>
              </w:rPr>
            </w:pPr>
            <w:r w:rsidRPr="001457DF">
              <w:t>Victim UL</w:t>
            </w:r>
          </w:p>
        </w:tc>
      </w:tr>
      <w:tr w:rsidR="0017378E" w:rsidRPr="009531ED" w14:paraId="5F8612B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71339D6"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79EB0EB"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F5E99C"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0FCF07" w14:textId="77777777" w:rsidR="0017378E" w:rsidRPr="001457DF" w:rsidRDefault="0017378E" w:rsidP="001457DF">
            <w:pPr>
              <w:pStyle w:val="TAH"/>
              <w:rPr>
                <w:b w:val="0"/>
              </w:rPr>
            </w:pPr>
            <w:r w:rsidRPr="001457DF">
              <w:t>Throughput degradation (%)</w:t>
            </w:r>
          </w:p>
        </w:tc>
      </w:tr>
      <w:tr w:rsidR="0017378E" w:rsidRPr="009531ED" w14:paraId="5C5262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88C1C9"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A7F048D" w14:textId="77777777" w:rsidR="0017378E" w:rsidRPr="001457DF"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5DE6878" w14:textId="77777777" w:rsidR="0017378E" w:rsidRPr="001457DF" w:rsidRDefault="0017378E" w:rsidP="001457DF">
            <w:pPr>
              <w:pStyle w:val="TAH"/>
              <w:rPr>
                <w:b w:val="0"/>
              </w:rPr>
            </w:pPr>
            <w:r w:rsidRPr="001457DF">
              <w:t>50DL/50UL</w:t>
            </w:r>
          </w:p>
        </w:tc>
        <w:tc>
          <w:tcPr>
            <w:tcW w:w="451" w:type="pct"/>
            <w:tcBorders>
              <w:top w:val="nil"/>
              <w:left w:val="nil"/>
              <w:bottom w:val="single" w:sz="4" w:space="0" w:color="auto"/>
              <w:right w:val="single" w:sz="4" w:space="0" w:color="auto"/>
            </w:tcBorders>
            <w:shd w:val="clear" w:color="auto" w:fill="auto"/>
            <w:noWrap/>
            <w:vAlign w:val="center"/>
            <w:hideMark/>
          </w:tcPr>
          <w:p w14:paraId="505A95DD"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3E342A0F"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23E5511" w14:textId="77777777" w:rsidR="0017378E" w:rsidRPr="001457DF" w:rsidRDefault="0017378E" w:rsidP="001457DF">
            <w:pPr>
              <w:pStyle w:val="TAH"/>
              <w:rPr>
                <w:b w:val="0"/>
              </w:rPr>
            </w:pPr>
            <w:r w:rsidRPr="001457DF">
              <w:t>DL</w:t>
            </w:r>
          </w:p>
        </w:tc>
      </w:tr>
      <w:tr w:rsidR="0017378E" w:rsidRPr="009531ED" w14:paraId="2F452D1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F918720" w14:textId="77777777" w:rsidR="0017378E" w:rsidRPr="009B5A9D" w:rsidRDefault="0017378E" w:rsidP="001457DF">
            <w:pPr>
              <w:pStyle w:val="TAC"/>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6CF9B316" w14:textId="77777777" w:rsidR="0017378E" w:rsidRPr="001457DF" w:rsidRDefault="0017378E" w:rsidP="001457DF">
            <w:pPr>
              <w:pStyle w:val="TAC"/>
            </w:pPr>
            <w:r w:rsidRPr="001457DF">
              <w:t>5%</w:t>
            </w:r>
          </w:p>
        </w:tc>
        <w:tc>
          <w:tcPr>
            <w:tcW w:w="927" w:type="pct"/>
            <w:tcBorders>
              <w:top w:val="nil"/>
              <w:left w:val="nil"/>
              <w:bottom w:val="single" w:sz="4" w:space="0" w:color="auto"/>
              <w:right w:val="single" w:sz="4" w:space="0" w:color="auto"/>
            </w:tcBorders>
            <w:shd w:val="clear" w:color="auto" w:fill="auto"/>
            <w:noWrap/>
            <w:vAlign w:val="center"/>
            <w:hideMark/>
          </w:tcPr>
          <w:p w14:paraId="42583260" w14:textId="77777777" w:rsidR="0017378E" w:rsidRPr="001457DF" w:rsidRDefault="0017378E" w:rsidP="001457DF">
            <w:pPr>
              <w:pStyle w:val="TAC"/>
            </w:pPr>
            <w:r w:rsidRPr="001457DF">
              <w:t>-0.06</w:t>
            </w:r>
          </w:p>
        </w:tc>
        <w:tc>
          <w:tcPr>
            <w:tcW w:w="451" w:type="pct"/>
            <w:tcBorders>
              <w:top w:val="nil"/>
              <w:left w:val="nil"/>
              <w:bottom w:val="single" w:sz="4" w:space="0" w:color="auto"/>
              <w:right w:val="single" w:sz="4" w:space="0" w:color="auto"/>
            </w:tcBorders>
            <w:shd w:val="clear" w:color="auto" w:fill="auto"/>
            <w:noWrap/>
            <w:vAlign w:val="center"/>
            <w:hideMark/>
          </w:tcPr>
          <w:p w14:paraId="4C916F8E" w14:textId="77777777" w:rsidR="0017378E" w:rsidRPr="001457DF" w:rsidRDefault="0017378E" w:rsidP="001457DF">
            <w:pPr>
              <w:pStyle w:val="TAC"/>
            </w:pPr>
            <w:r w:rsidRPr="001457DF">
              <w:t>0.01</w:t>
            </w:r>
          </w:p>
        </w:tc>
        <w:tc>
          <w:tcPr>
            <w:tcW w:w="1133" w:type="pct"/>
            <w:tcBorders>
              <w:top w:val="nil"/>
              <w:left w:val="nil"/>
              <w:bottom w:val="single" w:sz="4" w:space="0" w:color="auto"/>
              <w:right w:val="single" w:sz="4" w:space="0" w:color="auto"/>
            </w:tcBorders>
            <w:shd w:val="clear" w:color="auto" w:fill="auto"/>
            <w:noWrap/>
            <w:vAlign w:val="center"/>
            <w:hideMark/>
          </w:tcPr>
          <w:p w14:paraId="02717CE5" w14:textId="77777777" w:rsidR="0017378E" w:rsidRPr="001457DF" w:rsidRDefault="0017378E" w:rsidP="001457DF">
            <w:pPr>
              <w:pStyle w:val="TAC"/>
            </w:pPr>
            <w:r w:rsidRPr="001457DF">
              <w:t>-1.01</w:t>
            </w:r>
          </w:p>
        </w:tc>
        <w:tc>
          <w:tcPr>
            <w:tcW w:w="611" w:type="pct"/>
            <w:tcBorders>
              <w:top w:val="nil"/>
              <w:left w:val="nil"/>
              <w:bottom w:val="single" w:sz="4" w:space="0" w:color="auto"/>
              <w:right w:val="single" w:sz="4" w:space="0" w:color="auto"/>
            </w:tcBorders>
            <w:shd w:val="clear" w:color="auto" w:fill="auto"/>
            <w:noWrap/>
            <w:vAlign w:val="center"/>
            <w:hideMark/>
          </w:tcPr>
          <w:p w14:paraId="56D11CA8" w14:textId="77777777" w:rsidR="0017378E" w:rsidRPr="001457DF" w:rsidRDefault="0017378E" w:rsidP="001457DF">
            <w:pPr>
              <w:pStyle w:val="TAC"/>
            </w:pPr>
            <w:r w:rsidRPr="001457DF">
              <w:t>0.34</w:t>
            </w:r>
          </w:p>
        </w:tc>
      </w:tr>
      <w:tr w:rsidR="0017378E" w:rsidRPr="009531ED" w14:paraId="304200E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E027A6"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5DBFAE"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748F4EC6" w14:textId="77777777" w:rsidR="0017378E" w:rsidRPr="001457DF" w:rsidRDefault="0017378E" w:rsidP="001457DF">
            <w:pPr>
              <w:pStyle w:val="TAC"/>
            </w:pPr>
            <w:r w:rsidRPr="001457DF">
              <w:t>-0.04</w:t>
            </w:r>
          </w:p>
        </w:tc>
        <w:tc>
          <w:tcPr>
            <w:tcW w:w="451" w:type="pct"/>
            <w:tcBorders>
              <w:top w:val="nil"/>
              <w:left w:val="nil"/>
              <w:bottom w:val="single" w:sz="4" w:space="0" w:color="auto"/>
              <w:right w:val="single" w:sz="4" w:space="0" w:color="auto"/>
            </w:tcBorders>
            <w:shd w:val="clear" w:color="auto" w:fill="auto"/>
            <w:noWrap/>
            <w:vAlign w:val="center"/>
            <w:hideMark/>
          </w:tcPr>
          <w:p w14:paraId="38CDF698" w14:textId="77777777" w:rsidR="0017378E" w:rsidRPr="001457DF" w:rsidRDefault="0017378E" w:rsidP="001457DF">
            <w:pPr>
              <w:pStyle w:val="TAC"/>
            </w:pPr>
            <w:r w:rsidRPr="001457DF">
              <w:t>0.03</w:t>
            </w:r>
          </w:p>
        </w:tc>
        <w:tc>
          <w:tcPr>
            <w:tcW w:w="1133" w:type="pct"/>
            <w:tcBorders>
              <w:top w:val="nil"/>
              <w:left w:val="nil"/>
              <w:bottom w:val="single" w:sz="4" w:space="0" w:color="auto"/>
              <w:right w:val="single" w:sz="4" w:space="0" w:color="auto"/>
            </w:tcBorders>
            <w:shd w:val="clear" w:color="auto" w:fill="auto"/>
            <w:noWrap/>
            <w:vAlign w:val="center"/>
            <w:hideMark/>
          </w:tcPr>
          <w:p w14:paraId="5079F804" w14:textId="77777777" w:rsidR="0017378E" w:rsidRPr="001457DF" w:rsidRDefault="0017378E" w:rsidP="001457DF">
            <w:pPr>
              <w:pStyle w:val="TAC"/>
            </w:pPr>
            <w:r w:rsidRPr="001457DF">
              <w:t>-0.64</w:t>
            </w:r>
          </w:p>
        </w:tc>
        <w:tc>
          <w:tcPr>
            <w:tcW w:w="611" w:type="pct"/>
            <w:tcBorders>
              <w:top w:val="nil"/>
              <w:left w:val="nil"/>
              <w:bottom w:val="single" w:sz="4" w:space="0" w:color="auto"/>
              <w:right w:val="single" w:sz="4" w:space="0" w:color="auto"/>
            </w:tcBorders>
            <w:shd w:val="clear" w:color="auto" w:fill="auto"/>
            <w:noWrap/>
            <w:vAlign w:val="center"/>
            <w:hideMark/>
          </w:tcPr>
          <w:p w14:paraId="722C8046" w14:textId="77777777" w:rsidR="0017378E" w:rsidRPr="001457DF" w:rsidRDefault="0017378E" w:rsidP="001457DF">
            <w:pPr>
              <w:pStyle w:val="TAC"/>
            </w:pPr>
            <w:r w:rsidRPr="001457DF">
              <w:t>0.33</w:t>
            </w:r>
          </w:p>
        </w:tc>
      </w:tr>
      <w:tr w:rsidR="0017378E" w:rsidRPr="009531ED" w14:paraId="3B36D4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F2A7BE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BE05E21" w14:textId="77777777" w:rsidR="0017378E" w:rsidRPr="001457DF" w:rsidRDefault="0017378E" w:rsidP="001457DF">
            <w:pPr>
              <w:pStyle w:val="TAC"/>
            </w:pPr>
            <w:r w:rsidRPr="001457DF">
              <w:t>95%</w:t>
            </w:r>
          </w:p>
        </w:tc>
        <w:tc>
          <w:tcPr>
            <w:tcW w:w="927" w:type="pct"/>
            <w:tcBorders>
              <w:top w:val="nil"/>
              <w:left w:val="nil"/>
              <w:bottom w:val="single" w:sz="4" w:space="0" w:color="auto"/>
              <w:right w:val="single" w:sz="4" w:space="0" w:color="auto"/>
            </w:tcBorders>
            <w:shd w:val="clear" w:color="auto" w:fill="auto"/>
            <w:noWrap/>
            <w:vAlign w:val="center"/>
            <w:hideMark/>
          </w:tcPr>
          <w:p w14:paraId="7987F2B9" w14:textId="77777777" w:rsidR="0017378E" w:rsidRPr="001457DF" w:rsidRDefault="0017378E" w:rsidP="001457DF">
            <w:pPr>
              <w:pStyle w:val="TAC"/>
            </w:pPr>
            <w:r w:rsidRPr="001457DF">
              <w:t>0.18</w:t>
            </w:r>
          </w:p>
        </w:tc>
        <w:tc>
          <w:tcPr>
            <w:tcW w:w="451" w:type="pct"/>
            <w:tcBorders>
              <w:top w:val="nil"/>
              <w:left w:val="nil"/>
              <w:bottom w:val="single" w:sz="4" w:space="0" w:color="auto"/>
              <w:right w:val="single" w:sz="4" w:space="0" w:color="auto"/>
            </w:tcBorders>
            <w:shd w:val="clear" w:color="auto" w:fill="auto"/>
            <w:noWrap/>
            <w:vAlign w:val="center"/>
            <w:hideMark/>
          </w:tcPr>
          <w:p w14:paraId="6F77A222" w14:textId="77777777" w:rsidR="0017378E" w:rsidRPr="001457DF" w:rsidRDefault="0017378E" w:rsidP="001457DF">
            <w:pPr>
              <w:pStyle w:val="TAC"/>
            </w:pPr>
            <w:r w:rsidRPr="001457DF">
              <w:t>0.28</w:t>
            </w:r>
          </w:p>
        </w:tc>
        <w:tc>
          <w:tcPr>
            <w:tcW w:w="1133" w:type="pct"/>
            <w:tcBorders>
              <w:top w:val="nil"/>
              <w:left w:val="nil"/>
              <w:bottom w:val="single" w:sz="4" w:space="0" w:color="auto"/>
              <w:right w:val="single" w:sz="4" w:space="0" w:color="auto"/>
            </w:tcBorders>
            <w:shd w:val="clear" w:color="auto" w:fill="auto"/>
            <w:noWrap/>
            <w:vAlign w:val="center"/>
            <w:hideMark/>
          </w:tcPr>
          <w:p w14:paraId="5B93E72A" w14:textId="77777777" w:rsidR="0017378E" w:rsidRPr="001457DF" w:rsidRDefault="0017378E" w:rsidP="001457DF">
            <w:pPr>
              <w:pStyle w:val="TAC"/>
            </w:pPr>
            <w:r w:rsidRPr="001457DF">
              <w:t>1.55</w:t>
            </w:r>
          </w:p>
        </w:tc>
        <w:tc>
          <w:tcPr>
            <w:tcW w:w="611" w:type="pct"/>
            <w:tcBorders>
              <w:top w:val="nil"/>
              <w:left w:val="nil"/>
              <w:bottom w:val="single" w:sz="4" w:space="0" w:color="auto"/>
              <w:right w:val="single" w:sz="4" w:space="0" w:color="auto"/>
            </w:tcBorders>
            <w:shd w:val="clear" w:color="auto" w:fill="auto"/>
            <w:noWrap/>
            <w:vAlign w:val="center"/>
            <w:hideMark/>
          </w:tcPr>
          <w:p w14:paraId="541816FD" w14:textId="77777777" w:rsidR="0017378E" w:rsidRPr="001457DF" w:rsidRDefault="0017378E" w:rsidP="001457DF">
            <w:pPr>
              <w:pStyle w:val="TAC"/>
            </w:pPr>
            <w:r w:rsidRPr="001457DF">
              <w:t>2.43</w:t>
            </w:r>
          </w:p>
        </w:tc>
      </w:tr>
      <w:tr w:rsidR="0017378E" w:rsidRPr="009531ED" w14:paraId="7FD5918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190B372"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6740E6BE" w14:textId="77777777" w:rsidR="0017378E" w:rsidRPr="001457DF" w:rsidRDefault="0017378E" w:rsidP="001457DF">
            <w:pPr>
              <w:pStyle w:val="TAC"/>
            </w:pPr>
            <w:r w:rsidRPr="001457DF">
              <w:t>5%</w:t>
            </w:r>
          </w:p>
        </w:tc>
        <w:tc>
          <w:tcPr>
            <w:tcW w:w="927" w:type="pct"/>
            <w:tcBorders>
              <w:top w:val="nil"/>
              <w:left w:val="nil"/>
              <w:bottom w:val="single" w:sz="4" w:space="0" w:color="auto"/>
              <w:right w:val="single" w:sz="4" w:space="0" w:color="auto"/>
            </w:tcBorders>
            <w:shd w:val="clear" w:color="auto" w:fill="auto"/>
            <w:noWrap/>
            <w:vAlign w:val="center"/>
            <w:hideMark/>
          </w:tcPr>
          <w:p w14:paraId="3FE0E80E" w14:textId="77777777" w:rsidR="0017378E" w:rsidRPr="001457DF" w:rsidRDefault="0017378E" w:rsidP="001457DF">
            <w:pPr>
              <w:pStyle w:val="TAC"/>
            </w:pPr>
            <w:r w:rsidRPr="001457DF">
              <w:t>-0.6</w:t>
            </w:r>
          </w:p>
        </w:tc>
        <w:tc>
          <w:tcPr>
            <w:tcW w:w="451" w:type="pct"/>
            <w:tcBorders>
              <w:top w:val="nil"/>
              <w:left w:val="nil"/>
              <w:bottom w:val="single" w:sz="4" w:space="0" w:color="auto"/>
              <w:right w:val="single" w:sz="4" w:space="0" w:color="auto"/>
            </w:tcBorders>
            <w:shd w:val="clear" w:color="auto" w:fill="auto"/>
            <w:noWrap/>
            <w:vAlign w:val="center"/>
            <w:hideMark/>
          </w:tcPr>
          <w:p w14:paraId="3233438B" w14:textId="77777777" w:rsidR="0017378E" w:rsidRPr="001457DF" w:rsidRDefault="0017378E" w:rsidP="001457DF">
            <w:pPr>
              <w:pStyle w:val="TAC"/>
            </w:pPr>
            <w:r w:rsidRPr="001457DF">
              <w:t>-2.2</w:t>
            </w:r>
          </w:p>
        </w:tc>
        <w:tc>
          <w:tcPr>
            <w:tcW w:w="1133" w:type="pct"/>
            <w:tcBorders>
              <w:top w:val="nil"/>
              <w:left w:val="nil"/>
              <w:bottom w:val="single" w:sz="4" w:space="0" w:color="auto"/>
              <w:right w:val="single" w:sz="4" w:space="0" w:color="auto"/>
            </w:tcBorders>
            <w:shd w:val="clear" w:color="auto" w:fill="auto"/>
            <w:noWrap/>
            <w:vAlign w:val="center"/>
            <w:hideMark/>
          </w:tcPr>
          <w:p w14:paraId="73B2F8E5" w14:textId="77777777" w:rsidR="0017378E" w:rsidRPr="001457DF" w:rsidRDefault="0017378E" w:rsidP="001457DF">
            <w:pPr>
              <w:pStyle w:val="TAC"/>
            </w:pPr>
            <w:r w:rsidRPr="001457DF">
              <w:t>-0.9</w:t>
            </w:r>
          </w:p>
        </w:tc>
        <w:tc>
          <w:tcPr>
            <w:tcW w:w="611" w:type="pct"/>
            <w:tcBorders>
              <w:top w:val="nil"/>
              <w:left w:val="nil"/>
              <w:bottom w:val="single" w:sz="4" w:space="0" w:color="auto"/>
              <w:right w:val="single" w:sz="4" w:space="0" w:color="auto"/>
            </w:tcBorders>
            <w:shd w:val="clear" w:color="auto" w:fill="auto"/>
            <w:noWrap/>
            <w:vAlign w:val="center"/>
            <w:hideMark/>
          </w:tcPr>
          <w:p w14:paraId="34035B62" w14:textId="77777777" w:rsidR="0017378E" w:rsidRPr="001457DF" w:rsidRDefault="0017378E" w:rsidP="001457DF">
            <w:pPr>
              <w:pStyle w:val="TAC"/>
            </w:pPr>
            <w:r w:rsidRPr="001457DF">
              <w:t>-19</w:t>
            </w:r>
          </w:p>
        </w:tc>
      </w:tr>
      <w:tr w:rsidR="0017378E" w:rsidRPr="009531ED" w14:paraId="1771587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3D849F"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159CCE" w14:textId="77777777" w:rsidR="0017378E" w:rsidRPr="001457DF" w:rsidRDefault="0017378E" w:rsidP="001457DF">
            <w:pPr>
              <w:pStyle w:val="TAC"/>
            </w:pPr>
            <w:r w:rsidRPr="001457DF">
              <w:t>50%</w:t>
            </w:r>
          </w:p>
        </w:tc>
        <w:tc>
          <w:tcPr>
            <w:tcW w:w="927" w:type="pct"/>
            <w:tcBorders>
              <w:top w:val="nil"/>
              <w:left w:val="nil"/>
              <w:bottom w:val="single" w:sz="4" w:space="0" w:color="auto"/>
              <w:right w:val="single" w:sz="4" w:space="0" w:color="auto"/>
            </w:tcBorders>
            <w:shd w:val="clear" w:color="auto" w:fill="auto"/>
            <w:noWrap/>
            <w:vAlign w:val="center"/>
            <w:hideMark/>
          </w:tcPr>
          <w:p w14:paraId="762D6AE4" w14:textId="77777777" w:rsidR="0017378E" w:rsidRPr="001457DF" w:rsidRDefault="0017378E" w:rsidP="001457DF">
            <w:pPr>
              <w:pStyle w:val="TAC"/>
            </w:pPr>
            <w:r w:rsidRPr="001457DF">
              <w:t>-1</w:t>
            </w:r>
          </w:p>
        </w:tc>
        <w:tc>
          <w:tcPr>
            <w:tcW w:w="451" w:type="pct"/>
            <w:tcBorders>
              <w:top w:val="nil"/>
              <w:left w:val="nil"/>
              <w:bottom w:val="single" w:sz="4" w:space="0" w:color="auto"/>
              <w:right w:val="single" w:sz="4" w:space="0" w:color="auto"/>
            </w:tcBorders>
            <w:shd w:val="clear" w:color="auto" w:fill="auto"/>
            <w:noWrap/>
            <w:vAlign w:val="center"/>
            <w:hideMark/>
          </w:tcPr>
          <w:p w14:paraId="476AA7C9" w14:textId="77777777" w:rsidR="0017378E" w:rsidRPr="001457DF" w:rsidRDefault="0017378E" w:rsidP="001457DF">
            <w:pPr>
              <w:pStyle w:val="TAC"/>
            </w:pPr>
            <w:r w:rsidRPr="001457DF">
              <w:t>-2</w:t>
            </w:r>
          </w:p>
        </w:tc>
        <w:tc>
          <w:tcPr>
            <w:tcW w:w="1133" w:type="pct"/>
            <w:tcBorders>
              <w:top w:val="nil"/>
              <w:left w:val="nil"/>
              <w:bottom w:val="single" w:sz="4" w:space="0" w:color="auto"/>
              <w:right w:val="single" w:sz="4" w:space="0" w:color="auto"/>
            </w:tcBorders>
            <w:shd w:val="clear" w:color="auto" w:fill="auto"/>
            <w:noWrap/>
            <w:vAlign w:val="center"/>
            <w:hideMark/>
          </w:tcPr>
          <w:p w14:paraId="61B3A6B4" w14:textId="77777777" w:rsidR="0017378E" w:rsidRPr="001457DF" w:rsidRDefault="0017378E" w:rsidP="001457DF">
            <w:pPr>
              <w:pStyle w:val="TAC"/>
            </w:pPr>
            <w:r w:rsidRPr="001457DF">
              <w:t>-4.2</w:t>
            </w:r>
          </w:p>
        </w:tc>
        <w:tc>
          <w:tcPr>
            <w:tcW w:w="611" w:type="pct"/>
            <w:tcBorders>
              <w:top w:val="nil"/>
              <w:left w:val="nil"/>
              <w:bottom w:val="single" w:sz="4" w:space="0" w:color="auto"/>
              <w:right w:val="single" w:sz="4" w:space="0" w:color="auto"/>
            </w:tcBorders>
            <w:shd w:val="clear" w:color="auto" w:fill="auto"/>
            <w:noWrap/>
            <w:vAlign w:val="center"/>
            <w:hideMark/>
          </w:tcPr>
          <w:p w14:paraId="440F3BAE" w14:textId="77777777" w:rsidR="0017378E" w:rsidRPr="001457DF" w:rsidRDefault="0017378E" w:rsidP="001457DF">
            <w:pPr>
              <w:pStyle w:val="TAC"/>
            </w:pPr>
            <w:r w:rsidRPr="001457DF">
              <w:t>-9.5</w:t>
            </w:r>
          </w:p>
        </w:tc>
      </w:tr>
      <w:tr w:rsidR="0017378E" w:rsidRPr="009531ED" w14:paraId="50D5288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5B369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04A9155" w14:textId="77777777" w:rsidR="0017378E" w:rsidRPr="001457DF" w:rsidRDefault="0017378E" w:rsidP="001457DF">
            <w:pPr>
              <w:pStyle w:val="TAC"/>
            </w:pPr>
            <w:r w:rsidRPr="001457DF">
              <w:t>95%</w:t>
            </w:r>
          </w:p>
        </w:tc>
        <w:tc>
          <w:tcPr>
            <w:tcW w:w="927" w:type="pct"/>
            <w:tcBorders>
              <w:top w:val="nil"/>
              <w:left w:val="nil"/>
              <w:bottom w:val="single" w:sz="4" w:space="0" w:color="auto"/>
              <w:right w:val="single" w:sz="4" w:space="0" w:color="auto"/>
            </w:tcBorders>
            <w:shd w:val="clear" w:color="auto" w:fill="auto"/>
            <w:noWrap/>
            <w:vAlign w:val="center"/>
            <w:hideMark/>
          </w:tcPr>
          <w:p w14:paraId="37B62632" w14:textId="77777777" w:rsidR="0017378E" w:rsidRPr="001457DF" w:rsidRDefault="0017378E" w:rsidP="001457DF">
            <w:pPr>
              <w:pStyle w:val="TAC"/>
            </w:pPr>
            <w:r w:rsidRPr="001457DF">
              <w:t>-0.6</w:t>
            </w:r>
          </w:p>
        </w:tc>
        <w:tc>
          <w:tcPr>
            <w:tcW w:w="451" w:type="pct"/>
            <w:tcBorders>
              <w:top w:val="nil"/>
              <w:left w:val="nil"/>
              <w:bottom w:val="single" w:sz="4" w:space="0" w:color="auto"/>
              <w:right w:val="single" w:sz="4" w:space="0" w:color="auto"/>
            </w:tcBorders>
            <w:shd w:val="clear" w:color="auto" w:fill="auto"/>
            <w:noWrap/>
            <w:vAlign w:val="center"/>
            <w:hideMark/>
          </w:tcPr>
          <w:p w14:paraId="61E42E78" w14:textId="77777777" w:rsidR="0017378E" w:rsidRPr="001457DF" w:rsidRDefault="0017378E" w:rsidP="001457DF">
            <w:pPr>
              <w:pStyle w:val="TAC"/>
            </w:pPr>
            <w:r w:rsidRPr="001457DF">
              <w:t>-2.1</w:t>
            </w:r>
          </w:p>
        </w:tc>
        <w:tc>
          <w:tcPr>
            <w:tcW w:w="1133" w:type="pct"/>
            <w:tcBorders>
              <w:top w:val="nil"/>
              <w:left w:val="nil"/>
              <w:bottom w:val="single" w:sz="4" w:space="0" w:color="auto"/>
              <w:right w:val="single" w:sz="4" w:space="0" w:color="auto"/>
            </w:tcBorders>
            <w:shd w:val="clear" w:color="auto" w:fill="auto"/>
            <w:noWrap/>
            <w:vAlign w:val="center"/>
            <w:hideMark/>
          </w:tcPr>
          <w:p w14:paraId="09D7976D" w14:textId="77777777" w:rsidR="0017378E" w:rsidRPr="001457DF" w:rsidRDefault="0017378E" w:rsidP="001457DF">
            <w:pPr>
              <w:pStyle w:val="TAC"/>
            </w:pPr>
            <w:r w:rsidRPr="001457DF">
              <w:t>-0.1</w:t>
            </w:r>
          </w:p>
        </w:tc>
        <w:tc>
          <w:tcPr>
            <w:tcW w:w="611" w:type="pct"/>
            <w:tcBorders>
              <w:top w:val="nil"/>
              <w:left w:val="nil"/>
              <w:bottom w:val="single" w:sz="4" w:space="0" w:color="auto"/>
              <w:right w:val="single" w:sz="4" w:space="0" w:color="auto"/>
            </w:tcBorders>
            <w:shd w:val="clear" w:color="auto" w:fill="auto"/>
            <w:noWrap/>
            <w:vAlign w:val="center"/>
            <w:hideMark/>
          </w:tcPr>
          <w:p w14:paraId="2ED8DE4E" w14:textId="77777777" w:rsidR="0017378E" w:rsidRPr="001457DF" w:rsidRDefault="0017378E" w:rsidP="001457DF">
            <w:pPr>
              <w:pStyle w:val="TAC"/>
            </w:pPr>
            <w:r w:rsidRPr="001457DF">
              <w:t>-11.1</w:t>
            </w:r>
          </w:p>
        </w:tc>
      </w:tr>
    </w:tbl>
    <w:p w14:paraId="1C80CD37" w14:textId="77777777" w:rsidR="0017378E" w:rsidRPr="009B5A9D" w:rsidRDefault="0017378E" w:rsidP="001457DF"/>
    <w:p w14:paraId="144D685C" w14:textId="4935285F" w:rsidR="0017378E" w:rsidRPr="002F6FF2" w:rsidRDefault="003330B8" w:rsidP="003330B8">
      <w:pPr>
        <w:pStyle w:val="Heading4"/>
      </w:pPr>
      <w:bookmarkStart w:id="221" w:name="_Toc9039923"/>
      <w:bookmarkStart w:id="222" w:name="_Toc9042975"/>
      <w:r w:rsidRPr="009B5A9D">
        <w:t>5.3.3.5</w:t>
      </w:r>
      <w:r w:rsidR="009B5A9D">
        <w:tab/>
      </w:r>
      <w:r w:rsidR="0017378E" w:rsidRPr="009B5A9D">
        <w:t>Scenario 5: 4GHz Indoor → Macro (DL)</w:t>
      </w:r>
      <w:bookmarkEnd w:id="221"/>
      <w:bookmarkEnd w:id="222"/>
    </w:p>
    <w:p w14:paraId="78A95FCB" w14:textId="175AA9AB" w:rsidR="0017378E" w:rsidRPr="009B5A9D" w:rsidRDefault="00792E80" w:rsidP="001457DF">
      <w:pPr>
        <w:pStyle w:val="Heading5"/>
      </w:pPr>
      <w:bookmarkStart w:id="223" w:name="_Ref8921003"/>
      <w:bookmarkStart w:id="224" w:name="_Toc9039924"/>
      <w:bookmarkStart w:id="225" w:name="_Toc9042976"/>
      <w:r w:rsidRPr="002F6FF2">
        <w:t>5.3</w:t>
      </w:r>
      <w:r w:rsidRPr="009B5A9D">
        <w:t>.3.5.1</w:t>
      </w:r>
      <w:r w:rsidR="009B5A9D">
        <w:tab/>
      </w:r>
      <w:r w:rsidR="0017378E" w:rsidRPr="009B5A9D">
        <w:t>Results</w:t>
      </w:r>
      <w:bookmarkEnd w:id="223"/>
      <w:bookmarkEnd w:id="224"/>
      <w:bookmarkEnd w:id="225"/>
    </w:p>
    <w:p w14:paraId="75E21C9B" w14:textId="0591C908" w:rsidR="00CF4F53" w:rsidRPr="00843636" w:rsidRDefault="0030279C" w:rsidP="001457DF">
      <w:pPr>
        <w:pStyle w:val="TH"/>
      </w:pPr>
      <w:r>
        <w:t xml:space="preserve">Table </w:t>
      </w:r>
      <w:r w:rsidRPr="0030279C">
        <w:t>5.3.3.5.1</w:t>
      </w:r>
      <w:r w:rsidR="00792E80" w:rsidRPr="009531ED">
        <w:t>-1</w:t>
      </w:r>
      <w:r w:rsidR="0017378E" w:rsidRPr="009531ED">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7"/>
        <w:gridCol w:w="2310"/>
        <w:gridCol w:w="1724"/>
        <w:gridCol w:w="930"/>
        <w:gridCol w:w="2098"/>
        <w:gridCol w:w="1262"/>
      </w:tblGrid>
      <w:tr w:rsidR="0017378E" w:rsidRPr="009531ED" w14:paraId="25B1C98D"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1F249"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89CC2"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6D287D6" w14:textId="77777777" w:rsidR="0017378E" w:rsidRPr="009B5A9D" w:rsidRDefault="0017378E" w:rsidP="001457DF">
            <w:pPr>
              <w:pStyle w:val="TAH"/>
            </w:pPr>
            <w:r w:rsidRPr="009B5A9D">
              <w:t>Victim DL</w:t>
            </w:r>
          </w:p>
        </w:tc>
      </w:tr>
      <w:tr w:rsidR="0017378E" w:rsidRPr="009531ED" w14:paraId="6A65962C"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8DF187"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0779093"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F22AA7"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5AF494" w14:textId="77777777" w:rsidR="0017378E" w:rsidRPr="001457DF" w:rsidRDefault="0017378E" w:rsidP="001457DF">
            <w:pPr>
              <w:pStyle w:val="TAH"/>
              <w:rPr>
                <w:b w:val="0"/>
              </w:rPr>
            </w:pPr>
            <w:r w:rsidRPr="001457DF">
              <w:t>Throughput degradation (%)</w:t>
            </w:r>
          </w:p>
        </w:tc>
      </w:tr>
      <w:tr w:rsidR="0017378E" w:rsidRPr="009531ED" w14:paraId="3938E61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63F0FF7"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C546BD8"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5DBA13A3"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469029B5" w14:textId="77777777" w:rsidR="0017378E" w:rsidRPr="001457DF" w:rsidRDefault="0017378E" w:rsidP="001457DF">
            <w:pPr>
              <w:pStyle w:val="TAH"/>
              <w:rPr>
                <w:b w:val="0"/>
              </w:rPr>
            </w:pPr>
            <w:r w:rsidRPr="001457DF">
              <w:t>UL</w:t>
            </w:r>
          </w:p>
        </w:tc>
        <w:tc>
          <w:tcPr>
            <w:tcW w:w="1089" w:type="pct"/>
            <w:tcBorders>
              <w:top w:val="nil"/>
              <w:left w:val="nil"/>
              <w:bottom w:val="single" w:sz="4" w:space="0" w:color="auto"/>
              <w:right w:val="single" w:sz="4" w:space="0" w:color="auto"/>
            </w:tcBorders>
            <w:shd w:val="clear" w:color="auto" w:fill="auto"/>
            <w:noWrap/>
            <w:vAlign w:val="center"/>
            <w:hideMark/>
          </w:tcPr>
          <w:p w14:paraId="239CE843" w14:textId="77777777" w:rsidR="0017378E" w:rsidRPr="001457DF" w:rsidRDefault="0017378E" w:rsidP="001457DF">
            <w:pPr>
              <w:pStyle w:val="TAH"/>
              <w:rPr>
                <w:b w:val="0"/>
              </w:rPr>
            </w:pPr>
            <w:r w:rsidRPr="001457DF">
              <w:t>50DL/50UL</w:t>
            </w:r>
          </w:p>
        </w:tc>
        <w:tc>
          <w:tcPr>
            <w:tcW w:w="655" w:type="pct"/>
            <w:tcBorders>
              <w:top w:val="nil"/>
              <w:left w:val="nil"/>
              <w:bottom w:val="single" w:sz="4" w:space="0" w:color="auto"/>
              <w:right w:val="single" w:sz="4" w:space="0" w:color="auto"/>
            </w:tcBorders>
            <w:shd w:val="clear" w:color="auto" w:fill="auto"/>
            <w:noWrap/>
            <w:vAlign w:val="center"/>
            <w:hideMark/>
          </w:tcPr>
          <w:p w14:paraId="55870E35" w14:textId="77777777" w:rsidR="0017378E" w:rsidRPr="001457DF" w:rsidRDefault="0017378E" w:rsidP="001457DF">
            <w:pPr>
              <w:pStyle w:val="TAH"/>
              <w:rPr>
                <w:b w:val="0"/>
              </w:rPr>
            </w:pPr>
            <w:r w:rsidRPr="001457DF">
              <w:t>UL</w:t>
            </w:r>
          </w:p>
        </w:tc>
      </w:tr>
      <w:tr w:rsidR="0017378E" w:rsidRPr="009531ED" w14:paraId="222B4E3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E0BEBA" w14:textId="77777777" w:rsidR="0017378E" w:rsidRPr="009B5A9D" w:rsidRDefault="0017378E" w:rsidP="001457DF">
            <w:pPr>
              <w:pStyle w:val="TAC"/>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0701B765"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7E55EA7" w14:textId="77777777" w:rsidR="0017378E" w:rsidRPr="001457DF" w:rsidRDefault="0017378E" w:rsidP="001457DF">
            <w:pPr>
              <w:pStyle w:val="TAC"/>
            </w:pPr>
            <w:r w:rsidRPr="001457DF">
              <w:t>0.04</w:t>
            </w:r>
          </w:p>
        </w:tc>
        <w:tc>
          <w:tcPr>
            <w:tcW w:w="483" w:type="pct"/>
            <w:tcBorders>
              <w:top w:val="nil"/>
              <w:left w:val="nil"/>
              <w:bottom w:val="single" w:sz="4" w:space="0" w:color="auto"/>
              <w:right w:val="single" w:sz="4" w:space="0" w:color="auto"/>
            </w:tcBorders>
            <w:shd w:val="clear" w:color="auto" w:fill="auto"/>
            <w:noWrap/>
            <w:vAlign w:val="center"/>
            <w:hideMark/>
          </w:tcPr>
          <w:p w14:paraId="656D1903" w14:textId="77777777" w:rsidR="0017378E" w:rsidRPr="001457DF" w:rsidRDefault="0017378E" w:rsidP="001457DF">
            <w:pPr>
              <w:pStyle w:val="TAC"/>
            </w:pPr>
            <w:r w:rsidRPr="001457DF">
              <w:t>0.09</w:t>
            </w:r>
          </w:p>
        </w:tc>
        <w:tc>
          <w:tcPr>
            <w:tcW w:w="1089" w:type="pct"/>
            <w:tcBorders>
              <w:top w:val="nil"/>
              <w:left w:val="nil"/>
              <w:bottom w:val="single" w:sz="4" w:space="0" w:color="auto"/>
              <w:right w:val="single" w:sz="4" w:space="0" w:color="auto"/>
            </w:tcBorders>
            <w:shd w:val="clear" w:color="auto" w:fill="auto"/>
            <w:noWrap/>
            <w:vAlign w:val="center"/>
            <w:hideMark/>
          </w:tcPr>
          <w:p w14:paraId="25657AF5" w14:textId="77777777" w:rsidR="0017378E" w:rsidRPr="001457DF" w:rsidRDefault="0017378E" w:rsidP="001457DF">
            <w:pPr>
              <w:pStyle w:val="TAC"/>
            </w:pPr>
            <w:r w:rsidRPr="001457DF">
              <w:t>0.71</w:t>
            </w:r>
          </w:p>
        </w:tc>
        <w:tc>
          <w:tcPr>
            <w:tcW w:w="655" w:type="pct"/>
            <w:tcBorders>
              <w:top w:val="nil"/>
              <w:left w:val="nil"/>
              <w:bottom w:val="single" w:sz="4" w:space="0" w:color="auto"/>
              <w:right w:val="single" w:sz="4" w:space="0" w:color="auto"/>
            </w:tcBorders>
            <w:shd w:val="clear" w:color="auto" w:fill="auto"/>
            <w:noWrap/>
            <w:vAlign w:val="center"/>
            <w:hideMark/>
          </w:tcPr>
          <w:p w14:paraId="412ACDF0" w14:textId="77777777" w:rsidR="0017378E" w:rsidRPr="001457DF" w:rsidRDefault="0017378E" w:rsidP="001457DF">
            <w:pPr>
              <w:pStyle w:val="TAC"/>
            </w:pPr>
            <w:r w:rsidRPr="001457DF">
              <w:t>1.52</w:t>
            </w:r>
          </w:p>
        </w:tc>
      </w:tr>
      <w:tr w:rsidR="0017378E" w:rsidRPr="009531ED" w14:paraId="17E4140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64B8F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D190140"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6351B12A" w14:textId="77777777" w:rsidR="0017378E" w:rsidRPr="001457DF" w:rsidRDefault="0017378E" w:rsidP="001457DF">
            <w:pPr>
              <w:pStyle w:val="TAC"/>
            </w:pPr>
            <w:r w:rsidRPr="001457DF">
              <w:t>-0.42</w:t>
            </w:r>
          </w:p>
        </w:tc>
        <w:tc>
          <w:tcPr>
            <w:tcW w:w="483" w:type="pct"/>
            <w:tcBorders>
              <w:top w:val="nil"/>
              <w:left w:val="nil"/>
              <w:bottom w:val="single" w:sz="4" w:space="0" w:color="auto"/>
              <w:right w:val="single" w:sz="4" w:space="0" w:color="auto"/>
            </w:tcBorders>
            <w:shd w:val="clear" w:color="auto" w:fill="auto"/>
            <w:noWrap/>
            <w:vAlign w:val="center"/>
            <w:hideMark/>
          </w:tcPr>
          <w:p w14:paraId="50068BF2" w14:textId="77777777" w:rsidR="0017378E" w:rsidRPr="001457DF" w:rsidRDefault="0017378E" w:rsidP="001457DF">
            <w:pPr>
              <w:pStyle w:val="TAC"/>
            </w:pPr>
            <w:r w:rsidRPr="001457DF">
              <w:t>0</w:t>
            </w:r>
          </w:p>
        </w:tc>
        <w:tc>
          <w:tcPr>
            <w:tcW w:w="1089" w:type="pct"/>
            <w:tcBorders>
              <w:top w:val="nil"/>
              <w:left w:val="nil"/>
              <w:bottom w:val="single" w:sz="4" w:space="0" w:color="auto"/>
              <w:right w:val="single" w:sz="4" w:space="0" w:color="auto"/>
            </w:tcBorders>
            <w:shd w:val="clear" w:color="auto" w:fill="auto"/>
            <w:noWrap/>
            <w:vAlign w:val="center"/>
            <w:hideMark/>
          </w:tcPr>
          <w:p w14:paraId="2633AE23" w14:textId="77777777" w:rsidR="0017378E" w:rsidRPr="001457DF" w:rsidRDefault="0017378E" w:rsidP="001457DF">
            <w:pPr>
              <w:pStyle w:val="TAC"/>
            </w:pPr>
            <w:r w:rsidRPr="001457DF">
              <w:t>-2.90</w:t>
            </w:r>
          </w:p>
        </w:tc>
        <w:tc>
          <w:tcPr>
            <w:tcW w:w="655" w:type="pct"/>
            <w:tcBorders>
              <w:top w:val="nil"/>
              <w:left w:val="nil"/>
              <w:bottom w:val="single" w:sz="4" w:space="0" w:color="auto"/>
              <w:right w:val="single" w:sz="4" w:space="0" w:color="auto"/>
            </w:tcBorders>
            <w:shd w:val="clear" w:color="auto" w:fill="auto"/>
            <w:noWrap/>
            <w:vAlign w:val="center"/>
            <w:hideMark/>
          </w:tcPr>
          <w:p w14:paraId="27AC4BC9" w14:textId="77777777" w:rsidR="0017378E" w:rsidRPr="001457DF" w:rsidRDefault="0017378E" w:rsidP="001457DF">
            <w:pPr>
              <w:pStyle w:val="TAC"/>
            </w:pPr>
            <w:r w:rsidRPr="001457DF">
              <w:t>-0.02</w:t>
            </w:r>
          </w:p>
        </w:tc>
      </w:tr>
      <w:tr w:rsidR="0017378E" w:rsidRPr="009531ED" w14:paraId="3FA0C53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E1C26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EC1CE0"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4B1C71F9" w14:textId="77777777" w:rsidR="0017378E" w:rsidRPr="001457DF" w:rsidRDefault="0017378E" w:rsidP="001457DF">
            <w:pPr>
              <w:pStyle w:val="TAC"/>
            </w:pPr>
            <w:r w:rsidRPr="001457DF">
              <w:t>-0.03</w:t>
            </w:r>
          </w:p>
        </w:tc>
        <w:tc>
          <w:tcPr>
            <w:tcW w:w="483" w:type="pct"/>
            <w:tcBorders>
              <w:top w:val="nil"/>
              <w:left w:val="nil"/>
              <w:bottom w:val="single" w:sz="4" w:space="0" w:color="auto"/>
              <w:right w:val="single" w:sz="4" w:space="0" w:color="auto"/>
            </w:tcBorders>
            <w:shd w:val="clear" w:color="auto" w:fill="auto"/>
            <w:noWrap/>
            <w:vAlign w:val="center"/>
            <w:hideMark/>
          </w:tcPr>
          <w:p w14:paraId="1D4D4AEE" w14:textId="77777777" w:rsidR="0017378E" w:rsidRPr="001457DF" w:rsidRDefault="0017378E" w:rsidP="001457DF">
            <w:pPr>
              <w:pStyle w:val="TAC"/>
            </w:pPr>
            <w:r w:rsidRPr="001457DF">
              <w:t>-0.11</w:t>
            </w:r>
          </w:p>
        </w:tc>
        <w:tc>
          <w:tcPr>
            <w:tcW w:w="1089" w:type="pct"/>
            <w:tcBorders>
              <w:top w:val="nil"/>
              <w:left w:val="nil"/>
              <w:bottom w:val="single" w:sz="4" w:space="0" w:color="auto"/>
              <w:right w:val="single" w:sz="4" w:space="0" w:color="auto"/>
            </w:tcBorders>
            <w:shd w:val="clear" w:color="auto" w:fill="auto"/>
            <w:noWrap/>
            <w:vAlign w:val="center"/>
            <w:hideMark/>
          </w:tcPr>
          <w:p w14:paraId="39404E66" w14:textId="77777777" w:rsidR="0017378E" w:rsidRPr="001457DF" w:rsidRDefault="0017378E" w:rsidP="001457DF">
            <w:pPr>
              <w:pStyle w:val="TAC"/>
            </w:pPr>
            <w:r w:rsidRPr="001457DF">
              <w:t>-0.12</w:t>
            </w:r>
          </w:p>
        </w:tc>
        <w:tc>
          <w:tcPr>
            <w:tcW w:w="655" w:type="pct"/>
            <w:tcBorders>
              <w:top w:val="nil"/>
              <w:left w:val="nil"/>
              <w:bottom w:val="single" w:sz="4" w:space="0" w:color="auto"/>
              <w:right w:val="single" w:sz="4" w:space="0" w:color="auto"/>
            </w:tcBorders>
            <w:shd w:val="clear" w:color="auto" w:fill="auto"/>
            <w:noWrap/>
            <w:vAlign w:val="center"/>
            <w:hideMark/>
          </w:tcPr>
          <w:p w14:paraId="730C72E6" w14:textId="77777777" w:rsidR="0017378E" w:rsidRPr="001457DF" w:rsidRDefault="0017378E" w:rsidP="001457DF">
            <w:pPr>
              <w:pStyle w:val="TAC"/>
            </w:pPr>
            <w:r w:rsidRPr="001457DF">
              <w:t>-0.38</w:t>
            </w:r>
          </w:p>
        </w:tc>
      </w:tr>
      <w:tr w:rsidR="0017378E" w:rsidRPr="009531ED" w14:paraId="6AA2B51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5BA7293"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CCA2F98"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vAlign w:val="center"/>
            <w:hideMark/>
          </w:tcPr>
          <w:p w14:paraId="6390AAEA"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3FF9C4E6" w14:textId="77777777" w:rsidR="0017378E" w:rsidRPr="001457DF" w:rsidRDefault="0017378E" w:rsidP="001457DF">
            <w:pPr>
              <w:pStyle w:val="TAC"/>
            </w:pPr>
            <w:r w:rsidRPr="001457DF">
              <w:t>-0.73</w:t>
            </w:r>
          </w:p>
        </w:tc>
        <w:tc>
          <w:tcPr>
            <w:tcW w:w="1089" w:type="pct"/>
            <w:tcBorders>
              <w:top w:val="nil"/>
              <w:left w:val="nil"/>
              <w:bottom w:val="single" w:sz="4" w:space="0" w:color="auto"/>
              <w:right w:val="single" w:sz="4" w:space="0" w:color="auto"/>
            </w:tcBorders>
            <w:shd w:val="clear" w:color="auto" w:fill="auto"/>
            <w:vAlign w:val="center"/>
            <w:hideMark/>
          </w:tcPr>
          <w:p w14:paraId="6C0388FD" w14:textId="77777777" w:rsidR="0017378E" w:rsidRPr="001457DF" w:rsidRDefault="0017378E" w:rsidP="001457DF">
            <w:pPr>
              <w:pStyle w:val="TAC"/>
            </w:pPr>
            <w:r w:rsidRPr="001457DF">
              <w:t>-</w:t>
            </w:r>
          </w:p>
        </w:tc>
        <w:tc>
          <w:tcPr>
            <w:tcW w:w="655" w:type="pct"/>
            <w:tcBorders>
              <w:top w:val="nil"/>
              <w:left w:val="nil"/>
              <w:bottom w:val="single" w:sz="4" w:space="0" w:color="auto"/>
              <w:right w:val="single" w:sz="4" w:space="0" w:color="auto"/>
            </w:tcBorders>
            <w:shd w:val="clear" w:color="auto" w:fill="auto"/>
            <w:vAlign w:val="center"/>
            <w:hideMark/>
          </w:tcPr>
          <w:p w14:paraId="5EAB3F27" w14:textId="77777777" w:rsidR="0017378E" w:rsidRPr="001457DF" w:rsidRDefault="0017378E" w:rsidP="001457DF">
            <w:pPr>
              <w:pStyle w:val="TAC"/>
            </w:pPr>
            <w:r w:rsidRPr="001457DF">
              <w:t>-14.31</w:t>
            </w:r>
          </w:p>
        </w:tc>
      </w:tr>
      <w:tr w:rsidR="0017378E" w:rsidRPr="009531ED" w14:paraId="1D1AD6E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F09880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BB50EA6"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vAlign w:val="center"/>
            <w:hideMark/>
          </w:tcPr>
          <w:p w14:paraId="5BFFCB7F"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7F2EB521" w14:textId="77777777" w:rsidR="0017378E" w:rsidRPr="001457DF" w:rsidRDefault="0017378E" w:rsidP="001457DF">
            <w:pPr>
              <w:pStyle w:val="TAC"/>
            </w:pPr>
            <w:r w:rsidRPr="001457DF">
              <w:t>0.06</w:t>
            </w:r>
          </w:p>
        </w:tc>
        <w:tc>
          <w:tcPr>
            <w:tcW w:w="1089" w:type="pct"/>
            <w:tcBorders>
              <w:top w:val="nil"/>
              <w:left w:val="nil"/>
              <w:bottom w:val="single" w:sz="4" w:space="0" w:color="auto"/>
              <w:right w:val="single" w:sz="4" w:space="0" w:color="auto"/>
            </w:tcBorders>
            <w:shd w:val="clear" w:color="auto" w:fill="auto"/>
            <w:vAlign w:val="center"/>
            <w:hideMark/>
          </w:tcPr>
          <w:p w14:paraId="3DE7A5B4" w14:textId="77777777" w:rsidR="0017378E" w:rsidRPr="001457DF" w:rsidRDefault="0017378E" w:rsidP="001457DF">
            <w:pPr>
              <w:pStyle w:val="TAC"/>
            </w:pPr>
            <w:r w:rsidRPr="001457DF">
              <w:t>-</w:t>
            </w:r>
          </w:p>
        </w:tc>
        <w:tc>
          <w:tcPr>
            <w:tcW w:w="655" w:type="pct"/>
            <w:tcBorders>
              <w:top w:val="nil"/>
              <w:left w:val="nil"/>
              <w:bottom w:val="single" w:sz="4" w:space="0" w:color="auto"/>
              <w:right w:val="single" w:sz="4" w:space="0" w:color="auto"/>
            </w:tcBorders>
            <w:shd w:val="clear" w:color="auto" w:fill="auto"/>
            <w:vAlign w:val="center"/>
            <w:hideMark/>
          </w:tcPr>
          <w:p w14:paraId="7ACCC7D3" w14:textId="77777777" w:rsidR="0017378E" w:rsidRPr="001457DF" w:rsidRDefault="0017378E" w:rsidP="001457DF">
            <w:pPr>
              <w:pStyle w:val="TAC"/>
            </w:pPr>
            <w:r w:rsidRPr="001457DF">
              <w:t>0.32</w:t>
            </w:r>
          </w:p>
        </w:tc>
      </w:tr>
      <w:tr w:rsidR="0017378E" w:rsidRPr="009531ED" w14:paraId="537B8C22"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9B3091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70F23A"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vAlign w:val="center"/>
            <w:hideMark/>
          </w:tcPr>
          <w:p w14:paraId="0C09755D"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61E81F8A" w14:textId="77777777" w:rsidR="0017378E" w:rsidRPr="001457DF" w:rsidRDefault="0017378E" w:rsidP="001457DF">
            <w:pPr>
              <w:pStyle w:val="TAC"/>
            </w:pPr>
            <w:r w:rsidRPr="001457DF">
              <w:t>0.81</w:t>
            </w:r>
          </w:p>
        </w:tc>
        <w:tc>
          <w:tcPr>
            <w:tcW w:w="1089" w:type="pct"/>
            <w:tcBorders>
              <w:top w:val="nil"/>
              <w:left w:val="nil"/>
              <w:bottom w:val="single" w:sz="4" w:space="0" w:color="auto"/>
              <w:right w:val="single" w:sz="4" w:space="0" w:color="auto"/>
            </w:tcBorders>
            <w:shd w:val="clear" w:color="auto" w:fill="auto"/>
            <w:vAlign w:val="center"/>
            <w:hideMark/>
          </w:tcPr>
          <w:p w14:paraId="210ED829" w14:textId="77777777" w:rsidR="0017378E" w:rsidRPr="001457DF" w:rsidRDefault="0017378E" w:rsidP="001457DF">
            <w:pPr>
              <w:pStyle w:val="TAC"/>
            </w:pPr>
            <w:r w:rsidRPr="001457DF">
              <w:t>-</w:t>
            </w:r>
          </w:p>
        </w:tc>
        <w:tc>
          <w:tcPr>
            <w:tcW w:w="655" w:type="pct"/>
            <w:tcBorders>
              <w:top w:val="nil"/>
              <w:left w:val="nil"/>
              <w:bottom w:val="single" w:sz="4" w:space="0" w:color="auto"/>
              <w:right w:val="single" w:sz="4" w:space="0" w:color="auto"/>
            </w:tcBorders>
            <w:shd w:val="clear" w:color="auto" w:fill="auto"/>
            <w:vAlign w:val="center"/>
            <w:hideMark/>
          </w:tcPr>
          <w:p w14:paraId="51876D5E" w14:textId="77777777" w:rsidR="0017378E" w:rsidRPr="001457DF" w:rsidRDefault="0017378E" w:rsidP="001457DF">
            <w:pPr>
              <w:pStyle w:val="TAC"/>
            </w:pPr>
            <w:r w:rsidRPr="001457DF">
              <w:t>2.07</w:t>
            </w:r>
          </w:p>
        </w:tc>
      </w:tr>
      <w:tr w:rsidR="0017378E" w:rsidRPr="009531ED" w14:paraId="266ADBEF"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5BBDE26"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534643ED"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49A8B90F" w14:textId="77777777" w:rsidR="0017378E" w:rsidRPr="001457DF" w:rsidRDefault="0017378E" w:rsidP="001457DF">
            <w:pPr>
              <w:pStyle w:val="TAC"/>
            </w:pPr>
            <w:r w:rsidRPr="001457DF">
              <w:t>5.5</w:t>
            </w:r>
          </w:p>
        </w:tc>
        <w:tc>
          <w:tcPr>
            <w:tcW w:w="483" w:type="pct"/>
            <w:tcBorders>
              <w:top w:val="nil"/>
              <w:left w:val="nil"/>
              <w:bottom w:val="single" w:sz="4" w:space="0" w:color="auto"/>
              <w:right w:val="single" w:sz="4" w:space="0" w:color="auto"/>
            </w:tcBorders>
            <w:shd w:val="clear" w:color="auto" w:fill="auto"/>
            <w:noWrap/>
            <w:vAlign w:val="center"/>
            <w:hideMark/>
          </w:tcPr>
          <w:p w14:paraId="68D045BF" w14:textId="77777777" w:rsidR="0017378E" w:rsidRPr="001457DF" w:rsidRDefault="0017378E" w:rsidP="001457DF">
            <w:pPr>
              <w:pStyle w:val="TAC"/>
            </w:pPr>
            <w:r w:rsidRPr="001457DF">
              <w:t>-0.1</w:t>
            </w:r>
          </w:p>
        </w:tc>
        <w:tc>
          <w:tcPr>
            <w:tcW w:w="1089" w:type="pct"/>
            <w:tcBorders>
              <w:top w:val="nil"/>
              <w:left w:val="nil"/>
              <w:bottom w:val="single" w:sz="4" w:space="0" w:color="auto"/>
              <w:right w:val="single" w:sz="4" w:space="0" w:color="auto"/>
            </w:tcBorders>
            <w:shd w:val="clear" w:color="auto" w:fill="auto"/>
            <w:noWrap/>
            <w:vAlign w:val="center"/>
            <w:hideMark/>
          </w:tcPr>
          <w:p w14:paraId="19108D4D" w14:textId="77777777" w:rsidR="0017378E" w:rsidRPr="001457DF" w:rsidRDefault="0017378E" w:rsidP="001457DF">
            <w:pPr>
              <w:pStyle w:val="TAC"/>
            </w:pPr>
            <w:r w:rsidRPr="001457DF">
              <w:t>38.2</w:t>
            </w:r>
          </w:p>
        </w:tc>
        <w:tc>
          <w:tcPr>
            <w:tcW w:w="655" w:type="pct"/>
            <w:tcBorders>
              <w:top w:val="nil"/>
              <w:left w:val="nil"/>
              <w:bottom w:val="single" w:sz="4" w:space="0" w:color="auto"/>
              <w:right w:val="single" w:sz="4" w:space="0" w:color="auto"/>
            </w:tcBorders>
            <w:shd w:val="clear" w:color="auto" w:fill="auto"/>
            <w:noWrap/>
            <w:vAlign w:val="center"/>
            <w:hideMark/>
          </w:tcPr>
          <w:p w14:paraId="2B097F71" w14:textId="77777777" w:rsidR="0017378E" w:rsidRPr="001457DF" w:rsidRDefault="0017378E" w:rsidP="001457DF">
            <w:pPr>
              <w:pStyle w:val="TAC"/>
            </w:pPr>
            <w:r w:rsidRPr="001457DF">
              <w:t>31.8</w:t>
            </w:r>
          </w:p>
        </w:tc>
      </w:tr>
      <w:tr w:rsidR="0017378E" w:rsidRPr="009531ED" w14:paraId="5E02D66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C84170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74FC2E"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7CFB3BDC" w14:textId="77777777" w:rsidR="0017378E" w:rsidRPr="001457DF" w:rsidRDefault="0017378E" w:rsidP="001457DF">
            <w:pPr>
              <w:pStyle w:val="TAC"/>
            </w:pPr>
            <w:r w:rsidRPr="001457DF">
              <w:t>1.2</w:t>
            </w:r>
          </w:p>
        </w:tc>
        <w:tc>
          <w:tcPr>
            <w:tcW w:w="483" w:type="pct"/>
            <w:tcBorders>
              <w:top w:val="nil"/>
              <w:left w:val="nil"/>
              <w:bottom w:val="single" w:sz="4" w:space="0" w:color="auto"/>
              <w:right w:val="single" w:sz="4" w:space="0" w:color="auto"/>
            </w:tcBorders>
            <w:shd w:val="clear" w:color="auto" w:fill="auto"/>
            <w:noWrap/>
            <w:vAlign w:val="center"/>
            <w:hideMark/>
          </w:tcPr>
          <w:p w14:paraId="4D346E3E" w14:textId="77777777" w:rsidR="0017378E" w:rsidRPr="001457DF" w:rsidRDefault="0017378E" w:rsidP="001457DF">
            <w:pPr>
              <w:pStyle w:val="TAC"/>
            </w:pPr>
            <w:r w:rsidRPr="001457DF">
              <w:t>-0.4</w:t>
            </w:r>
          </w:p>
        </w:tc>
        <w:tc>
          <w:tcPr>
            <w:tcW w:w="1089" w:type="pct"/>
            <w:tcBorders>
              <w:top w:val="nil"/>
              <w:left w:val="nil"/>
              <w:bottom w:val="single" w:sz="4" w:space="0" w:color="auto"/>
              <w:right w:val="single" w:sz="4" w:space="0" w:color="auto"/>
            </w:tcBorders>
            <w:shd w:val="clear" w:color="auto" w:fill="auto"/>
            <w:noWrap/>
            <w:vAlign w:val="center"/>
            <w:hideMark/>
          </w:tcPr>
          <w:p w14:paraId="6F761C28" w14:textId="77777777" w:rsidR="0017378E" w:rsidRPr="001457DF" w:rsidRDefault="0017378E" w:rsidP="001457DF">
            <w:pPr>
              <w:pStyle w:val="TAC"/>
            </w:pPr>
            <w:r w:rsidRPr="001457DF">
              <w:t>7.4</w:t>
            </w:r>
          </w:p>
        </w:tc>
        <w:tc>
          <w:tcPr>
            <w:tcW w:w="655" w:type="pct"/>
            <w:tcBorders>
              <w:top w:val="nil"/>
              <w:left w:val="nil"/>
              <w:bottom w:val="single" w:sz="4" w:space="0" w:color="auto"/>
              <w:right w:val="single" w:sz="4" w:space="0" w:color="auto"/>
            </w:tcBorders>
            <w:shd w:val="clear" w:color="auto" w:fill="auto"/>
            <w:noWrap/>
            <w:vAlign w:val="center"/>
            <w:hideMark/>
          </w:tcPr>
          <w:p w14:paraId="2123305B" w14:textId="77777777" w:rsidR="0017378E" w:rsidRPr="001457DF" w:rsidRDefault="0017378E" w:rsidP="001457DF">
            <w:pPr>
              <w:pStyle w:val="TAC"/>
            </w:pPr>
            <w:r w:rsidRPr="001457DF">
              <w:t>-5.9</w:t>
            </w:r>
          </w:p>
        </w:tc>
      </w:tr>
      <w:tr w:rsidR="0017378E" w:rsidRPr="009531ED" w14:paraId="49E9F15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DE8AC07"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21C4443"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21738F44" w14:textId="77777777" w:rsidR="0017378E" w:rsidRPr="001457DF" w:rsidRDefault="0017378E" w:rsidP="001457DF">
            <w:pPr>
              <w:pStyle w:val="TAC"/>
            </w:pPr>
            <w:r w:rsidRPr="001457DF">
              <w:t>0.7</w:t>
            </w:r>
          </w:p>
        </w:tc>
        <w:tc>
          <w:tcPr>
            <w:tcW w:w="483" w:type="pct"/>
            <w:tcBorders>
              <w:top w:val="nil"/>
              <w:left w:val="nil"/>
              <w:bottom w:val="single" w:sz="4" w:space="0" w:color="auto"/>
              <w:right w:val="single" w:sz="4" w:space="0" w:color="auto"/>
            </w:tcBorders>
            <w:shd w:val="clear" w:color="auto" w:fill="auto"/>
            <w:noWrap/>
            <w:vAlign w:val="center"/>
            <w:hideMark/>
          </w:tcPr>
          <w:p w14:paraId="694BDDC5" w14:textId="77777777" w:rsidR="0017378E" w:rsidRPr="001457DF" w:rsidRDefault="0017378E" w:rsidP="001457DF">
            <w:pPr>
              <w:pStyle w:val="TAC"/>
            </w:pPr>
            <w:r w:rsidRPr="001457DF">
              <w:t>-0.6</w:t>
            </w:r>
          </w:p>
        </w:tc>
        <w:tc>
          <w:tcPr>
            <w:tcW w:w="1089" w:type="pct"/>
            <w:tcBorders>
              <w:top w:val="nil"/>
              <w:left w:val="nil"/>
              <w:bottom w:val="single" w:sz="4" w:space="0" w:color="auto"/>
              <w:right w:val="single" w:sz="4" w:space="0" w:color="auto"/>
            </w:tcBorders>
            <w:shd w:val="clear" w:color="auto" w:fill="auto"/>
            <w:noWrap/>
            <w:vAlign w:val="center"/>
            <w:hideMark/>
          </w:tcPr>
          <w:p w14:paraId="1E87C601" w14:textId="77777777" w:rsidR="0017378E" w:rsidRPr="001457DF" w:rsidRDefault="0017378E" w:rsidP="001457DF">
            <w:pPr>
              <w:pStyle w:val="TAC"/>
            </w:pPr>
            <w:r w:rsidRPr="001457DF">
              <w:t>4</w:t>
            </w:r>
          </w:p>
        </w:tc>
        <w:tc>
          <w:tcPr>
            <w:tcW w:w="655" w:type="pct"/>
            <w:tcBorders>
              <w:top w:val="nil"/>
              <w:left w:val="nil"/>
              <w:bottom w:val="single" w:sz="4" w:space="0" w:color="auto"/>
              <w:right w:val="single" w:sz="4" w:space="0" w:color="auto"/>
            </w:tcBorders>
            <w:shd w:val="clear" w:color="auto" w:fill="auto"/>
            <w:noWrap/>
            <w:vAlign w:val="center"/>
            <w:hideMark/>
          </w:tcPr>
          <w:p w14:paraId="59C3DC5E" w14:textId="77777777" w:rsidR="0017378E" w:rsidRPr="001457DF" w:rsidRDefault="0017378E" w:rsidP="001457DF">
            <w:pPr>
              <w:pStyle w:val="TAC"/>
            </w:pPr>
            <w:r w:rsidRPr="001457DF">
              <w:t>4.9</w:t>
            </w:r>
          </w:p>
        </w:tc>
      </w:tr>
    </w:tbl>
    <w:p w14:paraId="2EDC85BA" w14:textId="77777777" w:rsidR="0017378E" w:rsidRPr="009B5A9D" w:rsidRDefault="0017378E" w:rsidP="001457DF"/>
    <w:p w14:paraId="5D02F25B" w14:textId="7824D4E4" w:rsidR="0017378E" w:rsidRPr="009531ED" w:rsidRDefault="0030279C" w:rsidP="001457DF">
      <w:pPr>
        <w:pStyle w:val="TH"/>
      </w:pPr>
      <w:r>
        <w:t xml:space="preserve">Table </w:t>
      </w:r>
      <w:r w:rsidRPr="0030279C">
        <w:t>5.3.3.5.1</w:t>
      </w:r>
      <w:r w:rsidR="0017378E" w:rsidRPr="009531ED">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21"/>
        <w:gridCol w:w="2306"/>
        <w:gridCol w:w="1751"/>
        <w:gridCol w:w="900"/>
        <w:gridCol w:w="2217"/>
        <w:gridCol w:w="1136"/>
      </w:tblGrid>
      <w:tr w:rsidR="0017378E" w:rsidRPr="009531ED" w14:paraId="52F1FFF9"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87954" w14:textId="77777777" w:rsidR="0017378E" w:rsidRPr="00843636" w:rsidRDefault="0017378E" w:rsidP="001457DF">
            <w:pPr>
              <w:pStyle w:val="TAH"/>
            </w:pPr>
            <w:r w:rsidRPr="00843636">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3776A" w14:textId="77777777" w:rsidR="0017378E" w:rsidRPr="00995A3F" w:rsidRDefault="0017378E" w:rsidP="001457DF">
            <w:pPr>
              <w:pStyle w:val="TAH"/>
            </w:pPr>
            <w:r w:rsidRPr="00995A3F">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6538E690" w14:textId="77777777" w:rsidR="0017378E" w:rsidRPr="009B5A9D" w:rsidRDefault="0017378E" w:rsidP="001457DF">
            <w:pPr>
              <w:pStyle w:val="TAH"/>
            </w:pPr>
            <w:r w:rsidRPr="009B5A9D">
              <w:t>Victim DL</w:t>
            </w:r>
          </w:p>
        </w:tc>
      </w:tr>
      <w:tr w:rsidR="0017378E" w:rsidRPr="009531ED" w14:paraId="12733D36"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28F5CF3F" w14:textId="77777777" w:rsidR="0017378E" w:rsidRPr="001457DF"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791C6AEA" w14:textId="77777777" w:rsidR="0017378E" w:rsidRPr="001457DF"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3E9AB4" w14:textId="77777777" w:rsidR="0017378E" w:rsidRPr="001457DF" w:rsidRDefault="0017378E" w:rsidP="001457DF">
            <w:pPr>
              <w:pStyle w:val="TAH"/>
              <w:rPr>
                <w:b w:val="0"/>
              </w:rPr>
            </w:pPr>
            <w:r w:rsidRPr="001457DF">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C1C36E" w14:textId="77777777" w:rsidR="0017378E" w:rsidRPr="001457DF" w:rsidRDefault="0017378E" w:rsidP="001457DF">
            <w:pPr>
              <w:pStyle w:val="TAH"/>
              <w:rPr>
                <w:b w:val="0"/>
              </w:rPr>
            </w:pPr>
            <w:r w:rsidRPr="001457DF">
              <w:t>Throughput degradation (%)</w:t>
            </w:r>
          </w:p>
        </w:tc>
      </w:tr>
      <w:tr w:rsidR="0017378E" w:rsidRPr="009531ED" w14:paraId="5A21EB54"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6A0009D2" w14:textId="77777777" w:rsidR="0017378E" w:rsidRPr="001457DF"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1E85A8E3" w14:textId="77777777" w:rsidR="0017378E" w:rsidRPr="001457DF" w:rsidRDefault="0017378E" w:rsidP="001457DF">
            <w:pPr>
              <w:pStyle w:val="TAH"/>
              <w:rPr>
                <w:b w:val="0"/>
              </w:rPr>
            </w:pPr>
          </w:p>
        </w:tc>
        <w:tc>
          <w:tcPr>
            <w:tcW w:w="909" w:type="pct"/>
            <w:tcBorders>
              <w:top w:val="nil"/>
              <w:left w:val="nil"/>
              <w:bottom w:val="single" w:sz="4" w:space="0" w:color="auto"/>
              <w:right w:val="single" w:sz="4" w:space="0" w:color="auto"/>
            </w:tcBorders>
            <w:shd w:val="clear" w:color="auto" w:fill="auto"/>
            <w:noWrap/>
            <w:vAlign w:val="center"/>
            <w:hideMark/>
          </w:tcPr>
          <w:p w14:paraId="08ACE003" w14:textId="77777777" w:rsidR="0017378E" w:rsidRPr="001457DF" w:rsidRDefault="0017378E" w:rsidP="001457DF">
            <w:pPr>
              <w:pStyle w:val="TAH"/>
              <w:rPr>
                <w:b w:val="0"/>
              </w:rPr>
            </w:pPr>
            <w:r w:rsidRPr="001457DF">
              <w:t>50DL/50UL</w:t>
            </w:r>
          </w:p>
        </w:tc>
        <w:tc>
          <w:tcPr>
            <w:tcW w:w="466" w:type="pct"/>
            <w:tcBorders>
              <w:top w:val="nil"/>
              <w:left w:val="nil"/>
              <w:bottom w:val="single" w:sz="4" w:space="0" w:color="auto"/>
              <w:right w:val="single" w:sz="4" w:space="0" w:color="auto"/>
            </w:tcBorders>
            <w:shd w:val="clear" w:color="auto" w:fill="auto"/>
            <w:noWrap/>
            <w:vAlign w:val="center"/>
            <w:hideMark/>
          </w:tcPr>
          <w:p w14:paraId="6B1A9ADE" w14:textId="77777777" w:rsidR="0017378E" w:rsidRPr="001457DF" w:rsidRDefault="0017378E" w:rsidP="001457DF">
            <w:pPr>
              <w:pStyle w:val="TAH"/>
              <w:rPr>
                <w:b w:val="0"/>
              </w:rPr>
            </w:pPr>
            <w:r w:rsidRPr="001457DF">
              <w:t>UL</w:t>
            </w:r>
          </w:p>
        </w:tc>
        <w:tc>
          <w:tcPr>
            <w:tcW w:w="1151" w:type="pct"/>
            <w:tcBorders>
              <w:top w:val="nil"/>
              <w:left w:val="nil"/>
              <w:bottom w:val="single" w:sz="4" w:space="0" w:color="auto"/>
              <w:right w:val="single" w:sz="4" w:space="0" w:color="auto"/>
            </w:tcBorders>
            <w:shd w:val="clear" w:color="auto" w:fill="auto"/>
            <w:noWrap/>
            <w:vAlign w:val="center"/>
            <w:hideMark/>
          </w:tcPr>
          <w:p w14:paraId="76B4374C" w14:textId="77777777" w:rsidR="0017378E" w:rsidRPr="001457DF" w:rsidRDefault="0017378E" w:rsidP="001457DF">
            <w:pPr>
              <w:pStyle w:val="TAH"/>
              <w:rPr>
                <w:b w:val="0"/>
              </w:rPr>
            </w:pPr>
            <w:r w:rsidRPr="001457DF">
              <w:t>50DL/50UL</w:t>
            </w:r>
          </w:p>
        </w:tc>
        <w:tc>
          <w:tcPr>
            <w:tcW w:w="590" w:type="pct"/>
            <w:tcBorders>
              <w:top w:val="nil"/>
              <w:left w:val="nil"/>
              <w:bottom w:val="single" w:sz="4" w:space="0" w:color="auto"/>
              <w:right w:val="single" w:sz="4" w:space="0" w:color="auto"/>
            </w:tcBorders>
            <w:shd w:val="clear" w:color="auto" w:fill="auto"/>
            <w:noWrap/>
            <w:vAlign w:val="center"/>
            <w:hideMark/>
          </w:tcPr>
          <w:p w14:paraId="7ABA5A2A" w14:textId="77777777" w:rsidR="0017378E" w:rsidRPr="001457DF" w:rsidRDefault="0017378E" w:rsidP="001457DF">
            <w:pPr>
              <w:pStyle w:val="TAH"/>
              <w:rPr>
                <w:b w:val="0"/>
              </w:rPr>
            </w:pPr>
            <w:r w:rsidRPr="001457DF">
              <w:t>UL</w:t>
            </w:r>
          </w:p>
        </w:tc>
      </w:tr>
      <w:tr w:rsidR="0017378E" w:rsidRPr="009531ED" w14:paraId="6334AAD9"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624DC8E9" w14:textId="77777777" w:rsidR="0017378E" w:rsidRPr="009B5A9D" w:rsidRDefault="0017378E" w:rsidP="001457DF">
            <w:pPr>
              <w:pStyle w:val="TAC"/>
            </w:pPr>
            <w:r w:rsidRPr="009B5A9D">
              <w:t>LGE</w:t>
            </w:r>
            <w:r w:rsidRPr="009B5A9D">
              <w:br/>
              <w:t>(1907601)</w:t>
            </w:r>
          </w:p>
        </w:tc>
        <w:tc>
          <w:tcPr>
            <w:tcW w:w="1197" w:type="pct"/>
            <w:tcBorders>
              <w:top w:val="nil"/>
              <w:left w:val="nil"/>
              <w:bottom w:val="single" w:sz="4" w:space="0" w:color="auto"/>
              <w:right w:val="single" w:sz="4" w:space="0" w:color="auto"/>
            </w:tcBorders>
            <w:shd w:val="clear" w:color="auto" w:fill="auto"/>
            <w:noWrap/>
            <w:vAlign w:val="center"/>
            <w:hideMark/>
          </w:tcPr>
          <w:p w14:paraId="5D2172DA" w14:textId="77777777" w:rsidR="0017378E" w:rsidRPr="001457DF" w:rsidRDefault="0017378E" w:rsidP="001457DF">
            <w:pPr>
              <w:pStyle w:val="TAC"/>
            </w:pPr>
            <w:r w:rsidRPr="001457DF">
              <w:t>5%</w:t>
            </w:r>
          </w:p>
        </w:tc>
        <w:tc>
          <w:tcPr>
            <w:tcW w:w="909" w:type="pct"/>
            <w:tcBorders>
              <w:top w:val="single" w:sz="4" w:space="0" w:color="auto"/>
              <w:left w:val="nil"/>
              <w:bottom w:val="single" w:sz="4" w:space="0" w:color="auto"/>
              <w:right w:val="single" w:sz="4" w:space="0" w:color="auto"/>
            </w:tcBorders>
            <w:shd w:val="clear" w:color="auto" w:fill="auto"/>
            <w:vAlign w:val="center"/>
            <w:hideMark/>
          </w:tcPr>
          <w:p w14:paraId="673FF7B9" w14:textId="77777777" w:rsidR="0017378E" w:rsidRPr="001457DF" w:rsidRDefault="0017378E" w:rsidP="001457DF">
            <w:pPr>
              <w:pStyle w:val="TAC"/>
            </w:pPr>
            <w:r w:rsidRPr="001457DF">
              <w:t>-</w:t>
            </w:r>
          </w:p>
        </w:tc>
        <w:tc>
          <w:tcPr>
            <w:tcW w:w="466" w:type="pct"/>
            <w:tcBorders>
              <w:top w:val="single" w:sz="4" w:space="0" w:color="auto"/>
              <w:left w:val="nil"/>
              <w:bottom w:val="single" w:sz="4" w:space="0" w:color="auto"/>
              <w:right w:val="single" w:sz="4" w:space="0" w:color="auto"/>
            </w:tcBorders>
            <w:shd w:val="clear" w:color="auto" w:fill="auto"/>
            <w:vAlign w:val="center"/>
            <w:hideMark/>
          </w:tcPr>
          <w:p w14:paraId="1C0F6EF1" w14:textId="77777777" w:rsidR="0017378E" w:rsidRPr="001457DF" w:rsidRDefault="0017378E" w:rsidP="001457DF">
            <w:pPr>
              <w:pStyle w:val="TAC"/>
            </w:pPr>
            <w:r w:rsidRPr="001457DF">
              <w:t>-0.83</w:t>
            </w:r>
          </w:p>
        </w:tc>
        <w:tc>
          <w:tcPr>
            <w:tcW w:w="1151" w:type="pct"/>
            <w:tcBorders>
              <w:top w:val="single" w:sz="4" w:space="0" w:color="auto"/>
              <w:left w:val="nil"/>
              <w:bottom w:val="single" w:sz="4" w:space="0" w:color="auto"/>
              <w:right w:val="single" w:sz="4" w:space="0" w:color="auto"/>
            </w:tcBorders>
            <w:shd w:val="clear" w:color="auto" w:fill="auto"/>
            <w:vAlign w:val="center"/>
            <w:hideMark/>
          </w:tcPr>
          <w:p w14:paraId="171FDB43" w14:textId="77777777" w:rsidR="0017378E" w:rsidRPr="001457DF" w:rsidRDefault="0017378E" w:rsidP="001457DF">
            <w:pPr>
              <w:pStyle w:val="TAC"/>
            </w:pPr>
            <w:r w:rsidRPr="001457DF">
              <w:t>-</w:t>
            </w:r>
          </w:p>
        </w:tc>
        <w:tc>
          <w:tcPr>
            <w:tcW w:w="590" w:type="pct"/>
            <w:tcBorders>
              <w:top w:val="single" w:sz="4" w:space="0" w:color="auto"/>
              <w:left w:val="nil"/>
              <w:bottom w:val="single" w:sz="4" w:space="0" w:color="auto"/>
              <w:right w:val="single" w:sz="4" w:space="0" w:color="auto"/>
            </w:tcBorders>
            <w:shd w:val="clear" w:color="auto" w:fill="auto"/>
            <w:vAlign w:val="center"/>
            <w:hideMark/>
          </w:tcPr>
          <w:p w14:paraId="3C2B464C" w14:textId="77777777" w:rsidR="0017378E" w:rsidRPr="001457DF" w:rsidRDefault="0017378E" w:rsidP="001457DF">
            <w:pPr>
              <w:pStyle w:val="TAC"/>
            </w:pPr>
            <w:r w:rsidRPr="001457DF">
              <w:t>-16.3</w:t>
            </w:r>
          </w:p>
        </w:tc>
      </w:tr>
      <w:tr w:rsidR="0017378E" w:rsidRPr="009531ED" w14:paraId="10CE2AD4"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68B2D7B"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45CC20A" w14:textId="77777777" w:rsidR="0017378E" w:rsidRPr="001457DF" w:rsidRDefault="0017378E" w:rsidP="001457DF">
            <w:pPr>
              <w:pStyle w:val="TAC"/>
            </w:pPr>
            <w:r w:rsidRPr="001457DF">
              <w:t>50%</w:t>
            </w:r>
          </w:p>
        </w:tc>
        <w:tc>
          <w:tcPr>
            <w:tcW w:w="909" w:type="pct"/>
            <w:tcBorders>
              <w:top w:val="nil"/>
              <w:left w:val="nil"/>
              <w:bottom w:val="single" w:sz="4" w:space="0" w:color="auto"/>
              <w:right w:val="single" w:sz="4" w:space="0" w:color="auto"/>
            </w:tcBorders>
            <w:shd w:val="clear" w:color="auto" w:fill="auto"/>
            <w:vAlign w:val="center"/>
            <w:hideMark/>
          </w:tcPr>
          <w:p w14:paraId="058CEB4E" w14:textId="77777777" w:rsidR="0017378E" w:rsidRPr="001457DF" w:rsidRDefault="0017378E" w:rsidP="001457DF">
            <w:pPr>
              <w:pStyle w:val="TAC"/>
            </w:pPr>
            <w:r w:rsidRPr="001457DF">
              <w:t>-</w:t>
            </w:r>
          </w:p>
        </w:tc>
        <w:tc>
          <w:tcPr>
            <w:tcW w:w="466" w:type="pct"/>
            <w:tcBorders>
              <w:top w:val="nil"/>
              <w:left w:val="nil"/>
              <w:bottom w:val="single" w:sz="4" w:space="0" w:color="auto"/>
              <w:right w:val="single" w:sz="4" w:space="0" w:color="auto"/>
            </w:tcBorders>
            <w:shd w:val="clear" w:color="auto" w:fill="auto"/>
            <w:vAlign w:val="center"/>
            <w:hideMark/>
          </w:tcPr>
          <w:p w14:paraId="0A2BB182" w14:textId="77777777" w:rsidR="0017378E" w:rsidRPr="001457DF" w:rsidRDefault="0017378E" w:rsidP="001457DF">
            <w:pPr>
              <w:pStyle w:val="TAC"/>
            </w:pPr>
            <w:r w:rsidRPr="001457DF">
              <w:t>-0.13</w:t>
            </w:r>
          </w:p>
        </w:tc>
        <w:tc>
          <w:tcPr>
            <w:tcW w:w="1151" w:type="pct"/>
            <w:tcBorders>
              <w:top w:val="nil"/>
              <w:left w:val="nil"/>
              <w:bottom w:val="single" w:sz="4" w:space="0" w:color="auto"/>
              <w:right w:val="single" w:sz="4" w:space="0" w:color="auto"/>
            </w:tcBorders>
            <w:shd w:val="clear" w:color="auto" w:fill="auto"/>
            <w:vAlign w:val="center"/>
            <w:hideMark/>
          </w:tcPr>
          <w:p w14:paraId="4945751C" w14:textId="77777777" w:rsidR="0017378E" w:rsidRPr="001457DF" w:rsidRDefault="0017378E" w:rsidP="001457DF">
            <w:pPr>
              <w:pStyle w:val="TAC"/>
            </w:pPr>
            <w:r w:rsidRPr="001457DF">
              <w:t>-</w:t>
            </w:r>
          </w:p>
        </w:tc>
        <w:tc>
          <w:tcPr>
            <w:tcW w:w="590" w:type="pct"/>
            <w:tcBorders>
              <w:top w:val="nil"/>
              <w:left w:val="nil"/>
              <w:bottom w:val="single" w:sz="4" w:space="0" w:color="auto"/>
              <w:right w:val="single" w:sz="4" w:space="0" w:color="auto"/>
            </w:tcBorders>
            <w:shd w:val="clear" w:color="auto" w:fill="auto"/>
            <w:vAlign w:val="center"/>
            <w:hideMark/>
          </w:tcPr>
          <w:p w14:paraId="08AA8572" w14:textId="77777777" w:rsidR="0017378E" w:rsidRPr="001457DF" w:rsidRDefault="0017378E" w:rsidP="001457DF">
            <w:pPr>
              <w:pStyle w:val="TAC"/>
            </w:pPr>
            <w:r w:rsidRPr="001457DF">
              <w:t>-0.69</w:t>
            </w:r>
          </w:p>
        </w:tc>
      </w:tr>
      <w:tr w:rsidR="0017378E" w:rsidRPr="009531ED" w14:paraId="0EAC51BC"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04DB446"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009B02E" w14:textId="77777777" w:rsidR="0017378E" w:rsidRPr="001457DF" w:rsidRDefault="0017378E" w:rsidP="001457DF">
            <w:pPr>
              <w:pStyle w:val="TAC"/>
            </w:pPr>
            <w:r w:rsidRPr="001457DF">
              <w:t>95%</w:t>
            </w:r>
          </w:p>
        </w:tc>
        <w:tc>
          <w:tcPr>
            <w:tcW w:w="909" w:type="pct"/>
            <w:tcBorders>
              <w:top w:val="nil"/>
              <w:left w:val="nil"/>
              <w:bottom w:val="single" w:sz="4" w:space="0" w:color="auto"/>
              <w:right w:val="single" w:sz="4" w:space="0" w:color="auto"/>
            </w:tcBorders>
            <w:shd w:val="clear" w:color="auto" w:fill="auto"/>
            <w:vAlign w:val="center"/>
            <w:hideMark/>
          </w:tcPr>
          <w:p w14:paraId="1EB8AAE1" w14:textId="77777777" w:rsidR="0017378E" w:rsidRPr="001457DF" w:rsidRDefault="0017378E" w:rsidP="001457DF">
            <w:pPr>
              <w:pStyle w:val="TAC"/>
            </w:pPr>
            <w:r w:rsidRPr="001457DF">
              <w:t>-</w:t>
            </w:r>
          </w:p>
        </w:tc>
        <w:tc>
          <w:tcPr>
            <w:tcW w:w="466" w:type="pct"/>
            <w:tcBorders>
              <w:top w:val="nil"/>
              <w:left w:val="nil"/>
              <w:bottom w:val="single" w:sz="4" w:space="0" w:color="auto"/>
              <w:right w:val="single" w:sz="4" w:space="0" w:color="auto"/>
            </w:tcBorders>
            <w:shd w:val="clear" w:color="auto" w:fill="auto"/>
            <w:vAlign w:val="center"/>
            <w:hideMark/>
          </w:tcPr>
          <w:p w14:paraId="2D804F3C" w14:textId="77777777" w:rsidR="0017378E" w:rsidRPr="001457DF" w:rsidRDefault="0017378E" w:rsidP="001457DF">
            <w:pPr>
              <w:pStyle w:val="TAC"/>
            </w:pPr>
            <w:r w:rsidRPr="001457DF">
              <w:t>0.84</w:t>
            </w:r>
          </w:p>
        </w:tc>
        <w:tc>
          <w:tcPr>
            <w:tcW w:w="1151" w:type="pct"/>
            <w:tcBorders>
              <w:top w:val="nil"/>
              <w:left w:val="nil"/>
              <w:bottom w:val="single" w:sz="4" w:space="0" w:color="auto"/>
              <w:right w:val="single" w:sz="4" w:space="0" w:color="auto"/>
            </w:tcBorders>
            <w:shd w:val="clear" w:color="auto" w:fill="auto"/>
            <w:vAlign w:val="center"/>
            <w:hideMark/>
          </w:tcPr>
          <w:p w14:paraId="2E6C6DF1" w14:textId="77777777" w:rsidR="0017378E" w:rsidRPr="001457DF" w:rsidRDefault="0017378E" w:rsidP="001457DF">
            <w:pPr>
              <w:pStyle w:val="TAC"/>
            </w:pPr>
            <w:r w:rsidRPr="001457DF">
              <w:t>-</w:t>
            </w:r>
          </w:p>
        </w:tc>
        <w:tc>
          <w:tcPr>
            <w:tcW w:w="590" w:type="pct"/>
            <w:tcBorders>
              <w:top w:val="nil"/>
              <w:left w:val="nil"/>
              <w:bottom w:val="single" w:sz="4" w:space="0" w:color="auto"/>
              <w:right w:val="single" w:sz="4" w:space="0" w:color="auto"/>
            </w:tcBorders>
            <w:shd w:val="clear" w:color="auto" w:fill="auto"/>
            <w:vAlign w:val="center"/>
            <w:hideMark/>
          </w:tcPr>
          <w:p w14:paraId="10C2726C" w14:textId="77777777" w:rsidR="0017378E" w:rsidRPr="001457DF" w:rsidRDefault="0017378E" w:rsidP="001457DF">
            <w:pPr>
              <w:pStyle w:val="TAC"/>
            </w:pPr>
            <w:r w:rsidRPr="001457DF">
              <w:t>2.14</w:t>
            </w:r>
          </w:p>
        </w:tc>
      </w:tr>
    </w:tbl>
    <w:p w14:paraId="03C84B21" w14:textId="77777777" w:rsidR="0017378E" w:rsidRPr="009B5A9D" w:rsidRDefault="0017378E" w:rsidP="001457DF"/>
    <w:p w14:paraId="35F6DC73" w14:textId="38081D33" w:rsidR="0017378E" w:rsidRPr="009B5A9D" w:rsidRDefault="003330B8" w:rsidP="003330B8">
      <w:pPr>
        <w:pStyle w:val="Heading4"/>
      </w:pPr>
      <w:bookmarkStart w:id="226" w:name="_Toc9039925"/>
      <w:bookmarkStart w:id="227" w:name="_Toc9042977"/>
      <w:r w:rsidRPr="009B5A9D">
        <w:lastRenderedPageBreak/>
        <w:t>5.3.3.6</w:t>
      </w:r>
      <w:r w:rsidR="009B5A9D">
        <w:tab/>
      </w:r>
      <w:r w:rsidR="0017378E" w:rsidRPr="009B5A9D">
        <w:t>Scenario 6: 4GHz Indoor → Macro (UL)</w:t>
      </w:r>
      <w:bookmarkEnd w:id="226"/>
      <w:bookmarkEnd w:id="227"/>
    </w:p>
    <w:p w14:paraId="5A73E8BD" w14:textId="2A54F66F" w:rsidR="0017378E" w:rsidRPr="009B5A9D" w:rsidRDefault="00A6247A" w:rsidP="001457DF">
      <w:pPr>
        <w:pStyle w:val="Heading5"/>
      </w:pPr>
      <w:bookmarkStart w:id="228" w:name="_Ref8921228"/>
      <w:bookmarkStart w:id="229" w:name="_Toc9039926"/>
      <w:bookmarkStart w:id="230" w:name="_Toc9042978"/>
      <w:r w:rsidRPr="009B5A9D">
        <w:t>5.3.3.6.1</w:t>
      </w:r>
      <w:r w:rsidR="009B5A9D">
        <w:tab/>
      </w:r>
      <w:r w:rsidR="0017378E" w:rsidRPr="009B5A9D">
        <w:t>Results</w:t>
      </w:r>
      <w:bookmarkEnd w:id="228"/>
      <w:bookmarkEnd w:id="229"/>
      <w:bookmarkEnd w:id="230"/>
    </w:p>
    <w:p w14:paraId="7E70586C" w14:textId="54004063" w:rsidR="00CF4F53" w:rsidRPr="00843636" w:rsidRDefault="0030279C" w:rsidP="001457DF">
      <w:pPr>
        <w:pStyle w:val="TH"/>
        <w:rPr>
          <w:rFonts w:eastAsia="MS Mincho"/>
          <w:bCs/>
        </w:rPr>
      </w:pPr>
      <w:r>
        <w:t xml:space="preserve">Table </w:t>
      </w:r>
      <w:r w:rsidRPr="0030279C">
        <w:t>5.3.3.6.1</w:t>
      </w:r>
      <w:r w:rsidR="00A6247A" w:rsidRPr="009531ED">
        <w:t>-1</w:t>
      </w:r>
      <w:r w:rsidR="0017378E" w:rsidRPr="009531ED">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17378E" w:rsidRPr="009531ED" w14:paraId="1EB6B75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C243A"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6B05E"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FD8E42F" w14:textId="77777777" w:rsidR="0017378E" w:rsidRPr="001457DF" w:rsidRDefault="0017378E" w:rsidP="001457DF">
            <w:pPr>
              <w:pStyle w:val="TAH"/>
              <w:rPr>
                <w:b w:val="0"/>
              </w:rPr>
            </w:pPr>
            <w:r w:rsidRPr="001457DF">
              <w:t>Victim UL</w:t>
            </w:r>
          </w:p>
        </w:tc>
      </w:tr>
      <w:tr w:rsidR="0017378E" w:rsidRPr="009531ED" w14:paraId="24F9809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2A45D65"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69FCEE5"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D113E9"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F5C0FD" w14:textId="77777777" w:rsidR="0017378E" w:rsidRPr="001457DF" w:rsidRDefault="0017378E" w:rsidP="001457DF">
            <w:pPr>
              <w:pStyle w:val="TAH"/>
              <w:rPr>
                <w:b w:val="0"/>
              </w:rPr>
            </w:pPr>
            <w:r w:rsidRPr="001457DF">
              <w:t>Throughput degradation (%)</w:t>
            </w:r>
          </w:p>
        </w:tc>
      </w:tr>
      <w:tr w:rsidR="0017378E" w:rsidRPr="009531ED" w14:paraId="317DDD63"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C773DB"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8B45F38"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AB5A5D6"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5A7C8F2" w14:textId="77777777" w:rsidR="0017378E" w:rsidRPr="001457DF" w:rsidRDefault="0017378E" w:rsidP="001457DF">
            <w:pPr>
              <w:pStyle w:val="TAH"/>
              <w:rPr>
                <w:b w:val="0"/>
              </w:rPr>
            </w:pPr>
            <w:r w:rsidRPr="001457DF">
              <w:t>DL</w:t>
            </w:r>
          </w:p>
        </w:tc>
        <w:tc>
          <w:tcPr>
            <w:tcW w:w="1071" w:type="pct"/>
            <w:tcBorders>
              <w:top w:val="nil"/>
              <w:left w:val="nil"/>
              <w:bottom w:val="single" w:sz="4" w:space="0" w:color="auto"/>
              <w:right w:val="single" w:sz="4" w:space="0" w:color="auto"/>
            </w:tcBorders>
            <w:shd w:val="clear" w:color="auto" w:fill="auto"/>
            <w:noWrap/>
            <w:vAlign w:val="center"/>
            <w:hideMark/>
          </w:tcPr>
          <w:p w14:paraId="40D4F3AF" w14:textId="77777777" w:rsidR="0017378E" w:rsidRPr="001457DF" w:rsidRDefault="0017378E" w:rsidP="001457DF">
            <w:pPr>
              <w:pStyle w:val="TAH"/>
              <w:rPr>
                <w:b w:val="0"/>
              </w:rPr>
            </w:pPr>
            <w:r w:rsidRPr="001457DF">
              <w:t>50DL/50UL</w:t>
            </w:r>
          </w:p>
        </w:tc>
        <w:tc>
          <w:tcPr>
            <w:tcW w:w="673" w:type="pct"/>
            <w:tcBorders>
              <w:top w:val="nil"/>
              <w:left w:val="nil"/>
              <w:bottom w:val="single" w:sz="4" w:space="0" w:color="auto"/>
              <w:right w:val="single" w:sz="4" w:space="0" w:color="auto"/>
            </w:tcBorders>
            <w:shd w:val="clear" w:color="auto" w:fill="auto"/>
            <w:noWrap/>
            <w:vAlign w:val="center"/>
            <w:hideMark/>
          </w:tcPr>
          <w:p w14:paraId="44955F82" w14:textId="77777777" w:rsidR="0017378E" w:rsidRPr="001457DF" w:rsidRDefault="0017378E" w:rsidP="001457DF">
            <w:pPr>
              <w:pStyle w:val="TAH"/>
              <w:rPr>
                <w:b w:val="0"/>
              </w:rPr>
            </w:pPr>
            <w:r w:rsidRPr="001457DF">
              <w:t>DL</w:t>
            </w:r>
          </w:p>
        </w:tc>
      </w:tr>
      <w:tr w:rsidR="0017378E" w:rsidRPr="009531ED" w14:paraId="51C91B5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4A2ECAA" w14:textId="77777777" w:rsidR="0017378E" w:rsidRPr="009B5A9D" w:rsidRDefault="0017378E" w:rsidP="001457DF">
            <w:pPr>
              <w:pStyle w:val="TAC"/>
            </w:pPr>
            <w:r w:rsidRPr="009B5A9D">
              <w:t xml:space="preserve">Huawei </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395E1D76"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A9CFA54" w14:textId="77777777" w:rsidR="0017378E" w:rsidRPr="001457DF" w:rsidRDefault="0017378E" w:rsidP="001457DF">
            <w:pPr>
              <w:pStyle w:val="TAC"/>
            </w:pPr>
            <w:r w:rsidRPr="001457DF">
              <w:t>-0.07</w:t>
            </w:r>
          </w:p>
        </w:tc>
        <w:tc>
          <w:tcPr>
            <w:tcW w:w="483" w:type="pct"/>
            <w:tcBorders>
              <w:top w:val="nil"/>
              <w:left w:val="nil"/>
              <w:bottom w:val="single" w:sz="4" w:space="0" w:color="auto"/>
              <w:right w:val="single" w:sz="4" w:space="0" w:color="auto"/>
            </w:tcBorders>
            <w:shd w:val="clear" w:color="auto" w:fill="auto"/>
            <w:noWrap/>
            <w:vAlign w:val="center"/>
            <w:hideMark/>
          </w:tcPr>
          <w:p w14:paraId="233C46C7" w14:textId="77777777" w:rsidR="0017378E" w:rsidRPr="001457DF" w:rsidRDefault="0017378E" w:rsidP="001457DF">
            <w:pPr>
              <w:pStyle w:val="TAC"/>
            </w:pPr>
            <w:r w:rsidRPr="001457DF">
              <w:t>-0.27</w:t>
            </w:r>
          </w:p>
        </w:tc>
        <w:tc>
          <w:tcPr>
            <w:tcW w:w="1071" w:type="pct"/>
            <w:tcBorders>
              <w:top w:val="nil"/>
              <w:left w:val="nil"/>
              <w:bottom w:val="single" w:sz="4" w:space="0" w:color="auto"/>
              <w:right w:val="single" w:sz="4" w:space="0" w:color="auto"/>
            </w:tcBorders>
            <w:shd w:val="clear" w:color="auto" w:fill="auto"/>
            <w:noWrap/>
            <w:vAlign w:val="center"/>
            <w:hideMark/>
          </w:tcPr>
          <w:p w14:paraId="5A740719" w14:textId="77777777" w:rsidR="0017378E" w:rsidRPr="001457DF" w:rsidRDefault="0017378E" w:rsidP="001457DF">
            <w:pPr>
              <w:pStyle w:val="TAC"/>
            </w:pPr>
            <w:r w:rsidRPr="001457DF">
              <w:t>-1.33</w:t>
            </w:r>
          </w:p>
        </w:tc>
        <w:tc>
          <w:tcPr>
            <w:tcW w:w="673" w:type="pct"/>
            <w:tcBorders>
              <w:top w:val="nil"/>
              <w:left w:val="nil"/>
              <w:bottom w:val="single" w:sz="4" w:space="0" w:color="auto"/>
              <w:right w:val="single" w:sz="4" w:space="0" w:color="auto"/>
            </w:tcBorders>
            <w:shd w:val="clear" w:color="auto" w:fill="auto"/>
            <w:noWrap/>
            <w:vAlign w:val="center"/>
            <w:hideMark/>
          </w:tcPr>
          <w:p w14:paraId="30413CE0" w14:textId="77777777" w:rsidR="0017378E" w:rsidRPr="001457DF" w:rsidRDefault="0017378E" w:rsidP="001457DF">
            <w:pPr>
              <w:pStyle w:val="TAC"/>
            </w:pPr>
            <w:r w:rsidRPr="001457DF">
              <w:t>-5.13</w:t>
            </w:r>
          </w:p>
        </w:tc>
      </w:tr>
      <w:tr w:rsidR="0017378E" w:rsidRPr="009531ED" w14:paraId="6D7AD06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B2ABAC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4BA2BC"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6DAEBC3E" w14:textId="77777777" w:rsidR="0017378E" w:rsidRPr="001457DF" w:rsidRDefault="0017378E" w:rsidP="001457DF">
            <w:pPr>
              <w:pStyle w:val="TAC"/>
            </w:pPr>
            <w:r w:rsidRPr="001457DF">
              <w:t>0.2</w:t>
            </w:r>
          </w:p>
        </w:tc>
        <w:tc>
          <w:tcPr>
            <w:tcW w:w="483" w:type="pct"/>
            <w:tcBorders>
              <w:top w:val="nil"/>
              <w:left w:val="nil"/>
              <w:bottom w:val="single" w:sz="4" w:space="0" w:color="auto"/>
              <w:right w:val="single" w:sz="4" w:space="0" w:color="auto"/>
            </w:tcBorders>
            <w:shd w:val="clear" w:color="auto" w:fill="auto"/>
            <w:noWrap/>
            <w:vAlign w:val="center"/>
            <w:hideMark/>
          </w:tcPr>
          <w:p w14:paraId="63788E55" w14:textId="77777777" w:rsidR="0017378E" w:rsidRPr="001457DF" w:rsidRDefault="0017378E" w:rsidP="001457DF">
            <w:pPr>
              <w:pStyle w:val="TAC"/>
            </w:pPr>
            <w:r w:rsidRPr="001457DF">
              <w:t>-0.03</w:t>
            </w:r>
          </w:p>
        </w:tc>
        <w:tc>
          <w:tcPr>
            <w:tcW w:w="1071" w:type="pct"/>
            <w:tcBorders>
              <w:top w:val="nil"/>
              <w:left w:val="nil"/>
              <w:bottom w:val="single" w:sz="4" w:space="0" w:color="auto"/>
              <w:right w:val="single" w:sz="4" w:space="0" w:color="auto"/>
            </w:tcBorders>
            <w:shd w:val="clear" w:color="auto" w:fill="auto"/>
            <w:noWrap/>
            <w:vAlign w:val="center"/>
            <w:hideMark/>
          </w:tcPr>
          <w:p w14:paraId="22F93DCE" w14:textId="77777777" w:rsidR="0017378E" w:rsidRPr="001457DF" w:rsidRDefault="0017378E" w:rsidP="001457DF">
            <w:pPr>
              <w:pStyle w:val="TAC"/>
            </w:pPr>
            <w:r w:rsidRPr="001457DF">
              <w:t>1.07</w:t>
            </w:r>
          </w:p>
        </w:tc>
        <w:tc>
          <w:tcPr>
            <w:tcW w:w="673" w:type="pct"/>
            <w:tcBorders>
              <w:top w:val="nil"/>
              <w:left w:val="nil"/>
              <w:bottom w:val="single" w:sz="4" w:space="0" w:color="auto"/>
              <w:right w:val="single" w:sz="4" w:space="0" w:color="auto"/>
            </w:tcBorders>
            <w:shd w:val="clear" w:color="auto" w:fill="auto"/>
            <w:noWrap/>
            <w:vAlign w:val="center"/>
            <w:hideMark/>
          </w:tcPr>
          <w:p w14:paraId="4EC4C307" w14:textId="77777777" w:rsidR="0017378E" w:rsidRPr="001457DF" w:rsidRDefault="0017378E" w:rsidP="001457DF">
            <w:pPr>
              <w:pStyle w:val="TAC"/>
            </w:pPr>
            <w:r w:rsidRPr="001457DF">
              <w:t>-0.18</w:t>
            </w:r>
          </w:p>
        </w:tc>
      </w:tr>
      <w:tr w:rsidR="0017378E" w:rsidRPr="009531ED" w14:paraId="12008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9A496D"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8FFA90D"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53051204" w14:textId="77777777" w:rsidR="0017378E" w:rsidRPr="001457DF" w:rsidRDefault="0017378E" w:rsidP="001457DF">
            <w:pPr>
              <w:pStyle w:val="TAC"/>
            </w:pPr>
            <w:r w:rsidRPr="001457DF">
              <w:t>0</w:t>
            </w:r>
          </w:p>
        </w:tc>
        <w:tc>
          <w:tcPr>
            <w:tcW w:w="483" w:type="pct"/>
            <w:tcBorders>
              <w:top w:val="nil"/>
              <w:left w:val="nil"/>
              <w:bottom w:val="single" w:sz="4" w:space="0" w:color="auto"/>
              <w:right w:val="single" w:sz="4" w:space="0" w:color="auto"/>
            </w:tcBorders>
            <w:shd w:val="clear" w:color="auto" w:fill="auto"/>
            <w:noWrap/>
            <w:vAlign w:val="center"/>
            <w:hideMark/>
          </w:tcPr>
          <w:p w14:paraId="0491096F" w14:textId="77777777" w:rsidR="0017378E" w:rsidRPr="001457DF" w:rsidRDefault="0017378E" w:rsidP="001457DF">
            <w:pPr>
              <w:pStyle w:val="TAC"/>
            </w:pPr>
            <w:r w:rsidRPr="001457DF">
              <w:t>-0.01</w:t>
            </w:r>
          </w:p>
        </w:tc>
        <w:tc>
          <w:tcPr>
            <w:tcW w:w="1071" w:type="pct"/>
            <w:tcBorders>
              <w:top w:val="nil"/>
              <w:left w:val="nil"/>
              <w:bottom w:val="single" w:sz="4" w:space="0" w:color="auto"/>
              <w:right w:val="single" w:sz="4" w:space="0" w:color="auto"/>
            </w:tcBorders>
            <w:shd w:val="clear" w:color="auto" w:fill="auto"/>
            <w:noWrap/>
            <w:vAlign w:val="center"/>
            <w:hideMark/>
          </w:tcPr>
          <w:p w14:paraId="4B23A2F7" w14:textId="77777777" w:rsidR="0017378E" w:rsidRPr="001457DF" w:rsidRDefault="0017378E" w:rsidP="001457DF">
            <w:pPr>
              <w:pStyle w:val="TAC"/>
            </w:pPr>
            <w:r w:rsidRPr="001457DF">
              <w:t>0.00</w:t>
            </w:r>
          </w:p>
        </w:tc>
        <w:tc>
          <w:tcPr>
            <w:tcW w:w="673" w:type="pct"/>
            <w:tcBorders>
              <w:top w:val="nil"/>
              <w:left w:val="nil"/>
              <w:bottom w:val="single" w:sz="4" w:space="0" w:color="auto"/>
              <w:right w:val="single" w:sz="4" w:space="0" w:color="auto"/>
            </w:tcBorders>
            <w:shd w:val="clear" w:color="auto" w:fill="auto"/>
            <w:noWrap/>
            <w:vAlign w:val="center"/>
            <w:hideMark/>
          </w:tcPr>
          <w:p w14:paraId="312FCE0D" w14:textId="77777777" w:rsidR="0017378E" w:rsidRPr="001457DF" w:rsidRDefault="0017378E" w:rsidP="001457DF">
            <w:pPr>
              <w:pStyle w:val="TAC"/>
            </w:pPr>
            <w:r w:rsidRPr="001457DF">
              <w:t>0.00</w:t>
            </w:r>
          </w:p>
        </w:tc>
      </w:tr>
      <w:tr w:rsidR="0017378E" w:rsidRPr="009531ED" w14:paraId="2C8FB29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39448FB5"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649DE49"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AE14D98"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206A871A" w14:textId="77777777" w:rsidR="0017378E" w:rsidRPr="001457DF" w:rsidRDefault="0017378E" w:rsidP="001457DF">
            <w:pPr>
              <w:pStyle w:val="TAC"/>
            </w:pPr>
            <w:r w:rsidRPr="001457DF">
              <w:t>-2.31</w:t>
            </w:r>
          </w:p>
        </w:tc>
        <w:tc>
          <w:tcPr>
            <w:tcW w:w="1071" w:type="pct"/>
            <w:tcBorders>
              <w:top w:val="nil"/>
              <w:left w:val="nil"/>
              <w:bottom w:val="single" w:sz="4" w:space="0" w:color="auto"/>
              <w:right w:val="single" w:sz="4" w:space="0" w:color="auto"/>
            </w:tcBorders>
            <w:shd w:val="clear" w:color="auto" w:fill="auto"/>
            <w:noWrap/>
            <w:vAlign w:val="center"/>
            <w:hideMark/>
          </w:tcPr>
          <w:p w14:paraId="31CDC3D7"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3DDEEF50" w14:textId="77777777" w:rsidR="0017378E" w:rsidRPr="001457DF" w:rsidRDefault="0017378E" w:rsidP="001457DF">
            <w:pPr>
              <w:pStyle w:val="TAC"/>
            </w:pPr>
            <w:r w:rsidRPr="001457DF">
              <w:t>-70.18</w:t>
            </w:r>
          </w:p>
        </w:tc>
      </w:tr>
      <w:tr w:rsidR="0017378E" w:rsidRPr="009531ED" w14:paraId="4CC1C1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FC34597"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17990"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DB15CA2"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283B8C18" w14:textId="77777777" w:rsidR="0017378E" w:rsidRPr="001457DF" w:rsidRDefault="0017378E" w:rsidP="001457DF">
            <w:pPr>
              <w:pStyle w:val="TAC"/>
            </w:pPr>
            <w:r w:rsidRPr="001457DF">
              <w:t>-1.44</w:t>
            </w:r>
          </w:p>
        </w:tc>
        <w:tc>
          <w:tcPr>
            <w:tcW w:w="1071" w:type="pct"/>
            <w:tcBorders>
              <w:top w:val="nil"/>
              <w:left w:val="nil"/>
              <w:bottom w:val="single" w:sz="4" w:space="0" w:color="auto"/>
              <w:right w:val="single" w:sz="4" w:space="0" w:color="auto"/>
            </w:tcBorders>
            <w:shd w:val="clear" w:color="auto" w:fill="auto"/>
            <w:noWrap/>
            <w:vAlign w:val="center"/>
            <w:hideMark/>
          </w:tcPr>
          <w:p w14:paraId="0F7A3503"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5E5061B8" w14:textId="77777777" w:rsidR="0017378E" w:rsidRPr="001457DF" w:rsidRDefault="0017378E" w:rsidP="001457DF">
            <w:pPr>
              <w:pStyle w:val="TAC"/>
            </w:pPr>
            <w:r w:rsidRPr="001457DF">
              <w:t>-14.28</w:t>
            </w:r>
          </w:p>
        </w:tc>
      </w:tr>
      <w:tr w:rsidR="0017378E" w:rsidRPr="009531ED" w14:paraId="3A193A6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026A74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EB199E"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4742944C"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603FEF8A" w14:textId="77777777" w:rsidR="0017378E" w:rsidRPr="001457DF" w:rsidRDefault="0017378E" w:rsidP="001457DF">
            <w:pPr>
              <w:pStyle w:val="TAC"/>
            </w:pPr>
            <w:r w:rsidRPr="001457DF">
              <w:t>-0.05</w:t>
            </w:r>
          </w:p>
        </w:tc>
        <w:tc>
          <w:tcPr>
            <w:tcW w:w="1071" w:type="pct"/>
            <w:tcBorders>
              <w:top w:val="nil"/>
              <w:left w:val="nil"/>
              <w:bottom w:val="single" w:sz="4" w:space="0" w:color="auto"/>
              <w:right w:val="single" w:sz="4" w:space="0" w:color="auto"/>
            </w:tcBorders>
            <w:shd w:val="clear" w:color="auto" w:fill="auto"/>
            <w:noWrap/>
            <w:vAlign w:val="center"/>
            <w:hideMark/>
          </w:tcPr>
          <w:p w14:paraId="0FD5695D"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0937BB4D" w14:textId="77777777" w:rsidR="0017378E" w:rsidRPr="001457DF" w:rsidRDefault="0017378E" w:rsidP="001457DF">
            <w:pPr>
              <w:pStyle w:val="TAC"/>
            </w:pPr>
            <w:r w:rsidRPr="001457DF">
              <w:t>-0.22</w:t>
            </w:r>
          </w:p>
        </w:tc>
      </w:tr>
      <w:tr w:rsidR="0017378E" w:rsidRPr="009531ED" w14:paraId="173CCAE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E1B164"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115F49D5"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0FA037A4" w14:textId="77777777" w:rsidR="0017378E" w:rsidRPr="001457DF" w:rsidRDefault="0017378E" w:rsidP="001457DF">
            <w:pPr>
              <w:pStyle w:val="TAC"/>
            </w:pPr>
            <w:r w:rsidRPr="001457DF">
              <w:t>0</w:t>
            </w:r>
          </w:p>
        </w:tc>
        <w:tc>
          <w:tcPr>
            <w:tcW w:w="483" w:type="pct"/>
            <w:tcBorders>
              <w:top w:val="nil"/>
              <w:left w:val="nil"/>
              <w:bottom w:val="single" w:sz="4" w:space="0" w:color="auto"/>
              <w:right w:val="single" w:sz="4" w:space="0" w:color="auto"/>
            </w:tcBorders>
            <w:shd w:val="clear" w:color="auto" w:fill="auto"/>
            <w:noWrap/>
            <w:vAlign w:val="center"/>
            <w:hideMark/>
          </w:tcPr>
          <w:p w14:paraId="10833817" w14:textId="77777777" w:rsidR="0017378E" w:rsidRPr="001457DF" w:rsidRDefault="0017378E" w:rsidP="001457DF">
            <w:pPr>
              <w:pStyle w:val="TAC"/>
            </w:pPr>
            <w:r w:rsidRPr="001457DF">
              <w:t>0</w:t>
            </w:r>
          </w:p>
        </w:tc>
        <w:tc>
          <w:tcPr>
            <w:tcW w:w="1071" w:type="pct"/>
            <w:tcBorders>
              <w:top w:val="nil"/>
              <w:left w:val="nil"/>
              <w:bottom w:val="single" w:sz="4" w:space="0" w:color="auto"/>
              <w:right w:val="single" w:sz="4" w:space="0" w:color="auto"/>
            </w:tcBorders>
            <w:shd w:val="clear" w:color="auto" w:fill="auto"/>
            <w:noWrap/>
            <w:vAlign w:val="center"/>
            <w:hideMark/>
          </w:tcPr>
          <w:p w14:paraId="150B95F6" w14:textId="77777777" w:rsidR="0017378E" w:rsidRPr="001457DF" w:rsidRDefault="0017378E" w:rsidP="001457DF">
            <w:pPr>
              <w:pStyle w:val="TAC"/>
            </w:pPr>
            <w:r w:rsidRPr="001457DF">
              <w:t>7.2</w:t>
            </w:r>
          </w:p>
        </w:tc>
        <w:tc>
          <w:tcPr>
            <w:tcW w:w="673" w:type="pct"/>
            <w:tcBorders>
              <w:top w:val="nil"/>
              <w:left w:val="nil"/>
              <w:bottom w:val="single" w:sz="4" w:space="0" w:color="auto"/>
              <w:right w:val="single" w:sz="4" w:space="0" w:color="auto"/>
            </w:tcBorders>
            <w:shd w:val="clear" w:color="auto" w:fill="auto"/>
            <w:noWrap/>
            <w:vAlign w:val="center"/>
            <w:hideMark/>
          </w:tcPr>
          <w:p w14:paraId="7884BC68" w14:textId="77777777" w:rsidR="0017378E" w:rsidRPr="001457DF" w:rsidRDefault="0017378E" w:rsidP="001457DF">
            <w:pPr>
              <w:pStyle w:val="TAC"/>
            </w:pPr>
            <w:r w:rsidRPr="001457DF">
              <w:t>20.9</w:t>
            </w:r>
          </w:p>
        </w:tc>
      </w:tr>
      <w:tr w:rsidR="0017378E" w:rsidRPr="009531ED" w14:paraId="11E70E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40FA21"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1C88147"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641470F5"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7F3E63FB" w14:textId="77777777" w:rsidR="0017378E" w:rsidRPr="001457DF" w:rsidRDefault="0017378E" w:rsidP="001457DF">
            <w:pPr>
              <w:pStyle w:val="TAC"/>
            </w:pPr>
            <w:r w:rsidRPr="001457DF">
              <w:t>0</w:t>
            </w:r>
          </w:p>
        </w:tc>
        <w:tc>
          <w:tcPr>
            <w:tcW w:w="1071" w:type="pct"/>
            <w:tcBorders>
              <w:top w:val="nil"/>
              <w:left w:val="nil"/>
              <w:bottom w:val="single" w:sz="4" w:space="0" w:color="auto"/>
              <w:right w:val="single" w:sz="4" w:space="0" w:color="auto"/>
            </w:tcBorders>
            <w:shd w:val="clear" w:color="auto" w:fill="auto"/>
            <w:noWrap/>
            <w:vAlign w:val="center"/>
            <w:hideMark/>
          </w:tcPr>
          <w:p w14:paraId="178E937D" w14:textId="77777777" w:rsidR="0017378E" w:rsidRPr="001457DF" w:rsidRDefault="0017378E" w:rsidP="001457DF">
            <w:pPr>
              <w:pStyle w:val="TAC"/>
            </w:pPr>
            <w:r w:rsidRPr="001457DF">
              <w:t>17.1</w:t>
            </w:r>
          </w:p>
        </w:tc>
        <w:tc>
          <w:tcPr>
            <w:tcW w:w="673" w:type="pct"/>
            <w:tcBorders>
              <w:top w:val="nil"/>
              <w:left w:val="nil"/>
              <w:bottom w:val="single" w:sz="4" w:space="0" w:color="auto"/>
              <w:right w:val="single" w:sz="4" w:space="0" w:color="auto"/>
            </w:tcBorders>
            <w:shd w:val="clear" w:color="auto" w:fill="auto"/>
            <w:noWrap/>
            <w:vAlign w:val="center"/>
            <w:hideMark/>
          </w:tcPr>
          <w:p w14:paraId="53BCED43" w14:textId="77777777" w:rsidR="0017378E" w:rsidRPr="001457DF" w:rsidRDefault="0017378E" w:rsidP="001457DF">
            <w:pPr>
              <w:pStyle w:val="TAC"/>
            </w:pPr>
            <w:r w:rsidRPr="001457DF">
              <w:t>15</w:t>
            </w:r>
          </w:p>
        </w:tc>
      </w:tr>
      <w:tr w:rsidR="0017378E" w:rsidRPr="009531ED" w14:paraId="7B6BFD8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2F20FD"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311804B"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0173BD27" w14:textId="77777777" w:rsidR="0017378E" w:rsidRPr="001457DF" w:rsidRDefault="0017378E" w:rsidP="001457DF">
            <w:pPr>
              <w:pStyle w:val="TAC"/>
            </w:pPr>
            <w:r w:rsidRPr="001457DF">
              <w:t>0.1</w:t>
            </w:r>
          </w:p>
        </w:tc>
        <w:tc>
          <w:tcPr>
            <w:tcW w:w="483" w:type="pct"/>
            <w:tcBorders>
              <w:top w:val="nil"/>
              <w:left w:val="nil"/>
              <w:bottom w:val="single" w:sz="4" w:space="0" w:color="auto"/>
              <w:right w:val="single" w:sz="4" w:space="0" w:color="auto"/>
            </w:tcBorders>
            <w:shd w:val="clear" w:color="auto" w:fill="auto"/>
            <w:noWrap/>
            <w:vAlign w:val="center"/>
            <w:hideMark/>
          </w:tcPr>
          <w:p w14:paraId="502C370A" w14:textId="77777777" w:rsidR="0017378E" w:rsidRPr="001457DF" w:rsidRDefault="0017378E" w:rsidP="001457DF">
            <w:pPr>
              <w:pStyle w:val="TAC"/>
            </w:pPr>
            <w:r w:rsidRPr="001457DF">
              <w:t>0.1</w:t>
            </w:r>
          </w:p>
        </w:tc>
        <w:tc>
          <w:tcPr>
            <w:tcW w:w="1071" w:type="pct"/>
            <w:tcBorders>
              <w:top w:val="nil"/>
              <w:left w:val="nil"/>
              <w:bottom w:val="single" w:sz="4" w:space="0" w:color="auto"/>
              <w:right w:val="single" w:sz="4" w:space="0" w:color="auto"/>
            </w:tcBorders>
            <w:shd w:val="clear" w:color="auto" w:fill="auto"/>
            <w:noWrap/>
            <w:vAlign w:val="center"/>
            <w:hideMark/>
          </w:tcPr>
          <w:p w14:paraId="4B486B7A" w14:textId="77777777" w:rsidR="0017378E" w:rsidRPr="001457DF" w:rsidRDefault="0017378E" w:rsidP="001457DF">
            <w:pPr>
              <w:pStyle w:val="TAC"/>
            </w:pPr>
            <w:r w:rsidRPr="001457DF">
              <w:t>-0.8</w:t>
            </w:r>
          </w:p>
        </w:tc>
        <w:tc>
          <w:tcPr>
            <w:tcW w:w="673" w:type="pct"/>
            <w:tcBorders>
              <w:top w:val="nil"/>
              <w:left w:val="nil"/>
              <w:bottom w:val="single" w:sz="4" w:space="0" w:color="auto"/>
              <w:right w:val="single" w:sz="4" w:space="0" w:color="auto"/>
            </w:tcBorders>
            <w:shd w:val="clear" w:color="auto" w:fill="auto"/>
            <w:noWrap/>
            <w:vAlign w:val="center"/>
            <w:hideMark/>
          </w:tcPr>
          <w:p w14:paraId="344FFB64" w14:textId="77777777" w:rsidR="0017378E" w:rsidRPr="001457DF" w:rsidRDefault="0017378E" w:rsidP="001457DF">
            <w:pPr>
              <w:pStyle w:val="TAC"/>
            </w:pPr>
            <w:r w:rsidRPr="001457DF">
              <w:t>0</w:t>
            </w:r>
          </w:p>
        </w:tc>
      </w:tr>
    </w:tbl>
    <w:p w14:paraId="78E9E17B" w14:textId="77777777" w:rsidR="0017378E" w:rsidRPr="009B5A9D" w:rsidRDefault="0017378E" w:rsidP="001457DF"/>
    <w:p w14:paraId="3F7C29CA" w14:textId="7678030B" w:rsidR="0017378E" w:rsidRPr="009531ED" w:rsidRDefault="0030279C" w:rsidP="001457DF">
      <w:pPr>
        <w:pStyle w:val="TH"/>
      </w:pPr>
      <w:r>
        <w:t xml:space="preserve">Table </w:t>
      </w:r>
      <w:r w:rsidRPr="0030279C">
        <w:t>5.3.3.6.1</w:t>
      </w:r>
      <w:r w:rsidR="0017378E" w:rsidRPr="009531ED">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17378E" w:rsidRPr="009531ED" w14:paraId="69F139F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F8D6" w14:textId="7519BE2B" w:rsidR="0017378E" w:rsidRPr="00843636" w:rsidRDefault="0017378E" w:rsidP="001457DF">
            <w:pPr>
              <w:pStyle w:val="TAH"/>
            </w:pPr>
            <w:r w:rsidRPr="00843636">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5E409" w14:textId="77777777" w:rsidR="0017378E" w:rsidRPr="00995A3F" w:rsidRDefault="0017378E" w:rsidP="001457DF">
            <w:pPr>
              <w:pStyle w:val="TAH"/>
            </w:pPr>
            <w:r w:rsidRPr="00995A3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7EA133E" w14:textId="77777777" w:rsidR="0017378E" w:rsidRPr="009B5A9D" w:rsidRDefault="0017378E" w:rsidP="001457DF">
            <w:pPr>
              <w:pStyle w:val="TAH"/>
            </w:pPr>
            <w:r w:rsidRPr="009B5A9D">
              <w:t>Victim UL</w:t>
            </w:r>
          </w:p>
        </w:tc>
      </w:tr>
      <w:tr w:rsidR="0017378E" w:rsidRPr="009531ED" w14:paraId="3B292D47"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649B017"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3F549C2"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641B646D"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E89858" w14:textId="77777777" w:rsidR="0017378E" w:rsidRPr="001457DF" w:rsidRDefault="0017378E" w:rsidP="001457DF">
            <w:pPr>
              <w:pStyle w:val="TAH"/>
              <w:rPr>
                <w:b w:val="0"/>
              </w:rPr>
            </w:pPr>
            <w:r w:rsidRPr="001457DF">
              <w:t>Throughput degradation (%)</w:t>
            </w:r>
          </w:p>
        </w:tc>
      </w:tr>
      <w:tr w:rsidR="0017378E" w:rsidRPr="009531ED" w14:paraId="275A5F7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BAD74F"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BE2B55C"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3546516"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7B6CE96" w14:textId="77777777" w:rsidR="0017378E" w:rsidRPr="001457DF" w:rsidRDefault="0017378E" w:rsidP="001457DF">
            <w:pPr>
              <w:pStyle w:val="TAH"/>
              <w:rPr>
                <w:b w:val="0"/>
              </w:rPr>
            </w:pPr>
            <w:r w:rsidRPr="001457DF">
              <w:t>DL</w:t>
            </w:r>
          </w:p>
        </w:tc>
        <w:tc>
          <w:tcPr>
            <w:tcW w:w="1071" w:type="pct"/>
            <w:tcBorders>
              <w:top w:val="nil"/>
              <w:left w:val="nil"/>
              <w:bottom w:val="single" w:sz="4" w:space="0" w:color="auto"/>
              <w:right w:val="single" w:sz="4" w:space="0" w:color="auto"/>
            </w:tcBorders>
            <w:shd w:val="clear" w:color="auto" w:fill="auto"/>
            <w:noWrap/>
            <w:vAlign w:val="center"/>
            <w:hideMark/>
          </w:tcPr>
          <w:p w14:paraId="3B204947" w14:textId="77777777" w:rsidR="0017378E" w:rsidRPr="001457DF" w:rsidRDefault="0017378E" w:rsidP="001457DF">
            <w:pPr>
              <w:pStyle w:val="TAH"/>
              <w:rPr>
                <w:b w:val="0"/>
              </w:rPr>
            </w:pPr>
            <w:r w:rsidRPr="001457DF">
              <w:t>50DL/50UL</w:t>
            </w:r>
          </w:p>
        </w:tc>
        <w:tc>
          <w:tcPr>
            <w:tcW w:w="673" w:type="pct"/>
            <w:tcBorders>
              <w:top w:val="nil"/>
              <w:left w:val="nil"/>
              <w:bottom w:val="single" w:sz="4" w:space="0" w:color="auto"/>
              <w:right w:val="single" w:sz="4" w:space="0" w:color="auto"/>
            </w:tcBorders>
            <w:shd w:val="clear" w:color="auto" w:fill="auto"/>
            <w:noWrap/>
            <w:vAlign w:val="center"/>
            <w:hideMark/>
          </w:tcPr>
          <w:p w14:paraId="60A7FB23" w14:textId="77777777" w:rsidR="0017378E" w:rsidRPr="001457DF" w:rsidRDefault="0017378E" w:rsidP="001457DF">
            <w:pPr>
              <w:pStyle w:val="TAH"/>
              <w:rPr>
                <w:b w:val="0"/>
              </w:rPr>
            </w:pPr>
            <w:r w:rsidRPr="001457DF">
              <w:t>DL</w:t>
            </w:r>
          </w:p>
        </w:tc>
      </w:tr>
      <w:tr w:rsidR="0017378E" w:rsidRPr="009531ED" w14:paraId="0141A8B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10CDB01" w14:textId="77777777" w:rsidR="0017378E" w:rsidRPr="009B5A9D" w:rsidRDefault="0017378E" w:rsidP="001457DF">
            <w:pPr>
              <w:pStyle w:val="TAC"/>
            </w:pPr>
            <w:r w:rsidRPr="009B5A9D">
              <w:t>LGE</w:t>
            </w:r>
            <w:r w:rsidRPr="009B5A9D">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53A847C" w14:textId="77777777" w:rsidR="0017378E" w:rsidRPr="001457DF" w:rsidRDefault="0017378E" w:rsidP="001457DF">
            <w:pPr>
              <w:pStyle w:val="TAC"/>
            </w:pPr>
            <w:r w:rsidRPr="001457DF">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0F9820E" w14:textId="77777777" w:rsidR="0017378E" w:rsidRPr="001457DF" w:rsidRDefault="0017378E" w:rsidP="001457DF">
            <w:pPr>
              <w:pStyle w:val="TAC"/>
            </w:pPr>
            <w:r w:rsidRPr="001457DF">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5EFF3A69" w14:textId="77777777" w:rsidR="0017378E" w:rsidRPr="001457DF" w:rsidRDefault="0017378E" w:rsidP="001457DF">
            <w:pPr>
              <w:pStyle w:val="TAC"/>
            </w:pPr>
            <w:r w:rsidRPr="001457DF">
              <w:t>-2.54</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0070BA7F" w14:textId="77777777" w:rsidR="0017378E" w:rsidRPr="001457DF" w:rsidRDefault="0017378E" w:rsidP="001457DF">
            <w:pPr>
              <w:pStyle w:val="TAC"/>
            </w:pPr>
            <w:r w:rsidRPr="001457DF">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7FAF4046" w14:textId="77777777" w:rsidR="0017378E" w:rsidRPr="001457DF" w:rsidRDefault="0017378E" w:rsidP="001457DF">
            <w:pPr>
              <w:pStyle w:val="TAC"/>
            </w:pPr>
            <w:r w:rsidRPr="001457DF">
              <w:t>-79.15</w:t>
            </w:r>
          </w:p>
        </w:tc>
      </w:tr>
      <w:tr w:rsidR="0017378E" w:rsidRPr="009531ED" w14:paraId="3360936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F2D12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4E4FA8"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5B52D5D1"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13E1A173" w14:textId="77777777" w:rsidR="0017378E" w:rsidRPr="001457DF" w:rsidRDefault="0017378E" w:rsidP="001457DF">
            <w:pPr>
              <w:pStyle w:val="TAC"/>
            </w:pPr>
            <w:r w:rsidRPr="001457DF">
              <w:t>-1.24</w:t>
            </w:r>
          </w:p>
        </w:tc>
        <w:tc>
          <w:tcPr>
            <w:tcW w:w="1071" w:type="pct"/>
            <w:tcBorders>
              <w:top w:val="nil"/>
              <w:left w:val="nil"/>
              <w:bottom w:val="single" w:sz="4" w:space="0" w:color="auto"/>
              <w:right w:val="single" w:sz="4" w:space="0" w:color="auto"/>
            </w:tcBorders>
            <w:shd w:val="clear" w:color="auto" w:fill="auto"/>
            <w:noWrap/>
            <w:vAlign w:val="center"/>
            <w:hideMark/>
          </w:tcPr>
          <w:p w14:paraId="51FB692E"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34FEF097" w14:textId="77777777" w:rsidR="0017378E" w:rsidRPr="001457DF" w:rsidRDefault="0017378E" w:rsidP="001457DF">
            <w:pPr>
              <w:pStyle w:val="TAC"/>
            </w:pPr>
            <w:r w:rsidRPr="001457DF">
              <w:t>-12.03</w:t>
            </w:r>
          </w:p>
        </w:tc>
      </w:tr>
      <w:tr w:rsidR="0017378E" w:rsidRPr="009531ED" w14:paraId="108008E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03488F"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0358A2"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636C3204"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48C7A443" w14:textId="77777777" w:rsidR="0017378E" w:rsidRPr="001457DF" w:rsidRDefault="0017378E" w:rsidP="001457DF">
            <w:pPr>
              <w:pStyle w:val="TAC"/>
            </w:pPr>
            <w:r w:rsidRPr="001457DF">
              <w:t>-0.04</w:t>
            </w:r>
          </w:p>
        </w:tc>
        <w:tc>
          <w:tcPr>
            <w:tcW w:w="1071" w:type="pct"/>
            <w:tcBorders>
              <w:top w:val="nil"/>
              <w:left w:val="nil"/>
              <w:bottom w:val="single" w:sz="4" w:space="0" w:color="auto"/>
              <w:right w:val="single" w:sz="4" w:space="0" w:color="auto"/>
            </w:tcBorders>
            <w:shd w:val="clear" w:color="auto" w:fill="auto"/>
            <w:noWrap/>
            <w:vAlign w:val="center"/>
            <w:hideMark/>
          </w:tcPr>
          <w:p w14:paraId="2DF56BE4"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3B38E398" w14:textId="77777777" w:rsidR="0017378E" w:rsidRPr="001457DF" w:rsidRDefault="0017378E" w:rsidP="001457DF">
            <w:pPr>
              <w:pStyle w:val="TAC"/>
            </w:pPr>
            <w:r w:rsidRPr="001457DF">
              <w:t>-0.2</w:t>
            </w:r>
          </w:p>
        </w:tc>
      </w:tr>
    </w:tbl>
    <w:p w14:paraId="214F7E14" w14:textId="77777777" w:rsidR="00FD5577" w:rsidRPr="00274009" w:rsidRDefault="00FD5577" w:rsidP="001457DF">
      <w:bookmarkStart w:id="231" w:name="_Toc9039927"/>
      <w:bookmarkStart w:id="232" w:name="_Toc9042979"/>
    </w:p>
    <w:p w14:paraId="16CBF5BD" w14:textId="77A17D84" w:rsidR="0017378E" w:rsidRPr="009B5A9D" w:rsidRDefault="003330B8" w:rsidP="003330B8">
      <w:pPr>
        <w:pStyle w:val="Heading4"/>
      </w:pPr>
      <w:r w:rsidRPr="009B5A9D">
        <w:t>5.3.</w:t>
      </w:r>
      <w:r w:rsidRPr="002F6FF2">
        <w:t>3.7</w:t>
      </w:r>
      <w:r w:rsidR="009B5A9D">
        <w:tab/>
      </w:r>
      <w:r w:rsidR="0017378E" w:rsidRPr="009B5A9D">
        <w:t>Scenario 7: 4GHz Indoor → Indoor (DL)</w:t>
      </w:r>
      <w:bookmarkEnd w:id="231"/>
      <w:bookmarkEnd w:id="232"/>
    </w:p>
    <w:p w14:paraId="299F22F0" w14:textId="09592193" w:rsidR="0017378E" w:rsidRPr="009B5A9D" w:rsidRDefault="00A6247A" w:rsidP="001457DF">
      <w:pPr>
        <w:pStyle w:val="Heading5"/>
      </w:pPr>
      <w:bookmarkStart w:id="233" w:name="_Ref8921430"/>
      <w:bookmarkStart w:id="234" w:name="_Toc9039928"/>
      <w:bookmarkStart w:id="235" w:name="_Toc9042980"/>
      <w:r w:rsidRPr="009B5A9D">
        <w:t>5.3.3.7.1</w:t>
      </w:r>
      <w:r w:rsidR="009B5A9D">
        <w:tab/>
      </w:r>
      <w:r w:rsidR="0017378E" w:rsidRPr="009B5A9D">
        <w:t>Results</w:t>
      </w:r>
      <w:bookmarkEnd w:id="233"/>
      <w:bookmarkEnd w:id="234"/>
      <w:bookmarkEnd w:id="235"/>
    </w:p>
    <w:p w14:paraId="36FD19A7" w14:textId="61CB83E4" w:rsidR="00CF4F53" w:rsidRPr="00843636" w:rsidRDefault="0030279C" w:rsidP="001457DF">
      <w:pPr>
        <w:pStyle w:val="TH"/>
        <w:rPr>
          <w:rFonts w:eastAsia="MS Mincho"/>
          <w:bCs/>
        </w:rPr>
      </w:pPr>
      <w:r>
        <w:t xml:space="preserve">Table </w:t>
      </w:r>
      <w:r w:rsidRPr="0030279C">
        <w:t>5.3.3.7.1</w:t>
      </w:r>
      <w:r w:rsidR="00A6247A" w:rsidRPr="009531ED">
        <w:t>-1</w:t>
      </w:r>
      <w:r w:rsidR="0017378E" w:rsidRPr="009531ED">
        <w:t>: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17378E" w:rsidRPr="009531ED" w14:paraId="57D03AB2"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E73CA"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CF283"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000552B" w14:textId="77777777" w:rsidR="0017378E" w:rsidRPr="001457DF" w:rsidRDefault="0017378E" w:rsidP="001457DF">
            <w:pPr>
              <w:pStyle w:val="TAH"/>
              <w:rPr>
                <w:b w:val="0"/>
              </w:rPr>
            </w:pPr>
            <w:r w:rsidRPr="001457DF">
              <w:t>Victim DL</w:t>
            </w:r>
          </w:p>
        </w:tc>
      </w:tr>
      <w:tr w:rsidR="0017378E" w:rsidRPr="009531ED" w14:paraId="7A7645D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A68A40A"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B6A0A9E"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263A52"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983D58" w14:textId="77777777" w:rsidR="0017378E" w:rsidRPr="001457DF" w:rsidRDefault="0017378E" w:rsidP="001457DF">
            <w:pPr>
              <w:pStyle w:val="TAH"/>
              <w:rPr>
                <w:b w:val="0"/>
              </w:rPr>
            </w:pPr>
            <w:r w:rsidRPr="001457DF">
              <w:t>Throughput degradation (%)</w:t>
            </w:r>
          </w:p>
        </w:tc>
      </w:tr>
      <w:tr w:rsidR="0017378E" w:rsidRPr="009531ED" w14:paraId="55A435B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6622006"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D7354A2"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6C828525"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663AC26B" w14:textId="77777777" w:rsidR="0017378E" w:rsidRPr="001457DF" w:rsidRDefault="0017378E" w:rsidP="001457DF">
            <w:pPr>
              <w:pStyle w:val="TAH"/>
              <w:rPr>
                <w:b w:val="0"/>
              </w:rPr>
            </w:pPr>
            <w:r w:rsidRPr="001457DF">
              <w:t>UL</w:t>
            </w:r>
          </w:p>
        </w:tc>
        <w:tc>
          <w:tcPr>
            <w:tcW w:w="1133" w:type="pct"/>
            <w:tcBorders>
              <w:top w:val="nil"/>
              <w:left w:val="nil"/>
              <w:bottom w:val="single" w:sz="4" w:space="0" w:color="auto"/>
              <w:right w:val="single" w:sz="4" w:space="0" w:color="auto"/>
            </w:tcBorders>
            <w:shd w:val="clear" w:color="auto" w:fill="auto"/>
            <w:noWrap/>
            <w:vAlign w:val="center"/>
            <w:hideMark/>
          </w:tcPr>
          <w:p w14:paraId="774164F3"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CAB591" w14:textId="77777777" w:rsidR="0017378E" w:rsidRPr="001457DF" w:rsidRDefault="0017378E" w:rsidP="001457DF">
            <w:pPr>
              <w:pStyle w:val="TAH"/>
              <w:rPr>
                <w:b w:val="0"/>
              </w:rPr>
            </w:pPr>
            <w:r w:rsidRPr="001457DF">
              <w:t>UL</w:t>
            </w:r>
          </w:p>
        </w:tc>
      </w:tr>
      <w:tr w:rsidR="0017378E" w:rsidRPr="009531ED" w14:paraId="2AD89CD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7AEB176" w14:textId="77777777" w:rsidR="0017378E" w:rsidRPr="009B5A9D" w:rsidRDefault="0017378E" w:rsidP="001457DF">
            <w:pPr>
              <w:pStyle w:val="TAC"/>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3DAC3E0"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1A993135" w14:textId="77777777" w:rsidR="0017378E" w:rsidRPr="001457DF" w:rsidRDefault="0017378E" w:rsidP="001457DF">
            <w:pPr>
              <w:pStyle w:val="TAC"/>
            </w:pPr>
            <w:r w:rsidRPr="001457DF">
              <w:t>0.13</w:t>
            </w:r>
          </w:p>
        </w:tc>
        <w:tc>
          <w:tcPr>
            <w:tcW w:w="483" w:type="pct"/>
            <w:tcBorders>
              <w:top w:val="nil"/>
              <w:left w:val="nil"/>
              <w:bottom w:val="single" w:sz="4" w:space="0" w:color="auto"/>
              <w:right w:val="single" w:sz="4" w:space="0" w:color="auto"/>
            </w:tcBorders>
            <w:shd w:val="clear" w:color="auto" w:fill="auto"/>
            <w:noWrap/>
            <w:vAlign w:val="center"/>
            <w:hideMark/>
          </w:tcPr>
          <w:p w14:paraId="02018703" w14:textId="77777777" w:rsidR="0017378E" w:rsidRPr="001457DF" w:rsidRDefault="0017378E" w:rsidP="001457DF">
            <w:pPr>
              <w:pStyle w:val="TAC"/>
            </w:pPr>
            <w:r w:rsidRPr="001457DF">
              <w:t>0</w:t>
            </w:r>
          </w:p>
        </w:tc>
        <w:tc>
          <w:tcPr>
            <w:tcW w:w="1133" w:type="pct"/>
            <w:tcBorders>
              <w:top w:val="nil"/>
              <w:left w:val="nil"/>
              <w:bottom w:val="single" w:sz="4" w:space="0" w:color="auto"/>
              <w:right w:val="single" w:sz="4" w:space="0" w:color="auto"/>
            </w:tcBorders>
            <w:shd w:val="clear" w:color="auto" w:fill="auto"/>
            <w:noWrap/>
            <w:vAlign w:val="center"/>
            <w:hideMark/>
          </w:tcPr>
          <w:p w14:paraId="0FA53FE1" w14:textId="77777777" w:rsidR="0017378E" w:rsidRPr="001457DF" w:rsidRDefault="0017378E" w:rsidP="001457DF">
            <w:pPr>
              <w:pStyle w:val="TAC"/>
            </w:pPr>
            <w:r w:rsidRPr="001457DF">
              <w:t>2.51</w:t>
            </w:r>
          </w:p>
        </w:tc>
        <w:tc>
          <w:tcPr>
            <w:tcW w:w="611" w:type="pct"/>
            <w:tcBorders>
              <w:top w:val="nil"/>
              <w:left w:val="nil"/>
              <w:bottom w:val="single" w:sz="4" w:space="0" w:color="auto"/>
              <w:right w:val="single" w:sz="4" w:space="0" w:color="auto"/>
            </w:tcBorders>
            <w:shd w:val="clear" w:color="auto" w:fill="auto"/>
            <w:noWrap/>
            <w:vAlign w:val="center"/>
            <w:hideMark/>
          </w:tcPr>
          <w:p w14:paraId="519060A6" w14:textId="77777777" w:rsidR="0017378E" w:rsidRPr="001457DF" w:rsidRDefault="0017378E" w:rsidP="001457DF">
            <w:pPr>
              <w:pStyle w:val="TAC"/>
            </w:pPr>
            <w:r w:rsidRPr="001457DF">
              <w:t>-0.11</w:t>
            </w:r>
          </w:p>
        </w:tc>
      </w:tr>
      <w:tr w:rsidR="0017378E" w:rsidRPr="009531ED" w14:paraId="43004E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305CA7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034C8FE"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240F6DA0" w14:textId="77777777" w:rsidR="0017378E" w:rsidRPr="001457DF" w:rsidRDefault="0017378E" w:rsidP="001457DF">
            <w:pPr>
              <w:pStyle w:val="TAC"/>
            </w:pPr>
            <w:r w:rsidRPr="001457DF">
              <w:t>0.03</w:t>
            </w:r>
          </w:p>
        </w:tc>
        <w:tc>
          <w:tcPr>
            <w:tcW w:w="483" w:type="pct"/>
            <w:tcBorders>
              <w:top w:val="nil"/>
              <w:left w:val="nil"/>
              <w:bottom w:val="single" w:sz="4" w:space="0" w:color="auto"/>
              <w:right w:val="single" w:sz="4" w:space="0" w:color="auto"/>
            </w:tcBorders>
            <w:shd w:val="clear" w:color="auto" w:fill="auto"/>
            <w:noWrap/>
            <w:vAlign w:val="center"/>
            <w:hideMark/>
          </w:tcPr>
          <w:p w14:paraId="7EED532F" w14:textId="77777777" w:rsidR="0017378E" w:rsidRPr="001457DF" w:rsidRDefault="0017378E" w:rsidP="001457DF">
            <w:pPr>
              <w:pStyle w:val="TAC"/>
            </w:pPr>
            <w:r w:rsidRPr="001457DF">
              <w:t>-0.01</w:t>
            </w:r>
          </w:p>
        </w:tc>
        <w:tc>
          <w:tcPr>
            <w:tcW w:w="1133" w:type="pct"/>
            <w:tcBorders>
              <w:top w:val="nil"/>
              <w:left w:val="nil"/>
              <w:bottom w:val="single" w:sz="4" w:space="0" w:color="auto"/>
              <w:right w:val="single" w:sz="4" w:space="0" w:color="auto"/>
            </w:tcBorders>
            <w:shd w:val="clear" w:color="auto" w:fill="auto"/>
            <w:noWrap/>
            <w:vAlign w:val="center"/>
            <w:hideMark/>
          </w:tcPr>
          <w:p w14:paraId="719D3DE3" w14:textId="77777777" w:rsidR="0017378E" w:rsidRPr="001457DF" w:rsidRDefault="0017378E" w:rsidP="001457DF">
            <w:pPr>
              <w:pStyle w:val="TAC"/>
            </w:pPr>
            <w:r w:rsidRPr="001457DF">
              <w:t>0.51</w:t>
            </w:r>
          </w:p>
        </w:tc>
        <w:tc>
          <w:tcPr>
            <w:tcW w:w="611" w:type="pct"/>
            <w:tcBorders>
              <w:top w:val="nil"/>
              <w:left w:val="nil"/>
              <w:bottom w:val="single" w:sz="4" w:space="0" w:color="auto"/>
              <w:right w:val="single" w:sz="4" w:space="0" w:color="auto"/>
            </w:tcBorders>
            <w:shd w:val="clear" w:color="auto" w:fill="auto"/>
            <w:noWrap/>
            <w:vAlign w:val="center"/>
            <w:hideMark/>
          </w:tcPr>
          <w:p w14:paraId="385C2B92" w14:textId="77777777" w:rsidR="0017378E" w:rsidRPr="001457DF" w:rsidRDefault="0017378E" w:rsidP="001457DF">
            <w:pPr>
              <w:pStyle w:val="TAC"/>
            </w:pPr>
            <w:r w:rsidRPr="001457DF">
              <w:t>-0.10</w:t>
            </w:r>
          </w:p>
        </w:tc>
      </w:tr>
      <w:tr w:rsidR="0017378E" w:rsidRPr="009531ED" w14:paraId="63862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DCFF21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D865C28"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168A2641" w14:textId="77777777" w:rsidR="0017378E" w:rsidRPr="001457DF" w:rsidRDefault="0017378E" w:rsidP="001457DF">
            <w:pPr>
              <w:pStyle w:val="TAC"/>
            </w:pPr>
            <w:r w:rsidRPr="001457DF">
              <w:t>0.06</w:t>
            </w:r>
          </w:p>
        </w:tc>
        <w:tc>
          <w:tcPr>
            <w:tcW w:w="483" w:type="pct"/>
            <w:tcBorders>
              <w:top w:val="nil"/>
              <w:left w:val="nil"/>
              <w:bottom w:val="single" w:sz="4" w:space="0" w:color="auto"/>
              <w:right w:val="single" w:sz="4" w:space="0" w:color="auto"/>
            </w:tcBorders>
            <w:shd w:val="clear" w:color="auto" w:fill="auto"/>
            <w:noWrap/>
            <w:vAlign w:val="center"/>
            <w:hideMark/>
          </w:tcPr>
          <w:p w14:paraId="4CEA362C" w14:textId="77777777" w:rsidR="0017378E" w:rsidRPr="001457DF" w:rsidRDefault="0017378E" w:rsidP="001457DF">
            <w:pPr>
              <w:pStyle w:val="TAC"/>
            </w:pPr>
            <w:r w:rsidRPr="001457DF">
              <w:t>0.01</w:t>
            </w:r>
          </w:p>
        </w:tc>
        <w:tc>
          <w:tcPr>
            <w:tcW w:w="1133" w:type="pct"/>
            <w:tcBorders>
              <w:top w:val="nil"/>
              <w:left w:val="nil"/>
              <w:bottom w:val="single" w:sz="4" w:space="0" w:color="auto"/>
              <w:right w:val="single" w:sz="4" w:space="0" w:color="auto"/>
            </w:tcBorders>
            <w:shd w:val="clear" w:color="auto" w:fill="auto"/>
            <w:noWrap/>
            <w:vAlign w:val="center"/>
            <w:hideMark/>
          </w:tcPr>
          <w:p w14:paraId="502D166B" w14:textId="77777777" w:rsidR="0017378E" w:rsidRPr="001457DF" w:rsidRDefault="0017378E" w:rsidP="001457DF">
            <w:pPr>
              <w:pStyle w:val="TAC"/>
            </w:pPr>
            <w:r w:rsidRPr="001457DF">
              <w:t>0.50</w:t>
            </w:r>
          </w:p>
        </w:tc>
        <w:tc>
          <w:tcPr>
            <w:tcW w:w="611" w:type="pct"/>
            <w:tcBorders>
              <w:top w:val="nil"/>
              <w:left w:val="nil"/>
              <w:bottom w:val="single" w:sz="4" w:space="0" w:color="auto"/>
              <w:right w:val="single" w:sz="4" w:space="0" w:color="auto"/>
            </w:tcBorders>
            <w:shd w:val="clear" w:color="auto" w:fill="auto"/>
            <w:noWrap/>
            <w:vAlign w:val="center"/>
            <w:hideMark/>
          </w:tcPr>
          <w:p w14:paraId="6CC1D7F1" w14:textId="77777777" w:rsidR="0017378E" w:rsidRPr="001457DF" w:rsidRDefault="0017378E" w:rsidP="001457DF">
            <w:pPr>
              <w:pStyle w:val="TAC"/>
            </w:pPr>
            <w:r w:rsidRPr="001457DF">
              <w:t>0.06</w:t>
            </w:r>
          </w:p>
        </w:tc>
      </w:tr>
      <w:tr w:rsidR="0017378E" w:rsidRPr="009531ED" w14:paraId="6B7860B1"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8FF4A4"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9A9074E"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vAlign w:val="center"/>
            <w:hideMark/>
          </w:tcPr>
          <w:p w14:paraId="5489F900"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4C2261A5" w14:textId="77777777" w:rsidR="0017378E" w:rsidRPr="001457DF" w:rsidRDefault="0017378E" w:rsidP="001457DF">
            <w:pPr>
              <w:pStyle w:val="TAC"/>
            </w:pPr>
            <w:r w:rsidRPr="001457DF">
              <w:t>-0.08</w:t>
            </w:r>
          </w:p>
        </w:tc>
        <w:tc>
          <w:tcPr>
            <w:tcW w:w="1133" w:type="pct"/>
            <w:tcBorders>
              <w:top w:val="nil"/>
              <w:left w:val="nil"/>
              <w:bottom w:val="single" w:sz="4" w:space="0" w:color="auto"/>
              <w:right w:val="single" w:sz="4" w:space="0" w:color="auto"/>
            </w:tcBorders>
            <w:shd w:val="clear" w:color="auto" w:fill="auto"/>
            <w:vAlign w:val="center"/>
            <w:hideMark/>
          </w:tcPr>
          <w:p w14:paraId="5E08DF51"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vAlign w:val="center"/>
            <w:hideMark/>
          </w:tcPr>
          <w:p w14:paraId="156C013E" w14:textId="77777777" w:rsidR="0017378E" w:rsidRPr="001457DF" w:rsidRDefault="0017378E" w:rsidP="001457DF">
            <w:pPr>
              <w:pStyle w:val="TAC"/>
            </w:pPr>
            <w:r w:rsidRPr="001457DF">
              <w:t>-1.4</w:t>
            </w:r>
          </w:p>
        </w:tc>
      </w:tr>
      <w:tr w:rsidR="0017378E" w:rsidRPr="009531ED" w14:paraId="16A1CA2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2256D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46A6FB7"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vAlign w:val="center"/>
            <w:hideMark/>
          </w:tcPr>
          <w:p w14:paraId="724C91C0"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7E805D85" w14:textId="77777777" w:rsidR="0017378E" w:rsidRPr="001457DF" w:rsidRDefault="0017378E" w:rsidP="001457DF">
            <w:pPr>
              <w:pStyle w:val="TAC"/>
            </w:pPr>
            <w:r w:rsidRPr="001457DF">
              <w:t>-0.11</w:t>
            </w:r>
          </w:p>
        </w:tc>
        <w:tc>
          <w:tcPr>
            <w:tcW w:w="1133" w:type="pct"/>
            <w:tcBorders>
              <w:top w:val="nil"/>
              <w:left w:val="nil"/>
              <w:bottom w:val="single" w:sz="4" w:space="0" w:color="auto"/>
              <w:right w:val="single" w:sz="4" w:space="0" w:color="auto"/>
            </w:tcBorders>
            <w:shd w:val="clear" w:color="auto" w:fill="auto"/>
            <w:vAlign w:val="center"/>
            <w:hideMark/>
          </w:tcPr>
          <w:p w14:paraId="1D90B161"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vAlign w:val="center"/>
            <w:hideMark/>
          </w:tcPr>
          <w:p w14:paraId="52F185AB" w14:textId="77777777" w:rsidR="0017378E" w:rsidRPr="001457DF" w:rsidRDefault="0017378E" w:rsidP="001457DF">
            <w:pPr>
              <w:pStyle w:val="TAC"/>
            </w:pPr>
            <w:r w:rsidRPr="001457DF">
              <w:t>-1.16</w:t>
            </w:r>
          </w:p>
        </w:tc>
      </w:tr>
      <w:tr w:rsidR="0017378E" w:rsidRPr="009531ED" w14:paraId="4A2B4F9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47276"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37F93A"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vAlign w:val="center"/>
            <w:hideMark/>
          </w:tcPr>
          <w:p w14:paraId="5A60F02C"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vAlign w:val="center"/>
            <w:hideMark/>
          </w:tcPr>
          <w:p w14:paraId="53EABA79" w14:textId="77777777" w:rsidR="0017378E" w:rsidRPr="001457DF" w:rsidRDefault="0017378E" w:rsidP="001457DF">
            <w:pPr>
              <w:pStyle w:val="TAC"/>
            </w:pPr>
            <w:r w:rsidRPr="001457DF">
              <w:t>-0.43</w:t>
            </w:r>
          </w:p>
        </w:tc>
        <w:tc>
          <w:tcPr>
            <w:tcW w:w="1133" w:type="pct"/>
            <w:tcBorders>
              <w:top w:val="nil"/>
              <w:left w:val="nil"/>
              <w:bottom w:val="single" w:sz="4" w:space="0" w:color="auto"/>
              <w:right w:val="single" w:sz="4" w:space="0" w:color="auto"/>
            </w:tcBorders>
            <w:shd w:val="clear" w:color="auto" w:fill="auto"/>
            <w:vAlign w:val="center"/>
            <w:hideMark/>
          </w:tcPr>
          <w:p w14:paraId="6F00A2C6"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vAlign w:val="center"/>
            <w:hideMark/>
          </w:tcPr>
          <w:p w14:paraId="06717893" w14:textId="77777777" w:rsidR="0017378E" w:rsidRPr="001457DF" w:rsidRDefault="0017378E" w:rsidP="001457DF">
            <w:pPr>
              <w:pStyle w:val="TAC"/>
            </w:pPr>
            <w:r w:rsidRPr="001457DF">
              <w:t>-1.49</w:t>
            </w:r>
          </w:p>
        </w:tc>
      </w:tr>
      <w:tr w:rsidR="0017378E" w:rsidRPr="009531ED" w14:paraId="6780879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A98D919" w14:textId="77777777" w:rsidR="0017378E" w:rsidRPr="001457DF" w:rsidRDefault="0017378E" w:rsidP="001457DF">
            <w:pPr>
              <w:pStyle w:val="TAC"/>
            </w:pPr>
            <w:r w:rsidRPr="001457DF">
              <w:t>Ericsson</w:t>
            </w:r>
            <w:r w:rsidRPr="001457DF">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54CD8958"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C1AD925"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5D095B06"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4AF5D550" w14:textId="77777777" w:rsidR="0017378E" w:rsidRPr="001457DF" w:rsidRDefault="0017378E" w:rsidP="001457DF">
            <w:pPr>
              <w:pStyle w:val="TAC"/>
            </w:pPr>
            <w:r w:rsidRPr="001457DF">
              <w:t>&lt;1</w:t>
            </w:r>
          </w:p>
        </w:tc>
        <w:tc>
          <w:tcPr>
            <w:tcW w:w="611" w:type="pct"/>
            <w:tcBorders>
              <w:top w:val="nil"/>
              <w:left w:val="nil"/>
              <w:bottom w:val="single" w:sz="4" w:space="0" w:color="auto"/>
              <w:right w:val="single" w:sz="4" w:space="0" w:color="auto"/>
            </w:tcBorders>
            <w:shd w:val="clear" w:color="auto" w:fill="auto"/>
            <w:noWrap/>
            <w:vAlign w:val="center"/>
            <w:hideMark/>
          </w:tcPr>
          <w:p w14:paraId="540539A0" w14:textId="77777777" w:rsidR="0017378E" w:rsidRPr="001457DF" w:rsidRDefault="0017378E" w:rsidP="001457DF">
            <w:pPr>
              <w:pStyle w:val="TAC"/>
            </w:pPr>
            <w:r w:rsidRPr="001457DF">
              <w:t>&lt;1</w:t>
            </w:r>
          </w:p>
        </w:tc>
      </w:tr>
      <w:tr w:rsidR="0017378E" w:rsidRPr="009531ED" w14:paraId="4897F25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8DF7FB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133FFC7"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02E83CC7"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22705CB6"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4BA1715C" w14:textId="77777777" w:rsidR="0017378E" w:rsidRPr="001457DF" w:rsidRDefault="0017378E" w:rsidP="001457DF">
            <w:pPr>
              <w:pStyle w:val="TAC"/>
            </w:pPr>
            <w:r w:rsidRPr="001457DF">
              <w:t>&lt;1</w:t>
            </w:r>
          </w:p>
        </w:tc>
        <w:tc>
          <w:tcPr>
            <w:tcW w:w="611" w:type="pct"/>
            <w:tcBorders>
              <w:top w:val="nil"/>
              <w:left w:val="nil"/>
              <w:bottom w:val="single" w:sz="4" w:space="0" w:color="auto"/>
              <w:right w:val="single" w:sz="4" w:space="0" w:color="auto"/>
            </w:tcBorders>
            <w:shd w:val="clear" w:color="auto" w:fill="auto"/>
            <w:noWrap/>
            <w:vAlign w:val="center"/>
            <w:hideMark/>
          </w:tcPr>
          <w:p w14:paraId="0B86AC98" w14:textId="77777777" w:rsidR="0017378E" w:rsidRPr="001457DF" w:rsidRDefault="0017378E" w:rsidP="001457DF">
            <w:pPr>
              <w:pStyle w:val="TAC"/>
            </w:pPr>
            <w:r w:rsidRPr="001457DF">
              <w:t>&lt;1</w:t>
            </w:r>
          </w:p>
        </w:tc>
      </w:tr>
      <w:tr w:rsidR="0017378E" w:rsidRPr="009531ED" w14:paraId="0CFB2A7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3923D7"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320AAFA"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674BF150"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6775889D"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2306E739" w14:textId="77777777" w:rsidR="0017378E" w:rsidRPr="001457DF" w:rsidRDefault="0017378E" w:rsidP="001457DF">
            <w:pPr>
              <w:pStyle w:val="TAC"/>
            </w:pPr>
            <w:r w:rsidRPr="001457DF">
              <w:t>&lt;1</w:t>
            </w:r>
          </w:p>
        </w:tc>
        <w:tc>
          <w:tcPr>
            <w:tcW w:w="611" w:type="pct"/>
            <w:tcBorders>
              <w:top w:val="nil"/>
              <w:left w:val="nil"/>
              <w:bottom w:val="single" w:sz="4" w:space="0" w:color="auto"/>
              <w:right w:val="single" w:sz="4" w:space="0" w:color="auto"/>
            </w:tcBorders>
            <w:shd w:val="clear" w:color="auto" w:fill="auto"/>
            <w:noWrap/>
            <w:vAlign w:val="center"/>
            <w:hideMark/>
          </w:tcPr>
          <w:p w14:paraId="5AE136AB" w14:textId="77777777" w:rsidR="0017378E" w:rsidRPr="001457DF" w:rsidRDefault="0017378E" w:rsidP="001457DF">
            <w:pPr>
              <w:pStyle w:val="TAC"/>
            </w:pPr>
            <w:r w:rsidRPr="001457DF">
              <w:t>&lt;1</w:t>
            </w:r>
          </w:p>
        </w:tc>
      </w:tr>
      <w:tr w:rsidR="0017378E" w:rsidRPr="009531ED" w14:paraId="375A3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A990A19"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252603"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3830457D" w14:textId="77777777" w:rsidR="0017378E" w:rsidRPr="001457DF" w:rsidRDefault="0017378E" w:rsidP="001457DF">
            <w:pPr>
              <w:pStyle w:val="TAC"/>
            </w:pPr>
            <w:r w:rsidRPr="001457DF">
              <w:t>0.2</w:t>
            </w:r>
          </w:p>
        </w:tc>
        <w:tc>
          <w:tcPr>
            <w:tcW w:w="483" w:type="pct"/>
            <w:tcBorders>
              <w:top w:val="nil"/>
              <w:left w:val="nil"/>
              <w:bottom w:val="single" w:sz="4" w:space="0" w:color="auto"/>
              <w:right w:val="single" w:sz="4" w:space="0" w:color="auto"/>
            </w:tcBorders>
            <w:shd w:val="clear" w:color="auto" w:fill="auto"/>
            <w:noWrap/>
            <w:vAlign w:val="center"/>
            <w:hideMark/>
          </w:tcPr>
          <w:p w14:paraId="2EE6A4C1" w14:textId="77777777" w:rsidR="0017378E" w:rsidRPr="001457DF" w:rsidRDefault="0017378E" w:rsidP="001457DF">
            <w:pPr>
              <w:pStyle w:val="TAC"/>
            </w:pPr>
            <w:r w:rsidRPr="001457DF">
              <w:t>0</w:t>
            </w:r>
          </w:p>
        </w:tc>
        <w:tc>
          <w:tcPr>
            <w:tcW w:w="1133" w:type="pct"/>
            <w:tcBorders>
              <w:top w:val="nil"/>
              <w:left w:val="nil"/>
              <w:bottom w:val="single" w:sz="4" w:space="0" w:color="auto"/>
              <w:right w:val="single" w:sz="4" w:space="0" w:color="auto"/>
            </w:tcBorders>
            <w:shd w:val="clear" w:color="auto" w:fill="auto"/>
            <w:noWrap/>
            <w:vAlign w:val="center"/>
            <w:hideMark/>
          </w:tcPr>
          <w:p w14:paraId="614B3982" w14:textId="77777777" w:rsidR="0017378E" w:rsidRPr="001457DF" w:rsidRDefault="0017378E" w:rsidP="001457DF">
            <w:pPr>
              <w:pStyle w:val="TAC"/>
            </w:pPr>
            <w:r w:rsidRPr="001457DF">
              <w:t>0.6</w:t>
            </w:r>
          </w:p>
        </w:tc>
        <w:tc>
          <w:tcPr>
            <w:tcW w:w="611" w:type="pct"/>
            <w:tcBorders>
              <w:top w:val="nil"/>
              <w:left w:val="nil"/>
              <w:bottom w:val="single" w:sz="4" w:space="0" w:color="auto"/>
              <w:right w:val="single" w:sz="4" w:space="0" w:color="auto"/>
            </w:tcBorders>
            <w:shd w:val="clear" w:color="auto" w:fill="auto"/>
            <w:noWrap/>
            <w:vAlign w:val="center"/>
            <w:hideMark/>
          </w:tcPr>
          <w:p w14:paraId="1DEA0F50" w14:textId="77777777" w:rsidR="0017378E" w:rsidRPr="001457DF" w:rsidRDefault="0017378E" w:rsidP="001457DF">
            <w:pPr>
              <w:pStyle w:val="TAC"/>
            </w:pPr>
            <w:r w:rsidRPr="001457DF">
              <w:t>-0.5</w:t>
            </w:r>
          </w:p>
        </w:tc>
      </w:tr>
      <w:tr w:rsidR="0017378E" w:rsidRPr="009531ED" w14:paraId="6F0946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AF4F592"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27DA420" w14:textId="77777777" w:rsidR="0017378E" w:rsidRPr="001457DF" w:rsidRDefault="0017378E" w:rsidP="001457DF">
            <w:pPr>
              <w:pStyle w:val="TAC"/>
            </w:pPr>
            <w:r w:rsidRPr="001457DF">
              <w:t>50%</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90E4167" w14:textId="77777777" w:rsidR="0017378E" w:rsidRPr="001457DF" w:rsidRDefault="0017378E" w:rsidP="001457DF">
            <w:pPr>
              <w:pStyle w:val="TAC"/>
            </w:pPr>
            <w:r w:rsidRPr="001457DF">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62F00E31" w14:textId="77777777" w:rsidR="0017378E" w:rsidRPr="001457DF" w:rsidRDefault="0017378E" w:rsidP="001457DF">
            <w:pPr>
              <w:pStyle w:val="TAC"/>
            </w:pPr>
            <w:r w:rsidRPr="001457DF">
              <w:t>-0.5</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2E5D5EB8" w14:textId="77777777" w:rsidR="0017378E" w:rsidRPr="001457DF" w:rsidRDefault="0017378E" w:rsidP="001457DF">
            <w:pPr>
              <w:pStyle w:val="TAC"/>
            </w:pPr>
            <w:r w:rsidRPr="001457DF">
              <w:t>-0.8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4F07886B" w14:textId="77777777" w:rsidR="0017378E" w:rsidRPr="001457DF" w:rsidRDefault="0017378E" w:rsidP="001457DF">
            <w:pPr>
              <w:pStyle w:val="TAC"/>
            </w:pPr>
            <w:r w:rsidRPr="001457DF">
              <w:t>-0.8</w:t>
            </w:r>
          </w:p>
        </w:tc>
      </w:tr>
      <w:tr w:rsidR="0017378E" w:rsidRPr="009531ED" w14:paraId="2BB1B22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F44041"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51E53E" w14:textId="77777777" w:rsidR="0017378E" w:rsidRPr="001457DF" w:rsidRDefault="0017378E" w:rsidP="001457DF">
            <w:pPr>
              <w:pStyle w:val="TAC"/>
            </w:pPr>
            <w:r w:rsidRPr="001457DF">
              <w:t>95%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3AD43704" w14:textId="77777777" w:rsidR="0017378E" w:rsidRPr="001457DF" w:rsidRDefault="0017378E" w:rsidP="001457DF">
            <w:pPr>
              <w:pStyle w:val="TAC"/>
            </w:pPr>
            <w:r w:rsidRPr="001457DF">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7A4F76D5" w14:textId="77777777" w:rsidR="0017378E" w:rsidRPr="001457DF" w:rsidRDefault="0017378E" w:rsidP="001457DF">
            <w:pPr>
              <w:pStyle w:val="TAC"/>
            </w:pPr>
            <w:r w:rsidRPr="001457DF">
              <w:t>-2.8</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558EB62C" w14:textId="77777777" w:rsidR="0017378E" w:rsidRPr="001457DF" w:rsidRDefault="0017378E" w:rsidP="001457DF">
            <w:pPr>
              <w:pStyle w:val="TAC"/>
            </w:pPr>
            <w:r w:rsidRPr="001457DF">
              <w:t>-1.8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5EEFAC4B" w14:textId="77777777" w:rsidR="0017378E" w:rsidRPr="001457DF" w:rsidRDefault="0017378E" w:rsidP="001457DF">
            <w:pPr>
              <w:pStyle w:val="TAC"/>
            </w:pPr>
            <w:r w:rsidRPr="001457DF">
              <w:t>-1.2</w:t>
            </w:r>
          </w:p>
        </w:tc>
      </w:tr>
    </w:tbl>
    <w:p w14:paraId="26CDDD3B" w14:textId="77777777" w:rsidR="00CF4F53" w:rsidRPr="009B5A9D" w:rsidRDefault="00CF4F53" w:rsidP="001457DF"/>
    <w:p w14:paraId="5B0D6EFE" w14:textId="578FB118" w:rsidR="0017378E" w:rsidRPr="00843636" w:rsidRDefault="0030279C" w:rsidP="001457DF">
      <w:pPr>
        <w:pStyle w:val="TH"/>
      </w:pPr>
      <w:r>
        <w:lastRenderedPageBreak/>
        <w:t xml:space="preserve">Table </w:t>
      </w:r>
      <w:r w:rsidRPr="0030279C">
        <w:t>5.3.3.7.1</w:t>
      </w:r>
      <w:r w:rsidR="0017378E" w:rsidRPr="009531ED">
        <w:t xml:space="preserve">-2: SINR and throughput degradation for Indoor aggressor Indoor victim </w:t>
      </w:r>
      <w:r w:rsidR="0017378E" w:rsidRPr="009531ED">
        <w:br/>
        <w:t>(24 dBm TX power o</w:t>
      </w:r>
      <w:r w:rsidR="0017378E" w:rsidRPr="00843636">
        <w:t>f a local BS )</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17378E" w:rsidRPr="009531ED" w14:paraId="257FBE8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7EFC6"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4F2F" w14:textId="77777777" w:rsidR="0017378E" w:rsidRPr="009B5A9D" w:rsidRDefault="0017378E" w:rsidP="001457DF">
            <w:pPr>
              <w:pStyle w:val="TAH"/>
            </w:pPr>
            <w:r w:rsidRPr="009B5A9D">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AF85FCA" w14:textId="77777777" w:rsidR="0017378E" w:rsidRPr="009B5A9D" w:rsidRDefault="0017378E" w:rsidP="001457DF">
            <w:pPr>
              <w:pStyle w:val="TAH"/>
            </w:pPr>
            <w:r w:rsidRPr="009B5A9D">
              <w:t>Victim DL</w:t>
            </w:r>
          </w:p>
        </w:tc>
      </w:tr>
      <w:tr w:rsidR="0017378E" w:rsidRPr="009531ED" w14:paraId="790781B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BDC592"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7B513B2A"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57C53F" w14:textId="77777777" w:rsidR="0017378E" w:rsidRPr="001457DF" w:rsidRDefault="0017378E" w:rsidP="001457DF">
            <w:pPr>
              <w:pStyle w:val="TAH"/>
              <w:rPr>
                <w:b w:val="0"/>
              </w:rPr>
            </w:pPr>
            <w:r w:rsidRPr="001457DF">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36FFFE" w14:textId="77777777" w:rsidR="0017378E" w:rsidRPr="001457DF" w:rsidRDefault="0017378E" w:rsidP="001457DF">
            <w:pPr>
              <w:pStyle w:val="TAH"/>
              <w:rPr>
                <w:b w:val="0"/>
              </w:rPr>
            </w:pPr>
            <w:r w:rsidRPr="001457DF">
              <w:t>Throughput degradation (%)</w:t>
            </w:r>
          </w:p>
        </w:tc>
      </w:tr>
      <w:tr w:rsidR="0017378E" w:rsidRPr="009531ED" w14:paraId="4F188D49"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0876DE"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FC4E269"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4F2EC616"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50722211" w14:textId="77777777" w:rsidR="0017378E" w:rsidRPr="001457DF" w:rsidRDefault="0017378E" w:rsidP="001457DF">
            <w:pPr>
              <w:pStyle w:val="TAH"/>
              <w:rPr>
                <w:b w:val="0"/>
              </w:rPr>
            </w:pPr>
            <w:r w:rsidRPr="001457DF">
              <w:t>UL</w:t>
            </w:r>
          </w:p>
        </w:tc>
        <w:tc>
          <w:tcPr>
            <w:tcW w:w="1126" w:type="pct"/>
            <w:tcBorders>
              <w:top w:val="nil"/>
              <w:left w:val="nil"/>
              <w:bottom w:val="single" w:sz="4" w:space="0" w:color="auto"/>
              <w:right w:val="single" w:sz="4" w:space="0" w:color="auto"/>
            </w:tcBorders>
            <w:shd w:val="clear" w:color="auto" w:fill="auto"/>
            <w:noWrap/>
            <w:vAlign w:val="center"/>
            <w:hideMark/>
          </w:tcPr>
          <w:p w14:paraId="4591CB7B" w14:textId="77777777" w:rsidR="0017378E" w:rsidRPr="001457DF" w:rsidRDefault="0017378E" w:rsidP="001457DF">
            <w:pPr>
              <w:pStyle w:val="TAH"/>
              <w:rPr>
                <w:b w:val="0"/>
              </w:rPr>
            </w:pPr>
            <w:r w:rsidRPr="001457DF">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537F758" w14:textId="77777777" w:rsidR="0017378E" w:rsidRPr="001457DF" w:rsidRDefault="0017378E" w:rsidP="001457DF">
            <w:pPr>
              <w:pStyle w:val="TAH"/>
              <w:rPr>
                <w:b w:val="0"/>
              </w:rPr>
            </w:pPr>
            <w:r w:rsidRPr="001457DF">
              <w:t>UL</w:t>
            </w:r>
          </w:p>
        </w:tc>
      </w:tr>
      <w:tr w:rsidR="0017378E" w:rsidRPr="009531ED" w14:paraId="45D4AB5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BF10AB3" w14:textId="77777777" w:rsidR="0017378E" w:rsidRPr="009B5A9D" w:rsidRDefault="0017378E" w:rsidP="001457DF">
            <w:pPr>
              <w:pStyle w:val="TAC"/>
            </w:pPr>
            <w:r w:rsidRPr="009B5A9D">
              <w:t>LGE</w:t>
            </w:r>
            <w:r w:rsidRPr="009B5A9D">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6934656B"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vAlign w:val="center"/>
            <w:hideMark/>
          </w:tcPr>
          <w:p w14:paraId="1A23A565"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648CE044" w14:textId="77777777" w:rsidR="0017378E" w:rsidRPr="001457DF" w:rsidRDefault="0017378E" w:rsidP="001457DF">
            <w:pPr>
              <w:pStyle w:val="TAC"/>
            </w:pPr>
            <w:r w:rsidRPr="001457DF">
              <w:t>-0.02</w:t>
            </w:r>
          </w:p>
        </w:tc>
        <w:tc>
          <w:tcPr>
            <w:tcW w:w="1126" w:type="pct"/>
            <w:tcBorders>
              <w:top w:val="nil"/>
              <w:left w:val="nil"/>
              <w:bottom w:val="single" w:sz="4" w:space="0" w:color="auto"/>
              <w:right w:val="single" w:sz="4" w:space="0" w:color="auto"/>
            </w:tcBorders>
            <w:shd w:val="clear" w:color="auto" w:fill="auto"/>
            <w:vAlign w:val="center"/>
            <w:hideMark/>
          </w:tcPr>
          <w:p w14:paraId="0B8482F9"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vAlign w:val="center"/>
            <w:hideMark/>
          </w:tcPr>
          <w:p w14:paraId="75A13E01" w14:textId="77777777" w:rsidR="0017378E" w:rsidRPr="001457DF" w:rsidRDefault="0017378E" w:rsidP="001457DF">
            <w:pPr>
              <w:pStyle w:val="TAC"/>
            </w:pPr>
            <w:r w:rsidRPr="001457DF">
              <w:t>-0.33</w:t>
            </w:r>
          </w:p>
        </w:tc>
      </w:tr>
      <w:tr w:rsidR="0017378E" w:rsidRPr="009531ED" w14:paraId="013D05B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ABF0A7F"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E025957"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vAlign w:val="center"/>
            <w:hideMark/>
          </w:tcPr>
          <w:p w14:paraId="1B2A4915"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40426260" w14:textId="77777777" w:rsidR="0017378E" w:rsidRPr="001457DF" w:rsidRDefault="0017378E" w:rsidP="001457DF">
            <w:pPr>
              <w:pStyle w:val="TAC"/>
            </w:pPr>
            <w:r w:rsidRPr="001457DF">
              <w:t>-0.02</w:t>
            </w:r>
          </w:p>
        </w:tc>
        <w:tc>
          <w:tcPr>
            <w:tcW w:w="1126" w:type="pct"/>
            <w:tcBorders>
              <w:top w:val="nil"/>
              <w:left w:val="nil"/>
              <w:bottom w:val="single" w:sz="4" w:space="0" w:color="auto"/>
              <w:right w:val="single" w:sz="4" w:space="0" w:color="auto"/>
            </w:tcBorders>
            <w:shd w:val="clear" w:color="auto" w:fill="auto"/>
            <w:vAlign w:val="center"/>
            <w:hideMark/>
          </w:tcPr>
          <w:p w14:paraId="4DC4DC1C"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vAlign w:val="center"/>
            <w:hideMark/>
          </w:tcPr>
          <w:p w14:paraId="143CF2D8" w14:textId="77777777" w:rsidR="0017378E" w:rsidRPr="001457DF" w:rsidRDefault="0017378E" w:rsidP="001457DF">
            <w:pPr>
              <w:pStyle w:val="TAC"/>
            </w:pPr>
            <w:r w:rsidRPr="001457DF">
              <w:t>-0.2</w:t>
            </w:r>
          </w:p>
        </w:tc>
      </w:tr>
      <w:tr w:rsidR="0017378E" w:rsidRPr="009531ED" w14:paraId="1817797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D0FF3C7"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807CDAC"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vAlign w:val="center"/>
            <w:hideMark/>
          </w:tcPr>
          <w:p w14:paraId="2E69FD30"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3322F763" w14:textId="77777777" w:rsidR="0017378E" w:rsidRPr="001457DF" w:rsidRDefault="0017378E" w:rsidP="001457DF">
            <w:pPr>
              <w:pStyle w:val="TAC"/>
            </w:pPr>
            <w:r w:rsidRPr="001457DF">
              <w:t>0.75</w:t>
            </w:r>
          </w:p>
        </w:tc>
        <w:tc>
          <w:tcPr>
            <w:tcW w:w="1126" w:type="pct"/>
            <w:tcBorders>
              <w:top w:val="nil"/>
              <w:left w:val="nil"/>
              <w:bottom w:val="single" w:sz="4" w:space="0" w:color="auto"/>
              <w:right w:val="single" w:sz="4" w:space="0" w:color="auto"/>
            </w:tcBorders>
            <w:shd w:val="clear" w:color="auto" w:fill="auto"/>
            <w:vAlign w:val="center"/>
            <w:hideMark/>
          </w:tcPr>
          <w:p w14:paraId="5F796419"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vAlign w:val="center"/>
            <w:hideMark/>
          </w:tcPr>
          <w:p w14:paraId="4F01EE15" w14:textId="77777777" w:rsidR="0017378E" w:rsidRPr="001457DF" w:rsidRDefault="0017378E" w:rsidP="001457DF">
            <w:pPr>
              <w:pStyle w:val="TAC"/>
            </w:pPr>
            <w:r w:rsidRPr="001457DF">
              <w:t>2.62</w:t>
            </w:r>
          </w:p>
        </w:tc>
      </w:tr>
      <w:tr w:rsidR="0017378E" w:rsidRPr="009531ED" w14:paraId="0F5BA52D"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79AA769" w14:textId="77777777" w:rsidR="0017378E" w:rsidRPr="001457DF" w:rsidRDefault="0017378E" w:rsidP="001457DF">
            <w:pPr>
              <w:pStyle w:val="TAC"/>
            </w:pPr>
            <w:r w:rsidRPr="001457DF">
              <w:t>Ericsson</w:t>
            </w:r>
            <w:r w:rsidRPr="001457DF">
              <w:br/>
              <w:t>(1906099)</w:t>
            </w:r>
          </w:p>
        </w:tc>
        <w:tc>
          <w:tcPr>
            <w:tcW w:w="1191" w:type="pct"/>
            <w:tcBorders>
              <w:top w:val="nil"/>
              <w:left w:val="nil"/>
              <w:bottom w:val="single" w:sz="4" w:space="0" w:color="auto"/>
              <w:right w:val="single" w:sz="4" w:space="0" w:color="auto"/>
            </w:tcBorders>
            <w:shd w:val="clear" w:color="auto" w:fill="auto"/>
            <w:noWrap/>
            <w:vAlign w:val="center"/>
            <w:hideMark/>
          </w:tcPr>
          <w:p w14:paraId="63154C4C"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431CE1B1"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460B1439"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3213AF24"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3832C927" w14:textId="77777777" w:rsidR="0017378E" w:rsidRPr="001457DF" w:rsidRDefault="0017378E" w:rsidP="001457DF">
            <w:pPr>
              <w:pStyle w:val="TAC"/>
            </w:pPr>
            <w:r w:rsidRPr="001457DF">
              <w:t>&lt;1</w:t>
            </w:r>
          </w:p>
        </w:tc>
      </w:tr>
      <w:tr w:rsidR="0017378E" w:rsidRPr="009531ED" w14:paraId="745D0AD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9DC782D"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FB4578"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27A4CE62"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788E4B82"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05F3A621"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6F38E2AD" w14:textId="77777777" w:rsidR="0017378E" w:rsidRPr="001457DF" w:rsidRDefault="0017378E" w:rsidP="001457DF">
            <w:pPr>
              <w:pStyle w:val="TAC"/>
            </w:pPr>
            <w:r w:rsidRPr="001457DF">
              <w:t>&lt;1</w:t>
            </w:r>
          </w:p>
        </w:tc>
      </w:tr>
      <w:tr w:rsidR="0017378E" w:rsidRPr="009531ED" w14:paraId="68EDFAD7"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76E8F3"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D38752"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39FB34D9"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75273D6C"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7D6C5B35"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40F3ED93" w14:textId="77777777" w:rsidR="0017378E" w:rsidRPr="001457DF" w:rsidRDefault="0017378E" w:rsidP="001457DF">
            <w:pPr>
              <w:pStyle w:val="TAC"/>
            </w:pPr>
            <w:r w:rsidRPr="001457DF">
              <w:t>&lt;1</w:t>
            </w:r>
          </w:p>
        </w:tc>
      </w:tr>
      <w:tr w:rsidR="0017378E" w:rsidRPr="009531ED" w14:paraId="57DB7794"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vAlign w:val="center"/>
          </w:tcPr>
          <w:p w14:paraId="0CBCED2A" w14:textId="77777777" w:rsidR="0017378E" w:rsidRPr="001457DF" w:rsidRDefault="0017378E" w:rsidP="001457DF">
            <w:pPr>
              <w:pStyle w:val="TAC"/>
            </w:pPr>
          </w:p>
          <w:p w14:paraId="46E31CAE" w14:textId="77777777" w:rsidR="0017378E" w:rsidRPr="001457DF" w:rsidRDefault="0017378E" w:rsidP="001457DF">
            <w:pPr>
              <w:pStyle w:val="TAC"/>
            </w:pPr>
            <w:r w:rsidRPr="001457DF">
              <w:t>Qualcomm</w:t>
            </w:r>
            <w:r w:rsidRPr="001457DF">
              <w:br/>
              <w:t>(1906703)</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1D01070"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76134844"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CC83FA7" w14:textId="77777777" w:rsidR="0017378E" w:rsidRPr="001457DF" w:rsidRDefault="0017378E" w:rsidP="001457DF">
            <w:pPr>
              <w:pStyle w:val="TAC"/>
            </w:pPr>
            <w:r w:rsidRPr="001457DF">
              <w:t>-0.01</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093ED9B0"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4B31FD9E" w14:textId="77777777" w:rsidR="0017378E" w:rsidRPr="001457DF" w:rsidRDefault="0017378E" w:rsidP="001457DF">
            <w:pPr>
              <w:pStyle w:val="TAC"/>
            </w:pPr>
            <w:r w:rsidRPr="001457DF">
              <w:t>-0.17</w:t>
            </w:r>
          </w:p>
        </w:tc>
      </w:tr>
      <w:tr w:rsidR="0017378E" w:rsidRPr="009531ED" w14:paraId="6CAC0847"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9875929" w14:textId="77777777" w:rsidR="0017378E" w:rsidRPr="001457DF"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78743F0D" w14:textId="77777777" w:rsidR="0017378E" w:rsidRPr="001457DF" w:rsidRDefault="0017378E" w:rsidP="001457DF">
            <w:pPr>
              <w:pStyle w:val="TAC"/>
            </w:pPr>
            <w:r w:rsidRPr="001457DF">
              <w:t>50%</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1EA3C8AA"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C55EDD0" w14:textId="77777777" w:rsidR="0017378E" w:rsidRPr="001457DF" w:rsidRDefault="0017378E" w:rsidP="001457DF">
            <w:pPr>
              <w:pStyle w:val="TAC"/>
            </w:pPr>
            <w:r w:rsidRPr="001457DF">
              <w:t>-0.07</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5791060C"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71A1F11E" w14:textId="77777777" w:rsidR="0017378E" w:rsidRPr="001457DF" w:rsidRDefault="0017378E" w:rsidP="001457DF">
            <w:pPr>
              <w:pStyle w:val="TAC"/>
            </w:pPr>
            <w:r w:rsidRPr="001457DF">
              <w:t>-0.71</w:t>
            </w:r>
          </w:p>
        </w:tc>
      </w:tr>
      <w:tr w:rsidR="0017378E" w:rsidRPr="009531ED" w14:paraId="6710015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EC679B7" w14:textId="77777777" w:rsidR="0017378E" w:rsidRPr="001457DF"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F3826F0" w14:textId="77777777" w:rsidR="0017378E" w:rsidRPr="001457DF" w:rsidRDefault="0017378E" w:rsidP="001457DF">
            <w:pPr>
              <w:pStyle w:val="TAC"/>
            </w:pPr>
            <w:r w:rsidRPr="001457DF">
              <w:t>95%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683AADA3"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2427FF" w14:textId="77777777" w:rsidR="0017378E" w:rsidRPr="001457DF" w:rsidRDefault="0017378E" w:rsidP="001457DF">
            <w:pPr>
              <w:pStyle w:val="TAC"/>
            </w:pPr>
            <w:r w:rsidRPr="001457DF">
              <w:t>1.15</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3C1F3D0D"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1575E647" w14:textId="77777777" w:rsidR="0017378E" w:rsidRPr="001457DF" w:rsidRDefault="0017378E" w:rsidP="001457DF">
            <w:pPr>
              <w:pStyle w:val="TAC"/>
            </w:pPr>
            <w:r w:rsidRPr="001457DF">
              <w:t>0.26</w:t>
            </w:r>
          </w:p>
        </w:tc>
      </w:tr>
    </w:tbl>
    <w:p w14:paraId="6E339E0C" w14:textId="77777777" w:rsidR="0017378E" w:rsidRPr="009B5A9D" w:rsidRDefault="0017378E" w:rsidP="001457DF"/>
    <w:p w14:paraId="4D4319FC" w14:textId="3E89DBCE" w:rsidR="0017378E" w:rsidRPr="009B5A9D" w:rsidRDefault="003330B8" w:rsidP="003330B8">
      <w:pPr>
        <w:pStyle w:val="Heading4"/>
      </w:pPr>
      <w:bookmarkStart w:id="236" w:name="_Toc9039929"/>
      <w:bookmarkStart w:id="237" w:name="_Toc9042981"/>
      <w:r w:rsidRPr="009B5A9D">
        <w:t>5.3.3.8</w:t>
      </w:r>
      <w:r w:rsidR="009B5A9D">
        <w:tab/>
      </w:r>
      <w:r w:rsidR="0017378E" w:rsidRPr="009B5A9D">
        <w:t>Scenario 8: 4GHz Indoor → Indoor (UL)</w:t>
      </w:r>
      <w:bookmarkEnd w:id="236"/>
      <w:bookmarkEnd w:id="237"/>
    </w:p>
    <w:p w14:paraId="2248BA7B" w14:textId="49C251DD" w:rsidR="0017378E" w:rsidRPr="009B5A9D" w:rsidRDefault="00EC2379" w:rsidP="001457DF">
      <w:pPr>
        <w:pStyle w:val="Heading5"/>
      </w:pPr>
      <w:bookmarkStart w:id="238" w:name="_Ref8921555"/>
      <w:bookmarkStart w:id="239" w:name="_Toc9039930"/>
      <w:bookmarkStart w:id="240" w:name="_Toc9042982"/>
      <w:r w:rsidRPr="00CF2338">
        <w:t>5.3.3.8.1</w:t>
      </w:r>
      <w:r w:rsidR="009B5A9D">
        <w:tab/>
      </w:r>
      <w:r w:rsidR="0017378E" w:rsidRPr="009B5A9D">
        <w:t>Results</w:t>
      </w:r>
      <w:bookmarkEnd w:id="238"/>
      <w:bookmarkEnd w:id="239"/>
      <w:bookmarkEnd w:id="240"/>
    </w:p>
    <w:p w14:paraId="792D5FCB" w14:textId="7F19658D" w:rsidR="0017378E" w:rsidRPr="00843636" w:rsidRDefault="0030279C" w:rsidP="001457DF">
      <w:pPr>
        <w:pStyle w:val="TH"/>
      </w:pPr>
      <w:r>
        <w:t xml:space="preserve">Table </w:t>
      </w:r>
      <w:r w:rsidRPr="0030279C">
        <w:t>5.3.3.8.1</w:t>
      </w:r>
      <w:r w:rsidR="0017378E" w:rsidRPr="009531ED">
        <w:t>-1: SINR and throughput degradation for Indoor aggressor Indoor victim</w:t>
      </w:r>
      <w:r w:rsidR="009B5A9D">
        <w:t xml:space="preserve"> </w:t>
      </w:r>
      <w:r w:rsidR="0017378E" w:rsidRPr="00843636">
        <w:t>(30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17378E" w:rsidRPr="009531ED" w14:paraId="140CF4BF"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0E56E"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EA25F"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B18088D" w14:textId="77777777" w:rsidR="0017378E" w:rsidRPr="009B5A9D" w:rsidRDefault="0017378E" w:rsidP="001457DF">
            <w:pPr>
              <w:pStyle w:val="TAH"/>
            </w:pPr>
            <w:r w:rsidRPr="009B5A9D">
              <w:t>Victim UL</w:t>
            </w:r>
          </w:p>
        </w:tc>
      </w:tr>
      <w:tr w:rsidR="0017378E" w:rsidRPr="009531ED" w14:paraId="0DD34FF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016100A"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9722280"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A284A8"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C7FA1F" w14:textId="77777777" w:rsidR="0017378E" w:rsidRPr="009B5A9D" w:rsidRDefault="0017378E" w:rsidP="001457DF">
            <w:pPr>
              <w:pStyle w:val="TAH"/>
            </w:pPr>
            <w:r w:rsidRPr="001457DF">
              <w:t>Th</w:t>
            </w:r>
            <w:r w:rsidRPr="009B5A9D">
              <w:t>roughput degradation (%)</w:t>
            </w:r>
          </w:p>
        </w:tc>
      </w:tr>
      <w:tr w:rsidR="0017378E" w:rsidRPr="00CE6306" w14:paraId="10A3676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EB0060E"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1E537EE"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19F6E38"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2C541C22"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31C80A43"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623E71DF" w14:textId="77777777" w:rsidR="0017378E" w:rsidRPr="001457DF" w:rsidRDefault="0017378E" w:rsidP="001457DF">
            <w:pPr>
              <w:pStyle w:val="TAH"/>
              <w:rPr>
                <w:b w:val="0"/>
              </w:rPr>
            </w:pPr>
            <w:r w:rsidRPr="001457DF">
              <w:t>DL</w:t>
            </w:r>
          </w:p>
        </w:tc>
      </w:tr>
      <w:tr w:rsidR="0017378E" w:rsidRPr="009531ED" w14:paraId="664073E2"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C3C49F" w14:textId="77777777" w:rsidR="0017378E" w:rsidRPr="009B5A9D" w:rsidRDefault="0017378E" w:rsidP="001457DF">
            <w:pPr>
              <w:pStyle w:val="TAC"/>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5C5AE38C"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5D85F42" w14:textId="77777777" w:rsidR="0017378E" w:rsidRPr="001457DF" w:rsidRDefault="0017378E" w:rsidP="001457DF">
            <w:pPr>
              <w:pStyle w:val="TAC"/>
            </w:pPr>
            <w:r w:rsidRPr="001457DF">
              <w:t>0.06</w:t>
            </w:r>
          </w:p>
        </w:tc>
        <w:tc>
          <w:tcPr>
            <w:tcW w:w="483" w:type="pct"/>
            <w:tcBorders>
              <w:top w:val="nil"/>
              <w:left w:val="nil"/>
              <w:bottom w:val="single" w:sz="4" w:space="0" w:color="auto"/>
              <w:right w:val="single" w:sz="4" w:space="0" w:color="auto"/>
            </w:tcBorders>
            <w:shd w:val="clear" w:color="auto" w:fill="auto"/>
            <w:noWrap/>
            <w:vAlign w:val="center"/>
            <w:hideMark/>
          </w:tcPr>
          <w:p w14:paraId="78CB21F1" w14:textId="77777777" w:rsidR="0017378E" w:rsidRPr="001457DF" w:rsidRDefault="0017378E" w:rsidP="001457DF">
            <w:pPr>
              <w:pStyle w:val="TAC"/>
            </w:pPr>
            <w:r w:rsidRPr="001457DF">
              <w:t>0.01</w:t>
            </w:r>
          </w:p>
        </w:tc>
        <w:tc>
          <w:tcPr>
            <w:tcW w:w="1133" w:type="pct"/>
            <w:tcBorders>
              <w:top w:val="nil"/>
              <w:left w:val="nil"/>
              <w:bottom w:val="single" w:sz="4" w:space="0" w:color="auto"/>
              <w:right w:val="single" w:sz="4" w:space="0" w:color="auto"/>
            </w:tcBorders>
            <w:shd w:val="clear" w:color="auto" w:fill="auto"/>
            <w:noWrap/>
            <w:vAlign w:val="center"/>
            <w:hideMark/>
          </w:tcPr>
          <w:p w14:paraId="23E218E2" w14:textId="77777777" w:rsidR="0017378E" w:rsidRPr="001457DF" w:rsidRDefault="0017378E" w:rsidP="001457DF">
            <w:pPr>
              <w:pStyle w:val="TAC"/>
            </w:pPr>
            <w:r w:rsidRPr="001457DF">
              <w:t>0.95</w:t>
            </w:r>
          </w:p>
        </w:tc>
        <w:tc>
          <w:tcPr>
            <w:tcW w:w="611" w:type="pct"/>
            <w:tcBorders>
              <w:top w:val="nil"/>
              <w:left w:val="nil"/>
              <w:bottom w:val="single" w:sz="4" w:space="0" w:color="auto"/>
              <w:right w:val="single" w:sz="4" w:space="0" w:color="auto"/>
            </w:tcBorders>
            <w:shd w:val="clear" w:color="auto" w:fill="auto"/>
            <w:noWrap/>
            <w:vAlign w:val="center"/>
            <w:hideMark/>
          </w:tcPr>
          <w:p w14:paraId="33E1532B" w14:textId="77777777" w:rsidR="0017378E" w:rsidRPr="001457DF" w:rsidRDefault="0017378E" w:rsidP="001457DF">
            <w:pPr>
              <w:pStyle w:val="TAC"/>
            </w:pPr>
            <w:r w:rsidRPr="001457DF">
              <w:t>0.20</w:t>
            </w:r>
          </w:p>
        </w:tc>
      </w:tr>
      <w:tr w:rsidR="0017378E" w:rsidRPr="009531ED" w14:paraId="53B5D0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AA881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6336573"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CC79BC2" w14:textId="77777777" w:rsidR="0017378E" w:rsidRPr="001457DF" w:rsidRDefault="0017378E" w:rsidP="001457DF">
            <w:pPr>
              <w:pStyle w:val="TAC"/>
            </w:pPr>
            <w:r w:rsidRPr="001457DF">
              <w:t>0.19</w:t>
            </w:r>
          </w:p>
        </w:tc>
        <w:tc>
          <w:tcPr>
            <w:tcW w:w="483" w:type="pct"/>
            <w:tcBorders>
              <w:top w:val="nil"/>
              <w:left w:val="nil"/>
              <w:bottom w:val="single" w:sz="4" w:space="0" w:color="auto"/>
              <w:right w:val="single" w:sz="4" w:space="0" w:color="auto"/>
            </w:tcBorders>
            <w:shd w:val="clear" w:color="auto" w:fill="auto"/>
            <w:noWrap/>
            <w:vAlign w:val="center"/>
            <w:hideMark/>
          </w:tcPr>
          <w:p w14:paraId="20AF370C" w14:textId="77777777" w:rsidR="0017378E" w:rsidRPr="001457DF" w:rsidRDefault="0017378E" w:rsidP="001457DF">
            <w:pPr>
              <w:pStyle w:val="TAC"/>
            </w:pPr>
            <w:r w:rsidRPr="001457DF">
              <w:t>0.03</w:t>
            </w:r>
          </w:p>
        </w:tc>
        <w:tc>
          <w:tcPr>
            <w:tcW w:w="1133" w:type="pct"/>
            <w:tcBorders>
              <w:top w:val="nil"/>
              <w:left w:val="nil"/>
              <w:bottom w:val="single" w:sz="4" w:space="0" w:color="auto"/>
              <w:right w:val="single" w:sz="4" w:space="0" w:color="auto"/>
            </w:tcBorders>
            <w:shd w:val="clear" w:color="auto" w:fill="auto"/>
            <w:noWrap/>
            <w:vAlign w:val="center"/>
            <w:hideMark/>
          </w:tcPr>
          <w:p w14:paraId="7CDF8B77" w14:textId="77777777" w:rsidR="0017378E" w:rsidRPr="001457DF" w:rsidRDefault="0017378E" w:rsidP="001457DF">
            <w:pPr>
              <w:pStyle w:val="TAC"/>
            </w:pPr>
            <w:r w:rsidRPr="001457DF">
              <w:t>2.94</w:t>
            </w:r>
          </w:p>
        </w:tc>
        <w:tc>
          <w:tcPr>
            <w:tcW w:w="611" w:type="pct"/>
            <w:tcBorders>
              <w:top w:val="nil"/>
              <w:left w:val="nil"/>
              <w:bottom w:val="single" w:sz="4" w:space="0" w:color="auto"/>
              <w:right w:val="single" w:sz="4" w:space="0" w:color="auto"/>
            </w:tcBorders>
            <w:shd w:val="clear" w:color="auto" w:fill="auto"/>
            <w:noWrap/>
            <w:vAlign w:val="center"/>
            <w:hideMark/>
          </w:tcPr>
          <w:p w14:paraId="26F658B5" w14:textId="77777777" w:rsidR="0017378E" w:rsidRPr="001457DF" w:rsidRDefault="0017378E" w:rsidP="001457DF">
            <w:pPr>
              <w:pStyle w:val="TAC"/>
            </w:pPr>
            <w:r w:rsidRPr="001457DF">
              <w:t>0.53</w:t>
            </w:r>
          </w:p>
        </w:tc>
      </w:tr>
      <w:tr w:rsidR="0017378E" w:rsidRPr="009531ED" w14:paraId="38BBC7D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1115ECC"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26E7554"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3297DA5B" w14:textId="77777777" w:rsidR="0017378E" w:rsidRPr="001457DF" w:rsidRDefault="0017378E" w:rsidP="001457DF">
            <w:pPr>
              <w:pStyle w:val="TAC"/>
            </w:pPr>
            <w:r w:rsidRPr="001457DF">
              <w:t>-0.43</w:t>
            </w:r>
          </w:p>
        </w:tc>
        <w:tc>
          <w:tcPr>
            <w:tcW w:w="483" w:type="pct"/>
            <w:tcBorders>
              <w:top w:val="nil"/>
              <w:left w:val="nil"/>
              <w:bottom w:val="single" w:sz="4" w:space="0" w:color="auto"/>
              <w:right w:val="single" w:sz="4" w:space="0" w:color="auto"/>
            </w:tcBorders>
            <w:shd w:val="clear" w:color="auto" w:fill="auto"/>
            <w:noWrap/>
            <w:vAlign w:val="center"/>
            <w:hideMark/>
          </w:tcPr>
          <w:p w14:paraId="06A094F0" w14:textId="77777777" w:rsidR="0017378E" w:rsidRPr="001457DF" w:rsidRDefault="0017378E" w:rsidP="001457DF">
            <w:pPr>
              <w:pStyle w:val="TAC"/>
            </w:pPr>
            <w:r w:rsidRPr="001457DF">
              <w:t>0.12</w:t>
            </w:r>
          </w:p>
        </w:tc>
        <w:tc>
          <w:tcPr>
            <w:tcW w:w="1133" w:type="pct"/>
            <w:tcBorders>
              <w:top w:val="nil"/>
              <w:left w:val="nil"/>
              <w:bottom w:val="single" w:sz="4" w:space="0" w:color="auto"/>
              <w:right w:val="single" w:sz="4" w:space="0" w:color="auto"/>
            </w:tcBorders>
            <w:shd w:val="clear" w:color="auto" w:fill="auto"/>
            <w:noWrap/>
            <w:vAlign w:val="center"/>
            <w:hideMark/>
          </w:tcPr>
          <w:p w14:paraId="597E7C09" w14:textId="77777777" w:rsidR="0017378E" w:rsidRPr="001457DF" w:rsidRDefault="0017378E" w:rsidP="001457DF">
            <w:pPr>
              <w:pStyle w:val="TAC"/>
            </w:pPr>
            <w:r w:rsidRPr="001457DF">
              <w:t>-3.90</w:t>
            </w:r>
          </w:p>
        </w:tc>
        <w:tc>
          <w:tcPr>
            <w:tcW w:w="611" w:type="pct"/>
            <w:tcBorders>
              <w:top w:val="nil"/>
              <w:left w:val="nil"/>
              <w:bottom w:val="single" w:sz="4" w:space="0" w:color="auto"/>
              <w:right w:val="single" w:sz="4" w:space="0" w:color="auto"/>
            </w:tcBorders>
            <w:shd w:val="clear" w:color="auto" w:fill="auto"/>
            <w:noWrap/>
            <w:vAlign w:val="center"/>
            <w:hideMark/>
          </w:tcPr>
          <w:p w14:paraId="64695A58" w14:textId="77777777" w:rsidR="0017378E" w:rsidRPr="001457DF" w:rsidRDefault="0017378E" w:rsidP="001457DF">
            <w:pPr>
              <w:pStyle w:val="TAC"/>
            </w:pPr>
            <w:r w:rsidRPr="001457DF">
              <w:t>1.08</w:t>
            </w:r>
          </w:p>
        </w:tc>
      </w:tr>
      <w:tr w:rsidR="0017378E" w:rsidRPr="009531ED" w14:paraId="36F3874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6EF910D" w14:textId="77777777" w:rsidR="0017378E" w:rsidRPr="001457DF" w:rsidRDefault="0017378E" w:rsidP="001457DF">
            <w:pPr>
              <w:pStyle w:val="TAC"/>
            </w:pPr>
            <w:r w:rsidRPr="001457DF">
              <w:t>LGE</w:t>
            </w:r>
            <w:r w:rsidRPr="001457DF">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F9C6DCB"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F2D0F4A"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6EB05E2D" w14:textId="77777777" w:rsidR="0017378E" w:rsidRPr="001457DF" w:rsidRDefault="0017378E" w:rsidP="001457DF">
            <w:pPr>
              <w:pStyle w:val="TAC"/>
            </w:pPr>
            <w:r w:rsidRPr="001457DF">
              <w:t>-0.04</w:t>
            </w:r>
          </w:p>
        </w:tc>
        <w:tc>
          <w:tcPr>
            <w:tcW w:w="1133" w:type="pct"/>
            <w:tcBorders>
              <w:top w:val="nil"/>
              <w:left w:val="nil"/>
              <w:bottom w:val="single" w:sz="4" w:space="0" w:color="auto"/>
              <w:right w:val="single" w:sz="4" w:space="0" w:color="auto"/>
            </w:tcBorders>
            <w:shd w:val="clear" w:color="auto" w:fill="auto"/>
            <w:noWrap/>
            <w:vAlign w:val="center"/>
            <w:hideMark/>
          </w:tcPr>
          <w:p w14:paraId="7F19CB72"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1B9ED239" w14:textId="77777777" w:rsidR="0017378E" w:rsidRPr="001457DF" w:rsidRDefault="0017378E" w:rsidP="001457DF">
            <w:pPr>
              <w:pStyle w:val="TAC"/>
            </w:pPr>
            <w:r w:rsidRPr="001457DF">
              <w:t>-0.76</w:t>
            </w:r>
          </w:p>
        </w:tc>
      </w:tr>
      <w:tr w:rsidR="0017378E" w:rsidRPr="009531ED" w14:paraId="0AFB291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799C64C"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93617"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767CDA15"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2EC74DA4" w14:textId="77777777" w:rsidR="0017378E" w:rsidRPr="001457DF" w:rsidRDefault="0017378E" w:rsidP="001457DF">
            <w:pPr>
              <w:pStyle w:val="TAC"/>
            </w:pPr>
            <w:r w:rsidRPr="001457DF">
              <w:t>-0.19</w:t>
            </w:r>
          </w:p>
        </w:tc>
        <w:tc>
          <w:tcPr>
            <w:tcW w:w="1133" w:type="pct"/>
            <w:tcBorders>
              <w:top w:val="nil"/>
              <w:left w:val="nil"/>
              <w:bottom w:val="single" w:sz="4" w:space="0" w:color="auto"/>
              <w:right w:val="single" w:sz="4" w:space="0" w:color="auto"/>
            </w:tcBorders>
            <w:shd w:val="clear" w:color="auto" w:fill="auto"/>
            <w:noWrap/>
            <w:vAlign w:val="center"/>
            <w:hideMark/>
          </w:tcPr>
          <w:p w14:paraId="2EFA69B7"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57B662DA" w14:textId="77777777" w:rsidR="0017378E" w:rsidRPr="001457DF" w:rsidRDefault="0017378E" w:rsidP="001457DF">
            <w:pPr>
              <w:pStyle w:val="TAC"/>
            </w:pPr>
            <w:r w:rsidRPr="001457DF">
              <w:t>-2.06</w:t>
            </w:r>
          </w:p>
        </w:tc>
      </w:tr>
      <w:tr w:rsidR="0017378E" w:rsidRPr="009531ED" w14:paraId="6D186DB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639C9C"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BFD49"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77B0D9F2"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56A5FF7D" w14:textId="77777777" w:rsidR="0017378E" w:rsidRPr="001457DF" w:rsidRDefault="0017378E" w:rsidP="001457DF">
            <w:pPr>
              <w:pStyle w:val="TAC"/>
            </w:pPr>
            <w:r w:rsidRPr="001457DF">
              <w:t>-0.28</w:t>
            </w:r>
          </w:p>
        </w:tc>
        <w:tc>
          <w:tcPr>
            <w:tcW w:w="1133" w:type="pct"/>
            <w:tcBorders>
              <w:top w:val="nil"/>
              <w:left w:val="nil"/>
              <w:bottom w:val="single" w:sz="4" w:space="0" w:color="auto"/>
              <w:right w:val="single" w:sz="4" w:space="0" w:color="auto"/>
            </w:tcBorders>
            <w:shd w:val="clear" w:color="auto" w:fill="auto"/>
            <w:noWrap/>
            <w:vAlign w:val="center"/>
            <w:hideMark/>
          </w:tcPr>
          <w:p w14:paraId="394751E0"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001CD4B2" w14:textId="77777777" w:rsidR="0017378E" w:rsidRPr="001457DF" w:rsidRDefault="0017378E" w:rsidP="001457DF">
            <w:pPr>
              <w:pStyle w:val="TAC"/>
            </w:pPr>
            <w:r w:rsidRPr="001457DF">
              <w:t>-1.39</w:t>
            </w:r>
          </w:p>
        </w:tc>
      </w:tr>
      <w:tr w:rsidR="0017378E" w:rsidRPr="009531ED" w14:paraId="7E65E44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367A32" w14:textId="77777777" w:rsidR="0017378E" w:rsidRPr="001457DF" w:rsidRDefault="0017378E" w:rsidP="001457DF">
            <w:pPr>
              <w:pStyle w:val="TAC"/>
            </w:pPr>
            <w:r w:rsidRPr="001457DF">
              <w:t>Ericsson</w:t>
            </w:r>
            <w:r w:rsidRPr="001457DF">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0DFAC189"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7DF516D"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7D43A653"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2750B54A" w14:textId="77777777" w:rsidR="0017378E" w:rsidRPr="001457DF" w:rsidRDefault="0017378E" w:rsidP="001457DF">
            <w:pPr>
              <w:pStyle w:val="TAC"/>
            </w:pPr>
            <w:r w:rsidRPr="001457DF">
              <w:t>-5.5</w:t>
            </w:r>
          </w:p>
        </w:tc>
        <w:tc>
          <w:tcPr>
            <w:tcW w:w="611" w:type="pct"/>
            <w:tcBorders>
              <w:top w:val="nil"/>
              <w:left w:val="nil"/>
              <w:bottom w:val="single" w:sz="4" w:space="0" w:color="auto"/>
              <w:right w:val="single" w:sz="4" w:space="0" w:color="auto"/>
            </w:tcBorders>
            <w:shd w:val="clear" w:color="auto" w:fill="auto"/>
            <w:noWrap/>
            <w:vAlign w:val="center"/>
            <w:hideMark/>
          </w:tcPr>
          <w:p w14:paraId="5E47AA87" w14:textId="77777777" w:rsidR="0017378E" w:rsidRPr="001457DF" w:rsidRDefault="0017378E" w:rsidP="001457DF">
            <w:pPr>
              <w:pStyle w:val="TAC"/>
            </w:pPr>
            <w:r w:rsidRPr="001457DF">
              <w:t>-8.1</w:t>
            </w:r>
          </w:p>
        </w:tc>
      </w:tr>
      <w:tr w:rsidR="0017378E" w:rsidRPr="009531ED" w14:paraId="0CF6B8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5F3F6A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B4928D3"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60AFF22E"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58EAAC25"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3DDAF4B0" w14:textId="77777777" w:rsidR="0017378E" w:rsidRPr="001457DF" w:rsidRDefault="0017378E" w:rsidP="001457DF">
            <w:pPr>
              <w:pStyle w:val="TAC"/>
            </w:pPr>
            <w:r w:rsidRPr="001457DF">
              <w:t>-4.1</w:t>
            </w:r>
          </w:p>
        </w:tc>
        <w:tc>
          <w:tcPr>
            <w:tcW w:w="611" w:type="pct"/>
            <w:tcBorders>
              <w:top w:val="nil"/>
              <w:left w:val="nil"/>
              <w:bottom w:val="single" w:sz="4" w:space="0" w:color="auto"/>
              <w:right w:val="single" w:sz="4" w:space="0" w:color="auto"/>
            </w:tcBorders>
            <w:shd w:val="clear" w:color="auto" w:fill="auto"/>
            <w:noWrap/>
            <w:vAlign w:val="center"/>
            <w:hideMark/>
          </w:tcPr>
          <w:p w14:paraId="13E9D756" w14:textId="77777777" w:rsidR="0017378E" w:rsidRPr="001457DF" w:rsidRDefault="0017378E" w:rsidP="001457DF">
            <w:pPr>
              <w:pStyle w:val="TAC"/>
            </w:pPr>
            <w:r w:rsidRPr="001457DF">
              <w:t>-8.1</w:t>
            </w:r>
          </w:p>
        </w:tc>
      </w:tr>
      <w:tr w:rsidR="0017378E" w:rsidRPr="009531ED" w14:paraId="5BCCB2B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001068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264170C"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04D51595" w14:textId="77777777" w:rsidR="0017378E" w:rsidRPr="001457DF" w:rsidRDefault="0017378E" w:rsidP="001457DF">
            <w:pPr>
              <w:pStyle w:val="TAC"/>
            </w:pPr>
            <w:r w:rsidRPr="001457DF">
              <w:t>-1</w:t>
            </w:r>
          </w:p>
        </w:tc>
        <w:tc>
          <w:tcPr>
            <w:tcW w:w="483" w:type="pct"/>
            <w:tcBorders>
              <w:top w:val="nil"/>
              <w:left w:val="nil"/>
              <w:bottom w:val="single" w:sz="4" w:space="0" w:color="auto"/>
              <w:right w:val="single" w:sz="4" w:space="0" w:color="auto"/>
            </w:tcBorders>
            <w:shd w:val="clear" w:color="auto" w:fill="auto"/>
            <w:noWrap/>
            <w:vAlign w:val="center"/>
            <w:hideMark/>
          </w:tcPr>
          <w:p w14:paraId="7DA9B018" w14:textId="77777777" w:rsidR="0017378E" w:rsidRPr="001457DF" w:rsidRDefault="0017378E" w:rsidP="001457DF">
            <w:pPr>
              <w:pStyle w:val="TAC"/>
            </w:pPr>
            <w:r w:rsidRPr="001457DF">
              <w:t>-1.1</w:t>
            </w:r>
          </w:p>
        </w:tc>
        <w:tc>
          <w:tcPr>
            <w:tcW w:w="1133" w:type="pct"/>
            <w:tcBorders>
              <w:top w:val="nil"/>
              <w:left w:val="nil"/>
              <w:bottom w:val="single" w:sz="4" w:space="0" w:color="auto"/>
              <w:right w:val="single" w:sz="4" w:space="0" w:color="auto"/>
            </w:tcBorders>
            <w:shd w:val="clear" w:color="auto" w:fill="auto"/>
            <w:noWrap/>
            <w:vAlign w:val="center"/>
            <w:hideMark/>
          </w:tcPr>
          <w:p w14:paraId="71D5870C" w14:textId="77777777" w:rsidR="0017378E" w:rsidRPr="001457DF" w:rsidRDefault="0017378E" w:rsidP="001457DF">
            <w:pPr>
              <w:pStyle w:val="TAC"/>
            </w:pPr>
            <w:r w:rsidRPr="001457DF">
              <w:t>-3</w:t>
            </w:r>
          </w:p>
        </w:tc>
        <w:tc>
          <w:tcPr>
            <w:tcW w:w="611" w:type="pct"/>
            <w:tcBorders>
              <w:top w:val="nil"/>
              <w:left w:val="nil"/>
              <w:bottom w:val="single" w:sz="4" w:space="0" w:color="auto"/>
              <w:right w:val="single" w:sz="4" w:space="0" w:color="auto"/>
            </w:tcBorders>
            <w:shd w:val="clear" w:color="auto" w:fill="auto"/>
            <w:noWrap/>
            <w:vAlign w:val="center"/>
            <w:hideMark/>
          </w:tcPr>
          <w:p w14:paraId="27AABACB" w14:textId="77777777" w:rsidR="0017378E" w:rsidRPr="001457DF" w:rsidRDefault="0017378E" w:rsidP="001457DF">
            <w:pPr>
              <w:pStyle w:val="TAC"/>
            </w:pPr>
            <w:r w:rsidRPr="001457DF">
              <w:t>-7</w:t>
            </w:r>
          </w:p>
        </w:tc>
      </w:tr>
      <w:tr w:rsidR="0017378E" w:rsidRPr="00CE6306" w14:paraId="2724D08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F126CB" w14:textId="77777777" w:rsidR="0017378E" w:rsidRPr="001457DF" w:rsidRDefault="0017378E" w:rsidP="001457DF">
            <w:pPr>
              <w:pStyle w:val="TAC"/>
            </w:pPr>
            <w:r w:rsidRPr="001457DF">
              <w:t>Nokia</w:t>
            </w:r>
            <w:r w:rsidRPr="001457DF">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6A0D70"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0B927DC6" w14:textId="77777777" w:rsidR="0017378E" w:rsidRPr="001457DF" w:rsidRDefault="0017378E" w:rsidP="001457DF">
            <w:pPr>
              <w:pStyle w:val="TAC"/>
            </w:pPr>
            <w:r w:rsidRPr="001457DF">
              <w:t>-0.2</w:t>
            </w:r>
          </w:p>
        </w:tc>
        <w:tc>
          <w:tcPr>
            <w:tcW w:w="483" w:type="pct"/>
            <w:tcBorders>
              <w:top w:val="nil"/>
              <w:left w:val="nil"/>
              <w:bottom w:val="single" w:sz="4" w:space="0" w:color="auto"/>
              <w:right w:val="single" w:sz="4" w:space="0" w:color="auto"/>
            </w:tcBorders>
            <w:shd w:val="clear" w:color="auto" w:fill="auto"/>
            <w:noWrap/>
            <w:vAlign w:val="center"/>
            <w:hideMark/>
          </w:tcPr>
          <w:p w14:paraId="0DEFC09E" w14:textId="77777777" w:rsidR="0017378E" w:rsidRPr="001457DF" w:rsidRDefault="0017378E" w:rsidP="001457DF">
            <w:pPr>
              <w:pStyle w:val="TAC"/>
            </w:pPr>
            <w:r w:rsidRPr="001457DF">
              <w:t>0.3</w:t>
            </w:r>
          </w:p>
        </w:tc>
        <w:tc>
          <w:tcPr>
            <w:tcW w:w="1133" w:type="pct"/>
            <w:tcBorders>
              <w:top w:val="nil"/>
              <w:left w:val="nil"/>
              <w:bottom w:val="single" w:sz="4" w:space="0" w:color="auto"/>
              <w:right w:val="single" w:sz="4" w:space="0" w:color="auto"/>
            </w:tcBorders>
            <w:shd w:val="clear" w:color="auto" w:fill="auto"/>
            <w:noWrap/>
            <w:vAlign w:val="center"/>
            <w:hideMark/>
          </w:tcPr>
          <w:p w14:paraId="41BD1CE7" w14:textId="77777777" w:rsidR="0017378E" w:rsidRPr="001457DF" w:rsidRDefault="0017378E" w:rsidP="001457DF">
            <w:pPr>
              <w:pStyle w:val="TAC"/>
            </w:pPr>
            <w:r w:rsidRPr="001457DF">
              <w:t>-8.3</w:t>
            </w:r>
          </w:p>
        </w:tc>
        <w:tc>
          <w:tcPr>
            <w:tcW w:w="611" w:type="pct"/>
            <w:tcBorders>
              <w:top w:val="nil"/>
              <w:left w:val="nil"/>
              <w:bottom w:val="single" w:sz="4" w:space="0" w:color="auto"/>
              <w:right w:val="single" w:sz="4" w:space="0" w:color="auto"/>
            </w:tcBorders>
            <w:shd w:val="clear" w:color="auto" w:fill="auto"/>
            <w:noWrap/>
            <w:vAlign w:val="center"/>
            <w:hideMark/>
          </w:tcPr>
          <w:p w14:paraId="0F0AA9E8" w14:textId="77777777" w:rsidR="0017378E" w:rsidRPr="001457DF" w:rsidRDefault="0017378E" w:rsidP="001457DF">
            <w:pPr>
              <w:pStyle w:val="TAC"/>
            </w:pPr>
            <w:r w:rsidRPr="001457DF">
              <w:t>-3.2</w:t>
            </w:r>
          </w:p>
        </w:tc>
      </w:tr>
      <w:tr w:rsidR="0017378E" w:rsidRPr="009531ED" w14:paraId="181B0C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61453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A9AF05"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58AC0A56" w14:textId="77777777" w:rsidR="0017378E" w:rsidRPr="001457DF" w:rsidRDefault="0017378E" w:rsidP="001457DF">
            <w:pPr>
              <w:pStyle w:val="TAC"/>
            </w:pPr>
            <w:r w:rsidRPr="001457DF">
              <w:t>0.5</w:t>
            </w:r>
          </w:p>
        </w:tc>
        <w:tc>
          <w:tcPr>
            <w:tcW w:w="483" w:type="pct"/>
            <w:tcBorders>
              <w:top w:val="nil"/>
              <w:left w:val="nil"/>
              <w:bottom w:val="single" w:sz="4" w:space="0" w:color="auto"/>
              <w:right w:val="single" w:sz="4" w:space="0" w:color="auto"/>
            </w:tcBorders>
            <w:shd w:val="clear" w:color="auto" w:fill="auto"/>
            <w:noWrap/>
            <w:vAlign w:val="center"/>
            <w:hideMark/>
          </w:tcPr>
          <w:p w14:paraId="5B1575EF" w14:textId="77777777" w:rsidR="0017378E" w:rsidRPr="001457DF" w:rsidRDefault="0017378E" w:rsidP="001457DF">
            <w:pPr>
              <w:pStyle w:val="TAC"/>
            </w:pPr>
            <w:r w:rsidRPr="001457DF">
              <w:t>0.8</w:t>
            </w:r>
          </w:p>
        </w:tc>
        <w:tc>
          <w:tcPr>
            <w:tcW w:w="1133" w:type="pct"/>
            <w:tcBorders>
              <w:top w:val="nil"/>
              <w:left w:val="nil"/>
              <w:bottom w:val="single" w:sz="4" w:space="0" w:color="auto"/>
              <w:right w:val="single" w:sz="4" w:space="0" w:color="auto"/>
            </w:tcBorders>
            <w:shd w:val="clear" w:color="auto" w:fill="auto"/>
            <w:noWrap/>
            <w:vAlign w:val="center"/>
            <w:hideMark/>
          </w:tcPr>
          <w:p w14:paraId="615A32DB" w14:textId="77777777" w:rsidR="0017378E" w:rsidRPr="001457DF" w:rsidRDefault="0017378E" w:rsidP="001457DF">
            <w:pPr>
              <w:pStyle w:val="TAC"/>
            </w:pPr>
            <w:r w:rsidRPr="001457DF">
              <w:t>-1.9</w:t>
            </w:r>
          </w:p>
        </w:tc>
        <w:tc>
          <w:tcPr>
            <w:tcW w:w="611" w:type="pct"/>
            <w:tcBorders>
              <w:top w:val="nil"/>
              <w:left w:val="nil"/>
              <w:bottom w:val="single" w:sz="4" w:space="0" w:color="auto"/>
              <w:right w:val="single" w:sz="4" w:space="0" w:color="auto"/>
            </w:tcBorders>
            <w:shd w:val="clear" w:color="auto" w:fill="auto"/>
            <w:noWrap/>
            <w:vAlign w:val="center"/>
            <w:hideMark/>
          </w:tcPr>
          <w:p w14:paraId="5C5DDE03" w14:textId="77777777" w:rsidR="0017378E" w:rsidRPr="001457DF" w:rsidRDefault="0017378E" w:rsidP="001457DF">
            <w:pPr>
              <w:pStyle w:val="TAC"/>
            </w:pPr>
            <w:r w:rsidRPr="001457DF">
              <w:t>-2.8</w:t>
            </w:r>
          </w:p>
        </w:tc>
      </w:tr>
      <w:tr w:rsidR="0017378E" w:rsidRPr="009531ED" w14:paraId="2D4D445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C8F962"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9141DEA"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33CC5068" w14:textId="77777777" w:rsidR="0017378E" w:rsidRPr="001457DF" w:rsidRDefault="0017378E" w:rsidP="001457DF">
            <w:pPr>
              <w:pStyle w:val="TAC"/>
            </w:pPr>
            <w:r w:rsidRPr="001457DF">
              <w:t>0.3</w:t>
            </w:r>
          </w:p>
        </w:tc>
        <w:tc>
          <w:tcPr>
            <w:tcW w:w="483" w:type="pct"/>
            <w:tcBorders>
              <w:top w:val="nil"/>
              <w:left w:val="nil"/>
              <w:bottom w:val="single" w:sz="4" w:space="0" w:color="auto"/>
              <w:right w:val="single" w:sz="4" w:space="0" w:color="auto"/>
            </w:tcBorders>
            <w:shd w:val="clear" w:color="auto" w:fill="auto"/>
            <w:noWrap/>
            <w:vAlign w:val="center"/>
            <w:hideMark/>
          </w:tcPr>
          <w:p w14:paraId="40357AAD" w14:textId="77777777" w:rsidR="0017378E" w:rsidRPr="001457DF" w:rsidRDefault="0017378E" w:rsidP="001457DF">
            <w:pPr>
              <w:pStyle w:val="TAC"/>
            </w:pPr>
            <w:r w:rsidRPr="001457DF">
              <w:t>0.3</w:t>
            </w:r>
          </w:p>
        </w:tc>
        <w:tc>
          <w:tcPr>
            <w:tcW w:w="1133" w:type="pct"/>
            <w:tcBorders>
              <w:top w:val="nil"/>
              <w:left w:val="nil"/>
              <w:bottom w:val="single" w:sz="4" w:space="0" w:color="auto"/>
              <w:right w:val="single" w:sz="4" w:space="0" w:color="auto"/>
            </w:tcBorders>
            <w:shd w:val="clear" w:color="auto" w:fill="auto"/>
            <w:noWrap/>
            <w:vAlign w:val="center"/>
            <w:hideMark/>
          </w:tcPr>
          <w:p w14:paraId="5EB010F8" w14:textId="77777777" w:rsidR="0017378E" w:rsidRPr="001457DF" w:rsidRDefault="0017378E" w:rsidP="001457DF">
            <w:pPr>
              <w:pStyle w:val="TAC"/>
            </w:pPr>
            <w:r w:rsidRPr="001457DF">
              <w:t>3.5</w:t>
            </w:r>
          </w:p>
        </w:tc>
        <w:tc>
          <w:tcPr>
            <w:tcW w:w="611" w:type="pct"/>
            <w:tcBorders>
              <w:top w:val="nil"/>
              <w:left w:val="nil"/>
              <w:bottom w:val="single" w:sz="4" w:space="0" w:color="auto"/>
              <w:right w:val="single" w:sz="4" w:space="0" w:color="auto"/>
            </w:tcBorders>
            <w:shd w:val="clear" w:color="auto" w:fill="auto"/>
            <w:noWrap/>
            <w:vAlign w:val="center"/>
            <w:hideMark/>
          </w:tcPr>
          <w:p w14:paraId="2387D6EF" w14:textId="77777777" w:rsidR="0017378E" w:rsidRPr="001457DF" w:rsidRDefault="0017378E" w:rsidP="001457DF">
            <w:pPr>
              <w:pStyle w:val="TAC"/>
            </w:pPr>
            <w:r w:rsidRPr="001457DF">
              <w:t>1.5</w:t>
            </w:r>
          </w:p>
        </w:tc>
      </w:tr>
    </w:tbl>
    <w:p w14:paraId="42ACF7CD" w14:textId="77777777" w:rsidR="00CF4F53" w:rsidRPr="00CE6306" w:rsidRDefault="00CF4F53" w:rsidP="001457DF"/>
    <w:p w14:paraId="0842F228" w14:textId="6DC4E783" w:rsidR="0017378E" w:rsidRPr="009531ED" w:rsidRDefault="0030279C" w:rsidP="001457DF">
      <w:pPr>
        <w:pStyle w:val="TH"/>
      </w:pPr>
      <w:r>
        <w:t xml:space="preserve">Table </w:t>
      </w:r>
      <w:r w:rsidRPr="0030279C">
        <w:t>5.3.3.8.1</w:t>
      </w:r>
      <w:r w:rsidR="0017378E" w:rsidRPr="009531ED">
        <w:t>-2: SINR and throughput degradation for Indoor aggressor Indoor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17378E" w:rsidRPr="009531ED" w14:paraId="4AB1F0C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9F62" w14:textId="77777777" w:rsidR="0017378E" w:rsidRPr="00843636" w:rsidRDefault="0017378E" w:rsidP="001457DF">
            <w:pPr>
              <w:pStyle w:val="TAH"/>
            </w:pPr>
            <w:r w:rsidRPr="00843636">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F2495" w14:textId="77777777" w:rsidR="0017378E" w:rsidRPr="00995A3F" w:rsidRDefault="0017378E" w:rsidP="001457DF">
            <w:pPr>
              <w:pStyle w:val="TAH"/>
            </w:pPr>
            <w:r w:rsidRPr="00995A3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D2B2187" w14:textId="77777777" w:rsidR="0017378E" w:rsidRPr="009B5A9D" w:rsidRDefault="0017378E" w:rsidP="001457DF">
            <w:pPr>
              <w:pStyle w:val="TAH"/>
            </w:pPr>
            <w:r w:rsidRPr="009B5A9D">
              <w:t>Victim UL</w:t>
            </w:r>
          </w:p>
        </w:tc>
      </w:tr>
      <w:tr w:rsidR="0017378E" w:rsidRPr="009531ED" w14:paraId="5264F69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76E55F0"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EE39DA5"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23AB65"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72FD1C" w14:textId="77777777" w:rsidR="0017378E" w:rsidRPr="001457DF" w:rsidRDefault="0017378E" w:rsidP="001457DF">
            <w:pPr>
              <w:pStyle w:val="TAH"/>
              <w:rPr>
                <w:b w:val="0"/>
              </w:rPr>
            </w:pPr>
            <w:r w:rsidRPr="001457DF">
              <w:t>Throughput degradation (%)</w:t>
            </w:r>
          </w:p>
        </w:tc>
      </w:tr>
      <w:tr w:rsidR="0017378E" w:rsidRPr="009531ED" w14:paraId="6BE9B33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54A30D"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7FFD2EE"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C4BF0EB"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86635F8"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043159B1"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44A92AC" w14:textId="77777777" w:rsidR="0017378E" w:rsidRPr="001457DF" w:rsidRDefault="0017378E" w:rsidP="001457DF">
            <w:pPr>
              <w:pStyle w:val="TAH"/>
              <w:rPr>
                <w:b w:val="0"/>
              </w:rPr>
            </w:pPr>
            <w:r w:rsidRPr="001457DF">
              <w:t>DL</w:t>
            </w:r>
          </w:p>
        </w:tc>
      </w:tr>
      <w:tr w:rsidR="0017378E" w:rsidRPr="009531ED" w14:paraId="6DA4D6A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F8E1495" w14:textId="77777777" w:rsidR="0017378E" w:rsidRPr="00CE6306" w:rsidRDefault="0017378E" w:rsidP="001457DF">
            <w:pPr>
              <w:pStyle w:val="TAC"/>
            </w:pPr>
            <w:r w:rsidRPr="00CE6306">
              <w:t>LGE</w:t>
            </w:r>
            <w:r w:rsidRPr="00CE6306">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08B887DA"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2A406314"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0325C88A" w14:textId="77777777" w:rsidR="0017378E" w:rsidRPr="001457DF" w:rsidRDefault="0017378E" w:rsidP="001457DF">
            <w:pPr>
              <w:pStyle w:val="TAC"/>
            </w:pPr>
            <w:r w:rsidRPr="001457DF">
              <w:t>-0.05</w:t>
            </w:r>
          </w:p>
        </w:tc>
        <w:tc>
          <w:tcPr>
            <w:tcW w:w="1133" w:type="pct"/>
            <w:tcBorders>
              <w:top w:val="nil"/>
              <w:left w:val="nil"/>
              <w:bottom w:val="single" w:sz="4" w:space="0" w:color="auto"/>
              <w:right w:val="single" w:sz="4" w:space="0" w:color="auto"/>
            </w:tcBorders>
            <w:shd w:val="clear" w:color="auto" w:fill="auto"/>
            <w:noWrap/>
            <w:vAlign w:val="center"/>
            <w:hideMark/>
          </w:tcPr>
          <w:p w14:paraId="5B8B1A8A"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02861A1F" w14:textId="77777777" w:rsidR="0017378E" w:rsidRPr="001457DF" w:rsidRDefault="0017378E" w:rsidP="001457DF">
            <w:pPr>
              <w:pStyle w:val="TAC"/>
            </w:pPr>
            <w:r w:rsidRPr="001457DF">
              <w:t>-0.97</w:t>
            </w:r>
          </w:p>
        </w:tc>
      </w:tr>
      <w:tr w:rsidR="0017378E" w:rsidRPr="009531ED" w14:paraId="47E3C4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7CB91C5"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A41FE4"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3E6821D4"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3BE69E1A" w14:textId="77777777" w:rsidR="0017378E" w:rsidRPr="001457DF" w:rsidRDefault="0017378E" w:rsidP="001457DF">
            <w:pPr>
              <w:pStyle w:val="TAC"/>
            </w:pPr>
            <w:r w:rsidRPr="001457DF">
              <w:t>-0.24</w:t>
            </w:r>
          </w:p>
        </w:tc>
        <w:tc>
          <w:tcPr>
            <w:tcW w:w="1133" w:type="pct"/>
            <w:tcBorders>
              <w:top w:val="nil"/>
              <w:left w:val="nil"/>
              <w:bottom w:val="single" w:sz="4" w:space="0" w:color="auto"/>
              <w:right w:val="single" w:sz="4" w:space="0" w:color="auto"/>
            </w:tcBorders>
            <w:shd w:val="clear" w:color="auto" w:fill="auto"/>
            <w:noWrap/>
            <w:vAlign w:val="center"/>
            <w:hideMark/>
          </w:tcPr>
          <w:p w14:paraId="194C2E5A"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1A9B038C" w14:textId="77777777" w:rsidR="0017378E" w:rsidRPr="001457DF" w:rsidRDefault="0017378E" w:rsidP="001457DF">
            <w:pPr>
              <w:pStyle w:val="TAC"/>
            </w:pPr>
            <w:r w:rsidRPr="001457DF">
              <w:t>-2.64</w:t>
            </w:r>
          </w:p>
        </w:tc>
      </w:tr>
      <w:tr w:rsidR="0017378E" w:rsidRPr="009531ED" w14:paraId="033686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07E69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224E9F2"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4D2FB544"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3A49CF10" w14:textId="77777777" w:rsidR="0017378E" w:rsidRPr="001457DF" w:rsidRDefault="0017378E" w:rsidP="001457DF">
            <w:pPr>
              <w:pStyle w:val="TAC"/>
            </w:pPr>
            <w:r w:rsidRPr="001457DF">
              <w:t>-0.52</w:t>
            </w:r>
          </w:p>
        </w:tc>
        <w:tc>
          <w:tcPr>
            <w:tcW w:w="1133" w:type="pct"/>
            <w:tcBorders>
              <w:top w:val="nil"/>
              <w:left w:val="nil"/>
              <w:bottom w:val="single" w:sz="4" w:space="0" w:color="auto"/>
              <w:right w:val="single" w:sz="4" w:space="0" w:color="auto"/>
            </w:tcBorders>
            <w:shd w:val="clear" w:color="auto" w:fill="auto"/>
            <w:noWrap/>
            <w:vAlign w:val="center"/>
            <w:hideMark/>
          </w:tcPr>
          <w:p w14:paraId="3C997F17"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67AD6CDF" w14:textId="77777777" w:rsidR="0017378E" w:rsidRPr="001457DF" w:rsidRDefault="0017378E" w:rsidP="001457DF">
            <w:pPr>
              <w:pStyle w:val="TAC"/>
            </w:pPr>
            <w:r w:rsidRPr="001457DF">
              <w:t>-2.63</w:t>
            </w:r>
          </w:p>
        </w:tc>
      </w:tr>
      <w:tr w:rsidR="0017378E" w:rsidRPr="009531ED" w14:paraId="1F870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DFF285" w14:textId="77777777" w:rsidR="0017378E" w:rsidRPr="001457DF" w:rsidRDefault="0017378E" w:rsidP="001457DF">
            <w:pPr>
              <w:pStyle w:val="TAC"/>
            </w:pPr>
            <w:r w:rsidRPr="001457DF">
              <w:t>Ericsson</w:t>
            </w:r>
            <w:r w:rsidRPr="001457DF">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7367C14A"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E6F3714"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3BA0FC91"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2A061BB9" w14:textId="77777777" w:rsidR="0017378E" w:rsidRPr="001457DF" w:rsidRDefault="0017378E" w:rsidP="001457DF">
            <w:pPr>
              <w:pStyle w:val="TAC"/>
            </w:pPr>
            <w:r w:rsidRPr="001457DF">
              <w:t>-1</w:t>
            </w:r>
          </w:p>
        </w:tc>
        <w:tc>
          <w:tcPr>
            <w:tcW w:w="611" w:type="pct"/>
            <w:tcBorders>
              <w:top w:val="nil"/>
              <w:left w:val="nil"/>
              <w:bottom w:val="single" w:sz="4" w:space="0" w:color="auto"/>
              <w:right w:val="single" w:sz="4" w:space="0" w:color="auto"/>
            </w:tcBorders>
            <w:shd w:val="clear" w:color="auto" w:fill="auto"/>
            <w:noWrap/>
            <w:vAlign w:val="center"/>
            <w:hideMark/>
          </w:tcPr>
          <w:p w14:paraId="476241E7" w14:textId="77777777" w:rsidR="0017378E" w:rsidRPr="001457DF" w:rsidRDefault="0017378E" w:rsidP="001457DF">
            <w:pPr>
              <w:pStyle w:val="TAC"/>
            </w:pPr>
            <w:r w:rsidRPr="001457DF">
              <w:t>-1</w:t>
            </w:r>
          </w:p>
        </w:tc>
      </w:tr>
      <w:tr w:rsidR="0017378E" w:rsidRPr="009531ED" w14:paraId="12BC171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6AF134"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0B41ED8"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9104532"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103B6B67"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529418E5" w14:textId="77777777" w:rsidR="0017378E" w:rsidRPr="001457DF" w:rsidRDefault="0017378E" w:rsidP="001457DF">
            <w:pPr>
              <w:pStyle w:val="TAC"/>
            </w:pPr>
            <w:r w:rsidRPr="001457DF">
              <w:t>&lt;1</w:t>
            </w:r>
          </w:p>
        </w:tc>
        <w:tc>
          <w:tcPr>
            <w:tcW w:w="611" w:type="pct"/>
            <w:tcBorders>
              <w:top w:val="nil"/>
              <w:left w:val="nil"/>
              <w:bottom w:val="single" w:sz="4" w:space="0" w:color="auto"/>
              <w:right w:val="single" w:sz="4" w:space="0" w:color="auto"/>
            </w:tcBorders>
            <w:shd w:val="clear" w:color="auto" w:fill="auto"/>
            <w:noWrap/>
            <w:vAlign w:val="center"/>
            <w:hideMark/>
          </w:tcPr>
          <w:p w14:paraId="168BF82A" w14:textId="77777777" w:rsidR="0017378E" w:rsidRPr="001457DF" w:rsidRDefault="0017378E" w:rsidP="001457DF">
            <w:pPr>
              <w:pStyle w:val="TAC"/>
            </w:pPr>
            <w:r w:rsidRPr="001457DF">
              <w:t>-1</w:t>
            </w:r>
          </w:p>
        </w:tc>
      </w:tr>
      <w:tr w:rsidR="0017378E" w:rsidRPr="009531ED" w14:paraId="5FB06F9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CF5B52"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EF43F0"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430E1E49" w14:textId="77777777" w:rsidR="0017378E" w:rsidRPr="001457DF" w:rsidRDefault="0017378E" w:rsidP="001457DF">
            <w:pPr>
              <w:pStyle w:val="TAC"/>
            </w:pPr>
            <w:r w:rsidRPr="001457DF">
              <w:t>&lt;1</w:t>
            </w:r>
          </w:p>
        </w:tc>
        <w:tc>
          <w:tcPr>
            <w:tcW w:w="483" w:type="pct"/>
            <w:tcBorders>
              <w:top w:val="nil"/>
              <w:left w:val="nil"/>
              <w:bottom w:val="single" w:sz="4" w:space="0" w:color="auto"/>
              <w:right w:val="single" w:sz="4" w:space="0" w:color="auto"/>
            </w:tcBorders>
            <w:shd w:val="clear" w:color="auto" w:fill="auto"/>
            <w:noWrap/>
            <w:vAlign w:val="center"/>
            <w:hideMark/>
          </w:tcPr>
          <w:p w14:paraId="0FACB708" w14:textId="77777777" w:rsidR="0017378E" w:rsidRPr="001457DF" w:rsidRDefault="0017378E" w:rsidP="001457DF">
            <w:pPr>
              <w:pStyle w:val="TAC"/>
            </w:pPr>
            <w:r w:rsidRPr="001457DF">
              <w:t>&lt;1</w:t>
            </w:r>
          </w:p>
        </w:tc>
        <w:tc>
          <w:tcPr>
            <w:tcW w:w="1133" w:type="pct"/>
            <w:tcBorders>
              <w:top w:val="nil"/>
              <w:left w:val="nil"/>
              <w:bottom w:val="single" w:sz="4" w:space="0" w:color="auto"/>
              <w:right w:val="single" w:sz="4" w:space="0" w:color="auto"/>
            </w:tcBorders>
            <w:shd w:val="clear" w:color="auto" w:fill="auto"/>
            <w:noWrap/>
            <w:vAlign w:val="center"/>
            <w:hideMark/>
          </w:tcPr>
          <w:p w14:paraId="6FF65F95" w14:textId="77777777" w:rsidR="0017378E" w:rsidRPr="001457DF" w:rsidRDefault="0017378E" w:rsidP="001457DF">
            <w:pPr>
              <w:pStyle w:val="TAC"/>
            </w:pPr>
            <w:r w:rsidRPr="001457DF">
              <w:t>1</w:t>
            </w:r>
          </w:p>
        </w:tc>
        <w:tc>
          <w:tcPr>
            <w:tcW w:w="611" w:type="pct"/>
            <w:tcBorders>
              <w:top w:val="nil"/>
              <w:left w:val="nil"/>
              <w:bottom w:val="single" w:sz="4" w:space="0" w:color="auto"/>
              <w:right w:val="single" w:sz="4" w:space="0" w:color="auto"/>
            </w:tcBorders>
            <w:shd w:val="clear" w:color="auto" w:fill="auto"/>
            <w:noWrap/>
            <w:vAlign w:val="center"/>
            <w:hideMark/>
          </w:tcPr>
          <w:p w14:paraId="59BDC160" w14:textId="77777777" w:rsidR="0017378E" w:rsidRPr="001457DF" w:rsidRDefault="0017378E" w:rsidP="001457DF">
            <w:pPr>
              <w:pStyle w:val="TAC"/>
            </w:pPr>
            <w:r w:rsidRPr="001457DF">
              <w:t>&lt;1</w:t>
            </w:r>
          </w:p>
        </w:tc>
      </w:tr>
    </w:tbl>
    <w:p w14:paraId="0EB5ED64" w14:textId="77777777" w:rsidR="0017378E" w:rsidRPr="00CE6306" w:rsidRDefault="0017378E" w:rsidP="001457DF"/>
    <w:p w14:paraId="7460E0A1" w14:textId="35F28D05" w:rsidR="0017378E" w:rsidRPr="00CE6306" w:rsidRDefault="003330B8" w:rsidP="003330B8">
      <w:pPr>
        <w:pStyle w:val="Heading3"/>
      </w:pPr>
      <w:bookmarkStart w:id="241" w:name="_Toc9039931"/>
      <w:bookmarkStart w:id="242" w:name="_Toc9042983"/>
      <w:r w:rsidRPr="002F6FF2">
        <w:lastRenderedPageBreak/>
        <w:t>5.3.4</w:t>
      </w:r>
      <w:r w:rsidR="00CE6306">
        <w:tab/>
      </w:r>
      <w:r w:rsidR="0017378E" w:rsidRPr="00CE6306">
        <w:t>FR2</w:t>
      </w:r>
      <w:bookmarkEnd w:id="241"/>
      <w:bookmarkEnd w:id="242"/>
    </w:p>
    <w:p w14:paraId="43966F62" w14:textId="3518B92E" w:rsidR="0017378E" w:rsidRPr="00CE6306" w:rsidRDefault="003330B8" w:rsidP="003330B8">
      <w:pPr>
        <w:pStyle w:val="Heading4"/>
      </w:pPr>
      <w:bookmarkStart w:id="243" w:name="_Toc9039932"/>
      <w:bookmarkStart w:id="244" w:name="_Toc9042984"/>
      <w:r w:rsidRPr="002F6FF2">
        <w:t>5.3.4.1</w:t>
      </w:r>
      <w:r w:rsidR="00CE6306">
        <w:tab/>
      </w:r>
      <w:r w:rsidR="0017378E" w:rsidRPr="00CE6306">
        <w:t>Scenario 9: 30GHz Macro → Macro (DL)</w:t>
      </w:r>
      <w:bookmarkEnd w:id="243"/>
      <w:bookmarkEnd w:id="244"/>
    </w:p>
    <w:p w14:paraId="7D3BD5D8" w14:textId="1084F4AD" w:rsidR="0017378E" w:rsidRPr="00CE6306" w:rsidRDefault="001D73EE" w:rsidP="001457DF">
      <w:pPr>
        <w:pStyle w:val="Heading4"/>
      </w:pPr>
      <w:bookmarkStart w:id="245" w:name="_Ref8948080"/>
      <w:bookmarkStart w:id="246" w:name="_Toc9039933"/>
      <w:bookmarkStart w:id="247" w:name="_Toc9042985"/>
      <w:r w:rsidRPr="002F6FF2">
        <w:t>5.3.4.1.1</w:t>
      </w:r>
      <w:r w:rsidR="00CE6306">
        <w:tab/>
      </w:r>
      <w:r w:rsidR="0017378E" w:rsidRPr="00CE6306">
        <w:t>Results</w:t>
      </w:r>
      <w:bookmarkEnd w:id="245"/>
      <w:bookmarkEnd w:id="246"/>
      <w:bookmarkEnd w:id="247"/>
    </w:p>
    <w:p w14:paraId="00AB4560" w14:textId="635A13F0" w:rsidR="00CF4F53" w:rsidRPr="00843636" w:rsidRDefault="0030279C" w:rsidP="001457DF">
      <w:pPr>
        <w:pStyle w:val="TH"/>
        <w:rPr>
          <w:rFonts w:eastAsia="MS Mincho"/>
          <w:bCs/>
        </w:rPr>
      </w:pPr>
      <w:r>
        <w:t xml:space="preserve">Table </w:t>
      </w:r>
      <w:r w:rsidRPr="0030279C">
        <w:t>5.3.4.1.1</w:t>
      </w:r>
      <w:r w:rsidR="0017378E" w:rsidRPr="009531ED">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17378E" w:rsidRPr="009531ED" w14:paraId="5B301025"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EA85F"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DFFC7" w14:textId="77777777" w:rsidR="0017378E" w:rsidRPr="009B5A9D" w:rsidRDefault="0017378E" w:rsidP="001457DF">
            <w:pPr>
              <w:pStyle w:val="TAH"/>
            </w:pPr>
            <w:r w:rsidRPr="009B5A9D">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7CA6921" w14:textId="77777777" w:rsidR="0017378E" w:rsidRPr="001457DF" w:rsidRDefault="0017378E" w:rsidP="001457DF">
            <w:pPr>
              <w:pStyle w:val="TAH"/>
              <w:rPr>
                <w:b w:val="0"/>
              </w:rPr>
            </w:pPr>
            <w:r w:rsidRPr="001457DF">
              <w:t>Victim DL</w:t>
            </w:r>
          </w:p>
        </w:tc>
      </w:tr>
      <w:tr w:rsidR="0017378E" w:rsidRPr="009531ED" w14:paraId="38AAD82A"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5DE850A1"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346A0DA0"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99847F" w14:textId="77777777" w:rsidR="0017378E" w:rsidRPr="001457DF" w:rsidRDefault="0017378E" w:rsidP="001457DF">
            <w:pPr>
              <w:pStyle w:val="TAH"/>
              <w:rPr>
                <w:b w:val="0"/>
              </w:rPr>
            </w:pPr>
            <w:r w:rsidRPr="001457DF">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7CE005" w14:textId="77777777" w:rsidR="0017378E" w:rsidRPr="001457DF" w:rsidRDefault="0017378E" w:rsidP="001457DF">
            <w:pPr>
              <w:pStyle w:val="TAH"/>
              <w:rPr>
                <w:b w:val="0"/>
              </w:rPr>
            </w:pPr>
            <w:r w:rsidRPr="001457DF">
              <w:t>Throughput degradation (%)</w:t>
            </w:r>
          </w:p>
        </w:tc>
      </w:tr>
      <w:tr w:rsidR="0017378E" w:rsidRPr="009531ED" w14:paraId="6EA28F8F"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0D338D84"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0DC8B4A8"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7C7513E"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6484AAE9" w14:textId="77777777" w:rsidR="0017378E" w:rsidRPr="001457DF" w:rsidRDefault="0017378E" w:rsidP="001457DF">
            <w:pPr>
              <w:pStyle w:val="TAH"/>
              <w:rPr>
                <w:b w:val="0"/>
              </w:rPr>
            </w:pPr>
            <w:r w:rsidRPr="001457DF">
              <w:t>UL</w:t>
            </w:r>
          </w:p>
        </w:tc>
        <w:tc>
          <w:tcPr>
            <w:tcW w:w="1100" w:type="pct"/>
            <w:tcBorders>
              <w:top w:val="nil"/>
              <w:left w:val="nil"/>
              <w:bottom w:val="single" w:sz="4" w:space="0" w:color="auto"/>
              <w:right w:val="single" w:sz="4" w:space="0" w:color="auto"/>
            </w:tcBorders>
            <w:shd w:val="clear" w:color="auto" w:fill="auto"/>
            <w:noWrap/>
            <w:vAlign w:val="center"/>
            <w:hideMark/>
          </w:tcPr>
          <w:p w14:paraId="509DA25B" w14:textId="77777777" w:rsidR="0017378E" w:rsidRPr="001457DF" w:rsidRDefault="0017378E" w:rsidP="001457DF">
            <w:pPr>
              <w:pStyle w:val="TAH"/>
              <w:rPr>
                <w:b w:val="0"/>
              </w:rPr>
            </w:pPr>
            <w:r w:rsidRPr="001457DF">
              <w:t>50DL/50UL</w:t>
            </w:r>
          </w:p>
        </w:tc>
        <w:tc>
          <w:tcPr>
            <w:tcW w:w="633" w:type="pct"/>
            <w:tcBorders>
              <w:top w:val="nil"/>
              <w:left w:val="nil"/>
              <w:bottom w:val="single" w:sz="4" w:space="0" w:color="auto"/>
              <w:right w:val="single" w:sz="4" w:space="0" w:color="auto"/>
            </w:tcBorders>
            <w:shd w:val="clear" w:color="auto" w:fill="auto"/>
            <w:noWrap/>
            <w:vAlign w:val="center"/>
            <w:hideMark/>
          </w:tcPr>
          <w:p w14:paraId="4A6A649C" w14:textId="77777777" w:rsidR="0017378E" w:rsidRPr="001457DF" w:rsidRDefault="0017378E" w:rsidP="001457DF">
            <w:pPr>
              <w:pStyle w:val="TAH"/>
              <w:rPr>
                <w:b w:val="0"/>
              </w:rPr>
            </w:pPr>
            <w:r w:rsidRPr="001457DF">
              <w:t>UL</w:t>
            </w:r>
          </w:p>
        </w:tc>
      </w:tr>
      <w:tr w:rsidR="0017378E" w:rsidRPr="009531ED" w14:paraId="753C9771"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6A4773" w14:textId="77777777" w:rsidR="0017378E" w:rsidRPr="00CE6306" w:rsidRDefault="0017378E" w:rsidP="001457DF">
            <w:pPr>
              <w:pStyle w:val="TAC"/>
            </w:pPr>
            <w:r w:rsidRPr="00CE6306">
              <w:t>Huawei</w:t>
            </w:r>
            <w:r w:rsidRPr="00CE6306">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143F333"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46D5BF13" w14:textId="77777777" w:rsidR="0017378E" w:rsidRPr="001457DF" w:rsidRDefault="0017378E" w:rsidP="001457DF">
            <w:pPr>
              <w:pStyle w:val="TAC"/>
            </w:pPr>
            <w:r w:rsidRPr="001457DF">
              <w:t>-0.36</w:t>
            </w:r>
          </w:p>
        </w:tc>
        <w:tc>
          <w:tcPr>
            <w:tcW w:w="480" w:type="pct"/>
            <w:tcBorders>
              <w:top w:val="nil"/>
              <w:left w:val="nil"/>
              <w:bottom w:val="single" w:sz="4" w:space="0" w:color="auto"/>
              <w:right w:val="single" w:sz="4" w:space="0" w:color="auto"/>
            </w:tcBorders>
            <w:shd w:val="clear" w:color="auto" w:fill="auto"/>
            <w:noWrap/>
            <w:vAlign w:val="center"/>
            <w:hideMark/>
          </w:tcPr>
          <w:p w14:paraId="111003B0" w14:textId="77777777" w:rsidR="0017378E" w:rsidRPr="001457DF" w:rsidRDefault="0017378E" w:rsidP="001457DF">
            <w:pPr>
              <w:pStyle w:val="TAC"/>
            </w:pPr>
            <w:r w:rsidRPr="001457DF">
              <w:t>-0.4</w:t>
            </w:r>
          </w:p>
        </w:tc>
        <w:tc>
          <w:tcPr>
            <w:tcW w:w="1100" w:type="pct"/>
            <w:tcBorders>
              <w:top w:val="nil"/>
              <w:left w:val="nil"/>
              <w:bottom w:val="single" w:sz="4" w:space="0" w:color="auto"/>
              <w:right w:val="single" w:sz="4" w:space="0" w:color="auto"/>
            </w:tcBorders>
            <w:shd w:val="clear" w:color="auto" w:fill="auto"/>
            <w:noWrap/>
            <w:vAlign w:val="center"/>
            <w:hideMark/>
          </w:tcPr>
          <w:p w14:paraId="2E6A2ADD" w14:textId="77777777" w:rsidR="0017378E" w:rsidRPr="001457DF" w:rsidRDefault="0017378E" w:rsidP="001457DF">
            <w:pPr>
              <w:pStyle w:val="TAC"/>
            </w:pPr>
            <w:r w:rsidRPr="001457DF">
              <w:t>-3.75</w:t>
            </w:r>
          </w:p>
        </w:tc>
        <w:tc>
          <w:tcPr>
            <w:tcW w:w="633" w:type="pct"/>
            <w:tcBorders>
              <w:top w:val="nil"/>
              <w:left w:val="nil"/>
              <w:bottom w:val="single" w:sz="4" w:space="0" w:color="auto"/>
              <w:right w:val="single" w:sz="4" w:space="0" w:color="auto"/>
            </w:tcBorders>
            <w:shd w:val="clear" w:color="auto" w:fill="auto"/>
            <w:noWrap/>
            <w:vAlign w:val="center"/>
            <w:hideMark/>
          </w:tcPr>
          <w:p w14:paraId="39FB3568" w14:textId="77777777" w:rsidR="0017378E" w:rsidRPr="001457DF" w:rsidRDefault="0017378E" w:rsidP="001457DF">
            <w:pPr>
              <w:pStyle w:val="TAC"/>
            </w:pPr>
            <w:r w:rsidRPr="001457DF">
              <w:t>-4.07</w:t>
            </w:r>
          </w:p>
        </w:tc>
      </w:tr>
      <w:tr w:rsidR="0017378E" w:rsidRPr="009531ED" w14:paraId="05254B1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8AC0E3"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616A19A"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3D426251" w14:textId="77777777" w:rsidR="0017378E" w:rsidRPr="001457DF" w:rsidRDefault="0017378E" w:rsidP="001457DF">
            <w:pPr>
              <w:pStyle w:val="TAC"/>
            </w:pPr>
            <w:r w:rsidRPr="001457DF">
              <w:t>0</w:t>
            </w:r>
          </w:p>
        </w:tc>
        <w:tc>
          <w:tcPr>
            <w:tcW w:w="480" w:type="pct"/>
            <w:tcBorders>
              <w:top w:val="nil"/>
              <w:left w:val="nil"/>
              <w:bottom w:val="single" w:sz="4" w:space="0" w:color="auto"/>
              <w:right w:val="single" w:sz="4" w:space="0" w:color="auto"/>
            </w:tcBorders>
            <w:shd w:val="clear" w:color="auto" w:fill="auto"/>
            <w:noWrap/>
            <w:vAlign w:val="center"/>
            <w:hideMark/>
          </w:tcPr>
          <w:p w14:paraId="36C2A14E" w14:textId="77777777" w:rsidR="0017378E" w:rsidRPr="001457DF" w:rsidRDefault="0017378E" w:rsidP="001457DF">
            <w:pPr>
              <w:pStyle w:val="TAC"/>
            </w:pPr>
            <w:r w:rsidRPr="001457DF">
              <w:t>-0.68</w:t>
            </w:r>
          </w:p>
        </w:tc>
        <w:tc>
          <w:tcPr>
            <w:tcW w:w="1100" w:type="pct"/>
            <w:tcBorders>
              <w:top w:val="nil"/>
              <w:left w:val="nil"/>
              <w:bottom w:val="single" w:sz="4" w:space="0" w:color="auto"/>
              <w:right w:val="single" w:sz="4" w:space="0" w:color="auto"/>
            </w:tcBorders>
            <w:shd w:val="clear" w:color="auto" w:fill="auto"/>
            <w:noWrap/>
            <w:vAlign w:val="center"/>
            <w:hideMark/>
          </w:tcPr>
          <w:p w14:paraId="63B30C0B" w14:textId="77777777" w:rsidR="0017378E" w:rsidRPr="001457DF" w:rsidRDefault="0017378E" w:rsidP="001457DF">
            <w:pPr>
              <w:pStyle w:val="TAC"/>
            </w:pPr>
            <w:r w:rsidRPr="001457DF">
              <w:t>0.00</w:t>
            </w:r>
          </w:p>
        </w:tc>
        <w:tc>
          <w:tcPr>
            <w:tcW w:w="633" w:type="pct"/>
            <w:tcBorders>
              <w:top w:val="nil"/>
              <w:left w:val="nil"/>
              <w:bottom w:val="single" w:sz="4" w:space="0" w:color="auto"/>
              <w:right w:val="single" w:sz="4" w:space="0" w:color="auto"/>
            </w:tcBorders>
            <w:shd w:val="clear" w:color="auto" w:fill="auto"/>
            <w:noWrap/>
            <w:vAlign w:val="center"/>
            <w:hideMark/>
          </w:tcPr>
          <w:p w14:paraId="66E1F29C" w14:textId="77777777" w:rsidR="0017378E" w:rsidRPr="001457DF" w:rsidRDefault="0017378E" w:rsidP="001457DF">
            <w:pPr>
              <w:pStyle w:val="TAC"/>
            </w:pPr>
            <w:r w:rsidRPr="001457DF">
              <w:t>0.00</w:t>
            </w:r>
          </w:p>
        </w:tc>
      </w:tr>
      <w:tr w:rsidR="0017378E" w:rsidRPr="009531ED" w14:paraId="6DCDA6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2BEE4AA"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056F46B" w14:textId="77777777" w:rsidR="0017378E" w:rsidRPr="001457DF" w:rsidRDefault="0017378E" w:rsidP="001457DF">
            <w:pPr>
              <w:pStyle w:val="TAC"/>
            </w:pPr>
            <w:r w:rsidRPr="001457DF">
              <w:t>95%</w:t>
            </w:r>
          </w:p>
        </w:tc>
        <w:tc>
          <w:tcPr>
            <w:tcW w:w="889" w:type="pct"/>
            <w:tcBorders>
              <w:top w:val="nil"/>
              <w:left w:val="nil"/>
              <w:bottom w:val="nil"/>
              <w:right w:val="single" w:sz="4" w:space="0" w:color="auto"/>
            </w:tcBorders>
            <w:shd w:val="clear" w:color="auto" w:fill="auto"/>
            <w:noWrap/>
            <w:vAlign w:val="center"/>
            <w:hideMark/>
          </w:tcPr>
          <w:p w14:paraId="52EBA296" w14:textId="77777777" w:rsidR="0017378E" w:rsidRPr="001457DF" w:rsidRDefault="0017378E" w:rsidP="001457DF">
            <w:pPr>
              <w:pStyle w:val="TAC"/>
            </w:pPr>
            <w:r w:rsidRPr="001457DF">
              <w:t>-0.22</w:t>
            </w:r>
          </w:p>
        </w:tc>
        <w:tc>
          <w:tcPr>
            <w:tcW w:w="480" w:type="pct"/>
            <w:tcBorders>
              <w:top w:val="nil"/>
              <w:left w:val="nil"/>
              <w:bottom w:val="nil"/>
              <w:right w:val="single" w:sz="4" w:space="0" w:color="auto"/>
            </w:tcBorders>
            <w:shd w:val="clear" w:color="auto" w:fill="auto"/>
            <w:noWrap/>
            <w:vAlign w:val="center"/>
            <w:hideMark/>
          </w:tcPr>
          <w:p w14:paraId="34C92CAF" w14:textId="77777777" w:rsidR="0017378E" w:rsidRPr="001457DF" w:rsidRDefault="0017378E" w:rsidP="001457DF">
            <w:pPr>
              <w:pStyle w:val="TAC"/>
            </w:pPr>
            <w:r w:rsidRPr="001457DF">
              <w:t>-0.82</w:t>
            </w:r>
          </w:p>
        </w:tc>
        <w:tc>
          <w:tcPr>
            <w:tcW w:w="1100" w:type="pct"/>
            <w:tcBorders>
              <w:top w:val="nil"/>
              <w:left w:val="nil"/>
              <w:bottom w:val="nil"/>
              <w:right w:val="single" w:sz="4" w:space="0" w:color="auto"/>
            </w:tcBorders>
            <w:shd w:val="clear" w:color="auto" w:fill="auto"/>
            <w:noWrap/>
            <w:vAlign w:val="center"/>
            <w:hideMark/>
          </w:tcPr>
          <w:p w14:paraId="24C40766" w14:textId="77777777" w:rsidR="0017378E" w:rsidRPr="001457DF" w:rsidRDefault="0017378E" w:rsidP="001457DF">
            <w:pPr>
              <w:pStyle w:val="TAC"/>
            </w:pPr>
            <w:r w:rsidRPr="001457DF">
              <w:t>0.00</w:t>
            </w:r>
          </w:p>
        </w:tc>
        <w:tc>
          <w:tcPr>
            <w:tcW w:w="633" w:type="pct"/>
            <w:tcBorders>
              <w:top w:val="nil"/>
              <w:left w:val="nil"/>
              <w:bottom w:val="nil"/>
              <w:right w:val="single" w:sz="4" w:space="0" w:color="auto"/>
            </w:tcBorders>
            <w:shd w:val="clear" w:color="auto" w:fill="auto"/>
            <w:noWrap/>
            <w:vAlign w:val="center"/>
            <w:hideMark/>
          </w:tcPr>
          <w:p w14:paraId="0F5C9505" w14:textId="77777777" w:rsidR="0017378E" w:rsidRPr="001457DF" w:rsidRDefault="0017378E" w:rsidP="001457DF">
            <w:pPr>
              <w:pStyle w:val="TAC"/>
            </w:pPr>
            <w:r w:rsidRPr="001457DF">
              <w:t>0.00</w:t>
            </w:r>
          </w:p>
        </w:tc>
      </w:tr>
      <w:tr w:rsidR="0017378E" w:rsidRPr="009531ED" w14:paraId="29969779"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584D2FA" w14:textId="77777777" w:rsidR="0017378E" w:rsidRPr="001457DF" w:rsidRDefault="0017378E" w:rsidP="001457DF">
            <w:pPr>
              <w:pStyle w:val="TAC"/>
            </w:pPr>
            <w:r w:rsidRPr="001457DF">
              <w:t>LGE</w:t>
            </w:r>
            <w:r w:rsidRPr="001457DF">
              <w:br/>
              <w:t>(1907062)</w:t>
            </w:r>
          </w:p>
        </w:tc>
        <w:tc>
          <w:tcPr>
            <w:tcW w:w="1191" w:type="pct"/>
            <w:tcBorders>
              <w:top w:val="nil"/>
              <w:left w:val="nil"/>
              <w:bottom w:val="single" w:sz="4" w:space="0" w:color="auto"/>
              <w:right w:val="single" w:sz="4" w:space="0" w:color="auto"/>
            </w:tcBorders>
            <w:shd w:val="clear" w:color="auto" w:fill="auto"/>
            <w:noWrap/>
            <w:vAlign w:val="center"/>
            <w:hideMark/>
          </w:tcPr>
          <w:p w14:paraId="539E85D4"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0380FB06"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062AC2F7" w14:textId="77777777" w:rsidR="0017378E" w:rsidRPr="001457DF" w:rsidRDefault="0017378E" w:rsidP="001457DF">
            <w:pPr>
              <w:pStyle w:val="TAC"/>
            </w:pPr>
            <w:r w:rsidRPr="001457DF">
              <w:t>5.5</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31863088" w14:textId="77777777" w:rsidR="0017378E" w:rsidRPr="001457DF" w:rsidRDefault="0017378E" w:rsidP="001457DF">
            <w:pPr>
              <w:pStyle w:val="TAC"/>
            </w:pPr>
            <w:r w:rsidRPr="001457DF">
              <w:t>-</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0400B118" w14:textId="77777777" w:rsidR="0017378E" w:rsidRPr="001457DF" w:rsidRDefault="0017378E" w:rsidP="001457DF">
            <w:pPr>
              <w:pStyle w:val="TAC"/>
            </w:pPr>
            <w:r w:rsidRPr="001457DF">
              <w:t>37.08</w:t>
            </w:r>
          </w:p>
        </w:tc>
      </w:tr>
      <w:tr w:rsidR="0017378E" w:rsidRPr="009531ED" w14:paraId="1928BA4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13DC7D0"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A273BA6"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vAlign w:val="center"/>
            <w:hideMark/>
          </w:tcPr>
          <w:p w14:paraId="1E2814EA"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02B72509" w14:textId="77777777" w:rsidR="0017378E" w:rsidRPr="001457DF" w:rsidRDefault="0017378E" w:rsidP="001457DF">
            <w:pPr>
              <w:pStyle w:val="TAC"/>
            </w:pPr>
            <w:r w:rsidRPr="001457DF">
              <w:t>2.9</w:t>
            </w:r>
          </w:p>
        </w:tc>
        <w:tc>
          <w:tcPr>
            <w:tcW w:w="1100" w:type="pct"/>
            <w:tcBorders>
              <w:top w:val="nil"/>
              <w:left w:val="nil"/>
              <w:bottom w:val="single" w:sz="4" w:space="0" w:color="auto"/>
              <w:right w:val="single" w:sz="4" w:space="0" w:color="auto"/>
            </w:tcBorders>
            <w:shd w:val="clear" w:color="auto" w:fill="auto"/>
            <w:vAlign w:val="center"/>
            <w:hideMark/>
          </w:tcPr>
          <w:p w14:paraId="47147D72"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781D5A93" w14:textId="77777777" w:rsidR="0017378E" w:rsidRPr="001457DF" w:rsidRDefault="0017378E" w:rsidP="001457DF">
            <w:pPr>
              <w:pStyle w:val="TAC"/>
            </w:pPr>
            <w:r w:rsidRPr="001457DF">
              <w:t>9.5</w:t>
            </w:r>
          </w:p>
        </w:tc>
      </w:tr>
      <w:tr w:rsidR="0017378E" w:rsidRPr="009531ED" w14:paraId="41531CA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7F1FD1"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F46F98"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vAlign w:val="center"/>
            <w:hideMark/>
          </w:tcPr>
          <w:p w14:paraId="0169C575"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vAlign w:val="center"/>
            <w:hideMark/>
          </w:tcPr>
          <w:p w14:paraId="51C8C590" w14:textId="77777777" w:rsidR="0017378E" w:rsidRPr="001457DF" w:rsidRDefault="0017378E" w:rsidP="001457DF">
            <w:pPr>
              <w:pStyle w:val="TAC"/>
            </w:pPr>
            <w:r w:rsidRPr="001457DF">
              <w:t>2.19</w:t>
            </w:r>
          </w:p>
        </w:tc>
        <w:tc>
          <w:tcPr>
            <w:tcW w:w="1100" w:type="pct"/>
            <w:tcBorders>
              <w:top w:val="nil"/>
              <w:left w:val="nil"/>
              <w:bottom w:val="single" w:sz="4" w:space="0" w:color="auto"/>
              <w:right w:val="single" w:sz="4" w:space="0" w:color="auto"/>
            </w:tcBorders>
            <w:shd w:val="clear" w:color="auto" w:fill="auto"/>
            <w:vAlign w:val="center"/>
            <w:hideMark/>
          </w:tcPr>
          <w:p w14:paraId="1E4FF7AA"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vAlign w:val="center"/>
            <w:hideMark/>
          </w:tcPr>
          <w:p w14:paraId="7CDCE53C" w14:textId="77777777" w:rsidR="0017378E" w:rsidRPr="001457DF" w:rsidRDefault="0017378E" w:rsidP="001457DF">
            <w:pPr>
              <w:pStyle w:val="TAC"/>
            </w:pPr>
            <w:r w:rsidRPr="001457DF">
              <w:t>4.96</w:t>
            </w:r>
          </w:p>
        </w:tc>
      </w:tr>
      <w:tr w:rsidR="0017378E" w:rsidRPr="009531ED" w14:paraId="016FEA6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C7EA482" w14:textId="77777777" w:rsidR="0017378E" w:rsidRPr="001457DF" w:rsidRDefault="0017378E" w:rsidP="001457DF">
            <w:pPr>
              <w:pStyle w:val="TAC"/>
            </w:pPr>
            <w:r w:rsidRPr="001457DF">
              <w:t>Ericsson</w:t>
            </w:r>
            <w:r w:rsidRPr="001457DF">
              <w:br/>
              <w:t>(196098)</w:t>
            </w:r>
          </w:p>
        </w:tc>
        <w:tc>
          <w:tcPr>
            <w:tcW w:w="1191" w:type="pct"/>
            <w:tcBorders>
              <w:top w:val="nil"/>
              <w:left w:val="nil"/>
              <w:bottom w:val="single" w:sz="4" w:space="0" w:color="auto"/>
              <w:right w:val="single" w:sz="4" w:space="0" w:color="auto"/>
            </w:tcBorders>
            <w:shd w:val="clear" w:color="auto" w:fill="auto"/>
            <w:noWrap/>
            <w:vAlign w:val="center"/>
            <w:hideMark/>
          </w:tcPr>
          <w:p w14:paraId="1179DC68"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0B0938B5"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7BD130B2"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23461EAB" w14:textId="77777777" w:rsidR="0017378E" w:rsidRPr="001457DF" w:rsidRDefault="0017378E" w:rsidP="001457DF">
            <w:pPr>
              <w:pStyle w:val="TAC"/>
            </w:pPr>
            <w:r w:rsidRPr="001457DF">
              <w:t>&lt;1</w:t>
            </w:r>
          </w:p>
        </w:tc>
        <w:tc>
          <w:tcPr>
            <w:tcW w:w="633" w:type="pct"/>
            <w:tcBorders>
              <w:top w:val="nil"/>
              <w:left w:val="nil"/>
              <w:bottom w:val="single" w:sz="4" w:space="0" w:color="auto"/>
              <w:right w:val="single" w:sz="4" w:space="0" w:color="auto"/>
            </w:tcBorders>
            <w:shd w:val="clear" w:color="auto" w:fill="auto"/>
            <w:noWrap/>
            <w:vAlign w:val="center"/>
            <w:hideMark/>
          </w:tcPr>
          <w:p w14:paraId="54133F4A" w14:textId="77777777" w:rsidR="0017378E" w:rsidRPr="001457DF" w:rsidRDefault="0017378E" w:rsidP="001457DF">
            <w:pPr>
              <w:pStyle w:val="TAC"/>
            </w:pPr>
            <w:r w:rsidRPr="001457DF">
              <w:t>&lt;1</w:t>
            </w:r>
          </w:p>
        </w:tc>
      </w:tr>
      <w:tr w:rsidR="0017378E" w:rsidRPr="009531ED" w14:paraId="45A105B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D812AB2"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F4FB301"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4F92DF1D"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50864CC0"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4B3B4D32" w14:textId="77777777" w:rsidR="0017378E" w:rsidRPr="001457DF" w:rsidRDefault="0017378E" w:rsidP="001457DF">
            <w:pPr>
              <w:pStyle w:val="TAC"/>
            </w:pPr>
            <w:r w:rsidRPr="001457DF">
              <w:t>&lt;1</w:t>
            </w:r>
          </w:p>
        </w:tc>
        <w:tc>
          <w:tcPr>
            <w:tcW w:w="633" w:type="pct"/>
            <w:tcBorders>
              <w:top w:val="nil"/>
              <w:left w:val="nil"/>
              <w:bottom w:val="single" w:sz="4" w:space="0" w:color="auto"/>
              <w:right w:val="single" w:sz="4" w:space="0" w:color="auto"/>
            </w:tcBorders>
            <w:shd w:val="clear" w:color="auto" w:fill="auto"/>
            <w:noWrap/>
            <w:vAlign w:val="center"/>
            <w:hideMark/>
          </w:tcPr>
          <w:p w14:paraId="3D0D6323" w14:textId="77777777" w:rsidR="0017378E" w:rsidRPr="001457DF" w:rsidRDefault="0017378E" w:rsidP="001457DF">
            <w:pPr>
              <w:pStyle w:val="TAC"/>
            </w:pPr>
            <w:r w:rsidRPr="001457DF">
              <w:t>&lt;1</w:t>
            </w:r>
          </w:p>
        </w:tc>
      </w:tr>
      <w:tr w:rsidR="0017378E" w:rsidRPr="009531ED" w14:paraId="5FEDC92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D65FD33"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AF69B0"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50766ECF"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6A85EE49" w14:textId="77777777" w:rsidR="0017378E" w:rsidRPr="001457DF" w:rsidRDefault="0017378E" w:rsidP="001457DF">
            <w:pPr>
              <w:pStyle w:val="TAC"/>
            </w:pPr>
            <w:r w:rsidRPr="001457DF">
              <w:t>&lt;1</w:t>
            </w:r>
          </w:p>
        </w:tc>
        <w:tc>
          <w:tcPr>
            <w:tcW w:w="1100" w:type="pct"/>
            <w:tcBorders>
              <w:top w:val="nil"/>
              <w:left w:val="nil"/>
              <w:bottom w:val="single" w:sz="4" w:space="0" w:color="auto"/>
              <w:right w:val="single" w:sz="4" w:space="0" w:color="auto"/>
            </w:tcBorders>
            <w:shd w:val="clear" w:color="auto" w:fill="auto"/>
            <w:noWrap/>
            <w:vAlign w:val="center"/>
            <w:hideMark/>
          </w:tcPr>
          <w:p w14:paraId="2F1366B9" w14:textId="77777777" w:rsidR="0017378E" w:rsidRPr="001457DF" w:rsidRDefault="0017378E" w:rsidP="001457DF">
            <w:pPr>
              <w:pStyle w:val="TAC"/>
            </w:pPr>
            <w:r w:rsidRPr="001457DF">
              <w:t>&lt;1</w:t>
            </w:r>
          </w:p>
        </w:tc>
        <w:tc>
          <w:tcPr>
            <w:tcW w:w="633" w:type="pct"/>
            <w:tcBorders>
              <w:top w:val="nil"/>
              <w:left w:val="nil"/>
              <w:bottom w:val="single" w:sz="4" w:space="0" w:color="auto"/>
              <w:right w:val="single" w:sz="4" w:space="0" w:color="auto"/>
            </w:tcBorders>
            <w:shd w:val="clear" w:color="auto" w:fill="auto"/>
            <w:noWrap/>
            <w:vAlign w:val="center"/>
            <w:hideMark/>
          </w:tcPr>
          <w:p w14:paraId="165898E2" w14:textId="77777777" w:rsidR="0017378E" w:rsidRPr="001457DF" w:rsidRDefault="0017378E" w:rsidP="001457DF">
            <w:pPr>
              <w:pStyle w:val="TAC"/>
            </w:pPr>
            <w:r w:rsidRPr="001457DF">
              <w:t>&lt;1</w:t>
            </w:r>
          </w:p>
        </w:tc>
      </w:tr>
      <w:tr w:rsidR="0017378E" w:rsidRPr="009531ED" w14:paraId="438EBEE6"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4049C537" w14:textId="77777777" w:rsidR="0017378E" w:rsidRPr="001457DF" w:rsidRDefault="0017378E" w:rsidP="001457DF">
            <w:pPr>
              <w:pStyle w:val="TAC"/>
            </w:pPr>
            <w:r w:rsidRPr="001457DF">
              <w:t>Qualcomm</w:t>
            </w:r>
            <w:r w:rsidRPr="001457DF">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691F9ABB"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vAlign w:val="center"/>
            <w:hideMark/>
          </w:tcPr>
          <w:p w14:paraId="7C7FEA45"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524B6050" w14:textId="77777777" w:rsidR="0017378E" w:rsidRPr="001457DF" w:rsidRDefault="0017378E" w:rsidP="001457DF">
            <w:pPr>
              <w:pStyle w:val="TAC"/>
            </w:pPr>
            <w:r w:rsidRPr="001457DF">
              <w:t>-0.38</w:t>
            </w:r>
          </w:p>
        </w:tc>
        <w:tc>
          <w:tcPr>
            <w:tcW w:w="1100" w:type="pct"/>
            <w:tcBorders>
              <w:top w:val="nil"/>
              <w:left w:val="nil"/>
              <w:bottom w:val="single" w:sz="4" w:space="0" w:color="auto"/>
              <w:right w:val="single" w:sz="4" w:space="0" w:color="auto"/>
            </w:tcBorders>
            <w:shd w:val="clear" w:color="auto" w:fill="auto"/>
            <w:vAlign w:val="center"/>
            <w:hideMark/>
          </w:tcPr>
          <w:p w14:paraId="30BAB1A8"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053E56A6" w14:textId="77777777" w:rsidR="0017378E" w:rsidRPr="001457DF" w:rsidRDefault="0017378E" w:rsidP="001457DF">
            <w:pPr>
              <w:pStyle w:val="TAC"/>
            </w:pPr>
            <w:r w:rsidRPr="001457DF">
              <w:t>-1.95</w:t>
            </w:r>
          </w:p>
        </w:tc>
      </w:tr>
      <w:tr w:rsidR="0017378E" w:rsidRPr="009531ED" w14:paraId="7FF5E23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63E57EB"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0BFAE76"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vAlign w:val="center"/>
            <w:hideMark/>
          </w:tcPr>
          <w:p w14:paraId="4494A169"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150109FF" w14:textId="77777777" w:rsidR="0017378E" w:rsidRPr="001457DF" w:rsidRDefault="0017378E" w:rsidP="001457DF">
            <w:pPr>
              <w:pStyle w:val="TAC"/>
            </w:pPr>
            <w:r w:rsidRPr="001457DF">
              <w:t>-0.22</w:t>
            </w:r>
          </w:p>
        </w:tc>
        <w:tc>
          <w:tcPr>
            <w:tcW w:w="1100" w:type="pct"/>
            <w:tcBorders>
              <w:top w:val="nil"/>
              <w:left w:val="nil"/>
              <w:bottom w:val="single" w:sz="4" w:space="0" w:color="auto"/>
              <w:right w:val="single" w:sz="4" w:space="0" w:color="auto"/>
            </w:tcBorders>
            <w:shd w:val="clear" w:color="auto" w:fill="auto"/>
            <w:vAlign w:val="center"/>
            <w:hideMark/>
          </w:tcPr>
          <w:p w14:paraId="63E92EBC"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03B2DDDC" w14:textId="77777777" w:rsidR="0017378E" w:rsidRPr="001457DF" w:rsidRDefault="0017378E" w:rsidP="001457DF">
            <w:pPr>
              <w:pStyle w:val="TAC"/>
            </w:pPr>
            <w:r w:rsidRPr="001457DF">
              <w:t>0</w:t>
            </w:r>
          </w:p>
        </w:tc>
      </w:tr>
      <w:tr w:rsidR="0017378E" w:rsidRPr="009531ED" w14:paraId="510DDDD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6F33E28"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CA43B9B"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vAlign w:val="center"/>
            <w:hideMark/>
          </w:tcPr>
          <w:p w14:paraId="138F7032"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00CFDB33" w14:textId="77777777" w:rsidR="0017378E" w:rsidRPr="001457DF" w:rsidRDefault="0017378E" w:rsidP="001457DF">
            <w:pPr>
              <w:pStyle w:val="TAC"/>
            </w:pPr>
            <w:r w:rsidRPr="001457DF">
              <w:t>-0.32</w:t>
            </w:r>
          </w:p>
        </w:tc>
        <w:tc>
          <w:tcPr>
            <w:tcW w:w="1100" w:type="pct"/>
            <w:tcBorders>
              <w:top w:val="nil"/>
              <w:left w:val="nil"/>
              <w:bottom w:val="single" w:sz="4" w:space="0" w:color="auto"/>
              <w:right w:val="single" w:sz="4" w:space="0" w:color="auto"/>
            </w:tcBorders>
            <w:shd w:val="clear" w:color="auto" w:fill="auto"/>
            <w:vAlign w:val="center"/>
            <w:hideMark/>
          </w:tcPr>
          <w:p w14:paraId="4118ED5F" w14:textId="77777777" w:rsidR="0017378E" w:rsidRPr="001457DF" w:rsidRDefault="0017378E" w:rsidP="001457DF">
            <w:pPr>
              <w:pStyle w:val="TAC"/>
            </w:pPr>
            <w:r w:rsidRPr="001457DF">
              <w:t>-</w:t>
            </w:r>
          </w:p>
        </w:tc>
        <w:tc>
          <w:tcPr>
            <w:tcW w:w="633" w:type="pct"/>
            <w:tcBorders>
              <w:top w:val="nil"/>
              <w:left w:val="nil"/>
              <w:bottom w:val="single" w:sz="4" w:space="0" w:color="auto"/>
              <w:right w:val="single" w:sz="4" w:space="0" w:color="auto"/>
            </w:tcBorders>
            <w:shd w:val="clear" w:color="auto" w:fill="auto"/>
            <w:noWrap/>
            <w:vAlign w:val="center"/>
            <w:hideMark/>
          </w:tcPr>
          <w:p w14:paraId="7457380A" w14:textId="77777777" w:rsidR="0017378E" w:rsidRPr="001457DF" w:rsidRDefault="0017378E" w:rsidP="001457DF">
            <w:pPr>
              <w:pStyle w:val="TAC"/>
            </w:pPr>
            <w:r w:rsidRPr="001457DF">
              <w:t>0</w:t>
            </w:r>
          </w:p>
        </w:tc>
      </w:tr>
      <w:tr w:rsidR="0017378E" w:rsidRPr="009531ED" w14:paraId="71598EC2" w14:textId="77777777" w:rsidTr="001457DF">
        <w:trPr>
          <w:jc w:val="center"/>
        </w:trPr>
        <w:tc>
          <w:tcPr>
            <w:tcW w:w="708" w:type="pct"/>
            <w:vMerge w:val="restart"/>
            <w:tcBorders>
              <w:top w:val="single" w:sz="4" w:space="0" w:color="auto"/>
              <w:left w:val="single" w:sz="4" w:space="0" w:color="auto"/>
              <w:right w:val="single" w:sz="4" w:space="0" w:color="auto"/>
            </w:tcBorders>
            <w:vAlign w:val="center"/>
          </w:tcPr>
          <w:p w14:paraId="1C03F425" w14:textId="77777777" w:rsidR="0017378E" w:rsidRPr="001457DF" w:rsidRDefault="0017378E" w:rsidP="001457DF">
            <w:pPr>
              <w:pStyle w:val="TAC"/>
            </w:pPr>
            <w:r w:rsidRPr="001457DF">
              <w:t>Nokia</w:t>
            </w:r>
          </w:p>
          <w:p w14:paraId="5EB9F905" w14:textId="77777777" w:rsidR="0017378E" w:rsidRPr="001457DF" w:rsidRDefault="0017378E" w:rsidP="001457DF">
            <w:pPr>
              <w:pStyle w:val="TAC"/>
            </w:pPr>
            <w:r w:rsidRPr="001457DF">
              <w:t>(1907604)</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F931CE5"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vAlign w:val="center"/>
          </w:tcPr>
          <w:p w14:paraId="69C83C21" w14:textId="77777777" w:rsidR="0017378E" w:rsidRPr="009531ED" w:rsidRDefault="0017378E" w:rsidP="001457DF">
            <w:pPr>
              <w:pStyle w:val="TAC"/>
            </w:pPr>
            <w:r w:rsidRPr="001457DF">
              <w:rPr>
                <w:rFonts w:eastAsia="MS Mincho"/>
                <w:lang w:eastAsia="zh-CN"/>
              </w:rPr>
              <w:t>-0.7</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1B7AE02" w14:textId="77777777" w:rsidR="0017378E" w:rsidRPr="00995A3F" w:rsidRDefault="0017378E" w:rsidP="001457DF">
            <w:pPr>
              <w:pStyle w:val="TAC"/>
            </w:pPr>
            <w:r w:rsidRPr="00843636">
              <w:rPr>
                <w:rFonts w:eastAsia="MS Mincho"/>
                <w:lang w:val="en-US" w:eastAsia="zh-CN"/>
              </w:rPr>
              <w:t>-1.5</w:t>
            </w:r>
          </w:p>
        </w:tc>
        <w:tc>
          <w:tcPr>
            <w:tcW w:w="1100" w:type="pct"/>
            <w:tcBorders>
              <w:top w:val="single" w:sz="4" w:space="0" w:color="auto"/>
              <w:left w:val="nil"/>
              <w:bottom w:val="single" w:sz="4" w:space="0" w:color="auto"/>
              <w:right w:val="single" w:sz="4" w:space="0" w:color="auto"/>
            </w:tcBorders>
            <w:shd w:val="clear" w:color="auto" w:fill="auto"/>
            <w:vAlign w:val="center"/>
          </w:tcPr>
          <w:p w14:paraId="3E9B4B68" w14:textId="77777777" w:rsidR="0017378E" w:rsidRPr="009531ED" w:rsidRDefault="0017378E" w:rsidP="001457DF">
            <w:pPr>
              <w:pStyle w:val="TAC"/>
            </w:pPr>
            <w:r w:rsidRPr="001457DF">
              <w:rPr>
                <w:rFonts w:eastAsia="MS Mincho"/>
                <w:lang w:eastAsia="zh-CN"/>
              </w:rPr>
              <w:t>-16.8</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6A8B5F6" w14:textId="77777777" w:rsidR="0017378E" w:rsidRPr="00995A3F" w:rsidRDefault="0017378E" w:rsidP="001457DF">
            <w:pPr>
              <w:pStyle w:val="TAC"/>
            </w:pPr>
            <w:r w:rsidRPr="00843636">
              <w:rPr>
                <w:rFonts w:eastAsia="MS Mincho"/>
                <w:lang w:val="en-US" w:eastAsia="zh-CN"/>
              </w:rPr>
              <w:t>-35.0</w:t>
            </w:r>
          </w:p>
        </w:tc>
      </w:tr>
      <w:tr w:rsidR="0017378E" w:rsidRPr="009531ED" w14:paraId="63B3F983" w14:textId="77777777" w:rsidTr="001457DF">
        <w:trPr>
          <w:jc w:val="center"/>
        </w:trPr>
        <w:tc>
          <w:tcPr>
            <w:tcW w:w="708" w:type="pct"/>
            <w:vMerge/>
            <w:tcBorders>
              <w:left w:val="single" w:sz="4" w:space="0" w:color="auto"/>
              <w:right w:val="single" w:sz="4" w:space="0" w:color="auto"/>
            </w:tcBorders>
            <w:vAlign w:val="center"/>
          </w:tcPr>
          <w:p w14:paraId="13C69400" w14:textId="77777777" w:rsidR="0017378E" w:rsidRPr="001457DF"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442890A7" w14:textId="77777777" w:rsidR="0017378E" w:rsidRPr="001457DF" w:rsidRDefault="0017378E" w:rsidP="001457DF">
            <w:pPr>
              <w:pStyle w:val="TAC"/>
            </w:pPr>
            <w:r w:rsidRPr="001457DF">
              <w:t>50%</w:t>
            </w:r>
          </w:p>
        </w:tc>
        <w:tc>
          <w:tcPr>
            <w:tcW w:w="889" w:type="pct"/>
            <w:tcBorders>
              <w:top w:val="single" w:sz="4" w:space="0" w:color="auto"/>
              <w:left w:val="nil"/>
              <w:bottom w:val="single" w:sz="4" w:space="0" w:color="auto"/>
              <w:right w:val="single" w:sz="4" w:space="0" w:color="auto"/>
            </w:tcBorders>
            <w:shd w:val="clear" w:color="auto" w:fill="auto"/>
            <w:vAlign w:val="center"/>
          </w:tcPr>
          <w:p w14:paraId="63422989" w14:textId="77777777" w:rsidR="0017378E" w:rsidRPr="009531ED" w:rsidRDefault="0017378E" w:rsidP="001457DF">
            <w:pPr>
              <w:pStyle w:val="TAC"/>
            </w:pPr>
            <w:r w:rsidRPr="001457DF">
              <w:rPr>
                <w:rFonts w:eastAsia="MS Mincho"/>
                <w:lang w:eastAsia="zh-CN"/>
              </w:rPr>
              <w:t>-0.3</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C4068EC" w14:textId="77777777" w:rsidR="0017378E" w:rsidRPr="009531ED" w:rsidRDefault="0017378E" w:rsidP="001457DF">
            <w:pPr>
              <w:pStyle w:val="TAC"/>
            </w:pPr>
            <w:r w:rsidRPr="001457DF">
              <w:rPr>
                <w:rFonts w:eastAsia="MS Mincho"/>
                <w:lang w:eastAsia="zh-CN"/>
              </w:rPr>
              <w:t>-0.7</w:t>
            </w:r>
          </w:p>
        </w:tc>
        <w:tc>
          <w:tcPr>
            <w:tcW w:w="1100" w:type="pct"/>
            <w:tcBorders>
              <w:top w:val="single" w:sz="4" w:space="0" w:color="auto"/>
              <w:left w:val="nil"/>
              <w:bottom w:val="single" w:sz="4" w:space="0" w:color="auto"/>
              <w:right w:val="single" w:sz="4" w:space="0" w:color="auto"/>
            </w:tcBorders>
            <w:shd w:val="clear" w:color="auto" w:fill="auto"/>
            <w:vAlign w:val="center"/>
          </w:tcPr>
          <w:p w14:paraId="4E06251D" w14:textId="77777777" w:rsidR="0017378E" w:rsidRPr="009531ED" w:rsidRDefault="0017378E" w:rsidP="001457DF">
            <w:pPr>
              <w:pStyle w:val="TAC"/>
            </w:pPr>
            <w:r w:rsidRPr="001457DF">
              <w:rPr>
                <w:rFonts w:eastAsia="MS Mincho"/>
                <w:lang w:eastAsia="zh-CN"/>
              </w:rPr>
              <w:t>-1.2</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5CCA9B48" w14:textId="77777777" w:rsidR="0017378E" w:rsidRPr="009531ED" w:rsidRDefault="0017378E" w:rsidP="001457DF">
            <w:pPr>
              <w:pStyle w:val="TAC"/>
            </w:pPr>
            <w:r w:rsidRPr="001457DF">
              <w:rPr>
                <w:rFonts w:eastAsia="MS Mincho"/>
                <w:lang w:eastAsia="zh-CN"/>
              </w:rPr>
              <w:t>-7.0</w:t>
            </w:r>
          </w:p>
        </w:tc>
      </w:tr>
      <w:tr w:rsidR="0017378E" w:rsidRPr="009531ED" w14:paraId="68867181" w14:textId="77777777" w:rsidTr="001457DF">
        <w:trPr>
          <w:jc w:val="center"/>
        </w:trPr>
        <w:tc>
          <w:tcPr>
            <w:tcW w:w="708" w:type="pct"/>
            <w:vMerge/>
            <w:tcBorders>
              <w:left w:val="single" w:sz="4" w:space="0" w:color="auto"/>
              <w:bottom w:val="single" w:sz="4" w:space="0" w:color="auto"/>
              <w:right w:val="single" w:sz="4" w:space="0" w:color="auto"/>
            </w:tcBorders>
            <w:vAlign w:val="center"/>
          </w:tcPr>
          <w:p w14:paraId="0A780710" w14:textId="77777777" w:rsidR="0017378E" w:rsidRPr="001457DF"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9B39694" w14:textId="77777777" w:rsidR="0017378E" w:rsidRPr="001457DF" w:rsidRDefault="0017378E" w:rsidP="001457DF">
            <w:pPr>
              <w:pStyle w:val="TAC"/>
            </w:pPr>
            <w:r w:rsidRPr="001457DF">
              <w:t>95%</w:t>
            </w:r>
          </w:p>
        </w:tc>
        <w:tc>
          <w:tcPr>
            <w:tcW w:w="889" w:type="pct"/>
            <w:tcBorders>
              <w:top w:val="single" w:sz="4" w:space="0" w:color="auto"/>
              <w:left w:val="nil"/>
              <w:bottom w:val="single" w:sz="4" w:space="0" w:color="auto"/>
              <w:right w:val="single" w:sz="4" w:space="0" w:color="auto"/>
            </w:tcBorders>
            <w:shd w:val="clear" w:color="auto" w:fill="auto"/>
            <w:vAlign w:val="center"/>
          </w:tcPr>
          <w:p w14:paraId="39A47439" w14:textId="77777777" w:rsidR="0017378E" w:rsidRPr="001457DF" w:rsidRDefault="0017378E" w:rsidP="001457DF">
            <w:pPr>
              <w:pStyle w:val="TAC"/>
            </w:pPr>
            <w:r w:rsidRPr="001457DF">
              <w:rPr>
                <w:rFonts w:eastAsia="MS Mincho"/>
                <w:lang w:eastAsia="zh-CN"/>
              </w:rPr>
              <w:t>-0.1</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0B7AFB" w14:textId="77777777" w:rsidR="0017378E" w:rsidRPr="001457DF" w:rsidRDefault="0017378E" w:rsidP="001457DF">
            <w:pPr>
              <w:pStyle w:val="TAC"/>
            </w:pPr>
            <w:r w:rsidRPr="001457DF">
              <w:rPr>
                <w:rFonts w:eastAsia="MS Mincho"/>
                <w:lang w:eastAsia="zh-CN"/>
              </w:rPr>
              <w:t>-0.4</w:t>
            </w:r>
          </w:p>
        </w:tc>
        <w:tc>
          <w:tcPr>
            <w:tcW w:w="1100" w:type="pct"/>
            <w:tcBorders>
              <w:top w:val="single" w:sz="4" w:space="0" w:color="auto"/>
              <w:left w:val="nil"/>
              <w:bottom w:val="single" w:sz="4" w:space="0" w:color="auto"/>
              <w:right w:val="single" w:sz="4" w:space="0" w:color="auto"/>
            </w:tcBorders>
            <w:shd w:val="clear" w:color="auto" w:fill="auto"/>
            <w:vAlign w:val="center"/>
          </w:tcPr>
          <w:p w14:paraId="5479EBF0" w14:textId="77777777" w:rsidR="0017378E" w:rsidRPr="001457DF" w:rsidRDefault="0017378E" w:rsidP="001457DF">
            <w:pPr>
              <w:pStyle w:val="TAC"/>
            </w:pPr>
            <w:r w:rsidRPr="001457DF">
              <w:rPr>
                <w:rFonts w:eastAsia="MS Mincho"/>
                <w:lang w:val="en-US" w:eastAsia="zh-CN"/>
              </w:rPr>
              <w:t>0.7</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45D40A9" w14:textId="77777777" w:rsidR="0017378E" w:rsidRPr="001457DF" w:rsidRDefault="0017378E" w:rsidP="001457DF">
            <w:pPr>
              <w:pStyle w:val="TAC"/>
            </w:pPr>
            <w:r w:rsidRPr="001457DF">
              <w:rPr>
                <w:rFonts w:eastAsia="MS Mincho"/>
                <w:lang w:val="en-US" w:eastAsia="zh-CN"/>
              </w:rPr>
              <w:t>-1.2</w:t>
            </w:r>
          </w:p>
        </w:tc>
      </w:tr>
    </w:tbl>
    <w:p w14:paraId="08BD411A" w14:textId="77777777" w:rsidR="0017378E" w:rsidRPr="00CE6306" w:rsidRDefault="0017378E" w:rsidP="001457DF"/>
    <w:p w14:paraId="5F7730C0" w14:textId="11BBD866" w:rsidR="0017378E" w:rsidRPr="00CE6306" w:rsidRDefault="003330B8" w:rsidP="003330B8">
      <w:pPr>
        <w:pStyle w:val="Heading4"/>
      </w:pPr>
      <w:bookmarkStart w:id="248" w:name="_Toc9039934"/>
      <w:bookmarkStart w:id="249" w:name="_Toc9042986"/>
      <w:r w:rsidRPr="002F6FF2">
        <w:t>5.3.4.2</w:t>
      </w:r>
      <w:r w:rsidR="00CE6306">
        <w:tab/>
      </w:r>
      <w:r w:rsidR="0017378E" w:rsidRPr="00CE6306">
        <w:t>Scenario 10: 30GHz Macro → Macro (UL)</w:t>
      </w:r>
      <w:bookmarkEnd w:id="248"/>
      <w:bookmarkEnd w:id="249"/>
    </w:p>
    <w:p w14:paraId="7A961954" w14:textId="6E697E58" w:rsidR="0017378E" w:rsidRPr="00CF2338" w:rsidRDefault="001D73EE" w:rsidP="001457DF">
      <w:pPr>
        <w:pStyle w:val="Heading5"/>
      </w:pPr>
      <w:bookmarkStart w:id="250" w:name="_Ref8948143"/>
      <w:bookmarkStart w:id="251" w:name="_Toc9039935"/>
      <w:bookmarkStart w:id="252" w:name="_Toc9042987"/>
      <w:r w:rsidRPr="002F6FF2">
        <w:t>5.3.4.2.</w:t>
      </w:r>
      <w:r w:rsidRPr="00CE6306">
        <w:t>1</w:t>
      </w:r>
      <w:r w:rsidR="00CE6306">
        <w:tab/>
      </w:r>
      <w:r w:rsidR="0017378E" w:rsidRPr="00CE6306">
        <w:t>Results</w:t>
      </w:r>
      <w:bookmarkEnd w:id="250"/>
      <w:bookmarkEnd w:id="251"/>
      <w:bookmarkEnd w:id="252"/>
    </w:p>
    <w:p w14:paraId="45911571" w14:textId="6929A368" w:rsidR="00CF4F53" w:rsidRPr="00843636" w:rsidRDefault="0030279C" w:rsidP="001457DF">
      <w:pPr>
        <w:pStyle w:val="TH"/>
        <w:rPr>
          <w:rFonts w:eastAsia="MS Mincho"/>
          <w:bCs/>
        </w:rPr>
      </w:pPr>
      <w:r>
        <w:t xml:space="preserve">Table </w:t>
      </w:r>
      <w:r w:rsidRPr="0030279C">
        <w:t>5.3.4.2.1</w:t>
      </w:r>
      <w:r w:rsidR="0017378E" w:rsidRPr="009531ED">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17378E" w:rsidRPr="009531ED" w14:paraId="2F948B66"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40B37"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F3BFD"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92D07E4" w14:textId="77777777" w:rsidR="0017378E" w:rsidRPr="001457DF" w:rsidRDefault="0017378E" w:rsidP="001457DF">
            <w:pPr>
              <w:pStyle w:val="TAH"/>
              <w:rPr>
                <w:b w:val="0"/>
              </w:rPr>
            </w:pPr>
            <w:r w:rsidRPr="001457DF">
              <w:t>Victim UL</w:t>
            </w:r>
          </w:p>
        </w:tc>
      </w:tr>
      <w:tr w:rsidR="0017378E" w:rsidRPr="009531ED" w14:paraId="75DBA4A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0B48C29"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972055E"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44C663"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7B7246" w14:textId="77777777" w:rsidR="0017378E" w:rsidRPr="001457DF" w:rsidRDefault="0017378E" w:rsidP="001457DF">
            <w:pPr>
              <w:pStyle w:val="TAH"/>
              <w:rPr>
                <w:b w:val="0"/>
              </w:rPr>
            </w:pPr>
            <w:r w:rsidRPr="001457DF">
              <w:t>Throughput degradation (%)</w:t>
            </w:r>
          </w:p>
        </w:tc>
      </w:tr>
      <w:tr w:rsidR="0017378E" w:rsidRPr="009531ED" w14:paraId="71FDB45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483725"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B783AD2" w14:textId="77777777" w:rsidR="0017378E" w:rsidRPr="001457DF"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6E753C7D" w14:textId="77777777" w:rsidR="0017378E" w:rsidRPr="001457DF" w:rsidRDefault="0017378E" w:rsidP="001457DF">
            <w:pPr>
              <w:pStyle w:val="TAH"/>
              <w:rPr>
                <w:b w:val="0"/>
              </w:rPr>
            </w:pPr>
            <w:r w:rsidRPr="001457DF">
              <w:t>50DL/50UL</w:t>
            </w:r>
          </w:p>
        </w:tc>
        <w:tc>
          <w:tcPr>
            <w:tcW w:w="550" w:type="pct"/>
            <w:tcBorders>
              <w:top w:val="nil"/>
              <w:left w:val="nil"/>
              <w:bottom w:val="single" w:sz="4" w:space="0" w:color="auto"/>
              <w:right w:val="single" w:sz="4" w:space="0" w:color="auto"/>
            </w:tcBorders>
            <w:shd w:val="clear" w:color="auto" w:fill="auto"/>
            <w:noWrap/>
            <w:vAlign w:val="center"/>
            <w:hideMark/>
          </w:tcPr>
          <w:p w14:paraId="229E7C13" w14:textId="77777777" w:rsidR="0017378E" w:rsidRPr="001457DF" w:rsidRDefault="0017378E" w:rsidP="001457DF">
            <w:pPr>
              <w:pStyle w:val="TAH"/>
              <w:rPr>
                <w:b w:val="0"/>
              </w:rPr>
            </w:pPr>
            <w:r w:rsidRPr="001457DF">
              <w:t>DL</w:t>
            </w:r>
          </w:p>
        </w:tc>
        <w:tc>
          <w:tcPr>
            <w:tcW w:w="1107" w:type="pct"/>
            <w:tcBorders>
              <w:top w:val="nil"/>
              <w:left w:val="nil"/>
              <w:bottom w:val="single" w:sz="4" w:space="0" w:color="auto"/>
              <w:right w:val="single" w:sz="4" w:space="0" w:color="auto"/>
            </w:tcBorders>
            <w:shd w:val="clear" w:color="auto" w:fill="auto"/>
            <w:noWrap/>
            <w:vAlign w:val="center"/>
            <w:hideMark/>
          </w:tcPr>
          <w:p w14:paraId="350AB7B3" w14:textId="77777777" w:rsidR="0017378E" w:rsidRPr="001457DF" w:rsidRDefault="0017378E" w:rsidP="001457DF">
            <w:pPr>
              <w:pStyle w:val="TAH"/>
              <w:rPr>
                <w:b w:val="0"/>
              </w:rPr>
            </w:pPr>
            <w:r w:rsidRPr="001457DF">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361CD9" w14:textId="77777777" w:rsidR="0017378E" w:rsidRPr="001457DF" w:rsidRDefault="0017378E" w:rsidP="001457DF">
            <w:pPr>
              <w:pStyle w:val="TAH"/>
              <w:rPr>
                <w:b w:val="0"/>
              </w:rPr>
            </w:pPr>
            <w:r w:rsidRPr="001457DF">
              <w:t>DL</w:t>
            </w:r>
          </w:p>
        </w:tc>
      </w:tr>
      <w:tr w:rsidR="0017378E" w:rsidRPr="009531ED" w14:paraId="1D0E35D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FBF254" w14:textId="77777777" w:rsidR="0017378E" w:rsidRPr="00CE6306" w:rsidRDefault="0017378E" w:rsidP="001457DF">
            <w:pPr>
              <w:pStyle w:val="TAC"/>
            </w:pPr>
            <w:r w:rsidRPr="00CE6306">
              <w:t>Huawei</w:t>
            </w:r>
            <w:r w:rsidRPr="00CE6306">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88C4513" w14:textId="77777777" w:rsidR="0017378E" w:rsidRPr="001457DF" w:rsidRDefault="0017378E" w:rsidP="001457DF">
            <w:pPr>
              <w:pStyle w:val="TAC"/>
            </w:pPr>
            <w:r w:rsidRPr="001457DF">
              <w:t>5%</w:t>
            </w:r>
          </w:p>
        </w:tc>
        <w:tc>
          <w:tcPr>
            <w:tcW w:w="828" w:type="pct"/>
            <w:tcBorders>
              <w:top w:val="nil"/>
              <w:left w:val="nil"/>
              <w:bottom w:val="single" w:sz="4" w:space="0" w:color="auto"/>
              <w:right w:val="single" w:sz="4" w:space="0" w:color="auto"/>
            </w:tcBorders>
            <w:shd w:val="clear" w:color="auto" w:fill="auto"/>
            <w:noWrap/>
            <w:vAlign w:val="center"/>
            <w:hideMark/>
          </w:tcPr>
          <w:p w14:paraId="1842CB76" w14:textId="77777777" w:rsidR="0017378E" w:rsidRPr="001457DF" w:rsidRDefault="0017378E" w:rsidP="001457DF">
            <w:pPr>
              <w:pStyle w:val="TAC"/>
            </w:pPr>
            <w:r w:rsidRPr="001457DF">
              <w:t>1.209</w:t>
            </w:r>
          </w:p>
        </w:tc>
        <w:tc>
          <w:tcPr>
            <w:tcW w:w="550" w:type="pct"/>
            <w:tcBorders>
              <w:top w:val="nil"/>
              <w:left w:val="nil"/>
              <w:bottom w:val="single" w:sz="4" w:space="0" w:color="auto"/>
              <w:right w:val="single" w:sz="4" w:space="0" w:color="auto"/>
            </w:tcBorders>
            <w:shd w:val="clear" w:color="auto" w:fill="auto"/>
            <w:noWrap/>
            <w:vAlign w:val="center"/>
            <w:hideMark/>
          </w:tcPr>
          <w:p w14:paraId="55843460" w14:textId="77777777" w:rsidR="0017378E" w:rsidRPr="001457DF" w:rsidRDefault="0017378E" w:rsidP="001457DF">
            <w:pPr>
              <w:pStyle w:val="TAC"/>
            </w:pPr>
            <w:r w:rsidRPr="001457DF">
              <w:t>0.4108</w:t>
            </w:r>
          </w:p>
        </w:tc>
        <w:tc>
          <w:tcPr>
            <w:tcW w:w="1107" w:type="pct"/>
            <w:tcBorders>
              <w:top w:val="nil"/>
              <w:left w:val="nil"/>
              <w:bottom w:val="single" w:sz="4" w:space="0" w:color="auto"/>
              <w:right w:val="single" w:sz="4" w:space="0" w:color="auto"/>
            </w:tcBorders>
            <w:shd w:val="clear" w:color="auto" w:fill="auto"/>
            <w:noWrap/>
            <w:vAlign w:val="center"/>
            <w:hideMark/>
          </w:tcPr>
          <w:p w14:paraId="4BDA1DCB" w14:textId="77777777" w:rsidR="0017378E" w:rsidRPr="001457DF" w:rsidRDefault="0017378E" w:rsidP="001457DF">
            <w:pPr>
              <w:pStyle w:val="TAC"/>
            </w:pPr>
            <w:r w:rsidRPr="001457DF">
              <w:t>1.04</w:t>
            </w:r>
          </w:p>
        </w:tc>
        <w:tc>
          <w:tcPr>
            <w:tcW w:w="637" w:type="pct"/>
            <w:tcBorders>
              <w:top w:val="nil"/>
              <w:left w:val="nil"/>
              <w:bottom w:val="single" w:sz="4" w:space="0" w:color="auto"/>
              <w:right w:val="single" w:sz="4" w:space="0" w:color="auto"/>
            </w:tcBorders>
            <w:shd w:val="clear" w:color="auto" w:fill="auto"/>
            <w:noWrap/>
            <w:vAlign w:val="center"/>
            <w:hideMark/>
          </w:tcPr>
          <w:p w14:paraId="09B5C333" w14:textId="77777777" w:rsidR="0017378E" w:rsidRPr="001457DF" w:rsidRDefault="0017378E" w:rsidP="001457DF">
            <w:pPr>
              <w:pStyle w:val="TAC"/>
            </w:pPr>
            <w:r w:rsidRPr="001457DF">
              <w:t>0.66</w:t>
            </w:r>
          </w:p>
        </w:tc>
      </w:tr>
      <w:tr w:rsidR="0017378E" w:rsidRPr="009531ED" w14:paraId="513AA34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5339F44"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1D5B5" w14:textId="77777777" w:rsidR="0017378E" w:rsidRPr="001457DF" w:rsidRDefault="0017378E" w:rsidP="001457DF">
            <w:pPr>
              <w:pStyle w:val="TAC"/>
            </w:pPr>
            <w:r w:rsidRPr="001457DF">
              <w:t>50%</w:t>
            </w:r>
          </w:p>
        </w:tc>
        <w:tc>
          <w:tcPr>
            <w:tcW w:w="828" w:type="pct"/>
            <w:tcBorders>
              <w:top w:val="nil"/>
              <w:left w:val="nil"/>
              <w:bottom w:val="single" w:sz="4" w:space="0" w:color="auto"/>
              <w:right w:val="single" w:sz="4" w:space="0" w:color="auto"/>
            </w:tcBorders>
            <w:shd w:val="clear" w:color="auto" w:fill="auto"/>
            <w:noWrap/>
            <w:vAlign w:val="center"/>
            <w:hideMark/>
          </w:tcPr>
          <w:p w14:paraId="72207112" w14:textId="77777777" w:rsidR="0017378E" w:rsidRPr="001457DF" w:rsidRDefault="0017378E" w:rsidP="001457DF">
            <w:pPr>
              <w:pStyle w:val="TAC"/>
            </w:pPr>
            <w:r w:rsidRPr="001457DF">
              <w:t>0.0604</w:t>
            </w:r>
          </w:p>
        </w:tc>
        <w:tc>
          <w:tcPr>
            <w:tcW w:w="550" w:type="pct"/>
            <w:tcBorders>
              <w:top w:val="nil"/>
              <w:left w:val="nil"/>
              <w:bottom w:val="single" w:sz="4" w:space="0" w:color="auto"/>
              <w:right w:val="single" w:sz="4" w:space="0" w:color="auto"/>
            </w:tcBorders>
            <w:shd w:val="clear" w:color="auto" w:fill="auto"/>
            <w:noWrap/>
            <w:vAlign w:val="center"/>
            <w:hideMark/>
          </w:tcPr>
          <w:p w14:paraId="619EA417" w14:textId="77777777" w:rsidR="0017378E" w:rsidRPr="001457DF" w:rsidRDefault="0017378E" w:rsidP="001457DF">
            <w:pPr>
              <w:pStyle w:val="TAC"/>
            </w:pPr>
            <w:r w:rsidRPr="001457DF">
              <w:t>0.126</w:t>
            </w:r>
          </w:p>
        </w:tc>
        <w:tc>
          <w:tcPr>
            <w:tcW w:w="1107" w:type="pct"/>
            <w:tcBorders>
              <w:top w:val="nil"/>
              <w:left w:val="nil"/>
              <w:bottom w:val="single" w:sz="4" w:space="0" w:color="auto"/>
              <w:right w:val="single" w:sz="4" w:space="0" w:color="auto"/>
            </w:tcBorders>
            <w:shd w:val="clear" w:color="auto" w:fill="auto"/>
            <w:noWrap/>
            <w:vAlign w:val="center"/>
            <w:hideMark/>
          </w:tcPr>
          <w:p w14:paraId="1E09FD92" w14:textId="77777777" w:rsidR="0017378E" w:rsidRPr="001457DF" w:rsidRDefault="0017378E" w:rsidP="001457DF">
            <w:pPr>
              <w:pStyle w:val="TAC"/>
            </w:pPr>
            <w:r w:rsidRPr="001457DF">
              <w:t>0.37</w:t>
            </w:r>
          </w:p>
        </w:tc>
        <w:tc>
          <w:tcPr>
            <w:tcW w:w="637" w:type="pct"/>
            <w:tcBorders>
              <w:top w:val="nil"/>
              <w:left w:val="nil"/>
              <w:bottom w:val="single" w:sz="4" w:space="0" w:color="auto"/>
              <w:right w:val="single" w:sz="4" w:space="0" w:color="auto"/>
            </w:tcBorders>
            <w:shd w:val="clear" w:color="auto" w:fill="auto"/>
            <w:noWrap/>
            <w:vAlign w:val="center"/>
            <w:hideMark/>
          </w:tcPr>
          <w:p w14:paraId="00517D25" w14:textId="77777777" w:rsidR="0017378E" w:rsidRPr="001457DF" w:rsidRDefault="0017378E" w:rsidP="001457DF">
            <w:pPr>
              <w:pStyle w:val="TAC"/>
            </w:pPr>
            <w:r w:rsidRPr="001457DF">
              <w:t>0.78</w:t>
            </w:r>
          </w:p>
        </w:tc>
      </w:tr>
      <w:tr w:rsidR="0017378E" w:rsidRPr="009531ED" w14:paraId="54F7C5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967C1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5224C8E" w14:textId="77777777" w:rsidR="0017378E" w:rsidRPr="001457DF" w:rsidRDefault="0017378E" w:rsidP="001457DF">
            <w:pPr>
              <w:pStyle w:val="TAC"/>
            </w:pPr>
            <w:r w:rsidRPr="001457DF">
              <w:t>95%</w:t>
            </w:r>
          </w:p>
        </w:tc>
        <w:tc>
          <w:tcPr>
            <w:tcW w:w="828" w:type="pct"/>
            <w:tcBorders>
              <w:top w:val="nil"/>
              <w:left w:val="nil"/>
              <w:bottom w:val="nil"/>
              <w:right w:val="single" w:sz="4" w:space="0" w:color="auto"/>
            </w:tcBorders>
            <w:shd w:val="clear" w:color="auto" w:fill="auto"/>
            <w:noWrap/>
            <w:vAlign w:val="center"/>
            <w:hideMark/>
          </w:tcPr>
          <w:p w14:paraId="5FDF95C9" w14:textId="77777777" w:rsidR="0017378E" w:rsidRPr="001457DF" w:rsidRDefault="0017378E" w:rsidP="001457DF">
            <w:pPr>
              <w:pStyle w:val="TAC"/>
            </w:pPr>
            <w:r w:rsidRPr="001457DF">
              <w:t>0.0011</w:t>
            </w:r>
          </w:p>
        </w:tc>
        <w:tc>
          <w:tcPr>
            <w:tcW w:w="550" w:type="pct"/>
            <w:tcBorders>
              <w:top w:val="nil"/>
              <w:left w:val="nil"/>
              <w:bottom w:val="nil"/>
              <w:right w:val="single" w:sz="4" w:space="0" w:color="auto"/>
            </w:tcBorders>
            <w:shd w:val="clear" w:color="auto" w:fill="auto"/>
            <w:noWrap/>
            <w:vAlign w:val="center"/>
            <w:hideMark/>
          </w:tcPr>
          <w:p w14:paraId="1F8234AF" w14:textId="77777777" w:rsidR="0017378E" w:rsidRPr="001457DF" w:rsidRDefault="0017378E" w:rsidP="001457DF">
            <w:pPr>
              <w:pStyle w:val="TAC"/>
            </w:pPr>
            <w:r w:rsidRPr="001457DF">
              <w:t>0.0023</w:t>
            </w:r>
          </w:p>
        </w:tc>
        <w:tc>
          <w:tcPr>
            <w:tcW w:w="1107" w:type="pct"/>
            <w:tcBorders>
              <w:top w:val="nil"/>
              <w:left w:val="nil"/>
              <w:bottom w:val="nil"/>
              <w:right w:val="single" w:sz="4" w:space="0" w:color="auto"/>
            </w:tcBorders>
            <w:shd w:val="clear" w:color="auto" w:fill="auto"/>
            <w:noWrap/>
            <w:vAlign w:val="center"/>
            <w:hideMark/>
          </w:tcPr>
          <w:p w14:paraId="612BF04B" w14:textId="77777777" w:rsidR="0017378E" w:rsidRPr="001457DF" w:rsidRDefault="0017378E" w:rsidP="001457DF">
            <w:pPr>
              <w:pStyle w:val="TAC"/>
            </w:pPr>
            <w:r w:rsidRPr="001457DF">
              <w:t>0.01</w:t>
            </w:r>
          </w:p>
        </w:tc>
        <w:tc>
          <w:tcPr>
            <w:tcW w:w="637" w:type="pct"/>
            <w:tcBorders>
              <w:top w:val="nil"/>
              <w:left w:val="nil"/>
              <w:bottom w:val="nil"/>
              <w:right w:val="single" w:sz="4" w:space="0" w:color="auto"/>
            </w:tcBorders>
            <w:shd w:val="clear" w:color="auto" w:fill="auto"/>
            <w:noWrap/>
            <w:vAlign w:val="center"/>
            <w:hideMark/>
          </w:tcPr>
          <w:p w14:paraId="6DAE5B77" w14:textId="77777777" w:rsidR="0017378E" w:rsidRPr="001457DF" w:rsidRDefault="0017378E" w:rsidP="001457DF">
            <w:pPr>
              <w:pStyle w:val="TAC"/>
            </w:pPr>
            <w:r w:rsidRPr="001457DF">
              <w:t>0.02</w:t>
            </w:r>
          </w:p>
        </w:tc>
      </w:tr>
      <w:tr w:rsidR="0017378E" w:rsidRPr="009531ED" w14:paraId="2E23B29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0601D8F" w14:textId="77777777" w:rsidR="0017378E" w:rsidRPr="001457DF" w:rsidRDefault="0017378E" w:rsidP="001457DF">
            <w:pPr>
              <w:pStyle w:val="TAC"/>
            </w:pPr>
            <w:r w:rsidRPr="001457DF">
              <w:t>LGE</w:t>
            </w:r>
            <w:r w:rsidRPr="001457DF">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25AC5EC" w14:textId="77777777" w:rsidR="0017378E" w:rsidRPr="001457DF" w:rsidRDefault="0017378E" w:rsidP="001457DF">
            <w:pPr>
              <w:pStyle w:val="TAC"/>
            </w:pPr>
            <w:r w:rsidRPr="001457DF">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2F67D9CF" w14:textId="77777777" w:rsidR="0017378E" w:rsidRPr="001457DF" w:rsidRDefault="0017378E" w:rsidP="001457DF">
            <w:pPr>
              <w:pStyle w:val="TAC"/>
            </w:pPr>
            <w:r w:rsidRPr="001457DF">
              <w:t>-</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3E1BA354" w14:textId="77777777" w:rsidR="0017378E" w:rsidRPr="001457DF" w:rsidRDefault="0017378E" w:rsidP="001457DF">
            <w:pPr>
              <w:pStyle w:val="TAC"/>
            </w:pPr>
            <w:r w:rsidRPr="001457DF">
              <w:t>0.56</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4555B225" w14:textId="77777777" w:rsidR="0017378E" w:rsidRPr="001457DF" w:rsidRDefault="0017378E" w:rsidP="001457DF">
            <w:pPr>
              <w:pStyle w:val="TAC"/>
            </w:pPr>
            <w:r w:rsidRPr="001457DF">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03A00D1D" w14:textId="77777777" w:rsidR="0017378E" w:rsidRPr="001457DF" w:rsidRDefault="0017378E" w:rsidP="001457DF">
            <w:pPr>
              <w:pStyle w:val="TAC"/>
            </w:pPr>
            <w:r w:rsidRPr="001457DF">
              <w:t>10.04</w:t>
            </w:r>
          </w:p>
        </w:tc>
      </w:tr>
      <w:tr w:rsidR="0017378E" w:rsidRPr="009531ED" w14:paraId="081B18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A86B594"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F0B221" w14:textId="77777777" w:rsidR="0017378E" w:rsidRPr="001457DF" w:rsidRDefault="0017378E" w:rsidP="001457DF">
            <w:pPr>
              <w:pStyle w:val="TAC"/>
            </w:pPr>
            <w:r w:rsidRPr="001457DF">
              <w:t>50%</w:t>
            </w:r>
          </w:p>
        </w:tc>
        <w:tc>
          <w:tcPr>
            <w:tcW w:w="828" w:type="pct"/>
            <w:tcBorders>
              <w:top w:val="nil"/>
              <w:left w:val="nil"/>
              <w:bottom w:val="single" w:sz="4" w:space="0" w:color="auto"/>
              <w:right w:val="single" w:sz="4" w:space="0" w:color="auto"/>
            </w:tcBorders>
            <w:shd w:val="clear" w:color="auto" w:fill="auto"/>
            <w:noWrap/>
            <w:vAlign w:val="center"/>
            <w:hideMark/>
          </w:tcPr>
          <w:p w14:paraId="08EE5AC8" w14:textId="77777777" w:rsidR="0017378E" w:rsidRPr="001457DF" w:rsidRDefault="0017378E" w:rsidP="001457DF">
            <w:pPr>
              <w:pStyle w:val="TAC"/>
            </w:pPr>
            <w:r w:rsidRPr="001457DF">
              <w:t>-</w:t>
            </w:r>
          </w:p>
        </w:tc>
        <w:tc>
          <w:tcPr>
            <w:tcW w:w="550" w:type="pct"/>
            <w:tcBorders>
              <w:top w:val="nil"/>
              <w:left w:val="nil"/>
              <w:bottom w:val="single" w:sz="4" w:space="0" w:color="auto"/>
              <w:right w:val="single" w:sz="4" w:space="0" w:color="auto"/>
            </w:tcBorders>
            <w:shd w:val="clear" w:color="auto" w:fill="auto"/>
            <w:noWrap/>
            <w:vAlign w:val="center"/>
            <w:hideMark/>
          </w:tcPr>
          <w:p w14:paraId="3B1D6660" w14:textId="77777777" w:rsidR="0017378E" w:rsidRPr="001457DF" w:rsidRDefault="0017378E" w:rsidP="001457DF">
            <w:pPr>
              <w:pStyle w:val="TAC"/>
            </w:pPr>
            <w:r w:rsidRPr="001457DF">
              <w:t>0.79</w:t>
            </w:r>
          </w:p>
        </w:tc>
        <w:tc>
          <w:tcPr>
            <w:tcW w:w="1107" w:type="pct"/>
            <w:tcBorders>
              <w:top w:val="nil"/>
              <w:left w:val="nil"/>
              <w:bottom w:val="single" w:sz="4" w:space="0" w:color="auto"/>
              <w:right w:val="single" w:sz="4" w:space="0" w:color="auto"/>
            </w:tcBorders>
            <w:shd w:val="clear" w:color="auto" w:fill="auto"/>
            <w:noWrap/>
            <w:vAlign w:val="center"/>
            <w:hideMark/>
          </w:tcPr>
          <w:p w14:paraId="71ED41CB"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36020F8B" w14:textId="77777777" w:rsidR="0017378E" w:rsidRPr="001457DF" w:rsidRDefault="0017378E" w:rsidP="001457DF">
            <w:pPr>
              <w:pStyle w:val="TAC"/>
            </w:pPr>
            <w:r w:rsidRPr="001457DF">
              <w:t>5.18</w:t>
            </w:r>
          </w:p>
        </w:tc>
      </w:tr>
      <w:tr w:rsidR="0017378E" w:rsidRPr="009531ED" w14:paraId="5159187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8D40E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0003C14" w14:textId="77777777" w:rsidR="0017378E" w:rsidRPr="001457DF" w:rsidRDefault="0017378E" w:rsidP="001457DF">
            <w:pPr>
              <w:pStyle w:val="TAC"/>
            </w:pPr>
            <w:r w:rsidRPr="001457DF">
              <w:t>95%</w:t>
            </w:r>
          </w:p>
        </w:tc>
        <w:tc>
          <w:tcPr>
            <w:tcW w:w="828" w:type="pct"/>
            <w:tcBorders>
              <w:top w:val="nil"/>
              <w:left w:val="nil"/>
              <w:bottom w:val="single" w:sz="4" w:space="0" w:color="auto"/>
              <w:right w:val="single" w:sz="4" w:space="0" w:color="auto"/>
            </w:tcBorders>
            <w:shd w:val="clear" w:color="auto" w:fill="auto"/>
            <w:noWrap/>
            <w:vAlign w:val="center"/>
            <w:hideMark/>
          </w:tcPr>
          <w:p w14:paraId="340DBAC3" w14:textId="77777777" w:rsidR="0017378E" w:rsidRPr="001457DF" w:rsidRDefault="0017378E" w:rsidP="001457DF">
            <w:pPr>
              <w:pStyle w:val="TAC"/>
            </w:pPr>
            <w:r w:rsidRPr="001457DF">
              <w:t>-</w:t>
            </w:r>
          </w:p>
        </w:tc>
        <w:tc>
          <w:tcPr>
            <w:tcW w:w="550" w:type="pct"/>
            <w:tcBorders>
              <w:top w:val="nil"/>
              <w:left w:val="nil"/>
              <w:bottom w:val="single" w:sz="4" w:space="0" w:color="auto"/>
              <w:right w:val="single" w:sz="4" w:space="0" w:color="auto"/>
            </w:tcBorders>
            <w:shd w:val="clear" w:color="auto" w:fill="auto"/>
            <w:noWrap/>
            <w:vAlign w:val="center"/>
            <w:hideMark/>
          </w:tcPr>
          <w:p w14:paraId="0DC2891C" w14:textId="77777777" w:rsidR="0017378E" w:rsidRPr="001457DF" w:rsidRDefault="0017378E" w:rsidP="001457DF">
            <w:pPr>
              <w:pStyle w:val="TAC"/>
            </w:pPr>
            <w:r w:rsidRPr="001457DF">
              <w:t>0.01</w:t>
            </w:r>
          </w:p>
        </w:tc>
        <w:tc>
          <w:tcPr>
            <w:tcW w:w="1107" w:type="pct"/>
            <w:tcBorders>
              <w:top w:val="nil"/>
              <w:left w:val="nil"/>
              <w:bottom w:val="single" w:sz="4" w:space="0" w:color="auto"/>
              <w:right w:val="single" w:sz="4" w:space="0" w:color="auto"/>
            </w:tcBorders>
            <w:shd w:val="clear" w:color="auto" w:fill="auto"/>
            <w:noWrap/>
            <w:vAlign w:val="center"/>
            <w:hideMark/>
          </w:tcPr>
          <w:p w14:paraId="7B12A879" w14:textId="77777777" w:rsidR="0017378E" w:rsidRPr="001457DF" w:rsidRDefault="0017378E" w:rsidP="001457DF">
            <w:pPr>
              <w:pStyle w:val="TAC"/>
            </w:pPr>
            <w:r w:rsidRPr="001457DF">
              <w:t>-</w:t>
            </w:r>
          </w:p>
        </w:tc>
        <w:tc>
          <w:tcPr>
            <w:tcW w:w="637" w:type="pct"/>
            <w:tcBorders>
              <w:top w:val="nil"/>
              <w:left w:val="nil"/>
              <w:bottom w:val="single" w:sz="4" w:space="0" w:color="auto"/>
              <w:right w:val="single" w:sz="4" w:space="0" w:color="auto"/>
            </w:tcBorders>
            <w:shd w:val="clear" w:color="auto" w:fill="auto"/>
            <w:noWrap/>
            <w:vAlign w:val="center"/>
            <w:hideMark/>
          </w:tcPr>
          <w:p w14:paraId="15D617BB" w14:textId="77777777" w:rsidR="0017378E" w:rsidRPr="001457DF" w:rsidRDefault="0017378E" w:rsidP="001457DF">
            <w:pPr>
              <w:pStyle w:val="TAC"/>
            </w:pPr>
            <w:r w:rsidRPr="001457DF">
              <w:t>0.08</w:t>
            </w:r>
          </w:p>
        </w:tc>
      </w:tr>
      <w:tr w:rsidR="0017378E" w:rsidRPr="009531ED" w14:paraId="27E6D9CB"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C0AD5" w14:textId="77777777" w:rsidR="0017378E" w:rsidRPr="001457DF" w:rsidRDefault="0017378E" w:rsidP="001457DF">
            <w:pPr>
              <w:pStyle w:val="TAC"/>
            </w:pPr>
            <w:r w:rsidRPr="001457DF">
              <w:t>Ericsson</w:t>
            </w:r>
            <w:r w:rsidRPr="001457DF">
              <w:br/>
              <w:t>(196098)</w:t>
            </w:r>
          </w:p>
          <w:p w14:paraId="03086E6A" w14:textId="77777777" w:rsidR="0017378E" w:rsidRPr="001457DF" w:rsidRDefault="0017378E" w:rsidP="001457DF">
            <w:pPr>
              <w:pStyle w:val="TAC"/>
            </w:pPr>
            <w:r w:rsidRPr="001457DF">
              <w:t>(NOTE 1)</w:t>
            </w: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75809499" w14:textId="77777777" w:rsidR="0017378E" w:rsidRPr="001457DF" w:rsidRDefault="0017378E" w:rsidP="001457DF">
            <w:pPr>
              <w:pStyle w:val="TAC"/>
            </w:pPr>
            <w:r w:rsidRPr="001457DF">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60D1A559" w14:textId="77777777" w:rsidR="0017378E" w:rsidRPr="001457DF" w:rsidRDefault="0017378E" w:rsidP="001457DF">
            <w:pPr>
              <w:pStyle w:val="TAC"/>
            </w:pPr>
            <w:r w:rsidRPr="001457DF">
              <w:t>0.35</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5C12A29" w14:textId="77777777" w:rsidR="0017378E" w:rsidRPr="001457DF" w:rsidRDefault="0017378E" w:rsidP="001457DF">
            <w:pPr>
              <w:pStyle w:val="TAC"/>
            </w:pPr>
            <w:r w:rsidRPr="001457DF">
              <w:t>0.64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3E7B5723" w14:textId="77777777" w:rsidR="0017378E" w:rsidRPr="001457DF" w:rsidRDefault="0017378E" w:rsidP="001457DF">
            <w:pPr>
              <w:pStyle w:val="TAC"/>
            </w:pPr>
            <w:r w:rsidRPr="001457DF">
              <w:t>&lt;1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1CCAB74E" w14:textId="77777777" w:rsidR="0017378E" w:rsidRPr="001457DF" w:rsidRDefault="0017378E" w:rsidP="001457DF">
            <w:pPr>
              <w:pStyle w:val="TAC"/>
            </w:pPr>
            <w:r w:rsidRPr="001457DF">
              <w:t>&lt;1</w:t>
            </w:r>
          </w:p>
        </w:tc>
      </w:tr>
      <w:tr w:rsidR="0017378E" w:rsidRPr="009531ED" w14:paraId="718862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E3E0BE6" w14:textId="77777777" w:rsidR="0017378E" w:rsidRPr="001457DF"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0D5B5784" w14:textId="77777777" w:rsidR="0017378E" w:rsidRPr="001457DF" w:rsidRDefault="0017378E" w:rsidP="001457DF">
            <w:pPr>
              <w:pStyle w:val="TAC"/>
            </w:pPr>
            <w:r w:rsidRPr="001457DF">
              <w:t>50%</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4391815" w14:textId="77777777" w:rsidR="0017378E" w:rsidRPr="001457DF" w:rsidRDefault="0017378E" w:rsidP="001457DF">
            <w:pPr>
              <w:pStyle w:val="TAC"/>
            </w:pPr>
            <w:r w:rsidRPr="001457DF">
              <w:t>0.74</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1D5D88CA" w14:textId="77777777" w:rsidR="0017378E" w:rsidRPr="001457DF" w:rsidRDefault="0017378E" w:rsidP="001457DF">
            <w:pPr>
              <w:pStyle w:val="TAC"/>
            </w:pPr>
            <w:r w:rsidRPr="001457DF">
              <w:t>1.55</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85578D6" w14:textId="77777777" w:rsidR="0017378E" w:rsidRPr="001457DF" w:rsidRDefault="0017378E" w:rsidP="001457DF">
            <w:pPr>
              <w:pStyle w:val="TAC"/>
            </w:pPr>
            <w:r w:rsidRPr="001457DF">
              <w:t>8</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72098035" w14:textId="77777777" w:rsidR="0017378E" w:rsidRPr="001457DF" w:rsidRDefault="0017378E" w:rsidP="001457DF">
            <w:pPr>
              <w:pStyle w:val="TAC"/>
            </w:pPr>
            <w:r w:rsidRPr="001457DF">
              <w:t>14.5</w:t>
            </w:r>
          </w:p>
        </w:tc>
      </w:tr>
      <w:tr w:rsidR="0017378E" w:rsidRPr="009531ED" w14:paraId="71FFDB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3C40DC" w14:textId="77777777" w:rsidR="0017378E" w:rsidRPr="001457DF"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5A90FC55" w14:textId="77777777" w:rsidR="0017378E" w:rsidRPr="001457DF" w:rsidRDefault="0017378E" w:rsidP="001457DF">
            <w:pPr>
              <w:pStyle w:val="TAC"/>
            </w:pPr>
            <w:r w:rsidRPr="001457DF">
              <w:t>95%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72D1C81" w14:textId="77777777" w:rsidR="0017378E" w:rsidRPr="001457DF" w:rsidRDefault="0017378E" w:rsidP="001457DF">
            <w:pPr>
              <w:pStyle w:val="TAC"/>
            </w:pPr>
            <w:r w:rsidRPr="001457DF">
              <w:t>0.48</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8AB293F" w14:textId="77777777" w:rsidR="0017378E" w:rsidRPr="001457DF" w:rsidRDefault="0017378E" w:rsidP="001457DF">
            <w:pPr>
              <w:pStyle w:val="TAC"/>
            </w:pPr>
            <w:r w:rsidRPr="001457DF">
              <w:t>1.04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095A526C" w14:textId="77777777" w:rsidR="0017378E" w:rsidRPr="001457DF" w:rsidRDefault="0017378E" w:rsidP="001457DF">
            <w:pPr>
              <w:pStyle w:val="TAC"/>
            </w:pPr>
            <w:r w:rsidRPr="001457DF">
              <w:t>4.11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918A85D" w14:textId="77777777" w:rsidR="0017378E" w:rsidRPr="001457DF" w:rsidRDefault="0017378E" w:rsidP="001457DF">
            <w:pPr>
              <w:pStyle w:val="TAC"/>
            </w:pPr>
            <w:r w:rsidRPr="001457DF">
              <w:t>8.53</w:t>
            </w:r>
          </w:p>
        </w:tc>
      </w:tr>
      <w:tr w:rsidR="0017378E" w:rsidRPr="009531ED" w14:paraId="43B7690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vAlign w:val="center"/>
          </w:tcPr>
          <w:p w14:paraId="7F8C881C" w14:textId="77777777" w:rsidR="0017378E" w:rsidRPr="001457DF" w:rsidRDefault="0017378E" w:rsidP="001457DF">
            <w:pPr>
              <w:pStyle w:val="TAC"/>
            </w:pPr>
            <w:r w:rsidRPr="001457DF">
              <w:t>Nokia</w:t>
            </w:r>
          </w:p>
          <w:p w14:paraId="4D4E9F78" w14:textId="77777777" w:rsidR="0017378E" w:rsidRPr="001457DF" w:rsidRDefault="0017378E" w:rsidP="001457DF">
            <w:pPr>
              <w:pStyle w:val="TAC"/>
            </w:pPr>
            <w:r w:rsidRPr="001457DF">
              <w:t>(1907604)</w:t>
            </w: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9DD4" w14:textId="77777777" w:rsidR="0017378E" w:rsidRPr="009531ED" w:rsidRDefault="0017378E" w:rsidP="001457DF">
            <w:pPr>
              <w:pStyle w:val="TAC"/>
            </w:pPr>
            <w:r w:rsidRPr="001457DF">
              <w:rPr>
                <w:rFonts w:eastAsia="MS Mincho"/>
                <w:lang w:eastAsia="zh-CN"/>
              </w:rPr>
              <w:t>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68DBA2AF" w14:textId="77777777" w:rsidR="0017378E" w:rsidRPr="009531ED" w:rsidRDefault="0017378E" w:rsidP="001457DF">
            <w:pPr>
              <w:pStyle w:val="TAC"/>
            </w:pPr>
            <w:r w:rsidRPr="001457DF">
              <w:rPr>
                <w:rFonts w:eastAsia="MS Mincho"/>
                <w:lang w:eastAsia="zh-CN"/>
              </w:rPr>
              <w:t>0.2</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4CFCF727" w14:textId="77777777" w:rsidR="0017378E" w:rsidRPr="00995A3F" w:rsidRDefault="0017378E" w:rsidP="001457DF">
            <w:pPr>
              <w:pStyle w:val="TAC"/>
            </w:pPr>
            <w:r w:rsidRPr="00843636">
              <w:rPr>
                <w:rFonts w:eastAsia="MS Mincho"/>
                <w:lang w:eastAsia="zh-CN"/>
              </w:rPr>
              <w:t>0.9</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1FA27C5F" w14:textId="77777777" w:rsidR="0017378E" w:rsidRPr="009531ED" w:rsidRDefault="0017378E" w:rsidP="001457DF">
            <w:pPr>
              <w:pStyle w:val="TAC"/>
            </w:pPr>
            <w:r w:rsidRPr="001457DF">
              <w:rPr>
                <w:rFonts w:eastAsia="MS Mincho"/>
                <w:lang w:eastAsia="zh-CN"/>
              </w:rPr>
              <w:t>-0.7</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3789FCE3" w14:textId="77777777" w:rsidR="0017378E" w:rsidRPr="00995A3F" w:rsidRDefault="0017378E" w:rsidP="001457DF">
            <w:pPr>
              <w:pStyle w:val="TAC"/>
            </w:pPr>
            <w:r w:rsidRPr="00843636">
              <w:rPr>
                <w:rFonts w:eastAsia="MS Mincho"/>
                <w:lang w:eastAsia="zh-CN"/>
              </w:rPr>
              <w:t>4.2</w:t>
            </w:r>
          </w:p>
        </w:tc>
      </w:tr>
      <w:tr w:rsidR="0017378E" w:rsidRPr="009531ED" w14:paraId="317DE8A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6E452634" w14:textId="77777777" w:rsidR="0017378E" w:rsidRPr="001457DF"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6DD791F9" w14:textId="77777777" w:rsidR="0017378E" w:rsidRPr="001457DF" w:rsidRDefault="0017378E" w:rsidP="001457DF">
            <w:pPr>
              <w:pStyle w:val="TAC"/>
            </w:pPr>
            <w:r w:rsidRPr="001457DF">
              <w:rPr>
                <w:rFonts w:eastAsia="MS Mincho"/>
                <w:lang w:eastAsia="zh-CN"/>
              </w:rPr>
              <w:t>50%</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0207EBAE" w14:textId="77777777" w:rsidR="0017378E" w:rsidRPr="009531ED" w:rsidRDefault="0017378E" w:rsidP="001457DF">
            <w:pPr>
              <w:pStyle w:val="TAC"/>
            </w:pPr>
            <w:r w:rsidRPr="001457DF">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4E92D2F" w14:textId="77777777" w:rsidR="0017378E" w:rsidRPr="009531ED" w:rsidRDefault="0017378E" w:rsidP="001457DF">
            <w:pPr>
              <w:pStyle w:val="TAC"/>
            </w:pPr>
            <w:r w:rsidRPr="001457DF">
              <w:rPr>
                <w:rFonts w:eastAsia="MS Mincho"/>
                <w:lang w:eastAsia="zh-CN"/>
              </w:rPr>
              <w:t>0.5</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007715AF" w14:textId="77777777" w:rsidR="0017378E" w:rsidRPr="009531ED" w:rsidRDefault="0017378E" w:rsidP="001457DF">
            <w:pPr>
              <w:pStyle w:val="TAC"/>
            </w:pPr>
            <w:r w:rsidRPr="001457DF">
              <w:rPr>
                <w:rFonts w:eastAsia="MS Mincho"/>
                <w:lang w:eastAsia="zh-CN"/>
              </w:rPr>
              <w:t>0.4</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7387881E" w14:textId="77777777" w:rsidR="0017378E" w:rsidRPr="009531ED" w:rsidRDefault="0017378E" w:rsidP="001457DF">
            <w:pPr>
              <w:pStyle w:val="TAC"/>
            </w:pPr>
            <w:r w:rsidRPr="001457DF">
              <w:rPr>
                <w:rFonts w:eastAsia="MS Mincho"/>
                <w:lang w:eastAsia="zh-CN"/>
              </w:rPr>
              <w:t>0.5</w:t>
            </w:r>
          </w:p>
        </w:tc>
      </w:tr>
      <w:tr w:rsidR="0017378E" w:rsidRPr="009531ED" w14:paraId="1DD2BBA8"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46523F08" w14:textId="77777777" w:rsidR="0017378E" w:rsidRPr="001457DF"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E7E0" w14:textId="77777777" w:rsidR="0017378E" w:rsidRPr="001457DF" w:rsidRDefault="0017378E" w:rsidP="001457DF">
            <w:pPr>
              <w:pStyle w:val="TAC"/>
            </w:pPr>
            <w:r w:rsidRPr="001457DF">
              <w:rPr>
                <w:rFonts w:eastAsia="MS Mincho"/>
                <w:lang w:eastAsia="zh-CN"/>
              </w:rPr>
              <w:t>95%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73F471A3" w14:textId="77777777" w:rsidR="0017378E" w:rsidRPr="001457DF" w:rsidRDefault="0017378E" w:rsidP="001457DF">
            <w:pPr>
              <w:pStyle w:val="TAC"/>
            </w:pPr>
            <w:r w:rsidRPr="001457DF">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3B85E53" w14:textId="77777777" w:rsidR="0017378E" w:rsidRPr="001457DF" w:rsidRDefault="0017378E" w:rsidP="001457DF">
            <w:pPr>
              <w:pStyle w:val="TAC"/>
            </w:pPr>
            <w:r w:rsidRPr="001457DF">
              <w:rPr>
                <w:rFonts w:eastAsia="MS Mincho"/>
                <w:lang w:eastAsia="zh-CN"/>
              </w:rPr>
              <w:t>0.2</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53073D0A" w14:textId="77777777" w:rsidR="0017378E" w:rsidRPr="001457DF" w:rsidRDefault="0017378E" w:rsidP="001457DF">
            <w:pPr>
              <w:pStyle w:val="TAC"/>
            </w:pPr>
            <w:r w:rsidRPr="001457DF">
              <w:rPr>
                <w:rFonts w:eastAsia="MS Mincho"/>
                <w:lang w:eastAsia="zh-CN"/>
              </w:rPr>
              <w:t>1.9</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57BD8CE3" w14:textId="77777777" w:rsidR="0017378E" w:rsidRPr="001457DF" w:rsidRDefault="0017378E" w:rsidP="001457DF">
            <w:pPr>
              <w:pStyle w:val="TAC"/>
            </w:pPr>
            <w:r w:rsidRPr="001457DF">
              <w:rPr>
                <w:rFonts w:eastAsia="MS Mincho"/>
                <w:lang w:eastAsia="zh-CN"/>
              </w:rPr>
              <w:t>-0.9</w:t>
            </w:r>
          </w:p>
        </w:tc>
      </w:tr>
      <w:tr w:rsidR="0017378E" w:rsidRPr="009531ED" w14:paraId="1AF9DC27"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3875D1AE" w14:textId="77777777" w:rsidR="0017378E" w:rsidRPr="002F6FF2" w:rsidRDefault="0017378E" w:rsidP="001457DF">
            <w:pPr>
              <w:pStyle w:val="TAN"/>
              <w:rPr>
                <w:rFonts w:eastAsia="MS Mincho"/>
                <w:lang w:eastAsia="zh-CN"/>
              </w:rPr>
            </w:pPr>
            <w:r w:rsidRPr="00CF2338">
              <w:t xml:space="preserve">NOTE 1: Further Ericsson results in this scenario with reduced cell size and </w:t>
            </w:r>
            <w:r w:rsidRPr="00CE6306">
              <w:t>grid shift indicated throughput losses</w:t>
            </w:r>
          </w:p>
        </w:tc>
      </w:tr>
    </w:tbl>
    <w:p w14:paraId="7E7F72C5" w14:textId="77777777" w:rsidR="0017378E" w:rsidRPr="00CF2338" w:rsidRDefault="0017378E" w:rsidP="001457DF"/>
    <w:p w14:paraId="7A62EF04" w14:textId="7D6EACB0" w:rsidR="0017378E" w:rsidRPr="00CF2338" w:rsidRDefault="003330B8" w:rsidP="003330B8">
      <w:pPr>
        <w:pStyle w:val="Heading4"/>
      </w:pPr>
      <w:bookmarkStart w:id="253" w:name="_Toc9039936"/>
      <w:bookmarkStart w:id="254" w:name="_Toc9042988"/>
      <w:r w:rsidRPr="002F6FF2">
        <w:lastRenderedPageBreak/>
        <w:t>5.3.4.3</w:t>
      </w:r>
      <w:r w:rsidR="00CF2338">
        <w:tab/>
      </w:r>
      <w:r w:rsidR="0017378E" w:rsidRPr="00CF2338">
        <w:t>Scenario 11: 30GHz Micro → Micro (DL)</w:t>
      </w:r>
      <w:bookmarkEnd w:id="253"/>
      <w:bookmarkEnd w:id="254"/>
    </w:p>
    <w:p w14:paraId="40786B9B" w14:textId="19E3C8F6" w:rsidR="0017378E" w:rsidRPr="00CF2338" w:rsidRDefault="001D73EE" w:rsidP="001457DF">
      <w:pPr>
        <w:pStyle w:val="Heading5"/>
      </w:pPr>
      <w:bookmarkStart w:id="255" w:name="_Ref8948224"/>
      <w:bookmarkStart w:id="256" w:name="_Toc9039937"/>
      <w:bookmarkStart w:id="257" w:name="_Toc9042989"/>
      <w:r w:rsidRPr="002F6FF2">
        <w:t>5.3.4.3.</w:t>
      </w:r>
      <w:r w:rsidRPr="00CF2338">
        <w:t>1</w:t>
      </w:r>
      <w:r w:rsidR="00CF2338">
        <w:tab/>
      </w:r>
      <w:r w:rsidR="0017378E" w:rsidRPr="00CF2338">
        <w:t>Results</w:t>
      </w:r>
      <w:bookmarkEnd w:id="255"/>
      <w:bookmarkEnd w:id="256"/>
      <w:bookmarkEnd w:id="257"/>
    </w:p>
    <w:p w14:paraId="69F07846" w14:textId="0FB7F501" w:rsidR="00CF4F53" w:rsidRPr="00843636" w:rsidRDefault="0030279C" w:rsidP="001457DF">
      <w:pPr>
        <w:pStyle w:val="TH"/>
        <w:rPr>
          <w:rFonts w:eastAsia="MS Mincho"/>
          <w:bCs/>
        </w:rPr>
      </w:pPr>
      <w:r>
        <w:t xml:space="preserve">Table </w:t>
      </w:r>
      <w:r w:rsidRPr="0030279C">
        <w:t>5.3.4.3.1</w:t>
      </w:r>
      <w:r w:rsidR="0017378E" w:rsidRPr="009531ED">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17378E" w:rsidRPr="009531ED" w14:paraId="0FDD1B38"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AFA2F" w14:textId="77777777" w:rsidR="0017378E" w:rsidRPr="00995A3F" w:rsidRDefault="0017378E" w:rsidP="001457DF">
            <w:pPr>
              <w:pStyle w:val="TAH"/>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CA1EF" w14:textId="77777777" w:rsidR="0017378E" w:rsidRPr="009B5A9D" w:rsidRDefault="0017378E" w:rsidP="001457DF">
            <w:pPr>
              <w:pStyle w:val="TAH"/>
            </w:pPr>
            <w:r w:rsidRPr="009B5A9D">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5DD24E5" w14:textId="77777777" w:rsidR="0017378E" w:rsidRPr="001457DF" w:rsidRDefault="0017378E" w:rsidP="001457DF">
            <w:pPr>
              <w:pStyle w:val="TAH"/>
              <w:rPr>
                <w:b w:val="0"/>
              </w:rPr>
            </w:pPr>
            <w:r w:rsidRPr="001457DF">
              <w:t>Victim DL</w:t>
            </w:r>
          </w:p>
        </w:tc>
      </w:tr>
      <w:tr w:rsidR="0017378E" w:rsidRPr="009531ED" w14:paraId="37F84222"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69E566"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9923A6A" w14:textId="77777777" w:rsidR="0017378E" w:rsidRPr="001457DF"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9D7F5D6" w14:textId="77777777" w:rsidR="0017378E" w:rsidRPr="00D93DA3" w:rsidRDefault="0017378E" w:rsidP="001457DF">
            <w:pPr>
              <w:pStyle w:val="TAH"/>
            </w:pPr>
            <w:r w:rsidRPr="001457DF">
              <w:t xml:space="preserve">SNR degradation </w:t>
            </w:r>
            <w:r w:rsidRPr="00D93DA3">
              <w:t>(dB)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FED9D9" w14:textId="77777777" w:rsidR="0017378E" w:rsidRPr="001457DF" w:rsidRDefault="0017378E" w:rsidP="001457DF">
            <w:pPr>
              <w:pStyle w:val="TAH"/>
              <w:rPr>
                <w:b w:val="0"/>
              </w:rPr>
            </w:pPr>
            <w:r w:rsidRPr="001457DF">
              <w:t>Throughput degradation (%)</w:t>
            </w:r>
          </w:p>
        </w:tc>
      </w:tr>
      <w:tr w:rsidR="0017378E" w:rsidRPr="009531ED" w14:paraId="020FDCA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A0DE632" w14:textId="77777777" w:rsidR="0017378E" w:rsidRPr="001457DF"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1244EFD2" w14:textId="77777777" w:rsidR="0017378E" w:rsidRPr="001457DF"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9B11517" w14:textId="77777777" w:rsidR="0017378E" w:rsidRPr="001457DF" w:rsidRDefault="0017378E" w:rsidP="001457DF">
            <w:pPr>
              <w:pStyle w:val="TAH"/>
              <w:rPr>
                <w:b w:val="0"/>
              </w:rPr>
            </w:pPr>
            <w:r w:rsidRPr="001457DF">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9831057" w14:textId="77777777" w:rsidR="0017378E" w:rsidRPr="001457DF" w:rsidRDefault="0017378E" w:rsidP="001457DF">
            <w:pPr>
              <w:pStyle w:val="TAH"/>
              <w:rPr>
                <w:b w:val="0"/>
              </w:rPr>
            </w:pPr>
            <w:r w:rsidRPr="001457DF">
              <w:t>UL</w:t>
            </w:r>
          </w:p>
        </w:tc>
        <w:tc>
          <w:tcPr>
            <w:tcW w:w="1126" w:type="pct"/>
            <w:tcBorders>
              <w:top w:val="nil"/>
              <w:left w:val="nil"/>
              <w:bottom w:val="single" w:sz="4" w:space="0" w:color="auto"/>
              <w:right w:val="single" w:sz="4" w:space="0" w:color="auto"/>
            </w:tcBorders>
            <w:shd w:val="clear" w:color="auto" w:fill="auto"/>
            <w:noWrap/>
            <w:vAlign w:val="center"/>
            <w:hideMark/>
          </w:tcPr>
          <w:p w14:paraId="54168C2E" w14:textId="77777777" w:rsidR="0017378E" w:rsidRPr="001457DF" w:rsidRDefault="0017378E" w:rsidP="001457DF">
            <w:pPr>
              <w:pStyle w:val="TAH"/>
              <w:rPr>
                <w:b w:val="0"/>
              </w:rPr>
            </w:pPr>
            <w:r w:rsidRPr="001457DF">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00CB1DB" w14:textId="77777777" w:rsidR="0017378E" w:rsidRPr="001457DF" w:rsidRDefault="0017378E" w:rsidP="001457DF">
            <w:pPr>
              <w:pStyle w:val="TAH"/>
              <w:rPr>
                <w:b w:val="0"/>
              </w:rPr>
            </w:pPr>
            <w:r w:rsidRPr="001457DF">
              <w:t>UL</w:t>
            </w:r>
          </w:p>
        </w:tc>
      </w:tr>
      <w:tr w:rsidR="0017378E" w:rsidRPr="009531ED" w14:paraId="0866E608"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3591A294" w14:textId="77777777" w:rsidR="0017378E" w:rsidRPr="00CF2338" w:rsidRDefault="0017378E" w:rsidP="001457DF">
            <w:pPr>
              <w:pStyle w:val="TAC"/>
            </w:pPr>
            <w:r w:rsidRPr="00CF2338">
              <w:t>Huawei</w:t>
            </w:r>
            <w:r w:rsidRPr="00CF2338">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F16E512"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1C5EBAFC" w14:textId="77777777" w:rsidR="0017378E" w:rsidRPr="001457DF" w:rsidRDefault="0017378E" w:rsidP="001457DF">
            <w:pPr>
              <w:pStyle w:val="TAC"/>
            </w:pPr>
            <w:r w:rsidRPr="001457DF">
              <w:t>-0.17</w:t>
            </w:r>
          </w:p>
        </w:tc>
        <w:tc>
          <w:tcPr>
            <w:tcW w:w="480" w:type="pct"/>
            <w:tcBorders>
              <w:top w:val="nil"/>
              <w:left w:val="nil"/>
              <w:bottom w:val="single" w:sz="4" w:space="0" w:color="auto"/>
              <w:right w:val="single" w:sz="4" w:space="0" w:color="auto"/>
            </w:tcBorders>
            <w:shd w:val="clear" w:color="auto" w:fill="auto"/>
            <w:noWrap/>
            <w:vAlign w:val="center"/>
            <w:hideMark/>
          </w:tcPr>
          <w:p w14:paraId="7938080C" w14:textId="77777777" w:rsidR="0017378E" w:rsidRPr="001457DF" w:rsidRDefault="0017378E" w:rsidP="001457DF">
            <w:pPr>
              <w:pStyle w:val="TAC"/>
            </w:pPr>
            <w:r w:rsidRPr="001457DF">
              <w:t>0.03</w:t>
            </w:r>
          </w:p>
        </w:tc>
        <w:tc>
          <w:tcPr>
            <w:tcW w:w="1126" w:type="pct"/>
            <w:tcBorders>
              <w:top w:val="nil"/>
              <w:left w:val="nil"/>
              <w:bottom w:val="single" w:sz="4" w:space="0" w:color="auto"/>
              <w:right w:val="single" w:sz="4" w:space="0" w:color="auto"/>
            </w:tcBorders>
            <w:shd w:val="clear" w:color="auto" w:fill="auto"/>
            <w:noWrap/>
            <w:vAlign w:val="center"/>
            <w:hideMark/>
          </w:tcPr>
          <w:p w14:paraId="75999E88" w14:textId="77777777" w:rsidR="0017378E" w:rsidRPr="001457DF" w:rsidRDefault="0017378E" w:rsidP="001457DF">
            <w:pPr>
              <w:pStyle w:val="TAC"/>
            </w:pPr>
            <w:r w:rsidRPr="001457DF">
              <w:t>-3.50</w:t>
            </w:r>
          </w:p>
        </w:tc>
        <w:tc>
          <w:tcPr>
            <w:tcW w:w="607" w:type="pct"/>
            <w:tcBorders>
              <w:top w:val="nil"/>
              <w:left w:val="nil"/>
              <w:bottom w:val="single" w:sz="4" w:space="0" w:color="auto"/>
              <w:right w:val="single" w:sz="4" w:space="0" w:color="auto"/>
            </w:tcBorders>
            <w:shd w:val="clear" w:color="auto" w:fill="auto"/>
            <w:noWrap/>
            <w:vAlign w:val="center"/>
            <w:hideMark/>
          </w:tcPr>
          <w:p w14:paraId="2163B015" w14:textId="77777777" w:rsidR="0017378E" w:rsidRPr="001457DF" w:rsidRDefault="0017378E" w:rsidP="001457DF">
            <w:pPr>
              <w:pStyle w:val="TAC"/>
            </w:pPr>
            <w:r w:rsidRPr="001457DF">
              <w:t>0.50</w:t>
            </w:r>
          </w:p>
        </w:tc>
      </w:tr>
      <w:tr w:rsidR="0017378E" w:rsidRPr="009531ED" w14:paraId="5731954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E93708F"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520BDF"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4B9E2F78" w14:textId="77777777" w:rsidR="0017378E" w:rsidRPr="001457DF" w:rsidRDefault="0017378E" w:rsidP="001457DF">
            <w:pPr>
              <w:pStyle w:val="TAC"/>
            </w:pPr>
            <w:r w:rsidRPr="001457DF">
              <w:t>-0.38</w:t>
            </w:r>
          </w:p>
        </w:tc>
        <w:tc>
          <w:tcPr>
            <w:tcW w:w="480" w:type="pct"/>
            <w:tcBorders>
              <w:top w:val="nil"/>
              <w:left w:val="nil"/>
              <w:bottom w:val="single" w:sz="4" w:space="0" w:color="auto"/>
              <w:right w:val="single" w:sz="4" w:space="0" w:color="auto"/>
            </w:tcBorders>
            <w:shd w:val="clear" w:color="auto" w:fill="auto"/>
            <w:noWrap/>
            <w:vAlign w:val="center"/>
            <w:hideMark/>
          </w:tcPr>
          <w:p w14:paraId="0E8FF70C" w14:textId="77777777" w:rsidR="0017378E" w:rsidRPr="001457DF" w:rsidRDefault="0017378E" w:rsidP="001457DF">
            <w:pPr>
              <w:pStyle w:val="TAC"/>
            </w:pPr>
            <w:r w:rsidRPr="001457DF">
              <w:t>-0.26</w:t>
            </w:r>
          </w:p>
        </w:tc>
        <w:tc>
          <w:tcPr>
            <w:tcW w:w="1126" w:type="pct"/>
            <w:tcBorders>
              <w:top w:val="nil"/>
              <w:left w:val="nil"/>
              <w:bottom w:val="single" w:sz="4" w:space="0" w:color="auto"/>
              <w:right w:val="single" w:sz="4" w:space="0" w:color="auto"/>
            </w:tcBorders>
            <w:shd w:val="clear" w:color="auto" w:fill="auto"/>
            <w:noWrap/>
            <w:vAlign w:val="center"/>
            <w:hideMark/>
          </w:tcPr>
          <w:p w14:paraId="440542C7" w14:textId="77777777" w:rsidR="0017378E" w:rsidRPr="001457DF" w:rsidRDefault="0017378E" w:rsidP="001457DF">
            <w:pPr>
              <w:pStyle w:val="TAC"/>
            </w:pPr>
            <w:r w:rsidRPr="001457DF">
              <w:t>-1.81</w:t>
            </w:r>
          </w:p>
        </w:tc>
        <w:tc>
          <w:tcPr>
            <w:tcW w:w="607" w:type="pct"/>
            <w:tcBorders>
              <w:top w:val="nil"/>
              <w:left w:val="nil"/>
              <w:bottom w:val="single" w:sz="4" w:space="0" w:color="auto"/>
              <w:right w:val="single" w:sz="4" w:space="0" w:color="auto"/>
            </w:tcBorders>
            <w:shd w:val="clear" w:color="auto" w:fill="auto"/>
            <w:noWrap/>
            <w:vAlign w:val="center"/>
            <w:hideMark/>
          </w:tcPr>
          <w:p w14:paraId="18DFA7B5" w14:textId="77777777" w:rsidR="0017378E" w:rsidRPr="001457DF" w:rsidRDefault="0017378E" w:rsidP="001457DF">
            <w:pPr>
              <w:pStyle w:val="TAC"/>
            </w:pPr>
            <w:r w:rsidRPr="001457DF">
              <w:t>-1.24</w:t>
            </w:r>
          </w:p>
        </w:tc>
      </w:tr>
      <w:tr w:rsidR="0017378E" w:rsidRPr="009531ED" w14:paraId="1496337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439C746"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79E9E85"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7B344934" w14:textId="77777777" w:rsidR="0017378E" w:rsidRPr="001457DF" w:rsidRDefault="0017378E" w:rsidP="001457DF">
            <w:pPr>
              <w:pStyle w:val="TAC"/>
            </w:pPr>
            <w:r w:rsidRPr="001457DF">
              <w:t>-1.04</w:t>
            </w:r>
          </w:p>
        </w:tc>
        <w:tc>
          <w:tcPr>
            <w:tcW w:w="480" w:type="pct"/>
            <w:tcBorders>
              <w:top w:val="nil"/>
              <w:left w:val="nil"/>
              <w:bottom w:val="single" w:sz="4" w:space="0" w:color="auto"/>
              <w:right w:val="single" w:sz="4" w:space="0" w:color="auto"/>
            </w:tcBorders>
            <w:shd w:val="clear" w:color="auto" w:fill="auto"/>
            <w:noWrap/>
            <w:vAlign w:val="center"/>
            <w:hideMark/>
          </w:tcPr>
          <w:p w14:paraId="1FE93785" w14:textId="77777777" w:rsidR="0017378E" w:rsidRPr="001457DF" w:rsidRDefault="0017378E" w:rsidP="001457DF">
            <w:pPr>
              <w:pStyle w:val="TAC"/>
            </w:pPr>
            <w:r w:rsidRPr="001457DF">
              <w:t>-0.88</w:t>
            </w:r>
          </w:p>
        </w:tc>
        <w:tc>
          <w:tcPr>
            <w:tcW w:w="1126" w:type="pct"/>
            <w:tcBorders>
              <w:top w:val="nil"/>
              <w:left w:val="nil"/>
              <w:bottom w:val="single" w:sz="4" w:space="0" w:color="auto"/>
              <w:right w:val="single" w:sz="4" w:space="0" w:color="auto"/>
            </w:tcBorders>
            <w:shd w:val="clear" w:color="auto" w:fill="auto"/>
            <w:noWrap/>
            <w:vAlign w:val="center"/>
            <w:hideMark/>
          </w:tcPr>
          <w:p w14:paraId="5103A4E2" w14:textId="77777777" w:rsidR="0017378E" w:rsidRPr="001457DF" w:rsidRDefault="0017378E" w:rsidP="001457DF">
            <w:pPr>
              <w:pStyle w:val="TAC"/>
            </w:pPr>
            <w:r w:rsidRPr="001457DF">
              <w:t>0.00</w:t>
            </w:r>
          </w:p>
        </w:tc>
        <w:tc>
          <w:tcPr>
            <w:tcW w:w="607" w:type="pct"/>
            <w:tcBorders>
              <w:top w:val="nil"/>
              <w:left w:val="nil"/>
              <w:bottom w:val="single" w:sz="4" w:space="0" w:color="auto"/>
              <w:right w:val="single" w:sz="4" w:space="0" w:color="auto"/>
            </w:tcBorders>
            <w:shd w:val="clear" w:color="auto" w:fill="auto"/>
            <w:noWrap/>
            <w:vAlign w:val="center"/>
            <w:hideMark/>
          </w:tcPr>
          <w:p w14:paraId="13D95B74" w14:textId="77777777" w:rsidR="0017378E" w:rsidRPr="001457DF" w:rsidRDefault="0017378E" w:rsidP="001457DF">
            <w:pPr>
              <w:pStyle w:val="TAC"/>
            </w:pPr>
            <w:r w:rsidRPr="001457DF">
              <w:t>0.00</w:t>
            </w:r>
          </w:p>
        </w:tc>
      </w:tr>
      <w:tr w:rsidR="0017378E" w:rsidRPr="009531ED" w14:paraId="0AADAF25"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140B976" w14:textId="77777777" w:rsidR="0017378E" w:rsidRPr="001457DF" w:rsidRDefault="0017378E" w:rsidP="001457DF">
            <w:pPr>
              <w:pStyle w:val="TAC"/>
            </w:pPr>
            <w:r w:rsidRPr="001457DF">
              <w:t>Ericsson</w:t>
            </w:r>
            <w:r w:rsidRPr="001457DF">
              <w:br/>
              <w:t>(1906101)</w:t>
            </w:r>
          </w:p>
        </w:tc>
        <w:tc>
          <w:tcPr>
            <w:tcW w:w="1191" w:type="pct"/>
            <w:tcBorders>
              <w:top w:val="nil"/>
              <w:left w:val="nil"/>
              <w:bottom w:val="single" w:sz="4" w:space="0" w:color="auto"/>
              <w:right w:val="single" w:sz="4" w:space="0" w:color="auto"/>
            </w:tcBorders>
            <w:shd w:val="clear" w:color="auto" w:fill="auto"/>
            <w:noWrap/>
            <w:vAlign w:val="center"/>
            <w:hideMark/>
          </w:tcPr>
          <w:p w14:paraId="0B17D949" w14:textId="77777777" w:rsidR="0017378E" w:rsidRPr="001457DF" w:rsidRDefault="0017378E" w:rsidP="001457DF">
            <w:pPr>
              <w:pStyle w:val="TAC"/>
            </w:pPr>
            <w:r w:rsidRPr="001457DF">
              <w:t>5%</w:t>
            </w:r>
          </w:p>
        </w:tc>
        <w:tc>
          <w:tcPr>
            <w:tcW w:w="889" w:type="pct"/>
            <w:tcBorders>
              <w:top w:val="nil"/>
              <w:left w:val="nil"/>
              <w:bottom w:val="single" w:sz="4" w:space="0" w:color="auto"/>
              <w:right w:val="single" w:sz="4" w:space="0" w:color="auto"/>
            </w:tcBorders>
            <w:shd w:val="clear" w:color="auto" w:fill="auto"/>
            <w:noWrap/>
            <w:vAlign w:val="center"/>
            <w:hideMark/>
          </w:tcPr>
          <w:p w14:paraId="2CF76AD6"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2ACA58C1"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2FBBA2C1"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4C5F9A42" w14:textId="77777777" w:rsidR="0017378E" w:rsidRPr="001457DF" w:rsidRDefault="0017378E" w:rsidP="001457DF">
            <w:pPr>
              <w:pStyle w:val="TAC"/>
            </w:pPr>
            <w:r w:rsidRPr="001457DF">
              <w:t>&lt;1</w:t>
            </w:r>
          </w:p>
        </w:tc>
      </w:tr>
      <w:tr w:rsidR="0017378E" w:rsidRPr="009531ED" w14:paraId="1166E41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424D7C3"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4762BF4"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548120DB" w14:textId="77777777" w:rsidR="0017378E" w:rsidRPr="001457DF" w:rsidRDefault="0017378E" w:rsidP="001457DF">
            <w:pPr>
              <w:pStyle w:val="TAC"/>
            </w:pPr>
            <w:r w:rsidRPr="001457DF">
              <w:t>&lt;1</w:t>
            </w:r>
          </w:p>
        </w:tc>
        <w:tc>
          <w:tcPr>
            <w:tcW w:w="480" w:type="pct"/>
            <w:tcBorders>
              <w:top w:val="nil"/>
              <w:left w:val="nil"/>
              <w:bottom w:val="single" w:sz="4" w:space="0" w:color="auto"/>
              <w:right w:val="single" w:sz="4" w:space="0" w:color="auto"/>
            </w:tcBorders>
            <w:shd w:val="clear" w:color="auto" w:fill="auto"/>
            <w:noWrap/>
            <w:vAlign w:val="center"/>
            <w:hideMark/>
          </w:tcPr>
          <w:p w14:paraId="78D65D01" w14:textId="77777777" w:rsidR="0017378E" w:rsidRPr="001457DF" w:rsidRDefault="0017378E" w:rsidP="001457DF">
            <w:pPr>
              <w:pStyle w:val="TAC"/>
            </w:pPr>
            <w:r w:rsidRPr="001457DF">
              <w:t>&lt;1</w:t>
            </w:r>
          </w:p>
        </w:tc>
        <w:tc>
          <w:tcPr>
            <w:tcW w:w="1126" w:type="pct"/>
            <w:tcBorders>
              <w:top w:val="nil"/>
              <w:left w:val="nil"/>
              <w:bottom w:val="single" w:sz="4" w:space="0" w:color="auto"/>
              <w:right w:val="single" w:sz="4" w:space="0" w:color="auto"/>
            </w:tcBorders>
            <w:shd w:val="clear" w:color="auto" w:fill="auto"/>
            <w:noWrap/>
            <w:vAlign w:val="center"/>
            <w:hideMark/>
          </w:tcPr>
          <w:p w14:paraId="52BADB56" w14:textId="77777777" w:rsidR="0017378E" w:rsidRPr="001457DF" w:rsidRDefault="0017378E" w:rsidP="001457DF">
            <w:pPr>
              <w:pStyle w:val="TAC"/>
            </w:pPr>
            <w:r w:rsidRPr="001457DF">
              <w:t>&lt;1</w:t>
            </w:r>
          </w:p>
        </w:tc>
        <w:tc>
          <w:tcPr>
            <w:tcW w:w="607" w:type="pct"/>
            <w:tcBorders>
              <w:top w:val="nil"/>
              <w:left w:val="nil"/>
              <w:bottom w:val="single" w:sz="4" w:space="0" w:color="auto"/>
              <w:right w:val="single" w:sz="4" w:space="0" w:color="auto"/>
            </w:tcBorders>
            <w:shd w:val="clear" w:color="auto" w:fill="auto"/>
            <w:noWrap/>
            <w:vAlign w:val="center"/>
            <w:hideMark/>
          </w:tcPr>
          <w:p w14:paraId="657D4257" w14:textId="77777777" w:rsidR="0017378E" w:rsidRPr="001457DF" w:rsidRDefault="0017378E" w:rsidP="001457DF">
            <w:pPr>
              <w:pStyle w:val="TAC"/>
            </w:pPr>
            <w:r w:rsidRPr="001457DF">
              <w:t>&lt;1</w:t>
            </w:r>
          </w:p>
        </w:tc>
      </w:tr>
      <w:tr w:rsidR="0017378E" w:rsidRPr="009531ED" w14:paraId="1929A3E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A049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99E65A7" w14:textId="77777777" w:rsidR="0017378E" w:rsidRPr="001457DF" w:rsidRDefault="0017378E" w:rsidP="001457DF">
            <w:pPr>
              <w:pStyle w:val="TAC"/>
            </w:pPr>
            <w:r w:rsidRPr="001457DF">
              <w:t>95%</w:t>
            </w:r>
          </w:p>
        </w:tc>
        <w:tc>
          <w:tcPr>
            <w:tcW w:w="889" w:type="pct"/>
            <w:tcBorders>
              <w:top w:val="nil"/>
              <w:left w:val="nil"/>
              <w:bottom w:val="nil"/>
              <w:right w:val="single" w:sz="4" w:space="0" w:color="auto"/>
            </w:tcBorders>
            <w:shd w:val="clear" w:color="auto" w:fill="auto"/>
            <w:noWrap/>
            <w:vAlign w:val="center"/>
            <w:hideMark/>
          </w:tcPr>
          <w:p w14:paraId="0CAE80E0" w14:textId="77777777" w:rsidR="0017378E" w:rsidRPr="001457DF" w:rsidRDefault="0017378E" w:rsidP="001457DF">
            <w:pPr>
              <w:pStyle w:val="TAC"/>
            </w:pPr>
            <w:r w:rsidRPr="001457DF">
              <w:t>&lt;1</w:t>
            </w:r>
          </w:p>
        </w:tc>
        <w:tc>
          <w:tcPr>
            <w:tcW w:w="480" w:type="pct"/>
            <w:tcBorders>
              <w:top w:val="nil"/>
              <w:left w:val="nil"/>
              <w:bottom w:val="nil"/>
              <w:right w:val="single" w:sz="4" w:space="0" w:color="auto"/>
            </w:tcBorders>
            <w:shd w:val="clear" w:color="auto" w:fill="auto"/>
            <w:noWrap/>
            <w:vAlign w:val="center"/>
            <w:hideMark/>
          </w:tcPr>
          <w:p w14:paraId="1D92D69C" w14:textId="77777777" w:rsidR="0017378E" w:rsidRPr="001457DF" w:rsidRDefault="0017378E" w:rsidP="001457DF">
            <w:pPr>
              <w:pStyle w:val="TAC"/>
            </w:pPr>
            <w:r w:rsidRPr="001457DF">
              <w:t>&lt;1</w:t>
            </w:r>
          </w:p>
        </w:tc>
        <w:tc>
          <w:tcPr>
            <w:tcW w:w="1126" w:type="pct"/>
            <w:tcBorders>
              <w:top w:val="nil"/>
              <w:left w:val="nil"/>
              <w:bottom w:val="nil"/>
              <w:right w:val="single" w:sz="4" w:space="0" w:color="auto"/>
            </w:tcBorders>
            <w:shd w:val="clear" w:color="auto" w:fill="auto"/>
            <w:noWrap/>
            <w:vAlign w:val="center"/>
            <w:hideMark/>
          </w:tcPr>
          <w:p w14:paraId="253FF238" w14:textId="77777777" w:rsidR="0017378E" w:rsidRPr="001457DF" w:rsidRDefault="0017378E" w:rsidP="001457DF">
            <w:pPr>
              <w:pStyle w:val="TAC"/>
            </w:pPr>
            <w:r w:rsidRPr="001457DF">
              <w:t>&lt;1</w:t>
            </w:r>
          </w:p>
        </w:tc>
        <w:tc>
          <w:tcPr>
            <w:tcW w:w="607" w:type="pct"/>
            <w:tcBorders>
              <w:top w:val="nil"/>
              <w:left w:val="nil"/>
              <w:bottom w:val="nil"/>
              <w:right w:val="single" w:sz="4" w:space="0" w:color="auto"/>
            </w:tcBorders>
            <w:shd w:val="clear" w:color="auto" w:fill="auto"/>
            <w:noWrap/>
            <w:vAlign w:val="center"/>
            <w:hideMark/>
          </w:tcPr>
          <w:p w14:paraId="213C1621" w14:textId="77777777" w:rsidR="0017378E" w:rsidRPr="001457DF" w:rsidRDefault="0017378E" w:rsidP="001457DF">
            <w:pPr>
              <w:pStyle w:val="TAC"/>
            </w:pPr>
            <w:r w:rsidRPr="001457DF">
              <w:t>&lt;1</w:t>
            </w:r>
          </w:p>
        </w:tc>
      </w:tr>
      <w:tr w:rsidR="0017378E" w:rsidRPr="009531ED" w14:paraId="574B3413"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821D20" w14:textId="77777777" w:rsidR="0017378E" w:rsidRPr="001457DF" w:rsidRDefault="0017378E" w:rsidP="001457DF">
            <w:pPr>
              <w:pStyle w:val="TAC"/>
            </w:pPr>
            <w:r w:rsidRPr="001457DF">
              <w:t xml:space="preserve">Qualcomm </w:t>
            </w:r>
            <w:r w:rsidRPr="001457DF">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33A43BA7" w14:textId="77777777" w:rsidR="0017378E" w:rsidRPr="001457DF" w:rsidRDefault="0017378E" w:rsidP="001457DF">
            <w:pPr>
              <w:pStyle w:val="TAC"/>
            </w:pPr>
            <w:r w:rsidRPr="001457DF">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3E914637" w14:textId="77777777" w:rsidR="0017378E" w:rsidRPr="001457DF" w:rsidRDefault="0017378E" w:rsidP="001457DF">
            <w:pPr>
              <w:pStyle w:val="TAC"/>
            </w:pPr>
            <w:r w:rsidRPr="001457DF">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663F8FEF" w14:textId="77777777" w:rsidR="0017378E" w:rsidRPr="001457DF" w:rsidRDefault="0017378E" w:rsidP="001457DF">
            <w:pPr>
              <w:pStyle w:val="TAC"/>
            </w:pPr>
            <w:r w:rsidRPr="001457DF">
              <w:t>0.06</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2F81A981" w14:textId="77777777" w:rsidR="0017378E" w:rsidRPr="001457DF" w:rsidRDefault="0017378E" w:rsidP="001457DF">
            <w:pPr>
              <w:pStyle w:val="TAC"/>
            </w:pPr>
            <w:r w:rsidRPr="001457DF">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1C508000" w14:textId="77777777" w:rsidR="0017378E" w:rsidRPr="001457DF" w:rsidRDefault="0017378E" w:rsidP="001457DF">
            <w:pPr>
              <w:pStyle w:val="TAC"/>
            </w:pPr>
            <w:r w:rsidRPr="001457DF">
              <w:t>0.33</w:t>
            </w:r>
          </w:p>
        </w:tc>
      </w:tr>
      <w:tr w:rsidR="0017378E" w:rsidRPr="009531ED" w14:paraId="5E1F2B0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B199FF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11A58CA" w14:textId="77777777" w:rsidR="0017378E" w:rsidRPr="001457DF" w:rsidRDefault="0017378E" w:rsidP="001457DF">
            <w:pPr>
              <w:pStyle w:val="TAC"/>
            </w:pPr>
            <w:r w:rsidRPr="001457DF">
              <w:t>50%</w:t>
            </w:r>
          </w:p>
        </w:tc>
        <w:tc>
          <w:tcPr>
            <w:tcW w:w="889" w:type="pct"/>
            <w:tcBorders>
              <w:top w:val="nil"/>
              <w:left w:val="nil"/>
              <w:bottom w:val="single" w:sz="4" w:space="0" w:color="auto"/>
              <w:right w:val="single" w:sz="4" w:space="0" w:color="auto"/>
            </w:tcBorders>
            <w:shd w:val="clear" w:color="auto" w:fill="auto"/>
            <w:noWrap/>
            <w:vAlign w:val="center"/>
            <w:hideMark/>
          </w:tcPr>
          <w:p w14:paraId="0ACD0EAF"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77B9061E" w14:textId="77777777" w:rsidR="0017378E" w:rsidRPr="001457DF" w:rsidRDefault="0017378E" w:rsidP="001457DF">
            <w:pPr>
              <w:pStyle w:val="TAC"/>
            </w:pPr>
            <w:r w:rsidRPr="001457DF">
              <w:t>-0.44</w:t>
            </w:r>
          </w:p>
        </w:tc>
        <w:tc>
          <w:tcPr>
            <w:tcW w:w="1126" w:type="pct"/>
            <w:tcBorders>
              <w:top w:val="nil"/>
              <w:left w:val="nil"/>
              <w:bottom w:val="single" w:sz="4" w:space="0" w:color="auto"/>
              <w:right w:val="single" w:sz="4" w:space="0" w:color="auto"/>
            </w:tcBorders>
            <w:shd w:val="clear" w:color="auto" w:fill="auto"/>
            <w:noWrap/>
            <w:vAlign w:val="center"/>
            <w:hideMark/>
          </w:tcPr>
          <w:p w14:paraId="102CB618"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noWrap/>
            <w:vAlign w:val="center"/>
            <w:hideMark/>
          </w:tcPr>
          <w:p w14:paraId="1E5280AD" w14:textId="77777777" w:rsidR="0017378E" w:rsidRPr="001457DF" w:rsidRDefault="0017378E" w:rsidP="001457DF">
            <w:pPr>
              <w:pStyle w:val="TAC"/>
            </w:pPr>
            <w:r w:rsidRPr="001457DF">
              <w:t>0</w:t>
            </w:r>
          </w:p>
        </w:tc>
      </w:tr>
      <w:tr w:rsidR="0017378E" w:rsidRPr="009531ED" w14:paraId="0FB9093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CC2EF54" w14:textId="77777777" w:rsidR="0017378E" w:rsidRPr="001457DF"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D645B69" w14:textId="77777777" w:rsidR="0017378E" w:rsidRPr="001457DF" w:rsidRDefault="0017378E" w:rsidP="001457DF">
            <w:pPr>
              <w:pStyle w:val="TAC"/>
            </w:pPr>
            <w:r w:rsidRPr="001457DF">
              <w:t>95%</w:t>
            </w:r>
          </w:p>
        </w:tc>
        <w:tc>
          <w:tcPr>
            <w:tcW w:w="889" w:type="pct"/>
            <w:tcBorders>
              <w:top w:val="nil"/>
              <w:left w:val="nil"/>
              <w:bottom w:val="single" w:sz="4" w:space="0" w:color="auto"/>
              <w:right w:val="single" w:sz="4" w:space="0" w:color="auto"/>
            </w:tcBorders>
            <w:shd w:val="clear" w:color="auto" w:fill="auto"/>
            <w:noWrap/>
            <w:vAlign w:val="center"/>
            <w:hideMark/>
          </w:tcPr>
          <w:p w14:paraId="5E138237" w14:textId="77777777" w:rsidR="0017378E" w:rsidRPr="001457DF" w:rsidRDefault="0017378E" w:rsidP="001457DF">
            <w:pPr>
              <w:pStyle w:val="TAC"/>
            </w:pPr>
            <w:r w:rsidRPr="001457DF">
              <w:t>-</w:t>
            </w:r>
          </w:p>
        </w:tc>
        <w:tc>
          <w:tcPr>
            <w:tcW w:w="480" w:type="pct"/>
            <w:tcBorders>
              <w:top w:val="nil"/>
              <w:left w:val="nil"/>
              <w:bottom w:val="single" w:sz="4" w:space="0" w:color="auto"/>
              <w:right w:val="single" w:sz="4" w:space="0" w:color="auto"/>
            </w:tcBorders>
            <w:shd w:val="clear" w:color="auto" w:fill="auto"/>
            <w:noWrap/>
            <w:vAlign w:val="center"/>
            <w:hideMark/>
          </w:tcPr>
          <w:p w14:paraId="2D77653A" w14:textId="77777777" w:rsidR="0017378E" w:rsidRPr="001457DF" w:rsidRDefault="0017378E" w:rsidP="001457DF">
            <w:pPr>
              <w:pStyle w:val="TAC"/>
            </w:pPr>
            <w:r w:rsidRPr="001457DF">
              <w:t>-0.37</w:t>
            </w:r>
          </w:p>
        </w:tc>
        <w:tc>
          <w:tcPr>
            <w:tcW w:w="1126" w:type="pct"/>
            <w:tcBorders>
              <w:top w:val="nil"/>
              <w:left w:val="nil"/>
              <w:bottom w:val="single" w:sz="4" w:space="0" w:color="auto"/>
              <w:right w:val="single" w:sz="4" w:space="0" w:color="auto"/>
            </w:tcBorders>
            <w:shd w:val="clear" w:color="auto" w:fill="auto"/>
            <w:noWrap/>
            <w:vAlign w:val="center"/>
            <w:hideMark/>
          </w:tcPr>
          <w:p w14:paraId="58733577" w14:textId="77777777" w:rsidR="0017378E" w:rsidRPr="001457DF" w:rsidRDefault="0017378E" w:rsidP="001457DF">
            <w:pPr>
              <w:pStyle w:val="TAC"/>
            </w:pPr>
            <w:r w:rsidRPr="001457DF">
              <w:t>-</w:t>
            </w:r>
          </w:p>
        </w:tc>
        <w:tc>
          <w:tcPr>
            <w:tcW w:w="607" w:type="pct"/>
            <w:tcBorders>
              <w:top w:val="nil"/>
              <w:left w:val="nil"/>
              <w:bottom w:val="single" w:sz="4" w:space="0" w:color="auto"/>
              <w:right w:val="single" w:sz="4" w:space="0" w:color="auto"/>
            </w:tcBorders>
            <w:shd w:val="clear" w:color="auto" w:fill="auto"/>
            <w:noWrap/>
            <w:vAlign w:val="center"/>
            <w:hideMark/>
          </w:tcPr>
          <w:p w14:paraId="56D6F670" w14:textId="77777777" w:rsidR="0017378E" w:rsidRPr="001457DF" w:rsidRDefault="0017378E" w:rsidP="001457DF">
            <w:pPr>
              <w:pStyle w:val="TAC"/>
            </w:pPr>
            <w:r w:rsidRPr="001457DF">
              <w:t>0</w:t>
            </w:r>
          </w:p>
        </w:tc>
      </w:tr>
    </w:tbl>
    <w:p w14:paraId="48A37DB6" w14:textId="77777777" w:rsidR="0017378E" w:rsidRPr="00CF2338" w:rsidRDefault="0017378E" w:rsidP="001457DF"/>
    <w:p w14:paraId="431A9D30" w14:textId="1F3EDE4A" w:rsidR="0017378E" w:rsidRPr="00CF2338" w:rsidRDefault="003330B8" w:rsidP="003330B8">
      <w:pPr>
        <w:pStyle w:val="Heading4"/>
      </w:pPr>
      <w:bookmarkStart w:id="258" w:name="_Toc9039938"/>
      <w:bookmarkStart w:id="259" w:name="_Toc9042990"/>
      <w:r w:rsidRPr="00CF2338">
        <w:t>5.3.4.4</w:t>
      </w:r>
      <w:r w:rsidR="00CF2338">
        <w:tab/>
      </w:r>
      <w:r w:rsidR="0017378E" w:rsidRPr="00CF2338">
        <w:t>Scenario</w:t>
      </w:r>
      <w:r w:rsidR="0017378E" w:rsidRPr="002F6FF2">
        <w:t xml:space="preserve"> 12: 30GHz Micro →</w:t>
      </w:r>
      <w:r w:rsidR="0017378E" w:rsidRPr="00CF2338">
        <w:t xml:space="preserve"> Micro (UL)</w:t>
      </w:r>
      <w:bookmarkEnd w:id="258"/>
      <w:bookmarkEnd w:id="259"/>
    </w:p>
    <w:p w14:paraId="6F0D0DC1" w14:textId="49E275D4" w:rsidR="0017378E" w:rsidRPr="00CF2338" w:rsidRDefault="002E2DCC" w:rsidP="001457DF">
      <w:pPr>
        <w:pStyle w:val="Heading5"/>
      </w:pPr>
      <w:bookmarkStart w:id="260" w:name="_Ref8948295"/>
      <w:bookmarkStart w:id="261" w:name="_Toc9039939"/>
      <w:bookmarkStart w:id="262" w:name="_Toc9042991"/>
      <w:r w:rsidRPr="002F6FF2">
        <w:t>5.3.4.4</w:t>
      </w:r>
      <w:r w:rsidRPr="00CF2338">
        <w:t>.1</w:t>
      </w:r>
      <w:r w:rsidR="00CF2338">
        <w:tab/>
      </w:r>
      <w:r w:rsidR="0017378E" w:rsidRPr="00CF2338">
        <w:t>Results</w:t>
      </w:r>
      <w:bookmarkEnd w:id="260"/>
      <w:bookmarkEnd w:id="261"/>
      <w:bookmarkEnd w:id="262"/>
    </w:p>
    <w:p w14:paraId="49431422" w14:textId="184AE321" w:rsidR="00CF4F53" w:rsidRPr="00843636" w:rsidRDefault="0030279C" w:rsidP="001457DF">
      <w:pPr>
        <w:pStyle w:val="TH"/>
        <w:rPr>
          <w:rFonts w:eastAsia="MS Mincho"/>
          <w:bCs/>
        </w:rPr>
      </w:pPr>
      <w:r>
        <w:t xml:space="preserve">Table </w:t>
      </w:r>
      <w:r w:rsidRPr="0030279C">
        <w:t>5.3.4.4.1</w:t>
      </w:r>
      <w:r w:rsidR="0017378E" w:rsidRPr="009531ED">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17378E" w:rsidRPr="009531ED" w14:paraId="7F29721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CE735"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EB738"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F27A674" w14:textId="77777777" w:rsidR="0017378E" w:rsidRPr="001457DF" w:rsidRDefault="0017378E" w:rsidP="001457DF">
            <w:pPr>
              <w:pStyle w:val="TAH"/>
              <w:rPr>
                <w:b w:val="0"/>
              </w:rPr>
            </w:pPr>
            <w:r w:rsidRPr="001457DF">
              <w:t>Victim UL</w:t>
            </w:r>
          </w:p>
        </w:tc>
      </w:tr>
      <w:tr w:rsidR="0017378E" w:rsidRPr="009531ED" w14:paraId="55E4615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A3D1C"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7D73EE7"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94F4C4"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7EDCAC" w14:textId="77777777" w:rsidR="0017378E" w:rsidRPr="001457DF" w:rsidRDefault="0017378E" w:rsidP="001457DF">
            <w:pPr>
              <w:pStyle w:val="TAH"/>
              <w:rPr>
                <w:b w:val="0"/>
              </w:rPr>
            </w:pPr>
            <w:r w:rsidRPr="001457DF">
              <w:t>Throughput degradation (%)</w:t>
            </w:r>
          </w:p>
        </w:tc>
      </w:tr>
      <w:tr w:rsidR="0017378E" w:rsidRPr="009531ED" w14:paraId="1457935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76280F"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0EB93CE" w14:textId="77777777" w:rsidR="0017378E" w:rsidRPr="001457DF"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3891FCD6" w14:textId="77777777" w:rsidR="0017378E" w:rsidRPr="001457DF" w:rsidRDefault="0017378E" w:rsidP="001457DF">
            <w:pPr>
              <w:pStyle w:val="TAH"/>
              <w:rPr>
                <w:b w:val="0"/>
              </w:rPr>
            </w:pPr>
            <w:r w:rsidRPr="001457DF">
              <w:t>50DL/50UL</w:t>
            </w:r>
          </w:p>
        </w:tc>
        <w:tc>
          <w:tcPr>
            <w:tcW w:w="550" w:type="pct"/>
            <w:tcBorders>
              <w:top w:val="nil"/>
              <w:left w:val="nil"/>
              <w:bottom w:val="single" w:sz="4" w:space="0" w:color="auto"/>
              <w:right w:val="single" w:sz="4" w:space="0" w:color="auto"/>
            </w:tcBorders>
            <w:shd w:val="clear" w:color="auto" w:fill="auto"/>
            <w:noWrap/>
            <w:vAlign w:val="center"/>
            <w:hideMark/>
          </w:tcPr>
          <w:p w14:paraId="539D5DA8" w14:textId="77777777" w:rsidR="0017378E" w:rsidRPr="001457DF" w:rsidRDefault="0017378E" w:rsidP="001457DF">
            <w:pPr>
              <w:pStyle w:val="TAH"/>
              <w:rPr>
                <w:b w:val="0"/>
              </w:rPr>
            </w:pPr>
            <w:r w:rsidRPr="001457DF">
              <w:t>DL</w:t>
            </w:r>
          </w:p>
        </w:tc>
        <w:tc>
          <w:tcPr>
            <w:tcW w:w="1107" w:type="pct"/>
            <w:tcBorders>
              <w:top w:val="nil"/>
              <w:left w:val="nil"/>
              <w:bottom w:val="single" w:sz="4" w:space="0" w:color="auto"/>
              <w:right w:val="single" w:sz="4" w:space="0" w:color="auto"/>
            </w:tcBorders>
            <w:shd w:val="clear" w:color="auto" w:fill="auto"/>
            <w:noWrap/>
            <w:vAlign w:val="center"/>
            <w:hideMark/>
          </w:tcPr>
          <w:p w14:paraId="571ECD8C" w14:textId="77777777" w:rsidR="0017378E" w:rsidRPr="001457DF" w:rsidRDefault="0017378E" w:rsidP="001457DF">
            <w:pPr>
              <w:pStyle w:val="TAH"/>
              <w:rPr>
                <w:b w:val="0"/>
              </w:rPr>
            </w:pPr>
            <w:r w:rsidRPr="001457DF">
              <w:t>50DL/50UL</w:t>
            </w:r>
          </w:p>
        </w:tc>
        <w:tc>
          <w:tcPr>
            <w:tcW w:w="637" w:type="pct"/>
            <w:tcBorders>
              <w:top w:val="nil"/>
              <w:left w:val="nil"/>
              <w:bottom w:val="single" w:sz="4" w:space="0" w:color="auto"/>
              <w:right w:val="single" w:sz="4" w:space="0" w:color="auto"/>
            </w:tcBorders>
            <w:shd w:val="clear" w:color="auto" w:fill="auto"/>
            <w:noWrap/>
            <w:vAlign w:val="center"/>
            <w:hideMark/>
          </w:tcPr>
          <w:p w14:paraId="53C053B1" w14:textId="77777777" w:rsidR="0017378E" w:rsidRPr="001457DF" w:rsidRDefault="0017378E" w:rsidP="001457DF">
            <w:pPr>
              <w:pStyle w:val="TAH"/>
              <w:rPr>
                <w:b w:val="0"/>
              </w:rPr>
            </w:pPr>
            <w:r w:rsidRPr="001457DF">
              <w:t>DL</w:t>
            </w:r>
          </w:p>
        </w:tc>
      </w:tr>
      <w:tr w:rsidR="0017378E" w:rsidRPr="009531ED" w14:paraId="28CD90D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EBCCCAB" w14:textId="77777777" w:rsidR="0017378E" w:rsidRPr="00CF2338" w:rsidRDefault="0017378E" w:rsidP="001457DF">
            <w:pPr>
              <w:pStyle w:val="TAC"/>
            </w:pPr>
            <w:r w:rsidRPr="00CF2338">
              <w:t>Huawei</w:t>
            </w:r>
            <w:r w:rsidRPr="00CF2338">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2C04A852" w14:textId="77777777" w:rsidR="0017378E" w:rsidRPr="001457DF" w:rsidRDefault="0017378E" w:rsidP="001457DF">
            <w:pPr>
              <w:pStyle w:val="TAC"/>
            </w:pPr>
            <w:r w:rsidRPr="001457DF">
              <w:t>5%</w:t>
            </w:r>
          </w:p>
        </w:tc>
        <w:tc>
          <w:tcPr>
            <w:tcW w:w="828" w:type="pct"/>
            <w:tcBorders>
              <w:top w:val="nil"/>
              <w:left w:val="nil"/>
              <w:bottom w:val="single" w:sz="4" w:space="0" w:color="auto"/>
              <w:right w:val="single" w:sz="4" w:space="0" w:color="auto"/>
            </w:tcBorders>
            <w:shd w:val="clear" w:color="auto" w:fill="auto"/>
            <w:noWrap/>
            <w:vAlign w:val="center"/>
            <w:hideMark/>
          </w:tcPr>
          <w:p w14:paraId="49BA105B" w14:textId="77777777" w:rsidR="0017378E" w:rsidRPr="001457DF" w:rsidRDefault="0017378E" w:rsidP="001457DF">
            <w:pPr>
              <w:pStyle w:val="TAC"/>
            </w:pPr>
            <w:r w:rsidRPr="001457DF">
              <w:t>1.387</w:t>
            </w:r>
          </w:p>
        </w:tc>
        <w:tc>
          <w:tcPr>
            <w:tcW w:w="550" w:type="pct"/>
            <w:tcBorders>
              <w:top w:val="nil"/>
              <w:left w:val="nil"/>
              <w:bottom w:val="single" w:sz="4" w:space="0" w:color="auto"/>
              <w:right w:val="single" w:sz="4" w:space="0" w:color="auto"/>
            </w:tcBorders>
            <w:shd w:val="clear" w:color="auto" w:fill="auto"/>
            <w:noWrap/>
            <w:vAlign w:val="center"/>
            <w:hideMark/>
          </w:tcPr>
          <w:p w14:paraId="0212403D" w14:textId="77777777" w:rsidR="0017378E" w:rsidRPr="001457DF" w:rsidRDefault="0017378E" w:rsidP="001457DF">
            <w:pPr>
              <w:pStyle w:val="TAC"/>
            </w:pPr>
            <w:r w:rsidRPr="001457DF">
              <w:t>4.8167</w:t>
            </w:r>
          </w:p>
        </w:tc>
        <w:tc>
          <w:tcPr>
            <w:tcW w:w="1107" w:type="pct"/>
            <w:tcBorders>
              <w:top w:val="nil"/>
              <w:left w:val="nil"/>
              <w:bottom w:val="single" w:sz="4" w:space="0" w:color="auto"/>
              <w:right w:val="single" w:sz="4" w:space="0" w:color="auto"/>
            </w:tcBorders>
            <w:shd w:val="clear" w:color="auto" w:fill="auto"/>
            <w:noWrap/>
            <w:vAlign w:val="center"/>
            <w:hideMark/>
          </w:tcPr>
          <w:p w14:paraId="11371B16" w14:textId="77777777" w:rsidR="0017378E" w:rsidRPr="001457DF" w:rsidRDefault="0017378E" w:rsidP="001457DF">
            <w:pPr>
              <w:pStyle w:val="TAC"/>
            </w:pPr>
            <w:r w:rsidRPr="001457DF">
              <w:t>NA</w:t>
            </w:r>
          </w:p>
        </w:tc>
        <w:tc>
          <w:tcPr>
            <w:tcW w:w="637" w:type="pct"/>
            <w:tcBorders>
              <w:top w:val="nil"/>
              <w:left w:val="nil"/>
              <w:bottom w:val="single" w:sz="4" w:space="0" w:color="auto"/>
              <w:right w:val="single" w:sz="4" w:space="0" w:color="auto"/>
            </w:tcBorders>
            <w:shd w:val="clear" w:color="auto" w:fill="auto"/>
            <w:noWrap/>
            <w:vAlign w:val="center"/>
            <w:hideMark/>
          </w:tcPr>
          <w:p w14:paraId="0A16D3F2" w14:textId="77777777" w:rsidR="0017378E" w:rsidRPr="001457DF" w:rsidRDefault="0017378E" w:rsidP="001457DF">
            <w:pPr>
              <w:pStyle w:val="TAC"/>
            </w:pPr>
            <w:r w:rsidRPr="001457DF">
              <w:t>NA</w:t>
            </w:r>
          </w:p>
        </w:tc>
      </w:tr>
      <w:tr w:rsidR="0017378E" w:rsidRPr="009531ED" w14:paraId="4A99C48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139EB6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08DF2E" w14:textId="77777777" w:rsidR="0017378E" w:rsidRPr="001457DF" w:rsidRDefault="0017378E" w:rsidP="001457DF">
            <w:pPr>
              <w:pStyle w:val="TAC"/>
            </w:pPr>
            <w:r w:rsidRPr="001457DF">
              <w:t>50%</w:t>
            </w:r>
          </w:p>
        </w:tc>
        <w:tc>
          <w:tcPr>
            <w:tcW w:w="828" w:type="pct"/>
            <w:tcBorders>
              <w:top w:val="nil"/>
              <w:left w:val="nil"/>
              <w:bottom w:val="single" w:sz="4" w:space="0" w:color="auto"/>
              <w:right w:val="single" w:sz="4" w:space="0" w:color="auto"/>
            </w:tcBorders>
            <w:shd w:val="clear" w:color="auto" w:fill="auto"/>
            <w:noWrap/>
            <w:vAlign w:val="center"/>
            <w:hideMark/>
          </w:tcPr>
          <w:p w14:paraId="2D66BEDB" w14:textId="77777777" w:rsidR="0017378E" w:rsidRPr="001457DF" w:rsidRDefault="0017378E" w:rsidP="001457DF">
            <w:pPr>
              <w:pStyle w:val="TAC"/>
            </w:pPr>
            <w:r w:rsidRPr="001457DF">
              <w:t>1.3956</w:t>
            </w:r>
          </w:p>
        </w:tc>
        <w:tc>
          <w:tcPr>
            <w:tcW w:w="550" w:type="pct"/>
            <w:tcBorders>
              <w:top w:val="nil"/>
              <w:left w:val="nil"/>
              <w:bottom w:val="single" w:sz="4" w:space="0" w:color="auto"/>
              <w:right w:val="single" w:sz="4" w:space="0" w:color="auto"/>
            </w:tcBorders>
            <w:shd w:val="clear" w:color="auto" w:fill="auto"/>
            <w:noWrap/>
            <w:vAlign w:val="center"/>
            <w:hideMark/>
          </w:tcPr>
          <w:p w14:paraId="59B4948D" w14:textId="77777777" w:rsidR="0017378E" w:rsidRPr="001457DF" w:rsidRDefault="0017378E" w:rsidP="001457DF">
            <w:pPr>
              <w:pStyle w:val="TAC"/>
            </w:pPr>
            <w:r w:rsidRPr="001457DF">
              <w:t>3.5008</w:t>
            </w:r>
          </w:p>
        </w:tc>
        <w:tc>
          <w:tcPr>
            <w:tcW w:w="1107" w:type="pct"/>
            <w:tcBorders>
              <w:top w:val="nil"/>
              <w:left w:val="nil"/>
              <w:bottom w:val="single" w:sz="4" w:space="0" w:color="auto"/>
              <w:right w:val="single" w:sz="4" w:space="0" w:color="auto"/>
            </w:tcBorders>
            <w:shd w:val="clear" w:color="auto" w:fill="auto"/>
            <w:noWrap/>
            <w:vAlign w:val="center"/>
            <w:hideMark/>
          </w:tcPr>
          <w:p w14:paraId="7FB3B983" w14:textId="77777777" w:rsidR="0017378E" w:rsidRPr="001457DF" w:rsidRDefault="0017378E" w:rsidP="001457DF">
            <w:pPr>
              <w:pStyle w:val="TAC"/>
            </w:pPr>
            <w:r w:rsidRPr="001457DF">
              <w:t>10.24</w:t>
            </w:r>
          </w:p>
        </w:tc>
        <w:tc>
          <w:tcPr>
            <w:tcW w:w="637" w:type="pct"/>
            <w:tcBorders>
              <w:top w:val="nil"/>
              <w:left w:val="nil"/>
              <w:bottom w:val="single" w:sz="4" w:space="0" w:color="auto"/>
              <w:right w:val="single" w:sz="4" w:space="0" w:color="auto"/>
            </w:tcBorders>
            <w:shd w:val="clear" w:color="auto" w:fill="auto"/>
            <w:noWrap/>
            <w:vAlign w:val="center"/>
            <w:hideMark/>
          </w:tcPr>
          <w:p w14:paraId="2CE0E40E" w14:textId="77777777" w:rsidR="0017378E" w:rsidRPr="001457DF" w:rsidRDefault="0017378E" w:rsidP="001457DF">
            <w:pPr>
              <w:pStyle w:val="TAC"/>
            </w:pPr>
            <w:r w:rsidRPr="001457DF">
              <w:t>25.23</w:t>
            </w:r>
          </w:p>
        </w:tc>
      </w:tr>
      <w:tr w:rsidR="0017378E" w:rsidRPr="009531ED" w14:paraId="767B044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1547E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3747975" w14:textId="77777777" w:rsidR="0017378E" w:rsidRPr="001457DF" w:rsidRDefault="0017378E" w:rsidP="001457DF">
            <w:pPr>
              <w:pStyle w:val="TAC"/>
            </w:pPr>
            <w:r w:rsidRPr="001457DF">
              <w:t>95%</w:t>
            </w:r>
          </w:p>
        </w:tc>
        <w:tc>
          <w:tcPr>
            <w:tcW w:w="828" w:type="pct"/>
            <w:tcBorders>
              <w:top w:val="nil"/>
              <w:left w:val="nil"/>
              <w:bottom w:val="single" w:sz="4" w:space="0" w:color="auto"/>
              <w:right w:val="single" w:sz="4" w:space="0" w:color="auto"/>
            </w:tcBorders>
            <w:shd w:val="clear" w:color="auto" w:fill="auto"/>
            <w:noWrap/>
            <w:vAlign w:val="center"/>
            <w:hideMark/>
          </w:tcPr>
          <w:p w14:paraId="16643FBE" w14:textId="77777777" w:rsidR="0017378E" w:rsidRPr="001457DF" w:rsidRDefault="0017378E" w:rsidP="001457DF">
            <w:pPr>
              <w:pStyle w:val="TAC"/>
            </w:pPr>
            <w:r w:rsidRPr="001457DF">
              <w:t>0.0024</w:t>
            </w:r>
          </w:p>
        </w:tc>
        <w:tc>
          <w:tcPr>
            <w:tcW w:w="550" w:type="pct"/>
            <w:tcBorders>
              <w:top w:val="nil"/>
              <w:left w:val="nil"/>
              <w:bottom w:val="single" w:sz="4" w:space="0" w:color="auto"/>
              <w:right w:val="single" w:sz="4" w:space="0" w:color="auto"/>
            </w:tcBorders>
            <w:shd w:val="clear" w:color="auto" w:fill="auto"/>
            <w:noWrap/>
            <w:vAlign w:val="center"/>
            <w:hideMark/>
          </w:tcPr>
          <w:p w14:paraId="1EEE2561" w14:textId="77777777" w:rsidR="0017378E" w:rsidRPr="001457DF" w:rsidRDefault="0017378E" w:rsidP="001457DF">
            <w:pPr>
              <w:pStyle w:val="TAC"/>
            </w:pPr>
            <w:r w:rsidRPr="001457DF">
              <w:t>0.0068</w:t>
            </w:r>
          </w:p>
        </w:tc>
        <w:tc>
          <w:tcPr>
            <w:tcW w:w="1107" w:type="pct"/>
            <w:tcBorders>
              <w:top w:val="nil"/>
              <w:left w:val="nil"/>
              <w:bottom w:val="single" w:sz="4" w:space="0" w:color="auto"/>
              <w:right w:val="single" w:sz="4" w:space="0" w:color="auto"/>
            </w:tcBorders>
            <w:shd w:val="clear" w:color="auto" w:fill="auto"/>
            <w:noWrap/>
            <w:vAlign w:val="center"/>
            <w:hideMark/>
          </w:tcPr>
          <w:p w14:paraId="311CCD69" w14:textId="77777777" w:rsidR="0017378E" w:rsidRPr="001457DF" w:rsidRDefault="0017378E" w:rsidP="001457DF">
            <w:pPr>
              <w:pStyle w:val="TAC"/>
            </w:pPr>
            <w:r w:rsidRPr="001457DF">
              <w:t>0.02</w:t>
            </w:r>
          </w:p>
        </w:tc>
        <w:tc>
          <w:tcPr>
            <w:tcW w:w="637" w:type="pct"/>
            <w:tcBorders>
              <w:top w:val="nil"/>
              <w:left w:val="nil"/>
              <w:bottom w:val="single" w:sz="4" w:space="0" w:color="auto"/>
              <w:right w:val="single" w:sz="4" w:space="0" w:color="auto"/>
            </w:tcBorders>
            <w:shd w:val="clear" w:color="auto" w:fill="auto"/>
            <w:noWrap/>
            <w:vAlign w:val="center"/>
            <w:hideMark/>
          </w:tcPr>
          <w:p w14:paraId="39010073" w14:textId="77777777" w:rsidR="0017378E" w:rsidRPr="001457DF" w:rsidRDefault="0017378E" w:rsidP="001457DF">
            <w:pPr>
              <w:pStyle w:val="TAC"/>
            </w:pPr>
            <w:r w:rsidRPr="001457DF">
              <w:t>0.04</w:t>
            </w:r>
          </w:p>
        </w:tc>
      </w:tr>
      <w:tr w:rsidR="0017378E" w:rsidRPr="009531ED" w14:paraId="3E8E8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8611DF1" w14:textId="77777777" w:rsidR="0017378E" w:rsidRPr="001457DF" w:rsidRDefault="0017378E" w:rsidP="001457DF">
            <w:pPr>
              <w:pStyle w:val="TAC"/>
            </w:pPr>
            <w:r w:rsidRPr="001457DF">
              <w:t>Ericsson</w:t>
            </w:r>
            <w:r w:rsidRPr="001457DF">
              <w:br/>
              <w:t>(1906101)</w:t>
            </w:r>
          </w:p>
        </w:tc>
        <w:tc>
          <w:tcPr>
            <w:tcW w:w="1199" w:type="pct"/>
            <w:tcBorders>
              <w:top w:val="nil"/>
              <w:left w:val="nil"/>
              <w:bottom w:val="single" w:sz="4" w:space="0" w:color="auto"/>
              <w:right w:val="single" w:sz="4" w:space="0" w:color="auto"/>
            </w:tcBorders>
            <w:shd w:val="clear" w:color="auto" w:fill="auto"/>
            <w:noWrap/>
            <w:vAlign w:val="center"/>
            <w:hideMark/>
          </w:tcPr>
          <w:p w14:paraId="70C69F42" w14:textId="77777777" w:rsidR="0017378E" w:rsidRPr="001457DF" w:rsidRDefault="0017378E" w:rsidP="001457DF">
            <w:pPr>
              <w:pStyle w:val="TAC"/>
            </w:pPr>
            <w:r w:rsidRPr="001457DF">
              <w:t>5%</w:t>
            </w:r>
          </w:p>
        </w:tc>
        <w:tc>
          <w:tcPr>
            <w:tcW w:w="828" w:type="pct"/>
            <w:tcBorders>
              <w:top w:val="nil"/>
              <w:left w:val="nil"/>
              <w:bottom w:val="single" w:sz="4" w:space="0" w:color="auto"/>
              <w:right w:val="single" w:sz="4" w:space="0" w:color="auto"/>
            </w:tcBorders>
            <w:shd w:val="clear" w:color="auto" w:fill="auto"/>
            <w:noWrap/>
            <w:vAlign w:val="center"/>
            <w:hideMark/>
          </w:tcPr>
          <w:p w14:paraId="0ED898B9" w14:textId="77777777" w:rsidR="0017378E" w:rsidRPr="001457DF" w:rsidRDefault="0017378E" w:rsidP="001457DF">
            <w:pPr>
              <w:pStyle w:val="TAC"/>
            </w:pPr>
            <w:r w:rsidRPr="001457DF">
              <w:t>&lt;1</w:t>
            </w:r>
          </w:p>
        </w:tc>
        <w:tc>
          <w:tcPr>
            <w:tcW w:w="550" w:type="pct"/>
            <w:tcBorders>
              <w:top w:val="nil"/>
              <w:left w:val="nil"/>
              <w:bottom w:val="single" w:sz="4" w:space="0" w:color="auto"/>
              <w:right w:val="single" w:sz="4" w:space="0" w:color="auto"/>
            </w:tcBorders>
            <w:shd w:val="clear" w:color="auto" w:fill="auto"/>
            <w:noWrap/>
            <w:vAlign w:val="center"/>
            <w:hideMark/>
          </w:tcPr>
          <w:p w14:paraId="26679A7F"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6F9EB0D5"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35F2CC26" w14:textId="77777777" w:rsidR="0017378E" w:rsidRPr="001457DF" w:rsidRDefault="0017378E" w:rsidP="001457DF">
            <w:pPr>
              <w:pStyle w:val="TAC"/>
            </w:pPr>
            <w:r w:rsidRPr="001457DF">
              <w:t>&lt;1</w:t>
            </w:r>
          </w:p>
        </w:tc>
      </w:tr>
      <w:tr w:rsidR="0017378E" w:rsidRPr="009531ED" w14:paraId="5DC93A8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24A041"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E24CDA1" w14:textId="77777777" w:rsidR="0017378E" w:rsidRPr="001457DF" w:rsidRDefault="0017378E" w:rsidP="001457DF">
            <w:pPr>
              <w:pStyle w:val="TAC"/>
            </w:pPr>
            <w:r w:rsidRPr="001457DF">
              <w:t>50%</w:t>
            </w:r>
          </w:p>
        </w:tc>
        <w:tc>
          <w:tcPr>
            <w:tcW w:w="828" w:type="pct"/>
            <w:tcBorders>
              <w:top w:val="nil"/>
              <w:left w:val="nil"/>
              <w:bottom w:val="single" w:sz="4" w:space="0" w:color="auto"/>
              <w:right w:val="single" w:sz="4" w:space="0" w:color="auto"/>
            </w:tcBorders>
            <w:shd w:val="clear" w:color="auto" w:fill="auto"/>
            <w:noWrap/>
            <w:vAlign w:val="center"/>
            <w:hideMark/>
          </w:tcPr>
          <w:p w14:paraId="44F1889B" w14:textId="77777777" w:rsidR="0017378E" w:rsidRPr="001457DF" w:rsidRDefault="0017378E" w:rsidP="001457DF">
            <w:pPr>
              <w:pStyle w:val="TAC"/>
            </w:pPr>
            <w:r w:rsidRPr="001457DF">
              <w:t>&lt;1</w:t>
            </w:r>
          </w:p>
        </w:tc>
        <w:tc>
          <w:tcPr>
            <w:tcW w:w="550" w:type="pct"/>
            <w:tcBorders>
              <w:top w:val="nil"/>
              <w:left w:val="nil"/>
              <w:bottom w:val="single" w:sz="4" w:space="0" w:color="auto"/>
              <w:right w:val="single" w:sz="4" w:space="0" w:color="auto"/>
            </w:tcBorders>
            <w:shd w:val="clear" w:color="auto" w:fill="auto"/>
            <w:noWrap/>
            <w:vAlign w:val="center"/>
            <w:hideMark/>
          </w:tcPr>
          <w:p w14:paraId="01128A77"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3F5696C7"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77E315D3" w14:textId="77777777" w:rsidR="0017378E" w:rsidRPr="001457DF" w:rsidRDefault="0017378E" w:rsidP="001457DF">
            <w:pPr>
              <w:pStyle w:val="TAC"/>
            </w:pPr>
            <w:r w:rsidRPr="001457DF">
              <w:t>&lt;1</w:t>
            </w:r>
          </w:p>
        </w:tc>
      </w:tr>
      <w:tr w:rsidR="0017378E" w:rsidRPr="009531ED" w14:paraId="554E09D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76F6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DA0096" w14:textId="77777777" w:rsidR="0017378E" w:rsidRPr="001457DF" w:rsidRDefault="0017378E" w:rsidP="001457DF">
            <w:pPr>
              <w:pStyle w:val="TAC"/>
            </w:pPr>
            <w:r w:rsidRPr="001457DF">
              <w:t>95%</w:t>
            </w:r>
          </w:p>
        </w:tc>
        <w:tc>
          <w:tcPr>
            <w:tcW w:w="828" w:type="pct"/>
            <w:tcBorders>
              <w:top w:val="nil"/>
              <w:left w:val="nil"/>
              <w:bottom w:val="single" w:sz="4" w:space="0" w:color="auto"/>
              <w:right w:val="single" w:sz="4" w:space="0" w:color="auto"/>
            </w:tcBorders>
            <w:shd w:val="clear" w:color="auto" w:fill="auto"/>
            <w:noWrap/>
            <w:vAlign w:val="center"/>
            <w:hideMark/>
          </w:tcPr>
          <w:p w14:paraId="6055547B" w14:textId="77777777" w:rsidR="0017378E" w:rsidRPr="001457DF" w:rsidRDefault="0017378E" w:rsidP="001457DF">
            <w:pPr>
              <w:pStyle w:val="TAC"/>
            </w:pPr>
            <w:r w:rsidRPr="001457DF">
              <w:t>&lt;1</w:t>
            </w:r>
          </w:p>
        </w:tc>
        <w:tc>
          <w:tcPr>
            <w:tcW w:w="550" w:type="pct"/>
            <w:tcBorders>
              <w:top w:val="nil"/>
              <w:left w:val="nil"/>
              <w:bottom w:val="single" w:sz="4" w:space="0" w:color="auto"/>
              <w:right w:val="single" w:sz="4" w:space="0" w:color="auto"/>
            </w:tcBorders>
            <w:shd w:val="clear" w:color="auto" w:fill="auto"/>
            <w:noWrap/>
            <w:vAlign w:val="center"/>
            <w:hideMark/>
          </w:tcPr>
          <w:p w14:paraId="4496D24B" w14:textId="77777777" w:rsidR="0017378E" w:rsidRPr="001457DF" w:rsidRDefault="0017378E" w:rsidP="001457DF">
            <w:pPr>
              <w:pStyle w:val="TAC"/>
            </w:pPr>
            <w:r w:rsidRPr="001457DF">
              <w:t>&lt;1</w:t>
            </w:r>
          </w:p>
        </w:tc>
        <w:tc>
          <w:tcPr>
            <w:tcW w:w="1107" w:type="pct"/>
            <w:tcBorders>
              <w:top w:val="nil"/>
              <w:left w:val="nil"/>
              <w:bottom w:val="single" w:sz="4" w:space="0" w:color="auto"/>
              <w:right w:val="single" w:sz="4" w:space="0" w:color="auto"/>
            </w:tcBorders>
            <w:shd w:val="clear" w:color="auto" w:fill="auto"/>
            <w:noWrap/>
            <w:vAlign w:val="center"/>
            <w:hideMark/>
          </w:tcPr>
          <w:p w14:paraId="690E5864" w14:textId="77777777" w:rsidR="0017378E" w:rsidRPr="001457DF" w:rsidRDefault="0017378E" w:rsidP="001457DF">
            <w:pPr>
              <w:pStyle w:val="TAC"/>
            </w:pPr>
            <w:r w:rsidRPr="001457DF">
              <w:t>&lt;1</w:t>
            </w:r>
          </w:p>
        </w:tc>
        <w:tc>
          <w:tcPr>
            <w:tcW w:w="637" w:type="pct"/>
            <w:tcBorders>
              <w:top w:val="nil"/>
              <w:left w:val="nil"/>
              <w:bottom w:val="single" w:sz="4" w:space="0" w:color="auto"/>
              <w:right w:val="single" w:sz="4" w:space="0" w:color="auto"/>
            </w:tcBorders>
            <w:shd w:val="clear" w:color="auto" w:fill="auto"/>
            <w:noWrap/>
            <w:vAlign w:val="center"/>
            <w:hideMark/>
          </w:tcPr>
          <w:p w14:paraId="6661E9AA" w14:textId="77777777" w:rsidR="0017378E" w:rsidRPr="001457DF" w:rsidRDefault="0017378E" w:rsidP="001457DF">
            <w:pPr>
              <w:pStyle w:val="TAC"/>
            </w:pPr>
            <w:r w:rsidRPr="001457DF">
              <w:t>&lt;1</w:t>
            </w:r>
          </w:p>
        </w:tc>
      </w:tr>
    </w:tbl>
    <w:p w14:paraId="2DDBF983" w14:textId="77777777" w:rsidR="0017378E" w:rsidRPr="00CF2338" w:rsidRDefault="0017378E" w:rsidP="001457DF"/>
    <w:p w14:paraId="6AFFD4DA" w14:textId="0BF82C34" w:rsidR="0017378E" w:rsidRPr="00CF2338" w:rsidRDefault="003330B8" w:rsidP="003330B8">
      <w:pPr>
        <w:pStyle w:val="Heading4"/>
      </w:pPr>
      <w:bookmarkStart w:id="263" w:name="_Toc9039940"/>
      <w:bookmarkStart w:id="264" w:name="_Toc9042992"/>
      <w:r w:rsidRPr="002F6FF2">
        <w:t>5.3.4.</w:t>
      </w:r>
      <w:r w:rsidRPr="00CF2338">
        <w:t>5</w:t>
      </w:r>
      <w:r w:rsidR="00CF2338">
        <w:tab/>
      </w:r>
      <w:r w:rsidR="0017378E" w:rsidRPr="00CF2338">
        <w:t>Scenario 13: 30GHz Indoor → Macro (DL)</w:t>
      </w:r>
      <w:bookmarkEnd w:id="263"/>
      <w:bookmarkEnd w:id="264"/>
    </w:p>
    <w:p w14:paraId="7395AD39" w14:textId="4AC477BE" w:rsidR="0017378E" w:rsidRPr="00CF2338" w:rsidRDefault="00360D81" w:rsidP="001457DF">
      <w:pPr>
        <w:pStyle w:val="Heading5"/>
      </w:pPr>
      <w:bookmarkStart w:id="265" w:name="_Ref8948383"/>
      <w:bookmarkStart w:id="266" w:name="_Toc9039941"/>
      <w:bookmarkStart w:id="267" w:name="_Toc9042993"/>
      <w:r w:rsidRPr="002F6FF2">
        <w:t>5.3</w:t>
      </w:r>
      <w:r w:rsidRPr="00CF2338">
        <w:t>.</w:t>
      </w:r>
      <w:r w:rsidRPr="002F6FF2">
        <w:t>4.5.1</w:t>
      </w:r>
      <w:r w:rsidR="00CF2338">
        <w:tab/>
      </w:r>
      <w:r w:rsidR="0017378E" w:rsidRPr="00CF2338">
        <w:t>Results</w:t>
      </w:r>
      <w:bookmarkEnd w:id="265"/>
      <w:bookmarkEnd w:id="266"/>
      <w:bookmarkEnd w:id="267"/>
    </w:p>
    <w:p w14:paraId="2D683C1D" w14:textId="26F18C82" w:rsidR="00CF4F53" w:rsidRPr="00843636" w:rsidRDefault="0030279C" w:rsidP="001457DF">
      <w:pPr>
        <w:pStyle w:val="TH"/>
        <w:rPr>
          <w:rFonts w:eastAsia="MS Mincho"/>
          <w:bCs/>
        </w:rPr>
      </w:pPr>
      <w:r>
        <w:t xml:space="preserve">Table </w:t>
      </w:r>
      <w:r w:rsidRPr="0030279C">
        <w:t>5.3.4.5.1</w:t>
      </w:r>
      <w:r w:rsidR="0017378E" w:rsidRPr="009531ED">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21"/>
        <w:gridCol w:w="2306"/>
        <w:gridCol w:w="1784"/>
        <w:gridCol w:w="867"/>
        <w:gridCol w:w="2259"/>
        <w:gridCol w:w="1094"/>
      </w:tblGrid>
      <w:tr w:rsidR="0017378E" w:rsidRPr="009531ED" w14:paraId="461068D4"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F52F2" w14:textId="77777777" w:rsidR="0017378E" w:rsidRPr="00995A3F" w:rsidRDefault="0017378E" w:rsidP="001457DF">
            <w:pPr>
              <w:pStyle w:val="TAH"/>
            </w:pPr>
            <w:r w:rsidRPr="00995A3F">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65D" w14:textId="77777777" w:rsidR="0017378E" w:rsidRPr="009B5A9D" w:rsidRDefault="0017378E" w:rsidP="001457DF">
            <w:pPr>
              <w:pStyle w:val="TAH"/>
            </w:pPr>
            <w:r w:rsidRPr="009B5A9D">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812FB8" w14:textId="77777777" w:rsidR="0017378E" w:rsidRPr="001457DF" w:rsidRDefault="0017378E" w:rsidP="001457DF">
            <w:pPr>
              <w:pStyle w:val="TAH"/>
              <w:rPr>
                <w:b w:val="0"/>
              </w:rPr>
            </w:pPr>
            <w:r w:rsidRPr="001457DF">
              <w:t>Victim DL</w:t>
            </w:r>
          </w:p>
        </w:tc>
      </w:tr>
      <w:tr w:rsidR="0017378E" w:rsidRPr="009531ED" w14:paraId="4E82F78D"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E9275B0" w14:textId="77777777" w:rsidR="0017378E" w:rsidRPr="001457DF"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53B9D79F" w14:textId="77777777" w:rsidR="0017378E" w:rsidRPr="001457DF"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91E42D" w14:textId="77777777" w:rsidR="0017378E" w:rsidRPr="001457DF" w:rsidRDefault="0017378E" w:rsidP="001457DF">
            <w:pPr>
              <w:pStyle w:val="TAH"/>
              <w:rPr>
                <w:b w:val="0"/>
              </w:rPr>
            </w:pPr>
            <w:r w:rsidRPr="001457DF">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EB5E06" w14:textId="77777777" w:rsidR="0017378E" w:rsidRPr="001457DF" w:rsidRDefault="0017378E" w:rsidP="001457DF">
            <w:pPr>
              <w:pStyle w:val="TAH"/>
              <w:rPr>
                <w:b w:val="0"/>
              </w:rPr>
            </w:pPr>
            <w:r w:rsidRPr="001457DF">
              <w:t>Throughput degradation (%)</w:t>
            </w:r>
          </w:p>
        </w:tc>
      </w:tr>
      <w:tr w:rsidR="0017378E" w:rsidRPr="009531ED" w14:paraId="09C310B7"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115FC13B" w14:textId="77777777" w:rsidR="0017378E" w:rsidRPr="001457DF"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2184A238" w14:textId="77777777" w:rsidR="0017378E" w:rsidRPr="001457DF" w:rsidRDefault="0017378E" w:rsidP="001457DF">
            <w:pPr>
              <w:pStyle w:val="TAH"/>
              <w:rPr>
                <w:b w:val="0"/>
              </w:rPr>
            </w:pPr>
          </w:p>
        </w:tc>
        <w:tc>
          <w:tcPr>
            <w:tcW w:w="926" w:type="pct"/>
            <w:tcBorders>
              <w:top w:val="nil"/>
              <w:left w:val="nil"/>
              <w:bottom w:val="single" w:sz="4" w:space="0" w:color="auto"/>
              <w:right w:val="single" w:sz="4" w:space="0" w:color="auto"/>
            </w:tcBorders>
            <w:shd w:val="clear" w:color="auto" w:fill="auto"/>
            <w:noWrap/>
            <w:vAlign w:val="center"/>
            <w:hideMark/>
          </w:tcPr>
          <w:p w14:paraId="784FF124" w14:textId="77777777" w:rsidR="0017378E" w:rsidRPr="001457DF" w:rsidRDefault="0017378E" w:rsidP="001457DF">
            <w:pPr>
              <w:pStyle w:val="TAH"/>
              <w:rPr>
                <w:b w:val="0"/>
              </w:rPr>
            </w:pPr>
            <w:r w:rsidRPr="001457DF">
              <w:t>50DL/50UL</w:t>
            </w:r>
          </w:p>
        </w:tc>
        <w:tc>
          <w:tcPr>
            <w:tcW w:w="450" w:type="pct"/>
            <w:tcBorders>
              <w:top w:val="nil"/>
              <w:left w:val="nil"/>
              <w:bottom w:val="single" w:sz="4" w:space="0" w:color="auto"/>
              <w:right w:val="single" w:sz="4" w:space="0" w:color="auto"/>
            </w:tcBorders>
            <w:shd w:val="clear" w:color="auto" w:fill="auto"/>
            <w:noWrap/>
            <w:vAlign w:val="center"/>
            <w:hideMark/>
          </w:tcPr>
          <w:p w14:paraId="2DE2F820" w14:textId="77777777" w:rsidR="0017378E" w:rsidRPr="001457DF" w:rsidRDefault="0017378E" w:rsidP="001457DF">
            <w:pPr>
              <w:pStyle w:val="TAH"/>
              <w:rPr>
                <w:b w:val="0"/>
              </w:rPr>
            </w:pPr>
            <w:r w:rsidRPr="001457DF">
              <w:t>UL</w:t>
            </w:r>
          </w:p>
        </w:tc>
        <w:tc>
          <w:tcPr>
            <w:tcW w:w="1173" w:type="pct"/>
            <w:tcBorders>
              <w:top w:val="nil"/>
              <w:left w:val="nil"/>
              <w:bottom w:val="single" w:sz="4" w:space="0" w:color="auto"/>
              <w:right w:val="single" w:sz="4" w:space="0" w:color="auto"/>
            </w:tcBorders>
            <w:shd w:val="clear" w:color="auto" w:fill="auto"/>
            <w:noWrap/>
            <w:vAlign w:val="center"/>
            <w:hideMark/>
          </w:tcPr>
          <w:p w14:paraId="7755BBD0" w14:textId="77777777" w:rsidR="0017378E" w:rsidRPr="001457DF" w:rsidRDefault="0017378E" w:rsidP="001457DF">
            <w:pPr>
              <w:pStyle w:val="TAH"/>
              <w:rPr>
                <w:b w:val="0"/>
              </w:rPr>
            </w:pPr>
            <w:r w:rsidRPr="001457DF">
              <w:t>50DL/50UL</w:t>
            </w:r>
          </w:p>
        </w:tc>
        <w:tc>
          <w:tcPr>
            <w:tcW w:w="569" w:type="pct"/>
            <w:tcBorders>
              <w:top w:val="nil"/>
              <w:left w:val="nil"/>
              <w:bottom w:val="single" w:sz="4" w:space="0" w:color="auto"/>
              <w:right w:val="single" w:sz="4" w:space="0" w:color="auto"/>
            </w:tcBorders>
            <w:shd w:val="clear" w:color="auto" w:fill="auto"/>
            <w:noWrap/>
            <w:vAlign w:val="center"/>
            <w:hideMark/>
          </w:tcPr>
          <w:p w14:paraId="2F1312C0" w14:textId="77777777" w:rsidR="0017378E" w:rsidRPr="001457DF" w:rsidRDefault="0017378E" w:rsidP="001457DF">
            <w:pPr>
              <w:pStyle w:val="TAH"/>
              <w:rPr>
                <w:b w:val="0"/>
              </w:rPr>
            </w:pPr>
            <w:r w:rsidRPr="001457DF">
              <w:t>UL</w:t>
            </w:r>
          </w:p>
        </w:tc>
      </w:tr>
      <w:tr w:rsidR="0017378E" w:rsidRPr="009531ED" w14:paraId="02F3ED67"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1B650277" w14:textId="77777777" w:rsidR="0017378E" w:rsidRPr="00CF2338" w:rsidRDefault="0017378E" w:rsidP="001457DF">
            <w:pPr>
              <w:pStyle w:val="TAC"/>
            </w:pPr>
            <w:r w:rsidRPr="00CF2338">
              <w:t>Hua</w:t>
            </w:r>
            <w:r w:rsidRPr="001457DF">
              <w:t>w</w:t>
            </w:r>
            <w:r w:rsidRPr="00CF2338">
              <w:t>ei</w:t>
            </w:r>
            <w:r w:rsidRPr="00CF2338">
              <w:br/>
              <w:t>(1905523)</w:t>
            </w:r>
          </w:p>
        </w:tc>
        <w:tc>
          <w:tcPr>
            <w:tcW w:w="1197" w:type="pct"/>
            <w:tcBorders>
              <w:top w:val="nil"/>
              <w:left w:val="nil"/>
              <w:bottom w:val="single" w:sz="4" w:space="0" w:color="auto"/>
              <w:right w:val="single" w:sz="4" w:space="0" w:color="auto"/>
            </w:tcBorders>
            <w:shd w:val="clear" w:color="auto" w:fill="auto"/>
            <w:noWrap/>
            <w:vAlign w:val="center"/>
            <w:hideMark/>
          </w:tcPr>
          <w:p w14:paraId="0D1C5BBC" w14:textId="77777777" w:rsidR="0017378E" w:rsidRPr="001457DF" w:rsidRDefault="0017378E" w:rsidP="001457DF">
            <w:pPr>
              <w:pStyle w:val="TAC"/>
            </w:pPr>
            <w:r w:rsidRPr="001457DF">
              <w:t>5%</w:t>
            </w:r>
          </w:p>
        </w:tc>
        <w:tc>
          <w:tcPr>
            <w:tcW w:w="926" w:type="pct"/>
            <w:tcBorders>
              <w:top w:val="nil"/>
              <w:left w:val="nil"/>
              <w:bottom w:val="single" w:sz="4" w:space="0" w:color="auto"/>
              <w:right w:val="single" w:sz="4" w:space="0" w:color="auto"/>
            </w:tcBorders>
            <w:shd w:val="clear" w:color="auto" w:fill="auto"/>
            <w:noWrap/>
            <w:vAlign w:val="center"/>
            <w:hideMark/>
          </w:tcPr>
          <w:p w14:paraId="13F8003C" w14:textId="77777777" w:rsidR="0017378E" w:rsidRPr="001457DF" w:rsidRDefault="0017378E" w:rsidP="001457DF">
            <w:pPr>
              <w:pStyle w:val="TAC"/>
            </w:pPr>
            <w:r w:rsidRPr="001457DF">
              <w:t>-0.46</w:t>
            </w:r>
          </w:p>
        </w:tc>
        <w:tc>
          <w:tcPr>
            <w:tcW w:w="450" w:type="pct"/>
            <w:tcBorders>
              <w:top w:val="nil"/>
              <w:left w:val="nil"/>
              <w:bottom w:val="single" w:sz="4" w:space="0" w:color="auto"/>
              <w:right w:val="single" w:sz="4" w:space="0" w:color="auto"/>
            </w:tcBorders>
            <w:shd w:val="clear" w:color="auto" w:fill="auto"/>
            <w:noWrap/>
            <w:vAlign w:val="center"/>
            <w:hideMark/>
          </w:tcPr>
          <w:p w14:paraId="2C2DB578" w14:textId="77777777" w:rsidR="0017378E" w:rsidRPr="001457DF" w:rsidRDefault="0017378E" w:rsidP="001457DF">
            <w:pPr>
              <w:pStyle w:val="TAC"/>
            </w:pPr>
            <w:r w:rsidRPr="001457DF">
              <w:t>0.05</w:t>
            </w:r>
          </w:p>
        </w:tc>
        <w:tc>
          <w:tcPr>
            <w:tcW w:w="1173" w:type="pct"/>
            <w:tcBorders>
              <w:top w:val="nil"/>
              <w:left w:val="nil"/>
              <w:bottom w:val="single" w:sz="4" w:space="0" w:color="auto"/>
              <w:right w:val="single" w:sz="4" w:space="0" w:color="auto"/>
            </w:tcBorders>
            <w:shd w:val="clear" w:color="auto" w:fill="auto"/>
            <w:noWrap/>
            <w:vAlign w:val="center"/>
            <w:hideMark/>
          </w:tcPr>
          <w:p w14:paraId="709794DB" w14:textId="77777777" w:rsidR="0017378E" w:rsidRPr="001457DF" w:rsidRDefault="0017378E" w:rsidP="001457DF">
            <w:pPr>
              <w:pStyle w:val="TAC"/>
            </w:pPr>
            <w:r w:rsidRPr="001457DF">
              <w:t>-2.36</w:t>
            </w:r>
          </w:p>
        </w:tc>
        <w:tc>
          <w:tcPr>
            <w:tcW w:w="569" w:type="pct"/>
            <w:tcBorders>
              <w:top w:val="nil"/>
              <w:left w:val="nil"/>
              <w:bottom w:val="single" w:sz="4" w:space="0" w:color="auto"/>
              <w:right w:val="single" w:sz="4" w:space="0" w:color="auto"/>
            </w:tcBorders>
            <w:shd w:val="clear" w:color="auto" w:fill="auto"/>
            <w:noWrap/>
            <w:vAlign w:val="center"/>
            <w:hideMark/>
          </w:tcPr>
          <w:p w14:paraId="023694B7" w14:textId="77777777" w:rsidR="0017378E" w:rsidRPr="001457DF" w:rsidRDefault="0017378E" w:rsidP="001457DF">
            <w:pPr>
              <w:pStyle w:val="TAC"/>
            </w:pPr>
            <w:r w:rsidRPr="001457DF">
              <w:t>0.25</w:t>
            </w:r>
          </w:p>
        </w:tc>
      </w:tr>
      <w:tr w:rsidR="0017378E" w:rsidRPr="009531ED" w14:paraId="4DEC1B76"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62E72F62"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A119E75" w14:textId="77777777" w:rsidR="0017378E" w:rsidRPr="00CF2338" w:rsidRDefault="0017378E" w:rsidP="001457DF">
            <w:pPr>
              <w:pStyle w:val="TAC"/>
            </w:pPr>
            <w:r w:rsidRPr="001457DF">
              <w:t>50%</w:t>
            </w:r>
          </w:p>
        </w:tc>
        <w:tc>
          <w:tcPr>
            <w:tcW w:w="926" w:type="pct"/>
            <w:tcBorders>
              <w:top w:val="nil"/>
              <w:left w:val="nil"/>
              <w:bottom w:val="single" w:sz="4" w:space="0" w:color="auto"/>
              <w:right w:val="single" w:sz="4" w:space="0" w:color="auto"/>
            </w:tcBorders>
            <w:shd w:val="clear" w:color="auto" w:fill="auto"/>
            <w:noWrap/>
            <w:vAlign w:val="center"/>
            <w:hideMark/>
          </w:tcPr>
          <w:p w14:paraId="70F8DB39" w14:textId="77777777" w:rsidR="0017378E" w:rsidRPr="00CF2338" w:rsidRDefault="0017378E" w:rsidP="001457DF">
            <w:pPr>
              <w:pStyle w:val="TAC"/>
            </w:pPr>
            <w:r w:rsidRPr="001457DF">
              <w:t>-0.3</w:t>
            </w:r>
            <w:r w:rsidRPr="00CF2338">
              <w:t>2</w:t>
            </w:r>
          </w:p>
        </w:tc>
        <w:tc>
          <w:tcPr>
            <w:tcW w:w="450" w:type="pct"/>
            <w:tcBorders>
              <w:top w:val="nil"/>
              <w:left w:val="nil"/>
              <w:bottom w:val="single" w:sz="4" w:space="0" w:color="auto"/>
              <w:right w:val="single" w:sz="4" w:space="0" w:color="auto"/>
            </w:tcBorders>
            <w:shd w:val="clear" w:color="auto" w:fill="auto"/>
            <w:noWrap/>
            <w:vAlign w:val="center"/>
            <w:hideMark/>
          </w:tcPr>
          <w:p w14:paraId="15FF090E" w14:textId="77777777" w:rsidR="0017378E" w:rsidRPr="001457DF" w:rsidRDefault="0017378E" w:rsidP="001457DF">
            <w:pPr>
              <w:pStyle w:val="TAC"/>
            </w:pPr>
            <w:r w:rsidRPr="001457DF">
              <w:t>0.01</w:t>
            </w:r>
          </w:p>
        </w:tc>
        <w:tc>
          <w:tcPr>
            <w:tcW w:w="1173" w:type="pct"/>
            <w:tcBorders>
              <w:top w:val="nil"/>
              <w:left w:val="nil"/>
              <w:bottom w:val="single" w:sz="4" w:space="0" w:color="auto"/>
              <w:right w:val="single" w:sz="4" w:space="0" w:color="auto"/>
            </w:tcBorders>
            <w:shd w:val="clear" w:color="auto" w:fill="auto"/>
            <w:noWrap/>
            <w:vAlign w:val="center"/>
            <w:hideMark/>
          </w:tcPr>
          <w:p w14:paraId="740B0E90" w14:textId="77777777" w:rsidR="0017378E" w:rsidRPr="001457DF" w:rsidRDefault="0017378E" w:rsidP="001457DF">
            <w:pPr>
              <w:pStyle w:val="TAC"/>
            </w:pPr>
            <w:r w:rsidRPr="001457DF">
              <w:t>0.00</w:t>
            </w:r>
          </w:p>
        </w:tc>
        <w:tc>
          <w:tcPr>
            <w:tcW w:w="569" w:type="pct"/>
            <w:tcBorders>
              <w:top w:val="nil"/>
              <w:left w:val="nil"/>
              <w:bottom w:val="single" w:sz="4" w:space="0" w:color="auto"/>
              <w:right w:val="single" w:sz="4" w:space="0" w:color="auto"/>
            </w:tcBorders>
            <w:shd w:val="clear" w:color="auto" w:fill="auto"/>
            <w:noWrap/>
            <w:vAlign w:val="center"/>
            <w:hideMark/>
          </w:tcPr>
          <w:p w14:paraId="673A9828" w14:textId="77777777" w:rsidR="0017378E" w:rsidRPr="001457DF" w:rsidRDefault="0017378E" w:rsidP="001457DF">
            <w:pPr>
              <w:pStyle w:val="TAC"/>
            </w:pPr>
            <w:r w:rsidRPr="001457DF">
              <w:t>0.00</w:t>
            </w:r>
          </w:p>
        </w:tc>
      </w:tr>
      <w:tr w:rsidR="0017378E" w:rsidRPr="009531ED" w14:paraId="698BA62F"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5E64B0A"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1ED9C249" w14:textId="77777777" w:rsidR="0017378E" w:rsidRPr="001457DF" w:rsidRDefault="0017378E" w:rsidP="001457DF">
            <w:pPr>
              <w:pStyle w:val="TAC"/>
            </w:pPr>
            <w:r w:rsidRPr="001457DF">
              <w:t>95%</w:t>
            </w:r>
          </w:p>
        </w:tc>
        <w:tc>
          <w:tcPr>
            <w:tcW w:w="926" w:type="pct"/>
            <w:tcBorders>
              <w:top w:val="nil"/>
              <w:left w:val="nil"/>
              <w:bottom w:val="nil"/>
              <w:right w:val="single" w:sz="4" w:space="0" w:color="auto"/>
            </w:tcBorders>
            <w:shd w:val="clear" w:color="auto" w:fill="auto"/>
            <w:noWrap/>
            <w:vAlign w:val="center"/>
            <w:hideMark/>
          </w:tcPr>
          <w:p w14:paraId="22FF238B" w14:textId="77777777" w:rsidR="0017378E" w:rsidRPr="001457DF" w:rsidRDefault="0017378E" w:rsidP="001457DF">
            <w:pPr>
              <w:pStyle w:val="TAC"/>
            </w:pPr>
            <w:r w:rsidRPr="001457DF">
              <w:t>-0.25</w:t>
            </w:r>
          </w:p>
        </w:tc>
        <w:tc>
          <w:tcPr>
            <w:tcW w:w="450" w:type="pct"/>
            <w:tcBorders>
              <w:top w:val="nil"/>
              <w:left w:val="nil"/>
              <w:bottom w:val="nil"/>
              <w:right w:val="single" w:sz="4" w:space="0" w:color="auto"/>
            </w:tcBorders>
            <w:shd w:val="clear" w:color="auto" w:fill="auto"/>
            <w:noWrap/>
            <w:vAlign w:val="center"/>
            <w:hideMark/>
          </w:tcPr>
          <w:p w14:paraId="310347BD" w14:textId="77777777" w:rsidR="0017378E" w:rsidRPr="001457DF" w:rsidRDefault="0017378E" w:rsidP="001457DF">
            <w:pPr>
              <w:pStyle w:val="TAC"/>
            </w:pPr>
            <w:r w:rsidRPr="001457DF">
              <w:t>0.04</w:t>
            </w:r>
          </w:p>
        </w:tc>
        <w:tc>
          <w:tcPr>
            <w:tcW w:w="1173" w:type="pct"/>
            <w:tcBorders>
              <w:top w:val="nil"/>
              <w:left w:val="nil"/>
              <w:bottom w:val="nil"/>
              <w:right w:val="single" w:sz="4" w:space="0" w:color="auto"/>
            </w:tcBorders>
            <w:shd w:val="clear" w:color="auto" w:fill="auto"/>
            <w:noWrap/>
            <w:vAlign w:val="center"/>
            <w:hideMark/>
          </w:tcPr>
          <w:p w14:paraId="65E3F8FF" w14:textId="77777777" w:rsidR="0017378E" w:rsidRPr="001457DF" w:rsidRDefault="0017378E" w:rsidP="001457DF">
            <w:pPr>
              <w:pStyle w:val="TAC"/>
            </w:pPr>
            <w:r w:rsidRPr="001457DF">
              <w:t>0.00</w:t>
            </w:r>
          </w:p>
        </w:tc>
        <w:tc>
          <w:tcPr>
            <w:tcW w:w="569" w:type="pct"/>
            <w:tcBorders>
              <w:top w:val="nil"/>
              <w:left w:val="nil"/>
              <w:bottom w:val="nil"/>
              <w:right w:val="single" w:sz="4" w:space="0" w:color="auto"/>
            </w:tcBorders>
            <w:shd w:val="clear" w:color="auto" w:fill="auto"/>
            <w:noWrap/>
            <w:vAlign w:val="center"/>
            <w:hideMark/>
          </w:tcPr>
          <w:p w14:paraId="75D43895" w14:textId="77777777" w:rsidR="0017378E" w:rsidRPr="001457DF" w:rsidRDefault="0017378E" w:rsidP="001457DF">
            <w:pPr>
              <w:pStyle w:val="TAC"/>
            </w:pPr>
            <w:r w:rsidRPr="001457DF">
              <w:t>0.00</w:t>
            </w:r>
          </w:p>
        </w:tc>
      </w:tr>
      <w:tr w:rsidR="0017378E" w:rsidRPr="009531ED" w14:paraId="5422E7D6"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2D73553B" w14:textId="77777777" w:rsidR="0017378E" w:rsidRPr="001457DF" w:rsidRDefault="0017378E" w:rsidP="001457DF">
            <w:pPr>
              <w:pStyle w:val="TAC"/>
            </w:pPr>
            <w:r w:rsidRPr="001457DF">
              <w:t>LGE</w:t>
            </w:r>
            <w:r w:rsidRPr="001457DF">
              <w:br/>
              <w:t>(1907062)</w:t>
            </w:r>
          </w:p>
        </w:tc>
        <w:tc>
          <w:tcPr>
            <w:tcW w:w="1197" w:type="pct"/>
            <w:tcBorders>
              <w:top w:val="nil"/>
              <w:left w:val="nil"/>
              <w:bottom w:val="single" w:sz="4" w:space="0" w:color="auto"/>
              <w:right w:val="single" w:sz="4" w:space="0" w:color="auto"/>
            </w:tcBorders>
            <w:shd w:val="clear" w:color="auto" w:fill="auto"/>
            <w:noWrap/>
            <w:vAlign w:val="center"/>
            <w:hideMark/>
          </w:tcPr>
          <w:p w14:paraId="3C999173" w14:textId="77777777" w:rsidR="0017378E" w:rsidRPr="001457DF" w:rsidRDefault="0017378E" w:rsidP="001457DF">
            <w:pPr>
              <w:pStyle w:val="TAC"/>
            </w:pPr>
            <w:r w:rsidRPr="001457DF">
              <w:t>5%</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6A6DBA86" w14:textId="77777777" w:rsidR="0017378E" w:rsidRPr="001457DF" w:rsidRDefault="0017378E" w:rsidP="001457DF">
            <w:pPr>
              <w:pStyle w:val="TAC"/>
            </w:pPr>
            <w:r w:rsidRPr="001457DF">
              <w:t>-</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0E99870A" w14:textId="77777777" w:rsidR="0017378E" w:rsidRPr="001457DF" w:rsidRDefault="0017378E" w:rsidP="001457DF">
            <w:pPr>
              <w:pStyle w:val="TAC"/>
            </w:pPr>
            <w:r w:rsidRPr="001457DF">
              <w:t>0.14</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2DE54BD" w14:textId="77777777" w:rsidR="0017378E" w:rsidRPr="001457DF" w:rsidRDefault="0017378E" w:rsidP="001457DF">
            <w:pPr>
              <w:pStyle w:val="TAC"/>
            </w:pPr>
            <w:r w:rsidRPr="001457DF">
              <w:t>-</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1665A2CA" w14:textId="77777777" w:rsidR="0017378E" w:rsidRPr="001457DF" w:rsidRDefault="0017378E" w:rsidP="001457DF">
            <w:pPr>
              <w:pStyle w:val="TAC"/>
            </w:pPr>
            <w:r w:rsidRPr="001457DF">
              <w:t>0.92</w:t>
            </w:r>
          </w:p>
        </w:tc>
      </w:tr>
      <w:tr w:rsidR="0017378E" w:rsidRPr="009531ED" w14:paraId="43083FAA"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A24EF62"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60058FE" w14:textId="77777777" w:rsidR="0017378E" w:rsidRPr="001457DF" w:rsidRDefault="0017378E" w:rsidP="001457DF">
            <w:pPr>
              <w:pStyle w:val="TAC"/>
            </w:pPr>
            <w:r w:rsidRPr="001457DF">
              <w:t>50%</w:t>
            </w:r>
          </w:p>
        </w:tc>
        <w:tc>
          <w:tcPr>
            <w:tcW w:w="926" w:type="pct"/>
            <w:tcBorders>
              <w:top w:val="nil"/>
              <w:left w:val="nil"/>
              <w:bottom w:val="single" w:sz="4" w:space="0" w:color="auto"/>
              <w:right w:val="single" w:sz="4" w:space="0" w:color="auto"/>
            </w:tcBorders>
            <w:shd w:val="clear" w:color="auto" w:fill="auto"/>
            <w:vAlign w:val="center"/>
            <w:hideMark/>
          </w:tcPr>
          <w:p w14:paraId="6662F2AB" w14:textId="77777777" w:rsidR="0017378E" w:rsidRPr="001457DF" w:rsidRDefault="0017378E" w:rsidP="001457DF">
            <w:pPr>
              <w:pStyle w:val="TAC"/>
            </w:pPr>
            <w:r w:rsidRPr="001457DF">
              <w:t>-</w:t>
            </w:r>
          </w:p>
        </w:tc>
        <w:tc>
          <w:tcPr>
            <w:tcW w:w="450" w:type="pct"/>
            <w:tcBorders>
              <w:top w:val="nil"/>
              <w:left w:val="nil"/>
              <w:bottom w:val="single" w:sz="4" w:space="0" w:color="auto"/>
              <w:right w:val="single" w:sz="4" w:space="0" w:color="auto"/>
            </w:tcBorders>
            <w:shd w:val="clear" w:color="auto" w:fill="auto"/>
            <w:vAlign w:val="center"/>
            <w:hideMark/>
          </w:tcPr>
          <w:p w14:paraId="7D04879F" w14:textId="77777777" w:rsidR="0017378E" w:rsidRPr="001457DF" w:rsidRDefault="0017378E" w:rsidP="001457DF">
            <w:pPr>
              <w:pStyle w:val="TAC"/>
            </w:pPr>
            <w:r w:rsidRPr="001457DF">
              <w:t>0.25</w:t>
            </w:r>
          </w:p>
        </w:tc>
        <w:tc>
          <w:tcPr>
            <w:tcW w:w="1173" w:type="pct"/>
            <w:tcBorders>
              <w:top w:val="nil"/>
              <w:left w:val="nil"/>
              <w:bottom w:val="single" w:sz="4" w:space="0" w:color="auto"/>
              <w:right w:val="single" w:sz="4" w:space="0" w:color="auto"/>
            </w:tcBorders>
            <w:shd w:val="clear" w:color="auto" w:fill="auto"/>
            <w:vAlign w:val="center"/>
            <w:hideMark/>
          </w:tcPr>
          <w:p w14:paraId="31D3E87B" w14:textId="77777777" w:rsidR="0017378E" w:rsidRPr="001457DF" w:rsidRDefault="0017378E" w:rsidP="001457DF">
            <w:pPr>
              <w:pStyle w:val="TAC"/>
            </w:pPr>
            <w:r w:rsidRPr="001457DF">
              <w:t>-</w:t>
            </w:r>
          </w:p>
        </w:tc>
        <w:tc>
          <w:tcPr>
            <w:tcW w:w="569" w:type="pct"/>
            <w:tcBorders>
              <w:top w:val="nil"/>
              <w:left w:val="nil"/>
              <w:bottom w:val="single" w:sz="4" w:space="0" w:color="auto"/>
              <w:right w:val="single" w:sz="4" w:space="0" w:color="auto"/>
            </w:tcBorders>
            <w:shd w:val="clear" w:color="auto" w:fill="auto"/>
            <w:vAlign w:val="center"/>
            <w:hideMark/>
          </w:tcPr>
          <w:p w14:paraId="298A8B21" w14:textId="77777777" w:rsidR="0017378E" w:rsidRPr="001457DF" w:rsidRDefault="0017378E" w:rsidP="001457DF">
            <w:pPr>
              <w:pStyle w:val="TAC"/>
            </w:pPr>
            <w:r w:rsidRPr="001457DF">
              <w:t>0.81</w:t>
            </w:r>
          </w:p>
        </w:tc>
      </w:tr>
      <w:tr w:rsidR="0017378E" w:rsidRPr="009531ED" w14:paraId="1698F721"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2E7F2BF5" w14:textId="77777777" w:rsidR="0017378E" w:rsidRPr="001457DF"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FC62F9E" w14:textId="77777777" w:rsidR="0017378E" w:rsidRPr="001457DF" w:rsidRDefault="0017378E" w:rsidP="001457DF">
            <w:pPr>
              <w:pStyle w:val="TAC"/>
            </w:pPr>
            <w:r w:rsidRPr="001457DF">
              <w:t>95%</w:t>
            </w:r>
          </w:p>
        </w:tc>
        <w:tc>
          <w:tcPr>
            <w:tcW w:w="926" w:type="pct"/>
            <w:tcBorders>
              <w:top w:val="nil"/>
              <w:left w:val="nil"/>
              <w:bottom w:val="single" w:sz="4" w:space="0" w:color="auto"/>
              <w:right w:val="single" w:sz="4" w:space="0" w:color="auto"/>
            </w:tcBorders>
            <w:shd w:val="clear" w:color="auto" w:fill="auto"/>
            <w:vAlign w:val="center"/>
            <w:hideMark/>
          </w:tcPr>
          <w:p w14:paraId="511DA387" w14:textId="77777777" w:rsidR="0017378E" w:rsidRPr="001457DF" w:rsidRDefault="0017378E" w:rsidP="001457DF">
            <w:pPr>
              <w:pStyle w:val="TAC"/>
            </w:pPr>
            <w:r w:rsidRPr="001457DF">
              <w:t>-</w:t>
            </w:r>
          </w:p>
        </w:tc>
        <w:tc>
          <w:tcPr>
            <w:tcW w:w="450" w:type="pct"/>
            <w:tcBorders>
              <w:top w:val="nil"/>
              <w:left w:val="nil"/>
              <w:bottom w:val="single" w:sz="4" w:space="0" w:color="auto"/>
              <w:right w:val="single" w:sz="4" w:space="0" w:color="auto"/>
            </w:tcBorders>
            <w:shd w:val="clear" w:color="auto" w:fill="auto"/>
            <w:vAlign w:val="center"/>
            <w:hideMark/>
          </w:tcPr>
          <w:p w14:paraId="791757CB" w14:textId="77777777" w:rsidR="0017378E" w:rsidRPr="001457DF" w:rsidRDefault="0017378E" w:rsidP="001457DF">
            <w:pPr>
              <w:pStyle w:val="TAC"/>
            </w:pPr>
            <w:r w:rsidRPr="001457DF">
              <w:t>0.29</w:t>
            </w:r>
          </w:p>
        </w:tc>
        <w:tc>
          <w:tcPr>
            <w:tcW w:w="1173" w:type="pct"/>
            <w:tcBorders>
              <w:top w:val="nil"/>
              <w:left w:val="nil"/>
              <w:bottom w:val="single" w:sz="4" w:space="0" w:color="auto"/>
              <w:right w:val="single" w:sz="4" w:space="0" w:color="auto"/>
            </w:tcBorders>
            <w:shd w:val="clear" w:color="auto" w:fill="auto"/>
            <w:vAlign w:val="center"/>
            <w:hideMark/>
          </w:tcPr>
          <w:p w14:paraId="0F8FFA37" w14:textId="77777777" w:rsidR="0017378E" w:rsidRPr="001457DF" w:rsidRDefault="0017378E" w:rsidP="001457DF">
            <w:pPr>
              <w:pStyle w:val="TAC"/>
            </w:pPr>
            <w:r w:rsidRPr="001457DF">
              <w:t>-</w:t>
            </w:r>
          </w:p>
        </w:tc>
        <w:tc>
          <w:tcPr>
            <w:tcW w:w="569" w:type="pct"/>
            <w:tcBorders>
              <w:top w:val="nil"/>
              <w:left w:val="nil"/>
              <w:bottom w:val="single" w:sz="4" w:space="0" w:color="auto"/>
              <w:right w:val="single" w:sz="4" w:space="0" w:color="auto"/>
            </w:tcBorders>
            <w:shd w:val="clear" w:color="auto" w:fill="auto"/>
            <w:vAlign w:val="center"/>
            <w:hideMark/>
          </w:tcPr>
          <w:p w14:paraId="217EC003" w14:textId="77777777" w:rsidR="0017378E" w:rsidRPr="001457DF" w:rsidRDefault="0017378E" w:rsidP="001457DF">
            <w:pPr>
              <w:pStyle w:val="TAC"/>
            </w:pPr>
            <w:r w:rsidRPr="001457DF">
              <w:t>0.64</w:t>
            </w:r>
          </w:p>
        </w:tc>
      </w:tr>
    </w:tbl>
    <w:p w14:paraId="054D5DC5" w14:textId="77777777" w:rsidR="0017378E" w:rsidRPr="00CF2338" w:rsidRDefault="0017378E" w:rsidP="001457DF"/>
    <w:p w14:paraId="04130B90" w14:textId="1BA8187E" w:rsidR="0017378E" w:rsidRPr="00CF2338" w:rsidRDefault="00B14E82" w:rsidP="00B14E82">
      <w:pPr>
        <w:pStyle w:val="Heading4"/>
      </w:pPr>
      <w:bookmarkStart w:id="268" w:name="_Toc9039942"/>
      <w:bookmarkStart w:id="269" w:name="_Toc9042994"/>
      <w:r w:rsidRPr="00CF2338">
        <w:lastRenderedPageBreak/>
        <w:t>5.3.4.6</w:t>
      </w:r>
      <w:r w:rsidR="00CF2338">
        <w:tab/>
      </w:r>
      <w:r w:rsidR="0017378E" w:rsidRPr="00CF2338">
        <w:t>Scenario 14: 30GHz Indoor → Macro (UL)</w:t>
      </w:r>
      <w:bookmarkEnd w:id="268"/>
      <w:bookmarkEnd w:id="269"/>
    </w:p>
    <w:p w14:paraId="69AF413E" w14:textId="1AC05545" w:rsidR="0017378E" w:rsidRPr="00CF2338" w:rsidRDefault="00360D81" w:rsidP="001457DF">
      <w:pPr>
        <w:pStyle w:val="Heading5"/>
      </w:pPr>
      <w:bookmarkStart w:id="270" w:name="_Ref8948475"/>
      <w:bookmarkStart w:id="271" w:name="_Toc9039943"/>
      <w:bookmarkStart w:id="272" w:name="_Toc9042995"/>
      <w:r w:rsidRPr="00CF2338">
        <w:t>5.3.4.6.1</w:t>
      </w:r>
      <w:r w:rsidR="00CF2338">
        <w:tab/>
      </w:r>
      <w:r w:rsidR="0017378E" w:rsidRPr="00CF2338">
        <w:t>Results</w:t>
      </w:r>
      <w:bookmarkEnd w:id="270"/>
      <w:bookmarkEnd w:id="271"/>
      <w:bookmarkEnd w:id="272"/>
    </w:p>
    <w:p w14:paraId="12D6DD42" w14:textId="4A07B66D" w:rsidR="00CF4F53" w:rsidRPr="00843636" w:rsidRDefault="0030279C" w:rsidP="001457DF">
      <w:pPr>
        <w:pStyle w:val="TH"/>
      </w:pPr>
      <w:r>
        <w:t xml:space="preserve">Table </w:t>
      </w:r>
      <w:r w:rsidRPr="0030279C">
        <w:t>5.3.4.6.1</w:t>
      </w:r>
      <w:r w:rsidR="0017378E" w:rsidRPr="009531ED">
        <w:t>-1: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17378E" w:rsidRPr="009531ED" w14:paraId="66597EEF" w14:textId="77777777" w:rsidTr="001457DF">
        <w:trPr>
          <w:trHeight w:val="255"/>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1A792"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63E8B"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1AA1E4F" w14:textId="77777777" w:rsidR="0017378E" w:rsidRPr="001457DF" w:rsidRDefault="0017378E" w:rsidP="001457DF">
            <w:pPr>
              <w:pStyle w:val="TAH"/>
              <w:rPr>
                <w:b w:val="0"/>
              </w:rPr>
            </w:pPr>
            <w:r w:rsidRPr="001457DF">
              <w:t>Victim UL</w:t>
            </w:r>
          </w:p>
        </w:tc>
      </w:tr>
      <w:tr w:rsidR="0017378E" w:rsidRPr="009531ED" w14:paraId="2ED1573C"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67868C"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8A155AB"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604C6C"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60BA22" w14:textId="77777777" w:rsidR="0017378E" w:rsidRPr="001457DF" w:rsidRDefault="0017378E" w:rsidP="001457DF">
            <w:pPr>
              <w:pStyle w:val="TAH"/>
              <w:rPr>
                <w:b w:val="0"/>
              </w:rPr>
            </w:pPr>
            <w:r w:rsidRPr="001457DF">
              <w:t>Throughput degradation (%)</w:t>
            </w:r>
          </w:p>
        </w:tc>
      </w:tr>
      <w:tr w:rsidR="0017378E" w:rsidRPr="009531ED" w14:paraId="4BF44474"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0C6B12"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77455F2"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75121EE5"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3382C4E" w14:textId="77777777" w:rsidR="0017378E" w:rsidRPr="001457DF" w:rsidRDefault="0017378E" w:rsidP="001457DF">
            <w:pPr>
              <w:pStyle w:val="TAH"/>
              <w:rPr>
                <w:b w:val="0"/>
              </w:rPr>
            </w:pPr>
            <w:r w:rsidRPr="001457DF">
              <w:t>DL</w:t>
            </w:r>
          </w:p>
        </w:tc>
        <w:tc>
          <w:tcPr>
            <w:tcW w:w="1071" w:type="pct"/>
            <w:tcBorders>
              <w:top w:val="nil"/>
              <w:left w:val="nil"/>
              <w:bottom w:val="single" w:sz="4" w:space="0" w:color="auto"/>
              <w:right w:val="single" w:sz="4" w:space="0" w:color="auto"/>
            </w:tcBorders>
            <w:shd w:val="clear" w:color="auto" w:fill="auto"/>
            <w:noWrap/>
            <w:vAlign w:val="center"/>
            <w:hideMark/>
          </w:tcPr>
          <w:p w14:paraId="2D088294" w14:textId="77777777" w:rsidR="0017378E" w:rsidRPr="001457DF" w:rsidRDefault="0017378E" w:rsidP="001457DF">
            <w:pPr>
              <w:pStyle w:val="TAH"/>
              <w:rPr>
                <w:b w:val="0"/>
              </w:rPr>
            </w:pPr>
            <w:r w:rsidRPr="001457DF">
              <w:t>50DL/50UL</w:t>
            </w:r>
          </w:p>
        </w:tc>
        <w:tc>
          <w:tcPr>
            <w:tcW w:w="673" w:type="pct"/>
            <w:tcBorders>
              <w:top w:val="nil"/>
              <w:left w:val="nil"/>
              <w:bottom w:val="single" w:sz="4" w:space="0" w:color="auto"/>
              <w:right w:val="single" w:sz="4" w:space="0" w:color="auto"/>
            </w:tcBorders>
            <w:shd w:val="clear" w:color="auto" w:fill="auto"/>
            <w:noWrap/>
            <w:vAlign w:val="center"/>
            <w:hideMark/>
          </w:tcPr>
          <w:p w14:paraId="3A86443A" w14:textId="77777777" w:rsidR="0017378E" w:rsidRPr="001457DF" w:rsidRDefault="0017378E" w:rsidP="001457DF">
            <w:pPr>
              <w:pStyle w:val="TAH"/>
              <w:rPr>
                <w:b w:val="0"/>
              </w:rPr>
            </w:pPr>
            <w:r w:rsidRPr="001457DF">
              <w:t>DL</w:t>
            </w:r>
          </w:p>
        </w:tc>
      </w:tr>
      <w:tr w:rsidR="0017378E" w:rsidRPr="009531ED" w14:paraId="1F430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F2F8BE" w14:textId="77777777" w:rsidR="0017378E" w:rsidRPr="00CF2338" w:rsidRDefault="0017378E" w:rsidP="001457DF">
            <w:pPr>
              <w:pStyle w:val="TAC"/>
            </w:pPr>
            <w:r w:rsidRPr="00CF2338">
              <w:t>Huawei</w:t>
            </w:r>
          </w:p>
          <w:p w14:paraId="283D92BA" w14:textId="77777777" w:rsidR="0017378E" w:rsidRPr="001457DF" w:rsidRDefault="0017378E" w:rsidP="001457DF">
            <w:pPr>
              <w:pStyle w:val="TAC"/>
            </w:pPr>
            <w:r w:rsidRPr="001457DF">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D32AD3B"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7C2C8B18" w14:textId="77777777" w:rsidR="0017378E" w:rsidRPr="001457DF" w:rsidRDefault="0017378E" w:rsidP="001457DF">
            <w:pPr>
              <w:pStyle w:val="TAC"/>
            </w:pPr>
            <w:r w:rsidRPr="001457DF">
              <w:t>-0.51</w:t>
            </w:r>
          </w:p>
        </w:tc>
        <w:tc>
          <w:tcPr>
            <w:tcW w:w="483" w:type="pct"/>
            <w:tcBorders>
              <w:top w:val="nil"/>
              <w:left w:val="nil"/>
              <w:bottom w:val="single" w:sz="4" w:space="0" w:color="auto"/>
              <w:right w:val="single" w:sz="4" w:space="0" w:color="auto"/>
            </w:tcBorders>
            <w:shd w:val="clear" w:color="auto" w:fill="auto"/>
            <w:noWrap/>
            <w:vAlign w:val="center"/>
            <w:hideMark/>
          </w:tcPr>
          <w:p w14:paraId="53E10FAE" w14:textId="77777777" w:rsidR="0017378E" w:rsidRPr="001457DF" w:rsidRDefault="0017378E" w:rsidP="001457DF">
            <w:pPr>
              <w:pStyle w:val="TAC"/>
            </w:pPr>
            <w:r w:rsidRPr="001457DF">
              <w:t>-0.31</w:t>
            </w:r>
          </w:p>
        </w:tc>
        <w:tc>
          <w:tcPr>
            <w:tcW w:w="1071" w:type="pct"/>
            <w:tcBorders>
              <w:top w:val="nil"/>
              <w:left w:val="nil"/>
              <w:bottom w:val="single" w:sz="4" w:space="0" w:color="auto"/>
              <w:right w:val="single" w:sz="4" w:space="0" w:color="auto"/>
            </w:tcBorders>
            <w:shd w:val="clear" w:color="auto" w:fill="auto"/>
            <w:noWrap/>
            <w:vAlign w:val="center"/>
            <w:hideMark/>
          </w:tcPr>
          <w:p w14:paraId="7C2358B4" w14:textId="77777777" w:rsidR="0017378E" w:rsidRPr="001457DF" w:rsidRDefault="0017378E" w:rsidP="001457DF">
            <w:pPr>
              <w:pStyle w:val="TAC"/>
            </w:pPr>
            <w:r w:rsidRPr="001457DF">
              <w:t>-4.28</w:t>
            </w:r>
          </w:p>
        </w:tc>
        <w:tc>
          <w:tcPr>
            <w:tcW w:w="673" w:type="pct"/>
            <w:tcBorders>
              <w:top w:val="nil"/>
              <w:left w:val="nil"/>
              <w:bottom w:val="single" w:sz="4" w:space="0" w:color="auto"/>
              <w:right w:val="single" w:sz="4" w:space="0" w:color="auto"/>
            </w:tcBorders>
            <w:shd w:val="clear" w:color="auto" w:fill="auto"/>
            <w:noWrap/>
            <w:vAlign w:val="center"/>
            <w:hideMark/>
          </w:tcPr>
          <w:p w14:paraId="730EF111" w14:textId="77777777" w:rsidR="0017378E" w:rsidRPr="001457DF" w:rsidRDefault="0017378E" w:rsidP="001457DF">
            <w:pPr>
              <w:pStyle w:val="TAC"/>
            </w:pPr>
            <w:r w:rsidRPr="001457DF">
              <w:t>-2.64</w:t>
            </w:r>
          </w:p>
        </w:tc>
      </w:tr>
      <w:tr w:rsidR="0017378E" w:rsidRPr="009531ED" w14:paraId="1FF7BCC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968900E"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6B6205"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119C3A1A" w14:textId="77777777" w:rsidR="0017378E" w:rsidRPr="001457DF" w:rsidRDefault="0017378E" w:rsidP="001457DF">
            <w:pPr>
              <w:pStyle w:val="TAC"/>
            </w:pPr>
            <w:r w:rsidRPr="001457DF">
              <w:t>-0.01</w:t>
            </w:r>
          </w:p>
        </w:tc>
        <w:tc>
          <w:tcPr>
            <w:tcW w:w="483" w:type="pct"/>
            <w:tcBorders>
              <w:top w:val="nil"/>
              <w:left w:val="nil"/>
              <w:bottom w:val="single" w:sz="4" w:space="0" w:color="auto"/>
              <w:right w:val="single" w:sz="4" w:space="0" w:color="auto"/>
            </w:tcBorders>
            <w:shd w:val="clear" w:color="auto" w:fill="auto"/>
            <w:noWrap/>
            <w:vAlign w:val="center"/>
            <w:hideMark/>
          </w:tcPr>
          <w:p w14:paraId="316DBAA8" w14:textId="77777777" w:rsidR="0017378E" w:rsidRPr="001457DF" w:rsidRDefault="0017378E" w:rsidP="001457DF">
            <w:pPr>
              <w:pStyle w:val="TAC"/>
            </w:pPr>
            <w:r w:rsidRPr="001457DF">
              <w:t>-0.02</w:t>
            </w:r>
          </w:p>
        </w:tc>
        <w:tc>
          <w:tcPr>
            <w:tcW w:w="1071" w:type="pct"/>
            <w:tcBorders>
              <w:top w:val="nil"/>
              <w:left w:val="nil"/>
              <w:bottom w:val="single" w:sz="4" w:space="0" w:color="auto"/>
              <w:right w:val="single" w:sz="4" w:space="0" w:color="auto"/>
            </w:tcBorders>
            <w:shd w:val="clear" w:color="auto" w:fill="auto"/>
            <w:noWrap/>
            <w:vAlign w:val="center"/>
            <w:hideMark/>
          </w:tcPr>
          <w:p w14:paraId="599E963F" w14:textId="77777777" w:rsidR="0017378E" w:rsidRPr="001457DF" w:rsidRDefault="0017378E" w:rsidP="001457DF">
            <w:pPr>
              <w:pStyle w:val="TAC"/>
            </w:pPr>
            <w:r w:rsidRPr="001457DF">
              <w:t>-0.07</w:t>
            </w:r>
          </w:p>
        </w:tc>
        <w:tc>
          <w:tcPr>
            <w:tcW w:w="673" w:type="pct"/>
            <w:tcBorders>
              <w:top w:val="nil"/>
              <w:left w:val="nil"/>
              <w:bottom w:val="single" w:sz="4" w:space="0" w:color="auto"/>
              <w:right w:val="single" w:sz="4" w:space="0" w:color="auto"/>
            </w:tcBorders>
            <w:shd w:val="clear" w:color="auto" w:fill="auto"/>
            <w:noWrap/>
            <w:vAlign w:val="center"/>
            <w:hideMark/>
          </w:tcPr>
          <w:p w14:paraId="33F6D936" w14:textId="77777777" w:rsidR="0017378E" w:rsidRPr="001457DF" w:rsidRDefault="0017378E" w:rsidP="001457DF">
            <w:pPr>
              <w:pStyle w:val="TAC"/>
            </w:pPr>
            <w:r w:rsidRPr="001457DF">
              <w:t>-0.12</w:t>
            </w:r>
          </w:p>
        </w:tc>
      </w:tr>
      <w:tr w:rsidR="0017378E" w:rsidRPr="009531ED" w14:paraId="70A840B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1278DB"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B363D8" w14:textId="77777777" w:rsidR="0017378E" w:rsidRPr="001457DF" w:rsidRDefault="0017378E" w:rsidP="001457DF">
            <w:pPr>
              <w:pStyle w:val="TAC"/>
            </w:pPr>
            <w:r w:rsidRPr="001457DF">
              <w:t>95%</w:t>
            </w:r>
          </w:p>
        </w:tc>
        <w:tc>
          <w:tcPr>
            <w:tcW w:w="895" w:type="pct"/>
            <w:tcBorders>
              <w:top w:val="nil"/>
              <w:left w:val="nil"/>
              <w:bottom w:val="nil"/>
              <w:right w:val="single" w:sz="4" w:space="0" w:color="auto"/>
            </w:tcBorders>
            <w:shd w:val="clear" w:color="auto" w:fill="auto"/>
            <w:noWrap/>
            <w:vAlign w:val="center"/>
            <w:hideMark/>
          </w:tcPr>
          <w:p w14:paraId="6E0A19BA" w14:textId="77777777" w:rsidR="0017378E" w:rsidRPr="001457DF" w:rsidRDefault="0017378E" w:rsidP="001457DF">
            <w:pPr>
              <w:pStyle w:val="TAC"/>
            </w:pPr>
            <w:r w:rsidRPr="001457DF">
              <w:t>0</w:t>
            </w:r>
          </w:p>
        </w:tc>
        <w:tc>
          <w:tcPr>
            <w:tcW w:w="483" w:type="pct"/>
            <w:tcBorders>
              <w:top w:val="nil"/>
              <w:left w:val="nil"/>
              <w:bottom w:val="nil"/>
              <w:right w:val="single" w:sz="4" w:space="0" w:color="auto"/>
            </w:tcBorders>
            <w:shd w:val="clear" w:color="auto" w:fill="auto"/>
            <w:noWrap/>
            <w:vAlign w:val="center"/>
            <w:hideMark/>
          </w:tcPr>
          <w:p w14:paraId="1489E09F" w14:textId="77777777" w:rsidR="0017378E" w:rsidRPr="001457DF" w:rsidRDefault="0017378E" w:rsidP="001457DF">
            <w:pPr>
              <w:pStyle w:val="TAC"/>
            </w:pPr>
            <w:r w:rsidRPr="001457DF">
              <w:t>0</w:t>
            </w:r>
          </w:p>
        </w:tc>
        <w:tc>
          <w:tcPr>
            <w:tcW w:w="1071" w:type="pct"/>
            <w:tcBorders>
              <w:top w:val="nil"/>
              <w:left w:val="nil"/>
              <w:bottom w:val="nil"/>
              <w:right w:val="single" w:sz="4" w:space="0" w:color="auto"/>
            </w:tcBorders>
            <w:shd w:val="clear" w:color="auto" w:fill="auto"/>
            <w:noWrap/>
            <w:vAlign w:val="center"/>
            <w:hideMark/>
          </w:tcPr>
          <w:p w14:paraId="087AE48B" w14:textId="77777777" w:rsidR="0017378E" w:rsidRPr="001457DF" w:rsidRDefault="0017378E" w:rsidP="001457DF">
            <w:pPr>
              <w:pStyle w:val="TAC"/>
            </w:pPr>
            <w:r w:rsidRPr="001457DF">
              <w:t>0.00</w:t>
            </w:r>
          </w:p>
        </w:tc>
        <w:tc>
          <w:tcPr>
            <w:tcW w:w="673" w:type="pct"/>
            <w:tcBorders>
              <w:top w:val="nil"/>
              <w:left w:val="nil"/>
              <w:bottom w:val="nil"/>
              <w:right w:val="single" w:sz="4" w:space="0" w:color="auto"/>
            </w:tcBorders>
            <w:shd w:val="clear" w:color="auto" w:fill="auto"/>
            <w:noWrap/>
            <w:vAlign w:val="center"/>
            <w:hideMark/>
          </w:tcPr>
          <w:p w14:paraId="6D9E657C" w14:textId="77777777" w:rsidR="0017378E" w:rsidRPr="001457DF" w:rsidRDefault="0017378E" w:rsidP="001457DF">
            <w:pPr>
              <w:pStyle w:val="TAC"/>
            </w:pPr>
            <w:r w:rsidRPr="001457DF">
              <w:t>0.00</w:t>
            </w:r>
          </w:p>
        </w:tc>
      </w:tr>
      <w:tr w:rsidR="0017378E" w:rsidRPr="009531ED" w14:paraId="6AE2E5A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1C72092" w14:textId="77777777" w:rsidR="0017378E" w:rsidRPr="001457DF" w:rsidRDefault="0017378E" w:rsidP="001457DF">
            <w:pPr>
              <w:pStyle w:val="TAC"/>
            </w:pPr>
            <w:r w:rsidRPr="001457DF">
              <w:t>LGE</w:t>
            </w:r>
            <w:r w:rsidRPr="001457DF">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F393929" w14:textId="77777777" w:rsidR="0017378E" w:rsidRPr="001457DF" w:rsidRDefault="0017378E" w:rsidP="001457DF">
            <w:pPr>
              <w:pStyle w:val="TAC"/>
            </w:pPr>
            <w:r w:rsidRPr="001457DF">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152B59B" w14:textId="77777777" w:rsidR="0017378E" w:rsidRPr="001457DF" w:rsidRDefault="0017378E" w:rsidP="001457DF">
            <w:pPr>
              <w:pStyle w:val="TAC"/>
            </w:pPr>
            <w:r w:rsidRPr="001457DF">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3D0DF8BD" w14:textId="77777777" w:rsidR="0017378E" w:rsidRPr="001457DF" w:rsidRDefault="0017378E" w:rsidP="001457DF">
            <w:pPr>
              <w:pStyle w:val="TAC"/>
            </w:pPr>
            <w:r w:rsidRPr="001457DF">
              <w:t>-1.03</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5C0C470C" w14:textId="77777777" w:rsidR="0017378E" w:rsidRPr="001457DF" w:rsidRDefault="0017378E" w:rsidP="001457DF">
            <w:pPr>
              <w:pStyle w:val="TAC"/>
            </w:pPr>
            <w:r w:rsidRPr="001457DF">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5E0E6FC6" w14:textId="77777777" w:rsidR="0017378E" w:rsidRPr="001457DF" w:rsidRDefault="0017378E" w:rsidP="001457DF">
            <w:pPr>
              <w:pStyle w:val="TAC"/>
            </w:pPr>
            <w:r w:rsidRPr="001457DF">
              <w:t>-20.33</w:t>
            </w:r>
          </w:p>
        </w:tc>
      </w:tr>
      <w:tr w:rsidR="0017378E" w:rsidRPr="009531ED" w14:paraId="0E45753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D9138FF"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74455E4"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43A00211"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6C7C11C7" w14:textId="77777777" w:rsidR="0017378E" w:rsidRPr="001457DF" w:rsidRDefault="0017378E" w:rsidP="001457DF">
            <w:pPr>
              <w:pStyle w:val="TAC"/>
            </w:pPr>
            <w:r w:rsidRPr="001457DF">
              <w:t>-0.19</w:t>
            </w:r>
          </w:p>
        </w:tc>
        <w:tc>
          <w:tcPr>
            <w:tcW w:w="1071" w:type="pct"/>
            <w:tcBorders>
              <w:top w:val="nil"/>
              <w:left w:val="nil"/>
              <w:bottom w:val="single" w:sz="4" w:space="0" w:color="auto"/>
              <w:right w:val="single" w:sz="4" w:space="0" w:color="auto"/>
            </w:tcBorders>
            <w:shd w:val="clear" w:color="auto" w:fill="auto"/>
            <w:noWrap/>
            <w:vAlign w:val="center"/>
            <w:hideMark/>
          </w:tcPr>
          <w:p w14:paraId="6EC2E3B2"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45A60CCA" w14:textId="77777777" w:rsidR="0017378E" w:rsidRPr="001457DF" w:rsidRDefault="0017378E" w:rsidP="001457DF">
            <w:pPr>
              <w:pStyle w:val="TAC"/>
            </w:pPr>
            <w:r w:rsidRPr="001457DF">
              <w:t>-1.23</w:t>
            </w:r>
          </w:p>
        </w:tc>
      </w:tr>
      <w:tr w:rsidR="0017378E" w:rsidRPr="009531ED" w14:paraId="3F43D63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AF15B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CE14A5F"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19EF1B7F"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04FE89B8" w14:textId="77777777" w:rsidR="0017378E" w:rsidRPr="001457DF" w:rsidRDefault="0017378E" w:rsidP="001457DF">
            <w:pPr>
              <w:pStyle w:val="TAC"/>
            </w:pPr>
            <w:r w:rsidRPr="001457DF">
              <w:t>0</w:t>
            </w:r>
          </w:p>
        </w:tc>
        <w:tc>
          <w:tcPr>
            <w:tcW w:w="1071" w:type="pct"/>
            <w:tcBorders>
              <w:top w:val="nil"/>
              <w:left w:val="nil"/>
              <w:bottom w:val="single" w:sz="4" w:space="0" w:color="auto"/>
              <w:right w:val="single" w:sz="4" w:space="0" w:color="auto"/>
            </w:tcBorders>
            <w:shd w:val="clear" w:color="auto" w:fill="auto"/>
            <w:noWrap/>
            <w:vAlign w:val="center"/>
            <w:hideMark/>
          </w:tcPr>
          <w:p w14:paraId="33F5FC43" w14:textId="77777777" w:rsidR="0017378E" w:rsidRPr="001457DF" w:rsidRDefault="0017378E" w:rsidP="001457DF">
            <w:pPr>
              <w:pStyle w:val="TAC"/>
            </w:pPr>
            <w:r w:rsidRPr="001457DF">
              <w:t>-</w:t>
            </w:r>
          </w:p>
        </w:tc>
        <w:tc>
          <w:tcPr>
            <w:tcW w:w="673" w:type="pct"/>
            <w:tcBorders>
              <w:top w:val="nil"/>
              <w:left w:val="nil"/>
              <w:bottom w:val="single" w:sz="4" w:space="0" w:color="auto"/>
              <w:right w:val="single" w:sz="4" w:space="0" w:color="auto"/>
            </w:tcBorders>
            <w:shd w:val="clear" w:color="auto" w:fill="auto"/>
            <w:noWrap/>
            <w:vAlign w:val="center"/>
            <w:hideMark/>
          </w:tcPr>
          <w:p w14:paraId="7EDB5474" w14:textId="77777777" w:rsidR="0017378E" w:rsidRPr="001457DF" w:rsidRDefault="0017378E" w:rsidP="001457DF">
            <w:pPr>
              <w:pStyle w:val="TAC"/>
            </w:pPr>
            <w:r w:rsidRPr="001457DF">
              <w:t>-0.03</w:t>
            </w:r>
          </w:p>
        </w:tc>
      </w:tr>
    </w:tbl>
    <w:p w14:paraId="287E8B73" w14:textId="77777777" w:rsidR="0017378E" w:rsidRPr="00CF2338" w:rsidRDefault="0017378E" w:rsidP="001457DF"/>
    <w:p w14:paraId="19B8717A" w14:textId="24EE438C" w:rsidR="0017378E" w:rsidRPr="002F6FF2" w:rsidRDefault="002F5674" w:rsidP="002F5674">
      <w:pPr>
        <w:pStyle w:val="Heading4"/>
      </w:pPr>
      <w:bookmarkStart w:id="273" w:name="_Toc9039944"/>
      <w:bookmarkStart w:id="274" w:name="_Toc9042996"/>
      <w:r w:rsidRPr="002F6FF2">
        <w:t>5.3.4.7</w:t>
      </w:r>
      <w:r w:rsidR="00CF2338">
        <w:tab/>
      </w:r>
      <w:r w:rsidR="0017378E" w:rsidRPr="00CF2338">
        <w:t>Scenario 15: 30GHz Indoor → Indoor (</w:t>
      </w:r>
      <w:r w:rsidR="0017378E" w:rsidRPr="002F6FF2">
        <w:t>DL)</w:t>
      </w:r>
      <w:bookmarkEnd w:id="273"/>
      <w:bookmarkEnd w:id="274"/>
    </w:p>
    <w:p w14:paraId="53E61FB9" w14:textId="63A2246E" w:rsidR="0017378E" w:rsidRPr="00CF2338" w:rsidRDefault="00CA01BA" w:rsidP="001457DF">
      <w:pPr>
        <w:pStyle w:val="Heading5"/>
      </w:pPr>
      <w:bookmarkStart w:id="275" w:name="_Ref8948887"/>
      <w:bookmarkStart w:id="276" w:name="_Toc9039945"/>
      <w:bookmarkStart w:id="277" w:name="_Toc9042997"/>
      <w:r w:rsidRPr="002F6FF2">
        <w:t>5.3</w:t>
      </w:r>
      <w:r w:rsidRPr="00CF2338">
        <w:t>.4.7.1</w:t>
      </w:r>
      <w:r w:rsidR="00CF2338">
        <w:tab/>
      </w:r>
      <w:r w:rsidR="0017378E" w:rsidRPr="00CF2338">
        <w:t>Results</w:t>
      </w:r>
      <w:bookmarkEnd w:id="275"/>
      <w:bookmarkEnd w:id="276"/>
      <w:bookmarkEnd w:id="277"/>
    </w:p>
    <w:p w14:paraId="57F2F3B5" w14:textId="1B4AE406" w:rsidR="00CF4F53" w:rsidRPr="00843636" w:rsidRDefault="0030279C" w:rsidP="001457DF">
      <w:pPr>
        <w:pStyle w:val="TH"/>
        <w:rPr>
          <w:rFonts w:eastAsia="MS Mincho"/>
          <w:bCs/>
        </w:rPr>
      </w:pPr>
      <w:r>
        <w:t xml:space="preserve">Table </w:t>
      </w:r>
      <w:r w:rsidRPr="0030279C">
        <w:t>5.3.4.7.1</w:t>
      </w:r>
      <w:r w:rsidR="0017378E" w:rsidRPr="009531ED">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74"/>
        <w:gridCol w:w="2109"/>
        <w:gridCol w:w="1435"/>
        <w:gridCol w:w="1373"/>
        <w:gridCol w:w="1435"/>
        <w:gridCol w:w="1905"/>
      </w:tblGrid>
      <w:tr w:rsidR="0017378E" w:rsidRPr="009531ED" w14:paraId="48ABE34F" w14:textId="77777777" w:rsidTr="001457DF">
        <w:trPr>
          <w:trHeight w:val="255"/>
          <w:jc w:val="center"/>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EA396" w14:textId="77777777" w:rsidR="0017378E" w:rsidRPr="00995A3F" w:rsidRDefault="0017378E" w:rsidP="001457DF">
            <w:pPr>
              <w:pStyle w:val="TAH"/>
            </w:pPr>
            <w:r w:rsidRPr="00995A3F">
              <w:t>Source</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6A5A1" w14:textId="77777777" w:rsidR="0017378E" w:rsidRPr="009B5A9D" w:rsidRDefault="0017378E" w:rsidP="001457DF">
            <w:pPr>
              <w:pStyle w:val="TAH"/>
            </w:pPr>
            <w:r w:rsidRPr="009B5A9D">
              <w:t> Observation Point</w:t>
            </w:r>
          </w:p>
        </w:tc>
        <w:tc>
          <w:tcPr>
            <w:tcW w:w="319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86D0028" w14:textId="77777777" w:rsidR="0017378E" w:rsidRPr="001457DF" w:rsidRDefault="0017378E" w:rsidP="001457DF">
            <w:pPr>
              <w:pStyle w:val="TAH"/>
              <w:rPr>
                <w:b w:val="0"/>
              </w:rPr>
            </w:pPr>
            <w:r w:rsidRPr="001457DF">
              <w:t>Victim DL</w:t>
            </w:r>
          </w:p>
        </w:tc>
      </w:tr>
      <w:tr w:rsidR="0017378E" w:rsidRPr="009531ED" w14:paraId="5142F109"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053C334E" w14:textId="77777777" w:rsidR="0017378E" w:rsidRPr="001457DF"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7188F67F" w14:textId="77777777" w:rsidR="0017378E" w:rsidRPr="001457DF" w:rsidRDefault="0017378E" w:rsidP="001457DF">
            <w:pPr>
              <w:pStyle w:val="TAH"/>
              <w:rPr>
                <w:b w:val="0"/>
              </w:rPr>
            </w:pPr>
          </w:p>
        </w:tc>
        <w:tc>
          <w:tcPr>
            <w:tcW w:w="145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656B10" w14:textId="77777777" w:rsidR="0017378E" w:rsidRPr="00D93DA3" w:rsidRDefault="0017378E" w:rsidP="001457DF">
            <w:pPr>
              <w:pStyle w:val="TAH"/>
            </w:pPr>
            <w:r w:rsidRPr="001457DF">
              <w:t>SNR degradation (</w:t>
            </w:r>
            <w:r w:rsidRPr="00D93DA3">
              <w:t>dB)</w:t>
            </w:r>
          </w:p>
        </w:tc>
        <w:tc>
          <w:tcPr>
            <w:tcW w:w="1735"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C90149" w14:textId="77777777" w:rsidR="0017378E" w:rsidRPr="001457DF" w:rsidRDefault="0017378E" w:rsidP="001457DF">
            <w:pPr>
              <w:pStyle w:val="TAH"/>
              <w:rPr>
                <w:b w:val="0"/>
              </w:rPr>
            </w:pPr>
            <w:r w:rsidRPr="001457DF">
              <w:t>Throughput degradation (%)</w:t>
            </w:r>
          </w:p>
        </w:tc>
      </w:tr>
      <w:tr w:rsidR="0017378E" w:rsidRPr="009531ED" w14:paraId="1435F2A7"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1025C3DC" w14:textId="77777777" w:rsidR="0017378E" w:rsidRPr="001457DF"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13D77D61" w14:textId="77777777" w:rsidR="0017378E" w:rsidRPr="001457DF" w:rsidRDefault="0017378E" w:rsidP="001457DF">
            <w:pPr>
              <w:pStyle w:val="TAH"/>
              <w:rPr>
                <w:b w:val="0"/>
              </w:rPr>
            </w:pPr>
          </w:p>
        </w:tc>
        <w:tc>
          <w:tcPr>
            <w:tcW w:w="745" w:type="pct"/>
            <w:tcBorders>
              <w:top w:val="nil"/>
              <w:left w:val="nil"/>
              <w:bottom w:val="single" w:sz="4" w:space="0" w:color="auto"/>
              <w:right w:val="single" w:sz="4" w:space="0" w:color="auto"/>
            </w:tcBorders>
            <w:shd w:val="clear" w:color="auto" w:fill="auto"/>
            <w:noWrap/>
            <w:vAlign w:val="center"/>
            <w:hideMark/>
          </w:tcPr>
          <w:p w14:paraId="4CF1BD64" w14:textId="77777777" w:rsidR="0017378E" w:rsidRPr="001457DF" w:rsidRDefault="0017378E" w:rsidP="001457DF">
            <w:pPr>
              <w:pStyle w:val="TAH"/>
              <w:rPr>
                <w:b w:val="0"/>
              </w:rPr>
            </w:pPr>
            <w:r w:rsidRPr="001457DF">
              <w:t>50DL/50UL</w:t>
            </w:r>
          </w:p>
        </w:tc>
        <w:tc>
          <w:tcPr>
            <w:tcW w:w="713" w:type="pct"/>
            <w:tcBorders>
              <w:top w:val="nil"/>
              <w:left w:val="nil"/>
              <w:bottom w:val="single" w:sz="4" w:space="0" w:color="auto"/>
              <w:right w:val="single" w:sz="4" w:space="0" w:color="auto"/>
            </w:tcBorders>
            <w:shd w:val="clear" w:color="auto" w:fill="auto"/>
            <w:noWrap/>
            <w:vAlign w:val="center"/>
            <w:hideMark/>
          </w:tcPr>
          <w:p w14:paraId="70FB8648" w14:textId="77777777" w:rsidR="0017378E" w:rsidRPr="001457DF" w:rsidRDefault="0017378E" w:rsidP="001457DF">
            <w:pPr>
              <w:pStyle w:val="TAH"/>
              <w:rPr>
                <w:b w:val="0"/>
              </w:rPr>
            </w:pPr>
            <w:r w:rsidRPr="001457DF">
              <w:t>UL</w:t>
            </w:r>
          </w:p>
        </w:tc>
        <w:tc>
          <w:tcPr>
            <w:tcW w:w="745" w:type="pct"/>
            <w:tcBorders>
              <w:top w:val="nil"/>
              <w:left w:val="nil"/>
              <w:bottom w:val="single" w:sz="4" w:space="0" w:color="auto"/>
              <w:right w:val="single" w:sz="4" w:space="0" w:color="auto"/>
            </w:tcBorders>
            <w:shd w:val="clear" w:color="auto" w:fill="auto"/>
            <w:noWrap/>
            <w:vAlign w:val="center"/>
            <w:hideMark/>
          </w:tcPr>
          <w:p w14:paraId="7C5B7A01" w14:textId="77777777" w:rsidR="0017378E" w:rsidRPr="001457DF" w:rsidRDefault="0017378E" w:rsidP="001457DF">
            <w:pPr>
              <w:pStyle w:val="TAH"/>
              <w:rPr>
                <w:b w:val="0"/>
              </w:rPr>
            </w:pPr>
            <w:r w:rsidRPr="001457DF">
              <w:t>50DL/50UL</w:t>
            </w:r>
          </w:p>
        </w:tc>
        <w:tc>
          <w:tcPr>
            <w:tcW w:w="990" w:type="pct"/>
            <w:tcBorders>
              <w:top w:val="nil"/>
              <w:left w:val="nil"/>
              <w:bottom w:val="single" w:sz="4" w:space="0" w:color="auto"/>
              <w:right w:val="single" w:sz="4" w:space="0" w:color="auto"/>
            </w:tcBorders>
            <w:shd w:val="clear" w:color="auto" w:fill="auto"/>
            <w:noWrap/>
            <w:vAlign w:val="center"/>
            <w:hideMark/>
          </w:tcPr>
          <w:p w14:paraId="5C647052" w14:textId="77777777" w:rsidR="0017378E" w:rsidRPr="001457DF" w:rsidRDefault="0017378E" w:rsidP="001457DF">
            <w:pPr>
              <w:pStyle w:val="TAH"/>
              <w:rPr>
                <w:b w:val="0"/>
              </w:rPr>
            </w:pPr>
            <w:r w:rsidRPr="001457DF">
              <w:t>UL</w:t>
            </w:r>
          </w:p>
        </w:tc>
      </w:tr>
      <w:tr w:rsidR="0017378E" w:rsidRPr="009531ED" w14:paraId="4F0F97E3"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74AAA39E" w14:textId="77777777" w:rsidR="0017378E" w:rsidRPr="00CF2338" w:rsidRDefault="0017378E" w:rsidP="001457DF">
            <w:pPr>
              <w:pStyle w:val="TAC"/>
            </w:pPr>
            <w:r w:rsidRPr="00CF2338">
              <w:t>Huawei</w:t>
            </w:r>
          </w:p>
          <w:p w14:paraId="5153D205" w14:textId="77777777" w:rsidR="0017378E" w:rsidRPr="001457DF" w:rsidRDefault="0017378E" w:rsidP="001457DF">
            <w:pPr>
              <w:pStyle w:val="TAC"/>
            </w:pPr>
            <w:r w:rsidRPr="001457DF">
              <w:t>(1905523)</w:t>
            </w:r>
          </w:p>
        </w:tc>
        <w:tc>
          <w:tcPr>
            <w:tcW w:w="1095" w:type="pct"/>
            <w:tcBorders>
              <w:top w:val="nil"/>
              <w:left w:val="nil"/>
              <w:bottom w:val="single" w:sz="4" w:space="0" w:color="auto"/>
              <w:right w:val="single" w:sz="4" w:space="0" w:color="auto"/>
            </w:tcBorders>
            <w:shd w:val="clear" w:color="auto" w:fill="auto"/>
            <w:noWrap/>
            <w:vAlign w:val="center"/>
            <w:hideMark/>
          </w:tcPr>
          <w:p w14:paraId="17ACD9C5"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noWrap/>
            <w:vAlign w:val="center"/>
            <w:hideMark/>
          </w:tcPr>
          <w:p w14:paraId="5D2B06C6" w14:textId="77777777" w:rsidR="0017378E" w:rsidRPr="001457DF" w:rsidRDefault="0017378E" w:rsidP="001457DF">
            <w:pPr>
              <w:pStyle w:val="TAC"/>
            </w:pPr>
            <w:r w:rsidRPr="001457DF">
              <w:t>-2.44</w:t>
            </w:r>
          </w:p>
        </w:tc>
        <w:tc>
          <w:tcPr>
            <w:tcW w:w="713" w:type="pct"/>
            <w:tcBorders>
              <w:top w:val="nil"/>
              <w:left w:val="nil"/>
              <w:bottom w:val="single" w:sz="4" w:space="0" w:color="auto"/>
              <w:right w:val="single" w:sz="4" w:space="0" w:color="auto"/>
            </w:tcBorders>
            <w:shd w:val="clear" w:color="auto" w:fill="auto"/>
            <w:noWrap/>
            <w:vAlign w:val="center"/>
            <w:hideMark/>
          </w:tcPr>
          <w:p w14:paraId="56AFBA36" w14:textId="77777777" w:rsidR="0017378E" w:rsidRPr="001457DF" w:rsidRDefault="0017378E" w:rsidP="001457DF">
            <w:pPr>
              <w:pStyle w:val="TAC"/>
            </w:pPr>
            <w:r w:rsidRPr="001457DF">
              <w:t>0.61</w:t>
            </w:r>
          </w:p>
        </w:tc>
        <w:tc>
          <w:tcPr>
            <w:tcW w:w="745" w:type="pct"/>
            <w:tcBorders>
              <w:top w:val="nil"/>
              <w:left w:val="nil"/>
              <w:bottom w:val="single" w:sz="4" w:space="0" w:color="auto"/>
              <w:right w:val="single" w:sz="4" w:space="0" w:color="auto"/>
            </w:tcBorders>
            <w:shd w:val="clear" w:color="auto" w:fill="auto"/>
            <w:noWrap/>
            <w:vAlign w:val="center"/>
            <w:hideMark/>
          </w:tcPr>
          <w:p w14:paraId="2E87931E" w14:textId="77777777" w:rsidR="0017378E" w:rsidRPr="001457DF" w:rsidRDefault="0017378E" w:rsidP="001457DF">
            <w:pPr>
              <w:pStyle w:val="TAC"/>
            </w:pPr>
            <w:r w:rsidRPr="001457DF">
              <w:t>NA</w:t>
            </w:r>
          </w:p>
        </w:tc>
        <w:tc>
          <w:tcPr>
            <w:tcW w:w="990" w:type="pct"/>
            <w:tcBorders>
              <w:top w:val="nil"/>
              <w:left w:val="nil"/>
              <w:bottom w:val="single" w:sz="4" w:space="0" w:color="auto"/>
              <w:right w:val="single" w:sz="4" w:space="0" w:color="auto"/>
            </w:tcBorders>
            <w:shd w:val="clear" w:color="auto" w:fill="auto"/>
            <w:noWrap/>
            <w:vAlign w:val="center"/>
            <w:hideMark/>
          </w:tcPr>
          <w:p w14:paraId="2223B626" w14:textId="77777777" w:rsidR="0017378E" w:rsidRPr="001457DF" w:rsidRDefault="0017378E" w:rsidP="001457DF">
            <w:pPr>
              <w:pStyle w:val="TAC"/>
            </w:pPr>
            <w:r w:rsidRPr="001457DF">
              <w:t>NA</w:t>
            </w:r>
          </w:p>
        </w:tc>
      </w:tr>
      <w:tr w:rsidR="0017378E" w:rsidRPr="009531ED" w14:paraId="6D8FEC2A"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442AF44"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D4A8857"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noWrap/>
            <w:vAlign w:val="center"/>
            <w:hideMark/>
          </w:tcPr>
          <w:p w14:paraId="1F5D33C5" w14:textId="77777777" w:rsidR="0017378E" w:rsidRPr="001457DF" w:rsidRDefault="0017378E" w:rsidP="001457DF">
            <w:pPr>
              <w:pStyle w:val="TAC"/>
            </w:pPr>
            <w:r w:rsidRPr="001457DF">
              <w:t>0.02</w:t>
            </w:r>
          </w:p>
        </w:tc>
        <w:tc>
          <w:tcPr>
            <w:tcW w:w="713" w:type="pct"/>
            <w:tcBorders>
              <w:top w:val="nil"/>
              <w:left w:val="nil"/>
              <w:bottom w:val="single" w:sz="4" w:space="0" w:color="auto"/>
              <w:right w:val="single" w:sz="4" w:space="0" w:color="auto"/>
            </w:tcBorders>
            <w:shd w:val="clear" w:color="auto" w:fill="auto"/>
            <w:noWrap/>
            <w:vAlign w:val="center"/>
            <w:hideMark/>
          </w:tcPr>
          <w:p w14:paraId="5597CEF4" w14:textId="77777777" w:rsidR="0017378E" w:rsidRPr="001457DF" w:rsidRDefault="0017378E" w:rsidP="001457DF">
            <w:pPr>
              <w:pStyle w:val="TAC"/>
            </w:pPr>
            <w:r w:rsidRPr="001457DF">
              <w:t>0.84</w:t>
            </w:r>
          </w:p>
        </w:tc>
        <w:tc>
          <w:tcPr>
            <w:tcW w:w="745" w:type="pct"/>
            <w:tcBorders>
              <w:top w:val="nil"/>
              <w:left w:val="nil"/>
              <w:bottom w:val="single" w:sz="4" w:space="0" w:color="auto"/>
              <w:right w:val="single" w:sz="4" w:space="0" w:color="auto"/>
            </w:tcBorders>
            <w:shd w:val="clear" w:color="auto" w:fill="auto"/>
            <w:noWrap/>
            <w:vAlign w:val="center"/>
            <w:hideMark/>
          </w:tcPr>
          <w:p w14:paraId="3BEB3DEF" w14:textId="77777777" w:rsidR="0017378E" w:rsidRPr="001457DF" w:rsidRDefault="0017378E" w:rsidP="001457DF">
            <w:pPr>
              <w:pStyle w:val="TAC"/>
            </w:pPr>
            <w:r w:rsidRPr="001457DF">
              <w:t>0.06</w:t>
            </w:r>
          </w:p>
        </w:tc>
        <w:tc>
          <w:tcPr>
            <w:tcW w:w="990" w:type="pct"/>
            <w:tcBorders>
              <w:top w:val="nil"/>
              <w:left w:val="nil"/>
              <w:bottom w:val="single" w:sz="4" w:space="0" w:color="auto"/>
              <w:right w:val="single" w:sz="4" w:space="0" w:color="auto"/>
            </w:tcBorders>
            <w:shd w:val="clear" w:color="auto" w:fill="auto"/>
            <w:noWrap/>
            <w:vAlign w:val="center"/>
            <w:hideMark/>
          </w:tcPr>
          <w:p w14:paraId="4AB3C4C1" w14:textId="77777777" w:rsidR="0017378E" w:rsidRPr="001457DF" w:rsidRDefault="0017378E" w:rsidP="001457DF">
            <w:pPr>
              <w:pStyle w:val="TAC"/>
            </w:pPr>
            <w:r w:rsidRPr="001457DF">
              <w:t>5.22</w:t>
            </w:r>
          </w:p>
        </w:tc>
      </w:tr>
      <w:tr w:rsidR="0017378E" w:rsidRPr="009531ED" w14:paraId="706A366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4563EF1C"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5D8D5B9"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noWrap/>
            <w:vAlign w:val="center"/>
            <w:hideMark/>
          </w:tcPr>
          <w:p w14:paraId="0A8BD7CD" w14:textId="77777777" w:rsidR="0017378E" w:rsidRPr="001457DF" w:rsidRDefault="0017378E" w:rsidP="001457DF">
            <w:pPr>
              <w:pStyle w:val="TAC"/>
            </w:pPr>
            <w:r w:rsidRPr="001457DF">
              <w:t>-0.82</w:t>
            </w:r>
          </w:p>
        </w:tc>
        <w:tc>
          <w:tcPr>
            <w:tcW w:w="713" w:type="pct"/>
            <w:tcBorders>
              <w:top w:val="nil"/>
              <w:left w:val="nil"/>
              <w:bottom w:val="single" w:sz="4" w:space="0" w:color="auto"/>
              <w:right w:val="single" w:sz="4" w:space="0" w:color="auto"/>
            </w:tcBorders>
            <w:shd w:val="clear" w:color="auto" w:fill="auto"/>
            <w:noWrap/>
            <w:vAlign w:val="center"/>
            <w:hideMark/>
          </w:tcPr>
          <w:p w14:paraId="31E292CA" w14:textId="77777777" w:rsidR="0017378E" w:rsidRPr="001457DF" w:rsidRDefault="0017378E" w:rsidP="001457DF">
            <w:pPr>
              <w:pStyle w:val="TAC"/>
            </w:pPr>
            <w:r w:rsidRPr="001457DF">
              <w:t>1</w:t>
            </w:r>
          </w:p>
        </w:tc>
        <w:tc>
          <w:tcPr>
            <w:tcW w:w="745" w:type="pct"/>
            <w:tcBorders>
              <w:top w:val="nil"/>
              <w:left w:val="nil"/>
              <w:bottom w:val="single" w:sz="4" w:space="0" w:color="auto"/>
              <w:right w:val="single" w:sz="4" w:space="0" w:color="auto"/>
            </w:tcBorders>
            <w:shd w:val="clear" w:color="auto" w:fill="auto"/>
            <w:noWrap/>
            <w:vAlign w:val="center"/>
            <w:hideMark/>
          </w:tcPr>
          <w:p w14:paraId="5C261584" w14:textId="77777777" w:rsidR="0017378E" w:rsidRPr="001457DF" w:rsidRDefault="0017378E" w:rsidP="001457DF">
            <w:pPr>
              <w:pStyle w:val="TAC"/>
            </w:pPr>
            <w:r w:rsidRPr="001457DF">
              <w:t>0.00</w:t>
            </w:r>
          </w:p>
        </w:tc>
        <w:tc>
          <w:tcPr>
            <w:tcW w:w="990" w:type="pct"/>
            <w:tcBorders>
              <w:top w:val="nil"/>
              <w:left w:val="nil"/>
              <w:bottom w:val="single" w:sz="4" w:space="0" w:color="auto"/>
              <w:right w:val="single" w:sz="4" w:space="0" w:color="auto"/>
            </w:tcBorders>
            <w:shd w:val="clear" w:color="auto" w:fill="auto"/>
            <w:noWrap/>
            <w:vAlign w:val="center"/>
            <w:hideMark/>
          </w:tcPr>
          <w:p w14:paraId="3C144364" w14:textId="77777777" w:rsidR="0017378E" w:rsidRPr="001457DF" w:rsidRDefault="0017378E" w:rsidP="001457DF">
            <w:pPr>
              <w:pStyle w:val="TAC"/>
            </w:pPr>
            <w:r w:rsidRPr="001457DF">
              <w:t>0.00</w:t>
            </w:r>
          </w:p>
        </w:tc>
      </w:tr>
      <w:tr w:rsidR="0017378E" w:rsidRPr="009531ED" w14:paraId="66785BAF"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5B52C63" w14:textId="77777777" w:rsidR="0017378E" w:rsidRPr="001457DF" w:rsidRDefault="0017378E" w:rsidP="001457DF">
            <w:pPr>
              <w:pStyle w:val="TAC"/>
            </w:pPr>
            <w:r w:rsidRPr="001457DF">
              <w:t>LGE</w:t>
            </w:r>
            <w:r w:rsidRPr="001457DF">
              <w:br/>
              <w:t>(1907062)</w:t>
            </w:r>
          </w:p>
        </w:tc>
        <w:tc>
          <w:tcPr>
            <w:tcW w:w="1095" w:type="pct"/>
            <w:tcBorders>
              <w:top w:val="nil"/>
              <w:left w:val="nil"/>
              <w:bottom w:val="single" w:sz="4" w:space="0" w:color="auto"/>
              <w:right w:val="single" w:sz="4" w:space="0" w:color="auto"/>
            </w:tcBorders>
            <w:shd w:val="clear" w:color="auto" w:fill="auto"/>
            <w:noWrap/>
            <w:vAlign w:val="center"/>
            <w:hideMark/>
          </w:tcPr>
          <w:p w14:paraId="0274A344"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vAlign w:val="center"/>
            <w:hideMark/>
          </w:tcPr>
          <w:p w14:paraId="4FA81E40"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vAlign w:val="center"/>
            <w:hideMark/>
          </w:tcPr>
          <w:p w14:paraId="7F9D6014" w14:textId="77777777" w:rsidR="0017378E" w:rsidRPr="001457DF" w:rsidRDefault="0017378E" w:rsidP="001457DF">
            <w:pPr>
              <w:pStyle w:val="TAC"/>
            </w:pPr>
            <w:r w:rsidRPr="001457DF">
              <w:t>1.3</w:t>
            </w:r>
          </w:p>
        </w:tc>
        <w:tc>
          <w:tcPr>
            <w:tcW w:w="745" w:type="pct"/>
            <w:tcBorders>
              <w:top w:val="nil"/>
              <w:left w:val="nil"/>
              <w:bottom w:val="single" w:sz="4" w:space="0" w:color="auto"/>
              <w:right w:val="single" w:sz="4" w:space="0" w:color="auto"/>
            </w:tcBorders>
            <w:shd w:val="clear" w:color="auto" w:fill="auto"/>
            <w:vAlign w:val="center"/>
            <w:hideMark/>
          </w:tcPr>
          <w:p w14:paraId="537BE683"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vAlign w:val="center"/>
            <w:hideMark/>
          </w:tcPr>
          <w:p w14:paraId="5347042F" w14:textId="77777777" w:rsidR="0017378E" w:rsidRPr="001457DF" w:rsidRDefault="0017378E" w:rsidP="001457DF">
            <w:pPr>
              <w:pStyle w:val="TAC"/>
            </w:pPr>
            <w:r w:rsidRPr="001457DF">
              <w:t>19.72</w:t>
            </w:r>
          </w:p>
        </w:tc>
      </w:tr>
      <w:tr w:rsidR="0017378E" w:rsidRPr="009531ED" w14:paraId="30CFFD09"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26235E5"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CBA6C8D"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vAlign w:val="center"/>
            <w:hideMark/>
          </w:tcPr>
          <w:p w14:paraId="16E35FAD"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vAlign w:val="center"/>
            <w:hideMark/>
          </w:tcPr>
          <w:p w14:paraId="2BDA2C77" w14:textId="77777777" w:rsidR="0017378E" w:rsidRPr="001457DF" w:rsidRDefault="0017378E" w:rsidP="001457DF">
            <w:pPr>
              <w:pStyle w:val="TAC"/>
            </w:pPr>
            <w:r w:rsidRPr="001457DF">
              <w:t>0.46</w:t>
            </w:r>
          </w:p>
        </w:tc>
        <w:tc>
          <w:tcPr>
            <w:tcW w:w="745" w:type="pct"/>
            <w:tcBorders>
              <w:top w:val="nil"/>
              <w:left w:val="nil"/>
              <w:bottom w:val="single" w:sz="4" w:space="0" w:color="auto"/>
              <w:right w:val="single" w:sz="4" w:space="0" w:color="auto"/>
            </w:tcBorders>
            <w:shd w:val="clear" w:color="auto" w:fill="auto"/>
            <w:vAlign w:val="center"/>
            <w:hideMark/>
          </w:tcPr>
          <w:p w14:paraId="6BE8A90B"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vAlign w:val="center"/>
            <w:hideMark/>
          </w:tcPr>
          <w:p w14:paraId="57AA06B4" w14:textId="77777777" w:rsidR="0017378E" w:rsidRPr="001457DF" w:rsidRDefault="0017378E" w:rsidP="001457DF">
            <w:pPr>
              <w:pStyle w:val="TAC"/>
            </w:pPr>
            <w:r w:rsidRPr="001457DF">
              <w:t>4.7</w:t>
            </w:r>
          </w:p>
        </w:tc>
      </w:tr>
      <w:tr w:rsidR="0017378E" w:rsidRPr="009531ED" w14:paraId="3073A88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62B0D59"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CABE953"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vAlign w:val="center"/>
            <w:hideMark/>
          </w:tcPr>
          <w:p w14:paraId="5A22CE65"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vAlign w:val="center"/>
            <w:hideMark/>
          </w:tcPr>
          <w:p w14:paraId="0454F035" w14:textId="77777777" w:rsidR="0017378E" w:rsidRPr="001457DF" w:rsidRDefault="0017378E" w:rsidP="001457DF">
            <w:pPr>
              <w:pStyle w:val="TAC"/>
            </w:pPr>
            <w:r w:rsidRPr="001457DF">
              <w:t>0.17</w:t>
            </w:r>
          </w:p>
        </w:tc>
        <w:tc>
          <w:tcPr>
            <w:tcW w:w="745" w:type="pct"/>
            <w:tcBorders>
              <w:top w:val="nil"/>
              <w:left w:val="nil"/>
              <w:bottom w:val="single" w:sz="4" w:space="0" w:color="auto"/>
              <w:right w:val="single" w:sz="4" w:space="0" w:color="auto"/>
            </w:tcBorders>
            <w:shd w:val="clear" w:color="auto" w:fill="auto"/>
            <w:vAlign w:val="center"/>
            <w:hideMark/>
          </w:tcPr>
          <w:p w14:paraId="498FC9DD"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vAlign w:val="center"/>
            <w:hideMark/>
          </w:tcPr>
          <w:p w14:paraId="2C400E5C" w14:textId="77777777" w:rsidR="0017378E" w:rsidRPr="001457DF" w:rsidRDefault="0017378E" w:rsidP="001457DF">
            <w:pPr>
              <w:pStyle w:val="TAC"/>
            </w:pPr>
            <w:r w:rsidRPr="001457DF">
              <w:t>1.01</w:t>
            </w:r>
          </w:p>
        </w:tc>
      </w:tr>
      <w:tr w:rsidR="0017378E" w:rsidRPr="009531ED" w14:paraId="5781A2A5"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60160DDA" w14:textId="77777777" w:rsidR="0017378E" w:rsidRPr="001457DF" w:rsidRDefault="0017378E" w:rsidP="001457DF">
            <w:pPr>
              <w:pStyle w:val="TAC"/>
            </w:pPr>
            <w:r w:rsidRPr="001457DF">
              <w:t>Ericsson</w:t>
            </w:r>
          </w:p>
          <w:p w14:paraId="491E3BDC" w14:textId="77777777" w:rsidR="0017378E" w:rsidRPr="001457DF" w:rsidRDefault="0017378E" w:rsidP="001457DF">
            <w:pPr>
              <w:pStyle w:val="TAC"/>
            </w:pPr>
            <w:r w:rsidRPr="001457DF">
              <w:t>(1906100)</w:t>
            </w:r>
          </w:p>
        </w:tc>
        <w:tc>
          <w:tcPr>
            <w:tcW w:w="1095" w:type="pct"/>
            <w:tcBorders>
              <w:top w:val="nil"/>
              <w:left w:val="nil"/>
              <w:bottom w:val="single" w:sz="4" w:space="0" w:color="auto"/>
              <w:right w:val="single" w:sz="4" w:space="0" w:color="auto"/>
            </w:tcBorders>
            <w:shd w:val="clear" w:color="auto" w:fill="auto"/>
            <w:noWrap/>
            <w:vAlign w:val="center"/>
            <w:hideMark/>
          </w:tcPr>
          <w:p w14:paraId="27EB54B2"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noWrap/>
            <w:vAlign w:val="center"/>
            <w:hideMark/>
          </w:tcPr>
          <w:p w14:paraId="0A1CE81D" w14:textId="77777777" w:rsidR="0017378E" w:rsidRPr="001457DF" w:rsidRDefault="0017378E" w:rsidP="001457DF">
            <w:pPr>
              <w:pStyle w:val="TAC"/>
            </w:pPr>
            <w:r w:rsidRPr="001457DF">
              <w:t>&lt;1</w:t>
            </w:r>
          </w:p>
        </w:tc>
        <w:tc>
          <w:tcPr>
            <w:tcW w:w="713" w:type="pct"/>
            <w:tcBorders>
              <w:top w:val="nil"/>
              <w:left w:val="nil"/>
              <w:bottom w:val="single" w:sz="4" w:space="0" w:color="auto"/>
              <w:right w:val="single" w:sz="4" w:space="0" w:color="auto"/>
            </w:tcBorders>
            <w:shd w:val="clear" w:color="auto" w:fill="auto"/>
            <w:noWrap/>
            <w:vAlign w:val="center"/>
            <w:hideMark/>
          </w:tcPr>
          <w:p w14:paraId="120163E6" w14:textId="77777777" w:rsidR="0017378E" w:rsidRPr="001457DF" w:rsidRDefault="0017378E" w:rsidP="001457DF">
            <w:pPr>
              <w:pStyle w:val="TAC"/>
            </w:pPr>
            <w:r w:rsidRPr="001457DF">
              <w:t>&lt;1</w:t>
            </w:r>
          </w:p>
        </w:tc>
        <w:tc>
          <w:tcPr>
            <w:tcW w:w="745" w:type="pct"/>
            <w:tcBorders>
              <w:top w:val="nil"/>
              <w:left w:val="nil"/>
              <w:bottom w:val="single" w:sz="4" w:space="0" w:color="auto"/>
              <w:right w:val="single" w:sz="4" w:space="0" w:color="auto"/>
            </w:tcBorders>
            <w:shd w:val="clear" w:color="auto" w:fill="auto"/>
            <w:noWrap/>
            <w:vAlign w:val="center"/>
            <w:hideMark/>
          </w:tcPr>
          <w:p w14:paraId="5A622D58" w14:textId="77777777" w:rsidR="0017378E" w:rsidRPr="001457DF" w:rsidRDefault="0017378E" w:rsidP="001457DF">
            <w:pPr>
              <w:pStyle w:val="TAC"/>
            </w:pPr>
            <w:r w:rsidRPr="001457DF">
              <w:t>&lt;1</w:t>
            </w:r>
          </w:p>
        </w:tc>
        <w:tc>
          <w:tcPr>
            <w:tcW w:w="990" w:type="pct"/>
            <w:tcBorders>
              <w:top w:val="nil"/>
              <w:left w:val="nil"/>
              <w:bottom w:val="single" w:sz="4" w:space="0" w:color="auto"/>
              <w:right w:val="single" w:sz="4" w:space="0" w:color="auto"/>
            </w:tcBorders>
            <w:shd w:val="clear" w:color="auto" w:fill="auto"/>
            <w:noWrap/>
            <w:vAlign w:val="center"/>
            <w:hideMark/>
          </w:tcPr>
          <w:p w14:paraId="03726B0E" w14:textId="77777777" w:rsidR="0017378E" w:rsidRPr="001457DF" w:rsidRDefault="0017378E" w:rsidP="001457DF">
            <w:pPr>
              <w:pStyle w:val="TAC"/>
            </w:pPr>
            <w:r w:rsidRPr="001457DF">
              <w:t>&lt;1</w:t>
            </w:r>
          </w:p>
        </w:tc>
      </w:tr>
      <w:tr w:rsidR="0017378E" w:rsidRPr="009531ED" w14:paraId="7F3B4E5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3497460"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40257F2"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noWrap/>
            <w:vAlign w:val="center"/>
            <w:hideMark/>
          </w:tcPr>
          <w:p w14:paraId="78F4CD48" w14:textId="77777777" w:rsidR="0017378E" w:rsidRPr="001457DF" w:rsidRDefault="0017378E" w:rsidP="001457DF">
            <w:pPr>
              <w:pStyle w:val="TAC"/>
            </w:pPr>
            <w:r w:rsidRPr="001457DF">
              <w:t>&lt;1</w:t>
            </w:r>
          </w:p>
        </w:tc>
        <w:tc>
          <w:tcPr>
            <w:tcW w:w="713" w:type="pct"/>
            <w:tcBorders>
              <w:top w:val="nil"/>
              <w:left w:val="nil"/>
              <w:bottom w:val="single" w:sz="4" w:space="0" w:color="auto"/>
              <w:right w:val="single" w:sz="4" w:space="0" w:color="auto"/>
            </w:tcBorders>
            <w:shd w:val="clear" w:color="auto" w:fill="auto"/>
            <w:noWrap/>
            <w:vAlign w:val="center"/>
            <w:hideMark/>
          </w:tcPr>
          <w:p w14:paraId="62743259" w14:textId="77777777" w:rsidR="0017378E" w:rsidRPr="001457DF" w:rsidRDefault="0017378E" w:rsidP="001457DF">
            <w:pPr>
              <w:pStyle w:val="TAC"/>
            </w:pPr>
            <w:r w:rsidRPr="001457DF">
              <w:t>&lt;1</w:t>
            </w:r>
          </w:p>
        </w:tc>
        <w:tc>
          <w:tcPr>
            <w:tcW w:w="745" w:type="pct"/>
            <w:tcBorders>
              <w:top w:val="nil"/>
              <w:left w:val="nil"/>
              <w:bottom w:val="single" w:sz="4" w:space="0" w:color="auto"/>
              <w:right w:val="single" w:sz="4" w:space="0" w:color="auto"/>
            </w:tcBorders>
            <w:shd w:val="clear" w:color="auto" w:fill="auto"/>
            <w:noWrap/>
            <w:vAlign w:val="center"/>
            <w:hideMark/>
          </w:tcPr>
          <w:p w14:paraId="1EBC6F74" w14:textId="77777777" w:rsidR="0017378E" w:rsidRPr="001457DF" w:rsidRDefault="0017378E" w:rsidP="001457DF">
            <w:pPr>
              <w:pStyle w:val="TAC"/>
            </w:pPr>
            <w:r w:rsidRPr="001457DF">
              <w:t>&lt;1</w:t>
            </w:r>
          </w:p>
        </w:tc>
        <w:tc>
          <w:tcPr>
            <w:tcW w:w="990" w:type="pct"/>
            <w:tcBorders>
              <w:top w:val="nil"/>
              <w:left w:val="nil"/>
              <w:bottom w:val="single" w:sz="4" w:space="0" w:color="auto"/>
              <w:right w:val="single" w:sz="4" w:space="0" w:color="auto"/>
            </w:tcBorders>
            <w:shd w:val="clear" w:color="auto" w:fill="auto"/>
            <w:noWrap/>
            <w:vAlign w:val="center"/>
            <w:hideMark/>
          </w:tcPr>
          <w:p w14:paraId="3E0C76EE" w14:textId="77777777" w:rsidR="0017378E" w:rsidRPr="001457DF" w:rsidRDefault="0017378E" w:rsidP="001457DF">
            <w:pPr>
              <w:pStyle w:val="TAC"/>
            </w:pPr>
            <w:r w:rsidRPr="001457DF">
              <w:t>&lt;1</w:t>
            </w:r>
          </w:p>
        </w:tc>
      </w:tr>
      <w:tr w:rsidR="0017378E" w:rsidRPr="009531ED" w14:paraId="08A1BD1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13A580C"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6508D6A"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noWrap/>
            <w:vAlign w:val="center"/>
            <w:hideMark/>
          </w:tcPr>
          <w:p w14:paraId="6B4DF92A" w14:textId="77777777" w:rsidR="0017378E" w:rsidRPr="001457DF" w:rsidRDefault="0017378E" w:rsidP="001457DF">
            <w:pPr>
              <w:pStyle w:val="TAC"/>
            </w:pPr>
            <w:r w:rsidRPr="001457DF">
              <w:t>&lt;1</w:t>
            </w:r>
          </w:p>
        </w:tc>
        <w:tc>
          <w:tcPr>
            <w:tcW w:w="713" w:type="pct"/>
            <w:tcBorders>
              <w:top w:val="nil"/>
              <w:left w:val="nil"/>
              <w:bottom w:val="single" w:sz="4" w:space="0" w:color="auto"/>
              <w:right w:val="single" w:sz="4" w:space="0" w:color="auto"/>
            </w:tcBorders>
            <w:shd w:val="clear" w:color="auto" w:fill="auto"/>
            <w:noWrap/>
            <w:vAlign w:val="center"/>
            <w:hideMark/>
          </w:tcPr>
          <w:p w14:paraId="295CC269" w14:textId="77777777" w:rsidR="0017378E" w:rsidRPr="001457DF" w:rsidRDefault="0017378E" w:rsidP="001457DF">
            <w:pPr>
              <w:pStyle w:val="TAC"/>
            </w:pPr>
            <w:r w:rsidRPr="001457DF">
              <w:t>&lt;1</w:t>
            </w:r>
          </w:p>
        </w:tc>
        <w:tc>
          <w:tcPr>
            <w:tcW w:w="745" w:type="pct"/>
            <w:tcBorders>
              <w:top w:val="nil"/>
              <w:left w:val="nil"/>
              <w:bottom w:val="single" w:sz="4" w:space="0" w:color="auto"/>
              <w:right w:val="single" w:sz="4" w:space="0" w:color="auto"/>
            </w:tcBorders>
            <w:shd w:val="clear" w:color="auto" w:fill="auto"/>
            <w:noWrap/>
            <w:vAlign w:val="center"/>
            <w:hideMark/>
          </w:tcPr>
          <w:p w14:paraId="669AFD40" w14:textId="77777777" w:rsidR="0017378E" w:rsidRPr="001457DF" w:rsidRDefault="0017378E" w:rsidP="001457DF">
            <w:pPr>
              <w:pStyle w:val="TAC"/>
            </w:pPr>
            <w:r w:rsidRPr="001457DF">
              <w:t>&lt;1</w:t>
            </w:r>
          </w:p>
        </w:tc>
        <w:tc>
          <w:tcPr>
            <w:tcW w:w="990" w:type="pct"/>
            <w:tcBorders>
              <w:top w:val="nil"/>
              <w:left w:val="nil"/>
              <w:bottom w:val="single" w:sz="4" w:space="0" w:color="auto"/>
              <w:right w:val="single" w:sz="4" w:space="0" w:color="auto"/>
            </w:tcBorders>
            <w:shd w:val="clear" w:color="auto" w:fill="auto"/>
            <w:noWrap/>
            <w:vAlign w:val="center"/>
            <w:hideMark/>
          </w:tcPr>
          <w:p w14:paraId="62F2688C" w14:textId="77777777" w:rsidR="0017378E" w:rsidRPr="001457DF" w:rsidRDefault="0017378E" w:rsidP="001457DF">
            <w:pPr>
              <w:pStyle w:val="TAC"/>
            </w:pPr>
            <w:r w:rsidRPr="001457DF">
              <w:t>&lt;1</w:t>
            </w:r>
          </w:p>
        </w:tc>
      </w:tr>
      <w:tr w:rsidR="0017378E" w:rsidRPr="009531ED" w14:paraId="7BE421A8"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FDF18D5" w14:textId="77777777" w:rsidR="0017378E" w:rsidRPr="001457DF" w:rsidRDefault="0017378E" w:rsidP="001457DF">
            <w:pPr>
              <w:pStyle w:val="TAC"/>
            </w:pPr>
            <w:r w:rsidRPr="001457DF">
              <w:t>Nokia</w:t>
            </w:r>
          </w:p>
          <w:p w14:paraId="6CC86D2E" w14:textId="77777777" w:rsidR="0017378E" w:rsidRPr="001457DF" w:rsidRDefault="0017378E" w:rsidP="001457DF">
            <w:pPr>
              <w:pStyle w:val="TAC"/>
            </w:pPr>
            <w:r w:rsidRPr="001457DF">
              <w:t>(1907604)</w:t>
            </w:r>
          </w:p>
        </w:tc>
        <w:tc>
          <w:tcPr>
            <w:tcW w:w="1095" w:type="pct"/>
            <w:tcBorders>
              <w:top w:val="nil"/>
              <w:left w:val="nil"/>
              <w:bottom w:val="single" w:sz="4" w:space="0" w:color="auto"/>
              <w:right w:val="single" w:sz="4" w:space="0" w:color="auto"/>
            </w:tcBorders>
            <w:shd w:val="clear" w:color="auto" w:fill="auto"/>
            <w:noWrap/>
            <w:vAlign w:val="center"/>
            <w:hideMark/>
          </w:tcPr>
          <w:p w14:paraId="60117AB1"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noWrap/>
            <w:vAlign w:val="center"/>
            <w:hideMark/>
          </w:tcPr>
          <w:p w14:paraId="199CB13E" w14:textId="77777777" w:rsidR="0017378E" w:rsidRPr="001457DF" w:rsidRDefault="0017378E" w:rsidP="001457DF">
            <w:pPr>
              <w:pStyle w:val="TAC"/>
            </w:pPr>
            <w:r w:rsidRPr="001457DF">
              <w:t>0.1</w:t>
            </w:r>
          </w:p>
        </w:tc>
        <w:tc>
          <w:tcPr>
            <w:tcW w:w="713" w:type="pct"/>
            <w:tcBorders>
              <w:top w:val="nil"/>
              <w:left w:val="nil"/>
              <w:bottom w:val="single" w:sz="4" w:space="0" w:color="auto"/>
              <w:right w:val="single" w:sz="4" w:space="0" w:color="auto"/>
            </w:tcBorders>
            <w:shd w:val="clear" w:color="auto" w:fill="auto"/>
            <w:noWrap/>
            <w:vAlign w:val="center"/>
            <w:hideMark/>
          </w:tcPr>
          <w:p w14:paraId="2B48624E" w14:textId="77777777" w:rsidR="0017378E" w:rsidRPr="001457DF" w:rsidRDefault="0017378E" w:rsidP="001457DF">
            <w:pPr>
              <w:pStyle w:val="TAC"/>
            </w:pPr>
            <w:r w:rsidRPr="001457DF">
              <w:t>0.3</w:t>
            </w:r>
          </w:p>
        </w:tc>
        <w:tc>
          <w:tcPr>
            <w:tcW w:w="745" w:type="pct"/>
            <w:tcBorders>
              <w:top w:val="nil"/>
              <w:left w:val="nil"/>
              <w:bottom w:val="single" w:sz="4" w:space="0" w:color="auto"/>
              <w:right w:val="single" w:sz="4" w:space="0" w:color="auto"/>
            </w:tcBorders>
            <w:shd w:val="clear" w:color="auto" w:fill="auto"/>
            <w:noWrap/>
            <w:vAlign w:val="center"/>
            <w:hideMark/>
          </w:tcPr>
          <w:p w14:paraId="12F00874" w14:textId="77777777" w:rsidR="0017378E" w:rsidRPr="001457DF" w:rsidRDefault="0017378E" w:rsidP="001457DF">
            <w:pPr>
              <w:pStyle w:val="TAC"/>
            </w:pPr>
            <w:r w:rsidRPr="001457DF">
              <w:t>3.7</w:t>
            </w:r>
          </w:p>
        </w:tc>
        <w:tc>
          <w:tcPr>
            <w:tcW w:w="990" w:type="pct"/>
            <w:tcBorders>
              <w:top w:val="nil"/>
              <w:left w:val="nil"/>
              <w:bottom w:val="single" w:sz="4" w:space="0" w:color="auto"/>
              <w:right w:val="single" w:sz="4" w:space="0" w:color="auto"/>
            </w:tcBorders>
            <w:shd w:val="clear" w:color="auto" w:fill="auto"/>
            <w:noWrap/>
            <w:vAlign w:val="center"/>
            <w:hideMark/>
          </w:tcPr>
          <w:p w14:paraId="1D8113DF" w14:textId="77777777" w:rsidR="0017378E" w:rsidRPr="001457DF" w:rsidRDefault="0017378E" w:rsidP="001457DF">
            <w:pPr>
              <w:pStyle w:val="TAC"/>
            </w:pPr>
            <w:r w:rsidRPr="001457DF">
              <w:t>26.7</w:t>
            </w:r>
          </w:p>
        </w:tc>
      </w:tr>
      <w:tr w:rsidR="0017378E" w:rsidRPr="009531ED" w14:paraId="7E95DC2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79EC2D74"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498AC0E"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noWrap/>
            <w:vAlign w:val="center"/>
            <w:hideMark/>
          </w:tcPr>
          <w:p w14:paraId="200D8B1A" w14:textId="77777777" w:rsidR="0017378E" w:rsidRPr="001457DF" w:rsidRDefault="0017378E" w:rsidP="001457DF">
            <w:pPr>
              <w:pStyle w:val="TAC"/>
            </w:pPr>
            <w:r w:rsidRPr="001457DF">
              <w:t>-0.1</w:t>
            </w:r>
          </w:p>
        </w:tc>
        <w:tc>
          <w:tcPr>
            <w:tcW w:w="713" w:type="pct"/>
            <w:tcBorders>
              <w:top w:val="nil"/>
              <w:left w:val="nil"/>
              <w:bottom w:val="single" w:sz="4" w:space="0" w:color="auto"/>
              <w:right w:val="single" w:sz="4" w:space="0" w:color="auto"/>
            </w:tcBorders>
            <w:shd w:val="clear" w:color="auto" w:fill="auto"/>
            <w:noWrap/>
            <w:vAlign w:val="center"/>
            <w:hideMark/>
          </w:tcPr>
          <w:p w14:paraId="429E1B38" w14:textId="77777777" w:rsidR="0017378E" w:rsidRPr="001457DF" w:rsidRDefault="0017378E" w:rsidP="001457DF">
            <w:pPr>
              <w:pStyle w:val="TAC"/>
            </w:pPr>
            <w:r w:rsidRPr="001457DF">
              <w:t>0.4</w:t>
            </w:r>
          </w:p>
        </w:tc>
        <w:tc>
          <w:tcPr>
            <w:tcW w:w="745" w:type="pct"/>
            <w:tcBorders>
              <w:top w:val="nil"/>
              <w:left w:val="nil"/>
              <w:bottom w:val="single" w:sz="4" w:space="0" w:color="auto"/>
              <w:right w:val="single" w:sz="4" w:space="0" w:color="auto"/>
            </w:tcBorders>
            <w:shd w:val="clear" w:color="auto" w:fill="auto"/>
            <w:noWrap/>
            <w:vAlign w:val="center"/>
            <w:hideMark/>
          </w:tcPr>
          <w:p w14:paraId="468704B7" w14:textId="77777777" w:rsidR="0017378E" w:rsidRPr="001457DF" w:rsidRDefault="0017378E" w:rsidP="001457DF">
            <w:pPr>
              <w:pStyle w:val="TAC"/>
            </w:pPr>
            <w:r w:rsidRPr="001457DF">
              <w:t>6.3</w:t>
            </w:r>
          </w:p>
        </w:tc>
        <w:tc>
          <w:tcPr>
            <w:tcW w:w="990" w:type="pct"/>
            <w:tcBorders>
              <w:top w:val="nil"/>
              <w:left w:val="nil"/>
              <w:bottom w:val="single" w:sz="4" w:space="0" w:color="auto"/>
              <w:right w:val="single" w:sz="4" w:space="0" w:color="auto"/>
            </w:tcBorders>
            <w:shd w:val="clear" w:color="auto" w:fill="auto"/>
            <w:noWrap/>
            <w:vAlign w:val="center"/>
            <w:hideMark/>
          </w:tcPr>
          <w:p w14:paraId="44CCC45C" w14:textId="77777777" w:rsidR="0017378E" w:rsidRPr="001457DF" w:rsidRDefault="0017378E" w:rsidP="001457DF">
            <w:pPr>
              <w:pStyle w:val="TAC"/>
            </w:pPr>
            <w:r w:rsidRPr="001457DF">
              <w:t>9.2</w:t>
            </w:r>
          </w:p>
        </w:tc>
      </w:tr>
      <w:tr w:rsidR="0017378E" w:rsidRPr="009531ED" w14:paraId="2D89ADD0"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562ACE9B"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4344EA73"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noWrap/>
            <w:vAlign w:val="center"/>
            <w:hideMark/>
          </w:tcPr>
          <w:p w14:paraId="45E304F6" w14:textId="77777777" w:rsidR="0017378E" w:rsidRPr="001457DF" w:rsidRDefault="0017378E" w:rsidP="001457DF">
            <w:pPr>
              <w:pStyle w:val="TAC"/>
            </w:pPr>
            <w:r w:rsidRPr="001457DF">
              <w:t>-0.1</w:t>
            </w:r>
          </w:p>
        </w:tc>
        <w:tc>
          <w:tcPr>
            <w:tcW w:w="713" w:type="pct"/>
            <w:tcBorders>
              <w:top w:val="nil"/>
              <w:left w:val="nil"/>
              <w:bottom w:val="single" w:sz="4" w:space="0" w:color="auto"/>
              <w:right w:val="single" w:sz="4" w:space="0" w:color="auto"/>
            </w:tcBorders>
            <w:shd w:val="clear" w:color="auto" w:fill="auto"/>
            <w:noWrap/>
            <w:vAlign w:val="center"/>
            <w:hideMark/>
          </w:tcPr>
          <w:p w14:paraId="31421A46" w14:textId="77777777" w:rsidR="0017378E" w:rsidRPr="001457DF" w:rsidRDefault="0017378E" w:rsidP="001457DF">
            <w:pPr>
              <w:pStyle w:val="TAC"/>
            </w:pPr>
            <w:r w:rsidRPr="001457DF">
              <w:t>-0.1</w:t>
            </w:r>
          </w:p>
        </w:tc>
        <w:tc>
          <w:tcPr>
            <w:tcW w:w="745" w:type="pct"/>
            <w:tcBorders>
              <w:top w:val="nil"/>
              <w:left w:val="nil"/>
              <w:bottom w:val="single" w:sz="4" w:space="0" w:color="auto"/>
              <w:right w:val="single" w:sz="4" w:space="0" w:color="auto"/>
            </w:tcBorders>
            <w:shd w:val="clear" w:color="auto" w:fill="auto"/>
            <w:noWrap/>
            <w:vAlign w:val="center"/>
            <w:hideMark/>
          </w:tcPr>
          <w:p w14:paraId="4FF6BF27" w14:textId="77777777" w:rsidR="0017378E" w:rsidRPr="001457DF" w:rsidRDefault="0017378E" w:rsidP="001457DF">
            <w:pPr>
              <w:pStyle w:val="TAC"/>
            </w:pPr>
            <w:r w:rsidRPr="001457DF">
              <w:t>-7.5</w:t>
            </w:r>
          </w:p>
        </w:tc>
        <w:tc>
          <w:tcPr>
            <w:tcW w:w="990" w:type="pct"/>
            <w:tcBorders>
              <w:top w:val="nil"/>
              <w:left w:val="nil"/>
              <w:bottom w:val="single" w:sz="4" w:space="0" w:color="auto"/>
              <w:right w:val="single" w:sz="4" w:space="0" w:color="auto"/>
            </w:tcBorders>
            <w:shd w:val="clear" w:color="auto" w:fill="auto"/>
            <w:noWrap/>
            <w:vAlign w:val="center"/>
            <w:hideMark/>
          </w:tcPr>
          <w:p w14:paraId="48101F32" w14:textId="77777777" w:rsidR="0017378E" w:rsidRPr="001457DF" w:rsidRDefault="0017378E" w:rsidP="001457DF">
            <w:pPr>
              <w:pStyle w:val="TAC"/>
            </w:pPr>
            <w:r w:rsidRPr="001457DF">
              <w:t>0.4</w:t>
            </w:r>
          </w:p>
        </w:tc>
      </w:tr>
      <w:tr w:rsidR="0017378E" w:rsidRPr="009531ED" w14:paraId="523A0F64"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15DDC694" w14:textId="77777777" w:rsidR="0017378E" w:rsidRPr="001457DF" w:rsidRDefault="0017378E" w:rsidP="001457DF">
            <w:pPr>
              <w:pStyle w:val="TAC"/>
            </w:pPr>
            <w:r w:rsidRPr="001457DF">
              <w:t>Qualcomm (1906703)</w:t>
            </w:r>
          </w:p>
        </w:tc>
        <w:tc>
          <w:tcPr>
            <w:tcW w:w="1095" w:type="pct"/>
            <w:tcBorders>
              <w:top w:val="nil"/>
              <w:left w:val="nil"/>
              <w:bottom w:val="single" w:sz="4" w:space="0" w:color="auto"/>
              <w:right w:val="single" w:sz="4" w:space="0" w:color="auto"/>
            </w:tcBorders>
            <w:shd w:val="clear" w:color="auto" w:fill="auto"/>
            <w:noWrap/>
            <w:vAlign w:val="center"/>
            <w:hideMark/>
          </w:tcPr>
          <w:p w14:paraId="7817D036" w14:textId="77777777" w:rsidR="0017378E" w:rsidRPr="001457DF" w:rsidRDefault="0017378E" w:rsidP="001457DF">
            <w:pPr>
              <w:pStyle w:val="TAC"/>
            </w:pPr>
            <w:r w:rsidRPr="001457DF">
              <w:t>5%</w:t>
            </w:r>
          </w:p>
        </w:tc>
        <w:tc>
          <w:tcPr>
            <w:tcW w:w="745" w:type="pct"/>
            <w:tcBorders>
              <w:top w:val="nil"/>
              <w:left w:val="nil"/>
              <w:bottom w:val="single" w:sz="4" w:space="0" w:color="auto"/>
              <w:right w:val="single" w:sz="4" w:space="0" w:color="auto"/>
            </w:tcBorders>
            <w:shd w:val="clear" w:color="auto" w:fill="auto"/>
            <w:vAlign w:val="center"/>
            <w:hideMark/>
          </w:tcPr>
          <w:p w14:paraId="449BAD84"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noWrap/>
            <w:vAlign w:val="center"/>
            <w:hideMark/>
          </w:tcPr>
          <w:p w14:paraId="235C6B36" w14:textId="77777777" w:rsidR="0017378E" w:rsidRPr="001457DF" w:rsidRDefault="0017378E" w:rsidP="001457DF">
            <w:pPr>
              <w:pStyle w:val="TAC"/>
            </w:pPr>
            <w:r w:rsidRPr="001457DF">
              <w:t>0.01</w:t>
            </w:r>
          </w:p>
        </w:tc>
        <w:tc>
          <w:tcPr>
            <w:tcW w:w="745" w:type="pct"/>
            <w:tcBorders>
              <w:top w:val="nil"/>
              <w:left w:val="nil"/>
              <w:bottom w:val="single" w:sz="4" w:space="0" w:color="auto"/>
              <w:right w:val="single" w:sz="4" w:space="0" w:color="auto"/>
            </w:tcBorders>
            <w:shd w:val="clear" w:color="auto" w:fill="auto"/>
            <w:vAlign w:val="center"/>
            <w:hideMark/>
          </w:tcPr>
          <w:p w14:paraId="2B89AA52"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noWrap/>
            <w:vAlign w:val="center"/>
            <w:hideMark/>
          </w:tcPr>
          <w:p w14:paraId="5B57CC00" w14:textId="77777777" w:rsidR="0017378E" w:rsidRPr="001457DF" w:rsidRDefault="0017378E" w:rsidP="001457DF">
            <w:pPr>
              <w:pStyle w:val="TAC"/>
            </w:pPr>
            <w:r w:rsidRPr="001457DF">
              <w:t>0.08</w:t>
            </w:r>
          </w:p>
        </w:tc>
      </w:tr>
      <w:tr w:rsidR="0017378E" w:rsidRPr="009531ED" w14:paraId="51F007D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186D3EAE"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320A5A66" w14:textId="77777777" w:rsidR="0017378E" w:rsidRPr="001457DF" w:rsidRDefault="0017378E" w:rsidP="001457DF">
            <w:pPr>
              <w:pStyle w:val="TAC"/>
            </w:pPr>
            <w:r w:rsidRPr="001457DF">
              <w:t>50%</w:t>
            </w:r>
          </w:p>
        </w:tc>
        <w:tc>
          <w:tcPr>
            <w:tcW w:w="745" w:type="pct"/>
            <w:tcBorders>
              <w:top w:val="nil"/>
              <w:left w:val="nil"/>
              <w:bottom w:val="single" w:sz="4" w:space="0" w:color="auto"/>
              <w:right w:val="single" w:sz="4" w:space="0" w:color="auto"/>
            </w:tcBorders>
            <w:shd w:val="clear" w:color="auto" w:fill="auto"/>
            <w:vAlign w:val="center"/>
            <w:hideMark/>
          </w:tcPr>
          <w:p w14:paraId="523AD5F1"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noWrap/>
            <w:vAlign w:val="center"/>
            <w:hideMark/>
          </w:tcPr>
          <w:p w14:paraId="362E650E" w14:textId="77777777" w:rsidR="0017378E" w:rsidRPr="001457DF" w:rsidRDefault="0017378E" w:rsidP="001457DF">
            <w:pPr>
              <w:pStyle w:val="TAC"/>
            </w:pPr>
            <w:r w:rsidRPr="001457DF">
              <w:t>-0.06</w:t>
            </w:r>
          </w:p>
        </w:tc>
        <w:tc>
          <w:tcPr>
            <w:tcW w:w="745" w:type="pct"/>
            <w:tcBorders>
              <w:top w:val="nil"/>
              <w:left w:val="nil"/>
              <w:bottom w:val="single" w:sz="4" w:space="0" w:color="auto"/>
              <w:right w:val="single" w:sz="4" w:space="0" w:color="auto"/>
            </w:tcBorders>
            <w:shd w:val="clear" w:color="auto" w:fill="auto"/>
            <w:vAlign w:val="center"/>
            <w:hideMark/>
          </w:tcPr>
          <w:p w14:paraId="2CE79025"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noWrap/>
            <w:vAlign w:val="center"/>
            <w:hideMark/>
          </w:tcPr>
          <w:p w14:paraId="4A91AEE9" w14:textId="77777777" w:rsidR="0017378E" w:rsidRPr="001457DF" w:rsidRDefault="0017378E" w:rsidP="001457DF">
            <w:pPr>
              <w:pStyle w:val="TAC"/>
            </w:pPr>
            <w:r w:rsidRPr="001457DF">
              <w:t>-0.21</w:t>
            </w:r>
          </w:p>
        </w:tc>
      </w:tr>
      <w:tr w:rsidR="0017378E" w:rsidRPr="009531ED" w14:paraId="5354CAB6"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0068E1B4" w14:textId="77777777" w:rsidR="0017378E" w:rsidRPr="001457DF"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2A764C5" w14:textId="77777777" w:rsidR="0017378E" w:rsidRPr="001457DF" w:rsidRDefault="0017378E" w:rsidP="001457DF">
            <w:pPr>
              <w:pStyle w:val="TAC"/>
            </w:pPr>
            <w:r w:rsidRPr="001457DF">
              <w:t>95%</w:t>
            </w:r>
          </w:p>
        </w:tc>
        <w:tc>
          <w:tcPr>
            <w:tcW w:w="745" w:type="pct"/>
            <w:tcBorders>
              <w:top w:val="nil"/>
              <w:left w:val="nil"/>
              <w:bottom w:val="single" w:sz="4" w:space="0" w:color="auto"/>
              <w:right w:val="single" w:sz="4" w:space="0" w:color="auto"/>
            </w:tcBorders>
            <w:shd w:val="clear" w:color="auto" w:fill="auto"/>
            <w:vAlign w:val="center"/>
            <w:hideMark/>
          </w:tcPr>
          <w:p w14:paraId="7AD1C41D" w14:textId="77777777" w:rsidR="0017378E" w:rsidRPr="001457DF" w:rsidRDefault="0017378E" w:rsidP="001457DF">
            <w:pPr>
              <w:pStyle w:val="TAC"/>
            </w:pPr>
            <w:r w:rsidRPr="001457DF">
              <w:t>-</w:t>
            </w:r>
          </w:p>
        </w:tc>
        <w:tc>
          <w:tcPr>
            <w:tcW w:w="713" w:type="pct"/>
            <w:tcBorders>
              <w:top w:val="nil"/>
              <w:left w:val="nil"/>
              <w:bottom w:val="single" w:sz="4" w:space="0" w:color="auto"/>
              <w:right w:val="single" w:sz="4" w:space="0" w:color="auto"/>
            </w:tcBorders>
            <w:shd w:val="clear" w:color="auto" w:fill="auto"/>
            <w:noWrap/>
            <w:vAlign w:val="center"/>
            <w:hideMark/>
          </w:tcPr>
          <w:p w14:paraId="5C5D8000" w14:textId="77777777" w:rsidR="0017378E" w:rsidRPr="001457DF" w:rsidRDefault="0017378E" w:rsidP="001457DF">
            <w:pPr>
              <w:pStyle w:val="TAC"/>
            </w:pPr>
            <w:r w:rsidRPr="001457DF">
              <w:t>0.10</w:t>
            </w:r>
          </w:p>
        </w:tc>
        <w:tc>
          <w:tcPr>
            <w:tcW w:w="745" w:type="pct"/>
            <w:tcBorders>
              <w:top w:val="nil"/>
              <w:left w:val="nil"/>
              <w:bottom w:val="single" w:sz="4" w:space="0" w:color="auto"/>
              <w:right w:val="single" w:sz="4" w:space="0" w:color="auto"/>
            </w:tcBorders>
            <w:shd w:val="clear" w:color="auto" w:fill="auto"/>
            <w:vAlign w:val="center"/>
            <w:hideMark/>
          </w:tcPr>
          <w:p w14:paraId="0A045665" w14:textId="77777777" w:rsidR="0017378E" w:rsidRPr="001457DF" w:rsidRDefault="0017378E" w:rsidP="001457DF">
            <w:pPr>
              <w:pStyle w:val="TAC"/>
            </w:pPr>
            <w:r w:rsidRPr="001457DF">
              <w:t>-</w:t>
            </w:r>
          </w:p>
        </w:tc>
        <w:tc>
          <w:tcPr>
            <w:tcW w:w="990" w:type="pct"/>
            <w:tcBorders>
              <w:top w:val="nil"/>
              <w:left w:val="nil"/>
              <w:bottom w:val="single" w:sz="4" w:space="0" w:color="auto"/>
              <w:right w:val="single" w:sz="4" w:space="0" w:color="auto"/>
            </w:tcBorders>
            <w:shd w:val="clear" w:color="auto" w:fill="auto"/>
            <w:noWrap/>
            <w:vAlign w:val="center"/>
            <w:hideMark/>
          </w:tcPr>
          <w:p w14:paraId="637324B9" w14:textId="77777777" w:rsidR="0017378E" w:rsidRPr="001457DF" w:rsidRDefault="0017378E" w:rsidP="001457DF">
            <w:pPr>
              <w:pStyle w:val="TAC"/>
            </w:pPr>
            <w:r w:rsidRPr="001457DF">
              <w:t>0</w:t>
            </w:r>
          </w:p>
        </w:tc>
      </w:tr>
    </w:tbl>
    <w:p w14:paraId="76F18B78" w14:textId="77777777" w:rsidR="0017378E" w:rsidRPr="00F56F17" w:rsidRDefault="0017378E" w:rsidP="001457DF"/>
    <w:p w14:paraId="1E7C5294" w14:textId="4C3D660B" w:rsidR="00CF4F53" w:rsidRPr="00843636" w:rsidRDefault="0030279C" w:rsidP="001457DF">
      <w:pPr>
        <w:pStyle w:val="TH"/>
        <w:rPr>
          <w:rFonts w:eastAsia="MS Mincho"/>
          <w:bCs/>
        </w:rPr>
      </w:pPr>
      <w:r>
        <w:t xml:space="preserve">Table </w:t>
      </w:r>
      <w:r w:rsidRPr="0030279C">
        <w:t>5.3.4.7.1</w:t>
      </w:r>
      <w:r w:rsidR="0017378E" w:rsidRPr="009531ED">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402"/>
        <w:gridCol w:w="2092"/>
        <w:gridCol w:w="1531"/>
        <w:gridCol w:w="1395"/>
        <w:gridCol w:w="1531"/>
        <w:gridCol w:w="1680"/>
      </w:tblGrid>
      <w:tr w:rsidR="0017378E" w:rsidRPr="009531ED" w14:paraId="4DEEB224" w14:textId="77777777" w:rsidTr="001457DF">
        <w:trPr>
          <w:jc w:val="center"/>
        </w:trPr>
        <w:tc>
          <w:tcPr>
            <w:tcW w:w="72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EFF6C" w14:textId="77777777" w:rsidR="0017378E" w:rsidRPr="00995A3F" w:rsidRDefault="0017378E" w:rsidP="001457DF">
            <w:pPr>
              <w:pStyle w:val="TAH"/>
            </w:pPr>
            <w:r w:rsidRPr="00995A3F">
              <w:t>Source</w:t>
            </w:r>
          </w:p>
        </w:tc>
        <w:tc>
          <w:tcPr>
            <w:tcW w:w="10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9D703" w14:textId="77777777" w:rsidR="0017378E" w:rsidRPr="009B5A9D" w:rsidRDefault="0017378E" w:rsidP="001457DF">
            <w:pPr>
              <w:pStyle w:val="TAH"/>
            </w:pPr>
            <w:r w:rsidRPr="009B5A9D">
              <w:t> Observation Point</w:t>
            </w:r>
          </w:p>
        </w:tc>
        <w:tc>
          <w:tcPr>
            <w:tcW w:w="3186" w:type="pct"/>
            <w:gridSpan w:val="4"/>
            <w:tcBorders>
              <w:top w:val="single" w:sz="4" w:space="0" w:color="auto"/>
              <w:left w:val="nil"/>
              <w:bottom w:val="single" w:sz="4" w:space="0" w:color="auto"/>
              <w:right w:val="single" w:sz="4" w:space="0" w:color="auto"/>
            </w:tcBorders>
            <w:shd w:val="clear" w:color="auto" w:fill="auto"/>
            <w:noWrap/>
            <w:vAlign w:val="center"/>
            <w:hideMark/>
          </w:tcPr>
          <w:p w14:paraId="4FFA3C78" w14:textId="77777777" w:rsidR="0017378E" w:rsidRPr="001457DF" w:rsidRDefault="0017378E" w:rsidP="001457DF">
            <w:pPr>
              <w:pStyle w:val="TAH"/>
              <w:rPr>
                <w:b w:val="0"/>
              </w:rPr>
            </w:pPr>
            <w:r w:rsidRPr="001457DF">
              <w:t>Victim DL</w:t>
            </w:r>
          </w:p>
        </w:tc>
      </w:tr>
      <w:tr w:rsidR="0017378E" w:rsidRPr="009531ED" w14:paraId="3B5B350E"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934F428" w14:textId="77777777" w:rsidR="0017378E" w:rsidRPr="001457DF"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F877DA4" w14:textId="77777777" w:rsidR="0017378E" w:rsidRPr="001457DF" w:rsidRDefault="0017378E" w:rsidP="001457DF">
            <w:pPr>
              <w:pStyle w:val="TAH"/>
              <w:rPr>
                <w:b w:val="0"/>
              </w:rPr>
            </w:pPr>
          </w:p>
        </w:tc>
        <w:tc>
          <w:tcPr>
            <w:tcW w:w="151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EBF7FC" w14:textId="77777777" w:rsidR="0017378E" w:rsidRPr="001457DF" w:rsidRDefault="0017378E" w:rsidP="001457DF">
            <w:pPr>
              <w:pStyle w:val="TAH"/>
              <w:rPr>
                <w:b w:val="0"/>
              </w:rPr>
            </w:pPr>
            <w:r w:rsidRPr="001457DF">
              <w:t>SNR degradation (dB)</w:t>
            </w:r>
          </w:p>
        </w:tc>
        <w:tc>
          <w:tcPr>
            <w:tcW w:w="166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955E9B" w14:textId="77777777" w:rsidR="0017378E" w:rsidRPr="001457DF" w:rsidRDefault="0017378E" w:rsidP="001457DF">
            <w:pPr>
              <w:pStyle w:val="TAH"/>
              <w:rPr>
                <w:b w:val="0"/>
              </w:rPr>
            </w:pPr>
            <w:r w:rsidRPr="001457DF">
              <w:t>Throughput degradation (%)</w:t>
            </w:r>
          </w:p>
        </w:tc>
      </w:tr>
      <w:tr w:rsidR="0017378E" w:rsidRPr="009531ED" w14:paraId="18397D7F"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50F1E46" w14:textId="77777777" w:rsidR="0017378E" w:rsidRPr="001457DF"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20092226" w14:textId="77777777" w:rsidR="0017378E" w:rsidRPr="001457DF" w:rsidRDefault="0017378E" w:rsidP="001457DF">
            <w:pPr>
              <w:pStyle w:val="TAH"/>
              <w:rPr>
                <w:b w:val="0"/>
              </w:rPr>
            </w:pPr>
          </w:p>
        </w:tc>
        <w:tc>
          <w:tcPr>
            <w:tcW w:w="795" w:type="pct"/>
            <w:tcBorders>
              <w:top w:val="nil"/>
              <w:left w:val="nil"/>
              <w:bottom w:val="single" w:sz="4" w:space="0" w:color="auto"/>
              <w:right w:val="single" w:sz="4" w:space="0" w:color="auto"/>
            </w:tcBorders>
            <w:shd w:val="clear" w:color="auto" w:fill="auto"/>
            <w:noWrap/>
            <w:vAlign w:val="center"/>
            <w:hideMark/>
          </w:tcPr>
          <w:p w14:paraId="196FC08F" w14:textId="77777777" w:rsidR="0017378E" w:rsidRPr="001457DF" w:rsidRDefault="0017378E" w:rsidP="001457DF">
            <w:pPr>
              <w:pStyle w:val="TAH"/>
              <w:rPr>
                <w:b w:val="0"/>
              </w:rPr>
            </w:pPr>
            <w:r w:rsidRPr="001457DF">
              <w:t>50DL/50UL</w:t>
            </w:r>
          </w:p>
        </w:tc>
        <w:tc>
          <w:tcPr>
            <w:tcW w:w="724" w:type="pct"/>
            <w:tcBorders>
              <w:top w:val="nil"/>
              <w:left w:val="nil"/>
              <w:bottom w:val="single" w:sz="4" w:space="0" w:color="auto"/>
              <w:right w:val="single" w:sz="4" w:space="0" w:color="auto"/>
            </w:tcBorders>
            <w:shd w:val="clear" w:color="auto" w:fill="auto"/>
            <w:noWrap/>
            <w:vAlign w:val="center"/>
            <w:hideMark/>
          </w:tcPr>
          <w:p w14:paraId="6F3ADCA1" w14:textId="77777777" w:rsidR="0017378E" w:rsidRPr="001457DF" w:rsidRDefault="0017378E" w:rsidP="001457DF">
            <w:pPr>
              <w:pStyle w:val="TAH"/>
              <w:rPr>
                <w:b w:val="0"/>
              </w:rPr>
            </w:pPr>
            <w:r w:rsidRPr="001457DF">
              <w:t>UL</w:t>
            </w:r>
          </w:p>
        </w:tc>
        <w:tc>
          <w:tcPr>
            <w:tcW w:w="795" w:type="pct"/>
            <w:tcBorders>
              <w:top w:val="nil"/>
              <w:left w:val="nil"/>
              <w:bottom w:val="single" w:sz="4" w:space="0" w:color="auto"/>
              <w:right w:val="single" w:sz="4" w:space="0" w:color="auto"/>
            </w:tcBorders>
            <w:shd w:val="clear" w:color="auto" w:fill="auto"/>
            <w:noWrap/>
            <w:vAlign w:val="center"/>
            <w:hideMark/>
          </w:tcPr>
          <w:p w14:paraId="402EEC8C" w14:textId="77777777" w:rsidR="0017378E" w:rsidRPr="001457DF" w:rsidRDefault="0017378E" w:rsidP="001457DF">
            <w:pPr>
              <w:pStyle w:val="TAH"/>
              <w:rPr>
                <w:b w:val="0"/>
              </w:rPr>
            </w:pPr>
            <w:r w:rsidRPr="001457DF">
              <w:t>50DL/50UL</w:t>
            </w:r>
          </w:p>
        </w:tc>
        <w:tc>
          <w:tcPr>
            <w:tcW w:w="871" w:type="pct"/>
            <w:tcBorders>
              <w:top w:val="nil"/>
              <w:left w:val="nil"/>
              <w:bottom w:val="single" w:sz="4" w:space="0" w:color="auto"/>
              <w:right w:val="single" w:sz="4" w:space="0" w:color="auto"/>
            </w:tcBorders>
            <w:shd w:val="clear" w:color="auto" w:fill="auto"/>
            <w:noWrap/>
            <w:vAlign w:val="center"/>
            <w:hideMark/>
          </w:tcPr>
          <w:p w14:paraId="63358B9A" w14:textId="77777777" w:rsidR="0017378E" w:rsidRPr="001457DF" w:rsidRDefault="0017378E" w:rsidP="001457DF">
            <w:pPr>
              <w:pStyle w:val="TAH"/>
              <w:rPr>
                <w:b w:val="0"/>
              </w:rPr>
            </w:pPr>
            <w:r w:rsidRPr="001457DF">
              <w:t>UL</w:t>
            </w:r>
          </w:p>
        </w:tc>
      </w:tr>
      <w:tr w:rsidR="0017378E" w:rsidRPr="009531ED" w14:paraId="075FC2C0" w14:textId="77777777" w:rsidTr="001457DF">
        <w:trPr>
          <w:jc w:val="center"/>
        </w:trPr>
        <w:tc>
          <w:tcPr>
            <w:tcW w:w="728" w:type="pct"/>
            <w:vMerge w:val="restart"/>
            <w:tcBorders>
              <w:top w:val="nil"/>
              <w:left w:val="single" w:sz="4" w:space="0" w:color="auto"/>
              <w:bottom w:val="single" w:sz="4" w:space="0" w:color="auto"/>
              <w:right w:val="single" w:sz="4" w:space="0" w:color="auto"/>
            </w:tcBorders>
            <w:shd w:val="clear" w:color="auto" w:fill="auto"/>
            <w:vAlign w:val="center"/>
            <w:hideMark/>
          </w:tcPr>
          <w:p w14:paraId="70902FD9" w14:textId="77777777" w:rsidR="0017378E" w:rsidRPr="00F56F17" w:rsidRDefault="0017378E" w:rsidP="001457DF">
            <w:pPr>
              <w:pStyle w:val="TAC"/>
            </w:pPr>
            <w:r w:rsidRPr="00F56F17">
              <w:t>LGE</w:t>
            </w:r>
            <w:r w:rsidRPr="00F56F17">
              <w:br/>
              <w:t>(1907062)</w:t>
            </w:r>
          </w:p>
        </w:tc>
        <w:tc>
          <w:tcPr>
            <w:tcW w:w="1086" w:type="pct"/>
            <w:tcBorders>
              <w:top w:val="nil"/>
              <w:left w:val="nil"/>
              <w:bottom w:val="single" w:sz="4" w:space="0" w:color="auto"/>
              <w:right w:val="single" w:sz="4" w:space="0" w:color="auto"/>
            </w:tcBorders>
            <w:shd w:val="clear" w:color="auto" w:fill="auto"/>
            <w:noWrap/>
            <w:vAlign w:val="center"/>
            <w:hideMark/>
          </w:tcPr>
          <w:p w14:paraId="6688994E" w14:textId="77777777" w:rsidR="0017378E" w:rsidRPr="001457DF" w:rsidRDefault="0017378E" w:rsidP="001457DF">
            <w:pPr>
              <w:pStyle w:val="TAC"/>
            </w:pPr>
            <w:r w:rsidRPr="001457DF">
              <w:t>5%</w:t>
            </w:r>
          </w:p>
        </w:tc>
        <w:tc>
          <w:tcPr>
            <w:tcW w:w="795" w:type="pct"/>
            <w:tcBorders>
              <w:top w:val="nil"/>
              <w:left w:val="nil"/>
              <w:bottom w:val="single" w:sz="4" w:space="0" w:color="auto"/>
              <w:right w:val="single" w:sz="4" w:space="0" w:color="auto"/>
            </w:tcBorders>
            <w:shd w:val="clear" w:color="auto" w:fill="auto"/>
            <w:vAlign w:val="center"/>
            <w:hideMark/>
          </w:tcPr>
          <w:p w14:paraId="216E40BF" w14:textId="77777777" w:rsidR="0017378E" w:rsidRPr="001457DF" w:rsidRDefault="0017378E" w:rsidP="001457DF">
            <w:pPr>
              <w:pStyle w:val="TAC"/>
            </w:pPr>
            <w:r w:rsidRPr="001457DF">
              <w:t>-</w:t>
            </w:r>
          </w:p>
        </w:tc>
        <w:tc>
          <w:tcPr>
            <w:tcW w:w="724" w:type="pct"/>
            <w:tcBorders>
              <w:top w:val="nil"/>
              <w:left w:val="nil"/>
              <w:bottom w:val="single" w:sz="4" w:space="0" w:color="auto"/>
              <w:right w:val="single" w:sz="4" w:space="0" w:color="auto"/>
            </w:tcBorders>
            <w:shd w:val="clear" w:color="auto" w:fill="auto"/>
            <w:vAlign w:val="center"/>
            <w:hideMark/>
          </w:tcPr>
          <w:p w14:paraId="1DB69915" w14:textId="77777777" w:rsidR="0017378E" w:rsidRPr="001457DF" w:rsidRDefault="0017378E" w:rsidP="001457DF">
            <w:pPr>
              <w:pStyle w:val="TAC"/>
            </w:pPr>
            <w:r w:rsidRPr="001457DF">
              <w:t>0.16</w:t>
            </w:r>
          </w:p>
        </w:tc>
        <w:tc>
          <w:tcPr>
            <w:tcW w:w="795" w:type="pct"/>
            <w:tcBorders>
              <w:top w:val="nil"/>
              <w:left w:val="nil"/>
              <w:bottom w:val="single" w:sz="4" w:space="0" w:color="auto"/>
              <w:right w:val="single" w:sz="4" w:space="0" w:color="auto"/>
            </w:tcBorders>
            <w:shd w:val="clear" w:color="auto" w:fill="auto"/>
            <w:vAlign w:val="center"/>
            <w:hideMark/>
          </w:tcPr>
          <w:p w14:paraId="011B8F3A" w14:textId="77777777" w:rsidR="0017378E" w:rsidRPr="001457DF" w:rsidRDefault="0017378E" w:rsidP="001457DF">
            <w:pPr>
              <w:pStyle w:val="TAC"/>
            </w:pPr>
            <w:r w:rsidRPr="001457DF">
              <w:t>-</w:t>
            </w:r>
          </w:p>
        </w:tc>
        <w:tc>
          <w:tcPr>
            <w:tcW w:w="871" w:type="pct"/>
            <w:tcBorders>
              <w:top w:val="nil"/>
              <w:left w:val="nil"/>
              <w:bottom w:val="single" w:sz="4" w:space="0" w:color="auto"/>
              <w:right w:val="single" w:sz="4" w:space="0" w:color="auto"/>
            </w:tcBorders>
            <w:shd w:val="clear" w:color="auto" w:fill="auto"/>
            <w:vAlign w:val="center"/>
            <w:hideMark/>
          </w:tcPr>
          <w:p w14:paraId="19525A52" w14:textId="77777777" w:rsidR="0017378E" w:rsidRPr="001457DF" w:rsidRDefault="0017378E" w:rsidP="001457DF">
            <w:pPr>
              <w:pStyle w:val="TAC"/>
            </w:pPr>
            <w:r w:rsidRPr="001457DF">
              <w:t>2.61</w:t>
            </w:r>
          </w:p>
        </w:tc>
      </w:tr>
      <w:tr w:rsidR="0017378E" w:rsidRPr="009531ED" w14:paraId="14ADA4C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7FBEFF40" w14:textId="77777777" w:rsidR="0017378E" w:rsidRPr="001457DF"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5D5324FC" w14:textId="77777777" w:rsidR="0017378E" w:rsidRPr="001457DF" w:rsidRDefault="0017378E" w:rsidP="001457DF">
            <w:pPr>
              <w:pStyle w:val="TAC"/>
            </w:pPr>
            <w:r w:rsidRPr="001457DF">
              <w:t>50%</w:t>
            </w:r>
          </w:p>
        </w:tc>
        <w:tc>
          <w:tcPr>
            <w:tcW w:w="795" w:type="pct"/>
            <w:tcBorders>
              <w:top w:val="nil"/>
              <w:left w:val="nil"/>
              <w:bottom w:val="single" w:sz="4" w:space="0" w:color="auto"/>
              <w:right w:val="single" w:sz="4" w:space="0" w:color="auto"/>
            </w:tcBorders>
            <w:shd w:val="clear" w:color="auto" w:fill="auto"/>
            <w:vAlign w:val="center"/>
            <w:hideMark/>
          </w:tcPr>
          <w:p w14:paraId="59BEBAFA" w14:textId="77777777" w:rsidR="0017378E" w:rsidRPr="001457DF" w:rsidRDefault="0017378E" w:rsidP="001457DF">
            <w:pPr>
              <w:pStyle w:val="TAC"/>
            </w:pPr>
            <w:r w:rsidRPr="001457DF">
              <w:t>-</w:t>
            </w:r>
          </w:p>
        </w:tc>
        <w:tc>
          <w:tcPr>
            <w:tcW w:w="724" w:type="pct"/>
            <w:tcBorders>
              <w:top w:val="nil"/>
              <w:left w:val="nil"/>
              <w:bottom w:val="single" w:sz="4" w:space="0" w:color="auto"/>
              <w:right w:val="single" w:sz="4" w:space="0" w:color="auto"/>
            </w:tcBorders>
            <w:shd w:val="clear" w:color="auto" w:fill="auto"/>
            <w:vAlign w:val="center"/>
            <w:hideMark/>
          </w:tcPr>
          <w:p w14:paraId="0517E416" w14:textId="77777777" w:rsidR="0017378E" w:rsidRPr="001457DF" w:rsidRDefault="0017378E" w:rsidP="001457DF">
            <w:pPr>
              <w:pStyle w:val="TAC"/>
            </w:pPr>
            <w:r w:rsidRPr="001457DF">
              <w:t>-0.02</w:t>
            </w:r>
          </w:p>
        </w:tc>
        <w:tc>
          <w:tcPr>
            <w:tcW w:w="795" w:type="pct"/>
            <w:tcBorders>
              <w:top w:val="nil"/>
              <w:left w:val="nil"/>
              <w:bottom w:val="single" w:sz="4" w:space="0" w:color="auto"/>
              <w:right w:val="single" w:sz="4" w:space="0" w:color="auto"/>
            </w:tcBorders>
            <w:shd w:val="clear" w:color="auto" w:fill="auto"/>
            <w:vAlign w:val="center"/>
            <w:hideMark/>
          </w:tcPr>
          <w:p w14:paraId="0095DC9D" w14:textId="77777777" w:rsidR="0017378E" w:rsidRPr="001457DF" w:rsidRDefault="0017378E" w:rsidP="001457DF">
            <w:pPr>
              <w:pStyle w:val="TAC"/>
            </w:pPr>
            <w:r w:rsidRPr="001457DF">
              <w:t>-</w:t>
            </w:r>
          </w:p>
        </w:tc>
        <w:tc>
          <w:tcPr>
            <w:tcW w:w="871" w:type="pct"/>
            <w:tcBorders>
              <w:top w:val="nil"/>
              <w:left w:val="nil"/>
              <w:bottom w:val="single" w:sz="4" w:space="0" w:color="auto"/>
              <w:right w:val="single" w:sz="4" w:space="0" w:color="auto"/>
            </w:tcBorders>
            <w:shd w:val="clear" w:color="auto" w:fill="auto"/>
            <w:vAlign w:val="center"/>
            <w:hideMark/>
          </w:tcPr>
          <w:p w14:paraId="103D247E" w14:textId="77777777" w:rsidR="0017378E" w:rsidRPr="001457DF" w:rsidRDefault="0017378E" w:rsidP="001457DF">
            <w:pPr>
              <w:pStyle w:val="TAC"/>
            </w:pPr>
            <w:r w:rsidRPr="001457DF">
              <w:t>0.19</w:t>
            </w:r>
          </w:p>
        </w:tc>
      </w:tr>
      <w:tr w:rsidR="0017378E" w:rsidRPr="009531ED" w14:paraId="42978C1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6496612E" w14:textId="77777777" w:rsidR="0017378E" w:rsidRPr="001457DF"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781B1AD4" w14:textId="77777777" w:rsidR="0017378E" w:rsidRPr="001457DF" w:rsidRDefault="0017378E" w:rsidP="001457DF">
            <w:pPr>
              <w:pStyle w:val="TAC"/>
            </w:pPr>
            <w:r w:rsidRPr="001457DF">
              <w:t>95%</w:t>
            </w:r>
          </w:p>
        </w:tc>
        <w:tc>
          <w:tcPr>
            <w:tcW w:w="795" w:type="pct"/>
            <w:tcBorders>
              <w:top w:val="nil"/>
              <w:left w:val="nil"/>
              <w:bottom w:val="single" w:sz="4" w:space="0" w:color="auto"/>
              <w:right w:val="single" w:sz="4" w:space="0" w:color="auto"/>
            </w:tcBorders>
            <w:shd w:val="clear" w:color="auto" w:fill="auto"/>
            <w:vAlign w:val="center"/>
            <w:hideMark/>
          </w:tcPr>
          <w:p w14:paraId="42E13BF0" w14:textId="77777777" w:rsidR="0017378E" w:rsidRPr="001457DF" w:rsidRDefault="0017378E" w:rsidP="001457DF">
            <w:pPr>
              <w:pStyle w:val="TAC"/>
            </w:pPr>
            <w:r w:rsidRPr="001457DF">
              <w:t>-</w:t>
            </w:r>
          </w:p>
        </w:tc>
        <w:tc>
          <w:tcPr>
            <w:tcW w:w="724" w:type="pct"/>
            <w:tcBorders>
              <w:top w:val="nil"/>
              <w:left w:val="nil"/>
              <w:bottom w:val="single" w:sz="4" w:space="0" w:color="auto"/>
              <w:right w:val="single" w:sz="4" w:space="0" w:color="auto"/>
            </w:tcBorders>
            <w:shd w:val="clear" w:color="auto" w:fill="auto"/>
            <w:vAlign w:val="center"/>
            <w:hideMark/>
          </w:tcPr>
          <w:p w14:paraId="55C54904" w14:textId="77777777" w:rsidR="0017378E" w:rsidRPr="001457DF" w:rsidRDefault="0017378E" w:rsidP="001457DF">
            <w:pPr>
              <w:pStyle w:val="TAC"/>
            </w:pPr>
            <w:r w:rsidRPr="001457DF">
              <w:t>-0.09</w:t>
            </w:r>
          </w:p>
        </w:tc>
        <w:tc>
          <w:tcPr>
            <w:tcW w:w="795" w:type="pct"/>
            <w:tcBorders>
              <w:top w:val="nil"/>
              <w:left w:val="nil"/>
              <w:bottom w:val="single" w:sz="4" w:space="0" w:color="auto"/>
              <w:right w:val="single" w:sz="4" w:space="0" w:color="auto"/>
            </w:tcBorders>
            <w:shd w:val="clear" w:color="auto" w:fill="auto"/>
            <w:vAlign w:val="center"/>
            <w:hideMark/>
          </w:tcPr>
          <w:p w14:paraId="0C8F0EB3" w14:textId="77777777" w:rsidR="0017378E" w:rsidRPr="001457DF" w:rsidRDefault="0017378E" w:rsidP="001457DF">
            <w:pPr>
              <w:pStyle w:val="TAC"/>
            </w:pPr>
            <w:r w:rsidRPr="001457DF">
              <w:t>-</w:t>
            </w:r>
          </w:p>
        </w:tc>
        <w:tc>
          <w:tcPr>
            <w:tcW w:w="871" w:type="pct"/>
            <w:tcBorders>
              <w:top w:val="nil"/>
              <w:left w:val="nil"/>
              <w:bottom w:val="single" w:sz="4" w:space="0" w:color="auto"/>
              <w:right w:val="single" w:sz="4" w:space="0" w:color="auto"/>
            </w:tcBorders>
            <w:shd w:val="clear" w:color="auto" w:fill="auto"/>
            <w:vAlign w:val="center"/>
            <w:hideMark/>
          </w:tcPr>
          <w:p w14:paraId="6733A03F" w14:textId="77777777" w:rsidR="0017378E" w:rsidRPr="001457DF" w:rsidRDefault="0017378E" w:rsidP="001457DF">
            <w:pPr>
              <w:pStyle w:val="TAC"/>
            </w:pPr>
            <w:r w:rsidRPr="001457DF">
              <w:t>0.55</w:t>
            </w:r>
          </w:p>
        </w:tc>
      </w:tr>
    </w:tbl>
    <w:p w14:paraId="4AE559B1" w14:textId="77777777" w:rsidR="0017378E" w:rsidRPr="00F56F17" w:rsidRDefault="0017378E" w:rsidP="001457DF"/>
    <w:p w14:paraId="5BAEBC42" w14:textId="2B813DF7" w:rsidR="0017378E" w:rsidRPr="00F56F17" w:rsidRDefault="000F5EAE" w:rsidP="000F5EAE">
      <w:pPr>
        <w:pStyle w:val="Heading4"/>
      </w:pPr>
      <w:bookmarkStart w:id="278" w:name="_Toc9039946"/>
      <w:bookmarkStart w:id="279" w:name="_Toc9042998"/>
      <w:r w:rsidRPr="002F6FF2">
        <w:lastRenderedPageBreak/>
        <w:t xml:space="preserve">5.3.4.8 </w:t>
      </w:r>
      <w:r w:rsidR="0017378E" w:rsidRPr="002F6FF2">
        <w:t>Sce</w:t>
      </w:r>
      <w:r w:rsidR="0017378E" w:rsidRPr="00F56F17">
        <w:t>nario 16: 30GHz Indoor → Indoor (UL)</w:t>
      </w:r>
      <w:bookmarkEnd w:id="278"/>
      <w:bookmarkEnd w:id="279"/>
    </w:p>
    <w:p w14:paraId="59790B76" w14:textId="6A8083CB" w:rsidR="0017378E" w:rsidRPr="002F6FF2" w:rsidRDefault="00CA01BA" w:rsidP="001457DF">
      <w:pPr>
        <w:pStyle w:val="Heading5"/>
      </w:pPr>
      <w:bookmarkStart w:id="280" w:name="_Ref8949125"/>
      <w:bookmarkStart w:id="281" w:name="_Toc9039947"/>
      <w:bookmarkStart w:id="282" w:name="_Toc9042999"/>
      <w:r w:rsidRPr="002F6FF2">
        <w:t>5.3.4.</w:t>
      </w:r>
      <w:r w:rsidRPr="00F56F17">
        <w:t>8.1</w:t>
      </w:r>
      <w:r w:rsidR="00F56F17">
        <w:tab/>
      </w:r>
      <w:r w:rsidR="0017378E" w:rsidRPr="00F56F17">
        <w:t>Results</w:t>
      </w:r>
      <w:bookmarkEnd w:id="280"/>
      <w:bookmarkEnd w:id="281"/>
      <w:bookmarkEnd w:id="282"/>
    </w:p>
    <w:p w14:paraId="2278B9DB" w14:textId="25497A8D" w:rsidR="00CF4F53" w:rsidRPr="00843636" w:rsidRDefault="0030279C" w:rsidP="001457DF">
      <w:pPr>
        <w:pStyle w:val="TH"/>
        <w:rPr>
          <w:rFonts w:eastAsia="MS Mincho"/>
          <w:bCs/>
        </w:rPr>
      </w:pPr>
      <w:r>
        <w:t xml:space="preserve">Table </w:t>
      </w:r>
      <w:r w:rsidRPr="0030279C">
        <w:t>5.3.4.8.1</w:t>
      </w:r>
      <w:r w:rsidR="0017378E" w:rsidRPr="009531ED">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547"/>
        <w:gridCol w:w="1108"/>
        <w:gridCol w:w="2182"/>
        <w:gridCol w:w="1177"/>
      </w:tblGrid>
      <w:tr w:rsidR="0017378E" w:rsidRPr="009531ED" w14:paraId="0B774770"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8A891"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79924"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2B8AEB72" w14:textId="77777777" w:rsidR="0017378E" w:rsidRPr="00D93DA3" w:rsidRDefault="0017378E" w:rsidP="001457DF">
            <w:pPr>
              <w:pStyle w:val="TAH"/>
            </w:pPr>
            <w:r w:rsidRPr="00D93DA3">
              <w:t>Victim UL</w:t>
            </w:r>
          </w:p>
        </w:tc>
      </w:tr>
      <w:tr w:rsidR="0017378E" w:rsidRPr="009531ED" w14:paraId="69A82E7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FC510D"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FBE56DB"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170892"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B089EE" w14:textId="77777777" w:rsidR="0017378E" w:rsidRPr="001457DF" w:rsidRDefault="0017378E" w:rsidP="001457DF">
            <w:pPr>
              <w:pStyle w:val="TAH"/>
              <w:rPr>
                <w:b w:val="0"/>
              </w:rPr>
            </w:pPr>
            <w:r w:rsidRPr="001457DF">
              <w:t>Throughput degradation (%)</w:t>
            </w:r>
          </w:p>
        </w:tc>
      </w:tr>
      <w:tr w:rsidR="0017378E" w:rsidRPr="009531ED" w14:paraId="7D91F8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BCEF1"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40EDE7A" w14:textId="77777777" w:rsidR="0017378E" w:rsidRPr="001457DF" w:rsidRDefault="0017378E" w:rsidP="001457DF">
            <w:pPr>
              <w:pStyle w:val="TAH"/>
              <w:rPr>
                <w:b w:val="0"/>
              </w:rPr>
            </w:pPr>
          </w:p>
        </w:tc>
        <w:tc>
          <w:tcPr>
            <w:tcW w:w="803" w:type="pct"/>
            <w:tcBorders>
              <w:top w:val="nil"/>
              <w:left w:val="nil"/>
              <w:bottom w:val="single" w:sz="4" w:space="0" w:color="auto"/>
              <w:right w:val="single" w:sz="4" w:space="0" w:color="auto"/>
            </w:tcBorders>
            <w:shd w:val="clear" w:color="auto" w:fill="auto"/>
            <w:noWrap/>
            <w:vAlign w:val="center"/>
            <w:hideMark/>
          </w:tcPr>
          <w:p w14:paraId="4979A997" w14:textId="77777777" w:rsidR="0017378E" w:rsidRPr="001457DF" w:rsidRDefault="0017378E" w:rsidP="001457DF">
            <w:pPr>
              <w:pStyle w:val="TAH"/>
              <w:rPr>
                <w:b w:val="0"/>
              </w:rPr>
            </w:pPr>
            <w:r w:rsidRPr="001457DF">
              <w:t>50DL/50UL</w:t>
            </w:r>
          </w:p>
        </w:tc>
        <w:tc>
          <w:tcPr>
            <w:tcW w:w="575" w:type="pct"/>
            <w:tcBorders>
              <w:top w:val="nil"/>
              <w:left w:val="nil"/>
              <w:bottom w:val="single" w:sz="4" w:space="0" w:color="auto"/>
              <w:right w:val="single" w:sz="4" w:space="0" w:color="auto"/>
            </w:tcBorders>
            <w:shd w:val="clear" w:color="auto" w:fill="auto"/>
            <w:noWrap/>
            <w:vAlign w:val="center"/>
            <w:hideMark/>
          </w:tcPr>
          <w:p w14:paraId="5B6BD354"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529736AD"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0E1959AD" w14:textId="77777777" w:rsidR="0017378E" w:rsidRPr="001457DF" w:rsidRDefault="0017378E" w:rsidP="001457DF">
            <w:pPr>
              <w:pStyle w:val="TAH"/>
              <w:rPr>
                <w:b w:val="0"/>
              </w:rPr>
            </w:pPr>
            <w:r w:rsidRPr="001457DF">
              <w:t>DL</w:t>
            </w:r>
          </w:p>
        </w:tc>
      </w:tr>
      <w:tr w:rsidR="0017378E" w:rsidRPr="009531ED" w14:paraId="7C62CF2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3FBBD22" w14:textId="77777777" w:rsidR="0017378E" w:rsidRPr="00F56F17" w:rsidRDefault="0017378E" w:rsidP="001457DF">
            <w:pPr>
              <w:pStyle w:val="TAC"/>
            </w:pPr>
            <w:r w:rsidRPr="00F56F17">
              <w:t>Huawei</w:t>
            </w:r>
          </w:p>
          <w:p w14:paraId="4B93A561" w14:textId="77777777" w:rsidR="0017378E" w:rsidRPr="001457DF" w:rsidRDefault="0017378E" w:rsidP="001457DF">
            <w:pPr>
              <w:pStyle w:val="TAC"/>
            </w:pPr>
            <w:r w:rsidRPr="001457DF">
              <w:t>(1905523)</w:t>
            </w:r>
          </w:p>
        </w:tc>
        <w:tc>
          <w:tcPr>
            <w:tcW w:w="1199" w:type="pct"/>
            <w:tcBorders>
              <w:top w:val="nil"/>
              <w:left w:val="nil"/>
              <w:bottom w:val="single" w:sz="4" w:space="0" w:color="auto"/>
              <w:right w:val="single" w:sz="4" w:space="0" w:color="auto"/>
            </w:tcBorders>
            <w:shd w:val="clear" w:color="auto" w:fill="auto"/>
            <w:noWrap/>
            <w:vAlign w:val="center"/>
            <w:hideMark/>
          </w:tcPr>
          <w:p w14:paraId="7A3C66E2" w14:textId="77777777" w:rsidR="0017378E" w:rsidRPr="001457DF" w:rsidRDefault="0017378E" w:rsidP="001457DF">
            <w:pPr>
              <w:pStyle w:val="TAC"/>
            </w:pPr>
            <w:r w:rsidRPr="001457DF">
              <w:t>5%</w:t>
            </w:r>
          </w:p>
        </w:tc>
        <w:tc>
          <w:tcPr>
            <w:tcW w:w="803" w:type="pct"/>
            <w:tcBorders>
              <w:top w:val="nil"/>
              <w:left w:val="nil"/>
              <w:bottom w:val="single" w:sz="4" w:space="0" w:color="auto"/>
              <w:right w:val="single" w:sz="4" w:space="0" w:color="auto"/>
            </w:tcBorders>
            <w:shd w:val="clear" w:color="auto" w:fill="auto"/>
            <w:noWrap/>
            <w:vAlign w:val="center"/>
            <w:hideMark/>
          </w:tcPr>
          <w:p w14:paraId="7A43D479" w14:textId="77777777" w:rsidR="0017378E" w:rsidRPr="001457DF" w:rsidRDefault="0017378E" w:rsidP="001457DF">
            <w:pPr>
              <w:pStyle w:val="TAC"/>
            </w:pPr>
            <w:r w:rsidRPr="001457DF">
              <w:t>-1.5532</w:t>
            </w:r>
          </w:p>
        </w:tc>
        <w:tc>
          <w:tcPr>
            <w:tcW w:w="575" w:type="pct"/>
            <w:tcBorders>
              <w:top w:val="nil"/>
              <w:left w:val="nil"/>
              <w:bottom w:val="single" w:sz="4" w:space="0" w:color="auto"/>
              <w:right w:val="single" w:sz="4" w:space="0" w:color="auto"/>
            </w:tcBorders>
            <w:shd w:val="clear" w:color="auto" w:fill="auto"/>
            <w:noWrap/>
            <w:vAlign w:val="center"/>
            <w:hideMark/>
          </w:tcPr>
          <w:p w14:paraId="173B2736" w14:textId="77777777" w:rsidR="0017378E" w:rsidRPr="001457DF" w:rsidRDefault="0017378E" w:rsidP="001457DF">
            <w:pPr>
              <w:pStyle w:val="TAC"/>
            </w:pPr>
            <w:r w:rsidRPr="001457DF">
              <w:t>0.3189</w:t>
            </w:r>
          </w:p>
        </w:tc>
        <w:tc>
          <w:tcPr>
            <w:tcW w:w="1133" w:type="pct"/>
            <w:tcBorders>
              <w:top w:val="nil"/>
              <w:left w:val="nil"/>
              <w:bottom w:val="single" w:sz="4" w:space="0" w:color="auto"/>
              <w:right w:val="single" w:sz="4" w:space="0" w:color="auto"/>
            </w:tcBorders>
            <w:shd w:val="clear" w:color="auto" w:fill="auto"/>
            <w:noWrap/>
            <w:vAlign w:val="center"/>
            <w:hideMark/>
          </w:tcPr>
          <w:p w14:paraId="535C02D4" w14:textId="77777777" w:rsidR="0017378E" w:rsidRPr="001457DF" w:rsidRDefault="0017378E" w:rsidP="001457DF">
            <w:pPr>
              <w:pStyle w:val="TAC"/>
            </w:pPr>
            <w:r w:rsidRPr="001457DF">
              <w:t>NA</w:t>
            </w:r>
          </w:p>
        </w:tc>
        <w:tc>
          <w:tcPr>
            <w:tcW w:w="611" w:type="pct"/>
            <w:tcBorders>
              <w:top w:val="nil"/>
              <w:left w:val="nil"/>
              <w:bottom w:val="single" w:sz="4" w:space="0" w:color="auto"/>
              <w:right w:val="single" w:sz="4" w:space="0" w:color="auto"/>
            </w:tcBorders>
            <w:shd w:val="clear" w:color="auto" w:fill="auto"/>
            <w:noWrap/>
            <w:vAlign w:val="center"/>
            <w:hideMark/>
          </w:tcPr>
          <w:p w14:paraId="0BE57269" w14:textId="77777777" w:rsidR="0017378E" w:rsidRPr="001457DF" w:rsidRDefault="0017378E" w:rsidP="001457DF">
            <w:pPr>
              <w:pStyle w:val="TAC"/>
            </w:pPr>
            <w:r w:rsidRPr="001457DF">
              <w:t>NA</w:t>
            </w:r>
          </w:p>
        </w:tc>
      </w:tr>
      <w:tr w:rsidR="0017378E" w:rsidRPr="009531ED" w14:paraId="64015CB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B10C8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3AE52C" w14:textId="77777777" w:rsidR="0017378E" w:rsidRPr="001457DF" w:rsidRDefault="0017378E" w:rsidP="001457DF">
            <w:pPr>
              <w:pStyle w:val="TAC"/>
            </w:pPr>
            <w:r w:rsidRPr="001457DF">
              <w:t>50%</w:t>
            </w:r>
          </w:p>
        </w:tc>
        <w:tc>
          <w:tcPr>
            <w:tcW w:w="803" w:type="pct"/>
            <w:tcBorders>
              <w:top w:val="nil"/>
              <w:left w:val="nil"/>
              <w:bottom w:val="single" w:sz="4" w:space="0" w:color="auto"/>
              <w:right w:val="single" w:sz="4" w:space="0" w:color="auto"/>
            </w:tcBorders>
            <w:shd w:val="clear" w:color="auto" w:fill="auto"/>
            <w:noWrap/>
            <w:vAlign w:val="center"/>
            <w:hideMark/>
          </w:tcPr>
          <w:p w14:paraId="02769723" w14:textId="77777777" w:rsidR="0017378E" w:rsidRPr="001457DF" w:rsidRDefault="0017378E" w:rsidP="001457DF">
            <w:pPr>
              <w:pStyle w:val="TAC"/>
            </w:pPr>
            <w:r w:rsidRPr="001457DF">
              <w:t>-0.2514</w:t>
            </w:r>
          </w:p>
        </w:tc>
        <w:tc>
          <w:tcPr>
            <w:tcW w:w="575" w:type="pct"/>
            <w:tcBorders>
              <w:top w:val="nil"/>
              <w:left w:val="nil"/>
              <w:bottom w:val="single" w:sz="4" w:space="0" w:color="auto"/>
              <w:right w:val="single" w:sz="4" w:space="0" w:color="auto"/>
            </w:tcBorders>
            <w:shd w:val="clear" w:color="auto" w:fill="auto"/>
            <w:noWrap/>
            <w:vAlign w:val="center"/>
            <w:hideMark/>
          </w:tcPr>
          <w:p w14:paraId="1A90DE80" w14:textId="77777777" w:rsidR="0017378E" w:rsidRPr="001457DF" w:rsidRDefault="0017378E" w:rsidP="001457DF">
            <w:pPr>
              <w:pStyle w:val="TAC"/>
            </w:pPr>
            <w:r w:rsidRPr="001457DF">
              <w:t>0.0858</w:t>
            </w:r>
          </w:p>
        </w:tc>
        <w:tc>
          <w:tcPr>
            <w:tcW w:w="1133" w:type="pct"/>
            <w:tcBorders>
              <w:top w:val="nil"/>
              <w:left w:val="nil"/>
              <w:bottom w:val="single" w:sz="4" w:space="0" w:color="auto"/>
              <w:right w:val="single" w:sz="4" w:space="0" w:color="auto"/>
            </w:tcBorders>
            <w:shd w:val="clear" w:color="auto" w:fill="auto"/>
            <w:noWrap/>
            <w:vAlign w:val="center"/>
            <w:hideMark/>
          </w:tcPr>
          <w:p w14:paraId="42B4A49A" w14:textId="77777777" w:rsidR="0017378E" w:rsidRPr="001457DF" w:rsidRDefault="0017378E" w:rsidP="001457DF">
            <w:pPr>
              <w:pStyle w:val="TAC"/>
            </w:pPr>
            <w:r w:rsidRPr="001457DF">
              <w:t>-2.19</w:t>
            </w:r>
          </w:p>
        </w:tc>
        <w:tc>
          <w:tcPr>
            <w:tcW w:w="611" w:type="pct"/>
            <w:tcBorders>
              <w:top w:val="nil"/>
              <w:left w:val="nil"/>
              <w:bottom w:val="single" w:sz="4" w:space="0" w:color="auto"/>
              <w:right w:val="single" w:sz="4" w:space="0" w:color="auto"/>
            </w:tcBorders>
            <w:shd w:val="clear" w:color="auto" w:fill="auto"/>
            <w:noWrap/>
            <w:vAlign w:val="center"/>
            <w:hideMark/>
          </w:tcPr>
          <w:p w14:paraId="271B7918" w14:textId="77777777" w:rsidR="0017378E" w:rsidRPr="001457DF" w:rsidRDefault="0017378E" w:rsidP="001457DF">
            <w:pPr>
              <w:pStyle w:val="TAC"/>
            </w:pPr>
            <w:r w:rsidRPr="001457DF">
              <w:t>0.75</w:t>
            </w:r>
          </w:p>
        </w:tc>
      </w:tr>
      <w:tr w:rsidR="0017378E" w:rsidRPr="009531ED" w14:paraId="2AEE2B7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4DDD60"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D327500" w14:textId="77777777" w:rsidR="0017378E" w:rsidRPr="001457DF" w:rsidRDefault="0017378E" w:rsidP="001457DF">
            <w:pPr>
              <w:pStyle w:val="TAC"/>
            </w:pPr>
            <w:r w:rsidRPr="001457DF">
              <w:t>95%</w:t>
            </w:r>
          </w:p>
        </w:tc>
        <w:tc>
          <w:tcPr>
            <w:tcW w:w="803" w:type="pct"/>
            <w:tcBorders>
              <w:top w:val="nil"/>
              <w:left w:val="nil"/>
              <w:bottom w:val="single" w:sz="4" w:space="0" w:color="auto"/>
              <w:right w:val="single" w:sz="4" w:space="0" w:color="auto"/>
            </w:tcBorders>
            <w:shd w:val="clear" w:color="auto" w:fill="auto"/>
            <w:noWrap/>
            <w:vAlign w:val="center"/>
            <w:hideMark/>
          </w:tcPr>
          <w:p w14:paraId="13BF8BFF" w14:textId="77777777" w:rsidR="0017378E" w:rsidRPr="001457DF" w:rsidRDefault="0017378E" w:rsidP="001457DF">
            <w:pPr>
              <w:pStyle w:val="TAC"/>
            </w:pPr>
            <w:r w:rsidRPr="001457DF">
              <w:t>-0.0048</w:t>
            </w:r>
          </w:p>
        </w:tc>
        <w:tc>
          <w:tcPr>
            <w:tcW w:w="575" w:type="pct"/>
            <w:tcBorders>
              <w:top w:val="nil"/>
              <w:left w:val="nil"/>
              <w:bottom w:val="single" w:sz="4" w:space="0" w:color="auto"/>
              <w:right w:val="single" w:sz="4" w:space="0" w:color="auto"/>
            </w:tcBorders>
            <w:shd w:val="clear" w:color="auto" w:fill="auto"/>
            <w:noWrap/>
            <w:vAlign w:val="center"/>
            <w:hideMark/>
          </w:tcPr>
          <w:p w14:paraId="366A6704" w14:textId="77777777" w:rsidR="0017378E" w:rsidRPr="001457DF" w:rsidRDefault="0017378E" w:rsidP="001457DF">
            <w:pPr>
              <w:pStyle w:val="TAC"/>
            </w:pPr>
            <w:r w:rsidRPr="001457DF">
              <w:t>-0.0026</w:t>
            </w:r>
          </w:p>
        </w:tc>
        <w:tc>
          <w:tcPr>
            <w:tcW w:w="1133" w:type="pct"/>
            <w:tcBorders>
              <w:top w:val="nil"/>
              <w:left w:val="nil"/>
              <w:bottom w:val="single" w:sz="4" w:space="0" w:color="auto"/>
              <w:right w:val="single" w:sz="4" w:space="0" w:color="auto"/>
            </w:tcBorders>
            <w:shd w:val="clear" w:color="auto" w:fill="auto"/>
            <w:noWrap/>
            <w:vAlign w:val="center"/>
            <w:hideMark/>
          </w:tcPr>
          <w:p w14:paraId="2AFED2D4" w14:textId="77777777" w:rsidR="0017378E" w:rsidRPr="001457DF" w:rsidRDefault="0017378E" w:rsidP="001457DF">
            <w:pPr>
              <w:pStyle w:val="TAC"/>
            </w:pPr>
            <w:r w:rsidRPr="001457DF">
              <w:t>-0.03</w:t>
            </w:r>
          </w:p>
        </w:tc>
        <w:tc>
          <w:tcPr>
            <w:tcW w:w="611" w:type="pct"/>
            <w:tcBorders>
              <w:top w:val="nil"/>
              <w:left w:val="nil"/>
              <w:bottom w:val="single" w:sz="4" w:space="0" w:color="auto"/>
              <w:right w:val="single" w:sz="4" w:space="0" w:color="auto"/>
            </w:tcBorders>
            <w:shd w:val="clear" w:color="auto" w:fill="auto"/>
            <w:noWrap/>
            <w:vAlign w:val="center"/>
            <w:hideMark/>
          </w:tcPr>
          <w:p w14:paraId="0CEAE8B5" w14:textId="77777777" w:rsidR="0017378E" w:rsidRPr="001457DF" w:rsidRDefault="0017378E" w:rsidP="001457DF">
            <w:pPr>
              <w:pStyle w:val="TAC"/>
            </w:pPr>
            <w:r w:rsidRPr="001457DF">
              <w:t>-0.02</w:t>
            </w:r>
          </w:p>
        </w:tc>
      </w:tr>
      <w:tr w:rsidR="0017378E" w:rsidRPr="009531ED" w14:paraId="0AA9329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E073C0C" w14:textId="77777777" w:rsidR="0017378E" w:rsidRPr="001457DF" w:rsidRDefault="0017378E" w:rsidP="001457DF">
            <w:pPr>
              <w:pStyle w:val="TAC"/>
            </w:pPr>
            <w:r w:rsidRPr="001457DF">
              <w:t>LGE</w:t>
            </w:r>
            <w:r w:rsidRPr="001457DF">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973F79" w14:textId="77777777" w:rsidR="0017378E" w:rsidRPr="001457DF" w:rsidRDefault="0017378E" w:rsidP="001457DF">
            <w:pPr>
              <w:pStyle w:val="TAC"/>
            </w:pPr>
            <w:r w:rsidRPr="001457DF">
              <w:t>5%</w:t>
            </w:r>
          </w:p>
        </w:tc>
        <w:tc>
          <w:tcPr>
            <w:tcW w:w="803" w:type="pct"/>
            <w:tcBorders>
              <w:top w:val="nil"/>
              <w:left w:val="nil"/>
              <w:bottom w:val="single" w:sz="4" w:space="0" w:color="auto"/>
              <w:right w:val="single" w:sz="4" w:space="0" w:color="auto"/>
            </w:tcBorders>
            <w:shd w:val="clear" w:color="auto" w:fill="auto"/>
            <w:noWrap/>
            <w:vAlign w:val="center"/>
            <w:hideMark/>
          </w:tcPr>
          <w:p w14:paraId="336AD7C1" w14:textId="77777777" w:rsidR="0017378E" w:rsidRPr="001457DF" w:rsidRDefault="0017378E" w:rsidP="001457DF">
            <w:pPr>
              <w:pStyle w:val="TAC"/>
            </w:pPr>
            <w:r w:rsidRPr="001457DF">
              <w:t>-</w:t>
            </w:r>
          </w:p>
        </w:tc>
        <w:tc>
          <w:tcPr>
            <w:tcW w:w="575" w:type="pct"/>
            <w:tcBorders>
              <w:top w:val="nil"/>
              <w:left w:val="nil"/>
              <w:bottom w:val="single" w:sz="4" w:space="0" w:color="auto"/>
              <w:right w:val="single" w:sz="4" w:space="0" w:color="auto"/>
            </w:tcBorders>
            <w:shd w:val="clear" w:color="auto" w:fill="auto"/>
            <w:noWrap/>
            <w:vAlign w:val="center"/>
            <w:hideMark/>
          </w:tcPr>
          <w:p w14:paraId="24E3D5F1" w14:textId="77777777" w:rsidR="0017378E" w:rsidRPr="001457DF" w:rsidRDefault="0017378E" w:rsidP="001457DF">
            <w:pPr>
              <w:pStyle w:val="TAC"/>
            </w:pPr>
            <w:r w:rsidRPr="001457DF">
              <w:t>-0.13</w:t>
            </w:r>
          </w:p>
        </w:tc>
        <w:tc>
          <w:tcPr>
            <w:tcW w:w="1133" w:type="pct"/>
            <w:tcBorders>
              <w:top w:val="nil"/>
              <w:left w:val="nil"/>
              <w:bottom w:val="single" w:sz="4" w:space="0" w:color="auto"/>
              <w:right w:val="single" w:sz="4" w:space="0" w:color="auto"/>
            </w:tcBorders>
            <w:shd w:val="clear" w:color="auto" w:fill="auto"/>
            <w:noWrap/>
            <w:vAlign w:val="center"/>
            <w:hideMark/>
          </w:tcPr>
          <w:p w14:paraId="53933553"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51718286" w14:textId="77777777" w:rsidR="0017378E" w:rsidRPr="001457DF" w:rsidRDefault="0017378E" w:rsidP="001457DF">
            <w:pPr>
              <w:pStyle w:val="TAC"/>
            </w:pPr>
            <w:r w:rsidRPr="001457DF">
              <w:t>-2.17</w:t>
            </w:r>
          </w:p>
        </w:tc>
      </w:tr>
      <w:tr w:rsidR="0017378E" w:rsidRPr="009531ED" w14:paraId="47060F0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80576A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A5FBA7" w14:textId="77777777" w:rsidR="0017378E" w:rsidRPr="001457DF" w:rsidRDefault="0017378E" w:rsidP="001457DF">
            <w:pPr>
              <w:pStyle w:val="TAC"/>
            </w:pPr>
            <w:r w:rsidRPr="001457DF">
              <w:t>50%</w:t>
            </w:r>
          </w:p>
        </w:tc>
        <w:tc>
          <w:tcPr>
            <w:tcW w:w="803" w:type="pct"/>
            <w:tcBorders>
              <w:top w:val="nil"/>
              <w:left w:val="nil"/>
              <w:bottom w:val="single" w:sz="4" w:space="0" w:color="auto"/>
              <w:right w:val="single" w:sz="4" w:space="0" w:color="auto"/>
            </w:tcBorders>
            <w:shd w:val="clear" w:color="auto" w:fill="auto"/>
            <w:noWrap/>
            <w:vAlign w:val="center"/>
            <w:hideMark/>
          </w:tcPr>
          <w:p w14:paraId="0EB3E95F" w14:textId="77777777" w:rsidR="0017378E" w:rsidRPr="001457DF" w:rsidRDefault="0017378E" w:rsidP="001457DF">
            <w:pPr>
              <w:pStyle w:val="TAC"/>
            </w:pPr>
            <w:r w:rsidRPr="001457DF">
              <w:t>-</w:t>
            </w:r>
          </w:p>
        </w:tc>
        <w:tc>
          <w:tcPr>
            <w:tcW w:w="575" w:type="pct"/>
            <w:tcBorders>
              <w:top w:val="nil"/>
              <w:left w:val="nil"/>
              <w:bottom w:val="single" w:sz="4" w:space="0" w:color="auto"/>
              <w:right w:val="single" w:sz="4" w:space="0" w:color="auto"/>
            </w:tcBorders>
            <w:shd w:val="clear" w:color="auto" w:fill="auto"/>
            <w:noWrap/>
            <w:vAlign w:val="center"/>
            <w:hideMark/>
          </w:tcPr>
          <w:p w14:paraId="270CA1BA" w14:textId="77777777" w:rsidR="0017378E" w:rsidRPr="001457DF" w:rsidRDefault="0017378E" w:rsidP="001457DF">
            <w:pPr>
              <w:pStyle w:val="TAC"/>
            </w:pPr>
            <w:r w:rsidRPr="001457DF">
              <w:t>-0.11</w:t>
            </w:r>
          </w:p>
        </w:tc>
        <w:tc>
          <w:tcPr>
            <w:tcW w:w="1133" w:type="pct"/>
            <w:tcBorders>
              <w:top w:val="nil"/>
              <w:left w:val="nil"/>
              <w:bottom w:val="single" w:sz="4" w:space="0" w:color="auto"/>
              <w:right w:val="single" w:sz="4" w:space="0" w:color="auto"/>
            </w:tcBorders>
            <w:shd w:val="clear" w:color="auto" w:fill="auto"/>
            <w:noWrap/>
            <w:vAlign w:val="center"/>
            <w:hideMark/>
          </w:tcPr>
          <w:p w14:paraId="2AA52999"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1D39A1EF" w14:textId="77777777" w:rsidR="0017378E" w:rsidRPr="001457DF" w:rsidRDefault="0017378E" w:rsidP="001457DF">
            <w:pPr>
              <w:pStyle w:val="TAC"/>
            </w:pPr>
            <w:r w:rsidRPr="001457DF">
              <w:t>-1.1</w:t>
            </w:r>
          </w:p>
        </w:tc>
      </w:tr>
      <w:tr w:rsidR="0017378E" w:rsidRPr="009531ED" w14:paraId="08167C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7AC0FA"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4A1D52" w14:textId="77777777" w:rsidR="0017378E" w:rsidRPr="001457DF" w:rsidRDefault="0017378E" w:rsidP="001457DF">
            <w:pPr>
              <w:pStyle w:val="TAC"/>
            </w:pPr>
            <w:r w:rsidRPr="001457DF">
              <w:t>95%</w:t>
            </w:r>
          </w:p>
        </w:tc>
        <w:tc>
          <w:tcPr>
            <w:tcW w:w="803" w:type="pct"/>
            <w:tcBorders>
              <w:top w:val="nil"/>
              <w:left w:val="nil"/>
              <w:bottom w:val="single" w:sz="4" w:space="0" w:color="auto"/>
              <w:right w:val="single" w:sz="4" w:space="0" w:color="auto"/>
            </w:tcBorders>
            <w:shd w:val="clear" w:color="auto" w:fill="auto"/>
            <w:noWrap/>
            <w:vAlign w:val="center"/>
            <w:hideMark/>
          </w:tcPr>
          <w:p w14:paraId="7453BF35" w14:textId="77777777" w:rsidR="0017378E" w:rsidRPr="001457DF" w:rsidRDefault="0017378E" w:rsidP="001457DF">
            <w:pPr>
              <w:pStyle w:val="TAC"/>
            </w:pPr>
            <w:r w:rsidRPr="001457DF">
              <w:t>-</w:t>
            </w:r>
          </w:p>
        </w:tc>
        <w:tc>
          <w:tcPr>
            <w:tcW w:w="575" w:type="pct"/>
            <w:tcBorders>
              <w:top w:val="nil"/>
              <w:left w:val="nil"/>
              <w:bottom w:val="single" w:sz="4" w:space="0" w:color="auto"/>
              <w:right w:val="single" w:sz="4" w:space="0" w:color="auto"/>
            </w:tcBorders>
            <w:shd w:val="clear" w:color="auto" w:fill="auto"/>
            <w:noWrap/>
            <w:vAlign w:val="center"/>
            <w:hideMark/>
          </w:tcPr>
          <w:p w14:paraId="4BDB4E16" w14:textId="77777777" w:rsidR="0017378E" w:rsidRPr="001457DF" w:rsidRDefault="0017378E" w:rsidP="001457DF">
            <w:pPr>
              <w:pStyle w:val="TAC"/>
            </w:pPr>
            <w:r w:rsidRPr="001457DF">
              <w:t>-0.09</w:t>
            </w:r>
          </w:p>
        </w:tc>
        <w:tc>
          <w:tcPr>
            <w:tcW w:w="1133" w:type="pct"/>
            <w:tcBorders>
              <w:top w:val="nil"/>
              <w:left w:val="nil"/>
              <w:bottom w:val="single" w:sz="4" w:space="0" w:color="auto"/>
              <w:right w:val="single" w:sz="4" w:space="0" w:color="auto"/>
            </w:tcBorders>
            <w:shd w:val="clear" w:color="auto" w:fill="auto"/>
            <w:noWrap/>
            <w:vAlign w:val="center"/>
            <w:hideMark/>
          </w:tcPr>
          <w:p w14:paraId="374F8952"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0153D4C7" w14:textId="77777777" w:rsidR="0017378E" w:rsidRPr="001457DF" w:rsidRDefault="0017378E" w:rsidP="001457DF">
            <w:pPr>
              <w:pStyle w:val="TAC"/>
            </w:pPr>
            <w:r w:rsidRPr="001457DF">
              <w:t>-0.55</w:t>
            </w:r>
          </w:p>
        </w:tc>
      </w:tr>
      <w:tr w:rsidR="0017378E" w:rsidRPr="009531ED" w14:paraId="497F329E"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1B07342" w14:textId="77777777" w:rsidR="0017378E" w:rsidRPr="001457DF" w:rsidRDefault="0017378E" w:rsidP="001457DF">
            <w:pPr>
              <w:pStyle w:val="TAC"/>
            </w:pPr>
            <w:r w:rsidRPr="001457DF">
              <w:t>Ericsson</w:t>
            </w:r>
          </w:p>
          <w:p w14:paraId="49429483" w14:textId="77777777" w:rsidR="0017378E" w:rsidRPr="001457DF" w:rsidRDefault="0017378E" w:rsidP="001457DF">
            <w:pPr>
              <w:pStyle w:val="TAC"/>
            </w:pPr>
            <w:r w:rsidRPr="001457DF">
              <w:t>(1906100)</w:t>
            </w:r>
          </w:p>
        </w:tc>
        <w:tc>
          <w:tcPr>
            <w:tcW w:w="1199" w:type="pct"/>
            <w:tcBorders>
              <w:top w:val="nil"/>
              <w:left w:val="nil"/>
              <w:bottom w:val="single" w:sz="4" w:space="0" w:color="auto"/>
              <w:right w:val="single" w:sz="4" w:space="0" w:color="auto"/>
            </w:tcBorders>
            <w:shd w:val="clear" w:color="auto" w:fill="auto"/>
            <w:noWrap/>
            <w:vAlign w:val="center"/>
            <w:hideMark/>
          </w:tcPr>
          <w:p w14:paraId="1A484C8B" w14:textId="77777777" w:rsidR="0017378E" w:rsidRPr="001457DF" w:rsidRDefault="0017378E" w:rsidP="001457DF">
            <w:pPr>
              <w:pStyle w:val="TAC"/>
            </w:pPr>
            <w:r w:rsidRPr="001457DF">
              <w:t>5%</w:t>
            </w:r>
          </w:p>
        </w:tc>
        <w:tc>
          <w:tcPr>
            <w:tcW w:w="803" w:type="pct"/>
            <w:tcBorders>
              <w:top w:val="nil"/>
              <w:left w:val="nil"/>
              <w:bottom w:val="single" w:sz="4" w:space="0" w:color="auto"/>
              <w:right w:val="single" w:sz="4" w:space="0" w:color="auto"/>
            </w:tcBorders>
            <w:shd w:val="clear" w:color="auto" w:fill="auto"/>
            <w:noWrap/>
            <w:vAlign w:val="center"/>
            <w:hideMark/>
          </w:tcPr>
          <w:p w14:paraId="62AD3A00" w14:textId="77777777" w:rsidR="0017378E" w:rsidRPr="001457DF" w:rsidRDefault="0017378E" w:rsidP="001457DF">
            <w:pPr>
              <w:pStyle w:val="TAC"/>
            </w:pPr>
            <w:r w:rsidRPr="001457DF">
              <w:t>1,1</w:t>
            </w:r>
          </w:p>
        </w:tc>
        <w:tc>
          <w:tcPr>
            <w:tcW w:w="575" w:type="pct"/>
            <w:tcBorders>
              <w:top w:val="nil"/>
              <w:left w:val="nil"/>
              <w:bottom w:val="single" w:sz="4" w:space="0" w:color="auto"/>
              <w:right w:val="single" w:sz="4" w:space="0" w:color="auto"/>
            </w:tcBorders>
            <w:shd w:val="clear" w:color="auto" w:fill="auto"/>
            <w:noWrap/>
            <w:vAlign w:val="center"/>
            <w:hideMark/>
          </w:tcPr>
          <w:p w14:paraId="2A96F31C" w14:textId="77777777" w:rsidR="0017378E" w:rsidRPr="001457DF" w:rsidRDefault="0017378E" w:rsidP="001457DF">
            <w:pPr>
              <w:pStyle w:val="TAC"/>
            </w:pPr>
            <w:r w:rsidRPr="001457DF">
              <w:t>2,6</w:t>
            </w:r>
          </w:p>
        </w:tc>
        <w:tc>
          <w:tcPr>
            <w:tcW w:w="1133" w:type="pct"/>
            <w:tcBorders>
              <w:top w:val="nil"/>
              <w:left w:val="nil"/>
              <w:bottom w:val="single" w:sz="4" w:space="0" w:color="auto"/>
              <w:right w:val="single" w:sz="4" w:space="0" w:color="auto"/>
            </w:tcBorders>
            <w:shd w:val="clear" w:color="auto" w:fill="auto"/>
            <w:noWrap/>
            <w:vAlign w:val="center"/>
            <w:hideMark/>
          </w:tcPr>
          <w:p w14:paraId="7BF93C3B" w14:textId="77777777" w:rsidR="0017378E" w:rsidRPr="001457DF" w:rsidRDefault="0017378E" w:rsidP="001457DF">
            <w:pPr>
              <w:pStyle w:val="TAC"/>
            </w:pPr>
            <w:r w:rsidRPr="001457DF">
              <w:t>12</w:t>
            </w:r>
          </w:p>
        </w:tc>
        <w:tc>
          <w:tcPr>
            <w:tcW w:w="611" w:type="pct"/>
            <w:tcBorders>
              <w:top w:val="nil"/>
              <w:left w:val="nil"/>
              <w:bottom w:val="single" w:sz="4" w:space="0" w:color="auto"/>
              <w:right w:val="single" w:sz="4" w:space="0" w:color="auto"/>
            </w:tcBorders>
            <w:shd w:val="clear" w:color="auto" w:fill="auto"/>
            <w:noWrap/>
            <w:vAlign w:val="center"/>
            <w:hideMark/>
          </w:tcPr>
          <w:p w14:paraId="23889314" w14:textId="77777777" w:rsidR="0017378E" w:rsidRPr="001457DF" w:rsidRDefault="0017378E" w:rsidP="001457DF">
            <w:pPr>
              <w:pStyle w:val="TAC"/>
            </w:pPr>
            <w:r w:rsidRPr="001457DF">
              <w:t>19</w:t>
            </w:r>
          </w:p>
        </w:tc>
      </w:tr>
      <w:tr w:rsidR="0017378E" w:rsidRPr="009531ED" w14:paraId="2DE9985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FC5B4C3"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45CC1" w14:textId="77777777" w:rsidR="0017378E" w:rsidRPr="001457DF" w:rsidRDefault="0017378E" w:rsidP="001457DF">
            <w:pPr>
              <w:pStyle w:val="TAC"/>
            </w:pPr>
            <w:r w:rsidRPr="001457DF">
              <w:t>50%</w:t>
            </w:r>
          </w:p>
        </w:tc>
        <w:tc>
          <w:tcPr>
            <w:tcW w:w="803" w:type="pct"/>
            <w:tcBorders>
              <w:top w:val="nil"/>
              <w:left w:val="nil"/>
              <w:bottom w:val="single" w:sz="4" w:space="0" w:color="auto"/>
              <w:right w:val="single" w:sz="4" w:space="0" w:color="auto"/>
            </w:tcBorders>
            <w:shd w:val="clear" w:color="auto" w:fill="auto"/>
            <w:noWrap/>
            <w:vAlign w:val="center"/>
            <w:hideMark/>
          </w:tcPr>
          <w:p w14:paraId="78572FA0" w14:textId="77777777" w:rsidR="0017378E" w:rsidRPr="001457DF" w:rsidRDefault="0017378E" w:rsidP="001457DF">
            <w:pPr>
              <w:pStyle w:val="TAC"/>
            </w:pPr>
            <w:r w:rsidRPr="001457DF">
              <w:t>1,6</w:t>
            </w:r>
          </w:p>
        </w:tc>
        <w:tc>
          <w:tcPr>
            <w:tcW w:w="575" w:type="pct"/>
            <w:tcBorders>
              <w:top w:val="nil"/>
              <w:left w:val="nil"/>
              <w:bottom w:val="single" w:sz="4" w:space="0" w:color="auto"/>
              <w:right w:val="single" w:sz="4" w:space="0" w:color="auto"/>
            </w:tcBorders>
            <w:shd w:val="clear" w:color="auto" w:fill="auto"/>
            <w:noWrap/>
            <w:vAlign w:val="center"/>
            <w:hideMark/>
          </w:tcPr>
          <w:p w14:paraId="43CB1352" w14:textId="77777777" w:rsidR="0017378E" w:rsidRPr="001457DF" w:rsidRDefault="0017378E" w:rsidP="001457DF">
            <w:pPr>
              <w:pStyle w:val="TAC"/>
            </w:pPr>
            <w:r w:rsidRPr="001457DF">
              <w:t>4,1</w:t>
            </w:r>
          </w:p>
        </w:tc>
        <w:tc>
          <w:tcPr>
            <w:tcW w:w="1133" w:type="pct"/>
            <w:tcBorders>
              <w:top w:val="nil"/>
              <w:left w:val="nil"/>
              <w:bottom w:val="single" w:sz="4" w:space="0" w:color="auto"/>
              <w:right w:val="single" w:sz="4" w:space="0" w:color="auto"/>
            </w:tcBorders>
            <w:shd w:val="clear" w:color="auto" w:fill="auto"/>
            <w:noWrap/>
            <w:vAlign w:val="center"/>
            <w:hideMark/>
          </w:tcPr>
          <w:p w14:paraId="60B116EA" w14:textId="77777777" w:rsidR="0017378E" w:rsidRPr="001457DF" w:rsidRDefault="0017378E" w:rsidP="001457DF">
            <w:pPr>
              <w:pStyle w:val="TAC"/>
            </w:pPr>
            <w:r w:rsidRPr="001457DF">
              <w:t>17</w:t>
            </w:r>
          </w:p>
        </w:tc>
        <w:tc>
          <w:tcPr>
            <w:tcW w:w="611" w:type="pct"/>
            <w:tcBorders>
              <w:top w:val="nil"/>
              <w:left w:val="nil"/>
              <w:bottom w:val="single" w:sz="4" w:space="0" w:color="auto"/>
              <w:right w:val="single" w:sz="4" w:space="0" w:color="auto"/>
            </w:tcBorders>
            <w:shd w:val="clear" w:color="auto" w:fill="auto"/>
            <w:noWrap/>
            <w:vAlign w:val="center"/>
            <w:hideMark/>
          </w:tcPr>
          <w:p w14:paraId="04C8FEF4" w14:textId="77777777" w:rsidR="0017378E" w:rsidRPr="001457DF" w:rsidRDefault="0017378E" w:rsidP="001457DF">
            <w:pPr>
              <w:pStyle w:val="TAC"/>
            </w:pPr>
            <w:r w:rsidRPr="001457DF">
              <w:t>32</w:t>
            </w:r>
          </w:p>
        </w:tc>
      </w:tr>
      <w:tr w:rsidR="0017378E" w:rsidRPr="009531ED" w14:paraId="48FAF2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8699FF"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7CEBBA8" w14:textId="77777777" w:rsidR="0017378E" w:rsidRPr="001457DF" w:rsidRDefault="0017378E" w:rsidP="001457DF">
            <w:pPr>
              <w:pStyle w:val="TAC"/>
            </w:pPr>
            <w:r w:rsidRPr="001457DF">
              <w:t>95%</w:t>
            </w:r>
          </w:p>
        </w:tc>
        <w:tc>
          <w:tcPr>
            <w:tcW w:w="803" w:type="pct"/>
            <w:tcBorders>
              <w:top w:val="nil"/>
              <w:left w:val="nil"/>
              <w:bottom w:val="single" w:sz="4" w:space="0" w:color="auto"/>
              <w:right w:val="single" w:sz="4" w:space="0" w:color="auto"/>
            </w:tcBorders>
            <w:shd w:val="clear" w:color="auto" w:fill="auto"/>
            <w:noWrap/>
            <w:vAlign w:val="center"/>
            <w:hideMark/>
          </w:tcPr>
          <w:p w14:paraId="6101E4C9" w14:textId="77777777" w:rsidR="0017378E" w:rsidRPr="001457DF" w:rsidRDefault="0017378E" w:rsidP="001457DF">
            <w:pPr>
              <w:pStyle w:val="TAC"/>
            </w:pPr>
            <w:r w:rsidRPr="001457DF">
              <w:t>1,1</w:t>
            </w:r>
          </w:p>
        </w:tc>
        <w:tc>
          <w:tcPr>
            <w:tcW w:w="575" w:type="pct"/>
            <w:tcBorders>
              <w:top w:val="nil"/>
              <w:left w:val="nil"/>
              <w:bottom w:val="single" w:sz="4" w:space="0" w:color="auto"/>
              <w:right w:val="single" w:sz="4" w:space="0" w:color="auto"/>
            </w:tcBorders>
            <w:shd w:val="clear" w:color="auto" w:fill="auto"/>
            <w:noWrap/>
            <w:vAlign w:val="center"/>
            <w:hideMark/>
          </w:tcPr>
          <w:p w14:paraId="20B2DB2C" w14:textId="77777777" w:rsidR="0017378E" w:rsidRPr="001457DF" w:rsidRDefault="0017378E" w:rsidP="001457DF">
            <w:pPr>
              <w:pStyle w:val="TAC"/>
            </w:pPr>
            <w:r w:rsidRPr="001457DF">
              <w:t>2,5</w:t>
            </w:r>
          </w:p>
        </w:tc>
        <w:tc>
          <w:tcPr>
            <w:tcW w:w="1133" w:type="pct"/>
            <w:tcBorders>
              <w:top w:val="nil"/>
              <w:left w:val="nil"/>
              <w:bottom w:val="single" w:sz="4" w:space="0" w:color="auto"/>
              <w:right w:val="single" w:sz="4" w:space="0" w:color="auto"/>
            </w:tcBorders>
            <w:shd w:val="clear" w:color="auto" w:fill="auto"/>
            <w:noWrap/>
            <w:vAlign w:val="center"/>
            <w:hideMark/>
          </w:tcPr>
          <w:p w14:paraId="088EECE5" w14:textId="77777777" w:rsidR="0017378E" w:rsidRPr="001457DF" w:rsidRDefault="0017378E" w:rsidP="001457DF">
            <w:pPr>
              <w:pStyle w:val="TAC"/>
            </w:pPr>
            <w:r w:rsidRPr="001457DF">
              <w:t>11</w:t>
            </w:r>
          </w:p>
        </w:tc>
        <w:tc>
          <w:tcPr>
            <w:tcW w:w="611" w:type="pct"/>
            <w:tcBorders>
              <w:top w:val="nil"/>
              <w:left w:val="nil"/>
              <w:bottom w:val="single" w:sz="4" w:space="0" w:color="auto"/>
              <w:right w:val="single" w:sz="4" w:space="0" w:color="auto"/>
            </w:tcBorders>
            <w:shd w:val="clear" w:color="auto" w:fill="auto"/>
            <w:noWrap/>
            <w:vAlign w:val="center"/>
            <w:hideMark/>
          </w:tcPr>
          <w:p w14:paraId="6E22D2B9" w14:textId="77777777" w:rsidR="0017378E" w:rsidRPr="001457DF" w:rsidRDefault="0017378E" w:rsidP="001457DF">
            <w:pPr>
              <w:pStyle w:val="TAC"/>
            </w:pPr>
            <w:r w:rsidRPr="001457DF">
              <w:t>23</w:t>
            </w:r>
          </w:p>
        </w:tc>
      </w:tr>
      <w:tr w:rsidR="0017378E" w:rsidRPr="009531ED" w14:paraId="7F15DB6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E3AC1DC" w14:textId="77777777" w:rsidR="0017378E" w:rsidRPr="001457DF" w:rsidRDefault="0017378E" w:rsidP="001457DF">
            <w:pPr>
              <w:pStyle w:val="TAC"/>
            </w:pPr>
            <w:r w:rsidRPr="001457DF">
              <w:t>Nokia</w:t>
            </w:r>
          </w:p>
          <w:p w14:paraId="0F2BF7AE" w14:textId="77777777" w:rsidR="0017378E" w:rsidRPr="001457DF" w:rsidRDefault="0017378E" w:rsidP="001457DF">
            <w:pPr>
              <w:pStyle w:val="TAC"/>
            </w:pPr>
            <w:r w:rsidRPr="001457DF">
              <w:t>(1907604)</w:t>
            </w:r>
          </w:p>
        </w:tc>
        <w:tc>
          <w:tcPr>
            <w:tcW w:w="1199" w:type="pct"/>
            <w:tcBorders>
              <w:top w:val="nil"/>
              <w:left w:val="nil"/>
              <w:bottom w:val="single" w:sz="4" w:space="0" w:color="auto"/>
              <w:right w:val="single" w:sz="4" w:space="0" w:color="auto"/>
            </w:tcBorders>
            <w:shd w:val="clear" w:color="auto" w:fill="auto"/>
            <w:noWrap/>
            <w:vAlign w:val="center"/>
            <w:hideMark/>
          </w:tcPr>
          <w:p w14:paraId="24C99120" w14:textId="77777777" w:rsidR="0017378E" w:rsidRPr="001457DF" w:rsidRDefault="0017378E" w:rsidP="001457DF">
            <w:pPr>
              <w:pStyle w:val="TAC"/>
            </w:pPr>
            <w:r w:rsidRPr="001457DF">
              <w:t>5%</w:t>
            </w:r>
          </w:p>
        </w:tc>
        <w:tc>
          <w:tcPr>
            <w:tcW w:w="803" w:type="pct"/>
            <w:tcBorders>
              <w:top w:val="nil"/>
              <w:left w:val="nil"/>
              <w:bottom w:val="single" w:sz="4" w:space="0" w:color="auto"/>
              <w:right w:val="single" w:sz="4" w:space="0" w:color="auto"/>
            </w:tcBorders>
            <w:shd w:val="clear" w:color="auto" w:fill="auto"/>
            <w:noWrap/>
            <w:vAlign w:val="center"/>
            <w:hideMark/>
          </w:tcPr>
          <w:p w14:paraId="63D133F7" w14:textId="77777777" w:rsidR="0017378E" w:rsidRPr="001457DF" w:rsidRDefault="0017378E" w:rsidP="001457DF">
            <w:pPr>
              <w:pStyle w:val="TAC"/>
            </w:pPr>
            <w:r w:rsidRPr="001457DF">
              <w:t>1.7</w:t>
            </w:r>
          </w:p>
        </w:tc>
        <w:tc>
          <w:tcPr>
            <w:tcW w:w="575" w:type="pct"/>
            <w:tcBorders>
              <w:top w:val="nil"/>
              <w:left w:val="nil"/>
              <w:bottom w:val="single" w:sz="4" w:space="0" w:color="auto"/>
              <w:right w:val="single" w:sz="4" w:space="0" w:color="auto"/>
            </w:tcBorders>
            <w:shd w:val="clear" w:color="auto" w:fill="auto"/>
            <w:noWrap/>
            <w:vAlign w:val="center"/>
            <w:hideMark/>
          </w:tcPr>
          <w:p w14:paraId="6BC38589" w14:textId="77777777" w:rsidR="0017378E" w:rsidRPr="001457DF" w:rsidRDefault="0017378E" w:rsidP="001457DF">
            <w:pPr>
              <w:pStyle w:val="TAC"/>
            </w:pPr>
            <w:r w:rsidRPr="001457DF">
              <w:t>3</w:t>
            </w:r>
          </w:p>
        </w:tc>
        <w:tc>
          <w:tcPr>
            <w:tcW w:w="1133" w:type="pct"/>
            <w:tcBorders>
              <w:top w:val="nil"/>
              <w:left w:val="nil"/>
              <w:bottom w:val="single" w:sz="4" w:space="0" w:color="auto"/>
              <w:right w:val="single" w:sz="4" w:space="0" w:color="auto"/>
            </w:tcBorders>
            <w:shd w:val="clear" w:color="auto" w:fill="auto"/>
            <w:noWrap/>
            <w:vAlign w:val="center"/>
            <w:hideMark/>
          </w:tcPr>
          <w:p w14:paraId="46E6CDCF" w14:textId="77777777" w:rsidR="0017378E" w:rsidRPr="001457DF" w:rsidRDefault="0017378E" w:rsidP="001457DF">
            <w:pPr>
              <w:pStyle w:val="TAC"/>
            </w:pPr>
            <w:r w:rsidRPr="001457DF">
              <w:t>8.8</w:t>
            </w:r>
          </w:p>
        </w:tc>
        <w:tc>
          <w:tcPr>
            <w:tcW w:w="611" w:type="pct"/>
            <w:tcBorders>
              <w:top w:val="nil"/>
              <w:left w:val="nil"/>
              <w:bottom w:val="single" w:sz="4" w:space="0" w:color="auto"/>
              <w:right w:val="single" w:sz="4" w:space="0" w:color="auto"/>
            </w:tcBorders>
            <w:shd w:val="clear" w:color="auto" w:fill="auto"/>
            <w:noWrap/>
            <w:vAlign w:val="center"/>
            <w:hideMark/>
          </w:tcPr>
          <w:p w14:paraId="1F724D8D" w14:textId="77777777" w:rsidR="0017378E" w:rsidRPr="001457DF" w:rsidRDefault="0017378E" w:rsidP="001457DF">
            <w:pPr>
              <w:pStyle w:val="TAC"/>
            </w:pPr>
            <w:r w:rsidRPr="001457DF">
              <w:t>49.4</w:t>
            </w:r>
          </w:p>
        </w:tc>
      </w:tr>
      <w:tr w:rsidR="0017378E" w:rsidRPr="009531ED" w14:paraId="34C0265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8F260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2B2E77D" w14:textId="77777777" w:rsidR="0017378E" w:rsidRPr="001457DF" w:rsidRDefault="0017378E" w:rsidP="001457DF">
            <w:pPr>
              <w:pStyle w:val="TAC"/>
            </w:pPr>
            <w:r w:rsidRPr="001457DF">
              <w:t>50%</w:t>
            </w:r>
          </w:p>
        </w:tc>
        <w:tc>
          <w:tcPr>
            <w:tcW w:w="803" w:type="pct"/>
            <w:tcBorders>
              <w:top w:val="nil"/>
              <w:left w:val="nil"/>
              <w:bottom w:val="single" w:sz="4" w:space="0" w:color="auto"/>
              <w:right w:val="single" w:sz="4" w:space="0" w:color="auto"/>
            </w:tcBorders>
            <w:shd w:val="clear" w:color="auto" w:fill="auto"/>
            <w:noWrap/>
            <w:vAlign w:val="center"/>
            <w:hideMark/>
          </w:tcPr>
          <w:p w14:paraId="24674D13" w14:textId="77777777" w:rsidR="0017378E" w:rsidRPr="001457DF" w:rsidRDefault="0017378E" w:rsidP="001457DF">
            <w:pPr>
              <w:pStyle w:val="TAC"/>
            </w:pPr>
            <w:r w:rsidRPr="001457DF">
              <w:t>-0.1</w:t>
            </w:r>
          </w:p>
        </w:tc>
        <w:tc>
          <w:tcPr>
            <w:tcW w:w="575" w:type="pct"/>
            <w:tcBorders>
              <w:top w:val="nil"/>
              <w:left w:val="nil"/>
              <w:bottom w:val="single" w:sz="4" w:space="0" w:color="auto"/>
              <w:right w:val="single" w:sz="4" w:space="0" w:color="auto"/>
            </w:tcBorders>
            <w:shd w:val="clear" w:color="auto" w:fill="auto"/>
            <w:noWrap/>
            <w:vAlign w:val="center"/>
            <w:hideMark/>
          </w:tcPr>
          <w:p w14:paraId="2A04A141" w14:textId="77777777" w:rsidR="0017378E" w:rsidRPr="001457DF" w:rsidRDefault="0017378E" w:rsidP="001457DF">
            <w:pPr>
              <w:pStyle w:val="TAC"/>
            </w:pPr>
            <w:r w:rsidRPr="001457DF">
              <w:t>0.8</w:t>
            </w:r>
          </w:p>
        </w:tc>
        <w:tc>
          <w:tcPr>
            <w:tcW w:w="1133" w:type="pct"/>
            <w:tcBorders>
              <w:top w:val="nil"/>
              <w:left w:val="nil"/>
              <w:bottom w:val="single" w:sz="4" w:space="0" w:color="auto"/>
              <w:right w:val="single" w:sz="4" w:space="0" w:color="auto"/>
            </w:tcBorders>
            <w:shd w:val="clear" w:color="auto" w:fill="auto"/>
            <w:noWrap/>
            <w:vAlign w:val="center"/>
            <w:hideMark/>
          </w:tcPr>
          <w:p w14:paraId="0EAB12CF" w14:textId="77777777" w:rsidR="0017378E" w:rsidRPr="001457DF" w:rsidRDefault="0017378E" w:rsidP="001457DF">
            <w:pPr>
              <w:pStyle w:val="TAC"/>
            </w:pPr>
            <w:r w:rsidRPr="001457DF">
              <w:t>-0.7</w:t>
            </w:r>
          </w:p>
        </w:tc>
        <w:tc>
          <w:tcPr>
            <w:tcW w:w="611" w:type="pct"/>
            <w:tcBorders>
              <w:top w:val="nil"/>
              <w:left w:val="nil"/>
              <w:bottom w:val="single" w:sz="4" w:space="0" w:color="auto"/>
              <w:right w:val="single" w:sz="4" w:space="0" w:color="auto"/>
            </w:tcBorders>
            <w:shd w:val="clear" w:color="auto" w:fill="auto"/>
            <w:noWrap/>
            <w:vAlign w:val="center"/>
            <w:hideMark/>
          </w:tcPr>
          <w:p w14:paraId="53FD3AA8" w14:textId="77777777" w:rsidR="0017378E" w:rsidRPr="001457DF" w:rsidRDefault="0017378E" w:rsidP="001457DF">
            <w:pPr>
              <w:pStyle w:val="TAC"/>
            </w:pPr>
            <w:r w:rsidRPr="001457DF">
              <w:t>9.9</w:t>
            </w:r>
          </w:p>
        </w:tc>
      </w:tr>
      <w:tr w:rsidR="0017378E" w:rsidRPr="009531ED" w14:paraId="62E49E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8C5D68"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5E82B49" w14:textId="77777777" w:rsidR="0017378E" w:rsidRPr="001457DF" w:rsidRDefault="0017378E" w:rsidP="001457DF">
            <w:pPr>
              <w:pStyle w:val="TAC"/>
            </w:pPr>
            <w:r w:rsidRPr="001457DF">
              <w:t>95%</w:t>
            </w:r>
          </w:p>
        </w:tc>
        <w:tc>
          <w:tcPr>
            <w:tcW w:w="803" w:type="pct"/>
            <w:tcBorders>
              <w:top w:val="nil"/>
              <w:left w:val="nil"/>
              <w:bottom w:val="single" w:sz="4" w:space="0" w:color="auto"/>
              <w:right w:val="single" w:sz="4" w:space="0" w:color="auto"/>
            </w:tcBorders>
            <w:shd w:val="clear" w:color="auto" w:fill="auto"/>
            <w:noWrap/>
            <w:vAlign w:val="center"/>
            <w:hideMark/>
          </w:tcPr>
          <w:p w14:paraId="36D15474" w14:textId="77777777" w:rsidR="0017378E" w:rsidRPr="001457DF" w:rsidRDefault="0017378E" w:rsidP="001457DF">
            <w:pPr>
              <w:pStyle w:val="TAC"/>
            </w:pPr>
            <w:r w:rsidRPr="001457DF">
              <w:t>0</w:t>
            </w:r>
          </w:p>
        </w:tc>
        <w:tc>
          <w:tcPr>
            <w:tcW w:w="575" w:type="pct"/>
            <w:tcBorders>
              <w:top w:val="nil"/>
              <w:left w:val="nil"/>
              <w:bottom w:val="single" w:sz="4" w:space="0" w:color="auto"/>
              <w:right w:val="single" w:sz="4" w:space="0" w:color="auto"/>
            </w:tcBorders>
            <w:shd w:val="clear" w:color="auto" w:fill="auto"/>
            <w:noWrap/>
            <w:vAlign w:val="center"/>
            <w:hideMark/>
          </w:tcPr>
          <w:p w14:paraId="17A1C42E" w14:textId="77777777" w:rsidR="0017378E" w:rsidRPr="001457DF" w:rsidRDefault="0017378E" w:rsidP="001457DF">
            <w:pPr>
              <w:pStyle w:val="TAC"/>
            </w:pPr>
            <w:r w:rsidRPr="001457DF">
              <w:t>-0.5</w:t>
            </w:r>
          </w:p>
        </w:tc>
        <w:tc>
          <w:tcPr>
            <w:tcW w:w="1133" w:type="pct"/>
            <w:tcBorders>
              <w:top w:val="nil"/>
              <w:left w:val="nil"/>
              <w:bottom w:val="single" w:sz="4" w:space="0" w:color="auto"/>
              <w:right w:val="single" w:sz="4" w:space="0" w:color="auto"/>
            </w:tcBorders>
            <w:shd w:val="clear" w:color="auto" w:fill="auto"/>
            <w:noWrap/>
            <w:vAlign w:val="center"/>
            <w:hideMark/>
          </w:tcPr>
          <w:p w14:paraId="33EFCA9D" w14:textId="77777777" w:rsidR="0017378E" w:rsidRPr="001457DF" w:rsidRDefault="0017378E" w:rsidP="001457DF">
            <w:pPr>
              <w:pStyle w:val="TAC"/>
            </w:pPr>
            <w:r w:rsidRPr="001457DF">
              <w:t>1.5</w:t>
            </w:r>
          </w:p>
        </w:tc>
        <w:tc>
          <w:tcPr>
            <w:tcW w:w="611" w:type="pct"/>
            <w:tcBorders>
              <w:top w:val="nil"/>
              <w:left w:val="nil"/>
              <w:bottom w:val="single" w:sz="4" w:space="0" w:color="auto"/>
              <w:right w:val="single" w:sz="4" w:space="0" w:color="auto"/>
            </w:tcBorders>
            <w:shd w:val="clear" w:color="auto" w:fill="auto"/>
            <w:noWrap/>
            <w:vAlign w:val="center"/>
            <w:hideMark/>
          </w:tcPr>
          <w:p w14:paraId="113CC1D4" w14:textId="77777777" w:rsidR="0017378E" w:rsidRPr="001457DF" w:rsidRDefault="0017378E" w:rsidP="001457DF">
            <w:pPr>
              <w:pStyle w:val="TAC"/>
            </w:pPr>
            <w:r w:rsidRPr="001457DF">
              <w:t>-1.1</w:t>
            </w:r>
          </w:p>
        </w:tc>
      </w:tr>
    </w:tbl>
    <w:p w14:paraId="77AF2447" w14:textId="77777777" w:rsidR="0017378E" w:rsidRPr="00F56F17" w:rsidRDefault="0017378E" w:rsidP="001457DF"/>
    <w:p w14:paraId="0C7EC1FB" w14:textId="09E878F8" w:rsidR="00CF4F53" w:rsidRPr="00843636" w:rsidRDefault="0030279C" w:rsidP="001457DF">
      <w:pPr>
        <w:pStyle w:val="TH"/>
        <w:rPr>
          <w:rFonts w:eastAsia="MS Mincho"/>
          <w:bCs/>
        </w:rPr>
      </w:pPr>
      <w:r>
        <w:t xml:space="preserve">Table </w:t>
      </w:r>
      <w:r w:rsidRPr="0030279C">
        <w:t>5.3.4.8.1</w:t>
      </w:r>
      <w:r w:rsidR="0017378E" w:rsidRPr="009531ED">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17378E" w:rsidRPr="009531ED" w14:paraId="3FCC754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C08F" w14:textId="77777777" w:rsidR="0017378E" w:rsidRPr="00995A3F" w:rsidRDefault="0017378E" w:rsidP="001457DF">
            <w:pPr>
              <w:pStyle w:val="TAH"/>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6F56E" w14:textId="77777777" w:rsidR="0017378E" w:rsidRPr="009B5A9D" w:rsidRDefault="0017378E" w:rsidP="001457DF">
            <w:pPr>
              <w:pStyle w:val="TAH"/>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8E261BE" w14:textId="77777777" w:rsidR="0017378E" w:rsidRPr="001457DF" w:rsidRDefault="0017378E" w:rsidP="001457DF">
            <w:pPr>
              <w:pStyle w:val="TAH"/>
              <w:rPr>
                <w:b w:val="0"/>
              </w:rPr>
            </w:pPr>
            <w:r w:rsidRPr="001457DF">
              <w:t>Victim UL</w:t>
            </w:r>
          </w:p>
        </w:tc>
      </w:tr>
      <w:tr w:rsidR="0017378E" w:rsidRPr="009531ED" w14:paraId="26CAA8D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1BB70DF"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EE5D336" w14:textId="77777777" w:rsidR="0017378E" w:rsidRPr="001457DF"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E47AEF" w14:textId="77777777" w:rsidR="0017378E" w:rsidRPr="001457DF" w:rsidRDefault="0017378E" w:rsidP="001457DF">
            <w:pPr>
              <w:pStyle w:val="TAH"/>
              <w:rPr>
                <w:b w:val="0"/>
              </w:rPr>
            </w:pPr>
            <w:r w:rsidRPr="001457DF">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4D0521" w14:textId="77777777" w:rsidR="0017378E" w:rsidRPr="001457DF" w:rsidRDefault="0017378E" w:rsidP="001457DF">
            <w:pPr>
              <w:pStyle w:val="TAH"/>
              <w:rPr>
                <w:b w:val="0"/>
              </w:rPr>
            </w:pPr>
            <w:r w:rsidRPr="001457DF">
              <w:t>Throughput degradation (%)</w:t>
            </w:r>
          </w:p>
        </w:tc>
      </w:tr>
      <w:tr w:rsidR="0017378E" w:rsidRPr="009531ED" w14:paraId="55219AD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7BB2E12" w14:textId="77777777" w:rsidR="0017378E" w:rsidRPr="001457DF"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2E341B3" w14:textId="77777777" w:rsidR="0017378E" w:rsidRPr="001457DF"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35C7614" w14:textId="77777777" w:rsidR="0017378E" w:rsidRPr="001457DF" w:rsidRDefault="0017378E" w:rsidP="001457DF">
            <w:pPr>
              <w:pStyle w:val="TAH"/>
              <w:rPr>
                <w:b w:val="0"/>
              </w:rPr>
            </w:pPr>
            <w:r w:rsidRPr="001457DF">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D2A8F17" w14:textId="77777777" w:rsidR="0017378E" w:rsidRPr="001457DF" w:rsidRDefault="0017378E" w:rsidP="001457DF">
            <w:pPr>
              <w:pStyle w:val="TAH"/>
              <w:rPr>
                <w:b w:val="0"/>
              </w:rPr>
            </w:pPr>
            <w:r w:rsidRPr="001457DF">
              <w:t>DL</w:t>
            </w:r>
          </w:p>
        </w:tc>
        <w:tc>
          <w:tcPr>
            <w:tcW w:w="1133" w:type="pct"/>
            <w:tcBorders>
              <w:top w:val="nil"/>
              <w:left w:val="nil"/>
              <w:bottom w:val="single" w:sz="4" w:space="0" w:color="auto"/>
              <w:right w:val="single" w:sz="4" w:space="0" w:color="auto"/>
            </w:tcBorders>
            <w:shd w:val="clear" w:color="auto" w:fill="auto"/>
            <w:noWrap/>
            <w:vAlign w:val="center"/>
            <w:hideMark/>
          </w:tcPr>
          <w:p w14:paraId="44C05D8A" w14:textId="77777777" w:rsidR="0017378E" w:rsidRPr="001457DF" w:rsidRDefault="0017378E" w:rsidP="001457DF">
            <w:pPr>
              <w:pStyle w:val="TAH"/>
              <w:rPr>
                <w:b w:val="0"/>
              </w:rPr>
            </w:pPr>
            <w:r w:rsidRPr="001457DF">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D15E76" w14:textId="77777777" w:rsidR="0017378E" w:rsidRPr="001457DF" w:rsidRDefault="0017378E" w:rsidP="001457DF">
            <w:pPr>
              <w:pStyle w:val="TAH"/>
              <w:rPr>
                <w:b w:val="0"/>
              </w:rPr>
            </w:pPr>
            <w:r w:rsidRPr="001457DF">
              <w:t>DL</w:t>
            </w:r>
          </w:p>
        </w:tc>
      </w:tr>
      <w:tr w:rsidR="0017378E" w:rsidRPr="009531ED" w14:paraId="5EE63C8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53E69B3" w14:textId="77777777" w:rsidR="0017378E" w:rsidRPr="00F56F17" w:rsidRDefault="0017378E" w:rsidP="001457DF">
            <w:pPr>
              <w:pStyle w:val="TAC"/>
            </w:pPr>
            <w:r w:rsidRPr="00F56F17">
              <w:t>LGE</w:t>
            </w:r>
            <w:r w:rsidRPr="00F56F17">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69BCF6" w14:textId="77777777" w:rsidR="0017378E" w:rsidRPr="001457DF" w:rsidRDefault="0017378E" w:rsidP="001457DF">
            <w:pPr>
              <w:pStyle w:val="TAC"/>
            </w:pPr>
            <w:r w:rsidRPr="001457DF">
              <w:t>5%</w:t>
            </w:r>
          </w:p>
        </w:tc>
        <w:tc>
          <w:tcPr>
            <w:tcW w:w="895" w:type="pct"/>
            <w:tcBorders>
              <w:top w:val="nil"/>
              <w:left w:val="nil"/>
              <w:bottom w:val="single" w:sz="4" w:space="0" w:color="auto"/>
              <w:right w:val="single" w:sz="4" w:space="0" w:color="auto"/>
            </w:tcBorders>
            <w:shd w:val="clear" w:color="auto" w:fill="auto"/>
            <w:noWrap/>
            <w:vAlign w:val="center"/>
            <w:hideMark/>
          </w:tcPr>
          <w:p w14:paraId="61830767"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7ABFD2AE" w14:textId="77777777" w:rsidR="0017378E" w:rsidRPr="001457DF" w:rsidRDefault="0017378E" w:rsidP="001457DF">
            <w:pPr>
              <w:pStyle w:val="TAC"/>
            </w:pPr>
            <w:r w:rsidRPr="001457DF">
              <w:t>-0.12</w:t>
            </w:r>
          </w:p>
        </w:tc>
        <w:tc>
          <w:tcPr>
            <w:tcW w:w="1133" w:type="pct"/>
            <w:tcBorders>
              <w:top w:val="nil"/>
              <w:left w:val="nil"/>
              <w:bottom w:val="single" w:sz="4" w:space="0" w:color="auto"/>
              <w:right w:val="single" w:sz="4" w:space="0" w:color="auto"/>
            </w:tcBorders>
            <w:shd w:val="clear" w:color="auto" w:fill="auto"/>
            <w:noWrap/>
            <w:vAlign w:val="center"/>
            <w:hideMark/>
          </w:tcPr>
          <w:p w14:paraId="2C025C5E"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719E3F10" w14:textId="77777777" w:rsidR="0017378E" w:rsidRPr="001457DF" w:rsidRDefault="0017378E" w:rsidP="001457DF">
            <w:pPr>
              <w:pStyle w:val="TAC"/>
            </w:pPr>
            <w:r w:rsidRPr="001457DF">
              <w:t>-1.98</w:t>
            </w:r>
          </w:p>
        </w:tc>
      </w:tr>
      <w:tr w:rsidR="0017378E" w:rsidRPr="009531ED" w14:paraId="656EE8C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ABE5B9"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A98C145" w14:textId="77777777" w:rsidR="0017378E" w:rsidRPr="001457DF" w:rsidRDefault="0017378E" w:rsidP="001457DF">
            <w:pPr>
              <w:pStyle w:val="TAC"/>
            </w:pPr>
            <w:r w:rsidRPr="001457DF">
              <w:t>50%</w:t>
            </w:r>
          </w:p>
        </w:tc>
        <w:tc>
          <w:tcPr>
            <w:tcW w:w="895" w:type="pct"/>
            <w:tcBorders>
              <w:top w:val="nil"/>
              <w:left w:val="nil"/>
              <w:bottom w:val="single" w:sz="4" w:space="0" w:color="auto"/>
              <w:right w:val="single" w:sz="4" w:space="0" w:color="auto"/>
            </w:tcBorders>
            <w:shd w:val="clear" w:color="auto" w:fill="auto"/>
            <w:noWrap/>
            <w:vAlign w:val="center"/>
            <w:hideMark/>
          </w:tcPr>
          <w:p w14:paraId="513B76D1"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714A086A" w14:textId="77777777" w:rsidR="0017378E" w:rsidRPr="001457DF" w:rsidRDefault="0017378E" w:rsidP="001457DF">
            <w:pPr>
              <w:pStyle w:val="TAC"/>
            </w:pPr>
            <w:r w:rsidRPr="001457DF">
              <w:t>-0.08</w:t>
            </w:r>
          </w:p>
        </w:tc>
        <w:tc>
          <w:tcPr>
            <w:tcW w:w="1133" w:type="pct"/>
            <w:tcBorders>
              <w:top w:val="nil"/>
              <w:left w:val="nil"/>
              <w:bottom w:val="single" w:sz="4" w:space="0" w:color="auto"/>
              <w:right w:val="single" w:sz="4" w:space="0" w:color="auto"/>
            </w:tcBorders>
            <w:shd w:val="clear" w:color="auto" w:fill="auto"/>
            <w:noWrap/>
            <w:vAlign w:val="center"/>
            <w:hideMark/>
          </w:tcPr>
          <w:p w14:paraId="4031B834"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4E7479BB" w14:textId="77777777" w:rsidR="0017378E" w:rsidRPr="001457DF" w:rsidRDefault="0017378E" w:rsidP="001457DF">
            <w:pPr>
              <w:pStyle w:val="TAC"/>
            </w:pPr>
            <w:r w:rsidRPr="001457DF">
              <w:t>-0.78</w:t>
            </w:r>
          </w:p>
        </w:tc>
      </w:tr>
      <w:tr w:rsidR="0017378E" w:rsidRPr="009531ED" w14:paraId="339FB01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E4FF12" w14:textId="77777777" w:rsidR="0017378E" w:rsidRPr="001457DF"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E1A3B24" w14:textId="77777777" w:rsidR="0017378E" w:rsidRPr="001457DF" w:rsidRDefault="0017378E" w:rsidP="001457DF">
            <w:pPr>
              <w:pStyle w:val="TAC"/>
            </w:pPr>
            <w:r w:rsidRPr="001457DF">
              <w:t>95%</w:t>
            </w:r>
          </w:p>
        </w:tc>
        <w:tc>
          <w:tcPr>
            <w:tcW w:w="895" w:type="pct"/>
            <w:tcBorders>
              <w:top w:val="nil"/>
              <w:left w:val="nil"/>
              <w:bottom w:val="single" w:sz="4" w:space="0" w:color="auto"/>
              <w:right w:val="single" w:sz="4" w:space="0" w:color="auto"/>
            </w:tcBorders>
            <w:shd w:val="clear" w:color="auto" w:fill="auto"/>
            <w:noWrap/>
            <w:vAlign w:val="center"/>
            <w:hideMark/>
          </w:tcPr>
          <w:p w14:paraId="7F5BB99A" w14:textId="77777777" w:rsidR="0017378E" w:rsidRPr="001457DF" w:rsidRDefault="0017378E" w:rsidP="001457DF">
            <w:pPr>
              <w:pStyle w:val="TAC"/>
            </w:pPr>
            <w:r w:rsidRPr="001457DF">
              <w:t>-</w:t>
            </w:r>
          </w:p>
        </w:tc>
        <w:tc>
          <w:tcPr>
            <w:tcW w:w="483" w:type="pct"/>
            <w:tcBorders>
              <w:top w:val="nil"/>
              <w:left w:val="nil"/>
              <w:bottom w:val="single" w:sz="4" w:space="0" w:color="auto"/>
              <w:right w:val="single" w:sz="4" w:space="0" w:color="auto"/>
            </w:tcBorders>
            <w:shd w:val="clear" w:color="auto" w:fill="auto"/>
            <w:noWrap/>
            <w:vAlign w:val="center"/>
            <w:hideMark/>
          </w:tcPr>
          <w:p w14:paraId="7CEC4DF1" w14:textId="77777777" w:rsidR="0017378E" w:rsidRPr="001457DF" w:rsidRDefault="0017378E" w:rsidP="001457DF">
            <w:pPr>
              <w:pStyle w:val="TAC"/>
            </w:pPr>
            <w:r w:rsidRPr="001457DF">
              <w:t>-0.04</w:t>
            </w:r>
          </w:p>
        </w:tc>
        <w:tc>
          <w:tcPr>
            <w:tcW w:w="1133" w:type="pct"/>
            <w:tcBorders>
              <w:top w:val="nil"/>
              <w:left w:val="nil"/>
              <w:bottom w:val="single" w:sz="4" w:space="0" w:color="auto"/>
              <w:right w:val="single" w:sz="4" w:space="0" w:color="auto"/>
            </w:tcBorders>
            <w:shd w:val="clear" w:color="auto" w:fill="auto"/>
            <w:noWrap/>
            <w:vAlign w:val="center"/>
            <w:hideMark/>
          </w:tcPr>
          <w:p w14:paraId="10770047" w14:textId="77777777" w:rsidR="0017378E" w:rsidRPr="001457DF" w:rsidRDefault="0017378E" w:rsidP="001457DF">
            <w:pPr>
              <w:pStyle w:val="TAC"/>
            </w:pPr>
            <w:r w:rsidRPr="001457DF">
              <w:t>-</w:t>
            </w:r>
          </w:p>
        </w:tc>
        <w:tc>
          <w:tcPr>
            <w:tcW w:w="611" w:type="pct"/>
            <w:tcBorders>
              <w:top w:val="nil"/>
              <w:left w:val="nil"/>
              <w:bottom w:val="single" w:sz="4" w:space="0" w:color="auto"/>
              <w:right w:val="single" w:sz="4" w:space="0" w:color="auto"/>
            </w:tcBorders>
            <w:shd w:val="clear" w:color="auto" w:fill="auto"/>
            <w:noWrap/>
            <w:vAlign w:val="center"/>
            <w:hideMark/>
          </w:tcPr>
          <w:p w14:paraId="405262A8" w14:textId="77777777" w:rsidR="0017378E" w:rsidRPr="001457DF" w:rsidRDefault="0017378E" w:rsidP="001457DF">
            <w:pPr>
              <w:pStyle w:val="TAC"/>
            </w:pPr>
            <w:r w:rsidRPr="001457DF">
              <w:t>-0.27</w:t>
            </w:r>
          </w:p>
        </w:tc>
      </w:tr>
      <w:bookmarkEnd w:id="193"/>
    </w:tbl>
    <w:p w14:paraId="4F1AA160" w14:textId="77777777" w:rsidR="00584505" w:rsidRPr="00F56F17" w:rsidRDefault="00584505" w:rsidP="00F56F17"/>
    <w:p w14:paraId="4BADB1D9" w14:textId="77777777" w:rsidR="00EE0529" w:rsidRPr="002F6FF2" w:rsidRDefault="00EE0529" w:rsidP="00EE0529">
      <w:pPr>
        <w:pStyle w:val="Heading1"/>
      </w:pPr>
      <w:bookmarkStart w:id="283" w:name="_Toc9036935"/>
      <w:bookmarkStart w:id="284" w:name="_Toc9039948"/>
      <w:bookmarkStart w:id="285" w:name="_Toc9043000"/>
      <w:bookmarkStart w:id="286" w:name="_Hlk5799984"/>
      <w:r w:rsidRPr="002F6FF2">
        <w:t>6</w:t>
      </w:r>
      <w:r w:rsidRPr="002F6FF2">
        <w:tab/>
      </w:r>
      <w:r w:rsidR="004477FD" w:rsidRPr="002F6FF2">
        <w:t xml:space="preserve">Summary and </w:t>
      </w:r>
      <w:r w:rsidR="004477FD" w:rsidRPr="00F56F17">
        <w:t>recommendations</w:t>
      </w:r>
      <w:bookmarkEnd w:id="283"/>
      <w:bookmarkEnd w:id="284"/>
      <w:bookmarkEnd w:id="285"/>
    </w:p>
    <w:p w14:paraId="69E022B6" w14:textId="5CBF9E76" w:rsidR="009E40D0" w:rsidRPr="002F6FF2" w:rsidRDefault="00FD4388" w:rsidP="002F6FF2">
      <w:pPr>
        <w:pStyle w:val="Heading2"/>
      </w:pPr>
      <w:bookmarkStart w:id="287" w:name="_Toc9036936"/>
      <w:bookmarkStart w:id="288" w:name="_Toc9039949"/>
      <w:bookmarkStart w:id="289" w:name="_Toc9043001"/>
      <w:r w:rsidRPr="002F6FF2">
        <w:t>6.1</w:t>
      </w:r>
      <w:r w:rsidR="00F56F17">
        <w:tab/>
      </w:r>
      <w:r w:rsidR="009E40D0" w:rsidRPr="00F56F17">
        <w:rPr>
          <w:rFonts w:hint="eastAsia"/>
        </w:rPr>
        <w:t>Z</w:t>
      </w:r>
      <w:r w:rsidR="009E40D0" w:rsidRPr="00F56F17">
        <w:t>ero grid sh</w:t>
      </w:r>
      <w:r w:rsidR="009E40D0" w:rsidRPr="002F6FF2">
        <w:t>ift</w:t>
      </w:r>
      <w:bookmarkEnd w:id="287"/>
      <w:bookmarkEnd w:id="288"/>
      <w:bookmarkEnd w:id="289"/>
    </w:p>
    <w:p w14:paraId="2628855F" w14:textId="2465C3EC" w:rsidR="009E40D0" w:rsidRPr="002F6FF2" w:rsidRDefault="009E40D0" w:rsidP="00F56F17">
      <w:pPr>
        <w:rPr>
          <w:rFonts w:eastAsia="SimSun"/>
          <w:lang w:eastAsia="zh-CN"/>
        </w:rPr>
      </w:pPr>
      <w:r w:rsidRPr="009132C5">
        <w:rPr>
          <w:lang w:eastAsia="zh-CN"/>
        </w:rPr>
        <w:t xml:space="preserve">As discussed in Annex </w:t>
      </w:r>
      <w:r w:rsidRPr="00CA0EE5">
        <w:rPr>
          <w:lang w:eastAsia="zh-CN"/>
        </w:rPr>
        <w:t>B, for zero grid shift, RX blocking (and hence zero UL throughput) occurs at the victim base statio</w:t>
      </w:r>
      <w:r w:rsidRPr="00F56F17">
        <w:rPr>
          <w:lang w:eastAsia="zh-CN"/>
        </w:rPr>
        <w:t>n during subframes in which a co-located aggress</w:t>
      </w:r>
      <w:r w:rsidRPr="00D93DA3">
        <w:rPr>
          <w:lang w:eastAsia="zh-CN"/>
        </w:rPr>
        <w:t>or BS transmits in all scenarios.</w:t>
      </w:r>
    </w:p>
    <w:p w14:paraId="2E845650" w14:textId="3E2F02CA" w:rsidR="00271A94" w:rsidRPr="002F6FF2" w:rsidRDefault="00B70B03" w:rsidP="00337143">
      <w:pPr>
        <w:pStyle w:val="Heading2"/>
        <w:rPr>
          <w:rFonts w:eastAsia="SimSun"/>
          <w:i/>
          <w:lang w:eastAsia="zh-CN"/>
        </w:rPr>
      </w:pPr>
      <w:bookmarkStart w:id="290" w:name="_Toc9036937"/>
      <w:bookmarkStart w:id="291" w:name="_Toc9039950"/>
      <w:bookmarkStart w:id="292" w:name="_Toc9043002"/>
      <w:r w:rsidRPr="002F6FF2">
        <w:t>6.2</w:t>
      </w:r>
      <w:r w:rsidR="00F56F17">
        <w:tab/>
      </w:r>
      <w:r w:rsidR="009E40D0" w:rsidRPr="00F56F17">
        <w:t>Summary of results for 100% grid shift</w:t>
      </w:r>
      <w:bookmarkEnd w:id="290"/>
      <w:bookmarkEnd w:id="291"/>
      <w:bookmarkEnd w:id="292"/>
    </w:p>
    <w:p w14:paraId="25F00FCF" w14:textId="2C8AC4C5" w:rsidR="00271A94" w:rsidRPr="002F6FF2" w:rsidRDefault="00AD7142" w:rsidP="001457DF">
      <w:pPr>
        <w:pStyle w:val="Heading3"/>
      </w:pPr>
      <w:bookmarkStart w:id="293" w:name="_Toc9039951"/>
      <w:bookmarkStart w:id="294" w:name="_Toc9043003"/>
      <w:r w:rsidRPr="00CF2338">
        <w:t>6.2.1</w:t>
      </w:r>
      <w:bookmarkStart w:id="295" w:name="_Toc9036938"/>
      <w:r w:rsidR="00F56F17">
        <w:tab/>
      </w:r>
      <w:r w:rsidR="00271A94" w:rsidRPr="00F56F17">
        <w:t>FR1</w:t>
      </w:r>
      <w:bookmarkEnd w:id="293"/>
      <w:bookmarkEnd w:id="294"/>
      <w:bookmarkEnd w:id="295"/>
    </w:p>
    <w:p w14:paraId="059B3C63" w14:textId="77777777" w:rsidR="00271A94" w:rsidRPr="002F6FF2" w:rsidRDefault="00271A94" w:rsidP="001457DF">
      <w:pPr>
        <w:rPr>
          <w:lang w:eastAsia="zh-CN"/>
        </w:rPr>
      </w:pPr>
      <w:r w:rsidRPr="002F6FF2">
        <w:rPr>
          <w:lang w:eastAsia="zh-CN"/>
        </w:rPr>
        <w:t>For the evalu</w:t>
      </w:r>
      <w:r w:rsidRPr="00F56F17">
        <w:rPr>
          <w:lang w:eastAsia="zh-CN"/>
        </w:rPr>
        <w:t>ated adjacent channel for FR1 scenarios, the following observations have been made for Cross link interference (CLI) based on different traffic conditions (full buffer and low traffic mode) and different BS Tx power levels without any RF r</w:t>
      </w:r>
      <w:r w:rsidRPr="002F6FF2">
        <w:rPr>
          <w:lang w:eastAsia="zh-CN"/>
        </w:rPr>
        <w:t>equirement change or interference mitigation:</w:t>
      </w:r>
    </w:p>
    <w:p w14:paraId="6235471B" w14:textId="62AB74AF" w:rsidR="007861A1" w:rsidRPr="002F6FF2" w:rsidRDefault="00AD7142" w:rsidP="001457DF">
      <w:pPr>
        <w:pStyle w:val="Heading4"/>
      </w:pPr>
      <w:bookmarkStart w:id="296" w:name="_Toc9036939"/>
      <w:bookmarkStart w:id="297" w:name="_Toc9039952"/>
      <w:bookmarkStart w:id="298" w:name="_Toc9043004"/>
      <w:r w:rsidRPr="002F6FF2">
        <w:rPr>
          <w:lang w:eastAsia="ko-KR"/>
        </w:rPr>
        <w:t>6.2.1.</w:t>
      </w:r>
      <w:r w:rsidRPr="00F56F17">
        <w:rPr>
          <w:lang w:eastAsia="ko-KR"/>
        </w:rPr>
        <w:t>1</w:t>
      </w:r>
      <w:r w:rsidR="00F56F17">
        <w:rPr>
          <w:lang w:eastAsia="ko-KR"/>
        </w:rPr>
        <w:tab/>
      </w:r>
      <w:r w:rsidR="007861A1" w:rsidRPr="00F56F17">
        <w:rPr>
          <w:rFonts w:hint="eastAsia"/>
          <w:lang w:eastAsia="ko-KR"/>
        </w:rPr>
        <w:t>Macr</w:t>
      </w:r>
      <w:r w:rsidR="007861A1" w:rsidRPr="002F6FF2">
        <w:rPr>
          <w:lang w:eastAsia="ko-KR"/>
        </w:rPr>
        <w:t>o-to-Macro scenario</w:t>
      </w:r>
      <w:bookmarkEnd w:id="296"/>
      <w:bookmarkEnd w:id="297"/>
      <w:bookmarkEnd w:id="298"/>
    </w:p>
    <w:p w14:paraId="5251CE53" w14:textId="53536FCC" w:rsidR="00271A94" w:rsidRPr="00F56F17" w:rsidRDefault="00F56F17" w:rsidP="001457DF">
      <w:pPr>
        <w:pStyle w:val="B10"/>
        <w:rPr>
          <w:lang w:eastAsia="ko-KR"/>
        </w:rPr>
      </w:pPr>
      <w:r>
        <w:rPr>
          <w:lang w:eastAsia="ko-KR"/>
        </w:rPr>
        <w:t>-</w:t>
      </w:r>
      <w:r>
        <w:rPr>
          <w:lang w:eastAsia="ko-KR"/>
        </w:rPr>
        <w:tab/>
      </w:r>
      <w:r w:rsidR="00271A94" w:rsidRPr="00F56F17">
        <w:rPr>
          <w:lang w:eastAsia="ko-KR"/>
        </w:rPr>
        <w:t>For BS to BS interference, performance degradation was observed in adjacent channel.</w:t>
      </w:r>
    </w:p>
    <w:p w14:paraId="27651B33" w14:textId="2E91E787" w:rsidR="00271A94" w:rsidRPr="00F56F17" w:rsidRDefault="00F56F17" w:rsidP="001457DF">
      <w:pPr>
        <w:pStyle w:val="B10"/>
        <w:rPr>
          <w:lang w:eastAsia="ko-KR"/>
        </w:rPr>
      </w:pPr>
      <w:r>
        <w:rPr>
          <w:lang w:eastAsia="ko-KR"/>
        </w:rPr>
        <w:t>-</w:t>
      </w:r>
      <w:r>
        <w:rPr>
          <w:lang w:eastAsia="ko-KR"/>
        </w:rPr>
        <w:tab/>
      </w:r>
      <w:r w:rsidR="00271A94" w:rsidRPr="00F56F17">
        <w:rPr>
          <w:lang w:eastAsia="ko-KR"/>
        </w:rPr>
        <w:t xml:space="preserve">No performance degradation relating to ACLR/ACS due to UE to UE interference was observed in </w:t>
      </w:r>
      <w:r w:rsidR="00271A94" w:rsidRPr="002F6FF2">
        <w:rPr>
          <w:lang w:eastAsia="ko-KR"/>
        </w:rPr>
        <w:t xml:space="preserve">adjacent </w:t>
      </w:r>
      <w:r w:rsidR="00271A94" w:rsidRPr="00F56F17">
        <w:rPr>
          <w:lang w:eastAsia="ko-KR"/>
        </w:rPr>
        <w:t>channel.</w:t>
      </w:r>
    </w:p>
    <w:p w14:paraId="63E7FEDB" w14:textId="66A8437A" w:rsidR="007861A1" w:rsidRPr="002F6FF2" w:rsidRDefault="00AD7142" w:rsidP="001457DF">
      <w:pPr>
        <w:pStyle w:val="Heading4"/>
        <w:rPr>
          <w:lang w:eastAsia="ko-KR"/>
        </w:rPr>
      </w:pPr>
      <w:bookmarkStart w:id="299" w:name="_Toc9036940"/>
      <w:bookmarkStart w:id="300" w:name="_Toc9039953"/>
      <w:bookmarkStart w:id="301" w:name="_Toc9043005"/>
      <w:r w:rsidRPr="002F6FF2">
        <w:rPr>
          <w:lang w:eastAsia="ko-KR"/>
        </w:rPr>
        <w:lastRenderedPageBreak/>
        <w:t>6.</w:t>
      </w:r>
      <w:r w:rsidRPr="00F56F17">
        <w:rPr>
          <w:lang w:eastAsia="ko-KR"/>
        </w:rPr>
        <w:t>2.1.2</w:t>
      </w:r>
      <w:r w:rsidR="00F56F17">
        <w:rPr>
          <w:lang w:eastAsia="ko-KR"/>
        </w:rPr>
        <w:tab/>
      </w:r>
      <w:r w:rsidR="007861A1" w:rsidRPr="00F56F17">
        <w:rPr>
          <w:lang w:eastAsia="ko-KR"/>
        </w:rPr>
        <w:t>Indoor-to-Macro scenario</w:t>
      </w:r>
      <w:bookmarkEnd w:id="299"/>
      <w:bookmarkEnd w:id="300"/>
      <w:bookmarkEnd w:id="301"/>
    </w:p>
    <w:p w14:paraId="0F6B3EAA" w14:textId="4B58A450" w:rsidR="00271A94" w:rsidRPr="00F56F17" w:rsidRDefault="00F56F17" w:rsidP="001457DF">
      <w:pPr>
        <w:pStyle w:val="B10"/>
        <w:rPr>
          <w:lang w:eastAsia="ko-KR"/>
        </w:rPr>
      </w:pPr>
      <w:r>
        <w:rPr>
          <w:lang w:eastAsia="ko-KR"/>
        </w:rPr>
        <w:t>-</w:t>
      </w:r>
      <w:r>
        <w:rPr>
          <w:lang w:eastAsia="ko-KR"/>
        </w:rPr>
        <w:tab/>
      </w:r>
      <w:r w:rsidR="00271A94" w:rsidRPr="00F56F17">
        <w:rPr>
          <w:lang w:eastAsia="ko-KR"/>
        </w:rPr>
        <w:t>For BS to BS interference and UE to UE interference, no performance degradation relating to ACLR/ACS was observed in adjacent channel.</w:t>
      </w:r>
    </w:p>
    <w:p w14:paraId="204FA752" w14:textId="60317A5B" w:rsidR="00271A94" w:rsidRPr="002F6FF2" w:rsidRDefault="00AD7142" w:rsidP="001457DF">
      <w:pPr>
        <w:pStyle w:val="Heading4"/>
        <w:rPr>
          <w:lang w:eastAsia="ko-KR"/>
        </w:rPr>
      </w:pPr>
      <w:bookmarkStart w:id="302" w:name="_Toc9036941"/>
      <w:bookmarkStart w:id="303" w:name="_Toc9039954"/>
      <w:bookmarkStart w:id="304" w:name="_Toc9043006"/>
      <w:r w:rsidRPr="002F6FF2">
        <w:rPr>
          <w:lang w:eastAsia="ko-KR"/>
        </w:rPr>
        <w:t>6.</w:t>
      </w:r>
      <w:r w:rsidRPr="00F56F17">
        <w:rPr>
          <w:lang w:eastAsia="ko-KR"/>
        </w:rPr>
        <w:t>2.1.3</w:t>
      </w:r>
      <w:r w:rsidR="00F56F17">
        <w:rPr>
          <w:lang w:eastAsia="ko-KR"/>
        </w:rPr>
        <w:tab/>
      </w:r>
      <w:r w:rsidR="007861A1" w:rsidRPr="00F56F17">
        <w:rPr>
          <w:lang w:eastAsia="ko-KR"/>
        </w:rPr>
        <w:t>Indoor-to-Indoor scenario</w:t>
      </w:r>
      <w:bookmarkEnd w:id="302"/>
      <w:bookmarkEnd w:id="303"/>
      <w:bookmarkEnd w:id="304"/>
    </w:p>
    <w:p w14:paraId="73C3CE5D" w14:textId="6B1F7435" w:rsidR="00271A94" w:rsidRPr="009132C5" w:rsidRDefault="00F56F17" w:rsidP="001457DF">
      <w:pPr>
        <w:pStyle w:val="B10"/>
        <w:rPr>
          <w:lang w:eastAsia="ko-KR"/>
        </w:rPr>
      </w:pPr>
      <w:r>
        <w:rPr>
          <w:lang w:eastAsia="ko-KR"/>
        </w:rPr>
        <w:t>-</w:t>
      </w:r>
      <w:r>
        <w:rPr>
          <w:lang w:eastAsia="ko-KR"/>
        </w:rPr>
        <w:tab/>
      </w:r>
      <w:r w:rsidR="00271A94" w:rsidRPr="00F56F17">
        <w:rPr>
          <w:lang w:eastAsia="ko-KR"/>
        </w:rPr>
        <w:t>For BS to BS interference, no perfor</w:t>
      </w:r>
      <w:r w:rsidR="00271A94" w:rsidRPr="002F6FF2">
        <w:rPr>
          <w:lang w:eastAsia="ko-KR"/>
        </w:rPr>
        <w:t>mance degradation was observed in adjacent channel based on both full buffer and low traffic mode provided that the BS and UE have similar power.</w:t>
      </w:r>
    </w:p>
    <w:p w14:paraId="39D0CB88" w14:textId="1BC46B83" w:rsidR="00271A94" w:rsidRPr="002F6FF2" w:rsidRDefault="00F56F17" w:rsidP="001457DF">
      <w:pPr>
        <w:pStyle w:val="B10"/>
        <w:rPr>
          <w:lang w:eastAsia="ko-KR"/>
        </w:rPr>
      </w:pPr>
      <w:r>
        <w:rPr>
          <w:lang w:eastAsia="ko-KR"/>
        </w:rPr>
        <w:t>-</w:t>
      </w:r>
      <w:r>
        <w:rPr>
          <w:lang w:eastAsia="ko-KR"/>
        </w:rPr>
        <w:tab/>
      </w:r>
      <w:r w:rsidR="00271A94" w:rsidRPr="00F56F17">
        <w:rPr>
          <w:lang w:eastAsia="ko-KR"/>
        </w:rPr>
        <w:t>When higher BS transmission power is assumed, some performance degradation was observed for BS to BS interfere</w:t>
      </w:r>
      <w:r w:rsidR="00271A94" w:rsidRPr="002F6FF2">
        <w:rPr>
          <w:lang w:eastAsia="ko-KR"/>
        </w:rPr>
        <w:t>nce.</w:t>
      </w:r>
    </w:p>
    <w:p w14:paraId="1A1D0317" w14:textId="72F89BFB" w:rsidR="00271A94" w:rsidRPr="00F56F17" w:rsidRDefault="00F56F17" w:rsidP="001457DF">
      <w:pPr>
        <w:pStyle w:val="B10"/>
        <w:rPr>
          <w:lang w:eastAsia="ko-KR"/>
        </w:rPr>
      </w:pPr>
      <w:r>
        <w:rPr>
          <w:lang w:eastAsia="ko-KR"/>
        </w:rPr>
        <w:t>-</w:t>
      </w:r>
      <w:r>
        <w:rPr>
          <w:lang w:eastAsia="ko-KR"/>
        </w:rPr>
        <w:tab/>
      </w:r>
      <w:r w:rsidR="00271A94" w:rsidRPr="00F56F17">
        <w:rPr>
          <w:lang w:eastAsia="ko-KR"/>
        </w:rPr>
        <w:t>For UE to UE interference, no performance degradation relating to ACLR/ACS was observed in adjacent channel based on both full buffer and low traffic mode.</w:t>
      </w:r>
    </w:p>
    <w:p w14:paraId="660C454C" w14:textId="652FE97F" w:rsidR="00271A94" w:rsidRPr="002F6FF2" w:rsidRDefault="00AD7142" w:rsidP="001457DF">
      <w:pPr>
        <w:pStyle w:val="Heading4"/>
        <w:rPr>
          <w:lang w:eastAsia="ko-KR"/>
        </w:rPr>
      </w:pPr>
      <w:bookmarkStart w:id="305" w:name="_Toc9036942"/>
      <w:bookmarkStart w:id="306" w:name="_Toc9039955"/>
      <w:bookmarkStart w:id="307" w:name="_Toc9043007"/>
      <w:r w:rsidRPr="002F6FF2">
        <w:rPr>
          <w:lang w:eastAsia="ko-KR"/>
        </w:rPr>
        <w:t>6.2.1</w:t>
      </w:r>
      <w:r w:rsidRPr="00F56F17">
        <w:rPr>
          <w:lang w:eastAsia="ko-KR"/>
        </w:rPr>
        <w:t>.4</w:t>
      </w:r>
      <w:r w:rsidR="00F56F17">
        <w:rPr>
          <w:lang w:eastAsia="ko-KR"/>
        </w:rPr>
        <w:tab/>
      </w:r>
      <w:r w:rsidR="007861A1" w:rsidRPr="00F56F17">
        <w:rPr>
          <w:lang w:eastAsia="ko-KR"/>
        </w:rPr>
        <w:t>Macro-to-Indoor scenario</w:t>
      </w:r>
      <w:bookmarkEnd w:id="305"/>
      <w:bookmarkEnd w:id="306"/>
      <w:bookmarkEnd w:id="307"/>
    </w:p>
    <w:p w14:paraId="37594EC2" w14:textId="7FE02985" w:rsidR="00271A94" w:rsidRPr="002F6FF2" w:rsidRDefault="00F56F17" w:rsidP="001457DF">
      <w:pPr>
        <w:pStyle w:val="B10"/>
        <w:rPr>
          <w:lang w:eastAsia="ko-KR"/>
        </w:rPr>
      </w:pPr>
      <w:r>
        <w:rPr>
          <w:lang w:eastAsia="ko-KR"/>
        </w:rPr>
        <w:t>-</w:t>
      </w:r>
      <w:r>
        <w:rPr>
          <w:lang w:eastAsia="ko-KR"/>
        </w:rPr>
        <w:tab/>
      </w:r>
      <w:r w:rsidR="00271A94" w:rsidRPr="00F56F17">
        <w:rPr>
          <w:lang w:eastAsia="ko-KR"/>
        </w:rPr>
        <w:t>For BS to BS interference, no performance degradation was obse</w:t>
      </w:r>
      <w:r w:rsidR="00271A94" w:rsidRPr="002F6FF2">
        <w:rPr>
          <w:lang w:eastAsia="ko-KR"/>
        </w:rPr>
        <w:t>rved in adjacent channel.</w:t>
      </w:r>
    </w:p>
    <w:p w14:paraId="46F07C08" w14:textId="5DF2A09B" w:rsidR="00271A94" w:rsidRPr="00F56F17" w:rsidRDefault="00F56F17" w:rsidP="001457DF">
      <w:pPr>
        <w:pStyle w:val="B10"/>
        <w:rPr>
          <w:lang w:eastAsia="ko-KR"/>
        </w:rPr>
      </w:pPr>
      <w:r>
        <w:rPr>
          <w:lang w:eastAsia="ko-KR"/>
        </w:rPr>
        <w:t>-</w:t>
      </w:r>
      <w:r>
        <w:rPr>
          <w:lang w:eastAsia="ko-KR"/>
        </w:rPr>
        <w:tab/>
      </w:r>
      <w:r w:rsidR="00271A94" w:rsidRPr="00F56F17">
        <w:rPr>
          <w:lang w:eastAsia="ko-KR"/>
        </w:rPr>
        <w:t>For UE to UE interference, performance degradation was observed in adjacent channel by some companies.</w:t>
      </w:r>
    </w:p>
    <w:p w14:paraId="12D30E8F" w14:textId="77777777" w:rsidR="00271A94" w:rsidRPr="00D93DA3" w:rsidRDefault="00271A94" w:rsidP="001457DF">
      <w:pPr>
        <w:rPr>
          <w:lang w:eastAsia="ko-KR"/>
        </w:rPr>
      </w:pPr>
      <w:r w:rsidRPr="002F6FF2">
        <w:rPr>
          <w:lang w:eastAsia="ko-KR"/>
        </w:rPr>
        <w:t>It is not</w:t>
      </w:r>
      <w:r w:rsidRPr="00F56F17">
        <w:rPr>
          <w:lang w:eastAsia="ko-KR"/>
        </w:rPr>
        <w:t>ed that there may be a possibility of UE blocking occurring but this was not investigated as the studies in this WI ar</w:t>
      </w:r>
      <w:r w:rsidRPr="002F6FF2">
        <w:rPr>
          <w:lang w:eastAsia="ko-KR"/>
        </w:rPr>
        <w:t>e focused on ACLR/ACS co-existence impact</w:t>
      </w:r>
      <w:r w:rsidRPr="00D93DA3">
        <w:rPr>
          <w:lang w:eastAsia="ko-KR"/>
        </w:rPr>
        <w:t>.</w:t>
      </w:r>
    </w:p>
    <w:p w14:paraId="45E23AA6" w14:textId="5B5CA4A5" w:rsidR="00271A94" w:rsidRPr="002F6FF2" w:rsidRDefault="008A3984" w:rsidP="00F56F17">
      <w:pPr>
        <w:pStyle w:val="Heading3"/>
      </w:pPr>
      <w:bookmarkStart w:id="308" w:name="_Toc9036943"/>
      <w:bookmarkStart w:id="309" w:name="_Toc9039956"/>
      <w:bookmarkStart w:id="310" w:name="_Toc9043008"/>
      <w:r w:rsidRPr="00F56F17">
        <w:t>6.2.2</w:t>
      </w:r>
      <w:r w:rsidR="00F56F17">
        <w:tab/>
      </w:r>
      <w:r w:rsidR="00271A94" w:rsidRPr="00F56F17">
        <w:t>FR2</w:t>
      </w:r>
      <w:bookmarkEnd w:id="308"/>
      <w:bookmarkEnd w:id="309"/>
      <w:bookmarkEnd w:id="310"/>
    </w:p>
    <w:p w14:paraId="12F0BCB6" w14:textId="77777777" w:rsidR="00271A94" w:rsidRPr="009132C5" w:rsidRDefault="00271A94" w:rsidP="001457DF">
      <w:r w:rsidRPr="002F6FF2">
        <w:t xml:space="preserve">For the evaluated adjacent channel for FR2 scenarios, the following observations have been made for Cross link interference </w:t>
      </w:r>
      <w:r w:rsidRPr="00F56F17">
        <w:t>(CLI) based on different traffic conditions (full buffer and low traffic mode)</w:t>
      </w:r>
      <w:r w:rsidRPr="002F6FF2">
        <w:t xml:space="preserve"> and different BS Tx power levels without any RF requirement change or interference mitigation:</w:t>
      </w:r>
    </w:p>
    <w:p w14:paraId="055B3149" w14:textId="0C252E14" w:rsidR="002B2FBB" w:rsidRPr="002F6FF2" w:rsidRDefault="008A3984" w:rsidP="001457DF">
      <w:pPr>
        <w:pStyle w:val="Heading4"/>
        <w:rPr>
          <w:lang w:eastAsia="ko-KR"/>
        </w:rPr>
      </w:pPr>
      <w:bookmarkStart w:id="311" w:name="_Toc9036944"/>
      <w:bookmarkStart w:id="312" w:name="_Toc9039957"/>
      <w:bookmarkStart w:id="313" w:name="_Toc9043009"/>
      <w:r w:rsidRPr="00F56F17">
        <w:rPr>
          <w:lang w:eastAsia="ko-KR"/>
        </w:rPr>
        <w:t>6.2.2.1</w:t>
      </w:r>
      <w:r w:rsidR="00F56F17">
        <w:rPr>
          <w:lang w:eastAsia="ko-KR"/>
        </w:rPr>
        <w:tab/>
      </w:r>
      <w:r w:rsidR="002B2FBB" w:rsidRPr="00F56F17">
        <w:rPr>
          <w:lang w:eastAsia="ko-KR"/>
        </w:rPr>
        <w:t>Macro-to-Macro scenario</w:t>
      </w:r>
      <w:bookmarkEnd w:id="311"/>
      <w:bookmarkEnd w:id="312"/>
      <w:bookmarkEnd w:id="313"/>
    </w:p>
    <w:p w14:paraId="478DF173" w14:textId="09656A78" w:rsidR="00271A94" w:rsidRPr="009132C5" w:rsidRDefault="00F56F17" w:rsidP="001457DF">
      <w:pPr>
        <w:pStyle w:val="B10"/>
      </w:pPr>
      <w:r>
        <w:rPr>
          <w:lang w:eastAsia="ko-KR"/>
        </w:rPr>
        <w:t>-</w:t>
      </w:r>
      <w:r>
        <w:rPr>
          <w:lang w:eastAsia="ko-KR"/>
        </w:rPr>
        <w:tab/>
      </w:r>
      <w:r w:rsidR="00271A94" w:rsidRPr="00F56F17">
        <w:t>For BS to BS interference, some performance degradation was observed in adjacent channel with 100% grid shift. The extent of th</w:t>
      </w:r>
      <w:r w:rsidR="00271A94" w:rsidRPr="002F6FF2">
        <w:t xml:space="preserve">e observed degradation varied from minor to significant between companies. The degradations increase with lower grid shift and decrease with lower output power. </w:t>
      </w:r>
    </w:p>
    <w:p w14:paraId="32C08DE5" w14:textId="4C3EB0CA" w:rsidR="00271A94" w:rsidRPr="002F6FF2" w:rsidRDefault="00F56F17" w:rsidP="001457DF">
      <w:pPr>
        <w:pStyle w:val="B10"/>
      </w:pPr>
      <w:r>
        <w:rPr>
          <w:lang w:eastAsia="ko-KR"/>
        </w:rPr>
        <w:t>-</w:t>
      </w:r>
      <w:r>
        <w:rPr>
          <w:lang w:eastAsia="ko-KR"/>
        </w:rPr>
        <w:tab/>
      </w:r>
      <w:r w:rsidR="00271A94" w:rsidRPr="00F56F17">
        <w:t>For UE to UE interference, no performance degradation relating to ACLR/ACS was observed in adj</w:t>
      </w:r>
      <w:r w:rsidR="00271A94" w:rsidRPr="002F6FF2">
        <w:t>acent channel.</w:t>
      </w:r>
    </w:p>
    <w:p w14:paraId="60D51D09" w14:textId="12B22FB9" w:rsidR="002B2FBB" w:rsidRPr="00F56F17" w:rsidRDefault="008A3984" w:rsidP="00F56F17">
      <w:pPr>
        <w:pStyle w:val="Heading4"/>
        <w:rPr>
          <w:lang w:eastAsia="ko-KR"/>
        </w:rPr>
      </w:pPr>
      <w:bookmarkStart w:id="314" w:name="_Toc9036945"/>
      <w:bookmarkStart w:id="315" w:name="_Toc9039958"/>
      <w:bookmarkStart w:id="316" w:name="_Toc9043010"/>
      <w:r w:rsidRPr="002F6FF2">
        <w:rPr>
          <w:lang w:eastAsia="ko-KR"/>
        </w:rPr>
        <w:t>6.2.2.2</w:t>
      </w:r>
      <w:r w:rsidR="00F56F17">
        <w:rPr>
          <w:lang w:eastAsia="ko-KR"/>
        </w:rPr>
        <w:tab/>
      </w:r>
      <w:r w:rsidR="0021477F" w:rsidRPr="00F56F17">
        <w:rPr>
          <w:lang w:eastAsia="ko-KR"/>
        </w:rPr>
        <w:t>I</w:t>
      </w:r>
      <w:r w:rsidR="002B2FBB" w:rsidRPr="002F6FF2">
        <w:rPr>
          <w:lang w:eastAsia="ko-KR"/>
        </w:rPr>
        <w:t>nd</w:t>
      </w:r>
      <w:r w:rsidR="002B2FBB" w:rsidRPr="00F56F17">
        <w:rPr>
          <w:lang w:eastAsia="ko-KR"/>
        </w:rPr>
        <w:t>oor-to-Macro scenario</w:t>
      </w:r>
      <w:bookmarkEnd w:id="314"/>
      <w:bookmarkEnd w:id="315"/>
      <w:bookmarkEnd w:id="316"/>
    </w:p>
    <w:p w14:paraId="4F933148" w14:textId="098AFEEE" w:rsidR="00271A94" w:rsidRPr="00F56F17" w:rsidRDefault="00F56F17" w:rsidP="001457DF">
      <w:pPr>
        <w:pStyle w:val="B10"/>
      </w:pPr>
      <w:r>
        <w:rPr>
          <w:lang w:eastAsia="ko-KR"/>
        </w:rPr>
        <w:t>-</w:t>
      </w:r>
      <w:r>
        <w:rPr>
          <w:lang w:eastAsia="ko-KR"/>
        </w:rPr>
        <w:tab/>
      </w:r>
      <w:r w:rsidR="00271A94" w:rsidRPr="00F56F17">
        <w:t>For BS to BS interference and UE to UE interference, no performance degradation was observed in adjacent channel.</w:t>
      </w:r>
    </w:p>
    <w:p w14:paraId="361709BC" w14:textId="58DD938A" w:rsidR="002B2FBB" w:rsidRPr="00F56F17" w:rsidRDefault="008A3984" w:rsidP="00F56F17">
      <w:pPr>
        <w:pStyle w:val="Heading4"/>
        <w:rPr>
          <w:lang w:eastAsia="ko-KR"/>
        </w:rPr>
      </w:pPr>
      <w:bookmarkStart w:id="317" w:name="_Toc9036946"/>
      <w:bookmarkStart w:id="318" w:name="_Toc9039959"/>
      <w:bookmarkStart w:id="319" w:name="_Toc9043011"/>
      <w:r w:rsidRPr="002F6FF2">
        <w:rPr>
          <w:lang w:eastAsia="ko-KR"/>
        </w:rPr>
        <w:t>6.2.2.3</w:t>
      </w:r>
      <w:r w:rsidR="00F56F17">
        <w:rPr>
          <w:lang w:eastAsia="ko-KR"/>
        </w:rPr>
        <w:tab/>
      </w:r>
      <w:r w:rsidR="002B2FBB" w:rsidRPr="00F56F17">
        <w:rPr>
          <w:lang w:eastAsia="ko-KR"/>
        </w:rPr>
        <w:t>Indoor-to-Indoor scenario</w:t>
      </w:r>
      <w:bookmarkEnd w:id="317"/>
      <w:bookmarkEnd w:id="318"/>
      <w:bookmarkEnd w:id="319"/>
    </w:p>
    <w:p w14:paraId="2A6070CF" w14:textId="62D37C27" w:rsidR="00271A94" w:rsidRPr="009132C5" w:rsidRDefault="00F56F17" w:rsidP="001457DF">
      <w:pPr>
        <w:pStyle w:val="B10"/>
      </w:pPr>
      <w:r>
        <w:rPr>
          <w:lang w:eastAsia="ko-KR"/>
        </w:rPr>
        <w:t>-</w:t>
      </w:r>
      <w:r>
        <w:rPr>
          <w:lang w:eastAsia="ko-KR"/>
        </w:rPr>
        <w:tab/>
      </w:r>
      <w:r w:rsidR="00271A94" w:rsidRPr="00F56F17">
        <w:t>For BS to BS interference, some results showed no performanc</w:t>
      </w:r>
      <w:r w:rsidR="00271A94" w:rsidRPr="002F6FF2">
        <w:t>e degradation in the adjacent channel, and other results showed performance degradation. The performance degradation has some dependency on how power control is operated.</w:t>
      </w:r>
    </w:p>
    <w:p w14:paraId="041BD458" w14:textId="1EFDFB9B" w:rsidR="00271A94" w:rsidRPr="002F6FF2" w:rsidRDefault="00F56F17" w:rsidP="001457DF">
      <w:pPr>
        <w:pStyle w:val="B10"/>
      </w:pPr>
      <w:r>
        <w:rPr>
          <w:lang w:eastAsia="ko-KR"/>
        </w:rPr>
        <w:t>-</w:t>
      </w:r>
      <w:r>
        <w:rPr>
          <w:lang w:eastAsia="ko-KR"/>
        </w:rPr>
        <w:tab/>
      </w:r>
      <w:r w:rsidR="00271A94" w:rsidRPr="00F56F17">
        <w:t>For UE to UE interference, no performance degradation relating to ACLR/ACS was observ</w:t>
      </w:r>
      <w:r w:rsidR="00271A94" w:rsidRPr="002F6FF2">
        <w:t>ed in adjacent channel based on both full buffer and low traffic mode.</w:t>
      </w:r>
    </w:p>
    <w:p w14:paraId="3A337CC6" w14:textId="4771EBF9" w:rsidR="00F130CE" w:rsidRPr="00F56F17" w:rsidRDefault="008A3984" w:rsidP="00F56F17">
      <w:pPr>
        <w:pStyle w:val="Heading4"/>
        <w:rPr>
          <w:lang w:eastAsia="ko-KR"/>
        </w:rPr>
      </w:pPr>
      <w:bookmarkStart w:id="320" w:name="_Toc9036947"/>
      <w:bookmarkStart w:id="321" w:name="_Toc9039960"/>
      <w:bookmarkStart w:id="322" w:name="_Toc9043012"/>
      <w:r w:rsidRPr="002F6FF2">
        <w:rPr>
          <w:lang w:eastAsia="ko-KR"/>
        </w:rPr>
        <w:t>6.2.2.4</w:t>
      </w:r>
      <w:r w:rsidR="00F56F17">
        <w:rPr>
          <w:lang w:eastAsia="ko-KR"/>
        </w:rPr>
        <w:tab/>
      </w:r>
      <w:r w:rsidR="00F130CE" w:rsidRPr="00F56F17">
        <w:rPr>
          <w:lang w:eastAsia="ko-KR"/>
        </w:rPr>
        <w:t>Micro-to-Micro scenario</w:t>
      </w:r>
      <w:bookmarkEnd w:id="320"/>
      <w:bookmarkEnd w:id="321"/>
      <w:bookmarkEnd w:id="322"/>
    </w:p>
    <w:p w14:paraId="3E5AFDA7" w14:textId="69D3B64C" w:rsidR="00271A94" w:rsidRPr="00F56F17" w:rsidRDefault="00F56F17" w:rsidP="001457DF">
      <w:pPr>
        <w:pStyle w:val="B10"/>
      </w:pPr>
      <w:r>
        <w:rPr>
          <w:lang w:eastAsia="ko-KR"/>
        </w:rPr>
        <w:t>-</w:t>
      </w:r>
      <w:r>
        <w:rPr>
          <w:lang w:eastAsia="ko-KR"/>
        </w:rPr>
        <w:tab/>
      </w:r>
      <w:r w:rsidR="00271A94" w:rsidRPr="00F56F17">
        <w:t>Simulations were performed by 3 companies the results for BS-BS interference were contradictory as summarized below:</w:t>
      </w:r>
    </w:p>
    <w:p w14:paraId="43C1CA1B" w14:textId="4AF2FDC4" w:rsidR="00271A94" w:rsidRPr="002F6FF2" w:rsidRDefault="00F56F17" w:rsidP="001457DF">
      <w:pPr>
        <w:pStyle w:val="B2"/>
      </w:pPr>
      <w:r>
        <w:rPr>
          <w:lang w:eastAsia="ko-KR"/>
        </w:rPr>
        <w:t>-</w:t>
      </w:r>
      <w:r>
        <w:rPr>
          <w:lang w:eastAsia="ko-KR"/>
        </w:rPr>
        <w:tab/>
      </w:r>
      <w:r w:rsidR="00271A94" w:rsidRPr="00F56F17">
        <w:t xml:space="preserve">no performance degradation relating </w:t>
      </w:r>
      <w:r w:rsidR="00271A94" w:rsidRPr="002F6FF2">
        <w:t>to ACLR/ACS was observed.</w:t>
      </w:r>
    </w:p>
    <w:p w14:paraId="7C7350DC" w14:textId="2FA61735" w:rsidR="00271A94" w:rsidRPr="00F56F17" w:rsidRDefault="00F56F17" w:rsidP="001457DF">
      <w:pPr>
        <w:pStyle w:val="B2"/>
      </w:pPr>
      <w:r>
        <w:rPr>
          <w:lang w:eastAsia="ko-KR"/>
        </w:rPr>
        <w:lastRenderedPageBreak/>
        <w:t>-</w:t>
      </w:r>
      <w:r>
        <w:rPr>
          <w:lang w:eastAsia="ko-KR"/>
        </w:rPr>
        <w:tab/>
      </w:r>
      <w:r w:rsidR="00271A94" w:rsidRPr="00F56F17">
        <w:t>Significant BS to BS interference was observed relating to ACLR/ACS observed.</w:t>
      </w:r>
    </w:p>
    <w:p w14:paraId="6EF20D11" w14:textId="78FD9EED" w:rsidR="00271A94" w:rsidRPr="00D93DA3" w:rsidRDefault="00F56F17" w:rsidP="001457DF">
      <w:pPr>
        <w:pStyle w:val="B10"/>
      </w:pPr>
      <w:r>
        <w:rPr>
          <w:lang w:eastAsia="ko-KR"/>
        </w:rPr>
        <w:t>-</w:t>
      </w:r>
      <w:r>
        <w:rPr>
          <w:lang w:eastAsia="ko-KR"/>
        </w:rPr>
        <w:tab/>
      </w:r>
      <w:r w:rsidR="00271A94" w:rsidRPr="00F56F17">
        <w:t>All results showed that there was no UE to U</w:t>
      </w:r>
      <w:r w:rsidR="00271A94" w:rsidRPr="00D93DA3">
        <w:t>E interference relating to ACLR/ACS.</w:t>
      </w:r>
    </w:p>
    <w:p w14:paraId="3FE6BABB" w14:textId="6602591E" w:rsidR="00271A94" w:rsidRPr="002F6FF2" w:rsidRDefault="00F56F17" w:rsidP="001457DF">
      <w:pPr>
        <w:pStyle w:val="B10"/>
      </w:pPr>
      <w:r>
        <w:rPr>
          <w:lang w:eastAsia="ko-KR"/>
        </w:rPr>
        <w:t>-</w:t>
      </w:r>
      <w:r>
        <w:rPr>
          <w:lang w:eastAsia="ko-KR"/>
        </w:rPr>
        <w:tab/>
      </w:r>
      <w:r w:rsidR="00271A94" w:rsidRPr="00F56F17">
        <w:t>Some deployments in which the micro is close to the victim may cause lo</w:t>
      </w:r>
      <w:r w:rsidR="00271A94" w:rsidRPr="002F6FF2">
        <w:t>sses in a victim network, but this is lost in the statistics. Operators may need to take care about the distance between micros in close range.</w:t>
      </w:r>
    </w:p>
    <w:p w14:paraId="52C57284" w14:textId="31297C8A" w:rsidR="00A9133B" w:rsidRPr="002F6FF2" w:rsidRDefault="00271A94" w:rsidP="001457DF">
      <w:r w:rsidRPr="002F6FF2">
        <w:t>It is noted that there may be a possibility of UE blocking occurring but this was not investigated as the studies in this WI ar</w:t>
      </w:r>
      <w:r w:rsidRPr="00F56F17">
        <w:t>e focused on ACLR/ACS co-existence impact.</w:t>
      </w:r>
    </w:p>
    <w:p w14:paraId="7BC70CB0" w14:textId="78769D4C" w:rsidR="00A9133B" w:rsidRPr="00F56F17" w:rsidRDefault="004A72E9" w:rsidP="00F56F17">
      <w:pPr>
        <w:pStyle w:val="Heading2"/>
      </w:pPr>
      <w:bookmarkStart w:id="323" w:name="_Toc9036948"/>
      <w:bookmarkStart w:id="324" w:name="_Toc9039961"/>
      <w:bookmarkStart w:id="325" w:name="_Toc9043013"/>
      <w:r w:rsidRPr="00CF2338">
        <w:t>6.3</w:t>
      </w:r>
      <w:r w:rsidR="00F56F17">
        <w:tab/>
      </w:r>
      <w:r w:rsidR="00A9133B" w:rsidRPr="00F56F17">
        <w:t>Recommendations</w:t>
      </w:r>
      <w:bookmarkEnd w:id="323"/>
      <w:bookmarkEnd w:id="324"/>
      <w:bookmarkEnd w:id="325"/>
    </w:p>
    <w:p w14:paraId="503C1145" w14:textId="797D77BF" w:rsidR="00271A94" w:rsidRPr="002F6FF2" w:rsidRDefault="004A72E9" w:rsidP="001457DF">
      <w:pPr>
        <w:pStyle w:val="Heading3"/>
      </w:pPr>
      <w:bookmarkStart w:id="326" w:name="_Toc9036949"/>
      <w:bookmarkStart w:id="327" w:name="_Toc9039962"/>
      <w:bookmarkStart w:id="328" w:name="_Toc9043014"/>
      <w:r w:rsidRPr="002F6FF2">
        <w:t>6.3.1</w:t>
      </w:r>
      <w:r w:rsidR="00F56F17">
        <w:tab/>
      </w:r>
      <w:r w:rsidR="00A9133B" w:rsidRPr="00F56F17">
        <w:t>FR1</w:t>
      </w:r>
      <w:bookmarkEnd w:id="326"/>
      <w:bookmarkEnd w:id="327"/>
      <w:bookmarkEnd w:id="328"/>
    </w:p>
    <w:p w14:paraId="6CF4A20C" w14:textId="5D67E66D" w:rsidR="00171D42" w:rsidRPr="002F6FF2" w:rsidRDefault="004A72E9" w:rsidP="001457DF">
      <w:pPr>
        <w:pStyle w:val="Heading4"/>
        <w:rPr>
          <w:lang w:eastAsia="ko-KR"/>
        </w:rPr>
      </w:pPr>
      <w:bookmarkStart w:id="329" w:name="_Toc9036950"/>
      <w:bookmarkStart w:id="330" w:name="_Toc9039963"/>
      <w:bookmarkStart w:id="331" w:name="_Toc9043015"/>
      <w:r w:rsidRPr="002F6FF2">
        <w:rPr>
          <w:lang w:eastAsia="ko-KR"/>
        </w:rPr>
        <w:t>6.3</w:t>
      </w:r>
      <w:r w:rsidRPr="00F56F17">
        <w:rPr>
          <w:lang w:eastAsia="ko-KR"/>
        </w:rPr>
        <w:t>.1.1</w:t>
      </w:r>
      <w:r w:rsidR="00F56F17">
        <w:rPr>
          <w:lang w:eastAsia="ko-KR"/>
        </w:rPr>
        <w:tab/>
      </w:r>
      <w:r w:rsidR="00A9133B" w:rsidRPr="00F56F17">
        <w:rPr>
          <w:rFonts w:hint="eastAsia"/>
          <w:lang w:eastAsia="ko-KR"/>
        </w:rPr>
        <w:t>Macro</w:t>
      </w:r>
      <w:r w:rsidR="00A9133B" w:rsidRPr="002F6FF2">
        <w:rPr>
          <w:lang w:eastAsia="ko-KR"/>
        </w:rPr>
        <w:t>-to-Macro scenario</w:t>
      </w:r>
      <w:bookmarkEnd w:id="329"/>
      <w:bookmarkEnd w:id="330"/>
      <w:bookmarkEnd w:id="331"/>
    </w:p>
    <w:p w14:paraId="2C548C49" w14:textId="0738B223" w:rsidR="00271A94" w:rsidRPr="002F6FF2" w:rsidRDefault="00F56F17" w:rsidP="001457DF">
      <w:pPr>
        <w:pStyle w:val="B10"/>
      </w:pPr>
      <w:r>
        <w:rPr>
          <w:lang w:eastAsia="ko-KR"/>
        </w:rPr>
        <w:t>-</w:t>
      </w:r>
      <w:r>
        <w:rPr>
          <w:lang w:eastAsia="ko-KR"/>
        </w:rPr>
        <w:tab/>
      </w:r>
      <w:r w:rsidR="00271A94" w:rsidRPr="00F56F17">
        <w:t>Performance degradation was observed from the BS-to-BS interference for macro-macro scenario, which suggests that dynamic TDD should not</w:t>
      </w:r>
      <w:r w:rsidR="00271A94" w:rsidRPr="002F6FF2">
        <w:t xml:space="preserve"> be operated in such scenarios.</w:t>
      </w:r>
    </w:p>
    <w:p w14:paraId="6F436649" w14:textId="75FFD02A" w:rsidR="00271A94" w:rsidRPr="002F6FF2" w:rsidRDefault="004A72E9" w:rsidP="001457DF">
      <w:pPr>
        <w:pStyle w:val="Heading4"/>
        <w:rPr>
          <w:lang w:eastAsia="ko-KR"/>
        </w:rPr>
      </w:pPr>
      <w:bookmarkStart w:id="332" w:name="_Toc9036951"/>
      <w:bookmarkStart w:id="333" w:name="_Toc9039964"/>
      <w:bookmarkStart w:id="334" w:name="_Toc9043016"/>
      <w:r w:rsidRPr="002F6FF2">
        <w:rPr>
          <w:lang w:eastAsia="ko-KR"/>
        </w:rPr>
        <w:t>6.3.</w:t>
      </w:r>
      <w:r w:rsidRPr="00F56F17">
        <w:rPr>
          <w:lang w:eastAsia="ko-KR"/>
        </w:rPr>
        <w:t>1.2</w:t>
      </w:r>
      <w:r w:rsidR="00F56F17">
        <w:rPr>
          <w:lang w:eastAsia="ko-KR"/>
        </w:rPr>
        <w:tab/>
      </w:r>
      <w:r w:rsidR="00A9133B" w:rsidRPr="00F56F17">
        <w:rPr>
          <w:lang w:eastAsia="ko-KR"/>
        </w:rPr>
        <w:t>Indoor scenarios (Indoor-to-Macro and Indoor-to-Indoor)</w:t>
      </w:r>
      <w:bookmarkEnd w:id="332"/>
      <w:bookmarkEnd w:id="333"/>
      <w:bookmarkEnd w:id="334"/>
    </w:p>
    <w:p w14:paraId="07B7F06A" w14:textId="559BFF85" w:rsidR="00271A94" w:rsidRPr="002F6FF2" w:rsidRDefault="00F56F17" w:rsidP="001457DF">
      <w:pPr>
        <w:pStyle w:val="B10"/>
      </w:pPr>
      <w:r>
        <w:rPr>
          <w:lang w:eastAsia="ko-KR"/>
        </w:rPr>
        <w:t>-</w:t>
      </w:r>
      <w:r>
        <w:rPr>
          <w:lang w:eastAsia="ko-KR"/>
        </w:rPr>
        <w:tab/>
      </w:r>
      <w:r w:rsidR="00271A94" w:rsidRPr="00F56F17">
        <w:t>Performance degradations were not observed from operating dynamic TDD between an indoor network and a macro network and vice versa if there is sufficient isolat</w:t>
      </w:r>
      <w:r w:rsidR="00271A94" w:rsidRPr="002F6FF2">
        <w:t>ion between them. No significant impact from operating dynamic TDD for the indoor scenario was observed as long as the BS and UE powers are similar and the operators co-ordinate so that basestation positions are offset. If higher BS power is assumed, some throughput degradation in the indoor scenario was observed due to BS to BS interference. The observations imply that dyn</w:t>
      </w:r>
      <w:r w:rsidR="00271A94" w:rsidRPr="00F56F17">
        <w:t>amic TDD can be used in indoors as long as care is taken.</w:t>
      </w:r>
    </w:p>
    <w:p w14:paraId="368EC995" w14:textId="71E1E306" w:rsidR="00271A94" w:rsidRPr="002F6FF2" w:rsidRDefault="004A72E9" w:rsidP="001457DF">
      <w:pPr>
        <w:pStyle w:val="Heading3"/>
      </w:pPr>
      <w:bookmarkStart w:id="335" w:name="_Toc9039965"/>
      <w:bookmarkStart w:id="336" w:name="_Toc9043017"/>
      <w:r w:rsidRPr="002F6FF2">
        <w:t>6.3.</w:t>
      </w:r>
      <w:r w:rsidRPr="00F56F17">
        <w:t>2</w:t>
      </w:r>
      <w:r w:rsidR="00F56F17">
        <w:tab/>
      </w:r>
      <w:r w:rsidRPr="00F56F17">
        <w:t>FR2</w:t>
      </w:r>
      <w:bookmarkEnd w:id="335"/>
      <w:bookmarkEnd w:id="336"/>
    </w:p>
    <w:p w14:paraId="18D52261" w14:textId="01CF627B" w:rsidR="00A9133B" w:rsidRPr="00F56F17" w:rsidRDefault="004A72E9" w:rsidP="001457DF">
      <w:pPr>
        <w:pStyle w:val="Heading4"/>
        <w:rPr>
          <w:lang w:eastAsia="ko-KR"/>
        </w:rPr>
      </w:pPr>
      <w:bookmarkStart w:id="337" w:name="_Toc9036953"/>
      <w:bookmarkStart w:id="338" w:name="_Toc9039966"/>
      <w:bookmarkStart w:id="339" w:name="_Toc9043018"/>
      <w:r w:rsidRPr="002F6FF2">
        <w:rPr>
          <w:lang w:eastAsia="ko-KR"/>
        </w:rPr>
        <w:t>6.3.2</w:t>
      </w:r>
      <w:r w:rsidRPr="00F56F17">
        <w:rPr>
          <w:lang w:eastAsia="ko-KR"/>
        </w:rPr>
        <w:t>.1</w:t>
      </w:r>
      <w:r w:rsidR="00F56F17">
        <w:rPr>
          <w:lang w:eastAsia="ko-KR"/>
        </w:rPr>
        <w:tab/>
      </w:r>
      <w:r w:rsidR="00A9133B" w:rsidRPr="00F56F17">
        <w:rPr>
          <w:lang w:eastAsia="ko-KR"/>
        </w:rPr>
        <w:t>Macro-to-Macro scenario</w:t>
      </w:r>
      <w:bookmarkEnd w:id="337"/>
      <w:bookmarkEnd w:id="338"/>
      <w:bookmarkEnd w:id="339"/>
    </w:p>
    <w:p w14:paraId="40712545" w14:textId="3EDEA0E8" w:rsidR="00271A94" w:rsidRPr="002F6FF2" w:rsidRDefault="00F56F17" w:rsidP="001457DF">
      <w:pPr>
        <w:pStyle w:val="B10"/>
      </w:pPr>
      <w:r>
        <w:rPr>
          <w:lang w:eastAsia="ko-KR"/>
        </w:rPr>
        <w:t>-</w:t>
      </w:r>
      <w:r>
        <w:rPr>
          <w:lang w:eastAsia="ko-KR"/>
        </w:rPr>
        <w:tab/>
      </w:r>
      <w:r w:rsidR="00271A94" w:rsidRPr="00F56F17">
        <w:t>Some performance degradation was ob</w:t>
      </w:r>
      <w:r w:rsidR="00271A94" w:rsidRPr="002F6FF2">
        <w:t>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p w14:paraId="6B6CF78A" w14:textId="0C01C18F" w:rsidR="00271A94" w:rsidRPr="002F6FF2" w:rsidRDefault="004A72E9" w:rsidP="001457DF">
      <w:pPr>
        <w:pStyle w:val="Heading4"/>
        <w:rPr>
          <w:lang w:eastAsia="ko-KR"/>
        </w:rPr>
      </w:pPr>
      <w:bookmarkStart w:id="340" w:name="_Toc9036954"/>
      <w:bookmarkStart w:id="341" w:name="_Toc9039967"/>
      <w:bookmarkStart w:id="342" w:name="_Toc9043019"/>
      <w:r w:rsidRPr="00F56F17">
        <w:rPr>
          <w:lang w:eastAsia="ko-KR"/>
        </w:rPr>
        <w:t>6.3.2.2</w:t>
      </w:r>
      <w:r w:rsidR="00F56F17">
        <w:rPr>
          <w:lang w:eastAsia="ko-KR"/>
        </w:rPr>
        <w:tab/>
      </w:r>
      <w:r w:rsidR="00A9133B" w:rsidRPr="00F56F17">
        <w:rPr>
          <w:lang w:eastAsia="ko-KR"/>
        </w:rPr>
        <w:t>Indoor scenarios (Indoor-to-Mac</w:t>
      </w:r>
      <w:r w:rsidR="00A9133B" w:rsidRPr="00D93DA3">
        <w:rPr>
          <w:lang w:eastAsia="ko-KR"/>
        </w:rPr>
        <w:t>ro and Indoor-to-Indoor)</w:t>
      </w:r>
      <w:bookmarkEnd w:id="340"/>
      <w:bookmarkEnd w:id="341"/>
      <w:bookmarkEnd w:id="342"/>
    </w:p>
    <w:p w14:paraId="0932A414" w14:textId="5049F499" w:rsidR="00271A94" w:rsidRPr="002F6FF2" w:rsidRDefault="00F56F17" w:rsidP="001457DF">
      <w:pPr>
        <w:pStyle w:val="B10"/>
      </w:pPr>
      <w:r>
        <w:rPr>
          <w:lang w:eastAsia="ko-KR"/>
        </w:rPr>
        <w:t>-</w:t>
      </w:r>
      <w:r>
        <w:rPr>
          <w:lang w:eastAsia="ko-KR"/>
        </w:rPr>
        <w:tab/>
      </w:r>
      <w:r w:rsidR="00271A94" w:rsidRPr="00F56F17">
        <w:t xml:space="preserve">Performance degradations were not observed from operating dynamic TDD between an indoor network and a macro network if there </w:t>
      </w:r>
      <w:r w:rsidR="00271A94" w:rsidRPr="002F6FF2">
        <w:t>is sufficient isolation between them. Results suggested that to avoid degradation, careful layout and parameterization are necessary for indoor to indoor scenario. Overall, the observations imply that dynamic TDD can be used indoors as long as care is taken.</w:t>
      </w:r>
    </w:p>
    <w:p w14:paraId="72926EA4" w14:textId="3A6B3942" w:rsidR="006247EA" w:rsidRPr="002F6FF2" w:rsidRDefault="004A72E9" w:rsidP="00337143">
      <w:pPr>
        <w:pStyle w:val="Heading4"/>
        <w:rPr>
          <w:lang w:eastAsia="ko-KR"/>
        </w:rPr>
      </w:pPr>
      <w:bookmarkStart w:id="343" w:name="_Toc9036955"/>
      <w:bookmarkStart w:id="344" w:name="_Toc9039968"/>
      <w:bookmarkStart w:id="345" w:name="_Toc9043020"/>
      <w:r w:rsidRPr="002F6FF2">
        <w:rPr>
          <w:lang w:eastAsia="ko-KR"/>
        </w:rPr>
        <w:t>6.3.2.3</w:t>
      </w:r>
      <w:r w:rsidR="00F56F17">
        <w:rPr>
          <w:lang w:eastAsia="ko-KR"/>
        </w:rPr>
        <w:tab/>
      </w:r>
      <w:r w:rsidR="00A9133B" w:rsidRPr="00F56F17">
        <w:rPr>
          <w:lang w:eastAsia="ko-KR"/>
        </w:rPr>
        <w:t>Micro-to-Micro scenario</w:t>
      </w:r>
      <w:bookmarkEnd w:id="343"/>
      <w:bookmarkEnd w:id="344"/>
      <w:bookmarkEnd w:id="345"/>
    </w:p>
    <w:p w14:paraId="5D249AA6" w14:textId="3E806D30" w:rsidR="009E044A" w:rsidRPr="00F56F17" w:rsidRDefault="00F56F17" w:rsidP="001457DF">
      <w:pPr>
        <w:pStyle w:val="B10"/>
      </w:pPr>
      <w:r>
        <w:rPr>
          <w:lang w:eastAsia="ko-KR"/>
        </w:rPr>
        <w:t>-</w:t>
      </w:r>
      <w:r>
        <w:rPr>
          <w:lang w:eastAsia="ko-KR"/>
        </w:rPr>
        <w:tab/>
      </w:r>
      <w:r w:rsidR="00271A94" w:rsidRPr="00F56F17">
        <w:t>For micro to micro, the differences in the simulation results imply that to avoid BS to BS interference, operators may need to consider the proximity of micro BS in the same area. Overall, the observations imply that dyna</w:t>
      </w:r>
      <w:r w:rsidR="00271A94" w:rsidRPr="002F6FF2">
        <w:t>mic TDD can be used in certain micro deployments as long as care is taken.</w:t>
      </w:r>
    </w:p>
    <w:p w14:paraId="604DBC1A" w14:textId="77777777" w:rsidR="00374B5F" w:rsidRPr="002F6FF2" w:rsidRDefault="00826974" w:rsidP="005163B0">
      <w:pPr>
        <w:pStyle w:val="Heading1"/>
        <w:ind w:left="0" w:firstLine="0"/>
        <w:rPr>
          <w:lang w:eastAsia="ko-KR"/>
        </w:rPr>
      </w:pPr>
      <w:bookmarkStart w:id="346" w:name="_Toc9036956"/>
      <w:bookmarkStart w:id="347" w:name="_Toc9039969"/>
      <w:bookmarkStart w:id="348" w:name="_Toc9043021"/>
      <w:bookmarkEnd w:id="286"/>
      <w:r w:rsidRPr="00F56F17">
        <w:rPr>
          <w:rFonts w:hint="eastAsia"/>
          <w:lang w:eastAsia="ko-KR"/>
        </w:rPr>
        <w:lastRenderedPageBreak/>
        <w:t>A</w:t>
      </w:r>
      <w:r w:rsidRPr="002F6FF2">
        <w:rPr>
          <w:lang w:eastAsia="ko-KR"/>
        </w:rPr>
        <w:t xml:space="preserve">nnex </w:t>
      </w:r>
      <w:r w:rsidRPr="00F56F17">
        <w:rPr>
          <w:lang w:eastAsia="ko-KR"/>
        </w:rPr>
        <w:t>A: Detailed simulation results for non-zero grid shift</w:t>
      </w:r>
      <w:bookmarkEnd w:id="346"/>
      <w:bookmarkEnd w:id="347"/>
      <w:bookmarkEnd w:id="348"/>
    </w:p>
    <w:p w14:paraId="78E29F38" w14:textId="7C9FD209" w:rsidR="00A16525" w:rsidRPr="00F56F17" w:rsidRDefault="00A16525" w:rsidP="001457DF">
      <w:pPr>
        <w:pStyle w:val="Heading1"/>
      </w:pPr>
      <w:bookmarkStart w:id="349" w:name="_Toc9043022"/>
      <w:bookmarkStart w:id="350" w:name="_Toc9036957"/>
      <w:bookmarkStart w:id="351" w:name="_Toc9039970"/>
      <w:bookmarkStart w:id="352" w:name="_Toc9043133"/>
      <w:bookmarkStart w:id="353" w:name="_Toc354562240"/>
      <w:bookmarkStart w:id="354" w:name="historyclause"/>
      <w:r w:rsidRPr="002F6FF2">
        <w:t>A.1</w:t>
      </w:r>
      <w:r w:rsidR="00F56F17">
        <w:tab/>
      </w:r>
      <w:r w:rsidRPr="00F56F17">
        <w:t>FR1</w:t>
      </w:r>
      <w:bookmarkEnd w:id="349"/>
    </w:p>
    <w:p w14:paraId="29031EB5" w14:textId="1A499085" w:rsidR="00A16525" w:rsidRPr="00F56F17" w:rsidRDefault="00A16525" w:rsidP="001457DF">
      <w:pPr>
        <w:pStyle w:val="Heading2"/>
      </w:pPr>
      <w:bookmarkStart w:id="355" w:name="_Toc9043023"/>
      <w:r w:rsidRPr="002F6FF2">
        <w:t>A.1.1</w:t>
      </w:r>
      <w:r w:rsidR="00F56F17">
        <w:tab/>
      </w:r>
      <w:r w:rsidRPr="00F56F17">
        <w:t>Scenario 1: 4GHz Macro → Macro (DL)</w:t>
      </w:r>
      <w:bookmarkEnd w:id="355"/>
    </w:p>
    <w:p w14:paraId="77BDC6DD" w14:textId="1339EB80" w:rsidR="00A16525" w:rsidRPr="00F56F17" w:rsidRDefault="00A16525" w:rsidP="001457DF">
      <w:pPr>
        <w:pStyle w:val="Heading3"/>
      </w:pPr>
      <w:bookmarkStart w:id="356" w:name="_Toc9043024"/>
      <w:r w:rsidRPr="002F6FF2">
        <w:t>A.1</w:t>
      </w:r>
      <w:r w:rsidRPr="00F56F17">
        <w:t>.1.1</w:t>
      </w:r>
      <w:r w:rsidR="00F56F17">
        <w:tab/>
      </w:r>
      <w:r w:rsidRPr="00F56F17">
        <w:t>Ericsson</w:t>
      </w:r>
      <w:bookmarkEnd w:id="356"/>
    </w:p>
    <w:p w14:paraId="46830691" w14:textId="300C5548" w:rsidR="00A16525" w:rsidRPr="00F56F17" w:rsidRDefault="00A16525" w:rsidP="001457DF">
      <w:pPr>
        <w:pStyle w:val="Heading4"/>
      </w:pPr>
      <w:bookmarkStart w:id="357" w:name="_Ref8954588"/>
      <w:bookmarkStart w:id="358" w:name="_Toc9043025"/>
      <w:r w:rsidRPr="002F6FF2">
        <w:t>A.1.1</w:t>
      </w:r>
      <w:r w:rsidRPr="00F56F17">
        <w:t>.1.1</w:t>
      </w:r>
      <w:r w:rsidR="00F56F17">
        <w:tab/>
      </w:r>
      <w:r w:rsidRPr="00F56F17">
        <w:t>100% utilization</w:t>
      </w:r>
      <w:bookmarkEnd w:id="357"/>
      <w:bookmarkEnd w:id="358"/>
    </w:p>
    <w:p w14:paraId="2B9FD34D" w14:textId="77777777" w:rsidR="00A16525" w:rsidRPr="009531ED" w:rsidRDefault="00A16525" w:rsidP="001457DF">
      <w:pPr>
        <w:pStyle w:val="TH"/>
      </w:pPr>
      <w:r w:rsidRPr="009531ED">
        <w:rPr>
          <w:noProof/>
          <w:lang w:val="en-US" w:eastAsia="ko-KR"/>
        </w:rPr>
        <w:drawing>
          <wp:inline distT="0" distB="0" distL="0" distR="0" wp14:anchorId="55E4102C" wp14:editId="623051A4">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D79F6A8" w14:textId="77777777" w:rsidR="00A16525" w:rsidRPr="009531ED" w:rsidRDefault="00A16525" w:rsidP="001457DF">
      <w:pPr>
        <w:pStyle w:val="TH"/>
      </w:pPr>
      <w:r w:rsidRPr="009531ED">
        <w:rPr>
          <w:noProof/>
          <w:lang w:val="en-US" w:eastAsia="ko-KR"/>
        </w:rPr>
        <w:drawing>
          <wp:inline distT="0" distB="0" distL="0" distR="0" wp14:anchorId="1541BD8D" wp14:editId="72B8F504">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r w:rsidRPr="009531ED">
        <w:rPr>
          <w:noProof/>
          <w:lang w:val="en-US" w:eastAsia="ko-KR"/>
        </w:rPr>
        <w:drawing>
          <wp:inline distT="0" distB="0" distL="0" distR="0" wp14:anchorId="37639576" wp14:editId="3C9C7EA2">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64E8441" w14:textId="58FDEDCC" w:rsidR="00A16525" w:rsidRPr="00995A3F" w:rsidRDefault="002F6FF2" w:rsidP="001457DF">
      <w:pPr>
        <w:pStyle w:val="TF"/>
      </w:pPr>
      <w:r>
        <w:t xml:space="preserve">Figure </w:t>
      </w:r>
      <w:r w:rsidRPr="002F6FF2">
        <w:t>A.1.1.1.1</w:t>
      </w:r>
      <w:r w:rsidR="00A16525" w:rsidRPr="009531ED">
        <w:t>-1: DL SINR and throughput CDFs with 100% grid shift, 500m ISD</w:t>
      </w:r>
    </w:p>
    <w:p w14:paraId="2D3469BC" w14:textId="77777777" w:rsidR="00A16525" w:rsidRPr="009531ED" w:rsidRDefault="00A16525" w:rsidP="001457DF">
      <w:pPr>
        <w:pStyle w:val="TH"/>
      </w:pPr>
      <w:r w:rsidRPr="009531ED">
        <w:rPr>
          <w:noProof/>
          <w:lang w:val="en-US" w:eastAsia="ko-KR"/>
        </w:rPr>
        <w:lastRenderedPageBreak/>
        <w:drawing>
          <wp:inline distT="0" distB="0" distL="0" distR="0" wp14:anchorId="275EBBEF" wp14:editId="5AB2E125">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EC92D02" w14:textId="77777777" w:rsidR="00A16525" w:rsidRPr="009531ED" w:rsidRDefault="00A16525" w:rsidP="001457DF">
      <w:pPr>
        <w:pStyle w:val="TH"/>
      </w:pPr>
      <w:r w:rsidRPr="009531ED">
        <w:rPr>
          <w:noProof/>
          <w:lang w:val="en-US" w:eastAsia="ko-KR"/>
        </w:rPr>
        <w:drawing>
          <wp:inline distT="0" distB="0" distL="0" distR="0" wp14:anchorId="0E8F3057" wp14:editId="1B742F8C">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9531ED">
        <w:rPr>
          <w:noProof/>
          <w:lang w:val="en-US" w:eastAsia="ko-KR"/>
        </w:rPr>
        <w:drawing>
          <wp:inline distT="0" distB="0" distL="0" distR="0" wp14:anchorId="3A710F02" wp14:editId="5350BEF0">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16D08C28" w14:textId="3650D1D3" w:rsidR="00A16525" w:rsidRPr="009531ED" w:rsidRDefault="002F6FF2" w:rsidP="001457DF">
      <w:pPr>
        <w:pStyle w:val="TF"/>
      </w:pPr>
      <w:r>
        <w:t xml:space="preserve">Figure </w:t>
      </w:r>
      <w:r w:rsidR="00A16525" w:rsidRPr="009531ED">
        <w:fldChar w:fldCharType="begin"/>
      </w:r>
      <w:r w:rsidR="00A16525" w:rsidRPr="001457DF">
        <w:instrText xml:space="preserve"> REF _Ref8954588 \r \h </w:instrText>
      </w:r>
      <w:r w:rsidR="00A16525" w:rsidRPr="009531ED">
        <w:fldChar w:fldCharType="separate"/>
      </w:r>
      <w:r w:rsidR="00A16525" w:rsidRPr="009531ED">
        <w:t>A.1.1.1.1</w:t>
      </w:r>
      <w:r w:rsidR="00A16525" w:rsidRPr="009531ED">
        <w:fldChar w:fldCharType="end"/>
      </w:r>
      <w:r w:rsidR="00A16525" w:rsidRPr="009531ED">
        <w:t>-2: DL throughput CDFs with 50% grid shift, 500m ISD</w:t>
      </w:r>
    </w:p>
    <w:p w14:paraId="0E1B405B" w14:textId="77777777" w:rsidR="00A16525" w:rsidRPr="009531ED" w:rsidRDefault="00A16525" w:rsidP="001457DF">
      <w:pPr>
        <w:pStyle w:val="TH"/>
      </w:pPr>
      <w:r w:rsidRPr="009531ED">
        <w:rPr>
          <w:noProof/>
          <w:lang w:val="en-US" w:eastAsia="ko-KR"/>
        </w:rPr>
        <w:lastRenderedPageBreak/>
        <w:drawing>
          <wp:inline distT="0" distB="0" distL="0" distR="0" wp14:anchorId="6DE6A709" wp14:editId="5BB9D60D">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680A37F" w14:textId="77777777" w:rsidR="00A16525" w:rsidRPr="009531ED" w:rsidRDefault="00A16525" w:rsidP="001457DF">
      <w:pPr>
        <w:pStyle w:val="TH"/>
      </w:pPr>
      <w:r w:rsidRPr="009531ED">
        <w:rPr>
          <w:noProof/>
          <w:lang w:val="en-US" w:eastAsia="ko-KR"/>
        </w:rPr>
        <w:drawing>
          <wp:inline distT="0" distB="0" distL="0" distR="0" wp14:anchorId="3B4BBA96" wp14:editId="03559AE6">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9531ED">
        <w:rPr>
          <w:noProof/>
          <w:lang w:val="en-US" w:eastAsia="ko-KR"/>
        </w:rPr>
        <w:drawing>
          <wp:inline distT="0" distB="0" distL="0" distR="0" wp14:anchorId="7156863F" wp14:editId="06242BCC">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00D2111" w14:textId="20988819" w:rsidR="00A16525" w:rsidRPr="00843636" w:rsidRDefault="002F6FF2" w:rsidP="001457DF">
      <w:pPr>
        <w:pStyle w:val="TF"/>
      </w:pPr>
      <w:r>
        <w:t xml:space="preserve">Figure </w:t>
      </w:r>
      <w:r w:rsidRPr="002F6FF2">
        <w:t>A.1.1.1.1</w:t>
      </w:r>
      <w:r w:rsidR="00A16525" w:rsidRPr="009531ED">
        <w:t>-3: DL SINR and throughput CDFs with 10% grid shift, 500m ISD</w:t>
      </w:r>
    </w:p>
    <w:p w14:paraId="22BA7287" w14:textId="16A9EA85" w:rsidR="00A16525" w:rsidRPr="00995A3F" w:rsidRDefault="00A16525" w:rsidP="001457DF">
      <w:pPr>
        <w:pStyle w:val="Heading4"/>
      </w:pPr>
      <w:bookmarkStart w:id="359" w:name="_Ref8954838"/>
      <w:bookmarkStart w:id="360" w:name="_Toc9043026"/>
      <w:r w:rsidRPr="00995A3F">
        <w:t>A.1.1.1.2</w:t>
      </w:r>
      <w:r w:rsidR="002F6FF2">
        <w:tab/>
      </w:r>
      <w:r w:rsidRPr="00995A3F">
        <w:rPr>
          <w:rFonts w:hint="eastAsia"/>
        </w:rPr>
        <w:t>50% utilizatio</w:t>
      </w:r>
      <w:r w:rsidRPr="00995A3F">
        <w:t>n</w:t>
      </w:r>
      <w:bookmarkEnd w:id="359"/>
      <w:bookmarkEnd w:id="360"/>
    </w:p>
    <w:p w14:paraId="65C8675A" w14:textId="77777777" w:rsidR="00A16525" w:rsidRPr="009531ED" w:rsidRDefault="00A16525" w:rsidP="001457DF">
      <w:pPr>
        <w:pStyle w:val="TH"/>
      </w:pPr>
      <w:r w:rsidRPr="009531ED">
        <w:rPr>
          <w:noProof/>
          <w:lang w:val="en-US" w:eastAsia="ko-KR"/>
        </w:rPr>
        <w:drawing>
          <wp:inline distT="0" distB="0" distL="0" distR="0" wp14:anchorId="1F1CA434" wp14:editId="34B0D41A">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777361" cy="2080420"/>
                    </a:xfrm>
                    <a:prstGeom prst="rect">
                      <a:avLst/>
                    </a:prstGeom>
                    <a:noFill/>
                    <a:ln>
                      <a:noFill/>
                    </a:ln>
                  </pic:spPr>
                </pic:pic>
              </a:graphicData>
            </a:graphic>
          </wp:inline>
        </w:drawing>
      </w:r>
      <w:r w:rsidRPr="009531ED">
        <w:rPr>
          <w:noProof/>
          <w:lang w:val="en-US" w:eastAsia="ko-KR"/>
        </w:rPr>
        <w:drawing>
          <wp:inline distT="0" distB="0" distL="0" distR="0" wp14:anchorId="6FE1D77E" wp14:editId="7EC5BC9D">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794857" cy="2093525"/>
                    </a:xfrm>
                    <a:prstGeom prst="rect">
                      <a:avLst/>
                    </a:prstGeom>
                    <a:noFill/>
                    <a:ln>
                      <a:noFill/>
                    </a:ln>
                  </pic:spPr>
                </pic:pic>
              </a:graphicData>
            </a:graphic>
          </wp:inline>
        </w:drawing>
      </w:r>
    </w:p>
    <w:p w14:paraId="182D24A7" w14:textId="23D3D4DD" w:rsidR="00A16525" w:rsidRPr="00843636" w:rsidRDefault="002F6FF2" w:rsidP="001457DF">
      <w:pPr>
        <w:pStyle w:val="TF"/>
      </w:pPr>
      <w:r>
        <w:t xml:space="preserve">Figure </w:t>
      </w:r>
      <w:r w:rsidRPr="002F6FF2">
        <w:t>A.1.1.1.2</w:t>
      </w:r>
      <w:r w:rsidR="00A16525" w:rsidRPr="009531ED">
        <w:t>-1: DL SINR and throughput CDFs with 100% grid shift, 500m ISD</w:t>
      </w:r>
    </w:p>
    <w:p w14:paraId="16E3E659" w14:textId="1099F396" w:rsidR="00A16525" w:rsidRPr="00843636" w:rsidRDefault="00A16525" w:rsidP="001457DF">
      <w:pPr>
        <w:pStyle w:val="Heading4"/>
      </w:pPr>
      <w:bookmarkStart w:id="361" w:name="_Ref8954917"/>
      <w:bookmarkStart w:id="362" w:name="_Toc9043027"/>
      <w:r w:rsidRPr="00843636">
        <w:lastRenderedPageBreak/>
        <w:t>A.1.1.1.3</w:t>
      </w:r>
      <w:r w:rsidR="002F6FF2">
        <w:tab/>
      </w:r>
      <w:r w:rsidRPr="00843636">
        <w:t>10% utilization</w:t>
      </w:r>
      <w:bookmarkEnd w:id="361"/>
      <w:bookmarkEnd w:id="362"/>
    </w:p>
    <w:p w14:paraId="4008A957" w14:textId="77777777" w:rsidR="00A16525" w:rsidRPr="009531ED" w:rsidRDefault="00A16525" w:rsidP="001457DF">
      <w:pPr>
        <w:pStyle w:val="TH"/>
      </w:pPr>
      <w:r w:rsidRPr="009531ED">
        <w:rPr>
          <w:noProof/>
          <w:lang w:val="en-US" w:eastAsia="ko-KR"/>
        </w:rPr>
        <w:drawing>
          <wp:inline distT="0" distB="0" distL="0" distR="0" wp14:anchorId="2B9652E3" wp14:editId="02E1C4B5">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808466" cy="2103720"/>
                    </a:xfrm>
                    <a:prstGeom prst="rect">
                      <a:avLst/>
                    </a:prstGeom>
                    <a:noFill/>
                    <a:ln>
                      <a:noFill/>
                    </a:ln>
                  </pic:spPr>
                </pic:pic>
              </a:graphicData>
            </a:graphic>
          </wp:inline>
        </w:drawing>
      </w:r>
      <w:r w:rsidRPr="009531ED">
        <w:rPr>
          <w:noProof/>
          <w:lang w:val="en-US" w:eastAsia="ko-KR"/>
        </w:rPr>
        <w:drawing>
          <wp:inline distT="0" distB="0" distL="0" distR="0" wp14:anchorId="4D39DCD5" wp14:editId="2A43F5FF">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843713" cy="2130122"/>
                    </a:xfrm>
                    <a:prstGeom prst="rect">
                      <a:avLst/>
                    </a:prstGeom>
                    <a:noFill/>
                    <a:ln>
                      <a:noFill/>
                    </a:ln>
                  </pic:spPr>
                </pic:pic>
              </a:graphicData>
            </a:graphic>
          </wp:inline>
        </w:drawing>
      </w:r>
    </w:p>
    <w:p w14:paraId="2755539C" w14:textId="7D227809" w:rsidR="00A16525" w:rsidRPr="009531ED" w:rsidRDefault="002F6FF2" w:rsidP="001457DF">
      <w:pPr>
        <w:pStyle w:val="TF"/>
      </w:pPr>
      <w:r>
        <w:t xml:space="preserve">Figure </w:t>
      </w:r>
      <w:r w:rsidRPr="002F6FF2">
        <w:t>A.1.1.1.3</w:t>
      </w:r>
      <w:r w:rsidR="00A16525" w:rsidRPr="009531ED">
        <w:t>-1: DL SINR CDF with 100% grid shift, 500m ISD.</w:t>
      </w:r>
    </w:p>
    <w:p w14:paraId="0F755BD2" w14:textId="2E63FA77" w:rsidR="00A16525" w:rsidRPr="00843636" w:rsidRDefault="00A16525" w:rsidP="001457DF">
      <w:pPr>
        <w:pStyle w:val="Heading3"/>
      </w:pPr>
      <w:bookmarkStart w:id="363" w:name="_Ref8954971"/>
      <w:bookmarkStart w:id="364" w:name="_Toc9043028"/>
      <w:r w:rsidRPr="00843636">
        <w:t>A.1.1.2</w:t>
      </w:r>
      <w:r w:rsidR="002F6FF2">
        <w:tab/>
      </w:r>
      <w:r w:rsidRPr="00843636">
        <w:t>Huawei</w:t>
      </w:r>
      <w:bookmarkEnd w:id="363"/>
      <w:bookmarkEnd w:id="364"/>
    </w:p>
    <w:p w14:paraId="24503A18" w14:textId="77777777" w:rsidR="00A16525" w:rsidRPr="009531ED" w:rsidRDefault="00A16525" w:rsidP="001457DF">
      <w:pPr>
        <w:pStyle w:val="TH"/>
        <w:rPr>
          <w:lang w:eastAsia="zh-CN"/>
        </w:rPr>
      </w:pPr>
      <w:r w:rsidRPr="009531ED">
        <w:rPr>
          <w:noProof/>
          <w:lang w:val="en-US" w:eastAsia="ko-KR"/>
        </w:rPr>
        <w:drawing>
          <wp:inline distT="0" distB="0" distL="0" distR="0" wp14:anchorId="1E9E5570" wp14:editId="0C4111DB">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335656FC" wp14:editId="3756BD59">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695774" cy="2021027"/>
                    </a:xfrm>
                    <a:prstGeom prst="rect">
                      <a:avLst/>
                    </a:prstGeom>
                    <a:noFill/>
                    <a:ln w="9525">
                      <a:noFill/>
                      <a:miter lim="800000"/>
                      <a:headEnd/>
                      <a:tailEnd/>
                    </a:ln>
                  </pic:spPr>
                </pic:pic>
              </a:graphicData>
            </a:graphic>
          </wp:inline>
        </w:drawing>
      </w:r>
    </w:p>
    <w:p w14:paraId="3B84AF9B" w14:textId="7F8E7D2F" w:rsidR="00A16525" w:rsidRPr="002F6FF2" w:rsidRDefault="002F6FF2" w:rsidP="00A16525">
      <w:pPr>
        <w:pStyle w:val="TF"/>
        <w:ind w:left="425"/>
        <w:rPr>
          <w:lang w:eastAsia="zh-CN"/>
        </w:rPr>
      </w:pPr>
      <w:r>
        <w:rPr>
          <w:lang w:eastAsia="zh-CN"/>
        </w:rPr>
        <w:t xml:space="preserve">Figure </w:t>
      </w:r>
      <w:r w:rsidRPr="002F6FF2">
        <w:rPr>
          <w:lang w:eastAsia="zh-CN"/>
        </w:rPr>
        <w:t>A.1.1.2</w:t>
      </w:r>
      <w:r w:rsidR="00A16525" w:rsidRPr="009531ED">
        <w:rPr>
          <w:lang w:eastAsia="zh-CN"/>
        </w:rPr>
        <w:t xml:space="preserve">-1: </w:t>
      </w:r>
      <w:r w:rsidR="00A16525" w:rsidRPr="009531ED">
        <w:t>CDF of DL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6C519264" w14:textId="186565F8" w:rsidR="00A16525" w:rsidRPr="00D93DA3" w:rsidRDefault="00A16525" w:rsidP="001457DF">
      <w:pPr>
        <w:pStyle w:val="Heading3"/>
      </w:pPr>
      <w:bookmarkStart w:id="365" w:name="_Ref8955081"/>
      <w:bookmarkStart w:id="366" w:name="_Toc9043029"/>
      <w:r w:rsidRPr="002F6FF2">
        <w:lastRenderedPageBreak/>
        <w:t>A.1.1.3</w:t>
      </w:r>
      <w:r w:rsidR="002F6FF2">
        <w:tab/>
      </w:r>
      <w:r w:rsidRPr="002F6FF2">
        <w:t>LGE</w:t>
      </w:r>
      <w:bookmarkEnd w:id="365"/>
      <w:bookmarkEnd w:id="366"/>
    </w:p>
    <w:p w14:paraId="1069F24E" w14:textId="77777777" w:rsidR="00A16525" w:rsidRPr="009531ED" w:rsidRDefault="00A16525" w:rsidP="001457DF">
      <w:pPr>
        <w:pStyle w:val="TH"/>
        <w:rPr>
          <w:rFonts w:cs="Arial"/>
          <w:sz w:val="24"/>
          <w:szCs w:val="24"/>
        </w:rPr>
      </w:pPr>
      <w:r w:rsidRPr="009531ED">
        <w:rPr>
          <w:noProof/>
          <w:lang w:val="en-US" w:eastAsia="ko-KR"/>
        </w:rPr>
        <w:drawing>
          <wp:inline distT="0" distB="0" distL="0" distR="0" wp14:anchorId="360B9707" wp14:editId="75ADA6EE">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4B814412" w14:textId="0505922C" w:rsidR="00A16525" w:rsidRPr="009531ED" w:rsidRDefault="002F6FF2" w:rsidP="001457DF">
      <w:pPr>
        <w:pStyle w:val="TF"/>
      </w:pPr>
      <w:r>
        <w:t xml:space="preserve">Figure </w:t>
      </w:r>
      <w:r w:rsidRPr="002F6FF2">
        <w:t>A.1.1.3</w:t>
      </w:r>
      <w:r w:rsidR="00A16525" w:rsidRPr="009531ED">
        <w:t>-1: Macro-to-Macro SINR result (victim: DL)</w:t>
      </w:r>
    </w:p>
    <w:p w14:paraId="391D470C" w14:textId="41C54281" w:rsidR="00A16525" w:rsidRPr="00843636" w:rsidRDefault="00A16525" w:rsidP="001457DF">
      <w:pPr>
        <w:pStyle w:val="Heading3"/>
      </w:pPr>
      <w:bookmarkStart w:id="367" w:name="_Ref8955149"/>
      <w:bookmarkStart w:id="368" w:name="_Toc9043030"/>
      <w:r w:rsidRPr="00843636">
        <w:t>A.1.1.4</w:t>
      </w:r>
      <w:r w:rsidR="002F6FF2">
        <w:tab/>
      </w:r>
      <w:r w:rsidRPr="00843636">
        <w:t>Qualcomm</w:t>
      </w:r>
      <w:bookmarkEnd w:id="367"/>
      <w:bookmarkEnd w:id="368"/>
    </w:p>
    <w:p w14:paraId="333B6F67" w14:textId="77777777" w:rsidR="00A16525" w:rsidRPr="009531ED" w:rsidRDefault="00A16525" w:rsidP="001457DF">
      <w:pPr>
        <w:pStyle w:val="TH"/>
      </w:pPr>
      <w:r w:rsidRPr="009531ED">
        <w:rPr>
          <w:noProof/>
          <w:lang w:val="en-US" w:eastAsia="ko-KR"/>
        </w:rPr>
        <w:drawing>
          <wp:inline distT="0" distB="0" distL="0" distR="0" wp14:anchorId="21E9EBED" wp14:editId="15AAE16B">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741826" cy="2056532"/>
                    </a:xfrm>
                    <a:prstGeom prst="rect">
                      <a:avLst/>
                    </a:prstGeom>
                    <a:noFill/>
                    <a:ln>
                      <a:noFill/>
                    </a:ln>
                  </pic:spPr>
                </pic:pic>
              </a:graphicData>
            </a:graphic>
          </wp:inline>
        </w:drawing>
      </w:r>
      <w:r w:rsidRPr="009531ED">
        <w:rPr>
          <w:noProof/>
          <w:lang w:val="en-US" w:eastAsia="ko-KR"/>
        </w:rPr>
        <w:drawing>
          <wp:inline distT="0" distB="0" distL="0" distR="0" wp14:anchorId="5134DACF" wp14:editId="5796706E">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815816" cy="2112029"/>
                    </a:xfrm>
                    <a:prstGeom prst="rect">
                      <a:avLst/>
                    </a:prstGeom>
                    <a:noFill/>
                    <a:ln>
                      <a:noFill/>
                    </a:ln>
                  </pic:spPr>
                </pic:pic>
              </a:graphicData>
            </a:graphic>
          </wp:inline>
        </w:drawing>
      </w:r>
    </w:p>
    <w:p w14:paraId="0A2D864E" w14:textId="47952242" w:rsidR="00A16525" w:rsidRPr="00843636" w:rsidRDefault="002F6FF2" w:rsidP="001457DF">
      <w:pPr>
        <w:pStyle w:val="TF"/>
      </w:pPr>
      <w:r>
        <w:t xml:space="preserve">Figure </w:t>
      </w:r>
      <w:r w:rsidRPr="002F6FF2">
        <w:t>A.1.1.4</w:t>
      </w:r>
      <w:r w:rsidR="00A16525" w:rsidRPr="009531ED">
        <w:t>-1: Comparison of SINR and throughput</w:t>
      </w:r>
      <w:r w:rsidR="00A16525" w:rsidRPr="00843636">
        <w:t xml:space="preserve"> performance with ACI in UMa-to-UMa scenario</w:t>
      </w:r>
    </w:p>
    <w:p w14:paraId="0F86278B" w14:textId="3F501E2F" w:rsidR="00A16525" w:rsidRPr="00995A3F" w:rsidRDefault="00A16525" w:rsidP="001457DF">
      <w:pPr>
        <w:pStyle w:val="Heading2"/>
      </w:pPr>
      <w:bookmarkStart w:id="369" w:name="_Toc9043031"/>
      <w:r w:rsidRPr="00843636">
        <w:lastRenderedPageBreak/>
        <w:t>A</w:t>
      </w:r>
      <w:r w:rsidR="002F6FF2">
        <w:t>.</w:t>
      </w:r>
      <w:r w:rsidRPr="00843636">
        <w:t>1.2</w:t>
      </w:r>
      <w:r w:rsidR="002F6FF2">
        <w:tab/>
      </w:r>
      <w:r w:rsidRPr="00995A3F">
        <w:t>Scenario 2: 4GHz Macro → Macro (UL)</w:t>
      </w:r>
      <w:bookmarkEnd w:id="369"/>
    </w:p>
    <w:p w14:paraId="28A7C4BB" w14:textId="7FA2D39A" w:rsidR="00A16525" w:rsidRPr="00995A3F" w:rsidRDefault="00A16525" w:rsidP="001457DF">
      <w:pPr>
        <w:pStyle w:val="Heading3"/>
      </w:pPr>
      <w:bookmarkStart w:id="370" w:name="_Toc9043032"/>
      <w:r w:rsidRPr="00995A3F">
        <w:t>A.1.2.1</w:t>
      </w:r>
      <w:r w:rsidR="002F6FF2">
        <w:tab/>
      </w:r>
      <w:r w:rsidRPr="00995A3F">
        <w:t>Ericsson</w:t>
      </w:r>
      <w:bookmarkEnd w:id="370"/>
    </w:p>
    <w:p w14:paraId="47330D7B" w14:textId="249CB5AE" w:rsidR="00A16525" w:rsidRPr="009B5A9D" w:rsidRDefault="00A16525" w:rsidP="001457DF">
      <w:pPr>
        <w:pStyle w:val="Heading4"/>
      </w:pPr>
      <w:bookmarkStart w:id="371" w:name="_Toc9043033"/>
      <w:r w:rsidRPr="009B5A9D">
        <w:t>A.1.2.1.1</w:t>
      </w:r>
      <w:r w:rsidR="002F6FF2">
        <w:tab/>
      </w:r>
      <w:r w:rsidRPr="009B5A9D">
        <w:t>100% grid shift</w:t>
      </w:r>
      <w:bookmarkEnd w:id="371"/>
    </w:p>
    <w:p w14:paraId="0C98EF78" w14:textId="2AF29C12" w:rsidR="00A16525" w:rsidRPr="002F6FF2" w:rsidRDefault="00A16525" w:rsidP="001457DF">
      <w:pPr>
        <w:pStyle w:val="Heading5"/>
      </w:pPr>
      <w:bookmarkStart w:id="372" w:name="_Ref8955265"/>
      <w:bookmarkStart w:id="373" w:name="_Toc9043034"/>
      <w:r w:rsidRPr="002F6FF2">
        <w:t>A.1.2.1.1.1</w:t>
      </w:r>
      <w:r w:rsidR="002F6FF2">
        <w:tab/>
      </w:r>
      <w:r w:rsidRPr="002F6FF2">
        <w:t>100% utilization</w:t>
      </w:r>
      <w:bookmarkEnd w:id="372"/>
      <w:bookmarkEnd w:id="373"/>
    </w:p>
    <w:p w14:paraId="62278284" w14:textId="77777777" w:rsidR="00A16525" w:rsidRPr="009531ED" w:rsidRDefault="00A16525" w:rsidP="001457DF">
      <w:pPr>
        <w:pStyle w:val="TH"/>
      </w:pPr>
      <w:r w:rsidRPr="009531ED">
        <w:rPr>
          <w:noProof/>
          <w:lang w:val="en-US" w:eastAsia="ko-KR"/>
        </w:rPr>
        <w:drawing>
          <wp:inline distT="0" distB="0" distL="0" distR="0" wp14:anchorId="6A2202F5" wp14:editId="41640C65">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756122" cy="2067092"/>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4AACD93D" wp14:editId="363C4FC4">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0C6FD70" w14:textId="385A196F" w:rsidR="00A16525" w:rsidRPr="009531ED" w:rsidRDefault="002F6FF2" w:rsidP="001457DF">
      <w:pPr>
        <w:pStyle w:val="TF"/>
      </w:pPr>
      <w:r>
        <w:t xml:space="preserve">Figure </w:t>
      </w:r>
      <w:r w:rsidRPr="002F6FF2">
        <w:t>A.1.2.1.1.1</w:t>
      </w:r>
      <w:r w:rsidR="00A16525" w:rsidRPr="009531ED">
        <w:t>-1: UL SINR and throughput CDFs with 100% grid shift, 500m ISD.</w:t>
      </w:r>
    </w:p>
    <w:p w14:paraId="0CF5725B" w14:textId="77777777" w:rsidR="00A16525" w:rsidRPr="009531ED" w:rsidRDefault="00A16525" w:rsidP="001457DF">
      <w:pPr>
        <w:pStyle w:val="TH"/>
      </w:pPr>
      <w:r w:rsidRPr="009531ED">
        <w:rPr>
          <w:noProof/>
          <w:lang w:val="en-US" w:eastAsia="ko-KR"/>
        </w:rPr>
        <w:drawing>
          <wp:inline distT="0" distB="0" distL="0" distR="0" wp14:anchorId="59114B09" wp14:editId="42CCDA36">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808878" cy="2104028"/>
                    </a:xfrm>
                    <a:prstGeom prst="rect">
                      <a:avLst/>
                    </a:prstGeom>
                    <a:noFill/>
                    <a:ln>
                      <a:noFill/>
                    </a:ln>
                  </pic:spPr>
                </pic:pic>
              </a:graphicData>
            </a:graphic>
          </wp:inline>
        </w:drawing>
      </w:r>
      <w:r w:rsidRPr="009531ED">
        <w:rPr>
          <w:noProof/>
          <w:lang w:val="en-US" w:eastAsia="ko-KR"/>
        </w:rPr>
        <w:drawing>
          <wp:inline distT="0" distB="0" distL="0" distR="0" wp14:anchorId="3422DDCF" wp14:editId="47DC1273">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3F30B72B" w14:textId="738E8852" w:rsidR="00A16525" w:rsidRPr="009531ED" w:rsidRDefault="002F6FF2" w:rsidP="001457DF">
      <w:pPr>
        <w:pStyle w:val="TF"/>
      </w:pPr>
      <w:r>
        <w:t xml:space="preserve">Figure </w:t>
      </w:r>
      <w:r w:rsidRPr="002F6FF2">
        <w:t>A.1.2.1.1.1</w:t>
      </w:r>
      <w:r w:rsidR="00A16525" w:rsidRPr="009531ED">
        <w:t>-2: UL SINR and throughput CDFs with 100% grid shift, 200m ISD</w:t>
      </w:r>
    </w:p>
    <w:p w14:paraId="4AEFC99B" w14:textId="3E109931" w:rsidR="00A16525" w:rsidRPr="00843636" w:rsidRDefault="00A16525" w:rsidP="001457DF">
      <w:pPr>
        <w:pStyle w:val="Heading5"/>
      </w:pPr>
      <w:bookmarkStart w:id="374" w:name="_Ref8955345"/>
      <w:bookmarkStart w:id="375" w:name="_Toc9043035"/>
      <w:r w:rsidRPr="00843636">
        <w:lastRenderedPageBreak/>
        <w:t>A.1.2.1.1.2</w:t>
      </w:r>
      <w:r w:rsidR="002F6FF2">
        <w:tab/>
      </w:r>
      <w:r w:rsidRPr="00843636">
        <w:t>50% utilization</w:t>
      </w:r>
      <w:bookmarkEnd w:id="374"/>
      <w:bookmarkEnd w:id="375"/>
    </w:p>
    <w:p w14:paraId="6C16291B" w14:textId="77777777" w:rsidR="00A16525" w:rsidRPr="009531ED" w:rsidRDefault="00A16525" w:rsidP="001457DF">
      <w:pPr>
        <w:pStyle w:val="TH"/>
      </w:pPr>
      <w:r w:rsidRPr="009531ED">
        <w:rPr>
          <w:noProof/>
          <w:lang w:val="en-US" w:eastAsia="ko-KR"/>
        </w:rPr>
        <w:drawing>
          <wp:inline distT="0" distB="0" distL="0" distR="0" wp14:anchorId="0AB82F4B" wp14:editId="60BC8E88">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769656" cy="2074649"/>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783A9152" wp14:editId="3CB4DF8F">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2933DCEF" w14:textId="1DD1B9C1" w:rsidR="00A16525" w:rsidRPr="00843636" w:rsidRDefault="00C54A47" w:rsidP="001457DF">
      <w:pPr>
        <w:pStyle w:val="TF"/>
      </w:pPr>
      <w:r>
        <w:t xml:space="preserve">Figure </w:t>
      </w:r>
      <w:r w:rsidRPr="00C54A47">
        <w:t>A.1.2.1.1.2</w:t>
      </w:r>
      <w:r w:rsidR="00A16525" w:rsidRPr="009531ED">
        <w:t>-1: UL SINR and throughput CDFs with 100% grid shift, 500m ISD</w:t>
      </w:r>
    </w:p>
    <w:p w14:paraId="45AF747F" w14:textId="11CFE97F" w:rsidR="00A16525" w:rsidRPr="00995A3F" w:rsidRDefault="00A16525" w:rsidP="001457DF">
      <w:pPr>
        <w:pStyle w:val="Heading5"/>
      </w:pPr>
      <w:bookmarkStart w:id="376" w:name="_Ref8955393"/>
      <w:bookmarkStart w:id="377" w:name="_Toc9043036"/>
      <w:r w:rsidRPr="00995A3F">
        <w:t>A1.2.1.1.3</w:t>
      </w:r>
      <w:r w:rsidR="00C54A47">
        <w:tab/>
      </w:r>
      <w:r w:rsidRPr="00995A3F">
        <w:t>10% utilization</w:t>
      </w:r>
      <w:bookmarkEnd w:id="376"/>
      <w:bookmarkEnd w:id="377"/>
    </w:p>
    <w:p w14:paraId="77150466" w14:textId="77777777" w:rsidR="00A16525" w:rsidRPr="009531ED" w:rsidRDefault="00A16525" w:rsidP="001457DF">
      <w:pPr>
        <w:pStyle w:val="TH"/>
      </w:pPr>
      <w:r w:rsidRPr="009531ED">
        <w:rPr>
          <w:noProof/>
          <w:lang w:val="en-US" w:eastAsia="ko-KR"/>
        </w:rPr>
        <w:drawing>
          <wp:inline distT="0" distB="0" distL="0" distR="0" wp14:anchorId="079FF03F" wp14:editId="01F136DD">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852117" cy="2136417"/>
                    </a:xfrm>
                    <a:prstGeom prst="rect">
                      <a:avLst/>
                    </a:prstGeom>
                    <a:noFill/>
                    <a:ln>
                      <a:noFill/>
                    </a:ln>
                  </pic:spPr>
                </pic:pic>
              </a:graphicData>
            </a:graphic>
          </wp:inline>
        </w:drawing>
      </w:r>
      <w:r w:rsidRPr="009531ED">
        <w:rPr>
          <w:noProof/>
          <w:lang w:val="en-US" w:eastAsia="ko-KR"/>
        </w:rPr>
        <w:drawing>
          <wp:inline distT="0" distB="0" distL="0" distR="0" wp14:anchorId="5CA3010F" wp14:editId="1DD25B75">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7C56BC34" w14:textId="703D7271" w:rsidR="00A16525" w:rsidRPr="009531ED" w:rsidRDefault="00C54A47" w:rsidP="001457DF">
      <w:pPr>
        <w:pStyle w:val="TF"/>
      </w:pPr>
      <w:r>
        <w:t xml:space="preserve">Figure </w:t>
      </w:r>
      <w:r w:rsidRPr="00C54A47">
        <w:t>A.1.2.1.1.3</w:t>
      </w:r>
      <w:r w:rsidR="00A16525" w:rsidRPr="009531ED">
        <w:t>-1: UL SINR and throughput CDFs with 100% grid shift, 500m ISD.</w:t>
      </w:r>
    </w:p>
    <w:p w14:paraId="267F2089" w14:textId="005C59EF" w:rsidR="00A16525" w:rsidRPr="00843636" w:rsidRDefault="00A16525" w:rsidP="001457DF">
      <w:pPr>
        <w:pStyle w:val="Heading4"/>
      </w:pPr>
      <w:bookmarkStart w:id="378" w:name="_Ref8955647"/>
      <w:bookmarkStart w:id="379" w:name="_Toc9043037"/>
      <w:r w:rsidRPr="00843636">
        <w:t>A.1.2.1.2</w:t>
      </w:r>
      <w:r w:rsidR="00C54A47">
        <w:tab/>
      </w:r>
      <w:r w:rsidRPr="00843636">
        <w:t>Other grid shifts</w:t>
      </w:r>
      <w:bookmarkEnd w:id="378"/>
      <w:bookmarkEnd w:id="379"/>
    </w:p>
    <w:p w14:paraId="760FF52B" w14:textId="77777777" w:rsidR="00A16525" w:rsidRPr="009531ED" w:rsidRDefault="00A16525" w:rsidP="001457DF">
      <w:pPr>
        <w:pStyle w:val="TH"/>
      </w:pPr>
      <w:r w:rsidRPr="009531ED">
        <w:rPr>
          <w:noProof/>
          <w:lang w:val="en-US" w:eastAsia="ko-KR"/>
        </w:rPr>
        <w:drawing>
          <wp:inline distT="0" distB="0" distL="0" distR="0" wp14:anchorId="01F13051" wp14:editId="2A0B6090">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794516" cy="2093270"/>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06FEFDAB" wp14:editId="1184429E">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D3D64CF" w14:textId="71F2C31E" w:rsidR="00A16525" w:rsidRPr="009531ED" w:rsidRDefault="00C54A47" w:rsidP="001457DF">
      <w:pPr>
        <w:pStyle w:val="TF"/>
      </w:pPr>
      <w:r>
        <w:t>Figure</w:t>
      </w:r>
      <w:r w:rsidR="00A16525" w:rsidRPr="009531ED">
        <w:t xml:space="preserve"> </w:t>
      </w:r>
      <w:r w:rsidRPr="00C54A47">
        <w:t>A.1.2.1.2</w:t>
      </w:r>
      <w:r w:rsidR="00A16525" w:rsidRPr="009531ED">
        <w:t>-1: UL SINR and throughput CDFs with 50% grid shift, 500m ISD.</w:t>
      </w:r>
    </w:p>
    <w:p w14:paraId="17515283" w14:textId="77777777" w:rsidR="00A16525" w:rsidRPr="00843636" w:rsidRDefault="00A16525" w:rsidP="00A16525">
      <w:pPr>
        <w:pStyle w:val="BodyText"/>
      </w:pPr>
    </w:p>
    <w:p w14:paraId="25D721FD" w14:textId="77777777" w:rsidR="00A16525" w:rsidRPr="009531ED" w:rsidRDefault="00A16525" w:rsidP="001457DF">
      <w:pPr>
        <w:pStyle w:val="TH"/>
      </w:pPr>
      <w:r w:rsidRPr="00995A3F">
        <w:rPr>
          <w:noProof/>
        </w:rPr>
        <w:lastRenderedPageBreak/>
        <w:t xml:space="preserve"> </w:t>
      </w:r>
      <w:r w:rsidRPr="009531ED">
        <w:rPr>
          <w:noProof/>
          <w:lang w:val="en-US" w:eastAsia="ko-KR"/>
        </w:rPr>
        <w:drawing>
          <wp:inline distT="0" distB="0" distL="0" distR="0" wp14:anchorId="2BAFDC20" wp14:editId="19FC53C2">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781202" cy="2083297"/>
                    </a:xfrm>
                    <a:prstGeom prst="rect">
                      <a:avLst/>
                    </a:prstGeom>
                    <a:noFill/>
                    <a:ln>
                      <a:noFill/>
                    </a:ln>
                  </pic:spPr>
                </pic:pic>
              </a:graphicData>
            </a:graphic>
          </wp:inline>
        </w:drawing>
      </w:r>
      <w:r w:rsidRPr="009531ED">
        <w:rPr>
          <w:noProof/>
          <w:lang w:val="en-US" w:eastAsia="ko-KR"/>
        </w:rPr>
        <w:drawing>
          <wp:inline distT="0" distB="0" distL="0" distR="0" wp14:anchorId="52327A2F" wp14:editId="00260156">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93FBBCE" w14:textId="093456EE" w:rsidR="00A16525" w:rsidRPr="009531ED" w:rsidRDefault="004F107A" w:rsidP="001457DF">
      <w:pPr>
        <w:pStyle w:val="TF"/>
      </w:pPr>
      <w:r>
        <w:t xml:space="preserve">Figure </w:t>
      </w:r>
      <w:r w:rsidRPr="004F107A">
        <w:t>A.1.2.1.2</w:t>
      </w:r>
      <w:r w:rsidR="00A16525" w:rsidRPr="009531ED">
        <w:t>-2: UL SINR and throughput CDFs with 10% grid shift, 500m ISD.</w:t>
      </w:r>
    </w:p>
    <w:p w14:paraId="2D149FF5" w14:textId="37F7A215" w:rsidR="00A16525" w:rsidRPr="00843636" w:rsidRDefault="00A16525" w:rsidP="001457DF">
      <w:pPr>
        <w:pStyle w:val="Heading3"/>
      </w:pPr>
      <w:bookmarkStart w:id="380" w:name="_Ref8955739"/>
      <w:bookmarkStart w:id="381" w:name="_Toc9043038"/>
      <w:r w:rsidRPr="00843636">
        <w:t>A.1.2.2</w:t>
      </w:r>
      <w:r w:rsidR="004F107A">
        <w:tab/>
      </w:r>
      <w:r w:rsidRPr="00843636">
        <w:t>Huawei</w:t>
      </w:r>
      <w:bookmarkEnd w:id="380"/>
      <w:bookmarkEnd w:id="381"/>
    </w:p>
    <w:p w14:paraId="0B4956D8" w14:textId="77777777" w:rsidR="00A16525" w:rsidRPr="009531ED" w:rsidRDefault="00A16525" w:rsidP="001457DF">
      <w:pPr>
        <w:pStyle w:val="TH"/>
        <w:rPr>
          <w:lang w:val="sv-SE" w:eastAsia="zh-CN"/>
        </w:rPr>
      </w:pPr>
      <w:r w:rsidRPr="009531ED">
        <w:rPr>
          <w:noProof/>
          <w:lang w:val="en-US" w:eastAsia="ko-KR"/>
        </w:rPr>
        <w:drawing>
          <wp:inline distT="0" distB="0" distL="0" distR="0" wp14:anchorId="37B94EE8" wp14:editId="4D0DFB23">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4CC6A7DE" wp14:editId="2C683EB7">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874489" cy="2114974"/>
                    </a:xfrm>
                    <a:prstGeom prst="rect">
                      <a:avLst/>
                    </a:prstGeom>
                    <a:noFill/>
                    <a:ln w="9525">
                      <a:noFill/>
                      <a:miter lim="800000"/>
                      <a:headEnd/>
                      <a:tailEnd/>
                    </a:ln>
                  </pic:spPr>
                </pic:pic>
              </a:graphicData>
            </a:graphic>
          </wp:inline>
        </w:drawing>
      </w:r>
    </w:p>
    <w:p w14:paraId="179551F8" w14:textId="3211CD41" w:rsidR="00A16525" w:rsidRPr="00995A3F" w:rsidRDefault="004F107A" w:rsidP="00A16525">
      <w:pPr>
        <w:pStyle w:val="TF"/>
        <w:rPr>
          <w:lang w:eastAsia="zh-CN"/>
        </w:rPr>
      </w:pPr>
      <w:r>
        <w:t xml:space="preserve">Figure </w:t>
      </w:r>
      <w:r w:rsidRPr="004F107A">
        <w:t>A.1.2.2</w:t>
      </w:r>
      <w:r w:rsidR="00A16525" w:rsidRPr="009531ED">
        <w:t>: CDF of UL SINR</w:t>
      </w:r>
      <w:r w:rsidR="00A16525" w:rsidRPr="009531ED">
        <w:rPr>
          <w:rFonts w:hint="eastAsia"/>
          <w:lang w:eastAsia="zh-CN"/>
        </w:rPr>
        <w:t xml:space="preserve"> </w:t>
      </w:r>
      <w:r w:rsidR="00A16525" w:rsidRPr="009531ED">
        <w:rPr>
          <w:lang w:eastAsia="zh-CN"/>
        </w:rPr>
        <w:t xml:space="preserve">and </w:t>
      </w:r>
      <w:r w:rsidR="00A16525" w:rsidRPr="00843636">
        <w:t>throughput</w:t>
      </w:r>
      <w:r w:rsidR="00A16525" w:rsidRPr="00995A3F">
        <w:rPr>
          <w:rFonts w:hint="eastAsia"/>
          <w:lang w:eastAsia="zh-CN"/>
        </w:rPr>
        <w:t xml:space="preserve"> from </w:t>
      </w:r>
      <w:r w:rsidR="00A16525" w:rsidRPr="00995A3F">
        <w:rPr>
          <w:lang w:eastAsia="zh-CN"/>
        </w:rPr>
        <w:t>Huawei</w:t>
      </w:r>
    </w:p>
    <w:p w14:paraId="56766518" w14:textId="6FFC1758" w:rsidR="00A16525" w:rsidRPr="009B5A9D" w:rsidRDefault="00A16525" w:rsidP="001457DF">
      <w:pPr>
        <w:pStyle w:val="Heading3"/>
      </w:pPr>
      <w:bookmarkStart w:id="382" w:name="_Ref8955765"/>
      <w:bookmarkStart w:id="383" w:name="_Toc9043039"/>
      <w:r w:rsidRPr="009B5A9D">
        <w:lastRenderedPageBreak/>
        <w:t>A.1.2.3</w:t>
      </w:r>
      <w:r w:rsidR="004F107A">
        <w:tab/>
      </w:r>
      <w:r w:rsidRPr="009B5A9D">
        <w:t>LGE</w:t>
      </w:r>
      <w:bookmarkEnd w:id="382"/>
      <w:bookmarkEnd w:id="383"/>
    </w:p>
    <w:p w14:paraId="171126EF" w14:textId="77777777" w:rsidR="00A16525" w:rsidRPr="009531ED" w:rsidRDefault="00A16525" w:rsidP="001457DF">
      <w:pPr>
        <w:pStyle w:val="TH"/>
      </w:pPr>
      <w:r w:rsidRPr="009531ED">
        <w:rPr>
          <w:noProof/>
          <w:lang w:val="en-US" w:eastAsia="ko-KR"/>
        </w:rPr>
        <w:drawing>
          <wp:inline distT="0" distB="0" distL="0" distR="0" wp14:anchorId="5C0BE3ED" wp14:editId="4F33F41B">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80F50CE" w14:textId="351877EA" w:rsidR="00A16525" w:rsidRPr="009531ED" w:rsidRDefault="004F107A" w:rsidP="001457DF">
      <w:pPr>
        <w:pStyle w:val="TH"/>
      </w:pPr>
      <w:r>
        <w:t xml:space="preserve">Figure </w:t>
      </w:r>
      <w:r w:rsidRPr="004F107A">
        <w:t>A.1.2.3</w:t>
      </w:r>
      <w:r w:rsidR="00A16525" w:rsidRPr="009531ED">
        <w:t>: Macro-to-Macro SINR result (victim: UL)</w:t>
      </w:r>
    </w:p>
    <w:p w14:paraId="03445DA0" w14:textId="06BD2A0C" w:rsidR="00A16525" w:rsidRPr="009132C5" w:rsidRDefault="00A16525" w:rsidP="001457DF">
      <w:pPr>
        <w:pStyle w:val="Heading2"/>
      </w:pPr>
      <w:bookmarkStart w:id="384" w:name="_Toc9043040"/>
      <w:r w:rsidRPr="004F107A">
        <w:t>A.1.3</w:t>
      </w:r>
      <w:r w:rsidR="004F107A">
        <w:tab/>
      </w:r>
      <w:r w:rsidRPr="004F107A">
        <w:t>Scen</w:t>
      </w:r>
      <w:r w:rsidRPr="009132C5">
        <w:t>ario 3: 4GHz Macro → Indoor (UL)</w:t>
      </w:r>
      <w:bookmarkEnd w:id="384"/>
    </w:p>
    <w:p w14:paraId="70C86B49" w14:textId="2202C044" w:rsidR="00A16525" w:rsidRPr="00CF2338" w:rsidRDefault="00A16525" w:rsidP="001457DF">
      <w:pPr>
        <w:pStyle w:val="Heading3"/>
      </w:pPr>
      <w:bookmarkStart w:id="385" w:name="_Ref8955839"/>
      <w:bookmarkStart w:id="386" w:name="_Toc9043041"/>
      <w:r w:rsidRPr="00CF2338">
        <w:t>A.1.3.1</w:t>
      </w:r>
      <w:r w:rsidR="004F107A">
        <w:tab/>
      </w:r>
      <w:r w:rsidRPr="00CF2338">
        <w:t>Huawei</w:t>
      </w:r>
      <w:bookmarkEnd w:id="385"/>
      <w:bookmarkEnd w:id="386"/>
    </w:p>
    <w:p w14:paraId="53C8B726" w14:textId="77777777" w:rsidR="00A16525" w:rsidRPr="009531ED" w:rsidRDefault="00A16525" w:rsidP="001457DF">
      <w:pPr>
        <w:pStyle w:val="TH"/>
        <w:rPr>
          <w:lang w:val="sv-SE" w:eastAsia="zh-CN"/>
        </w:rPr>
      </w:pPr>
      <w:r w:rsidRPr="009531ED">
        <w:rPr>
          <w:noProof/>
          <w:lang w:val="en-US" w:eastAsia="ko-KR"/>
        </w:rPr>
        <w:drawing>
          <wp:inline distT="0" distB="0" distL="0" distR="0" wp14:anchorId="17289710" wp14:editId="363AC1E8">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7E5E38A3" wp14:editId="072DA971">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969530" cy="2108389"/>
                    </a:xfrm>
                    <a:prstGeom prst="rect">
                      <a:avLst/>
                    </a:prstGeom>
                    <a:noFill/>
                    <a:ln w="9525">
                      <a:noFill/>
                      <a:miter lim="800000"/>
                      <a:headEnd/>
                      <a:tailEnd/>
                    </a:ln>
                  </pic:spPr>
                </pic:pic>
              </a:graphicData>
            </a:graphic>
          </wp:inline>
        </w:drawing>
      </w:r>
    </w:p>
    <w:p w14:paraId="5626FF4D" w14:textId="5E96A321" w:rsidR="00A16525" w:rsidRPr="00995A3F" w:rsidRDefault="004F107A" w:rsidP="004F107A">
      <w:pPr>
        <w:pStyle w:val="TF"/>
        <w:rPr>
          <w:lang w:eastAsia="zh-CN"/>
        </w:rPr>
      </w:pPr>
      <w:r>
        <w:t xml:space="preserve">Figure </w:t>
      </w:r>
      <w:r w:rsidRPr="004F107A">
        <w:t>A.1.3.1</w:t>
      </w:r>
      <w:r w:rsidR="00A16525" w:rsidRPr="009531ED">
        <w:t>: CDF of UL SINR</w:t>
      </w:r>
      <w:r w:rsidR="00A16525" w:rsidRPr="009531ED">
        <w:rPr>
          <w:rFonts w:hint="eastAsia"/>
          <w:lang w:eastAsia="zh-CN"/>
        </w:rPr>
        <w:t xml:space="preserve"> </w:t>
      </w:r>
      <w:r w:rsidR="00A16525" w:rsidRPr="009531ED">
        <w:rPr>
          <w:lang w:eastAsia="zh-CN"/>
        </w:rPr>
        <w:t xml:space="preserve">and </w:t>
      </w:r>
      <w:r w:rsidR="00A16525" w:rsidRPr="00843636">
        <w:t>throughput</w:t>
      </w:r>
      <w:r w:rsidR="00A16525" w:rsidRPr="00995A3F">
        <w:rPr>
          <w:rFonts w:hint="eastAsia"/>
          <w:lang w:eastAsia="zh-CN"/>
        </w:rPr>
        <w:t xml:space="preserve"> from </w:t>
      </w:r>
      <w:r w:rsidR="00A16525" w:rsidRPr="00995A3F">
        <w:rPr>
          <w:lang w:eastAsia="zh-CN"/>
        </w:rPr>
        <w:t>Huawei</w:t>
      </w:r>
    </w:p>
    <w:p w14:paraId="311D064A" w14:textId="53FD0C31" w:rsidR="00A16525" w:rsidRPr="009B5A9D" w:rsidRDefault="00A16525" w:rsidP="001457DF">
      <w:pPr>
        <w:pStyle w:val="Heading3"/>
      </w:pPr>
      <w:bookmarkStart w:id="387" w:name="_Toc9043042"/>
      <w:r w:rsidRPr="009B5A9D">
        <w:lastRenderedPageBreak/>
        <w:t>A.1.3.2</w:t>
      </w:r>
      <w:r w:rsidR="004F107A">
        <w:tab/>
      </w:r>
      <w:r w:rsidRPr="009B5A9D">
        <w:t>Nokia</w:t>
      </w:r>
      <w:bookmarkEnd w:id="387"/>
    </w:p>
    <w:p w14:paraId="41870C24" w14:textId="2DC9A086" w:rsidR="00A16525" w:rsidRPr="002F6FF2" w:rsidRDefault="00A16525" w:rsidP="001457DF">
      <w:pPr>
        <w:pStyle w:val="Heading4"/>
      </w:pPr>
      <w:bookmarkStart w:id="388" w:name="_Ref8955925"/>
      <w:bookmarkStart w:id="389" w:name="_Toc9043043"/>
      <w:r w:rsidRPr="002F6FF2">
        <w:t>A</w:t>
      </w:r>
      <w:r w:rsidR="004F107A">
        <w:t>.</w:t>
      </w:r>
      <w:r w:rsidRPr="002F6FF2">
        <w:t>1.3.2.1</w:t>
      </w:r>
      <w:r w:rsidR="004F107A">
        <w:tab/>
      </w:r>
      <w:r w:rsidRPr="002F6FF2">
        <w:t>Full buffer</w:t>
      </w:r>
      <w:bookmarkEnd w:id="388"/>
      <w:bookmarkEnd w:id="389"/>
    </w:p>
    <w:p w14:paraId="74E990F3" w14:textId="77777777" w:rsidR="00A16525" w:rsidRPr="009531ED" w:rsidRDefault="00A16525" w:rsidP="001457DF">
      <w:pPr>
        <w:pStyle w:val="TH"/>
      </w:pPr>
      <w:r w:rsidRPr="009531ED">
        <w:rPr>
          <w:noProof/>
          <w:lang w:val="en-US" w:eastAsia="ko-KR"/>
        </w:rPr>
        <w:drawing>
          <wp:inline distT="0" distB="0" distL="0" distR="0" wp14:anchorId="12051059" wp14:editId="7DCA0473">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29"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27A8FEDE" wp14:editId="4A19BD04">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0"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3F6AAC3E" w14:textId="2B1FFDA9" w:rsidR="00A16525" w:rsidRPr="004F107A" w:rsidRDefault="004F107A" w:rsidP="001457DF">
      <w:pPr>
        <w:pStyle w:val="TF"/>
      </w:pPr>
      <w:r>
        <w:t xml:space="preserve">Figure </w:t>
      </w:r>
      <w:r w:rsidRPr="004F107A">
        <w:t>A.1.3.2.1</w:t>
      </w:r>
      <w:r w:rsidR="00A16525" w:rsidRPr="009531ED">
        <w:t>: SI</w:t>
      </w:r>
      <w:r w:rsidR="00A16525" w:rsidRPr="00843636">
        <w:t xml:space="preserve">NR </w:t>
      </w:r>
      <w:r w:rsidR="00A16525" w:rsidRPr="00995A3F">
        <w:t xml:space="preserve">(top) and throughput (bottom) </w:t>
      </w:r>
      <w:r w:rsidR="00A16525" w:rsidRPr="009B5A9D">
        <w:t xml:space="preserve">degradation for Macro aggressor </w:t>
      </w:r>
      <w:r w:rsidR="00A16525" w:rsidRPr="002F6FF2">
        <w:t xml:space="preserve">Indoor </w:t>
      </w:r>
      <w:r w:rsidR="00A16525" w:rsidRPr="009132C5">
        <w:t xml:space="preserve">UL </w:t>
      </w:r>
      <w:r w:rsidR="00A16525" w:rsidRPr="001457DF">
        <w:t>victim (full buffer)</w:t>
      </w:r>
    </w:p>
    <w:p w14:paraId="7A5EAB00" w14:textId="05531317" w:rsidR="00A16525" w:rsidRPr="009132C5" w:rsidRDefault="00A16525" w:rsidP="001457DF">
      <w:pPr>
        <w:pStyle w:val="Heading4"/>
      </w:pPr>
      <w:bookmarkStart w:id="390" w:name="_Ref8955977"/>
      <w:bookmarkStart w:id="391" w:name="_Toc9043044"/>
      <w:r w:rsidRPr="009132C5">
        <w:lastRenderedPageBreak/>
        <w:t>A.1.3.2.2</w:t>
      </w:r>
      <w:r w:rsidR="004F107A">
        <w:tab/>
      </w:r>
      <w:r w:rsidRPr="004F107A">
        <w:rPr>
          <w:rFonts w:hint="eastAsia"/>
        </w:rPr>
        <w:t>FTP3 with</w:t>
      </w:r>
      <w:r w:rsidRPr="009132C5">
        <w:t xml:space="preserve"> 10% load</w:t>
      </w:r>
      <w:bookmarkEnd w:id="390"/>
      <w:bookmarkEnd w:id="391"/>
    </w:p>
    <w:p w14:paraId="1CD30F18" w14:textId="77777777" w:rsidR="00A16525" w:rsidRPr="009531ED" w:rsidRDefault="00A16525" w:rsidP="001457DF">
      <w:pPr>
        <w:pStyle w:val="TH"/>
      </w:pPr>
      <w:r w:rsidRPr="009531ED">
        <w:rPr>
          <w:noProof/>
          <w:lang w:val="en-US" w:eastAsia="ko-KR"/>
        </w:rPr>
        <w:drawing>
          <wp:inline distT="0" distB="0" distL="0" distR="0" wp14:anchorId="3A453B35" wp14:editId="58752B6D">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1"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67DE9115" wp14:editId="220FE0CC">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2"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7F6DB5E" w14:textId="5F1012E6" w:rsidR="00A16525" w:rsidRPr="009132C5" w:rsidRDefault="004F107A" w:rsidP="001457DF">
      <w:pPr>
        <w:pStyle w:val="TF"/>
      </w:pPr>
      <w:r>
        <w:t xml:space="preserve">Figure </w:t>
      </w:r>
      <w:r w:rsidRPr="004F107A">
        <w:t>A.1.3.2.2</w:t>
      </w:r>
      <w:r w:rsidR="00A16525" w:rsidRPr="009531ED">
        <w:t>: SI</w:t>
      </w:r>
      <w:r w:rsidR="00A16525" w:rsidRPr="00843636">
        <w:t xml:space="preserve">NR </w:t>
      </w:r>
      <w:r w:rsidR="00A16525" w:rsidRPr="00995A3F">
        <w:t xml:space="preserve">(top) and throughput (bottom) </w:t>
      </w:r>
      <w:r w:rsidR="00A16525" w:rsidRPr="009B5A9D">
        <w:t>degradation for Macro aggressor Indoor</w:t>
      </w:r>
      <w:r w:rsidR="00A16525" w:rsidRPr="002F6FF2">
        <w:t xml:space="preserve"> UL </w:t>
      </w:r>
      <w:r w:rsidR="00A16525" w:rsidRPr="001457DF">
        <w:t>victim</w:t>
      </w:r>
      <w:r w:rsidR="00A16525" w:rsidRPr="009132C5">
        <w:t>, 10% traffic</w:t>
      </w:r>
    </w:p>
    <w:p w14:paraId="044A8237" w14:textId="06B1EE94" w:rsidR="00A16525" w:rsidRPr="009132C5" w:rsidRDefault="00A16525" w:rsidP="001457DF">
      <w:pPr>
        <w:pStyle w:val="Heading2"/>
      </w:pPr>
      <w:bookmarkStart w:id="392" w:name="_Toc9043045"/>
      <w:r w:rsidRPr="009132C5">
        <w:lastRenderedPageBreak/>
        <w:t>A.1.4</w:t>
      </w:r>
      <w:r w:rsidR="004F107A">
        <w:tab/>
      </w:r>
      <w:r w:rsidRPr="004F107A">
        <w:t>Scenario 4: 4GHz Macro → Indoor (DL)</w:t>
      </w:r>
      <w:bookmarkEnd w:id="392"/>
    </w:p>
    <w:p w14:paraId="39721C06" w14:textId="731A6241" w:rsidR="00A16525" w:rsidRPr="004F107A" w:rsidRDefault="00A16525" w:rsidP="001457DF">
      <w:pPr>
        <w:pStyle w:val="Heading3"/>
      </w:pPr>
      <w:bookmarkStart w:id="393" w:name="_Ref8956042"/>
      <w:bookmarkStart w:id="394" w:name="_Toc9043046"/>
      <w:r w:rsidRPr="009132C5">
        <w:t>A.1.4.</w:t>
      </w:r>
      <w:r w:rsidRPr="004F107A">
        <w:t>1</w:t>
      </w:r>
      <w:r w:rsidR="004F107A">
        <w:tab/>
      </w:r>
      <w:r w:rsidRPr="004F107A">
        <w:t>Huawei</w:t>
      </w:r>
      <w:bookmarkEnd w:id="393"/>
      <w:bookmarkEnd w:id="394"/>
    </w:p>
    <w:p w14:paraId="69A9D3D1" w14:textId="77777777" w:rsidR="00A16525" w:rsidRPr="009531ED" w:rsidRDefault="00A16525" w:rsidP="001457DF">
      <w:pPr>
        <w:pStyle w:val="TH"/>
        <w:rPr>
          <w:lang w:val="sv-SE" w:eastAsia="zh-CN"/>
        </w:rPr>
      </w:pPr>
      <w:r w:rsidRPr="009531ED">
        <w:rPr>
          <w:noProof/>
          <w:lang w:val="en-US" w:eastAsia="ko-KR"/>
        </w:rPr>
        <w:drawing>
          <wp:inline distT="0" distB="0" distL="0" distR="0" wp14:anchorId="5E97FDA0" wp14:editId="562FB0AC">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2EDA8C32" wp14:editId="7E99AA05">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889405" cy="2081690"/>
                    </a:xfrm>
                    <a:prstGeom prst="rect">
                      <a:avLst/>
                    </a:prstGeom>
                    <a:noFill/>
                    <a:ln w="9525">
                      <a:noFill/>
                      <a:miter lim="800000"/>
                      <a:headEnd/>
                      <a:tailEnd/>
                    </a:ln>
                  </pic:spPr>
                </pic:pic>
              </a:graphicData>
            </a:graphic>
          </wp:inline>
        </w:drawing>
      </w:r>
    </w:p>
    <w:p w14:paraId="332FD743" w14:textId="5638442F" w:rsidR="00A16525" w:rsidRPr="00995A3F" w:rsidRDefault="004F107A" w:rsidP="00A16525">
      <w:pPr>
        <w:pStyle w:val="TF"/>
        <w:rPr>
          <w:lang w:eastAsia="zh-CN"/>
        </w:rPr>
      </w:pPr>
      <w:r>
        <w:t xml:space="preserve">Figure </w:t>
      </w:r>
      <w:r w:rsidRPr="004F107A">
        <w:t>A.1.4.1</w:t>
      </w:r>
      <w:r w:rsidR="00A16525" w:rsidRPr="009531ED">
        <w:t>: CDF of DL SINR</w:t>
      </w:r>
      <w:r w:rsidR="00A16525" w:rsidRPr="009531ED">
        <w:rPr>
          <w:rFonts w:hint="eastAsia"/>
          <w:lang w:eastAsia="zh-CN"/>
        </w:rPr>
        <w:t xml:space="preserve"> </w:t>
      </w:r>
      <w:r w:rsidR="00A16525" w:rsidRPr="009531ED">
        <w:rPr>
          <w:lang w:eastAsia="zh-CN"/>
        </w:rPr>
        <w:t xml:space="preserve">and </w:t>
      </w:r>
      <w:r w:rsidR="00A16525" w:rsidRPr="00843636">
        <w:t>throughput</w:t>
      </w:r>
      <w:r w:rsidR="00A16525" w:rsidRPr="00995A3F">
        <w:rPr>
          <w:rFonts w:hint="eastAsia"/>
          <w:lang w:eastAsia="zh-CN"/>
        </w:rPr>
        <w:t xml:space="preserve"> from </w:t>
      </w:r>
      <w:r w:rsidR="00A16525" w:rsidRPr="00995A3F">
        <w:rPr>
          <w:lang w:eastAsia="zh-CN"/>
        </w:rPr>
        <w:t>Huawei</w:t>
      </w:r>
    </w:p>
    <w:p w14:paraId="4D61F31D" w14:textId="479CA08E" w:rsidR="00A16525" w:rsidRPr="009B5A9D" w:rsidRDefault="00A16525" w:rsidP="001457DF">
      <w:pPr>
        <w:pStyle w:val="Heading3"/>
      </w:pPr>
      <w:bookmarkStart w:id="395" w:name="_Toc9043047"/>
      <w:r w:rsidRPr="009B5A9D">
        <w:lastRenderedPageBreak/>
        <w:t>A</w:t>
      </w:r>
      <w:r w:rsidR="004F107A">
        <w:t>.</w:t>
      </w:r>
      <w:r w:rsidRPr="009B5A9D">
        <w:t>1.4.2</w:t>
      </w:r>
      <w:r w:rsidR="004F107A">
        <w:tab/>
      </w:r>
      <w:r w:rsidRPr="009B5A9D">
        <w:t>Nokia</w:t>
      </w:r>
      <w:bookmarkEnd w:id="395"/>
    </w:p>
    <w:p w14:paraId="41B88E34" w14:textId="5EC84D7D" w:rsidR="00A16525" w:rsidRPr="002F6FF2" w:rsidRDefault="00A16525" w:rsidP="001457DF">
      <w:pPr>
        <w:pStyle w:val="Heading4"/>
      </w:pPr>
      <w:bookmarkStart w:id="396" w:name="_Ref8956089"/>
      <w:bookmarkStart w:id="397" w:name="_Toc9043048"/>
      <w:r w:rsidRPr="002F6FF2">
        <w:t>A</w:t>
      </w:r>
      <w:r w:rsidR="004F107A">
        <w:t>.</w:t>
      </w:r>
      <w:r w:rsidRPr="002F6FF2">
        <w:t>1.4.2.1</w:t>
      </w:r>
      <w:r w:rsidR="004F107A">
        <w:tab/>
      </w:r>
      <w:r w:rsidRPr="002F6FF2">
        <w:t>Full buffer</w:t>
      </w:r>
      <w:bookmarkEnd w:id="396"/>
      <w:bookmarkEnd w:id="397"/>
    </w:p>
    <w:p w14:paraId="60344598" w14:textId="77777777" w:rsidR="00A16525" w:rsidRPr="009531ED" w:rsidRDefault="00A16525" w:rsidP="001457DF">
      <w:pPr>
        <w:pStyle w:val="TH"/>
      </w:pPr>
      <w:r w:rsidRPr="009531ED">
        <w:rPr>
          <w:noProof/>
          <w:lang w:val="en-US" w:eastAsia="ko-KR"/>
        </w:rPr>
        <w:drawing>
          <wp:inline distT="0" distB="0" distL="0" distR="0" wp14:anchorId="09D745AF" wp14:editId="681C8577">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5FEA2654" wp14:editId="2939059E">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5C99B2D8" w14:textId="64F8FCDA" w:rsidR="00A16525" w:rsidRPr="004F107A" w:rsidRDefault="004F107A" w:rsidP="001457DF">
      <w:pPr>
        <w:pStyle w:val="TF"/>
      </w:pPr>
      <w:r>
        <w:t xml:space="preserve">Figure </w:t>
      </w:r>
      <w:r w:rsidRPr="004F107A">
        <w:t>A.1.4.2.1</w:t>
      </w:r>
      <w:r w:rsidR="00A16525" w:rsidRPr="009531ED">
        <w:t>: SI</w:t>
      </w:r>
      <w:r w:rsidR="00A16525" w:rsidRPr="00843636">
        <w:t xml:space="preserve">NR </w:t>
      </w:r>
      <w:r w:rsidR="00A16525" w:rsidRPr="00995A3F">
        <w:t xml:space="preserve">(top) and throughput (bottom) </w:t>
      </w:r>
      <w:r w:rsidR="00A16525" w:rsidRPr="009B5A9D">
        <w:t>degradation for Macro aggressor Indoor</w:t>
      </w:r>
      <w:r w:rsidR="00A16525" w:rsidRPr="002F6FF2">
        <w:t xml:space="preserve"> DL </w:t>
      </w:r>
      <w:r w:rsidR="00A16525" w:rsidRPr="001457DF">
        <w:rPr>
          <w:b w:val="0"/>
        </w:rPr>
        <w:t>victim</w:t>
      </w:r>
      <w:r w:rsidR="00A16525" w:rsidRPr="009132C5">
        <w:t>, full buffer traffic</w:t>
      </w:r>
    </w:p>
    <w:p w14:paraId="0F6EE6A8" w14:textId="3F091B60" w:rsidR="00A16525" w:rsidRPr="009132C5" w:rsidRDefault="00A16525" w:rsidP="001457DF">
      <w:pPr>
        <w:pStyle w:val="Heading4"/>
      </w:pPr>
      <w:bookmarkStart w:id="398" w:name="_Ref8956123"/>
      <w:bookmarkStart w:id="399" w:name="_Toc9043049"/>
      <w:r w:rsidRPr="009132C5">
        <w:lastRenderedPageBreak/>
        <w:t>A.1.4.2.2</w:t>
      </w:r>
      <w:r w:rsidR="004F107A">
        <w:tab/>
      </w:r>
      <w:r w:rsidRPr="004F107A">
        <w:rPr>
          <w:rFonts w:hint="eastAsia"/>
        </w:rPr>
        <w:t xml:space="preserve">FTP3 </w:t>
      </w:r>
      <w:r w:rsidRPr="009132C5">
        <w:t>with 10% load</w:t>
      </w:r>
      <w:bookmarkEnd w:id="398"/>
      <w:bookmarkEnd w:id="399"/>
    </w:p>
    <w:p w14:paraId="2C937ADF" w14:textId="77777777" w:rsidR="00A16525" w:rsidRPr="009531ED" w:rsidRDefault="00A16525" w:rsidP="001457DF">
      <w:pPr>
        <w:pStyle w:val="TH"/>
      </w:pPr>
      <w:r w:rsidRPr="009531ED">
        <w:rPr>
          <w:noProof/>
          <w:lang w:val="en-US" w:eastAsia="ko-KR"/>
        </w:rPr>
        <w:drawing>
          <wp:inline distT="0" distB="0" distL="0" distR="0" wp14:anchorId="41F7AE0F" wp14:editId="0B993AA5">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7"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231E3F40" wp14:editId="106B80EB">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8"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30DD8D90" w14:textId="5B6C0618" w:rsidR="00A16525" w:rsidRPr="002F6FF2" w:rsidRDefault="004F107A" w:rsidP="001457DF">
      <w:pPr>
        <w:pStyle w:val="TF"/>
      </w:pPr>
      <w:r>
        <w:t xml:space="preserve">Figure </w:t>
      </w:r>
      <w:r w:rsidRPr="004F107A">
        <w:t>A.1.4.2.2</w:t>
      </w:r>
      <w:r w:rsidR="00A16525" w:rsidRPr="009531ED">
        <w:t>: SI</w:t>
      </w:r>
      <w:r w:rsidR="00A16525" w:rsidRPr="00843636">
        <w:t xml:space="preserve">NR </w:t>
      </w:r>
      <w:r w:rsidR="00A16525" w:rsidRPr="00995A3F">
        <w:t xml:space="preserve">(top) and throughput (bottom) </w:t>
      </w:r>
      <w:r w:rsidR="00A16525" w:rsidRPr="009B5A9D">
        <w:t>degradation for Macro aggressor Indoor DL</w:t>
      </w:r>
      <w:r w:rsidR="00A16525" w:rsidRPr="002F6FF2">
        <w:t xml:space="preserve"> victim, 10% traffic</w:t>
      </w:r>
    </w:p>
    <w:p w14:paraId="3E8C8AE7" w14:textId="5A32A6DA" w:rsidR="00A16525" w:rsidRPr="004F107A" w:rsidRDefault="00A16525" w:rsidP="001457DF">
      <w:pPr>
        <w:pStyle w:val="Heading3"/>
      </w:pPr>
      <w:bookmarkStart w:id="400" w:name="_Ref8956167"/>
      <w:bookmarkStart w:id="401" w:name="_Toc9043050"/>
      <w:r w:rsidRPr="004F107A">
        <w:t>A.1.4.3</w:t>
      </w:r>
      <w:r w:rsidR="004F107A">
        <w:tab/>
      </w:r>
      <w:r w:rsidRPr="004F107A">
        <w:t>Qualcomm</w:t>
      </w:r>
      <w:bookmarkEnd w:id="400"/>
      <w:bookmarkEnd w:id="401"/>
    </w:p>
    <w:p w14:paraId="30B9A599" w14:textId="77777777" w:rsidR="00A16525" w:rsidRPr="009531ED" w:rsidRDefault="00A16525" w:rsidP="001457DF">
      <w:pPr>
        <w:pStyle w:val="TH"/>
      </w:pPr>
      <w:r w:rsidRPr="009531ED">
        <w:rPr>
          <w:noProof/>
          <w:lang w:val="en-US" w:eastAsia="ko-KR"/>
        </w:rPr>
        <w:drawing>
          <wp:inline distT="0" distB="0" distL="0" distR="0" wp14:anchorId="2D292015" wp14:editId="073D7AF6">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2701121" cy="2026001"/>
                    </a:xfrm>
                    <a:prstGeom prst="rect">
                      <a:avLst/>
                    </a:prstGeom>
                    <a:noFill/>
                    <a:ln>
                      <a:noFill/>
                    </a:ln>
                  </pic:spPr>
                </pic:pic>
              </a:graphicData>
            </a:graphic>
          </wp:inline>
        </w:drawing>
      </w:r>
      <w:r w:rsidRPr="009531ED">
        <w:rPr>
          <w:noProof/>
          <w:lang w:val="en-US" w:eastAsia="ko-KR"/>
        </w:rPr>
        <w:drawing>
          <wp:inline distT="0" distB="0" distL="0" distR="0" wp14:anchorId="01849257" wp14:editId="5CA2DCB3">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2794047" cy="2063238"/>
                    </a:xfrm>
                    <a:prstGeom prst="rect">
                      <a:avLst/>
                    </a:prstGeom>
                    <a:noFill/>
                    <a:ln>
                      <a:noFill/>
                    </a:ln>
                  </pic:spPr>
                </pic:pic>
              </a:graphicData>
            </a:graphic>
          </wp:inline>
        </w:drawing>
      </w:r>
    </w:p>
    <w:p w14:paraId="5D12A4B7" w14:textId="6437D4C1" w:rsidR="00A16525" w:rsidRPr="00843636" w:rsidRDefault="004F107A" w:rsidP="001457DF">
      <w:pPr>
        <w:pStyle w:val="TF"/>
      </w:pPr>
      <w:r>
        <w:t xml:space="preserve">Figure </w:t>
      </w:r>
      <w:r w:rsidRPr="004F107A">
        <w:t>A.1.4.3</w:t>
      </w:r>
      <w:r w:rsidR="00A16525" w:rsidRPr="009531ED">
        <w:t>: Comparison of SINR and throughput</w:t>
      </w:r>
      <w:r w:rsidR="00A16525" w:rsidRPr="00843636">
        <w:t xml:space="preserve"> performance with ACI in UMa-to-InH scenario</w:t>
      </w:r>
    </w:p>
    <w:p w14:paraId="753CD061" w14:textId="4CE9EEF7" w:rsidR="00A16525" w:rsidRPr="009B5A9D" w:rsidRDefault="00A16525" w:rsidP="001457DF">
      <w:pPr>
        <w:pStyle w:val="Heading2"/>
      </w:pPr>
      <w:bookmarkStart w:id="402" w:name="_Toc9043051"/>
      <w:r w:rsidRPr="009B5A9D">
        <w:lastRenderedPageBreak/>
        <w:t>A.1.5</w:t>
      </w:r>
      <w:r w:rsidR="004F107A">
        <w:tab/>
      </w:r>
      <w:r w:rsidRPr="009B5A9D">
        <w:t>Scenario 5: 4GHz Indoor → Macro (UL)</w:t>
      </w:r>
      <w:bookmarkEnd w:id="402"/>
    </w:p>
    <w:p w14:paraId="391310D3" w14:textId="4581676D" w:rsidR="00A16525" w:rsidRPr="009B5A9D" w:rsidRDefault="00A16525" w:rsidP="001457DF">
      <w:pPr>
        <w:pStyle w:val="Heading3"/>
      </w:pPr>
      <w:bookmarkStart w:id="403" w:name="_Ref8956260"/>
      <w:bookmarkStart w:id="404" w:name="_Toc9043052"/>
      <w:r w:rsidRPr="009B5A9D">
        <w:t>A.1.5.1</w:t>
      </w:r>
      <w:r w:rsidR="004F107A">
        <w:tab/>
      </w:r>
      <w:r w:rsidRPr="009B5A9D">
        <w:t>Huawei</w:t>
      </w:r>
      <w:bookmarkEnd w:id="403"/>
      <w:bookmarkEnd w:id="404"/>
    </w:p>
    <w:p w14:paraId="2B794499" w14:textId="77777777" w:rsidR="00A16525" w:rsidRPr="009531ED" w:rsidRDefault="00A16525" w:rsidP="001457DF">
      <w:pPr>
        <w:pStyle w:val="TH"/>
        <w:rPr>
          <w:lang w:val="sv-SE" w:eastAsia="zh-CN"/>
        </w:rPr>
      </w:pPr>
      <w:r w:rsidRPr="009531ED">
        <w:rPr>
          <w:noProof/>
          <w:lang w:val="en-US" w:eastAsia="ko-KR"/>
        </w:rPr>
        <w:drawing>
          <wp:inline distT="0" distB="0" distL="0" distR="0" wp14:anchorId="42A915B3" wp14:editId="6EF994BE">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34AF54CF" wp14:editId="77CC356E">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2878518" cy="2084152"/>
                    </a:xfrm>
                    <a:prstGeom prst="rect">
                      <a:avLst/>
                    </a:prstGeom>
                    <a:noFill/>
                    <a:ln w="9525">
                      <a:noFill/>
                      <a:miter lim="800000"/>
                      <a:headEnd/>
                      <a:tailEnd/>
                    </a:ln>
                  </pic:spPr>
                </pic:pic>
              </a:graphicData>
            </a:graphic>
          </wp:inline>
        </w:drawing>
      </w:r>
    </w:p>
    <w:p w14:paraId="6649622B" w14:textId="10699771" w:rsidR="00A16525" w:rsidRPr="00995A3F" w:rsidRDefault="004F107A" w:rsidP="00A16525">
      <w:pPr>
        <w:pStyle w:val="TF"/>
        <w:rPr>
          <w:lang w:eastAsia="zh-CN"/>
        </w:rPr>
      </w:pPr>
      <w:r>
        <w:t xml:space="preserve">Figure </w:t>
      </w:r>
      <w:r w:rsidRPr="004F107A">
        <w:t>A.1.5.1</w:t>
      </w:r>
      <w:r w:rsidR="00A16525" w:rsidRPr="009531ED">
        <w:t>: CDF of UL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2847FB7E" w14:textId="3DE39188" w:rsidR="00A16525" w:rsidRPr="009B5A9D" w:rsidRDefault="00A16525" w:rsidP="001457DF">
      <w:pPr>
        <w:pStyle w:val="Heading3"/>
      </w:pPr>
      <w:bookmarkStart w:id="405" w:name="_Ref8956371"/>
      <w:bookmarkStart w:id="406" w:name="_Toc9043053"/>
      <w:r w:rsidRPr="009B5A9D">
        <w:t>A.1.5.2</w:t>
      </w:r>
      <w:r w:rsidR="00CA0EE5">
        <w:tab/>
      </w:r>
      <w:r w:rsidRPr="009B5A9D">
        <w:t>LGE</w:t>
      </w:r>
      <w:bookmarkEnd w:id="405"/>
      <w:bookmarkEnd w:id="406"/>
    </w:p>
    <w:p w14:paraId="6C87CB84" w14:textId="77777777" w:rsidR="00A16525" w:rsidRPr="009531ED" w:rsidRDefault="00A16525" w:rsidP="001457DF">
      <w:pPr>
        <w:pStyle w:val="TH"/>
      </w:pPr>
      <w:r w:rsidRPr="009531ED">
        <w:rPr>
          <w:noProof/>
          <w:lang w:val="en-US" w:eastAsia="ko-KR"/>
        </w:rPr>
        <w:drawing>
          <wp:inline distT="0" distB="0" distL="0" distR="0" wp14:anchorId="77974A5F" wp14:editId="020D137B">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30977061" w14:textId="5E52F32F" w:rsidR="00A16525" w:rsidRPr="009531ED" w:rsidRDefault="00CA0EE5" w:rsidP="001457DF">
      <w:pPr>
        <w:pStyle w:val="TF"/>
        <w:rPr>
          <w:lang w:eastAsia="ko-KR"/>
        </w:rPr>
      </w:pPr>
      <w:r>
        <w:t xml:space="preserve">Figure </w:t>
      </w:r>
      <w:r w:rsidRPr="00CA0EE5">
        <w:t>A.1.5.2</w:t>
      </w:r>
      <w:r w:rsidR="00A16525" w:rsidRPr="009531ED">
        <w:t>-1: Indoor-to-Macro (victim: UL) SINR result (24 dBm Tx power)</w:t>
      </w:r>
    </w:p>
    <w:p w14:paraId="3CBF0298" w14:textId="77777777" w:rsidR="00A16525" w:rsidRPr="009531ED" w:rsidRDefault="00A16525" w:rsidP="001457DF">
      <w:pPr>
        <w:pStyle w:val="TH"/>
      </w:pPr>
      <w:r w:rsidRPr="009531ED">
        <w:rPr>
          <w:noProof/>
          <w:lang w:val="en-US" w:eastAsia="ko-KR"/>
        </w:rPr>
        <w:lastRenderedPageBreak/>
        <w:drawing>
          <wp:inline distT="0" distB="0" distL="0" distR="0" wp14:anchorId="4AB0F7A0" wp14:editId="021899D6">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06D35465" w14:textId="2F4837AE" w:rsidR="00A16525" w:rsidRPr="009531ED" w:rsidRDefault="00CA0EE5" w:rsidP="001457DF">
      <w:pPr>
        <w:pStyle w:val="TF"/>
      </w:pPr>
      <w:r>
        <w:t xml:space="preserve">Figure </w:t>
      </w:r>
      <w:r w:rsidRPr="00CA0EE5">
        <w:t>A.1.5.2</w:t>
      </w:r>
      <w:r w:rsidR="00A16525" w:rsidRPr="009531ED">
        <w:t>-2: Indoor-to-Macro (victim: UL) SINR result (30 dBm Tx power)</w:t>
      </w:r>
    </w:p>
    <w:p w14:paraId="7892171B" w14:textId="008CCD61" w:rsidR="00A16525" w:rsidRPr="001761A9" w:rsidRDefault="00A16525" w:rsidP="001457DF">
      <w:pPr>
        <w:pStyle w:val="Heading3"/>
      </w:pPr>
      <w:bookmarkStart w:id="407" w:name="_Toc9043054"/>
      <w:r w:rsidRPr="00CA0EE5">
        <w:lastRenderedPageBreak/>
        <w:t>A.1.5.</w:t>
      </w:r>
      <w:r w:rsidRPr="001761A9">
        <w:t>3</w:t>
      </w:r>
      <w:r w:rsidR="00B61389">
        <w:tab/>
      </w:r>
      <w:r w:rsidRPr="001761A9">
        <w:t>Nokia</w:t>
      </w:r>
      <w:bookmarkEnd w:id="407"/>
    </w:p>
    <w:p w14:paraId="178D50AF" w14:textId="34AFBA6F" w:rsidR="00A16525" w:rsidRPr="009531ED" w:rsidRDefault="00A16525" w:rsidP="001457DF">
      <w:pPr>
        <w:pStyle w:val="Heading4"/>
      </w:pPr>
      <w:bookmarkStart w:id="408" w:name="_Ref8956500"/>
      <w:bookmarkStart w:id="409" w:name="_Toc9043055"/>
      <w:r w:rsidRPr="00CA0EE5">
        <w:t>A.1.5.3.1</w:t>
      </w:r>
      <w:r w:rsidR="00B61389">
        <w:tab/>
      </w:r>
      <w:r w:rsidRPr="00B61389">
        <w:rPr>
          <w:rFonts w:hint="eastAsia"/>
        </w:rPr>
        <w:t>Full buffe</w:t>
      </w:r>
      <w:r w:rsidRPr="0030279C">
        <w:t>r</w:t>
      </w:r>
      <w:bookmarkEnd w:id="408"/>
      <w:bookmarkEnd w:id="409"/>
    </w:p>
    <w:p w14:paraId="235D1661" w14:textId="77777777" w:rsidR="00A16525" w:rsidRPr="009531ED" w:rsidRDefault="00A16525" w:rsidP="001457DF">
      <w:pPr>
        <w:pStyle w:val="TH"/>
      </w:pPr>
      <w:r w:rsidRPr="009531ED">
        <w:rPr>
          <w:noProof/>
          <w:lang w:val="en-US" w:eastAsia="ko-KR"/>
        </w:rPr>
        <w:drawing>
          <wp:inline distT="0" distB="0" distL="0" distR="0" wp14:anchorId="04D24FA8" wp14:editId="702AB944">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5"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16987F41" wp14:editId="32124CBB">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6"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453041AF" w14:textId="54901701" w:rsidR="00A16525" w:rsidRPr="001761A9" w:rsidRDefault="00CA0EE5" w:rsidP="00A16525">
      <w:pPr>
        <w:jc w:val="center"/>
        <w:rPr>
          <w:rFonts w:ascii="Arial" w:hAnsi="Arial"/>
          <w:b/>
          <w:lang w:val="en-US"/>
        </w:rPr>
      </w:pPr>
      <w:r>
        <w:rPr>
          <w:rFonts w:ascii="Arial" w:hAnsi="Arial"/>
          <w:b/>
        </w:rPr>
        <w:t xml:space="preserve">Figure </w:t>
      </w:r>
      <w:r w:rsidR="00B61389" w:rsidRPr="00B61389">
        <w:rPr>
          <w:rFonts w:ascii="Arial" w:hAnsi="Arial"/>
          <w:b/>
        </w:rPr>
        <w:t>A.1.5.3.1</w:t>
      </w:r>
      <w:r w:rsidR="00A16525" w:rsidRPr="009531ED">
        <w:rPr>
          <w:rFonts w:ascii="Arial" w:hAnsi="Arial"/>
          <w:b/>
          <w:lang w:val="x-none"/>
        </w:rPr>
        <w:t>: S</w:t>
      </w:r>
      <w:r w:rsidR="00A16525" w:rsidRPr="009531ED">
        <w:rPr>
          <w:rFonts w:ascii="Arial" w:hAnsi="Arial"/>
          <w:b/>
        </w:rPr>
        <w:t>I</w:t>
      </w:r>
      <w:r w:rsidR="00A16525" w:rsidRPr="00843636">
        <w:rPr>
          <w:rFonts w:ascii="Arial" w:hAnsi="Arial"/>
          <w:b/>
          <w:lang w:val="x-none"/>
        </w:rPr>
        <w:t xml:space="preserve">NR </w:t>
      </w:r>
      <w:r w:rsidR="00A16525" w:rsidRPr="00995A3F">
        <w:rPr>
          <w:rFonts w:ascii="Arial" w:hAnsi="Arial"/>
          <w:b/>
          <w:lang w:val="en-US"/>
        </w:rPr>
        <w:t xml:space="preserve">(top) </w:t>
      </w:r>
      <w:r w:rsidR="00A16525" w:rsidRPr="00995A3F">
        <w:rPr>
          <w:rFonts w:ascii="Arial" w:hAnsi="Arial"/>
          <w:b/>
          <w:lang w:val="x-none"/>
        </w:rPr>
        <w:t xml:space="preserve">and throughput </w:t>
      </w:r>
      <w:r w:rsidR="00A16525" w:rsidRPr="00995A3F">
        <w:rPr>
          <w:rFonts w:ascii="Arial" w:hAnsi="Arial"/>
          <w:b/>
          <w:lang w:val="en-US"/>
        </w:rPr>
        <w:t xml:space="preserve">(bottom) </w:t>
      </w:r>
      <w:r w:rsidR="00A16525" w:rsidRPr="009B5A9D">
        <w:rPr>
          <w:rFonts w:ascii="Arial" w:hAnsi="Arial"/>
          <w:b/>
          <w:lang w:val="x-none"/>
        </w:rPr>
        <w:t xml:space="preserve">degradation for </w:t>
      </w:r>
      <w:r w:rsidR="00A16525" w:rsidRPr="009B5A9D">
        <w:rPr>
          <w:rFonts w:ascii="Arial" w:hAnsi="Arial"/>
          <w:b/>
          <w:lang w:val="en-US"/>
        </w:rPr>
        <w:t>Indoor</w:t>
      </w:r>
      <w:r w:rsidR="00A16525" w:rsidRPr="002F6FF2">
        <w:rPr>
          <w:rFonts w:ascii="Arial" w:hAnsi="Arial"/>
          <w:b/>
          <w:lang w:val="x-none"/>
        </w:rPr>
        <w:t xml:space="preserve"> aggressor </w:t>
      </w:r>
      <w:r w:rsidR="00A16525" w:rsidRPr="009132C5">
        <w:rPr>
          <w:rFonts w:ascii="Arial" w:hAnsi="Arial"/>
          <w:b/>
          <w:lang w:val="en-US"/>
        </w:rPr>
        <w:t>Macro</w:t>
      </w:r>
      <w:r w:rsidR="00A16525" w:rsidRPr="009132C5">
        <w:rPr>
          <w:rFonts w:ascii="Arial" w:hAnsi="Arial"/>
          <w:b/>
          <w:lang w:val="x-none"/>
        </w:rPr>
        <w:t xml:space="preserve"> </w:t>
      </w:r>
      <w:r w:rsidR="00A16525" w:rsidRPr="009132C5">
        <w:rPr>
          <w:rFonts w:ascii="Arial" w:hAnsi="Arial"/>
          <w:b/>
          <w:lang w:val="en-US"/>
        </w:rPr>
        <w:t xml:space="preserve">UL </w:t>
      </w:r>
      <w:r w:rsidR="00A16525" w:rsidRPr="001761A9">
        <w:rPr>
          <w:rFonts w:ascii="Arial" w:hAnsi="Arial"/>
          <w:b/>
          <w:lang w:val="x-none"/>
        </w:rPr>
        <w:t>victim</w:t>
      </w:r>
      <w:r w:rsidR="00A16525" w:rsidRPr="001761A9">
        <w:rPr>
          <w:rFonts w:ascii="Arial" w:hAnsi="Arial"/>
          <w:b/>
          <w:lang w:val="en-US"/>
        </w:rPr>
        <w:t>, full buffer traffic</w:t>
      </w:r>
    </w:p>
    <w:p w14:paraId="7E636DA0" w14:textId="36CF6F2C" w:rsidR="00A16525" w:rsidRPr="001761A9" w:rsidRDefault="00A16525" w:rsidP="001457DF">
      <w:pPr>
        <w:pStyle w:val="Heading4"/>
      </w:pPr>
      <w:bookmarkStart w:id="410" w:name="_Ref8956534"/>
      <w:bookmarkStart w:id="411" w:name="_Toc9043056"/>
      <w:r w:rsidRPr="00CA0EE5">
        <w:lastRenderedPageBreak/>
        <w:t>A.1.5.3.2</w:t>
      </w:r>
      <w:r w:rsidR="00CA0EE5">
        <w:tab/>
      </w:r>
      <w:r w:rsidRPr="00CA0EE5">
        <w:rPr>
          <w:rFonts w:hint="eastAsia"/>
        </w:rPr>
        <w:t>F</w:t>
      </w:r>
      <w:r w:rsidRPr="0030279C">
        <w:t>TP3 with 10% load</w:t>
      </w:r>
      <w:bookmarkEnd w:id="410"/>
      <w:bookmarkEnd w:id="411"/>
    </w:p>
    <w:p w14:paraId="47719ECB" w14:textId="77777777" w:rsidR="00A16525" w:rsidRPr="009531ED" w:rsidRDefault="00A16525" w:rsidP="001457DF">
      <w:pPr>
        <w:pStyle w:val="TH"/>
      </w:pPr>
      <w:r w:rsidRPr="009531ED">
        <w:rPr>
          <w:noProof/>
          <w:lang w:val="en-US" w:eastAsia="ko-KR"/>
        </w:rPr>
        <w:drawing>
          <wp:inline distT="0" distB="0" distL="0" distR="0" wp14:anchorId="5F6E6A91" wp14:editId="0316727C">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7"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24CEA742" wp14:editId="0F32BCA4">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8"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CE59B66" w14:textId="4EE8B90F" w:rsidR="00A16525" w:rsidRPr="001761A9" w:rsidRDefault="00CA0EE5" w:rsidP="001457DF">
      <w:pPr>
        <w:pStyle w:val="TF"/>
        <w:rPr>
          <w:lang w:val="en-US"/>
        </w:rPr>
      </w:pPr>
      <w:r>
        <w:t xml:space="preserve">Figure </w:t>
      </w:r>
      <w:r w:rsidRPr="00CA0EE5">
        <w:t>A.1.5.3.2</w:t>
      </w:r>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95A3F">
        <w:rPr>
          <w:lang w:val="en-US"/>
        </w:rPr>
        <w:t xml:space="preserve">(bottom) </w:t>
      </w:r>
      <w:r w:rsidR="00A16525" w:rsidRPr="009B5A9D">
        <w:t xml:space="preserve">degradation for </w:t>
      </w:r>
      <w:r w:rsidR="00A16525" w:rsidRPr="009B5A9D">
        <w:rPr>
          <w:lang w:val="en-US"/>
        </w:rPr>
        <w:t>Indoor</w:t>
      </w:r>
      <w:r w:rsidR="00A16525" w:rsidRPr="002F6FF2">
        <w:t xml:space="preserve"> aggressor </w:t>
      </w:r>
      <w:r w:rsidR="00A16525" w:rsidRPr="009132C5">
        <w:rPr>
          <w:lang w:val="en-US"/>
        </w:rPr>
        <w:t>Macro UL</w:t>
      </w:r>
      <w:r w:rsidR="00A16525" w:rsidRPr="009132C5">
        <w:t xml:space="preserve"> victim</w:t>
      </w:r>
      <w:r w:rsidR="00A16525" w:rsidRPr="001761A9">
        <w:rPr>
          <w:lang w:val="en-US"/>
        </w:rPr>
        <w:t>, 10% traffic</w:t>
      </w:r>
    </w:p>
    <w:p w14:paraId="3F878719" w14:textId="511058A1" w:rsidR="00A16525" w:rsidRPr="00CF2338" w:rsidRDefault="00A16525" w:rsidP="001457DF">
      <w:pPr>
        <w:pStyle w:val="Heading2"/>
      </w:pPr>
      <w:bookmarkStart w:id="412" w:name="_Toc9043057"/>
      <w:r w:rsidRPr="00CF2338">
        <w:lastRenderedPageBreak/>
        <w:t>A.1.6</w:t>
      </w:r>
      <w:r w:rsidR="00CA0EE5">
        <w:tab/>
      </w:r>
      <w:r w:rsidRPr="00CF2338">
        <w:t>Scenario 6: 4GHz Indoor → Macro (DL)</w:t>
      </w:r>
      <w:bookmarkEnd w:id="412"/>
    </w:p>
    <w:p w14:paraId="4D56AB6A" w14:textId="7B24ECB4" w:rsidR="00A16525" w:rsidRPr="002F6FF2" w:rsidRDefault="00A16525" w:rsidP="001457DF">
      <w:pPr>
        <w:pStyle w:val="Heading3"/>
      </w:pPr>
      <w:bookmarkStart w:id="413" w:name="_Ref8956589"/>
      <w:bookmarkStart w:id="414" w:name="_Toc9043058"/>
      <w:r w:rsidRPr="002F6FF2">
        <w:t>A.1.6.1</w:t>
      </w:r>
      <w:r w:rsidR="00CA0EE5">
        <w:tab/>
      </w:r>
      <w:r w:rsidRPr="002F6FF2">
        <w:t>Huawei</w:t>
      </w:r>
      <w:bookmarkEnd w:id="413"/>
      <w:bookmarkEnd w:id="414"/>
    </w:p>
    <w:p w14:paraId="10FAD97A" w14:textId="77777777" w:rsidR="00A16525" w:rsidRPr="009531ED" w:rsidRDefault="00A16525" w:rsidP="001457DF">
      <w:pPr>
        <w:pStyle w:val="TH"/>
        <w:rPr>
          <w:lang w:val="sv-SE" w:eastAsia="zh-CN"/>
        </w:rPr>
      </w:pPr>
      <w:r w:rsidRPr="009531ED">
        <w:rPr>
          <w:noProof/>
          <w:lang w:val="en-US" w:eastAsia="ko-KR"/>
        </w:rPr>
        <w:drawing>
          <wp:inline distT="0" distB="0" distL="0" distR="0" wp14:anchorId="61F4F803" wp14:editId="287B9EE6">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36767C38" wp14:editId="298B9454">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77688" cy="2058623"/>
                    </a:xfrm>
                    <a:prstGeom prst="rect">
                      <a:avLst/>
                    </a:prstGeom>
                    <a:noFill/>
                    <a:ln w="9525">
                      <a:noFill/>
                      <a:miter lim="800000"/>
                      <a:headEnd/>
                      <a:tailEnd/>
                    </a:ln>
                  </pic:spPr>
                </pic:pic>
              </a:graphicData>
            </a:graphic>
          </wp:inline>
        </w:drawing>
      </w:r>
    </w:p>
    <w:p w14:paraId="0275DA3E" w14:textId="5299BBE3" w:rsidR="00A16525" w:rsidRPr="00995A3F" w:rsidRDefault="00CA0EE5" w:rsidP="00CA0EE5">
      <w:pPr>
        <w:pStyle w:val="TF"/>
        <w:rPr>
          <w:lang w:eastAsia="zh-CN"/>
        </w:rPr>
      </w:pPr>
      <w:r>
        <w:rPr>
          <w:lang w:eastAsia="zh-CN"/>
        </w:rPr>
        <w:t xml:space="preserve">Figure </w:t>
      </w:r>
      <w:r w:rsidRPr="00CA0EE5">
        <w:rPr>
          <w:lang w:eastAsia="zh-CN"/>
        </w:rPr>
        <w:t>A.1.6.1</w:t>
      </w:r>
      <w:r w:rsidR="00A16525" w:rsidRPr="009531ED">
        <w:rPr>
          <w:rFonts w:hint="eastAsia"/>
          <w:lang w:eastAsia="zh-CN"/>
        </w:rPr>
        <w:t xml:space="preserve">: </w:t>
      </w:r>
      <w:r w:rsidR="00A16525" w:rsidRPr="009531ED">
        <w:t>CDF of DL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7E42237C" w14:textId="6EC9CF1A" w:rsidR="00A16525" w:rsidRPr="009B5A9D" w:rsidRDefault="00A16525" w:rsidP="001457DF">
      <w:pPr>
        <w:pStyle w:val="Heading3"/>
      </w:pPr>
      <w:bookmarkStart w:id="415" w:name="_Ref8956622"/>
      <w:bookmarkStart w:id="416" w:name="_Toc9043059"/>
      <w:r w:rsidRPr="009B5A9D">
        <w:t>A.1.6.2</w:t>
      </w:r>
      <w:r w:rsidR="00CA0EE5">
        <w:tab/>
      </w:r>
      <w:r w:rsidRPr="009B5A9D">
        <w:t>LGE</w:t>
      </w:r>
      <w:bookmarkEnd w:id="415"/>
      <w:bookmarkEnd w:id="416"/>
    </w:p>
    <w:p w14:paraId="4A583745" w14:textId="77777777" w:rsidR="00A16525" w:rsidRPr="009531ED" w:rsidRDefault="00A16525" w:rsidP="001457DF">
      <w:pPr>
        <w:pStyle w:val="TH"/>
      </w:pPr>
      <w:r w:rsidRPr="009531ED">
        <w:rPr>
          <w:noProof/>
          <w:lang w:val="en-US" w:eastAsia="ko-KR"/>
        </w:rPr>
        <w:drawing>
          <wp:inline distT="0" distB="0" distL="0" distR="0" wp14:anchorId="56626379" wp14:editId="178F05FB">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354D4023" w14:textId="4F1AF7E7" w:rsidR="00A16525" w:rsidRPr="009531ED" w:rsidRDefault="00CA0EE5" w:rsidP="001457DF">
      <w:pPr>
        <w:pStyle w:val="TF"/>
        <w:rPr>
          <w:lang w:eastAsia="ko-KR"/>
        </w:rPr>
      </w:pPr>
      <w:r>
        <w:t xml:space="preserve">Figure </w:t>
      </w:r>
      <w:r w:rsidRPr="00CA0EE5">
        <w:t>A.1.6.2</w:t>
      </w:r>
      <w:r w:rsidR="00A16525" w:rsidRPr="009531ED">
        <w:t>-1: Indoor-to-Macro (victim: DL) SINR result (24 dBm Tx power)</w:t>
      </w:r>
    </w:p>
    <w:p w14:paraId="6FA25208" w14:textId="77777777" w:rsidR="00A16525" w:rsidRPr="00843636" w:rsidRDefault="00A16525" w:rsidP="00A16525">
      <w:pPr>
        <w:pStyle w:val="BodyText"/>
      </w:pPr>
    </w:p>
    <w:p w14:paraId="4131FC82" w14:textId="77777777" w:rsidR="00A16525" w:rsidRPr="009531ED" w:rsidRDefault="00A16525" w:rsidP="001457DF">
      <w:pPr>
        <w:pStyle w:val="TH"/>
      </w:pPr>
      <w:r w:rsidRPr="009531ED">
        <w:rPr>
          <w:noProof/>
          <w:lang w:val="en-US" w:eastAsia="ko-KR"/>
        </w:rPr>
        <w:lastRenderedPageBreak/>
        <w:drawing>
          <wp:inline distT="0" distB="0" distL="0" distR="0" wp14:anchorId="64E52CAC" wp14:editId="46EFAF0E">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35B0EDF4" w14:textId="58A542A4" w:rsidR="00A16525" w:rsidRPr="009531ED" w:rsidRDefault="00CA0EE5" w:rsidP="001457DF">
      <w:pPr>
        <w:pStyle w:val="TF"/>
      </w:pPr>
      <w:r>
        <w:t xml:space="preserve">Figure </w:t>
      </w:r>
      <w:r w:rsidRPr="00CA0EE5">
        <w:t>A.1.6.2</w:t>
      </w:r>
      <w:r w:rsidR="00A16525" w:rsidRPr="009531ED">
        <w:t>-2: Indoor-to-Macro (victim: DL) SINR result (30 dBm Tx power)</w:t>
      </w:r>
    </w:p>
    <w:p w14:paraId="16BFCBD0" w14:textId="56FA72BB" w:rsidR="00A16525" w:rsidRPr="00995A3F" w:rsidRDefault="00A16525" w:rsidP="001457DF">
      <w:pPr>
        <w:pStyle w:val="Heading3"/>
      </w:pPr>
      <w:bookmarkStart w:id="417" w:name="_Toc9043060"/>
      <w:r w:rsidRPr="00995A3F">
        <w:lastRenderedPageBreak/>
        <w:t>A.1.6.3</w:t>
      </w:r>
      <w:r w:rsidR="00CA0EE5">
        <w:tab/>
      </w:r>
      <w:r w:rsidRPr="00995A3F">
        <w:t>Nokia</w:t>
      </w:r>
      <w:bookmarkEnd w:id="417"/>
    </w:p>
    <w:p w14:paraId="56FA980B" w14:textId="61105203" w:rsidR="00A16525" w:rsidRPr="009B5A9D" w:rsidRDefault="00A16525" w:rsidP="001457DF">
      <w:pPr>
        <w:pStyle w:val="Heading4"/>
      </w:pPr>
      <w:bookmarkStart w:id="418" w:name="_Ref8956680"/>
      <w:bookmarkStart w:id="419" w:name="_Toc9043061"/>
      <w:r w:rsidRPr="009B5A9D">
        <w:t>A.1.6.3.1</w:t>
      </w:r>
      <w:r w:rsidR="00CA0EE5">
        <w:tab/>
      </w:r>
      <w:r w:rsidRPr="009B5A9D">
        <w:t>Full buffer</w:t>
      </w:r>
      <w:bookmarkEnd w:id="418"/>
      <w:bookmarkEnd w:id="419"/>
    </w:p>
    <w:p w14:paraId="66A7C1A6" w14:textId="77777777" w:rsidR="00A16525" w:rsidRPr="009531ED" w:rsidRDefault="00A16525" w:rsidP="001457DF">
      <w:pPr>
        <w:pStyle w:val="TH"/>
      </w:pPr>
      <w:r w:rsidRPr="009531ED">
        <w:rPr>
          <w:noProof/>
          <w:lang w:val="en-US" w:eastAsia="ko-KR"/>
        </w:rPr>
        <w:drawing>
          <wp:inline distT="0" distB="0" distL="0" distR="0" wp14:anchorId="741B8D7D" wp14:editId="6AC62BE3">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3"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5FEB73FC" wp14:editId="4F8E8758">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4"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4CBCED79" w14:textId="4A273460" w:rsidR="00A16525" w:rsidRPr="001761A9" w:rsidRDefault="00CA0EE5" w:rsidP="001457DF">
      <w:pPr>
        <w:pStyle w:val="TF"/>
        <w:rPr>
          <w:lang w:val="en-US"/>
        </w:rPr>
      </w:pPr>
      <w:r>
        <w:t xml:space="preserve">Figure </w:t>
      </w:r>
      <w:r w:rsidRPr="00CA0EE5">
        <w:t>A.1.6.3.1</w:t>
      </w:r>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95A3F">
        <w:rPr>
          <w:lang w:val="en-US"/>
        </w:rPr>
        <w:t xml:space="preserve">(bottom) </w:t>
      </w:r>
      <w:r w:rsidR="00A16525" w:rsidRPr="009B5A9D">
        <w:t xml:space="preserve">degradation for </w:t>
      </w:r>
      <w:r w:rsidR="00A16525" w:rsidRPr="009B5A9D">
        <w:rPr>
          <w:lang w:val="en-US"/>
        </w:rPr>
        <w:t>Indoo</w:t>
      </w:r>
      <w:r w:rsidR="00A16525" w:rsidRPr="002F6FF2">
        <w:rPr>
          <w:lang w:val="en-US"/>
        </w:rPr>
        <w:t>r</w:t>
      </w:r>
      <w:r w:rsidR="00A16525" w:rsidRPr="009132C5">
        <w:t xml:space="preserve"> aggressor </w:t>
      </w:r>
      <w:r w:rsidR="00A16525" w:rsidRPr="009132C5">
        <w:rPr>
          <w:lang w:val="en-US"/>
        </w:rPr>
        <w:t>Macro</w:t>
      </w:r>
      <w:r w:rsidR="00A16525" w:rsidRPr="001761A9">
        <w:t xml:space="preserve"> </w:t>
      </w:r>
      <w:r w:rsidR="00A16525" w:rsidRPr="001761A9">
        <w:rPr>
          <w:lang w:val="en-US"/>
        </w:rPr>
        <w:t xml:space="preserve">DL </w:t>
      </w:r>
      <w:r w:rsidR="00A16525" w:rsidRPr="001761A9">
        <w:t>victim</w:t>
      </w:r>
      <w:r w:rsidR="00A16525" w:rsidRPr="001761A9">
        <w:rPr>
          <w:lang w:val="en-US"/>
        </w:rPr>
        <w:t>, full buffer traffic</w:t>
      </w:r>
    </w:p>
    <w:p w14:paraId="43915A9D" w14:textId="5D11274E" w:rsidR="00A16525" w:rsidRPr="00D93DA3" w:rsidRDefault="00A16525" w:rsidP="001457DF">
      <w:pPr>
        <w:pStyle w:val="Heading4"/>
      </w:pPr>
      <w:bookmarkStart w:id="420" w:name="_Ref8956710"/>
      <w:bookmarkStart w:id="421" w:name="_Toc9043062"/>
      <w:r w:rsidRPr="001761A9">
        <w:lastRenderedPageBreak/>
        <w:t>A</w:t>
      </w:r>
      <w:r w:rsidR="00CA0EE5">
        <w:t>.</w:t>
      </w:r>
      <w:r w:rsidRPr="001761A9">
        <w:t>1.6.3.2</w:t>
      </w:r>
      <w:r w:rsidR="00CA0EE5">
        <w:tab/>
      </w:r>
      <w:r w:rsidRPr="001761A9">
        <w:t>FTP3 with 10% load</w:t>
      </w:r>
      <w:bookmarkEnd w:id="420"/>
      <w:bookmarkEnd w:id="421"/>
    </w:p>
    <w:p w14:paraId="3A4E132D" w14:textId="77777777" w:rsidR="00A16525" w:rsidRPr="009531ED" w:rsidRDefault="00A16525" w:rsidP="001457DF">
      <w:pPr>
        <w:pStyle w:val="TH"/>
      </w:pPr>
      <w:r w:rsidRPr="009531ED">
        <w:rPr>
          <w:noProof/>
          <w:lang w:val="en-US" w:eastAsia="ko-KR"/>
        </w:rPr>
        <w:drawing>
          <wp:inline distT="0" distB="0" distL="0" distR="0" wp14:anchorId="758A6258" wp14:editId="29EB19C1">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6545535B" wp14:editId="3B47D256">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6F4A664F" w14:textId="712BBDEF" w:rsidR="00CA0EE5" w:rsidRDefault="00CA0EE5" w:rsidP="001457DF">
      <w:pPr>
        <w:pStyle w:val="TH"/>
        <w:rPr>
          <w:sz w:val="32"/>
          <w:lang w:val="en-US"/>
        </w:rPr>
      </w:pPr>
      <w:r>
        <w:t xml:space="preserve">Figure </w:t>
      </w:r>
      <w:r w:rsidRPr="00CA0EE5">
        <w:t>A.1.6.3.2</w:t>
      </w:r>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95A3F">
        <w:rPr>
          <w:lang w:val="en-US"/>
        </w:rPr>
        <w:t xml:space="preserve">(bottom) </w:t>
      </w:r>
      <w:r w:rsidR="00A16525" w:rsidRPr="009B5A9D">
        <w:t xml:space="preserve">degradation for </w:t>
      </w:r>
      <w:r w:rsidR="00A16525" w:rsidRPr="009B5A9D">
        <w:rPr>
          <w:lang w:val="en-US"/>
        </w:rPr>
        <w:t>Indoor</w:t>
      </w:r>
      <w:r w:rsidR="00A16525" w:rsidRPr="002F6FF2">
        <w:t xml:space="preserve"> aggressor </w:t>
      </w:r>
      <w:r w:rsidR="00A16525" w:rsidRPr="009132C5">
        <w:rPr>
          <w:lang w:val="en-US"/>
        </w:rPr>
        <w:t>Macro DL</w:t>
      </w:r>
      <w:r w:rsidR="00A16525" w:rsidRPr="009132C5">
        <w:t xml:space="preserve"> victim</w:t>
      </w:r>
      <w:r w:rsidR="00A16525" w:rsidRPr="001761A9">
        <w:rPr>
          <w:lang w:val="en-US"/>
        </w:rPr>
        <w:t>, 10% traffic</w:t>
      </w:r>
      <w:r>
        <w:rPr>
          <w:b w:val="0"/>
          <w:lang w:val="en-US"/>
        </w:rPr>
        <w:br w:type="page"/>
      </w:r>
    </w:p>
    <w:p w14:paraId="7CD782C0" w14:textId="36226918" w:rsidR="00A16525" w:rsidRPr="0030279C" w:rsidRDefault="00A16525" w:rsidP="001457DF">
      <w:pPr>
        <w:pStyle w:val="Heading2"/>
      </w:pPr>
      <w:bookmarkStart w:id="422" w:name="_Toc9043063"/>
      <w:r w:rsidRPr="001761A9">
        <w:lastRenderedPageBreak/>
        <w:t>A.1.7</w:t>
      </w:r>
      <w:r w:rsidR="00CA0EE5">
        <w:tab/>
      </w:r>
      <w:r w:rsidRPr="001761A9">
        <w:t>Scenario 7: 4G</w:t>
      </w:r>
      <w:r w:rsidRPr="0030279C">
        <w:t>Hz Indoor → Indoor (UL)</w:t>
      </w:r>
      <w:bookmarkEnd w:id="422"/>
    </w:p>
    <w:p w14:paraId="72BFFC0E" w14:textId="61268D84" w:rsidR="00A16525" w:rsidRPr="001761A9" w:rsidRDefault="00A16525" w:rsidP="001457DF">
      <w:pPr>
        <w:pStyle w:val="Heading3"/>
      </w:pPr>
      <w:bookmarkStart w:id="423" w:name="_Toc9043064"/>
      <w:r w:rsidRPr="001761A9">
        <w:t>A.1.7.1</w:t>
      </w:r>
      <w:r w:rsidR="00CA0EE5">
        <w:tab/>
      </w:r>
      <w:r w:rsidRPr="001761A9">
        <w:t>Ericsson</w:t>
      </w:r>
      <w:bookmarkEnd w:id="423"/>
    </w:p>
    <w:p w14:paraId="4A358C1D" w14:textId="1F0FEBF4" w:rsidR="00A16525" w:rsidRPr="00CA0EE5" w:rsidRDefault="00A16525" w:rsidP="001457DF">
      <w:pPr>
        <w:pStyle w:val="Heading4"/>
      </w:pPr>
      <w:bookmarkStart w:id="424" w:name="_Ref8956833"/>
      <w:bookmarkStart w:id="425" w:name="_Toc9043065"/>
      <w:r w:rsidRPr="0030279C">
        <w:t>A.1.7.</w:t>
      </w:r>
      <w:r w:rsidRPr="00CA0EE5">
        <w:t>1.1</w:t>
      </w:r>
      <w:r w:rsidR="00CA0EE5">
        <w:tab/>
      </w:r>
      <w:r w:rsidRPr="00CA0EE5">
        <w:t>100% utilization</w:t>
      </w:r>
      <w:bookmarkEnd w:id="424"/>
      <w:bookmarkEnd w:id="425"/>
    </w:p>
    <w:p w14:paraId="034D0516" w14:textId="77777777" w:rsidR="00A16525" w:rsidRPr="009531ED" w:rsidRDefault="00A16525" w:rsidP="001457DF">
      <w:pPr>
        <w:pStyle w:val="TH"/>
        <w:rPr>
          <w:rFonts w:cs="Arial"/>
        </w:rPr>
      </w:pPr>
      <w:r w:rsidRPr="009531ED">
        <w:rPr>
          <w:noProof/>
          <w:lang w:val="en-US" w:eastAsia="ko-KR"/>
        </w:rPr>
        <w:drawing>
          <wp:inline distT="0" distB="0" distL="0" distR="0" wp14:anchorId="067A6037" wp14:editId="4D5D032F">
            <wp:extent cx="2736376" cy="2044156"/>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2745439" cy="2050926"/>
                    </a:xfrm>
                    <a:prstGeom prst="rect">
                      <a:avLst/>
                    </a:prstGeom>
                    <a:noFill/>
                    <a:ln>
                      <a:noFill/>
                    </a:ln>
                  </pic:spPr>
                </pic:pic>
              </a:graphicData>
            </a:graphic>
          </wp:inline>
        </w:drawing>
      </w:r>
      <w:r w:rsidRPr="009531ED">
        <w:rPr>
          <w:rFonts w:cs="Arial"/>
        </w:rPr>
        <w:t xml:space="preserve"> </w:t>
      </w:r>
      <w:r w:rsidRPr="009531ED">
        <w:rPr>
          <w:noProof/>
          <w:lang w:val="en-US" w:eastAsia="ko-KR"/>
        </w:rPr>
        <w:drawing>
          <wp:inline distT="0" distB="0" distL="0" distR="0" wp14:anchorId="1B643377" wp14:editId="04500908">
            <wp:extent cx="2886710" cy="215646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CC8DA95" w14:textId="40DBB1CD" w:rsidR="00A16525" w:rsidRPr="00843636" w:rsidRDefault="00CA0EE5" w:rsidP="001457DF">
      <w:pPr>
        <w:pStyle w:val="TF"/>
      </w:pPr>
      <w:r>
        <w:t xml:space="preserve">Figure </w:t>
      </w:r>
      <w:r w:rsidRPr="00CA0EE5">
        <w:t>A.1.7.1.1</w:t>
      </w:r>
      <w:r w:rsidR="00A16525" w:rsidRPr="009531ED">
        <w:t>-1: CDF for the SINR and throughput for the UL victim (24 dBm</w:t>
      </w:r>
      <w:r w:rsidR="00A16525" w:rsidRPr="00843636">
        <w:t xml:space="preserve"> BS transmission power)</w:t>
      </w:r>
    </w:p>
    <w:p w14:paraId="00766BD0" w14:textId="77777777" w:rsidR="00A16525" w:rsidRPr="009531ED" w:rsidRDefault="00A16525" w:rsidP="001457DF">
      <w:pPr>
        <w:pStyle w:val="TH"/>
        <w:rPr>
          <w:lang w:val="en-US"/>
        </w:rPr>
      </w:pPr>
      <w:r w:rsidRPr="009531ED">
        <w:rPr>
          <w:noProof/>
          <w:lang w:val="en-US" w:eastAsia="ko-KR"/>
        </w:rPr>
        <w:drawing>
          <wp:inline distT="0" distB="0" distL="0" distR="0" wp14:anchorId="06DEF7A0" wp14:editId="0D771B0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2799076" cy="2090995"/>
                    </a:xfrm>
                    <a:prstGeom prst="rect">
                      <a:avLst/>
                    </a:prstGeom>
                    <a:noFill/>
                    <a:ln>
                      <a:noFill/>
                    </a:ln>
                  </pic:spPr>
                </pic:pic>
              </a:graphicData>
            </a:graphic>
          </wp:inline>
        </w:drawing>
      </w:r>
      <w:r w:rsidRPr="009531ED">
        <w:rPr>
          <w:lang w:val="en-US"/>
        </w:rPr>
        <w:t xml:space="preserve"> </w:t>
      </w:r>
      <w:r w:rsidRPr="009531ED">
        <w:rPr>
          <w:noProof/>
          <w:lang w:val="en-US" w:eastAsia="ko-KR"/>
        </w:rPr>
        <w:drawing>
          <wp:inline distT="0" distB="0" distL="0" distR="0" wp14:anchorId="359AD615" wp14:editId="2D557C78">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5A12C155" w14:textId="4740EE39" w:rsidR="00A16525" w:rsidRPr="00843636" w:rsidRDefault="00CA0EE5" w:rsidP="001457DF">
      <w:pPr>
        <w:pStyle w:val="TF"/>
        <w:rPr>
          <w:lang w:val="en-US"/>
        </w:rPr>
      </w:pPr>
      <w:r>
        <w:rPr>
          <w:lang w:val="en-US"/>
        </w:rPr>
        <w:t xml:space="preserve">Figure </w:t>
      </w:r>
      <w:r w:rsidRPr="00CA0EE5">
        <w:rPr>
          <w:lang w:val="en-US"/>
        </w:rPr>
        <w:t>A.1.7.1.1</w:t>
      </w:r>
      <w:r w:rsidR="00A16525" w:rsidRPr="009531ED">
        <w:t>-2: CDF for the SINR and throughput for the UL victim (30 dBm BS transmission power)</w:t>
      </w:r>
    </w:p>
    <w:p w14:paraId="1C8FD19E" w14:textId="20FFD800" w:rsidR="00A16525" w:rsidRPr="00995A3F" w:rsidRDefault="00A16525" w:rsidP="001457DF">
      <w:pPr>
        <w:pStyle w:val="Heading4"/>
      </w:pPr>
      <w:bookmarkStart w:id="426" w:name="_Ref8956926"/>
      <w:bookmarkStart w:id="427" w:name="_Toc9043066"/>
      <w:r w:rsidRPr="00995A3F">
        <w:lastRenderedPageBreak/>
        <w:t>A.1.7.1.2</w:t>
      </w:r>
      <w:r w:rsidR="00CA0EE5">
        <w:tab/>
      </w:r>
      <w:r w:rsidRPr="00995A3F">
        <w:t>0% utilization</w:t>
      </w:r>
      <w:bookmarkEnd w:id="426"/>
      <w:bookmarkEnd w:id="427"/>
    </w:p>
    <w:p w14:paraId="54696361" w14:textId="77777777" w:rsidR="00A16525" w:rsidRPr="009531ED" w:rsidRDefault="00A16525" w:rsidP="001457DF">
      <w:pPr>
        <w:pStyle w:val="TH"/>
      </w:pPr>
      <w:r w:rsidRPr="009531ED">
        <w:rPr>
          <w:noProof/>
          <w:lang w:val="en-US" w:eastAsia="ko-KR"/>
        </w:rPr>
        <w:drawing>
          <wp:inline distT="0" distB="0" distL="0" distR="0" wp14:anchorId="5D1C9B83" wp14:editId="4394CAA8">
            <wp:extent cx="2767807" cy="2067636"/>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2778386" cy="2075539"/>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26A3748D" wp14:editId="3E2F5850">
            <wp:extent cx="2886710" cy="215646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A1656EE" w14:textId="120E42EE" w:rsidR="00A16525" w:rsidRPr="00995A3F" w:rsidRDefault="00CA0EE5" w:rsidP="001457DF">
      <w:pPr>
        <w:pStyle w:val="TF"/>
      </w:pPr>
      <w:r>
        <w:t xml:space="preserve">Figure </w:t>
      </w:r>
      <w:r w:rsidRPr="00CA0EE5">
        <w:t>A.1.7.1.2</w:t>
      </w:r>
      <w:r w:rsidR="00A16525" w:rsidRPr="009531ED">
        <w:t>: CDF for the SINR and throughput for the</w:t>
      </w:r>
      <w:r w:rsidR="00A16525" w:rsidRPr="00843636">
        <w:t xml:space="preserve"> UL victim</w:t>
      </w:r>
    </w:p>
    <w:p w14:paraId="7611C85E" w14:textId="482A7083" w:rsidR="00A16525" w:rsidRPr="00995A3F" w:rsidRDefault="00A16525" w:rsidP="001457DF">
      <w:pPr>
        <w:pStyle w:val="Heading4"/>
      </w:pPr>
      <w:bookmarkStart w:id="428" w:name="_Ref8956968"/>
      <w:bookmarkStart w:id="429" w:name="_Toc9043067"/>
      <w:r w:rsidRPr="00995A3F">
        <w:t>A.1.7.1.3</w:t>
      </w:r>
      <w:r w:rsidR="00CA0EE5">
        <w:tab/>
      </w:r>
      <w:r w:rsidRPr="00995A3F">
        <w:rPr>
          <w:rFonts w:hint="eastAsia"/>
        </w:rPr>
        <w:t>1</w:t>
      </w:r>
      <w:r w:rsidRPr="00995A3F">
        <w:t>0% utilization</w:t>
      </w:r>
      <w:bookmarkEnd w:id="428"/>
      <w:bookmarkEnd w:id="429"/>
    </w:p>
    <w:p w14:paraId="2340AB2C" w14:textId="77777777" w:rsidR="00A16525" w:rsidRPr="009531ED" w:rsidRDefault="00A16525" w:rsidP="001457DF">
      <w:pPr>
        <w:pStyle w:val="TH"/>
        <w:rPr>
          <w:rFonts w:cs="Arial"/>
        </w:rPr>
      </w:pPr>
      <w:r w:rsidRPr="009531ED">
        <w:rPr>
          <w:noProof/>
          <w:lang w:val="en-US" w:eastAsia="ko-KR"/>
        </w:rPr>
        <w:drawing>
          <wp:inline distT="0" distB="0" distL="0" distR="0" wp14:anchorId="0B4B380C" wp14:editId="395BC144">
            <wp:extent cx="2736376" cy="2044156"/>
            <wp:effectExtent l="0" t="0" r="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2739142" cy="2046222"/>
                    </a:xfrm>
                    <a:prstGeom prst="rect">
                      <a:avLst/>
                    </a:prstGeom>
                    <a:noFill/>
                    <a:ln>
                      <a:noFill/>
                    </a:ln>
                  </pic:spPr>
                </pic:pic>
              </a:graphicData>
            </a:graphic>
          </wp:inline>
        </w:drawing>
      </w:r>
      <w:r w:rsidRPr="009531ED">
        <w:rPr>
          <w:noProof/>
          <w:lang w:val="en-US" w:eastAsia="ko-KR"/>
        </w:rPr>
        <w:drawing>
          <wp:inline distT="0" distB="0" distL="0" distR="0" wp14:anchorId="45643665" wp14:editId="10121D21">
            <wp:extent cx="2886710" cy="215646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02F3758E" w14:textId="1F2B3971" w:rsidR="00A16525" w:rsidRPr="009531ED" w:rsidRDefault="00CA0EE5" w:rsidP="001457DF">
      <w:pPr>
        <w:pStyle w:val="TF"/>
        <w:rPr>
          <w:lang w:val="en-US"/>
        </w:rPr>
      </w:pPr>
      <w:r>
        <w:t xml:space="preserve">Figure </w:t>
      </w:r>
      <w:r w:rsidRPr="00CA0EE5">
        <w:t>A.1.7.1.3</w:t>
      </w:r>
      <w:r w:rsidR="00A16525" w:rsidRPr="009531ED">
        <w:t>: CDF for the SINR and corresponding throughput for the UL victim.</w:t>
      </w:r>
    </w:p>
    <w:p w14:paraId="50F16F66" w14:textId="58477473" w:rsidR="00A16525" w:rsidRPr="00843636" w:rsidRDefault="00A16525" w:rsidP="001457DF">
      <w:pPr>
        <w:pStyle w:val="Heading3"/>
      </w:pPr>
      <w:bookmarkStart w:id="430" w:name="_Ref8957060"/>
      <w:bookmarkStart w:id="431" w:name="_Toc9043068"/>
      <w:r w:rsidRPr="00843636">
        <w:t>A.1.7.2</w:t>
      </w:r>
      <w:r w:rsidR="00CA0EE5">
        <w:tab/>
      </w:r>
      <w:r w:rsidRPr="00843636">
        <w:t>Huawei</w:t>
      </w:r>
      <w:bookmarkEnd w:id="430"/>
      <w:bookmarkEnd w:id="431"/>
    </w:p>
    <w:p w14:paraId="594B7957" w14:textId="77777777" w:rsidR="00A16525" w:rsidRPr="009531ED" w:rsidRDefault="00A16525" w:rsidP="001457DF">
      <w:pPr>
        <w:pStyle w:val="TH"/>
        <w:rPr>
          <w:lang w:val="sv-SE" w:eastAsia="zh-CN"/>
        </w:rPr>
      </w:pPr>
      <w:r w:rsidRPr="009531ED">
        <w:rPr>
          <w:noProof/>
          <w:lang w:val="en-US" w:eastAsia="ko-KR"/>
        </w:rPr>
        <w:drawing>
          <wp:inline distT="0" distB="0" distL="0" distR="0" wp14:anchorId="5F230F5A" wp14:editId="21F44325">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21BA2253" wp14:editId="32C0B936">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3063624" cy="2131755"/>
                    </a:xfrm>
                    <a:prstGeom prst="rect">
                      <a:avLst/>
                    </a:prstGeom>
                    <a:noFill/>
                    <a:ln w="9525">
                      <a:noFill/>
                      <a:miter lim="800000"/>
                      <a:headEnd/>
                      <a:tailEnd/>
                    </a:ln>
                  </pic:spPr>
                </pic:pic>
              </a:graphicData>
            </a:graphic>
          </wp:inline>
        </w:drawing>
      </w:r>
    </w:p>
    <w:p w14:paraId="46A7D6D5" w14:textId="3D495781" w:rsidR="00A16525" w:rsidRPr="002F6FF2" w:rsidRDefault="00CA0EE5" w:rsidP="00A16525">
      <w:pPr>
        <w:pStyle w:val="TF"/>
        <w:rPr>
          <w:lang w:eastAsia="zh-CN"/>
        </w:rPr>
      </w:pPr>
      <w:r>
        <w:rPr>
          <w:lang w:eastAsia="zh-CN"/>
        </w:rPr>
        <w:t xml:space="preserve">Figure </w:t>
      </w:r>
      <w:r w:rsidRPr="00CA0EE5">
        <w:rPr>
          <w:lang w:eastAsia="zh-CN"/>
        </w:rPr>
        <w:t>A.1.7.2</w:t>
      </w:r>
      <w:r w:rsidR="00A16525" w:rsidRPr="009531ED">
        <w:rPr>
          <w:rFonts w:hint="eastAsia"/>
          <w:lang w:eastAsia="zh-CN"/>
        </w:rPr>
        <w:t xml:space="preserve">: </w:t>
      </w:r>
      <w:r w:rsidR="00A16525" w:rsidRPr="009531ED">
        <w:t>CDF of UL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794A17A6" w14:textId="41AED158" w:rsidR="00A16525" w:rsidRPr="001761A9" w:rsidRDefault="00A16525" w:rsidP="001457DF">
      <w:pPr>
        <w:pStyle w:val="Heading3"/>
      </w:pPr>
      <w:bookmarkStart w:id="432" w:name="_Ref8957093"/>
      <w:bookmarkStart w:id="433" w:name="_Toc9043069"/>
      <w:r w:rsidRPr="001761A9">
        <w:lastRenderedPageBreak/>
        <w:t>A.1.7.3</w:t>
      </w:r>
      <w:r w:rsidR="00CA0EE5">
        <w:tab/>
      </w:r>
      <w:r w:rsidRPr="001761A9">
        <w:t>LGE</w:t>
      </w:r>
      <w:bookmarkEnd w:id="432"/>
      <w:bookmarkEnd w:id="433"/>
    </w:p>
    <w:p w14:paraId="2A7A2F38" w14:textId="77777777" w:rsidR="00A16525" w:rsidRPr="009531ED" w:rsidRDefault="00A16525" w:rsidP="001457DF">
      <w:pPr>
        <w:pStyle w:val="TH"/>
      </w:pPr>
      <w:r w:rsidRPr="009531ED">
        <w:rPr>
          <w:noProof/>
          <w:lang w:val="en-US" w:eastAsia="ko-KR"/>
        </w:rPr>
        <w:drawing>
          <wp:inline distT="0" distB="0" distL="0" distR="0" wp14:anchorId="73EDCD31" wp14:editId="04E5B9A1">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C72512F" w14:textId="6AA202DE" w:rsidR="00A16525" w:rsidRPr="00843636" w:rsidRDefault="00CA0EE5" w:rsidP="001457DF">
      <w:pPr>
        <w:pStyle w:val="TF"/>
      </w:pPr>
      <w:r>
        <w:t xml:space="preserve">Figure </w:t>
      </w:r>
      <w:r w:rsidRPr="00CA0EE5">
        <w:t>A.1.7.3</w:t>
      </w:r>
      <w:r w:rsidR="00A16525" w:rsidRPr="009531ED">
        <w:t>-1: Indoor-to-Indoor (</w:t>
      </w:r>
      <w:r w:rsidR="00A16525" w:rsidRPr="009531ED">
        <w:rPr>
          <w:noProof/>
        </w:rPr>
        <w:t>victim</w:t>
      </w:r>
      <w:r w:rsidR="00A16525" w:rsidRPr="009531ED">
        <w:t>: UL) SINR result (24 dBm Tx power)</w:t>
      </w:r>
    </w:p>
    <w:p w14:paraId="38A149BF" w14:textId="77777777" w:rsidR="00A16525" w:rsidRPr="009531ED" w:rsidRDefault="00A16525" w:rsidP="001457DF">
      <w:pPr>
        <w:pStyle w:val="TH"/>
      </w:pPr>
      <w:r w:rsidRPr="009531ED">
        <w:rPr>
          <w:noProof/>
          <w:lang w:val="en-US" w:eastAsia="ko-KR"/>
        </w:rPr>
        <w:drawing>
          <wp:inline distT="0" distB="0" distL="0" distR="0" wp14:anchorId="7C0F0D75" wp14:editId="688435A4">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1E96FDC7" w14:textId="6455000C" w:rsidR="00A16525" w:rsidRPr="009531ED" w:rsidRDefault="00CA0EE5" w:rsidP="001457DF">
      <w:pPr>
        <w:pStyle w:val="TF"/>
      </w:pPr>
      <w:r>
        <w:t xml:space="preserve">Figure </w:t>
      </w:r>
      <w:r w:rsidRPr="00CA0EE5">
        <w:t>A.1.7.3</w:t>
      </w:r>
      <w:r w:rsidR="00A16525" w:rsidRPr="009531ED">
        <w:t>-2: Indoor-to-Indoor (victim: UL) SINR result (30 dBm Tx power)</w:t>
      </w:r>
    </w:p>
    <w:p w14:paraId="64DE5742" w14:textId="2BEFC0CD" w:rsidR="00A16525" w:rsidRPr="002F6FF2" w:rsidRDefault="00A16525" w:rsidP="001457DF">
      <w:pPr>
        <w:pStyle w:val="Heading3"/>
      </w:pPr>
      <w:bookmarkStart w:id="434" w:name="_Toc9043070"/>
      <w:r w:rsidRPr="002F6FF2">
        <w:lastRenderedPageBreak/>
        <w:t>A.1.7.4</w:t>
      </w:r>
      <w:r w:rsidR="00CA0EE5">
        <w:tab/>
      </w:r>
      <w:r w:rsidRPr="002F6FF2">
        <w:t>Nokia</w:t>
      </w:r>
      <w:bookmarkEnd w:id="434"/>
    </w:p>
    <w:p w14:paraId="40C67AFC" w14:textId="27C4364A" w:rsidR="00A16525" w:rsidRPr="009132C5" w:rsidRDefault="00A16525" w:rsidP="001457DF">
      <w:pPr>
        <w:pStyle w:val="Heading4"/>
      </w:pPr>
      <w:bookmarkStart w:id="435" w:name="_Ref8957166"/>
      <w:bookmarkStart w:id="436" w:name="_Toc9043071"/>
      <w:r w:rsidRPr="009132C5">
        <w:t>A.1.7.4.1</w:t>
      </w:r>
      <w:r w:rsidR="00CA0EE5">
        <w:tab/>
      </w:r>
      <w:r w:rsidRPr="009132C5">
        <w:t>Full buffer</w:t>
      </w:r>
      <w:bookmarkEnd w:id="435"/>
      <w:bookmarkEnd w:id="436"/>
    </w:p>
    <w:p w14:paraId="1968E0A1" w14:textId="77777777" w:rsidR="00A16525" w:rsidRPr="0030279C" w:rsidRDefault="00A16525" w:rsidP="001457DF">
      <w:pPr>
        <w:pStyle w:val="TH"/>
      </w:pPr>
      <w:r w:rsidRPr="009531ED">
        <w:rPr>
          <w:noProof/>
          <w:lang w:val="en-US" w:eastAsia="ko-KR"/>
        </w:rPr>
        <w:drawing>
          <wp:inline distT="0" distB="0" distL="0" distR="0" wp14:anchorId="330AC366" wp14:editId="268E0D22">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B61389">
        <w:rPr>
          <w:noProof/>
          <w:lang w:val="en-US" w:eastAsia="ko-KR"/>
        </w:rPr>
        <w:drawing>
          <wp:inline distT="0" distB="0" distL="0" distR="0" wp14:anchorId="21D54F46" wp14:editId="0A61EE35">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77E341D" w14:textId="2D63891B" w:rsidR="00A16525" w:rsidRPr="001761A9" w:rsidRDefault="00CA0EE5" w:rsidP="001457DF">
      <w:pPr>
        <w:pStyle w:val="TF"/>
        <w:rPr>
          <w:lang w:val="en-US"/>
        </w:rPr>
      </w:pPr>
      <w:r>
        <w:t xml:space="preserve">Figure </w:t>
      </w:r>
      <w:r w:rsidRPr="00CA0EE5">
        <w:t>A.1.7.4.1</w:t>
      </w:r>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B5A9D">
        <w:rPr>
          <w:lang w:val="en-US"/>
        </w:rPr>
        <w:t xml:space="preserve">(bottom) </w:t>
      </w:r>
      <w:r w:rsidR="00A16525" w:rsidRPr="009B5A9D">
        <w:t xml:space="preserve">degradation for </w:t>
      </w:r>
      <w:r w:rsidR="00A16525" w:rsidRPr="002F6FF2">
        <w:rPr>
          <w:lang w:val="en-US"/>
        </w:rPr>
        <w:t>Indoor</w:t>
      </w:r>
      <w:r w:rsidR="00A16525" w:rsidRPr="009132C5">
        <w:t xml:space="preserve"> aggressor </w:t>
      </w:r>
      <w:r w:rsidR="00A16525" w:rsidRPr="009132C5">
        <w:rPr>
          <w:lang w:val="en-US"/>
        </w:rPr>
        <w:t>Indoor</w:t>
      </w:r>
      <w:r w:rsidR="00A16525" w:rsidRPr="001761A9">
        <w:t xml:space="preserve"> </w:t>
      </w:r>
      <w:r w:rsidR="00A16525" w:rsidRPr="001761A9">
        <w:rPr>
          <w:lang w:val="en-US"/>
        </w:rPr>
        <w:t xml:space="preserve">UL </w:t>
      </w:r>
      <w:r w:rsidR="00A16525" w:rsidRPr="001761A9">
        <w:t>victim</w:t>
      </w:r>
      <w:r w:rsidR="00A16525" w:rsidRPr="001761A9">
        <w:rPr>
          <w:lang w:val="en-US"/>
        </w:rPr>
        <w:t>, full buffer traffic</w:t>
      </w:r>
    </w:p>
    <w:p w14:paraId="29B9F723" w14:textId="5E8F8A94" w:rsidR="00A16525" w:rsidRPr="00CA0EE5" w:rsidRDefault="00A16525" w:rsidP="001457DF">
      <w:pPr>
        <w:pStyle w:val="Heading4"/>
      </w:pPr>
      <w:bookmarkStart w:id="437" w:name="_Ref8957202"/>
      <w:bookmarkStart w:id="438" w:name="_Toc9043072"/>
      <w:r w:rsidRPr="00CA0EE5">
        <w:lastRenderedPageBreak/>
        <w:t>A.1.7.4.2</w:t>
      </w:r>
      <w:r w:rsidR="00CA0EE5">
        <w:tab/>
      </w:r>
      <w:r w:rsidRPr="00CA0EE5">
        <w:t>FTP3 with 10% load</w:t>
      </w:r>
      <w:bookmarkEnd w:id="437"/>
      <w:bookmarkEnd w:id="438"/>
    </w:p>
    <w:p w14:paraId="5E4ABB6D" w14:textId="77777777" w:rsidR="00A16525" w:rsidRPr="009531ED" w:rsidRDefault="00A16525" w:rsidP="001457DF">
      <w:pPr>
        <w:pStyle w:val="TH"/>
      </w:pPr>
      <w:r w:rsidRPr="009531ED">
        <w:rPr>
          <w:noProof/>
          <w:lang w:val="en-US" w:eastAsia="ko-KR"/>
        </w:rPr>
        <w:drawing>
          <wp:inline distT="0" distB="0" distL="0" distR="0" wp14:anchorId="6305505F" wp14:editId="329A93E4">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31ED">
        <w:rPr>
          <w:noProof/>
          <w:lang w:val="en-US" w:eastAsia="ko-KR"/>
        </w:rPr>
        <w:drawing>
          <wp:inline distT="0" distB="0" distL="0" distR="0" wp14:anchorId="55DE2BF1" wp14:editId="6F2850B1">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740529E6" w14:textId="43C42B54" w:rsidR="00A16525" w:rsidRPr="001761A9" w:rsidRDefault="00CA0EE5" w:rsidP="001457DF">
      <w:pPr>
        <w:pStyle w:val="TF"/>
        <w:rPr>
          <w:lang w:val="en-US"/>
        </w:rPr>
      </w:pPr>
      <w:r>
        <w:t xml:space="preserve">Figure </w:t>
      </w:r>
      <w:r w:rsidRPr="00CA0EE5">
        <w:t>A.1.7.4.2</w:t>
      </w:r>
      <w:r w:rsidR="00A16525" w:rsidRPr="009531ED">
        <w:t>: SI</w:t>
      </w:r>
      <w:r w:rsidR="00A16525" w:rsidRPr="00843636">
        <w:t xml:space="preserve">NR </w:t>
      </w:r>
      <w:r w:rsidR="00A16525" w:rsidRPr="00995A3F">
        <w:rPr>
          <w:lang w:val="en-US"/>
        </w:rPr>
        <w:t xml:space="preserve">(top) </w:t>
      </w:r>
      <w:r w:rsidR="00A16525" w:rsidRPr="009B5A9D">
        <w:t xml:space="preserve">and throughput </w:t>
      </w:r>
      <w:r w:rsidR="00A16525" w:rsidRPr="009B5A9D">
        <w:rPr>
          <w:lang w:val="en-US"/>
        </w:rPr>
        <w:t xml:space="preserve">(bottom) </w:t>
      </w:r>
      <w:r w:rsidR="00A16525" w:rsidRPr="002F6FF2">
        <w:t xml:space="preserve">degradation for </w:t>
      </w:r>
      <w:r w:rsidR="00A16525" w:rsidRPr="009132C5">
        <w:rPr>
          <w:lang w:val="en-US"/>
        </w:rPr>
        <w:t>Indoor</w:t>
      </w:r>
      <w:r w:rsidR="00A16525" w:rsidRPr="001761A9">
        <w:t xml:space="preserve"> aggressor </w:t>
      </w:r>
      <w:r w:rsidR="00A16525" w:rsidRPr="001761A9">
        <w:rPr>
          <w:lang w:val="en-US"/>
        </w:rPr>
        <w:t>Indoor UL</w:t>
      </w:r>
      <w:r w:rsidR="00A16525" w:rsidRPr="001761A9">
        <w:t xml:space="preserve"> victim</w:t>
      </w:r>
      <w:r w:rsidR="00A16525" w:rsidRPr="001761A9">
        <w:rPr>
          <w:lang w:val="en-US"/>
        </w:rPr>
        <w:t>, 10% traffic</w:t>
      </w:r>
    </w:p>
    <w:p w14:paraId="456C21A5" w14:textId="57BF0E01" w:rsidR="00A16525" w:rsidRPr="009531ED" w:rsidRDefault="00A16525" w:rsidP="001457DF">
      <w:pPr>
        <w:pStyle w:val="Heading2"/>
        <w:rPr>
          <w:rFonts w:cs="Arial"/>
          <w:sz w:val="24"/>
          <w:szCs w:val="24"/>
        </w:rPr>
      </w:pPr>
      <w:bookmarkStart w:id="439" w:name="_Toc9043073"/>
      <w:r w:rsidRPr="00CA0EE5">
        <w:lastRenderedPageBreak/>
        <w:t>A.1.8</w:t>
      </w:r>
      <w:r w:rsidR="00CA0EE5">
        <w:tab/>
      </w:r>
      <w:r w:rsidRPr="00CA0EE5">
        <w:t>Scenario 8: 4</w:t>
      </w:r>
      <w:r w:rsidRPr="0030279C">
        <w:t>GHz Indoor → Indoor (DL)</w:t>
      </w:r>
      <w:bookmarkEnd w:id="439"/>
    </w:p>
    <w:p w14:paraId="60538337" w14:textId="57892A0F" w:rsidR="00A16525" w:rsidRPr="00CA0EE5" w:rsidRDefault="00A16525" w:rsidP="001457DF">
      <w:pPr>
        <w:pStyle w:val="Heading3"/>
      </w:pPr>
      <w:bookmarkStart w:id="440" w:name="_Toc9043074"/>
      <w:r w:rsidRPr="00274009">
        <w:t>A.1.8.</w:t>
      </w:r>
      <w:r w:rsidRPr="00CA0EE5">
        <w:t>1</w:t>
      </w:r>
      <w:r w:rsidR="00CA0EE5">
        <w:tab/>
      </w:r>
      <w:r w:rsidRPr="00CA0EE5">
        <w:t>Ericsson</w:t>
      </w:r>
      <w:bookmarkEnd w:id="440"/>
    </w:p>
    <w:p w14:paraId="7EDDD1BC" w14:textId="441F584B" w:rsidR="00A16525" w:rsidRPr="00CA0EE5" w:rsidRDefault="00A16525" w:rsidP="001457DF">
      <w:pPr>
        <w:pStyle w:val="Heading4"/>
      </w:pPr>
      <w:bookmarkStart w:id="441" w:name="_Ref8957279"/>
      <w:bookmarkStart w:id="442" w:name="_Toc9043075"/>
      <w:r w:rsidRPr="0030279C">
        <w:t>A.1.8</w:t>
      </w:r>
      <w:r w:rsidRPr="00CA0EE5">
        <w:t>.1.1</w:t>
      </w:r>
      <w:r w:rsidR="00CA0EE5">
        <w:tab/>
      </w:r>
      <w:r w:rsidRPr="00CA0EE5">
        <w:t>100% utilization</w:t>
      </w:r>
      <w:bookmarkEnd w:id="441"/>
      <w:bookmarkEnd w:id="442"/>
    </w:p>
    <w:p w14:paraId="1EC403B3" w14:textId="77777777" w:rsidR="00A16525" w:rsidRPr="009531ED" w:rsidRDefault="00A16525" w:rsidP="001457DF">
      <w:pPr>
        <w:pStyle w:val="TH"/>
        <w:rPr>
          <w:rFonts w:cs="Arial"/>
        </w:rPr>
      </w:pPr>
      <w:r w:rsidRPr="009531ED">
        <w:rPr>
          <w:noProof/>
          <w:lang w:val="en-US" w:eastAsia="ko-KR"/>
        </w:rPr>
        <w:drawing>
          <wp:inline distT="0" distB="0" distL="0" distR="0" wp14:anchorId="48BB151C" wp14:editId="78AC7F59">
            <wp:extent cx="2886710" cy="2156460"/>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0CE9ACE" w14:textId="77777777" w:rsidR="00A16525" w:rsidRPr="009531ED" w:rsidRDefault="00A16525" w:rsidP="001457DF">
      <w:pPr>
        <w:pStyle w:val="TH"/>
        <w:rPr>
          <w:rFonts w:cs="Arial"/>
        </w:rPr>
      </w:pPr>
      <w:r w:rsidRPr="009531ED">
        <w:rPr>
          <w:noProof/>
          <w:lang w:val="en-US" w:eastAsia="ko-KR"/>
        </w:rPr>
        <w:drawing>
          <wp:inline distT="0" distB="0" distL="0" distR="0" wp14:anchorId="5C45BF71" wp14:editId="0C9E6CA6">
            <wp:extent cx="2750024" cy="2054351"/>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756797" cy="2059411"/>
                    </a:xfrm>
                    <a:prstGeom prst="rect">
                      <a:avLst/>
                    </a:prstGeom>
                    <a:noFill/>
                    <a:ln>
                      <a:noFill/>
                    </a:ln>
                  </pic:spPr>
                </pic:pic>
              </a:graphicData>
            </a:graphic>
          </wp:inline>
        </w:drawing>
      </w:r>
      <w:r w:rsidRPr="009531ED">
        <w:rPr>
          <w:rFonts w:cs="Arial"/>
        </w:rPr>
        <w:t xml:space="preserve"> </w:t>
      </w:r>
      <w:r w:rsidRPr="009531ED">
        <w:rPr>
          <w:noProof/>
          <w:lang w:val="en-US" w:eastAsia="ko-KR"/>
        </w:rPr>
        <w:drawing>
          <wp:inline distT="0" distB="0" distL="0" distR="0" wp14:anchorId="54ACE206" wp14:editId="34BAE4C3">
            <wp:extent cx="2886710" cy="2156460"/>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7115B430" w14:textId="018AFCBB" w:rsidR="00A16525" w:rsidRPr="00843636" w:rsidRDefault="00CA0EE5" w:rsidP="001457DF">
      <w:pPr>
        <w:pStyle w:val="TF"/>
      </w:pPr>
      <w:r>
        <w:t xml:space="preserve">Figure </w:t>
      </w:r>
      <w:r w:rsidRPr="00CA0EE5">
        <w:t>A.1.8.1.1</w:t>
      </w:r>
      <w:r w:rsidR="00A16525" w:rsidRPr="009531ED">
        <w:t>-1: CDFs for the SINR and throughput for the DL victim wit</w:t>
      </w:r>
      <w:r w:rsidR="00A16525" w:rsidRPr="00843636">
        <w:t xml:space="preserve">h linear and logarithmic scale </w:t>
      </w:r>
      <w:r w:rsidR="00A16525" w:rsidRPr="00843636">
        <w:br/>
        <w:t>(24 dBm BS transmission power)</w:t>
      </w:r>
    </w:p>
    <w:p w14:paraId="68AE9018" w14:textId="77777777" w:rsidR="00A16525" w:rsidRPr="009531ED" w:rsidRDefault="00A16525" w:rsidP="001457DF">
      <w:pPr>
        <w:pStyle w:val="TH"/>
        <w:rPr>
          <w:lang w:val="en-US"/>
        </w:rPr>
      </w:pPr>
      <w:r w:rsidRPr="009531ED">
        <w:rPr>
          <w:noProof/>
          <w:lang w:val="en-US" w:eastAsia="ko-KR"/>
        </w:rPr>
        <w:lastRenderedPageBreak/>
        <w:drawing>
          <wp:inline distT="0" distB="0" distL="0" distR="0" wp14:anchorId="3526CEDF" wp14:editId="00E6D91F">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0BDACFE6" w14:textId="77777777" w:rsidR="00A16525" w:rsidRPr="009531ED" w:rsidRDefault="00A16525" w:rsidP="001457DF">
      <w:pPr>
        <w:pStyle w:val="TH"/>
        <w:rPr>
          <w:lang w:val="en-US"/>
        </w:rPr>
      </w:pPr>
      <w:r w:rsidRPr="009531ED">
        <w:rPr>
          <w:noProof/>
          <w:lang w:val="en-US" w:eastAsia="ko-KR"/>
        </w:rPr>
        <w:drawing>
          <wp:inline distT="0" distB="0" distL="0" distR="0" wp14:anchorId="696BD3DA" wp14:editId="33242A4B">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2780537" cy="2082648"/>
                    </a:xfrm>
                    <a:prstGeom prst="rect">
                      <a:avLst/>
                    </a:prstGeom>
                    <a:noFill/>
                    <a:ln>
                      <a:noFill/>
                    </a:ln>
                  </pic:spPr>
                </pic:pic>
              </a:graphicData>
            </a:graphic>
          </wp:inline>
        </w:drawing>
      </w:r>
      <w:r w:rsidRPr="009531ED">
        <w:rPr>
          <w:lang w:val="en-US"/>
        </w:rPr>
        <w:t xml:space="preserve"> </w:t>
      </w:r>
      <w:r w:rsidRPr="009531ED">
        <w:rPr>
          <w:noProof/>
          <w:lang w:val="en-US" w:eastAsia="ko-KR"/>
        </w:rPr>
        <w:drawing>
          <wp:inline distT="0" distB="0" distL="0" distR="0" wp14:anchorId="0DDB77DF" wp14:editId="0D774349">
            <wp:extent cx="2884170" cy="2160270"/>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64666299" w14:textId="4C0E5059" w:rsidR="00A16525" w:rsidRPr="00843636" w:rsidRDefault="00CA0EE5" w:rsidP="001457DF">
      <w:pPr>
        <w:pStyle w:val="TF"/>
        <w:rPr>
          <w:lang w:val="en-US"/>
        </w:rPr>
      </w:pPr>
      <w:r>
        <w:t xml:space="preserve">Figure </w:t>
      </w:r>
      <w:r w:rsidRPr="00CA0EE5">
        <w:t>A.1.8.1.1</w:t>
      </w:r>
      <w:r w:rsidR="00A16525" w:rsidRPr="009531ED">
        <w:t xml:space="preserve">-1: CDFs for the SINR and throughput for the DL victim with linear and logarithmic scale </w:t>
      </w:r>
      <w:r w:rsidR="00A16525" w:rsidRPr="009531ED">
        <w:br/>
        <w:t>(30 dBm BS transmission power)</w:t>
      </w:r>
    </w:p>
    <w:p w14:paraId="46E182B0" w14:textId="5C2D4BEF" w:rsidR="00A16525" w:rsidRPr="00995A3F" w:rsidRDefault="00A16525" w:rsidP="001457DF">
      <w:pPr>
        <w:pStyle w:val="Heading4"/>
      </w:pPr>
      <w:bookmarkStart w:id="443" w:name="_Ref8957366"/>
      <w:bookmarkStart w:id="444" w:name="_Toc9043076"/>
      <w:r w:rsidRPr="00995A3F">
        <w:t>A.1.8.1.2</w:t>
      </w:r>
      <w:r w:rsidR="00CA0EE5">
        <w:tab/>
      </w:r>
      <w:r w:rsidRPr="00995A3F">
        <w:t>50% utilization</w:t>
      </w:r>
      <w:bookmarkEnd w:id="443"/>
      <w:bookmarkEnd w:id="444"/>
    </w:p>
    <w:p w14:paraId="545F847C" w14:textId="77777777" w:rsidR="00A16525" w:rsidRPr="009531ED" w:rsidRDefault="00A16525" w:rsidP="001457DF">
      <w:pPr>
        <w:pStyle w:val="TH"/>
      </w:pPr>
      <w:r w:rsidRPr="009531ED">
        <w:rPr>
          <w:noProof/>
          <w:lang w:val="en-US" w:eastAsia="ko-KR"/>
        </w:rPr>
        <w:drawing>
          <wp:inline distT="0" distB="0" distL="0" distR="0" wp14:anchorId="03D92996" wp14:editId="335D03CD">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2763577" cy="2064476"/>
                    </a:xfrm>
                    <a:prstGeom prst="rect">
                      <a:avLst/>
                    </a:prstGeom>
                    <a:noFill/>
                    <a:ln>
                      <a:noFill/>
                    </a:ln>
                  </pic:spPr>
                </pic:pic>
              </a:graphicData>
            </a:graphic>
          </wp:inline>
        </w:drawing>
      </w:r>
      <w:r w:rsidRPr="009531ED">
        <w:rPr>
          <w:noProof/>
          <w:lang w:val="en-US" w:eastAsia="ko-KR"/>
        </w:rPr>
        <w:drawing>
          <wp:inline distT="0" distB="0" distL="0" distR="0" wp14:anchorId="20AF7749" wp14:editId="12679B1E">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F6A6E1F" w14:textId="50C700D1" w:rsidR="00A16525" w:rsidRPr="009531ED" w:rsidRDefault="00CA0EE5" w:rsidP="001457DF">
      <w:pPr>
        <w:pStyle w:val="TF"/>
        <w:rPr>
          <w:lang w:val="en-US"/>
        </w:rPr>
      </w:pPr>
      <w:r>
        <w:t xml:space="preserve">Figure </w:t>
      </w:r>
      <w:r w:rsidRPr="00CA0EE5">
        <w:t>A.1.8.1.2</w:t>
      </w:r>
      <w:r w:rsidR="00A16525" w:rsidRPr="009531ED">
        <w:t>: CDF for the SINR and corresponding throughput for the DL victim.</w:t>
      </w:r>
    </w:p>
    <w:p w14:paraId="610F9CBC" w14:textId="7D772877" w:rsidR="00A16525" w:rsidRPr="00843636" w:rsidRDefault="00A16525" w:rsidP="001457DF">
      <w:pPr>
        <w:pStyle w:val="Heading4"/>
      </w:pPr>
      <w:bookmarkStart w:id="445" w:name="_Ref8957397"/>
      <w:bookmarkStart w:id="446" w:name="_Toc9043077"/>
      <w:r w:rsidRPr="00843636">
        <w:lastRenderedPageBreak/>
        <w:t>A.1.8.1.3</w:t>
      </w:r>
      <w:r w:rsidR="00CA0EE5">
        <w:tab/>
      </w:r>
      <w:r w:rsidRPr="00843636">
        <w:t>10% utilization</w:t>
      </w:r>
      <w:bookmarkEnd w:id="445"/>
      <w:bookmarkEnd w:id="446"/>
    </w:p>
    <w:p w14:paraId="2EFCD3B5" w14:textId="77777777" w:rsidR="00A16525" w:rsidRPr="009531ED" w:rsidRDefault="00A16525" w:rsidP="001457DF">
      <w:pPr>
        <w:pStyle w:val="TH"/>
        <w:rPr>
          <w:rFonts w:cs="Arial"/>
        </w:rPr>
      </w:pPr>
      <w:r w:rsidRPr="009531ED">
        <w:rPr>
          <w:noProof/>
          <w:lang w:val="en-US" w:eastAsia="ko-KR"/>
        </w:rPr>
        <w:drawing>
          <wp:inline distT="0" distB="0" distL="0" distR="0" wp14:anchorId="725B7127" wp14:editId="2BB67C3E">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707829" cy="2022831"/>
                    </a:xfrm>
                    <a:prstGeom prst="rect">
                      <a:avLst/>
                    </a:prstGeom>
                    <a:noFill/>
                    <a:ln>
                      <a:noFill/>
                    </a:ln>
                  </pic:spPr>
                </pic:pic>
              </a:graphicData>
            </a:graphic>
          </wp:inline>
        </w:drawing>
      </w:r>
      <w:r w:rsidRPr="009531ED">
        <w:rPr>
          <w:noProof/>
          <w:lang w:val="en-US" w:eastAsia="ko-KR"/>
        </w:rPr>
        <w:drawing>
          <wp:inline distT="0" distB="0" distL="0" distR="0" wp14:anchorId="5481EA32" wp14:editId="12C92A69">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4528073" w14:textId="5F585590" w:rsidR="00A16525" w:rsidRPr="009531ED" w:rsidRDefault="00CA0EE5" w:rsidP="001457DF">
      <w:pPr>
        <w:pStyle w:val="TF"/>
        <w:rPr>
          <w:lang w:val="en-US"/>
        </w:rPr>
      </w:pPr>
      <w:r>
        <w:t xml:space="preserve">Figure </w:t>
      </w:r>
      <w:r w:rsidRPr="00CA0EE5">
        <w:t>A.1.8.1.3</w:t>
      </w:r>
      <w:r w:rsidR="00A16525" w:rsidRPr="009531ED">
        <w:t>: CDF for the SINR and corresponding throughput for the DL victim.</w:t>
      </w:r>
    </w:p>
    <w:p w14:paraId="5C16905F" w14:textId="5AD76AB9" w:rsidR="00A16525" w:rsidRPr="00843636" w:rsidRDefault="00A16525" w:rsidP="001457DF">
      <w:pPr>
        <w:pStyle w:val="Heading3"/>
      </w:pPr>
      <w:bookmarkStart w:id="447" w:name="_Ref8957472"/>
      <w:bookmarkStart w:id="448" w:name="_Toc9043078"/>
      <w:r w:rsidRPr="009531ED">
        <w:t>A.1.8.2</w:t>
      </w:r>
      <w:r w:rsidR="00CA0EE5">
        <w:tab/>
      </w:r>
      <w:r w:rsidRPr="00843636">
        <w:t>Huawei</w:t>
      </w:r>
      <w:bookmarkEnd w:id="447"/>
      <w:bookmarkEnd w:id="448"/>
    </w:p>
    <w:p w14:paraId="68AD691F" w14:textId="77777777" w:rsidR="00A16525" w:rsidRPr="009531ED" w:rsidRDefault="00A16525" w:rsidP="001457DF">
      <w:pPr>
        <w:pStyle w:val="TH"/>
        <w:rPr>
          <w:lang w:val="sv-SE" w:eastAsia="zh-CN"/>
        </w:rPr>
      </w:pPr>
      <w:r w:rsidRPr="009531ED">
        <w:rPr>
          <w:noProof/>
          <w:lang w:val="en-US" w:eastAsia="ko-KR"/>
        </w:rPr>
        <w:drawing>
          <wp:inline distT="0" distB="0" distL="0" distR="0" wp14:anchorId="4F4F5507" wp14:editId="4A6CABBD">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42062462" wp14:editId="46054C96">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2830864" cy="2315576"/>
                    </a:xfrm>
                    <a:prstGeom prst="rect">
                      <a:avLst/>
                    </a:prstGeom>
                    <a:noFill/>
                    <a:ln w="9525">
                      <a:noFill/>
                      <a:miter lim="800000"/>
                      <a:headEnd/>
                      <a:tailEnd/>
                    </a:ln>
                  </pic:spPr>
                </pic:pic>
              </a:graphicData>
            </a:graphic>
          </wp:inline>
        </w:drawing>
      </w:r>
    </w:p>
    <w:p w14:paraId="5FA6B795" w14:textId="15262D40" w:rsidR="00A16525" w:rsidRPr="009B5A9D" w:rsidRDefault="00CA0EE5" w:rsidP="00CA0EE5">
      <w:pPr>
        <w:pStyle w:val="TF"/>
        <w:rPr>
          <w:lang w:eastAsia="zh-CN"/>
        </w:rPr>
      </w:pPr>
      <w:r>
        <w:rPr>
          <w:lang w:eastAsia="zh-CN"/>
        </w:rPr>
        <w:t xml:space="preserve">Figure </w:t>
      </w:r>
      <w:r w:rsidRPr="00CA0EE5">
        <w:rPr>
          <w:lang w:eastAsia="zh-CN"/>
        </w:rPr>
        <w:t>A.1.8.2</w:t>
      </w:r>
      <w:r w:rsidR="00A16525" w:rsidRPr="009531ED">
        <w:rPr>
          <w:rFonts w:hint="eastAsia"/>
          <w:lang w:eastAsia="zh-CN"/>
        </w:rPr>
        <w:t xml:space="preserve">: </w:t>
      </w:r>
      <w:r w:rsidR="00A16525" w:rsidRPr="009531ED">
        <w:t>CDF of DL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B5A9D">
        <w:rPr>
          <w:rFonts w:hint="eastAsia"/>
          <w:lang w:eastAsia="zh-CN"/>
        </w:rPr>
        <w:t xml:space="preserve"> from </w:t>
      </w:r>
      <w:r w:rsidR="00A16525" w:rsidRPr="009B5A9D">
        <w:rPr>
          <w:lang w:eastAsia="zh-CN"/>
        </w:rPr>
        <w:t>Huawei</w:t>
      </w:r>
    </w:p>
    <w:p w14:paraId="19DDA97F" w14:textId="74A2B542" w:rsidR="00A16525" w:rsidRPr="002F6FF2" w:rsidRDefault="00A16525" w:rsidP="001457DF">
      <w:pPr>
        <w:pStyle w:val="Heading3"/>
      </w:pPr>
      <w:bookmarkStart w:id="449" w:name="_Ref8957506"/>
      <w:bookmarkStart w:id="450" w:name="_Toc9043079"/>
      <w:r w:rsidRPr="002F6FF2">
        <w:lastRenderedPageBreak/>
        <w:t>A.1.8.3</w:t>
      </w:r>
      <w:r w:rsidR="00CA0EE5">
        <w:tab/>
      </w:r>
      <w:r w:rsidRPr="002F6FF2">
        <w:t>LGE</w:t>
      </w:r>
      <w:bookmarkEnd w:id="449"/>
      <w:bookmarkEnd w:id="450"/>
    </w:p>
    <w:p w14:paraId="67BC22DC" w14:textId="77777777" w:rsidR="00A16525" w:rsidRPr="009531ED" w:rsidRDefault="00A16525" w:rsidP="001457DF">
      <w:pPr>
        <w:pStyle w:val="TH"/>
      </w:pPr>
      <w:r w:rsidRPr="009531ED">
        <w:rPr>
          <w:noProof/>
          <w:lang w:val="en-US" w:eastAsia="ko-KR"/>
        </w:rPr>
        <w:drawing>
          <wp:inline distT="0" distB="0" distL="0" distR="0" wp14:anchorId="485BCCE2" wp14:editId="04CFD538">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379234D4" w14:textId="211089FB" w:rsidR="00A16525" w:rsidRPr="009531ED" w:rsidRDefault="00CA0EE5" w:rsidP="001457DF">
      <w:pPr>
        <w:pStyle w:val="TF"/>
      </w:pPr>
      <w:r>
        <w:t xml:space="preserve">Figure </w:t>
      </w:r>
      <w:r w:rsidRPr="00CA0EE5">
        <w:t>A.1.8.3</w:t>
      </w:r>
      <w:r w:rsidR="00A16525" w:rsidRPr="009531ED">
        <w:t>-1: Indoor-to-Indoor (</w:t>
      </w:r>
      <w:r w:rsidR="00A16525" w:rsidRPr="009531ED">
        <w:rPr>
          <w:noProof/>
        </w:rPr>
        <w:t>victim</w:t>
      </w:r>
      <w:r w:rsidR="00A16525" w:rsidRPr="009531ED">
        <w:t>: DL) SINR result (24 dBm Tx power)</w:t>
      </w:r>
    </w:p>
    <w:p w14:paraId="7F0179DC" w14:textId="77777777" w:rsidR="00A16525" w:rsidRPr="009531ED" w:rsidRDefault="00A16525" w:rsidP="001457DF">
      <w:pPr>
        <w:pStyle w:val="TH"/>
      </w:pPr>
      <w:r w:rsidRPr="009531ED">
        <w:rPr>
          <w:noProof/>
          <w:lang w:val="en-US" w:eastAsia="ko-KR"/>
        </w:rPr>
        <w:drawing>
          <wp:inline distT="0" distB="0" distL="0" distR="0" wp14:anchorId="34337F7D" wp14:editId="36AEB674">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6ACECBF" w14:textId="128A3655" w:rsidR="00A16525" w:rsidRPr="009531ED" w:rsidRDefault="00CA0EE5" w:rsidP="001457DF">
      <w:pPr>
        <w:pStyle w:val="TF"/>
        <w:rPr>
          <w:lang w:val="en-US"/>
        </w:rPr>
      </w:pPr>
      <w:r>
        <w:t xml:space="preserve">Figure </w:t>
      </w:r>
      <w:r w:rsidRPr="00CA0EE5">
        <w:t>A.1.8.3</w:t>
      </w:r>
      <w:r w:rsidR="00A16525" w:rsidRPr="009531ED">
        <w:t>-2: Indoor-to-Indoor (victim: DL) SINR result (30 dBm Tx power)</w:t>
      </w:r>
    </w:p>
    <w:p w14:paraId="63035717" w14:textId="5B530DAE" w:rsidR="00A16525" w:rsidRPr="00843636" w:rsidRDefault="00A16525" w:rsidP="001457DF">
      <w:pPr>
        <w:pStyle w:val="Heading3"/>
      </w:pPr>
      <w:bookmarkStart w:id="451" w:name="_Toc9043080"/>
      <w:r w:rsidRPr="00843636">
        <w:lastRenderedPageBreak/>
        <w:t>A.1.8.4</w:t>
      </w:r>
      <w:r w:rsidR="00CA0EE5">
        <w:tab/>
      </w:r>
      <w:r w:rsidRPr="00843636">
        <w:t>Nokia</w:t>
      </w:r>
      <w:bookmarkEnd w:id="451"/>
    </w:p>
    <w:p w14:paraId="1231095D" w14:textId="1C40ABE6" w:rsidR="00A16525" w:rsidRPr="00995A3F" w:rsidRDefault="00A16525" w:rsidP="001457DF">
      <w:pPr>
        <w:pStyle w:val="Heading4"/>
      </w:pPr>
      <w:bookmarkStart w:id="452" w:name="_Ref8957553"/>
      <w:bookmarkStart w:id="453" w:name="_Toc9043081"/>
      <w:r w:rsidRPr="00995A3F">
        <w:t>A.1.8.4.1</w:t>
      </w:r>
      <w:r w:rsidR="00CA0EE5">
        <w:tab/>
      </w:r>
      <w:r w:rsidRPr="00995A3F">
        <w:t>Full buffer</w:t>
      </w:r>
      <w:bookmarkEnd w:id="452"/>
      <w:bookmarkEnd w:id="453"/>
    </w:p>
    <w:p w14:paraId="7E40FFDC" w14:textId="77777777" w:rsidR="00A16525" w:rsidRPr="009531ED" w:rsidRDefault="00A16525" w:rsidP="001457DF">
      <w:pPr>
        <w:pStyle w:val="TH"/>
      </w:pPr>
      <w:r w:rsidRPr="009531ED">
        <w:rPr>
          <w:noProof/>
          <w:lang w:val="en-US" w:eastAsia="ko-KR"/>
        </w:rPr>
        <w:drawing>
          <wp:inline distT="0" distB="0" distL="0" distR="0" wp14:anchorId="679A4406" wp14:editId="5457ED42">
            <wp:extent cx="4145269" cy="2131620"/>
            <wp:effectExtent l="0" t="0" r="8255" b="254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7" cstate="email">
                      <a:extLst>
                        <a:ext uri="{28A0092B-C50C-407E-A947-70E740481C1C}">
                          <a14:useLocalDpi xmlns:a14="http://schemas.microsoft.com/office/drawing/2010/main"/>
                        </a:ext>
                      </a:extLst>
                    </a:blip>
                    <a:stretch>
                      <a:fillRect/>
                    </a:stretch>
                  </pic:blipFill>
                  <pic:spPr>
                    <a:xfrm>
                      <a:off x="0" y="0"/>
                      <a:ext cx="4186540" cy="2152843"/>
                    </a:xfrm>
                    <a:prstGeom prst="rect">
                      <a:avLst/>
                    </a:prstGeom>
                  </pic:spPr>
                </pic:pic>
              </a:graphicData>
            </a:graphic>
          </wp:inline>
        </w:drawing>
      </w:r>
      <w:r w:rsidRPr="009531ED">
        <w:rPr>
          <w:noProof/>
          <w:lang w:val="en-US" w:eastAsia="ko-KR"/>
        </w:rPr>
        <w:drawing>
          <wp:inline distT="0" distB="0" distL="0" distR="0" wp14:anchorId="75214FFB" wp14:editId="4C35E3DA">
            <wp:extent cx="4146969" cy="2397175"/>
            <wp:effectExtent l="0" t="0" r="6350" b="317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8" cstate="email">
                      <a:extLst>
                        <a:ext uri="{28A0092B-C50C-407E-A947-70E740481C1C}">
                          <a14:useLocalDpi xmlns:a14="http://schemas.microsoft.com/office/drawing/2010/main"/>
                        </a:ext>
                      </a:extLst>
                    </a:blip>
                    <a:stretch>
                      <a:fillRect/>
                    </a:stretch>
                  </pic:blipFill>
                  <pic:spPr>
                    <a:xfrm>
                      <a:off x="0" y="0"/>
                      <a:ext cx="4149786" cy="2398804"/>
                    </a:xfrm>
                    <a:prstGeom prst="rect">
                      <a:avLst/>
                    </a:prstGeom>
                  </pic:spPr>
                </pic:pic>
              </a:graphicData>
            </a:graphic>
          </wp:inline>
        </w:drawing>
      </w:r>
    </w:p>
    <w:p w14:paraId="1EA49B47" w14:textId="780F484E" w:rsidR="00A16525" w:rsidRPr="0030279C" w:rsidRDefault="00CA0EE5" w:rsidP="00A16525">
      <w:pPr>
        <w:jc w:val="center"/>
        <w:rPr>
          <w:rFonts w:ascii="Arial" w:hAnsi="Arial"/>
          <w:b/>
          <w:lang w:val="en-US"/>
        </w:rPr>
      </w:pPr>
      <w:r>
        <w:rPr>
          <w:rFonts w:ascii="Arial" w:hAnsi="Arial"/>
          <w:b/>
        </w:rPr>
        <w:t xml:space="preserve">Figure </w:t>
      </w:r>
      <w:r w:rsidRPr="00CA0EE5">
        <w:rPr>
          <w:rFonts w:ascii="Arial" w:hAnsi="Arial"/>
          <w:b/>
        </w:rPr>
        <w:t>A.1.8.4.1</w:t>
      </w:r>
      <w:r w:rsidR="00A16525" w:rsidRPr="009531ED">
        <w:rPr>
          <w:rFonts w:ascii="Arial" w:hAnsi="Arial"/>
          <w:b/>
          <w:lang w:val="x-none"/>
        </w:rPr>
        <w:t>: S</w:t>
      </w:r>
      <w:r w:rsidR="00A16525" w:rsidRPr="009531ED">
        <w:rPr>
          <w:rFonts w:ascii="Arial" w:hAnsi="Arial"/>
          <w:b/>
        </w:rPr>
        <w:t>I</w:t>
      </w:r>
      <w:r w:rsidR="00A16525" w:rsidRPr="00843636">
        <w:rPr>
          <w:rFonts w:ascii="Arial" w:hAnsi="Arial"/>
          <w:b/>
          <w:lang w:val="x-none"/>
        </w:rPr>
        <w:t xml:space="preserve">NR </w:t>
      </w:r>
      <w:r w:rsidR="00A16525" w:rsidRPr="00995A3F">
        <w:rPr>
          <w:rFonts w:ascii="Arial" w:hAnsi="Arial"/>
          <w:b/>
          <w:lang w:val="en-US"/>
        </w:rPr>
        <w:t xml:space="preserve">(top) </w:t>
      </w:r>
      <w:r w:rsidR="00A16525" w:rsidRPr="009B5A9D">
        <w:rPr>
          <w:rFonts w:ascii="Arial" w:hAnsi="Arial"/>
          <w:b/>
          <w:lang w:val="x-none"/>
        </w:rPr>
        <w:t xml:space="preserve">and throughput </w:t>
      </w:r>
      <w:r w:rsidR="00A16525" w:rsidRPr="009B5A9D">
        <w:rPr>
          <w:rFonts w:ascii="Arial" w:hAnsi="Arial"/>
          <w:b/>
          <w:lang w:val="en-US"/>
        </w:rPr>
        <w:t xml:space="preserve">(bottom) </w:t>
      </w:r>
      <w:r w:rsidR="00A16525" w:rsidRPr="002F6FF2">
        <w:rPr>
          <w:rFonts w:ascii="Arial" w:hAnsi="Arial"/>
          <w:b/>
          <w:lang w:val="x-none"/>
        </w:rPr>
        <w:t xml:space="preserve">degradation for </w:t>
      </w:r>
      <w:r w:rsidR="00A16525" w:rsidRPr="009132C5">
        <w:rPr>
          <w:rFonts w:ascii="Arial" w:hAnsi="Arial"/>
          <w:b/>
          <w:lang w:val="en-US"/>
        </w:rPr>
        <w:t>Indoor</w:t>
      </w:r>
      <w:r w:rsidR="00A16525" w:rsidRPr="001761A9">
        <w:rPr>
          <w:rFonts w:ascii="Arial" w:hAnsi="Arial"/>
          <w:b/>
          <w:lang w:val="x-none"/>
        </w:rPr>
        <w:t xml:space="preserve"> aggressor </w:t>
      </w:r>
      <w:r w:rsidR="00A16525" w:rsidRPr="001761A9">
        <w:rPr>
          <w:rFonts w:ascii="Arial" w:hAnsi="Arial"/>
          <w:b/>
          <w:lang w:val="en-US"/>
        </w:rPr>
        <w:t>Indoor</w:t>
      </w:r>
      <w:r w:rsidR="00A16525" w:rsidRPr="001761A9">
        <w:rPr>
          <w:rFonts w:ascii="Arial" w:hAnsi="Arial"/>
          <w:b/>
          <w:lang w:val="x-none"/>
        </w:rPr>
        <w:t xml:space="preserve"> </w:t>
      </w:r>
      <w:r w:rsidR="00A16525" w:rsidRPr="00CA0EE5">
        <w:rPr>
          <w:rFonts w:ascii="Arial" w:hAnsi="Arial"/>
          <w:b/>
          <w:lang w:val="en-US"/>
        </w:rPr>
        <w:t xml:space="preserve">DL </w:t>
      </w:r>
      <w:r w:rsidR="00A16525" w:rsidRPr="00CA0EE5">
        <w:rPr>
          <w:rFonts w:ascii="Arial" w:hAnsi="Arial"/>
          <w:b/>
          <w:lang w:val="x-none"/>
        </w:rPr>
        <w:t>victim</w:t>
      </w:r>
      <w:r w:rsidR="00A16525" w:rsidRPr="0030279C">
        <w:rPr>
          <w:rFonts w:ascii="Arial" w:hAnsi="Arial"/>
          <w:b/>
          <w:lang w:val="en-US"/>
        </w:rPr>
        <w:t>, full buffer traffic</w:t>
      </w:r>
    </w:p>
    <w:p w14:paraId="2BE5AC1D" w14:textId="7D55C98D" w:rsidR="00A16525" w:rsidRPr="00D93DA3" w:rsidRDefault="00A16525" w:rsidP="001457DF">
      <w:pPr>
        <w:pStyle w:val="Heading4"/>
      </w:pPr>
      <w:bookmarkStart w:id="454" w:name="_Ref8957582"/>
      <w:bookmarkStart w:id="455" w:name="_Toc9043082"/>
      <w:r w:rsidRPr="0030279C">
        <w:lastRenderedPageBreak/>
        <w:t>A.1</w:t>
      </w:r>
      <w:r w:rsidRPr="00CA0EE5">
        <w:t>.8.4.2</w:t>
      </w:r>
      <w:r w:rsidR="00CA0EE5">
        <w:tab/>
      </w:r>
      <w:r w:rsidRPr="00CA0EE5">
        <w:t>FTP3 with 10% load</w:t>
      </w:r>
      <w:bookmarkEnd w:id="454"/>
      <w:bookmarkEnd w:id="455"/>
    </w:p>
    <w:p w14:paraId="2508ACA7" w14:textId="77777777" w:rsidR="00A16525" w:rsidRPr="009531ED" w:rsidRDefault="00A16525" w:rsidP="001457DF">
      <w:pPr>
        <w:pStyle w:val="TH"/>
      </w:pPr>
      <w:r w:rsidRPr="009531ED">
        <w:rPr>
          <w:noProof/>
          <w:lang w:val="en-US" w:eastAsia="ko-KR"/>
        </w:rPr>
        <w:drawing>
          <wp:inline distT="0" distB="0" distL="0" distR="0" wp14:anchorId="7E554292" wp14:editId="4A730B18">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31ED">
        <w:rPr>
          <w:noProof/>
          <w:lang w:val="en-US" w:eastAsia="ko-KR"/>
        </w:rPr>
        <w:drawing>
          <wp:inline distT="0" distB="0" distL="0" distR="0" wp14:anchorId="05EF3E8C" wp14:editId="3A7D7CF3">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8D44D85" w14:textId="5F2211BE" w:rsidR="00A16525" w:rsidRPr="00CA0EE5" w:rsidRDefault="00CA0EE5" w:rsidP="001457DF">
      <w:pPr>
        <w:pStyle w:val="TF"/>
        <w:rPr>
          <w:lang w:val="en-US"/>
        </w:rPr>
      </w:pPr>
      <w:r>
        <w:t xml:space="preserve">Figure </w:t>
      </w:r>
      <w:r w:rsidRPr="00CA0EE5">
        <w:t>A.1.8.4.2</w:t>
      </w:r>
      <w:r w:rsidR="00A16525" w:rsidRPr="009531ED">
        <w:t>: SI</w:t>
      </w:r>
      <w:r w:rsidR="00A16525" w:rsidRPr="00843636">
        <w:t xml:space="preserve">NR </w:t>
      </w:r>
      <w:r w:rsidR="00A16525" w:rsidRPr="00995A3F">
        <w:rPr>
          <w:lang w:val="en-US"/>
        </w:rPr>
        <w:t xml:space="preserve">(top) </w:t>
      </w:r>
      <w:r w:rsidR="00A16525" w:rsidRPr="009B5A9D">
        <w:t xml:space="preserve">and throughput </w:t>
      </w:r>
      <w:r w:rsidR="00A16525" w:rsidRPr="009B5A9D">
        <w:rPr>
          <w:lang w:val="en-US"/>
        </w:rPr>
        <w:t xml:space="preserve">(bottom) </w:t>
      </w:r>
      <w:r w:rsidR="00A16525" w:rsidRPr="002F6FF2">
        <w:t xml:space="preserve">degradation for </w:t>
      </w:r>
      <w:r w:rsidR="00A16525" w:rsidRPr="009132C5">
        <w:rPr>
          <w:lang w:val="en-US"/>
        </w:rPr>
        <w:t>Indoor</w:t>
      </w:r>
      <w:r w:rsidR="00A16525" w:rsidRPr="001761A9">
        <w:t xml:space="preserve"> aggressor </w:t>
      </w:r>
      <w:r w:rsidR="00A16525" w:rsidRPr="001761A9">
        <w:rPr>
          <w:lang w:val="en-US"/>
        </w:rPr>
        <w:t>Indoor DL</w:t>
      </w:r>
      <w:r w:rsidR="00A16525" w:rsidRPr="001761A9">
        <w:t xml:space="preserve"> victim</w:t>
      </w:r>
      <w:r w:rsidR="00A16525" w:rsidRPr="00CA0EE5">
        <w:rPr>
          <w:lang w:val="en-US"/>
        </w:rPr>
        <w:t>, 10% traffic</w:t>
      </w:r>
    </w:p>
    <w:p w14:paraId="63AED2C3" w14:textId="266EE781" w:rsidR="00A16525" w:rsidRPr="00D93DA3" w:rsidRDefault="00A16525" w:rsidP="001457DF">
      <w:pPr>
        <w:pStyle w:val="Heading3"/>
      </w:pPr>
      <w:bookmarkStart w:id="456" w:name="_Ref8957628"/>
      <w:bookmarkStart w:id="457" w:name="_Toc9043083"/>
      <w:r w:rsidRPr="0030279C">
        <w:t>A.1.8.5</w:t>
      </w:r>
      <w:r w:rsidR="00CB7637">
        <w:tab/>
      </w:r>
      <w:r w:rsidRPr="00CA0EE5">
        <w:t>Qualcomm</w:t>
      </w:r>
      <w:bookmarkEnd w:id="456"/>
      <w:bookmarkEnd w:id="457"/>
    </w:p>
    <w:p w14:paraId="44D86ED0" w14:textId="77777777" w:rsidR="00A16525" w:rsidRPr="009531ED" w:rsidRDefault="00A16525" w:rsidP="001457DF">
      <w:pPr>
        <w:pStyle w:val="TH"/>
      </w:pPr>
      <w:r w:rsidRPr="009531ED">
        <w:rPr>
          <w:noProof/>
          <w:lang w:val="en-US" w:eastAsia="ko-KR"/>
        </w:rPr>
        <w:drawing>
          <wp:inline distT="0" distB="0" distL="0" distR="0" wp14:anchorId="0026CBAC" wp14:editId="7B2F38F6">
            <wp:extent cx="2885515" cy="1893818"/>
            <wp:effectExtent l="0" t="0" r="0"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2918122" cy="1915219"/>
                    </a:xfrm>
                    <a:prstGeom prst="rect">
                      <a:avLst/>
                    </a:prstGeom>
                    <a:noFill/>
                    <a:ln>
                      <a:noFill/>
                    </a:ln>
                  </pic:spPr>
                </pic:pic>
              </a:graphicData>
            </a:graphic>
          </wp:inline>
        </w:drawing>
      </w:r>
      <w:r w:rsidRPr="009531ED">
        <w:rPr>
          <w:noProof/>
          <w:lang w:val="en-US" w:eastAsia="ko-KR"/>
        </w:rPr>
        <w:drawing>
          <wp:inline distT="0" distB="0" distL="0" distR="0" wp14:anchorId="62F503E1" wp14:editId="5DA92888">
            <wp:extent cx="2733509" cy="1811234"/>
            <wp:effectExtent l="0" t="0" r="0"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2761289" cy="1829641"/>
                    </a:xfrm>
                    <a:prstGeom prst="rect">
                      <a:avLst/>
                    </a:prstGeom>
                    <a:noFill/>
                    <a:ln>
                      <a:noFill/>
                    </a:ln>
                  </pic:spPr>
                </pic:pic>
              </a:graphicData>
            </a:graphic>
          </wp:inline>
        </w:drawing>
      </w:r>
    </w:p>
    <w:p w14:paraId="3E1FF196" w14:textId="07B415A9" w:rsidR="00A16525" w:rsidRPr="00995A3F" w:rsidRDefault="00CA0EE5" w:rsidP="001457DF">
      <w:pPr>
        <w:pStyle w:val="TF"/>
        <w:rPr>
          <w:lang w:val="en-US"/>
        </w:rPr>
      </w:pPr>
      <w:r>
        <w:t xml:space="preserve">Figure </w:t>
      </w:r>
      <w:r w:rsidRPr="00CA0EE5">
        <w:t>A.1.8.5</w:t>
      </w:r>
      <w:r w:rsidR="00A16525" w:rsidRPr="009531ED">
        <w:t>: Comparison of SINR and throughput</w:t>
      </w:r>
      <w:r w:rsidR="00A16525" w:rsidRPr="00843636">
        <w:t xml:space="preserve"> performance with ACI in InH-to-InH scenario (24 dBm Tx power)</w:t>
      </w:r>
    </w:p>
    <w:p w14:paraId="6A83E107" w14:textId="77777777" w:rsidR="00A16525" w:rsidRPr="00995A3F" w:rsidRDefault="00A16525" w:rsidP="001457DF">
      <w:pPr>
        <w:pStyle w:val="Heading1"/>
      </w:pPr>
      <w:bookmarkStart w:id="458" w:name="_Toc9043084"/>
      <w:r w:rsidRPr="00995A3F">
        <w:lastRenderedPageBreak/>
        <w:t>A.2 FR2</w:t>
      </w:r>
      <w:bookmarkEnd w:id="458"/>
    </w:p>
    <w:p w14:paraId="605CCC11" w14:textId="22AFA70C" w:rsidR="00A16525" w:rsidRPr="009B5A9D" w:rsidRDefault="00A16525" w:rsidP="001457DF">
      <w:pPr>
        <w:pStyle w:val="Heading2"/>
      </w:pPr>
      <w:bookmarkStart w:id="459" w:name="_Toc9043085"/>
      <w:r w:rsidRPr="009B5A9D">
        <w:t>A.2.1</w:t>
      </w:r>
      <w:r w:rsidR="00CB7637">
        <w:tab/>
      </w:r>
      <w:r w:rsidRPr="009B5A9D">
        <w:t>Scenario 9: 30GHz Macro → Macro (DL)</w:t>
      </w:r>
      <w:bookmarkEnd w:id="459"/>
    </w:p>
    <w:p w14:paraId="630D920C" w14:textId="47A8491B" w:rsidR="00A16525" w:rsidRPr="009132C5" w:rsidRDefault="00A16525" w:rsidP="001457DF">
      <w:pPr>
        <w:pStyle w:val="Heading3"/>
      </w:pPr>
      <w:bookmarkStart w:id="460" w:name="_Ref8957678"/>
      <w:bookmarkStart w:id="461" w:name="_Toc9043086"/>
      <w:r w:rsidRPr="002F6FF2">
        <w:t>A.2.1.1</w:t>
      </w:r>
      <w:r w:rsidR="00CB7637">
        <w:tab/>
      </w:r>
      <w:r w:rsidRPr="002F6FF2">
        <w:t>Ericsso</w:t>
      </w:r>
      <w:r w:rsidRPr="009132C5">
        <w:t>n</w:t>
      </w:r>
      <w:bookmarkEnd w:id="460"/>
      <w:bookmarkEnd w:id="461"/>
    </w:p>
    <w:p w14:paraId="1AA8C974" w14:textId="77777777" w:rsidR="00A16525" w:rsidRPr="009531ED" w:rsidRDefault="00A16525" w:rsidP="00A16525">
      <w:r w:rsidRPr="009531ED">
        <w:rPr>
          <w:noProof/>
          <w:lang w:val="en-US" w:eastAsia="ko-KR"/>
        </w:rPr>
        <w:drawing>
          <wp:inline distT="0" distB="0" distL="0" distR="0" wp14:anchorId="3901723B" wp14:editId="4F36A298">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2698337" cy="2181693"/>
                    </a:xfrm>
                    <a:prstGeom prst="rect">
                      <a:avLst/>
                    </a:prstGeom>
                    <a:noFill/>
                    <a:ln>
                      <a:noFill/>
                    </a:ln>
                  </pic:spPr>
                </pic:pic>
              </a:graphicData>
            </a:graphic>
          </wp:inline>
        </w:drawing>
      </w:r>
      <w:r w:rsidRPr="009531ED">
        <w:rPr>
          <w:noProof/>
          <w:lang w:val="en-US" w:eastAsia="ko-KR"/>
        </w:rPr>
        <w:drawing>
          <wp:inline distT="0" distB="0" distL="0" distR="0" wp14:anchorId="07F3477D" wp14:editId="36A0BB1A">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2977328" cy="2288721"/>
                    </a:xfrm>
                    <a:prstGeom prst="rect">
                      <a:avLst/>
                    </a:prstGeom>
                    <a:noFill/>
                    <a:ln>
                      <a:noFill/>
                    </a:ln>
                  </pic:spPr>
                </pic:pic>
              </a:graphicData>
            </a:graphic>
          </wp:inline>
        </w:drawing>
      </w:r>
    </w:p>
    <w:p w14:paraId="58451A9D" w14:textId="5CC09647" w:rsidR="00A16525" w:rsidRPr="001457DF" w:rsidRDefault="000F46E6" w:rsidP="00A16525">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_Ref8957678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A.2.1.1</w:t>
      </w:r>
      <w:r w:rsidR="00A16525" w:rsidRPr="001457DF">
        <w:rPr>
          <w:rFonts w:ascii="Arial" w:hAnsi="Arial" w:cs="Arial"/>
          <w:b/>
        </w:rPr>
        <w:fldChar w:fldCharType="end"/>
      </w:r>
      <w:r w:rsidR="00A16525" w:rsidRPr="001457DF">
        <w:rPr>
          <w:rFonts w:ascii="Arial" w:hAnsi="Arial" w:cs="Arial"/>
          <w:b/>
        </w:rPr>
        <w:t>: Downlink SINR and Throughput CDFs with 100% grid shift</w:t>
      </w:r>
    </w:p>
    <w:p w14:paraId="6E1AF111" w14:textId="1E09712B" w:rsidR="00A16525" w:rsidRPr="00843636" w:rsidRDefault="00A16525" w:rsidP="001457DF">
      <w:pPr>
        <w:pStyle w:val="Heading3"/>
      </w:pPr>
      <w:bookmarkStart w:id="462" w:name="_Ref8957719"/>
      <w:bookmarkStart w:id="463" w:name="_Toc9043087"/>
      <w:r w:rsidRPr="00843636">
        <w:t>A.2.1.2</w:t>
      </w:r>
      <w:r w:rsidR="00927684">
        <w:tab/>
      </w:r>
      <w:r w:rsidRPr="00843636">
        <w:t>Huawei</w:t>
      </w:r>
      <w:bookmarkEnd w:id="462"/>
      <w:bookmarkEnd w:id="463"/>
    </w:p>
    <w:p w14:paraId="1A9F18EE" w14:textId="77777777" w:rsidR="00A16525" w:rsidRPr="009531ED" w:rsidRDefault="00A16525" w:rsidP="00A16525">
      <w:pPr>
        <w:rPr>
          <w:lang w:val="sv-SE" w:eastAsia="zh-CN"/>
        </w:rPr>
      </w:pPr>
      <w:r w:rsidRPr="009531ED">
        <w:rPr>
          <w:noProof/>
          <w:lang w:val="en-US" w:eastAsia="ko-KR"/>
        </w:rPr>
        <w:drawing>
          <wp:inline distT="0" distB="0" distL="0" distR="0" wp14:anchorId="74723314" wp14:editId="2A9FC3F4">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1A24FAD3" wp14:editId="4E2D303F">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3069823" cy="2299806"/>
                    </a:xfrm>
                    <a:prstGeom prst="rect">
                      <a:avLst/>
                    </a:prstGeom>
                    <a:noFill/>
                    <a:ln w="9525">
                      <a:noFill/>
                      <a:miter lim="800000"/>
                      <a:headEnd/>
                      <a:tailEnd/>
                    </a:ln>
                  </pic:spPr>
                </pic:pic>
              </a:graphicData>
            </a:graphic>
          </wp:inline>
        </w:drawing>
      </w:r>
    </w:p>
    <w:p w14:paraId="648C30C2" w14:textId="635211BC" w:rsidR="00A16525" w:rsidRPr="002F6FF2" w:rsidRDefault="000F46E6" w:rsidP="00A16525">
      <w:pPr>
        <w:pStyle w:val="TF"/>
        <w:rPr>
          <w:lang w:eastAsia="zh-CN"/>
        </w:rPr>
      </w:pPr>
      <w:r>
        <w:rPr>
          <w:lang w:eastAsia="zh-CN"/>
        </w:rPr>
        <w:t xml:space="preserve">Figure </w:t>
      </w:r>
      <w:r w:rsidR="00A16525" w:rsidRPr="009531ED">
        <w:rPr>
          <w:lang w:eastAsia="zh-CN"/>
        </w:rPr>
        <w:fldChar w:fldCharType="begin"/>
      </w:r>
      <w:r w:rsidR="00A16525" w:rsidRPr="009531ED">
        <w:rPr>
          <w:lang w:eastAsia="zh-CN"/>
        </w:rPr>
        <w:instrText xml:space="preserve"> REF _Ref8957719 \r \h </w:instrText>
      </w:r>
      <w:r w:rsidR="00A16525" w:rsidRPr="009531ED">
        <w:rPr>
          <w:lang w:eastAsia="zh-CN"/>
        </w:rPr>
      </w:r>
      <w:r w:rsidR="00A16525" w:rsidRPr="009531ED">
        <w:rPr>
          <w:lang w:eastAsia="zh-CN"/>
        </w:rPr>
        <w:fldChar w:fldCharType="separate"/>
      </w:r>
      <w:r w:rsidR="00A16525" w:rsidRPr="009531ED">
        <w:rPr>
          <w:lang w:eastAsia="zh-CN"/>
        </w:rPr>
        <w:t>A.2.1.2</w:t>
      </w:r>
      <w:r w:rsidR="00A16525" w:rsidRPr="009531ED">
        <w:rPr>
          <w:lang w:eastAsia="zh-CN"/>
        </w:rPr>
        <w:fldChar w:fldCharType="end"/>
      </w:r>
      <w:r w:rsidR="00A16525" w:rsidRPr="009531ED">
        <w:rPr>
          <w:rFonts w:hint="eastAsia"/>
          <w:lang w:eastAsia="zh-CN"/>
        </w:rPr>
        <w:t xml:space="preserve">: </w:t>
      </w:r>
      <w:r w:rsidR="00A16525" w:rsidRPr="009531ED">
        <w:t>CDF of DL SINR</w:t>
      </w:r>
      <w:r w:rsidR="00A16525" w:rsidRPr="00843636">
        <w:rPr>
          <w:rFonts w:hint="eastAsia"/>
          <w:lang w:eastAsia="zh-CN"/>
        </w:rPr>
        <w:t xml:space="preserve"> </w:t>
      </w:r>
      <w:bookmarkStart w:id="464" w:name="OLE_LINK29"/>
      <w:r w:rsidR="00A16525" w:rsidRPr="00995A3F">
        <w:rPr>
          <w:lang w:eastAsia="zh-CN"/>
        </w:rPr>
        <w:t xml:space="preserve">and </w:t>
      </w:r>
      <w:r w:rsidR="00A16525" w:rsidRPr="009B5A9D">
        <w:t>throughput</w:t>
      </w:r>
      <w:r w:rsidR="00A16525" w:rsidRPr="009B5A9D">
        <w:rPr>
          <w:rFonts w:hint="eastAsia"/>
          <w:lang w:eastAsia="zh-CN"/>
        </w:rPr>
        <w:t xml:space="preserve"> </w:t>
      </w:r>
      <w:bookmarkEnd w:id="464"/>
      <w:r w:rsidR="00A16525" w:rsidRPr="009B5A9D">
        <w:rPr>
          <w:rFonts w:hint="eastAsia"/>
          <w:lang w:eastAsia="zh-CN"/>
        </w:rPr>
        <w:t xml:space="preserve">from </w:t>
      </w:r>
      <w:r w:rsidR="00A16525" w:rsidRPr="002F6FF2">
        <w:rPr>
          <w:lang w:eastAsia="zh-CN"/>
        </w:rPr>
        <w:t>Huawei</w:t>
      </w:r>
    </w:p>
    <w:p w14:paraId="71377B8F" w14:textId="77777777" w:rsidR="00A16525" w:rsidRPr="009132C5" w:rsidRDefault="00A16525" w:rsidP="00A16525">
      <w:pPr>
        <w:pStyle w:val="TF"/>
        <w:rPr>
          <w:lang w:eastAsia="zh-CN"/>
        </w:rPr>
      </w:pPr>
    </w:p>
    <w:p w14:paraId="788C0B2A" w14:textId="77777777" w:rsidR="00A16525" w:rsidRPr="0030279C" w:rsidRDefault="00A16525" w:rsidP="00A16525">
      <w:pPr>
        <w:pStyle w:val="TF"/>
        <w:rPr>
          <w:lang w:eastAsia="zh-CN"/>
        </w:rPr>
      </w:pPr>
    </w:p>
    <w:p w14:paraId="2F9551F4" w14:textId="77777777" w:rsidR="00A16525" w:rsidRPr="009531ED" w:rsidRDefault="00A16525" w:rsidP="00A16525">
      <w:pPr>
        <w:pStyle w:val="TF"/>
        <w:rPr>
          <w:lang w:eastAsia="zh-CN"/>
        </w:rPr>
      </w:pPr>
    </w:p>
    <w:p w14:paraId="0E75D5AF" w14:textId="77777777" w:rsidR="00A16525" w:rsidRPr="009531ED" w:rsidRDefault="00A16525" w:rsidP="00A16525">
      <w:pPr>
        <w:pStyle w:val="TF"/>
        <w:rPr>
          <w:lang w:eastAsia="zh-CN"/>
        </w:rPr>
      </w:pPr>
    </w:p>
    <w:p w14:paraId="59935E75" w14:textId="77777777" w:rsidR="00A16525" w:rsidRPr="00B61389" w:rsidRDefault="00A16525" w:rsidP="00A16525">
      <w:pPr>
        <w:pStyle w:val="TF"/>
        <w:rPr>
          <w:lang w:eastAsia="zh-CN"/>
        </w:rPr>
      </w:pPr>
    </w:p>
    <w:p w14:paraId="059B9E13" w14:textId="77777777" w:rsidR="00A16525" w:rsidRPr="0030279C" w:rsidRDefault="00A16525" w:rsidP="00A16525">
      <w:pPr>
        <w:pStyle w:val="TF"/>
        <w:rPr>
          <w:lang w:eastAsia="zh-CN"/>
        </w:rPr>
      </w:pPr>
    </w:p>
    <w:p w14:paraId="3E0C0423" w14:textId="77777777" w:rsidR="00A16525" w:rsidRPr="00B61389" w:rsidRDefault="00A16525" w:rsidP="00A16525">
      <w:pPr>
        <w:pStyle w:val="TF"/>
        <w:rPr>
          <w:lang w:eastAsia="zh-CN"/>
        </w:rPr>
      </w:pPr>
    </w:p>
    <w:p w14:paraId="6E078642" w14:textId="77777777" w:rsidR="00A16525" w:rsidRPr="00D93DA3" w:rsidRDefault="00A16525" w:rsidP="00A16525">
      <w:pPr>
        <w:pStyle w:val="TF"/>
        <w:rPr>
          <w:lang w:eastAsia="zh-CN"/>
        </w:rPr>
      </w:pPr>
    </w:p>
    <w:p w14:paraId="31B6801F" w14:textId="6B4748B9" w:rsidR="00A16525" w:rsidRPr="002F6FF2" w:rsidRDefault="00A16525" w:rsidP="001457DF">
      <w:pPr>
        <w:pStyle w:val="Heading3"/>
      </w:pPr>
      <w:bookmarkStart w:id="465" w:name="_Ref8957747"/>
      <w:bookmarkStart w:id="466" w:name="_Toc9043088"/>
      <w:r w:rsidRPr="002F6FF2">
        <w:t>A.2.1.3</w:t>
      </w:r>
      <w:r w:rsidR="00927684">
        <w:tab/>
      </w:r>
      <w:r w:rsidRPr="002F6FF2">
        <w:t>LGE</w:t>
      </w:r>
      <w:bookmarkEnd w:id="465"/>
      <w:bookmarkEnd w:id="466"/>
    </w:p>
    <w:p w14:paraId="415DFFB3" w14:textId="77777777" w:rsidR="00A16525" w:rsidRPr="009531ED" w:rsidRDefault="00A16525" w:rsidP="00A16525">
      <w:pPr>
        <w:keepNext/>
        <w:jc w:val="center"/>
      </w:pPr>
      <w:r w:rsidRPr="009531ED">
        <w:rPr>
          <w:noProof/>
          <w:lang w:val="en-US" w:eastAsia="ko-KR"/>
        </w:rPr>
        <w:drawing>
          <wp:inline distT="0" distB="0" distL="0" distR="0" wp14:anchorId="6C3346A5" wp14:editId="062A0C59">
            <wp:extent cx="5039995" cy="2856016"/>
            <wp:effectExtent l="0" t="0" r="8255" b="1905"/>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4E275915" w14:textId="52FBBED0" w:rsidR="00A16525" w:rsidRPr="001457DF" w:rsidRDefault="000F46E6" w:rsidP="00A16525">
      <w:pPr>
        <w:pStyle w:val="Caption"/>
        <w:jc w:val="center"/>
        <w:rPr>
          <w:rFonts w:ascii="Arial" w:hAnsi="Arial" w:cs="Arial"/>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_Ref8957747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A.2.1.3</w:t>
      </w:r>
      <w:r w:rsidR="00A16525" w:rsidRPr="001457DF">
        <w:rPr>
          <w:rFonts w:ascii="Arial" w:hAnsi="Arial" w:cs="Arial"/>
        </w:rPr>
        <w:fldChar w:fldCharType="end"/>
      </w:r>
      <w:r w:rsidR="00A16525" w:rsidRPr="001457DF">
        <w:rPr>
          <w:rFonts w:ascii="Arial" w:hAnsi="Arial" w:cs="Arial"/>
        </w:rPr>
        <w:t>: Macro-to-Macro SINR result (victim: DL)</w:t>
      </w:r>
    </w:p>
    <w:p w14:paraId="5691596A" w14:textId="28BDD3B3" w:rsidR="00A16525" w:rsidRPr="00843636" w:rsidRDefault="00A16525" w:rsidP="001457DF">
      <w:pPr>
        <w:pStyle w:val="Heading3"/>
      </w:pPr>
      <w:bookmarkStart w:id="467" w:name="_Toc9043089"/>
      <w:r w:rsidRPr="00843636">
        <w:lastRenderedPageBreak/>
        <w:t>A. 2.1.4</w:t>
      </w:r>
      <w:r w:rsidR="00927684">
        <w:tab/>
      </w:r>
      <w:r w:rsidRPr="00843636">
        <w:t>Nokia</w:t>
      </w:r>
      <w:bookmarkEnd w:id="467"/>
    </w:p>
    <w:p w14:paraId="212008BB" w14:textId="156F427C" w:rsidR="00A16525" w:rsidRPr="009B5A9D" w:rsidRDefault="00A16525" w:rsidP="001457DF">
      <w:pPr>
        <w:pStyle w:val="Heading4"/>
      </w:pPr>
      <w:bookmarkStart w:id="468" w:name="_Ref8957800"/>
      <w:bookmarkStart w:id="469" w:name="_Toc9043090"/>
      <w:r w:rsidRPr="00995A3F">
        <w:t>A.2.1.4.1</w:t>
      </w:r>
      <w:r w:rsidR="00927684">
        <w:tab/>
      </w:r>
      <w:r w:rsidRPr="009B5A9D">
        <w:rPr>
          <w:rFonts w:hint="eastAsia"/>
        </w:rPr>
        <w:t xml:space="preserve">Full </w:t>
      </w:r>
      <w:r w:rsidRPr="009B5A9D">
        <w:t>buffer</w:t>
      </w:r>
      <w:bookmarkEnd w:id="468"/>
      <w:bookmarkEnd w:id="469"/>
    </w:p>
    <w:p w14:paraId="64FBC3E0" w14:textId="77777777" w:rsidR="00A16525" w:rsidRPr="009531ED" w:rsidRDefault="00A16525" w:rsidP="00A16525">
      <w:pPr>
        <w:jc w:val="center"/>
      </w:pPr>
      <w:r w:rsidRPr="009531ED">
        <w:rPr>
          <w:noProof/>
          <w:lang w:val="en-US" w:eastAsia="ko-KR"/>
        </w:rPr>
        <w:drawing>
          <wp:inline distT="0" distB="0" distL="0" distR="0" wp14:anchorId="16287519" wp14:editId="475F35CD">
            <wp:extent cx="4145280" cy="2018805"/>
            <wp:effectExtent l="0" t="0" r="7620" b="63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8" cstate="email">
                      <a:extLst>
                        <a:ext uri="{28A0092B-C50C-407E-A947-70E740481C1C}">
                          <a14:useLocalDpi xmlns:a14="http://schemas.microsoft.com/office/drawing/2010/main"/>
                        </a:ext>
                      </a:extLst>
                    </a:blip>
                    <a:stretch>
                      <a:fillRect/>
                    </a:stretch>
                  </pic:blipFill>
                  <pic:spPr>
                    <a:xfrm>
                      <a:off x="0" y="0"/>
                      <a:ext cx="4153110" cy="2022618"/>
                    </a:xfrm>
                    <a:prstGeom prst="rect">
                      <a:avLst/>
                    </a:prstGeom>
                  </pic:spPr>
                </pic:pic>
              </a:graphicData>
            </a:graphic>
          </wp:inline>
        </w:drawing>
      </w:r>
      <w:r w:rsidRPr="009531ED">
        <w:rPr>
          <w:noProof/>
          <w:lang w:val="en-US" w:eastAsia="ko-KR"/>
        </w:rPr>
        <w:drawing>
          <wp:inline distT="0" distB="0" distL="0" distR="0" wp14:anchorId="6F43B118" wp14:editId="69B106CF">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9"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29964F54" w14:textId="1ED42195" w:rsidR="00A16525" w:rsidRPr="009531ED" w:rsidRDefault="000F46E6" w:rsidP="00A16525">
      <w:pPr>
        <w:jc w:val="center"/>
        <w:rPr>
          <w:rFonts w:ascii="Arial" w:hAnsi="Arial"/>
          <w:b/>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_Ref8957800 \r \h </w:instrText>
      </w:r>
      <w:r w:rsidR="00A16525" w:rsidRPr="00843636">
        <w:rPr>
          <w:rFonts w:ascii="Arial" w:hAnsi="Arial"/>
          <w:b/>
          <w:lang w:val="x-none"/>
        </w:rPr>
      </w:r>
      <w:r w:rsidR="00A16525" w:rsidRPr="00843636">
        <w:rPr>
          <w:rFonts w:ascii="Arial" w:hAnsi="Arial"/>
          <w:b/>
          <w:lang w:val="x-none"/>
        </w:rPr>
        <w:fldChar w:fldCharType="separate"/>
      </w:r>
      <w:r w:rsidR="00A16525" w:rsidRPr="00843636">
        <w:rPr>
          <w:rFonts w:ascii="Arial" w:hAnsi="Arial"/>
          <w:b/>
          <w:lang w:val="x-none"/>
        </w:rPr>
        <w:t>A.2.1.4.1</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Macro</w:t>
      </w:r>
      <w:r w:rsidR="00A16525" w:rsidRPr="00CA0EE5">
        <w:rPr>
          <w:rFonts w:ascii="Arial" w:hAnsi="Arial"/>
          <w:b/>
          <w:lang w:val="x-none"/>
        </w:rPr>
        <w:t xml:space="preserve"> aggressor </w:t>
      </w:r>
      <w:r w:rsidR="00A16525" w:rsidRPr="00CA0EE5">
        <w:rPr>
          <w:rFonts w:ascii="Arial" w:hAnsi="Arial"/>
          <w:b/>
          <w:lang w:val="en-US"/>
        </w:rPr>
        <w:t>Macro</w:t>
      </w:r>
      <w:r w:rsidR="00A16525" w:rsidRPr="0030279C">
        <w:rPr>
          <w:rFonts w:ascii="Arial" w:hAnsi="Arial"/>
          <w:b/>
          <w:lang w:val="x-none"/>
        </w:rPr>
        <w:t xml:space="preserve"> </w:t>
      </w:r>
      <w:r w:rsidR="00A16525" w:rsidRPr="009531ED">
        <w:rPr>
          <w:rFonts w:ascii="Arial" w:hAnsi="Arial"/>
          <w:b/>
          <w:lang w:val="en-US"/>
        </w:rPr>
        <w:t xml:space="preserve">DL </w:t>
      </w:r>
      <w:r w:rsidR="00A16525" w:rsidRPr="009531ED">
        <w:rPr>
          <w:rFonts w:ascii="Arial" w:hAnsi="Arial"/>
          <w:b/>
          <w:lang w:val="x-none"/>
        </w:rPr>
        <w:t>victim</w:t>
      </w:r>
      <w:r w:rsidR="00A16525" w:rsidRPr="009531ED">
        <w:rPr>
          <w:rFonts w:ascii="Arial" w:hAnsi="Arial"/>
          <w:b/>
          <w:lang w:val="en-US"/>
        </w:rPr>
        <w:t>, full buffer traffic</w:t>
      </w:r>
    </w:p>
    <w:p w14:paraId="066E1306" w14:textId="68565B52" w:rsidR="00A16525" w:rsidRPr="009531ED" w:rsidRDefault="00A16525" w:rsidP="001457DF">
      <w:pPr>
        <w:pStyle w:val="Heading4"/>
      </w:pPr>
      <w:bookmarkStart w:id="470" w:name="_Ref8957837"/>
      <w:bookmarkStart w:id="471" w:name="_Toc9043091"/>
      <w:r w:rsidRPr="009531ED">
        <w:lastRenderedPageBreak/>
        <w:t>A.2.1.4.2</w:t>
      </w:r>
      <w:r w:rsidR="00927684">
        <w:tab/>
      </w:r>
      <w:r w:rsidRPr="009531ED">
        <w:t>FTP3 with 10% load</w:t>
      </w:r>
      <w:bookmarkEnd w:id="470"/>
      <w:bookmarkEnd w:id="471"/>
    </w:p>
    <w:p w14:paraId="47DC87EC" w14:textId="77777777" w:rsidR="00A16525" w:rsidRPr="009531ED" w:rsidRDefault="00A16525" w:rsidP="00A16525">
      <w:pPr>
        <w:jc w:val="center"/>
      </w:pPr>
      <w:r w:rsidRPr="009531ED">
        <w:rPr>
          <w:noProof/>
          <w:lang w:val="en-US" w:eastAsia="ko-KR"/>
        </w:rPr>
        <w:drawing>
          <wp:inline distT="0" distB="0" distL="0" distR="0" wp14:anchorId="49D154F8" wp14:editId="1DE4B2EE">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00"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r w:rsidRPr="00843636">
        <w:rPr>
          <w:noProof/>
          <w:lang w:val="en-US" w:eastAsia="ko-KR"/>
        </w:rPr>
        <w:drawing>
          <wp:inline distT="0" distB="0" distL="0" distR="0" wp14:anchorId="159148F9" wp14:editId="3B6B4938">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1"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72575228" w14:textId="1CFFFB62" w:rsidR="00A16525" w:rsidRPr="009531ED" w:rsidRDefault="000F46E6" w:rsidP="00A16525">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_Ref8957837 \r \h </w:instrText>
      </w:r>
      <w:r w:rsidR="00A16525" w:rsidRPr="00843636">
        <w:rPr>
          <w:rFonts w:ascii="Arial" w:hAnsi="Arial"/>
          <w:b/>
          <w:lang w:val="x-none"/>
        </w:rPr>
      </w:r>
      <w:r w:rsidR="00A16525" w:rsidRPr="00843636">
        <w:rPr>
          <w:rFonts w:ascii="Arial" w:hAnsi="Arial"/>
          <w:b/>
          <w:lang w:val="x-none"/>
        </w:rPr>
        <w:fldChar w:fldCharType="separate"/>
      </w:r>
      <w:r w:rsidR="00A16525" w:rsidRPr="00843636">
        <w:rPr>
          <w:rFonts w:ascii="Arial" w:hAnsi="Arial"/>
          <w:b/>
          <w:lang w:val="x-none"/>
        </w:rPr>
        <w:t>A.2.1.4.2</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Macro</w:t>
      </w:r>
      <w:r w:rsidR="00A16525" w:rsidRPr="00CA0EE5">
        <w:rPr>
          <w:rFonts w:ascii="Arial" w:hAnsi="Arial"/>
          <w:b/>
          <w:lang w:val="x-none"/>
        </w:rPr>
        <w:t xml:space="preserve"> aggressor </w:t>
      </w:r>
      <w:r w:rsidR="00A16525" w:rsidRPr="00CA0EE5">
        <w:rPr>
          <w:rFonts w:ascii="Arial" w:hAnsi="Arial"/>
          <w:b/>
          <w:lang w:val="en-US"/>
        </w:rPr>
        <w:t>Macro DL</w:t>
      </w:r>
      <w:r w:rsidR="00A16525" w:rsidRPr="0030279C">
        <w:rPr>
          <w:rFonts w:ascii="Arial" w:hAnsi="Arial"/>
          <w:b/>
          <w:lang w:val="x-none"/>
        </w:rPr>
        <w:t xml:space="preserve"> victim</w:t>
      </w:r>
      <w:r w:rsidR="00A16525" w:rsidRPr="009531ED">
        <w:rPr>
          <w:rFonts w:ascii="Arial" w:hAnsi="Arial"/>
          <w:b/>
          <w:lang w:val="en-US"/>
        </w:rPr>
        <w:t>, 10% traffic</w:t>
      </w:r>
    </w:p>
    <w:p w14:paraId="1AF7B82D" w14:textId="53FA558B" w:rsidR="00A16525" w:rsidRPr="009531ED" w:rsidRDefault="00A16525" w:rsidP="001457DF">
      <w:pPr>
        <w:pStyle w:val="Heading3"/>
      </w:pPr>
      <w:bookmarkStart w:id="472" w:name="_Ref8957874"/>
      <w:bookmarkStart w:id="473" w:name="_Toc9043092"/>
      <w:r w:rsidRPr="009531ED">
        <w:t>A.2.1.5</w:t>
      </w:r>
      <w:r w:rsidR="00927684">
        <w:tab/>
      </w:r>
      <w:r w:rsidRPr="009531ED">
        <w:t>Qualcomm</w:t>
      </w:r>
      <w:bookmarkEnd w:id="472"/>
      <w:bookmarkEnd w:id="473"/>
    </w:p>
    <w:p w14:paraId="2C6162B3" w14:textId="77777777" w:rsidR="00A16525" w:rsidRPr="009531ED" w:rsidRDefault="00A16525" w:rsidP="00A16525">
      <w:pPr>
        <w:keepNext/>
      </w:pPr>
      <w:r w:rsidRPr="009531ED">
        <w:rPr>
          <w:noProof/>
          <w:lang w:val="en-US" w:eastAsia="ko-KR"/>
        </w:rPr>
        <w:drawing>
          <wp:inline distT="0" distB="0" distL="0" distR="0" wp14:anchorId="535A723C" wp14:editId="7789F205">
            <wp:extent cx="2669330" cy="1769424"/>
            <wp:effectExtent l="0" t="0" r="0" b="254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2702514" cy="1791421"/>
                    </a:xfrm>
                    <a:prstGeom prst="rect">
                      <a:avLst/>
                    </a:prstGeom>
                    <a:noFill/>
                    <a:ln>
                      <a:noFill/>
                    </a:ln>
                  </pic:spPr>
                </pic:pic>
              </a:graphicData>
            </a:graphic>
          </wp:inline>
        </w:drawing>
      </w:r>
      <w:r w:rsidRPr="00843636">
        <w:rPr>
          <w:noProof/>
          <w:lang w:val="en-US" w:eastAsia="ko-KR"/>
        </w:rPr>
        <w:drawing>
          <wp:inline distT="0" distB="0" distL="0" distR="0" wp14:anchorId="77F7D2A8" wp14:editId="0216B004">
            <wp:extent cx="3021245" cy="1727316"/>
            <wp:effectExtent l="0" t="0" r="8255" b="635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3036862" cy="1736245"/>
                    </a:xfrm>
                    <a:prstGeom prst="rect">
                      <a:avLst/>
                    </a:prstGeom>
                    <a:noFill/>
                    <a:ln>
                      <a:noFill/>
                    </a:ln>
                  </pic:spPr>
                </pic:pic>
              </a:graphicData>
            </a:graphic>
          </wp:inline>
        </w:drawing>
      </w:r>
    </w:p>
    <w:p w14:paraId="2F144A64" w14:textId="3D4983AB" w:rsidR="00A16525" w:rsidRPr="001457DF" w:rsidRDefault="000F46E6" w:rsidP="00A16525">
      <w:pPr>
        <w:pStyle w:val="Caption"/>
        <w:jc w:val="center"/>
        <w:rPr>
          <w:rFonts w:ascii="Arial" w:hAnsi="Arial" w:cs="Arial"/>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_Ref8957874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A.2.1.5</w:t>
      </w:r>
      <w:r w:rsidR="00A16525" w:rsidRPr="001457DF">
        <w:rPr>
          <w:rFonts w:ascii="Arial" w:hAnsi="Arial" w:cs="Arial"/>
        </w:rPr>
        <w:fldChar w:fldCharType="end"/>
      </w:r>
      <w:r w:rsidR="00A16525" w:rsidRPr="001457DF">
        <w:rPr>
          <w:rFonts w:ascii="Arial" w:hAnsi="Arial" w:cs="Arial"/>
        </w:rPr>
        <w:t>: Comparison of SINR and throughput performance with ACI in UMa-to-UMa scenario</w:t>
      </w:r>
    </w:p>
    <w:p w14:paraId="38769E3E" w14:textId="45B09FE5" w:rsidR="00A16525" w:rsidRPr="009B5A9D" w:rsidRDefault="00A16525" w:rsidP="001457DF">
      <w:pPr>
        <w:pStyle w:val="Heading2"/>
      </w:pPr>
      <w:bookmarkStart w:id="474" w:name="_Toc9043093"/>
      <w:r w:rsidRPr="009B5A9D">
        <w:lastRenderedPageBreak/>
        <w:t>A.2.2</w:t>
      </w:r>
      <w:r w:rsidR="00927684">
        <w:tab/>
      </w:r>
      <w:r w:rsidRPr="009B5A9D">
        <w:t>Scenario 10: 30GHz Macro → Macro (UL)</w:t>
      </w:r>
      <w:bookmarkEnd w:id="474"/>
    </w:p>
    <w:p w14:paraId="39A1880A" w14:textId="23F2EB56" w:rsidR="00A16525" w:rsidRPr="002F6FF2" w:rsidRDefault="00A16525" w:rsidP="001457DF">
      <w:pPr>
        <w:pStyle w:val="Heading3"/>
      </w:pPr>
      <w:bookmarkStart w:id="475" w:name="_Toc9043094"/>
      <w:r w:rsidRPr="002F6FF2">
        <w:t>A.2.2.1</w:t>
      </w:r>
      <w:r w:rsidR="00927684">
        <w:tab/>
      </w:r>
      <w:r w:rsidRPr="002F6FF2">
        <w:t>Ericsson</w:t>
      </w:r>
      <w:bookmarkEnd w:id="475"/>
    </w:p>
    <w:p w14:paraId="04ECC778" w14:textId="393AFF3C" w:rsidR="00A16525" w:rsidRPr="001761A9" w:rsidRDefault="00A16525" w:rsidP="001457DF">
      <w:pPr>
        <w:pStyle w:val="Heading4"/>
      </w:pPr>
      <w:bookmarkStart w:id="476" w:name="_Toc9043095"/>
      <w:r w:rsidRPr="009132C5">
        <w:t>A.2.2.1.1</w:t>
      </w:r>
      <w:r w:rsidR="00927684">
        <w:tab/>
      </w:r>
      <w:r w:rsidRPr="001761A9">
        <w:t>100% grid shift</w:t>
      </w:r>
      <w:bookmarkEnd w:id="476"/>
    </w:p>
    <w:p w14:paraId="0AAD0649" w14:textId="275E7518" w:rsidR="00A16525" w:rsidRPr="001457DF" w:rsidRDefault="00A16525" w:rsidP="001457DF">
      <w:pPr>
        <w:pStyle w:val="Heading5"/>
      </w:pPr>
      <w:bookmarkStart w:id="477" w:name="_Ref8958047"/>
      <w:bookmarkStart w:id="478" w:name="_Toc9043096"/>
      <w:r w:rsidRPr="001457DF">
        <w:t>A.2.2.1.1.1</w:t>
      </w:r>
      <w:r w:rsidR="00927684">
        <w:tab/>
      </w:r>
      <w:r w:rsidRPr="001457DF">
        <w:t>100% Utilization</w:t>
      </w:r>
      <w:bookmarkEnd w:id="477"/>
      <w:bookmarkEnd w:id="478"/>
    </w:p>
    <w:p w14:paraId="2AD6E122" w14:textId="77777777" w:rsidR="00A16525" w:rsidRPr="009531ED" w:rsidRDefault="00A16525" w:rsidP="006076CB">
      <w:r w:rsidRPr="009531ED">
        <w:rPr>
          <w:noProof/>
          <w:lang w:val="en-US" w:eastAsia="ko-KR"/>
        </w:rPr>
        <w:drawing>
          <wp:inline distT="0" distB="0" distL="0" distR="0" wp14:anchorId="75E745A5" wp14:editId="75DE9869">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2752099" cy="2252618"/>
                    </a:xfrm>
                    <a:prstGeom prst="rect">
                      <a:avLst/>
                    </a:prstGeom>
                    <a:noFill/>
                    <a:ln>
                      <a:noFill/>
                    </a:ln>
                  </pic:spPr>
                </pic:pic>
              </a:graphicData>
            </a:graphic>
          </wp:inline>
        </w:drawing>
      </w:r>
      <w:r w:rsidRPr="00843636">
        <w:rPr>
          <w:noProof/>
          <w:lang w:val="en-US" w:eastAsia="ko-KR"/>
        </w:rPr>
        <w:drawing>
          <wp:inline distT="0" distB="0" distL="0" distR="0" wp14:anchorId="5BC9A91F" wp14:editId="6269E0BA">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2990850" cy="2242185"/>
                    </a:xfrm>
                    <a:prstGeom prst="rect">
                      <a:avLst/>
                    </a:prstGeom>
                    <a:noFill/>
                    <a:ln>
                      <a:noFill/>
                    </a:ln>
                  </pic:spPr>
                </pic:pic>
              </a:graphicData>
            </a:graphic>
          </wp:inline>
        </w:drawing>
      </w:r>
    </w:p>
    <w:p w14:paraId="10879B30" w14:textId="5E290A91" w:rsidR="00A16525" w:rsidRPr="001457DF" w:rsidRDefault="00927684" w:rsidP="006076CB">
      <w:pPr>
        <w:jc w:val="center"/>
        <w:rPr>
          <w:rFonts w:ascii="Arial" w:hAnsi="Arial" w:cs="Arial"/>
          <w:b/>
          <w:lang w:val="en-US"/>
        </w:rPr>
      </w:pPr>
      <w:r w:rsidRPr="001457DF">
        <w:rPr>
          <w:rFonts w:ascii="Arial" w:hAnsi="Arial" w:cs="Arial"/>
          <w:b/>
          <w:lang w:eastAsia="ko-KR"/>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_Ref8958047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A.2.2.1.1.1</w:t>
      </w:r>
      <w:r w:rsidR="00A16525" w:rsidRPr="001457DF">
        <w:rPr>
          <w:rFonts w:ascii="Arial" w:hAnsi="Arial" w:cs="Arial"/>
          <w:b/>
        </w:rPr>
        <w:fldChar w:fldCharType="end"/>
      </w:r>
      <w:r w:rsidR="00A16525" w:rsidRPr="001457DF">
        <w:rPr>
          <w:rFonts w:ascii="Arial" w:hAnsi="Arial" w:cs="Arial"/>
          <w:b/>
        </w:rPr>
        <w:t>: Uplink SINR and Throughput CDFs with 100% grid shift, 100% utilization</w:t>
      </w:r>
    </w:p>
    <w:p w14:paraId="3D593F01" w14:textId="6DBEDA74" w:rsidR="00A16525" w:rsidRPr="001457DF" w:rsidRDefault="00A16525" w:rsidP="001457DF">
      <w:pPr>
        <w:pStyle w:val="Heading5"/>
      </w:pPr>
      <w:bookmarkStart w:id="479" w:name="_Ref8958094"/>
      <w:bookmarkStart w:id="480" w:name="_Toc9043097"/>
      <w:r w:rsidRPr="001457DF">
        <w:t>A.2.2.1.1.2</w:t>
      </w:r>
      <w:r w:rsidR="00927684">
        <w:tab/>
      </w:r>
      <w:r w:rsidRPr="001457DF">
        <w:rPr>
          <w:rFonts w:hint="eastAsia"/>
        </w:rPr>
        <w:t>50</w:t>
      </w:r>
      <w:r w:rsidRPr="001457DF">
        <w:t>% Utilization</w:t>
      </w:r>
      <w:bookmarkEnd w:id="479"/>
      <w:bookmarkEnd w:id="480"/>
    </w:p>
    <w:p w14:paraId="23D2D68B" w14:textId="77777777" w:rsidR="00A16525" w:rsidRPr="009531ED" w:rsidRDefault="00A16525" w:rsidP="006076CB">
      <w:r w:rsidRPr="009531ED">
        <w:rPr>
          <w:noProof/>
          <w:lang w:val="en-US" w:eastAsia="ko-KR"/>
        </w:rPr>
        <w:drawing>
          <wp:inline distT="0" distB="0" distL="0" distR="0" wp14:anchorId="12DF30F1" wp14:editId="17653A36">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2741018" cy="2206929"/>
                    </a:xfrm>
                    <a:prstGeom prst="rect">
                      <a:avLst/>
                    </a:prstGeom>
                    <a:noFill/>
                    <a:ln>
                      <a:noFill/>
                    </a:ln>
                  </pic:spPr>
                </pic:pic>
              </a:graphicData>
            </a:graphic>
          </wp:inline>
        </w:drawing>
      </w:r>
      <w:r w:rsidRPr="00843636">
        <w:rPr>
          <w:noProof/>
          <w:lang w:val="en-US" w:eastAsia="ko-KR"/>
        </w:rPr>
        <w:drawing>
          <wp:inline distT="0" distB="0" distL="0" distR="0" wp14:anchorId="2176E6FC" wp14:editId="69882251">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996565" cy="2258695"/>
                    </a:xfrm>
                    <a:prstGeom prst="rect">
                      <a:avLst/>
                    </a:prstGeom>
                    <a:noFill/>
                    <a:ln>
                      <a:noFill/>
                    </a:ln>
                  </pic:spPr>
                </pic:pic>
              </a:graphicData>
            </a:graphic>
          </wp:inline>
        </w:drawing>
      </w:r>
    </w:p>
    <w:p w14:paraId="6A7D496B" w14:textId="7923B285"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_Ref8958094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A.2.2.1.1.2</w:t>
      </w:r>
      <w:r w:rsidR="00A16525" w:rsidRPr="001457DF">
        <w:rPr>
          <w:rFonts w:ascii="Arial" w:hAnsi="Arial" w:cs="Arial"/>
          <w:b/>
        </w:rPr>
        <w:fldChar w:fldCharType="end"/>
      </w:r>
      <w:r w:rsidR="00A16525" w:rsidRPr="001457DF">
        <w:rPr>
          <w:rFonts w:ascii="Arial" w:hAnsi="Arial" w:cs="Arial"/>
          <w:b/>
        </w:rPr>
        <w:t>: Uplink SINR and Throughput CDFs with 100% grid shift, 50% utilization</w:t>
      </w:r>
    </w:p>
    <w:p w14:paraId="63766D2E" w14:textId="4DCF91F2" w:rsidR="00A16525" w:rsidRPr="001457DF" w:rsidRDefault="00A16525" w:rsidP="001457DF">
      <w:pPr>
        <w:pStyle w:val="Heading5"/>
      </w:pPr>
      <w:bookmarkStart w:id="481" w:name="_Ref8958128"/>
      <w:bookmarkStart w:id="482" w:name="_Toc9043098"/>
      <w:r w:rsidRPr="001457DF">
        <w:lastRenderedPageBreak/>
        <w:t>A.2.2.1.1.3</w:t>
      </w:r>
      <w:r w:rsidR="00927684">
        <w:tab/>
      </w:r>
      <w:r w:rsidRPr="001457DF">
        <w:t>10% Utilization</w:t>
      </w:r>
      <w:bookmarkEnd w:id="481"/>
      <w:bookmarkEnd w:id="482"/>
    </w:p>
    <w:p w14:paraId="51475959" w14:textId="77777777" w:rsidR="00A16525" w:rsidRPr="009531ED" w:rsidRDefault="00A16525" w:rsidP="006076CB">
      <w:r w:rsidRPr="009531ED">
        <w:rPr>
          <w:noProof/>
          <w:lang w:val="en-US" w:eastAsia="ko-KR"/>
        </w:rPr>
        <w:drawing>
          <wp:inline distT="0" distB="0" distL="0" distR="0" wp14:anchorId="26997649" wp14:editId="685BA7D5">
            <wp:extent cx="2773680" cy="1739735"/>
            <wp:effectExtent l="0" t="0" r="762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2793303" cy="1752043"/>
                    </a:xfrm>
                    <a:prstGeom prst="rect">
                      <a:avLst/>
                    </a:prstGeom>
                    <a:noFill/>
                    <a:ln>
                      <a:noFill/>
                    </a:ln>
                  </pic:spPr>
                </pic:pic>
              </a:graphicData>
            </a:graphic>
          </wp:inline>
        </w:drawing>
      </w:r>
      <w:r w:rsidRPr="00843636">
        <w:rPr>
          <w:noProof/>
          <w:lang w:val="en-US" w:eastAsia="ko-KR"/>
        </w:rPr>
        <w:drawing>
          <wp:inline distT="0" distB="0" distL="0" distR="0" wp14:anchorId="1F428400" wp14:editId="55CEC3DF">
            <wp:extent cx="2913380" cy="1679970"/>
            <wp:effectExtent l="0" t="0" r="127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2919845" cy="1683698"/>
                    </a:xfrm>
                    <a:prstGeom prst="rect">
                      <a:avLst/>
                    </a:prstGeom>
                    <a:noFill/>
                    <a:ln>
                      <a:noFill/>
                    </a:ln>
                  </pic:spPr>
                </pic:pic>
              </a:graphicData>
            </a:graphic>
          </wp:inline>
        </w:drawing>
      </w:r>
    </w:p>
    <w:p w14:paraId="393B8ACB" w14:textId="798D4541"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_Ref8958128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A.2.2.1.1.3</w:t>
      </w:r>
      <w:r w:rsidR="00A16525" w:rsidRPr="001457DF">
        <w:rPr>
          <w:rFonts w:ascii="Arial" w:hAnsi="Arial" w:cs="Arial"/>
          <w:b/>
        </w:rPr>
        <w:fldChar w:fldCharType="end"/>
      </w:r>
      <w:r w:rsidR="00A16525" w:rsidRPr="001457DF">
        <w:rPr>
          <w:rFonts w:ascii="Arial" w:hAnsi="Arial" w:cs="Arial"/>
          <w:b/>
        </w:rPr>
        <w:t>: Uplink SINR and Throughput CDFs with 100% grid shift, 10% utilization</w:t>
      </w:r>
    </w:p>
    <w:p w14:paraId="3C4850F5" w14:textId="2F1EC9DB" w:rsidR="00A16525" w:rsidRPr="00927684" w:rsidRDefault="00A16525" w:rsidP="001457DF">
      <w:pPr>
        <w:pStyle w:val="Heading4"/>
      </w:pPr>
      <w:bookmarkStart w:id="483" w:name="_Toc9043099"/>
      <w:r w:rsidRPr="00927684">
        <w:t>A.2.2.1.2</w:t>
      </w:r>
      <w:r w:rsidR="00927684">
        <w:tab/>
      </w:r>
      <w:r w:rsidRPr="00927684">
        <w:t>50% grid shift</w:t>
      </w:r>
      <w:bookmarkEnd w:id="483"/>
    </w:p>
    <w:p w14:paraId="3D569E39" w14:textId="4B32A156" w:rsidR="00A16525" w:rsidRPr="001457DF" w:rsidRDefault="00A16525" w:rsidP="001457DF">
      <w:pPr>
        <w:pStyle w:val="Heading5"/>
      </w:pPr>
      <w:bookmarkStart w:id="484" w:name="_Ref8958177"/>
      <w:bookmarkStart w:id="485" w:name="_Toc9043100"/>
      <w:r w:rsidRPr="001457DF">
        <w:t>A.2.2.1.2.1</w:t>
      </w:r>
      <w:r w:rsidR="00927684">
        <w:tab/>
      </w:r>
      <w:r w:rsidRPr="001457DF">
        <w:t>100% Utilization</w:t>
      </w:r>
      <w:bookmarkEnd w:id="484"/>
      <w:bookmarkEnd w:id="485"/>
    </w:p>
    <w:p w14:paraId="3F00B4AB" w14:textId="77777777" w:rsidR="00A16525" w:rsidRPr="009531ED" w:rsidRDefault="00A16525" w:rsidP="006076CB">
      <w:r w:rsidRPr="009531ED">
        <w:rPr>
          <w:noProof/>
          <w:lang w:val="en-US" w:eastAsia="ko-KR"/>
        </w:rPr>
        <w:drawing>
          <wp:inline distT="0" distB="0" distL="0" distR="0" wp14:anchorId="783D33F9" wp14:editId="5B3AB27F">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2742638" cy="2060498"/>
                    </a:xfrm>
                    <a:prstGeom prst="rect">
                      <a:avLst/>
                    </a:prstGeom>
                    <a:noFill/>
                    <a:ln>
                      <a:noFill/>
                    </a:ln>
                  </pic:spPr>
                </pic:pic>
              </a:graphicData>
            </a:graphic>
          </wp:inline>
        </w:drawing>
      </w:r>
      <w:r w:rsidRPr="00843636">
        <w:rPr>
          <w:noProof/>
          <w:lang w:val="en-US" w:eastAsia="ko-KR"/>
        </w:rPr>
        <w:drawing>
          <wp:inline distT="0" distB="0" distL="0" distR="0" wp14:anchorId="19968DD6" wp14:editId="3FCBF82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2969260" cy="2242185"/>
                    </a:xfrm>
                    <a:prstGeom prst="rect">
                      <a:avLst/>
                    </a:prstGeom>
                    <a:noFill/>
                    <a:ln>
                      <a:noFill/>
                    </a:ln>
                  </pic:spPr>
                </pic:pic>
              </a:graphicData>
            </a:graphic>
          </wp:inline>
        </w:drawing>
      </w:r>
    </w:p>
    <w:p w14:paraId="191FD44C" w14:textId="1CDD44D4" w:rsidR="00A16525" w:rsidRPr="001457DF" w:rsidRDefault="00927684" w:rsidP="006076CB">
      <w:pPr>
        <w:jc w:val="center"/>
        <w:rPr>
          <w:rFonts w:ascii="Arial" w:hAnsi="Arial" w:cs="Arial"/>
          <w:b/>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_Ref8958177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A.2.2.1.2.1</w:t>
      </w:r>
      <w:r w:rsidR="00A16525" w:rsidRPr="001457DF">
        <w:rPr>
          <w:rFonts w:ascii="Arial" w:hAnsi="Arial" w:cs="Arial"/>
          <w:b/>
        </w:rPr>
        <w:fldChar w:fldCharType="end"/>
      </w:r>
      <w:r w:rsidR="00A16525" w:rsidRPr="001457DF">
        <w:rPr>
          <w:rFonts w:ascii="Arial" w:hAnsi="Arial" w:cs="Arial"/>
          <w:b/>
        </w:rPr>
        <w:t>: Uplink SINR and Throughput CDFs with 50% grid shift, 100% utilization</w:t>
      </w:r>
    </w:p>
    <w:p w14:paraId="752028B8" w14:textId="706444B8" w:rsidR="00A16525" w:rsidRPr="001457DF" w:rsidRDefault="00A16525" w:rsidP="001457DF">
      <w:pPr>
        <w:pStyle w:val="Heading5"/>
      </w:pPr>
      <w:bookmarkStart w:id="486" w:name="_Ref8958213"/>
      <w:bookmarkStart w:id="487" w:name="_Toc9043101"/>
      <w:r w:rsidRPr="001457DF">
        <w:t>A.2.2.1.2.2</w:t>
      </w:r>
      <w:r w:rsidR="00927684">
        <w:tab/>
      </w:r>
      <w:r w:rsidRPr="001457DF">
        <w:t>50% Utilization</w:t>
      </w:r>
      <w:bookmarkEnd w:id="486"/>
      <w:bookmarkEnd w:id="487"/>
    </w:p>
    <w:p w14:paraId="6DC71520" w14:textId="77777777" w:rsidR="00A16525" w:rsidRPr="009531ED" w:rsidRDefault="00A16525" w:rsidP="006076CB">
      <w:r w:rsidRPr="009531ED">
        <w:rPr>
          <w:noProof/>
          <w:lang w:val="en-US" w:eastAsia="ko-KR"/>
        </w:rPr>
        <w:drawing>
          <wp:inline distT="0" distB="0" distL="0" distR="0" wp14:anchorId="0EFBA67F" wp14:editId="3FA59B25">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739019" cy="2272341"/>
                    </a:xfrm>
                    <a:prstGeom prst="rect">
                      <a:avLst/>
                    </a:prstGeom>
                    <a:noFill/>
                    <a:ln>
                      <a:noFill/>
                    </a:ln>
                  </pic:spPr>
                </pic:pic>
              </a:graphicData>
            </a:graphic>
          </wp:inline>
        </w:drawing>
      </w:r>
      <w:r w:rsidRPr="00843636">
        <w:rPr>
          <w:noProof/>
          <w:lang w:val="en-US" w:eastAsia="ko-KR"/>
        </w:rPr>
        <w:drawing>
          <wp:inline distT="0" distB="0" distL="0" distR="0" wp14:anchorId="10C79246" wp14:editId="299F3180">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3013075" cy="2263775"/>
                    </a:xfrm>
                    <a:prstGeom prst="rect">
                      <a:avLst/>
                    </a:prstGeom>
                    <a:noFill/>
                    <a:ln>
                      <a:noFill/>
                    </a:ln>
                  </pic:spPr>
                </pic:pic>
              </a:graphicData>
            </a:graphic>
          </wp:inline>
        </w:drawing>
      </w:r>
    </w:p>
    <w:p w14:paraId="09825740" w14:textId="06ADB069"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_Ref8958213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A.2.2.1.2.2</w:t>
      </w:r>
      <w:r w:rsidR="00A16525" w:rsidRPr="001457DF">
        <w:rPr>
          <w:rFonts w:ascii="Arial" w:hAnsi="Arial" w:cs="Arial"/>
          <w:b/>
        </w:rPr>
        <w:fldChar w:fldCharType="end"/>
      </w:r>
      <w:r w:rsidR="00A16525" w:rsidRPr="001457DF">
        <w:rPr>
          <w:rFonts w:ascii="Arial" w:hAnsi="Arial" w:cs="Arial"/>
          <w:b/>
        </w:rPr>
        <w:t>: Uplink SINR and Throughput CDFs with 50% grid shift, 50% utilization</w:t>
      </w:r>
    </w:p>
    <w:p w14:paraId="6859F802" w14:textId="51AD36F0" w:rsidR="00A16525" w:rsidRPr="001457DF" w:rsidRDefault="00A16525" w:rsidP="001457DF">
      <w:pPr>
        <w:pStyle w:val="Heading5"/>
      </w:pPr>
      <w:bookmarkStart w:id="488" w:name="_Ref8958275"/>
      <w:bookmarkStart w:id="489" w:name="_Toc9043102"/>
      <w:r w:rsidRPr="001457DF">
        <w:lastRenderedPageBreak/>
        <w:t>A.2.2.1.2.3</w:t>
      </w:r>
      <w:r w:rsidR="00927684">
        <w:tab/>
      </w:r>
      <w:r w:rsidRPr="001457DF">
        <w:t>10% Utilization</w:t>
      </w:r>
      <w:bookmarkEnd w:id="488"/>
      <w:bookmarkEnd w:id="489"/>
    </w:p>
    <w:p w14:paraId="5E8C42AF" w14:textId="77777777" w:rsidR="00A16525" w:rsidRPr="009531ED" w:rsidRDefault="00A16525" w:rsidP="006076CB">
      <w:r w:rsidRPr="009531ED">
        <w:rPr>
          <w:noProof/>
          <w:lang w:val="en-US" w:eastAsia="ko-KR"/>
        </w:rPr>
        <w:drawing>
          <wp:inline distT="0" distB="0" distL="0" distR="0" wp14:anchorId="559C436D" wp14:editId="03EB103D">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2725790" cy="2273288"/>
                    </a:xfrm>
                    <a:prstGeom prst="rect">
                      <a:avLst/>
                    </a:prstGeom>
                    <a:noFill/>
                    <a:ln>
                      <a:noFill/>
                    </a:ln>
                  </pic:spPr>
                </pic:pic>
              </a:graphicData>
            </a:graphic>
          </wp:inline>
        </w:drawing>
      </w:r>
      <w:r w:rsidRPr="00843636">
        <w:rPr>
          <w:noProof/>
          <w:lang w:val="en-US" w:eastAsia="ko-KR"/>
        </w:rPr>
        <w:drawing>
          <wp:inline distT="0" distB="0" distL="0" distR="0" wp14:anchorId="5D29993A" wp14:editId="6BDAB02D">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3035300" cy="2275205"/>
                    </a:xfrm>
                    <a:prstGeom prst="rect">
                      <a:avLst/>
                    </a:prstGeom>
                    <a:noFill/>
                    <a:ln>
                      <a:noFill/>
                    </a:ln>
                  </pic:spPr>
                </pic:pic>
              </a:graphicData>
            </a:graphic>
          </wp:inline>
        </w:drawing>
      </w:r>
    </w:p>
    <w:p w14:paraId="45E72B3C" w14:textId="7CE79E81" w:rsidR="00A16525" w:rsidRPr="001457DF" w:rsidRDefault="00927684" w:rsidP="006076CB">
      <w:pPr>
        <w:jc w:val="center"/>
        <w:rPr>
          <w:rFonts w:ascii="Arial" w:hAnsi="Arial" w:cs="Arial"/>
          <w:b/>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_Ref8958275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A.2.2.1.2.3</w:t>
      </w:r>
      <w:r w:rsidR="00A16525" w:rsidRPr="001457DF">
        <w:rPr>
          <w:rFonts w:ascii="Arial" w:hAnsi="Arial" w:cs="Arial"/>
          <w:b/>
        </w:rPr>
        <w:fldChar w:fldCharType="end"/>
      </w:r>
      <w:r w:rsidR="00A16525" w:rsidRPr="001457DF">
        <w:rPr>
          <w:rFonts w:ascii="Arial" w:hAnsi="Arial" w:cs="Arial"/>
          <w:b/>
        </w:rPr>
        <w:t>: Uplink SINR and Throughput CDFs with 50% grid shift, 10% utilization</w:t>
      </w:r>
    </w:p>
    <w:p w14:paraId="507279B5" w14:textId="7D2164D5" w:rsidR="00A16525" w:rsidRPr="00995A3F" w:rsidRDefault="00A16525" w:rsidP="001457DF">
      <w:pPr>
        <w:pStyle w:val="Heading3"/>
      </w:pPr>
      <w:bookmarkStart w:id="490" w:name="_Ref8958324"/>
      <w:bookmarkStart w:id="491" w:name="_Toc9043103"/>
      <w:r w:rsidRPr="00995A3F">
        <w:t>A.2.2.2</w:t>
      </w:r>
      <w:r w:rsidR="00927684">
        <w:tab/>
      </w:r>
      <w:r w:rsidRPr="00995A3F">
        <w:t>Huawei</w:t>
      </w:r>
      <w:bookmarkEnd w:id="490"/>
      <w:bookmarkEnd w:id="491"/>
    </w:p>
    <w:p w14:paraId="52B3F795" w14:textId="77777777" w:rsidR="00A16525" w:rsidRPr="009531ED" w:rsidRDefault="00A16525" w:rsidP="006076CB">
      <w:pPr>
        <w:rPr>
          <w:lang w:val="sv-SE" w:eastAsia="zh-CN"/>
        </w:rPr>
      </w:pPr>
      <w:r w:rsidRPr="009531ED">
        <w:rPr>
          <w:noProof/>
          <w:lang w:val="en-US" w:eastAsia="ko-KR"/>
        </w:rPr>
        <w:drawing>
          <wp:inline distT="0" distB="0" distL="0" distR="0" wp14:anchorId="29870383" wp14:editId="05B08BBA">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4CC63EBF" wp14:editId="60ED1FD5">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3043540" cy="2280116"/>
                    </a:xfrm>
                    <a:prstGeom prst="rect">
                      <a:avLst/>
                    </a:prstGeom>
                    <a:noFill/>
                    <a:ln w="9525">
                      <a:noFill/>
                      <a:miter lim="800000"/>
                      <a:headEnd/>
                      <a:tailEnd/>
                    </a:ln>
                  </pic:spPr>
                </pic:pic>
              </a:graphicData>
            </a:graphic>
          </wp:inline>
        </w:drawing>
      </w:r>
    </w:p>
    <w:p w14:paraId="5D2DFF5F" w14:textId="34F68B06" w:rsidR="00A16525" w:rsidRPr="001761A9" w:rsidRDefault="00927684" w:rsidP="006076CB">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_Ref8958324 \r \h </w:instrText>
      </w:r>
      <w:r w:rsidR="00A16525" w:rsidRPr="00843636">
        <w:rPr>
          <w:lang w:eastAsia="zh-CN"/>
        </w:rPr>
      </w:r>
      <w:r w:rsidR="00A16525" w:rsidRPr="00843636">
        <w:rPr>
          <w:lang w:eastAsia="zh-CN"/>
        </w:rPr>
        <w:fldChar w:fldCharType="separate"/>
      </w:r>
      <w:r w:rsidR="00A16525" w:rsidRPr="00843636">
        <w:rPr>
          <w:lang w:eastAsia="zh-CN"/>
        </w:rPr>
        <w:t>A.2.2.2</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rFonts w:hint="eastAsia"/>
          <w:lang w:eastAsia="zh-CN"/>
        </w:rPr>
        <w:t xml:space="preserve"> </w:t>
      </w:r>
      <w:r w:rsidR="00A16525" w:rsidRPr="009B5A9D">
        <w:rPr>
          <w:lang w:eastAsia="zh-CN"/>
        </w:rPr>
        <w:t xml:space="preserve">and </w:t>
      </w:r>
      <w:r w:rsidR="00A16525" w:rsidRPr="002F6FF2">
        <w:t>throughput</w:t>
      </w:r>
      <w:r w:rsidR="00A16525" w:rsidRPr="009132C5">
        <w:rPr>
          <w:rFonts w:hint="eastAsia"/>
          <w:lang w:eastAsia="zh-CN"/>
        </w:rPr>
        <w:t xml:space="preserve"> from </w:t>
      </w:r>
      <w:r w:rsidR="00A16525" w:rsidRPr="001761A9">
        <w:rPr>
          <w:lang w:eastAsia="zh-CN"/>
        </w:rPr>
        <w:t>Huawei</w:t>
      </w:r>
    </w:p>
    <w:p w14:paraId="48AABD19" w14:textId="052642CF" w:rsidR="00A16525" w:rsidRPr="001761A9" w:rsidRDefault="00A16525" w:rsidP="001457DF">
      <w:pPr>
        <w:pStyle w:val="Heading3"/>
      </w:pPr>
      <w:bookmarkStart w:id="492" w:name="_Ref8958352"/>
      <w:bookmarkStart w:id="493" w:name="_Toc9043104"/>
      <w:r w:rsidRPr="001761A9">
        <w:lastRenderedPageBreak/>
        <w:t>A.2.2.3</w:t>
      </w:r>
      <w:r w:rsidR="00927684">
        <w:tab/>
      </w:r>
      <w:r w:rsidRPr="001761A9">
        <w:t>LGE</w:t>
      </w:r>
      <w:bookmarkEnd w:id="492"/>
      <w:bookmarkEnd w:id="493"/>
    </w:p>
    <w:p w14:paraId="59253CE6" w14:textId="77777777" w:rsidR="00A16525" w:rsidRPr="009531ED" w:rsidRDefault="00A16525" w:rsidP="00A16525">
      <w:pPr>
        <w:jc w:val="center"/>
      </w:pPr>
      <w:r w:rsidRPr="009531ED">
        <w:rPr>
          <w:noProof/>
          <w:lang w:val="en-US" w:eastAsia="ko-KR"/>
        </w:rPr>
        <w:drawing>
          <wp:inline distT="0" distB="0" distL="0" distR="0" wp14:anchorId="05F0CC9A" wp14:editId="01E5D749">
            <wp:extent cx="5039995" cy="2677886"/>
            <wp:effectExtent l="0" t="0" r="8255" b="8255"/>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049E3513" w14:textId="5FDCE071" w:rsidR="00A16525" w:rsidRPr="001457DF" w:rsidRDefault="00927684" w:rsidP="00A16525">
      <w:pPr>
        <w:pStyle w:val="Caption"/>
        <w:jc w:val="center"/>
        <w:rPr>
          <w:rFonts w:ascii="Arial" w:hAnsi="Arial" w:cs="Arial"/>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_Ref8958352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A.2.2.3</w:t>
      </w:r>
      <w:r w:rsidR="00A16525" w:rsidRPr="001457DF">
        <w:rPr>
          <w:rFonts w:ascii="Arial" w:hAnsi="Arial" w:cs="Arial"/>
        </w:rPr>
        <w:fldChar w:fldCharType="end"/>
      </w:r>
      <w:r w:rsidR="00A16525" w:rsidRPr="001457DF">
        <w:rPr>
          <w:rFonts w:ascii="Arial" w:hAnsi="Arial" w:cs="Arial"/>
        </w:rPr>
        <w:t>: Macro-to-Macro SINR result (victim: UL)</w:t>
      </w:r>
    </w:p>
    <w:p w14:paraId="4466D47F" w14:textId="27DDA364" w:rsidR="00A16525" w:rsidRPr="009B5A9D" w:rsidRDefault="00A16525" w:rsidP="001457DF">
      <w:pPr>
        <w:pStyle w:val="Heading2"/>
      </w:pPr>
      <w:bookmarkStart w:id="494" w:name="_Toc9043105"/>
      <w:r w:rsidRPr="00995A3F">
        <w:t>A.2.3</w:t>
      </w:r>
      <w:r w:rsidR="00927684">
        <w:tab/>
      </w:r>
      <w:r w:rsidRPr="009B5A9D">
        <w:t>Scenario 11: 30GHz Micro → Micro (UL)</w:t>
      </w:r>
      <w:bookmarkEnd w:id="494"/>
    </w:p>
    <w:p w14:paraId="37F2E7A0" w14:textId="7CD202E6" w:rsidR="00A16525" w:rsidRPr="002F6FF2" w:rsidRDefault="00A16525" w:rsidP="001457DF">
      <w:pPr>
        <w:pStyle w:val="Heading3"/>
      </w:pPr>
      <w:bookmarkStart w:id="495" w:name="_Ref8958661"/>
      <w:bookmarkStart w:id="496" w:name="_Toc9043106"/>
      <w:r w:rsidRPr="002F6FF2">
        <w:t>A.2.3.1</w:t>
      </w:r>
      <w:r w:rsidR="00927684">
        <w:tab/>
      </w:r>
      <w:r w:rsidRPr="002F6FF2">
        <w:t>Ericsson</w:t>
      </w:r>
      <w:bookmarkEnd w:id="495"/>
      <w:bookmarkEnd w:id="496"/>
    </w:p>
    <w:p w14:paraId="7CACB6A5" w14:textId="77777777" w:rsidR="00A16525" w:rsidRPr="009531ED" w:rsidRDefault="00A16525" w:rsidP="006076CB">
      <w:pPr>
        <w:rPr>
          <w:rFonts w:cs="Arial"/>
        </w:rPr>
      </w:pPr>
      <w:r w:rsidRPr="009531ED">
        <w:rPr>
          <w:noProof/>
          <w:lang w:val="en-US" w:eastAsia="ko-KR"/>
        </w:rPr>
        <w:drawing>
          <wp:inline distT="0" distB="0" distL="0" distR="0" wp14:anchorId="6980CCDB" wp14:editId="3BDC18CF">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2855683" cy="2159204"/>
                    </a:xfrm>
                    <a:prstGeom prst="rect">
                      <a:avLst/>
                    </a:prstGeom>
                    <a:noFill/>
                    <a:ln>
                      <a:noFill/>
                    </a:ln>
                  </pic:spPr>
                </pic:pic>
              </a:graphicData>
            </a:graphic>
          </wp:inline>
        </w:drawing>
      </w:r>
      <w:r w:rsidRPr="00843636">
        <w:rPr>
          <w:noProof/>
          <w:lang w:val="en-US" w:eastAsia="ko-KR"/>
        </w:rPr>
        <w:drawing>
          <wp:inline distT="0" distB="0" distL="0" distR="0" wp14:anchorId="651062DD" wp14:editId="40AD9C64">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2873463" cy="2163831"/>
                    </a:xfrm>
                    <a:prstGeom prst="rect">
                      <a:avLst/>
                    </a:prstGeom>
                    <a:noFill/>
                    <a:ln>
                      <a:noFill/>
                    </a:ln>
                  </pic:spPr>
                </pic:pic>
              </a:graphicData>
            </a:graphic>
          </wp:inline>
        </w:drawing>
      </w:r>
    </w:p>
    <w:p w14:paraId="08E7C9C3" w14:textId="6B798D61"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_Ref8958661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A.2.3.1</w:t>
      </w:r>
      <w:r w:rsidR="00A16525" w:rsidRPr="001457DF">
        <w:rPr>
          <w:rFonts w:ascii="Arial" w:hAnsi="Arial" w:cs="Arial"/>
          <w:b/>
        </w:rPr>
        <w:fldChar w:fldCharType="end"/>
      </w:r>
      <w:r w:rsidR="00A16525" w:rsidRPr="001457DF">
        <w:rPr>
          <w:rFonts w:ascii="Arial" w:hAnsi="Arial" w:cs="Arial"/>
          <w:b/>
        </w:rPr>
        <w:t>: CDF for the SINR and throughput for the UL victim.</w:t>
      </w:r>
    </w:p>
    <w:p w14:paraId="3F33EE05" w14:textId="1FC62E03" w:rsidR="00A16525" w:rsidRPr="009B5A9D" w:rsidRDefault="00A16525" w:rsidP="001457DF">
      <w:pPr>
        <w:pStyle w:val="Heading3"/>
      </w:pPr>
      <w:bookmarkStart w:id="497" w:name="_Ref8958712"/>
      <w:bookmarkStart w:id="498" w:name="_Toc9043107"/>
      <w:r w:rsidRPr="009B5A9D">
        <w:lastRenderedPageBreak/>
        <w:t>A.2.3.2</w:t>
      </w:r>
      <w:r w:rsidR="00927684">
        <w:tab/>
      </w:r>
      <w:r w:rsidRPr="009B5A9D">
        <w:t>Huawei</w:t>
      </w:r>
      <w:bookmarkEnd w:id="497"/>
      <w:bookmarkEnd w:id="498"/>
    </w:p>
    <w:p w14:paraId="463F07CA" w14:textId="77777777" w:rsidR="00A16525" w:rsidRPr="009531ED" w:rsidRDefault="00A16525" w:rsidP="00A16525">
      <w:pPr>
        <w:rPr>
          <w:lang w:val="sv-SE" w:eastAsia="zh-CN"/>
        </w:rPr>
      </w:pPr>
      <w:r w:rsidRPr="009531ED">
        <w:rPr>
          <w:noProof/>
          <w:lang w:val="en-US" w:eastAsia="ko-KR"/>
        </w:rPr>
        <w:drawing>
          <wp:inline distT="0" distB="0" distL="0" distR="0" wp14:anchorId="5F557594" wp14:editId="6C3BBCE0">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cstate="email">
                      <a:extLst>
                        <a:ext uri="{28A0092B-C50C-407E-A947-70E740481C1C}">
                          <a14:useLocalDpi xmlns:a14="http://schemas.microsoft.com/office/drawing/2010/main"/>
                        </a:ext>
                      </a:extLst>
                    </a:blip>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67F10201" wp14:editId="4AC9D423">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email">
                      <a:extLst>
                        <a:ext uri="{28A0092B-C50C-407E-A947-70E740481C1C}">
                          <a14:useLocalDpi xmlns:a14="http://schemas.microsoft.com/office/drawing/2010/main"/>
                        </a:ext>
                      </a:extLst>
                    </a:blip>
                    <a:srcRect/>
                    <a:stretch>
                      <a:fillRect/>
                    </a:stretch>
                  </pic:blipFill>
                  <pic:spPr bwMode="auto">
                    <a:xfrm>
                      <a:off x="0" y="0"/>
                      <a:ext cx="3053790" cy="2288978"/>
                    </a:xfrm>
                    <a:prstGeom prst="rect">
                      <a:avLst/>
                    </a:prstGeom>
                    <a:noFill/>
                    <a:ln w="9525">
                      <a:noFill/>
                      <a:miter lim="800000"/>
                      <a:headEnd/>
                      <a:tailEnd/>
                    </a:ln>
                  </pic:spPr>
                </pic:pic>
              </a:graphicData>
            </a:graphic>
          </wp:inline>
        </w:drawing>
      </w:r>
    </w:p>
    <w:p w14:paraId="7B1A9F47" w14:textId="0A056BC7" w:rsidR="00A16525" w:rsidRPr="009132C5" w:rsidRDefault="00927684" w:rsidP="00A16525">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_Ref8958712 \r \h </w:instrText>
      </w:r>
      <w:r w:rsidR="00A16525" w:rsidRPr="00843636">
        <w:rPr>
          <w:lang w:eastAsia="zh-CN"/>
        </w:rPr>
      </w:r>
      <w:r w:rsidR="00A16525" w:rsidRPr="00843636">
        <w:rPr>
          <w:lang w:eastAsia="zh-CN"/>
        </w:rPr>
        <w:fldChar w:fldCharType="separate"/>
      </w:r>
      <w:r w:rsidR="00A16525" w:rsidRPr="00843636">
        <w:rPr>
          <w:lang w:eastAsia="zh-CN"/>
        </w:rPr>
        <w:t>A.2.3.2</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475D7143" w14:textId="10DFF7B1" w:rsidR="00A16525" w:rsidRPr="001761A9" w:rsidRDefault="00A16525" w:rsidP="001457DF">
      <w:pPr>
        <w:pStyle w:val="Heading2"/>
      </w:pPr>
      <w:bookmarkStart w:id="499" w:name="_Toc9043108"/>
      <w:r w:rsidRPr="009132C5">
        <w:t>A.2.4</w:t>
      </w:r>
      <w:r w:rsidR="00927684">
        <w:tab/>
      </w:r>
      <w:r w:rsidRPr="009132C5">
        <w:t xml:space="preserve">Scenario </w:t>
      </w:r>
      <w:r w:rsidRPr="001761A9">
        <w:t>12: 30GHz Micro → Micro (DL)</w:t>
      </w:r>
      <w:bookmarkEnd w:id="499"/>
    </w:p>
    <w:p w14:paraId="66CEE497" w14:textId="7B2E0987" w:rsidR="00A16525" w:rsidRPr="0030279C" w:rsidRDefault="00A16525" w:rsidP="001457DF">
      <w:pPr>
        <w:pStyle w:val="Heading3"/>
      </w:pPr>
      <w:bookmarkStart w:id="500" w:name="_Ref8958745"/>
      <w:bookmarkStart w:id="501" w:name="_Toc9043109"/>
      <w:r w:rsidRPr="0030279C">
        <w:t>A.2.4.1</w:t>
      </w:r>
      <w:r w:rsidR="00927684">
        <w:tab/>
      </w:r>
      <w:r w:rsidRPr="0030279C">
        <w:t>Ericsson</w:t>
      </w:r>
      <w:bookmarkEnd w:id="500"/>
      <w:bookmarkEnd w:id="501"/>
    </w:p>
    <w:p w14:paraId="2A24591C" w14:textId="77777777" w:rsidR="00A16525" w:rsidRPr="009531ED" w:rsidRDefault="00A16525" w:rsidP="006076CB">
      <w:pPr>
        <w:jc w:val="center"/>
        <w:rPr>
          <w:rFonts w:cs="Arial"/>
        </w:rPr>
      </w:pPr>
      <w:r w:rsidRPr="009531ED">
        <w:rPr>
          <w:noProof/>
          <w:lang w:val="en-US" w:eastAsia="ko-KR"/>
        </w:rPr>
        <w:drawing>
          <wp:inline distT="0" distB="0" distL="0" distR="0" wp14:anchorId="65D86AAE" wp14:editId="2167A2DE">
            <wp:extent cx="2703008" cy="1822739"/>
            <wp:effectExtent l="0" t="0" r="2540" b="635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3" cstate="email">
                      <a:extLst>
                        <a:ext uri="{28A0092B-C50C-407E-A947-70E740481C1C}">
                          <a14:useLocalDpi xmlns:a14="http://schemas.microsoft.com/office/drawing/2010/main"/>
                        </a:ext>
                      </a:extLst>
                    </a:blip>
                    <a:srcRect/>
                    <a:stretch>
                      <a:fillRect/>
                    </a:stretch>
                  </pic:blipFill>
                  <pic:spPr bwMode="auto">
                    <a:xfrm>
                      <a:off x="0" y="0"/>
                      <a:ext cx="2717364" cy="1832420"/>
                    </a:xfrm>
                    <a:prstGeom prst="rect">
                      <a:avLst/>
                    </a:prstGeom>
                    <a:noFill/>
                    <a:ln>
                      <a:noFill/>
                    </a:ln>
                  </pic:spPr>
                </pic:pic>
              </a:graphicData>
            </a:graphic>
          </wp:inline>
        </w:drawing>
      </w:r>
      <w:r w:rsidRPr="00843636">
        <w:rPr>
          <w:noProof/>
          <w:lang w:val="en-US" w:eastAsia="ko-KR"/>
        </w:rPr>
        <w:drawing>
          <wp:inline distT="0" distB="0" distL="0" distR="0" wp14:anchorId="16F4E4B4" wp14:editId="1FDFEAB4">
            <wp:extent cx="2885440" cy="179296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4" cstate="email">
                      <a:extLst>
                        <a:ext uri="{28A0092B-C50C-407E-A947-70E740481C1C}">
                          <a14:useLocalDpi xmlns:a14="http://schemas.microsoft.com/office/drawing/2010/main"/>
                        </a:ext>
                      </a:extLst>
                    </a:blip>
                    <a:srcRect/>
                    <a:stretch>
                      <a:fillRect/>
                    </a:stretch>
                  </pic:blipFill>
                  <pic:spPr bwMode="auto">
                    <a:xfrm>
                      <a:off x="0" y="0"/>
                      <a:ext cx="2888033" cy="1794571"/>
                    </a:xfrm>
                    <a:prstGeom prst="rect">
                      <a:avLst/>
                    </a:prstGeom>
                    <a:noFill/>
                    <a:ln>
                      <a:noFill/>
                    </a:ln>
                  </pic:spPr>
                </pic:pic>
              </a:graphicData>
            </a:graphic>
          </wp:inline>
        </w:drawing>
      </w:r>
    </w:p>
    <w:p w14:paraId="4F7B625C" w14:textId="50132888" w:rsidR="00A16525" w:rsidRPr="001457DF" w:rsidRDefault="00927684"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_Ref8958745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A.2.4.1</w:t>
      </w:r>
      <w:r w:rsidR="00A16525" w:rsidRPr="001457DF">
        <w:rPr>
          <w:rFonts w:ascii="Arial" w:hAnsi="Arial" w:cs="Arial"/>
          <w:b/>
        </w:rPr>
        <w:fldChar w:fldCharType="end"/>
      </w:r>
      <w:r w:rsidR="00A16525" w:rsidRPr="001457DF">
        <w:rPr>
          <w:rFonts w:ascii="Arial" w:hAnsi="Arial" w:cs="Arial"/>
          <w:b/>
        </w:rPr>
        <w:t>: CDF for the SINR and throughput for the DL victim.</w:t>
      </w:r>
    </w:p>
    <w:p w14:paraId="4B793F6F" w14:textId="30308425" w:rsidR="00A16525" w:rsidRPr="009B5A9D" w:rsidRDefault="00A16525" w:rsidP="001457DF">
      <w:pPr>
        <w:pStyle w:val="Heading3"/>
      </w:pPr>
      <w:bookmarkStart w:id="502" w:name="_Ref8958799"/>
      <w:bookmarkStart w:id="503" w:name="_Toc9043110"/>
      <w:r w:rsidRPr="009B5A9D">
        <w:t>A.2.4.2</w:t>
      </w:r>
      <w:r w:rsidR="00927684">
        <w:tab/>
      </w:r>
      <w:r w:rsidRPr="009B5A9D">
        <w:t>Huawei</w:t>
      </w:r>
      <w:bookmarkEnd w:id="502"/>
      <w:bookmarkEnd w:id="503"/>
    </w:p>
    <w:p w14:paraId="05836144" w14:textId="77777777" w:rsidR="00A16525" w:rsidRPr="009531ED" w:rsidRDefault="00A16525" w:rsidP="006076CB">
      <w:pPr>
        <w:jc w:val="center"/>
        <w:rPr>
          <w:lang w:val="sv-SE" w:eastAsia="zh-CN"/>
        </w:rPr>
      </w:pPr>
      <w:r w:rsidRPr="009531ED">
        <w:rPr>
          <w:noProof/>
          <w:lang w:val="en-US" w:eastAsia="ko-KR"/>
        </w:rPr>
        <w:drawing>
          <wp:inline distT="0" distB="0" distL="0" distR="0" wp14:anchorId="4A085E57" wp14:editId="23049195">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3929C35E" wp14:editId="1B4AD8B0">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3006482" cy="2253516"/>
                    </a:xfrm>
                    <a:prstGeom prst="rect">
                      <a:avLst/>
                    </a:prstGeom>
                    <a:noFill/>
                    <a:ln w="9525">
                      <a:noFill/>
                      <a:miter lim="800000"/>
                      <a:headEnd/>
                      <a:tailEnd/>
                    </a:ln>
                  </pic:spPr>
                </pic:pic>
              </a:graphicData>
            </a:graphic>
          </wp:inline>
        </w:drawing>
      </w:r>
    </w:p>
    <w:p w14:paraId="1C371C50" w14:textId="41A24C5E" w:rsidR="00A16525" w:rsidRPr="002F6FF2" w:rsidRDefault="00927684" w:rsidP="006076CB">
      <w:pPr>
        <w:pStyle w:val="TF"/>
        <w:rPr>
          <w:lang w:eastAsia="zh-CN"/>
        </w:rPr>
      </w:pPr>
      <w:r>
        <w:t xml:space="preserve">Figure </w:t>
      </w:r>
      <w:r w:rsidR="00A16525" w:rsidRPr="00843636">
        <w:fldChar w:fldCharType="begin"/>
      </w:r>
      <w:r w:rsidR="00A16525" w:rsidRPr="009531ED">
        <w:instrText xml:space="preserve"> REF _Ref8958799 \r \h </w:instrText>
      </w:r>
      <w:r w:rsidR="00A16525" w:rsidRPr="00843636">
        <w:fldChar w:fldCharType="separate"/>
      </w:r>
      <w:r w:rsidR="00A16525" w:rsidRPr="00843636">
        <w:t>A.2.4.2</w:t>
      </w:r>
      <w:r w:rsidR="00A16525" w:rsidRPr="00843636">
        <w:fldChar w:fldCharType="end"/>
      </w:r>
      <w:r w:rsidR="00A16525" w:rsidRPr="009531ED">
        <w:t>: CDF of DL SINR</w:t>
      </w:r>
      <w:r w:rsidR="00A16525" w:rsidRPr="00843636">
        <w:rPr>
          <w:rFonts w:hint="eastAsia"/>
          <w:lang w:eastAsia="zh-CN"/>
        </w:rPr>
        <w:t xml:space="preserve"> </w:t>
      </w:r>
      <w:r w:rsidR="00A16525" w:rsidRPr="00995A3F">
        <w:rPr>
          <w:lang w:eastAsia="zh-CN"/>
        </w:rPr>
        <w:t xml:space="preserve">and </w:t>
      </w:r>
      <w:r w:rsidR="00A16525" w:rsidRPr="009B5A9D">
        <w:t>throughput</w:t>
      </w:r>
      <w:r w:rsidR="00A16525" w:rsidRPr="009B5A9D">
        <w:rPr>
          <w:rFonts w:hint="eastAsia"/>
          <w:lang w:eastAsia="zh-CN"/>
        </w:rPr>
        <w:t xml:space="preserve"> from </w:t>
      </w:r>
      <w:r w:rsidR="00A16525" w:rsidRPr="002F6FF2">
        <w:rPr>
          <w:lang w:eastAsia="zh-CN"/>
        </w:rPr>
        <w:t>Huawei</w:t>
      </w:r>
    </w:p>
    <w:p w14:paraId="0945DBCB" w14:textId="504A3BE8" w:rsidR="00A16525" w:rsidRPr="009132C5" w:rsidRDefault="00A16525" w:rsidP="001457DF">
      <w:pPr>
        <w:pStyle w:val="Heading3"/>
      </w:pPr>
      <w:bookmarkStart w:id="504" w:name="_Ref8958825"/>
      <w:bookmarkStart w:id="505" w:name="_Toc9043111"/>
      <w:r w:rsidRPr="009132C5">
        <w:lastRenderedPageBreak/>
        <w:t>A.2.4.3</w:t>
      </w:r>
      <w:r w:rsidR="00927684">
        <w:tab/>
      </w:r>
      <w:r w:rsidRPr="009132C5">
        <w:t>Qualcomm</w:t>
      </w:r>
      <w:bookmarkEnd w:id="504"/>
      <w:bookmarkEnd w:id="505"/>
    </w:p>
    <w:p w14:paraId="580DAD19" w14:textId="77777777" w:rsidR="00A16525" w:rsidRPr="009531ED" w:rsidRDefault="00A16525" w:rsidP="00A16525">
      <w:pPr>
        <w:keepNext/>
      </w:pPr>
      <w:r w:rsidRPr="009531ED">
        <w:rPr>
          <w:noProof/>
          <w:lang w:val="en-US" w:eastAsia="ko-KR"/>
        </w:rPr>
        <w:drawing>
          <wp:inline distT="0" distB="0" distL="0" distR="0" wp14:anchorId="23541655" wp14:editId="6B169FC3">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2663488" cy="2274204"/>
                    </a:xfrm>
                    <a:prstGeom prst="rect">
                      <a:avLst/>
                    </a:prstGeom>
                    <a:noFill/>
                    <a:ln>
                      <a:noFill/>
                    </a:ln>
                  </pic:spPr>
                </pic:pic>
              </a:graphicData>
            </a:graphic>
          </wp:inline>
        </w:drawing>
      </w:r>
      <w:r w:rsidRPr="00843636">
        <w:rPr>
          <w:noProof/>
          <w:lang w:val="en-US" w:eastAsia="ko-KR"/>
        </w:rPr>
        <w:drawing>
          <wp:inline distT="0" distB="0" distL="0" distR="0" wp14:anchorId="76216062" wp14:editId="5DFBE171">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3023760" cy="2268000"/>
                    </a:xfrm>
                    <a:prstGeom prst="rect">
                      <a:avLst/>
                    </a:prstGeom>
                    <a:noFill/>
                    <a:ln>
                      <a:noFill/>
                    </a:ln>
                  </pic:spPr>
                </pic:pic>
              </a:graphicData>
            </a:graphic>
          </wp:inline>
        </w:drawing>
      </w:r>
    </w:p>
    <w:p w14:paraId="1FB67452" w14:textId="1BDDDDC6" w:rsidR="00A16525" w:rsidRPr="001457DF" w:rsidRDefault="00927684" w:rsidP="00A16525">
      <w:pPr>
        <w:pStyle w:val="Caption"/>
        <w:jc w:val="center"/>
        <w:rPr>
          <w:rFonts w:ascii="Arial" w:hAnsi="Arial" w:cs="Arial"/>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_Ref8958825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A.2.4.3</w:t>
      </w:r>
      <w:r w:rsidR="00A16525" w:rsidRPr="001457DF">
        <w:rPr>
          <w:rFonts w:ascii="Arial" w:hAnsi="Arial" w:cs="Arial"/>
        </w:rPr>
        <w:fldChar w:fldCharType="end"/>
      </w:r>
      <w:r w:rsidR="00A16525" w:rsidRPr="001457DF">
        <w:rPr>
          <w:rFonts w:ascii="Arial" w:hAnsi="Arial" w:cs="Arial"/>
        </w:rPr>
        <w:t>: Comparison of SINR and throughput performance with ACI in UMi-to-UMi scenario</w:t>
      </w:r>
    </w:p>
    <w:p w14:paraId="35993845" w14:textId="4AE92386" w:rsidR="00A16525" w:rsidRPr="00995A3F" w:rsidRDefault="00A16525" w:rsidP="001457DF">
      <w:pPr>
        <w:pStyle w:val="Heading2"/>
      </w:pPr>
      <w:bookmarkStart w:id="506" w:name="_Toc9043112"/>
      <w:r w:rsidRPr="00995A3F">
        <w:t>A.2.5</w:t>
      </w:r>
      <w:r w:rsidR="00E22687">
        <w:tab/>
      </w:r>
      <w:r w:rsidRPr="00995A3F">
        <w:t>Scenario 13: 30GHz Indoor → Macro (UL)</w:t>
      </w:r>
      <w:bookmarkEnd w:id="506"/>
    </w:p>
    <w:p w14:paraId="521077AC" w14:textId="6D04A943" w:rsidR="00A16525" w:rsidRPr="009B5A9D" w:rsidRDefault="00A16525" w:rsidP="001457DF">
      <w:pPr>
        <w:pStyle w:val="Heading3"/>
      </w:pPr>
      <w:bookmarkStart w:id="507" w:name="_Ref8958873"/>
      <w:bookmarkStart w:id="508" w:name="_Toc9043113"/>
      <w:r w:rsidRPr="009B5A9D">
        <w:t>A.2.5.1</w:t>
      </w:r>
      <w:r w:rsidR="00E22687">
        <w:tab/>
      </w:r>
      <w:r w:rsidRPr="009B5A9D">
        <w:t>Huawei</w:t>
      </w:r>
      <w:bookmarkEnd w:id="507"/>
      <w:bookmarkEnd w:id="508"/>
    </w:p>
    <w:p w14:paraId="5CCBDBB2" w14:textId="77777777" w:rsidR="00A16525" w:rsidRPr="009531ED" w:rsidRDefault="00A16525" w:rsidP="006076CB">
      <w:pPr>
        <w:rPr>
          <w:lang w:val="sv-SE" w:eastAsia="zh-CN"/>
        </w:rPr>
      </w:pPr>
      <w:r w:rsidRPr="009531ED">
        <w:rPr>
          <w:noProof/>
          <w:lang w:val="en-US" w:eastAsia="ko-KR"/>
        </w:rPr>
        <w:drawing>
          <wp:inline distT="0" distB="0" distL="0" distR="0" wp14:anchorId="10D34B6B" wp14:editId="0F069965">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6332C5EE" wp14:editId="0B377F2D">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3068430" cy="2299952"/>
                    </a:xfrm>
                    <a:prstGeom prst="rect">
                      <a:avLst/>
                    </a:prstGeom>
                    <a:noFill/>
                    <a:ln w="9525">
                      <a:noFill/>
                      <a:miter lim="800000"/>
                      <a:headEnd/>
                      <a:tailEnd/>
                    </a:ln>
                  </pic:spPr>
                </pic:pic>
              </a:graphicData>
            </a:graphic>
          </wp:inline>
        </w:drawing>
      </w:r>
    </w:p>
    <w:p w14:paraId="13B8302E" w14:textId="5F840748" w:rsidR="00A16525" w:rsidRPr="002F6FF2" w:rsidRDefault="00E22687" w:rsidP="006076CB">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_Ref8958873 \r \h </w:instrText>
      </w:r>
      <w:r w:rsidR="00A16525" w:rsidRPr="00843636">
        <w:rPr>
          <w:lang w:eastAsia="zh-CN"/>
        </w:rPr>
      </w:r>
      <w:r w:rsidR="00A16525" w:rsidRPr="00843636">
        <w:rPr>
          <w:lang w:eastAsia="zh-CN"/>
        </w:rPr>
        <w:fldChar w:fldCharType="separate"/>
      </w:r>
      <w:r w:rsidR="00A16525" w:rsidRPr="00843636">
        <w:rPr>
          <w:lang w:eastAsia="zh-CN"/>
        </w:rPr>
        <w:t>A.2.5.1</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lang w:eastAsia="zh-CN"/>
        </w:rPr>
        <w:t xml:space="preserve"> and </w:t>
      </w:r>
      <w:r w:rsidR="00A16525" w:rsidRPr="009B5A9D">
        <w:t>throughput</w:t>
      </w:r>
      <w:r w:rsidR="00A16525" w:rsidRPr="009B5A9D">
        <w:rPr>
          <w:rFonts w:hint="eastAsia"/>
          <w:lang w:eastAsia="zh-CN"/>
        </w:rPr>
        <w:t xml:space="preserve"> from </w:t>
      </w:r>
      <w:r w:rsidR="00A16525" w:rsidRPr="002F6FF2">
        <w:rPr>
          <w:lang w:eastAsia="zh-CN"/>
        </w:rPr>
        <w:t>Huawei</w:t>
      </w:r>
    </w:p>
    <w:p w14:paraId="1C1D197F" w14:textId="66DE6A85" w:rsidR="00A16525" w:rsidRPr="001761A9" w:rsidRDefault="00A16525" w:rsidP="001457DF">
      <w:pPr>
        <w:pStyle w:val="Heading3"/>
      </w:pPr>
      <w:bookmarkStart w:id="509" w:name="_Ref8958918"/>
      <w:bookmarkStart w:id="510" w:name="_Toc9043114"/>
      <w:r w:rsidRPr="009132C5">
        <w:lastRenderedPageBreak/>
        <w:t>A.2.5</w:t>
      </w:r>
      <w:r w:rsidRPr="001761A9">
        <w:t>.2</w:t>
      </w:r>
      <w:r w:rsidR="00E22687">
        <w:tab/>
      </w:r>
      <w:r w:rsidRPr="001761A9">
        <w:t>LGE</w:t>
      </w:r>
      <w:bookmarkEnd w:id="509"/>
      <w:bookmarkEnd w:id="510"/>
    </w:p>
    <w:p w14:paraId="2367ED3D" w14:textId="77777777" w:rsidR="00A16525" w:rsidRPr="009531ED" w:rsidRDefault="00A16525" w:rsidP="00A16525">
      <w:pPr>
        <w:pStyle w:val="BodyText"/>
        <w:jc w:val="center"/>
        <w:rPr>
          <w:b/>
          <w:lang w:val="en-US"/>
        </w:rPr>
      </w:pPr>
      <w:r w:rsidRPr="009531ED">
        <w:rPr>
          <w:noProof/>
          <w:lang w:val="en-US" w:eastAsia="ko-KR"/>
        </w:rPr>
        <w:drawing>
          <wp:inline distT="0" distB="0" distL="0" distR="0" wp14:anchorId="0D44071B" wp14:editId="05D15E12">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p w14:paraId="6504F74D" w14:textId="6C16956A" w:rsidR="00A16525" w:rsidRPr="001457DF" w:rsidRDefault="00E22687" w:rsidP="00A16525">
      <w:pPr>
        <w:pStyle w:val="Caption"/>
        <w:jc w:val="center"/>
        <w:rPr>
          <w:rFonts w:ascii="Arial" w:hAnsi="Arial" w:cs="Arial"/>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_Ref8958918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A.2.5.2</w:t>
      </w:r>
      <w:r w:rsidR="00A16525" w:rsidRPr="001457DF">
        <w:rPr>
          <w:rFonts w:ascii="Arial" w:hAnsi="Arial" w:cs="Arial"/>
        </w:rPr>
        <w:fldChar w:fldCharType="end"/>
      </w:r>
      <w:r w:rsidR="00A16525" w:rsidRPr="001457DF">
        <w:rPr>
          <w:rFonts w:ascii="Arial" w:hAnsi="Arial" w:cs="Arial"/>
        </w:rPr>
        <w:t>: Indoor-to-Macro SINR result (victim: UL)</w:t>
      </w:r>
    </w:p>
    <w:p w14:paraId="0A904361" w14:textId="7DA961D4" w:rsidR="00A16525" w:rsidRPr="00843636" w:rsidRDefault="00A16525" w:rsidP="001457DF">
      <w:pPr>
        <w:pStyle w:val="Heading2"/>
      </w:pPr>
      <w:bookmarkStart w:id="511" w:name="_Toc9043115"/>
      <w:r w:rsidRPr="00843636">
        <w:t>A.2.6</w:t>
      </w:r>
      <w:r w:rsidR="00E22687">
        <w:tab/>
      </w:r>
      <w:r w:rsidRPr="00843636">
        <w:t>Scenario 14: 30GHz Indoor → Macro (DL)</w:t>
      </w:r>
      <w:bookmarkEnd w:id="511"/>
    </w:p>
    <w:p w14:paraId="5B75A41F" w14:textId="661B0956" w:rsidR="00A16525" w:rsidRPr="00995A3F" w:rsidRDefault="00A16525" w:rsidP="001457DF">
      <w:pPr>
        <w:pStyle w:val="Heading3"/>
      </w:pPr>
      <w:bookmarkStart w:id="512" w:name="_Ref8958986"/>
      <w:bookmarkStart w:id="513" w:name="_Toc9043116"/>
      <w:r w:rsidRPr="00995A3F">
        <w:t>A.2.6.1</w:t>
      </w:r>
      <w:r w:rsidR="00E22687">
        <w:tab/>
      </w:r>
      <w:r w:rsidRPr="00995A3F">
        <w:t>Huawei</w:t>
      </w:r>
      <w:bookmarkEnd w:id="512"/>
      <w:bookmarkEnd w:id="513"/>
    </w:p>
    <w:p w14:paraId="4B2628D4" w14:textId="77777777" w:rsidR="00A16525" w:rsidRPr="009531ED" w:rsidRDefault="00A16525" w:rsidP="006076CB">
      <w:pPr>
        <w:rPr>
          <w:lang w:val="sv-SE" w:eastAsia="zh-CN"/>
        </w:rPr>
      </w:pPr>
      <w:r w:rsidRPr="009531ED">
        <w:rPr>
          <w:noProof/>
          <w:lang w:val="en-US" w:eastAsia="ko-KR"/>
        </w:rPr>
        <w:drawing>
          <wp:inline distT="0" distB="0" distL="0" distR="0" wp14:anchorId="4C12820D" wp14:editId="7B60E96D">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022A6C8F" wp14:editId="4FE7E9F1">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3066254" cy="2298319"/>
                    </a:xfrm>
                    <a:prstGeom prst="rect">
                      <a:avLst/>
                    </a:prstGeom>
                    <a:noFill/>
                    <a:ln w="9525">
                      <a:noFill/>
                      <a:miter lim="800000"/>
                      <a:headEnd/>
                      <a:tailEnd/>
                    </a:ln>
                  </pic:spPr>
                </pic:pic>
              </a:graphicData>
            </a:graphic>
          </wp:inline>
        </w:drawing>
      </w:r>
    </w:p>
    <w:p w14:paraId="11F9389E" w14:textId="762DF446" w:rsidR="00A16525" w:rsidRPr="001761A9" w:rsidRDefault="00E22687" w:rsidP="006076CB">
      <w:pPr>
        <w:pStyle w:val="TF"/>
        <w:rPr>
          <w:rFonts w:eastAsia="SimSun"/>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_Ref8958986 \r \h </w:instrText>
      </w:r>
      <w:r w:rsidR="00A16525" w:rsidRPr="00843636">
        <w:rPr>
          <w:lang w:eastAsia="zh-CN"/>
        </w:rPr>
      </w:r>
      <w:r w:rsidR="00A16525" w:rsidRPr="00843636">
        <w:rPr>
          <w:lang w:eastAsia="zh-CN"/>
        </w:rPr>
        <w:fldChar w:fldCharType="separate"/>
      </w:r>
      <w:r w:rsidR="00A16525" w:rsidRPr="00843636">
        <w:rPr>
          <w:lang w:eastAsia="zh-CN"/>
        </w:rPr>
        <w:t>A.2.6.1</w:t>
      </w:r>
      <w:r w:rsidR="00A16525" w:rsidRPr="00843636">
        <w:rPr>
          <w:lang w:eastAsia="zh-CN"/>
        </w:rPr>
        <w:fldChar w:fldCharType="end"/>
      </w:r>
      <w:r w:rsidR="00A16525" w:rsidRPr="009531ED">
        <w:rPr>
          <w:rFonts w:hint="eastAsia"/>
          <w:lang w:eastAsia="zh-CN"/>
        </w:rPr>
        <w:t xml:space="preserve">: </w:t>
      </w:r>
      <w:r w:rsidR="00A16525" w:rsidRPr="00843636">
        <w:t>CDF of DL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20FDB295" w14:textId="364203E1" w:rsidR="00A16525" w:rsidRPr="00D93DA3" w:rsidRDefault="00A16525" w:rsidP="001457DF">
      <w:pPr>
        <w:pStyle w:val="Heading3"/>
      </w:pPr>
      <w:bookmarkStart w:id="514" w:name="_Ref8959019"/>
      <w:bookmarkStart w:id="515" w:name="_Toc9043117"/>
      <w:r w:rsidRPr="0030279C">
        <w:lastRenderedPageBreak/>
        <w:t>A.2.6.2</w:t>
      </w:r>
      <w:r w:rsidR="00E22687">
        <w:tab/>
      </w:r>
      <w:r w:rsidRPr="0030279C">
        <w:t>LGE</w:t>
      </w:r>
      <w:bookmarkEnd w:id="514"/>
      <w:bookmarkEnd w:id="515"/>
    </w:p>
    <w:p w14:paraId="3FB8C5E9" w14:textId="77777777" w:rsidR="00A16525" w:rsidRPr="009531ED" w:rsidRDefault="00A16525" w:rsidP="00A16525">
      <w:pPr>
        <w:pStyle w:val="BodyText"/>
        <w:jc w:val="center"/>
        <w:rPr>
          <w:b/>
          <w:lang w:val="en-US"/>
        </w:rPr>
      </w:pPr>
      <w:r w:rsidRPr="009531ED">
        <w:rPr>
          <w:noProof/>
          <w:lang w:val="en-US" w:eastAsia="ko-KR"/>
        </w:rPr>
        <w:drawing>
          <wp:inline distT="0" distB="0" distL="0" distR="0" wp14:anchorId="22BE55E4" wp14:editId="7AF1D927">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2E8D55EF" w14:textId="7C4DDA55" w:rsidR="00A16525" w:rsidRPr="001457DF" w:rsidRDefault="00E22687" w:rsidP="00A16525">
      <w:pPr>
        <w:pStyle w:val="Caption"/>
        <w:jc w:val="center"/>
        <w:rPr>
          <w:rFonts w:ascii="Arial" w:hAnsi="Arial" w:cs="Arial"/>
        </w:rPr>
      </w:pPr>
      <w:r>
        <w:br/>
      </w: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_Ref8959019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A.2.6.2</w:t>
      </w:r>
      <w:r w:rsidR="00A16525" w:rsidRPr="001457DF">
        <w:rPr>
          <w:rFonts w:ascii="Arial" w:hAnsi="Arial" w:cs="Arial"/>
        </w:rPr>
        <w:fldChar w:fldCharType="end"/>
      </w:r>
      <w:r w:rsidR="00A16525" w:rsidRPr="001457DF">
        <w:rPr>
          <w:rFonts w:ascii="Arial" w:hAnsi="Arial" w:cs="Arial"/>
        </w:rPr>
        <w:t>: Indoor-to-Macro SINR result (victim: DL)</w:t>
      </w:r>
    </w:p>
    <w:p w14:paraId="7F2686F0" w14:textId="1D9BAE33" w:rsidR="00A16525" w:rsidRPr="00843636" w:rsidRDefault="00A16525" w:rsidP="001457DF">
      <w:pPr>
        <w:pStyle w:val="Heading2"/>
      </w:pPr>
      <w:bookmarkStart w:id="516" w:name="_Toc9043118"/>
      <w:r w:rsidRPr="00843636">
        <w:t>A.2.7</w:t>
      </w:r>
      <w:r w:rsidR="00E22687">
        <w:tab/>
      </w:r>
      <w:r w:rsidRPr="00843636">
        <w:t>Scenario 15: 30GHz Indoor → Indoor (UL)</w:t>
      </w:r>
      <w:bookmarkEnd w:id="516"/>
    </w:p>
    <w:p w14:paraId="0413B295" w14:textId="78769DBC" w:rsidR="00A16525" w:rsidRPr="00995A3F" w:rsidRDefault="00A16525" w:rsidP="001457DF">
      <w:pPr>
        <w:pStyle w:val="Heading3"/>
      </w:pPr>
      <w:bookmarkStart w:id="517" w:name="_Ref8959151"/>
      <w:bookmarkStart w:id="518" w:name="_Toc9043119"/>
      <w:r w:rsidRPr="00995A3F">
        <w:t>A.2.7.1</w:t>
      </w:r>
      <w:r w:rsidR="00E22687">
        <w:tab/>
      </w:r>
      <w:r w:rsidRPr="00995A3F">
        <w:t>Ericsson</w:t>
      </w:r>
      <w:bookmarkEnd w:id="517"/>
      <w:bookmarkEnd w:id="518"/>
    </w:p>
    <w:p w14:paraId="02B6A851" w14:textId="77777777" w:rsidR="00A16525" w:rsidRPr="009531ED" w:rsidRDefault="00A16525" w:rsidP="006076CB">
      <w:pPr>
        <w:jc w:val="center"/>
        <w:rPr>
          <w:rFonts w:cs="Arial"/>
        </w:rPr>
      </w:pPr>
      <w:r w:rsidRPr="009531ED">
        <w:rPr>
          <w:noProof/>
          <w:lang w:val="en-US" w:eastAsia="ko-KR"/>
        </w:rPr>
        <w:drawing>
          <wp:inline distT="0" distB="0" distL="0" distR="0" wp14:anchorId="2B249864" wp14:editId="027B5400">
            <wp:extent cx="2639695" cy="1977241"/>
            <wp:effectExtent l="0" t="0" r="8255"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2652237" cy="1986635"/>
                    </a:xfrm>
                    <a:prstGeom prst="rect">
                      <a:avLst/>
                    </a:prstGeom>
                    <a:noFill/>
                    <a:ln>
                      <a:noFill/>
                    </a:ln>
                  </pic:spPr>
                </pic:pic>
              </a:graphicData>
            </a:graphic>
          </wp:inline>
        </w:drawing>
      </w:r>
      <w:r w:rsidRPr="00843636">
        <w:rPr>
          <w:noProof/>
          <w:lang w:val="en-US" w:eastAsia="ko-KR"/>
        </w:rPr>
        <w:drawing>
          <wp:inline distT="0" distB="0" distL="0" distR="0" wp14:anchorId="617FDDF2" wp14:editId="50522BA3">
            <wp:extent cx="3051810" cy="1988037"/>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3058732" cy="1992546"/>
                    </a:xfrm>
                    <a:prstGeom prst="rect">
                      <a:avLst/>
                    </a:prstGeom>
                    <a:noFill/>
                    <a:ln>
                      <a:noFill/>
                    </a:ln>
                  </pic:spPr>
                </pic:pic>
              </a:graphicData>
            </a:graphic>
          </wp:inline>
        </w:drawing>
      </w:r>
      <w:r w:rsidRPr="00995A3F">
        <w:rPr>
          <w:noProof/>
          <w:lang w:val="en-US" w:eastAsia="ko-KR"/>
        </w:rPr>
        <w:drawing>
          <wp:inline distT="0" distB="0" distL="0" distR="0" wp14:anchorId="21C7D324" wp14:editId="73B1AE5E">
            <wp:extent cx="3051810" cy="1904909"/>
            <wp:effectExtent l="0" t="0" r="0" b="6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3054876" cy="1906823"/>
                    </a:xfrm>
                    <a:prstGeom prst="rect">
                      <a:avLst/>
                    </a:prstGeom>
                    <a:noFill/>
                    <a:ln>
                      <a:noFill/>
                    </a:ln>
                  </pic:spPr>
                </pic:pic>
              </a:graphicData>
            </a:graphic>
          </wp:inline>
        </w:drawing>
      </w:r>
    </w:p>
    <w:p w14:paraId="3463E905" w14:textId="410F0318" w:rsidR="00A16525" w:rsidRPr="001457DF" w:rsidRDefault="00E22687" w:rsidP="006076CB">
      <w:pPr>
        <w:jc w:val="center"/>
        <w:rPr>
          <w:rFonts w:ascii="Arial" w:hAnsi="Arial" w:cs="Arial"/>
          <w:b/>
          <w:lang w:val="en-US"/>
        </w:rPr>
      </w:pPr>
      <w:r w:rsidRPr="001457DF">
        <w:rPr>
          <w:rFonts w:ascii="Arial" w:hAnsi="Arial" w:cs="Arial"/>
          <w:b/>
        </w:rPr>
        <w:lastRenderedPageBreak/>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_Ref8959151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A.2.7.1</w:t>
      </w:r>
      <w:r w:rsidR="00A16525" w:rsidRPr="001457DF">
        <w:rPr>
          <w:rFonts w:ascii="Arial" w:hAnsi="Arial" w:cs="Arial"/>
          <w:b/>
        </w:rPr>
        <w:fldChar w:fldCharType="end"/>
      </w:r>
      <w:r w:rsidR="00A16525" w:rsidRPr="001457DF">
        <w:rPr>
          <w:rFonts w:ascii="Arial" w:hAnsi="Arial" w:cs="Arial"/>
          <w:b/>
        </w:rPr>
        <w:t>-1: CDF for the SINR and throughput for the UL victim.</w:t>
      </w:r>
    </w:p>
    <w:p w14:paraId="77EF2421" w14:textId="77777777" w:rsidR="00A16525" w:rsidRPr="009531ED" w:rsidRDefault="00A16525" w:rsidP="006076CB">
      <w:pPr>
        <w:jc w:val="center"/>
      </w:pPr>
      <w:r w:rsidRPr="009531ED">
        <w:rPr>
          <w:noProof/>
          <w:lang w:val="en-US" w:eastAsia="ko-KR"/>
        </w:rPr>
        <w:drawing>
          <wp:inline distT="0" distB="0" distL="0" distR="0" wp14:anchorId="1F5449AF" wp14:editId="00526322">
            <wp:extent cx="3211195" cy="2244436"/>
            <wp:effectExtent l="0" t="0" r="8255" b="381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3213274" cy="2245889"/>
                    </a:xfrm>
                    <a:prstGeom prst="rect">
                      <a:avLst/>
                    </a:prstGeom>
                    <a:noFill/>
                    <a:ln>
                      <a:noFill/>
                    </a:ln>
                  </pic:spPr>
                </pic:pic>
              </a:graphicData>
            </a:graphic>
          </wp:inline>
        </w:drawing>
      </w:r>
    </w:p>
    <w:p w14:paraId="2C4A097D" w14:textId="77F67C84" w:rsidR="00A16525" w:rsidRPr="001457DF" w:rsidRDefault="00E22687" w:rsidP="006076CB">
      <w:pPr>
        <w:jc w:val="center"/>
        <w:rPr>
          <w:rFonts w:ascii="Arial" w:hAnsi="Arial" w:cs="Arial"/>
          <w:b/>
          <w:lang w:val="en-US"/>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_Ref8959151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A.2.7.1</w:t>
      </w:r>
      <w:r w:rsidR="00A16525" w:rsidRPr="001457DF">
        <w:rPr>
          <w:rFonts w:ascii="Arial" w:hAnsi="Arial" w:cs="Arial"/>
          <w:b/>
        </w:rPr>
        <w:fldChar w:fldCharType="end"/>
      </w:r>
      <w:r w:rsidR="00A16525" w:rsidRPr="001457DF">
        <w:rPr>
          <w:rFonts w:ascii="Arial" w:hAnsi="Arial" w:cs="Arial"/>
          <w:b/>
        </w:rPr>
        <w:t>-2: CDF for the SINR for the UL victim, without UL power control.</w:t>
      </w:r>
    </w:p>
    <w:p w14:paraId="2F5AD1DC" w14:textId="798E32E0" w:rsidR="00A16525" w:rsidRPr="00995A3F" w:rsidRDefault="00A16525" w:rsidP="001457DF">
      <w:pPr>
        <w:pStyle w:val="Heading3"/>
      </w:pPr>
      <w:bookmarkStart w:id="519" w:name="_Ref8959210"/>
      <w:bookmarkStart w:id="520" w:name="_Toc9043120"/>
      <w:r w:rsidRPr="00995A3F">
        <w:t>A.2.7.2</w:t>
      </w:r>
      <w:r w:rsidR="00E22687">
        <w:tab/>
      </w:r>
      <w:r w:rsidRPr="00995A3F">
        <w:t>Huawei</w:t>
      </w:r>
      <w:bookmarkEnd w:id="519"/>
      <w:bookmarkEnd w:id="520"/>
    </w:p>
    <w:p w14:paraId="4A31A968" w14:textId="77777777" w:rsidR="00A16525" w:rsidRPr="009531ED" w:rsidRDefault="00A16525" w:rsidP="006076CB">
      <w:pPr>
        <w:jc w:val="center"/>
        <w:rPr>
          <w:lang w:val="sv-SE" w:eastAsia="zh-CN"/>
        </w:rPr>
      </w:pPr>
      <w:r w:rsidRPr="009531ED">
        <w:rPr>
          <w:noProof/>
          <w:lang w:val="en-US" w:eastAsia="ko-KR"/>
        </w:rPr>
        <w:drawing>
          <wp:inline distT="0" distB="0" distL="0" distR="0" wp14:anchorId="0E17C8EC" wp14:editId="7FB9C163">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75CC99A1" wp14:editId="143CECBA">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3088798" cy="2315219"/>
                    </a:xfrm>
                    <a:prstGeom prst="rect">
                      <a:avLst/>
                    </a:prstGeom>
                    <a:noFill/>
                    <a:ln w="9525">
                      <a:noFill/>
                      <a:miter lim="800000"/>
                      <a:headEnd/>
                      <a:tailEnd/>
                    </a:ln>
                  </pic:spPr>
                </pic:pic>
              </a:graphicData>
            </a:graphic>
          </wp:inline>
        </w:drawing>
      </w:r>
    </w:p>
    <w:p w14:paraId="6E3CD55E" w14:textId="02CA282E" w:rsidR="00A16525" w:rsidRPr="009132C5" w:rsidRDefault="00E22687" w:rsidP="006076CB">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_Ref8959210 \r \h </w:instrText>
      </w:r>
      <w:r w:rsidR="00A16525" w:rsidRPr="00843636">
        <w:rPr>
          <w:lang w:eastAsia="zh-CN"/>
        </w:rPr>
      </w:r>
      <w:r w:rsidR="00A16525" w:rsidRPr="00843636">
        <w:rPr>
          <w:lang w:eastAsia="zh-CN"/>
        </w:rPr>
        <w:fldChar w:fldCharType="separate"/>
      </w:r>
      <w:r w:rsidR="00A16525" w:rsidRPr="00843636">
        <w:rPr>
          <w:lang w:eastAsia="zh-CN"/>
        </w:rPr>
        <w:t>A.2.7.2</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2ED26824" w14:textId="5F42A5B2" w:rsidR="00A16525" w:rsidRPr="00CA0EE5" w:rsidRDefault="00A16525" w:rsidP="001457DF">
      <w:pPr>
        <w:pStyle w:val="Heading3"/>
      </w:pPr>
      <w:bookmarkStart w:id="521" w:name="_Ref8959248"/>
      <w:bookmarkStart w:id="522" w:name="_Toc9043121"/>
      <w:r w:rsidRPr="00CA0EE5">
        <w:lastRenderedPageBreak/>
        <w:t>A.2.7.3</w:t>
      </w:r>
      <w:r w:rsidR="00E22687">
        <w:tab/>
      </w:r>
      <w:r w:rsidRPr="00CA0EE5">
        <w:t>LGE</w:t>
      </w:r>
      <w:bookmarkEnd w:id="521"/>
      <w:bookmarkEnd w:id="522"/>
    </w:p>
    <w:p w14:paraId="58F2039E" w14:textId="77777777" w:rsidR="00A16525" w:rsidRPr="009531ED" w:rsidRDefault="00A16525" w:rsidP="006076CB">
      <w:pPr>
        <w:jc w:val="center"/>
      </w:pPr>
      <w:r w:rsidRPr="009531ED">
        <w:rPr>
          <w:noProof/>
          <w:lang w:val="en-US" w:eastAsia="ko-KR"/>
        </w:rPr>
        <w:drawing>
          <wp:inline distT="0" distB="0" distL="0" distR="0" wp14:anchorId="2CAF5108" wp14:editId="5CC466F0">
            <wp:extent cx="5039995" cy="2689761"/>
            <wp:effectExtent l="0" t="0" r="8255" b="1587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p w14:paraId="5781BCBB" w14:textId="124EEFAD" w:rsidR="00A16525" w:rsidRPr="001457DF" w:rsidRDefault="00E22687" w:rsidP="006076CB">
      <w:pPr>
        <w:pStyle w:val="Caption"/>
        <w:jc w:val="center"/>
        <w:rPr>
          <w:rFonts w:ascii="Arial" w:hAnsi="Arial" w:cs="Arial"/>
          <w:b w:val="0"/>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_Ref8959248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A.2.7.3</w:t>
      </w:r>
      <w:r w:rsidR="00A16525" w:rsidRPr="001457DF">
        <w:rPr>
          <w:rFonts w:ascii="Arial" w:hAnsi="Arial" w:cs="Arial"/>
        </w:rPr>
        <w:fldChar w:fldCharType="end"/>
      </w:r>
      <w:r w:rsidR="00A16525" w:rsidRPr="001457DF">
        <w:rPr>
          <w:rFonts w:ascii="Arial" w:hAnsi="Arial" w:cs="Arial"/>
        </w:rPr>
        <w:t>: Indoor-to-Indoor (</w:t>
      </w:r>
      <w:r w:rsidR="00A16525" w:rsidRPr="001457DF">
        <w:rPr>
          <w:rFonts w:ascii="Arial" w:hAnsi="Arial" w:cs="Arial"/>
          <w:noProof/>
        </w:rPr>
        <w:t>victim</w:t>
      </w:r>
      <w:r w:rsidR="00A16525" w:rsidRPr="001457DF">
        <w:rPr>
          <w:rFonts w:ascii="Arial" w:hAnsi="Arial" w:cs="Arial"/>
        </w:rPr>
        <w:t>: UL) SINR result</w:t>
      </w:r>
    </w:p>
    <w:p w14:paraId="27324733" w14:textId="1ADB9447" w:rsidR="00A16525" w:rsidRPr="009B5A9D" w:rsidRDefault="00A16525" w:rsidP="001457DF">
      <w:pPr>
        <w:pStyle w:val="Heading3"/>
      </w:pPr>
      <w:bookmarkStart w:id="523" w:name="_Toc9043122"/>
      <w:r w:rsidRPr="009B5A9D">
        <w:lastRenderedPageBreak/>
        <w:t>A.2.7.4</w:t>
      </w:r>
      <w:r w:rsidR="00E22687">
        <w:tab/>
      </w:r>
      <w:r w:rsidRPr="009B5A9D">
        <w:t>Nokia</w:t>
      </w:r>
      <w:bookmarkEnd w:id="523"/>
    </w:p>
    <w:p w14:paraId="4EE22D45" w14:textId="74D42FDF" w:rsidR="00A16525" w:rsidRPr="009132C5" w:rsidRDefault="00A16525" w:rsidP="001457DF">
      <w:pPr>
        <w:pStyle w:val="Heading4"/>
      </w:pPr>
      <w:bookmarkStart w:id="524" w:name="_Ref8959296"/>
      <w:bookmarkStart w:id="525" w:name="_Toc9043123"/>
      <w:r w:rsidRPr="002F6FF2">
        <w:t>A.2.7.4.1</w:t>
      </w:r>
      <w:r w:rsidR="00E22687">
        <w:tab/>
      </w:r>
      <w:r w:rsidRPr="009132C5">
        <w:t>Full buffer</w:t>
      </w:r>
      <w:bookmarkEnd w:id="524"/>
      <w:bookmarkEnd w:id="525"/>
    </w:p>
    <w:p w14:paraId="55EF7D51" w14:textId="77777777" w:rsidR="00A16525" w:rsidRPr="009531ED" w:rsidRDefault="00A16525" w:rsidP="006076CB">
      <w:pPr>
        <w:jc w:val="center"/>
      </w:pPr>
      <w:r w:rsidRPr="009531ED">
        <w:rPr>
          <w:noProof/>
          <w:lang w:val="en-US" w:eastAsia="ko-KR"/>
        </w:rPr>
        <w:drawing>
          <wp:inline distT="0" distB="0" distL="0" distR="0" wp14:anchorId="75ADE684" wp14:editId="000FF86B">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35BB3196" wp14:editId="1DFCA343">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FA770AE" w14:textId="6D3EECDC" w:rsidR="00A16525" w:rsidRPr="009531ED" w:rsidRDefault="00E22687" w:rsidP="006076CB">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_Ref8959296 \r \h </w:instrText>
      </w:r>
      <w:r w:rsidR="00A16525" w:rsidRPr="00843636">
        <w:rPr>
          <w:rFonts w:ascii="Arial" w:hAnsi="Arial"/>
          <w:b/>
          <w:lang w:val="x-none"/>
        </w:rPr>
      </w:r>
      <w:r w:rsidR="00A16525" w:rsidRPr="00843636">
        <w:rPr>
          <w:rFonts w:ascii="Arial" w:hAnsi="Arial"/>
          <w:b/>
          <w:lang w:val="x-none"/>
        </w:rPr>
        <w:fldChar w:fldCharType="separate"/>
      </w:r>
      <w:r w:rsidR="00A16525" w:rsidRPr="00843636">
        <w:rPr>
          <w:rFonts w:ascii="Arial" w:hAnsi="Arial"/>
          <w:b/>
          <w:lang w:val="x-none"/>
        </w:rPr>
        <w:t>A.2.7.4.1</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Indoor</w:t>
      </w:r>
      <w:r w:rsidR="00A16525" w:rsidRPr="001761A9">
        <w:rPr>
          <w:rFonts w:ascii="Arial" w:hAnsi="Arial"/>
          <w:b/>
          <w:lang w:val="x-none"/>
        </w:rPr>
        <w:t xml:space="preserve"> aggressor </w:t>
      </w:r>
      <w:r w:rsidR="00A16525" w:rsidRPr="00CA0EE5">
        <w:rPr>
          <w:rFonts w:ascii="Arial" w:hAnsi="Arial"/>
          <w:b/>
          <w:lang w:val="en-US"/>
        </w:rPr>
        <w:t>Indoor</w:t>
      </w:r>
      <w:r w:rsidR="00A16525" w:rsidRPr="00CA0EE5">
        <w:rPr>
          <w:rFonts w:ascii="Arial" w:hAnsi="Arial"/>
          <w:b/>
          <w:lang w:val="x-none"/>
        </w:rPr>
        <w:t xml:space="preserve"> </w:t>
      </w:r>
      <w:r w:rsidR="00A16525" w:rsidRPr="00CA0EE5">
        <w:rPr>
          <w:rFonts w:ascii="Arial" w:hAnsi="Arial"/>
          <w:b/>
          <w:lang w:val="en-US"/>
        </w:rPr>
        <w:t xml:space="preserve">UL </w:t>
      </w:r>
      <w:r w:rsidR="00A16525" w:rsidRPr="0030279C">
        <w:rPr>
          <w:rFonts w:ascii="Arial" w:hAnsi="Arial"/>
          <w:b/>
          <w:lang w:val="x-none"/>
        </w:rPr>
        <w:t>victim</w:t>
      </w:r>
      <w:r w:rsidR="00A16525" w:rsidRPr="009531ED">
        <w:rPr>
          <w:rFonts w:ascii="Arial" w:hAnsi="Arial"/>
          <w:b/>
          <w:lang w:val="en-US"/>
        </w:rPr>
        <w:t>, full buffer traffic</w:t>
      </w:r>
    </w:p>
    <w:p w14:paraId="359A9E66" w14:textId="77777777" w:rsidR="00A16525" w:rsidRPr="009531ED" w:rsidRDefault="00A16525" w:rsidP="006076CB">
      <w:pPr>
        <w:jc w:val="center"/>
        <w:rPr>
          <w:rFonts w:ascii="Arial" w:hAnsi="Arial"/>
          <w:b/>
          <w:lang w:val="en-US"/>
        </w:rPr>
      </w:pPr>
    </w:p>
    <w:p w14:paraId="07BB8B12" w14:textId="77777777" w:rsidR="00A16525" w:rsidRPr="009531ED" w:rsidRDefault="00A16525" w:rsidP="006076CB">
      <w:pPr>
        <w:jc w:val="center"/>
        <w:rPr>
          <w:rFonts w:ascii="Arial" w:hAnsi="Arial"/>
          <w:b/>
          <w:lang w:val="en-US"/>
        </w:rPr>
      </w:pPr>
    </w:p>
    <w:p w14:paraId="40D2E71D" w14:textId="77777777" w:rsidR="00A16525" w:rsidRPr="009531ED" w:rsidRDefault="00A16525" w:rsidP="006076CB">
      <w:pPr>
        <w:jc w:val="center"/>
        <w:rPr>
          <w:rFonts w:ascii="Arial" w:hAnsi="Arial"/>
          <w:b/>
          <w:lang w:val="en-US"/>
        </w:rPr>
      </w:pPr>
    </w:p>
    <w:p w14:paraId="75F91880" w14:textId="77777777" w:rsidR="00A16525" w:rsidRPr="009531ED" w:rsidRDefault="00A16525" w:rsidP="006076CB">
      <w:pPr>
        <w:jc w:val="center"/>
        <w:rPr>
          <w:rFonts w:ascii="Arial" w:hAnsi="Arial"/>
          <w:b/>
          <w:lang w:val="en-US"/>
        </w:rPr>
      </w:pPr>
    </w:p>
    <w:p w14:paraId="702DE5F3" w14:textId="77777777" w:rsidR="00A16525" w:rsidRPr="009531ED" w:rsidRDefault="00A16525" w:rsidP="006076CB">
      <w:pPr>
        <w:jc w:val="center"/>
        <w:rPr>
          <w:rFonts w:ascii="Arial" w:hAnsi="Arial"/>
          <w:b/>
          <w:lang w:val="en-US"/>
        </w:rPr>
      </w:pPr>
    </w:p>
    <w:p w14:paraId="2BDB9A6F" w14:textId="77777777" w:rsidR="00A16525" w:rsidRPr="009531ED" w:rsidRDefault="00A16525" w:rsidP="006076CB">
      <w:pPr>
        <w:jc w:val="center"/>
        <w:rPr>
          <w:rFonts w:ascii="Arial" w:hAnsi="Arial"/>
          <w:b/>
          <w:lang w:val="en-US"/>
        </w:rPr>
      </w:pPr>
    </w:p>
    <w:p w14:paraId="22C0513E" w14:textId="77777777" w:rsidR="00A16525" w:rsidRPr="009531ED" w:rsidRDefault="00A16525" w:rsidP="006076CB">
      <w:pPr>
        <w:jc w:val="center"/>
        <w:rPr>
          <w:rFonts w:ascii="Arial" w:hAnsi="Arial"/>
          <w:b/>
          <w:lang w:val="en-US"/>
        </w:rPr>
      </w:pPr>
    </w:p>
    <w:p w14:paraId="46F984D9" w14:textId="77777777" w:rsidR="00A16525" w:rsidRPr="009531ED" w:rsidRDefault="00A16525" w:rsidP="006076CB">
      <w:pPr>
        <w:jc w:val="center"/>
        <w:rPr>
          <w:rFonts w:ascii="Arial" w:hAnsi="Arial"/>
          <w:b/>
          <w:lang w:val="en-US"/>
        </w:rPr>
      </w:pPr>
    </w:p>
    <w:p w14:paraId="6D6A640D" w14:textId="77777777" w:rsidR="00A16525" w:rsidRPr="009531ED" w:rsidRDefault="00A16525" w:rsidP="006076CB">
      <w:pPr>
        <w:jc w:val="center"/>
        <w:rPr>
          <w:rFonts w:ascii="Arial" w:hAnsi="Arial"/>
          <w:b/>
          <w:lang w:val="en-US"/>
        </w:rPr>
      </w:pPr>
    </w:p>
    <w:p w14:paraId="258D4428" w14:textId="77777777" w:rsidR="00A16525" w:rsidRPr="009531ED" w:rsidRDefault="00A16525" w:rsidP="006076CB">
      <w:pPr>
        <w:jc w:val="center"/>
        <w:rPr>
          <w:rFonts w:ascii="Arial" w:hAnsi="Arial"/>
          <w:b/>
          <w:lang w:val="en-US"/>
        </w:rPr>
      </w:pPr>
    </w:p>
    <w:p w14:paraId="377C68B5" w14:textId="0B3D742D" w:rsidR="00A16525" w:rsidRPr="009531ED" w:rsidRDefault="00A16525" w:rsidP="001457DF">
      <w:pPr>
        <w:pStyle w:val="Heading4"/>
      </w:pPr>
      <w:bookmarkStart w:id="526" w:name="_Ref8959325"/>
      <w:bookmarkStart w:id="527" w:name="_Toc9043124"/>
      <w:r w:rsidRPr="009531ED">
        <w:lastRenderedPageBreak/>
        <w:t>A.2.7.4.2</w:t>
      </w:r>
      <w:r w:rsidR="00E22687">
        <w:tab/>
      </w:r>
      <w:r w:rsidRPr="009531ED">
        <w:t>FTP3 with 10% load</w:t>
      </w:r>
      <w:bookmarkEnd w:id="526"/>
      <w:bookmarkEnd w:id="527"/>
    </w:p>
    <w:p w14:paraId="3AC9A7BE" w14:textId="77777777" w:rsidR="00A16525" w:rsidRPr="009531ED" w:rsidRDefault="00A16525" w:rsidP="00A16525">
      <w:pPr>
        <w:jc w:val="center"/>
      </w:pPr>
      <w:r w:rsidRPr="009531ED">
        <w:rPr>
          <w:noProof/>
          <w:lang w:val="en-US" w:eastAsia="ko-KR"/>
        </w:rPr>
        <w:drawing>
          <wp:inline distT="0" distB="0" distL="0" distR="0" wp14:anchorId="27C42918" wp14:editId="75F6F407">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03033E1E" wp14:editId="7BC2A9BF">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5"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5350282" w14:textId="173E9A97" w:rsidR="00A16525" w:rsidRPr="0030279C" w:rsidRDefault="00E22687" w:rsidP="00A16525">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_Ref8959325 \r \h </w:instrText>
      </w:r>
      <w:r w:rsidR="00A16525" w:rsidRPr="00843636">
        <w:rPr>
          <w:rFonts w:ascii="Arial" w:hAnsi="Arial"/>
          <w:b/>
          <w:lang w:val="x-none"/>
        </w:rPr>
      </w:r>
      <w:r w:rsidR="00A16525" w:rsidRPr="00843636">
        <w:rPr>
          <w:rFonts w:ascii="Arial" w:hAnsi="Arial"/>
          <w:b/>
          <w:lang w:val="x-none"/>
        </w:rPr>
        <w:fldChar w:fldCharType="separate"/>
      </w:r>
      <w:r w:rsidR="00A16525" w:rsidRPr="00843636">
        <w:rPr>
          <w:rFonts w:ascii="Arial" w:hAnsi="Arial"/>
          <w:b/>
          <w:lang w:val="x-none"/>
        </w:rPr>
        <w:t>A.2.7.4.2</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Indoor</w:t>
      </w:r>
      <w:r w:rsidR="00A16525" w:rsidRPr="001761A9">
        <w:rPr>
          <w:rFonts w:ascii="Arial" w:hAnsi="Arial"/>
          <w:b/>
          <w:lang w:val="x-none"/>
        </w:rPr>
        <w:t xml:space="preserve"> aggressor </w:t>
      </w:r>
      <w:r w:rsidR="00A16525" w:rsidRPr="00CA0EE5">
        <w:rPr>
          <w:rFonts w:ascii="Arial" w:hAnsi="Arial"/>
          <w:b/>
          <w:lang w:val="en-US"/>
        </w:rPr>
        <w:t>Indoor UL</w:t>
      </w:r>
      <w:r w:rsidR="00A16525" w:rsidRPr="00CA0EE5">
        <w:rPr>
          <w:rFonts w:ascii="Arial" w:hAnsi="Arial"/>
          <w:b/>
          <w:lang w:val="x-none"/>
        </w:rPr>
        <w:t xml:space="preserve"> victim</w:t>
      </w:r>
      <w:r w:rsidR="00A16525" w:rsidRPr="0030279C">
        <w:rPr>
          <w:rFonts w:ascii="Arial" w:hAnsi="Arial"/>
          <w:b/>
          <w:lang w:val="en-US"/>
        </w:rPr>
        <w:t>, 10% traffic</w:t>
      </w:r>
    </w:p>
    <w:p w14:paraId="3DAE10F0" w14:textId="4F9EA70E" w:rsidR="00A16525" w:rsidRPr="009531ED" w:rsidRDefault="00A16525" w:rsidP="001457DF">
      <w:pPr>
        <w:pStyle w:val="Heading2"/>
      </w:pPr>
      <w:bookmarkStart w:id="528" w:name="_Toc9043125"/>
      <w:r w:rsidRPr="009531ED">
        <w:lastRenderedPageBreak/>
        <w:t>A.2.8</w:t>
      </w:r>
      <w:r w:rsidR="00E22687">
        <w:tab/>
      </w:r>
      <w:r w:rsidRPr="009531ED">
        <w:t xml:space="preserve">Scenario 16: 30GHz Indoor </w:t>
      </w:r>
      <w:r w:rsidRPr="009531ED">
        <w:rPr>
          <w:rFonts w:hint="eastAsia"/>
        </w:rPr>
        <w:t>→</w:t>
      </w:r>
      <w:r w:rsidRPr="009531ED">
        <w:t xml:space="preserve"> Indoor (DL)</w:t>
      </w:r>
      <w:bookmarkEnd w:id="528"/>
    </w:p>
    <w:p w14:paraId="59CCAD9D" w14:textId="147BB395" w:rsidR="00A16525" w:rsidRPr="009531ED" w:rsidRDefault="00A16525" w:rsidP="001457DF">
      <w:pPr>
        <w:pStyle w:val="Heading3"/>
      </w:pPr>
      <w:bookmarkStart w:id="529" w:name="_Ref8959357"/>
      <w:bookmarkStart w:id="530" w:name="_Toc9043126"/>
      <w:r w:rsidRPr="009531ED">
        <w:t>A.2.8.1</w:t>
      </w:r>
      <w:r w:rsidR="00E22687">
        <w:tab/>
      </w:r>
      <w:r w:rsidRPr="009531ED">
        <w:t>Ericsson</w:t>
      </w:r>
      <w:bookmarkEnd w:id="529"/>
      <w:bookmarkEnd w:id="530"/>
    </w:p>
    <w:p w14:paraId="1C2D457E" w14:textId="77777777" w:rsidR="00A16525" w:rsidRPr="009531ED" w:rsidRDefault="00A16525" w:rsidP="006076CB">
      <w:pPr>
        <w:rPr>
          <w:rFonts w:cs="Arial"/>
        </w:rPr>
      </w:pPr>
      <w:r w:rsidRPr="009531ED">
        <w:rPr>
          <w:noProof/>
          <w:lang w:val="en-US" w:eastAsia="ko-KR"/>
        </w:rPr>
        <w:drawing>
          <wp:inline distT="0" distB="0" distL="0" distR="0" wp14:anchorId="017433ED" wp14:editId="6EEBCB86">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2776613" cy="2191384"/>
                    </a:xfrm>
                    <a:prstGeom prst="rect">
                      <a:avLst/>
                    </a:prstGeom>
                    <a:noFill/>
                    <a:ln>
                      <a:noFill/>
                    </a:ln>
                  </pic:spPr>
                </pic:pic>
              </a:graphicData>
            </a:graphic>
          </wp:inline>
        </w:drawing>
      </w:r>
      <w:r w:rsidRPr="00843636">
        <w:rPr>
          <w:noProof/>
          <w:lang w:val="en-US" w:eastAsia="ko-KR"/>
        </w:rPr>
        <w:drawing>
          <wp:inline distT="0" distB="0" distL="0" distR="0" wp14:anchorId="1D0A7238" wp14:editId="66EBB66F">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2924175" cy="2190115"/>
                    </a:xfrm>
                    <a:prstGeom prst="rect">
                      <a:avLst/>
                    </a:prstGeom>
                    <a:noFill/>
                    <a:ln>
                      <a:noFill/>
                    </a:ln>
                  </pic:spPr>
                </pic:pic>
              </a:graphicData>
            </a:graphic>
          </wp:inline>
        </w:drawing>
      </w:r>
    </w:p>
    <w:p w14:paraId="0FCFA401" w14:textId="3BBE5191" w:rsidR="00A16525" w:rsidRPr="001457DF" w:rsidRDefault="00E22687" w:rsidP="006076CB">
      <w:pPr>
        <w:jc w:val="center"/>
        <w:rPr>
          <w:rFonts w:ascii="Arial" w:hAnsi="Arial" w:cs="Arial"/>
          <w:b/>
        </w:rPr>
      </w:pPr>
      <w:r w:rsidRPr="001457DF">
        <w:rPr>
          <w:rFonts w:ascii="Arial" w:hAnsi="Arial" w:cs="Arial"/>
          <w:b/>
        </w:rPr>
        <w:t xml:space="preserve">Figure </w:t>
      </w:r>
      <w:r w:rsidR="00A16525" w:rsidRPr="001457DF">
        <w:rPr>
          <w:rFonts w:ascii="Arial" w:hAnsi="Arial" w:cs="Arial"/>
          <w:b/>
        </w:rPr>
        <w:fldChar w:fldCharType="begin"/>
      </w:r>
      <w:r w:rsidR="00A16525" w:rsidRPr="001457DF">
        <w:rPr>
          <w:rFonts w:ascii="Arial" w:hAnsi="Arial" w:cs="Arial"/>
          <w:b/>
        </w:rPr>
        <w:instrText xml:space="preserve"> REF _Ref8959357 \r \h </w:instrText>
      </w:r>
      <w:r>
        <w:rPr>
          <w:rFonts w:ascii="Arial" w:hAnsi="Arial" w:cs="Arial"/>
          <w:b/>
        </w:rPr>
        <w:instrText xml:space="preserve"> \* MERGEFORMAT </w:instrText>
      </w:r>
      <w:r w:rsidR="00A16525" w:rsidRPr="001457DF">
        <w:rPr>
          <w:rFonts w:ascii="Arial" w:hAnsi="Arial" w:cs="Arial"/>
          <w:b/>
        </w:rPr>
      </w:r>
      <w:r w:rsidR="00A16525" w:rsidRPr="001457DF">
        <w:rPr>
          <w:rFonts w:ascii="Arial" w:hAnsi="Arial" w:cs="Arial"/>
          <w:b/>
        </w:rPr>
        <w:fldChar w:fldCharType="separate"/>
      </w:r>
      <w:r w:rsidR="00A16525" w:rsidRPr="001457DF">
        <w:rPr>
          <w:rFonts w:ascii="Arial" w:hAnsi="Arial" w:cs="Arial"/>
          <w:b/>
        </w:rPr>
        <w:t>A.2.8.1</w:t>
      </w:r>
      <w:r w:rsidR="00A16525" w:rsidRPr="001457DF">
        <w:rPr>
          <w:rFonts w:ascii="Arial" w:hAnsi="Arial" w:cs="Arial"/>
          <w:b/>
        </w:rPr>
        <w:fldChar w:fldCharType="end"/>
      </w:r>
      <w:r w:rsidR="00A16525" w:rsidRPr="001457DF">
        <w:rPr>
          <w:rFonts w:ascii="Arial" w:hAnsi="Arial" w:cs="Arial"/>
          <w:b/>
        </w:rPr>
        <w:t>: CDF for the SINR and throughput for the DL victim.</w:t>
      </w:r>
    </w:p>
    <w:p w14:paraId="2BD37ACE" w14:textId="68A51964" w:rsidR="00A16525" w:rsidRPr="009B5A9D" w:rsidRDefault="00A16525" w:rsidP="001457DF">
      <w:pPr>
        <w:pStyle w:val="Heading3"/>
      </w:pPr>
      <w:bookmarkStart w:id="531" w:name="_Ref8959394"/>
      <w:bookmarkStart w:id="532" w:name="_Toc9043127"/>
      <w:r w:rsidRPr="00995A3F">
        <w:t>A.</w:t>
      </w:r>
      <w:r w:rsidRPr="009B5A9D">
        <w:t>2.8.2</w:t>
      </w:r>
      <w:r w:rsidR="00E22687">
        <w:tab/>
      </w:r>
      <w:r w:rsidRPr="009B5A9D">
        <w:t>Huawei</w:t>
      </w:r>
      <w:bookmarkEnd w:id="531"/>
      <w:bookmarkEnd w:id="532"/>
    </w:p>
    <w:p w14:paraId="6B1AEC67" w14:textId="77777777" w:rsidR="00A16525" w:rsidRPr="009531ED" w:rsidRDefault="00A16525" w:rsidP="006076CB">
      <w:pPr>
        <w:rPr>
          <w:lang w:val="sv-SE" w:eastAsia="zh-CN"/>
        </w:rPr>
      </w:pPr>
      <w:r w:rsidRPr="009531ED">
        <w:rPr>
          <w:noProof/>
          <w:lang w:val="en-US" w:eastAsia="ko-KR"/>
        </w:rPr>
        <w:drawing>
          <wp:inline distT="0" distB="0" distL="0" distR="0" wp14:anchorId="25AE3AAD" wp14:editId="1B909F99">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34FF97F7" wp14:editId="342AF452">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3093090" cy="2318435"/>
                    </a:xfrm>
                    <a:prstGeom prst="rect">
                      <a:avLst/>
                    </a:prstGeom>
                    <a:noFill/>
                    <a:ln w="9525">
                      <a:noFill/>
                      <a:miter lim="800000"/>
                      <a:headEnd/>
                      <a:tailEnd/>
                    </a:ln>
                  </pic:spPr>
                </pic:pic>
              </a:graphicData>
            </a:graphic>
          </wp:inline>
        </w:drawing>
      </w:r>
    </w:p>
    <w:p w14:paraId="02EC14C5" w14:textId="6F4814A0" w:rsidR="00A16525" w:rsidRPr="009132C5" w:rsidRDefault="00E22687" w:rsidP="006076CB">
      <w:pPr>
        <w:pStyle w:val="TF"/>
        <w:rPr>
          <w:lang w:eastAsia="zh-CN"/>
        </w:rPr>
      </w:pPr>
      <w:r>
        <w:rPr>
          <w:lang w:eastAsia="zh-CN"/>
        </w:rPr>
        <w:t xml:space="preserve">Figure </w:t>
      </w:r>
      <w:r w:rsidR="00A16525" w:rsidRPr="00843636">
        <w:rPr>
          <w:lang w:eastAsia="zh-CN"/>
        </w:rPr>
        <w:fldChar w:fldCharType="begin"/>
      </w:r>
      <w:r w:rsidR="00A16525" w:rsidRPr="009531ED">
        <w:rPr>
          <w:lang w:eastAsia="zh-CN"/>
        </w:rPr>
        <w:instrText xml:space="preserve"> REF _Ref8959394 \r \h </w:instrText>
      </w:r>
      <w:r w:rsidR="00A16525" w:rsidRPr="00843636">
        <w:rPr>
          <w:lang w:eastAsia="zh-CN"/>
        </w:rPr>
      </w:r>
      <w:r w:rsidR="00A16525" w:rsidRPr="00843636">
        <w:rPr>
          <w:lang w:eastAsia="zh-CN"/>
        </w:rPr>
        <w:fldChar w:fldCharType="separate"/>
      </w:r>
      <w:r w:rsidR="00A16525" w:rsidRPr="00843636">
        <w:rPr>
          <w:lang w:eastAsia="zh-CN"/>
        </w:rPr>
        <w:t>A.2.8.2</w:t>
      </w:r>
      <w:r w:rsidR="00A16525" w:rsidRPr="00843636">
        <w:rPr>
          <w:lang w:eastAsia="zh-CN"/>
        </w:rPr>
        <w:fldChar w:fldCharType="end"/>
      </w:r>
      <w:r w:rsidR="00A16525" w:rsidRPr="009531ED">
        <w:rPr>
          <w:rFonts w:hint="eastAsia"/>
          <w:lang w:eastAsia="zh-CN"/>
        </w:rPr>
        <w:t xml:space="preserve">: </w:t>
      </w:r>
      <w:r w:rsidR="00A16525" w:rsidRPr="00843636">
        <w:t>CDF of DL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35E58C07" w14:textId="20CC0F5C" w:rsidR="00A16525" w:rsidRPr="0030279C" w:rsidRDefault="00A16525" w:rsidP="001457DF">
      <w:pPr>
        <w:pStyle w:val="Heading3"/>
      </w:pPr>
      <w:bookmarkStart w:id="533" w:name="_Ref8959414"/>
      <w:bookmarkStart w:id="534" w:name="_Toc9043128"/>
      <w:r w:rsidRPr="0030279C">
        <w:lastRenderedPageBreak/>
        <w:t>A.2.8.3</w:t>
      </w:r>
      <w:r w:rsidR="00E22687">
        <w:tab/>
      </w:r>
      <w:r w:rsidRPr="0030279C">
        <w:t>LGE</w:t>
      </w:r>
      <w:bookmarkEnd w:id="533"/>
      <w:bookmarkEnd w:id="534"/>
    </w:p>
    <w:p w14:paraId="4239C6CE" w14:textId="77777777" w:rsidR="00A16525" w:rsidRPr="009531ED" w:rsidRDefault="00A16525" w:rsidP="006076CB">
      <w:pPr>
        <w:keepNext/>
        <w:jc w:val="center"/>
      </w:pPr>
      <w:r w:rsidRPr="009531ED">
        <w:rPr>
          <w:noProof/>
          <w:lang w:val="en-US" w:eastAsia="ko-KR"/>
        </w:rPr>
        <w:drawing>
          <wp:inline distT="0" distB="0" distL="0" distR="0" wp14:anchorId="5AB53087" wp14:editId="7413A46D">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p>
    <w:p w14:paraId="3D8CAAA6" w14:textId="02BD59BB" w:rsidR="00A16525" w:rsidRPr="001457DF" w:rsidRDefault="00E22687" w:rsidP="006076CB">
      <w:pPr>
        <w:pStyle w:val="Caption"/>
        <w:jc w:val="center"/>
        <w:rPr>
          <w:rFonts w:ascii="Arial" w:hAnsi="Arial" w:cs="Arial"/>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_Ref8959414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A.2.8.3</w:t>
      </w:r>
      <w:r w:rsidR="00A16525" w:rsidRPr="001457DF">
        <w:rPr>
          <w:rFonts w:ascii="Arial" w:hAnsi="Arial" w:cs="Arial"/>
        </w:rPr>
        <w:fldChar w:fldCharType="end"/>
      </w:r>
      <w:r w:rsidR="00A16525" w:rsidRPr="001457DF">
        <w:rPr>
          <w:rFonts w:ascii="Arial" w:hAnsi="Arial" w:cs="Arial"/>
        </w:rPr>
        <w:t>:  Indoor-to-Indoor (</w:t>
      </w:r>
      <w:r w:rsidR="00A16525" w:rsidRPr="001457DF">
        <w:rPr>
          <w:rFonts w:ascii="Arial" w:hAnsi="Arial" w:cs="Arial"/>
          <w:noProof/>
        </w:rPr>
        <w:t>victim</w:t>
      </w:r>
      <w:r w:rsidR="00A16525" w:rsidRPr="001457DF">
        <w:rPr>
          <w:rFonts w:ascii="Arial" w:hAnsi="Arial" w:cs="Arial"/>
        </w:rPr>
        <w:t>: DL) SINR result</w:t>
      </w:r>
    </w:p>
    <w:p w14:paraId="587B65AA" w14:textId="77777777" w:rsidR="00A16525" w:rsidRPr="002F6FF2" w:rsidRDefault="00A16525" w:rsidP="006076CB"/>
    <w:p w14:paraId="10F80FEA" w14:textId="77777777" w:rsidR="00A16525" w:rsidRPr="009132C5" w:rsidRDefault="00A16525" w:rsidP="006076CB"/>
    <w:p w14:paraId="17873FBA" w14:textId="77777777" w:rsidR="00A16525" w:rsidRPr="0030279C" w:rsidRDefault="00A16525" w:rsidP="006076CB"/>
    <w:p w14:paraId="3AA4937E" w14:textId="77777777" w:rsidR="00A16525" w:rsidRPr="009531ED" w:rsidRDefault="00A16525" w:rsidP="006076CB"/>
    <w:p w14:paraId="56BB2935" w14:textId="77777777" w:rsidR="00A16525" w:rsidRPr="009531ED" w:rsidRDefault="00A16525" w:rsidP="006076CB"/>
    <w:p w14:paraId="6528A753" w14:textId="77777777" w:rsidR="00A16525" w:rsidRPr="009531ED" w:rsidRDefault="00A16525" w:rsidP="006076CB"/>
    <w:p w14:paraId="63A80985" w14:textId="4F7603D4" w:rsidR="00A16525" w:rsidRPr="009531ED" w:rsidRDefault="00A16525" w:rsidP="001457DF">
      <w:pPr>
        <w:pStyle w:val="Heading3"/>
      </w:pPr>
      <w:bookmarkStart w:id="535" w:name="_Toc9043129"/>
      <w:r w:rsidRPr="009531ED">
        <w:lastRenderedPageBreak/>
        <w:t>A.2.8.4</w:t>
      </w:r>
      <w:r w:rsidR="00E22687">
        <w:tab/>
      </w:r>
      <w:r w:rsidRPr="009531ED">
        <w:t>Nokia</w:t>
      </w:r>
      <w:bookmarkEnd w:id="535"/>
    </w:p>
    <w:p w14:paraId="40822283" w14:textId="7D7DB9D3" w:rsidR="00A16525" w:rsidRPr="009531ED" w:rsidRDefault="00A16525" w:rsidP="001457DF">
      <w:pPr>
        <w:pStyle w:val="Heading4"/>
      </w:pPr>
      <w:bookmarkStart w:id="536" w:name="_Ref8959459"/>
      <w:bookmarkStart w:id="537" w:name="_Toc9043130"/>
      <w:r w:rsidRPr="009531ED">
        <w:t>A.2.8.4.1</w:t>
      </w:r>
      <w:r w:rsidR="00E22687">
        <w:tab/>
      </w:r>
      <w:r w:rsidRPr="009531ED">
        <w:t>Full buffer</w:t>
      </w:r>
      <w:bookmarkEnd w:id="536"/>
      <w:bookmarkEnd w:id="537"/>
    </w:p>
    <w:p w14:paraId="5B72C458" w14:textId="77777777" w:rsidR="00A16525" w:rsidRPr="009531ED" w:rsidRDefault="00A16525" w:rsidP="006076CB">
      <w:pPr>
        <w:jc w:val="center"/>
      </w:pPr>
      <w:r w:rsidRPr="009531ED">
        <w:rPr>
          <w:noProof/>
          <w:lang w:val="en-US" w:eastAsia="ko-KR"/>
        </w:rPr>
        <w:drawing>
          <wp:inline distT="0" distB="0" distL="0" distR="0" wp14:anchorId="3097CD54" wp14:editId="39520B84">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6528293F" wp14:editId="74108883">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CE34C1E" w14:textId="76104171" w:rsidR="00A16525" w:rsidRPr="009531ED" w:rsidRDefault="00E22687" w:rsidP="006076CB">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_Ref8959459 \r \h </w:instrText>
      </w:r>
      <w:r w:rsidR="00A16525" w:rsidRPr="00843636">
        <w:rPr>
          <w:rFonts w:ascii="Arial" w:hAnsi="Arial"/>
          <w:b/>
          <w:lang w:val="x-none"/>
        </w:rPr>
      </w:r>
      <w:r w:rsidR="00A16525" w:rsidRPr="00843636">
        <w:rPr>
          <w:rFonts w:ascii="Arial" w:hAnsi="Arial"/>
          <w:b/>
          <w:lang w:val="x-none"/>
        </w:rPr>
        <w:fldChar w:fldCharType="separate"/>
      </w:r>
      <w:r w:rsidR="00A16525" w:rsidRPr="00843636">
        <w:rPr>
          <w:rFonts w:ascii="Arial" w:hAnsi="Arial"/>
          <w:b/>
          <w:lang w:val="x-none"/>
        </w:rPr>
        <w:t>A.2.8.4.1</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Indoor</w:t>
      </w:r>
      <w:r w:rsidR="00A16525" w:rsidRPr="00CA0EE5">
        <w:rPr>
          <w:rFonts w:ascii="Arial" w:hAnsi="Arial"/>
          <w:b/>
          <w:lang w:val="x-none"/>
        </w:rPr>
        <w:t xml:space="preserve"> aggressor </w:t>
      </w:r>
      <w:r w:rsidR="00A16525" w:rsidRPr="00CA0EE5">
        <w:rPr>
          <w:rFonts w:ascii="Arial" w:hAnsi="Arial"/>
          <w:b/>
          <w:lang w:val="en-US"/>
        </w:rPr>
        <w:t>Indoor</w:t>
      </w:r>
      <w:r w:rsidR="00A16525" w:rsidRPr="009531ED">
        <w:rPr>
          <w:rFonts w:ascii="Arial" w:hAnsi="Arial"/>
          <w:b/>
          <w:lang w:val="x-none"/>
        </w:rPr>
        <w:t xml:space="preserve"> </w:t>
      </w:r>
      <w:r w:rsidR="00A16525" w:rsidRPr="009531ED">
        <w:rPr>
          <w:rFonts w:ascii="Arial" w:hAnsi="Arial"/>
          <w:b/>
          <w:lang w:val="en-US"/>
        </w:rPr>
        <w:t xml:space="preserve">DL </w:t>
      </w:r>
      <w:r w:rsidR="00A16525" w:rsidRPr="009531ED">
        <w:rPr>
          <w:rFonts w:ascii="Arial" w:hAnsi="Arial"/>
          <w:b/>
          <w:lang w:val="x-none"/>
        </w:rPr>
        <w:t>victim</w:t>
      </w:r>
      <w:r w:rsidR="00A16525" w:rsidRPr="009531ED">
        <w:rPr>
          <w:rFonts w:ascii="Arial" w:hAnsi="Arial"/>
          <w:b/>
          <w:lang w:val="en-US"/>
        </w:rPr>
        <w:t>, full buffer traffic</w:t>
      </w:r>
    </w:p>
    <w:p w14:paraId="16EC072C" w14:textId="77777777" w:rsidR="00A16525" w:rsidRPr="009531ED" w:rsidRDefault="00A16525" w:rsidP="006076CB">
      <w:pPr>
        <w:jc w:val="center"/>
        <w:rPr>
          <w:rFonts w:ascii="Arial" w:hAnsi="Arial"/>
          <w:b/>
          <w:lang w:val="en-US"/>
        </w:rPr>
      </w:pPr>
    </w:p>
    <w:p w14:paraId="77DBE884" w14:textId="77777777" w:rsidR="00A16525" w:rsidRPr="009531ED" w:rsidRDefault="00A16525" w:rsidP="006076CB">
      <w:pPr>
        <w:jc w:val="center"/>
        <w:rPr>
          <w:rFonts w:ascii="Arial" w:hAnsi="Arial"/>
          <w:b/>
          <w:lang w:val="en-US"/>
        </w:rPr>
      </w:pPr>
    </w:p>
    <w:p w14:paraId="4A73FF5F" w14:textId="77777777" w:rsidR="00A16525" w:rsidRPr="009531ED" w:rsidRDefault="00A16525" w:rsidP="006076CB">
      <w:pPr>
        <w:jc w:val="center"/>
        <w:rPr>
          <w:rFonts w:ascii="Arial" w:hAnsi="Arial"/>
          <w:b/>
          <w:lang w:val="en-US"/>
        </w:rPr>
      </w:pPr>
    </w:p>
    <w:p w14:paraId="5F18BD3F" w14:textId="77777777" w:rsidR="00A16525" w:rsidRPr="00D93DA3" w:rsidRDefault="00A16525" w:rsidP="006076CB">
      <w:pPr>
        <w:jc w:val="center"/>
        <w:rPr>
          <w:rFonts w:ascii="Arial" w:hAnsi="Arial"/>
          <w:b/>
          <w:lang w:val="en-US"/>
        </w:rPr>
      </w:pPr>
    </w:p>
    <w:p w14:paraId="5320FCA4" w14:textId="77777777" w:rsidR="00A16525" w:rsidRPr="002F6FF2" w:rsidRDefault="00A16525" w:rsidP="006076CB">
      <w:pPr>
        <w:jc w:val="center"/>
        <w:rPr>
          <w:rFonts w:ascii="Arial" w:hAnsi="Arial"/>
          <w:b/>
          <w:lang w:val="en-US"/>
        </w:rPr>
      </w:pPr>
    </w:p>
    <w:p w14:paraId="338908DA" w14:textId="77777777" w:rsidR="00A16525" w:rsidRPr="009132C5" w:rsidRDefault="00A16525" w:rsidP="006076CB">
      <w:pPr>
        <w:jc w:val="center"/>
        <w:rPr>
          <w:rFonts w:ascii="Arial" w:hAnsi="Arial"/>
          <w:b/>
          <w:lang w:val="en-US"/>
        </w:rPr>
      </w:pPr>
    </w:p>
    <w:p w14:paraId="2B2574E7" w14:textId="77777777" w:rsidR="00A16525" w:rsidRPr="009531ED" w:rsidRDefault="00A16525" w:rsidP="006076CB">
      <w:pPr>
        <w:jc w:val="center"/>
        <w:rPr>
          <w:rFonts w:ascii="Arial" w:hAnsi="Arial"/>
          <w:b/>
          <w:lang w:val="en-US"/>
        </w:rPr>
      </w:pPr>
    </w:p>
    <w:p w14:paraId="5702965C" w14:textId="77777777" w:rsidR="00A16525" w:rsidRPr="009531ED" w:rsidRDefault="00A16525" w:rsidP="006076CB">
      <w:pPr>
        <w:jc w:val="center"/>
        <w:rPr>
          <w:rFonts w:ascii="Arial" w:hAnsi="Arial"/>
          <w:b/>
          <w:lang w:val="en-US"/>
        </w:rPr>
      </w:pPr>
    </w:p>
    <w:p w14:paraId="194F3C76" w14:textId="77777777" w:rsidR="00A16525" w:rsidRPr="009531ED" w:rsidRDefault="00A16525" w:rsidP="006076CB">
      <w:pPr>
        <w:jc w:val="center"/>
        <w:rPr>
          <w:rFonts w:ascii="Arial" w:hAnsi="Arial"/>
          <w:b/>
          <w:lang w:val="en-US"/>
        </w:rPr>
      </w:pPr>
    </w:p>
    <w:p w14:paraId="0FCF4A12" w14:textId="77777777" w:rsidR="00A16525" w:rsidRPr="009531ED" w:rsidRDefault="00A16525" w:rsidP="006076CB">
      <w:pPr>
        <w:jc w:val="center"/>
        <w:rPr>
          <w:rFonts w:ascii="Arial" w:hAnsi="Arial"/>
          <w:b/>
          <w:lang w:val="en-US"/>
        </w:rPr>
      </w:pPr>
    </w:p>
    <w:p w14:paraId="1E5947CB" w14:textId="5B4EBD60" w:rsidR="00A16525" w:rsidRPr="009531ED" w:rsidRDefault="00A16525" w:rsidP="001457DF">
      <w:pPr>
        <w:pStyle w:val="Heading4"/>
      </w:pPr>
      <w:bookmarkStart w:id="538" w:name="_Ref8959483"/>
      <w:bookmarkStart w:id="539" w:name="_Toc9043131"/>
      <w:r w:rsidRPr="009531ED">
        <w:lastRenderedPageBreak/>
        <w:t>A.2.8.4.2</w:t>
      </w:r>
      <w:r w:rsidR="00E22687">
        <w:tab/>
      </w:r>
      <w:r w:rsidRPr="009531ED">
        <w:t>FTP3 with 10% load</w:t>
      </w:r>
      <w:bookmarkEnd w:id="538"/>
      <w:bookmarkEnd w:id="539"/>
    </w:p>
    <w:p w14:paraId="6223F383" w14:textId="77777777" w:rsidR="00A16525" w:rsidRPr="009531ED" w:rsidRDefault="00A16525" w:rsidP="006076CB">
      <w:pPr>
        <w:jc w:val="center"/>
      </w:pPr>
      <w:r w:rsidRPr="009531ED">
        <w:rPr>
          <w:noProof/>
          <w:lang w:val="en-US" w:eastAsia="ko-KR"/>
        </w:rPr>
        <w:drawing>
          <wp:inline distT="0" distB="0" distL="0" distR="0" wp14:anchorId="70184A0B" wp14:editId="1CFEBFCB">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41B9758E" wp14:editId="16357CBB">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1841CE58" w14:textId="43AE4798" w:rsidR="00A16525" w:rsidRPr="009531ED" w:rsidRDefault="00E22687" w:rsidP="006076CB">
      <w:pPr>
        <w:jc w:val="center"/>
        <w:rPr>
          <w:rFonts w:ascii="Arial" w:hAnsi="Arial"/>
          <w:b/>
          <w:lang w:val="en-US"/>
        </w:rPr>
      </w:pPr>
      <w:r>
        <w:rPr>
          <w:rFonts w:ascii="Arial" w:hAnsi="Arial"/>
          <w:b/>
          <w:lang w:val="x-none"/>
        </w:rPr>
        <w:t xml:space="preserve">Figure </w:t>
      </w:r>
      <w:r w:rsidR="00A16525" w:rsidRPr="00843636">
        <w:rPr>
          <w:rFonts w:ascii="Arial" w:hAnsi="Arial"/>
          <w:b/>
          <w:lang w:val="x-none"/>
        </w:rPr>
        <w:fldChar w:fldCharType="begin"/>
      </w:r>
      <w:r w:rsidR="00A16525" w:rsidRPr="009531ED">
        <w:rPr>
          <w:rFonts w:ascii="Arial" w:hAnsi="Arial"/>
          <w:b/>
          <w:lang w:val="x-none"/>
        </w:rPr>
        <w:instrText xml:space="preserve"> REF _Ref8959483 \r \h </w:instrText>
      </w:r>
      <w:r w:rsidR="00A16525" w:rsidRPr="00843636">
        <w:rPr>
          <w:rFonts w:ascii="Arial" w:hAnsi="Arial"/>
          <w:b/>
          <w:lang w:val="x-none"/>
        </w:rPr>
      </w:r>
      <w:r w:rsidR="00A16525" w:rsidRPr="00843636">
        <w:rPr>
          <w:rFonts w:ascii="Arial" w:hAnsi="Arial"/>
          <w:b/>
          <w:lang w:val="x-none"/>
        </w:rPr>
        <w:fldChar w:fldCharType="separate"/>
      </w:r>
      <w:r w:rsidR="00A16525" w:rsidRPr="00843636">
        <w:rPr>
          <w:rFonts w:ascii="Arial" w:hAnsi="Arial"/>
          <w:b/>
          <w:lang w:val="x-none"/>
        </w:rPr>
        <w:t>A.2.8.4.2</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w:t>
      </w:r>
      <w:r w:rsidR="00A16525" w:rsidRPr="00CA0EE5">
        <w:rPr>
          <w:rFonts w:ascii="Arial" w:hAnsi="Arial"/>
          <w:b/>
          <w:lang w:val="en-US"/>
        </w:rPr>
        <w:t>r</w:t>
      </w:r>
      <w:r w:rsidR="00A16525" w:rsidRPr="00CA0EE5">
        <w:rPr>
          <w:rFonts w:ascii="Arial" w:hAnsi="Arial"/>
          <w:b/>
          <w:lang w:val="x-none"/>
        </w:rPr>
        <w:t xml:space="preserve"> aggressor </w:t>
      </w:r>
      <w:r w:rsidR="00A16525" w:rsidRPr="009531ED">
        <w:rPr>
          <w:rFonts w:ascii="Arial" w:hAnsi="Arial"/>
          <w:b/>
          <w:lang w:val="en-US"/>
        </w:rPr>
        <w:t>Indoor DL</w:t>
      </w:r>
      <w:r w:rsidR="00A16525" w:rsidRPr="009531ED">
        <w:rPr>
          <w:rFonts w:ascii="Arial" w:hAnsi="Arial"/>
          <w:b/>
          <w:lang w:val="x-none"/>
        </w:rPr>
        <w:t xml:space="preserve"> victim</w:t>
      </w:r>
      <w:r w:rsidR="00A16525" w:rsidRPr="009531ED">
        <w:rPr>
          <w:rFonts w:ascii="Arial" w:hAnsi="Arial"/>
          <w:b/>
          <w:lang w:val="en-US"/>
        </w:rPr>
        <w:t>, 10% traffic</w:t>
      </w:r>
    </w:p>
    <w:p w14:paraId="2F95D312" w14:textId="76C3F11A" w:rsidR="00A16525" w:rsidRPr="009531ED" w:rsidRDefault="00A16525" w:rsidP="001457DF">
      <w:pPr>
        <w:pStyle w:val="Heading3"/>
      </w:pPr>
      <w:bookmarkStart w:id="540" w:name="_Ref8959515"/>
      <w:bookmarkStart w:id="541" w:name="_Toc9043132"/>
      <w:r w:rsidRPr="009531ED">
        <w:t>A.2.8.5</w:t>
      </w:r>
      <w:r w:rsidR="00E22687">
        <w:tab/>
      </w:r>
      <w:r w:rsidRPr="009531ED">
        <w:t>Qualcomm</w:t>
      </w:r>
      <w:bookmarkEnd w:id="540"/>
      <w:bookmarkEnd w:id="541"/>
    </w:p>
    <w:p w14:paraId="21CF2FDC" w14:textId="77777777" w:rsidR="00A16525" w:rsidRPr="009531ED" w:rsidRDefault="00A16525" w:rsidP="00A16525">
      <w:pPr>
        <w:keepNext/>
      </w:pPr>
      <w:r w:rsidRPr="009531ED">
        <w:rPr>
          <w:noProof/>
          <w:lang w:val="en-US" w:eastAsia="ko-KR"/>
        </w:rPr>
        <w:drawing>
          <wp:inline distT="0" distB="0" distL="0" distR="0" wp14:anchorId="5592A1DC" wp14:editId="6096D9FC">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cstate="email">
                      <a:extLst>
                        <a:ext uri="{28A0092B-C50C-407E-A947-70E740481C1C}">
                          <a14:useLocalDpi xmlns:a14="http://schemas.microsoft.com/office/drawing/2010/main"/>
                        </a:ext>
                      </a:extLst>
                    </a:blip>
                    <a:srcRect/>
                    <a:stretch>
                      <a:fillRect/>
                    </a:stretch>
                  </pic:blipFill>
                  <pic:spPr bwMode="auto">
                    <a:xfrm>
                      <a:off x="0" y="0"/>
                      <a:ext cx="2626664" cy="2276847"/>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5828B3A2" wp14:editId="3C2E8AFD">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 cstate="email">
                      <a:extLst>
                        <a:ext uri="{28A0092B-C50C-407E-A947-70E740481C1C}">
                          <a14:useLocalDpi xmlns:a14="http://schemas.microsoft.com/office/drawing/2010/main"/>
                        </a:ext>
                      </a:extLst>
                    </a:blip>
                    <a:srcRect/>
                    <a:stretch>
                      <a:fillRect/>
                    </a:stretch>
                  </pic:blipFill>
                  <pic:spPr bwMode="auto">
                    <a:xfrm>
                      <a:off x="0" y="0"/>
                      <a:ext cx="3023761" cy="2268000"/>
                    </a:xfrm>
                    <a:prstGeom prst="rect">
                      <a:avLst/>
                    </a:prstGeom>
                    <a:noFill/>
                    <a:ln>
                      <a:noFill/>
                    </a:ln>
                  </pic:spPr>
                </pic:pic>
              </a:graphicData>
            </a:graphic>
          </wp:inline>
        </w:drawing>
      </w:r>
    </w:p>
    <w:p w14:paraId="246BC7FE" w14:textId="5C8954B0" w:rsidR="00A16525" w:rsidRPr="001457DF" w:rsidRDefault="00E22687" w:rsidP="00A16525">
      <w:pPr>
        <w:pStyle w:val="Caption"/>
        <w:jc w:val="center"/>
        <w:rPr>
          <w:rFonts w:ascii="Arial" w:hAnsi="Arial" w:cs="Arial"/>
          <w:lang w:val="en-US"/>
        </w:rPr>
      </w:pPr>
      <w:r w:rsidRPr="001457DF">
        <w:rPr>
          <w:rFonts w:ascii="Arial" w:hAnsi="Arial" w:cs="Arial"/>
        </w:rPr>
        <w:t xml:space="preserve">Figure </w:t>
      </w:r>
      <w:r w:rsidR="00A16525" w:rsidRPr="001457DF">
        <w:rPr>
          <w:rFonts w:ascii="Arial" w:hAnsi="Arial" w:cs="Arial"/>
        </w:rPr>
        <w:fldChar w:fldCharType="begin"/>
      </w:r>
      <w:r w:rsidR="00A16525" w:rsidRPr="001457DF">
        <w:rPr>
          <w:rFonts w:ascii="Arial" w:hAnsi="Arial" w:cs="Arial"/>
        </w:rPr>
        <w:instrText xml:space="preserve"> REF _Ref8959515 \r \h </w:instrText>
      </w:r>
      <w:r>
        <w:rPr>
          <w:rFonts w:ascii="Arial" w:hAnsi="Arial" w:cs="Arial"/>
        </w:rPr>
        <w:instrText xml:space="preserve"> \* MERGEFORMAT </w:instrText>
      </w:r>
      <w:r w:rsidR="00A16525" w:rsidRPr="001457DF">
        <w:rPr>
          <w:rFonts w:ascii="Arial" w:hAnsi="Arial" w:cs="Arial"/>
        </w:rPr>
      </w:r>
      <w:r w:rsidR="00A16525" w:rsidRPr="001457DF">
        <w:rPr>
          <w:rFonts w:ascii="Arial" w:hAnsi="Arial" w:cs="Arial"/>
        </w:rPr>
        <w:fldChar w:fldCharType="separate"/>
      </w:r>
      <w:r w:rsidR="00A16525" w:rsidRPr="001457DF">
        <w:rPr>
          <w:rFonts w:ascii="Arial" w:hAnsi="Arial" w:cs="Arial"/>
        </w:rPr>
        <w:t>A.2.8.5</w:t>
      </w:r>
      <w:r w:rsidR="00A16525" w:rsidRPr="001457DF">
        <w:rPr>
          <w:rFonts w:ascii="Arial" w:hAnsi="Arial" w:cs="Arial"/>
        </w:rPr>
        <w:fldChar w:fldCharType="end"/>
      </w:r>
      <w:r w:rsidR="00A16525" w:rsidRPr="001457DF">
        <w:rPr>
          <w:rFonts w:ascii="Arial" w:hAnsi="Arial" w:cs="Arial"/>
        </w:rPr>
        <w:t>: Comparison of SINR and throughput performance with ACI in InH-to-InH scenario</w:t>
      </w:r>
    </w:p>
    <w:p w14:paraId="341921A3" w14:textId="77777777" w:rsidR="00826974" w:rsidRPr="009B5A9D" w:rsidRDefault="00826974" w:rsidP="00826974">
      <w:pPr>
        <w:pStyle w:val="Heading1"/>
        <w:ind w:left="0" w:firstLine="0"/>
        <w:rPr>
          <w:lang w:eastAsia="ko-KR"/>
        </w:rPr>
      </w:pPr>
      <w:r w:rsidRPr="009B5A9D">
        <w:rPr>
          <w:rFonts w:hint="eastAsia"/>
          <w:lang w:eastAsia="ko-KR"/>
        </w:rPr>
        <w:lastRenderedPageBreak/>
        <w:t>A</w:t>
      </w:r>
      <w:r w:rsidRPr="009B5A9D">
        <w:rPr>
          <w:lang w:eastAsia="ko-KR"/>
        </w:rPr>
        <w:t>nnex B: Detailed analysis for zero grid shift</w:t>
      </w:r>
      <w:bookmarkEnd w:id="350"/>
      <w:bookmarkEnd w:id="351"/>
      <w:bookmarkEnd w:id="352"/>
    </w:p>
    <w:p w14:paraId="432C3B83" w14:textId="77777777" w:rsidR="008B135C" w:rsidRPr="009531ED" w:rsidRDefault="008B135C" w:rsidP="008B135C">
      <w:pPr>
        <w:rPr>
          <w:lang w:val="en-US"/>
        </w:rPr>
      </w:pPr>
      <w:r w:rsidRPr="002F6FF2">
        <w:t>This annex provides analysis of</w:t>
      </w:r>
      <w:r w:rsidRPr="009132C5">
        <w:t xml:space="preserve"> the inter-BS interference effects when there is zero grid shift (i.e. co-located aggressor and victim base</w:t>
      </w:r>
      <w:r w:rsidR="00676EC4" w:rsidRPr="009531ED">
        <w:t xml:space="preserve"> </w:t>
      </w:r>
      <w:r w:rsidRPr="009531ED">
        <w:t xml:space="preserve">stations). </w:t>
      </w:r>
      <w:r w:rsidRPr="009531ED">
        <w:rPr>
          <w:lang w:val="en-US"/>
        </w:rPr>
        <w:t>The interference between the base</w:t>
      </w:r>
      <w:r w:rsidR="00676EC4" w:rsidRPr="009531ED">
        <w:rPr>
          <w:lang w:val="en-US"/>
        </w:rPr>
        <w:t xml:space="preserve"> </w:t>
      </w:r>
      <w:r w:rsidRPr="009531ED">
        <w:rPr>
          <w:lang w:val="en-US"/>
        </w:rPr>
        <w:t>stations may be calculated analytically by considering the aggressor TX power, and the isolation between co-located base</w:t>
      </w:r>
      <w:r w:rsidR="00676EC4" w:rsidRPr="009531ED">
        <w:rPr>
          <w:lang w:val="en-US"/>
        </w:rPr>
        <w:t xml:space="preserve"> stations</w:t>
      </w:r>
      <w:r w:rsidRPr="009531ED">
        <w:rPr>
          <w:lang w:val="en-US"/>
        </w:rPr>
        <w:t>.</w:t>
      </w:r>
    </w:p>
    <w:p w14:paraId="12F3ED81" w14:textId="77777777" w:rsidR="008B135C" w:rsidRPr="009531ED" w:rsidRDefault="008B135C" w:rsidP="008B135C">
      <w:pPr>
        <w:rPr>
          <w:u w:val="single"/>
          <w:lang w:val="en-US"/>
        </w:rPr>
      </w:pPr>
      <w:r w:rsidRPr="009531ED">
        <w:rPr>
          <w:u w:val="single"/>
          <w:lang w:val="en-US"/>
        </w:rPr>
        <w:t>FR1:</w:t>
      </w:r>
    </w:p>
    <w:p w14:paraId="32EB2A55" w14:textId="77777777" w:rsidR="008B135C" w:rsidRPr="009531ED" w:rsidRDefault="008B135C" w:rsidP="008B135C">
      <w:pPr>
        <w:rPr>
          <w:lang w:val="en-US"/>
        </w:rPr>
      </w:pPr>
      <w:r w:rsidRPr="009531ED">
        <w:rPr>
          <w:lang w:val="en-US"/>
        </w:rPr>
        <w:t>For FR1, a typical assumption for the isolation between co-located base</w:t>
      </w:r>
      <w:r w:rsidR="00676EC4" w:rsidRPr="009531ED">
        <w:rPr>
          <w:lang w:val="en-US"/>
        </w:rPr>
        <w:t xml:space="preserve"> </w:t>
      </w:r>
      <w:r w:rsidRPr="009531ED">
        <w:rPr>
          <w:lang w:val="en-US"/>
        </w:rPr>
        <w:t xml:space="preserve">stations is 30dB. The 30dB assumption is the basis of the transmitter intermodulation and co-location blocking requirements for the FR1 specifications. A typical TRP transmit power as assumed for this study is 24-49dB, dependent on scenario (see section 5.3.1). </w:t>
      </w:r>
    </w:p>
    <w:p w14:paraId="02C3C8C3" w14:textId="77777777" w:rsidR="008B135C" w:rsidRPr="009531ED" w:rsidRDefault="008B135C" w:rsidP="008B135C">
      <w:pPr>
        <w:rPr>
          <w:lang w:val="en-US"/>
        </w:rPr>
      </w:pPr>
      <w:r w:rsidRPr="009531ED">
        <w:rPr>
          <w:lang w:val="en-US"/>
        </w:rPr>
        <w:t xml:space="preserve">The power arriving into the receiver of a co-located victim is the aggressor TX power – isolation = 24 to 49dBm – 30dB = -6 to 19dBm. The FR1 receiver blocking requirement is -43dBm, so the interference from the aggressor to the victim will block the RF receiver and prevent uplink reception at the victim. </w:t>
      </w:r>
    </w:p>
    <w:p w14:paraId="2BF99810" w14:textId="77777777" w:rsidR="008B135C" w:rsidRPr="009531ED" w:rsidRDefault="008B135C" w:rsidP="008B135C">
      <w:pPr>
        <w:rPr>
          <w:u w:val="single"/>
          <w:lang w:val="en-US"/>
        </w:rPr>
      </w:pPr>
      <w:r w:rsidRPr="009531ED">
        <w:rPr>
          <w:u w:val="single"/>
          <w:lang w:val="en-US"/>
        </w:rPr>
        <w:t xml:space="preserve">FR2: </w:t>
      </w:r>
    </w:p>
    <w:p w14:paraId="214B72A3" w14:textId="77777777" w:rsidR="008B135C" w:rsidRPr="009531ED" w:rsidRDefault="008B135C" w:rsidP="008B135C">
      <w:pPr>
        <w:rPr>
          <w:lang w:val="en-US"/>
        </w:rPr>
      </w:pPr>
      <w:r w:rsidRPr="009531ED">
        <w:rPr>
          <w:lang w:val="en-US"/>
        </w:rPr>
        <w:t>For FR2, during the development of the 38.104 RF requirements in RAN4, around 50 to 70dB isolation between co-located BS was assumed. The total radiated power assumed for an FR2 BS in this study is 23 to 33 dBm, depending on scenario (see section 5.3.2). The range of interference power levels arriving at the receiver of a co-located receiver would be equal to TX power – isolation = (23 to 33dBm) – (50 to 70dB) = -17 to -47dBm. The FR2 blocking requirement is equal to the reference sensitivity + 33dB. The highest FR2 blocking level is -50dBm (for other sensitivity levels, the FR2 blocking requirement will be lower). Thus, power levels in the range arising for co-location scenarios will lead to receiver blocking in all circumstances.</w:t>
      </w:r>
    </w:p>
    <w:p w14:paraId="66799301" w14:textId="77777777" w:rsidR="0068609D" w:rsidRPr="009531ED" w:rsidRDefault="0068609D" w:rsidP="0068609D"/>
    <w:p w14:paraId="61098B9E" w14:textId="77777777" w:rsidR="00826974" w:rsidRPr="009531ED" w:rsidRDefault="00826974" w:rsidP="00826974">
      <w:pPr>
        <w:pStyle w:val="Heading1"/>
        <w:ind w:left="0" w:firstLine="0"/>
        <w:rPr>
          <w:lang w:eastAsia="ko-KR"/>
        </w:rPr>
      </w:pPr>
      <w:bookmarkStart w:id="542" w:name="_Toc9036958"/>
      <w:bookmarkStart w:id="543" w:name="_Toc9039971"/>
      <w:bookmarkStart w:id="544" w:name="_Toc9043134"/>
      <w:r w:rsidRPr="009531ED">
        <w:rPr>
          <w:lang w:eastAsia="ko-KR"/>
        </w:rPr>
        <w:t>Annex C: Change history</w:t>
      </w:r>
      <w:bookmarkEnd w:id="542"/>
      <w:bookmarkEnd w:id="543"/>
      <w:bookmarkEnd w:id="5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9531ED" w14:paraId="54E0FF90" w14:textId="77777777" w:rsidTr="00F20467">
        <w:trPr>
          <w:cantSplit/>
        </w:trPr>
        <w:tc>
          <w:tcPr>
            <w:tcW w:w="9639" w:type="dxa"/>
            <w:gridSpan w:val="8"/>
            <w:tcBorders>
              <w:bottom w:val="nil"/>
            </w:tcBorders>
            <w:shd w:val="solid" w:color="FFFFFF" w:fill="auto"/>
          </w:tcPr>
          <w:p w14:paraId="463E08B6" w14:textId="77777777" w:rsidR="00E8629F" w:rsidRPr="009531ED" w:rsidRDefault="00E8629F">
            <w:pPr>
              <w:pStyle w:val="TAL"/>
              <w:jc w:val="center"/>
              <w:rPr>
                <w:b/>
                <w:sz w:val="16"/>
              </w:rPr>
            </w:pPr>
            <w:bookmarkStart w:id="545" w:name="OLE_LINK20"/>
            <w:bookmarkStart w:id="546" w:name="OLE_LINK21"/>
            <w:bookmarkStart w:id="547" w:name="OLE_LINK22"/>
            <w:bookmarkEnd w:id="353"/>
            <w:r w:rsidRPr="009531ED">
              <w:rPr>
                <w:b/>
              </w:rPr>
              <w:t>Change history</w:t>
            </w:r>
          </w:p>
        </w:tc>
      </w:tr>
      <w:tr w:rsidR="006B0D02" w:rsidRPr="009531ED" w14:paraId="080D4858" w14:textId="77777777" w:rsidTr="00F20467">
        <w:tc>
          <w:tcPr>
            <w:tcW w:w="800" w:type="dxa"/>
            <w:shd w:val="pct10" w:color="auto" w:fill="FFFFFF"/>
          </w:tcPr>
          <w:p w14:paraId="56B92229" w14:textId="77777777" w:rsidR="006B0D02" w:rsidRPr="009531ED" w:rsidRDefault="006B0D02">
            <w:pPr>
              <w:pStyle w:val="TAL"/>
              <w:rPr>
                <w:b/>
                <w:sz w:val="16"/>
              </w:rPr>
            </w:pPr>
            <w:r w:rsidRPr="009531ED">
              <w:rPr>
                <w:b/>
                <w:sz w:val="16"/>
              </w:rPr>
              <w:t>Date</w:t>
            </w:r>
          </w:p>
        </w:tc>
        <w:tc>
          <w:tcPr>
            <w:tcW w:w="800" w:type="dxa"/>
            <w:shd w:val="pct10" w:color="auto" w:fill="FFFFFF"/>
          </w:tcPr>
          <w:p w14:paraId="1760597C" w14:textId="77777777" w:rsidR="006B0D02" w:rsidRPr="009531ED" w:rsidRDefault="006856E5">
            <w:pPr>
              <w:pStyle w:val="TAL"/>
              <w:rPr>
                <w:b/>
                <w:sz w:val="16"/>
              </w:rPr>
            </w:pPr>
            <w:r w:rsidRPr="009531ED">
              <w:rPr>
                <w:b/>
                <w:sz w:val="16"/>
              </w:rPr>
              <w:t>Meeting</w:t>
            </w:r>
          </w:p>
        </w:tc>
        <w:tc>
          <w:tcPr>
            <w:tcW w:w="1094" w:type="dxa"/>
            <w:shd w:val="pct10" w:color="auto" w:fill="FFFFFF"/>
          </w:tcPr>
          <w:p w14:paraId="6655B4AC" w14:textId="77777777" w:rsidR="006B0D02" w:rsidRPr="009531ED" w:rsidRDefault="006B0D02" w:rsidP="006856E5">
            <w:pPr>
              <w:pStyle w:val="TAL"/>
              <w:rPr>
                <w:b/>
                <w:sz w:val="16"/>
              </w:rPr>
            </w:pPr>
            <w:r w:rsidRPr="009531ED">
              <w:rPr>
                <w:b/>
                <w:sz w:val="16"/>
              </w:rPr>
              <w:t>TDoc</w:t>
            </w:r>
          </w:p>
        </w:tc>
        <w:tc>
          <w:tcPr>
            <w:tcW w:w="425" w:type="dxa"/>
            <w:shd w:val="pct10" w:color="auto" w:fill="FFFFFF"/>
          </w:tcPr>
          <w:p w14:paraId="01012765" w14:textId="77777777" w:rsidR="006B0D02" w:rsidRPr="009531ED" w:rsidRDefault="006B0D02">
            <w:pPr>
              <w:pStyle w:val="TAL"/>
              <w:rPr>
                <w:b/>
                <w:sz w:val="16"/>
              </w:rPr>
            </w:pPr>
            <w:r w:rsidRPr="009531ED">
              <w:rPr>
                <w:b/>
                <w:sz w:val="16"/>
              </w:rPr>
              <w:t>CR</w:t>
            </w:r>
          </w:p>
        </w:tc>
        <w:tc>
          <w:tcPr>
            <w:tcW w:w="425" w:type="dxa"/>
            <w:shd w:val="pct10" w:color="auto" w:fill="FFFFFF"/>
          </w:tcPr>
          <w:p w14:paraId="2450F94D" w14:textId="77777777" w:rsidR="006B0D02" w:rsidRPr="009531ED" w:rsidRDefault="006B0D02">
            <w:pPr>
              <w:pStyle w:val="TAL"/>
              <w:rPr>
                <w:b/>
                <w:sz w:val="16"/>
              </w:rPr>
            </w:pPr>
            <w:r w:rsidRPr="009531ED">
              <w:rPr>
                <w:b/>
                <w:sz w:val="16"/>
              </w:rPr>
              <w:t>Rev</w:t>
            </w:r>
          </w:p>
        </w:tc>
        <w:tc>
          <w:tcPr>
            <w:tcW w:w="425" w:type="dxa"/>
            <w:shd w:val="pct10" w:color="auto" w:fill="FFFFFF"/>
          </w:tcPr>
          <w:p w14:paraId="5178CDDF" w14:textId="77777777" w:rsidR="006B0D02" w:rsidRPr="009531ED" w:rsidRDefault="006B0D02">
            <w:pPr>
              <w:pStyle w:val="TAL"/>
              <w:rPr>
                <w:b/>
                <w:sz w:val="16"/>
              </w:rPr>
            </w:pPr>
            <w:r w:rsidRPr="009531ED">
              <w:rPr>
                <w:b/>
                <w:sz w:val="16"/>
              </w:rPr>
              <w:t>Cat</w:t>
            </w:r>
          </w:p>
        </w:tc>
        <w:tc>
          <w:tcPr>
            <w:tcW w:w="4962" w:type="dxa"/>
            <w:shd w:val="pct10" w:color="auto" w:fill="FFFFFF"/>
          </w:tcPr>
          <w:p w14:paraId="227ED39F" w14:textId="77777777" w:rsidR="006B0D02" w:rsidRPr="009531ED" w:rsidRDefault="006B0D02">
            <w:pPr>
              <w:pStyle w:val="TAL"/>
              <w:rPr>
                <w:b/>
                <w:sz w:val="16"/>
              </w:rPr>
            </w:pPr>
            <w:r w:rsidRPr="009531ED">
              <w:rPr>
                <w:b/>
                <w:sz w:val="16"/>
              </w:rPr>
              <w:t>Subject/Comment</w:t>
            </w:r>
          </w:p>
        </w:tc>
        <w:tc>
          <w:tcPr>
            <w:tcW w:w="708" w:type="dxa"/>
            <w:shd w:val="pct10" w:color="auto" w:fill="FFFFFF"/>
          </w:tcPr>
          <w:p w14:paraId="76893042" w14:textId="77777777" w:rsidR="006B0D02" w:rsidRPr="009531ED" w:rsidRDefault="006B0D02">
            <w:pPr>
              <w:pStyle w:val="TAL"/>
              <w:rPr>
                <w:b/>
                <w:sz w:val="16"/>
              </w:rPr>
            </w:pPr>
            <w:r w:rsidRPr="009531ED">
              <w:rPr>
                <w:b/>
                <w:sz w:val="16"/>
              </w:rPr>
              <w:t>New vers</w:t>
            </w:r>
            <w:r w:rsidR="006856E5" w:rsidRPr="009531ED">
              <w:rPr>
                <w:b/>
                <w:sz w:val="16"/>
              </w:rPr>
              <w:t>ion</w:t>
            </w:r>
          </w:p>
        </w:tc>
      </w:tr>
      <w:tr w:rsidR="00F20467" w:rsidRPr="009531ED" w14:paraId="61CB2446" w14:textId="77777777" w:rsidTr="00F20467">
        <w:tc>
          <w:tcPr>
            <w:tcW w:w="800" w:type="dxa"/>
            <w:vMerge w:val="restart"/>
            <w:shd w:val="solid" w:color="FFFFFF" w:fill="auto"/>
          </w:tcPr>
          <w:p w14:paraId="009D0EE5" w14:textId="77777777" w:rsidR="00F20467" w:rsidRPr="009531ED" w:rsidRDefault="00F20467" w:rsidP="006B0D02">
            <w:pPr>
              <w:pStyle w:val="TAC"/>
              <w:rPr>
                <w:sz w:val="16"/>
                <w:szCs w:val="16"/>
                <w:lang w:eastAsia="ko-KR"/>
              </w:rPr>
            </w:pPr>
            <w:r w:rsidRPr="009531ED">
              <w:rPr>
                <w:sz w:val="16"/>
                <w:szCs w:val="16"/>
                <w:lang w:eastAsia="ko-KR"/>
              </w:rPr>
              <w:t>2019-04</w:t>
            </w:r>
          </w:p>
        </w:tc>
        <w:tc>
          <w:tcPr>
            <w:tcW w:w="800" w:type="dxa"/>
            <w:vMerge w:val="restart"/>
            <w:shd w:val="solid" w:color="FFFFFF" w:fill="auto"/>
          </w:tcPr>
          <w:p w14:paraId="24512024" w14:textId="77777777" w:rsidR="00F20467" w:rsidRPr="009531ED" w:rsidRDefault="00F20467" w:rsidP="006B0D02">
            <w:pPr>
              <w:pStyle w:val="TAC"/>
              <w:rPr>
                <w:sz w:val="16"/>
                <w:szCs w:val="16"/>
                <w:lang w:eastAsia="ko-KR"/>
              </w:rPr>
            </w:pPr>
            <w:r w:rsidRPr="009531ED">
              <w:rPr>
                <w:sz w:val="16"/>
                <w:szCs w:val="16"/>
                <w:lang w:eastAsia="ko-KR"/>
              </w:rPr>
              <w:t>3GPP RAN4 #90BIS</w:t>
            </w:r>
          </w:p>
        </w:tc>
        <w:tc>
          <w:tcPr>
            <w:tcW w:w="1094" w:type="dxa"/>
            <w:shd w:val="solid" w:color="FFFFFF" w:fill="auto"/>
          </w:tcPr>
          <w:p w14:paraId="574ABA5A" w14:textId="77777777" w:rsidR="00F20467" w:rsidRPr="009531ED" w:rsidRDefault="00F20467" w:rsidP="006B0D02">
            <w:pPr>
              <w:pStyle w:val="TAC"/>
              <w:rPr>
                <w:sz w:val="16"/>
                <w:szCs w:val="16"/>
                <w:lang w:eastAsia="ko-KR"/>
              </w:rPr>
            </w:pPr>
            <w:r w:rsidRPr="009531ED">
              <w:rPr>
                <w:sz w:val="16"/>
                <w:szCs w:val="16"/>
                <w:lang w:eastAsia="ko-KR"/>
              </w:rPr>
              <w:t>R4-1905090</w:t>
            </w:r>
          </w:p>
        </w:tc>
        <w:tc>
          <w:tcPr>
            <w:tcW w:w="425" w:type="dxa"/>
            <w:shd w:val="solid" w:color="FFFFFF" w:fill="auto"/>
          </w:tcPr>
          <w:p w14:paraId="68DBF9A7" w14:textId="77777777" w:rsidR="00F20467" w:rsidRPr="009531ED" w:rsidRDefault="00F20467" w:rsidP="006B0D02">
            <w:pPr>
              <w:pStyle w:val="TAL"/>
              <w:rPr>
                <w:sz w:val="16"/>
                <w:szCs w:val="16"/>
              </w:rPr>
            </w:pPr>
          </w:p>
        </w:tc>
        <w:tc>
          <w:tcPr>
            <w:tcW w:w="425" w:type="dxa"/>
            <w:shd w:val="solid" w:color="FFFFFF" w:fill="auto"/>
          </w:tcPr>
          <w:p w14:paraId="5A0573DA" w14:textId="77777777" w:rsidR="00F20467" w:rsidRPr="009531ED" w:rsidRDefault="00F20467" w:rsidP="006B0D02">
            <w:pPr>
              <w:pStyle w:val="TAR"/>
              <w:rPr>
                <w:sz w:val="16"/>
                <w:szCs w:val="16"/>
              </w:rPr>
            </w:pPr>
          </w:p>
        </w:tc>
        <w:tc>
          <w:tcPr>
            <w:tcW w:w="425" w:type="dxa"/>
            <w:shd w:val="solid" w:color="FFFFFF" w:fill="auto"/>
          </w:tcPr>
          <w:p w14:paraId="1E3A5986" w14:textId="77777777" w:rsidR="00F20467" w:rsidRPr="009531ED" w:rsidRDefault="00F20467" w:rsidP="006B0D02">
            <w:pPr>
              <w:pStyle w:val="TAC"/>
              <w:rPr>
                <w:sz w:val="16"/>
                <w:szCs w:val="16"/>
              </w:rPr>
            </w:pPr>
          </w:p>
        </w:tc>
        <w:tc>
          <w:tcPr>
            <w:tcW w:w="4962" w:type="dxa"/>
            <w:shd w:val="solid" w:color="FFFFFF" w:fill="auto"/>
          </w:tcPr>
          <w:p w14:paraId="3F892FAA" w14:textId="77777777" w:rsidR="00F20467" w:rsidRPr="009531ED" w:rsidRDefault="00F20467" w:rsidP="006B0D02">
            <w:pPr>
              <w:pStyle w:val="TAL"/>
              <w:rPr>
                <w:sz w:val="16"/>
                <w:szCs w:val="16"/>
                <w:lang w:eastAsia="ko-KR"/>
              </w:rPr>
            </w:pPr>
            <w:r w:rsidRPr="009531ED">
              <w:rPr>
                <w:sz w:val="16"/>
                <w:szCs w:val="16"/>
                <w:lang w:eastAsia="ko-KR"/>
              </w:rPr>
              <w:t>TR skeleton for Co-existence study of Cross-Link Interference (CLI)</w:t>
            </w:r>
          </w:p>
        </w:tc>
        <w:tc>
          <w:tcPr>
            <w:tcW w:w="708" w:type="dxa"/>
            <w:shd w:val="solid" w:color="FFFFFF" w:fill="auto"/>
          </w:tcPr>
          <w:p w14:paraId="0CF65943" w14:textId="77777777" w:rsidR="00F20467" w:rsidRPr="009531ED" w:rsidRDefault="00F20467" w:rsidP="007D6048">
            <w:pPr>
              <w:pStyle w:val="TAC"/>
              <w:rPr>
                <w:sz w:val="16"/>
                <w:szCs w:val="16"/>
                <w:lang w:eastAsia="ko-KR"/>
              </w:rPr>
            </w:pPr>
            <w:r w:rsidRPr="009531ED">
              <w:rPr>
                <w:sz w:val="16"/>
                <w:szCs w:val="16"/>
                <w:lang w:eastAsia="ko-KR"/>
              </w:rPr>
              <w:t>0.0.1</w:t>
            </w:r>
          </w:p>
        </w:tc>
      </w:tr>
      <w:tr w:rsidR="00F20467" w:rsidRPr="009531ED" w14:paraId="3CCB4A29" w14:textId="77777777" w:rsidTr="00F20467">
        <w:tc>
          <w:tcPr>
            <w:tcW w:w="800" w:type="dxa"/>
            <w:vMerge/>
            <w:shd w:val="solid" w:color="FFFFFF" w:fill="auto"/>
          </w:tcPr>
          <w:p w14:paraId="493B6F77" w14:textId="77777777" w:rsidR="00F20467" w:rsidRPr="009531ED" w:rsidRDefault="00F20467" w:rsidP="006B0D02">
            <w:pPr>
              <w:pStyle w:val="TAC"/>
              <w:rPr>
                <w:sz w:val="16"/>
                <w:szCs w:val="16"/>
                <w:lang w:eastAsia="ko-KR"/>
              </w:rPr>
            </w:pPr>
          </w:p>
        </w:tc>
        <w:tc>
          <w:tcPr>
            <w:tcW w:w="800" w:type="dxa"/>
            <w:vMerge/>
            <w:shd w:val="solid" w:color="FFFFFF" w:fill="auto"/>
          </w:tcPr>
          <w:p w14:paraId="08300080" w14:textId="77777777" w:rsidR="00F20467" w:rsidRPr="009531ED" w:rsidRDefault="00F20467" w:rsidP="006B0D02">
            <w:pPr>
              <w:pStyle w:val="TAC"/>
              <w:rPr>
                <w:sz w:val="16"/>
                <w:szCs w:val="16"/>
                <w:lang w:eastAsia="ko-KR"/>
              </w:rPr>
            </w:pPr>
          </w:p>
        </w:tc>
        <w:tc>
          <w:tcPr>
            <w:tcW w:w="1094" w:type="dxa"/>
            <w:shd w:val="solid" w:color="FFFFFF" w:fill="auto"/>
          </w:tcPr>
          <w:p w14:paraId="348FE0EE" w14:textId="77777777" w:rsidR="00F20467" w:rsidRPr="009531ED" w:rsidRDefault="00F20467" w:rsidP="006B0D02">
            <w:pPr>
              <w:pStyle w:val="TAC"/>
              <w:rPr>
                <w:sz w:val="16"/>
                <w:szCs w:val="16"/>
                <w:lang w:eastAsia="ko-KR"/>
              </w:rPr>
            </w:pPr>
          </w:p>
        </w:tc>
        <w:tc>
          <w:tcPr>
            <w:tcW w:w="425" w:type="dxa"/>
            <w:shd w:val="solid" w:color="FFFFFF" w:fill="auto"/>
          </w:tcPr>
          <w:p w14:paraId="0EB4C74E" w14:textId="77777777" w:rsidR="00F20467" w:rsidRPr="009531ED" w:rsidRDefault="00F20467" w:rsidP="006B0D02">
            <w:pPr>
              <w:pStyle w:val="TAL"/>
              <w:rPr>
                <w:sz w:val="16"/>
                <w:szCs w:val="16"/>
              </w:rPr>
            </w:pPr>
          </w:p>
        </w:tc>
        <w:tc>
          <w:tcPr>
            <w:tcW w:w="425" w:type="dxa"/>
            <w:shd w:val="solid" w:color="FFFFFF" w:fill="auto"/>
          </w:tcPr>
          <w:p w14:paraId="484EC1B2" w14:textId="77777777" w:rsidR="00F20467" w:rsidRPr="009531ED" w:rsidRDefault="00F20467" w:rsidP="006B0D02">
            <w:pPr>
              <w:pStyle w:val="TAR"/>
              <w:rPr>
                <w:sz w:val="16"/>
                <w:szCs w:val="16"/>
              </w:rPr>
            </w:pPr>
          </w:p>
        </w:tc>
        <w:tc>
          <w:tcPr>
            <w:tcW w:w="425" w:type="dxa"/>
            <w:shd w:val="solid" w:color="FFFFFF" w:fill="auto"/>
          </w:tcPr>
          <w:p w14:paraId="106992A6" w14:textId="77777777" w:rsidR="00F20467" w:rsidRPr="009531ED" w:rsidRDefault="00F20467" w:rsidP="006B0D02">
            <w:pPr>
              <w:pStyle w:val="TAC"/>
              <w:rPr>
                <w:sz w:val="16"/>
                <w:szCs w:val="16"/>
              </w:rPr>
            </w:pPr>
          </w:p>
        </w:tc>
        <w:tc>
          <w:tcPr>
            <w:tcW w:w="4962" w:type="dxa"/>
            <w:shd w:val="solid" w:color="FFFFFF" w:fill="auto"/>
          </w:tcPr>
          <w:p w14:paraId="3D2B9AA2" w14:textId="77777777" w:rsidR="00F20467" w:rsidRPr="009531ED" w:rsidRDefault="00F20467" w:rsidP="006B0D02">
            <w:pPr>
              <w:pStyle w:val="TAL"/>
              <w:rPr>
                <w:sz w:val="16"/>
                <w:szCs w:val="16"/>
                <w:lang w:eastAsia="ko-KR"/>
              </w:rPr>
            </w:pPr>
            <w:r w:rsidRPr="009531ED">
              <w:rPr>
                <w:sz w:val="16"/>
                <w:szCs w:val="16"/>
                <w:lang w:eastAsia="ko-KR"/>
              </w:rPr>
              <w:t>Approved TPs in RAN4#90BIS</w:t>
            </w:r>
          </w:p>
          <w:p w14:paraId="4CD818C2" w14:textId="77777777" w:rsidR="00F20467" w:rsidRPr="009531ED" w:rsidRDefault="00F20467" w:rsidP="006B0D02">
            <w:pPr>
              <w:pStyle w:val="TAL"/>
              <w:rPr>
                <w:sz w:val="16"/>
                <w:szCs w:val="16"/>
                <w:lang w:eastAsia="ko-KR"/>
              </w:rPr>
            </w:pPr>
            <w:r w:rsidRPr="009531ED">
              <w:rPr>
                <w:b/>
                <w:sz w:val="16"/>
                <w:szCs w:val="16"/>
                <w:lang w:eastAsia="ko-KR"/>
              </w:rPr>
              <w:t>R4-1905091</w:t>
            </w:r>
            <w:r w:rsidRPr="009531ED">
              <w:rPr>
                <w:sz w:val="16"/>
                <w:szCs w:val="16"/>
                <w:lang w:eastAsia="ko-KR"/>
              </w:rPr>
              <w:t>, “TP to TR 38.828: Background”</w:t>
            </w:r>
          </w:p>
          <w:p w14:paraId="193AB780" w14:textId="77777777" w:rsidR="00F20467" w:rsidRPr="009531ED" w:rsidRDefault="00F20467" w:rsidP="006B0D02">
            <w:pPr>
              <w:pStyle w:val="TAL"/>
              <w:rPr>
                <w:sz w:val="16"/>
                <w:szCs w:val="16"/>
                <w:lang w:eastAsia="ko-KR"/>
              </w:rPr>
            </w:pPr>
            <w:r w:rsidRPr="009531ED">
              <w:rPr>
                <w:b/>
                <w:sz w:val="16"/>
                <w:szCs w:val="16"/>
                <w:lang w:eastAsia="ko-KR"/>
              </w:rPr>
              <w:t>R4-1905210</w:t>
            </w:r>
            <w:r w:rsidRPr="009531ED">
              <w:rPr>
                <w:sz w:val="16"/>
                <w:szCs w:val="16"/>
                <w:lang w:eastAsia="ko-KR"/>
              </w:rPr>
              <w:t>, “TP on CLI scenarios and system level simulation assumption”</w:t>
            </w:r>
          </w:p>
          <w:p w14:paraId="7C9E67FD" w14:textId="77777777" w:rsidR="00F20467" w:rsidRPr="001761A9" w:rsidRDefault="00F20467" w:rsidP="006B0D02">
            <w:pPr>
              <w:pStyle w:val="TAL"/>
              <w:rPr>
                <w:sz w:val="16"/>
                <w:szCs w:val="16"/>
                <w:lang w:eastAsia="ko-KR"/>
              </w:rPr>
            </w:pPr>
            <w:r w:rsidRPr="009531ED">
              <w:rPr>
                <w:b/>
                <w:sz w:val="16"/>
                <w:szCs w:val="16"/>
                <w:lang w:eastAsia="ko-KR"/>
              </w:rPr>
              <w:t>R4-190</w:t>
            </w:r>
            <w:r w:rsidRPr="00D93DA3">
              <w:rPr>
                <w:rFonts w:hint="eastAsia"/>
                <w:b/>
                <w:sz w:val="16"/>
                <w:szCs w:val="16"/>
                <w:lang w:eastAsia="ko-KR"/>
              </w:rPr>
              <w:t>5</w:t>
            </w:r>
            <w:r w:rsidRPr="002F6FF2">
              <w:rPr>
                <w:rFonts w:hint="eastAsia"/>
                <w:b/>
                <w:sz w:val="16"/>
                <w:szCs w:val="16"/>
                <w:lang w:eastAsia="ko-KR"/>
              </w:rPr>
              <w:t>093</w:t>
            </w:r>
            <w:r w:rsidRPr="009132C5">
              <w:rPr>
                <w:rFonts w:hint="eastAsia"/>
                <w:sz w:val="16"/>
                <w:szCs w:val="16"/>
                <w:lang w:eastAsia="ko-KR"/>
              </w:rPr>
              <w:t xml:space="preserve">, </w:t>
            </w:r>
            <w:r w:rsidRPr="001761A9">
              <w:rPr>
                <w:sz w:val="16"/>
                <w:szCs w:val="16"/>
                <w:lang w:eastAsia="ko-KR"/>
              </w:rPr>
              <w:t>“TP to TR 38.828: Inter-Operator interference mechanisms for unsynchronized TDD”</w:t>
            </w:r>
          </w:p>
          <w:p w14:paraId="6408417B" w14:textId="77777777" w:rsidR="00F20467" w:rsidRPr="009531ED" w:rsidRDefault="00F20467" w:rsidP="006B0D02">
            <w:pPr>
              <w:pStyle w:val="TAL"/>
              <w:rPr>
                <w:sz w:val="16"/>
                <w:szCs w:val="16"/>
                <w:lang w:eastAsia="ko-KR"/>
              </w:rPr>
            </w:pPr>
            <w:r w:rsidRPr="009531ED">
              <w:rPr>
                <w:b/>
                <w:sz w:val="16"/>
                <w:szCs w:val="16"/>
                <w:lang w:eastAsia="ko-KR"/>
              </w:rPr>
              <w:t>R4-1905094</w:t>
            </w:r>
            <w:r w:rsidRPr="009531ED">
              <w:rPr>
                <w:sz w:val="16"/>
                <w:szCs w:val="16"/>
                <w:lang w:eastAsia="ko-KR"/>
              </w:rPr>
              <w:t>, “TP to TR 38.828: Inter operator interference for co-located BS”</w:t>
            </w:r>
          </w:p>
        </w:tc>
        <w:tc>
          <w:tcPr>
            <w:tcW w:w="708" w:type="dxa"/>
            <w:shd w:val="solid" w:color="FFFFFF" w:fill="auto"/>
          </w:tcPr>
          <w:p w14:paraId="2BC4ED2B" w14:textId="77777777" w:rsidR="00F20467" w:rsidRPr="009531ED" w:rsidRDefault="00F20467" w:rsidP="007D6048">
            <w:pPr>
              <w:pStyle w:val="TAC"/>
              <w:rPr>
                <w:sz w:val="16"/>
                <w:szCs w:val="16"/>
                <w:lang w:eastAsia="ko-KR"/>
              </w:rPr>
            </w:pPr>
          </w:p>
        </w:tc>
      </w:tr>
      <w:tr w:rsidR="006C50CF" w:rsidRPr="009531ED" w14:paraId="4E073396" w14:textId="77777777" w:rsidTr="00F20467">
        <w:tc>
          <w:tcPr>
            <w:tcW w:w="800" w:type="dxa"/>
            <w:shd w:val="solid" w:color="FFFFFF" w:fill="auto"/>
          </w:tcPr>
          <w:p w14:paraId="2A6225C7" w14:textId="05E818FF" w:rsidR="006C50CF" w:rsidRPr="009531ED" w:rsidRDefault="006C50CF" w:rsidP="006C50CF">
            <w:pPr>
              <w:pStyle w:val="TAC"/>
              <w:rPr>
                <w:sz w:val="16"/>
                <w:szCs w:val="16"/>
                <w:lang w:eastAsia="ko-KR"/>
              </w:rPr>
            </w:pPr>
            <w:r w:rsidRPr="009531ED">
              <w:rPr>
                <w:sz w:val="16"/>
                <w:szCs w:val="16"/>
                <w:lang w:eastAsia="ko-KR"/>
              </w:rPr>
              <w:t>2019-05</w:t>
            </w:r>
          </w:p>
        </w:tc>
        <w:tc>
          <w:tcPr>
            <w:tcW w:w="800" w:type="dxa"/>
            <w:shd w:val="solid" w:color="FFFFFF" w:fill="auto"/>
          </w:tcPr>
          <w:p w14:paraId="12500BFA" w14:textId="3413A975" w:rsidR="006C50CF" w:rsidRPr="009531ED" w:rsidRDefault="006C50CF" w:rsidP="006C50CF">
            <w:pPr>
              <w:pStyle w:val="TAC"/>
              <w:rPr>
                <w:sz w:val="16"/>
                <w:szCs w:val="16"/>
                <w:lang w:eastAsia="ko-KR"/>
              </w:rPr>
            </w:pPr>
            <w:r w:rsidRPr="009531ED">
              <w:rPr>
                <w:sz w:val="16"/>
                <w:szCs w:val="16"/>
                <w:lang w:eastAsia="ko-KR"/>
              </w:rPr>
              <w:t>3GPP RAN4#91</w:t>
            </w:r>
          </w:p>
        </w:tc>
        <w:tc>
          <w:tcPr>
            <w:tcW w:w="1094" w:type="dxa"/>
            <w:shd w:val="solid" w:color="FFFFFF" w:fill="auto"/>
          </w:tcPr>
          <w:p w14:paraId="23E830A4" w14:textId="7158B788" w:rsidR="006C50CF" w:rsidRPr="009531ED" w:rsidRDefault="006C50CF" w:rsidP="006C50CF">
            <w:pPr>
              <w:pStyle w:val="TAC"/>
              <w:rPr>
                <w:sz w:val="16"/>
                <w:szCs w:val="16"/>
                <w:lang w:eastAsia="ko-KR"/>
              </w:rPr>
            </w:pPr>
            <w:r w:rsidRPr="009531ED">
              <w:rPr>
                <w:sz w:val="16"/>
                <w:szCs w:val="16"/>
                <w:lang w:eastAsia="ko-KR"/>
              </w:rPr>
              <w:t>R4-1906044</w:t>
            </w:r>
          </w:p>
        </w:tc>
        <w:tc>
          <w:tcPr>
            <w:tcW w:w="425" w:type="dxa"/>
            <w:shd w:val="solid" w:color="FFFFFF" w:fill="auto"/>
          </w:tcPr>
          <w:p w14:paraId="1D9ECD9C" w14:textId="77777777" w:rsidR="006C50CF" w:rsidRPr="009531ED" w:rsidRDefault="006C50CF" w:rsidP="006C50CF">
            <w:pPr>
              <w:pStyle w:val="TAL"/>
              <w:rPr>
                <w:sz w:val="16"/>
                <w:szCs w:val="16"/>
              </w:rPr>
            </w:pPr>
          </w:p>
        </w:tc>
        <w:tc>
          <w:tcPr>
            <w:tcW w:w="425" w:type="dxa"/>
            <w:shd w:val="solid" w:color="FFFFFF" w:fill="auto"/>
          </w:tcPr>
          <w:p w14:paraId="70429ED4" w14:textId="77777777" w:rsidR="006C50CF" w:rsidRPr="009531ED" w:rsidRDefault="006C50CF" w:rsidP="006C50CF">
            <w:pPr>
              <w:pStyle w:val="TAR"/>
              <w:rPr>
                <w:sz w:val="16"/>
                <w:szCs w:val="16"/>
              </w:rPr>
            </w:pPr>
          </w:p>
        </w:tc>
        <w:tc>
          <w:tcPr>
            <w:tcW w:w="425" w:type="dxa"/>
            <w:shd w:val="solid" w:color="FFFFFF" w:fill="auto"/>
          </w:tcPr>
          <w:p w14:paraId="46D41DF5" w14:textId="77777777" w:rsidR="006C50CF" w:rsidRPr="009531ED" w:rsidRDefault="006C50CF" w:rsidP="006C50CF">
            <w:pPr>
              <w:pStyle w:val="TAC"/>
              <w:rPr>
                <w:sz w:val="16"/>
                <w:szCs w:val="16"/>
              </w:rPr>
            </w:pPr>
          </w:p>
        </w:tc>
        <w:tc>
          <w:tcPr>
            <w:tcW w:w="4962" w:type="dxa"/>
            <w:shd w:val="solid" w:color="FFFFFF" w:fill="auto"/>
          </w:tcPr>
          <w:p w14:paraId="528E0C0E" w14:textId="7385C7ED" w:rsidR="006C50CF" w:rsidRPr="009531ED" w:rsidRDefault="006C50CF" w:rsidP="006C50CF">
            <w:pPr>
              <w:pStyle w:val="TAL"/>
              <w:rPr>
                <w:sz w:val="16"/>
                <w:szCs w:val="16"/>
                <w:lang w:eastAsia="ko-KR"/>
              </w:rPr>
            </w:pPr>
            <w:r w:rsidRPr="009531ED">
              <w:rPr>
                <w:sz w:val="16"/>
                <w:szCs w:val="16"/>
                <w:lang w:eastAsia="ko-KR"/>
              </w:rPr>
              <w:t xml:space="preserve">TR 38.828 v0.1.0 for Co-existence study of Cross-Link Interference (CLI) </w:t>
            </w:r>
          </w:p>
        </w:tc>
        <w:tc>
          <w:tcPr>
            <w:tcW w:w="708" w:type="dxa"/>
            <w:shd w:val="solid" w:color="FFFFFF" w:fill="auto"/>
          </w:tcPr>
          <w:p w14:paraId="2E715CF0" w14:textId="6E53C21C" w:rsidR="006C50CF" w:rsidRPr="009531ED" w:rsidRDefault="006C50CF" w:rsidP="006C50CF">
            <w:pPr>
              <w:pStyle w:val="TAC"/>
              <w:rPr>
                <w:sz w:val="16"/>
                <w:szCs w:val="16"/>
                <w:lang w:eastAsia="ko-KR"/>
              </w:rPr>
            </w:pPr>
            <w:r w:rsidRPr="009531ED">
              <w:rPr>
                <w:sz w:val="16"/>
                <w:szCs w:val="16"/>
                <w:lang w:eastAsia="ko-KR"/>
              </w:rPr>
              <w:t>0.1.0</w:t>
            </w:r>
          </w:p>
        </w:tc>
      </w:tr>
      <w:tr w:rsidR="006C50CF" w:rsidRPr="009531ED" w14:paraId="159AAA29" w14:textId="77777777" w:rsidTr="00F20467">
        <w:tc>
          <w:tcPr>
            <w:tcW w:w="800" w:type="dxa"/>
            <w:shd w:val="solid" w:color="FFFFFF" w:fill="auto"/>
          </w:tcPr>
          <w:p w14:paraId="137F4453" w14:textId="77777777" w:rsidR="006C50CF" w:rsidRPr="009531ED" w:rsidRDefault="006C50CF" w:rsidP="006C50CF">
            <w:pPr>
              <w:pStyle w:val="TAC"/>
              <w:rPr>
                <w:sz w:val="16"/>
                <w:szCs w:val="16"/>
                <w:lang w:eastAsia="ko-KR"/>
              </w:rPr>
            </w:pPr>
          </w:p>
        </w:tc>
        <w:tc>
          <w:tcPr>
            <w:tcW w:w="800" w:type="dxa"/>
            <w:shd w:val="solid" w:color="FFFFFF" w:fill="auto"/>
          </w:tcPr>
          <w:p w14:paraId="146CE99D" w14:textId="77777777" w:rsidR="006C50CF" w:rsidRPr="009531ED" w:rsidRDefault="006C50CF" w:rsidP="006C50CF">
            <w:pPr>
              <w:pStyle w:val="TAC"/>
              <w:rPr>
                <w:sz w:val="16"/>
                <w:szCs w:val="16"/>
                <w:lang w:eastAsia="ko-KR"/>
              </w:rPr>
            </w:pPr>
          </w:p>
        </w:tc>
        <w:tc>
          <w:tcPr>
            <w:tcW w:w="1094" w:type="dxa"/>
            <w:shd w:val="solid" w:color="FFFFFF" w:fill="auto"/>
          </w:tcPr>
          <w:p w14:paraId="314AEE20" w14:textId="77777777" w:rsidR="006C50CF" w:rsidRPr="009531ED" w:rsidRDefault="006C50CF" w:rsidP="006C50CF">
            <w:pPr>
              <w:pStyle w:val="TAC"/>
              <w:rPr>
                <w:sz w:val="16"/>
                <w:szCs w:val="16"/>
                <w:lang w:eastAsia="ko-KR"/>
              </w:rPr>
            </w:pPr>
          </w:p>
        </w:tc>
        <w:tc>
          <w:tcPr>
            <w:tcW w:w="425" w:type="dxa"/>
            <w:shd w:val="solid" w:color="FFFFFF" w:fill="auto"/>
          </w:tcPr>
          <w:p w14:paraId="229DFD0C" w14:textId="77777777" w:rsidR="006C50CF" w:rsidRPr="009531ED" w:rsidRDefault="006C50CF" w:rsidP="006C50CF">
            <w:pPr>
              <w:pStyle w:val="TAL"/>
              <w:rPr>
                <w:sz w:val="16"/>
                <w:szCs w:val="16"/>
              </w:rPr>
            </w:pPr>
          </w:p>
        </w:tc>
        <w:tc>
          <w:tcPr>
            <w:tcW w:w="425" w:type="dxa"/>
            <w:shd w:val="solid" w:color="FFFFFF" w:fill="auto"/>
          </w:tcPr>
          <w:p w14:paraId="22016A69" w14:textId="77777777" w:rsidR="006C50CF" w:rsidRPr="009531ED" w:rsidRDefault="006C50CF" w:rsidP="006C50CF">
            <w:pPr>
              <w:pStyle w:val="TAR"/>
              <w:rPr>
                <w:sz w:val="16"/>
                <w:szCs w:val="16"/>
              </w:rPr>
            </w:pPr>
          </w:p>
        </w:tc>
        <w:tc>
          <w:tcPr>
            <w:tcW w:w="425" w:type="dxa"/>
            <w:shd w:val="solid" w:color="FFFFFF" w:fill="auto"/>
          </w:tcPr>
          <w:p w14:paraId="2B5C08B3" w14:textId="77777777" w:rsidR="006C50CF" w:rsidRPr="009531ED" w:rsidRDefault="006C50CF" w:rsidP="006C50CF">
            <w:pPr>
              <w:pStyle w:val="TAC"/>
              <w:rPr>
                <w:sz w:val="16"/>
                <w:szCs w:val="16"/>
              </w:rPr>
            </w:pPr>
          </w:p>
        </w:tc>
        <w:tc>
          <w:tcPr>
            <w:tcW w:w="4962" w:type="dxa"/>
            <w:shd w:val="solid" w:color="FFFFFF" w:fill="auto"/>
          </w:tcPr>
          <w:p w14:paraId="0C6BA1CE" w14:textId="77777777" w:rsidR="006C50CF" w:rsidRPr="009531ED" w:rsidRDefault="006C50CF" w:rsidP="006C50CF">
            <w:pPr>
              <w:pStyle w:val="TAL"/>
              <w:rPr>
                <w:sz w:val="16"/>
                <w:szCs w:val="16"/>
                <w:lang w:eastAsia="ko-KR"/>
              </w:rPr>
            </w:pPr>
            <w:r w:rsidRPr="009531ED">
              <w:rPr>
                <w:sz w:val="16"/>
                <w:szCs w:val="16"/>
                <w:lang w:eastAsia="ko-KR"/>
              </w:rPr>
              <w:t>Approved TPs in RAN4#91</w:t>
            </w:r>
          </w:p>
          <w:p w14:paraId="182B1C5A" w14:textId="77777777" w:rsidR="006C50CF" w:rsidRPr="009531ED" w:rsidRDefault="006C50CF" w:rsidP="006C50CF">
            <w:pPr>
              <w:pStyle w:val="TAL"/>
              <w:rPr>
                <w:sz w:val="16"/>
                <w:szCs w:val="16"/>
                <w:lang w:eastAsia="ko-KR"/>
              </w:rPr>
            </w:pPr>
            <w:r w:rsidRPr="009531ED">
              <w:rPr>
                <w:b/>
                <w:sz w:val="16"/>
                <w:szCs w:val="16"/>
                <w:lang w:eastAsia="ko-KR"/>
              </w:rPr>
              <w:t>R4-1907605</w:t>
            </w:r>
            <w:r w:rsidRPr="009531ED">
              <w:rPr>
                <w:sz w:val="16"/>
                <w:szCs w:val="16"/>
                <w:lang w:eastAsia="ko-KR"/>
              </w:rPr>
              <w:t>, “TP on summary and recommendations of co-existence evaluation of CLI”</w:t>
            </w:r>
          </w:p>
          <w:p w14:paraId="48EB6B3B" w14:textId="77777777" w:rsidR="006C50CF" w:rsidRPr="009531ED" w:rsidRDefault="006C50CF" w:rsidP="006C50CF">
            <w:pPr>
              <w:pStyle w:val="TAL"/>
              <w:rPr>
                <w:sz w:val="16"/>
                <w:szCs w:val="16"/>
                <w:lang w:eastAsia="ko-KR"/>
              </w:rPr>
            </w:pPr>
            <w:r w:rsidRPr="009531ED">
              <w:rPr>
                <w:b/>
                <w:sz w:val="16"/>
                <w:szCs w:val="16"/>
                <w:lang w:eastAsia="ko-KR"/>
              </w:rPr>
              <w:t>R4-1907603</w:t>
            </w:r>
            <w:r w:rsidRPr="009531ED">
              <w:rPr>
                <w:sz w:val="16"/>
                <w:szCs w:val="16"/>
                <w:lang w:eastAsia="ko-KR"/>
              </w:rPr>
              <w:t>, “TP on simulation results and AnnexA_Detailed simulation results for non zero grid shift”</w:t>
            </w:r>
          </w:p>
          <w:p w14:paraId="0A7D9BAA" w14:textId="77777777" w:rsidR="006C50CF" w:rsidRPr="009531ED" w:rsidRDefault="006C50CF" w:rsidP="006C50CF">
            <w:pPr>
              <w:pStyle w:val="TAL"/>
              <w:rPr>
                <w:sz w:val="16"/>
                <w:szCs w:val="16"/>
                <w:lang w:eastAsia="ko-KR"/>
              </w:rPr>
            </w:pPr>
            <w:r w:rsidRPr="009531ED">
              <w:rPr>
                <w:b/>
                <w:sz w:val="16"/>
                <w:szCs w:val="16"/>
                <w:lang w:eastAsia="ko-KR"/>
              </w:rPr>
              <w:t>R4-1907600</w:t>
            </w:r>
            <w:r w:rsidRPr="009531ED">
              <w:rPr>
                <w:sz w:val="16"/>
                <w:szCs w:val="16"/>
                <w:lang w:eastAsia="ko-KR"/>
              </w:rPr>
              <w:t>, “TP to TR 38.828: Addition of missing antenna configurations to simulation assumptions”</w:t>
            </w:r>
          </w:p>
          <w:p w14:paraId="0FC98B72" w14:textId="77777777" w:rsidR="006C50CF" w:rsidRPr="009531ED" w:rsidRDefault="006C50CF" w:rsidP="006C50CF">
            <w:pPr>
              <w:pStyle w:val="TAL"/>
              <w:rPr>
                <w:sz w:val="16"/>
                <w:szCs w:val="16"/>
                <w:lang w:eastAsia="ko-KR"/>
              </w:rPr>
            </w:pPr>
            <w:r w:rsidRPr="009531ED">
              <w:rPr>
                <w:b/>
                <w:sz w:val="16"/>
                <w:szCs w:val="16"/>
                <w:lang w:eastAsia="ko-KR"/>
              </w:rPr>
              <w:t>R4-1907599</w:t>
            </w:r>
            <w:r w:rsidRPr="009531ED">
              <w:rPr>
                <w:sz w:val="16"/>
                <w:szCs w:val="16"/>
                <w:lang w:eastAsia="ko-KR"/>
              </w:rPr>
              <w:t>, “TP to TR 38.828 – clean up”</w:t>
            </w:r>
          </w:p>
          <w:p w14:paraId="04C68A9B" w14:textId="77777777" w:rsidR="006C50CF" w:rsidRPr="009531ED" w:rsidRDefault="006C50CF" w:rsidP="006C50CF">
            <w:pPr>
              <w:pStyle w:val="TAL"/>
              <w:rPr>
                <w:sz w:val="16"/>
                <w:szCs w:val="16"/>
                <w:lang w:eastAsia="ko-KR"/>
              </w:rPr>
            </w:pPr>
          </w:p>
        </w:tc>
        <w:tc>
          <w:tcPr>
            <w:tcW w:w="708" w:type="dxa"/>
            <w:shd w:val="solid" w:color="FFFFFF" w:fill="auto"/>
          </w:tcPr>
          <w:p w14:paraId="4FC00C0A" w14:textId="77777777" w:rsidR="006C50CF" w:rsidRPr="009531ED" w:rsidRDefault="006C50CF" w:rsidP="006C50CF">
            <w:pPr>
              <w:pStyle w:val="TAC"/>
              <w:rPr>
                <w:sz w:val="16"/>
                <w:szCs w:val="16"/>
                <w:lang w:eastAsia="ko-KR"/>
              </w:rPr>
            </w:pPr>
          </w:p>
        </w:tc>
      </w:tr>
      <w:tr w:rsidR="006C50CF" w:rsidRPr="009531ED" w14:paraId="5EA81817" w14:textId="77777777" w:rsidTr="00F20467">
        <w:tc>
          <w:tcPr>
            <w:tcW w:w="800" w:type="dxa"/>
            <w:shd w:val="solid" w:color="FFFFFF" w:fill="auto"/>
          </w:tcPr>
          <w:p w14:paraId="5422C27B" w14:textId="2D55E0D3" w:rsidR="006C50CF" w:rsidRPr="009531ED" w:rsidRDefault="006C50CF" w:rsidP="006C50CF">
            <w:pPr>
              <w:pStyle w:val="TAC"/>
              <w:rPr>
                <w:sz w:val="16"/>
                <w:szCs w:val="16"/>
                <w:lang w:eastAsia="ko-KR"/>
              </w:rPr>
            </w:pPr>
            <w:r w:rsidRPr="009531ED">
              <w:rPr>
                <w:sz w:val="16"/>
                <w:szCs w:val="16"/>
                <w:lang w:eastAsia="ko-KR"/>
              </w:rPr>
              <w:t>2019-05</w:t>
            </w:r>
          </w:p>
        </w:tc>
        <w:tc>
          <w:tcPr>
            <w:tcW w:w="800" w:type="dxa"/>
            <w:shd w:val="solid" w:color="FFFFFF" w:fill="auto"/>
          </w:tcPr>
          <w:p w14:paraId="529EDC76" w14:textId="77777777" w:rsidR="006C50CF" w:rsidRPr="009531ED" w:rsidRDefault="006C50CF" w:rsidP="006C50CF">
            <w:pPr>
              <w:pStyle w:val="TAC"/>
              <w:rPr>
                <w:sz w:val="16"/>
                <w:szCs w:val="16"/>
                <w:lang w:eastAsia="ko-KR"/>
              </w:rPr>
            </w:pPr>
            <w:r w:rsidRPr="009531ED">
              <w:rPr>
                <w:sz w:val="16"/>
                <w:szCs w:val="16"/>
                <w:lang w:eastAsia="ko-KR"/>
              </w:rPr>
              <w:t>3GPP</w:t>
            </w:r>
          </w:p>
          <w:p w14:paraId="548BC7B1" w14:textId="337C8498" w:rsidR="006C50CF" w:rsidRPr="009531ED" w:rsidRDefault="006C50CF" w:rsidP="006C50CF">
            <w:pPr>
              <w:pStyle w:val="TAC"/>
              <w:rPr>
                <w:sz w:val="16"/>
                <w:szCs w:val="16"/>
                <w:lang w:eastAsia="ko-KR"/>
              </w:rPr>
            </w:pPr>
            <w:r w:rsidRPr="009531ED">
              <w:rPr>
                <w:sz w:val="16"/>
                <w:szCs w:val="16"/>
                <w:lang w:eastAsia="ko-KR"/>
              </w:rPr>
              <w:t>RAN4#91</w:t>
            </w:r>
          </w:p>
        </w:tc>
        <w:tc>
          <w:tcPr>
            <w:tcW w:w="1094" w:type="dxa"/>
            <w:shd w:val="solid" w:color="FFFFFF" w:fill="auto"/>
          </w:tcPr>
          <w:p w14:paraId="1178B76E" w14:textId="4AF77A02" w:rsidR="006C50CF" w:rsidRPr="009531ED" w:rsidRDefault="006C50CF" w:rsidP="006C50CF">
            <w:pPr>
              <w:pStyle w:val="TAC"/>
              <w:rPr>
                <w:sz w:val="16"/>
                <w:szCs w:val="16"/>
                <w:lang w:eastAsia="ko-KR"/>
              </w:rPr>
            </w:pPr>
            <w:r w:rsidRPr="009531ED">
              <w:rPr>
                <w:sz w:val="16"/>
                <w:szCs w:val="16"/>
                <w:lang w:eastAsia="ko-KR"/>
              </w:rPr>
              <w:t>R4-1906094</w:t>
            </w:r>
          </w:p>
        </w:tc>
        <w:tc>
          <w:tcPr>
            <w:tcW w:w="425" w:type="dxa"/>
            <w:shd w:val="solid" w:color="FFFFFF" w:fill="auto"/>
          </w:tcPr>
          <w:p w14:paraId="5F21C08A" w14:textId="77777777" w:rsidR="006C50CF" w:rsidRPr="009531ED" w:rsidRDefault="006C50CF" w:rsidP="006C50CF">
            <w:pPr>
              <w:pStyle w:val="TAL"/>
              <w:rPr>
                <w:sz w:val="16"/>
                <w:szCs w:val="16"/>
              </w:rPr>
            </w:pPr>
          </w:p>
        </w:tc>
        <w:tc>
          <w:tcPr>
            <w:tcW w:w="425" w:type="dxa"/>
            <w:shd w:val="solid" w:color="FFFFFF" w:fill="auto"/>
          </w:tcPr>
          <w:p w14:paraId="2CE45636" w14:textId="77777777" w:rsidR="006C50CF" w:rsidRPr="009531ED" w:rsidRDefault="006C50CF" w:rsidP="006C50CF">
            <w:pPr>
              <w:pStyle w:val="TAR"/>
              <w:rPr>
                <w:sz w:val="16"/>
                <w:szCs w:val="16"/>
              </w:rPr>
            </w:pPr>
          </w:p>
        </w:tc>
        <w:tc>
          <w:tcPr>
            <w:tcW w:w="425" w:type="dxa"/>
            <w:shd w:val="solid" w:color="FFFFFF" w:fill="auto"/>
          </w:tcPr>
          <w:p w14:paraId="4ECC148E" w14:textId="77777777" w:rsidR="006C50CF" w:rsidRPr="009531ED" w:rsidRDefault="006C50CF" w:rsidP="006C50CF">
            <w:pPr>
              <w:pStyle w:val="TAC"/>
              <w:rPr>
                <w:sz w:val="16"/>
                <w:szCs w:val="16"/>
              </w:rPr>
            </w:pPr>
          </w:p>
        </w:tc>
        <w:tc>
          <w:tcPr>
            <w:tcW w:w="4962" w:type="dxa"/>
            <w:shd w:val="solid" w:color="FFFFFF" w:fill="auto"/>
          </w:tcPr>
          <w:p w14:paraId="063D7B9C" w14:textId="131080D0" w:rsidR="006C50CF" w:rsidRPr="009531ED" w:rsidRDefault="006C50CF" w:rsidP="006C50CF">
            <w:pPr>
              <w:pStyle w:val="TAL"/>
              <w:rPr>
                <w:sz w:val="16"/>
                <w:szCs w:val="16"/>
                <w:lang w:eastAsia="ko-KR"/>
              </w:rPr>
            </w:pPr>
            <w:r w:rsidRPr="009531ED">
              <w:rPr>
                <w:sz w:val="16"/>
                <w:szCs w:val="16"/>
                <w:lang w:eastAsia="ko-KR"/>
              </w:rPr>
              <w:t>TR 38.828 v0.2.0 for Co-existence study of Cross-Link Interference (CLI)</w:t>
            </w:r>
          </w:p>
        </w:tc>
        <w:tc>
          <w:tcPr>
            <w:tcW w:w="708" w:type="dxa"/>
            <w:shd w:val="solid" w:color="FFFFFF" w:fill="auto"/>
          </w:tcPr>
          <w:p w14:paraId="7FBBB1FC" w14:textId="7B2A561E" w:rsidR="006C50CF" w:rsidRPr="009531ED" w:rsidRDefault="006C50CF" w:rsidP="006C50CF">
            <w:pPr>
              <w:pStyle w:val="TAC"/>
              <w:rPr>
                <w:sz w:val="16"/>
                <w:szCs w:val="16"/>
                <w:lang w:eastAsia="ko-KR"/>
              </w:rPr>
            </w:pPr>
            <w:r w:rsidRPr="009531ED">
              <w:rPr>
                <w:sz w:val="16"/>
                <w:szCs w:val="16"/>
                <w:lang w:eastAsia="ko-KR"/>
              </w:rPr>
              <w:t>0.2.0</w:t>
            </w:r>
          </w:p>
        </w:tc>
      </w:tr>
      <w:tr w:rsidR="007B7677" w:rsidRPr="009531ED" w14:paraId="1C70C8F0" w14:textId="77777777" w:rsidTr="00F20467">
        <w:tc>
          <w:tcPr>
            <w:tcW w:w="800" w:type="dxa"/>
            <w:shd w:val="solid" w:color="FFFFFF" w:fill="auto"/>
          </w:tcPr>
          <w:p w14:paraId="06FDD343" w14:textId="16F94BB7" w:rsidR="007B7677" w:rsidRPr="009531ED" w:rsidRDefault="007B7677" w:rsidP="006C50CF">
            <w:pPr>
              <w:pStyle w:val="TAC"/>
              <w:rPr>
                <w:sz w:val="16"/>
                <w:szCs w:val="16"/>
                <w:lang w:eastAsia="ko-KR"/>
              </w:rPr>
            </w:pPr>
            <w:r w:rsidRPr="009531ED">
              <w:rPr>
                <w:sz w:val="16"/>
                <w:szCs w:val="16"/>
                <w:lang w:eastAsia="ko-KR"/>
              </w:rPr>
              <w:t>2019-06</w:t>
            </w:r>
          </w:p>
        </w:tc>
        <w:tc>
          <w:tcPr>
            <w:tcW w:w="800" w:type="dxa"/>
            <w:shd w:val="solid" w:color="FFFFFF" w:fill="auto"/>
          </w:tcPr>
          <w:p w14:paraId="529E6377" w14:textId="01C86351" w:rsidR="007B7677" w:rsidRPr="009531ED" w:rsidRDefault="007B7677" w:rsidP="007B7677">
            <w:pPr>
              <w:pStyle w:val="TAC"/>
              <w:rPr>
                <w:sz w:val="16"/>
                <w:szCs w:val="16"/>
                <w:lang w:eastAsia="ko-KR"/>
              </w:rPr>
            </w:pPr>
            <w:r w:rsidRPr="009531ED">
              <w:rPr>
                <w:sz w:val="16"/>
                <w:szCs w:val="16"/>
                <w:lang w:eastAsia="ko-KR"/>
              </w:rPr>
              <w:t>3GPP RAN#88</w:t>
            </w:r>
          </w:p>
        </w:tc>
        <w:tc>
          <w:tcPr>
            <w:tcW w:w="1094" w:type="dxa"/>
            <w:shd w:val="solid" w:color="FFFFFF" w:fill="auto"/>
          </w:tcPr>
          <w:p w14:paraId="215AB9ED" w14:textId="6E1C2DF7" w:rsidR="007B7677" w:rsidRPr="009531ED" w:rsidRDefault="007B7677" w:rsidP="006C50CF">
            <w:pPr>
              <w:pStyle w:val="TAC"/>
              <w:rPr>
                <w:sz w:val="16"/>
                <w:szCs w:val="16"/>
                <w:lang w:eastAsia="ko-KR"/>
              </w:rPr>
            </w:pPr>
            <w:r w:rsidRPr="009531ED">
              <w:rPr>
                <w:sz w:val="16"/>
                <w:szCs w:val="16"/>
                <w:lang w:eastAsia="ko-KR"/>
              </w:rPr>
              <w:t>R-19</w:t>
            </w:r>
            <w:r w:rsidR="005B235A">
              <w:rPr>
                <w:sz w:val="16"/>
                <w:szCs w:val="16"/>
                <w:lang w:eastAsia="ko-KR"/>
              </w:rPr>
              <w:t>1357</w:t>
            </w:r>
          </w:p>
        </w:tc>
        <w:tc>
          <w:tcPr>
            <w:tcW w:w="425" w:type="dxa"/>
            <w:shd w:val="solid" w:color="FFFFFF" w:fill="auto"/>
          </w:tcPr>
          <w:p w14:paraId="309B8FF1" w14:textId="77777777" w:rsidR="007B7677" w:rsidRPr="009531ED" w:rsidRDefault="007B7677" w:rsidP="006C50CF">
            <w:pPr>
              <w:pStyle w:val="TAL"/>
              <w:rPr>
                <w:sz w:val="16"/>
                <w:szCs w:val="16"/>
              </w:rPr>
            </w:pPr>
          </w:p>
        </w:tc>
        <w:tc>
          <w:tcPr>
            <w:tcW w:w="425" w:type="dxa"/>
            <w:shd w:val="solid" w:color="FFFFFF" w:fill="auto"/>
          </w:tcPr>
          <w:p w14:paraId="5AEDD808" w14:textId="77777777" w:rsidR="007B7677" w:rsidRPr="009531ED" w:rsidRDefault="007B7677" w:rsidP="006C50CF">
            <w:pPr>
              <w:pStyle w:val="TAR"/>
              <w:rPr>
                <w:sz w:val="16"/>
                <w:szCs w:val="16"/>
              </w:rPr>
            </w:pPr>
          </w:p>
        </w:tc>
        <w:tc>
          <w:tcPr>
            <w:tcW w:w="425" w:type="dxa"/>
            <w:shd w:val="solid" w:color="FFFFFF" w:fill="auto"/>
          </w:tcPr>
          <w:p w14:paraId="71858FAF" w14:textId="77777777" w:rsidR="007B7677" w:rsidRPr="009531ED" w:rsidRDefault="007B7677" w:rsidP="006C50CF">
            <w:pPr>
              <w:pStyle w:val="TAC"/>
              <w:rPr>
                <w:sz w:val="16"/>
                <w:szCs w:val="16"/>
              </w:rPr>
            </w:pPr>
          </w:p>
        </w:tc>
        <w:tc>
          <w:tcPr>
            <w:tcW w:w="4962" w:type="dxa"/>
            <w:shd w:val="solid" w:color="FFFFFF" w:fill="auto"/>
          </w:tcPr>
          <w:p w14:paraId="2BE6122E" w14:textId="609C7343" w:rsidR="007B7677" w:rsidRPr="009531ED" w:rsidRDefault="007B7677" w:rsidP="006C50CF">
            <w:pPr>
              <w:pStyle w:val="TAL"/>
              <w:rPr>
                <w:sz w:val="16"/>
                <w:szCs w:val="16"/>
                <w:lang w:eastAsia="ko-KR"/>
              </w:rPr>
            </w:pPr>
            <w:r w:rsidRPr="009531ED">
              <w:rPr>
                <w:sz w:val="16"/>
                <w:szCs w:val="16"/>
                <w:lang w:eastAsia="ko-KR"/>
              </w:rPr>
              <w:t>TR 38.828 v1.0.0 for Co-existence study of Cross-Link Interference (CLI)</w:t>
            </w:r>
          </w:p>
        </w:tc>
        <w:tc>
          <w:tcPr>
            <w:tcW w:w="708" w:type="dxa"/>
            <w:shd w:val="solid" w:color="FFFFFF" w:fill="auto"/>
          </w:tcPr>
          <w:p w14:paraId="34542DE0" w14:textId="03415B22" w:rsidR="007B7677" w:rsidRPr="009531ED" w:rsidRDefault="007B7677" w:rsidP="006C50CF">
            <w:pPr>
              <w:pStyle w:val="TAC"/>
              <w:rPr>
                <w:sz w:val="16"/>
                <w:szCs w:val="16"/>
                <w:lang w:eastAsia="ko-KR"/>
              </w:rPr>
            </w:pPr>
            <w:r w:rsidRPr="009531ED">
              <w:rPr>
                <w:sz w:val="16"/>
                <w:szCs w:val="16"/>
                <w:lang w:eastAsia="ko-KR"/>
              </w:rPr>
              <w:t>1.0.0</w:t>
            </w:r>
          </w:p>
        </w:tc>
      </w:tr>
      <w:bookmarkEnd w:id="354"/>
      <w:bookmarkEnd w:id="545"/>
      <w:bookmarkEnd w:id="546"/>
      <w:bookmarkEnd w:id="547"/>
    </w:tbl>
    <w:p w14:paraId="5DE8E1EE" w14:textId="77777777" w:rsidR="00E8629F" w:rsidRPr="001457DF" w:rsidRDefault="00E8629F" w:rsidP="00F61041">
      <w:pPr>
        <w:pStyle w:val="Guidance"/>
        <w:rPr>
          <w:color w:val="auto"/>
        </w:rPr>
      </w:pPr>
    </w:p>
    <w:sectPr w:rsidR="00E8629F" w:rsidRPr="001457DF" w:rsidSect="00274009">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5ACDE1" w14:textId="77777777" w:rsidR="00772086" w:rsidRDefault="00772086">
      <w:r>
        <w:separator/>
      </w:r>
    </w:p>
  </w:endnote>
  <w:endnote w:type="continuationSeparator" w:id="0">
    <w:p w14:paraId="3F4B12A4" w14:textId="77777777" w:rsidR="00772086" w:rsidRDefault="00772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10006FF" w:usb1="4000205B" w:usb2="00000010" w:usb3="00000000" w:csb0="0000019F" w:csb1="00000000"/>
  </w:font>
  <w:font w:name="Gulim">
    <w:altName w:val="굴림"/>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0000012" w:usb3="00000000" w:csb0="0002009F" w:csb1="00000000"/>
  </w:font>
  <w:font w:name="BatangChe">
    <w:altName w:val="바탕체"/>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D2131C" w14:textId="77777777" w:rsidR="006076CB" w:rsidRDefault="006076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1B72B4" w14:textId="77777777" w:rsidR="00772086" w:rsidRDefault="00772086">
      <w:r>
        <w:separator/>
      </w:r>
    </w:p>
  </w:footnote>
  <w:footnote w:type="continuationSeparator" w:id="0">
    <w:p w14:paraId="3AEBE2B7" w14:textId="77777777" w:rsidR="00772086" w:rsidRDefault="00772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A48EC" w14:textId="6FED8D49" w:rsidR="006076CB" w:rsidRDefault="006076CB">
    <w:pPr>
      <w:pStyle w:val="Header"/>
      <w:framePr w:wrap="auto" w:vAnchor="text" w:hAnchor="margin" w:xAlign="right" w:y="1"/>
      <w:widowControl/>
    </w:pPr>
    <w:r>
      <w:fldChar w:fldCharType="begin"/>
    </w:r>
    <w:r>
      <w:instrText xml:space="preserve"> STYLEREF ZA </w:instrText>
    </w:r>
    <w:r>
      <w:fldChar w:fldCharType="separate"/>
    </w:r>
    <w:r w:rsidR="006912A0">
      <w:t>3GPP TR 38.828 V1.0.0 (2019-06)</w:t>
    </w:r>
    <w:r>
      <w:fldChar w:fldCharType="end"/>
    </w:r>
  </w:p>
  <w:p w14:paraId="05FC37A4" w14:textId="77777777" w:rsidR="006076CB" w:rsidRDefault="006076CB">
    <w:pPr>
      <w:pStyle w:val="Header"/>
      <w:framePr w:wrap="auto" w:vAnchor="text" w:hAnchor="margin" w:xAlign="center" w:y="1"/>
      <w:widowControl/>
    </w:pPr>
    <w:r>
      <w:fldChar w:fldCharType="begin"/>
    </w:r>
    <w:r>
      <w:instrText xml:space="preserve"> PAGE </w:instrText>
    </w:r>
    <w:r>
      <w:fldChar w:fldCharType="separate"/>
    </w:r>
    <w:r w:rsidR="001457DF">
      <w:t>87</w:t>
    </w:r>
    <w:r>
      <w:fldChar w:fldCharType="end"/>
    </w:r>
  </w:p>
  <w:p w14:paraId="37EF4101" w14:textId="732651D6" w:rsidR="006076CB" w:rsidRDefault="006076CB">
    <w:pPr>
      <w:pStyle w:val="Header"/>
      <w:framePr w:wrap="auto" w:vAnchor="text" w:hAnchor="margin" w:y="1"/>
      <w:widowControl/>
    </w:pPr>
    <w:r>
      <w:fldChar w:fldCharType="begin"/>
    </w:r>
    <w:r>
      <w:instrText xml:space="preserve"> STYLEREF ZGSM </w:instrText>
    </w:r>
    <w:r>
      <w:fldChar w:fldCharType="separate"/>
    </w:r>
    <w:r w:rsidR="006912A0">
      <w:t>Release 16</w:t>
    </w:r>
    <w:r>
      <w:fldChar w:fldCharType="end"/>
    </w:r>
  </w:p>
  <w:p w14:paraId="709DA691" w14:textId="77777777" w:rsidR="006076CB" w:rsidRDefault="006076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A3F22"/>
    <w:multiLevelType w:val="hybridMultilevel"/>
    <w:tmpl w:val="7B2A7CF0"/>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FF74D1"/>
    <w:multiLevelType w:val="multilevel"/>
    <w:tmpl w:val="2746F46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1"/>
      <w:lvlJc w:val="left"/>
      <w:pPr>
        <w:ind w:left="1418" w:hanging="567"/>
      </w:pPr>
      <w:rPr>
        <w:rFonts w:hint="eastAsia"/>
        <w:b w:val="0"/>
        <w:i w:val="0"/>
        <w:sz w:val="28"/>
      </w:rPr>
    </w:lvl>
    <w:lvl w:ilvl="3">
      <w:start w:val="1"/>
      <w:numFmt w:val="decimal"/>
      <w:lvlText w:val="%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58F65FE"/>
    <w:multiLevelType w:val="hybridMultilevel"/>
    <w:tmpl w:val="1472D85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7"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D4410E3"/>
    <w:multiLevelType w:val="multilevel"/>
    <w:tmpl w:val="50D6A1F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F254165"/>
    <w:multiLevelType w:val="multilevel"/>
    <w:tmpl w:val="C14C35EC"/>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03F72F0"/>
    <w:multiLevelType w:val="multilevel"/>
    <w:tmpl w:val="495836C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116B73BA"/>
    <w:multiLevelType w:val="hybridMultilevel"/>
    <w:tmpl w:val="11B23932"/>
    <w:lvl w:ilvl="0" w:tplc="27A89ACA">
      <w:start w:val="1"/>
      <w:numFmt w:val="decimal"/>
      <w:pStyle w:val="ListNumber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12" w15:restartNumberingAfterBreak="0">
    <w:nsid w:val="1387570D"/>
    <w:multiLevelType w:val="multilevel"/>
    <w:tmpl w:val="32AECE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40F2555"/>
    <w:multiLevelType w:val="hybridMultilevel"/>
    <w:tmpl w:val="0F22E974"/>
    <w:lvl w:ilvl="0" w:tplc="FFFFFFFF">
      <w:start w:val="1"/>
      <w:numFmt w:val="bullet"/>
      <w:lvlText w:val=""/>
      <w:lvlJc w:val="left"/>
      <w:pPr>
        <w:tabs>
          <w:tab w:val="num" w:pos="360"/>
        </w:tabs>
        <w:ind w:left="360" w:hanging="360"/>
      </w:pPr>
      <w:rPr>
        <w:rFonts w:ascii="Symbol" w:hAnsi="Symbol" w:hint="default"/>
      </w:rPr>
    </w:lvl>
    <w:lvl w:ilvl="1" w:tplc="F08011E2">
      <w:start w:val="1"/>
      <w:numFmt w:val="bullet"/>
      <w:lvlText w:val="•"/>
      <w:lvlJc w:val="left"/>
      <w:pPr>
        <w:tabs>
          <w:tab w:val="num" w:pos="1080"/>
        </w:tabs>
        <w:ind w:left="1080" w:hanging="360"/>
      </w:pPr>
      <w:rPr>
        <w:rFonts w:ascii="Arial" w:hAnsi="Arial" w:hint="default"/>
      </w:rPr>
    </w:lvl>
    <w:lvl w:ilvl="2" w:tplc="8C3C6562" w:tentative="1">
      <w:start w:val="1"/>
      <w:numFmt w:val="bullet"/>
      <w:lvlText w:val="•"/>
      <w:lvlJc w:val="left"/>
      <w:pPr>
        <w:tabs>
          <w:tab w:val="num" w:pos="1800"/>
        </w:tabs>
        <w:ind w:left="1800" w:hanging="360"/>
      </w:pPr>
      <w:rPr>
        <w:rFonts w:ascii="Arial" w:hAnsi="Arial" w:hint="default"/>
      </w:rPr>
    </w:lvl>
    <w:lvl w:ilvl="3" w:tplc="E1F059E0" w:tentative="1">
      <w:start w:val="1"/>
      <w:numFmt w:val="bullet"/>
      <w:lvlText w:val="•"/>
      <w:lvlJc w:val="left"/>
      <w:pPr>
        <w:tabs>
          <w:tab w:val="num" w:pos="2520"/>
        </w:tabs>
        <w:ind w:left="2520" w:hanging="360"/>
      </w:pPr>
      <w:rPr>
        <w:rFonts w:ascii="Arial" w:hAnsi="Arial" w:hint="default"/>
      </w:rPr>
    </w:lvl>
    <w:lvl w:ilvl="4" w:tplc="7DBAD7A0" w:tentative="1">
      <w:start w:val="1"/>
      <w:numFmt w:val="bullet"/>
      <w:lvlText w:val="•"/>
      <w:lvlJc w:val="left"/>
      <w:pPr>
        <w:tabs>
          <w:tab w:val="num" w:pos="3240"/>
        </w:tabs>
        <w:ind w:left="3240" w:hanging="360"/>
      </w:pPr>
      <w:rPr>
        <w:rFonts w:ascii="Arial" w:hAnsi="Arial" w:hint="default"/>
      </w:rPr>
    </w:lvl>
    <w:lvl w:ilvl="5" w:tplc="B8508600" w:tentative="1">
      <w:start w:val="1"/>
      <w:numFmt w:val="bullet"/>
      <w:lvlText w:val="•"/>
      <w:lvlJc w:val="left"/>
      <w:pPr>
        <w:tabs>
          <w:tab w:val="num" w:pos="3960"/>
        </w:tabs>
        <w:ind w:left="3960" w:hanging="360"/>
      </w:pPr>
      <w:rPr>
        <w:rFonts w:ascii="Arial" w:hAnsi="Arial" w:hint="default"/>
      </w:rPr>
    </w:lvl>
    <w:lvl w:ilvl="6" w:tplc="0C8EE38A" w:tentative="1">
      <w:start w:val="1"/>
      <w:numFmt w:val="bullet"/>
      <w:lvlText w:val="•"/>
      <w:lvlJc w:val="left"/>
      <w:pPr>
        <w:tabs>
          <w:tab w:val="num" w:pos="4680"/>
        </w:tabs>
        <w:ind w:left="4680" w:hanging="360"/>
      </w:pPr>
      <w:rPr>
        <w:rFonts w:ascii="Arial" w:hAnsi="Arial" w:hint="default"/>
      </w:rPr>
    </w:lvl>
    <w:lvl w:ilvl="7" w:tplc="ACBC4214" w:tentative="1">
      <w:start w:val="1"/>
      <w:numFmt w:val="bullet"/>
      <w:lvlText w:val="•"/>
      <w:lvlJc w:val="left"/>
      <w:pPr>
        <w:tabs>
          <w:tab w:val="num" w:pos="5400"/>
        </w:tabs>
        <w:ind w:left="5400" w:hanging="360"/>
      </w:pPr>
      <w:rPr>
        <w:rFonts w:ascii="Arial" w:hAnsi="Arial" w:hint="default"/>
      </w:rPr>
    </w:lvl>
    <w:lvl w:ilvl="8" w:tplc="4F0CD6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5DF4026"/>
    <w:multiLevelType w:val="multilevel"/>
    <w:tmpl w:val="EB70AAE4"/>
    <w:lvl w:ilvl="0">
      <w:start w:val="1"/>
      <w:numFmt w:val="decimal"/>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15" w15:restartNumberingAfterBreak="0">
    <w:nsid w:val="15EA55C0"/>
    <w:multiLevelType w:val="hybridMultilevel"/>
    <w:tmpl w:val="B09CD4FC"/>
    <w:lvl w:ilvl="0" w:tplc="9B54553E">
      <w:start w:val="1"/>
      <w:numFmt w:val="upperLetter"/>
      <w:lvlText w:val="%1."/>
      <w:lvlJc w:val="left"/>
      <w:pPr>
        <w:ind w:left="435" w:hanging="360"/>
      </w:pPr>
      <w:rPr>
        <w:rFonts w:hint="default"/>
      </w:rPr>
    </w:lvl>
    <w:lvl w:ilvl="1" w:tplc="04090019" w:tentative="1">
      <w:start w:val="1"/>
      <w:numFmt w:val="upperLetter"/>
      <w:lvlText w:val="%2."/>
      <w:lvlJc w:val="left"/>
      <w:pPr>
        <w:ind w:left="875" w:hanging="400"/>
      </w:pPr>
    </w:lvl>
    <w:lvl w:ilvl="2" w:tplc="0409001B" w:tentative="1">
      <w:start w:val="1"/>
      <w:numFmt w:val="lowerRoman"/>
      <w:lvlText w:val="%3."/>
      <w:lvlJc w:val="right"/>
      <w:pPr>
        <w:ind w:left="1275" w:hanging="400"/>
      </w:pPr>
    </w:lvl>
    <w:lvl w:ilvl="3" w:tplc="0409000F" w:tentative="1">
      <w:start w:val="1"/>
      <w:numFmt w:val="decimal"/>
      <w:lvlText w:val="%4."/>
      <w:lvlJc w:val="left"/>
      <w:pPr>
        <w:ind w:left="1675" w:hanging="400"/>
      </w:pPr>
    </w:lvl>
    <w:lvl w:ilvl="4" w:tplc="04090019" w:tentative="1">
      <w:start w:val="1"/>
      <w:numFmt w:val="upperLetter"/>
      <w:lvlText w:val="%5."/>
      <w:lvlJc w:val="left"/>
      <w:pPr>
        <w:ind w:left="2075" w:hanging="400"/>
      </w:pPr>
    </w:lvl>
    <w:lvl w:ilvl="5" w:tplc="0409001B" w:tentative="1">
      <w:start w:val="1"/>
      <w:numFmt w:val="lowerRoman"/>
      <w:lvlText w:val="%6."/>
      <w:lvlJc w:val="right"/>
      <w:pPr>
        <w:ind w:left="2475" w:hanging="400"/>
      </w:pPr>
    </w:lvl>
    <w:lvl w:ilvl="6" w:tplc="0409000F" w:tentative="1">
      <w:start w:val="1"/>
      <w:numFmt w:val="decimal"/>
      <w:lvlText w:val="%7."/>
      <w:lvlJc w:val="left"/>
      <w:pPr>
        <w:ind w:left="2875" w:hanging="400"/>
      </w:pPr>
    </w:lvl>
    <w:lvl w:ilvl="7" w:tplc="04090019" w:tentative="1">
      <w:start w:val="1"/>
      <w:numFmt w:val="upperLetter"/>
      <w:lvlText w:val="%8."/>
      <w:lvlJc w:val="left"/>
      <w:pPr>
        <w:ind w:left="3275" w:hanging="400"/>
      </w:pPr>
    </w:lvl>
    <w:lvl w:ilvl="8" w:tplc="0409001B" w:tentative="1">
      <w:start w:val="1"/>
      <w:numFmt w:val="lowerRoman"/>
      <w:lvlText w:val="%9."/>
      <w:lvlJc w:val="right"/>
      <w:pPr>
        <w:ind w:left="3675" w:hanging="400"/>
      </w:pPr>
    </w:lvl>
  </w:abstractNum>
  <w:abstractNum w:abstractNumId="16" w15:restartNumberingAfterBreak="0">
    <w:nsid w:val="167E0938"/>
    <w:multiLevelType w:val="multilevel"/>
    <w:tmpl w:val="6FB4D4B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19877AF4"/>
    <w:multiLevelType w:val="hybridMultilevel"/>
    <w:tmpl w:val="A2D2EF8E"/>
    <w:lvl w:ilvl="0" w:tplc="FAD2FD18">
      <w:numFmt w:val="bullet"/>
      <w:lvlText w:val="•"/>
      <w:lvlJc w:val="left"/>
      <w:pPr>
        <w:tabs>
          <w:tab w:val="num" w:pos="720"/>
        </w:tabs>
        <w:ind w:left="720" w:hanging="360"/>
      </w:pPr>
      <w:rPr>
        <w:rFonts w:ascii="Arial" w:hAnsi="Arial"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B86546"/>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34F351C"/>
    <w:multiLevelType w:val="multilevel"/>
    <w:tmpl w:val="594E676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4C544BA"/>
    <w:multiLevelType w:val="multilevel"/>
    <w:tmpl w:val="AC8E31D4"/>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0" w:firstLine="851"/>
      </w:pPr>
      <w:rPr>
        <w:rFonts w:hint="eastAsia"/>
      </w:rPr>
    </w:lvl>
    <w:lvl w:ilvl="3">
      <w:start w:val="1"/>
      <w:numFmt w:val="decimal"/>
      <w:lvlText w:val="%1.%2.%3.%4"/>
      <w:lvlJc w:val="left"/>
      <w:pPr>
        <w:ind w:left="2692"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24D3715F"/>
    <w:multiLevelType w:val="hybridMultilevel"/>
    <w:tmpl w:val="356E0EE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23" w15:restartNumberingAfterBreak="0">
    <w:nsid w:val="28ED51E3"/>
    <w:multiLevelType w:val="hybridMultilevel"/>
    <w:tmpl w:val="890622C6"/>
    <w:lvl w:ilvl="0" w:tplc="0409000F">
      <w:start w:val="1"/>
      <w:numFmt w:val="decimal"/>
      <w:lvlText w:val="%1."/>
      <w:lvlJc w:val="left"/>
      <w:pPr>
        <w:ind w:left="1120" w:hanging="400"/>
      </w:p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4" w15:restartNumberingAfterBreak="0">
    <w:nsid w:val="2C574DC3"/>
    <w:multiLevelType w:val="hybridMultilevel"/>
    <w:tmpl w:val="5C9C33C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C6678C9"/>
    <w:multiLevelType w:val="multilevel"/>
    <w:tmpl w:val="54722EE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2FB01FD2"/>
    <w:multiLevelType w:val="hybridMultilevel"/>
    <w:tmpl w:val="E8F228B2"/>
    <w:lvl w:ilvl="0" w:tplc="A282CAAC">
      <w:start w:val="1"/>
      <w:numFmt w:val="decimal"/>
      <w:pStyle w:val="ListNumber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2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E02386"/>
    <w:multiLevelType w:val="multilevel"/>
    <w:tmpl w:val="CA769720"/>
    <w:lvl w:ilvl="0">
      <w:start w:val="1"/>
      <w:numFmt w:val="decimal"/>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3451F6A"/>
    <w:multiLevelType w:val="multilevel"/>
    <w:tmpl w:val="F544F9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3.1.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B2339B"/>
    <w:multiLevelType w:val="hybridMultilevel"/>
    <w:tmpl w:val="E4E0F98C"/>
    <w:lvl w:ilvl="0" w:tplc="FAD2FD18">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0AE205D"/>
    <w:multiLevelType w:val="multilevel"/>
    <w:tmpl w:val="2408CB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423650C0"/>
    <w:multiLevelType w:val="multilevel"/>
    <w:tmpl w:val="9544E61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3.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42AB5802"/>
    <w:multiLevelType w:val="multilevel"/>
    <w:tmpl w:val="C6AE9D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42D358D3"/>
    <w:multiLevelType w:val="hybridMultilevel"/>
    <w:tmpl w:val="A6D48960"/>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8" w15:restartNumberingAfterBreak="0">
    <w:nsid w:val="48B16C86"/>
    <w:multiLevelType w:val="multilevel"/>
    <w:tmpl w:val="9B522BFE"/>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588A7F6F"/>
    <w:multiLevelType w:val="hybridMultilevel"/>
    <w:tmpl w:val="272ABD6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E1B7FCE"/>
    <w:multiLevelType w:val="multilevel"/>
    <w:tmpl w:val="5526F8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60E63345"/>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1357B1C"/>
    <w:multiLevelType w:val="hybridMultilevel"/>
    <w:tmpl w:val="7326F4E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7922631"/>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7" w15:restartNumberingAfterBreak="0">
    <w:nsid w:val="68F96DE3"/>
    <w:multiLevelType w:val="hybridMultilevel"/>
    <w:tmpl w:val="FEF0D6A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9936E1D"/>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15:restartNumberingAfterBreak="0">
    <w:nsid w:val="6A9D5B3A"/>
    <w:multiLevelType w:val="multilevel"/>
    <w:tmpl w:val="BBFAD8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2"/>
      <w:lvlJc w:val="left"/>
      <w:pPr>
        <w:ind w:left="1418" w:hanging="567"/>
      </w:pPr>
      <w:rPr>
        <w:rFonts w:hint="eastAsia"/>
        <w:b w:val="0"/>
        <w:i w:val="0"/>
        <w:sz w:val="28"/>
      </w:rPr>
    </w:lvl>
    <w:lvl w:ilvl="3">
      <w:start w:val="1"/>
      <w:numFmt w:val="none"/>
      <w:lvlText w:val="6.3.1.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1E4C65"/>
    <w:multiLevelType w:val="hybridMultilevel"/>
    <w:tmpl w:val="31E6D3E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7B26D6"/>
    <w:multiLevelType w:val="multilevel"/>
    <w:tmpl w:val="B3E83D1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75EB1D17"/>
    <w:multiLevelType w:val="hybridMultilevel"/>
    <w:tmpl w:val="DD92D83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1812BE"/>
    <w:multiLevelType w:val="hybridMultilevel"/>
    <w:tmpl w:val="52202FA6"/>
    <w:lvl w:ilvl="0" w:tplc="A624602C">
      <w:start w:val="1"/>
      <w:numFmt w:val="bullet"/>
      <w:lvlText w:val="‒"/>
      <w:lvlJc w:val="left"/>
      <w:pPr>
        <w:ind w:left="400" w:hanging="400"/>
      </w:pPr>
      <w:rPr>
        <w:rFonts w:ascii="Calibri" w:hAnsi="Calibri" w:hint="default"/>
      </w:rPr>
    </w:lvl>
    <w:lvl w:ilvl="1" w:tplc="04090009">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6" w15:restartNumberingAfterBreak="0">
    <w:nsid w:val="78B21EB9"/>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7" w15:restartNumberingAfterBreak="0">
    <w:nsid w:val="7B605E99"/>
    <w:multiLevelType w:val="hybridMultilevel"/>
    <w:tmpl w:val="BB12540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5"/>
  </w:num>
  <w:num w:numId="5">
    <w:abstractNumId w:val="17"/>
  </w:num>
  <w:num w:numId="6">
    <w:abstractNumId w:val="13"/>
  </w:num>
  <w:num w:numId="7">
    <w:abstractNumId w:val="57"/>
  </w:num>
  <w:num w:numId="8">
    <w:abstractNumId w:val="44"/>
  </w:num>
  <w:num w:numId="9">
    <w:abstractNumId w:val="36"/>
  </w:num>
  <w:num w:numId="10">
    <w:abstractNumId w:val="55"/>
  </w:num>
  <w:num w:numId="11">
    <w:abstractNumId w:val="41"/>
  </w:num>
  <w:num w:numId="12">
    <w:abstractNumId w:val="2"/>
  </w:num>
  <w:num w:numId="13">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4"/>
    </w:lvlOverride>
    <w:lvlOverride w:ilvl="1">
      <w:startOverride w:val="2"/>
    </w:lvlOverride>
    <w:lvlOverride w:ilvl="2">
      <w:startOverride w:val="2"/>
    </w:lvlOverride>
  </w:num>
  <w:num w:numId="15">
    <w:abstractNumId w:val="8"/>
  </w:num>
  <w:num w:numId="16">
    <w:abstractNumId w:val="42"/>
  </w:num>
  <w:num w:numId="17">
    <w:abstractNumId w:val="21"/>
  </w:num>
  <w:num w:numId="18">
    <w:abstractNumId w:val="5"/>
  </w:num>
  <w:num w:numId="19">
    <w:abstractNumId w:val="3"/>
  </w:num>
  <w:num w:numId="20">
    <w:abstractNumId w:val="24"/>
  </w:num>
  <w:num w:numId="21">
    <w:abstractNumId w:val="47"/>
  </w:num>
  <w:num w:numId="22">
    <w:abstractNumId w:val="54"/>
  </w:num>
  <w:num w:numId="23">
    <w:abstractNumId w:val="23"/>
  </w:num>
  <w:num w:numId="24">
    <w:abstractNumId w:val="51"/>
  </w:num>
  <w:num w:numId="25">
    <w:abstractNumId w:val="28"/>
  </w:num>
  <w:num w:numId="26">
    <w:abstractNumId w:val="32"/>
  </w:num>
  <w:num w:numId="27">
    <w:abstractNumId w:val="58"/>
  </w:num>
  <w:num w:numId="28">
    <w:abstractNumId w:val="22"/>
  </w:num>
  <w:num w:numId="29">
    <w:abstractNumId w:val="26"/>
  </w:num>
  <w:num w:numId="30">
    <w:abstractNumId w:val="11"/>
  </w:num>
  <w:num w:numId="31">
    <w:abstractNumId w:val="50"/>
  </w:num>
  <w:num w:numId="32">
    <w:abstractNumId w:val="27"/>
  </w:num>
  <w:num w:numId="33">
    <w:abstractNumId w:val="39"/>
  </w:num>
  <w:num w:numId="34">
    <w:abstractNumId w:val="59"/>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num>
  <w:num w:numId="37">
    <w:abstractNumId w:val="30"/>
  </w:num>
  <w:num w:numId="38">
    <w:abstractNumId w:val="14"/>
  </w:num>
  <w:num w:numId="39">
    <w:abstractNumId w:val="20"/>
  </w:num>
  <w:num w:numId="40">
    <w:abstractNumId w:val="40"/>
  </w:num>
  <w:num w:numId="41">
    <w:abstractNumId w:val="6"/>
  </w:num>
  <w:num w:numId="42">
    <w:abstractNumId w:val="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4"/>
  </w:num>
  <w:num w:numId="49">
    <w:abstractNumId w:val="56"/>
  </w:num>
  <w:num w:numId="50">
    <w:abstractNumId w:val="43"/>
  </w:num>
  <w:num w:numId="51">
    <w:abstractNumId w:val="53"/>
  </w:num>
  <w:num w:numId="52">
    <w:abstractNumId w:val="35"/>
  </w:num>
  <w:num w:numId="53">
    <w:abstractNumId w:val="38"/>
  </w:num>
  <w:num w:numId="54">
    <w:abstractNumId w:val="9"/>
  </w:num>
  <w:num w:numId="55">
    <w:abstractNumId w:val="12"/>
  </w:num>
  <w:num w:numId="56">
    <w:abstractNumId w:val="16"/>
  </w:num>
  <w:num w:numId="57">
    <w:abstractNumId w:val="10"/>
  </w:num>
  <w:num w:numId="58">
    <w:abstractNumId w:val="33"/>
  </w:num>
  <w:num w:numId="59">
    <w:abstractNumId w:val="4"/>
  </w:num>
  <w:num w:numId="60">
    <w:abstractNumId w:val="48"/>
  </w:num>
  <w:num w:numId="61">
    <w:abstractNumId w:val="29"/>
  </w:num>
  <w:num w:numId="62">
    <w:abstractNumId w:val="49"/>
  </w:num>
  <w:num w:numId="63">
    <w:abstractNumId w:val="19"/>
  </w:num>
  <w:num w:numId="64">
    <w:abstractNumId w:val="25"/>
  </w:num>
  <w:num w:numId="65">
    <w:abstractNumId w:val="31"/>
  </w:num>
  <w:num w:numId="66">
    <w:abstractNumId w:val="46"/>
  </w:num>
  <w:num w:numId="67">
    <w:abstractNumId w:val="1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sqwFAMcrSnMtAAAA"/>
  </w:docVars>
  <w:rsids>
    <w:rsidRoot w:val="00282213"/>
    <w:rsid w:val="00001EEB"/>
    <w:rsid w:val="000044DA"/>
    <w:rsid w:val="00006EB2"/>
    <w:rsid w:val="00020991"/>
    <w:rsid w:val="0002191D"/>
    <w:rsid w:val="00023E01"/>
    <w:rsid w:val="000266A0"/>
    <w:rsid w:val="00031C1D"/>
    <w:rsid w:val="00031FAB"/>
    <w:rsid w:val="0003373C"/>
    <w:rsid w:val="000343F2"/>
    <w:rsid w:val="00047BC1"/>
    <w:rsid w:val="000522A6"/>
    <w:rsid w:val="00082774"/>
    <w:rsid w:val="00085221"/>
    <w:rsid w:val="00093E7E"/>
    <w:rsid w:val="000A58B7"/>
    <w:rsid w:val="000B389A"/>
    <w:rsid w:val="000D35DD"/>
    <w:rsid w:val="000D3800"/>
    <w:rsid w:val="000D5B78"/>
    <w:rsid w:val="000D5EF4"/>
    <w:rsid w:val="000D6CFC"/>
    <w:rsid w:val="000E2BA8"/>
    <w:rsid w:val="000E40DC"/>
    <w:rsid w:val="000E4190"/>
    <w:rsid w:val="000E4765"/>
    <w:rsid w:val="000F46E6"/>
    <w:rsid w:val="000F5EAE"/>
    <w:rsid w:val="00107866"/>
    <w:rsid w:val="00112693"/>
    <w:rsid w:val="0011668D"/>
    <w:rsid w:val="00117922"/>
    <w:rsid w:val="001233C4"/>
    <w:rsid w:val="00125A81"/>
    <w:rsid w:val="0013395D"/>
    <w:rsid w:val="001351C7"/>
    <w:rsid w:val="001457DF"/>
    <w:rsid w:val="00146C4E"/>
    <w:rsid w:val="00153528"/>
    <w:rsid w:val="00171D42"/>
    <w:rsid w:val="0017378E"/>
    <w:rsid w:val="001761A9"/>
    <w:rsid w:val="00181917"/>
    <w:rsid w:val="0018456F"/>
    <w:rsid w:val="00185606"/>
    <w:rsid w:val="0018745A"/>
    <w:rsid w:val="00190116"/>
    <w:rsid w:val="001A08AA"/>
    <w:rsid w:val="001A274E"/>
    <w:rsid w:val="001A3120"/>
    <w:rsid w:val="001A47B0"/>
    <w:rsid w:val="001A67F3"/>
    <w:rsid w:val="001B2C26"/>
    <w:rsid w:val="001B4233"/>
    <w:rsid w:val="001C3A35"/>
    <w:rsid w:val="001D0EB7"/>
    <w:rsid w:val="001D73EE"/>
    <w:rsid w:val="001D791E"/>
    <w:rsid w:val="001E50BE"/>
    <w:rsid w:val="001E7AEB"/>
    <w:rsid w:val="001F09AC"/>
    <w:rsid w:val="00201E64"/>
    <w:rsid w:val="00211350"/>
    <w:rsid w:val="00212373"/>
    <w:rsid w:val="002138EA"/>
    <w:rsid w:val="00213D31"/>
    <w:rsid w:val="0021477F"/>
    <w:rsid w:val="00214FBD"/>
    <w:rsid w:val="00222897"/>
    <w:rsid w:val="00224EDC"/>
    <w:rsid w:val="002341AE"/>
    <w:rsid w:val="00235394"/>
    <w:rsid w:val="00235F2A"/>
    <w:rsid w:val="00236934"/>
    <w:rsid w:val="002432D6"/>
    <w:rsid w:val="0026179F"/>
    <w:rsid w:val="00264473"/>
    <w:rsid w:val="00271A94"/>
    <w:rsid w:val="00274009"/>
    <w:rsid w:val="00274E1A"/>
    <w:rsid w:val="00282213"/>
    <w:rsid w:val="002869E4"/>
    <w:rsid w:val="0029555F"/>
    <w:rsid w:val="002B2FBB"/>
    <w:rsid w:val="002C55AE"/>
    <w:rsid w:val="002C66D2"/>
    <w:rsid w:val="002D513A"/>
    <w:rsid w:val="002E0E5C"/>
    <w:rsid w:val="002E2DCC"/>
    <w:rsid w:val="002F1656"/>
    <w:rsid w:val="002F4093"/>
    <w:rsid w:val="002F5674"/>
    <w:rsid w:val="002F6FF2"/>
    <w:rsid w:val="0030279C"/>
    <w:rsid w:val="00306B46"/>
    <w:rsid w:val="003074E1"/>
    <w:rsid w:val="00327118"/>
    <w:rsid w:val="00331A7B"/>
    <w:rsid w:val="003330B8"/>
    <w:rsid w:val="00337143"/>
    <w:rsid w:val="00342E77"/>
    <w:rsid w:val="003500DE"/>
    <w:rsid w:val="0035653A"/>
    <w:rsid w:val="00360D81"/>
    <w:rsid w:val="00365F04"/>
    <w:rsid w:val="00367724"/>
    <w:rsid w:val="00374B5F"/>
    <w:rsid w:val="00383A46"/>
    <w:rsid w:val="00384B67"/>
    <w:rsid w:val="00392598"/>
    <w:rsid w:val="003957EA"/>
    <w:rsid w:val="003972B6"/>
    <w:rsid w:val="003A396E"/>
    <w:rsid w:val="003B08DF"/>
    <w:rsid w:val="003B4D45"/>
    <w:rsid w:val="003B5C7F"/>
    <w:rsid w:val="003D0DC9"/>
    <w:rsid w:val="003D7224"/>
    <w:rsid w:val="003E3444"/>
    <w:rsid w:val="003E3D9A"/>
    <w:rsid w:val="003E5E71"/>
    <w:rsid w:val="003F6FC9"/>
    <w:rsid w:val="00411A14"/>
    <w:rsid w:val="004150F1"/>
    <w:rsid w:val="0041777D"/>
    <w:rsid w:val="00424597"/>
    <w:rsid w:val="004406E9"/>
    <w:rsid w:val="00444225"/>
    <w:rsid w:val="004477FD"/>
    <w:rsid w:val="0045003E"/>
    <w:rsid w:val="00450ADA"/>
    <w:rsid w:val="00453BA4"/>
    <w:rsid w:val="00453CF5"/>
    <w:rsid w:val="004618DF"/>
    <w:rsid w:val="0046324D"/>
    <w:rsid w:val="00463D93"/>
    <w:rsid w:val="00463E29"/>
    <w:rsid w:val="004741FA"/>
    <w:rsid w:val="00487671"/>
    <w:rsid w:val="00496C45"/>
    <w:rsid w:val="004A17C7"/>
    <w:rsid w:val="004A4A15"/>
    <w:rsid w:val="004A6B93"/>
    <w:rsid w:val="004A72E9"/>
    <w:rsid w:val="004B11B6"/>
    <w:rsid w:val="004B452A"/>
    <w:rsid w:val="004C5448"/>
    <w:rsid w:val="004D3E86"/>
    <w:rsid w:val="004E3F1A"/>
    <w:rsid w:val="004F107A"/>
    <w:rsid w:val="004F215E"/>
    <w:rsid w:val="004F42A5"/>
    <w:rsid w:val="004F7A3D"/>
    <w:rsid w:val="00501C9A"/>
    <w:rsid w:val="00501F5C"/>
    <w:rsid w:val="00505437"/>
    <w:rsid w:val="00505BFA"/>
    <w:rsid w:val="0050638F"/>
    <w:rsid w:val="005163B0"/>
    <w:rsid w:val="00520E40"/>
    <w:rsid w:val="00522C60"/>
    <w:rsid w:val="005266AA"/>
    <w:rsid w:val="00533A5D"/>
    <w:rsid w:val="00534129"/>
    <w:rsid w:val="00542DFB"/>
    <w:rsid w:val="00566840"/>
    <w:rsid w:val="00584505"/>
    <w:rsid w:val="005903D0"/>
    <w:rsid w:val="005977ED"/>
    <w:rsid w:val="005A6465"/>
    <w:rsid w:val="005B14FE"/>
    <w:rsid w:val="005B235A"/>
    <w:rsid w:val="005C7BC3"/>
    <w:rsid w:val="00605549"/>
    <w:rsid w:val="006076CB"/>
    <w:rsid w:val="006150AE"/>
    <w:rsid w:val="00620C4F"/>
    <w:rsid w:val="00621A8A"/>
    <w:rsid w:val="006247EA"/>
    <w:rsid w:val="00635776"/>
    <w:rsid w:val="00635CFA"/>
    <w:rsid w:val="0063774C"/>
    <w:rsid w:val="00640D55"/>
    <w:rsid w:val="00640E46"/>
    <w:rsid w:val="00645857"/>
    <w:rsid w:val="00666353"/>
    <w:rsid w:val="00676EC4"/>
    <w:rsid w:val="006856E5"/>
    <w:rsid w:val="0068609D"/>
    <w:rsid w:val="006912A0"/>
    <w:rsid w:val="006927E8"/>
    <w:rsid w:val="006A0295"/>
    <w:rsid w:val="006A3691"/>
    <w:rsid w:val="006B0D02"/>
    <w:rsid w:val="006B62C1"/>
    <w:rsid w:val="006B729C"/>
    <w:rsid w:val="006C50CF"/>
    <w:rsid w:val="006C7EF5"/>
    <w:rsid w:val="006D2388"/>
    <w:rsid w:val="006E0C20"/>
    <w:rsid w:val="006F00A2"/>
    <w:rsid w:val="006F041C"/>
    <w:rsid w:val="006F5ED7"/>
    <w:rsid w:val="00704AD3"/>
    <w:rsid w:val="0070646B"/>
    <w:rsid w:val="007066FA"/>
    <w:rsid w:val="00707941"/>
    <w:rsid w:val="00720E39"/>
    <w:rsid w:val="00731AA9"/>
    <w:rsid w:val="00737B26"/>
    <w:rsid w:val="007464D9"/>
    <w:rsid w:val="0074704D"/>
    <w:rsid w:val="00747C66"/>
    <w:rsid w:val="00754259"/>
    <w:rsid w:val="00755B0A"/>
    <w:rsid w:val="00763049"/>
    <w:rsid w:val="00767BEE"/>
    <w:rsid w:val="00767DD6"/>
    <w:rsid w:val="00770694"/>
    <w:rsid w:val="00772086"/>
    <w:rsid w:val="007726A9"/>
    <w:rsid w:val="00781B64"/>
    <w:rsid w:val="00782593"/>
    <w:rsid w:val="007852FF"/>
    <w:rsid w:val="007855B0"/>
    <w:rsid w:val="007861A1"/>
    <w:rsid w:val="00791C4C"/>
    <w:rsid w:val="00792E80"/>
    <w:rsid w:val="00794542"/>
    <w:rsid w:val="00795D14"/>
    <w:rsid w:val="00797FF0"/>
    <w:rsid w:val="007A09FE"/>
    <w:rsid w:val="007A19CA"/>
    <w:rsid w:val="007A27FD"/>
    <w:rsid w:val="007A2F56"/>
    <w:rsid w:val="007B6A51"/>
    <w:rsid w:val="007B7677"/>
    <w:rsid w:val="007B76AD"/>
    <w:rsid w:val="007D154C"/>
    <w:rsid w:val="007D58E1"/>
    <w:rsid w:val="007D6048"/>
    <w:rsid w:val="007E2A7D"/>
    <w:rsid w:val="007F0E1E"/>
    <w:rsid w:val="007F546E"/>
    <w:rsid w:val="007F62EA"/>
    <w:rsid w:val="00800EEC"/>
    <w:rsid w:val="00804304"/>
    <w:rsid w:val="008149D3"/>
    <w:rsid w:val="0081772C"/>
    <w:rsid w:val="00821F1C"/>
    <w:rsid w:val="00826974"/>
    <w:rsid w:val="00836C44"/>
    <w:rsid w:val="00843636"/>
    <w:rsid w:val="0084459E"/>
    <w:rsid w:val="00850C9E"/>
    <w:rsid w:val="00872C14"/>
    <w:rsid w:val="00875AF0"/>
    <w:rsid w:val="0088180D"/>
    <w:rsid w:val="0089130C"/>
    <w:rsid w:val="00893454"/>
    <w:rsid w:val="008A3984"/>
    <w:rsid w:val="008A58F2"/>
    <w:rsid w:val="008A5F74"/>
    <w:rsid w:val="008A6C93"/>
    <w:rsid w:val="008B085B"/>
    <w:rsid w:val="008B135C"/>
    <w:rsid w:val="008C1059"/>
    <w:rsid w:val="008C204E"/>
    <w:rsid w:val="008C5182"/>
    <w:rsid w:val="008C60E9"/>
    <w:rsid w:val="008E6F9A"/>
    <w:rsid w:val="008F7D93"/>
    <w:rsid w:val="009012CA"/>
    <w:rsid w:val="00903A8A"/>
    <w:rsid w:val="00903B21"/>
    <w:rsid w:val="009132C5"/>
    <w:rsid w:val="009246C1"/>
    <w:rsid w:val="00927684"/>
    <w:rsid w:val="00931702"/>
    <w:rsid w:val="009333BD"/>
    <w:rsid w:val="0094373B"/>
    <w:rsid w:val="00950310"/>
    <w:rsid w:val="00950510"/>
    <w:rsid w:val="009531ED"/>
    <w:rsid w:val="00970053"/>
    <w:rsid w:val="00982512"/>
    <w:rsid w:val="009834D7"/>
    <w:rsid w:val="00983910"/>
    <w:rsid w:val="009856A2"/>
    <w:rsid w:val="009908E9"/>
    <w:rsid w:val="00995A3F"/>
    <w:rsid w:val="009A722A"/>
    <w:rsid w:val="009B39EB"/>
    <w:rsid w:val="009B5A9D"/>
    <w:rsid w:val="009C0727"/>
    <w:rsid w:val="009C10F2"/>
    <w:rsid w:val="009D7D60"/>
    <w:rsid w:val="009E044A"/>
    <w:rsid w:val="009E40D0"/>
    <w:rsid w:val="009E6497"/>
    <w:rsid w:val="009E6AFE"/>
    <w:rsid w:val="009F6F24"/>
    <w:rsid w:val="00A16525"/>
    <w:rsid w:val="00A17573"/>
    <w:rsid w:val="00A2399A"/>
    <w:rsid w:val="00A42A13"/>
    <w:rsid w:val="00A53457"/>
    <w:rsid w:val="00A56064"/>
    <w:rsid w:val="00A57D02"/>
    <w:rsid w:val="00A57FFC"/>
    <w:rsid w:val="00A61D31"/>
    <w:rsid w:val="00A623D6"/>
    <w:rsid w:val="00A62437"/>
    <w:rsid w:val="00A6247A"/>
    <w:rsid w:val="00A65439"/>
    <w:rsid w:val="00A704B1"/>
    <w:rsid w:val="00A72864"/>
    <w:rsid w:val="00A81B15"/>
    <w:rsid w:val="00A83F3A"/>
    <w:rsid w:val="00A85DBC"/>
    <w:rsid w:val="00A9133B"/>
    <w:rsid w:val="00A9333F"/>
    <w:rsid w:val="00A970B3"/>
    <w:rsid w:val="00AA1101"/>
    <w:rsid w:val="00AA243C"/>
    <w:rsid w:val="00AA4252"/>
    <w:rsid w:val="00AB0794"/>
    <w:rsid w:val="00AB1390"/>
    <w:rsid w:val="00AB3F85"/>
    <w:rsid w:val="00AB6578"/>
    <w:rsid w:val="00AC2C2A"/>
    <w:rsid w:val="00AC5DD8"/>
    <w:rsid w:val="00AD0C7F"/>
    <w:rsid w:val="00AD63DC"/>
    <w:rsid w:val="00AD7142"/>
    <w:rsid w:val="00AE7185"/>
    <w:rsid w:val="00AE7CF6"/>
    <w:rsid w:val="00AF3E28"/>
    <w:rsid w:val="00AF45C2"/>
    <w:rsid w:val="00AF5B81"/>
    <w:rsid w:val="00AF6A37"/>
    <w:rsid w:val="00AF7BDC"/>
    <w:rsid w:val="00B00291"/>
    <w:rsid w:val="00B01CE1"/>
    <w:rsid w:val="00B14E82"/>
    <w:rsid w:val="00B164F4"/>
    <w:rsid w:val="00B31EE2"/>
    <w:rsid w:val="00B33A62"/>
    <w:rsid w:val="00B415BD"/>
    <w:rsid w:val="00B41A05"/>
    <w:rsid w:val="00B45B4C"/>
    <w:rsid w:val="00B61389"/>
    <w:rsid w:val="00B63B8D"/>
    <w:rsid w:val="00B70B03"/>
    <w:rsid w:val="00B710D2"/>
    <w:rsid w:val="00B8308B"/>
    <w:rsid w:val="00B83A76"/>
    <w:rsid w:val="00B8446C"/>
    <w:rsid w:val="00B86208"/>
    <w:rsid w:val="00B945BD"/>
    <w:rsid w:val="00BA761F"/>
    <w:rsid w:val="00BC3DF8"/>
    <w:rsid w:val="00BE6483"/>
    <w:rsid w:val="00BF4400"/>
    <w:rsid w:val="00BF7AB6"/>
    <w:rsid w:val="00C029F4"/>
    <w:rsid w:val="00C158B0"/>
    <w:rsid w:val="00C17188"/>
    <w:rsid w:val="00C2212D"/>
    <w:rsid w:val="00C27B4D"/>
    <w:rsid w:val="00C27EA4"/>
    <w:rsid w:val="00C30DCB"/>
    <w:rsid w:val="00C33D31"/>
    <w:rsid w:val="00C43346"/>
    <w:rsid w:val="00C459C3"/>
    <w:rsid w:val="00C45BC9"/>
    <w:rsid w:val="00C53F7D"/>
    <w:rsid w:val="00C54A47"/>
    <w:rsid w:val="00C61EAD"/>
    <w:rsid w:val="00C63E2C"/>
    <w:rsid w:val="00C70264"/>
    <w:rsid w:val="00C74CA9"/>
    <w:rsid w:val="00C76E84"/>
    <w:rsid w:val="00C80AF2"/>
    <w:rsid w:val="00C812C1"/>
    <w:rsid w:val="00CA01BA"/>
    <w:rsid w:val="00CA0EE5"/>
    <w:rsid w:val="00CA6783"/>
    <w:rsid w:val="00CA7C76"/>
    <w:rsid w:val="00CB33BE"/>
    <w:rsid w:val="00CB4565"/>
    <w:rsid w:val="00CB5656"/>
    <w:rsid w:val="00CB7637"/>
    <w:rsid w:val="00CC39E7"/>
    <w:rsid w:val="00CC4AA3"/>
    <w:rsid w:val="00CC5D63"/>
    <w:rsid w:val="00CC677E"/>
    <w:rsid w:val="00CC6B44"/>
    <w:rsid w:val="00CE6306"/>
    <w:rsid w:val="00CE7506"/>
    <w:rsid w:val="00CF2338"/>
    <w:rsid w:val="00CF4F53"/>
    <w:rsid w:val="00CF636A"/>
    <w:rsid w:val="00D0067F"/>
    <w:rsid w:val="00D10698"/>
    <w:rsid w:val="00D221FE"/>
    <w:rsid w:val="00D24486"/>
    <w:rsid w:val="00D33342"/>
    <w:rsid w:val="00D364BF"/>
    <w:rsid w:val="00D41182"/>
    <w:rsid w:val="00D44AB1"/>
    <w:rsid w:val="00D47675"/>
    <w:rsid w:val="00D520E4"/>
    <w:rsid w:val="00D56123"/>
    <w:rsid w:val="00D56A73"/>
    <w:rsid w:val="00D57DFA"/>
    <w:rsid w:val="00D604A3"/>
    <w:rsid w:val="00D756B6"/>
    <w:rsid w:val="00D849A0"/>
    <w:rsid w:val="00D93DA3"/>
    <w:rsid w:val="00D96FD7"/>
    <w:rsid w:val="00D96FFD"/>
    <w:rsid w:val="00D97AD4"/>
    <w:rsid w:val="00DA4376"/>
    <w:rsid w:val="00DB1BBD"/>
    <w:rsid w:val="00DB698E"/>
    <w:rsid w:val="00DC014A"/>
    <w:rsid w:val="00DC74B5"/>
    <w:rsid w:val="00DD0C2C"/>
    <w:rsid w:val="00DD4707"/>
    <w:rsid w:val="00DD5B4B"/>
    <w:rsid w:val="00DE1E98"/>
    <w:rsid w:val="00DF5F1A"/>
    <w:rsid w:val="00DF6213"/>
    <w:rsid w:val="00E01FF3"/>
    <w:rsid w:val="00E05713"/>
    <w:rsid w:val="00E10903"/>
    <w:rsid w:val="00E14EAD"/>
    <w:rsid w:val="00E17E2A"/>
    <w:rsid w:val="00E22687"/>
    <w:rsid w:val="00E2463D"/>
    <w:rsid w:val="00E50681"/>
    <w:rsid w:val="00E55384"/>
    <w:rsid w:val="00E55ABC"/>
    <w:rsid w:val="00E57B74"/>
    <w:rsid w:val="00E7115E"/>
    <w:rsid w:val="00E8629F"/>
    <w:rsid w:val="00E91BC8"/>
    <w:rsid w:val="00E93B9E"/>
    <w:rsid w:val="00E9761C"/>
    <w:rsid w:val="00EA1073"/>
    <w:rsid w:val="00EA3C24"/>
    <w:rsid w:val="00EB2B23"/>
    <w:rsid w:val="00EB3BDE"/>
    <w:rsid w:val="00EB45E8"/>
    <w:rsid w:val="00EC0173"/>
    <w:rsid w:val="00EC2379"/>
    <w:rsid w:val="00ED719B"/>
    <w:rsid w:val="00ED7CDC"/>
    <w:rsid w:val="00EE0529"/>
    <w:rsid w:val="00EF3A40"/>
    <w:rsid w:val="00EF7EC3"/>
    <w:rsid w:val="00F05FE4"/>
    <w:rsid w:val="00F072D8"/>
    <w:rsid w:val="00F07A0B"/>
    <w:rsid w:val="00F130CE"/>
    <w:rsid w:val="00F167E6"/>
    <w:rsid w:val="00F20467"/>
    <w:rsid w:val="00F207F9"/>
    <w:rsid w:val="00F3029F"/>
    <w:rsid w:val="00F30436"/>
    <w:rsid w:val="00F56F17"/>
    <w:rsid w:val="00F61041"/>
    <w:rsid w:val="00F856A7"/>
    <w:rsid w:val="00F95A96"/>
    <w:rsid w:val="00F9608D"/>
    <w:rsid w:val="00F97351"/>
    <w:rsid w:val="00FA54FD"/>
    <w:rsid w:val="00FC051F"/>
    <w:rsid w:val="00FD331B"/>
    <w:rsid w:val="00FD4388"/>
    <w:rsid w:val="00FD5577"/>
    <w:rsid w:val="00FE4636"/>
    <w:rsid w:val="00FF4A7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6938C"/>
  <w14:defaultImageDpi w14:val="96"/>
  <w15:chartTrackingRefBased/>
  <w15:docId w15:val="{062414FA-7377-485E-A60A-1262823DA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Title" w:qFormat="1"/>
    <w:lsdException w:name="Body Text" w:uiPriority="99"/>
    <w:lsdException w:name="Subtitle" w:qFormat="1"/>
    <w:lsdException w:name="Strong" w:qFormat="1"/>
    <w:lsdException w:name="Emphasis" w:qFormat="1"/>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h11,h12,h13,h14,h15,h16,h17,h111,h121,h131,h141,h151,h161,h18,h112,h122,h132,h142,h152,h162,h19,h113,h123,h133,h143,h153,h163,H1,app heading 1,l1,Memo Heading 1,Heading 1_a,NMP Heading 1,1,Section of paper,Huvudrubrik,heading 1,Titre§"/>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2,Header 2,Header2,22,heading2,H2,2nd level,UNDERRUBRIK 1-2,H21,H22,H23,H24,H25,R2,E2,†berschrift 2,õberschrift 2,Head2A,Head 2,l2,TitreProp,ITT t2,PA Major Section,Livello 2,Heading 2 Hidden,Head1,heading 2,I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H3,Memo Heading 3,no break,0H,l3,3,list 3,Head 3,1.1.1,3rd level,Major Section Sub Section,PA Minor Section,Head3,Level 3 Head,31,32,33,311,321,34,312,322,35,313,323,36,314,324,37,315,325,38,316,326,39,317,327,310,318,328,hello"/>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link w:val="B4Cha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Caption Char C...,Ca,cap1,cap2,cap11,Légende-figure,Légende-figure Char,Beschrifubg,Beschriftung Char,label,cap11 Char Char Char,C"/>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uiPriority w:val="99"/>
  </w:style>
  <w:style w:type="character" w:customStyle="1" w:styleId="CommentTextChar">
    <w:name w:val="Comment Text Char"/>
    <w:link w:val="CommentText"/>
    <w:uiPriority w:val="99"/>
    <w:qFormat/>
    <w:rsid w:val="00487671"/>
    <w:rPr>
      <w:lang w:val="en-GB" w:eastAsia="en-US"/>
    </w:rPr>
  </w:style>
  <w:style w:type="paragraph" w:styleId="BalloonText">
    <w:name w:val="Balloon Text"/>
    <w:basedOn w:val="Normal"/>
    <w:link w:val="BalloonTextChar"/>
    <w:uiPriority w:val="99"/>
    <w:rsid w:val="00EE0529"/>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EE0529"/>
    <w:rPr>
      <w:rFonts w:asciiTheme="majorHAnsi" w:eastAsiaTheme="majorEastAsia" w:hAnsiTheme="majorHAnsi" w:cstheme="majorBidi"/>
      <w:sz w:val="18"/>
      <w:szCs w:val="18"/>
      <w:lang w:val="en-GB" w:eastAsia="en-US"/>
    </w:rPr>
  </w:style>
  <w:style w:type="paragraph" w:styleId="CommentSubject">
    <w:name w:val="annotation subject"/>
    <w:basedOn w:val="CommentText"/>
    <w:next w:val="CommentText"/>
    <w:link w:val="CommentSubjectChar"/>
    <w:rsid w:val="00023E01"/>
    <w:rPr>
      <w:b/>
      <w:bCs/>
    </w:rPr>
  </w:style>
  <w:style w:type="character" w:customStyle="1" w:styleId="CommentSubjectChar">
    <w:name w:val="Comment Subject Char"/>
    <w:basedOn w:val="CommentTextChar"/>
    <w:link w:val="CommentSubject"/>
    <w:rsid w:val="00023E01"/>
    <w:rPr>
      <w:b/>
      <w:bCs/>
      <w:lang w:val="en-GB" w:eastAsia="en-US"/>
    </w:rPr>
  </w:style>
  <w:style w:type="table" w:styleId="TableGrid">
    <w:name w:val="Table Grid"/>
    <w:basedOn w:val="TableNormal"/>
    <w:rsid w:val="00E246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53F7D"/>
    <w:pPr>
      <w:overflowPunct w:val="0"/>
      <w:autoSpaceDE w:val="0"/>
      <w:autoSpaceDN w:val="0"/>
      <w:adjustRightInd w:val="0"/>
      <w:ind w:left="720"/>
      <w:contextualSpacing/>
      <w:textAlignment w:val="baseline"/>
    </w:pPr>
  </w:style>
  <w:style w:type="character" w:customStyle="1" w:styleId="THChar">
    <w:name w:val="TH Char"/>
    <w:link w:val="TH"/>
    <w:rsid w:val="00211350"/>
    <w:rPr>
      <w:rFonts w:ascii="Arial" w:hAnsi="Arial"/>
      <w:b/>
      <w:lang w:val="en-GB" w:eastAsia="en-US"/>
    </w:rPr>
  </w:style>
  <w:style w:type="character" w:customStyle="1" w:styleId="TACChar">
    <w:name w:val="TAC Char"/>
    <w:link w:val="TAC"/>
    <w:qFormat/>
    <w:rsid w:val="00211350"/>
    <w:rPr>
      <w:rFonts w:ascii="Arial" w:hAnsi="Arial"/>
      <w:sz w:val="18"/>
      <w:lang w:val="en-GB" w:eastAsia="en-US"/>
    </w:rPr>
  </w:style>
  <w:style w:type="character" w:customStyle="1" w:styleId="TANChar">
    <w:name w:val="TAN Char"/>
    <w:link w:val="TAN"/>
    <w:rsid w:val="00211350"/>
    <w:rPr>
      <w:rFonts w:ascii="Arial" w:hAnsi="Arial"/>
      <w:sz w:val="18"/>
      <w:lang w:val="en-GB" w:eastAsia="en-US"/>
    </w:rPr>
  </w:style>
  <w:style w:type="character" w:customStyle="1" w:styleId="TAHCar">
    <w:name w:val="TAH Car"/>
    <w:link w:val="TAH"/>
    <w:qFormat/>
    <w:rsid w:val="00211350"/>
    <w:rPr>
      <w:rFonts w:ascii="Arial" w:hAnsi="Arial"/>
      <w:b/>
      <w:sz w:val="18"/>
      <w:lang w:val="en-GB" w:eastAsia="en-US"/>
    </w:rPr>
  </w:style>
  <w:style w:type="character" w:customStyle="1" w:styleId="TALChar">
    <w:name w:val="TAL Char"/>
    <w:link w:val="TAL"/>
    <w:rsid w:val="00211350"/>
    <w:rPr>
      <w:rFonts w:ascii="Arial" w:hAnsi="Arial"/>
      <w:sz w:val="18"/>
      <w:lang w:val="en-GB" w:eastAsia="en-US"/>
    </w:rPr>
  </w:style>
  <w:style w:type="paragraph" w:customStyle="1" w:styleId="Tabletext">
    <w:name w:val="Table_text"/>
    <w:basedOn w:val="Normal"/>
    <w:link w:val="TabletextChar"/>
    <w:rsid w:val="007464D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
    <w:locked/>
    <w:rsid w:val="007464D9"/>
    <w:rPr>
      <w:rFonts w:eastAsia="SimSun"/>
      <w:sz w:val="22"/>
      <w:lang w:val="en-GB" w:eastAsia="en-US"/>
    </w:rPr>
  </w:style>
  <w:style w:type="character" w:customStyle="1" w:styleId="B1Char">
    <w:name w:val="B1 Char"/>
    <w:link w:val="B10"/>
    <w:rsid w:val="00800EEC"/>
    <w:rPr>
      <w:lang w:val="en-GB" w:eastAsia="en-US"/>
    </w:rPr>
  </w:style>
  <w:style w:type="numbering" w:customStyle="1" w:styleId="10">
    <w:name w:val="목록 없음1"/>
    <w:next w:val="NoList"/>
    <w:uiPriority w:val="99"/>
    <w:semiHidden/>
    <w:unhideWhenUsed/>
    <w:rsid w:val="0017378E"/>
  </w:style>
  <w:style w:type="character" w:customStyle="1" w:styleId="Heading1Char1">
    <w:name w:val="Heading 1 Char1"/>
    <w:aliases w:val="h1 Char2,h11 Char2,h12 Char2,h13 Char2,h14 Char2,h15 Char2,h16 Char2,h17 Char2,h111 Char2,h121 Char2,h131 Char2,h141 Char2,h151 Char2,h161 Char1,h18 Char1,h112 Char,h122 Char,h132 Char,h142 Char,h152 Char,h162 Char,h19 Char,h113 Char"/>
    <w:basedOn w:val="DefaultParagraphFont"/>
    <w:link w:val="Heading1"/>
    <w:uiPriority w:val="9"/>
    <w:rsid w:val="0017378E"/>
    <w:rPr>
      <w:rFonts w:ascii="Arial" w:hAnsi="Arial"/>
      <w:sz w:val="36"/>
      <w:lang w:val="en-GB"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7378E"/>
    <w:rPr>
      <w:rFonts w:ascii="Arial" w:hAnsi="Arial"/>
      <w:sz w:val="32"/>
      <w:lang w:val="en-GB" w:eastAsia="en-US"/>
    </w:rPr>
  </w:style>
  <w:style w:type="character" w:customStyle="1" w:styleId="Heading3Char">
    <w:name w:val="Heading 3 Char"/>
    <w:aliases w:val="h3 Char2,Underrubrik2 Char2,H3 Char2,Memo Heading 3 Char2,no break Char2,0H Char2,l3 Char2,3 Char2,list 3 Char2,Head 3 Char2,1.1.1 Char2,3rd level Char2,Major Section Sub Section Char2,PA Minor Section Char2,Head3 Char2,Level 3 Head Char2"/>
    <w:basedOn w:val="DefaultParagraphFont"/>
    <w:link w:val="Heading3"/>
    <w:rsid w:val="0017378E"/>
    <w:rPr>
      <w:rFonts w:ascii="Arial" w:hAnsi="Arial"/>
      <w:sz w:val="28"/>
      <w:lang w:val="en-GB" w:eastAsia="en-US"/>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uiPriority w:val="9"/>
    <w:rsid w:val="0017378E"/>
    <w:rPr>
      <w:rFonts w:ascii="Arial"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7378E"/>
    <w:rPr>
      <w:rFonts w:ascii="Arial" w:hAnsi="Arial"/>
      <w:sz w:val="22"/>
      <w:lang w:val="en-GB" w:eastAsia="en-US"/>
    </w:rPr>
  </w:style>
  <w:style w:type="character" w:customStyle="1" w:styleId="Heading6Char">
    <w:name w:val="Heading 6 Char"/>
    <w:aliases w:val="T1 Char3,Header 6 Char"/>
    <w:basedOn w:val="DefaultParagraphFont"/>
    <w:link w:val="Heading6"/>
    <w:rsid w:val="0017378E"/>
    <w:rPr>
      <w:rFonts w:ascii="Arial" w:hAnsi="Arial"/>
      <w:lang w:val="en-GB" w:eastAsia="en-US"/>
    </w:rPr>
  </w:style>
  <w:style w:type="character" w:customStyle="1" w:styleId="Heading7Char">
    <w:name w:val="Heading 7 Char"/>
    <w:basedOn w:val="DefaultParagraphFont"/>
    <w:link w:val="Heading7"/>
    <w:rsid w:val="0017378E"/>
    <w:rPr>
      <w:rFonts w:ascii="Arial" w:hAnsi="Arial"/>
      <w:lang w:val="en-GB" w:eastAsia="en-US"/>
    </w:rPr>
  </w:style>
  <w:style w:type="character" w:customStyle="1" w:styleId="Heading8Char">
    <w:name w:val="Heading 8 Char"/>
    <w:basedOn w:val="DefaultParagraphFont"/>
    <w:link w:val="Heading8"/>
    <w:rsid w:val="0017378E"/>
    <w:rPr>
      <w:rFonts w:ascii="Arial" w:hAnsi="Arial"/>
      <w:sz w:val="36"/>
      <w:lang w:val="en-GB" w:eastAsia="en-US"/>
    </w:rPr>
  </w:style>
  <w:style w:type="character" w:customStyle="1" w:styleId="Heading9Char">
    <w:name w:val="Heading 9 Char"/>
    <w:aliases w:val="Figure Heading Char,FH Char"/>
    <w:basedOn w:val="DefaultParagraphFont"/>
    <w:link w:val="Heading9"/>
    <w:rsid w:val="0017378E"/>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17378E"/>
    <w:rPr>
      <w:rFonts w:ascii="Arial" w:hAnsi="Arial"/>
      <w:b/>
      <w:noProof/>
      <w:sz w:val="18"/>
      <w:lang w:val="en-GB" w:eastAsia="en-US"/>
    </w:rPr>
  </w:style>
  <w:style w:type="character" w:customStyle="1" w:styleId="FooterChar">
    <w:name w:val="Footer Char"/>
    <w:basedOn w:val="DefaultParagraphFont"/>
    <w:link w:val="Footer"/>
    <w:uiPriority w:val="99"/>
    <w:rsid w:val="0017378E"/>
    <w:rPr>
      <w:rFonts w:ascii="Arial" w:hAnsi="Arial"/>
      <w:b/>
      <w:i/>
      <w:noProof/>
      <w:sz w:val="18"/>
      <w:lang w:val="en-GB" w:eastAsia="en-US"/>
    </w:rPr>
  </w:style>
  <w:style w:type="character" w:styleId="PageNumber">
    <w:name w:val="page number"/>
    <w:basedOn w:val="DefaultParagraphFont"/>
    <w:rsid w:val="0017378E"/>
  </w:style>
  <w:style w:type="paragraph" w:customStyle="1" w:styleId="00BodyText">
    <w:name w:val="00 BodyText"/>
    <w:basedOn w:val="Normal"/>
    <w:rsid w:val="0017378E"/>
    <w:pPr>
      <w:spacing w:after="220"/>
    </w:pPr>
    <w:rPr>
      <w:rFonts w:ascii="Arial" w:eastAsia="MS Mincho" w:hAnsi="Arial"/>
      <w:sz w:val="22"/>
      <w:lang w:val="en-US"/>
    </w:rPr>
  </w:style>
  <w:style w:type="paragraph" w:customStyle="1" w:styleId="a1">
    <w:name w:val="??"/>
    <w:rsid w:val="0017378E"/>
    <w:pPr>
      <w:widowControl w:val="0"/>
    </w:pPr>
    <w:rPr>
      <w:rFonts w:eastAsia="MS Mincho"/>
      <w:lang w:eastAsia="en-US"/>
    </w:rPr>
  </w:style>
  <w:style w:type="paragraph" w:customStyle="1" w:styleId="2">
    <w:name w:val="??? 2"/>
    <w:basedOn w:val="a1"/>
    <w:next w:val="a1"/>
    <w:rsid w:val="0017378E"/>
    <w:pPr>
      <w:keepNext/>
    </w:pPr>
    <w:rPr>
      <w:rFonts w:ascii="Arial" w:hAnsi="Arial"/>
      <w:b/>
      <w:sz w:val="24"/>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body indent Char"/>
    <w:basedOn w:val="DefaultParagraphFont"/>
    <w:uiPriority w:val="99"/>
    <w:rsid w:val="0017378E"/>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17378E"/>
    <w:rPr>
      <w:sz w:val="16"/>
      <w:lang w:val="en-GB" w:eastAsia="en-US"/>
    </w:rPr>
  </w:style>
  <w:style w:type="paragraph" w:styleId="BlockText">
    <w:name w:val="Block Text"/>
    <w:basedOn w:val="Normal"/>
    <w:rsid w:val="0017378E"/>
    <w:pPr>
      <w:spacing w:after="120"/>
      <w:ind w:left="1440" w:right="1440"/>
    </w:pPr>
    <w:rPr>
      <w:rFonts w:eastAsia="MS Mincho"/>
    </w:rPr>
  </w:style>
  <w:style w:type="character" w:customStyle="1" w:styleId="DocumentMapChar">
    <w:name w:val="Document Map Char"/>
    <w:basedOn w:val="DefaultParagraphFont"/>
    <w:link w:val="DocumentMap"/>
    <w:semiHidden/>
    <w:rsid w:val="0017378E"/>
    <w:rPr>
      <w:rFonts w:ascii="Tahoma" w:hAnsi="Tahoma"/>
      <w:shd w:val="clear" w:color="auto" w:fill="000080"/>
      <w:lang w:val="en-GB" w:eastAsia="en-US"/>
    </w:rPr>
  </w:style>
  <w:style w:type="paragraph" w:customStyle="1" w:styleId="121">
    <w:name w:val="表 (青) 121"/>
    <w:hidden/>
    <w:uiPriority w:val="99"/>
    <w:semiHidden/>
    <w:rsid w:val="0017378E"/>
    <w:rPr>
      <w:rFonts w:eastAsia="MS Mincho"/>
      <w:lang w:val="en-GB" w:eastAsia="en-US"/>
    </w:rPr>
  </w:style>
  <w:style w:type="character" w:customStyle="1" w:styleId="GuidanceChar">
    <w:name w:val="Guidance Char"/>
    <w:link w:val="Guidance"/>
    <w:rsid w:val="0017378E"/>
    <w:rPr>
      <w:i/>
      <w:color w:val="0000FF"/>
      <w:lang w:val="en-GB" w:eastAsia="en-US"/>
    </w:rPr>
  </w:style>
  <w:style w:type="character" w:customStyle="1" w:styleId="NOChar">
    <w:name w:val="NO Char"/>
    <w:link w:val="NO"/>
    <w:rsid w:val="0017378E"/>
    <w:rPr>
      <w:lang w:val="en-GB" w:eastAsia="en-US"/>
    </w:rPr>
  </w:style>
  <w:style w:type="paragraph" w:customStyle="1" w:styleId="CRCoverPage">
    <w:name w:val="CR Cover Page"/>
    <w:link w:val="CRCoverPageChar"/>
    <w:rsid w:val="0017378E"/>
    <w:pPr>
      <w:spacing w:after="120"/>
    </w:pPr>
    <w:rPr>
      <w:rFonts w:ascii="Arial" w:eastAsia="MS Mincho" w:hAnsi="Arial"/>
      <w:lang w:val="en-GB" w:eastAsia="en-US"/>
    </w:rPr>
  </w:style>
  <w:style w:type="character" w:customStyle="1" w:styleId="CRCoverPageChar">
    <w:name w:val="CR Cover Page Char"/>
    <w:link w:val="CRCoverPage"/>
    <w:rsid w:val="0017378E"/>
    <w:rPr>
      <w:rFonts w:ascii="Arial" w:eastAsia="MS Mincho" w:hAnsi="Arial"/>
      <w:lang w:val="en-GB" w:eastAsia="en-US"/>
    </w:rPr>
  </w:style>
  <w:style w:type="character" w:customStyle="1" w:styleId="CaptionChar1">
    <w:name w:val="Caption Char1"/>
    <w:aliases w:val="cap Char1,cap Char Char,Caption Char Char,Caption Char1 Char Char,cap Char Char1 Char,Caption Char Char1 Char Char,cap Char2 Char1,cap Char2 Char Char,Caption Char C... Char,Ca Char,cap1 Char,cap2 Char,cap11 Char,Légende-figure Char1"/>
    <w:link w:val="Caption"/>
    <w:uiPriority w:val="35"/>
    <w:rsid w:val="0017378E"/>
    <w:rPr>
      <w:b/>
      <w:lang w:val="en-GB" w:eastAsia="en-US"/>
    </w:rPr>
  </w:style>
  <w:style w:type="character" w:customStyle="1" w:styleId="PlainTextChar">
    <w:name w:val="Plain Text Char"/>
    <w:basedOn w:val="DefaultParagraphFont"/>
    <w:link w:val="PlainText"/>
    <w:rsid w:val="0017378E"/>
    <w:rPr>
      <w:rFonts w:ascii="Courier New" w:hAnsi="Courier New"/>
      <w:lang w:val="nb-NO" w:eastAsia="en-US"/>
    </w:rPr>
  </w:style>
  <w:style w:type="character" w:customStyle="1" w:styleId="TALCar">
    <w:name w:val="TAL Car"/>
    <w:locked/>
    <w:rsid w:val="0017378E"/>
    <w:rPr>
      <w:rFonts w:ascii="Arial" w:hAnsi="Arial"/>
      <w:sz w:val="18"/>
      <w:lang w:val="en-GB" w:eastAsia="en-US"/>
    </w:rPr>
  </w:style>
  <w:style w:type="character" w:customStyle="1" w:styleId="TFChar">
    <w:name w:val="TF Char"/>
    <w:link w:val="TF"/>
    <w:rsid w:val="0017378E"/>
    <w:rPr>
      <w:rFonts w:ascii="Arial" w:hAnsi="Arial"/>
      <w:b/>
      <w:lang w:val="en-GB" w:eastAsia="en-US"/>
    </w:rPr>
  </w:style>
  <w:style w:type="paragraph" w:customStyle="1" w:styleId="-11">
    <w:name w:val="색상형 목록 - 강조색 11"/>
    <w:basedOn w:val="Normal"/>
    <w:uiPriority w:val="34"/>
    <w:qFormat/>
    <w:rsid w:val="0017378E"/>
    <w:pPr>
      <w:ind w:firstLineChars="200" w:firstLine="420"/>
    </w:pPr>
    <w:rPr>
      <w:rFonts w:eastAsia="SimSun"/>
    </w:rPr>
  </w:style>
  <w:style w:type="character" w:customStyle="1" w:styleId="EXChar">
    <w:name w:val="EX Char"/>
    <w:link w:val="EX"/>
    <w:rsid w:val="0017378E"/>
    <w:rPr>
      <w:lang w:val="en-GB" w:eastAsia="en-US"/>
    </w:rPr>
  </w:style>
  <w:style w:type="paragraph" w:customStyle="1" w:styleId="Normal0">
    <w:name w:val="Normal."/>
    <w:rsid w:val="0017378E"/>
    <w:pPr>
      <w:widowControl w:val="0"/>
      <w:spacing w:line="180" w:lineRule="atLeast"/>
    </w:pPr>
    <w:rPr>
      <w:rFonts w:eastAsia="Batang"/>
      <w:kern w:val="2"/>
      <w:sz w:val="18"/>
      <w:szCs w:val="18"/>
      <w:lang w:eastAsia="en-US"/>
    </w:rPr>
  </w:style>
  <w:style w:type="paragraph" w:styleId="BodyText2">
    <w:name w:val="Body Text 2"/>
    <w:basedOn w:val="Normal"/>
    <w:link w:val="BodyText2Char"/>
    <w:rsid w:val="0017378E"/>
    <w:pPr>
      <w:autoSpaceDE w:val="0"/>
      <w:autoSpaceDN w:val="0"/>
      <w:adjustRightInd w:val="0"/>
      <w:spacing w:after="0"/>
    </w:pPr>
    <w:rPr>
      <w:rFonts w:eastAsia="SimSun"/>
      <w:sz w:val="22"/>
    </w:rPr>
  </w:style>
  <w:style w:type="character" w:customStyle="1" w:styleId="BodyText2Char">
    <w:name w:val="Body Text 2 Char"/>
    <w:basedOn w:val="DefaultParagraphFont"/>
    <w:link w:val="BodyText2"/>
    <w:rsid w:val="0017378E"/>
    <w:rPr>
      <w:rFonts w:eastAsia="SimSun"/>
      <w:sz w:val="22"/>
      <w:lang w:val="en-GB" w:eastAsia="en-US"/>
    </w:rPr>
  </w:style>
  <w:style w:type="paragraph" w:customStyle="1" w:styleId="References">
    <w:name w:val="References"/>
    <w:basedOn w:val="Normal"/>
    <w:rsid w:val="0017378E"/>
    <w:pPr>
      <w:numPr>
        <w:numId w:val="26"/>
      </w:numPr>
      <w:autoSpaceDE w:val="0"/>
      <w:autoSpaceDN w:val="0"/>
      <w:spacing w:after="0"/>
      <w:jc w:val="both"/>
    </w:pPr>
    <w:rPr>
      <w:rFonts w:eastAsia="SimSun"/>
      <w:sz w:val="16"/>
      <w:szCs w:val="16"/>
    </w:rPr>
  </w:style>
  <w:style w:type="paragraph" w:customStyle="1" w:styleId="CharCharCharChar">
    <w:name w:val="Char Char Char Char"/>
    <w:semiHidden/>
    <w:rsid w:val="0017378E"/>
    <w:pPr>
      <w:keepNext/>
      <w:numPr>
        <w:numId w:val="27"/>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BodyTextIndent">
    <w:name w:val="Body Text Indent"/>
    <w:basedOn w:val="Normal"/>
    <w:link w:val="BodyTextIndentChar"/>
    <w:rsid w:val="0017378E"/>
    <w:pPr>
      <w:widowControl w:val="0"/>
      <w:autoSpaceDE w:val="0"/>
      <w:autoSpaceDN w:val="0"/>
      <w:adjustRightInd w:val="0"/>
      <w:spacing w:after="120"/>
      <w:ind w:leftChars="200" w:left="420"/>
      <w:jc w:val="both"/>
    </w:pPr>
    <w:rPr>
      <w:rFonts w:eastAsia="SimSun"/>
      <w:sz w:val="22"/>
      <w:szCs w:val="22"/>
    </w:rPr>
  </w:style>
  <w:style w:type="character" w:customStyle="1" w:styleId="BodyTextIndentChar">
    <w:name w:val="Body Text Indent Char"/>
    <w:basedOn w:val="DefaultParagraphFont"/>
    <w:link w:val="BodyTextIndent"/>
    <w:rsid w:val="0017378E"/>
    <w:rPr>
      <w:rFonts w:eastAsia="SimSun"/>
      <w:sz w:val="22"/>
      <w:szCs w:val="22"/>
      <w:lang w:val="en-GB" w:eastAsia="en-US"/>
    </w:rPr>
  </w:style>
  <w:style w:type="paragraph" w:styleId="BodyTextFirstIndent">
    <w:name w:val="Body Text First Indent"/>
    <w:basedOn w:val="BodyText"/>
    <w:link w:val="BodyTextFirstIndentChar"/>
    <w:rsid w:val="0017378E"/>
    <w:pPr>
      <w:widowControl w:val="0"/>
      <w:autoSpaceDE w:val="0"/>
      <w:autoSpaceDN w:val="0"/>
      <w:adjustRightInd w:val="0"/>
      <w:spacing w:after="120"/>
      <w:ind w:firstLineChars="100" w:firstLine="420"/>
      <w:jc w:val="both"/>
    </w:pPr>
    <w:rPr>
      <w:rFonts w:eastAsia="SimSun"/>
      <w:sz w:val="22"/>
      <w:szCs w:val="22"/>
      <w:lang w:val="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17378E"/>
    <w:rPr>
      <w:lang w:val="en-GB" w:eastAsia="en-US"/>
    </w:rPr>
  </w:style>
  <w:style w:type="character" w:customStyle="1" w:styleId="BodyTextFirstIndentChar">
    <w:name w:val="Body Text First Indent Char"/>
    <w:basedOn w:val="BodyTextChar1"/>
    <w:link w:val="BodyTextFirstIndent"/>
    <w:rsid w:val="0017378E"/>
    <w:rPr>
      <w:rFonts w:eastAsia="SimSun"/>
      <w:sz w:val="22"/>
      <w:szCs w:val="22"/>
      <w:lang w:val="en-GB" w:eastAsia="en-US"/>
    </w:rPr>
  </w:style>
  <w:style w:type="character" w:customStyle="1" w:styleId="Char0">
    <w:name w:val="正文首行缩进 Char"/>
    <w:rsid w:val="0017378E"/>
    <w:rPr>
      <w:lang w:val="en-GB" w:eastAsia="en-US"/>
    </w:rPr>
  </w:style>
  <w:style w:type="paragraph" w:customStyle="1" w:styleId="cleanCharChar">
    <w:name w:val="clean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Normal"/>
    <w:rsid w:val="0017378E"/>
    <w:pPr>
      <w:widowControl w:val="0"/>
      <w:spacing w:after="0"/>
      <w:jc w:val="both"/>
    </w:pPr>
    <w:rPr>
      <w:rFonts w:ascii="Century" w:eastAsia="MS Mincho" w:hAnsi="Century"/>
      <w:noProof/>
      <w:kern w:val="2"/>
      <w:sz w:val="16"/>
      <w:szCs w:val="24"/>
      <w:lang w:val="en-US"/>
    </w:rPr>
  </w:style>
  <w:style w:type="paragraph" w:styleId="NormalWeb">
    <w:name w:val="Normal (Web)"/>
    <w:basedOn w:val="Normal"/>
    <w:rsid w:val="0017378E"/>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7378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0">
    <w:name w:val="TableText"/>
    <w:basedOn w:val="BodyTextIndent"/>
    <w:rsid w:val="0017378E"/>
    <w:pPr>
      <w:keepNext/>
      <w:keepLines/>
      <w:widowControl/>
      <w:overflowPunct w:val="0"/>
      <w:spacing w:after="180"/>
      <w:ind w:leftChars="0" w:left="0"/>
      <w:jc w:val="center"/>
      <w:textAlignment w:val="baseline"/>
    </w:pPr>
    <w:rPr>
      <w:rFonts w:eastAsia="Batang"/>
      <w:snapToGrid w:val="0"/>
      <w:kern w:val="2"/>
      <w:sz w:val="20"/>
      <w:szCs w:val="20"/>
    </w:rPr>
  </w:style>
  <w:style w:type="paragraph" w:styleId="BodyText3">
    <w:name w:val="Body Text 3"/>
    <w:basedOn w:val="Normal"/>
    <w:link w:val="BodyText3Char"/>
    <w:rsid w:val="0017378E"/>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7378E"/>
    <w:rPr>
      <w:rFonts w:eastAsia="Osaka"/>
      <w:color w:val="000000"/>
      <w:lang w:val="en-GB" w:eastAsia="ja-JP"/>
    </w:rPr>
  </w:style>
  <w:style w:type="paragraph" w:customStyle="1" w:styleId="Figure">
    <w:name w:val="Figure"/>
    <w:basedOn w:val="Normal"/>
    <w:rsid w:val="0017378E"/>
    <w:pPr>
      <w:tabs>
        <w:tab w:val="num" w:pos="1440"/>
      </w:tabs>
      <w:spacing w:before="180" w:after="240" w:line="280" w:lineRule="atLeast"/>
      <w:ind w:left="720" w:hanging="360"/>
      <w:jc w:val="center"/>
    </w:pPr>
    <w:rPr>
      <w:rFonts w:ascii="Arial" w:eastAsia="Batang" w:hAnsi="Arial"/>
      <w:b/>
      <w:lang w:val="en-US" w:eastAsia="ja-JP"/>
    </w:rPr>
  </w:style>
  <w:style w:type="paragraph" w:customStyle="1" w:styleId="tdoc-header">
    <w:name w:val="tdoc-header"/>
    <w:rsid w:val="0017378E"/>
    <w:rPr>
      <w:rFonts w:ascii="Arial" w:eastAsia="Batang" w:hAnsi="Arial"/>
      <w:noProof/>
      <w:sz w:val="24"/>
      <w:lang w:val="en-GB" w:eastAsia="en-US"/>
    </w:rPr>
  </w:style>
  <w:style w:type="paragraph" w:customStyle="1" w:styleId="MTDisplayEquation">
    <w:name w:val="MTDisplayEquation"/>
    <w:basedOn w:val="Normal"/>
    <w:rsid w:val="0017378E"/>
    <w:pPr>
      <w:tabs>
        <w:tab w:val="center" w:pos="4820"/>
        <w:tab w:val="right" w:pos="9640"/>
      </w:tabs>
    </w:pPr>
    <w:rPr>
      <w:rFonts w:eastAsia="Batang"/>
      <w:lang w:eastAsia="ja-JP"/>
    </w:rPr>
  </w:style>
  <w:style w:type="table" w:customStyle="1" w:styleId="TableGrid1">
    <w:name w:val="Table Grid1"/>
    <w:basedOn w:val="TableNormal"/>
    <w:next w:val="TableGrid"/>
    <w:rsid w:val="0017378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DefaultParagraphFont"/>
    <w:rsid w:val="0017378E"/>
  </w:style>
  <w:style w:type="paragraph" w:customStyle="1" w:styleId="CharChar">
    <w:name w:val="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7378E"/>
    <w:rPr>
      <w:lang w:val="en-GB" w:eastAsia="ja-JP"/>
    </w:rPr>
  </w:style>
  <w:style w:type="paragraph" w:customStyle="1" w:styleId="Data">
    <w:name w:val="Data"/>
    <w:basedOn w:val="Normal"/>
    <w:rsid w:val="0017378E"/>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17378E"/>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17378E"/>
    <w:pPr>
      <w:overflowPunct w:val="0"/>
      <w:autoSpaceDE w:val="0"/>
      <w:autoSpaceDN w:val="0"/>
      <w:adjustRightInd w:val="0"/>
      <w:textAlignment w:val="baseline"/>
    </w:pPr>
    <w:rPr>
      <w:rFonts w:eastAsia="Batang"/>
      <w:lang w:eastAsia="ja-JP"/>
    </w:rPr>
  </w:style>
  <w:style w:type="table" w:customStyle="1" w:styleId="11">
    <w:name w:val="표 구분선1"/>
    <w:basedOn w:val="TableNormal"/>
    <w:next w:val="TableGrid"/>
    <w:rsid w:val="0017378E"/>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7378E"/>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17378E"/>
    <w:pPr>
      <w:shd w:val="clear" w:color="000000" w:fill="FFFF00"/>
      <w:spacing w:before="100" w:beforeAutospacing="1" w:after="100" w:afterAutospacing="1"/>
      <w:jc w:val="center"/>
    </w:pPr>
    <w:rPr>
      <w:rFonts w:ascii="Arial" w:eastAsia="Malgun Gothic"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7378E"/>
    <w:pPr>
      <w:keepNext/>
      <w:numPr>
        <w:numId w:val="31"/>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17378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1">
    <w:name w:val="样式1"/>
    <w:basedOn w:val="TAN"/>
    <w:link w:val="1Char0"/>
    <w:qFormat/>
    <w:rsid w:val="0017378E"/>
    <w:pPr>
      <w:numPr>
        <w:numId w:val="32"/>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7378E"/>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7378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7378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7378E"/>
    <w:rPr>
      <w:rFonts w:ascii="Arial" w:hAnsi="Arial"/>
      <w:sz w:val="32"/>
      <w:lang w:val="en-GB" w:eastAsia="ja-JP" w:bidi="ar-SA"/>
    </w:rPr>
  </w:style>
  <w:style w:type="character" w:customStyle="1" w:styleId="CharChar4">
    <w:name w:val="Char Char4"/>
    <w:rsid w:val="0017378E"/>
    <w:rPr>
      <w:rFonts w:ascii="Courier New" w:hAnsi="Courier New"/>
      <w:lang w:val="nb-NO" w:eastAsia="ja-JP" w:bidi="ar-SA"/>
    </w:rPr>
  </w:style>
  <w:style w:type="paragraph" w:customStyle="1" w:styleId="Separation">
    <w:name w:val="Separation"/>
    <w:basedOn w:val="Heading1"/>
    <w:next w:val="Normal"/>
    <w:rsid w:val="0017378E"/>
    <w:pPr>
      <w:pBdr>
        <w:top w:val="none" w:sz="0" w:space="0" w:color="auto"/>
      </w:pBdr>
    </w:pPr>
    <w:rPr>
      <w:rFonts w:eastAsia="Malgun Gothic"/>
      <w:b/>
      <w:color w:val="0000FF"/>
    </w:rPr>
  </w:style>
  <w:style w:type="character" w:customStyle="1" w:styleId="H6Char">
    <w:name w:val="H6 Char"/>
    <w:link w:val="H6"/>
    <w:rsid w:val="0017378E"/>
    <w:rPr>
      <w:rFonts w:ascii="Arial" w:hAnsi="Arial"/>
      <w:lang w:val="en-GB" w:eastAsia="en-US"/>
    </w:rPr>
  </w:style>
  <w:style w:type="character" w:customStyle="1" w:styleId="AndreaLeonardi">
    <w:name w:val="Andrea Leonardi"/>
    <w:semiHidden/>
    <w:rsid w:val="0017378E"/>
    <w:rPr>
      <w:rFonts w:ascii="Arial" w:hAnsi="Arial" w:cs="Arial"/>
      <w:color w:val="auto"/>
      <w:sz w:val="20"/>
      <w:szCs w:val="20"/>
    </w:rPr>
  </w:style>
  <w:style w:type="character" w:customStyle="1" w:styleId="NOCharChar">
    <w:name w:val="NO Char Char"/>
    <w:rsid w:val="0017378E"/>
    <w:rPr>
      <w:lang w:val="en-GB" w:eastAsia="en-US" w:bidi="ar-SA"/>
    </w:rPr>
  </w:style>
  <w:style w:type="character" w:customStyle="1" w:styleId="NOZchn">
    <w:name w:val="NO Zchn"/>
    <w:rsid w:val="0017378E"/>
    <w:rPr>
      <w:lang w:val="en-GB" w:eastAsia="en-US" w:bidi="ar-SA"/>
    </w:rPr>
  </w:style>
  <w:style w:type="character" w:customStyle="1" w:styleId="TACCar">
    <w:name w:val="TAC Car"/>
    <w:rsid w:val="0017378E"/>
    <w:rPr>
      <w:rFonts w:ascii="Arial" w:hAnsi="Arial"/>
      <w:sz w:val="18"/>
      <w:lang w:val="en-GB" w:eastAsia="ja-JP" w:bidi="ar-SA"/>
    </w:rPr>
  </w:style>
  <w:style w:type="character" w:customStyle="1" w:styleId="TAL0">
    <w:name w:val="TAL (文字)"/>
    <w:rsid w:val="0017378E"/>
    <w:rPr>
      <w:rFonts w:ascii="Arial" w:hAnsi="Arial"/>
      <w:sz w:val="18"/>
      <w:lang w:val="en-GB" w:eastAsia="ja-JP" w:bidi="ar-SA"/>
    </w:rPr>
  </w:style>
  <w:style w:type="paragraph" w:customStyle="1" w:styleId="CharCharCharCharCharChar">
    <w:name w:val="Char Char Char Char Char Char"/>
    <w:semiHidden/>
    <w:rsid w:val="0017378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7378E"/>
  </w:style>
  <w:style w:type="character" w:customStyle="1" w:styleId="T1Char1">
    <w:name w:val="T1 Char1"/>
    <w:aliases w:val="Header 6 Char Char1"/>
    <w:rsid w:val="0017378E"/>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7378E"/>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7378E"/>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17378E"/>
    <w:rPr>
      <w:rFonts w:ascii="Arial" w:eastAsia="MS Mincho" w:hAnsi="Arial"/>
      <w:sz w:val="22"/>
      <w:lang w:val="en-GB" w:eastAsia="en-US" w:bidi="ar-SA"/>
    </w:rPr>
  </w:style>
  <w:style w:type="paragraph" w:customStyle="1" w:styleId="CarCar">
    <w:name w:val="Car C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7378E"/>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7378E"/>
    <w:rPr>
      <w:rFonts w:ascii="Arial" w:hAnsi="Arial"/>
      <w:sz w:val="36"/>
      <w:lang w:val="en-GB" w:eastAsia="en-US" w:bidi="ar-SA"/>
    </w:rPr>
  </w:style>
  <w:style w:type="table" w:customStyle="1" w:styleId="Tabellengitternetz1">
    <w:name w:val="Tabellengitternetz1"/>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7378E"/>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7378E"/>
    <w:rPr>
      <w:rFonts w:ascii="Arial" w:hAnsi="Arial"/>
      <w:sz w:val="32"/>
      <w:lang w:val="en-GB" w:eastAsia="en-US" w:bidi="ar-SA"/>
    </w:rPr>
  </w:style>
  <w:style w:type="paragraph" w:customStyle="1" w:styleId="20">
    <w:name w:val="(文字) (文字)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7378E"/>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7378E"/>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7378E"/>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7378E"/>
    <w:rPr>
      <w:rFonts w:ascii="Arial" w:eastAsia="Batang" w:hAnsi="Arial" w:cs="Times New Roman"/>
      <w:b/>
      <w:bCs/>
      <w:i/>
      <w:iCs/>
      <w:sz w:val="28"/>
      <w:szCs w:val="28"/>
      <w:lang w:val="en-GB" w:eastAsia="en-US" w:bidi="ar-SA"/>
    </w:rPr>
  </w:style>
  <w:style w:type="paragraph" w:customStyle="1" w:styleId="30">
    <w:name w:val="(文字) (文字)3"/>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7378E"/>
  </w:style>
  <w:style w:type="paragraph" w:customStyle="1" w:styleId="Bullet">
    <w:name w:val="Bullet"/>
    <w:basedOn w:val="Normal"/>
    <w:rsid w:val="0017378E"/>
    <w:pPr>
      <w:numPr>
        <w:numId w:val="33"/>
      </w:numPr>
    </w:pPr>
    <w:rPr>
      <w:rFonts w:eastAsia="Batang"/>
    </w:rPr>
  </w:style>
  <w:style w:type="table" w:customStyle="1" w:styleId="TableGrid2">
    <w:name w:val="Table Grid2"/>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7378E"/>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7378E"/>
    <w:pPr>
      <w:keepNext w:val="0"/>
      <w:keepLines w:val="0"/>
      <w:spacing w:before="240"/>
      <w:ind w:left="0" w:firstLine="0"/>
    </w:pPr>
    <w:rPr>
      <w:rFonts w:eastAsia="MS Mincho"/>
      <w:bCs/>
    </w:rPr>
  </w:style>
  <w:style w:type="table" w:customStyle="1" w:styleId="TableGrid3">
    <w:name w:val="Table Grid3"/>
    <w:basedOn w:val="TableNormal"/>
    <w:next w:val="TableGrid"/>
    <w:rsid w:val="0017378E"/>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吹き出し1"/>
    <w:basedOn w:val="Normal"/>
    <w:semiHidden/>
    <w:rsid w:val="0017378E"/>
    <w:rPr>
      <w:rFonts w:ascii="Tahoma" w:eastAsia="MS Mincho" w:hAnsi="Tahoma" w:cs="Tahoma"/>
      <w:sz w:val="16"/>
      <w:szCs w:val="16"/>
    </w:rPr>
  </w:style>
  <w:style w:type="paragraph" w:customStyle="1" w:styleId="JK-text-simpledoc">
    <w:name w:val="JK - text - simple doc"/>
    <w:basedOn w:val="BodyText"/>
    <w:autoRedefine/>
    <w:rsid w:val="0017378E"/>
    <w:pPr>
      <w:numPr>
        <w:numId w:val="34"/>
      </w:numPr>
      <w:tabs>
        <w:tab w:val="clear" w:pos="1980"/>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17378E"/>
    <w:pPr>
      <w:spacing w:before="100" w:beforeAutospacing="1" w:after="100" w:afterAutospacing="1"/>
    </w:pPr>
    <w:rPr>
      <w:rFonts w:eastAsia="Malgun Gothic"/>
      <w:sz w:val="24"/>
      <w:szCs w:val="24"/>
      <w:lang w:val="en-US"/>
    </w:rPr>
  </w:style>
  <w:style w:type="paragraph" w:customStyle="1" w:styleId="13">
    <w:name w:val="(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17378E"/>
    <w:rPr>
      <w:rFonts w:eastAsia="Batang"/>
      <w:lang w:val="en-GB" w:eastAsia="en-US"/>
    </w:rPr>
  </w:style>
  <w:style w:type="paragraph" w:customStyle="1" w:styleId="21">
    <w:name w:val="吹き出し2"/>
    <w:basedOn w:val="Normal"/>
    <w:semiHidden/>
    <w:rsid w:val="0017378E"/>
    <w:rPr>
      <w:rFonts w:ascii="Tahoma" w:eastAsia="MS Mincho" w:hAnsi="Tahoma" w:cs="Tahoma"/>
      <w:sz w:val="16"/>
      <w:szCs w:val="16"/>
    </w:rPr>
  </w:style>
  <w:style w:type="paragraph" w:styleId="BodyTextIndent2">
    <w:name w:val="Body Text Indent 2"/>
    <w:basedOn w:val="Normal"/>
    <w:link w:val="BodyTextIndent2Char"/>
    <w:rsid w:val="0017378E"/>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7378E"/>
    <w:rPr>
      <w:rFonts w:eastAsia="MS Mincho"/>
      <w:lang w:val="en-GB" w:eastAsia="en-GB"/>
    </w:rPr>
  </w:style>
  <w:style w:type="paragraph" w:styleId="NormalIndent">
    <w:name w:val="Normal Indent"/>
    <w:basedOn w:val="Normal"/>
    <w:rsid w:val="0017378E"/>
    <w:pPr>
      <w:spacing w:after="0"/>
      <w:ind w:left="851"/>
    </w:pPr>
    <w:rPr>
      <w:rFonts w:eastAsia="MS Mincho"/>
      <w:lang w:val="it-IT" w:eastAsia="en-GB"/>
    </w:rPr>
  </w:style>
  <w:style w:type="paragraph" w:customStyle="1" w:styleId="Note">
    <w:name w:val="Note"/>
    <w:basedOn w:val="B10"/>
    <w:rsid w:val="0017378E"/>
    <w:pPr>
      <w:overflowPunct w:val="0"/>
      <w:autoSpaceDE w:val="0"/>
      <w:autoSpaceDN w:val="0"/>
      <w:adjustRightInd w:val="0"/>
      <w:textAlignment w:val="baseline"/>
    </w:pPr>
    <w:rPr>
      <w:rFonts w:eastAsia="MS Mincho"/>
      <w:lang w:eastAsia="en-GB"/>
    </w:rPr>
  </w:style>
  <w:style w:type="paragraph" w:customStyle="1" w:styleId="tabletext1">
    <w:name w:val="table text"/>
    <w:basedOn w:val="Normal"/>
    <w:next w:val="Normal"/>
    <w:rsid w:val="0017378E"/>
    <w:pPr>
      <w:overflowPunct w:val="0"/>
      <w:autoSpaceDE w:val="0"/>
      <w:autoSpaceDN w:val="0"/>
      <w:adjustRightInd w:val="0"/>
      <w:textAlignment w:val="baseline"/>
    </w:pPr>
    <w:rPr>
      <w:rFonts w:eastAsia="MS Mincho"/>
      <w:i/>
      <w:lang w:eastAsia="en-GB"/>
    </w:rPr>
  </w:style>
  <w:style w:type="paragraph" w:customStyle="1" w:styleId="91">
    <w:name w:val="목차 91"/>
    <w:basedOn w:val="TOC8"/>
    <w:rsid w:val="0017378E"/>
    <w:pPr>
      <w:overflowPunct w:val="0"/>
      <w:autoSpaceDE w:val="0"/>
      <w:autoSpaceDN w:val="0"/>
      <w:adjustRightInd w:val="0"/>
      <w:ind w:left="1418" w:hanging="1418"/>
      <w:textAlignment w:val="baseline"/>
    </w:pPr>
    <w:rPr>
      <w:rFonts w:eastAsia="MS Mincho"/>
      <w:lang w:eastAsia="en-GB"/>
    </w:rPr>
  </w:style>
  <w:style w:type="paragraph" w:customStyle="1" w:styleId="14">
    <w:name w:val="캡션1"/>
    <w:basedOn w:val="Normal"/>
    <w:next w:val="Normal"/>
    <w:rsid w:val="0017378E"/>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7378E"/>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7378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7378E"/>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7378E"/>
    <w:pPr>
      <w:spacing w:after="240" w:line="240" w:lineRule="atLeast"/>
      <w:ind w:left="1191" w:right="113" w:hanging="1191"/>
    </w:pPr>
    <w:rPr>
      <w:rFonts w:eastAsia="MS Mincho"/>
      <w:lang w:val="en-GB" w:eastAsia="en-US"/>
    </w:rPr>
  </w:style>
  <w:style w:type="paragraph" w:customStyle="1" w:styleId="ZC">
    <w:name w:val="ZC"/>
    <w:rsid w:val="0017378E"/>
    <w:pPr>
      <w:spacing w:line="360" w:lineRule="atLeast"/>
      <w:jc w:val="center"/>
    </w:pPr>
    <w:rPr>
      <w:rFonts w:eastAsia="MS Mincho"/>
      <w:lang w:val="en-GB" w:eastAsia="en-US"/>
    </w:rPr>
  </w:style>
  <w:style w:type="paragraph" w:customStyle="1" w:styleId="FooterCentred">
    <w:name w:val="FooterCentred"/>
    <w:basedOn w:val="Footer"/>
    <w:rsid w:val="0017378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7378E"/>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7378E"/>
    <w:pPr>
      <w:tabs>
        <w:tab w:val="left" w:pos="360"/>
      </w:tabs>
      <w:ind w:left="360" w:hanging="360"/>
    </w:pPr>
  </w:style>
  <w:style w:type="paragraph" w:customStyle="1" w:styleId="Para1">
    <w:name w:val="Para1"/>
    <w:basedOn w:val="Normal"/>
    <w:rsid w:val="0017378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7378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7378E"/>
  </w:style>
  <w:style w:type="paragraph" w:customStyle="1" w:styleId="15">
    <w:name w:val="그림 목차1"/>
    <w:basedOn w:val="Normal"/>
    <w:next w:val="Normal"/>
    <w:rsid w:val="0017378E"/>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7378E"/>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7378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7378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7378E"/>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7378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7378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7378E"/>
    <w:pPr>
      <w:spacing w:before="120"/>
      <w:outlineLvl w:val="2"/>
    </w:pPr>
    <w:rPr>
      <w:sz w:val="28"/>
    </w:rPr>
  </w:style>
  <w:style w:type="paragraph" w:customStyle="1" w:styleId="Heading2Head2A2">
    <w:name w:val="Heading 2.Head2A.2"/>
    <w:basedOn w:val="Heading1"/>
    <w:next w:val="Normal"/>
    <w:rsid w:val="0017378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7378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7378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7378E"/>
    <w:pPr>
      <w:spacing w:before="120"/>
      <w:outlineLvl w:val="2"/>
    </w:pPr>
    <w:rPr>
      <w:rFonts w:eastAsia="MS Mincho"/>
      <w:sz w:val="28"/>
      <w:lang w:eastAsia="de-DE"/>
    </w:rPr>
  </w:style>
  <w:style w:type="paragraph" w:customStyle="1" w:styleId="Reference">
    <w:name w:val="Reference"/>
    <w:basedOn w:val="Normal"/>
    <w:rsid w:val="0017378E"/>
    <w:pPr>
      <w:spacing w:after="0"/>
      <w:ind w:left="567" w:hanging="283"/>
    </w:pPr>
    <w:rPr>
      <w:rFonts w:eastAsia="MS Mincho"/>
      <w:lang w:eastAsia="en-GB"/>
    </w:rPr>
  </w:style>
  <w:style w:type="paragraph" w:customStyle="1" w:styleId="Bullets">
    <w:name w:val="Bullets"/>
    <w:basedOn w:val="BodyText"/>
    <w:rsid w:val="0017378E"/>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7378E"/>
    <w:pPr>
      <w:numPr>
        <w:numId w:val="3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7378E"/>
    <w:pPr>
      <w:numPr>
        <w:numId w:val="29"/>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7378E"/>
    <w:pPr>
      <w:spacing w:after="220"/>
      <w:ind w:left="1298"/>
    </w:pPr>
    <w:rPr>
      <w:rFonts w:ascii="Arial" w:eastAsia="SimSun" w:hAnsi="Arial"/>
      <w:lang w:val="en-US" w:eastAsia="en-GB"/>
    </w:rPr>
  </w:style>
  <w:style w:type="character" w:styleId="Strong">
    <w:name w:val="Strong"/>
    <w:qFormat/>
    <w:rsid w:val="0017378E"/>
    <w:rPr>
      <w:b/>
      <w:bCs/>
    </w:rPr>
  </w:style>
  <w:style w:type="character" w:customStyle="1" w:styleId="CharChar7">
    <w:name w:val="Char Char7"/>
    <w:semiHidden/>
    <w:rsid w:val="0017378E"/>
    <w:rPr>
      <w:rFonts w:ascii="Tahoma" w:hAnsi="Tahoma" w:cs="Tahoma"/>
      <w:shd w:val="clear" w:color="auto" w:fill="000080"/>
      <w:lang w:val="en-GB" w:eastAsia="en-US"/>
    </w:rPr>
  </w:style>
  <w:style w:type="character" w:customStyle="1" w:styleId="ZchnZchn5">
    <w:name w:val="Zchn Zchn5"/>
    <w:rsid w:val="0017378E"/>
    <w:rPr>
      <w:rFonts w:ascii="Courier New" w:eastAsia="Batang" w:hAnsi="Courier New"/>
      <w:lang w:val="nb-NO" w:eastAsia="en-US" w:bidi="ar-SA"/>
    </w:rPr>
  </w:style>
  <w:style w:type="character" w:customStyle="1" w:styleId="CharChar10">
    <w:name w:val="Char Char10"/>
    <w:semiHidden/>
    <w:rsid w:val="0017378E"/>
    <w:rPr>
      <w:rFonts w:ascii="Times New Roman" w:hAnsi="Times New Roman"/>
      <w:lang w:val="en-GB" w:eastAsia="en-US"/>
    </w:rPr>
  </w:style>
  <w:style w:type="character" w:customStyle="1" w:styleId="CharChar9">
    <w:name w:val="Char Char9"/>
    <w:semiHidden/>
    <w:rsid w:val="0017378E"/>
    <w:rPr>
      <w:rFonts w:ascii="Tahoma" w:hAnsi="Tahoma" w:cs="Tahoma"/>
      <w:sz w:val="16"/>
      <w:szCs w:val="16"/>
      <w:lang w:val="en-GB" w:eastAsia="en-US"/>
    </w:rPr>
  </w:style>
  <w:style w:type="character" w:customStyle="1" w:styleId="CharChar8">
    <w:name w:val="Char Char8"/>
    <w:semiHidden/>
    <w:rsid w:val="0017378E"/>
    <w:rPr>
      <w:rFonts w:ascii="Times New Roman" w:hAnsi="Times New Roman"/>
      <w:b/>
      <w:bCs/>
      <w:lang w:val="en-GB" w:eastAsia="en-US"/>
    </w:rPr>
  </w:style>
  <w:style w:type="paragraph" w:customStyle="1" w:styleId="16">
    <w:name w:val="修订1"/>
    <w:hidden/>
    <w:semiHidden/>
    <w:rsid w:val="0017378E"/>
    <w:rPr>
      <w:rFonts w:eastAsia="Batang"/>
      <w:lang w:val="en-GB" w:eastAsia="en-US"/>
    </w:rPr>
  </w:style>
  <w:style w:type="paragraph" w:styleId="EndnoteText">
    <w:name w:val="endnote text"/>
    <w:basedOn w:val="Normal"/>
    <w:link w:val="EndnoteTextChar"/>
    <w:rsid w:val="0017378E"/>
    <w:pPr>
      <w:snapToGrid w:val="0"/>
    </w:pPr>
    <w:rPr>
      <w:rFonts w:eastAsia="SimSun"/>
    </w:rPr>
  </w:style>
  <w:style w:type="character" w:customStyle="1" w:styleId="EndnoteTextChar">
    <w:name w:val="Endnote Text Char"/>
    <w:basedOn w:val="DefaultParagraphFont"/>
    <w:link w:val="EndnoteText"/>
    <w:rsid w:val="0017378E"/>
    <w:rPr>
      <w:rFonts w:eastAsia="SimSun"/>
      <w:lang w:val="en-GB" w:eastAsia="en-US"/>
    </w:rPr>
  </w:style>
  <w:style w:type="character" w:styleId="EndnoteReference">
    <w:name w:val="endnote reference"/>
    <w:rsid w:val="0017378E"/>
    <w:rPr>
      <w:vertAlign w:val="superscript"/>
    </w:rPr>
  </w:style>
  <w:style w:type="numbering" w:customStyle="1" w:styleId="17">
    <w:name w:val="无列表1"/>
    <w:next w:val="NoList"/>
    <w:semiHidden/>
    <w:rsid w:val="0017378E"/>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7378E"/>
    <w:rPr>
      <w:lang w:val="en-GB" w:eastAsia="ja-JP" w:bidi="ar-SA"/>
    </w:rPr>
  </w:style>
  <w:style w:type="paragraph" w:styleId="Title">
    <w:name w:val="Title"/>
    <w:basedOn w:val="Normal"/>
    <w:next w:val="Normal"/>
    <w:link w:val="TitleChar"/>
    <w:qFormat/>
    <w:rsid w:val="0017378E"/>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17378E"/>
    <w:rPr>
      <w:rFonts w:ascii="Courier New" w:eastAsia="Malgun Gothic" w:hAnsi="Courier New"/>
      <w:lang w:val="nb-NO" w:eastAsia="en-US"/>
    </w:rPr>
  </w:style>
  <w:style w:type="paragraph" w:customStyle="1" w:styleId="FL">
    <w:name w:val="FL"/>
    <w:basedOn w:val="Normal"/>
    <w:rsid w:val="0017378E"/>
    <w:pPr>
      <w:keepNext/>
      <w:keepLines/>
      <w:overflowPunct w:val="0"/>
      <w:autoSpaceDE w:val="0"/>
      <w:autoSpaceDN w:val="0"/>
      <w:adjustRightInd w:val="0"/>
      <w:spacing w:before="60"/>
      <w:jc w:val="center"/>
      <w:textAlignment w:val="baseline"/>
    </w:pPr>
    <w:rPr>
      <w:rFonts w:ascii="Arial" w:eastAsia="Malgun Gothic" w:hAnsi="Arial"/>
      <w:b/>
    </w:rPr>
  </w:style>
  <w:style w:type="paragraph" w:styleId="Date">
    <w:name w:val="Date"/>
    <w:basedOn w:val="Normal"/>
    <w:next w:val="Normal"/>
    <w:link w:val="DateChar"/>
    <w:rsid w:val="0017378E"/>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7378E"/>
    <w:rPr>
      <w:rFonts w:eastAsia="Malgun Gothic"/>
      <w:lang w:val="en-GB" w:eastAsia="en-US"/>
    </w:rPr>
  </w:style>
  <w:style w:type="paragraph" w:customStyle="1" w:styleId="AutoCorrect">
    <w:name w:val="AutoCorrect"/>
    <w:rsid w:val="0017378E"/>
    <w:rPr>
      <w:rFonts w:eastAsia="Malgun Gothic"/>
      <w:sz w:val="24"/>
      <w:szCs w:val="24"/>
      <w:lang w:val="en-GB"/>
    </w:rPr>
  </w:style>
  <w:style w:type="paragraph" w:customStyle="1" w:styleId="-PAGE-">
    <w:name w:val="- PAGE -"/>
    <w:rsid w:val="0017378E"/>
    <w:rPr>
      <w:rFonts w:eastAsia="Malgun Gothic"/>
      <w:sz w:val="24"/>
      <w:szCs w:val="24"/>
      <w:lang w:val="en-GB"/>
    </w:rPr>
  </w:style>
  <w:style w:type="paragraph" w:customStyle="1" w:styleId="PageXofY">
    <w:name w:val="Page X of Y"/>
    <w:rsid w:val="0017378E"/>
    <w:rPr>
      <w:rFonts w:eastAsia="Malgun Gothic"/>
      <w:sz w:val="24"/>
      <w:szCs w:val="24"/>
      <w:lang w:val="en-GB"/>
    </w:rPr>
  </w:style>
  <w:style w:type="paragraph" w:customStyle="1" w:styleId="Createdby">
    <w:name w:val="Created by"/>
    <w:rsid w:val="0017378E"/>
    <w:rPr>
      <w:rFonts w:eastAsia="Malgun Gothic"/>
      <w:sz w:val="24"/>
      <w:szCs w:val="24"/>
      <w:lang w:val="en-GB"/>
    </w:rPr>
  </w:style>
  <w:style w:type="paragraph" w:customStyle="1" w:styleId="Createdon">
    <w:name w:val="Created on"/>
    <w:rsid w:val="0017378E"/>
    <w:rPr>
      <w:rFonts w:eastAsia="Malgun Gothic"/>
      <w:sz w:val="24"/>
      <w:szCs w:val="24"/>
      <w:lang w:val="en-GB"/>
    </w:rPr>
  </w:style>
  <w:style w:type="paragraph" w:customStyle="1" w:styleId="Lastprinted">
    <w:name w:val="Last printed"/>
    <w:rsid w:val="0017378E"/>
    <w:rPr>
      <w:rFonts w:eastAsia="Malgun Gothic"/>
      <w:sz w:val="24"/>
      <w:szCs w:val="24"/>
      <w:lang w:val="en-GB"/>
    </w:rPr>
  </w:style>
  <w:style w:type="paragraph" w:customStyle="1" w:styleId="Lastsavedby">
    <w:name w:val="Last saved by"/>
    <w:rsid w:val="0017378E"/>
    <w:rPr>
      <w:rFonts w:eastAsia="Malgun Gothic"/>
      <w:sz w:val="24"/>
      <w:szCs w:val="24"/>
      <w:lang w:val="en-GB"/>
    </w:rPr>
  </w:style>
  <w:style w:type="paragraph" w:customStyle="1" w:styleId="Filename">
    <w:name w:val="Filename"/>
    <w:rsid w:val="0017378E"/>
    <w:rPr>
      <w:rFonts w:eastAsia="Malgun Gothic"/>
      <w:sz w:val="24"/>
      <w:szCs w:val="24"/>
      <w:lang w:val="en-GB"/>
    </w:rPr>
  </w:style>
  <w:style w:type="paragraph" w:customStyle="1" w:styleId="Filenameandpath">
    <w:name w:val="Filename and path"/>
    <w:rsid w:val="0017378E"/>
    <w:rPr>
      <w:rFonts w:eastAsia="Malgun Gothic"/>
      <w:sz w:val="24"/>
      <w:szCs w:val="24"/>
      <w:lang w:val="en-GB"/>
    </w:rPr>
  </w:style>
  <w:style w:type="paragraph" w:customStyle="1" w:styleId="AuthorPageDate">
    <w:name w:val="Author  Page #  Date"/>
    <w:rsid w:val="0017378E"/>
    <w:rPr>
      <w:rFonts w:eastAsia="Malgun Gothic"/>
      <w:sz w:val="24"/>
      <w:szCs w:val="24"/>
      <w:lang w:val="en-GB"/>
    </w:rPr>
  </w:style>
  <w:style w:type="paragraph" w:customStyle="1" w:styleId="ConfidentialPageDate">
    <w:name w:val="Confidential  Page #  Date"/>
    <w:rsid w:val="0017378E"/>
    <w:rPr>
      <w:rFonts w:eastAsia="Malgun Gothic"/>
      <w:sz w:val="24"/>
      <w:szCs w:val="24"/>
      <w:lang w:val="en-GB"/>
    </w:rPr>
  </w:style>
  <w:style w:type="paragraph" w:customStyle="1" w:styleId="TaOC">
    <w:name w:val="TaOC"/>
    <w:basedOn w:val="TAC"/>
    <w:rsid w:val="0017378E"/>
    <w:pPr>
      <w:overflowPunct w:val="0"/>
      <w:autoSpaceDE w:val="0"/>
      <w:autoSpaceDN w:val="0"/>
      <w:adjustRightInd w:val="0"/>
      <w:textAlignment w:val="baseline"/>
    </w:pPr>
    <w:rPr>
      <w:rFonts w:eastAsia="Malgun Gothic"/>
      <w:lang w:eastAsia="ja-JP"/>
    </w:rPr>
  </w:style>
  <w:style w:type="paragraph" w:customStyle="1" w:styleId="1CharChar1Char">
    <w:name w:val="(文字) (文字)1 Char (文字) (文字) Char (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Normal"/>
    <w:rsid w:val="0017378E"/>
    <w:pPr>
      <w:numPr>
        <w:numId w:val="28"/>
      </w:numPr>
      <w:overflowPunct w:val="0"/>
      <w:autoSpaceDE w:val="0"/>
      <w:autoSpaceDN w:val="0"/>
      <w:adjustRightInd w:val="0"/>
      <w:textAlignment w:val="baseline"/>
    </w:pPr>
    <w:rPr>
      <w:rFonts w:eastAsia="Malgun Gothic"/>
    </w:rPr>
  </w:style>
  <w:style w:type="paragraph" w:customStyle="1" w:styleId="NormalArial">
    <w:name w:val="Normal + Arial"/>
    <w:aliases w:val="9 pt,Right,Right:  0,24 cm,After:  0 pt"/>
    <w:basedOn w:val="Normal"/>
    <w:rsid w:val="0017378E"/>
    <w:pPr>
      <w:keepNext/>
      <w:keepLines/>
      <w:overflowPunct w:val="0"/>
      <w:autoSpaceDE w:val="0"/>
      <w:autoSpaceDN w:val="0"/>
      <w:adjustRightInd w:val="0"/>
      <w:spacing w:after="0"/>
      <w:ind w:right="134"/>
      <w:jc w:val="right"/>
      <w:textAlignment w:val="baseline"/>
    </w:pPr>
    <w:rPr>
      <w:rFonts w:ascii="Arial" w:eastAsia="Malgun Gothic" w:hAnsi="Arial" w:cs="Arial"/>
      <w:sz w:val="18"/>
      <w:szCs w:val="18"/>
      <w:lang w:val="en-US"/>
    </w:rPr>
  </w:style>
  <w:style w:type="paragraph" w:customStyle="1" w:styleId="StyleTAC">
    <w:name w:val="Style TAC +"/>
    <w:basedOn w:val="TAC"/>
    <w:next w:val="TAC"/>
    <w:link w:val="StyleTACChar"/>
    <w:autoRedefine/>
    <w:rsid w:val="0017378E"/>
    <w:rPr>
      <w:rFonts w:eastAsia="Malgun Gothic"/>
      <w:kern w:val="2"/>
    </w:rPr>
  </w:style>
  <w:style w:type="character" w:customStyle="1" w:styleId="StyleTACChar">
    <w:name w:val="Style TAC + Char"/>
    <w:link w:val="StyleTAC"/>
    <w:rsid w:val="0017378E"/>
    <w:rPr>
      <w:rFonts w:ascii="Arial" w:eastAsia="Malgun Gothic" w:hAnsi="Arial"/>
      <w:kern w:val="2"/>
      <w:sz w:val="18"/>
      <w:lang w:val="en-GB" w:eastAsia="en-US"/>
    </w:rPr>
  </w:style>
  <w:style w:type="character" w:customStyle="1" w:styleId="CharChar29">
    <w:name w:val="Char Char29"/>
    <w:rsid w:val="0017378E"/>
    <w:rPr>
      <w:rFonts w:ascii="Arial" w:hAnsi="Arial"/>
      <w:sz w:val="36"/>
      <w:lang w:val="en-GB" w:eastAsia="en-US" w:bidi="ar-SA"/>
    </w:rPr>
  </w:style>
  <w:style w:type="character" w:customStyle="1" w:styleId="CharChar28">
    <w:name w:val="Char Char28"/>
    <w:rsid w:val="0017378E"/>
    <w:rPr>
      <w:rFonts w:ascii="Arial" w:hAnsi="Arial"/>
      <w:sz w:val="32"/>
      <w:lang w:val="en-GB"/>
    </w:rPr>
  </w:style>
  <w:style w:type="paragraph" w:customStyle="1" w:styleId="ListParagraph1">
    <w:name w:val="List Paragraph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Revision1">
    <w:name w:val="Revision1"/>
    <w:hidden/>
    <w:semiHidden/>
    <w:rsid w:val="0017378E"/>
    <w:rPr>
      <w:rFonts w:eastAsia="Batang"/>
      <w:lang w:val="en-GB" w:eastAsia="en-US"/>
    </w:rPr>
  </w:style>
  <w:style w:type="character" w:customStyle="1" w:styleId="BodyTextChar">
    <w:name w:val="Body Text Char"/>
    <w:rsid w:val="0017378E"/>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7378E"/>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7378E"/>
    <w:rPr>
      <w:rFonts w:ascii="Arial" w:hAnsi="Arial"/>
      <w:sz w:val="22"/>
      <w:lang w:val="en-GB" w:eastAsia="en-US" w:bidi="ar-SA"/>
    </w:rPr>
  </w:style>
  <w:style w:type="character" w:customStyle="1" w:styleId="msoins00">
    <w:name w:val="msoins0"/>
    <w:rsid w:val="0017378E"/>
  </w:style>
  <w:style w:type="paragraph" w:customStyle="1" w:styleId="18">
    <w:name w:val="목록 단락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19">
    <w:name w:val="수정1"/>
    <w:hidden/>
    <w:semiHidden/>
    <w:rsid w:val="0017378E"/>
    <w:rPr>
      <w:rFonts w:eastAsia="Batang"/>
      <w:lang w:val="en-GB" w:eastAsia="en-US"/>
    </w:rPr>
  </w:style>
  <w:style w:type="character" w:customStyle="1" w:styleId="PLChar">
    <w:name w:val="PL Char"/>
    <w:link w:val="PL"/>
    <w:rsid w:val="0017378E"/>
    <w:rPr>
      <w:rFonts w:ascii="Courier New" w:hAnsi="Courier New"/>
      <w:noProof/>
      <w:sz w:val="16"/>
      <w:lang w:val="en-GB" w:eastAsia="en-US"/>
    </w:rPr>
  </w:style>
  <w:style w:type="character" w:customStyle="1" w:styleId="B2Char">
    <w:name w:val="B2 Char"/>
    <w:link w:val="B2"/>
    <w:rsid w:val="0017378E"/>
    <w:rPr>
      <w:lang w:val="en-GB" w:eastAsia="en-US"/>
    </w:rPr>
  </w:style>
  <w:style w:type="character" w:customStyle="1" w:styleId="B3Char">
    <w:name w:val="B3 Char"/>
    <w:link w:val="B3"/>
    <w:rsid w:val="0017378E"/>
    <w:rPr>
      <w:lang w:val="en-GB" w:eastAsia="en-US"/>
    </w:rPr>
  </w:style>
  <w:style w:type="character" w:customStyle="1" w:styleId="B4Char">
    <w:name w:val="B4 Char"/>
    <w:link w:val="B4"/>
    <w:rsid w:val="0017378E"/>
    <w:rPr>
      <w:lang w:val="en-GB" w:eastAsia="en-US"/>
    </w:rPr>
  </w:style>
  <w:style w:type="paragraph" w:customStyle="1" w:styleId="msolistparagraph0">
    <w:name w:val="msolistparagraph"/>
    <w:basedOn w:val="Normal"/>
    <w:rsid w:val="0017378E"/>
    <w:pPr>
      <w:spacing w:after="0"/>
      <w:ind w:left="720"/>
    </w:pPr>
    <w:rPr>
      <w:rFonts w:eastAsia="Malgun Gothic"/>
      <w:sz w:val="24"/>
      <w:szCs w:val="24"/>
      <w:lang w:val="en-US"/>
    </w:rPr>
  </w:style>
  <w:style w:type="paragraph" w:customStyle="1" w:styleId="210">
    <w:name w:val="중간 눈금 21"/>
    <w:uiPriority w:val="1"/>
    <w:qFormat/>
    <w:rsid w:val="0017378E"/>
    <w:pPr>
      <w:overflowPunct w:val="0"/>
      <w:autoSpaceDE w:val="0"/>
      <w:autoSpaceDN w:val="0"/>
      <w:adjustRightInd w:val="0"/>
    </w:pPr>
    <w:rPr>
      <w:rFonts w:eastAsia="Malgun Gothic"/>
      <w:lang w:val="en-GB" w:eastAsia="ja-JP"/>
    </w:rPr>
  </w:style>
  <w:style w:type="paragraph" w:customStyle="1" w:styleId="tac0">
    <w:name w:val="tac"/>
    <w:basedOn w:val="Normal"/>
    <w:rsid w:val="0017378E"/>
    <w:pPr>
      <w:keepNext/>
      <w:autoSpaceDE w:val="0"/>
      <w:autoSpaceDN w:val="0"/>
      <w:spacing w:after="0"/>
      <w:jc w:val="center"/>
    </w:pPr>
    <w:rPr>
      <w:rFonts w:ascii="Arial" w:eastAsia="Gulim" w:hAnsi="Arial" w:cs="Arial"/>
      <w:sz w:val="18"/>
      <w:szCs w:val="18"/>
      <w:lang w:val="en-US" w:eastAsia="ko-KR"/>
    </w:rPr>
  </w:style>
  <w:style w:type="paragraph" w:customStyle="1" w:styleId="tal1">
    <w:name w:val="tal"/>
    <w:basedOn w:val="Normal"/>
    <w:rsid w:val="0017378E"/>
    <w:pPr>
      <w:spacing w:before="100" w:beforeAutospacing="1" w:after="100" w:afterAutospacing="1"/>
    </w:pPr>
    <w:rPr>
      <w:rFonts w:ascii="Gulim" w:eastAsia="Gulim" w:hAnsi="Gulim" w:cs="Gulim"/>
      <w:sz w:val="24"/>
      <w:szCs w:val="24"/>
      <w:lang w:val="en-US" w:eastAsia="ko-KR"/>
    </w:rPr>
  </w:style>
  <w:style w:type="paragraph" w:customStyle="1" w:styleId="a0">
    <w:name w:val="表格题注"/>
    <w:next w:val="Normal"/>
    <w:rsid w:val="0017378E"/>
    <w:pPr>
      <w:keepLines/>
      <w:numPr>
        <w:ilvl w:val="8"/>
        <w:numId w:val="35"/>
      </w:numPr>
      <w:spacing w:beforeLines="100"/>
      <w:ind w:left="1089" w:hanging="369"/>
      <w:jc w:val="center"/>
    </w:pPr>
    <w:rPr>
      <w:rFonts w:ascii="Arial" w:eastAsia="SimSun" w:hAnsi="Arial"/>
      <w:sz w:val="18"/>
      <w:szCs w:val="18"/>
      <w:lang w:eastAsia="zh-CN"/>
    </w:rPr>
  </w:style>
  <w:style w:type="paragraph" w:customStyle="1" w:styleId="a">
    <w:name w:val="插图题注"/>
    <w:next w:val="Normal"/>
    <w:rsid w:val="0017378E"/>
    <w:pPr>
      <w:numPr>
        <w:ilvl w:val="7"/>
        <w:numId w:val="35"/>
      </w:numPr>
      <w:spacing w:afterLines="100"/>
      <w:ind w:left="1089" w:hanging="369"/>
      <w:jc w:val="center"/>
    </w:pPr>
    <w:rPr>
      <w:rFonts w:ascii="Arial" w:eastAsia="SimSun" w:hAnsi="Arial"/>
      <w:sz w:val="18"/>
      <w:szCs w:val="18"/>
      <w:lang w:eastAsia="zh-CN"/>
    </w:rPr>
  </w:style>
  <w:style w:type="paragraph" w:customStyle="1" w:styleId="tah0">
    <w:name w:val="tah"/>
    <w:basedOn w:val="Normal"/>
    <w:rsid w:val="0017378E"/>
    <w:pPr>
      <w:overflowPunct w:val="0"/>
      <w:autoSpaceDE w:val="0"/>
      <w:autoSpaceDN w:val="0"/>
      <w:spacing w:before="100" w:beforeAutospacing="1" w:after="100" w:afterAutospacing="1"/>
    </w:pPr>
    <w:rPr>
      <w:rFonts w:eastAsia="Gulim"/>
      <w:color w:val="000000"/>
      <w:lang w:val="sv-SE"/>
    </w:rPr>
  </w:style>
  <w:style w:type="paragraph" w:customStyle="1" w:styleId="31">
    <w:name w:val="吹き出し3"/>
    <w:basedOn w:val="Normal"/>
    <w:semiHidden/>
    <w:rsid w:val="0017378E"/>
    <w:rPr>
      <w:rFonts w:ascii="Tahoma" w:eastAsia="MS Mincho" w:hAnsi="Tahoma" w:cs="Tahoma"/>
      <w:sz w:val="16"/>
      <w:szCs w:val="16"/>
    </w:rPr>
  </w:style>
  <w:style w:type="paragraph" w:customStyle="1" w:styleId="a3">
    <w:name w:val="图样式"/>
    <w:basedOn w:val="Normal"/>
    <w:rsid w:val="0017378E"/>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a4">
    <w:name w:val="样式 页眉"/>
    <w:basedOn w:val="Header"/>
    <w:link w:val="Char2"/>
    <w:rsid w:val="0017378E"/>
    <w:pPr>
      <w:overflowPunct w:val="0"/>
      <w:autoSpaceDE w:val="0"/>
      <w:autoSpaceDN w:val="0"/>
      <w:adjustRightInd w:val="0"/>
      <w:textAlignment w:val="baseline"/>
    </w:pPr>
    <w:rPr>
      <w:rFonts w:eastAsia="Arial"/>
      <w:bCs/>
      <w:sz w:val="22"/>
    </w:rPr>
  </w:style>
  <w:style w:type="character" w:customStyle="1" w:styleId="Char2">
    <w:name w:val="样式 页眉 Char"/>
    <w:link w:val="a4"/>
    <w:rsid w:val="0017378E"/>
    <w:rPr>
      <w:rFonts w:ascii="Arial" w:eastAsia="Arial" w:hAnsi="Arial"/>
      <w:b/>
      <w:bCs/>
      <w:noProof/>
      <w:sz w:val="22"/>
      <w:lang w:val="en-GB" w:eastAsia="en-US"/>
    </w:rPr>
  </w:style>
  <w:style w:type="paragraph" w:styleId="Revision">
    <w:name w:val="Revision"/>
    <w:hidden/>
    <w:uiPriority w:val="99"/>
    <w:semiHidden/>
    <w:rsid w:val="0017378E"/>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1.wmf"/><Relationship Id="rId42" Type="http://schemas.openxmlformats.org/officeDocument/2006/relationships/oleObject" Target="embeddings/oleObject15.bin"/><Relationship Id="rId63" Type="http://schemas.openxmlformats.org/officeDocument/2006/relationships/oleObject" Target="embeddings/oleObject26.bin"/><Relationship Id="rId84" Type="http://schemas.openxmlformats.org/officeDocument/2006/relationships/image" Target="media/image39.wmf"/><Relationship Id="rId138" Type="http://schemas.openxmlformats.org/officeDocument/2006/relationships/image" Target="media/image85.png"/><Relationship Id="rId159" Type="http://schemas.openxmlformats.org/officeDocument/2006/relationships/image" Target="media/image102.emf"/><Relationship Id="rId170" Type="http://schemas.openxmlformats.org/officeDocument/2006/relationships/image" Target="media/image111.png"/><Relationship Id="rId191" Type="http://schemas.openxmlformats.org/officeDocument/2006/relationships/image" Target="media/image130.emf"/><Relationship Id="rId205" Type="http://schemas.openxmlformats.org/officeDocument/2006/relationships/image" Target="media/image143.jpeg"/><Relationship Id="rId226" Type="http://schemas.openxmlformats.org/officeDocument/2006/relationships/image" Target="media/image163.emf"/><Relationship Id="rId247" Type="http://schemas.openxmlformats.org/officeDocument/2006/relationships/image" Target="media/image181.jpeg"/><Relationship Id="rId107" Type="http://schemas.openxmlformats.org/officeDocument/2006/relationships/image" Target="media/image56.emf"/><Relationship Id="rId11" Type="http://schemas.openxmlformats.org/officeDocument/2006/relationships/image" Target="media/image3.png"/><Relationship Id="rId32" Type="http://schemas.openxmlformats.org/officeDocument/2006/relationships/oleObject" Target="embeddings/oleObject9.bin"/><Relationship Id="rId53" Type="http://schemas.openxmlformats.org/officeDocument/2006/relationships/oleObject" Target="embeddings/oleObject21.bin"/><Relationship Id="rId74" Type="http://schemas.openxmlformats.org/officeDocument/2006/relationships/image" Target="media/image34.wmf"/><Relationship Id="rId128" Type="http://schemas.openxmlformats.org/officeDocument/2006/relationships/image" Target="media/image75.emf"/><Relationship Id="rId149" Type="http://schemas.openxmlformats.org/officeDocument/2006/relationships/image" Target="media/image94.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103.emf"/><Relationship Id="rId181" Type="http://schemas.openxmlformats.org/officeDocument/2006/relationships/image" Target="media/image122.emf"/><Relationship Id="rId216" Type="http://schemas.openxmlformats.org/officeDocument/2006/relationships/image" Target="media/image154.emf"/><Relationship Id="rId237" Type="http://schemas.openxmlformats.org/officeDocument/2006/relationships/image" Target="media/image172.jpeg"/><Relationship Id="rId258" Type="http://schemas.openxmlformats.org/officeDocument/2006/relationships/footer" Target="footer1.xml"/><Relationship Id="rId22" Type="http://schemas.openxmlformats.org/officeDocument/2006/relationships/oleObject" Target="embeddings/oleObject3.bin"/><Relationship Id="rId43" Type="http://schemas.openxmlformats.org/officeDocument/2006/relationships/oleObject" Target="embeddings/oleObject16.bin"/><Relationship Id="rId64" Type="http://schemas.openxmlformats.org/officeDocument/2006/relationships/image" Target="media/image29.wmf"/><Relationship Id="rId118" Type="http://schemas.openxmlformats.org/officeDocument/2006/relationships/image" Target="media/image66.emf"/><Relationship Id="rId139" Type="http://schemas.openxmlformats.org/officeDocument/2006/relationships/image" Target="media/image86.emf"/><Relationship Id="rId85" Type="http://schemas.openxmlformats.org/officeDocument/2006/relationships/oleObject" Target="embeddings/oleObject37.bin"/><Relationship Id="rId150" Type="http://schemas.openxmlformats.org/officeDocument/2006/relationships/image" Target="media/image95.emf"/><Relationship Id="rId171" Type="http://schemas.openxmlformats.org/officeDocument/2006/relationships/image" Target="media/image112.png"/><Relationship Id="rId192" Type="http://schemas.openxmlformats.org/officeDocument/2006/relationships/image" Target="media/image131.emf"/><Relationship Id="rId206" Type="http://schemas.openxmlformats.org/officeDocument/2006/relationships/image" Target="media/image144.jpeg"/><Relationship Id="rId227" Type="http://schemas.openxmlformats.org/officeDocument/2006/relationships/image" Target="media/image164.emf"/><Relationship Id="rId248" Type="http://schemas.openxmlformats.org/officeDocument/2006/relationships/image" Target="media/image182.emf"/><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image" Target="media/image76.png"/><Relationship Id="rId54" Type="http://schemas.openxmlformats.org/officeDocument/2006/relationships/image" Target="media/image24.wmf"/><Relationship Id="rId75"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image" Target="media/image87.emf"/><Relationship Id="rId161" Type="http://schemas.openxmlformats.org/officeDocument/2006/relationships/image" Target="media/image104.emf"/><Relationship Id="rId182" Type="http://schemas.openxmlformats.org/officeDocument/2006/relationships/image" Target="media/image123.emf"/><Relationship Id="rId217" Type="http://schemas.openxmlformats.org/officeDocument/2006/relationships/image" Target="media/image15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50.jpeg"/><Relationship Id="rId233" Type="http://schemas.openxmlformats.org/officeDocument/2006/relationships/image" Target="media/image169.emf"/><Relationship Id="rId238" Type="http://schemas.openxmlformats.org/officeDocument/2006/relationships/image" Target="media/image173.jpeg"/><Relationship Id="rId254" Type="http://schemas.openxmlformats.org/officeDocument/2006/relationships/image" Target="media/image187.png"/><Relationship Id="rId259" Type="http://schemas.openxmlformats.org/officeDocument/2006/relationships/fontTable" Target="fontTable.xml"/><Relationship Id="rId23" Type="http://schemas.openxmlformats.org/officeDocument/2006/relationships/oleObject" Target="embeddings/oleObject4.bin"/><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image" Target="media/image62.emf"/><Relationship Id="rId119" Type="http://schemas.openxmlformats.org/officeDocument/2006/relationships/image" Target="media/image67.e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oleObject" Target="embeddings/oleObject38.bin"/><Relationship Id="rId130" Type="http://schemas.openxmlformats.org/officeDocument/2006/relationships/image" Target="media/image77.png"/><Relationship Id="rId135" Type="http://schemas.openxmlformats.org/officeDocument/2006/relationships/image" Target="media/image82.png"/><Relationship Id="rId151" Type="http://schemas.openxmlformats.org/officeDocument/2006/relationships/chart" Target="charts/chart5.xml"/><Relationship Id="rId156" Type="http://schemas.openxmlformats.org/officeDocument/2006/relationships/image" Target="media/image99.png"/><Relationship Id="rId177" Type="http://schemas.openxmlformats.org/officeDocument/2006/relationships/image" Target="media/image118.emf"/><Relationship Id="rId198" Type="http://schemas.openxmlformats.org/officeDocument/2006/relationships/image" Target="media/image136.png"/><Relationship Id="rId172" Type="http://schemas.openxmlformats.org/officeDocument/2006/relationships/image" Target="media/image113.png"/><Relationship Id="rId193" Type="http://schemas.openxmlformats.org/officeDocument/2006/relationships/image" Target="media/image132.jpeg"/><Relationship Id="rId202" Type="http://schemas.openxmlformats.org/officeDocument/2006/relationships/image" Target="media/image140.emf"/><Relationship Id="rId207" Type="http://schemas.openxmlformats.org/officeDocument/2006/relationships/image" Target="media/image145.jpeg"/><Relationship Id="rId223" Type="http://schemas.openxmlformats.org/officeDocument/2006/relationships/image" Target="media/image160.jpeg"/><Relationship Id="rId228" Type="http://schemas.openxmlformats.org/officeDocument/2006/relationships/image" Target="media/image165.emf"/><Relationship Id="rId244" Type="http://schemas.openxmlformats.org/officeDocument/2006/relationships/image" Target="media/image178.png"/><Relationship Id="rId249" Type="http://schemas.openxmlformats.org/officeDocument/2006/relationships/image" Target="media/image183.emf"/><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image" Target="media/image17.wmf"/><Relationship Id="rId109" Type="http://schemas.openxmlformats.org/officeDocument/2006/relationships/chart" Target="charts/chart1.xml"/><Relationship Id="rId260" Type="http://schemas.openxmlformats.org/officeDocument/2006/relationships/theme" Target="theme/theme1.xml"/><Relationship Id="rId34" Type="http://schemas.openxmlformats.org/officeDocument/2006/relationships/image" Target="media/image15.wmf"/><Relationship Id="rId50" Type="http://schemas.openxmlformats.org/officeDocument/2006/relationships/image" Target="media/image22.wmf"/><Relationship Id="rId55" Type="http://schemas.openxmlformats.org/officeDocument/2006/relationships/oleObject" Target="embeddings/oleObject22.bin"/><Relationship Id="rId76" Type="http://schemas.openxmlformats.org/officeDocument/2006/relationships/image" Target="media/image35.wmf"/><Relationship Id="rId97" Type="http://schemas.openxmlformats.org/officeDocument/2006/relationships/image" Target="media/image46.emf"/><Relationship Id="rId104" Type="http://schemas.openxmlformats.org/officeDocument/2006/relationships/image" Target="media/image53.emf"/><Relationship Id="rId120" Type="http://schemas.openxmlformats.org/officeDocument/2006/relationships/image" Target="media/image68.emf"/><Relationship Id="rId125" Type="http://schemas.openxmlformats.org/officeDocument/2006/relationships/image" Target="media/image73.emf"/><Relationship Id="rId141" Type="http://schemas.openxmlformats.org/officeDocument/2006/relationships/image" Target="media/image88.emf"/><Relationship Id="rId146" Type="http://schemas.openxmlformats.org/officeDocument/2006/relationships/image" Target="media/image91.png"/><Relationship Id="rId167" Type="http://schemas.openxmlformats.org/officeDocument/2006/relationships/chart" Target="charts/chart7.xml"/><Relationship Id="rId188" Type="http://schemas.openxmlformats.org/officeDocument/2006/relationships/image" Target="media/image127.png"/><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105.emf"/><Relationship Id="rId183" Type="http://schemas.openxmlformats.org/officeDocument/2006/relationships/image" Target="media/image124.emf"/><Relationship Id="rId213" Type="http://schemas.openxmlformats.org/officeDocument/2006/relationships/image" Target="media/image151.jpeg"/><Relationship Id="rId218" Type="http://schemas.openxmlformats.org/officeDocument/2006/relationships/chart" Target="charts/chart12.xml"/><Relationship Id="rId234" Type="http://schemas.openxmlformats.org/officeDocument/2006/relationships/chart" Target="charts/chart14.xml"/><Relationship Id="rId239" Type="http://schemas.openxmlformats.org/officeDocument/2006/relationships/image" Target="media/image174.emf"/><Relationship Id="rId2" Type="http://schemas.openxmlformats.org/officeDocument/2006/relationships/customXml" Target="../customXml/item1.xml"/><Relationship Id="rId29" Type="http://schemas.openxmlformats.org/officeDocument/2006/relationships/oleObject" Target="embeddings/oleObject6.bin"/><Relationship Id="rId250" Type="http://schemas.openxmlformats.org/officeDocument/2006/relationships/chart" Target="charts/chart16.xml"/><Relationship Id="rId255" Type="http://schemas.openxmlformats.org/officeDocument/2006/relationships/image" Target="media/image188.emf"/><Relationship Id="rId24" Type="http://schemas.openxmlformats.org/officeDocument/2006/relationships/image" Target="media/image12.png"/><Relationship Id="rId40" Type="http://schemas.openxmlformats.org/officeDocument/2006/relationships/oleObject" Target="embeddings/oleObject14.bin"/><Relationship Id="rId45" Type="http://schemas.openxmlformats.org/officeDocument/2006/relationships/oleObject" Target="embeddings/oleObject17.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58.emf"/><Relationship Id="rId115" Type="http://schemas.openxmlformats.org/officeDocument/2006/relationships/image" Target="media/image63.emf"/><Relationship Id="rId131" Type="http://schemas.openxmlformats.org/officeDocument/2006/relationships/image" Target="media/image78.png"/><Relationship Id="rId136" Type="http://schemas.openxmlformats.org/officeDocument/2006/relationships/image" Target="media/image83.png"/><Relationship Id="rId157" Type="http://schemas.openxmlformats.org/officeDocument/2006/relationships/image" Target="media/image100.emf"/><Relationship Id="rId178" Type="http://schemas.openxmlformats.org/officeDocument/2006/relationships/image" Target="media/image119.emf"/><Relationship Id="rId61" Type="http://schemas.openxmlformats.org/officeDocument/2006/relationships/oleObject" Target="embeddings/oleObject25.bin"/><Relationship Id="rId82" Type="http://schemas.openxmlformats.org/officeDocument/2006/relationships/image" Target="media/image38.wmf"/><Relationship Id="rId152" Type="http://schemas.openxmlformats.org/officeDocument/2006/relationships/chart" Target="charts/chart6.xml"/><Relationship Id="rId173" Type="http://schemas.openxmlformats.org/officeDocument/2006/relationships/image" Target="media/image114.emf"/><Relationship Id="rId194" Type="http://schemas.openxmlformats.org/officeDocument/2006/relationships/image" Target="media/image133.jpeg"/><Relationship Id="rId199" Type="http://schemas.openxmlformats.org/officeDocument/2006/relationships/image" Target="media/image137.png"/><Relationship Id="rId203" Type="http://schemas.openxmlformats.org/officeDocument/2006/relationships/image" Target="media/image141.emf"/><Relationship Id="rId208" Type="http://schemas.openxmlformats.org/officeDocument/2006/relationships/image" Target="media/image146.jpeg"/><Relationship Id="rId229" Type="http://schemas.openxmlformats.org/officeDocument/2006/relationships/image" Target="media/image166.emf"/><Relationship Id="rId19" Type="http://schemas.openxmlformats.org/officeDocument/2006/relationships/image" Target="media/image10.wmf"/><Relationship Id="rId224" Type="http://schemas.openxmlformats.org/officeDocument/2006/relationships/image" Target="media/image161.jpeg"/><Relationship Id="rId240" Type="http://schemas.openxmlformats.org/officeDocument/2006/relationships/image" Target="media/image175.emf"/><Relationship Id="rId245" Type="http://schemas.openxmlformats.org/officeDocument/2006/relationships/image" Target="media/image179.png"/><Relationship Id="rId14" Type="http://schemas.openxmlformats.org/officeDocument/2006/relationships/image" Target="media/image6.png"/><Relationship Id="rId30" Type="http://schemas.openxmlformats.org/officeDocument/2006/relationships/oleObject" Target="embeddings/oleObject7.bin"/><Relationship Id="rId35" Type="http://schemas.openxmlformats.org/officeDocument/2006/relationships/oleObject" Target="embeddings/oleObject11.bin"/><Relationship Id="rId56" Type="http://schemas.openxmlformats.org/officeDocument/2006/relationships/image" Target="media/image25.wmf"/><Relationship Id="rId77" Type="http://schemas.openxmlformats.org/officeDocument/2006/relationships/oleObject" Target="embeddings/oleObject33.bin"/><Relationship Id="rId100" Type="http://schemas.openxmlformats.org/officeDocument/2006/relationships/image" Target="media/image49.emf"/><Relationship Id="rId105" Type="http://schemas.openxmlformats.org/officeDocument/2006/relationships/image" Target="media/image54.emf"/><Relationship Id="rId126" Type="http://schemas.openxmlformats.org/officeDocument/2006/relationships/chart" Target="charts/chart2.xml"/><Relationship Id="rId147" Type="http://schemas.openxmlformats.org/officeDocument/2006/relationships/image" Target="media/image92.png"/><Relationship Id="rId168" Type="http://schemas.openxmlformats.org/officeDocument/2006/relationships/chart" Target="charts/chart8.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7.emf"/><Relationship Id="rId121" Type="http://schemas.openxmlformats.org/officeDocument/2006/relationships/image" Target="media/image69.emf"/><Relationship Id="rId142" Type="http://schemas.openxmlformats.org/officeDocument/2006/relationships/image" Target="media/image89.emf"/><Relationship Id="rId163" Type="http://schemas.openxmlformats.org/officeDocument/2006/relationships/image" Target="media/image106.emf"/><Relationship Id="rId184" Type="http://schemas.openxmlformats.org/officeDocument/2006/relationships/image" Target="media/image125.emf"/><Relationship Id="rId189" Type="http://schemas.openxmlformats.org/officeDocument/2006/relationships/image" Target="media/image128.png"/><Relationship Id="rId219" Type="http://schemas.openxmlformats.org/officeDocument/2006/relationships/image" Target="media/image156.jpeg"/><Relationship Id="rId3" Type="http://schemas.openxmlformats.org/officeDocument/2006/relationships/numbering" Target="numbering.xml"/><Relationship Id="rId214" Type="http://schemas.openxmlformats.org/officeDocument/2006/relationships/image" Target="media/image152.jpeg"/><Relationship Id="rId230" Type="http://schemas.openxmlformats.org/officeDocument/2006/relationships/image" Target="media/image167.emf"/><Relationship Id="rId235" Type="http://schemas.openxmlformats.org/officeDocument/2006/relationships/image" Target="media/image170.jpeg"/><Relationship Id="rId251" Type="http://schemas.openxmlformats.org/officeDocument/2006/relationships/image" Target="media/image184.png"/><Relationship Id="rId256" Type="http://schemas.openxmlformats.org/officeDocument/2006/relationships/image" Target="media/image189.emf"/><Relationship Id="rId25" Type="http://schemas.openxmlformats.org/officeDocument/2006/relationships/image" Target="cid:image002.png@01D4D8DE.1325CA10" TargetMode="External"/><Relationship Id="rId46" Type="http://schemas.openxmlformats.org/officeDocument/2006/relationships/image" Target="media/image20.wmf"/><Relationship Id="rId67" Type="http://schemas.openxmlformats.org/officeDocument/2006/relationships/oleObject" Target="embeddings/oleObject28.bin"/><Relationship Id="rId116" Type="http://schemas.openxmlformats.org/officeDocument/2006/relationships/image" Target="media/image64.emf"/><Relationship Id="rId137" Type="http://schemas.openxmlformats.org/officeDocument/2006/relationships/image" Target="media/image84.png"/><Relationship Id="rId158" Type="http://schemas.openxmlformats.org/officeDocument/2006/relationships/image" Target="media/image101.e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image" Target="media/image59.emf"/><Relationship Id="rId132" Type="http://schemas.openxmlformats.org/officeDocument/2006/relationships/image" Target="media/image79.png"/><Relationship Id="rId153" Type="http://schemas.openxmlformats.org/officeDocument/2006/relationships/image" Target="media/image96.png"/><Relationship Id="rId174" Type="http://schemas.openxmlformats.org/officeDocument/2006/relationships/image" Target="media/image115.emf"/><Relationship Id="rId179" Type="http://schemas.openxmlformats.org/officeDocument/2006/relationships/image" Target="media/image120.emf"/><Relationship Id="rId195" Type="http://schemas.openxmlformats.org/officeDocument/2006/relationships/image" Target="media/image134.emf"/><Relationship Id="rId209" Type="http://schemas.openxmlformats.org/officeDocument/2006/relationships/image" Target="media/image147.jpeg"/><Relationship Id="rId190" Type="http://schemas.openxmlformats.org/officeDocument/2006/relationships/image" Target="media/image129.png"/><Relationship Id="rId204" Type="http://schemas.openxmlformats.org/officeDocument/2006/relationships/image" Target="media/image142.jpeg"/><Relationship Id="rId220" Type="http://schemas.openxmlformats.org/officeDocument/2006/relationships/image" Target="media/image157.jpeg"/><Relationship Id="rId225" Type="http://schemas.openxmlformats.org/officeDocument/2006/relationships/image" Target="media/image162.emf"/><Relationship Id="rId241" Type="http://schemas.openxmlformats.org/officeDocument/2006/relationships/chart" Target="charts/chart15.xml"/><Relationship Id="rId246" Type="http://schemas.openxmlformats.org/officeDocument/2006/relationships/image" Target="media/image180.jpeg"/><Relationship Id="rId15" Type="http://schemas.openxmlformats.org/officeDocument/2006/relationships/image" Target="media/image7.png"/><Relationship Id="rId36" Type="http://schemas.openxmlformats.org/officeDocument/2006/relationships/image" Target="media/image16.wmf"/><Relationship Id="rId57" Type="http://schemas.openxmlformats.org/officeDocument/2006/relationships/oleObject" Target="embeddings/oleObject23.bin"/><Relationship Id="rId106" Type="http://schemas.openxmlformats.org/officeDocument/2006/relationships/image" Target="media/image55.emf"/><Relationship Id="rId127" Type="http://schemas.openxmlformats.org/officeDocument/2006/relationships/image" Target="media/image74.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oleObject" Target="embeddings/oleObject31.bin"/><Relationship Id="rId78" Type="http://schemas.openxmlformats.org/officeDocument/2006/relationships/image" Target="media/image36.wmf"/><Relationship Id="rId94" Type="http://schemas.openxmlformats.org/officeDocument/2006/relationships/image" Target="media/image43.emf"/><Relationship Id="rId99" Type="http://schemas.openxmlformats.org/officeDocument/2006/relationships/image" Target="media/image48.emf"/><Relationship Id="rId101" Type="http://schemas.openxmlformats.org/officeDocument/2006/relationships/image" Target="media/image50.emf"/><Relationship Id="rId122" Type="http://schemas.openxmlformats.org/officeDocument/2006/relationships/image" Target="media/image70.emf"/><Relationship Id="rId143" Type="http://schemas.openxmlformats.org/officeDocument/2006/relationships/chart" Target="charts/chart3.xml"/><Relationship Id="rId148" Type="http://schemas.openxmlformats.org/officeDocument/2006/relationships/image" Target="media/image93.png"/><Relationship Id="rId164" Type="http://schemas.openxmlformats.org/officeDocument/2006/relationships/image" Target="media/image107.emf"/><Relationship Id="rId169" Type="http://schemas.openxmlformats.org/officeDocument/2006/relationships/image" Target="media/image110.png"/><Relationship Id="rId185" Type="http://schemas.openxmlformats.org/officeDocument/2006/relationships/chart" Target="charts/chart9.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1.emf"/><Relationship Id="rId210" Type="http://schemas.openxmlformats.org/officeDocument/2006/relationships/image" Target="media/image148.jpeg"/><Relationship Id="rId215" Type="http://schemas.openxmlformats.org/officeDocument/2006/relationships/image" Target="media/image153.jpeg"/><Relationship Id="rId236" Type="http://schemas.openxmlformats.org/officeDocument/2006/relationships/image" Target="media/image171.jpeg"/><Relationship Id="rId257" Type="http://schemas.openxmlformats.org/officeDocument/2006/relationships/header" Target="header1.xml"/><Relationship Id="rId26" Type="http://schemas.openxmlformats.org/officeDocument/2006/relationships/image" Target="media/image13.wmf"/><Relationship Id="rId231" Type="http://schemas.openxmlformats.org/officeDocument/2006/relationships/chart" Target="charts/chart13.xml"/><Relationship Id="rId252" Type="http://schemas.openxmlformats.org/officeDocument/2006/relationships/image" Target="media/image185.png"/><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60.emf"/><Relationship Id="rId133" Type="http://schemas.openxmlformats.org/officeDocument/2006/relationships/image" Target="media/image80.emf"/><Relationship Id="rId154" Type="http://schemas.openxmlformats.org/officeDocument/2006/relationships/image" Target="media/image97.png"/><Relationship Id="rId175" Type="http://schemas.openxmlformats.org/officeDocument/2006/relationships/image" Target="media/image116.emf"/><Relationship Id="rId196" Type="http://schemas.openxmlformats.org/officeDocument/2006/relationships/image" Target="media/image135.emf"/><Relationship Id="rId200" Type="http://schemas.openxmlformats.org/officeDocument/2006/relationships/image" Target="media/image138.png"/><Relationship Id="rId16" Type="http://schemas.openxmlformats.org/officeDocument/2006/relationships/image" Target="media/image8.png"/><Relationship Id="rId221" Type="http://schemas.openxmlformats.org/officeDocument/2006/relationships/image" Target="media/image158.emf"/><Relationship Id="rId242" Type="http://schemas.openxmlformats.org/officeDocument/2006/relationships/image" Target="media/image176.png"/><Relationship Id="rId37" Type="http://schemas.openxmlformats.org/officeDocument/2006/relationships/oleObject" Target="embeddings/oleObject12.bin"/><Relationship Id="rId58" Type="http://schemas.openxmlformats.org/officeDocument/2006/relationships/image" Target="media/image26.wmf"/><Relationship Id="rId79" Type="http://schemas.openxmlformats.org/officeDocument/2006/relationships/oleObject" Target="embeddings/oleObject34.bin"/><Relationship Id="rId102" Type="http://schemas.openxmlformats.org/officeDocument/2006/relationships/image" Target="media/image51.emf"/><Relationship Id="rId123" Type="http://schemas.openxmlformats.org/officeDocument/2006/relationships/image" Target="media/image71.emf"/><Relationship Id="rId144" Type="http://schemas.openxmlformats.org/officeDocument/2006/relationships/chart" Target="charts/chart4.xml"/><Relationship Id="rId90" Type="http://schemas.openxmlformats.org/officeDocument/2006/relationships/image" Target="media/image41.wmf"/><Relationship Id="rId165" Type="http://schemas.openxmlformats.org/officeDocument/2006/relationships/image" Target="media/image108.emf"/><Relationship Id="rId186" Type="http://schemas.openxmlformats.org/officeDocument/2006/relationships/chart" Target="charts/chart10.xml"/><Relationship Id="rId211" Type="http://schemas.openxmlformats.org/officeDocument/2006/relationships/image" Target="media/image149.jpeg"/><Relationship Id="rId232" Type="http://schemas.openxmlformats.org/officeDocument/2006/relationships/image" Target="media/image168.emf"/><Relationship Id="rId253" Type="http://schemas.openxmlformats.org/officeDocument/2006/relationships/image" Target="media/image186.png"/><Relationship Id="rId27" Type="http://schemas.openxmlformats.org/officeDocument/2006/relationships/oleObject" Target="embeddings/oleObject5.bin"/><Relationship Id="rId48" Type="http://schemas.openxmlformats.org/officeDocument/2006/relationships/image" Target="media/image21.wmf"/><Relationship Id="rId69" Type="http://schemas.openxmlformats.org/officeDocument/2006/relationships/oleObject" Target="embeddings/oleObject29.bin"/><Relationship Id="rId113" Type="http://schemas.openxmlformats.org/officeDocument/2006/relationships/image" Target="media/image61.emf"/><Relationship Id="rId134" Type="http://schemas.openxmlformats.org/officeDocument/2006/relationships/image" Target="media/image81.emf"/><Relationship Id="rId80" Type="http://schemas.openxmlformats.org/officeDocument/2006/relationships/image" Target="media/image37.wmf"/><Relationship Id="rId155" Type="http://schemas.openxmlformats.org/officeDocument/2006/relationships/image" Target="media/image98.png"/><Relationship Id="rId176" Type="http://schemas.openxmlformats.org/officeDocument/2006/relationships/image" Target="media/image117.emf"/><Relationship Id="rId197" Type="http://schemas.openxmlformats.org/officeDocument/2006/relationships/chart" Target="charts/chart11.xml"/><Relationship Id="rId201" Type="http://schemas.openxmlformats.org/officeDocument/2006/relationships/image" Target="media/image139.png"/><Relationship Id="rId222" Type="http://schemas.openxmlformats.org/officeDocument/2006/relationships/image" Target="media/image159.emf"/><Relationship Id="rId243" Type="http://schemas.openxmlformats.org/officeDocument/2006/relationships/image" Target="media/image177.png"/><Relationship Id="rId17" Type="http://schemas.openxmlformats.org/officeDocument/2006/relationships/image" Target="media/image9.wmf"/><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image" Target="media/image52.emf"/><Relationship Id="rId124" Type="http://schemas.openxmlformats.org/officeDocument/2006/relationships/image" Target="media/image72.emf"/><Relationship Id="rId70" Type="http://schemas.openxmlformats.org/officeDocument/2006/relationships/image" Target="media/image32.wmf"/><Relationship Id="rId91" Type="http://schemas.openxmlformats.org/officeDocument/2006/relationships/oleObject" Target="embeddings/oleObject41.bin"/><Relationship Id="rId145" Type="http://schemas.openxmlformats.org/officeDocument/2006/relationships/image" Target="media/image90.png"/><Relationship Id="rId166" Type="http://schemas.openxmlformats.org/officeDocument/2006/relationships/image" Target="media/image109.emf"/><Relationship Id="rId187" Type="http://schemas.openxmlformats.org/officeDocument/2006/relationships/image" Target="media/image1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1163376256"/>
        <c:axId val="1163375136"/>
        <c:extLst/>
      </c:scatterChart>
      <c:valAx>
        <c:axId val="1163376256"/>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3375136"/>
        <c:crosses val="autoZero"/>
        <c:crossBetween val="midCat"/>
        <c:majorUnit val="10"/>
        <c:minorUnit val="5"/>
      </c:valAx>
      <c:valAx>
        <c:axId val="1163375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3376256"/>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835345424"/>
        <c:axId val="1034053936"/>
        <c:extLst/>
      </c:scatterChart>
      <c:valAx>
        <c:axId val="835345424"/>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4053936"/>
        <c:crosses val="autoZero"/>
        <c:crossBetween val="midCat"/>
        <c:majorUnit val="10"/>
        <c:minorUnit val="5"/>
      </c:valAx>
      <c:valAx>
        <c:axId val="10340539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35345424"/>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943291728"/>
        <c:axId val="943292288"/>
        <c:extLst/>
      </c:scatterChart>
      <c:valAx>
        <c:axId val="943291728"/>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3292288"/>
        <c:crosses val="autoZero"/>
        <c:crossBetween val="midCat"/>
        <c:majorUnit val="10"/>
        <c:minorUnit val="5"/>
      </c:valAx>
      <c:valAx>
        <c:axId val="94329228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3291728"/>
        <c:crossesAt val="-2000"/>
        <c:crossBetween val="midCat"/>
      </c:valAx>
    </c:plotArea>
    <c:legend>
      <c:legendPos val="r"/>
      <c:layout>
        <c:manualLayout>
          <c:xMode val="edge"/>
          <c:yMode val="edge"/>
          <c:x val="0.64552068008003971"/>
          <c:y val="0.59210672381762819"/>
          <c:w val="0.30019216288905048"/>
          <c:h val="0.19091000811528089"/>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1171914320"/>
        <c:axId val="1171914880"/>
        <c:extLst/>
      </c:scatterChart>
      <c:valAx>
        <c:axId val="117191432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1914880"/>
        <c:crosses val="autoZero"/>
        <c:crossBetween val="midCat"/>
        <c:majorUnit val="10"/>
        <c:minorUnit val="5"/>
      </c:valAx>
      <c:valAx>
        <c:axId val="117191488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1914320"/>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1086519776"/>
        <c:axId val="1086520336"/>
        <c:extLst/>
      </c:scatterChart>
      <c:valAx>
        <c:axId val="108651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86520336"/>
        <c:crosses val="autoZero"/>
        <c:crossBetween val="midCat"/>
        <c:majorUnit val="10"/>
        <c:minorUnit val="5"/>
      </c:valAx>
      <c:valAx>
        <c:axId val="108652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86519776"/>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1177319840"/>
        <c:axId val="1177320400"/>
        <c:extLst/>
      </c:scatterChart>
      <c:valAx>
        <c:axId val="1177319840"/>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7320400"/>
        <c:crosses val="autoZero"/>
        <c:crossBetween val="midCat"/>
        <c:majorUnit val="10"/>
        <c:minorUnit val="5"/>
      </c:valAx>
      <c:valAx>
        <c:axId val="117732040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7319840"/>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053876096"/>
        <c:axId val="1053876656"/>
        <c:extLst/>
      </c:scatterChart>
      <c:valAx>
        <c:axId val="10538760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76656"/>
        <c:crosses val="autoZero"/>
        <c:crossBetween val="midCat"/>
        <c:majorUnit val="10"/>
        <c:minorUnit val="5"/>
      </c:valAx>
      <c:valAx>
        <c:axId val="10538766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76096"/>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053880576"/>
        <c:axId val="1053881136"/>
        <c:extLst/>
      </c:scatterChart>
      <c:valAx>
        <c:axId val="105388057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81136"/>
        <c:crosses val="autoZero"/>
        <c:crossBetween val="midCat"/>
        <c:majorUnit val="10"/>
        <c:minorUnit val="5"/>
      </c:valAx>
      <c:valAx>
        <c:axId val="1053881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80576"/>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937258496"/>
        <c:axId val="937259056"/>
        <c:extLst/>
      </c:scatterChart>
      <c:valAx>
        <c:axId val="9372584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259056"/>
        <c:crosses val="autoZero"/>
        <c:crossBetween val="midCat"/>
        <c:majorUnit val="10"/>
        <c:minorUnit val="5"/>
      </c:valAx>
      <c:valAx>
        <c:axId val="9372590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258496"/>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937092256"/>
        <c:axId val="937092816"/>
        <c:extLst/>
      </c:scatterChart>
      <c:valAx>
        <c:axId val="93709225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092816"/>
        <c:crosses val="autoZero"/>
        <c:crossBetween val="midCat"/>
        <c:majorUnit val="10"/>
        <c:minorUnit val="5"/>
      </c:valAx>
      <c:valAx>
        <c:axId val="93709281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092256"/>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964839776"/>
        <c:axId val="964840336"/>
        <c:extLst/>
      </c:scatterChart>
      <c:valAx>
        <c:axId val="96483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4840336"/>
        <c:crosses val="autoZero"/>
        <c:crossBetween val="midCat"/>
        <c:majorUnit val="10"/>
        <c:minorUnit val="5"/>
      </c:valAx>
      <c:valAx>
        <c:axId val="96484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4839776"/>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1178358336"/>
        <c:axId val="222108208"/>
        <c:extLst/>
      </c:scatterChart>
      <c:valAx>
        <c:axId val="117835833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222108208"/>
        <c:crosses val="autoZero"/>
        <c:crossBetween val="midCat"/>
        <c:majorUnit val="10"/>
        <c:minorUnit val="5"/>
      </c:valAx>
      <c:valAx>
        <c:axId val="22210820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8358336"/>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986437872"/>
        <c:axId val="986438432"/>
        <c:extLst/>
      </c:scatterChart>
      <c:valAx>
        <c:axId val="986437872"/>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86438432"/>
        <c:crosses val="autoZero"/>
        <c:crossBetween val="midCat"/>
        <c:majorUnit val="10"/>
        <c:minorUnit val="5"/>
      </c:valAx>
      <c:valAx>
        <c:axId val="9864384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86437872"/>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941658160"/>
        <c:axId val="941658720"/>
        <c:extLst/>
      </c:scatterChart>
      <c:valAx>
        <c:axId val="94165816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58720"/>
        <c:crosses val="autoZero"/>
        <c:crossBetween val="midCat"/>
        <c:majorUnit val="10"/>
        <c:minorUnit val="5"/>
      </c:valAx>
      <c:valAx>
        <c:axId val="94165872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58160"/>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1166415696"/>
        <c:axId val="1166416256"/>
        <c:extLst/>
      </c:scatterChart>
      <c:valAx>
        <c:axId val="11664156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6416256"/>
        <c:crosses val="autoZero"/>
        <c:crossBetween val="midCat"/>
        <c:majorUnit val="10"/>
        <c:minorUnit val="5"/>
      </c:valAx>
      <c:valAx>
        <c:axId val="1166416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6415696"/>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941673536"/>
        <c:axId val="941674096"/>
        <c:extLst/>
      </c:scatterChart>
      <c:valAx>
        <c:axId val="941673536"/>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74096"/>
        <c:crosses val="autoZero"/>
        <c:crossBetween val="midCat"/>
        <c:majorUnit val="10"/>
        <c:minorUnit val="5"/>
      </c:valAx>
      <c:valAx>
        <c:axId val="9416740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73536"/>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3A67C1-0EA2-4481-881A-D805A2C35D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94</Pages>
  <Words>14051</Words>
  <Characters>80093</Characters>
  <Application>Microsoft Office Word</Application>
  <DocSecurity>0</DocSecurity>
  <Lines>667</Lines>
  <Paragraphs>187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93957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MCC</cp:lastModifiedBy>
  <cp:revision>2</cp:revision>
  <dcterms:created xsi:type="dcterms:W3CDTF">2019-06-28T12:53:00Z</dcterms:created>
  <dcterms:modified xsi:type="dcterms:W3CDTF">2019-06-28T12:53:00Z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1556819125</vt:lpwstr>
  </property>
</Properties>
</file>