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2A946F71" w:rsidR="00180345" w:rsidRPr="00DF6DD6" w:rsidRDefault="00180345" w:rsidP="00180345">
      <w:pPr>
        <w:pStyle w:val="ZA"/>
        <w:framePr w:wrap="notBeside"/>
      </w:pPr>
      <w:bookmarkStart w:id="0" w:name="page1"/>
      <w:r w:rsidRPr="00DF6DD6">
        <w:rPr>
          <w:sz w:val="64"/>
        </w:rPr>
        <w:t xml:space="preserve">3GPP TS 38.101-3 </w:t>
      </w:r>
      <w:r w:rsidRPr="00DF6DD6">
        <w:t>V15.</w:t>
      </w:r>
      <w:r w:rsidR="00440B7C">
        <w:t>10</w:t>
      </w:r>
      <w:r w:rsidRPr="00DF6DD6">
        <w:t xml:space="preserve">.0 </w:t>
      </w:r>
      <w:r w:rsidRPr="00DF6DD6">
        <w:rPr>
          <w:sz w:val="32"/>
        </w:rPr>
        <w:t>(20</w:t>
      </w:r>
      <w:r w:rsidR="00F97D5C">
        <w:rPr>
          <w:sz w:val="32"/>
        </w:rPr>
        <w:t>20</w:t>
      </w:r>
      <w:r w:rsidRPr="00DF6DD6">
        <w:rPr>
          <w:sz w:val="32"/>
        </w:rPr>
        <w:t>-</w:t>
      </w:r>
      <w:r w:rsidR="00F97D5C">
        <w:rPr>
          <w:sz w:val="32"/>
        </w:rPr>
        <w:t>0</w:t>
      </w:r>
      <w:r w:rsidR="00440B7C">
        <w:rPr>
          <w:sz w:val="32"/>
        </w:rPr>
        <w:t>6</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211C3F1A" w:rsidR="00180345" w:rsidRPr="00DF6DD6" w:rsidRDefault="00180345" w:rsidP="00180345">
      <w:pPr>
        <w:pStyle w:val="FP"/>
        <w:framePr w:h="3057" w:hRule="exact" w:wrap="notBeside" w:vAnchor="page" w:hAnchor="margin" w:y="12605"/>
        <w:jc w:val="center"/>
        <w:rPr>
          <w:noProof/>
          <w:sz w:val="18"/>
        </w:rPr>
      </w:pPr>
      <w:r w:rsidRPr="00DF6DD6">
        <w:rPr>
          <w:noProof/>
          <w:sz w:val="18"/>
        </w:rPr>
        <w:t>© 20</w:t>
      </w:r>
      <w:r w:rsidR="00500738">
        <w:rPr>
          <w:noProof/>
          <w:sz w:val="18"/>
        </w:rPr>
        <w:t>20</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29406333" w14:textId="758794DC" w:rsidR="009A3866" w:rsidRDefault="009A386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_Toc45889929 \h </w:instrText>
      </w:r>
      <w:r>
        <w:fldChar w:fldCharType="separate"/>
      </w:r>
      <w:r>
        <w:t>9</w:t>
      </w:r>
      <w:r>
        <w:fldChar w:fldCharType="end"/>
      </w:r>
    </w:p>
    <w:p w14:paraId="262A676E" w14:textId="6903CD99" w:rsidR="009A3866" w:rsidRDefault="009A38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_Toc45889930 \h </w:instrText>
      </w:r>
      <w:r>
        <w:fldChar w:fldCharType="separate"/>
      </w:r>
      <w:r>
        <w:t>10</w:t>
      </w:r>
      <w:r>
        <w:fldChar w:fldCharType="end"/>
      </w:r>
    </w:p>
    <w:p w14:paraId="43CEC0E0" w14:textId="53567AC0" w:rsidR="009A3866" w:rsidRDefault="009A38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_Toc45889931 \h </w:instrText>
      </w:r>
      <w:r>
        <w:fldChar w:fldCharType="separate"/>
      </w:r>
      <w:r>
        <w:t>10</w:t>
      </w:r>
      <w:r>
        <w:fldChar w:fldCharType="end"/>
      </w:r>
    </w:p>
    <w:p w14:paraId="6DCA2A03" w14:textId="2ACC7F90" w:rsidR="009A3866" w:rsidRDefault="009A38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_Toc45889932 \h </w:instrText>
      </w:r>
      <w:r>
        <w:fldChar w:fldCharType="separate"/>
      </w:r>
      <w:r>
        <w:t>11</w:t>
      </w:r>
      <w:r>
        <w:fldChar w:fldCharType="end"/>
      </w:r>
    </w:p>
    <w:p w14:paraId="7FBAB0B8" w14:textId="7754BCF4" w:rsidR="009A3866" w:rsidRDefault="009A386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_Toc45889933 \h </w:instrText>
      </w:r>
      <w:r>
        <w:fldChar w:fldCharType="separate"/>
      </w:r>
      <w:r>
        <w:t>11</w:t>
      </w:r>
      <w:r>
        <w:fldChar w:fldCharType="end"/>
      </w:r>
    </w:p>
    <w:p w14:paraId="381A77F5" w14:textId="0F02DD0C" w:rsidR="009A3866" w:rsidRDefault="009A386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_Toc45889934 \h </w:instrText>
      </w:r>
      <w:r>
        <w:fldChar w:fldCharType="separate"/>
      </w:r>
      <w:r>
        <w:t>11</w:t>
      </w:r>
      <w:r>
        <w:fldChar w:fldCharType="end"/>
      </w:r>
    </w:p>
    <w:p w14:paraId="6A78C83E" w14:textId="50AC5B9D" w:rsidR="009A3866" w:rsidRDefault="009A386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_Toc45889935 \h </w:instrText>
      </w:r>
      <w:r>
        <w:fldChar w:fldCharType="separate"/>
      </w:r>
      <w:r>
        <w:t>11</w:t>
      </w:r>
      <w:r>
        <w:fldChar w:fldCharType="end"/>
      </w:r>
    </w:p>
    <w:p w14:paraId="36A6F559" w14:textId="26B7713E" w:rsidR="009A3866" w:rsidRDefault="009A386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_Toc45889936 \h </w:instrText>
      </w:r>
      <w:r>
        <w:fldChar w:fldCharType="separate"/>
      </w:r>
      <w:r>
        <w:t>12</w:t>
      </w:r>
      <w:r>
        <w:fldChar w:fldCharType="end"/>
      </w:r>
    </w:p>
    <w:p w14:paraId="3E1F36B7" w14:textId="422C7DC6" w:rsidR="009A3866" w:rsidRDefault="009A386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_Toc45889937 \h </w:instrText>
      </w:r>
      <w:r>
        <w:fldChar w:fldCharType="separate"/>
      </w:r>
      <w:r>
        <w:t>12</w:t>
      </w:r>
      <w:r>
        <w:fldChar w:fldCharType="end"/>
      </w:r>
    </w:p>
    <w:p w14:paraId="4E82ED16" w14:textId="72A34EF5" w:rsidR="009A3866" w:rsidRDefault="009A386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_Toc45889938 \h </w:instrText>
      </w:r>
      <w:r>
        <w:fldChar w:fldCharType="separate"/>
      </w:r>
      <w:r>
        <w:t>12</w:t>
      </w:r>
      <w:r>
        <w:fldChar w:fldCharType="end"/>
      </w:r>
    </w:p>
    <w:p w14:paraId="0FCE4055" w14:textId="36222149" w:rsidR="009A3866" w:rsidRDefault="009A386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_Toc45889939 \h </w:instrText>
      </w:r>
      <w:r>
        <w:fldChar w:fldCharType="separate"/>
      </w:r>
      <w:r>
        <w:t>13</w:t>
      </w:r>
      <w:r>
        <w:fldChar w:fldCharType="end"/>
      </w:r>
    </w:p>
    <w:p w14:paraId="7686C076" w14:textId="411A4BD4" w:rsidR="009A3866" w:rsidRDefault="009A386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fldLock="1"/>
      </w:r>
      <w:r>
        <w:instrText xml:space="preserve"> PAGEREF _Toc45889940 \h </w:instrText>
      </w:r>
      <w:r>
        <w:fldChar w:fldCharType="separate"/>
      </w:r>
      <w:r>
        <w:t>14</w:t>
      </w:r>
      <w:r>
        <w:fldChar w:fldCharType="end"/>
      </w:r>
    </w:p>
    <w:p w14:paraId="2A9268ED" w14:textId="68DAEA74" w:rsidR="009A3866" w:rsidRDefault="009A386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_Toc45889941 \h </w:instrText>
      </w:r>
      <w:r>
        <w:fldChar w:fldCharType="separate"/>
      </w:r>
      <w:r>
        <w:t>14</w:t>
      </w:r>
      <w:r>
        <w:fldChar w:fldCharType="end"/>
      </w:r>
    </w:p>
    <w:p w14:paraId="4DD021E4" w14:textId="10CB1509" w:rsidR="009A3866" w:rsidRDefault="009A386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fldLock="1"/>
      </w:r>
      <w:r>
        <w:instrText xml:space="preserve"> PAGEREF _Toc45889942 \h </w:instrText>
      </w:r>
      <w:r>
        <w:fldChar w:fldCharType="separate"/>
      </w:r>
      <w:r>
        <w:t>14</w:t>
      </w:r>
      <w:r>
        <w:fldChar w:fldCharType="end"/>
      </w:r>
    </w:p>
    <w:p w14:paraId="44B100D8" w14:textId="2328B4F9" w:rsidR="009A3866" w:rsidRDefault="009A386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fldLock="1"/>
      </w:r>
      <w:r>
        <w:instrText xml:space="preserve"> PAGEREF _Toc45889943 \h </w:instrText>
      </w:r>
      <w:r>
        <w:fldChar w:fldCharType="separate"/>
      </w:r>
      <w:r>
        <w:t>14</w:t>
      </w:r>
      <w:r>
        <w:fldChar w:fldCharType="end"/>
      </w:r>
    </w:p>
    <w:p w14:paraId="557A3037" w14:textId="01555832" w:rsidR="009A3866" w:rsidRDefault="009A386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_Toc45889944 \h </w:instrText>
      </w:r>
      <w:r>
        <w:fldChar w:fldCharType="separate"/>
      </w:r>
      <w:r>
        <w:t>14</w:t>
      </w:r>
      <w:r>
        <w:fldChar w:fldCharType="end"/>
      </w:r>
    </w:p>
    <w:p w14:paraId="4B988E56" w14:textId="568A14C7" w:rsidR="009A3866" w:rsidRDefault="009A3866">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fldLock="1"/>
      </w:r>
      <w:r>
        <w:instrText xml:space="preserve"> PAGEREF _Toc45889945 \h </w:instrText>
      </w:r>
      <w:r>
        <w:fldChar w:fldCharType="separate"/>
      </w:r>
      <w:r>
        <w:t>15</w:t>
      </w:r>
      <w:r>
        <w:fldChar w:fldCharType="end"/>
      </w:r>
    </w:p>
    <w:p w14:paraId="369969B6" w14:textId="412F6396" w:rsidR="009A3866" w:rsidRDefault="009A3866">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_Toc45889946 \h </w:instrText>
      </w:r>
      <w:r>
        <w:fldChar w:fldCharType="separate"/>
      </w:r>
      <w:r>
        <w:t>15</w:t>
      </w:r>
      <w:r>
        <w:fldChar w:fldCharType="end"/>
      </w:r>
    </w:p>
    <w:p w14:paraId="3679373F" w14:textId="284750A7" w:rsidR="009A3866" w:rsidRDefault="009A3866">
      <w:pPr>
        <w:pStyle w:val="TOC3"/>
        <w:rPr>
          <w:rFonts w:asciiTheme="minorHAnsi" w:eastAsiaTheme="minorEastAsia" w:hAnsiTheme="minorHAnsi" w:cstheme="minorBidi"/>
          <w:sz w:val="22"/>
          <w:szCs w:val="22"/>
          <w:lang w:eastAsia="en-GB"/>
        </w:rPr>
      </w:pPr>
      <w:r w:rsidRPr="009A3866">
        <w:t>5.2B.2</w:t>
      </w:r>
      <w:r>
        <w:rPr>
          <w:rFonts w:asciiTheme="minorHAnsi" w:eastAsiaTheme="minorEastAsia" w:hAnsiTheme="minorHAnsi" w:cstheme="minorBidi"/>
          <w:sz w:val="22"/>
          <w:szCs w:val="22"/>
          <w:lang w:eastAsia="en-GB"/>
        </w:rPr>
        <w:tab/>
      </w:r>
      <w:r w:rsidRPr="009A3866">
        <w:t>Void</w:t>
      </w:r>
      <w:r>
        <w:tab/>
      </w:r>
      <w:r>
        <w:fldChar w:fldCharType="begin" w:fldLock="1"/>
      </w:r>
      <w:r>
        <w:instrText xml:space="preserve"> PAGEREF _Toc45889947 \h </w:instrText>
      </w:r>
      <w:r>
        <w:fldChar w:fldCharType="separate"/>
      </w:r>
      <w:r>
        <w:t>15</w:t>
      </w:r>
      <w:r>
        <w:fldChar w:fldCharType="end"/>
      </w:r>
    </w:p>
    <w:p w14:paraId="63493457" w14:textId="06B9010D" w:rsidR="009A3866" w:rsidRDefault="009A3866">
      <w:pPr>
        <w:pStyle w:val="TOC3"/>
        <w:rPr>
          <w:rFonts w:asciiTheme="minorHAnsi" w:eastAsiaTheme="minorEastAsia" w:hAnsiTheme="minorHAnsi" w:cstheme="minorBidi"/>
          <w:sz w:val="22"/>
          <w:szCs w:val="22"/>
          <w:lang w:eastAsia="en-GB"/>
        </w:rPr>
      </w:pPr>
      <w:r w:rsidRPr="009A3866">
        <w:t>5.2B.3</w:t>
      </w:r>
      <w:r>
        <w:rPr>
          <w:rFonts w:asciiTheme="minorHAnsi" w:eastAsiaTheme="minorEastAsia" w:hAnsiTheme="minorHAnsi" w:cstheme="minorBidi"/>
          <w:sz w:val="22"/>
          <w:szCs w:val="22"/>
          <w:lang w:eastAsia="en-GB"/>
        </w:rPr>
        <w:tab/>
      </w:r>
      <w:r w:rsidRPr="009A3866">
        <w:t>Void</w:t>
      </w:r>
      <w:r>
        <w:tab/>
      </w:r>
      <w:r>
        <w:fldChar w:fldCharType="begin" w:fldLock="1"/>
      </w:r>
      <w:r>
        <w:instrText xml:space="preserve"> PAGEREF _Toc45889948 \h </w:instrText>
      </w:r>
      <w:r>
        <w:fldChar w:fldCharType="separate"/>
      </w:r>
      <w:r>
        <w:t>15</w:t>
      </w:r>
      <w:r>
        <w:fldChar w:fldCharType="end"/>
      </w:r>
    </w:p>
    <w:p w14:paraId="0A69E040" w14:textId="5F175E6D" w:rsidR="009A3866" w:rsidRPr="009A3866" w:rsidRDefault="009A3866">
      <w:pPr>
        <w:pStyle w:val="TOC3"/>
        <w:rPr>
          <w:rFonts w:asciiTheme="minorHAnsi" w:eastAsiaTheme="minorEastAsia" w:hAnsiTheme="minorHAnsi" w:cstheme="minorBidi"/>
          <w:sz w:val="22"/>
          <w:szCs w:val="22"/>
          <w:lang w:val="fi-FI" w:eastAsia="en-GB"/>
        </w:rPr>
      </w:pPr>
      <w:r w:rsidRPr="00817F9C">
        <w:rPr>
          <w:lang w:val="fi-FI"/>
        </w:rPr>
        <w:t>5.2B.4</w:t>
      </w:r>
      <w:r w:rsidRPr="009A3866">
        <w:rPr>
          <w:rFonts w:asciiTheme="minorHAnsi" w:eastAsiaTheme="minorEastAsia" w:hAnsiTheme="minorHAnsi" w:cstheme="minorBidi"/>
          <w:sz w:val="22"/>
          <w:szCs w:val="22"/>
          <w:lang w:val="fi-FI" w:eastAsia="en-GB"/>
        </w:rPr>
        <w:tab/>
      </w:r>
      <w:r w:rsidRPr="00817F9C">
        <w:rPr>
          <w:lang w:val="fi-FI"/>
        </w:rPr>
        <w:t>Void</w:t>
      </w:r>
      <w:r w:rsidRPr="009A3866">
        <w:rPr>
          <w:lang w:val="fi-FI"/>
        </w:rPr>
        <w:tab/>
      </w:r>
      <w:r>
        <w:fldChar w:fldCharType="begin" w:fldLock="1"/>
      </w:r>
      <w:r w:rsidRPr="009A3866">
        <w:rPr>
          <w:lang w:val="fi-FI"/>
        </w:rPr>
        <w:instrText xml:space="preserve"> PAGEREF _Toc45889949 \h </w:instrText>
      </w:r>
      <w:r>
        <w:fldChar w:fldCharType="separate"/>
      </w:r>
      <w:r w:rsidRPr="009A3866">
        <w:rPr>
          <w:lang w:val="fi-FI"/>
        </w:rPr>
        <w:t>15</w:t>
      </w:r>
      <w:r>
        <w:fldChar w:fldCharType="end"/>
      </w:r>
    </w:p>
    <w:p w14:paraId="1ACCA748" w14:textId="2B6FE6B3" w:rsidR="009A3866" w:rsidRPr="009A3866" w:rsidRDefault="009A3866">
      <w:pPr>
        <w:pStyle w:val="TOC3"/>
        <w:rPr>
          <w:rFonts w:asciiTheme="minorHAnsi" w:eastAsiaTheme="minorEastAsia" w:hAnsiTheme="minorHAnsi" w:cstheme="minorBidi"/>
          <w:sz w:val="22"/>
          <w:szCs w:val="22"/>
          <w:lang w:val="fi-FI" w:eastAsia="en-GB"/>
        </w:rPr>
      </w:pPr>
      <w:r w:rsidRPr="00817F9C">
        <w:rPr>
          <w:lang w:val="fi-FI"/>
        </w:rPr>
        <w:t>5.2B.5</w:t>
      </w:r>
      <w:r w:rsidRPr="009A3866">
        <w:rPr>
          <w:rFonts w:asciiTheme="minorHAnsi" w:eastAsiaTheme="minorEastAsia" w:hAnsiTheme="minorHAnsi" w:cstheme="minorBidi"/>
          <w:sz w:val="22"/>
          <w:szCs w:val="22"/>
          <w:lang w:val="fi-FI" w:eastAsia="en-GB"/>
        </w:rPr>
        <w:tab/>
      </w:r>
      <w:r w:rsidRPr="00817F9C">
        <w:rPr>
          <w:lang w:val="fi-FI"/>
        </w:rPr>
        <w:t>Void</w:t>
      </w:r>
      <w:r w:rsidRPr="009A3866">
        <w:rPr>
          <w:lang w:val="fi-FI"/>
        </w:rPr>
        <w:tab/>
      </w:r>
      <w:r>
        <w:fldChar w:fldCharType="begin" w:fldLock="1"/>
      </w:r>
      <w:r w:rsidRPr="009A3866">
        <w:rPr>
          <w:lang w:val="fi-FI"/>
        </w:rPr>
        <w:instrText xml:space="preserve"> PAGEREF _Toc45889950 \h </w:instrText>
      </w:r>
      <w:r>
        <w:fldChar w:fldCharType="separate"/>
      </w:r>
      <w:r w:rsidRPr="009A3866">
        <w:rPr>
          <w:lang w:val="fi-FI"/>
        </w:rPr>
        <w:t>15</w:t>
      </w:r>
      <w:r>
        <w:fldChar w:fldCharType="end"/>
      </w:r>
    </w:p>
    <w:p w14:paraId="383A3931" w14:textId="53101E90" w:rsidR="009A3866" w:rsidRPr="009A3866" w:rsidRDefault="009A3866">
      <w:pPr>
        <w:pStyle w:val="TOC3"/>
        <w:rPr>
          <w:rFonts w:asciiTheme="minorHAnsi" w:eastAsiaTheme="minorEastAsia" w:hAnsiTheme="minorHAnsi" w:cstheme="minorBidi"/>
          <w:sz w:val="22"/>
          <w:szCs w:val="22"/>
          <w:lang w:val="fi-FI" w:eastAsia="en-GB"/>
        </w:rPr>
      </w:pPr>
      <w:r w:rsidRPr="00817F9C">
        <w:rPr>
          <w:lang w:val="fi-FI"/>
        </w:rPr>
        <w:t>5.2B.6</w:t>
      </w:r>
      <w:r w:rsidRPr="009A3866">
        <w:rPr>
          <w:rFonts w:asciiTheme="minorHAnsi" w:eastAsiaTheme="minorEastAsia" w:hAnsiTheme="minorHAnsi" w:cstheme="minorBidi"/>
          <w:sz w:val="22"/>
          <w:szCs w:val="22"/>
          <w:lang w:val="fi-FI" w:eastAsia="en-GB"/>
        </w:rPr>
        <w:tab/>
      </w:r>
      <w:r w:rsidRPr="00817F9C">
        <w:rPr>
          <w:lang w:val="fi-FI"/>
        </w:rPr>
        <w:t>Void</w:t>
      </w:r>
      <w:r w:rsidRPr="009A3866">
        <w:rPr>
          <w:lang w:val="fi-FI"/>
        </w:rPr>
        <w:tab/>
      </w:r>
      <w:r>
        <w:fldChar w:fldCharType="begin" w:fldLock="1"/>
      </w:r>
      <w:r w:rsidRPr="009A3866">
        <w:rPr>
          <w:lang w:val="fi-FI"/>
        </w:rPr>
        <w:instrText xml:space="preserve"> PAGEREF _Toc45889951 \h </w:instrText>
      </w:r>
      <w:r>
        <w:fldChar w:fldCharType="separate"/>
      </w:r>
      <w:r w:rsidRPr="009A3866">
        <w:rPr>
          <w:lang w:val="fi-FI"/>
        </w:rPr>
        <w:t>15</w:t>
      </w:r>
      <w:r>
        <w:fldChar w:fldCharType="end"/>
      </w:r>
    </w:p>
    <w:p w14:paraId="2CB0E3F2" w14:textId="1EDFEDEE" w:rsidR="009A3866" w:rsidRDefault="009A3866">
      <w:pPr>
        <w:pStyle w:val="TOC3"/>
        <w:rPr>
          <w:rFonts w:asciiTheme="minorHAnsi" w:eastAsiaTheme="minorEastAsia" w:hAnsiTheme="minorHAnsi" w:cstheme="minorBidi"/>
          <w:sz w:val="22"/>
          <w:szCs w:val="22"/>
          <w:lang w:eastAsia="en-GB"/>
        </w:rPr>
      </w:pPr>
      <w:r w:rsidRPr="009A3866">
        <w:t>5.2B.</w:t>
      </w:r>
      <w:r w:rsidRPr="009A3866">
        <w:rPr>
          <w:lang w:eastAsia="zh-CN"/>
        </w:rPr>
        <w:t>7</w:t>
      </w:r>
      <w:r>
        <w:rPr>
          <w:rFonts w:asciiTheme="minorHAnsi" w:eastAsiaTheme="minorEastAsia" w:hAnsiTheme="minorHAnsi" w:cstheme="minorBidi"/>
          <w:sz w:val="22"/>
          <w:szCs w:val="22"/>
          <w:lang w:eastAsia="en-GB"/>
        </w:rPr>
        <w:tab/>
      </w:r>
      <w:r w:rsidRPr="009A3866">
        <w:t>Void</w:t>
      </w:r>
      <w:r>
        <w:tab/>
      </w:r>
      <w:r>
        <w:fldChar w:fldCharType="begin" w:fldLock="1"/>
      </w:r>
      <w:r>
        <w:instrText xml:space="preserve"> PAGEREF _Toc45889952 \h </w:instrText>
      </w:r>
      <w:r>
        <w:fldChar w:fldCharType="separate"/>
      </w:r>
      <w:r>
        <w:t>15</w:t>
      </w:r>
      <w:r>
        <w:fldChar w:fldCharType="end"/>
      </w:r>
    </w:p>
    <w:p w14:paraId="192577E9" w14:textId="0EA70361" w:rsidR="009A3866" w:rsidRDefault="009A386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fldLock="1"/>
      </w:r>
      <w:r>
        <w:instrText xml:space="preserve"> PAGEREF _Toc45889953 \h </w:instrText>
      </w:r>
      <w:r>
        <w:fldChar w:fldCharType="separate"/>
      </w:r>
      <w:r>
        <w:t>15</w:t>
      </w:r>
      <w:r>
        <w:fldChar w:fldCharType="end"/>
      </w:r>
    </w:p>
    <w:p w14:paraId="4D75D393" w14:textId="1B0EB9D4" w:rsidR="009A3866" w:rsidRDefault="009A3866">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fldLock="1"/>
      </w:r>
      <w:r>
        <w:instrText xml:space="preserve"> PAGEREF _Toc45889954 \h </w:instrText>
      </w:r>
      <w:r>
        <w:fldChar w:fldCharType="separate"/>
      </w:r>
      <w:r>
        <w:t>15</w:t>
      </w:r>
      <w:r>
        <w:fldChar w:fldCharType="end"/>
      </w:r>
    </w:p>
    <w:p w14:paraId="3C429581" w14:textId="73476215" w:rsidR="009A3866" w:rsidRDefault="009A3866">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_Toc45889955 \h </w:instrText>
      </w:r>
      <w:r>
        <w:fldChar w:fldCharType="separate"/>
      </w:r>
      <w:r>
        <w:t>15</w:t>
      </w:r>
      <w:r>
        <w:fldChar w:fldCharType="end"/>
      </w:r>
    </w:p>
    <w:p w14:paraId="616E4D4E" w14:textId="4D720333" w:rsidR="009A3866" w:rsidRPr="009A3866" w:rsidRDefault="009A3866">
      <w:pPr>
        <w:pStyle w:val="TOC2"/>
        <w:rPr>
          <w:rFonts w:asciiTheme="minorHAnsi" w:eastAsiaTheme="minorEastAsia" w:hAnsiTheme="minorHAnsi" w:cstheme="minorBidi"/>
          <w:sz w:val="22"/>
          <w:szCs w:val="22"/>
          <w:lang w:val="sv-FI" w:eastAsia="en-GB"/>
        </w:rPr>
      </w:pPr>
      <w:r w:rsidRPr="009A3866">
        <w:rPr>
          <w:lang w:val="sv-FI"/>
        </w:rPr>
        <w:t>5.3B</w:t>
      </w:r>
      <w:r w:rsidRPr="009A3866">
        <w:rPr>
          <w:rFonts w:asciiTheme="minorHAnsi" w:eastAsiaTheme="minorEastAsia" w:hAnsiTheme="minorHAnsi" w:cstheme="minorBidi"/>
          <w:sz w:val="22"/>
          <w:szCs w:val="22"/>
          <w:lang w:val="sv-FI" w:eastAsia="en-GB"/>
        </w:rPr>
        <w:tab/>
      </w:r>
      <w:r w:rsidRPr="009A3866">
        <w:rPr>
          <w:lang w:val="sv-FI"/>
        </w:rPr>
        <w:t>UE Channel bandwidth for EN-DC</w:t>
      </w:r>
      <w:r w:rsidRPr="009A3866">
        <w:rPr>
          <w:lang w:val="sv-FI"/>
        </w:rPr>
        <w:tab/>
      </w:r>
      <w:r>
        <w:fldChar w:fldCharType="begin" w:fldLock="1"/>
      </w:r>
      <w:r w:rsidRPr="009A3866">
        <w:rPr>
          <w:lang w:val="sv-FI"/>
        </w:rPr>
        <w:instrText xml:space="preserve"> PAGEREF _Toc45889956 \h </w:instrText>
      </w:r>
      <w:r>
        <w:fldChar w:fldCharType="separate"/>
      </w:r>
      <w:r w:rsidRPr="009A3866">
        <w:rPr>
          <w:lang w:val="sv-FI"/>
        </w:rPr>
        <w:t>15</w:t>
      </w:r>
      <w:r>
        <w:fldChar w:fldCharType="end"/>
      </w:r>
    </w:p>
    <w:p w14:paraId="5F988233" w14:textId="09E1F179" w:rsidR="009A3866" w:rsidRPr="009A3866" w:rsidRDefault="009A3866">
      <w:pPr>
        <w:pStyle w:val="TOC3"/>
        <w:rPr>
          <w:rFonts w:asciiTheme="minorHAnsi" w:eastAsiaTheme="minorEastAsia" w:hAnsiTheme="minorHAnsi" w:cstheme="minorBidi"/>
          <w:sz w:val="22"/>
          <w:szCs w:val="22"/>
          <w:lang w:val="sv-FI" w:eastAsia="en-GB"/>
        </w:rPr>
      </w:pPr>
      <w:r w:rsidRPr="00817F9C">
        <w:rPr>
          <w:lang w:val="sv-FI"/>
        </w:rPr>
        <w:t>5.3B.1</w:t>
      </w:r>
      <w:r w:rsidRPr="009A3866">
        <w:rPr>
          <w:rFonts w:asciiTheme="minorHAnsi" w:eastAsiaTheme="minorEastAsia" w:hAnsiTheme="minorHAnsi" w:cstheme="minorBidi"/>
          <w:sz w:val="22"/>
          <w:szCs w:val="22"/>
          <w:lang w:val="sv-FI" w:eastAsia="en-GB"/>
        </w:rPr>
        <w:tab/>
      </w:r>
      <w:r w:rsidRPr="00817F9C">
        <w:rPr>
          <w:lang w:val="sv-FI"/>
        </w:rPr>
        <w:t>Intra-band EN-DC in FR1</w:t>
      </w:r>
      <w:r w:rsidRPr="009A3866">
        <w:rPr>
          <w:lang w:val="sv-FI"/>
        </w:rPr>
        <w:tab/>
      </w:r>
      <w:r>
        <w:fldChar w:fldCharType="begin" w:fldLock="1"/>
      </w:r>
      <w:r w:rsidRPr="009A3866">
        <w:rPr>
          <w:lang w:val="sv-FI"/>
        </w:rPr>
        <w:instrText xml:space="preserve"> PAGEREF _Toc45889957 \h </w:instrText>
      </w:r>
      <w:r>
        <w:fldChar w:fldCharType="separate"/>
      </w:r>
      <w:r w:rsidRPr="009A3866">
        <w:rPr>
          <w:lang w:val="sv-FI"/>
        </w:rPr>
        <w:t>16</w:t>
      </w:r>
      <w:r>
        <w:fldChar w:fldCharType="end"/>
      </w:r>
    </w:p>
    <w:p w14:paraId="78C7C8B3" w14:textId="76A7B2E3" w:rsidR="009A3866" w:rsidRDefault="009A3866">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_Toc45889958 \h </w:instrText>
      </w:r>
      <w:r>
        <w:fldChar w:fldCharType="separate"/>
      </w:r>
      <w:r>
        <w:t>16</w:t>
      </w:r>
      <w:r>
        <w:fldChar w:fldCharType="end"/>
      </w:r>
    </w:p>
    <w:p w14:paraId="236B63A1" w14:textId="02517C42" w:rsidR="009A3866" w:rsidRDefault="009A3866">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fldLock="1"/>
      </w:r>
      <w:r>
        <w:instrText xml:space="preserve"> PAGEREF _Toc45889959 \h </w:instrText>
      </w:r>
      <w:r>
        <w:fldChar w:fldCharType="separate"/>
      </w:r>
      <w:r>
        <w:t>16</w:t>
      </w:r>
      <w:r>
        <w:fldChar w:fldCharType="end"/>
      </w:r>
    </w:p>
    <w:p w14:paraId="69D9E0D7" w14:textId="516EE627" w:rsidR="009A3866" w:rsidRDefault="009A3866">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fldLock="1"/>
      </w:r>
      <w:r>
        <w:instrText xml:space="preserve"> PAGEREF _Toc45889960 \h </w:instrText>
      </w:r>
      <w:r>
        <w:fldChar w:fldCharType="separate"/>
      </w:r>
      <w:r>
        <w:t>17</w:t>
      </w:r>
      <w:r>
        <w:fldChar w:fldCharType="end"/>
      </w:r>
    </w:p>
    <w:p w14:paraId="669391A3" w14:textId="4BBD460C" w:rsidR="009A3866" w:rsidRDefault="009A386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_Toc45889961 \h </w:instrText>
      </w:r>
      <w:r>
        <w:fldChar w:fldCharType="separate"/>
      </w:r>
      <w:r>
        <w:t>18</w:t>
      </w:r>
      <w:r>
        <w:fldChar w:fldCharType="end"/>
      </w:r>
    </w:p>
    <w:p w14:paraId="46470BE2" w14:textId="538156D9" w:rsidR="009A3866" w:rsidRDefault="009A3866">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fldLock="1"/>
      </w:r>
      <w:r>
        <w:instrText xml:space="preserve"> PAGEREF _Toc45889962 \h </w:instrText>
      </w:r>
      <w:r>
        <w:fldChar w:fldCharType="separate"/>
      </w:r>
      <w:r>
        <w:t>18</w:t>
      </w:r>
      <w:r>
        <w:fldChar w:fldCharType="end"/>
      </w:r>
    </w:p>
    <w:p w14:paraId="2E9FA5A2" w14:textId="4E48417A" w:rsidR="009A3866" w:rsidRDefault="009A3866">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fldLock="1"/>
      </w:r>
      <w:r>
        <w:instrText xml:space="preserve"> PAGEREF _Toc45889963 \h </w:instrText>
      </w:r>
      <w:r>
        <w:fldChar w:fldCharType="separate"/>
      </w:r>
      <w:r>
        <w:t>18</w:t>
      </w:r>
      <w:r>
        <w:fldChar w:fldCharType="end"/>
      </w:r>
    </w:p>
    <w:p w14:paraId="3DA20B19" w14:textId="250A51BC" w:rsidR="009A3866" w:rsidRDefault="009A3866">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fldLock="1"/>
      </w:r>
      <w:r>
        <w:instrText xml:space="preserve"> PAGEREF _Toc45889964 \h </w:instrText>
      </w:r>
      <w:r>
        <w:fldChar w:fldCharType="separate"/>
      </w:r>
      <w:r>
        <w:t>18</w:t>
      </w:r>
      <w:r>
        <w:fldChar w:fldCharType="end"/>
      </w:r>
    </w:p>
    <w:p w14:paraId="0C90905B" w14:textId="49DE6092" w:rsidR="009A3866" w:rsidRDefault="009A386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fldLock="1"/>
      </w:r>
      <w:r>
        <w:instrText xml:space="preserve"> PAGEREF _Toc45889965 \h </w:instrText>
      </w:r>
      <w:r>
        <w:fldChar w:fldCharType="separate"/>
      </w:r>
      <w:r>
        <w:t>19</w:t>
      </w:r>
      <w:r>
        <w:fldChar w:fldCharType="end"/>
      </w:r>
    </w:p>
    <w:p w14:paraId="20FEB778" w14:textId="0E4AFED2" w:rsidR="009A3866" w:rsidRDefault="009A386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fldLock="1"/>
      </w:r>
      <w:r>
        <w:instrText xml:space="preserve"> PAGEREF _Toc45889966 \h </w:instrText>
      </w:r>
      <w:r>
        <w:fldChar w:fldCharType="separate"/>
      </w:r>
      <w:r>
        <w:t>19</w:t>
      </w:r>
      <w:r>
        <w:fldChar w:fldCharType="end"/>
      </w:r>
    </w:p>
    <w:p w14:paraId="66D14A36" w14:textId="6D28E30A" w:rsidR="009A3866" w:rsidRDefault="009A3866">
      <w:pPr>
        <w:pStyle w:val="TOC4"/>
        <w:rPr>
          <w:rFonts w:asciiTheme="minorHAnsi" w:eastAsiaTheme="minorEastAsia" w:hAnsiTheme="minorHAnsi" w:cstheme="minorBidi"/>
          <w:sz w:val="22"/>
          <w:szCs w:val="22"/>
          <w:lang w:eastAsia="en-GB"/>
        </w:rPr>
      </w:pPr>
      <w:r>
        <w:t>5.5</w:t>
      </w:r>
      <w:r w:rsidRPr="00817F9C">
        <w:rPr>
          <w:lang w:val="en-US" w:eastAsia="zh-CN"/>
        </w:rPr>
        <w:t>A</w:t>
      </w:r>
      <w:r>
        <w:t>.1</w:t>
      </w:r>
      <w:r>
        <w:rPr>
          <w:rFonts w:asciiTheme="minorHAnsi" w:eastAsiaTheme="minorEastAsia" w:hAnsiTheme="minorHAnsi" w:cstheme="minorBidi"/>
          <w:sz w:val="22"/>
          <w:szCs w:val="22"/>
          <w:lang w:eastAsia="en-GB"/>
        </w:rPr>
        <w:tab/>
      </w:r>
      <w:r>
        <w:t xml:space="preserve">Inter-band </w:t>
      </w:r>
      <w:r w:rsidRPr="00817F9C">
        <w:rPr>
          <w:lang w:val="en-US" w:eastAsia="zh-CN"/>
        </w:rPr>
        <w:t>CA</w:t>
      </w:r>
      <w:r>
        <w:t xml:space="preserve"> configurations </w:t>
      </w:r>
      <w:r w:rsidRPr="00817F9C">
        <w:rPr>
          <w:lang w:val="en-US" w:eastAsia="zh-CN"/>
        </w:rPr>
        <w:t>between FR1 and FR2</w:t>
      </w:r>
      <w:r>
        <w:tab/>
      </w:r>
      <w:r>
        <w:fldChar w:fldCharType="begin" w:fldLock="1"/>
      </w:r>
      <w:r>
        <w:instrText xml:space="preserve"> PAGEREF _Toc45889967 \h </w:instrText>
      </w:r>
      <w:r>
        <w:fldChar w:fldCharType="separate"/>
      </w:r>
      <w:r>
        <w:t>19</w:t>
      </w:r>
      <w:r>
        <w:fldChar w:fldCharType="end"/>
      </w:r>
    </w:p>
    <w:p w14:paraId="0618EEBC" w14:textId="0C1FAEDC" w:rsidR="009A3866" w:rsidRDefault="009A3866">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fldLock="1"/>
      </w:r>
      <w:r>
        <w:instrText xml:space="preserve"> PAGEREF _Toc45889968 \h </w:instrText>
      </w:r>
      <w:r>
        <w:fldChar w:fldCharType="separate"/>
      </w:r>
      <w:r>
        <w:t>22</w:t>
      </w:r>
      <w:r>
        <w:fldChar w:fldCharType="end"/>
      </w:r>
    </w:p>
    <w:p w14:paraId="058B521B" w14:textId="6EA40E1E" w:rsidR="009A3866" w:rsidRDefault="009A3866">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_Toc45889969 \h </w:instrText>
      </w:r>
      <w:r>
        <w:fldChar w:fldCharType="separate"/>
      </w:r>
      <w:r>
        <w:t>22</w:t>
      </w:r>
      <w:r>
        <w:fldChar w:fldCharType="end"/>
      </w:r>
    </w:p>
    <w:p w14:paraId="4CD984F0" w14:textId="2A8B57C7" w:rsidR="009A3866" w:rsidRDefault="009A3866">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_Toc45889970 \h </w:instrText>
      </w:r>
      <w:r>
        <w:fldChar w:fldCharType="separate"/>
      </w:r>
      <w:r>
        <w:t>22</w:t>
      </w:r>
      <w:r>
        <w:fldChar w:fldCharType="end"/>
      </w:r>
    </w:p>
    <w:p w14:paraId="4FCDCEB1" w14:textId="6FDC4D6E" w:rsidR="009A3866" w:rsidRDefault="009A3866">
      <w:pPr>
        <w:pStyle w:val="TOC3"/>
        <w:rPr>
          <w:rFonts w:asciiTheme="minorHAnsi" w:eastAsiaTheme="minorEastAsia" w:hAnsiTheme="minorHAnsi" w:cstheme="minorBidi"/>
          <w:sz w:val="22"/>
          <w:szCs w:val="22"/>
          <w:lang w:eastAsia="en-GB"/>
        </w:rPr>
      </w:pPr>
      <w:r>
        <w:t>5.5B.3</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_Toc45889971 \h </w:instrText>
      </w:r>
      <w:r>
        <w:fldChar w:fldCharType="separate"/>
      </w:r>
      <w:r>
        <w:t>23</w:t>
      </w:r>
      <w:r>
        <w:fldChar w:fldCharType="end"/>
      </w:r>
    </w:p>
    <w:p w14:paraId="257F3E89" w14:textId="51821204" w:rsidR="009A3866" w:rsidRDefault="009A3866">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_Toc45889972 \h </w:instrText>
      </w:r>
      <w:r>
        <w:fldChar w:fldCharType="separate"/>
      </w:r>
      <w:r>
        <w:t>23</w:t>
      </w:r>
      <w:r>
        <w:fldChar w:fldCharType="end"/>
      </w:r>
    </w:p>
    <w:p w14:paraId="1D8EC645" w14:textId="2C27A0A9" w:rsidR="009A3866" w:rsidRDefault="009A3866">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fldLock="1"/>
      </w:r>
      <w:r>
        <w:instrText xml:space="preserve"> PAGEREF _Toc45889973 \h </w:instrText>
      </w:r>
      <w:r>
        <w:fldChar w:fldCharType="separate"/>
      </w:r>
      <w:r>
        <w:t>23</w:t>
      </w:r>
      <w:r>
        <w:fldChar w:fldCharType="end"/>
      </w:r>
    </w:p>
    <w:p w14:paraId="0958F6E6" w14:textId="44E0F862" w:rsidR="009A3866" w:rsidRDefault="009A3866">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fldLock="1"/>
      </w:r>
      <w:r>
        <w:instrText xml:space="preserve"> PAGEREF _Toc45889974 \h </w:instrText>
      </w:r>
      <w:r>
        <w:fldChar w:fldCharType="separate"/>
      </w:r>
      <w:r>
        <w:t>26</w:t>
      </w:r>
      <w:r>
        <w:fldChar w:fldCharType="end"/>
      </w:r>
    </w:p>
    <w:p w14:paraId="35048104" w14:textId="0E5D0178" w:rsidR="009A3866" w:rsidRDefault="009A3866">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fldLock="1"/>
      </w:r>
      <w:r>
        <w:instrText xml:space="preserve"> PAGEREF _Toc45889975 \h </w:instrText>
      </w:r>
      <w:r>
        <w:fldChar w:fldCharType="separate"/>
      </w:r>
      <w:r>
        <w:t>30</w:t>
      </w:r>
      <w:r>
        <w:fldChar w:fldCharType="end"/>
      </w:r>
    </w:p>
    <w:p w14:paraId="08D6376B" w14:textId="162B2155" w:rsidR="009A3866" w:rsidRDefault="009A3866">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fldLock="1"/>
      </w:r>
      <w:r>
        <w:instrText xml:space="preserve"> PAGEREF _Toc45889976 \h </w:instrText>
      </w:r>
      <w:r>
        <w:fldChar w:fldCharType="separate"/>
      </w:r>
      <w:r>
        <w:t>34</w:t>
      </w:r>
      <w:r>
        <w:fldChar w:fldCharType="end"/>
      </w:r>
    </w:p>
    <w:p w14:paraId="1D18C9DB" w14:textId="02221CEE" w:rsidR="009A3866" w:rsidRDefault="009A3866">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fldLock="1"/>
      </w:r>
      <w:r>
        <w:instrText xml:space="preserve"> PAGEREF _Toc45889977 \h </w:instrText>
      </w:r>
      <w:r>
        <w:fldChar w:fldCharType="separate"/>
      </w:r>
      <w:r>
        <w:t>37</w:t>
      </w:r>
      <w:r>
        <w:fldChar w:fldCharType="end"/>
      </w:r>
    </w:p>
    <w:p w14:paraId="5B04A30F" w14:textId="7AC80B3B" w:rsidR="009A3866" w:rsidRDefault="009A3866">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_Toc45889978 \h </w:instrText>
      </w:r>
      <w:r>
        <w:fldChar w:fldCharType="separate"/>
      </w:r>
      <w:r>
        <w:t>37</w:t>
      </w:r>
      <w:r>
        <w:fldChar w:fldCharType="end"/>
      </w:r>
    </w:p>
    <w:p w14:paraId="5BF061BF" w14:textId="70535961" w:rsidR="009A3866" w:rsidRDefault="009A3866">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fldLock="1"/>
      </w:r>
      <w:r>
        <w:instrText xml:space="preserve"> PAGEREF _Toc45889979 \h </w:instrText>
      </w:r>
      <w:r>
        <w:fldChar w:fldCharType="separate"/>
      </w:r>
      <w:r>
        <w:t>37</w:t>
      </w:r>
      <w:r>
        <w:fldChar w:fldCharType="end"/>
      </w:r>
    </w:p>
    <w:p w14:paraId="2FE2BA6C" w14:textId="3295FE35" w:rsidR="009A3866" w:rsidRDefault="009A3866">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_Toc45889980 \h </w:instrText>
      </w:r>
      <w:r>
        <w:fldChar w:fldCharType="separate"/>
      </w:r>
      <w:r>
        <w:t>37</w:t>
      </w:r>
      <w:r>
        <w:fldChar w:fldCharType="end"/>
      </w:r>
    </w:p>
    <w:p w14:paraId="28169980" w14:textId="5204A06F" w:rsidR="009A3866" w:rsidRDefault="009A3866">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fldLock="1"/>
      </w:r>
      <w:r>
        <w:instrText xml:space="preserve"> PAGEREF _Toc45889981 \h </w:instrText>
      </w:r>
      <w:r>
        <w:fldChar w:fldCharType="separate"/>
      </w:r>
      <w:r>
        <w:t>37</w:t>
      </w:r>
      <w:r>
        <w:fldChar w:fldCharType="end"/>
      </w:r>
    </w:p>
    <w:p w14:paraId="060B9C4B" w14:textId="6CC8EF4B" w:rsidR="009A3866" w:rsidRDefault="009A3866">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fldLock="1"/>
      </w:r>
      <w:r>
        <w:instrText xml:space="preserve"> PAGEREF _Toc45889982 \h </w:instrText>
      </w:r>
      <w:r>
        <w:fldChar w:fldCharType="separate"/>
      </w:r>
      <w:r>
        <w:t>41</w:t>
      </w:r>
      <w:r>
        <w:fldChar w:fldCharType="end"/>
      </w:r>
    </w:p>
    <w:p w14:paraId="0677A617" w14:textId="3CEF8260" w:rsidR="009A3866" w:rsidRDefault="009A3866">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fldLock="1"/>
      </w:r>
      <w:r>
        <w:instrText xml:space="preserve"> PAGEREF _Toc45889983 \h </w:instrText>
      </w:r>
      <w:r>
        <w:fldChar w:fldCharType="separate"/>
      </w:r>
      <w:r>
        <w:t>44</w:t>
      </w:r>
      <w:r>
        <w:fldChar w:fldCharType="end"/>
      </w:r>
    </w:p>
    <w:p w14:paraId="372B86B7" w14:textId="2FBA7D09" w:rsidR="009A3866" w:rsidRDefault="009A3866">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fldLock="1"/>
      </w:r>
      <w:r>
        <w:instrText xml:space="preserve"> PAGEREF _Toc45889984 \h </w:instrText>
      </w:r>
      <w:r>
        <w:fldChar w:fldCharType="separate"/>
      </w:r>
      <w:r>
        <w:t>46</w:t>
      </w:r>
      <w:r>
        <w:fldChar w:fldCharType="end"/>
      </w:r>
    </w:p>
    <w:p w14:paraId="1BDBE377" w14:textId="637C5B38" w:rsidR="009A3866" w:rsidRDefault="009A3866">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_Toc45889985 \h </w:instrText>
      </w:r>
      <w:r>
        <w:fldChar w:fldCharType="separate"/>
      </w:r>
      <w:r>
        <w:t>47</w:t>
      </w:r>
      <w:r>
        <w:fldChar w:fldCharType="end"/>
      </w:r>
    </w:p>
    <w:p w14:paraId="5DB1FC8F" w14:textId="07E11884" w:rsidR="009A3866" w:rsidRDefault="009A3866">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fldLock="1"/>
      </w:r>
      <w:r>
        <w:instrText xml:space="preserve"> PAGEREF _Toc45889986 \h </w:instrText>
      </w:r>
      <w:r>
        <w:fldChar w:fldCharType="separate"/>
      </w:r>
      <w:r>
        <w:t>47</w:t>
      </w:r>
      <w:r>
        <w:fldChar w:fldCharType="end"/>
      </w:r>
    </w:p>
    <w:p w14:paraId="1032D9DC" w14:textId="485E8AAC" w:rsidR="009A3866" w:rsidRDefault="009A3866">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_Toc45889987 \h </w:instrText>
      </w:r>
      <w:r>
        <w:fldChar w:fldCharType="separate"/>
      </w:r>
      <w:r>
        <w:t>47</w:t>
      </w:r>
      <w:r>
        <w:fldChar w:fldCharType="end"/>
      </w:r>
    </w:p>
    <w:p w14:paraId="09DC9395" w14:textId="7397DA43" w:rsidR="009A3866" w:rsidRDefault="009A3866">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fldLock="1"/>
      </w:r>
      <w:r>
        <w:instrText xml:space="preserve"> PAGEREF _Toc45889988 \h </w:instrText>
      </w:r>
      <w:r>
        <w:fldChar w:fldCharType="separate"/>
      </w:r>
      <w:r>
        <w:t>47</w:t>
      </w:r>
      <w:r>
        <w:fldChar w:fldCharType="end"/>
      </w:r>
    </w:p>
    <w:p w14:paraId="6E16799E" w14:textId="1B6F7F3D" w:rsidR="009A3866" w:rsidRDefault="009A3866">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fldLock="1"/>
      </w:r>
      <w:r>
        <w:instrText xml:space="preserve"> PAGEREF _Toc45889989 \h </w:instrText>
      </w:r>
      <w:r>
        <w:fldChar w:fldCharType="separate"/>
      </w:r>
      <w:r>
        <w:t>50</w:t>
      </w:r>
      <w:r>
        <w:fldChar w:fldCharType="end"/>
      </w:r>
    </w:p>
    <w:p w14:paraId="6F448EF8" w14:textId="34BE0D43" w:rsidR="009A3866" w:rsidRDefault="009A3866">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fldLock="1"/>
      </w:r>
      <w:r>
        <w:instrText xml:space="preserve"> PAGEREF _Toc45889990 \h </w:instrText>
      </w:r>
      <w:r>
        <w:fldChar w:fldCharType="separate"/>
      </w:r>
      <w:r>
        <w:t>51</w:t>
      </w:r>
      <w:r>
        <w:fldChar w:fldCharType="end"/>
      </w:r>
    </w:p>
    <w:p w14:paraId="342DA194" w14:textId="0F94AC0E" w:rsidR="009A3866" w:rsidRDefault="009A3866">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fldLock="1"/>
      </w:r>
      <w:r>
        <w:instrText xml:space="preserve"> PAGEREF _Toc45889991 \h </w:instrText>
      </w:r>
      <w:r>
        <w:fldChar w:fldCharType="separate"/>
      </w:r>
      <w:r>
        <w:t>52</w:t>
      </w:r>
      <w:r>
        <w:fldChar w:fldCharType="end"/>
      </w:r>
    </w:p>
    <w:p w14:paraId="559C6A61" w14:textId="69C6F0A5" w:rsidR="009A3866" w:rsidRDefault="009A3866">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_Toc45889992 \h </w:instrText>
      </w:r>
      <w:r>
        <w:fldChar w:fldCharType="separate"/>
      </w:r>
      <w:r>
        <w:t>52</w:t>
      </w:r>
      <w:r>
        <w:fldChar w:fldCharType="end"/>
      </w:r>
    </w:p>
    <w:p w14:paraId="6CA9ED3E" w14:textId="2910612C" w:rsidR="009A3866" w:rsidRDefault="009A3866">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fldLock="1"/>
      </w:r>
      <w:r>
        <w:instrText xml:space="preserve"> PAGEREF _Toc45889993 \h </w:instrText>
      </w:r>
      <w:r>
        <w:fldChar w:fldCharType="separate"/>
      </w:r>
      <w:r>
        <w:t>52</w:t>
      </w:r>
      <w:r>
        <w:fldChar w:fldCharType="end"/>
      </w:r>
    </w:p>
    <w:p w14:paraId="4DFF53D7" w14:textId="18D29FD1" w:rsidR="009A3866" w:rsidRDefault="009A386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_Toc45889994 \h </w:instrText>
      </w:r>
      <w:r>
        <w:fldChar w:fldCharType="separate"/>
      </w:r>
      <w:r>
        <w:t>53</w:t>
      </w:r>
      <w:r>
        <w:fldChar w:fldCharType="end"/>
      </w:r>
    </w:p>
    <w:p w14:paraId="574043BC" w14:textId="76FC0489" w:rsidR="009A3866" w:rsidRDefault="009A386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_Toc45889995 \h </w:instrText>
      </w:r>
      <w:r>
        <w:fldChar w:fldCharType="separate"/>
      </w:r>
      <w:r>
        <w:t>53</w:t>
      </w:r>
      <w:r>
        <w:fldChar w:fldCharType="end"/>
      </w:r>
    </w:p>
    <w:p w14:paraId="57735AF6" w14:textId="57AF2630" w:rsidR="009A3866" w:rsidRDefault="009A386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_Toc45889996 \h </w:instrText>
      </w:r>
      <w:r>
        <w:fldChar w:fldCharType="separate"/>
      </w:r>
      <w:r>
        <w:t>53</w:t>
      </w:r>
      <w:r>
        <w:fldChar w:fldCharType="end"/>
      </w:r>
    </w:p>
    <w:p w14:paraId="7F757D22" w14:textId="40BCF949" w:rsidR="009A3866" w:rsidRDefault="009A3866">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fldLock="1"/>
      </w:r>
      <w:r>
        <w:instrText xml:space="preserve"> PAGEREF _Toc45889997 \h </w:instrText>
      </w:r>
      <w:r>
        <w:fldChar w:fldCharType="separate"/>
      </w:r>
      <w:r>
        <w:t>53</w:t>
      </w:r>
      <w:r>
        <w:fldChar w:fldCharType="end"/>
      </w:r>
    </w:p>
    <w:p w14:paraId="594E8586" w14:textId="1793003D" w:rsidR="009A3866" w:rsidRDefault="009A3866">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fldLock="1"/>
      </w:r>
      <w:r>
        <w:instrText xml:space="preserve"> PAGEREF _Toc45889998 \h </w:instrText>
      </w:r>
      <w:r>
        <w:fldChar w:fldCharType="separate"/>
      </w:r>
      <w:r>
        <w:t>53</w:t>
      </w:r>
      <w:r>
        <w:fldChar w:fldCharType="end"/>
      </w:r>
    </w:p>
    <w:p w14:paraId="34654F68" w14:textId="680CFE83" w:rsidR="009A3866" w:rsidRDefault="009A3866">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_Toc45889999 \h </w:instrText>
      </w:r>
      <w:r>
        <w:fldChar w:fldCharType="separate"/>
      </w:r>
      <w:r>
        <w:t>53</w:t>
      </w:r>
      <w:r>
        <w:fldChar w:fldCharType="end"/>
      </w:r>
    </w:p>
    <w:p w14:paraId="2DA40793" w14:textId="29452EEF" w:rsidR="009A3866" w:rsidRDefault="009A3866">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fldLock="1"/>
      </w:r>
      <w:r>
        <w:instrText xml:space="preserve"> PAGEREF _Toc45890000 \h </w:instrText>
      </w:r>
      <w:r>
        <w:fldChar w:fldCharType="separate"/>
      </w:r>
      <w:r>
        <w:t>53</w:t>
      </w:r>
      <w:r>
        <w:fldChar w:fldCharType="end"/>
      </w:r>
    </w:p>
    <w:p w14:paraId="08C34E20" w14:textId="61A3AEA5" w:rsidR="009A3866" w:rsidRDefault="009A3866">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_Toc45890001 \h </w:instrText>
      </w:r>
      <w:r>
        <w:fldChar w:fldCharType="separate"/>
      </w:r>
      <w:r>
        <w:t>53</w:t>
      </w:r>
      <w:r>
        <w:fldChar w:fldCharType="end"/>
      </w:r>
    </w:p>
    <w:p w14:paraId="4798CC2F" w14:textId="69F27B50" w:rsidR="009A3866" w:rsidRDefault="009A3866">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fldLock="1"/>
      </w:r>
      <w:r>
        <w:instrText xml:space="preserve"> PAGEREF _Toc45890002 \h </w:instrText>
      </w:r>
      <w:r>
        <w:fldChar w:fldCharType="separate"/>
      </w:r>
      <w:r>
        <w:t>53</w:t>
      </w:r>
      <w:r>
        <w:fldChar w:fldCharType="end"/>
      </w:r>
    </w:p>
    <w:p w14:paraId="4BDE0782" w14:textId="3850573F" w:rsidR="009A3866" w:rsidRDefault="009A3866">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fldLock="1"/>
      </w:r>
      <w:r>
        <w:instrText xml:space="preserve"> PAGEREF _Toc45890003 \h </w:instrText>
      </w:r>
      <w:r>
        <w:fldChar w:fldCharType="separate"/>
      </w:r>
      <w:r>
        <w:t>54</w:t>
      </w:r>
      <w:r>
        <w:fldChar w:fldCharType="end"/>
      </w:r>
    </w:p>
    <w:p w14:paraId="1FD2D74D" w14:textId="3A9891ED" w:rsidR="009A3866" w:rsidRDefault="009A3866">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_Toc45890004 \h </w:instrText>
      </w:r>
      <w:r>
        <w:fldChar w:fldCharType="separate"/>
      </w:r>
      <w:r>
        <w:t>54</w:t>
      </w:r>
      <w:r>
        <w:fldChar w:fldCharType="end"/>
      </w:r>
    </w:p>
    <w:p w14:paraId="769A6CFA" w14:textId="1167214C" w:rsidR="009A3866" w:rsidRDefault="009A3866">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817F9C">
        <w:rPr>
          <w:vertAlign w:val="subscript"/>
        </w:rPr>
        <w:t>IB,c</w:t>
      </w:r>
      <w:r>
        <w:t xml:space="preserve"> for CA</w:t>
      </w:r>
      <w:r>
        <w:tab/>
      </w:r>
      <w:r>
        <w:fldChar w:fldCharType="begin" w:fldLock="1"/>
      </w:r>
      <w:r>
        <w:instrText xml:space="preserve"> PAGEREF _Toc45890005 \h </w:instrText>
      </w:r>
      <w:r>
        <w:fldChar w:fldCharType="separate"/>
      </w:r>
      <w:r>
        <w:t>54</w:t>
      </w:r>
      <w:r>
        <w:fldChar w:fldCharType="end"/>
      </w:r>
    </w:p>
    <w:p w14:paraId="1D53A204" w14:textId="35CC4106" w:rsidR="009A3866" w:rsidRDefault="009A3866">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817F9C">
        <w:rPr>
          <w:vertAlign w:val="subscript"/>
        </w:rPr>
        <w:t>IB,c</w:t>
      </w:r>
      <w:r>
        <w:t xml:space="preserve"> for Inter-band CA between FR1 and FR2</w:t>
      </w:r>
      <w:r>
        <w:tab/>
      </w:r>
      <w:r>
        <w:fldChar w:fldCharType="begin" w:fldLock="1"/>
      </w:r>
      <w:r>
        <w:instrText xml:space="preserve"> PAGEREF _Toc45890006 \h </w:instrText>
      </w:r>
      <w:r>
        <w:fldChar w:fldCharType="separate"/>
      </w:r>
      <w:r>
        <w:t>54</w:t>
      </w:r>
      <w:r>
        <w:fldChar w:fldCharType="end"/>
      </w:r>
    </w:p>
    <w:p w14:paraId="2C7B3C36" w14:textId="38880803" w:rsidR="009A3866" w:rsidRDefault="009A3866">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fldLock="1"/>
      </w:r>
      <w:r>
        <w:instrText xml:space="preserve"> PAGEREF _Toc45890007 \h </w:instrText>
      </w:r>
      <w:r>
        <w:fldChar w:fldCharType="separate"/>
      </w:r>
      <w:r>
        <w:t>54</w:t>
      </w:r>
      <w:r>
        <w:fldChar w:fldCharType="end"/>
      </w:r>
    </w:p>
    <w:p w14:paraId="0EC1A568" w14:textId="560A74AC" w:rsidR="009A3866" w:rsidRDefault="009A3866">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fldLock="1"/>
      </w:r>
      <w:r>
        <w:instrText xml:space="preserve"> PAGEREF _Toc45890008 \h </w:instrText>
      </w:r>
      <w:r>
        <w:fldChar w:fldCharType="separate"/>
      </w:r>
      <w:r>
        <w:t>54</w:t>
      </w:r>
      <w:r>
        <w:fldChar w:fldCharType="end"/>
      </w:r>
    </w:p>
    <w:p w14:paraId="35F34CB1" w14:textId="50C59AB2" w:rsidR="009A3866" w:rsidRDefault="009A3866">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_Toc45890009 \h </w:instrText>
      </w:r>
      <w:r>
        <w:fldChar w:fldCharType="separate"/>
      </w:r>
      <w:r>
        <w:t>54</w:t>
      </w:r>
      <w:r>
        <w:fldChar w:fldCharType="end"/>
      </w:r>
    </w:p>
    <w:p w14:paraId="51D1E7D5" w14:textId="6DF11A52" w:rsidR="009A3866" w:rsidRDefault="009A3866">
      <w:pPr>
        <w:pStyle w:val="TOC4"/>
        <w:rPr>
          <w:rFonts w:asciiTheme="minorHAnsi" w:eastAsiaTheme="minorEastAsia" w:hAnsiTheme="minorHAnsi" w:cstheme="minorBidi"/>
          <w:sz w:val="22"/>
          <w:szCs w:val="22"/>
          <w:lang w:eastAsia="en-GB"/>
        </w:rPr>
      </w:pPr>
      <w:r>
        <w:t>6.2B.1.2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_Toc45890010 \h </w:instrText>
      </w:r>
      <w:r>
        <w:fldChar w:fldCharType="separate"/>
      </w:r>
      <w:r>
        <w:t>55</w:t>
      </w:r>
      <w:r>
        <w:fldChar w:fldCharType="end"/>
      </w:r>
    </w:p>
    <w:p w14:paraId="7CB7C5CB" w14:textId="345E3FC4" w:rsidR="009A3866" w:rsidRDefault="009A3866">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_Toc45890011 \h </w:instrText>
      </w:r>
      <w:r>
        <w:fldChar w:fldCharType="separate"/>
      </w:r>
      <w:r>
        <w:t>55</w:t>
      </w:r>
      <w:r>
        <w:fldChar w:fldCharType="end"/>
      </w:r>
    </w:p>
    <w:p w14:paraId="312C00C5" w14:textId="544C5128" w:rsidR="009A3866" w:rsidRDefault="009A3866">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_Toc45890012 \h </w:instrText>
      </w:r>
      <w:r>
        <w:fldChar w:fldCharType="separate"/>
      </w:r>
      <w:r>
        <w:t>57</w:t>
      </w:r>
      <w:r>
        <w:fldChar w:fldCharType="end"/>
      </w:r>
    </w:p>
    <w:p w14:paraId="00266182" w14:textId="56D2EF97" w:rsidR="009A3866" w:rsidRDefault="009A3866">
      <w:pPr>
        <w:pStyle w:val="TOC4"/>
        <w:rPr>
          <w:rFonts w:asciiTheme="minorHAnsi" w:eastAsiaTheme="minorEastAsia" w:hAnsiTheme="minorHAnsi" w:cstheme="minorBidi"/>
          <w:sz w:val="22"/>
          <w:szCs w:val="22"/>
          <w:lang w:eastAsia="en-GB"/>
        </w:rPr>
      </w:pPr>
      <w:r w:rsidRPr="00817F9C">
        <w:rPr>
          <w:lang w:val="en-US"/>
        </w:rPr>
        <w:t>6.2B.1.4</w:t>
      </w:r>
      <w:r>
        <w:rPr>
          <w:rFonts w:asciiTheme="minorHAnsi" w:eastAsiaTheme="minorEastAsia" w:hAnsiTheme="minorHAnsi" w:cstheme="minorBidi"/>
          <w:sz w:val="22"/>
          <w:szCs w:val="22"/>
          <w:lang w:eastAsia="en-GB"/>
        </w:rPr>
        <w:tab/>
      </w:r>
      <w:r w:rsidRPr="00817F9C">
        <w:rPr>
          <w:lang w:val="en-US"/>
        </w:rPr>
        <w:t>Inter-band EN-DC including FR2</w:t>
      </w:r>
      <w:r>
        <w:tab/>
      </w:r>
      <w:r>
        <w:fldChar w:fldCharType="begin" w:fldLock="1"/>
      </w:r>
      <w:r>
        <w:instrText xml:space="preserve"> PAGEREF _Toc45890013 \h </w:instrText>
      </w:r>
      <w:r>
        <w:fldChar w:fldCharType="separate"/>
      </w:r>
      <w:r>
        <w:t>58</w:t>
      </w:r>
      <w:r>
        <w:fldChar w:fldCharType="end"/>
      </w:r>
    </w:p>
    <w:p w14:paraId="5B7766D5" w14:textId="234CC34B" w:rsidR="009A3866" w:rsidRDefault="009A3866">
      <w:pPr>
        <w:pStyle w:val="TOC4"/>
        <w:rPr>
          <w:rFonts w:asciiTheme="minorHAnsi" w:eastAsiaTheme="minorEastAsia" w:hAnsiTheme="minorHAnsi" w:cstheme="minorBidi"/>
          <w:sz w:val="22"/>
          <w:szCs w:val="22"/>
          <w:lang w:eastAsia="en-GB"/>
        </w:rPr>
      </w:pPr>
      <w:r w:rsidRPr="00817F9C">
        <w:rPr>
          <w:lang w:val="en-US"/>
        </w:rPr>
        <w:t>6.2B.1.5</w:t>
      </w:r>
      <w:r>
        <w:rPr>
          <w:rFonts w:asciiTheme="minorHAnsi" w:eastAsiaTheme="minorEastAsia" w:hAnsiTheme="minorHAnsi" w:cstheme="minorBidi"/>
          <w:sz w:val="22"/>
          <w:szCs w:val="22"/>
          <w:lang w:eastAsia="en-GB"/>
        </w:rPr>
        <w:tab/>
      </w:r>
      <w:r w:rsidRPr="00817F9C">
        <w:rPr>
          <w:lang w:val="en-US"/>
        </w:rPr>
        <w:t>Inter-band EN-DC including both FR1 and FR2</w:t>
      </w:r>
      <w:r>
        <w:tab/>
      </w:r>
      <w:r>
        <w:fldChar w:fldCharType="begin" w:fldLock="1"/>
      </w:r>
      <w:r>
        <w:instrText xml:space="preserve"> PAGEREF _Toc45890014 \h </w:instrText>
      </w:r>
      <w:r>
        <w:fldChar w:fldCharType="separate"/>
      </w:r>
      <w:r>
        <w:t>58</w:t>
      </w:r>
      <w:r>
        <w:fldChar w:fldCharType="end"/>
      </w:r>
    </w:p>
    <w:p w14:paraId="0EB0D279" w14:textId="158AE8B6" w:rsidR="009A3866" w:rsidRDefault="009A3866">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fldLock="1"/>
      </w:r>
      <w:r>
        <w:instrText xml:space="preserve"> PAGEREF _Toc45890015 \h </w:instrText>
      </w:r>
      <w:r>
        <w:fldChar w:fldCharType="separate"/>
      </w:r>
      <w:r>
        <w:t>58</w:t>
      </w:r>
      <w:r>
        <w:fldChar w:fldCharType="end"/>
      </w:r>
    </w:p>
    <w:p w14:paraId="30872CB2" w14:textId="1288D8FD" w:rsidR="009A3866" w:rsidRDefault="009A3866">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_Toc45890016 \h </w:instrText>
      </w:r>
      <w:r>
        <w:fldChar w:fldCharType="separate"/>
      </w:r>
      <w:r>
        <w:t>58</w:t>
      </w:r>
      <w:r>
        <w:fldChar w:fldCharType="end"/>
      </w:r>
    </w:p>
    <w:p w14:paraId="4CCA801B" w14:textId="145C082D" w:rsidR="009A3866" w:rsidRDefault="009A3866">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_Toc45890017 \h </w:instrText>
      </w:r>
      <w:r>
        <w:fldChar w:fldCharType="separate"/>
      </w:r>
      <w:r>
        <w:t>58</w:t>
      </w:r>
      <w:r>
        <w:fldChar w:fldCharType="end"/>
      </w:r>
    </w:p>
    <w:p w14:paraId="0FA164AD" w14:textId="5EADF54E" w:rsidR="009A3866" w:rsidRDefault="009A3866">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_Toc45890018 \h </w:instrText>
      </w:r>
      <w:r>
        <w:fldChar w:fldCharType="separate"/>
      </w:r>
      <w:r>
        <w:t>58</w:t>
      </w:r>
      <w:r>
        <w:fldChar w:fldCharType="end"/>
      </w:r>
    </w:p>
    <w:p w14:paraId="3DA004A9" w14:textId="170E3D01" w:rsidR="009A3866" w:rsidRDefault="009A3866">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_Toc45890019 \h </w:instrText>
      </w:r>
      <w:r>
        <w:fldChar w:fldCharType="separate"/>
      </w:r>
      <w:r>
        <w:t>59</w:t>
      </w:r>
      <w:r>
        <w:fldChar w:fldCharType="end"/>
      </w:r>
    </w:p>
    <w:p w14:paraId="3EDF89A2" w14:textId="3FD0018A" w:rsidR="009A3866" w:rsidRDefault="009A3866">
      <w:pPr>
        <w:pStyle w:val="TOC4"/>
        <w:rPr>
          <w:rFonts w:asciiTheme="minorHAnsi" w:eastAsiaTheme="minorEastAsia" w:hAnsiTheme="minorHAnsi" w:cstheme="minorBidi"/>
          <w:sz w:val="22"/>
          <w:szCs w:val="22"/>
          <w:lang w:eastAsia="en-GB"/>
        </w:rPr>
      </w:pPr>
      <w:r>
        <w:t>6.2B.2.2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_Toc45890020 \h </w:instrText>
      </w:r>
      <w:r>
        <w:fldChar w:fldCharType="separate"/>
      </w:r>
      <w:r>
        <w:t>59</w:t>
      </w:r>
      <w:r>
        <w:fldChar w:fldCharType="end"/>
      </w:r>
    </w:p>
    <w:p w14:paraId="20AFD535" w14:textId="19F64EA1" w:rsidR="009A3866" w:rsidRDefault="009A3866">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_Toc45890021 \h </w:instrText>
      </w:r>
      <w:r>
        <w:fldChar w:fldCharType="separate"/>
      </w:r>
      <w:r>
        <w:t>59</w:t>
      </w:r>
      <w:r>
        <w:fldChar w:fldCharType="end"/>
      </w:r>
    </w:p>
    <w:p w14:paraId="1493256D" w14:textId="6D734003" w:rsidR="009A3866" w:rsidRDefault="009A3866">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_Toc45890022 \h </w:instrText>
      </w:r>
      <w:r>
        <w:fldChar w:fldCharType="separate"/>
      </w:r>
      <w:r>
        <w:t>60</w:t>
      </w:r>
      <w:r>
        <w:fldChar w:fldCharType="end"/>
      </w:r>
    </w:p>
    <w:p w14:paraId="6C0F91E6" w14:textId="182CA6AD" w:rsidR="009A3866" w:rsidRDefault="009A3866">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_Toc45890023 \h </w:instrText>
      </w:r>
      <w:r>
        <w:fldChar w:fldCharType="separate"/>
      </w:r>
      <w:r>
        <w:t>61</w:t>
      </w:r>
      <w:r>
        <w:fldChar w:fldCharType="end"/>
      </w:r>
    </w:p>
    <w:p w14:paraId="2C5D1373" w14:textId="1EE1BEAF" w:rsidR="009A3866" w:rsidRDefault="009A3866">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_Toc45890024 \h </w:instrText>
      </w:r>
      <w:r>
        <w:fldChar w:fldCharType="separate"/>
      </w:r>
      <w:r>
        <w:t>61</w:t>
      </w:r>
      <w:r>
        <w:fldChar w:fldCharType="end"/>
      </w:r>
    </w:p>
    <w:p w14:paraId="09BFF607" w14:textId="69107407" w:rsidR="009A3866" w:rsidRDefault="009A3866">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_Toc45890025 \h </w:instrText>
      </w:r>
      <w:r>
        <w:fldChar w:fldCharType="separate"/>
      </w:r>
      <w:r>
        <w:t>61</w:t>
      </w:r>
      <w:r>
        <w:fldChar w:fldCharType="end"/>
      </w:r>
    </w:p>
    <w:p w14:paraId="244E1674" w14:textId="6675275C" w:rsidR="009A3866" w:rsidRDefault="009A3866">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_Toc45890026 \h </w:instrText>
      </w:r>
      <w:r>
        <w:fldChar w:fldCharType="separate"/>
      </w:r>
      <w:r>
        <w:t>61</w:t>
      </w:r>
      <w:r>
        <w:fldChar w:fldCharType="end"/>
      </w:r>
    </w:p>
    <w:p w14:paraId="62C0248C" w14:textId="6C8CC916" w:rsidR="009A3866" w:rsidRDefault="009A3866">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fldLock="1"/>
      </w:r>
      <w:r>
        <w:instrText xml:space="preserve"> PAGEREF _Toc45890027 \h </w:instrText>
      </w:r>
      <w:r>
        <w:fldChar w:fldCharType="separate"/>
      </w:r>
      <w:r>
        <w:t>61</w:t>
      </w:r>
      <w:r>
        <w:fldChar w:fldCharType="end"/>
      </w:r>
    </w:p>
    <w:p w14:paraId="004708D9" w14:textId="37FA1714" w:rsidR="009A3866" w:rsidRDefault="009A3866">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_Toc45890028 \h </w:instrText>
      </w:r>
      <w:r>
        <w:fldChar w:fldCharType="separate"/>
      </w:r>
      <w:r>
        <w:t>61</w:t>
      </w:r>
      <w:r>
        <w:fldChar w:fldCharType="end"/>
      </w:r>
    </w:p>
    <w:p w14:paraId="402B1538" w14:textId="41A669C2" w:rsidR="009A3866" w:rsidRDefault="009A3866">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_Toc45890029 \h </w:instrText>
      </w:r>
      <w:r>
        <w:fldChar w:fldCharType="separate"/>
      </w:r>
      <w:r>
        <w:t>61</w:t>
      </w:r>
      <w:r>
        <w:fldChar w:fldCharType="end"/>
      </w:r>
    </w:p>
    <w:p w14:paraId="4FD9DB83" w14:textId="4897B4DA" w:rsidR="009A3866" w:rsidRDefault="009A3866">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817F9C">
        <w:rPr>
          <w:rFonts w:eastAsia="MS Mincho"/>
        </w:rPr>
        <w:t>DC_(n)71AA</w:t>
      </w:r>
      <w:r>
        <w:tab/>
      </w:r>
      <w:r>
        <w:fldChar w:fldCharType="begin" w:fldLock="1"/>
      </w:r>
      <w:r>
        <w:instrText xml:space="preserve"> PAGEREF _Toc45890030 \h </w:instrText>
      </w:r>
      <w:r>
        <w:fldChar w:fldCharType="separate"/>
      </w:r>
      <w:r>
        <w:t>61</w:t>
      </w:r>
      <w:r>
        <w:fldChar w:fldCharType="end"/>
      </w:r>
    </w:p>
    <w:p w14:paraId="73C71477" w14:textId="73CE04C9" w:rsidR="009A3866" w:rsidRDefault="009A3866">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_Toc45890031 \h </w:instrText>
      </w:r>
      <w:r>
        <w:fldChar w:fldCharType="separate"/>
      </w:r>
      <w:r>
        <w:t>63</w:t>
      </w:r>
      <w:r>
        <w:fldChar w:fldCharType="end"/>
      </w:r>
    </w:p>
    <w:p w14:paraId="37691E4E" w14:textId="580DB969" w:rsidR="009A3866" w:rsidRDefault="009A3866">
      <w:pPr>
        <w:pStyle w:val="TOC4"/>
        <w:rPr>
          <w:rFonts w:asciiTheme="minorHAnsi" w:eastAsiaTheme="minorEastAsia" w:hAnsiTheme="minorHAnsi" w:cstheme="minorBidi"/>
          <w:sz w:val="22"/>
          <w:szCs w:val="22"/>
          <w:lang w:eastAsia="en-GB"/>
        </w:rPr>
      </w:pPr>
      <w:r>
        <w:t>6.2B.3.2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_Toc45890032 \h </w:instrText>
      </w:r>
      <w:r>
        <w:fldChar w:fldCharType="separate"/>
      </w:r>
      <w:r>
        <w:t>65</w:t>
      </w:r>
      <w:r>
        <w:fldChar w:fldCharType="end"/>
      </w:r>
    </w:p>
    <w:p w14:paraId="56BC6097" w14:textId="0AAAABF4" w:rsidR="009A3866" w:rsidRDefault="009A3866">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_Toc45890033 \h </w:instrText>
      </w:r>
      <w:r>
        <w:fldChar w:fldCharType="separate"/>
      </w:r>
      <w:r>
        <w:t>65</w:t>
      </w:r>
      <w:r>
        <w:fldChar w:fldCharType="end"/>
      </w:r>
    </w:p>
    <w:p w14:paraId="13D25AEC" w14:textId="02D01A5F" w:rsidR="009A3866" w:rsidRDefault="009A3866">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_Toc45890034 \h </w:instrText>
      </w:r>
      <w:r>
        <w:fldChar w:fldCharType="separate"/>
      </w:r>
      <w:r>
        <w:t>65</w:t>
      </w:r>
      <w:r>
        <w:fldChar w:fldCharType="end"/>
      </w:r>
    </w:p>
    <w:p w14:paraId="07F6CFF4" w14:textId="1A2C2828" w:rsidR="009A3866" w:rsidRDefault="009A3866">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_Toc45890035 \h </w:instrText>
      </w:r>
      <w:r>
        <w:fldChar w:fldCharType="separate"/>
      </w:r>
      <w:r>
        <w:t>67</w:t>
      </w:r>
      <w:r>
        <w:fldChar w:fldCharType="end"/>
      </w:r>
    </w:p>
    <w:p w14:paraId="22946A4E" w14:textId="69D7FE17" w:rsidR="009A3866" w:rsidRDefault="009A3866">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_Toc45890036 \h </w:instrText>
      </w:r>
      <w:r>
        <w:fldChar w:fldCharType="separate"/>
      </w:r>
      <w:r>
        <w:t>67</w:t>
      </w:r>
      <w:r>
        <w:fldChar w:fldCharType="end"/>
      </w:r>
    </w:p>
    <w:p w14:paraId="32BF01B0" w14:textId="59949565" w:rsidR="009A3866" w:rsidRDefault="009A3866">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_Toc45890037 \h </w:instrText>
      </w:r>
      <w:r>
        <w:fldChar w:fldCharType="separate"/>
      </w:r>
      <w:r>
        <w:t>67</w:t>
      </w:r>
      <w:r>
        <w:fldChar w:fldCharType="end"/>
      </w:r>
    </w:p>
    <w:p w14:paraId="64B07E20" w14:textId="7289C77A" w:rsidR="009A3866" w:rsidRDefault="009A3866">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fldLock="1"/>
      </w:r>
      <w:r>
        <w:instrText xml:space="preserve"> PAGEREF _Toc45890038 \h </w:instrText>
      </w:r>
      <w:r>
        <w:fldChar w:fldCharType="separate"/>
      </w:r>
      <w:r>
        <w:t>67</w:t>
      </w:r>
      <w:r>
        <w:fldChar w:fldCharType="end"/>
      </w:r>
    </w:p>
    <w:p w14:paraId="61E36C83" w14:textId="398C081A" w:rsidR="009A3866" w:rsidRDefault="009A3866">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_Toc45890039 \h </w:instrText>
      </w:r>
      <w:r>
        <w:fldChar w:fldCharType="separate"/>
      </w:r>
      <w:r>
        <w:t>67</w:t>
      </w:r>
      <w:r>
        <w:fldChar w:fldCharType="end"/>
      </w:r>
    </w:p>
    <w:p w14:paraId="6CC6C417" w14:textId="53654A37" w:rsidR="009A3866" w:rsidRDefault="009A3866">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_Toc45890040 \h </w:instrText>
      </w:r>
      <w:r>
        <w:fldChar w:fldCharType="separate"/>
      </w:r>
      <w:r>
        <w:t>67</w:t>
      </w:r>
      <w:r>
        <w:fldChar w:fldCharType="end"/>
      </w:r>
    </w:p>
    <w:p w14:paraId="205D92C7" w14:textId="247719EC" w:rsidR="009A3866" w:rsidRDefault="009A3866">
      <w:pPr>
        <w:pStyle w:val="TOC5"/>
        <w:rPr>
          <w:rFonts w:asciiTheme="minorHAnsi" w:eastAsiaTheme="minorEastAsia" w:hAnsiTheme="minorHAnsi" w:cstheme="minorBidi"/>
          <w:sz w:val="22"/>
          <w:szCs w:val="22"/>
          <w:lang w:eastAsia="en-GB"/>
        </w:rPr>
      </w:pPr>
      <w:r>
        <w:t>6.2B.4.1.2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_Toc45890041 \h </w:instrText>
      </w:r>
      <w:r>
        <w:fldChar w:fldCharType="separate"/>
      </w:r>
      <w:r>
        <w:t>71</w:t>
      </w:r>
      <w:r>
        <w:fldChar w:fldCharType="end"/>
      </w:r>
    </w:p>
    <w:p w14:paraId="40D4AFD7" w14:textId="598DB6E2" w:rsidR="009A3866" w:rsidRDefault="009A3866">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_Toc45890042 \h </w:instrText>
      </w:r>
      <w:r>
        <w:fldChar w:fldCharType="separate"/>
      </w:r>
      <w:r>
        <w:t>75</w:t>
      </w:r>
      <w:r>
        <w:fldChar w:fldCharType="end"/>
      </w:r>
    </w:p>
    <w:p w14:paraId="3A6A92E3" w14:textId="6D17D11B" w:rsidR="009A3866" w:rsidRDefault="009A3866">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_Toc45890043 \h </w:instrText>
      </w:r>
      <w:r>
        <w:fldChar w:fldCharType="separate"/>
      </w:r>
      <w:r>
        <w:t>78</w:t>
      </w:r>
      <w:r>
        <w:fldChar w:fldCharType="end"/>
      </w:r>
    </w:p>
    <w:p w14:paraId="2591E8C1" w14:textId="7E09A32D" w:rsidR="009A3866" w:rsidRDefault="009A3866">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_Toc45890044 \h </w:instrText>
      </w:r>
      <w:r>
        <w:fldChar w:fldCharType="separate"/>
      </w:r>
      <w:r>
        <w:t>79</w:t>
      </w:r>
      <w:r>
        <w:fldChar w:fldCharType="end"/>
      </w:r>
    </w:p>
    <w:p w14:paraId="699B093B" w14:textId="37CCC82B" w:rsidR="009A3866" w:rsidRDefault="009A3866">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817F9C">
        <w:rPr>
          <w:vertAlign w:val="subscript"/>
        </w:rPr>
        <w:t>IB,c</w:t>
      </w:r>
      <w:r>
        <w:t xml:space="preserve"> for DC</w:t>
      </w:r>
      <w:r>
        <w:tab/>
      </w:r>
      <w:r>
        <w:fldChar w:fldCharType="begin" w:fldLock="1"/>
      </w:r>
      <w:r>
        <w:instrText xml:space="preserve"> PAGEREF _Toc45890045 \h </w:instrText>
      </w:r>
      <w:r>
        <w:fldChar w:fldCharType="separate"/>
      </w:r>
      <w:r>
        <w:t>79</w:t>
      </w:r>
      <w:r>
        <w:fldChar w:fldCharType="end"/>
      </w:r>
    </w:p>
    <w:p w14:paraId="7BBE0375" w14:textId="61450F13" w:rsidR="009A3866" w:rsidRDefault="009A3866">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_Toc45890046 \h </w:instrText>
      </w:r>
      <w:r>
        <w:fldChar w:fldCharType="separate"/>
      </w:r>
      <w:r>
        <w:t>79</w:t>
      </w:r>
      <w:r>
        <w:fldChar w:fldCharType="end"/>
      </w:r>
    </w:p>
    <w:p w14:paraId="43979657" w14:textId="6C3DDED5" w:rsidR="009A3866" w:rsidRDefault="009A3866">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_Toc45890047 \h </w:instrText>
      </w:r>
      <w:r>
        <w:fldChar w:fldCharType="separate"/>
      </w:r>
      <w:r>
        <w:t>79</w:t>
      </w:r>
      <w:r>
        <w:fldChar w:fldCharType="end"/>
      </w:r>
    </w:p>
    <w:p w14:paraId="296F64BE" w14:textId="4C668F84" w:rsidR="009A3866" w:rsidRDefault="009A3866">
      <w:pPr>
        <w:pStyle w:val="TOC5"/>
        <w:rPr>
          <w:rFonts w:asciiTheme="minorHAnsi" w:eastAsiaTheme="minorEastAsia" w:hAnsiTheme="minorHAnsi" w:cstheme="minorBidi"/>
          <w:sz w:val="22"/>
          <w:szCs w:val="22"/>
          <w:lang w:eastAsia="en-GB"/>
        </w:rPr>
      </w:pPr>
      <w:r>
        <w:t>6.2B.4.2.2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_Toc45890048 \h </w:instrText>
      </w:r>
      <w:r>
        <w:fldChar w:fldCharType="separate"/>
      </w:r>
      <w:r>
        <w:t>79</w:t>
      </w:r>
      <w:r>
        <w:fldChar w:fldCharType="end"/>
      </w:r>
    </w:p>
    <w:p w14:paraId="31789E66" w14:textId="3B118521" w:rsidR="009A3866" w:rsidRDefault="009A3866">
      <w:pPr>
        <w:pStyle w:val="TOC5"/>
        <w:rPr>
          <w:rFonts w:asciiTheme="minorHAnsi" w:eastAsiaTheme="minorEastAsia" w:hAnsiTheme="minorHAnsi" w:cstheme="minorBidi"/>
          <w:sz w:val="22"/>
          <w:szCs w:val="22"/>
          <w:lang w:eastAsia="en-GB"/>
        </w:rPr>
      </w:pPr>
      <w:r w:rsidRPr="00817F9C">
        <w:rPr>
          <w:lang w:val="en-US"/>
        </w:rPr>
        <w:t>6.2B.4.2.3</w:t>
      </w:r>
      <w:r>
        <w:rPr>
          <w:rFonts w:asciiTheme="minorHAnsi" w:eastAsiaTheme="minorEastAsia" w:hAnsiTheme="minorHAnsi" w:cstheme="minorBidi"/>
          <w:sz w:val="22"/>
          <w:szCs w:val="22"/>
          <w:lang w:eastAsia="en-GB"/>
        </w:rPr>
        <w:tab/>
      </w:r>
      <w:r w:rsidRPr="00817F9C">
        <w:rPr>
          <w:lang w:val="en-US"/>
        </w:rPr>
        <w:t>Inter-band EN-DC within FR1</w:t>
      </w:r>
      <w:r>
        <w:tab/>
      </w:r>
      <w:r>
        <w:fldChar w:fldCharType="begin" w:fldLock="1"/>
      </w:r>
      <w:r>
        <w:instrText xml:space="preserve"> PAGEREF _Toc45890049 \h </w:instrText>
      </w:r>
      <w:r>
        <w:fldChar w:fldCharType="separate"/>
      </w:r>
      <w:r>
        <w:t>79</w:t>
      </w:r>
      <w:r>
        <w:fldChar w:fldCharType="end"/>
      </w:r>
    </w:p>
    <w:p w14:paraId="7B616C91" w14:textId="79AC83A6" w:rsidR="009A3866" w:rsidRDefault="009A3866">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two bands</w:t>
      </w:r>
      <w:r>
        <w:tab/>
      </w:r>
      <w:r>
        <w:fldChar w:fldCharType="begin" w:fldLock="1"/>
      </w:r>
      <w:r>
        <w:instrText xml:space="preserve"> PAGEREF _Toc45890050 \h </w:instrText>
      </w:r>
      <w:r>
        <w:fldChar w:fldCharType="separate"/>
      </w:r>
      <w:r>
        <w:t>79</w:t>
      </w:r>
      <w:r>
        <w:fldChar w:fldCharType="end"/>
      </w:r>
    </w:p>
    <w:p w14:paraId="638EFBBF" w14:textId="6A11F865" w:rsidR="009A3866" w:rsidRDefault="009A3866">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six bands</w:t>
      </w:r>
      <w:r>
        <w:tab/>
      </w:r>
      <w:r>
        <w:fldChar w:fldCharType="begin" w:fldLock="1"/>
      </w:r>
      <w:r>
        <w:instrText xml:space="preserve"> PAGEREF _Toc45890051 \h </w:instrText>
      </w:r>
      <w:r>
        <w:fldChar w:fldCharType="separate"/>
      </w:r>
      <w:r>
        <w:t>92</w:t>
      </w:r>
      <w:r>
        <w:fldChar w:fldCharType="end"/>
      </w:r>
    </w:p>
    <w:p w14:paraId="7F5CBF00" w14:textId="4588059B" w:rsidR="009A3866" w:rsidRDefault="009A3866">
      <w:pPr>
        <w:pStyle w:val="TOC5"/>
        <w:rPr>
          <w:rFonts w:asciiTheme="minorHAnsi" w:eastAsiaTheme="minorEastAsia" w:hAnsiTheme="minorHAnsi" w:cstheme="minorBidi"/>
          <w:sz w:val="22"/>
          <w:szCs w:val="22"/>
          <w:lang w:eastAsia="en-GB"/>
        </w:rPr>
      </w:pPr>
      <w:r w:rsidRPr="00817F9C">
        <w:rPr>
          <w:lang w:val="en-US"/>
        </w:rPr>
        <w:t>6.2B.4.2.3a</w:t>
      </w:r>
      <w:r>
        <w:rPr>
          <w:rFonts w:asciiTheme="minorHAnsi" w:eastAsiaTheme="minorEastAsia" w:hAnsiTheme="minorHAnsi" w:cstheme="minorBidi"/>
          <w:sz w:val="22"/>
          <w:szCs w:val="22"/>
          <w:lang w:eastAsia="en-GB"/>
        </w:rPr>
        <w:tab/>
      </w:r>
      <w:r w:rsidRPr="00817F9C">
        <w:rPr>
          <w:lang w:val="en-US"/>
        </w:rPr>
        <w:t>Inter-band NE-DC within FR1</w:t>
      </w:r>
      <w:r>
        <w:tab/>
      </w:r>
      <w:r>
        <w:fldChar w:fldCharType="begin" w:fldLock="1"/>
      </w:r>
      <w:r>
        <w:instrText xml:space="preserve"> PAGEREF _Toc45890052 \h </w:instrText>
      </w:r>
      <w:r>
        <w:fldChar w:fldCharType="separate"/>
      </w:r>
      <w:r>
        <w:t>92</w:t>
      </w:r>
      <w:r>
        <w:fldChar w:fldCharType="end"/>
      </w:r>
    </w:p>
    <w:p w14:paraId="2418636E" w14:textId="686CCA5A" w:rsidR="009A3866" w:rsidRDefault="009A3866">
      <w:pPr>
        <w:pStyle w:val="TOC5"/>
        <w:rPr>
          <w:rFonts w:asciiTheme="minorHAnsi" w:eastAsiaTheme="minorEastAsia" w:hAnsiTheme="minorHAnsi" w:cstheme="minorBidi"/>
          <w:sz w:val="22"/>
          <w:szCs w:val="22"/>
          <w:lang w:eastAsia="en-GB"/>
        </w:rPr>
      </w:pPr>
      <w:r w:rsidRPr="00817F9C">
        <w:rPr>
          <w:lang w:val="en-US"/>
        </w:rPr>
        <w:t>6.2B.4.2.4</w:t>
      </w:r>
      <w:r>
        <w:rPr>
          <w:rFonts w:asciiTheme="minorHAnsi" w:eastAsiaTheme="minorEastAsia" w:hAnsiTheme="minorHAnsi" w:cstheme="minorBidi"/>
          <w:sz w:val="22"/>
          <w:szCs w:val="22"/>
          <w:lang w:eastAsia="en-GB"/>
        </w:rPr>
        <w:tab/>
      </w:r>
      <w:r w:rsidRPr="00817F9C">
        <w:rPr>
          <w:lang w:val="en-US"/>
        </w:rPr>
        <w:t>Inter-band EN-DC including FR2</w:t>
      </w:r>
      <w:r>
        <w:tab/>
      </w:r>
      <w:r>
        <w:fldChar w:fldCharType="begin" w:fldLock="1"/>
      </w:r>
      <w:r>
        <w:instrText xml:space="preserve"> PAGEREF _Toc45890053 \h </w:instrText>
      </w:r>
      <w:r>
        <w:fldChar w:fldCharType="separate"/>
      </w:r>
      <w:r>
        <w:t>92</w:t>
      </w:r>
      <w:r>
        <w:fldChar w:fldCharType="end"/>
      </w:r>
    </w:p>
    <w:p w14:paraId="56AB3353" w14:textId="174DCF9A" w:rsidR="009A3866" w:rsidRDefault="009A3866">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two bands</w:t>
      </w:r>
      <w:r>
        <w:tab/>
      </w:r>
      <w:r>
        <w:fldChar w:fldCharType="begin" w:fldLock="1"/>
      </w:r>
      <w:r>
        <w:instrText xml:space="preserve"> PAGEREF _Toc45890054 \h </w:instrText>
      </w:r>
      <w:r>
        <w:fldChar w:fldCharType="separate"/>
      </w:r>
      <w:r>
        <w:t>92</w:t>
      </w:r>
      <w:r>
        <w:fldChar w:fldCharType="end"/>
      </w:r>
    </w:p>
    <w:p w14:paraId="00DCD21F" w14:textId="631BED6A" w:rsidR="009A3866" w:rsidRDefault="009A3866">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three bands</w:t>
      </w:r>
      <w:r>
        <w:tab/>
      </w:r>
      <w:r>
        <w:fldChar w:fldCharType="begin" w:fldLock="1"/>
      </w:r>
      <w:r>
        <w:instrText xml:space="preserve"> PAGEREF _Toc45890055 \h </w:instrText>
      </w:r>
      <w:r>
        <w:fldChar w:fldCharType="separate"/>
      </w:r>
      <w:r>
        <w:t>92</w:t>
      </w:r>
      <w:r>
        <w:fldChar w:fldCharType="end"/>
      </w:r>
    </w:p>
    <w:p w14:paraId="32759002" w14:textId="32F73464" w:rsidR="009A3866" w:rsidRDefault="009A3866">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four bands</w:t>
      </w:r>
      <w:r>
        <w:tab/>
      </w:r>
      <w:r>
        <w:fldChar w:fldCharType="begin" w:fldLock="1"/>
      </w:r>
      <w:r>
        <w:instrText xml:space="preserve"> PAGEREF _Toc45890056 \h </w:instrText>
      </w:r>
      <w:r>
        <w:fldChar w:fldCharType="separate"/>
      </w:r>
      <w:r>
        <w:t>93</w:t>
      </w:r>
      <w:r>
        <w:fldChar w:fldCharType="end"/>
      </w:r>
    </w:p>
    <w:p w14:paraId="63225EAA" w14:textId="52939A98" w:rsidR="009A3866" w:rsidRDefault="009A3866">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five bands</w:t>
      </w:r>
      <w:r>
        <w:tab/>
      </w:r>
      <w:r>
        <w:fldChar w:fldCharType="begin" w:fldLock="1"/>
      </w:r>
      <w:r>
        <w:instrText xml:space="preserve"> PAGEREF _Toc45890057 \h </w:instrText>
      </w:r>
      <w:r>
        <w:fldChar w:fldCharType="separate"/>
      </w:r>
      <w:r>
        <w:t>93</w:t>
      </w:r>
      <w:r>
        <w:fldChar w:fldCharType="end"/>
      </w:r>
    </w:p>
    <w:p w14:paraId="38967F1B" w14:textId="58240076" w:rsidR="009A3866" w:rsidRDefault="009A3866">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_Toc45890058 \h </w:instrText>
      </w:r>
      <w:r>
        <w:fldChar w:fldCharType="separate"/>
      </w:r>
      <w:r>
        <w:t>93</w:t>
      </w:r>
      <w:r>
        <w:fldChar w:fldCharType="end"/>
      </w:r>
    </w:p>
    <w:p w14:paraId="0096FACA" w14:textId="0A93A014" w:rsidR="009A3866" w:rsidRDefault="009A3866">
      <w:pPr>
        <w:pStyle w:val="TOC5"/>
        <w:rPr>
          <w:rFonts w:asciiTheme="minorHAnsi" w:eastAsiaTheme="minorEastAsia" w:hAnsiTheme="minorHAnsi" w:cstheme="minorBidi"/>
          <w:sz w:val="22"/>
          <w:szCs w:val="22"/>
          <w:lang w:eastAsia="en-GB"/>
        </w:rPr>
      </w:pPr>
      <w:r w:rsidRPr="00817F9C">
        <w:rPr>
          <w:lang w:val="en-US"/>
        </w:rPr>
        <w:t>6.2B.4.2.5</w:t>
      </w:r>
      <w:r>
        <w:rPr>
          <w:rFonts w:asciiTheme="minorHAnsi" w:eastAsiaTheme="minorEastAsia" w:hAnsiTheme="minorHAnsi" w:cstheme="minorBidi"/>
          <w:sz w:val="22"/>
          <w:szCs w:val="22"/>
          <w:lang w:eastAsia="en-GB"/>
        </w:rPr>
        <w:tab/>
      </w:r>
      <w:r w:rsidRPr="00817F9C">
        <w:rPr>
          <w:lang w:val="en-US"/>
        </w:rPr>
        <w:t>Inter-band EN-DC including both FR1 and FR2</w:t>
      </w:r>
      <w:r>
        <w:tab/>
      </w:r>
      <w:r>
        <w:fldChar w:fldCharType="begin" w:fldLock="1"/>
      </w:r>
      <w:r>
        <w:instrText xml:space="preserve"> PAGEREF _Toc45890059 \h </w:instrText>
      </w:r>
      <w:r>
        <w:fldChar w:fldCharType="separate"/>
      </w:r>
      <w:r>
        <w:t>93</w:t>
      </w:r>
      <w:r>
        <w:fldChar w:fldCharType="end"/>
      </w:r>
    </w:p>
    <w:p w14:paraId="3B1FD1E7" w14:textId="78C6A857" w:rsidR="009A3866" w:rsidRDefault="009A3866">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three bands</w:t>
      </w:r>
      <w:r>
        <w:tab/>
      </w:r>
      <w:r>
        <w:fldChar w:fldCharType="begin" w:fldLock="1"/>
      </w:r>
      <w:r>
        <w:instrText xml:space="preserve"> PAGEREF _Toc45890060 \h </w:instrText>
      </w:r>
      <w:r>
        <w:fldChar w:fldCharType="separate"/>
      </w:r>
      <w:r>
        <w:t>93</w:t>
      </w:r>
      <w:r>
        <w:fldChar w:fldCharType="end"/>
      </w:r>
    </w:p>
    <w:p w14:paraId="4EC45F70" w14:textId="243485CB" w:rsidR="009A3866" w:rsidRDefault="009A3866">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w:t>
      </w:r>
      <w:r>
        <w:rPr>
          <w:lang w:eastAsia="zh-CN"/>
        </w:rPr>
        <w:t>four</w:t>
      </w:r>
      <w:r>
        <w:t xml:space="preserve"> bands</w:t>
      </w:r>
      <w:r>
        <w:tab/>
      </w:r>
      <w:r>
        <w:fldChar w:fldCharType="begin" w:fldLock="1"/>
      </w:r>
      <w:r>
        <w:instrText xml:space="preserve"> PAGEREF _Toc45890061 \h </w:instrText>
      </w:r>
      <w:r>
        <w:fldChar w:fldCharType="separate"/>
      </w:r>
      <w:r>
        <w:t>93</w:t>
      </w:r>
      <w:r>
        <w:fldChar w:fldCharType="end"/>
      </w:r>
    </w:p>
    <w:p w14:paraId="5E8E2CCB" w14:textId="64B9059C" w:rsidR="009A3866" w:rsidRDefault="009A3866">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w:t>
      </w:r>
      <w:r>
        <w:rPr>
          <w:lang w:eastAsia="zh-CN"/>
        </w:rPr>
        <w:t>five</w:t>
      </w:r>
      <w:r>
        <w:t xml:space="preserve"> bands</w:t>
      </w:r>
      <w:r>
        <w:tab/>
      </w:r>
      <w:r>
        <w:fldChar w:fldCharType="begin" w:fldLock="1"/>
      </w:r>
      <w:r>
        <w:instrText xml:space="preserve"> PAGEREF _Toc45890062 \h </w:instrText>
      </w:r>
      <w:r>
        <w:fldChar w:fldCharType="separate"/>
      </w:r>
      <w:r>
        <w:t>93</w:t>
      </w:r>
      <w:r>
        <w:fldChar w:fldCharType="end"/>
      </w:r>
    </w:p>
    <w:p w14:paraId="0F59512C" w14:textId="238C5B9E" w:rsidR="009A3866" w:rsidRDefault="009A3866">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817F9C">
        <w:rPr>
          <w:vertAlign w:val="subscript"/>
        </w:rPr>
        <w:t>IB,c</w:t>
      </w:r>
      <w:r>
        <w:t xml:space="preserve"> for EN-DC </w:t>
      </w:r>
      <w:r>
        <w:rPr>
          <w:lang w:eastAsia="zh-CN"/>
        </w:rPr>
        <w:t>six</w:t>
      </w:r>
      <w:r>
        <w:t xml:space="preserve"> bands</w:t>
      </w:r>
      <w:r>
        <w:tab/>
      </w:r>
      <w:r>
        <w:fldChar w:fldCharType="begin" w:fldLock="1"/>
      </w:r>
      <w:r>
        <w:instrText xml:space="preserve"> PAGEREF _Toc45890063 \h </w:instrText>
      </w:r>
      <w:r>
        <w:fldChar w:fldCharType="separate"/>
      </w:r>
      <w:r>
        <w:t>93</w:t>
      </w:r>
      <w:r>
        <w:fldChar w:fldCharType="end"/>
      </w:r>
    </w:p>
    <w:p w14:paraId="708BCE43" w14:textId="20AB5C18" w:rsidR="009A3866" w:rsidRDefault="009A3866">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fldLock="1"/>
      </w:r>
      <w:r>
        <w:instrText xml:space="preserve"> PAGEREF _Toc45890064 \h </w:instrText>
      </w:r>
      <w:r>
        <w:fldChar w:fldCharType="separate"/>
      </w:r>
      <w:r>
        <w:t>93</w:t>
      </w:r>
      <w:r>
        <w:fldChar w:fldCharType="end"/>
      </w:r>
    </w:p>
    <w:p w14:paraId="3E74D2E8" w14:textId="77449ABB" w:rsidR="009A3866" w:rsidRDefault="009A3866">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_Toc45890065 \h </w:instrText>
      </w:r>
      <w:r>
        <w:fldChar w:fldCharType="separate"/>
      </w:r>
      <w:r>
        <w:t>93</w:t>
      </w:r>
      <w:r>
        <w:fldChar w:fldCharType="end"/>
      </w:r>
    </w:p>
    <w:p w14:paraId="22CBDDC8" w14:textId="1C60E104" w:rsidR="009A3866" w:rsidRDefault="009A3866">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_Toc45890066 \h </w:instrText>
      </w:r>
      <w:r>
        <w:fldChar w:fldCharType="separate"/>
      </w:r>
      <w:r>
        <w:t>93</w:t>
      </w:r>
      <w:r>
        <w:fldChar w:fldCharType="end"/>
      </w:r>
    </w:p>
    <w:p w14:paraId="020810C9" w14:textId="502C9358" w:rsidR="009A3866" w:rsidRDefault="009A386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_Toc45890067 \h </w:instrText>
      </w:r>
      <w:r>
        <w:fldChar w:fldCharType="separate"/>
      </w:r>
      <w:r>
        <w:t>94</w:t>
      </w:r>
      <w:r>
        <w:fldChar w:fldCharType="end"/>
      </w:r>
    </w:p>
    <w:p w14:paraId="0A789B4E" w14:textId="4BB0DC52" w:rsidR="009A3866" w:rsidRDefault="009A3866">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fldLock="1"/>
      </w:r>
      <w:r>
        <w:instrText xml:space="preserve"> PAGEREF _Toc45890068 \h </w:instrText>
      </w:r>
      <w:r>
        <w:fldChar w:fldCharType="separate"/>
      </w:r>
      <w:r>
        <w:t>94</w:t>
      </w:r>
      <w:r>
        <w:fldChar w:fldCharType="end"/>
      </w:r>
    </w:p>
    <w:p w14:paraId="4FEAC03A" w14:textId="649CEBD6" w:rsidR="009A3866" w:rsidRDefault="009A3866">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fldLock="1"/>
      </w:r>
      <w:r>
        <w:instrText xml:space="preserve"> PAGEREF _Toc45890069 \h </w:instrText>
      </w:r>
      <w:r>
        <w:fldChar w:fldCharType="separate"/>
      </w:r>
      <w:r>
        <w:t>94</w:t>
      </w:r>
      <w:r>
        <w:fldChar w:fldCharType="end"/>
      </w:r>
    </w:p>
    <w:p w14:paraId="7BDD4713" w14:textId="3A2686B8" w:rsidR="009A3866" w:rsidRDefault="009A3866">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fldLock="1"/>
      </w:r>
      <w:r>
        <w:instrText xml:space="preserve"> PAGEREF _Toc45890070 \h </w:instrText>
      </w:r>
      <w:r>
        <w:fldChar w:fldCharType="separate"/>
      </w:r>
      <w:r>
        <w:t>94</w:t>
      </w:r>
      <w:r>
        <w:fldChar w:fldCharType="end"/>
      </w:r>
    </w:p>
    <w:p w14:paraId="72FCA8E6" w14:textId="1BF1FEF7" w:rsidR="009A3866" w:rsidRDefault="009A3866">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fldLock="1"/>
      </w:r>
      <w:r>
        <w:instrText xml:space="preserve"> PAGEREF _Toc45890071 \h </w:instrText>
      </w:r>
      <w:r>
        <w:fldChar w:fldCharType="separate"/>
      </w:r>
      <w:r>
        <w:t>94</w:t>
      </w:r>
      <w:r>
        <w:fldChar w:fldCharType="end"/>
      </w:r>
    </w:p>
    <w:p w14:paraId="61E86947" w14:textId="796D5154" w:rsidR="009A3866" w:rsidRDefault="009A3866">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fldLock="1"/>
      </w:r>
      <w:r>
        <w:instrText xml:space="preserve"> PAGEREF _Toc45890072 \h </w:instrText>
      </w:r>
      <w:r>
        <w:fldChar w:fldCharType="separate"/>
      </w:r>
      <w:r>
        <w:t>94</w:t>
      </w:r>
      <w:r>
        <w:fldChar w:fldCharType="end"/>
      </w:r>
    </w:p>
    <w:p w14:paraId="2C1BAE06" w14:textId="007EEF2A" w:rsidR="009A3866" w:rsidRDefault="009A3866">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fldLock="1"/>
      </w:r>
      <w:r>
        <w:instrText xml:space="preserve"> PAGEREF _Toc45890073 \h </w:instrText>
      </w:r>
      <w:r>
        <w:fldChar w:fldCharType="separate"/>
      </w:r>
      <w:r>
        <w:t>96</w:t>
      </w:r>
      <w:r>
        <w:fldChar w:fldCharType="end"/>
      </w:r>
    </w:p>
    <w:p w14:paraId="3CEFDEDE" w14:textId="3DE22E25" w:rsidR="009A3866" w:rsidRDefault="009A3866">
      <w:pPr>
        <w:pStyle w:val="TOC3"/>
        <w:rPr>
          <w:rFonts w:asciiTheme="minorHAnsi" w:eastAsiaTheme="minorEastAsia" w:hAnsiTheme="minorHAnsi" w:cstheme="minorBidi"/>
          <w:sz w:val="22"/>
          <w:szCs w:val="22"/>
          <w:lang w:eastAsia="en-GB"/>
        </w:rPr>
      </w:pPr>
      <w:r>
        <w:t>6.3B</w:t>
      </w:r>
      <w:r w:rsidRPr="00817F9C">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817F9C">
        <w:rPr>
          <w:rFonts w:eastAsia="PMingLiU"/>
          <w:lang w:eastAsia="zh-TW"/>
        </w:rPr>
        <w:t>intra-band EN-DC without dual PA capability</w:t>
      </w:r>
      <w:r>
        <w:tab/>
      </w:r>
      <w:r>
        <w:fldChar w:fldCharType="begin" w:fldLock="1"/>
      </w:r>
      <w:r>
        <w:instrText xml:space="preserve"> PAGEREF _Toc45890074 \h </w:instrText>
      </w:r>
      <w:r>
        <w:fldChar w:fldCharType="separate"/>
      </w:r>
      <w:r>
        <w:t>96</w:t>
      </w:r>
      <w:r>
        <w:fldChar w:fldCharType="end"/>
      </w:r>
    </w:p>
    <w:p w14:paraId="5945B773" w14:textId="3ACC3AC7" w:rsidR="009A3866" w:rsidRDefault="009A3866">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fldLock="1"/>
      </w:r>
      <w:r>
        <w:instrText xml:space="preserve"> PAGEREF _Toc45890075 \h </w:instrText>
      </w:r>
      <w:r>
        <w:fldChar w:fldCharType="separate"/>
      </w:r>
      <w:r>
        <w:t>96</w:t>
      </w:r>
      <w:r>
        <w:fldChar w:fldCharType="end"/>
      </w:r>
    </w:p>
    <w:p w14:paraId="629B9795" w14:textId="21001AAC" w:rsidR="009A3866" w:rsidRDefault="009A386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_Toc45890076 \h </w:instrText>
      </w:r>
      <w:r>
        <w:fldChar w:fldCharType="separate"/>
      </w:r>
      <w:r>
        <w:t>97</w:t>
      </w:r>
      <w:r>
        <w:fldChar w:fldCharType="end"/>
      </w:r>
    </w:p>
    <w:p w14:paraId="0613230C" w14:textId="355B818A" w:rsidR="009A3866" w:rsidRDefault="009A3866">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fldLock="1"/>
      </w:r>
      <w:r>
        <w:instrText xml:space="preserve"> PAGEREF _Toc45890077 \h </w:instrText>
      </w:r>
      <w:r>
        <w:fldChar w:fldCharType="separate"/>
      </w:r>
      <w:r>
        <w:t>97</w:t>
      </w:r>
      <w:r>
        <w:fldChar w:fldCharType="end"/>
      </w:r>
    </w:p>
    <w:p w14:paraId="273436C3" w14:textId="130EC8D4" w:rsidR="009A3866" w:rsidRDefault="009A3866">
      <w:pPr>
        <w:pStyle w:val="TOC3"/>
        <w:rPr>
          <w:rFonts w:asciiTheme="minorHAnsi" w:eastAsiaTheme="minorEastAsia" w:hAnsiTheme="minorHAnsi" w:cstheme="minorBidi"/>
          <w:sz w:val="22"/>
          <w:szCs w:val="22"/>
          <w:lang w:eastAsia="en-GB"/>
        </w:rPr>
      </w:pPr>
      <w:r>
        <w:t>6.4</w:t>
      </w:r>
      <w:r w:rsidRPr="00817F9C">
        <w:rPr>
          <w:lang w:val="en-US" w:eastAsia="zh-CN"/>
        </w:rPr>
        <w:t>A</w:t>
      </w:r>
      <w:r>
        <w:t>.1</w:t>
      </w:r>
      <w:r>
        <w:rPr>
          <w:rFonts w:asciiTheme="minorHAnsi" w:eastAsiaTheme="minorEastAsia" w:hAnsiTheme="minorHAnsi" w:cstheme="minorBidi"/>
          <w:sz w:val="22"/>
          <w:szCs w:val="22"/>
          <w:lang w:eastAsia="en-GB"/>
        </w:rPr>
        <w:tab/>
      </w:r>
      <w:r>
        <w:t>Frequency error for</w:t>
      </w:r>
      <w:r w:rsidRPr="00817F9C">
        <w:rPr>
          <w:lang w:val="en-US" w:eastAsia="zh-CN"/>
        </w:rPr>
        <w:t xml:space="preserve"> CA</w:t>
      </w:r>
      <w:r>
        <w:tab/>
      </w:r>
      <w:r>
        <w:fldChar w:fldCharType="begin" w:fldLock="1"/>
      </w:r>
      <w:r>
        <w:instrText xml:space="preserve"> PAGEREF _Toc45890078 \h </w:instrText>
      </w:r>
      <w:r>
        <w:fldChar w:fldCharType="separate"/>
      </w:r>
      <w:r>
        <w:t>97</w:t>
      </w:r>
      <w:r>
        <w:fldChar w:fldCharType="end"/>
      </w:r>
    </w:p>
    <w:p w14:paraId="1925A18C" w14:textId="0A1D2609" w:rsidR="009A3866" w:rsidRDefault="009A3866">
      <w:pPr>
        <w:pStyle w:val="TOC3"/>
        <w:rPr>
          <w:rFonts w:asciiTheme="minorHAnsi" w:eastAsiaTheme="minorEastAsia" w:hAnsiTheme="minorHAnsi" w:cstheme="minorBidi"/>
          <w:sz w:val="22"/>
          <w:szCs w:val="22"/>
          <w:lang w:eastAsia="en-GB"/>
        </w:rPr>
      </w:pPr>
      <w:r w:rsidRPr="00817F9C">
        <w:rPr>
          <w:rFonts w:eastAsia="MS Mincho"/>
        </w:rPr>
        <w:t>6.4</w:t>
      </w:r>
      <w:r w:rsidRPr="00817F9C">
        <w:rPr>
          <w:rFonts w:eastAsia="MS Mincho"/>
          <w:lang w:val="en-US" w:eastAsia="zh-CN"/>
        </w:rPr>
        <w:t>A</w:t>
      </w:r>
      <w:r w:rsidRPr="00817F9C">
        <w:rPr>
          <w:rFonts w:eastAsia="MS Mincho"/>
        </w:rPr>
        <w:t>.2</w:t>
      </w:r>
      <w:r>
        <w:rPr>
          <w:rFonts w:asciiTheme="minorHAnsi" w:eastAsiaTheme="minorEastAsia" w:hAnsiTheme="minorHAnsi" w:cstheme="minorBidi"/>
          <w:sz w:val="22"/>
          <w:szCs w:val="22"/>
          <w:lang w:eastAsia="en-GB"/>
        </w:rPr>
        <w:tab/>
      </w:r>
      <w:r w:rsidRPr="00817F9C">
        <w:rPr>
          <w:rFonts w:eastAsia="MS Mincho"/>
        </w:rPr>
        <w:t xml:space="preserve">Transmit modulation quality for </w:t>
      </w:r>
      <w:r w:rsidRPr="00817F9C">
        <w:rPr>
          <w:rFonts w:eastAsia="MS Mincho"/>
          <w:lang w:val="en-US" w:eastAsia="zh-CN"/>
        </w:rPr>
        <w:t>CA</w:t>
      </w:r>
      <w:r>
        <w:tab/>
      </w:r>
      <w:r>
        <w:fldChar w:fldCharType="begin" w:fldLock="1"/>
      </w:r>
      <w:r>
        <w:instrText xml:space="preserve"> PAGEREF _Toc45890079 \h </w:instrText>
      </w:r>
      <w:r>
        <w:fldChar w:fldCharType="separate"/>
      </w:r>
      <w:r>
        <w:t>97</w:t>
      </w:r>
      <w:r>
        <w:fldChar w:fldCharType="end"/>
      </w:r>
    </w:p>
    <w:p w14:paraId="53B32F01" w14:textId="2E0FF3E4" w:rsidR="009A3866" w:rsidRDefault="009A3866">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fldLock="1"/>
      </w:r>
      <w:r>
        <w:instrText xml:space="preserve"> PAGEREF _Toc45890080 \h </w:instrText>
      </w:r>
      <w:r>
        <w:fldChar w:fldCharType="separate"/>
      </w:r>
      <w:r>
        <w:t>97</w:t>
      </w:r>
      <w:r>
        <w:fldChar w:fldCharType="end"/>
      </w:r>
    </w:p>
    <w:p w14:paraId="1C1F2D94" w14:textId="099E8452" w:rsidR="009A3866" w:rsidRDefault="009A3866">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fldLock="1"/>
      </w:r>
      <w:r>
        <w:instrText xml:space="preserve"> PAGEREF _Toc45890081 \h </w:instrText>
      </w:r>
      <w:r>
        <w:fldChar w:fldCharType="separate"/>
      </w:r>
      <w:r>
        <w:t>98</w:t>
      </w:r>
      <w:r>
        <w:fldChar w:fldCharType="end"/>
      </w:r>
    </w:p>
    <w:p w14:paraId="73245609" w14:textId="65DA2E25" w:rsidR="009A3866" w:rsidRDefault="009A3866">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fldLock="1"/>
      </w:r>
      <w:r>
        <w:instrText xml:space="preserve"> PAGEREF _Toc45890082 \h </w:instrText>
      </w:r>
      <w:r>
        <w:fldChar w:fldCharType="separate"/>
      </w:r>
      <w:r>
        <w:t>98</w:t>
      </w:r>
      <w:r>
        <w:fldChar w:fldCharType="end"/>
      </w:r>
    </w:p>
    <w:p w14:paraId="54059E37" w14:textId="012355D5" w:rsidR="009A3866" w:rsidRDefault="009A3866">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_Toc45890083 \h </w:instrText>
      </w:r>
      <w:r>
        <w:fldChar w:fldCharType="separate"/>
      </w:r>
      <w:r>
        <w:t>98</w:t>
      </w:r>
      <w:r>
        <w:fldChar w:fldCharType="end"/>
      </w:r>
    </w:p>
    <w:p w14:paraId="76938310" w14:textId="268E7845" w:rsidR="009A3866" w:rsidRDefault="009A3866">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_Toc45890084 \h </w:instrText>
      </w:r>
      <w:r>
        <w:fldChar w:fldCharType="separate"/>
      </w:r>
      <w:r>
        <w:t>98</w:t>
      </w:r>
      <w:r>
        <w:fldChar w:fldCharType="end"/>
      </w:r>
    </w:p>
    <w:p w14:paraId="1417E9E9" w14:textId="1A6A6B7F" w:rsidR="009A3866" w:rsidRDefault="009A3866">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_Toc45890085 \h </w:instrText>
      </w:r>
      <w:r>
        <w:fldChar w:fldCharType="separate"/>
      </w:r>
      <w:r>
        <w:t>98</w:t>
      </w:r>
      <w:r>
        <w:fldChar w:fldCharType="end"/>
      </w:r>
    </w:p>
    <w:p w14:paraId="7475551A" w14:textId="3F4E8887" w:rsidR="009A3866" w:rsidRDefault="009A3866">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fldLock="1"/>
      </w:r>
      <w:r>
        <w:instrText xml:space="preserve"> PAGEREF _Toc45890086 \h </w:instrText>
      </w:r>
      <w:r>
        <w:fldChar w:fldCharType="separate"/>
      </w:r>
      <w:r>
        <w:t>99</w:t>
      </w:r>
      <w:r>
        <w:fldChar w:fldCharType="end"/>
      </w:r>
    </w:p>
    <w:p w14:paraId="544EAEE5" w14:textId="5E4AD994" w:rsidR="009A3866" w:rsidRDefault="009A3866">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_Toc45890087 \h </w:instrText>
      </w:r>
      <w:r>
        <w:fldChar w:fldCharType="separate"/>
      </w:r>
      <w:r>
        <w:t>99</w:t>
      </w:r>
      <w:r>
        <w:fldChar w:fldCharType="end"/>
      </w:r>
    </w:p>
    <w:p w14:paraId="6998691F" w14:textId="5DF49EDE" w:rsidR="009A3866" w:rsidRDefault="009A3866">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_Toc45890088 \h </w:instrText>
      </w:r>
      <w:r>
        <w:fldChar w:fldCharType="separate"/>
      </w:r>
      <w:r>
        <w:t>99</w:t>
      </w:r>
      <w:r>
        <w:fldChar w:fldCharType="end"/>
      </w:r>
    </w:p>
    <w:p w14:paraId="1705B39D" w14:textId="1CC18962" w:rsidR="009A3866" w:rsidRDefault="009A3866">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_Toc45890089 \h </w:instrText>
      </w:r>
      <w:r>
        <w:fldChar w:fldCharType="separate"/>
      </w:r>
      <w:r>
        <w:t>99</w:t>
      </w:r>
      <w:r>
        <w:fldChar w:fldCharType="end"/>
      </w:r>
    </w:p>
    <w:p w14:paraId="50C85059" w14:textId="363A0E56" w:rsidR="009A3866" w:rsidRDefault="009A3866">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fldLock="1"/>
      </w:r>
      <w:r>
        <w:instrText xml:space="preserve"> PAGEREF _Toc45890090 \h </w:instrText>
      </w:r>
      <w:r>
        <w:fldChar w:fldCharType="separate"/>
      </w:r>
      <w:r>
        <w:t>99</w:t>
      </w:r>
      <w:r>
        <w:fldChar w:fldCharType="end"/>
      </w:r>
    </w:p>
    <w:p w14:paraId="2FBF36A8" w14:textId="19267925" w:rsidR="009A3866" w:rsidRDefault="009A3866">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fldLock="1"/>
      </w:r>
      <w:r>
        <w:instrText xml:space="preserve"> PAGEREF _Toc45890091 \h </w:instrText>
      </w:r>
      <w:r>
        <w:fldChar w:fldCharType="separate"/>
      </w:r>
      <w:r>
        <w:t>99</w:t>
      </w:r>
      <w:r>
        <w:fldChar w:fldCharType="end"/>
      </w:r>
    </w:p>
    <w:p w14:paraId="55A09A14" w14:textId="650C98C2" w:rsidR="009A3866" w:rsidRDefault="009A3866">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fldLock="1"/>
      </w:r>
      <w:r>
        <w:instrText xml:space="preserve"> PAGEREF _Toc45890092 \h </w:instrText>
      </w:r>
      <w:r>
        <w:fldChar w:fldCharType="separate"/>
      </w:r>
      <w:r>
        <w:t>99</w:t>
      </w:r>
      <w:r>
        <w:fldChar w:fldCharType="end"/>
      </w:r>
    </w:p>
    <w:p w14:paraId="0D43E34F" w14:textId="02BA26BF" w:rsidR="009A3866" w:rsidRDefault="009A386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_Toc45890093 \h </w:instrText>
      </w:r>
      <w:r>
        <w:fldChar w:fldCharType="separate"/>
      </w:r>
      <w:r>
        <w:t>100</w:t>
      </w:r>
      <w:r>
        <w:fldChar w:fldCharType="end"/>
      </w:r>
    </w:p>
    <w:p w14:paraId="007412B6" w14:textId="539E23AE" w:rsidR="009A3866" w:rsidRDefault="009A3866">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fldLock="1"/>
      </w:r>
      <w:r>
        <w:instrText xml:space="preserve"> PAGEREF _Toc45890094 \h </w:instrText>
      </w:r>
      <w:r>
        <w:fldChar w:fldCharType="separate"/>
      </w:r>
      <w:r>
        <w:t>100</w:t>
      </w:r>
      <w:r>
        <w:fldChar w:fldCharType="end"/>
      </w:r>
    </w:p>
    <w:p w14:paraId="7FFE8EC1" w14:textId="376578AF" w:rsidR="009A3866" w:rsidRDefault="009A3866">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fldLock="1"/>
      </w:r>
      <w:r>
        <w:instrText xml:space="preserve"> PAGEREF _Toc45890095 \h </w:instrText>
      </w:r>
      <w:r>
        <w:fldChar w:fldCharType="separate"/>
      </w:r>
      <w:r>
        <w:t>100</w:t>
      </w:r>
      <w:r>
        <w:fldChar w:fldCharType="end"/>
      </w:r>
    </w:p>
    <w:p w14:paraId="63B77C9F" w14:textId="5DAE4F04" w:rsidR="009A3866" w:rsidRDefault="009A3866">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fldLock="1"/>
      </w:r>
      <w:r>
        <w:instrText xml:space="preserve"> PAGEREF _Toc45890096 \h </w:instrText>
      </w:r>
      <w:r>
        <w:fldChar w:fldCharType="separate"/>
      </w:r>
      <w:r>
        <w:t>100</w:t>
      </w:r>
      <w:r>
        <w:fldChar w:fldCharType="end"/>
      </w:r>
    </w:p>
    <w:p w14:paraId="1134C48B" w14:textId="2DB50157" w:rsidR="009A3866" w:rsidRDefault="009A3866">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fldLock="1"/>
      </w:r>
      <w:r>
        <w:instrText xml:space="preserve"> PAGEREF _Toc45890097 \h </w:instrText>
      </w:r>
      <w:r>
        <w:fldChar w:fldCharType="separate"/>
      </w:r>
      <w:r>
        <w:t>100</w:t>
      </w:r>
      <w:r>
        <w:fldChar w:fldCharType="end"/>
      </w:r>
    </w:p>
    <w:p w14:paraId="3064C7BD" w14:textId="6288268F" w:rsidR="009A3866" w:rsidRDefault="009A3866">
      <w:pPr>
        <w:pStyle w:val="TOC4"/>
        <w:rPr>
          <w:rFonts w:asciiTheme="minorHAnsi" w:eastAsiaTheme="minorEastAsia" w:hAnsiTheme="minorHAnsi" w:cstheme="minorBidi"/>
          <w:sz w:val="22"/>
          <w:szCs w:val="22"/>
          <w:lang w:eastAsia="en-GB"/>
        </w:rPr>
      </w:pPr>
      <w:r>
        <w:t>6.5</w:t>
      </w:r>
      <w:r w:rsidRPr="00817F9C">
        <w:rPr>
          <w:lang w:val="en-US" w:eastAsia="zh-CN"/>
        </w:rPr>
        <w:t>A</w:t>
      </w:r>
      <w:r>
        <w:t>.3.1</w:t>
      </w:r>
      <w:r>
        <w:rPr>
          <w:rFonts w:asciiTheme="minorHAnsi" w:eastAsiaTheme="minorEastAsia" w:hAnsiTheme="minorHAnsi" w:cstheme="minorBidi"/>
          <w:sz w:val="22"/>
          <w:szCs w:val="22"/>
          <w:lang w:eastAsia="en-GB"/>
        </w:rPr>
        <w:tab/>
      </w:r>
      <w:r>
        <w:t>In</w:t>
      </w:r>
      <w:r w:rsidRPr="00817F9C">
        <w:rPr>
          <w:lang w:val="en-US" w:eastAsia="zh-CN"/>
        </w:rPr>
        <w:t>ter-band CA between FR1 and FR2</w:t>
      </w:r>
      <w:r>
        <w:tab/>
      </w:r>
      <w:r>
        <w:fldChar w:fldCharType="begin" w:fldLock="1"/>
      </w:r>
      <w:r>
        <w:instrText xml:space="preserve"> PAGEREF _Toc45890098 \h </w:instrText>
      </w:r>
      <w:r>
        <w:fldChar w:fldCharType="separate"/>
      </w:r>
      <w:r>
        <w:t>100</w:t>
      </w:r>
      <w:r>
        <w:fldChar w:fldCharType="end"/>
      </w:r>
    </w:p>
    <w:p w14:paraId="254F5CD4" w14:textId="7F14345D" w:rsidR="009A3866" w:rsidRDefault="009A3866">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fldLock="1"/>
      </w:r>
      <w:r>
        <w:instrText xml:space="preserve"> PAGEREF _Toc45890099 \h </w:instrText>
      </w:r>
      <w:r>
        <w:fldChar w:fldCharType="separate"/>
      </w:r>
      <w:r>
        <w:t>100</w:t>
      </w:r>
      <w:r>
        <w:fldChar w:fldCharType="end"/>
      </w:r>
    </w:p>
    <w:p w14:paraId="70A8E936" w14:textId="02B19BCB" w:rsidR="009A3866" w:rsidRDefault="009A3866">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fldLock="1"/>
      </w:r>
      <w:r>
        <w:instrText xml:space="preserve"> PAGEREF _Toc45890100 \h </w:instrText>
      </w:r>
      <w:r>
        <w:fldChar w:fldCharType="separate"/>
      </w:r>
      <w:r>
        <w:t>100</w:t>
      </w:r>
      <w:r>
        <w:fldChar w:fldCharType="end"/>
      </w:r>
    </w:p>
    <w:p w14:paraId="1B079F4D" w14:textId="0A6EBCB6" w:rsidR="009A3866" w:rsidRDefault="009A3866">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fldLock="1"/>
      </w:r>
      <w:r>
        <w:instrText xml:space="preserve"> PAGEREF _Toc45890101 \h </w:instrText>
      </w:r>
      <w:r>
        <w:fldChar w:fldCharType="separate"/>
      </w:r>
      <w:r>
        <w:t>100</w:t>
      </w:r>
      <w:r>
        <w:fldChar w:fldCharType="end"/>
      </w:r>
    </w:p>
    <w:p w14:paraId="0E7708FE" w14:textId="0A9D143E" w:rsidR="009A3866" w:rsidRDefault="009A3866">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_Toc45890102 \h </w:instrText>
      </w:r>
      <w:r>
        <w:fldChar w:fldCharType="separate"/>
      </w:r>
      <w:r>
        <w:t>100</w:t>
      </w:r>
      <w:r>
        <w:fldChar w:fldCharType="end"/>
      </w:r>
    </w:p>
    <w:p w14:paraId="07A0BEB6" w14:textId="0243D0E9" w:rsidR="009A3866" w:rsidRDefault="009A3866">
      <w:pPr>
        <w:pStyle w:val="TOC4"/>
        <w:rPr>
          <w:rFonts w:asciiTheme="minorHAnsi" w:eastAsiaTheme="minorEastAsia" w:hAnsiTheme="minorHAnsi" w:cstheme="minorBidi"/>
          <w:sz w:val="22"/>
          <w:szCs w:val="22"/>
          <w:lang w:eastAsia="en-GB"/>
        </w:rPr>
      </w:pPr>
      <w:r w:rsidRPr="00817F9C">
        <w:rPr>
          <w:lang w:val="en-US"/>
        </w:rPr>
        <w:t>6.5B.1.5</w:t>
      </w:r>
      <w:r>
        <w:rPr>
          <w:rFonts w:asciiTheme="minorHAnsi" w:eastAsiaTheme="minorEastAsia" w:hAnsiTheme="minorHAnsi" w:cstheme="minorBidi"/>
          <w:sz w:val="22"/>
          <w:szCs w:val="22"/>
          <w:lang w:eastAsia="en-GB"/>
        </w:rPr>
        <w:tab/>
      </w:r>
      <w:r w:rsidRPr="00817F9C">
        <w:rPr>
          <w:lang w:val="en-US"/>
        </w:rPr>
        <w:t>Inter-band EN-DC including both FR1 and FR2</w:t>
      </w:r>
      <w:r>
        <w:tab/>
      </w:r>
      <w:r>
        <w:fldChar w:fldCharType="begin" w:fldLock="1"/>
      </w:r>
      <w:r>
        <w:instrText xml:space="preserve"> PAGEREF _Toc45890103 \h </w:instrText>
      </w:r>
      <w:r>
        <w:fldChar w:fldCharType="separate"/>
      </w:r>
      <w:r>
        <w:t>101</w:t>
      </w:r>
      <w:r>
        <w:fldChar w:fldCharType="end"/>
      </w:r>
    </w:p>
    <w:p w14:paraId="3CC0F5B4" w14:textId="4E4E444A" w:rsidR="009A3866" w:rsidRDefault="009A3866">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r>
      <w:r>
        <w:fldChar w:fldCharType="begin" w:fldLock="1"/>
      </w:r>
      <w:r>
        <w:instrText xml:space="preserve"> PAGEREF _Toc45890104 \h </w:instrText>
      </w:r>
      <w:r>
        <w:fldChar w:fldCharType="separate"/>
      </w:r>
      <w:r>
        <w:t>101</w:t>
      </w:r>
      <w:r>
        <w:fldChar w:fldCharType="end"/>
      </w:r>
    </w:p>
    <w:p w14:paraId="519ECCF6" w14:textId="18813025" w:rsidR="009A3866" w:rsidRDefault="009A3866">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_Toc45890105 \h </w:instrText>
      </w:r>
      <w:r>
        <w:fldChar w:fldCharType="separate"/>
      </w:r>
      <w:r>
        <w:t>101</w:t>
      </w:r>
      <w:r>
        <w:fldChar w:fldCharType="end"/>
      </w:r>
    </w:p>
    <w:p w14:paraId="5429D9A6" w14:textId="3CAFD9A7" w:rsidR="009A3866" w:rsidRDefault="009A3866">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_Toc45890106 \h </w:instrText>
      </w:r>
      <w:r>
        <w:fldChar w:fldCharType="separate"/>
      </w:r>
      <w:r>
        <w:t>101</w:t>
      </w:r>
      <w:r>
        <w:fldChar w:fldCharType="end"/>
      </w:r>
    </w:p>
    <w:p w14:paraId="648F9ECD" w14:textId="162DEE03" w:rsidR="009A3866" w:rsidRDefault="009A3866">
      <w:pPr>
        <w:pStyle w:val="TOC5"/>
        <w:rPr>
          <w:rFonts w:asciiTheme="minorHAnsi" w:eastAsiaTheme="minorEastAsia" w:hAnsiTheme="minorHAnsi" w:cstheme="minorBidi"/>
          <w:sz w:val="22"/>
          <w:szCs w:val="22"/>
          <w:lang w:eastAsia="en-GB"/>
        </w:rPr>
      </w:pPr>
      <w:r>
        <w:lastRenderedPageBreak/>
        <w:t>6.5B.2.1.2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_Toc45890107 \h </w:instrText>
      </w:r>
      <w:r>
        <w:fldChar w:fldCharType="separate"/>
      </w:r>
      <w:r>
        <w:t>101</w:t>
      </w:r>
      <w:r>
        <w:fldChar w:fldCharType="end"/>
      </w:r>
    </w:p>
    <w:p w14:paraId="74CC1515" w14:textId="11CC48E2" w:rsidR="009A3866" w:rsidRDefault="009A3866">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817F9C">
        <w:rPr>
          <w:rFonts w:eastAsia="MS Mincho"/>
        </w:rPr>
        <w:t>Requirements for network signalled value "NS_35"</w:t>
      </w:r>
      <w:r>
        <w:tab/>
      </w:r>
      <w:r>
        <w:fldChar w:fldCharType="begin" w:fldLock="1"/>
      </w:r>
      <w:r>
        <w:instrText xml:space="preserve"> PAGEREF _Toc45890108 \h </w:instrText>
      </w:r>
      <w:r>
        <w:fldChar w:fldCharType="separate"/>
      </w:r>
      <w:r>
        <w:t>101</w:t>
      </w:r>
      <w:r>
        <w:fldChar w:fldCharType="end"/>
      </w:r>
    </w:p>
    <w:p w14:paraId="5451B513" w14:textId="14A82ED0" w:rsidR="009A3866" w:rsidRDefault="009A3866">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817F9C">
        <w:rPr>
          <w:rFonts w:eastAsia="MS Mincho"/>
        </w:rPr>
        <w:t>Requirements for network signalled value "NS_04"</w:t>
      </w:r>
      <w:r>
        <w:tab/>
      </w:r>
      <w:r>
        <w:fldChar w:fldCharType="begin" w:fldLock="1"/>
      </w:r>
      <w:r>
        <w:instrText xml:space="preserve"> PAGEREF _Toc45890109 \h </w:instrText>
      </w:r>
      <w:r>
        <w:fldChar w:fldCharType="separate"/>
      </w:r>
      <w:r>
        <w:t>102</w:t>
      </w:r>
      <w:r>
        <w:fldChar w:fldCharType="end"/>
      </w:r>
    </w:p>
    <w:p w14:paraId="5D9C69D9" w14:textId="4E6FEA5C" w:rsidR="009A3866" w:rsidRDefault="009A3866">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_Toc45890110 \h </w:instrText>
      </w:r>
      <w:r>
        <w:fldChar w:fldCharType="separate"/>
      </w:r>
      <w:r>
        <w:t>102</w:t>
      </w:r>
      <w:r>
        <w:fldChar w:fldCharType="end"/>
      </w:r>
    </w:p>
    <w:p w14:paraId="5495A2C4" w14:textId="0C09E98F" w:rsidR="009A3866" w:rsidRDefault="009A3866">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_Toc45890111 \h </w:instrText>
      </w:r>
      <w:r>
        <w:fldChar w:fldCharType="separate"/>
      </w:r>
      <w:r>
        <w:t>103</w:t>
      </w:r>
      <w:r>
        <w:fldChar w:fldCharType="end"/>
      </w:r>
    </w:p>
    <w:p w14:paraId="0B92197D" w14:textId="48EB30CF" w:rsidR="009A3866" w:rsidRDefault="009A3866">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_Toc45890112 \h </w:instrText>
      </w:r>
      <w:r>
        <w:fldChar w:fldCharType="separate"/>
      </w:r>
      <w:r>
        <w:t>103</w:t>
      </w:r>
      <w:r>
        <w:fldChar w:fldCharType="end"/>
      </w:r>
    </w:p>
    <w:p w14:paraId="7EE8938B" w14:textId="51872D67" w:rsidR="009A3866" w:rsidRDefault="009A3866">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_Toc45890113 \h </w:instrText>
      </w:r>
      <w:r>
        <w:fldChar w:fldCharType="separate"/>
      </w:r>
      <w:r>
        <w:t>103</w:t>
      </w:r>
      <w:r>
        <w:fldChar w:fldCharType="end"/>
      </w:r>
    </w:p>
    <w:p w14:paraId="3B71321C" w14:textId="504DB270" w:rsidR="009A3866" w:rsidRDefault="009A3866">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_Toc45890114 \h </w:instrText>
      </w:r>
      <w:r>
        <w:fldChar w:fldCharType="separate"/>
      </w:r>
      <w:r>
        <w:t>103</w:t>
      </w:r>
      <w:r>
        <w:fldChar w:fldCharType="end"/>
      </w:r>
    </w:p>
    <w:p w14:paraId="009C2455" w14:textId="62CEBD81" w:rsidR="009A3866" w:rsidRDefault="009A3866">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_Toc45890115 \h </w:instrText>
      </w:r>
      <w:r>
        <w:fldChar w:fldCharType="separate"/>
      </w:r>
      <w:r>
        <w:t>103</w:t>
      </w:r>
      <w:r>
        <w:fldChar w:fldCharType="end"/>
      </w:r>
    </w:p>
    <w:p w14:paraId="012A8149" w14:textId="225C4E4B" w:rsidR="009A3866" w:rsidRDefault="009A3866">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_Toc45890116 \h </w:instrText>
      </w:r>
      <w:r>
        <w:fldChar w:fldCharType="separate"/>
      </w:r>
      <w:r>
        <w:t>103</w:t>
      </w:r>
      <w:r>
        <w:fldChar w:fldCharType="end"/>
      </w:r>
    </w:p>
    <w:p w14:paraId="56AE8E08" w14:textId="5C555544" w:rsidR="009A3866" w:rsidRDefault="009A3866">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_Toc45890117 \h </w:instrText>
      </w:r>
      <w:r>
        <w:fldChar w:fldCharType="separate"/>
      </w:r>
      <w:r>
        <w:t>103</w:t>
      </w:r>
      <w:r>
        <w:fldChar w:fldCharType="end"/>
      </w:r>
    </w:p>
    <w:p w14:paraId="018BBD4F" w14:textId="41750396" w:rsidR="009A3866" w:rsidRDefault="009A3866">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_Toc45890118 \h </w:instrText>
      </w:r>
      <w:r>
        <w:fldChar w:fldCharType="separate"/>
      </w:r>
      <w:r>
        <w:t>103</w:t>
      </w:r>
      <w:r>
        <w:fldChar w:fldCharType="end"/>
      </w:r>
    </w:p>
    <w:p w14:paraId="68EA363F" w14:textId="68EEC475" w:rsidR="009A3866" w:rsidRDefault="009A3866">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fldLock="1"/>
      </w:r>
      <w:r>
        <w:instrText xml:space="preserve"> PAGEREF _Toc45890119 \h </w:instrText>
      </w:r>
      <w:r>
        <w:fldChar w:fldCharType="separate"/>
      </w:r>
      <w:r>
        <w:t>104</w:t>
      </w:r>
      <w:r>
        <w:fldChar w:fldCharType="end"/>
      </w:r>
    </w:p>
    <w:p w14:paraId="7C2FF1B7" w14:textId="34616727" w:rsidR="009A3866" w:rsidRDefault="009A3866">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_Toc45890120 \h </w:instrText>
      </w:r>
      <w:r>
        <w:fldChar w:fldCharType="separate"/>
      </w:r>
      <w:r>
        <w:t>104</w:t>
      </w:r>
      <w:r>
        <w:fldChar w:fldCharType="end"/>
      </w:r>
    </w:p>
    <w:p w14:paraId="5658F530" w14:textId="70E58C42" w:rsidR="009A3866" w:rsidRDefault="009A3866">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_Toc45890121 \h </w:instrText>
      </w:r>
      <w:r>
        <w:fldChar w:fldCharType="separate"/>
      </w:r>
      <w:r>
        <w:t>104</w:t>
      </w:r>
      <w:r>
        <w:fldChar w:fldCharType="end"/>
      </w:r>
    </w:p>
    <w:p w14:paraId="2DC30815" w14:textId="2D813C00" w:rsidR="009A3866" w:rsidRDefault="009A3866">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_Toc45890122 \h </w:instrText>
      </w:r>
      <w:r>
        <w:fldChar w:fldCharType="separate"/>
      </w:r>
      <w:r>
        <w:t>104</w:t>
      </w:r>
      <w:r>
        <w:fldChar w:fldCharType="end"/>
      </w:r>
    </w:p>
    <w:p w14:paraId="2E19D8B5" w14:textId="6FE319B2" w:rsidR="009A3866" w:rsidRDefault="009A3866">
      <w:pPr>
        <w:pStyle w:val="TOC4"/>
        <w:rPr>
          <w:rFonts w:asciiTheme="minorHAnsi" w:eastAsiaTheme="minorEastAsia" w:hAnsiTheme="minorHAnsi" w:cstheme="minorBidi"/>
          <w:sz w:val="22"/>
          <w:szCs w:val="22"/>
          <w:lang w:eastAsia="en-GB"/>
        </w:rPr>
      </w:pPr>
      <w:r>
        <w:t>6.5B.3.2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_Toc45890123 \h </w:instrText>
      </w:r>
      <w:r>
        <w:fldChar w:fldCharType="separate"/>
      </w:r>
      <w:r>
        <w:t>104</w:t>
      </w:r>
      <w:r>
        <w:fldChar w:fldCharType="end"/>
      </w:r>
    </w:p>
    <w:p w14:paraId="309B71BE" w14:textId="1B8E791C" w:rsidR="009A3866" w:rsidRDefault="009A3866">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_Toc45890124 \h </w:instrText>
      </w:r>
      <w:r>
        <w:fldChar w:fldCharType="separate"/>
      </w:r>
      <w:r>
        <w:t>104</w:t>
      </w:r>
      <w:r>
        <w:fldChar w:fldCharType="end"/>
      </w:r>
    </w:p>
    <w:p w14:paraId="566765A2" w14:textId="5123ED93" w:rsidR="009A3866" w:rsidRDefault="009A3866">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_Toc45890125 \h </w:instrText>
      </w:r>
      <w:r>
        <w:fldChar w:fldCharType="separate"/>
      </w:r>
      <w:r>
        <w:t>104</w:t>
      </w:r>
      <w:r>
        <w:fldChar w:fldCharType="end"/>
      </w:r>
    </w:p>
    <w:p w14:paraId="57B2C8FF" w14:textId="52D3A84E" w:rsidR="009A3866" w:rsidRDefault="009A3866">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_Toc45890126 \h </w:instrText>
      </w:r>
      <w:r>
        <w:fldChar w:fldCharType="separate"/>
      </w:r>
      <w:r>
        <w:t>105</w:t>
      </w:r>
      <w:r>
        <w:fldChar w:fldCharType="end"/>
      </w:r>
    </w:p>
    <w:p w14:paraId="00D5D3FB" w14:textId="4172B3EA" w:rsidR="009A3866" w:rsidRDefault="009A3866">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_Toc45890127 \h </w:instrText>
      </w:r>
      <w:r>
        <w:fldChar w:fldCharType="separate"/>
      </w:r>
      <w:r>
        <w:t>105</w:t>
      </w:r>
      <w:r>
        <w:fldChar w:fldCharType="end"/>
      </w:r>
    </w:p>
    <w:p w14:paraId="2631E288" w14:textId="31428BB7" w:rsidR="009A3866" w:rsidRDefault="009A3866">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_Toc45890128 \h </w:instrText>
      </w:r>
      <w:r>
        <w:fldChar w:fldCharType="separate"/>
      </w:r>
      <w:r>
        <w:t>113</w:t>
      </w:r>
      <w:r>
        <w:fldChar w:fldCharType="end"/>
      </w:r>
    </w:p>
    <w:p w14:paraId="62CC4489" w14:textId="15A5F78B" w:rsidR="009A3866" w:rsidRDefault="009A3866">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_Toc45890129 \h </w:instrText>
      </w:r>
      <w:r>
        <w:fldChar w:fldCharType="separate"/>
      </w:r>
      <w:r>
        <w:t>113</w:t>
      </w:r>
      <w:r>
        <w:fldChar w:fldCharType="end"/>
      </w:r>
    </w:p>
    <w:p w14:paraId="516E2BE6" w14:textId="5A3DBAD2" w:rsidR="009A3866" w:rsidRDefault="009A3866">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_Toc45890130 \h </w:instrText>
      </w:r>
      <w:r>
        <w:fldChar w:fldCharType="separate"/>
      </w:r>
      <w:r>
        <w:t>113</w:t>
      </w:r>
      <w:r>
        <w:fldChar w:fldCharType="end"/>
      </w:r>
    </w:p>
    <w:p w14:paraId="0A96FCE9" w14:textId="337DF3F0" w:rsidR="009A3866" w:rsidRDefault="009A3866">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_Toc45890131 \h </w:instrText>
      </w:r>
      <w:r>
        <w:fldChar w:fldCharType="separate"/>
      </w:r>
      <w:r>
        <w:t>113</w:t>
      </w:r>
      <w:r>
        <w:fldChar w:fldCharType="end"/>
      </w:r>
    </w:p>
    <w:p w14:paraId="5D712EC4" w14:textId="1356BD05" w:rsidR="009A3866" w:rsidRDefault="009A3866">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_Toc45890132 \h </w:instrText>
      </w:r>
      <w:r>
        <w:fldChar w:fldCharType="separate"/>
      </w:r>
      <w:r>
        <w:t>113</w:t>
      </w:r>
      <w:r>
        <w:fldChar w:fldCharType="end"/>
      </w:r>
    </w:p>
    <w:p w14:paraId="5A1BF0EA" w14:textId="64C5206B" w:rsidR="009A3866" w:rsidRDefault="009A3866">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_Toc45890133 \h </w:instrText>
      </w:r>
      <w:r>
        <w:fldChar w:fldCharType="separate"/>
      </w:r>
      <w:r>
        <w:t>114</w:t>
      </w:r>
      <w:r>
        <w:fldChar w:fldCharType="end"/>
      </w:r>
    </w:p>
    <w:p w14:paraId="7CF6276E" w14:textId="45DF714B" w:rsidR="009A3866" w:rsidRDefault="009A3866">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_Toc45890134 \h </w:instrText>
      </w:r>
      <w:r>
        <w:fldChar w:fldCharType="separate"/>
      </w:r>
      <w:r>
        <w:t>114</w:t>
      </w:r>
      <w:r>
        <w:fldChar w:fldCharType="end"/>
      </w:r>
    </w:p>
    <w:p w14:paraId="0A53B2C8" w14:textId="30799A52" w:rsidR="009A3866" w:rsidRDefault="009A3866">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fldLock="1"/>
      </w:r>
      <w:r>
        <w:instrText xml:space="preserve"> PAGEREF _Toc45890135 \h </w:instrText>
      </w:r>
      <w:r>
        <w:fldChar w:fldCharType="separate"/>
      </w:r>
      <w:r>
        <w:t>114</w:t>
      </w:r>
      <w:r>
        <w:fldChar w:fldCharType="end"/>
      </w:r>
    </w:p>
    <w:p w14:paraId="47FE5409" w14:textId="642EAB18" w:rsidR="009A3866" w:rsidRDefault="009A3866">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_Toc45890136 \h </w:instrText>
      </w:r>
      <w:r>
        <w:fldChar w:fldCharType="separate"/>
      </w:r>
      <w:r>
        <w:t>114</w:t>
      </w:r>
      <w:r>
        <w:fldChar w:fldCharType="end"/>
      </w:r>
    </w:p>
    <w:p w14:paraId="02EAABA6" w14:textId="237DDB14" w:rsidR="009A3866" w:rsidRDefault="009A3866">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fldLock="1"/>
      </w:r>
      <w:r>
        <w:instrText xml:space="preserve"> PAGEREF _Toc45890137 \h </w:instrText>
      </w:r>
      <w:r>
        <w:fldChar w:fldCharType="separate"/>
      </w:r>
      <w:r>
        <w:t>114</w:t>
      </w:r>
      <w:r>
        <w:fldChar w:fldCharType="end"/>
      </w:r>
    </w:p>
    <w:p w14:paraId="7FC7B2A1" w14:textId="3D5B6D8B" w:rsidR="009A3866" w:rsidRDefault="009A3866">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fldLock="1"/>
      </w:r>
      <w:r>
        <w:instrText xml:space="preserve"> PAGEREF _Toc45890138 \h </w:instrText>
      </w:r>
      <w:r>
        <w:fldChar w:fldCharType="separate"/>
      </w:r>
      <w:r>
        <w:t>114</w:t>
      </w:r>
      <w:r>
        <w:fldChar w:fldCharType="end"/>
      </w:r>
    </w:p>
    <w:p w14:paraId="2B1CB497" w14:textId="484716EA" w:rsidR="009A3866" w:rsidRDefault="009A3866">
      <w:pPr>
        <w:pStyle w:val="TOC4"/>
        <w:rPr>
          <w:rFonts w:asciiTheme="minorHAnsi" w:eastAsiaTheme="minorEastAsia" w:hAnsiTheme="minorHAnsi" w:cstheme="minorBidi"/>
          <w:sz w:val="22"/>
          <w:szCs w:val="22"/>
          <w:lang w:eastAsia="en-GB"/>
        </w:rPr>
      </w:pPr>
      <w:r w:rsidRPr="00817F9C">
        <w:rPr>
          <w:lang w:val="en-US"/>
        </w:rPr>
        <w:t>6.5B.5.1</w:t>
      </w:r>
      <w:r>
        <w:rPr>
          <w:rFonts w:asciiTheme="minorHAnsi" w:eastAsiaTheme="minorEastAsia" w:hAnsiTheme="minorHAnsi" w:cstheme="minorBidi"/>
          <w:sz w:val="22"/>
          <w:szCs w:val="22"/>
          <w:lang w:eastAsia="en-GB"/>
        </w:rPr>
        <w:tab/>
      </w:r>
      <w:r w:rsidRPr="00817F9C">
        <w:rPr>
          <w:lang w:val="en-US"/>
        </w:rPr>
        <w:t>Intra-band contiguous EN-DC</w:t>
      </w:r>
      <w:r>
        <w:tab/>
      </w:r>
      <w:r>
        <w:fldChar w:fldCharType="begin" w:fldLock="1"/>
      </w:r>
      <w:r>
        <w:instrText xml:space="preserve"> PAGEREF _Toc45890139 \h </w:instrText>
      </w:r>
      <w:r>
        <w:fldChar w:fldCharType="separate"/>
      </w:r>
      <w:r>
        <w:t>114</w:t>
      </w:r>
      <w:r>
        <w:fldChar w:fldCharType="end"/>
      </w:r>
    </w:p>
    <w:p w14:paraId="0748D735" w14:textId="4BB58FA0" w:rsidR="009A3866" w:rsidRDefault="009A3866">
      <w:pPr>
        <w:pStyle w:val="TOC4"/>
        <w:rPr>
          <w:rFonts w:asciiTheme="minorHAnsi" w:eastAsiaTheme="minorEastAsia" w:hAnsiTheme="minorHAnsi" w:cstheme="minorBidi"/>
          <w:sz w:val="22"/>
          <w:szCs w:val="22"/>
          <w:lang w:eastAsia="en-GB"/>
        </w:rPr>
      </w:pPr>
      <w:r w:rsidRPr="00817F9C">
        <w:rPr>
          <w:lang w:val="en-US"/>
        </w:rPr>
        <w:t>6.5B.5.2</w:t>
      </w:r>
      <w:r>
        <w:rPr>
          <w:rFonts w:asciiTheme="minorHAnsi" w:eastAsiaTheme="minorEastAsia" w:hAnsiTheme="minorHAnsi" w:cstheme="minorBidi"/>
          <w:sz w:val="22"/>
          <w:szCs w:val="22"/>
          <w:lang w:eastAsia="en-GB"/>
        </w:rPr>
        <w:tab/>
      </w:r>
      <w:r w:rsidRPr="00817F9C">
        <w:rPr>
          <w:lang w:val="en-US"/>
        </w:rPr>
        <w:t>Intra-band non-contiguous EN-DC</w:t>
      </w:r>
      <w:r>
        <w:tab/>
      </w:r>
      <w:r>
        <w:fldChar w:fldCharType="begin" w:fldLock="1"/>
      </w:r>
      <w:r>
        <w:instrText xml:space="preserve"> PAGEREF _Toc45890140 \h </w:instrText>
      </w:r>
      <w:r>
        <w:fldChar w:fldCharType="separate"/>
      </w:r>
      <w:r>
        <w:t>115</w:t>
      </w:r>
      <w:r>
        <w:fldChar w:fldCharType="end"/>
      </w:r>
    </w:p>
    <w:p w14:paraId="1074B146" w14:textId="46F3B3A1" w:rsidR="009A3866" w:rsidRDefault="009A3866">
      <w:pPr>
        <w:pStyle w:val="TOC4"/>
        <w:rPr>
          <w:rFonts w:asciiTheme="minorHAnsi" w:eastAsiaTheme="minorEastAsia" w:hAnsiTheme="minorHAnsi" w:cstheme="minorBidi"/>
          <w:sz w:val="22"/>
          <w:szCs w:val="22"/>
          <w:lang w:eastAsia="en-GB"/>
        </w:rPr>
      </w:pPr>
      <w:r w:rsidRPr="00817F9C">
        <w:rPr>
          <w:lang w:val="en-US"/>
        </w:rPr>
        <w:t>6.5B.5.3</w:t>
      </w:r>
      <w:r>
        <w:rPr>
          <w:rFonts w:asciiTheme="minorHAnsi" w:eastAsiaTheme="minorEastAsia" w:hAnsiTheme="minorHAnsi" w:cstheme="minorBidi"/>
          <w:sz w:val="22"/>
          <w:szCs w:val="22"/>
          <w:lang w:eastAsia="en-GB"/>
        </w:rPr>
        <w:tab/>
      </w:r>
      <w:r w:rsidRPr="00817F9C">
        <w:rPr>
          <w:lang w:val="en-US"/>
        </w:rPr>
        <w:t>Inter-band EN-DC within FR1</w:t>
      </w:r>
      <w:r>
        <w:tab/>
      </w:r>
      <w:r>
        <w:fldChar w:fldCharType="begin" w:fldLock="1"/>
      </w:r>
      <w:r>
        <w:instrText xml:space="preserve"> PAGEREF _Toc45890141 \h </w:instrText>
      </w:r>
      <w:r>
        <w:fldChar w:fldCharType="separate"/>
      </w:r>
      <w:r>
        <w:t>115</w:t>
      </w:r>
      <w:r>
        <w:fldChar w:fldCharType="end"/>
      </w:r>
    </w:p>
    <w:p w14:paraId="67C17390" w14:textId="6DCDF1EC" w:rsidR="009A3866" w:rsidRDefault="009A3866">
      <w:pPr>
        <w:pStyle w:val="TOC4"/>
        <w:rPr>
          <w:rFonts w:asciiTheme="minorHAnsi" w:eastAsiaTheme="minorEastAsia" w:hAnsiTheme="minorHAnsi" w:cstheme="minorBidi"/>
          <w:sz w:val="22"/>
          <w:szCs w:val="22"/>
          <w:lang w:eastAsia="en-GB"/>
        </w:rPr>
      </w:pPr>
      <w:r w:rsidRPr="00817F9C">
        <w:rPr>
          <w:lang w:val="en-US"/>
        </w:rPr>
        <w:t>6.5B.5.3a</w:t>
      </w:r>
      <w:r>
        <w:rPr>
          <w:rFonts w:asciiTheme="minorHAnsi" w:eastAsiaTheme="minorEastAsia" w:hAnsiTheme="minorHAnsi" w:cstheme="minorBidi"/>
          <w:sz w:val="22"/>
          <w:szCs w:val="22"/>
          <w:lang w:eastAsia="en-GB"/>
        </w:rPr>
        <w:tab/>
      </w:r>
      <w:r w:rsidRPr="00817F9C">
        <w:rPr>
          <w:lang w:val="en-US"/>
        </w:rPr>
        <w:t>Inter-band NE-DC within FR1</w:t>
      </w:r>
      <w:r>
        <w:tab/>
      </w:r>
      <w:r>
        <w:fldChar w:fldCharType="begin" w:fldLock="1"/>
      </w:r>
      <w:r>
        <w:instrText xml:space="preserve"> PAGEREF _Toc45890142 \h </w:instrText>
      </w:r>
      <w:r>
        <w:fldChar w:fldCharType="separate"/>
      </w:r>
      <w:r>
        <w:t>115</w:t>
      </w:r>
      <w:r>
        <w:fldChar w:fldCharType="end"/>
      </w:r>
    </w:p>
    <w:p w14:paraId="037B50CE" w14:textId="5359BC75" w:rsidR="009A3866" w:rsidRDefault="009A3866">
      <w:pPr>
        <w:pStyle w:val="TOC4"/>
        <w:rPr>
          <w:rFonts w:asciiTheme="minorHAnsi" w:eastAsiaTheme="minorEastAsia" w:hAnsiTheme="minorHAnsi" w:cstheme="minorBidi"/>
          <w:sz w:val="22"/>
          <w:szCs w:val="22"/>
          <w:lang w:eastAsia="en-GB"/>
        </w:rPr>
      </w:pPr>
      <w:r w:rsidRPr="00817F9C">
        <w:rPr>
          <w:lang w:val="en-US"/>
        </w:rPr>
        <w:t>6.5B.5.4</w:t>
      </w:r>
      <w:r>
        <w:rPr>
          <w:rFonts w:asciiTheme="minorHAnsi" w:eastAsiaTheme="minorEastAsia" w:hAnsiTheme="minorHAnsi" w:cstheme="minorBidi"/>
          <w:sz w:val="22"/>
          <w:szCs w:val="22"/>
          <w:lang w:eastAsia="en-GB"/>
        </w:rPr>
        <w:tab/>
      </w:r>
      <w:r w:rsidRPr="00817F9C">
        <w:rPr>
          <w:lang w:val="en-US"/>
        </w:rPr>
        <w:t>Inter-band EN-DC including FR2</w:t>
      </w:r>
      <w:r>
        <w:tab/>
      </w:r>
      <w:r>
        <w:fldChar w:fldCharType="begin" w:fldLock="1"/>
      </w:r>
      <w:r>
        <w:instrText xml:space="preserve"> PAGEREF _Toc45890143 \h </w:instrText>
      </w:r>
      <w:r>
        <w:fldChar w:fldCharType="separate"/>
      </w:r>
      <w:r>
        <w:t>115</w:t>
      </w:r>
      <w:r>
        <w:fldChar w:fldCharType="end"/>
      </w:r>
    </w:p>
    <w:p w14:paraId="2CD79B1F" w14:textId="5FD7A212" w:rsidR="009A3866" w:rsidRDefault="009A3866">
      <w:pPr>
        <w:pStyle w:val="TOC4"/>
        <w:rPr>
          <w:rFonts w:asciiTheme="minorHAnsi" w:eastAsiaTheme="minorEastAsia" w:hAnsiTheme="minorHAnsi" w:cstheme="minorBidi"/>
          <w:sz w:val="22"/>
          <w:szCs w:val="22"/>
          <w:lang w:eastAsia="en-GB"/>
        </w:rPr>
      </w:pPr>
      <w:r w:rsidRPr="00817F9C">
        <w:rPr>
          <w:lang w:val="en-US"/>
        </w:rPr>
        <w:t>6.5B.5.5</w:t>
      </w:r>
      <w:r>
        <w:rPr>
          <w:rFonts w:asciiTheme="minorHAnsi" w:eastAsiaTheme="minorEastAsia" w:hAnsiTheme="minorHAnsi" w:cstheme="minorBidi"/>
          <w:sz w:val="22"/>
          <w:szCs w:val="22"/>
          <w:lang w:eastAsia="en-GB"/>
        </w:rPr>
        <w:tab/>
      </w:r>
      <w:r w:rsidRPr="00817F9C">
        <w:rPr>
          <w:lang w:val="en-US"/>
        </w:rPr>
        <w:t>Inter-band EN-DC including both FR1 and FR2</w:t>
      </w:r>
      <w:r>
        <w:tab/>
      </w:r>
      <w:r>
        <w:fldChar w:fldCharType="begin" w:fldLock="1"/>
      </w:r>
      <w:r>
        <w:instrText xml:space="preserve"> PAGEREF _Toc45890144 \h </w:instrText>
      </w:r>
      <w:r>
        <w:fldChar w:fldCharType="separate"/>
      </w:r>
      <w:r>
        <w:t>115</w:t>
      </w:r>
      <w:r>
        <w:fldChar w:fldCharType="end"/>
      </w:r>
    </w:p>
    <w:p w14:paraId="6666B526" w14:textId="4B246B83" w:rsidR="009A3866" w:rsidRDefault="009A3866">
      <w:pPr>
        <w:pStyle w:val="TOC2"/>
        <w:rPr>
          <w:rFonts w:asciiTheme="minorHAnsi" w:eastAsiaTheme="minorEastAsia" w:hAnsiTheme="minorHAnsi" w:cstheme="minorBidi"/>
          <w:sz w:val="22"/>
          <w:szCs w:val="22"/>
          <w:lang w:eastAsia="en-GB"/>
        </w:rPr>
      </w:pPr>
      <w:r w:rsidRPr="00817F9C">
        <w:rPr>
          <w:lang w:val="en-US"/>
        </w:rPr>
        <w:t>6.6B</w:t>
      </w:r>
      <w:r>
        <w:rPr>
          <w:rFonts w:asciiTheme="minorHAnsi" w:eastAsiaTheme="minorEastAsia" w:hAnsiTheme="minorHAnsi" w:cstheme="minorBidi"/>
          <w:sz w:val="22"/>
          <w:szCs w:val="22"/>
          <w:lang w:eastAsia="en-GB"/>
        </w:rPr>
        <w:tab/>
      </w:r>
      <w:r w:rsidRPr="00817F9C">
        <w:rPr>
          <w:lang w:val="en-US"/>
        </w:rPr>
        <w:t>Beam correspondence for DC</w:t>
      </w:r>
      <w:r>
        <w:tab/>
      </w:r>
      <w:r>
        <w:fldChar w:fldCharType="begin" w:fldLock="1"/>
      </w:r>
      <w:r>
        <w:instrText xml:space="preserve"> PAGEREF _Toc45890145 \h </w:instrText>
      </w:r>
      <w:r>
        <w:fldChar w:fldCharType="separate"/>
      </w:r>
      <w:r>
        <w:t>115</w:t>
      </w:r>
      <w:r>
        <w:fldChar w:fldCharType="end"/>
      </w:r>
    </w:p>
    <w:p w14:paraId="0D405830" w14:textId="55A6D268" w:rsidR="009A3866" w:rsidRDefault="009A3866">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_Toc45890146 \h </w:instrText>
      </w:r>
      <w:r>
        <w:fldChar w:fldCharType="separate"/>
      </w:r>
      <w:r>
        <w:t>115</w:t>
      </w:r>
      <w:r>
        <w:fldChar w:fldCharType="end"/>
      </w:r>
    </w:p>
    <w:p w14:paraId="7883D3B2" w14:textId="459E6CAE" w:rsidR="009A3866" w:rsidRDefault="009A3866">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_Toc45890147 \h </w:instrText>
      </w:r>
      <w:r>
        <w:fldChar w:fldCharType="separate"/>
      </w:r>
      <w:r>
        <w:t>115</w:t>
      </w:r>
      <w:r>
        <w:fldChar w:fldCharType="end"/>
      </w:r>
    </w:p>
    <w:p w14:paraId="745D3E95" w14:textId="5FCB25C0" w:rsidR="009A3866" w:rsidRDefault="009A3866">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_Toc45890148 \h </w:instrText>
      </w:r>
      <w:r>
        <w:fldChar w:fldCharType="separate"/>
      </w:r>
      <w:r>
        <w:t>115</w:t>
      </w:r>
      <w:r>
        <w:fldChar w:fldCharType="end"/>
      </w:r>
    </w:p>
    <w:p w14:paraId="3836E220" w14:textId="622B90BF" w:rsidR="009A3866" w:rsidRDefault="009A3866">
      <w:pPr>
        <w:pStyle w:val="TOC3"/>
        <w:rPr>
          <w:rFonts w:asciiTheme="minorHAnsi" w:eastAsiaTheme="minorEastAsia" w:hAnsiTheme="minorHAnsi" w:cstheme="minorBidi"/>
          <w:sz w:val="22"/>
          <w:szCs w:val="22"/>
          <w:lang w:eastAsia="en-GB"/>
        </w:rPr>
      </w:pPr>
      <w:r w:rsidRPr="00817F9C">
        <w:rPr>
          <w:lang w:val="en-US"/>
        </w:rPr>
        <w:t>6.6B.4</w:t>
      </w:r>
      <w:r>
        <w:rPr>
          <w:rFonts w:asciiTheme="minorHAnsi" w:eastAsiaTheme="minorEastAsia" w:hAnsiTheme="minorHAnsi" w:cstheme="minorBidi"/>
          <w:sz w:val="22"/>
          <w:szCs w:val="22"/>
          <w:lang w:eastAsia="en-GB"/>
        </w:rPr>
        <w:tab/>
      </w:r>
      <w:r w:rsidRPr="00817F9C">
        <w:rPr>
          <w:lang w:val="en-US"/>
        </w:rPr>
        <w:t>Inter-band EN-DC including FR2</w:t>
      </w:r>
      <w:r>
        <w:tab/>
      </w:r>
      <w:r>
        <w:fldChar w:fldCharType="begin" w:fldLock="1"/>
      </w:r>
      <w:r>
        <w:instrText xml:space="preserve"> PAGEREF _Toc45890149 \h </w:instrText>
      </w:r>
      <w:r>
        <w:fldChar w:fldCharType="separate"/>
      </w:r>
      <w:r>
        <w:t>115</w:t>
      </w:r>
      <w:r>
        <w:fldChar w:fldCharType="end"/>
      </w:r>
    </w:p>
    <w:p w14:paraId="2C8DB32D" w14:textId="28AC35D3" w:rsidR="009A3866" w:rsidRDefault="009A3866">
      <w:pPr>
        <w:pStyle w:val="TOC3"/>
        <w:rPr>
          <w:rFonts w:asciiTheme="minorHAnsi" w:eastAsiaTheme="minorEastAsia" w:hAnsiTheme="minorHAnsi" w:cstheme="minorBidi"/>
          <w:sz w:val="22"/>
          <w:szCs w:val="22"/>
          <w:lang w:eastAsia="en-GB"/>
        </w:rPr>
      </w:pPr>
      <w:r w:rsidRPr="00817F9C">
        <w:rPr>
          <w:lang w:val="en-US"/>
        </w:rPr>
        <w:t>6.6B.5</w:t>
      </w:r>
      <w:r>
        <w:rPr>
          <w:rFonts w:asciiTheme="minorHAnsi" w:eastAsiaTheme="minorEastAsia" w:hAnsiTheme="minorHAnsi" w:cstheme="minorBidi"/>
          <w:sz w:val="22"/>
          <w:szCs w:val="22"/>
          <w:lang w:eastAsia="en-GB"/>
        </w:rPr>
        <w:tab/>
      </w:r>
      <w:r w:rsidRPr="00817F9C">
        <w:rPr>
          <w:lang w:val="en-US"/>
        </w:rPr>
        <w:t>Inter-band EN-DC including both FR1 and FR2</w:t>
      </w:r>
      <w:r>
        <w:tab/>
      </w:r>
      <w:r>
        <w:fldChar w:fldCharType="begin" w:fldLock="1"/>
      </w:r>
      <w:r>
        <w:instrText xml:space="preserve"> PAGEREF _Toc45890150 \h </w:instrText>
      </w:r>
      <w:r>
        <w:fldChar w:fldCharType="separate"/>
      </w:r>
      <w:r>
        <w:t>115</w:t>
      </w:r>
      <w:r>
        <w:fldChar w:fldCharType="end"/>
      </w:r>
    </w:p>
    <w:p w14:paraId="531F9F1C" w14:textId="5CCC8BDB" w:rsidR="009A3866" w:rsidRDefault="009A386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_Toc45890151 \h </w:instrText>
      </w:r>
      <w:r>
        <w:fldChar w:fldCharType="separate"/>
      </w:r>
      <w:r>
        <w:t>115</w:t>
      </w:r>
      <w:r>
        <w:fldChar w:fldCharType="end"/>
      </w:r>
    </w:p>
    <w:p w14:paraId="7F27E63C" w14:textId="431BB8AC" w:rsidR="009A3866" w:rsidRDefault="009A386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_Toc45890152 \h </w:instrText>
      </w:r>
      <w:r>
        <w:fldChar w:fldCharType="separate"/>
      </w:r>
      <w:r>
        <w:t>115</w:t>
      </w:r>
      <w:r>
        <w:fldChar w:fldCharType="end"/>
      </w:r>
    </w:p>
    <w:p w14:paraId="38B88FAC" w14:textId="44668285" w:rsidR="009A3866" w:rsidRDefault="009A386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_Toc45890153 \h </w:instrText>
      </w:r>
      <w:r>
        <w:fldChar w:fldCharType="separate"/>
      </w:r>
      <w:r>
        <w:t>116</w:t>
      </w:r>
      <w:r>
        <w:fldChar w:fldCharType="end"/>
      </w:r>
    </w:p>
    <w:p w14:paraId="1B6C8756" w14:textId="56C42492" w:rsidR="009A3866" w:rsidRDefault="009A386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_Toc45890154 \h </w:instrText>
      </w:r>
      <w:r>
        <w:fldChar w:fldCharType="separate"/>
      </w:r>
      <w:r>
        <w:t>116</w:t>
      </w:r>
      <w:r>
        <w:fldChar w:fldCharType="end"/>
      </w:r>
    </w:p>
    <w:p w14:paraId="2D90BD85" w14:textId="1F0062FB" w:rsidR="009A3866" w:rsidRDefault="009A386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fldLock="1"/>
      </w:r>
      <w:r>
        <w:instrText xml:space="preserve"> PAGEREF _Toc45890155 \h </w:instrText>
      </w:r>
      <w:r>
        <w:fldChar w:fldCharType="separate"/>
      </w:r>
      <w:r>
        <w:t>116</w:t>
      </w:r>
      <w:r>
        <w:fldChar w:fldCharType="end"/>
      </w:r>
    </w:p>
    <w:p w14:paraId="24C3518A" w14:textId="3F9E1FC8" w:rsidR="009A3866" w:rsidRDefault="009A3866">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_Toc45890156 \h </w:instrText>
      </w:r>
      <w:r>
        <w:fldChar w:fldCharType="separate"/>
      </w:r>
      <w:r>
        <w:t>116</w:t>
      </w:r>
      <w:r>
        <w:fldChar w:fldCharType="end"/>
      </w:r>
    </w:p>
    <w:p w14:paraId="741BD3C7" w14:textId="333A5710" w:rsidR="009A3866" w:rsidRDefault="009A3866">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fldLock="1"/>
      </w:r>
      <w:r>
        <w:instrText xml:space="preserve"> PAGEREF _Toc45890157 \h </w:instrText>
      </w:r>
      <w:r>
        <w:fldChar w:fldCharType="separate"/>
      </w:r>
      <w:r>
        <w:t>117</w:t>
      </w:r>
      <w:r>
        <w:fldChar w:fldCharType="end"/>
      </w:r>
    </w:p>
    <w:p w14:paraId="6A985F6B" w14:textId="13E5805E" w:rsidR="009A3866" w:rsidRDefault="009A3866">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817F9C">
        <w:rPr>
          <w:vertAlign w:val="subscript"/>
        </w:rPr>
        <w:t>IB,c</w:t>
      </w:r>
      <w:r>
        <w:t xml:space="preserve"> for CA</w:t>
      </w:r>
      <w:r>
        <w:tab/>
      </w:r>
      <w:r>
        <w:fldChar w:fldCharType="begin" w:fldLock="1"/>
      </w:r>
      <w:r>
        <w:instrText xml:space="preserve"> PAGEREF _Toc45890158 \h </w:instrText>
      </w:r>
      <w:r>
        <w:fldChar w:fldCharType="separate"/>
      </w:r>
      <w:r>
        <w:t>117</w:t>
      </w:r>
      <w:r>
        <w:fldChar w:fldCharType="end"/>
      </w:r>
    </w:p>
    <w:p w14:paraId="72917BE3" w14:textId="7891D756" w:rsidR="009A3866" w:rsidRDefault="009A3866">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817F9C">
        <w:rPr>
          <w:vertAlign w:val="subscript"/>
        </w:rPr>
        <w:t xml:space="preserve">IB,c </w:t>
      </w:r>
      <w:r>
        <w:t>for Inter-band CA between FR1 and FR2</w:t>
      </w:r>
      <w:r>
        <w:tab/>
      </w:r>
      <w:r>
        <w:fldChar w:fldCharType="begin" w:fldLock="1"/>
      </w:r>
      <w:r>
        <w:instrText xml:space="preserve"> PAGEREF _Toc45890159 \h </w:instrText>
      </w:r>
      <w:r>
        <w:fldChar w:fldCharType="separate"/>
      </w:r>
      <w:r>
        <w:t>117</w:t>
      </w:r>
      <w:r>
        <w:fldChar w:fldCharType="end"/>
      </w:r>
    </w:p>
    <w:p w14:paraId="524AA282" w14:textId="6AF79B84" w:rsidR="009A3866" w:rsidRDefault="009A3866">
      <w:pPr>
        <w:pStyle w:val="TOC3"/>
        <w:rPr>
          <w:rFonts w:asciiTheme="minorHAnsi" w:eastAsiaTheme="minorEastAsia" w:hAnsiTheme="minorHAnsi" w:cstheme="minorBidi"/>
          <w:sz w:val="22"/>
          <w:szCs w:val="22"/>
          <w:lang w:eastAsia="en-GB"/>
        </w:rPr>
      </w:pPr>
      <w:r w:rsidRPr="00817F9C">
        <w:rPr>
          <w:rFonts w:eastAsia="MS Mincho"/>
        </w:rPr>
        <w:t>7.3A.4</w:t>
      </w:r>
      <w:r>
        <w:rPr>
          <w:rFonts w:asciiTheme="minorHAnsi" w:eastAsiaTheme="minorEastAsia" w:hAnsiTheme="minorHAnsi" w:cstheme="minorBidi"/>
          <w:sz w:val="22"/>
          <w:szCs w:val="22"/>
          <w:lang w:eastAsia="en-GB"/>
        </w:rPr>
        <w:tab/>
      </w:r>
      <w:r w:rsidRPr="00817F9C">
        <w:rPr>
          <w:rFonts w:eastAsia="MS Mincho"/>
        </w:rPr>
        <w:t>Void</w:t>
      </w:r>
      <w:r>
        <w:tab/>
      </w:r>
      <w:r>
        <w:fldChar w:fldCharType="begin" w:fldLock="1"/>
      </w:r>
      <w:r>
        <w:instrText xml:space="preserve"> PAGEREF _Toc45890160 \h </w:instrText>
      </w:r>
      <w:r>
        <w:fldChar w:fldCharType="separate"/>
      </w:r>
      <w:r>
        <w:t>117</w:t>
      </w:r>
      <w:r>
        <w:fldChar w:fldCharType="end"/>
      </w:r>
    </w:p>
    <w:p w14:paraId="14493690" w14:textId="3D9C9794" w:rsidR="009A3866" w:rsidRDefault="009A3866">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fldLock="1"/>
      </w:r>
      <w:r>
        <w:instrText xml:space="preserve"> PAGEREF _Toc45890161 \h </w:instrText>
      </w:r>
      <w:r>
        <w:fldChar w:fldCharType="separate"/>
      </w:r>
      <w:r>
        <w:t>117</w:t>
      </w:r>
      <w:r>
        <w:fldChar w:fldCharType="end"/>
      </w:r>
    </w:p>
    <w:p w14:paraId="57BEE3EA" w14:textId="66C5A8BA" w:rsidR="009A3866" w:rsidRDefault="009A3866">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_Toc45890162 \h </w:instrText>
      </w:r>
      <w:r>
        <w:fldChar w:fldCharType="separate"/>
      </w:r>
      <w:r>
        <w:t>117</w:t>
      </w:r>
      <w:r>
        <w:fldChar w:fldCharType="end"/>
      </w:r>
    </w:p>
    <w:p w14:paraId="513A6B49" w14:textId="49175E11" w:rsidR="009A3866" w:rsidRDefault="009A3866">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fldLock="1"/>
      </w:r>
      <w:r>
        <w:instrText xml:space="preserve"> PAGEREF _Toc45890163 \h </w:instrText>
      </w:r>
      <w:r>
        <w:fldChar w:fldCharType="separate"/>
      </w:r>
      <w:r>
        <w:t>118</w:t>
      </w:r>
      <w:r>
        <w:fldChar w:fldCharType="end"/>
      </w:r>
    </w:p>
    <w:p w14:paraId="4932C335" w14:textId="3EF88F1D" w:rsidR="009A3866" w:rsidRDefault="009A3866">
      <w:pPr>
        <w:pStyle w:val="TOC4"/>
        <w:rPr>
          <w:rFonts w:asciiTheme="minorHAnsi" w:eastAsiaTheme="minorEastAsia" w:hAnsiTheme="minorHAnsi" w:cstheme="minorBidi"/>
          <w:sz w:val="22"/>
          <w:szCs w:val="22"/>
          <w:lang w:eastAsia="en-GB"/>
        </w:rPr>
      </w:pPr>
      <w:r w:rsidRPr="00817F9C">
        <w:rPr>
          <w:rFonts w:eastAsia="MS Mincho"/>
        </w:rPr>
        <w:t>7.3B.2.1</w:t>
      </w:r>
      <w:r>
        <w:rPr>
          <w:rFonts w:asciiTheme="minorHAnsi" w:eastAsiaTheme="minorEastAsia" w:hAnsiTheme="minorHAnsi" w:cstheme="minorBidi"/>
          <w:sz w:val="22"/>
          <w:szCs w:val="22"/>
          <w:lang w:eastAsia="en-GB"/>
        </w:rPr>
        <w:tab/>
      </w:r>
      <w:r w:rsidRPr="00817F9C">
        <w:rPr>
          <w:rFonts w:eastAsia="MS Mincho"/>
        </w:rPr>
        <w:t>Intra-band contiguous EN-DC</w:t>
      </w:r>
      <w:r>
        <w:tab/>
      </w:r>
      <w:r>
        <w:fldChar w:fldCharType="begin" w:fldLock="1"/>
      </w:r>
      <w:r>
        <w:instrText xml:space="preserve"> PAGEREF _Toc45890164 \h </w:instrText>
      </w:r>
      <w:r>
        <w:fldChar w:fldCharType="separate"/>
      </w:r>
      <w:r>
        <w:t>118</w:t>
      </w:r>
      <w:r>
        <w:fldChar w:fldCharType="end"/>
      </w:r>
    </w:p>
    <w:p w14:paraId="3B77B37A" w14:textId="5EA6105F" w:rsidR="009A3866" w:rsidRDefault="009A3866">
      <w:pPr>
        <w:pStyle w:val="TOC4"/>
        <w:rPr>
          <w:rFonts w:asciiTheme="minorHAnsi" w:eastAsiaTheme="minorEastAsia" w:hAnsiTheme="minorHAnsi" w:cstheme="minorBidi"/>
          <w:sz w:val="22"/>
          <w:szCs w:val="22"/>
          <w:lang w:eastAsia="en-GB"/>
        </w:rPr>
      </w:pPr>
      <w:r w:rsidRPr="00817F9C">
        <w:rPr>
          <w:rFonts w:eastAsia="MS Mincho"/>
        </w:rPr>
        <w:t>7.3B.2.2</w:t>
      </w:r>
      <w:r>
        <w:rPr>
          <w:rFonts w:asciiTheme="minorHAnsi" w:eastAsiaTheme="minorEastAsia" w:hAnsiTheme="minorHAnsi" w:cstheme="minorBidi"/>
          <w:sz w:val="22"/>
          <w:szCs w:val="22"/>
          <w:lang w:eastAsia="en-GB"/>
        </w:rPr>
        <w:tab/>
      </w:r>
      <w:r w:rsidRPr="00817F9C">
        <w:rPr>
          <w:rFonts w:eastAsia="MS Mincho"/>
        </w:rPr>
        <w:t>Intra-band non-contiguous EN-DC</w:t>
      </w:r>
      <w:r>
        <w:tab/>
      </w:r>
      <w:r>
        <w:fldChar w:fldCharType="begin" w:fldLock="1"/>
      </w:r>
      <w:r>
        <w:instrText xml:space="preserve"> PAGEREF _Toc45890165 \h </w:instrText>
      </w:r>
      <w:r>
        <w:fldChar w:fldCharType="separate"/>
      </w:r>
      <w:r>
        <w:t>118</w:t>
      </w:r>
      <w:r>
        <w:fldChar w:fldCharType="end"/>
      </w:r>
    </w:p>
    <w:p w14:paraId="7A2D2662" w14:textId="65E01B7F" w:rsidR="009A3866" w:rsidRDefault="009A3866">
      <w:pPr>
        <w:pStyle w:val="TOC4"/>
        <w:rPr>
          <w:rFonts w:asciiTheme="minorHAnsi" w:eastAsiaTheme="minorEastAsia" w:hAnsiTheme="minorHAnsi" w:cstheme="minorBidi"/>
          <w:sz w:val="22"/>
          <w:szCs w:val="22"/>
          <w:lang w:eastAsia="en-GB"/>
        </w:rPr>
      </w:pPr>
      <w:r w:rsidRPr="00817F9C">
        <w:rPr>
          <w:rFonts w:eastAsia="MS Mincho"/>
        </w:rPr>
        <w:t>7.3B.2.3</w:t>
      </w:r>
      <w:r>
        <w:rPr>
          <w:rFonts w:asciiTheme="minorHAnsi" w:eastAsiaTheme="minorEastAsia" w:hAnsiTheme="minorHAnsi" w:cstheme="minorBidi"/>
          <w:sz w:val="22"/>
          <w:szCs w:val="22"/>
          <w:lang w:eastAsia="en-GB"/>
        </w:rPr>
        <w:tab/>
      </w:r>
      <w:r w:rsidRPr="00817F9C">
        <w:rPr>
          <w:rFonts w:eastAsia="MS Mincho"/>
        </w:rPr>
        <w:t>Inter-band EN-DC within FR1</w:t>
      </w:r>
      <w:r>
        <w:tab/>
      </w:r>
      <w:r>
        <w:fldChar w:fldCharType="begin" w:fldLock="1"/>
      </w:r>
      <w:r>
        <w:instrText xml:space="preserve"> PAGEREF _Toc45890166 \h </w:instrText>
      </w:r>
      <w:r>
        <w:fldChar w:fldCharType="separate"/>
      </w:r>
      <w:r>
        <w:t>118</w:t>
      </w:r>
      <w:r>
        <w:fldChar w:fldCharType="end"/>
      </w:r>
    </w:p>
    <w:p w14:paraId="3126805A" w14:textId="0A266DE4" w:rsidR="009A3866" w:rsidRDefault="009A3866">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fldLock="1"/>
      </w:r>
      <w:r>
        <w:instrText xml:space="preserve"> PAGEREF _Toc45890167 \h </w:instrText>
      </w:r>
      <w:r>
        <w:fldChar w:fldCharType="separate"/>
      </w:r>
      <w:r>
        <w:t>118</w:t>
      </w:r>
      <w:r>
        <w:fldChar w:fldCharType="end"/>
      </w:r>
    </w:p>
    <w:p w14:paraId="2D16D530" w14:textId="34AFAFBE" w:rsidR="009A3866" w:rsidRDefault="009A3866">
      <w:pPr>
        <w:pStyle w:val="TOC5"/>
        <w:rPr>
          <w:rFonts w:asciiTheme="minorHAnsi" w:eastAsiaTheme="minorEastAsia" w:hAnsiTheme="minorHAnsi" w:cstheme="minorBidi"/>
          <w:sz w:val="22"/>
          <w:szCs w:val="22"/>
          <w:lang w:eastAsia="en-GB"/>
        </w:rPr>
      </w:pPr>
      <w:r>
        <w:lastRenderedPageBreak/>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fldLock="1"/>
      </w:r>
      <w:r>
        <w:instrText xml:space="preserve"> PAGEREF _Toc45890168 \h </w:instrText>
      </w:r>
      <w:r>
        <w:fldChar w:fldCharType="separate"/>
      </w:r>
      <w:r>
        <w:t>122</w:t>
      </w:r>
      <w:r>
        <w:fldChar w:fldCharType="end"/>
      </w:r>
    </w:p>
    <w:p w14:paraId="5FFD59C5" w14:textId="7DC425E8" w:rsidR="009A3866" w:rsidRDefault="009A3866">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_Toc45890169 \h </w:instrText>
      </w:r>
      <w:r>
        <w:fldChar w:fldCharType="separate"/>
      </w:r>
      <w:r>
        <w:t>124</w:t>
      </w:r>
      <w:r>
        <w:fldChar w:fldCharType="end"/>
      </w:r>
    </w:p>
    <w:p w14:paraId="1569B169" w14:textId="3169A5A3" w:rsidR="009A3866" w:rsidRDefault="009A3866">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fldLock="1"/>
      </w:r>
      <w:r>
        <w:instrText xml:space="preserve"> PAGEREF _Toc45890170 \h </w:instrText>
      </w:r>
      <w:r>
        <w:fldChar w:fldCharType="separate"/>
      </w:r>
      <w:r>
        <w:t>124</w:t>
      </w:r>
      <w:r>
        <w:fldChar w:fldCharType="end"/>
      </w:r>
    </w:p>
    <w:p w14:paraId="12C7D0A1" w14:textId="2EF9717E" w:rsidR="009A3866" w:rsidRDefault="009A3866">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fldLock="1"/>
      </w:r>
      <w:r>
        <w:instrText xml:space="preserve"> PAGEREF _Toc45890171 \h </w:instrText>
      </w:r>
      <w:r>
        <w:fldChar w:fldCharType="separate"/>
      </w:r>
      <w:r>
        <w:t>126</w:t>
      </w:r>
      <w:r>
        <w:fldChar w:fldCharType="end"/>
      </w:r>
    </w:p>
    <w:p w14:paraId="169B6EE8" w14:textId="6AEC9639" w:rsidR="009A3866" w:rsidRDefault="009A3866">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fldLock="1"/>
      </w:r>
      <w:r>
        <w:instrText xml:space="preserve"> PAGEREF _Toc45890172 \h </w:instrText>
      </w:r>
      <w:r>
        <w:fldChar w:fldCharType="separate"/>
      </w:r>
      <w:r>
        <w:t>127</w:t>
      </w:r>
      <w:r>
        <w:fldChar w:fldCharType="end"/>
      </w:r>
    </w:p>
    <w:p w14:paraId="63FA7985" w14:textId="5A629D03" w:rsidR="009A3866" w:rsidRDefault="009A3866">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fldLock="1"/>
      </w:r>
      <w:r>
        <w:instrText xml:space="preserve"> PAGEREF _Toc45890173 \h </w:instrText>
      </w:r>
      <w:r>
        <w:fldChar w:fldCharType="separate"/>
      </w:r>
      <w:r>
        <w:t>129</w:t>
      </w:r>
      <w:r>
        <w:fldChar w:fldCharType="end"/>
      </w:r>
    </w:p>
    <w:p w14:paraId="1B14C8D9" w14:textId="74BAA36E" w:rsidR="009A3866" w:rsidRDefault="009A3866">
      <w:pPr>
        <w:pStyle w:val="TOC6"/>
        <w:rPr>
          <w:rFonts w:asciiTheme="minorHAnsi" w:eastAsiaTheme="minorEastAsia" w:hAnsiTheme="minorHAnsi" w:cstheme="minorBidi"/>
          <w:sz w:val="22"/>
          <w:szCs w:val="22"/>
          <w:lang w:eastAsia="en-GB"/>
        </w:rPr>
      </w:pPr>
      <w:r w:rsidRPr="00817F9C">
        <w:rPr>
          <w:rFonts w:eastAsia="Times New Roman"/>
        </w:rPr>
        <w:t>7.3B.</w:t>
      </w:r>
      <w:r>
        <w:t>2.</w:t>
      </w:r>
      <w:r w:rsidRPr="00817F9C">
        <w:rPr>
          <w:rFonts w:eastAsia="Times New Roman"/>
        </w:rPr>
        <w:t>3.5.3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_Toc45890174 \h </w:instrText>
      </w:r>
      <w:r>
        <w:fldChar w:fldCharType="separate"/>
      </w:r>
      <w:r>
        <w:t>134</w:t>
      </w:r>
      <w:r>
        <w:fldChar w:fldCharType="end"/>
      </w:r>
    </w:p>
    <w:p w14:paraId="0769E508" w14:textId="010CE13F" w:rsidR="009A3866" w:rsidRDefault="009A3866">
      <w:pPr>
        <w:pStyle w:val="TOC4"/>
        <w:rPr>
          <w:rFonts w:asciiTheme="minorHAnsi" w:eastAsiaTheme="minorEastAsia" w:hAnsiTheme="minorHAnsi" w:cstheme="minorBidi"/>
          <w:sz w:val="22"/>
          <w:szCs w:val="22"/>
          <w:lang w:eastAsia="en-GB"/>
        </w:rPr>
      </w:pPr>
      <w:r w:rsidRPr="00817F9C">
        <w:rPr>
          <w:rFonts w:eastAsia="MS Mincho"/>
        </w:rPr>
        <w:t>7.3B.2.3a</w:t>
      </w:r>
      <w:r>
        <w:rPr>
          <w:rFonts w:asciiTheme="minorHAnsi" w:eastAsiaTheme="minorEastAsia" w:hAnsiTheme="minorHAnsi" w:cstheme="minorBidi"/>
          <w:sz w:val="22"/>
          <w:szCs w:val="22"/>
          <w:lang w:eastAsia="en-GB"/>
        </w:rPr>
        <w:tab/>
      </w:r>
      <w:r w:rsidRPr="00817F9C">
        <w:rPr>
          <w:rFonts w:eastAsia="MS Mincho"/>
        </w:rPr>
        <w:t>Inter-band NE-DC within FR1</w:t>
      </w:r>
      <w:r>
        <w:tab/>
      </w:r>
      <w:r>
        <w:fldChar w:fldCharType="begin" w:fldLock="1"/>
      </w:r>
      <w:r>
        <w:instrText xml:space="preserve"> PAGEREF _Toc45890175 \h </w:instrText>
      </w:r>
      <w:r>
        <w:fldChar w:fldCharType="separate"/>
      </w:r>
      <w:r>
        <w:t>134</w:t>
      </w:r>
      <w:r>
        <w:fldChar w:fldCharType="end"/>
      </w:r>
    </w:p>
    <w:p w14:paraId="0484203A" w14:textId="3C3B5644" w:rsidR="009A3866" w:rsidRDefault="009A3866">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fldLock="1"/>
      </w:r>
      <w:r>
        <w:instrText xml:space="preserve"> PAGEREF _Toc45890176 \h </w:instrText>
      </w:r>
      <w:r>
        <w:fldChar w:fldCharType="separate"/>
      </w:r>
      <w:r>
        <w:t>134</w:t>
      </w:r>
      <w:r>
        <w:fldChar w:fldCharType="end"/>
      </w:r>
    </w:p>
    <w:p w14:paraId="5BD50D03" w14:textId="4A727031" w:rsidR="009A3866" w:rsidRDefault="009A3866">
      <w:pPr>
        <w:pStyle w:val="TOC4"/>
        <w:rPr>
          <w:rFonts w:asciiTheme="minorHAnsi" w:eastAsiaTheme="minorEastAsia" w:hAnsiTheme="minorHAnsi" w:cstheme="minorBidi"/>
          <w:sz w:val="22"/>
          <w:szCs w:val="22"/>
          <w:lang w:eastAsia="en-GB"/>
        </w:rPr>
      </w:pPr>
      <w:r w:rsidRPr="00817F9C">
        <w:rPr>
          <w:rFonts w:eastAsia="MS Mincho"/>
        </w:rPr>
        <w:t>7.3B.2.4</w:t>
      </w:r>
      <w:r>
        <w:rPr>
          <w:rFonts w:asciiTheme="minorHAnsi" w:eastAsiaTheme="minorEastAsia" w:hAnsiTheme="minorHAnsi" w:cstheme="minorBidi"/>
          <w:sz w:val="22"/>
          <w:szCs w:val="22"/>
          <w:lang w:eastAsia="en-GB"/>
        </w:rPr>
        <w:tab/>
      </w:r>
      <w:r w:rsidRPr="00817F9C">
        <w:rPr>
          <w:rFonts w:eastAsia="MS Mincho"/>
        </w:rPr>
        <w:t>Inter-band EN-DC including FR2</w:t>
      </w:r>
      <w:r>
        <w:tab/>
      </w:r>
      <w:r>
        <w:fldChar w:fldCharType="begin" w:fldLock="1"/>
      </w:r>
      <w:r>
        <w:instrText xml:space="preserve"> PAGEREF _Toc45890177 \h </w:instrText>
      </w:r>
      <w:r>
        <w:fldChar w:fldCharType="separate"/>
      </w:r>
      <w:r>
        <w:t>135</w:t>
      </w:r>
      <w:r>
        <w:fldChar w:fldCharType="end"/>
      </w:r>
    </w:p>
    <w:p w14:paraId="176111EC" w14:textId="23E4C986" w:rsidR="009A3866" w:rsidRDefault="009A3866">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_Toc45890178 \h </w:instrText>
      </w:r>
      <w:r>
        <w:fldChar w:fldCharType="separate"/>
      </w:r>
      <w:r>
        <w:t>135</w:t>
      </w:r>
      <w:r>
        <w:fldChar w:fldCharType="end"/>
      </w:r>
    </w:p>
    <w:p w14:paraId="01F93872" w14:textId="6D68327B" w:rsidR="009A3866" w:rsidRDefault="009A3866">
      <w:pPr>
        <w:pStyle w:val="TOC4"/>
        <w:rPr>
          <w:rFonts w:asciiTheme="minorHAnsi" w:eastAsiaTheme="minorEastAsia" w:hAnsiTheme="minorHAnsi" w:cstheme="minorBidi"/>
          <w:sz w:val="22"/>
          <w:szCs w:val="22"/>
          <w:lang w:eastAsia="en-GB"/>
        </w:rPr>
      </w:pPr>
      <w:r w:rsidRPr="00817F9C">
        <w:rPr>
          <w:rFonts w:eastAsia="MS Mincho"/>
        </w:rPr>
        <w:t>7.3B.2.5</w:t>
      </w:r>
      <w:r>
        <w:rPr>
          <w:rFonts w:asciiTheme="minorHAnsi" w:eastAsiaTheme="minorEastAsia" w:hAnsiTheme="minorHAnsi" w:cstheme="minorBidi"/>
          <w:sz w:val="22"/>
          <w:szCs w:val="22"/>
          <w:lang w:eastAsia="en-GB"/>
        </w:rPr>
        <w:tab/>
      </w:r>
      <w:r w:rsidRPr="00817F9C">
        <w:rPr>
          <w:rFonts w:eastAsia="MS Mincho"/>
        </w:rPr>
        <w:t>Inter-band EN-DC including both FR1 and FR2</w:t>
      </w:r>
      <w:r>
        <w:tab/>
      </w:r>
      <w:r>
        <w:fldChar w:fldCharType="begin" w:fldLock="1"/>
      </w:r>
      <w:r>
        <w:instrText xml:space="preserve"> PAGEREF _Toc45890179 \h </w:instrText>
      </w:r>
      <w:r>
        <w:fldChar w:fldCharType="separate"/>
      </w:r>
      <w:r>
        <w:t>135</w:t>
      </w:r>
      <w:r>
        <w:fldChar w:fldCharType="end"/>
      </w:r>
    </w:p>
    <w:p w14:paraId="50F7193F" w14:textId="1D821EFF" w:rsidR="009A3866" w:rsidRDefault="009A3866">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fldLock="1"/>
      </w:r>
      <w:r>
        <w:instrText xml:space="preserve"> PAGEREF _Toc45890180 \h </w:instrText>
      </w:r>
      <w:r>
        <w:fldChar w:fldCharType="separate"/>
      </w:r>
      <w:r>
        <w:t>135</w:t>
      </w:r>
      <w:r>
        <w:fldChar w:fldCharType="end"/>
      </w:r>
    </w:p>
    <w:p w14:paraId="329069B2" w14:textId="10D0BC0E" w:rsidR="009A3866" w:rsidRDefault="009A3866">
      <w:pPr>
        <w:pStyle w:val="TOC3"/>
        <w:rPr>
          <w:rFonts w:asciiTheme="minorHAnsi" w:eastAsiaTheme="minorEastAsia" w:hAnsiTheme="minorHAnsi" w:cstheme="minorBidi"/>
          <w:sz w:val="22"/>
          <w:szCs w:val="22"/>
          <w:lang w:eastAsia="en-GB"/>
        </w:rPr>
      </w:pPr>
      <w:r w:rsidRPr="00817F9C">
        <w:rPr>
          <w:rFonts w:eastAsia="MS Mincho"/>
        </w:rPr>
        <w:t>7.3B.3</w:t>
      </w:r>
      <w:r>
        <w:rPr>
          <w:rFonts w:asciiTheme="minorHAnsi" w:eastAsiaTheme="minorEastAsia" w:hAnsiTheme="minorHAnsi" w:cstheme="minorBidi"/>
          <w:sz w:val="22"/>
          <w:szCs w:val="22"/>
          <w:lang w:eastAsia="en-GB"/>
        </w:rPr>
        <w:tab/>
      </w:r>
      <w:r>
        <w:t>ΔR</w:t>
      </w:r>
      <w:r w:rsidRPr="00817F9C">
        <w:rPr>
          <w:vertAlign w:val="subscript"/>
        </w:rPr>
        <w:t>IB,c</w:t>
      </w:r>
      <w:r>
        <w:t>, ΔR</w:t>
      </w:r>
      <w:r w:rsidRPr="00817F9C">
        <w:rPr>
          <w:vertAlign w:val="subscript"/>
        </w:rPr>
        <w:t>IBNC</w:t>
      </w:r>
      <w:r>
        <w:t xml:space="preserve"> for DC</w:t>
      </w:r>
      <w:r>
        <w:tab/>
      </w:r>
      <w:r>
        <w:fldChar w:fldCharType="begin" w:fldLock="1"/>
      </w:r>
      <w:r>
        <w:instrText xml:space="preserve"> PAGEREF _Toc45890181 \h </w:instrText>
      </w:r>
      <w:r>
        <w:fldChar w:fldCharType="separate"/>
      </w:r>
      <w:r>
        <w:t>135</w:t>
      </w:r>
      <w:r>
        <w:fldChar w:fldCharType="end"/>
      </w:r>
    </w:p>
    <w:p w14:paraId="69339A0B" w14:textId="7CFDE5EB" w:rsidR="009A3866" w:rsidRDefault="009A3866">
      <w:pPr>
        <w:pStyle w:val="TOC4"/>
        <w:rPr>
          <w:rFonts w:asciiTheme="minorHAnsi" w:eastAsiaTheme="minorEastAsia" w:hAnsiTheme="minorHAnsi" w:cstheme="minorBidi"/>
          <w:sz w:val="22"/>
          <w:szCs w:val="22"/>
          <w:lang w:eastAsia="en-GB"/>
        </w:rPr>
      </w:pPr>
      <w:r w:rsidRPr="00817F9C">
        <w:rPr>
          <w:rFonts w:eastAsia="MS Mincho"/>
        </w:rPr>
        <w:t>7.3B.3.0</w:t>
      </w:r>
      <w:r>
        <w:rPr>
          <w:rFonts w:asciiTheme="minorHAnsi" w:eastAsiaTheme="minorEastAsia" w:hAnsiTheme="minorHAnsi" w:cstheme="minorBidi"/>
          <w:sz w:val="22"/>
          <w:szCs w:val="22"/>
          <w:lang w:eastAsia="en-GB"/>
        </w:rPr>
        <w:tab/>
      </w:r>
      <w:r w:rsidRPr="00817F9C">
        <w:rPr>
          <w:rFonts w:eastAsia="MS Mincho"/>
        </w:rPr>
        <w:t>General</w:t>
      </w:r>
      <w:r>
        <w:tab/>
      </w:r>
      <w:r>
        <w:fldChar w:fldCharType="begin" w:fldLock="1"/>
      </w:r>
      <w:r>
        <w:instrText xml:space="preserve"> PAGEREF _Toc45890182 \h </w:instrText>
      </w:r>
      <w:r>
        <w:fldChar w:fldCharType="separate"/>
      </w:r>
      <w:r>
        <w:t>135</w:t>
      </w:r>
      <w:r>
        <w:fldChar w:fldCharType="end"/>
      </w:r>
    </w:p>
    <w:p w14:paraId="7BA983AA" w14:textId="5946B20A" w:rsidR="009A3866" w:rsidRDefault="009A3866">
      <w:pPr>
        <w:pStyle w:val="TOC4"/>
        <w:rPr>
          <w:rFonts w:asciiTheme="minorHAnsi" w:eastAsiaTheme="minorEastAsia" w:hAnsiTheme="minorHAnsi" w:cstheme="minorBidi"/>
          <w:sz w:val="22"/>
          <w:szCs w:val="22"/>
          <w:lang w:eastAsia="en-GB"/>
        </w:rPr>
      </w:pPr>
      <w:r w:rsidRPr="00817F9C">
        <w:rPr>
          <w:rFonts w:eastAsia="MS Mincho"/>
        </w:rPr>
        <w:t>7.3B.3.1</w:t>
      </w:r>
      <w:r>
        <w:rPr>
          <w:rFonts w:asciiTheme="minorHAnsi" w:eastAsiaTheme="minorEastAsia" w:hAnsiTheme="minorHAnsi" w:cstheme="minorBidi"/>
          <w:sz w:val="22"/>
          <w:szCs w:val="22"/>
          <w:lang w:eastAsia="en-GB"/>
        </w:rPr>
        <w:tab/>
      </w:r>
      <w:r w:rsidRPr="00817F9C">
        <w:rPr>
          <w:rFonts w:eastAsia="MS Mincho"/>
        </w:rPr>
        <w:t>Intra-band contiguous EN-DC</w:t>
      </w:r>
      <w:r>
        <w:tab/>
      </w:r>
      <w:r>
        <w:fldChar w:fldCharType="begin" w:fldLock="1"/>
      </w:r>
      <w:r>
        <w:instrText xml:space="preserve"> PAGEREF _Toc45890183 \h </w:instrText>
      </w:r>
      <w:r>
        <w:fldChar w:fldCharType="separate"/>
      </w:r>
      <w:r>
        <w:t>136</w:t>
      </w:r>
      <w:r>
        <w:fldChar w:fldCharType="end"/>
      </w:r>
    </w:p>
    <w:p w14:paraId="312D11A3" w14:textId="7924ED3C" w:rsidR="009A3866" w:rsidRDefault="009A3866">
      <w:pPr>
        <w:pStyle w:val="TOC4"/>
        <w:rPr>
          <w:rFonts w:asciiTheme="minorHAnsi" w:eastAsiaTheme="minorEastAsia" w:hAnsiTheme="minorHAnsi" w:cstheme="minorBidi"/>
          <w:sz w:val="22"/>
          <w:szCs w:val="22"/>
          <w:lang w:eastAsia="en-GB"/>
        </w:rPr>
      </w:pPr>
      <w:r w:rsidRPr="00817F9C">
        <w:rPr>
          <w:rFonts w:eastAsia="MS Mincho"/>
        </w:rPr>
        <w:t>7.3B.3.2</w:t>
      </w:r>
      <w:r>
        <w:rPr>
          <w:rFonts w:asciiTheme="minorHAnsi" w:eastAsiaTheme="minorEastAsia" w:hAnsiTheme="minorHAnsi" w:cstheme="minorBidi"/>
          <w:sz w:val="22"/>
          <w:szCs w:val="22"/>
          <w:lang w:eastAsia="en-GB"/>
        </w:rPr>
        <w:tab/>
      </w:r>
      <w:r w:rsidRPr="00817F9C">
        <w:rPr>
          <w:rFonts w:eastAsia="MS Mincho"/>
        </w:rPr>
        <w:t>Intra-band non-contiguous EN-DC</w:t>
      </w:r>
      <w:r>
        <w:tab/>
      </w:r>
      <w:r>
        <w:fldChar w:fldCharType="begin" w:fldLock="1"/>
      </w:r>
      <w:r>
        <w:instrText xml:space="preserve"> PAGEREF _Toc45890184 \h </w:instrText>
      </w:r>
      <w:r>
        <w:fldChar w:fldCharType="separate"/>
      </w:r>
      <w:r>
        <w:t>136</w:t>
      </w:r>
      <w:r>
        <w:fldChar w:fldCharType="end"/>
      </w:r>
    </w:p>
    <w:p w14:paraId="290A5DE0" w14:textId="6AEEB546" w:rsidR="009A3866" w:rsidRDefault="009A3866">
      <w:pPr>
        <w:pStyle w:val="TOC4"/>
        <w:rPr>
          <w:rFonts w:asciiTheme="minorHAnsi" w:eastAsiaTheme="minorEastAsia" w:hAnsiTheme="minorHAnsi" w:cstheme="minorBidi"/>
          <w:sz w:val="22"/>
          <w:szCs w:val="22"/>
          <w:lang w:eastAsia="en-GB"/>
        </w:rPr>
      </w:pPr>
      <w:r w:rsidRPr="00817F9C">
        <w:rPr>
          <w:rFonts w:eastAsia="MS Mincho"/>
        </w:rPr>
        <w:t>7.3B.3.3</w:t>
      </w:r>
      <w:r>
        <w:rPr>
          <w:rFonts w:asciiTheme="minorHAnsi" w:eastAsiaTheme="minorEastAsia" w:hAnsiTheme="minorHAnsi" w:cstheme="minorBidi"/>
          <w:sz w:val="22"/>
          <w:szCs w:val="22"/>
          <w:lang w:eastAsia="en-GB"/>
        </w:rPr>
        <w:tab/>
      </w:r>
      <w:r w:rsidRPr="00817F9C">
        <w:rPr>
          <w:rFonts w:eastAsia="MS Mincho"/>
        </w:rPr>
        <w:t>Inter-band EN-DC within FR1</w:t>
      </w:r>
      <w:r>
        <w:tab/>
      </w:r>
      <w:r>
        <w:fldChar w:fldCharType="begin" w:fldLock="1"/>
      </w:r>
      <w:r>
        <w:instrText xml:space="preserve"> PAGEREF _Toc45890185 \h </w:instrText>
      </w:r>
      <w:r>
        <w:fldChar w:fldCharType="separate"/>
      </w:r>
      <w:r>
        <w:t>137</w:t>
      </w:r>
      <w:r>
        <w:fldChar w:fldCharType="end"/>
      </w:r>
    </w:p>
    <w:p w14:paraId="0DC0350B" w14:textId="319FAF49" w:rsidR="009A3866" w:rsidRDefault="009A3866">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in two bands</w:t>
      </w:r>
      <w:r>
        <w:tab/>
      </w:r>
      <w:r>
        <w:fldChar w:fldCharType="begin" w:fldLock="1"/>
      </w:r>
      <w:r>
        <w:instrText xml:space="preserve"> PAGEREF _Toc45890186 \h </w:instrText>
      </w:r>
      <w:r>
        <w:fldChar w:fldCharType="separate"/>
      </w:r>
      <w:r>
        <w:t>137</w:t>
      </w:r>
      <w:r>
        <w:fldChar w:fldCharType="end"/>
      </w:r>
    </w:p>
    <w:p w14:paraId="21BF923B" w14:textId="5EE051CA" w:rsidR="009A3866" w:rsidRDefault="009A3866">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three bands</w:t>
      </w:r>
      <w:r>
        <w:tab/>
      </w:r>
      <w:r>
        <w:fldChar w:fldCharType="begin" w:fldLock="1"/>
      </w:r>
      <w:r>
        <w:instrText xml:space="preserve"> PAGEREF _Toc45890187 \h </w:instrText>
      </w:r>
      <w:r>
        <w:fldChar w:fldCharType="separate"/>
      </w:r>
      <w:r>
        <w:t>139</w:t>
      </w:r>
      <w:r>
        <w:fldChar w:fldCharType="end"/>
      </w:r>
    </w:p>
    <w:p w14:paraId="4D59B3DB" w14:textId="6B66E804" w:rsidR="009A3866" w:rsidRDefault="009A3866">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five bands</w:t>
      </w:r>
      <w:r>
        <w:tab/>
      </w:r>
      <w:r>
        <w:fldChar w:fldCharType="begin" w:fldLock="1"/>
      </w:r>
      <w:r>
        <w:instrText xml:space="preserve"> PAGEREF _Toc45890188 \h </w:instrText>
      </w:r>
      <w:r>
        <w:fldChar w:fldCharType="separate"/>
      </w:r>
      <w:r>
        <w:t>146</w:t>
      </w:r>
      <w:r>
        <w:fldChar w:fldCharType="end"/>
      </w:r>
    </w:p>
    <w:p w14:paraId="0555AAE9" w14:textId="374C678C" w:rsidR="009A3866" w:rsidRDefault="009A3866">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six bands</w:t>
      </w:r>
      <w:r>
        <w:tab/>
      </w:r>
      <w:r>
        <w:fldChar w:fldCharType="begin" w:fldLock="1"/>
      </w:r>
      <w:r>
        <w:instrText xml:space="preserve"> PAGEREF _Toc45890189 \h </w:instrText>
      </w:r>
      <w:r>
        <w:fldChar w:fldCharType="separate"/>
      </w:r>
      <w:r>
        <w:t>148</w:t>
      </w:r>
      <w:r>
        <w:fldChar w:fldCharType="end"/>
      </w:r>
    </w:p>
    <w:p w14:paraId="428A51A9" w14:textId="7A530FE8" w:rsidR="009A3866" w:rsidRDefault="009A3866">
      <w:pPr>
        <w:pStyle w:val="TOC4"/>
        <w:rPr>
          <w:rFonts w:asciiTheme="minorHAnsi" w:eastAsiaTheme="minorEastAsia" w:hAnsiTheme="minorHAnsi" w:cstheme="minorBidi"/>
          <w:sz w:val="22"/>
          <w:szCs w:val="22"/>
          <w:lang w:eastAsia="en-GB"/>
        </w:rPr>
      </w:pPr>
      <w:r w:rsidRPr="00817F9C">
        <w:rPr>
          <w:rFonts w:eastAsia="MS Mincho"/>
        </w:rPr>
        <w:t>7.3B.3.3a</w:t>
      </w:r>
      <w:r>
        <w:rPr>
          <w:rFonts w:asciiTheme="minorHAnsi" w:eastAsiaTheme="minorEastAsia" w:hAnsiTheme="minorHAnsi" w:cstheme="minorBidi"/>
          <w:sz w:val="22"/>
          <w:szCs w:val="22"/>
          <w:lang w:eastAsia="en-GB"/>
        </w:rPr>
        <w:tab/>
      </w:r>
      <w:r w:rsidRPr="00817F9C">
        <w:rPr>
          <w:rFonts w:eastAsia="MS Mincho"/>
        </w:rPr>
        <w:t>Inter-band NE-DC within FR1</w:t>
      </w:r>
      <w:r>
        <w:tab/>
      </w:r>
      <w:r>
        <w:fldChar w:fldCharType="begin" w:fldLock="1"/>
      </w:r>
      <w:r>
        <w:instrText xml:space="preserve"> PAGEREF _Toc45890190 \h </w:instrText>
      </w:r>
      <w:r>
        <w:fldChar w:fldCharType="separate"/>
      </w:r>
      <w:r>
        <w:t>148</w:t>
      </w:r>
      <w:r>
        <w:fldChar w:fldCharType="end"/>
      </w:r>
    </w:p>
    <w:p w14:paraId="4F6B8FE5" w14:textId="7C36D6AC" w:rsidR="009A3866" w:rsidRDefault="009A3866">
      <w:pPr>
        <w:pStyle w:val="TOC4"/>
        <w:rPr>
          <w:rFonts w:asciiTheme="minorHAnsi" w:eastAsiaTheme="minorEastAsia" w:hAnsiTheme="minorHAnsi" w:cstheme="minorBidi"/>
          <w:sz w:val="22"/>
          <w:szCs w:val="22"/>
          <w:lang w:eastAsia="en-GB"/>
        </w:rPr>
      </w:pPr>
      <w:r w:rsidRPr="00817F9C">
        <w:rPr>
          <w:rFonts w:eastAsia="MS Mincho"/>
        </w:rPr>
        <w:t>7.3B.3.4</w:t>
      </w:r>
      <w:r>
        <w:rPr>
          <w:rFonts w:asciiTheme="minorHAnsi" w:eastAsiaTheme="minorEastAsia" w:hAnsiTheme="minorHAnsi" w:cstheme="minorBidi"/>
          <w:sz w:val="22"/>
          <w:szCs w:val="22"/>
          <w:lang w:eastAsia="en-GB"/>
        </w:rPr>
        <w:tab/>
      </w:r>
      <w:r w:rsidRPr="00817F9C">
        <w:rPr>
          <w:rFonts w:eastAsia="MS Mincho"/>
        </w:rPr>
        <w:t>Inter-band EN-DC including FR2</w:t>
      </w:r>
      <w:r>
        <w:tab/>
      </w:r>
      <w:r>
        <w:fldChar w:fldCharType="begin" w:fldLock="1"/>
      </w:r>
      <w:r>
        <w:instrText xml:space="preserve"> PAGEREF _Toc45890191 \h </w:instrText>
      </w:r>
      <w:r>
        <w:fldChar w:fldCharType="separate"/>
      </w:r>
      <w:r>
        <w:t>148</w:t>
      </w:r>
      <w:r>
        <w:fldChar w:fldCharType="end"/>
      </w:r>
    </w:p>
    <w:p w14:paraId="6C7C1350" w14:textId="6233A927" w:rsidR="009A3866" w:rsidRDefault="009A3866">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in two bands</w:t>
      </w:r>
      <w:r>
        <w:tab/>
      </w:r>
      <w:r>
        <w:fldChar w:fldCharType="begin" w:fldLock="1"/>
      </w:r>
      <w:r>
        <w:instrText xml:space="preserve"> PAGEREF _Toc45890192 \h </w:instrText>
      </w:r>
      <w:r>
        <w:fldChar w:fldCharType="separate"/>
      </w:r>
      <w:r>
        <w:t>148</w:t>
      </w:r>
      <w:r>
        <w:fldChar w:fldCharType="end"/>
      </w:r>
    </w:p>
    <w:p w14:paraId="6EFDDD12" w14:textId="3BFBD1AC" w:rsidR="009A3866" w:rsidRDefault="009A3866">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three bands</w:t>
      </w:r>
      <w:r>
        <w:tab/>
      </w:r>
      <w:r>
        <w:fldChar w:fldCharType="begin" w:fldLock="1"/>
      </w:r>
      <w:r>
        <w:instrText xml:space="preserve"> PAGEREF _Toc45890193 \h </w:instrText>
      </w:r>
      <w:r>
        <w:fldChar w:fldCharType="separate"/>
      </w:r>
      <w:r>
        <w:t>148</w:t>
      </w:r>
      <w:r>
        <w:fldChar w:fldCharType="end"/>
      </w:r>
    </w:p>
    <w:p w14:paraId="1C16E2DE" w14:textId="537A1EF7" w:rsidR="009A3866" w:rsidRDefault="009A3866">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817F9C">
        <w:rPr>
          <w:vertAlign w:val="subscript"/>
        </w:rPr>
        <w:t xml:space="preserve">IB,c </w:t>
      </w:r>
      <w:r>
        <w:t>for EN-DC four bands</w:t>
      </w:r>
      <w:r>
        <w:tab/>
      </w:r>
      <w:r>
        <w:fldChar w:fldCharType="begin" w:fldLock="1"/>
      </w:r>
      <w:r>
        <w:instrText xml:space="preserve"> PAGEREF _Toc45890194 \h </w:instrText>
      </w:r>
      <w:r>
        <w:fldChar w:fldCharType="separate"/>
      </w:r>
      <w:r>
        <w:t>149</w:t>
      </w:r>
      <w:r>
        <w:fldChar w:fldCharType="end"/>
      </w:r>
    </w:p>
    <w:p w14:paraId="350A24B5" w14:textId="6CD47014" w:rsidR="009A3866" w:rsidRDefault="009A3866">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817F9C">
        <w:rPr>
          <w:vertAlign w:val="subscript"/>
        </w:rPr>
        <w:t xml:space="preserve">IB,c </w:t>
      </w:r>
      <w:r>
        <w:t>for EN-DC five bands</w:t>
      </w:r>
      <w:r>
        <w:tab/>
      </w:r>
      <w:r>
        <w:fldChar w:fldCharType="begin" w:fldLock="1"/>
      </w:r>
      <w:r>
        <w:instrText xml:space="preserve"> PAGEREF _Toc45890195 \h </w:instrText>
      </w:r>
      <w:r>
        <w:fldChar w:fldCharType="separate"/>
      </w:r>
      <w:r>
        <w:t>149</w:t>
      </w:r>
      <w:r>
        <w:fldChar w:fldCharType="end"/>
      </w:r>
    </w:p>
    <w:p w14:paraId="612F0739" w14:textId="3FEB789B" w:rsidR="009A3866" w:rsidRDefault="009A3866">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_Toc45890196 \h </w:instrText>
      </w:r>
      <w:r>
        <w:fldChar w:fldCharType="separate"/>
      </w:r>
      <w:r>
        <w:t>149</w:t>
      </w:r>
      <w:r>
        <w:fldChar w:fldCharType="end"/>
      </w:r>
    </w:p>
    <w:p w14:paraId="6434FCE2" w14:textId="6CED70F4" w:rsidR="009A3866" w:rsidRDefault="009A3866">
      <w:pPr>
        <w:pStyle w:val="TOC4"/>
        <w:rPr>
          <w:rFonts w:asciiTheme="minorHAnsi" w:eastAsiaTheme="minorEastAsia" w:hAnsiTheme="minorHAnsi" w:cstheme="minorBidi"/>
          <w:sz w:val="22"/>
          <w:szCs w:val="22"/>
          <w:lang w:eastAsia="en-GB"/>
        </w:rPr>
      </w:pPr>
      <w:r w:rsidRPr="00817F9C">
        <w:rPr>
          <w:rFonts w:eastAsia="MS Mincho"/>
        </w:rPr>
        <w:t>7.3B.3.5</w:t>
      </w:r>
      <w:r>
        <w:rPr>
          <w:rFonts w:asciiTheme="minorHAnsi" w:eastAsiaTheme="minorEastAsia" w:hAnsiTheme="minorHAnsi" w:cstheme="minorBidi"/>
          <w:sz w:val="22"/>
          <w:szCs w:val="22"/>
          <w:lang w:eastAsia="en-GB"/>
        </w:rPr>
        <w:tab/>
      </w:r>
      <w:r w:rsidRPr="00817F9C">
        <w:rPr>
          <w:rFonts w:eastAsia="MS Mincho"/>
        </w:rPr>
        <w:t>Inter-band EN-DC including both FR1 and FR2</w:t>
      </w:r>
      <w:r>
        <w:tab/>
      </w:r>
      <w:r>
        <w:fldChar w:fldCharType="begin" w:fldLock="1"/>
      </w:r>
      <w:r>
        <w:instrText xml:space="preserve"> PAGEREF _Toc45890197 \h </w:instrText>
      </w:r>
      <w:r>
        <w:fldChar w:fldCharType="separate"/>
      </w:r>
      <w:r>
        <w:t>149</w:t>
      </w:r>
      <w:r>
        <w:fldChar w:fldCharType="end"/>
      </w:r>
    </w:p>
    <w:p w14:paraId="5FD64882" w14:textId="0F23F6BE" w:rsidR="009A3866" w:rsidRDefault="009A3866">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three bands</w:t>
      </w:r>
      <w:r>
        <w:tab/>
      </w:r>
      <w:r>
        <w:fldChar w:fldCharType="begin" w:fldLock="1"/>
      </w:r>
      <w:r>
        <w:instrText xml:space="preserve"> PAGEREF _Toc45890198 \h </w:instrText>
      </w:r>
      <w:r>
        <w:fldChar w:fldCharType="separate"/>
      </w:r>
      <w:r>
        <w:t>149</w:t>
      </w:r>
      <w:r>
        <w:fldChar w:fldCharType="end"/>
      </w:r>
    </w:p>
    <w:p w14:paraId="3AA89E56" w14:textId="13D2DF3F" w:rsidR="009A3866" w:rsidRDefault="009A3866">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four bands</w:t>
      </w:r>
      <w:r>
        <w:tab/>
      </w:r>
      <w:r>
        <w:fldChar w:fldCharType="begin" w:fldLock="1"/>
      </w:r>
      <w:r>
        <w:instrText xml:space="preserve"> PAGEREF _Toc45890199 \h </w:instrText>
      </w:r>
      <w:r>
        <w:fldChar w:fldCharType="separate"/>
      </w:r>
      <w:r>
        <w:t>149</w:t>
      </w:r>
      <w:r>
        <w:fldChar w:fldCharType="end"/>
      </w:r>
    </w:p>
    <w:p w14:paraId="71CF0D6D" w14:textId="04ABA3AC" w:rsidR="009A3866" w:rsidRDefault="009A3866">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five bands</w:t>
      </w:r>
      <w:r>
        <w:tab/>
      </w:r>
      <w:r>
        <w:fldChar w:fldCharType="begin" w:fldLock="1"/>
      </w:r>
      <w:r>
        <w:instrText xml:space="preserve"> PAGEREF _Toc45890200 \h </w:instrText>
      </w:r>
      <w:r>
        <w:fldChar w:fldCharType="separate"/>
      </w:r>
      <w:r>
        <w:t>149</w:t>
      </w:r>
      <w:r>
        <w:fldChar w:fldCharType="end"/>
      </w:r>
    </w:p>
    <w:p w14:paraId="2F42F3AD" w14:textId="79740BCA" w:rsidR="009A3866" w:rsidRDefault="009A3866">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817F9C">
        <w:rPr>
          <w:vertAlign w:val="subscript"/>
        </w:rPr>
        <w:t>IB,c</w:t>
      </w:r>
      <w:r>
        <w:t xml:space="preserve"> for EN-DC six bands</w:t>
      </w:r>
      <w:r>
        <w:tab/>
      </w:r>
      <w:r>
        <w:fldChar w:fldCharType="begin" w:fldLock="1"/>
      </w:r>
      <w:r>
        <w:instrText xml:space="preserve"> PAGEREF _Toc45890201 \h </w:instrText>
      </w:r>
      <w:r>
        <w:fldChar w:fldCharType="separate"/>
      </w:r>
      <w:r>
        <w:t>149</w:t>
      </w:r>
      <w:r>
        <w:fldChar w:fldCharType="end"/>
      </w:r>
    </w:p>
    <w:p w14:paraId="368B0F09" w14:textId="5F81CE53" w:rsidR="009A3866" w:rsidRDefault="009A386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_Toc45890202 \h </w:instrText>
      </w:r>
      <w:r>
        <w:fldChar w:fldCharType="separate"/>
      </w:r>
      <w:r>
        <w:t>149</w:t>
      </w:r>
      <w:r>
        <w:fldChar w:fldCharType="end"/>
      </w:r>
    </w:p>
    <w:p w14:paraId="0FCCA849" w14:textId="7EA39D6D" w:rsidR="009A3866" w:rsidRDefault="009A386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fldLock="1"/>
      </w:r>
      <w:r>
        <w:instrText xml:space="preserve"> PAGEREF _Toc45890203 \h </w:instrText>
      </w:r>
      <w:r>
        <w:fldChar w:fldCharType="separate"/>
      </w:r>
      <w:r>
        <w:t>149</w:t>
      </w:r>
      <w:r>
        <w:fldChar w:fldCharType="end"/>
      </w:r>
    </w:p>
    <w:p w14:paraId="3960AE18" w14:textId="70CE1430" w:rsidR="009A3866" w:rsidRDefault="009A3866">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fldLock="1"/>
      </w:r>
      <w:r>
        <w:instrText xml:space="preserve"> PAGEREF _Toc45890204 \h </w:instrText>
      </w:r>
      <w:r>
        <w:fldChar w:fldCharType="separate"/>
      </w:r>
      <w:r>
        <w:t>150</w:t>
      </w:r>
      <w:r>
        <w:fldChar w:fldCharType="end"/>
      </w:r>
    </w:p>
    <w:p w14:paraId="4D03A3B0" w14:textId="52FFB6F9" w:rsidR="009A3866" w:rsidRDefault="009A3866">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_Toc45890205 \h </w:instrText>
      </w:r>
      <w:r>
        <w:fldChar w:fldCharType="separate"/>
      </w:r>
      <w:r>
        <w:t>150</w:t>
      </w:r>
      <w:r>
        <w:fldChar w:fldCharType="end"/>
      </w:r>
    </w:p>
    <w:p w14:paraId="1FAB7008" w14:textId="467159DE" w:rsidR="009A3866" w:rsidRDefault="009A3866">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_Toc45890206 \h </w:instrText>
      </w:r>
      <w:r>
        <w:fldChar w:fldCharType="separate"/>
      </w:r>
      <w:r>
        <w:t>150</w:t>
      </w:r>
      <w:r>
        <w:fldChar w:fldCharType="end"/>
      </w:r>
    </w:p>
    <w:p w14:paraId="0EF59543" w14:textId="5BD57889" w:rsidR="009A3866" w:rsidRDefault="009A3866">
      <w:pPr>
        <w:pStyle w:val="TOC3"/>
        <w:rPr>
          <w:rFonts w:asciiTheme="minorHAnsi" w:eastAsiaTheme="minorEastAsia" w:hAnsiTheme="minorHAnsi" w:cstheme="minorBidi"/>
          <w:sz w:val="22"/>
          <w:szCs w:val="22"/>
          <w:lang w:eastAsia="en-GB"/>
        </w:rPr>
      </w:pPr>
      <w:r w:rsidRPr="00817F9C">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_Toc45890207 \h </w:instrText>
      </w:r>
      <w:r>
        <w:fldChar w:fldCharType="separate"/>
      </w:r>
      <w:r>
        <w:t>150</w:t>
      </w:r>
      <w:r>
        <w:fldChar w:fldCharType="end"/>
      </w:r>
    </w:p>
    <w:p w14:paraId="7E6BE136" w14:textId="2A2A62E5" w:rsidR="009A3866" w:rsidRDefault="009A386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_Toc45890208 \h </w:instrText>
      </w:r>
      <w:r>
        <w:fldChar w:fldCharType="separate"/>
      </w:r>
      <w:r>
        <w:t>150</w:t>
      </w:r>
      <w:r>
        <w:fldChar w:fldCharType="end"/>
      </w:r>
    </w:p>
    <w:p w14:paraId="0BABC576" w14:textId="584BABBF" w:rsidR="009A3866" w:rsidRDefault="009A3866">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fldLock="1"/>
      </w:r>
      <w:r>
        <w:instrText xml:space="preserve"> PAGEREF _Toc45890209 \h </w:instrText>
      </w:r>
      <w:r>
        <w:fldChar w:fldCharType="separate"/>
      </w:r>
      <w:r>
        <w:t>150</w:t>
      </w:r>
      <w:r>
        <w:fldChar w:fldCharType="end"/>
      </w:r>
    </w:p>
    <w:p w14:paraId="57C3089F" w14:textId="7C41416C" w:rsidR="009A3866" w:rsidRDefault="009A3866">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fldLock="1"/>
      </w:r>
      <w:r>
        <w:instrText xml:space="preserve"> PAGEREF _Toc45890210 \h </w:instrText>
      </w:r>
      <w:r>
        <w:fldChar w:fldCharType="separate"/>
      </w:r>
      <w:r>
        <w:t>151</w:t>
      </w:r>
      <w:r>
        <w:fldChar w:fldCharType="end"/>
      </w:r>
    </w:p>
    <w:p w14:paraId="702EA3E9" w14:textId="085B1CD7" w:rsidR="009A3866" w:rsidRDefault="009A3866">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_Toc45890211 \h </w:instrText>
      </w:r>
      <w:r>
        <w:fldChar w:fldCharType="separate"/>
      </w:r>
      <w:r>
        <w:t>151</w:t>
      </w:r>
      <w:r>
        <w:fldChar w:fldCharType="end"/>
      </w:r>
    </w:p>
    <w:p w14:paraId="48530DEA" w14:textId="47790069" w:rsidR="009A3866" w:rsidRDefault="009A3866">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_Toc45890212 \h </w:instrText>
      </w:r>
      <w:r>
        <w:fldChar w:fldCharType="separate"/>
      </w:r>
      <w:r>
        <w:t>151</w:t>
      </w:r>
      <w:r>
        <w:fldChar w:fldCharType="end"/>
      </w:r>
    </w:p>
    <w:p w14:paraId="3549B5FB" w14:textId="70DFE769" w:rsidR="009A3866" w:rsidRDefault="009A3866">
      <w:pPr>
        <w:pStyle w:val="TOC3"/>
        <w:rPr>
          <w:rFonts w:asciiTheme="minorHAnsi" w:eastAsiaTheme="minorEastAsia" w:hAnsiTheme="minorHAnsi" w:cstheme="minorBidi"/>
          <w:sz w:val="22"/>
          <w:szCs w:val="22"/>
          <w:lang w:eastAsia="en-GB"/>
        </w:rPr>
      </w:pPr>
      <w:r w:rsidRPr="00817F9C">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_Toc45890213 \h </w:instrText>
      </w:r>
      <w:r>
        <w:fldChar w:fldCharType="separate"/>
      </w:r>
      <w:r>
        <w:t>151</w:t>
      </w:r>
      <w:r>
        <w:fldChar w:fldCharType="end"/>
      </w:r>
    </w:p>
    <w:p w14:paraId="67D72E34" w14:textId="4529D424" w:rsidR="009A3866" w:rsidRDefault="009A386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_Toc45890214 \h </w:instrText>
      </w:r>
      <w:r>
        <w:fldChar w:fldCharType="separate"/>
      </w:r>
      <w:r>
        <w:t>153</w:t>
      </w:r>
      <w:r>
        <w:fldChar w:fldCharType="end"/>
      </w:r>
    </w:p>
    <w:p w14:paraId="451480CB" w14:textId="3B7DF83B" w:rsidR="009A3866" w:rsidRDefault="009A3866">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fldLock="1"/>
      </w:r>
      <w:r>
        <w:instrText xml:space="preserve"> PAGEREF _Toc45890215 \h </w:instrText>
      </w:r>
      <w:r>
        <w:fldChar w:fldCharType="separate"/>
      </w:r>
      <w:r>
        <w:t>153</w:t>
      </w:r>
      <w:r>
        <w:fldChar w:fldCharType="end"/>
      </w:r>
    </w:p>
    <w:p w14:paraId="3E9DC7E9" w14:textId="5B9A6DE2" w:rsidR="009A3866" w:rsidRDefault="009A3866">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fldLock="1"/>
      </w:r>
      <w:r>
        <w:instrText xml:space="preserve"> PAGEREF _Toc45890216 \h </w:instrText>
      </w:r>
      <w:r>
        <w:fldChar w:fldCharType="separate"/>
      </w:r>
      <w:r>
        <w:t>153</w:t>
      </w:r>
      <w:r>
        <w:fldChar w:fldCharType="end"/>
      </w:r>
    </w:p>
    <w:p w14:paraId="460AF928" w14:textId="45CAC148" w:rsidR="009A3866" w:rsidRDefault="009A3866">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_Toc45890217 \h </w:instrText>
      </w:r>
      <w:r>
        <w:fldChar w:fldCharType="separate"/>
      </w:r>
      <w:r>
        <w:t>153</w:t>
      </w:r>
      <w:r>
        <w:fldChar w:fldCharType="end"/>
      </w:r>
    </w:p>
    <w:p w14:paraId="2E054042" w14:textId="7126A5FD" w:rsidR="009A3866" w:rsidRDefault="009A3866">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fldLock="1"/>
      </w:r>
      <w:r>
        <w:instrText xml:space="preserve"> PAGEREF _Toc45890218 \h </w:instrText>
      </w:r>
      <w:r>
        <w:fldChar w:fldCharType="separate"/>
      </w:r>
      <w:r>
        <w:t>153</w:t>
      </w:r>
      <w:r>
        <w:fldChar w:fldCharType="end"/>
      </w:r>
    </w:p>
    <w:p w14:paraId="1A7EFDD1" w14:textId="62D5C3C2" w:rsidR="009A3866" w:rsidRDefault="009A3866">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_Toc45890219 \h </w:instrText>
      </w:r>
      <w:r>
        <w:fldChar w:fldCharType="separate"/>
      </w:r>
      <w:r>
        <w:t>153</w:t>
      </w:r>
      <w:r>
        <w:fldChar w:fldCharType="end"/>
      </w:r>
    </w:p>
    <w:p w14:paraId="14DC0C9A" w14:textId="623B786F" w:rsidR="009A3866" w:rsidRDefault="009A3866">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_Toc45890220 \h </w:instrText>
      </w:r>
      <w:r>
        <w:fldChar w:fldCharType="separate"/>
      </w:r>
      <w:r>
        <w:t>153</w:t>
      </w:r>
      <w:r>
        <w:fldChar w:fldCharType="end"/>
      </w:r>
    </w:p>
    <w:p w14:paraId="58DC22F8" w14:textId="382E87E0" w:rsidR="009A3866" w:rsidRDefault="009A3866">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_Toc45890221 \h </w:instrText>
      </w:r>
      <w:r>
        <w:fldChar w:fldCharType="separate"/>
      </w:r>
      <w:r>
        <w:t>153</w:t>
      </w:r>
      <w:r>
        <w:fldChar w:fldCharType="end"/>
      </w:r>
    </w:p>
    <w:p w14:paraId="103678AF" w14:textId="46FC0015" w:rsidR="009A3866" w:rsidRDefault="009A3866">
      <w:pPr>
        <w:pStyle w:val="TOC3"/>
        <w:rPr>
          <w:rFonts w:asciiTheme="minorHAnsi" w:eastAsiaTheme="minorEastAsia" w:hAnsiTheme="minorHAnsi" w:cstheme="minorBidi"/>
          <w:sz w:val="22"/>
          <w:szCs w:val="22"/>
          <w:lang w:eastAsia="en-GB"/>
        </w:rPr>
      </w:pPr>
      <w:r w:rsidRPr="00817F9C">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fldLock="1"/>
      </w:r>
      <w:r>
        <w:instrText xml:space="preserve"> PAGEREF _Toc45890222 \h </w:instrText>
      </w:r>
      <w:r>
        <w:fldChar w:fldCharType="separate"/>
      </w:r>
      <w:r>
        <w:t>154</w:t>
      </w:r>
      <w:r>
        <w:fldChar w:fldCharType="end"/>
      </w:r>
    </w:p>
    <w:p w14:paraId="14C09D54" w14:textId="2C2D5034" w:rsidR="009A3866" w:rsidRDefault="009A3866">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_Toc45890223 \h </w:instrText>
      </w:r>
      <w:r>
        <w:fldChar w:fldCharType="separate"/>
      </w:r>
      <w:r>
        <w:t>154</w:t>
      </w:r>
      <w:r>
        <w:fldChar w:fldCharType="end"/>
      </w:r>
    </w:p>
    <w:p w14:paraId="3C606B7E" w14:textId="2C8D5432" w:rsidR="009A3866" w:rsidRDefault="009A3866">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_Toc45890224 \h </w:instrText>
      </w:r>
      <w:r>
        <w:fldChar w:fldCharType="separate"/>
      </w:r>
      <w:r>
        <w:t>154</w:t>
      </w:r>
      <w:r>
        <w:fldChar w:fldCharType="end"/>
      </w:r>
    </w:p>
    <w:p w14:paraId="5A08A1A8" w14:textId="7C0EC918" w:rsidR="009A3866" w:rsidRDefault="009A3866">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_Toc45890225 \h </w:instrText>
      </w:r>
      <w:r>
        <w:fldChar w:fldCharType="separate"/>
      </w:r>
      <w:r>
        <w:t>154</w:t>
      </w:r>
      <w:r>
        <w:fldChar w:fldCharType="end"/>
      </w:r>
    </w:p>
    <w:p w14:paraId="182E7E8E" w14:textId="57274A07" w:rsidR="009A3866" w:rsidRDefault="009A3866">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_Toc45890226 \h </w:instrText>
      </w:r>
      <w:r>
        <w:fldChar w:fldCharType="separate"/>
      </w:r>
      <w:r>
        <w:t>155</w:t>
      </w:r>
      <w:r>
        <w:fldChar w:fldCharType="end"/>
      </w:r>
    </w:p>
    <w:p w14:paraId="4AB9BCDE" w14:textId="0CFDADCD" w:rsidR="009A3866" w:rsidRDefault="009A3866">
      <w:pPr>
        <w:pStyle w:val="TOC4"/>
        <w:rPr>
          <w:rFonts w:asciiTheme="minorHAnsi" w:eastAsiaTheme="minorEastAsia" w:hAnsiTheme="minorHAnsi" w:cstheme="minorBidi"/>
          <w:sz w:val="22"/>
          <w:szCs w:val="22"/>
          <w:lang w:eastAsia="en-GB"/>
        </w:rPr>
      </w:pPr>
      <w:r>
        <w:lastRenderedPageBreak/>
        <w:t>7.6B.3.4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_Toc45890227 \h </w:instrText>
      </w:r>
      <w:r>
        <w:fldChar w:fldCharType="separate"/>
      </w:r>
      <w:r>
        <w:t>156</w:t>
      </w:r>
      <w:r>
        <w:fldChar w:fldCharType="end"/>
      </w:r>
    </w:p>
    <w:p w14:paraId="528F5BBA" w14:textId="470EA38A" w:rsidR="009A3866" w:rsidRDefault="009A3866">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_Toc45890228 \h </w:instrText>
      </w:r>
      <w:r>
        <w:fldChar w:fldCharType="separate"/>
      </w:r>
      <w:r>
        <w:t>156</w:t>
      </w:r>
      <w:r>
        <w:fldChar w:fldCharType="end"/>
      </w:r>
    </w:p>
    <w:p w14:paraId="60BEC88F" w14:textId="4A4CD809" w:rsidR="009A3866" w:rsidRDefault="009A3866">
      <w:pPr>
        <w:pStyle w:val="TOC3"/>
        <w:rPr>
          <w:rFonts w:asciiTheme="minorHAnsi" w:eastAsiaTheme="minorEastAsia" w:hAnsiTheme="minorHAnsi" w:cstheme="minorBidi"/>
          <w:sz w:val="22"/>
          <w:szCs w:val="22"/>
          <w:lang w:eastAsia="en-GB"/>
        </w:rPr>
      </w:pPr>
      <w:r w:rsidRPr="00817F9C">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fldLock="1"/>
      </w:r>
      <w:r>
        <w:instrText xml:space="preserve"> PAGEREF _Toc45890229 \h </w:instrText>
      </w:r>
      <w:r>
        <w:fldChar w:fldCharType="separate"/>
      </w:r>
      <w:r>
        <w:t>156</w:t>
      </w:r>
      <w:r>
        <w:fldChar w:fldCharType="end"/>
      </w:r>
    </w:p>
    <w:p w14:paraId="1220F590" w14:textId="10F80C17" w:rsidR="009A3866" w:rsidRDefault="009A3866">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_Toc45890230 \h </w:instrText>
      </w:r>
      <w:r>
        <w:fldChar w:fldCharType="separate"/>
      </w:r>
      <w:r>
        <w:t>156</w:t>
      </w:r>
      <w:r>
        <w:fldChar w:fldCharType="end"/>
      </w:r>
    </w:p>
    <w:p w14:paraId="15794019" w14:textId="2F41DD82" w:rsidR="009A3866" w:rsidRDefault="009A3866">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_Toc45890231 \h </w:instrText>
      </w:r>
      <w:r>
        <w:fldChar w:fldCharType="separate"/>
      </w:r>
      <w:r>
        <w:t>156</w:t>
      </w:r>
      <w:r>
        <w:fldChar w:fldCharType="end"/>
      </w:r>
    </w:p>
    <w:p w14:paraId="679CCE0E" w14:textId="6F95ED1E" w:rsidR="009A3866" w:rsidRDefault="009A3866">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_Toc45890232 \h </w:instrText>
      </w:r>
      <w:r>
        <w:fldChar w:fldCharType="separate"/>
      </w:r>
      <w:r>
        <w:t>156</w:t>
      </w:r>
      <w:r>
        <w:fldChar w:fldCharType="end"/>
      </w:r>
    </w:p>
    <w:p w14:paraId="0599DA2A" w14:textId="54A1F583" w:rsidR="009A3866" w:rsidRDefault="009A386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_Toc45890233 \h </w:instrText>
      </w:r>
      <w:r>
        <w:fldChar w:fldCharType="separate"/>
      </w:r>
      <w:r>
        <w:t>157</w:t>
      </w:r>
      <w:r>
        <w:fldChar w:fldCharType="end"/>
      </w:r>
    </w:p>
    <w:p w14:paraId="7A532005" w14:textId="0FA6D4A7" w:rsidR="009A3866" w:rsidRDefault="009A3866">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fldLock="1"/>
      </w:r>
      <w:r>
        <w:instrText xml:space="preserve"> PAGEREF _Toc45890234 \h </w:instrText>
      </w:r>
      <w:r>
        <w:fldChar w:fldCharType="separate"/>
      </w:r>
      <w:r>
        <w:t>157</w:t>
      </w:r>
      <w:r>
        <w:fldChar w:fldCharType="end"/>
      </w:r>
    </w:p>
    <w:p w14:paraId="62006ACE" w14:textId="2C7EE8EA" w:rsidR="009A3866" w:rsidRDefault="009A3866">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fldLock="1"/>
      </w:r>
      <w:r>
        <w:instrText xml:space="preserve"> PAGEREF _Toc45890235 \h </w:instrText>
      </w:r>
      <w:r>
        <w:fldChar w:fldCharType="separate"/>
      </w:r>
      <w:r>
        <w:t>157</w:t>
      </w:r>
      <w:r>
        <w:fldChar w:fldCharType="end"/>
      </w:r>
    </w:p>
    <w:p w14:paraId="450E5EF1" w14:textId="63A5891C" w:rsidR="009A3866" w:rsidRDefault="009A3866">
      <w:pPr>
        <w:pStyle w:val="TOC3"/>
        <w:rPr>
          <w:rFonts w:asciiTheme="minorHAnsi" w:eastAsiaTheme="minorEastAsia" w:hAnsiTheme="minorHAnsi" w:cstheme="minorBidi"/>
          <w:sz w:val="22"/>
          <w:szCs w:val="22"/>
          <w:lang w:eastAsia="en-GB"/>
        </w:rPr>
      </w:pPr>
      <w:r w:rsidRPr="00817F9C">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_Toc45890236 \h </w:instrText>
      </w:r>
      <w:r>
        <w:fldChar w:fldCharType="separate"/>
      </w:r>
      <w:r>
        <w:t>157</w:t>
      </w:r>
      <w:r>
        <w:fldChar w:fldCharType="end"/>
      </w:r>
    </w:p>
    <w:p w14:paraId="535D11ED" w14:textId="11FBF094" w:rsidR="009A3866" w:rsidRDefault="009A3866">
      <w:pPr>
        <w:pStyle w:val="TOC3"/>
        <w:rPr>
          <w:rFonts w:asciiTheme="minorHAnsi" w:eastAsiaTheme="minorEastAsia" w:hAnsiTheme="minorHAnsi" w:cstheme="minorBidi"/>
          <w:sz w:val="22"/>
          <w:szCs w:val="22"/>
          <w:lang w:eastAsia="en-GB"/>
        </w:rPr>
      </w:pPr>
      <w:r w:rsidRPr="00817F9C">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_Toc45890237 \h </w:instrText>
      </w:r>
      <w:r>
        <w:fldChar w:fldCharType="separate"/>
      </w:r>
      <w:r>
        <w:t>157</w:t>
      </w:r>
      <w:r>
        <w:fldChar w:fldCharType="end"/>
      </w:r>
    </w:p>
    <w:p w14:paraId="34858ACA" w14:textId="1F3CF627" w:rsidR="009A3866" w:rsidRDefault="009A3866">
      <w:pPr>
        <w:pStyle w:val="TOC3"/>
        <w:rPr>
          <w:rFonts w:asciiTheme="minorHAnsi" w:eastAsiaTheme="minorEastAsia" w:hAnsiTheme="minorHAnsi" w:cstheme="minorBidi"/>
          <w:sz w:val="22"/>
          <w:szCs w:val="22"/>
          <w:lang w:eastAsia="en-GB"/>
        </w:rPr>
      </w:pPr>
      <w:r w:rsidRPr="00817F9C">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_Toc45890238 \h </w:instrText>
      </w:r>
      <w:r>
        <w:fldChar w:fldCharType="separate"/>
      </w:r>
      <w:r>
        <w:t>157</w:t>
      </w:r>
      <w:r>
        <w:fldChar w:fldCharType="end"/>
      </w:r>
    </w:p>
    <w:p w14:paraId="022A2B1F" w14:textId="4D983358" w:rsidR="009A3866" w:rsidRDefault="009A386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_Toc45890239 \h </w:instrText>
      </w:r>
      <w:r>
        <w:fldChar w:fldCharType="separate"/>
      </w:r>
      <w:r>
        <w:t>158</w:t>
      </w:r>
      <w:r>
        <w:fldChar w:fldCharType="end"/>
      </w:r>
    </w:p>
    <w:p w14:paraId="26C4FF88" w14:textId="6C29F53D" w:rsidR="009A3866" w:rsidRDefault="009A3866">
      <w:pPr>
        <w:pStyle w:val="TOC2"/>
        <w:rPr>
          <w:rFonts w:asciiTheme="minorHAnsi" w:eastAsiaTheme="minorEastAsia" w:hAnsiTheme="minorHAnsi" w:cstheme="minorBidi"/>
          <w:sz w:val="22"/>
          <w:szCs w:val="22"/>
          <w:lang w:eastAsia="en-GB"/>
        </w:rPr>
      </w:pPr>
      <w:r>
        <w:t>7.8</w:t>
      </w:r>
      <w:r w:rsidRPr="00817F9C">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817F9C">
        <w:rPr>
          <w:lang w:val="en-US" w:eastAsia="zh-CN"/>
        </w:rPr>
        <w:t>CA</w:t>
      </w:r>
      <w:r>
        <w:tab/>
      </w:r>
      <w:r>
        <w:fldChar w:fldCharType="begin" w:fldLock="1"/>
      </w:r>
      <w:r>
        <w:instrText xml:space="preserve"> PAGEREF _Toc45890240 \h </w:instrText>
      </w:r>
      <w:r>
        <w:fldChar w:fldCharType="separate"/>
      </w:r>
      <w:r>
        <w:t>158</w:t>
      </w:r>
      <w:r>
        <w:fldChar w:fldCharType="end"/>
      </w:r>
    </w:p>
    <w:p w14:paraId="6E8BD1E2" w14:textId="238564DA" w:rsidR="009A3866" w:rsidRDefault="009A3866">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fldLock="1"/>
      </w:r>
      <w:r>
        <w:instrText xml:space="preserve"> PAGEREF _Toc45890241 \h </w:instrText>
      </w:r>
      <w:r>
        <w:fldChar w:fldCharType="separate"/>
      </w:r>
      <w:r>
        <w:t>158</w:t>
      </w:r>
      <w:r>
        <w:fldChar w:fldCharType="end"/>
      </w:r>
    </w:p>
    <w:p w14:paraId="04FFB4E7" w14:textId="444E2A5C" w:rsidR="009A3866" w:rsidRDefault="009A3866">
      <w:pPr>
        <w:pStyle w:val="TOC3"/>
        <w:rPr>
          <w:rFonts w:asciiTheme="minorHAnsi" w:eastAsiaTheme="minorEastAsia" w:hAnsiTheme="minorHAnsi" w:cstheme="minorBidi"/>
          <w:sz w:val="22"/>
          <w:szCs w:val="22"/>
          <w:lang w:eastAsia="en-GB"/>
        </w:rPr>
      </w:pPr>
      <w:r w:rsidRPr="00817F9C">
        <w:rPr>
          <w:rFonts w:eastAsia="MS Mincho"/>
        </w:rPr>
        <w:t>7.8B.1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_Toc45890242 \h </w:instrText>
      </w:r>
      <w:r>
        <w:fldChar w:fldCharType="separate"/>
      </w:r>
      <w:r>
        <w:t>158</w:t>
      </w:r>
      <w:r>
        <w:fldChar w:fldCharType="end"/>
      </w:r>
    </w:p>
    <w:p w14:paraId="60CBC7AD" w14:textId="0878A29E" w:rsidR="009A3866" w:rsidRDefault="009A3866">
      <w:pPr>
        <w:pStyle w:val="TOC3"/>
        <w:rPr>
          <w:rFonts w:asciiTheme="minorHAnsi" w:eastAsiaTheme="minorEastAsia" w:hAnsiTheme="minorHAnsi" w:cstheme="minorBidi"/>
          <w:sz w:val="22"/>
          <w:szCs w:val="22"/>
          <w:lang w:eastAsia="en-GB"/>
        </w:rPr>
      </w:pPr>
      <w:r w:rsidRPr="00817F9C">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fldLock="1"/>
      </w:r>
      <w:r>
        <w:instrText xml:space="preserve"> PAGEREF _Toc45890243 \h </w:instrText>
      </w:r>
      <w:r>
        <w:fldChar w:fldCharType="separate"/>
      </w:r>
      <w:r>
        <w:t>158</w:t>
      </w:r>
      <w:r>
        <w:fldChar w:fldCharType="end"/>
      </w:r>
    </w:p>
    <w:p w14:paraId="04B815D0" w14:textId="014EAB69" w:rsidR="009A3866" w:rsidRDefault="009A3866">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_Toc45890244 \h </w:instrText>
      </w:r>
      <w:r>
        <w:fldChar w:fldCharType="separate"/>
      </w:r>
      <w:r>
        <w:t>158</w:t>
      </w:r>
      <w:r>
        <w:fldChar w:fldCharType="end"/>
      </w:r>
    </w:p>
    <w:p w14:paraId="25297780" w14:textId="2AB6DA4C" w:rsidR="009A3866" w:rsidRDefault="009A3866">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_Toc45890245 \h </w:instrText>
      </w:r>
      <w:r>
        <w:fldChar w:fldCharType="separate"/>
      </w:r>
      <w:r>
        <w:t>159</w:t>
      </w:r>
      <w:r>
        <w:fldChar w:fldCharType="end"/>
      </w:r>
    </w:p>
    <w:p w14:paraId="42DA200C" w14:textId="67749A71" w:rsidR="009A3866" w:rsidRDefault="009A3866">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_Toc45890246 \h </w:instrText>
      </w:r>
      <w:r>
        <w:fldChar w:fldCharType="separate"/>
      </w:r>
      <w:r>
        <w:t>159</w:t>
      </w:r>
      <w:r>
        <w:fldChar w:fldCharType="end"/>
      </w:r>
    </w:p>
    <w:p w14:paraId="450C4F31" w14:textId="06F54B55" w:rsidR="009A3866" w:rsidRDefault="009A386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_Toc45890247 \h </w:instrText>
      </w:r>
      <w:r>
        <w:fldChar w:fldCharType="separate"/>
      </w:r>
      <w:r>
        <w:t>159</w:t>
      </w:r>
      <w:r>
        <w:fldChar w:fldCharType="end"/>
      </w:r>
    </w:p>
    <w:p w14:paraId="0446D4AF" w14:textId="7ACC5FE4" w:rsidR="009A3866" w:rsidRDefault="009A3866">
      <w:pPr>
        <w:pStyle w:val="TOC2"/>
        <w:rPr>
          <w:rFonts w:asciiTheme="minorHAnsi" w:eastAsiaTheme="minorEastAsia" w:hAnsiTheme="minorHAnsi" w:cstheme="minorBidi"/>
          <w:sz w:val="22"/>
          <w:szCs w:val="22"/>
          <w:lang w:eastAsia="en-GB"/>
        </w:rPr>
      </w:pPr>
      <w:r>
        <w:t>7.9</w:t>
      </w:r>
      <w:r w:rsidRPr="00817F9C">
        <w:rPr>
          <w:lang w:val="en-US" w:eastAsia="zh-CN"/>
        </w:rPr>
        <w:t>A</w:t>
      </w:r>
      <w:r>
        <w:rPr>
          <w:rFonts w:asciiTheme="minorHAnsi" w:eastAsiaTheme="minorEastAsia" w:hAnsiTheme="minorHAnsi" w:cstheme="minorBidi"/>
          <w:sz w:val="22"/>
          <w:szCs w:val="22"/>
          <w:lang w:eastAsia="en-GB"/>
        </w:rPr>
        <w:tab/>
      </w:r>
      <w:r>
        <w:t xml:space="preserve">Spurious emissions for </w:t>
      </w:r>
      <w:r w:rsidRPr="00817F9C">
        <w:rPr>
          <w:lang w:val="en-US" w:eastAsia="zh-CN"/>
        </w:rPr>
        <w:t>CA</w:t>
      </w:r>
      <w:r>
        <w:tab/>
      </w:r>
      <w:r>
        <w:fldChar w:fldCharType="begin" w:fldLock="1"/>
      </w:r>
      <w:r>
        <w:instrText xml:space="preserve"> PAGEREF _Toc45890248 \h </w:instrText>
      </w:r>
      <w:r>
        <w:fldChar w:fldCharType="separate"/>
      </w:r>
      <w:r>
        <w:t>159</w:t>
      </w:r>
      <w:r>
        <w:fldChar w:fldCharType="end"/>
      </w:r>
    </w:p>
    <w:p w14:paraId="2C59F4CC" w14:textId="6DAC37DE" w:rsidR="009A3866" w:rsidRDefault="009A3866">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fldLock="1"/>
      </w:r>
      <w:r>
        <w:instrText xml:space="preserve"> PAGEREF _Toc45890249 \h </w:instrText>
      </w:r>
      <w:r>
        <w:fldChar w:fldCharType="separate"/>
      </w:r>
      <w:r>
        <w:t>160</w:t>
      </w:r>
      <w:r>
        <w:fldChar w:fldCharType="end"/>
      </w:r>
    </w:p>
    <w:p w14:paraId="12110AEE" w14:textId="0576DE17" w:rsidR="009A3866" w:rsidRDefault="009A3866">
      <w:pPr>
        <w:pStyle w:val="TOC3"/>
        <w:rPr>
          <w:rFonts w:asciiTheme="minorHAnsi" w:eastAsiaTheme="minorEastAsia" w:hAnsiTheme="minorHAnsi" w:cstheme="minorBidi"/>
          <w:sz w:val="22"/>
          <w:szCs w:val="22"/>
          <w:lang w:eastAsia="en-GB"/>
        </w:rPr>
      </w:pPr>
      <w:r w:rsidRPr="00817F9C">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_Toc45890250 \h </w:instrText>
      </w:r>
      <w:r>
        <w:fldChar w:fldCharType="separate"/>
      </w:r>
      <w:r>
        <w:t>160</w:t>
      </w:r>
      <w:r>
        <w:fldChar w:fldCharType="end"/>
      </w:r>
    </w:p>
    <w:p w14:paraId="32DD179D" w14:textId="7AB0216F" w:rsidR="009A3866" w:rsidRDefault="009A3866">
      <w:pPr>
        <w:pStyle w:val="TOC3"/>
        <w:rPr>
          <w:rFonts w:asciiTheme="minorHAnsi" w:eastAsiaTheme="minorEastAsia" w:hAnsiTheme="minorHAnsi" w:cstheme="minorBidi"/>
          <w:sz w:val="22"/>
          <w:szCs w:val="22"/>
          <w:lang w:eastAsia="en-GB"/>
        </w:rPr>
      </w:pPr>
      <w:r w:rsidRPr="00817F9C">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_Toc45890251 \h </w:instrText>
      </w:r>
      <w:r>
        <w:fldChar w:fldCharType="separate"/>
      </w:r>
      <w:r>
        <w:t>160</w:t>
      </w:r>
      <w:r>
        <w:fldChar w:fldCharType="end"/>
      </w:r>
    </w:p>
    <w:p w14:paraId="66DFC2FE" w14:textId="16880AC4" w:rsidR="009A3866" w:rsidRDefault="009A3866">
      <w:pPr>
        <w:pStyle w:val="TOC3"/>
        <w:rPr>
          <w:rFonts w:asciiTheme="minorHAnsi" w:eastAsiaTheme="minorEastAsia" w:hAnsiTheme="minorHAnsi" w:cstheme="minorBidi"/>
          <w:sz w:val="22"/>
          <w:szCs w:val="22"/>
          <w:lang w:eastAsia="en-GB"/>
        </w:rPr>
      </w:pPr>
      <w:r w:rsidRPr="00817F9C">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_Toc45890252 \h </w:instrText>
      </w:r>
      <w:r>
        <w:fldChar w:fldCharType="separate"/>
      </w:r>
      <w:r>
        <w:t>160</w:t>
      </w:r>
      <w:r>
        <w:fldChar w:fldCharType="end"/>
      </w:r>
    </w:p>
    <w:p w14:paraId="314865C3" w14:textId="6097CF35" w:rsidR="009A3866" w:rsidRDefault="009A3866">
      <w:pPr>
        <w:pStyle w:val="TOC8"/>
        <w:rPr>
          <w:rFonts w:asciiTheme="minorHAnsi" w:eastAsiaTheme="minorEastAsia" w:hAnsiTheme="minorHAnsi" w:cstheme="minorBidi"/>
          <w:b w:val="0"/>
          <w:szCs w:val="22"/>
          <w:lang w:eastAsia="en-GB"/>
        </w:rPr>
      </w:pPr>
      <w:r>
        <w:t xml:space="preserve">Annex A (normative): </w:t>
      </w:r>
      <w:r w:rsidRPr="00817F9C">
        <w:rPr>
          <w:rFonts w:eastAsia="Times New Roman"/>
          <w:lang w:eastAsia="x-none"/>
        </w:rPr>
        <w:t>Measurement channels</w:t>
      </w:r>
      <w:r>
        <w:tab/>
      </w:r>
      <w:r>
        <w:fldChar w:fldCharType="begin" w:fldLock="1"/>
      </w:r>
      <w:r>
        <w:instrText xml:space="preserve"> PAGEREF _Toc45890253 \h </w:instrText>
      </w:r>
      <w:r>
        <w:fldChar w:fldCharType="separate"/>
      </w:r>
      <w:r>
        <w:t>161</w:t>
      </w:r>
      <w:r>
        <w:fldChar w:fldCharType="end"/>
      </w:r>
    </w:p>
    <w:p w14:paraId="4174BB5D" w14:textId="16F888E4" w:rsidR="009A3866" w:rsidRDefault="009A3866">
      <w:pPr>
        <w:pStyle w:val="TOC8"/>
        <w:rPr>
          <w:rFonts w:asciiTheme="minorHAnsi" w:eastAsiaTheme="minorEastAsia" w:hAnsiTheme="minorHAnsi" w:cstheme="minorBidi"/>
          <w:b w:val="0"/>
          <w:szCs w:val="22"/>
          <w:lang w:eastAsia="en-GB"/>
        </w:rPr>
      </w:pPr>
      <w:r>
        <w:t>Annex B: Void</w:t>
      </w:r>
      <w:r>
        <w:tab/>
      </w:r>
      <w:r>
        <w:tab/>
      </w:r>
      <w:r>
        <w:fldChar w:fldCharType="begin" w:fldLock="1"/>
      </w:r>
      <w:r>
        <w:instrText xml:space="preserve"> PAGEREF _Toc45890254 \h </w:instrText>
      </w:r>
      <w:r>
        <w:fldChar w:fldCharType="separate"/>
      </w:r>
      <w:r>
        <w:t>172</w:t>
      </w:r>
      <w:r>
        <w:fldChar w:fldCharType="end"/>
      </w:r>
    </w:p>
    <w:p w14:paraId="3644AA3D" w14:textId="57A852E4" w:rsidR="009A3866" w:rsidRDefault="009A3866">
      <w:pPr>
        <w:pStyle w:val="TOC8"/>
        <w:rPr>
          <w:rFonts w:asciiTheme="minorHAnsi" w:eastAsiaTheme="minorEastAsia" w:hAnsiTheme="minorHAnsi" w:cstheme="minorBidi"/>
          <w:b w:val="0"/>
          <w:szCs w:val="22"/>
          <w:lang w:eastAsia="en-GB"/>
        </w:rPr>
      </w:pPr>
      <w:r>
        <w:t>Annex C: Void</w:t>
      </w:r>
      <w:r>
        <w:tab/>
      </w:r>
      <w:r>
        <w:tab/>
      </w:r>
      <w:r>
        <w:fldChar w:fldCharType="begin" w:fldLock="1"/>
      </w:r>
      <w:r>
        <w:instrText xml:space="preserve"> PAGEREF _Toc45890255 \h </w:instrText>
      </w:r>
      <w:r>
        <w:fldChar w:fldCharType="separate"/>
      </w:r>
      <w:r>
        <w:t>172</w:t>
      </w:r>
      <w:r>
        <w:fldChar w:fldCharType="end"/>
      </w:r>
    </w:p>
    <w:p w14:paraId="0343BCA2" w14:textId="6F80DA47" w:rsidR="009A3866" w:rsidRDefault="009A3866">
      <w:pPr>
        <w:pStyle w:val="TOC8"/>
        <w:rPr>
          <w:rFonts w:asciiTheme="minorHAnsi" w:eastAsiaTheme="minorEastAsia" w:hAnsiTheme="minorHAnsi" w:cstheme="minorBidi"/>
          <w:b w:val="0"/>
          <w:szCs w:val="22"/>
          <w:lang w:eastAsia="en-GB"/>
        </w:rPr>
      </w:pPr>
      <w:r>
        <w:t>Annex D: Void</w:t>
      </w:r>
      <w:r>
        <w:tab/>
      </w:r>
      <w:r>
        <w:tab/>
      </w:r>
      <w:r>
        <w:fldChar w:fldCharType="begin" w:fldLock="1"/>
      </w:r>
      <w:r>
        <w:instrText xml:space="preserve"> PAGEREF _Toc45890256 \h </w:instrText>
      </w:r>
      <w:r>
        <w:fldChar w:fldCharType="separate"/>
      </w:r>
      <w:r>
        <w:t>172</w:t>
      </w:r>
      <w:r>
        <w:fldChar w:fldCharType="end"/>
      </w:r>
    </w:p>
    <w:p w14:paraId="58A8377E" w14:textId="3D42D3BF" w:rsidR="009A3866" w:rsidRDefault="009A3866">
      <w:pPr>
        <w:pStyle w:val="TOC8"/>
        <w:rPr>
          <w:rFonts w:asciiTheme="minorHAnsi" w:eastAsiaTheme="minorEastAsia" w:hAnsiTheme="minorHAnsi" w:cstheme="minorBidi"/>
          <w:b w:val="0"/>
          <w:szCs w:val="22"/>
          <w:lang w:eastAsia="en-GB"/>
        </w:rPr>
      </w:pPr>
      <w:r>
        <w:t>Annex E: Void</w:t>
      </w:r>
      <w:r>
        <w:tab/>
      </w:r>
      <w:r>
        <w:tab/>
      </w:r>
      <w:r>
        <w:fldChar w:fldCharType="begin" w:fldLock="1"/>
      </w:r>
      <w:r>
        <w:instrText xml:space="preserve"> PAGEREF _Toc45890257 \h </w:instrText>
      </w:r>
      <w:r>
        <w:fldChar w:fldCharType="separate"/>
      </w:r>
      <w:r>
        <w:t>173</w:t>
      </w:r>
      <w:r>
        <w:fldChar w:fldCharType="end"/>
      </w:r>
    </w:p>
    <w:p w14:paraId="4865AFCC" w14:textId="47C22D43" w:rsidR="009A3866" w:rsidRDefault="009A3866">
      <w:pPr>
        <w:pStyle w:val="TOC8"/>
        <w:rPr>
          <w:rFonts w:asciiTheme="minorHAnsi" w:eastAsiaTheme="minorEastAsia" w:hAnsiTheme="minorHAnsi" w:cstheme="minorBidi"/>
          <w:b w:val="0"/>
          <w:szCs w:val="22"/>
          <w:lang w:eastAsia="en-GB"/>
        </w:rPr>
      </w:pPr>
      <w:r>
        <w:t>Annex F: Void</w:t>
      </w:r>
      <w:r>
        <w:tab/>
      </w:r>
      <w:r>
        <w:tab/>
      </w:r>
      <w:r>
        <w:fldChar w:fldCharType="begin" w:fldLock="1"/>
      </w:r>
      <w:r>
        <w:instrText xml:space="preserve"> PAGEREF _Toc45890258 \h </w:instrText>
      </w:r>
      <w:r>
        <w:fldChar w:fldCharType="separate"/>
      </w:r>
      <w:r>
        <w:t>173</w:t>
      </w:r>
      <w:r>
        <w:fldChar w:fldCharType="end"/>
      </w:r>
    </w:p>
    <w:p w14:paraId="0015F97C" w14:textId="7F4F4C3C" w:rsidR="009A3866" w:rsidRDefault="009A3866">
      <w:pPr>
        <w:pStyle w:val="TOC8"/>
        <w:rPr>
          <w:rFonts w:asciiTheme="minorHAnsi" w:eastAsiaTheme="minorEastAsia" w:hAnsiTheme="minorHAnsi" w:cstheme="minorBidi"/>
          <w:b w:val="0"/>
          <w:szCs w:val="22"/>
          <w:lang w:eastAsia="en-GB"/>
        </w:rPr>
      </w:pPr>
      <w:r>
        <w:t>Annex G: Void</w:t>
      </w:r>
      <w:r>
        <w:tab/>
      </w:r>
      <w:r>
        <w:tab/>
      </w:r>
      <w:r>
        <w:fldChar w:fldCharType="begin" w:fldLock="1"/>
      </w:r>
      <w:r>
        <w:instrText xml:space="preserve"> PAGEREF _Toc45890259 \h </w:instrText>
      </w:r>
      <w:r>
        <w:fldChar w:fldCharType="separate"/>
      </w:r>
      <w:r>
        <w:t>173</w:t>
      </w:r>
      <w:r>
        <w:fldChar w:fldCharType="end"/>
      </w:r>
    </w:p>
    <w:p w14:paraId="6610AB63" w14:textId="0D1CE6C1" w:rsidR="009A3866" w:rsidRDefault="009A3866">
      <w:pPr>
        <w:pStyle w:val="TOC8"/>
        <w:rPr>
          <w:rFonts w:asciiTheme="minorHAnsi" w:eastAsiaTheme="minorEastAsia" w:hAnsiTheme="minorHAnsi" w:cstheme="minorBidi"/>
          <w:b w:val="0"/>
          <w:szCs w:val="22"/>
          <w:lang w:eastAsia="en-GB"/>
        </w:rPr>
      </w:pPr>
      <w:r>
        <w:t xml:space="preserve">Annex H (normative): </w:t>
      </w:r>
      <w:r w:rsidRPr="00817F9C">
        <w:rPr>
          <w:rFonts w:eastAsia="Times New Roman"/>
          <w:lang w:eastAsia="x-none"/>
        </w:rPr>
        <w:t>Modified MPR behavior</w:t>
      </w:r>
      <w:r>
        <w:tab/>
      </w:r>
      <w:r>
        <w:fldChar w:fldCharType="begin" w:fldLock="1"/>
      </w:r>
      <w:r>
        <w:instrText xml:space="preserve"> PAGEREF _Toc45890260 \h </w:instrText>
      </w:r>
      <w:r>
        <w:fldChar w:fldCharType="separate"/>
      </w:r>
      <w:r>
        <w:t>173</w:t>
      </w:r>
      <w:r>
        <w:fldChar w:fldCharType="end"/>
      </w:r>
    </w:p>
    <w:p w14:paraId="288BEEA7" w14:textId="7373C56F" w:rsidR="009A3866" w:rsidRDefault="009A3866">
      <w:pPr>
        <w:pStyle w:val="TOC8"/>
        <w:rPr>
          <w:rFonts w:asciiTheme="minorHAnsi" w:eastAsiaTheme="minorEastAsia" w:hAnsiTheme="minorHAnsi" w:cstheme="minorBidi"/>
          <w:b w:val="0"/>
          <w:szCs w:val="22"/>
          <w:lang w:eastAsia="en-GB"/>
        </w:rPr>
      </w:pPr>
      <w:r>
        <w:t>Annex I (normative): Dual uplink interferer</w:t>
      </w:r>
      <w:r>
        <w:tab/>
      </w:r>
      <w:r>
        <w:fldChar w:fldCharType="begin" w:fldLock="1"/>
      </w:r>
      <w:r>
        <w:instrText xml:space="preserve"> PAGEREF _Toc45890261 \h </w:instrText>
      </w:r>
      <w:r>
        <w:fldChar w:fldCharType="separate"/>
      </w:r>
      <w:r>
        <w:t>173</w:t>
      </w:r>
      <w:r>
        <w:fldChar w:fldCharType="end"/>
      </w:r>
    </w:p>
    <w:p w14:paraId="1B4F3D2F" w14:textId="202CA564" w:rsidR="009A3866" w:rsidRDefault="009A3866">
      <w:pPr>
        <w:pStyle w:val="TOC8"/>
        <w:rPr>
          <w:rFonts w:asciiTheme="minorHAnsi" w:eastAsiaTheme="minorEastAsia" w:hAnsiTheme="minorHAnsi" w:cstheme="minorBidi"/>
          <w:b w:val="0"/>
          <w:szCs w:val="22"/>
          <w:lang w:eastAsia="en-GB"/>
        </w:rPr>
      </w:pPr>
      <w:r>
        <w:t>Annex J: Void</w:t>
      </w:r>
      <w:r>
        <w:tab/>
      </w:r>
      <w:r>
        <w:tab/>
      </w:r>
      <w:r>
        <w:fldChar w:fldCharType="begin" w:fldLock="1"/>
      </w:r>
      <w:r>
        <w:instrText xml:space="preserve"> PAGEREF _Toc45890262 \h </w:instrText>
      </w:r>
      <w:r>
        <w:fldChar w:fldCharType="separate"/>
      </w:r>
      <w:r>
        <w:t>173</w:t>
      </w:r>
      <w:r>
        <w:fldChar w:fldCharType="end"/>
      </w:r>
    </w:p>
    <w:p w14:paraId="49EAF69C" w14:textId="6BD1B016" w:rsidR="009A3866" w:rsidRDefault="009A3866">
      <w:pPr>
        <w:pStyle w:val="TOC8"/>
        <w:rPr>
          <w:rFonts w:asciiTheme="minorHAnsi" w:eastAsiaTheme="minorEastAsia" w:hAnsiTheme="minorHAnsi" w:cstheme="minorBidi"/>
          <w:b w:val="0"/>
          <w:szCs w:val="22"/>
          <w:lang w:eastAsia="en-GB"/>
        </w:rPr>
      </w:pPr>
      <w:r>
        <w:t>Annex K: Void</w:t>
      </w:r>
      <w:r>
        <w:tab/>
      </w:r>
      <w:r>
        <w:tab/>
      </w:r>
      <w:r>
        <w:fldChar w:fldCharType="begin" w:fldLock="1"/>
      </w:r>
      <w:r>
        <w:instrText xml:space="preserve"> PAGEREF _Toc45890263 \h </w:instrText>
      </w:r>
      <w:r>
        <w:fldChar w:fldCharType="separate"/>
      </w:r>
      <w:r>
        <w:t>174</w:t>
      </w:r>
      <w:r>
        <w:fldChar w:fldCharType="end"/>
      </w:r>
    </w:p>
    <w:p w14:paraId="5603A3E6" w14:textId="293E5D9A" w:rsidR="009A3866" w:rsidRDefault="009A3866">
      <w:pPr>
        <w:pStyle w:val="TOC8"/>
        <w:rPr>
          <w:rFonts w:asciiTheme="minorHAnsi" w:eastAsiaTheme="minorEastAsia" w:hAnsiTheme="minorHAnsi" w:cstheme="minorBidi"/>
          <w:b w:val="0"/>
          <w:szCs w:val="22"/>
          <w:lang w:eastAsia="en-GB"/>
        </w:rPr>
      </w:pPr>
      <w:r>
        <w:t>Annex L (informative): Change history</w:t>
      </w:r>
      <w:r>
        <w:tab/>
      </w:r>
      <w:r>
        <w:fldChar w:fldCharType="begin" w:fldLock="1"/>
      </w:r>
      <w:r>
        <w:instrText xml:space="preserve"> PAGEREF _Toc45890264 \h </w:instrText>
      </w:r>
      <w:r>
        <w:fldChar w:fldCharType="separate"/>
      </w:r>
      <w:r>
        <w:t>175</w:t>
      </w:r>
      <w:r>
        <w:fldChar w:fldCharType="end"/>
      </w:r>
    </w:p>
    <w:p w14:paraId="29F7AA01" w14:textId="7985EFE7" w:rsidR="00180345" w:rsidRPr="00DF6DD6" w:rsidRDefault="009A3866" w:rsidP="00180345">
      <w:r>
        <w:rPr>
          <w:noProof/>
          <w:sz w:val="22"/>
        </w:rP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bookmarkStart w:id="5" w:name="_Toc37255751"/>
      <w:bookmarkStart w:id="6" w:name="_Toc37256092"/>
      <w:bookmarkStart w:id="7" w:name="_Toc45889929"/>
      <w:r w:rsidRPr="00DF6DD6">
        <w:lastRenderedPageBreak/>
        <w:t>Foreword</w:t>
      </w:r>
      <w:bookmarkEnd w:id="3"/>
      <w:bookmarkEnd w:id="4"/>
      <w:bookmarkEnd w:id="5"/>
      <w:bookmarkEnd w:id="6"/>
      <w:bookmarkEnd w:id="7"/>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8" w:name="_Toc21345370"/>
      <w:bookmarkStart w:id="9" w:name="_Toc29806219"/>
      <w:bookmarkStart w:id="10" w:name="_Toc37255752"/>
      <w:bookmarkStart w:id="11" w:name="_Toc37256093"/>
      <w:bookmarkStart w:id="12" w:name="_Toc45889930"/>
      <w:r w:rsidRPr="00DF6DD6">
        <w:lastRenderedPageBreak/>
        <w:t>1</w:t>
      </w:r>
      <w:r w:rsidRPr="00DF6DD6">
        <w:tab/>
        <w:t>Scope</w:t>
      </w:r>
      <w:bookmarkEnd w:id="8"/>
      <w:bookmarkEnd w:id="9"/>
      <w:bookmarkEnd w:id="10"/>
      <w:bookmarkEnd w:id="11"/>
      <w:bookmarkEnd w:id="12"/>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3" w:name="_Toc21345371"/>
      <w:bookmarkStart w:id="14" w:name="_Toc29806220"/>
      <w:bookmarkStart w:id="15" w:name="_Toc37255753"/>
      <w:bookmarkStart w:id="16" w:name="_Toc37256094"/>
      <w:bookmarkStart w:id="17" w:name="_Toc45889931"/>
      <w:r w:rsidRPr="00DF6DD6">
        <w:t>2</w:t>
      </w:r>
      <w:r w:rsidRPr="00DF6DD6">
        <w:tab/>
        <w:t>References</w:t>
      </w:r>
      <w:bookmarkEnd w:id="13"/>
      <w:bookmarkEnd w:id="14"/>
      <w:bookmarkEnd w:id="15"/>
      <w:bookmarkEnd w:id="16"/>
      <w:bookmarkEnd w:id="17"/>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18" w:name="OLE_LINK2"/>
      <w:bookmarkStart w:id="19" w:name="OLE_LINK3"/>
      <w:bookmarkStart w:id="20"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18"/>
    <w:bookmarkEnd w:id="19"/>
    <w:bookmarkEnd w:id="20"/>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21" w:name="_Toc21345372"/>
      <w:bookmarkStart w:id="22" w:name="_Toc29806221"/>
      <w:bookmarkStart w:id="23" w:name="_Toc37255754"/>
      <w:bookmarkStart w:id="24" w:name="_Toc37256095"/>
      <w:bookmarkStart w:id="25" w:name="_Toc45889932"/>
      <w:r w:rsidRPr="00DF6DD6">
        <w:lastRenderedPageBreak/>
        <w:t>3</w:t>
      </w:r>
      <w:r w:rsidRPr="00DF6DD6">
        <w:tab/>
        <w:t>Definitions, symbols and abbreviations</w:t>
      </w:r>
      <w:bookmarkEnd w:id="21"/>
      <w:bookmarkEnd w:id="22"/>
      <w:bookmarkEnd w:id="23"/>
      <w:bookmarkEnd w:id="24"/>
      <w:bookmarkEnd w:id="25"/>
    </w:p>
    <w:p w14:paraId="6E53D11D" w14:textId="77777777" w:rsidR="001310A1" w:rsidRPr="00DF6DD6" w:rsidRDefault="001310A1">
      <w:pPr>
        <w:pStyle w:val="Heading2"/>
      </w:pPr>
      <w:bookmarkStart w:id="26" w:name="_Toc21345373"/>
      <w:bookmarkStart w:id="27" w:name="_Toc29806222"/>
      <w:bookmarkStart w:id="28" w:name="_Toc37255755"/>
      <w:bookmarkStart w:id="29" w:name="_Toc37256096"/>
      <w:bookmarkStart w:id="30" w:name="_Toc45889933"/>
      <w:r w:rsidRPr="00DF6DD6">
        <w:t>3.1</w:t>
      </w:r>
      <w:r w:rsidRPr="00DF6DD6">
        <w:tab/>
        <w:t>Definitions</w:t>
      </w:r>
      <w:bookmarkEnd w:id="26"/>
      <w:bookmarkEnd w:id="27"/>
      <w:bookmarkEnd w:id="28"/>
      <w:bookmarkEnd w:id="29"/>
      <w:bookmarkEnd w:id="30"/>
    </w:p>
    <w:p w14:paraId="208A26A5" w14:textId="77777777" w:rsidR="001310A1" w:rsidRPr="00DF6DD6" w:rsidRDefault="001310A1">
      <w:r w:rsidRPr="00DF6DD6">
        <w:t xml:space="preserve">For the purposes of the present document, the terms and definitions given in </w:t>
      </w:r>
      <w:bookmarkStart w:id="31" w:name="OLE_LINK6"/>
      <w:bookmarkStart w:id="32" w:name="OLE_LINK7"/>
      <w:bookmarkStart w:id="33" w:name="OLE_LINK8"/>
      <w:r w:rsidRPr="00DF6DD6">
        <w:t xml:space="preserve">3GPP </w:t>
      </w:r>
      <w:bookmarkEnd w:id="31"/>
      <w:bookmarkEnd w:id="32"/>
      <w:bookmarkEnd w:id="33"/>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34" w:name="_Toc21345374"/>
      <w:bookmarkStart w:id="35" w:name="_Toc29806223"/>
      <w:bookmarkStart w:id="36" w:name="_Toc37255756"/>
      <w:bookmarkStart w:id="37" w:name="_Toc37256097"/>
      <w:bookmarkStart w:id="38" w:name="_Toc45889934"/>
      <w:r w:rsidRPr="00DF6DD6">
        <w:t>3.2</w:t>
      </w:r>
      <w:r w:rsidRPr="00DF6DD6">
        <w:tab/>
        <w:t>Symbols</w:t>
      </w:r>
      <w:bookmarkEnd w:id="34"/>
      <w:bookmarkEnd w:id="35"/>
      <w:bookmarkEnd w:id="36"/>
      <w:bookmarkEnd w:id="37"/>
      <w:bookmarkEnd w:id="38"/>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3E20C3"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3E20C3"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39" w:name="_Toc21345375"/>
      <w:bookmarkStart w:id="40" w:name="_Toc29806224"/>
      <w:bookmarkStart w:id="41" w:name="_Toc37255757"/>
      <w:bookmarkStart w:id="42" w:name="_Toc37256098"/>
      <w:bookmarkStart w:id="43" w:name="_Toc45889935"/>
      <w:r w:rsidRPr="00DF6DD6">
        <w:t>3.3</w:t>
      </w:r>
      <w:r w:rsidRPr="00DF6DD6">
        <w:tab/>
        <w:t>Abbreviations</w:t>
      </w:r>
      <w:bookmarkEnd w:id="39"/>
      <w:bookmarkEnd w:id="40"/>
      <w:bookmarkEnd w:id="41"/>
      <w:bookmarkEnd w:id="42"/>
      <w:bookmarkEnd w:id="43"/>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44" w:name="_Toc21345376"/>
      <w:bookmarkStart w:id="45" w:name="_Toc29806225"/>
      <w:bookmarkStart w:id="46" w:name="_Toc37255758"/>
      <w:bookmarkStart w:id="47" w:name="_Toc37256099"/>
      <w:bookmarkStart w:id="48" w:name="_Toc45889936"/>
      <w:r w:rsidRPr="00DF6DD6">
        <w:t>4</w:t>
      </w:r>
      <w:r w:rsidRPr="00DF6DD6">
        <w:tab/>
        <w:t>General</w:t>
      </w:r>
      <w:bookmarkEnd w:id="44"/>
      <w:bookmarkEnd w:id="45"/>
      <w:bookmarkEnd w:id="46"/>
      <w:bookmarkEnd w:id="47"/>
      <w:bookmarkEnd w:id="48"/>
    </w:p>
    <w:p w14:paraId="5DF4DEF2" w14:textId="77777777" w:rsidR="001310A1" w:rsidRPr="00DF6DD6" w:rsidRDefault="001310A1">
      <w:pPr>
        <w:pStyle w:val="Heading2"/>
      </w:pPr>
      <w:bookmarkStart w:id="49" w:name="_Toc21345377"/>
      <w:bookmarkStart w:id="50" w:name="_Toc29806226"/>
      <w:bookmarkStart w:id="51" w:name="_Toc37255759"/>
      <w:bookmarkStart w:id="52" w:name="_Toc37256100"/>
      <w:bookmarkStart w:id="53" w:name="_Toc45889937"/>
      <w:r w:rsidRPr="00DF6DD6">
        <w:t>4.1</w:t>
      </w:r>
      <w:r w:rsidRPr="00DF6DD6">
        <w:tab/>
        <w:t>Relationship between minimum requirements and test requirements</w:t>
      </w:r>
      <w:bookmarkEnd w:id="49"/>
      <w:bookmarkEnd w:id="50"/>
      <w:bookmarkEnd w:id="51"/>
      <w:bookmarkEnd w:id="52"/>
      <w:bookmarkEnd w:id="53"/>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54" w:name="_Toc21345378"/>
      <w:bookmarkStart w:id="55" w:name="_Toc29806227"/>
      <w:bookmarkStart w:id="56" w:name="_Toc37255760"/>
      <w:bookmarkStart w:id="57" w:name="_Toc37256101"/>
      <w:bookmarkStart w:id="58" w:name="_Toc45889938"/>
      <w:r w:rsidRPr="00DF6DD6">
        <w:t>4.2</w:t>
      </w:r>
      <w:r w:rsidRPr="00DF6DD6">
        <w:tab/>
        <w:t>Applicability of minimum requirements</w:t>
      </w:r>
      <w:bookmarkEnd w:id="54"/>
      <w:bookmarkEnd w:id="55"/>
      <w:bookmarkEnd w:id="56"/>
      <w:bookmarkEnd w:id="57"/>
      <w:bookmarkEnd w:id="58"/>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59" w:name="_Toc21345379"/>
      <w:bookmarkStart w:id="60" w:name="_Toc29806228"/>
      <w:bookmarkStart w:id="61" w:name="_Toc37255761"/>
      <w:bookmarkStart w:id="62" w:name="_Toc37256102"/>
      <w:bookmarkStart w:id="63" w:name="_Toc45889939"/>
      <w:bookmarkStart w:id="64" w:name="_Hlk507568886"/>
      <w:r w:rsidRPr="00DF6DD6">
        <w:t>4.3</w:t>
      </w:r>
      <w:r w:rsidRPr="00DF6DD6">
        <w:tab/>
        <w:t>Specification suffix information</w:t>
      </w:r>
      <w:bookmarkEnd w:id="59"/>
      <w:bookmarkEnd w:id="60"/>
      <w:bookmarkEnd w:id="61"/>
      <w:bookmarkEnd w:id="62"/>
      <w:bookmarkEnd w:id="63"/>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64"/>
    </w:tbl>
    <w:p w14:paraId="487ECF65" w14:textId="77777777" w:rsidR="0056051B" w:rsidRPr="00DF6DD6" w:rsidRDefault="0056051B"/>
    <w:p w14:paraId="39026B6D" w14:textId="77777777" w:rsidR="001310A1" w:rsidRPr="00DF6DD6" w:rsidRDefault="001310A1" w:rsidP="001310A1">
      <w:pPr>
        <w:pStyle w:val="Heading1"/>
      </w:pPr>
      <w:bookmarkStart w:id="65" w:name="_Toc21345380"/>
      <w:bookmarkStart w:id="66" w:name="_Toc29806229"/>
      <w:bookmarkStart w:id="67" w:name="_Toc37255762"/>
      <w:bookmarkStart w:id="68" w:name="_Toc37256103"/>
      <w:bookmarkStart w:id="69" w:name="_Toc45889940"/>
      <w:r w:rsidRPr="00DF6DD6">
        <w:lastRenderedPageBreak/>
        <w:t>5</w:t>
      </w:r>
      <w:r w:rsidRPr="00DF6DD6">
        <w:tab/>
        <w:t>Operating bands and channel arrangement</w:t>
      </w:r>
      <w:bookmarkEnd w:id="65"/>
      <w:bookmarkEnd w:id="66"/>
      <w:bookmarkEnd w:id="67"/>
      <w:bookmarkEnd w:id="68"/>
      <w:bookmarkEnd w:id="69"/>
    </w:p>
    <w:p w14:paraId="2CE00A04" w14:textId="77777777" w:rsidR="001310A1" w:rsidRPr="00DF6DD6" w:rsidRDefault="001310A1" w:rsidP="001310A1">
      <w:pPr>
        <w:pStyle w:val="Heading2"/>
      </w:pPr>
      <w:bookmarkStart w:id="70" w:name="_Toc21345381"/>
      <w:bookmarkStart w:id="71" w:name="_Toc29806230"/>
      <w:bookmarkStart w:id="72" w:name="_Toc37255763"/>
      <w:bookmarkStart w:id="73" w:name="_Toc37256104"/>
      <w:bookmarkStart w:id="74" w:name="_Toc45889941"/>
      <w:r w:rsidRPr="00DF6DD6">
        <w:t>5.1</w:t>
      </w:r>
      <w:r w:rsidRPr="00DF6DD6">
        <w:tab/>
        <w:t>General</w:t>
      </w:r>
      <w:bookmarkEnd w:id="70"/>
      <w:bookmarkEnd w:id="71"/>
      <w:bookmarkEnd w:id="72"/>
      <w:bookmarkEnd w:id="73"/>
      <w:bookmarkEnd w:id="74"/>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75" w:name="_Toc21345382"/>
      <w:bookmarkStart w:id="76" w:name="_Toc29806231"/>
      <w:bookmarkStart w:id="77" w:name="_Toc37255764"/>
      <w:bookmarkStart w:id="78" w:name="_Toc37256105"/>
      <w:bookmarkStart w:id="79" w:name="_Toc45889942"/>
      <w:r w:rsidRPr="00DF6DD6">
        <w:t>5.2</w:t>
      </w:r>
      <w:r w:rsidRPr="00DF6DD6">
        <w:tab/>
        <w:t>Operating bands</w:t>
      </w:r>
      <w:bookmarkEnd w:id="75"/>
      <w:bookmarkEnd w:id="76"/>
      <w:bookmarkEnd w:id="77"/>
      <w:bookmarkEnd w:id="78"/>
      <w:bookmarkEnd w:id="79"/>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80" w:name="_Toc21345383"/>
      <w:bookmarkStart w:id="81" w:name="_Toc29806232"/>
      <w:bookmarkStart w:id="82" w:name="_Toc37255765"/>
      <w:bookmarkStart w:id="83" w:name="_Toc37256106"/>
      <w:bookmarkStart w:id="84" w:name="_Toc45889943"/>
      <w:r w:rsidRPr="00DF6DD6">
        <w:t>5.2A</w:t>
      </w:r>
      <w:r w:rsidRPr="00DF6DD6">
        <w:tab/>
        <w:t>Operating bands for CA</w:t>
      </w:r>
      <w:bookmarkEnd w:id="80"/>
      <w:bookmarkEnd w:id="81"/>
      <w:bookmarkEnd w:id="82"/>
      <w:bookmarkEnd w:id="83"/>
      <w:bookmarkEnd w:id="84"/>
    </w:p>
    <w:p w14:paraId="355DC878" w14:textId="77777777" w:rsidR="001310A1" w:rsidRPr="00DF6DD6" w:rsidRDefault="001310A1" w:rsidP="001310A1">
      <w:pPr>
        <w:pStyle w:val="Heading3"/>
      </w:pPr>
      <w:bookmarkStart w:id="85" w:name="_Toc21345384"/>
      <w:bookmarkStart w:id="86" w:name="_Toc29806233"/>
      <w:bookmarkStart w:id="87" w:name="_Toc37255766"/>
      <w:bookmarkStart w:id="88" w:name="_Toc37256107"/>
      <w:bookmarkStart w:id="89" w:name="_Toc45889944"/>
      <w:r w:rsidRPr="00DF6DD6">
        <w:t>5.2A.1</w:t>
      </w:r>
      <w:r w:rsidRPr="00DF6DD6">
        <w:tab/>
        <w:t>Inter-band CA between FR1 and FR2</w:t>
      </w:r>
      <w:bookmarkEnd w:id="85"/>
      <w:bookmarkEnd w:id="86"/>
      <w:bookmarkEnd w:id="87"/>
      <w:bookmarkEnd w:id="88"/>
      <w:bookmarkEnd w:id="89"/>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90" w:name="_Toc21345385"/>
      <w:bookmarkStart w:id="91" w:name="_Toc29806234"/>
      <w:bookmarkStart w:id="92" w:name="_Toc37255767"/>
      <w:bookmarkStart w:id="93" w:name="_Toc37256108"/>
      <w:bookmarkStart w:id="94" w:name="_Toc45889945"/>
      <w:r w:rsidRPr="00DF6DD6">
        <w:lastRenderedPageBreak/>
        <w:t>5.2B</w:t>
      </w:r>
      <w:r w:rsidRPr="00DF6DD6">
        <w:tab/>
        <w:t>Operating bands for DC</w:t>
      </w:r>
      <w:bookmarkEnd w:id="90"/>
      <w:bookmarkEnd w:id="91"/>
      <w:bookmarkEnd w:id="92"/>
      <w:bookmarkEnd w:id="93"/>
      <w:bookmarkEnd w:id="94"/>
    </w:p>
    <w:p w14:paraId="58593244" w14:textId="77777777" w:rsidR="001310A1" w:rsidRPr="00DF6DD6" w:rsidRDefault="001310A1" w:rsidP="001310A1">
      <w:pPr>
        <w:pStyle w:val="Heading3"/>
      </w:pPr>
      <w:bookmarkStart w:id="95" w:name="_Toc21345386"/>
      <w:bookmarkStart w:id="96" w:name="_Toc29806235"/>
      <w:bookmarkStart w:id="97" w:name="_Toc37255768"/>
      <w:bookmarkStart w:id="98" w:name="_Toc37256109"/>
      <w:bookmarkStart w:id="99" w:name="_Toc45889946"/>
      <w:r w:rsidRPr="00DF6DD6">
        <w:t>5.2B.1</w:t>
      </w:r>
      <w:r w:rsidRPr="00DF6DD6">
        <w:tab/>
        <w:t>General</w:t>
      </w:r>
      <w:bookmarkEnd w:id="95"/>
      <w:bookmarkEnd w:id="96"/>
      <w:bookmarkEnd w:id="97"/>
      <w:bookmarkEnd w:id="98"/>
      <w:bookmarkEnd w:id="99"/>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100" w:name="_Toc21345387"/>
      <w:bookmarkStart w:id="101" w:name="_Toc29806236"/>
      <w:bookmarkStart w:id="102" w:name="_Toc37255769"/>
      <w:bookmarkStart w:id="103" w:name="_Toc37256110"/>
      <w:bookmarkStart w:id="104" w:name="_Toc45889947"/>
      <w:r w:rsidRPr="00DF6DD6">
        <w:rPr>
          <w:lang w:val="fi-FI"/>
        </w:rPr>
        <w:t>5.2B.2</w:t>
      </w:r>
      <w:r w:rsidRPr="00DF6DD6">
        <w:rPr>
          <w:lang w:val="fi-FI"/>
        </w:rPr>
        <w:tab/>
      </w:r>
      <w:r w:rsidR="003C16FF" w:rsidRPr="00DF6DD6">
        <w:rPr>
          <w:lang w:val="fi-FI"/>
        </w:rPr>
        <w:t>Void</w:t>
      </w:r>
      <w:bookmarkEnd w:id="100"/>
      <w:bookmarkEnd w:id="101"/>
      <w:bookmarkEnd w:id="102"/>
      <w:bookmarkEnd w:id="103"/>
      <w:bookmarkEnd w:id="104"/>
    </w:p>
    <w:p w14:paraId="536C926C" w14:textId="7A22323C" w:rsidR="001310A1" w:rsidRPr="00DF6DD6" w:rsidRDefault="001310A1" w:rsidP="001310A1">
      <w:pPr>
        <w:pStyle w:val="Heading3"/>
        <w:rPr>
          <w:lang w:val="fi-FI"/>
        </w:rPr>
      </w:pPr>
      <w:bookmarkStart w:id="105" w:name="_Toc21345388"/>
      <w:bookmarkStart w:id="106" w:name="_Toc29806237"/>
      <w:bookmarkStart w:id="107" w:name="_Toc37255770"/>
      <w:bookmarkStart w:id="108" w:name="_Toc37256111"/>
      <w:bookmarkStart w:id="109" w:name="_Toc45889948"/>
      <w:r w:rsidRPr="00DF6DD6">
        <w:rPr>
          <w:lang w:val="fi-FI"/>
        </w:rPr>
        <w:t>5.2B.3</w:t>
      </w:r>
      <w:r w:rsidRPr="00DF6DD6">
        <w:rPr>
          <w:lang w:val="fi-FI"/>
        </w:rPr>
        <w:tab/>
      </w:r>
      <w:r w:rsidR="00907D75" w:rsidRPr="00DF6DD6">
        <w:rPr>
          <w:lang w:val="fi-FI"/>
        </w:rPr>
        <w:t>Void</w:t>
      </w:r>
      <w:bookmarkEnd w:id="105"/>
      <w:bookmarkEnd w:id="106"/>
      <w:bookmarkEnd w:id="107"/>
      <w:bookmarkEnd w:id="108"/>
      <w:bookmarkEnd w:id="109"/>
    </w:p>
    <w:p w14:paraId="6BC4B469" w14:textId="21DFDE85" w:rsidR="001310A1" w:rsidRPr="00DF6DD6" w:rsidRDefault="001310A1" w:rsidP="001310A1">
      <w:pPr>
        <w:pStyle w:val="Heading3"/>
        <w:rPr>
          <w:lang w:val="fi-FI"/>
        </w:rPr>
      </w:pPr>
      <w:bookmarkStart w:id="110" w:name="_Toc21345389"/>
      <w:bookmarkStart w:id="111" w:name="_Toc29806238"/>
      <w:bookmarkStart w:id="112" w:name="_Toc37255771"/>
      <w:bookmarkStart w:id="113" w:name="_Toc37256112"/>
      <w:bookmarkStart w:id="114" w:name="_Toc45889949"/>
      <w:r w:rsidRPr="00DF6DD6">
        <w:rPr>
          <w:lang w:val="fi-FI"/>
        </w:rPr>
        <w:t>5.2B.4</w:t>
      </w:r>
      <w:r w:rsidRPr="00DF6DD6">
        <w:rPr>
          <w:lang w:val="fi-FI"/>
        </w:rPr>
        <w:tab/>
      </w:r>
      <w:r w:rsidR="00970F6F" w:rsidRPr="00DF6DD6">
        <w:rPr>
          <w:lang w:val="fi-FI"/>
        </w:rPr>
        <w:t>Void</w:t>
      </w:r>
      <w:bookmarkEnd w:id="110"/>
      <w:bookmarkEnd w:id="111"/>
      <w:bookmarkEnd w:id="112"/>
      <w:bookmarkEnd w:id="113"/>
      <w:bookmarkEnd w:id="114"/>
    </w:p>
    <w:p w14:paraId="68BF49ED" w14:textId="3FB18271" w:rsidR="001310A1" w:rsidRPr="00DF6DD6" w:rsidRDefault="001310A1" w:rsidP="001310A1">
      <w:pPr>
        <w:pStyle w:val="Heading3"/>
        <w:rPr>
          <w:lang w:val="fi-FI"/>
        </w:rPr>
      </w:pPr>
      <w:bookmarkStart w:id="115" w:name="_Toc21345390"/>
      <w:bookmarkStart w:id="116" w:name="_Toc29806239"/>
      <w:bookmarkStart w:id="117" w:name="_Toc37255772"/>
      <w:bookmarkStart w:id="118" w:name="_Toc37256113"/>
      <w:bookmarkStart w:id="119" w:name="_Toc45889950"/>
      <w:r w:rsidRPr="00DF6DD6">
        <w:rPr>
          <w:lang w:val="fi-FI"/>
        </w:rPr>
        <w:t>5.2B.5</w:t>
      </w:r>
      <w:r w:rsidRPr="00DF6DD6">
        <w:rPr>
          <w:lang w:val="fi-FI"/>
        </w:rPr>
        <w:tab/>
      </w:r>
      <w:r w:rsidR="00076DE6" w:rsidRPr="00DF6DD6">
        <w:rPr>
          <w:lang w:val="fi-FI"/>
        </w:rPr>
        <w:t>Void</w:t>
      </w:r>
      <w:bookmarkEnd w:id="115"/>
      <w:bookmarkEnd w:id="116"/>
      <w:bookmarkEnd w:id="117"/>
      <w:bookmarkEnd w:id="118"/>
      <w:bookmarkEnd w:id="119"/>
    </w:p>
    <w:p w14:paraId="2138BAA1" w14:textId="0AA42815" w:rsidR="00FB41B6" w:rsidRPr="00DF6DD6" w:rsidRDefault="00FB41B6" w:rsidP="00FB41B6">
      <w:pPr>
        <w:pStyle w:val="Heading3"/>
        <w:rPr>
          <w:lang w:val="fi-FI"/>
        </w:rPr>
      </w:pPr>
      <w:bookmarkStart w:id="120" w:name="_Toc21345391"/>
      <w:bookmarkStart w:id="121" w:name="_Toc29806240"/>
      <w:bookmarkStart w:id="122" w:name="_Toc37255773"/>
      <w:bookmarkStart w:id="123" w:name="_Toc37256114"/>
      <w:bookmarkStart w:id="124" w:name="_Toc45889951"/>
      <w:r w:rsidRPr="00DF6DD6">
        <w:rPr>
          <w:lang w:val="fi-FI"/>
        </w:rPr>
        <w:t>5.2B.6</w:t>
      </w:r>
      <w:r w:rsidR="00283A2D" w:rsidRPr="00DF6DD6">
        <w:rPr>
          <w:lang w:val="fi-FI"/>
        </w:rPr>
        <w:tab/>
      </w:r>
      <w:r w:rsidR="00076DE6" w:rsidRPr="00DF6DD6">
        <w:rPr>
          <w:lang w:val="fi-FI"/>
        </w:rPr>
        <w:t>Void</w:t>
      </w:r>
      <w:bookmarkEnd w:id="120"/>
      <w:bookmarkEnd w:id="121"/>
      <w:bookmarkEnd w:id="122"/>
      <w:bookmarkEnd w:id="123"/>
      <w:bookmarkEnd w:id="124"/>
    </w:p>
    <w:p w14:paraId="4D5CD677" w14:textId="56A258DD" w:rsidR="004A294A" w:rsidRPr="00DF6DD6" w:rsidRDefault="004A294A" w:rsidP="00F27CE0">
      <w:pPr>
        <w:pStyle w:val="Heading3"/>
        <w:rPr>
          <w:lang w:val="fi-FI" w:eastAsia="zh-CN"/>
        </w:rPr>
      </w:pPr>
      <w:bookmarkStart w:id="125" w:name="_Toc21345392"/>
      <w:bookmarkStart w:id="126" w:name="_Toc29806241"/>
      <w:bookmarkStart w:id="127" w:name="_Toc37255774"/>
      <w:bookmarkStart w:id="128" w:name="_Toc37256115"/>
      <w:bookmarkStart w:id="129" w:name="_Toc45889952"/>
      <w:r w:rsidRPr="00DF6DD6">
        <w:rPr>
          <w:lang w:val="fi-FI"/>
        </w:rPr>
        <w:t>5.2B.</w:t>
      </w:r>
      <w:r w:rsidRPr="00DF6DD6">
        <w:rPr>
          <w:lang w:val="fi-FI" w:eastAsia="zh-CN"/>
        </w:rPr>
        <w:t>7</w:t>
      </w:r>
      <w:r w:rsidRPr="00DF6DD6">
        <w:rPr>
          <w:lang w:val="fi-FI"/>
        </w:rPr>
        <w:tab/>
      </w:r>
      <w:r w:rsidR="00076DE6" w:rsidRPr="00DF6DD6">
        <w:rPr>
          <w:lang w:val="fi-FI"/>
        </w:rPr>
        <w:t>Void</w:t>
      </w:r>
      <w:bookmarkEnd w:id="125"/>
      <w:bookmarkEnd w:id="126"/>
      <w:bookmarkEnd w:id="127"/>
      <w:bookmarkEnd w:id="128"/>
      <w:bookmarkEnd w:id="129"/>
    </w:p>
    <w:p w14:paraId="5E509956" w14:textId="77777777" w:rsidR="001310A1" w:rsidRPr="00DF6DD6" w:rsidRDefault="001310A1" w:rsidP="001310A1">
      <w:pPr>
        <w:pStyle w:val="Heading2"/>
      </w:pPr>
      <w:bookmarkStart w:id="130" w:name="_Toc21345393"/>
      <w:bookmarkStart w:id="131" w:name="_Toc29806242"/>
      <w:bookmarkStart w:id="132" w:name="_Toc37255775"/>
      <w:bookmarkStart w:id="133" w:name="_Toc37256116"/>
      <w:bookmarkStart w:id="134" w:name="_Toc45889953"/>
      <w:r w:rsidRPr="00DF6DD6">
        <w:t>5.3</w:t>
      </w:r>
      <w:r w:rsidRPr="00DF6DD6">
        <w:tab/>
        <w:t>UE Channel bandwidth</w:t>
      </w:r>
      <w:bookmarkEnd w:id="130"/>
      <w:bookmarkEnd w:id="131"/>
      <w:bookmarkEnd w:id="132"/>
      <w:bookmarkEnd w:id="133"/>
      <w:bookmarkEnd w:id="134"/>
    </w:p>
    <w:p w14:paraId="551766FC" w14:textId="77777777" w:rsidR="001310A1" w:rsidRPr="00DF6DD6" w:rsidRDefault="001310A1" w:rsidP="001310A1">
      <w:pPr>
        <w:pStyle w:val="Heading2"/>
      </w:pPr>
      <w:bookmarkStart w:id="135" w:name="_Toc21345394"/>
      <w:bookmarkStart w:id="136" w:name="_Toc29806243"/>
      <w:bookmarkStart w:id="137" w:name="_Toc37255776"/>
      <w:bookmarkStart w:id="138" w:name="_Toc37256117"/>
      <w:bookmarkStart w:id="139" w:name="_Toc45889954"/>
      <w:r w:rsidRPr="00DF6DD6">
        <w:t>5.3A</w:t>
      </w:r>
      <w:r w:rsidRPr="00DF6DD6">
        <w:tab/>
        <w:t>UE Channel bandwidth for CA</w:t>
      </w:r>
      <w:bookmarkEnd w:id="135"/>
      <w:bookmarkEnd w:id="136"/>
      <w:bookmarkEnd w:id="137"/>
      <w:bookmarkEnd w:id="138"/>
      <w:bookmarkEnd w:id="139"/>
    </w:p>
    <w:p w14:paraId="7DD6BD37" w14:textId="77777777" w:rsidR="001310A1" w:rsidRPr="00DF6DD6" w:rsidRDefault="001310A1" w:rsidP="001310A1">
      <w:pPr>
        <w:pStyle w:val="Heading3"/>
      </w:pPr>
      <w:bookmarkStart w:id="140" w:name="_Toc21345395"/>
      <w:bookmarkStart w:id="141" w:name="_Toc29806244"/>
      <w:bookmarkStart w:id="142" w:name="_Toc37255777"/>
      <w:bookmarkStart w:id="143" w:name="_Toc37256118"/>
      <w:bookmarkStart w:id="144" w:name="_Toc45889955"/>
      <w:r w:rsidRPr="00DF6DD6">
        <w:t>5.3A.1</w:t>
      </w:r>
      <w:r w:rsidRPr="00DF6DD6">
        <w:tab/>
        <w:t>Inter-band CA between FR1 and FR2</w:t>
      </w:r>
      <w:bookmarkEnd w:id="140"/>
      <w:bookmarkEnd w:id="141"/>
      <w:bookmarkEnd w:id="142"/>
      <w:bookmarkEnd w:id="143"/>
      <w:bookmarkEnd w:id="144"/>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145" w:name="_Toc21345396"/>
      <w:bookmarkStart w:id="146" w:name="_Toc29806245"/>
      <w:bookmarkStart w:id="147" w:name="_Toc37255778"/>
      <w:bookmarkStart w:id="148" w:name="_Toc37256119"/>
      <w:bookmarkStart w:id="149" w:name="_Toc45889956"/>
      <w:r w:rsidRPr="00DF6DD6">
        <w:t>5.3B</w:t>
      </w:r>
      <w:r w:rsidRPr="00DF6DD6">
        <w:tab/>
        <w:t>UE Channel bandwidth for EN-DC</w:t>
      </w:r>
      <w:bookmarkEnd w:id="145"/>
      <w:bookmarkEnd w:id="146"/>
      <w:bookmarkEnd w:id="147"/>
      <w:bookmarkEnd w:id="148"/>
      <w:bookmarkEnd w:id="149"/>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150" w:name="_Toc21345397"/>
      <w:bookmarkStart w:id="151" w:name="_Toc29806246"/>
      <w:bookmarkStart w:id="152" w:name="_Toc37255779"/>
      <w:bookmarkStart w:id="153" w:name="_Toc37256120"/>
      <w:bookmarkStart w:id="154" w:name="_Toc45889957"/>
      <w:r w:rsidRPr="00F27018">
        <w:rPr>
          <w:lang w:val="sv-FI"/>
        </w:rPr>
        <w:t>5.3B.1</w:t>
      </w:r>
      <w:r w:rsidRPr="00F27018">
        <w:rPr>
          <w:lang w:val="sv-FI"/>
        </w:rPr>
        <w:tab/>
        <w:t>Intra-band EN-DC in FR1</w:t>
      </w:r>
      <w:bookmarkEnd w:id="150"/>
      <w:bookmarkEnd w:id="151"/>
      <w:bookmarkEnd w:id="152"/>
      <w:bookmarkEnd w:id="153"/>
      <w:bookmarkEnd w:id="154"/>
    </w:p>
    <w:p w14:paraId="5780DC90" w14:textId="77777777" w:rsidR="00906172" w:rsidRPr="00DF6DD6" w:rsidRDefault="00906172" w:rsidP="00BE6F23">
      <w:pPr>
        <w:pStyle w:val="Heading4"/>
        <w:rPr>
          <w:rFonts w:eastAsia="Times New Roman"/>
          <w:lang w:eastAsia="ko-KR"/>
        </w:rPr>
      </w:pPr>
      <w:bookmarkStart w:id="155" w:name="_Toc21345398"/>
      <w:bookmarkStart w:id="156" w:name="_Toc29806247"/>
      <w:bookmarkStart w:id="157" w:name="_Toc37255780"/>
      <w:bookmarkStart w:id="158" w:name="_Toc37256121"/>
      <w:bookmarkStart w:id="159" w:name="_Toc45889958"/>
      <w:r w:rsidRPr="00DF6DD6">
        <w:t>5.3B.1.1</w:t>
      </w:r>
      <w:r w:rsidRPr="00DF6DD6">
        <w:tab/>
        <w:t>General</w:t>
      </w:r>
      <w:bookmarkEnd w:id="155"/>
      <w:bookmarkEnd w:id="156"/>
      <w:bookmarkEnd w:id="157"/>
      <w:bookmarkEnd w:id="158"/>
      <w:bookmarkEnd w:id="159"/>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160" w:name="_Toc21345399"/>
      <w:bookmarkStart w:id="161" w:name="_Toc29806248"/>
      <w:bookmarkStart w:id="162" w:name="_Toc37255781"/>
      <w:bookmarkStart w:id="163" w:name="_Toc37256122"/>
      <w:bookmarkStart w:id="164" w:name="_Toc45889959"/>
      <w:r w:rsidRPr="00DF6DD6">
        <w:t>5.3B.1.2</w:t>
      </w:r>
      <w:r w:rsidRPr="00DF6DD6">
        <w:tab/>
        <w:t>BCS for Intra-band contiguous EN-DC</w:t>
      </w:r>
      <w:bookmarkEnd w:id="160"/>
      <w:bookmarkEnd w:id="161"/>
      <w:bookmarkEnd w:id="162"/>
      <w:bookmarkEnd w:id="163"/>
      <w:bookmarkEnd w:id="164"/>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165" w:name="_Toc21345400"/>
      <w:bookmarkStart w:id="166" w:name="_Toc29806249"/>
      <w:bookmarkStart w:id="167" w:name="_Toc37255782"/>
      <w:bookmarkStart w:id="168" w:name="_Toc37256123"/>
      <w:bookmarkStart w:id="169" w:name="_Toc45889960"/>
      <w:r w:rsidRPr="00DF6DD6">
        <w:t>5.3B.1.3</w:t>
      </w:r>
      <w:r w:rsidRPr="00DF6DD6">
        <w:tab/>
        <w:t>BCS for Intra-band non-contiguous EN-DC</w:t>
      </w:r>
      <w:bookmarkEnd w:id="165"/>
      <w:bookmarkEnd w:id="166"/>
      <w:bookmarkEnd w:id="167"/>
      <w:bookmarkEnd w:id="168"/>
      <w:bookmarkEnd w:id="169"/>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32B80095" w:rsidR="00165575" w:rsidRPr="007D6F15" w:rsidRDefault="00165575" w:rsidP="0007562D">
            <w:pPr>
              <w:pStyle w:val="TAN"/>
            </w:pPr>
            <w:r>
              <w:t>NOTE 2</w:t>
            </w:r>
            <w:r w:rsidR="007D6F15" w:rsidRPr="005B7E7F">
              <w:t>:</w:t>
            </w:r>
            <w:r w:rsidR="007D6F15" w:rsidRPr="00DF6DD6">
              <w:t xml:space="preserve"> </w:t>
            </w:r>
            <w:r w:rsidR="007D6F15" w:rsidRPr="00DF6DD6">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170" w:name="_Toc21345401"/>
      <w:bookmarkStart w:id="171" w:name="_Toc29806250"/>
      <w:bookmarkStart w:id="172" w:name="_Toc37255783"/>
      <w:bookmarkStart w:id="173" w:name="_Toc37256124"/>
      <w:bookmarkStart w:id="174" w:name="_Toc45889961"/>
      <w:r w:rsidRPr="00DF6DD6">
        <w:t>5.4</w:t>
      </w:r>
      <w:r w:rsidRPr="00DF6DD6">
        <w:tab/>
      </w:r>
      <w:r w:rsidR="004A2C3C" w:rsidRPr="00DF6DD6">
        <w:t>Void</w:t>
      </w:r>
      <w:bookmarkEnd w:id="170"/>
      <w:bookmarkEnd w:id="171"/>
      <w:bookmarkEnd w:id="172"/>
      <w:bookmarkEnd w:id="173"/>
      <w:bookmarkEnd w:id="174"/>
    </w:p>
    <w:p w14:paraId="0CB33E97" w14:textId="77777777" w:rsidR="009C7FAA" w:rsidRPr="00DF6DD6" w:rsidRDefault="009C7FAA" w:rsidP="00C42558">
      <w:pPr>
        <w:pStyle w:val="Heading2"/>
      </w:pPr>
      <w:bookmarkStart w:id="175" w:name="_Toc21345402"/>
      <w:bookmarkStart w:id="176" w:name="_Toc29806251"/>
      <w:bookmarkStart w:id="177" w:name="_Toc37255784"/>
      <w:bookmarkStart w:id="178" w:name="_Toc37256125"/>
      <w:bookmarkStart w:id="179" w:name="_Toc45889962"/>
      <w:r w:rsidRPr="00DF6DD6">
        <w:t>5.4A</w:t>
      </w:r>
      <w:r w:rsidRPr="00DF6DD6">
        <w:tab/>
        <w:t>Channel arrangement for CA</w:t>
      </w:r>
      <w:bookmarkEnd w:id="175"/>
      <w:bookmarkEnd w:id="176"/>
      <w:bookmarkEnd w:id="177"/>
      <w:bookmarkEnd w:id="178"/>
      <w:bookmarkEnd w:id="179"/>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180" w:name="_Toc21345403"/>
      <w:bookmarkStart w:id="181" w:name="_Toc29806252"/>
      <w:bookmarkStart w:id="182" w:name="_Toc37255785"/>
      <w:bookmarkStart w:id="183" w:name="_Toc37256126"/>
      <w:bookmarkStart w:id="184" w:name="_Toc45889963"/>
      <w:r w:rsidRPr="00DF6DD6">
        <w:t>5.4B</w:t>
      </w:r>
      <w:r w:rsidRPr="00DF6DD6">
        <w:tab/>
        <w:t>Channel arrangement for DC</w:t>
      </w:r>
      <w:bookmarkEnd w:id="180"/>
      <w:bookmarkEnd w:id="181"/>
      <w:bookmarkEnd w:id="182"/>
      <w:bookmarkEnd w:id="183"/>
      <w:bookmarkEnd w:id="184"/>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185" w:name="_Toc21345404"/>
      <w:bookmarkStart w:id="186" w:name="_Toc29806253"/>
      <w:bookmarkStart w:id="187" w:name="_Toc37255786"/>
      <w:bookmarkStart w:id="188" w:name="_Toc37256127"/>
      <w:bookmarkStart w:id="189" w:name="_Toc45889964"/>
      <w:r w:rsidRPr="00DF6DD6">
        <w:t>5.4B.1</w:t>
      </w:r>
      <w:r w:rsidRPr="00DF6DD6">
        <w:tab/>
        <w:t>Channel spacing for intra-band EN-DC carriers</w:t>
      </w:r>
      <w:bookmarkEnd w:id="185"/>
      <w:bookmarkEnd w:id="186"/>
      <w:bookmarkEnd w:id="187"/>
      <w:bookmarkEnd w:id="188"/>
      <w:bookmarkEnd w:id="189"/>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190" w:name="_Toc21345405"/>
      <w:bookmarkStart w:id="191"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lastRenderedPageBreak/>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192" w:name="_Toc37255787"/>
      <w:bookmarkStart w:id="193" w:name="_Toc37256128"/>
      <w:bookmarkStart w:id="194" w:name="_Toc45889965"/>
      <w:r w:rsidRPr="00DF6DD6">
        <w:t>5.5</w:t>
      </w:r>
      <w:r w:rsidRPr="00DF6DD6">
        <w:tab/>
        <w:t>Configuration</w:t>
      </w:r>
      <w:bookmarkEnd w:id="190"/>
      <w:bookmarkEnd w:id="191"/>
      <w:bookmarkEnd w:id="192"/>
      <w:bookmarkEnd w:id="193"/>
      <w:bookmarkEnd w:id="194"/>
    </w:p>
    <w:p w14:paraId="01C03A95" w14:textId="77777777" w:rsidR="001310A1" w:rsidRPr="00DF6DD6" w:rsidRDefault="001310A1" w:rsidP="001310A1">
      <w:pPr>
        <w:pStyle w:val="Heading2"/>
      </w:pPr>
      <w:bookmarkStart w:id="195" w:name="_Toc21345406"/>
      <w:bookmarkStart w:id="196" w:name="_Toc29806255"/>
      <w:bookmarkStart w:id="197" w:name="_Toc37255788"/>
      <w:bookmarkStart w:id="198" w:name="_Toc37256129"/>
      <w:bookmarkStart w:id="199" w:name="_Toc45889966"/>
      <w:r w:rsidRPr="00DF6DD6">
        <w:t>5.5A</w:t>
      </w:r>
      <w:r w:rsidRPr="00DF6DD6">
        <w:tab/>
        <w:t>Configuration for CA</w:t>
      </w:r>
      <w:bookmarkEnd w:id="195"/>
      <w:bookmarkEnd w:id="196"/>
      <w:bookmarkEnd w:id="197"/>
      <w:bookmarkEnd w:id="198"/>
      <w:bookmarkEnd w:id="199"/>
    </w:p>
    <w:p w14:paraId="46940E11" w14:textId="0ED520C7" w:rsidR="001A118F" w:rsidRDefault="001A118F" w:rsidP="001A118F">
      <w:pPr>
        <w:pStyle w:val="Heading4"/>
        <w:rPr>
          <w:lang w:val="en-US" w:eastAsia="zh-CN"/>
        </w:rPr>
      </w:pPr>
      <w:bookmarkStart w:id="200" w:name="_Toc21345407"/>
      <w:bookmarkStart w:id="201" w:name="_Toc29806256"/>
      <w:bookmarkStart w:id="202" w:name="_Toc37255789"/>
      <w:bookmarkStart w:id="203" w:name="_Toc37256130"/>
      <w:bookmarkStart w:id="204" w:name="_Toc45889967"/>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200"/>
      <w:bookmarkEnd w:id="201"/>
      <w:bookmarkEnd w:id="202"/>
      <w:bookmarkEnd w:id="203"/>
      <w:bookmarkEnd w:id="204"/>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0C1759">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0C1759">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0C1759">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0C1759">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0C1759">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8"/>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205" w:name="_Toc21345408"/>
      <w:bookmarkStart w:id="206" w:name="_Toc29806257"/>
      <w:bookmarkStart w:id="207" w:name="_Toc37255790"/>
      <w:bookmarkStart w:id="208" w:name="_Toc37256131"/>
      <w:bookmarkStart w:id="209" w:name="_Toc45889968"/>
      <w:r w:rsidRPr="00DF6DD6">
        <w:t>5.5B</w:t>
      </w:r>
      <w:r w:rsidRPr="00DF6DD6">
        <w:tab/>
        <w:t>Configuration for DC</w:t>
      </w:r>
      <w:bookmarkEnd w:id="205"/>
      <w:bookmarkEnd w:id="206"/>
      <w:bookmarkEnd w:id="207"/>
      <w:bookmarkEnd w:id="208"/>
      <w:bookmarkEnd w:id="209"/>
    </w:p>
    <w:p w14:paraId="3543B853" w14:textId="77777777" w:rsidR="001310A1" w:rsidRPr="00DF6DD6" w:rsidRDefault="001310A1" w:rsidP="001310A1">
      <w:pPr>
        <w:pStyle w:val="Heading3"/>
      </w:pPr>
      <w:bookmarkStart w:id="210" w:name="_Toc21345409"/>
      <w:bookmarkStart w:id="211" w:name="_Toc29806258"/>
      <w:bookmarkStart w:id="212" w:name="_Toc37255791"/>
      <w:bookmarkStart w:id="213" w:name="_Toc37256132"/>
      <w:bookmarkStart w:id="214" w:name="_Toc45889969"/>
      <w:r w:rsidRPr="00DF6DD6">
        <w:t>5.5B.1</w:t>
      </w:r>
      <w:r w:rsidRPr="00DF6DD6">
        <w:tab/>
        <w:t>General</w:t>
      </w:r>
      <w:bookmarkEnd w:id="210"/>
      <w:bookmarkEnd w:id="211"/>
      <w:bookmarkEnd w:id="212"/>
      <w:bookmarkEnd w:id="213"/>
      <w:bookmarkEnd w:id="214"/>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73FB25CC" w:rsidR="00CA3BE8" w:rsidRDefault="00CA3BE8" w:rsidP="00CA3BE8">
      <w:r w:rsidRPr="0070079D">
        <w:t>For EN-DC or NE-DC configurations indicated by column “Single Uplink allowed”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215" w:name="_Toc21345410"/>
      <w:bookmarkStart w:id="216" w:name="_Toc29806259"/>
      <w:bookmarkStart w:id="217" w:name="_Toc37255792"/>
      <w:bookmarkStart w:id="218" w:name="_Toc37256133"/>
      <w:bookmarkStart w:id="219" w:name="_Toc45889970"/>
      <w:r w:rsidRPr="00DF6DD6">
        <w:t>5.5B.2</w:t>
      </w:r>
      <w:r w:rsidRPr="00DF6DD6">
        <w:tab/>
        <w:t>Intra-band contiguous EN-DC</w:t>
      </w:r>
      <w:bookmarkEnd w:id="215"/>
      <w:bookmarkEnd w:id="216"/>
      <w:bookmarkEnd w:id="217"/>
      <w:bookmarkEnd w:id="218"/>
      <w:bookmarkEnd w:id="219"/>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220"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220"/>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221" w:name="_Toc21345411"/>
      <w:bookmarkStart w:id="222" w:name="_Toc29806260"/>
      <w:bookmarkStart w:id="223" w:name="_Toc37255793"/>
      <w:bookmarkStart w:id="224" w:name="_Toc37256134"/>
      <w:bookmarkStart w:id="225" w:name="_Toc45889971"/>
      <w:r w:rsidRPr="00DF6DD6">
        <w:lastRenderedPageBreak/>
        <w:t>5.5B.3</w:t>
      </w:r>
      <w:r w:rsidRPr="00DF6DD6">
        <w:tab/>
        <w:t>Intra-band non-contiguous EN-DC</w:t>
      </w:r>
      <w:bookmarkEnd w:id="221"/>
      <w:bookmarkEnd w:id="222"/>
      <w:bookmarkEnd w:id="223"/>
      <w:bookmarkEnd w:id="224"/>
      <w:bookmarkEnd w:id="225"/>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226" w:name="_Toc21345412"/>
      <w:bookmarkStart w:id="227" w:name="_Toc29806261"/>
      <w:bookmarkStart w:id="228" w:name="_Toc37255794"/>
      <w:bookmarkStart w:id="229" w:name="_Toc37256135"/>
      <w:bookmarkStart w:id="230" w:name="_Toc45889972"/>
      <w:r w:rsidRPr="00DF6DD6">
        <w:t>5.5B.4</w:t>
      </w:r>
      <w:r w:rsidRPr="00DF6DD6">
        <w:tab/>
        <w:t>Inter-band EN-DC within FR1</w:t>
      </w:r>
      <w:bookmarkEnd w:id="226"/>
      <w:bookmarkEnd w:id="227"/>
      <w:bookmarkEnd w:id="228"/>
      <w:bookmarkEnd w:id="229"/>
      <w:bookmarkEnd w:id="230"/>
    </w:p>
    <w:p w14:paraId="2084B25F" w14:textId="4005F817" w:rsidR="001310A1" w:rsidRDefault="001310A1" w:rsidP="001310A1">
      <w:pPr>
        <w:pStyle w:val="Heading4"/>
      </w:pPr>
      <w:bookmarkStart w:id="231" w:name="_Toc21345413"/>
      <w:bookmarkStart w:id="232" w:name="_Toc29806262"/>
      <w:bookmarkStart w:id="233" w:name="_Toc37255795"/>
      <w:bookmarkStart w:id="234" w:name="_Toc37256136"/>
      <w:bookmarkStart w:id="235" w:name="_Toc45889973"/>
      <w:r w:rsidRPr="00DF6DD6">
        <w:t>5.5B.4.1</w:t>
      </w:r>
      <w:r w:rsidRPr="00DF6DD6">
        <w:tab/>
        <w:t xml:space="preserve">Inter-band EN-DC configurations </w:t>
      </w:r>
      <w:r w:rsidR="00B92927" w:rsidRPr="00DF6DD6">
        <w:t xml:space="preserve">within FR1 </w:t>
      </w:r>
      <w:r w:rsidRPr="00DF6DD6">
        <w:t>(two bands)</w:t>
      </w:r>
      <w:bookmarkEnd w:id="231"/>
      <w:bookmarkEnd w:id="232"/>
      <w:bookmarkEnd w:id="233"/>
      <w:bookmarkEnd w:id="234"/>
      <w:bookmarkEnd w:id="235"/>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236"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236"/>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BCE9532" w14:textId="4B4CBD82" w:rsidR="00E30098" w:rsidRPr="001D60C5" w:rsidRDefault="0095436B" w:rsidP="00E30098">
            <w:pPr>
              <w:pStyle w:val="TAN"/>
            </w:pPr>
            <w:r w:rsidRPr="00DF6DD6">
              <w:t>NOTE 10:</w:t>
            </w:r>
            <w:r w:rsidRPr="00DF6DD6">
              <w:tab/>
              <w:t>The maximum power spectral density imbalance between downlink carriers is within</w:t>
            </w:r>
            <w:r w:rsidR="0094432A" w:rsidRPr="00B83C53">
              <w:rPr>
                <w:rFonts w:cs="Arial"/>
                <w:lang w:eastAsia="fr-FR"/>
              </w:rPr>
              <w:t xml:space="preserve"> 6 </w:t>
            </w:r>
            <w:r w:rsidRPr="00DF6DD6">
              <w:t>dB. The power spectral density imbalance condition also applies for these carriers when applicable EN-DC configuration is a subset of a higher order EN-DC configuration</w:t>
            </w:r>
            <w:r w:rsidR="00E30098" w:rsidRPr="001D60C5">
              <w:t xml:space="preserve"> </w:t>
            </w:r>
          </w:p>
          <w:p w14:paraId="7676BF67" w14:textId="3F3EA690" w:rsidR="0095436B" w:rsidRPr="00DF6DD6"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237" w:name="_Toc21345414"/>
      <w:bookmarkStart w:id="238" w:name="_Toc29806263"/>
      <w:bookmarkStart w:id="239" w:name="_Toc37255796"/>
      <w:bookmarkStart w:id="240" w:name="_Toc37256137"/>
      <w:bookmarkStart w:id="241" w:name="_Toc45889974"/>
      <w:r w:rsidRPr="00DF6DD6">
        <w:lastRenderedPageBreak/>
        <w:t>5.5B.4.2</w:t>
      </w:r>
      <w:r w:rsidRPr="00DF6DD6">
        <w:tab/>
        <w:t xml:space="preserve">Inter-band EN-DC configurations </w:t>
      </w:r>
      <w:r w:rsidR="000349A6" w:rsidRPr="00DF6DD6">
        <w:t xml:space="preserve">within FR1 </w:t>
      </w:r>
      <w:r w:rsidRPr="00DF6DD6">
        <w:t>(three bands)</w:t>
      </w:r>
      <w:bookmarkEnd w:id="237"/>
      <w:bookmarkEnd w:id="238"/>
      <w:bookmarkEnd w:id="239"/>
      <w:bookmarkEnd w:id="240"/>
      <w:bookmarkEnd w:id="241"/>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242" w:name="_Toc21345415"/>
      <w:bookmarkStart w:id="243" w:name="_Toc29806264"/>
      <w:bookmarkStart w:id="244" w:name="_Toc37255797"/>
      <w:bookmarkStart w:id="245" w:name="_Toc37256138"/>
      <w:bookmarkStart w:id="246" w:name="_Toc45889975"/>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242"/>
      <w:bookmarkEnd w:id="243"/>
      <w:bookmarkEnd w:id="244"/>
      <w:bookmarkEnd w:id="245"/>
      <w:bookmarkEnd w:id="246"/>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247" w:name="_Toc21345416"/>
      <w:bookmarkStart w:id="248" w:name="_Toc29806265"/>
      <w:bookmarkStart w:id="249" w:name="_Toc37255798"/>
      <w:bookmarkStart w:id="250" w:name="_Toc37256139"/>
      <w:bookmarkStart w:id="251" w:name="_Toc45889976"/>
      <w:r w:rsidRPr="00DF6DD6">
        <w:t>5.5B.4.4</w:t>
      </w:r>
      <w:r w:rsidRPr="00DF6DD6">
        <w:tab/>
        <w:t xml:space="preserve">Inter-band EN-DC configurations </w:t>
      </w:r>
      <w:r w:rsidR="00C1633F" w:rsidRPr="00DF6DD6">
        <w:t xml:space="preserve">within FR1 </w:t>
      </w:r>
      <w:r w:rsidRPr="00DF6DD6">
        <w:t>(five bands)</w:t>
      </w:r>
      <w:bookmarkEnd w:id="247"/>
      <w:bookmarkEnd w:id="248"/>
      <w:bookmarkEnd w:id="249"/>
      <w:bookmarkEnd w:id="250"/>
      <w:bookmarkEnd w:id="251"/>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252" w:name="_Toc21345417"/>
      <w:bookmarkStart w:id="253" w:name="_Toc29806266"/>
      <w:bookmarkStart w:id="254" w:name="_Toc37255799"/>
      <w:bookmarkStart w:id="255" w:name="_Toc37256140"/>
      <w:bookmarkStart w:id="256" w:name="_Toc45889977"/>
      <w:r w:rsidRPr="00DF6DD6">
        <w:t>5.5B.4.5</w:t>
      </w:r>
      <w:r w:rsidRPr="00DF6DD6">
        <w:tab/>
        <w:t xml:space="preserve">Inter-band EN-DC configurations </w:t>
      </w:r>
      <w:r w:rsidR="004E43EE" w:rsidRPr="00DF6DD6">
        <w:t xml:space="preserve">within FR1 </w:t>
      </w:r>
      <w:r w:rsidRPr="00DF6DD6">
        <w:t>(six bands)</w:t>
      </w:r>
      <w:bookmarkEnd w:id="252"/>
      <w:bookmarkEnd w:id="253"/>
      <w:bookmarkEnd w:id="254"/>
      <w:bookmarkEnd w:id="255"/>
      <w:bookmarkEnd w:id="256"/>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257" w:name="_Toc21345418"/>
      <w:bookmarkStart w:id="258" w:name="_Toc29806267"/>
      <w:bookmarkStart w:id="259" w:name="_Toc37255800"/>
      <w:bookmarkStart w:id="260" w:name="_Toc37256141"/>
      <w:bookmarkStart w:id="261" w:name="_Toc45889978"/>
      <w:r w:rsidRPr="00DF6DD6">
        <w:t>5.5B.4a</w:t>
      </w:r>
      <w:r w:rsidRPr="00DF6DD6">
        <w:tab/>
        <w:t>Inter-band NE-DC within FR1</w:t>
      </w:r>
      <w:bookmarkEnd w:id="257"/>
      <w:bookmarkEnd w:id="258"/>
      <w:bookmarkEnd w:id="259"/>
      <w:bookmarkEnd w:id="260"/>
      <w:bookmarkEnd w:id="261"/>
    </w:p>
    <w:p w14:paraId="0AE65E16" w14:textId="0F62383E" w:rsidR="004D4582" w:rsidRPr="00DF6DD6" w:rsidRDefault="004D4582" w:rsidP="00A6034C">
      <w:pPr>
        <w:pStyle w:val="Heading4"/>
      </w:pPr>
      <w:bookmarkStart w:id="262" w:name="_Toc21345419"/>
      <w:bookmarkStart w:id="263" w:name="_Toc29806268"/>
      <w:bookmarkStart w:id="264" w:name="_Toc37255801"/>
      <w:bookmarkStart w:id="265" w:name="_Toc37256142"/>
      <w:bookmarkStart w:id="266" w:name="_Toc45889979"/>
      <w:r w:rsidRPr="00DF6DD6">
        <w:t>5.5B.4a.1</w:t>
      </w:r>
      <w:r w:rsidRPr="00DF6DD6">
        <w:tab/>
        <w:t xml:space="preserve">Inter-band </w:t>
      </w:r>
      <w:r w:rsidR="00C25AB2" w:rsidRPr="00DF6DD6">
        <w:t>NE</w:t>
      </w:r>
      <w:r w:rsidRPr="00DF6DD6">
        <w:t>-DC configurations within FR1 (two bands)</w:t>
      </w:r>
      <w:bookmarkEnd w:id="262"/>
      <w:bookmarkEnd w:id="263"/>
      <w:bookmarkEnd w:id="264"/>
      <w:bookmarkEnd w:id="265"/>
      <w:bookmarkEnd w:id="266"/>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267" w:name="_Toc21345420"/>
      <w:bookmarkStart w:id="268" w:name="_Toc29806269"/>
      <w:bookmarkStart w:id="269" w:name="_Toc37255802"/>
      <w:bookmarkStart w:id="270" w:name="_Toc37256143"/>
      <w:bookmarkStart w:id="271" w:name="_Toc45889980"/>
      <w:r w:rsidRPr="00DF6DD6">
        <w:t>5.5B.5</w:t>
      </w:r>
      <w:r w:rsidRPr="00DF6DD6">
        <w:tab/>
        <w:t>Inter-band EN-DC including FR2</w:t>
      </w:r>
      <w:bookmarkEnd w:id="267"/>
      <w:bookmarkEnd w:id="268"/>
      <w:bookmarkEnd w:id="269"/>
      <w:bookmarkEnd w:id="270"/>
      <w:bookmarkEnd w:id="271"/>
    </w:p>
    <w:p w14:paraId="76C71411" w14:textId="4FB36A14" w:rsidR="001310A1" w:rsidRPr="00DF6DD6" w:rsidRDefault="001310A1" w:rsidP="001310A1">
      <w:pPr>
        <w:pStyle w:val="Heading4"/>
      </w:pPr>
      <w:bookmarkStart w:id="272" w:name="_Toc21345421"/>
      <w:bookmarkStart w:id="273" w:name="_Toc29806270"/>
      <w:bookmarkStart w:id="274" w:name="_Toc37255803"/>
      <w:bookmarkStart w:id="275" w:name="_Toc37256144"/>
      <w:bookmarkStart w:id="276" w:name="_Toc45889981"/>
      <w:r w:rsidRPr="00DF6DD6">
        <w:t>5.5B.5.1</w:t>
      </w:r>
      <w:r w:rsidRPr="00DF6DD6">
        <w:tab/>
        <w:t xml:space="preserve">Inter-band EN-DC configurations </w:t>
      </w:r>
      <w:r w:rsidR="00E7556C" w:rsidRPr="00DF6DD6">
        <w:t xml:space="preserve">including FR2 </w:t>
      </w:r>
      <w:r w:rsidRPr="00DF6DD6">
        <w:t>(two bands)</w:t>
      </w:r>
      <w:bookmarkEnd w:id="272"/>
      <w:bookmarkEnd w:id="273"/>
      <w:bookmarkEnd w:id="274"/>
      <w:bookmarkEnd w:id="275"/>
      <w:bookmarkEnd w:id="276"/>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277" w:name="_Toc21345422"/>
      <w:bookmarkStart w:id="278" w:name="_Toc29806271"/>
      <w:bookmarkStart w:id="279" w:name="_Toc37255804"/>
      <w:bookmarkStart w:id="280" w:name="_Toc37256145"/>
      <w:bookmarkStart w:id="281" w:name="_Toc45889982"/>
      <w:r w:rsidRPr="00DF6DD6">
        <w:t>5.5B.5.2</w:t>
      </w:r>
      <w:r w:rsidRPr="00DF6DD6">
        <w:tab/>
        <w:t xml:space="preserve">Inter-band EN-DC configurations </w:t>
      </w:r>
      <w:r w:rsidR="00B12C86" w:rsidRPr="00DF6DD6">
        <w:t xml:space="preserve">including FR2 </w:t>
      </w:r>
      <w:r w:rsidRPr="00DF6DD6">
        <w:t>(three bands)</w:t>
      </w:r>
      <w:bookmarkEnd w:id="277"/>
      <w:bookmarkEnd w:id="278"/>
      <w:bookmarkEnd w:id="279"/>
      <w:bookmarkEnd w:id="280"/>
      <w:bookmarkEnd w:id="281"/>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282" w:name="_Toc21345423"/>
      <w:bookmarkStart w:id="283" w:name="_Toc29806272"/>
      <w:bookmarkStart w:id="284" w:name="_Toc37255805"/>
      <w:bookmarkStart w:id="285" w:name="_Toc37256146"/>
      <w:bookmarkStart w:id="286" w:name="_Toc45889983"/>
      <w:r w:rsidRPr="00DF6DD6">
        <w:t>5.5B.5.3</w:t>
      </w:r>
      <w:r w:rsidRPr="00DF6DD6">
        <w:tab/>
        <w:t xml:space="preserve">Inter-band EN-DC configurations </w:t>
      </w:r>
      <w:r w:rsidR="00782B81" w:rsidRPr="00DF6DD6">
        <w:t xml:space="preserve">including FR2 </w:t>
      </w:r>
      <w:r w:rsidRPr="00DF6DD6">
        <w:t>(four bands)</w:t>
      </w:r>
      <w:bookmarkEnd w:id="282"/>
      <w:bookmarkEnd w:id="283"/>
      <w:bookmarkEnd w:id="284"/>
      <w:bookmarkEnd w:id="285"/>
      <w:bookmarkEnd w:id="286"/>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287" w:name="_Toc21345424"/>
      <w:bookmarkStart w:id="288" w:name="_Toc29806273"/>
      <w:bookmarkStart w:id="289" w:name="_Toc37255806"/>
      <w:bookmarkStart w:id="290" w:name="_Toc37256147"/>
      <w:bookmarkStart w:id="291" w:name="_Toc45889984"/>
      <w:r w:rsidRPr="00DF6DD6">
        <w:t>5.5B.5.4</w:t>
      </w:r>
      <w:r w:rsidRPr="00DF6DD6">
        <w:tab/>
        <w:t xml:space="preserve">Inter-band EN-DC configurations </w:t>
      </w:r>
      <w:r w:rsidR="0042691E" w:rsidRPr="00DF6DD6">
        <w:t xml:space="preserve">including FR2 </w:t>
      </w:r>
      <w:r w:rsidRPr="00DF6DD6">
        <w:t>(five bands)</w:t>
      </w:r>
      <w:bookmarkEnd w:id="287"/>
      <w:bookmarkEnd w:id="288"/>
      <w:bookmarkEnd w:id="289"/>
      <w:bookmarkEnd w:id="290"/>
      <w:bookmarkEnd w:id="291"/>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292" w:name="_Toc21345425"/>
      <w:bookmarkStart w:id="293" w:name="_Toc29806274"/>
      <w:bookmarkStart w:id="294" w:name="_Toc37255807"/>
      <w:bookmarkStart w:id="295" w:name="_Toc37256148"/>
      <w:bookmarkStart w:id="296" w:name="_Toc45889985"/>
      <w:bookmarkStart w:id="297" w:name="_Hlk9522711"/>
      <w:r w:rsidRPr="00DF6DD6">
        <w:t>5.5B.5.5</w:t>
      </w:r>
      <w:r w:rsidRPr="00DF6DD6">
        <w:tab/>
      </w:r>
      <w:r w:rsidR="00C25AB2" w:rsidRPr="00DF6DD6">
        <w:t>Void</w:t>
      </w:r>
      <w:bookmarkEnd w:id="292"/>
      <w:bookmarkEnd w:id="293"/>
      <w:bookmarkEnd w:id="294"/>
      <w:bookmarkEnd w:id="295"/>
      <w:bookmarkEnd w:id="296"/>
    </w:p>
    <w:p w14:paraId="35DD2E06" w14:textId="77777777" w:rsidR="003C504E" w:rsidRPr="00DF6DD6" w:rsidRDefault="003C504E" w:rsidP="003C504E">
      <w:pPr>
        <w:pStyle w:val="Heading3"/>
      </w:pPr>
      <w:bookmarkStart w:id="298" w:name="_Toc21345426"/>
      <w:bookmarkStart w:id="299" w:name="_Toc29806275"/>
      <w:bookmarkStart w:id="300" w:name="_Toc37255808"/>
      <w:bookmarkStart w:id="301" w:name="_Toc37256149"/>
      <w:bookmarkStart w:id="302" w:name="_Toc45889986"/>
      <w:bookmarkEnd w:id="297"/>
      <w:r w:rsidRPr="00DF6DD6">
        <w:t>5.5B.6</w:t>
      </w:r>
      <w:r w:rsidRPr="00DF6DD6">
        <w:tab/>
        <w:t>Inter-band EN-DC including FR1 and FR2</w:t>
      </w:r>
      <w:bookmarkEnd w:id="298"/>
      <w:bookmarkEnd w:id="299"/>
      <w:bookmarkEnd w:id="300"/>
      <w:bookmarkEnd w:id="301"/>
      <w:bookmarkEnd w:id="302"/>
    </w:p>
    <w:p w14:paraId="61900AF6" w14:textId="4554B4D1" w:rsidR="003C504E" w:rsidRPr="00DF6DD6" w:rsidRDefault="003C504E" w:rsidP="003C504E">
      <w:pPr>
        <w:pStyle w:val="Heading4"/>
      </w:pPr>
      <w:bookmarkStart w:id="303" w:name="_Toc21345427"/>
      <w:bookmarkStart w:id="304" w:name="_Toc29806276"/>
      <w:bookmarkStart w:id="305" w:name="_Toc37255809"/>
      <w:bookmarkStart w:id="306" w:name="_Toc37256150"/>
      <w:bookmarkStart w:id="307" w:name="_Toc45889987"/>
      <w:r w:rsidRPr="00DF6DD6">
        <w:t>5.5B.6.1</w:t>
      </w:r>
      <w:r w:rsidRPr="00DF6DD6">
        <w:tab/>
      </w:r>
      <w:r w:rsidR="00E55544" w:rsidRPr="00DF6DD6">
        <w:t>Void</w:t>
      </w:r>
      <w:bookmarkEnd w:id="303"/>
      <w:bookmarkEnd w:id="304"/>
      <w:bookmarkEnd w:id="305"/>
      <w:bookmarkEnd w:id="306"/>
      <w:bookmarkEnd w:id="307"/>
    </w:p>
    <w:p w14:paraId="46187442" w14:textId="7D91231B" w:rsidR="00FB41B6" w:rsidRPr="00DF6DD6" w:rsidRDefault="00FB41B6" w:rsidP="00FB41B6">
      <w:pPr>
        <w:pStyle w:val="Heading4"/>
      </w:pPr>
      <w:bookmarkStart w:id="308" w:name="_Toc21345428"/>
      <w:bookmarkStart w:id="309" w:name="_Toc29806277"/>
      <w:bookmarkStart w:id="310" w:name="_Toc37255810"/>
      <w:bookmarkStart w:id="311" w:name="_Toc37256151"/>
      <w:bookmarkStart w:id="312" w:name="_Toc45889988"/>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308"/>
      <w:bookmarkEnd w:id="309"/>
      <w:bookmarkEnd w:id="310"/>
      <w:bookmarkEnd w:id="311"/>
      <w:bookmarkEnd w:id="312"/>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313" w:name="_Toc21345429"/>
      <w:bookmarkStart w:id="314" w:name="_Toc29806278"/>
      <w:bookmarkStart w:id="315" w:name="_Toc37255811"/>
      <w:bookmarkStart w:id="316" w:name="_Toc37256152"/>
      <w:bookmarkStart w:id="317" w:name="_Toc45889989"/>
      <w:r w:rsidRPr="00DF6DD6">
        <w:t>5.5B.6.3</w:t>
      </w:r>
      <w:r w:rsidRPr="00DF6DD6">
        <w:tab/>
        <w:t xml:space="preserve">Inter-band EN-DC configurations </w:t>
      </w:r>
      <w:r w:rsidR="00C313E7" w:rsidRPr="00DF6DD6">
        <w:t xml:space="preserve">including FR1 and FR2 </w:t>
      </w:r>
      <w:r w:rsidRPr="00DF6DD6">
        <w:t>(four bands)</w:t>
      </w:r>
      <w:bookmarkEnd w:id="313"/>
      <w:bookmarkEnd w:id="314"/>
      <w:bookmarkEnd w:id="315"/>
      <w:bookmarkEnd w:id="316"/>
      <w:bookmarkEnd w:id="317"/>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318" w:name="_Toc21345430"/>
      <w:bookmarkStart w:id="319" w:name="_Toc29806279"/>
      <w:bookmarkStart w:id="320" w:name="_Toc37255812"/>
      <w:bookmarkStart w:id="321" w:name="_Toc37256153"/>
      <w:bookmarkStart w:id="322" w:name="_Toc45889990"/>
      <w:r w:rsidRPr="00DF6DD6">
        <w:t>5.5B.6.4</w:t>
      </w:r>
      <w:r w:rsidRPr="00DF6DD6">
        <w:tab/>
        <w:t xml:space="preserve">Inter-band EN-DC configurations </w:t>
      </w:r>
      <w:r w:rsidR="00C313E7" w:rsidRPr="00DF6DD6">
        <w:t xml:space="preserve">including FR1 and FR2 </w:t>
      </w:r>
      <w:r w:rsidRPr="00DF6DD6">
        <w:t>(five bands)</w:t>
      </w:r>
      <w:bookmarkEnd w:id="318"/>
      <w:bookmarkEnd w:id="319"/>
      <w:bookmarkEnd w:id="320"/>
      <w:bookmarkEnd w:id="321"/>
      <w:bookmarkEnd w:id="322"/>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323" w:name="_Toc21345431"/>
      <w:bookmarkStart w:id="324" w:name="_Toc29806280"/>
      <w:bookmarkStart w:id="325" w:name="_Toc37255813"/>
      <w:bookmarkStart w:id="326" w:name="_Toc37256154"/>
      <w:bookmarkStart w:id="327" w:name="_Toc45889991"/>
      <w:r w:rsidRPr="00DF6DD6">
        <w:t>5.5B.6.5</w:t>
      </w:r>
      <w:r w:rsidRPr="00DF6DD6">
        <w:tab/>
        <w:t xml:space="preserve">Inter-band EN-DC configurations </w:t>
      </w:r>
      <w:r w:rsidR="00C313E7" w:rsidRPr="00DF6DD6">
        <w:t xml:space="preserve">including FR1 and FR2 </w:t>
      </w:r>
      <w:r w:rsidRPr="00DF6DD6">
        <w:t>(six bands)</w:t>
      </w:r>
      <w:bookmarkEnd w:id="323"/>
      <w:bookmarkEnd w:id="324"/>
      <w:bookmarkEnd w:id="325"/>
      <w:bookmarkEnd w:id="326"/>
      <w:bookmarkEnd w:id="327"/>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328" w:name="_Toc21345432"/>
      <w:bookmarkStart w:id="329" w:name="_Toc29806281"/>
      <w:bookmarkStart w:id="330" w:name="_Toc37255814"/>
      <w:bookmarkStart w:id="331" w:name="_Toc37256155"/>
      <w:bookmarkStart w:id="332" w:name="_Toc45889992"/>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328"/>
      <w:bookmarkEnd w:id="329"/>
      <w:bookmarkEnd w:id="330"/>
      <w:bookmarkEnd w:id="331"/>
      <w:bookmarkEnd w:id="332"/>
    </w:p>
    <w:p w14:paraId="2FCE7A51" w14:textId="7B8CE510" w:rsidR="00B478E0" w:rsidRPr="00DF6DD6" w:rsidRDefault="00B478E0" w:rsidP="00F27CE0">
      <w:pPr>
        <w:pStyle w:val="Heading4"/>
      </w:pPr>
      <w:bookmarkStart w:id="333" w:name="_Toc21345433"/>
      <w:bookmarkStart w:id="334" w:name="_Toc29806282"/>
      <w:bookmarkStart w:id="335" w:name="_Toc37255815"/>
      <w:bookmarkStart w:id="336" w:name="_Toc37256156"/>
      <w:bookmarkStart w:id="337" w:name="_Toc45889993"/>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333"/>
      <w:bookmarkEnd w:id="334"/>
      <w:bookmarkEnd w:id="335"/>
      <w:bookmarkEnd w:id="336"/>
      <w:bookmarkEnd w:id="337"/>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338" w:name="_Toc21345434"/>
      <w:bookmarkStart w:id="339" w:name="_Toc29806283"/>
      <w:bookmarkStart w:id="340" w:name="_Toc37255816"/>
      <w:bookmarkStart w:id="341" w:name="_Toc37256157"/>
      <w:bookmarkStart w:id="342" w:name="_Toc45889994"/>
      <w:r w:rsidRPr="00DF6DD6">
        <w:t>6</w:t>
      </w:r>
      <w:r w:rsidRPr="00DF6DD6">
        <w:tab/>
        <w:t>Transmitter characteristics</w:t>
      </w:r>
      <w:bookmarkEnd w:id="338"/>
      <w:bookmarkEnd w:id="339"/>
      <w:bookmarkEnd w:id="340"/>
      <w:bookmarkEnd w:id="341"/>
      <w:bookmarkEnd w:id="342"/>
    </w:p>
    <w:p w14:paraId="60C319F5" w14:textId="77777777" w:rsidR="001310A1" w:rsidRPr="00DF6DD6" w:rsidRDefault="001310A1" w:rsidP="001310A1">
      <w:pPr>
        <w:pStyle w:val="Heading2"/>
      </w:pPr>
      <w:bookmarkStart w:id="343" w:name="_Toc21345435"/>
      <w:bookmarkStart w:id="344" w:name="_Toc29806284"/>
      <w:bookmarkStart w:id="345" w:name="_Toc37255817"/>
      <w:bookmarkStart w:id="346" w:name="_Toc37256158"/>
      <w:bookmarkStart w:id="347" w:name="_Toc45889995"/>
      <w:r w:rsidRPr="00DF6DD6">
        <w:t>6.1</w:t>
      </w:r>
      <w:r w:rsidRPr="00DF6DD6">
        <w:tab/>
        <w:t>General</w:t>
      </w:r>
      <w:bookmarkEnd w:id="343"/>
      <w:bookmarkEnd w:id="344"/>
      <w:bookmarkEnd w:id="345"/>
      <w:bookmarkEnd w:id="346"/>
      <w:bookmarkEnd w:id="347"/>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48" w:name="_Toc21345436"/>
      <w:bookmarkStart w:id="349" w:name="_Toc29806285"/>
      <w:bookmarkStart w:id="350" w:name="_Toc37255818"/>
      <w:bookmarkStart w:id="351" w:name="_Toc37256159"/>
      <w:bookmarkStart w:id="352" w:name="_Toc45889996"/>
      <w:r w:rsidRPr="00DF6DD6">
        <w:t>6.2</w:t>
      </w:r>
      <w:r w:rsidRPr="00DF6DD6">
        <w:tab/>
      </w:r>
      <w:r w:rsidR="00F7252C" w:rsidRPr="00DF6DD6">
        <w:t>Void</w:t>
      </w:r>
      <w:bookmarkEnd w:id="348"/>
      <w:bookmarkEnd w:id="349"/>
      <w:bookmarkEnd w:id="350"/>
      <w:bookmarkEnd w:id="351"/>
      <w:bookmarkEnd w:id="352"/>
    </w:p>
    <w:p w14:paraId="03CE75B3" w14:textId="77777777" w:rsidR="001310A1" w:rsidRPr="00DF6DD6" w:rsidRDefault="001310A1" w:rsidP="001310A1">
      <w:pPr>
        <w:pStyle w:val="Heading2"/>
      </w:pPr>
      <w:bookmarkStart w:id="353" w:name="_Toc21345437"/>
      <w:bookmarkStart w:id="354" w:name="_Toc29806286"/>
      <w:bookmarkStart w:id="355" w:name="_Toc37255819"/>
      <w:bookmarkStart w:id="356" w:name="_Toc37256160"/>
      <w:bookmarkStart w:id="357" w:name="_Toc45889997"/>
      <w:r w:rsidRPr="00DF6DD6">
        <w:t>6.2A</w:t>
      </w:r>
      <w:r w:rsidRPr="00DF6DD6">
        <w:tab/>
        <w:t>Transmitter power for CA</w:t>
      </w:r>
      <w:bookmarkEnd w:id="353"/>
      <w:bookmarkEnd w:id="354"/>
      <w:bookmarkEnd w:id="355"/>
      <w:bookmarkEnd w:id="356"/>
      <w:bookmarkEnd w:id="357"/>
    </w:p>
    <w:p w14:paraId="2285FEF7" w14:textId="77777777" w:rsidR="001310A1" w:rsidRPr="00DF6DD6" w:rsidRDefault="001310A1" w:rsidP="001310A1">
      <w:pPr>
        <w:pStyle w:val="Heading3"/>
      </w:pPr>
      <w:bookmarkStart w:id="358" w:name="_Toc21345438"/>
      <w:bookmarkStart w:id="359" w:name="_Toc29806287"/>
      <w:bookmarkStart w:id="360" w:name="_Toc37255820"/>
      <w:bookmarkStart w:id="361" w:name="_Toc37256161"/>
      <w:bookmarkStart w:id="362" w:name="_Toc45889998"/>
      <w:r w:rsidRPr="00DF6DD6">
        <w:t>6.2A.1</w:t>
      </w:r>
      <w:r w:rsidRPr="00DF6DD6">
        <w:tab/>
        <w:t>UE maximum output power for CA</w:t>
      </w:r>
      <w:bookmarkEnd w:id="358"/>
      <w:bookmarkEnd w:id="359"/>
      <w:bookmarkEnd w:id="360"/>
      <w:bookmarkEnd w:id="361"/>
      <w:bookmarkEnd w:id="362"/>
    </w:p>
    <w:p w14:paraId="09930048" w14:textId="77777777" w:rsidR="001310A1" w:rsidRPr="00DF6DD6" w:rsidRDefault="001310A1" w:rsidP="001310A1">
      <w:pPr>
        <w:pStyle w:val="Heading4"/>
      </w:pPr>
      <w:bookmarkStart w:id="363" w:name="_Toc21345439"/>
      <w:bookmarkStart w:id="364" w:name="_Toc29806288"/>
      <w:bookmarkStart w:id="365" w:name="_Toc37255821"/>
      <w:bookmarkStart w:id="366" w:name="_Toc37256162"/>
      <w:bookmarkStart w:id="367" w:name="_Toc45889999"/>
      <w:r w:rsidRPr="00DF6DD6">
        <w:t>6.2A.1.</w:t>
      </w:r>
      <w:r w:rsidRPr="00DF6DD6">
        <w:rPr>
          <w:rFonts w:hint="eastAsia"/>
        </w:rPr>
        <w:t>1</w:t>
      </w:r>
      <w:r w:rsidRPr="00DF6DD6">
        <w:tab/>
        <w:t>Inter-band CA between FR1 and FR2</w:t>
      </w:r>
      <w:bookmarkEnd w:id="363"/>
      <w:bookmarkEnd w:id="364"/>
      <w:bookmarkEnd w:id="365"/>
      <w:bookmarkEnd w:id="366"/>
      <w:bookmarkEnd w:id="367"/>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368" w:name="_Toc21345440"/>
      <w:bookmarkStart w:id="369" w:name="_Toc29806289"/>
      <w:bookmarkStart w:id="370" w:name="_Toc37255822"/>
      <w:bookmarkStart w:id="371" w:name="_Toc37256163"/>
      <w:bookmarkStart w:id="372" w:name="_Toc45890000"/>
      <w:r w:rsidRPr="00DF6DD6">
        <w:t>6.2A.2</w:t>
      </w:r>
      <w:r w:rsidRPr="00DF6DD6">
        <w:tab/>
        <w:t>UE maximum output power reduction for CA</w:t>
      </w:r>
      <w:bookmarkEnd w:id="368"/>
      <w:bookmarkEnd w:id="369"/>
      <w:bookmarkEnd w:id="370"/>
      <w:bookmarkEnd w:id="371"/>
      <w:bookmarkEnd w:id="372"/>
    </w:p>
    <w:p w14:paraId="1E0D806F" w14:textId="77777777" w:rsidR="001310A1" w:rsidRPr="00DF6DD6" w:rsidRDefault="001310A1" w:rsidP="001310A1">
      <w:pPr>
        <w:pStyle w:val="Heading4"/>
      </w:pPr>
      <w:bookmarkStart w:id="373" w:name="_Toc21345441"/>
      <w:bookmarkStart w:id="374" w:name="_Toc29806290"/>
      <w:bookmarkStart w:id="375" w:name="_Toc37255823"/>
      <w:bookmarkStart w:id="376" w:name="_Toc37256164"/>
      <w:bookmarkStart w:id="377" w:name="_Toc45890001"/>
      <w:r w:rsidRPr="00DF6DD6">
        <w:t>6.2A.2.1</w:t>
      </w:r>
      <w:r w:rsidRPr="00DF6DD6">
        <w:tab/>
        <w:t>Inter-band CA between FR1 and FR2</w:t>
      </w:r>
      <w:bookmarkEnd w:id="373"/>
      <w:bookmarkEnd w:id="374"/>
      <w:bookmarkEnd w:id="375"/>
      <w:bookmarkEnd w:id="376"/>
      <w:bookmarkEnd w:id="377"/>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378" w:name="_Toc21345442"/>
      <w:bookmarkStart w:id="379" w:name="_Toc29806291"/>
      <w:bookmarkStart w:id="380" w:name="_Toc37255824"/>
      <w:bookmarkStart w:id="381" w:name="_Toc37256165"/>
      <w:bookmarkStart w:id="382" w:name="_Toc45890002"/>
      <w:r w:rsidRPr="00DF6DD6">
        <w:t>6.2A.3</w:t>
      </w:r>
      <w:r w:rsidRPr="00DF6DD6">
        <w:tab/>
        <w:t>UE additional maximum output power reduction for CA</w:t>
      </w:r>
      <w:bookmarkEnd w:id="378"/>
      <w:bookmarkEnd w:id="379"/>
      <w:bookmarkEnd w:id="380"/>
      <w:bookmarkEnd w:id="381"/>
      <w:bookmarkEnd w:id="382"/>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383" w:name="_Toc21345443"/>
      <w:bookmarkStart w:id="384" w:name="_Toc29806292"/>
      <w:bookmarkStart w:id="385" w:name="_Toc37255825"/>
      <w:bookmarkStart w:id="386" w:name="_Toc37256166"/>
      <w:bookmarkStart w:id="387" w:name="_Toc45890003"/>
      <w:r w:rsidRPr="00DF6DD6">
        <w:t>6.2A.4</w:t>
      </w:r>
      <w:r w:rsidRPr="00DF6DD6">
        <w:tab/>
        <w:t>Configured output power for CA</w:t>
      </w:r>
      <w:bookmarkEnd w:id="383"/>
      <w:bookmarkEnd w:id="384"/>
      <w:bookmarkEnd w:id="385"/>
      <w:bookmarkEnd w:id="386"/>
      <w:bookmarkEnd w:id="387"/>
    </w:p>
    <w:p w14:paraId="140A9F59" w14:textId="77777777" w:rsidR="001310A1" w:rsidRPr="00DF6DD6" w:rsidRDefault="001310A1" w:rsidP="001310A1">
      <w:pPr>
        <w:pStyle w:val="Heading4"/>
      </w:pPr>
      <w:bookmarkStart w:id="388" w:name="_Toc21345444"/>
      <w:bookmarkStart w:id="389" w:name="_Toc29806293"/>
      <w:bookmarkStart w:id="390" w:name="_Toc37255826"/>
      <w:bookmarkStart w:id="391" w:name="_Toc37256167"/>
      <w:bookmarkStart w:id="392" w:name="_Toc45890004"/>
      <w:r w:rsidRPr="00DF6DD6">
        <w:t>6.2A.4.1</w:t>
      </w:r>
      <w:r w:rsidRPr="00DF6DD6">
        <w:tab/>
        <w:t>Configured output power level</w:t>
      </w:r>
      <w:bookmarkEnd w:id="388"/>
      <w:bookmarkEnd w:id="389"/>
      <w:bookmarkEnd w:id="390"/>
      <w:bookmarkEnd w:id="391"/>
      <w:bookmarkEnd w:id="392"/>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393" w:name="_Toc21345445"/>
      <w:bookmarkStart w:id="394" w:name="_Toc29806294"/>
      <w:bookmarkStart w:id="395" w:name="_Toc37255827"/>
      <w:bookmarkStart w:id="396" w:name="_Toc37256168"/>
      <w:bookmarkStart w:id="397" w:name="_Toc45890005"/>
      <w:r w:rsidRPr="00DF6DD6">
        <w:t>6.2A.4.2</w:t>
      </w:r>
      <w:r w:rsidRPr="00DF6DD6">
        <w:tab/>
        <w:t>ΔT</w:t>
      </w:r>
      <w:r w:rsidRPr="00DF6DD6">
        <w:rPr>
          <w:vertAlign w:val="subscript"/>
        </w:rPr>
        <w:t>IB,c</w:t>
      </w:r>
      <w:r w:rsidRPr="00DF6DD6">
        <w:t xml:space="preserve"> for CA</w:t>
      </w:r>
      <w:bookmarkEnd w:id="393"/>
      <w:bookmarkEnd w:id="394"/>
      <w:bookmarkEnd w:id="395"/>
      <w:bookmarkEnd w:id="396"/>
      <w:bookmarkEnd w:id="397"/>
    </w:p>
    <w:p w14:paraId="00D262F2" w14:textId="77777777" w:rsidR="001310A1" w:rsidRPr="00DF6DD6" w:rsidRDefault="001310A1" w:rsidP="001310A1">
      <w:pPr>
        <w:pStyle w:val="Heading5"/>
      </w:pPr>
      <w:bookmarkStart w:id="398" w:name="_Toc21345446"/>
      <w:bookmarkStart w:id="399" w:name="_Toc29806295"/>
      <w:bookmarkStart w:id="400" w:name="_Toc37255828"/>
      <w:bookmarkStart w:id="401" w:name="_Toc37256169"/>
      <w:bookmarkStart w:id="402" w:name="_Toc45890006"/>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398"/>
      <w:bookmarkEnd w:id="399"/>
      <w:bookmarkEnd w:id="400"/>
      <w:bookmarkEnd w:id="401"/>
      <w:bookmarkEnd w:id="402"/>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403" w:name="_Toc21345447"/>
      <w:bookmarkStart w:id="404" w:name="_Toc29806296"/>
      <w:bookmarkStart w:id="405" w:name="_Toc37255829"/>
      <w:bookmarkStart w:id="406" w:name="_Toc37256170"/>
      <w:bookmarkStart w:id="407" w:name="_Toc45890007"/>
      <w:r w:rsidRPr="00DF6DD6">
        <w:t>6.2B</w:t>
      </w:r>
      <w:r w:rsidRPr="00DF6DD6">
        <w:tab/>
        <w:t>Transmitter power for DC</w:t>
      </w:r>
      <w:bookmarkEnd w:id="403"/>
      <w:bookmarkEnd w:id="404"/>
      <w:bookmarkEnd w:id="405"/>
      <w:bookmarkEnd w:id="406"/>
      <w:bookmarkEnd w:id="407"/>
    </w:p>
    <w:p w14:paraId="6D92A7A3" w14:textId="06094F47" w:rsidR="001310A1" w:rsidRPr="00DF6DD6" w:rsidRDefault="001310A1" w:rsidP="001310A1">
      <w:pPr>
        <w:pStyle w:val="Heading3"/>
      </w:pPr>
      <w:bookmarkStart w:id="408" w:name="_Toc21345448"/>
      <w:bookmarkStart w:id="409" w:name="_Toc29806297"/>
      <w:bookmarkStart w:id="410" w:name="_Toc37255830"/>
      <w:bookmarkStart w:id="411" w:name="_Toc37256171"/>
      <w:bookmarkStart w:id="412" w:name="_Toc45890008"/>
      <w:r w:rsidRPr="00DF6DD6">
        <w:t>6.2B.1</w:t>
      </w:r>
      <w:r w:rsidRPr="00DF6DD6">
        <w:tab/>
        <w:t>UE maximum output power for DC</w:t>
      </w:r>
      <w:bookmarkEnd w:id="408"/>
      <w:bookmarkEnd w:id="409"/>
      <w:bookmarkEnd w:id="410"/>
      <w:bookmarkEnd w:id="411"/>
      <w:bookmarkEnd w:id="412"/>
    </w:p>
    <w:p w14:paraId="2E361220" w14:textId="77777777" w:rsidR="001310A1" w:rsidRPr="00DF6DD6" w:rsidRDefault="001310A1" w:rsidP="001310A1">
      <w:pPr>
        <w:pStyle w:val="Heading4"/>
      </w:pPr>
      <w:bookmarkStart w:id="413" w:name="_Toc21345449"/>
      <w:bookmarkStart w:id="414" w:name="_Toc29806298"/>
      <w:bookmarkStart w:id="415" w:name="_Toc37255831"/>
      <w:bookmarkStart w:id="416" w:name="_Toc37256172"/>
      <w:bookmarkStart w:id="417" w:name="_Toc45890009"/>
      <w:r w:rsidRPr="00DF6DD6">
        <w:t>6.2B.1.1</w:t>
      </w:r>
      <w:r w:rsidRPr="00DF6DD6">
        <w:tab/>
        <w:t>Intra-band contiguous EN-DC</w:t>
      </w:r>
      <w:bookmarkEnd w:id="413"/>
      <w:bookmarkEnd w:id="414"/>
      <w:bookmarkEnd w:id="415"/>
      <w:bookmarkEnd w:id="416"/>
      <w:bookmarkEnd w:id="417"/>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418" w:name="_Toc21345450"/>
      <w:bookmarkStart w:id="419" w:name="_Toc29806299"/>
      <w:bookmarkStart w:id="420" w:name="_Toc37255832"/>
      <w:bookmarkStart w:id="421" w:name="_Toc37256173"/>
      <w:bookmarkStart w:id="422" w:name="_Toc45890010"/>
      <w:r w:rsidRPr="00DF6DD6">
        <w:t>6.2B.1.2</w:t>
      </w:r>
      <w:r w:rsidRPr="00DF6DD6">
        <w:tab/>
        <w:t>Intra-band non-contiguous EN-DC</w:t>
      </w:r>
      <w:bookmarkEnd w:id="418"/>
      <w:bookmarkEnd w:id="419"/>
      <w:bookmarkEnd w:id="420"/>
      <w:bookmarkEnd w:id="421"/>
      <w:bookmarkEnd w:id="422"/>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423" w:name="_Toc21345451"/>
      <w:bookmarkStart w:id="424" w:name="_Toc29806300"/>
      <w:bookmarkStart w:id="425" w:name="_Toc37255833"/>
      <w:bookmarkStart w:id="426" w:name="_Toc37256174"/>
      <w:bookmarkStart w:id="427" w:name="_Toc45890011"/>
      <w:r w:rsidRPr="00DF6DD6">
        <w:t>6.2B.1.3</w:t>
      </w:r>
      <w:r w:rsidRPr="00DF6DD6">
        <w:tab/>
        <w:t>Inter-band EN-DC within FR1</w:t>
      </w:r>
      <w:bookmarkEnd w:id="423"/>
      <w:bookmarkEnd w:id="424"/>
      <w:bookmarkEnd w:id="425"/>
      <w:bookmarkEnd w:id="426"/>
      <w:bookmarkEnd w:id="427"/>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428" w:name="_Toc21345452"/>
      <w:bookmarkStart w:id="429" w:name="_Toc29806301"/>
      <w:bookmarkStart w:id="430" w:name="_Toc37255834"/>
      <w:bookmarkStart w:id="431" w:name="_Toc37256175"/>
      <w:bookmarkStart w:id="432" w:name="_Toc45890012"/>
      <w:r w:rsidRPr="00DF6DD6">
        <w:t>6.2B.1.3a</w:t>
      </w:r>
      <w:r w:rsidRPr="00DF6DD6">
        <w:tab/>
        <w:t>Inter-band NE-DC within FR1</w:t>
      </w:r>
      <w:bookmarkEnd w:id="428"/>
      <w:bookmarkEnd w:id="429"/>
      <w:bookmarkEnd w:id="430"/>
      <w:bookmarkEnd w:id="431"/>
      <w:bookmarkEnd w:id="432"/>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433" w:name="_Toc21345453"/>
      <w:bookmarkStart w:id="434" w:name="_Toc29806302"/>
      <w:bookmarkStart w:id="435" w:name="_Toc37255835"/>
      <w:bookmarkStart w:id="436" w:name="_Toc37256176"/>
      <w:bookmarkStart w:id="437" w:name="_Toc45890013"/>
      <w:r w:rsidRPr="00DF6DD6">
        <w:rPr>
          <w:lang w:val="en-US"/>
        </w:rPr>
        <w:t>6.2B.1.4</w:t>
      </w:r>
      <w:r w:rsidRPr="00DF6DD6">
        <w:rPr>
          <w:lang w:val="en-US"/>
        </w:rPr>
        <w:tab/>
        <w:t>Inter-band EN-DC including FR2</w:t>
      </w:r>
      <w:bookmarkEnd w:id="433"/>
      <w:bookmarkEnd w:id="434"/>
      <w:bookmarkEnd w:id="435"/>
      <w:bookmarkEnd w:id="436"/>
      <w:bookmarkEnd w:id="437"/>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438" w:name="_Toc21345454"/>
      <w:bookmarkStart w:id="439" w:name="_Toc29806303"/>
      <w:bookmarkStart w:id="440" w:name="_Toc37255836"/>
      <w:bookmarkStart w:id="441" w:name="_Toc37256177"/>
      <w:bookmarkStart w:id="442" w:name="_Toc45890014"/>
      <w:r w:rsidRPr="00DF6DD6">
        <w:rPr>
          <w:lang w:val="en-US"/>
        </w:rPr>
        <w:t>6.2B.1.5</w:t>
      </w:r>
      <w:r w:rsidRPr="00DF6DD6">
        <w:rPr>
          <w:lang w:val="en-US"/>
        </w:rPr>
        <w:tab/>
        <w:t>Inter-band EN-DC including both FR1 and FR2</w:t>
      </w:r>
      <w:bookmarkEnd w:id="438"/>
      <w:bookmarkEnd w:id="439"/>
      <w:bookmarkEnd w:id="440"/>
      <w:bookmarkEnd w:id="441"/>
      <w:bookmarkEnd w:id="442"/>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443" w:name="_Toc21345455"/>
      <w:bookmarkStart w:id="444" w:name="_Toc29806304"/>
      <w:bookmarkStart w:id="445" w:name="_Toc37255837"/>
      <w:bookmarkStart w:id="446" w:name="_Toc37256178"/>
      <w:bookmarkStart w:id="447" w:name="_Toc45890015"/>
      <w:r w:rsidRPr="00DF6DD6">
        <w:t>6.2B.2</w:t>
      </w:r>
      <w:r w:rsidRPr="00DF6DD6">
        <w:tab/>
        <w:t xml:space="preserve">UE maximum output power reduction </w:t>
      </w:r>
      <w:r w:rsidR="00422BAC" w:rsidRPr="00DF6DD6">
        <w:t xml:space="preserve">for </w:t>
      </w:r>
      <w:r w:rsidRPr="00DF6DD6">
        <w:t>DC</w:t>
      </w:r>
      <w:bookmarkEnd w:id="443"/>
      <w:bookmarkEnd w:id="444"/>
      <w:bookmarkEnd w:id="445"/>
      <w:bookmarkEnd w:id="446"/>
      <w:bookmarkEnd w:id="447"/>
    </w:p>
    <w:p w14:paraId="53E161EC" w14:textId="77777777" w:rsidR="00867B93" w:rsidRPr="00DF6DD6" w:rsidRDefault="00867B93" w:rsidP="00EA1C6C">
      <w:pPr>
        <w:pStyle w:val="Heading4"/>
      </w:pPr>
      <w:bookmarkStart w:id="448" w:name="_Toc21345456"/>
      <w:bookmarkStart w:id="449" w:name="_Toc29806305"/>
      <w:bookmarkStart w:id="450" w:name="_Toc37255838"/>
      <w:bookmarkStart w:id="451" w:name="_Toc37256179"/>
      <w:bookmarkStart w:id="452" w:name="_Toc45890016"/>
      <w:r w:rsidRPr="00DF6DD6">
        <w:t>6.2B.2.0</w:t>
      </w:r>
      <w:r w:rsidRPr="00DF6DD6">
        <w:tab/>
        <w:t>General</w:t>
      </w:r>
      <w:bookmarkEnd w:id="448"/>
      <w:bookmarkEnd w:id="449"/>
      <w:bookmarkEnd w:id="450"/>
      <w:bookmarkEnd w:id="451"/>
      <w:bookmarkEnd w:id="452"/>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453" w:name="_Toc21345457"/>
      <w:bookmarkStart w:id="454" w:name="_Toc29806306"/>
      <w:bookmarkStart w:id="455" w:name="_Toc37255839"/>
      <w:bookmarkStart w:id="456" w:name="_Toc37256180"/>
      <w:bookmarkStart w:id="457" w:name="_Toc45890017"/>
      <w:r w:rsidRPr="00DF6DD6">
        <w:t>6.2B.2.1</w:t>
      </w:r>
      <w:r w:rsidRPr="00DF6DD6">
        <w:tab/>
        <w:t>Intra-band contiguous EN-DC</w:t>
      </w:r>
      <w:bookmarkEnd w:id="453"/>
      <w:bookmarkEnd w:id="454"/>
      <w:bookmarkEnd w:id="455"/>
      <w:bookmarkEnd w:id="456"/>
      <w:bookmarkEnd w:id="457"/>
    </w:p>
    <w:p w14:paraId="382CBCC4" w14:textId="77777777" w:rsidR="00867B93" w:rsidRPr="00DF6DD6" w:rsidRDefault="00867B93" w:rsidP="00867B93">
      <w:pPr>
        <w:pStyle w:val="Heading5"/>
      </w:pPr>
      <w:bookmarkStart w:id="458" w:name="_Toc21345458"/>
      <w:bookmarkStart w:id="459" w:name="_Toc29806307"/>
      <w:bookmarkStart w:id="460" w:name="_Toc37255840"/>
      <w:bookmarkStart w:id="461" w:name="_Toc37256181"/>
      <w:bookmarkStart w:id="462" w:name="_Toc45890018"/>
      <w:r w:rsidRPr="00DF6DD6">
        <w:t>6.2B.2.1.1</w:t>
      </w:r>
      <w:r w:rsidRPr="00DF6DD6">
        <w:tab/>
        <w:t>General</w:t>
      </w:r>
      <w:bookmarkEnd w:id="458"/>
      <w:bookmarkEnd w:id="459"/>
      <w:bookmarkEnd w:id="460"/>
      <w:bookmarkEnd w:id="461"/>
      <w:bookmarkEnd w:id="462"/>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463" w:name="_Toc21345459"/>
      <w:bookmarkStart w:id="464" w:name="_Toc29806308"/>
      <w:bookmarkStart w:id="465" w:name="_Toc37255841"/>
      <w:bookmarkStart w:id="466" w:name="_Toc37256182"/>
      <w:bookmarkStart w:id="467" w:name="_Toc45890019"/>
      <w:r w:rsidRPr="00DF6DD6">
        <w:t>6.2B.2.1.2</w:t>
      </w:r>
      <w:r w:rsidRPr="00DF6DD6">
        <w:tab/>
        <w:t>MPR for power class 3 and power class 2</w:t>
      </w:r>
      <w:bookmarkEnd w:id="463"/>
      <w:bookmarkEnd w:id="464"/>
      <w:bookmarkEnd w:id="465"/>
      <w:bookmarkEnd w:id="466"/>
      <w:bookmarkEnd w:id="467"/>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43F3DB1C" w:rsidR="00F109C4" w:rsidRPr="0070079D" w:rsidRDefault="00F109C4" w:rsidP="00F109C4">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3F1DA367" w14:textId="3F5D9D13" w:rsidR="00F109C4" w:rsidRPr="0070079D" w:rsidRDefault="00F109C4" w:rsidP="00F109C4">
      <w:pPr>
        <w:ind w:firstLine="3261"/>
      </w:pPr>
      <w:r w:rsidRPr="0070079D">
        <w:tab/>
      </w:r>
      <w:r w:rsidRPr="0070079D">
        <w:tab/>
      </w:r>
      <w:r w:rsidRPr="0070079D">
        <w:tab/>
        <w:t>10</w:t>
      </w:r>
      <w:r w:rsidRPr="0070079D">
        <w:tab/>
        <w:t>;</w:t>
      </w:r>
      <w:r w:rsidRPr="0070079D">
        <w:tab/>
        <w:t xml:space="preserve"> 0.5 ≤ B &lt; 1.0</w:t>
      </w:r>
    </w:p>
    <w:p w14:paraId="6F1276F7" w14:textId="431FCBCD" w:rsidR="00F109C4" w:rsidRPr="0070079D" w:rsidRDefault="00F109C4" w:rsidP="00F109C4">
      <w:pPr>
        <w:ind w:firstLine="3261"/>
      </w:pPr>
      <w:r w:rsidRPr="0070079D">
        <w:tab/>
      </w:r>
      <w:r w:rsidRPr="0070079D">
        <w:tab/>
      </w:r>
      <w:r w:rsidRPr="0070079D">
        <w:tab/>
        <w:t>8</w:t>
      </w:r>
      <w:r w:rsidRPr="0070079D">
        <w:tab/>
        <w:t xml:space="preserve">; </w:t>
      </w:r>
      <w:r w:rsidRPr="0070079D">
        <w:tab/>
        <w:t>1.0 ≤ B &lt; 2.0</w:t>
      </w:r>
    </w:p>
    <w:p w14:paraId="326AC5B0" w14:textId="139679ED" w:rsidR="00F109C4" w:rsidRPr="0070079D" w:rsidRDefault="00F109C4" w:rsidP="00F109C4">
      <w:pPr>
        <w:ind w:firstLine="3261"/>
      </w:pPr>
      <w:r w:rsidRPr="0070079D">
        <w:tab/>
      </w:r>
      <w:r w:rsidRPr="0070079D">
        <w:tab/>
      </w:r>
      <w:r w:rsidRPr="0070079D">
        <w:tab/>
        <w:t>6</w:t>
      </w:r>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468" w:name="_Toc21345460"/>
      <w:bookmarkStart w:id="469" w:name="_Toc29806309"/>
      <w:bookmarkStart w:id="470" w:name="_Toc37255842"/>
      <w:bookmarkStart w:id="471" w:name="_Toc37256183"/>
      <w:bookmarkStart w:id="472" w:name="_Toc45890020"/>
      <w:r w:rsidRPr="00DF6DD6">
        <w:t>6.2B.2.2</w:t>
      </w:r>
      <w:r w:rsidRPr="00DF6DD6">
        <w:tab/>
        <w:t>Intra-band non-contiguous EN-DC</w:t>
      </w:r>
      <w:bookmarkEnd w:id="468"/>
      <w:bookmarkEnd w:id="469"/>
      <w:bookmarkEnd w:id="470"/>
      <w:bookmarkEnd w:id="471"/>
      <w:bookmarkEnd w:id="472"/>
    </w:p>
    <w:p w14:paraId="399BA332" w14:textId="77777777" w:rsidR="00867B93" w:rsidRPr="00DF6DD6" w:rsidRDefault="00867B93" w:rsidP="00867B93">
      <w:pPr>
        <w:pStyle w:val="Heading5"/>
      </w:pPr>
      <w:bookmarkStart w:id="473" w:name="_Toc21345461"/>
      <w:bookmarkStart w:id="474" w:name="_Toc29806310"/>
      <w:bookmarkStart w:id="475" w:name="_Toc37255843"/>
      <w:bookmarkStart w:id="476" w:name="_Toc37256184"/>
      <w:bookmarkStart w:id="477" w:name="_Toc45890021"/>
      <w:r w:rsidRPr="00DF6DD6">
        <w:t>6.2B.2.2.1</w:t>
      </w:r>
      <w:r w:rsidRPr="00DF6DD6">
        <w:tab/>
        <w:t>General</w:t>
      </w:r>
      <w:bookmarkEnd w:id="473"/>
      <w:bookmarkEnd w:id="474"/>
      <w:bookmarkEnd w:id="475"/>
      <w:bookmarkEnd w:id="476"/>
      <w:bookmarkEnd w:id="477"/>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78" w:name="_Toc21345462"/>
      <w:bookmarkStart w:id="479" w:name="_Toc29806311"/>
      <w:bookmarkStart w:id="480" w:name="_Toc37255844"/>
      <w:bookmarkStart w:id="481" w:name="_Toc37256185"/>
      <w:bookmarkStart w:id="482" w:name="_Toc45890022"/>
      <w:r w:rsidRPr="00DF6DD6">
        <w:t>6.2B.2.2.2</w:t>
      </w:r>
      <w:r w:rsidRPr="00DF6DD6">
        <w:tab/>
        <w:t>MPR for power class 3 and power class 2</w:t>
      </w:r>
      <w:bookmarkEnd w:id="478"/>
      <w:bookmarkEnd w:id="479"/>
      <w:bookmarkEnd w:id="480"/>
      <w:bookmarkEnd w:id="481"/>
      <w:bookmarkEnd w:id="482"/>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105B55A8" w:rsidR="00680F50" w:rsidRPr="0070079D" w:rsidRDefault="00680F50" w:rsidP="00680F50">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405CB82F" w14:textId="4803C51D" w:rsidR="00680F50" w:rsidRPr="0070079D" w:rsidRDefault="00680F50" w:rsidP="00680F50">
      <w:pPr>
        <w:ind w:firstLine="3261"/>
      </w:pPr>
      <w:r w:rsidRPr="0070079D">
        <w:tab/>
      </w:r>
      <w:r w:rsidRPr="0070079D">
        <w:tab/>
      </w:r>
      <w:r w:rsidRPr="0070079D">
        <w:tab/>
        <w:t>17</w:t>
      </w:r>
      <w:r w:rsidRPr="0070079D">
        <w:tab/>
        <w:t xml:space="preserve">; </w:t>
      </w:r>
      <w:r w:rsidRPr="0070079D">
        <w:tab/>
        <w:t>1.0 ≤ B &lt; 2.0</w:t>
      </w:r>
    </w:p>
    <w:p w14:paraId="4012AE3A" w14:textId="4C412AA4" w:rsidR="00680F50" w:rsidRPr="0070079D" w:rsidRDefault="00680F50" w:rsidP="00680F50">
      <w:pPr>
        <w:ind w:firstLine="3261"/>
      </w:pPr>
      <w:r w:rsidRPr="0070079D">
        <w:tab/>
      </w:r>
      <w:r w:rsidRPr="0070079D">
        <w:tab/>
      </w:r>
      <w:r w:rsidRPr="0070079D">
        <w:tab/>
        <w:t>16</w:t>
      </w:r>
      <w:r w:rsidRPr="0070079D">
        <w:tab/>
        <w:t xml:space="preserve">; </w:t>
      </w:r>
      <w:r w:rsidRPr="0070079D">
        <w:tab/>
        <w:t>2.0 ≤ B &lt; 5.0</w:t>
      </w:r>
    </w:p>
    <w:p w14:paraId="27B2C808" w14:textId="586B3DE5" w:rsidR="00680F50" w:rsidRPr="0070079D" w:rsidRDefault="00680F50" w:rsidP="00680F50">
      <w:pPr>
        <w:ind w:firstLine="3261"/>
      </w:pPr>
      <w:r w:rsidRPr="0070079D">
        <w:tab/>
      </w:r>
      <w:r w:rsidRPr="0070079D">
        <w:tab/>
      </w:r>
      <w:r w:rsidRPr="0070079D">
        <w:tab/>
        <w:t>15</w:t>
      </w:r>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83" w:name="_Toc21345463"/>
      <w:bookmarkStart w:id="484" w:name="_Toc29806312"/>
      <w:bookmarkStart w:id="485" w:name="_Toc37255845"/>
      <w:bookmarkStart w:id="486" w:name="_Toc37256186"/>
      <w:bookmarkStart w:id="487" w:name="_Toc45890023"/>
      <w:r w:rsidRPr="00DF6DD6">
        <w:t>6.2B.2.3</w:t>
      </w:r>
      <w:r w:rsidRPr="00DF6DD6">
        <w:tab/>
        <w:t>Inter-band EN-DC within FR1</w:t>
      </w:r>
      <w:bookmarkEnd w:id="483"/>
      <w:bookmarkEnd w:id="484"/>
      <w:bookmarkEnd w:id="485"/>
      <w:bookmarkEnd w:id="486"/>
      <w:bookmarkEnd w:id="487"/>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88" w:name="_Toc21345464"/>
      <w:bookmarkStart w:id="489" w:name="_Toc29806313"/>
      <w:bookmarkStart w:id="490" w:name="_Toc37255846"/>
      <w:bookmarkStart w:id="491" w:name="_Toc37256187"/>
      <w:bookmarkStart w:id="492" w:name="_Toc45890024"/>
      <w:r w:rsidRPr="00DF6DD6">
        <w:t>6.2B.2.3a</w:t>
      </w:r>
      <w:r w:rsidRPr="00DF6DD6">
        <w:tab/>
        <w:t xml:space="preserve">Inter-band </w:t>
      </w:r>
      <w:r w:rsidR="00F56FBA" w:rsidRPr="00DF6DD6">
        <w:t>NE</w:t>
      </w:r>
      <w:r w:rsidRPr="00DF6DD6">
        <w:t>-DC within FR1</w:t>
      </w:r>
      <w:bookmarkEnd w:id="488"/>
      <w:bookmarkEnd w:id="489"/>
      <w:bookmarkEnd w:id="490"/>
      <w:bookmarkEnd w:id="491"/>
      <w:bookmarkEnd w:id="492"/>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93" w:name="_Toc21345465"/>
      <w:bookmarkStart w:id="494" w:name="_Toc29806314"/>
      <w:bookmarkStart w:id="495" w:name="_Toc37255847"/>
      <w:bookmarkStart w:id="496" w:name="_Toc37256188"/>
      <w:bookmarkStart w:id="497" w:name="_Toc45890025"/>
      <w:r w:rsidRPr="00DF6DD6">
        <w:t>6.2B.2.4</w:t>
      </w:r>
      <w:r w:rsidRPr="00DF6DD6">
        <w:tab/>
        <w:t>Inter-band EN-DC including FR2</w:t>
      </w:r>
      <w:bookmarkEnd w:id="493"/>
      <w:bookmarkEnd w:id="494"/>
      <w:bookmarkEnd w:id="495"/>
      <w:bookmarkEnd w:id="496"/>
      <w:bookmarkEnd w:id="497"/>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98" w:name="_Toc21345466"/>
      <w:bookmarkStart w:id="499" w:name="_Toc29806315"/>
      <w:bookmarkStart w:id="500" w:name="_Toc37255848"/>
      <w:bookmarkStart w:id="501" w:name="_Toc37256189"/>
      <w:bookmarkStart w:id="502" w:name="_Toc45890026"/>
      <w:r w:rsidRPr="00DF6DD6">
        <w:t>6.2B.2.5</w:t>
      </w:r>
      <w:r w:rsidRPr="00DF6DD6">
        <w:tab/>
        <w:t>Inter-band EN-DC including both FR1 and FR2</w:t>
      </w:r>
      <w:bookmarkEnd w:id="498"/>
      <w:bookmarkEnd w:id="499"/>
      <w:bookmarkEnd w:id="500"/>
      <w:bookmarkEnd w:id="501"/>
      <w:bookmarkEnd w:id="502"/>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503" w:name="_Toc21345467"/>
      <w:bookmarkStart w:id="504" w:name="_Toc29806316"/>
      <w:bookmarkStart w:id="505" w:name="_Toc37255849"/>
      <w:bookmarkStart w:id="506" w:name="_Toc37256190"/>
      <w:bookmarkStart w:id="507" w:name="_Toc45890027"/>
      <w:r w:rsidRPr="00DF6DD6">
        <w:t>6.2B.3</w:t>
      </w:r>
      <w:r w:rsidRPr="00DF6DD6">
        <w:tab/>
        <w:t>UE additional maximum output power reduction for EN-DC</w:t>
      </w:r>
      <w:bookmarkEnd w:id="503"/>
      <w:bookmarkEnd w:id="504"/>
      <w:bookmarkEnd w:id="505"/>
      <w:bookmarkEnd w:id="506"/>
      <w:bookmarkEnd w:id="507"/>
    </w:p>
    <w:p w14:paraId="32643451" w14:textId="77777777" w:rsidR="001310A1" w:rsidRPr="00DF6DD6" w:rsidRDefault="001310A1" w:rsidP="001310A1">
      <w:pPr>
        <w:pStyle w:val="Heading4"/>
      </w:pPr>
      <w:bookmarkStart w:id="508" w:name="_Toc21345468"/>
      <w:bookmarkStart w:id="509" w:name="_Toc29806317"/>
      <w:bookmarkStart w:id="510" w:name="_Toc37255850"/>
      <w:bookmarkStart w:id="511" w:name="_Toc37256191"/>
      <w:bookmarkStart w:id="512" w:name="_Toc45890028"/>
      <w:r w:rsidRPr="00DF6DD6">
        <w:t>6.2B.3.1</w:t>
      </w:r>
      <w:r w:rsidRPr="00DF6DD6">
        <w:tab/>
        <w:t>Intra-band contiguous EN-DC</w:t>
      </w:r>
      <w:bookmarkEnd w:id="508"/>
      <w:bookmarkEnd w:id="509"/>
      <w:bookmarkEnd w:id="510"/>
      <w:bookmarkEnd w:id="511"/>
      <w:bookmarkEnd w:id="512"/>
    </w:p>
    <w:p w14:paraId="4937E65C" w14:textId="77777777" w:rsidR="0007562D" w:rsidRPr="00DF6DD6" w:rsidRDefault="0007562D" w:rsidP="0007562D">
      <w:pPr>
        <w:pStyle w:val="Heading5"/>
      </w:pPr>
      <w:bookmarkStart w:id="513" w:name="_Toc21345469"/>
      <w:bookmarkStart w:id="514" w:name="_Toc29806318"/>
      <w:bookmarkStart w:id="515" w:name="_Toc37255851"/>
      <w:bookmarkStart w:id="516" w:name="_Toc37256192"/>
      <w:bookmarkStart w:id="517" w:name="_Toc45890029"/>
      <w:r w:rsidRPr="00DF6DD6">
        <w:t>6.2B.3.1.0</w:t>
      </w:r>
      <w:r w:rsidRPr="00DF6DD6">
        <w:tab/>
        <w:t>General</w:t>
      </w:r>
      <w:bookmarkEnd w:id="513"/>
      <w:bookmarkEnd w:id="514"/>
      <w:bookmarkEnd w:id="515"/>
      <w:bookmarkEnd w:id="516"/>
      <w:bookmarkEnd w:id="517"/>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18" w:name="_Toc21345470"/>
      <w:bookmarkStart w:id="519" w:name="_Toc29806319"/>
      <w:bookmarkStart w:id="520" w:name="_Toc37255852"/>
      <w:bookmarkStart w:id="521" w:name="_Toc37256193"/>
      <w:bookmarkStart w:id="522" w:name="_Toc45890030"/>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18"/>
      <w:bookmarkEnd w:id="519"/>
      <w:bookmarkEnd w:id="520"/>
      <w:bookmarkEnd w:id="521"/>
      <w:bookmarkEnd w:id="522"/>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3E20C3"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3E20C3"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3E20C3"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3E20C3"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3E20C3"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3E20C3"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23" w:name="_Toc21345471"/>
      <w:bookmarkStart w:id="524" w:name="_Toc29806320"/>
      <w:bookmarkStart w:id="525" w:name="_Toc37255853"/>
      <w:bookmarkStart w:id="526" w:name="_Toc37256194"/>
      <w:bookmarkStart w:id="527" w:name="_Toc45890031"/>
      <w:r w:rsidRPr="00DF6DD6">
        <w:t>6.2B.3.1.2</w:t>
      </w:r>
      <w:r w:rsidRPr="00DF6DD6">
        <w:tab/>
        <w:t>A-MPR for NS_04</w:t>
      </w:r>
      <w:bookmarkEnd w:id="523"/>
      <w:bookmarkEnd w:id="524"/>
      <w:bookmarkEnd w:id="525"/>
      <w:bookmarkEnd w:id="526"/>
      <w:bookmarkEnd w:id="527"/>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528" w:name="_Toc21345472"/>
      <w:bookmarkStart w:id="529" w:name="_Toc29806321"/>
      <w:bookmarkStart w:id="530" w:name="_Toc37255854"/>
      <w:bookmarkStart w:id="531" w:name="_Toc37256195"/>
      <w:bookmarkStart w:id="532" w:name="_Toc45890032"/>
      <w:r w:rsidRPr="00DF6DD6">
        <w:t>6.2B.3.2</w:t>
      </w:r>
      <w:r w:rsidRPr="00DF6DD6">
        <w:tab/>
        <w:t>Intra-band non-contiguous EN-DC</w:t>
      </w:r>
      <w:bookmarkEnd w:id="528"/>
      <w:bookmarkEnd w:id="529"/>
      <w:bookmarkEnd w:id="530"/>
      <w:bookmarkEnd w:id="531"/>
      <w:bookmarkEnd w:id="532"/>
    </w:p>
    <w:p w14:paraId="605BEA02" w14:textId="77777777" w:rsidR="00284128" w:rsidRPr="00DF6DD6" w:rsidRDefault="00284128" w:rsidP="00284128">
      <w:pPr>
        <w:pStyle w:val="Heading5"/>
      </w:pPr>
      <w:bookmarkStart w:id="533" w:name="_Toc21345473"/>
      <w:bookmarkStart w:id="534" w:name="_Toc29806322"/>
      <w:bookmarkStart w:id="535" w:name="_Toc37255855"/>
      <w:bookmarkStart w:id="536" w:name="_Toc37256196"/>
      <w:bookmarkStart w:id="537" w:name="_Toc45890033"/>
      <w:r w:rsidRPr="00DF6DD6">
        <w:t>6.2B.3.2.0</w:t>
      </w:r>
      <w:r w:rsidRPr="00DF6DD6">
        <w:tab/>
        <w:t>General</w:t>
      </w:r>
      <w:bookmarkEnd w:id="533"/>
      <w:bookmarkEnd w:id="534"/>
      <w:bookmarkEnd w:id="535"/>
      <w:bookmarkEnd w:id="536"/>
      <w:bookmarkEnd w:id="537"/>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538" w:name="_Toc21345474"/>
      <w:bookmarkStart w:id="539" w:name="_Toc29806323"/>
      <w:bookmarkStart w:id="540" w:name="_Toc37255856"/>
      <w:bookmarkStart w:id="541" w:name="_Toc37256197"/>
      <w:bookmarkStart w:id="542" w:name="_Toc45890034"/>
      <w:r w:rsidRPr="00DF6DD6">
        <w:t>6.2B.3.2.1</w:t>
      </w:r>
      <w:r w:rsidRPr="00DF6DD6">
        <w:tab/>
        <w:t>A-MPR for NS_04</w:t>
      </w:r>
      <w:bookmarkEnd w:id="538"/>
      <w:bookmarkEnd w:id="539"/>
      <w:bookmarkEnd w:id="540"/>
      <w:bookmarkEnd w:id="541"/>
      <w:bookmarkEnd w:id="542"/>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543" w:name="_Toc21345475"/>
      <w:bookmarkStart w:id="544" w:name="_Toc29806324"/>
      <w:bookmarkStart w:id="545" w:name="_Toc37255857"/>
      <w:bookmarkStart w:id="546" w:name="_Toc37256198"/>
      <w:bookmarkStart w:id="547" w:name="_Toc45890035"/>
      <w:r w:rsidRPr="00DF6DD6">
        <w:t>6.2B.3.3</w:t>
      </w:r>
      <w:r w:rsidRPr="00DF6DD6">
        <w:tab/>
        <w:t>Inter-band EN-DC within FR1</w:t>
      </w:r>
      <w:bookmarkEnd w:id="543"/>
      <w:bookmarkEnd w:id="544"/>
      <w:bookmarkEnd w:id="545"/>
      <w:bookmarkEnd w:id="546"/>
      <w:bookmarkEnd w:id="547"/>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548" w:name="_Toc21345476"/>
      <w:bookmarkStart w:id="549" w:name="_Toc29806325"/>
      <w:bookmarkStart w:id="550" w:name="_Toc37255858"/>
      <w:bookmarkStart w:id="551" w:name="_Toc37256199"/>
      <w:bookmarkStart w:id="552" w:name="_Toc45890036"/>
      <w:r w:rsidRPr="00DF6DD6">
        <w:t>6.2B.3.4</w:t>
      </w:r>
      <w:r w:rsidRPr="00DF6DD6">
        <w:tab/>
        <w:t>Inter-band EN-DC including FR2</w:t>
      </w:r>
      <w:bookmarkEnd w:id="548"/>
      <w:bookmarkEnd w:id="549"/>
      <w:bookmarkEnd w:id="550"/>
      <w:bookmarkEnd w:id="551"/>
      <w:bookmarkEnd w:id="552"/>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553" w:name="_Toc21345477"/>
      <w:bookmarkStart w:id="554" w:name="_Toc29806326"/>
      <w:bookmarkStart w:id="555" w:name="_Toc37255859"/>
      <w:bookmarkStart w:id="556" w:name="_Toc37256200"/>
      <w:bookmarkStart w:id="557" w:name="_Toc45890037"/>
      <w:r w:rsidRPr="00DF6DD6">
        <w:t>6.2B.3.5</w:t>
      </w:r>
      <w:r w:rsidRPr="00DF6DD6">
        <w:tab/>
        <w:t>Inter-band EN-DC including both FR1 and FR2</w:t>
      </w:r>
      <w:bookmarkEnd w:id="553"/>
      <w:bookmarkEnd w:id="554"/>
      <w:bookmarkEnd w:id="555"/>
      <w:bookmarkEnd w:id="556"/>
      <w:bookmarkEnd w:id="557"/>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558" w:name="_Toc21345478"/>
      <w:bookmarkStart w:id="559" w:name="_Toc29806327"/>
      <w:bookmarkStart w:id="560" w:name="_Toc37255860"/>
      <w:bookmarkStart w:id="561" w:name="_Toc37256201"/>
      <w:bookmarkStart w:id="562" w:name="_Toc45890038"/>
      <w:r w:rsidRPr="00DF6DD6">
        <w:t>6.2B.4</w:t>
      </w:r>
      <w:r w:rsidRPr="00DF6DD6">
        <w:tab/>
        <w:t>Configured output power for DC</w:t>
      </w:r>
      <w:bookmarkEnd w:id="558"/>
      <w:bookmarkEnd w:id="559"/>
      <w:bookmarkEnd w:id="560"/>
      <w:bookmarkEnd w:id="561"/>
      <w:bookmarkEnd w:id="562"/>
    </w:p>
    <w:p w14:paraId="12C8B764" w14:textId="77777777" w:rsidR="001310A1" w:rsidRPr="00DF6DD6" w:rsidRDefault="001310A1" w:rsidP="001310A1">
      <w:pPr>
        <w:pStyle w:val="Heading4"/>
      </w:pPr>
      <w:bookmarkStart w:id="563" w:name="_Toc21345479"/>
      <w:bookmarkStart w:id="564" w:name="_Toc29806328"/>
      <w:bookmarkStart w:id="565" w:name="_Toc37255861"/>
      <w:bookmarkStart w:id="566" w:name="_Toc37256202"/>
      <w:bookmarkStart w:id="567" w:name="_Toc45890039"/>
      <w:r w:rsidRPr="00DF6DD6">
        <w:t>6.2B.4.1</w:t>
      </w:r>
      <w:r w:rsidRPr="00DF6DD6">
        <w:tab/>
        <w:t>Configured output power level</w:t>
      </w:r>
      <w:bookmarkEnd w:id="563"/>
      <w:bookmarkEnd w:id="564"/>
      <w:bookmarkEnd w:id="565"/>
      <w:bookmarkEnd w:id="566"/>
      <w:bookmarkEnd w:id="567"/>
    </w:p>
    <w:p w14:paraId="0A007A54" w14:textId="77777777" w:rsidR="001310A1" w:rsidRPr="00DF6DD6" w:rsidRDefault="001310A1" w:rsidP="001310A1">
      <w:pPr>
        <w:pStyle w:val="Heading5"/>
      </w:pPr>
      <w:bookmarkStart w:id="568" w:name="_Toc21345480"/>
      <w:bookmarkStart w:id="569" w:name="_Toc29806329"/>
      <w:bookmarkStart w:id="570" w:name="_Toc37255862"/>
      <w:bookmarkStart w:id="571" w:name="_Toc37256203"/>
      <w:bookmarkStart w:id="572" w:name="_Toc45890040"/>
      <w:r w:rsidRPr="00DF6DD6">
        <w:t>6.2B.4.1.1</w:t>
      </w:r>
      <w:r w:rsidRPr="00DF6DD6">
        <w:tab/>
        <w:t>Intra-band contiguous EN-DC</w:t>
      </w:r>
      <w:bookmarkEnd w:id="568"/>
      <w:bookmarkEnd w:id="569"/>
      <w:bookmarkEnd w:id="570"/>
      <w:bookmarkEnd w:id="571"/>
      <w:bookmarkEnd w:id="572"/>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573"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574" w:name="_Hlk531561928"/>
      <w:bookmarkEnd w:id="573"/>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574"/>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575" w:name="_Hlk2779173"/>
    <w:p w14:paraId="16C682B9" w14:textId="18ECA017" w:rsidR="00FA23B8" w:rsidRPr="001B147D" w:rsidRDefault="003E20C3"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575"/>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576"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576"/>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577"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577"/>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578"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578"/>
    </w:p>
    <w:p w14:paraId="0B0952E0" w14:textId="77777777" w:rsidR="001310A1" w:rsidRPr="00DF6DD6" w:rsidRDefault="001310A1" w:rsidP="001310A1">
      <w:pPr>
        <w:pStyle w:val="Heading5"/>
      </w:pPr>
      <w:bookmarkStart w:id="579" w:name="_Toc21345481"/>
      <w:bookmarkStart w:id="580" w:name="_Toc29806330"/>
      <w:bookmarkStart w:id="581" w:name="_Toc37255863"/>
      <w:bookmarkStart w:id="582" w:name="_Toc37256204"/>
      <w:bookmarkStart w:id="583" w:name="_Toc45890041"/>
      <w:r w:rsidRPr="00DF6DD6">
        <w:t>6.2B.4.1.2</w:t>
      </w:r>
      <w:r w:rsidRPr="00DF6DD6">
        <w:tab/>
        <w:t>Intra-band non-contiguous EN-DC</w:t>
      </w:r>
      <w:bookmarkEnd w:id="579"/>
      <w:bookmarkEnd w:id="580"/>
      <w:bookmarkEnd w:id="581"/>
      <w:bookmarkEnd w:id="582"/>
      <w:bookmarkEnd w:id="583"/>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584"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584"/>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585"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585"/>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3E20C3"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586" w:name="_Toc21345482"/>
      <w:bookmarkStart w:id="587" w:name="_Toc29806331"/>
      <w:bookmarkStart w:id="588" w:name="_Toc37255864"/>
      <w:bookmarkStart w:id="589" w:name="_Toc37256205"/>
      <w:bookmarkStart w:id="590" w:name="_Toc45890042"/>
      <w:r w:rsidRPr="00DF6DD6">
        <w:t>6.2B.4.1.3a</w:t>
      </w:r>
      <w:r w:rsidRPr="00DF6DD6">
        <w:tab/>
        <w:t>Inter-band NE-DC within FR1</w:t>
      </w:r>
      <w:bookmarkEnd w:id="586"/>
      <w:bookmarkEnd w:id="587"/>
      <w:bookmarkEnd w:id="588"/>
      <w:bookmarkEnd w:id="589"/>
      <w:bookmarkEnd w:id="590"/>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3E20C3">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3E20C3">
        <w:rPr>
          <w:rFonts w:eastAsia="Times New Roman"/>
          <w:position w:val="-10"/>
        </w:rPr>
        <w:pict w14:anchorId="3CA162D9">
          <v:shape id="_x0000_i1026" type="#_x0000_t75" style="width:6.75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3E20C3">
        <w:rPr>
          <w:rFonts w:eastAsia="Times New Roman"/>
          <w:position w:val="-10"/>
        </w:rPr>
        <w:pict w14:anchorId="1659E0FF">
          <v:shape id="_x0000_i1027" type="#_x0000_t75" style="width:6.75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3E20C3"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591" w:name="_Toc21345483"/>
      <w:bookmarkStart w:id="592" w:name="_Toc29806332"/>
      <w:bookmarkStart w:id="593" w:name="_Toc37255865"/>
      <w:bookmarkStart w:id="594" w:name="_Toc37256206"/>
      <w:bookmarkStart w:id="595" w:name="_Toc45890043"/>
      <w:r w:rsidRPr="00DF6DD6">
        <w:t>6.2B.4.1.4</w:t>
      </w:r>
      <w:r w:rsidRPr="00DF6DD6">
        <w:tab/>
        <w:t>Inter-band EN-DC including FR2</w:t>
      </w:r>
      <w:bookmarkEnd w:id="591"/>
      <w:bookmarkEnd w:id="592"/>
      <w:bookmarkEnd w:id="593"/>
      <w:bookmarkEnd w:id="594"/>
      <w:bookmarkEnd w:id="59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596" w:name="_Toc21345484"/>
      <w:bookmarkStart w:id="597" w:name="_Toc29806333"/>
      <w:bookmarkStart w:id="598" w:name="_Toc37255866"/>
      <w:bookmarkStart w:id="599" w:name="_Toc37256207"/>
      <w:bookmarkStart w:id="600" w:name="_Toc45890044"/>
      <w:r w:rsidRPr="00DF6DD6">
        <w:t>6.2B.4.1.5</w:t>
      </w:r>
      <w:r w:rsidRPr="00DF6DD6">
        <w:tab/>
        <w:t>Inter-band EN-DC including both FR1 and FR2</w:t>
      </w:r>
      <w:bookmarkEnd w:id="596"/>
      <w:bookmarkEnd w:id="597"/>
      <w:bookmarkEnd w:id="598"/>
      <w:bookmarkEnd w:id="599"/>
      <w:bookmarkEnd w:id="60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601" w:name="_Toc21345485"/>
      <w:bookmarkStart w:id="602" w:name="_Toc29806334"/>
      <w:bookmarkStart w:id="603" w:name="_Toc37255867"/>
      <w:bookmarkStart w:id="604" w:name="_Toc37256208"/>
      <w:bookmarkStart w:id="605" w:name="_Toc45890045"/>
      <w:r w:rsidRPr="00DF6DD6">
        <w:t>6.2B.4.2</w:t>
      </w:r>
      <w:r w:rsidRPr="00DF6DD6">
        <w:tab/>
        <w:t>ΔT</w:t>
      </w:r>
      <w:r w:rsidRPr="00DF6DD6">
        <w:rPr>
          <w:vertAlign w:val="subscript"/>
        </w:rPr>
        <w:t>IB,c</w:t>
      </w:r>
      <w:r w:rsidRPr="00DF6DD6">
        <w:t xml:space="preserve"> for DC</w:t>
      </w:r>
      <w:bookmarkEnd w:id="601"/>
      <w:bookmarkEnd w:id="602"/>
      <w:bookmarkEnd w:id="603"/>
      <w:bookmarkEnd w:id="604"/>
      <w:bookmarkEnd w:id="605"/>
    </w:p>
    <w:p w14:paraId="4A0730B1" w14:textId="7E75396C" w:rsidR="00C0106E" w:rsidRPr="00DF6DD6" w:rsidRDefault="00C0106E" w:rsidP="00A6034C">
      <w:pPr>
        <w:pStyle w:val="Heading5"/>
      </w:pPr>
      <w:bookmarkStart w:id="606" w:name="_Toc21345486"/>
      <w:bookmarkStart w:id="607" w:name="_Toc29806335"/>
      <w:bookmarkStart w:id="608" w:name="_Toc37255868"/>
      <w:bookmarkStart w:id="609" w:name="_Toc37256209"/>
      <w:bookmarkStart w:id="610" w:name="_Toc45890046"/>
      <w:r w:rsidRPr="00DF6DD6">
        <w:t>6.2B.4.2.0</w:t>
      </w:r>
      <w:r w:rsidRPr="00DF6DD6">
        <w:tab/>
        <w:t>General</w:t>
      </w:r>
      <w:bookmarkEnd w:id="606"/>
      <w:bookmarkEnd w:id="607"/>
      <w:bookmarkEnd w:id="608"/>
      <w:bookmarkEnd w:id="609"/>
      <w:bookmarkEnd w:id="6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611" w:name="_Toc21345487"/>
      <w:bookmarkStart w:id="612" w:name="_Toc29806336"/>
      <w:bookmarkStart w:id="613" w:name="_Toc37255869"/>
      <w:bookmarkStart w:id="614" w:name="_Toc37256210"/>
      <w:bookmarkStart w:id="615" w:name="_Toc45890047"/>
      <w:r w:rsidRPr="00DF6DD6">
        <w:t>6.2B.4.2.1</w:t>
      </w:r>
      <w:r w:rsidRPr="00DF6DD6">
        <w:tab/>
        <w:t>Intra-band contiguous EN-DC</w:t>
      </w:r>
      <w:bookmarkEnd w:id="611"/>
      <w:bookmarkEnd w:id="612"/>
      <w:bookmarkEnd w:id="613"/>
      <w:bookmarkEnd w:id="614"/>
      <w:bookmarkEnd w:id="61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616" w:name="_Toc21345488"/>
      <w:bookmarkStart w:id="617" w:name="_Toc29806337"/>
      <w:bookmarkStart w:id="618" w:name="_Toc37255870"/>
      <w:bookmarkStart w:id="619" w:name="_Toc37256211"/>
      <w:bookmarkStart w:id="620" w:name="_Toc45890048"/>
      <w:r w:rsidRPr="00DF6DD6">
        <w:t>6.2B.4.2.2</w:t>
      </w:r>
      <w:r w:rsidRPr="00DF6DD6">
        <w:tab/>
        <w:t>Intra-band non-contiguous EN-DC</w:t>
      </w:r>
      <w:bookmarkEnd w:id="616"/>
      <w:bookmarkEnd w:id="617"/>
      <w:bookmarkEnd w:id="618"/>
      <w:bookmarkEnd w:id="619"/>
      <w:bookmarkEnd w:id="62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621" w:name="_Toc21345489"/>
      <w:bookmarkStart w:id="622" w:name="_Toc29806338"/>
      <w:bookmarkStart w:id="623" w:name="_Toc37255871"/>
      <w:bookmarkStart w:id="624" w:name="_Toc37256212"/>
      <w:bookmarkStart w:id="625" w:name="_Toc45890049"/>
      <w:r w:rsidRPr="00DF6DD6">
        <w:rPr>
          <w:lang w:val="en-US"/>
        </w:rPr>
        <w:t>6.2B.4.2.3</w:t>
      </w:r>
      <w:r w:rsidRPr="00DF6DD6">
        <w:rPr>
          <w:lang w:val="en-US"/>
        </w:rPr>
        <w:tab/>
        <w:t>Inter-band EN-DC within FR1</w:t>
      </w:r>
      <w:bookmarkEnd w:id="621"/>
      <w:bookmarkEnd w:id="622"/>
      <w:bookmarkEnd w:id="623"/>
      <w:bookmarkEnd w:id="624"/>
      <w:bookmarkEnd w:id="625"/>
    </w:p>
    <w:p w14:paraId="3C4B40C5" w14:textId="77777777" w:rsidR="001310A1" w:rsidRPr="00DF6DD6" w:rsidRDefault="001310A1" w:rsidP="001310A1">
      <w:pPr>
        <w:pStyle w:val="Heading6"/>
      </w:pPr>
      <w:bookmarkStart w:id="626" w:name="_Toc21345490"/>
      <w:bookmarkStart w:id="627" w:name="_Toc29806339"/>
      <w:bookmarkStart w:id="628" w:name="_Toc37255872"/>
      <w:bookmarkStart w:id="629" w:name="_Toc37256213"/>
      <w:bookmarkStart w:id="630" w:name="_Toc45890050"/>
      <w:r w:rsidRPr="00DF6DD6">
        <w:t>6.2B.4.2.3.1</w:t>
      </w:r>
      <w:r w:rsidRPr="00DF6DD6">
        <w:tab/>
        <w:t>ΔT</w:t>
      </w:r>
      <w:r w:rsidRPr="00DF6DD6">
        <w:rPr>
          <w:vertAlign w:val="subscript"/>
        </w:rPr>
        <w:t>IB,c</w:t>
      </w:r>
      <w:r w:rsidRPr="00DF6DD6">
        <w:t xml:space="preserve"> for EN-DC two bands</w:t>
      </w:r>
      <w:bookmarkEnd w:id="626"/>
      <w:bookmarkEnd w:id="627"/>
      <w:bookmarkEnd w:id="628"/>
      <w:bookmarkEnd w:id="629"/>
      <w:bookmarkEnd w:id="63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63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63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632" w:name="_Toc21345491"/>
      <w:bookmarkStart w:id="633" w:name="_Toc29806340"/>
      <w:bookmarkStart w:id="634" w:name="_Toc37255873"/>
      <w:bookmarkStart w:id="635" w:name="_Toc37256214"/>
      <w:r w:rsidRPr="00DF6DD6">
        <w:t>6.2B.4.2.3.2</w:t>
      </w:r>
      <w:r w:rsidRPr="00DF6DD6">
        <w:tab/>
        <w:t>ΔT</w:t>
      </w:r>
      <w:r w:rsidRPr="00DF6DD6">
        <w:rPr>
          <w:vertAlign w:val="subscript"/>
        </w:rPr>
        <w:t>IB,c</w:t>
      </w:r>
      <w:r w:rsidRPr="00DF6DD6">
        <w:t xml:space="preserve"> for EN-DC three bands</w:t>
      </w:r>
      <w:bookmarkEnd w:id="632"/>
      <w:bookmarkEnd w:id="633"/>
      <w:bookmarkEnd w:id="634"/>
      <w:bookmarkEnd w:id="63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636" w:name="_Toc21345492"/>
      <w:bookmarkStart w:id="637" w:name="_Toc29806341"/>
      <w:bookmarkStart w:id="638" w:name="_Toc37255874"/>
      <w:bookmarkStart w:id="639" w:name="_Toc37256215"/>
      <w:r w:rsidRPr="00DF6DD6">
        <w:t>6.2B.4.2.3.3</w:t>
      </w:r>
      <w:r w:rsidRPr="00DF6DD6">
        <w:tab/>
        <w:t>ΔT</w:t>
      </w:r>
      <w:r w:rsidRPr="00DF6DD6">
        <w:rPr>
          <w:vertAlign w:val="subscript"/>
        </w:rPr>
        <w:t>IB,c</w:t>
      </w:r>
      <w:r w:rsidRPr="00DF6DD6">
        <w:t xml:space="preserve"> for EN-DC four bands</w:t>
      </w:r>
      <w:bookmarkEnd w:id="636"/>
      <w:bookmarkEnd w:id="637"/>
      <w:bookmarkEnd w:id="638"/>
      <w:bookmarkEnd w:id="63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640" w:name="_Toc21345493"/>
      <w:bookmarkStart w:id="641" w:name="_Toc29806342"/>
      <w:bookmarkStart w:id="642" w:name="_Toc37255875"/>
      <w:bookmarkStart w:id="643" w:name="_Toc37256216"/>
      <w:r w:rsidRPr="00DF6DD6">
        <w:t>6.2B.4.2.3.4</w:t>
      </w:r>
      <w:r w:rsidRPr="00DF6DD6">
        <w:tab/>
        <w:t>ΔT</w:t>
      </w:r>
      <w:r w:rsidRPr="00DF6DD6">
        <w:rPr>
          <w:vertAlign w:val="subscript"/>
        </w:rPr>
        <w:t>IB,c</w:t>
      </w:r>
      <w:r w:rsidRPr="00DF6DD6">
        <w:t xml:space="preserve"> for EN-DC five bands</w:t>
      </w:r>
      <w:bookmarkEnd w:id="640"/>
      <w:bookmarkEnd w:id="641"/>
      <w:bookmarkEnd w:id="642"/>
      <w:bookmarkEnd w:id="64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644" w:name="_Toc21345494"/>
      <w:bookmarkStart w:id="645" w:name="_Toc29806343"/>
      <w:bookmarkStart w:id="646" w:name="_Toc37255876"/>
      <w:bookmarkStart w:id="647" w:name="_Toc37256217"/>
      <w:bookmarkStart w:id="648" w:name="_Toc45890051"/>
      <w:r w:rsidRPr="00DF6DD6">
        <w:t>6.2B.4.2.3.5</w:t>
      </w:r>
      <w:r w:rsidRPr="00DF6DD6">
        <w:tab/>
        <w:t>ΔT</w:t>
      </w:r>
      <w:r w:rsidRPr="00DF6DD6">
        <w:rPr>
          <w:vertAlign w:val="subscript"/>
        </w:rPr>
        <w:t>IB,c</w:t>
      </w:r>
      <w:r w:rsidRPr="00DF6DD6">
        <w:t xml:space="preserve"> for EN-DC six bands</w:t>
      </w:r>
      <w:bookmarkEnd w:id="644"/>
      <w:bookmarkEnd w:id="645"/>
      <w:bookmarkEnd w:id="646"/>
      <w:bookmarkEnd w:id="647"/>
      <w:bookmarkEnd w:id="64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649" w:name="_Toc21345495"/>
      <w:bookmarkStart w:id="650" w:name="_Toc29806344"/>
      <w:bookmarkStart w:id="651" w:name="_Toc37255877"/>
      <w:bookmarkStart w:id="652" w:name="_Toc37256218"/>
      <w:bookmarkStart w:id="653" w:name="_Toc45890052"/>
      <w:r w:rsidRPr="00DF6DD6">
        <w:rPr>
          <w:lang w:val="en-US"/>
        </w:rPr>
        <w:t>6.2B.4.2.3a</w:t>
      </w:r>
      <w:r w:rsidRPr="00DF6DD6">
        <w:rPr>
          <w:lang w:val="en-US"/>
        </w:rPr>
        <w:tab/>
        <w:t>Inter-band NE-DC within FR1</w:t>
      </w:r>
      <w:bookmarkEnd w:id="649"/>
      <w:bookmarkEnd w:id="650"/>
      <w:bookmarkEnd w:id="651"/>
      <w:bookmarkEnd w:id="652"/>
      <w:bookmarkEnd w:id="65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654" w:name="_Toc21345496"/>
      <w:bookmarkStart w:id="655" w:name="_Toc29806345"/>
      <w:bookmarkStart w:id="656" w:name="_Toc37255878"/>
      <w:bookmarkStart w:id="657" w:name="_Toc37256219"/>
      <w:bookmarkStart w:id="658" w:name="_Toc45890053"/>
      <w:r w:rsidRPr="00DF6DD6">
        <w:rPr>
          <w:lang w:val="en-US"/>
        </w:rPr>
        <w:t>6.2B.4.2.4</w:t>
      </w:r>
      <w:r w:rsidRPr="00DF6DD6">
        <w:rPr>
          <w:lang w:val="en-US"/>
        </w:rPr>
        <w:tab/>
        <w:t>Inter-band EN-DC including FR2</w:t>
      </w:r>
      <w:bookmarkEnd w:id="654"/>
      <w:bookmarkEnd w:id="655"/>
      <w:bookmarkEnd w:id="656"/>
      <w:bookmarkEnd w:id="657"/>
      <w:bookmarkEnd w:id="658"/>
    </w:p>
    <w:p w14:paraId="5B9D5BC7" w14:textId="0E2AB5BE" w:rsidR="001310A1" w:rsidRPr="00DF6DD6" w:rsidRDefault="001310A1" w:rsidP="001310A1">
      <w:pPr>
        <w:pStyle w:val="Heading6"/>
      </w:pPr>
      <w:bookmarkStart w:id="659" w:name="_Toc21345497"/>
      <w:bookmarkStart w:id="660" w:name="_Toc29806346"/>
      <w:bookmarkStart w:id="661" w:name="_Toc37255879"/>
      <w:bookmarkStart w:id="662" w:name="_Toc37256220"/>
      <w:bookmarkStart w:id="663" w:name="_Toc45890054"/>
      <w:r w:rsidRPr="00DF6DD6">
        <w:t>6.2B.4.2.4.1</w:t>
      </w:r>
      <w:r w:rsidRPr="00DF6DD6">
        <w:tab/>
        <w:t>ΔT</w:t>
      </w:r>
      <w:r w:rsidRPr="00DF6DD6">
        <w:rPr>
          <w:vertAlign w:val="subscript"/>
        </w:rPr>
        <w:t>IB,c</w:t>
      </w:r>
      <w:r w:rsidRPr="00DF6DD6">
        <w:t xml:space="preserve"> for EN-DC two bands</w:t>
      </w:r>
      <w:bookmarkEnd w:id="659"/>
      <w:bookmarkEnd w:id="660"/>
      <w:bookmarkEnd w:id="661"/>
      <w:bookmarkEnd w:id="662"/>
      <w:bookmarkEnd w:id="66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664" w:name="_Toc21345498"/>
      <w:bookmarkStart w:id="665" w:name="_Toc29806347"/>
      <w:bookmarkStart w:id="666" w:name="_Toc37255880"/>
      <w:bookmarkStart w:id="667" w:name="_Toc37256221"/>
      <w:bookmarkStart w:id="668" w:name="_Toc45890055"/>
      <w:r w:rsidRPr="00DF6DD6">
        <w:t>6.2B.4.2.4.2</w:t>
      </w:r>
      <w:r w:rsidRPr="00DF6DD6">
        <w:tab/>
        <w:t>ΔT</w:t>
      </w:r>
      <w:r w:rsidRPr="00DF6DD6">
        <w:rPr>
          <w:vertAlign w:val="subscript"/>
        </w:rPr>
        <w:t>IB,c</w:t>
      </w:r>
      <w:r w:rsidRPr="00DF6DD6">
        <w:t xml:space="preserve"> for EN-DC three bands</w:t>
      </w:r>
      <w:bookmarkEnd w:id="664"/>
      <w:bookmarkEnd w:id="665"/>
      <w:bookmarkEnd w:id="666"/>
      <w:bookmarkEnd w:id="667"/>
      <w:bookmarkEnd w:id="66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669" w:name="_Toc21345499"/>
      <w:bookmarkStart w:id="670" w:name="_Toc29806348"/>
      <w:bookmarkStart w:id="671" w:name="_Toc37255881"/>
      <w:bookmarkStart w:id="672" w:name="_Toc37256222"/>
      <w:bookmarkStart w:id="673" w:name="_Toc45890056"/>
      <w:r w:rsidRPr="00DF6DD6">
        <w:t>6.2B.4.2.4.3</w:t>
      </w:r>
      <w:r w:rsidRPr="00DF6DD6">
        <w:tab/>
        <w:t>ΔT</w:t>
      </w:r>
      <w:r w:rsidRPr="00DF6DD6">
        <w:rPr>
          <w:vertAlign w:val="subscript"/>
        </w:rPr>
        <w:t>IB,c</w:t>
      </w:r>
      <w:r w:rsidRPr="00DF6DD6">
        <w:t xml:space="preserve"> for EN-DC four bands</w:t>
      </w:r>
      <w:bookmarkEnd w:id="669"/>
      <w:bookmarkEnd w:id="670"/>
      <w:bookmarkEnd w:id="671"/>
      <w:bookmarkEnd w:id="672"/>
      <w:bookmarkEnd w:id="6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674" w:name="_Toc21345500"/>
      <w:bookmarkStart w:id="675" w:name="_Toc29806349"/>
      <w:bookmarkStart w:id="676" w:name="_Toc37255882"/>
      <w:bookmarkStart w:id="677" w:name="_Toc37256223"/>
      <w:bookmarkStart w:id="678" w:name="_Toc45890057"/>
      <w:r w:rsidRPr="00DF6DD6">
        <w:t>6.2B.4.2.4.4</w:t>
      </w:r>
      <w:r w:rsidRPr="00DF6DD6">
        <w:tab/>
        <w:t>ΔT</w:t>
      </w:r>
      <w:r w:rsidRPr="00DF6DD6">
        <w:rPr>
          <w:vertAlign w:val="subscript"/>
        </w:rPr>
        <w:t>IB,c</w:t>
      </w:r>
      <w:r w:rsidRPr="00DF6DD6">
        <w:t xml:space="preserve"> for EN-DC five bands</w:t>
      </w:r>
      <w:bookmarkEnd w:id="674"/>
      <w:bookmarkEnd w:id="675"/>
      <w:bookmarkEnd w:id="676"/>
      <w:bookmarkEnd w:id="677"/>
      <w:bookmarkEnd w:id="67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679" w:name="_Toc21345501"/>
      <w:bookmarkStart w:id="680" w:name="_Toc29806350"/>
      <w:bookmarkStart w:id="681" w:name="_Toc37255883"/>
      <w:bookmarkStart w:id="682" w:name="_Toc37256224"/>
      <w:bookmarkStart w:id="683" w:name="_Toc45890058"/>
      <w:r w:rsidRPr="00DF6DD6">
        <w:t>6.2B.4.2.4.5</w:t>
      </w:r>
      <w:r w:rsidRPr="00DF6DD6">
        <w:tab/>
      </w:r>
      <w:r w:rsidR="00474D80" w:rsidRPr="00DF6DD6">
        <w:t>Void</w:t>
      </w:r>
      <w:bookmarkEnd w:id="679"/>
      <w:bookmarkEnd w:id="680"/>
      <w:bookmarkEnd w:id="681"/>
      <w:bookmarkEnd w:id="682"/>
      <w:bookmarkEnd w:id="683"/>
    </w:p>
    <w:p w14:paraId="1F5DA58A" w14:textId="0120AD47" w:rsidR="004A27B2" w:rsidRPr="00DF6DD6" w:rsidRDefault="004A27B2" w:rsidP="004A27B2">
      <w:pPr>
        <w:pStyle w:val="Heading5"/>
        <w:rPr>
          <w:lang w:val="en-US"/>
        </w:rPr>
      </w:pPr>
      <w:bookmarkStart w:id="684" w:name="_Toc21345502"/>
      <w:bookmarkStart w:id="685" w:name="_Toc29806351"/>
      <w:bookmarkStart w:id="686" w:name="_Toc37255884"/>
      <w:bookmarkStart w:id="687" w:name="_Toc37256225"/>
      <w:bookmarkStart w:id="688" w:name="_Toc45890059"/>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684"/>
      <w:bookmarkEnd w:id="685"/>
      <w:bookmarkEnd w:id="686"/>
      <w:bookmarkEnd w:id="687"/>
      <w:bookmarkEnd w:id="688"/>
    </w:p>
    <w:p w14:paraId="66A455C1" w14:textId="01AF55DC" w:rsidR="004A27B2" w:rsidRPr="00DF6DD6" w:rsidRDefault="004A27B2" w:rsidP="004A27B2">
      <w:pPr>
        <w:pStyle w:val="Heading6"/>
      </w:pPr>
      <w:bookmarkStart w:id="689" w:name="_Toc21345503"/>
      <w:bookmarkStart w:id="690" w:name="_Toc29806352"/>
      <w:bookmarkStart w:id="691" w:name="_Toc37255885"/>
      <w:bookmarkStart w:id="692" w:name="_Toc37256226"/>
      <w:bookmarkStart w:id="693" w:name="_Toc45890060"/>
      <w:r w:rsidRPr="00DF6DD6">
        <w:t>6.2B.4.2.5.1</w:t>
      </w:r>
      <w:r w:rsidRPr="00DF6DD6">
        <w:tab/>
        <w:t>ΔT</w:t>
      </w:r>
      <w:r w:rsidRPr="00DF6DD6">
        <w:rPr>
          <w:vertAlign w:val="subscript"/>
        </w:rPr>
        <w:t>IB,c</w:t>
      </w:r>
      <w:r w:rsidRPr="00DF6DD6">
        <w:t xml:space="preserve"> for EN-DC three bands</w:t>
      </w:r>
      <w:bookmarkEnd w:id="689"/>
      <w:bookmarkEnd w:id="690"/>
      <w:bookmarkEnd w:id="691"/>
      <w:bookmarkEnd w:id="692"/>
      <w:bookmarkEnd w:id="69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694" w:name="_Toc21345504"/>
      <w:bookmarkStart w:id="695" w:name="_Toc29806353"/>
      <w:bookmarkStart w:id="696" w:name="_Toc37255886"/>
      <w:bookmarkStart w:id="697" w:name="_Toc37256227"/>
      <w:bookmarkStart w:id="698" w:name="_Toc45890061"/>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694"/>
      <w:bookmarkEnd w:id="695"/>
      <w:bookmarkEnd w:id="696"/>
      <w:bookmarkEnd w:id="697"/>
      <w:bookmarkEnd w:id="69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699" w:name="_Toc21345505"/>
      <w:bookmarkStart w:id="700" w:name="_Toc29806354"/>
      <w:bookmarkStart w:id="701" w:name="_Toc37255887"/>
      <w:bookmarkStart w:id="702" w:name="_Toc37256228"/>
      <w:bookmarkStart w:id="703" w:name="_Toc45890062"/>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699"/>
      <w:bookmarkEnd w:id="700"/>
      <w:bookmarkEnd w:id="701"/>
      <w:bookmarkEnd w:id="702"/>
      <w:bookmarkEnd w:id="70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704" w:name="_Toc21345506"/>
      <w:bookmarkStart w:id="705" w:name="_Toc29806355"/>
      <w:bookmarkStart w:id="706" w:name="_Toc37255888"/>
      <w:bookmarkStart w:id="707" w:name="_Toc37256229"/>
      <w:bookmarkStart w:id="708" w:name="_Toc45890063"/>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704"/>
      <w:bookmarkEnd w:id="705"/>
      <w:bookmarkEnd w:id="706"/>
      <w:bookmarkEnd w:id="707"/>
      <w:bookmarkEnd w:id="70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709" w:name="_Toc21345507"/>
      <w:bookmarkStart w:id="710" w:name="_Toc29806356"/>
      <w:bookmarkStart w:id="711" w:name="_Toc37255889"/>
      <w:bookmarkStart w:id="712" w:name="_Toc37256230"/>
      <w:bookmarkStart w:id="713" w:name="_Toc45890064"/>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709"/>
      <w:bookmarkEnd w:id="710"/>
      <w:bookmarkEnd w:id="711"/>
      <w:bookmarkEnd w:id="712"/>
      <w:bookmarkEnd w:id="713"/>
    </w:p>
    <w:p w14:paraId="75EC7722" w14:textId="77777777" w:rsidR="00B478E0" w:rsidRPr="00DF6DD6" w:rsidRDefault="00B478E0" w:rsidP="00F27CE0">
      <w:pPr>
        <w:pStyle w:val="Heading4"/>
        <w:rPr>
          <w:lang w:eastAsia="zh-CN"/>
        </w:rPr>
      </w:pPr>
      <w:bookmarkStart w:id="714" w:name="_Toc21345508"/>
      <w:bookmarkStart w:id="715" w:name="_Toc29806357"/>
      <w:bookmarkStart w:id="716" w:name="_Toc37255890"/>
      <w:bookmarkStart w:id="717" w:name="_Toc37256231"/>
      <w:bookmarkStart w:id="718" w:name="_Toc45890065"/>
      <w:r w:rsidRPr="00DF6DD6">
        <w:t>6.2B.</w:t>
      </w:r>
      <w:r w:rsidRPr="00DF6DD6">
        <w:rPr>
          <w:rFonts w:hint="eastAsia"/>
          <w:lang w:eastAsia="zh-CN"/>
        </w:rPr>
        <w:t>5</w:t>
      </w:r>
      <w:r w:rsidRPr="00DF6DD6">
        <w:t>.1</w:t>
      </w:r>
      <w:r w:rsidRPr="00DF6DD6">
        <w:tab/>
        <w:t>Configured output power level</w:t>
      </w:r>
      <w:bookmarkEnd w:id="714"/>
      <w:bookmarkEnd w:id="715"/>
      <w:bookmarkEnd w:id="716"/>
      <w:bookmarkEnd w:id="717"/>
      <w:bookmarkEnd w:id="718"/>
    </w:p>
    <w:p w14:paraId="0BA34C4A" w14:textId="77777777" w:rsidR="00B478E0" w:rsidRPr="00DF6DD6" w:rsidRDefault="00B478E0" w:rsidP="00F27CE0">
      <w:pPr>
        <w:pStyle w:val="Heading5"/>
      </w:pPr>
      <w:bookmarkStart w:id="719" w:name="_Toc21345509"/>
      <w:bookmarkStart w:id="720" w:name="_Toc29806358"/>
      <w:bookmarkStart w:id="721" w:name="_Toc37255891"/>
      <w:bookmarkStart w:id="722" w:name="_Toc37256232"/>
      <w:bookmarkStart w:id="723" w:name="_Toc45890066"/>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719"/>
      <w:bookmarkEnd w:id="720"/>
      <w:bookmarkEnd w:id="721"/>
      <w:bookmarkEnd w:id="722"/>
      <w:bookmarkEnd w:id="7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724" w:name="_Toc21345510"/>
      <w:bookmarkStart w:id="725" w:name="_Toc29806359"/>
      <w:bookmarkStart w:id="726" w:name="_Toc37255892"/>
      <w:bookmarkStart w:id="727" w:name="_Toc37256233"/>
      <w:bookmarkStart w:id="728" w:name="_Toc45890067"/>
      <w:r w:rsidRPr="00DF6DD6">
        <w:t>6.3</w:t>
      </w:r>
      <w:r w:rsidRPr="00DF6DD6">
        <w:tab/>
        <w:t>Output power dynamics</w:t>
      </w:r>
      <w:bookmarkEnd w:id="724"/>
      <w:bookmarkEnd w:id="725"/>
      <w:bookmarkEnd w:id="726"/>
      <w:bookmarkEnd w:id="727"/>
      <w:bookmarkEnd w:id="72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729" w:name="_Toc21345511"/>
      <w:bookmarkStart w:id="730" w:name="_Toc29806360"/>
      <w:bookmarkStart w:id="731" w:name="_Toc37255893"/>
      <w:bookmarkStart w:id="732" w:name="_Toc37256234"/>
      <w:bookmarkStart w:id="733" w:name="_Toc45890068"/>
      <w:r w:rsidRPr="00DF6DD6">
        <w:t>6.3A</w:t>
      </w:r>
      <w:r w:rsidRPr="00DF6DD6">
        <w:tab/>
        <w:t>Output power dynamics for CA</w:t>
      </w:r>
      <w:bookmarkEnd w:id="729"/>
      <w:bookmarkEnd w:id="730"/>
      <w:bookmarkEnd w:id="731"/>
      <w:bookmarkEnd w:id="732"/>
      <w:bookmarkEnd w:id="73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734" w:name="_Toc21345512"/>
      <w:bookmarkStart w:id="735" w:name="_Toc29806361"/>
      <w:bookmarkStart w:id="736" w:name="_Toc37255894"/>
      <w:bookmarkStart w:id="737" w:name="_Toc37256235"/>
      <w:bookmarkStart w:id="738" w:name="_Toc45890069"/>
      <w:r w:rsidRPr="00DF6DD6">
        <w:t>6.3B</w:t>
      </w:r>
      <w:r w:rsidRPr="00DF6DD6">
        <w:tab/>
        <w:t>Output power dynamics for DC</w:t>
      </w:r>
      <w:bookmarkEnd w:id="734"/>
      <w:bookmarkEnd w:id="735"/>
      <w:bookmarkEnd w:id="736"/>
      <w:bookmarkEnd w:id="737"/>
      <w:bookmarkEnd w:id="738"/>
    </w:p>
    <w:p w14:paraId="398EC94D" w14:textId="1BF6BFC9" w:rsidR="0054374C" w:rsidRPr="00DF6DD6" w:rsidRDefault="0054374C" w:rsidP="00EA1C6C">
      <w:pPr>
        <w:pStyle w:val="Heading3"/>
      </w:pPr>
      <w:bookmarkStart w:id="739" w:name="_Toc21345513"/>
      <w:bookmarkStart w:id="740" w:name="_Toc29806362"/>
      <w:bookmarkStart w:id="741" w:name="_Toc37255895"/>
      <w:bookmarkStart w:id="742" w:name="_Toc37256236"/>
      <w:bookmarkStart w:id="743" w:name="_Toc45890070"/>
      <w:r w:rsidRPr="00DF6DD6">
        <w:rPr>
          <w:lang w:eastAsia="es-ES"/>
        </w:rPr>
        <w:t>6.3B.0</w:t>
      </w:r>
      <w:r w:rsidRPr="00DF6DD6">
        <w:rPr>
          <w:lang w:eastAsia="es-ES"/>
        </w:rPr>
        <w:tab/>
        <w:t>General</w:t>
      </w:r>
      <w:bookmarkEnd w:id="739"/>
      <w:bookmarkEnd w:id="740"/>
      <w:bookmarkEnd w:id="741"/>
      <w:bookmarkEnd w:id="742"/>
      <w:bookmarkEnd w:id="74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06AA782C" w:rsidR="00C97A99" w:rsidRPr="00DF6DD6" w:rsidRDefault="00C97A99" w:rsidP="00EA1C6C">
      <w:r w:rsidRPr="00DF6DD6">
        <w:t xml:space="preserve">For inter-band EN-DC, output power dynamics requirement for E-UTRA single carrier and CA operation specified in </w:t>
      </w:r>
      <w:r w:rsidR="00B94AF2">
        <w:t>clause</w:t>
      </w:r>
      <w:r w:rsidRPr="00DF6DD6">
        <w:t xml:space="preserve">s 6.3 of </w:t>
      </w:r>
      <w:r w:rsidR="00E152D9" w:rsidRPr="00DF6DD6">
        <w:t>TS 36.101 </w:t>
      </w:r>
      <w:r w:rsidRPr="00DF6DD6">
        <w:t xml:space="preserve">[4] and for NR single carrier and CA operation specified in </w:t>
      </w:r>
      <w:r w:rsidR="00B94AF2">
        <w:t>clause</w:t>
      </w:r>
      <w:r w:rsidRPr="00DF6DD6">
        <w:t xml:space="preserve"> 6.3 of </w:t>
      </w:r>
      <w:r w:rsidR="00E152D9" w:rsidRPr="00DF6DD6">
        <w:t>TS 38.101-1 </w:t>
      </w:r>
      <w:r w:rsidRPr="00DF6DD6">
        <w:t xml:space="preserve">[2] and </w:t>
      </w:r>
      <w:r w:rsidR="00B94AF2">
        <w:t>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744" w:name="_Toc21345514"/>
      <w:bookmarkStart w:id="745" w:name="_Toc29806363"/>
      <w:bookmarkStart w:id="746" w:name="_Toc37255896"/>
      <w:bookmarkStart w:id="747" w:name="_Toc37256237"/>
      <w:bookmarkStart w:id="748" w:name="_Toc45890071"/>
      <w:r w:rsidRPr="00DF6DD6">
        <w:t>6.3B.1</w:t>
      </w:r>
      <w:r w:rsidRPr="00DF6DD6">
        <w:tab/>
        <w:t>Output power dynamics for EN-DC with UL sharing from UE perspective</w:t>
      </w:r>
      <w:bookmarkEnd w:id="744"/>
      <w:bookmarkEnd w:id="745"/>
      <w:bookmarkEnd w:id="746"/>
      <w:bookmarkEnd w:id="747"/>
      <w:bookmarkEnd w:id="748"/>
    </w:p>
    <w:p w14:paraId="3F57D4D3" w14:textId="305A908E" w:rsidR="00896ED1" w:rsidRPr="00DF6DD6" w:rsidRDefault="00896ED1" w:rsidP="00DA1808">
      <w:pPr>
        <w:pStyle w:val="Heading4"/>
      </w:pPr>
      <w:bookmarkStart w:id="749" w:name="_Toc21345515"/>
      <w:bookmarkStart w:id="750" w:name="_Toc29806364"/>
      <w:bookmarkStart w:id="751" w:name="_Toc37255897"/>
      <w:bookmarkStart w:id="752" w:name="_Toc37256238"/>
      <w:bookmarkStart w:id="753" w:name="_Toc45890072"/>
      <w:r w:rsidRPr="00DF6DD6">
        <w:t>6.3B.1.1</w:t>
      </w:r>
      <w:r w:rsidRPr="00DF6DD6">
        <w:tab/>
        <w:t>E-UTRA and NR switching time mask for TDM based UL sharing from UE perspective</w:t>
      </w:r>
      <w:bookmarkEnd w:id="749"/>
      <w:bookmarkEnd w:id="750"/>
      <w:bookmarkEnd w:id="751"/>
      <w:bookmarkEnd w:id="752"/>
      <w:bookmarkEnd w:id="75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754" w:name="_Toc21345516"/>
      <w:bookmarkStart w:id="755" w:name="_Toc29806365"/>
      <w:bookmarkStart w:id="756" w:name="_Toc37255898"/>
      <w:bookmarkStart w:id="757" w:name="_Toc37256239"/>
      <w:bookmarkStart w:id="758" w:name="_Toc45890073"/>
      <w:r w:rsidRPr="00DF6DD6">
        <w:t>6.3B.1a</w:t>
      </w:r>
      <w:r w:rsidRPr="00DF6DD6">
        <w:tab/>
        <w:t>Output power dynamics for NE-DC with UL sharing from UE perspective</w:t>
      </w:r>
      <w:bookmarkEnd w:id="754"/>
      <w:bookmarkEnd w:id="755"/>
      <w:bookmarkEnd w:id="756"/>
      <w:bookmarkEnd w:id="757"/>
      <w:bookmarkEnd w:id="75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759" w:name="_Toc21345517"/>
      <w:bookmarkStart w:id="760" w:name="_Toc29806366"/>
      <w:bookmarkStart w:id="761" w:name="_Toc37255899"/>
      <w:bookmarkStart w:id="762" w:name="_Toc37256240"/>
      <w:bookmarkStart w:id="763" w:name="_Toc45890074"/>
      <w:bookmarkStart w:id="764" w:name="_Toc21345518"/>
      <w:bookmarkStart w:id="765" w:name="_Toc29806367"/>
      <w:bookmarkStart w:id="766" w:name="_Toc21345519"/>
      <w:bookmarkStart w:id="76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759"/>
      <w:bookmarkEnd w:id="760"/>
      <w:bookmarkEnd w:id="761"/>
      <w:bookmarkEnd w:id="762"/>
      <w:bookmarkEnd w:id="76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768" w:name="_Toc37255900"/>
      <w:bookmarkStart w:id="769" w:name="_Toc37256241"/>
      <w:bookmarkStart w:id="770" w:name="_Toc45890075"/>
      <w:r w:rsidRPr="00DF6DD6">
        <w:t>6.3B.3</w:t>
      </w:r>
      <w:r w:rsidRPr="00DF6DD6">
        <w:tab/>
        <w:t xml:space="preserve">Output power dynamics for </w:t>
      </w:r>
      <w:r w:rsidRPr="00DF6DD6">
        <w:rPr>
          <w:rFonts w:hint="eastAsia"/>
        </w:rPr>
        <w:t xml:space="preserve">intra-band </w:t>
      </w:r>
      <w:r w:rsidRPr="00DF6DD6">
        <w:t>EN-DC with dual PA capability</w:t>
      </w:r>
      <w:bookmarkEnd w:id="764"/>
      <w:bookmarkEnd w:id="765"/>
      <w:bookmarkEnd w:id="768"/>
      <w:bookmarkEnd w:id="769"/>
      <w:bookmarkEnd w:id="77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771" w:name="_Toc37255901"/>
      <w:bookmarkStart w:id="772" w:name="_Toc37256242"/>
      <w:bookmarkStart w:id="773" w:name="_Toc45890076"/>
      <w:r w:rsidRPr="00DF6DD6">
        <w:t>6.4</w:t>
      </w:r>
      <w:r w:rsidRPr="00DF6DD6">
        <w:tab/>
      </w:r>
      <w:r w:rsidR="0093614D" w:rsidRPr="00DF6DD6">
        <w:t>Void</w:t>
      </w:r>
      <w:bookmarkEnd w:id="766"/>
      <w:bookmarkEnd w:id="767"/>
      <w:bookmarkEnd w:id="771"/>
      <w:bookmarkEnd w:id="772"/>
      <w:bookmarkEnd w:id="773"/>
    </w:p>
    <w:p w14:paraId="6144A8C8" w14:textId="77777777" w:rsidR="00676E33" w:rsidRPr="00DF6DD6" w:rsidRDefault="00676E33" w:rsidP="00676E33">
      <w:pPr>
        <w:pStyle w:val="Heading2"/>
        <w:rPr>
          <w:lang w:val="en-US" w:eastAsia="zh-CN"/>
        </w:rPr>
      </w:pPr>
      <w:bookmarkStart w:id="774" w:name="_Toc21345520"/>
      <w:bookmarkStart w:id="775" w:name="_Toc29806369"/>
      <w:bookmarkStart w:id="776" w:name="_Toc37255902"/>
      <w:bookmarkStart w:id="777" w:name="_Toc37256243"/>
      <w:bookmarkStart w:id="778" w:name="_Toc45890077"/>
      <w:r w:rsidRPr="00DF6DD6">
        <w:rPr>
          <w:szCs w:val="36"/>
        </w:rPr>
        <w:t>6.4A</w:t>
      </w:r>
      <w:r w:rsidRPr="00DF6DD6">
        <w:rPr>
          <w:rFonts w:hint="eastAsia"/>
          <w:lang w:val="en-US" w:eastAsia="zh-CN"/>
        </w:rPr>
        <w:tab/>
      </w:r>
      <w:r w:rsidRPr="00DF6DD6">
        <w:rPr>
          <w:szCs w:val="36"/>
        </w:rPr>
        <w:t>Transmit signal quality for CA</w:t>
      </w:r>
      <w:bookmarkEnd w:id="774"/>
      <w:bookmarkEnd w:id="775"/>
      <w:bookmarkEnd w:id="776"/>
      <w:bookmarkEnd w:id="777"/>
      <w:bookmarkEnd w:id="778"/>
    </w:p>
    <w:p w14:paraId="220BE6EF" w14:textId="77777777" w:rsidR="00676E33" w:rsidRPr="00DF6DD6" w:rsidRDefault="00676E33" w:rsidP="00676E33">
      <w:pPr>
        <w:pStyle w:val="Heading3"/>
        <w:rPr>
          <w:lang w:val="en-US" w:eastAsia="zh-CN"/>
        </w:rPr>
      </w:pPr>
      <w:bookmarkStart w:id="779" w:name="_Toc21345521"/>
      <w:bookmarkStart w:id="780" w:name="_Toc29806370"/>
      <w:bookmarkStart w:id="781" w:name="_Toc37255903"/>
      <w:bookmarkStart w:id="782" w:name="_Toc37256244"/>
      <w:bookmarkStart w:id="783" w:name="_Toc45890078"/>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779"/>
      <w:bookmarkEnd w:id="780"/>
      <w:bookmarkEnd w:id="781"/>
      <w:bookmarkEnd w:id="782"/>
      <w:bookmarkEnd w:id="78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784" w:name="_Toc21345522"/>
      <w:bookmarkStart w:id="785" w:name="_Toc29806371"/>
      <w:bookmarkStart w:id="786" w:name="_Toc37255904"/>
      <w:bookmarkStart w:id="787" w:name="_Toc37256245"/>
      <w:bookmarkStart w:id="788" w:name="_Toc45890079"/>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784"/>
      <w:bookmarkEnd w:id="785"/>
      <w:bookmarkEnd w:id="786"/>
      <w:bookmarkEnd w:id="787"/>
      <w:bookmarkEnd w:id="78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789" w:name="_Toc21345523"/>
      <w:bookmarkStart w:id="790" w:name="_Toc29806372"/>
      <w:bookmarkStart w:id="791" w:name="_Toc37255905"/>
      <w:bookmarkStart w:id="792" w:name="_Toc37256246"/>
      <w:bookmarkStart w:id="793" w:name="_Toc45890080"/>
      <w:r w:rsidRPr="00DF6DD6">
        <w:t>6.4B</w:t>
      </w:r>
      <w:r w:rsidRPr="00DF6DD6">
        <w:tab/>
        <w:t>Transmit signal quality for DC</w:t>
      </w:r>
      <w:bookmarkEnd w:id="789"/>
      <w:bookmarkEnd w:id="790"/>
      <w:bookmarkEnd w:id="791"/>
      <w:bookmarkEnd w:id="792"/>
      <w:bookmarkEnd w:id="79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321C1511"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B94AF2">
        <w:rPr>
          <w:rFonts w:eastAsia="MS Mincho"/>
          <w:lang w:val="en-US"/>
        </w:rPr>
        <w:t>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B94AF2">
        <w:rPr>
          <w:rFonts w:eastAsia="MS Mincho"/>
          <w:lang w:val="en-US"/>
        </w:rPr>
        <w:t>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15FEA27A"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B94AF2">
        <w:rPr>
          <w:rFonts w:eastAsia="MS Mincho"/>
        </w:rPr>
        <w:t>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B94AF2">
        <w:rPr>
          <w:rFonts w:eastAsia="MS Mincho"/>
        </w:rPr>
        <w:t>clause</w:t>
      </w:r>
      <w:r w:rsidRPr="00DF6DD6">
        <w:rPr>
          <w:rFonts w:eastAsia="MS Mincho"/>
        </w:rPr>
        <w:t xml:space="preserve"> 6.4.1 of </w:t>
      </w:r>
      <w:r w:rsidR="00E152D9" w:rsidRPr="00DF6DD6">
        <w:t>TS 38.101-1 </w:t>
      </w:r>
      <w:r w:rsidRPr="00DF6DD6">
        <w:rPr>
          <w:rFonts w:eastAsia="MS Mincho"/>
        </w:rPr>
        <w:t xml:space="preserve">[2] and </w:t>
      </w:r>
      <w:r w:rsidR="00B94AF2">
        <w:rPr>
          <w:rFonts w:eastAsia="MS Mincho"/>
        </w:rPr>
        <w:t>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794" w:name="_Toc21345524"/>
      <w:bookmarkStart w:id="795" w:name="_Toc29806373"/>
      <w:bookmarkStart w:id="796" w:name="_Toc37255906"/>
      <w:bookmarkStart w:id="797" w:name="_Toc37256247"/>
      <w:bookmarkStart w:id="798" w:name="_Toc45890081"/>
      <w:r w:rsidRPr="00DF6DD6">
        <w:t>6.4B.2</w:t>
      </w:r>
      <w:r w:rsidRPr="00DF6DD6">
        <w:tab/>
      </w:r>
      <w:bookmarkStart w:id="799" w:name="_Hlk2795160"/>
      <w:r w:rsidRPr="00DF6DD6">
        <w:t xml:space="preserve">Transmit modulation quality for </w:t>
      </w:r>
      <w:bookmarkEnd w:id="799"/>
      <w:r w:rsidRPr="00DF6DD6">
        <w:t>DC</w:t>
      </w:r>
      <w:bookmarkEnd w:id="794"/>
      <w:bookmarkEnd w:id="795"/>
      <w:bookmarkEnd w:id="796"/>
      <w:bookmarkEnd w:id="797"/>
      <w:bookmarkEnd w:id="798"/>
    </w:p>
    <w:p w14:paraId="050FD2FB" w14:textId="1A3D9390" w:rsidR="002567EC" w:rsidRPr="00DF6DD6" w:rsidRDefault="002567EC" w:rsidP="002567EC">
      <w:pPr>
        <w:pStyle w:val="Heading4"/>
      </w:pPr>
      <w:bookmarkStart w:id="800" w:name="_Toc21345525"/>
      <w:bookmarkStart w:id="801" w:name="_Toc29806374"/>
      <w:bookmarkStart w:id="802" w:name="_Toc37255907"/>
      <w:bookmarkStart w:id="803" w:name="_Toc37256248"/>
      <w:bookmarkStart w:id="804" w:name="_Toc45890082"/>
      <w:r w:rsidRPr="00DF6DD6">
        <w:t>6.4B.2.1</w:t>
      </w:r>
      <w:r w:rsidRPr="00DF6DD6">
        <w:tab/>
      </w:r>
      <w:r w:rsidR="00141A76" w:rsidRPr="00DF6DD6">
        <w:t xml:space="preserve">Transmit modulation quality for </w:t>
      </w:r>
      <w:r w:rsidRPr="00DF6DD6">
        <w:t>Intra-band contiguous EN-DC</w:t>
      </w:r>
      <w:bookmarkEnd w:id="800"/>
      <w:bookmarkEnd w:id="801"/>
      <w:bookmarkEnd w:id="802"/>
      <w:bookmarkEnd w:id="803"/>
      <w:bookmarkEnd w:id="804"/>
    </w:p>
    <w:p w14:paraId="4B1D9B2F" w14:textId="77777777" w:rsidR="002567EC" w:rsidRPr="00DF6DD6" w:rsidRDefault="002567EC" w:rsidP="00C42558">
      <w:pPr>
        <w:pStyle w:val="Heading5"/>
      </w:pPr>
      <w:bookmarkStart w:id="805" w:name="_Toc21345526"/>
      <w:bookmarkStart w:id="806" w:name="_Toc29806375"/>
      <w:bookmarkStart w:id="807" w:name="_Toc37255908"/>
      <w:bookmarkStart w:id="808" w:name="_Toc37256249"/>
      <w:bookmarkStart w:id="809" w:name="_Toc45890083"/>
      <w:r w:rsidRPr="00DF6DD6">
        <w:t>6.4B.2.1.1</w:t>
      </w:r>
      <w:r w:rsidRPr="00DF6DD6">
        <w:tab/>
        <w:t>Error Vector Magnitude</w:t>
      </w:r>
      <w:bookmarkEnd w:id="805"/>
      <w:bookmarkEnd w:id="806"/>
      <w:bookmarkEnd w:id="807"/>
      <w:bookmarkEnd w:id="808"/>
      <w:bookmarkEnd w:id="80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810" w:name="_Toc21345527"/>
      <w:bookmarkStart w:id="811" w:name="_Toc29806376"/>
      <w:bookmarkStart w:id="812" w:name="_Toc37255909"/>
      <w:bookmarkStart w:id="813" w:name="_Toc37256250"/>
      <w:bookmarkStart w:id="814" w:name="_Toc45890084"/>
      <w:r w:rsidRPr="00DF6DD6">
        <w:t>6.4B.2.1.2</w:t>
      </w:r>
      <w:r w:rsidRPr="00DF6DD6">
        <w:tab/>
        <w:t>Carrier leakage</w:t>
      </w:r>
      <w:bookmarkEnd w:id="810"/>
      <w:bookmarkEnd w:id="811"/>
      <w:bookmarkEnd w:id="812"/>
      <w:bookmarkEnd w:id="813"/>
      <w:bookmarkEnd w:id="81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815" w:name="_Toc21345528"/>
      <w:bookmarkStart w:id="816" w:name="_Toc29806377"/>
      <w:bookmarkStart w:id="817" w:name="_Toc37255910"/>
      <w:bookmarkStart w:id="818" w:name="_Toc37256251"/>
      <w:bookmarkStart w:id="819" w:name="_Toc45890085"/>
      <w:r w:rsidRPr="00DF6DD6">
        <w:t>6.4B.2.1.3</w:t>
      </w:r>
      <w:r w:rsidRPr="00DF6DD6">
        <w:tab/>
        <w:t>In-band emissions</w:t>
      </w:r>
      <w:bookmarkEnd w:id="815"/>
      <w:bookmarkEnd w:id="816"/>
      <w:bookmarkEnd w:id="817"/>
      <w:bookmarkEnd w:id="818"/>
      <w:bookmarkEnd w:id="81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0871CA6" w:rsidR="002567EC" w:rsidRPr="00DF6DD6" w:rsidRDefault="002567EC" w:rsidP="001310A1">
      <w:pPr>
        <w:rPr>
          <w:lang w:eastAsia="zh-CN"/>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820" w:name="_Toc21345529"/>
      <w:bookmarkStart w:id="821" w:name="_Toc29806378"/>
      <w:bookmarkStart w:id="822" w:name="_Toc37255911"/>
      <w:bookmarkStart w:id="823" w:name="_Toc37256252"/>
      <w:bookmarkStart w:id="824" w:name="_Toc45890086"/>
      <w:r w:rsidRPr="00DF6DD6">
        <w:t>6.4B.2.2</w:t>
      </w:r>
      <w:r w:rsidRPr="00DF6DD6">
        <w:tab/>
      </w:r>
      <w:r w:rsidR="00141A76" w:rsidRPr="00DF6DD6">
        <w:t xml:space="preserve">Transmit modulation quality for </w:t>
      </w:r>
      <w:r w:rsidRPr="00DF6DD6">
        <w:t>Intra-band non-contiguous EN-DC</w:t>
      </w:r>
      <w:bookmarkEnd w:id="820"/>
      <w:bookmarkEnd w:id="821"/>
      <w:bookmarkEnd w:id="822"/>
      <w:bookmarkEnd w:id="823"/>
      <w:bookmarkEnd w:id="824"/>
    </w:p>
    <w:p w14:paraId="726E5020" w14:textId="77777777" w:rsidR="00A5668D" w:rsidRPr="00DF6DD6" w:rsidRDefault="00A5668D" w:rsidP="00A5668D">
      <w:pPr>
        <w:pStyle w:val="Heading5"/>
      </w:pPr>
      <w:bookmarkStart w:id="825" w:name="_Toc21345530"/>
      <w:bookmarkStart w:id="826" w:name="_Toc29806379"/>
      <w:bookmarkStart w:id="827" w:name="_Toc37255912"/>
      <w:bookmarkStart w:id="828" w:name="_Toc37256253"/>
      <w:bookmarkStart w:id="829" w:name="_Toc45890087"/>
      <w:r w:rsidRPr="00DF6DD6">
        <w:t>6.4B.2.2.1</w:t>
      </w:r>
      <w:r w:rsidRPr="00DF6DD6">
        <w:tab/>
        <w:t>Error Vector Magnitude</w:t>
      </w:r>
      <w:bookmarkEnd w:id="825"/>
      <w:bookmarkEnd w:id="826"/>
      <w:bookmarkEnd w:id="827"/>
      <w:bookmarkEnd w:id="828"/>
      <w:bookmarkEnd w:id="82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830" w:name="_Toc21345531"/>
      <w:bookmarkStart w:id="831" w:name="_Toc29806380"/>
      <w:bookmarkStart w:id="832" w:name="_Toc37255913"/>
      <w:bookmarkStart w:id="833" w:name="_Toc37256254"/>
      <w:bookmarkStart w:id="834" w:name="_Toc45890088"/>
      <w:r w:rsidRPr="00DF6DD6">
        <w:t>6.4B.2.2.2</w:t>
      </w:r>
      <w:r w:rsidRPr="00DF6DD6">
        <w:tab/>
        <w:t>Carrier leakage</w:t>
      </w:r>
      <w:bookmarkEnd w:id="830"/>
      <w:bookmarkEnd w:id="831"/>
      <w:bookmarkEnd w:id="832"/>
      <w:bookmarkEnd w:id="833"/>
      <w:bookmarkEnd w:id="83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835" w:name="_Toc21345532"/>
      <w:bookmarkStart w:id="836" w:name="_Toc29806381"/>
      <w:bookmarkStart w:id="837" w:name="_Toc37255914"/>
      <w:bookmarkStart w:id="838" w:name="_Toc37256255"/>
      <w:bookmarkStart w:id="839" w:name="_Toc45890089"/>
      <w:r w:rsidRPr="00DF6DD6">
        <w:t>6.4B.2.2.3</w:t>
      </w:r>
      <w:r w:rsidRPr="00DF6DD6">
        <w:tab/>
        <w:t>In-band emissions</w:t>
      </w:r>
      <w:bookmarkEnd w:id="835"/>
      <w:bookmarkEnd w:id="836"/>
      <w:bookmarkEnd w:id="837"/>
      <w:bookmarkEnd w:id="838"/>
      <w:bookmarkEnd w:id="83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840" w:name="_Toc21345533"/>
      <w:bookmarkStart w:id="84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842" w:name="_Toc37255915"/>
      <w:bookmarkStart w:id="843" w:name="_Toc37256256"/>
      <w:bookmarkStart w:id="844" w:name="_Toc45890090"/>
      <w:r w:rsidRPr="00DF6DD6">
        <w:t>6.4B.2.3a</w:t>
      </w:r>
      <w:r w:rsidRPr="00DF6DD6">
        <w:tab/>
        <w:t>Transmit modulation quality for Inter-band NE-DC within FR1</w:t>
      </w:r>
      <w:bookmarkEnd w:id="840"/>
      <w:bookmarkEnd w:id="841"/>
      <w:bookmarkEnd w:id="842"/>
      <w:bookmarkEnd w:id="843"/>
      <w:bookmarkEnd w:id="844"/>
    </w:p>
    <w:p w14:paraId="36235DBD" w14:textId="77777777" w:rsidR="00CE04D0" w:rsidRPr="00B878DE" w:rsidRDefault="00CE04D0" w:rsidP="00CE04D0">
      <w:bookmarkStart w:id="845" w:name="_Toc21345534"/>
      <w:bookmarkStart w:id="84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847" w:name="_Toc37255916"/>
      <w:bookmarkStart w:id="848" w:name="_Toc37256257"/>
      <w:bookmarkStart w:id="849" w:name="_Toc45890091"/>
      <w:r w:rsidRPr="00DF6DD6">
        <w:t>6.4B.2.4</w:t>
      </w:r>
      <w:r w:rsidRPr="00DF6DD6">
        <w:tab/>
        <w:t>Transmit modulation quality for Inter-band EN-DC in</w:t>
      </w:r>
      <w:r w:rsidR="00C97A99" w:rsidRPr="00DF6DD6">
        <w:t>cluding</w:t>
      </w:r>
      <w:r w:rsidRPr="00DF6DD6">
        <w:t xml:space="preserve"> FR2</w:t>
      </w:r>
      <w:bookmarkEnd w:id="845"/>
      <w:bookmarkEnd w:id="846"/>
      <w:bookmarkEnd w:id="847"/>
      <w:bookmarkEnd w:id="848"/>
      <w:bookmarkEnd w:id="849"/>
    </w:p>
    <w:p w14:paraId="4E99D32C" w14:textId="3CF34317" w:rsidR="00353491" w:rsidRPr="00DF6DD6" w:rsidRDefault="00357D7E">
      <w:pPr>
        <w:rPr>
          <w:lang w:eastAsia="zh-CN"/>
        </w:rPr>
      </w:pPr>
      <w:r w:rsidRPr="00DF6DD6">
        <w:rPr>
          <w:lang w:eastAsia="zh-CN"/>
        </w:rPr>
        <w:t xml:space="preserve">Transmit modulation quality requirement for E-UTRA single carrier and CA operation specified in </w:t>
      </w:r>
      <w:r w:rsidR="00B94AF2">
        <w:rPr>
          <w:lang w:eastAsia="zh-CN"/>
        </w:rPr>
        <w:t>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B94AF2">
        <w:rPr>
          <w:lang w:eastAsia="zh-CN"/>
        </w:rPr>
        <w:t>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850" w:name="_Toc21345535"/>
      <w:bookmarkStart w:id="851" w:name="_Toc29806384"/>
      <w:bookmarkStart w:id="852" w:name="_Toc37255917"/>
      <w:bookmarkStart w:id="853" w:name="_Toc37256258"/>
      <w:bookmarkStart w:id="854" w:name="_Toc45890092"/>
      <w:r w:rsidRPr="00DF6DD6">
        <w:t>6.4B.2.5</w:t>
      </w:r>
      <w:r w:rsidRPr="00DF6DD6">
        <w:tab/>
        <w:t>Transmit modulation quality for inter-band EN-DC including both FR1 and FR2</w:t>
      </w:r>
      <w:bookmarkEnd w:id="850"/>
      <w:bookmarkEnd w:id="851"/>
      <w:bookmarkEnd w:id="852"/>
      <w:bookmarkEnd w:id="853"/>
      <w:bookmarkEnd w:id="854"/>
    </w:p>
    <w:p w14:paraId="30A8A5A6" w14:textId="3F5192D2"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B94AF2">
        <w:rPr>
          <w:rFonts w:eastAsia="MS Mincho"/>
          <w:lang w:eastAsia="zh-CN"/>
        </w:rPr>
        <w:t>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B94AF2">
        <w:rPr>
          <w:rFonts w:eastAsia="MS Mincho"/>
          <w:lang w:eastAsia="zh-CN"/>
        </w:rPr>
        <w:t>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B94AF2">
        <w:rPr>
          <w:rFonts w:eastAsia="MS Mincho"/>
          <w:lang w:eastAsia="zh-CN"/>
        </w:rPr>
        <w:t>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855" w:name="_Toc21345536"/>
      <w:bookmarkStart w:id="856" w:name="_Toc29806385"/>
      <w:bookmarkStart w:id="857" w:name="_Toc37255918"/>
      <w:bookmarkStart w:id="858" w:name="_Toc37256259"/>
      <w:bookmarkStart w:id="859" w:name="_Toc45890093"/>
      <w:r w:rsidRPr="00DF6DD6">
        <w:t>6.5</w:t>
      </w:r>
      <w:r w:rsidRPr="00DF6DD6">
        <w:tab/>
      </w:r>
      <w:r w:rsidR="0093614D" w:rsidRPr="00DF6DD6">
        <w:t>Void</w:t>
      </w:r>
      <w:bookmarkEnd w:id="855"/>
      <w:bookmarkEnd w:id="856"/>
      <w:bookmarkEnd w:id="857"/>
      <w:bookmarkEnd w:id="858"/>
      <w:bookmarkEnd w:id="859"/>
    </w:p>
    <w:p w14:paraId="700F0E38" w14:textId="77777777" w:rsidR="001310A1" w:rsidRPr="00DF6DD6" w:rsidRDefault="001310A1" w:rsidP="001310A1">
      <w:pPr>
        <w:pStyle w:val="Heading2"/>
      </w:pPr>
      <w:bookmarkStart w:id="860" w:name="_Toc21345537"/>
      <w:bookmarkStart w:id="861" w:name="_Toc29806386"/>
      <w:bookmarkStart w:id="862" w:name="_Toc37255919"/>
      <w:bookmarkStart w:id="863" w:name="_Toc37256260"/>
      <w:bookmarkStart w:id="864" w:name="_Toc45890094"/>
      <w:r w:rsidRPr="00DF6DD6">
        <w:t>6.5A</w:t>
      </w:r>
      <w:r w:rsidRPr="00DF6DD6">
        <w:tab/>
        <w:t>Output RF spectrum emissions for CA</w:t>
      </w:r>
      <w:bookmarkEnd w:id="860"/>
      <w:bookmarkEnd w:id="861"/>
      <w:bookmarkEnd w:id="862"/>
      <w:bookmarkEnd w:id="863"/>
      <w:bookmarkEnd w:id="864"/>
    </w:p>
    <w:p w14:paraId="28DBCAB6" w14:textId="77777777" w:rsidR="001310A1" w:rsidRPr="00DF6DD6" w:rsidRDefault="001310A1" w:rsidP="001310A1">
      <w:pPr>
        <w:pStyle w:val="Heading3"/>
      </w:pPr>
      <w:bookmarkStart w:id="865" w:name="_Toc21345538"/>
      <w:bookmarkStart w:id="866" w:name="_Toc29806387"/>
      <w:bookmarkStart w:id="867" w:name="_Toc37255920"/>
      <w:bookmarkStart w:id="868" w:name="_Toc37256261"/>
      <w:bookmarkStart w:id="869" w:name="_Toc45890095"/>
      <w:r w:rsidRPr="00DF6DD6">
        <w:t>6.5A.1</w:t>
      </w:r>
      <w:r w:rsidRPr="00DF6DD6">
        <w:tab/>
        <w:t>Occupied bandwidth for CA</w:t>
      </w:r>
      <w:bookmarkEnd w:id="865"/>
      <w:bookmarkEnd w:id="866"/>
      <w:bookmarkEnd w:id="867"/>
      <w:bookmarkEnd w:id="868"/>
      <w:bookmarkEnd w:id="86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870" w:name="_Toc21345539"/>
      <w:bookmarkStart w:id="871" w:name="_Toc29806388"/>
      <w:bookmarkStart w:id="872" w:name="_Toc37255921"/>
      <w:bookmarkStart w:id="873" w:name="_Toc37256262"/>
      <w:bookmarkStart w:id="874" w:name="_Toc45890096"/>
      <w:r w:rsidRPr="00DF6DD6">
        <w:t>6.5A.2</w:t>
      </w:r>
      <w:r w:rsidRPr="00DF6DD6">
        <w:tab/>
        <w:t>Out-of-band emissions for CA</w:t>
      </w:r>
      <w:bookmarkEnd w:id="870"/>
      <w:bookmarkEnd w:id="871"/>
      <w:bookmarkEnd w:id="872"/>
      <w:bookmarkEnd w:id="873"/>
      <w:bookmarkEnd w:id="8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875" w:name="_Toc21345540"/>
      <w:bookmarkStart w:id="876" w:name="_Toc29806389"/>
      <w:bookmarkStart w:id="877" w:name="_Toc37255922"/>
      <w:bookmarkStart w:id="878" w:name="_Toc37256263"/>
      <w:bookmarkStart w:id="879" w:name="_Toc45890097"/>
      <w:r w:rsidRPr="00DF6DD6">
        <w:t>6.5A.3</w:t>
      </w:r>
      <w:r w:rsidRPr="00DF6DD6">
        <w:tab/>
        <w:t>Spurious emissions for CA</w:t>
      </w:r>
      <w:bookmarkEnd w:id="875"/>
      <w:bookmarkEnd w:id="876"/>
      <w:bookmarkEnd w:id="877"/>
      <w:bookmarkEnd w:id="878"/>
      <w:bookmarkEnd w:id="879"/>
    </w:p>
    <w:p w14:paraId="3028775E" w14:textId="3DDF0965" w:rsidR="001A118F" w:rsidRPr="00DF6DD6" w:rsidRDefault="001A118F" w:rsidP="001A118F">
      <w:pPr>
        <w:pStyle w:val="Heading4"/>
        <w:rPr>
          <w:lang w:val="en-US" w:eastAsia="zh-CN"/>
        </w:rPr>
      </w:pPr>
      <w:bookmarkStart w:id="880" w:name="_Toc21345541"/>
      <w:bookmarkStart w:id="881" w:name="_Toc29806390"/>
      <w:bookmarkStart w:id="882" w:name="_Toc37255923"/>
      <w:bookmarkStart w:id="883" w:name="_Toc37256264"/>
      <w:bookmarkStart w:id="884" w:name="_Toc45890098"/>
      <w:r w:rsidRPr="00DF6DD6">
        <w:t>6.5</w:t>
      </w:r>
      <w:r w:rsidRPr="00DF6DD6">
        <w:rPr>
          <w:lang w:val="en-US" w:eastAsia="zh-CN"/>
        </w:rPr>
        <w:t>A</w:t>
      </w:r>
      <w:r w:rsidRPr="00DF6DD6">
        <w:t>.3.1</w:t>
      </w:r>
      <w:r w:rsidRPr="00DF6DD6">
        <w:tab/>
        <w:t>In</w:t>
      </w:r>
      <w:r w:rsidRPr="00DF6DD6">
        <w:rPr>
          <w:lang w:val="en-US" w:eastAsia="zh-CN"/>
        </w:rPr>
        <w:t>ter-band CA between FR1 and FR2</w:t>
      </w:r>
      <w:bookmarkEnd w:id="880"/>
      <w:bookmarkEnd w:id="881"/>
      <w:bookmarkEnd w:id="882"/>
      <w:bookmarkEnd w:id="883"/>
      <w:bookmarkEnd w:id="88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885" w:name="_Toc21345542"/>
      <w:bookmarkStart w:id="886" w:name="_Toc29806391"/>
      <w:bookmarkStart w:id="887" w:name="_Toc37255924"/>
      <w:bookmarkStart w:id="888" w:name="_Toc37256265"/>
      <w:bookmarkStart w:id="889" w:name="_Toc45890099"/>
      <w:r w:rsidRPr="00DF6DD6">
        <w:t>6.5A.4</w:t>
      </w:r>
      <w:r w:rsidRPr="00DF6DD6">
        <w:tab/>
        <w:t>Transmit intermodulation for CA</w:t>
      </w:r>
      <w:bookmarkEnd w:id="885"/>
      <w:bookmarkEnd w:id="886"/>
      <w:bookmarkEnd w:id="887"/>
      <w:bookmarkEnd w:id="888"/>
      <w:bookmarkEnd w:id="88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890" w:name="_Toc21345543"/>
      <w:bookmarkStart w:id="891" w:name="_Toc29806392"/>
      <w:bookmarkStart w:id="892" w:name="_Toc37255925"/>
      <w:bookmarkStart w:id="893" w:name="_Toc37256266"/>
      <w:bookmarkStart w:id="894" w:name="_Toc45890100"/>
      <w:r w:rsidRPr="00DF6DD6">
        <w:t>6.5B</w:t>
      </w:r>
      <w:r w:rsidRPr="00DF6DD6">
        <w:tab/>
        <w:t>Output RF spectrum emissions for DC</w:t>
      </w:r>
      <w:bookmarkEnd w:id="890"/>
      <w:bookmarkEnd w:id="891"/>
      <w:bookmarkEnd w:id="892"/>
      <w:bookmarkEnd w:id="893"/>
      <w:bookmarkEnd w:id="894"/>
    </w:p>
    <w:p w14:paraId="49AE91CF" w14:textId="444B4CD0" w:rsidR="001310A1" w:rsidRPr="00DF6DD6" w:rsidRDefault="001310A1" w:rsidP="001310A1">
      <w:pPr>
        <w:pStyle w:val="Heading3"/>
      </w:pPr>
      <w:bookmarkStart w:id="895" w:name="_Toc21345544"/>
      <w:bookmarkStart w:id="896" w:name="_Toc29806393"/>
      <w:bookmarkStart w:id="897" w:name="_Toc37255926"/>
      <w:bookmarkStart w:id="898" w:name="_Toc37256267"/>
      <w:bookmarkStart w:id="899" w:name="_Toc45890101"/>
      <w:r w:rsidRPr="00DF6DD6">
        <w:t>6.5B.1</w:t>
      </w:r>
      <w:r w:rsidRPr="00DF6DD6">
        <w:tab/>
        <w:t>Occupied bandwidth for EN-DC</w:t>
      </w:r>
      <w:bookmarkEnd w:id="895"/>
      <w:bookmarkEnd w:id="896"/>
      <w:bookmarkEnd w:id="897"/>
      <w:bookmarkEnd w:id="898"/>
      <w:bookmarkEnd w:id="89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900" w:name="_Toc21345545"/>
      <w:bookmarkStart w:id="901" w:name="_Toc29806394"/>
      <w:bookmarkStart w:id="902" w:name="_Toc37255927"/>
      <w:bookmarkStart w:id="903" w:name="_Toc37256268"/>
      <w:bookmarkStart w:id="904" w:name="_Toc45890102"/>
      <w:r w:rsidRPr="00DF6DD6">
        <w:t>6.5B.1.4</w:t>
      </w:r>
      <w:r w:rsidRPr="00DF6DD6">
        <w:tab/>
        <w:t>Inter-band EN-DC including FR2</w:t>
      </w:r>
      <w:bookmarkEnd w:id="900"/>
      <w:bookmarkEnd w:id="901"/>
      <w:bookmarkEnd w:id="902"/>
      <w:bookmarkEnd w:id="903"/>
      <w:bookmarkEnd w:id="904"/>
    </w:p>
    <w:p w14:paraId="6CAFE351" w14:textId="0373C203"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905" w:name="_Toc21345546"/>
      <w:bookmarkStart w:id="906" w:name="_Toc29806395"/>
      <w:bookmarkStart w:id="907" w:name="_Toc37255928"/>
      <w:bookmarkStart w:id="908" w:name="_Toc37256269"/>
      <w:bookmarkStart w:id="909" w:name="_Toc45890103"/>
      <w:r w:rsidRPr="00DF6DD6">
        <w:rPr>
          <w:lang w:val="en-US"/>
        </w:rPr>
        <w:t>6.5B.1.5</w:t>
      </w:r>
      <w:r w:rsidRPr="00DF6DD6">
        <w:rPr>
          <w:lang w:val="en-US"/>
        </w:rPr>
        <w:tab/>
        <w:t>Inter-band EN-DC including both FR1 and FR2</w:t>
      </w:r>
      <w:bookmarkEnd w:id="905"/>
      <w:bookmarkEnd w:id="906"/>
      <w:bookmarkEnd w:id="907"/>
      <w:bookmarkEnd w:id="908"/>
      <w:bookmarkEnd w:id="909"/>
    </w:p>
    <w:p w14:paraId="657C09CD" w14:textId="2FB441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 of </w:t>
      </w:r>
      <w:r w:rsidR="00E152D9" w:rsidRPr="00DF6DD6">
        <w:t>TS 38.101-1 </w:t>
      </w:r>
      <w:r w:rsidRPr="00DF6DD6">
        <w:rPr>
          <w:lang w:val="en-US"/>
        </w:rPr>
        <w:t xml:space="preserve">[2] and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910" w:name="_Toc21345547"/>
      <w:bookmarkStart w:id="911" w:name="_Toc29806396"/>
      <w:bookmarkStart w:id="912" w:name="_Toc37255929"/>
      <w:bookmarkStart w:id="913" w:name="_Toc37256270"/>
      <w:bookmarkStart w:id="914" w:name="_Toc45890104"/>
      <w:r w:rsidRPr="00DF6DD6">
        <w:t>6.5B.2</w:t>
      </w:r>
      <w:r w:rsidRPr="00DF6DD6">
        <w:tab/>
        <w:t>Out-of-band emissions for DC</w:t>
      </w:r>
      <w:bookmarkEnd w:id="910"/>
      <w:bookmarkEnd w:id="911"/>
      <w:bookmarkEnd w:id="912"/>
      <w:bookmarkEnd w:id="913"/>
      <w:bookmarkEnd w:id="914"/>
    </w:p>
    <w:p w14:paraId="58FC0CA8" w14:textId="77777777" w:rsidR="001310A1" w:rsidRPr="00DF6DD6" w:rsidRDefault="001310A1" w:rsidP="001310A1">
      <w:pPr>
        <w:pStyle w:val="Heading4"/>
      </w:pPr>
      <w:bookmarkStart w:id="915" w:name="_Toc21345548"/>
      <w:bookmarkStart w:id="916" w:name="_Toc29806397"/>
      <w:bookmarkStart w:id="917" w:name="_Toc37255930"/>
      <w:bookmarkStart w:id="918" w:name="_Toc37256271"/>
      <w:bookmarkStart w:id="919" w:name="_Toc45890105"/>
      <w:r w:rsidRPr="00DF6DD6">
        <w:t>6.5B.2.1</w:t>
      </w:r>
      <w:r w:rsidRPr="00DF6DD6">
        <w:tab/>
        <w:t>Intra-band contiguous EN-DC</w:t>
      </w:r>
      <w:bookmarkEnd w:id="915"/>
      <w:bookmarkEnd w:id="916"/>
      <w:bookmarkEnd w:id="917"/>
      <w:bookmarkEnd w:id="918"/>
      <w:bookmarkEnd w:id="91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920" w:name="_Toc21345549"/>
      <w:bookmarkStart w:id="921" w:name="_Toc29806398"/>
      <w:bookmarkStart w:id="922" w:name="_Toc37255931"/>
      <w:bookmarkStart w:id="923" w:name="_Toc37256272"/>
      <w:bookmarkStart w:id="924" w:name="_Toc45890106"/>
      <w:r w:rsidRPr="00DF6DD6">
        <w:t>6.5B.2.1.1</w:t>
      </w:r>
      <w:r w:rsidRPr="00DF6DD6">
        <w:tab/>
        <w:t>Spectrum emissions mask</w:t>
      </w:r>
      <w:bookmarkEnd w:id="920"/>
      <w:bookmarkEnd w:id="921"/>
      <w:bookmarkEnd w:id="922"/>
      <w:bookmarkEnd w:id="923"/>
      <w:bookmarkEnd w:id="9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925" w:name="_Toc21345550"/>
      <w:bookmarkStart w:id="926" w:name="_Toc29806399"/>
      <w:bookmarkStart w:id="927" w:name="_Toc37255932"/>
      <w:bookmarkStart w:id="928" w:name="_Toc37256273"/>
      <w:bookmarkStart w:id="929" w:name="_Toc45890107"/>
      <w:r w:rsidRPr="00DF6DD6">
        <w:t>6.5B.2.1.2</w:t>
      </w:r>
      <w:r w:rsidRPr="00DF6DD6">
        <w:tab/>
        <w:t>Additional spectrum emissions mask</w:t>
      </w:r>
      <w:bookmarkEnd w:id="925"/>
      <w:bookmarkEnd w:id="926"/>
      <w:bookmarkEnd w:id="927"/>
      <w:bookmarkEnd w:id="928"/>
      <w:bookmarkEnd w:id="929"/>
    </w:p>
    <w:p w14:paraId="45803F4A" w14:textId="77777777" w:rsidR="001310A1" w:rsidRPr="00DF6DD6" w:rsidRDefault="001310A1" w:rsidP="001310A1">
      <w:pPr>
        <w:pStyle w:val="Heading6"/>
      </w:pPr>
      <w:bookmarkStart w:id="930" w:name="_Toc21345551"/>
      <w:bookmarkStart w:id="931" w:name="_Toc29806400"/>
      <w:bookmarkStart w:id="932" w:name="_Toc37255933"/>
      <w:bookmarkStart w:id="933" w:name="_Toc37256274"/>
      <w:bookmarkStart w:id="934" w:name="_Toc45890108"/>
      <w:r w:rsidRPr="00DF6DD6">
        <w:t>6.5B.2.1.2.1</w:t>
      </w:r>
      <w:r w:rsidRPr="00DF6DD6">
        <w:tab/>
      </w:r>
      <w:r w:rsidR="00795AA3" w:rsidRPr="00DF6DD6">
        <w:rPr>
          <w:rFonts w:eastAsia="MS Mincho"/>
        </w:rPr>
        <w:t>Requirements for network signalled value "NS_35"</w:t>
      </w:r>
      <w:bookmarkEnd w:id="930"/>
      <w:bookmarkEnd w:id="931"/>
      <w:bookmarkEnd w:id="932"/>
      <w:bookmarkEnd w:id="933"/>
      <w:bookmarkEnd w:id="93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935" w:name="_Toc21345552"/>
      <w:bookmarkStart w:id="936" w:name="_Toc29806401"/>
      <w:bookmarkStart w:id="937" w:name="_Toc37255934"/>
      <w:bookmarkStart w:id="938" w:name="_Toc37256275"/>
      <w:bookmarkStart w:id="939" w:name="_Toc45890109"/>
      <w:r w:rsidRPr="00DF6DD6">
        <w:t>6.5B.2.1.2.2</w:t>
      </w:r>
      <w:r w:rsidRPr="00DF6DD6">
        <w:tab/>
      </w:r>
      <w:r w:rsidRPr="00DF6DD6">
        <w:rPr>
          <w:rFonts w:eastAsia="MS Mincho"/>
        </w:rPr>
        <w:t>Requirements for network signalled value "NS_04"</w:t>
      </w:r>
      <w:bookmarkEnd w:id="935"/>
      <w:bookmarkEnd w:id="936"/>
      <w:bookmarkEnd w:id="937"/>
      <w:bookmarkEnd w:id="938"/>
      <w:bookmarkEnd w:id="93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940" w:name="_Toc21345553"/>
      <w:bookmarkStart w:id="941" w:name="_Toc29806402"/>
      <w:bookmarkStart w:id="942" w:name="_Toc37255935"/>
      <w:bookmarkStart w:id="943" w:name="_Toc37256276"/>
      <w:bookmarkStart w:id="944" w:name="_Toc45890110"/>
      <w:r w:rsidRPr="00DF6DD6">
        <w:t>6</w:t>
      </w:r>
      <w:r w:rsidR="001310A1" w:rsidRPr="00DF6DD6">
        <w:t>.5B.2.1.3</w:t>
      </w:r>
      <w:r w:rsidR="001310A1" w:rsidRPr="00DF6DD6">
        <w:tab/>
        <w:t>Adjacent channel leakage ratio</w:t>
      </w:r>
      <w:bookmarkEnd w:id="940"/>
      <w:bookmarkEnd w:id="941"/>
      <w:bookmarkEnd w:id="942"/>
      <w:bookmarkEnd w:id="943"/>
      <w:bookmarkEnd w:id="94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945" w:name="_Toc21345554"/>
      <w:bookmarkStart w:id="946" w:name="_Toc29806403"/>
      <w:bookmarkStart w:id="947" w:name="_Toc37255936"/>
      <w:bookmarkStart w:id="948" w:name="_Toc37256277"/>
      <w:bookmarkStart w:id="949" w:name="_Toc45890111"/>
      <w:r w:rsidRPr="00DF6DD6">
        <w:t>6.5B.2.2</w:t>
      </w:r>
      <w:r w:rsidRPr="00DF6DD6">
        <w:tab/>
        <w:t>Intra-band non-contiguous EN-DC</w:t>
      </w:r>
      <w:bookmarkEnd w:id="945"/>
      <w:bookmarkEnd w:id="946"/>
      <w:bookmarkEnd w:id="947"/>
      <w:bookmarkEnd w:id="948"/>
      <w:bookmarkEnd w:id="949"/>
    </w:p>
    <w:p w14:paraId="72A76F45" w14:textId="77777777" w:rsidR="00821B6B" w:rsidRPr="00DF6DD6" w:rsidRDefault="00821B6B" w:rsidP="00821B6B">
      <w:pPr>
        <w:pStyle w:val="Heading5"/>
      </w:pPr>
      <w:bookmarkStart w:id="950" w:name="_Toc21345555"/>
      <w:bookmarkStart w:id="951" w:name="_Toc29806404"/>
      <w:bookmarkStart w:id="952" w:name="_Toc37255937"/>
      <w:bookmarkStart w:id="953" w:name="_Toc37256278"/>
      <w:bookmarkStart w:id="954" w:name="_Toc45890112"/>
      <w:r w:rsidRPr="00DF6DD6">
        <w:t>6.5B.2.2.1</w:t>
      </w:r>
      <w:r w:rsidRPr="00DF6DD6">
        <w:tab/>
        <w:t>Spectrum emissions mask</w:t>
      </w:r>
      <w:bookmarkEnd w:id="950"/>
      <w:bookmarkEnd w:id="951"/>
      <w:bookmarkEnd w:id="952"/>
      <w:bookmarkEnd w:id="953"/>
      <w:bookmarkEnd w:id="95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955" w:name="_Toc21345556"/>
      <w:bookmarkStart w:id="956" w:name="_Toc29806405"/>
      <w:bookmarkStart w:id="957" w:name="_Toc37255938"/>
      <w:bookmarkStart w:id="958" w:name="_Toc37256279"/>
      <w:bookmarkStart w:id="959" w:name="_Toc45890113"/>
      <w:r w:rsidRPr="00DF6DD6">
        <w:t>6.5B.2.2.2</w:t>
      </w:r>
      <w:r w:rsidRPr="00DF6DD6">
        <w:tab/>
        <w:t>Additional spectrum emissions mask</w:t>
      </w:r>
      <w:bookmarkEnd w:id="955"/>
      <w:bookmarkEnd w:id="956"/>
      <w:bookmarkEnd w:id="957"/>
      <w:bookmarkEnd w:id="958"/>
      <w:bookmarkEnd w:id="95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960" w:name="_Toc21345557"/>
      <w:bookmarkStart w:id="961" w:name="_Toc29806406"/>
      <w:bookmarkStart w:id="962" w:name="_Toc37255939"/>
      <w:bookmarkStart w:id="963" w:name="_Toc37256280"/>
      <w:bookmarkStart w:id="964" w:name="_Toc45890114"/>
      <w:r w:rsidRPr="00DF6DD6">
        <w:t>6.5B.2.2.3</w:t>
      </w:r>
      <w:r w:rsidRPr="00DF6DD6">
        <w:tab/>
        <w:t>Adjacent channel leakage ratio</w:t>
      </w:r>
      <w:bookmarkEnd w:id="960"/>
      <w:bookmarkEnd w:id="961"/>
      <w:bookmarkEnd w:id="962"/>
      <w:bookmarkEnd w:id="963"/>
      <w:bookmarkEnd w:id="964"/>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965" w:name="_Toc21345558"/>
      <w:bookmarkStart w:id="966" w:name="_Toc29806407"/>
      <w:bookmarkStart w:id="967" w:name="_Toc37255940"/>
      <w:bookmarkStart w:id="968" w:name="_Toc37256281"/>
      <w:bookmarkStart w:id="969" w:name="_Toc45890115"/>
      <w:r w:rsidRPr="00DF6DD6">
        <w:t>6.5B.2.3</w:t>
      </w:r>
      <w:r w:rsidRPr="00DF6DD6">
        <w:tab/>
        <w:t>Inter-band EN-DC within FR1</w:t>
      </w:r>
      <w:bookmarkEnd w:id="965"/>
      <w:bookmarkEnd w:id="966"/>
      <w:bookmarkEnd w:id="967"/>
      <w:bookmarkEnd w:id="968"/>
      <w:bookmarkEnd w:id="96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970" w:name="_Toc21345559"/>
      <w:bookmarkStart w:id="971" w:name="_Toc29806408"/>
      <w:bookmarkStart w:id="972" w:name="_Toc37255941"/>
      <w:bookmarkStart w:id="973" w:name="_Toc37256282"/>
      <w:bookmarkStart w:id="974" w:name="_Toc45890116"/>
      <w:r w:rsidRPr="00DF6DD6">
        <w:t>6.5B.2.3a</w:t>
      </w:r>
      <w:r w:rsidRPr="00DF6DD6">
        <w:tab/>
        <w:t>Inter-band NE-DC within FR1</w:t>
      </w:r>
      <w:bookmarkEnd w:id="970"/>
      <w:bookmarkEnd w:id="971"/>
      <w:bookmarkEnd w:id="972"/>
      <w:bookmarkEnd w:id="973"/>
      <w:bookmarkEnd w:id="9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975" w:name="_Toc21345560"/>
      <w:bookmarkStart w:id="976" w:name="_Toc29806409"/>
      <w:bookmarkStart w:id="977" w:name="_Toc37255942"/>
      <w:bookmarkStart w:id="978" w:name="_Toc37256283"/>
      <w:bookmarkStart w:id="979" w:name="_Toc45890117"/>
      <w:r w:rsidRPr="00DF6DD6">
        <w:t>6.5B.2.4</w:t>
      </w:r>
      <w:r w:rsidRPr="00DF6DD6">
        <w:tab/>
        <w:t>Inter-band EN-DC including FR2</w:t>
      </w:r>
      <w:bookmarkEnd w:id="975"/>
      <w:bookmarkEnd w:id="976"/>
      <w:bookmarkEnd w:id="977"/>
      <w:bookmarkEnd w:id="978"/>
      <w:bookmarkEnd w:id="979"/>
    </w:p>
    <w:p w14:paraId="2D34C2BA" w14:textId="1D76266D"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980" w:name="_Toc21345561"/>
      <w:bookmarkStart w:id="981" w:name="_Toc29806410"/>
      <w:bookmarkStart w:id="982" w:name="_Toc37255943"/>
      <w:bookmarkStart w:id="983" w:name="_Toc37256284"/>
      <w:bookmarkStart w:id="984" w:name="_Toc45890118"/>
      <w:r w:rsidRPr="00DF6DD6">
        <w:t>6.5B.2.5</w:t>
      </w:r>
      <w:r w:rsidRPr="00DF6DD6">
        <w:tab/>
        <w:t>Inter-band EN-DC including both FR1 and FR2</w:t>
      </w:r>
      <w:bookmarkEnd w:id="980"/>
      <w:bookmarkEnd w:id="981"/>
      <w:bookmarkEnd w:id="982"/>
      <w:bookmarkEnd w:id="983"/>
      <w:bookmarkEnd w:id="984"/>
    </w:p>
    <w:p w14:paraId="59B335CC" w14:textId="6369B890"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985" w:name="_Toc21345562"/>
      <w:bookmarkStart w:id="986" w:name="_Toc29806411"/>
      <w:bookmarkStart w:id="987" w:name="_Toc37255944"/>
      <w:bookmarkStart w:id="988" w:name="_Toc37256285"/>
      <w:bookmarkStart w:id="989" w:name="_Toc45890119"/>
      <w:r w:rsidRPr="00DF6DD6">
        <w:t>6.5B.3</w:t>
      </w:r>
      <w:r w:rsidRPr="00DF6DD6">
        <w:tab/>
        <w:t>Spurious emissions for DC</w:t>
      </w:r>
      <w:bookmarkEnd w:id="985"/>
      <w:bookmarkEnd w:id="986"/>
      <w:bookmarkEnd w:id="987"/>
      <w:bookmarkEnd w:id="988"/>
      <w:bookmarkEnd w:id="989"/>
    </w:p>
    <w:p w14:paraId="7FAC8166" w14:textId="77777777" w:rsidR="001310A1" w:rsidRPr="00DF6DD6" w:rsidRDefault="001310A1" w:rsidP="001310A1">
      <w:pPr>
        <w:pStyle w:val="Heading4"/>
      </w:pPr>
      <w:bookmarkStart w:id="990" w:name="_Toc21345563"/>
      <w:bookmarkStart w:id="991" w:name="_Toc29806412"/>
      <w:bookmarkStart w:id="992" w:name="_Toc37255945"/>
      <w:bookmarkStart w:id="993" w:name="_Toc37256286"/>
      <w:bookmarkStart w:id="994" w:name="_Toc45890120"/>
      <w:r w:rsidRPr="00DF6DD6">
        <w:t>6.5B.3.1</w:t>
      </w:r>
      <w:r w:rsidRPr="00DF6DD6">
        <w:tab/>
        <w:t>Intra-band contiguous EN-DC</w:t>
      </w:r>
      <w:bookmarkEnd w:id="990"/>
      <w:bookmarkEnd w:id="991"/>
      <w:bookmarkEnd w:id="992"/>
      <w:bookmarkEnd w:id="993"/>
      <w:bookmarkEnd w:id="994"/>
    </w:p>
    <w:p w14:paraId="014BB36F" w14:textId="77777777" w:rsidR="00096493" w:rsidRPr="00DF6DD6" w:rsidRDefault="00096493" w:rsidP="00C42558">
      <w:pPr>
        <w:pStyle w:val="Heading5"/>
      </w:pPr>
      <w:bookmarkStart w:id="995" w:name="_Toc21345564"/>
      <w:bookmarkStart w:id="996" w:name="_Toc29806413"/>
      <w:bookmarkStart w:id="997" w:name="_Toc37255946"/>
      <w:bookmarkStart w:id="998" w:name="_Toc37256287"/>
      <w:bookmarkStart w:id="999" w:name="_Toc45890121"/>
      <w:r w:rsidRPr="00DF6DD6">
        <w:t>6.5B.3.1.1</w:t>
      </w:r>
      <w:r w:rsidRPr="00DF6DD6">
        <w:tab/>
        <w:t>General spurious emissions</w:t>
      </w:r>
      <w:bookmarkEnd w:id="995"/>
      <w:bookmarkEnd w:id="996"/>
      <w:bookmarkEnd w:id="997"/>
      <w:bookmarkEnd w:id="998"/>
      <w:bookmarkEnd w:id="99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000" w:name="_Toc21345565"/>
      <w:bookmarkStart w:id="1001" w:name="_Toc29806414"/>
      <w:bookmarkStart w:id="1002" w:name="_Toc37255947"/>
      <w:bookmarkStart w:id="1003" w:name="_Toc37256288"/>
      <w:bookmarkStart w:id="1004" w:name="_Toc45890122"/>
      <w:r w:rsidRPr="00DF6DD6">
        <w:t>6.5B.3.1.2</w:t>
      </w:r>
      <w:r w:rsidRPr="00DF6DD6">
        <w:tab/>
        <w:t>Spurious emission band UE co-existence</w:t>
      </w:r>
      <w:bookmarkEnd w:id="1000"/>
      <w:bookmarkEnd w:id="1001"/>
      <w:bookmarkEnd w:id="1002"/>
      <w:bookmarkEnd w:id="1003"/>
      <w:bookmarkEnd w:id="100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A5EED">
            <w:pPr>
              <w:pStyle w:val="TAR"/>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A5EED">
            <w:pPr>
              <w:pStyle w:val="TAR"/>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rsidP="00DA5EE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DF6DD6" w:rsidRDefault="001973C3" w:rsidP="001973C3">
            <w:pPr>
              <w:pStyle w:val="TAL"/>
            </w:pPr>
            <w:r w:rsidRPr="00DF6DD6">
              <w:t>E-UTRA Band 1, 2, 3, 4, 5, 8, 10, 12, 13 , 14, 17, 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1973C3">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rsidP="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1973C3">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A63B40">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rsidP="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A63B40">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66727700" w14:textId="6BB48735" w:rsidR="00A63B40" w:rsidRPr="00DF6DD6" w:rsidRDefault="00A63B40" w:rsidP="00A6034C">
            <w:pPr>
              <w:pStyle w:val="TAC"/>
              <w:ind w:left="851" w:hanging="851"/>
              <w:jc w:val="left"/>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1005" w:name="_Toc21345566"/>
      <w:bookmarkStart w:id="1006" w:name="_Toc29806415"/>
      <w:bookmarkStart w:id="1007" w:name="_Toc37255948"/>
      <w:bookmarkStart w:id="1008" w:name="_Toc37256289"/>
      <w:bookmarkStart w:id="1009" w:name="_Toc45890123"/>
      <w:r w:rsidRPr="00DF6DD6">
        <w:t>6.5B.3.2</w:t>
      </w:r>
      <w:r w:rsidRPr="00DF6DD6">
        <w:tab/>
        <w:t>Intra-band non-contiguous EN-DC</w:t>
      </w:r>
      <w:bookmarkEnd w:id="1005"/>
      <w:bookmarkEnd w:id="1006"/>
      <w:bookmarkEnd w:id="1007"/>
      <w:bookmarkEnd w:id="1008"/>
      <w:bookmarkEnd w:id="1009"/>
    </w:p>
    <w:p w14:paraId="5DF2D3F7" w14:textId="77777777" w:rsidR="00844FEF" w:rsidRPr="00DF6DD6" w:rsidRDefault="00844FEF" w:rsidP="00844FEF">
      <w:pPr>
        <w:pStyle w:val="Heading5"/>
      </w:pPr>
      <w:bookmarkStart w:id="1010" w:name="_Toc21345567"/>
      <w:bookmarkStart w:id="1011" w:name="_Toc29806416"/>
      <w:bookmarkStart w:id="1012" w:name="_Toc37255949"/>
      <w:bookmarkStart w:id="1013" w:name="_Toc37256290"/>
      <w:bookmarkStart w:id="1014" w:name="_Toc45890124"/>
      <w:r w:rsidRPr="00DF6DD6">
        <w:t>6.5B.3.2.1</w:t>
      </w:r>
      <w:r w:rsidRPr="00DF6DD6">
        <w:tab/>
        <w:t>General spurious emissions</w:t>
      </w:r>
      <w:bookmarkEnd w:id="1010"/>
      <w:bookmarkEnd w:id="1011"/>
      <w:bookmarkEnd w:id="1012"/>
      <w:bookmarkEnd w:id="1013"/>
      <w:bookmarkEnd w:id="101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015" w:name="_Toc21345568"/>
      <w:bookmarkStart w:id="1016" w:name="_Toc29806417"/>
      <w:bookmarkStart w:id="1017" w:name="_Toc37255950"/>
      <w:bookmarkStart w:id="1018" w:name="_Toc37256291"/>
      <w:bookmarkStart w:id="1019" w:name="_Toc45890125"/>
      <w:r w:rsidRPr="00DF6DD6">
        <w:t>6.5B.3.2.2</w:t>
      </w:r>
      <w:r w:rsidRPr="00DF6DD6">
        <w:tab/>
        <w:t>Spurious emission band UE co-existence</w:t>
      </w:r>
      <w:bookmarkEnd w:id="1015"/>
      <w:bookmarkEnd w:id="1016"/>
      <w:bookmarkEnd w:id="1017"/>
      <w:bookmarkEnd w:id="1018"/>
      <w:bookmarkEnd w:id="101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DF6DD6" w:rsidRDefault="00F177CB" w:rsidP="00A6034C">
            <w:pPr>
              <w:pStyle w:val="TAC"/>
              <w:jc w:val="left"/>
            </w:pPr>
            <w:r w:rsidRPr="00DF6DD6">
              <w:t>E-UTRA Band 1, 2, 3, 4, 5, 8, 10, 12, 13 , 14, 17,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244D8DC3" w14:textId="176530F2" w:rsidR="00844FEF" w:rsidRPr="00DF6DD6" w:rsidRDefault="00844FEF" w:rsidP="009A3F44">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1020" w:name="_Toc21345569"/>
      <w:bookmarkStart w:id="1021" w:name="_Toc29806418"/>
      <w:bookmarkStart w:id="1022" w:name="_Toc37255951"/>
      <w:bookmarkStart w:id="1023" w:name="_Toc37256292"/>
      <w:bookmarkStart w:id="1024" w:name="_Toc45890126"/>
      <w:r w:rsidRPr="00DF6DD6">
        <w:t>6.5B.3.3</w:t>
      </w:r>
      <w:r w:rsidRPr="00DF6DD6">
        <w:tab/>
        <w:t>Inter-band EN-DC within FR1</w:t>
      </w:r>
      <w:bookmarkEnd w:id="1020"/>
      <w:bookmarkEnd w:id="1021"/>
      <w:bookmarkEnd w:id="1022"/>
      <w:bookmarkEnd w:id="1023"/>
      <w:bookmarkEnd w:id="1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1025" w:name="_Toc21345570"/>
      <w:bookmarkStart w:id="1026" w:name="_Toc29806419"/>
      <w:bookmarkStart w:id="1027" w:name="_Toc37255952"/>
      <w:bookmarkStart w:id="1028" w:name="_Toc37256293"/>
      <w:bookmarkStart w:id="1029" w:name="_Toc45890127"/>
      <w:r w:rsidRPr="00DF6DD6">
        <w:t>6.5B.3.3.</w:t>
      </w:r>
      <w:r w:rsidR="003068D8" w:rsidRPr="00DF6DD6">
        <w:t>2</w:t>
      </w:r>
      <w:r w:rsidRPr="00DF6DD6">
        <w:tab/>
        <w:t>Spurious emission band UE co-existence</w:t>
      </w:r>
      <w:bookmarkEnd w:id="1025"/>
      <w:bookmarkEnd w:id="1026"/>
      <w:bookmarkEnd w:id="1027"/>
      <w:bookmarkEnd w:id="1028"/>
      <w:bookmarkEnd w:id="1029"/>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27, 31, 32</w:t>
            </w:r>
            <w:r w:rsidRPr="00DF6DD6">
              <w:rPr>
                <w:sz w:val="16"/>
                <w:lang w:val="sv-SE" w:eastAsia="ja-JP"/>
              </w:rPr>
              <w:t xml:space="preserve">, </w:t>
            </w:r>
            <w:r w:rsidR="000A6B90" w:rsidRPr="00DF6DD6">
              <w:rPr>
                <w:sz w:val="16"/>
                <w:lang w:val="sv-SE" w:eastAsia="ja-JP"/>
              </w:rPr>
              <w:t xml:space="preserve">38, 40, 41, 50, 51, </w:t>
            </w:r>
            <w:r w:rsidRPr="00DF6DD6">
              <w:rPr>
                <w:sz w:val="16"/>
                <w:lang w:val="sv-SE" w:eastAsia="ko-KR"/>
              </w:rPr>
              <w:t>72</w:t>
            </w:r>
            <w:r w:rsidR="000A6B90" w:rsidRPr="00DF6DD6">
              <w:rPr>
                <w:sz w:val="16"/>
                <w:lang w:val="sv-SE" w:eastAsia="ko-KR"/>
              </w:rPr>
              <w:t>, 74</w:t>
            </w:r>
          </w:p>
          <w:p w14:paraId="4046212B" w14:textId="68579D66" w:rsidR="001310A1" w:rsidRPr="00DF6DD6"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Pr="00DF6DD6">
              <w:rPr>
                <w:sz w:val="16"/>
                <w:lang w:val="sv-SE"/>
              </w:rPr>
              <w:t>42, 43</w:t>
            </w:r>
            <w:r w:rsidR="000A6B90" w:rsidRPr="00DF6DD6">
              <w:rPr>
                <w:sz w:val="16"/>
                <w:lang w:val="sv-SE"/>
              </w:rPr>
              <w:t>, 75, 76</w:t>
            </w:r>
          </w:p>
          <w:p w14:paraId="582D7046" w14:textId="043E5076" w:rsidR="001310A1" w:rsidRPr="00DF6DD6" w:rsidRDefault="001310A1"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DF6DD6" w:rsidRDefault="003004EC" w:rsidP="00A6034C">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DF6DD6" w:rsidRDefault="003004EC" w:rsidP="00A6034C">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DF6DD6" w:rsidRDefault="003004EC"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DF6DD6" w:rsidRDefault="003004EC"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DF6DD6" w:rsidRDefault="003004EC" w:rsidP="00A6034C">
            <w:pPr>
              <w:pStyle w:val="TAC"/>
              <w:keepNext w:val="0"/>
              <w:rPr>
                <w:sz w:val="16"/>
                <w:lang w:eastAsia="ja-JP"/>
              </w:rPr>
            </w:pPr>
            <w:r w:rsidRPr="00DF6DD6">
              <w:rPr>
                <w:sz w:val="16"/>
              </w:rPr>
              <w:t>5</w:t>
            </w:r>
          </w:p>
        </w:tc>
      </w:tr>
      <w:tr w:rsidR="00F55B07" w:rsidRPr="00DF6DD6"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DF6DD6" w:rsidRDefault="003004EC"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DF6DD6" w:rsidRDefault="003004EC"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DF6DD6" w:rsidRDefault="003004EC"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DF6DD6" w:rsidRDefault="003004EC"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DF6DD6" w:rsidRDefault="003004EC" w:rsidP="00A6034C">
            <w:pPr>
              <w:pStyle w:val="TAC"/>
              <w:keepNext w:val="0"/>
              <w:rPr>
                <w:sz w:val="16"/>
                <w:lang w:eastAsia="ja-JP"/>
              </w:rPr>
            </w:pPr>
            <w:r w:rsidRPr="00DF6DD6">
              <w:rPr>
                <w:sz w:val="16"/>
              </w:rPr>
              <w:t xml:space="preserve">9, 15  </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DF6DD6" w:rsidRDefault="00FF485B" w:rsidP="00A6034C">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184E56A" w:rsidR="000125E3" w:rsidRPr="00DF6DD6" w:rsidRDefault="00FD4D86" w:rsidP="00A6034C">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DF6DD6" w:rsidRDefault="00FF485B" w:rsidP="00A6034C">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DF6DD6" w:rsidRDefault="00FF485B" w:rsidP="00A6034C">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126202A1" w:rsidR="00FD4D86" w:rsidRPr="00DF6DD6" w:rsidRDefault="00FD4D86" w:rsidP="00FD4D86">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439D8543" w:rsidR="00FD4D86" w:rsidRPr="00DF6DD6" w:rsidRDefault="00FD4D86" w:rsidP="00FD4D86">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10</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FD4D86" w:rsidRPr="00DF6DD6" w:rsidRDefault="00FD4D86" w:rsidP="00FD4D86">
            <w:pPr>
              <w:pStyle w:val="TAL"/>
              <w:keepNext w:val="0"/>
              <w:rPr>
                <w:sz w:val="16"/>
                <w:lang w:val="sv-SE"/>
              </w:rPr>
            </w:pPr>
            <w:r w:rsidRPr="00DF6DD6">
              <w:rPr>
                <w:sz w:val="16"/>
                <w:lang w:val="sv-SE"/>
              </w:rPr>
              <w:t>E-UTRA Band 5, 7, 8, 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FD4D86" w:rsidRPr="00DF6DD6" w:rsidRDefault="00FD4D86" w:rsidP="00FD4D86">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FD4D86" w:rsidRPr="00DF6DD6" w:rsidRDefault="00FD4D86" w:rsidP="00FD4D86">
            <w:pPr>
              <w:pStyle w:val="TAC"/>
              <w:keepNext w:val="0"/>
              <w:rPr>
                <w:sz w:val="16"/>
                <w:lang w:eastAsia="ja-JP"/>
              </w:rPr>
            </w:pPr>
            <w:r w:rsidRPr="00DF6DD6">
              <w:rPr>
                <w:sz w:val="16"/>
              </w:rPr>
              <w:t>13</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FD4D86" w:rsidRPr="00DF6DD6" w:rsidRDefault="00FD4D86" w:rsidP="00FD4D86">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FD4D86" w:rsidRPr="00DF6DD6" w:rsidRDefault="00FD4D86" w:rsidP="00FD4D86">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FD4D86" w:rsidRPr="00DF6DD6" w:rsidRDefault="00FD4D86" w:rsidP="00FD4D86">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FD4D86" w:rsidRPr="00DF6DD6" w:rsidRDefault="00FD4D86" w:rsidP="00FD4D86">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FD4D86" w:rsidRPr="00DF6DD6" w:rsidRDefault="00FD4D86" w:rsidP="00FD4D86">
            <w:pPr>
              <w:pStyle w:val="TAC"/>
              <w:keepNext w:val="0"/>
              <w:rPr>
                <w:sz w:val="16"/>
                <w:lang w:eastAsia="ja-JP"/>
              </w:rPr>
            </w:pPr>
            <w:r w:rsidRPr="00DF6DD6">
              <w:rPr>
                <w:sz w:val="16"/>
                <w:szCs w:val="16"/>
                <w:lang w:val="en-US" w:eastAsia="zh-CN"/>
              </w:rPr>
              <w:t>3</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FD4D86" w:rsidRPr="00DF6DD6" w:rsidRDefault="00FD4D86" w:rsidP="00FD4D86">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77777777" w:rsidR="00FD4D86" w:rsidRPr="00DF6DD6" w:rsidRDefault="00FD4D86" w:rsidP="00FD4D86">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77777777" w:rsidR="00FD4D86" w:rsidRPr="00DF6DD6" w:rsidRDefault="00FD4D86" w:rsidP="00FD4D86">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FD4D86" w:rsidRPr="00DF6DD6" w:rsidRDefault="00FD4D86" w:rsidP="00FD4D86">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FD4D86" w:rsidRPr="00DF6DD6" w:rsidRDefault="00FD4D86" w:rsidP="00FD4D86">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FD4D86" w:rsidRPr="00DF6DD6" w:rsidRDefault="00FD4D86" w:rsidP="00FD4D86">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FD4D86" w:rsidRPr="00DF6DD6" w:rsidRDefault="00FD4D86" w:rsidP="00FD4D86">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FD4D86" w:rsidRPr="00DF6DD6" w:rsidRDefault="00FD4D86" w:rsidP="00FD4D86">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FD4D86" w:rsidRPr="00DF6DD6" w:rsidRDefault="00FD4D86" w:rsidP="00FD4D86">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FD4D86" w:rsidRPr="00DF6DD6" w:rsidRDefault="00FD4D86" w:rsidP="00FD4D86">
            <w:pPr>
              <w:pStyle w:val="TAC"/>
              <w:keepNext w:val="0"/>
              <w:rPr>
                <w:sz w:val="16"/>
                <w:szCs w:val="16"/>
              </w:rPr>
            </w:pPr>
          </w:p>
        </w:tc>
      </w:tr>
      <w:tr w:rsidR="00FD4D86" w:rsidRPr="00DF6DD6"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FD4D86" w:rsidRPr="00DF6DD6" w:rsidRDefault="00FD4D86" w:rsidP="00FD4D86">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FD4D86" w:rsidRPr="00DF6DD6" w:rsidRDefault="00FD4D86" w:rsidP="00FD4D86">
            <w:pPr>
              <w:pStyle w:val="TAC"/>
              <w:keepNext w:val="0"/>
              <w:rPr>
                <w:sz w:val="16"/>
                <w:lang w:eastAsia="ja-JP"/>
              </w:rPr>
            </w:pPr>
          </w:p>
        </w:tc>
      </w:tr>
      <w:tr w:rsidR="00FD4D86" w:rsidRPr="00DF6DD6"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FD4D86" w:rsidRPr="00DF6DD6" w:rsidRDefault="00FD4D86" w:rsidP="00FD4D86">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FD4D86" w:rsidRPr="00DF6DD6" w:rsidRDefault="00FD4D86" w:rsidP="00FD4D86">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FD4D86" w:rsidRPr="00DF6DD6" w:rsidRDefault="00FD4D86" w:rsidP="00FD4D86">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FD4D86" w:rsidRPr="00DF6DD6" w:rsidRDefault="00FD4D86" w:rsidP="00FD4D86">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FD4D86" w:rsidRPr="00DF6DD6" w:rsidRDefault="00FD4D86" w:rsidP="00FD4D86">
            <w:pPr>
              <w:pStyle w:val="TAC"/>
              <w:keepNext w:val="0"/>
              <w:rPr>
                <w:sz w:val="16"/>
                <w:lang w:eastAsia="ja-JP"/>
              </w:rPr>
            </w:pPr>
            <w:r w:rsidRPr="00DF6DD6">
              <w:rPr>
                <w:sz w:val="16"/>
                <w:szCs w:val="16"/>
                <w:lang w:eastAsia="ja-JP"/>
              </w:rPr>
              <w:t>3</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50B9C59" w:rsidR="00FD4D86" w:rsidRPr="00DF6DD6" w:rsidRDefault="00FD4D86" w:rsidP="00FD4D86">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FD4D86" w:rsidRPr="00DF6DD6" w:rsidRDefault="00FD4D86" w:rsidP="00FD4D86">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FD4D86" w:rsidRPr="00DF6DD6" w:rsidRDefault="00FD4D86" w:rsidP="00FD4D86">
            <w:pPr>
              <w:pStyle w:val="TAC"/>
              <w:keepNext w:val="0"/>
              <w:rPr>
                <w:sz w:val="16"/>
                <w:lang w:eastAsia="ja-JP"/>
              </w:rPr>
            </w:pPr>
          </w:p>
        </w:tc>
      </w:tr>
      <w:tr w:rsidR="00FD4D86" w:rsidRPr="00DF6DD6"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FD4D86" w:rsidRPr="00DF6DD6" w:rsidRDefault="00FD4D86" w:rsidP="00FD4D86">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3, 4</w:t>
            </w:r>
          </w:p>
        </w:tc>
      </w:tr>
      <w:tr w:rsidR="00FD4D86" w:rsidRPr="00DF6DD6"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FD4D86" w:rsidRPr="00DF6DD6" w:rsidRDefault="00FD4D86" w:rsidP="00FD4D86">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FD4D86" w:rsidRPr="00DF6DD6" w:rsidRDefault="00FD4D86" w:rsidP="00FD4D86">
            <w:pPr>
              <w:pStyle w:val="TAC"/>
              <w:keepNext w:val="0"/>
              <w:rPr>
                <w:sz w:val="16"/>
                <w:lang w:eastAsia="ja-JP"/>
              </w:rPr>
            </w:pPr>
          </w:p>
        </w:tc>
      </w:tr>
      <w:tr w:rsidR="00FD4D86" w:rsidRPr="00DF6DD6"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FD4D86" w:rsidRPr="00DF6DD6" w:rsidRDefault="00FD4D86" w:rsidP="00FD4D86">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FD4D86" w:rsidRPr="00DF6DD6" w:rsidRDefault="00FD4D86" w:rsidP="00FD4D86">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4</w:t>
            </w:r>
          </w:p>
        </w:tc>
      </w:tr>
      <w:tr w:rsidR="00FD4D86" w:rsidRPr="00DF6DD6"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4</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FD4D86" w:rsidRPr="00DF6DD6" w:rsidRDefault="00FD4D86" w:rsidP="00FD4D86">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75CFE60A" w14:textId="74969FB0" w:rsidR="00FD4D86" w:rsidRPr="00DF6DD6" w:rsidRDefault="00FD4D86" w:rsidP="00FD4D86">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FD4D86" w:rsidRPr="0052718D" w:rsidRDefault="00FD4D86" w:rsidP="00FD4D86">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FD4D86" w:rsidRPr="00DF6DD6" w:rsidRDefault="00FD4D86" w:rsidP="00FD4D86">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FD4D86" w:rsidRPr="00DF6DD6" w:rsidRDefault="00FD4D86" w:rsidP="00FD4D86">
            <w:pPr>
              <w:pStyle w:val="TAL"/>
              <w:keepNext w:val="0"/>
              <w:rPr>
                <w:sz w:val="16"/>
                <w:szCs w:val="16"/>
                <w:lang w:val="sv-SE"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FD4D86" w:rsidRPr="00DF6DD6" w:rsidRDefault="00FD4D86" w:rsidP="00FD4D86">
            <w:pPr>
              <w:pStyle w:val="TAC"/>
              <w:keepNext w:val="0"/>
              <w:rPr>
                <w:sz w:val="16"/>
                <w:szCs w:val="16"/>
              </w:rPr>
            </w:pPr>
            <w:r w:rsidRPr="00DF6DD6">
              <w:rPr>
                <w:sz w:val="16"/>
                <w:szCs w:val="16"/>
              </w:rPr>
              <w:t>12</w:t>
            </w:r>
          </w:p>
        </w:tc>
      </w:tr>
      <w:tr w:rsidR="00FD4D86" w:rsidRPr="00DF6DD6"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FD4D86" w:rsidRPr="00DF6DD6" w:rsidRDefault="00FD4D86" w:rsidP="00FD4D86">
            <w:pPr>
              <w:pStyle w:val="TAC"/>
              <w:keepNext w:val="0"/>
              <w:rPr>
                <w:sz w:val="16"/>
                <w:lang w:eastAsia="ja-JP"/>
              </w:rPr>
            </w:pPr>
            <w:r w:rsidRPr="00DF6DD6">
              <w:rPr>
                <w:sz w:val="16"/>
                <w:szCs w:val="16"/>
              </w:rPr>
              <w:t>5, 12</w:t>
            </w:r>
          </w:p>
        </w:tc>
      </w:tr>
      <w:tr w:rsidR="00FD4D86" w:rsidRPr="00DF6DD6"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FD4D86" w:rsidRPr="00DF6DD6" w:rsidRDefault="00FD4D86" w:rsidP="00FD4D86">
            <w:pPr>
              <w:pStyle w:val="TAC"/>
              <w:keepNext w:val="0"/>
              <w:rPr>
                <w:sz w:val="16"/>
                <w:lang w:eastAsia="ja-JP"/>
              </w:rPr>
            </w:pPr>
            <w:r w:rsidRPr="00DF6DD6">
              <w:rPr>
                <w:rFonts w:eastAsia="Yu Mincho" w:hint="eastAsia"/>
                <w:sz w:val="16"/>
                <w:szCs w:val="16"/>
                <w:lang w:eastAsia="ja-JP"/>
              </w:rPr>
              <w:t>３</w:t>
            </w:r>
            <w:r w:rsidRPr="00DF6DD6">
              <w:rPr>
                <w:sz w:val="16"/>
                <w:szCs w:val="16"/>
              </w:rPr>
              <w:t>, 12</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34E28785"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3FDD000A"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FD4D86" w:rsidRPr="00DF6DD6" w:rsidRDefault="00FD4D86" w:rsidP="00FD4D86">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FD4D86"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FD4D86" w:rsidRPr="00DF6DD6" w:rsidRDefault="00FD4D86" w:rsidP="00FD4D86">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FD4D86" w:rsidRPr="00DF6DD6" w:rsidRDefault="00FD4D86" w:rsidP="00FD4D86">
            <w:pPr>
              <w:pStyle w:val="TAC"/>
              <w:keepNext w:val="0"/>
              <w:rPr>
                <w:sz w:val="16"/>
                <w:lang w:eastAsia="ja-JP"/>
              </w:rPr>
            </w:pPr>
            <w:r w:rsidRPr="00DF6DD6">
              <w:rPr>
                <w:rFonts w:eastAsia="Yu Mincho"/>
                <w:sz w:val="16"/>
                <w:szCs w:val="16"/>
                <w:lang w:eastAsia="ja-JP"/>
              </w:rPr>
              <w:t>2</w:t>
            </w:r>
          </w:p>
        </w:tc>
      </w:tr>
      <w:tr w:rsidR="00FD4D86"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FD4D86" w:rsidRPr="00DF6DD6" w:rsidRDefault="00FD4D86" w:rsidP="00FD4D86">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FD4D86" w:rsidRPr="00DF6DD6" w:rsidRDefault="00FD4D86" w:rsidP="00FD4D86">
            <w:pPr>
              <w:pStyle w:val="TAC"/>
              <w:keepNext w:val="0"/>
              <w:rPr>
                <w:sz w:val="16"/>
                <w:lang w:eastAsia="ja-JP"/>
              </w:rPr>
            </w:pPr>
          </w:p>
        </w:tc>
      </w:tr>
      <w:tr w:rsidR="00FD4D86"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FD4D86" w:rsidRPr="00DF6DD6" w:rsidRDefault="00FD4D86" w:rsidP="00FD4D86">
            <w:pPr>
              <w:pStyle w:val="TAC"/>
              <w:keepNext w:val="0"/>
              <w:rPr>
                <w:lang w:eastAsia="ja-JP"/>
              </w:rPr>
            </w:pPr>
            <w:r w:rsidRPr="00DF6DD6">
              <w:rPr>
                <w:lang w:eastAsia="ja-JP"/>
              </w:rPr>
              <w:t>DC_12_n66</w:t>
            </w:r>
          </w:p>
          <w:p w14:paraId="724D631C" w14:textId="16CEC9D1"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1621205C" w:rsidR="00FD4D86" w:rsidRPr="00FD4D86" w:rsidRDefault="00FD4D86" w:rsidP="00FD4D86">
            <w:pPr>
              <w:pStyle w:val="TAL"/>
              <w:keepNext w:val="0"/>
              <w:rPr>
                <w:sz w:val="16"/>
                <w:lang w:eastAsia="ja-JP"/>
              </w:rPr>
            </w:pPr>
            <w:r w:rsidRPr="00FD4D86">
              <w:rPr>
                <w:sz w:val="16"/>
                <w:szCs w:val="16"/>
                <w:lang w:eastAsia="ja-JP"/>
              </w:rPr>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FD4D86" w:rsidRPr="00DF6DD6" w:rsidRDefault="00FD4D86" w:rsidP="00FD4D86">
            <w:pPr>
              <w:pStyle w:val="TAC"/>
              <w:keepNext w:val="0"/>
              <w:rPr>
                <w:sz w:val="16"/>
                <w:lang w:eastAsia="ja-JP"/>
              </w:rPr>
            </w:pPr>
          </w:p>
        </w:tc>
      </w:tr>
      <w:tr w:rsidR="00FD4D86"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FD4D86" w:rsidRPr="00DF6DD6" w:rsidRDefault="00FD4D86" w:rsidP="00FD4D86">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FD4D86" w:rsidRPr="00DF6DD6" w:rsidRDefault="00FD4D86" w:rsidP="00FD4D86">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FD4D86" w:rsidRPr="00DF6DD6" w:rsidRDefault="00FD4D86" w:rsidP="00FD4D86">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FD4D86" w:rsidRPr="00DF6DD6" w:rsidRDefault="00FD4D86" w:rsidP="00FD4D86">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FD4D86" w:rsidRPr="00DF6DD6" w:rsidRDefault="00FD4D86" w:rsidP="00FD4D86">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FD4D86" w:rsidRPr="00DF6DD6" w:rsidRDefault="00FD4D86" w:rsidP="00FD4D86">
            <w:pPr>
              <w:pStyle w:val="TAC"/>
              <w:keepNext w:val="0"/>
              <w:rPr>
                <w:sz w:val="16"/>
                <w:lang w:val="en-US" w:eastAsia="ja-JP"/>
              </w:rPr>
            </w:pPr>
            <w:r w:rsidRPr="00DF6DD6">
              <w:rPr>
                <w:sz w:val="16"/>
                <w:szCs w:val="16"/>
                <w:lang w:val="en-US" w:eastAsia="zh-CN"/>
              </w:rPr>
              <w:t>5</w:t>
            </w:r>
          </w:p>
        </w:tc>
      </w:tr>
      <w:tr w:rsidR="00FD4D86"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FD4D86" w:rsidRPr="00DF6DD6" w:rsidRDefault="00FD4D86" w:rsidP="00FD4D86">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FD4D86" w:rsidRPr="00DF6DD6" w:rsidRDefault="00FD4D86" w:rsidP="00FD4D86">
            <w:pPr>
              <w:pStyle w:val="TAC"/>
              <w:keepNext w:val="0"/>
              <w:rPr>
                <w:sz w:val="16"/>
                <w:lang w:eastAsia="ja-JP"/>
              </w:rPr>
            </w:pPr>
          </w:p>
        </w:tc>
      </w:tr>
      <w:tr w:rsidR="00FD4D86"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FD4D86" w:rsidRPr="00DF6DD6" w:rsidRDefault="00FD4D86" w:rsidP="00FD4D86">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FD4D86" w:rsidRPr="00DF6DD6" w:rsidRDefault="00FD4D86" w:rsidP="00FD4D86">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FD4D86" w:rsidRPr="00DF6DD6" w:rsidRDefault="00FD4D86" w:rsidP="00FD4D86">
            <w:pPr>
              <w:pStyle w:val="TAC"/>
              <w:keepNext w:val="0"/>
              <w:rPr>
                <w:sz w:val="16"/>
              </w:rPr>
            </w:pPr>
          </w:p>
        </w:tc>
      </w:tr>
      <w:tr w:rsidR="00FD4D86"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FD4D86" w:rsidRPr="00DF6DD6" w:rsidRDefault="00FD4D86" w:rsidP="00FD4D86">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FD4D86" w:rsidRPr="00DF6DD6" w:rsidRDefault="00FD4D86" w:rsidP="00FD4D86">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FD4D86" w:rsidRPr="00DF6DD6" w:rsidRDefault="00FD4D86" w:rsidP="00FD4D86">
            <w:pPr>
              <w:pStyle w:val="TAC"/>
              <w:keepNext w:val="0"/>
              <w:rPr>
                <w:sz w:val="16"/>
              </w:rPr>
            </w:pPr>
          </w:p>
        </w:tc>
      </w:tr>
      <w:tr w:rsidR="00FD4D86"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FD4D86" w:rsidRPr="00DF6DD6" w:rsidRDefault="00FD4D86" w:rsidP="00FD4D86">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FD4D86" w:rsidRPr="00DF6DD6" w:rsidRDefault="00FD4D86" w:rsidP="00FD4D86">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FD4D86" w:rsidRPr="00DF6DD6" w:rsidRDefault="00FD4D86" w:rsidP="00FD4D86">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FD4D86" w:rsidRPr="00DF6DD6" w:rsidRDefault="00FD4D86" w:rsidP="00FD4D86">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FD4D86" w:rsidRPr="00DF6DD6" w:rsidRDefault="00FD4D86" w:rsidP="00FD4D86">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FD4D86" w:rsidRPr="00DF6DD6" w:rsidRDefault="00FD4D86" w:rsidP="00FD4D86">
            <w:pPr>
              <w:pStyle w:val="TAC"/>
              <w:keepNext w:val="0"/>
              <w:rPr>
                <w:sz w:val="16"/>
              </w:rPr>
            </w:pPr>
            <w:r w:rsidRPr="00DF6DD6">
              <w:rPr>
                <w:rFonts w:eastAsia="MS Mincho"/>
                <w:sz w:val="16"/>
                <w:szCs w:val="16"/>
                <w:lang w:eastAsia="ja-JP"/>
              </w:rPr>
              <w:t>3</w:t>
            </w:r>
          </w:p>
        </w:tc>
      </w:tr>
      <w:tr w:rsidR="00FD4D86"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FD4D86" w:rsidRPr="00DF6DD6" w:rsidRDefault="00FD4D86" w:rsidP="00FD4D86">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FD4D86" w:rsidRPr="00DF6DD6" w:rsidRDefault="00FD4D86" w:rsidP="00FD4D86">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FD4D86" w:rsidRPr="00DF6DD6" w:rsidRDefault="00FD4D86" w:rsidP="00FD4D86">
            <w:pPr>
              <w:pStyle w:val="TAC"/>
              <w:keepNext w:val="0"/>
              <w:rPr>
                <w:sz w:val="16"/>
              </w:rPr>
            </w:pPr>
          </w:p>
        </w:tc>
      </w:tr>
      <w:tr w:rsidR="00FD4D86"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FD4D86" w:rsidRPr="00DF6DD6" w:rsidRDefault="00FD4D86" w:rsidP="00FD4D86">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FD4D86" w:rsidRPr="00DF6DD6" w:rsidRDefault="00FD4D86" w:rsidP="00FD4D86">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FD4D86" w:rsidRPr="00DF6DD6" w:rsidRDefault="00FD4D86" w:rsidP="00FD4D86">
            <w:pPr>
              <w:pStyle w:val="TAC"/>
              <w:keepNext w:val="0"/>
              <w:rPr>
                <w:sz w:val="16"/>
              </w:rPr>
            </w:pPr>
          </w:p>
        </w:tc>
      </w:tr>
      <w:tr w:rsidR="00FD4D86"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FD4D86" w:rsidRPr="00DF6DD6" w:rsidRDefault="00FD4D86" w:rsidP="00FD4D86">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FD4D86" w:rsidRPr="00DF6DD6" w:rsidRDefault="00FD4D86" w:rsidP="00FD4D86">
            <w:pPr>
              <w:pStyle w:val="TAC"/>
              <w:keepNext w:val="0"/>
              <w:rPr>
                <w:sz w:val="16"/>
              </w:rPr>
            </w:pPr>
          </w:p>
        </w:tc>
      </w:tr>
      <w:tr w:rsidR="00FD4D86"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FD4D86" w:rsidRPr="00DF6DD6" w:rsidRDefault="00FD4D86" w:rsidP="00FD4D86">
            <w:pPr>
              <w:pStyle w:val="TAC"/>
              <w:keepNext w:val="0"/>
              <w:rPr>
                <w:sz w:val="16"/>
              </w:rPr>
            </w:pPr>
          </w:p>
        </w:tc>
      </w:tr>
      <w:tr w:rsidR="00FD4D86"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FD4D86" w:rsidRPr="00DF6DD6" w:rsidRDefault="00FD4D86" w:rsidP="00FD4D86">
            <w:pPr>
              <w:pStyle w:val="TAC"/>
              <w:keepNext w:val="0"/>
              <w:rPr>
                <w:sz w:val="16"/>
              </w:rPr>
            </w:pPr>
            <w:r w:rsidRPr="00DF6DD6">
              <w:rPr>
                <w:sz w:val="16"/>
                <w:lang w:eastAsia="ja-JP"/>
              </w:rPr>
              <w:t>3</w:t>
            </w:r>
          </w:p>
        </w:tc>
      </w:tr>
      <w:tr w:rsidR="00FD4D86"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FD4D86" w:rsidRPr="00DF6DD6" w:rsidRDefault="00FD4D86" w:rsidP="00FD4D86">
            <w:pPr>
              <w:pStyle w:val="TAC"/>
              <w:keepNext w:val="0"/>
              <w:rPr>
                <w:sz w:val="16"/>
              </w:rPr>
            </w:pPr>
          </w:p>
        </w:tc>
      </w:tr>
      <w:tr w:rsidR="00FD4D86"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FD4D86" w:rsidRPr="00DF6DD6" w:rsidRDefault="00FD4D86" w:rsidP="00FD4D86">
            <w:pPr>
              <w:pStyle w:val="TAC"/>
              <w:keepNext w:val="0"/>
              <w:rPr>
                <w:sz w:val="16"/>
              </w:rPr>
            </w:pPr>
          </w:p>
        </w:tc>
      </w:tr>
      <w:tr w:rsidR="00FD4D86"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FD4D86" w:rsidRPr="00DF6DD6" w:rsidRDefault="00FD4D86" w:rsidP="00FD4D86">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FD4D86" w:rsidRPr="00DF6DD6" w:rsidRDefault="00FD4D86" w:rsidP="00FD4D86">
            <w:pPr>
              <w:pStyle w:val="TAC"/>
              <w:keepNext w:val="0"/>
              <w:rPr>
                <w:sz w:val="16"/>
              </w:rPr>
            </w:pPr>
          </w:p>
        </w:tc>
      </w:tr>
      <w:tr w:rsidR="00FD4D86"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FD4D86" w:rsidRPr="00DF6DD6" w:rsidRDefault="00FD4D86" w:rsidP="00FD4D86">
            <w:pPr>
              <w:pStyle w:val="TAC"/>
              <w:keepNext w:val="0"/>
              <w:rPr>
                <w:sz w:val="16"/>
              </w:rPr>
            </w:pPr>
          </w:p>
        </w:tc>
      </w:tr>
      <w:tr w:rsidR="00FD4D86"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FD4D86" w:rsidRPr="00DF6DD6" w:rsidRDefault="00FD4D86" w:rsidP="00FD4D86">
            <w:pPr>
              <w:pStyle w:val="TAC"/>
              <w:keepNext w:val="0"/>
              <w:rPr>
                <w:sz w:val="16"/>
              </w:rPr>
            </w:pPr>
            <w:r w:rsidRPr="00DF6DD6">
              <w:rPr>
                <w:sz w:val="16"/>
                <w:lang w:eastAsia="ja-JP"/>
              </w:rPr>
              <w:t>3</w:t>
            </w:r>
          </w:p>
        </w:tc>
      </w:tr>
      <w:tr w:rsidR="00FD4D86"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FD4D86" w:rsidRPr="00DF6DD6" w:rsidRDefault="00FD4D86" w:rsidP="00FD4D86">
            <w:pPr>
              <w:pStyle w:val="TAC"/>
              <w:keepNext w:val="0"/>
              <w:rPr>
                <w:sz w:val="16"/>
              </w:rPr>
            </w:pPr>
          </w:p>
        </w:tc>
      </w:tr>
      <w:tr w:rsidR="00FD4D86"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FD4D86" w:rsidRPr="00DF6DD6" w:rsidRDefault="00FD4D86" w:rsidP="00FD4D86">
            <w:pPr>
              <w:pStyle w:val="TAC"/>
              <w:keepNext w:val="0"/>
              <w:rPr>
                <w:sz w:val="16"/>
              </w:rPr>
            </w:pPr>
          </w:p>
        </w:tc>
      </w:tr>
      <w:tr w:rsidR="00FD4D86"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FD4D86" w:rsidRPr="00DF6DD6" w:rsidRDefault="00FD4D86" w:rsidP="00FD4D86">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FD4D86" w:rsidRPr="00DF6DD6" w:rsidRDefault="00FD4D86" w:rsidP="00FD4D86">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FD4D86" w:rsidRPr="00DF6DD6" w:rsidRDefault="00FD4D86" w:rsidP="00FD4D86">
            <w:pPr>
              <w:pStyle w:val="TAC"/>
              <w:keepNext w:val="0"/>
              <w:rPr>
                <w:sz w:val="16"/>
                <w:lang w:eastAsia="ja-JP"/>
              </w:rPr>
            </w:pPr>
          </w:p>
        </w:tc>
      </w:tr>
      <w:tr w:rsidR="00FD4D86"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FD4D86" w:rsidRPr="00DF6DD6" w:rsidRDefault="00FD4D86" w:rsidP="00FD4D86">
            <w:pPr>
              <w:pStyle w:val="TAC"/>
              <w:keepNext w:val="0"/>
              <w:rPr>
                <w:sz w:val="16"/>
                <w:lang w:eastAsia="ja-JP"/>
              </w:rPr>
            </w:pPr>
          </w:p>
        </w:tc>
      </w:tr>
      <w:tr w:rsidR="00FD4D86"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FD4D86" w:rsidRPr="00DF6DD6" w:rsidRDefault="00FD4D86" w:rsidP="00FD4D86">
            <w:pPr>
              <w:pStyle w:val="TAC"/>
              <w:keepNext w:val="0"/>
              <w:rPr>
                <w:sz w:val="16"/>
                <w:lang w:eastAsia="ja-JP"/>
              </w:rPr>
            </w:pPr>
          </w:p>
        </w:tc>
      </w:tr>
      <w:tr w:rsidR="00FD4D86"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FD4D86" w:rsidRPr="00DF6DD6" w:rsidRDefault="00FD4D86" w:rsidP="00FD4D86">
            <w:pPr>
              <w:pStyle w:val="TAC"/>
              <w:keepNext w:val="0"/>
              <w:rPr>
                <w:sz w:val="16"/>
                <w:lang w:eastAsia="ja-JP"/>
              </w:rPr>
            </w:pPr>
          </w:p>
        </w:tc>
      </w:tr>
      <w:tr w:rsidR="00FD4D86"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FD4D86" w:rsidRPr="00DF6DD6" w:rsidRDefault="00FD4D86" w:rsidP="00FD4D86">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FD4D86" w:rsidRPr="00DF6DD6" w:rsidRDefault="00FD4D86" w:rsidP="00FD4D86">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FD4D86" w:rsidRPr="00DF6DD6" w:rsidRDefault="00FD4D86" w:rsidP="00FD4D86">
            <w:pPr>
              <w:pStyle w:val="TAC"/>
              <w:keepNext w:val="0"/>
              <w:rPr>
                <w:sz w:val="16"/>
                <w:lang w:eastAsia="ja-JP"/>
              </w:rPr>
            </w:pPr>
          </w:p>
        </w:tc>
      </w:tr>
      <w:tr w:rsidR="00FD4D86"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FD4D86" w:rsidRPr="00DF6DD6" w:rsidRDefault="00FD4D86" w:rsidP="00FD4D86">
            <w:pPr>
              <w:pStyle w:val="TAC"/>
              <w:keepNext w:val="0"/>
              <w:rPr>
                <w:sz w:val="16"/>
                <w:lang w:eastAsia="ja-JP"/>
              </w:rPr>
            </w:pPr>
          </w:p>
        </w:tc>
      </w:tr>
      <w:tr w:rsidR="00FD4D86"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FD4D86" w:rsidRPr="00DF6DD6" w:rsidRDefault="00FD4D86" w:rsidP="00FD4D86">
            <w:pPr>
              <w:pStyle w:val="TAC"/>
              <w:keepNext w:val="0"/>
              <w:rPr>
                <w:sz w:val="16"/>
                <w:lang w:eastAsia="ja-JP"/>
              </w:rPr>
            </w:pPr>
          </w:p>
        </w:tc>
      </w:tr>
      <w:tr w:rsidR="00FD4D86"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FD4D86" w:rsidRPr="00DF6DD6" w:rsidRDefault="00FD4D86" w:rsidP="00FD4D86">
            <w:pPr>
              <w:pStyle w:val="TAC"/>
              <w:keepNext w:val="0"/>
              <w:rPr>
                <w:sz w:val="16"/>
                <w:lang w:eastAsia="ja-JP"/>
              </w:rPr>
            </w:pPr>
          </w:p>
        </w:tc>
      </w:tr>
      <w:tr w:rsidR="00FD4D86"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FD4D86" w:rsidRPr="00DF6DD6" w:rsidRDefault="00FD4D86" w:rsidP="00FD4D86">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FD4D86" w:rsidRPr="00DF6DD6" w:rsidRDefault="00FD4D86" w:rsidP="00FD4D86">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FD4D86" w:rsidRPr="00DF6DD6" w:rsidRDefault="00FD4D86" w:rsidP="00FD4D86">
            <w:pPr>
              <w:pStyle w:val="TAC"/>
              <w:keepNext w:val="0"/>
              <w:rPr>
                <w:sz w:val="16"/>
                <w:lang w:eastAsia="ja-JP"/>
              </w:rPr>
            </w:pPr>
          </w:p>
        </w:tc>
      </w:tr>
      <w:tr w:rsidR="00FD4D86"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FD4D86" w:rsidRPr="00DF6DD6" w:rsidRDefault="00FD4D86" w:rsidP="00FD4D86">
            <w:pPr>
              <w:pStyle w:val="TAC"/>
              <w:keepNext w:val="0"/>
              <w:rPr>
                <w:sz w:val="16"/>
                <w:lang w:eastAsia="ja-JP"/>
              </w:rPr>
            </w:pPr>
          </w:p>
        </w:tc>
      </w:tr>
      <w:tr w:rsidR="00FD4D86"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FD4D86" w:rsidRPr="00DF6DD6" w:rsidRDefault="00FD4D86" w:rsidP="00FD4D86">
            <w:pPr>
              <w:pStyle w:val="TAC"/>
              <w:keepNext w:val="0"/>
              <w:rPr>
                <w:sz w:val="16"/>
                <w:lang w:eastAsia="ja-JP"/>
              </w:rPr>
            </w:pPr>
          </w:p>
        </w:tc>
      </w:tr>
      <w:tr w:rsidR="00FD4D86"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FD4D86" w:rsidRPr="00DF6DD6" w:rsidRDefault="00FD4D86" w:rsidP="00FD4D86">
            <w:pPr>
              <w:pStyle w:val="TAC"/>
              <w:keepNext w:val="0"/>
              <w:rPr>
                <w:sz w:val="16"/>
                <w:lang w:eastAsia="ja-JP"/>
              </w:rPr>
            </w:pPr>
          </w:p>
        </w:tc>
      </w:tr>
      <w:tr w:rsidR="00FD4D86"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FD4D86" w:rsidRPr="00DF6DD6" w:rsidRDefault="00FD4D86" w:rsidP="00FD4D86">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FD4D86" w:rsidRPr="008370B5" w:rsidRDefault="00FD4D86" w:rsidP="00FD4D86">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FD4D86" w:rsidRPr="008370B5" w:rsidRDefault="00FD4D86" w:rsidP="00FD4D86">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FD4D86" w:rsidRPr="00DF6DD6" w:rsidRDefault="00FD4D86" w:rsidP="00FD4D86">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FD4D86" w:rsidRPr="00DF6DD6" w:rsidRDefault="00FD4D86" w:rsidP="00FD4D86">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FD4D86" w:rsidRPr="00DF6DD6" w:rsidRDefault="00FD4D86" w:rsidP="00FD4D86">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FD4D86" w:rsidRPr="00DF6DD6" w:rsidRDefault="00FD4D86" w:rsidP="00FD4D86">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FD4D86" w:rsidRPr="00DF6DD6" w:rsidRDefault="00FD4D86" w:rsidP="00FD4D86">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FD4D86" w:rsidRPr="00DF6DD6" w:rsidRDefault="00FD4D86" w:rsidP="00FD4D86">
            <w:pPr>
              <w:pStyle w:val="TAC"/>
              <w:keepNext w:val="0"/>
              <w:rPr>
                <w:sz w:val="16"/>
                <w:lang w:eastAsia="ja-JP"/>
              </w:rPr>
            </w:pPr>
          </w:p>
        </w:tc>
      </w:tr>
      <w:tr w:rsidR="00FD4D86"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FD4D86" w:rsidRPr="00DF6DD6" w:rsidRDefault="00FD4D86" w:rsidP="00FD4D86">
            <w:pPr>
              <w:pStyle w:val="TAC"/>
              <w:keepNext w:val="0"/>
            </w:pPr>
            <w:r w:rsidRPr="00DF6DD6">
              <w:t>DC_20_n28</w:t>
            </w:r>
          </w:p>
          <w:p w14:paraId="6ABEEBA1" w14:textId="60F61E55" w:rsidR="00FD4D86" w:rsidRPr="00DF6DD6" w:rsidRDefault="00FD4D86" w:rsidP="00FD4D86">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FD4D86" w:rsidRPr="00DF6DD6" w:rsidRDefault="00FD4D86" w:rsidP="00FD4D86">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FD4D86" w:rsidRPr="00DF6DD6" w:rsidRDefault="00FD4D86" w:rsidP="00FD4D86">
            <w:pPr>
              <w:pStyle w:val="TAC"/>
              <w:keepNext w:val="0"/>
              <w:rPr>
                <w:sz w:val="16"/>
                <w:lang w:eastAsia="ja-JP"/>
              </w:rPr>
            </w:pPr>
          </w:p>
        </w:tc>
      </w:tr>
      <w:tr w:rsidR="00FD4D86"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FD4D86" w:rsidRPr="00DF6DD6" w:rsidRDefault="00FD4D86" w:rsidP="00FD4D86">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FD4D86" w:rsidRPr="00DF6DD6" w:rsidRDefault="00FD4D86" w:rsidP="00FD4D86">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FD4D86" w:rsidRPr="00DF6DD6" w:rsidRDefault="00FD4D86" w:rsidP="00FD4D86">
            <w:pPr>
              <w:pStyle w:val="TAC"/>
              <w:keepNext w:val="0"/>
              <w:rPr>
                <w:sz w:val="16"/>
                <w:lang w:eastAsia="ja-JP"/>
              </w:rPr>
            </w:pPr>
          </w:p>
        </w:tc>
      </w:tr>
      <w:tr w:rsidR="00FD4D86"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FD4D86" w:rsidRPr="00DF6DD6" w:rsidRDefault="00FD4D86" w:rsidP="00FD4D86">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FD4D86" w:rsidRPr="00DF6DD6" w:rsidRDefault="00FD4D86" w:rsidP="00FD4D86">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FD4D86" w:rsidRPr="00DF6DD6" w:rsidRDefault="00FD4D86" w:rsidP="00FD4D86">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FD4D86" w:rsidRPr="00DF6DD6" w:rsidRDefault="00FD4D86" w:rsidP="00FD4D86">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FD4D86" w:rsidRPr="00DF6DD6" w:rsidRDefault="00FD4D86" w:rsidP="00FD4D86">
            <w:pPr>
              <w:pStyle w:val="TAC"/>
              <w:keepNext w:val="0"/>
              <w:rPr>
                <w:sz w:val="16"/>
                <w:lang w:val="en-US" w:eastAsia="ja-JP"/>
              </w:rPr>
            </w:pPr>
          </w:p>
        </w:tc>
      </w:tr>
      <w:tr w:rsidR="00FD4D86"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FD4D86" w:rsidRPr="008370B5" w:rsidRDefault="00FD4D86" w:rsidP="00FD4D86">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FD4D86" w:rsidRPr="00DF6DD6" w:rsidRDefault="00FD4D86" w:rsidP="00FD4D86">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FD4D86" w:rsidRPr="00DF6DD6" w:rsidRDefault="00FD4D86" w:rsidP="00FD4D86">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FD4D86" w:rsidRPr="00DF6DD6" w:rsidRDefault="00FD4D86" w:rsidP="00FD4D86">
            <w:pPr>
              <w:pStyle w:val="TAC"/>
              <w:keepNext w:val="0"/>
              <w:rPr>
                <w:sz w:val="16"/>
                <w:lang w:eastAsia="ja-JP"/>
              </w:rPr>
            </w:pPr>
          </w:p>
        </w:tc>
      </w:tr>
      <w:tr w:rsidR="00FD4D86"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FD4D86" w:rsidRPr="00DF6DD6" w:rsidRDefault="00FD4D86" w:rsidP="00FD4D86">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FD4D86" w:rsidRPr="00DF6DD6" w:rsidRDefault="00FD4D86" w:rsidP="00FD4D86">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FD4D86" w:rsidRPr="00DF6DD6" w:rsidRDefault="00FD4D86" w:rsidP="00FD4D86">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FD4D86" w:rsidRPr="00DF6DD6" w:rsidRDefault="00FD4D86" w:rsidP="00FD4D86">
            <w:pPr>
              <w:pStyle w:val="TAC"/>
              <w:keepNext w:val="0"/>
            </w:pPr>
            <w:r w:rsidRPr="00DF6DD6">
              <w:t>DC_20_n82_ULSUP-TDM_n78,</w:t>
            </w:r>
          </w:p>
          <w:p w14:paraId="1C9693B1" w14:textId="03955625"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FD4D86" w:rsidRPr="00DF6DD6" w:rsidRDefault="00FD4D86" w:rsidP="00FD4D86">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FD4D86" w:rsidRPr="00DF6DD6" w:rsidRDefault="00FD4D86" w:rsidP="00FD4D86">
            <w:pPr>
              <w:pStyle w:val="TAC"/>
              <w:keepNext w:val="0"/>
              <w:rPr>
                <w:sz w:val="16"/>
                <w:lang w:eastAsia="ja-JP"/>
              </w:rPr>
            </w:pPr>
          </w:p>
        </w:tc>
      </w:tr>
      <w:tr w:rsidR="00FD4D86"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FD4D86" w:rsidRPr="00DF6DD6" w:rsidRDefault="00FD4D86" w:rsidP="00FD4D86">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FD4D86" w:rsidRPr="00DF6DD6" w:rsidRDefault="00FD4D86" w:rsidP="00FD4D86">
            <w:pPr>
              <w:pStyle w:val="TAC"/>
              <w:keepNext w:val="0"/>
              <w:rPr>
                <w:sz w:val="16"/>
                <w:lang w:eastAsia="ja-JP"/>
              </w:rPr>
            </w:pPr>
            <w:r w:rsidRPr="00DF6DD6">
              <w:rPr>
                <w:sz w:val="16"/>
              </w:rPr>
              <w:t>5</w:t>
            </w:r>
          </w:p>
        </w:tc>
      </w:tr>
      <w:tr w:rsidR="00FD4D86"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FD4D86" w:rsidRPr="00DF6DD6" w:rsidRDefault="00FD4D86" w:rsidP="00FD4D86">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FD4D86" w:rsidRPr="00DF6DD6" w:rsidRDefault="00FD4D86" w:rsidP="00FD4D86">
            <w:pPr>
              <w:pStyle w:val="TAC"/>
              <w:keepNext w:val="0"/>
              <w:rPr>
                <w:sz w:val="16"/>
                <w:lang w:eastAsia="ja-JP"/>
              </w:rPr>
            </w:pPr>
            <w:r w:rsidRPr="00DF6DD6">
              <w:rPr>
                <w:sz w:val="16"/>
              </w:rPr>
              <w:t>2</w:t>
            </w:r>
          </w:p>
        </w:tc>
      </w:tr>
      <w:tr w:rsidR="00FD4D86"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FD4D86" w:rsidRPr="00DF6DD6" w:rsidRDefault="00FD4D86" w:rsidP="00FD4D86">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FD4D86" w:rsidRPr="00DF6DD6" w:rsidRDefault="00FD4D86" w:rsidP="00FD4D86">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FD4D86" w:rsidRPr="00DF6DD6" w:rsidRDefault="00FD4D86" w:rsidP="00FD4D86">
            <w:pPr>
              <w:pStyle w:val="TAC"/>
              <w:keepNext w:val="0"/>
              <w:rPr>
                <w:sz w:val="16"/>
                <w:lang w:eastAsia="ja-JP"/>
              </w:rPr>
            </w:pPr>
          </w:p>
        </w:tc>
      </w:tr>
      <w:tr w:rsidR="00FD4D86"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FD4D86" w:rsidRPr="00DF6DD6" w:rsidRDefault="00FD4D86" w:rsidP="00FD4D86">
            <w:pPr>
              <w:pStyle w:val="TAC"/>
              <w:keepNext w:val="0"/>
              <w:rPr>
                <w:sz w:val="16"/>
                <w:lang w:eastAsia="ja-JP"/>
              </w:rPr>
            </w:pPr>
          </w:p>
        </w:tc>
      </w:tr>
      <w:tr w:rsidR="00FD4D86"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FD4D86" w:rsidRPr="00DF6DD6" w:rsidRDefault="00FD4D86" w:rsidP="00FD4D86">
            <w:pPr>
              <w:pStyle w:val="TAC"/>
              <w:keepNext w:val="0"/>
              <w:rPr>
                <w:sz w:val="16"/>
                <w:lang w:eastAsia="ja-JP"/>
              </w:rPr>
            </w:pPr>
          </w:p>
        </w:tc>
      </w:tr>
      <w:tr w:rsidR="00FD4D86"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FD4D86" w:rsidRPr="00DF6DD6" w:rsidRDefault="00FD4D86" w:rsidP="00FD4D86">
            <w:pPr>
              <w:pStyle w:val="TAC"/>
              <w:keepNext w:val="0"/>
              <w:rPr>
                <w:sz w:val="16"/>
                <w:lang w:eastAsia="ja-JP"/>
              </w:rPr>
            </w:pPr>
          </w:p>
        </w:tc>
      </w:tr>
      <w:tr w:rsidR="00FD4D86"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FD4D86" w:rsidRPr="00DF6DD6" w:rsidRDefault="00FD4D86" w:rsidP="00FD4D86">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FD4D86" w:rsidRPr="00DF6DD6" w:rsidRDefault="00FD4D86" w:rsidP="00FD4D86">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FD4D86" w:rsidRPr="00DF6DD6" w:rsidRDefault="00FD4D86" w:rsidP="00FD4D86">
            <w:pPr>
              <w:pStyle w:val="TAC"/>
              <w:keepNext w:val="0"/>
              <w:rPr>
                <w:sz w:val="16"/>
                <w:lang w:eastAsia="ja-JP"/>
              </w:rPr>
            </w:pPr>
          </w:p>
        </w:tc>
      </w:tr>
      <w:tr w:rsidR="00FD4D86"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FD4D86" w:rsidRPr="00DF6DD6" w:rsidRDefault="00FD4D86" w:rsidP="00FD4D86">
            <w:pPr>
              <w:pStyle w:val="TAC"/>
              <w:keepNext w:val="0"/>
              <w:rPr>
                <w:sz w:val="16"/>
                <w:lang w:eastAsia="ja-JP"/>
              </w:rPr>
            </w:pPr>
          </w:p>
        </w:tc>
      </w:tr>
      <w:tr w:rsidR="00FD4D86"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FD4D86" w:rsidRPr="00DF6DD6" w:rsidRDefault="00FD4D86" w:rsidP="00FD4D86">
            <w:pPr>
              <w:pStyle w:val="TAC"/>
              <w:keepNext w:val="0"/>
              <w:rPr>
                <w:sz w:val="16"/>
                <w:lang w:eastAsia="ja-JP"/>
              </w:rPr>
            </w:pPr>
          </w:p>
        </w:tc>
      </w:tr>
      <w:tr w:rsidR="00FD4D86"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FD4D86" w:rsidRPr="00DF6DD6" w:rsidRDefault="00FD4D86" w:rsidP="00FD4D86">
            <w:pPr>
              <w:pStyle w:val="TAC"/>
              <w:keepNext w:val="0"/>
              <w:rPr>
                <w:sz w:val="16"/>
                <w:lang w:eastAsia="ja-JP"/>
              </w:rPr>
            </w:pPr>
          </w:p>
        </w:tc>
      </w:tr>
      <w:tr w:rsidR="00FD4D86"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FD4D86" w:rsidRPr="00DF6DD6" w:rsidRDefault="00FD4D86" w:rsidP="00FD4D86">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FD4D86" w:rsidRPr="00DF6DD6" w:rsidRDefault="00FD4D86" w:rsidP="00FD4D86">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FD4D86" w:rsidRPr="00DF6DD6" w:rsidRDefault="00FD4D86" w:rsidP="00FD4D86">
            <w:pPr>
              <w:pStyle w:val="TAC"/>
              <w:keepNext w:val="0"/>
              <w:rPr>
                <w:sz w:val="16"/>
                <w:lang w:eastAsia="ja-JP"/>
              </w:rPr>
            </w:pPr>
          </w:p>
        </w:tc>
      </w:tr>
      <w:tr w:rsidR="00FD4D86"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FD4D86" w:rsidRPr="00DF6DD6" w:rsidRDefault="00FD4D86" w:rsidP="00FD4D86">
            <w:pPr>
              <w:pStyle w:val="TAC"/>
              <w:keepNext w:val="0"/>
              <w:rPr>
                <w:sz w:val="16"/>
                <w:lang w:eastAsia="ja-JP"/>
              </w:rPr>
            </w:pPr>
          </w:p>
        </w:tc>
      </w:tr>
      <w:tr w:rsidR="00FD4D86"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FD4D86" w:rsidRPr="00DF6DD6" w:rsidRDefault="00FD4D86" w:rsidP="00FD4D86">
            <w:pPr>
              <w:pStyle w:val="TAC"/>
              <w:keepNext w:val="0"/>
              <w:rPr>
                <w:sz w:val="16"/>
                <w:lang w:eastAsia="ja-JP"/>
              </w:rPr>
            </w:pPr>
          </w:p>
        </w:tc>
      </w:tr>
      <w:tr w:rsidR="00FD4D86"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FD4D86" w:rsidRPr="00DF6DD6" w:rsidRDefault="00FD4D86" w:rsidP="00FD4D86">
            <w:pPr>
              <w:pStyle w:val="TAC"/>
              <w:keepNext w:val="0"/>
              <w:rPr>
                <w:sz w:val="16"/>
                <w:lang w:eastAsia="ja-JP"/>
              </w:rPr>
            </w:pPr>
          </w:p>
        </w:tc>
      </w:tr>
      <w:tr w:rsidR="00FD4D86"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FD4D86" w:rsidRPr="00DF6DD6" w:rsidRDefault="00FD4D86" w:rsidP="00FD4D86">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FD4D86" w:rsidRPr="00DF6DD6" w:rsidRDefault="00FD4D86" w:rsidP="00FD4D86">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FD4D86" w:rsidRPr="00DF6DD6" w:rsidRDefault="00FD4D86" w:rsidP="00FD4D86">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FD4D86" w:rsidRPr="00DF6DD6" w:rsidRDefault="00FD4D86" w:rsidP="00FD4D86">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FD4D86" w:rsidRPr="00DF6DD6" w:rsidRDefault="00FD4D86" w:rsidP="00FD4D86">
            <w:pPr>
              <w:pStyle w:val="TAC"/>
              <w:keepNext w:val="0"/>
              <w:rPr>
                <w:sz w:val="16"/>
                <w:lang w:eastAsia="ja-JP"/>
              </w:rPr>
            </w:pPr>
          </w:p>
        </w:tc>
      </w:tr>
      <w:tr w:rsidR="00FD4D86"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FD4D86" w:rsidRPr="00DF6DD6" w:rsidRDefault="00FD4D86" w:rsidP="00FD4D86">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FD4D86" w:rsidRPr="00DF6DD6" w:rsidRDefault="00FD4D86" w:rsidP="00FD4D86">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FD4D86" w:rsidRPr="00DF6DD6" w:rsidRDefault="00FD4D86" w:rsidP="00FD4D86">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FD4D86" w:rsidRPr="00DF6DD6" w:rsidRDefault="00FD4D86" w:rsidP="00FD4D86">
            <w:pPr>
              <w:pStyle w:val="TAC"/>
              <w:keepNext w:val="0"/>
              <w:rPr>
                <w:sz w:val="16"/>
                <w:lang w:eastAsia="ja-JP"/>
              </w:rPr>
            </w:pPr>
            <w:r w:rsidRPr="00DF6DD6">
              <w:rPr>
                <w:sz w:val="16"/>
              </w:rPr>
              <w:t>5</w:t>
            </w:r>
          </w:p>
        </w:tc>
      </w:tr>
      <w:tr w:rsidR="00FD4D86"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FD4D86" w:rsidRPr="00DF6DD6" w:rsidRDefault="00FD4D86" w:rsidP="00FD4D86">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FD4D86" w:rsidRPr="00DF6DD6" w:rsidRDefault="00FD4D86" w:rsidP="00FD4D86">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FD4D86" w:rsidRPr="00DF6DD6" w:rsidRDefault="00FD4D86" w:rsidP="00FD4D86">
            <w:pPr>
              <w:pStyle w:val="TAC"/>
              <w:keepNext w:val="0"/>
              <w:rPr>
                <w:sz w:val="16"/>
                <w:lang w:eastAsia="ja-JP"/>
              </w:rPr>
            </w:pPr>
          </w:p>
        </w:tc>
      </w:tr>
      <w:tr w:rsidR="00FD4D86" w:rsidRPr="00DF6DD6"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FD4D86" w:rsidRPr="00DF6DD6" w:rsidRDefault="00FD4D86" w:rsidP="00FD4D86">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FD4D86" w:rsidRPr="00DF6DD6" w:rsidRDefault="00FD4D86" w:rsidP="00FD4D86">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FD4D86" w:rsidRPr="00DF6DD6" w:rsidRDefault="00FD4D86" w:rsidP="00FD4D86">
            <w:pPr>
              <w:pStyle w:val="TAC"/>
              <w:keepNext w:val="0"/>
              <w:rPr>
                <w:sz w:val="16"/>
                <w:szCs w:val="16"/>
              </w:rPr>
            </w:pPr>
            <w:r w:rsidRPr="00DF6DD6">
              <w:rPr>
                <w:sz w:val="16"/>
                <w:szCs w:val="16"/>
              </w:rPr>
              <w:t>19</w:t>
            </w:r>
          </w:p>
        </w:tc>
      </w:tr>
      <w:tr w:rsidR="00FD4D86"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FD4D86" w:rsidRPr="00DF6DD6" w:rsidRDefault="00FD4D86" w:rsidP="00FD4D86">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FD4D86" w:rsidRPr="00DF6DD6" w:rsidRDefault="00FD4D86" w:rsidP="00FD4D86">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FD4D86" w:rsidRPr="00DF6DD6" w:rsidRDefault="00FD4D86" w:rsidP="00FD4D86">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FD4D86" w:rsidRPr="00DF6DD6" w:rsidRDefault="00FD4D86" w:rsidP="00FD4D86">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FD4D86" w:rsidRPr="00DF6DD6" w:rsidRDefault="00FD4D86" w:rsidP="00FD4D86">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FD4D86" w:rsidRPr="00DF6DD6" w:rsidRDefault="00FD4D86" w:rsidP="00FD4D86">
            <w:pPr>
              <w:pStyle w:val="TAC"/>
              <w:keepNext w:val="0"/>
              <w:rPr>
                <w:sz w:val="16"/>
                <w:szCs w:val="16"/>
              </w:rPr>
            </w:pPr>
            <w:r w:rsidRPr="00DF6DD6">
              <w:rPr>
                <w:sz w:val="16"/>
                <w:szCs w:val="16"/>
              </w:rPr>
              <w:t>3, 19</w:t>
            </w:r>
          </w:p>
        </w:tc>
      </w:tr>
      <w:tr w:rsidR="00FD4D86"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FD4D86" w:rsidRPr="00DF6DD6" w:rsidRDefault="00FD4D86" w:rsidP="00FD4D86">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FD4D86" w:rsidRPr="00DF6DD6" w:rsidRDefault="00FD4D86" w:rsidP="00FD4D86">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FD4D86" w:rsidRPr="00DF6DD6" w:rsidRDefault="00FD4D86" w:rsidP="00FD4D86">
            <w:pPr>
              <w:pStyle w:val="TAC"/>
              <w:keepNext w:val="0"/>
              <w:rPr>
                <w:sz w:val="16"/>
                <w:szCs w:val="16"/>
              </w:rPr>
            </w:pPr>
          </w:p>
        </w:tc>
      </w:tr>
      <w:tr w:rsidR="00FD4D86"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FD4D86" w:rsidRPr="00DF6DD6" w:rsidRDefault="00FD4D86" w:rsidP="00FD4D86">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FD4D86" w:rsidRPr="00DF6DD6" w:rsidRDefault="00FD4D86" w:rsidP="00FD4D8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FD4D86" w:rsidRPr="00DF6DD6" w:rsidRDefault="00FD4D86" w:rsidP="00FD4D86">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FD4D86" w:rsidRPr="00DF6DD6" w:rsidRDefault="00FD4D86" w:rsidP="00FD4D86">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FD4D86" w:rsidRPr="00DF6DD6" w:rsidRDefault="00FD4D86" w:rsidP="00FD4D86">
            <w:pPr>
              <w:pStyle w:val="TAC"/>
              <w:keepNext w:val="0"/>
              <w:rPr>
                <w:sz w:val="16"/>
                <w:lang w:eastAsia="ja-JP"/>
              </w:rPr>
            </w:pPr>
          </w:p>
        </w:tc>
      </w:tr>
      <w:tr w:rsidR="00FD4D86"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FD4D86" w:rsidRPr="00DF6DD6" w:rsidRDefault="00FD4D86" w:rsidP="00FD4D86">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0FE31D33"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p>
        </w:tc>
        <w:tc>
          <w:tcPr>
            <w:tcW w:w="934" w:type="dxa"/>
            <w:tcBorders>
              <w:top w:val="single" w:sz="4" w:space="0" w:color="auto"/>
              <w:left w:val="nil"/>
              <w:bottom w:val="single" w:sz="4" w:space="0" w:color="auto"/>
              <w:right w:val="single" w:sz="4" w:space="0" w:color="auto"/>
            </w:tcBorders>
            <w:vAlign w:val="center"/>
          </w:tcPr>
          <w:p w14:paraId="4AEB2AEC"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FD4D86" w:rsidRPr="00DF6DD6" w:rsidRDefault="00FD4D86" w:rsidP="00FD4D86">
            <w:pPr>
              <w:pStyle w:val="TAC"/>
              <w:keepNext w:val="0"/>
              <w:rPr>
                <w:sz w:val="16"/>
                <w:lang w:eastAsia="ja-JP"/>
              </w:rPr>
            </w:pPr>
          </w:p>
        </w:tc>
      </w:tr>
      <w:tr w:rsidR="00FD4D86"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FD4D86" w:rsidRPr="00DF6DD6" w:rsidRDefault="00FD4D86" w:rsidP="00FD4D86">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FD4D86" w:rsidRPr="00DF6DD6" w:rsidRDefault="00FD4D86" w:rsidP="00FD4D86">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FD4D86" w:rsidRPr="00DF6DD6" w:rsidRDefault="00FD4D86" w:rsidP="00FD4D86">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FD4D86" w:rsidRPr="00DF6DD6" w:rsidRDefault="00FD4D86" w:rsidP="00FD4D86">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FD4D86" w:rsidRPr="00DF6DD6" w:rsidRDefault="00FD4D86" w:rsidP="00FD4D86">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FD4D86" w:rsidRPr="00DF6DD6" w:rsidRDefault="00FD4D86" w:rsidP="00FD4D86">
            <w:pPr>
              <w:pStyle w:val="TAC"/>
              <w:keepNext w:val="0"/>
              <w:rPr>
                <w:sz w:val="16"/>
                <w:lang w:eastAsia="ja-JP"/>
              </w:rPr>
            </w:pPr>
          </w:p>
        </w:tc>
      </w:tr>
      <w:tr w:rsidR="00FD4D86"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FD4D86" w:rsidRPr="00DF6DD6" w:rsidRDefault="00FD4D86" w:rsidP="00FD4D86">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FD4D86" w:rsidRPr="00DF6DD6" w:rsidRDefault="00FD4D86" w:rsidP="00FD4D86">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FD4D86" w:rsidRPr="00DF6DD6" w:rsidRDefault="00FD4D86" w:rsidP="00FD4D86">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FD4D86" w:rsidRPr="00DF6DD6" w:rsidRDefault="00FD4D86" w:rsidP="00FD4D86">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FD4D86" w:rsidRPr="00DF6DD6" w:rsidRDefault="00FD4D86" w:rsidP="00FD4D86">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FD4D86" w:rsidRPr="00DF6DD6" w:rsidRDefault="00FD4D86" w:rsidP="00FD4D86">
            <w:pPr>
              <w:pStyle w:val="TAC"/>
              <w:keepNext w:val="0"/>
              <w:rPr>
                <w:sz w:val="16"/>
                <w:lang w:eastAsia="ja-JP"/>
              </w:rPr>
            </w:pPr>
            <w:r w:rsidRPr="00DF6DD6">
              <w:rPr>
                <w:sz w:val="16"/>
                <w:lang w:eastAsia="ja-JP"/>
              </w:rPr>
              <w:t>5</w:t>
            </w:r>
          </w:p>
        </w:tc>
      </w:tr>
      <w:tr w:rsidR="00FD4D86"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FD4D86" w:rsidRPr="00DF6DD6" w:rsidRDefault="00FD4D86" w:rsidP="00FD4D86">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FD4D86" w:rsidRPr="00DF6DD6" w:rsidRDefault="00FD4D86" w:rsidP="00FD4D86">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FD4D86" w:rsidRPr="00DF6DD6" w:rsidRDefault="00FD4D86" w:rsidP="00FD4D86">
            <w:pPr>
              <w:pStyle w:val="TAC"/>
              <w:keepNext w:val="0"/>
              <w:rPr>
                <w:sz w:val="16"/>
                <w:lang w:eastAsia="ja-JP"/>
              </w:rPr>
            </w:pPr>
          </w:p>
        </w:tc>
      </w:tr>
      <w:tr w:rsidR="00FD4D86"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FD4D86" w:rsidRPr="00DF6DD6" w:rsidRDefault="00FD4D86" w:rsidP="00FD4D86">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FD4D86" w:rsidRPr="00DF6DD6" w:rsidRDefault="00FD4D86" w:rsidP="00FD4D86">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FD4D86" w:rsidRPr="00DF6DD6" w:rsidRDefault="00FD4D86" w:rsidP="00FD4D86">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FD4D86" w:rsidRPr="00DF6DD6" w:rsidRDefault="00FD4D86" w:rsidP="00FD4D86">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FD4D86" w:rsidRPr="00DF6DD6" w:rsidRDefault="00FD4D86" w:rsidP="00FD4D86">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FD4D86" w:rsidRPr="00DF6DD6" w:rsidRDefault="00FD4D86" w:rsidP="00FD4D86">
            <w:pPr>
              <w:pStyle w:val="TAC"/>
              <w:keepNext w:val="0"/>
              <w:rPr>
                <w:sz w:val="16"/>
                <w:lang w:eastAsia="ja-JP"/>
              </w:rPr>
            </w:pPr>
            <w:r w:rsidRPr="00DF6DD6">
              <w:rPr>
                <w:rFonts w:eastAsia="MS Mincho"/>
                <w:sz w:val="16"/>
                <w:szCs w:val="16"/>
                <w:lang w:eastAsia="ja-JP"/>
              </w:rPr>
              <w:t>3</w:t>
            </w:r>
          </w:p>
        </w:tc>
      </w:tr>
      <w:tr w:rsidR="00FD4D86"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FD4D86" w:rsidRPr="00DF6DD6" w:rsidRDefault="00FD4D86" w:rsidP="00FD4D86">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FD4D86" w:rsidRPr="00DF6DD6" w:rsidRDefault="00FD4D86" w:rsidP="00FD4D86">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FD4D86" w:rsidRPr="00DF6DD6" w:rsidRDefault="00FD4D86" w:rsidP="00FD4D86">
            <w:pPr>
              <w:pStyle w:val="TAC"/>
              <w:keepNext w:val="0"/>
              <w:rPr>
                <w:sz w:val="16"/>
                <w:lang w:eastAsia="ja-JP"/>
              </w:rPr>
            </w:pPr>
          </w:p>
        </w:tc>
      </w:tr>
      <w:tr w:rsidR="00FD4D86"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FD4D86" w:rsidRPr="00DF6DD6" w:rsidRDefault="00FD4D86" w:rsidP="00FD4D86">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FD4D86" w:rsidRPr="00DF6DD6" w:rsidRDefault="00FD4D86" w:rsidP="00FD4D86">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FD4D86" w:rsidRPr="00DF6DD6" w:rsidRDefault="00FD4D86" w:rsidP="00FD4D86">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FD4D86" w:rsidRPr="00DF6DD6" w:rsidRDefault="00FD4D86" w:rsidP="00FD4D86">
            <w:pPr>
              <w:pStyle w:val="TAC"/>
              <w:keepNext w:val="0"/>
              <w:rPr>
                <w:sz w:val="16"/>
                <w:lang w:eastAsia="ja-JP"/>
              </w:rPr>
            </w:pPr>
          </w:p>
        </w:tc>
      </w:tr>
      <w:tr w:rsidR="00FD4D86"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FD4D86" w:rsidRPr="00DF6DD6" w:rsidRDefault="00FD4D86" w:rsidP="00FD4D86">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16E3F4B6" w:rsidR="00FD4D86" w:rsidRPr="00DF6DD6" w:rsidRDefault="00FD4D86" w:rsidP="00FD4D86">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p>
        </w:tc>
        <w:tc>
          <w:tcPr>
            <w:tcW w:w="934" w:type="dxa"/>
            <w:tcBorders>
              <w:top w:val="single" w:sz="4" w:space="0" w:color="auto"/>
              <w:left w:val="nil"/>
              <w:bottom w:val="single" w:sz="4" w:space="0" w:color="auto"/>
              <w:right w:val="single" w:sz="4" w:space="0" w:color="auto"/>
            </w:tcBorders>
            <w:vAlign w:val="center"/>
          </w:tcPr>
          <w:p w14:paraId="0F04DDD4"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FD4D86" w:rsidRPr="00DF6DD6" w:rsidRDefault="00FD4D86" w:rsidP="00FD4D86">
            <w:pPr>
              <w:pStyle w:val="TAC"/>
              <w:keepNext w:val="0"/>
              <w:rPr>
                <w:sz w:val="16"/>
                <w:lang w:eastAsia="ja-JP"/>
              </w:rPr>
            </w:pPr>
          </w:p>
        </w:tc>
      </w:tr>
      <w:tr w:rsidR="00FD4D86"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FD4D86" w:rsidRPr="00DF6DD6" w:rsidRDefault="00FD4D86" w:rsidP="00FD4D8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FD4D86" w:rsidRPr="00DF6DD6" w:rsidRDefault="00FD4D86" w:rsidP="00FD4D8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FD4D86" w:rsidRPr="00DF6DD6" w:rsidRDefault="00FD4D86" w:rsidP="00FD4D86">
            <w:pPr>
              <w:pStyle w:val="TAC"/>
              <w:keepNext w:val="0"/>
              <w:rPr>
                <w:sz w:val="16"/>
                <w:lang w:eastAsia="ja-JP"/>
              </w:rPr>
            </w:pPr>
          </w:p>
        </w:tc>
      </w:tr>
      <w:tr w:rsidR="00FD4D86"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FD4D86" w:rsidRPr="00DF6DD6" w:rsidRDefault="00FD4D86" w:rsidP="00FD4D8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FD4D86" w:rsidRPr="00DF6DD6" w:rsidRDefault="00FD4D86" w:rsidP="00FD4D8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FD4D86" w:rsidRPr="00DF6DD6" w:rsidRDefault="00FD4D86" w:rsidP="00FD4D86">
            <w:pPr>
              <w:pStyle w:val="TAC"/>
              <w:keepNext w:val="0"/>
              <w:rPr>
                <w:sz w:val="16"/>
                <w:lang w:eastAsia="ja-JP"/>
              </w:rPr>
            </w:pPr>
            <w:r w:rsidRPr="00DF6DD6">
              <w:rPr>
                <w:sz w:val="16"/>
                <w:lang w:eastAsia="ja-JP"/>
              </w:rPr>
              <w:t>5</w:t>
            </w:r>
          </w:p>
        </w:tc>
      </w:tr>
      <w:tr w:rsidR="00FD4D86"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FD4D86" w:rsidRPr="00DF6DD6" w:rsidRDefault="00FD4D86" w:rsidP="00FD4D8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FD4D86" w:rsidRPr="00DF6DD6" w:rsidRDefault="00FD4D86" w:rsidP="00FD4D8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FD4D86" w:rsidRPr="00DF6DD6" w:rsidRDefault="00FD4D86" w:rsidP="00FD4D86">
            <w:pPr>
              <w:pStyle w:val="TAC"/>
              <w:keepNext w:val="0"/>
              <w:rPr>
                <w:sz w:val="16"/>
                <w:lang w:eastAsia="ja-JP"/>
              </w:rPr>
            </w:pPr>
          </w:p>
        </w:tc>
      </w:tr>
      <w:tr w:rsidR="00FD4D86"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FD4D86" w:rsidRPr="00DF6DD6" w:rsidRDefault="00FD4D86" w:rsidP="00FD4D8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FD4D86" w:rsidRPr="00DF6DD6" w:rsidRDefault="00FD4D86" w:rsidP="00FD4D86">
            <w:pPr>
              <w:pStyle w:val="TAC"/>
              <w:keepNext w:val="0"/>
              <w:rPr>
                <w:sz w:val="16"/>
                <w:lang w:eastAsia="ja-JP"/>
              </w:rPr>
            </w:pPr>
          </w:p>
        </w:tc>
      </w:tr>
      <w:tr w:rsidR="00FD4D86"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FD4D86" w:rsidRPr="00DF6DD6" w:rsidRDefault="00FD4D86" w:rsidP="00FD4D86">
            <w:pPr>
              <w:pStyle w:val="TAC"/>
              <w:keepNext w:val="0"/>
              <w:rPr>
                <w:sz w:val="16"/>
                <w:lang w:eastAsia="ja-JP"/>
              </w:rPr>
            </w:pPr>
          </w:p>
        </w:tc>
      </w:tr>
      <w:tr w:rsidR="00FD4D86"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FD4D86" w:rsidRPr="00DF6DD6" w:rsidRDefault="00FD4D86" w:rsidP="00FD4D86">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5D142D9" w:rsidR="00FD4D86" w:rsidRPr="00DF6DD6" w:rsidRDefault="00FD4D86" w:rsidP="00FD4D86">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FD4D86" w:rsidRPr="00DF6DD6" w:rsidRDefault="00FD4D86" w:rsidP="00FD4D86">
            <w:pPr>
              <w:pStyle w:val="TAC"/>
              <w:keepNext w:val="0"/>
              <w:rPr>
                <w:sz w:val="16"/>
                <w:lang w:eastAsia="ja-JP"/>
              </w:rPr>
            </w:pPr>
          </w:p>
        </w:tc>
      </w:tr>
      <w:tr w:rsidR="00FD4D86"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FD4D86" w:rsidRPr="00DF6DD6" w:rsidRDefault="00FD4D86" w:rsidP="00FD4D8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FD4D86" w:rsidRPr="00DF6DD6" w:rsidRDefault="00FD4D86" w:rsidP="00FD4D8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FD4D86" w:rsidRPr="00DF6DD6" w:rsidRDefault="00FD4D86" w:rsidP="00FD4D86">
            <w:pPr>
              <w:pStyle w:val="TAC"/>
              <w:keepNext w:val="0"/>
              <w:rPr>
                <w:sz w:val="16"/>
                <w:lang w:eastAsia="ja-JP"/>
              </w:rPr>
            </w:pPr>
          </w:p>
        </w:tc>
      </w:tr>
      <w:tr w:rsidR="00FD4D86"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FD4D86" w:rsidRPr="00DF6DD6" w:rsidRDefault="00FD4D86" w:rsidP="00FD4D8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FD4D86" w:rsidRPr="00DF6DD6" w:rsidRDefault="00FD4D86" w:rsidP="00FD4D8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FD4D86" w:rsidRPr="00DF6DD6" w:rsidRDefault="00FD4D86" w:rsidP="00FD4D8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FD4D86" w:rsidRPr="00DF6DD6" w:rsidRDefault="00FD4D86" w:rsidP="00FD4D8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FD4D86" w:rsidRPr="00DF6DD6" w:rsidRDefault="00FD4D86" w:rsidP="00FD4D86">
            <w:pPr>
              <w:pStyle w:val="TAC"/>
              <w:keepNext w:val="0"/>
              <w:rPr>
                <w:sz w:val="16"/>
                <w:lang w:eastAsia="ja-JP"/>
              </w:rPr>
            </w:pPr>
          </w:p>
        </w:tc>
      </w:tr>
      <w:tr w:rsidR="00FD4D86"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FD4D86" w:rsidRPr="00DF6DD6" w:rsidRDefault="00FD4D86" w:rsidP="00FD4D8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FD4D86" w:rsidRPr="00DF6DD6" w:rsidRDefault="00FD4D86" w:rsidP="00FD4D86">
            <w:pPr>
              <w:pStyle w:val="TAC"/>
              <w:keepNext w:val="0"/>
              <w:rPr>
                <w:sz w:val="16"/>
                <w:lang w:eastAsia="ja-JP"/>
              </w:rPr>
            </w:pPr>
          </w:p>
        </w:tc>
      </w:tr>
      <w:tr w:rsidR="00FD4D86"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FD4D86" w:rsidRPr="00DF6DD6" w:rsidRDefault="00FD4D86" w:rsidP="00FD4D86">
            <w:pPr>
              <w:pStyle w:val="TAC"/>
              <w:keepNext w:val="0"/>
              <w:rPr>
                <w:sz w:val="16"/>
                <w:lang w:eastAsia="ja-JP"/>
              </w:rPr>
            </w:pPr>
          </w:p>
        </w:tc>
      </w:tr>
      <w:tr w:rsidR="00FD4D86"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FD4D86" w:rsidRPr="00DF6DD6" w:rsidRDefault="00FD4D86" w:rsidP="00FD4D86">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FD4D86" w:rsidRPr="00DF6DD6" w:rsidRDefault="00FD4D86" w:rsidP="00FD4D86">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FD4D86" w:rsidRPr="00DF6DD6" w:rsidRDefault="00FD4D86" w:rsidP="00FD4D86">
            <w:pPr>
              <w:pStyle w:val="TAC"/>
              <w:keepNext w:val="0"/>
              <w:rPr>
                <w:sz w:val="16"/>
                <w:lang w:eastAsia="ja-JP"/>
              </w:rPr>
            </w:pPr>
          </w:p>
        </w:tc>
      </w:tr>
      <w:tr w:rsidR="00FD4D86"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FD4D86" w:rsidRPr="006C5448" w:rsidRDefault="00FD4D86" w:rsidP="00FD4D86">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FD4D86" w:rsidRPr="00DF6DD6" w:rsidRDefault="00FD4D86" w:rsidP="00FD4D86">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FD4D86" w:rsidRPr="00DF6DD6" w:rsidRDefault="00FD4D86" w:rsidP="00FD4D86">
            <w:pPr>
              <w:pStyle w:val="TAC"/>
              <w:keepNext w:val="0"/>
              <w:rPr>
                <w:sz w:val="16"/>
                <w:lang w:eastAsia="ja-JP"/>
              </w:rPr>
            </w:pPr>
            <w:r w:rsidRPr="00DF6DD6">
              <w:rPr>
                <w:sz w:val="16"/>
                <w:szCs w:val="16"/>
              </w:rPr>
              <w:t>2, 9, 10</w:t>
            </w:r>
          </w:p>
        </w:tc>
      </w:tr>
      <w:tr w:rsidR="00FD4D86"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FD4D86" w:rsidRPr="00DF6DD6" w:rsidRDefault="00FD4D86" w:rsidP="00FD4D8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FD4D86" w:rsidRPr="00DF6DD6" w:rsidRDefault="00FD4D86" w:rsidP="00FD4D86">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FD4D86" w:rsidRPr="00DF6DD6" w:rsidRDefault="00FD4D86" w:rsidP="00FD4D86">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FD4D86" w:rsidRPr="00DF6DD6" w:rsidRDefault="00FD4D86" w:rsidP="00FD4D86">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FD4D86" w:rsidRPr="00DF6DD6" w:rsidRDefault="00FD4D86" w:rsidP="00FD4D86">
            <w:pPr>
              <w:pStyle w:val="TAC"/>
              <w:keepNext w:val="0"/>
              <w:rPr>
                <w:sz w:val="16"/>
                <w:lang w:eastAsia="ja-JP"/>
              </w:rPr>
            </w:pPr>
            <w:r w:rsidRPr="00DF6DD6">
              <w:rPr>
                <w:sz w:val="16"/>
                <w:szCs w:val="16"/>
              </w:rPr>
              <w:t>5, 17</w:t>
            </w:r>
          </w:p>
        </w:tc>
      </w:tr>
      <w:tr w:rsidR="00FD4D86"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FD4D86" w:rsidRPr="00DF6DD6" w:rsidRDefault="00FD4D86" w:rsidP="00FD4D8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FD4D86" w:rsidRPr="00DF6DD6" w:rsidRDefault="00FD4D86" w:rsidP="00FD4D86">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FD4D86" w:rsidRPr="00DF6DD6" w:rsidRDefault="00FD4D86" w:rsidP="00FD4D8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FD4D86" w:rsidRPr="00DF6DD6" w:rsidRDefault="00FD4D86" w:rsidP="00FD4D8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FD4D86" w:rsidRPr="00DF6DD6" w:rsidRDefault="00FD4D86" w:rsidP="00FD4D86">
            <w:pPr>
              <w:pStyle w:val="TAC"/>
              <w:keepNext w:val="0"/>
              <w:rPr>
                <w:sz w:val="16"/>
                <w:lang w:eastAsia="ja-JP"/>
              </w:rPr>
            </w:pPr>
            <w:r w:rsidRPr="00DF6DD6">
              <w:rPr>
                <w:sz w:val="16"/>
                <w:szCs w:val="16"/>
              </w:rPr>
              <w:t>14</w:t>
            </w:r>
          </w:p>
        </w:tc>
      </w:tr>
      <w:tr w:rsidR="00FD4D86"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FD4D86" w:rsidRPr="00DF6DD6" w:rsidRDefault="00FD4D86" w:rsidP="00FD4D86">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FD4D86" w:rsidRPr="00DF6DD6" w:rsidRDefault="00FD4D86" w:rsidP="00FD4D86">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FD4D86" w:rsidRPr="00DF6DD6" w:rsidRDefault="00FD4D86" w:rsidP="00FD4D8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FD4D86" w:rsidRPr="00DF6DD6" w:rsidRDefault="00FD4D86" w:rsidP="00FD4D8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FD4D86" w:rsidRPr="00DF6DD6" w:rsidRDefault="00FD4D86" w:rsidP="00FD4D86">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FD4D86" w:rsidRPr="00DF6DD6" w:rsidRDefault="00FD4D86" w:rsidP="00FD4D86">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FD4D86" w:rsidRPr="00DF6DD6" w:rsidRDefault="00FD4D86" w:rsidP="00FD4D86">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FD4D86" w:rsidRPr="00DF6DD6" w:rsidRDefault="00FD4D86" w:rsidP="00FD4D86">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FD4D86" w:rsidRPr="00DF6DD6" w:rsidRDefault="00FD4D86" w:rsidP="00FD4D8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FD4D86" w:rsidRPr="00DF6DD6" w:rsidRDefault="00FD4D86" w:rsidP="00FD4D86">
            <w:pPr>
              <w:pStyle w:val="TAC"/>
              <w:keepNext w:val="0"/>
              <w:rPr>
                <w:sz w:val="16"/>
                <w:lang w:eastAsia="ja-JP"/>
              </w:rPr>
            </w:pPr>
          </w:p>
        </w:tc>
      </w:tr>
      <w:tr w:rsidR="00FD4D86"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FD4D86" w:rsidRPr="00DF6DD6" w:rsidRDefault="00FD4D86" w:rsidP="00FD4D86">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FD4D86" w:rsidRPr="00DF6DD6" w:rsidRDefault="00FD4D86" w:rsidP="00FD4D86">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FD4D86" w:rsidRPr="00DF6DD6" w:rsidRDefault="00FD4D86" w:rsidP="00FD4D86">
            <w:pPr>
              <w:pStyle w:val="TAC"/>
              <w:keepNext w:val="0"/>
              <w:rPr>
                <w:sz w:val="16"/>
                <w:lang w:eastAsia="ja-JP"/>
              </w:rPr>
            </w:pPr>
          </w:p>
        </w:tc>
      </w:tr>
      <w:tr w:rsidR="00FD4D86"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FD4D86" w:rsidRPr="00DF6DD6" w:rsidRDefault="00FD4D86" w:rsidP="00FD4D86">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FD4D86" w:rsidRPr="00DF6DD6" w:rsidRDefault="00FD4D86" w:rsidP="00FD4D86">
            <w:pPr>
              <w:pStyle w:val="TAC"/>
              <w:keepNext w:val="0"/>
              <w:rPr>
                <w:sz w:val="16"/>
                <w:lang w:eastAsia="ja-JP"/>
              </w:rPr>
            </w:pPr>
            <w:r w:rsidRPr="00DF6DD6">
              <w:rPr>
                <w:sz w:val="16"/>
                <w:lang w:eastAsia="ja-JP"/>
              </w:rPr>
              <w:t>9, 10</w:t>
            </w:r>
          </w:p>
        </w:tc>
      </w:tr>
      <w:tr w:rsidR="00FD4D86"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FD4D86" w:rsidRPr="00DF6DD6" w:rsidRDefault="00FD4D86" w:rsidP="00FD4D86">
            <w:pPr>
              <w:pStyle w:val="TAC"/>
              <w:keepNext w:val="0"/>
              <w:rPr>
                <w:sz w:val="16"/>
                <w:lang w:eastAsia="ja-JP"/>
              </w:rPr>
            </w:pPr>
            <w:r w:rsidRPr="00DF6DD6">
              <w:rPr>
                <w:sz w:val="16"/>
                <w:lang w:eastAsia="ja-JP"/>
              </w:rPr>
              <w:t>9, 11</w:t>
            </w:r>
          </w:p>
        </w:tc>
      </w:tr>
      <w:tr w:rsidR="00FD4D86"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FD4D86" w:rsidRPr="00DF6DD6" w:rsidRDefault="00FD4D86" w:rsidP="00FD4D86">
            <w:pPr>
              <w:pStyle w:val="TAC"/>
              <w:keepNext w:val="0"/>
              <w:rPr>
                <w:sz w:val="16"/>
                <w:lang w:eastAsia="ja-JP"/>
              </w:rPr>
            </w:pPr>
          </w:p>
        </w:tc>
      </w:tr>
      <w:tr w:rsidR="00FD4D86"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FD4D86" w:rsidRPr="00DF6DD6" w:rsidRDefault="00FD4D86" w:rsidP="00FD4D86">
            <w:pPr>
              <w:pStyle w:val="TAC"/>
              <w:keepNext w:val="0"/>
              <w:rPr>
                <w:sz w:val="16"/>
                <w:lang w:eastAsia="ja-JP"/>
              </w:rPr>
            </w:pPr>
          </w:p>
        </w:tc>
      </w:tr>
      <w:tr w:rsidR="00FD4D86"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FD4D86" w:rsidRPr="00DF6DD6" w:rsidRDefault="00FD4D86" w:rsidP="00FD4D86">
            <w:pPr>
              <w:pStyle w:val="TAC"/>
              <w:keepNext w:val="0"/>
              <w:rPr>
                <w:sz w:val="16"/>
                <w:lang w:eastAsia="ja-JP"/>
              </w:rPr>
            </w:pPr>
            <w:r w:rsidRPr="00DF6DD6">
              <w:rPr>
                <w:sz w:val="16"/>
                <w:lang w:eastAsia="ja-JP"/>
              </w:rPr>
              <w:t>3</w:t>
            </w:r>
          </w:p>
        </w:tc>
      </w:tr>
      <w:tr w:rsidR="00FD4D86"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FD4D86" w:rsidRPr="00DF6DD6" w:rsidRDefault="00FD4D86" w:rsidP="00FD4D86">
            <w:pPr>
              <w:pStyle w:val="TAC"/>
              <w:keepNext w:val="0"/>
              <w:rPr>
                <w:lang w:eastAsia="ja-JP"/>
              </w:rPr>
            </w:pPr>
            <w:r w:rsidRPr="00DF6DD6">
              <w:rPr>
                <w:lang w:eastAsia="ja-JP"/>
              </w:rPr>
              <w:t>DC_28_n78</w:t>
            </w:r>
          </w:p>
          <w:p w14:paraId="76F28491" w14:textId="77777777" w:rsidR="00FD4D86" w:rsidRPr="00DF6DD6" w:rsidRDefault="00FD4D86" w:rsidP="00FD4D86">
            <w:pPr>
              <w:pStyle w:val="TAC"/>
              <w:keepNext w:val="0"/>
              <w:rPr>
                <w:lang w:eastAsia="ja-JP"/>
              </w:rPr>
            </w:pPr>
            <w:r w:rsidRPr="00DF6DD6">
              <w:rPr>
                <w:lang w:eastAsia="ja-JP"/>
              </w:rPr>
              <w:t>DC_28_n83_ULSUP-TDM_n78,</w:t>
            </w:r>
          </w:p>
          <w:p w14:paraId="585381DF" w14:textId="131668FD"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FD4D86" w:rsidRPr="00DF6DD6" w:rsidRDefault="00FD4D86" w:rsidP="00FD4D86">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FD4D86" w:rsidRPr="00DF6DD6" w:rsidRDefault="00FD4D86" w:rsidP="00FD4D86">
            <w:pPr>
              <w:pStyle w:val="TAC"/>
              <w:keepNext w:val="0"/>
              <w:rPr>
                <w:sz w:val="16"/>
                <w:lang w:eastAsia="ja-JP"/>
              </w:rPr>
            </w:pPr>
          </w:p>
        </w:tc>
      </w:tr>
      <w:tr w:rsidR="00FD4D86"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FD4D86" w:rsidRPr="00DF6DD6" w:rsidRDefault="00FD4D86" w:rsidP="00FD4D86">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FD4D86" w:rsidRPr="00DF6DD6" w:rsidRDefault="00FD4D86" w:rsidP="00FD4D86">
            <w:pPr>
              <w:pStyle w:val="TAC"/>
              <w:keepNext w:val="0"/>
              <w:rPr>
                <w:sz w:val="16"/>
                <w:lang w:eastAsia="ja-JP"/>
              </w:rPr>
            </w:pPr>
            <w:r w:rsidRPr="00DF6DD6">
              <w:rPr>
                <w:sz w:val="16"/>
                <w:lang w:eastAsia="ja-JP"/>
              </w:rPr>
              <w:t>9, 10</w:t>
            </w:r>
          </w:p>
        </w:tc>
      </w:tr>
      <w:tr w:rsidR="00FD4D86"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FD4D86" w:rsidRPr="00DF6DD6" w:rsidRDefault="00FD4D86" w:rsidP="00FD4D86">
            <w:pPr>
              <w:pStyle w:val="TAC"/>
              <w:keepNext w:val="0"/>
              <w:rPr>
                <w:sz w:val="16"/>
                <w:lang w:eastAsia="ja-JP"/>
              </w:rPr>
            </w:pPr>
            <w:r w:rsidRPr="00DF6DD6">
              <w:rPr>
                <w:sz w:val="16"/>
                <w:lang w:eastAsia="ja-JP"/>
              </w:rPr>
              <w:t>9, 11</w:t>
            </w:r>
          </w:p>
        </w:tc>
      </w:tr>
      <w:tr w:rsidR="00FD4D86"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FD4D86" w:rsidRPr="00DF6DD6" w:rsidRDefault="00FD4D86" w:rsidP="00FD4D86">
            <w:pPr>
              <w:pStyle w:val="TAC"/>
              <w:keepNext w:val="0"/>
              <w:rPr>
                <w:sz w:val="16"/>
                <w:lang w:eastAsia="ja-JP"/>
              </w:rPr>
            </w:pPr>
          </w:p>
        </w:tc>
      </w:tr>
      <w:tr w:rsidR="00FD4D86"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FD4D86" w:rsidRPr="00DF6DD6" w:rsidRDefault="00FD4D86" w:rsidP="00FD4D86">
            <w:pPr>
              <w:pStyle w:val="TAC"/>
              <w:keepNext w:val="0"/>
              <w:rPr>
                <w:sz w:val="16"/>
                <w:lang w:eastAsia="ja-JP"/>
              </w:rPr>
            </w:pPr>
          </w:p>
        </w:tc>
      </w:tr>
      <w:tr w:rsidR="00FD4D86"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FD4D86" w:rsidRPr="00DF6DD6" w:rsidRDefault="00FD4D86" w:rsidP="00FD4D86">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FD4D86" w:rsidRPr="00DF6DD6" w:rsidRDefault="00FD4D86" w:rsidP="00FD4D86">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FD4D86" w:rsidRPr="00DF6DD6" w:rsidRDefault="00FD4D86" w:rsidP="00FD4D86">
            <w:pPr>
              <w:pStyle w:val="TAC"/>
              <w:keepNext w:val="0"/>
              <w:rPr>
                <w:sz w:val="16"/>
                <w:lang w:eastAsia="ja-JP"/>
              </w:rPr>
            </w:pPr>
          </w:p>
        </w:tc>
      </w:tr>
      <w:tr w:rsidR="00FD4D86"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FD4D86" w:rsidRPr="00DF6DD6" w:rsidRDefault="00FD4D86" w:rsidP="00FD4D86">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FD4D86" w:rsidRPr="00DF6DD6" w:rsidRDefault="00FD4D86" w:rsidP="00FD4D86">
            <w:pPr>
              <w:pStyle w:val="TAC"/>
              <w:keepNext w:val="0"/>
              <w:rPr>
                <w:sz w:val="16"/>
                <w:lang w:eastAsia="ja-JP"/>
              </w:rPr>
            </w:pPr>
            <w:r w:rsidRPr="00DF6DD6">
              <w:rPr>
                <w:sz w:val="16"/>
                <w:lang w:eastAsia="ja-JP"/>
              </w:rPr>
              <w:t>9, 10</w:t>
            </w:r>
          </w:p>
        </w:tc>
      </w:tr>
      <w:tr w:rsidR="00FD4D86"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FD4D86" w:rsidRPr="00DF6DD6" w:rsidRDefault="00FD4D86" w:rsidP="00FD4D86">
            <w:pPr>
              <w:pStyle w:val="TAC"/>
              <w:keepNext w:val="0"/>
              <w:rPr>
                <w:sz w:val="16"/>
                <w:lang w:eastAsia="ja-JP"/>
              </w:rPr>
            </w:pPr>
            <w:r w:rsidRPr="00DF6DD6">
              <w:rPr>
                <w:sz w:val="16"/>
                <w:lang w:eastAsia="ja-JP"/>
              </w:rPr>
              <w:t>9, 11</w:t>
            </w:r>
          </w:p>
        </w:tc>
      </w:tr>
      <w:tr w:rsidR="00FD4D86"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FD4D86" w:rsidRPr="00DF6DD6" w:rsidRDefault="00FD4D86" w:rsidP="00FD4D86">
            <w:pPr>
              <w:pStyle w:val="TAC"/>
              <w:keepNext w:val="0"/>
              <w:rPr>
                <w:sz w:val="16"/>
                <w:lang w:eastAsia="ja-JP"/>
              </w:rPr>
            </w:pPr>
          </w:p>
        </w:tc>
      </w:tr>
      <w:tr w:rsidR="00FD4D86"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FD4D86" w:rsidRPr="00DF6DD6" w:rsidRDefault="00FD4D86" w:rsidP="00FD4D86">
            <w:pPr>
              <w:pStyle w:val="TAC"/>
              <w:keepNext w:val="0"/>
              <w:rPr>
                <w:sz w:val="16"/>
                <w:lang w:eastAsia="ja-JP"/>
              </w:rPr>
            </w:pPr>
          </w:p>
        </w:tc>
      </w:tr>
      <w:tr w:rsidR="00FD4D86"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FD4D86" w:rsidRPr="00DF6DD6" w:rsidRDefault="00FD4D86" w:rsidP="00FD4D86">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422FB306" w:rsidR="00FD4D86" w:rsidRPr="00DF6DD6" w:rsidRDefault="00FD4D86" w:rsidP="00FD4D86">
            <w:pPr>
              <w:pStyle w:val="TAL"/>
              <w:keepNext w:val="0"/>
              <w:rPr>
                <w:sz w:val="16"/>
                <w:lang w:eastAsia="ja-JP"/>
              </w:rPr>
            </w:pPr>
            <w:r w:rsidRPr="00DF6DD6">
              <w:rPr>
                <w:sz w:val="16"/>
                <w:szCs w:val="16"/>
                <w:lang w:val="sv-SE" w:eastAsia="ja-JP"/>
              </w:rPr>
              <w:t>E-UTRA Band 1, 2, 3, 4, 5, 7, 8, 10,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FD4D86" w:rsidRPr="00DF6DD6" w:rsidRDefault="00FD4D86" w:rsidP="00FD4D86">
            <w:pPr>
              <w:pStyle w:val="TAC"/>
              <w:keepNext w:val="0"/>
              <w:rPr>
                <w:sz w:val="16"/>
                <w:lang w:eastAsia="ja-JP"/>
              </w:rPr>
            </w:pPr>
          </w:p>
        </w:tc>
      </w:tr>
      <w:tr w:rsidR="00FD4D86"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FD4D86" w:rsidRPr="00DF6DD6" w:rsidRDefault="00FD4D86" w:rsidP="00FD4D86">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FD4D86" w:rsidRPr="00DF6DD6" w:rsidRDefault="00FD4D86" w:rsidP="00FD4D86">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FD4D86" w:rsidRPr="00DF6DD6" w:rsidRDefault="00FD4D86" w:rsidP="00FD4D86">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FD4D86" w:rsidRPr="00DF6DD6" w:rsidRDefault="00FD4D86" w:rsidP="00FD4D86">
            <w:pPr>
              <w:pStyle w:val="TAC"/>
              <w:keepNext w:val="0"/>
              <w:rPr>
                <w:sz w:val="16"/>
                <w:lang w:eastAsia="ja-JP"/>
              </w:rPr>
            </w:pPr>
          </w:p>
        </w:tc>
      </w:tr>
      <w:tr w:rsidR="00FD4D86"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FD4D86" w:rsidRPr="00DF6DD6" w:rsidRDefault="00FD4D86" w:rsidP="00FD4D86">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FD4D86" w:rsidRPr="00DF6DD6" w:rsidRDefault="00FD4D86" w:rsidP="00FD4D86">
            <w:pPr>
              <w:pStyle w:val="TAC"/>
              <w:keepNext w:val="0"/>
              <w:rPr>
                <w:sz w:val="16"/>
                <w:lang w:eastAsia="ja-JP"/>
              </w:rPr>
            </w:pPr>
          </w:p>
        </w:tc>
      </w:tr>
      <w:tr w:rsidR="00FD4D86"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FD4D86" w:rsidRPr="00DF6DD6" w:rsidRDefault="00FD4D86" w:rsidP="00FD4D86">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FD4D86" w:rsidRPr="00DF6DD6" w:rsidRDefault="00FD4D86" w:rsidP="00FD4D86">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FD4D86" w:rsidRPr="00DF6DD6" w:rsidRDefault="00FD4D86" w:rsidP="00FD4D86">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FD4D86" w:rsidRPr="00DF6DD6" w:rsidRDefault="00FD4D86" w:rsidP="00FD4D86">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FD4D86" w:rsidRPr="00DF6DD6" w:rsidRDefault="00FD4D86" w:rsidP="00FD4D86">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FD4D86" w:rsidRPr="00DF6DD6" w:rsidRDefault="00FD4D86" w:rsidP="00FD4D86">
            <w:pPr>
              <w:pStyle w:val="TAC"/>
              <w:keepNext w:val="0"/>
              <w:rPr>
                <w:sz w:val="16"/>
                <w:lang w:eastAsia="ja-JP"/>
              </w:rPr>
            </w:pPr>
            <w:r w:rsidRPr="00DF6DD6">
              <w:rPr>
                <w:sz w:val="16"/>
                <w:szCs w:val="16"/>
                <w:lang w:eastAsia="ja-JP"/>
              </w:rPr>
              <w:t>3</w:t>
            </w:r>
          </w:p>
        </w:tc>
      </w:tr>
      <w:tr w:rsidR="00FD4D86"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FD4D86" w:rsidRPr="00DF6DD6" w:rsidRDefault="00FD4D86" w:rsidP="00FD4D86">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FD4D86" w:rsidRPr="00DF6DD6" w:rsidRDefault="00FD4D86" w:rsidP="00FD4D86">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FD4D86" w:rsidRPr="00DF6DD6" w:rsidRDefault="00FD4D86" w:rsidP="00FD4D86">
            <w:pPr>
              <w:pStyle w:val="TAC"/>
              <w:keepNext w:val="0"/>
              <w:rPr>
                <w:sz w:val="16"/>
                <w:lang w:eastAsia="ja-JP"/>
              </w:rPr>
            </w:pPr>
          </w:p>
        </w:tc>
      </w:tr>
      <w:tr w:rsidR="00FD4D86"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FD4D86" w:rsidRPr="00DF6DD6" w:rsidRDefault="00FD4D86" w:rsidP="00FD4D86">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FD4D86" w:rsidRPr="00DF6DD6" w:rsidRDefault="00FD4D86" w:rsidP="00FD4D86">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FD4D86" w:rsidRPr="00DF6DD6" w:rsidRDefault="00FD4D86" w:rsidP="00FD4D86">
            <w:pPr>
              <w:pStyle w:val="TAL"/>
              <w:keepNext w:val="0"/>
              <w:rPr>
                <w:sz w:val="16"/>
                <w:szCs w:val="16"/>
                <w:lang w:eastAsia="ja-JP"/>
              </w:rPr>
            </w:pPr>
            <w:r w:rsidRPr="00DF6DD6">
              <w:rPr>
                <w:sz w:val="16"/>
                <w:szCs w:val="16"/>
                <w:lang w:val="sv-SE" w:eastAsia="ja-JP"/>
              </w:rPr>
              <w:t>N/A</w:t>
            </w:r>
          </w:p>
        </w:tc>
      </w:tr>
      <w:tr w:rsidR="00FD4D86"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FD4D86" w:rsidRPr="00DF6DD6" w:rsidRDefault="00FD4D86" w:rsidP="00FD4D86">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FD4D86" w:rsidRPr="00DF6DD6" w:rsidRDefault="00FD4D86" w:rsidP="00FD4D86">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FD4D86" w:rsidRPr="00DF6DD6" w:rsidRDefault="00FD4D86" w:rsidP="00FD4D86">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FD4D86" w:rsidRPr="00DF6DD6" w:rsidRDefault="00FD4D86" w:rsidP="00FD4D86">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FD4D86" w:rsidRPr="00DF6DD6" w:rsidRDefault="00FD4D86" w:rsidP="00FD4D86">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FD4D86" w:rsidRPr="00DF6DD6" w:rsidRDefault="00FD4D86" w:rsidP="00FD4D8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FD4D86" w:rsidRPr="00DF6DD6" w:rsidRDefault="00FD4D86" w:rsidP="00FD4D86">
            <w:pPr>
              <w:pStyle w:val="TAC"/>
              <w:keepNext w:val="0"/>
              <w:rPr>
                <w:sz w:val="16"/>
                <w:szCs w:val="16"/>
                <w:lang w:eastAsia="ja-JP"/>
              </w:rPr>
            </w:pPr>
          </w:p>
        </w:tc>
      </w:tr>
      <w:tr w:rsidR="00FD4D86"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FD4D86" w:rsidRPr="00DF6DD6" w:rsidRDefault="00FD4D86" w:rsidP="00FD4D86">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FD4D86" w:rsidRPr="00DF6DD6" w:rsidRDefault="00FD4D86" w:rsidP="00FD4D86">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FD4D86" w:rsidRPr="00DF6DD6" w:rsidRDefault="00FD4D86" w:rsidP="00FD4D86">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FD4D86" w:rsidRPr="00DF6DD6" w:rsidRDefault="00FD4D86" w:rsidP="00FD4D86">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FD4D86" w:rsidRPr="00DF6DD6" w:rsidRDefault="00FD4D86" w:rsidP="00FD4D86">
            <w:pPr>
              <w:pStyle w:val="TAC"/>
              <w:keepNext w:val="0"/>
              <w:rPr>
                <w:sz w:val="16"/>
                <w:szCs w:val="16"/>
                <w:lang w:eastAsia="ja-JP"/>
              </w:rPr>
            </w:pPr>
            <w:r w:rsidRPr="00DF6DD6">
              <w:rPr>
                <w:sz w:val="16"/>
                <w:szCs w:val="16"/>
                <w:lang w:val="en-US"/>
              </w:rPr>
              <w:t>18</w:t>
            </w:r>
          </w:p>
        </w:tc>
      </w:tr>
      <w:tr w:rsidR="00FD4D86"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FD4D86" w:rsidRPr="00DF6DD6" w:rsidRDefault="00FD4D86" w:rsidP="00FD4D86">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FD4D86" w:rsidRPr="00DF6DD6" w:rsidRDefault="00FD4D86" w:rsidP="00FD4D86">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FD4D86" w:rsidRPr="00DF6DD6" w:rsidRDefault="00FD4D86" w:rsidP="00FD4D86">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FD4D86" w:rsidRPr="00DF6DD6" w:rsidRDefault="00FD4D86" w:rsidP="00FD4D86">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FD4D86" w:rsidRPr="00DF6DD6" w:rsidRDefault="00FD4D86" w:rsidP="00FD4D86">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FD4D86" w:rsidRPr="00DF6DD6" w:rsidRDefault="00FD4D86" w:rsidP="00FD4D86">
            <w:pPr>
              <w:pStyle w:val="TAC"/>
              <w:keepNext w:val="0"/>
              <w:rPr>
                <w:sz w:val="16"/>
                <w:szCs w:val="16"/>
                <w:lang w:eastAsia="ja-JP"/>
              </w:rPr>
            </w:pPr>
            <w:r w:rsidRPr="00DF6DD6">
              <w:rPr>
                <w:sz w:val="16"/>
                <w:szCs w:val="16"/>
                <w:lang w:val="en-US"/>
              </w:rPr>
              <w:t>18</w:t>
            </w:r>
          </w:p>
        </w:tc>
      </w:tr>
      <w:tr w:rsidR="00FD4D86"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FD4D86" w:rsidRPr="00DF6DD6" w:rsidRDefault="00FD4D86" w:rsidP="00FD4D86">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FD4D86" w:rsidRPr="00DF6DD6" w:rsidRDefault="00FD4D86" w:rsidP="00FD4D86">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FD4D86" w:rsidRPr="00DF6DD6" w:rsidRDefault="00FD4D86" w:rsidP="00FD4D8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FD4D86" w:rsidRPr="00DF6DD6" w:rsidRDefault="00FD4D86" w:rsidP="00FD4D86">
            <w:pPr>
              <w:pStyle w:val="TAC"/>
              <w:keepNext w:val="0"/>
              <w:rPr>
                <w:sz w:val="16"/>
                <w:szCs w:val="16"/>
                <w:lang w:eastAsia="ja-JP"/>
              </w:rPr>
            </w:pPr>
          </w:p>
        </w:tc>
      </w:tr>
      <w:tr w:rsidR="00FD4D86"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FD4D86" w:rsidRPr="00DF6DD6" w:rsidRDefault="00FD4D86" w:rsidP="00FD4D86">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FD4D86" w:rsidRPr="00DF6DD6" w:rsidRDefault="00FD4D86" w:rsidP="00FD4D86">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FD4D86" w:rsidRPr="00DF6DD6" w:rsidRDefault="00FD4D86" w:rsidP="00FD4D86">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FD4D86" w:rsidRPr="00DF6DD6" w:rsidRDefault="00FD4D86" w:rsidP="00FD4D86">
            <w:pPr>
              <w:pStyle w:val="TAC"/>
              <w:keepNext w:val="0"/>
              <w:rPr>
                <w:sz w:val="16"/>
                <w:szCs w:val="16"/>
                <w:lang w:eastAsia="ja-JP"/>
              </w:rPr>
            </w:pPr>
            <w:r w:rsidRPr="00DF6DD6">
              <w:rPr>
                <w:sz w:val="16"/>
                <w:szCs w:val="16"/>
                <w:lang w:eastAsia="ja-JP"/>
              </w:rPr>
              <w:t>18</w:t>
            </w:r>
          </w:p>
        </w:tc>
      </w:tr>
      <w:tr w:rsidR="00FD4D86"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FD4D86" w:rsidRPr="00DF6DD6" w:rsidRDefault="00FD4D86" w:rsidP="00FD4D86">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FD4D86" w:rsidRPr="00DF6DD6" w:rsidRDefault="00FD4D86" w:rsidP="00FD4D86">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FD4D86" w:rsidRPr="00DF6DD6" w:rsidRDefault="00FD4D86" w:rsidP="00FD4D86">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FD4D86" w:rsidRPr="00DF6DD6" w:rsidRDefault="00FD4D86" w:rsidP="00FD4D86">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FD4D86" w:rsidRPr="00DF6DD6" w:rsidRDefault="00FD4D86" w:rsidP="00FD4D86">
            <w:pPr>
              <w:pStyle w:val="TAC"/>
              <w:keepNext w:val="0"/>
              <w:rPr>
                <w:sz w:val="16"/>
                <w:szCs w:val="16"/>
                <w:lang w:eastAsia="ja-JP"/>
              </w:rPr>
            </w:pPr>
            <w:r w:rsidRPr="00DF6DD6">
              <w:rPr>
                <w:sz w:val="16"/>
                <w:szCs w:val="16"/>
                <w:lang w:eastAsia="ja-JP"/>
              </w:rPr>
              <w:t>18</w:t>
            </w:r>
          </w:p>
        </w:tc>
      </w:tr>
      <w:tr w:rsidR="00FD4D86"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FD4D86" w:rsidRPr="00DF6DD6" w:rsidRDefault="00FD4D86" w:rsidP="00FD4D86">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FD4D86" w:rsidRPr="00DF6DD6" w:rsidRDefault="00FD4D86" w:rsidP="00FD4D86">
            <w:pPr>
              <w:pStyle w:val="TAL"/>
              <w:keepNext w:val="0"/>
              <w:rPr>
                <w:sz w:val="16"/>
                <w:szCs w:val="16"/>
                <w:lang w:eastAsia="ja-JP"/>
              </w:rPr>
            </w:pPr>
            <w:r w:rsidRPr="00DF6DD6">
              <w:rPr>
                <w:sz w:val="16"/>
                <w:szCs w:val="16"/>
                <w:lang w:val="sv-SE" w:eastAsia="ja-JP"/>
              </w:rPr>
              <w:t>N/A</w:t>
            </w:r>
          </w:p>
        </w:tc>
      </w:tr>
      <w:tr w:rsidR="00FD4D86"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FD4D86" w:rsidRPr="00DF6DD6" w:rsidRDefault="00FD4D86" w:rsidP="00FD4D86">
            <w:pPr>
              <w:pStyle w:val="TAC"/>
              <w:keepNext w:val="0"/>
              <w:rPr>
                <w:lang w:eastAsia="ja-JP"/>
              </w:rPr>
            </w:pPr>
            <w:bookmarkStart w:id="1030"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FD4D86" w:rsidRPr="00DF6DD6" w:rsidRDefault="00FD4D86" w:rsidP="00FD4D86">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FD4D86" w:rsidRPr="00DF6DD6" w:rsidRDefault="00FD4D86" w:rsidP="00FD4D8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FD4D86" w:rsidRPr="00DF6DD6" w:rsidRDefault="00FD4D86" w:rsidP="00FD4D86">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FD4D86" w:rsidRPr="00DF6DD6" w:rsidRDefault="00FD4D86" w:rsidP="00FD4D8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FD4D86" w:rsidRPr="00DF6DD6" w:rsidRDefault="00FD4D86" w:rsidP="00FD4D86">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FD4D86" w:rsidRPr="00DF6DD6" w:rsidRDefault="00FD4D86" w:rsidP="00FD4D86">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FD4D86" w:rsidRPr="00DF6DD6" w:rsidRDefault="00FD4D86" w:rsidP="00FD4D86">
            <w:pPr>
              <w:pStyle w:val="TAC"/>
              <w:keepNext w:val="0"/>
              <w:rPr>
                <w:sz w:val="16"/>
                <w:szCs w:val="16"/>
                <w:lang w:eastAsia="ja-JP"/>
              </w:rPr>
            </w:pPr>
          </w:p>
        </w:tc>
      </w:tr>
      <w:tr w:rsidR="00FD4D86" w:rsidRPr="00DF6DD6"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FD4D86" w:rsidRPr="00DF6DD6" w:rsidRDefault="00FD4D86" w:rsidP="00FD4D86">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FD4D86" w:rsidRPr="00DF6DD6" w:rsidRDefault="00FD4D86" w:rsidP="00FD4D86">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FD4D86" w:rsidRPr="00DF6DD6" w:rsidRDefault="00FD4D86" w:rsidP="00FD4D86">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FD4D86" w:rsidRPr="00DF6DD6" w:rsidRDefault="00FD4D86" w:rsidP="00FD4D86">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FD4D86" w:rsidRPr="00DF6DD6" w:rsidRDefault="00FD4D86" w:rsidP="00FD4D86">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FD4D86" w:rsidRPr="00DF6DD6" w:rsidRDefault="00FD4D86" w:rsidP="00FD4D86">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FD4D86" w:rsidRPr="00DF6DD6" w:rsidRDefault="00FD4D86" w:rsidP="00FD4D86">
            <w:pPr>
              <w:pStyle w:val="TAC"/>
              <w:keepNext w:val="0"/>
              <w:rPr>
                <w:sz w:val="16"/>
                <w:szCs w:val="16"/>
                <w:lang w:eastAsia="ja-JP"/>
              </w:rPr>
            </w:pPr>
            <w:r w:rsidRPr="00DF6DD6">
              <w:rPr>
                <w:sz w:val="16"/>
                <w:szCs w:val="16"/>
              </w:rPr>
              <w:t>19</w:t>
            </w:r>
          </w:p>
        </w:tc>
      </w:tr>
      <w:bookmarkEnd w:id="1030"/>
      <w:tr w:rsidR="00FD4D86"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FD4D86" w:rsidRPr="00DF6DD6" w:rsidRDefault="00FD4D86" w:rsidP="00FD4D8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FD4D86" w:rsidRPr="00DF6DD6" w:rsidRDefault="00FD4D86" w:rsidP="00FD4D86">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FD4D86" w:rsidRPr="00DF6DD6" w:rsidRDefault="00FD4D86" w:rsidP="00FD4D8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FD4D86" w:rsidRPr="00DF6DD6" w:rsidRDefault="00FD4D86" w:rsidP="00FD4D86">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FD4D86" w:rsidRPr="00DF6DD6" w:rsidRDefault="00FD4D86" w:rsidP="00FD4D86">
            <w:pPr>
              <w:pStyle w:val="TAC"/>
              <w:keepNext w:val="0"/>
              <w:rPr>
                <w:sz w:val="16"/>
                <w:szCs w:val="16"/>
                <w:lang w:eastAsia="ja-JP"/>
              </w:rPr>
            </w:pPr>
            <w:r w:rsidRPr="00DF6DD6">
              <w:rPr>
                <w:sz w:val="16"/>
                <w:szCs w:val="16"/>
              </w:rPr>
              <w:t>3, 19</w:t>
            </w:r>
          </w:p>
        </w:tc>
      </w:tr>
      <w:tr w:rsidR="00FD4D86"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FD4D86" w:rsidRPr="00DF6DD6" w:rsidRDefault="00FD4D86" w:rsidP="00FD4D86">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FD4D86" w:rsidRPr="00DF6DD6" w:rsidRDefault="00FD4D86" w:rsidP="00FD4D86">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FD4D86" w:rsidRPr="00DF6DD6" w:rsidRDefault="00FD4D86" w:rsidP="00FD4D8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FD4D86" w:rsidRPr="00DF6DD6" w:rsidRDefault="00FD4D86" w:rsidP="00FD4D86">
            <w:pPr>
              <w:pStyle w:val="TAC"/>
              <w:keepNext w:val="0"/>
              <w:rPr>
                <w:sz w:val="16"/>
                <w:szCs w:val="16"/>
                <w:lang w:eastAsia="ja-JP"/>
              </w:rPr>
            </w:pPr>
          </w:p>
        </w:tc>
      </w:tr>
      <w:tr w:rsidR="00FD4D86"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FD4D86" w:rsidRPr="00DF6DD6" w:rsidRDefault="00FD4D86" w:rsidP="00FD4D8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FD4D86" w:rsidRPr="00DF6DD6" w:rsidRDefault="00FD4D86" w:rsidP="00FD4D86">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FD4D86" w:rsidRPr="00DF6DD6" w:rsidRDefault="00FD4D86" w:rsidP="00FD4D86">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FD4D86" w:rsidRPr="00DF6DD6" w:rsidRDefault="00FD4D86" w:rsidP="00FD4D86">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FD4D86" w:rsidRPr="00DF6DD6" w:rsidRDefault="00FD4D86" w:rsidP="00FD4D86">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FD4D86" w:rsidRPr="00DF6DD6" w:rsidRDefault="00FD4D86" w:rsidP="00FD4D86">
            <w:pPr>
              <w:pStyle w:val="TAC"/>
              <w:keepNext w:val="0"/>
              <w:rPr>
                <w:sz w:val="16"/>
                <w:szCs w:val="16"/>
                <w:lang w:eastAsia="ja-JP"/>
              </w:rPr>
            </w:pPr>
            <w:r w:rsidRPr="00DF6DD6">
              <w:rPr>
                <w:sz w:val="16"/>
                <w:szCs w:val="16"/>
                <w:lang w:eastAsia="ja-JP"/>
              </w:rPr>
              <w:t>3, 19</w:t>
            </w:r>
          </w:p>
        </w:tc>
      </w:tr>
      <w:tr w:rsidR="00FD4D86"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FD4D86" w:rsidRPr="00DF6DD6" w:rsidRDefault="00FD4D86" w:rsidP="00FD4D86">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FD4D86" w:rsidRPr="00DF6DD6" w:rsidRDefault="00FD4D86" w:rsidP="00FD4D86">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FD4D86" w:rsidRPr="00DF6DD6" w:rsidRDefault="00FD4D86" w:rsidP="00FD4D8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FD4D86" w:rsidRPr="00DF6DD6" w:rsidRDefault="00FD4D86" w:rsidP="00FD4D86">
            <w:pPr>
              <w:pStyle w:val="TAC"/>
              <w:keepNext w:val="0"/>
              <w:rPr>
                <w:sz w:val="16"/>
                <w:szCs w:val="16"/>
                <w:lang w:eastAsia="ja-JP"/>
              </w:rPr>
            </w:pPr>
          </w:p>
        </w:tc>
      </w:tr>
      <w:tr w:rsidR="00FD4D86"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FD4D86" w:rsidRPr="00DF6DD6" w:rsidRDefault="00FD4D86" w:rsidP="00FD4D86">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FD4D86" w:rsidRPr="00DF6DD6" w:rsidRDefault="00FD4D86" w:rsidP="00FD4D86">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FD4D86" w:rsidRPr="00DF6DD6" w:rsidRDefault="00FD4D86" w:rsidP="00FD4D86">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FD4D86" w:rsidRPr="00DF6DD6" w:rsidRDefault="00FD4D86" w:rsidP="00FD4D86">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FD4D86" w:rsidRPr="00DF6DD6" w:rsidRDefault="00FD4D86" w:rsidP="00FD4D86">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FD4D86" w:rsidRPr="00DF6DD6" w:rsidRDefault="00FD4D86" w:rsidP="00FD4D86">
            <w:pPr>
              <w:pStyle w:val="TAC"/>
              <w:keepNext w:val="0"/>
              <w:rPr>
                <w:sz w:val="16"/>
                <w:szCs w:val="16"/>
                <w:lang w:eastAsia="ja-JP"/>
              </w:rPr>
            </w:pPr>
            <w:r w:rsidRPr="00DF6DD6">
              <w:rPr>
                <w:sz w:val="16"/>
                <w:szCs w:val="16"/>
                <w:lang w:eastAsia="ja-JP"/>
              </w:rPr>
              <w:t>3</w:t>
            </w:r>
          </w:p>
        </w:tc>
      </w:tr>
      <w:tr w:rsidR="00FD4D86"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FD4D86" w:rsidRPr="00DF6DD6" w:rsidRDefault="00FD4D86" w:rsidP="00FD4D86">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FD4D86" w:rsidRPr="00DF6DD6" w:rsidRDefault="00FD4D86" w:rsidP="00FD4D86">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FD4D86" w:rsidRPr="00DF6DD6" w:rsidRDefault="00FD4D86" w:rsidP="00FD4D86">
            <w:pPr>
              <w:pStyle w:val="TAC"/>
              <w:keepNext w:val="0"/>
              <w:rPr>
                <w:sz w:val="16"/>
                <w:lang w:eastAsia="ja-JP"/>
              </w:rPr>
            </w:pPr>
          </w:p>
        </w:tc>
      </w:tr>
      <w:tr w:rsidR="00FD4D86"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FD4D86" w:rsidRPr="00DF6DD6" w:rsidRDefault="00FD4D86" w:rsidP="00FD4D86">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FD4D86" w:rsidRPr="00DF6DD6" w:rsidRDefault="00FD4D86" w:rsidP="00FD4D86">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FD4D86" w:rsidRPr="00DF6DD6" w:rsidRDefault="00FD4D86" w:rsidP="00FD4D86">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FD4D86" w:rsidRPr="00DF6DD6" w:rsidRDefault="00FD4D86" w:rsidP="00FD4D86">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FD4D86" w:rsidRPr="00DF6DD6" w:rsidRDefault="00FD4D86" w:rsidP="00FD4D86">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FD4D86" w:rsidRPr="00DF6DD6" w:rsidRDefault="00FD4D86" w:rsidP="00FD4D86">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FD4D86" w:rsidRPr="00DF6DD6" w:rsidRDefault="00FD4D86" w:rsidP="00FD4D86">
            <w:pPr>
              <w:pStyle w:val="TAC"/>
              <w:keepNext w:val="0"/>
              <w:rPr>
                <w:sz w:val="16"/>
                <w:lang w:eastAsia="ja-JP"/>
              </w:rPr>
            </w:pPr>
          </w:p>
        </w:tc>
      </w:tr>
      <w:tr w:rsidR="00FD4D86"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FD4D86" w:rsidRPr="00DF6DD6" w:rsidRDefault="00FD4D86" w:rsidP="00FD4D86">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FD4D86" w:rsidRPr="00DF6DD6" w:rsidRDefault="00FD4D86" w:rsidP="00FD4D86">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FD4D86" w:rsidRPr="00DF6DD6" w:rsidRDefault="00FD4D86" w:rsidP="00FD4D86">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FD4D86" w:rsidRPr="00DF6DD6" w:rsidRDefault="00FD4D86" w:rsidP="00FD4D86">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FD4D86" w:rsidRPr="00DF6DD6" w:rsidRDefault="00FD4D86" w:rsidP="00FD4D86">
            <w:pPr>
              <w:pStyle w:val="TAC"/>
              <w:keepNext w:val="0"/>
              <w:rPr>
                <w:sz w:val="16"/>
                <w:lang w:eastAsia="ja-JP"/>
              </w:rPr>
            </w:pPr>
          </w:p>
        </w:tc>
      </w:tr>
      <w:tr w:rsidR="00FD4D86" w:rsidRPr="00DF6DD6"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FD4D86" w:rsidRPr="00DF6DD6" w:rsidRDefault="00FD4D86" w:rsidP="00FD4D86">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FD4D86" w:rsidRPr="00DF6DD6" w:rsidRDefault="00FD4D86" w:rsidP="00FD4D86">
            <w:pPr>
              <w:pStyle w:val="TAC"/>
              <w:keepNext w:val="0"/>
              <w:rPr>
                <w:sz w:val="16"/>
                <w:lang w:eastAsia="ja-JP"/>
              </w:rPr>
            </w:pPr>
          </w:p>
        </w:tc>
      </w:tr>
      <w:tr w:rsidR="00FD4D86" w:rsidRPr="00DF6DD6"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FD4D86" w:rsidRPr="00DF6DD6" w:rsidRDefault="00FD4D86" w:rsidP="00FD4D86">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FD4D86" w:rsidRPr="00DF6DD6" w:rsidRDefault="00FD4D86" w:rsidP="00FD4D86">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FD4D86" w:rsidRPr="00DF6DD6" w:rsidRDefault="00FD4D86" w:rsidP="00FD4D86">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FD4D86" w:rsidRPr="00DF6DD6" w:rsidRDefault="00FD4D86" w:rsidP="00FD4D86">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FD4D86" w:rsidRPr="00DF6DD6" w:rsidRDefault="00FD4D86" w:rsidP="00FD4D86">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FD4D86" w:rsidRPr="00DF6DD6" w:rsidRDefault="00FD4D86" w:rsidP="00FD4D86">
            <w:pPr>
              <w:pStyle w:val="TAC"/>
              <w:keepNext w:val="0"/>
              <w:rPr>
                <w:sz w:val="16"/>
                <w:lang w:eastAsia="ja-JP"/>
              </w:rPr>
            </w:pPr>
            <w:r w:rsidRPr="00DF6DD6">
              <w:rPr>
                <w:sz w:val="16"/>
                <w:szCs w:val="16"/>
                <w:lang w:eastAsia="ja-JP"/>
              </w:rPr>
              <w:t>3</w:t>
            </w:r>
          </w:p>
        </w:tc>
      </w:tr>
      <w:tr w:rsidR="00FD4D86"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FD4D86" w:rsidRPr="00DF6DD6" w:rsidRDefault="00FD4D86" w:rsidP="00FD4D86">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FD4D86" w:rsidRPr="00DF6DD6" w:rsidRDefault="00FD4D86" w:rsidP="00FD4D86">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FD4D86" w:rsidRPr="00DF6DD6" w:rsidRDefault="00FD4D86" w:rsidP="00FD4D86">
            <w:pPr>
              <w:pStyle w:val="TAC"/>
              <w:keepNext w:val="0"/>
              <w:rPr>
                <w:sz w:val="16"/>
                <w:lang w:eastAsia="ja-JP"/>
              </w:rPr>
            </w:pPr>
          </w:p>
        </w:tc>
      </w:tr>
      <w:tr w:rsidR="00FD4D86"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FD4D86" w:rsidRPr="00DF6DD6" w:rsidRDefault="00FD4D86" w:rsidP="00FD4D86">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FD4D86" w:rsidRPr="00DF6DD6" w:rsidRDefault="00FD4D86" w:rsidP="00FD4D86">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FD4D86" w:rsidRPr="00DF6DD6" w:rsidRDefault="00FD4D86" w:rsidP="00FD4D86">
            <w:pPr>
              <w:pStyle w:val="TAC"/>
              <w:keepNext w:val="0"/>
              <w:rPr>
                <w:lang w:eastAsia="ja-JP"/>
              </w:rPr>
            </w:pPr>
            <w:r w:rsidRPr="00DF6DD6">
              <w:rPr>
                <w:lang w:eastAsia="ja-JP"/>
              </w:rPr>
              <w:t>DC_66_n78,</w:t>
            </w:r>
          </w:p>
          <w:p w14:paraId="3CDC8261" w14:textId="77777777" w:rsidR="00FD4D86" w:rsidRPr="00DF6DD6" w:rsidRDefault="00FD4D86" w:rsidP="00FD4D86">
            <w:pPr>
              <w:pStyle w:val="TAC"/>
              <w:keepNext w:val="0"/>
              <w:rPr>
                <w:lang w:eastAsia="ja-JP"/>
              </w:rPr>
            </w:pPr>
            <w:r w:rsidRPr="00DF6DD6">
              <w:rPr>
                <w:lang w:eastAsia="ja-JP"/>
              </w:rPr>
              <w:t>DC_66_n86_ULSUP-TDM_n78,</w:t>
            </w:r>
          </w:p>
          <w:p w14:paraId="0EFAC4F1" w14:textId="5DC67771"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FD4D86" w:rsidRPr="00DF6DD6" w:rsidRDefault="00FD4D86" w:rsidP="00FD4D86">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FD4D86" w:rsidRPr="00DF6DD6" w:rsidRDefault="00FD4D86" w:rsidP="00FD4D86">
            <w:pPr>
              <w:pStyle w:val="TAC"/>
              <w:keepNext w:val="0"/>
              <w:rPr>
                <w:sz w:val="16"/>
                <w:lang w:eastAsia="ja-JP"/>
              </w:rPr>
            </w:pPr>
          </w:p>
        </w:tc>
      </w:tr>
      <w:tr w:rsidR="00FD4D86"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FD4D86" w:rsidRPr="00DF6DD6" w:rsidRDefault="00FD4D86" w:rsidP="00FD4D86">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FD4D86" w:rsidRPr="00DF6DD6" w:rsidRDefault="00FD4D86" w:rsidP="00FD4D86">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77777777" w:rsidR="00FD4D86" w:rsidRPr="00DF6DD6" w:rsidRDefault="00FD4D86" w:rsidP="00FD4D86">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FD4D86" w:rsidRPr="00DF6DD6" w:rsidRDefault="00FD4D86" w:rsidP="00FD4D86">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FD4D86" w:rsidRPr="00DF6DD6" w:rsidRDefault="00FD4D86" w:rsidP="00FD4D86">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FD4D86" w:rsidRPr="00DF6DD6" w:rsidRDefault="00FD4D86" w:rsidP="00FD4D86">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5502BE32"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FD4D86" w:rsidRPr="00DF6DD6" w:rsidRDefault="00FD4D86" w:rsidP="00FD4D86">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7BD05528" w:rsidR="00FD4D86" w:rsidRPr="00DF6DD6" w:rsidRDefault="00FD4D86" w:rsidP="00FD4D86">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14:paraId="5E0426D3" w14:textId="42E103B9" w:rsidR="00FD4D86" w:rsidRPr="00DF6DD6" w:rsidRDefault="00FD4D86" w:rsidP="00FD4D86">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732F658A" w:rsidR="00FD4D86" w:rsidRPr="00DF6DD6" w:rsidRDefault="00FD4D86" w:rsidP="00FD4D86">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Pr>
                <w:rFonts w:cs="Arial"/>
                <w:szCs w:val="18"/>
              </w:rPr>
              <w:t>clause</w:t>
            </w:r>
            <w:r w:rsidRPr="00DF6DD6">
              <w:rPr>
                <w:rFonts w:cs="Arial"/>
                <w:szCs w:val="18"/>
              </w:rPr>
              <w:t xml:space="preserve"> 6.6.3.3.1 is signalled by the network.</w:t>
            </w:r>
          </w:p>
          <w:p w14:paraId="537A9280" w14:textId="2A365EB4" w:rsidR="00FD4D86" w:rsidRPr="00DF6DD6" w:rsidRDefault="00FD4D86" w:rsidP="00FD4D86">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FD4D86" w:rsidRPr="00DF6DD6" w:rsidRDefault="00FD4D86" w:rsidP="00FD4D86">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FD4D86" w:rsidRPr="00DF6DD6" w:rsidRDefault="00FD4D86" w:rsidP="00FD4D86">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FD4D86" w:rsidRPr="00DF6DD6" w:rsidRDefault="00FD4D86" w:rsidP="00FD4D86">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05F09EB2" w14:textId="77777777" w:rsidR="00FD4D86" w:rsidRPr="00DF6DD6" w:rsidRDefault="00FD4D86" w:rsidP="00FD4D86">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1031" w:name="_Toc21345571"/>
      <w:bookmarkStart w:id="1032" w:name="_Toc29806420"/>
      <w:bookmarkStart w:id="1033" w:name="_Toc37255953"/>
      <w:bookmarkStart w:id="1034" w:name="_Toc37256294"/>
      <w:bookmarkStart w:id="1035" w:name="_Toc45890128"/>
      <w:r w:rsidRPr="00DF6DD6">
        <w:t>6.5B.3.3a</w:t>
      </w:r>
      <w:r w:rsidRPr="00DF6DD6">
        <w:tab/>
        <w:t>Inter-band NE-DC within FR1</w:t>
      </w:r>
      <w:bookmarkEnd w:id="1031"/>
      <w:bookmarkEnd w:id="1032"/>
      <w:bookmarkEnd w:id="1033"/>
      <w:bookmarkEnd w:id="1034"/>
      <w:bookmarkEnd w:id="1035"/>
    </w:p>
    <w:p w14:paraId="5B23E8E7" w14:textId="77777777" w:rsidR="00003F42" w:rsidRPr="00DF6DD6" w:rsidRDefault="00003F42" w:rsidP="00A6034C">
      <w:pPr>
        <w:pStyle w:val="Heading5"/>
      </w:pPr>
      <w:bookmarkStart w:id="1036" w:name="_Toc21345572"/>
      <w:bookmarkStart w:id="1037" w:name="_Toc29806421"/>
      <w:bookmarkStart w:id="1038" w:name="_Toc37255954"/>
      <w:bookmarkStart w:id="1039" w:name="_Toc37256295"/>
      <w:bookmarkStart w:id="1040" w:name="_Toc45890129"/>
      <w:r w:rsidRPr="00DF6DD6">
        <w:t>6.5B.3.3a.1</w:t>
      </w:r>
      <w:r w:rsidRPr="00DF6DD6">
        <w:tab/>
        <w:t>General spurious emissions</w:t>
      </w:r>
      <w:bookmarkEnd w:id="1036"/>
      <w:bookmarkEnd w:id="1037"/>
      <w:bookmarkEnd w:id="1038"/>
      <w:bookmarkEnd w:id="1039"/>
      <w:bookmarkEnd w:id="104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1041" w:name="_Toc21345573"/>
      <w:bookmarkStart w:id="1042" w:name="_Toc29806422"/>
      <w:bookmarkStart w:id="1043" w:name="_Toc37255955"/>
      <w:bookmarkStart w:id="1044" w:name="_Toc37256296"/>
      <w:bookmarkStart w:id="1045" w:name="_Toc45890130"/>
      <w:r w:rsidRPr="00DF6DD6">
        <w:t>6.5B.3.3a.2</w:t>
      </w:r>
      <w:r w:rsidRPr="00DF6DD6">
        <w:tab/>
        <w:t>Spurious emission band UE co-existence</w:t>
      </w:r>
      <w:bookmarkEnd w:id="1041"/>
      <w:bookmarkEnd w:id="1042"/>
      <w:bookmarkEnd w:id="1043"/>
      <w:bookmarkEnd w:id="1044"/>
      <w:bookmarkEnd w:id="1045"/>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1046" w:name="_Toc21345574"/>
      <w:bookmarkStart w:id="1047" w:name="_Toc29806423"/>
      <w:bookmarkStart w:id="1048" w:name="_Toc37255956"/>
      <w:bookmarkStart w:id="1049" w:name="_Toc37256297"/>
      <w:bookmarkStart w:id="1050" w:name="_Toc45890131"/>
      <w:r w:rsidRPr="00DF6DD6">
        <w:t>6.5B.3.4</w:t>
      </w:r>
      <w:r w:rsidRPr="00DF6DD6">
        <w:tab/>
        <w:t>Inter-band EN-DC including FR2</w:t>
      </w:r>
      <w:bookmarkEnd w:id="1046"/>
      <w:bookmarkEnd w:id="1047"/>
      <w:bookmarkEnd w:id="1048"/>
      <w:bookmarkEnd w:id="1049"/>
      <w:bookmarkEnd w:id="1050"/>
    </w:p>
    <w:p w14:paraId="1B98B2EB" w14:textId="62977E2C"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1051" w:name="_Toc21345575"/>
      <w:bookmarkStart w:id="1052" w:name="_Toc29806424"/>
      <w:bookmarkStart w:id="1053" w:name="_Toc37255957"/>
      <w:bookmarkStart w:id="1054" w:name="_Toc37256298"/>
      <w:bookmarkStart w:id="1055" w:name="_Toc45890132"/>
      <w:r w:rsidRPr="00DF6DD6">
        <w:t>6.5B.3.4.1</w:t>
      </w:r>
      <w:r w:rsidRPr="00DF6DD6">
        <w:tab/>
        <w:t>Spurious emission band UE co-existence</w:t>
      </w:r>
      <w:bookmarkEnd w:id="1051"/>
      <w:bookmarkEnd w:id="1052"/>
      <w:bookmarkEnd w:id="1053"/>
      <w:bookmarkEnd w:id="1054"/>
      <w:bookmarkEnd w:id="1055"/>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5FC7C10E" w:rsidR="00357D7E" w:rsidRPr="00DF6DD6" w:rsidRDefault="00357D7E" w:rsidP="001310A1">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1056" w:name="_Toc21345576"/>
      <w:bookmarkStart w:id="1057" w:name="_Toc29806425"/>
      <w:bookmarkStart w:id="1058" w:name="_Toc37255958"/>
      <w:bookmarkStart w:id="1059" w:name="_Toc37256299"/>
      <w:bookmarkStart w:id="1060" w:name="_Toc45890133"/>
      <w:r w:rsidRPr="00DF6DD6">
        <w:t>6.5B.3.5</w:t>
      </w:r>
      <w:r w:rsidRPr="00DF6DD6">
        <w:tab/>
        <w:t>Inter-band EN-DC including both FR1 and FR2</w:t>
      </w:r>
      <w:bookmarkEnd w:id="1056"/>
      <w:bookmarkEnd w:id="1057"/>
      <w:bookmarkEnd w:id="1058"/>
      <w:bookmarkEnd w:id="1059"/>
      <w:bookmarkEnd w:id="1060"/>
    </w:p>
    <w:p w14:paraId="790836F0" w14:textId="0211DE27"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6.5.3.1 </w:t>
      </w:r>
      <w:r w:rsidR="00E152D9" w:rsidRPr="00DF6DD6">
        <w:t>of TS 38.101-1 [2]</w:t>
      </w:r>
      <w:r w:rsidRPr="00DF6DD6">
        <w:t xml:space="preserve"> and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1061" w:name="_Toc21345577"/>
      <w:bookmarkStart w:id="1062" w:name="_Toc29806426"/>
      <w:bookmarkStart w:id="1063" w:name="_Toc37255959"/>
      <w:bookmarkStart w:id="1064" w:name="_Toc37256300"/>
      <w:bookmarkStart w:id="1065" w:name="_Toc45890134"/>
      <w:r w:rsidRPr="00DF6DD6">
        <w:t>6.5B.3.5.1</w:t>
      </w:r>
      <w:r w:rsidRPr="00DF6DD6">
        <w:tab/>
        <w:t>Spurious emission band UE co-existence</w:t>
      </w:r>
      <w:bookmarkEnd w:id="1061"/>
      <w:bookmarkEnd w:id="1062"/>
      <w:bookmarkEnd w:id="1063"/>
      <w:bookmarkEnd w:id="1064"/>
      <w:bookmarkEnd w:id="1065"/>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5B94E5F5" w:rsidR="00357D7E" w:rsidRPr="00DF6DD6" w:rsidRDefault="00357D7E" w:rsidP="004A27B2">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6.5.3.2 </w:t>
      </w:r>
      <w:r w:rsidR="00E152D9" w:rsidRPr="00DF6DD6">
        <w:t>of TS 38.101-1 [2]</w:t>
      </w:r>
      <w:r w:rsidRPr="00DF6DD6">
        <w:t xml:space="preserve"> and </w:t>
      </w:r>
      <w:r w:rsidR="00B94AF2">
        <w:t>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1066" w:name="_Toc21345578"/>
      <w:bookmarkStart w:id="1067" w:name="_Toc29806427"/>
      <w:bookmarkStart w:id="1068" w:name="_Toc37255960"/>
      <w:bookmarkStart w:id="1069" w:name="_Toc37256301"/>
      <w:bookmarkStart w:id="1070" w:name="_Toc45890135"/>
      <w:r w:rsidRPr="00DF6DD6">
        <w:t>6.5B.</w:t>
      </w:r>
      <w:r w:rsidR="004967EE" w:rsidRPr="00DF6DD6">
        <w:t>4</w:t>
      </w:r>
      <w:r w:rsidRPr="00DF6DD6">
        <w:tab/>
        <w:t>Additional spurious emissions</w:t>
      </w:r>
      <w:bookmarkEnd w:id="1066"/>
      <w:bookmarkEnd w:id="1067"/>
      <w:bookmarkEnd w:id="1068"/>
      <w:bookmarkEnd w:id="1069"/>
      <w:bookmarkEnd w:id="1070"/>
    </w:p>
    <w:p w14:paraId="3AECCD37" w14:textId="77777777" w:rsidR="001C39C1" w:rsidRPr="00DF6DD6" w:rsidRDefault="001C39C1" w:rsidP="00C42558">
      <w:pPr>
        <w:pStyle w:val="Heading4"/>
      </w:pPr>
      <w:bookmarkStart w:id="1071" w:name="_Toc21345579"/>
      <w:bookmarkStart w:id="1072" w:name="_Toc29806428"/>
      <w:bookmarkStart w:id="1073" w:name="_Toc37255961"/>
      <w:bookmarkStart w:id="1074" w:name="_Toc37256302"/>
      <w:bookmarkStart w:id="1075" w:name="_Toc45890136"/>
      <w:r w:rsidRPr="00DF6DD6">
        <w:t>6.5B.</w:t>
      </w:r>
      <w:r w:rsidR="004967EE" w:rsidRPr="00DF6DD6">
        <w:t>4</w:t>
      </w:r>
      <w:r w:rsidRPr="00DF6DD6">
        <w:t>.1</w:t>
      </w:r>
      <w:r w:rsidRPr="00DF6DD6">
        <w:tab/>
        <w:t>General</w:t>
      </w:r>
      <w:bookmarkEnd w:id="1071"/>
      <w:bookmarkEnd w:id="1072"/>
      <w:bookmarkEnd w:id="1073"/>
      <w:bookmarkEnd w:id="1074"/>
      <w:bookmarkEnd w:id="1075"/>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1076" w:name="_Toc21345580"/>
      <w:bookmarkStart w:id="1077" w:name="_Toc29806429"/>
      <w:bookmarkStart w:id="1078" w:name="_Toc37255962"/>
      <w:bookmarkStart w:id="1079" w:name="_Toc37256303"/>
      <w:bookmarkStart w:id="1080" w:name="_Toc45890137"/>
      <w:r w:rsidRPr="00DF6DD6">
        <w:t>6.5B.</w:t>
      </w:r>
      <w:r w:rsidR="004967EE" w:rsidRPr="00DF6DD6">
        <w:rPr>
          <w:rStyle w:val="Heading5Char"/>
        </w:rPr>
        <w:t>4.1.1</w:t>
      </w:r>
      <w:r w:rsidRPr="00DF6DD6">
        <w:tab/>
        <w:t>Minimum requirement (network signalled value "NS_04")</w:t>
      </w:r>
      <w:bookmarkEnd w:id="1076"/>
      <w:bookmarkEnd w:id="1077"/>
      <w:bookmarkEnd w:id="1078"/>
      <w:bookmarkEnd w:id="1079"/>
      <w:bookmarkEnd w:id="1080"/>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1081" w:name="_Toc21345581"/>
      <w:bookmarkStart w:id="1082" w:name="_Toc29806430"/>
      <w:bookmarkStart w:id="1083" w:name="_Toc37255963"/>
      <w:bookmarkStart w:id="1084" w:name="_Toc37256304"/>
      <w:bookmarkStart w:id="1085" w:name="_Toc45890138"/>
      <w:r w:rsidRPr="00DF6DD6">
        <w:t>6.5B.5</w:t>
      </w:r>
      <w:r w:rsidRPr="00DF6DD6">
        <w:tab/>
        <w:t>Transmit intermodulation</w:t>
      </w:r>
      <w:r w:rsidR="00003F42" w:rsidRPr="00DF6DD6">
        <w:t xml:space="preserve"> for DC</w:t>
      </w:r>
      <w:bookmarkEnd w:id="1081"/>
      <w:bookmarkEnd w:id="1082"/>
      <w:bookmarkEnd w:id="1083"/>
      <w:bookmarkEnd w:id="1084"/>
      <w:bookmarkEnd w:id="1085"/>
    </w:p>
    <w:p w14:paraId="6CF0281A" w14:textId="7B4ABC27" w:rsidR="00FC1200" w:rsidRPr="00DF6DD6" w:rsidRDefault="00FC1200" w:rsidP="00EA1C6C">
      <w:pPr>
        <w:pStyle w:val="Heading4"/>
        <w:rPr>
          <w:lang w:val="en-US"/>
        </w:rPr>
      </w:pPr>
      <w:bookmarkStart w:id="1086" w:name="_Toc21345582"/>
      <w:bookmarkStart w:id="1087" w:name="_Toc29806431"/>
      <w:bookmarkStart w:id="1088" w:name="_Toc37255964"/>
      <w:bookmarkStart w:id="1089" w:name="_Toc37256305"/>
      <w:bookmarkStart w:id="1090" w:name="_Toc45890139"/>
      <w:r w:rsidRPr="00DF6DD6">
        <w:rPr>
          <w:lang w:val="en-US"/>
        </w:rPr>
        <w:t>6.5B.5.1</w:t>
      </w:r>
      <w:r w:rsidRPr="00DF6DD6">
        <w:rPr>
          <w:lang w:val="en-US"/>
        </w:rPr>
        <w:tab/>
        <w:t>Intra-band contiguous EN-DC</w:t>
      </w:r>
      <w:bookmarkEnd w:id="1086"/>
      <w:bookmarkEnd w:id="1087"/>
      <w:bookmarkEnd w:id="1088"/>
      <w:bookmarkEnd w:id="1089"/>
      <w:bookmarkEnd w:id="109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1091" w:name="_Toc21345583"/>
      <w:bookmarkStart w:id="1092" w:name="_Toc29806432"/>
      <w:bookmarkStart w:id="1093" w:name="_Toc37255965"/>
      <w:bookmarkStart w:id="1094" w:name="_Toc37256306"/>
      <w:bookmarkStart w:id="1095" w:name="_Toc45890140"/>
      <w:r w:rsidRPr="00DF6DD6">
        <w:rPr>
          <w:lang w:val="en-US"/>
        </w:rPr>
        <w:t>6.5B.5.2</w:t>
      </w:r>
      <w:r w:rsidRPr="00DF6DD6">
        <w:rPr>
          <w:lang w:val="en-US"/>
        </w:rPr>
        <w:tab/>
        <w:t>Intra-band non-contiguous EN-DC</w:t>
      </w:r>
      <w:bookmarkEnd w:id="1091"/>
      <w:bookmarkEnd w:id="1092"/>
      <w:bookmarkEnd w:id="1093"/>
      <w:bookmarkEnd w:id="1094"/>
      <w:bookmarkEnd w:id="1095"/>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1096" w:name="_Toc21345584"/>
      <w:bookmarkStart w:id="1097" w:name="_Toc29806433"/>
      <w:bookmarkStart w:id="1098" w:name="_Toc37255966"/>
      <w:bookmarkStart w:id="1099" w:name="_Toc37256307"/>
      <w:bookmarkStart w:id="1100" w:name="_Toc45890141"/>
      <w:r w:rsidRPr="00DF6DD6">
        <w:rPr>
          <w:lang w:val="en-US"/>
        </w:rPr>
        <w:t>6.5B.5.3</w:t>
      </w:r>
      <w:r w:rsidRPr="00DF6DD6">
        <w:rPr>
          <w:lang w:val="en-US"/>
        </w:rPr>
        <w:tab/>
        <w:t>Inter-band EN-DC within FR1</w:t>
      </w:r>
      <w:bookmarkEnd w:id="1096"/>
      <w:bookmarkEnd w:id="1097"/>
      <w:bookmarkEnd w:id="1098"/>
      <w:bookmarkEnd w:id="1099"/>
      <w:bookmarkEnd w:id="1100"/>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1101" w:name="_Toc21345585"/>
      <w:bookmarkStart w:id="1102" w:name="_Toc29806434"/>
      <w:bookmarkStart w:id="1103" w:name="_Toc37255967"/>
      <w:bookmarkStart w:id="1104" w:name="_Toc37256308"/>
      <w:bookmarkStart w:id="1105" w:name="_Toc45890142"/>
      <w:r w:rsidRPr="00DF6DD6">
        <w:rPr>
          <w:lang w:val="en-US"/>
        </w:rPr>
        <w:t>6.5B.5.3a</w:t>
      </w:r>
      <w:r w:rsidRPr="00DF6DD6">
        <w:rPr>
          <w:lang w:val="en-US"/>
        </w:rPr>
        <w:tab/>
        <w:t>Inter-band NE-DC within FR1</w:t>
      </w:r>
      <w:bookmarkEnd w:id="1101"/>
      <w:bookmarkEnd w:id="1102"/>
      <w:bookmarkEnd w:id="1103"/>
      <w:bookmarkEnd w:id="1104"/>
      <w:bookmarkEnd w:id="1105"/>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1106" w:name="_Toc21345586"/>
      <w:bookmarkStart w:id="1107" w:name="_Toc29806435"/>
      <w:bookmarkStart w:id="1108" w:name="_Toc37255968"/>
      <w:bookmarkStart w:id="1109" w:name="_Toc37256309"/>
      <w:bookmarkStart w:id="1110" w:name="_Toc45890143"/>
      <w:r w:rsidRPr="00DF6DD6">
        <w:rPr>
          <w:lang w:val="en-US"/>
        </w:rPr>
        <w:t>6.5B.5.4</w:t>
      </w:r>
      <w:r w:rsidRPr="00DF6DD6">
        <w:rPr>
          <w:lang w:val="en-US"/>
        </w:rPr>
        <w:tab/>
        <w:t>Inter-band EN-DC including FR2</w:t>
      </w:r>
      <w:bookmarkEnd w:id="1106"/>
      <w:bookmarkEnd w:id="1107"/>
      <w:bookmarkEnd w:id="1108"/>
      <w:bookmarkEnd w:id="1109"/>
      <w:bookmarkEnd w:id="111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1111" w:name="_Toc21345587"/>
      <w:bookmarkStart w:id="1112" w:name="_Toc29806436"/>
      <w:bookmarkStart w:id="1113" w:name="_Toc37255969"/>
      <w:bookmarkStart w:id="1114" w:name="_Toc37256310"/>
      <w:bookmarkStart w:id="1115" w:name="_Toc45890144"/>
      <w:r w:rsidRPr="00DF6DD6">
        <w:rPr>
          <w:lang w:val="en-US"/>
        </w:rPr>
        <w:t>6.5B.5.5</w:t>
      </w:r>
      <w:r w:rsidRPr="00DF6DD6">
        <w:rPr>
          <w:lang w:val="en-US"/>
        </w:rPr>
        <w:tab/>
        <w:t>Inter-band EN-DC including both FR1 and FR2</w:t>
      </w:r>
      <w:bookmarkEnd w:id="1111"/>
      <w:bookmarkEnd w:id="1112"/>
      <w:bookmarkEnd w:id="1113"/>
      <w:bookmarkEnd w:id="1114"/>
      <w:bookmarkEnd w:id="1115"/>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1116" w:name="_Toc21345588"/>
      <w:bookmarkStart w:id="1117" w:name="_Toc29806437"/>
      <w:bookmarkStart w:id="1118" w:name="_Toc37255970"/>
      <w:bookmarkStart w:id="1119" w:name="_Toc37256311"/>
      <w:bookmarkStart w:id="1120" w:name="_Toc45890145"/>
      <w:r w:rsidRPr="00DF6DD6">
        <w:rPr>
          <w:lang w:val="en-US"/>
        </w:rPr>
        <w:t>6.6B</w:t>
      </w:r>
      <w:r w:rsidRPr="00DF6DD6">
        <w:rPr>
          <w:lang w:val="en-US"/>
        </w:rPr>
        <w:tab/>
        <w:t>Beam correspondence for DC</w:t>
      </w:r>
      <w:bookmarkEnd w:id="1116"/>
      <w:bookmarkEnd w:id="1117"/>
      <w:bookmarkEnd w:id="1118"/>
      <w:bookmarkEnd w:id="1119"/>
      <w:bookmarkEnd w:id="1120"/>
    </w:p>
    <w:p w14:paraId="0D23A353" w14:textId="18178F3E" w:rsidR="00574994" w:rsidRPr="0093068C" w:rsidRDefault="00574994" w:rsidP="00F55B07">
      <w:pPr>
        <w:pStyle w:val="Heading3"/>
      </w:pPr>
      <w:bookmarkStart w:id="1121" w:name="_Toc21345589"/>
      <w:bookmarkStart w:id="1122" w:name="_Toc29806438"/>
      <w:bookmarkStart w:id="1123" w:name="_Toc37255971"/>
      <w:bookmarkStart w:id="1124" w:name="_Toc37256312"/>
      <w:bookmarkStart w:id="1125" w:name="_Toc45890146"/>
      <w:r w:rsidRPr="0093068C">
        <w:t>6.</w:t>
      </w:r>
      <w:r w:rsidR="003D0B7A" w:rsidRPr="0093068C">
        <w:t>6</w:t>
      </w:r>
      <w:r w:rsidRPr="0093068C">
        <w:t>B.1</w:t>
      </w:r>
      <w:r w:rsidRPr="0093068C">
        <w:tab/>
        <w:t>Void</w:t>
      </w:r>
      <w:bookmarkEnd w:id="1121"/>
      <w:bookmarkEnd w:id="1122"/>
      <w:bookmarkEnd w:id="1123"/>
      <w:bookmarkEnd w:id="1124"/>
      <w:bookmarkEnd w:id="1125"/>
    </w:p>
    <w:p w14:paraId="2B3D5B14" w14:textId="379F355A" w:rsidR="00574994" w:rsidRPr="0093068C" w:rsidRDefault="00574994" w:rsidP="00F55B07">
      <w:pPr>
        <w:pStyle w:val="Heading3"/>
      </w:pPr>
      <w:bookmarkStart w:id="1126" w:name="_Toc21345590"/>
      <w:bookmarkStart w:id="1127" w:name="_Toc29806439"/>
      <w:bookmarkStart w:id="1128" w:name="_Toc37255972"/>
      <w:bookmarkStart w:id="1129" w:name="_Toc37256313"/>
      <w:bookmarkStart w:id="1130" w:name="_Toc45890147"/>
      <w:r w:rsidRPr="0093068C">
        <w:t>6.</w:t>
      </w:r>
      <w:r w:rsidR="003D0B7A" w:rsidRPr="0093068C">
        <w:t>6</w:t>
      </w:r>
      <w:r w:rsidRPr="0093068C">
        <w:t>B.2</w:t>
      </w:r>
      <w:r w:rsidRPr="0093068C">
        <w:tab/>
        <w:t>Void</w:t>
      </w:r>
      <w:bookmarkEnd w:id="1126"/>
      <w:bookmarkEnd w:id="1127"/>
      <w:bookmarkEnd w:id="1128"/>
      <w:bookmarkEnd w:id="1129"/>
      <w:bookmarkEnd w:id="1130"/>
    </w:p>
    <w:p w14:paraId="6DAF0DA0" w14:textId="4827510E" w:rsidR="00574994" w:rsidRPr="0093068C" w:rsidRDefault="00574994" w:rsidP="00F55B07">
      <w:pPr>
        <w:pStyle w:val="Heading3"/>
      </w:pPr>
      <w:bookmarkStart w:id="1131" w:name="_Toc21345591"/>
      <w:bookmarkStart w:id="1132" w:name="_Toc29806440"/>
      <w:bookmarkStart w:id="1133" w:name="_Toc37255973"/>
      <w:bookmarkStart w:id="1134" w:name="_Toc37256314"/>
      <w:bookmarkStart w:id="1135" w:name="_Toc45890148"/>
      <w:r w:rsidRPr="0093068C">
        <w:t>6.</w:t>
      </w:r>
      <w:r w:rsidR="003D0B7A" w:rsidRPr="0093068C">
        <w:t>6</w:t>
      </w:r>
      <w:r w:rsidRPr="0093068C">
        <w:t>B.3</w:t>
      </w:r>
      <w:r w:rsidRPr="0093068C">
        <w:tab/>
        <w:t>Void</w:t>
      </w:r>
      <w:bookmarkEnd w:id="1131"/>
      <w:bookmarkEnd w:id="1132"/>
      <w:bookmarkEnd w:id="1133"/>
      <w:bookmarkEnd w:id="1134"/>
      <w:bookmarkEnd w:id="1135"/>
    </w:p>
    <w:p w14:paraId="1BFE135B" w14:textId="43E55C64" w:rsidR="00574994" w:rsidRPr="00DF6DD6" w:rsidRDefault="00574994" w:rsidP="00F55B07">
      <w:pPr>
        <w:pStyle w:val="Heading3"/>
        <w:rPr>
          <w:lang w:val="en-US"/>
        </w:rPr>
      </w:pPr>
      <w:bookmarkStart w:id="1136" w:name="_Toc21345592"/>
      <w:bookmarkStart w:id="1137" w:name="_Toc29806441"/>
      <w:bookmarkStart w:id="1138" w:name="_Toc37255974"/>
      <w:bookmarkStart w:id="1139" w:name="_Toc37256315"/>
      <w:bookmarkStart w:id="1140" w:name="_Toc45890149"/>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1136"/>
      <w:bookmarkEnd w:id="1137"/>
      <w:bookmarkEnd w:id="1138"/>
      <w:bookmarkEnd w:id="1139"/>
      <w:bookmarkEnd w:id="114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1141" w:name="_Toc21345593"/>
      <w:bookmarkStart w:id="1142" w:name="_Toc29806442"/>
      <w:bookmarkStart w:id="1143" w:name="_Toc37255975"/>
      <w:bookmarkStart w:id="1144" w:name="_Toc37256316"/>
      <w:bookmarkStart w:id="1145" w:name="_Toc45890150"/>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1141"/>
      <w:bookmarkEnd w:id="1142"/>
      <w:bookmarkEnd w:id="1143"/>
      <w:bookmarkEnd w:id="1144"/>
      <w:bookmarkEnd w:id="1145"/>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1146" w:name="_Toc21345594"/>
      <w:bookmarkStart w:id="1147" w:name="_Toc29806443"/>
      <w:bookmarkStart w:id="1148" w:name="_Toc37255976"/>
      <w:bookmarkStart w:id="1149" w:name="_Toc37256317"/>
      <w:bookmarkStart w:id="1150" w:name="_Toc45890151"/>
      <w:r w:rsidRPr="00DF6DD6">
        <w:rPr>
          <w:rStyle w:val="Heading1Char"/>
        </w:rPr>
        <w:t>7</w:t>
      </w:r>
      <w:r w:rsidRPr="00DF6DD6">
        <w:rPr>
          <w:rStyle w:val="Heading1Char"/>
        </w:rPr>
        <w:tab/>
        <w:t>Receiver characteristics</w:t>
      </w:r>
      <w:bookmarkEnd w:id="1146"/>
      <w:bookmarkEnd w:id="1147"/>
      <w:bookmarkEnd w:id="1148"/>
      <w:bookmarkEnd w:id="1149"/>
      <w:bookmarkEnd w:id="1150"/>
    </w:p>
    <w:p w14:paraId="115159F1" w14:textId="77777777" w:rsidR="001310A1" w:rsidRPr="00DF6DD6" w:rsidRDefault="001310A1" w:rsidP="001310A1">
      <w:pPr>
        <w:pStyle w:val="Heading2"/>
      </w:pPr>
      <w:bookmarkStart w:id="1151" w:name="_Toc21345595"/>
      <w:bookmarkStart w:id="1152" w:name="_Toc29806444"/>
      <w:bookmarkStart w:id="1153" w:name="_Toc37255977"/>
      <w:bookmarkStart w:id="1154" w:name="_Toc37256318"/>
      <w:bookmarkStart w:id="1155" w:name="_Toc45890152"/>
      <w:r w:rsidRPr="00DF6DD6">
        <w:t>7.1</w:t>
      </w:r>
      <w:r w:rsidRPr="00DF6DD6">
        <w:tab/>
        <w:t>General</w:t>
      </w:r>
      <w:bookmarkEnd w:id="1151"/>
      <w:bookmarkEnd w:id="1152"/>
      <w:bookmarkEnd w:id="1153"/>
      <w:bookmarkEnd w:id="1154"/>
      <w:bookmarkEnd w:id="1155"/>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0558D8B0"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B94AF2">
        <w:t>clause</w:t>
      </w:r>
      <w:r w:rsidR="004B7A95" w:rsidRPr="00DF6DD6">
        <w:t xml:space="preserve"> 6.3.1 </w:t>
      </w:r>
      <w:r w:rsidR="00E152D9" w:rsidRPr="00DF6DD6">
        <w:t>of TS 38.101-1 [2]</w:t>
      </w:r>
      <w:r w:rsidR="004B7A95" w:rsidRPr="00DF6DD6">
        <w:t>.</w:t>
      </w:r>
    </w:p>
    <w:p w14:paraId="1C1F2DEE" w14:textId="79074327"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B94AF2">
        <w:t>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1156" w:name="_Toc21345596"/>
      <w:bookmarkStart w:id="1157" w:name="_Toc29806445"/>
      <w:bookmarkStart w:id="1158" w:name="_Toc37255978"/>
      <w:bookmarkStart w:id="1159" w:name="_Toc37256319"/>
      <w:bookmarkStart w:id="1160" w:name="_Toc45890153"/>
      <w:r w:rsidRPr="00DF6DD6">
        <w:t>7.2</w:t>
      </w:r>
      <w:r w:rsidRPr="00DF6DD6">
        <w:tab/>
      </w:r>
      <w:r w:rsidR="0093614D" w:rsidRPr="00DF6DD6">
        <w:t>Void</w:t>
      </w:r>
      <w:bookmarkEnd w:id="1156"/>
      <w:bookmarkEnd w:id="1157"/>
      <w:bookmarkEnd w:id="1158"/>
      <w:bookmarkEnd w:id="1159"/>
      <w:bookmarkEnd w:id="1160"/>
    </w:p>
    <w:p w14:paraId="1D3160B7" w14:textId="45FA84C7" w:rsidR="001310A1" w:rsidRPr="00DF6DD6" w:rsidRDefault="001310A1" w:rsidP="001310A1">
      <w:pPr>
        <w:pStyle w:val="Heading2"/>
      </w:pPr>
      <w:bookmarkStart w:id="1161" w:name="_Toc21345597"/>
      <w:bookmarkStart w:id="1162" w:name="_Toc29806446"/>
      <w:bookmarkStart w:id="1163" w:name="_Toc37255979"/>
      <w:bookmarkStart w:id="1164" w:name="_Toc37256320"/>
      <w:bookmarkStart w:id="1165" w:name="_Toc45890154"/>
      <w:r w:rsidRPr="00DF6DD6">
        <w:t>7.3</w:t>
      </w:r>
      <w:r w:rsidRPr="00DF6DD6">
        <w:tab/>
      </w:r>
      <w:r w:rsidR="0093614D" w:rsidRPr="00DF6DD6">
        <w:t>Void</w:t>
      </w:r>
      <w:bookmarkEnd w:id="1161"/>
      <w:bookmarkEnd w:id="1162"/>
      <w:bookmarkEnd w:id="1163"/>
      <w:bookmarkEnd w:id="1164"/>
      <w:bookmarkEnd w:id="1165"/>
    </w:p>
    <w:p w14:paraId="0A57FFA9" w14:textId="77777777" w:rsidR="001310A1" w:rsidRPr="00DF6DD6" w:rsidRDefault="001310A1" w:rsidP="001310A1">
      <w:pPr>
        <w:pStyle w:val="Heading2"/>
      </w:pPr>
      <w:bookmarkStart w:id="1166" w:name="_Toc21345598"/>
      <w:bookmarkStart w:id="1167" w:name="_Toc29806447"/>
      <w:bookmarkStart w:id="1168" w:name="_Toc37255980"/>
      <w:bookmarkStart w:id="1169" w:name="_Toc37256321"/>
      <w:bookmarkStart w:id="1170" w:name="_Toc45890155"/>
      <w:r w:rsidRPr="00DF6DD6">
        <w:t>7.3A</w:t>
      </w:r>
      <w:r w:rsidRPr="00DF6DD6">
        <w:tab/>
        <w:t>Reference sensitivity for CA</w:t>
      </w:r>
      <w:bookmarkEnd w:id="1166"/>
      <w:bookmarkEnd w:id="1167"/>
      <w:bookmarkEnd w:id="1168"/>
      <w:bookmarkEnd w:id="1169"/>
      <w:bookmarkEnd w:id="1170"/>
    </w:p>
    <w:p w14:paraId="6CF7AC31" w14:textId="77777777" w:rsidR="001310A1" w:rsidRPr="00DF6DD6" w:rsidRDefault="001310A1" w:rsidP="001310A1">
      <w:pPr>
        <w:pStyle w:val="Heading3"/>
      </w:pPr>
      <w:bookmarkStart w:id="1171" w:name="_Toc21345599"/>
      <w:bookmarkStart w:id="1172" w:name="_Toc29806448"/>
      <w:bookmarkStart w:id="1173" w:name="_Toc37255981"/>
      <w:bookmarkStart w:id="1174" w:name="_Toc37256322"/>
      <w:bookmarkStart w:id="1175" w:name="_Toc45890156"/>
      <w:r w:rsidRPr="00DF6DD6">
        <w:t>7.3A.1</w:t>
      </w:r>
      <w:r w:rsidRPr="00DF6DD6">
        <w:tab/>
        <w:t>General</w:t>
      </w:r>
      <w:bookmarkEnd w:id="1171"/>
      <w:bookmarkEnd w:id="1172"/>
      <w:bookmarkEnd w:id="1173"/>
      <w:bookmarkEnd w:id="1174"/>
      <w:bookmarkEnd w:id="1175"/>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1176" w:name="_Toc21345600"/>
      <w:bookmarkStart w:id="1177" w:name="_Toc29806449"/>
      <w:bookmarkStart w:id="1178" w:name="_Toc37255982"/>
      <w:bookmarkStart w:id="1179" w:name="_Toc37256323"/>
      <w:bookmarkStart w:id="1180" w:name="_Toc45890157"/>
      <w:r w:rsidRPr="00DF6DD6">
        <w:t>7.3A.2</w:t>
      </w:r>
      <w:r w:rsidRPr="00DF6DD6">
        <w:tab/>
        <w:t>Reference sensitivity power level for CA</w:t>
      </w:r>
      <w:bookmarkEnd w:id="1176"/>
      <w:bookmarkEnd w:id="1177"/>
      <w:bookmarkEnd w:id="1178"/>
      <w:bookmarkEnd w:id="1179"/>
      <w:bookmarkEnd w:id="1180"/>
    </w:p>
    <w:p w14:paraId="0B0214F6" w14:textId="77777777" w:rsidR="001310A1" w:rsidRPr="00DF6DD6" w:rsidRDefault="001310A1" w:rsidP="001310A1">
      <w:pPr>
        <w:pStyle w:val="Heading3"/>
      </w:pPr>
      <w:bookmarkStart w:id="1181" w:name="_Toc21345601"/>
      <w:bookmarkStart w:id="1182" w:name="_Toc29806450"/>
      <w:bookmarkStart w:id="1183" w:name="_Toc37255983"/>
      <w:bookmarkStart w:id="1184" w:name="_Toc37256324"/>
      <w:bookmarkStart w:id="1185" w:name="_Toc45890158"/>
      <w:r w:rsidRPr="00DF6DD6">
        <w:t>7.3A.3</w:t>
      </w:r>
      <w:r w:rsidRPr="00DF6DD6">
        <w:tab/>
        <w:t>ΔR</w:t>
      </w:r>
      <w:r w:rsidRPr="00DF6DD6">
        <w:rPr>
          <w:vertAlign w:val="subscript"/>
        </w:rPr>
        <w:t>IB,c</w:t>
      </w:r>
      <w:r w:rsidRPr="00DF6DD6">
        <w:t xml:space="preserve"> for CA</w:t>
      </w:r>
      <w:bookmarkEnd w:id="1181"/>
      <w:bookmarkEnd w:id="1182"/>
      <w:bookmarkEnd w:id="1183"/>
      <w:bookmarkEnd w:id="1184"/>
      <w:bookmarkEnd w:id="1185"/>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1186" w:name="_Toc21345602"/>
      <w:bookmarkStart w:id="1187" w:name="_Toc29806451"/>
      <w:bookmarkStart w:id="1188" w:name="_Toc37255984"/>
      <w:bookmarkStart w:id="1189" w:name="_Toc37256325"/>
      <w:bookmarkStart w:id="1190" w:name="_Toc45890159"/>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1186"/>
      <w:bookmarkEnd w:id="1187"/>
      <w:bookmarkEnd w:id="1188"/>
      <w:bookmarkEnd w:id="1189"/>
      <w:bookmarkEnd w:id="119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1191" w:name="_Toc21345603"/>
      <w:bookmarkStart w:id="1192" w:name="_Toc29806452"/>
      <w:bookmarkStart w:id="1193" w:name="_Toc37255985"/>
      <w:bookmarkStart w:id="1194" w:name="_Toc37256326"/>
      <w:bookmarkStart w:id="1195" w:name="_Toc45890160"/>
      <w:r w:rsidRPr="00DF6DD6">
        <w:rPr>
          <w:rFonts w:eastAsia="MS Mincho"/>
        </w:rPr>
        <w:t>7.3A.4</w:t>
      </w:r>
      <w:r w:rsidRPr="00DF6DD6">
        <w:rPr>
          <w:rFonts w:eastAsia="MS Mincho"/>
        </w:rPr>
        <w:tab/>
      </w:r>
      <w:r w:rsidR="009A48C6" w:rsidRPr="00DF6DD6">
        <w:rPr>
          <w:rFonts w:eastAsia="MS Mincho"/>
        </w:rPr>
        <w:t>Void</w:t>
      </w:r>
      <w:bookmarkEnd w:id="1191"/>
      <w:bookmarkEnd w:id="1192"/>
      <w:bookmarkEnd w:id="1193"/>
      <w:bookmarkEnd w:id="1194"/>
      <w:bookmarkEnd w:id="1195"/>
    </w:p>
    <w:p w14:paraId="6BDD4BB7" w14:textId="77777777" w:rsidR="001310A1" w:rsidRPr="00DF6DD6" w:rsidRDefault="001310A1" w:rsidP="001310A1">
      <w:pPr>
        <w:pStyle w:val="Heading2"/>
      </w:pPr>
      <w:bookmarkStart w:id="1196" w:name="_Toc21345604"/>
      <w:bookmarkStart w:id="1197" w:name="_Toc29806453"/>
      <w:bookmarkStart w:id="1198" w:name="_Toc37255986"/>
      <w:bookmarkStart w:id="1199" w:name="_Toc37256327"/>
      <w:bookmarkStart w:id="1200" w:name="_Toc45890161"/>
      <w:r w:rsidRPr="00DF6DD6">
        <w:t>7.3B</w:t>
      </w:r>
      <w:r w:rsidRPr="00DF6DD6">
        <w:tab/>
        <w:t>Reference sensitivity level for DC</w:t>
      </w:r>
      <w:bookmarkEnd w:id="1196"/>
      <w:bookmarkEnd w:id="1197"/>
      <w:bookmarkEnd w:id="1198"/>
      <w:bookmarkEnd w:id="1199"/>
      <w:bookmarkEnd w:id="1200"/>
    </w:p>
    <w:p w14:paraId="23AEA82A" w14:textId="77777777" w:rsidR="001310A1" w:rsidRPr="00DF6DD6" w:rsidRDefault="001310A1" w:rsidP="001310A1">
      <w:pPr>
        <w:pStyle w:val="Heading3"/>
      </w:pPr>
      <w:bookmarkStart w:id="1201" w:name="_Toc21345605"/>
      <w:bookmarkStart w:id="1202" w:name="_Toc29806454"/>
      <w:bookmarkStart w:id="1203" w:name="_Toc37255987"/>
      <w:bookmarkStart w:id="1204" w:name="_Toc37256328"/>
      <w:bookmarkStart w:id="1205" w:name="_Toc45890162"/>
      <w:r w:rsidRPr="00DF6DD6">
        <w:t>7.3B.1</w:t>
      </w:r>
      <w:r w:rsidRPr="00DF6DD6">
        <w:tab/>
        <w:t>General</w:t>
      </w:r>
      <w:bookmarkEnd w:id="1201"/>
      <w:bookmarkEnd w:id="1202"/>
      <w:bookmarkEnd w:id="1203"/>
      <w:bookmarkEnd w:id="1204"/>
      <w:bookmarkEnd w:id="1205"/>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1206" w:name="_Toc21345606"/>
      <w:bookmarkStart w:id="1207" w:name="_Toc29806455"/>
      <w:bookmarkStart w:id="1208" w:name="_Toc37255988"/>
      <w:bookmarkStart w:id="1209" w:name="_Toc37256329"/>
      <w:bookmarkStart w:id="1210" w:name="_Toc45890163"/>
      <w:r w:rsidRPr="00DF6DD6">
        <w:t>7.3B.2</w:t>
      </w:r>
      <w:r w:rsidRPr="00DF6DD6">
        <w:tab/>
        <w:t>Reference sensitivity for DC</w:t>
      </w:r>
      <w:bookmarkEnd w:id="1206"/>
      <w:bookmarkEnd w:id="1207"/>
      <w:bookmarkEnd w:id="1208"/>
      <w:bookmarkEnd w:id="1209"/>
      <w:bookmarkEnd w:id="1210"/>
    </w:p>
    <w:p w14:paraId="06E016F9" w14:textId="77777777" w:rsidR="001310A1" w:rsidRPr="00DF6DD6" w:rsidRDefault="001310A1" w:rsidP="001310A1">
      <w:pPr>
        <w:pStyle w:val="Heading4"/>
        <w:rPr>
          <w:rFonts w:eastAsia="MS Mincho"/>
        </w:rPr>
      </w:pPr>
      <w:bookmarkStart w:id="1211" w:name="_Toc21345607"/>
      <w:bookmarkStart w:id="1212" w:name="_Toc29806456"/>
      <w:bookmarkStart w:id="1213" w:name="_Toc37255989"/>
      <w:bookmarkStart w:id="1214" w:name="_Toc37256330"/>
      <w:bookmarkStart w:id="1215" w:name="_Toc45890164"/>
      <w:r w:rsidRPr="00DF6DD6">
        <w:rPr>
          <w:rFonts w:eastAsia="MS Mincho"/>
        </w:rPr>
        <w:t>7.3B.2.1</w:t>
      </w:r>
      <w:r w:rsidRPr="00DF6DD6">
        <w:rPr>
          <w:rFonts w:eastAsia="MS Mincho"/>
        </w:rPr>
        <w:tab/>
        <w:t>Intra-band contiguous EN-DC</w:t>
      </w:r>
      <w:bookmarkEnd w:id="1211"/>
      <w:bookmarkEnd w:id="1212"/>
      <w:bookmarkEnd w:id="1213"/>
      <w:bookmarkEnd w:id="1214"/>
      <w:bookmarkEnd w:id="1215"/>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1216" w:name="_Toc21345608"/>
      <w:bookmarkStart w:id="1217" w:name="_Toc29806457"/>
      <w:bookmarkStart w:id="1218" w:name="_Toc37255990"/>
      <w:bookmarkStart w:id="1219" w:name="_Toc37256331"/>
      <w:bookmarkStart w:id="1220" w:name="_Toc45890165"/>
      <w:r w:rsidRPr="00DF6DD6">
        <w:rPr>
          <w:rFonts w:eastAsia="MS Mincho"/>
        </w:rPr>
        <w:t>7.3B.2.2</w:t>
      </w:r>
      <w:r w:rsidRPr="00DF6DD6">
        <w:rPr>
          <w:rFonts w:eastAsia="MS Mincho"/>
        </w:rPr>
        <w:tab/>
        <w:t>Intra-band non-contiguous EN-DC</w:t>
      </w:r>
      <w:bookmarkEnd w:id="1216"/>
      <w:bookmarkEnd w:id="1217"/>
      <w:bookmarkEnd w:id="1218"/>
      <w:bookmarkEnd w:id="1219"/>
      <w:bookmarkEnd w:id="1220"/>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1221" w:name="_Toc21345609"/>
      <w:bookmarkStart w:id="1222" w:name="_Toc29806458"/>
      <w:bookmarkStart w:id="1223" w:name="_Toc37255991"/>
      <w:bookmarkStart w:id="1224" w:name="_Toc37256332"/>
      <w:bookmarkStart w:id="1225" w:name="_Toc45890166"/>
      <w:r w:rsidRPr="00DF6DD6">
        <w:rPr>
          <w:rFonts w:eastAsia="MS Mincho"/>
        </w:rPr>
        <w:t>7.3B.2.3</w:t>
      </w:r>
      <w:r w:rsidRPr="00DF6DD6">
        <w:rPr>
          <w:rFonts w:eastAsia="MS Mincho"/>
        </w:rPr>
        <w:tab/>
        <w:t>Inter-band EN-DC within FR1</w:t>
      </w:r>
      <w:bookmarkEnd w:id="1221"/>
      <w:bookmarkEnd w:id="1222"/>
      <w:bookmarkEnd w:id="1223"/>
      <w:bookmarkEnd w:id="1224"/>
      <w:bookmarkEnd w:id="1225"/>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1226" w:name="_Toc21345610"/>
      <w:bookmarkStart w:id="1227" w:name="_Toc29806459"/>
      <w:bookmarkStart w:id="1228" w:name="_Toc37255992"/>
      <w:bookmarkStart w:id="1229" w:name="_Toc37256333"/>
      <w:bookmarkStart w:id="1230" w:name="_Toc45890167"/>
      <w:r w:rsidRPr="00DF6DD6">
        <w:t>7.3B.2.3.1</w:t>
      </w:r>
      <w:r w:rsidRPr="00DF6DD6">
        <w:tab/>
        <w:t>Reference sensitivity exceptions due to UL harmonic interference for EN-DC in NR FR1</w:t>
      </w:r>
      <w:bookmarkEnd w:id="1226"/>
      <w:bookmarkEnd w:id="1227"/>
      <w:bookmarkEnd w:id="1228"/>
      <w:bookmarkEnd w:id="1229"/>
      <w:bookmarkEnd w:id="1230"/>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42DD7BDD" w14:textId="1C499039" w:rsidR="00C13C7D" w:rsidRPr="00DF6DD6" w:rsidRDefault="00C13C7D" w:rsidP="000A50AE">
            <w:pPr>
              <w:pStyle w:val="TAC"/>
            </w:pPr>
            <w:r w:rsidRPr="00DF6DD6">
              <w:rPr>
                <w:lang w:eastAsia="ja-JP"/>
              </w:rPr>
              <w:t>n77</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75pt;height:15pt" o:ole="">
                  <v:imagedata r:id="rId22" o:title=""/>
                </v:shape>
                <o:OLEObject Type="Embed" ProgID="Equation.3" ShapeID="_x0000_i1028" DrawAspect="Content" ObjectID="_1656506728" r:id="rId23"/>
              </w:object>
            </w:r>
            <w:r w:rsidRPr="00DF6DD6">
              <w:rPr>
                <w:snapToGrid w:val="0"/>
                <w:lang w:eastAsia="ja-JP"/>
              </w:rPr>
              <w:t xml:space="preserve">in MHz and </w:t>
            </w:r>
            <w:r w:rsidRPr="00DF6DD6">
              <w:rPr>
                <w:position w:val="-14"/>
              </w:rPr>
              <w:object w:dxaOrig="4900" w:dyaOrig="400" w14:anchorId="4C670F74">
                <v:shape id="_x0000_i1029" type="#_x0000_t75" style="width:201.75pt;height:15pt" o:ole="">
                  <v:imagedata r:id="rId24" o:title=""/>
                </v:shape>
                <o:OLEObject Type="Embed" ProgID="Equation.DSMT4" ShapeID="_x0000_i1029" DrawAspect="Content" ObjectID="_1656506729"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75pt;height:15pt" o:ole="">
                  <v:imagedata r:id="rId26" o:title=""/>
                </v:shape>
                <o:OLEObject Type="Embed" ProgID="Equation.3" ShapeID="_x0000_i1030" DrawAspect="Content" ObjectID="_1656506730"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56506731" r:id="rId29"/>
              </w:object>
            </w:r>
            <w:r w:rsidRPr="00DF6DD6">
              <w:t xml:space="preserve"> in the victim (higher band) with </w:t>
            </w:r>
            <w:r w:rsidRPr="00DF6DD6">
              <w:object w:dxaOrig="4900" w:dyaOrig="400" w14:anchorId="10AC9D13">
                <v:shape id="_x0000_i1032" type="#_x0000_t75" style="width:201.75pt;height:15pt" o:ole="">
                  <v:imagedata r:id="rId24" o:title=""/>
                </v:shape>
                <o:OLEObject Type="Embed" ProgID="Equation.DSMT4" ShapeID="_x0000_i1032" DrawAspect="Content" ObjectID="_1656506732"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56506733"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75pt;height:15pt" o:ole="">
                  <v:imagedata r:id="rId33" o:title=""/>
                </v:shape>
                <o:OLEObject Type="Embed" ProgID="Equation.3" ShapeID="_x0000_i1034" DrawAspect="Content" ObjectID="_1656506734" r:id="rId34"/>
              </w:object>
            </w:r>
            <w:r w:rsidRPr="00DF6DD6">
              <w:rPr>
                <w:snapToGrid w:val="0"/>
                <w:lang w:eastAsia="ja-JP"/>
              </w:rPr>
              <w:t xml:space="preserve">in MHz and </w:t>
            </w:r>
            <w:r w:rsidRPr="00DF6DD6">
              <w:rPr>
                <w:position w:val="-14"/>
              </w:rPr>
              <w:object w:dxaOrig="4900" w:dyaOrig="400" w14:anchorId="3E86D9F0">
                <v:shape id="_x0000_i1035" type="#_x0000_t75" style="width:201.75pt;height:15pt" o:ole="">
                  <v:imagedata r:id="rId24" o:title=""/>
                </v:shape>
                <o:OLEObject Type="Embed" ProgID="Equation.DSMT4" ShapeID="_x0000_i1035" DrawAspect="Content" ObjectID="_1656506735"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75pt;height:15pt" o:ole="">
                  <v:imagedata r:id="rId36" o:title=""/>
                </v:shape>
                <o:OLEObject Type="Embed" ProgID="Equation.3" ShapeID="_x0000_i1036" DrawAspect="Content" ObjectID="_1656506736" r:id="rId37"/>
              </w:object>
            </w:r>
            <w:r w:rsidRPr="00DF6DD6">
              <w:rPr>
                <w:snapToGrid w:val="0"/>
                <w:lang w:eastAsia="ja-JP"/>
              </w:rPr>
              <w:t xml:space="preserve">in MHz and </w:t>
            </w:r>
            <w:r w:rsidRPr="00DF6DD6">
              <w:rPr>
                <w:position w:val="-14"/>
              </w:rPr>
              <w:object w:dxaOrig="4900" w:dyaOrig="400" w14:anchorId="66ABB91E">
                <v:shape id="_x0000_i1037" type="#_x0000_t75" style="width:201.75pt;height:15pt" o:ole="">
                  <v:imagedata r:id="rId24" o:title=""/>
                </v:shape>
                <o:OLEObject Type="Embed" ProgID="Equation.DSMT4" ShapeID="_x0000_i1037" DrawAspect="Content" ObjectID="_1656506737"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75pt;height:15pt" o:ole="">
                  <v:imagedata r:id="rId39" o:title=""/>
                </v:shape>
                <o:OLEObject Type="Embed" ProgID="Equation.DSMT4" ShapeID="_x0000_i1038" DrawAspect="Content" ObjectID="_1656506738"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75pt;height:15pt" o:ole="">
                  <v:imagedata r:id="rId24" o:title=""/>
                </v:shape>
                <o:OLEObject Type="Embed" ProgID="Equation.DSMT4" ShapeID="_x0000_i1039" DrawAspect="Content" ObjectID="_1656506739"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DF6DD6" w:rsidRDefault="00C13C7D" w:rsidP="000A50AE">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DC_3_n77 and DC_3_n78</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55B07" w:rsidRPr="00DF6DD6" w14:paraId="1691D7A5" w14:textId="77777777" w:rsidTr="00C42558">
        <w:trPr>
          <w:trHeight w:val="285"/>
          <w:jc w:val="center"/>
        </w:trPr>
        <w:tc>
          <w:tcPr>
            <w:tcW w:w="0" w:type="auto"/>
            <w:vAlign w:val="center"/>
          </w:tcPr>
          <w:p w14:paraId="0C12B008" w14:textId="77777777" w:rsidR="001C1A73" w:rsidRPr="00DF6DD6" w:rsidRDefault="001C1A73" w:rsidP="000A50AE">
            <w:pPr>
              <w:pStyle w:val="TAH"/>
            </w:pPr>
          </w:p>
        </w:tc>
        <w:tc>
          <w:tcPr>
            <w:tcW w:w="0" w:type="auto"/>
            <w:gridSpan w:val="13"/>
            <w:shd w:val="clear" w:color="auto" w:fill="auto"/>
            <w:vAlign w:val="center"/>
          </w:tcPr>
          <w:p w14:paraId="43F7DACE" w14:textId="60594F69" w:rsidR="001C1A73" w:rsidRPr="00DF6DD6" w:rsidRDefault="001C1A73" w:rsidP="000A50AE">
            <w:pPr>
              <w:pStyle w:val="TAH"/>
            </w:pPr>
            <w:r w:rsidRPr="00DF6DD6">
              <w:t xml:space="preserve">E-UTRA or NR Band / Channel bandwidth </w:t>
            </w:r>
            <w:r w:rsidR="003618C8" w:rsidRPr="00DF6DD6">
              <w:t xml:space="preserve">of the </w:t>
            </w:r>
            <w:r w:rsidR="003618C8" w:rsidRPr="00DF6DD6">
              <w:rPr>
                <w:rFonts w:hint="eastAsia"/>
                <w:lang w:val="en-US"/>
              </w:rPr>
              <w:t>affected DL</w:t>
            </w:r>
            <w:r w:rsidR="003618C8" w:rsidRPr="00DF6DD6">
              <w:t xml:space="preserve"> band / UL RB allocation of the agressor band</w:t>
            </w:r>
          </w:p>
        </w:tc>
      </w:tr>
      <w:tr w:rsidR="00F55B07" w:rsidRPr="00DF6DD6" w14:paraId="0E9BCBB8" w14:textId="77777777" w:rsidTr="00C42558">
        <w:trPr>
          <w:trHeight w:val="285"/>
          <w:jc w:val="center"/>
        </w:trPr>
        <w:tc>
          <w:tcPr>
            <w:tcW w:w="0" w:type="auto"/>
            <w:shd w:val="clear" w:color="auto" w:fill="auto"/>
            <w:vAlign w:val="center"/>
          </w:tcPr>
          <w:p w14:paraId="740AA15E" w14:textId="77777777" w:rsidR="001C1A73" w:rsidRPr="00DF6DD6" w:rsidRDefault="001C1A73" w:rsidP="00255ED1">
            <w:pPr>
              <w:pStyle w:val="TAH"/>
            </w:pPr>
            <w:r w:rsidRPr="00DF6DD6">
              <w:t>UL band</w:t>
            </w:r>
          </w:p>
        </w:tc>
        <w:tc>
          <w:tcPr>
            <w:tcW w:w="0" w:type="auto"/>
            <w:shd w:val="clear" w:color="auto" w:fill="auto"/>
            <w:vAlign w:val="center"/>
          </w:tcPr>
          <w:p w14:paraId="56DD777A" w14:textId="77777777" w:rsidR="001C1A73" w:rsidRPr="00DF6DD6" w:rsidRDefault="001C1A73" w:rsidP="00683B4F">
            <w:pPr>
              <w:pStyle w:val="TAH"/>
            </w:pPr>
            <w:r w:rsidRPr="00DF6DD6">
              <w:t>DL band</w:t>
            </w:r>
          </w:p>
        </w:tc>
        <w:tc>
          <w:tcPr>
            <w:tcW w:w="0" w:type="auto"/>
            <w:shd w:val="clear" w:color="auto" w:fill="auto"/>
            <w:vAlign w:val="center"/>
          </w:tcPr>
          <w:p w14:paraId="093D658E" w14:textId="77777777" w:rsidR="001C1A73" w:rsidRPr="00DF6DD6" w:rsidRDefault="001C1A73" w:rsidP="001C1A73">
            <w:pPr>
              <w:pStyle w:val="TAH"/>
            </w:pPr>
            <w:r w:rsidRPr="00DF6DD6">
              <w:t>5</w:t>
            </w:r>
          </w:p>
          <w:p w14:paraId="4C12F5CC" w14:textId="77777777" w:rsidR="003618C8" w:rsidRPr="00DF6DD6" w:rsidRDefault="001C1A73" w:rsidP="00683B4F">
            <w:pPr>
              <w:pStyle w:val="TAH"/>
            </w:pPr>
            <w:r w:rsidRPr="00DF6DD6">
              <w:t>MHz</w:t>
            </w:r>
          </w:p>
          <w:p w14:paraId="136DB116" w14:textId="66043FDD" w:rsidR="001C1A73" w:rsidRPr="00DF6DD6" w:rsidRDefault="003618C8" w:rsidP="00683B4F">
            <w:pPr>
              <w:pStyle w:val="TAH"/>
            </w:pPr>
            <w:r w:rsidRPr="00DF6DD6">
              <w:t>(L</w:t>
            </w:r>
            <w:r w:rsidRPr="00DF6DD6">
              <w:rPr>
                <w:vertAlign w:val="subscript"/>
              </w:rPr>
              <w:t>CRB</w:t>
            </w:r>
            <w:r w:rsidRPr="00DF6DD6">
              <w:t>)</w:t>
            </w:r>
          </w:p>
        </w:tc>
        <w:tc>
          <w:tcPr>
            <w:tcW w:w="0" w:type="auto"/>
            <w:shd w:val="clear" w:color="auto" w:fill="auto"/>
            <w:vAlign w:val="center"/>
          </w:tcPr>
          <w:p w14:paraId="7D8E932F" w14:textId="77777777" w:rsidR="003618C8" w:rsidRPr="00DF6DD6" w:rsidRDefault="001C1A73" w:rsidP="003618C8">
            <w:pPr>
              <w:pStyle w:val="TAH"/>
            </w:pPr>
            <w:r w:rsidRPr="00DF6DD6">
              <w:t>10 MHz</w:t>
            </w:r>
          </w:p>
          <w:p w14:paraId="722F4AD1" w14:textId="61B15C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C2FA581" w14:textId="77777777" w:rsidR="003618C8" w:rsidRPr="00DF6DD6" w:rsidRDefault="001C1A73" w:rsidP="003618C8">
            <w:pPr>
              <w:pStyle w:val="TAH"/>
            </w:pPr>
            <w:r w:rsidRPr="00DF6DD6">
              <w:t>15 MHz</w:t>
            </w:r>
          </w:p>
          <w:p w14:paraId="1B562C1D" w14:textId="7AED3F6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AA5F781" w14:textId="77777777" w:rsidR="003618C8" w:rsidRPr="00DF6DD6" w:rsidRDefault="001C1A73" w:rsidP="003618C8">
            <w:pPr>
              <w:pStyle w:val="TAH"/>
            </w:pPr>
            <w:r w:rsidRPr="00DF6DD6">
              <w:t>20 MHz</w:t>
            </w:r>
          </w:p>
          <w:p w14:paraId="53E7157F" w14:textId="4C150CC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5E97B39D" w14:textId="77777777" w:rsidR="003618C8" w:rsidRPr="00DF6DD6" w:rsidRDefault="001C1A73" w:rsidP="003618C8">
            <w:pPr>
              <w:pStyle w:val="TAH"/>
            </w:pPr>
            <w:r w:rsidRPr="00DF6DD6">
              <w:t>25 MHz</w:t>
            </w:r>
          </w:p>
          <w:p w14:paraId="6330957B" w14:textId="7CD263E6"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2E4F74E7" w14:textId="77777777" w:rsidR="003618C8" w:rsidRPr="00DF6DD6" w:rsidRDefault="001C1A73" w:rsidP="003618C8">
            <w:pPr>
              <w:pStyle w:val="TAH"/>
            </w:pPr>
            <w:r w:rsidRPr="00DF6DD6">
              <w:t>30 MHz</w:t>
            </w:r>
          </w:p>
          <w:p w14:paraId="59E3828C" w14:textId="39448F9F"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646881A" w14:textId="77777777" w:rsidR="003618C8" w:rsidRPr="00DF6DD6" w:rsidRDefault="001C1A73" w:rsidP="003618C8">
            <w:pPr>
              <w:pStyle w:val="TAH"/>
            </w:pPr>
            <w:r w:rsidRPr="00DF6DD6">
              <w:t>40 MHz</w:t>
            </w:r>
          </w:p>
          <w:p w14:paraId="08142029" w14:textId="2AE00FE9"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0CF158A" w14:textId="77777777" w:rsidR="003618C8" w:rsidRPr="00DF6DD6" w:rsidRDefault="001C1A73" w:rsidP="003618C8">
            <w:pPr>
              <w:pStyle w:val="TAH"/>
            </w:pPr>
            <w:r w:rsidRPr="00DF6DD6">
              <w:t>50 MHz</w:t>
            </w:r>
          </w:p>
          <w:p w14:paraId="07227C92" w14:textId="537A3C4D"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36848D7" w14:textId="77777777" w:rsidR="003618C8" w:rsidRPr="00DF6DD6" w:rsidRDefault="001C1A73" w:rsidP="003618C8">
            <w:pPr>
              <w:pStyle w:val="TAH"/>
            </w:pPr>
            <w:r w:rsidRPr="00DF6DD6">
              <w:t>60 MHz</w:t>
            </w:r>
          </w:p>
          <w:p w14:paraId="51119EF1" w14:textId="22BF250B"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9FCCEAC" w14:textId="77777777" w:rsidR="003618C8" w:rsidRPr="00DF6DD6" w:rsidRDefault="001C1A73" w:rsidP="003618C8">
            <w:pPr>
              <w:pStyle w:val="TAH"/>
            </w:pPr>
            <w:r w:rsidRPr="00DF6DD6">
              <w:t>80 MHz</w:t>
            </w:r>
          </w:p>
          <w:p w14:paraId="2C0B5C58" w14:textId="12914E64"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6B7904C1" w14:textId="77777777" w:rsidR="003618C8" w:rsidRPr="00DF6DD6" w:rsidRDefault="001C1A73" w:rsidP="003618C8">
            <w:pPr>
              <w:pStyle w:val="TAH"/>
            </w:pPr>
            <w:r w:rsidRPr="00DF6DD6">
              <w:t>90 MHz</w:t>
            </w:r>
          </w:p>
          <w:p w14:paraId="4AE258CF" w14:textId="1CB843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3FB6725" w14:textId="77777777" w:rsidR="003618C8" w:rsidRPr="00DF6DD6" w:rsidRDefault="001C1A73" w:rsidP="003618C8">
            <w:pPr>
              <w:pStyle w:val="TAH"/>
            </w:pPr>
            <w:r w:rsidRPr="00DF6DD6">
              <w:t>100 MHz</w:t>
            </w:r>
          </w:p>
          <w:p w14:paraId="6875E9EB" w14:textId="3EB0E5C9" w:rsidR="001C1A73" w:rsidRPr="00DF6DD6" w:rsidRDefault="003618C8" w:rsidP="003618C8">
            <w:pPr>
              <w:pStyle w:val="TAH"/>
            </w:pPr>
            <w:r w:rsidRPr="00DF6DD6">
              <w:t>(L</w:t>
            </w:r>
            <w:r w:rsidRPr="00DF6DD6">
              <w:rPr>
                <w:vertAlign w:val="subscript"/>
              </w:rPr>
              <w:t>CRB</w:t>
            </w:r>
            <w:r w:rsidRPr="00DF6DD6">
              <w:t>)</w:t>
            </w:r>
          </w:p>
        </w:tc>
      </w:tr>
      <w:tr w:rsidR="00F55B07" w:rsidRPr="00DF6DD6" w14:paraId="605725AC" w14:textId="77777777" w:rsidTr="000A50AE">
        <w:trPr>
          <w:trHeight w:val="285"/>
          <w:jc w:val="center"/>
        </w:trPr>
        <w:tc>
          <w:tcPr>
            <w:tcW w:w="0" w:type="auto"/>
            <w:shd w:val="clear" w:color="auto" w:fill="auto"/>
            <w:vAlign w:val="center"/>
          </w:tcPr>
          <w:p w14:paraId="09E3022D" w14:textId="77777777" w:rsidR="0074271D" w:rsidRPr="00DF6DD6" w:rsidRDefault="0074271D" w:rsidP="000A50AE">
            <w:pPr>
              <w:pStyle w:val="TAC"/>
              <w:rPr>
                <w:rFonts w:eastAsia="MS Mincho"/>
              </w:rPr>
            </w:pPr>
            <w:r w:rsidRPr="00DF6DD6">
              <w:rPr>
                <w:rFonts w:hint="eastAsia"/>
                <w:lang w:eastAsia="ja-JP"/>
              </w:rPr>
              <w:t>1</w:t>
            </w:r>
          </w:p>
        </w:tc>
        <w:tc>
          <w:tcPr>
            <w:tcW w:w="0" w:type="auto"/>
            <w:shd w:val="clear" w:color="auto" w:fill="auto"/>
            <w:vAlign w:val="center"/>
          </w:tcPr>
          <w:p w14:paraId="64D731E4" w14:textId="77777777" w:rsidR="0074271D" w:rsidRPr="00DF6DD6" w:rsidRDefault="0074271D" w:rsidP="000A50AE">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2EA1E4DA" w14:textId="17AEADFA" w:rsidR="0074271D" w:rsidRPr="00DF6DD6" w:rsidRDefault="0074271D" w:rsidP="000A50AE">
            <w:pPr>
              <w:pStyle w:val="TAC"/>
              <w:rPr>
                <w:rFonts w:cs="Arial"/>
                <w:lang w:eastAsia="ja-JP"/>
              </w:rPr>
            </w:pPr>
          </w:p>
        </w:tc>
        <w:tc>
          <w:tcPr>
            <w:tcW w:w="0" w:type="auto"/>
            <w:shd w:val="clear" w:color="auto" w:fill="auto"/>
            <w:vAlign w:val="center"/>
          </w:tcPr>
          <w:p w14:paraId="13D53DB0" w14:textId="77777777" w:rsidR="0074271D" w:rsidRPr="00DF6DD6" w:rsidRDefault="0074271D" w:rsidP="000A50AE">
            <w:pPr>
              <w:pStyle w:val="TAC"/>
              <w:rPr>
                <w:rFonts w:cs="Arial"/>
                <w:lang w:eastAsia="ja-JP"/>
              </w:rPr>
            </w:pPr>
            <w:r w:rsidRPr="00DF6DD6">
              <w:rPr>
                <w:rFonts w:cs="Arial"/>
                <w:lang w:eastAsia="ja-JP"/>
              </w:rPr>
              <w:t>25</w:t>
            </w:r>
          </w:p>
        </w:tc>
        <w:tc>
          <w:tcPr>
            <w:tcW w:w="0" w:type="auto"/>
            <w:shd w:val="clear" w:color="auto" w:fill="auto"/>
            <w:vAlign w:val="center"/>
          </w:tcPr>
          <w:p w14:paraId="76AC4F24" w14:textId="77777777" w:rsidR="0074271D" w:rsidRPr="00DF6DD6" w:rsidRDefault="0074271D" w:rsidP="000A50AE">
            <w:pPr>
              <w:pStyle w:val="TAC"/>
              <w:rPr>
                <w:rFonts w:cs="Arial"/>
                <w:lang w:eastAsia="ja-JP"/>
              </w:rPr>
            </w:pPr>
            <w:r w:rsidRPr="00DF6DD6">
              <w:rPr>
                <w:rFonts w:cs="Arial"/>
                <w:lang w:eastAsia="ja-JP"/>
              </w:rPr>
              <w:t>36</w:t>
            </w:r>
          </w:p>
        </w:tc>
        <w:tc>
          <w:tcPr>
            <w:tcW w:w="0" w:type="auto"/>
            <w:shd w:val="clear" w:color="auto" w:fill="auto"/>
            <w:vAlign w:val="center"/>
          </w:tcPr>
          <w:p w14:paraId="4B651FD9" w14:textId="77777777" w:rsidR="0074271D" w:rsidRPr="00DF6DD6" w:rsidRDefault="0074271D" w:rsidP="000A50AE">
            <w:pPr>
              <w:pStyle w:val="TAC"/>
              <w:rPr>
                <w:rFonts w:cs="Arial"/>
                <w:lang w:eastAsia="ja-JP"/>
              </w:rPr>
            </w:pPr>
            <w:r w:rsidRPr="00DF6DD6">
              <w:rPr>
                <w:rFonts w:cs="Arial"/>
                <w:lang w:eastAsia="ja-JP"/>
              </w:rPr>
              <w:t>50</w:t>
            </w:r>
          </w:p>
        </w:tc>
        <w:tc>
          <w:tcPr>
            <w:tcW w:w="0" w:type="auto"/>
            <w:shd w:val="clear" w:color="auto" w:fill="auto"/>
            <w:vAlign w:val="center"/>
          </w:tcPr>
          <w:p w14:paraId="0183A6C5" w14:textId="77777777" w:rsidR="0074271D" w:rsidRPr="00DF6DD6" w:rsidDel="00B51323" w:rsidRDefault="0074271D" w:rsidP="000A50AE">
            <w:pPr>
              <w:pStyle w:val="TAC"/>
              <w:rPr>
                <w:rFonts w:cs="Arial"/>
              </w:rPr>
            </w:pPr>
          </w:p>
        </w:tc>
        <w:tc>
          <w:tcPr>
            <w:tcW w:w="0" w:type="auto"/>
            <w:vAlign w:val="center"/>
          </w:tcPr>
          <w:p w14:paraId="32A18C5D" w14:textId="77777777" w:rsidR="0074271D" w:rsidRPr="00DF6DD6" w:rsidRDefault="0074271D" w:rsidP="000A50AE">
            <w:pPr>
              <w:pStyle w:val="TAC"/>
            </w:pPr>
          </w:p>
        </w:tc>
        <w:tc>
          <w:tcPr>
            <w:tcW w:w="0" w:type="auto"/>
            <w:shd w:val="clear" w:color="auto" w:fill="auto"/>
            <w:vAlign w:val="center"/>
          </w:tcPr>
          <w:p w14:paraId="7A92997C" w14:textId="77777777"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171D3F" w14:textId="621531DE"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42C9F166" w14:textId="62270077"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83EA507" w14:textId="0D49C7E0"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vAlign w:val="center"/>
          </w:tcPr>
          <w:p w14:paraId="764DE89D" w14:textId="62858C67" w:rsidR="0074271D" w:rsidRPr="00DF6DD6" w:rsidRDefault="0074271D"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5E1BE88" w14:textId="386835D1" w:rsidR="0074271D" w:rsidRPr="00DF6DD6" w:rsidRDefault="0074271D" w:rsidP="000A50AE">
            <w:pPr>
              <w:pStyle w:val="TAC"/>
            </w:pPr>
            <w:r w:rsidRPr="00DF6DD6">
              <w:rPr>
                <w:rFonts w:cs="Arial" w:hint="eastAsia"/>
              </w:rPr>
              <w:t>10</w:t>
            </w:r>
            <w:r w:rsidRPr="00DF6DD6">
              <w:rPr>
                <w:rFonts w:cs="Arial" w:hint="eastAsia"/>
                <w:lang w:eastAsia="ja-JP"/>
              </w:rPr>
              <w:t>0</w:t>
            </w:r>
          </w:p>
        </w:tc>
      </w:tr>
      <w:tr w:rsidR="00F55B07" w:rsidRPr="00DF6DD6" w14:paraId="621440F6" w14:textId="77777777" w:rsidTr="000A50AE">
        <w:trPr>
          <w:trHeight w:val="285"/>
          <w:jc w:val="center"/>
        </w:trPr>
        <w:tc>
          <w:tcPr>
            <w:tcW w:w="0" w:type="auto"/>
            <w:shd w:val="clear" w:color="auto" w:fill="auto"/>
            <w:vAlign w:val="center"/>
          </w:tcPr>
          <w:p w14:paraId="0A4D0F27" w14:textId="77777777" w:rsidR="006E45A4" w:rsidRPr="00DF6DD6" w:rsidRDefault="006E45A4" w:rsidP="000A50AE">
            <w:pPr>
              <w:pStyle w:val="TAC"/>
              <w:rPr>
                <w:lang w:eastAsia="ja-JP"/>
              </w:rPr>
            </w:pPr>
            <w:r w:rsidRPr="00DF6DD6">
              <w:rPr>
                <w:rFonts w:eastAsia="Yu Mincho"/>
                <w:lang w:eastAsia="ja-JP"/>
              </w:rPr>
              <w:t>2</w:t>
            </w:r>
          </w:p>
        </w:tc>
        <w:tc>
          <w:tcPr>
            <w:tcW w:w="0" w:type="auto"/>
            <w:shd w:val="clear" w:color="auto" w:fill="auto"/>
            <w:vAlign w:val="center"/>
          </w:tcPr>
          <w:p w14:paraId="494B1293" w14:textId="77777777" w:rsidR="006E45A4" w:rsidRPr="00DF6DD6" w:rsidRDefault="006E45A4" w:rsidP="000A50AE">
            <w:pPr>
              <w:pStyle w:val="TAC"/>
              <w:rPr>
                <w:lang w:eastAsia="ja-JP"/>
              </w:rPr>
            </w:pPr>
            <w:r w:rsidRPr="00DF6DD6">
              <w:rPr>
                <w:rFonts w:eastAsia="Yu Mincho"/>
                <w:lang w:eastAsia="ja-JP"/>
              </w:rPr>
              <w:t>n78</w:t>
            </w:r>
          </w:p>
        </w:tc>
        <w:tc>
          <w:tcPr>
            <w:tcW w:w="0" w:type="auto"/>
            <w:shd w:val="clear" w:color="auto" w:fill="auto"/>
            <w:vAlign w:val="center"/>
          </w:tcPr>
          <w:p w14:paraId="60146F36" w14:textId="11E231A7" w:rsidR="006E45A4" w:rsidRPr="00DF6DD6" w:rsidRDefault="006E45A4" w:rsidP="000A50AE">
            <w:pPr>
              <w:pStyle w:val="TAC"/>
              <w:rPr>
                <w:rFonts w:cs="Arial"/>
                <w:lang w:eastAsia="ja-JP"/>
              </w:rPr>
            </w:pPr>
          </w:p>
        </w:tc>
        <w:tc>
          <w:tcPr>
            <w:tcW w:w="0" w:type="auto"/>
            <w:shd w:val="clear" w:color="auto" w:fill="auto"/>
            <w:vAlign w:val="center"/>
          </w:tcPr>
          <w:p w14:paraId="0AFB5458" w14:textId="2D978FFD" w:rsidR="006E45A4" w:rsidRPr="00DF6DD6" w:rsidRDefault="006E45A4" w:rsidP="000A50AE">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66DF72C2" w14:textId="23551701" w:rsidR="006E45A4" w:rsidRPr="00DF6DD6" w:rsidRDefault="006E45A4" w:rsidP="000A50AE">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3264DE" w14:textId="7910FED2" w:rsidR="006E45A4" w:rsidRPr="00DF6DD6" w:rsidRDefault="006E45A4" w:rsidP="000A50AE">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6E549F71" w14:textId="77777777" w:rsidR="006E45A4" w:rsidRPr="00DF6DD6" w:rsidDel="00B51323" w:rsidRDefault="006E45A4" w:rsidP="000A50AE">
            <w:pPr>
              <w:pStyle w:val="TAC"/>
              <w:rPr>
                <w:rFonts w:cs="Arial"/>
              </w:rPr>
            </w:pPr>
          </w:p>
        </w:tc>
        <w:tc>
          <w:tcPr>
            <w:tcW w:w="0" w:type="auto"/>
            <w:vAlign w:val="center"/>
          </w:tcPr>
          <w:p w14:paraId="3F75A990" w14:textId="77777777" w:rsidR="006E45A4" w:rsidRPr="00DF6DD6" w:rsidRDefault="006E45A4" w:rsidP="000A50AE">
            <w:pPr>
              <w:pStyle w:val="TAC"/>
            </w:pPr>
          </w:p>
        </w:tc>
        <w:tc>
          <w:tcPr>
            <w:tcW w:w="0" w:type="auto"/>
            <w:shd w:val="clear" w:color="auto" w:fill="auto"/>
            <w:vAlign w:val="center"/>
          </w:tcPr>
          <w:p w14:paraId="1FF6C85D" w14:textId="1C0CB248" w:rsidR="006E45A4" w:rsidRPr="00DF6DD6" w:rsidRDefault="009C3693" w:rsidP="000A50AE">
            <w:pPr>
              <w:pStyle w:val="TAC"/>
              <w:rPr>
                <w:rFonts w:cs="Arial"/>
              </w:rPr>
            </w:pPr>
            <w:r w:rsidRPr="00DF6DD6">
              <w:rPr>
                <w:rFonts w:cs="Arial"/>
              </w:rPr>
              <w:t>50</w:t>
            </w:r>
          </w:p>
        </w:tc>
        <w:tc>
          <w:tcPr>
            <w:tcW w:w="0" w:type="auto"/>
            <w:shd w:val="clear" w:color="auto" w:fill="auto"/>
            <w:vAlign w:val="center"/>
          </w:tcPr>
          <w:p w14:paraId="59716376" w14:textId="23A5B7A1" w:rsidR="006E45A4" w:rsidRPr="00DF6DD6" w:rsidRDefault="009C3693" w:rsidP="000A50AE">
            <w:pPr>
              <w:pStyle w:val="TAC"/>
            </w:pPr>
            <w:r w:rsidRPr="00DF6DD6">
              <w:rPr>
                <w:rFonts w:cs="Arial"/>
              </w:rPr>
              <w:t>50</w:t>
            </w:r>
          </w:p>
        </w:tc>
        <w:tc>
          <w:tcPr>
            <w:tcW w:w="0" w:type="auto"/>
            <w:shd w:val="clear" w:color="auto" w:fill="auto"/>
            <w:vAlign w:val="center"/>
          </w:tcPr>
          <w:p w14:paraId="6E01913D" w14:textId="4DB7646B" w:rsidR="006E45A4" w:rsidRPr="00DF6DD6" w:rsidRDefault="009C3693" w:rsidP="000A50AE">
            <w:pPr>
              <w:pStyle w:val="TAC"/>
            </w:pPr>
            <w:r w:rsidRPr="00DF6DD6">
              <w:rPr>
                <w:rFonts w:cs="Arial"/>
              </w:rPr>
              <w:t>50</w:t>
            </w:r>
          </w:p>
        </w:tc>
        <w:tc>
          <w:tcPr>
            <w:tcW w:w="0" w:type="auto"/>
            <w:shd w:val="clear" w:color="auto" w:fill="auto"/>
            <w:vAlign w:val="center"/>
          </w:tcPr>
          <w:p w14:paraId="4D2DB62A" w14:textId="4517A960" w:rsidR="006E45A4" w:rsidRPr="00DF6DD6" w:rsidRDefault="009C3693" w:rsidP="000A50AE">
            <w:pPr>
              <w:pStyle w:val="TAC"/>
            </w:pPr>
            <w:r w:rsidRPr="00DF6DD6">
              <w:rPr>
                <w:rFonts w:cs="Arial"/>
              </w:rPr>
              <w:t>50</w:t>
            </w:r>
          </w:p>
        </w:tc>
        <w:tc>
          <w:tcPr>
            <w:tcW w:w="0" w:type="auto"/>
            <w:vAlign w:val="center"/>
          </w:tcPr>
          <w:p w14:paraId="6DB23D66" w14:textId="4B70909F" w:rsidR="006E45A4" w:rsidRPr="00DF6DD6" w:rsidRDefault="009C3693" w:rsidP="000A50AE">
            <w:pPr>
              <w:pStyle w:val="TAC"/>
            </w:pPr>
            <w:r w:rsidRPr="00DF6DD6">
              <w:rPr>
                <w:rFonts w:cs="Arial"/>
              </w:rPr>
              <w:t>50</w:t>
            </w:r>
          </w:p>
        </w:tc>
        <w:tc>
          <w:tcPr>
            <w:tcW w:w="0" w:type="auto"/>
            <w:shd w:val="clear" w:color="auto" w:fill="auto"/>
            <w:vAlign w:val="center"/>
          </w:tcPr>
          <w:p w14:paraId="69EA7195" w14:textId="2DCD5A84" w:rsidR="006E45A4" w:rsidRPr="00DF6DD6" w:rsidRDefault="009C3693" w:rsidP="000A50AE">
            <w:pPr>
              <w:pStyle w:val="TAC"/>
            </w:pPr>
            <w:r w:rsidRPr="00DF6DD6">
              <w:rPr>
                <w:rFonts w:cs="Arial"/>
              </w:rPr>
              <w:t>50</w:t>
            </w:r>
          </w:p>
        </w:tc>
      </w:tr>
      <w:tr w:rsidR="00F55B07" w:rsidRPr="00DF6DD6" w14:paraId="0848C86C" w14:textId="77777777" w:rsidTr="000A50AE">
        <w:trPr>
          <w:trHeight w:val="285"/>
          <w:jc w:val="center"/>
        </w:trPr>
        <w:tc>
          <w:tcPr>
            <w:tcW w:w="0" w:type="auto"/>
            <w:shd w:val="clear" w:color="auto" w:fill="auto"/>
            <w:vAlign w:val="center"/>
          </w:tcPr>
          <w:p w14:paraId="3E0D036C" w14:textId="77777777" w:rsidR="0074271D" w:rsidRPr="00DF6DD6" w:rsidRDefault="0074271D" w:rsidP="000A50AE">
            <w:pPr>
              <w:pStyle w:val="TAC"/>
              <w:rPr>
                <w:lang w:eastAsia="ja-JP"/>
              </w:rPr>
            </w:pPr>
            <w:r w:rsidRPr="00DF6DD6">
              <w:rPr>
                <w:lang w:eastAsia="ja-JP"/>
              </w:rPr>
              <w:t>3</w:t>
            </w:r>
          </w:p>
        </w:tc>
        <w:tc>
          <w:tcPr>
            <w:tcW w:w="0" w:type="auto"/>
            <w:shd w:val="clear" w:color="auto" w:fill="auto"/>
            <w:vAlign w:val="center"/>
          </w:tcPr>
          <w:p w14:paraId="144908D9" w14:textId="75C44A84" w:rsidR="0074271D" w:rsidRPr="00DF6DD6" w:rsidRDefault="0074271D" w:rsidP="000A50AE">
            <w:pPr>
              <w:pStyle w:val="TAC"/>
              <w:rPr>
                <w:lang w:eastAsia="ja-JP"/>
              </w:rPr>
            </w:pPr>
            <w:r w:rsidRPr="00DF6DD6">
              <w:rPr>
                <w:lang w:eastAsia="ja-JP"/>
              </w:rPr>
              <w:t>n77</w:t>
            </w:r>
            <w:r w:rsidR="006E45A4" w:rsidRPr="00DF6DD6">
              <w:rPr>
                <w:lang w:eastAsia="ja-JP"/>
              </w:rPr>
              <w:t>, n78</w:t>
            </w:r>
          </w:p>
        </w:tc>
        <w:tc>
          <w:tcPr>
            <w:tcW w:w="0" w:type="auto"/>
            <w:shd w:val="clear" w:color="auto" w:fill="auto"/>
            <w:vAlign w:val="center"/>
          </w:tcPr>
          <w:p w14:paraId="50E532AA" w14:textId="130E08CB" w:rsidR="0074271D" w:rsidRPr="00DF6DD6" w:rsidRDefault="0074271D" w:rsidP="000A50AE">
            <w:pPr>
              <w:pStyle w:val="TAC"/>
              <w:rPr>
                <w:rFonts w:cs="Arial"/>
                <w:lang w:eastAsia="ja-JP"/>
              </w:rPr>
            </w:pPr>
          </w:p>
        </w:tc>
        <w:tc>
          <w:tcPr>
            <w:tcW w:w="0" w:type="auto"/>
            <w:shd w:val="clear" w:color="auto" w:fill="auto"/>
            <w:vAlign w:val="center"/>
          </w:tcPr>
          <w:p w14:paraId="03D588B1" w14:textId="77777777" w:rsidR="0074271D" w:rsidRPr="00DF6DD6" w:rsidDel="00E21C8E" w:rsidRDefault="0074271D" w:rsidP="000A50AE">
            <w:pPr>
              <w:pStyle w:val="TAC"/>
              <w:rPr>
                <w:rFonts w:cs="Arial"/>
                <w:lang w:eastAsia="ja-JP"/>
              </w:rPr>
            </w:pPr>
            <w:r w:rsidRPr="00DF6DD6">
              <w:rPr>
                <w:rFonts w:cs="Arial"/>
                <w:lang w:eastAsia="ja-JP"/>
              </w:rPr>
              <w:t>25</w:t>
            </w:r>
          </w:p>
        </w:tc>
        <w:tc>
          <w:tcPr>
            <w:tcW w:w="0" w:type="auto"/>
            <w:shd w:val="clear" w:color="auto" w:fill="auto"/>
            <w:vAlign w:val="center"/>
          </w:tcPr>
          <w:p w14:paraId="31E9951D" w14:textId="77777777" w:rsidR="0074271D" w:rsidRPr="00DF6DD6" w:rsidDel="00BE72C0" w:rsidRDefault="0074271D" w:rsidP="000A50AE">
            <w:pPr>
              <w:pStyle w:val="TAC"/>
              <w:rPr>
                <w:rFonts w:cs="Arial"/>
                <w:lang w:eastAsia="ja-JP"/>
              </w:rPr>
            </w:pPr>
            <w:r w:rsidRPr="00DF6DD6">
              <w:rPr>
                <w:rFonts w:cs="Arial"/>
                <w:lang w:eastAsia="ja-JP"/>
              </w:rPr>
              <w:t>36</w:t>
            </w:r>
          </w:p>
        </w:tc>
        <w:tc>
          <w:tcPr>
            <w:tcW w:w="0" w:type="auto"/>
            <w:shd w:val="clear" w:color="auto" w:fill="auto"/>
            <w:vAlign w:val="center"/>
          </w:tcPr>
          <w:p w14:paraId="690A56D2" w14:textId="77777777" w:rsidR="0074271D" w:rsidRPr="00DF6DD6" w:rsidDel="00BE72C0" w:rsidRDefault="0074271D" w:rsidP="000A50AE">
            <w:pPr>
              <w:pStyle w:val="TAC"/>
              <w:rPr>
                <w:rFonts w:cs="Arial"/>
                <w:lang w:eastAsia="ja-JP"/>
              </w:rPr>
            </w:pPr>
            <w:r w:rsidRPr="00DF6DD6">
              <w:rPr>
                <w:rFonts w:cs="Arial"/>
                <w:lang w:eastAsia="ja-JP"/>
              </w:rPr>
              <w:t>50</w:t>
            </w:r>
          </w:p>
        </w:tc>
        <w:tc>
          <w:tcPr>
            <w:tcW w:w="0" w:type="auto"/>
            <w:shd w:val="clear" w:color="auto" w:fill="auto"/>
            <w:vAlign w:val="center"/>
          </w:tcPr>
          <w:p w14:paraId="4CB19599" w14:textId="77777777" w:rsidR="0074271D" w:rsidRPr="00DF6DD6" w:rsidDel="00B51323" w:rsidRDefault="0074271D" w:rsidP="000A50AE">
            <w:pPr>
              <w:pStyle w:val="TAC"/>
              <w:rPr>
                <w:rFonts w:cs="Arial"/>
              </w:rPr>
            </w:pPr>
          </w:p>
        </w:tc>
        <w:tc>
          <w:tcPr>
            <w:tcW w:w="0" w:type="auto"/>
            <w:vAlign w:val="center"/>
          </w:tcPr>
          <w:p w14:paraId="53C4EA38" w14:textId="77777777" w:rsidR="0074271D" w:rsidRPr="00DF6DD6" w:rsidRDefault="0074271D" w:rsidP="000A50AE">
            <w:pPr>
              <w:pStyle w:val="TAC"/>
            </w:pPr>
          </w:p>
        </w:tc>
        <w:tc>
          <w:tcPr>
            <w:tcW w:w="0" w:type="auto"/>
            <w:shd w:val="clear" w:color="auto" w:fill="auto"/>
            <w:vAlign w:val="center"/>
          </w:tcPr>
          <w:p w14:paraId="445A45CD" w14:textId="77777777" w:rsidR="0074271D" w:rsidRPr="00DF6DD6" w:rsidRDefault="0074271D" w:rsidP="000A50AE">
            <w:pPr>
              <w:pStyle w:val="TAC"/>
              <w:rPr>
                <w:rFonts w:cs="Arial"/>
              </w:rPr>
            </w:pPr>
            <w:r w:rsidRPr="00DF6DD6">
              <w:rPr>
                <w:rFonts w:cs="Arial"/>
              </w:rPr>
              <w:t>50</w:t>
            </w:r>
          </w:p>
        </w:tc>
        <w:tc>
          <w:tcPr>
            <w:tcW w:w="0" w:type="auto"/>
            <w:shd w:val="clear" w:color="auto" w:fill="auto"/>
            <w:vAlign w:val="center"/>
          </w:tcPr>
          <w:p w14:paraId="5634B30C" w14:textId="20593452" w:rsidR="0074271D" w:rsidRPr="00DF6DD6" w:rsidRDefault="0074271D" w:rsidP="000A50AE">
            <w:pPr>
              <w:pStyle w:val="TAC"/>
            </w:pPr>
            <w:r w:rsidRPr="00DF6DD6">
              <w:rPr>
                <w:rFonts w:cs="Arial"/>
              </w:rPr>
              <w:t>50</w:t>
            </w:r>
          </w:p>
        </w:tc>
        <w:tc>
          <w:tcPr>
            <w:tcW w:w="0" w:type="auto"/>
            <w:shd w:val="clear" w:color="auto" w:fill="auto"/>
            <w:vAlign w:val="center"/>
          </w:tcPr>
          <w:p w14:paraId="3EC5AA94" w14:textId="38968350" w:rsidR="0074271D" w:rsidRPr="00DF6DD6" w:rsidRDefault="0074271D" w:rsidP="000A50AE">
            <w:pPr>
              <w:pStyle w:val="TAC"/>
            </w:pPr>
            <w:r w:rsidRPr="00DF6DD6">
              <w:rPr>
                <w:rFonts w:cs="Arial"/>
              </w:rPr>
              <w:t>50</w:t>
            </w:r>
          </w:p>
        </w:tc>
        <w:tc>
          <w:tcPr>
            <w:tcW w:w="0" w:type="auto"/>
            <w:shd w:val="clear" w:color="auto" w:fill="auto"/>
            <w:vAlign w:val="center"/>
          </w:tcPr>
          <w:p w14:paraId="402DB3BA" w14:textId="6B02BDED" w:rsidR="0074271D" w:rsidRPr="00DF6DD6" w:rsidRDefault="0074271D" w:rsidP="000A50AE">
            <w:pPr>
              <w:pStyle w:val="TAC"/>
            </w:pPr>
            <w:r w:rsidRPr="00DF6DD6">
              <w:rPr>
                <w:rFonts w:cs="Arial"/>
              </w:rPr>
              <w:t>50</w:t>
            </w:r>
          </w:p>
        </w:tc>
        <w:tc>
          <w:tcPr>
            <w:tcW w:w="0" w:type="auto"/>
            <w:vAlign w:val="center"/>
          </w:tcPr>
          <w:p w14:paraId="3454B6BF" w14:textId="3B593332" w:rsidR="0074271D" w:rsidRPr="00DF6DD6" w:rsidRDefault="0074271D" w:rsidP="000A50AE">
            <w:pPr>
              <w:pStyle w:val="TAC"/>
            </w:pPr>
            <w:r w:rsidRPr="00DF6DD6">
              <w:rPr>
                <w:rFonts w:cs="Arial"/>
              </w:rPr>
              <w:t>50</w:t>
            </w:r>
          </w:p>
        </w:tc>
        <w:tc>
          <w:tcPr>
            <w:tcW w:w="0" w:type="auto"/>
            <w:shd w:val="clear" w:color="auto" w:fill="auto"/>
            <w:vAlign w:val="center"/>
          </w:tcPr>
          <w:p w14:paraId="30F37E80" w14:textId="75C3EB75" w:rsidR="0074271D" w:rsidRPr="00DF6DD6" w:rsidRDefault="0074271D" w:rsidP="000A50AE">
            <w:pPr>
              <w:pStyle w:val="TAC"/>
            </w:pPr>
            <w:r w:rsidRPr="00DF6DD6">
              <w:rPr>
                <w:rFonts w:cs="Arial"/>
              </w:rPr>
              <w:t>50</w:t>
            </w:r>
          </w:p>
        </w:tc>
      </w:tr>
      <w:tr w:rsidR="00F55B07" w:rsidRPr="00DF6DD6" w14:paraId="5441BE2A" w14:textId="6D1F48A0" w:rsidTr="000A50AE">
        <w:trPr>
          <w:trHeight w:val="285"/>
          <w:jc w:val="center"/>
        </w:trPr>
        <w:tc>
          <w:tcPr>
            <w:tcW w:w="0" w:type="auto"/>
            <w:shd w:val="clear" w:color="auto" w:fill="auto"/>
            <w:vAlign w:val="center"/>
          </w:tcPr>
          <w:p w14:paraId="6B3D9B7E" w14:textId="0F03EEB6" w:rsidR="00DD0318" w:rsidRPr="00DF6DD6" w:rsidRDefault="00DD0318" w:rsidP="000A50AE">
            <w:pPr>
              <w:pStyle w:val="TAC"/>
            </w:pPr>
            <w:r w:rsidRPr="00DF6DD6">
              <w:rPr>
                <w:rFonts w:hint="eastAsia"/>
                <w:lang w:eastAsia="zh-CN"/>
              </w:rPr>
              <w:t>5</w:t>
            </w:r>
          </w:p>
        </w:tc>
        <w:tc>
          <w:tcPr>
            <w:tcW w:w="0" w:type="auto"/>
            <w:shd w:val="clear" w:color="auto" w:fill="auto"/>
            <w:vAlign w:val="center"/>
          </w:tcPr>
          <w:p w14:paraId="35831CD2" w14:textId="24E96CE6" w:rsidR="00DD0318" w:rsidRPr="00DF6DD6" w:rsidRDefault="00DD0318" w:rsidP="000A50AE">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01F57B6F" w14:textId="2A03708C" w:rsidR="00DD0318" w:rsidRPr="00DF6DD6" w:rsidRDefault="00DD0318" w:rsidP="000A50AE">
            <w:pPr>
              <w:pStyle w:val="TAC"/>
            </w:pPr>
            <w:r w:rsidRPr="00DF6DD6">
              <w:rPr>
                <w:rFonts w:eastAsia="Calibri" w:cs="Arial"/>
                <w:lang w:val="en-US" w:eastAsia="ja-JP"/>
              </w:rPr>
              <w:t>8</w:t>
            </w:r>
          </w:p>
        </w:tc>
        <w:tc>
          <w:tcPr>
            <w:tcW w:w="0" w:type="auto"/>
            <w:shd w:val="clear" w:color="auto" w:fill="auto"/>
            <w:vAlign w:val="center"/>
          </w:tcPr>
          <w:p w14:paraId="418D0E51" w14:textId="61017F27" w:rsidR="00DD0318" w:rsidRPr="00DF6DD6" w:rsidRDefault="00DD0318" w:rsidP="000A50AE">
            <w:pPr>
              <w:pStyle w:val="TAC"/>
            </w:pPr>
            <w:r w:rsidRPr="00DF6DD6">
              <w:rPr>
                <w:rFonts w:eastAsia="Calibri" w:cs="Arial"/>
                <w:lang w:val="en-US" w:eastAsia="ja-JP"/>
              </w:rPr>
              <w:t>16</w:t>
            </w:r>
          </w:p>
        </w:tc>
        <w:tc>
          <w:tcPr>
            <w:tcW w:w="0" w:type="auto"/>
            <w:shd w:val="clear" w:color="auto" w:fill="auto"/>
            <w:vAlign w:val="center"/>
          </w:tcPr>
          <w:p w14:paraId="5B6B0DB9" w14:textId="1177E246" w:rsidR="00DD0318" w:rsidRPr="00DF6DD6" w:rsidRDefault="00DD0318" w:rsidP="000A50AE">
            <w:pPr>
              <w:pStyle w:val="TAC"/>
            </w:pPr>
            <w:r w:rsidRPr="00DF6DD6">
              <w:rPr>
                <w:rFonts w:eastAsia="Calibri" w:cs="Arial"/>
                <w:lang w:val="en-US" w:eastAsia="ja-JP"/>
              </w:rPr>
              <w:t>25</w:t>
            </w:r>
          </w:p>
        </w:tc>
        <w:tc>
          <w:tcPr>
            <w:tcW w:w="0" w:type="auto"/>
            <w:shd w:val="clear" w:color="auto" w:fill="auto"/>
            <w:vAlign w:val="center"/>
          </w:tcPr>
          <w:p w14:paraId="34FA49F3" w14:textId="3F304882" w:rsidR="00DD0318" w:rsidRPr="00DF6DD6" w:rsidRDefault="00DD0318" w:rsidP="000A50AE">
            <w:pPr>
              <w:pStyle w:val="TAC"/>
            </w:pPr>
            <w:r w:rsidRPr="00DF6DD6">
              <w:rPr>
                <w:rFonts w:eastAsia="Calibri" w:cs="Arial"/>
                <w:lang w:val="en-US" w:eastAsia="ja-JP"/>
              </w:rPr>
              <w:t>25</w:t>
            </w:r>
          </w:p>
        </w:tc>
        <w:tc>
          <w:tcPr>
            <w:tcW w:w="0" w:type="auto"/>
            <w:shd w:val="clear" w:color="auto" w:fill="auto"/>
            <w:vAlign w:val="center"/>
          </w:tcPr>
          <w:p w14:paraId="00F3BDA8" w14:textId="7F374C89" w:rsidR="00DD0318" w:rsidRPr="00DF6DD6" w:rsidRDefault="00DD0318" w:rsidP="000A50AE">
            <w:pPr>
              <w:pStyle w:val="TAC"/>
            </w:pPr>
          </w:p>
        </w:tc>
        <w:tc>
          <w:tcPr>
            <w:tcW w:w="0" w:type="auto"/>
            <w:vAlign w:val="center"/>
          </w:tcPr>
          <w:p w14:paraId="21BF895C" w14:textId="0780264C" w:rsidR="00DD0318" w:rsidRPr="00DF6DD6" w:rsidRDefault="00DD0318" w:rsidP="000A50AE">
            <w:pPr>
              <w:pStyle w:val="TAC"/>
            </w:pPr>
          </w:p>
        </w:tc>
        <w:tc>
          <w:tcPr>
            <w:tcW w:w="0" w:type="auto"/>
            <w:shd w:val="clear" w:color="auto" w:fill="auto"/>
            <w:vAlign w:val="center"/>
          </w:tcPr>
          <w:p w14:paraId="4C055228" w14:textId="3A5A7C18" w:rsidR="00DD0318" w:rsidRPr="00DF6DD6" w:rsidRDefault="00DD0318" w:rsidP="000A50AE">
            <w:pPr>
              <w:pStyle w:val="TAC"/>
            </w:pPr>
            <w:r w:rsidRPr="00DF6DD6">
              <w:rPr>
                <w:rFonts w:cs="Arial" w:hint="eastAsia"/>
                <w:lang w:eastAsia="zh-CN"/>
              </w:rPr>
              <w:t>25</w:t>
            </w:r>
          </w:p>
        </w:tc>
        <w:tc>
          <w:tcPr>
            <w:tcW w:w="0" w:type="auto"/>
            <w:shd w:val="clear" w:color="auto" w:fill="auto"/>
            <w:vAlign w:val="center"/>
          </w:tcPr>
          <w:p w14:paraId="032DB5AB" w14:textId="625332BA" w:rsidR="00DD0318" w:rsidRPr="00DF6DD6" w:rsidRDefault="00DD0318" w:rsidP="000A50AE">
            <w:pPr>
              <w:pStyle w:val="TAC"/>
            </w:pPr>
          </w:p>
        </w:tc>
        <w:tc>
          <w:tcPr>
            <w:tcW w:w="0" w:type="auto"/>
            <w:shd w:val="clear" w:color="auto" w:fill="auto"/>
            <w:vAlign w:val="center"/>
          </w:tcPr>
          <w:p w14:paraId="0B9F16EC" w14:textId="2CCE0188" w:rsidR="00DD0318" w:rsidRPr="00DF6DD6" w:rsidRDefault="00DD0318" w:rsidP="000A50AE">
            <w:pPr>
              <w:pStyle w:val="TAC"/>
            </w:pPr>
          </w:p>
        </w:tc>
        <w:tc>
          <w:tcPr>
            <w:tcW w:w="0" w:type="auto"/>
            <w:shd w:val="clear" w:color="auto" w:fill="auto"/>
            <w:vAlign w:val="center"/>
          </w:tcPr>
          <w:p w14:paraId="713F1F3F" w14:textId="761D90D3" w:rsidR="00DD0318" w:rsidRPr="00DF6DD6" w:rsidRDefault="00DD0318" w:rsidP="000A50AE">
            <w:pPr>
              <w:pStyle w:val="TAC"/>
            </w:pPr>
          </w:p>
        </w:tc>
        <w:tc>
          <w:tcPr>
            <w:tcW w:w="0" w:type="auto"/>
            <w:vAlign w:val="center"/>
          </w:tcPr>
          <w:p w14:paraId="1D9E979C" w14:textId="6749E75C" w:rsidR="00DD0318" w:rsidRPr="00DF6DD6" w:rsidRDefault="00DD0318" w:rsidP="000A50AE">
            <w:pPr>
              <w:pStyle w:val="TAC"/>
            </w:pPr>
          </w:p>
        </w:tc>
        <w:tc>
          <w:tcPr>
            <w:tcW w:w="0" w:type="auto"/>
            <w:shd w:val="clear" w:color="auto" w:fill="auto"/>
            <w:vAlign w:val="center"/>
          </w:tcPr>
          <w:p w14:paraId="682AFD3B" w14:textId="193DA63E" w:rsidR="00DD0318" w:rsidRPr="00DF6DD6" w:rsidRDefault="00DD0318" w:rsidP="000A50AE">
            <w:pPr>
              <w:pStyle w:val="TAC"/>
            </w:pPr>
          </w:p>
        </w:tc>
      </w:tr>
      <w:tr w:rsidR="00F55B07" w:rsidRPr="00DF6DD6" w14:paraId="39B2D7A3" w14:textId="77777777" w:rsidTr="000A50AE">
        <w:trPr>
          <w:trHeight w:val="285"/>
          <w:jc w:val="center"/>
        </w:trPr>
        <w:tc>
          <w:tcPr>
            <w:tcW w:w="0" w:type="auto"/>
            <w:shd w:val="clear" w:color="auto" w:fill="auto"/>
            <w:vAlign w:val="center"/>
          </w:tcPr>
          <w:p w14:paraId="79292327" w14:textId="77777777" w:rsidR="00DD0318" w:rsidRPr="00DF6DD6" w:rsidDel="0063118D" w:rsidRDefault="00DD0318" w:rsidP="000A50AE">
            <w:pPr>
              <w:pStyle w:val="TAC"/>
              <w:rPr>
                <w:rFonts w:eastAsia="MS Mincho"/>
              </w:rPr>
            </w:pPr>
            <w:r w:rsidRPr="00DF6DD6">
              <w:rPr>
                <w:lang w:eastAsia="zh-CN"/>
              </w:rPr>
              <w:t>8</w:t>
            </w:r>
          </w:p>
        </w:tc>
        <w:tc>
          <w:tcPr>
            <w:tcW w:w="0" w:type="auto"/>
            <w:shd w:val="clear" w:color="auto" w:fill="auto"/>
            <w:vAlign w:val="center"/>
          </w:tcPr>
          <w:p w14:paraId="3A367D77" w14:textId="77777777" w:rsidR="00DD0318" w:rsidRPr="00DF6DD6" w:rsidRDefault="00DD0318" w:rsidP="000A50AE">
            <w:pPr>
              <w:pStyle w:val="TAC"/>
              <w:rPr>
                <w:rFonts w:cs="Arial"/>
                <w:lang w:eastAsia="ja-JP"/>
              </w:rPr>
            </w:pPr>
            <w:r w:rsidRPr="00DF6DD6">
              <w:rPr>
                <w:rFonts w:cs="Arial"/>
                <w:lang w:eastAsia="ja-JP"/>
              </w:rPr>
              <w:t>n77</w:t>
            </w:r>
          </w:p>
          <w:p w14:paraId="57780017" w14:textId="77777777" w:rsidR="00DD0318" w:rsidRPr="00DF6DD6" w:rsidRDefault="00DD0318" w:rsidP="000A50AE">
            <w:pPr>
              <w:pStyle w:val="TAC"/>
              <w:rPr>
                <w:rFonts w:cs="Arial"/>
                <w:lang w:eastAsia="zh-CN"/>
              </w:rPr>
            </w:pPr>
            <w:r w:rsidRPr="00DF6DD6">
              <w:rPr>
                <w:rFonts w:cs="Arial"/>
                <w:lang w:eastAsia="ja-JP"/>
              </w:rPr>
              <w:t>n78</w:t>
            </w:r>
          </w:p>
        </w:tc>
        <w:tc>
          <w:tcPr>
            <w:tcW w:w="0" w:type="auto"/>
            <w:shd w:val="clear" w:color="auto" w:fill="auto"/>
            <w:vAlign w:val="center"/>
          </w:tcPr>
          <w:p w14:paraId="31A86599" w14:textId="77777777" w:rsidR="00DD0318" w:rsidRPr="00DF6DD6" w:rsidRDefault="00DD0318" w:rsidP="000A50AE">
            <w:pPr>
              <w:pStyle w:val="TAC"/>
              <w:rPr>
                <w:rFonts w:cs="Arial"/>
                <w:lang w:eastAsia="ja-JP"/>
              </w:rPr>
            </w:pPr>
          </w:p>
        </w:tc>
        <w:tc>
          <w:tcPr>
            <w:tcW w:w="0" w:type="auto"/>
            <w:shd w:val="clear" w:color="auto" w:fill="auto"/>
            <w:vAlign w:val="center"/>
          </w:tcPr>
          <w:p w14:paraId="244E5FFF" w14:textId="77777777" w:rsidR="00DD0318" w:rsidRPr="00DF6DD6" w:rsidRDefault="00DD0318" w:rsidP="000A50AE">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DC58310" w14:textId="77777777" w:rsidR="00DD0318" w:rsidRPr="00DF6DD6" w:rsidRDefault="00DD0318" w:rsidP="000A50AE">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D41FD50" w14:textId="77777777" w:rsidR="00DD0318" w:rsidRPr="00DF6DD6" w:rsidRDefault="00DD0318" w:rsidP="000A50AE">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79FD3AE" w14:textId="77777777" w:rsidR="00DD0318" w:rsidRPr="00DF6DD6" w:rsidRDefault="00DD0318" w:rsidP="000A50AE">
            <w:pPr>
              <w:pStyle w:val="TAC"/>
            </w:pPr>
          </w:p>
        </w:tc>
        <w:tc>
          <w:tcPr>
            <w:tcW w:w="0" w:type="auto"/>
            <w:vAlign w:val="center"/>
          </w:tcPr>
          <w:p w14:paraId="4988B073" w14:textId="77777777" w:rsidR="00DD0318" w:rsidRPr="00DF6DD6" w:rsidRDefault="00DD0318" w:rsidP="000A50AE">
            <w:pPr>
              <w:pStyle w:val="TAC"/>
            </w:pPr>
          </w:p>
        </w:tc>
        <w:tc>
          <w:tcPr>
            <w:tcW w:w="0" w:type="auto"/>
            <w:shd w:val="clear" w:color="auto" w:fill="auto"/>
            <w:vAlign w:val="center"/>
          </w:tcPr>
          <w:p w14:paraId="1BE5F788" w14:textId="77777777" w:rsidR="00DD0318" w:rsidRPr="00DF6DD6" w:rsidRDefault="00DD0318" w:rsidP="000A50AE">
            <w:pPr>
              <w:pStyle w:val="TAC"/>
              <w:rPr>
                <w:rFonts w:cs="Arial"/>
              </w:rPr>
            </w:pPr>
            <w:r w:rsidRPr="00DF6DD6">
              <w:rPr>
                <w:rFonts w:eastAsia="Calibri" w:cs="Arial"/>
                <w:lang w:val="en-US" w:eastAsia="ja-JP"/>
              </w:rPr>
              <w:t>25</w:t>
            </w:r>
          </w:p>
        </w:tc>
        <w:tc>
          <w:tcPr>
            <w:tcW w:w="0" w:type="auto"/>
            <w:shd w:val="clear" w:color="auto" w:fill="auto"/>
            <w:vAlign w:val="center"/>
          </w:tcPr>
          <w:p w14:paraId="6055E862" w14:textId="77777777" w:rsidR="00DD0318" w:rsidRPr="00DF6DD6" w:rsidRDefault="00DD0318" w:rsidP="000A50AE">
            <w:pPr>
              <w:pStyle w:val="TAC"/>
            </w:pPr>
            <w:r w:rsidRPr="00DF6DD6">
              <w:rPr>
                <w:rFonts w:eastAsia="Calibri" w:cs="Arial"/>
                <w:lang w:val="en-US" w:eastAsia="ja-JP"/>
              </w:rPr>
              <w:t>25</w:t>
            </w:r>
          </w:p>
        </w:tc>
        <w:tc>
          <w:tcPr>
            <w:tcW w:w="0" w:type="auto"/>
            <w:shd w:val="clear" w:color="auto" w:fill="auto"/>
            <w:vAlign w:val="center"/>
          </w:tcPr>
          <w:p w14:paraId="5AC0D87C" w14:textId="77777777" w:rsidR="00DD0318" w:rsidRPr="00DF6DD6" w:rsidRDefault="00DD0318" w:rsidP="000A50AE">
            <w:pPr>
              <w:pStyle w:val="TAC"/>
            </w:pPr>
            <w:r w:rsidRPr="00DF6DD6">
              <w:rPr>
                <w:rFonts w:eastAsia="Calibri" w:cs="Arial"/>
                <w:lang w:val="en-US" w:eastAsia="ja-JP"/>
              </w:rPr>
              <w:t>25</w:t>
            </w:r>
          </w:p>
        </w:tc>
        <w:tc>
          <w:tcPr>
            <w:tcW w:w="0" w:type="auto"/>
            <w:shd w:val="clear" w:color="auto" w:fill="auto"/>
            <w:vAlign w:val="center"/>
          </w:tcPr>
          <w:p w14:paraId="333DE191" w14:textId="77777777" w:rsidR="00DD0318" w:rsidRPr="00DF6DD6" w:rsidRDefault="00DD0318" w:rsidP="000A50AE">
            <w:pPr>
              <w:pStyle w:val="TAC"/>
            </w:pPr>
            <w:r w:rsidRPr="00DF6DD6">
              <w:rPr>
                <w:rFonts w:eastAsia="Calibri" w:cs="Arial"/>
                <w:lang w:val="en-US" w:eastAsia="ja-JP"/>
              </w:rPr>
              <w:t>25</w:t>
            </w:r>
          </w:p>
        </w:tc>
        <w:tc>
          <w:tcPr>
            <w:tcW w:w="0" w:type="auto"/>
            <w:vAlign w:val="center"/>
          </w:tcPr>
          <w:p w14:paraId="68034D51" w14:textId="77777777" w:rsidR="00DD0318" w:rsidRPr="00DF6DD6" w:rsidRDefault="00DD0318" w:rsidP="000A50AE">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61BA0DDE" w14:textId="77777777" w:rsidR="00DD0318" w:rsidRPr="00DF6DD6" w:rsidRDefault="00DD0318" w:rsidP="000A50AE">
            <w:pPr>
              <w:pStyle w:val="TAC"/>
            </w:pPr>
            <w:r w:rsidRPr="00DF6DD6">
              <w:rPr>
                <w:rFonts w:eastAsia="Calibri" w:cs="Arial"/>
                <w:lang w:val="en-US" w:eastAsia="ja-JP"/>
              </w:rPr>
              <w:t>25</w:t>
            </w:r>
          </w:p>
        </w:tc>
      </w:tr>
      <w:tr w:rsidR="00F55B07" w:rsidRPr="00DF6DD6" w14:paraId="69A662B7" w14:textId="77777777" w:rsidTr="000A50AE">
        <w:trPr>
          <w:trHeight w:val="285"/>
          <w:jc w:val="center"/>
        </w:trPr>
        <w:tc>
          <w:tcPr>
            <w:tcW w:w="0" w:type="auto"/>
            <w:shd w:val="clear" w:color="auto" w:fill="auto"/>
            <w:vAlign w:val="center"/>
          </w:tcPr>
          <w:p w14:paraId="1D0767D3" w14:textId="77777777" w:rsidR="00DD0318" w:rsidRPr="00DF6DD6" w:rsidRDefault="00DD0318" w:rsidP="000A50AE">
            <w:pPr>
              <w:pStyle w:val="TAC"/>
              <w:rPr>
                <w:lang w:eastAsia="zh-CN"/>
              </w:rPr>
            </w:pPr>
            <w:r w:rsidRPr="00DF6DD6">
              <w:rPr>
                <w:lang w:eastAsia="zh-CN"/>
              </w:rPr>
              <w:t>8</w:t>
            </w:r>
          </w:p>
        </w:tc>
        <w:tc>
          <w:tcPr>
            <w:tcW w:w="0" w:type="auto"/>
            <w:shd w:val="clear" w:color="auto" w:fill="auto"/>
            <w:vAlign w:val="center"/>
          </w:tcPr>
          <w:p w14:paraId="4026DACD" w14:textId="77777777" w:rsidR="00DD0318" w:rsidRPr="00DF6DD6" w:rsidRDefault="00DD0318" w:rsidP="000A50AE">
            <w:pPr>
              <w:pStyle w:val="TAC"/>
              <w:rPr>
                <w:rFonts w:cs="Arial"/>
                <w:lang w:eastAsia="ja-JP"/>
              </w:rPr>
            </w:pPr>
            <w:r w:rsidRPr="00DF6DD6">
              <w:rPr>
                <w:lang w:eastAsia="ja-JP"/>
              </w:rPr>
              <w:t>n79</w:t>
            </w:r>
          </w:p>
        </w:tc>
        <w:tc>
          <w:tcPr>
            <w:tcW w:w="0" w:type="auto"/>
            <w:shd w:val="clear" w:color="auto" w:fill="auto"/>
            <w:vAlign w:val="center"/>
          </w:tcPr>
          <w:p w14:paraId="2DA4B973" w14:textId="77777777" w:rsidR="00DD0318" w:rsidRPr="00DF6DD6" w:rsidRDefault="00DD0318" w:rsidP="000A50AE">
            <w:pPr>
              <w:pStyle w:val="TAC"/>
              <w:rPr>
                <w:rFonts w:cs="Arial"/>
                <w:lang w:eastAsia="ja-JP"/>
              </w:rPr>
            </w:pPr>
          </w:p>
        </w:tc>
        <w:tc>
          <w:tcPr>
            <w:tcW w:w="0" w:type="auto"/>
            <w:shd w:val="clear" w:color="auto" w:fill="auto"/>
            <w:vAlign w:val="center"/>
          </w:tcPr>
          <w:p w14:paraId="236B357D" w14:textId="77777777" w:rsidR="00DD0318" w:rsidRPr="00DF6DD6" w:rsidRDefault="00DD0318" w:rsidP="000A50AE">
            <w:pPr>
              <w:pStyle w:val="TAC"/>
              <w:rPr>
                <w:rFonts w:eastAsia="Calibri" w:cs="Arial"/>
                <w:lang w:val="en-US" w:eastAsia="ja-JP"/>
              </w:rPr>
            </w:pPr>
          </w:p>
        </w:tc>
        <w:tc>
          <w:tcPr>
            <w:tcW w:w="0" w:type="auto"/>
            <w:shd w:val="clear" w:color="auto" w:fill="auto"/>
            <w:vAlign w:val="center"/>
          </w:tcPr>
          <w:p w14:paraId="62EFC58A" w14:textId="77777777" w:rsidR="00DD0318" w:rsidRPr="00DF6DD6" w:rsidRDefault="00DD0318" w:rsidP="000A50AE">
            <w:pPr>
              <w:pStyle w:val="TAC"/>
              <w:rPr>
                <w:rFonts w:eastAsia="Calibri" w:cs="Arial"/>
                <w:lang w:val="en-US" w:eastAsia="ja-JP"/>
              </w:rPr>
            </w:pPr>
          </w:p>
        </w:tc>
        <w:tc>
          <w:tcPr>
            <w:tcW w:w="0" w:type="auto"/>
            <w:shd w:val="clear" w:color="auto" w:fill="auto"/>
            <w:vAlign w:val="center"/>
          </w:tcPr>
          <w:p w14:paraId="237A23C3" w14:textId="77777777" w:rsidR="00DD0318" w:rsidRPr="00DF6DD6" w:rsidRDefault="00DD0318" w:rsidP="000A50AE">
            <w:pPr>
              <w:pStyle w:val="TAC"/>
              <w:rPr>
                <w:rFonts w:eastAsia="Calibri" w:cs="Arial"/>
                <w:lang w:val="en-US" w:eastAsia="ja-JP"/>
              </w:rPr>
            </w:pPr>
          </w:p>
        </w:tc>
        <w:tc>
          <w:tcPr>
            <w:tcW w:w="0" w:type="auto"/>
            <w:shd w:val="clear" w:color="auto" w:fill="auto"/>
            <w:vAlign w:val="center"/>
          </w:tcPr>
          <w:p w14:paraId="1FBAC782" w14:textId="77777777" w:rsidR="00DD0318" w:rsidRPr="00DF6DD6" w:rsidRDefault="00DD0318" w:rsidP="000A50AE">
            <w:pPr>
              <w:pStyle w:val="TAC"/>
            </w:pPr>
          </w:p>
        </w:tc>
        <w:tc>
          <w:tcPr>
            <w:tcW w:w="0" w:type="auto"/>
            <w:vAlign w:val="center"/>
          </w:tcPr>
          <w:p w14:paraId="5B848DA2" w14:textId="77777777" w:rsidR="00DD0318" w:rsidRPr="00DF6DD6" w:rsidRDefault="00DD0318" w:rsidP="000A50AE">
            <w:pPr>
              <w:pStyle w:val="TAC"/>
            </w:pPr>
          </w:p>
        </w:tc>
        <w:tc>
          <w:tcPr>
            <w:tcW w:w="0" w:type="auto"/>
            <w:shd w:val="clear" w:color="auto" w:fill="auto"/>
            <w:vAlign w:val="center"/>
          </w:tcPr>
          <w:p w14:paraId="073A5DAA"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28061E"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B7F920D"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812DECD"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vAlign w:val="center"/>
          </w:tcPr>
          <w:p w14:paraId="06FA55C3" w14:textId="77777777" w:rsidR="00DD0318" w:rsidRPr="00DF6DD6" w:rsidRDefault="00DD0318" w:rsidP="000A50AE">
            <w:pPr>
              <w:pStyle w:val="TAC"/>
              <w:rPr>
                <w:rFonts w:eastAsia="Calibri" w:cs="Arial"/>
                <w:lang w:val="en-US" w:eastAsia="ja-JP"/>
              </w:rPr>
            </w:pPr>
          </w:p>
        </w:tc>
        <w:tc>
          <w:tcPr>
            <w:tcW w:w="0" w:type="auto"/>
            <w:shd w:val="clear" w:color="auto" w:fill="auto"/>
            <w:vAlign w:val="center"/>
          </w:tcPr>
          <w:p w14:paraId="4CB8D3E9"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r>
      <w:tr w:rsidR="000A50AE" w:rsidRPr="00DF6DD6" w14:paraId="0DFB72F4" w14:textId="77777777" w:rsidTr="000A50AE">
        <w:trPr>
          <w:trHeight w:val="285"/>
          <w:jc w:val="center"/>
        </w:trPr>
        <w:tc>
          <w:tcPr>
            <w:tcW w:w="0" w:type="auto"/>
            <w:shd w:val="clear" w:color="auto" w:fill="auto"/>
            <w:vAlign w:val="center"/>
          </w:tcPr>
          <w:p w14:paraId="2AB8D498" w14:textId="0C2627D9" w:rsidR="000A50AE" w:rsidRPr="00DF6DD6" w:rsidRDefault="000A50AE" w:rsidP="000A50AE">
            <w:pPr>
              <w:pStyle w:val="TAC"/>
              <w:rPr>
                <w:lang w:eastAsia="zh-CN"/>
              </w:rPr>
            </w:pPr>
            <w:r>
              <w:rPr>
                <w:lang w:eastAsia="zh-CN"/>
              </w:rPr>
              <w:t>12</w:t>
            </w:r>
          </w:p>
        </w:tc>
        <w:tc>
          <w:tcPr>
            <w:tcW w:w="0" w:type="auto"/>
            <w:shd w:val="clear" w:color="auto" w:fill="auto"/>
            <w:vAlign w:val="center"/>
          </w:tcPr>
          <w:p w14:paraId="0FC0903B" w14:textId="2ED37A03" w:rsidR="000A50AE" w:rsidRPr="00DF6DD6" w:rsidRDefault="000A50AE" w:rsidP="000A50AE">
            <w:pPr>
              <w:pStyle w:val="TAC"/>
              <w:rPr>
                <w:lang w:eastAsia="ja-JP"/>
              </w:rPr>
            </w:pPr>
            <w:r>
              <w:rPr>
                <w:lang w:eastAsia="ja-JP"/>
              </w:rPr>
              <w:t>n66</w:t>
            </w:r>
          </w:p>
        </w:tc>
        <w:tc>
          <w:tcPr>
            <w:tcW w:w="0" w:type="auto"/>
            <w:shd w:val="clear" w:color="auto" w:fill="auto"/>
            <w:vAlign w:val="center"/>
          </w:tcPr>
          <w:p w14:paraId="6969E612" w14:textId="01FC9830" w:rsidR="000A50AE" w:rsidRPr="00DF6DD6" w:rsidRDefault="000A50AE" w:rsidP="000A50AE">
            <w:pPr>
              <w:pStyle w:val="TAC"/>
              <w:rPr>
                <w:rFonts w:cs="Arial"/>
                <w:lang w:eastAsia="ja-JP"/>
              </w:rPr>
            </w:pPr>
            <w:r>
              <w:rPr>
                <w:rFonts w:cs="Arial"/>
                <w:lang w:eastAsia="ja-JP"/>
              </w:rPr>
              <w:t>8</w:t>
            </w:r>
          </w:p>
        </w:tc>
        <w:tc>
          <w:tcPr>
            <w:tcW w:w="0" w:type="auto"/>
            <w:shd w:val="clear" w:color="auto" w:fill="auto"/>
            <w:vAlign w:val="center"/>
          </w:tcPr>
          <w:p w14:paraId="1EAC3B0D" w14:textId="52672DC5" w:rsidR="000A50AE" w:rsidRPr="00DF6DD6" w:rsidRDefault="000A50AE" w:rsidP="000A50AE">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50621486" w14:textId="5B53D195" w:rsidR="000A50AE" w:rsidRPr="00DF6DD6" w:rsidRDefault="000A50AE" w:rsidP="000A50AE">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DBA385D" w14:textId="399C2B01" w:rsidR="000A50AE" w:rsidRPr="00DF6DD6" w:rsidRDefault="000A50AE" w:rsidP="000A50AE">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4C111FE7" w14:textId="77777777" w:rsidR="000A50AE" w:rsidRPr="00DF6DD6" w:rsidRDefault="000A50AE" w:rsidP="000A50AE">
            <w:pPr>
              <w:pStyle w:val="TAC"/>
            </w:pPr>
          </w:p>
        </w:tc>
        <w:tc>
          <w:tcPr>
            <w:tcW w:w="0" w:type="auto"/>
            <w:vAlign w:val="center"/>
          </w:tcPr>
          <w:p w14:paraId="4801ABC5" w14:textId="77777777" w:rsidR="000A50AE" w:rsidRPr="00DF6DD6" w:rsidRDefault="000A50AE" w:rsidP="000A50AE">
            <w:pPr>
              <w:pStyle w:val="TAC"/>
            </w:pPr>
          </w:p>
        </w:tc>
        <w:tc>
          <w:tcPr>
            <w:tcW w:w="0" w:type="auto"/>
            <w:shd w:val="clear" w:color="auto" w:fill="auto"/>
            <w:vAlign w:val="center"/>
          </w:tcPr>
          <w:p w14:paraId="03279005" w14:textId="372A9217" w:rsidR="000A50AE" w:rsidRPr="00DF6DD6" w:rsidRDefault="000A50AE" w:rsidP="000A50AE">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FCCAF10" w14:textId="77777777" w:rsidR="000A50AE" w:rsidRPr="00DF6DD6" w:rsidRDefault="000A50AE" w:rsidP="000A50AE">
            <w:pPr>
              <w:pStyle w:val="TAC"/>
              <w:rPr>
                <w:rFonts w:eastAsia="Calibri" w:cs="Arial"/>
                <w:lang w:val="en-US" w:eastAsia="ja-JP"/>
              </w:rPr>
            </w:pPr>
          </w:p>
        </w:tc>
        <w:tc>
          <w:tcPr>
            <w:tcW w:w="0" w:type="auto"/>
            <w:shd w:val="clear" w:color="auto" w:fill="auto"/>
            <w:vAlign w:val="center"/>
          </w:tcPr>
          <w:p w14:paraId="0A64C8D8" w14:textId="77777777" w:rsidR="000A50AE" w:rsidRPr="00DF6DD6" w:rsidRDefault="000A50AE" w:rsidP="000A50AE">
            <w:pPr>
              <w:pStyle w:val="TAC"/>
              <w:rPr>
                <w:rFonts w:eastAsia="Calibri" w:cs="Arial"/>
                <w:lang w:val="en-US" w:eastAsia="ja-JP"/>
              </w:rPr>
            </w:pPr>
          </w:p>
        </w:tc>
        <w:tc>
          <w:tcPr>
            <w:tcW w:w="0" w:type="auto"/>
            <w:shd w:val="clear" w:color="auto" w:fill="auto"/>
            <w:vAlign w:val="center"/>
          </w:tcPr>
          <w:p w14:paraId="5779AA49" w14:textId="77777777" w:rsidR="000A50AE" w:rsidRPr="00DF6DD6" w:rsidRDefault="000A50AE" w:rsidP="000A50AE">
            <w:pPr>
              <w:pStyle w:val="TAC"/>
              <w:rPr>
                <w:rFonts w:eastAsia="Calibri" w:cs="Arial"/>
                <w:lang w:val="en-US" w:eastAsia="ja-JP"/>
              </w:rPr>
            </w:pPr>
          </w:p>
        </w:tc>
        <w:tc>
          <w:tcPr>
            <w:tcW w:w="0" w:type="auto"/>
            <w:vAlign w:val="center"/>
          </w:tcPr>
          <w:p w14:paraId="7186859D" w14:textId="77777777" w:rsidR="000A50AE" w:rsidRPr="00DF6DD6" w:rsidRDefault="000A50AE" w:rsidP="000A50AE">
            <w:pPr>
              <w:pStyle w:val="TAC"/>
              <w:rPr>
                <w:rFonts w:eastAsia="Calibri" w:cs="Arial"/>
                <w:lang w:val="en-US" w:eastAsia="ja-JP"/>
              </w:rPr>
            </w:pPr>
          </w:p>
        </w:tc>
        <w:tc>
          <w:tcPr>
            <w:tcW w:w="0" w:type="auto"/>
            <w:shd w:val="clear" w:color="auto" w:fill="auto"/>
            <w:vAlign w:val="center"/>
          </w:tcPr>
          <w:p w14:paraId="50C0C2BB" w14:textId="77777777" w:rsidR="000A50AE" w:rsidRPr="00DF6DD6" w:rsidRDefault="000A50AE" w:rsidP="000A50AE">
            <w:pPr>
              <w:pStyle w:val="TAC"/>
              <w:rPr>
                <w:rFonts w:eastAsia="Calibri" w:cs="Arial"/>
                <w:lang w:val="en-US" w:eastAsia="ja-JP"/>
              </w:rPr>
            </w:pPr>
          </w:p>
        </w:tc>
      </w:tr>
      <w:tr w:rsidR="00F55B07" w:rsidRPr="00DF6DD6" w14:paraId="5E1AB692" w14:textId="77777777" w:rsidTr="000A50AE">
        <w:trPr>
          <w:trHeight w:val="285"/>
          <w:jc w:val="center"/>
        </w:trPr>
        <w:tc>
          <w:tcPr>
            <w:tcW w:w="0" w:type="auto"/>
            <w:shd w:val="clear" w:color="auto" w:fill="auto"/>
            <w:vAlign w:val="center"/>
          </w:tcPr>
          <w:p w14:paraId="2F25F4DA" w14:textId="77777777" w:rsidR="00DD0318" w:rsidRPr="00DF6DD6" w:rsidRDefault="00DD0318" w:rsidP="000A50AE">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5E2F1806" w14:textId="77777777" w:rsidR="00DD0318" w:rsidRPr="00DF6DD6" w:rsidRDefault="00DD0318" w:rsidP="000A50AE">
            <w:pPr>
              <w:pStyle w:val="TAC"/>
              <w:rPr>
                <w:lang w:eastAsia="ja-JP"/>
              </w:rPr>
            </w:pPr>
            <w:r w:rsidRPr="00DF6DD6">
              <w:rPr>
                <w:rFonts w:cs="Arial"/>
                <w:lang w:eastAsia="ja-JP"/>
              </w:rPr>
              <w:t>n77</w:t>
            </w:r>
          </w:p>
        </w:tc>
        <w:tc>
          <w:tcPr>
            <w:tcW w:w="0" w:type="auto"/>
            <w:shd w:val="clear" w:color="auto" w:fill="auto"/>
            <w:vAlign w:val="center"/>
          </w:tcPr>
          <w:p w14:paraId="4FB98D4C" w14:textId="3943DC44" w:rsidR="00DD0318" w:rsidRPr="00DF6DD6" w:rsidRDefault="00DD0318" w:rsidP="000A50AE">
            <w:pPr>
              <w:pStyle w:val="TAC"/>
              <w:rPr>
                <w:rFonts w:cs="Arial"/>
                <w:lang w:eastAsia="ja-JP"/>
              </w:rPr>
            </w:pPr>
          </w:p>
        </w:tc>
        <w:tc>
          <w:tcPr>
            <w:tcW w:w="0" w:type="auto"/>
            <w:shd w:val="clear" w:color="auto" w:fill="auto"/>
            <w:vAlign w:val="center"/>
          </w:tcPr>
          <w:p w14:paraId="1C6E84C3"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6E7F2BF"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B587549" w14:textId="44B29556"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B983A94" w14:textId="77777777" w:rsidR="00DD0318" w:rsidRPr="00DF6DD6" w:rsidRDefault="00DD0318" w:rsidP="000A50AE">
            <w:pPr>
              <w:pStyle w:val="TAC"/>
            </w:pPr>
          </w:p>
        </w:tc>
        <w:tc>
          <w:tcPr>
            <w:tcW w:w="0" w:type="auto"/>
            <w:vAlign w:val="center"/>
          </w:tcPr>
          <w:p w14:paraId="0A0BF711" w14:textId="77777777" w:rsidR="00DD0318" w:rsidRPr="00DF6DD6" w:rsidRDefault="00DD0318" w:rsidP="000A50AE">
            <w:pPr>
              <w:pStyle w:val="TAC"/>
            </w:pPr>
          </w:p>
        </w:tc>
        <w:tc>
          <w:tcPr>
            <w:tcW w:w="0" w:type="auto"/>
            <w:shd w:val="clear" w:color="auto" w:fill="auto"/>
            <w:vAlign w:val="center"/>
          </w:tcPr>
          <w:p w14:paraId="0811FC9A" w14:textId="0B140FEE" w:rsidR="00DD0318" w:rsidRPr="00DF6DD6" w:rsidRDefault="00DD0318" w:rsidP="000A50AE">
            <w:pPr>
              <w:pStyle w:val="TAC"/>
              <w:rPr>
                <w:rFonts w:eastAsia="Calibri" w:cs="Arial"/>
                <w:lang w:val="en-US" w:eastAsia="ja-JP"/>
              </w:rPr>
            </w:pPr>
            <w:r w:rsidRPr="00DF6DD6">
              <w:t>25</w:t>
            </w:r>
          </w:p>
        </w:tc>
        <w:tc>
          <w:tcPr>
            <w:tcW w:w="0" w:type="auto"/>
            <w:shd w:val="clear" w:color="auto" w:fill="auto"/>
            <w:vAlign w:val="center"/>
          </w:tcPr>
          <w:p w14:paraId="351466FA" w14:textId="1BB3D92E" w:rsidR="00DD0318" w:rsidRPr="00DF6DD6" w:rsidRDefault="00DD0318" w:rsidP="000A50AE">
            <w:pPr>
              <w:pStyle w:val="TAC"/>
              <w:rPr>
                <w:rFonts w:eastAsia="Calibri" w:cs="Arial"/>
                <w:lang w:val="en-US" w:eastAsia="ja-JP"/>
              </w:rPr>
            </w:pPr>
            <w:r w:rsidRPr="00DF6DD6">
              <w:t>25</w:t>
            </w:r>
          </w:p>
        </w:tc>
        <w:tc>
          <w:tcPr>
            <w:tcW w:w="0" w:type="auto"/>
            <w:shd w:val="clear" w:color="auto" w:fill="auto"/>
            <w:vAlign w:val="center"/>
          </w:tcPr>
          <w:p w14:paraId="6ABF6626" w14:textId="5D9F8AA2" w:rsidR="00DD0318" w:rsidRPr="00DF6DD6" w:rsidRDefault="00DD0318" w:rsidP="000A50AE">
            <w:pPr>
              <w:pStyle w:val="TAC"/>
              <w:rPr>
                <w:rFonts w:eastAsia="Calibri" w:cs="Arial"/>
                <w:lang w:val="en-US" w:eastAsia="ja-JP"/>
              </w:rPr>
            </w:pPr>
            <w:r w:rsidRPr="00DF6DD6">
              <w:t>25</w:t>
            </w:r>
          </w:p>
        </w:tc>
        <w:tc>
          <w:tcPr>
            <w:tcW w:w="0" w:type="auto"/>
            <w:shd w:val="clear" w:color="auto" w:fill="auto"/>
            <w:vAlign w:val="center"/>
          </w:tcPr>
          <w:p w14:paraId="4BBEBE22" w14:textId="4C964949" w:rsidR="00DD0318" w:rsidRPr="00DF6DD6" w:rsidRDefault="00DD0318" w:rsidP="000A50AE">
            <w:pPr>
              <w:pStyle w:val="TAC"/>
              <w:rPr>
                <w:rFonts w:eastAsia="Calibri" w:cs="Arial"/>
                <w:lang w:val="en-US" w:eastAsia="ja-JP"/>
              </w:rPr>
            </w:pPr>
            <w:r w:rsidRPr="00DF6DD6">
              <w:t>25</w:t>
            </w:r>
          </w:p>
        </w:tc>
        <w:tc>
          <w:tcPr>
            <w:tcW w:w="0" w:type="auto"/>
            <w:vAlign w:val="center"/>
          </w:tcPr>
          <w:p w14:paraId="6F9101A1" w14:textId="6C90C516"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F8712E" w14:textId="3C864698" w:rsidR="00DD0318" w:rsidRPr="00DF6DD6" w:rsidRDefault="00DD0318" w:rsidP="000A50AE">
            <w:pPr>
              <w:pStyle w:val="TAC"/>
              <w:rPr>
                <w:rFonts w:eastAsia="Calibri" w:cs="Arial"/>
                <w:lang w:val="en-US" w:eastAsia="ja-JP"/>
              </w:rPr>
            </w:pPr>
            <w:r w:rsidRPr="00DF6DD6">
              <w:t>25</w:t>
            </w:r>
          </w:p>
        </w:tc>
      </w:tr>
      <w:tr w:rsidR="00F55B07" w:rsidRPr="00DF6DD6" w14:paraId="0003B794" w14:textId="77777777" w:rsidTr="000A50AE">
        <w:trPr>
          <w:trHeight w:val="285"/>
          <w:jc w:val="center"/>
        </w:trPr>
        <w:tc>
          <w:tcPr>
            <w:tcW w:w="0" w:type="auto"/>
            <w:shd w:val="clear" w:color="auto" w:fill="auto"/>
            <w:vAlign w:val="center"/>
          </w:tcPr>
          <w:p w14:paraId="41DAD61B" w14:textId="77777777" w:rsidR="00DD0318" w:rsidRPr="00DF6DD6" w:rsidRDefault="00DD0318" w:rsidP="000A50AE">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354A633" w14:textId="77777777" w:rsidR="00DD0318" w:rsidRPr="00DF6DD6" w:rsidRDefault="00DD0318" w:rsidP="000A50AE">
            <w:pPr>
              <w:pStyle w:val="TAC"/>
              <w:rPr>
                <w:rFonts w:cs="Arial"/>
                <w:lang w:eastAsia="zh-CN"/>
              </w:rPr>
            </w:pPr>
            <w:r w:rsidRPr="00DF6DD6">
              <w:rPr>
                <w:rFonts w:cs="Arial"/>
                <w:lang w:eastAsia="ja-JP"/>
              </w:rPr>
              <w:t>n77</w:t>
            </w:r>
          </w:p>
        </w:tc>
        <w:tc>
          <w:tcPr>
            <w:tcW w:w="0" w:type="auto"/>
            <w:shd w:val="clear" w:color="auto" w:fill="auto"/>
            <w:vAlign w:val="center"/>
          </w:tcPr>
          <w:p w14:paraId="6178A494" w14:textId="77777777" w:rsidR="00DD0318" w:rsidRPr="00DF6DD6" w:rsidRDefault="00DD0318" w:rsidP="000A50AE">
            <w:pPr>
              <w:pStyle w:val="TAC"/>
              <w:rPr>
                <w:rFonts w:cs="Arial"/>
                <w:lang w:eastAsia="ja-JP"/>
              </w:rPr>
            </w:pPr>
          </w:p>
        </w:tc>
        <w:tc>
          <w:tcPr>
            <w:tcW w:w="0" w:type="auto"/>
            <w:shd w:val="clear" w:color="auto" w:fill="auto"/>
            <w:vAlign w:val="center"/>
          </w:tcPr>
          <w:p w14:paraId="6C4EA87E" w14:textId="77777777" w:rsidR="00DD0318" w:rsidRPr="00DF6DD6" w:rsidRDefault="00DD0318" w:rsidP="000A50AE">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0A2DBBE" w14:textId="77777777" w:rsidR="00DD0318" w:rsidRPr="00DF6DD6" w:rsidRDefault="00DD0318" w:rsidP="000A50AE">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2D4C624" w14:textId="77777777" w:rsidR="00DD0318" w:rsidRPr="00DF6DD6" w:rsidRDefault="00DD0318" w:rsidP="000A50AE">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7C21CCE" w14:textId="77777777" w:rsidR="00DD0318" w:rsidRPr="00DF6DD6" w:rsidDel="00B51323" w:rsidRDefault="00DD0318" w:rsidP="000A50AE">
            <w:pPr>
              <w:pStyle w:val="TAC"/>
              <w:rPr>
                <w:rFonts w:cs="Arial"/>
              </w:rPr>
            </w:pPr>
          </w:p>
        </w:tc>
        <w:tc>
          <w:tcPr>
            <w:tcW w:w="0" w:type="auto"/>
            <w:vAlign w:val="center"/>
          </w:tcPr>
          <w:p w14:paraId="4CD800D9" w14:textId="77777777" w:rsidR="00DD0318" w:rsidRPr="00DF6DD6" w:rsidRDefault="00DD0318" w:rsidP="000A50AE">
            <w:pPr>
              <w:pStyle w:val="TAC"/>
            </w:pPr>
          </w:p>
        </w:tc>
        <w:tc>
          <w:tcPr>
            <w:tcW w:w="0" w:type="auto"/>
            <w:shd w:val="clear" w:color="auto" w:fill="auto"/>
            <w:vAlign w:val="center"/>
          </w:tcPr>
          <w:p w14:paraId="15A561E5"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04A95899"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6FB8A737"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19F3EDAE" w14:textId="77777777" w:rsidR="00DD0318" w:rsidRPr="00DF6DD6" w:rsidRDefault="00DD0318" w:rsidP="000A50AE">
            <w:pPr>
              <w:pStyle w:val="TAC"/>
            </w:pPr>
            <w:r w:rsidRPr="00DF6DD6">
              <w:rPr>
                <w:rFonts w:cs="Arial"/>
                <w:lang w:eastAsia="zh-CN"/>
              </w:rPr>
              <w:t>25</w:t>
            </w:r>
          </w:p>
        </w:tc>
        <w:tc>
          <w:tcPr>
            <w:tcW w:w="0" w:type="auto"/>
            <w:vAlign w:val="center"/>
          </w:tcPr>
          <w:p w14:paraId="3DF1FA10" w14:textId="70DD2CF4" w:rsidR="00DD0318" w:rsidRPr="00DF6DD6" w:rsidRDefault="00DD0318" w:rsidP="000A50AE">
            <w:pPr>
              <w:pStyle w:val="TAC"/>
              <w:rPr>
                <w:rFonts w:cs="Arial"/>
                <w:lang w:eastAsia="zh-CN"/>
              </w:rPr>
            </w:pPr>
            <w:r w:rsidRPr="00DF6DD6">
              <w:rPr>
                <w:rFonts w:cs="Arial"/>
                <w:lang w:eastAsia="zh-CN"/>
              </w:rPr>
              <w:t>25</w:t>
            </w:r>
          </w:p>
        </w:tc>
        <w:tc>
          <w:tcPr>
            <w:tcW w:w="0" w:type="auto"/>
            <w:shd w:val="clear" w:color="auto" w:fill="auto"/>
            <w:vAlign w:val="center"/>
          </w:tcPr>
          <w:p w14:paraId="07130717" w14:textId="77777777" w:rsidR="00DD0318" w:rsidRPr="00DF6DD6" w:rsidRDefault="00DD0318" w:rsidP="000A50AE">
            <w:pPr>
              <w:pStyle w:val="TAC"/>
            </w:pPr>
            <w:r w:rsidRPr="00DF6DD6">
              <w:rPr>
                <w:rFonts w:cs="Arial"/>
                <w:lang w:eastAsia="zh-CN"/>
              </w:rPr>
              <w:t>25</w:t>
            </w:r>
          </w:p>
        </w:tc>
      </w:tr>
      <w:tr w:rsidR="00F55B07" w:rsidRPr="00DF6DD6" w14:paraId="61DFD89E" w14:textId="77777777" w:rsidTr="000A50AE">
        <w:trPr>
          <w:trHeight w:val="285"/>
          <w:jc w:val="center"/>
        </w:trPr>
        <w:tc>
          <w:tcPr>
            <w:tcW w:w="0" w:type="auto"/>
            <w:shd w:val="clear" w:color="auto" w:fill="auto"/>
            <w:vAlign w:val="center"/>
          </w:tcPr>
          <w:p w14:paraId="29A6616A" w14:textId="77777777" w:rsidR="00DD0318" w:rsidRPr="00DF6DD6" w:rsidRDefault="00DD0318" w:rsidP="000A50AE">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6EF3DF45" w14:textId="1D7677B5" w:rsidR="00DD0318" w:rsidRPr="00DF6DD6" w:rsidRDefault="00DD0318" w:rsidP="000A50AE">
            <w:pPr>
              <w:pStyle w:val="TAC"/>
              <w:rPr>
                <w:rFonts w:cs="Arial"/>
                <w:lang w:eastAsia="ja-JP"/>
              </w:rPr>
            </w:pPr>
            <w:r w:rsidRPr="00DF6DD6">
              <w:rPr>
                <w:rFonts w:cs="Arial"/>
                <w:lang w:eastAsia="ja-JP"/>
              </w:rPr>
              <w:t>n77, n78</w:t>
            </w:r>
          </w:p>
        </w:tc>
        <w:tc>
          <w:tcPr>
            <w:tcW w:w="0" w:type="auto"/>
            <w:shd w:val="clear" w:color="auto" w:fill="auto"/>
            <w:vAlign w:val="center"/>
          </w:tcPr>
          <w:p w14:paraId="1CC957D6" w14:textId="1217EC19" w:rsidR="00DD0318" w:rsidRPr="00DF6DD6" w:rsidRDefault="00DD0318" w:rsidP="000A50AE">
            <w:pPr>
              <w:pStyle w:val="TAC"/>
              <w:rPr>
                <w:rFonts w:cs="Arial"/>
                <w:lang w:eastAsia="ja-JP"/>
              </w:rPr>
            </w:pPr>
          </w:p>
        </w:tc>
        <w:tc>
          <w:tcPr>
            <w:tcW w:w="0" w:type="auto"/>
            <w:shd w:val="clear" w:color="auto" w:fill="auto"/>
            <w:vAlign w:val="center"/>
          </w:tcPr>
          <w:p w14:paraId="733B6F0D"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4A203C69"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1BA5731" w14:textId="46328FED"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AFE4D7" w14:textId="77777777" w:rsidR="00DD0318" w:rsidRPr="00DF6DD6" w:rsidDel="00B51323" w:rsidRDefault="00DD0318" w:rsidP="000A50AE">
            <w:pPr>
              <w:pStyle w:val="TAC"/>
              <w:rPr>
                <w:rFonts w:cs="Arial"/>
              </w:rPr>
            </w:pPr>
          </w:p>
        </w:tc>
        <w:tc>
          <w:tcPr>
            <w:tcW w:w="0" w:type="auto"/>
            <w:vAlign w:val="center"/>
          </w:tcPr>
          <w:p w14:paraId="1AEAF77B" w14:textId="77777777" w:rsidR="00DD0318" w:rsidRPr="00DF6DD6" w:rsidRDefault="00DD0318" w:rsidP="000A50AE">
            <w:pPr>
              <w:pStyle w:val="TAC"/>
            </w:pPr>
          </w:p>
        </w:tc>
        <w:tc>
          <w:tcPr>
            <w:tcW w:w="0" w:type="auto"/>
            <w:shd w:val="clear" w:color="auto" w:fill="auto"/>
            <w:vAlign w:val="center"/>
          </w:tcPr>
          <w:p w14:paraId="4324E866" w14:textId="1F5562E7" w:rsidR="00DD0318" w:rsidRPr="00DF6DD6" w:rsidRDefault="00DD0318" w:rsidP="000A50AE">
            <w:pPr>
              <w:pStyle w:val="TAC"/>
              <w:rPr>
                <w:rFonts w:cs="Arial"/>
                <w:lang w:eastAsia="zh-CN"/>
              </w:rPr>
            </w:pPr>
            <w:r w:rsidRPr="00DF6DD6">
              <w:rPr>
                <w:rFonts w:cs="Arial"/>
                <w:lang w:eastAsia="zh-CN"/>
              </w:rPr>
              <w:t>25</w:t>
            </w:r>
          </w:p>
        </w:tc>
        <w:tc>
          <w:tcPr>
            <w:tcW w:w="0" w:type="auto"/>
            <w:shd w:val="clear" w:color="auto" w:fill="auto"/>
            <w:vAlign w:val="center"/>
          </w:tcPr>
          <w:p w14:paraId="79F46C2A" w14:textId="7EE3BF0E" w:rsidR="00DD0318" w:rsidRPr="00DF6DD6" w:rsidRDefault="00DD0318" w:rsidP="000A50AE">
            <w:pPr>
              <w:pStyle w:val="TAC"/>
              <w:rPr>
                <w:rFonts w:cs="Arial"/>
                <w:lang w:eastAsia="zh-CN"/>
              </w:rPr>
            </w:pPr>
            <w:r w:rsidRPr="00DF6DD6">
              <w:rPr>
                <w:rFonts w:cs="Arial"/>
                <w:lang w:eastAsia="zh-CN"/>
              </w:rPr>
              <w:t>25</w:t>
            </w:r>
          </w:p>
        </w:tc>
        <w:tc>
          <w:tcPr>
            <w:tcW w:w="0" w:type="auto"/>
            <w:shd w:val="clear" w:color="auto" w:fill="auto"/>
            <w:vAlign w:val="center"/>
          </w:tcPr>
          <w:p w14:paraId="30E682AA" w14:textId="02258A4E" w:rsidR="00DD0318" w:rsidRPr="00DF6DD6" w:rsidRDefault="00DD0318" w:rsidP="000A50AE">
            <w:pPr>
              <w:pStyle w:val="TAC"/>
              <w:rPr>
                <w:rFonts w:cs="Arial"/>
                <w:lang w:eastAsia="zh-CN"/>
              </w:rPr>
            </w:pPr>
            <w:r w:rsidRPr="00DF6DD6">
              <w:rPr>
                <w:rFonts w:cs="Arial"/>
                <w:lang w:eastAsia="zh-CN"/>
              </w:rPr>
              <w:t>25</w:t>
            </w:r>
          </w:p>
        </w:tc>
        <w:tc>
          <w:tcPr>
            <w:tcW w:w="0" w:type="auto"/>
            <w:shd w:val="clear" w:color="auto" w:fill="auto"/>
            <w:vAlign w:val="center"/>
          </w:tcPr>
          <w:p w14:paraId="162F93E5" w14:textId="75377C85" w:rsidR="00DD0318" w:rsidRPr="00DF6DD6" w:rsidRDefault="00DD0318" w:rsidP="000A50AE">
            <w:pPr>
              <w:pStyle w:val="TAC"/>
              <w:rPr>
                <w:rFonts w:cs="Arial"/>
                <w:lang w:eastAsia="zh-CN"/>
              </w:rPr>
            </w:pPr>
            <w:r w:rsidRPr="00DF6DD6">
              <w:rPr>
                <w:rFonts w:cs="Arial"/>
                <w:lang w:eastAsia="zh-CN"/>
              </w:rPr>
              <w:t>25</w:t>
            </w:r>
          </w:p>
        </w:tc>
        <w:tc>
          <w:tcPr>
            <w:tcW w:w="0" w:type="auto"/>
            <w:vAlign w:val="center"/>
          </w:tcPr>
          <w:p w14:paraId="3A496D64" w14:textId="6CB0DE45" w:rsidR="00DD0318" w:rsidRPr="00DF6DD6" w:rsidRDefault="00DD0318" w:rsidP="000A50AE">
            <w:pPr>
              <w:pStyle w:val="TAC"/>
              <w:rPr>
                <w:rFonts w:cs="Arial"/>
                <w:lang w:eastAsia="zh-CN"/>
              </w:rPr>
            </w:pPr>
            <w:r w:rsidRPr="00DF6DD6">
              <w:rPr>
                <w:rFonts w:cs="Arial" w:hint="eastAsia"/>
                <w:lang w:eastAsia="zh-CN"/>
              </w:rPr>
              <w:t>25</w:t>
            </w:r>
          </w:p>
        </w:tc>
        <w:tc>
          <w:tcPr>
            <w:tcW w:w="0" w:type="auto"/>
            <w:shd w:val="clear" w:color="auto" w:fill="auto"/>
            <w:vAlign w:val="center"/>
          </w:tcPr>
          <w:p w14:paraId="2DF66DD2" w14:textId="584BF9D2" w:rsidR="00DD0318" w:rsidRPr="00DF6DD6" w:rsidRDefault="00DD0318" w:rsidP="000A50AE">
            <w:pPr>
              <w:pStyle w:val="TAC"/>
              <w:rPr>
                <w:rFonts w:cs="Arial"/>
                <w:lang w:eastAsia="zh-CN"/>
              </w:rPr>
            </w:pPr>
            <w:r w:rsidRPr="00DF6DD6">
              <w:rPr>
                <w:rFonts w:cs="Arial"/>
                <w:lang w:eastAsia="zh-CN"/>
              </w:rPr>
              <w:t>25</w:t>
            </w:r>
          </w:p>
        </w:tc>
      </w:tr>
      <w:tr w:rsidR="000A50AE" w:rsidRPr="00DF6DD6" w14:paraId="55E05F40" w14:textId="77777777" w:rsidTr="000A50AE">
        <w:trPr>
          <w:trHeight w:val="285"/>
          <w:jc w:val="center"/>
        </w:trPr>
        <w:tc>
          <w:tcPr>
            <w:tcW w:w="0" w:type="auto"/>
            <w:shd w:val="clear" w:color="auto" w:fill="auto"/>
            <w:vAlign w:val="center"/>
          </w:tcPr>
          <w:p w14:paraId="7B59B518" w14:textId="5F0CDF15" w:rsidR="000A50AE" w:rsidRPr="00DF6DD6" w:rsidRDefault="000A50AE" w:rsidP="000A50AE">
            <w:pPr>
              <w:pStyle w:val="TAC"/>
              <w:rPr>
                <w:lang w:eastAsia="zh-CN"/>
              </w:rPr>
            </w:pPr>
            <w:r w:rsidRPr="00DF6DD6">
              <w:t>26</w:t>
            </w:r>
          </w:p>
        </w:tc>
        <w:tc>
          <w:tcPr>
            <w:tcW w:w="0" w:type="auto"/>
            <w:shd w:val="clear" w:color="auto" w:fill="auto"/>
            <w:vAlign w:val="center"/>
          </w:tcPr>
          <w:p w14:paraId="3B854B89" w14:textId="0BD701CC" w:rsidR="000A50AE" w:rsidRPr="00DF6DD6" w:rsidRDefault="000A50AE" w:rsidP="000A50AE">
            <w:pPr>
              <w:pStyle w:val="TAC"/>
              <w:rPr>
                <w:rFonts w:cs="Arial"/>
                <w:lang w:eastAsia="ja-JP"/>
              </w:rPr>
            </w:pPr>
            <w:r w:rsidRPr="00DF6DD6">
              <w:t>n41</w:t>
            </w:r>
          </w:p>
        </w:tc>
        <w:tc>
          <w:tcPr>
            <w:tcW w:w="0" w:type="auto"/>
            <w:shd w:val="clear" w:color="auto" w:fill="auto"/>
            <w:vAlign w:val="center"/>
          </w:tcPr>
          <w:p w14:paraId="03AF9D51" w14:textId="77777777" w:rsidR="000A50AE" w:rsidRPr="00DF6DD6" w:rsidDel="003F328F" w:rsidRDefault="000A50AE" w:rsidP="000A50AE">
            <w:pPr>
              <w:pStyle w:val="TAC"/>
              <w:rPr>
                <w:rFonts w:eastAsia="Calibri" w:cs="Arial"/>
                <w:lang w:val="en-US" w:eastAsia="ja-JP"/>
              </w:rPr>
            </w:pPr>
          </w:p>
        </w:tc>
        <w:tc>
          <w:tcPr>
            <w:tcW w:w="0" w:type="auto"/>
            <w:shd w:val="clear" w:color="auto" w:fill="auto"/>
            <w:vAlign w:val="center"/>
          </w:tcPr>
          <w:p w14:paraId="0332D80A" w14:textId="526CA86E" w:rsidR="000A50AE" w:rsidRPr="00DF6DD6" w:rsidRDefault="000A50AE" w:rsidP="000A50AE">
            <w:pPr>
              <w:pStyle w:val="TAC"/>
              <w:rPr>
                <w:rFonts w:eastAsia="Calibri" w:cs="Arial"/>
                <w:lang w:val="en-US" w:eastAsia="ja-JP"/>
              </w:rPr>
            </w:pPr>
            <w:r w:rsidRPr="00DF6DD6">
              <w:t>16</w:t>
            </w:r>
          </w:p>
        </w:tc>
        <w:tc>
          <w:tcPr>
            <w:tcW w:w="0" w:type="auto"/>
            <w:shd w:val="clear" w:color="auto" w:fill="auto"/>
            <w:vAlign w:val="center"/>
          </w:tcPr>
          <w:p w14:paraId="5096A02B" w14:textId="2D865C14" w:rsidR="000A50AE" w:rsidRPr="00DF6DD6" w:rsidRDefault="000A50AE" w:rsidP="000A50AE">
            <w:pPr>
              <w:pStyle w:val="TAC"/>
              <w:rPr>
                <w:rFonts w:eastAsia="Calibri" w:cs="Arial"/>
                <w:lang w:val="en-US" w:eastAsia="ja-JP"/>
              </w:rPr>
            </w:pPr>
            <w:r w:rsidRPr="00DF6DD6">
              <w:t>25</w:t>
            </w:r>
          </w:p>
        </w:tc>
        <w:tc>
          <w:tcPr>
            <w:tcW w:w="0" w:type="auto"/>
            <w:shd w:val="clear" w:color="auto" w:fill="auto"/>
            <w:vAlign w:val="center"/>
          </w:tcPr>
          <w:p w14:paraId="3D8B75BA" w14:textId="1687361F" w:rsidR="000A50AE" w:rsidRPr="00DF6DD6" w:rsidRDefault="000A50AE" w:rsidP="000A50AE">
            <w:pPr>
              <w:pStyle w:val="TAC"/>
              <w:rPr>
                <w:rFonts w:eastAsia="Calibri" w:cs="Arial"/>
                <w:lang w:val="en-US" w:eastAsia="ja-JP"/>
              </w:rPr>
            </w:pPr>
            <w:r w:rsidRPr="00DF6DD6">
              <w:t>25</w:t>
            </w:r>
          </w:p>
        </w:tc>
        <w:tc>
          <w:tcPr>
            <w:tcW w:w="0" w:type="auto"/>
            <w:shd w:val="clear" w:color="auto" w:fill="auto"/>
            <w:vAlign w:val="center"/>
          </w:tcPr>
          <w:p w14:paraId="2A3044D3" w14:textId="77777777" w:rsidR="000A50AE" w:rsidRPr="00DF6DD6" w:rsidDel="00B51323" w:rsidRDefault="000A50AE" w:rsidP="000A50AE">
            <w:pPr>
              <w:pStyle w:val="TAC"/>
              <w:rPr>
                <w:rFonts w:cs="Arial"/>
              </w:rPr>
            </w:pPr>
          </w:p>
        </w:tc>
        <w:tc>
          <w:tcPr>
            <w:tcW w:w="0" w:type="auto"/>
            <w:vAlign w:val="center"/>
          </w:tcPr>
          <w:p w14:paraId="18CD2DD8" w14:textId="77777777" w:rsidR="000A50AE" w:rsidRPr="00DF6DD6" w:rsidRDefault="000A50AE" w:rsidP="000A50AE">
            <w:pPr>
              <w:pStyle w:val="TAC"/>
            </w:pPr>
          </w:p>
        </w:tc>
        <w:tc>
          <w:tcPr>
            <w:tcW w:w="0" w:type="auto"/>
            <w:shd w:val="clear" w:color="auto" w:fill="auto"/>
            <w:vAlign w:val="center"/>
          </w:tcPr>
          <w:p w14:paraId="12646D1F" w14:textId="5C340858" w:rsidR="000A50AE" w:rsidRPr="00DF6DD6" w:rsidRDefault="000A50AE" w:rsidP="000A50AE">
            <w:pPr>
              <w:pStyle w:val="TAC"/>
              <w:rPr>
                <w:rStyle w:val="T1Char1"/>
              </w:rPr>
            </w:pPr>
            <w:r w:rsidRPr="00DF6DD6">
              <w:t>25</w:t>
            </w:r>
          </w:p>
        </w:tc>
        <w:tc>
          <w:tcPr>
            <w:tcW w:w="0" w:type="auto"/>
            <w:shd w:val="clear" w:color="auto" w:fill="auto"/>
            <w:vAlign w:val="center"/>
          </w:tcPr>
          <w:p w14:paraId="31BAF3D6" w14:textId="533103F1" w:rsidR="000A50AE" w:rsidRPr="00DF6DD6" w:rsidRDefault="000A50AE" w:rsidP="000A50AE">
            <w:pPr>
              <w:pStyle w:val="TAC"/>
              <w:rPr>
                <w:rStyle w:val="T1Char1"/>
              </w:rPr>
            </w:pPr>
            <w:r w:rsidRPr="00DF6DD6">
              <w:t>25</w:t>
            </w:r>
          </w:p>
        </w:tc>
        <w:tc>
          <w:tcPr>
            <w:tcW w:w="0" w:type="auto"/>
            <w:shd w:val="clear" w:color="auto" w:fill="auto"/>
            <w:vAlign w:val="center"/>
          </w:tcPr>
          <w:p w14:paraId="6C292DB5" w14:textId="72FD26F4" w:rsidR="000A50AE" w:rsidRPr="00DF6DD6" w:rsidRDefault="000A50AE" w:rsidP="000A50AE">
            <w:pPr>
              <w:pStyle w:val="TAC"/>
              <w:rPr>
                <w:rStyle w:val="T1Char1"/>
              </w:rPr>
            </w:pPr>
            <w:r w:rsidRPr="00DF6DD6">
              <w:rPr>
                <w:rStyle w:val="T1Char1"/>
              </w:rPr>
              <w:t>25</w:t>
            </w:r>
          </w:p>
        </w:tc>
        <w:tc>
          <w:tcPr>
            <w:tcW w:w="0" w:type="auto"/>
            <w:shd w:val="clear" w:color="auto" w:fill="auto"/>
            <w:vAlign w:val="center"/>
          </w:tcPr>
          <w:p w14:paraId="02CB7836" w14:textId="74CC5FBD" w:rsidR="000A50AE" w:rsidRPr="00DF6DD6" w:rsidRDefault="000A50AE" w:rsidP="000A50AE">
            <w:pPr>
              <w:pStyle w:val="TAC"/>
              <w:rPr>
                <w:rStyle w:val="T1Char1"/>
              </w:rPr>
            </w:pPr>
            <w:r w:rsidRPr="00DF6DD6">
              <w:rPr>
                <w:rStyle w:val="T1Char1"/>
              </w:rPr>
              <w:t>25</w:t>
            </w:r>
          </w:p>
        </w:tc>
        <w:tc>
          <w:tcPr>
            <w:tcW w:w="0" w:type="auto"/>
            <w:vAlign w:val="center"/>
          </w:tcPr>
          <w:p w14:paraId="52CF620B" w14:textId="5F81D4A9" w:rsidR="000A50AE" w:rsidRPr="00DF6DD6" w:rsidRDefault="000A50AE" w:rsidP="000A50AE">
            <w:pPr>
              <w:pStyle w:val="TAC"/>
              <w:rPr>
                <w:rStyle w:val="T1Char1"/>
              </w:rPr>
            </w:pPr>
            <w:r w:rsidRPr="00DF6DD6">
              <w:rPr>
                <w:rStyle w:val="T1Char1"/>
              </w:rPr>
              <w:t>25</w:t>
            </w:r>
          </w:p>
        </w:tc>
        <w:tc>
          <w:tcPr>
            <w:tcW w:w="0" w:type="auto"/>
            <w:shd w:val="clear" w:color="auto" w:fill="auto"/>
            <w:vAlign w:val="center"/>
          </w:tcPr>
          <w:p w14:paraId="78F12333" w14:textId="12C8531B" w:rsidR="000A50AE" w:rsidRPr="00DF6DD6" w:rsidRDefault="000A50AE" w:rsidP="000A50AE">
            <w:pPr>
              <w:pStyle w:val="TAC"/>
              <w:rPr>
                <w:rStyle w:val="T1Char1"/>
              </w:rPr>
            </w:pPr>
            <w:r w:rsidRPr="00DF6DD6">
              <w:rPr>
                <w:rStyle w:val="T1Char1"/>
              </w:rPr>
              <w:t>25</w:t>
            </w:r>
          </w:p>
        </w:tc>
      </w:tr>
      <w:tr w:rsidR="00F55B07" w:rsidRPr="00DF6DD6" w14:paraId="546B1AAA" w14:textId="77777777" w:rsidTr="000A50AE">
        <w:trPr>
          <w:trHeight w:val="285"/>
          <w:jc w:val="center"/>
        </w:trPr>
        <w:tc>
          <w:tcPr>
            <w:tcW w:w="0" w:type="auto"/>
            <w:shd w:val="clear" w:color="auto" w:fill="auto"/>
            <w:vAlign w:val="center"/>
          </w:tcPr>
          <w:p w14:paraId="6047FE37" w14:textId="77777777" w:rsidR="00DD0318" w:rsidRPr="00DF6DD6" w:rsidRDefault="00DD0318" w:rsidP="000A50AE">
            <w:pPr>
              <w:pStyle w:val="TAC"/>
              <w:rPr>
                <w:rFonts w:eastAsia="MS Mincho"/>
                <w:lang w:eastAsia="ja-JP"/>
              </w:rPr>
            </w:pPr>
            <w:r w:rsidRPr="00DF6DD6">
              <w:rPr>
                <w:lang w:eastAsia="zh-CN"/>
              </w:rPr>
              <w:t>26</w:t>
            </w:r>
          </w:p>
        </w:tc>
        <w:tc>
          <w:tcPr>
            <w:tcW w:w="0" w:type="auto"/>
            <w:shd w:val="clear" w:color="auto" w:fill="auto"/>
            <w:vAlign w:val="center"/>
          </w:tcPr>
          <w:p w14:paraId="44F07340" w14:textId="01D9998A" w:rsidR="00DD0318" w:rsidRPr="00DF6DD6" w:rsidRDefault="00DD0318" w:rsidP="000A50AE">
            <w:pPr>
              <w:pStyle w:val="TAC"/>
              <w:rPr>
                <w:rFonts w:cs="Arial"/>
                <w:lang w:eastAsia="ja-JP"/>
              </w:rPr>
            </w:pPr>
            <w:r w:rsidRPr="00DF6DD6">
              <w:rPr>
                <w:rFonts w:cs="Arial"/>
                <w:lang w:eastAsia="ja-JP"/>
              </w:rPr>
              <w:t>n77,</w:t>
            </w:r>
          </w:p>
          <w:p w14:paraId="57822DF9" w14:textId="77777777" w:rsidR="00DD0318" w:rsidRPr="00DF6DD6" w:rsidRDefault="00DD0318" w:rsidP="000A50AE">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382A8D7D" w14:textId="723B1469" w:rsidR="00DD0318" w:rsidRPr="00DF6DD6" w:rsidRDefault="00DD0318" w:rsidP="000A50AE">
            <w:pPr>
              <w:pStyle w:val="TAC"/>
              <w:rPr>
                <w:rFonts w:cs="Arial"/>
                <w:lang w:eastAsia="ja-JP"/>
              </w:rPr>
            </w:pPr>
          </w:p>
        </w:tc>
        <w:tc>
          <w:tcPr>
            <w:tcW w:w="0" w:type="auto"/>
            <w:shd w:val="clear" w:color="auto" w:fill="auto"/>
            <w:vAlign w:val="center"/>
          </w:tcPr>
          <w:p w14:paraId="5382BAB1"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94100AD" w14:textId="77777777"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DC3C7AA" w14:textId="5513FE2B" w:rsidR="00DD0318" w:rsidRPr="00DF6DD6" w:rsidRDefault="00DD0318" w:rsidP="000A50AE">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ACF7DEE" w14:textId="77777777" w:rsidR="00DD0318" w:rsidRPr="00DF6DD6" w:rsidDel="00B51323" w:rsidRDefault="00DD0318" w:rsidP="000A50AE">
            <w:pPr>
              <w:pStyle w:val="TAC"/>
              <w:rPr>
                <w:rFonts w:cs="Arial"/>
              </w:rPr>
            </w:pPr>
          </w:p>
        </w:tc>
        <w:tc>
          <w:tcPr>
            <w:tcW w:w="0" w:type="auto"/>
            <w:vAlign w:val="center"/>
          </w:tcPr>
          <w:p w14:paraId="151EDDA5" w14:textId="77777777" w:rsidR="00DD0318" w:rsidRPr="00DF6DD6" w:rsidRDefault="00DD0318" w:rsidP="000A50AE">
            <w:pPr>
              <w:pStyle w:val="TAC"/>
            </w:pPr>
          </w:p>
        </w:tc>
        <w:tc>
          <w:tcPr>
            <w:tcW w:w="0" w:type="auto"/>
            <w:shd w:val="clear" w:color="auto" w:fill="auto"/>
            <w:vAlign w:val="center"/>
          </w:tcPr>
          <w:p w14:paraId="5C29AFAC" w14:textId="5F311CAE" w:rsidR="00DD0318" w:rsidRPr="00DF6DD6" w:rsidRDefault="00DD0318" w:rsidP="000A50AE">
            <w:pPr>
              <w:pStyle w:val="TAC"/>
              <w:rPr>
                <w:rStyle w:val="T1Char1"/>
              </w:rPr>
            </w:pPr>
            <w:r w:rsidRPr="00DF6DD6">
              <w:rPr>
                <w:rStyle w:val="T1Char1"/>
              </w:rPr>
              <w:t>25</w:t>
            </w:r>
          </w:p>
        </w:tc>
        <w:tc>
          <w:tcPr>
            <w:tcW w:w="0" w:type="auto"/>
            <w:shd w:val="clear" w:color="auto" w:fill="auto"/>
            <w:vAlign w:val="center"/>
          </w:tcPr>
          <w:p w14:paraId="4645442F" w14:textId="7A2616CD" w:rsidR="00DD0318" w:rsidRPr="00DF6DD6" w:rsidRDefault="00DD0318" w:rsidP="000A50AE">
            <w:pPr>
              <w:pStyle w:val="TAC"/>
              <w:rPr>
                <w:rStyle w:val="T1Char1"/>
              </w:rPr>
            </w:pPr>
            <w:r w:rsidRPr="00DF6DD6">
              <w:rPr>
                <w:rStyle w:val="T1Char1"/>
              </w:rPr>
              <w:t>25</w:t>
            </w:r>
          </w:p>
        </w:tc>
        <w:tc>
          <w:tcPr>
            <w:tcW w:w="0" w:type="auto"/>
            <w:shd w:val="clear" w:color="auto" w:fill="auto"/>
            <w:vAlign w:val="center"/>
          </w:tcPr>
          <w:p w14:paraId="6A558BB9" w14:textId="22459D47" w:rsidR="00DD0318" w:rsidRPr="00DF6DD6" w:rsidRDefault="00DD0318" w:rsidP="000A50AE">
            <w:pPr>
              <w:pStyle w:val="TAC"/>
              <w:rPr>
                <w:rStyle w:val="T1Char1"/>
              </w:rPr>
            </w:pPr>
            <w:r w:rsidRPr="00DF6DD6">
              <w:rPr>
                <w:rStyle w:val="T1Char1"/>
              </w:rPr>
              <w:t>25</w:t>
            </w:r>
          </w:p>
        </w:tc>
        <w:tc>
          <w:tcPr>
            <w:tcW w:w="0" w:type="auto"/>
            <w:shd w:val="clear" w:color="auto" w:fill="auto"/>
            <w:vAlign w:val="center"/>
          </w:tcPr>
          <w:p w14:paraId="6EDE3170" w14:textId="63AF685C" w:rsidR="00DD0318" w:rsidRPr="00DF6DD6" w:rsidRDefault="00DD0318" w:rsidP="000A50AE">
            <w:pPr>
              <w:pStyle w:val="TAC"/>
              <w:rPr>
                <w:rStyle w:val="T1Char1"/>
              </w:rPr>
            </w:pPr>
            <w:r w:rsidRPr="00DF6DD6">
              <w:rPr>
                <w:rStyle w:val="T1Char1"/>
              </w:rPr>
              <w:t>25</w:t>
            </w:r>
          </w:p>
        </w:tc>
        <w:tc>
          <w:tcPr>
            <w:tcW w:w="0" w:type="auto"/>
            <w:vAlign w:val="center"/>
          </w:tcPr>
          <w:p w14:paraId="5D1B91D8" w14:textId="29501F9D" w:rsidR="00DD0318" w:rsidRPr="00DF6DD6" w:rsidRDefault="00DD0318" w:rsidP="000A50AE">
            <w:pPr>
              <w:pStyle w:val="TAC"/>
              <w:rPr>
                <w:rStyle w:val="T1Char1"/>
              </w:rPr>
            </w:pPr>
            <w:r w:rsidRPr="00DF6DD6">
              <w:rPr>
                <w:rStyle w:val="T1Char1"/>
              </w:rPr>
              <w:t>25</w:t>
            </w:r>
          </w:p>
        </w:tc>
        <w:tc>
          <w:tcPr>
            <w:tcW w:w="0" w:type="auto"/>
            <w:shd w:val="clear" w:color="auto" w:fill="auto"/>
            <w:vAlign w:val="center"/>
          </w:tcPr>
          <w:p w14:paraId="05B6E490" w14:textId="5B437AC5" w:rsidR="00DD0318" w:rsidRPr="00DF6DD6" w:rsidRDefault="00DD0318" w:rsidP="000A50AE">
            <w:pPr>
              <w:pStyle w:val="TAC"/>
              <w:rPr>
                <w:rStyle w:val="T1Char1"/>
              </w:rPr>
            </w:pPr>
            <w:r w:rsidRPr="00DF6DD6">
              <w:rPr>
                <w:rStyle w:val="T1Char1"/>
              </w:rPr>
              <w:t>25</w:t>
            </w:r>
          </w:p>
        </w:tc>
      </w:tr>
      <w:tr w:rsidR="00F55B07" w:rsidRPr="00DF6DD6" w14:paraId="38C2B8F4" w14:textId="77777777" w:rsidTr="000A50AE">
        <w:trPr>
          <w:trHeight w:val="285"/>
          <w:jc w:val="center"/>
        </w:trPr>
        <w:tc>
          <w:tcPr>
            <w:tcW w:w="0" w:type="auto"/>
            <w:shd w:val="clear" w:color="auto" w:fill="auto"/>
            <w:vAlign w:val="center"/>
          </w:tcPr>
          <w:p w14:paraId="2BEAC7FF" w14:textId="77777777" w:rsidR="00DD0318" w:rsidRPr="00DF6DD6" w:rsidRDefault="00DD0318" w:rsidP="000A50AE">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69074C1D" w14:textId="77777777" w:rsidR="00DD0318" w:rsidRPr="00DF6DD6" w:rsidRDefault="00DD0318" w:rsidP="000A50AE">
            <w:pPr>
              <w:pStyle w:val="TAC"/>
              <w:rPr>
                <w:rFonts w:cs="Arial"/>
                <w:lang w:eastAsia="ja-JP"/>
              </w:rPr>
            </w:pPr>
            <w:r w:rsidRPr="00DF6DD6">
              <w:rPr>
                <w:rFonts w:hint="eastAsia"/>
                <w:lang w:eastAsia="ja-JP"/>
              </w:rPr>
              <w:t>1</w:t>
            </w:r>
          </w:p>
        </w:tc>
        <w:tc>
          <w:tcPr>
            <w:tcW w:w="0" w:type="auto"/>
            <w:shd w:val="clear" w:color="auto" w:fill="auto"/>
            <w:vAlign w:val="center"/>
          </w:tcPr>
          <w:p w14:paraId="57FFE381" w14:textId="77777777" w:rsidR="00DD0318" w:rsidRPr="00DF6DD6" w:rsidRDefault="00DD0318" w:rsidP="000A50AE">
            <w:pPr>
              <w:pStyle w:val="TAC"/>
              <w:rPr>
                <w:rFonts w:cs="Arial"/>
                <w:lang w:eastAsia="ja-JP"/>
              </w:rPr>
            </w:pPr>
            <w:r w:rsidRPr="00DF6DD6">
              <w:rPr>
                <w:rFonts w:cs="Arial"/>
                <w:lang w:eastAsia="ja-JP"/>
              </w:rPr>
              <w:t>8</w:t>
            </w:r>
          </w:p>
        </w:tc>
        <w:tc>
          <w:tcPr>
            <w:tcW w:w="0" w:type="auto"/>
            <w:shd w:val="clear" w:color="auto" w:fill="auto"/>
            <w:vAlign w:val="center"/>
          </w:tcPr>
          <w:p w14:paraId="0EC7A615" w14:textId="77777777" w:rsidR="00DD0318" w:rsidRPr="00DF6DD6" w:rsidRDefault="00DD0318" w:rsidP="000A50AE">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1C3B1B6B" w14:textId="77777777" w:rsidR="00DD0318" w:rsidRPr="00DF6DD6" w:rsidRDefault="00DD0318" w:rsidP="000A50AE">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2979CA8" w14:textId="77777777" w:rsidR="00DD0318" w:rsidRPr="00DF6DD6" w:rsidRDefault="00DD0318" w:rsidP="000A50AE">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D61A922" w14:textId="77777777" w:rsidR="00DD0318" w:rsidRPr="00DF6DD6" w:rsidDel="00B51323" w:rsidRDefault="00DD0318" w:rsidP="000A50AE">
            <w:pPr>
              <w:pStyle w:val="TAC"/>
              <w:rPr>
                <w:rFonts w:cs="Arial"/>
              </w:rPr>
            </w:pPr>
          </w:p>
        </w:tc>
        <w:tc>
          <w:tcPr>
            <w:tcW w:w="0" w:type="auto"/>
            <w:vAlign w:val="center"/>
          </w:tcPr>
          <w:p w14:paraId="16A23780" w14:textId="77777777" w:rsidR="00DD0318" w:rsidRPr="00DF6DD6" w:rsidRDefault="00DD0318" w:rsidP="000A50AE">
            <w:pPr>
              <w:pStyle w:val="TAC"/>
            </w:pPr>
          </w:p>
        </w:tc>
        <w:tc>
          <w:tcPr>
            <w:tcW w:w="0" w:type="auto"/>
            <w:shd w:val="clear" w:color="auto" w:fill="auto"/>
            <w:vAlign w:val="center"/>
          </w:tcPr>
          <w:p w14:paraId="6837DB2D" w14:textId="77777777" w:rsidR="00DD0318" w:rsidRPr="00DF6DD6" w:rsidRDefault="00DD0318" w:rsidP="000A50AE">
            <w:pPr>
              <w:pStyle w:val="TAC"/>
              <w:rPr>
                <w:rFonts w:cs="Arial"/>
                <w:lang w:eastAsia="zh-CN"/>
              </w:rPr>
            </w:pPr>
          </w:p>
        </w:tc>
        <w:tc>
          <w:tcPr>
            <w:tcW w:w="0" w:type="auto"/>
            <w:shd w:val="clear" w:color="auto" w:fill="auto"/>
            <w:vAlign w:val="center"/>
          </w:tcPr>
          <w:p w14:paraId="41E03799" w14:textId="77777777" w:rsidR="00DD0318" w:rsidRPr="00DF6DD6" w:rsidRDefault="00DD0318" w:rsidP="000A50AE">
            <w:pPr>
              <w:pStyle w:val="TAC"/>
            </w:pPr>
          </w:p>
        </w:tc>
        <w:tc>
          <w:tcPr>
            <w:tcW w:w="0" w:type="auto"/>
            <w:shd w:val="clear" w:color="auto" w:fill="auto"/>
            <w:vAlign w:val="center"/>
          </w:tcPr>
          <w:p w14:paraId="51C1B1C9" w14:textId="77777777" w:rsidR="00DD0318" w:rsidRPr="00DF6DD6" w:rsidRDefault="00DD0318" w:rsidP="000A50AE">
            <w:pPr>
              <w:pStyle w:val="TAC"/>
            </w:pPr>
          </w:p>
        </w:tc>
        <w:tc>
          <w:tcPr>
            <w:tcW w:w="0" w:type="auto"/>
            <w:shd w:val="clear" w:color="auto" w:fill="auto"/>
            <w:vAlign w:val="center"/>
          </w:tcPr>
          <w:p w14:paraId="0ECE579F" w14:textId="77777777" w:rsidR="00DD0318" w:rsidRPr="00DF6DD6" w:rsidRDefault="00DD0318" w:rsidP="000A50AE">
            <w:pPr>
              <w:pStyle w:val="TAC"/>
            </w:pPr>
          </w:p>
        </w:tc>
        <w:tc>
          <w:tcPr>
            <w:tcW w:w="0" w:type="auto"/>
            <w:vAlign w:val="center"/>
          </w:tcPr>
          <w:p w14:paraId="1D041BF2" w14:textId="77777777" w:rsidR="00DD0318" w:rsidRPr="00DF6DD6" w:rsidRDefault="00DD0318" w:rsidP="000A50AE">
            <w:pPr>
              <w:pStyle w:val="TAC"/>
            </w:pPr>
          </w:p>
        </w:tc>
        <w:tc>
          <w:tcPr>
            <w:tcW w:w="0" w:type="auto"/>
            <w:shd w:val="clear" w:color="auto" w:fill="auto"/>
            <w:vAlign w:val="center"/>
          </w:tcPr>
          <w:p w14:paraId="41B0DAB2" w14:textId="77777777" w:rsidR="00DD0318" w:rsidRPr="00DF6DD6" w:rsidRDefault="00DD0318" w:rsidP="000A50AE">
            <w:pPr>
              <w:pStyle w:val="TAC"/>
            </w:pPr>
          </w:p>
        </w:tc>
      </w:tr>
      <w:tr w:rsidR="000A50AE" w:rsidRPr="00DF6DD6" w14:paraId="022D72D4" w14:textId="77777777" w:rsidTr="000A50AE">
        <w:trPr>
          <w:trHeight w:val="285"/>
          <w:jc w:val="center"/>
        </w:trPr>
        <w:tc>
          <w:tcPr>
            <w:tcW w:w="0" w:type="auto"/>
            <w:shd w:val="clear" w:color="auto" w:fill="auto"/>
            <w:vAlign w:val="center"/>
          </w:tcPr>
          <w:p w14:paraId="3028AA9C" w14:textId="17E6F18F" w:rsidR="000A50AE" w:rsidRPr="00DF6DD6" w:rsidRDefault="000A50AE" w:rsidP="000A50AE">
            <w:pPr>
              <w:pStyle w:val="TAC"/>
              <w:rPr>
                <w:lang w:eastAsia="ja-JP"/>
              </w:rPr>
            </w:pPr>
            <w:r>
              <w:rPr>
                <w:rFonts w:eastAsia="MS Mincho"/>
                <w:lang w:eastAsia="ja-JP"/>
              </w:rPr>
              <w:t>28</w:t>
            </w:r>
          </w:p>
        </w:tc>
        <w:tc>
          <w:tcPr>
            <w:tcW w:w="0" w:type="auto"/>
            <w:shd w:val="clear" w:color="auto" w:fill="auto"/>
            <w:vAlign w:val="center"/>
          </w:tcPr>
          <w:p w14:paraId="2325DE51" w14:textId="11CDB219" w:rsidR="000A50AE" w:rsidRPr="00DF6DD6" w:rsidRDefault="000A50AE" w:rsidP="000A50AE">
            <w:pPr>
              <w:pStyle w:val="TAC"/>
              <w:rPr>
                <w:lang w:eastAsia="ja-JP"/>
              </w:rPr>
            </w:pPr>
            <w:r>
              <w:rPr>
                <w:rFonts w:cs="Arial"/>
                <w:lang w:eastAsia="ja-JP"/>
              </w:rPr>
              <w:t>n51</w:t>
            </w:r>
          </w:p>
        </w:tc>
        <w:tc>
          <w:tcPr>
            <w:tcW w:w="0" w:type="auto"/>
            <w:shd w:val="clear" w:color="auto" w:fill="auto"/>
            <w:vAlign w:val="center"/>
          </w:tcPr>
          <w:p w14:paraId="7ECE9360" w14:textId="1B3636EF" w:rsidR="000A50AE" w:rsidRPr="00DF6DD6" w:rsidRDefault="000A50AE" w:rsidP="000A50AE">
            <w:pPr>
              <w:pStyle w:val="TAC"/>
              <w:rPr>
                <w:rFonts w:cs="Arial"/>
                <w:lang w:eastAsia="ja-JP"/>
              </w:rPr>
            </w:pPr>
            <w:r>
              <w:rPr>
                <w:rFonts w:cs="Arial"/>
                <w:lang w:eastAsia="ja-JP"/>
              </w:rPr>
              <w:t>12</w:t>
            </w:r>
          </w:p>
        </w:tc>
        <w:tc>
          <w:tcPr>
            <w:tcW w:w="0" w:type="auto"/>
            <w:shd w:val="clear" w:color="auto" w:fill="auto"/>
            <w:vAlign w:val="center"/>
          </w:tcPr>
          <w:p w14:paraId="55F8D4CB" w14:textId="77777777" w:rsidR="000A50AE" w:rsidRPr="00DF6DD6" w:rsidRDefault="000A50AE" w:rsidP="000A50AE">
            <w:pPr>
              <w:pStyle w:val="TAC"/>
              <w:rPr>
                <w:rFonts w:cs="Arial"/>
                <w:lang w:eastAsia="fr-FR"/>
              </w:rPr>
            </w:pPr>
          </w:p>
        </w:tc>
        <w:tc>
          <w:tcPr>
            <w:tcW w:w="0" w:type="auto"/>
            <w:shd w:val="clear" w:color="auto" w:fill="auto"/>
            <w:vAlign w:val="center"/>
          </w:tcPr>
          <w:p w14:paraId="46084098" w14:textId="77777777" w:rsidR="000A50AE" w:rsidRPr="00DF6DD6" w:rsidRDefault="000A50AE" w:rsidP="000A50AE">
            <w:pPr>
              <w:pStyle w:val="TAC"/>
              <w:rPr>
                <w:rFonts w:cs="Arial"/>
                <w:lang w:eastAsia="fr-FR"/>
              </w:rPr>
            </w:pPr>
          </w:p>
        </w:tc>
        <w:tc>
          <w:tcPr>
            <w:tcW w:w="0" w:type="auto"/>
            <w:shd w:val="clear" w:color="auto" w:fill="auto"/>
            <w:vAlign w:val="center"/>
          </w:tcPr>
          <w:p w14:paraId="45A2E0AF" w14:textId="77777777" w:rsidR="000A50AE" w:rsidRPr="00DF6DD6" w:rsidRDefault="000A50AE" w:rsidP="000A50AE">
            <w:pPr>
              <w:pStyle w:val="TAC"/>
              <w:rPr>
                <w:rFonts w:cs="Arial"/>
                <w:lang w:eastAsia="fr-FR"/>
              </w:rPr>
            </w:pPr>
          </w:p>
        </w:tc>
        <w:tc>
          <w:tcPr>
            <w:tcW w:w="0" w:type="auto"/>
            <w:shd w:val="clear" w:color="auto" w:fill="auto"/>
            <w:vAlign w:val="center"/>
          </w:tcPr>
          <w:p w14:paraId="14926EC5" w14:textId="77777777" w:rsidR="000A50AE" w:rsidRPr="00DF6DD6" w:rsidDel="00B51323" w:rsidRDefault="000A50AE" w:rsidP="000A50AE">
            <w:pPr>
              <w:pStyle w:val="TAC"/>
              <w:rPr>
                <w:rFonts w:cs="Arial"/>
              </w:rPr>
            </w:pPr>
          </w:p>
        </w:tc>
        <w:tc>
          <w:tcPr>
            <w:tcW w:w="0" w:type="auto"/>
            <w:vAlign w:val="center"/>
          </w:tcPr>
          <w:p w14:paraId="50B04332" w14:textId="77777777" w:rsidR="000A50AE" w:rsidRPr="00DF6DD6" w:rsidRDefault="000A50AE" w:rsidP="000A50AE">
            <w:pPr>
              <w:pStyle w:val="TAC"/>
            </w:pPr>
          </w:p>
        </w:tc>
        <w:tc>
          <w:tcPr>
            <w:tcW w:w="0" w:type="auto"/>
            <w:shd w:val="clear" w:color="auto" w:fill="auto"/>
            <w:vAlign w:val="center"/>
          </w:tcPr>
          <w:p w14:paraId="150EC7E2" w14:textId="77777777" w:rsidR="000A50AE" w:rsidRPr="00DF6DD6" w:rsidRDefault="000A50AE" w:rsidP="000A50AE">
            <w:pPr>
              <w:pStyle w:val="TAC"/>
              <w:rPr>
                <w:rFonts w:cs="Arial"/>
                <w:lang w:eastAsia="zh-CN"/>
              </w:rPr>
            </w:pPr>
          </w:p>
        </w:tc>
        <w:tc>
          <w:tcPr>
            <w:tcW w:w="0" w:type="auto"/>
            <w:shd w:val="clear" w:color="auto" w:fill="auto"/>
            <w:vAlign w:val="center"/>
          </w:tcPr>
          <w:p w14:paraId="7316E019" w14:textId="77777777" w:rsidR="000A50AE" w:rsidRPr="00DF6DD6" w:rsidRDefault="000A50AE" w:rsidP="000A50AE">
            <w:pPr>
              <w:pStyle w:val="TAC"/>
            </w:pPr>
          </w:p>
        </w:tc>
        <w:tc>
          <w:tcPr>
            <w:tcW w:w="0" w:type="auto"/>
            <w:shd w:val="clear" w:color="auto" w:fill="auto"/>
            <w:vAlign w:val="center"/>
          </w:tcPr>
          <w:p w14:paraId="4FA0055C" w14:textId="77777777" w:rsidR="000A50AE" w:rsidRPr="00DF6DD6" w:rsidRDefault="000A50AE" w:rsidP="000A50AE">
            <w:pPr>
              <w:pStyle w:val="TAC"/>
            </w:pPr>
          </w:p>
        </w:tc>
        <w:tc>
          <w:tcPr>
            <w:tcW w:w="0" w:type="auto"/>
            <w:shd w:val="clear" w:color="auto" w:fill="auto"/>
            <w:vAlign w:val="center"/>
          </w:tcPr>
          <w:p w14:paraId="48FA7203" w14:textId="77777777" w:rsidR="000A50AE" w:rsidRPr="00DF6DD6" w:rsidRDefault="000A50AE" w:rsidP="000A50AE">
            <w:pPr>
              <w:pStyle w:val="TAC"/>
            </w:pPr>
          </w:p>
        </w:tc>
        <w:tc>
          <w:tcPr>
            <w:tcW w:w="0" w:type="auto"/>
            <w:vAlign w:val="center"/>
          </w:tcPr>
          <w:p w14:paraId="4AF4C3E4" w14:textId="77777777" w:rsidR="000A50AE" w:rsidRPr="00DF6DD6" w:rsidRDefault="000A50AE" w:rsidP="000A50AE">
            <w:pPr>
              <w:pStyle w:val="TAC"/>
            </w:pPr>
          </w:p>
        </w:tc>
        <w:tc>
          <w:tcPr>
            <w:tcW w:w="0" w:type="auto"/>
            <w:shd w:val="clear" w:color="auto" w:fill="auto"/>
            <w:vAlign w:val="center"/>
          </w:tcPr>
          <w:p w14:paraId="2B0BE3C3" w14:textId="77777777" w:rsidR="000A50AE" w:rsidRPr="00DF6DD6" w:rsidRDefault="000A50AE" w:rsidP="000A50AE">
            <w:pPr>
              <w:pStyle w:val="TAC"/>
            </w:pPr>
          </w:p>
        </w:tc>
      </w:tr>
      <w:tr w:rsidR="00F55B07" w:rsidRPr="00DF6DD6" w14:paraId="5B8E609C" w14:textId="77777777" w:rsidTr="000A50AE">
        <w:trPr>
          <w:trHeight w:val="285"/>
          <w:jc w:val="center"/>
        </w:trPr>
        <w:tc>
          <w:tcPr>
            <w:tcW w:w="0" w:type="auto"/>
            <w:shd w:val="clear" w:color="auto" w:fill="auto"/>
            <w:vAlign w:val="center"/>
          </w:tcPr>
          <w:p w14:paraId="6AC1B24B" w14:textId="77777777" w:rsidR="00DD0318" w:rsidRPr="00DF6DD6" w:rsidRDefault="00DD0318" w:rsidP="000A50AE">
            <w:pPr>
              <w:pStyle w:val="TAC"/>
              <w:rPr>
                <w:rFonts w:eastAsia="MS Mincho"/>
              </w:rPr>
            </w:pPr>
            <w:r w:rsidRPr="00DF6DD6">
              <w:rPr>
                <w:rFonts w:eastAsia="MS Mincho"/>
                <w:lang w:eastAsia="ja-JP"/>
              </w:rPr>
              <w:t>28</w:t>
            </w:r>
          </w:p>
        </w:tc>
        <w:tc>
          <w:tcPr>
            <w:tcW w:w="0" w:type="auto"/>
            <w:shd w:val="clear" w:color="auto" w:fill="auto"/>
            <w:vAlign w:val="center"/>
          </w:tcPr>
          <w:p w14:paraId="23E1E2F4" w14:textId="13E3EBE6" w:rsidR="00DD0318" w:rsidRPr="00DF6DD6" w:rsidRDefault="00DD0318" w:rsidP="000A50AE">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2BCC8036" w14:textId="77777777" w:rsidR="00DD0318" w:rsidRPr="00DF6DD6" w:rsidRDefault="00DD0318" w:rsidP="000A50AE">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F5F5BBA" w14:textId="77777777" w:rsidR="00DD0318" w:rsidRPr="00DF6DD6" w:rsidRDefault="00DD0318" w:rsidP="000A50AE">
            <w:pPr>
              <w:pStyle w:val="TAC"/>
              <w:rPr>
                <w:rFonts w:cs="Arial"/>
                <w:lang w:eastAsia="ja-JP"/>
              </w:rPr>
            </w:pPr>
          </w:p>
        </w:tc>
        <w:tc>
          <w:tcPr>
            <w:tcW w:w="0" w:type="auto"/>
            <w:shd w:val="clear" w:color="auto" w:fill="auto"/>
            <w:vAlign w:val="center"/>
          </w:tcPr>
          <w:p w14:paraId="684ECCAE" w14:textId="77777777" w:rsidR="00DD0318" w:rsidRPr="00DF6DD6" w:rsidRDefault="00DD0318" w:rsidP="000A50AE">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320F0E72" w14:textId="5D48563F" w:rsidR="00DD0318" w:rsidRPr="00DF6DD6" w:rsidRDefault="00DD0318" w:rsidP="000A50AE">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6AA0016" w14:textId="77777777" w:rsidR="00DD0318" w:rsidRPr="00DF6DD6" w:rsidRDefault="00DD0318" w:rsidP="000A50AE">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42D20935" w14:textId="77777777" w:rsidR="00DD0318" w:rsidRPr="00DF6DD6" w:rsidDel="00B51323" w:rsidRDefault="00DD0318" w:rsidP="000A50AE">
            <w:pPr>
              <w:pStyle w:val="TAC"/>
              <w:rPr>
                <w:rFonts w:cs="Arial"/>
              </w:rPr>
            </w:pPr>
          </w:p>
        </w:tc>
        <w:tc>
          <w:tcPr>
            <w:tcW w:w="0" w:type="auto"/>
            <w:vAlign w:val="center"/>
          </w:tcPr>
          <w:p w14:paraId="0EB81F75" w14:textId="77777777" w:rsidR="00DD0318" w:rsidRPr="00DF6DD6" w:rsidRDefault="00DD0318" w:rsidP="000A50AE">
            <w:pPr>
              <w:pStyle w:val="TAC"/>
            </w:pPr>
          </w:p>
        </w:tc>
        <w:tc>
          <w:tcPr>
            <w:tcW w:w="0" w:type="auto"/>
            <w:shd w:val="clear" w:color="auto" w:fill="auto"/>
            <w:vAlign w:val="center"/>
          </w:tcPr>
          <w:p w14:paraId="489B7FE1"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1085B34F"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743C85A2" w14:textId="77777777" w:rsidR="00DD0318" w:rsidRPr="00DF6DD6" w:rsidRDefault="00DD0318" w:rsidP="000A50AE">
            <w:pPr>
              <w:pStyle w:val="TAC"/>
            </w:pPr>
            <w:r w:rsidRPr="00DF6DD6">
              <w:rPr>
                <w:rFonts w:cs="Arial"/>
                <w:lang w:eastAsia="zh-CN"/>
              </w:rPr>
              <w:t>25</w:t>
            </w:r>
          </w:p>
        </w:tc>
        <w:tc>
          <w:tcPr>
            <w:tcW w:w="0" w:type="auto"/>
            <w:shd w:val="clear" w:color="auto" w:fill="auto"/>
            <w:vAlign w:val="center"/>
          </w:tcPr>
          <w:p w14:paraId="50DF90EF" w14:textId="77777777" w:rsidR="00DD0318" w:rsidRPr="00DF6DD6" w:rsidRDefault="00DD0318" w:rsidP="000A50AE">
            <w:pPr>
              <w:pStyle w:val="TAC"/>
            </w:pPr>
            <w:r w:rsidRPr="00DF6DD6">
              <w:t>25</w:t>
            </w:r>
          </w:p>
        </w:tc>
        <w:tc>
          <w:tcPr>
            <w:tcW w:w="0" w:type="auto"/>
            <w:vAlign w:val="center"/>
          </w:tcPr>
          <w:p w14:paraId="2BC80F0C" w14:textId="77777777" w:rsidR="00DD0318" w:rsidRPr="00DF6DD6" w:rsidRDefault="00DD0318" w:rsidP="000A50AE">
            <w:pPr>
              <w:pStyle w:val="TAC"/>
            </w:pPr>
            <w:r w:rsidRPr="00DF6DD6">
              <w:t>25</w:t>
            </w:r>
          </w:p>
        </w:tc>
        <w:tc>
          <w:tcPr>
            <w:tcW w:w="0" w:type="auto"/>
            <w:shd w:val="clear" w:color="auto" w:fill="auto"/>
            <w:vAlign w:val="center"/>
          </w:tcPr>
          <w:p w14:paraId="34F5FA41" w14:textId="77777777" w:rsidR="00DD0318" w:rsidRPr="00DF6DD6" w:rsidRDefault="00DD0318" w:rsidP="000A50AE">
            <w:pPr>
              <w:pStyle w:val="TAC"/>
            </w:pPr>
            <w:r w:rsidRPr="00DF6DD6">
              <w:t>25</w:t>
            </w:r>
          </w:p>
        </w:tc>
      </w:tr>
      <w:tr w:rsidR="00F55B07" w:rsidRPr="00DF6DD6" w14:paraId="537F6D0B" w14:textId="77777777" w:rsidTr="000A50AE">
        <w:trPr>
          <w:trHeight w:val="285"/>
          <w:jc w:val="center"/>
        </w:trPr>
        <w:tc>
          <w:tcPr>
            <w:tcW w:w="0" w:type="auto"/>
            <w:shd w:val="clear" w:color="auto" w:fill="auto"/>
            <w:vAlign w:val="center"/>
          </w:tcPr>
          <w:p w14:paraId="001D2814" w14:textId="77777777" w:rsidR="00DD0318" w:rsidRPr="00DF6DD6" w:rsidRDefault="00DD0318" w:rsidP="000A50AE">
            <w:pPr>
              <w:pStyle w:val="TAC"/>
              <w:rPr>
                <w:rFonts w:eastAsia="MS Mincho"/>
                <w:lang w:eastAsia="ja-JP"/>
              </w:rPr>
            </w:pPr>
            <w:r w:rsidRPr="00DF6DD6">
              <w:rPr>
                <w:lang w:eastAsia="zh-CN"/>
              </w:rPr>
              <w:t>66</w:t>
            </w:r>
          </w:p>
        </w:tc>
        <w:tc>
          <w:tcPr>
            <w:tcW w:w="0" w:type="auto"/>
            <w:shd w:val="clear" w:color="auto" w:fill="auto"/>
            <w:vAlign w:val="center"/>
          </w:tcPr>
          <w:p w14:paraId="79972DDA" w14:textId="77777777" w:rsidR="00DD0318" w:rsidRPr="00DF6DD6" w:rsidRDefault="00DD0318" w:rsidP="000A50AE">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37C6F2F1" w14:textId="77777777" w:rsidR="00DD0318" w:rsidRPr="00DF6DD6" w:rsidRDefault="00DD0318" w:rsidP="000A50AE">
            <w:pPr>
              <w:pStyle w:val="TAC"/>
              <w:rPr>
                <w:rFonts w:cs="Arial"/>
                <w:lang w:eastAsia="ja-JP"/>
              </w:rPr>
            </w:pPr>
          </w:p>
        </w:tc>
        <w:tc>
          <w:tcPr>
            <w:tcW w:w="0" w:type="auto"/>
            <w:shd w:val="clear" w:color="auto" w:fill="auto"/>
            <w:vAlign w:val="center"/>
          </w:tcPr>
          <w:p w14:paraId="6662DB3E" w14:textId="0B70D6A2" w:rsidR="00DD0318" w:rsidRPr="00DF6DD6" w:rsidRDefault="00DD0318" w:rsidP="000A50AE">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7981D59A" w14:textId="2BCCD5CB" w:rsidR="00DD0318" w:rsidRPr="00DF6DD6" w:rsidRDefault="00DD0318" w:rsidP="000A50AE">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04EC6D5C" w14:textId="6C328EC1" w:rsidR="00DD0318" w:rsidRPr="00DF6DD6" w:rsidRDefault="00DD0318" w:rsidP="000A50AE">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7D2C11FF" w14:textId="77777777" w:rsidR="00DD0318" w:rsidRPr="00DF6DD6" w:rsidDel="00B51323" w:rsidRDefault="00DD0318" w:rsidP="000A50AE">
            <w:pPr>
              <w:pStyle w:val="TAC"/>
              <w:rPr>
                <w:rFonts w:cs="Arial"/>
              </w:rPr>
            </w:pPr>
          </w:p>
        </w:tc>
        <w:tc>
          <w:tcPr>
            <w:tcW w:w="0" w:type="auto"/>
            <w:vAlign w:val="center"/>
          </w:tcPr>
          <w:p w14:paraId="1EBB70F4" w14:textId="77777777" w:rsidR="00DD0318" w:rsidRPr="00DF6DD6" w:rsidRDefault="00DD0318" w:rsidP="000A50AE">
            <w:pPr>
              <w:pStyle w:val="TAC"/>
            </w:pPr>
          </w:p>
        </w:tc>
        <w:tc>
          <w:tcPr>
            <w:tcW w:w="0" w:type="auto"/>
            <w:shd w:val="clear" w:color="auto" w:fill="auto"/>
            <w:vAlign w:val="center"/>
          </w:tcPr>
          <w:p w14:paraId="17E90A4C" w14:textId="77777777" w:rsidR="00DD0318" w:rsidRPr="00DF6DD6" w:rsidRDefault="00DD0318" w:rsidP="000A50AE">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23CCE4A" w14:textId="73E773A0" w:rsidR="00DD0318" w:rsidRPr="00DF6DD6" w:rsidRDefault="00DD0318" w:rsidP="000A50AE">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1C2CE10" w14:textId="114BC454" w:rsidR="00DD0318" w:rsidRPr="00DF6DD6" w:rsidRDefault="00DD0318" w:rsidP="000A50AE">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39682C35" w14:textId="22B78017" w:rsidR="00DD0318" w:rsidRPr="00DF6DD6" w:rsidRDefault="00DD0318" w:rsidP="000A50AE">
            <w:pPr>
              <w:pStyle w:val="TAC"/>
            </w:pPr>
            <w:r w:rsidRPr="00DF6DD6">
              <w:rPr>
                <w:rFonts w:cs="Arial" w:hint="eastAsia"/>
              </w:rPr>
              <w:t>10</w:t>
            </w:r>
            <w:r w:rsidRPr="00DF6DD6">
              <w:rPr>
                <w:rFonts w:cs="Arial" w:hint="eastAsia"/>
                <w:lang w:eastAsia="ja-JP"/>
              </w:rPr>
              <w:t>0</w:t>
            </w:r>
          </w:p>
        </w:tc>
        <w:tc>
          <w:tcPr>
            <w:tcW w:w="0" w:type="auto"/>
            <w:vAlign w:val="center"/>
          </w:tcPr>
          <w:p w14:paraId="6C74B269" w14:textId="74B9C752" w:rsidR="00DD0318" w:rsidRPr="00DF6DD6" w:rsidRDefault="00DD0318" w:rsidP="000A50AE">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3ED5915" w14:textId="1620943F" w:rsidR="00DD0318" w:rsidRPr="00DF6DD6" w:rsidRDefault="00DD0318" w:rsidP="000A50AE">
            <w:pPr>
              <w:pStyle w:val="TAC"/>
            </w:pPr>
            <w:r w:rsidRPr="00DF6DD6">
              <w:rPr>
                <w:rFonts w:cs="Arial" w:hint="eastAsia"/>
              </w:rPr>
              <w:t>10</w:t>
            </w:r>
            <w:r w:rsidRPr="00DF6DD6">
              <w:rPr>
                <w:rFonts w:cs="Arial" w:hint="eastAsia"/>
                <w:lang w:eastAsia="ja-JP"/>
              </w:rPr>
              <w:t>0</w:t>
            </w:r>
          </w:p>
        </w:tc>
      </w:tr>
      <w:tr w:rsidR="00F55B07" w:rsidRPr="00DF6DD6" w14:paraId="7125EF6E" w14:textId="77777777" w:rsidTr="000A50AE">
        <w:trPr>
          <w:trHeight w:val="285"/>
          <w:jc w:val="center"/>
        </w:trPr>
        <w:tc>
          <w:tcPr>
            <w:tcW w:w="0" w:type="auto"/>
            <w:shd w:val="clear" w:color="auto" w:fill="auto"/>
            <w:vAlign w:val="center"/>
          </w:tcPr>
          <w:p w14:paraId="5A8726D8" w14:textId="77777777" w:rsidR="00DD0318" w:rsidRPr="00DF6DD6" w:rsidRDefault="00DD0318" w:rsidP="000A50AE">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0DEA233C" w14:textId="77777777" w:rsidR="00DD0318" w:rsidRPr="00DF6DD6" w:rsidRDefault="00DD0318" w:rsidP="000A50AE">
            <w:pPr>
              <w:pStyle w:val="TAC"/>
              <w:rPr>
                <w:rFonts w:cs="Arial"/>
                <w:lang w:eastAsia="ja-JP"/>
              </w:rPr>
            </w:pPr>
            <w:r w:rsidRPr="00DF6DD6">
              <w:rPr>
                <w:rFonts w:cs="Arial" w:hint="eastAsia"/>
                <w:lang w:eastAsia="ja-JP"/>
              </w:rPr>
              <w:t>2</w:t>
            </w:r>
          </w:p>
        </w:tc>
        <w:tc>
          <w:tcPr>
            <w:tcW w:w="0" w:type="auto"/>
            <w:shd w:val="clear" w:color="auto" w:fill="auto"/>
            <w:vAlign w:val="center"/>
          </w:tcPr>
          <w:p w14:paraId="6A566473" w14:textId="77777777" w:rsidR="00DD0318" w:rsidRPr="00DF6DD6" w:rsidRDefault="00DD0318" w:rsidP="000A50AE">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0F587DB3" w14:textId="77777777" w:rsidR="00DD0318" w:rsidRPr="00DF6DD6" w:rsidRDefault="00DD0318" w:rsidP="000A50AE">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0DB0169" w14:textId="77777777" w:rsidR="00DD0318" w:rsidRPr="00DF6DD6" w:rsidRDefault="00DD0318" w:rsidP="000A50AE">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7CD1FA9F" w14:textId="77777777" w:rsidR="00DD0318" w:rsidRPr="00DF6DD6" w:rsidRDefault="00DD0318" w:rsidP="000A50AE">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E88B208" w14:textId="77777777" w:rsidR="00DD0318" w:rsidRPr="00DF6DD6" w:rsidRDefault="00DD0318" w:rsidP="000A50AE">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229194" w14:textId="77777777" w:rsidR="00DD0318" w:rsidRPr="00DF6DD6" w:rsidRDefault="00DD0318" w:rsidP="000A50AE">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237CF35" w14:textId="77777777" w:rsidR="00DD0318" w:rsidRPr="00DF6DD6" w:rsidRDefault="00DD0318" w:rsidP="000A50AE">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2214E239" w14:textId="77777777" w:rsidR="00DD0318" w:rsidRPr="00DF6DD6" w:rsidRDefault="00DD0318" w:rsidP="000A50AE">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6376081" w14:textId="77777777" w:rsidR="00DD0318" w:rsidRPr="00DF6DD6" w:rsidDel="00B51323" w:rsidRDefault="00DD0318" w:rsidP="000A50AE">
            <w:pPr>
              <w:pStyle w:val="TAC"/>
              <w:rPr>
                <w:rFonts w:cs="Arial"/>
              </w:rPr>
            </w:pPr>
          </w:p>
        </w:tc>
        <w:tc>
          <w:tcPr>
            <w:tcW w:w="0" w:type="auto"/>
            <w:vAlign w:val="center"/>
          </w:tcPr>
          <w:p w14:paraId="657DE664" w14:textId="77777777" w:rsidR="00DD0318" w:rsidRPr="00DF6DD6" w:rsidRDefault="00DD0318" w:rsidP="000A50AE">
            <w:pPr>
              <w:pStyle w:val="TAC"/>
            </w:pPr>
          </w:p>
        </w:tc>
        <w:tc>
          <w:tcPr>
            <w:tcW w:w="0" w:type="auto"/>
            <w:shd w:val="clear" w:color="auto" w:fill="auto"/>
            <w:vAlign w:val="center"/>
          </w:tcPr>
          <w:p w14:paraId="29FC66A4" w14:textId="77777777" w:rsidR="00DD0318" w:rsidRPr="00DF6DD6" w:rsidRDefault="00DD0318" w:rsidP="000A50AE">
            <w:pPr>
              <w:pStyle w:val="TAC"/>
              <w:rPr>
                <w:rFonts w:cs="Arial"/>
                <w:lang w:eastAsia="zh-CN"/>
              </w:rPr>
            </w:pPr>
          </w:p>
        </w:tc>
        <w:tc>
          <w:tcPr>
            <w:tcW w:w="0" w:type="auto"/>
            <w:shd w:val="clear" w:color="auto" w:fill="auto"/>
            <w:vAlign w:val="center"/>
          </w:tcPr>
          <w:p w14:paraId="52FA7306" w14:textId="77777777" w:rsidR="00DD0318" w:rsidRPr="00DF6DD6" w:rsidRDefault="00DD0318" w:rsidP="000A50AE">
            <w:pPr>
              <w:pStyle w:val="TAC"/>
              <w:rPr>
                <w:rFonts w:cs="Arial"/>
                <w:lang w:eastAsia="zh-CN"/>
              </w:rPr>
            </w:pPr>
          </w:p>
        </w:tc>
        <w:tc>
          <w:tcPr>
            <w:tcW w:w="0" w:type="auto"/>
            <w:shd w:val="clear" w:color="auto" w:fill="auto"/>
            <w:vAlign w:val="center"/>
          </w:tcPr>
          <w:p w14:paraId="6D1B9806" w14:textId="77777777" w:rsidR="00DD0318" w:rsidRPr="00DF6DD6" w:rsidRDefault="00DD0318" w:rsidP="000A50AE">
            <w:pPr>
              <w:pStyle w:val="TAC"/>
              <w:rPr>
                <w:rFonts w:cs="Arial"/>
                <w:lang w:eastAsia="zh-CN"/>
              </w:rPr>
            </w:pPr>
          </w:p>
        </w:tc>
        <w:tc>
          <w:tcPr>
            <w:tcW w:w="0" w:type="auto"/>
            <w:shd w:val="clear" w:color="auto" w:fill="auto"/>
            <w:vAlign w:val="center"/>
          </w:tcPr>
          <w:p w14:paraId="56A41F21" w14:textId="77777777" w:rsidR="00DD0318" w:rsidRPr="00DF6DD6" w:rsidRDefault="00DD0318" w:rsidP="000A50AE">
            <w:pPr>
              <w:pStyle w:val="TAC"/>
            </w:pPr>
          </w:p>
        </w:tc>
        <w:tc>
          <w:tcPr>
            <w:tcW w:w="0" w:type="auto"/>
            <w:vAlign w:val="center"/>
          </w:tcPr>
          <w:p w14:paraId="714B260D" w14:textId="77777777" w:rsidR="00DD0318" w:rsidRPr="00DF6DD6" w:rsidRDefault="00DD0318" w:rsidP="000A50AE">
            <w:pPr>
              <w:pStyle w:val="TAC"/>
            </w:pPr>
          </w:p>
        </w:tc>
        <w:tc>
          <w:tcPr>
            <w:tcW w:w="0" w:type="auto"/>
            <w:shd w:val="clear" w:color="auto" w:fill="auto"/>
            <w:vAlign w:val="center"/>
          </w:tcPr>
          <w:p w14:paraId="6AFFC498" w14:textId="77777777" w:rsidR="00DD0318" w:rsidRPr="00DF6DD6" w:rsidRDefault="00DD0318" w:rsidP="000A50AE">
            <w:pPr>
              <w:pStyle w:val="TAC"/>
            </w:pPr>
          </w:p>
        </w:tc>
      </w:tr>
      <w:tr w:rsidR="00DD0318" w:rsidRPr="00DF6DD6" w14:paraId="02882B24" w14:textId="77777777" w:rsidTr="006B33DE">
        <w:trPr>
          <w:trHeight w:val="285"/>
          <w:jc w:val="center"/>
        </w:trPr>
        <w:tc>
          <w:tcPr>
            <w:tcW w:w="0" w:type="auto"/>
            <w:gridSpan w:val="14"/>
            <w:shd w:val="clear" w:color="auto" w:fill="auto"/>
            <w:vAlign w:val="center"/>
          </w:tcPr>
          <w:p w14:paraId="575F44AC" w14:textId="102B1D62" w:rsidR="00DD0318" w:rsidRPr="00DF6DD6" w:rsidRDefault="00DD0318" w:rsidP="000A50AE">
            <w:pPr>
              <w:pStyle w:val="TAN"/>
            </w:pPr>
            <w:r w:rsidRPr="00DF6DD6">
              <w:t>NOTE 1:</w:t>
            </w:r>
            <w:r w:rsidRPr="00DF6DD6">
              <w:tab/>
              <w:t>The UL configuration applies regardless of the channel bandwidth of the UL band</w:t>
            </w:r>
            <w:r w:rsidR="00C16C74" w:rsidRPr="00DF6DD6">
              <w:t xml:space="preserve"> unless the</w:t>
            </w:r>
            <w:r w:rsidRPr="00DF6DD6">
              <w:t xml:space="preserve"> UL resource blocks </w:t>
            </w:r>
            <w:r w:rsidR="00C16C74" w:rsidRPr="00DF6DD6">
              <w:t xml:space="preserve">exceed that specified </w:t>
            </w:r>
            <w:r w:rsidRPr="00DF6DD6">
              <w:t>in Table 7.3.1-2 in TS 36.101 [4] or Table 7.3.2-3 in TS 38.101-1 [2]</w:t>
            </w:r>
            <w:r w:rsidR="00C16C74" w:rsidRPr="00DF6DD6">
              <w:t xml:space="preserve"> for the uplink bandwidth in which case the allocation according to Table 7.3.1-2 in TS 36.101 [4] or Table 7.3.2-3 in TS 38.101-1 [2] applies</w:t>
            </w:r>
          </w:p>
          <w:p w14:paraId="7CDA621B" w14:textId="4B46E147" w:rsidR="00DD0318" w:rsidRPr="00DF6DD6" w:rsidRDefault="00DD0318" w:rsidP="000A50AE">
            <w:pPr>
              <w:pStyle w:val="TAN"/>
              <w:rPr>
                <w:lang w:eastAsia="ko-KR"/>
              </w:rPr>
            </w:pPr>
            <w:r w:rsidRPr="00DF6DD6">
              <w:t>NOTE 2:</w:t>
            </w:r>
            <w:r w:rsidRPr="00DF6DD6">
              <w:tab/>
              <w:t>Void</w:t>
            </w:r>
          </w:p>
          <w:p w14:paraId="6FBB48F0" w14:textId="77777777" w:rsidR="007C0545" w:rsidRPr="00DF6DD6" w:rsidRDefault="00DD0318" w:rsidP="000A50AE">
            <w:pPr>
              <w:pStyle w:val="TAN"/>
            </w:pPr>
            <w:r w:rsidRPr="00DF6DD6">
              <w:rPr>
                <w:szCs w:val="24"/>
                <w:lang w:val="en-US"/>
              </w:rPr>
              <w:t>NOTE 3:</w:t>
            </w:r>
            <w:r w:rsidRPr="00DF6DD6">
              <w:rPr>
                <w:szCs w:val="24"/>
                <w:lang w:val="en-US"/>
              </w:rPr>
              <w:tab/>
            </w:r>
            <w:r w:rsidR="00C16C74" w:rsidRPr="00DF6DD6">
              <w:t>Unless stated otherwise, UL resource blocks shall be centred within the transmission bandwidth configuration for the channel bandwidth.</w:t>
            </w:r>
          </w:p>
          <w:p w14:paraId="590B2513" w14:textId="5F30D72A" w:rsidR="00DD0318" w:rsidRPr="00DF6DD6" w:rsidRDefault="00DD0318" w:rsidP="000A50AE">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DF6DD6" w:rsidRDefault="00DD0318" w:rsidP="000A50AE">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1231" w:name="_Toc21345611"/>
      <w:bookmarkStart w:id="1232" w:name="_Toc29806460"/>
      <w:bookmarkStart w:id="1233" w:name="_Toc37255993"/>
      <w:bookmarkStart w:id="1234" w:name="_Toc37256334"/>
      <w:bookmarkStart w:id="1235" w:name="_Toc45890168"/>
      <w:r w:rsidRPr="00DF6DD6">
        <w:t>7.3B.2.3.2</w:t>
      </w:r>
      <w:r w:rsidRPr="00DF6DD6">
        <w:tab/>
      </w:r>
      <w:r w:rsidR="003618C8" w:rsidRPr="00DF6DD6">
        <w:t>Reference sensitivity exceptions</w:t>
      </w:r>
      <w:r w:rsidRPr="00DF6DD6">
        <w:t xml:space="preserve"> due to receiver harmonic mixing for EN-DC in NR FR1</w:t>
      </w:r>
      <w:bookmarkEnd w:id="1231"/>
      <w:bookmarkEnd w:id="1232"/>
      <w:bookmarkEnd w:id="1233"/>
      <w:bookmarkEnd w:id="1234"/>
      <w:bookmarkEnd w:id="1235"/>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75pt;height:15pt" o:ole="">
                  <v:imagedata r:id="rId42" o:title=""/>
                </v:shape>
                <o:OLEObject Type="Embed" ProgID="Equation.3" ShapeID="_x0000_i1040" DrawAspect="Content" ObjectID="_1656506740"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56506741"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56506742"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56506743"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70F5CABE" w14:textId="3DE3D7A1" w:rsidR="00B95244" w:rsidRPr="00DF6DD6" w:rsidRDefault="00B95244" w:rsidP="00160755">
            <w:pPr>
              <w:pStyle w:val="TAN"/>
              <w:rPr>
                <w:lang w:eastAsia="zh-CN"/>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56506744"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23894B3E" w14:textId="6B8C7BFA" w:rsidR="00B866E4" w:rsidRPr="00DF6DD6" w:rsidRDefault="00B866E4">
            <w:pPr>
              <w:pStyle w:val="TAN"/>
            </w:pPr>
            <w:r w:rsidRPr="00DF6DD6">
              <w:t>NOTE 4:</w:t>
            </w:r>
            <w:r w:rsidRPr="00DF6DD6">
              <w:tab/>
              <w:t>Unless otherwise stated, the UL resource blocks allocation is applied at the center of the channel bandwidth. The note applies to the entire table.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1236" w:name="_Toc21345612"/>
      <w:bookmarkStart w:id="1237" w:name="_Toc29806461"/>
      <w:bookmarkStart w:id="1238" w:name="_Toc37255994"/>
      <w:bookmarkStart w:id="1239" w:name="_Toc37256335"/>
      <w:bookmarkStart w:id="1240" w:name="_Toc45890169"/>
      <w:r w:rsidRPr="00DF6DD6">
        <w:t>7.3B.2.3.3</w:t>
      </w:r>
      <w:r w:rsidRPr="00DF6DD6">
        <w:tab/>
      </w:r>
      <w:r w:rsidR="003B0E38" w:rsidRPr="00DF6DD6">
        <w:t>Void</w:t>
      </w:r>
      <w:bookmarkEnd w:id="1236"/>
      <w:bookmarkEnd w:id="1237"/>
      <w:bookmarkEnd w:id="1238"/>
      <w:bookmarkEnd w:id="1239"/>
      <w:bookmarkEnd w:id="1240"/>
    </w:p>
    <w:p w14:paraId="75098ECE" w14:textId="77777777" w:rsidR="001310A1" w:rsidRPr="00DF6DD6" w:rsidRDefault="001310A1" w:rsidP="001310A1">
      <w:pPr>
        <w:pStyle w:val="Heading5"/>
      </w:pPr>
      <w:bookmarkStart w:id="1241" w:name="_Toc21345613"/>
      <w:bookmarkStart w:id="1242" w:name="_Toc29806462"/>
      <w:bookmarkStart w:id="1243" w:name="_Toc37255995"/>
      <w:bookmarkStart w:id="1244" w:name="_Toc37256336"/>
      <w:bookmarkStart w:id="1245" w:name="_Toc45890170"/>
      <w:r w:rsidRPr="00DF6DD6">
        <w:t>7.3B.2.3.4</w:t>
      </w:r>
      <w:r w:rsidRPr="00DF6DD6">
        <w:tab/>
        <w:t>Reference sensitivity exceptions due to cross band isolation for EN-DC in NR FR1</w:t>
      </w:r>
      <w:bookmarkEnd w:id="1241"/>
      <w:bookmarkEnd w:id="1242"/>
      <w:bookmarkEnd w:id="1243"/>
      <w:bookmarkEnd w:id="1244"/>
      <w:bookmarkEnd w:id="1245"/>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24CA0CA3" w14:textId="452AC132" w:rsidR="00CD6770" w:rsidRPr="00DF6DD6" w:rsidRDefault="000F44E0" w:rsidP="00FD4D86">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5B2E591E" w14:textId="041AE28B" w:rsidR="003423A4" w:rsidRDefault="003423A4" w:rsidP="003423A4">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1246" w:name="_Toc21345614"/>
      <w:bookmarkStart w:id="1247" w:name="_Toc29806463"/>
      <w:bookmarkStart w:id="1248" w:name="_Toc37255996"/>
      <w:bookmarkStart w:id="1249" w:name="_Toc37256337"/>
      <w:bookmarkStart w:id="1250" w:name="_Toc45890171"/>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1246"/>
      <w:bookmarkEnd w:id="1247"/>
      <w:bookmarkEnd w:id="1248"/>
      <w:bookmarkEnd w:id="1249"/>
      <w:bookmarkEnd w:id="1250"/>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1251"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1252" w:name="_Toc29806464"/>
      <w:bookmarkStart w:id="1253" w:name="_Toc37255997"/>
      <w:bookmarkStart w:id="1254" w:name="_Toc37256338"/>
      <w:bookmarkStart w:id="1255" w:name="_Toc45890172"/>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1251"/>
      <w:bookmarkEnd w:id="1252"/>
      <w:bookmarkEnd w:id="1253"/>
      <w:bookmarkEnd w:id="1254"/>
      <w:bookmarkEnd w:id="1255"/>
    </w:p>
    <w:p w14:paraId="6755946D" w14:textId="5EAA7887" w:rsidR="001310A1" w:rsidRPr="00DF6DD6" w:rsidRDefault="001310A1" w:rsidP="001310A1">
      <w:pPr>
        <w:pStyle w:val="TH"/>
      </w:pPr>
      <w:bookmarkStart w:id="1256" w:name="_Hlk4056379"/>
      <w:r w:rsidRPr="00DF6DD6">
        <w:t>Table 7.3B.2.3.5.1-1:</w:t>
      </w:r>
      <w:bookmarkEnd w:id="1256"/>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55B07" w:rsidRPr="00DF6DD6"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540"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49"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A6034C">
        <w:trPr>
          <w:jc w:val="center"/>
        </w:trPr>
        <w:tc>
          <w:tcPr>
            <w:tcW w:w="117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71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481"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14"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49" w:type="pct"/>
            <w:vMerge w:val="restart"/>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A6034C">
        <w:trPr>
          <w:jc w:val="center"/>
        </w:trPr>
        <w:tc>
          <w:tcPr>
            <w:tcW w:w="1179" w:type="pct"/>
            <w:vMerge/>
            <w:shd w:val="clear" w:color="auto" w:fill="auto"/>
            <w:vAlign w:val="center"/>
          </w:tcPr>
          <w:p w14:paraId="081E6311" w14:textId="77777777" w:rsidR="004D05EA" w:rsidRPr="00DF6DD6" w:rsidRDefault="004D05EA" w:rsidP="00CE04D0">
            <w:pPr>
              <w:pStyle w:val="TAC"/>
            </w:pPr>
          </w:p>
        </w:tc>
        <w:tc>
          <w:tcPr>
            <w:tcW w:w="540" w:type="pct"/>
            <w:vMerge/>
            <w:shd w:val="clear" w:color="auto" w:fill="auto"/>
            <w:vAlign w:val="center"/>
          </w:tcPr>
          <w:p w14:paraId="10CB395A" w14:textId="77777777" w:rsidR="004D05EA" w:rsidRPr="00DF6DD6" w:rsidRDefault="004D05EA" w:rsidP="00CE04D0">
            <w:pPr>
              <w:pStyle w:val="TAC"/>
            </w:pPr>
          </w:p>
        </w:tc>
        <w:tc>
          <w:tcPr>
            <w:tcW w:w="718" w:type="pct"/>
            <w:vMerge/>
            <w:shd w:val="clear" w:color="auto" w:fill="auto"/>
            <w:noWrap/>
            <w:vAlign w:val="center"/>
          </w:tcPr>
          <w:p w14:paraId="5F63F1AF" w14:textId="77777777" w:rsidR="004D05EA" w:rsidRPr="00DF6DD6" w:rsidRDefault="004D05EA" w:rsidP="00CE04D0">
            <w:pPr>
              <w:pStyle w:val="TAC"/>
            </w:pPr>
          </w:p>
        </w:tc>
        <w:tc>
          <w:tcPr>
            <w:tcW w:w="481" w:type="pct"/>
            <w:vMerge/>
            <w:shd w:val="clear" w:color="auto" w:fill="auto"/>
            <w:noWrap/>
            <w:vAlign w:val="center"/>
          </w:tcPr>
          <w:p w14:paraId="183BA510" w14:textId="77777777" w:rsidR="004D05EA" w:rsidRPr="00DF6DD6" w:rsidRDefault="004D05EA" w:rsidP="00CE04D0">
            <w:pPr>
              <w:pStyle w:val="TAC"/>
            </w:pPr>
          </w:p>
        </w:tc>
        <w:tc>
          <w:tcPr>
            <w:tcW w:w="398" w:type="pct"/>
            <w:vMerge/>
            <w:shd w:val="clear" w:color="auto" w:fill="auto"/>
            <w:noWrap/>
            <w:vAlign w:val="center"/>
          </w:tcPr>
          <w:p w14:paraId="43380C29" w14:textId="77777777" w:rsidR="004D05EA" w:rsidRPr="00DF6DD6" w:rsidRDefault="004D05EA" w:rsidP="00CE04D0">
            <w:pPr>
              <w:pStyle w:val="TAC"/>
            </w:pPr>
          </w:p>
        </w:tc>
        <w:tc>
          <w:tcPr>
            <w:tcW w:w="721" w:type="pct"/>
            <w:vMerge/>
            <w:shd w:val="clear" w:color="auto" w:fill="auto"/>
            <w:noWrap/>
            <w:vAlign w:val="center"/>
          </w:tcPr>
          <w:p w14:paraId="58376752" w14:textId="77777777" w:rsidR="004D05EA" w:rsidRPr="00DF6DD6" w:rsidRDefault="004D05EA" w:rsidP="00CE04D0">
            <w:pPr>
              <w:pStyle w:val="TAC"/>
            </w:pPr>
          </w:p>
        </w:tc>
        <w:tc>
          <w:tcPr>
            <w:tcW w:w="414"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49" w:type="pct"/>
            <w:vMerge/>
            <w:vAlign w:val="center"/>
          </w:tcPr>
          <w:p w14:paraId="112D8357" w14:textId="77777777" w:rsidR="004D05EA" w:rsidRPr="00DF6DD6" w:rsidRDefault="004D05EA" w:rsidP="00CE04D0">
            <w:pPr>
              <w:pStyle w:val="TAC"/>
            </w:pPr>
          </w:p>
        </w:tc>
      </w:tr>
      <w:tr w:rsidR="00F55B07" w:rsidRPr="00DF6DD6" w14:paraId="57379351" w14:textId="77777777" w:rsidTr="00A6034C">
        <w:trPr>
          <w:jc w:val="center"/>
        </w:trPr>
        <w:tc>
          <w:tcPr>
            <w:tcW w:w="1179" w:type="pct"/>
            <w:vMerge/>
            <w:shd w:val="clear" w:color="auto" w:fill="auto"/>
            <w:vAlign w:val="center"/>
          </w:tcPr>
          <w:p w14:paraId="1A20ED56" w14:textId="77777777" w:rsidR="004D05EA" w:rsidRPr="00DF6DD6" w:rsidRDefault="004D05EA" w:rsidP="00CE04D0">
            <w:pPr>
              <w:pStyle w:val="TAC"/>
            </w:pPr>
          </w:p>
        </w:tc>
        <w:tc>
          <w:tcPr>
            <w:tcW w:w="540"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71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481"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76577257" w14:textId="69527BBC" w:rsidR="004D05EA" w:rsidRPr="00DF6DD6" w:rsidRDefault="004D05EA" w:rsidP="00CE04D0">
            <w:pPr>
              <w:pStyle w:val="TAC"/>
            </w:pPr>
            <w:r w:rsidRPr="00DF6DD6">
              <w:t>50</w:t>
            </w:r>
          </w:p>
        </w:tc>
        <w:tc>
          <w:tcPr>
            <w:tcW w:w="721"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14"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49" w:type="pct"/>
          </w:tcPr>
          <w:p w14:paraId="649F882A" w14:textId="77777777" w:rsidR="004D05EA" w:rsidRPr="00DF6DD6" w:rsidRDefault="004D05EA" w:rsidP="00CE04D0">
            <w:pPr>
              <w:pStyle w:val="TAC"/>
            </w:pPr>
            <w:r w:rsidRPr="00DF6DD6">
              <w:t>N/A</w:t>
            </w:r>
          </w:p>
        </w:tc>
      </w:tr>
      <w:tr w:rsidR="00F55B07" w:rsidRPr="00DF6DD6" w14:paraId="37EBB04E" w14:textId="77777777" w:rsidTr="00A6034C">
        <w:trPr>
          <w:jc w:val="center"/>
        </w:trPr>
        <w:tc>
          <w:tcPr>
            <w:tcW w:w="117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540"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71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481"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14"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49" w:type="pct"/>
            <w:vMerge w:val="restart"/>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A6034C">
        <w:trPr>
          <w:jc w:val="center"/>
        </w:trPr>
        <w:tc>
          <w:tcPr>
            <w:tcW w:w="1179" w:type="pct"/>
            <w:vMerge/>
            <w:shd w:val="clear" w:color="auto" w:fill="auto"/>
            <w:vAlign w:val="center"/>
          </w:tcPr>
          <w:p w14:paraId="67D770CF" w14:textId="77777777" w:rsidR="004D05EA" w:rsidRPr="00DF6DD6" w:rsidRDefault="004D05EA" w:rsidP="00CE04D0">
            <w:pPr>
              <w:pStyle w:val="TAC"/>
            </w:pPr>
          </w:p>
        </w:tc>
        <w:tc>
          <w:tcPr>
            <w:tcW w:w="540" w:type="pct"/>
            <w:vMerge/>
            <w:shd w:val="clear" w:color="auto" w:fill="auto"/>
            <w:vAlign w:val="center"/>
          </w:tcPr>
          <w:p w14:paraId="4F0F922F" w14:textId="77777777" w:rsidR="004D05EA" w:rsidRPr="00DF6DD6" w:rsidRDefault="004D05EA" w:rsidP="00CE04D0">
            <w:pPr>
              <w:pStyle w:val="TAC"/>
            </w:pPr>
          </w:p>
        </w:tc>
        <w:tc>
          <w:tcPr>
            <w:tcW w:w="718" w:type="pct"/>
            <w:vMerge/>
            <w:shd w:val="clear" w:color="auto" w:fill="auto"/>
            <w:noWrap/>
            <w:vAlign w:val="center"/>
          </w:tcPr>
          <w:p w14:paraId="2367FEE0" w14:textId="77777777" w:rsidR="004D05EA" w:rsidRPr="00DF6DD6" w:rsidRDefault="004D05EA" w:rsidP="00CE04D0">
            <w:pPr>
              <w:pStyle w:val="TAC"/>
            </w:pPr>
          </w:p>
        </w:tc>
        <w:tc>
          <w:tcPr>
            <w:tcW w:w="481" w:type="pct"/>
            <w:vMerge/>
            <w:shd w:val="clear" w:color="auto" w:fill="auto"/>
            <w:noWrap/>
            <w:vAlign w:val="center"/>
          </w:tcPr>
          <w:p w14:paraId="67A99D22" w14:textId="77777777" w:rsidR="004D05EA" w:rsidRPr="00DF6DD6" w:rsidRDefault="004D05EA" w:rsidP="00CE04D0">
            <w:pPr>
              <w:pStyle w:val="TAC"/>
            </w:pPr>
          </w:p>
        </w:tc>
        <w:tc>
          <w:tcPr>
            <w:tcW w:w="398" w:type="pct"/>
            <w:vMerge/>
            <w:shd w:val="clear" w:color="auto" w:fill="auto"/>
            <w:noWrap/>
            <w:vAlign w:val="center"/>
          </w:tcPr>
          <w:p w14:paraId="70FDFF4F" w14:textId="77777777" w:rsidR="004D05EA" w:rsidRPr="00DF6DD6" w:rsidRDefault="004D05EA" w:rsidP="00CE04D0">
            <w:pPr>
              <w:pStyle w:val="TAC"/>
            </w:pPr>
          </w:p>
        </w:tc>
        <w:tc>
          <w:tcPr>
            <w:tcW w:w="721" w:type="pct"/>
            <w:vMerge/>
            <w:shd w:val="clear" w:color="auto" w:fill="auto"/>
            <w:noWrap/>
            <w:vAlign w:val="center"/>
          </w:tcPr>
          <w:p w14:paraId="5B38715C" w14:textId="77777777" w:rsidR="004D05EA" w:rsidRPr="00DF6DD6" w:rsidRDefault="004D05EA" w:rsidP="00CE04D0">
            <w:pPr>
              <w:pStyle w:val="TAC"/>
            </w:pPr>
          </w:p>
        </w:tc>
        <w:tc>
          <w:tcPr>
            <w:tcW w:w="414"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49" w:type="pct"/>
            <w:vMerge/>
          </w:tcPr>
          <w:p w14:paraId="0133C7E4" w14:textId="77777777" w:rsidR="004D05EA" w:rsidRPr="00DF6DD6" w:rsidRDefault="004D05EA" w:rsidP="00CE04D0">
            <w:pPr>
              <w:pStyle w:val="TAC"/>
            </w:pPr>
          </w:p>
        </w:tc>
      </w:tr>
      <w:tr w:rsidR="00F55B07" w:rsidRPr="00DF6DD6" w14:paraId="6517A212" w14:textId="77777777" w:rsidTr="00A6034C">
        <w:trPr>
          <w:jc w:val="center"/>
        </w:trPr>
        <w:tc>
          <w:tcPr>
            <w:tcW w:w="1179" w:type="pct"/>
            <w:vMerge/>
            <w:shd w:val="clear" w:color="auto" w:fill="auto"/>
            <w:vAlign w:val="center"/>
          </w:tcPr>
          <w:p w14:paraId="154396E5" w14:textId="77777777" w:rsidR="004D05EA" w:rsidRPr="00DF6DD6" w:rsidRDefault="004D05EA" w:rsidP="00CE04D0">
            <w:pPr>
              <w:pStyle w:val="TAC"/>
            </w:pPr>
          </w:p>
        </w:tc>
        <w:tc>
          <w:tcPr>
            <w:tcW w:w="540" w:type="pct"/>
            <w:shd w:val="clear" w:color="auto" w:fill="auto"/>
            <w:vAlign w:val="center"/>
          </w:tcPr>
          <w:p w14:paraId="5D008FEE" w14:textId="77777777" w:rsidR="004D05EA" w:rsidRPr="00DF6DD6" w:rsidRDefault="004D05EA" w:rsidP="00CE04D0">
            <w:pPr>
              <w:pStyle w:val="TAC"/>
            </w:pPr>
            <w:r w:rsidRPr="00DF6DD6">
              <w:rPr>
                <w:rFonts w:hint="eastAsia"/>
              </w:rPr>
              <w:t>n77</w:t>
            </w:r>
          </w:p>
        </w:tc>
        <w:tc>
          <w:tcPr>
            <w:tcW w:w="71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481"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0BF9D4FC" w14:textId="1C61CDCA" w:rsidR="004D05EA" w:rsidRPr="00DF6DD6" w:rsidRDefault="004D05EA" w:rsidP="00CE04D0">
            <w:pPr>
              <w:pStyle w:val="TAC"/>
            </w:pPr>
            <w:r w:rsidRPr="00DF6DD6">
              <w:t>50</w:t>
            </w:r>
          </w:p>
        </w:tc>
        <w:tc>
          <w:tcPr>
            <w:tcW w:w="721"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14"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49" w:type="pct"/>
          </w:tcPr>
          <w:p w14:paraId="4EE5E88F" w14:textId="77777777" w:rsidR="004D05EA" w:rsidRPr="00DF6DD6" w:rsidRDefault="004D05EA" w:rsidP="00CE04D0">
            <w:pPr>
              <w:pStyle w:val="TAC"/>
            </w:pPr>
            <w:r w:rsidRPr="00DF6DD6">
              <w:t>N/A</w:t>
            </w:r>
          </w:p>
        </w:tc>
      </w:tr>
      <w:tr w:rsidR="00F55B07" w:rsidRPr="00DF6DD6" w14:paraId="4873C6D4" w14:textId="77777777" w:rsidTr="00A6034C">
        <w:trPr>
          <w:jc w:val="center"/>
        </w:trPr>
        <w:tc>
          <w:tcPr>
            <w:tcW w:w="117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1E45B6D" w14:textId="77777777" w:rsidR="004D05EA" w:rsidRPr="00DF6DD6" w:rsidRDefault="004D05EA" w:rsidP="00CE04D0">
            <w:pPr>
              <w:pStyle w:val="TAC"/>
            </w:pPr>
            <w:r w:rsidRPr="00DF6DD6">
              <w:t>2</w:t>
            </w:r>
          </w:p>
        </w:tc>
        <w:tc>
          <w:tcPr>
            <w:tcW w:w="71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481"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14"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49"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A6034C">
        <w:trPr>
          <w:jc w:val="center"/>
        </w:trPr>
        <w:tc>
          <w:tcPr>
            <w:tcW w:w="1179" w:type="pct"/>
            <w:vMerge/>
            <w:shd w:val="clear" w:color="auto" w:fill="auto"/>
            <w:vAlign w:val="center"/>
          </w:tcPr>
          <w:p w14:paraId="1C9F904E" w14:textId="77777777" w:rsidR="004D05EA" w:rsidRPr="00DF6DD6" w:rsidRDefault="004D05EA" w:rsidP="00CE04D0">
            <w:pPr>
              <w:pStyle w:val="TAC"/>
            </w:pPr>
          </w:p>
        </w:tc>
        <w:tc>
          <w:tcPr>
            <w:tcW w:w="540" w:type="pct"/>
            <w:shd w:val="clear" w:color="auto" w:fill="auto"/>
            <w:vAlign w:val="center"/>
          </w:tcPr>
          <w:p w14:paraId="306FB948" w14:textId="77777777" w:rsidR="004D05EA" w:rsidRPr="00DF6DD6" w:rsidRDefault="004D05EA" w:rsidP="00CE04D0">
            <w:pPr>
              <w:pStyle w:val="TAC"/>
            </w:pPr>
            <w:r w:rsidRPr="00DF6DD6">
              <w:t>n66</w:t>
            </w:r>
          </w:p>
        </w:tc>
        <w:tc>
          <w:tcPr>
            <w:tcW w:w="71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481"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14"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49"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A6034C">
        <w:trPr>
          <w:jc w:val="center"/>
        </w:trPr>
        <w:tc>
          <w:tcPr>
            <w:tcW w:w="117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26C1DFA9" w14:textId="77777777" w:rsidR="004D05EA" w:rsidRPr="00DF6DD6" w:rsidRDefault="004D05EA" w:rsidP="00CE04D0">
            <w:pPr>
              <w:pStyle w:val="TAC"/>
            </w:pPr>
            <w:r w:rsidRPr="00DF6DD6">
              <w:t>2</w:t>
            </w:r>
          </w:p>
        </w:tc>
        <w:tc>
          <w:tcPr>
            <w:tcW w:w="71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481"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14"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49"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A6034C">
        <w:trPr>
          <w:jc w:val="center"/>
        </w:trPr>
        <w:tc>
          <w:tcPr>
            <w:tcW w:w="1179" w:type="pct"/>
            <w:vMerge/>
            <w:shd w:val="clear" w:color="auto" w:fill="auto"/>
            <w:vAlign w:val="center"/>
          </w:tcPr>
          <w:p w14:paraId="7C924B57" w14:textId="77777777" w:rsidR="004D05EA" w:rsidRPr="00DF6DD6" w:rsidRDefault="004D05EA" w:rsidP="00CE04D0">
            <w:pPr>
              <w:pStyle w:val="TAC"/>
            </w:pPr>
          </w:p>
        </w:tc>
        <w:tc>
          <w:tcPr>
            <w:tcW w:w="540" w:type="pct"/>
            <w:shd w:val="clear" w:color="auto" w:fill="auto"/>
            <w:vAlign w:val="center"/>
          </w:tcPr>
          <w:p w14:paraId="13614BCF" w14:textId="77777777" w:rsidR="004D05EA" w:rsidRPr="00DF6DD6" w:rsidRDefault="004D05EA" w:rsidP="00CE04D0">
            <w:pPr>
              <w:pStyle w:val="TAC"/>
            </w:pPr>
            <w:r w:rsidRPr="00DF6DD6">
              <w:t>n66</w:t>
            </w:r>
          </w:p>
        </w:tc>
        <w:tc>
          <w:tcPr>
            <w:tcW w:w="71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481"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14"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49"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A6034C">
        <w:trPr>
          <w:jc w:val="center"/>
        </w:trPr>
        <w:tc>
          <w:tcPr>
            <w:tcW w:w="117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71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398"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721"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14"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49" w:type="pct"/>
            <w:vMerge w:val="restart"/>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A6034C">
        <w:trPr>
          <w:jc w:val="center"/>
        </w:trPr>
        <w:tc>
          <w:tcPr>
            <w:tcW w:w="1179" w:type="pct"/>
            <w:vMerge/>
            <w:shd w:val="clear" w:color="auto" w:fill="auto"/>
            <w:vAlign w:val="center"/>
          </w:tcPr>
          <w:p w14:paraId="21576E85" w14:textId="77777777" w:rsidR="00B44FED" w:rsidRPr="00DF6DD6" w:rsidRDefault="00B44FED" w:rsidP="00CE04D0">
            <w:pPr>
              <w:pStyle w:val="TAC"/>
            </w:pPr>
          </w:p>
        </w:tc>
        <w:tc>
          <w:tcPr>
            <w:tcW w:w="540" w:type="pct"/>
            <w:vMerge/>
            <w:shd w:val="clear" w:color="auto" w:fill="auto"/>
            <w:vAlign w:val="center"/>
          </w:tcPr>
          <w:p w14:paraId="32379A44" w14:textId="77777777" w:rsidR="00B44FED" w:rsidRPr="00DF6DD6" w:rsidRDefault="00B44FED" w:rsidP="00CE04D0">
            <w:pPr>
              <w:pStyle w:val="TAC"/>
            </w:pPr>
          </w:p>
        </w:tc>
        <w:tc>
          <w:tcPr>
            <w:tcW w:w="718" w:type="pct"/>
            <w:vMerge/>
            <w:shd w:val="clear" w:color="auto" w:fill="auto"/>
            <w:noWrap/>
            <w:vAlign w:val="center"/>
          </w:tcPr>
          <w:p w14:paraId="1A25F427" w14:textId="77777777" w:rsidR="00B44FED" w:rsidRPr="00DF6DD6" w:rsidRDefault="00B44FED" w:rsidP="00CE04D0">
            <w:pPr>
              <w:pStyle w:val="TAC"/>
            </w:pPr>
          </w:p>
        </w:tc>
        <w:tc>
          <w:tcPr>
            <w:tcW w:w="481" w:type="pct"/>
            <w:vMerge/>
            <w:shd w:val="clear" w:color="auto" w:fill="auto"/>
            <w:noWrap/>
            <w:vAlign w:val="center"/>
          </w:tcPr>
          <w:p w14:paraId="3D1440A7" w14:textId="77777777" w:rsidR="00B44FED" w:rsidRPr="00DF6DD6" w:rsidRDefault="00B44FED" w:rsidP="00CE04D0">
            <w:pPr>
              <w:pStyle w:val="TAC"/>
            </w:pPr>
          </w:p>
        </w:tc>
        <w:tc>
          <w:tcPr>
            <w:tcW w:w="398" w:type="pct"/>
            <w:vMerge/>
            <w:shd w:val="clear" w:color="auto" w:fill="auto"/>
            <w:noWrap/>
            <w:vAlign w:val="center"/>
          </w:tcPr>
          <w:p w14:paraId="4D012141" w14:textId="77777777" w:rsidR="00B44FED" w:rsidRPr="00DF6DD6" w:rsidRDefault="00B44FED" w:rsidP="00CE04D0">
            <w:pPr>
              <w:pStyle w:val="TAC"/>
            </w:pPr>
          </w:p>
        </w:tc>
        <w:tc>
          <w:tcPr>
            <w:tcW w:w="721" w:type="pct"/>
            <w:vMerge/>
            <w:shd w:val="clear" w:color="auto" w:fill="auto"/>
            <w:noWrap/>
            <w:vAlign w:val="center"/>
          </w:tcPr>
          <w:p w14:paraId="3F65AB9B" w14:textId="77777777" w:rsidR="00B44FED" w:rsidRPr="00DF6DD6" w:rsidRDefault="00B44FED" w:rsidP="00CE04D0">
            <w:pPr>
              <w:pStyle w:val="TAC"/>
            </w:pPr>
          </w:p>
        </w:tc>
        <w:tc>
          <w:tcPr>
            <w:tcW w:w="414"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B44FED" w:rsidRPr="00DF6DD6" w:rsidRDefault="00B44FED" w:rsidP="00CE04D0">
            <w:pPr>
              <w:pStyle w:val="TAC"/>
            </w:pPr>
          </w:p>
        </w:tc>
      </w:tr>
      <w:tr w:rsidR="00B44FED" w:rsidRPr="00DF6DD6" w14:paraId="03DECD17" w14:textId="77777777" w:rsidTr="00A6034C">
        <w:trPr>
          <w:jc w:val="center"/>
        </w:trPr>
        <w:tc>
          <w:tcPr>
            <w:tcW w:w="1179" w:type="pct"/>
            <w:vMerge/>
            <w:shd w:val="clear" w:color="auto" w:fill="auto"/>
            <w:vAlign w:val="center"/>
          </w:tcPr>
          <w:p w14:paraId="65B2567C" w14:textId="77777777" w:rsidR="00B44FED" w:rsidRPr="00DF6DD6" w:rsidRDefault="00B44FED" w:rsidP="00CE04D0">
            <w:pPr>
              <w:pStyle w:val="TAC"/>
            </w:pPr>
          </w:p>
        </w:tc>
        <w:tc>
          <w:tcPr>
            <w:tcW w:w="540"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71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398"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721"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49" w:type="pct"/>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A6034C">
        <w:trPr>
          <w:jc w:val="center"/>
        </w:trPr>
        <w:tc>
          <w:tcPr>
            <w:tcW w:w="117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71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481"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398"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721"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49" w:type="pct"/>
            <w:vMerge w:val="restart"/>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A6034C">
        <w:trPr>
          <w:jc w:val="center"/>
        </w:trPr>
        <w:tc>
          <w:tcPr>
            <w:tcW w:w="1179" w:type="pct"/>
            <w:vMerge/>
            <w:shd w:val="clear" w:color="auto" w:fill="auto"/>
            <w:vAlign w:val="center"/>
          </w:tcPr>
          <w:p w14:paraId="7A92785F" w14:textId="77777777" w:rsidR="00B44FED" w:rsidRPr="00DF6DD6" w:rsidRDefault="00B44FED" w:rsidP="00CE04D0">
            <w:pPr>
              <w:pStyle w:val="TAC"/>
            </w:pPr>
          </w:p>
        </w:tc>
        <w:tc>
          <w:tcPr>
            <w:tcW w:w="540" w:type="pct"/>
            <w:vMerge/>
            <w:shd w:val="clear" w:color="auto" w:fill="auto"/>
            <w:vAlign w:val="center"/>
          </w:tcPr>
          <w:p w14:paraId="6020C953" w14:textId="77777777" w:rsidR="00B44FED" w:rsidRPr="00DF6DD6" w:rsidRDefault="00B44FED" w:rsidP="00CE04D0">
            <w:pPr>
              <w:pStyle w:val="TAC"/>
            </w:pPr>
          </w:p>
        </w:tc>
        <w:tc>
          <w:tcPr>
            <w:tcW w:w="718" w:type="pct"/>
            <w:vMerge/>
            <w:shd w:val="clear" w:color="auto" w:fill="auto"/>
            <w:noWrap/>
            <w:vAlign w:val="center"/>
          </w:tcPr>
          <w:p w14:paraId="64D855E2" w14:textId="77777777" w:rsidR="00B44FED" w:rsidRPr="00DF6DD6" w:rsidRDefault="00B44FED" w:rsidP="00CE04D0">
            <w:pPr>
              <w:pStyle w:val="TAC"/>
            </w:pPr>
          </w:p>
        </w:tc>
        <w:tc>
          <w:tcPr>
            <w:tcW w:w="481" w:type="pct"/>
            <w:vMerge/>
            <w:shd w:val="clear" w:color="auto" w:fill="auto"/>
            <w:noWrap/>
            <w:vAlign w:val="center"/>
          </w:tcPr>
          <w:p w14:paraId="5A63AC0C" w14:textId="77777777" w:rsidR="00B44FED" w:rsidRPr="00DF6DD6" w:rsidRDefault="00B44FED" w:rsidP="00CE04D0">
            <w:pPr>
              <w:pStyle w:val="TAC"/>
            </w:pPr>
          </w:p>
        </w:tc>
        <w:tc>
          <w:tcPr>
            <w:tcW w:w="398" w:type="pct"/>
            <w:vMerge/>
            <w:shd w:val="clear" w:color="auto" w:fill="auto"/>
            <w:noWrap/>
            <w:vAlign w:val="center"/>
          </w:tcPr>
          <w:p w14:paraId="3CCC263F" w14:textId="77777777" w:rsidR="00B44FED" w:rsidRPr="00DF6DD6" w:rsidRDefault="00B44FED" w:rsidP="00CE04D0">
            <w:pPr>
              <w:pStyle w:val="TAC"/>
            </w:pPr>
          </w:p>
        </w:tc>
        <w:tc>
          <w:tcPr>
            <w:tcW w:w="721" w:type="pct"/>
            <w:vMerge/>
            <w:shd w:val="clear" w:color="auto" w:fill="auto"/>
            <w:noWrap/>
            <w:vAlign w:val="center"/>
          </w:tcPr>
          <w:p w14:paraId="7EE40936" w14:textId="77777777" w:rsidR="00B44FED" w:rsidRPr="00DF6DD6" w:rsidRDefault="00B44FED" w:rsidP="00CE04D0">
            <w:pPr>
              <w:pStyle w:val="TAC"/>
            </w:pPr>
          </w:p>
        </w:tc>
        <w:tc>
          <w:tcPr>
            <w:tcW w:w="414"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B44FED" w:rsidRPr="00DF6DD6" w:rsidRDefault="00B44FED" w:rsidP="00CE04D0">
            <w:pPr>
              <w:pStyle w:val="TAC"/>
            </w:pPr>
          </w:p>
        </w:tc>
      </w:tr>
      <w:tr w:rsidR="00B44FED" w:rsidRPr="00DF6DD6" w14:paraId="4ACAE3EC" w14:textId="77777777" w:rsidTr="00A6034C">
        <w:trPr>
          <w:jc w:val="center"/>
        </w:trPr>
        <w:tc>
          <w:tcPr>
            <w:tcW w:w="1179" w:type="pct"/>
            <w:vMerge/>
            <w:shd w:val="clear" w:color="auto" w:fill="auto"/>
            <w:vAlign w:val="center"/>
          </w:tcPr>
          <w:p w14:paraId="59B7A7D8" w14:textId="77777777" w:rsidR="00B44FED" w:rsidRPr="00DF6DD6" w:rsidRDefault="00B44FED" w:rsidP="00CE04D0">
            <w:pPr>
              <w:pStyle w:val="TAC"/>
            </w:pPr>
          </w:p>
        </w:tc>
        <w:tc>
          <w:tcPr>
            <w:tcW w:w="540"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71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481"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398"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721"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49" w:type="pct"/>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A6034C">
        <w:trPr>
          <w:jc w:val="center"/>
        </w:trPr>
        <w:tc>
          <w:tcPr>
            <w:tcW w:w="117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540" w:type="pct"/>
            <w:shd w:val="clear" w:color="auto" w:fill="auto"/>
            <w:vAlign w:val="center"/>
          </w:tcPr>
          <w:p w14:paraId="06B66C6B" w14:textId="257D32EC" w:rsidR="00B44FED" w:rsidRPr="00DF6DD6" w:rsidRDefault="00B44FED" w:rsidP="00CE04D0">
            <w:pPr>
              <w:pStyle w:val="TAC"/>
            </w:pPr>
            <w:r w:rsidRPr="0070079D">
              <w:t>3</w:t>
            </w:r>
          </w:p>
        </w:tc>
        <w:tc>
          <w:tcPr>
            <w:tcW w:w="718" w:type="pct"/>
            <w:shd w:val="clear" w:color="auto" w:fill="auto"/>
            <w:noWrap/>
            <w:vAlign w:val="center"/>
          </w:tcPr>
          <w:p w14:paraId="1F69FFFE" w14:textId="4C5AF4DA" w:rsidR="00B44FED" w:rsidRPr="00DF6DD6" w:rsidRDefault="00B44FED" w:rsidP="00CE04D0">
            <w:pPr>
              <w:pStyle w:val="TAC"/>
            </w:pPr>
            <w:r w:rsidRPr="0070079D">
              <w:t>1730</w:t>
            </w:r>
          </w:p>
        </w:tc>
        <w:tc>
          <w:tcPr>
            <w:tcW w:w="481" w:type="pct"/>
            <w:shd w:val="clear" w:color="auto" w:fill="auto"/>
            <w:noWrap/>
            <w:vAlign w:val="center"/>
          </w:tcPr>
          <w:p w14:paraId="408E72D0" w14:textId="65136B36" w:rsidR="00B44FED" w:rsidRPr="00DF6DD6" w:rsidRDefault="00B44FED" w:rsidP="00CE04D0">
            <w:pPr>
              <w:pStyle w:val="TAC"/>
            </w:pPr>
            <w:r w:rsidRPr="0070079D">
              <w:t>5</w:t>
            </w:r>
          </w:p>
        </w:tc>
        <w:tc>
          <w:tcPr>
            <w:tcW w:w="398" w:type="pct"/>
            <w:shd w:val="clear" w:color="auto" w:fill="auto"/>
            <w:noWrap/>
            <w:vAlign w:val="center"/>
          </w:tcPr>
          <w:p w14:paraId="33D7709A" w14:textId="17810A5D" w:rsidR="00B44FED" w:rsidRPr="00DF6DD6" w:rsidRDefault="00B44FED" w:rsidP="00CE04D0">
            <w:pPr>
              <w:pStyle w:val="TAC"/>
            </w:pPr>
            <w:r w:rsidRPr="0070079D">
              <w:t>25</w:t>
            </w:r>
          </w:p>
        </w:tc>
        <w:tc>
          <w:tcPr>
            <w:tcW w:w="721" w:type="pct"/>
            <w:shd w:val="clear" w:color="auto" w:fill="auto"/>
            <w:noWrap/>
            <w:vAlign w:val="center"/>
          </w:tcPr>
          <w:p w14:paraId="6B079205" w14:textId="19E4C7C5" w:rsidR="00B44FED" w:rsidRPr="00DF6DD6" w:rsidRDefault="00B44FED" w:rsidP="00CE04D0">
            <w:pPr>
              <w:pStyle w:val="TAC"/>
            </w:pPr>
            <w:r w:rsidRPr="0070079D">
              <w:t>1825</w:t>
            </w:r>
          </w:p>
        </w:tc>
        <w:tc>
          <w:tcPr>
            <w:tcW w:w="414"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49" w:type="pct"/>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A6034C">
        <w:trPr>
          <w:jc w:val="center"/>
        </w:trPr>
        <w:tc>
          <w:tcPr>
            <w:tcW w:w="1179" w:type="pct"/>
            <w:vMerge/>
            <w:shd w:val="clear" w:color="auto" w:fill="auto"/>
            <w:vAlign w:val="center"/>
          </w:tcPr>
          <w:p w14:paraId="6F7C02FB" w14:textId="77777777" w:rsidR="00B44FED" w:rsidRPr="00DF6DD6" w:rsidRDefault="00B44FED" w:rsidP="00CE04D0">
            <w:pPr>
              <w:pStyle w:val="TAC"/>
            </w:pPr>
          </w:p>
        </w:tc>
        <w:tc>
          <w:tcPr>
            <w:tcW w:w="540"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718" w:type="pct"/>
            <w:shd w:val="clear" w:color="auto" w:fill="auto"/>
            <w:noWrap/>
            <w:vAlign w:val="center"/>
          </w:tcPr>
          <w:p w14:paraId="0EFB584F" w14:textId="0A82CEAE" w:rsidR="00B44FED" w:rsidRPr="00DF6DD6" w:rsidRDefault="00B44FED" w:rsidP="00CE04D0">
            <w:pPr>
              <w:pStyle w:val="TAC"/>
            </w:pPr>
            <w:r w:rsidRPr="0070079D">
              <w:t>2535</w:t>
            </w:r>
          </w:p>
        </w:tc>
        <w:tc>
          <w:tcPr>
            <w:tcW w:w="481" w:type="pct"/>
            <w:shd w:val="clear" w:color="auto" w:fill="auto"/>
            <w:noWrap/>
            <w:vAlign w:val="center"/>
          </w:tcPr>
          <w:p w14:paraId="5B7797FA" w14:textId="4175DA90" w:rsidR="00B44FED" w:rsidRPr="00DF6DD6" w:rsidRDefault="00B44FED" w:rsidP="00CE04D0">
            <w:pPr>
              <w:pStyle w:val="TAC"/>
            </w:pPr>
            <w:r w:rsidRPr="0070079D">
              <w:t>10</w:t>
            </w:r>
          </w:p>
        </w:tc>
        <w:tc>
          <w:tcPr>
            <w:tcW w:w="398" w:type="pct"/>
            <w:shd w:val="clear" w:color="auto" w:fill="auto"/>
            <w:noWrap/>
            <w:vAlign w:val="center"/>
          </w:tcPr>
          <w:p w14:paraId="160E4463" w14:textId="1FADB1FD" w:rsidR="00B44FED" w:rsidRPr="00DF6DD6" w:rsidRDefault="00B44FED" w:rsidP="00CE04D0">
            <w:pPr>
              <w:pStyle w:val="TAC"/>
            </w:pPr>
            <w:r w:rsidRPr="0070079D">
              <w:t>50</w:t>
            </w:r>
          </w:p>
        </w:tc>
        <w:tc>
          <w:tcPr>
            <w:tcW w:w="721" w:type="pct"/>
            <w:shd w:val="clear" w:color="auto" w:fill="auto"/>
            <w:noWrap/>
            <w:vAlign w:val="center"/>
          </w:tcPr>
          <w:p w14:paraId="3C625964" w14:textId="2E321797" w:rsidR="00B44FED" w:rsidRPr="00DF6DD6" w:rsidRDefault="00B44FED" w:rsidP="00CE04D0">
            <w:pPr>
              <w:pStyle w:val="TAC"/>
            </w:pPr>
            <w:r w:rsidRPr="0070079D">
              <w:t>2655</w:t>
            </w:r>
          </w:p>
        </w:tc>
        <w:tc>
          <w:tcPr>
            <w:tcW w:w="414"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49" w:type="pct"/>
          </w:tcPr>
          <w:p w14:paraId="026C9271" w14:textId="7273CB72" w:rsidR="00B44FED" w:rsidRPr="00DF6DD6" w:rsidRDefault="00B44FED" w:rsidP="00CE04D0">
            <w:pPr>
              <w:pStyle w:val="TAC"/>
            </w:pPr>
            <w:r w:rsidRPr="0070079D">
              <w:t>IMD4</w:t>
            </w:r>
          </w:p>
        </w:tc>
      </w:tr>
      <w:tr w:rsidR="00F55B07" w:rsidRPr="00DF6DD6" w14:paraId="014437E8" w14:textId="77777777" w:rsidTr="00A6034C">
        <w:trPr>
          <w:jc w:val="center"/>
        </w:trPr>
        <w:tc>
          <w:tcPr>
            <w:tcW w:w="117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540"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71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481"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14"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49" w:type="pct"/>
            <w:vMerge w:val="restart"/>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A6034C">
        <w:trPr>
          <w:jc w:val="center"/>
        </w:trPr>
        <w:tc>
          <w:tcPr>
            <w:tcW w:w="1179" w:type="pct"/>
            <w:vMerge/>
            <w:shd w:val="clear" w:color="auto" w:fill="auto"/>
            <w:vAlign w:val="center"/>
          </w:tcPr>
          <w:p w14:paraId="3121771B" w14:textId="77777777" w:rsidR="004D05EA" w:rsidRPr="00DF6DD6" w:rsidRDefault="004D05EA" w:rsidP="00CE04D0">
            <w:pPr>
              <w:pStyle w:val="TAC"/>
            </w:pPr>
          </w:p>
        </w:tc>
        <w:tc>
          <w:tcPr>
            <w:tcW w:w="540" w:type="pct"/>
            <w:vMerge/>
            <w:shd w:val="clear" w:color="auto" w:fill="auto"/>
            <w:vAlign w:val="center"/>
          </w:tcPr>
          <w:p w14:paraId="6BE306A5" w14:textId="77777777" w:rsidR="004D05EA" w:rsidRPr="00DF6DD6" w:rsidRDefault="004D05EA" w:rsidP="00CE04D0">
            <w:pPr>
              <w:pStyle w:val="TAC"/>
            </w:pPr>
          </w:p>
        </w:tc>
        <w:tc>
          <w:tcPr>
            <w:tcW w:w="718" w:type="pct"/>
            <w:vMerge/>
            <w:shd w:val="clear" w:color="auto" w:fill="auto"/>
            <w:noWrap/>
            <w:vAlign w:val="center"/>
          </w:tcPr>
          <w:p w14:paraId="7F82EA5A" w14:textId="77777777" w:rsidR="004D05EA" w:rsidRPr="00DF6DD6" w:rsidRDefault="004D05EA" w:rsidP="00CE04D0">
            <w:pPr>
              <w:pStyle w:val="TAC"/>
            </w:pPr>
          </w:p>
        </w:tc>
        <w:tc>
          <w:tcPr>
            <w:tcW w:w="481" w:type="pct"/>
            <w:vMerge/>
            <w:shd w:val="clear" w:color="auto" w:fill="auto"/>
            <w:noWrap/>
            <w:vAlign w:val="center"/>
          </w:tcPr>
          <w:p w14:paraId="5C657169" w14:textId="77777777" w:rsidR="004D05EA" w:rsidRPr="00DF6DD6" w:rsidRDefault="004D05EA" w:rsidP="00CE04D0">
            <w:pPr>
              <w:pStyle w:val="TAC"/>
            </w:pPr>
          </w:p>
        </w:tc>
        <w:tc>
          <w:tcPr>
            <w:tcW w:w="398" w:type="pct"/>
            <w:vMerge/>
            <w:shd w:val="clear" w:color="auto" w:fill="auto"/>
            <w:noWrap/>
            <w:vAlign w:val="center"/>
          </w:tcPr>
          <w:p w14:paraId="3ABCA695" w14:textId="77777777" w:rsidR="004D05EA" w:rsidRPr="00DF6DD6" w:rsidRDefault="004D05EA" w:rsidP="00CE04D0">
            <w:pPr>
              <w:pStyle w:val="TAC"/>
            </w:pPr>
          </w:p>
        </w:tc>
        <w:tc>
          <w:tcPr>
            <w:tcW w:w="721" w:type="pct"/>
            <w:vMerge/>
            <w:shd w:val="clear" w:color="auto" w:fill="auto"/>
            <w:noWrap/>
            <w:vAlign w:val="center"/>
          </w:tcPr>
          <w:p w14:paraId="724F6902" w14:textId="77777777" w:rsidR="004D05EA" w:rsidRPr="00DF6DD6" w:rsidRDefault="004D05EA" w:rsidP="00CE04D0">
            <w:pPr>
              <w:pStyle w:val="TAC"/>
            </w:pPr>
          </w:p>
        </w:tc>
        <w:tc>
          <w:tcPr>
            <w:tcW w:w="414"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49" w:type="pct"/>
            <w:vMerge/>
          </w:tcPr>
          <w:p w14:paraId="35940417" w14:textId="77777777" w:rsidR="004D05EA" w:rsidRPr="00DF6DD6" w:rsidRDefault="004D05EA" w:rsidP="00CE04D0">
            <w:pPr>
              <w:pStyle w:val="TAC"/>
            </w:pPr>
          </w:p>
        </w:tc>
      </w:tr>
      <w:tr w:rsidR="00F55B07" w:rsidRPr="00DF6DD6" w14:paraId="50C16A21" w14:textId="77777777" w:rsidTr="00A6034C">
        <w:trPr>
          <w:jc w:val="center"/>
        </w:trPr>
        <w:tc>
          <w:tcPr>
            <w:tcW w:w="1179" w:type="pct"/>
            <w:vMerge/>
            <w:shd w:val="clear" w:color="auto" w:fill="auto"/>
            <w:vAlign w:val="center"/>
          </w:tcPr>
          <w:p w14:paraId="2F0E745D" w14:textId="77777777" w:rsidR="004D05EA" w:rsidRPr="00DF6DD6" w:rsidRDefault="004D05EA" w:rsidP="00CE04D0">
            <w:pPr>
              <w:pStyle w:val="TAC"/>
            </w:pPr>
          </w:p>
        </w:tc>
        <w:tc>
          <w:tcPr>
            <w:tcW w:w="540"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71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481"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0C1C7592" w14:textId="07FCBBE4" w:rsidR="004D05EA" w:rsidRPr="00DF6DD6" w:rsidRDefault="004D05EA" w:rsidP="00CE04D0">
            <w:pPr>
              <w:pStyle w:val="TAC"/>
            </w:pPr>
            <w:r w:rsidRPr="00DF6DD6">
              <w:t>50</w:t>
            </w:r>
          </w:p>
        </w:tc>
        <w:tc>
          <w:tcPr>
            <w:tcW w:w="721"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14"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49" w:type="pct"/>
          </w:tcPr>
          <w:p w14:paraId="126BE874" w14:textId="77777777" w:rsidR="004D05EA" w:rsidRPr="00DF6DD6" w:rsidRDefault="004D05EA" w:rsidP="00CE04D0">
            <w:pPr>
              <w:pStyle w:val="TAC"/>
            </w:pPr>
            <w:r w:rsidRPr="00DF6DD6">
              <w:t>N/A</w:t>
            </w:r>
          </w:p>
        </w:tc>
      </w:tr>
      <w:tr w:rsidR="00F55B07" w:rsidRPr="00DF6DD6" w14:paraId="070F1A1E" w14:textId="77777777" w:rsidTr="00A6034C">
        <w:trPr>
          <w:jc w:val="center"/>
        </w:trPr>
        <w:tc>
          <w:tcPr>
            <w:tcW w:w="117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71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481"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14"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49" w:type="pct"/>
            <w:vMerge w:val="restart"/>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A6034C">
        <w:trPr>
          <w:jc w:val="center"/>
        </w:trPr>
        <w:tc>
          <w:tcPr>
            <w:tcW w:w="1179" w:type="pct"/>
            <w:vMerge/>
            <w:shd w:val="clear" w:color="auto" w:fill="auto"/>
            <w:vAlign w:val="center"/>
          </w:tcPr>
          <w:p w14:paraId="6969B169" w14:textId="77777777" w:rsidR="004D05EA" w:rsidRPr="00DF6DD6" w:rsidRDefault="004D05EA" w:rsidP="00CE04D0">
            <w:pPr>
              <w:pStyle w:val="TAC"/>
            </w:pPr>
          </w:p>
        </w:tc>
        <w:tc>
          <w:tcPr>
            <w:tcW w:w="540" w:type="pct"/>
            <w:vMerge/>
            <w:shd w:val="clear" w:color="auto" w:fill="auto"/>
            <w:vAlign w:val="center"/>
          </w:tcPr>
          <w:p w14:paraId="16C7F20C" w14:textId="77777777" w:rsidR="004D05EA" w:rsidRPr="00DF6DD6" w:rsidRDefault="004D05EA" w:rsidP="00CE04D0">
            <w:pPr>
              <w:pStyle w:val="TAC"/>
            </w:pPr>
          </w:p>
        </w:tc>
        <w:tc>
          <w:tcPr>
            <w:tcW w:w="718" w:type="pct"/>
            <w:vMerge/>
            <w:shd w:val="clear" w:color="auto" w:fill="auto"/>
            <w:noWrap/>
            <w:vAlign w:val="center"/>
          </w:tcPr>
          <w:p w14:paraId="0F9D753A" w14:textId="77777777" w:rsidR="004D05EA" w:rsidRPr="00DF6DD6" w:rsidRDefault="004D05EA" w:rsidP="00CE04D0">
            <w:pPr>
              <w:pStyle w:val="TAC"/>
            </w:pPr>
          </w:p>
        </w:tc>
        <w:tc>
          <w:tcPr>
            <w:tcW w:w="481" w:type="pct"/>
            <w:vMerge/>
            <w:shd w:val="clear" w:color="auto" w:fill="auto"/>
            <w:noWrap/>
            <w:vAlign w:val="center"/>
          </w:tcPr>
          <w:p w14:paraId="26A6F4C2" w14:textId="77777777" w:rsidR="004D05EA" w:rsidRPr="00DF6DD6" w:rsidRDefault="004D05EA" w:rsidP="00CE04D0">
            <w:pPr>
              <w:pStyle w:val="TAC"/>
            </w:pPr>
          </w:p>
        </w:tc>
        <w:tc>
          <w:tcPr>
            <w:tcW w:w="398" w:type="pct"/>
            <w:vMerge/>
            <w:shd w:val="clear" w:color="auto" w:fill="auto"/>
            <w:noWrap/>
            <w:vAlign w:val="center"/>
          </w:tcPr>
          <w:p w14:paraId="6E088347" w14:textId="77777777" w:rsidR="004D05EA" w:rsidRPr="00DF6DD6" w:rsidRDefault="004D05EA" w:rsidP="00CE04D0">
            <w:pPr>
              <w:pStyle w:val="TAC"/>
            </w:pPr>
          </w:p>
        </w:tc>
        <w:tc>
          <w:tcPr>
            <w:tcW w:w="721" w:type="pct"/>
            <w:vMerge/>
            <w:shd w:val="clear" w:color="auto" w:fill="auto"/>
            <w:noWrap/>
            <w:vAlign w:val="center"/>
          </w:tcPr>
          <w:p w14:paraId="57A11B99" w14:textId="77777777" w:rsidR="004D05EA" w:rsidRPr="00DF6DD6" w:rsidRDefault="004D05EA" w:rsidP="00CE04D0">
            <w:pPr>
              <w:pStyle w:val="TAC"/>
            </w:pPr>
          </w:p>
        </w:tc>
        <w:tc>
          <w:tcPr>
            <w:tcW w:w="414"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49" w:type="pct"/>
            <w:vMerge/>
          </w:tcPr>
          <w:p w14:paraId="30B0559F" w14:textId="77777777" w:rsidR="004D05EA" w:rsidRPr="00DF6DD6" w:rsidRDefault="004D05EA" w:rsidP="00CE04D0">
            <w:pPr>
              <w:pStyle w:val="TAC"/>
            </w:pPr>
          </w:p>
        </w:tc>
      </w:tr>
      <w:tr w:rsidR="00F55B07" w:rsidRPr="00DF6DD6" w14:paraId="4696C50B" w14:textId="77777777" w:rsidTr="00A6034C">
        <w:trPr>
          <w:jc w:val="center"/>
        </w:trPr>
        <w:tc>
          <w:tcPr>
            <w:tcW w:w="1179" w:type="pct"/>
            <w:vMerge/>
            <w:shd w:val="clear" w:color="auto" w:fill="auto"/>
            <w:vAlign w:val="center"/>
          </w:tcPr>
          <w:p w14:paraId="3DE55548" w14:textId="77777777" w:rsidR="004D05EA" w:rsidRPr="00DF6DD6" w:rsidRDefault="004D05EA" w:rsidP="00CE04D0">
            <w:pPr>
              <w:pStyle w:val="TAC"/>
            </w:pPr>
          </w:p>
        </w:tc>
        <w:tc>
          <w:tcPr>
            <w:tcW w:w="540"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71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481"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14A13032" w14:textId="05C0C0B8" w:rsidR="004D05EA" w:rsidRPr="00DF6DD6" w:rsidRDefault="004D05EA" w:rsidP="00CE04D0">
            <w:pPr>
              <w:pStyle w:val="TAC"/>
            </w:pPr>
            <w:r w:rsidRPr="00DF6DD6">
              <w:t>50</w:t>
            </w:r>
          </w:p>
        </w:tc>
        <w:tc>
          <w:tcPr>
            <w:tcW w:w="721"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14"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49" w:type="pct"/>
          </w:tcPr>
          <w:p w14:paraId="225C362B" w14:textId="77777777" w:rsidR="004D05EA" w:rsidRPr="00DF6DD6" w:rsidRDefault="004D05EA" w:rsidP="00CE04D0">
            <w:pPr>
              <w:pStyle w:val="TAC"/>
            </w:pPr>
            <w:r w:rsidRPr="00DF6DD6">
              <w:t>N/A</w:t>
            </w:r>
          </w:p>
        </w:tc>
      </w:tr>
      <w:tr w:rsidR="00F55B07" w:rsidRPr="00DF6DD6" w14:paraId="23156948" w14:textId="77777777" w:rsidTr="00A6034C">
        <w:trPr>
          <w:jc w:val="center"/>
        </w:trPr>
        <w:tc>
          <w:tcPr>
            <w:tcW w:w="117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71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481"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398"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14"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49" w:type="pct"/>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A6034C">
        <w:trPr>
          <w:jc w:val="center"/>
        </w:trPr>
        <w:tc>
          <w:tcPr>
            <w:tcW w:w="1179" w:type="pct"/>
            <w:vMerge/>
            <w:shd w:val="clear" w:color="auto" w:fill="auto"/>
            <w:vAlign w:val="center"/>
          </w:tcPr>
          <w:p w14:paraId="0774AACE" w14:textId="77777777" w:rsidR="004D05EA" w:rsidRPr="00DF6DD6" w:rsidRDefault="004D05EA" w:rsidP="00CE04D0">
            <w:pPr>
              <w:pStyle w:val="TAC"/>
            </w:pPr>
          </w:p>
        </w:tc>
        <w:tc>
          <w:tcPr>
            <w:tcW w:w="540"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71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481"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398"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14"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49" w:type="pct"/>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A6034C">
        <w:trPr>
          <w:jc w:val="center"/>
        </w:trPr>
        <w:tc>
          <w:tcPr>
            <w:tcW w:w="117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71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481"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398"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721"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14"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49"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A6034C">
        <w:trPr>
          <w:jc w:val="center"/>
        </w:trPr>
        <w:tc>
          <w:tcPr>
            <w:tcW w:w="1179" w:type="pct"/>
            <w:vMerge/>
            <w:shd w:val="clear" w:color="auto" w:fill="auto"/>
            <w:vAlign w:val="center"/>
          </w:tcPr>
          <w:p w14:paraId="2149CE24" w14:textId="77777777" w:rsidR="004D05EA" w:rsidRPr="00DF6DD6" w:rsidRDefault="004D05EA" w:rsidP="00CE04D0">
            <w:pPr>
              <w:pStyle w:val="TAC"/>
            </w:pPr>
          </w:p>
        </w:tc>
        <w:tc>
          <w:tcPr>
            <w:tcW w:w="540"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71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481"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398"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721"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14"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49"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A6034C">
        <w:trPr>
          <w:jc w:val="center"/>
        </w:trPr>
        <w:tc>
          <w:tcPr>
            <w:tcW w:w="117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71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481" w:type="pct"/>
            <w:shd w:val="clear" w:color="auto" w:fill="auto"/>
            <w:noWrap/>
            <w:vAlign w:val="center"/>
          </w:tcPr>
          <w:p w14:paraId="6D433AB8" w14:textId="77777777" w:rsidR="004D05EA" w:rsidRPr="00DF6DD6" w:rsidRDefault="004D05EA" w:rsidP="00CE04D0">
            <w:pPr>
              <w:pStyle w:val="TAC"/>
            </w:pPr>
            <w:r w:rsidRPr="00DF6DD6">
              <w:t>5</w:t>
            </w:r>
          </w:p>
        </w:tc>
        <w:tc>
          <w:tcPr>
            <w:tcW w:w="398" w:type="pct"/>
            <w:shd w:val="clear" w:color="auto" w:fill="auto"/>
            <w:noWrap/>
            <w:vAlign w:val="center"/>
          </w:tcPr>
          <w:p w14:paraId="4730A439" w14:textId="77777777" w:rsidR="004D05EA" w:rsidRPr="00DF6DD6" w:rsidRDefault="004D05EA" w:rsidP="00CE04D0">
            <w:pPr>
              <w:pStyle w:val="TAC"/>
            </w:pPr>
            <w:r w:rsidRPr="00DF6DD6">
              <w:t>25</w:t>
            </w:r>
          </w:p>
        </w:tc>
        <w:tc>
          <w:tcPr>
            <w:tcW w:w="721"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14"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49" w:type="pct"/>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A6034C">
        <w:trPr>
          <w:jc w:val="center"/>
        </w:trPr>
        <w:tc>
          <w:tcPr>
            <w:tcW w:w="1179" w:type="pct"/>
            <w:vMerge/>
            <w:shd w:val="clear" w:color="auto" w:fill="auto"/>
            <w:vAlign w:val="center"/>
          </w:tcPr>
          <w:p w14:paraId="460D23E7" w14:textId="77777777" w:rsidR="004D05EA" w:rsidRPr="00DF6DD6" w:rsidRDefault="004D05EA" w:rsidP="00CE04D0">
            <w:pPr>
              <w:pStyle w:val="TAC"/>
            </w:pPr>
          </w:p>
        </w:tc>
        <w:tc>
          <w:tcPr>
            <w:tcW w:w="540"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481"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398"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14" w:type="pct"/>
            <w:shd w:val="clear" w:color="auto" w:fill="auto"/>
            <w:noWrap/>
            <w:vAlign w:val="center"/>
          </w:tcPr>
          <w:p w14:paraId="4C87344F" w14:textId="77777777" w:rsidR="004D05EA" w:rsidRPr="00DF6DD6" w:rsidRDefault="004D05EA" w:rsidP="00CE04D0">
            <w:pPr>
              <w:pStyle w:val="TAC"/>
            </w:pPr>
            <w:r w:rsidRPr="00DF6DD6">
              <w:t>N/A</w:t>
            </w:r>
          </w:p>
        </w:tc>
        <w:tc>
          <w:tcPr>
            <w:tcW w:w="549" w:type="pct"/>
          </w:tcPr>
          <w:p w14:paraId="531E08C6" w14:textId="4EAE10BC" w:rsidR="004D05EA" w:rsidRPr="00DF6DD6" w:rsidRDefault="004D05EA" w:rsidP="00CE04D0">
            <w:pPr>
              <w:pStyle w:val="TAC"/>
            </w:pPr>
            <w:r w:rsidRPr="00DF6DD6">
              <w:t>N/A</w:t>
            </w:r>
          </w:p>
        </w:tc>
      </w:tr>
      <w:tr w:rsidR="00F55B07" w:rsidRPr="00DF6DD6" w14:paraId="4ED42534" w14:textId="77777777" w:rsidTr="00A6034C">
        <w:trPr>
          <w:jc w:val="center"/>
        </w:trPr>
        <w:tc>
          <w:tcPr>
            <w:tcW w:w="117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71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481"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398"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14"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49" w:type="pct"/>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A6034C">
        <w:trPr>
          <w:jc w:val="center"/>
        </w:trPr>
        <w:tc>
          <w:tcPr>
            <w:tcW w:w="1179" w:type="pct"/>
            <w:vMerge/>
            <w:shd w:val="clear" w:color="auto" w:fill="auto"/>
            <w:vAlign w:val="center"/>
          </w:tcPr>
          <w:p w14:paraId="3BA41548" w14:textId="77777777" w:rsidR="004D05EA" w:rsidRPr="00DF6DD6" w:rsidRDefault="004D05EA" w:rsidP="00CE04D0">
            <w:pPr>
              <w:pStyle w:val="TAC"/>
            </w:pPr>
          </w:p>
        </w:tc>
        <w:tc>
          <w:tcPr>
            <w:tcW w:w="540"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71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481"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398"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721"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14"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49" w:type="pct"/>
          </w:tcPr>
          <w:p w14:paraId="0367D43F" w14:textId="77777777" w:rsidR="004D05EA" w:rsidRPr="00DF6DD6" w:rsidRDefault="004D05EA" w:rsidP="00CE04D0">
            <w:pPr>
              <w:pStyle w:val="TAC"/>
            </w:pPr>
            <w:r w:rsidRPr="00DF6DD6">
              <w:rPr>
                <w:lang w:eastAsia="zh-CN"/>
              </w:rPr>
              <w:t>N/A</w:t>
            </w:r>
          </w:p>
        </w:tc>
      </w:tr>
      <w:tr w:rsidR="00F55B07" w:rsidRPr="00DF6DD6" w14:paraId="21E38EAA" w14:textId="77777777" w:rsidTr="00A6034C">
        <w:trPr>
          <w:jc w:val="center"/>
        </w:trPr>
        <w:tc>
          <w:tcPr>
            <w:tcW w:w="117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540"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71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481"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398"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14"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49" w:type="pct"/>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A6034C">
        <w:trPr>
          <w:jc w:val="center"/>
        </w:trPr>
        <w:tc>
          <w:tcPr>
            <w:tcW w:w="1179" w:type="pct"/>
            <w:vMerge/>
            <w:shd w:val="clear" w:color="auto" w:fill="auto"/>
            <w:vAlign w:val="center"/>
          </w:tcPr>
          <w:p w14:paraId="31E4DDE9" w14:textId="77777777" w:rsidR="004D05EA" w:rsidRPr="00DF6DD6" w:rsidRDefault="004D05EA" w:rsidP="00CE04D0">
            <w:pPr>
              <w:pStyle w:val="TAC"/>
            </w:pPr>
          </w:p>
        </w:tc>
        <w:tc>
          <w:tcPr>
            <w:tcW w:w="540"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481"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398"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14"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49" w:type="pct"/>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A6034C">
        <w:trPr>
          <w:jc w:val="center"/>
        </w:trPr>
        <w:tc>
          <w:tcPr>
            <w:tcW w:w="117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540"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71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481"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398"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721"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49"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A6034C">
        <w:trPr>
          <w:jc w:val="center"/>
        </w:trPr>
        <w:tc>
          <w:tcPr>
            <w:tcW w:w="1179" w:type="pct"/>
            <w:vMerge/>
            <w:shd w:val="clear" w:color="auto" w:fill="auto"/>
            <w:vAlign w:val="center"/>
          </w:tcPr>
          <w:p w14:paraId="4F79C905" w14:textId="77777777" w:rsidR="004D05EA" w:rsidRPr="00DF6DD6" w:rsidRDefault="004D05EA" w:rsidP="00CE04D0">
            <w:pPr>
              <w:pStyle w:val="TAC"/>
            </w:pPr>
          </w:p>
        </w:tc>
        <w:tc>
          <w:tcPr>
            <w:tcW w:w="540"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71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398"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721"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49"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A6034C">
        <w:trPr>
          <w:jc w:val="center"/>
        </w:trPr>
        <w:tc>
          <w:tcPr>
            <w:tcW w:w="117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540"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71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481"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398"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721"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14"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49"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A6034C">
        <w:trPr>
          <w:jc w:val="center"/>
        </w:trPr>
        <w:tc>
          <w:tcPr>
            <w:tcW w:w="1179" w:type="pct"/>
            <w:vMerge/>
            <w:shd w:val="clear" w:color="auto" w:fill="auto"/>
            <w:vAlign w:val="center"/>
          </w:tcPr>
          <w:p w14:paraId="5529A1ED" w14:textId="77777777" w:rsidR="004D05EA" w:rsidRPr="00DF6DD6" w:rsidRDefault="004D05EA" w:rsidP="00CE04D0">
            <w:pPr>
              <w:pStyle w:val="TAC"/>
            </w:pPr>
          </w:p>
        </w:tc>
        <w:tc>
          <w:tcPr>
            <w:tcW w:w="540"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71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398"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721"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14"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49"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A6034C">
        <w:trPr>
          <w:jc w:val="center"/>
        </w:trPr>
        <w:tc>
          <w:tcPr>
            <w:tcW w:w="117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718" w:type="pct"/>
            <w:shd w:val="clear" w:color="auto" w:fill="auto"/>
            <w:noWrap/>
            <w:vAlign w:val="center"/>
          </w:tcPr>
          <w:p w14:paraId="424CC7F1" w14:textId="77777777" w:rsidR="004D05EA" w:rsidRPr="00DF6DD6" w:rsidRDefault="004D05EA" w:rsidP="00CE04D0">
            <w:pPr>
              <w:pStyle w:val="TAC"/>
            </w:pPr>
            <w:r w:rsidRPr="00DF6DD6">
              <w:t>1457.5</w:t>
            </w:r>
          </w:p>
        </w:tc>
        <w:tc>
          <w:tcPr>
            <w:tcW w:w="481"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398" w:type="pct"/>
            <w:shd w:val="clear" w:color="auto" w:fill="auto"/>
            <w:noWrap/>
            <w:vAlign w:val="center"/>
          </w:tcPr>
          <w:p w14:paraId="741F4664" w14:textId="77777777" w:rsidR="004D05EA" w:rsidRPr="00DF6DD6" w:rsidRDefault="004D05EA" w:rsidP="00CE04D0">
            <w:pPr>
              <w:pStyle w:val="TAC"/>
            </w:pPr>
            <w:r w:rsidRPr="00DF6DD6">
              <w:t>25</w:t>
            </w:r>
          </w:p>
        </w:tc>
        <w:tc>
          <w:tcPr>
            <w:tcW w:w="721"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14"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49"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A6034C">
        <w:trPr>
          <w:jc w:val="center"/>
        </w:trPr>
        <w:tc>
          <w:tcPr>
            <w:tcW w:w="1179" w:type="pct"/>
            <w:vMerge/>
            <w:shd w:val="clear" w:color="auto" w:fill="auto"/>
            <w:vAlign w:val="center"/>
          </w:tcPr>
          <w:p w14:paraId="39AD7D5D" w14:textId="77777777" w:rsidR="004D05EA" w:rsidRPr="00DF6DD6" w:rsidRDefault="004D05EA" w:rsidP="00CE04D0">
            <w:pPr>
              <w:pStyle w:val="TAC"/>
            </w:pPr>
          </w:p>
        </w:tc>
        <w:tc>
          <w:tcPr>
            <w:tcW w:w="540"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D028F26" w14:textId="77777777" w:rsidR="004D05EA" w:rsidRPr="00DF6DD6" w:rsidRDefault="004D05EA" w:rsidP="00CE04D0">
            <w:pPr>
              <w:pStyle w:val="TAC"/>
            </w:pPr>
            <w:r w:rsidRPr="00DF6DD6">
              <w:t>4420.5</w:t>
            </w:r>
          </w:p>
        </w:tc>
        <w:tc>
          <w:tcPr>
            <w:tcW w:w="481"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398"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721" w:type="pct"/>
            <w:shd w:val="clear" w:color="auto" w:fill="auto"/>
            <w:noWrap/>
            <w:vAlign w:val="center"/>
          </w:tcPr>
          <w:p w14:paraId="3C961F00" w14:textId="77777777" w:rsidR="004D05EA" w:rsidRPr="00DF6DD6" w:rsidRDefault="004D05EA" w:rsidP="00CE04D0">
            <w:pPr>
              <w:pStyle w:val="TAC"/>
            </w:pPr>
            <w:r w:rsidRPr="00DF6DD6">
              <w:t>4420.5</w:t>
            </w:r>
          </w:p>
        </w:tc>
        <w:tc>
          <w:tcPr>
            <w:tcW w:w="414" w:type="pct"/>
            <w:shd w:val="clear" w:color="auto" w:fill="auto"/>
            <w:noWrap/>
            <w:vAlign w:val="center"/>
          </w:tcPr>
          <w:p w14:paraId="6630198A" w14:textId="77777777" w:rsidR="004D05EA" w:rsidRPr="00DF6DD6" w:rsidRDefault="004D05EA" w:rsidP="00CE04D0">
            <w:pPr>
              <w:pStyle w:val="TAC"/>
            </w:pPr>
            <w:r w:rsidRPr="00DF6DD6">
              <w:t>N/A</w:t>
            </w:r>
          </w:p>
        </w:tc>
        <w:tc>
          <w:tcPr>
            <w:tcW w:w="549"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A6034C">
        <w:trPr>
          <w:jc w:val="center"/>
        </w:trPr>
        <w:tc>
          <w:tcPr>
            <w:tcW w:w="117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540" w:type="pct"/>
            <w:shd w:val="clear" w:color="auto" w:fill="auto"/>
            <w:vAlign w:val="center"/>
          </w:tcPr>
          <w:p w14:paraId="0CA30C2B" w14:textId="77777777" w:rsidR="004D05EA" w:rsidRPr="00DF6DD6" w:rsidRDefault="004D05EA" w:rsidP="00CE04D0">
            <w:pPr>
              <w:pStyle w:val="TAC"/>
            </w:pPr>
            <w:r w:rsidRPr="00DF6DD6">
              <w:t>26</w:t>
            </w:r>
          </w:p>
        </w:tc>
        <w:tc>
          <w:tcPr>
            <w:tcW w:w="718" w:type="pct"/>
            <w:shd w:val="clear" w:color="auto" w:fill="auto"/>
            <w:noWrap/>
            <w:vAlign w:val="center"/>
          </w:tcPr>
          <w:p w14:paraId="66168298" w14:textId="77777777" w:rsidR="004D05EA" w:rsidRPr="00DF6DD6" w:rsidRDefault="004D05EA" w:rsidP="00CE04D0">
            <w:pPr>
              <w:pStyle w:val="TAC"/>
            </w:pPr>
            <w:r w:rsidRPr="00DF6DD6">
              <w:t>839</w:t>
            </w:r>
          </w:p>
        </w:tc>
        <w:tc>
          <w:tcPr>
            <w:tcW w:w="481" w:type="pct"/>
            <w:shd w:val="clear" w:color="auto" w:fill="auto"/>
            <w:noWrap/>
            <w:vAlign w:val="center"/>
          </w:tcPr>
          <w:p w14:paraId="089CEB2C" w14:textId="77777777" w:rsidR="004D05EA" w:rsidRPr="00DF6DD6" w:rsidRDefault="004D05EA" w:rsidP="00CE04D0">
            <w:pPr>
              <w:pStyle w:val="TAC"/>
            </w:pPr>
            <w:r w:rsidRPr="00DF6DD6">
              <w:t>5</w:t>
            </w:r>
          </w:p>
        </w:tc>
        <w:tc>
          <w:tcPr>
            <w:tcW w:w="398" w:type="pct"/>
            <w:shd w:val="clear" w:color="auto" w:fill="auto"/>
            <w:noWrap/>
            <w:vAlign w:val="center"/>
          </w:tcPr>
          <w:p w14:paraId="06F6A452" w14:textId="77777777" w:rsidR="004D05EA" w:rsidRPr="00DF6DD6" w:rsidRDefault="004D05EA" w:rsidP="00CE04D0">
            <w:pPr>
              <w:pStyle w:val="TAC"/>
            </w:pPr>
            <w:r w:rsidRPr="00DF6DD6">
              <w:t>25</w:t>
            </w:r>
          </w:p>
        </w:tc>
        <w:tc>
          <w:tcPr>
            <w:tcW w:w="721" w:type="pct"/>
            <w:shd w:val="clear" w:color="auto" w:fill="auto"/>
            <w:noWrap/>
            <w:vAlign w:val="center"/>
          </w:tcPr>
          <w:p w14:paraId="3F0A8D25" w14:textId="77777777" w:rsidR="004D05EA" w:rsidRPr="00DF6DD6" w:rsidRDefault="004D05EA" w:rsidP="00CE04D0">
            <w:pPr>
              <w:pStyle w:val="TAC"/>
            </w:pPr>
            <w:r w:rsidRPr="00DF6DD6">
              <w:t>884</w:t>
            </w:r>
          </w:p>
        </w:tc>
        <w:tc>
          <w:tcPr>
            <w:tcW w:w="414" w:type="pct"/>
            <w:shd w:val="clear" w:color="auto" w:fill="auto"/>
            <w:noWrap/>
            <w:vAlign w:val="center"/>
          </w:tcPr>
          <w:p w14:paraId="12D5967E" w14:textId="77777777" w:rsidR="004D05EA" w:rsidRPr="00DF6DD6" w:rsidRDefault="004D05EA" w:rsidP="00CE04D0">
            <w:pPr>
              <w:pStyle w:val="TAC"/>
            </w:pPr>
            <w:r w:rsidRPr="00DF6DD6">
              <w:t>15.6</w:t>
            </w:r>
          </w:p>
        </w:tc>
        <w:tc>
          <w:tcPr>
            <w:tcW w:w="549"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A6034C">
        <w:trPr>
          <w:jc w:val="center"/>
        </w:trPr>
        <w:tc>
          <w:tcPr>
            <w:tcW w:w="1179" w:type="pct"/>
            <w:vMerge/>
            <w:shd w:val="clear" w:color="auto" w:fill="auto"/>
            <w:vAlign w:val="center"/>
          </w:tcPr>
          <w:p w14:paraId="6F12011A" w14:textId="77777777" w:rsidR="004D05EA" w:rsidRPr="00DF6DD6" w:rsidRDefault="004D05EA" w:rsidP="00CE04D0">
            <w:pPr>
              <w:pStyle w:val="TAC"/>
            </w:pPr>
          </w:p>
        </w:tc>
        <w:tc>
          <w:tcPr>
            <w:tcW w:w="540" w:type="pct"/>
            <w:shd w:val="clear" w:color="auto" w:fill="auto"/>
            <w:vAlign w:val="center"/>
          </w:tcPr>
          <w:p w14:paraId="20C12F65" w14:textId="77777777" w:rsidR="004D05EA" w:rsidRPr="00DF6DD6" w:rsidRDefault="004D05EA" w:rsidP="00CE04D0">
            <w:pPr>
              <w:pStyle w:val="TAC"/>
            </w:pPr>
            <w:r w:rsidRPr="00DF6DD6">
              <w:t>n41</w:t>
            </w:r>
          </w:p>
        </w:tc>
        <w:tc>
          <w:tcPr>
            <w:tcW w:w="718" w:type="pct"/>
            <w:shd w:val="clear" w:color="auto" w:fill="auto"/>
            <w:noWrap/>
            <w:vAlign w:val="center"/>
          </w:tcPr>
          <w:p w14:paraId="2E43ED5D" w14:textId="77777777" w:rsidR="004D05EA" w:rsidRPr="00DF6DD6" w:rsidRDefault="004D05EA" w:rsidP="00CE04D0">
            <w:pPr>
              <w:pStyle w:val="TAC"/>
            </w:pPr>
            <w:r w:rsidRPr="00DF6DD6">
              <w:t>2562</w:t>
            </w:r>
          </w:p>
        </w:tc>
        <w:tc>
          <w:tcPr>
            <w:tcW w:w="481" w:type="pct"/>
            <w:shd w:val="clear" w:color="auto" w:fill="auto"/>
            <w:noWrap/>
            <w:vAlign w:val="center"/>
          </w:tcPr>
          <w:p w14:paraId="7EF5E10C" w14:textId="77777777" w:rsidR="004D05EA" w:rsidRPr="00DF6DD6" w:rsidRDefault="004D05EA" w:rsidP="00CE04D0">
            <w:pPr>
              <w:pStyle w:val="TAC"/>
            </w:pPr>
            <w:r w:rsidRPr="00DF6DD6">
              <w:t>10</w:t>
            </w:r>
          </w:p>
        </w:tc>
        <w:tc>
          <w:tcPr>
            <w:tcW w:w="398" w:type="pct"/>
            <w:shd w:val="clear" w:color="auto" w:fill="auto"/>
            <w:noWrap/>
            <w:vAlign w:val="center"/>
          </w:tcPr>
          <w:p w14:paraId="39C78883" w14:textId="4C1FE387" w:rsidR="004D05EA" w:rsidRPr="00DF6DD6" w:rsidRDefault="004D05EA" w:rsidP="00CE04D0">
            <w:pPr>
              <w:pStyle w:val="TAC"/>
            </w:pPr>
            <w:r w:rsidRPr="00DF6DD6">
              <w:t>50</w:t>
            </w:r>
          </w:p>
        </w:tc>
        <w:tc>
          <w:tcPr>
            <w:tcW w:w="721" w:type="pct"/>
            <w:shd w:val="clear" w:color="auto" w:fill="auto"/>
            <w:noWrap/>
            <w:vAlign w:val="center"/>
          </w:tcPr>
          <w:p w14:paraId="36CCECDF" w14:textId="77777777" w:rsidR="004D05EA" w:rsidRPr="00DF6DD6" w:rsidRDefault="004D05EA" w:rsidP="00CE04D0">
            <w:pPr>
              <w:pStyle w:val="TAC"/>
            </w:pPr>
            <w:r w:rsidRPr="00DF6DD6">
              <w:t>2562</w:t>
            </w:r>
          </w:p>
        </w:tc>
        <w:tc>
          <w:tcPr>
            <w:tcW w:w="414" w:type="pct"/>
            <w:shd w:val="clear" w:color="auto" w:fill="auto"/>
            <w:noWrap/>
            <w:vAlign w:val="center"/>
          </w:tcPr>
          <w:p w14:paraId="6EA7F456" w14:textId="77777777" w:rsidR="004D05EA" w:rsidRPr="00DF6DD6" w:rsidRDefault="004D05EA" w:rsidP="00CE04D0">
            <w:pPr>
              <w:pStyle w:val="TAC"/>
            </w:pPr>
            <w:r w:rsidRPr="00DF6DD6">
              <w:t>N/A</w:t>
            </w:r>
          </w:p>
        </w:tc>
        <w:tc>
          <w:tcPr>
            <w:tcW w:w="549"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A6034C">
        <w:trPr>
          <w:jc w:val="center"/>
        </w:trPr>
        <w:tc>
          <w:tcPr>
            <w:tcW w:w="117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71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481"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398"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721"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14"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49"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A6034C">
        <w:trPr>
          <w:jc w:val="center"/>
        </w:trPr>
        <w:tc>
          <w:tcPr>
            <w:tcW w:w="1179" w:type="pct"/>
            <w:vMerge/>
            <w:shd w:val="clear" w:color="auto" w:fill="auto"/>
            <w:vAlign w:val="center"/>
          </w:tcPr>
          <w:p w14:paraId="2EC82C8F" w14:textId="77777777" w:rsidR="004D05EA" w:rsidRPr="00DF6DD6" w:rsidRDefault="004D05EA" w:rsidP="00CE04D0">
            <w:pPr>
              <w:pStyle w:val="TAC"/>
            </w:pPr>
          </w:p>
        </w:tc>
        <w:tc>
          <w:tcPr>
            <w:tcW w:w="540"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481"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398"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721"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14"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49"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A6034C">
        <w:trPr>
          <w:jc w:val="center"/>
        </w:trPr>
        <w:tc>
          <w:tcPr>
            <w:tcW w:w="117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71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481"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398"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721"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14"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49"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A6034C">
        <w:trPr>
          <w:jc w:val="center"/>
        </w:trPr>
        <w:tc>
          <w:tcPr>
            <w:tcW w:w="1179" w:type="pct"/>
            <w:vMerge/>
            <w:shd w:val="clear" w:color="auto" w:fill="auto"/>
            <w:vAlign w:val="center"/>
          </w:tcPr>
          <w:p w14:paraId="45195B9C" w14:textId="77777777" w:rsidR="004D05EA" w:rsidRPr="00DF6DD6" w:rsidRDefault="004D05EA" w:rsidP="00CE04D0">
            <w:pPr>
              <w:pStyle w:val="TAC"/>
            </w:pPr>
          </w:p>
        </w:tc>
        <w:tc>
          <w:tcPr>
            <w:tcW w:w="540"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481"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398"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721"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14"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49"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A6034C">
        <w:trPr>
          <w:jc w:val="center"/>
        </w:trPr>
        <w:tc>
          <w:tcPr>
            <w:tcW w:w="117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71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481"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398" w:type="pct"/>
            <w:shd w:val="clear" w:color="auto" w:fill="auto"/>
            <w:noWrap/>
            <w:vAlign w:val="center"/>
          </w:tcPr>
          <w:p w14:paraId="5460D1DE" w14:textId="77777777" w:rsidR="004D05EA" w:rsidRPr="00DF6DD6" w:rsidRDefault="004D05EA" w:rsidP="00CE04D0">
            <w:pPr>
              <w:pStyle w:val="TAC"/>
            </w:pPr>
            <w:r w:rsidRPr="00DF6DD6">
              <w:t>25</w:t>
            </w:r>
          </w:p>
        </w:tc>
        <w:tc>
          <w:tcPr>
            <w:tcW w:w="721"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14" w:type="pct"/>
            <w:shd w:val="clear" w:color="auto" w:fill="auto"/>
            <w:noWrap/>
            <w:vAlign w:val="center"/>
          </w:tcPr>
          <w:p w14:paraId="7C9FCC56" w14:textId="77777777" w:rsidR="004D05EA" w:rsidRPr="00DF6DD6" w:rsidRDefault="004D05EA" w:rsidP="00CE04D0">
            <w:pPr>
              <w:pStyle w:val="TAC"/>
            </w:pPr>
            <w:r w:rsidRPr="00DF6DD6">
              <w:t>5.5</w:t>
            </w:r>
          </w:p>
        </w:tc>
        <w:tc>
          <w:tcPr>
            <w:tcW w:w="549" w:type="pct"/>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A6034C">
        <w:trPr>
          <w:jc w:val="center"/>
        </w:trPr>
        <w:tc>
          <w:tcPr>
            <w:tcW w:w="1179" w:type="pct"/>
            <w:vMerge/>
            <w:shd w:val="clear" w:color="auto" w:fill="auto"/>
            <w:vAlign w:val="center"/>
          </w:tcPr>
          <w:p w14:paraId="352647CE" w14:textId="77777777" w:rsidR="004D05EA" w:rsidRPr="00DF6DD6" w:rsidRDefault="004D05EA" w:rsidP="00CE04D0">
            <w:pPr>
              <w:pStyle w:val="TAC"/>
            </w:pPr>
          </w:p>
        </w:tc>
        <w:tc>
          <w:tcPr>
            <w:tcW w:w="540"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71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481"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398" w:type="pct"/>
            <w:shd w:val="clear" w:color="auto" w:fill="auto"/>
            <w:noWrap/>
            <w:vAlign w:val="center"/>
          </w:tcPr>
          <w:p w14:paraId="25525011" w14:textId="209417C8" w:rsidR="004D05EA" w:rsidRPr="00DF6DD6" w:rsidRDefault="004D05EA" w:rsidP="00CE04D0">
            <w:pPr>
              <w:pStyle w:val="TAC"/>
            </w:pPr>
            <w:r w:rsidRPr="00DF6DD6">
              <w:t>50</w:t>
            </w:r>
          </w:p>
        </w:tc>
        <w:tc>
          <w:tcPr>
            <w:tcW w:w="721"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14" w:type="pct"/>
            <w:shd w:val="clear" w:color="auto" w:fill="auto"/>
            <w:noWrap/>
            <w:vAlign w:val="center"/>
          </w:tcPr>
          <w:p w14:paraId="78978A5C" w14:textId="77777777" w:rsidR="004D05EA" w:rsidRPr="00DF6DD6" w:rsidRDefault="004D05EA" w:rsidP="00CE04D0">
            <w:pPr>
              <w:pStyle w:val="TAC"/>
            </w:pPr>
            <w:r w:rsidRPr="00DF6DD6">
              <w:t>N/A</w:t>
            </w:r>
          </w:p>
        </w:tc>
        <w:tc>
          <w:tcPr>
            <w:tcW w:w="549" w:type="pct"/>
          </w:tcPr>
          <w:p w14:paraId="71402591" w14:textId="77777777" w:rsidR="004D05EA" w:rsidRPr="00DF6DD6" w:rsidRDefault="004D05EA" w:rsidP="00CE04D0">
            <w:pPr>
              <w:pStyle w:val="TAC"/>
            </w:pPr>
            <w:r w:rsidRPr="00DF6DD6">
              <w:t>N/A</w:t>
            </w:r>
          </w:p>
        </w:tc>
      </w:tr>
      <w:tr w:rsidR="00F55B07" w:rsidRPr="00DF6DD6" w14:paraId="34689FDA" w14:textId="77777777" w:rsidTr="00A6034C">
        <w:trPr>
          <w:jc w:val="center"/>
        </w:trPr>
        <w:tc>
          <w:tcPr>
            <w:tcW w:w="117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69ECA6AE" w14:textId="77777777" w:rsidR="004D05EA" w:rsidRPr="00DF6DD6" w:rsidRDefault="004D05EA" w:rsidP="00CE04D0">
            <w:pPr>
              <w:pStyle w:val="TAC"/>
            </w:pPr>
            <w:r w:rsidRPr="00DF6DD6">
              <w:t>n5</w:t>
            </w:r>
          </w:p>
        </w:tc>
        <w:tc>
          <w:tcPr>
            <w:tcW w:w="71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481"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398"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14"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49" w:type="pct"/>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A6034C">
        <w:trPr>
          <w:jc w:val="center"/>
        </w:trPr>
        <w:tc>
          <w:tcPr>
            <w:tcW w:w="1179" w:type="pct"/>
            <w:vMerge/>
            <w:shd w:val="clear" w:color="auto" w:fill="auto"/>
            <w:vAlign w:val="center"/>
          </w:tcPr>
          <w:p w14:paraId="2CC9336E" w14:textId="77777777" w:rsidR="004D05EA" w:rsidRPr="00DF6DD6" w:rsidRDefault="004D05EA" w:rsidP="00CE04D0">
            <w:pPr>
              <w:pStyle w:val="TAC"/>
            </w:pPr>
          </w:p>
        </w:tc>
        <w:tc>
          <w:tcPr>
            <w:tcW w:w="540" w:type="pct"/>
            <w:shd w:val="clear" w:color="auto" w:fill="auto"/>
            <w:vAlign w:val="center"/>
          </w:tcPr>
          <w:p w14:paraId="3DC6D682" w14:textId="77777777" w:rsidR="004D05EA" w:rsidRPr="00DF6DD6" w:rsidRDefault="004D05EA" w:rsidP="00CE04D0">
            <w:pPr>
              <w:pStyle w:val="TAC"/>
            </w:pPr>
            <w:r w:rsidRPr="00DF6DD6">
              <w:t>66</w:t>
            </w:r>
          </w:p>
        </w:tc>
        <w:tc>
          <w:tcPr>
            <w:tcW w:w="71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481"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398"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14"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49" w:type="pct"/>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A6034C">
        <w:trPr>
          <w:jc w:val="center"/>
        </w:trPr>
        <w:tc>
          <w:tcPr>
            <w:tcW w:w="117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540"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71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481"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398"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721"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14"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49"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A6034C">
        <w:trPr>
          <w:jc w:val="center"/>
        </w:trPr>
        <w:tc>
          <w:tcPr>
            <w:tcW w:w="1179" w:type="pct"/>
            <w:vMerge/>
            <w:shd w:val="clear" w:color="auto" w:fill="auto"/>
            <w:vAlign w:val="center"/>
          </w:tcPr>
          <w:p w14:paraId="6F07FCB6" w14:textId="77777777" w:rsidR="004D05EA" w:rsidRPr="00DF6DD6" w:rsidRDefault="004D05EA" w:rsidP="00A6034C">
            <w:pPr>
              <w:pStyle w:val="TAC"/>
              <w:keepNext w:val="0"/>
            </w:pPr>
          </w:p>
        </w:tc>
        <w:tc>
          <w:tcPr>
            <w:tcW w:w="540"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71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481"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398"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721"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14"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49" w:type="pct"/>
            <w:vAlign w:val="center"/>
          </w:tcPr>
          <w:p w14:paraId="3761A70B" w14:textId="77777777" w:rsidR="004D05EA" w:rsidRPr="00DF6DD6" w:rsidRDefault="004D05EA" w:rsidP="00CE04D0">
            <w:pPr>
              <w:pStyle w:val="TAC"/>
            </w:pPr>
            <w:r w:rsidRPr="00DF6DD6">
              <w:rPr>
                <w:rFonts w:cs="Arial"/>
                <w:lang w:eastAsia="ja-JP"/>
              </w:rPr>
              <w:t>N/A</w:t>
            </w:r>
          </w:p>
        </w:tc>
      </w:tr>
      <w:tr w:rsidR="004D05EA" w:rsidRPr="00DF6DD6" w14:paraId="658DDC36" w14:textId="77777777" w:rsidTr="00A6034C">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0FE4444" w14:textId="5BC4D0BC" w:rsidR="004D05EA" w:rsidRPr="00DF6DD6" w:rsidRDefault="004D05EA" w:rsidP="00CE04D0">
            <w:pPr>
              <w:pStyle w:val="TAN"/>
              <w:rPr>
                <w:rFonts w:cs="Arial"/>
                <w:lang w:eastAsia="ja-JP"/>
              </w:rPr>
            </w:pPr>
            <w:r w:rsidRPr="00DF6DD6">
              <w:t>NOTE 5:</w:t>
            </w:r>
            <w:r w:rsidRPr="00DF6DD6">
              <w:tab/>
            </w:r>
            <w:r w:rsidRPr="00DF6DD6">
              <w:rPr>
                <w:lang w:eastAsia="ja-JP"/>
              </w:rPr>
              <w:t>Void</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1257" w:name="_Toc21345616"/>
      <w:bookmarkStart w:id="1258" w:name="_Toc29806465"/>
      <w:bookmarkStart w:id="1259" w:name="_Toc37255998"/>
      <w:bookmarkStart w:id="1260" w:name="_Toc37256339"/>
      <w:bookmarkStart w:id="1261" w:name="_Toc45890173"/>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1257"/>
      <w:bookmarkEnd w:id="1258"/>
      <w:bookmarkEnd w:id="1259"/>
      <w:bookmarkEnd w:id="1260"/>
      <w:bookmarkEnd w:id="1261"/>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DF6DD6"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tcBorders>
              <w:bottom w:val="single" w:sz="4" w:space="0" w:color="auto"/>
            </w:tcBorders>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tcBorders>
              <w:bottom w:val="single" w:sz="4" w:space="0" w:color="auto"/>
            </w:tcBorders>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tcBorders>
              <w:bottom w:val="single" w:sz="4" w:space="0" w:color="auto"/>
            </w:tcBorders>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DF6DD6" w:rsidRDefault="004D05EA" w:rsidP="00471067">
            <w:pPr>
              <w:pStyle w:val="TAC"/>
              <w:rPr>
                <w:b/>
              </w:rPr>
            </w:pPr>
            <w:r w:rsidRPr="00DF6DD6">
              <w:t>632</w:t>
            </w:r>
          </w:p>
        </w:tc>
        <w:tc>
          <w:tcPr>
            <w:tcW w:w="634" w:type="dxa"/>
            <w:tcBorders>
              <w:bottom w:val="single" w:sz="4" w:space="0" w:color="auto"/>
            </w:tcBorders>
            <w:shd w:val="clear" w:color="auto" w:fill="auto"/>
            <w:vAlign w:val="center"/>
          </w:tcPr>
          <w:p w14:paraId="0D556871" w14:textId="77777777" w:rsidR="004D05EA" w:rsidRPr="00DF6DD6" w:rsidRDefault="004D05EA" w:rsidP="00471067">
            <w:pPr>
              <w:pStyle w:val="TAC"/>
              <w:rPr>
                <w:b/>
              </w:rPr>
            </w:pPr>
            <w:r w:rsidRPr="00DF6DD6">
              <w:t>N/A</w:t>
            </w:r>
          </w:p>
        </w:tc>
        <w:tc>
          <w:tcPr>
            <w:tcW w:w="757" w:type="dxa"/>
            <w:tcBorders>
              <w:bottom w:val="single" w:sz="4" w:space="0" w:color="auto"/>
            </w:tcBorders>
            <w:vAlign w:val="center"/>
          </w:tcPr>
          <w:p w14:paraId="7B0C3496" w14:textId="7104F7F9" w:rsidR="004D05EA" w:rsidRPr="00DF6DD6" w:rsidRDefault="00C626CD" w:rsidP="00471067">
            <w:pPr>
              <w:pStyle w:val="TAC"/>
              <w:rPr>
                <w:b/>
              </w:rPr>
            </w:pPr>
            <w:r>
              <w:t>N/A</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F55B07" w:rsidRPr="00DF6DD6"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DF6DD6" w:rsidRDefault="004D05EA" w:rsidP="003768E0">
            <w:pPr>
              <w:pStyle w:val="TAH"/>
            </w:pPr>
            <w:r w:rsidRPr="00DF6DD6">
              <w:t>NR or E-UTRA Band / Channel bandwidth / NRB / MSD</w:t>
            </w:r>
          </w:p>
        </w:tc>
      </w:tr>
      <w:tr w:rsidR="00F55B07" w:rsidRPr="00DF6DD6"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DF6DD6" w:rsidRDefault="004D05EA" w:rsidP="003768E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0B56E72D" w14:textId="16A91821" w:rsidR="004D05EA" w:rsidRPr="00DF6DD6" w:rsidRDefault="004D05EA" w:rsidP="003768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1FEF5901" w14:textId="700F742A" w:rsidR="004D05EA" w:rsidRPr="00DF6DD6" w:rsidRDefault="004D05EA" w:rsidP="003768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3C3642EC" w14:textId="1BE868B8" w:rsidR="004D05EA" w:rsidRPr="00DF6DD6" w:rsidRDefault="004D05EA" w:rsidP="003768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3E061F41" w14:textId="77777777" w:rsidR="004D05EA" w:rsidRPr="00DF6DD6" w:rsidRDefault="004D05EA" w:rsidP="003768E0">
            <w:pPr>
              <w:pStyle w:val="TAH"/>
            </w:pPr>
            <w:r w:rsidRPr="00DF6DD6">
              <w:t>UL</w:t>
            </w:r>
          </w:p>
          <w:p w14:paraId="08B21D1F" w14:textId="0BE9D43D" w:rsidR="004D05EA" w:rsidRPr="00DF6DD6" w:rsidRDefault="004D05EA" w:rsidP="003768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413E962" w14:textId="247FD08C" w:rsidR="004D05EA" w:rsidRPr="00DF6DD6" w:rsidRDefault="004D05EA" w:rsidP="003768E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7AED1423" w14:textId="56706107" w:rsidR="004D05EA" w:rsidRPr="00DF6DD6" w:rsidRDefault="004D05EA" w:rsidP="003768E0">
            <w:pPr>
              <w:pStyle w:val="TAH"/>
            </w:pPr>
            <w:r w:rsidRPr="00DF6DD6">
              <w:t xml:space="preserve">MSD </w:t>
            </w:r>
            <w:r w:rsidRPr="00DF6DD6">
              <w:br/>
              <w:t>(dB)</w:t>
            </w:r>
          </w:p>
        </w:tc>
        <w:tc>
          <w:tcPr>
            <w:tcW w:w="1096" w:type="dxa"/>
            <w:tcBorders>
              <w:bottom w:val="single" w:sz="4" w:space="0" w:color="auto"/>
            </w:tcBorders>
            <w:vAlign w:val="center"/>
          </w:tcPr>
          <w:p w14:paraId="742A841D" w14:textId="30471F0A" w:rsidR="004D05EA" w:rsidRPr="00DF6DD6" w:rsidRDefault="004D05EA" w:rsidP="003768E0">
            <w:pPr>
              <w:pStyle w:val="TAH"/>
            </w:pPr>
            <w:r w:rsidRPr="00DF6DD6">
              <w:t>IMD order</w:t>
            </w:r>
          </w:p>
        </w:tc>
      </w:tr>
      <w:tr w:rsidR="00F55B07" w:rsidRPr="00DF6DD6" w14:paraId="50ECC673" w14:textId="77777777" w:rsidTr="00A6034C">
        <w:trPr>
          <w:trHeight w:val="54"/>
          <w:jc w:val="center"/>
        </w:trPr>
        <w:tc>
          <w:tcPr>
            <w:tcW w:w="1928" w:type="dxa"/>
            <w:vMerge w:val="restart"/>
            <w:shd w:val="clear" w:color="auto" w:fill="auto"/>
            <w:vAlign w:val="center"/>
          </w:tcPr>
          <w:p w14:paraId="2FA08F0E"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9CCB40"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32E34CF" w14:textId="77777777" w:rsidR="004D05EA" w:rsidRPr="00DF6DD6" w:rsidRDefault="004D05EA" w:rsidP="00A6034C">
            <w:pPr>
              <w:pStyle w:val="TAC"/>
              <w:keepNext w:val="0"/>
              <w:rPr>
                <w:rFonts w:eastAsia="MS Mincho"/>
              </w:rPr>
            </w:pPr>
            <w:r w:rsidRPr="00DF6DD6">
              <w:rPr>
                <w:rFonts w:eastAsia="MS Mincho"/>
              </w:rPr>
              <w:t>1975</w:t>
            </w:r>
          </w:p>
        </w:tc>
        <w:tc>
          <w:tcPr>
            <w:tcW w:w="746" w:type="dxa"/>
            <w:shd w:val="clear" w:color="auto" w:fill="auto"/>
            <w:noWrap/>
            <w:vAlign w:val="center"/>
          </w:tcPr>
          <w:p w14:paraId="5EACCB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16590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62E0D3" w14:textId="77777777" w:rsidR="004D05EA" w:rsidRPr="00DF6DD6" w:rsidRDefault="004D05EA" w:rsidP="00A6034C">
            <w:pPr>
              <w:pStyle w:val="TAC"/>
              <w:keepNext w:val="0"/>
              <w:rPr>
                <w:rFonts w:eastAsia="MS Mincho"/>
              </w:rPr>
            </w:pPr>
            <w:r w:rsidRPr="00DF6DD6">
              <w:rPr>
                <w:rFonts w:eastAsia="MS Mincho"/>
              </w:rPr>
              <w:t>2165</w:t>
            </w:r>
          </w:p>
        </w:tc>
        <w:tc>
          <w:tcPr>
            <w:tcW w:w="667" w:type="dxa"/>
            <w:shd w:val="clear" w:color="auto" w:fill="auto"/>
            <w:vAlign w:val="center"/>
          </w:tcPr>
          <w:p w14:paraId="6657D2B8"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C76B439" w14:textId="77777777" w:rsidR="004D05EA" w:rsidRPr="00DF6DD6" w:rsidRDefault="004D05EA" w:rsidP="00A6034C">
            <w:pPr>
              <w:pStyle w:val="TAC"/>
              <w:keepNext w:val="0"/>
            </w:pPr>
            <w:r w:rsidRPr="00DF6DD6">
              <w:rPr>
                <w:rFonts w:eastAsia="MS Mincho"/>
              </w:rPr>
              <w:t>N/A</w:t>
            </w:r>
          </w:p>
        </w:tc>
      </w:tr>
      <w:tr w:rsidR="00F55B07" w:rsidRPr="00DF6DD6" w14:paraId="2DA0B416" w14:textId="77777777" w:rsidTr="00A6034C">
        <w:trPr>
          <w:trHeight w:val="54"/>
          <w:jc w:val="center"/>
        </w:trPr>
        <w:tc>
          <w:tcPr>
            <w:tcW w:w="1928" w:type="dxa"/>
            <w:vMerge/>
            <w:shd w:val="clear" w:color="auto" w:fill="auto"/>
            <w:vAlign w:val="center"/>
          </w:tcPr>
          <w:p w14:paraId="2685F827"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6685C0A8"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43CCEA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BD11D3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05B5998"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B88EB0C"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0FC903BA" w14:textId="77777777" w:rsidR="004D05EA" w:rsidRPr="00DF6DD6" w:rsidRDefault="004D05EA" w:rsidP="00A6034C">
            <w:pPr>
              <w:pStyle w:val="TAC"/>
              <w:keepNext w:val="0"/>
            </w:pPr>
            <w:r w:rsidRPr="00DF6DD6">
              <w:rPr>
                <w:rFonts w:eastAsia="MS Mincho"/>
              </w:rPr>
              <w:t>N/A</w:t>
            </w:r>
          </w:p>
        </w:tc>
      </w:tr>
      <w:tr w:rsidR="00F55B07" w:rsidRPr="00DF6DD6" w14:paraId="017FD85F" w14:textId="77777777" w:rsidTr="00A6034C">
        <w:trPr>
          <w:trHeight w:val="54"/>
          <w:jc w:val="center"/>
        </w:trPr>
        <w:tc>
          <w:tcPr>
            <w:tcW w:w="1928" w:type="dxa"/>
            <w:vMerge/>
            <w:shd w:val="clear" w:color="auto" w:fill="auto"/>
            <w:vAlign w:val="center"/>
          </w:tcPr>
          <w:p w14:paraId="09298EB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30FFE902" w14:textId="77777777" w:rsidR="004D05EA" w:rsidRPr="00DF6DD6" w:rsidRDefault="004D05EA" w:rsidP="00A6034C">
            <w:pPr>
              <w:pStyle w:val="TAC"/>
              <w:keepNext w:val="0"/>
              <w:rPr>
                <w:rFonts w:eastAsia="MS Mincho"/>
              </w:rPr>
            </w:pPr>
            <w:r w:rsidRPr="00DF6DD6">
              <w:rPr>
                <w:rFonts w:eastAsia="MS Mincho"/>
              </w:rPr>
              <w:t>1723.5</w:t>
            </w:r>
          </w:p>
        </w:tc>
        <w:tc>
          <w:tcPr>
            <w:tcW w:w="746" w:type="dxa"/>
            <w:shd w:val="clear" w:color="auto" w:fill="auto"/>
            <w:noWrap/>
            <w:vAlign w:val="center"/>
          </w:tcPr>
          <w:p w14:paraId="649AB1F0"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A9379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FC5F81C" w14:textId="77777777" w:rsidR="004D05EA" w:rsidRPr="00DF6DD6" w:rsidRDefault="004D05EA" w:rsidP="00A6034C">
            <w:pPr>
              <w:pStyle w:val="TAC"/>
              <w:keepNext w:val="0"/>
              <w:rPr>
                <w:rFonts w:eastAsia="MS Mincho"/>
              </w:rPr>
            </w:pPr>
            <w:r w:rsidRPr="00DF6DD6">
              <w:rPr>
                <w:rFonts w:eastAsia="MS Mincho"/>
              </w:rPr>
              <w:t>1818.5</w:t>
            </w:r>
          </w:p>
        </w:tc>
        <w:tc>
          <w:tcPr>
            <w:tcW w:w="667" w:type="dxa"/>
            <w:shd w:val="clear" w:color="auto" w:fill="auto"/>
            <w:vAlign w:val="center"/>
          </w:tcPr>
          <w:p w14:paraId="68CC5815" w14:textId="77777777" w:rsidR="004D05EA" w:rsidRPr="00DF6DD6" w:rsidRDefault="004D05EA" w:rsidP="00A6034C">
            <w:pPr>
              <w:pStyle w:val="TAC"/>
              <w:keepNext w:val="0"/>
            </w:pPr>
            <w:r w:rsidRPr="00DF6DD6">
              <w:rPr>
                <w:rFonts w:eastAsia="MS Mincho"/>
              </w:rPr>
              <w:t>4.0</w:t>
            </w:r>
          </w:p>
        </w:tc>
        <w:tc>
          <w:tcPr>
            <w:tcW w:w="1096" w:type="dxa"/>
            <w:shd w:val="clear" w:color="auto" w:fill="auto"/>
            <w:vAlign w:val="center"/>
          </w:tcPr>
          <w:p w14:paraId="231F43FC" w14:textId="77777777" w:rsidR="004D05EA" w:rsidRPr="00DF6DD6" w:rsidRDefault="004D05EA" w:rsidP="00A6034C">
            <w:pPr>
              <w:pStyle w:val="TAC"/>
              <w:keepNext w:val="0"/>
            </w:pPr>
            <w:r w:rsidRPr="00DF6DD6">
              <w:rPr>
                <w:rFonts w:eastAsia="MS Mincho"/>
              </w:rPr>
              <w:t>IMD5</w:t>
            </w:r>
          </w:p>
        </w:tc>
      </w:tr>
      <w:tr w:rsidR="00F55B07" w:rsidRPr="00DF6DD6" w14:paraId="2825BC57" w14:textId="77777777" w:rsidTr="00A6034C">
        <w:trPr>
          <w:trHeight w:val="54"/>
          <w:jc w:val="center"/>
        </w:trPr>
        <w:tc>
          <w:tcPr>
            <w:tcW w:w="1928" w:type="dxa"/>
            <w:vMerge w:val="restart"/>
            <w:shd w:val="clear" w:color="auto" w:fill="auto"/>
            <w:vAlign w:val="center"/>
          </w:tcPr>
          <w:p w14:paraId="209C5303"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28294AC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32735A2" w14:textId="77777777" w:rsidR="004D05EA" w:rsidRPr="00DF6DD6" w:rsidRDefault="004D05EA" w:rsidP="00A6034C">
            <w:pPr>
              <w:pStyle w:val="TAC"/>
              <w:keepNext w:val="0"/>
              <w:rPr>
                <w:rFonts w:eastAsia="MS Mincho"/>
              </w:rPr>
            </w:pPr>
            <w:r w:rsidRPr="00DF6DD6">
              <w:rPr>
                <w:rFonts w:eastAsia="MS Mincho"/>
              </w:rPr>
              <w:t>1780</w:t>
            </w:r>
          </w:p>
        </w:tc>
        <w:tc>
          <w:tcPr>
            <w:tcW w:w="746" w:type="dxa"/>
            <w:shd w:val="clear" w:color="auto" w:fill="auto"/>
            <w:noWrap/>
            <w:vAlign w:val="center"/>
          </w:tcPr>
          <w:p w14:paraId="22416EE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348EE1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FE37F9D" w14:textId="77777777" w:rsidR="004D05EA" w:rsidRPr="00DF6DD6" w:rsidRDefault="004D05EA" w:rsidP="00A6034C">
            <w:pPr>
              <w:pStyle w:val="TAC"/>
              <w:keepNext w:val="0"/>
              <w:rPr>
                <w:rFonts w:eastAsia="MS Mincho"/>
              </w:rPr>
            </w:pPr>
            <w:r w:rsidRPr="00DF6DD6">
              <w:rPr>
                <w:rFonts w:eastAsia="MS Mincho"/>
              </w:rPr>
              <w:t>1875</w:t>
            </w:r>
          </w:p>
        </w:tc>
        <w:tc>
          <w:tcPr>
            <w:tcW w:w="667" w:type="dxa"/>
            <w:shd w:val="clear" w:color="auto" w:fill="auto"/>
            <w:vAlign w:val="center"/>
          </w:tcPr>
          <w:p w14:paraId="35A382E7"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620172B" w14:textId="77777777" w:rsidR="004D05EA" w:rsidRPr="00DF6DD6" w:rsidRDefault="004D05EA" w:rsidP="00A6034C">
            <w:pPr>
              <w:pStyle w:val="TAC"/>
              <w:keepNext w:val="0"/>
            </w:pPr>
            <w:r w:rsidRPr="00DF6DD6">
              <w:rPr>
                <w:rFonts w:eastAsia="MS Mincho"/>
              </w:rPr>
              <w:t>N/A</w:t>
            </w:r>
          </w:p>
        </w:tc>
      </w:tr>
      <w:tr w:rsidR="00F55B07" w:rsidRPr="00DF6DD6" w14:paraId="77B83007" w14:textId="77777777" w:rsidTr="00A6034C">
        <w:trPr>
          <w:trHeight w:val="54"/>
          <w:jc w:val="center"/>
        </w:trPr>
        <w:tc>
          <w:tcPr>
            <w:tcW w:w="1928" w:type="dxa"/>
            <w:vMerge/>
            <w:shd w:val="clear" w:color="auto" w:fill="auto"/>
            <w:vAlign w:val="center"/>
          </w:tcPr>
          <w:p w14:paraId="4AB728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0743271E"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64056C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D4E08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5B956E0"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2467CA3"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4F9DE71D" w14:textId="77777777" w:rsidR="004D05EA" w:rsidRPr="00DF6DD6" w:rsidRDefault="004D05EA" w:rsidP="00A6034C">
            <w:pPr>
              <w:pStyle w:val="TAC"/>
              <w:keepNext w:val="0"/>
            </w:pPr>
            <w:r w:rsidRPr="00DF6DD6">
              <w:rPr>
                <w:rFonts w:eastAsia="MS Mincho"/>
              </w:rPr>
              <w:t>N/A</w:t>
            </w:r>
          </w:p>
        </w:tc>
      </w:tr>
      <w:tr w:rsidR="00F55B07" w:rsidRPr="00DF6DD6" w14:paraId="4F7A8C2A" w14:textId="77777777" w:rsidTr="00A6034C">
        <w:trPr>
          <w:trHeight w:val="54"/>
          <w:jc w:val="center"/>
        </w:trPr>
        <w:tc>
          <w:tcPr>
            <w:tcW w:w="1928" w:type="dxa"/>
            <w:vMerge/>
            <w:shd w:val="clear" w:color="auto" w:fill="auto"/>
            <w:vAlign w:val="center"/>
          </w:tcPr>
          <w:p w14:paraId="70177D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F15B0E8" w14:textId="77777777" w:rsidR="004D05EA" w:rsidRPr="00DF6DD6" w:rsidRDefault="004D05EA" w:rsidP="00A6034C">
            <w:pPr>
              <w:pStyle w:val="TAC"/>
              <w:keepNext w:val="0"/>
              <w:rPr>
                <w:rFonts w:eastAsia="MS Mincho"/>
              </w:rPr>
            </w:pPr>
            <w:r w:rsidRPr="00DF6DD6">
              <w:rPr>
                <w:rFonts w:eastAsia="MS Mincho"/>
              </w:rPr>
              <w:t>1949</w:t>
            </w:r>
          </w:p>
        </w:tc>
        <w:tc>
          <w:tcPr>
            <w:tcW w:w="746" w:type="dxa"/>
            <w:shd w:val="clear" w:color="auto" w:fill="auto"/>
            <w:noWrap/>
            <w:vAlign w:val="center"/>
          </w:tcPr>
          <w:p w14:paraId="2E30AEB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CAB74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8ADB464" w14:textId="77777777" w:rsidR="004D05EA" w:rsidRPr="00DF6DD6" w:rsidRDefault="004D05EA" w:rsidP="00A6034C">
            <w:pPr>
              <w:pStyle w:val="TAC"/>
              <w:keepNext w:val="0"/>
              <w:rPr>
                <w:rFonts w:eastAsia="MS Mincho"/>
              </w:rPr>
            </w:pPr>
            <w:r w:rsidRPr="00DF6DD6">
              <w:rPr>
                <w:rFonts w:eastAsia="MS Mincho"/>
              </w:rPr>
              <w:t>2139</w:t>
            </w:r>
          </w:p>
        </w:tc>
        <w:tc>
          <w:tcPr>
            <w:tcW w:w="667" w:type="dxa"/>
            <w:shd w:val="clear" w:color="auto" w:fill="auto"/>
            <w:vAlign w:val="center"/>
          </w:tcPr>
          <w:p w14:paraId="3AEE5631" w14:textId="77777777" w:rsidR="004D05EA" w:rsidRPr="00DF6DD6" w:rsidRDefault="004D05EA" w:rsidP="00A6034C">
            <w:pPr>
              <w:pStyle w:val="TAC"/>
              <w:keepNext w:val="0"/>
            </w:pPr>
            <w:r w:rsidRPr="00DF6DD6">
              <w:rPr>
                <w:rFonts w:eastAsia="MS Mincho"/>
              </w:rPr>
              <w:t>11.0</w:t>
            </w:r>
          </w:p>
        </w:tc>
        <w:tc>
          <w:tcPr>
            <w:tcW w:w="1096" w:type="dxa"/>
            <w:shd w:val="clear" w:color="auto" w:fill="auto"/>
            <w:vAlign w:val="center"/>
          </w:tcPr>
          <w:p w14:paraId="53C88A9D" w14:textId="77777777" w:rsidR="004D05EA" w:rsidRPr="00DF6DD6" w:rsidRDefault="004D05EA" w:rsidP="00A6034C">
            <w:pPr>
              <w:pStyle w:val="TAC"/>
              <w:keepNext w:val="0"/>
            </w:pPr>
            <w:r w:rsidRPr="00DF6DD6">
              <w:rPr>
                <w:rFonts w:eastAsia="MS Mincho"/>
              </w:rPr>
              <w:t>IMD4</w:t>
            </w:r>
          </w:p>
        </w:tc>
      </w:tr>
      <w:tr w:rsidR="00F55B07" w:rsidRPr="00DF6DD6" w14:paraId="11FCB57A" w14:textId="77777777" w:rsidTr="00A6034C">
        <w:trPr>
          <w:trHeight w:val="54"/>
          <w:jc w:val="center"/>
        </w:trPr>
        <w:tc>
          <w:tcPr>
            <w:tcW w:w="1928" w:type="dxa"/>
            <w:vMerge w:val="restart"/>
            <w:shd w:val="clear" w:color="auto" w:fill="auto"/>
            <w:vAlign w:val="center"/>
          </w:tcPr>
          <w:p w14:paraId="2B600D03" w14:textId="77777777" w:rsidR="004D05EA" w:rsidRPr="00DF6DD6" w:rsidRDefault="004D05EA" w:rsidP="00A6034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1EDFF932" w14:textId="77777777" w:rsidR="004D05EA" w:rsidRPr="00DF6DD6" w:rsidRDefault="004D05EA" w:rsidP="00A6034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167A31F" w14:textId="77777777" w:rsidR="004D05EA" w:rsidRPr="00DF6DD6" w:rsidRDefault="004D05EA" w:rsidP="00A6034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4FE9995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C06C7"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58CE347" w14:textId="77777777" w:rsidR="004D05EA" w:rsidRPr="00DF6DD6" w:rsidRDefault="004D05EA" w:rsidP="00A6034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8F7CC3F"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40BC4701"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20367B97" w14:textId="77777777" w:rsidTr="00A6034C">
        <w:trPr>
          <w:trHeight w:val="54"/>
          <w:jc w:val="center"/>
        </w:trPr>
        <w:tc>
          <w:tcPr>
            <w:tcW w:w="1928" w:type="dxa"/>
            <w:vMerge/>
            <w:shd w:val="clear" w:color="auto" w:fill="auto"/>
            <w:vAlign w:val="center"/>
          </w:tcPr>
          <w:p w14:paraId="26CAC112" w14:textId="77777777" w:rsidR="004D05EA" w:rsidRPr="00DF6DD6"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E46F8D0" w14:textId="77777777" w:rsidR="004D05EA" w:rsidRPr="00DF6DD6" w:rsidRDefault="004D05EA" w:rsidP="00A6034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3C4272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71E794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1F7387" w14:textId="77777777" w:rsidR="004D05EA" w:rsidRPr="00DF6DD6" w:rsidRDefault="004D05EA" w:rsidP="00A6034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3CA0010C"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14B93517"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70F80641" w14:textId="77777777" w:rsidTr="00A6034C">
        <w:trPr>
          <w:trHeight w:val="54"/>
          <w:jc w:val="center"/>
        </w:trPr>
        <w:tc>
          <w:tcPr>
            <w:tcW w:w="1928" w:type="dxa"/>
            <w:vMerge/>
            <w:shd w:val="clear" w:color="auto" w:fill="auto"/>
            <w:vAlign w:val="center"/>
          </w:tcPr>
          <w:p w14:paraId="6530073A" w14:textId="77777777" w:rsidR="004D05EA" w:rsidRPr="00DF6DD6"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6B56DED" w14:textId="77777777" w:rsidR="004D05EA" w:rsidRPr="00DF6DD6" w:rsidRDefault="004D05EA" w:rsidP="00A6034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946FEE1"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3ACD926" w14:textId="0AEDD8BC"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491377B9" w14:textId="77777777" w:rsidR="004D05EA" w:rsidRPr="00DF6DD6" w:rsidRDefault="004D05EA" w:rsidP="00A6034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0AE4C3DC" w14:textId="77777777" w:rsidR="004D05EA" w:rsidRPr="00DF6DD6" w:rsidRDefault="004D05EA" w:rsidP="00A6034C">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3124EF2B" w14:textId="77777777" w:rsidR="004D05EA" w:rsidRPr="00DF6DD6" w:rsidRDefault="004D05EA" w:rsidP="00A6034C">
            <w:pPr>
              <w:pStyle w:val="TAC"/>
              <w:keepNext w:val="0"/>
              <w:rPr>
                <w:rFonts w:eastAsia="MS Mincho"/>
              </w:rPr>
            </w:pPr>
            <w:r w:rsidRPr="00DF6DD6">
              <w:rPr>
                <w:rFonts w:eastAsiaTheme="minorEastAsia"/>
                <w:lang w:eastAsia="zh-CN"/>
              </w:rPr>
              <w:t>IMD2</w:t>
            </w:r>
          </w:p>
        </w:tc>
      </w:tr>
      <w:tr w:rsidR="00F55B07" w:rsidRPr="00DF6DD6"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DF6DD6" w:rsidRDefault="004D05EA" w:rsidP="00A6034C">
            <w:pPr>
              <w:pStyle w:val="TAC"/>
              <w:keepNext w:val="0"/>
            </w:pPr>
            <w:r w:rsidRPr="00DF6DD6">
              <w:rPr>
                <w:rFonts w:eastAsia="MS Mincho"/>
              </w:rPr>
              <w:t>DC_1A-3A_n77A</w:t>
            </w:r>
          </w:p>
        </w:tc>
        <w:tc>
          <w:tcPr>
            <w:tcW w:w="1146" w:type="dxa"/>
            <w:shd w:val="clear" w:color="auto" w:fill="auto"/>
            <w:vAlign w:val="center"/>
            <w:hideMark/>
          </w:tcPr>
          <w:p w14:paraId="1C53FAE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5CCDB25B"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5A40349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6C2F1F8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6DA977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6AF10332"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EBEB3F7" w14:textId="77777777" w:rsidR="004D05EA" w:rsidRPr="00DF6DD6" w:rsidRDefault="004D05EA" w:rsidP="00A6034C">
            <w:pPr>
              <w:pStyle w:val="TAC"/>
              <w:keepNext w:val="0"/>
              <w:rPr>
                <w:rFonts w:eastAsia="MS Mincho"/>
              </w:rPr>
            </w:pPr>
            <w:r w:rsidRPr="00DF6DD6">
              <w:t>N/A</w:t>
            </w:r>
          </w:p>
        </w:tc>
      </w:tr>
      <w:tr w:rsidR="00F55B07" w:rsidRPr="00DF6DD6" w14:paraId="559A7E17" w14:textId="77777777" w:rsidTr="00A6034C">
        <w:trPr>
          <w:trHeight w:val="22"/>
          <w:jc w:val="center"/>
        </w:trPr>
        <w:tc>
          <w:tcPr>
            <w:tcW w:w="1928" w:type="dxa"/>
            <w:vMerge/>
            <w:shd w:val="clear" w:color="auto" w:fill="auto"/>
            <w:vAlign w:val="center"/>
            <w:hideMark/>
          </w:tcPr>
          <w:p w14:paraId="5AF5C8FB" w14:textId="77777777" w:rsidR="004D05EA" w:rsidRPr="00DF6DD6" w:rsidRDefault="004D05EA" w:rsidP="00A6034C">
            <w:pPr>
              <w:pStyle w:val="TAC"/>
              <w:keepNext w:val="0"/>
            </w:pPr>
          </w:p>
        </w:tc>
        <w:tc>
          <w:tcPr>
            <w:tcW w:w="1146" w:type="dxa"/>
            <w:shd w:val="clear" w:color="auto" w:fill="auto"/>
            <w:vAlign w:val="center"/>
            <w:hideMark/>
          </w:tcPr>
          <w:p w14:paraId="222C307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4CBCB9" w14:textId="77777777"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5EF0B71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3AD85F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F91193" w14:textId="77777777"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6823FAC2" w14:textId="77777777" w:rsidR="004D05EA" w:rsidRPr="00DF6DD6" w:rsidRDefault="004D05EA" w:rsidP="00A6034C">
            <w:pPr>
              <w:pStyle w:val="TAC"/>
              <w:keepNext w:val="0"/>
              <w:rPr>
                <w:rFonts w:eastAsia="MS Mincho"/>
              </w:rPr>
            </w:pPr>
            <w:r w:rsidRPr="00DF6DD6">
              <w:rPr>
                <w:rFonts w:eastAsia="MS Mincho"/>
              </w:rPr>
              <w:t>31.5</w:t>
            </w:r>
          </w:p>
        </w:tc>
        <w:tc>
          <w:tcPr>
            <w:tcW w:w="1096" w:type="dxa"/>
            <w:shd w:val="clear" w:color="auto" w:fill="auto"/>
            <w:vAlign w:val="center"/>
          </w:tcPr>
          <w:p w14:paraId="0F65F5FC"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0DBB60CC" w14:textId="77777777" w:rsidTr="00A6034C">
        <w:trPr>
          <w:trHeight w:val="22"/>
          <w:jc w:val="center"/>
        </w:trPr>
        <w:tc>
          <w:tcPr>
            <w:tcW w:w="1928" w:type="dxa"/>
            <w:vMerge/>
            <w:shd w:val="clear" w:color="auto" w:fill="auto"/>
            <w:vAlign w:val="center"/>
          </w:tcPr>
          <w:p w14:paraId="22E42561" w14:textId="77777777" w:rsidR="004D05EA" w:rsidRPr="00DF6DD6" w:rsidRDefault="004D05EA" w:rsidP="00A6034C">
            <w:pPr>
              <w:pStyle w:val="TAC"/>
              <w:keepNext w:val="0"/>
            </w:pPr>
          </w:p>
        </w:tc>
        <w:tc>
          <w:tcPr>
            <w:tcW w:w="1146" w:type="dxa"/>
            <w:shd w:val="clear" w:color="auto" w:fill="auto"/>
            <w:vAlign w:val="center"/>
          </w:tcPr>
          <w:p w14:paraId="257AB8BB"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700DA424"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565EDA7C"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0FF0A5FC" w14:textId="61A061D0"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E1C6D58"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439B96AB" w14:textId="77777777" w:rsidR="004D05EA" w:rsidRPr="00DF6DD6" w:rsidRDefault="004D05EA" w:rsidP="00A6034C">
            <w:pPr>
              <w:pStyle w:val="TAC"/>
              <w:keepNext w:val="0"/>
            </w:pPr>
            <w:r w:rsidRPr="00DF6DD6">
              <w:t>N/A</w:t>
            </w:r>
          </w:p>
        </w:tc>
        <w:tc>
          <w:tcPr>
            <w:tcW w:w="1096" w:type="dxa"/>
            <w:shd w:val="clear" w:color="auto" w:fill="auto"/>
            <w:vAlign w:val="center"/>
          </w:tcPr>
          <w:p w14:paraId="0D1C321E" w14:textId="77777777" w:rsidR="004D05EA" w:rsidRPr="00DF6DD6" w:rsidRDefault="004D05EA" w:rsidP="00A6034C">
            <w:pPr>
              <w:pStyle w:val="TAC"/>
              <w:keepNext w:val="0"/>
            </w:pPr>
            <w:r w:rsidRPr="00DF6DD6">
              <w:t>N/A</w:t>
            </w:r>
          </w:p>
        </w:tc>
      </w:tr>
      <w:tr w:rsidR="00F55B07" w:rsidRPr="00DF6DD6" w14:paraId="5FA1A917" w14:textId="77777777" w:rsidTr="00A6034C">
        <w:trPr>
          <w:trHeight w:val="22"/>
          <w:jc w:val="center"/>
        </w:trPr>
        <w:tc>
          <w:tcPr>
            <w:tcW w:w="1928" w:type="dxa"/>
            <w:vMerge/>
            <w:shd w:val="clear" w:color="auto" w:fill="auto"/>
            <w:vAlign w:val="center"/>
          </w:tcPr>
          <w:p w14:paraId="687D38EA" w14:textId="77777777" w:rsidR="004D05EA" w:rsidRPr="00DF6DD6" w:rsidRDefault="004D05EA" w:rsidP="00A6034C">
            <w:pPr>
              <w:pStyle w:val="TAC"/>
              <w:keepNext w:val="0"/>
            </w:pPr>
          </w:p>
        </w:tc>
        <w:tc>
          <w:tcPr>
            <w:tcW w:w="1146" w:type="dxa"/>
            <w:shd w:val="clear" w:color="auto" w:fill="auto"/>
            <w:vAlign w:val="center"/>
          </w:tcPr>
          <w:p w14:paraId="26FD5BC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0B78570"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B86FBD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47865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9D556D0"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8701B9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0887DFCE" w14:textId="77777777" w:rsidR="004D05EA" w:rsidRPr="00DF6DD6" w:rsidRDefault="004D05EA" w:rsidP="00A6034C">
            <w:pPr>
              <w:pStyle w:val="TAC"/>
              <w:keepNext w:val="0"/>
              <w:rPr>
                <w:rFonts w:eastAsia="MS Mincho"/>
              </w:rPr>
            </w:pPr>
            <w:r w:rsidRPr="00DF6DD6">
              <w:t>N/A</w:t>
            </w:r>
          </w:p>
        </w:tc>
      </w:tr>
      <w:tr w:rsidR="00F55B07" w:rsidRPr="00DF6DD6" w14:paraId="3B1B2224" w14:textId="77777777" w:rsidTr="00A6034C">
        <w:trPr>
          <w:trHeight w:val="22"/>
          <w:jc w:val="center"/>
        </w:trPr>
        <w:tc>
          <w:tcPr>
            <w:tcW w:w="1928" w:type="dxa"/>
            <w:vMerge/>
            <w:shd w:val="clear" w:color="auto" w:fill="auto"/>
            <w:vAlign w:val="center"/>
          </w:tcPr>
          <w:p w14:paraId="57E0CD97" w14:textId="77777777" w:rsidR="004D05EA" w:rsidRPr="00DF6DD6" w:rsidRDefault="004D05EA" w:rsidP="00A6034C">
            <w:pPr>
              <w:pStyle w:val="TAC"/>
              <w:keepNext w:val="0"/>
            </w:pPr>
          </w:p>
        </w:tc>
        <w:tc>
          <w:tcPr>
            <w:tcW w:w="1146" w:type="dxa"/>
            <w:shd w:val="clear" w:color="auto" w:fill="auto"/>
            <w:vAlign w:val="center"/>
          </w:tcPr>
          <w:p w14:paraId="663C0BD2"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289E5BB2"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E307E6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EEF5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BE1C5D7"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6F6F70AA" w14:textId="77777777" w:rsidR="004D05EA" w:rsidRPr="00DF6DD6" w:rsidRDefault="004D05EA" w:rsidP="00A6034C">
            <w:pPr>
              <w:pStyle w:val="TAC"/>
              <w:keepNext w:val="0"/>
              <w:rPr>
                <w:rFonts w:eastAsia="MS Mincho"/>
              </w:rPr>
            </w:pPr>
            <w:r w:rsidRPr="00DF6DD6">
              <w:rPr>
                <w:rFonts w:eastAsia="MS Mincho"/>
              </w:rPr>
              <w:t>8.5</w:t>
            </w:r>
          </w:p>
        </w:tc>
        <w:tc>
          <w:tcPr>
            <w:tcW w:w="1096" w:type="dxa"/>
            <w:shd w:val="clear" w:color="auto" w:fill="auto"/>
            <w:vAlign w:val="center"/>
          </w:tcPr>
          <w:p w14:paraId="01C69A53"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0C33AFC0" w14:textId="77777777" w:rsidTr="00A6034C">
        <w:trPr>
          <w:trHeight w:val="22"/>
          <w:jc w:val="center"/>
        </w:trPr>
        <w:tc>
          <w:tcPr>
            <w:tcW w:w="1928" w:type="dxa"/>
            <w:vMerge/>
            <w:shd w:val="clear" w:color="auto" w:fill="auto"/>
            <w:vAlign w:val="center"/>
          </w:tcPr>
          <w:p w14:paraId="1AF99D91" w14:textId="77777777" w:rsidR="004D05EA" w:rsidRPr="00DF6DD6" w:rsidRDefault="004D05EA" w:rsidP="00A6034C">
            <w:pPr>
              <w:pStyle w:val="TAC"/>
              <w:keepNext w:val="0"/>
            </w:pPr>
          </w:p>
        </w:tc>
        <w:tc>
          <w:tcPr>
            <w:tcW w:w="1146" w:type="dxa"/>
            <w:shd w:val="clear" w:color="auto" w:fill="auto"/>
            <w:vAlign w:val="center"/>
          </w:tcPr>
          <w:p w14:paraId="751E9006"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08839E8" w14:textId="77777777" w:rsidR="004D05EA" w:rsidRPr="00DF6DD6" w:rsidRDefault="004D05EA" w:rsidP="00A6034C">
            <w:pPr>
              <w:pStyle w:val="TAC"/>
              <w:keepNext w:val="0"/>
              <w:rPr>
                <w:rFonts w:eastAsia="MS Mincho"/>
              </w:rPr>
            </w:pPr>
            <w:r w:rsidRPr="00DF6DD6">
              <w:rPr>
                <w:rFonts w:eastAsia="MS Mincho"/>
              </w:rPr>
              <w:t>3980</w:t>
            </w:r>
          </w:p>
        </w:tc>
        <w:tc>
          <w:tcPr>
            <w:tcW w:w="746" w:type="dxa"/>
            <w:shd w:val="clear" w:color="auto" w:fill="auto"/>
            <w:noWrap/>
            <w:vAlign w:val="center"/>
          </w:tcPr>
          <w:p w14:paraId="75223958"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3CFECA6C" w14:textId="60D54745"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5A868FA" w14:textId="77777777" w:rsidR="004D05EA" w:rsidRPr="00DF6DD6" w:rsidRDefault="004D05EA" w:rsidP="00A6034C">
            <w:pPr>
              <w:pStyle w:val="TAC"/>
              <w:keepNext w:val="0"/>
              <w:rPr>
                <w:rFonts w:eastAsia="MS Mincho"/>
              </w:rPr>
            </w:pPr>
            <w:r w:rsidRPr="00DF6DD6">
              <w:rPr>
                <w:rFonts w:eastAsia="MS Mincho"/>
              </w:rPr>
              <w:t>3980</w:t>
            </w:r>
          </w:p>
        </w:tc>
        <w:tc>
          <w:tcPr>
            <w:tcW w:w="667" w:type="dxa"/>
            <w:shd w:val="clear" w:color="auto" w:fill="auto"/>
            <w:vAlign w:val="center"/>
          </w:tcPr>
          <w:p w14:paraId="78D00D31" w14:textId="77777777" w:rsidR="004D05EA" w:rsidRPr="00DF6DD6" w:rsidRDefault="004D05EA" w:rsidP="00A6034C">
            <w:pPr>
              <w:pStyle w:val="TAC"/>
              <w:keepNext w:val="0"/>
            </w:pPr>
            <w:r w:rsidRPr="00DF6DD6">
              <w:t>N/A</w:t>
            </w:r>
          </w:p>
        </w:tc>
        <w:tc>
          <w:tcPr>
            <w:tcW w:w="1096" w:type="dxa"/>
            <w:shd w:val="clear" w:color="auto" w:fill="auto"/>
            <w:vAlign w:val="center"/>
          </w:tcPr>
          <w:p w14:paraId="1E6E655F" w14:textId="77777777" w:rsidR="004D05EA" w:rsidRPr="00DF6DD6" w:rsidRDefault="004D05EA" w:rsidP="00A6034C">
            <w:pPr>
              <w:pStyle w:val="TAC"/>
              <w:keepNext w:val="0"/>
            </w:pPr>
            <w:r w:rsidRPr="00DF6DD6">
              <w:t>N/A</w:t>
            </w:r>
          </w:p>
        </w:tc>
      </w:tr>
      <w:tr w:rsidR="00F55B07" w:rsidRPr="00DF6DD6" w14:paraId="3ED70661" w14:textId="77777777" w:rsidTr="00A6034C">
        <w:trPr>
          <w:trHeight w:val="54"/>
          <w:jc w:val="center"/>
        </w:trPr>
        <w:tc>
          <w:tcPr>
            <w:tcW w:w="1928" w:type="dxa"/>
            <w:vMerge/>
            <w:shd w:val="clear" w:color="auto" w:fill="auto"/>
            <w:vAlign w:val="center"/>
            <w:hideMark/>
          </w:tcPr>
          <w:p w14:paraId="35EA221B" w14:textId="77777777" w:rsidR="004D05EA" w:rsidRPr="00DF6DD6" w:rsidRDefault="004D05EA" w:rsidP="00A6034C">
            <w:pPr>
              <w:pStyle w:val="TAC"/>
              <w:keepNext w:val="0"/>
            </w:pPr>
          </w:p>
        </w:tc>
        <w:tc>
          <w:tcPr>
            <w:tcW w:w="1146" w:type="dxa"/>
            <w:shd w:val="clear" w:color="auto" w:fill="auto"/>
            <w:vAlign w:val="center"/>
            <w:hideMark/>
          </w:tcPr>
          <w:p w14:paraId="722B38F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F35C07C"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4C264404"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0C27B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45D7925"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00FD411C" w14:textId="77777777" w:rsidR="004D05EA" w:rsidRPr="00DF6DD6" w:rsidRDefault="004D05EA" w:rsidP="00A6034C">
            <w:pPr>
              <w:pStyle w:val="TAC"/>
              <w:keepNext w:val="0"/>
              <w:rPr>
                <w:rFonts w:eastAsia="MS Mincho"/>
              </w:rPr>
            </w:pPr>
            <w:r w:rsidRPr="00DF6DD6">
              <w:rPr>
                <w:rFonts w:eastAsia="MS Mincho"/>
              </w:rPr>
              <w:t>31.0</w:t>
            </w:r>
          </w:p>
        </w:tc>
        <w:tc>
          <w:tcPr>
            <w:tcW w:w="1096" w:type="dxa"/>
            <w:shd w:val="clear" w:color="auto" w:fill="auto"/>
            <w:vAlign w:val="center"/>
          </w:tcPr>
          <w:p w14:paraId="2FB49C25"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4E20ED64" w14:textId="77777777" w:rsidTr="00A6034C">
        <w:trPr>
          <w:trHeight w:val="22"/>
          <w:jc w:val="center"/>
        </w:trPr>
        <w:tc>
          <w:tcPr>
            <w:tcW w:w="1928" w:type="dxa"/>
            <w:vMerge/>
            <w:shd w:val="clear" w:color="auto" w:fill="auto"/>
            <w:vAlign w:val="center"/>
            <w:hideMark/>
          </w:tcPr>
          <w:p w14:paraId="5A1C8BA5" w14:textId="77777777" w:rsidR="004D05EA" w:rsidRPr="00DF6DD6" w:rsidRDefault="004D05EA" w:rsidP="00A6034C">
            <w:pPr>
              <w:pStyle w:val="TAC"/>
              <w:keepNext w:val="0"/>
            </w:pPr>
          </w:p>
        </w:tc>
        <w:tc>
          <w:tcPr>
            <w:tcW w:w="1146" w:type="dxa"/>
            <w:shd w:val="clear" w:color="auto" w:fill="auto"/>
            <w:vAlign w:val="center"/>
            <w:hideMark/>
          </w:tcPr>
          <w:p w14:paraId="1426175B"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5AAC71"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75962F3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9EF5E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4B6D8F"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46B70953"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2E3F454" w14:textId="77777777" w:rsidR="004D05EA" w:rsidRPr="00DF6DD6" w:rsidRDefault="004D05EA" w:rsidP="00A6034C">
            <w:pPr>
              <w:pStyle w:val="TAC"/>
              <w:keepNext w:val="0"/>
              <w:rPr>
                <w:rFonts w:eastAsia="MS Mincho"/>
              </w:rPr>
            </w:pPr>
            <w:r w:rsidRPr="00DF6DD6">
              <w:t>N/A</w:t>
            </w:r>
          </w:p>
        </w:tc>
      </w:tr>
      <w:tr w:rsidR="00F55B07" w:rsidRPr="00DF6DD6" w14:paraId="45C66837" w14:textId="77777777" w:rsidTr="00A6034C">
        <w:trPr>
          <w:trHeight w:val="22"/>
          <w:jc w:val="center"/>
        </w:trPr>
        <w:tc>
          <w:tcPr>
            <w:tcW w:w="1928" w:type="dxa"/>
            <w:vMerge/>
            <w:shd w:val="clear" w:color="auto" w:fill="auto"/>
            <w:vAlign w:val="center"/>
          </w:tcPr>
          <w:p w14:paraId="603FFBFA" w14:textId="77777777" w:rsidR="004D05EA" w:rsidRPr="00DF6DD6" w:rsidRDefault="004D05EA" w:rsidP="00A6034C">
            <w:pPr>
              <w:pStyle w:val="TAC"/>
              <w:keepNext w:val="0"/>
            </w:pPr>
          </w:p>
        </w:tc>
        <w:tc>
          <w:tcPr>
            <w:tcW w:w="1146" w:type="dxa"/>
            <w:shd w:val="clear" w:color="auto" w:fill="auto"/>
            <w:vAlign w:val="center"/>
          </w:tcPr>
          <w:p w14:paraId="11B2A02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0CB7CFF1" w14:textId="77777777" w:rsidR="004D05EA" w:rsidRPr="00DF6DD6" w:rsidRDefault="004D05EA" w:rsidP="00A6034C">
            <w:pPr>
              <w:pStyle w:val="TAC"/>
              <w:keepNext w:val="0"/>
              <w:rPr>
                <w:rFonts w:eastAsia="MS Mincho"/>
              </w:rPr>
            </w:pPr>
            <w:r w:rsidRPr="00DF6DD6">
              <w:rPr>
                <w:rFonts w:eastAsia="MS Mincho"/>
              </w:rPr>
              <w:t>3915</w:t>
            </w:r>
          </w:p>
        </w:tc>
        <w:tc>
          <w:tcPr>
            <w:tcW w:w="746" w:type="dxa"/>
            <w:shd w:val="clear" w:color="auto" w:fill="auto"/>
            <w:noWrap/>
            <w:vAlign w:val="center"/>
          </w:tcPr>
          <w:p w14:paraId="02B1121E"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5E10B9E6" w14:textId="711C12AE"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42B8A4D1" w14:textId="77777777" w:rsidR="004D05EA" w:rsidRPr="00DF6DD6" w:rsidRDefault="004D05EA" w:rsidP="00A6034C">
            <w:pPr>
              <w:pStyle w:val="TAC"/>
              <w:keepNext w:val="0"/>
              <w:rPr>
                <w:rFonts w:eastAsia="MS Mincho"/>
              </w:rPr>
            </w:pPr>
            <w:r w:rsidRPr="00DF6DD6">
              <w:rPr>
                <w:rFonts w:eastAsia="MS Mincho"/>
              </w:rPr>
              <w:t>3915</w:t>
            </w:r>
          </w:p>
        </w:tc>
        <w:tc>
          <w:tcPr>
            <w:tcW w:w="667" w:type="dxa"/>
            <w:shd w:val="clear" w:color="auto" w:fill="auto"/>
            <w:vAlign w:val="center"/>
          </w:tcPr>
          <w:p w14:paraId="4097C4DC" w14:textId="77777777" w:rsidR="004D05EA" w:rsidRPr="00DF6DD6" w:rsidRDefault="004D05EA" w:rsidP="00A6034C">
            <w:pPr>
              <w:pStyle w:val="TAC"/>
              <w:keepNext w:val="0"/>
            </w:pPr>
            <w:r w:rsidRPr="00DF6DD6">
              <w:t>N/A</w:t>
            </w:r>
          </w:p>
        </w:tc>
        <w:tc>
          <w:tcPr>
            <w:tcW w:w="1096" w:type="dxa"/>
            <w:shd w:val="clear" w:color="auto" w:fill="auto"/>
            <w:vAlign w:val="center"/>
          </w:tcPr>
          <w:p w14:paraId="477DF254" w14:textId="77777777" w:rsidR="004D05EA" w:rsidRPr="00DF6DD6" w:rsidRDefault="004D05EA" w:rsidP="00A6034C">
            <w:pPr>
              <w:pStyle w:val="TAC"/>
              <w:keepNext w:val="0"/>
            </w:pPr>
            <w:r w:rsidRPr="00DF6DD6">
              <w:t>N/A</w:t>
            </w:r>
          </w:p>
        </w:tc>
      </w:tr>
      <w:tr w:rsidR="00F55B07" w:rsidRPr="00DF6DD6" w14:paraId="03B42A3C" w14:textId="77777777" w:rsidTr="00A6034C">
        <w:trPr>
          <w:trHeight w:val="54"/>
          <w:jc w:val="center"/>
        </w:trPr>
        <w:tc>
          <w:tcPr>
            <w:tcW w:w="1928" w:type="dxa"/>
            <w:vMerge w:val="restart"/>
            <w:shd w:val="clear" w:color="auto" w:fill="auto"/>
            <w:vAlign w:val="center"/>
          </w:tcPr>
          <w:p w14:paraId="6798EECE" w14:textId="77777777" w:rsidR="004D05EA" w:rsidRPr="00DF6DD6" w:rsidRDefault="004D05EA" w:rsidP="00A6034C">
            <w:pPr>
              <w:pStyle w:val="TAC"/>
              <w:keepNext w:val="0"/>
              <w:rPr>
                <w:rFonts w:eastAsia="MS Mincho"/>
              </w:rPr>
            </w:pPr>
            <w:r w:rsidRPr="00DF6DD6">
              <w:rPr>
                <w:rFonts w:eastAsia="MS Mincho"/>
              </w:rPr>
              <w:t>DC_1A-3A_n78A</w:t>
            </w:r>
          </w:p>
          <w:p w14:paraId="710E3318" w14:textId="77777777" w:rsidR="004D05EA" w:rsidRPr="00DF6DD6" w:rsidRDefault="004D05EA" w:rsidP="00A6034C">
            <w:pPr>
              <w:pStyle w:val="TAC"/>
              <w:keepNext w:val="0"/>
              <w:rPr>
                <w:rFonts w:eastAsia="MS Mincho"/>
              </w:rPr>
            </w:pPr>
            <w:r w:rsidRPr="00DF6DD6">
              <w:t>DC_1A-3C_n78A</w:t>
            </w:r>
          </w:p>
        </w:tc>
        <w:tc>
          <w:tcPr>
            <w:tcW w:w="1146" w:type="dxa"/>
            <w:shd w:val="clear" w:color="auto" w:fill="auto"/>
            <w:vAlign w:val="center"/>
          </w:tcPr>
          <w:p w14:paraId="48CB0CE4" w14:textId="5D059DA3"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0BA5355" w14:textId="3B7D5CF1"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71BA8CF" w14:textId="53636483"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B281198" w14:textId="2713E310"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B37F2EC" w14:textId="40FA9EC0"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3C6F2791" w14:textId="13624DE0" w:rsidR="004D05EA" w:rsidRPr="00DF6DD6" w:rsidRDefault="004D05EA" w:rsidP="00A6034C">
            <w:pPr>
              <w:pStyle w:val="TAC"/>
              <w:keepNext w:val="0"/>
            </w:pPr>
            <w:r w:rsidRPr="00DF6DD6">
              <w:t>N/A</w:t>
            </w:r>
          </w:p>
        </w:tc>
        <w:tc>
          <w:tcPr>
            <w:tcW w:w="1096" w:type="dxa"/>
            <w:vAlign w:val="center"/>
          </w:tcPr>
          <w:p w14:paraId="6E95CBB1" w14:textId="009D71C8" w:rsidR="004D05EA" w:rsidRPr="00DF6DD6" w:rsidRDefault="004D05EA" w:rsidP="00A6034C">
            <w:pPr>
              <w:pStyle w:val="TAC"/>
              <w:keepNext w:val="0"/>
            </w:pPr>
            <w:r w:rsidRPr="00DF6DD6">
              <w:t>N/A</w:t>
            </w:r>
          </w:p>
        </w:tc>
      </w:tr>
      <w:tr w:rsidR="00C626CD" w:rsidRPr="00DF6DD6" w14:paraId="61FE7DFC" w14:textId="77777777" w:rsidTr="00A6034C">
        <w:trPr>
          <w:trHeight w:val="54"/>
          <w:jc w:val="center"/>
        </w:trPr>
        <w:tc>
          <w:tcPr>
            <w:tcW w:w="1928" w:type="dxa"/>
            <w:vMerge/>
            <w:shd w:val="clear" w:color="auto" w:fill="auto"/>
            <w:vAlign w:val="center"/>
          </w:tcPr>
          <w:p w14:paraId="31C4E6B0" w14:textId="77777777" w:rsidR="00C626CD" w:rsidRPr="00DF6DD6" w:rsidRDefault="00C626CD" w:rsidP="00C626CD">
            <w:pPr>
              <w:pStyle w:val="TAC"/>
              <w:keepNext w:val="0"/>
              <w:rPr>
                <w:rFonts w:eastAsia="MS Mincho"/>
              </w:rPr>
            </w:pPr>
          </w:p>
        </w:tc>
        <w:tc>
          <w:tcPr>
            <w:tcW w:w="1146" w:type="dxa"/>
            <w:shd w:val="clear" w:color="auto" w:fill="auto"/>
            <w:vAlign w:val="center"/>
          </w:tcPr>
          <w:p w14:paraId="69D2ABD3" w14:textId="3322C905" w:rsidR="00C626CD" w:rsidRPr="00DF6DD6" w:rsidRDefault="00C626CD" w:rsidP="00C626CD">
            <w:pPr>
              <w:pStyle w:val="TAC"/>
              <w:keepNext w:val="0"/>
              <w:rPr>
                <w:rFonts w:eastAsia="MS Mincho"/>
              </w:rPr>
            </w:pPr>
            <w:r w:rsidRPr="00DF6DD6">
              <w:rPr>
                <w:rFonts w:eastAsia="MS Mincho"/>
              </w:rPr>
              <w:t>3</w:t>
            </w:r>
          </w:p>
        </w:tc>
        <w:tc>
          <w:tcPr>
            <w:tcW w:w="1167" w:type="dxa"/>
            <w:shd w:val="clear" w:color="auto" w:fill="auto"/>
            <w:noWrap/>
            <w:vAlign w:val="center"/>
          </w:tcPr>
          <w:p w14:paraId="5216BF34" w14:textId="5886839B" w:rsidR="00C626CD" w:rsidRPr="00DF6DD6" w:rsidRDefault="00C626CD" w:rsidP="00C626CD">
            <w:pPr>
              <w:pStyle w:val="TAC"/>
              <w:keepNext w:val="0"/>
              <w:rPr>
                <w:rFonts w:eastAsia="MS Mincho"/>
              </w:rPr>
            </w:pPr>
            <w:r w:rsidRPr="00DF6DD6">
              <w:rPr>
                <w:rFonts w:eastAsia="MS Mincho"/>
              </w:rPr>
              <w:t>1712.5</w:t>
            </w:r>
          </w:p>
        </w:tc>
        <w:tc>
          <w:tcPr>
            <w:tcW w:w="746" w:type="dxa"/>
            <w:shd w:val="clear" w:color="auto" w:fill="auto"/>
            <w:noWrap/>
            <w:vAlign w:val="center"/>
          </w:tcPr>
          <w:p w14:paraId="4DB209E7" w14:textId="3B73BEE4" w:rsidR="00C626CD" w:rsidRPr="00DF6DD6" w:rsidRDefault="00C626CD" w:rsidP="00C626CD">
            <w:pPr>
              <w:pStyle w:val="TAC"/>
              <w:keepNext w:val="0"/>
              <w:rPr>
                <w:rFonts w:eastAsia="MS Mincho"/>
              </w:rPr>
            </w:pPr>
            <w:r w:rsidRPr="00DF6DD6">
              <w:rPr>
                <w:rFonts w:eastAsia="MS Mincho"/>
              </w:rPr>
              <w:t>5</w:t>
            </w:r>
          </w:p>
        </w:tc>
        <w:tc>
          <w:tcPr>
            <w:tcW w:w="877" w:type="dxa"/>
            <w:shd w:val="clear" w:color="auto" w:fill="auto"/>
            <w:noWrap/>
            <w:vAlign w:val="center"/>
          </w:tcPr>
          <w:p w14:paraId="4232BEDB" w14:textId="626F106F" w:rsidR="00C626CD" w:rsidRPr="00DF6DD6" w:rsidRDefault="00C626CD" w:rsidP="00C626CD">
            <w:pPr>
              <w:pStyle w:val="TAC"/>
              <w:keepNext w:val="0"/>
              <w:rPr>
                <w:rFonts w:eastAsia="MS Mincho"/>
              </w:rPr>
            </w:pPr>
            <w:r w:rsidRPr="00DF6DD6">
              <w:rPr>
                <w:rFonts w:eastAsia="MS Mincho"/>
              </w:rPr>
              <w:t>25</w:t>
            </w:r>
          </w:p>
        </w:tc>
        <w:tc>
          <w:tcPr>
            <w:tcW w:w="1299" w:type="dxa"/>
            <w:shd w:val="clear" w:color="auto" w:fill="auto"/>
            <w:noWrap/>
            <w:vAlign w:val="center"/>
          </w:tcPr>
          <w:p w14:paraId="2FD0AC87" w14:textId="59D669D5" w:rsidR="00C626CD" w:rsidRPr="00DF6DD6" w:rsidRDefault="00C626CD" w:rsidP="00C626CD">
            <w:pPr>
              <w:pStyle w:val="TAC"/>
              <w:keepNext w:val="0"/>
              <w:rPr>
                <w:rFonts w:eastAsia="MS Mincho"/>
              </w:rPr>
            </w:pPr>
            <w:r w:rsidRPr="00DF6DD6">
              <w:rPr>
                <w:rFonts w:eastAsia="MS Mincho"/>
              </w:rPr>
              <w:t>1807.5</w:t>
            </w:r>
          </w:p>
        </w:tc>
        <w:tc>
          <w:tcPr>
            <w:tcW w:w="667" w:type="dxa"/>
            <w:shd w:val="clear" w:color="auto" w:fill="auto"/>
            <w:vAlign w:val="center"/>
          </w:tcPr>
          <w:p w14:paraId="73779021" w14:textId="11A705B8" w:rsidR="00C626CD" w:rsidRPr="00DF6DD6" w:rsidRDefault="00C626CD" w:rsidP="00C626CD">
            <w:pPr>
              <w:pStyle w:val="TAC"/>
              <w:keepNext w:val="0"/>
            </w:pPr>
            <w:r w:rsidRPr="00DF6DD6">
              <w:rPr>
                <w:rFonts w:eastAsia="MS Mincho"/>
              </w:rPr>
              <w:t>31.2</w:t>
            </w:r>
          </w:p>
        </w:tc>
        <w:tc>
          <w:tcPr>
            <w:tcW w:w="1096" w:type="dxa"/>
            <w:vAlign w:val="center"/>
          </w:tcPr>
          <w:p w14:paraId="265C921A" w14:textId="77777777" w:rsidR="00C626CD" w:rsidRDefault="00C626CD" w:rsidP="00C626CD">
            <w:pPr>
              <w:keepLines/>
              <w:spacing w:after="0"/>
              <w:jc w:val="center"/>
              <w:rPr>
                <w:rFonts w:ascii="Arial" w:eastAsia="MS Mincho" w:hAnsi="Arial"/>
                <w:sz w:val="18"/>
              </w:rPr>
            </w:pPr>
            <w:r>
              <w:rPr>
                <w:rFonts w:ascii="Arial" w:eastAsia="MS Mincho" w:hAnsi="Arial"/>
                <w:sz w:val="18"/>
              </w:rPr>
              <w:t>IMD2</w:t>
            </w:r>
          </w:p>
          <w:p w14:paraId="788A0569" w14:textId="53AB9843" w:rsidR="00C626CD" w:rsidRPr="00DF6DD6" w:rsidRDefault="00C626CD" w:rsidP="00C626CD">
            <w:pPr>
              <w:pStyle w:val="TAC"/>
              <w:keepNext w:val="0"/>
            </w:pPr>
          </w:p>
        </w:tc>
      </w:tr>
      <w:tr w:rsidR="00C626CD" w:rsidRPr="00DF6DD6" w14:paraId="4B36210E" w14:textId="77777777" w:rsidTr="00A6034C">
        <w:trPr>
          <w:trHeight w:val="22"/>
          <w:jc w:val="center"/>
        </w:trPr>
        <w:tc>
          <w:tcPr>
            <w:tcW w:w="1928" w:type="dxa"/>
            <w:vMerge/>
            <w:shd w:val="clear" w:color="auto" w:fill="auto"/>
            <w:vAlign w:val="center"/>
          </w:tcPr>
          <w:p w14:paraId="7210E746" w14:textId="77777777" w:rsidR="00C626CD" w:rsidRPr="00DF6DD6" w:rsidRDefault="00C626CD" w:rsidP="00C626CD">
            <w:pPr>
              <w:pStyle w:val="TAC"/>
              <w:keepNext w:val="0"/>
            </w:pPr>
          </w:p>
        </w:tc>
        <w:tc>
          <w:tcPr>
            <w:tcW w:w="1146" w:type="dxa"/>
            <w:shd w:val="clear" w:color="auto" w:fill="auto"/>
            <w:vAlign w:val="center"/>
          </w:tcPr>
          <w:p w14:paraId="0D856DBB" w14:textId="77777777" w:rsidR="00C626CD" w:rsidRPr="00DF6DD6" w:rsidRDefault="00C626CD" w:rsidP="00C626CD">
            <w:pPr>
              <w:pStyle w:val="TAC"/>
              <w:keepNext w:val="0"/>
              <w:rPr>
                <w:rFonts w:eastAsia="MS Mincho"/>
              </w:rPr>
            </w:pPr>
            <w:r w:rsidRPr="00DF6DD6">
              <w:rPr>
                <w:rFonts w:eastAsia="MS Mincho"/>
              </w:rPr>
              <w:t>n78</w:t>
            </w:r>
          </w:p>
        </w:tc>
        <w:tc>
          <w:tcPr>
            <w:tcW w:w="1167" w:type="dxa"/>
            <w:shd w:val="clear" w:color="auto" w:fill="auto"/>
            <w:noWrap/>
            <w:vAlign w:val="center"/>
          </w:tcPr>
          <w:p w14:paraId="52CF57CE" w14:textId="77777777" w:rsidR="00C626CD" w:rsidRPr="00DF6DD6" w:rsidRDefault="00C626CD" w:rsidP="00C626CD">
            <w:pPr>
              <w:pStyle w:val="TAC"/>
              <w:keepNext w:val="0"/>
              <w:rPr>
                <w:rFonts w:eastAsia="MS Mincho"/>
              </w:rPr>
            </w:pPr>
            <w:r w:rsidRPr="00DF6DD6">
              <w:rPr>
                <w:rFonts w:eastAsia="MS Mincho"/>
              </w:rPr>
              <w:t>3757.5</w:t>
            </w:r>
          </w:p>
        </w:tc>
        <w:tc>
          <w:tcPr>
            <w:tcW w:w="746" w:type="dxa"/>
            <w:shd w:val="clear" w:color="auto" w:fill="auto"/>
            <w:noWrap/>
            <w:vAlign w:val="center"/>
          </w:tcPr>
          <w:p w14:paraId="77684E80" w14:textId="77777777" w:rsidR="00C626CD" w:rsidRPr="00DF6DD6" w:rsidRDefault="00C626CD" w:rsidP="00C626CD">
            <w:pPr>
              <w:pStyle w:val="TAC"/>
              <w:keepNext w:val="0"/>
              <w:rPr>
                <w:rFonts w:eastAsia="MS Mincho"/>
              </w:rPr>
            </w:pPr>
            <w:r w:rsidRPr="00DF6DD6">
              <w:rPr>
                <w:rFonts w:eastAsia="MS Mincho"/>
              </w:rPr>
              <w:t>10</w:t>
            </w:r>
          </w:p>
        </w:tc>
        <w:tc>
          <w:tcPr>
            <w:tcW w:w="877" w:type="dxa"/>
            <w:shd w:val="clear" w:color="auto" w:fill="auto"/>
            <w:noWrap/>
            <w:vAlign w:val="center"/>
          </w:tcPr>
          <w:p w14:paraId="77988E71" w14:textId="5B8798B7" w:rsidR="00C626CD" w:rsidRPr="00DF6DD6" w:rsidRDefault="00C626CD" w:rsidP="00C626CD">
            <w:pPr>
              <w:pStyle w:val="TAC"/>
              <w:keepNext w:val="0"/>
              <w:rPr>
                <w:rFonts w:eastAsia="MS Mincho"/>
              </w:rPr>
            </w:pPr>
            <w:r w:rsidRPr="00DF6DD6">
              <w:rPr>
                <w:rFonts w:eastAsia="MS Mincho"/>
              </w:rPr>
              <w:t>50</w:t>
            </w:r>
          </w:p>
        </w:tc>
        <w:tc>
          <w:tcPr>
            <w:tcW w:w="1299" w:type="dxa"/>
            <w:shd w:val="clear" w:color="auto" w:fill="auto"/>
            <w:noWrap/>
            <w:vAlign w:val="center"/>
          </w:tcPr>
          <w:p w14:paraId="329D6E54" w14:textId="77777777" w:rsidR="00C626CD" w:rsidRPr="00DF6DD6" w:rsidRDefault="00C626CD" w:rsidP="00C626CD">
            <w:pPr>
              <w:pStyle w:val="TAC"/>
              <w:keepNext w:val="0"/>
              <w:rPr>
                <w:rFonts w:eastAsia="MS Mincho"/>
              </w:rPr>
            </w:pPr>
            <w:r w:rsidRPr="00DF6DD6">
              <w:rPr>
                <w:rFonts w:eastAsia="MS Mincho"/>
              </w:rPr>
              <w:t>3757.5</w:t>
            </w:r>
          </w:p>
        </w:tc>
        <w:tc>
          <w:tcPr>
            <w:tcW w:w="667" w:type="dxa"/>
            <w:shd w:val="clear" w:color="auto" w:fill="auto"/>
            <w:vAlign w:val="center"/>
          </w:tcPr>
          <w:p w14:paraId="5C9E47EF" w14:textId="77777777" w:rsidR="00C626CD" w:rsidRPr="00DF6DD6" w:rsidRDefault="00C626CD" w:rsidP="00C626CD">
            <w:pPr>
              <w:pStyle w:val="TAC"/>
              <w:keepNext w:val="0"/>
            </w:pPr>
            <w:r w:rsidRPr="00DF6DD6">
              <w:t>N/A</w:t>
            </w:r>
          </w:p>
        </w:tc>
        <w:tc>
          <w:tcPr>
            <w:tcW w:w="1096" w:type="dxa"/>
            <w:vAlign w:val="center"/>
          </w:tcPr>
          <w:p w14:paraId="40FD29B7" w14:textId="450564FE" w:rsidR="00C626CD" w:rsidRPr="00DF6DD6" w:rsidRDefault="00C626CD" w:rsidP="00C626CD">
            <w:pPr>
              <w:pStyle w:val="TAC"/>
              <w:keepNext w:val="0"/>
            </w:pPr>
            <w:r>
              <w:t>N/A</w:t>
            </w:r>
          </w:p>
        </w:tc>
      </w:tr>
      <w:tr w:rsidR="00C626CD" w:rsidRPr="00DF6DD6" w14:paraId="57B3443E" w14:textId="77777777" w:rsidTr="00A6034C">
        <w:trPr>
          <w:trHeight w:val="22"/>
          <w:jc w:val="center"/>
        </w:trPr>
        <w:tc>
          <w:tcPr>
            <w:tcW w:w="1928" w:type="dxa"/>
            <w:vMerge/>
            <w:shd w:val="clear" w:color="auto" w:fill="auto"/>
            <w:vAlign w:val="center"/>
          </w:tcPr>
          <w:p w14:paraId="769EEC2D" w14:textId="77777777" w:rsidR="00C626CD" w:rsidRPr="00DF6DD6" w:rsidRDefault="00C626CD" w:rsidP="00C626CD">
            <w:pPr>
              <w:pStyle w:val="TAC"/>
              <w:keepNext w:val="0"/>
            </w:pPr>
          </w:p>
        </w:tc>
        <w:tc>
          <w:tcPr>
            <w:tcW w:w="1146" w:type="dxa"/>
            <w:shd w:val="clear" w:color="auto" w:fill="auto"/>
            <w:vAlign w:val="center"/>
          </w:tcPr>
          <w:p w14:paraId="49D76F3C" w14:textId="77777777" w:rsidR="00C626CD" w:rsidRPr="00DF6DD6" w:rsidRDefault="00C626CD" w:rsidP="00C626CD">
            <w:pPr>
              <w:pStyle w:val="TAC"/>
              <w:keepNext w:val="0"/>
              <w:rPr>
                <w:rFonts w:eastAsia="MS Mincho"/>
              </w:rPr>
            </w:pPr>
            <w:r w:rsidRPr="00DF6DD6">
              <w:rPr>
                <w:rFonts w:eastAsia="MS Mincho"/>
              </w:rPr>
              <w:t>1</w:t>
            </w:r>
          </w:p>
        </w:tc>
        <w:tc>
          <w:tcPr>
            <w:tcW w:w="1167" w:type="dxa"/>
            <w:shd w:val="clear" w:color="auto" w:fill="auto"/>
            <w:noWrap/>
            <w:vAlign w:val="center"/>
          </w:tcPr>
          <w:p w14:paraId="68D3386C" w14:textId="77777777" w:rsidR="00C626CD" w:rsidRPr="00DF6DD6" w:rsidRDefault="00C626CD" w:rsidP="00C626CD">
            <w:pPr>
              <w:pStyle w:val="TAC"/>
              <w:keepNext w:val="0"/>
              <w:rPr>
                <w:rFonts w:eastAsia="MS Mincho"/>
              </w:rPr>
            </w:pPr>
            <w:r w:rsidRPr="00DF6DD6">
              <w:rPr>
                <w:rFonts w:eastAsia="MS Mincho"/>
              </w:rPr>
              <w:t>1935</w:t>
            </w:r>
          </w:p>
        </w:tc>
        <w:tc>
          <w:tcPr>
            <w:tcW w:w="746" w:type="dxa"/>
            <w:shd w:val="clear" w:color="auto" w:fill="auto"/>
            <w:noWrap/>
            <w:vAlign w:val="center"/>
          </w:tcPr>
          <w:p w14:paraId="0A286918" w14:textId="77777777" w:rsidR="00C626CD" w:rsidRPr="00DF6DD6" w:rsidRDefault="00C626CD" w:rsidP="00C626CD">
            <w:pPr>
              <w:pStyle w:val="TAC"/>
              <w:keepNext w:val="0"/>
              <w:rPr>
                <w:rFonts w:eastAsia="MS Mincho"/>
              </w:rPr>
            </w:pPr>
            <w:r w:rsidRPr="00DF6DD6">
              <w:rPr>
                <w:rFonts w:eastAsia="MS Mincho"/>
              </w:rPr>
              <w:t>5</w:t>
            </w:r>
          </w:p>
        </w:tc>
        <w:tc>
          <w:tcPr>
            <w:tcW w:w="877" w:type="dxa"/>
            <w:shd w:val="clear" w:color="auto" w:fill="auto"/>
            <w:noWrap/>
            <w:vAlign w:val="center"/>
          </w:tcPr>
          <w:p w14:paraId="4B5479BC" w14:textId="77777777" w:rsidR="00C626CD" w:rsidRPr="00DF6DD6" w:rsidRDefault="00C626CD" w:rsidP="00C626CD">
            <w:pPr>
              <w:pStyle w:val="TAC"/>
              <w:keepNext w:val="0"/>
              <w:rPr>
                <w:rFonts w:eastAsia="MS Mincho"/>
              </w:rPr>
            </w:pPr>
            <w:r w:rsidRPr="00DF6DD6">
              <w:rPr>
                <w:rFonts w:eastAsia="MS Mincho"/>
              </w:rPr>
              <w:t>25</w:t>
            </w:r>
          </w:p>
        </w:tc>
        <w:tc>
          <w:tcPr>
            <w:tcW w:w="1299" w:type="dxa"/>
            <w:shd w:val="clear" w:color="auto" w:fill="auto"/>
            <w:noWrap/>
            <w:vAlign w:val="center"/>
          </w:tcPr>
          <w:p w14:paraId="02CF0E19" w14:textId="77777777" w:rsidR="00C626CD" w:rsidRPr="00DF6DD6" w:rsidRDefault="00C626CD" w:rsidP="00C626CD">
            <w:pPr>
              <w:pStyle w:val="TAC"/>
              <w:keepNext w:val="0"/>
              <w:rPr>
                <w:rFonts w:eastAsia="MS Mincho"/>
              </w:rPr>
            </w:pPr>
            <w:r w:rsidRPr="00DF6DD6">
              <w:rPr>
                <w:rFonts w:eastAsia="MS Mincho"/>
              </w:rPr>
              <w:t>2125</w:t>
            </w:r>
          </w:p>
        </w:tc>
        <w:tc>
          <w:tcPr>
            <w:tcW w:w="667" w:type="dxa"/>
            <w:shd w:val="clear" w:color="auto" w:fill="auto"/>
            <w:vAlign w:val="center"/>
          </w:tcPr>
          <w:p w14:paraId="5C5C7EAA" w14:textId="77777777" w:rsidR="00C626CD" w:rsidRPr="00DF6DD6" w:rsidRDefault="00C626CD" w:rsidP="00C626CD">
            <w:pPr>
              <w:pStyle w:val="TAC"/>
              <w:keepNext w:val="0"/>
              <w:rPr>
                <w:rFonts w:eastAsia="MS Mincho"/>
              </w:rPr>
            </w:pPr>
            <w:r w:rsidRPr="00DF6DD6">
              <w:rPr>
                <w:rFonts w:eastAsia="MS Mincho"/>
              </w:rPr>
              <w:t>2.8</w:t>
            </w:r>
          </w:p>
        </w:tc>
        <w:tc>
          <w:tcPr>
            <w:tcW w:w="1096" w:type="dxa"/>
            <w:vAlign w:val="center"/>
          </w:tcPr>
          <w:p w14:paraId="52059F99" w14:textId="77777777" w:rsidR="00C626CD" w:rsidRDefault="00C626CD" w:rsidP="00C626CD">
            <w:pPr>
              <w:keepLines/>
              <w:spacing w:after="0"/>
              <w:jc w:val="center"/>
              <w:rPr>
                <w:rFonts w:ascii="Arial" w:eastAsia="MS Mincho" w:hAnsi="Arial"/>
                <w:sz w:val="18"/>
              </w:rPr>
            </w:pPr>
            <w:r>
              <w:rPr>
                <w:rFonts w:ascii="Arial" w:eastAsia="MS Mincho" w:hAnsi="Arial"/>
                <w:sz w:val="18"/>
              </w:rPr>
              <w:t>IMD5</w:t>
            </w:r>
          </w:p>
          <w:p w14:paraId="00A1BBEE" w14:textId="63B9B896" w:rsidR="00C626CD" w:rsidRPr="00DF6DD6" w:rsidRDefault="00C626CD" w:rsidP="00C626CD">
            <w:pPr>
              <w:pStyle w:val="TAC"/>
              <w:keepNext w:val="0"/>
              <w:rPr>
                <w:rFonts w:eastAsia="MS Mincho"/>
              </w:rPr>
            </w:pPr>
          </w:p>
        </w:tc>
      </w:tr>
      <w:tr w:rsidR="00C626CD" w:rsidRPr="00DF6DD6" w14:paraId="11F6ABA2" w14:textId="77777777" w:rsidTr="00A6034C">
        <w:trPr>
          <w:trHeight w:val="22"/>
          <w:jc w:val="center"/>
        </w:trPr>
        <w:tc>
          <w:tcPr>
            <w:tcW w:w="1928" w:type="dxa"/>
            <w:vMerge/>
            <w:shd w:val="clear" w:color="auto" w:fill="auto"/>
            <w:vAlign w:val="center"/>
          </w:tcPr>
          <w:p w14:paraId="134DF3DE" w14:textId="77777777" w:rsidR="00C626CD" w:rsidRPr="00DF6DD6" w:rsidRDefault="00C626CD" w:rsidP="00C626CD">
            <w:pPr>
              <w:pStyle w:val="TAC"/>
              <w:keepNext w:val="0"/>
            </w:pPr>
          </w:p>
        </w:tc>
        <w:tc>
          <w:tcPr>
            <w:tcW w:w="1146" w:type="dxa"/>
            <w:shd w:val="clear" w:color="auto" w:fill="auto"/>
            <w:vAlign w:val="center"/>
          </w:tcPr>
          <w:p w14:paraId="30913576" w14:textId="77777777" w:rsidR="00C626CD" w:rsidRPr="00DF6DD6" w:rsidRDefault="00C626CD" w:rsidP="00C626CD">
            <w:pPr>
              <w:pStyle w:val="TAC"/>
              <w:keepNext w:val="0"/>
              <w:rPr>
                <w:rFonts w:eastAsia="MS Mincho"/>
              </w:rPr>
            </w:pPr>
            <w:r w:rsidRPr="00DF6DD6">
              <w:rPr>
                <w:rFonts w:eastAsia="MS Mincho"/>
              </w:rPr>
              <w:t>3</w:t>
            </w:r>
          </w:p>
        </w:tc>
        <w:tc>
          <w:tcPr>
            <w:tcW w:w="1167" w:type="dxa"/>
            <w:shd w:val="clear" w:color="auto" w:fill="auto"/>
            <w:noWrap/>
            <w:vAlign w:val="center"/>
          </w:tcPr>
          <w:p w14:paraId="4DBCB0FB" w14:textId="77777777" w:rsidR="00C626CD" w:rsidRPr="00DF6DD6" w:rsidRDefault="00C626CD" w:rsidP="00C626CD">
            <w:pPr>
              <w:pStyle w:val="TAC"/>
              <w:keepNext w:val="0"/>
              <w:rPr>
                <w:rFonts w:eastAsia="MS Mincho"/>
              </w:rPr>
            </w:pPr>
            <w:r w:rsidRPr="00DF6DD6">
              <w:rPr>
                <w:rFonts w:eastAsia="MS Mincho"/>
              </w:rPr>
              <w:t>1775</w:t>
            </w:r>
          </w:p>
        </w:tc>
        <w:tc>
          <w:tcPr>
            <w:tcW w:w="746" w:type="dxa"/>
            <w:shd w:val="clear" w:color="auto" w:fill="auto"/>
            <w:noWrap/>
            <w:vAlign w:val="center"/>
          </w:tcPr>
          <w:p w14:paraId="5ADE611A" w14:textId="77777777" w:rsidR="00C626CD" w:rsidRPr="00DF6DD6" w:rsidRDefault="00C626CD" w:rsidP="00C626CD">
            <w:pPr>
              <w:pStyle w:val="TAC"/>
              <w:keepNext w:val="0"/>
              <w:rPr>
                <w:rFonts w:eastAsia="MS Mincho"/>
              </w:rPr>
            </w:pPr>
            <w:r w:rsidRPr="00DF6DD6">
              <w:rPr>
                <w:rFonts w:eastAsia="MS Mincho"/>
              </w:rPr>
              <w:t>5</w:t>
            </w:r>
          </w:p>
        </w:tc>
        <w:tc>
          <w:tcPr>
            <w:tcW w:w="877" w:type="dxa"/>
            <w:shd w:val="clear" w:color="auto" w:fill="auto"/>
            <w:noWrap/>
            <w:vAlign w:val="center"/>
          </w:tcPr>
          <w:p w14:paraId="20400D12" w14:textId="77777777" w:rsidR="00C626CD" w:rsidRPr="00DF6DD6" w:rsidRDefault="00C626CD" w:rsidP="00C626CD">
            <w:pPr>
              <w:pStyle w:val="TAC"/>
              <w:keepNext w:val="0"/>
              <w:rPr>
                <w:rFonts w:eastAsia="MS Mincho"/>
              </w:rPr>
            </w:pPr>
            <w:r w:rsidRPr="00DF6DD6">
              <w:rPr>
                <w:rFonts w:eastAsia="MS Mincho"/>
              </w:rPr>
              <w:t>25</w:t>
            </w:r>
          </w:p>
        </w:tc>
        <w:tc>
          <w:tcPr>
            <w:tcW w:w="1299" w:type="dxa"/>
            <w:shd w:val="clear" w:color="auto" w:fill="auto"/>
            <w:noWrap/>
            <w:vAlign w:val="center"/>
          </w:tcPr>
          <w:p w14:paraId="54423139" w14:textId="77777777" w:rsidR="00C626CD" w:rsidRPr="00DF6DD6" w:rsidRDefault="00C626CD" w:rsidP="00C626CD">
            <w:pPr>
              <w:pStyle w:val="TAC"/>
              <w:keepNext w:val="0"/>
              <w:rPr>
                <w:rFonts w:eastAsia="MS Mincho"/>
              </w:rPr>
            </w:pPr>
            <w:r w:rsidRPr="00DF6DD6">
              <w:rPr>
                <w:rFonts w:eastAsia="MS Mincho"/>
              </w:rPr>
              <w:t>1870</w:t>
            </w:r>
          </w:p>
        </w:tc>
        <w:tc>
          <w:tcPr>
            <w:tcW w:w="667" w:type="dxa"/>
            <w:shd w:val="clear" w:color="auto" w:fill="auto"/>
            <w:vAlign w:val="center"/>
          </w:tcPr>
          <w:p w14:paraId="0A672EB4" w14:textId="77777777" w:rsidR="00C626CD" w:rsidRPr="00DF6DD6" w:rsidRDefault="00C626CD" w:rsidP="00C626CD">
            <w:pPr>
              <w:pStyle w:val="TAC"/>
              <w:keepNext w:val="0"/>
            </w:pPr>
            <w:r w:rsidRPr="00DF6DD6">
              <w:t>N/A</w:t>
            </w:r>
          </w:p>
        </w:tc>
        <w:tc>
          <w:tcPr>
            <w:tcW w:w="1096" w:type="dxa"/>
            <w:vAlign w:val="center"/>
          </w:tcPr>
          <w:p w14:paraId="056F17F4" w14:textId="0826FC5C" w:rsidR="00C626CD" w:rsidRPr="00DF6DD6" w:rsidRDefault="00C626CD" w:rsidP="00C626CD">
            <w:pPr>
              <w:pStyle w:val="TAC"/>
              <w:keepNext w:val="0"/>
            </w:pPr>
            <w:r>
              <w:t>N/A</w:t>
            </w:r>
          </w:p>
        </w:tc>
      </w:tr>
      <w:tr w:rsidR="00C626CD" w:rsidRPr="00DF6DD6"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4141B52B" w14:textId="77777777" w:rsidR="00C626CD" w:rsidRPr="00DF6DD6" w:rsidRDefault="00C626CD" w:rsidP="00C626CD">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10D0190D" w14:textId="77777777" w:rsidR="00C626CD" w:rsidRPr="00DF6DD6" w:rsidRDefault="00C626CD" w:rsidP="00C626CD">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A5DC6D1" w14:textId="77777777" w:rsidR="00C626CD" w:rsidRPr="00DF6DD6" w:rsidRDefault="00C626CD" w:rsidP="00C626CD">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1AA0F128" w14:textId="7BFA891B" w:rsidR="00C626CD" w:rsidRPr="00DF6DD6" w:rsidRDefault="00C626CD" w:rsidP="00C626CD">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B504BF9" w14:textId="77777777" w:rsidR="00C626CD" w:rsidRPr="00DF6DD6" w:rsidRDefault="00C626CD" w:rsidP="00C626CD">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427F4B06" w14:textId="77777777" w:rsidR="00C626CD" w:rsidRPr="00DF6DD6" w:rsidRDefault="00C626CD" w:rsidP="00C626CD">
            <w:pPr>
              <w:pStyle w:val="TAC"/>
              <w:keepNext w:val="0"/>
            </w:pPr>
            <w:r w:rsidRPr="00DF6DD6">
              <w:t>N/A</w:t>
            </w:r>
          </w:p>
        </w:tc>
        <w:tc>
          <w:tcPr>
            <w:tcW w:w="1096" w:type="dxa"/>
            <w:tcBorders>
              <w:bottom w:val="single" w:sz="4" w:space="0" w:color="auto"/>
            </w:tcBorders>
            <w:vAlign w:val="center"/>
          </w:tcPr>
          <w:p w14:paraId="213039B8" w14:textId="12600DF1" w:rsidR="00C626CD" w:rsidRPr="00DF6DD6" w:rsidRDefault="00C626CD" w:rsidP="00C626CD">
            <w:pPr>
              <w:pStyle w:val="TAC"/>
              <w:keepNext w:val="0"/>
            </w:pPr>
            <w:r>
              <w:t>N/A</w:t>
            </w:r>
          </w:p>
        </w:tc>
      </w:tr>
      <w:tr w:rsidR="00C626CD" w:rsidRPr="00DF6DD6" w14:paraId="241CEA42" w14:textId="77777777" w:rsidTr="00A6034C">
        <w:trPr>
          <w:trHeight w:val="22"/>
          <w:jc w:val="center"/>
        </w:trPr>
        <w:tc>
          <w:tcPr>
            <w:tcW w:w="1928" w:type="dxa"/>
            <w:vMerge w:val="restart"/>
            <w:shd w:val="clear" w:color="auto" w:fill="auto"/>
            <w:vAlign w:val="center"/>
          </w:tcPr>
          <w:p w14:paraId="2762F8AC" w14:textId="77777777" w:rsidR="00C626CD" w:rsidRPr="00DF6DD6" w:rsidRDefault="00C626CD" w:rsidP="00C626CD">
            <w:pPr>
              <w:pStyle w:val="TAC"/>
              <w:keepNext w:val="0"/>
            </w:pPr>
            <w:r w:rsidRPr="00DF6DD6">
              <w:t>DC_1A-5A_n78A</w:t>
            </w:r>
          </w:p>
        </w:tc>
        <w:tc>
          <w:tcPr>
            <w:tcW w:w="1146" w:type="dxa"/>
            <w:tcBorders>
              <w:bottom w:val="single" w:sz="4" w:space="0" w:color="auto"/>
            </w:tcBorders>
            <w:shd w:val="clear" w:color="auto" w:fill="auto"/>
            <w:vAlign w:val="center"/>
          </w:tcPr>
          <w:p w14:paraId="1AEAAA2A" w14:textId="556ACED6" w:rsidR="00C626CD" w:rsidRPr="00DF6DD6" w:rsidRDefault="00C626CD" w:rsidP="00C626CD">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C626CD" w:rsidRPr="00DF6DD6" w:rsidRDefault="00C626CD" w:rsidP="00C626CD">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C626CD" w:rsidRPr="00DF6DD6" w:rsidRDefault="00C626CD" w:rsidP="00C626CD">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C626CD" w:rsidRPr="00DF6DD6" w:rsidRDefault="00C626CD" w:rsidP="00C626CD">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C626CD" w:rsidRPr="00DF6DD6" w:rsidRDefault="00C626CD" w:rsidP="00C626CD">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C626CD" w:rsidRPr="00DF6DD6" w:rsidRDefault="00C626CD" w:rsidP="00C626CD">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43E18B14" w14:textId="77777777" w:rsidR="00C626CD" w:rsidRDefault="00C626CD" w:rsidP="00C626CD">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1314E835" w14:textId="1B8AD646" w:rsidR="00C626CD" w:rsidRPr="00DF6DD6" w:rsidRDefault="00C626CD" w:rsidP="00C626CD">
            <w:pPr>
              <w:pStyle w:val="TAC"/>
              <w:keepNext w:val="0"/>
            </w:pPr>
          </w:p>
        </w:tc>
      </w:tr>
      <w:tr w:rsidR="00C626CD" w:rsidRPr="00DF6DD6" w14:paraId="45832407" w14:textId="77777777" w:rsidTr="00A6034C">
        <w:trPr>
          <w:trHeight w:val="22"/>
          <w:jc w:val="center"/>
        </w:trPr>
        <w:tc>
          <w:tcPr>
            <w:tcW w:w="1928" w:type="dxa"/>
            <w:vMerge/>
            <w:shd w:val="clear" w:color="auto" w:fill="auto"/>
            <w:vAlign w:val="center"/>
          </w:tcPr>
          <w:p w14:paraId="6524C25A"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4E40D5EE"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C626CD" w:rsidRPr="00DF6DD6" w:rsidRDefault="00C626CD" w:rsidP="00C626CD">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C626CD" w:rsidRPr="00DF6DD6" w:rsidRDefault="00C626CD" w:rsidP="00C626CD">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C626CD" w:rsidRPr="00DF6DD6" w:rsidRDefault="00C626CD" w:rsidP="00C626CD">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C626CD" w:rsidRPr="00DF6DD6" w:rsidRDefault="00C626CD" w:rsidP="00C626CD">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84321C" w14:textId="795A246A" w:rsidR="00C626CD" w:rsidRPr="00DF6DD6" w:rsidRDefault="00C626CD" w:rsidP="00C626CD">
            <w:pPr>
              <w:pStyle w:val="TAC"/>
              <w:keepNext w:val="0"/>
            </w:pPr>
            <w:r>
              <w:rPr>
                <w:rFonts w:eastAsia="Malgun Gothic"/>
                <w:szCs w:val="18"/>
                <w:lang w:eastAsia="ko-KR"/>
              </w:rPr>
              <w:t>N/A</w:t>
            </w:r>
          </w:p>
        </w:tc>
      </w:tr>
      <w:tr w:rsidR="00C626CD" w:rsidRPr="00DF6DD6" w14:paraId="6F9F8854" w14:textId="77777777" w:rsidTr="00A6034C">
        <w:trPr>
          <w:trHeight w:val="22"/>
          <w:jc w:val="center"/>
        </w:trPr>
        <w:tc>
          <w:tcPr>
            <w:tcW w:w="1928" w:type="dxa"/>
            <w:vMerge/>
            <w:shd w:val="clear" w:color="auto" w:fill="auto"/>
            <w:vAlign w:val="center"/>
          </w:tcPr>
          <w:p w14:paraId="530A01CD"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41F3E678" w14:textId="77777777" w:rsidR="00C626CD" w:rsidRPr="00DF6DD6" w:rsidRDefault="00C626CD" w:rsidP="00C626CD">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C626CD" w:rsidRPr="00DF6DD6" w:rsidRDefault="00C626CD" w:rsidP="00C626CD">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C626CD" w:rsidRPr="00DF6DD6" w:rsidRDefault="00C626CD" w:rsidP="00C626CD">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C626CD" w:rsidRPr="00DF6DD6" w:rsidRDefault="00C626CD" w:rsidP="00C626CD">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C626CD" w:rsidRPr="00DF6DD6" w:rsidRDefault="00C626CD" w:rsidP="00C626CD">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C626CD" w:rsidRPr="00DF6DD6" w:rsidRDefault="00C626CD" w:rsidP="00C626CD">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2B6A72" w14:textId="6D25261A" w:rsidR="00C626CD" w:rsidRPr="00DF6DD6" w:rsidRDefault="00C626CD" w:rsidP="00C626CD">
            <w:pPr>
              <w:pStyle w:val="TAC"/>
              <w:keepNext w:val="0"/>
            </w:pPr>
            <w:r>
              <w:rPr>
                <w:rFonts w:eastAsia="Malgun Gothic"/>
                <w:szCs w:val="18"/>
                <w:lang w:eastAsia="ko-KR"/>
              </w:rPr>
              <w:t>N/A</w:t>
            </w:r>
          </w:p>
        </w:tc>
      </w:tr>
      <w:tr w:rsidR="00C626CD" w:rsidRPr="00DF6DD6" w14:paraId="1C6D89F1" w14:textId="77777777" w:rsidTr="00A6034C">
        <w:trPr>
          <w:trHeight w:val="22"/>
          <w:jc w:val="center"/>
        </w:trPr>
        <w:tc>
          <w:tcPr>
            <w:tcW w:w="1928" w:type="dxa"/>
            <w:vMerge/>
            <w:shd w:val="clear" w:color="auto" w:fill="auto"/>
            <w:vAlign w:val="center"/>
          </w:tcPr>
          <w:p w14:paraId="563DF487"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21DABC2E" w14:textId="77777777" w:rsidR="00C626CD" w:rsidRPr="00DF6DD6" w:rsidRDefault="00C626CD" w:rsidP="00C626CD">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C626CD" w:rsidRPr="00DF6DD6" w:rsidRDefault="00C626CD" w:rsidP="00C626CD">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C626CD" w:rsidRPr="00DF6DD6" w:rsidRDefault="00C626CD" w:rsidP="00C626CD">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C626CD" w:rsidRPr="00DF6DD6" w:rsidRDefault="00C626CD" w:rsidP="00C626CD">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C626CD" w:rsidRPr="00DF6DD6" w:rsidRDefault="00C626CD" w:rsidP="00C626CD">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E73874" w14:textId="6A3AE7BD" w:rsidR="00C626CD" w:rsidRPr="00DF6DD6" w:rsidRDefault="00C626CD" w:rsidP="00C626CD">
            <w:pPr>
              <w:pStyle w:val="TAC"/>
              <w:keepNext w:val="0"/>
            </w:pPr>
            <w:r>
              <w:rPr>
                <w:rFonts w:eastAsia="Malgun Gothic"/>
                <w:szCs w:val="18"/>
                <w:lang w:eastAsia="ko-KR"/>
              </w:rPr>
              <w:t>N/A</w:t>
            </w:r>
          </w:p>
        </w:tc>
      </w:tr>
      <w:tr w:rsidR="00C626CD" w:rsidRPr="00DF6DD6" w14:paraId="503A36B4" w14:textId="77777777" w:rsidTr="00A6034C">
        <w:trPr>
          <w:trHeight w:val="22"/>
          <w:jc w:val="center"/>
        </w:trPr>
        <w:tc>
          <w:tcPr>
            <w:tcW w:w="1928" w:type="dxa"/>
            <w:vMerge/>
            <w:shd w:val="clear" w:color="auto" w:fill="auto"/>
            <w:vAlign w:val="center"/>
          </w:tcPr>
          <w:p w14:paraId="3151A730" w14:textId="77777777" w:rsidR="00C626CD" w:rsidRPr="00DF6DD6" w:rsidRDefault="00C626CD" w:rsidP="00C626CD">
            <w:pPr>
              <w:pStyle w:val="TAC"/>
              <w:keepNext w:val="0"/>
            </w:pPr>
          </w:p>
        </w:tc>
        <w:tc>
          <w:tcPr>
            <w:tcW w:w="1146" w:type="dxa"/>
            <w:tcBorders>
              <w:bottom w:val="single" w:sz="4" w:space="0" w:color="auto"/>
            </w:tcBorders>
            <w:shd w:val="clear" w:color="auto" w:fill="auto"/>
            <w:vAlign w:val="center"/>
          </w:tcPr>
          <w:p w14:paraId="24879E9A"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C626CD" w:rsidRPr="00DF6DD6" w:rsidRDefault="00C626CD" w:rsidP="00C626CD">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C626CD" w:rsidRPr="00DF6DD6" w:rsidRDefault="00C626CD" w:rsidP="00C626CD">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C626CD" w:rsidRPr="00DF6DD6" w:rsidRDefault="00C626CD" w:rsidP="00C626CD">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C626CD" w:rsidRPr="00DF6DD6" w:rsidRDefault="00C626CD" w:rsidP="00C626CD">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C626CD" w:rsidRPr="00DF6DD6" w:rsidRDefault="00C626CD" w:rsidP="00C626CD">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5638DAB6" w14:textId="77777777" w:rsidR="00C626CD" w:rsidRDefault="00C626CD" w:rsidP="00C626CD">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24439866" w14:textId="1AAF86F8" w:rsidR="00C626CD" w:rsidRPr="00DF6DD6" w:rsidRDefault="00C626CD" w:rsidP="00C626CD">
            <w:pPr>
              <w:pStyle w:val="TAC"/>
              <w:keepNext w:val="0"/>
            </w:pPr>
          </w:p>
        </w:tc>
      </w:tr>
      <w:tr w:rsidR="00F55B07" w:rsidRPr="00DF6DD6"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978E4DE"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7EF3B79E" w14:textId="77777777" w:rsidTr="00A6034C">
        <w:trPr>
          <w:trHeight w:val="54"/>
          <w:jc w:val="center"/>
        </w:trPr>
        <w:tc>
          <w:tcPr>
            <w:tcW w:w="1928" w:type="dxa"/>
            <w:vMerge w:val="restart"/>
            <w:shd w:val="clear" w:color="auto" w:fill="auto"/>
            <w:vAlign w:val="center"/>
          </w:tcPr>
          <w:p w14:paraId="022E5915"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471C30A7" w14:textId="7CDE425C"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834F17" w14:textId="75A4C9EA" w:rsidR="004D05EA" w:rsidRPr="00DF6DD6" w:rsidRDefault="004D05EA" w:rsidP="00A6034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0B7DD65D" w14:textId="4DE31802"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5955951" w14:textId="1C1CE443"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D9066B7" w14:textId="1B6DA885" w:rsidR="004D05EA" w:rsidRPr="00DF6DD6" w:rsidRDefault="004D05EA" w:rsidP="00A6034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7C18912" w14:textId="58E6C969"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E8CE9D6" w14:textId="3C14A3C7" w:rsidR="004D05EA" w:rsidRPr="00DF6DD6" w:rsidRDefault="004D05EA" w:rsidP="00A6034C">
            <w:pPr>
              <w:pStyle w:val="TAC"/>
              <w:keepNext w:val="0"/>
              <w:rPr>
                <w:rFonts w:eastAsia="MS Mincho"/>
              </w:rPr>
            </w:pPr>
            <w:r w:rsidRPr="00DF6DD6">
              <w:rPr>
                <w:rFonts w:eastAsia="Malgun Gothic"/>
                <w:lang w:eastAsia="ko-KR"/>
              </w:rPr>
              <w:t>N/A</w:t>
            </w:r>
          </w:p>
        </w:tc>
      </w:tr>
      <w:tr w:rsidR="00C626CD" w:rsidRPr="00DF6DD6" w14:paraId="03750893" w14:textId="77777777" w:rsidTr="00A6034C">
        <w:trPr>
          <w:trHeight w:val="54"/>
          <w:jc w:val="center"/>
        </w:trPr>
        <w:tc>
          <w:tcPr>
            <w:tcW w:w="1928" w:type="dxa"/>
            <w:vMerge/>
            <w:shd w:val="clear" w:color="auto" w:fill="auto"/>
            <w:vAlign w:val="center"/>
          </w:tcPr>
          <w:p w14:paraId="0ABC1C67" w14:textId="77777777" w:rsidR="00C626CD" w:rsidRPr="00DF6DD6" w:rsidRDefault="00C626CD" w:rsidP="00C626CD">
            <w:pPr>
              <w:pStyle w:val="TAC"/>
              <w:keepNext w:val="0"/>
              <w:rPr>
                <w:rFonts w:eastAsia="MS Mincho"/>
              </w:rPr>
            </w:pPr>
          </w:p>
        </w:tc>
        <w:tc>
          <w:tcPr>
            <w:tcW w:w="1146" w:type="dxa"/>
            <w:shd w:val="clear" w:color="auto" w:fill="auto"/>
            <w:vAlign w:val="center"/>
          </w:tcPr>
          <w:p w14:paraId="6D9A57E2" w14:textId="77777777" w:rsidR="00C626CD" w:rsidRPr="00DF6DD6" w:rsidRDefault="00C626CD" w:rsidP="00C626CD">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52A77B8" w14:textId="77777777" w:rsidR="00C626CD" w:rsidRPr="00DF6DD6" w:rsidRDefault="00C626CD" w:rsidP="00C626CD">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593FBDDC"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638FF6"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F96D7E9" w14:textId="77777777" w:rsidR="00C626CD" w:rsidRPr="00DF6DD6" w:rsidRDefault="00C626CD" w:rsidP="00C626CD">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8E5F61E" w14:textId="77777777" w:rsidR="00C626CD" w:rsidRPr="00DF6DD6" w:rsidRDefault="00C626CD" w:rsidP="00C626CD">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2ABDDBE3"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IMD4</w:t>
            </w:r>
          </w:p>
          <w:p w14:paraId="6EC48025" w14:textId="023EA12D" w:rsidR="00C626CD" w:rsidRPr="00DF6DD6" w:rsidRDefault="00C626CD" w:rsidP="00C626CD">
            <w:pPr>
              <w:pStyle w:val="TAC"/>
              <w:keepNext w:val="0"/>
              <w:rPr>
                <w:rFonts w:eastAsia="MS Mincho"/>
              </w:rPr>
            </w:pPr>
          </w:p>
        </w:tc>
      </w:tr>
      <w:tr w:rsidR="00C626CD" w:rsidRPr="00DF6DD6" w14:paraId="320E2E5D" w14:textId="77777777" w:rsidTr="00A6034C">
        <w:trPr>
          <w:trHeight w:val="54"/>
          <w:jc w:val="center"/>
        </w:trPr>
        <w:tc>
          <w:tcPr>
            <w:tcW w:w="1928" w:type="dxa"/>
            <w:vMerge/>
            <w:shd w:val="clear" w:color="auto" w:fill="auto"/>
            <w:vAlign w:val="center"/>
          </w:tcPr>
          <w:p w14:paraId="3BD6B011" w14:textId="77777777" w:rsidR="00C626CD" w:rsidRPr="00DF6DD6" w:rsidRDefault="00C626CD" w:rsidP="00C626CD">
            <w:pPr>
              <w:pStyle w:val="TAC"/>
              <w:keepNext w:val="0"/>
              <w:rPr>
                <w:rFonts w:eastAsia="MS Mincho"/>
              </w:rPr>
            </w:pPr>
          </w:p>
        </w:tc>
        <w:tc>
          <w:tcPr>
            <w:tcW w:w="1146" w:type="dxa"/>
            <w:shd w:val="clear" w:color="auto" w:fill="auto"/>
            <w:vAlign w:val="center"/>
          </w:tcPr>
          <w:p w14:paraId="362D4CA6" w14:textId="77777777" w:rsidR="00C626CD" w:rsidRPr="00DF6DD6" w:rsidRDefault="00C626CD" w:rsidP="00C626CD">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2E2594B" w14:textId="77777777" w:rsidR="00C626CD" w:rsidRPr="00DF6DD6" w:rsidRDefault="00C626CD" w:rsidP="00C626CD">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408855AF" w14:textId="77777777" w:rsidR="00C626CD" w:rsidRPr="00DF6DD6" w:rsidRDefault="00C626CD" w:rsidP="00C626CD">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4BE056" w14:textId="7EDBD57E" w:rsidR="00C626CD" w:rsidRPr="00DF6DD6" w:rsidRDefault="00C626CD" w:rsidP="00C626CD">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EEA11D7" w14:textId="77777777" w:rsidR="00C626CD" w:rsidRPr="00DF6DD6" w:rsidRDefault="00C626CD" w:rsidP="00C626CD">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BB53B2" w14:textId="77777777" w:rsidR="00C626CD" w:rsidRPr="00DF6DD6" w:rsidRDefault="00C626CD" w:rsidP="00C626CD">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D1036AC" w14:textId="2EE25943" w:rsidR="00C626CD" w:rsidRPr="00DF6DD6" w:rsidRDefault="00C626CD" w:rsidP="00C626CD">
            <w:pPr>
              <w:pStyle w:val="TAC"/>
              <w:keepNext w:val="0"/>
              <w:rPr>
                <w:rFonts w:eastAsia="MS Mincho"/>
              </w:rPr>
            </w:pPr>
            <w:r>
              <w:rPr>
                <w:rFonts w:eastAsia="Malgun Gothic"/>
                <w:lang w:eastAsia="ko-KR"/>
              </w:rPr>
              <w:t>N/A</w:t>
            </w:r>
          </w:p>
        </w:tc>
      </w:tr>
      <w:tr w:rsidR="00C626CD" w:rsidRPr="00DF6DD6" w14:paraId="4830A8FC" w14:textId="77777777" w:rsidTr="00A6034C">
        <w:trPr>
          <w:trHeight w:val="54"/>
          <w:jc w:val="center"/>
        </w:trPr>
        <w:tc>
          <w:tcPr>
            <w:tcW w:w="1928" w:type="dxa"/>
            <w:vMerge/>
            <w:shd w:val="clear" w:color="auto" w:fill="auto"/>
            <w:vAlign w:val="center"/>
          </w:tcPr>
          <w:p w14:paraId="6515835E" w14:textId="77777777" w:rsidR="00C626CD" w:rsidRPr="00DF6DD6" w:rsidRDefault="00C626CD" w:rsidP="00C626CD">
            <w:pPr>
              <w:pStyle w:val="TAC"/>
              <w:keepNext w:val="0"/>
              <w:rPr>
                <w:rFonts w:eastAsia="MS Mincho"/>
              </w:rPr>
            </w:pPr>
          </w:p>
        </w:tc>
        <w:tc>
          <w:tcPr>
            <w:tcW w:w="1146" w:type="dxa"/>
            <w:shd w:val="clear" w:color="auto" w:fill="auto"/>
            <w:vAlign w:val="center"/>
          </w:tcPr>
          <w:p w14:paraId="055DA856" w14:textId="77777777" w:rsidR="00C626CD" w:rsidRPr="00DF6DD6" w:rsidRDefault="00C626CD" w:rsidP="00C626CD">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750F9007" w14:textId="77777777" w:rsidR="00C626CD" w:rsidRPr="00DF6DD6" w:rsidRDefault="00C626CD" w:rsidP="00C626CD">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711563DC"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CA4F0EC"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EBB6D45" w14:textId="77777777" w:rsidR="00C626CD" w:rsidRPr="00DF6DD6" w:rsidRDefault="00C626CD" w:rsidP="00C626CD">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375BBA3F" w14:textId="77777777" w:rsidR="00C626CD" w:rsidRPr="00DF6DD6" w:rsidRDefault="00C626CD" w:rsidP="00C626CD">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29A996E5"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IMD4</w:t>
            </w:r>
          </w:p>
          <w:p w14:paraId="399FF2C1" w14:textId="3FE6A39F" w:rsidR="00C626CD" w:rsidRPr="00DF6DD6" w:rsidRDefault="00C626CD" w:rsidP="00C626CD">
            <w:pPr>
              <w:pStyle w:val="TAC"/>
              <w:keepNext w:val="0"/>
              <w:rPr>
                <w:rFonts w:eastAsia="MS Mincho"/>
              </w:rPr>
            </w:pPr>
          </w:p>
        </w:tc>
      </w:tr>
      <w:tr w:rsidR="00F55B07" w:rsidRPr="00DF6DD6" w14:paraId="51ED7C7F" w14:textId="77777777" w:rsidTr="00A6034C">
        <w:trPr>
          <w:trHeight w:val="54"/>
          <w:jc w:val="center"/>
        </w:trPr>
        <w:tc>
          <w:tcPr>
            <w:tcW w:w="1928" w:type="dxa"/>
            <w:vMerge/>
            <w:shd w:val="clear" w:color="auto" w:fill="auto"/>
            <w:vAlign w:val="center"/>
          </w:tcPr>
          <w:p w14:paraId="0DCFA1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BFA2883" w14:textId="77777777" w:rsidR="004D05EA" w:rsidRPr="00DF6DD6" w:rsidRDefault="004D05EA" w:rsidP="00A6034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16F0E3A9"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5A9B78" w14:textId="77777777"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90B1299" w14:textId="77777777" w:rsidR="004D05EA" w:rsidRPr="00DF6DD6" w:rsidRDefault="004D05EA" w:rsidP="00A6034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18D566C7"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2661982"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2FD42CC" w14:textId="77777777" w:rsidTr="00A6034C">
        <w:trPr>
          <w:trHeight w:val="54"/>
          <w:jc w:val="center"/>
        </w:trPr>
        <w:tc>
          <w:tcPr>
            <w:tcW w:w="1928" w:type="dxa"/>
            <w:vMerge/>
            <w:shd w:val="clear" w:color="auto" w:fill="auto"/>
            <w:vAlign w:val="center"/>
          </w:tcPr>
          <w:p w14:paraId="1ECE00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C4C11B4" w14:textId="121421D7" w:rsidR="004D05EA" w:rsidRPr="00DF6DD6" w:rsidRDefault="004D05EA" w:rsidP="00A6034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D50028D"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17EC519" w14:textId="529A388F"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5C1CCF" w14:textId="2962ED9A" w:rsidR="004D05EA" w:rsidRPr="00DF6DD6" w:rsidRDefault="004D05EA" w:rsidP="00A6034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CA0B0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81399BA"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DF6DD6" w:rsidRDefault="004D05EA" w:rsidP="00A6034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3A4F8543"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7B83C3A"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1EB2B3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E625B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941A88E"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6EC4FF1" w14:textId="77777777" w:rsidR="004D05EA" w:rsidRPr="00DF6DD6" w:rsidRDefault="004D05EA" w:rsidP="00A6034C">
            <w:pPr>
              <w:pStyle w:val="TAC"/>
              <w:keepNext w:val="0"/>
              <w:rPr>
                <w:rFonts w:eastAsia="MS Mincho"/>
              </w:rPr>
            </w:pPr>
            <w:r w:rsidRPr="00DF6DD6">
              <w:rPr>
                <w:rFonts w:eastAsia="MS Mincho"/>
              </w:rPr>
              <w:t>3.6</w:t>
            </w:r>
          </w:p>
        </w:tc>
        <w:tc>
          <w:tcPr>
            <w:tcW w:w="1096" w:type="dxa"/>
            <w:shd w:val="clear" w:color="auto" w:fill="auto"/>
            <w:vAlign w:val="center"/>
          </w:tcPr>
          <w:p w14:paraId="228A2842"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32D1C9E" w14:textId="77777777" w:rsidTr="00A6034C">
        <w:trPr>
          <w:trHeight w:val="22"/>
          <w:jc w:val="center"/>
        </w:trPr>
        <w:tc>
          <w:tcPr>
            <w:tcW w:w="1928" w:type="dxa"/>
            <w:vMerge/>
            <w:shd w:val="clear" w:color="auto" w:fill="auto"/>
            <w:vAlign w:val="center"/>
            <w:hideMark/>
          </w:tcPr>
          <w:p w14:paraId="46DD7E5A" w14:textId="77777777" w:rsidR="004D05EA" w:rsidRPr="00DF6DD6" w:rsidRDefault="004D05EA" w:rsidP="00A6034C">
            <w:pPr>
              <w:pStyle w:val="TAC"/>
              <w:keepNext w:val="0"/>
            </w:pPr>
          </w:p>
        </w:tc>
        <w:tc>
          <w:tcPr>
            <w:tcW w:w="1146" w:type="dxa"/>
            <w:shd w:val="clear" w:color="auto" w:fill="auto"/>
            <w:vAlign w:val="center"/>
            <w:hideMark/>
          </w:tcPr>
          <w:p w14:paraId="3A45291F"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0A476FB8" w14:textId="77777777" w:rsidR="004D05EA" w:rsidRPr="00DF6DD6" w:rsidRDefault="004D05EA" w:rsidP="00A6034C">
            <w:pPr>
              <w:pStyle w:val="TAC"/>
              <w:keepNext w:val="0"/>
              <w:rPr>
                <w:rFonts w:eastAsia="MS Mincho"/>
              </w:rPr>
            </w:pPr>
            <w:r w:rsidRPr="00DF6DD6">
              <w:rPr>
                <w:rFonts w:eastAsia="MS Mincho"/>
              </w:rPr>
              <w:t>1750</w:t>
            </w:r>
          </w:p>
        </w:tc>
        <w:tc>
          <w:tcPr>
            <w:tcW w:w="746" w:type="dxa"/>
            <w:shd w:val="clear" w:color="auto" w:fill="auto"/>
            <w:noWrap/>
            <w:vAlign w:val="center"/>
          </w:tcPr>
          <w:p w14:paraId="71959712"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D1745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690F8A" w14:textId="77777777" w:rsidR="004D05EA" w:rsidRPr="00DF6DD6" w:rsidRDefault="004D05EA" w:rsidP="00A6034C">
            <w:pPr>
              <w:pStyle w:val="TAC"/>
              <w:keepNext w:val="0"/>
              <w:rPr>
                <w:rFonts w:eastAsia="MS Mincho"/>
              </w:rPr>
            </w:pPr>
            <w:r w:rsidRPr="00DF6DD6">
              <w:rPr>
                <w:rFonts w:eastAsia="MS Mincho"/>
              </w:rPr>
              <w:t>1845</w:t>
            </w:r>
          </w:p>
        </w:tc>
        <w:tc>
          <w:tcPr>
            <w:tcW w:w="667" w:type="dxa"/>
            <w:shd w:val="clear" w:color="auto" w:fill="auto"/>
            <w:vAlign w:val="center"/>
          </w:tcPr>
          <w:p w14:paraId="4185E41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6D3346B9" w14:textId="77777777" w:rsidR="004D05EA" w:rsidRPr="00DF6DD6" w:rsidRDefault="004D05EA" w:rsidP="00A6034C">
            <w:pPr>
              <w:pStyle w:val="TAC"/>
              <w:keepNext w:val="0"/>
              <w:rPr>
                <w:rFonts w:eastAsia="MS Mincho"/>
              </w:rPr>
            </w:pPr>
            <w:r w:rsidRPr="00DF6DD6">
              <w:t>N/A</w:t>
            </w:r>
          </w:p>
        </w:tc>
      </w:tr>
      <w:tr w:rsidR="00F55B07" w:rsidRPr="00DF6DD6" w14:paraId="6DF79BA5" w14:textId="77777777" w:rsidTr="00A6034C">
        <w:trPr>
          <w:trHeight w:val="22"/>
          <w:jc w:val="center"/>
        </w:trPr>
        <w:tc>
          <w:tcPr>
            <w:tcW w:w="1928" w:type="dxa"/>
            <w:vMerge/>
            <w:shd w:val="clear" w:color="auto" w:fill="auto"/>
            <w:vAlign w:val="center"/>
          </w:tcPr>
          <w:p w14:paraId="54AFCB83" w14:textId="77777777" w:rsidR="004D05EA" w:rsidRPr="00DF6DD6" w:rsidRDefault="004D05EA" w:rsidP="00A6034C">
            <w:pPr>
              <w:pStyle w:val="TAC"/>
              <w:keepNext w:val="0"/>
            </w:pPr>
          </w:p>
        </w:tc>
        <w:tc>
          <w:tcPr>
            <w:tcW w:w="1146" w:type="dxa"/>
            <w:shd w:val="clear" w:color="auto" w:fill="auto"/>
            <w:vAlign w:val="center"/>
          </w:tcPr>
          <w:p w14:paraId="771F52ED"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07BD5559" w14:textId="77777777" w:rsidR="004D05EA" w:rsidRPr="00DF6DD6" w:rsidRDefault="004D05EA" w:rsidP="00A6034C">
            <w:pPr>
              <w:pStyle w:val="TAC"/>
              <w:keepNext w:val="0"/>
              <w:rPr>
                <w:rFonts w:eastAsia="MS Mincho"/>
              </w:rPr>
            </w:pPr>
            <w:r w:rsidRPr="00DF6DD6">
              <w:rPr>
                <w:rFonts w:eastAsia="MS Mincho"/>
              </w:rPr>
              <w:t>4860</w:t>
            </w:r>
          </w:p>
        </w:tc>
        <w:tc>
          <w:tcPr>
            <w:tcW w:w="746" w:type="dxa"/>
            <w:shd w:val="clear" w:color="auto" w:fill="auto"/>
            <w:noWrap/>
            <w:vAlign w:val="center"/>
          </w:tcPr>
          <w:p w14:paraId="057FE591"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1696A1ED"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2BCEC80E" w14:textId="77777777" w:rsidR="004D05EA" w:rsidRPr="00DF6DD6" w:rsidRDefault="004D05EA" w:rsidP="00A6034C">
            <w:pPr>
              <w:pStyle w:val="TAC"/>
              <w:keepNext w:val="0"/>
              <w:rPr>
                <w:rFonts w:eastAsia="MS Mincho"/>
              </w:rPr>
            </w:pPr>
            <w:r w:rsidRPr="00DF6DD6">
              <w:rPr>
                <w:rFonts w:eastAsia="MS Mincho"/>
              </w:rPr>
              <w:t>4860</w:t>
            </w:r>
          </w:p>
        </w:tc>
        <w:tc>
          <w:tcPr>
            <w:tcW w:w="667" w:type="dxa"/>
            <w:shd w:val="clear" w:color="auto" w:fill="auto"/>
            <w:vAlign w:val="center"/>
          </w:tcPr>
          <w:p w14:paraId="36DD9B73" w14:textId="77777777" w:rsidR="004D05EA" w:rsidRPr="00DF6DD6" w:rsidRDefault="004D05EA" w:rsidP="00A6034C">
            <w:pPr>
              <w:pStyle w:val="TAC"/>
              <w:keepNext w:val="0"/>
            </w:pPr>
            <w:r w:rsidRPr="00DF6DD6">
              <w:t>N/A</w:t>
            </w:r>
          </w:p>
        </w:tc>
        <w:tc>
          <w:tcPr>
            <w:tcW w:w="1096" w:type="dxa"/>
            <w:shd w:val="clear" w:color="auto" w:fill="auto"/>
            <w:vAlign w:val="center"/>
          </w:tcPr>
          <w:p w14:paraId="40F40F31" w14:textId="77777777" w:rsidR="004D05EA" w:rsidRPr="00DF6DD6" w:rsidRDefault="004D05EA" w:rsidP="00A6034C">
            <w:pPr>
              <w:pStyle w:val="TAC"/>
              <w:keepNext w:val="0"/>
            </w:pPr>
            <w:r w:rsidRPr="00DF6DD6">
              <w:t>N/A</w:t>
            </w:r>
          </w:p>
        </w:tc>
      </w:tr>
      <w:tr w:rsidR="00F55B07" w:rsidRPr="00DF6DD6" w14:paraId="568590F6" w14:textId="77777777" w:rsidTr="00A6034C">
        <w:trPr>
          <w:trHeight w:val="54"/>
          <w:jc w:val="center"/>
        </w:trPr>
        <w:tc>
          <w:tcPr>
            <w:tcW w:w="1928" w:type="dxa"/>
            <w:vMerge w:val="restart"/>
            <w:shd w:val="clear" w:color="auto" w:fill="auto"/>
            <w:vAlign w:val="center"/>
          </w:tcPr>
          <w:p w14:paraId="4F1B08C5" w14:textId="77777777" w:rsidR="004D05EA" w:rsidRPr="00DF6DD6" w:rsidRDefault="004D05EA" w:rsidP="00A6034C">
            <w:pPr>
              <w:pStyle w:val="TAC"/>
              <w:keepNext w:val="0"/>
              <w:rPr>
                <w:rFonts w:eastAsia="MS Mincho"/>
              </w:rPr>
            </w:pPr>
            <w:r w:rsidRPr="00DF6DD6">
              <w:t>DC_1A-18A_n77A</w:t>
            </w:r>
          </w:p>
        </w:tc>
        <w:tc>
          <w:tcPr>
            <w:tcW w:w="1146" w:type="dxa"/>
            <w:shd w:val="clear" w:color="auto" w:fill="auto"/>
            <w:vAlign w:val="center"/>
          </w:tcPr>
          <w:p w14:paraId="5B2C42E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C0FBA36"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1267941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A91478"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382F877"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4282C1E6"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42EE998D" w14:textId="77777777" w:rsidR="004D05EA" w:rsidRPr="00DF6DD6" w:rsidRDefault="004D05EA" w:rsidP="00A6034C">
            <w:pPr>
              <w:pStyle w:val="TAC"/>
              <w:keepNext w:val="0"/>
              <w:rPr>
                <w:rFonts w:eastAsia="MS Mincho"/>
              </w:rPr>
            </w:pPr>
            <w:r w:rsidRPr="00DF6DD6">
              <w:rPr>
                <w:lang w:eastAsia="ja-JP"/>
              </w:rPr>
              <w:t>IMD3</w:t>
            </w:r>
          </w:p>
        </w:tc>
      </w:tr>
      <w:tr w:rsidR="00F55B07" w:rsidRPr="00DF6DD6" w14:paraId="7616D9E3" w14:textId="77777777" w:rsidTr="00A6034C">
        <w:trPr>
          <w:trHeight w:val="54"/>
          <w:jc w:val="center"/>
        </w:trPr>
        <w:tc>
          <w:tcPr>
            <w:tcW w:w="1928" w:type="dxa"/>
            <w:vMerge/>
            <w:shd w:val="clear" w:color="auto" w:fill="auto"/>
            <w:vAlign w:val="center"/>
          </w:tcPr>
          <w:p w14:paraId="5D1705E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04194E5A" w14:textId="77777777" w:rsidR="004D05EA" w:rsidRPr="00DF6DD6" w:rsidRDefault="004D05EA" w:rsidP="00A6034C">
            <w:pPr>
              <w:pStyle w:val="TAC"/>
              <w:keepNext w:val="0"/>
              <w:rPr>
                <w:rFonts w:eastAsia="MS Mincho"/>
              </w:rPr>
            </w:pPr>
            <w:r w:rsidRPr="00DF6DD6">
              <w:rPr>
                <w:lang w:eastAsia="ja-JP"/>
              </w:rPr>
              <w:t>825</w:t>
            </w:r>
          </w:p>
        </w:tc>
        <w:tc>
          <w:tcPr>
            <w:tcW w:w="746" w:type="dxa"/>
            <w:shd w:val="clear" w:color="auto" w:fill="auto"/>
            <w:noWrap/>
            <w:vAlign w:val="center"/>
          </w:tcPr>
          <w:p w14:paraId="59DF743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C7936B1"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1341BAA" w14:textId="77777777" w:rsidR="004D05EA" w:rsidRPr="00DF6DD6" w:rsidRDefault="004D05EA" w:rsidP="00A6034C">
            <w:pPr>
              <w:pStyle w:val="TAC"/>
              <w:keepNext w:val="0"/>
              <w:rPr>
                <w:rFonts w:eastAsia="MS Mincho"/>
              </w:rPr>
            </w:pPr>
            <w:r w:rsidRPr="00DF6DD6">
              <w:rPr>
                <w:lang w:eastAsia="ja-JP"/>
              </w:rPr>
              <w:t>870</w:t>
            </w:r>
          </w:p>
        </w:tc>
        <w:tc>
          <w:tcPr>
            <w:tcW w:w="667" w:type="dxa"/>
            <w:shd w:val="clear" w:color="auto" w:fill="auto"/>
            <w:vAlign w:val="center"/>
          </w:tcPr>
          <w:p w14:paraId="471609DF"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23378D"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497F8FF" w14:textId="77777777" w:rsidTr="00A6034C">
        <w:trPr>
          <w:trHeight w:val="54"/>
          <w:jc w:val="center"/>
        </w:trPr>
        <w:tc>
          <w:tcPr>
            <w:tcW w:w="1928" w:type="dxa"/>
            <w:vMerge/>
            <w:shd w:val="clear" w:color="auto" w:fill="auto"/>
            <w:vAlign w:val="center"/>
          </w:tcPr>
          <w:p w14:paraId="65B1C6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FC7D6A" w14:textId="77777777" w:rsidR="004D05EA" w:rsidRPr="00DF6DD6" w:rsidRDefault="004D05EA" w:rsidP="00A6034C">
            <w:pPr>
              <w:pStyle w:val="TAC"/>
              <w:keepNext w:val="0"/>
              <w:rPr>
                <w:rFonts w:eastAsia="MS Mincho"/>
              </w:rPr>
            </w:pPr>
            <w:r w:rsidRPr="00DF6DD6">
              <w:rPr>
                <w:lang w:eastAsia="ja-JP"/>
              </w:rPr>
              <w:t>3770</w:t>
            </w:r>
          </w:p>
        </w:tc>
        <w:tc>
          <w:tcPr>
            <w:tcW w:w="746" w:type="dxa"/>
            <w:shd w:val="clear" w:color="auto" w:fill="auto"/>
            <w:noWrap/>
            <w:vAlign w:val="center"/>
          </w:tcPr>
          <w:p w14:paraId="306422F3"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C9D9D25" w14:textId="0178B479"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15A25841" w14:textId="77777777" w:rsidR="004D05EA" w:rsidRPr="00DF6DD6" w:rsidRDefault="004D05EA" w:rsidP="00A6034C">
            <w:pPr>
              <w:pStyle w:val="TAC"/>
              <w:keepNext w:val="0"/>
              <w:rPr>
                <w:rFonts w:eastAsia="MS Mincho"/>
              </w:rPr>
            </w:pPr>
            <w:r w:rsidRPr="00DF6DD6">
              <w:rPr>
                <w:lang w:eastAsia="ja-JP"/>
              </w:rPr>
              <w:t>3770</w:t>
            </w:r>
          </w:p>
        </w:tc>
        <w:tc>
          <w:tcPr>
            <w:tcW w:w="667" w:type="dxa"/>
            <w:shd w:val="clear" w:color="auto" w:fill="auto"/>
            <w:vAlign w:val="center"/>
          </w:tcPr>
          <w:p w14:paraId="102077D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358765"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D4756A1" w14:textId="77777777" w:rsidTr="00A6034C">
        <w:trPr>
          <w:trHeight w:val="54"/>
          <w:jc w:val="center"/>
        </w:trPr>
        <w:tc>
          <w:tcPr>
            <w:tcW w:w="1928" w:type="dxa"/>
            <w:vMerge w:val="restart"/>
            <w:shd w:val="clear" w:color="auto" w:fill="auto"/>
            <w:vAlign w:val="center"/>
          </w:tcPr>
          <w:p w14:paraId="4538172B" w14:textId="77777777" w:rsidR="004D05EA" w:rsidRPr="00DF6DD6" w:rsidRDefault="004D05EA" w:rsidP="00A6034C">
            <w:pPr>
              <w:pStyle w:val="TAC"/>
              <w:keepNext w:val="0"/>
              <w:rPr>
                <w:rFonts w:eastAsia="MS Mincho"/>
              </w:rPr>
            </w:pPr>
            <w:r w:rsidRPr="00DF6DD6">
              <w:t>DC_1A-18A_n78A</w:t>
            </w:r>
          </w:p>
        </w:tc>
        <w:tc>
          <w:tcPr>
            <w:tcW w:w="1146" w:type="dxa"/>
            <w:shd w:val="clear" w:color="auto" w:fill="auto"/>
            <w:vAlign w:val="center"/>
          </w:tcPr>
          <w:p w14:paraId="13DD9FDF"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84AD9EC"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2A96F72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C941A0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B8A690"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3EDAB88E"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236037BF"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52E072F0" w14:textId="77777777" w:rsidTr="00A6034C">
        <w:trPr>
          <w:trHeight w:val="54"/>
          <w:jc w:val="center"/>
        </w:trPr>
        <w:tc>
          <w:tcPr>
            <w:tcW w:w="1928" w:type="dxa"/>
            <w:vMerge/>
            <w:shd w:val="clear" w:color="auto" w:fill="auto"/>
            <w:vAlign w:val="center"/>
          </w:tcPr>
          <w:p w14:paraId="74D339D3" w14:textId="77777777" w:rsidR="004D05EA" w:rsidRPr="00DF6DD6"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86E10CA" w14:textId="77777777" w:rsidR="004D05EA" w:rsidRPr="00DF6DD6" w:rsidRDefault="004D05EA" w:rsidP="00A6034C">
            <w:pPr>
              <w:pStyle w:val="TAC"/>
              <w:keepNext w:val="0"/>
              <w:rPr>
                <w:rFonts w:eastAsia="MS Mincho"/>
              </w:rPr>
            </w:pPr>
            <w:r w:rsidRPr="00DF6DD6">
              <w:rPr>
                <w:lang w:eastAsia="ja-JP"/>
              </w:rPr>
              <w:t>819</w:t>
            </w:r>
          </w:p>
        </w:tc>
        <w:tc>
          <w:tcPr>
            <w:tcW w:w="746" w:type="dxa"/>
            <w:shd w:val="clear" w:color="auto" w:fill="auto"/>
            <w:noWrap/>
            <w:vAlign w:val="center"/>
          </w:tcPr>
          <w:p w14:paraId="4186F90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20CBE6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6DF2A54D" w14:textId="77777777" w:rsidR="004D05EA" w:rsidRPr="00DF6DD6" w:rsidRDefault="004D05EA" w:rsidP="00A6034C">
            <w:pPr>
              <w:pStyle w:val="TAC"/>
              <w:keepNext w:val="0"/>
              <w:rPr>
                <w:rFonts w:eastAsia="MS Mincho"/>
              </w:rPr>
            </w:pPr>
            <w:r w:rsidRPr="00DF6DD6">
              <w:rPr>
                <w:lang w:eastAsia="ja-JP"/>
              </w:rPr>
              <w:t>864</w:t>
            </w:r>
          </w:p>
        </w:tc>
        <w:tc>
          <w:tcPr>
            <w:tcW w:w="667" w:type="dxa"/>
            <w:shd w:val="clear" w:color="auto" w:fill="auto"/>
            <w:vAlign w:val="center"/>
          </w:tcPr>
          <w:p w14:paraId="10BC7A47"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0A6564"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2168ACD2" w14:textId="77777777" w:rsidTr="00A6034C">
        <w:trPr>
          <w:trHeight w:val="54"/>
          <w:jc w:val="center"/>
        </w:trPr>
        <w:tc>
          <w:tcPr>
            <w:tcW w:w="1928" w:type="dxa"/>
            <w:vMerge/>
            <w:shd w:val="clear" w:color="auto" w:fill="auto"/>
            <w:vAlign w:val="center"/>
          </w:tcPr>
          <w:p w14:paraId="07A63137" w14:textId="77777777" w:rsidR="004D05EA" w:rsidRPr="00DF6DD6"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501DE0B1" w14:textId="77777777" w:rsidR="004D05EA" w:rsidRPr="00DF6DD6" w:rsidRDefault="004D05EA" w:rsidP="00A6034C">
            <w:pPr>
              <w:pStyle w:val="TAC"/>
              <w:keepNext w:val="0"/>
              <w:rPr>
                <w:rFonts w:eastAsia="MS Mincho"/>
              </w:rPr>
            </w:pPr>
            <w:r w:rsidRPr="00DF6DD6">
              <w:rPr>
                <w:lang w:eastAsia="ja-JP"/>
              </w:rPr>
              <w:t>3758</w:t>
            </w:r>
          </w:p>
        </w:tc>
        <w:tc>
          <w:tcPr>
            <w:tcW w:w="746" w:type="dxa"/>
            <w:shd w:val="clear" w:color="auto" w:fill="auto"/>
            <w:noWrap/>
            <w:vAlign w:val="center"/>
          </w:tcPr>
          <w:p w14:paraId="2541D02D"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68DC1B12" w14:textId="0EB0365D"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5F0781BD" w14:textId="77777777" w:rsidR="004D05EA" w:rsidRPr="00DF6DD6" w:rsidRDefault="004D05EA" w:rsidP="00A6034C">
            <w:pPr>
              <w:pStyle w:val="TAC"/>
              <w:keepNext w:val="0"/>
              <w:rPr>
                <w:rFonts w:eastAsia="MS Mincho"/>
              </w:rPr>
            </w:pPr>
            <w:r w:rsidRPr="00DF6DD6">
              <w:rPr>
                <w:lang w:eastAsia="ja-JP"/>
              </w:rPr>
              <w:t>3758</w:t>
            </w:r>
          </w:p>
        </w:tc>
        <w:tc>
          <w:tcPr>
            <w:tcW w:w="667" w:type="dxa"/>
            <w:shd w:val="clear" w:color="auto" w:fill="auto"/>
            <w:vAlign w:val="center"/>
          </w:tcPr>
          <w:p w14:paraId="3E0927B2"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649344F"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77B3799C" w14:textId="77777777" w:rsidTr="00A6034C">
        <w:trPr>
          <w:trHeight w:val="54"/>
          <w:jc w:val="center"/>
        </w:trPr>
        <w:tc>
          <w:tcPr>
            <w:tcW w:w="1928" w:type="dxa"/>
            <w:vMerge w:val="restart"/>
            <w:shd w:val="clear" w:color="auto" w:fill="auto"/>
            <w:vAlign w:val="center"/>
          </w:tcPr>
          <w:p w14:paraId="47BAA84A" w14:textId="77777777" w:rsidR="004D05EA" w:rsidRPr="00DF6DD6" w:rsidRDefault="004D05EA" w:rsidP="00A6034C">
            <w:pPr>
              <w:pStyle w:val="TAC"/>
              <w:keepNext w:val="0"/>
              <w:rPr>
                <w:rFonts w:eastAsia="MS Mincho"/>
              </w:rPr>
            </w:pPr>
            <w:r w:rsidRPr="00DF6DD6">
              <w:t>DC_1A-18A_n79A</w:t>
            </w:r>
          </w:p>
        </w:tc>
        <w:tc>
          <w:tcPr>
            <w:tcW w:w="1146" w:type="dxa"/>
            <w:shd w:val="clear" w:color="auto" w:fill="auto"/>
            <w:vAlign w:val="center"/>
          </w:tcPr>
          <w:p w14:paraId="5ED6FAF8"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866DEFF"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D85D3DA"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21D055F"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1E63E9AD"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A08555B"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84AC6A5"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47B45DFF" w14:textId="77777777" w:rsidTr="00A6034C">
        <w:trPr>
          <w:trHeight w:val="54"/>
          <w:jc w:val="center"/>
        </w:trPr>
        <w:tc>
          <w:tcPr>
            <w:tcW w:w="1928" w:type="dxa"/>
            <w:vMerge/>
            <w:shd w:val="clear" w:color="auto" w:fill="auto"/>
            <w:vAlign w:val="center"/>
          </w:tcPr>
          <w:p w14:paraId="3B4D55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A6FBE46"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BE371A7"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F8BCE90"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21803B50"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4F702D1A" w14:textId="77777777" w:rsidR="004D05EA" w:rsidRPr="00DF6DD6" w:rsidRDefault="004D05EA" w:rsidP="00A6034C">
            <w:pPr>
              <w:pStyle w:val="TAC"/>
              <w:keepNext w:val="0"/>
              <w:rPr>
                <w:rFonts w:eastAsia="MS Mincho"/>
              </w:rPr>
            </w:pPr>
            <w:r w:rsidRPr="00DF6DD6">
              <w:rPr>
                <w:lang w:eastAsia="zh-CN"/>
              </w:rPr>
              <w:t>18.3</w:t>
            </w:r>
          </w:p>
        </w:tc>
        <w:tc>
          <w:tcPr>
            <w:tcW w:w="1096" w:type="dxa"/>
            <w:shd w:val="clear" w:color="auto" w:fill="auto"/>
            <w:vAlign w:val="center"/>
          </w:tcPr>
          <w:p w14:paraId="2DE51070"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65A49230" w14:textId="77777777" w:rsidTr="00A6034C">
        <w:trPr>
          <w:trHeight w:val="54"/>
          <w:jc w:val="center"/>
        </w:trPr>
        <w:tc>
          <w:tcPr>
            <w:tcW w:w="1928" w:type="dxa"/>
            <w:vMerge/>
            <w:shd w:val="clear" w:color="auto" w:fill="auto"/>
            <w:vAlign w:val="center"/>
          </w:tcPr>
          <w:p w14:paraId="6D86DA26"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67C418C0" w14:textId="53420523" w:rsidR="004D05EA" w:rsidRPr="00DF6DD6" w:rsidRDefault="004D05EA" w:rsidP="00A6034C">
            <w:pPr>
              <w:pStyle w:val="TAC"/>
              <w:keepNext w:val="0"/>
              <w:rPr>
                <w:rFonts w:eastAsia="MS Mincho"/>
              </w:rPr>
            </w:pPr>
            <w:r w:rsidRPr="00DF6DD6">
              <w:t>4737.5</w:t>
            </w:r>
          </w:p>
        </w:tc>
        <w:tc>
          <w:tcPr>
            <w:tcW w:w="746" w:type="dxa"/>
            <w:shd w:val="clear" w:color="auto" w:fill="auto"/>
            <w:noWrap/>
            <w:vAlign w:val="center"/>
          </w:tcPr>
          <w:p w14:paraId="68F67CA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319ED83"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24B98D50" w14:textId="26CBE18A" w:rsidR="004D05EA" w:rsidRPr="00DF6DD6" w:rsidRDefault="004D05EA" w:rsidP="00A6034C">
            <w:pPr>
              <w:pStyle w:val="TAC"/>
              <w:keepNext w:val="0"/>
              <w:rPr>
                <w:rFonts w:eastAsia="MS Mincho"/>
              </w:rPr>
            </w:pPr>
            <w:r w:rsidRPr="00DF6DD6">
              <w:t>4737.5</w:t>
            </w:r>
          </w:p>
        </w:tc>
        <w:tc>
          <w:tcPr>
            <w:tcW w:w="667" w:type="dxa"/>
            <w:shd w:val="clear" w:color="auto" w:fill="auto"/>
            <w:vAlign w:val="center"/>
          </w:tcPr>
          <w:p w14:paraId="7D6EFDE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F1B4EA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5C7695B0" w14:textId="77777777" w:rsidTr="00A6034C">
        <w:trPr>
          <w:trHeight w:val="54"/>
          <w:jc w:val="center"/>
        </w:trPr>
        <w:tc>
          <w:tcPr>
            <w:tcW w:w="1928" w:type="dxa"/>
            <w:vMerge/>
            <w:shd w:val="clear" w:color="auto" w:fill="auto"/>
            <w:vAlign w:val="center"/>
          </w:tcPr>
          <w:p w14:paraId="758926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2967CF79" w14:textId="77777777" w:rsidR="004D05EA" w:rsidRPr="00DF6DD6" w:rsidRDefault="004D05EA" w:rsidP="00A6034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8F2CA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5AFBD89"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6206E837" w14:textId="77777777" w:rsidR="004D05EA" w:rsidRPr="00DF6DD6" w:rsidRDefault="004D05EA" w:rsidP="00A6034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3E076FB4"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55A839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28A1F10D" w14:textId="77777777" w:rsidTr="00A6034C">
        <w:trPr>
          <w:trHeight w:val="54"/>
          <w:jc w:val="center"/>
        </w:trPr>
        <w:tc>
          <w:tcPr>
            <w:tcW w:w="1928" w:type="dxa"/>
            <w:vMerge/>
            <w:shd w:val="clear" w:color="auto" w:fill="auto"/>
            <w:vAlign w:val="center"/>
          </w:tcPr>
          <w:p w14:paraId="4C59615F" w14:textId="77777777" w:rsidR="004D05EA" w:rsidRPr="00DF6DD6"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5AF2480" w14:textId="77777777" w:rsidR="004D05EA" w:rsidRPr="00DF6DD6" w:rsidRDefault="004D05EA" w:rsidP="00A6034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B180B5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147784A3"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82314" w14:textId="77777777" w:rsidR="004D05EA" w:rsidRPr="00DF6DD6" w:rsidRDefault="004D05EA" w:rsidP="00A6034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6D68324" w14:textId="77777777" w:rsidR="004D05EA" w:rsidRPr="00DF6DD6" w:rsidRDefault="004D05EA" w:rsidP="00A6034C">
            <w:pPr>
              <w:pStyle w:val="TAC"/>
              <w:keepNext w:val="0"/>
              <w:rPr>
                <w:rFonts w:eastAsia="MS Mincho"/>
              </w:rPr>
            </w:pPr>
            <w:r w:rsidRPr="00DF6DD6">
              <w:rPr>
                <w:lang w:eastAsia="zh-CN"/>
              </w:rPr>
              <w:t>8.9</w:t>
            </w:r>
          </w:p>
        </w:tc>
        <w:tc>
          <w:tcPr>
            <w:tcW w:w="1096" w:type="dxa"/>
            <w:shd w:val="clear" w:color="auto" w:fill="auto"/>
            <w:vAlign w:val="center"/>
          </w:tcPr>
          <w:p w14:paraId="623F11FD" w14:textId="77777777" w:rsidR="004D05EA" w:rsidRPr="00DF6DD6" w:rsidRDefault="004D05EA" w:rsidP="00A6034C">
            <w:pPr>
              <w:pStyle w:val="TAC"/>
              <w:keepNext w:val="0"/>
              <w:rPr>
                <w:rFonts w:eastAsia="MS Mincho"/>
              </w:rPr>
            </w:pPr>
            <w:r w:rsidRPr="00DF6DD6">
              <w:rPr>
                <w:lang w:eastAsia="zh-CN"/>
              </w:rPr>
              <w:t>IMD</w:t>
            </w:r>
            <w:r w:rsidRPr="00DF6DD6">
              <w:rPr>
                <w:lang w:eastAsia="ja-JP"/>
              </w:rPr>
              <w:t>4</w:t>
            </w:r>
          </w:p>
        </w:tc>
      </w:tr>
      <w:tr w:rsidR="00F55B07" w:rsidRPr="00DF6DD6" w14:paraId="10AEFDE4" w14:textId="77777777" w:rsidTr="00A6034C">
        <w:trPr>
          <w:trHeight w:val="54"/>
          <w:jc w:val="center"/>
        </w:trPr>
        <w:tc>
          <w:tcPr>
            <w:tcW w:w="1928" w:type="dxa"/>
            <w:vMerge/>
            <w:shd w:val="clear" w:color="auto" w:fill="auto"/>
            <w:vAlign w:val="center"/>
          </w:tcPr>
          <w:p w14:paraId="67A946E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20DE302A" w14:textId="77777777" w:rsidR="004D05EA" w:rsidRPr="00DF6DD6" w:rsidRDefault="004D05EA" w:rsidP="00A6034C">
            <w:pPr>
              <w:pStyle w:val="TAC"/>
              <w:keepNext w:val="0"/>
              <w:rPr>
                <w:rFonts w:eastAsia="MS Mincho"/>
              </w:rPr>
            </w:pPr>
            <w:r w:rsidRPr="00DF6DD6">
              <w:t>4925</w:t>
            </w:r>
          </w:p>
        </w:tc>
        <w:tc>
          <w:tcPr>
            <w:tcW w:w="746" w:type="dxa"/>
            <w:shd w:val="clear" w:color="auto" w:fill="auto"/>
            <w:noWrap/>
            <w:vAlign w:val="center"/>
          </w:tcPr>
          <w:p w14:paraId="06EA78E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6C2DE261"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7528B9D" w14:textId="77777777" w:rsidR="004D05EA" w:rsidRPr="00DF6DD6" w:rsidRDefault="004D05EA" w:rsidP="00A6034C">
            <w:pPr>
              <w:pStyle w:val="TAC"/>
              <w:keepNext w:val="0"/>
              <w:rPr>
                <w:rFonts w:eastAsia="MS Mincho"/>
              </w:rPr>
            </w:pPr>
            <w:r w:rsidRPr="00DF6DD6">
              <w:t>4925</w:t>
            </w:r>
          </w:p>
        </w:tc>
        <w:tc>
          <w:tcPr>
            <w:tcW w:w="667" w:type="dxa"/>
            <w:shd w:val="clear" w:color="auto" w:fill="auto"/>
            <w:vAlign w:val="center"/>
          </w:tcPr>
          <w:p w14:paraId="74C2E0EC"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52187E38"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171009CB" w14:textId="77777777" w:rsidTr="00A6034C">
        <w:trPr>
          <w:trHeight w:val="54"/>
          <w:jc w:val="center"/>
        </w:trPr>
        <w:tc>
          <w:tcPr>
            <w:tcW w:w="1928" w:type="dxa"/>
            <w:vMerge/>
            <w:shd w:val="clear" w:color="auto" w:fill="auto"/>
            <w:vAlign w:val="center"/>
          </w:tcPr>
          <w:p w14:paraId="244EDB9D" w14:textId="77777777" w:rsidR="004D05EA" w:rsidRPr="00DF6DD6"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68FB77C"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27EF71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5BD972D6"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0175AE7"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B07349F" w14:textId="77777777" w:rsidR="004D05EA" w:rsidRPr="00DF6DD6" w:rsidRDefault="004D05EA" w:rsidP="00A6034C">
            <w:pPr>
              <w:pStyle w:val="TAC"/>
              <w:keepNext w:val="0"/>
              <w:rPr>
                <w:rFonts w:eastAsia="MS Mincho"/>
              </w:rPr>
            </w:pPr>
            <w:r w:rsidRPr="00DF6DD6">
              <w:rPr>
                <w:lang w:eastAsia="zh-CN"/>
              </w:rPr>
              <w:t>8.1</w:t>
            </w:r>
          </w:p>
        </w:tc>
        <w:tc>
          <w:tcPr>
            <w:tcW w:w="1096" w:type="dxa"/>
            <w:shd w:val="clear" w:color="auto" w:fill="auto"/>
            <w:vAlign w:val="center"/>
          </w:tcPr>
          <w:p w14:paraId="7FE88A56" w14:textId="77777777" w:rsidR="004D05EA" w:rsidRPr="00DF6DD6" w:rsidRDefault="004D05EA" w:rsidP="00A6034C">
            <w:pPr>
              <w:pStyle w:val="TAC"/>
              <w:keepNext w:val="0"/>
              <w:rPr>
                <w:rFonts w:eastAsia="MS Mincho"/>
              </w:rPr>
            </w:pPr>
            <w:r w:rsidRPr="00DF6DD6">
              <w:t>IMD4</w:t>
            </w:r>
          </w:p>
        </w:tc>
      </w:tr>
      <w:tr w:rsidR="00F55B07" w:rsidRPr="00DF6DD6" w14:paraId="37F3FF92" w14:textId="77777777" w:rsidTr="00A6034C">
        <w:trPr>
          <w:trHeight w:val="54"/>
          <w:jc w:val="center"/>
        </w:trPr>
        <w:tc>
          <w:tcPr>
            <w:tcW w:w="1928" w:type="dxa"/>
            <w:vMerge/>
            <w:shd w:val="clear" w:color="auto" w:fill="auto"/>
            <w:vAlign w:val="center"/>
          </w:tcPr>
          <w:p w14:paraId="5D5470A9" w14:textId="77777777" w:rsidR="004D05EA" w:rsidRPr="00DF6DD6"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044FC7A"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196BA6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0E78B77D"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3FC3F"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790C6F5"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7EF5D4DC"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25329EE0" w14:textId="77777777" w:rsidTr="00A6034C">
        <w:trPr>
          <w:trHeight w:val="54"/>
          <w:jc w:val="center"/>
        </w:trPr>
        <w:tc>
          <w:tcPr>
            <w:tcW w:w="1928" w:type="dxa"/>
            <w:vMerge/>
            <w:shd w:val="clear" w:color="auto" w:fill="auto"/>
            <w:vAlign w:val="center"/>
          </w:tcPr>
          <w:p w14:paraId="26A063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5F46FB71" w14:textId="76982C18" w:rsidR="004D05EA" w:rsidRPr="00DF6DD6" w:rsidRDefault="004D05EA" w:rsidP="00A6034C">
            <w:pPr>
              <w:pStyle w:val="TAC"/>
              <w:keepNext w:val="0"/>
              <w:rPr>
                <w:rFonts w:eastAsia="MS Mincho"/>
              </w:rPr>
            </w:pPr>
            <w:r w:rsidRPr="00DF6DD6">
              <w:t>4592.5</w:t>
            </w:r>
          </w:p>
        </w:tc>
        <w:tc>
          <w:tcPr>
            <w:tcW w:w="746" w:type="dxa"/>
            <w:shd w:val="clear" w:color="auto" w:fill="auto"/>
            <w:noWrap/>
            <w:vAlign w:val="center"/>
          </w:tcPr>
          <w:p w14:paraId="41290813"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E279B90"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087DB46" w14:textId="46E08111" w:rsidR="004D05EA" w:rsidRPr="00DF6DD6" w:rsidRDefault="004D05EA" w:rsidP="00A6034C">
            <w:pPr>
              <w:pStyle w:val="TAC"/>
              <w:keepNext w:val="0"/>
              <w:rPr>
                <w:rFonts w:eastAsia="MS Mincho"/>
              </w:rPr>
            </w:pPr>
            <w:r w:rsidRPr="00DF6DD6">
              <w:t>4592.5</w:t>
            </w:r>
          </w:p>
        </w:tc>
        <w:tc>
          <w:tcPr>
            <w:tcW w:w="667" w:type="dxa"/>
            <w:shd w:val="clear" w:color="auto" w:fill="auto"/>
            <w:vAlign w:val="center"/>
          </w:tcPr>
          <w:p w14:paraId="66F3DED9"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9556E0"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DF6DD6" w:rsidRDefault="004D05EA" w:rsidP="00A6034C">
            <w:pPr>
              <w:pStyle w:val="TAC"/>
              <w:keepNext w:val="0"/>
              <w:rPr>
                <w:rFonts w:eastAsia="MS Mincho"/>
              </w:rPr>
            </w:pPr>
            <w:r w:rsidRPr="00DF6DD6">
              <w:rPr>
                <w:rFonts w:eastAsia="MS Mincho"/>
              </w:rPr>
              <w:t>DC_1A-19A_n77A</w:t>
            </w:r>
          </w:p>
          <w:p w14:paraId="529CEF25" w14:textId="77777777" w:rsidR="004D05EA" w:rsidRPr="00DF6DD6" w:rsidRDefault="004D05EA" w:rsidP="00A6034C">
            <w:pPr>
              <w:pStyle w:val="TAC"/>
              <w:keepNext w:val="0"/>
            </w:pPr>
            <w:r w:rsidRPr="00DF6DD6">
              <w:rPr>
                <w:rFonts w:eastAsia="MS Mincho"/>
              </w:rPr>
              <w:t>DC_1A-19A_n78A</w:t>
            </w:r>
          </w:p>
        </w:tc>
        <w:tc>
          <w:tcPr>
            <w:tcW w:w="1146" w:type="dxa"/>
            <w:shd w:val="clear" w:color="auto" w:fill="auto"/>
            <w:vAlign w:val="center"/>
            <w:hideMark/>
          </w:tcPr>
          <w:p w14:paraId="698F45B1"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8717CAE" w14:textId="77777777" w:rsidR="004D05EA" w:rsidRPr="00DF6DD6" w:rsidRDefault="004D05EA" w:rsidP="00A6034C">
            <w:pPr>
              <w:pStyle w:val="TAC"/>
              <w:keepNext w:val="0"/>
              <w:rPr>
                <w:rFonts w:eastAsia="MS Mincho"/>
              </w:rPr>
            </w:pPr>
            <w:r w:rsidRPr="00DF6DD6">
              <w:rPr>
                <w:rFonts w:eastAsia="MS Mincho"/>
              </w:rPr>
              <w:t>1940</w:t>
            </w:r>
          </w:p>
        </w:tc>
        <w:tc>
          <w:tcPr>
            <w:tcW w:w="746" w:type="dxa"/>
            <w:shd w:val="clear" w:color="auto" w:fill="auto"/>
            <w:noWrap/>
            <w:vAlign w:val="center"/>
          </w:tcPr>
          <w:p w14:paraId="74C8EFD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BA5A94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D5CD09A" w14:textId="77777777" w:rsidR="004D05EA" w:rsidRPr="00DF6DD6" w:rsidRDefault="004D05EA" w:rsidP="00A6034C">
            <w:pPr>
              <w:pStyle w:val="TAC"/>
              <w:keepNext w:val="0"/>
              <w:rPr>
                <w:rFonts w:eastAsia="MS Mincho"/>
              </w:rPr>
            </w:pPr>
            <w:r w:rsidRPr="00DF6DD6">
              <w:rPr>
                <w:rFonts w:eastAsia="MS Mincho"/>
              </w:rPr>
              <w:t>2130</w:t>
            </w:r>
          </w:p>
        </w:tc>
        <w:tc>
          <w:tcPr>
            <w:tcW w:w="667" w:type="dxa"/>
            <w:shd w:val="clear" w:color="auto" w:fill="auto"/>
            <w:vAlign w:val="center"/>
          </w:tcPr>
          <w:p w14:paraId="6CBB97C8"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6055FC91"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4E76F95A" w14:textId="77777777" w:rsidTr="00A6034C">
        <w:trPr>
          <w:trHeight w:val="22"/>
          <w:jc w:val="center"/>
        </w:trPr>
        <w:tc>
          <w:tcPr>
            <w:tcW w:w="1928" w:type="dxa"/>
            <w:vMerge/>
            <w:shd w:val="clear" w:color="auto" w:fill="auto"/>
            <w:vAlign w:val="center"/>
            <w:hideMark/>
          </w:tcPr>
          <w:p w14:paraId="3B87B601" w14:textId="77777777" w:rsidR="004D05EA" w:rsidRPr="00DF6DD6" w:rsidRDefault="004D05EA" w:rsidP="00A6034C">
            <w:pPr>
              <w:pStyle w:val="TAC"/>
              <w:keepNext w:val="0"/>
            </w:pPr>
          </w:p>
        </w:tc>
        <w:tc>
          <w:tcPr>
            <w:tcW w:w="1146" w:type="dxa"/>
            <w:shd w:val="clear" w:color="auto" w:fill="auto"/>
            <w:vAlign w:val="center"/>
            <w:hideMark/>
          </w:tcPr>
          <w:p w14:paraId="605E1D74"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159CC3DC" w14:textId="77777777" w:rsidR="004D05EA" w:rsidRPr="00DF6DD6" w:rsidRDefault="004D05EA" w:rsidP="00A6034C">
            <w:pPr>
              <w:pStyle w:val="TAC"/>
              <w:keepNext w:val="0"/>
              <w:rPr>
                <w:rFonts w:eastAsia="MS Mincho"/>
              </w:rPr>
            </w:pPr>
            <w:r w:rsidRPr="00DF6DD6">
              <w:rPr>
                <w:rFonts w:eastAsia="MS Mincho"/>
              </w:rPr>
              <w:t>832.5</w:t>
            </w:r>
          </w:p>
        </w:tc>
        <w:tc>
          <w:tcPr>
            <w:tcW w:w="746" w:type="dxa"/>
            <w:shd w:val="clear" w:color="auto" w:fill="auto"/>
            <w:noWrap/>
            <w:vAlign w:val="center"/>
          </w:tcPr>
          <w:p w14:paraId="3A1284C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7D509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9897976" w14:textId="77777777" w:rsidR="004D05EA" w:rsidRPr="00DF6DD6" w:rsidRDefault="004D05EA" w:rsidP="00A6034C">
            <w:pPr>
              <w:pStyle w:val="TAC"/>
              <w:keepNext w:val="0"/>
              <w:rPr>
                <w:rFonts w:eastAsia="MS Mincho"/>
              </w:rPr>
            </w:pPr>
            <w:r w:rsidRPr="00DF6DD6">
              <w:rPr>
                <w:rFonts w:eastAsia="MS Mincho"/>
              </w:rPr>
              <w:t>877.5</w:t>
            </w:r>
          </w:p>
        </w:tc>
        <w:tc>
          <w:tcPr>
            <w:tcW w:w="667" w:type="dxa"/>
            <w:shd w:val="clear" w:color="auto" w:fill="auto"/>
            <w:vAlign w:val="center"/>
          </w:tcPr>
          <w:p w14:paraId="1A057E2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AA45C55" w14:textId="77777777" w:rsidR="004D05EA" w:rsidRPr="00DF6DD6" w:rsidRDefault="004D05EA" w:rsidP="00A6034C">
            <w:pPr>
              <w:pStyle w:val="TAC"/>
              <w:keepNext w:val="0"/>
              <w:rPr>
                <w:rFonts w:eastAsia="MS Mincho"/>
              </w:rPr>
            </w:pPr>
            <w:r w:rsidRPr="00DF6DD6">
              <w:t>N/A</w:t>
            </w:r>
          </w:p>
        </w:tc>
      </w:tr>
      <w:tr w:rsidR="00F55B07" w:rsidRPr="00DF6DD6" w14:paraId="727C046D" w14:textId="77777777" w:rsidTr="00A6034C">
        <w:trPr>
          <w:trHeight w:val="22"/>
          <w:jc w:val="center"/>
        </w:trPr>
        <w:tc>
          <w:tcPr>
            <w:tcW w:w="1928" w:type="dxa"/>
            <w:vMerge/>
            <w:shd w:val="clear" w:color="auto" w:fill="auto"/>
            <w:vAlign w:val="center"/>
          </w:tcPr>
          <w:p w14:paraId="4548CEAE" w14:textId="77777777" w:rsidR="004D05EA" w:rsidRPr="00DF6DD6" w:rsidRDefault="004D05EA" w:rsidP="00A6034C">
            <w:pPr>
              <w:pStyle w:val="TAC"/>
              <w:keepNext w:val="0"/>
            </w:pPr>
          </w:p>
        </w:tc>
        <w:tc>
          <w:tcPr>
            <w:tcW w:w="1146" w:type="dxa"/>
            <w:shd w:val="clear" w:color="auto" w:fill="auto"/>
            <w:vAlign w:val="center"/>
          </w:tcPr>
          <w:p w14:paraId="152DD303"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1A04DFDA" w14:textId="77777777" w:rsidR="004D05EA" w:rsidRPr="00DF6DD6" w:rsidRDefault="004D05EA" w:rsidP="00A6034C">
            <w:pPr>
              <w:pStyle w:val="TAC"/>
              <w:keepNext w:val="0"/>
              <w:rPr>
                <w:rFonts w:eastAsia="MS Mincho"/>
              </w:rPr>
            </w:pPr>
            <w:r w:rsidRPr="00DF6DD6">
              <w:rPr>
                <w:rFonts w:eastAsia="MS Mincho"/>
              </w:rPr>
              <w:t>3795</w:t>
            </w:r>
          </w:p>
        </w:tc>
        <w:tc>
          <w:tcPr>
            <w:tcW w:w="746" w:type="dxa"/>
            <w:shd w:val="clear" w:color="auto" w:fill="auto"/>
            <w:noWrap/>
            <w:vAlign w:val="center"/>
          </w:tcPr>
          <w:p w14:paraId="480C65CB"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1EA9EE0C" w14:textId="19224E4D"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81DF8E7" w14:textId="77777777" w:rsidR="004D05EA" w:rsidRPr="00DF6DD6" w:rsidRDefault="004D05EA" w:rsidP="00A6034C">
            <w:pPr>
              <w:pStyle w:val="TAC"/>
              <w:keepNext w:val="0"/>
              <w:rPr>
                <w:rFonts w:eastAsia="MS Mincho"/>
              </w:rPr>
            </w:pPr>
            <w:r w:rsidRPr="00DF6DD6">
              <w:rPr>
                <w:rFonts w:eastAsia="MS Mincho"/>
              </w:rPr>
              <w:t>3795</w:t>
            </w:r>
          </w:p>
        </w:tc>
        <w:tc>
          <w:tcPr>
            <w:tcW w:w="667" w:type="dxa"/>
            <w:shd w:val="clear" w:color="auto" w:fill="auto"/>
            <w:vAlign w:val="center"/>
          </w:tcPr>
          <w:p w14:paraId="30E2BF1D" w14:textId="77777777" w:rsidR="004D05EA" w:rsidRPr="00DF6DD6" w:rsidRDefault="004D05EA" w:rsidP="00A6034C">
            <w:pPr>
              <w:pStyle w:val="TAC"/>
              <w:keepNext w:val="0"/>
            </w:pPr>
            <w:r w:rsidRPr="00DF6DD6">
              <w:t>N/A</w:t>
            </w:r>
          </w:p>
        </w:tc>
        <w:tc>
          <w:tcPr>
            <w:tcW w:w="1096" w:type="dxa"/>
            <w:shd w:val="clear" w:color="auto" w:fill="auto"/>
            <w:vAlign w:val="center"/>
          </w:tcPr>
          <w:p w14:paraId="456FF0F7" w14:textId="77777777" w:rsidR="004D05EA" w:rsidRPr="00DF6DD6" w:rsidRDefault="004D05EA" w:rsidP="00A6034C">
            <w:pPr>
              <w:pStyle w:val="TAC"/>
              <w:keepNext w:val="0"/>
            </w:pPr>
            <w:r w:rsidRPr="00DF6DD6">
              <w:t>N/A</w:t>
            </w:r>
          </w:p>
        </w:tc>
      </w:tr>
      <w:tr w:rsidR="00F55B07" w:rsidRPr="00DF6DD6"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DF6DD6" w:rsidRDefault="004D05EA" w:rsidP="00A6034C">
            <w:pPr>
              <w:pStyle w:val="TAC"/>
              <w:keepNext w:val="0"/>
            </w:pPr>
            <w:r w:rsidRPr="00DF6DD6">
              <w:rPr>
                <w:rFonts w:eastAsia="MS Mincho"/>
              </w:rPr>
              <w:t>DC_1A-19A_n79A</w:t>
            </w:r>
          </w:p>
        </w:tc>
        <w:tc>
          <w:tcPr>
            <w:tcW w:w="1146" w:type="dxa"/>
            <w:shd w:val="clear" w:color="auto" w:fill="auto"/>
            <w:vAlign w:val="center"/>
            <w:hideMark/>
          </w:tcPr>
          <w:p w14:paraId="3B9F87D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22B56B6"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03AA7D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EABDA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1F04887"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5A1B59A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1670A55" w14:textId="77777777" w:rsidR="004D05EA" w:rsidRPr="00DF6DD6" w:rsidRDefault="004D05EA" w:rsidP="00A6034C">
            <w:pPr>
              <w:pStyle w:val="TAC"/>
              <w:keepNext w:val="0"/>
              <w:rPr>
                <w:rFonts w:eastAsia="MS Mincho"/>
              </w:rPr>
            </w:pPr>
            <w:r w:rsidRPr="00DF6DD6">
              <w:t>N/A</w:t>
            </w:r>
          </w:p>
        </w:tc>
      </w:tr>
      <w:tr w:rsidR="00F55B07" w:rsidRPr="00DF6DD6" w14:paraId="6763D4B6" w14:textId="77777777" w:rsidTr="00A6034C">
        <w:trPr>
          <w:trHeight w:val="22"/>
          <w:jc w:val="center"/>
        </w:trPr>
        <w:tc>
          <w:tcPr>
            <w:tcW w:w="1928" w:type="dxa"/>
            <w:vMerge/>
            <w:shd w:val="clear" w:color="auto" w:fill="auto"/>
            <w:vAlign w:val="center"/>
            <w:hideMark/>
          </w:tcPr>
          <w:p w14:paraId="5492FEE6" w14:textId="77777777" w:rsidR="004D05EA" w:rsidRPr="00DF6DD6" w:rsidRDefault="004D05EA" w:rsidP="00A6034C">
            <w:pPr>
              <w:pStyle w:val="TAC"/>
              <w:keepNext w:val="0"/>
            </w:pPr>
          </w:p>
        </w:tc>
        <w:tc>
          <w:tcPr>
            <w:tcW w:w="1146" w:type="dxa"/>
            <w:shd w:val="clear" w:color="auto" w:fill="auto"/>
            <w:vAlign w:val="center"/>
            <w:hideMark/>
          </w:tcPr>
          <w:p w14:paraId="2649A64E"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727DD5A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60794C6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87570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C79F596"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DCF4BE4" w14:textId="77777777" w:rsidR="004D05EA" w:rsidRPr="00DF6DD6" w:rsidRDefault="004D05EA" w:rsidP="00A6034C">
            <w:pPr>
              <w:pStyle w:val="TAC"/>
              <w:keepNext w:val="0"/>
              <w:rPr>
                <w:rFonts w:eastAsia="MS Mincho"/>
              </w:rPr>
            </w:pPr>
            <w:r w:rsidRPr="00DF6DD6">
              <w:rPr>
                <w:rFonts w:eastAsia="MS Mincho"/>
              </w:rPr>
              <w:t>18.3</w:t>
            </w:r>
          </w:p>
        </w:tc>
        <w:tc>
          <w:tcPr>
            <w:tcW w:w="1096" w:type="dxa"/>
            <w:shd w:val="clear" w:color="auto" w:fill="auto"/>
            <w:vAlign w:val="center"/>
          </w:tcPr>
          <w:p w14:paraId="6C612F63"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23AAA107" w14:textId="77777777" w:rsidTr="00A6034C">
        <w:trPr>
          <w:trHeight w:val="22"/>
          <w:jc w:val="center"/>
        </w:trPr>
        <w:tc>
          <w:tcPr>
            <w:tcW w:w="1928" w:type="dxa"/>
            <w:vMerge/>
            <w:shd w:val="clear" w:color="auto" w:fill="auto"/>
            <w:vAlign w:val="center"/>
          </w:tcPr>
          <w:p w14:paraId="7BE42BBF" w14:textId="77777777" w:rsidR="004D05EA" w:rsidRPr="00DF6DD6" w:rsidRDefault="004D05EA" w:rsidP="00A6034C">
            <w:pPr>
              <w:pStyle w:val="TAC"/>
              <w:keepNext w:val="0"/>
            </w:pPr>
          </w:p>
        </w:tc>
        <w:tc>
          <w:tcPr>
            <w:tcW w:w="1146" w:type="dxa"/>
            <w:shd w:val="clear" w:color="auto" w:fill="auto"/>
            <w:vAlign w:val="center"/>
          </w:tcPr>
          <w:p w14:paraId="7B6F3239"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73E6AE03" w14:textId="77777777" w:rsidR="004D05EA" w:rsidRPr="00DF6DD6" w:rsidRDefault="004D05EA" w:rsidP="00A6034C">
            <w:pPr>
              <w:pStyle w:val="TAC"/>
              <w:keepNext w:val="0"/>
              <w:rPr>
                <w:rFonts w:eastAsia="MS Mincho"/>
              </w:rPr>
            </w:pPr>
            <w:r w:rsidRPr="00DF6DD6">
              <w:rPr>
                <w:rFonts w:eastAsia="MS Mincho"/>
              </w:rPr>
              <w:t>4782.5</w:t>
            </w:r>
          </w:p>
        </w:tc>
        <w:tc>
          <w:tcPr>
            <w:tcW w:w="746" w:type="dxa"/>
            <w:shd w:val="clear" w:color="auto" w:fill="auto"/>
            <w:noWrap/>
            <w:vAlign w:val="center"/>
          </w:tcPr>
          <w:p w14:paraId="73AEAC49"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0F146ED3"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1DEC4356" w14:textId="77777777" w:rsidR="004D05EA" w:rsidRPr="00DF6DD6" w:rsidRDefault="004D05EA" w:rsidP="00A6034C">
            <w:pPr>
              <w:pStyle w:val="TAC"/>
              <w:keepNext w:val="0"/>
              <w:rPr>
                <w:rFonts w:eastAsia="MS Mincho"/>
              </w:rPr>
            </w:pPr>
            <w:r w:rsidRPr="00DF6DD6">
              <w:rPr>
                <w:rFonts w:eastAsia="MS Mincho"/>
              </w:rPr>
              <w:t>4782.5</w:t>
            </w:r>
          </w:p>
        </w:tc>
        <w:tc>
          <w:tcPr>
            <w:tcW w:w="667" w:type="dxa"/>
            <w:shd w:val="clear" w:color="auto" w:fill="auto"/>
            <w:vAlign w:val="center"/>
          </w:tcPr>
          <w:p w14:paraId="0BDFF3F1" w14:textId="77777777" w:rsidR="004D05EA" w:rsidRPr="00DF6DD6" w:rsidRDefault="004D05EA" w:rsidP="00A6034C">
            <w:pPr>
              <w:pStyle w:val="TAC"/>
              <w:keepNext w:val="0"/>
            </w:pPr>
            <w:r w:rsidRPr="00DF6DD6">
              <w:t>N/A</w:t>
            </w:r>
          </w:p>
        </w:tc>
        <w:tc>
          <w:tcPr>
            <w:tcW w:w="1096" w:type="dxa"/>
            <w:shd w:val="clear" w:color="auto" w:fill="auto"/>
            <w:vAlign w:val="center"/>
          </w:tcPr>
          <w:p w14:paraId="30435F45" w14:textId="77777777" w:rsidR="004D05EA" w:rsidRPr="00DF6DD6" w:rsidRDefault="004D05EA" w:rsidP="00A6034C">
            <w:pPr>
              <w:pStyle w:val="TAC"/>
              <w:keepNext w:val="0"/>
            </w:pPr>
            <w:r w:rsidRPr="00DF6DD6">
              <w:t>N/A</w:t>
            </w:r>
          </w:p>
        </w:tc>
      </w:tr>
      <w:tr w:rsidR="00F55B07" w:rsidRPr="00DF6DD6" w14:paraId="19A0AF73" w14:textId="77777777" w:rsidTr="00A6034C">
        <w:trPr>
          <w:trHeight w:val="22"/>
          <w:jc w:val="center"/>
        </w:trPr>
        <w:tc>
          <w:tcPr>
            <w:tcW w:w="1928" w:type="dxa"/>
            <w:vMerge/>
            <w:shd w:val="clear" w:color="auto" w:fill="auto"/>
            <w:vAlign w:val="center"/>
          </w:tcPr>
          <w:p w14:paraId="63F03D8B" w14:textId="77777777" w:rsidR="004D05EA" w:rsidRPr="00DF6DD6" w:rsidRDefault="004D05EA" w:rsidP="00A6034C">
            <w:pPr>
              <w:pStyle w:val="TAC"/>
              <w:keepNext w:val="0"/>
            </w:pPr>
          </w:p>
        </w:tc>
        <w:tc>
          <w:tcPr>
            <w:tcW w:w="1146" w:type="dxa"/>
            <w:shd w:val="clear" w:color="auto" w:fill="auto"/>
            <w:vAlign w:val="center"/>
          </w:tcPr>
          <w:p w14:paraId="1275D996"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E290C09"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7BF861F"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98906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C5F2FB"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D074ED1" w14:textId="77777777" w:rsidR="004D05EA" w:rsidRPr="00DF6DD6" w:rsidRDefault="004D05EA" w:rsidP="00A6034C">
            <w:pPr>
              <w:pStyle w:val="TAC"/>
              <w:keepNext w:val="0"/>
              <w:rPr>
                <w:rFonts w:eastAsia="MS Mincho"/>
              </w:rPr>
            </w:pPr>
            <w:r w:rsidRPr="00DF6DD6">
              <w:rPr>
                <w:rFonts w:eastAsia="MS Mincho"/>
              </w:rPr>
              <w:t>8.1</w:t>
            </w:r>
          </w:p>
        </w:tc>
        <w:tc>
          <w:tcPr>
            <w:tcW w:w="1096" w:type="dxa"/>
            <w:shd w:val="clear" w:color="auto" w:fill="auto"/>
            <w:vAlign w:val="center"/>
          </w:tcPr>
          <w:p w14:paraId="77E4A527"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20989BA8" w14:textId="77777777" w:rsidTr="00A6034C">
        <w:trPr>
          <w:trHeight w:val="22"/>
          <w:jc w:val="center"/>
        </w:trPr>
        <w:tc>
          <w:tcPr>
            <w:tcW w:w="1928" w:type="dxa"/>
            <w:vMerge/>
            <w:shd w:val="clear" w:color="auto" w:fill="auto"/>
            <w:vAlign w:val="center"/>
          </w:tcPr>
          <w:p w14:paraId="44778001" w14:textId="77777777" w:rsidR="004D05EA" w:rsidRPr="00DF6DD6" w:rsidRDefault="004D05EA" w:rsidP="00A6034C">
            <w:pPr>
              <w:pStyle w:val="TAC"/>
              <w:keepNext w:val="0"/>
            </w:pPr>
          </w:p>
        </w:tc>
        <w:tc>
          <w:tcPr>
            <w:tcW w:w="1146" w:type="dxa"/>
            <w:shd w:val="clear" w:color="auto" w:fill="auto"/>
            <w:vAlign w:val="center"/>
          </w:tcPr>
          <w:p w14:paraId="37768D2A"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A12663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0EE728C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5148FB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0D96FFE"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00AA0BF7" w14:textId="77777777" w:rsidR="004D05EA" w:rsidRPr="00DF6DD6" w:rsidRDefault="004D05EA" w:rsidP="00A6034C">
            <w:pPr>
              <w:pStyle w:val="TAC"/>
              <w:keepNext w:val="0"/>
            </w:pPr>
            <w:r w:rsidRPr="00DF6DD6">
              <w:t>N/A</w:t>
            </w:r>
          </w:p>
        </w:tc>
        <w:tc>
          <w:tcPr>
            <w:tcW w:w="1096" w:type="dxa"/>
            <w:shd w:val="clear" w:color="auto" w:fill="auto"/>
            <w:vAlign w:val="center"/>
          </w:tcPr>
          <w:p w14:paraId="1FD0995F" w14:textId="77777777" w:rsidR="004D05EA" w:rsidRPr="00DF6DD6" w:rsidRDefault="004D05EA" w:rsidP="00A6034C">
            <w:pPr>
              <w:pStyle w:val="TAC"/>
              <w:keepNext w:val="0"/>
            </w:pPr>
            <w:r w:rsidRPr="00DF6DD6">
              <w:t>N/A</w:t>
            </w:r>
          </w:p>
        </w:tc>
      </w:tr>
      <w:tr w:rsidR="00F55B07" w:rsidRPr="00DF6DD6" w14:paraId="5D71CA32" w14:textId="77777777" w:rsidTr="00A6034C">
        <w:trPr>
          <w:trHeight w:val="22"/>
          <w:jc w:val="center"/>
        </w:trPr>
        <w:tc>
          <w:tcPr>
            <w:tcW w:w="1928" w:type="dxa"/>
            <w:vMerge/>
            <w:shd w:val="clear" w:color="auto" w:fill="auto"/>
            <w:vAlign w:val="center"/>
          </w:tcPr>
          <w:p w14:paraId="19983877" w14:textId="77777777" w:rsidR="004D05EA" w:rsidRPr="00DF6DD6" w:rsidRDefault="004D05EA" w:rsidP="00A6034C">
            <w:pPr>
              <w:pStyle w:val="TAC"/>
              <w:keepNext w:val="0"/>
            </w:pPr>
          </w:p>
        </w:tc>
        <w:tc>
          <w:tcPr>
            <w:tcW w:w="1146" w:type="dxa"/>
            <w:shd w:val="clear" w:color="auto" w:fill="auto"/>
            <w:vAlign w:val="center"/>
          </w:tcPr>
          <w:p w14:paraId="7FBAE071"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F4141E1" w14:textId="77777777" w:rsidR="004D05EA" w:rsidRPr="00DF6DD6" w:rsidRDefault="004D05EA" w:rsidP="00A6034C">
            <w:pPr>
              <w:pStyle w:val="TAC"/>
              <w:keepNext w:val="0"/>
              <w:rPr>
                <w:rFonts w:eastAsia="MS Mincho"/>
              </w:rPr>
            </w:pPr>
            <w:r w:rsidRPr="00DF6DD6">
              <w:rPr>
                <w:rFonts w:eastAsia="MS Mincho"/>
              </w:rPr>
              <w:t>4652.5</w:t>
            </w:r>
          </w:p>
        </w:tc>
        <w:tc>
          <w:tcPr>
            <w:tcW w:w="746" w:type="dxa"/>
            <w:shd w:val="clear" w:color="auto" w:fill="auto"/>
            <w:noWrap/>
            <w:vAlign w:val="center"/>
          </w:tcPr>
          <w:p w14:paraId="4589297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3A093E3B"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FA54284" w14:textId="77777777" w:rsidR="004D05EA" w:rsidRPr="00DF6DD6" w:rsidRDefault="004D05EA" w:rsidP="00A6034C">
            <w:pPr>
              <w:pStyle w:val="TAC"/>
              <w:keepNext w:val="0"/>
              <w:rPr>
                <w:rFonts w:eastAsia="MS Mincho"/>
              </w:rPr>
            </w:pPr>
            <w:r w:rsidRPr="00DF6DD6">
              <w:rPr>
                <w:rFonts w:eastAsia="MS Mincho"/>
              </w:rPr>
              <w:t>4652.5</w:t>
            </w:r>
          </w:p>
        </w:tc>
        <w:tc>
          <w:tcPr>
            <w:tcW w:w="667" w:type="dxa"/>
            <w:shd w:val="clear" w:color="auto" w:fill="auto"/>
            <w:vAlign w:val="center"/>
          </w:tcPr>
          <w:p w14:paraId="51F576B4" w14:textId="77777777" w:rsidR="004D05EA" w:rsidRPr="00DF6DD6" w:rsidRDefault="004D05EA" w:rsidP="00A6034C">
            <w:pPr>
              <w:pStyle w:val="TAC"/>
              <w:keepNext w:val="0"/>
            </w:pPr>
            <w:r w:rsidRPr="00DF6DD6">
              <w:t>N/A</w:t>
            </w:r>
          </w:p>
        </w:tc>
        <w:tc>
          <w:tcPr>
            <w:tcW w:w="1096" w:type="dxa"/>
            <w:shd w:val="clear" w:color="auto" w:fill="auto"/>
            <w:vAlign w:val="center"/>
          </w:tcPr>
          <w:p w14:paraId="7CFEFE61" w14:textId="77777777" w:rsidR="004D05EA" w:rsidRPr="00DF6DD6" w:rsidRDefault="004D05EA" w:rsidP="00A6034C">
            <w:pPr>
              <w:pStyle w:val="TAC"/>
              <w:keepNext w:val="0"/>
            </w:pPr>
            <w:r w:rsidRPr="00DF6DD6">
              <w:t>N/A</w:t>
            </w:r>
          </w:p>
        </w:tc>
      </w:tr>
      <w:tr w:rsidR="00F55B07" w:rsidRPr="00DF6DD6" w14:paraId="5B8BBE7B" w14:textId="77777777" w:rsidTr="00A6034C">
        <w:trPr>
          <w:trHeight w:val="22"/>
          <w:jc w:val="center"/>
        </w:trPr>
        <w:tc>
          <w:tcPr>
            <w:tcW w:w="1928" w:type="dxa"/>
            <w:vMerge w:val="restart"/>
            <w:shd w:val="clear" w:color="auto" w:fill="auto"/>
            <w:vAlign w:val="center"/>
          </w:tcPr>
          <w:p w14:paraId="0D67C520" w14:textId="64BF902A"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1020C81"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26A68D54" w14:textId="77777777" w:rsidR="004D05EA" w:rsidRPr="00DF6DD6" w:rsidRDefault="004D05EA" w:rsidP="00A6034C">
            <w:pPr>
              <w:pStyle w:val="TAC"/>
              <w:keepNext w:val="0"/>
              <w:rPr>
                <w:rFonts w:eastAsia="MS Mincho"/>
              </w:rPr>
            </w:pPr>
            <w:r w:rsidRPr="00DF6DD6">
              <w:rPr>
                <w:lang w:eastAsia="zh-CN"/>
              </w:rPr>
              <w:t>1930</w:t>
            </w:r>
          </w:p>
        </w:tc>
        <w:tc>
          <w:tcPr>
            <w:tcW w:w="746" w:type="dxa"/>
            <w:shd w:val="clear" w:color="auto" w:fill="auto"/>
            <w:noWrap/>
            <w:vAlign w:val="center"/>
          </w:tcPr>
          <w:p w14:paraId="5E88888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6EAD26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9958836" w14:textId="77777777" w:rsidR="004D05EA" w:rsidRPr="00DF6DD6" w:rsidRDefault="004D05EA" w:rsidP="00A6034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8976991" w14:textId="77777777" w:rsidR="004D05EA" w:rsidRPr="00DF6DD6" w:rsidRDefault="004D05EA" w:rsidP="00A6034C">
            <w:pPr>
              <w:pStyle w:val="TAC"/>
              <w:keepNext w:val="0"/>
            </w:pPr>
            <w:r w:rsidRPr="00DF6DD6">
              <w:rPr>
                <w:lang w:eastAsia="zh-CN"/>
              </w:rPr>
              <w:t>20.3</w:t>
            </w:r>
          </w:p>
        </w:tc>
        <w:tc>
          <w:tcPr>
            <w:tcW w:w="1096" w:type="dxa"/>
            <w:shd w:val="clear" w:color="auto" w:fill="auto"/>
            <w:vAlign w:val="center"/>
          </w:tcPr>
          <w:p w14:paraId="1623193C" w14:textId="77777777" w:rsidR="004D05EA" w:rsidRPr="00DF6DD6" w:rsidRDefault="004D05EA" w:rsidP="00A6034C">
            <w:pPr>
              <w:pStyle w:val="TAC"/>
              <w:keepNext w:val="0"/>
            </w:pPr>
            <w:r w:rsidRPr="00DF6DD6">
              <w:rPr>
                <w:kern w:val="2"/>
                <w:szCs w:val="24"/>
                <w:lang w:val="en-US" w:eastAsia="ja-JP"/>
              </w:rPr>
              <w:t>IMD</w:t>
            </w:r>
            <w:r w:rsidRPr="00DF6DD6">
              <w:rPr>
                <w:kern w:val="2"/>
                <w:szCs w:val="24"/>
                <w:lang w:val="en-US" w:eastAsia="zh-CN"/>
              </w:rPr>
              <w:t>3</w:t>
            </w:r>
          </w:p>
        </w:tc>
      </w:tr>
      <w:tr w:rsidR="00F55B07" w:rsidRPr="00DF6DD6" w14:paraId="6CDFE70E" w14:textId="77777777" w:rsidTr="00A6034C">
        <w:trPr>
          <w:trHeight w:val="22"/>
          <w:jc w:val="center"/>
        </w:trPr>
        <w:tc>
          <w:tcPr>
            <w:tcW w:w="1928" w:type="dxa"/>
            <w:vMerge/>
            <w:shd w:val="clear" w:color="auto" w:fill="auto"/>
            <w:vAlign w:val="center"/>
          </w:tcPr>
          <w:p w14:paraId="1B174A8E" w14:textId="77777777" w:rsidR="004D05EA" w:rsidRPr="00DF6DD6" w:rsidRDefault="004D05EA" w:rsidP="00A6034C">
            <w:pPr>
              <w:pStyle w:val="TAC"/>
              <w:keepNext w:val="0"/>
            </w:pPr>
          </w:p>
        </w:tc>
        <w:tc>
          <w:tcPr>
            <w:tcW w:w="1146" w:type="dxa"/>
            <w:shd w:val="clear" w:color="auto" w:fill="auto"/>
            <w:vAlign w:val="center"/>
          </w:tcPr>
          <w:p w14:paraId="6793E334"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F8035E2" w14:textId="77777777" w:rsidR="004D05EA" w:rsidRPr="00DF6DD6" w:rsidRDefault="004D05EA" w:rsidP="00A6034C">
            <w:pPr>
              <w:pStyle w:val="TAC"/>
              <w:keepNext w:val="0"/>
              <w:rPr>
                <w:rFonts w:eastAsia="MS Mincho"/>
              </w:rPr>
            </w:pPr>
            <w:r w:rsidRPr="00DF6DD6">
              <w:rPr>
                <w:lang w:eastAsia="zh-CN"/>
              </w:rPr>
              <w:t>835</w:t>
            </w:r>
          </w:p>
        </w:tc>
        <w:tc>
          <w:tcPr>
            <w:tcW w:w="746" w:type="dxa"/>
            <w:shd w:val="clear" w:color="auto" w:fill="auto"/>
            <w:noWrap/>
            <w:vAlign w:val="center"/>
          </w:tcPr>
          <w:p w14:paraId="649FD978"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366BD8A"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823504" w14:textId="77777777" w:rsidR="004D05EA" w:rsidRPr="00DF6DD6" w:rsidRDefault="004D05EA" w:rsidP="00A6034C">
            <w:pPr>
              <w:pStyle w:val="TAC"/>
              <w:keepNext w:val="0"/>
              <w:rPr>
                <w:rFonts w:eastAsia="MS Mincho"/>
              </w:rPr>
            </w:pPr>
            <w:r w:rsidRPr="00DF6DD6">
              <w:rPr>
                <w:lang w:eastAsia="zh-CN"/>
              </w:rPr>
              <w:t>794</w:t>
            </w:r>
          </w:p>
        </w:tc>
        <w:tc>
          <w:tcPr>
            <w:tcW w:w="667" w:type="dxa"/>
            <w:shd w:val="clear" w:color="auto" w:fill="auto"/>
            <w:vAlign w:val="center"/>
          </w:tcPr>
          <w:p w14:paraId="5938CB25" w14:textId="77777777" w:rsidR="004D05EA" w:rsidRPr="00DF6DD6" w:rsidRDefault="004D05EA" w:rsidP="00A6034C">
            <w:pPr>
              <w:pStyle w:val="TAC"/>
              <w:keepNext w:val="0"/>
            </w:pPr>
            <w:r w:rsidRPr="00DF6DD6">
              <w:rPr>
                <w:rFonts w:eastAsia="Malgun Gothic"/>
                <w:lang w:eastAsia="ko-KR"/>
              </w:rPr>
              <w:t>N/A</w:t>
            </w:r>
          </w:p>
        </w:tc>
        <w:tc>
          <w:tcPr>
            <w:tcW w:w="1096" w:type="dxa"/>
            <w:shd w:val="clear" w:color="auto" w:fill="auto"/>
            <w:vAlign w:val="center"/>
          </w:tcPr>
          <w:p w14:paraId="1D4EA36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48285BEE" w14:textId="77777777" w:rsidTr="00A6034C">
        <w:trPr>
          <w:trHeight w:val="22"/>
          <w:jc w:val="center"/>
        </w:trPr>
        <w:tc>
          <w:tcPr>
            <w:tcW w:w="1928" w:type="dxa"/>
            <w:vMerge/>
            <w:shd w:val="clear" w:color="auto" w:fill="auto"/>
            <w:vAlign w:val="center"/>
          </w:tcPr>
          <w:p w14:paraId="64B00436" w14:textId="77777777" w:rsidR="004D05EA" w:rsidRPr="00DF6DD6" w:rsidRDefault="004D05EA" w:rsidP="00A6034C">
            <w:pPr>
              <w:pStyle w:val="TAC"/>
              <w:keepNext w:val="0"/>
            </w:pPr>
          </w:p>
        </w:tc>
        <w:tc>
          <w:tcPr>
            <w:tcW w:w="1146" w:type="dxa"/>
            <w:shd w:val="clear" w:color="auto" w:fill="auto"/>
            <w:vAlign w:val="center"/>
          </w:tcPr>
          <w:p w14:paraId="4F9E7CD5"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E27E2D4"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2B35A4A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3F95E26" w14:textId="5422AE02"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09DB158"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CA95921"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5D85B0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5DFE6C0" w14:textId="77777777" w:rsidTr="00A6034C">
        <w:trPr>
          <w:trHeight w:val="22"/>
          <w:jc w:val="center"/>
        </w:trPr>
        <w:tc>
          <w:tcPr>
            <w:tcW w:w="1928" w:type="dxa"/>
            <w:vMerge w:val="restart"/>
            <w:shd w:val="clear" w:color="auto" w:fill="auto"/>
            <w:vAlign w:val="center"/>
          </w:tcPr>
          <w:p w14:paraId="05F570BF" w14:textId="4CE08E44"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33F2F740"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0B041E02" w14:textId="77777777" w:rsidR="004D05EA" w:rsidRPr="00DF6DD6" w:rsidRDefault="004D05EA" w:rsidP="00A6034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37FFD857"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D1B627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9E29EE" w14:textId="77777777" w:rsidR="004D05EA" w:rsidRPr="00DF6DD6" w:rsidRDefault="004D05EA" w:rsidP="00A6034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4BB651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BC3E97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7E9842" w14:textId="77777777" w:rsidTr="00A6034C">
        <w:trPr>
          <w:trHeight w:val="22"/>
          <w:jc w:val="center"/>
        </w:trPr>
        <w:tc>
          <w:tcPr>
            <w:tcW w:w="1928" w:type="dxa"/>
            <w:vMerge/>
            <w:shd w:val="clear" w:color="auto" w:fill="auto"/>
            <w:vAlign w:val="center"/>
          </w:tcPr>
          <w:p w14:paraId="19A424E6" w14:textId="77777777" w:rsidR="004D05EA" w:rsidRPr="00DF6DD6" w:rsidRDefault="004D05EA" w:rsidP="00A6034C">
            <w:pPr>
              <w:pStyle w:val="TAC"/>
              <w:keepNext w:val="0"/>
            </w:pPr>
          </w:p>
        </w:tc>
        <w:tc>
          <w:tcPr>
            <w:tcW w:w="1146" w:type="dxa"/>
            <w:shd w:val="clear" w:color="auto" w:fill="auto"/>
            <w:vAlign w:val="center"/>
          </w:tcPr>
          <w:p w14:paraId="49285A87"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C25D81E" w14:textId="77777777" w:rsidR="004D05EA" w:rsidRPr="00DF6DD6" w:rsidRDefault="004D05EA" w:rsidP="00A6034C">
            <w:pPr>
              <w:pStyle w:val="TAC"/>
              <w:keepNext w:val="0"/>
              <w:rPr>
                <w:rFonts w:eastAsia="MS Mincho"/>
              </w:rPr>
            </w:pPr>
            <w:r w:rsidRPr="00DF6DD6">
              <w:rPr>
                <w:lang w:eastAsia="zh-CN"/>
              </w:rPr>
              <w:t>851</w:t>
            </w:r>
          </w:p>
        </w:tc>
        <w:tc>
          <w:tcPr>
            <w:tcW w:w="746" w:type="dxa"/>
            <w:shd w:val="clear" w:color="auto" w:fill="auto"/>
            <w:noWrap/>
            <w:vAlign w:val="center"/>
          </w:tcPr>
          <w:p w14:paraId="42E0C007"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333B12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20BCA7" w14:textId="77777777" w:rsidR="004D05EA" w:rsidRPr="00DF6DD6" w:rsidRDefault="004D05EA" w:rsidP="00A6034C">
            <w:pPr>
              <w:pStyle w:val="TAC"/>
              <w:keepNext w:val="0"/>
              <w:rPr>
                <w:rFonts w:eastAsia="MS Mincho"/>
              </w:rPr>
            </w:pPr>
            <w:r w:rsidRPr="00DF6DD6">
              <w:rPr>
                <w:lang w:eastAsia="zh-CN"/>
              </w:rPr>
              <w:t>810</w:t>
            </w:r>
          </w:p>
        </w:tc>
        <w:tc>
          <w:tcPr>
            <w:tcW w:w="667" w:type="dxa"/>
            <w:shd w:val="clear" w:color="auto" w:fill="auto"/>
            <w:vAlign w:val="center"/>
          </w:tcPr>
          <w:p w14:paraId="4FF21A13" w14:textId="77777777" w:rsidR="004D05EA" w:rsidRPr="00DF6DD6" w:rsidRDefault="004D05EA" w:rsidP="00A6034C">
            <w:pPr>
              <w:pStyle w:val="TAC"/>
              <w:keepNext w:val="0"/>
            </w:pPr>
            <w:r w:rsidRPr="00DF6DD6">
              <w:rPr>
                <w:lang w:eastAsia="zh-CN"/>
              </w:rPr>
              <w:t>3.0</w:t>
            </w:r>
          </w:p>
        </w:tc>
        <w:tc>
          <w:tcPr>
            <w:tcW w:w="1096" w:type="dxa"/>
            <w:shd w:val="clear" w:color="auto" w:fill="auto"/>
            <w:vAlign w:val="center"/>
          </w:tcPr>
          <w:p w14:paraId="2D29B7D8" w14:textId="77777777" w:rsidR="004D05EA" w:rsidRPr="00DF6DD6" w:rsidRDefault="004D05EA" w:rsidP="00A6034C">
            <w:pPr>
              <w:pStyle w:val="TAC"/>
              <w:keepNext w:val="0"/>
            </w:pPr>
            <w:r w:rsidRPr="00DF6DD6">
              <w:rPr>
                <w:kern w:val="2"/>
                <w:szCs w:val="24"/>
                <w:lang w:val="en-US" w:eastAsia="ja-JP"/>
              </w:rPr>
              <w:t>IMD</w:t>
            </w:r>
            <w:r w:rsidRPr="00DF6DD6">
              <w:rPr>
                <w:rFonts w:hint="eastAsia"/>
                <w:kern w:val="2"/>
                <w:szCs w:val="24"/>
                <w:lang w:val="en-US" w:eastAsia="zh-CN"/>
              </w:rPr>
              <w:t>5</w:t>
            </w:r>
          </w:p>
        </w:tc>
      </w:tr>
      <w:tr w:rsidR="00F55B07" w:rsidRPr="00DF6DD6" w14:paraId="514E5005" w14:textId="77777777" w:rsidTr="00A6034C">
        <w:trPr>
          <w:trHeight w:val="22"/>
          <w:jc w:val="center"/>
        </w:trPr>
        <w:tc>
          <w:tcPr>
            <w:tcW w:w="1928" w:type="dxa"/>
            <w:vMerge/>
            <w:shd w:val="clear" w:color="auto" w:fill="auto"/>
            <w:vAlign w:val="center"/>
          </w:tcPr>
          <w:p w14:paraId="77A3FE0E" w14:textId="77777777" w:rsidR="004D05EA" w:rsidRPr="00DF6DD6" w:rsidRDefault="004D05EA" w:rsidP="00A6034C">
            <w:pPr>
              <w:pStyle w:val="TAC"/>
              <w:keepNext w:val="0"/>
            </w:pPr>
          </w:p>
        </w:tc>
        <w:tc>
          <w:tcPr>
            <w:tcW w:w="1146" w:type="dxa"/>
            <w:shd w:val="clear" w:color="auto" w:fill="auto"/>
            <w:vAlign w:val="center"/>
          </w:tcPr>
          <w:p w14:paraId="6956565F"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03C5AF2"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679C6FD"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8D39FEA" w14:textId="517A769A"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49AAC333" w14:textId="77777777" w:rsidR="004D05EA" w:rsidRPr="00DF6DD6" w:rsidRDefault="004D05EA" w:rsidP="00A6034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370F6AA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02472A1"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DF6DD6" w:rsidRDefault="004D05EA" w:rsidP="00A6034C">
            <w:pPr>
              <w:pStyle w:val="TAC"/>
              <w:keepNext w:val="0"/>
              <w:rPr>
                <w:rFonts w:eastAsia="MS Mincho"/>
              </w:rPr>
            </w:pPr>
            <w:r w:rsidRPr="00DF6DD6">
              <w:rPr>
                <w:rFonts w:eastAsia="MS Mincho"/>
              </w:rPr>
              <w:t>DC_1A-21A_n77A</w:t>
            </w:r>
          </w:p>
          <w:p w14:paraId="4E953E75" w14:textId="77777777" w:rsidR="004D05EA" w:rsidRPr="00DF6DD6" w:rsidRDefault="004D05EA" w:rsidP="00A6034C">
            <w:pPr>
              <w:pStyle w:val="TAC"/>
              <w:keepNext w:val="0"/>
            </w:pPr>
            <w:r w:rsidRPr="00DF6DD6">
              <w:rPr>
                <w:rFonts w:eastAsia="MS Mincho"/>
              </w:rPr>
              <w:t>DC_1A-21A_n78A</w:t>
            </w:r>
          </w:p>
        </w:tc>
        <w:tc>
          <w:tcPr>
            <w:tcW w:w="1146" w:type="dxa"/>
            <w:shd w:val="clear" w:color="auto" w:fill="auto"/>
            <w:vAlign w:val="center"/>
            <w:hideMark/>
          </w:tcPr>
          <w:p w14:paraId="4E89EA4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BEE0648" w14:textId="77777777" w:rsidR="004D05EA" w:rsidRPr="00DF6DD6" w:rsidRDefault="004D05EA" w:rsidP="00A6034C">
            <w:pPr>
              <w:pStyle w:val="TAC"/>
              <w:keepNext w:val="0"/>
              <w:rPr>
                <w:rFonts w:eastAsia="MS Mincho"/>
              </w:rPr>
            </w:pPr>
            <w:r w:rsidRPr="00DF6DD6">
              <w:rPr>
                <w:rFonts w:eastAsia="MS Mincho"/>
              </w:rPr>
              <w:t>1964.6</w:t>
            </w:r>
          </w:p>
        </w:tc>
        <w:tc>
          <w:tcPr>
            <w:tcW w:w="746" w:type="dxa"/>
            <w:shd w:val="clear" w:color="auto" w:fill="auto"/>
            <w:noWrap/>
            <w:vAlign w:val="center"/>
          </w:tcPr>
          <w:p w14:paraId="1573B32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ABAA9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EBC4622" w14:textId="77777777" w:rsidR="004D05EA" w:rsidRPr="00DF6DD6" w:rsidRDefault="004D05EA" w:rsidP="00A6034C">
            <w:pPr>
              <w:pStyle w:val="TAC"/>
              <w:keepNext w:val="0"/>
              <w:rPr>
                <w:rFonts w:eastAsia="MS Mincho"/>
              </w:rPr>
            </w:pPr>
            <w:r w:rsidRPr="00DF6DD6">
              <w:rPr>
                <w:rFonts w:eastAsia="MS Mincho"/>
              </w:rPr>
              <w:t>2154.6</w:t>
            </w:r>
          </w:p>
        </w:tc>
        <w:tc>
          <w:tcPr>
            <w:tcW w:w="667" w:type="dxa"/>
            <w:shd w:val="clear" w:color="auto" w:fill="auto"/>
            <w:vAlign w:val="center"/>
          </w:tcPr>
          <w:p w14:paraId="77DB7A0A" w14:textId="77777777" w:rsidR="004D05EA" w:rsidRPr="00DF6DD6" w:rsidRDefault="004D05EA" w:rsidP="00A6034C">
            <w:pPr>
              <w:pStyle w:val="TAC"/>
              <w:keepNext w:val="0"/>
              <w:rPr>
                <w:rFonts w:eastAsia="MS Mincho"/>
              </w:rPr>
            </w:pPr>
            <w:r w:rsidRPr="00DF6DD6">
              <w:rPr>
                <w:rFonts w:eastAsia="MS Mincho"/>
              </w:rPr>
              <w:t>30.6</w:t>
            </w:r>
          </w:p>
        </w:tc>
        <w:tc>
          <w:tcPr>
            <w:tcW w:w="1096" w:type="dxa"/>
            <w:shd w:val="clear" w:color="auto" w:fill="auto"/>
            <w:vAlign w:val="center"/>
          </w:tcPr>
          <w:p w14:paraId="3D8AF4B3"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1F3A57AC" w14:textId="77777777" w:rsidTr="00A6034C">
        <w:trPr>
          <w:trHeight w:val="22"/>
          <w:jc w:val="center"/>
        </w:trPr>
        <w:tc>
          <w:tcPr>
            <w:tcW w:w="1928" w:type="dxa"/>
            <w:vMerge/>
            <w:shd w:val="clear" w:color="auto" w:fill="auto"/>
            <w:vAlign w:val="center"/>
            <w:hideMark/>
          </w:tcPr>
          <w:p w14:paraId="51CA35E5" w14:textId="77777777" w:rsidR="004D05EA" w:rsidRPr="00DF6DD6" w:rsidRDefault="004D05EA" w:rsidP="00A6034C">
            <w:pPr>
              <w:pStyle w:val="TAC"/>
              <w:keepNext w:val="0"/>
            </w:pPr>
          </w:p>
        </w:tc>
        <w:tc>
          <w:tcPr>
            <w:tcW w:w="1146" w:type="dxa"/>
            <w:shd w:val="clear" w:color="auto" w:fill="auto"/>
            <w:vAlign w:val="center"/>
            <w:hideMark/>
          </w:tcPr>
          <w:p w14:paraId="5582794B"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097409B1"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43A47DC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87B0BA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37AA18B"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2941ADA"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ED01173" w14:textId="77777777" w:rsidR="004D05EA" w:rsidRPr="00DF6DD6" w:rsidRDefault="004D05EA" w:rsidP="00A6034C">
            <w:pPr>
              <w:pStyle w:val="TAC"/>
              <w:keepNext w:val="0"/>
              <w:rPr>
                <w:rFonts w:eastAsia="MS Mincho"/>
              </w:rPr>
            </w:pPr>
            <w:r w:rsidRPr="00DF6DD6">
              <w:t>N/A</w:t>
            </w:r>
          </w:p>
        </w:tc>
      </w:tr>
      <w:tr w:rsidR="00F55B07" w:rsidRPr="00DF6DD6" w14:paraId="0689EAC7" w14:textId="77777777" w:rsidTr="00A6034C">
        <w:trPr>
          <w:trHeight w:val="22"/>
          <w:jc w:val="center"/>
        </w:trPr>
        <w:tc>
          <w:tcPr>
            <w:tcW w:w="1928" w:type="dxa"/>
            <w:vMerge/>
            <w:shd w:val="clear" w:color="auto" w:fill="auto"/>
            <w:vAlign w:val="center"/>
          </w:tcPr>
          <w:p w14:paraId="1C4234BB" w14:textId="77777777" w:rsidR="004D05EA" w:rsidRPr="00DF6DD6" w:rsidRDefault="004D05EA" w:rsidP="00A6034C">
            <w:pPr>
              <w:pStyle w:val="TAC"/>
              <w:keepNext w:val="0"/>
            </w:pPr>
          </w:p>
        </w:tc>
        <w:tc>
          <w:tcPr>
            <w:tcW w:w="1146" w:type="dxa"/>
            <w:shd w:val="clear" w:color="auto" w:fill="auto"/>
            <w:vAlign w:val="center"/>
          </w:tcPr>
          <w:p w14:paraId="32EDBC35"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55A01A9" w14:textId="77777777" w:rsidR="004D05EA" w:rsidRPr="00DF6DD6" w:rsidRDefault="004D05EA" w:rsidP="00A6034C">
            <w:pPr>
              <w:pStyle w:val="TAC"/>
              <w:keepNext w:val="0"/>
              <w:rPr>
                <w:rFonts w:eastAsia="MS Mincho"/>
              </w:rPr>
            </w:pPr>
            <w:r w:rsidRPr="00DF6DD6">
              <w:rPr>
                <w:rFonts w:eastAsia="MS Mincho"/>
              </w:rPr>
              <w:t>3605</w:t>
            </w:r>
          </w:p>
        </w:tc>
        <w:tc>
          <w:tcPr>
            <w:tcW w:w="746" w:type="dxa"/>
            <w:shd w:val="clear" w:color="auto" w:fill="auto"/>
            <w:noWrap/>
            <w:vAlign w:val="center"/>
          </w:tcPr>
          <w:p w14:paraId="48FEAA61"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CDB19FC" w14:textId="6224DB71"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2C80D514" w14:textId="77777777" w:rsidR="004D05EA" w:rsidRPr="00DF6DD6" w:rsidRDefault="004D05EA" w:rsidP="00A6034C">
            <w:pPr>
              <w:pStyle w:val="TAC"/>
              <w:keepNext w:val="0"/>
              <w:rPr>
                <w:rFonts w:eastAsia="MS Mincho"/>
              </w:rPr>
            </w:pPr>
            <w:r w:rsidRPr="00DF6DD6">
              <w:rPr>
                <w:rFonts w:eastAsia="MS Mincho"/>
              </w:rPr>
              <w:t>3605</w:t>
            </w:r>
          </w:p>
        </w:tc>
        <w:tc>
          <w:tcPr>
            <w:tcW w:w="667" w:type="dxa"/>
            <w:shd w:val="clear" w:color="auto" w:fill="auto"/>
            <w:vAlign w:val="center"/>
          </w:tcPr>
          <w:p w14:paraId="657B35E8" w14:textId="77777777" w:rsidR="004D05EA" w:rsidRPr="00DF6DD6" w:rsidRDefault="004D05EA" w:rsidP="00A6034C">
            <w:pPr>
              <w:pStyle w:val="TAC"/>
              <w:keepNext w:val="0"/>
            </w:pPr>
            <w:r w:rsidRPr="00DF6DD6">
              <w:t>N/A</w:t>
            </w:r>
          </w:p>
        </w:tc>
        <w:tc>
          <w:tcPr>
            <w:tcW w:w="1096" w:type="dxa"/>
            <w:shd w:val="clear" w:color="auto" w:fill="auto"/>
            <w:vAlign w:val="center"/>
          </w:tcPr>
          <w:p w14:paraId="3F38F132" w14:textId="77777777" w:rsidR="004D05EA" w:rsidRPr="00DF6DD6" w:rsidRDefault="004D05EA" w:rsidP="00A6034C">
            <w:pPr>
              <w:pStyle w:val="TAC"/>
              <w:keepNext w:val="0"/>
            </w:pPr>
            <w:r w:rsidRPr="00DF6DD6">
              <w:t>N/A</w:t>
            </w:r>
          </w:p>
        </w:tc>
      </w:tr>
      <w:tr w:rsidR="00F55B07" w:rsidRPr="00DF6DD6" w14:paraId="1087D062" w14:textId="77777777" w:rsidTr="00A6034C">
        <w:trPr>
          <w:trHeight w:val="54"/>
          <w:jc w:val="center"/>
        </w:trPr>
        <w:tc>
          <w:tcPr>
            <w:tcW w:w="1928" w:type="dxa"/>
            <w:vMerge/>
            <w:shd w:val="clear" w:color="auto" w:fill="auto"/>
            <w:vAlign w:val="center"/>
            <w:hideMark/>
          </w:tcPr>
          <w:p w14:paraId="74007F13" w14:textId="77777777" w:rsidR="004D05EA" w:rsidRPr="00DF6DD6" w:rsidRDefault="004D05EA" w:rsidP="00A6034C">
            <w:pPr>
              <w:pStyle w:val="TAC"/>
              <w:keepNext w:val="0"/>
            </w:pPr>
          </w:p>
        </w:tc>
        <w:tc>
          <w:tcPr>
            <w:tcW w:w="1146" w:type="dxa"/>
            <w:shd w:val="clear" w:color="auto" w:fill="auto"/>
            <w:vAlign w:val="center"/>
            <w:hideMark/>
          </w:tcPr>
          <w:p w14:paraId="5217F13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B8E9C61"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291232A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A2EA6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ABC616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7F0CB1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5CBE6DD1" w14:textId="77777777" w:rsidR="004D05EA" w:rsidRPr="00DF6DD6" w:rsidRDefault="004D05EA" w:rsidP="00A6034C">
            <w:pPr>
              <w:pStyle w:val="TAC"/>
              <w:keepNext w:val="0"/>
              <w:rPr>
                <w:rFonts w:eastAsia="MS Mincho"/>
              </w:rPr>
            </w:pPr>
            <w:r w:rsidRPr="00DF6DD6">
              <w:t>N/A</w:t>
            </w:r>
          </w:p>
        </w:tc>
      </w:tr>
      <w:tr w:rsidR="00F55B07" w:rsidRPr="00DF6DD6" w14:paraId="2BA4AF56" w14:textId="77777777" w:rsidTr="00A6034C">
        <w:trPr>
          <w:trHeight w:val="22"/>
          <w:jc w:val="center"/>
        </w:trPr>
        <w:tc>
          <w:tcPr>
            <w:tcW w:w="1928" w:type="dxa"/>
            <w:vMerge/>
            <w:shd w:val="clear" w:color="auto" w:fill="auto"/>
            <w:vAlign w:val="center"/>
            <w:hideMark/>
          </w:tcPr>
          <w:p w14:paraId="4551F0D4" w14:textId="77777777" w:rsidR="004D05EA" w:rsidRPr="00DF6DD6" w:rsidRDefault="004D05EA" w:rsidP="00A6034C">
            <w:pPr>
              <w:pStyle w:val="TAC"/>
              <w:keepNext w:val="0"/>
            </w:pPr>
          </w:p>
        </w:tc>
        <w:tc>
          <w:tcPr>
            <w:tcW w:w="1146" w:type="dxa"/>
            <w:shd w:val="clear" w:color="auto" w:fill="auto"/>
            <w:vAlign w:val="center"/>
            <w:hideMark/>
          </w:tcPr>
          <w:p w14:paraId="7390DBD0"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74DC2DC"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1D3934F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6B270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9F4137"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5695D0C4" w14:textId="77777777" w:rsidR="004D05EA" w:rsidRPr="00DF6DD6" w:rsidRDefault="004D05EA" w:rsidP="00A6034C">
            <w:pPr>
              <w:pStyle w:val="TAC"/>
              <w:keepNext w:val="0"/>
              <w:rPr>
                <w:rFonts w:eastAsia="MS Mincho"/>
              </w:rPr>
            </w:pPr>
            <w:r w:rsidRPr="00DF6DD6">
              <w:rPr>
                <w:rFonts w:eastAsia="MS Mincho"/>
              </w:rPr>
              <w:t>2.9</w:t>
            </w:r>
          </w:p>
        </w:tc>
        <w:tc>
          <w:tcPr>
            <w:tcW w:w="1096" w:type="dxa"/>
            <w:shd w:val="clear" w:color="auto" w:fill="auto"/>
            <w:vAlign w:val="center"/>
          </w:tcPr>
          <w:p w14:paraId="0724D8FA"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28ACF5A" w14:textId="77777777" w:rsidTr="00A6034C">
        <w:trPr>
          <w:trHeight w:val="22"/>
          <w:jc w:val="center"/>
        </w:trPr>
        <w:tc>
          <w:tcPr>
            <w:tcW w:w="1928" w:type="dxa"/>
            <w:vMerge/>
            <w:shd w:val="clear" w:color="auto" w:fill="auto"/>
            <w:vAlign w:val="center"/>
          </w:tcPr>
          <w:p w14:paraId="67E738C7" w14:textId="77777777" w:rsidR="004D05EA" w:rsidRPr="00DF6DD6" w:rsidRDefault="004D05EA" w:rsidP="00A6034C">
            <w:pPr>
              <w:pStyle w:val="TAC"/>
              <w:keepNext w:val="0"/>
            </w:pPr>
          </w:p>
        </w:tc>
        <w:tc>
          <w:tcPr>
            <w:tcW w:w="1146" w:type="dxa"/>
            <w:shd w:val="clear" w:color="auto" w:fill="auto"/>
            <w:vAlign w:val="center"/>
          </w:tcPr>
          <w:p w14:paraId="2C7A0F86"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1B24A5D" w14:textId="77777777" w:rsidR="004D05EA" w:rsidRPr="00DF6DD6" w:rsidRDefault="004D05EA" w:rsidP="00A6034C">
            <w:pPr>
              <w:pStyle w:val="TAC"/>
              <w:keepNext w:val="0"/>
              <w:rPr>
                <w:rFonts w:eastAsia="MS Mincho"/>
              </w:rPr>
            </w:pPr>
            <w:r w:rsidRPr="00DF6DD6">
              <w:rPr>
                <w:rFonts w:eastAsia="MS Mincho"/>
              </w:rPr>
              <w:t>3675</w:t>
            </w:r>
          </w:p>
        </w:tc>
        <w:tc>
          <w:tcPr>
            <w:tcW w:w="746" w:type="dxa"/>
            <w:shd w:val="clear" w:color="auto" w:fill="auto"/>
            <w:noWrap/>
            <w:vAlign w:val="center"/>
          </w:tcPr>
          <w:p w14:paraId="0FDBC4F4"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D1F7F15" w14:textId="3B0374AA"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C5B3C8B" w14:textId="77777777" w:rsidR="004D05EA" w:rsidRPr="00DF6DD6" w:rsidRDefault="004D05EA" w:rsidP="00A6034C">
            <w:pPr>
              <w:pStyle w:val="TAC"/>
              <w:keepNext w:val="0"/>
              <w:rPr>
                <w:rFonts w:eastAsia="MS Mincho"/>
              </w:rPr>
            </w:pPr>
            <w:r w:rsidRPr="00DF6DD6">
              <w:rPr>
                <w:rFonts w:eastAsia="MS Mincho"/>
              </w:rPr>
              <w:t>3675</w:t>
            </w:r>
          </w:p>
        </w:tc>
        <w:tc>
          <w:tcPr>
            <w:tcW w:w="667" w:type="dxa"/>
            <w:shd w:val="clear" w:color="auto" w:fill="auto"/>
            <w:vAlign w:val="center"/>
          </w:tcPr>
          <w:p w14:paraId="132E7A57" w14:textId="77777777" w:rsidR="004D05EA" w:rsidRPr="00DF6DD6" w:rsidRDefault="004D05EA" w:rsidP="00A6034C">
            <w:pPr>
              <w:pStyle w:val="TAC"/>
              <w:keepNext w:val="0"/>
            </w:pPr>
            <w:r w:rsidRPr="00DF6DD6">
              <w:t>N/A</w:t>
            </w:r>
          </w:p>
        </w:tc>
        <w:tc>
          <w:tcPr>
            <w:tcW w:w="1096" w:type="dxa"/>
            <w:shd w:val="clear" w:color="auto" w:fill="auto"/>
            <w:vAlign w:val="center"/>
          </w:tcPr>
          <w:p w14:paraId="29CE1866" w14:textId="77777777" w:rsidR="004D05EA" w:rsidRPr="00DF6DD6" w:rsidRDefault="004D05EA" w:rsidP="00A6034C">
            <w:pPr>
              <w:pStyle w:val="TAC"/>
              <w:keepNext w:val="0"/>
            </w:pPr>
            <w:r w:rsidRPr="00DF6DD6">
              <w:t>N/A</w:t>
            </w:r>
          </w:p>
        </w:tc>
      </w:tr>
      <w:tr w:rsidR="00F55B07" w:rsidRPr="00DF6DD6" w14:paraId="0B7FD693" w14:textId="77777777" w:rsidTr="00A6034C">
        <w:trPr>
          <w:trHeight w:val="22"/>
          <w:jc w:val="center"/>
        </w:trPr>
        <w:tc>
          <w:tcPr>
            <w:tcW w:w="1928" w:type="dxa"/>
            <w:vMerge w:val="restart"/>
            <w:shd w:val="clear" w:color="auto" w:fill="auto"/>
            <w:vAlign w:val="center"/>
          </w:tcPr>
          <w:p w14:paraId="4A41E5A3"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D13731B"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E33CB4B"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340AD91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1F36D67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5CF6DC7"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1B32224" w14:textId="77777777" w:rsidR="004D05EA" w:rsidRPr="00DF6DD6" w:rsidRDefault="004D05EA" w:rsidP="00A6034C">
            <w:pPr>
              <w:pStyle w:val="TAC"/>
              <w:keepNext w:val="0"/>
            </w:pPr>
            <w:r w:rsidRPr="00DF6DD6">
              <w:rPr>
                <w:lang w:eastAsia="ja-JP"/>
              </w:rPr>
              <w:t>15.8</w:t>
            </w:r>
          </w:p>
        </w:tc>
        <w:tc>
          <w:tcPr>
            <w:tcW w:w="1096" w:type="dxa"/>
            <w:shd w:val="clear" w:color="auto" w:fill="auto"/>
            <w:vAlign w:val="center"/>
          </w:tcPr>
          <w:p w14:paraId="698AC3A1" w14:textId="77777777" w:rsidR="004D05EA" w:rsidRPr="00DF6DD6" w:rsidRDefault="004D05EA" w:rsidP="00A6034C">
            <w:pPr>
              <w:pStyle w:val="TAC"/>
              <w:keepNext w:val="0"/>
            </w:pPr>
            <w:r w:rsidRPr="00DF6DD6">
              <w:rPr>
                <w:lang w:eastAsia="ja-JP"/>
              </w:rPr>
              <w:t>IMD3</w:t>
            </w:r>
          </w:p>
        </w:tc>
      </w:tr>
      <w:tr w:rsidR="00F55B07" w:rsidRPr="00DF6DD6" w14:paraId="523A0C80" w14:textId="77777777" w:rsidTr="00A6034C">
        <w:trPr>
          <w:trHeight w:val="22"/>
          <w:jc w:val="center"/>
        </w:trPr>
        <w:tc>
          <w:tcPr>
            <w:tcW w:w="1928" w:type="dxa"/>
            <w:vMerge/>
            <w:shd w:val="clear" w:color="auto" w:fill="auto"/>
            <w:vAlign w:val="center"/>
          </w:tcPr>
          <w:p w14:paraId="42578C23" w14:textId="77777777" w:rsidR="004D05EA" w:rsidRPr="00DF6DD6" w:rsidRDefault="004D05EA" w:rsidP="00A6034C">
            <w:pPr>
              <w:pStyle w:val="TAC"/>
              <w:keepNext w:val="0"/>
            </w:pPr>
          </w:p>
        </w:tc>
        <w:tc>
          <w:tcPr>
            <w:tcW w:w="1146" w:type="dxa"/>
            <w:shd w:val="clear" w:color="auto" w:fill="auto"/>
            <w:vAlign w:val="center"/>
          </w:tcPr>
          <w:p w14:paraId="33A7E02D"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4A4FE06F"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7561E41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4778BB39"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7DB34442"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614E8DE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2F8D13B6" w14:textId="77777777" w:rsidR="004D05EA" w:rsidRPr="00DF6DD6" w:rsidRDefault="004D05EA" w:rsidP="00A6034C">
            <w:pPr>
              <w:pStyle w:val="TAC"/>
              <w:keepNext w:val="0"/>
            </w:pPr>
            <w:r w:rsidRPr="00DF6DD6">
              <w:rPr>
                <w:lang w:eastAsia="ja-JP"/>
              </w:rPr>
              <w:t>N/A</w:t>
            </w:r>
          </w:p>
        </w:tc>
      </w:tr>
      <w:tr w:rsidR="00F55B07" w:rsidRPr="00DF6DD6" w14:paraId="0CC0B1B0" w14:textId="77777777" w:rsidTr="00A6034C">
        <w:trPr>
          <w:trHeight w:val="22"/>
          <w:jc w:val="center"/>
        </w:trPr>
        <w:tc>
          <w:tcPr>
            <w:tcW w:w="1928" w:type="dxa"/>
            <w:vMerge/>
            <w:shd w:val="clear" w:color="auto" w:fill="auto"/>
            <w:vAlign w:val="center"/>
          </w:tcPr>
          <w:p w14:paraId="17FE6D1C" w14:textId="77777777" w:rsidR="004D05EA" w:rsidRPr="00DF6DD6" w:rsidRDefault="004D05EA" w:rsidP="00A6034C">
            <w:pPr>
              <w:pStyle w:val="TAC"/>
              <w:keepNext w:val="0"/>
            </w:pPr>
          </w:p>
        </w:tc>
        <w:tc>
          <w:tcPr>
            <w:tcW w:w="1146" w:type="dxa"/>
            <w:shd w:val="clear" w:color="auto" w:fill="auto"/>
            <w:vAlign w:val="center"/>
          </w:tcPr>
          <w:p w14:paraId="16AC8026"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2BCF563"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561ED106"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745A8F8" w14:textId="0E9F65D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6703179"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5926C0B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E0624DB" w14:textId="77777777" w:rsidR="004D05EA" w:rsidRPr="00DF6DD6" w:rsidRDefault="004D05EA" w:rsidP="00A6034C">
            <w:pPr>
              <w:pStyle w:val="TAC"/>
              <w:keepNext w:val="0"/>
            </w:pPr>
            <w:r w:rsidRPr="00DF6DD6">
              <w:rPr>
                <w:lang w:eastAsia="ja-JP"/>
              </w:rPr>
              <w:t>N/A</w:t>
            </w:r>
          </w:p>
        </w:tc>
      </w:tr>
      <w:tr w:rsidR="00F55B07" w:rsidRPr="00DF6DD6" w14:paraId="1CD39DF5" w14:textId="77777777" w:rsidTr="00A6034C">
        <w:trPr>
          <w:trHeight w:val="22"/>
          <w:jc w:val="center"/>
        </w:trPr>
        <w:tc>
          <w:tcPr>
            <w:tcW w:w="1928" w:type="dxa"/>
            <w:vMerge w:val="restart"/>
            <w:shd w:val="clear" w:color="auto" w:fill="auto"/>
            <w:vAlign w:val="center"/>
          </w:tcPr>
          <w:p w14:paraId="576D756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D3D6FF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58FD537C"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978A67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4963A8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42513CF1"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419BBDF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0300244" w14:textId="77777777" w:rsidR="004D05EA" w:rsidRPr="00DF6DD6" w:rsidRDefault="004D05EA" w:rsidP="00A6034C">
            <w:pPr>
              <w:pStyle w:val="TAC"/>
              <w:keepNext w:val="0"/>
            </w:pPr>
            <w:r w:rsidRPr="00DF6DD6">
              <w:rPr>
                <w:lang w:eastAsia="ja-JP"/>
              </w:rPr>
              <w:t>N/A</w:t>
            </w:r>
          </w:p>
        </w:tc>
      </w:tr>
      <w:tr w:rsidR="00F55B07" w:rsidRPr="00DF6DD6" w14:paraId="7C6A249A" w14:textId="77777777" w:rsidTr="00A6034C">
        <w:trPr>
          <w:trHeight w:val="22"/>
          <w:jc w:val="center"/>
        </w:trPr>
        <w:tc>
          <w:tcPr>
            <w:tcW w:w="1928" w:type="dxa"/>
            <w:vMerge/>
            <w:shd w:val="clear" w:color="auto" w:fill="auto"/>
            <w:vAlign w:val="center"/>
          </w:tcPr>
          <w:p w14:paraId="7D5F7CC4" w14:textId="77777777" w:rsidR="004D05EA" w:rsidRPr="00DF6DD6" w:rsidRDefault="004D05EA" w:rsidP="00A6034C">
            <w:pPr>
              <w:pStyle w:val="TAC"/>
              <w:keepNext w:val="0"/>
            </w:pPr>
          </w:p>
        </w:tc>
        <w:tc>
          <w:tcPr>
            <w:tcW w:w="1146" w:type="dxa"/>
            <w:shd w:val="clear" w:color="auto" w:fill="auto"/>
            <w:vAlign w:val="center"/>
          </w:tcPr>
          <w:p w14:paraId="53427751"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E8520A" w14:textId="77777777" w:rsidR="004D05EA" w:rsidRPr="00DF6DD6" w:rsidRDefault="004D05EA" w:rsidP="00A6034C">
            <w:pPr>
              <w:pStyle w:val="TAC"/>
              <w:keepNext w:val="0"/>
              <w:rPr>
                <w:rFonts w:eastAsia="MS Mincho"/>
              </w:rPr>
            </w:pPr>
            <w:r w:rsidRPr="00DF6DD6">
              <w:rPr>
                <w:lang w:eastAsia="ja-JP"/>
              </w:rPr>
              <w:t>725</w:t>
            </w:r>
          </w:p>
        </w:tc>
        <w:tc>
          <w:tcPr>
            <w:tcW w:w="746" w:type="dxa"/>
            <w:shd w:val="clear" w:color="auto" w:fill="auto"/>
            <w:noWrap/>
            <w:vAlign w:val="center"/>
          </w:tcPr>
          <w:p w14:paraId="66A02DE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0D38A7"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433AAE" w14:textId="77777777" w:rsidR="004D05EA" w:rsidRPr="00DF6DD6" w:rsidRDefault="004D05EA" w:rsidP="00A6034C">
            <w:pPr>
              <w:pStyle w:val="TAC"/>
              <w:keepNext w:val="0"/>
              <w:rPr>
                <w:rFonts w:eastAsia="MS Mincho"/>
              </w:rPr>
            </w:pPr>
            <w:r w:rsidRPr="00DF6DD6">
              <w:rPr>
                <w:lang w:eastAsia="ja-JP"/>
              </w:rPr>
              <w:t>780</w:t>
            </w:r>
          </w:p>
        </w:tc>
        <w:tc>
          <w:tcPr>
            <w:tcW w:w="667" w:type="dxa"/>
            <w:shd w:val="clear" w:color="auto" w:fill="auto"/>
            <w:vAlign w:val="center"/>
          </w:tcPr>
          <w:p w14:paraId="262F0126" w14:textId="77777777" w:rsidR="004D05EA" w:rsidRPr="00DF6DD6" w:rsidRDefault="004D05EA" w:rsidP="00A6034C">
            <w:pPr>
              <w:pStyle w:val="TAC"/>
              <w:keepNext w:val="0"/>
            </w:pPr>
            <w:r w:rsidRPr="00DF6DD6">
              <w:rPr>
                <w:lang w:eastAsia="ja-JP"/>
              </w:rPr>
              <w:t>4.3</w:t>
            </w:r>
          </w:p>
        </w:tc>
        <w:tc>
          <w:tcPr>
            <w:tcW w:w="1096" w:type="dxa"/>
            <w:shd w:val="clear" w:color="auto" w:fill="auto"/>
            <w:vAlign w:val="center"/>
          </w:tcPr>
          <w:p w14:paraId="1E6DFC06" w14:textId="77777777" w:rsidR="004D05EA" w:rsidRPr="00DF6DD6" w:rsidRDefault="004D05EA" w:rsidP="00A6034C">
            <w:pPr>
              <w:pStyle w:val="TAC"/>
              <w:keepNext w:val="0"/>
            </w:pPr>
            <w:r w:rsidRPr="00DF6DD6">
              <w:rPr>
                <w:lang w:eastAsia="ja-JP"/>
              </w:rPr>
              <w:t>IMD5</w:t>
            </w:r>
          </w:p>
        </w:tc>
      </w:tr>
      <w:tr w:rsidR="00F55B07" w:rsidRPr="00DF6DD6" w14:paraId="3D429990" w14:textId="77777777" w:rsidTr="00A6034C">
        <w:trPr>
          <w:trHeight w:val="22"/>
          <w:jc w:val="center"/>
        </w:trPr>
        <w:tc>
          <w:tcPr>
            <w:tcW w:w="1928" w:type="dxa"/>
            <w:vMerge/>
            <w:shd w:val="clear" w:color="auto" w:fill="auto"/>
            <w:vAlign w:val="center"/>
          </w:tcPr>
          <w:p w14:paraId="0F0B3184" w14:textId="77777777" w:rsidR="004D05EA" w:rsidRPr="00DF6DD6" w:rsidRDefault="004D05EA" w:rsidP="00A6034C">
            <w:pPr>
              <w:pStyle w:val="TAC"/>
              <w:keepNext w:val="0"/>
            </w:pPr>
          </w:p>
        </w:tc>
        <w:tc>
          <w:tcPr>
            <w:tcW w:w="1146" w:type="dxa"/>
            <w:shd w:val="clear" w:color="auto" w:fill="auto"/>
            <w:vAlign w:val="center"/>
          </w:tcPr>
          <w:p w14:paraId="3B775B50"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CF6D50A" w14:textId="77777777" w:rsidR="004D05EA" w:rsidRPr="00DF6DD6" w:rsidRDefault="004D05EA" w:rsidP="00A6034C">
            <w:pPr>
              <w:pStyle w:val="TAC"/>
              <w:keepNext w:val="0"/>
              <w:rPr>
                <w:rFonts w:eastAsia="MS Mincho"/>
              </w:rPr>
            </w:pPr>
            <w:r w:rsidRPr="00DF6DD6">
              <w:rPr>
                <w:lang w:eastAsia="ja-JP"/>
              </w:rPr>
              <w:t>3330</w:t>
            </w:r>
          </w:p>
        </w:tc>
        <w:tc>
          <w:tcPr>
            <w:tcW w:w="746" w:type="dxa"/>
            <w:shd w:val="clear" w:color="auto" w:fill="auto"/>
            <w:noWrap/>
            <w:vAlign w:val="center"/>
          </w:tcPr>
          <w:p w14:paraId="5457DDB0"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49E088EC" w14:textId="1412B8E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5F1935C" w14:textId="77777777" w:rsidR="004D05EA" w:rsidRPr="00DF6DD6" w:rsidRDefault="004D05EA" w:rsidP="00A6034C">
            <w:pPr>
              <w:pStyle w:val="TAC"/>
              <w:keepNext w:val="0"/>
              <w:rPr>
                <w:rFonts w:eastAsia="MS Mincho"/>
              </w:rPr>
            </w:pPr>
            <w:r w:rsidRPr="00DF6DD6">
              <w:rPr>
                <w:lang w:eastAsia="ja-JP"/>
              </w:rPr>
              <w:t>3330</w:t>
            </w:r>
          </w:p>
        </w:tc>
        <w:tc>
          <w:tcPr>
            <w:tcW w:w="667" w:type="dxa"/>
            <w:shd w:val="clear" w:color="auto" w:fill="auto"/>
            <w:vAlign w:val="center"/>
          </w:tcPr>
          <w:p w14:paraId="5FAF112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922206C" w14:textId="77777777" w:rsidR="004D05EA" w:rsidRPr="00DF6DD6" w:rsidRDefault="004D05EA" w:rsidP="00A6034C">
            <w:pPr>
              <w:pStyle w:val="TAC"/>
              <w:keepNext w:val="0"/>
            </w:pPr>
            <w:r w:rsidRPr="00DF6DD6">
              <w:rPr>
                <w:lang w:eastAsia="ja-JP"/>
              </w:rPr>
              <w:t>N/A</w:t>
            </w:r>
          </w:p>
        </w:tc>
      </w:tr>
      <w:tr w:rsidR="00F55B07" w:rsidRPr="00DF6DD6" w14:paraId="044F7484" w14:textId="77777777" w:rsidTr="00A6034C">
        <w:trPr>
          <w:trHeight w:val="22"/>
          <w:jc w:val="center"/>
        </w:trPr>
        <w:tc>
          <w:tcPr>
            <w:tcW w:w="1928" w:type="dxa"/>
            <w:vMerge w:val="restart"/>
            <w:shd w:val="clear" w:color="auto" w:fill="auto"/>
            <w:vAlign w:val="center"/>
          </w:tcPr>
          <w:p w14:paraId="3F0A0A58"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7F3BB46C"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0858700"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D98D6E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3B7935D5"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4130505"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8B46615" w14:textId="77777777" w:rsidR="004D05EA" w:rsidRPr="00DF6DD6" w:rsidRDefault="004D05EA" w:rsidP="00A6034C">
            <w:pPr>
              <w:pStyle w:val="TAC"/>
              <w:keepNext w:val="0"/>
            </w:pPr>
            <w:r w:rsidRPr="00DF6DD6">
              <w:rPr>
                <w:lang w:eastAsia="ja-JP"/>
              </w:rPr>
              <w:t>15.7</w:t>
            </w:r>
          </w:p>
        </w:tc>
        <w:tc>
          <w:tcPr>
            <w:tcW w:w="1096" w:type="dxa"/>
            <w:shd w:val="clear" w:color="auto" w:fill="auto"/>
            <w:vAlign w:val="center"/>
          </w:tcPr>
          <w:p w14:paraId="42CB1773" w14:textId="77777777" w:rsidR="004D05EA" w:rsidRPr="00DF6DD6" w:rsidRDefault="004D05EA" w:rsidP="00A6034C">
            <w:pPr>
              <w:pStyle w:val="TAC"/>
              <w:keepNext w:val="0"/>
            </w:pPr>
            <w:r w:rsidRPr="00DF6DD6">
              <w:rPr>
                <w:lang w:eastAsia="ja-JP"/>
              </w:rPr>
              <w:t>IMD3</w:t>
            </w:r>
          </w:p>
        </w:tc>
      </w:tr>
      <w:tr w:rsidR="00F55B07" w:rsidRPr="00DF6DD6" w14:paraId="2104D74B" w14:textId="77777777" w:rsidTr="00A6034C">
        <w:trPr>
          <w:trHeight w:val="22"/>
          <w:jc w:val="center"/>
        </w:trPr>
        <w:tc>
          <w:tcPr>
            <w:tcW w:w="1928" w:type="dxa"/>
            <w:vMerge/>
            <w:shd w:val="clear" w:color="auto" w:fill="auto"/>
            <w:vAlign w:val="center"/>
          </w:tcPr>
          <w:p w14:paraId="7735A858" w14:textId="77777777" w:rsidR="004D05EA" w:rsidRPr="00DF6DD6" w:rsidRDefault="004D05EA" w:rsidP="00A6034C">
            <w:pPr>
              <w:pStyle w:val="TAC"/>
              <w:keepNext w:val="0"/>
            </w:pPr>
          </w:p>
        </w:tc>
        <w:tc>
          <w:tcPr>
            <w:tcW w:w="1146" w:type="dxa"/>
            <w:shd w:val="clear" w:color="auto" w:fill="auto"/>
            <w:vAlign w:val="center"/>
          </w:tcPr>
          <w:p w14:paraId="6088213E"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6170294E"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26ED70C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E0B404D"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0AEBFEA"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1B0523E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F573E7C" w14:textId="77777777" w:rsidR="004D05EA" w:rsidRPr="00DF6DD6" w:rsidRDefault="004D05EA" w:rsidP="00A6034C">
            <w:pPr>
              <w:pStyle w:val="TAC"/>
              <w:keepNext w:val="0"/>
            </w:pPr>
            <w:r w:rsidRPr="00DF6DD6">
              <w:rPr>
                <w:lang w:eastAsia="ja-JP"/>
              </w:rPr>
              <w:t>N/A</w:t>
            </w:r>
          </w:p>
        </w:tc>
      </w:tr>
      <w:tr w:rsidR="00F55B07" w:rsidRPr="00DF6DD6" w14:paraId="52457FEC" w14:textId="77777777" w:rsidTr="00A6034C">
        <w:trPr>
          <w:trHeight w:val="22"/>
          <w:jc w:val="center"/>
        </w:trPr>
        <w:tc>
          <w:tcPr>
            <w:tcW w:w="1928" w:type="dxa"/>
            <w:vMerge/>
            <w:shd w:val="clear" w:color="auto" w:fill="auto"/>
            <w:vAlign w:val="center"/>
          </w:tcPr>
          <w:p w14:paraId="51C40D38" w14:textId="77777777" w:rsidR="004D05EA" w:rsidRPr="00DF6DD6" w:rsidRDefault="004D05EA" w:rsidP="00A6034C">
            <w:pPr>
              <w:pStyle w:val="TAC"/>
              <w:keepNext w:val="0"/>
            </w:pPr>
          </w:p>
        </w:tc>
        <w:tc>
          <w:tcPr>
            <w:tcW w:w="1146" w:type="dxa"/>
            <w:shd w:val="clear" w:color="auto" w:fill="auto"/>
            <w:vAlign w:val="center"/>
          </w:tcPr>
          <w:p w14:paraId="693C074A"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3EF09BF1"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2F9B4245"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24A231C" w14:textId="2D4C60EB"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2131E568"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123A808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25A0384" w14:textId="77777777" w:rsidR="004D05EA" w:rsidRPr="00DF6DD6" w:rsidRDefault="004D05EA" w:rsidP="00A6034C">
            <w:pPr>
              <w:pStyle w:val="TAC"/>
              <w:keepNext w:val="0"/>
            </w:pPr>
            <w:r w:rsidRPr="00DF6DD6">
              <w:rPr>
                <w:lang w:eastAsia="ja-JP"/>
              </w:rPr>
              <w:t>N/A</w:t>
            </w:r>
          </w:p>
        </w:tc>
      </w:tr>
      <w:tr w:rsidR="00F55B07" w:rsidRPr="00DF6DD6" w14:paraId="6C5E91A5" w14:textId="77777777" w:rsidTr="00A6034C">
        <w:trPr>
          <w:trHeight w:val="22"/>
          <w:jc w:val="center"/>
        </w:trPr>
        <w:tc>
          <w:tcPr>
            <w:tcW w:w="1928" w:type="dxa"/>
            <w:vMerge w:val="restart"/>
            <w:shd w:val="clear" w:color="auto" w:fill="auto"/>
            <w:vAlign w:val="center"/>
          </w:tcPr>
          <w:p w14:paraId="4F49579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B1A740"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96A1DF6" w14:textId="77777777" w:rsidR="004D05EA" w:rsidRPr="00DF6DD6" w:rsidRDefault="004D05EA" w:rsidP="00A6034C">
            <w:pPr>
              <w:pStyle w:val="TAC"/>
              <w:keepNext w:val="0"/>
              <w:rPr>
                <w:rFonts w:eastAsia="MS Mincho"/>
              </w:rPr>
            </w:pPr>
            <w:r w:rsidRPr="00DF6DD6">
              <w:rPr>
                <w:lang w:eastAsia="ja-JP"/>
              </w:rPr>
              <w:t>1970</w:t>
            </w:r>
          </w:p>
        </w:tc>
        <w:tc>
          <w:tcPr>
            <w:tcW w:w="746" w:type="dxa"/>
            <w:shd w:val="clear" w:color="auto" w:fill="auto"/>
            <w:noWrap/>
            <w:vAlign w:val="center"/>
          </w:tcPr>
          <w:p w14:paraId="770C4CC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DEAED46"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289D7511" w14:textId="77777777" w:rsidR="004D05EA" w:rsidRPr="00DF6DD6" w:rsidRDefault="004D05EA" w:rsidP="00A6034C">
            <w:pPr>
              <w:pStyle w:val="TAC"/>
              <w:keepNext w:val="0"/>
              <w:rPr>
                <w:rFonts w:eastAsia="MS Mincho"/>
              </w:rPr>
            </w:pPr>
            <w:r w:rsidRPr="00DF6DD6">
              <w:rPr>
                <w:lang w:eastAsia="ja-JP"/>
              </w:rPr>
              <w:t>2160</w:t>
            </w:r>
          </w:p>
        </w:tc>
        <w:tc>
          <w:tcPr>
            <w:tcW w:w="667" w:type="dxa"/>
            <w:shd w:val="clear" w:color="auto" w:fill="auto"/>
            <w:vAlign w:val="center"/>
          </w:tcPr>
          <w:p w14:paraId="3BA0D07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8E961ED" w14:textId="77777777" w:rsidR="004D05EA" w:rsidRPr="00DF6DD6" w:rsidRDefault="004D05EA" w:rsidP="00A6034C">
            <w:pPr>
              <w:pStyle w:val="TAC"/>
              <w:keepNext w:val="0"/>
            </w:pPr>
            <w:r w:rsidRPr="00DF6DD6">
              <w:rPr>
                <w:lang w:eastAsia="ja-JP"/>
              </w:rPr>
              <w:t>N/A</w:t>
            </w:r>
          </w:p>
        </w:tc>
      </w:tr>
      <w:tr w:rsidR="00F55B07" w:rsidRPr="00DF6DD6" w14:paraId="78BFD123" w14:textId="77777777" w:rsidTr="00A6034C">
        <w:trPr>
          <w:trHeight w:val="22"/>
          <w:jc w:val="center"/>
        </w:trPr>
        <w:tc>
          <w:tcPr>
            <w:tcW w:w="1928" w:type="dxa"/>
            <w:vMerge/>
            <w:shd w:val="clear" w:color="auto" w:fill="auto"/>
            <w:vAlign w:val="center"/>
          </w:tcPr>
          <w:p w14:paraId="03064AE6" w14:textId="77777777" w:rsidR="004D05EA" w:rsidRPr="00DF6DD6" w:rsidRDefault="004D05EA" w:rsidP="00A6034C">
            <w:pPr>
              <w:pStyle w:val="TAC"/>
              <w:keepNext w:val="0"/>
            </w:pPr>
          </w:p>
        </w:tc>
        <w:tc>
          <w:tcPr>
            <w:tcW w:w="1146" w:type="dxa"/>
            <w:shd w:val="clear" w:color="auto" w:fill="auto"/>
            <w:vAlign w:val="center"/>
          </w:tcPr>
          <w:p w14:paraId="23741905"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F0A8E4" w14:textId="77777777" w:rsidR="004D05EA" w:rsidRPr="00DF6DD6" w:rsidRDefault="004D05EA" w:rsidP="00A6034C">
            <w:pPr>
              <w:pStyle w:val="TAC"/>
              <w:keepNext w:val="0"/>
              <w:rPr>
                <w:rFonts w:eastAsia="MS Mincho"/>
              </w:rPr>
            </w:pPr>
            <w:r w:rsidRPr="00DF6DD6">
              <w:rPr>
                <w:lang w:eastAsia="ja-JP"/>
              </w:rPr>
              <w:t>739</w:t>
            </w:r>
          </w:p>
        </w:tc>
        <w:tc>
          <w:tcPr>
            <w:tcW w:w="746" w:type="dxa"/>
            <w:shd w:val="clear" w:color="auto" w:fill="auto"/>
            <w:noWrap/>
            <w:vAlign w:val="center"/>
          </w:tcPr>
          <w:p w14:paraId="268BF5A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25C557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B48C1B5" w14:textId="77777777" w:rsidR="004D05EA" w:rsidRPr="00DF6DD6" w:rsidRDefault="004D05EA" w:rsidP="00A6034C">
            <w:pPr>
              <w:pStyle w:val="TAC"/>
              <w:keepNext w:val="0"/>
              <w:rPr>
                <w:rFonts w:eastAsia="MS Mincho"/>
              </w:rPr>
            </w:pPr>
            <w:r w:rsidRPr="00DF6DD6">
              <w:rPr>
                <w:lang w:eastAsia="ja-JP"/>
              </w:rPr>
              <w:t>794</w:t>
            </w:r>
          </w:p>
        </w:tc>
        <w:tc>
          <w:tcPr>
            <w:tcW w:w="667" w:type="dxa"/>
            <w:shd w:val="clear" w:color="auto" w:fill="auto"/>
            <w:vAlign w:val="center"/>
          </w:tcPr>
          <w:p w14:paraId="013BE4B2" w14:textId="77777777" w:rsidR="004D05EA" w:rsidRPr="00DF6DD6" w:rsidRDefault="004D05EA" w:rsidP="00A6034C">
            <w:pPr>
              <w:pStyle w:val="TAC"/>
              <w:keepNext w:val="0"/>
            </w:pPr>
            <w:r w:rsidRPr="00DF6DD6">
              <w:rPr>
                <w:lang w:eastAsia="ja-JP"/>
              </w:rPr>
              <w:t>4.2</w:t>
            </w:r>
          </w:p>
        </w:tc>
        <w:tc>
          <w:tcPr>
            <w:tcW w:w="1096" w:type="dxa"/>
            <w:shd w:val="clear" w:color="auto" w:fill="auto"/>
            <w:vAlign w:val="center"/>
          </w:tcPr>
          <w:p w14:paraId="1AE9070A" w14:textId="77777777" w:rsidR="004D05EA" w:rsidRPr="00DF6DD6" w:rsidRDefault="004D05EA" w:rsidP="00A6034C">
            <w:pPr>
              <w:pStyle w:val="TAC"/>
              <w:keepNext w:val="0"/>
            </w:pPr>
            <w:r w:rsidRPr="00DF6DD6">
              <w:rPr>
                <w:lang w:eastAsia="ja-JP"/>
              </w:rPr>
              <w:t>IMD5</w:t>
            </w:r>
          </w:p>
        </w:tc>
      </w:tr>
      <w:tr w:rsidR="00F55B07" w:rsidRPr="00DF6DD6" w14:paraId="3E7CD17D" w14:textId="77777777" w:rsidTr="00A6034C">
        <w:trPr>
          <w:trHeight w:val="22"/>
          <w:jc w:val="center"/>
        </w:trPr>
        <w:tc>
          <w:tcPr>
            <w:tcW w:w="1928" w:type="dxa"/>
            <w:vMerge/>
            <w:shd w:val="clear" w:color="auto" w:fill="auto"/>
            <w:vAlign w:val="center"/>
          </w:tcPr>
          <w:p w14:paraId="71C728FE" w14:textId="77777777" w:rsidR="004D05EA" w:rsidRPr="00DF6DD6" w:rsidRDefault="004D05EA" w:rsidP="00A6034C">
            <w:pPr>
              <w:pStyle w:val="TAC"/>
              <w:keepNext w:val="0"/>
            </w:pPr>
          </w:p>
        </w:tc>
        <w:tc>
          <w:tcPr>
            <w:tcW w:w="1146" w:type="dxa"/>
            <w:shd w:val="clear" w:color="auto" w:fill="auto"/>
            <w:vAlign w:val="center"/>
          </w:tcPr>
          <w:p w14:paraId="007C8D17"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453D65BA" w14:textId="77777777" w:rsidR="004D05EA" w:rsidRPr="00DF6DD6" w:rsidRDefault="004D05EA" w:rsidP="00A6034C">
            <w:pPr>
              <w:pStyle w:val="TAC"/>
              <w:keepNext w:val="0"/>
              <w:rPr>
                <w:rFonts w:eastAsia="MS Mincho"/>
              </w:rPr>
            </w:pPr>
            <w:r w:rsidRPr="00DF6DD6">
              <w:rPr>
                <w:lang w:eastAsia="ja-JP"/>
              </w:rPr>
              <w:t>3352</w:t>
            </w:r>
          </w:p>
        </w:tc>
        <w:tc>
          <w:tcPr>
            <w:tcW w:w="746" w:type="dxa"/>
            <w:shd w:val="clear" w:color="auto" w:fill="auto"/>
            <w:noWrap/>
            <w:vAlign w:val="center"/>
          </w:tcPr>
          <w:p w14:paraId="5F745727"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D405C85" w14:textId="662ED98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792A1CA0" w14:textId="77777777" w:rsidR="004D05EA" w:rsidRPr="00DF6DD6" w:rsidRDefault="004D05EA" w:rsidP="00A6034C">
            <w:pPr>
              <w:pStyle w:val="TAC"/>
              <w:keepNext w:val="0"/>
              <w:rPr>
                <w:rFonts w:eastAsia="MS Mincho"/>
              </w:rPr>
            </w:pPr>
            <w:r w:rsidRPr="00DF6DD6">
              <w:rPr>
                <w:lang w:eastAsia="ja-JP"/>
              </w:rPr>
              <w:t>3352</w:t>
            </w:r>
          </w:p>
        </w:tc>
        <w:tc>
          <w:tcPr>
            <w:tcW w:w="667" w:type="dxa"/>
            <w:shd w:val="clear" w:color="auto" w:fill="auto"/>
            <w:vAlign w:val="center"/>
          </w:tcPr>
          <w:p w14:paraId="5F991CC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E1D20B6" w14:textId="77777777" w:rsidR="004D05EA" w:rsidRPr="00DF6DD6" w:rsidRDefault="004D05EA" w:rsidP="00A6034C">
            <w:pPr>
              <w:pStyle w:val="TAC"/>
              <w:keepNext w:val="0"/>
            </w:pPr>
            <w:r w:rsidRPr="00DF6DD6">
              <w:rPr>
                <w:lang w:eastAsia="ja-JP"/>
              </w:rPr>
              <w:t>N/A</w:t>
            </w:r>
          </w:p>
        </w:tc>
      </w:tr>
      <w:tr w:rsidR="00F55B07" w:rsidRPr="00DF6DD6" w14:paraId="7D46BD4F" w14:textId="77777777" w:rsidTr="00A6034C">
        <w:trPr>
          <w:trHeight w:val="22"/>
          <w:jc w:val="center"/>
        </w:trPr>
        <w:tc>
          <w:tcPr>
            <w:tcW w:w="1928" w:type="dxa"/>
            <w:vMerge w:val="restart"/>
            <w:shd w:val="clear" w:color="auto" w:fill="auto"/>
            <w:vAlign w:val="center"/>
          </w:tcPr>
          <w:p w14:paraId="557D8D7D" w14:textId="77777777" w:rsidR="004D05EA" w:rsidRPr="00DF6DD6" w:rsidRDefault="004D05EA" w:rsidP="00A6034C">
            <w:pPr>
              <w:pStyle w:val="TAC"/>
              <w:keepNext w:val="0"/>
            </w:pPr>
            <w:r w:rsidRPr="00DF6DD6">
              <w:rPr>
                <w:rFonts w:eastAsia="Malgun Gothic"/>
                <w:lang w:eastAsia="ko-KR"/>
              </w:rPr>
              <w:t>DC_1A_n28A-n78A</w:t>
            </w:r>
          </w:p>
        </w:tc>
        <w:tc>
          <w:tcPr>
            <w:tcW w:w="1146" w:type="dxa"/>
            <w:shd w:val="clear" w:color="auto" w:fill="auto"/>
            <w:vAlign w:val="center"/>
          </w:tcPr>
          <w:p w14:paraId="4CA9CF86" w14:textId="77777777" w:rsidR="004D05EA" w:rsidRPr="00DF6DD6" w:rsidRDefault="004D05EA" w:rsidP="00A6034C">
            <w:pPr>
              <w:pStyle w:val="TAC"/>
              <w:keepNext w:val="0"/>
            </w:pPr>
            <w:r w:rsidRPr="00DF6DD6">
              <w:t>1</w:t>
            </w:r>
          </w:p>
        </w:tc>
        <w:tc>
          <w:tcPr>
            <w:tcW w:w="1167" w:type="dxa"/>
            <w:shd w:val="clear" w:color="auto" w:fill="auto"/>
            <w:noWrap/>
            <w:vAlign w:val="center"/>
          </w:tcPr>
          <w:p w14:paraId="298B1CBA"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58D9C544" w14:textId="77777777" w:rsidR="004D05EA" w:rsidRPr="00DF6DD6" w:rsidRDefault="004D05EA" w:rsidP="00A6034C">
            <w:pPr>
              <w:pStyle w:val="TAC"/>
              <w:keepNext w:val="0"/>
            </w:pPr>
            <w:r w:rsidRPr="00DF6DD6">
              <w:t>5</w:t>
            </w:r>
          </w:p>
        </w:tc>
        <w:tc>
          <w:tcPr>
            <w:tcW w:w="877" w:type="dxa"/>
            <w:shd w:val="clear" w:color="auto" w:fill="auto"/>
            <w:noWrap/>
            <w:vAlign w:val="center"/>
          </w:tcPr>
          <w:p w14:paraId="3571964C"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9FBE38" w14:textId="77777777" w:rsidR="004D05EA" w:rsidRPr="00DF6DD6" w:rsidRDefault="004D05EA" w:rsidP="00A6034C">
            <w:pPr>
              <w:pStyle w:val="TAC"/>
              <w:keepNext w:val="0"/>
            </w:pPr>
            <w:r w:rsidRPr="00DF6DD6">
              <w:t>2140</w:t>
            </w:r>
          </w:p>
        </w:tc>
        <w:tc>
          <w:tcPr>
            <w:tcW w:w="667" w:type="dxa"/>
            <w:shd w:val="clear" w:color="auto" w:fill="auto"/>
            <w:vAlign w:val="center"/>
          </w:tcPr>
          <w:p w14:paraId="485157AA" w14:textId="77777777" w:rsidR="004D05EA" w:rsidRPr="00DF6DD6" w:rsidRDefault="004D05EA" w:rsidP="00A6034C">
            <w:pPr>
              <w:pStyle w:val="TAC"/>
              <w:keepNext w:val="0"/>
            </w:pPr>
            <w:r w:rsidRPr="00DF6DD6">
              <w:t>N/A</w:t>
            </w:r>
          </w:p>
        </w:tc>
        <w:tc>
          <w:tcPr>
            <w:tcW w:w="1096" w:type="dxa"/>
            <w:shd w:val="clear" w:color="auto" w:fill="auto"/>
            <w:vAlign w:val="center"/>
          </w:tcPr>
          <w:p w14:paraId="668E5459" w14:textId="77777777" w:rsidR="004D05EA" w:rsidRPr="00DF6DD6" w:rsidRDefault="004D05EA" w:rsidP="00A6034C">
            <w:pPr>
              <w:pStyle w:val="TAC"/>
              <w:keepNext w:val="0"/>
            </w:pPr>
            <w:r w:rsidRPr="00DF6DD6">
              <w:t>N/A</w:t>
            </w:r>
          </w:p>
        </w:tc>
      </w:tr>
      <w:tr w:rsidR="00F55B07" w:rsidRPr="00DF6DD6" w14:paraId="78415FA1" w14:textId="77777777" w:rsidTr="00A6034C">
        <w:trPr>
          <w:trHeight w:val="22"/>
          <w:jc w:val="center"/>
        </w:trPr>
        <w:tc>
          <w:tcPr>
            <w:tcW w:w="1928" w:type="dxa"/>
            <w:vMerge/>
            <w:shd w:val="clear" w:color="auto" w:fill="auto"/>
            <w:vAlign w:val="center"/>
          </w:tcPr>
          <w:p w14:paraId="1DD97DE2" w14:textId="77777777" w:rsidR="004D05EA" w:rsidRPr="00DF6DD6" w:rsidRDefault="004D05EA" w:rsidP="00A6034C">
            <w:pPr>
              <w:pStyle w:val="TAC"/>
              <w:keepNext w:val="0"/>
            </w:pPr>
          </w:p>
        </w:tc>
        <w:tc>
          <w:tcPr>
            <w:tcW w:w="1146" w:type="dxa"/>
            <w:shd w:val="clear" w:color="auto" w:fill="auto"/>
            <w:vAlign w:val="center"/>
          </w:tcPr>
          <w:p w14:paraId="3BBEF615"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27F3593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3DB1BDA3" w14:textId="77777777" w:rsidR="004D05EA" w:rsidRPr="00DF6DD6" w:rsidRDefault="004D05EA" w:rsidP="00A6034C">
            <w:pPr>
              <w:pStyle w:val="TAC"/>
              <w:keepNext w:val="0"/>
            </w:pPr>
            <w:r w:rsidRPr="00DF6DD6">
              <w:t>5</w:t>
            </w:r>
          </w:p>
        </w:tc>
        <w:tc>
          <w:tcPr>
            <w:tcW w:w="877" w:type="dxa"/>
            <w:shd w:val="clear" w:color="auto" w:fill="auto"/>
            <w:noWrap/>
            <w:vAlign w:val="center"/>
          </w:tcPr>
          <w:p w14:paraId="66C4F45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CDDF363" w14:textId="77777777" w:rsidR="004D05EA" w:rsidRPr="00DF6DD6" w:rsidRDefault="004D05EA" w:rsidP="00A6034C">
            <w:pPr>
              <w:pStyle w:val="TAC"/>
              <w:keepNext w:val="0"/>
            </w:pPr>
            <w:r w:rsidRPr="00DF6DD6">
              <w:t>788</w:t>
            </w:r>
          </w:p>
        </w:tc>
        <w:tc>
          <w:tcPr>
            <w:tcW w:w="667" w:type="dxa"/>
            <w:shd w:val="clear" w:color="auto" w:fill="auto"/>
            <w:vAlign w:val="center"/>
          </w:tcPr>
          <w:p w14:paraId="59CEF1A2" w14:textId="77777777" w:rsidR="004D05EA" w:rsidRPr="00DF6DD6" w:rsidRDefault="004D05EA" w:rsidP="00A6034C">
            <w:pPr>
              <w:pStyle w:val="TAC"/>
              <w:keepNext w:val="0"/>
            </w:pPr>
            <w:r w:rsidRPr="00DF6DD6">
              <w:t>N/A</w:t>
            </w:r>
          </w:p>
        </w:tc>
        <w:tc>
          <w:tcPr>
            <w:tcW w:w="1096" w:type="dxa"/>
            <w:shd w:val="clear" w:color="auto" w:fill="auto"/>
            <w:vAlign w:val="center"/>
          </w:tcPr>
          <w:p w14:paraId="1641E02A" w14:textId="77777777" w:rsidR="004D05EA" w:rsidRPr="00DF6DD6" w:rsidRDefault="004D05EA" w:rsidP="00A6034C">
            <w:pPr>
              <w:pStyle w:val="TAC"/>
              <w:keepNext w:val="0"/>
            </w:pPr>
            <w:r w:rsidRPr="00DF6DD6">
              <w:t>N/A</w:t>
            </w:r>
          </w:p>
        </w:tc>
      </w:tr>
      <w:tr w:rsidR="00F55B07" w:rsidRPr="00DF6DD6" w14:paraId="3236FE48" w14:textId="77777777" w:rsidTr="00A6034C">
        <w:trPr>
          <w:trHeight w:val="22"/>
          <w:jc w:val="center"/>
        </w:trPr>
        <w:tc>
          <w:tcPr>
            <w:tcW w:w="1928" w:type="dxa"/>
            <w:vMerge/>
            <w:shd w:val="clear" w:color="auto" w:fill="auto"/>
            <w:vAlign w:val="center"/>
          </w:tcPr>
          <w:p w14:paraId="7EFEA26A" w14:textId="77777777" w:rsidR="004D05EA" w:rsidRPr="00DF6DD6" w:rsidRDefault="004D05EA" w:rsidP="00A6034C">
            <w:pPr>
              <w:pStyle w:val="TAC"/>
              <w:keepNext w:val="0"/>
            </w:pPr>
          </w:p>
        </w:tc>
        <w:tc>
          <w:tcPr>
            <w:tcW w:w="1146" w:type="dxa"/>
            <w:shd w:val="clear" w:color="auto" w:fill="auto"/>
            <w:vAlign w:val="center"/>
          </w:tcPr>
          <w:p w14:paraId="09A9B1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4E047785" w14:textId="77777777" w:rsidR="004D05EA" w:rsidRPr="00DF6DD6" w:rsidRDefault="004D05EA" w:rsidP="00A6034C">
            <w:pPr>
              <w:pStyle w:val="TAC"/>
              <w:keepNext w:val="0"/>
            </w:pPr>
            <w:r w:rsidRPr="00DF6DD6">
              <w:t>3416</w:t>
            </w:r>
          </w:p>
        </w:tc>
        <w:tc>
          <w:tcPr>
            <w:tcW w:w="746" w:type="dxa"/>
            <w:shd w:val="clear" w:color="auto" w:fill="auto"/>
            <w:noWrap/>
            <w:vAlign w:val="center"/>
          </w:tcPr>
          <w:p w14:paraId="1C6A1644" w14:textId="77777777" w:rsidR="004D05EA" w:rsidRPr="00DF6DD6" w:rsidRDefault="004D05EA" w:rsidP="00A6034C">
            <w:pPr>
              <w:pStyle w:val="TAC"/>
              <w:keepNext w:val="0"/>
            </w:pPr>
            <w:r w:rsidRPr="00DF6DD6">
              <w:t>10</w:t>
            </w:r>
          </w:p>
        </w:tc>
        <w:tc>
          <w:tcPr>
            <w:tcW w:w="877" w:type="dxa"/>
            <w:shd w:val="clear" w:color="auto" w:fill="auto"/>
            <w:noWrap/>
            <w:vAlign w:val="center"/>
          </w:tcPr>
          <w:p w14:paraId="2CE4E63A" w14:textId="2E5C1F28" w:rsidR="004D05EA" w:rsidRPr="00DF6DD6" w:rsidRDefault="004D05EA" w:rsidP="00A6034C">
            <w:pPr>
              <w:pStyle w:val="TAC"/>
              <w:keepNext w:val="0"/>
            </w:pPr>
            <w:r w:rsidRPr="00DF6DD6">
              <w:t>50</w:t>
            </w:r>
          </w:p>
        </w:tc>
        <w:tc>
          <w:tcPr>
            <w:tcW w:w="1299" w:type="dxa"/>
            <w:shd w:val="clear" w:color="auto" w:fill="auto"/>
            <w:noWrap/>
            <w:vAlign w:val="center"/>
          </w:tcPr>
          <w:p w14:paraId="64610966" w14:textId="77777777" w:rsidR="004D05EA" w:rsidRPr="00DF6DD6" w:rsidRDefault="004D05EA" w:rsidP="00A6034C">
            <w:pPr>
              <w:pStyle w:val="TAC"/>
              <w:keepNext w:val="0"/>
            </w:pPr>
            <w:r w:rsidRPr="00DF6DD6">
              <w:t>3416</w:t>
            </w:r>
          </w:p>
        </w:tc>
        <w:tc>
          <w:tcPr>
            <w:tcW w:w="667" w:type="dxa"/>
            <w:shd w:val="clear" w:color="auto" w:fill="auto"/>
            <w:vAlign w:val="center"/>
          </w:tcPr>
          <w:p w14:paraId="79B26F15" w14:textId="77777777" w:rsidR="004D05EA" w:rsidRPr="00DF6DD6" w:rsidRDefault="004D05EA" w:rsidP="00A6034C">
            <w:pPr>
              <w:pStyle w:val="TAC"/>
              <w:keepNext w:val="0"/>
            </w:pPr>
            <w:r w:rsidRPr="00DF6DD6">
              <w:t>15.7</w:t>
            </w:r>
          </w:p>
        </w:tc>
        <w:tc>
          <w:tcPr>
            <w:tcW w:w="1096" w:type="dxa"/>
            <w:shd w:val="clear" w:color="auto" w:fill="auto"/>
            <w:vAlign w:val="center"/>
          </w:tcPr>
          <w:p w14:paraId="70DEE653" w14:textId="77777777" w:rsidR="004D05EA" w:rsidRPr="00DF6DD6" w:rsidRDefault="004D05EA" w:rsidP="00A6034C">
            <w:pPr>
              <w:pStyle w:val="TAC"/>
              <w:keepNext w:val="0"/>
            </w:pPr>
            <w:r w:rsidRPr="00DF6DD6">
              <w:t>IMD3</w:t>
            </w:r>
          </w:p>
        </w:tc>
      </w:tr>
      <w:tr w:rsidR="00F55B07" w:rsidRPr="00DF6DD6" w14:paraId="3481AAF5" w14:textId="77777777" w:rsidTr="00A6034C">
        <w:trPr>
          <w:trHeight w:val="22"/>
          <w:jc w:val="center"/>
        </w:trPr>
        <w:tc>
          <w:tcPr>
            <w:tcW w:w="1928" w:type="dxa"/>
            <w:vMerge/>
            <w:shd w:val="clear" w:color="auto" w:fill="auto"/>
            <w:vAlign w:val="center"/>
          </w:tcPr>
          <w:p w14:paraId="02C5DB04" w14:textId="77777777" w:rsidR="004D05EA" w:rsidRPr="00DF6DD6" w:rsidRDefault="004D05EA" w:rsidP="00A6034C">
            <w:pPr>
              <w:pStyle w:val="TAC"/>
              <w:keepNext w:val="0"/>
            </w:pPr>
          </w:p>
        </w:tc>
        <w:tc>
          <w:tcPr>
            <w:tcW w:w="1146" w:type="dxa"/>
            <w:shd w:val="clear" w:color="auto" w:fill="auto"/>
            <w:vAlign w:val="center"/>
          </w:tcPr>
          <w:p w14:paraId="7B6FC72C" w14:textId="77777777" w:rsidR="004D05EA" w:rsidRPr="00DF6DD6" w:rsidRDefault="004D05EA" w:rsidP="00A6034C">
            <w:pPr>
              <w:pStyle w:val="TAC"/>
              <w:keepNext w:val="0"/>
            </w:pPr>
            <w:r w:rsidRPr="00DF6DD6">
              <w:t>1</w:t>
            </w:r>
          </w:p>
        </w:tc>
        <w:tc>
          <w:tcPr>
            <w:tcW w:w="1167" w:type="dxa"/>
            <w:shd w:val="clear" w:color="auto" w:fill="auto"/>
            <w:noWrap/>
            <w:vAlign w:val="center"/>
          </w:tcPr>
          <w:p w14:paraId="0A38CEF6"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40687408" w14:textId="77777777" w:rsidR="004D05EA" w:rsidRPr="00DF6DD6" w:rsidRDefault="004D05EA" w:rsidP="00A6034C">
            <w:pPr>
              <w:pStyle w:val="TAC"/>
              <w:keepNext w:val="0"/>
            </w:pPr>
            <w:r w:rsidRPr="00DF6DD6">
              <w:t>5</w:t>
            </w:r>
          </w:p>
        </w:tc>
        <w:tc>
          <w:tcPr>
            <w:tcW w:w="877" w:type="dxa"/>
            <w:shd w:val="clear" w:color="auto" w:fill="auto"/>
            <w:noWrap/>
            <w:vAlign w:val="center"/>
          </w:tcPr>
          <w:p w14:paraId="023827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4B913A" w14:textId="77777777" w:rsidR="004D05EA" w:rsidRPr="00DF6DD6" w:rsidRDefault="004D05EA" w:rsidP="00A6034C">
            <w:pPr>
              <w:pStyle w:val="TAC"/>
              <w:keepNext w:val="0"/>
            </w:pPr>
            <w:r w:rsidRPr="00DF6DD6">
              <w:t>2140</w:t>
            </w:r>
          </w:p>
        </w:tc>
        <w:tc>
          <w:tcPr>
            <w:tcW w:w="667" w:type="dxa"/>
            <w:shd w:val="clear" w:color="auto" w:fill="auto"/>
            <w:vAlign w:val="center"/>
          </w:tcPr>
          <w:p w14:paraId="510F2182" w14:textId="77777777" w:rsidR="004D05EA" w:rsidRPr="00DF6DD6" w:rsidRDefault="004D05EA" w:rsidP="00A6034C">
            <w:pPr>
              <w:pStyle w:val="TAC"/>
              <w:keepNext w:val="0"/>
            </w:pPr>
            <w:r w:rsidRPr="00DF6DD6">
              <w:t>N/A</w:t>
            </w:r>
          </w:p>
        </w:tc>
        <w:tc>
          <w:tcPr>
            <w:tcW w:w="1096" w:type="dxa"/>
            <w:shd w:val="clear" w:color="auto" w:fill="auto"/>
            <w:vAlign w:val="center"/>
          </w:tcPr>
          <w:p w14:paraId="321A42CE" w14:textId="77777777" w:rsidR="004D05EA" w:rsidRPr="00DF6DD6" w:rsidRDefault="004D05EA" w:rsidP="00A6034C">
            <w:pPr>
              <w:pStyle w:val="TAC"/>
              <w:keepNext w:val="0"/>
            </w:pPr>
            <w:r w:rsidRPr="00DF6DD6">
              <w:t>N/A</w:t>
            </w:r>
          </w:p>
        </w:tc>
      </w:tr>
      <w:tr w:rsidR="00F55B07" w:rsidRPr="00DF6DD6" w14:paraId="149E5503" w14:textId="77777777" w:rsidTr="00A6034C">
        <w:trPr>
          <w:trHeight w:val="22"/>
          <w:jc w:val="center"/>
        </w:trPr>
        <w:tc>
          <w:tcPr>
            <w:tcW w:w="1928" w:type="dxa"/>
            <w:vMerge/>
            <w:shd w:val="clear" w:color="auto" w:fill="auto"/>
            <w:vAlign w:val="center"/>
          </w:tcPr>
          <w:p w14:paraId="6D8855D6" w14:textId="77777777" w:rsidR="004D05EA" w:rsidRPr="00DF6DD6" w:rsidRDefault="004D05EA" w:rsidP="00A6034C">
            <w:pPr>
              <w:pStyle w:val="TAC"/>
              <w:keepNext w:val="0"/>
            </w:pPr>
          </w:p>
        </w:tc>
        <w:tc>
          <w:tcPr>
            <w:tcW w:w="1146" w:type="dxa"/>
            <w:shd w:val="clear" w:color="auto" w:fill="auto"/>
            <w:vAlign w:val="center"/>
          </w:tcPr>
          <w:p w14:paraId="2251F4F8"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D2F9C3F" w14:textId="77777777" w:rsidR="004D05EA" w:rsidRPr="00DF6DD6" w:rsidRDefault="004D05EA" w:rsidP="00A6034C">
            <w:pPr>
              <w:pStyle w:val="TAC"/>
              <w:keepNext w:val="0"/>
            </w:pPr>
            <w:r w:rsidRPr="00DF6DD6">
              <w:t>3320</w:t>
            </w:r>
          </w:p>
        </w:tc>
        <w:tc>
          <w:tcPr>
            <w:tcW w:w="746" w:type="dxa"/>
            <w:shd w:val="clear" w:color="auto" w:fill="auto"/>
            <w:noWrap/>
            <w:vAlign w:val="center"/>
          </w:tcPr>
          <w:p w14:paraId="6689E1AB" w14:textId="77777777" w:rsidR="004D05EA" w:rsidRPr="00DF6DD6" w:rsidRDefault="004D05EA" w:rsidP="00A6034C">
            <w:pPr>
              <w:pStyle w:val="TAC"/>
              <w:keepNext w:val="0"/>
            </w:pPr>
            <w:r w:rsidRPr="00DF6DD6">
              <w:t>10</w:t>
            </w:r>
          </w:p>
        </w:tc>
        <w:tc>
          <w:tcPr>
            <w:tcW w:w="877" w:type="dxa"/>
            <w:shd w:val="clear" w:color="auto" w:fill="auto"/>
            <w:noWrap/>
            <w:vAlign w:val="center"/>
          </w:tcPr>
          <w:p w14:paraId="52A35395" w14:textId="1F2418D3" w:rsidR="004D05EA" w:rsidRPr="00DF6DD6" w:rsidRDefault="004D05EA" w:rsidP="00A6034C">
            <w:pPr>
              <w:pStyle w:val="TAC"/>
              <w:keepNext w:val="0"/>
            </w:pPr>
            <w:r w:rsidRPr="00DF6DD6">
              <w:t>50</w:t>
            </w:r>
          </w:p>
        </w:tc>
        <w:tc>
          <w:tcPr>
            <w:tcW w:w="1299" w:type="dxa"/>
            <w:shd w:val="clear" w:color="auto" w:fill="auto"/>
            <w:noWrap/>
            <w:vAlign w:val="center"/>
          </w:tcPr>
          <w:p w14:paraId="5ECA5BA3" w14:textId="77777777" w:rsidR="004D05EA" w:rsidRPr="00DF6DD6" w:rsidRDefault="004D05EA" w:rsidP="00A6034C">
            <w:pPr>
              <w:pStyle w:val="TAC"/>
              <w:keepNext w:val="0"/>
            </w:pPr>
            <w:r w:rsidRPr="00DF6DD6">
              <w:t>3320</w:t>
            </w:r>
          </w:p>
        </w:tc>
        <w:tc>
          <w:tcPr>
            <w:tcW w:w="667" w:type="dxa"/>
            <w:shd w:val="clear" w:color="auto" w:fill="auto"/>
            <w:vAlign w:val="center"/>
          </w:tcPr>
          <w:p w14:paraId="142A5442" w14:textId="77777777" w:rsidR="004D05EA" w:rsidRPr="00DF6DD6" w:rsidRDefault="004D05EA" w:rsidP="00A6034C">
            <w:pPr>
              <w:pStyle w:val="TAC"/>
              <w:keepNext w:val="0"/>
            </w:pPr>
            <w:r w:rsidRPr="00DF6DD6">
              <w:t>N/A</w:t>
            </w:r>
          </w:p>
        </w:tc>
        <w:tc>
          <w:tcPr>
            <w:tcW w:w="1096" w:type="dxa"/>
            <w:shd w:val="clear" w:color="auto" w:fill="auto"/>
            <w:vAlign w:val="center"/>
          </w:tcPr>
          <w:p w14:paraId="1072867E" w14:textId="77777777" w:rsidR="004D05EA" w:rsidRPr="00DF6DD6" w:rsidRDefault="004D05EA" w:rsidP="00A6034C">
            <w:pPr>
              <w:pStyle w:val="TAC"/>
              <w:keepNext w:val="0"/>
            </w:pPr>
            <w:r w:rsidRPr="00DF6DD6">
              <w:t>N/A</w:t>
            </w:r>
          </w:p>
        </w:tc>
      </w:tr>
      <w:tr w:rsidR="00F55B07" w:rsidRPr="00DF6DD6" w14:paraId="03EC068C" w14:textId="77777777" w:rsidTr="00A6034C">
        <w:trPr>
          <w:trHeight w:val="22"/>
          <w:jc w:val="center"/>
        </w:trPr>
        <w:tc>
          <w:tcPr>
            <w:tcW w:w="1928" w:type="dxa"/>
            <w:vMerge/>
            <w:shd w:val="clear" w:color="auto" w:fill="auto"/>
            <w:vAlign w:val="center"/>
          </w:tcPr>
          <w:p w14:paraId="19300146" w14:textId="77777777" w:rsidR="004D05EA" w:rsidRPr="00DF6DD6" w:rsidRDefault="004D05EA" w:rsidP="00A6034C">
            <w:pPr>
              <w:pStyle w:val="TAC"/>
              <w:keepNext w:val="0"/>
            </w:pPr>
          </w:p>
        </w:tc>
        <w:tc>
          <w:tcPr>
            <w:tcW w:w="1146" w:type="dxa"/>
            <w:shd w:val="clear" w:color="auto" w:fill="auto"/>
            <w:vAlign w:val="center"/>
          </w:tcPr>
          <w:p w14:paraId="61ADA236"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5D34CBE8" w14:textId="77777777" w:rsidR="004D05EA" w:rsidRPr="00DF6DD6" w:rsidRDefault="004D05EA" w:rsidP="00A6034C">
            <w:pPr>
              <w:pStyle w:val="TAC"/>
              <w:keepNext w:val="0"/>
            </w:pPr>
            <w:r w:rsidRPr="00DF6DD6">
              <w:t>735</w:t>
            </w:r>
          </w:p>
        </w:tc>
        <w:tc>
          <w:tcPr>
            <w:tcW w:w="746" w:type="dxa"/>
            <w:shd w:val="clear" w:color="auto" w:fill="auto"/>
            <w:noWrap/>
            <w:vAlign w:val="center"/>
          </w:tcPr>
          <w:p w14:paraId="4D7F5866" w14:textId="77777777" w:rsidR="004D05EA" w:rsidRPr="00DF6DD6" w:rsidRDefault="004D05EA" w:rsidP="00A6034C">
            <w:pPr>
              <w:pStyle w:val="TAC"/>
              <w:keepNext w:val="0"/>
            </w:pPr>
            <w:r w:rsidRPr="00DF6DD6">
              <w:t>5</w:t>
            </w:r>
          </w:p>
        </w:tc>
        <w:tc>
          <w:tcPr>
            <w:tcW w:w="877" w:type="dxa"/>
            <w:shd w:val="clear" w:color="auto" w:fill="auto"/>
            <w:noWrap/>
            <w:vAlign w:val="center"/>
          </w:tcPr>
          <w:p w14:paraId="296F281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8617E1B" w14:textId="77777777" w:rsidR="004D05EA" w:rsidRPr="00DF6DD6" w:rsidRDefault="004D05EA" w:rsidP="00A6034C">
            <w:pPr>
              <w:pStyle w:val="TAC"/>
              <w:keepNext w:val="0"/>
            </w:pPr>
            <w:r w:rsidRPr="00DF6DD6">
              <w:t>790</w:t>
            </w:r>
          </w:p>
        </w:tc>
        <w:tc>
          <w:tcPr>
            <w:tcW w:w="667" w:type="dxa"/>
            <w:shd w:val="clear" w:color="auto" w:fill="auto"/>
            <w:vAlign w:val="center"/>
          </w:tcPr>
          <w:p w14:paraId="3F2F886F" w14:textId="77777777" w:rsidR="004D05EA" w:rsidRPr="00DF6DD6" w:rsidRDefault="004D05EA" w:rsidP="00A6034C">
            <w:pPr>
              <w:pStyle w:val="TAC"/>
              <w:keepNext w:val="0"/>
            </w:pPr>
            <w:r w:rsidRPr="00DF6DD6">
              <w:t>3.3</w:t>
            </w:r>
          </w:p>
        </w:tc>
        <w:tc>
          <w:tcPr>
            <w:tcW w:w="1096" w:type="dxa"/>
            <w:shd w:val="clear" w:color="auto" w:fill="auto"/>
            <w:vAlign w:val="center"/>
          </w:tcPr>
          <w:p w14:paraId="7D8F7798" w14:textId="77777777" w:rsidR="004D05EA" w:rsidRPr="00DF6DD6" w:rsidRDefault="004D05EA" w:rsidP="00A6034C">
            <w:pPr>
              <w:pStyle w:val="TAC"/>
              <w:keepNext w:val="0"/>
            </w:pPr>
            <w:r w:rsidRPr="00DF6DD6">
              <w:t>IMD5</w:t>
            </w:r>
          </w:p>
        </w:tc>
      </w:tr>
      <w:tr w:rsidR="00F55B07" w:rsidRPr="00DF6DD6" w14:paraId="5D3525D3" w14:textId="77777777" w:rsidTr="00A6034C">
        <w:trPr>
          <w:trHeight w:val="22"/>
          <w:jc w:val="center"/>
        </w:trPr>
        <w:tc>
          <w:tcPr>
            <w:tcW w:w="1928" w:type="dxa"/>
            <w:vMerge w:val="restart"/>
            <w:shd w:val="clear" w:color="auto" w:fill="auto"/>
            <w:vAlign w:val="center"/>
          </w:tcPr>
          <w:p w14:paraId="10C3D3F2" w14:textId="77777777" w:rsidR="004D05EA" w:rsidRPr="00DF6DD6" w:rsidRDefault="004D05EA" w:rsidP="00A6034C">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43A6AF66" w14:textId="77777777" w:rsidR="004D05EA" w:rsidRPr="00DF6DD6" w:rsidRDefault="004D05EA" w:rsidP="00A6034C">
            <w:pPr>
              <w:pStyle w:val="TAC"/>
              <w:keepNext w:val="0"/>
            </w:pPr>
            <w:r w:rsidRPr="00DF6DD6">
              <w:t>1</w:t>
            </w:r>
          </w:p>
        </w:tc>
        <w:tc>
          <w:tcPr>
            <w:tcW w:w="1167" w:type="dxa"/>
            <w:shd w:val="clear" w:color="auto" w:fill="auto"/>
            <w:noWrap/>
            <w:vAlign w:val="center"/>
          </w:tcPr>
          <w:p w14:paraId="6CA3B6A4" w14:textId="77777777" w:rsidR="004D05EA" w:rsidRPr="00DF6DD6" w:rsidRDefault="004D05EA" w:rsidP="00A6034C">
            <w:pPr>
              <w:pStyle w:val="TAC"/>
              <w:keepNext w:val="0"/>
            </w:pPr>
            <w:r w:rsidRPr="00DF6DD6">
              <w:t>1930</w:t>
            </w:r>
          </w:p>
        </w:tc>
        <w:tc>
          <w:tcPr>
            <w:tcW w:w="746" w:type="dxa"/>
            <w:shd w:val="clear" w:color="auto" w:fill="auto"/>
            <w:noWrap/>
            <w:vAlign w:val="center"/>
          </w:tcPr>
          <w:p w14:paraId="5FA2A292" w14:textId="77777777" w:rsidR="004D05EA" w:rsidRPr="00DF6DD6" w:rsidRDefault="004D05EA" w:rsidP="00A6034C">
            <w:pPr>
              <w:pStyle w:val="TAC"/>
              <w:keepNext w:val="0"/>
            </w:pPr>
            <w:r w:rsidRPr="00DF6DD6">
              <w:t>5</w:t>
            </w:r>
          </w:p>
        </w:tc>
        <w:tc>
          <w:tcPr>
            <w:tcW w:w="877" w:type="dxa"/>
            <w:shd w:val="clear" w:color="auto" w:fill="auto"/>
            <w:noWrap/>
            <w:vAlign w:val="center"/>
          </w:tcPr>
          <w:p w14:paraId="7D43919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434D31A" w14:textId="77777777" w:rsidR="004D05EA" w:rsidRPr="00DF6DD6" w:rsidRDefault="004D05EA" w:rsidP="00A6034C">
            <w:pPr>
              <w:pStyle w:val="TAC"/>
              <w:keepNext w:val="0"/>
            </w:pPr>
            <w:r w:rsidRPr="00DF6DD6">
              <w:t>2120</w:t>
            </w:r>
          </w:p>
        </w:tc>
        <w:tc>
          <w:tcPr>
            <w:tcW w:w="667" w:type="dxa"/>
            <w:shd w:val="clear" w:color="auto" w:fill="auto"/>
            <w:vAlign w:val="center"/>
          </w:tcPr>
          <w:p w14:paraId="19935B7F"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72EF30EF" w14:textId="77777777" w:rsidR="004D05EA" w:rsidRPr="00DF6DD6" w:rsidRDefault="004D05EA" w:rsidP="00A6034C">
            <w:pPr>
              <w:pStyle w:val="TAC"/>
              <w:keepNext w:val="0"/>
            </w:pPr>
            <w:r w:rsidRPr="00DF6DD6">
              <w:t>N/A</w:t>
            </w:r>
            <w:r w:rsidRPr="00DF6DD6" w:rsidDel="00C36913">
              <w:t xml:space="preserve"> </w:t>
            </w:r>
          </w:p>
        </w:tc>
      </w:tr>
      <w:tr w:rsidR="00F55B07" w:rsidRPr="00DF6DD6" w14:paraId="452850CF" w14:textId="77777777" w:rsidTr="00A6034C">
        <w:trPr>
          <w:trHeight w:val="22"/>
          <w:jc w:val="center"/>
        </w:trPr>
        <w:tc>
          <w:tcPr>
            <w:tcW w:w="1928" w:type="dxa"/>
            <w:vMerge/>
            <w:shd w:val="clear" w:color="auto" w:fill="auto"/>
            <w:vAlign w:val="center"/>
          </w:tcPr>
          <w:p w14:paraId="5AF90A29" w14:textId="77777777" w:rsidR="004D05EA" w:rsidRPr="00DF6DD6" w:rsidRDefault="004D05EA" w:rsidP="00A6034C">
            <w:pPr>
              <w:pStyle w:val="TAC"/>
              <w:keepNext w:val="0"/>
              <w:rPr>
                <w:lang w:eastAsia="zh-CN"/>
              </w:rPr>
            </w:pPr>
          </w:p>
        </w:tc>
        <w:tc>
          <w:tcPr>
            <w:tcW w:w="1146" w:type="dxa"/>
            <w:shd w:val="clear" w:color="auto" w:fill="auto"/>
            <w:vAlign w:val="center"/>
          </w:tcPr>
          <w:p w14:paraId="1F07A010" w14:textId="77777777" w:rsidR="004D05EA" w:rsidRPr="00DF6DD6" w:rsidRDefault="004D05EA" w:rsidP="00A6034C">
            <w:pPr>
              <w:pStyle w:val="TAC"/>
              <w:keepNext w:val="0"/>
            </w:pPr>
            <w:r w:rsidRPr="00DF6DD6">
              <w:t>28</w:t>
            </w:r>
          </w:p>
        </w:tc>
        <w:tc>
          <w:tcPr>
            <w:tcW w:w="1167" w:type="dxa"/>
            <w:shd w:val="clear" w:color="auto" w:fill="auto"/>
            <w:noWrap/>
            <w:vAlign w:val="center"/>
          </w:tcPr>
          <w:p w14:paraId="02943F2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0C46D379" w14:textId="77777777" w:rsidR="004D05EA" w:rsidRPr="00DF6DD6" w:rsidRDefault="004D05EA" w:rsidP="00A6034C">
            <w:pPr>
              <w:pStyle w:val="TAC"/>
              <w:keepNext w:val="0"/>
            </w:pPr>
            <w:r w:rsidRPr="00DF6DD6">
              <w:t>5</w:t>
            </w:r>
          </w:p>
        </w:tc>
        <w:tc>
          <w:tcPr>
            <w:tcW w:w="877" w:type="dxa"/>
            <w:shd w:val="clear" w:color="auto" w:fill="auto"/>
            <w:noWrap/>
            <w:vAlign w:val="center"/>
          </w:tcPr>
          <w:p w14:paraId="142B6D7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12B0DA" w14:textId="77777777" w:rsidR="004D05EA" w:rsidRPr="00DF6DD6" w:rsidRDefault="004D05EA" w:rsidP="00A6034C">
            <w:pPr>
              <w:pStyle w:val="TAC"/>
              <w:keepNext w:val="0"/>
            </w:pPr>
            <w:r w:rsidRPr="00DF6DD6">
              <w:t>788</w:t>
            </w:r>
          </w:p>
        </w:tc>
        <w:tc>
          <w:tcPr>
            <w:tcW w:w="667" w:type="dxa"/>
            <w:shd w:val="clear" w:color="auto" w:fill="auto"/>
            <w:vAlign w:val="center"/>
          </w:tcPr>
          <w:p w14:paraId="25179538" w14:textId="77777777" w:rsidR="004D05EA" w:rsidRPr="00DF6DD6" w:rsidRDefault="004D05EA" w:rsidP="00A6034C">
            <w:pPr>
              <w:pStyle w:val="TAC"/>
              <w:keepNext w:val="0"/>
            </w:pPr>
            <w:r w:rsidRPr="00DF6DD6">
              <w:t>15.2</w:t>
            </w:r>
          </w:p>
        </w:tc>
        <w:tc>
          <w:tcPr>
            <w:tcW w:w="1096" w:type="dxa"/>
            <w:shd w:val="clear" w:color="auto" w:fill="auto"/>
            <w:vAlign w:val="center"/>
          </w:tcPr>
          <w:p w14:paraId="48822DEA" w14:textId="77777777" w:rsidR="004D05EA" w:rsidRPr="00DF6DD6" w:rsidRDefault="004D05EA" w:rsidP="00A6034C">
            <w:pPr>
              <w:pStyle w:val="TAC"/>
              <w:keepNext w:val="0"/>
            </w:pPr>
            <w:r w:rsidRPr="00DF6DD6">
              <w:t>IMD3</w:t>
            </w:r>
          </w:p>
        </w:tc>
      </w:tr>
      <w:tr w:rsidR="00F55B07" w:rsidRPr="00DF6DD6" w14:paraId="465FA9CB" w14:textId="77777777" w:rsidTr="00A6034C">
        <w:trPr>
          <w:trHeight w:val="22"/>
          <w:jc w:val="center"/>
        </w:trPr>
        <w:tc>
          <w:tcPr>
            <w:tcW w:w="1928" w:type="dxa"/>
            <w:vMerge/>
            <w:shd w:val="clear" w:color="auto" w:fill="auto"/>
            <w:vAlign w:val="center"/>
          </w:tcPr>
          <w:p w14:paraId="36B0F722" w14:textId="77777777" w:rsidR="004D05EA" w:rsidRPr="00DF6DD6" w:rsidRDefault="004D05EA" w:rsidP="00A6034C">
            <w:pPr>
              <w:pStyle w:val="TAC"/>
              <w:keepNext w:val="0"/>
              <w:rPr>
                <w:lang w:eastAsia="zh-CN"/>
              </w:rPr>
            </w:pPr>
          </w:p>
        </w:tc>
        <w:tc>
          <w:tcPr>
            <w:tcW w:w="1146" w:type="dxa"/>
            <w:shd w:val="clear" w:color="auto" w:fill="auto"/>
            <w:vAlign w:val="center"/>
          </w:tcPr>
          <w:p w14:paraId="3E059657"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76549EA" w14:textId="77777777" w:rsidR="004D05EA" w:rsidRPr="00DF6DD6" w:rsidRDefault="004D05EA" w:rsidP="00A6034C">
            <w:pPr>
              <w:pStyle w:val="TAC"/>
              <w:keepNext w:val="0"/>
            </w:pPr>
            <w:r w:rsidRPr="00DF6DD6">
              <w:t>4648</w:t>
            </w:r>
          </w:p>
        </w:tc>
        <w:tc>
          <w:tcPr>
            <w:tcW w:w="746" w:type="dxa"/>
            <w:shd w:val="clear" w:color="auto" w:fill="auto"/>
            <w:noWrap/>
            <w:vAlign w:val="center"/>
          </w:tcPr>
          <w:p w14:paraId="03D18CB3" w14:textId="77777777" w:rsidR="004D05EA" w:rsidRPr="00DF6DD6" w:rsidRDefault="004D05EA" w:rsidP="00A6034C">
            <w:pPr>
              <w:pStyle w:val="TAC"/>
              <w:keepNext w:val="0"/>
            </w:pPr>
            <w:r w:rsidRPr="00DF6DD6">
              <w:t>40</w:t>
            </w:r>
          </w:p>
        </w:tc>
        <w:tc>
          <w:tcPr>
            <w:tcW w:w="877" w:type="dxa"/>
            <w:shd w:val="clear" w:color="auto" w:fill="auto"/>
            <w:noWrap/>
            <w:vAlign w:val="center"/>
          </w:tcPr>
          <w:p w14:paraId="190F57B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7CA4D328" w14:textId="77777777" w:rsidR="004D05EA" w:rsidRPr="00DF6DD6" w:rsidRDefault="004D05EA" w:rsidP="00A6034C">
            <w:pPr>
              <w:pStyle w:val="TAC"/>
              <w:keepNext w:val="0"/>
            </w:pPr>
            <w:r w:rsidRPr="00DF6DD6">
              <w:t>4648</w:t>
            </w:r>
          </w:p>
        </w:tc>
        <w:tc>
          <w:tcPr>
            <w:tcW w:w="667" w:type="dxa"/>
            <w:shd w:val="clear" w:color="auto" w:fill="auto"/>
            <w:vAlign w:val="center"/>
          </w:tcPr>
          <w:p w14:paraId="5A4590E7"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34AF5BC0" w14:textId="77777777" w:rsidR="004D05EA" w:rsidRPr="00DF6DD6" w:rsidRDefault="004D05EA" w:rsidP="00A6034C">
            <w:pPr>
              <w:pStyle w:val="TAC"/>
              <w:keepNext w:val="0"/>
            </w:pPr>
            <w:r w:rsidRPr="00DF6DD6">
              <w:t>N/A</w:t>
            </w:r>
            <w:r w:rsidRPr="00DF6DD6" w:rsidDel="00C36913">
              <w:t xml:space="preserve"> </w:t>
            </w:r>
          </w:p>
        </w:tc>
      </w:tr>
      <w:tr w:rsidR="00F55B07" w:rsidRPr="00DF6DD6" w14:paraId="5A6CFB60" w14:textId="77777777" w:rsidTr="00A6034C">
        <w:trPr>
          <w:trHeight w:val="22"/>
          <w:jc w:val="center"/>
        </w:trPr>
        <w:tc>
          <w:tcPr>
            <w:tcW w:w="1928" w:type="dxa"/>
            <w:vMerge/>
            <w:shd w:val="clear" w:color="auto" w:fill="auto"/>
            <w:vAlign w:val="center"/>
          </w:tcPr>
          <w:p w14:paraId="5F01B0CD" w14:textId="77777777" w:rsidR="004D05EA" w:rsidRPr="00DF6DD6" w:rsidRDefault="004D05EA" w:rsidP="00A6034C">
            <w:pPr>
              <w:pStyle w:val="TAC"/>
              <w:keepNext w:val="0"/>
              <w:rPr>
                <w:lang w:eastAsia="zh-CN"/>
              </w:rPr>
            </w:pPr>
          </w:p>
        </w:tc>
        <w:tc>
          <w:tcPr>
            <w:tcW w:w="1146" w:type="dxa"/>
            <w:shd w:val="clear" w:color="auto" w:fill="auto"/>
            <w:vAlign w:val="center"/>
          </w:tcPr>
          <w:p w14:paraId="5EE8A36E"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1DD28F93" w14:textId="77777777" w:rsidR="004D05EA" w:rsidRPr="00DF6DD6" w:rsidRDefault="004D05EA" w:rsidP="00A6034C">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1DAC15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3038C0C9"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C48BB1C" w14:textId="77777777" w:rsidR="004D05EA" w:rsidRPr="00DF6DD6" w:rsidRDefault="004D05EA" w:rsidP="00A6034C">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5D3EDDB6"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44A1DFA"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5D5A3D64" w14:textId="77777777" w:rsidTr="00A6034C">
        <w:trPr>
          <w:trHeight w:val="22"/>
          <w:jc w:val="center"/>
        </w:trPr>
        <w:tc>
          <w:tcPr>
            <w:tcW w:w="1928" w:type="dxa"/>
            <w:vMerge/>
            <w:shd w:val="clear" w:color="auto" w:fill="auto"/>
            <w:vAlign w:val="center"/>
          </w:tcPr>
          <w:p w14:paraId="21F47FF2" w14:textId="77777777" w:rsidR="004D05EA" w:rsidRPr="00DF6DD6" w:rsidRDefault="004D05EA" w:rsidP="00A6034C">
            <w:pPr>
              <w:pStyle w:val="TAC"/>
              <w:keepNext w:val="0"/>
              <w:rPr>
                <w:lang w:eastAsia="zh-CN"/>
              </w:rPr>
            </w:pPr>
          </w:p>
        </w:tc>
        <w:tc>
          <w:tcPr>
            <w:tcW w:w="1146" w:type="dxa"/>
            <w:shd w:val="clear" w:color="auto" w:fill="auto"/>
            <w:vAlign w:val="center"/>
          </w:tcPr>
          <w:p w14:paraId="3BDD3A3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310FE90A" w14:textId="77777777" w:rsidR="004D05EA" w:rsidRPr="00DF6DD6" w:rsidRDefault="004D05EA" w:rsidP="00A6034C">
            <w:pPr>
              <w:pStyle w:val="TAC"/>
              <w:keepNext w:val="0"/>
              <w:rPr>
                <w:szCs w:val="18"/>
                <w:lang w:eastAsia="ko-KR"/>
              </w:rPr>
            </w:pPr>
            <w:r w:rsidRPr="00DF6DD6">
              <w:t>740</w:t>
            </w:r>
          </w:p>
        </w:tc>
        <w:tc>
          <w:tcPr>
            <w:tcW w:w="746" w:type="dxa"/>
            <w:shd w:val="clear" w:color="auto" w:fill="auto"/>
            <w:noWrap/>
            <w:vAlign w:val="center"/>
          </w:tcPr>
          <w:p w14:paraId="4A6BE4E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83A05BB"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54FAA229" w14:textId="77777777" w:rsidR="004D05EA" w:rsidRPr="00DF6DD6" w:rsidRDefault="004D05EA" w:rsidP="00A6034C">
            <w:pPr>
              <w:pStyle w:val="TAC"/>
              <w:keepNext w:val="0"/>
              <w:rPr>
                <w:szCs w:val="18"/>
                <w:lang w:eastAsia="ko-KR"/>
              </w:rPr>
            </w:pPr>
            <w:r w:rsidRPr="00DF6DD6">
              <w:t>795</w:t>
            </w:r>
          </w:p>
        </w:tc>
        <w:tc>
          <w:tcPr>
            <w:tcW w:w="667" w:type="dxa"/>
            <w:shd w:val="clear" w:color="auto" w:fill="auto"/>
            <w:vAlign w:val="center"/>
          </w:tcPr>
          <w:p w14:paraId="2E2BE6D2" w14:textId="77777777" w:rsidR="004D05EA" w:rsidRPr="00DF6DD6" w:rsidRDefault="004D05EA" w:rsidP="00A6034C">
            <w:pPr>
              <w:pStyle w:val="TAC"/>
              <w:keepNext w:val="0"/>
              <w:rPr>
                <w:u w:val="single"/>
                <w:lang w:eastAsia="zh-CN"/>
              </w:rPr>
            </w:pPr>
            <w:r w:rsidRPr="00DF6DD6">
              <w:rPr>
                <w:lang w:eastAsia="ja-JP"/>
              </w:rPr>
              <w:t>10.0</w:t>
            </w:r>
          </w:p>
        </w:tc>
        <w:tc>
          <w:tcPr>
            <w:tcW w:w="1096" w:type="dxa"/>
            <w:shd w:val="clear" w:color="auto" w:fill="auto"/>
            <w:vAlign w:val="center"/>
          </w:tcPr>
          <w:p w14:paraId="513E47ED" w14:textId="77777777" w:rsidR="004D05EA" w:rsidRPr="00DF6DD6" w:rsidRDefault="004D05EA" w:rsidP="00A6034C">
            <w:pPr>
              <w:pStyle w:val="TAC"/>
              <w:keepNext w:val="0"/>
              <w:rPr>
                <w:u w:val="single"/>
                <w:lang w:eastAsia="zh-CN"/>
              </w:rPr>
            </w:pPr>
            <w:r w:rsidRPr="00DF6DD6">
              <w:rPr>
                <w:lang w:eastAsia="zh-CN"/>
              </w:rPr>
              <w:t>IMD</w:t>
            </w:r>
            <w:r w:rsidRPr="00DF6DD6">
              <w:rPr>
                <w:lang w:eastAsia="ja-JP"/>
              </w:rPr>
              <w:t>4</w:t>
            </w:r>
          </w:p>
        </w:tc>
      </w:tr>
      <w:tr w:rsidR="00F55B07" w:rsidRPr="00DF6DD6" w14:paraId="6E54706E" w14:textId="77777777" w:rsidTr="00A6034C">
        <w:trPr>
          <w:trHeight w:val="22"/>
          <w:jc w:val="center"/>
        </w:trPr>
        <w:tc>
          <w:tcPr>
            <w:tcW w:w="1928" w:type="dxa"/>
            <w:vMerge/>
            <w:shd w:val="clear" w:color="auto" w:fill="auto"/>
            <w:vAlign w:val="center"/>
          </w:tcPr>
          <w:p w14:paraId="69F20D8D" w14:textId="77777777" w:rsidR="004D05EA" w:rsidRPr="00DF6DD6" w:rsidRDefault="004D05EA" w:rsidP="00A6034C">
            <w:pPr>
              <w:pStyle w:val="TAC"/>
              <w:keepNext w:val="0"/>
              <w:rPr>
                <w:lang w:eastAsia="zh-CN"/>
              </w:rPr>
            </w:pPr>
          </w:p>
        </w:tc>
        <w:tc>
          <w:tcPr>
            <w:tcW w:w="1146" w:type="dxa"/>
            <w:shd w:val="clear" w:color="auto" w:fill="auto"/>
            <w:vAlign w:val="center"/>
          </w:tcPr>
          <w:p w14:paraId="05FECD77"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1B1D0FA5" w14:textId="77777777" w:rsidR="004D05EA" w:rsidRPr="00DF6DD6" w:rsidRDefault="004D05EA" w:rsidP="00A6034C">
            <w:pPr>
              <w:pStyle w:val="TAC"/>
              <w:keepNext w:val="0"/>
              <w:rPr>
                <w:szCs w:val="18"/>
                <w:lang w:eastAsia="ko-KR"/>
              </w:rPr>
            </w:pPr>
            <w:r w:rsidRPr="00DF6DD6">
              <w:t>4980</w:t>
            </w:r>
          </w:p>
        </w:tc>
        <w:tc>
          <w:tcPr>
            <w:tcW w:w="746" w:type="dxa"/>
            <w:shd w:val="clear" w:color="auto" w:fill="auto"/>
            <w:noWrap/>
            <w:vAlign w:val="center"/>
          </w:tcPr>
          <w:p w14:paraId="44EDF65F" w14:textId="77777777" w:rsidR="004D05EA" w:rsidRPr="00DF6DD6" w:rsidRDefault="004D05EA" w:rsidP="00A6034C">
            <w:pPr>
              <w:pStyle w:val="TAC"/>
              <w:keepNext w:val="0"/>
              <w:rPr>
                <w:szCs w:val="18"/>
                <w:lang w:eastAsia="ko-KR"/>
              </w:rPr>
            </w:pPr>
            <w:r w:rsidRPr="00DF6DD6">
              <w:rPr>
                <w:lang w:eastAsia="zh-CN"/>
              </w:rPr>
              <w:t>40</w:t>
            </w:r>
          </w:p>
        </w:tc>
        <w:tc>
          <w:tcPr>
            <w:tcW w:w="877" w:type="dxa"/>
            <w:shd w:val="clear" w:color="auto" w:fill="auto"/>
            <w:noWrap/>
            <w:vAlign w:val="center"/>
          </w:tcPr>
          <w:p w14:paraId="781174A6" w14:textId="77777777" w:rsidR="004D05EA" w:rsidRPr="00DF6DD6" w:rsidRDefault="004D05EA" w:rsidP="00A6034C">
            <w:pPr>
              <w:pStyle w:val="TAC"/>
              <w:keepNext w:val="0"/>
              <w:rPr>
                <w:szCs w:val="18"/>
                <w:lang w:eastAsia="ko-KR"/>
              </w:rPr>
            </w:pPr>
            <w:r w:rsidRPr="00DF6DD6">
              <w:rPr>
                <w:lang w:eastAsia="zh-CN"/>
              </w:rPr>
              <w:t>216</w:t>
            </w:r>
          </w:p>
        </w:tc>
        <w:tc>
          <w:tcPr>
            <w:tcW w:w="1299" w:type="dxa"/>
            <w:shd w:val="clear" w:color="auto" w:fill="auto"/>
            <w:noWrap/>
            <w:vAlign w:val="center"/>
          </w:tcPr>
          <w:p w14:paraId="50B4F1D9" w14:textId="77777777" w:rsidR="004D05EA" w:rsidRPr="00DF6DD6" w:rsidRDefault="004D05EA" w:rsidP="00A6034C">
            <w:pPr>
              <w:pStyle w:val="TAC"/>
              <w:keepNext w:val="0"/>
              <w:rPr>
                <w:szCs w:val="18"/>
                <w:lang w:eastAsia="ko-KR"/>
              </w:rPr>
            </w:pPr>
            <w:r w:rsidRPr="00DF6DD6">
              <w:t>4980</w:t>
            </w:r>
          </w:p>
        </w:tc>
        <w:tc>
          <w:tcPr>
            <w:tcW w:w="667" w:type="dxa"/>
            <w:shd w:val="clear" w:color="auto" w:fill="auto"/>
            <w:vAlign w:val="center"/>
          </w:tcPr>
          <w:p w14:paraId="48AF0140"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BB4B36E"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749BE965" w14:textId="77777777" w:rsidTr="00A6034C">
        <w:trPr>
          <w:trHeight w:val="22"/>
          <w:jc w:val="center"/>
        </w:trPr>
        <w:tc>
          <w:tcPr>
            <w:tcW w:w="1928" w:type="dxa"/>
            <w:vMerge/>
            <w:shd w:val="clear" w:color="auto" w:fill="auto"/>
            <w:vAlign w:val="center"/>
          </w:tcPr>
          <w:p w14:paraId="386A1443" w14:textId="77777777" w:rsidR="004D05EA" w:rsidRPr="00DF6DD6" w:rsidRDefault="004D05EA" w:rsidP="00A6034C">
            <w:pPr>
              <w:pStyle w:val="TAC"/>
              <w:keepNext w:val="0"/>
              <w:rPr>
                <w:lang w:eastAsia="zh-CN"/>
              </w:rPr>
            </w:pPr>
          </w:p>
        </w:tc>
        <w:tc>
          <w:tcPr>
            <w:tcW w:w="1146" w:type="dxa"/>
            <w:shd w:val="clear" w:color="auto" w:fill="auto"/>
            <w:vAlign w:val="center"/>
          </w:tcPr>
          <w:p w14:paraId="5898222F"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5F6448BA"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2546F7B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E9AE44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73450BD" w14:textId="77777777" w:rsidR="004D05EA" w:rsidRPr="00DF6DD6" w:rsidRDefault="004D05EA" w:rsidP="00A6034C">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D0A0712" w14:textId="77777777" w:rsidR="004D05EA" w:rsidRPr="00DF6DD6" w:rsidRDefault="004D05EA" w:rsidP="00A6034C">
            <w:pPr>
              <w:pStyle w:val="TAC"/>
              <w:keepNext w:val="0"/>
              <w:rPr>
                <w:u w:val="single"/>
                <w:lang w:eastAsia="zh-CN"/>
              </w:rPr>
            </w:pPr>
            <w:r w:rsidRPr="00DF6DD6">
              <w:rPr>
                <w:lang w:eastAsia="ja-JP"/>
              </w:rPr>
              <w:t>1.2</w:t>
            </w:r>
          </w:p>
        </w:tc>
        <w:tc>
          <w:tcPr>
            <w:tcW w:w="1096" w:type="dxa"/>
            <w:shd w:val="clear" w:color="auto" w:fill="auto"/>
            <w:vAlign w:val="center"/>
          </w:tcPr>
          <w:p w14:paraId="12EBA169" w14:textId="77777777" w:rsidR="004D05EA" w:rsidRPr="00DF6DD6" w:rsidRDefault="004D05EA" w:rsidP="00A6034C">
            <w:pPr>
              <w:pStyle w:val="TAC"/>
              <w:keepNext w:val="0"/>
              <w:rPr>
                <w:u w:val="single"/>
                <w:lang w:eastAsia="zh-CN"/>
              </w:rPr>
            </w:pPr>
            <w:r w:rsidRPr="00DF6DD6">
              <w:t>IMD4</w:t>
            </w:r>
          </w:p>
        </w:tc>
      </w:tr>
      <w:tr w:rsidR="00F55B07" w:rsidRPr="00DF6DD6" w14:paraId="5C5A1774" w14:textId="77777777" w:rsidTr="00A6034C">
        <w:trPr>
          <w:trHeight w:val="22"/>
          <w:jc w:val="center"/>
        </w:trPr>
        <w:tc>
          <w:tcPr>
            <w:tcW w:w="1928" w:type="dxa"/>
            <w:vMerge/>
            <w:shd w:val="clear" w:color="auto" w:fill="auto"/>
            <w:vAlign w:val="center"/>
          </w:tcPr>
          <w:p w14:paraId="1C55C6FF" w14:textId="77777777" w:rsidR="004D05EA" w:rsidRPr="00DF6DD6" w:rsidRDefault="004D05EA" w:rsidP="00A6034C">
            <w:pPr>
              <w:pStyle w:val="TAC"/>
              <w:keepNext w:val="0"/>
              <w:rPr>
                <w:lang w:eastAsia="zh-CN"/>
              </w:rPr>
            </w:pPr>
          </w:p>
        </w:tc>
        <w:tc>
          <w:tcPr>
            <w:tcW w:w="1146" w:type="dxa"/>
            <w:shd w:val="clear" w:color="auto" w:fill="auto"/>
            <w:vAlign w:val="center"/>
          </w:tcPr>
          <w:p w14:paraId="21BFEF7E"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5B5379DB" w14:textId="77777777" w:rsidR="004D05EA" w:rsidRPr="00DF6DD6" w:rsidRDefault="004D05EA" w:rsidP="00A6034C">
            <w:pPr>
              <w:pStyle w:val="TAC"/>
              <w:keepNext w:val="0"/>
              <w:rPr>
                <w:szCs w:val="18"/>
                <w:lang w:eastAsia="ko-KR"/>
              </w:rPr>
            </w:pPr>
            <w:r w:rsidRPr="00DF6DD6">
              <w:t>745.5</w:t>
            </w:r>
          </w:p>
        </w:tc>
        <w:tc>
          <w:tcPr>
            <w:tcW w:w="746" w:type="dxa"/>
            <w:shd w:val="clear" w:color="auto" w:fill="auto"/>
            <w:noWrap/>
            <w:vAlign w:val="center"/>
          </w:tcPr>
          <w:p w14:paraId="2C76B288"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60ABDB6E"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3C0DE480" w14:textId="77777777" w:rsidR="004D05EA" w:rsidRPr="00DF6DD6" w:rsidRDefault="004D05EA" w:rsidP="00A6034C">
            <w:pPr>
              <w:pStyle w:val="TAC"/>
              <w:keepNext w:val="0"/>
              <w:rPr>
                <w:szCs w:val="18"/>
                <w:lang w:eastAsia="ko-KR"/>
              </w:rPr>
            </w:pPr>
            <w:r w:rsidRPr="00DF6DD6">
              <w:t>800.5</w:t>
            </w:r>
          </w:p>
        </w:tc>
        <w:tc>
          <w:tcPr>
            <w:tcW w:w="667" w:type="dxa"/>
            <w:shd w:val="clear" w:color="auto" w:fill="auto"/>
            <w:vAlign w:val="center"/>
          </w:tcPr>
          <w:p w14:paraId="7C03DEA9"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0F89ADF"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2D9F61BF" w14:textId="77777777" w:rsidTr="00A6034C">
        <w:trPr>
          <w:trHeight w:val="22"/>
          <w:jc w:val="center"/>
        </w:trPr>
        <w:tc>
          <w:tcPr>
            <w:tcW w:w="1928" w:type="dxa"/>
            <w:vMerge/>
            <w:shd w:val="clear" w:color="auto" w:fill="auto"/>
            <w:vAlign w:val="center"/>
          </w:tcPr>
          <w:p w14:paraId="0742B10F" w14:textId="77777777" w:rsidR="004D05EA" w:rsidRPr="00DF6DD6" w:rsidRDefault="004D05EA" w:rsidP="00A6034C">
            <w:pPr>
              <w:pStyle w:val="TAC"/>
              <w:keepNext w:val="0"/>
              <w:rPr>
                <w:lang w:eastAsia="zh-CN"/>
              </w:rPr>
            </w:pPr>
          </w:p>
        </w:tc>
        <w:tc>
          <w:tcPr>
            <w:tcW w:w="1146" w:type="dxa"/>
            <w:shd w:val="clear" w:color="auto" w:fill="auto"/>
            <w:vAlign w:val="center"/>
          </w:tcPr>
          <w:p w14:paraId="248F4B51"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2849251D"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921965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891420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379FBA46"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05B9E933"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0B393B2A"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3C1F62DF" w14:textId="77777777" w:rsidTr="00A6034C">
        <w:trPr>
          <w:trHeight w:val="22"/>
          <w:jc w:val="center"/>
        </w:trPr>
        <w:tc>
          <w:tcPr>
            <w:tcW w:w="1928" w:type="dxa"/>
            <w:vMerge/>
            <w:shd w:val="clear" w:color="auto" w:fill="auto"/>
            <w:vAlign w:val="center"/>
          </w:tcPr>
          <w:p w14:paraId="5675ABA9" w14:textId="77777777" w:rsidR="004D05EA" w:rsidRPr="00DF6DD6" w:rsidRDefault="004D05EA" w:rsidP="00A6034C">
            <w:pPr>
              <w:pStyle w:val="TAC"/>
              <w:keepNext w:val="0"/>
              <w:rPr>
                <w:lang w:eastAsia="zh-CN"/>
              </w:rPr>
            </w:pPr>
          </w:p>
        </w:tc>
        <w:tc>
          <w:tcPr>
            <w:tcW w:w="1146" w:type="dxa"/>
            <w:shd w:val="clear" w:color="auto" w:fill="auto"/>
            <w:vAlign w:val="center"/>
          </w:tcPr>
          <w:p w14:paraId="7B4752F9"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7A471FD3"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59CEE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068CB19"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4446C4"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95B8806" w14:textId="77777777" w:rsidR="004D05EA" w:rsidRPr="00DF6DD6" w:rsidRDefault="004D05EA" w:rsidP="00A6034C">
            <w:pPr>
              <w:pStyle w:val="TAC"/>
              <w:keepNext w:val="0"/>
              <w:rPr>
                <w:u w:val="single"/>
                <w:lang w:eastAsia="zh-CN"/>
              </w:rPr>
            </w:pPr>
            <w:r w:rsidRPr="00DF6DD6">
              <w:rPr>
                <w:lang w:eastAsia="ja-JP"/>
              </w:rPr>
              <w:t>4.5</w:t>
            </w:r>
          </w:p>
        </w:tc>
        <w:tc>
          <w:tcPr>
            <w:tcW w:w="1096" w:type="dxa"/>
            <w:shd w:val="clear" w:color="auto" w:fill="auto"/>
            <w:vAlign w:val="center"/>
          </w:tcPr>
          <w:p w14:paraId="1B7394C7" w14:textId="77777777" w:rsidR="004D05EA" w:rsidRPr="00DF6DD6" w:rsidRDefault="004D05EA" w:rsidP="00A6034C">
            <w:pPr>
              <w:pStyle w:val="TAC"/>
              <w:keepNext w:val="0"/>
              <w:rPr>
                <w:u w:val="single"/>
                <w:lang w:eastAsia="zh-CN"/>
              </w:rPr>
            </w:pPr>
            <w:r w:rsidRPr="00DF6DD6">
              <w:t>IMD</w:t>
            </w:r>
            <w:r w:rsidRPr="00DF6DD6">
              <w:rPr>
                <w:lang w:eastAsia="ja-JP"/>
              </w:rPr>
              <w:t>5</w:t>
            </w:r>
          </w:p>
        </w:tc>
      </w:tr>
      <w:tr w:rsidR="00F55B07" w:rsidRPr="00DF6DD6" w14:paraId="24A804B2" w14:textId="77777777" w:rsidTr="00A6034C">
        <w:trPr>
          <w:trHeight w:val="22"/>
          <w:jc w:val="center"/>
        </w:trPr>
        <w:tc>
          <w:tcPr>
            <w:tcW w:w="1928" w:type="dxa"/>
            <w:vMerge/>
            <w:shd w:val="clear" w:color="auto" w:fill="auto"/>
            <w:vAlign w:val="center"/>
          </w:tcPr>
          <w:p w14:paraId="1B20D0EB" w14:textId="77777777" w:rsidR="004D05EA" w:rsidRPr="00DF6DD6" w:rsidRDefault="004D05EA" w:rsidP="00A6034C">
            <w:pPr>
              <w:pStyle w:val="TAC"/>
              <w:keepNext w:val="0"/>
              <w:rPr>
                <w:lang w:eastAsia="zh-CN"/>
              </w:rPr>
            </w:pPr>
          </w:p>
        </w:tc>
        <w:tc>
          <w:tcPr>
            <w:tcW w:w="1146" w:type="dxa"/>
            <w:shd w:val="clear" w:color="auto" w:fill="auto"/>
            <w:vAlign w:val="center"/>
          </w:tcPr>
          <w:p w14:paraId="54FB7AE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EA78860" w14:textId="77777777" w:rsidR="004D05EA" w:rsidRPr="00DF6DD6" w:rsidRDefault="004D05EA" w:rsidP="00A6034C">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C27A026"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7377A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651C03A" w14:textId="77777777" w:rsidR="004D05EA" w:rsidRPr="00DF6DD6" w:rsidRDefault="004D05EA" w:rsidP="00A6034C">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19484ECF"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6609E521"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1BE933BC" w14:textId="77777777" w:rsidTr="00A6034C">
        <w:trPr>
          <w:trHeight w:val="22"/>
          <w:jc w:val="center"/>
        </w:trPr>
        <w:tc>
          <w:tcPr>
            <w:tcW w:w="1928" w:type="dxa"/>
            <w:vMerge/>
            <w:shd w:val="clear" w:color="auto" w:fill="auto"/>
            <w:vAlign w:val="center"/>
          </w:tcPr>
          <w:p w14:paraId="5CC8F51B" w14:textId="77777777" w:rsidR="004D05EA" w:rsidRPr="00DF6DD6" w:rsidRDefault="004D05EA" w:rsidP="00A6034C">
            <w:pPr>
              <w:pStyle w:val="TAC"/>
              <w:keepNext w:val="0"/>
              <w:rPr>
                <w:lang w:eastAsia="zh-CN"/>
              </w:rPr>
            </w:pPr>
          </w:p>
        </w:tc>
        <w:tc>
          <w:tcPr>
            <w:tcW w:w="1146" w:type="dxa"/>
            <w:shd w:val="clear" w:color="auto" w:fill="auto"/>
            <w:vAlign w:val="center"/>
          </w:tcPr>
          <w:p w14:paraId="247001D9"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7803B10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40AB5985"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8962673"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34DC92C"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5A2B43B9"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859D1D"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75334E95" w14:textId="77777777" w:rsidTr="00A6034C">
        <w:trPr>
          <w:trHeight w:val="22"/>
          <w:jc w:val="center"/>
        </w:trPr>
        <w:tc>
          <w:tcPr>
            <w:tcW w:w="1928" w:type="dxa"/>
            <w:vMerge w:val="restart"/>
            <w:shd w:val="clear" w:color="auto" w:fill="auto"/>
            <w:vAlign w:val="center"/>
          </w:tcPr>
          <w:p w14:paraId="5C7270BD" w14:textId="77777777" w:rsidR="004D05EA" w:rsidRPr="00DF6DD6" w:rsidRDefault="004D05EA" w:rsidP="00A6034C">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D5BDA67"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7D66FCB"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88B987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E63C46C"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7344D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525C620"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75CDDA0E" w14:textId="77777777" w:rsidR="004D05EA" w:rsidRPr="00DF6DD6" w:rsidRDefault="004D05EA" w:rsidP="00A6034C">
            <w:pPr>
              <w:pStyle w:val="TAC"/>
              <w:keepNext w:val="0"/>
              <w:rPr>
                <w:u w:val="single"/>
                <w:lang w:eastAsia="zh-CN"/>
              </w:rPr>
            </w:pPr>
            <w:r w:rsidRPr="00DF6DD6">
              <w:rPr>
                <w:lang w:eastAsia="ja-JP"/>
              </w:rPr>
              <w:t>N/A</w:t>
            </w:r>
          </w:p>
        </w:tc>
      </w:tr>
      <w:tr w:rsidR="00C626CD" w:rsidRPr="00DF6DD6" w14:paraId="357278AD" w14:textId="77777777" w:rsidTr="00A6034C">
        <w:trPr>
          <w:trHeight w:val="22"/>
          <w:jc w:val="center"/>
        </w:trPr>
        <w:tc>
          <w:tcPr>
            <w:tcW w:w="1928" w:type="dxa"/>
            <w:vMerge/>
            <w:shd w:val="clear" w:color="auto" w:fill="auto"/>
            <w:vAlign w:val="center"/>
          </w:tcPr>
          <w:p w14:paraId="4C5AA1F0" w14:textId="77777777" w:rsidR="00C626CD" w:rsidRPr="00DF6DD6" w:rsidRDefault="00C626CD" w:rsidP="00C626CD">
            <w:pPr>
              <w:pStyle w:val="TAC"/>
              <w:keepNext w:val="0"/>
              <w:rPr>
                <w:lang w:eastAsia="zh-CN"/>
              </w:rPr>
            </w:pPr>
          </w:p>
        </w:tc>
        <w:tc>
          <w:tcPr>
            <w:tcW w:w="1146" w:type="dxa"/>
            <w:shd w:val="clear" w:color="auto" w:fill="auto"/>
            <w:vAlign w:val="center"/>
          </w:tcPr>
          <w:p w14:paraId="4C035F1C" w14:textId="77777777" w:rsidR="00C626CD" w:rsidRPr="00DF6DD6" w:rsidRDefault="00C626CD" w:rsidP="00C626CD">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86496BB" w14:textId="77777777" w:rsidR="00C626CD" w:rsidRPr="00DF6DD6" w:rsidRDefault="00C626CD" w:rsidP="00C626CD">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5F74A72" w14:textId="77777777" w:rsidR="00C626CD" w:rsidRPr="00DF6DD6" w:rsidRDefault="00C626CD" w:rsidP="00C626CD">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AEFA7F7" w14:textId="46D92195" w:rsidR="00C626CD" w:rsidRPr="00DF6DD6" w:rsidRDefault="00C626CD" w:rsidP="00C626CD">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570BA38B" w14:textId="77777777" w:rsidR="00C626CD" w:rsidRPr="00DF6DD6" w:rsidRDefault="00C626CD" w:rsidP="00C626CD">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748DEC3A" w14:textId="53E0A4EA" w:rsidR="00C626CD" w:rsidRPr="00DF6DD6" w:rsidRDefault="00C626CD" w:rsidP="00C626CD">
            <w:pPr>
              <w:pStyle w:val="TAC"/>
              <w:keepNext w:val="0"/>
              <w:rPr>
                <w:u w:val="single"/>
                <w:lang w:eastAsia="zh-CN"/>
              </w:rPr>
            </w:pPr>
            <w:r>
              <w:rPr>
                <w:lang w:eastAsia="ja-JP"/>
              </w:rPr>
              <w:t>N/A</w:t>
            </w:r>
          </w:p>
        </w:tc>
        <w:tc>
          <w:tcPr>
            <w:tcW w:w="1096" w:type="dxa"/>
            <w:vMerge/>
            <w:shd w:val="clear" w:color="auto" w:fill="auto"/>
            <w:vAlign w:val="center"/>
          </w:tcPr>
          <w:p w14:paraId="0606297E" w14:textId="77777777" w:rsidR="00C626CD" w:rsidRPr="00DF6DD6" w:rsidRDefault="00C626CD" w:rsidP="00C626CD">
            <w:pPr>
              <w:pStyle w:val="TAC"/>
              <w:keepNext w:val="0"/>
              <w:rPr>
                <w:u w:val="single"/>
                <w:lang w:eastAsia="zh-CN"/>
              </w:rPr>
            </w:pPr>
          </w:p>
        </w:tc>
      </w:tr>
      <w:tr w:rsidR="00C626CD" w:rsidRPr="00DF6DD6" w14:paraId="116BE1F6" w14:textId="77777777" w:rsidTr="00A6034C">
        <w:trPr>
          <w:trHeight w:val="22"/>
          <w:jc w:val="center"/>
        </w:trPr>
        <w:tc>
          <w:tcPr>
            <w:tcW w:w="1928" w:type="dxa"/>
            <w:vMerge/>
            <w:shd w:val="clear" w:color="auto" w:fill="auto"/>
            <w:vAlign w:val="center"/>
          </w:tcPr>
          <w:p w14:paraId="038C5DA4" w14:textId="77777777" w:rsidR="00C626CD" w:rsidRPr="00DF6DD6" w:rsidRDefault="00C626CD" w:rsidP="00C626CD">
            <w:pPr>
              <w:pStyle w:val="TAC"/>
              <w:keepNext w:val="0"/>
              <w:rPr>
                <w:lang w:eastAsia="zh-CN"/>
              </w:rPr>
            </w:pPr>
          </w:p>
        </w:tc>
        <w:tc>
          <w:tcPr>
            <w:tcW w:w="1146" w:type="dxa"/>
            <w:shd w:val="clear" w:color="auto" w:fill="auto"/>
            <w:vAlign w:val="center"/>
          </w:tcPr>
          <w:p w14:paraId="3AF1196C" w14:textId="77777777" w:rsidR="00C626CD" w:rsidRPr="00DF6DD6" w:rsidRDefault="00C626CD" w:rsidP="00C626CD">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E690A97"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EC83233" w14:textId="77777777" w:rsidR="00C626CD" w:rsidRPr="00DF6DD6" w:rsidRDefault="00C626CD" w:rsidP="00C626CD">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13AA538"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1E13540"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7C4C545" w14:textId="28954A2B" w:rsidR="00C626CD" w:rsidRPr="00DF6DD6" w:rsidRDefault="00C626CD" w:rsidP="00C626CD">
            <w:pPr>
              <w:pStyle w:val="TAC"/>
              <w:keepNext w:val="0"/>
              <w:rPr>
                <w:u w:val="single"/>
                <w:lang w:eastAsia="zh-CN"/>
              </w:rPr>
            </w:pPr>
            <w:r>
              <w:rPr>
                <w:lang w:eastAsia="zh-CN"/>
              </w:rPr>
              <w:t>11.0</w:t>
            </w:r>
          </w:p>
        </w:tc>
        <w:tc>
          <w:tcPr>
            <w:tcW w:w="1096" w:type="dxa"/>
            <w:shd w:val="clear" w:color="auto" w:fill="auto"/>
            <w:vAlign w:val="center"/>
          </w:tcPr>
          <w:p w14:paraId="7F523FF0" w14:textId="77777777" w:rsidR="00C626CD" w:rsidRPr="00DF6DD6" w:rsidRDefault="00C626CD" w:rsidP="00C626CD">
            <w:pPr>
              <w:pStyle w:val="TAC"/>
              <w:keepNext w:val="0"/>
              <w:rPr>
                <w:u w:val="single"/>
                <w:lang w:eastAsia="zh-CN"/>
              </w:rPr>
            </w:pPr>
            <w:r w:rsidRPr="00DF6DD6">
              <w:rPr>
                <w:rFonts w:eastAsia="Malgun Gothic"/>
                <w:szCs w:val="18"/>
                <w:lang w:val="en-US" w:eastAsia="ko-KR"/>
              </w:rPr>
              <w:t>IMD4</w:t>
            </w:r>
          </w:p>
        </w:tc>
      </w:tr>
      <w:tr w:rsidR="00C626CD" w:rsidRPr="00DF6DD6" w14:paraId="2E53678A" w14:textId="77777777" w:rsidTr="00A6034C">
        <w:trPr>
          <w:trHeight w:val="22"/>
          <w:jc w:val="center"/>
        </w:trPr>
        <w:tc>
          <w:tcPr>
            <w:tcW w:w="1928" w:type="dxa"/>
            <w:vMerge/>
            <w:shd w:val="clear" w:color="auto" w:fill="auto"/>
            <w:vAlign w:val="center"/>
          </w:tcPr>
          <w:p w14:paraId="72C852EF" w14:textId="77777777" w:rsidR="00C626CD" w:rsidRPr="00DF6DD6" w:rsidRDefault="00C626CD" w:rsidP="00C626CD">
            <w:pPr>
              <w:pStyle w:val="TAC"/>
              <w:keepNext w:val="0"/>
              <w:rPr>
                <w:lang w:eastAsia="zh-CN"/>
              </w:rPr>
            </w:pPr>
          </w:p>
        </w:tc>
        <w:tc>
          <w:tcPr>
            <w:tcW w:w="1146" w:type="dxa"/>
            <w:shd w:val="clear" w:color="auto" w:fill="auto"/>
            <w:vAlign w:val="center"/>
          </w:tcPr>
          <w:p w14:paraId="0A22A05A" w14:textId="77777777" w:rsidR="00C626CD" w:rsidRPr="00DF6DD6" w:rsidRDefault="00C626CD" w:rsidP="00C626CD">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D6E442E" w14:textId="77777777" w:rsidR="00C626CD" w:rsidRPr="00DF6DD6" w:rsidRDefault="00C626CD" w:rsidP="00C626CD">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3A8E59" w14:textId="77777777" w:rsidR="00C626CD" w:rsidRPr="00DF6DD6" w:rsidRDefault="00C626CD" w:rsidP="00C626CD">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373CD10" w14:textId="77777777" w:rsidR="00C626CD" w:rsidRPr="00DF6DD6" w:rsidRDefault="00C626CD" w:rsidP="00C626CD">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3C8ECBC2" w14:textId="77777777" w:rsidR="00C626CD" w:rsidRPr="00DF6DD6" w:rsidRDefault="00C626CD" w:rsidP="00C626CD">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4D2BAF83" w14:textId="16DCF368" w:rsidR="00C626CD" w:rsidRPr="00DF6DD6" w:rsidRDefault="00C626CD" w:rsidP="00C626CD">
            <w:pPr>
              <w:pStyle w:val="TAC"/>
              <w:keepNext w:val="0"/>
              <w:rPr>
                <w:u w:val="single"/>
                <w:lang w:eastAsia="zh-CN"/>
              </w:rPr>
            </w:pPr>
            <w:r>
              <w:rPr>
                <w:lang w:eastAsia="ja-JP"/>
              </w:rPr>
              <w:t>N/A</w:t>
            </w:r>
          </w:p>
        </w:tc>
        <w:tc>
          <w:tcPr>
            <w:tcW w:w="1096" w:type="dxa"/>
            <w:vMerge w:val="restart"/>
            <w:shd w:val="clear" w:color="auto" w:fill="auto"/>
            <w:vAlign w:val="center"/>
          </w:tcPr>
          <w:p w14:paraId="306F065A" w14:textId="77777777" w:rsidR="00C626CD" w:rsidRPr="00DF6DD6" w:rsidRDefault="00C626CD" w:rsidP="00C626CD">
            <w:pPr>
              <w:pStyle w:val="TAC"/>
              <w:keepNext w:val="0"/>
              <w:rPr>
                <w:u w:val="single"/>
                <w:lang w:eastAsia="zh-CN"/>
              </w:rPr>
            </w:pPr>
            <w:r w:rsidRPr="00DF6DD6">
              <w:rPr>
                <w:lang w:eastAsia="ja-JP"/>
              </w:rPr>
              <w:t>N/A</w:t>
            </w:r>
          </w:p>
        </w:tc>
      </w:tr>
      <w:tr w:rsidR="00C626CD" w:rsidRPr="00DF6DD6" w14:paraId="19BEB250" w14:textId="77777777" w:rsidTr="00A6034C">
        <w:trPr>
          <w:trHeight w:val="22"/>
          <w:jc w:val="center"/>
        </w:trPr>
        <w:tc>
          <w:tcPr>
            <w:tcW w:w="1928" w:type="dxa"/>
            <w:vMerge/>
            <w:shd w:val="clear" w:color="auto" w:fill="auto"/>
            <w:vAlign w:val="center"/>
          </w:tcPr>
          <w:p w14:paraId="50B7DF7D" w14:textId="77777777" w:rsidR="00C626CD" w:rsidRPr="00DF6DD6" w:rsidRDefault="00C626CD" w:rsidP="00C626CD">
            <w:pPr>
              <w:pStyle w:val="TAC"/>
              <w:keepNext w:val="0"/>
              <w:rPr>
                <w:lang w:eastAsia="zh-CN"/>
              </w:rPr>
            </w:pPr>
          </w:p>
        </w:tc>
        <w:tc>
          <w:tcPr>
            <w:tcW w:w="1146" w:type="dxa"/>
            <w:shd w:val="clear" w:color="auto" w:fill="auto"/>
            <w:vAlign w:val="center"/>
          </w:tcPr>
          <w:p w14:paraId="3905ADC1" w14:textId="77777777" w:rsidR="00C626CD" w:rsidRPr="00DF6DD6" w:rsidRDefault="00C626CD" w:rsidP="00C626CD">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9E79BCF" w14:textId="77777777" w:rsidR="00C626CD" w:rsidRPr="00DF6DD6" w:rsidRDefault="00C626CD" w:rsidP="00C626CD">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35510DBF" w14:textId="77777777" w:rsidR="00C626CD" w:rsidRPr="00DF6DD6" w:rsidRDefault="00C626CD" w:rsidP="00C626CD">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1891F0C" w14:textId="12EA1D2F" w:rsidR="00C626CD" w:rsidRPr="00DF6DD6" w:rsidRDefault="00C626CD" w:rsidP="00C626CD">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78CDDB" w14:textId="77777777" w:rsidR="00C626CD" w:rsidRPr="00DF6DD6" w:rsidRDefault="00C626CD" w:rsidP="00C626CD">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297DEA68" w14:textId="3572A265" w:rsidR="00C626CD" w:rsidRPr="00DF6DD6" w:rsidRDefault="00C626CD" w:rsidP="00C626CD">
            <w:pPr>
              <w:pStyle w:val="TAC"/>
              <w:keepNext w:val="0"/>
              <w:rPr>
                <w:u w:val="single"/>
                <w:lang w:eastAsia="zh-CN"/>
              </w:rPr>
            </w:pPr>
            <w:r>
              <w:t>N/A</w:t>
            </w:r>
          </w:p>
        </w:tc>
        <w:tc>
          <w:tcPr>
            <w:tcW w:w="1096" w:type="dxa"/>
            <w:vMerge/>
            <w:shd w:val="clear" w:color="auto" w:fill="auto"/>
            <w:vAlign w:val="center"/>
          </w:tcPr>
          <w:p w14:paraId="49AD55BB" w14:textId="77777777" w:rsidR="00C626CD" w:rsidRPr="00DF6DD6" w:rsidRDefault="00C626CD" w:rsidP="00C626CD">
            <w:pPr>
              <w:pStyle w:val="TAC"/>
              <w:keepNext w:val="0"/>
              <w:rPr>
                <w:u w:val="single"/>
                <w:lang w:eastAsia="zh-CN"/>
              </w:rPr>
            </w:pPr>
          </w:p>
        </w:tc>
      </w:tr>
      <w:tr w:rsidR="00C626CD" w:rsidRPr="00DF6DD6" w14:paraId="27EF2887" w14:textId="77777777" w:rsidTr="00A6034C">
        <w:trPr>
          <w:trHeight w:val="22"/>
          <w:jc w:val="center"/>
        </w:trPr>
        <w:tc>
          <w:tcPr>
            <w:tcW w:w="1928" w:type="dxa"/>
            <w:vMerge/>
            <w:shd w:val="clear" w:color="auto" w:fill="auto"/>
            <w:vAlign w:val="center"/>
          </w:tcPr>
          <w:p w14:paraId="43CB7690" w14:textId="77777777" w:rsidR="00C626CD" w:rsidRPr="00DF6DD6" w:rsidRDefault="00C626CD" w:rsidP="00C626CD">
            <w:pPr>
              <w:pStyle w:val="TAC"/>
              <w:keepNext w:val="0"/>
              <w:rPr>
                <w:lang w:eastAsia="zh-CN"/>
              </w:rPr>
            </w:pPr>
          </w:p>
        </w:tc>
        <w:tc>
          <w:tcPr>
            <w:tcW w:w="1146" w:type="dxa"/>
            <w:shd w:val="clear" w:color="auto" w:fill="auto"/>
            <w:vAlign w:val="center"/>
          </w:tcPr>
          <w:p w14:paraId="6F90416F" w14:textId="77777777" w:rsidR="00C626CD" w:rsidRPr="00DF6DD6" w:rsidRDefault="00C626CD" w:rsidP="00C626CD">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C2B3856"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11CFC34" w14:textId="77777777" w:rsidR="00C626CD" w:rsidRPr="00DF6DD6" w:rsidRDefault="00C626CD" w:rsidP="00C626CD">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04433E"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E9447D0"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993C96F" w14:textId="0E891C89" w:rsidR="00C626CD" w:rsidRPr="00DF6DD6" w:rsidRDefault="00C626CD" w:rsidP="00C626CD">
            <w:pPr>
              <w:pStyle w:val="TAC"/>
              <w:keepNext w:val="0"/>
              <w:rPr>
                <w:u w:val="single"/>
                <w:lang w:eastAsia="zh-CN"/>
              </w:rPr>
            </w:pPr>
            <w:r>
              <w:rPr>
                <w:lang w:eastAsia="zh-CN"/>
              </w:rPr>
              <w:t>3.6</w:t>
            </w:r>
          </w:p>
        </w:tc>
        <w:tc>
          <w:tcPr>
            <w:tcW w:w="1096" w:type="dxa"/>
            <w:shd w:val="clear" w:color="auto" w:fill="auto"/>
            <w:vAlign w:val="center"/>
          </w:tcPr>
          <w:p w14:paraId="3E1788FD" w14:textId="77777777" w:rsidR="00C626CD" w:rsidRPr="00DF6DD6" w:rsidRDefault="00C626CD" w:rsidP="00C626CD">
            <w:pPr>
              <w:pStyle w:val="TAC"/>
              <w:keepNext w:val="0"/>
              <w:rPr>
                <w:u w:val="single"/>
                <w:lang w:eastAsia="zh-CN"/>
              </w:rPr>
            </w:pPr>
            <w:r w:rsidRPr="00DF6DD6">
              <w:rPr>
                <w:rFonts w:eastAsia="Malgun Gothic"/>
                <w:szCs w:val="18"/>
                <w:lang w:val="en-US" w:eastAsia="ko-KR"/>
              </w:rPr>
              <w:t>IMD5</w:t>
            </w:r>
          </w:p>
        </w:tc>
      </w:tr>
      <w:tr w:rsidR="00C626CD" w:rsidRPr="00DF6DD6" w14:paraId="56ECD315" w14:textId="77777777" w:rsidTr="00A6034C">
        <w:trPr>
          <w:trHeight w:val="22"/>
          <w:jc w:val="center"/>
        </w:trPr>
        <w:tc>
          <w:tcPr>
            <w:tcW w:w="1928" w:type="dxa"/>
            <w:vMerge w:val="restart"/>
            <w:shd w:val="clear" w:color="auto" w:fill="auto"/>
            <w:vAlign w:val="center"/>
          </w:tcPr>
          <w:p w14:paraId="1CF29BFC" w14:textId="77777777" w:rsidR="00C626CD" w:rsidRPr="00DF6DD6" w:rsidRDefault="00C626CD" w:rsidP="00C626CD">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256DD54" w14:textId="77777777" w:rsidR="00C626CD" w:rsidRPr="00DF6DD6" w:rsidRDefault="00C626CD" w:rsidP="00C626CD">
            <w:pPr>
              <w:pStyle w:val="TAC"/>
              <w:keepNext w:val="0"/>
              <w:rPr>
                <w:lang w:eastAsia="ja-JP"/>
              </w:rPr>
            </w:pPr>
            <w:r w:rsidRPr="00DF6DD6">
              <w:rPr>
                <w:lang w:eastAsia="zh-CN"/>
              </w:rPr>
              <w:t>1</w:t>
            </w:r>
          </w:p>
        </w:tc>
        <w:tc>
          <w:tcPr>
            <w:tcW w:w="1167" w:type="dxa"/>
            <w:shd w:val="clear" w:color="auto" w:fill="auto"/>
            <w:noWrap/>
            <w:vAlign w:val="center"/>
          </w:tcPr>
          <w:p w14:paraId="79759DA1" w14:textId="77777777" w:rsidR="00C626CD" w:rsidRPr="00DF6DD6" w:rsidRDefault="00C626CD" w:rsidP="00C626CD">
            <w:pPr>
              <w:pStyle w:val="TAC"/>
              <w:keepNext w:val="0"/>
              <w:rPr>
                <w:szCs w:val="18"/>
                <w:lang w:eastAsia="ko-KR"/>
              </w:rPr>
            </w:pPr>
            <w:r w:rsidRPr="00DF6DD6">
              <w:rPr>
                <w:lang w:eastAsia="zh-CN"/>
              </w:rPr>
              <w:t>1975</w:t>
            </w:r>
          </w:p>
        </w:tc>
        <w:tc>
          <w:tcPr>
            <w:tcW w:w="746" w:type="dxa"/>
            <w:shd w:val="clear" w:color="auto" w:fill="auto"/>
            <w:noWrap/>
            <w:vAlign w:val="center"/>
          </w:tcPr>
          <w:p w14:paraId="302D1995" w14:textId="77777777" w:rsidR="00C626CD" w:rsidRPr="00DF6DD6" w:rsidRDefault="00C626CD" w:rsidP="00C626CD">
            <w:pPr>
              <w:pStyle w:val="TAC"/>
              <w:keepNext w:val="0"/>
              <w:rPr>
                <w:szCs w:val="18"/>
                <w:lang w:eastAsia="ko-KR"/>
              </w:rPr>
            </w:pPr>
            <w:r w:rsidRPr="00DF6DD6">
              <w:rPr>
                <w:lang w:eastAsia="zh-CN"/>
              </w:rPr>
              <w:t>5</w:t>
            </w:r>
          </w:p>
        </w:tc>
        <w:tc>
          <w:tcPr>
            <w:tcW w:w="877" w:type="dxa"/>
            <w:shd w:val="clear" w:color="auto" w:fill="auto"/>
            <w:noWrap/>
            <w:vAlign w:val="center"/>
          </w:tcPr>
          <w:p w14:paraId="4D3B38C7" w14:textId="77777777" w:rsidR="00C626CD" w:rsidRPr="00DF6DD6" w:rsidRDefault="00C626CD" w:rsidP="00C626CD">
            <w:pPr>
              <w:pStyle w:val="TAC"/>
              <w:keepNext w:val="0"/>
              <w:rPr>
                <w:szCs w:val="18"/>
                <w:lang w:eastAsia="ko-KR"/>
              </w:rPr>
            </w:pPr>
            <w:r w:rsidRPr="00DF6DD6">
              <w:rPr>
                <w:lang w:eastAsia="zh-CN"/>
              </w:rPr>
              <w:t>25</w:t>
            </w:r>
          </w:p>
        </w:tc>
        <w:tc>
          <w:tcPr>
            <w:tcW w:w="1299" w:type="dxa"/>
            <w:shd w:val="clear" w:color="auto" w:fill="auto"/>
            <w:noWrap/>
            <w:vAlign w:val="center"/>
          </w:tcPr>
          <w:p w14:paraId="73FE075A" w14:textId="77777777" w:rsidR="00C626CD" w:rsidRPr="00DF6DD6" w:rsidRDefault="00C626CD" w:rsidP="00C626CD">
            <w:pPr>
              <w:pStyle w:val="TAC"/>
              <w:keepNext w:val="0"/>
              <w:rPr>
                <w:szCs w:val="18"/>
                <w:lang w:eastAsia="ko-KR"/>
              </w:rPr>
            </w:pPr>
            <w:r w:rsidRPr="00DF6DD6">
              <w:rPr>
                <w:lang w:eastAsia="zh-CN"/>
              </w:rPr>
              <w:t>2165</w:t>
            </w:r>
          </w:p>
        </w:tc>
        <w:tc>
          <w:tcPr>
            <w:tcW w:w="667" w:type="dxa"/>
            <w:shd w:val="clear" w:color="auto" w:fill="auto"/>
            <w:vAlign w:val="center"/>
          </w:tcPr>
          <w:p w14:paraId="736CF876" w14:textId="6CB66820" w:rsidR="00C626CD" w:rsidRPr="00DF6DD6" w:rsidRDefault="00C626CD" w:rsidP="00C626CD">
            <w:pPr>
              <w:pStyle w:val="TAC"/>
              <w:keepNext w:val="0"/>
              <w:rPr>
                <w:u w:val="single"/>
                <w:lang w:eastAsia="zh-CN"/>
              </w:rPr>
            </w:pPr>
            <w:r>
              <w:rPr>
                <w:lang w:eastAsia="zh-CN"/>
              </w:rPr>
              <w:t>N/A</w:t>
            </w:r>
          </w:p>
        </w:tc>
        <w:tc>
          <w:tcPr>
            <w:tcW w:w="1096" w:type="dxa"/>
            <w:shd w:val="clear" w:color="auto" w:fill="auto"/>
          </w:tcPr>
          <w:p w14:paraId="1B3838EE" w14:textId="77777777" w:rsidR="00C626CD" w:rsidRPr="00DF6DD6" w:rsidRDefault="00C626CD" w:rsidP="00C626CD">
            <w:pPr>
              <w:pStyle w:val="TAC"/>
              <w:keepNext w:val="0"/>
              <w:rPr>
                <w:u w:val="single"/>
                <w:lang w:eastAsia="zh-CN"/>
              </w:rPr>
            </w:pPr>
            <w:r w:rsidRPr="00DF6DD6">
              <w:rPr>
                <w:lang w:eastAsia="zh-CN"/>
              </w:rPr>
              <w:t>N/A</w:t>
            </w:r>
          </w:p>
        </w:tc>
      </w:tr>
      <w:tr w:rsidR="00C626CD" w:rsidRPr="00DF6DD6" w14:paraId="5BF2F9A9" w14:textId="77777777" w:rsidTr="00A6034C">
        <w:trPr>
          <w:trHeight w:val="22"/>
          <w:jc w:val="center"/>
        </w:trPr>
        <w:tc>
          <w:tcPr>
            <w:tcW w:w="1928" w:type="dxa"/>
            <w:vMerge/>
            <w:shd w:val="clear" w:color="auto" w:fill="auto"/>
            <w:vAlign w:val="center"/>
          </w:tcPr>
          <w:p w14:paraId="566AB78D" w14:textId="77777777" w:rsidR="00C626CD" w:rsidRPr="00DF6DD6" w:rsidRDefault="00C626CD" w:rsidP="00C626CD">
            <w:pPr>
              <w:pStyle w:val="TAC"/>
              <w:keepNext w:val="0"/>
              <w:rPr>
                <w:lang w:eastAsia="zh-CN"/>
              </w:rPr>
            </w:pPr>
          </w:p>
        </w:tc>
        <w:tc>
          <w:tcPr>
            <w:tcW w:w="1146" w:type="dxa"/>
            <w:shd w:val="clear" w:color="auto" w:fill="auto"/>
            <w:vAlign w:val="center"/>
          </w:tcPr>
          <w:p w14:paraId="57107DC7" w14:textId="77777777" w:rsidR="00C626CD" w:rsidRPr="00DF6DD6" w:rsidRDefault="00C626CD" w:rsidP="00C626CD">
            <w:pPr>
              <w:pStyle w:val="TAC"/>
              <w:keepNext w:val="0"/>
              <w:rPr>
                <w:lang w:eastAsia="ja-JP"/>
              </w:rPr>
            </w:pPr>
            <w:r w:rsidRPr="00DF6DD6">
              <w:rPr>
                <w:lang w:eastAsia="zh-CN"/>
              </w:rPr>
              <w:t>41</w:t>
            </w:r>
          </w:p>
        </w:tc>
        <w:tc>
          <w:tcPr>
            <w:tcW w:w="1167" w:type="dxa"/>
            <w:shd w:val="clear" w:color="auto" w:fill="auto"/>
            <w:noWrap/>
            <w:vAlign w:val="center"/>
          </w:tcPr>
          <w:p w14:paraId="2EB6282A" w14:textId="77777777" w:rsidR="00C626CD" w:rsidRPr="00DF6DD6" w:rsidRDefault="00C626CD" w:rsidP="00C626CD">
            <w:pPr>
              <w:pStyle w:val="TAC"/>
              <w:keepNext w:val="0"/>
              <w:rPr>
                <w:szCs w:val="18"/>
                <w:lang w:eastAsia="ko-KR"/>
              </w:rPr>
            </w:pPr>
          </w:p>
        </w:tc>
        <w:tc>
          <w:tcPr>
            <w:tcW w:w="746" w:type="dxa"/>
            <w:shd w:val="clear" w:color="auto" w:fill="auto"/>
            <w:noWrap/>
            <w:vAlign w:val="center"/>
          </w:tcPr>
          <w:p w14:paraId="1D2FAA2D" w14:textId="77777777" w:rsidR="00C626CD" w:rsidRPr="00DF6DD6" w:rsidRDefault="00C626CD" w:rsidP="00C626CD">
            <w:pPr>
              <w:pStyle w:val="TAC"/>
              <w:keepNext w:val="0"/>
              <w:rPr>
                <w:szCs w:val="18"/>
                <w:lang w:eastAsia="ko-KR"/>
              </w:rPr>
            </w:pPr>
            <w:r w:rsidRPr="00DF6DD6">
              <w:rPr>
                <w:lang w:eastAsia="zh-CN"/>
              </w:rPr>
              <w:t>5</w:t>
            </w:r>
          </w:p>
        </w:tc>
        <w:tc>
          <w:tcPr>
            <w:tcW w:w="877" w:type="dxa"/>
            <w:shd w:val="clear" w:color="auto" w:fill="auto"/>
            <w:noWrap/>
            <w:vAlign w:val="center"/>
          </w:tcPr>
          <w:p w14:paraId="48A04ECC" w14:textId="77777777" w:rsidR="00C626CD" w:rsidRPr="00DF6DD6" w:rsidRDefault="00C626CD" w:rsidP="00C626CD">
            <w:pPr>
              <w:pStyle w:val="TAC"/>
              <w:keepNext w:val="0"/>
              <w:rPr>
                <w:szCs w:val="18"/>
                <w:lang w:eastAsia="ko-KR"/>
              </w:rPr>
            </w:pPr>
            <w:r w:rsidRPr="00DF6DD6">
              <w:rPr>
                <w:lang w:eastAsia="zh-CN"/>
              </w:rPr>
              <w:t>25</w:t>
            </w:r>
          </w:p>
        </w:tc>
        <w:tc>
          <w:tcPr>
            <w:tcW w:w="1299" w:type="dxa"/>
            <w:shd w:val="clear" w:color="auto" w:fill="auto"/>
            <w:noWrap/>
            <w:vAlign w:val="center"/>
          </w:tcPr>
          <w:p w14:paraId="48FBC8C4" w14:textId="77777777" w:rsidR="00C626CD" w:rsidRPr="00DF6DD6" w:rsidRDefault="00C626CD" w:rsidP="00C626CD">
            <w:pPr>
              <w:pStyle w:val="TAC"/>
              <w:keepNext w:val="0"/>
              <w:rPr>
                <w:szCs w:val="18"/>
                <w:lang w:eastAsia="ko-KR"/>
              </w:rPr>
            </w:pPr>
            <w:r w:rsidRPr="00DF6DD6">
              <w:rPr>
                <w:lang w:eastAsia="zh-CN"/>
              </w:rPr>
              <w:t>2515</w:t>
            </w:r>
          </w:p>
        </w:tc>
        <w:tc>
          <w:tcPr>
            <w:tcW w:w="667" w:type="dxa"/>
            <w:shd w:val="clear" w:color="auto" w:fill="auto"/>
            <w:vAlign w:val="center"/>
          </w:tcPr>
          <w:p w14:paraId="7E51ED2D" w14:textId="2FC2A06C" w:rsidR="00C626CD" w:rsidRPr="00DF6DD6" w:rsidRDefault="00C626CD" w:rsidP="00C626CD">
            <w:pPr>
              <w:pStyle w:val="TAC"/>
              <w:keepNext w:val="0"/>
              <w:rPr>
                <w:u w:val="single"/>
                <w:lang w:eastAsia="zh-CN"/>
              </w:rPr>
            </w:pPr>
            <w:r>
              <w:rPr>
                <w:lang w:eastAsia="zh-CN"/>
              </w:rPr>
              <w:t>12</w:t>
            </w:r>
          </w:p>
        </w:tc>
        <w:tc>
          <w:tcPr>
            <w:tcW w:w="1096" w:type="dxa"/>
            <w:shd w:val="clear" w:color="auto" w:fill="auto"/>
          </w:tcPr>
          <w:p w14:paraId="5E075FCC" w14:textId="77777777" w:rsidR="00C626CD" w:rsidRPr="00DF6DD6" w:rsidRDefault="00C626CD" w:rsidP="00C626CD">
            <w:pPr>
              <w:pStyle w:val="TAC"/>
              <w:keepNext w:val="0"/>
              <w:rPr>
                <w:u w:val="single"/>
                <w:lang w:eastAsia="zh-CN"/>
              </w:rPr>
            </w:pPr>
            <w:r w:rsidRPr="00DF6DD6">
              <w:rPr>
                <w:lang w:eastAsia="zh-CN"/>
              </w:rPr>
              <w:t>IMD4</w:t>
            </w:r>
          </w:p>
        </w:tc>
      </w:tr>
      <w:tr w:rsidR="00C626CD" w:rsidRPr="00DF6DD6" w14:paraId="13B03735" w14:textId="77777777" w:rsidTr="00A6034C">
        <w:trPr>
          <w:trHeight w:val="22"/>
          <w:jc w:val="center"/>
        </w:trPr>
        <w:tc>
          <w:tcPr>
            <w:tcW w:w="1928" w:type="dxa"/>
            <w:vMerge/>
            <w:shd w:val="clear" w:color="auto" w:fill="auto"/>
            <w:vAlign w:val="center"/>
          </w:tcPr>
          <w:p w14:paraId="1360BF75" w14:textId="77777777" w:rsidR="00C626CD" w:rsidRPr="00DF6DD6" w:rsidRDefault="00C626CD" w:rsidP="00C626CD">
            <w:pPr>
              <w:pStyle w:val="TAC"/>
              <w:keepNext w:val="0"/>
              <w:rPr>
                <w:lang w:eastAsia="zh-CN"/>
              </w:rPr>
            </w:pPr>
          </w:p>
        </w:tc>
        <w:tc>
          <w:tcPr>
            <w:tcW w:w="1146" w:type="dxa"/>
            <w:shd w:val="clear" w:color="auto" w:fill="auto"/>
            <w:vAlign w:val="center"/>
          </w:tcPr>
          <w:p w14:paraId="019DB709" w14:textId="77777777" w:rsidR="00C626CD" w:rsidRPr="00DF6DD6" w:rsidRDefault="00C626CD" w:rsidP="00C626CD">
            <w:pPr>
              <w:pStyle w:val="TAC"/>
              <w:keepNext w:val="0"/>
              <w:rPr>
                <w:lang w:eastAsia="ja-JP"/>
              </w:rPr>
            </w:pPr>
            <w:r w:rsidRPr="00DF6DD6">
              <w:rPr>
                <w:lang w:eastAsia="zh-CN"/>
              </w:rPr>
              <w:t>n78</w:t>
            </w:r>
          </w:p>
        </w:tc>
        <w:tc>
          <w:tcPr>
            <w:tcW w:w="1167" w:type="dxa"/>
            <w:shd w:val="clear" w:color="auto" w:fill="auto"/>
            <w:noWrap/>
            <w:vAlign w:val="center"/>
          </w:tcPr>
          <w:p w14:paraId="1A838B58" w14:textId="77777777" w:rsidR="00C626CD" w:rsidRPr="00DF6DD6" w:rsidRDefault="00C626CD" w:rsidP="00C626CD">
            <w:pPr>
              <w:pStyle w:val="TAC"/>
              <w:keepNext w:val="0"/>
              <w:rPr>
                <w:szCs w:val="18"/>
                <w:lang w:eastAsia="ko-KR"/>
              </w:rPr>
            </w:pPr>
            <w:r w:rsidRPr="00DF6DD6">
              <w:rPr>
                <w:lang w:eastAsia="zh-CN"/>
              </w:rPr>
              <w:t>3410</w:t>
            </w:r>
          </w:p>
        </w:tc>
        <w:tc>
          <w:tcPr>
            <w:tcW w:w="746" w:type="dxa"/>
            <w:shd w:val="clear" w:color="auto" w:fill="auto"/>
            <w:noWrap/>
            <w:vAlign w:val="center"/>
          </w:tcPr>
          <w:p w14:paraId="438575DA" w14:textId="77777777" w:rsidR="00C626CD" w:rsidRPr="00DF6DD6" w:rsidRDefault="00C626CD" w:rsidP="00C626CD">
            <w:pPr>
              <w:pStyle w:val="TAC"/>
              <w:keepNext w:val="0"/>
              <w:rPr>
                <w:szCs w:val="18"/>
                <w:lang w:eastAsia="ko-KR"/>
              </w:rPr>
            </w:pPr>
            <w:r w:rsidRPr="00DF6DD6">
              <w:rPr>
                <w:lang w:eastAsia="zh-CN"/>
              </w:rPr>
              <w:t>10</w:t>
            </w:r>
          </w:p>
        </w:tc>
        <w:tc>
          <w:tcPr>
            <w:tcW w:w="877" w:type="dxa"/>
            <w:shd w:val="clear" w:color="auto" w:fill="auto"/>
            <w:noWrap/>
            <w:vAlign w:val="center"/>
          </w:tcPr>
          <w:p w14:paraId="72070B17" w14:textId="3A6E5590" w:rsidR="00C626CD" w:rsidRPr="00DF6DD6" w:rsidRDefault="00C626CD" w:rsidP="00C626CD">
            <w:pPr>
              <w:pStyle w:val="TAC"/>
              <w:keepNext w:val="0"/>
              <w:rPr>
                <w:szCs w:val="18"/>
                <w:lang w:eastAsia="ko-KR"/>
              </w:rPr>
            </w:pPr>
            <w:r w:rsidRPr="00DF6DD6">
              <w:rPr>
                <w:lang w:eastAsia="zh-CN"/>
              </w:rPr>
              <w:t>50</w:t>
            </w:r>
          </w:p>
        </w:tc>
        <w:tc>
          <w:tcPr>
            <w:tcW w:w="1299" w:type="dxa"/>
            <w:shd w:val="clear" w:color="auto" w:fill="auto"/>
            <w:noWrap/>
            <w:vAlign w:val="center"/>
          </w:tcPr>
          <w:p w14:paraId="13416041" w14:textId="77777777" w:rsidR="00C626CD" w:rsidRPr="00DF6DD6" w:rsidRDefault="00C626CD" w:rsidP="00C626CD">
            <w:pPr>
              <w:pStyle w:val="TAC"/>
              <w:keepNext w:val="0"/>
              <w:rPr>
                <w:szCs w:val="18"/>
                <w:lang w:eastAsia="ko-KR"/>
              </w:rPr>
            </w:pPr>
            <w:r w:rsidRPr="00DF6DD6">
              <w:rPr>
                <w:lang w:eastAsia="zh-CN"/>
              </w:rPr>
              <w:t>3410</w:t>
            </w:r>
          </w:p>
        </w:tc>
        <w:tc>
          <w:tcPr>
            <w:tcW w:w="667" w:type="dxa"/>
            <w:shd w:val="clear" w:color="auto" w:fill="auto"/>
            <w:vAlign w:val="center"/>
          </w:tcPr>
          <w:p w14:paraId="4E164A7F" w14:textId="53A5324A" w:rsidR="00C626CD" w:rsidRPr="00DF6DD6" w:rsidRDefault="00C626CD" w:rsidP="00C626CD">
            <w:pPr>
              <w:pStyle w:val="TAC"/>
              <w:keepNext w:val="0"/>
              <w:rPr>
                <w:u w:val="single"/>
                <w:lang w:eastAsia="zh-CN"/>
              </w:rPr>
            </w:pPr>
            <w:r>
              <w:rPr>
                <w:lang w:eastAsia="zh-CN"/>
              </w:rPr>
              <w:t>N/A</w:t>
            </w:r>
          </w:p>
        </w:tc>
        <w:tc>
          <w:tcPr>
            <w:tcW w:w="1096" w:type="dxa"/>
            <w:shd w:val="clear" w:color="auto" w:fill="auto"/>
          </w:tcPr>
          <w:p w14:paraId="2A2CCC8E" w14:textId="77777777" w:rsidR="00C626CD" w:rsidRPr="00DF6DD6" w:rsidRDefault="00C626CD" w:rsidP="00C626CD">
            <w:pPr>
              <w:pStyle w:val="TAC"/>
              <w:keepNext w:val="0"/>
              <w:rPr>
                <w:u w:val="single"/>
                <w:lang w:eastAsia="zh-CN"/>
              </w:rPr>
            </w:pPr>
            <w:r w:rsidRPr="00DF6DD6">
              <w:rPr>
                <w:lang w:eastAsia="zh-CN"/>
              </w:rPr>
              <w:t>N/A</w:t>
            </w:r>
          </w:p>
        </w:tc>
      </w:tr>
      <w:tr w:rsidR="00C626CD" w:rsidRPr="00DF6DD6" w14:paraId="6EE5B870" w14:textId="77777777" w:rsidTr="00A6034C">
        <w:trPr>
          <w:trHeight w:val="22"/>
          <w:jc w:val="center"/>
        </w:trPr>
        <w:tc>
          <w:tcPr>
            <w:tcW w:w="1928" w:type="dxa"/>
            <w:vMerge w:val="restart"/>
            <w:shd w:val="clear" w:color="auto" w:fill="auto"/>
            <w:vAlign w:val="center"/>
          </w:tcPr>
          <w:p w14:paraId="6A42BB00" w14:textId="77777777" w:rsidR="00C626CD" w:rsidRPr="00DF6DD6" w:rsidRDefault="00C626CD" w:rsidP="00C626CD">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1D0CEB89" w14:textId="77777777" w:rsidR="00C626CD" w:rsidRPr="00DF6DD6" w:rsidRDefault="00C626CD" w:rsidP="00C626CD">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3B495E7" w14:textId="77777777" w:rsidR="00C626CD" w:rsidRPr="00DF6DD6" w:rsidRDefault="00C626CD" w:rsidP="00C626CD">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1E77C10" w14:textId="77777777" w:rsidR="00C626CD" w:rsidRPr="00DF6DD6" w:rsidRDefault="00C626CD" w:rsidP="00C626CD">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88F2DAD"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7D84B12" w14:textId="77777777" w:rsidR="00C626CD" w:rsidRPr="00DF6DD6" w:rsidRDefault="00C626CD" w:rsidP="00C626CD">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FC4C9E1" w14:textId="72804CB6" w:rsidR="00C626CD" w:rsidRPr="00DF6DD6" w:rsidRDefault="00C626CD" w:rsidP="00C626CD">
            <w:pPr>
              <w:pStyle w:val="TAC"/>
              <w:keepNext w:val="0"/>
              <w:rPr>
                <w:u w:val="single"/>
                <w:lang w:eastAsia="zh-CN"/>
              </w:rPr>
            </w:pPr>
            <w:r>
              <w:rPr>
                <w:lang w:eastAsia="ja-JP"/>
              </w:rPr>
              <w:t>N/A</w:t>
            </w:r>
          </w:p>
        </w:tc>
        <w:tc>
          <w:tcPr>
            <w:tcW w:w="1096" w:type="dxa"/>
            <w:vMerge w:val="restart"/>
            <w:shd w:val="clear" w:color="auto" w:fill="auto"/>
            <w:vAlign w:val="center"/>
          </w:tcPr>
          <w:p w14:paraId="265D9339" w14:textId="77777777" w:rsidR="00C626CD" w:rsidRPr="00DF6DD6" w:rsidRDefault="00C626CD" w:rsidP="00C626CD">
            <w:pPr>
              <w:pStyle w:val="TAC"/>
              <w:keepNext w:val="0"/>
              <w:rPr>
                <w:u w:val="single"/>
                <w:lang w:eastAsia="zh-CN"/>
              </w:rPr>
            </w:pPr>
            <w:r w:rsidRPr="00DF6DD6">
              <w:rPr>
                <w:lang w:eastAsia="ja-JP"/>
              </w:rPr>
              <w:t>N/A</w:t>
            </w:r>
          </w:p>
        </w:tc>
      </w:tr>
      <w:tr w:rsidR="00C626CD" w:rsidRPr="00DF6DD6" w14:paraId="7DF191D8" w14:textId="77777777" w:rsidTr="00A6034C">
        <w:trPr>
          <w:trHeight w:val="22"/>
          <w:jc w:val="center"/>
        </w:trPr>
        <w:tc>
          <w:tcPr>
            <w:tcW w:w="1928" w:type="dxa"/>
            <w:vMerge/>
            <w:shd w:val="clear" w:color="auto" w:fill="auto"/>
            <w:vAlign w:val="center"/>
          </w:tcPr>
          <w:p w14:paraId="7DE18C82" w14:textId="77777777" w:rsidR="00C626CD" w:rsidRPr="00DF6DD6" w:rsidRDefault="00C626CD" w:rsidP="00C626CD">
            <w:pPr>
              <w:pStyle w:val="TAC"/>
              <w:keepNext w:val="0"/>
              <w:rPr>
                <w:lang w:eastAsia="zh-CN"/>
              </w:rPr>
            </w:pPr>
          </w:p>
        </w:tc>
        <w:tc>
          <w:tcPr>
            <w:tcW w:w="1146" w:type="dxa"/>
            <w:shd w:val="clear" w:color="auto" w:fill="auto"/>
            <w:vAlign w:val="center"/>
          </w:tcPr>
          <w:p w14:paraId="50D83FC0" w14:textId="77777777" w:rsidR="00C626CD" w:rsidRPr="00DF6DD6" w:rsidRDefault="00C626CD" w:rsidP="00C626CD">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3129194" w14:textId="77777777" w:rsidR="00C626CD" w:rsidRPr="00DF6DD6" w:rsidRDefault="00C626CD" w:rsidP="00C626CD">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4A6792A9" w14:textId="77777777" w:rsidR="00C626CD" w:rsidRPr="00DF6DD6" w:rsidRDefault="00C626CD" w:rsidP="00C626CD">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2724A92" w14:textId="77777777" w:rsidR="00C626CD" w:rsidRPr="00DF6DD6" w:rsidRDefault="00C626CD" w:rsidP="00C626CD">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5A3691A" w14:textId="77777777" w:rsidR="00C626CD" w:rsidRPr="00DF6DD6" w:rsidRDefault="00C626CD" w:rsidP="00C626CD">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1903EEC8" w14:textId="3F0BD176" w:rsidR="00C626CD" w:rsidRPr="00DF6DD6" w:rsidRDefault="00C626CD" w:rsidP="00C626CD">
            <w:pPr>
              <w:pStyle w:val="TAC"/>
              <w:keepNext w:val="0"/>
              <w:rPr>
                <w:u w:val="single"/>
                <w:lang w:eastAsia="zh-CN"/>
              </w:rPr>
            </w:pPr>
            <w:r>
              <w:t>N/A</w:t>
            </w:r>
          </w:p>
        </w:tc>
        <w:tc>
          <w:tcPr>
            <w:tcW w:w="1096" w:type="dxa"/>
            <w:vMerge/>
            <w:shd w:val="clear" w:color="auto" w:fill="auto"/>
            <w:vAlign w:val="center"/>
          </w:tcPr>
          <w:p w14:paraId="6AD8102E" w14:textId="77777777" w:rsidR="00C626CD" w:rsidRPr="00DF6DD6" w:rsidRDefault="00C626CD" w:rsidP="00C626CD">
            <w:pPr>
              <w:pStyle w:val="TAC"/>
              <w:keepNext w:val="0"/>
              <w:rPr>
                <w:u w:val="single"/>
                <w:lang w:eastAsia="zh-CN"/>
              </w:rPr>
            </w:pPr>
          </w:p>
        </w:tc>
      </w:tr>
      <w:tr w:rsidR="00C626CD" w:rsidRPr="00DF6DD6" w14:paraId="36CA9837" w14:textId="77777777" w:rsidTr="00A6034C">
        <w:trPr>
          <w:trHeight w:val="22"/>
          <w:jc w:val="center"/>
        </w:trPr>
        <w:tc>
          <w:tcPr>
            <w:tcW w:w="1928" w:type="dxa"/>
            <w:vMerge/>
            <w:shd w:val="clear" w:color="auto" w:fill="auto"/>
            <w:vAlign w:val="center"/>
          </w:tcPr>
          <w:p w14:paraId="37750348" w14:textId="77777777" w:rsidR="00C626CD" w:rsidRPr="00DF6DD6" w:rsidRDefault="00C626CD" w:rsidP="00C626CD">
            <w:pPr>
              <w:pStyle w:val="TAC"/>
              <w:keepNext w:val="0"/>
              <w:rPr>
                <w:lang w:eastAsia="zh-CN"/>
              </w:rPr>
            </w:pPr>
          </w:p>
        </w:tc>
        <w:tc>
          <w:tcPr>
            <w:tcW w:w="1146" w:type="dxa"/>
            <w:shd w:val="clear" w:color="auto" w:fill="auto"/>
            <w:vAlign w:val="center"/>
          </w:tcPr>
          <w:p w14:paraId="1F0BA5B8" w14:textId="77777777" w:rsidR="00C626CD" w:rsidRPr="00DF6DD6" w:rsidRDefault="00C626CD" w:rsidP="00C626CD">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CE13F0A"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83C2925" w14:textId="77777777" w:rsidR="00C626CD" w:rsidRPr="00DF6DD6" w:rsidRDefault="00C626CD" w:rsidP="00C626CD">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7032100"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E15A517" w14:textId="77777777" w:rsidR="00C626CD" w:rsidRPr="00DF6DD6" w:rsidRDefault="00C626CD" w:rsidP="00C626CD">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3F6B1DA6" w14:textId="2590779A" w:rsidR="00C626CD" w:rsidRPr="00DF6DD6" w:rsidRDefault="00C626CD" w:rsidP="00C626CD">
            <w:pPr>
              <w:pStyle w:val="TAC"/>
              <w:keepNext w:val="0"/>
              <w:rPr>
                <w:u w:val="single"/>
                <w:lang w:eastAsia="zh-CN"/>
              </w:rPr>
            </w:pPr>
            <w:r>
              <w:rPr>
                <w:rFonts w:eastAsia="Malgun Gothic"/>
                <w:szCs w:val="18"/>
                <w:lang w:val="en-US" w:eastAsia="ko-KR"/>
              </w:rPr>
              <w:t>29.4</w:t>
            </w:r>
          </w:p>
        </w:tc>
        <w:tc>
          <w:tcPr>
            <w:tcW w:w="1096" w:type="dxa"/>
            <w:shd w:val="clear" w:color="auto" w:fill="auto"/>
            <w:vAlign w:val="center"/>
          </w:tcPr>
          <w:p w14:paraId="15B75F2A" w14:textId="46A9BD74" w:rsidR="00C626CD" w:rsidRPr="00DF6DD6" w:rsidRDefault="00C626CD" w:rsidP="00C626CD">
            <w:pPr>
              <w:pStyle w:val="TAC"/>
              <w:keepNext w:val="0"/>
              <w:rPr>
                <w:u w:val="single"/>
                <w:lang w:eastAsia="zh-CN"/>
              </w:rPr>
            </w:pPr>
            <w:r>
              <w:rPr>
                <w:rFonts w:eastAsia="Malgun Gothic"/>
                <w:szCs w:val="18"/>
                <w:lang w:val="en-US" w:eastAsia="ko-KR"/>
              </w:rPr>
              <w:t>IMD2</w:t>
            </w:r>
          </w:p>
        </w:tc>
      </w:tr>
      <w:tr w:rsidR="00C626CD" w:rsidRPr="00DF6DD6" w14:paraId="69958712" w14:textId="77777777" w:rsidTr="00A6034C">
        <w:trPr>
          <w:trHeight w:val="22"/>
          <w:jc w:val="center"/>
        </w:trPr>
        <w:tc>
          <w:tcPr>
            <w:tcW w:w="1928" w:type="dxa"/>
            <w:vMerge w:val="restart"/>
            <w:shd w:val="clear" w:color="auto" w:fill="auto"/>
            <w:vAlign w:val="center"/>
          </w:tcPr>
          <w:p w14:paraId="2C3195B4" w14:textId="77777777" w:rsidR="00C626CD" w:rsidRPr="00DF6DD6" w:rsidRDefault="00C626CD" w:rsidP="00C626CD">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0548D97C" w14:textId="77777777" w:rsidR="00C626CD" w:rsidRPr="00DF6DD6" w:rsidRDefault="00C626CD" w:rsidP="00C626CD">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CC1B46" w14:textId="77777777" w:rsidR="00C626CD" w:rsidRPr="00DF6DD6" w:rsidRDefault="00C626CD" w:rsidP="00C626CD">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F3F333B"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669D405D"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39BB1936" w14:textId="77777777" w:rsidR="00C626CD" w:rsidRPr="00DF6DD6" w:rsidRDefault="00C626CD" w:rsidP="00C626CD">
            <w:pPr>
              <w:pStyle w:val="TAC"/>
              <w:keepNext w:val="0"/>
              <w:rPr>
                <w:szCs w:val="18"/>
                <w:lang w:eastAsia="ko-KR"/>
              </w:rPr>
            </w:pPr>
            <w:r w:rsidRPr="00DF6DD6">
              <w:rPr>
                <w:szCs w:val="18"/>
                <w:lang w:eastAsia="zh-CN"/>
              </w:rPr>
              <w:t>2167.5</w:t>
            </w:r>
          </w:p>
        </w:tc>
        <w:tc>
          <w:tcPr>
            <w:tcW w:w="667" w:type="dxa"/>
            <w:shd w:val="clear" w:color="auto" w:fill="auto"/>
            <w:vAlign w:val="center"/>
          </w:tcPr>
          <w:p w14:paraId="59C2F5E5" w14:textId="37926807" w:rsidR="00C626CD" w:rsidRPr="00DF6DD6" w:rsidRDefault="00C626CD" w:rsidP="00C626CD">
            <w:pPr>
              <w:pStyle w:val="TAC"/>
              <w:keepNext w:val="0"/>
              <w:rPr>
                <w:u w:val="single"/>
                <w:lang w:eastAsia="zh-CN"/>
              </w:rPr>
            </w:pPr>
            <w:r>
              <w:rPr>
                <w:lang w:eastAsia="ja-JP"/>
              </w:rPr>
              <w:t>N/A</w:t>
            </w:r>
          </w:p>
        </w:tc>
        <w:tc>
          <w:tcPr>
            <w:tcW w:w="1096" w:type="dxa"/>
            <w:shd w:val="clear" w:color="auto" w:fill="auto"/>
            <w:vAlign w:val="center"/>
          </w:tcPr>
          <w:p w14:paraId="333A95E7" w14:textId="400C0AE0" w:rsidR="00C626CD" w:rsidRPr="00DF6DD6" w:rsidRDefault="00C626CD" w:rsidP="00C626CD">
            <w:pPr>
              <w:pStyle w:val="TAC"/>
              <w:keepNext w:val="0"/>
              <w:rPr>
                <w:u w:val="single"/>
                <w:lang w:eastAsia="zh-CN"/>
              </w:rPr>
            </w:pPr>
            <w:r>
              <w:rPr>
                <w:lang w:eastAsia="ja-JP"/>
              </w:rPr>
              <w:t>N/A</w:t>
            </w:r>
          </w:p>
        </w:tc>
      </w:tr>
      <w:tr w:rsidR="00C626CD" w:rsidRPr="00DF6DD6" w14:paraId="68DBEAD3" w14:textId="77777777" w:rsidTr="00A6034C">
        <w:trPr>
          <w:trHeight w:val="22"/>
          <w:jc w:val="center"/>
        </w:trPr>
        <w:tc>
          <w:tcPr>
            <w:tcW w:w="1928" w:type="dxa"/>
            <w:vMerge/>
            <w:shd w:val="clear" w:color="auto" w:fill="auto"/>
            <w:vAlign w:val="center"/>
          </w:tcPr>
          <w:p w14:paraId="286BBAAC" w14:textId="77777777" w:rsidR="00C626CD" w:rsidRPr="00DF6DD6" w:rsidRDefault="00C626CD" w:rsidP="00C626CD">
            <w:pPr>
              <w:pStyle w:val="TAC"/>
              <w:keepNext w:val="0"/>
              <w:rPr>
                <w:lang w:eastAsia="zh-CN"/>
              </w:rPr>
            </w:pPr>
          </w:p>
        </w:tc>
        <w:tc>
          <w:tcPr>
            <w:tcW w:w="1146" w:type="dxa"/>
            <w:shd w:val="clear" w:color="auto" w:fill="auto"/>
            <w:vAlign w:val="center"/>
          </w:tcPr>
          <w:p w14:paraId="47E518FF" w14:textId="77777777" w:rsidR="00C626CD" w:rsidRPr="00DF6DD6" w:rsidRDefault="00C626CD" w:rsidP="00C626CD">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AFCD789" w14:textId="77777777" w:rsidR="00C626CD" w:rsidRPr="00DF6DD6" w:rsidRDefault="00C626CD" w:rsidP="00C626CD">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10E58800" w14:textId="77777777" w:rsidR="00C626CD" w:rsidRPr="00DF6DD6" w:rsidRDefault="00C626CD" w:rsidP="00C626CD">
            <w:pPr>
              <w:pStyle w:val="TAC"/>
              <w:keepNext w:val="0"/>
              <w:rPr>
                <w:szCs w:val="18"/>
                <w:lang w:eastAsia="ko-KR"/>
              </w:rPr>
            </w:pPr>
            <w:r w:rsidRPr="00DF6DD6">
              <w:rPr>
                <w:szCs w:val="18"/>
                <w:lang w:eastAsia="zh-CN"/>
              </w:rPr>
              <w:t>40</w:t>
            </w:r>
          </w:p>
        </w:tc>
        <w:tc>
          <w:tcPr>
            <w:tcW w:w="877" w:type="dxa"/>
            <w:shd w:val="clear" w:color="auto" w:fill="auto"/>
            <w:noWrap/>
            <w:vAlign w:val="center"/>
          </w:tcPr>
          <w:p w14:paraId="509F2AAF" w14:textId="77777777" w:rsidR="00C626CD" w:rsidRPr="00DF6DD6" w:rsidRDefault="00C626CD" w:rsidP="00C626CD">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5356EBE" w14:textId="77777777" w:rsidR="00C626CD" w:rsidRPr="00DF6DD6" w:rsidRDefault="00C626CD" w:rsidP="00C626CD">
            <w:pPr>
              <w:pStyle w:val="TAC"/>
              <w:keepNext w:val="0"/>
              <w:rPr>
                <w:szCs w:val="18"/>
                <w:lang w:eastAsia="ko-KR"/>
              </w:rPr>
            </w:pPr>
            <w:r w:rsidRPr="00DF6DD6">
              <w:t>4420</w:t>
            </w:r>
          </w:p>
        </w:tc>
        <w:tc>
          <w:tcPr>
            <w:tcW w:w="667" w:type="dxa"/>
            <w:shd w:val="clear" w:color="auto" w:fill="auto"/>
            <w:vAlign w:val="center"/>
          </w:tcPr>
          <w:p w14:paraId="6DE62977" w14:textId="06AD93B6" w:rsidR="00C626CD" w:rsidRPr="00DF6DD6" w:rsidRDefault="00C626CD" w:rsidP="00C626CD">
            <w:pPr>
              <w:pStyle w:val="TAC"/>
              <w:keepNext w:val="0"/>
              <w:rPr>
                <w:u w:val="single"/>
                <w:lang w:eastAsia="zh-CN"/>
              </w:rPr>
            </w:pPr>
            <w:r>
              <w:t>N/A</w:t>
            </w:r>
          </w:p>
        </w:tc>
        <w:tc>
          <w:tcPr>
            <w:tcW w:w="1096" w:type="dxa"/>
            <w:shd w:val="clear" w:color="auto" w:fill="auto"/>
            <w:vAlign w:val="center"/>
          </w:tcPr>
          <w:p w14:paraId="54129B48" w14:textId="2909FFBB" w:rsidR="00C626CD" w:rsidRPr="00DF6DD6" w:rsidRDefault="00C626CD" w:rsidP="00C626CD">
            <w:pPr>
              <w:pStyle w:val="TAC"/>
              <w:keepNext w:val="0"/>
              <w:rPr>
                <w:u w:val="single"/>
                <w:lang w:eastAsia="zh-CN"/>
              </w:rPr>
            </w:pPr>
            <w:r>
              <w:t>N/A</w:t>
            </w:r>
          </w:p>
        </w:tc>
      </w:tr>
      <w:tr w:rsidR="00C626CD" w:rsidRPr="00DF6DD6" w14:paraId="060D1CD6" w14:textId="77777777" w:rsidTr="00A6034C">
        <w:trPr>
          <w:trHeight w:val="22"/>
          <w:jc w:val="center"/>
        </w:trPr>
        <w:tc>
          <w:tcPr>
            <w:tcW w:w="1928" w:type="dxa"/>
            <w:vMerge/>
            <w:shd w:val="clear" w:color="auto" w:fill="auto"/>
            <w:vAlign w:val="center"/>
          </w:tcPr>
          <w:p w14:paraId="57CCA067" w14:textId="77777777" w:rsidR="00C626CD" w:rsidRPr="00DF6DD6" w:rsidRDefault="00C626CD" w:rsidP="00C626CD">
            <w:pPr>
              <w:pStyle w:val="TAC"/>
              <w:keepNext w:val="0"/>
              <w:rPr>
                <w:lang w:eastAsia="zh-CN"/>
              </w:rPr>
            </w:pPr>
          </w:p>
        </w:tc>
        <w:tc>
          <w:tcPr>
            <w:tcW w:w="1146" w:type="dxa"/>
            <w:shd w:val="clear" w:color="auto" w:fill="auto"/>
            <w:vAlign w:val="center"/>
          </w:tcPr>
          <w:p w14:paraId="60328401" w14:textId="77777777" w:rsidR="00C626CD" w:rsidRPr="00DF6DD6" w:rsidRDefault="00C626CD" w:rsidP="00C626CD">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CFF0C7C" w14:textId="77777777" w:rsidR="00C626CD" w:rsidRPr="00DF6DD6" w:rsidRDefault="00C626CD" w:rsidP="00C626CD">
            <w:pPr>
              <w:pStyle w:val="TAC"/>
              <w:keepNext w:val="0"/>
              <w:rPr>
                <w:szCs w:val="18"/>
                <w:lang w:eastAsia="ko-KR"/>
              </w:rPr>
            </w:pPr>
            <w:r w:rsidRPr="00DF6DD6">
              <w:t>3490</w:t>
            </w:r>
          </w:p>
        </w:tc>
        <w:tc>
          <w:tcPr>
            <w:tcW w:w="746" w:type="dxa"/>
            <w:shd w:val="clear" w:color="auto" w:fill="auto"/>
            <w:noWrap/>
            <w:vAlign w:val="center"/>
          </w:tcPr>
          <w:p w14:paraId="2F8E96AA"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0C36B248"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29622250" w14:textId="77777777" w:rsidR="00C626CD" w:rsidRPr="00DF6DD6" w:rsidRDefault="00C626CD" w:rsidP="00C626CD">
            <w:pPr>
              <w:pStyle w:val="TAC"/>
              <w:keepNext w:val="0"/>
              <w:rPr>
                <w:szCs w:val="18"/>
                <w:lang w:eastAsia="ko-KR"/>
              </w:rPr>
            </w:pPr>
            <w:r w:rsidRPr="00DF6DD6">
              <w:t>3490</w:t>
            </w:r>
          </w:p>
        </w:tc>
        <w:tc>
          <w:tcPr>
            <w:tcW w:w="667" w:type="dxa"/>
            <w:shd w:val="clear" w:color="auto" w:fill="auto"/>
            <w:vAlign w:val="center"/>
          </w:tcPr>
          <w:p w14:paraId="34CB2CB5" w14:textId="792390BD" w:rsidR="00C626CD" w:rsidRPr="00DF6DD6" w:rsidRDefault="00C626CD" w:rsidP="00C626CD">
            <w:pPr>
              <w:pStyle w:val="TAC"/>
              <w:keepNext w:val="0"/>
              <w:rPr>
                <w:u w:val="single"/>
                <w:lang w:eastAsia="zh-CN"/>
              </w:rPr>
            </w:pPr>
            <w:r>
              <w:rPr>
                <w:rFonts w:eastAsia="DengXian"/>
                <w:lang w:eastAsia="zh-CN"/>
              </w:rPr>
              <w:t>4.8</w:t>
            </w:r>
          </w:p>
        </w:tc>
        <w:tc>
          <w:tcPr>
            <w:tcW w:w="1096" w:type="dxa"/>
            <w:shd w:val="clear" w:color="auto" w:fill="auto"/>
            <w:vAlign w:val="center"/>
          </w:tcPr>
          <w:p w14:paraId="2C6A535F" w14:textId="600113BD" w:rsidR="00C626CD" w:rsidRPr="00DF6DD6" w:rsidRDefault="00C626CD" w:rsidP="00C626CD">
            <w:pPr>
              <w:pStyle w:val="TAC"/>
              <w:keepNext w:val="0"/>
              <w:rPr>
                <w:u w:val="single"/>
                <w:lang w:eastAsia="zh-CN"/>
              </w:rPr>
            </w:pPr>
            <w:r>
              <w:rPr>
                <w:rFonts w:eastAsia="DengXian"/>
                <w:lang w:eastAsia="zh-CN"/>
              </w:rPr>
              <w:t>IMD5</w:t>
            </w:r>
          </w:p>
        </w:tc>
      </w:tr>
      <w:tr w:rsidR="00C626CD" w:rsidRPr="00DF6DD6" w14:paraId="64F6E1F0" w14:textId="77777777" w:rsidTr="00A6034C">
        <w:trPr>
          <w:trHeight w:val="22"/>
          <w:jc w:val="center"/>
        </w:trPr>
        <w:tc>
          <w:tcPr>
            <w:tcW w:w="1928" w:type="dxa"/>
            <w:vMerge/>
            <w:shd w:val="clear" w:color="auto" w:fill="auto"/>
            <w:vAlign w:val="center"/>
          </w:tcPr>
          <w:p w14:paraId="4017EF7F" w14:textId="77777777" w:rsidR="00C626CD" w:rsidRPr="00DF6DD6" w:rsidRDefault="00C626CD" w:rsidP="00C626CD">
            <w:pPr>
              <w:pStyle w:val="TAC"/>
              <w:keepNext w:val="0"/>
              <w:rPr>
                <w:lang w:eastAsia="zh-CN"/>
              </w:rPr>
            </w:pPr>
          </w:p>
        </w:tc>
        <w:tc>
          <w:tcPr>
            <w:tcW w:w="1146" w:type="dxa"/>
            <w:shd w:val="clear" w:color="auto" w:fill="auto"/>
            <w:vAlign w:val="center"/>
          </w:tcPr>
          <w:p w14:paraId="714BA5FD" w14:textId="77777777" w:rsidR="00C626CD" w:rsidRPr="00DF6DD6" w:rsidRDefault="00C626CD" w:rsidP="00C626CD">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E2BC65B" w14:textId="77777777" w:rsidR="00C626CD" w:rsidRPr="00DF6DD6" w:rsidRDefault="00C626CD" w:rsidP="00C626CD">
            <w:pPr>
              <w:pStyle w:val="TAC"/>
              <w:keepNext w:val="0"/>
              <w:rPr>
                <w:szCs w:val="18"/>
                <w:lang w:eastAsia="ko-KR"/>
              </w:rPr>
            </w:pPr>
            <w:r w:rsidRPr="00DF6DD6">
              <w:t>3402.5</w:t>
            </w:r>
          </w:p>
        </w:tc>
        <w:tc>
          <w:tcPr>
            <w:tcW w:w="746" w:type="dxa"/>
            <w:shd w:val="clear" w:color="auto" w:fill="auto"/>
            <w:noWrap/>
            <w:vAlign w:val="center"/>
          </w:tcPr>
          <w:p w14:paraId="70657D2D"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00802BC0"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501B16BA" w14:textId="77777777" w:rsidR="00C626CD" w:rsidRPr="00DF6DD6" w:rsidRDefault="00C626CD" w:rsidP="00C626CD">
            <w:pPr>
              <w:pStyle w:val="TAC"/>
              <w:keepNext w:val="0"/>
              <w:rPr>
                <w:szCs w:val="18"/>
                <w:lang w:eastAsia="ko-KR"/>
              </w:rPr>
            </w:pPr>
            <w:r w:rsidRPr="00DF6DD6">
              <w:t>3402.5</w:t>
            </w:r>
          </w:p>
        </w:tc>
        <w:tc>
          <w:tcPr>
            <w:tcW w:w="667" w:type="dxa"/>
            <w:shd w:val="clear" w:color="auto" w:fill="auto"/>
            <w:vAlign w:val="center"/>
          </w:tcPr>
          <w:p w14:paraId="3A43BD55" w14:textId="6ADD9B57" w:rsidR="00C626CD" w:rsidRPr="00DF6DD6" w:rsidRDefault="00C626CD" w:rsidP="00C626CD">
            <w:pPr>
              <w:pStyle w:val="TAC"/>
              <w:keepNext w:val="0"/>
              <w:rPr>
                <w:u w:val="single"/>
                <w:lang w:eastAsia="zh-CN"/>
              </w:rPr>
            </w:pPr>
            <w:r>
              <w:rPr>
                <w:lang w:eastAsia="ja-JP"/>
              </w:rPr>
              <w:t>N/A</w:t>
            </w:r>
          </w:p>
        </w:tc>
        <w:tc>
          <w:tcPr>
            <w:tcW w:w="1096" w:type="dxa"/>
            <w:shd w:val="clear" w:color="auto" w:fill="auto"/>
            <w:vAlign w:val="center"/>
          </w:tcPr>
          <w:p w14:paraId="01318CE5" w14:textId="6E25AB0D" w:rsidR="00C626CD" w:rsidRPr="00DF6DD6" w:rsidRDefault="00C626CD" w:rsidP="00C626CD">
            <w:pPr>
              <w:pStyle w:val="TAC"/>
              <w:keepNext w:val="0"/>
              <w:rPr>
                <w:u w:val="single"/>
                <w:lang w:eastAsia="zh-CN"/>
              </w:rPr>
            </w:pPr>
            <w:r>
              <w:rPr>
                <w:lang w:eastAsia="ja-JP"/>
              </w:rPr>
              <w:t>N/A</w:t>
            </w:r>
          </w:p>
        </w:tc>
      </w:tr>
      <w:tr w:rsidR="00C626CD" w:rsidRPr="00DF6DD6" w14:paraId="34ADAF12" w14:textId="77777777" w:rsidTr="00A6034C">
        <w:trPr>
          <w:trHeight w:val="22"/>
          <w:jc w:val="center"/>
        </w:trPr>
        <w:tc>
          <w:tcPr>
            <w:tcW w:w="1928" w:type="dxa"/>
            <w:vMerge/>
            <w:shd w:val="clear" w:color="auto" w:fill="auto"/>
            <w:vAlign w:val="center"/>
          </w:tcPr>
          <w:p w14:paraId="6E46AF98" w14:textId="77777777" w:rsidR="00C626CD" w:rsidRPr="00DF6DD6" w:rsidRDefault="00C626CD" w:rsidP="00C626CD">
            <w:pPr>
              <w:pStyle w:val="TAC"/>
              <w:keepNext w:val="0"/>
              <w:rPr>
                <w:lang w:eastAsia="zh-CN"/>
              </w:rPr>
            </w:pPr>
          </w:p>
        </w:tc>
        <w:tc>
          <w:tcPr>
            <w:tcW w:w="1146" w:type="dxa"/>
            <w:shd w:val="clear" w:color="auto" w:fill="auto"/>
            <w:vAlign w:val="center"/>
          </w:tcPr>
          <w:p w14:paraId="28CB45BE" w14:textId="77777777" w:rsidR="00C626CD" w:rsidRPr="00DF6DD6" w:rsidRDefault="00C626CD" w:rsidP="00C626CD">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3F56AE" w14:textId="77777777" w:rsidR="00C626CD" w:rsidRPr="00DF6DD6" w:rsidRDefault="00C626CD" w:rsidP="00C626CD">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2DECFDB8" w14:textId="77777777" w:rsidR="00C626CD" w:rsidRPr="00DF6DD6" w:rsidRDefault="00C626CD" w:rsidP="00C626CD">
            <w:pPr>
              <w:pStyle w:val="TAC"/>
              <w:keepNext w:val="0"/>
              <w:rPr>
                <w:szCs w:val="18"/>
                <w:lang w:eastAsia="ko-KR"/>
              </w:rPr>
            </w:pPr>
            <w:r w:rsidRPr="00DF6DD6">
              <w:rPr>
                <w:szCs w:val="18"/>
                <w:lang w:eastAsia="zh-CN"/>
              </w:rPr>
              <w:t>40</w:t>
            </w:r>
          </w:p>
        </w:tc>
        <w:tc>
          <w:tcPr>
            <w:tcW w:w="877" w:type="dxa"/>
            <w:shd w:val="clear" w:color="auto" w:fill="auto"/>
            <w:noWrap/>
            <w:vAlign w:val="center"/>
          </w:tcPr>
          <w:p w14:paraId="77CE51A2" w14:textId="77777777" w:rsidR="00C626CD" w:rsidRPr="00DF6DD6" w:rsidRDefault="00C626CD" w:rsidP="00C626CD">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11EB33B" w14:textId="77777777" w:rsidR="00C626CD" w:rsidRPr="00DF6DD6" w:rsidRDefault="00C626CD" w:rsidP="00C626CD">
            <w:pPr>
              <w:pStyle w:val="TAC"/>
              <w:keepNext w:val="0"/>
              <w:rPr>
                <w:szCs w:val="18"/>
                <w:lang w:eastAsia="ko-KR"/>
              </w:rPr>
            </w:pPr>
            <w:r w:rsidRPr="00DF6DD6">
              <w:t>4640</w:t>
            </w:r>
          </w:p>
        </w:tc>
        <w:tc>
          <w:tcPr>
            <w:tcW w:w="667" w:type="dxa"/>
            <w:shd w:val="clear" w:color="auto" w:fill="auto"/>
            <w:vAlign w:val="center"/>
          </w:tcPr>
          <w:p w14:paraId="51CEB02E" w14:textId="529D530A" w:rsidR="00C626CD" w:rsidRPr="00DF6DD6" w:rsidRDefault="00C626CD" w:rsidP="00C626CD">
            <w:pPr>
              <w:pStyle w:val="TAC"/>
              <w:keepNext w:val="0"/>
              <w:rPr>
                <w:u w:val="single"/>
                <w:lang w:eastAsia="zh-CN"/>
              </w:rPr>
            </w:pPr>
            <w:r>
              <w:t>N/A</w:t>
            </w:r>
          </w:p>
        </w:tc>
        <w:tc>
          <w:tcPr>
            <w:tcW w:w="1096" w:type="dxa"/>
            <w:shd w:val="clear" w:color="auto" w:fill="auto"/>
            <w:vAlign w:val="center"/>
          </w:tcPr>
          <w:p w14:paraId="03B43DA6" w14:textId="361FF3A8" w:rsidR="00C626CD" w:rsidRPr="00DF6DD6" w:rsidRDefault="00C626CD" w:rsidP="00C626CD">
            <w:pPr>
              <w:pStyle w:val="TAC"/>
              <w:keepNext w:val="0"/>
              <w:rPr>
                <w:u w:val="single"/>
                <w:lang w:eastAsia="zh-CN"/>
              </w:rPr>
            </w:pPr>
            <w:r>
              <w:t>N/A</w:t>
            </w:r>
          </w:p>
        </w:tc>
      </w:tr>
      <w:tr w:rsidR="00C626CD" w:rsidRPr="00DF6DD6" w14:paraId="7A2F03AB" w14:textId="77777777" w:rsidTr="00A6034C">
        <w:trPr>
          <w:trHeight w:val="22"/>
          <w:jc w:val="center"/>
        </w:trPr>
        <w:tc>
          <w:tcPr>
            <w:tcW w:w="1928" w:type="dxa"/>
            <w:vMerge/>
            <w:shd w:val="clear" w:color="auto" w:fill="auto"/>
            <w:vAlign w:val="center"/>
          </w:tcPr>
          <w:p w14:paraId="0622197F" w14:textId="77777777" w:rsidR="00C626CD" w:rsidRPr="00DF6DD6" w:rsidRDefault="00C626CD" w:rsidP="00C626CD">
            <w:pPr>
              <w:pStyle w:val="TAC"/>
              <w:keepNext w:val="0"/>
              <w:rPr>
                <w:lang w:eastAsia="zh-CN"/>
              </w:rPr>
            </w:pPr>
          </w:p>
        </w:tc>
        <w:tc>
          <w:tcPr>
            <w:tcW w:w="1146" w:type="dxa"/>
            <w:shd w:val="clear" w:color="auto" w:fill="auto"/>
            <w:vAlign w:val="center"/>
          </w:tcPr>
          <w:p w14:paraId="6538CA0E" w14:textId="77777777" w:rsidR="00C626CD" w:rsidRPr="00DF6DD6" w:rsidRDefault="00C626CD" w:rsidP="00C626CD">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AC6406" w14:textId="77777777" w:rsidR="00C626CD" w:rsidRPr="00DF6DD6" w:rsidRDefault="00C626CD" w:rsidP="00C626CD">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6860FBF"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2016FCDD"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2CEF6209" w14:textId="77777777" w:rsidR="00C626CD" w:rsidRPr="00DF6DD6" w:rsidRDefault="00C626CD" w:rsidP="00C626CD">
            <w:pPr>
              <w:pStyle w:val="TAC"/>
              <w:keepNext w:val="0"/>
              <w:rPr>
                <w:szCs w:val="18"/>
                <w:lang w:eastAsia="ko-KR"/>
              </w:rPr>
            </w:pPr>
            <w:r w:rsidRPr="00DF6DD6">
              <w:rPr>
                <w:szCs w:val="18"/>
                <w:lang w:eastAsia="zh-CN"/>
              </w:rPr>
              <w:t>2165</w:t>
            </w:r>
          </w:p>
        </w:tc>
        <w:tc>
          <w:tcPr>
            <w:tcW w:w="667" w:type="dxa"/>
            <w:shd w:val="clear" w:color="auto" w:fill="auto"/>
            <w:vAlign w:val="center"/>
          </w:tcPr>
          <w:p w14:paraId="7690AC23" w14:textId="00390091" w:rsidR="00C626CD" w:rsidRPr="00DF6DD6" w:rsidRDefault="00C626CD" w:rsidP="00C626CD">
            <w:pPr>
              <w:pStyle w:val="TAC"/>
              <w:keepNext w:val="0"/>
              <w:rPr>
                <w:u w:val="single"/>
                <w:lang w:eastAsia="zh-CN"/>
              </w:rPr>
            </w:pPr>
            <w:r>
              <w:rPr>
                <w:rFonts w:eastAsia="DengXian"/>
                <w:lang w:eastAsia="zh-CN"/>
              </w:rPr>
              <w:t>15.5</w:t>
            </w:r>
          </w:p>
        </w:tc>
        <w:tc>
          <w:tcPr>
            <w:tcW w:w="1096" w:type="dxa"/>
            <w:shd w:val="clear" w:color="auto" w:fill="auto"/>
            <w:vAlign w:val="center"/>
          </w:tcPr>
          <w:p w14:paraId="5FD1441D" w14:textId="7BF55CFF" w:rsidR="00C626CD" w:rsidRPr="00DF6DD6" w:rsidRDefault="00C626CD" w:rsidP="00C626CD">
            <w:pPr>
              <w:pStyle w:val="TAC"/>
              <w:keepNext w:val="0"/>
              <w:rPr>
                <w:u w:val="single"/>
                <w:lang w:eastAsia="zh-CN"/>
              </w:rPr>
            </w:pPr>
            <w:r>
              <w:rPr>
                <w:rFonts w:eastAsia="DengXian"/>
                <w:lang w:eastAsia="zh-CN"/>
              </w:rPr>
              <w:t>IMD3</w:t>
            </w:r>
          </w:p>
        </w:tc>
      </w:tr>
      <w:tr w:rsidR="00C626CD" w:rsidRPr="00DF6DD6" w14:paraId="18ACD63A" w14:textId="77777777" w:rsidTr="00A6034C">
        <w:trPr>
          <w:trHeight w:val="22"/>
          <w:jc w:val="center"/>
        </w:trPr>
        <w:tc>
          <w:tcPr>
            <w:tcW w:w="1928" w:type="dxa"/>
            <w:vMerge/>
            <w:shd w:val="clear" w:color="auto" w:fill="auto"/>
            <w:vAlign w:val="center"/>
          </w:tcPr>
          <w:p w14:paraId="78ACAFFA" w14:textId="77777777" w:rsidR="00C626CD" w:rsidRPr="00DF6DD6" w:rsidRDefault="00C626CD" w:rsidP="00C626CD">
            <w:pPr>
              <w:pStyle w:val="TAC"/>
              <w:keepNext w:val="0"/>
              <w:rPr>
                <w:lang w:eastAsia="zh-CN"/>
              </w:rPr>
            </w:pPr>
          </w:p>
        </w:tc>
        <w:tc>
          <w:tcPr>
            <w:tcW w:w="1146" w:type="dxa"/>
            <w:shd w:val="clear" w:color="auto" w:fill="auto"/>
            <w:vAlign w:val="center"/>
          </w:tcPr>
          <w:p w14:paraId="13E80993" w14:textId="77777777" w:rsidR="00C626CD" w:rsidRPr="00DF6DD6" w:rsidRDefault="00C626CD" w:rsidP="00C626CD">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7C41AB4" w14:textId="77777777" w:rsidR="00C626CD" w:rsidRPr="00DF6DD6" w:rsidRDefault="00C626CD" w:rsidP="00C626CD">
            <w:pPr>
              <w:pStyle w:val="TAC"/>
              <w:keepNext w:val="0"/>
              <w:rPr>
                <w:szCs w:val="18"/>
                <w:lang w:eastAsia="ko-KR"/>
              </w:rPr>
            </w:pPr>
            <w:r w:rsidRPr="00DF6DD6">
              <w:t>3450</w:t>
            </w:r>
          </w:p>
        </w:tc>
        <w:tc>
          <w:tcPr>
            <w:tcW w:w="746" w:type="dxa"/>
            <w:shd w:val="clear" w:color="auto" w:fill="auto"/>
            <w:noWrap/>
            <w:vAlign w:val="center"/>
          </w:tcPr>
          <w:p w14:paraId="49413E1C" w14:textId="77777777" w:rsidR="00C626CD" w:rsidRPr="00DF6DD6" w:rsidRDefault="00C626CD" w:rsidP="00C626CD">
            <w:pPr>
              <w:pStyle w:val="TAC"/>
              <w:keepNext w:val="0"/>
              <w:rPr>
                <w:szCs w:val="18"/>
                <w:lang w:eastAsia="ko-KR"/>
              </w:rPr>
            </w:pPr>
            <w:r w:rsidRPr="00DF6DD6">
              <w:rPr>
                <w:szCs w:val="18"/>
                <w:lang w:eastAsia="zh-CN"/>
              </w:rPr>
              <w:t>5</w:t>
            </w:r>
          </w:p>
        </w:tc>
        <w:tc>
          <w:tcPr>
            <w:tcW w:w="877" w:type="dxa"/>
            <w:shd w:val="clear" w:color="auto" w:fill="auto"/>
            <w:noWrap/>
            <w:vAlign w:val="center"/>
          </w:tcPr>
          <w:p w14:paraId="66F8A664" w14:textId="77777777" w:rsidR="00C626CD" w:rsidRPr="00DF6DD6" w:rsidRDefault="00C626CD" w:rsidP="00C626CD">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42B95" w14:textId="77777777" w:rsidR="00C626CD" w:rsidRPr="00DF6DD6" w:rsidRDefault="00C626CD" w:rsidP="00C626CD">
            <w:pPr>
              <w:pStyle w:val="TAC"/>
              <w:keepNext w:val="0"/>
              <w:rPr>
                <w:szCs w:val="18"/>
                <w:lang w:eastAsia="ko-KR"/>
              </w:rPr>
            </w:pPr>
            <w:r w:rsidRPr="00DF6DD6">
              <w:t>3450</w:t>
            </w:r>
          </w:p>
        </w:tc>
        <w:tc>
          <w:tcPr>
            <w:tcW w:w="667" w:type="dxa"/>
            <w:shd w:val="clear" w:color="auto" w:fill="auto"/>
            <w:vAlign w:val="center"/>
          </w:tcPr>
          <w:p w14:paraId="5CD8EA7D" w14:textId="5322B16E" w:rsidR="00C626CD" w:rsidRPr="00DF6DD6" w:rsidRDefault="00C626CD" w:rsidP="00C626CD">
            <w:pPr>
              <w:pStyle w:val="TAC"/>
              <w:keepNext w:val="0"/>
              <w:rPr>
                <w:u w:val="single"/>
                <w:lang w:eastAsia="zh-CN"/>
              </w:rPr>
            </w:pPr>
            <w:r>
              <w:rPr>
                <w:lang w:eastAsia="ja-JP"/>
              </w:rPr>
              <w:t>N/A</w:t>
            </w:r>
          </w:p>
        </w:tc>
        <w:tc>
          <w:tcPr>
            <w:tcW w:w="1096" w:type="dxa"/>
            <w:shd w:val="clear" w:color="auto" w:fill="auto"/>
            <w:vAlign w:val="center"/>
          </w:tcPr>
          <w:p w14:paraId="48CA6C62" w14:textId="3151D252" w:rsidR="00C626CD" w:rsidRPr="00DF6DD6" w:rsidRDefault="00C626CD" w:rsidP="00C626CD">
            <w:pPr>
              <w:pStyle w:val="TAC"/>
              <w:keepNext w:val="0"/>
              <w:rPr>
                <w:u w:val="single"/>
                <w:lang w:eastAsia="zh-CN"/>
              </w:rPr>
            </w:pPr>
            <w:r>
              <w:rPr>
                <w:lang w:eastAsia="ja-JP"/>
              </w:rPr>
              <w:t>N/A</w:t>
            </w:r>
          </w:p>
        </w:tc>
      </w:tr>
      <w:tr w:rsidR="00C626CD" w:rsidRPr="00DF6DD6" w14:paraId="49F06A8F" w14:textId="77777777" w:rsidTr="00A6034C">
        <w:trPr>
          <w:trHeight w:val="22"/>
          <w:jc w:val="center"/>
        </w:trPr>
        <w:tc>
          <w:tcPr>
            <w:tcW w:w="1928" w:type="dxa"/>
            <w:vMerge/>
            <w:shd w:val="clear" w:color="auto" w:fill="auto"/>
            <w:vAlign w:val="center"/>
          </w:tcPr>
          <w:p w14:paraId="39A334C1" w14:textId="77777777" w:rsidR="00C626CD" w:rsidRPr="00DF6DD6" w:rsidRDefault="00C626CD" w:rsidP="00C626CD">
            <w:pPr>
              <w:pStyle w:val="TAC"/>
              <w:keepNext w:val="0"/>
              <w:rPr>
                <w:lang w:eastAsia="zh-CN"/>
              </w:rPr>
            </w:pPr>
          </w:p>
        </w:tc>
        <w:tc>
          <w:tcPr>
            <w:tcW w:w="1146" w:type="dxa"/>
            <w:shd w:val="clear" w:color="auto" w:fill="auto"/>
            <w:vAlign w:val="center"/>
          </w:tcPr>
          <w:p w14:paraId="452BA71B" w14:textId="77777777" w:rsidR="00C626CD" w:rsidRPr="00DF6DD6" w:rsidRDefault="00C626CD" w:rsidP="00C626CD">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6B68C3A" w14:textId="77777777" w:rsidR="00C626CD" w:rsidRPr="00DF6DD6" w:rsidRDefault="00C626CD" w:rsidP="00C626CD">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142E699C" w14:textId="77777777" w:rsidR="00C626CD" w:rsidRPr="00DF6DD6" w:rsidRDefault="00C626CD" w:rsidP="00C626CD">
            <w:pPr>
              <w:pStyle w:val="TAC"/>
              <w:keepNext w:val="0"/>
              <w:rPr>
                <w:szCs w:val="18"/>
                <w:lang w:eastAsia="ko-KR"/>
              </w:rPr>
            </w:pPr>
            <w:r w:rsidRPr="00DF6DD6">
              <w:rPr>
                <w:szCs w:val="18"/>
                <w:lang w:eastAsia="zh-CN"/>
              </w:rPr>
              <w:t>40</w:t>
            </w:r>
          </w:p>
        </w:tc>
        <w:tc>
          <w:tcPr>
            <w:tcW w:w="877" w:type="dxa"/>
            <w:shd w:val="clear" w:color="auto" w:fill="auto"/>
            <w:noWrap/>
            <w:vAlign w:val="center"/>
          </w:tcPr>
          <w:p w14:paraId="539645A9" w14:textId="77777777" w:rsidR="00C626CD" w:rsidRPr="00DF6DD6" w:rsidRDefault="00C626CD" w:rsidP="00C626CD">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6FB42E1" w14:textId="77777777" w:rsidR="00C626CD" w:rsidRPr="00DF6DD6" w:rsidRDefault="00C626CD" w:rsidP="00C626CD">
            <w:pPr>
              <w:pStyle w:val="TAC"/>
              <w:keepNext w:val="0"/>
              <w:rPr>
                <w:szCs w:val="18"/>
                <w:lang w:eastAsia="ko-KR"/>
              </w:rPr>
            </w:pPr>
            <w:r w:rsidRPr="00DF6DD6">
              <w:t>4520</w:t>
            </w:r>
          </w:p>
        </w:tc>
        <w:tc>
          <w:tcPr>
            <w:tcW w:w="667" w:type="dxa"/>
            <w:shd w:val="clear" w:color="auto" w:fill="auto"/>
            <w:vAlign w:val="center"/>
          </w:tcPr>
          <w:p w14:paraId="30418D74" w14:textId="74FDA1C0" w:rsidR="00C626CD" w:rsidRPr="00DF6DD6" w:rsidRDefault="00C626CD" w:rsidP="00C626CD">
            <w:pPr>
              <w:pStyle w:val="TAC"/>
              <w:keepNext w:val="0"/>
              <w:rPr>
                <w:u w:val="single"/>
                <w:lang w:eastAsia="zh-CN"/>
              </w:rPr>
            </w:pPr>
            <w:r>
              <w:t>N/A</w:t>
            </w:r>
          </w:p>
        </w:tc>
        <w:tc>
          <w:tcPr>
            <w:tcW w:w="1096" w:type="dxa"/>
            <w:shd w:val="clear" w:color="auto" w:fill="auto"/>
            <w:vAlign w:val="center"/>
          </w:tcPr>
          <w:p w14:paraId="69A3BF57" w14:textId="2AFE52E1" w:rsidR="00C626CD" w:rsidRPr="00DF6DD6" w:rsidRDefault="00C626CD" w:rsidP="00C626CD">
            <w:pPr>
              <w:pStyle w:val="TAC"/>
              <w:keepNext w:val="0"/>
              <w:rPr>
                <w:u w:val="single"/>
                <w:lang w:eastAsia="zh-CN"/>
              </w:rPr>
            </w:pPr>
            <w:r>
              <w:t>N/A</w:t>
            </w:r>
          </w:p>
        </w:tc>
      </w:tr>
      <w:tr w:rsidR="00F55B07" w:rsidRPr="00DF6DD6" w14:paraId="636BFA8E" w14:textId="77777777" w:rsidTr="00A6034C">
        <w:trPr>
          <w:trHeight w:val="22"/>
          <w:jc w:val="center"/>
        </w:trPr>
        <w:tc>
          <w:tcPr>
            <w:tcW w:w="1928" w:type="dxa"/>
            <w:vMerge/>
            <w:shd w:val="clear" w:color="auto" w:fill="auto"/>
            <w:vAlign w:val="center"/>
          </w:tcPr>
          <w:p w14:paraId="2734D6C1" w14:textId="77777777" w:rsidR="004D05EA" w:rsidRPr="00DF6DD6" w:rsidRDefault="004D05EA" w:rsidP="00A6034C">
            <w:pPr>
              <w:pStyle w:val="TAC"/>
              <w:keepNext w:val="0"/>
              <w:rPr>
                <w:lang w:eastAsia="zh-CN"/>
              </w:rPr>
            </w:pPr>
          </w:p>
        </w:tc>
        <w:tc>
          <w:tcPr>
            <w:tcW w:w="1146" w:type="dxa"/>
            <w:shd w:val="clear" w:color="auto" w:fill="auto"/>
            <w:vAlign w:val="center"/>
          </w:tcPr>
          <w:p w14:paraId="311F65AF"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C8CAD90" w14:textId="77777777" w:rsidR="004D05EA" w:rsidRPr="00DF6DD6" w:rsidRDefault="004D05EA" w:rsidP="00A6034C">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BEB2F9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88EDD72"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4BD253D4" w14:textId="77777777" w:rsidR="004D05EA" w:rsidRPr="00DF6DD6" w:rsidRDefault="004D05EA" w:rsidP="00A6034C">
            <w:pPr>
              <w:pStyle w:val="TAC"/>
              <w:keepNext w:val="0"/>
              <w:rPr>
                <w:szCs w:val="18"/>
                <w:lang w:eastAsia="ko-KR"/>
              </w:rPr>
            </w:pPr>
            <w:r w:rsidRPr="00DF6DD6">
              <w:rPr>
                <w:szCs w:val="18"/>
                <w:lang w:eastAsia="zh-CN"/>
              </w:rPr>
              <w:t>2140</w:t>
            </w:r>
          </w:p>
        </w:tc>
        <w:tc>
          <w:tcPr>
            <w:tcW w:w="667" w:type="dxa"/>
            <w:shd w:val="clear" w:color="auto" w:fill="auto"/>
            <w:vAlign w:val="center"/>
          </w:tcPr>
          <w:p w14:paraId="5EE6B7B1" w14:textId="77777777" w:rsidR="004D05EA" w:rsidRPr="00DF6DD6" w:rsidRDefault="004D05EA" w:rsidP="00A6034C">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3481677D" w14:textId="77777777" w:rsidR="004D05EA" w:rsidRPr="00DF6DD6" w:rsidRDefault="004D05EA" w:rsidP="00A6034C">
            <w:pPr>
              <w:pStyle w:val="TAC"/>
              <w:keepNext w:val="0"/>
              <w:rPr>
                <w:u w:val="single"/>
                <w:lang w:eastAsia="zh-CN"/>
              </w:rPr>
            </w:pPr>
            <w:r w:rsidRPr="00DF6DD6">
              <w:rPr>
                <w:rFonts w:eastAsiaTheme="minorEastAsia"/>
                <w:lang w:eastAsia="zh-CN"/>
              </w:rPr>
              <w:t>IMD4</w:t>
            </w:r>
          </w:p>
        </w:tc>
      </w:tr>
      <w:tr w:rsidR="00F55B07" w:rsidRPr="00DF6DD6" w14:paraId="7832473A" w14:textId="77777777" w:rsidTr="00A6034C">
        <w:trPr>
          <w:trHeight w:val="22"/>
          <w:jc w:val="center"/>
        </w:trPr>
        <w:tc>
          <w:tcPr>
            <w:tcW w:w="1928" w:type="dxa"/>
            <w:vMerge w:val="restart"/>
            <w:shd w:val="clear" w:color="auto" w:fill="auto"/>
            <w:vAlign w:val="center"/>
          </w:tcPr>
          <w:p w14:paraId="4077F2C0" w14:textId="77777777" w:rsidR="004D05EA" w:rsidRPr="00DF6DD6" w:rsidRDefault="004D05EA" w:rsidP="00A6034C">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4A88F6F"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1936D70"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6FDA52E7"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25AB535E"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AA02E8"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D3E5C3D"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2E18604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7CC78384" w14:textId="77777777" w:rsidTr="00A6034C">
        <w:trPr>
          <w:trHeight w:val="22"/>
          <w:jc w:val="center"/>
        </w:trPr>
        <w:tc>
          <w:tcPr>
            <w:tcW w:w="1928" w:type="dxa"/>
            <w:vMerge/>
            <w:shd w:val="clear" w:color="auto" w:fill="auto"/>
            <w:vAlign w:val="center"/>
          </w:tcPr>
          <w:p w14:paraId="3BE36831" w14:textId="77777777" w:rsidR="004D05EA" w:rsidRPr="00DF6DD6" w:rsidRDefault="004D05EA" w:rsidP="00A6034C">
            <w:pPr>
              <w:pStyle w:val="TAC"/>
              <w:keepNext w:val="0"/>
              <w:rPr>
                <w:lang w:eastAsia="zh-CN"/>
              </w:rPr>
            </w:pPr>
          </w:p>
        </w:tc>
        <w:tc>
          <w:tcPr>
            <w:tcW w:w="1146" w:type="dxa"/>
            <w:shd w:val="clear" w:color="auto" w:fill="auto"/>
            <w:vAlign w:val="center"/>
          </w:tcPr>
          <w:p w14:paraId="1E20FDD7"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2B6D301"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6AC9CC84"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AB7C73B" w14:textId="35D545B6"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57631632"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F576E5C"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B093F2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49FB1A05" w14:textId="77777777" w:rsidTr="00A6034C">
        <w:trPr>
          <w:trHeight w:val="22"/>
          <w:jc w:val="center"/>
        </w:trPr>
        <w:tc>
          <w:tcPr>
            <w:tcW w:w="1928" w:type="dxa"/>
            <w:vMerge/>
            <w:shd w:val="clear" w:color="auto" w:fill="auto"/>
            <w:vAlign w:val="center"/>
          </w:tcPr>
          <w:p w14:paraId="0D0D5771" w14:textId="77777777" w:rsidR="004D05EA" w:rsidRPr="00DF6DD6" w:rsidRDefault="004D05EA" w:rsidP="00A6034C">
            <w:pPr>
              <w:pStyle w:val="TAC"/>
              <w:keepNext w:val="0"/>
              <w:rPr>
                <w:lang w:eastAsia="zh-CN"/>
              </w:rPr>
            </w:pPr>
          </w:p>
        </w:tc>
        <w:tc>
          <w:tcPr>
            <w:tcW w:w="1146" w:type="dxa"/>
            <w:shd w:val="clear" w:color="auto" w:fill="auto"/>
            <w:vAlign w:val="center"/>
          </w:tcPr>
          <w:p w14:paraId="53E04086"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D18308A" w14:textId="77777777" w:rsidR="004D05EA" w:rsidRPr="00DF6DD6" w:rsidRDefault="004D05EA" w:rsidP="00A6034C">
            <w:pPr>
              <w:pStyle w:val="TAC"/>
              <w:keepNext w:val="0"/>
            </w:pPr>
            <w:r w:rsidRPr="00DF6DD6">
              <w:rPr>
                <w:rFonts w:hint="eastAsia"/>
                <w:lang w:val="en-US" w:eastAsia="ko-KR"/>
              </w:rPr>
              <w:t>4870</w:t>
            </w:r>
          </w:p>
        </w:tc>
        <w:tc>
          <w:tcPr>
            <w:tcW w:w="746" w:type="dxa"/>
            <w:shd w:val="clear" w:color="auto" w:fill="auto"/>
            <w:noWrap/>
            <w:vAlign w:val="center"/>
          </w:tcPr>
          <w:p w14:paraId="040B1280"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7D16F59"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8A981AB" w14:textId="77777777" w:rsidR="004D05EA" w:rsidRPr="00DF6DD6" w:rsidRDefault="004D05EA" w:rsidP="00A6034C">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9E0833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0B4AA726"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IMD3</w:t>
            </w:r>
          </w:p>
        </w:tc>
      </w:tr>
      <w:tr w:rsidR="00F55B07" w:rsidRPr="00DF6DD6" w14:paraId="0FE4832B" w14:textId="77777777" w:rsidTr="00A6034C">
        <w:trPr>
          <w:trHeight w:val="22"/>
          <w:jc w:val="center"/>
        </w:trPr>
        <w:tc>
          <w:tcPr>
            <w:tcW w:w="1928" w:type="dxa"/>
            <w:vMerge/>
            <w:shd w:val="clear" w:color="auto" w:fill="auto"/>
            <w:vAlign w:val="center"/>
          </w:tcPr>
          <w:p w14:paraId="41221B04" w14:textId="77777777" w:rsidR="004D05EA" w:rsidRPr="00DF6DD6" w:rsidRDefault="004D05EA" w:rsidP="00A6034C">
            <w:pPr>
              <w:pStyle w:val="TAC"/>
              <w:keepNext w:val="0"/>
              <w:rPr>
                <w:lang w:eastAsia="zh-CN"/>
              </w:rPr>
            </w:pPr>
          </w:p>
        </w:tc>
        <w:tc>
          <w:tcPr>
            <w:tcW w:w="1146" w:type="dxa"/>
            <w:shd w:val="clear" w:color="auto" w:fill="auto"/>
            <w:vAlign w:val="center"/>
          </w:tcPr>
          <w:p w14:paraId="54734331"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4E5875D"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5486EF73"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579CE17F"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83B35B"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2F848B5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615DDA4"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17318C43" w14:textId="77777777" w:rsidTr="00A6034C">
        <w:trPr>
          <w:trHeight w:val="22"/>
          <w:jc w:val="center"/>
        </w:trPr>
        <w:tc>
          <w:tcPr>
            <w:tcW w:w="1928" w:type="dxa"/>
            <w:vMerge/>
            <w:shd w:val="clear" w:color="auto" w:fill="auto"/>
            <w:vAlign w:val="center"/>
          </w:tcPr>
          <w:p w14:paraId="4C88D100" w14:textId="77777777" w:rsidR="004D05EA" w:rsidRPr="00DF6DD6" w:rsidRDefault="004D05EA" w:rsidP="00A6034C">
            <w:pPr>
              <w:pStyle w:val="TAC"/>
              <w:keepNext w:val="0"/>
              <w:rPr>
                <w:lang w:eastAsia="zh-CN"/>
              </w:rPr>
            </w:pPr>
          </w:p>
        </w:tc>
        <w:tc>
          <w:tcPr>
            <w:tcW w:w="1146" w:type="dxa"/>
            <w:shd w:val="clear" w:color="auto" w:fill="auto"/>
            <w:vAlign w:val="center"/>
          </w:tcPr>
          <w:p w14:paraId="37C6D8AC"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27318F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7492D8A8"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408EA60F"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B855F32" w14:textId="77777777" w:rsidR="004D05EA" w:rsidRPr="00DF6DD6" w:rsidRDefault="004D05EA" w:rsidP="00A6034C">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6A1E18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E463A25"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22EBB591" w14:textId="77777777" w:rsidTr="00A6034C">
        <w:trPr>
          <w:trHeight w:val="22"/>
          <w:jc w:val="center"/>
        </w:trPr>
        <w:tc>
          <w:tcPr>
            <w:tcW w:w="1928" w:type="dxa"/>
            <w:vMerge/>
            <w:shd w:val="clear" w:color="auto" w:fill="auto"/>
            <w:vAlign w:val="center"/>
          </w:tcPr>
          <w:p w14:paraId="62DEB2B1" w14:textId="77777777" w:rsidR="004D05EA" w:rsidRPr="00DF6DD6" w:rsidRDefault="004D05EA" w:rsidP="00A6034C">
            <w:pPr>
              <w:pStyle w:val="TAC"/>
              <w:keepNext w:val="0"/>
              <w:rPr>
                <w:lang w:eastAsia="zh-CN"/>
              </w:rPr>
            </w:pPr>
          </w:p>
        </w:tc>
        <w:tc>
          <w:tcPr>
            <w:tcW w:w="1146" w:type="dxa"/>
            <w:shd w:val="clear" w:color="auto" w:fill="auto"/>
            <w:vAlign w:val="center"/>
          </w:tcPr>
          <w:p w14:paraId="147A0DAA"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96AF2AC"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06EC8801"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2A47D5" w14:textId="51E02D22"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0129C6E"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450810E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4EF4DDB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IMD5</w:t>
            </w:r>
          </w:p>
        </w:tc>
      </w:tr>
      <w:tr w:rsidR="00F55B07" w:rsidRPr="00DF6DD6" w14:paraId="55BBD6B7" w14:textId="77777777" w:rsidTr="00A6034C">
        <w:trPr>
          <w:trHeight w:val="54"/>
          <w:jc w:val="center"/>
        </w:trPr>
        <w:tc>
          <w:tcPr>
            <w:tcW w:w="1928" w:type="dxa"/>
            <w:vMerge w:val="restart"/>
            <w:shd w:val="clear" w:color="auto" w:fill="auto"/>
            <w:vAlign w:val="center"/>
          </w:tcPr>
          <w:p w14:paraId="06C90327" w14:textId="77777777" w:rsidR="004D05EA" w:rsidRPr="00DF6DD6" w:rsidRDefault="004D05EA" w:rsidP="00A6034C">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688A90A9"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DC84A7" w14:textId="77777777" w:rsidR="004D05EA" w:rsidRPr="00DF6DD6" w:rsidRDefault="004D05EA" w:rsidP="00A6034C">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74D9CBA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672028"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991D9" w14:textId="77777777" w:rsidR="004D05EA" w:rsidRPr="00DF6DD6" w:rsidRDefault="004D05EA" w:rsidP="00A6034C">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66CFA37"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164E5266" w14:textId="77777777" w:rsidR="004D05EA" w:rsidRPr="00DF6DD6" w:rsidRDefault="004D05EA" w:rsidP="00A6034C">
            <w:pPr>
              <w:pStyle w:val="TAC"/>
              <w:keepNext w:val="0"/>
            </w:pPr>
            <w:r w:rsidRPr="00DF6DD6">
              <w:rPr>
                <w:lang w:eastAsia="ja-JP"/>
              </w:rPr>
              <w:t>N/A</w:t>
            </w:r>
          </w:p>
        </w:tc>
      </w:tr>
      <w:tr w:rsidR="00F55B07" w:rsidRPr="00DF6DD6" w14:paraId="20C24208" w14:textId="77777777" w:rsidTr="00A6034C">
        <w:trPr>
          <w:trHeight w:val="54"/>
          <w:jc w:val="center"/>
        </w:trPr>
        <w:tc>
          <w:tcPr>
            <w:tcW w:w="1928" w:type="dxa"/>
            <w:vMerge/>
            <w:shd w:val="clear" w:color="auto" w:fill="auto"/>
            <w:vAlign w:val="center"/>
          </w:tcPr>
          <w:p w14:paraId="2229052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6E080F" w14:textId="77777777" w:rsidR="004D05EA" w:rsidRPr="00DF6DD6" w:rsidRDefault="004D05EA" w:rsidP="00A6034C">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837D36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0B714B4"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AA21863" w14:textId="77777777" w:rsidR="004D05EA" w:rsidRPr="00DF6DD6" w:rsidRDefault="004D05EA" w:rsidP="00A6034C">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78E921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3A3F12D5" w14:textId="77777777" w:rsidR="004D05EA" w:rsidRPr="00DF6DD6" w:rsidRDefault="004D05EA" w:rsidP="00A6034C">
            <w:pPr>
              <w:pStyle w:val="TAC"/>
              <w:keepNext w:val="0"/>
            </w:pPr>
            <w:r w:rsidRPr="00DF6DD6">
              <w:rPr>
                <w:lang w:eastAsia="ja-JP"/>
              </w:rPr>
              <w:t>N/A</w:t>
            </w:r>
          </w:p>
        </w:tc>
      </w:tr>
      <w:tr w:rsidR="00F55B07" w:rsidRPr="00DF6DD6" w14:paraId="23E102A2" w14:textId="77777777" w:rsidTr="00A6034C">
        <w:trPr>
          <w:trHeight w:val="54"/>
          <w:jc w:val="center"/>
        </w:trPr>
        <w:tc>
          <w:tcPr>
            <w:tcW w:w="1928" w:type="dxa"/>
            <w:vMerge/>
            <w:shd w:val="clear" w:color="auto" w:fill="auto"/>
            <w:vAlign w:val="center"/>
          </w:tcPr>
          <w:p w14:paraId="576BFF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E8D6401" w14:textId="77777777" w:rsidR="004D05EA" w:rsidRPr="00DF6DD6" w:rsidRDefault="004D05EA" w:rsidP="00A6034C">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41427279"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D2E6C64" w14:textId="20305F46"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9010966" w14:textId="77777777" w:rsidR="004D05EA" w:rsidRPr="00DF6DD6" w:rsidRDefault="004D05EA" w:rsidP="00A6034C">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7D27C6C" w14:textId="77777777" w:rsidR="004D05EA" w:rsidRPr="00DF6DD6" w:rsidRDefault="004D05EA" w:rsidP="00A6034C">
            <w:pPr>
              <w:pStyle w:val="TAC"/>
              <w:keepNext w:val="0"/>
              <w:rPr>
                <w:rFonts w:eastAsia="Malgun Gothic"/>
                <w:lang w:eastAsia="ko-KR"/>
              </w:rPr>
            </w:pPr>
            <w:r w:rsidRPr="00DF6DD6">
              <w:rPr>
                <w:lang w:eastAsia="zh-CN"/>
              </w:rPr>
              <w:t>16.9</w:t>
            </w:r>
          </w:p>
        </w:tc>
        <w:tc>
          <w:tcPr>
            <w:tcW w:w="1096" w:type="dxa"/>
            <w:shd w:val="clear" w:color="auto" w:fill="auto"/>
          </w:tcPr>
          <w:p w14:paraId="34F486B8" w14:textId="77777777" w:rsidR="004D05EA" w:rsidRPr="00DF6DD6" w:rsidRDefault="004D05EA" w:rsidP="00A6034C">
            <w:pPr>
              <w:pStyle w:val="TAC"/>
              <w:keepNext w:val="0"/>
            </w:pPr>
            <w:r w:rsidRPr="00DF6DD6">
              <w:rPr>
                <w:lang w:eastAsia="zh-CN"/>
              </w:rPr>
              <w:t>IMD3</w:t>
            </w:r>
          </w:p>
        </w:tc>
      </w:tr>
      <w:tr w:rsidR="00F55B07" w:rsidRPr="00DF6DD6" w14:paraId="1A9D4475" w14:textId="77777777" w:rsidTr="00A6034C">
        <w:trPr>
          <w:trHeight w:val="54"/>
          <w:jc w:val="center"/>
        </w:trPr>
        <w:tc>
          <w:tcPr>
            <w:tcW w:w="1928" w:type="dxa"/>
            <w:vMerge/>
            <w:shd w:val="clear" w:color="auto" w:fill="auto"/>
            <w:vAlign w:val="center"/>
          </w:tcPr>
          <w:p w14:paraId="0A2EC6C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5F7E7ED" w14:textId="77777777" w:rsidR="004D05EA" w:rsidRPr="00DF6DD6" w:rsidRDefault="004D05EA" w:rsidP="00A6034C">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289731F" w14:textId="77777777" w:rsidR="004D05EA" w:rsidRPr="00DF6DD6" w:rsidRDefault="004D05EA" w:rsidP="00A6034C">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E124833" w14:textId="7AC3C5CF" w:rsidR="004D05EA" w:rsidRPr="00DF6DD6" w:rsidRDefault="004D05EA" w:rsidP="00A6034C">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E68A180" w14:textId="77777777" w:rsidR="004D05EA" w:rsidRPr="00DF6DD6" w:rsidRDefault="004D05EA" w:rsidP="00A6034C">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085E3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114B8E42" w14:textId="77777777" w:rsidR="004D05EA" w:rsidRPr="00DF6DD6" w:rsidRDefault="004D05EA" w:rsidP="00A6034C">
            <w:pPr>
              <w:pStyle w:val="TAC"/>
              <w:keepNext w:val="0"/>
            </w:pPr>
            <w:r w:rsidRPr="00DF6DD6">
              <w:rPr>
                <w:lang w:eastAsia="ja-JP"/>
              </w:rPr>
              <w:t>N/A</w:t>
            </w:r>
          </w:p>
        </w:tc>
      </w:tr>
      <w:tr w:rsidR="00F55B07" w:rsidRPr="00DF6DD6" w14:paraId="57960E95" w14:textId="77777777" w:rsidTr="00A6034C">
        <w:trPr>
          <w:trHeight w:val="54"/>
          <w:jc w:val="center"/>
        </w:trPr>
        <w:tc>
          <w:tcPr>
            <w:tcW w:w="1928" w:type="dxa"/>
            <w:vMerge/>
            <w:shd w:val="clear" w:color="auto" w:fill="auto"/>
            <w:vAlign w:val="center"/>
          </w:tcPr>
          <w:p w14:paraId="1E58051D" w14:textId="77777777" w:rsidR="004D05EA" w:rsidRPr="00DF6DD6"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1E1ED1F" w14:textId="77777777" w:rsidR="004D05EA" w:rsidRPr="00DF6DD6" w:rsidRDefault="004D05EA" w:rsidP="00A6034C">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53525CA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9BA75AD"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1413EFF" w14:textId="77777777" w:rsidR="004D05EA" w:rsidRPr="00DF6DD6" w:rsidRDefault="004D05EA" w:rsidP="00A6034C">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5F1A8B9C"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53F0CA84" w14:textId="77777777" w:rsidR="004D05EA" w:rsidRPr="00DF6DD6" w:rsidRDefault="004D05EA" w:rsidP="00A6034C">
            <w:pPr>
              <w:pStyle w:val="TAC"/>
              <w:keepNext w:val="0"/>
            </w:pPr>
            <w:r w:rsidRPr="00DF6DD6">
              <w:rPr>
                <w:lang w:eastAsia="ja-JP"/>
              </w:rPr>
              <w:t>N/A</w:t>
            </w:r>
          </w:p>
        </w:tc>
      </w:tr>
      <w:tr w:rsidR="00F55B07" w:rsidRPr="00DF6DD6" w14:paraId="1C7AEB30" w14:textId="77777777" w:rsidTr="00A6034C">
        <w:trPr>
          <w:trHeight w:val="54"/>
          <w:jc w:val="center"/>
        </w:trPr>
        <w:tc>
          <w:tcPr>
            <w:tcW w:w="1928" w:type="dxa"/>
            <w:vMerge/>
            <w:shd w:val="clear" w:color="auto" w:fill="auto"/>
            <w:vAlign w:val="center"/>
          </w:tcPr>
          <w:p w14:paraId="32BA41CC"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5003C4" w14:textId="77777777" w:rsidR="004D05EA" w:rsidRPr="00DF6DD6" w:rsidRDefault="004D05EA" w:rsidP="00A6034C">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EAD3991"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6862E7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4B16D51" w14:textId="77777777" w:rsidR="004D05EA" w:rsidRPr="00DF6DD6" w:rsidRDefault="004D05EA" w:rsidP="00A6034C">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75BB670F" w14:textId="77777777" w:rsidR="004D05EA" w:rsidRPr="00DF6DD6" w:rsidRDefault="004D05EA" w:rsidP="00A6034C">
            <w:pPr>
              <w:pStyle w:val="TAC"/>
              <w:keepNext w:val="0"/>
              <w:rPr>
                <w:rFonts w:eastAsia="Malgun Gothic"/>
                <w:lang w:eastAsia="ko-KR"/>
              </w:rPr>
            </w:pPr>
            <w:r w:rsidRPr="00DF6DD6">
              <w:rPr>
                <w:lang w:eastAsia="zh-CN"/>
              </w:rPr>
              <w:t>26.0</w:t>
            </w:r>
          </w:p>
        </w:tc>
        <w:tc>
          <w:tcPr>
            <w:tcW w:w="1096" w:type="dxa"/>
            <w:shd w:val="clear" w:color="auto" w:fill="auto"/>
          </w:tcPr>
          <w:p w14:paraId="53812525" w14:textId="77777777" w:rsidR="004D05EA" w:rsidRPr="00DF6DD6" w:rsidRDefault="004D05EA" w:rsidP="00A6034C">
            <w:pPr>
              <w:pStyle w:val="TAC"/>
              <w:keepNext w:val="0"/>
            </w:pPr>
            <w:r w:rsidRPr="00DF6DD6">
              <w:rPr>
                <w:lang w:eastAsia="zh-CN"/>
              </w:rPr>
              <w:t>IMD2</w:t>
            </w:r>
          </w:p>
        </w:tc>
      </w:tr>
      <w:tr w:rsidR="00C626CD" w:rsidRPr="00DF6DD6" w14:paraId="67718395" w14:textId="77777777" w:rsidTr="00A6034C">
        <w:trPr>
          <w:trHeight w:val="54"/>
          <w:jc w:val="center"/>
        </w:trPr>
        <w:tc>
          <w:tcPr>
            <w:tcW w:w="1928" w:type="dxa"/>
            <w:vMerge w:val="restart"/>
            <w:shd w:val="clear" w:color="auto" w:fill="auto"/>
            <w:vAlign w:val="center"/>
          </w:tcPr>
          <w:p w14:paraId="44E7BD61" w14:textId="77777777" w:rsidR="00C626CD" w:rsidRPr="00DF6DD6" w:rsidRDefault="00C626CD" w:rsidP="00C626CD">
            <w:pPr>
              <w:pStyle w:val="TAC"/>
              <w:keepNext w:val="0"/>
            </w:pPr>
            <w:r w:rsidRPr="00DF6DD6">
              <w:t>DC_3A-7A_n78A</w:t>
            </w:r>
          </w:p>
          <w:p w14:paraId="329D55BF" w14:textId="390023A0" w:rsidR="00C626CD" w:rsidRPr="00DF6DD6" w:rsidRDefault="00C626CD" w:rsidP="00C626CD">
            <w:pPr>
              <w:pStyle w:val="TAC"/>
              <w:keepNext w:val="0"/>
            </w:pPr>
            <w:r w:rsidRPr="00DF6DD6">
              <w:t>DC_3C-7A_n78A DC_3C-7C_n78A</w:t>
            </w:r>
          </w:p>
        </w:tc>
        <w:tc>
          <w:tcPr>
            <w:tcW w:w="1146" w:type="dxa"/>
            <w:shd w:val="clear" w:color="auto" w:fill="auto"/>
            <w:vAlign w:val="center"/>
          </w:tcPr>
          <w:p w14:paraId="58EF5AE6" w14:textId="77777777" w:rsidR="00C626CD" w:rsidRPr="00DF6DD6" w:rsidRDefault="00C626CD" w:rsidP="00C626CD">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17F1393"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31EEF6E"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4D420B5"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8F7A01D"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EC642A3" w14:textId="77777777" w:rsidR="00C626CD" w:rsidRPr="00DF6DD6" w:rsidRDefault="00C626CD" w:rsidP="00C626CD">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2498BDA6" w14:textId="77777777" w:rsidR="00C626CD" w:rsidRDefault="00C626CD" w:rsidP="00C626CD">
            <w:pPr>
              <w:pStyle w:val="TAC"/>
              <w:rPr>
                <w:lang w:val="en-US" w:eastAsia="zh-CN"/>
              </w:rPr>
            </w:pPr>
            <w:r>
              <w:rPr>
                <w:lang w:val="en-US" w:eastAsia="ja-JP"/>
              </w:rPr>
              <w:t>IMD</w:t>
            </w:r>
            <w:r>
              <w:rPr>
                <w:rFonts w:hint="eastAsia"/>
                <w:lang w:val="en-US" w:eastAsia="zh-CN"/>
              </w:rPr>
              <w:t>3</w:t>
            </w:r>
          </w:p>
          <w:p w14:paraId="20EE0CE5" w14:textId="254FB1C4" w:rsidR="00C626CD" w:rsidRPr="00DF6DD6" w:rsidRDefault="00C626CD" w:rsidP="00C626CD">
            <w:pPr>
              <w:pStyle w:val="TAC"/>
              <w:rPr>
                <w:lang w:eastAsia="ja-JP"/>
              </w:rPr>
            </w:pPr>
          </w:p>
        </w:tc>
      </w:tr>
      <w:tr w:rsidR="00C626CD" w:rsidRPr="00DF6DD6" w14:paraId="5D0FC725" w14:textId="77777777" w:rsidTr="00A6034C">
        <w:trPr>
          <w:trHeight w:val="54"/>
          <w:jc w:val="center"/>
        </w:trPr>
        <w:tc>
          <w:tcPr>
            <w:tcW w:w="1928" w:type="dxa"/>
            <w:vMerge/>
            <w:shd w:val="clear" w:color="auto" w:fill="auto"/>
            <w:vAlign w:val="center"/>
          </w:tcPr>
          <w:p w14:paraId="08D1D588" w14:textId="77777777" w:rsidR="00C626CD" w:rsidRPr="00DF6DD6" w:rsidRDefault="00C626CD" w:rsidP="00C626CD">
            <w:pPr>
              <w:pStyle w:val="TAC"/>
              <w:keepNext w:val="0"/>
              <w:rPr>
                <w:rFonts w:eastAsia="Malgun Gothic"/>
                <w:szCs w:val="18"/>
                <w:lang w:val="en-US" w:eastAsia="ko-KR"/>
              </w:rPr>
            </w:pPr>
          </w:p>
        </w:tc>
        <w:tc>
          <w:tcPr>
            <w:tcW w:w="1146" w:type="dxa"/>
            <w:shd w:val="clear" w:color="auto" w:fill="auto"/>
            <w:vAlign w:val="center"/>
          </w:tcPr>
          <w:p w14:paraId="74F9732F"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C4B56E"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5711168"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4DB59175"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99A04B4" w14:textId="77777777" w:rsidR="00C626CD" w:rsidRPr="00DF6DD6" w:rsidRDefault="00C626CD" w:rsidP="00C626CD">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34B34702" w14:textId="77777777" w:rsidR="00C626CD" w:rsidRPr="00DF6DD6" w:rsidRDefault="00C626CD" w:rsidP="00C626CD">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135FCB87" w14:textId="210125BA" w:rsidR="00C626CD" w:rsidRPr="00DF6DD6" w:rsidRDefault="00C626CD" w:rsidP="00C626CD">
            <w:pPr>
              <w:pStyle w:val="TAC"/>
              <w:rPr>
                <w:lang w:eastAsia="ja-JP"/>
              </w:rPr>
            </w:pPr>
            <w:r>
              <w:rPr>
                <w:rFonts w:eastAsia="Malgun Gothic"/>
                <w:lang w:val="en-US" w:eastAsia="ko-KR"/>
              </w:rPr>
              <w:t>N/A</w:t>
            </w:r>
          </w:p>
        </w:tc>
      </w:tr>
      <w:tr w:rsidR="00C626CD" w:rsidRPr="00DF6DD6" w14:paraId="65A3EDB0" w14:textId="77777777" w:rsidTr="00A6034C">
        <w:trPr>
          <w:trHeight w:val="54"/>
          <w:jc w:val="center"/>
        </w:trPr>
        <w:tc>
          <w:tcPr>
            <w:tcW w:w="1928" w:type="dxa"/>
            <w:vMerge/>
            <w:shd w:val="clear" w:color="auto" w:fill="auto"/>
            <w:vAlign w:val="center"/>
          </w:tcPr>
          <w:p w14:paraId="4157ACC2" w14:textId="77777777" w:rsidR="00C626CD" w:rsidRPr="00DF6DD6" w:rsidRDefault="00C626CD" w:rsidP="00C626CD">
            <w:pPr>
              <w:pStyle w:val="TAC"/>
              <w:keepNext w:val="0"/>
              <w:rPr>
                <w:rFonts w:eastAsia="Malgun Gothic"/>
                <w:szCs w:val="18"/>
                <w:lang w:val="en-US" w:eastAsia="ko-KR"/>
              </w:rPr>
            </w:pPr>
          </w:p>
        </w:tc>
        <w:tc>
          <w:tcPr>
            <w:tcW w:w="1146" w:type="dxa"/>
            <w:shd w:val="clear" w:color="auto" w:fill="auto"/>
            <w:vAlign w:val="center"/>
          </w:tcPr>
          <w:p w14:paraId="5B8B71E8" w14:textId="77777777" w:rsidR="00C626CD" w:rsidRPr="00DF6DD6" w:rsidRDefault="00C626CD" w:rsidP="00C626CD">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F9DAC8C"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2EF1337A"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0A722" w14:textId="43889E0B"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28BF10"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29367818" w14:textId="77777777" w:rsidR="00C626CD" w:rsidRPr="00DF6DD6" w:rsidRDefault="00C626CD" w:rsidP="00C626CD">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792D9B18" w14:textId="5CA6E897" w:rsidR="00C626CD" w:rsidRPr="00DF6DD6" w:rsidRDefault="00C626CD" w:rsidP="00C626CD">
            <w:pPr>
              <w:pStyle w:val="TAC"/>
              <w:rPr>
                <w:lang w:eastAsia="ja-JP"/>
              </w:rPr>
            </w:pPr>
            <w:r>
              <w:rPr>
                <w:rFonts w:eastAsia="Malgun Gothic"/>
                <w:lang w:val="en-US" w:eastAsia="ko-KR"/>
              </w:rPr>
              <w:t>N/A</w:t>
            </w:r>
          </w:p>
        </w:tc>
      </w:tr>
      <w:tr w:rsidR="00C626CD" w:rsidRPr="00DF6DD6" w14:paraId="1FAF7ED1" w14:textId="77777777" w:rsidTr="00A6034C">
        <w:trPr>
          <w:trHeight w:val="54"/>
          <w:jc w:val="center"/>
        </w:trPr>
        <w:tc>
          <w:tcPr>
            <w:tcW w:w="1928" w:type="dxa"/>
            <w:vMerge/>
            <w:shd w:val="clear" w:color="auto" w:fill="auto"/>
            <w:vAlign w:val="center"/>
          </w:tcPr>
          <w:p w14:paraId="5CE27072" w14:textId="77777777" w:rsidR="00C626CD" w:rsidRPr="00DF6DD6" w:rsidRDefault="00C626CD" w:rsidP="00C626CD">
            <w:pPr>
              <w:pStyle w:val="TAC"/>
              <w:keepNext w:val="0"/>
              <w:rPr>
                <w:rFonts w:eastAsia="Malgun Gothic"/>
                <w:szCs w:val="18"/>
                <w:lang w:val="en-US" w:eastAsia="ko-KR"/>
              </w:rPr>
            </w:pPr>
          </w:p>
        </w:tc>
        <w:tc>
          <w:tcPr>
            <w:tcW w:w="1146" w:type="dxa"/>
            <w:shd w:val="clear" w:color="auto" w:fill="auto"/>
            <w:vAlign w:val="center"/>
          </w:tcPr>
          <w:p w14:paraId="7600BAC0" w14:textId="77777777" w:rsidR="00C626CD" w:rsidRPr="00DF6DD6" w:rsidRDefault="00C626CD" w:rsidP="00C626CD">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50942D3"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F5561DC"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97FA28" w14:textId="77777777" w:rsidR="00C626CD" w:rsidRPr="00DF6DD6" w:rsidRDefault="00C626CD" w:rsidP="00C626CD">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664A414" w14:textId="77777777" w:rsidR="00C626CD" w:rsidRPr="00DF6DD6" w:rsidRDefault="00C626CD" w:rsidP="00C626CD">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1DF75B0D" w14:textId="77777777" w:rsidR="00C626CD" w:rsidRPr="00DF6DD6" w:rsidRDefault="00C626CD" w:rsidP="00C626CD">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4C528EA3" w14:textId="77777777" w:rsidR="00C626CD" w:rsidRDefault="00C626CD" w:rsidP="00C626CD">
            <w:pPr>
              <w:pStyle w:val="TAC"/>
              <w:rPr>
                <w:lang w:val="en-US" w:eastAsia="zh-CN"/>
              </w:rPr>
            </w:pPr>
            <w:r>
              <w:rPr>
                <w:lang w:val="en-US" w:eastAsia="ja-JP"/>
              </w:rPr>
              <w:t>IMD</w:t>
            </w:r>
            <w:r>
              <w:rPr>
                <w:rFonts w:hint="eastAsia"/>
                <w:lang w:val="en-US" w:eastAsia="zh-CN"/>
              </w:rPr>
              <w:t>4</w:t>
            </w:r>
          </w:p>
          <w:p w14:paraId="4FA8F443" w14:textId="3283A593" w:rsidR="00C626CD" w:rsidRPr="00DF6DD6" w:rsidRDefault="00C626CD" w:rsidP="00C626CD">
            <w:pPr>
              <w:pStyle w:val="TAC"/>
              <w:rPr>
                <w:lang w:eastAsia="ja-JP"/>
              </w:rPr>
            </w:pPr>
          </w:p>
        </w:tc>
      </w:tr>
      <w:tr w:rsidR="00F55B07" w:rsidRPr="00DF6DD6" w14:paraId="11846A4C" w14:textId="77777777" w:rsidTr="00A6034C">
        <w:trPr>
          <w:trHeight w:val="54"/>
          <w:jc w:val="center"/>
        </w:trPr>
        <w:tc>
          <w:tcPr>
            <w:tcW w:w="1928" w:type="dxa"/>
            <w:vMerge/>
            <w:shd w:val="clear" w:color="auto" w:fill="auto"/>
            <w:vAlign w:val="center"/>
          </w:tcPr>
          <w:p w14:paraId="2AA0CE8D"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0A5AB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4EA3D534"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E3704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FA74B53"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70016C11"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E82F882"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79C6300E" w14:textId="77777777" w:rsidTr="00A6034C">
        <w:trPr>
          <w:trHeight w:val="54"/>
          <w:jc w:val="center"/>
        </w:trPr>
        <w:tc>
          <w:tcPr>
            <w:tcW w:w="1928" w:type="dxa"/>
            <w:vMerge/>
            <w:shd w:val="clear" w:color="auto" w:fill="auto"/>
            <w:vAlign w:val="center"/>
          </w:tcPr>
          <w:p w14:paraId="1FEEA719"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20956B4"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B4FFEF2"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6F475A9" w14:textId="6B23F1F9"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B52B607"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F1DF805"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95E17DD"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2F577EE5" w14:textId="77777777" w:rsidTr="00A6034C">
        <w:trPr>
          <w:trHeight w:val="54"/>
          <w:jc w:val="center"/>
        </w:trPr>
        <w:tc>
          <w:tcPr>
            <w:tcW w:w="1928" w:type="dxa"/>
            <w:vMerge w:val="restart"/>
            <w:shd w:val="clear" w:color="auto" w:fill="auto"/>
            <w:vAlign w:val="center"/>
          </w:tcPr>
          <w:p w14:paraId="50091BB6" w14:textId="52042AC0" w:rsidR="00456803" w:rsidRPr="00DF6DD6" w:rsidRDefault="00456803" w:rsidP="00A6034C">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0878FC86" w14:textId="04E8D7ED" w:rsidR="00456803" w:rsidRPr="00DF6DD6" w:rsidRDefault="00456803" w:rsidP="00A6034C">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47C5E46" w14:textId="38F8316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523962BE" w14:textId="248BB56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E8DFF84" w14:textId="5FD9EC1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8906BC2" w14:textId="49C11A1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782AE3E" w14:textId="38F0353B"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B636646" w14:textId="6F301CA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441E62" w14:textId="77777777" w:rsidTr="00A6034C">
        <w:trPr>
          <w:trHeight w:val="54"/>
          <w:jc w:val="center"/>
        </w:trPr>
        <w:tc>
          <w:tcPr>
            <w:tcW w:w="1928" w:type="dxa"/>
            <w:vMerge/>
            <w:shd w:val="clear" w:color="auto" w:fill="auto"/>
            <w:vAlign w:val="center"/>
          </w:tcPr>
          <w:p w14:paraId="5AA2CFC1"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330907B7" w14:textId="10E6E5F9" w:rsidR="00456803" w:rsidRPr="00DF6DD6" w:rsidRDefault="00456803" w:rsidP="00A6034C">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7C79C0D5" w14:textId="62C6EF5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65E7A4E9" w14:textId="2F512A2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2AE7077" w14:textId="14E4E24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91D3555" w14:textId="57BCD863"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7093EF3F" w14:textId="565E23A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64E2DE8" w14:textId="72BCD22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9CE335A" w14:textId="77777777" w:rsidTr="00A6034C">
        <w:trPr>
          <w:trHeight w:val="54"/>
          <w:jc w:val="center"/>
        </w:trPr>
        <w:tc>
          <w:tcPr>
            <w:tcW w:w="1928" w:type="dxa"/>
            <w:vMerge/>
            <w:shd w:val="clear" w:color="auto" w:fill="auto"/>
            <w:vAlign w:val="center"/>
          </w:tcPr>
          <w:p w14:paraId="74E0D5B9"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70740F51" w14:textId="50D81F41" w:rsidR="00456803" w:rsidRPr="00DF6DD6" w:rsidRDefault="00456803" w:rsidP="00A6034C">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F7C9308" w14:textId="7B3B8E18"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9217671" w14:textId="36C72AC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3C9B366" w14:textId="52CFE02F"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BF454E8" w14:textId="5A8D14CC"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769FDB5" w14:textId="09F76E4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836CFCA" w14:textId="2438133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55B07" w:rsidRPr="00DF6DD6" w14:paraId="1E23EA26" w14:textId="77777777" w:rsidTr="00A6034C">
        <w:trPr>
          <w:trHeight w:val="54"/>
          <w:jc w:val="center"/>
        </w:trPr>
        <w:tc>
          <w:tcPr>
            <w:tcW w:w="1928" w:type="dxa"/>
            <w:vMerge w:val="restart"/>
            <w:shd w:val="clear" w:color="auto" w:fill="auto"/>
            <w:vAlign w:val="center"/>
          </w:tcPr>
          <w:p w14:paraId="45EC3E16" w14:textId="4ED8AEAB" w:rsidR="004D05EA" w:rsidRPr="00DF6DD6" w:rsidRDefault="004D05EA" w:rsidP="00A6034C">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1316AD08" w14:textId="04ADFDF7"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F8D9FB" w14:textId="21F4908C" w:rsidR="004D05EA" w:rsidRPr="00DF6DD6" w:rsidRDefault="004D05EA" w:rsidP="00A6034C">
            <w:pPr>
              <w:pStyle w:val="TAC"/>
              <w:keepNext w:val="0"/>
              <w:rPr>
                <w:rFonts w:eastAsia="Malgun Gothic"/>
                <w:kern w:val="2"/>
                <w:szCs w:val="24"/>
                <w:lang w:val="en-US" w:eastAsia="ko-KR"/>
              </w:rPr>
            </w:pPr>
            <w:r w:rsidRPr="00DF6DD6">
              <w:t>1775</w:t>
            </w:r>
          </w:p>
        </w:tc>
        <w:tc>
          <w:tcPr>
            <w:tcW w:w="746" w:type="dxa"/>
            <w:shd w:val="clear" w:color="auto" w:fill="auto"/>
            <w:noWrap/>
          </w:tcPr>
          <w:p w14:paraId="50CF565D" w14:textId="3E5A1DF5"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D310201" w14:textId="223C045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1C26C080" w14:textId="737F4A41" w:rsidR="004D05EA" w:rsidRPr="00DF6DD6" w:rsidRDefault="004D05EA" w:rsidP="00A6034C">
            <w:pPr>
              <w:pStyle w:val="TAC"/>
              <w:keepNext w:val="0"/>
              <w:rPr>
                <w:rFonts w:eastAsia="Malgun Gothic"/>
                <w:kern w:val="2"/>
                <w:szCs w:val="24"/>
                <w:lang w:val="en-US" w:eastAsia="ko-KR"/>
              </w:rPr>
            </w:pPr>
            <w:r w:rsidRPr="00DF6DD6">
              <w:t>1870</w:t>
            </w:r>
          </w:p>
        </w:tc>
        <w:tc>
          <w:tcPr>
            <w:tcW w:w="667" w:type="dxa"/>
            <w:shd w:val="clear" w:color="auto" w:fill="auto"/>
          </w:tcPr>
          <w:p w14:paraId="15B3A3B4" w14:textId="755098D8"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224DCFA6" w14:textId="3A7F9CF5"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1020955" w14:textId="77777777" w:rsidTr="00A6034C">
        <w:trPr>
          <w:trHeight w:val="54"/>
          <w:jc w:val="center"/>
        </w:trPr>
        <w:tc>
          <w:tcPr>
            <w:tcW w:w="1928" w:type="dxa"/>
            <w:vMerge/>
            <w:shd w:val="clear" w:color="auto" w:fill="auto"/>
            <w:vAlign w:val="center"/>
          </w:tcPr>
          <w:p w14:paraId="77B815F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7BCE6B72" w14:textId="5E84AC4E" w:rsidR="004D05EA" w:rsidRPr="00DF6DD6" w:rsidRDefault="004D05EA" w:rsidP="00A6034C">
            <w:pPr>
              <w:pStyle w:val="TAC"/>
              <w:keepNext w:val="0"/>
              <w:rPr>
                <w:rFonts w:eastAsia="Malgun Gothic"/>
                <w:kern w:val="2"/>
                <w:szCs w:val="24"/>
                <w:lang w:val="en-US" w:eastAsia="ko-KR"/>
              </w:rPr>
            </w:pPr>
            <w:r w:rsidRPr="00DF6DD6">
              <w:t>840</w:t>
            </w:r>
          </w:p>
        </w:tc>
        <w:tc>
          <w:tcPr>
            <w:tcW w:w="746" w:type="dxa"/>
            <w:shd w:val="clear" w:color="auto" w:fill="auto"/>
            <w:noWrap/>
          </w:tcPr>
          <w:p w14:paraId="38FCF212" w14:textId="22D31623"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5ADF678A" w14:textId="1705027A"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47941284" w14:textId="363CB9EB" w:rsidR="004D05EA" w:rsidRPr="00DF6DD6" w:rsidRDefault="004D05EA" w:rsidP="00A6034C">
            <w:pPr>
              <w:pStyle w:val="TAC"/>
              <w:keepNext w:val="0"/>
              <w:rPr>
                <w:rFonts w:eastAsia="Malgun Gothic"/>
                <w:kern w:val="2"/>
                <w:szCs w:val="24"/>
                <w:lang w:val="en-US" w:eastAsia="ko-KR"/>
              </w:rPr>
            </w:pPr>
            <w:r w:rsidRPr="00DF6DD6">
              <w:t>885</w:t>
            </w:r>
          </w:p>
        </w:tc>
        <w:tc>
          <w:tcPr>
            <w:tcW w:w="667" w:type="dxa"/>
            <w:shd w:val="clear" w:color="auto" w:fill="auto"/>
          </w:tcPr>
          <w:p w14:paraId="169735AF" w14:textId="082F0735" w:rsidR="004D05EA" w:rsidRPr="00DF6DD6" w:rsidRDefault="00DB18AE"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DF6DD6" w:rsidRDefault="004D05EA" w:rsidP="00A6034C">
            <w:pPr>
              <w:pStyle w:val="TAC"/>
              <w:keepNext w:val="0"/>
              <w:rPr>
                <w:rFonts w:eastAsia="Malgun Gothic"/>
                <w:kern w:val="2"/>
                <w:szCs w:val="24"/>
                <w:lang w:val="en-US" w:eastAsia="ko-KR"/>
              </w:rPr>
            </w:pPr>
            <w:r w:rsidRPr="00DF6DD6">
              <w:t>IMD3</w:t>
            </w:r>
          </w:p>
        </w:tc>
      </w:tr>
      <w:tr w:rsidR="00F55B07" w:rsidRPr="00DF6DD6" w14:paraId="6F39DBDF" w14:textId="77777777" w:rsidTr="00A6034C">
        <w:trPr>
          <w:trHeight w:val="54"/>
          <w:jc w:val="center"/>
        </w:trPr>
        <w:tc>
          <w:tcPr>
            <w:tcW w:w="1928" w:type="dxa"/>
            <w:vMerge/>
            <w:shd w:val="clear" w:color="auto" w:fill="auto"/>
            <w:vAlign w:val="center"/>
          </w:tcPr>
          <w:p w14:paraId="358C67A5"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57E2C44" w14:textId="0118138B" w:rsidR="004D05EA" w:rsidRPr="00DF6DD6" w:rsidRDefault="004D05EA" w:rsidP="00A6034C">
            <w:pPr>
              <w:pStyle w:val="TAC"/>
              <w:keepNext w:val="0"/>
              <w:rPr>
                <w:rFonts w:eastAsia="Malgun Gothic"/>
                <w:kern w:val="2"/>
                <w:szCs w:val="24"/>
                <w:lang w:val="en-US" w:eastAsia="ko-KR"/>
              </w:rPr>
            </w:pPr>
            <w:r w:rsidRPr="00DF6DD6">
              <w:t>4435</w:t>
            </w:r>
          </w:p>
        </w:tc>
        <w:tc>
          <w:tcPr>
            <w:tcW w:w="746" w:type="dxa"/>
            <w:shd w:val="clear" w:color="auto" w:fill="auto"/>
            <w:noWrap/>
          </w:tcPr>
          <w:p w14:paraId="2474E786" w14:textId="13B272DF"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33E2C9B6" w14:textId="3FED9168"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1E611047" w14:textId="17F01132" w:rsidR="004D05EA" w:rsidRPr="00DF6DD6" w:rsidRDefault="004D05EA" w:rsidP="00A6034C">
            <w:pPr>
              <w:pStyle w:val="TAC"/>
              <w:keepNext w:val="0"/>
              <w:rPr>
                <w:rFonts w:eastAsia="Malgun Gothic"/>
                <w:kern w:val="2"/>
                <w:szCs w:val="24"/>
                <w:lang w:val="en-US" w:eastAsia="ko-KR"/>
              </w:rPr>
            </w:pPr>
            <w:r w:rsidRPr="00DF6DD6">
              <w:t>4435</w:t>
            </w:r>
          </w:p>
        </w:tc>
        <w:tc>
          <w:tcPr>
            <w:tcW w:w="667" w:type="dxa"/>
            <w:shd w:val="clear" w:color="auto" w:fill="auto"/>
          </w:tcPr>
          <w:p w14:paraId="0CBA4060" w14:textId="6FD07531"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369AE46C" w14:textId="6F7470CD"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7E919A2C" w14:textId="77777777" w:rsidTr="00A6034C">
        <w:trPr>
          <w:trHeight w:val="54"/>
          <w:jc w:val="center"/>
        </w:trPr>
        <w:tc>
          <w:tcPr>
            <w:tcW w:w="1928" w:type="dxa"/>
            <w:vMerge/>
            <w:shd w:val="clear" w:color="auto" w:fill="auto"/>
            <w:vAlign w:val="center"/>
          </w:tcPr>
          <w:p w14:paraId="7E043C20"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6AB41B" w14:textId="7F6932B1" w:rsidR="004D05EA" w:rsidRPr="00DF6DD6" w:rsidRDefault="004D05EA" w:rsidP="00A6034C">
            <w:pPr>
              <w:pStyle w:val="TAC"/>
              <w:keepNext w:val="0"/>
              <w:rPr>
                <w:rFonts w:eastAsia="Malgun Gothic"/>
                <w:kern w:val="2"/>
                <w:szCs w:val="24"/>
                <w:lang w:val="en-US" w:eastAsia="ko-KR"/>
              </w:rPr>
            </w:pPr>
            <w:r w:rsidRPr="00DF6DD6">
              <w:t>1782.5</w:t>
            </w:r>
          </w:p>
        </w:tc>
        <w:tc>
          <w:tcPr>
            <w:tcW w:w="746" w:type="dxa"/>
            <w:shd w:val="clear" w:color="auto" w:fill="auto"/>
            <w:noWrap/>
          </w:tcPr>
          <w:p w14:paraId="038C690C" w14:textId="01CABD9F"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CA6A0CA" w14:textId="59D9200D"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5F733E65" w14:textId="79AF81C4" w:rsidR="004D05EA" w:rsidRPr="00DF6DD6" w:rsidRDefault="004D05EA" w:rsidP="00A6034C">
            <w:pPr>
              <w:pStyle w:val="TAC"/>
              <w:keepNext w:val="0"/>
              <w:rPr>
                <w:rFonts w:eastAsia="Malgun Gothic"/>
                <w:kern w:val="2"/>
                <w:szCs w:val="24"/>
                <w:lang w:val="en-US" w:eastAsia="ko-KR"/>
              </w:rPr>
            </w:pPr>
            <w:r w:rsidRPr="00DF6DD6">
              <w:t>1877.5</w:t>
            </w:r>
          </w:p>
        </w:tc>
        <w:tc>
          <w:tcPr>
            <w:tcW w:w="667" w:type="dxa"/>
            <w:shd w:val="clear" w:color="auto" w:fill="auto"/>
          </w:tcPr>
          <w:p w14:paraId="632DA0CD" w14:textId="5D123463" w:rsidR="004D05EA" w:rsidRPr="00DF6DD6" w:rsidRDefault="004D05EA" w:rsidP="00A6034C">
            <w:pPr>
              <w:pStyle w:val="TAC"/>
              <w:keepNext w:val="0"/>
              <w:rPr>
                <w:rFonts w:eastAsia="Malgun Gothic"/>
                <w:kern w:val="2"/>
                <w:szCs w:val="24"/>
                <w:lang w:val="en-US" w:eastAsia="ko-KR"/>
              </w:rPr>
            </w:pPr>
            <w:r w:rsidRPr="00DF6DD6">
              <w:t>0.2</w:t>
            </w:r>
          </w:p>
        </w:tc>
        <w:tc>
          <w:tcPr>
            <w:tcW w:w="1096" w:type="dxa"/>
            <w:shd w:val="clear" w:color="auto" w:fill="auto"/>
          </w:tcPr>
          <w:p w14:paraId="60858D7B" w14:textId="61E8803A" w:rsidR="004D05EA" w:rsidRPr="00DF6DD6" w:rsidRDefault="004D05EA" w:rsidP="00A6034C">
            <w:pPr>
              <w:pStyle w:val="TAC"/>
              <w:keepNext w:val="0"/>
              <w:rPr>
                <w:rFonts w:eastAsia="Malgun Gothic"/>
                <w:kern w:val="2"/>
                <w:szCs w:val="24"/>
                <w:lang w:val="en-US" w:eastAsia="ko-KR"/>
              </w:rPr>
            </w:pPr>
            <w:r w:rsidRPr="00DF6DD6">
              <w:t>IMD4</w:t>
            </w:r>
          </w:p>
        </w:tc>
      </w:tr>
      <w:tr w:rsidR="00F55B07" w:rsidRPr="00DF6DD6" w14:paraId="6B09180B" w14:textId="77777777" w:rsidTr="00A6034C">
        <w:trPr>
          <w:trHeight w:val="54"/>
          <w:jc w:val="center"/>
        </w:trPr>
        <w:tc>
          <w:tcPr>
            <w:tcW w:w="1928" w:type="dxa"/>
            <w:vMerge/>
            <w:shd w:val="clear" w:color="auto" w:fill="auto"/>
            <w:vAlign w:val="center"/>
          </w:tcPr>
          <w:p w14:paraId="3FD670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34ED8421" w14:textId="2E4B731F" w:rsidR="004D05EA" w:rsidRPr="00DF6DD6" w:rsidRDefault="004D05EA" w:rsidP="00A6034C">
            <w:pPr>
              <w:pStyle w:val="TAC"/>
              <w:keepNext w:val="0"/>
              <w:rPr>
                <w:rFonts w:eastAsia="Malgun Gothic"/>
                <w:kern w:val="2"/>
                <w:szCs w:val="24"/>
                <w:lang w:val="en-US" w:eastAsia="ko-KR"/>
              </w:rPr>
            </w:pPr>
            <w:r w:rsidRPr="00DF6DD6">
              <w:t>842.5</w:t>
            </w:r>
          </w:p>
        </w:tc>
        <w:tc>
          <w:tcPr>
            <w:tcW w:w="746" w:type="dxa"/>
            <w:shd w:val="clear" w:color="auto" w:fill="auto"/>
            <w:noWrap/>
          </w:tcPr>
          <w:p w14:paraId="16F2BCFC" w14:textId="1F8C4A4D"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7948BE99" w14:textId="640B1DDF"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76C4F67B" w14:textId="1985F32B" w:rsidR="004D05EA" w:rsidRPr="00DF6DD6" w:rsidRDefault="004D05EA" w:rsidP="00A6034C">
            <w:pPr>
              <w:pStyle w:val="TAC"/>
              <w:keepNext w:val="0"/>
              <w:rPr>
                <w:rFonts w:eastAsia="Malgun Gothic"/>
                <w:kern w:val="2"/>
                <w:szCs w:val="24"/>
                <w:lang w:val="en-US" w:eastAsia="ko-KR"/>
              </w:rPr>
            </w:pPr>
            <w:r w:rsidRPr="00DF6DD6">
              <w:t>887.5</w:t>
            </w:r>
          </w:p>
        </w:tc>
        <w:tc>
          <w:tcPr>
            <w:tcW w:w="667" w:type="dxa"/>
            <w:shd w:val="clear" w:color="auto" w:fill="auto"/>
          </w:tcPr>
          <w:p w14:paraId="7D30B31B" w14:textId="42CE7577"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462A97A9" w14:textId="2BBE95D6"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6F7D3C8F" w14:textId="77777777" w:rsidTr="00A6034C">
        <w:trPr>
          <w:trHeight w:val="54"/>
          <w:jc w:val="center"/>
        </w:trPr>
        <w:tc>
          <w:tcPr>
            <w:tcW w:w="1928" w:type="dxa"/>
            <w:vMerge/>
            <w:shd w:val="clear" w:color="auto" w:fill="auto"/>
            <w:vAlign w:val="center"/>
          </w:tcPr>
          <w:p w14:paraId="0577E18B"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C78ACB1" w14:textId="5C81C73B" w:rsidR="004D05EA" w:rsidRPr="00DF6DD6" w:rsidRDefault="004D05EA" w:rsidP="00A6034C">
            <w:pPr>
              <w:pStyle w:val="TAC"/>
              <w:keepNext w:val="0"/>
              <w:rPr>
                <w:rFonts w:eastAsia="Malgun Gothic"/>
                <w:kern w:val="2"/>
                <w:szCs w:val="24"/>
                <w:lang w:val="en-US" w:eastAsia="ko-KR"/>
              </w:rPr>
            </w:pPr>
            <w:r w:rsidRPr="00DF6DD6">
              <w:t>4420</w:t>
            </w:r>
          </w:p>
        </w:tc>
        <w:tc>
          <w:tcPr>
            <w:tcW w:w="746" w:type="dxa"/>
            <w:shd w:val="clear" w:color="auto" w:fill="auto"/>
            <w:noWrap/>
          </w:tcPr>
          <w:p w14:paraId="5C85BB65" w14:textId="79C50F73"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1172FB45" w14:textId="17EEB9FF"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031E36EC" w14:textId="3C6231FF" w:rsidR="004D05EA" w:rsidRPr="00DF6DD6" w:rsidRDefault="004D05EA" w:rsidP="00A6034C">
            <w:pPr>
              <w:pStyle w:val="TAC"/>
              <w:keepNext w:val="0"/>
              <w:rPr>
                <w:rFonts w:eastAsia="Malgun Gothic"/>
                <w:kern w:val="2"/>
                <w:szCs w:val="24"/>
                <w:lang w:val="en-US" w:eastAsia="ko-KR"/>
              </w:rPr>
            </w:pPr>
            <w:r w:rsidRPr="00DF6DD6">
              <w:t>4420</w:t>
            </w:r>
          </w:p>
        </w:tc>
        <w:tc>
          <w:tcPr>
            <w:tcW w:w="667" w:type="dxa"/>
            <w:shd w:val="clear" w:color="auto" w:fill="auto"/>
          </w:tcPr>
          <w:p w14:paraId="392DBFB2" w14:textId="1E24CC9F"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00DB133A" w14:textId="6C6C7243"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1A0C7EE" w14:textId="77777777" w:rsidTr="00A6034C">
        <w:trPr>
          <w:trHeight w:val="54"/>
          <w:jc w:val="center"/>
        </w:trPr>
        <w:tc>
          <w:tcPr>
            <w:tcW w:w="1928" w:type="dxa"/>
            <w:vMerge w:val="restart"/>
            <w:shd w:val="clear" w:color="auto" w:fill="auto"/>
            <w:vAlign w:val="center"/>
          </w:tcPr>
          <w:p w14:paraId="6A10DC51" w14:textId="2DC435D4" w:rsidR="004D05EA" w:rsidRPr="00DF6DD6" w:rsidRDefault="004D05EA" w:rsidP="00A6034C">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3E0FC1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93326EB"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0A68B9D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6EAD8CD2"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130044D6" w14:textId="77777777" w:rsidR="004D05EA" w:rsidRPr="00DF6DD6" w:rsidRDefault="004D05EA" w:rsidP="00A6034C">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0C5D72A1"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2E4AAB77" w14:textId="77777777" w:rsidR="004D05EA" w:rsidRPr="00DF6DD6" w:rsidRDefault="004D05EA" w:rsidP="00A6034C">
            <w:pPr>
              <w:pStyle w:val="TAC"/>
              <w:keepNext w:val="0"/>
            </w:pPr>
            <w:r w:rsidRPr="00DF6DD6">
              <w:rPr>
                <w:lang w:eastAsia="ja-JP"/>
              </w:rPr>
              <w:t>N/A</w:t>
            </w:r>
          </w:p>
        </w:tc>
      </w:tr>
      <w:tr w:rsidR="00F55B07" w:rsidRPr="00DF6DD6" w14:paraId="175AE339" w14:textId="77777777" w:rsidTr="00A6034C">
        <w:trPr>
          <w:trHeight w:val="54"/>
          <w:jc w:val="center"/>
        </w:trPr>
        <w:tc>
          <w:tcPr>
            <w:tcW w:w="1928" w:type="dxa"/>
            <w:vMerge/>
            <w:shd w:val="clear" w:color="auto" w:fill="auto"/>
            <w:vAlign w:val="center"/>
          </w:tcPr>
          <w:p w14:paraId="1022A4D2" w14:textId="77777777" w:rsidR="004D05EA" w:rsidRPr="00DF6DD6"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1B3ACD4" w14:textId="77777777" w:rsidR="004D05EA" w:rsidRPr="00DF6DD6" w:rsidRDefault="004D05EA" w:rsidP="00A6034C">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4FA094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7430390"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0EC5277" w14:textId="77777777" w:rsidR="004D05EA" w:rsidRPr="00DF6DD6" w:rsidRDefault="004D05EA" w:rsidP="00A6034C">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75246253"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2ECD5C4E" w14:textId="77777777" w:rsidR="004D05EA" w:rsidRPr="00DF6DD6" w:rsidRDefault="004D05EA" w:rsidP="00A6034C">
            <w:pPr>
              <w:pStyle w:val="TAC"/>
              <w:keepNext w:val="0"/>
            </w:pPr>
            <w:r w:rsidRPr="00DF6DD6">
              <w:rPr>
                <w:lang w:eastAsia="ja-JP"/>
              </w:rPr>
              <w:t>N/A</w:t>
            </w:r>
          </w:p>
        </w:tc>
      </w:tr>
      <w:tr w:rsidR="00F55B07" w:rsidRPr="00DF6DD6" w14:paraId="4EE14D80" w14:textId="77777777" w:rsidTr="00A6034C">
        <w:trPr>
          <w:trHeight w:val="54"/>
          <w:jc w:val="center"/>
        </w:trPr>
        <w:tc>
          <w:tcPr>
            <w:tcW w:w="1928" w:type="dxa"/>
            <w:vMerge/>
            <w:shd w:val="clear" w:color="auto" w:fill="auto"/>
            <w:vAlign w:val="center"/>
          </w:tcPr>
          <w:p w14:paraId="14CBAEBE"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BF2EF2F" w14:textId="77777777" w:rsidR="004D05EA" w:rsidRPr="00DF6DD6" w:rsidRDefault="004D05EA" w:rsidP="00A6034C">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51CE8C1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E0C955"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998BB8F" w14:textId="77777777" w:rsidR="004D05EA" w:rsidRPr="00DF6DD6" w:rsidRDefault="004D05EA" w:rsidP="00A6034C">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73605C8D" w14:textId="77777777" w:rsidR="004D05EA" w:rsidRPr="00DF6DD6" w:rsidRDefault="004D05EA" w:rsidP="00A6034C">
            <w:pPr>
              <w:pStyle w:val="TAC"/>
              <w:keepNext w:val="0"/>
              <w:rPr>
                <w:rFonts w:eastAsia="Malgun Gothic"/>
                <w:lang w:eastAsia="ko-KR"/>
              </w:rPr>
            </w:pPr>
            <w:r w:rsidRPr="00DF6DD6">
              <w:rPr>
                <w:lang w:eastAsia="zh-CN"/>
              </w:rPr>
              <w:t>9.4</w:t>
            </w:r>
          </w:p>
        </w:tc>
        <w:tc>
          <w:tcPr>
            <w:tcW w:w="1096" w:type="dxa"/>
            <w:shd w:val="clear" w:color="auto" w:fill="auto"/>
          </w:tcPr>
          <w:p w14:paraId="622C0C50" w14:textId="77777777" w:rsidR="004D05EA" w:rsidRPr="00DF6DD6" w:rsidRDefault="004D05EA" w:rsidP="00A6034C">
            <w:pPr>
              <w:pStyle w:val="TAC"/>
              <w:keepNext w:val="0"/>
            </w:pPr>
            <w:r w:rsidRPr="00DF6DD6">
              <w:rPr>
                <w:lang w:eastAsia="zh-CN"/>
              </w:rPr>
              <w:t>IMD4</w:t>
            </w:r>
          </w:p>
        </w:tc>
      </w:tr>
      <w:tr w:rsidR="00F55B07" w:rsidRPr="00DF6DD6" w14:paraId="676F83C2" w14:textId="77777777" w:rsidTr="00A6034C">
        <w:trPr>
          <w:trHeight w:val="54"/>
          <w:jc w:val="center"/>
        </w:trPr>
        <w:tc>
          <w:tcPr>
            <w:tcW w:w="1928" w:type="dxa"/>
            <w:vMerge w:val="restart"/>
            <w:shd w:val="clear" w:color="auto" w:fill="auto"/>
            <w:vAlign w:val="center"/>
          </w:tcPr>
          <w:p w14:paraId="75B55528" w14:textId="77777777" w:rsidR="004D05EA" w:rsidRPr="00DF6DD6" w:rsidRDefault="004D05EA" w:rsidP="00A6034C">
            <w:pPr>
              <w:pStyle w:val="TAC"/>
              <w:keepNext w:val="0"/>
              <w:rPr>
                <w:rFonts w:eastAsia="MS Mincho"/>
              </w:rPr>
            </w:pPr>
            <w:r w:rsidRPr="00DF6DD6">
              <w:t>DC_3A-20A_n78A</w:t>
            </w:r>
          </w:p>
          <w:p w14:paraId="64D59D89" w14:textId="5B51D8E3" w:rsidR="004D05EA" w:rsidRPr="00DF6DD6" w:rsidRDefault="004D05EA" w:rsidP="00A6034C">
            <w:pPr>
              <w:pStyle w:val="TAC"/>
              <w:keepNext w:val="0"/>
              <w:rPr>
                <w:rFonts w:eastAsia="MS Mincho"/>
              </w:rPr>
            </w:pPr>
            <w:r w:rsidRPr="00DF6DD6">
              <w:t>DC_3C-20A_n78A</w:t>
            </w:r>
          </w:p>
        </w:tc>
        <w:tc>
          <w:tcPr>
            <w:tcW w:w="1146" w:type="dxa"/>
            <w:shd w:val="clear" w:color="auto" w:fill="auto"/>
            <w:vAlign w:val="center"/>
          </w:tcPr>
          <w:p w14:paraId="72097432" w14:textId="0C765B02"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vAlign w:val="center"/>
          </w:tcPr>
          <w:p w14:paraId="6FBBA3CA" w14:textId="338E1E1D" w:rsidR="004D05EA" w:rsidRPr="00DF6DD6" w:rsidRDefault="004D05EA" w:rsidP="00A6034C">
            <w:pPr>
              <w:pStyle w:val="TAC"/>
              <w:keepNext w:val="0"/>
              <w:rPr>
                <w:rFonts w:eastAsia="Malgun Gothic"/>
                <w:szCs w:val="18"/>
                <w:lang w:val="en-US" w:eastAsia="ko-KR"/>
              </w:rPr>
            </w:pPr>
            <w:r w:rsidRPr="00DF6DD6">
              <w:t>1725</w:t>
            </w:r>
          </w:p>
        </w:tc>
        <w:tc>
          <w:tcPr>
            <w:tcW w:w="746" w:type="dxa"/>
            <w:shd w:val="clear" w:color="auto" w:fill="auto"/>
            <w:noWrap/>
            <w:vAlign w:val="center"/>
          </w:tcPr>
          <w:p w14:paraId="0C875F84" w14:textId="6E2615D3"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vAlign w:val="center"/>
          </w:tcPr>
          <w:p w14:paraId="40680A6B" w14:textId="462030F2"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vAlign w:val="center"/>
          </w:tcPr>
          <w:p w14:paraId="72647EF0" w14:textId="5C027FF7" w:rsidR="004D05EA" w:rsidRPr="00DF6DD6" w:rsidRDefault="004D05EA" w:rsidP="00A6034C">
            <w:pPr>
              <w:pStyle w:val="TAC"/>
              <w:keepNext w:val="0"/>
              <w:rPr>
                <w:rFonts w:eastAsia="Malgun Gothic"/>
                <w:szCs w:val="18"/>
                <w:lang w:val="en-US" w:eastAsia="ko-KR"/>
              </w:rPr>
            </w:pPr>
            <w:r w:rsidRPr="00DF6DD6">
              <w:t>1820</w:t>
            </w:r>
          </w:p>
        </w:tc>
        <w:tc>
          <w:tcPr>
            <w:tcW w:w="667" w:type="dxa"/>
            <w:shd w:val="clear" w:color="auto" w:fill="auto"/>
            <w:vAlign w:val="center"/>
          </w:tcPr>
          <w:p w14:paraId="1466B5C0" w14:textId="66F40E94" w:rsidR="004D05EA" w:rsidRPr="00DF6DD6" w:rsidRDefault="004D05EA" w:rsidP="00A6034C">
            <w:pPr>
              <w:pStyle w:val="TAC"/>
              <w:keepNext w:val="0"/>
              <w:rPr>
                <w:lang w:eastAsia="zh-CN"/>
              </w:rPr>
            </w:pPr>
            <w:r w:rsidRPr="00DF6DD6">
              <w:t>17.3</w:t>
            </w:r>
          </w:p>
        </w:tc>
        <w:tc>
          <w:tcPr>
            <w:tcW w:w="1096" w:type="dxa"/>
            <w:shd w:val="clear" w:color="auto" w:fill="auto"/>
          </w:tcPr>
          <w:p w14:paraId="6F7A1828" w14:textId="77777777" w:rsidR="00C626CD" w:rsidRDefault="00C626CD" w:rsidP="00C626CD">
            <w:pPr>
              <w:keepLines/>
              <w:spacing w:after="0"/>
              <w:jc w:val="center"/>
              <w:rPr>
                <w:rFonts w:ascii="Arial" w:hAnsi="Arial"/>
                <w:sz w:val="18"/>
              </w:rPr>
            </w:pPr>
            <w:r>
              <w:rPr>
                <w:rFonts w:ascii="Arial" w:hAnsi="Arial"/>
                <w:sz w:val="18"/>
              </w:rPr>
              <w:t>IMD3</w:t>
            </w:r>
          </w:p>
          <w:p w14:paraId="05E2C36B" w14:textId="45081960" w:rsidR="004D05EA" w:rsidRPr="00DF6DD6" w:rsidRDefault="004D05EA" w:rsidP="00C626CD">
            <w:pPr>
              <w:pStyle w:val="TAC"/>
              <w:keepNext w:val="0"/>
              <w:rPr>
                <w:lang w:eastAsia="zh-CN"/>
              </w:rPr>
            </w:pPr>
          </w:p>
        </w:tc>
      </w:tr>
      <w:tr w:rsidR="00F55B07" w:rsidRPr="00DF6DD6" w14:paraId="51815821" w14:textId="77777777" w:rsidTr="00A6034C">
        <w:trPr>
          <w:trHeight w:val="54"/>
          <w:jc w:val="center"/>
        </w:trPr>
        <w:tc>
          <w:tcPr>
            <w:tcW w:w="1928" w:type="dxa"/>
            <w:vMerge/>
            <w:shd w:val="clear" w:color="auto" w:fill="auto"/>
            <w:vAlign w:val="center"/>
          </w:tcPr>
          <w:p w14:paraId="4362C760" w14:textId="77777777" w:rsidR="004D05EA" w:rsidRPr="00DF6DD6" w:rsidRDefault="004D05EA" w:rsidP="00A6034C">
            <w:pPr>
              <w:pStyle w:val="TAC"/>
              <w:keepNext w:val="0"/>
              <w:rPr>
                <w:rFonts w:eastAsia="MS Mincho"/>
              </w:rPr>
            </w:pPr>
          </w:p>
        </w:tc>
        <w:tc>
          <w:tcPr>
            <w:tcW w:w="1146" w:type="dxa"/>
            <w:shd w:val="clear" w:color="auto" w:fill="auto"/>
          </w:tcPr>
          <w:p w14:paraId="3F87871D" w14:textId="7744FD2B" w:rsidR="004D05EA" w:rsidRPr="00DF6DD6" w:rsidRDefault="004D05EA" w:rsidP="00A6034C">
            <w:pPr>
              <w:pStyle w:val="TAC"/>
              <w:keepNext w:val="0"/>
              <w:rPr>
                <w:rFonts w:eastAsia="Malgun Gothic"/>
                <w:szCs w:val="18"/>
                <w:lang w:val="en-US" w:eastAsia="ko-KR"/>
              </w:rPr>
            </w:pPr>
            <w:r w:rsidRPr="00DF6DD6">
              <w:t>20</w:t>
            </w:r>
          </w:p>
        </w:tc>
        <w:tc>
          <w:tcPr>
            <w:tcW w:w="1167" w:type="dxa"/>
            <w:shd w:val="clear" w:color="auto" w:fill="auto"/>
            <w:noWrap/>
          </w:tcPr>
          <w:p w14:paraId="4D574A30" w14:textId="2CB156C7" w:rsidR="004D05EA" w:rsidRPr="00DF6DD6" w:rsidRDefault="004D05EA" w:rsidP="00A6034C">
            <w:pPr>
              <w:pStyle w:val="TAC"/>
              <w:keepNext w:val="0"/>
              <w:rPr>
                <w:rFonts w:eastAsia="Malgun Gothic"/>
                <w:szCs w:val="18"/>
                <w:lang w:val="en-US" w:eastAsia="ko-KR"/>
              </w:rPr>
            </w:pPr>
            <w:r w:rsidRPr="00DF6DD6">
              <w:t>845</w:t>
            </w:r>
          </w:p>
        </w:tc>
        <w:tc>
          <w:tcPr>
            <w:tcW w:w="746" w:type="dxa"/>
            <w:shd w:val="clear" w:color="auto" w:fill="auto"/>
            <w:noWrap/>
          </w:tcPr>
          <w:p w14:paraId="28C5E76F" w14:textId="2A5AE962"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B4C588D" w14:textId="7CB82D5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4AEE0126" w14:textId="40AF58AA" w:rsidR="004D05EA" w:rsidRPr="00DF6DD6" w:rsidRDefault="004D05EA" w:rsidP="00A6034C">
            <w:pPr>
              <w:pStyle w:val="TAC"/>
              <w:keepNext w:val="0"/>
              <w:rPr>
                <w:rFonts w:eastAsia="Malgun Gothic"/>
                <w:szCs w:val="18"/>
                <w:lang w:val="en-US" w:eastAsia="ko-KR"/>
              </w:rPr>
            </w:pPr>
            <w:r w:rsidRPr="00DF6DD6">
              <w:t>804</w:t>
            </w:r>
          </w:p>
        </w:tc>
        <w:tc>
          <w:tcPr>
            <w:tcW w:w="667" w:type="dxa"/>
            <w:shd w:val="clear" w:color="auto" w:fill="auto"/>
          </w:tcPr>
          <w:p w14:paraId="27AEE62C" w14:textId="21E93C50" w:rsidR="004D05EA" w:rsidRPr="00DF6DD6" w:rsidRDefault="004D05EA" w:rsidP="00A6034C">
            <w:pPr>
              <w:pStyle w:val="TAC"/>
              <w:keepNext w:val="0"/>
              <w:rPr>
                <w:lang w:eastAsia="zh-CN"/>
              </w:rPr>
            </w:pPr>
            <w:r w:rsidRPr="00DF6DD6">
              <w:t>N/A</w:t>
            </w:r>
          </w:p>
        </w:tc>
        <w:tc>
          <w:tcPr>
            <w:tcW w:w="1096" w:type="dxa"/>
            <w:shd w:val="clear" w:color="auto" w:fill="auto"/>
          </w:tcPr>
          <w:p w14:paraId="34F26109" w14:textId="36DB7B4F" w:rsidR="004D05EA" w:rsidRPr="00DF6DD6" w:rsidRDefault="004D05EA" w:rsidP="00A6034C">
            <w:pPr>
              <w:pStyle w:val="TAC"/>
              <w:keepNext w:val="0"/>
              <w:rPr>
                <w:lang w:eastAsia="zh-CN"/>
              </w:rPr>
            </w:pPr>
            <w:r w:rsidRPr="00DF6DD6">
              <w:t>N/A</w:t>
            </w:r>
          </w:p>
        </w:tc>
      </w:tr>
      <w:tr w:rsidR="00F55B07" w:rsidRPr="00DF6DD6" w14:paraId="6460466A" w14:textId="77777777" w:rsidTr="00A6034C">
        <w:trPr>
          <w:trHeight w:val="54"/>
          <w:jc w:val="center"/>
        </w:trPr>
        <w:tc>
          <w:tcPr>
            <w:tcW w:w="1928" w:type="dxa"/>
            <w:vMerge/>
            <w:shd w:val="clear" w:color="auto" w:fill="auto"/>
            <w:vAlign w:val="center"/>
          </w:tcPr>
          <w:p w14:paraId="3E4ED478" w14:textId="77777777" w:rsidR="004D05EA" w:rsidRPr="00DF6DD6" w:rsidRDefault="004D05EA" w:rsidP="00A6034C">
            <w:pPr>
              <w:pStyle w:val="TAC"/>
              <w:keepNext w:val="0"/>
              <w:rPr>
                <w:rFonts w:eastAsia="MS Mincho"/>
              </w:rPr>
            </w:pPr>
          </w:p>
        </w:tc>
        <w:tc>
          <w:tcPr>
            <w:tcW w:w="1146" w:type="dxa"/>
            <w:shd w:val="clear" w:color="auto" w:fill="auto"/>
          </w:tcPr>
          <w:p w14:paraId="7139C427" w14:textId="1D16543A" w:rsidR="004D05EA" w:rsidRPr="00DF6DD6" w:rsidRDefault="004D05EA" w:rsidP="00A6034C">
            <w:pPr>
              <w:pStyle w:val="TAC"/>
              <w:keepNext w:val="0"/>
              <w:rPr>
                <w:rFonts w:eastAsia="Malgun Gothic"/>
                <w:szCs w:val="18"/>
                <w:lang w:val="en-US" w:eastAsia="ko-KR"/>
              </w:rPr>
            </w:pPr>
            <w:r w:rsidRPr="00DF6DD6">
              <w:t>n78</w:t>
            </w:r>
          </w:p>
        </w:tc>
        <w:tc>
          <w:tcPr>
            <w:tcW w:w="1167" w:type="dxa"/>
            <w:shd w:val="clear" w:color="auto" w:fill="auto"/>
            <w:noWrap/>
          </w:tcPr>
          <w:p w14:paraId="5026EDB9" w14:textId="7CA9F654" w:rsidR="004D05EA" w:rsidRPr="00DF6DD6" w:rsidRDefault="004D05EA" w:rsidP="00A6034C">
            <w:pPr>
              <w:pStyle w:val="TAC"/>
              <w:keepNext w:val="0"/>
              <w:rPr>
                <w:rFonts w:eastAsia="Malgun Gothic"/>
                <w:szCs w:val="18"/>
                <w:lang w:val="en-US" w:eastAsia="ko-KR"/>
              </w:rPr>
            </w:pPr>
            <w:r w:rsidRPr="00DF6DD6">
              <w:t>3510</w:t>
            </w:r>
          </w:p>
        </w:tc>
        <w:tc>
          <w:tcPr>
            <w:tcW w:w="746" w:type="dxa"/>
            <w:shd w:val="clear" w:color="auto" w:fill="auto"/>
            <w:noWrap/>
          </w:tcPr>
          <w:p w14:paraId="007ABF3B" w14:textId="1F5BFCBD"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0006F8EE" w14:textId="26FB9AD4"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2688624F" w14:textId="1D6F8B63" w:rsidR="004D05EA" w:rsidRPr="00DF6DD6" w:rsidRDefault="004D05EA" w:rsidP="00A6034C">
            <w:pPr>
              <w:pStyle w:val="TAC"/>
              <w:keepNext w:val="0"/>
              <w:rPr>
                <w:rFonts w:eastAsia="Malgun Gothic"/>
                <w:szCs w:val="18"/>
                <w:lang w:val="en-US" w:eastAsia="ko-KR"/>
              </w:rPr>
            </w:pPr>
            <w:r w:rsidRPr="00DF6DD6">
              <w:t>3510</w:t>
            </w:r>
          </w:p>
        </w:tc>
        <w:tc>
          <w:tcPr>
            <w:tcW w:w="667" w:type="dxa"/>
            <w:shd w:val="clear" w:color="auto" w:fill="auto"/>
          </w:tcPr>
          <w:p w14:paraId="5930373E" w14:textId="5B431CAB" w:rsidR="004D05EA" w:rsidRPr="00DF6DD6" w:rsidRDefault="004D05EA" w:rsidP="00A6034C">
            <w:pPr>
              <w:pStyle w:val="TAC"/>
              <w:keepNext w:val="0"/>
              <w:rPr>
                <w:lang w:eastAsia="zh-CN"/>
              </w:rPr>
            </w:pPr>
            <w:r w:rsidRPr="00DF6DD6">
              <w:t>N/A</w:t>
            </w:r>
          </w:p>
        </w:tc>
        <w:tc>
          <w:tcPr>
            <w:tcW w:w="1096" w:type="dxa"/>
            <w:shd w:val="clear" w:color="auto" w:fill="auto"/>
          </w:tcPr>
          <w:p w14:paraId="63CA565E" w14:textId="4A444913" w:rsidR="004D05EA" w:rsidRPr="00DF6DD6" w:rsidRDefault="004D05EA" w:rsidP="00A6034C">
            <w:pPr>
              <w:pStyle w:val="TAC"/>
              <w:keepNext w:val="0"/>
              <w:rPr>
                <w:lang w:eastAsia="zh-CN"/>
              </w:rPr>
            </w:pPr>
            <w:r w:rsidRPr="00DF6DD6">
              <w:t>N/A</w:t>
            </w:r>
          </w:p>
        </w:tc>
      </w:tr>
      <w:tr w:rsidR="00F55B07" w:rsidRPr="00DF6DD6" w14:paraId="4F8466EF" w14:textId="77777777" w:rsidTr="00A6034C">
        <w:trPr>
          <w:trHeight w:val="54"/>
          <w:jc w:val="center"/>
        </w:trPr>
        <w:tc>
          <w:tcPr>
            <w:tcW w:w="1928" w:type="dxa"/>
            <w:vMerge w:val="restart"/>
            <w:shd w:val="clear" w:color="auto" w:fill="auto"/>
            <w:vAlign w:val="center"/>
          </w:tcPr>
          <w:p w14:paraId="36DDADE5" w14:textId="77777777" w:rsidR="004D05EA" w:rsidRPr="00DF6DD6" w:rsidRDefault="004D05EA" w:rsidP="00A6034C">
            <w:pPr>
              <w:pStyle w:val="TAC"/>
              <w:keepNext w:val="0"/>
              <w:rPr>
                <w:rFonts w:eastAsia="MS Mincho"/>
              </w:rPr>
            </w:pPr>
            <w:r w:rsidRPr="00DF6DD6">
              <w:t>DC_3A-21A_n77A</w:t>
            </w:r>
          </w:p>
          <w:p w14:paraId="6858A69B" w14:textId="7165024E" w:rsidR="004D05EA" w:rsidRPr="00DF6DD6" w:rsidRDefault="004D05EA" w:rsidP="00A6034C">
            <w:pPr>
              <w:pStyle w:val="TAC"/>
              <w:keepNext w:val="0"/>
              <w:rPr>
                <w:rFonts w:eastAsia="MS Mincho"/>
              </w:rPr>
            </w:pPr>
            <w:r w:rsidRPr="00DF6DD6">
              <w:t>DC_3A-21A_n78A</w:t>
            </w:r>
          </w:p>
        </w:tc>
        <w:tc>
          <w:tcPr>
            <w:tcW w:w="1146" w:type="dxa"/>
            <w:shd w:val="clear" w:color="auto" w:fill="auto"/>
          </w:tcPr>
          <w:p w14:paraId="2BFC7D59" w14:textId="38B4448E"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10618E89" w14:textId="76B6CF94" w:rsidR="004D05EA" w:rsidRPr="00DF6DD6" w:rsidRDefault="004D05EA" w:rsidP="00A6034C">
            <w:pPr>
              <w:pStyle w:val="TAC"/>
              <w:keepNext w:val="0"/>
              <w:rPr>
                <w:rFonts w:eastAsia="Malgun Gothic"/>
                <w:szCs w:val="18"/>
                <w:lang w:val="en-US" w:eastAsia="ko-KR"/>
              </w:rPr>
            </w:pPr>
            <w:r w:rsidRPr="00DF6DD6">
              <w:t>1767.5</w:t>
            </w:r>
          </w:p>
        </w:tc>
        <w:tc>
          <w:tcPr>
            <w:tcW w:w="746" w:type="dxa"/>
            <w:shd w:val="clear" w:color="auto" w:fill="auto"/>
            <w:noWrap/>
          </w:tcPr>
          <w:p w14:paraId="09A5D106" w14:textId="5E46525B"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39508FF3" w14:textId="4AD254FC"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62AF1CAA" w14:textId="02131EEB" w:rsidR="004D05EA" w:rsidRPr="00DF6DD6" w:rsidRDefault="004D05EA" w:rsidP="00A6034C">
            <w:pPr>
              <w:pStyle w:val="TAC"/>
              <w:keepNext w:val="0"/>
              <w:rPr>
                <w:rFonts w:eastAsia="Malgun Gothic"/>
                <w:szCs w:val="18"/>
                <w:lang w:val="en-US" w:eastAsia="ko-KR"/>
              </w:rPr>
            </w:pPr>
            <w:r w:rsidRPr="00DF6DD6">
              <w:t>1862.5</w:t>
            </w:r>
          </w:p>
        </w:tc>
        <w:tc>
          <w:tcPr>
            <w:tcW w:w="667" w:type="dxa"/>
            <w:shd w:val="clear" w:color="auto" w:fill="auto"/>
          </w:tcPr>
          <w:p w14:paraId="72EB9938" w14:textId="3295C8E8" w:rsidR="004D05EA" w:rsidRPr="00DF6DD6" w:rsidRDefault="004D05EA" w:rsidP="00A6034C">
            <w:pPr>
              <w:pStyle w:val="TAC"/>
              <w:keepNext w:val="0"/>
              <w:rPr>
                <w:lang w:eastAsia="zh-CN"/>
              </w:rPr>
            </w:pPr>
            <w:r w:rsidRPr="00DF6DD6">
              <w:t>N/A</w:t>
            </w:r>
          </w:p>
        </w:tc>
        <w:tc>
          <w:tcPr>
            <w:tcW w:w="1096" w:type="dxa"/>
            <w:shd w:val="clear" w:color="auto" w:fill="auto"/>
          </w:tcPr>
          <w:p w14:paraId="7028279B" w14:textId="0E64FAD9" w:rsidR="004D05EA" w:rsidRPr="00DF6DD6" w:rsidRDefault="004D05EA" w:rsidP="00A6034C">
            <w:pPr>
              <w:pStyle w:val="TAC"/>
              <w:keepNext w:val="0"/>
              <w:rPr>
                <w:lang w:eastAsia="zh-CN"/>
              </w:rPr>
            </w:pPr>
            <w:r w:rsidRPr="00DF6DD6">
              <w:t>N/A</w:t>
            </w:r>
          </w:p>
        </w:tc>
      </w:tr>
      <w:tr w:rsidR="00F55B07" w:rsidRPr="00DF6DD6" w14:paraId="3F3B5ADE" w14:textId="77777777" w:rsidTr="00A6034C">
        <w:trPr>
          <w:trHeight w:val="54"/>
          <w:jc w:val="center"/>
        </w:trPr>
        <w:tc>
          <w:tcPr>
            <w:tcW w:w="1928" w:type="dxa"/>
            <w:vMerge/>
            <w:shd w:val="clear" w:color="auto" w:fill="auto"/>
            <w:vAlign w:val="center"/>
          </w:tcPr>
          <w:p w14:paraId="3CB051CB" w14:textId="77777777" w:rsidR="004D05EA" w:rsidRPr="00DF6DD6" w:rsidRDefault="004D05EA" w:rsidP="00A6034C">
            <w:pPr>
              <w:pStyle w:val="TAC"/>
              <w:keepNext w:val="0"/>
              <w:rPr>
                <w:rFonts w:eastAsia="MS Mincho"/>
              </w:rPr>
            </w:pPr>
          </w:p>
        </w:tc>
        <w:tc>
          <w:tcPr>
            <w:tcW w:w="1146" w:type="dxa"/>
            <w:shd w:val="clear" w:color="auto" w:fill="auto"/>
          </w:tcPr>
          <w:p w14:paraId="533EA88B" w14:textId="52F81AA4"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25D4C77F" w14:textId="1322EE2E" w:rsidR="004D05EA" w:rsidRPr="00DF6DD6" w:rsidRDefault="004D05EA" w:rsidP="00A6034C">
            <w:pPr>
              <w:pStyle w:val="TAC"/>
              <w:keepNext w:val="0"/>
              <w:rPr>
                <w:rFonts w:eastAsia="Malgun Gothic"/>
                <w:szCs w:val="18"/>
                <w:lang w:val="en-US" w:eastAsia="ko-KR"/>
              </w:rPr>
            </w:pPr>
            <w:r w:rsidRPr="00DF6DD6">
              <w:t>1459.5</w:t>
            </w:r>
          </w:p>
        </w:tc>
        <w:tc>
          <w:tcPr>
            <w:tcW w:w="746" w:type="dxa"/>
            <w:shd w:val="clear" w:color="auto" w:fill="auto"/>
            <w:noWrap/>
          </w:tcPr>
          <w:p w14:paraId="6EF6154C" w14:textId="3E18241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9BED5B" w14:textId="3F2C7359"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05EDB9DE" w14:textId="2751E8A3" w:rsidR="004D05EA" w:rsidRPr="00DF6DD6" w:rsidRDefault="004D05EA" w:rsidP="00A6034C">
            <w:pPr>
              <w:pStyle w:val="TAC"/>
              <w:keepNext w:val="0"/>
              <w:rPr>
                <w:rFonts w:eastAsia="Malgun Gothic"/>
                <w:szCs w:val="18"/>
                <w:lang w:val="en-US" w:eastAsia="ko-KR"/>
              </w:rPr>
            </w:pPr>
            <w:r w:rsidRPr="00DF6DD6">
              <w:t>1507.5</w:t>
            </w:r>
          </w:p>
        </w:tc>
        <w:tc>
          <w:tcPr>
            <w:tcW w:w="667" w:type="dxa"/>
            <w:shd w:val="clear" w:color="auto" w:fill="auto"/>
          </w:tcPr>
          <w:p w14:paraId="0C002C3B" w14:textId="0C567DC0" w:rsidR="004D05EA" w:rsidRPr="00DF6DD6" w:rsidRDefault="004D05EA" w:rsidP="00A6034C">
            <w:pPr>
              <w:pStyle w:val="TAC"/>
              <w:keepNext w:val="0"/>
              <w:rPr>
                <w:lang w:eastAsia="zh-CN"/>
              </w:rPr>
            </w:pPr>
            <w:r w:rsidRPr="00DF6DD6">
              <w:t>8.8</w:t>
            </w:r>
          </w:p>
        </w:tc>
        <w:tc>
          <w:tcPr>
            <w:tcW w:w="1096" w:type="dxa"/>
            <w:shd w:val="clear" w:color="auto" w:fill="auto"/>
          </w:tcPr>
          <w:p w14:paraId="02DBA451" w14:textId="6D22DBA1" w:rsidR="004D05EA" w:rsidRPr="00DF6DD6" w:rsidRDefault="004D05EA" w:rsidP="00A6034C">
            <w:pPr>
              <w:pStyle w:val="TAC"/>
              <w:keepNext w:val="0"/>
              <w:rPr>
                <w:lang w:eastAsia="zh-CN"/>
              </w:rPr>
            </w:pPr>
            <w:r w:rsidRPr="00DF6DD6">
              <w:t>IMD4</w:t>
            </w:r>
          </w:p>
        </w:tc>
      </w:tr>
      <w:tr w:rsidR="00F55B07" w:rsidRPr="00DF6DD6" w14:paraId="4A017678" w14:textId="77777777" w:rsidTr="00A6034C">
        <w:trPr>
          <w:trHeight w:val="54"/>
          <w:jc w:val="center"/>
        </w:trPr>
        <w:tc>
          <w:tcPr>
            <w:tcW w:w="1928" w:type="dxa"/>
            <w:vMerge/>
            <w:shd w:val="clear" w:color="auto" w:fill="auto"/>
            <w:vAlign w:val="center"/>
          </w:tcPr>
          <w:p w14:paraId="15E1B529" w14:textId="77777777" w:rsidR="004D05EA" w:rsidRPr="00DF6DD6" w:rsidRDefault="004D05EA" w:rsidP="00A6034C">
            <w:pPr>
              <w:pStyle w:val="TAC"/>
              <w:keepNext w:val="0"/>
              <w:rPr>
                <w:rFonts w:eastAsia="MS Mincho"/>
              </w:rPr>
            </w:pPr>
          </w:p>
        </w:tc>
        <w:tc>
          <w:tcPr>
            <w:tcW w:w="1146" w:type="dxa"/>
            <w:shd w:val="clear" w:color="auto" w:fill="auto"/>
          </w:tcPr>
          <w:p w14:paraId="0EEFB373" w14:textId="6D50A81F" w:rsidR="004D05EA" w:rsidRPr="00DF6DD6" w:rsidRDefault="004D05EA" w:rsidP="00A6034C">
            <w:pPr>
              <w:pStyle w:val="TAC"/>
              <w:keepNext w:val="0"/>
              <w:rPr>
                <w:rFonts w:eastAsia="Malgun Gothic"/>
                <w:szCs w:val="18"/>
                <w:lang w:val="en-US" w:eastAsia="ko-KR"/>
              </w:rPr>
            </w:pPr>
            <w:r w:rsidRPr="00DF6DD6">
              <w:t>n77, n78</w:t>
            </w:r>
          </w:p>
        </w:tc>
        <w:tc>
          <w:tcPr>
            <w:tcW w:w="1167" w:type="dxa"/>
            <w:shd w:val="clear" w:color="auto" w:fill="auto"/>
            <w:noWrap/>
          </w:tcPr>
          <w:p w14:paraId="1CC3F62E" w14:textId="4A4E982F" w:rsidR="004D05EA" w:rsidRPr="00DF6DD6" w:rsidRDefault="004D05EA" w:rsidP="00A6034C">
            <w:pPr>
              <w:pStyle w:val="TAC"/>
              <w:keepNext w:val="0"/>
              <w:rPr>
                <w:rFonts w:eastAsia="Malgun Gothic"/>
                <w:szCs w:val="18"/>
                <w:lang w:val="en-US" w:eastAsia="ko-KR"/>
              </w:rPr>
            </w:pPr>
            <w:r w:rsidRPr="00DF6DD6">
              <w:t>3795</w:t>
            </w:r>
          </w:p>
        </w:tc>
        <w:tc>
          <w:tcPr>
            <w:tcW w:w="746" w:type="dxa"/>
            <w:shd w:val="clear" w:color="auto" w:fill="auto"/>
            <w:noWrap/>
          </w:tcPr>
          <w:p w14:paraId="24C80D6B" w14:textId="443124B5"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29B77905" w14:textId="2C5A013B"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7EAA82AA" w14:textId="13EE073B" w:rsidR="004D05EA" w:rsidRPr="00DF6DD6" w:rsidRDefault="004D05EA" w:rsidP="00A6034C">
            <w:pPr>
              <w:pStyle w:val="TAC"/>
              <w:keepNext w:val="0"/>
              <w:rPr>
                <w:rFonts w:eastAsia="Malgun Gothic"/>
                <w:szCs w:val="18"/>
                <w:lang w:val="en-US" w:eastAsia="ko-KR"/>
              </w:rPr>
            </w:pPr>
            <w:r w:rsidRPr="00DF6DD6">
              <w:t>3795</w:t>
            </w:r>
          </w:p>
        </w:tc>
        <w:tc>
          <w:tcPr>
            <w:tcW w:w="667" w:type="dxa"/>
            <w:shd w:val="clear" w:color="auto" w:fill="auto"/>
          </w:tcPr>
          <w:p w14:paraId="6E63A965" w14:textId="2D983142" w:rsidR="004D05EA" w:rsidRPr="00DF6DD6" w:rsidRDefault="004D05EA" w:rsidP="00A6034C">
            <w:pPr>
              <w:pStyle w:val="TAC"/>
              <w:keepNext w:val="0"/>
              <w:rPr>
                <w:lang w:eastAsia="zh-CN"/>
              </w:rPr>
            </w:pPr>
            <w:r w:rsidRPr="00DF6DD6">
              <w:t>N/A</w:t>
            </w:r>
          </w:p>
        </w:tc>
        <w:tc>
          <w:tcPr>
            <w:tcW w:w="1096" w:type="dxa"/>
            <w:shd w:val="clear" w:color="auto" w:fill="auto"/>
          </w:tcPr>
          <w:p w14:paraId="73C0E441" w14:textId="0AA6BFE9" w:rsidR="004D05EA" w:rsidRPr="00DF6DD6" w:rsidRDefault="004D05EA" w:rsidP="00A6034C">
            <w:pPr>
              <w:pStyle w:val="TAC"/>
              <w:keepNext w:val="0"/>
              <w:rPr>
                <w:lang w:eastAsia="zh-CN"/>
              </w:rPr>
            </w:pPr>
            <w:r w:rsidRPr="00DF6DD6">
              <w:t>N/A</w:t>
            </w:r>
          </w:p>
        </w:tc>
      </w:tr>
      <w:tr w:rsidR="00F55B07" w:rsidRPr="00DF6DD6" w14:paraId="0E9991AE" w14:textId="77777777" w:rsidTr="00A6034C">
        <w:trPr>
          <w:trHeight w:val="54"/>
          <w:jc w:val="center"/>
        </w:trPr>
        <w:tc>
          <w:tcPr>
            <w:tcW w:w="1928" w:type="dxa"/>
            <w:vMerge w:val="restart"/>
            <w:shd w:val="clear" w:color="auto" w:fill="auto"/>
            <w:vAlign w:val="center"/>
          </w:tcPr>
          <w:p w14:paraId="3A33555B" w14:textId="5F0C3AF6" w:rsidR="004D05EA" w:rsidRPr="00DF6DD6" w:rsidRDefault="004D05EA" w:rsidP="00A6034C">
            <w:pPr>
              <w:pStyle w:val="TAC"/>
              <w:keepNext w:val="0"/>
              <w:rPr>
                <w:rFonts w:eastAsia="MS Mincho"/>
              </w:rPr>
            </w:pPr>
            <w:r w:rsidRPr="00DF6DD6">
              <w:t>DC_3A-21A_n77A</w:t>
            </w:r>
          </w:p>
        </w:tc>
        <w:tc>
          <w:tcPr>
            <w:tcW w:w="1146" w:type="dxa"/>
            <w:shd w:val="clear" w:color="auto" w:fill="auto"/>
          </w:tcPr>
          <w:p w14:paraId="5E5E64B7" w14:textId="3A1D0B29"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664AA675" w14:textId="0742029C" w:rsidR="004D05EA" w:rsidRPr="00DF6DD6" w:rsidRDefault="004D05EA" w:rsidP="00A6034C">
            <w:pPr>
              <w:pStyle w:val="TAC"/>
              <w:keepNext w:val="0"/>
              <w:rPr>
                <w:rFonts w:eastAsia="Malgun Gothic"/>
                <w:szCs w:val="18"/>
                <w:lang w:val="en-US" w:eastAsia="ko-KR"/>
              </w:rPr>
            </w:pPr>
            <w:r w:rsidRPr="00DF6DD6">
              <w:t>1771.6</w:t>
            </w:r>
          </w:p>
        </w:tc>
        <w:tc>
          <w:tcPr>
            <w:tcW w:w="746" w:type="dxa"/>
            <w:shd w:val="clear" w:color="auto" w:fill="auto"/>
            <w:noWrap/>
          </w:tcPr>
          <w:p w14:paraId="58E0B882" w14:textId="0A6ABE9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013438B" w14:textId="3C1D746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3E13100D" w14:textId="51066D73" w:rsidR="004D05EA" w:rsidRPr="00DF6DD6" w:rsidRDefault="004D05EA" w:rsidP="00A6034C">
            <w:pPr>
              <w:pStyle w:val="TAC"/>
              <w:keepNext w:val="0"/>
              <w:rPr>
                <w:rFonts w:eastAsia="Malgun Gothic"/>
                <w:szCs w:val="18"/>
                <w:lang w:val="en-US" w:eastAsia="ko-KR"/>
              </w:rPr>
            </w:pPr>
            <w:r w:rsidRPr="00DF6DD6">
              <w:t>1866.6</w:t>
            </w:r>
          </w:p>
        </w:tc>
        <w:tc>
          <w:tcPr>
            <w:tcW w:w="667" w:type="dxa"/>
            <w:shd w:val="clear" w:color="auto" w:fill="auto"/>
          </w:tcPr>
          <w:p w14:paraId="7C5B936B" w14:textId="7EA1C82A" w:rsidR="004D05EA" w:rsidRPr="00DF6DD6" w:rsidRDefault="004D05EA" w:rsidP="00A6034C">
            <w:pPr>
              <w:pStyle w:val="TAC"/>
              <w:keepNext w:val="0"/>
              <w:rPr>
                <w:lang w:eastAsia="zh-CN"/>
              </w:rPr>
            </w:pPr>
            <w:r w:rsidRPr="00DF6DD6">
              <w:t>3.4</w:t>
            </w:r>
          </w:p>
        </w:tc>
        <w:tc>
          <w:tcPr>
            <w:tcW w:w="1096" w:type="dxa"/>
            <w:shd w:val="clear" w:color="auto" w:fill="auto"/>
          </w:tcPr>
          <w:p w14:paraId="2E3A5347" w14:textId="625E59B8" w:rsidR="004D05EA" w:rsidRPr="00DF6DD6" w:rsidRDefault="004D05EA" w:rsidP="00A6034C">
            <w:pPr>
              <w:pStyle w:val="TAC"/>
              <w:keepNext w:val="0"/>
              <w:rPr>
                <w:lang w:eastAsia="zh-CN"/>
              </w:rPr>
            </w:pPr>
            <w:r w:rsidRPr="00DF6DD6">
              <w:t>IMD5</w:t>
            </w:r>
          </w:p>
        </w:tc>
      </w:tr>
      <w:tr w:rsidR="00F55B07" w:rsidRPr="00DF6DD6" w14:paraId="06E37929" w14:textId="77777777" w:rsidTr="00A6034C">
        <w:trPr>
          <w:trHeight w:val="54"/>
          <w:jc w:val="center"/>
        </w:trPr>
        <w:tc>
          <w:tcPr>
            <w:tcW w:w="1928" w:type="dxa"/>
            <w:vMerge/>
            <w:shd w:val="clear" w:color="auto" w:fill="auto"/>
            <w:vAlign w:val="center"/>
          </w:tcPr>
          <w:p w14:paraId="6FA50A9E" w14:textId="77777777" w:rsidR="004D05EA" w:rsidRPr="00DF6DD6" w:rsidRDefault="004D05EA" w:rsidP="00A6034C">
            <w:pPr>
              <w:pStyle w:val="TAC"/>
              <w:keepNext w:val="0"/>
              <w:rPr>
                <w:rFonts w:eastAsia="MS Mincho"/>
              </w:rPr>
            </w:pPr>
          </w:p>
        </w:tc>
        <w:tc>
          <w:tcPr>
            <w:tcW w:w="1146" w:type="dxa"/>
            <w:shd w:val="clear" w:color="auto" w:fill="auto"/>
          </w:tcPr>
          <w:p w14:paraId="299537B3" w14:textId="58A4C9B3"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5C86A1DF" w14:textId="44DABA69" w:rsidR="004D05EA" w:rsidRPr="00DF6DD6" w:rsidRDefault="004D05EA" w:rsidP="00A6034C">
            <w:pPr>
              <w:pStyle w:val="TAC"/>
              <w:keepNext w:val="0"/>
              <w:rPr>
                <w:rFonts w:eastAsia="Malgun Gothic"/>
                <w:szCs w:val="18"/>
                <w:lang w:val="en-US" w:eastAsia="ko-KR"/>
              </w:rPr>
            </w:pPr>
            <w:r w:rsidRPr="00DF6DD6">
              <w:t>1450.4</w:t>
            </w:r>
          </w:p>
        </w:tc>
        <w:tc>
          <w:tcPr>
            <w:tcW w:w="746" w:type="dxa"/>
            <w:shd w:val="clear" w:color="auto" w:fill="auto"/>
            <w:noWrap/>
          </w:tcPr>
          <w:p w14:paraId="33FCCBAB" w14:textId="162E1494"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041E28EE" w14:textId="00D841B8"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1414E2B8" w14:textId="035DDC0E" w:rsidR="004D05EA" w:rsidRPr="00DF6DD6" w:rsidRDefault="004D05EA" w:rsidP="00A6034C">
            <w:pPr>
              <w:pStyle w:val="TAC"/>
              <w:keepNext w:val="0"/>
              <w:rPr>
                <w:rFonts w:eastAsia="Malgun Gothic"/>
                <w:szCs w:val="18"/>
                <w:lang w:val="en-US" w:eastAsia="ko-KR"/>
              </w:rPr>
            </w:pPr>
            <w:r w:rsidRPr="00DF6DD6">
              <w:t>1498.4</w:t>
            </w:r>
          </w:p>
        </w:tc>
        <w:tc>
          <w:tcPr>
            <w:tcW w:w="667" w:type="dxa"/>
            <w:shd w:val="clear" w:color="auto" w:fill="auto"/>
          </w:tcPr>
          <w:p w14:paraId="004A5F6D" w14:textId="42CFBF02" w:rsidR="004D05EA" w:rsidRPr="00DF6DD6" w:rsidRDefault="004D05EA" w:rsidP="00A6034C">
            <w:pPr>
              <w:pStyle w:val="TAC"/>
              <w:keepNext w:val="0"/>
              <w:rPr>
                <w:lang w:eastAsia="zh-CN"/>
              </w:rPr>
            </w:pPr>
            <w:r w:rsidRPr="00DF6DD6">
              <w:t>N/A</w:t>
            </w:r>
          </w:p>
        </w:tc>
        <w:tc>
          <w:tcPr>
            <w:tcW w:w="1096" w:type="dxa"/>
            <w:shd w:val="clear" w:color="auto" w:fill="auto"/>
          </w:tcPr>
          <w:p w14:paraId="4537C092" w14:textId="36DF7E5C" w:rsidR="004D05EA" w:rsidRPr="00DF6DD6" w:rsidRDefault="004D05EA" w:rsidP="00A6034C">
            <w:pPr>
              <w:pStyle w:val="TAC"/>
              <w:keepNext w:val="0"/>
              <w:rPr>
                <w:lang w:eastAsia="zh-CN"/>
              </w:rPr>
            </w:pPr>
            <w:r w:rsidRPr="00DF6DD6">
              <w:t>N/A</w:t>
            </w:r>
          </w:p>
        </w:tc>
      </w:tr>
      <w:tr w:rsidR="00F55B07" w:rsidRPr="00DF6DD6" w14:paraId="6A80A223" w14:textId="77777777" w:rsidTr="00A6034C">
        <w:trPr>
          <w:trHeight w:val="54"/>
          <w:jc w:val="center"/>
        </w:trPr>
        <w:tc>
          <w:tcPr>
            <w:tcW w:w="1928" w:type="dxa"/>
            <w:vMerge/>
            <w:shd w:val="clear" w:color="auto" w:fill="auto"/>
            <w:vAlign w:val="center"/>
          </w:tcPr>
          <w:p w14:paraId="6B27E575" w14:textId="77777777" w:rsidR="004D05EA" w:rsidRPr="00DF6DD6" w:rsidRDefault="004D05EA" w:rsidP="00A6034C">
            <w:pPr>
              <w:pStyle w:val="TAC"/>
              <w:keepNext w:val="0"/>
              <w:rPr>
                <w:rFonts w:eastAsia="MS Mincho"/>
              </w:rPr>
            </w:pPr>
          </w:p>
        </w:tc>
        <w:tc>
          <w:tcPr>
            <w:tcW w:w="1146" w:type="dxa"/>
            <w:shd w:val="clear" w:color="auto" w:fill="auto"/>
          </w:tcPr>
          <w:p w14:paraId="749AB92E" w14:textId="36FF66B7" w:rsidR="004D05EA" w:rsidRPr="00DF6DD6" w:rsidRDefault="004D05EA" w:rsidP="00A6034C">
            <w:pPr>
              <w:pStyle w:val="TAC"/>
              <w:keepNext w:val="0"/>
              <w:rPr>
                <w:rFonts w:eastAsia="Malgun Gothic"/>
                <w:szCs w:val="18"/>
                <w:lang w:val="en-US" w:eastAsia="ko-KR"/>
              </w:rPr>
            </w:pPr>
            <w:r w:rsidRPr="00DF6DD6">
              <w:t>n77</w:t>
            </w:r>
          </w:p>
        </w:tc>
        <w:tc>
          <w:tcPr>
            <w:tcW w:w="1167" w:type="dxa"/>
            <w:shd w:val="clear" w:color="auto" w:fill="auto"/>
            <w:noWrap/>
          </w:tcPr>
          <w:p w14:paraId="6EBF0754" w14:textId="7F144568" w:rsidR="004D05EA" w:rsidRPr="00DF6DD6" w:rsidRDefault="004D05EA" w:rsidP="00A6034C">
            <w:pPr>
              <w:pStyle w:val="TAC"/>
              <w:keepNext w:val="0"/>
              <w:rPr>
                <w:rFonts w:eastAsia="Malgun Gothic"/>
                <w:szCs w:val="18"/>
                <w:lang w:val="en-US" w:eastAsia="ko-KR"/>
              </w:rPr>
            </w:pPr>
            <w:r w:rsidRPr="00DF6DD6">
              <w:t>3935</w:t>
            </w:r>
          </w:p>
        </w:tc>
        <w:tc>
          <w:tcPr>
            <w:tcW w:w="746" w:type="dxa"/>
            <w:shd w:val="clear" w:color="auto" w:fill="auto"/>
            <w:noWrap/>
          </w:tcPr>
          <w:p w14:paraId="318917D4" w14:textId="47B79932"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7363F2A9" w14:textId="697CFB16"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5C6124A5" w14:textId="7AB978B8" w:rsidR="004D05EA" w:rsidRPr="00DF6DD6" w:rsidRDefault="004D05EA" w:rsidP="00A6034C">
            <w:pPr>
              <w:pStyle w:val="TAC"/>
              <w:keepNext w:val="0"/>
              <w:rPr>
                <w:rFonts w:eastAsia="Malgun Gothic"/>
                <w:szCs w:val="18"/>
                <w:lang w:val="en-US" w:eastAsia="ko-KR"/>
              </w:rPr>
            </w:pPr>
            <w:r w:rsidRPr="00DF6DD6">
              <w:t>3935</w:t>
            </w:r>
          </w:p>
        </w:tc>
        <w:tc>
          <w:tcPr>
            <w:tcW w:w="667" w:type="dxa"/>
            <w:shd w:val="clear" w:color="auto" w:fill="auto"/>
          </w:tcPr>
          <w:p w14:paraId="15C7B379" w14:textId="3859231B" w:rsidR="004D05EA" w:rsidRPr="00DF6DD6" w:rsidRDefault="004D05EA" w:rsidP="00A6034C">
            <w:pPr>
              <w:pStyle w:val="TAC"/>
              <w:keepNext w:val="0"/>
              <w:rPr>
                <w:lang w:eastAsia="zh-CN"/>
              </w:rPr>
            </w:pPr>
            <w:r w:rsidRPr="00DF6DD6">
              <w:t>N/A</w:t>
            </w:r>
          </w:p>
        </w:tc>
        <w:tc>
          <w:tcPr>
            <w:tcW w:w="1096" w:type="dxa"/>
            <w:shd w:val="clear" w:color="auto" w:fill="auto"/>
          </w:tcPr>
          <w:p w14:paraId="1F9677DA" w14:textId="196E3CC2" w:rsidR="004D05EA" w:rsidRPr="00DF6DD6" w:rsidRDefault="004D05EA" w:rsidP="00A6034C">
            <w:pPr>
              <w:pStyle w:val="TAC"/>
              <w:keepNext w:val="0"/>
              <w:rPr>
                <w:lang w:eastAsia="zh-CN"/>
              </w:rPr>
            </w:pPr>
            <w:r w:rsidRPr="00DF6DD6">
              <w:t>N/A</w:t>
            </w:r>
          </w:p>
        </w:tc>
      </w:tr>
      <w:tr w:rsidR="00F55B07" w:rsidRPr="00DF6DD6" w14:paraId="3EF62522" w14:textId="77777777" w:rsidTr="00A6034C">
        <w:trPr>
          <w:trHeight w:val="54"/>
          <w:jc w:val="center"/>
        </w:trPr>
        <w:tc>
          <w:tcPr>
            <w:tcW w:w="1928" w:type="dxa"/>
            <w:vMerge w:val="restart"/>
            <w:shd w:val="clear" w:color="auto" w:fill="auto"/>
            <w:vAlign w:val="center"/>
          </w:tcPr>
          <w:p w14:paraId="23A3808F" w14:textId="5CC94C5B" w:rsidR="004D05EA" w:rsidRPr="00DF6DD6" w:rsidRDefault="004D05EA" w:rsidP="00A6034C">
            <w:pPr>
              <w:pStyle w:val="TAC"/>
              <w:keepNext w:val="0"/>
              <w:rPr>
                <w:rFonts w:eastAsia="MS Mincho"/>
              </w:rPr>
            </w:pPr>
            <w:r w:rsidRPr="00DF6DD6">
              <w:rPr>
                <w:rFonts w:eastAsia="MS Mincho"/>
              </w:rPr>
              <w:t>DC_3A-21A_n79A</w:t>
            </w:r>
          </w:p>
        </w:tc>
        <w:tc>
          <w:tcPr>
            <w:tcW w:w="1146" w:type="dxa"/>
            <w:shd w:val="clear" w:color="auto" w:fill="auto"/>
          </w:tcPr>
          <w:p w14:paraId="5287C0AB" w14:textId="351DA73C"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3CF74E57" w14:textId="4DA56A95" w:rsidR="004D05EA" w:rsidRPr="00DF6DD6" w:rsidRDefault="004D05EA" w:rsidP="00A6034C">
            <w:pPr>
              <w:pStyle w:val="TAC"/>
              <w:keepNext w:val="0"/>
              <w:rPr>
                <w:rFonts w:eastAsia="Malgun Gothic"/>
                <w:szCs w:val="18"/>
                <w:lang w:val="en-US" w:eastAsia="ko-KR"/>
              </w:rPr>
            </w:pPr>
            <w:r w:rsidRPr="00DF6DD6">
              <w:t>1774.2</w:t>
            </w:r>
          </w:p>
        </w:tc>
        <w:tc>
          <w:tcPr>
            <w:tcW w:w="746" w:type="dxa"/>
            <w:shd w:val="clear" w:color="auto" w:fill="auto"/>
            <w:noWrap/>
          </w:tcPr>
          <w:p w14:paraId="768540DC" w14:textId="5DF6C266"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162F48" w14:textId="5E8CAEF3"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7B20C4A1" w14:textId="56208FB2" w:rsidR="004D05EA" w:rsidRPr="00DF6DD6" w:rsidRDefault="004D05EA" w:rsidP="00A6034C">
            <w:pPr>
              <w:pStyle w:val="TAC"/>
              <w:keepNext w:val="0"/>
              <w:rPr>
                <w:rFonts w:eastAsia="Malgun Gothic"/>
                <w:szCs w:val="18"/>
                <w:lang w:val="en-US" w:eastAsia="ko-KR"/>
              </w:rPr>
            </w:pPr>
            <w:r w:rsidRPr="00DF6DD6">
              <w:t>1869.2</w:t>
            </w:r>
          </w:p>
        </w:tc>
        <w:tc>
          <w:tcPr>
            <w:tcW w:w="667" w:type="dxa"/>
            <w:shd w:val="clear" w:color="auto" w:fill="auto"/>
          </w:tcPr>
          <w:p w14:paraId="33244ED9" w14:textId="3A357D53" w:rsidR="004D05EA" w:rsidRPr="00DF6DD6" w:rsidRDefault="004D05EA" w:rsidP="00A6034C">
            <w:pPr>
              <w:pStyle w:val="TAC"/>
              <w:keepNext w:val="0"/>
              <w:rPr>
                <w:lang w:eastAsia="zh-CN"/>
              </w:rPr>
            </w:pPr>
            <w:r w:rsidRPr="00DF6DD6">
              <w:t>17.8</w:t>
            </w:r>
          </w:p>
        </w:tc>
        <w:tc>
          <w:tcPr>
            <w:tcW w:w="1096" w:type="dxa"/>
            <w:shd w:val="clear" w:color="auto" w:fill="auto"/>
          </w:tcPr>
          <w:p w14:paraId="5B7F553E" w14:textId="28CB4896" w:rsidR="004D05EA" w:rsidRPr="00DF6DD6" w:rsidRDefault="004D05EA" w:rsidP="00A6034C">
            <w:pPr>
              <w:pStyle w:val="TAC"/>
              <w:keepNext w:val="0"/>
              <w:rPr>
                <w:lang w:eastAsia="zh-CN"/>
              </w:rPr>
            </w:pPr>
            <w:r w:rsidRPr="00DF6DD6">
              <w:t>IMD3</w:t>
            </w:r>
          </w:p>
        </w:tc>
      </w:tr>
      <w:tr w:rsidR="00F55B07" w:rsidRPr="00DF6DD6" w14:paraId="5C5ED2EC" w14:textId="77777777" w:rsidTr="00A6034C">
        <w:trPr>
          <w:trHeight w:val="54"/>
          <w:jc w:val="center"/>
        </w:trPr>
        <w:tc>
          <w:tcPr>
            <w:tcW w:w="1928" w:type="dxa"/>
            <w:vMerge/>
            <w:shd w:val="clear" w:color="auto" w:fill="auto"/>
            <w:vAlign w:val="center"/>
          </w:tcPr>
          <w:p w14:paraId="2F0EDFC2" w14:textId="77777777" w:rsidR="004D05EA" w:rsidRPr="00DF6DD6"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DF6DD6" w:rsidRDefault="004D05EA" w:rsidP="00A6034C">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024AE2E" w14:textId="44C030E4" w:rsidR="004D05EA" w:rsidRPr="00DF6DD6" w:rsidRDefault="004D05EA" w:rsidP="00A6034C">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1A3ACF9D" w14:textId="22626A3B" w:rsidR="004D05EA" w:rsidRPr="00DF6DD6" w:rsidRDefault="004D05EA" w:rsidP="00A6034C">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5D3B76A7" w14:textId="61CC9AE7" w:rsidR="004D05EA" w:rsidRPr="00DF6DD6" w:rsidRDefault="004D05EA" w:rsidP="00A6034C">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4D43CADA" w14:textId="45324018" w:rsidR="004D05EA" w:rsidRPr="00DF6DD6" w:rsidRDefault="004D05EA" w:rsidP="00A6034C">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3CC9E59C" w14:textId="116DD60D" w:rsidR="004D05EA" w:rsidRPr="00DF6DD6" w:rsidRDefault="004D05EA" w:rsidP="00A6034C">
            <w:pPr>
              <w:pStyle w:val="TAC"/>
              <w:keepNext w:val="0"/>
              <w:rPr>
                <w:lang w:eastAsia="zh-CN"/>
              </w:rPr>
            </w:pPr>
            <w:r w:rsidRPr="00DF6DD6">
              <w:t>N/A</w:t>
            </w:r>
          </w:p>
        </w:tc>
        <w:tc>
          <w:tcPr>
            <w:tcW w:w="1096" w:type="dxa"/>
            <w:shd w:val="clear" w:color="auto" w:fill="auto"/>
          </w:tcPr>
          <w:p w14:paraId="7D69BC04" w14:textId="307CB16D" w:rsidR="004D05EA" w:rsidRPr="00DF6DD6" w:rsidRDefault="004D05EA" w:rsidP="00A6034C">
            <w:pPr>
              <w:pStyle w:val="TAC"/>
              <w:keepNext w:val="0"/>
              <w:rPr>
                <w:lang w:eastAsia="zh-CN"/>
              </w:rPr>
            </w:pPr>
            <w:r w:rsidRPr="00DF6DD6">
              <w:t>N/A</w:t>
            </w:r>
          </w:p>
        </w:tc>
      </w:tr>
      <w:tr w:rsidR="00F55B07" w:rsidRPr="00DF6DD6" w14:paraId="277C78ED" w14:textId="77777777" w:rsidTr="00A6034C">
        <w:trPr>
          <w:trHeight w:val="54"/>
          <w:jc w:val="center"/>
        </w:trPr>
        <w:tc>
          <w:tcPr>
            <w:tcW w:w="1928" w:type="dxa"/>
            <w:vMerge/>
            <w:shd w:val="clear" w:color="auto" w:fill="auto"/>
            <w:vAlign w:val="center"/>
          </w:tcPr>
          <w:p w14:paraId="2304D5AF" w14:textId="77777777" w:rsidR="004D05EA" w:rsidRPr="00DF6DD6" w:rsidRDefault="004D05EA" w:rsidP="00A6034C">
            <w:pPr>
              <w:pStyle w:val="TAC"/>
              <w:keepNext w:val="0"/>
              <w:rPr>
                <w:rFonts w:eastAsia="MS Mincho"/>
              </w:rPr>
            </w:pPr>
          </w:p>
        </w:tc>
        <w:tc>
          <w:tcPr>
            <w:tcW w:w="1146" w:type="dxa"/>
            <w:shd w:val="clear" w:color="auto" w:fill="auto"/>
          </w:tcPr>
          <w:p w14:paraId="0B866C53" w14:textId="0DBA0A90" w:rsidR="004D05EA" w:rsidRPr="00DF6DD6" w:rsidRDefault="004D05EA" w:rsidP="00A6034C">
            <w:pPr>
              <w:pStyle w:val="TAC"/>
              <w:keepNext w:val="0"/>
              <w:rPr>
                <w:rFonts w:eastAsia="Malgun Gothic"/>
                <w:szCs w:val="18"/>
                <w:lang w:val="en-US" w:eastAsia="ko-KR"/>
              </w:rPr>
            </w:pPr>
            <w:r w:rsidRPr="00DF6DD6">
              <w:t>n79</w:t>
            </w:r>
          </w:p>
        </w:tc>
        <w:tc>
          <w:tcPr>
            <w:tcW w:w="1167" w:type="dxa"/>
            <w:shd w:val="clear" w:color="auto" w:fill="auto"/>
            <w:noWrap/>
          </w:tcPr>
          <w:p w14:paraId="3EF66626" w14:textId="22242D00" w:rsidR="004D05EA" w:rsidRPr="00DF6DD6" w:rsidRDefault="004D05EA" w:rsidP="00A6034C">
            <w:pPr>
              <w:pStyle w:val="TAC"/>
              <w:keepNext w:val="0"/>
              <w:rPr>
                <w:rFonts w:eastAsia="Malgun Gothic"/>
                <w:szCs w:val="18"/>
                <w:lang w:val="en-US" w:eastAsia="ko-KR"/>
              </w:rPr>
            </w:pPr>
            <w:r w:rsidRPr="00DF6DD6">
              <w:t>4770</w:t>
            </w:r>
          </w:p>
        </w:tc>
        <w:tc>
          <w:tcPr>
            <w:tcW w:w="746" w:type="dxa"/>
            <w:shd w:val="clear" w:color="auto" w:fill="auto"/>
            <w:noWrap/>
          </w:tcPr>
          <w:p w14:paraId="0DB989EA" w14:textId="684791FB" w:rsidR="004D05EA" w:rsidRPr="00DF6DD6" w:rsidRDefault="004D05EA" w:rsidP="00A6034C">
            <w:pPr>
              <w:pStyle w:val="TAC"/>
              <w:keepNext w:val="0"/>
              <w:rPr>
                <w:rFonts w:eastAsia="Malgun Gothic"/>
                <w:szCs w:val="18"/>
                <w:lang w:val="en-US" w:eastAsia="ko-KR"/>
              </w:rPr>
            </w:pPr>
            <w:r w:rsidRPr="00DF6DD6">
              <w:t>40</w:t>
            </w:r>
          </w:p>
        </w:tc>
        <w:tc>
          <w:tcPr>
            <w:tcW w:w="877" w:type="dxa"/>
            <w:shd w:val="clear" w:color="auto" w:fill="auto"/>
            <w:noWrap/>
          </w:tcPr>
          <w:p w14:paraId="21EC7BC6" w14:textId="63138044" w:rsidR="004D05EA" w:rsidRPr="00DF6DD6" w:rsidRDefault="004D05EA" w:rsidP="00A6034C">
            <w:pPr>
              <w:pStyle w:val="TAC"/>
              <w:keepNext w:val="0"/>
              <w:rPr>
                <w:rFonts w:eastAsia="Malgun Gothic"/>
                <w:szCs w:val="18"/>
                <w:lang w:val="en-US" w:eastAsia="ko-KR"/>
              </w:rPr>
            </w:pPr>
            <w:r w:rsidRPr="00DF6DD6">
              <w:t>216</w:t>
            </w:r>
          </w:p>
        </w:tc>
        <w:tc>
          <w:tcPr>
            <w:tcW w:w="1299" w:type="dxa"/>
            <w:shd w:val="clear" w:color="auto" w:fill="auto"/>
            <w:noWrap/>
          </w:tcPr>
          <w:p w14:paraId="08552364" w14:textId="1252340D" w:rsidR="004D05EA" w:rsidRPr="00DF6DD6" w:rsidRDefault="004D05EA" w:rsidP="00A6034C">
            <w:pPr>
              <w:pStyle w:val="TAC"/>
              <w:keepNext w:val="0"/>
              <w:rPr>
                <w:rFonts w:eastAsia="Malgun Gothic"/>
                <w:szCs w:val="18"/>
                <w:lang w:val="en-US" w:eastAsia="ko-KR"/>
              </w:rPr>
            </w:pPr>
            <w:r w:rsidRPr="00DF6DD6">
              <w:t>4770</w:t>
            </w:r>
          </w:p>
        </w:tc>
        <w:tc>
          <w:tcPr>
            <w:tcW w:w="667" w:type="dxa"/>
            <w:shd w:val="clear" w:color="auto" w:fill="auto"/>
          </w:tcPr>
          <w:p w14:paraId="453B593E" w14:textId="7EFEA9E6" w:rsidR="004D05EA" w:rsidRPr="00DF6DD6" w:rsidRDefault="004D05EA" w:rsidP="00A6034C">
            <w:pPr>
              <w:pStyle w:val="TAC"/>
              <w:keepNext w:val="0"/>
              <w:rPr>
                <w:lang w:eastAsia="zh-CN"/>
              </w:rPr>
            </w:pPr>
            <w:r w:rsidRPr="00DF6DD6">
              <w:t>N/A</w:t>
            </w:r>
          </w:p>
        </w:tc>
        <w:tc>
          <w:tcPr>
            <w:tcW w:w="1096" w:type="dxa"/>
            <w:shd w:val="clear" w:color="auto" w:fill="auto"/>
          </w:tcPr>
          <w:p w14:paraId="4E477C68" w14:textId="3542B54E" w:rsidR="004D05EA" w:rsidRPr="00DF6DD6" w:rsidRDefault="004D05EA" w:rsidP="00A6034C">
            <w:pPr>
              <w:pStyle w:val="TAC"/>
              <w:keepNext w:val="0"/>
              <w:rPr>
                <w:lang w:eastAsia="zh-CN"/>
              </w:rPr>
            </w:pPr>
            <w:r w:rsidRPr="00DF6DD6">
              <w:t>N/A</w:t>
            </w:r>
          </w:p>
        </w:tc>
      </w:tr>
      <w:tr w:rsidR="00F55B07" w:rsidRPr="00DF6DD6" w14:paraId="1D565803" w14:textId="77777777" w:rsidTr="00A6034C">
        <w:trPr>
          <w:trHeight w:val="54"/>
          <w:jc w:val="center"/>
        </w:trPr>
        <w:tc>
          <w:tcPr>
            <w:tcW w:w="1928" w:type="dxa"/>
            <w:vMerge w:val="restart"/>
            <w:shd w:val="clear" w:color="auto" w:fill="auto"/>
            <w:vAlign w:val="center"/>
          </w:tcPr>
          <w:p w14:paraId="34670BAE" w14:textId="77777777" w:rsidR="004D05EA" w:rsidRPr="00DF6DD6" w:rsidRDefault="004D05EA" w:rsidP="00A6034C">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037E66D"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B8FEA18" w14:textId="77777777" w:rsidR="004D05EA" w:rsidRPr="00DF6DD6" w:rsidRDefault="004D05EA" w:rsidP="00A6034C">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4B14765B"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6B0D6084"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3C9186" w14:textId="77777777" w:rsidR="004D05EA" w:rsidRPr="00DF6DD6" w:rsidRDefault="004D05EA" w:rsidP="00A6034C">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5DA7BF5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4F670E9"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054561A" w14:textId="77777777" w:rsidTr="00A6034C">
        <w:trPr>
          <w:trHeight w:val="54"/>
          <w:jc w:val="center"/>
        </w:trPr>
        <w:tc>
          <w:tcPr>
            <w:tcW w:w="1928" w:type="dxa"/>
            <w:vMerge/>
            <w:shd w:val="clear" w:color="auto" w:fill="auto"/>
            <w:vAlign w:val="center"/>
          </w:tcPr>
          <w:p w14:paraId="147B3BDE" w14:textId="77777777" w:rsidR="004D05EA" w:rsidRPr="00DF6DD6" w:rsidRDefault="004D05EA" w:rsidP="00A6034C">
            <w:pPr>
              <w:pStyle w:val="TAC"/>
              <w:keepNext w:val="0"/>
              <w:rPr>
                <w:lang w:eastAsia="ja-JP"/>
              </w:rPr>
            </w:pPr>
          </w:p>
        </w:tc>
        <w:tc>
          <w:tcPr>
            <w:tcW w:w="1146" w:type="dxa"/>
            <w:shd w:val="clear" w:color="auto" w:fill="auto"/>
            <w:vAlign w:val="center"/>
          </w:tcPr>
          <w:p w14:paraId="56B45FC8"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0CB54F8" w14:textId="77777777" w:rsidR="004D05EA" w:rsidRPr="00DF6DD6" w:rsidRDefault="004D05EA" w:rsidP="00A6034C">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3879BB6"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346D8B5B"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987EDCF" w14:textId="77777777" w:rsidR="004D05EA" w:rsidRPr="00DF6DD6" w:rsidRDefault="004D05EA" w:rsidP="00A6034C">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EBB108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D27F0FA"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0ED9DF8A" w14:textId="77777777" w:rsidTr="00A6034C">
        <w:trPr>
          <w:trHeight w:val="54"/>
          <w:jc w:val="center"/>
        </w:trPr>
        <w:tc>
          <w:tcPr>
            <w:tcW w:w="1928" w:type="dxa"/>
            <w:vMerge/>
            <w:shd w:val="clear" w:color="auto" w:fill="auto"/>
            <w:vAlign w:val="center"/>
          </w:tcPr>
          <w:p w14:paraId="5E77EE86" w14:textId="77777777" w:rsidR="004D05EA" w:rsidRPr="00DF6DD6" w:rsidRDefault="004D05EA" w:rsidP="00A6034C">
            <w:pPr>
              <w:pStyle w:val="TAC"/>
              <w:keepNext w:val="0"/>
              <w:rPr>
                <w:lang w:eastAsia="ja-JP"/>
              </w:rPr>
            </w:pPr>
          </w:p>
        </w:tc>
        <w:tc>
          <w:tcPr>
            <w:tcW w:w="1146" w:type="dxa"/>
            <w:shd w:val="clear" w:color="auto" w:fill="auto"/>
            <w:vAlign w:val="center"/>
          </w:tcPr>
          <w:p w14:paraId="3A0664AB"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250D3BB"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1D77E16"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30CBA9B" w14:textId="5D06BF76"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5F9104"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6F4B35F2"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B1AD13D"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686B3BA3" w14:textId="77777777" w:rsidTr="00A6034C">
        <w:trPr>
          <w:trHeight w:val="54"/>
          <w:jc w:val="center"/>
        </w:trPr>
        <w:tc>
          <w:tcPr>
            <w:tcW w:w="1928" w:type="dxa"/>
            <w:vMerge/>
            <w:shd w:val="clear" w:color="auto" w:fill="auto"/>
            <w:vAlign w:val="center"/>
          </w:tcPr>
          <w:p w14:paraId="57616475" w14:textId="77777777" w:rsidR="004D05EA" w:rsidRPr="00DF6DD6" w:rsidRDefault="004D05EA" w:rsidP="00A6034C">
            <w:pPr>
              <w:pStyle w:val="TAC"/>
              <w:keepNext w:val="0"/>
              <w:rPr>
                <w:lang w:eastAsia="ja-JP"/>
              </w:rPr>
            </w:pPr>
          </w:p>
        </w:tc>
        <w:tc>
          <w:tcPr>
            <w:tcW w:w="1146" w:type="dxa"/>
            <w:shd w:val="clear" w:color="auto" w:fill="auto"/>
            <w:vAlign w:val="center"/>
          </w:tcPr>
          <w:p w14:paraId="4E57C69A"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6AE394" w14:textId="77777777" w:rsidR="004D05EA" w:rsidRPr="00DF6DD6" w:rsidRDefault="004D05EA" w:rsidP="00A6034C">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7A9723E"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908752"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5A4239D" w14:textId="77777777" w:rsidR="004D05EA" w:rsidRPr="00DF6DD6" w:rsidRDefault="004D05EA" w:rsidP="00A6034C">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4F71B2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CB0DF17"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7099BACB" w14:textId="77777777" w:rsidTr="00A6034C">
        <w:trPr>
          <w:trHeight w:val="54"/>
          <w:jc w:val="center"/>
        </w:trPr>
        <w:tc>
          <w:tcPr>
            <w:tcW w:w="1928" w:type="dxa"/>
            <w:vMerge/>
            <w:shd w:val="clear" w:color="auto" w:fill="auto"/>
            <w:vAlign w:val="center"/>
          </w:tcPr>
          <w:p w14:paraId="74DBC496" w14:textId="77777777" w:rsidR="004D05EA" w:rsidRPr="00DF6DD6" w:rsidRDefault="004D05EA" w:rsidP="00A6034C">
            <w:pPr>
              <w:pStyle w:val="TAC"/>
              <w:keepNext w:val="0"/>
              <w:rPr>
                <w:lang w:eastAsia="ja-JP"/>
              </w:rPr>
            </w:pPr>
          </w:p>
        </w:tc>
        <w:tc>
          <w:tcPr>
            <w:tcW w:w="1146" w:type="dxa"/>
            <w:shd w:val="clear" w:color="auto" w:fill="auto"/>
            <w:vAlign w:val="center"/>
          </w:tcPr>
          <w:p w14:paraId="2E11AFAC"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78D12A7" w14:textId="77777777" w:rsidR="004D05EA" w:rsidRPr="00DF6DD6" w:rsidRDefault="004D05EA" w:rsidP="00A6034C">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7A118135"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0C96C7DE"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F7E3BA2" w14:textId="77777777" w:rsidR="004D05EA" w:rsidRPr="00DF6DD6" w:rsidRDefault="004D05EA" w:rsidP="00A6034C">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78C2813A"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1A63706"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0157DC94" w14:textId="77777777" w:rsidTr="00A6034C">
        <w:trPr>
          <w:trHeight w:val="54"/>
          <w:jc w:val="center"/>
        </w:trPr>
        <w:tc>
          <w:tcPr>
            <w:tcW w:w="1928" w:type="dxa"/>
            <w:vMerge/>
            <w:shd w:val="clear" w:color="auto" w:fill="auto"/>
            <w:vAlign w:val="center"/>
          </w:tcPr>
          <w:p w14:paraId="549FE0E0" w14:textId="77777777" w:rsidR="004D05EA" w:rsidRPr="00DF6DD6" w:rsidRDefault="004D05EA" w:rsidP="00A6034C">
            <w:pPr>
              <w:pStyle w:val="TAC"/>
              <w:keepNext w:val="0"/>
              <w:rPr>
                <w:lang w:eastAsia="ja-JP"/>
              </w:rPr>
            </w:pPr>
          </w:p>
        </w:tc>
        <w:tc>
          <w:tcPr>
            <w:tcW w:w="1146" w:type="dxa"/>
            <w:shd w:val="clear" w:color="auto" w:fill="auto"/>
            <w:vAlign w:val="center"/>
          </w:tcPr>
          <w:p w14:paraId="1482D735"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A86B9F5"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1D98E491"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D854C32" w14:textId="66EC022F"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C8D282"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2C40B5D8"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04DBCFC"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26997A3" w14:textId="77777777" w:rsidTr="00A6034C">
        <w:trPr>
          <w:trHeight w:val="54"/>
          <w:jc w:val="center"/>
        </w:trPr>
        <w:tc>
          <w:tcPr>
            <w:tcW w:w="1928" w:type="dxa"/>
            <w:vMerge w:val="restart"/>
            <w:shd w:val="clear" w:color="auto" w:fill="auto"/>
            <w:vAlign w:val="center"/>
          </w:tcPr>
          <w:p w14:paraId="22B5C2C1" w14:textId="77777777" w:rsidR="004D05EA" w:rsidRPr="00DF6DD6" w:rsidRDefault="004D05EA" w:rsidP="00A6034C">
            <w:pPr>
              <w:pStyle w:val="TAC"/>
              <w:keepNext w:val="0"/>
              <w:rPr>
                <w:rFonts w:eastAsia="MS Mincho"/>
              </w:rPr>
            </w:pPr>
            <w:r w:rsidRPr="00DF6DD6">
              <w:rPr>
                <w:lang w:eastAsia="ja-JP"/>
              </w:rPr>
              <w:t>DC_3A-28A_n78A</w:t>
            </w:r>
          </w:p>
        </w:tc>
        <w:tc>
          <w:tcPr>
            <w:tcW w:w="1146" w:type="dxa"/>
            <w:shd w:val="clear" w:color="auto" w:fill="auto"/>
            <w:vAlign w:val="center"/>
          </w:tcPr>
          <w:p w14:paraId="31FD274E" w14:textId="071CA9A2" w:rsidR="004D05EA" w:rsidRPr="00DF6DD6" w:rsidRDefault="004D05EA" w:rsidP="00A6034C">
            <w:pPr>
              <w:pStyle w:val="TAC"/>
              <w:keepNext w:val="0"/>
              <w:rPr>
                <w:rFonts w:eastAsia="MS Mincho"/>
              </w:rPr>
            </w:pPr>
            <w:r w:rsidRPr="00DF6DD6">
              <w:rPr>
                <w:szCs w:val="18"/>
                <w:lang w:eastAsia="ja-JP"/>
              </w:rPr>
              <w:t>3</w:t>
            </w:r>
          </w:p>
        </w:tc>
        <w:tc>
          <w:tcPr>
            <w:tcW w:w="1167" w:type="dxa"/>
            <w:shd w:val="clear" w:color="auto" w:fill="auto"/>
            <w:noWrap/>
            <w:vAlign w:val="center"/>
          </w:tcPr>
          <w:p w14:paraId="57D99B5C" w14:textId="71A4562F" w:rsidR="004D05EA" w:rsidRPr="00DF6DD6" w:rsidRDefault="004D05EA" w:rsidP="00A6034C">
            <w:pPr>
              <w:pStyle w:val="TAC"/>
              <w:keepNext w:val="0"/>
              <w:rPr>
                <w:rFonts w:eastAsia="MS Mincho"/>
              </w:rPr>
            </w:pPr>
            <w:r w:rsidRPr="00DF6DD6">
              <w:rPr>
                <w:szCs w:val="18"/>
              </w:rPr>
              <w:t>1775</w:t>
            </w:r>
          </w:p>
        </w:tc>
        <w:tc>
          <w:tcPr>
            <w:tcW w:w="746" w:type="dxa"/>
            <w:shd w:val="clear" w:color="auto" w:fill="auto"/>
            <w:noWrap/>
            <w:vAlign w:val="center"/>
          </w:tcPr>
          <w:p w14:paraId="522A0D92" w14:textId="488B3AF7" w:rsidR="004D05EA" w:rsidRPr="00DF6DD6" w:rsidRDefault="004D05EA" w:rsidP="00A6034C">
            <w:pPr>
              <w:pStyle w:val="TAC"/>
              <w:keepNext w:val="0"/>
              <w:rPr>
                <w:rFonts w:eastAsia="MS Mincho"/>
              </w:rPr>
            </w:pPr>
            <w:r w:rsidRPr="00DF6DD6">
              <w:rPr>
                <w:szCs w:val="18"/>
              </w:rPr>
              <w:t>5</w:t>
            </w:r>
          </w:p>
        </w:tc>
        <w:tc>
          <w:tcPr>
            <w:tcW w:w="877" w:type="dxa"/>
            <w:shd w:val="clear" w:color="auto" w:fill="auto"/>
            <w:noWrap/>
            <w:vAlign w:val="center"/>
          </w:tcPr>
          <w:p w14:paraId="325786D6" w14:textId="2061F32B" w:rsidR="004D05EA" w:rsidRPr="00DF6DD6" w:rsidRDefault="004D05EA" w:rsidP="00A6034C">
            <w:pPr>
              <w:pStyle w:val="TAC"/>
              <w:keepNext w:val="0"/>
              <w:rPr>
                <w:rFonts w:eastAsia="MS Mincho"/>
              </w:rPr>
            </w:pPr>
            <w:r w:rsidRPr="00DF6DD6">
              <w:rPr>
                <w:szCs w:val="18"/>
              </w:rPr>
              <w:t>25</w:t>
            </w:r>
          </w:p>
        </w:tc>
        <w:tc>
          <w:tcPr>
            <w:tcW w:w="1299" w:type="dxa"/>
            <w:shd w:val="clear" w:color="auto" w:fill="auto"/>
            <w:noWrap/>
            <w:vAlign w:val="center"/>
          </w:tcPr>
          <w:p w14:paraId="62DC8FB0" w14:textId="68BA7F80" w:rsidR="004D05EA" w:rsidRPr="00DF6DD6" w:rsidRDefault="004D05EA" w:rsidP="00A6034C">
            <w:pPr>
              <w:pStyle w:val="TAC"/>
              <w:keepNext w:val="0"/>
              <w:rPr>
                <w:rFonts w:eastAsia="MS Mincho"/>
              </w:rPr>
            </w:pPr>
            <w:r w:rsidRPr="00DF6DD6">
              <w:rPr>
                <w:szCs w:val="18"/>
              </w:rPr>
              <w:t>1870</w:t>
            </w:r>
          </w:p>
        </w:tc>
        <w:tc>
          <w:tcPr>
            <w:tcW w:w="667" w:type="dxa"/>
            <w:shd w:val="clear" w:color="auto" w:fill="auto"/>
            <w:vAlign w:val="center"/>
          </w:tcPr>
          <w:p w14:paraId="42814BDF" w14:textId="55BA4B42" w:rsidR="004D05EA" w:rsidRPr="00DF6DD6" w:rsidRDefault="004D05EA" w:rsidP="00A6034C">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7AEE48BE" w14:textId="2115049B" w:rsidR="004D05EA" w:rsidRPr="00DF6DD6" w:rsidRDefault="004D05EA" w:rsidP="00A6034C">
            <w:pPr>
              <w:pStyle w:val="TAC"/>
              <w:keepNext w:val="0"/>
            </w:pPr>
            <w:r w:rsidRPr="00DF6DD6">
              <w:rPr>
                <w:lang w:eastAsia="ja-JP"/>
              </w:rPr>
              <w:t>IMD3</w:t>
            </w:r>
          </w:p>
        </w:tc>
      </w:tr>
      <w:tr w:rsidR="00F55B07" w:rsidRPr="00DF6DD6" w14:paraId="2AC523E6" w14:textId="77777777" w:rsidTr="00A6034C">
        <w:trPr>
          <w:trHeight w:val="54"/>
          <w:jc w:val="center"/>
        </w:trPr>
        <w:tc>
          <w:tcPr>
            <w:tcW w:w="1928" w:type="dxa"/>
            <w:vMerge/>
            <w:shd w:val="clear" w:color="auto" w:fill="auto"/>
            <w:vAlign w:val="center"/>
          </w:tcPr>
          <w:p w14:paraId="69BCD9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DF6DD6" w:rsidRDefault="004D05EA" w:rsidP="00A6034C">
            <w:pPr>
              <w:pStyle w:val="TAC"/>
              <w:keepNext w:val="0"/>
              <w:rPr>
                <w:rFonts w:eastAsia="MS Mincho"/>
              </w:rPr>
            </w:pPr>
            <w:r w:rsidRPr="00DF6DD6">
              <w:rPr>
                <w:szCs w:val="18"/>
                <w:lang w:eastAsia="ja-JP"/>
              </w:rPr>
              <w:t>28</w:t>
            </w:r>
          </w:p>
        </w:tc>
        <w:tc>
          <w:tcPr>
            <w:tcW w:w="1167" w:type="dxa"/>
            <w:shd w:val="clear" w:color="auto" w:fill="auto"/>
            <w:noWrap/>
            <w:vAlign w:val="center"/>
          </w:tcPr>
          <w:p w14:paraId="096EE915" w14:textId="77777777" w:rsidR="004D05EA" w:rsidRPr="00DF6DD6" w:rsidRDefault="004D05EA" w:rsidP="00A6034C">
            <w:pPr>
              <w:pStyle w:val="TAC"/>
              <w:keepNext w:val="0"/>
              <w:rPr>
                <w:rFonts w:eastAsia="MS Mincho"/>
              </w:rPr>
            </w:pPr>
            <w:r w:rsidRPr="00DF6DD6">
              <w:rPr>
                <w:szCs w:val="18"/>
                <w:lang w:eastAsia="ja-JP"/>
              </w:rPr>
              <w:t>740</w:t>
            </w:r>
          </w:p>
        </w:tc>
        <w:tc>
          <w:tcPr>
            <w:tcW w:w="746" w:type="dxa"/>
            <w:shd w:val="clear" w:color="auto" w:fill="auto"/>
            <w:noWrap/>
            <w:vAlign w:val="center"/>
          </w:tcPr>
          <w:p w14:paraId="7EF08359" w14:textId="77777777" w:rsidR="004D05EA" w:rsidRPr="00DF6DD6" w:rsidRDefault="004D05EA" w:rsidP="00A6034C">
            <w:pPr>
              <w:pStyle w:val="TAC"/>
              <w:keepNext w:val="0"/>
              <w:rPr>
                <w:rFonts w:eastAsia="MS Mincho"/>
              </w:rPr>
            </w:pPr>
            <w:r w:rsidRPr="00DF6DD6">
              <w:rPr>
                <w:szCs w:val="18"/>
                <w:lang w:eastAsia="ja-JP"/>
              </w:rPr>
              <w:t>5</w:t>
            </w:r>
          </w:p>
        </w:tc>
        <w:tc>
          <w:tcPr>
            <w:tcW w:w="877" w:type="dxa"/>
            <w:shd w:val="clear" w:color="auto" w:fill="auto"/>
            <w:noWrap/>
            <w:vAlign w:val="center"/>
          </w:tcPr>
          <w:p w14:paraId="6BEBDA6D" w14:textId="77777777"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5227736B" w14:textId="77777777" w:rsidR="004D05EA" w:rsidRPr="00DF6DD6" w:rsidRDefault="004D05EA" w:rsidP="00A6034C">
            <w:pPr>
              <w:pStyle w:val="TAC"/>
              <w:keepNext w:val="0"/>
              <w:rPr>
                <w:rFonts w:eastAsia="MS Mincho"/>
              </w:rPr>
            </w:pPr>
            <w:r w:rsidRPr="00DF6DD6">
              <w:rPr>
                <w:szCs w:val="18"/>
                <w:lang w:eastAsia="ja-JP"/>
              </w:rPr>
              <w:t>760</w:t>
            </w:r>
          </w:p>
        </w:tc>
        <w:tc>
          <w:tcPr>
            <w:tcW w:w="667" w:type="dxa"/>
            <w:shd w:val="clear" w:color="auto" w:fill="auto"/>
            <w:vAlign w:val="center"/>
          </w:tcPr>
          <w:p w14:paraId="4E83B86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A333D58" w14:textId="77777777" w:rsidR="004D05EA" w:rsidRPr="00DF6DD6" w:rsidRDefault="004D05EA" w:rsidP="00A6034C">
            <w:pPr>
              <w:pStyle w:val="TAC"/>
              <w:keepNext w:val="0"/>
            </w:pPr>
            <w:r w:rsidRPr="00DF6DD6">
              <w:rPr>
                <w:lang w:eastAsia="ja-JP"/>
              </w:rPr>
              <w:t>N/A</w:t>
            </w:r>
          </w:p>
        </w:tc>
      </w:tr>
      <w:tr w:rsidR="00F55B07" w:rsidRPr="00DF6DD6" w14:paraId="6DB44974" w14:textId="77777777" w:rsidTr="00A6034C">
        <w:trPr>
          <w:trHeight w:val="54"/>
          <w:jc w:val="center"/>
        </w:trPr>
        <w:tc>
          <w:tcPr>
            <w:tcW w:w="1928" w:type="dxa"/>
            <w:vMerge/>
            <w:shd w:val="clear" w:color="auto" w:fill="auto"/>
            <w:vAlign w:val="center"/>
          </w:tcPr>
          <w:p w14:paraId="21BEDC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DF6DD6" w:rsidRDefault="004D05EA" w:rsidP="00A6034C">
            <w:pPr>
              <w:pStyle w:val="TAC"/>
              <w:keepNext w:val="0"/>
              <w:rPr>
                <w:rFonts w:eastAsia="MS Mincho"/>
              </w:rPr>
            </w:pPr>
            <w:r w:rsidRPr="00DF6DD6">
              <w:rPr>
                <w:szCs w:val="18"/>
                <w:lang w:eastAsia="ja-JP"/>
              </w:rPr>
              <w:t>n78</w:t>
            </w:r>
          </w:p>
        </w:tc>
        <w:tc>
          <w:tcPr>
            <w:tcW w:w="1167" w:type="dxa"/>
            <w:shd w:val="clear" w:color="auto" w:fill="auto"/>
            <w:noWrap/>
            <w:vAlign w:val="center"/>
          </w:tcPr>
          <w:p w14:paraId="482F9A59" w14:textId="4AC814EB" w:rsidR="004D05EA" w:rsidRPr="00DF6DD6" w:rsidRDefault="004D05EA" w:rsidP="00A6034C">
            <w:pPr>
              <w:pStyle w:val="TAC"/>
              <w:keepNext w:val="0"/>
              <w:rPr>
                <w:rFonts w:eastAsia="MS Mincho"/>
              </w:rPr>
            </w:pPr>
            <w:r w:rsidRPr="00DF6DD6">
              <w:rPr>
                <w:szCs w:val="18"/>
                <w:lang w:eastAsia="ja-JP"/>
              </w:rPr>
              <w:t>3350</w:t>
            </w:r>
          </w:p>
        </w:tc>
        <w:tc>
          <w:tcPr>
            <w:tcW w:w="746" w:type="dxa"/>
            <w:shd w:val="clear" w:color="auto" w:fill="auto"/>
            <w:noWrap/>
            <w:vAlign w:val="center"/>
          </w:tcPr>
          <w:p w14:paraId="654117E7" w14:textId="78D74EB0" w:rsidR="004D05EA" w:rsidRPr="00DF6DD6" w:rsidRDefault="004D05EA" w:rsidP="00A6034C">
            <w:pPr>
              <w:pStyle w:val="TAC"/>
              <w:keepNext w:val="0"/>
              <w:rPr>
                <w:rFonts w:eastAsia="MS Mincho"/>
              </w:rPr>
            </w:pPr>
            <w:r w:rsidRPr="00DF6DD6">
              <w:rPr>
                <w:szCs w:val="18"/>
                <w:lang w:eastAsia="ja-JP"/>
              </w:rPr>
              <w:t>10</w:t>
            </w:r>
          </w:p>
        </w:tc>
        <w:tc>
          <w:tcPr>
            <w:tcW w:w="877" w:type="dxa"/>
            <w:shd w:val="clear" w:color="auto" w:fill="auto"/>
            <w:noWrap/>
            <w:vAlign w:val="center"/>
          </w:tcPr>
          <w:p w14:paraId="0D3EF561" w14:textId="76F2B58A"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43583266" w14:textId="582B55DC" w:rsidR="004D05EA" w:rsidRPr="00DF6DD6" w:rsidRDefault="004D05EA" w:rsidP="00A6034C">
            <w:pPr>
              <w:pStyle w:val="TAC"/>
              <w:keepNext w:val="0"/>
              <w:rPr>
                <w:rFonts w:eastAsia="MS Mincho"/>
              </w:rPr>
            </w:pPr>
            <w:r w:rsidRPr="00DF6DD6">
              <w:rPr>
                <w:szCs w:val="18"/>
                <w:lang w:eastAsia="ja-JP"/>
              </w:rPr>
              <w:t>3350</w:t>
            </w:r>
          </w:p>
        </w:tc>
        <w:tc>
          <w:tcPr>
            <w:tcW w:w="667" w:type="dxa"/>
            <w:shd w:val="clear" w:color="auto" w:fill="auto"/>
            <w:vAlign w:val="center"/>
          </w:tcPr>
          <w:p w14:paraId="29925AAF" w14:textId="1189B3F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6EF198F" w14:textId="56CF7D3B" w:rsidR="004D05EA" w:rsidRPr="00DF6DD6" w:rsidRDefault="004D05EA" w:rsidP="00A6034C">
            <w:pPr>
              <w:pStyle w:val="TAC"/>
              <w:keepNext w:val="0"/>
            </w:pPr>
            <w:r w:rsidRPr="00DF6DD6">
              <w:t>N/A</w:t>
            </w:r>
          </w:p>
        </w:tc>
      </w:tr>
      <w:tr w:rsidR="00F55B07" w:rsidRPr="00DF6DD6" w14:paraId="15BB4DF7" w14:textId="77777777" w:rsidTr="00A6034C">
        <w:trPr>
          <w:trHeight w:val="54"/>
          <w:jc w:val="center"/>
        </w:trPr>
        <w:tc>
          <w:tcPr>
            <w:tcW w:w="1928" w:type="dxa"/>
            <w:vMerge w:val="restart"/>
            <w:shd w:val="clear" w:color="auto" w:fill="auto"/>
            <w:vAlign w:val="center"/>
          </w:tcPr>
          <w:p w14:paraId="3872E46C" w14:textId="77777777" w:rsidR="004D05EA" w:rsidRPr="00DF6DD6" w:rsidRDefault="004D05EA" w:rsidP="00A6034C">
            <w:pPr>
              <w:pStyle w:val="TAC"/>
              <w:keepNext w:val="0"/>
            </w:pPr>
            <w:r w:rsidRPr="00DF6DD6">
              <w:t>DC_3A-28A_n79A</w:t>
            </w:r>
          </w:p>
        </w:tc>
        <w:tc>
          <w:tcPr>
            <w:tcW w:w="1146" w:type="dxa"/>
            <w:shd w:val="clear" w:color="auto" w:fill="auto"/>
            <w:vAlign w:val="center"/>
          </w:tcPr>
          <w:p w14:paraId="2AB1D1B0" w14:textId="77777777" w:rsidR="004D05EA" w:rsidRPr="00DF6DD6" w:rsidRDefault="004D05EA" w:rsidP="00A6034C">
            <w:pPr>
              <w:pStyle w:val="TAC"/>
              <w:keepNext w:val="0"/>
            </w:pPr>
            <w:r w:rsidRPr="00DF6DD6">
              <w:t>3</w:t>
            </w:r>
          </w:p>
        </w:tc>
        <w:tc>
          <w:tcPr>
            <w:tcW w:w="1167" w:type="dxa"/>
            <w:shd w:val="clear" w:color="auto" w:fill="auto"/>
            <w:noWrap/>
            <w:vAlign w:val="center"/>
          </w:tcPr>
          <w:p w14:paraId="02C6073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0210486A" w14:textId="77777777" w:rsidR="004D05EA" w:rsidRPr="00DF6DD6" w:rsidRDefault="004D05EA" w:rsidP="00A6034C">
            <w:pPr>
              <w:pStyle w:val="TAC"/>
              <w:keepNext w:val="0"/>
            </w:pPr>
            <w:r w:rsidRPr="00DF6DD6">
              <w:t>5</w:t>
            </w:r>
          </w:p>
        </w:tc>
        <w:tc>
          <w:tcPr>
            <w:tcW w:w="877" w:type="dxa"/>
            <w:shd w:val="clear" w:color="auto" w:fill="auto"/>
            <w:noWrap/>
            <w:vAlign w:val="center"/>
          </w:tcPr>
          <w:p w14:paraId="45B6C627" w14:textId="77777777" w:rsidR="004D05EA" w:rsidRPr="00DF6DD6" w:rsidRDefault="004D05EA" w:rsidP="00A6034C">
            <w:pPr>
              <w:pStyle w:val="TAC"/>
              <w:keepNext w:val="0"/>
            </w:pPr>
            <w:r w:rsidRPr="00DF6DD6">
              <w:t>25</w:t>
            </w:r>
          </w:p>
        </w:tc>
        <w:tc>
          <w:tcPr>
            <w:tcW w:w="1299" w:type="dxa"/>
            <w:shd w:val="clear" w:color="auto" w:fill="auto"/>
            <w:noWrap/>
            <w:vAlign w:val="center"/>
          </w:tcPr>
          <w:p w14:paraId="0FDCA720" w14:textId="77777777" w:rsidR="004D05EA" w:rsidRPr="00DF6DD6" w:rsidRDefault="004D05EA" w:rsidP="00A6034C">
            <w:pPr>
              <w:pStyle w:val="TAC"/>
              <w:keepNext w:val="0"/>
            </w:pPr>
            <w:r w:rsidRPr="00DF6DD6">
              <w:t>1865</w:t>
            </w:r>
          </w:p>
        </w:tc>
        <w:tc>
          <w:tcPr>
            <w:tcW w:w="667" w:type="dxa"/>
            <w:shd w:val="clear" w:color="auto" w:fill="auto"/>
            <w:vAlign w:val="center"/>
          </w:tcPr>
          <w:p w14:paraId="1F04241C" w14:textId="77777777" w:rsidR="004D05EA" w:rsidRPr="00DF6DD6" w:rsidRDefault="004D05EA" w:rsidP="00A6034C">
            <w:pPr>
              <w:pStyle w:val="TAC"/>
              <w:keepNext w:val="0"/>
            </w:pPr>
            <w:r w:rsidRPr="00DF6DD6">
              <w:t>N/A</w:t>
            </w:r>
          </w:p>
        </w:tc>
        <w:tc>
          <w:tcPr>
            <w:tcW w:w="1096" w:type="dxa"/>
            <w:shd w:val="clear" w:color="auto" w:fill="auto"/>
            <w:vAlign w:val="center"/>
          </w:tcPr>
          <w:p w14:paraId="3893B609"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52A88910" w14:textId="77777777" w:rsidTr="00A6034C">
        <w:trPr>
          <w:trHeight w:val="54"/>
          <w:jc w:val="center"/>
        </w:trPr>
        <w:tc>
          <w:tcPr>
            <w:tcW w:w="1928" w:type="dxa"/>
            <w:vMerge/>
            <w:shd w:val="clear" w:color="auto" w:fill="auto"/>
            <w:vAlign w:val="center"/>
          </w:tcPr>
          <w:p w14:paraId="4DAAB646" w14:textId="77777777" w:rsidR="004D05EA" w:rsidRPr="00DF6DD6" w:rsidRDefault="004D05EA" w:rsidP="00A6034C">
            <w:pPr>
              <w:pStyle w:val="TAC"/>
              <w:keepNext w:val="0"/>
            </w:pPr>
          </w:p>
        </w:tc>
        <w:tc>
          <w:tcPr>
            <w:tcW w:w="1146" w:type="dxa"/>
            <w:shd w:val="clear" w:color="auto" w:fill="auto"/>
            <w:vAlign w:val="center"/>
          </w:tcPr>
          <w:p w14:paraId="291F8874" w14:textId="77777777" w:rsidR="004D05EA" w:rsidRPr="00DF6DD6" w:rsidRDefault="004D05EA" w:rsidP="00A6034C">
            <w:pPr>
              <w:pStyle w:val="TAC"/>
              <w:keepNext w:val="0"/>
            </w:pPr>
            <w:r w:rsidRPr="00DF6DD6">
              <w:t>28</w:t>
            </w:r>
          </w:p>
        </w:tc>
        <w:tc>
          <w:tcPr>
            <w:tcW w:w="1167" w:type="dxa"/>
            <w:shd w:val="clear" w:color="auto" w:fill="auto"/>
            <w:noWrap/>
            <w:vAlign w:val="center"/>
          </w:tcPr>
          <w:p w14:paraId="39C288A2" w14:textId="77777777" w:rsidR="004D05EA" w:rsidRPr="00DF6DD6" w:rsidRDefault="004D05EA" w:rsidP="00A6034C">
            <w:pPr>
              <w:pStyle w:val="TAC"/>
              <w:keepNext w:val="0"/>
            </w:pPr>
            <w:r w:rsidRPr="00DF6DD6">
              <w:t>725</w:t>
            </w:r>
          </w:p>
        </w:tc>
        <w:tc>
          <w:tcPr>
            <w:tcW w:w="746" w:type="dxa"/>
            <w:shd w:val="clear" w:color="auto" w:fill="auto"/>
            <w:noWrap/>
            <w:vAlign w:val="center"/>
          </w:tcPr>
          <w:p w14:paraId="7700750E" w14:textId="77777777" w:rsidR="004D05EA" w:rsidRPr="00DF6DD6" w:rsidRDefault="004D05EA" w:rsidP="00A6034C">
            <w:pPr>
              <w:pStyle w:val="TAC"/>
              <w:keepNext w:val="0"/>
            </w:pPr>
            <w:r w:rsidRPr="00DF6DD6">
              <w:t>5</w:t>
            </w:r>
          </w:p>
        </w:tc>
        <w:tc>
          <w:tcPr>
            <w:tcW w:w="877" w:type="dxa"/>
            <w:shd w:val="clear" w:color="auto" w:fill="auto"/>
            <w:noWrap/>
            <w:vAlign w:val="center"/>
          </w:tcPr>
          <w:p w14:paraId="6797A1D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292D7E" w14:textId="77777777" w:rsidR="004D05EA" w:rsidRPr="00DF6DD6" w:rsidRDefault="004D05EA" w:rsidP="00A6034C">
            <w:pPr>
              <w:pStyle w:val="TAC"/>
              <w:keepNext w:val="0"/>
            </w:pPr>
            <w:r w:rsidRPr="00DF6DD6">
              <w:t>780</w:t>
            </w:r>
          </w:p>
        </w:tc>
        <w:tc>
          <w:tcPr>
            <w:tcW w:w="667" w:type="dxa"/>
            <w:shd w:val="clear" w:color="auto" w:fill="auto"/>
            <w:vAlign w:val="center"/>
          </w:tcPr>
          <w:p w14:paraId="29C319EF" w14:textId="77777777" w:rsidR="004D05EA" w:rsidRPr="00DF6DD6" w:rsidRDefault="004D05EA" w:rsidP="00A6034C">
            <w:pPr>
              <w:pStyle w:val="TAC"/>
              <w:keepNext w:val="0"/>
            </w:pPr>
            <w:r w:rsidRPr="00DF6DD6">
              <w:t>10.3</w:t>
            </w:r>
          </w:p>
        </w:tc>
        <w:tc>
          <w:tcPr>
            <w:tcW w:w="1096" w:type="dxa"/>
            <w:shd w:val="clear" w:color="auto" w:fill="auto"/>
            <w:vAlign w:val="center"/>
          </w:tcPr>
          <w:p w14:paraId="2DE20362"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IMD4</w:t>
            </w:r>
          </w:p>
        </w:tc>
      </w:tr>
      <w:tr w:rsidR="00F55B07" w:rsidRPr="00DF6DD6" w14:paraId="179BF959" w14:textId="77777777" w:rsidTr="00A6034C">
        <w:trPr>
          <w:trHeight w:val="54"/>
          <w:jc w:val="center"/>
        </w:trPr>
        <w:tc>
          <w:tcPr>
            <w:tcW w:w="1928" w:type="dxa"/>
            <w:vMerge/>
            <w:shd w:val="clear" w:color="auto" w:fill="auto"/>
            <w:vAlign w:val="center"/>
          </w:tcPr>
          <w:p w14:paraId="269F0913" w14:textId="77777777" w:rsidR="004D05EA" w:rsidRPr="00DF6DD6" w:rsidRDefault="004D05EA" w:rsidP="00A6034C">
            <w:pPr>
              <w:pStyle w:val="TAC"/>
              <w:keepNext w:val="0"/>
            </w:pPr>
          </w:p>
        </w:tc>
        <w:tc>
          <w:tcPr>
            <w:tcW w:w="1146" w:type="dxa"/>
            <w:shd w:val="clear" w:color="auto" w:fill="auto"/>
            <w:vAlign w:val="center"/>
          </w:tcPr>
          <w:p w14:paraId="3E2BE4B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34F1E68C" w14:textId="77777777" w:rsidR="004D05EA" w:rsidRPr="00DF6DD6" w:rsidRDefault="004D05EA" w:rsidP="00A6034C">
            <w:pPr>
              <w:pStyle w:val="TAC"/>
              <w:keepNext w:val="0"/>
            </w:pPr>
            <w:r w:rsidRPr="00DF6DD6">
              <w:t>4530</w:t>
            </w:r>
          </w:p>
        </w:tc>
        <w:tc>
          <w:tcPr>
            <w:tcW w:w="746" w:type="dxa"/>
            <w:shd w:val="clear" w:color="auto" w:fill="auto"/>
            <w:noWrap/>
            <w:vAlign w:val="center"/>
          </w:tcPr>
          <w:p w14:paraId="3F2646D3" w14:textId="77777777" w:rsidR="004D05EA" w:rsidRPr="00DF6DD6" w:rsidRDefault="004D05EA" w:rsidP="00A6034C">
            <w:pPr>
              <w:pStyle w:val="TAC"/>
              <w:keepNext w:val="0"/>
            </w:pPr>
            <w:r w:rsidRPr="00DF6DD6">
              <w:t>40</w:t>
            </w:r>
          </w:p>
        </w:tc>
        <w:tc>
          <w:tcPr>
            <w:tcW w:w="877" w:type="dxa"/>
            <w:shd w:val="clear" w:color="auto" w:fill="auto"/>
            <w:noWrap/>
            <w:vAlign w:val="center"/>
          </w:tcPr>
          <w:p w14:paraId="3A77EECF"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6115318" w14:textId="77777777" w:rsidR="004D05EA" w:rsidRPr="00DF6DD6" w:rsidRDefault="004D05EA" w:rsidP="00A6034C">
            <w:pPr>
              <w:pStyle w:val="TAC"/>
              <w:keepNext w:val="0"/>
            </w:pPr>
            <w:r w:rsidRPr="00DF6DD6">
              <w:t>4530</w:t>
            </w:r>
          </w:p>
        </w:tc>
        <w:tc>
          <w:tcPr>
            <w:tcW w:w="667" w:type="dxa"/>
            <w:shd w:val="clear" w:color="auto" w:fill="auto"/>
            <w:vAlign w:val="center"/>
          </w:tcPr>
          <w:p w14:paraId="01AD75AC" w14:textId="77777777" w:rsidR="004D05EA" w:rsidRPr="00DF6DD6" w:rsidRDefault="004D05EA" w:rsidP="00A6034C">
            <w:pPr>
              <w:pStyle w:val="TAC"/>
              <w:keepNext w:val="0"/>
            </w:pPr>
            <w:r w:rsidRPr="00DF6DD6">
              <w:t>N/A</w:t>
            </w:r>
          </w:p>
        </w:tc>
        <w:tc>
          <w:tcPr>
            <w:tcW w:w="1096" w:type="dxa"/>
            <w:shd w:val="clear" w:color="auto" w:fill="auto"/>
            <w:vAlign w:val="center"/>
          </w:tcPr>
          <w:p w14:paraId="58718F8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E649957" w14:textId="77777777" w:rsidTr="00A6034C">
        <w:trPr>
          <w:trHeight w:val="54"/>
          <w:jc w:val="center"/>
        </w:trPr>
        <w:tc>
          <w:tcPr>
            <w:tcW w:w="1928" w:type="dxa"/>
            <w:vMerge/>
            <w:shd w:val="clear" w:color="auto" w:fill="auto"/>
            <w:vAlign w:val="center"/>
          </w:tcPr>
          <w:p w14:paraId="55B993DD" w14:textId="77777777" w:rsidR="004D05EA" w:rsidRPr="00DF6DD6" w:rsidRDefault="004D05EA" w:rsidP="00A6034C">
            <w:pPr>
              <w:pStyle w:val="TAC"/>
              <w:keepNext w:val="0"/>
            </w:pPr>
          </w:p>
        </w:tc>
        <w:tc>
          <w:tcPr>
            <w:tcW w:w="1146" w:type="dxa"/>
            <w:shd w:val="clear" w:color="auto" w:fill="auto"/>
            <w:vAlign w:val="center"/>
          </w:tcPr>
          <w:p w14:paraId="4B6A5888" w14:textId="77777777" w:rsidR="004D05EA" w:rsidRPr="00DF6DD6" w:rsidRDefault="004D05EA" w:rsidP="00A6034C">
            <w:pPr>
              <w:pStyle w:val="TAC"/>
              <w:keepNext w:val="0"/>
            </w:pPr>
            <w:r w:rsidRPr="00DF6DD6">
              <w:t>3</w:t>
            </w:r>
          </w:p>
        </w:tc>
        <w:tc>
          <w:tcPr>
            <w:tcW w:w="1167" w:type="dxa"/>
            <w:shd w:val="clear" w:color="auto" w:fill="auto"/>
            <w:noWrap/>
            <w:vAlign w:val="center"/>
          </w:tcPr>
          <w:p w14:paraId="49D32BAD" w14:textId="77777777" w:rsidR="004D05EA" w:rsidRPr="00DF6DD6" w:rsidRDefault="004D05EA" w:rsidP="00A6034C">
            <w:pPr>
              <w:pStyle w:val="TAC"/>
              <w:keepNext w:val="0"/>
            </w:pPr>
            <w:r w:rsidRPr="00DF6DD6">
              <w:t>1775</w:t>
            </w:r>
          </w:p>
        </w:tc>
        <w:tc>
          <w:tcPr>
            <w:tcW w:w="746" w:type="dxa"/>
            <w:shd w:val="clear" w:color="auto" w:fill="auto"/>
            <w:noWrap/>
            <w:vAlign w:val="center"/>
          </w:tcPr>
          <w:p w14:paraId="453F769F" w14:textId="77777777" w:rsidR="004D05EA" w:rsidRPr="00DF6DD6" w:rsidRDefault="004D05EA" w:rsidP="00A6034C">
            <w:pPr>
              <w:pStyle w:val="TAC"/>
              <w:keepNext w:val="0"/>
            </w:pPr>
            <w:r w:rsidRPr="00DF6DD6">
              <w:t>5</w:t>
            </w:r>
          </w:p>
        </w:tc>
        <w:tc>
          <w:tcPr>
            <w:tcW w:w="877" w:type="dxa"/>
            <w:shd w:val="clear" w:color="auto" w:fill="auto"/>
            <w:noWrap/>
            <w:vAlign w:val="center"/>
          </w:tcPr>
          <w:p w14:paraId="2EB685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B27CF5A" w14:textId="77777777" w:rsidR="004D05EA" w:rsidRPr="00DF6DD6" w:rsidRDefault="004D05EA" w:rsidP="00A6034C">
            <w:pPr>
              <w:pStyle w:val="TAC"/>
              <w:keepNext w:val="0"/>
            </w:pPr>
            <w:r w:rsidRPr="00DF6DD6">
              <w:t>1870</w:t>
            </w:r>
          </w:p>
        </w:tc>
        <w:tc>
          <w:tcPr>
            <w:tcW w:w="667" w:type="dxa"/>
            <w:shd w:val="clear" w:color="auto" w:fill="auto"/>
            <w:vAlign w:val="center"/>
          </w:tcPr>
          <w:p w14:paraId="314A85DD" w14:textId="77777777" w:rsidR="004D05EA" w:rsidRPr="00DF6DD6" w:rsidRDefault="004D05EA" w:rsidP="00A6034C">
            <w:pPr>
              <w:pStyle w:val="TAC"/>
              <w:keepNext w:val="0"/>
            </w:pPr>
            <w:r w:rsidRPr="00DF6DD6">
              <w:t>5.7</w:t>
            </w:r>
          </w:p>
        </w:tc>
        <w:tc>
          <w:tcPr>
            <w:tcW w:w="1096" w:type="dxa"/>
            <w:shd w:val="clear" w:color="auto" w:fill="auto"/>
            <w:vAlign w:val="center"/>
          </w:tcPr>
          <w:p w14:paraId="3FA169CC"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IMD5</w:t>
            </w:r>
          </w:p>
        </w:tc>
      </w:tr>
      <w:tr w:rsidR="00F55B07" w:rsidRPr="00DF6DD6" w14:paraId="453B3823" w14:textId="77777777" w:rsidTr="00A6034C">
        <w:trPr>
          <w:trHeight w:val="54"/>
          <w:jc w:val="center"/>
        </w:trPr>
        <w:tc>
          <w:tcPr>
            <w:tcW w:w="1928" w:type="dxa"/>
            <w:vMerge/>
            <w:shd w:val="clear" w:color="auto" w:fill="auto"/>
            <w:vAlign w:val="center"/>
          </w:tcPr>
          <w:p w14:paraId="645B7D76" w14:textId="77777777" w:rsidR="004D05EA" w:rsidRPr="00DF6DD6" w:rsidRDefault="004D05EA" w:rsidP="00A6034C">
            <w:pPr>
              <w:pStyle w:val="TAC"/>
              <w:keepNext w:val="0"/>
            </w:pPr>
          </w:p>
        </w:tc>
        <w:tc>
          <w:tcPr>
            <w:tcW w:w="1146" w:type="dxa"/>
            <w:shd w:val="clear" w:color="auto" w:fill="auto"/>
            <w:vAlign w:val="center"/>
          </w:tcPr>
          <w:p w14:paraId="24E9166C" w14:textId="77777777" w:rsidR="004D05EA" w:rsidRPr="00DF6DD6" w:rsidRDefault="004D05EA" w:rsidP="00A6034C">
            <w:pPr>
              <w:pStyle w:val="TAC"/>
              <w:keepNext w:val="0"/>
            </w:pPr>
            <w:r w:rsidRPr="00DF6DD6">
              <w:t>28</w:t>
            </w:r>
          </w:p>
        </w:tc>
        <w:tc>
          <w:tcPr>
            <w:tcW w:w="1167" w:type="dxa"/>
            <w:shd w:val="clear" w:color="auto" w:fill="auto"/>
            <w:noWrap/>
            <w:vAlign w:val="center"/>
          </w:tcPr>
          <w:p w14:paraId="1D0DFF0F" w14:textId="77777777" w:rsidR="004D05EA" w:rsidRPr="00DF6DD6" w:rsidRDefault="004D05EA" w:rsidP="00A6034C">
            <w:pPr>
              <w:pStyle w:val="TAC"/>
              <w:keepNext w:val="0"/>
            </w:pPr>
            <w:r w:rsidRPr="00DF6DD6">
              <w:t>725</w:t>
            </w:r>
          </w:p>
        </w:tc>
        <w:tc>
          <w:tcPr>
            <w:tcW w:w="746" w:type="dxa"/>
            <w:shd w:val="clear" w:color="auto" w:fill="auto"/>
            <w:noWrap/>
            <w:vAlign w:val="center"/>
          </w:tcPr>
          <w:p w14:paraId="3CFEA36A" w14:textId="77777777" w:rsidR="004D05EA" w:rsidRPr="00DF6DD6" w:rsidRDefault="004D05EA" w:rsidP="00A6034C">
            <w:pPr>
              <w:pStyle w:val="TAC"/>
              <w:keepNext w:val="0"/>
            </w:pPr>
            <w:r w:rsidRPr="00DF6DD6">
              <w:t>5</w:t>
            </w:r>
          </w:p>
        </w:tc>
        <w:tc>
          <w:tcPr>
            <w:tcW w:w="877" w:type="dxa"/>
            <w:shd w:val="clear" w:color="auto" w:fill="auto"/>
            <w:noWrap/>
            <w:vAlign w:val="center"/>
          </w:tcPr>
          <w:p w14:paraId="0FCFDF7E"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4BDB147" w14:textId="77777777" w:rsidR="004D05EA" w:rsidRPr="00DF6DD6" w:rsidRDefault="004D05EA" w:rsidP="00A6034C">
            <w:pPr>
              <w:pStyle w:val="TAC"/>
              <w:keepNext w:val="0"/>
            </w:pPr>
            <w:r w:rsidRPr="00DF6DD6">
              <w:t>780</w:t>
            </w:r>
          </w:p>
        </w:tc>
        <w:tc>
          <w:tcPr>
            <w:tcW w:w="667" w:type="dxa"/>
            <w:shd w:val="clear" w:color="auto" w:fill="auto"/>
            <w:vAlign w:val="center"/>
          </w:tcPr>
          <w:p w14:paraId="6C46B5BA" w14:textId="77777777" w:rsidR="004D05EA" w:rsidRPr="00DF6DD6" w:rsidRDefault="004D05EA" w:rsidP="00A6034C">
            <w:pPr>
              <w:pStyle w:val="TAC"/>
              <w:keepNext w:val="0"/>
            </w:pPr>
            <w:r w:rsidRPr="00DF6DD6">
              <w:t>N/A</w:t>
            </w:r>
          </w:p>
        </w:tc>
        <w:tc>
          <w:tcPr>
            <w:tcW w:w="1096" w:type="dxa"/>
            <w:shd w:val="clear" w:color="auto" w:fill="auto"/>
            <w:vAlign w:val="center"/>
          </w:tcPr>
          <w:p w14:paraId="4723D8A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6B87CBA7" w14:textId="77777777" w:rsidTr="00A6034C">
        <w:trPr>
          <w:trHeight w:val="54"/>
          <w:jc w:val="center"/>
        </w:trPr>
        <w:tc>
          <w:tcPr>
            <w:tcW w:w="1928" w:type="dxa"/>
            <w:vMerge/>
            <w:shd w:val="clear" w:color="auto" w:fill="auto"/>
            <w:vAlign w:val="center"/>
          </w:tcPr>
          <w:p w14:paraId="0BE57CC5" w14:textId="77777777" w:rsidR="004D05EA" w:rsidRPr="00DF6DD6" w:rsidRDefault="004D05EA" w:rsidP="00A6034C">
            <w:pPr>
              <w:pStyle w:val="TAC"/>
              <w:keepNext w:val="0"/>
            </w:pPr>
          </w:p>
        </w:tc>
        <w:tc>
          <w:tcPr>
            <w:tcW w:w="1146" w:type="dxa"/>
            <w:shd w:val="clear" w:color="auto" w:fill="auto"/>
            <w:vAlign w:val="center"/>
          </w:tcPr>
          <w:p w14:paraId="7DF0542D"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07DA2E8C" w14:textId="77777777" w:rsidR="004D05EA" w:rsidRPr="00DF6DD6" w:rsidRDefault="004D05EA" w:rsidP="00A6034C">
            <w:pPr>
              <w:pStyle w:val="TAC"/>
              <w:keepNext w:val="0"/>
            </w:pPr>
            <w:r w:rsidRPr="00DF6DD6">
              <w:t>4770</w:t>
            </w:r>
          </w:p>
        </w:tc>
        <w:tc>
          <w:tcPr>
            <w:tcW w:w="746" w:type="dxa"/>
            <w:shd w:val="clear" w:color="auto" w:fill="auto"/>
            <w:noWrap/>
            <w:vAlign w:val="center"/>
          </w:tcPr>
          <w:p w14:paraId="58386F6C" w14:textId="77777777" w:rsidR="004D05EA" w:rsidRPr="00DF6DD6" w:rsidRDefault="004D05EA" w:rsidP="00A6034C">
            <w:pPr>
              <w:pStyle w:val="TAC"/>
              <w:keepNext w:val="0"/>
            </w:pPr>
            <w:r w:rsidRPr="00DF6DD6">
              <w:t>40</w:t>
            </w:r>
          </w:p>
        </w:tc>
        <w:tc>
          <w:tcPr>
            <w:tcW w:w="877" w:type="dxa"/>
            <w:shd w:val="clear" w:color="auto" w:fill="auto"/>
            <w:noWrap/>
            <w:vAlign w:val="center"/>
          </w:tcPr>
          <w:p w14:paraId="081775C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070E0A38" w14:textId="77777777" w:rsidR="004D05EA" w:rsidRPr="00DF6DD6" w:rsidRDefault="004D05EA" w:rsidP="00A6034C">
            <w:pPr>
              <w:pStyle w:val="TAC"/>
              <w:keepNext w:val="0"/>
            </w:pPr>
            <w:r w:rsidRPr="00DF6DD6">
              <w:t>4770</w:t>
            </w:r>
          </w:p>
        </w:tc>
        <w:tc>
          <w:tcPr>
            <w:tcW w:w="667" w:type="dxa"/>
            <w:shd w:val="clear" w:color="auto" w:fill="auto"/>
            <w:vAlign w:val="center"/>
          </w:tcPr>
          <w:p w14:paraId="40AABF4A" w14:textId="77777777" w:rsidR="004D05EA" w:rsidRPr="00DF6DD6" w:rsidRDefault="004D05EA" w:rsidP="00A6034C">
            <w:pPr>
              <w:pStyle w:val="TAC"/>
              <w:keepNext w:val="0"/>
            </w:pPr>
            <w:r w:rsidRPr="00DF6DD6">
              <w:t>N/A</w:t>
            </w:r>
          </w:p>
        </w:tc>
        <w:tc>
          <w:tcPr>
            <w:tcW w:w="1096" w:type="dxa"/>
            <w:shd w:val="clear" w:color="auto" w:fill="auto"/>
            <w:vAlign w:val="center"/>
          </w:tcPr>
          <w:p w14:paraId="56D2AEC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24FA252" w14:textId="77777777" w:rsidTr="00A6034C">
        <w:trPr>
          <w:trHeight w:val="54"/>
          <w:jc w:val="center"/>
        </w:trPr>
        <w:tc>
          <w:tcPr>
            <w:tcW w:w="1928" w:type="dxa"/>
            <w:vMerge w:val="restart"/>
            <w:shd w:val="clear" w:color="auto" w:fill="auto"/>
            <w:vAlign w:val="center"/>
          </w:tcPr>
          <w:p w14:paraId="539CAAD2" w14:textId="77777777" w:rsidR="004D05EA" w:rsidRPr="00DF6DD6" w:rsidRDefault="004D05EA" w:rsidP="00A6034C">
            <w:pPr>
              <w:pStyle w:val="TAC"/>
              <w:keepNext w:val="0"/>
            </w:pPr>
            <w:r w:rsidRPr="00DF6DD6">
              <w:t>DC_3A_n28A-n78A</w:t>
            </w:r>
          </w:p>
        </w:tc>
        <w:tc>
          <w:tcPr>
            <w:tcW w:w="1146" w:type="dxa"/>
            <w:shd w:val="clear" w:color="auto" w:fill="auto"/>
            <w:vAlign w:val="center"/>
          </w:tcPr>
          <w:p w14:paraId="3C521C85" w14:textId="77777777" w:rsidR="004D05EA" w:rsidRPr="00DF6DD6" w:rsidRDefault="004D05EA" w:rsidP="00A6034C">
            <w:pPr>
              <w:pStyle w:val="TAC"/>
              <w:keepNext w:val="0"/>
            </w:pPr>
            <w:r w:rsidRPr="00DF6DD6">
              <w:t>3</w:t>
            </w:r>
          </w:p>
        </w:tc>
        <w:tc>
          <w:tcPr>
            <w:tcW w:w="1167" w:type="dxa"/>
            <w:shd w:val="clear" w:color="auto" w:fill="auto"/>
            <w:noWrap/>
            <w:vAlign w:val="center"/>
          </w:tcPr>
          <w:p w14:paraId="351CF92D" w14:textId="77777777" w:rsidR="004D05EA" w:rsidRPr="00DF6DD6" w:rsidRDefault="004D05EA" w:rsidP="00A6034C">
            <w:pPr>
              <w:pStyle w:val="TAC"/>
              <w:keepNext w:val="0"/>
            </w:pPr>
            <w:r w:rsidRPr="00DF6DD6">
              <w:t>1750</w:t>
            </w:r>
          </w:p>
        </w:tc>
        <w:tc>
          <w:tcPr>
            <w:tcW w:w="746" w:type="dxa"/>
            <w:shd w:val="clear" w:color="auto" w:fill="auto"/>
            <w:noWrap/>
            <w:vAlign w:val="center"/>
          </w:tcPr>
          <w:p w14:paraId="33900B8A" w14:textId="77777777" w:rsidR="004D05EA" w:rsidRPr="00DF6DD6" w:rsidRDefault="004D05EA" w:rsidP="00A6034C">
            <w:pPr>
              <w:pStyle w:val="TAC"/>
              <w:keepNext w:val="0"/>
            </w:pPr>
            <w:r w:rsidRPr="00DF6DD6">
              <w:t>5</w:t>
            </w:r>
          </w:p>
        </w:tc>
        <w:tc>
          <w:tcPr>
            <w:tcW w:w="877" w:type="dxa"/>
            <w:shd w:val="clear" w:color="auto" w:fill="auto"/>
            <w:noWrap/>
            <w:vAlign w:val="center"/>
          </w:tcPr>
          <w:p w14:paraId="38177EF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86E3DF7" w14:textId="77777777" w:rsidR="004D05EA" w:rsidRPr="00DF6DD6" w:rsidRDefault="004D05EA" w:rsidP="00A6034C">
            <w:pPr>
              <w:pStyle w:val="TAC"/>
              <w:keepNext w:val="0"/>
            </w:pPr>
            <w:r w:rsidRPr="00DF6DD6">
              <w:t>1845</w:t>
            </w:r>
          </w:p>
        </w:tc>
        <w:tc>
          <w:tcPr>
            <w:tcW w:w="667" w:type="dxa"/>
            <w:shd w:val="clear" w:color="auto" w:fill="auto"/>
            <w:vAlign w:val="center"/>
          </w:tcPr>
          <w:p w14:paraId="384C1914" w14:textId="77777777" w:rsidR="004D05EA" w:rsidRPr="00DF6DD6" w:rsidRDefault="004D05EA" w:rsidP="00A6034C">
            <w:pPr>
              <w:pStyle w:val="TAC"/>
              <w:keepNext w:val="0"/>
            </w:pPr>
            <w:r w:rsidRPr="00DF6DD6">
              <w:t>N/A</w:t>
            </w:r>
          </w:p>
        </w:tc>
        <w:tc>
          <w:tcPr>
            <w:tcW w:w="1096" w:type="dxa"/>
            <w:shd w:val="clear" w:color="auto" w:fill="auto"/>
            <w:vAlign w:val="center"/>
          </w:tcPr>
          <w:p w14:paraId="51436A3E"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079EE786" w14:textId="77777777" w:rsidTr="00A6034C">
        <w:trPr>
          <w:trHeight w:val="54"/>
          <w:jc w:val="center"/>
        </w:trPr>
        <w:tc>
          <w:tcPr>
            <w:tcW w:w="1928" w:type="dxa"/>
            <w:vMerge/>
            <w:shd w:val="clear" w:color="auto" w:fill="auto"/>
            <w:vAlign w:val="center"/>
          </w:tcPr>
          <w:p w14:paraId="6412D670" w14:textId="77777777" w:rsidR="004D05EA" w:rsidRPr="00DF6DD6" w:rsidRDefault="004D05EA" w:rsidP="00A6034C">
            <w:pPr>
              <w:pStyle w:val="TAC"/>
              <w:keepNext w:val="0"/>
            </w:pPr>
          </w:p>
        </w:tc>
        <w:tc>
          <w:tcPr>
            <w:tcW w:w="1146" w:type="dxa"/>
            <w:shd w:val="clear" w:color="auto" w:fill="auto"/>
            <w:vAlign w:val="center"/>
          </w:tcPr>
          <w:p w14:paraId="41B97ECC"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04423879" w14:textId="77777777" w:rsidR="004D05EA" w:rsidRPr="00DF6DD6" w:rsidRDefault="004D05EA" w:rsidP="00A6034C">
            <w:pPr>
              <w:pStyle w:val="TAC"/>
              <w:keepNext w:val="0"/>
            </w:pPr>
            <w:r w:rsidRPr="00DF6DD6">
              <w:t>743</w:t>
            </w:r>
          </w:p>
        </w:tc>
        <w:tc>
          <w:tcPr>
            <w:tcW w:w="746" w:type="dxa"/>
            <w:shd w:val="clear" w:color="auto" w:fill="auto"/>
            <w:noWrap/>
            <w:vAlign w:val="center"/>
          </w:tcPr>
          <w:p w14:paraId="7B7D1DB2" w14:textId="77777777" w:rsidR="004D05EA" w:rsidRPr="00DF6DD6" w:rsidRDefault="004D05EA" w:rsidP="00A6034C">
            <w:pPr>
              <w:pStyle w:val="TAC"/>
              <w:keepNext w:val="0"/>
            </w:pPr>
            <w:r w:rsidRPr="00DF6DD6">
              <w:t>5</w:t>
            </w:r>
          </w:p>
        </w:tc>
        <w:tc>
          <w:tcPr>
            <w:tcW w:w="877" w:type="dxa"/>
            <w:shd w:val="clear" w:color="auto" w:fill="auto"/>
            <w:noWrap/>
            <w:vAlign w:val="center"/>
          </w:tcPr>
          <w:p w14:paraId="09E92828"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0B64EFC" w14:textId="77777777" w:rsidR="004D05EA" w:rsidRPr="00DF6DD6" w:rsidRDefault="004D05EA" w:rsidP="00A6034C">
            <w:pPr>
              <w:pStyle w:val="TAC"/>
              <w:keepNext w:val="0"/>
            </w:pPr>
            <w:r w:rsidRPr="00DF6DD6">
              <w:t>798</w:t>
            </w:r>
          </w:p>
        </w:tc>
        <w:tc>
          <w:tcPr>
            <w:tcW w:w="667" w:type="dxa"/>
            <w:shd w:val="clear" w:color="auto" w:fill="auto"/>
            <w:vAlign w:val="center"/>
          </w:tcPr>
          <w:p w14:paraId="7D010C2F" w14:textId="77777777" w:rsidR="004D05EA" w:rsidRPr="00DF6DD6" w:rsidRDefault="004D05EA" w:rsidP="00A6034C">
            <w:pPr>
              <w:pStyle w:val="TAC"/>
              <w:keepNext w:val="0"/>
            </w:pPr>
            <w:r w:rsidRPr="00DF6DD6">
              <w:t>N/A</w:t>
            </w:r>
          </w:p>
        </w:tc>
        <w:tc>
          <w:tcPr>
            <w:tcW w:w="1096" w:type="dxa"/>
            <w:shd w:val="clear" w:color="auto" w:fill="auto"/>
            <w:vAlign w:val="center"/>
          </w:tcPr>
          <w:p w14:paraId="4A2BA67D"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48272B70" w14:textId="77777777" w:rsidTr="00A6034C">
        <w:trPr>
          <w:trHeight w:val="54"/>
          <w:jc w:val="center"/>
        </w:trPr>
        <w:tc>
          <w:tcPr>
            <w:tcW w:w="1928" w:type="dxa"/>
            <w:vMerge/>
            <w:shd w:val="clear" w:color="auto" w:fill="auto"/>
            <w:vAlign w:val="center"/>
          </w:tcPr>
          <w:p w14:paraId="7624B88C" w14:textId="77777777" w:rsidR="004D05EA" w:rsidRPr="00DF6DD6" w:rsidRDefault="004D05EA" w:rsidP="00A6034C">
            <w:pPr>
              <w:pStyle w:val="TAC"/>
              <w:keepNext w:val="0"/>
            </w:pPr>
          </w:p>
        </w:tc>
        <w:tc>
          <w:tcPr>
            <w:tcW w:w="1146" w:type="dxa"/>
            <w:shd w:val="clear" w:color="auto" w:fill="auto"/>
            <w:vAlign w:val="center"/>
          </w:tcPr>
          <w:p w14:paraId="79C8CDE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278F878F" w14:textId="77777777" w:rsidR="004D05EA" w:rsidRPr="00DF6DD6" w:rsidRDefault="004D05EA" w:rsidP="00A6034C">
            <w:pPr>
              <w:pStyle w:val="TAC"/>
              <w:keepNext w:val="0"/>
            </w:pPr>
            <w:r w:rsidRPr="00DF6DD6">
              <w:t>3764</w:t>
            </w:r>
          </w:p>
        </w:tc>
        <w:tc>
          <w:tcPr>
            <w:tcW w:w="746" w:type="dxa"/>
            <w:shd w:val="clear" w:color="auto" w:fill="auto"/>
            <w:noWrap/>
            <w:vAlign w:val="center"/>
          </w:tcPr>
          <w:p w14:paraId="485049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B2BF093" w14:textId="710414BA" w:rsidR="004D05EA" w:rsidRPr="00DF6DD6" w:rsidRDefault="004D05EA" w:rsidP="00A6034C">
            <w:pPr>
              <w:pStyle w:val="TAC"/>
              <w:keepNext w:val="0"/>
            </w:pPr>
            <w:r w:rsidRPr="00DF6DD6">
              <w:t>50</w:t>
            </w:r>
          </w:p>
        </w:tc>
        <w:tc>
          <w:tcPr>
            <w:tcW w:w="1299" w:type="dxa"/>
            <w:shd w:val="clear" w:color="auto" w:fill="auto"/>
            <w:noWrap/>
            <w:vAlign w:val="center"/>
          </w:tcPr>
          <w:p w14:paraId="6FB90C98" w14:textId="77777777" w:rsidR="004D05EA" w:rsidRPr="00DF6DD6" w:rsidRDefault="004D05EA" w:rsidP="00A6034C">
            <w:pPr>
              <w:pStyle w:val="TAC"/>
              <w:keepNext w:val="0"/>
            </w:pPr>
            <w:r w:rsidRPr="00DF6DD6">
              <w:t>3764</w:t>
            </w:r>
          </w:p>
        </w:tc>
        <w:tc>
          <w:tcPr>
            <w:tcW w:w="667" w:type="dxa"/>
            <w:shd w:val="clear" w:color="auto" w:fill="auto"/>
            <w:vAlign w:val="center"/>
          </w:tcPr>
          <w:p w14:paraId="29251137" w14:textId="77777777" w:rsidR="004D05EA" w:rsidRPr="00DF6DD6" w:rsidRDefault="004D05EA" w:rsidP="00A6034C">
            <w:pPr>
              <w:pStyle w:val="TAC"/>
              <w:keepNext w:val="0"/>
            </w:pPr>
            <w:r w:rsidRPr="00DF6DD6">
              <w:t>4.5</w:t>
            </w:r>
          </w:p>
        </w:tc>
        <w:tc>
          <w:tcPr>
            <w:tcW w:w="1096" w:type="dxa"/>
            <w:shd w:val="clear" w:color="auto" w:fill="auto"/>
            <w:vAlign w:val="center"/>
          </w:tcPr>
          <w:p w14:paraId="6BE1953D" w14:textId="77777777" w:rsidR="004D05EA" w:rsidRPr="00DF6DD6" w:rsidRDefault="004D05EA" w:rsidP="00A6034C">
            <w:pPr>
              <w:pStyle w:val="TAC"/>
              <w:keepNext w:val="0"/>
              <w:rPr>
                <w:lang w:eastAsia="ja-JP"/>
              </w:rPr>
            </w:pPr>
            <w:r w:rsidRPr="00DF6DD6">
              <w:rPr>
                <w:rFonts w:eastAsia="Malgun Gothic"/>
                <w:lang w:eastAsia="ko-KR"/>
              </w:rPr>
              <w:t>IMD5</w:t>
            </w:r>
          </w:p>
        </w:tc>
      </w:tr>
      <w:tr w:rsidR="00F55B07" w:rsidRPr="00DF6DD6" w14:paraId="37521450" w14:textId="77777777" w:rsidTr="00A6034C">
        <w:trPr>
          <w:trHeight w:val="54"/>
          <w:jc w:val="center"/>
        </w:trPr>
        <w:tc>
          <w:tcPr>
            <w:tcW w:w="1928" w:type="dxa"/>
            <w:vMerge w:val="restart"/>
            <w:shd w:val="clear" w:color="auto" w:fill="auto"/>
            <w:vAlign w:val="center"/>
          </w:tcPr>
          <w:p w14:paraId="0D7DCB26" w14:textId="22317ADE" w:rsidR="00456803" w:rsidRPr="00DF6DD6" w:rsidRDefault="00456803" w:rsidP="00A6034C">
            <w:pPr>
              <w:pStyle w:val="TAC"/>
              <w:keepNext w:val="0"/>
            </w:pPr>
            <w:r w:rsidRPr="00DF6DD6">
              <w:t>DC_3A-41A_n78A</w:t>
            </w:r>
          </w:p>
        </w:tc>
        <w:tc>
          <w:tcPr>
            <w:tcW w:w="1146" w:type="dxa"/>
            <w:shd w:val="clear" w:color="auto" w:fill="auto"/>
            <w:vAlign w:val="center"/>
          </w:tcPr>
          <w:p w14:paraId="2DE72D20" w14:textId="35626992" w:rsidR="00456803" w:rsidRPr="00DF6DD6" w:rsidRDefault="00456803" w:rsidP="00A6034C">
            <w:pPr>
              <w:pStyle w:val="TAC"/>
              <w:keepNext w:val="0"/>
            </w:pPr>
            <w:r w:rsidRPr="00DF6DD6">
              <w:t>41</w:t>
            </w:r>
          </w:p>
        </w:tc>
        <w:tc>
          <w:tcPr>
            <w:tcW w:w="1167" w:type="dxa"/>
            <w:shd w:val="clear" w:color="auto" w:fill="auto"/>
            <w:noWrap/>
            <w:vAlign w:val="center"/>
          </w:tcPr>
          <w:p w14:paraId="18BAE092" w14:textId="7DF2FCE9" w:rsidR="00456803" w:rsidRPr="00DF6DD6" w:rsidRDefault="00456803" w:rsidP="00A6034C">
            <w:pPr>
              <w:pStyle w:val="TAC"/>
              <w:keepNext w:val="0"/>
            </w:pPr>
            <w:r w:rsidRPr="00DF6DD6">
              <w:t>2620</w:t>
            </w:r>
          </w:p>
        </w:tc>
        <w:tc>
          <w:tcPr>
            <w:tcW w:w="746" w:type="dxa"/>
            <w:shd w:val="clear" w:color="auto" w:fill="auto"/>
            <w:noWrap/>
            <w:vAlign w:val="center"/>
          </w:tcPr>
          <w:p w14:paraId="54460081" w14:textId="6DDD5F51" w:rsidR="00456803" w:rsidRPr="00DF6DD6" w:rsidRDefault="00456803" w:rsidP="00A6034C">
            <w:pPr>
              <w:pStyle w:val="TAC"/>
              <w:keepNext w:val="0"/>
            </w:pPr>
            <w:r w:rsidRPr="00DF6DD6">
              <w:t>5</w:t>
            </w:r>
          </w:p>
        </w:tc>
        <w:tc>
          <w:tcPr>
            <w:tcW w:w="877" w:type="dxa"/>
            <w:shd w:val="clear" w:color="auto" w:fill="auto"/>
            <w:noWrap/>
            <w:vAlign w:val="center"/>
          </w:tcPr>
          <w:p w14:paraId="1C8E28EF" w14:textId="40011088" w:rsidR="00456803" w:rsidRPr="00DF6DD6" w:rsidRDefault="00456803" w:rsidP="00A6034C">
            <w:pPr>
              <w:pStyle w:val="TAC"/>
              <w:keepNext w:val="0"/>
            </w:pPr>
            <w:r w:rsidRPr="00DF6DD6">
              <w:t>25</w:t>
            </w:r>
          </w:p>
        </w:tc>
        <w:tc>
          <w:tcPr>
            <w:tcW w:w="1299" w:type="dxa"/>
            <w:shd w:val="clear" w:color="auto" w:fill="auto"/>
            <w:noWrap/>
            <w:vAlign w:val="center"/>
          </w:tcPr>
          <w:p w14:paraId="14C52B06" w14:textId="59545D36" w:rsidR="00456803" w:rsidRPr="00DF6DD6" w:rsidRDefault="00456803" w:rsidP="00A6034C">
            <w:pPr>
              <w:pStyle w:val="TAC"/>
              <w:keepNext w:val="0"/>
            </w:pPr>
            <w:r w:rsidRPr="00DF6DD6">
              <w:t>2620</w:t>
            </w:r>
          </w:p>
        </w:tc>
        <w:tc>
          <w:tcPr>
            <w:tcW w:w="667" w:type="dxa"/>
            <w:shd w:val="clear" w:color="auto" w:fill="auto"/>
            <w:vAlign w:val="center"/>
          </w:tcPr>
          <w:p w14:paraId="6B10429E" w14:textId="48B8FA13" w:rsidR="00456803" w:rsidRPr="00DF6DD6" w:rsidRDefault="00456803" w:rsidP="00A6034C">
            <w:pPr>
              <w:pStyle w:val="TAC"/>
              <w:keepNext w:val="0"/>
            </w:pPr>
            <w:r w:rsidRPr="00DF6DD6">
              <w:t>N/A</w:t>
            </w:r>
          </w:p>
        </w:tc>
        <w:tc>
          <w:tcPr>
            <w:tcW w:w="1096" w:type="dxa"/>
            <w:shd w:val="clear" w:color="auto" w:fill="auto"/>
            <w:vAlign w:val="center"/>
          </w:tcPr>
          <w:p w14:paraId="69D8A580" w14:textId="46749EA7" w:rsidR="00456803" w:rsidRPr="00DF6DD6" w:rsidRDefault="00456803" w:rsidP="00A6034C">
            <w:pPr>
              <w:pStyle w:val="TAC"/>
              <w:keepNext w:val="0"/>
              <w:rPr>
                <w:rFonts w:eastAsia="Malgun Gothic"/>
                <w:lang w:eastAsia="ko-KR"/>
              </w:rPr>
            </w:pPr>
            <w:r w:rsidRPr="00DF6DD6">
              <w:t>N/A</w:t>
            </w:r>
          </w:p>
        </w:tc>
      </w:tr>
      <w:tr w:rsidR="00F55B07" w:rsidRPr="00DF6DD6" w14:paraId="6047337C" w14:textId="77777777" w:rsidTr="00A6034C">
        <w:trPr>
          <w:trHeight w:val="54"/>
          <w:jc w:val="center"/>
        </w:trPr>
        <w:tc>
          <w:tcPr>
            <w:tcW w:w="1928" w:type="dxa"/>
            <w:vMerge/>
            <w:shd w:val="clear" w:color="auto" w:fill="auto"/>
            <w:vAlign w:val="center"/>
          </w:tcPr>
          <w:p w14:paraId="3E9AAA93" w14:textId="77777777" w:rsidR="00456803" w:rsidRPr="00DF6DD6" w:rsidRDefault="00456803" w:rsidP="00A6034C">
            <w:pPr>
              <w:pStyle w:val="TAC"/>
              <w:keepNext w:val="0"/>
            </w:pPr>
          </w:p>
        </w:tc>
        <w:tc>
          <w:tcPr>
            <w:tcW w:w="1146" w:type="dxa"/>
            <w:shd w:val="clear" w:color="auto" w:fill="auto"/>
            <w:vAlign w:val="center"/>
          </w:tcPr>
          <w:p w14:paraId="4E8E93A8" w14:textId="0D3C302D" w:rsidR="00456803" w:rsidRPr="00DF6DD6" w:rsidRDefault="00456803" w:rsidP="00A6034C">
            <w:pPr>
              <w:pStyle w:val="TAC"/>
              <w:keepNext w:val="0"/>
            </w:pPr>
            <w:r w:rsidRPr="00DF6DD6">
              <w:t>n78</w:t>
            </w:r>
          </w:p>
        </w:tc>
        <w:tc>
          <w:tcPr>
            <w:tcW w:w="1167" w:type="dxa"/>
            <w:shd w:val="clear" w:color="auto" w:fill="auto"/>
            <w:noWrap/>
            <w:vAlign w:val="center"/>
          </w:tcPr>
          <w:p w14:paraId="4EC36E18" w14:textId="350D9B95" w:rsidR="00456803" w:rsidRPr="00DF6DD6" w:rsidRDefault="00456803" w:rsidP="00A6034C">
            <w:pPr>
              <w:pStyle w:val="TAC"/>
              <w:keepNext w:val="0"/>
            </w:pPr>
            <w:r w:rsidRPr="00DF6DD6">
              <w:t>3400</w:t>
            </w:r>
          </w:p>
        </w:tc>
        <w:tc>
          <w:tcPr>
            <w:tcW w:w="746" w:type="dxa"/>
            <w:shd w:val="clear" w:color="auto" w:fill="auto"/>
            <w:noWrap/>
            <w:vAlign w:val="center"/>
          </w:tcPr>
          <w:p w14:paraId="3A63754C" w14:textId="041ED1CD" w:rsidR="00456803" w:rsidRPr="00DF6DD6" w:rsidRDefault="00456803" w:rsidP="00A6034C">
            <w:pPr>
              <w:pStyle w:val="TAC"/>
              <w:keepNext w:val="0"/>
            </w:pPr>
            <w:r w:rsidRPr="00DF6DD6">
              <w:t>10</w:t>
            </w:r>
          </w:p>
        </w:tc>
        <w:tc>
          <w:tcPr>
            <w:tcW w:w="877" w:type="dxa"/>
            <w:shd w:val="clear" w:color="auto" w:fill="auto"/>
            <w:noWrap/>
            <w:vAlign w:val="center"/>
          </w:tcPr>
          <w:p w14:paraId="1497B1A3" w14:textId="56C59A8B" w:rsidR="00456803" w:rsidRPr="00DF6DD6" w:rsidRDefault="00456803" w:rsidP="00A6034C">
            <w:pPr>
              <w:pStyle w:val="TAC"/>
              <w:keepNext w:val="0"/>
            </w:pPr>
            <w:r w:rsidRPr="00DF6DD6">
              <w:t>52</w:t>
            </w:r>
          </w:p>
        </w:tc>
        <w:tc>
          <w:tcPr>
            <w:tcW w:w="1299" w:type="dxa"/>
            <w:shd w:val="clear" w:color="auto" w:fill="auto"/>
            <w:noWrap/>
            <w:vAlign w:val="center"/>
          </w:tcPr>
          <w:p w14:paraId="1A868991" w14:textId="13754D9D" w:rsidR="00456803" w:rsidRPr="00DF6DD6" w:rsidRDefault="00456803" w:rsidP="00A6034C">
            <w:pPr>
              <w:pStyle w:val="TAC"/>
              <w:keepNext w:val="0"/>
            </w:pPr>
            <w:r w:rsidRPr="00DF6DD6">
              <w:t>3400</w:t>
            </w:r>
          </w:p>
        </w:tc>
        <w:tc>
          <w:tcPr>
            <w:tcW w:w="667" w:type="dxa"/>
            <w:shd w:val="clear" w:color="auto" w:fill="auto"/>
            <w:vAlign w:val="center"/>
          </w:tcPr>
          <w:p w14:paraId="365840DD" w14:textId="60B2596B" w:rsidR="00456803" w:rsidRPr="00DF6DD6" w:rsidRDefault="00456803" w:rsidP="00A6034C">
            <w:pPr>
              <w:pStyle w:val="TAC"/>
              <w:keepNext w:val="0"/>
            </w:pPr>
            <w:r w:rsidRPr="00DF6DD6">
              <w:t>N/A</w:t>
            </w:r>
          </w:p>
        </w:tc>
        <w:tc>
          <w:tcPr>
            <w:tcW w:w="1096" w:type="dxa"/>
            <w:shd w:val="clear" w:color="auto" w:fill="auto"/>
            <w:vAlign w:val="center"/>
          </w:tcPr>
          <w:p w14:paraId="72BD392C" w14:textId="02F734D4" w:rsidR="00456803" w:rsidRPr="00DF6DD6" w:rsidRDefault="00456803" w:rsidP="00A6034C">
            <w:pPr>
              <w:pStyle w:val="TAC"/>
              <w:keepNext w:val="0"/>
              <w:rPr>
                <w:rFonts w:eastAsia="Malgun Gothic"/>
                <w:lang w:eastAsia="ko-KR"/>
              </w:rPr>
            </w:pPr>
            <w:r w:rsidRPr="00DF6DD6">
              <w:t>N/A</w:t>
            </w:r>
          </w:p>
        </w:tc>
      </w:tr>
      <w:tr w:rsidR="00F55B07" w:rsidRPr="00DF6DD6" w14:paraId="094CF5B7" w14:textId="77777777" w:rsidTr="00A6034C">
        <w:trPr>
          <w:trHeight w:val="54"/>
          <w:jc w:val="center"/>
        </w:trPr>
        <w:tc>
          <w:tcPr>
            <w:tcW w:w="1928" w:type="dxa"/>
            <w:vMerge/>
            <w:shd w:val="clear" w:color="auto" w:fill="auto"/>
            <w:vAlign w:val="center"/>
          </w:tcPr>
          <w:p w14:paraId="6145474D" w14:textId="77777777" w:rsidR="00456803" w:rsidRPr="00DF6DD6" w:rsidRDefault="00456803" w:rsidP="00A6034C">
            <w:pPr>
              <w:pStyle w:val="TAC"/>
              <w:keepNext w:val="0"/>
            </w:pPr>
          </w:p>
        </w:tc>
        <w:tc>
          <w:tcPr>
            <w:tcW w:w="1146" w:type="dxa"/>
            <w:shd w:val="clear" w:color="auto" w:fill="auto"/>
            <w:vAlign w:val="center"/>
          </w:tcPr>
          <w:p w14:paraId="39CD4EBB" w14:textId="162F49FE" w:rsidR="00456803" w:rsidRPr="00DF6DD6" w:rsidRDefault="00456803" w:rsidP="00A6034C">
            <w:pPr>
              <w:pStyle w:val="TAC"/>
              <w:keepNext w:val="0"/>
            </w:pPr>
            <w:r w:rsidRPr="00DF6DD6">
              <w:t>3</w:t>
            </w:r>
          </w:p>
        </w:tc>
        <w:tc>
          <w:tcPr>
            <w:tcW w:w="1167" w:type="dxa"/>
            <w:shd w:val="clear" w:color="auto" w:fill="auto"/>
            <w:noWrap/>
            <w:vAlign w:val="center"/>
          </w:tcPr>
          <w:p w14:paraId="14523C25" w14:textId="78F37458" w:rsidR="00456803" w:rsidRPr="00DF6DD6" w:rsidRDefault="00456803" w:rsidP="00A6034C">
            <w:pPr>
              <w:pStyle w:val="TAC"/>
              <w:keepNext w:val="0"/>
            </w:pPr>
            <w:r w:rsidRPr="00DF6DD6">
              <w:t>1745</w:t>
            </w:r>
          </w:p>
        </w:tc>
        <w:tc>
          <w:tcPr>
            <w:tcW w:w="746" w:type="dxa"/>
            <w:shd w:val="clear" w:color="auto" w:fill="auto"/>
            <w:noWrap/>
            <w:vAlign w:val="center"/>
          </w:tcPr>
          <w:p w14:paraId="31DA139C" w14:textId="2EC34137" w:rsidR="00456803" w:rsidRPr="00DF6DD6" w:rsidRDefault="00456803" w:rsidP="00A6034C">
            <w:pPr>
              <w:pStyle w:val="TAC"/>
              <w:keepNext w:val="0"/>
            </w:pPr>
            <w:r w:rsidRPr="00DF6DD6">
              <w:t>5</w:t>
            </w:r>
          </w:p>
        </w:tc>
        <w:tc>
          <w:tcPr>
            <w:tcW w:w="877" w:type="dxa"/>
            <w:shd w:val="clear" w:color="auto" w:fill="auto"/>
            <w:noWrap/>
            <w:vAlign w:val="center"/>
          </w:tcPr>
          <w:p w14:paraId="162F1C0B" w14:textId="6F9938D2" w:rsidR="00456803" w:rsidRPr="00DF6DD6" w:rsidRDefault="00456803" w:rsidP="00A6034C">
            <w:pPr>
              <w:pStyle w:val="TAC"/>
              <w:keepNext w:val="0"/>
            </w:pPr>
            <w:r w:rsidRPr="00DF6DD6">
              <w:t>25</w:t>
            </w:r>
          </w:p>
        </w:tc>
        <w:tc>
          <w:tcPr>
            <w:tcW w:w="1299" w:type="dxa"/>
            <w:shd w:val="clear" w:color="auto" w:fill="auto"/>
            <w:noWrap/>
            <w:vAlign w:val="center"/>
          </w:tcPr>
          <w:p w14:paraId="285399B4" w14:textId="17B7092C" w:rsidR="00456803" w:rsidRPr="00DF6DD6" w:rsidRDefault="00456803" w:rsidP="00A6034C">
            <w:pPr>
              <w:pStyle w:val="TAC"/>
              <w:keepNext w:val="0"/>
            </w:pPr>
            <w:r w:rsidRPr="00DF6DD6">
              <w:t>1840</w:t>
            </w:r>
          </w:p>
        </w:tc>
        <w:tc>
          <w:tcPr>
            <w:tcW w:w="667" w:type="dxa"/>
            <w:shd w:val="clear" w:color="auto" w:fill="auto"/>
            <w:vAlign w:val="center"/>
          </w:tcPr>
          <w:p w14:paraId="2A3C61B6" w14:textId="6A2047A3" w:rsidR="00456803" w:rsidRPr="00DF6DD6" w:rsidRDefault="00456803" w:rsidP="00A6034C">
            <w:pPr>
              <w:pStyle w:val="TAC"/>
              <w:keepNext w:val="0"/>
            </w:pPr>
            <w:r w:rsidRPr="00DF6DD6">
              <w:t>16.4</w:t>
            </w:r>
          </w:p>
        </w:tc>
        <w:tc>
          <w:tcPr>
            <w:tcW w:w="1096" w:type="dxa"/>
            <w:shd w:val="clear" w:color="auto" w:fill="auto"/>
            <w:vAlign w:val="center"/>
          </w:tcPr>
          <w:p w14:paraId="0D1DFABB"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IMD3</w:t>
            </w:r>
          </w:p>
          <w:p w14:paraId="697D5C5B" w14:textId="7F1233B0" w:rsidR="00456803" w:rsidRPr="00DF6DD6" w:rsidRDefault="00456803" w:rsidP="00C626CD">
            <w:pPr>
              <w:pStyle w:val="TAC"/>
              <w:keepNext w:val="0"/>
              <w:rPr>
                <w:rFonts w:eastAsia="Malgun Gothic"/>
                <w:lang w:eastAsia="ko-KR"/>
              </w:rPr>
            </w:pPr>
          </w:p>
        </w:tc>
      </w:tr>
      <w:tr w:rsidR="00F55B07" w:rsidRPr="00DF6DD6" w14:paraId="25B4EC7F" w14:textId="77777777" w:rsidTr="00A6034C">
        <w:trPr>
          <w:trHeight w:val="54"/>
          <w:jc w:val="center"/>
        </w:trPr>
        <w:tc>
          <w:tcPr>
            <w:tcW w:w="1928" w:type="dxa"/>
            <w:vMerge w:val="restart"/>
            <w:shd w:val="clear" w:color="auto" w:fill="auto"/>
            <w:vAlign w:val="center"/>
          </w:tcPr>
          <w:p w14:paraId="21BA3F48" w14:textId="77777777" w:rsidR="004D05EA" w:rsidRPr="00DF6DD6" w:rsidRDefault="004D05EA" w:rsidP="00A6034C">
            <w:pPr>
              <w:pStyle w:val="TAC"/>
              <w:keepNext w:val="0"/>
            </w:pPr>
            <w:r w:rsidRPr="00DF6DD6">
              <w:t>DC_3A_n78A-n79A</w:t>
            </w:r>
          </w:p>
        </w:tc>
        <w:tc>
          <w:tcPr>
            <w:tcW w:w="1146" w:type="dxa"/>
            <w:shd w:val="clear" w:color="auto" w:fill="auto"/>
            <w:vAlign w:val="center"/>
          </w:tcPr>
          <w:p w14:paraId="011A6D99" w14:textId="77777777" w:rsidR="004D05EA" w:rsidRPr="00DF6DD6" w:rsidRDefault="004D05EA" w:rsidP="00A6034C">
            <w:pPr>
              <w:pStyle w:val="TAC"/>
              <w:keepNext w:val="0"/>
            </w:pPr>
            <w:r w:rsidRPr="00DF6DD6">
              <w:t>3</w:t>
            </w:r>
          </w:p>
        </w:tc>
        <w:tc>
          <w:tcPr>
            <w:tcW w:w="1167" w:type="dxa"/>
            <w:shd w:val="clear" w:color="auto" w:fill="auto"/>
            <w:noWrap/>
            <w:vAlign w:val="center"/>
          </w:tcPr>
          <w:p w14:paraId="6DEB4226"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75559527" w14:textId="77777777" w:rsidR="004D05EA" w:rsidRPr="00DF6DD6" w:rsidRDefault="004D05EA" w:rsidP="00A6034C">
            <w:pPr>
              <w:pStyle w:val="TAC"/>
              <w:keepNext w:val="0"/>
            </w:pPr>
            <w:r w:rsidRPr="00DF6DD6">
              <w:t>5</w:t>
            </w:r>
          </w:p>
        </w:tc>
        <w:tc>
          <w:tcPr>
            <w:tcW w:w="877" w:type="dxa"/>
            <w:shd w:val="clear" w:color="auto" w:fill="auto"/>
            <w:noWrap/>
            <w:vAlign w:val="center"/>
          </w:tcPr>
          <w:p w14:paraId="6F47ED61"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6A97F4" w14:textId="77777777" w:rsidR="004D05EA" w:rsidRPr="00DF6DD6" w:rsidRDefault="004D05EA" w:rsidP="00A6034C">
            <w:pPr>
              <w:pStyle w:val="TAC"/>
              <w:keepNext w:val="0"/>
            </w:pPr>
            <w:r w:rsidRPr="00DF6DD6">
              <w:t>1865</w:t>
            </w:r>
          </w:p>
        </w:tc>
        <w:tc>
          <w:tcPr>
            <w:tcW w:w="667" w:type="dxa"/>
            <w:shd w:val="clear" w:color="auto" w:fill="auto"/>
            <w:vAlign w:val="center"/>
          </w:tcPr>
          <w:p w14:paraId="55542CE7" w14:textId="77777777" w:rsidR="004D05EA" w:rsidRPr="00DF6DD6" w:rsidRDefault="004D05EA" w:rsidP="00A6034C">
            <w:pPr>
              <w:pStyle w:val="TAC"/>
              <w:keepNext w:val="0"/>
            </w:pPr>
            <w:r w:rsidRPr="00DF6DD6">
              <w:t>N/A</w:t>
            </w:r>
          </w:p>
        </w:tc>
        <w:tc>
          <w:tcPr>
            <w:tcW w:w="1096" w:type="dxa"/>
            <w:shd w:val="clear" w:color="auto" w:fill="auto"/>
            <w:vAlign w:val="center"/>
          </w:tcPr>
          <w:p w14:paraId="7FD83D4F"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7123926" w14:textId="77777777" w:rsidTr="00A6034C">
        <w:trPr>
          <w:trHeight w:val="54"/>
          <w:jc w:val="center"/>
        </w:trPr>
        <w:tc>
          <w:tcPr>
            <w:tcW w:w="1928" w:type="dxa"/>
            <w:vMerge/>
            <w:shd w:val="clear" w:color="auto" w:fill="auto"/>
            <w:vAlign w:val="center"/>
          </w:tcPr>
          <w:p w14:paraId="28E19416" w14:textId="77777777" w:rsidR="004D05EA" w:rsidRPr="00DF6DD6" w:rsidRDefault="004D05EA" w:rsidP="00A6034C">
            <w:pPr>
              <w:pStyle w:val="TAC"/>
              <w:keepNext w:val="0"/>
            </w:pPr>
          </w:p>
        </w:tc>
        <w:tc>
          <w:tcPr>
            <w:tcW w:w="1146" w:type="dxa"/>
            <w:shd w:val="clear" w:color="auto" w:fill="auto"/>
            <w:vAlign w:val="center"/>
          </w:tcPr>
          <w:p w14:paraId="70FAE28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63D28E98" w14:textId="77777777" w:rsidR="004D05EA" w:rsidRPr="00DF6DD6" w:rsidRDefault="004D05EA" w:rsidP="00A6034C">
            <w:pPr>
              <w:pStyle w:val="TAC"/>
              <w:keepNext w:val="0"/>
            </w:pPr>
            <w:r w:rsidRPr="00DF6DD6">
              <w:t>3340</w:t>
            </w:r>
          </w:p>
        </w:tc>
        <w:tc>
          <w:tcPr>
            <w:tcW w:w="746" w:type="dxa"/>
            <w:shd w:val="clear" w:color="auto" w:fill="auto"/>
            <w:noWrap/>
            <w:vAlign w:val="center"/>
          </w:tcPr>
          <w:p w14:paraId="1FB546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0869B0F7" w14:textId="449C0AAC" w:rsidR="004D05EA" w:rsidRPr="00DF6DD6" w:rsidRDefault="004D05EA" w:rsidP="00A6034C">
            <w:pPr>
              <w:pStyle w:val="TAC"/>
              <w:keepNext w:val="0"/>
            </w:pPr>
            <w:r w:rsidRPr="00DF6DD6">
              <w:t>50</w:t>
            </w:r>
          </w:p>
        </w:tc>
        <w:tc>
          <w:tcPr>
            <w:tcW w:w="1299" w:type="dxa"/>
            <w:shd w:val="clear" w:color="auto" w:fill="auto"/>
            <w:noWrap/>
            <w:vAlign w:val="center"/>
          </w:tcPr>
          <w:p w14:paraId="59B6B7B0" w14:textId="77777777" w:rsidR="004D05EA" w:rsidRPr="00DF6DD6" w:rsidRDefault="004D05EA" w:rsidP="00A6034C">
            <w:pPr>
              <w:pStyle w:val="TAC"/>
              <w:keepNext w:val="0"/>
            </w:pPr>
            <w:r w:rsidRPr="00DF6DD6">
              <w:t>3340</w:t>
            </w:r>
          </w:p>
        </w:tc>
        <w:tc>
          <w:tcPr>
            <w:tcW w:w="667" w:type="dxa"/>
            <w:shd w:val="clear" w:color="auto" w:fill="auto"/>
            <w:vAlign w:val="center"/>
          </w:tcPr>
          <w:p w14:paraId="51B1D179" w14:textId="77777777" w:rsidR="004D05EA" w:rsidRPr="00DF6DD6" w:rsidRDefault="004D05EA" w:rsidP="00A6034C">
            <w:pPr>
              <w:pStyle w:val="TAC"/>
              <w:keepNext w:val="0"/>
            </w:pPr>
            <w:r w:rsidRPr="00DF6DD6">
              <w:t>N/A</w:t>
            </w:r>
          </w:p>
        </w:tc>
        <w:tc>
          <w:tcPr>
            <w:tcW w:w="1096" w:type="dxa"/>
            <w:shd w:val="clear" w:color="auto" w:fill="auto"/>
            <w:vAlign w:val="center"/>
          </w:tcPr>
          <w:p w14:paraId="6BA3D43E"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6908A533" w14:textId="77777777" w:rsidTr="00A6034C">
        <w:trPr>
          <w:trHeight w:val="54"/>
          <w:jc w:val="center"/>
        </w:trPr>
        <w:tc>
          <w:tcPr>
            <w:tcW w:w="1928" w:type="dxa"/>
            <w:vMerge/>
            <w:shd w:val="clear" w:color="auto" w:fill="auto"/>
            <w:vAlign w:val="center"/>
          </w:tcPr>
          <w:p w14:paraId="61272C90" w14:textId="77777777" w:rsidR="004D05EA" w:rsidRPr="00DF6DD6" w:rsidRDefault="004D05EA" w:rsidP="00A6034C">
            <w:pPr>
              <w:pStyle w:val="TAC"/>
              <w:keepNext w:val="0"/>
            </w:pPr>
          </w:p>
        </w:tc>
        <w:tc>
          <w:tcPr>
            <w:tcW w:w="1146" w:type="dxa"/>
            <w:shd w:val="clear" w:color="auto" w:fill="auto"/>
            <w:vAlign w:val="center"/>
          </w:tcPr>
          <w:p w14:paraId="36E56E4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AC444BB" w14:textId="77777777" w:rsidR="004D05EA" w:rsidRPr="00DF6DD6" w:rsidRDefault="004D05EA" w:rsidP="00A6034C">
            <w:pPr>
              <w:pStyle w:val="TAC"/>
              <w:keepNext w:val="0"/>
            </w:pPr>
            <w:r w:rsidRPr="00DF6DD6">
              <w:t>4910</w:t>
            </w:r>
          </w:p>
        </w:tc>
        <w:tc>
          <w:tcPr>
            <w:tcW w:w="746" w:type="dxa"/>
            <w:shd w:val="clear" w:color="auto" w:fill="auto"/>
            <w:noWrap/>
            <w:vAlign w:val="center"/>
          </w:tcPr>
          <w:p w14:paraId="768D707A" w14:textId="77777777" w:rsidR="004D05EA" w:rsidRPr="00DF6DD6" w:rsidRDefault="004D05EA" w:rsidP="00A6034C">
            <w:pPr>
              <w:pStyle w:val="TAC"/>
              <w:keepNext w:val="0"/>
            </w:pPr>
            <w:r w:rsidRPr="00DF6DD6">
              <w:t>40</w:t>
            </w:r>
          </w:p>
        </w:tc>
        <w:tc>
          <w:tcPr>
            <w:tcW w:w="877" w:type="dxa"/>
            <w:shd w:val="clear" w:color="auto" w:fill="auto"/>
            <w:noWrap/>
            <w:vAlign w:val="center"/>
          </w:tcPr>
          <w:p w14:paraId="2B210184"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C43EEE9" w14:textId="77777777" w:rsidR="004D05EA" w:rsidRPr="00DF6DD6" w:rsidRDefault="004D05EA" w:rsidP="00A6034C">
            <w:pPr>
              <w:pStyle w:val="TAC"/>
              <w:keepNext w:val="0"/>
            </w:pPr>
            <w:r w:rsidRPr="00DF6DD6">
              <w:t>4910</w:t>
            </w:r>
          </w:p>
        </w:tc>
        <w:tc>
          <w:tcPr>
            <w:tcW w:w="667" w:type="dxa"/>
            <w:shd w:val="clear" w:color="auto" w:fill="auto"/>
            <w:vAlign w:val="center"/>
          </w:tcPr>
          <w:p w14:paraId="45311ED6" w14:textId="77777777" w:rsidR="004D05EA" w:rsidRPr="00DF6DD6" w:rsidRDefault="004D05EA" w:rsidP="00A6034C">
            <w:pPr>
              <w:pStyle w:val="TAC"/>
              <w:keepNext w:val="0"/>
            </w:pPr>
            <w:r w:rsidRPr="00DF6DD6">
              <w:t>16.3</w:t>
            </w:r>
          </w:p>
        </w:tc>
        <w:tc>
          <w:tcPr>
            <w:tcW w:w="1096" w:type="dxa"/>
            <w:shd w:val="clear" w:color="auto" w:fill="auto"/>
            <w:vAlign w:val="center"/>
          </w:tcPr>
          <w:p w14:paraId="1CAE629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IMD3</w:t>
            </w:r>
          </w:p>
        </w:tc>
      </w:tr>
      <w:tr w:rsidR="00F55B07" w:rsidRPr="00DF6DD6" w14:paraId="3D3C64B5" w14:textId="77777777" w:rsidTr="00A6034C">
        <w:trPr>
          <w:trHeight w:val="54"/>
          <w:jc w:val="center"/>
        </w:trPr>
        <w:tc>
          <w:tcPr>
            <w:tcW w:w="1928" w:type="dxa"/>
            <w:vMerge/>
            <w:shd w:val="clear" w:color="auto" w:fill="auto"/>
            <w:vAlign w:val="center"/>
          </w:tcPr>
          <w:p w14:paraId="0BB682C7" w14:textId="77777777" w:rsidR="004D05EA" w:rsidRPr="00DF6DD6" w:rsidRDefault="004D05EA" w:rsidP="00A6034C">
            <w:pPr>
              <w:pStyle w:val="TAC"/>
              <w:keepNext w:val="0"/>
            </w:pPr>
          </w:p>
        </w:tc>
        <w:tc>
          <w:tcPr>
            <w:tcW w:w="1146" w:type="dxa"/>
            <w:shd w:val="clear" w:color="auto" w:fill="auto"/>
            <w:vAlign w:val="center"/>
          </w:tcPr>
          <w:p w14:paraId="73C3B952" w14:textId="77777777" w:rsidR="004D05EA" w:rsidRPr="00DF6DD6" w:rsidRDefault="004D05EA" w:rsidP="00A6034C">
            <w:pPr>
              <w:pStyle w:val="TAC"/>
              <w:keepNext w:val="0"/>
            </w:pPr>
            <w:r w:rsidRPr="00DF6DD6">
              <w:t>3</w:t>
            </w:r>
          </w:p>
        </w:tc>
        <w:tc>
          <w:tcPr>
            <w:tcW w:w="1167" w:type="dxa"/>
            <w:shd w:val="clear" w:color="auto" w:fill="auto"/>
            <w:noWrap/>
            <w:vAlign w:val="center"/>
          </w:tcPr>
          <w:p w14:paraId="36A9855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206DFCF4" w14:textId="77777777" w:rsidR="004D05EA" w:rsidRPr="00DF6DD6" w:rsidRDefault="004D05EA" w:rsidP="00A6034C">
            <w:pPr>
              <w:pStyle w:val="TAC"/>
              <w:keepNext w:val="0"/>
            </w:pPr>
            <w:r w:rsidRPr="00DF6DD6">
              <w:t>5</w:t>
            </w:r>
          </w:p>
        </w:tc>
        <w:tc>
          <w:tcPr>
            <w:tcW w:w="877" w:type="dxa"/>
            <w:shd w:val="clear" w:color="auto" w:fill="auto"/>
            <w:noWrap/>
            <w:vAlign w:val="center"/>
          </w:tcPr>
          <w:p w14:paraId="368DF10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E63C7CB" w14:textId="77777777" w:rsidR="004D05EA" w:rsidRPr="00DF6DD6" w:rsidRDefault="004D05EA" w:rsidP="00A6034C">
            <w:pPr>
              <w:pStyle w:val="TAC"/>
              <w:keepNext w:val="0"/>
            </w:pPr>
            <w:r w:rsidRPr="00DF6DD6">
              <w:t>1865</w:t>
            </w:r>
          </w:p>
        </w:tc>
        <w:tc>
          <w:tcPr>
            <w:tcW w:w="667" w:type="dxa"/>
            <w:shd w:val="clear" w:color="auto" w:fill="auto"/>
            <w:vAlign w:val="center"/>
          </w:tcPr>
          <w:p w14:paraId="54F4B06E" w14:textId="77777777" w:rsidR="004D05EA" w:rsidRPr="00DF6DD6" w:rsidRDefault="004D05EA" w:rsidP="00A6034C">
            <w:pPr>
              <w:pStyle w:val="TAC"/>
              <w:keepNext w:val="0"/>
            </w:pPr>
            <w:r w:rsidRPr="00DF6DD6">
              <w:t>N/A</w:t>
            </w:r>
          </w:p>
        </w:tc>
        <w:tc>
          <w:tcPr>
            <w:tcW w:w="1096" w:type="dxa"/>
            <w:shd w:val="clear" w:color="auto" w:fill="auto"/>
            <w:vAlign w:val="center"/>
          </w:tcPr>
          <w:p w14:paraId="79689C2D"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14834369" w14:textId="77777777" w:rsidTr="00A6034C">
        <w:trPr>
          <w:trHeight w:val="54"/>
          <w:jc w:val="center"/>
        </w:trPr>
        <w:tc>
          <w:tcPr>
            <w:tcW w:w="1928" w:type="dxa"/>
            <w:vMerge/>
            <w:shd w:val="clear" w:color="auto" w:fill="auto"/>
            <w:vAlign w:val="center"/>
          </w:tcPr>
          <w:p w14:paraId="50F03F0E" w14:textId="77777777" w:rsidR="004D05EA" w:rsidRPr="00DF6DD6" w:rsidRDefault="004D05EA" w:rsidP="00A6034C">
            <w:pPr>
              <w:pStyle w:val="TAC"/>
              <w:keepNext w:val="0"/>
            </w:pPr>
          </w:p>
        </w:tc>
        <w:tc>
          <w:tcPr>
            <w:tcW w:w="1146" w:type="dxa"/>
            <w:shd w:val="clear" w:color="auto" w:fill="auto"/>
            <w:vAlign w:val="center"/>
          </w:tcPr>
          <w:p w14:paraId="2BAFEAF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6D6726F" w14:textId="77777777" w:rsidR="004D05EA" w:rsidRPr="00DF6DD6" w:rsidRDefault="004D05EA" w:rsidP="00A6034C">
            <w:pPr>
              <w:pStyle w:val="TAC"/>
              <w:keepNext w:val="0"/>
            </w:pPr>
            <w:r w:rsidRPr="00DF6DD6">
              <w:t>4510</w:t>
            </w:r>
          </w:p>
        </w:tc>
        <w:tc>
          <w:tcPr>
            <w:tcW w:w="746" w:type="dxa"/>
            <w:shd w:val="clear" w:color="auto" w:fill="auto"/>
            <w:noWrap/>
            <w:vAlign w:val="center"/>
          </w:tcPr>
          <w:p w14:paraId="3BF0B83C" w14:textId="77777777" w:rsidR="004D05EA" w:rsidRPr="00DF6DD6" w:rsidRDefault="004D05EA" w:rsidP="00A6034C">
            <w:pPr>
              <w:pStyle w:val="TAC"/>
              <w:keepNext w:val="0"/>
            </w:pPr>
            <w:r w:rsidRPr="00DF6DD6">
              <w:t>40</w:t>
            </w:r>
          </w:p>
        </w:tc>
        <w:tc>
          <w:tcPr>
            <w:tcW w:w="877" w:type="dxa"/>
            <w:shd w:val="clear" w:color="auto" w:fill="auto"/>
            <w:noWrap/>
            <w:vAlign w:val="center"/>
          </w:tcPr>
          <w:p w14:paraId="1CD89A35"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CA0B6E0" w14:textId="77777777" w:rsidR="004D05EA" w:rsidRPr="00DF6DD6" w:rsidRDefault="004D05EA" w:rsidP="00A6034C">
            <w:pPr>
              <w:pStyle w:val="TAC"/>
              <w:keepNext w:val="0"/>
            </w:pPr>
            <w:r w:rsidRPr="00DF6DD6">
              <w:t>4510</w:t>
            </w:r>
          </w:p>
        </w:tc>
        <w:tc>
          <w:tcPr>
            <w:tcW w:w="667" w:type="dxa"/>
            <w:shd w:val="clear" w:color="auto" w:fill="auto"/>
            <w:vAlign w:val="center"/>
          </w:tcPr>
          <w:p w14:paraId="7C947E1F" w14:textId="77777777" w:rsidR="004D05EA" w:rsidRPr="00DF6DD6" w:rsidRDefault="004D05EA" w:rsidP="00A6034C">
            <w:pPr>
              <w:pStyle w:val="TAC"/>
              <w:keepNext w:val="0"/>
            </w:pPr>
            <w:r w:rsidRPr="00DF6DD6">
              <w:t>N/A</w:t>
            </w:r>
          </w:p>
        </w:tc>
        <w:tc>
          <w:tcPr>
            <w:tcW w:w="1096" w:type="dxa"/>
            <w:shd w:val="clear" w:color="auto" w:fill="auto"/>
            <w:vAlign w:val="center"/>
          </w:tcPr>
          <w:p w14:paraId="0215AC6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0EAE533" w14:textId="77777777" w:rsidTr="00A6034C">
        <w:trPr>
          <w:trHeight w:val="54"/>
          <w:jc w:val="center"/>
        </w:trPr>
        <w:tc>
          <w:tcPr>
            <w:tcW w:w="1928" w:type="dxa"/>
            <w:vMerge/>
            <w:shd w:val="clear" w:color="auto" w:fill="auto"/>
            <w:vAlign w:val="center"/>
          </w:tcPr>
          <w:p w14:paraId="0ABDC6C7" w14:textId="77777777" w:rsidR="004D05EA" w:rsidRPr="00DF6DD6" w:rsidRDefault="004D05EA" w:rsidP="00A6034C">
            <w:pPr>
              <w:pStyle w:val="TAC"/>
              <w:keepNext w:val="0"/>
            </w:pPr>
          </w:p>
        </w:tc>
        <w:tc>
          <w:tcPr>
            <w:tcW w:w="1146" w:type="dxa"/>
            <w:shd w:val="clear" w:color="auto" w:fill="auto"/>
            <w:vAlign w:val="center"/>
          </w:tcPr>
          <w:p w14:paraId="2D7F6A2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C192ECC" w14:textId="77777777" w:rsidR="004D05EA" w:rsidRPr="00DF6DD6" w:rsidRDefault="004D05EA" w:rsidP="00A6034C">
            <w:pPr>
              <w:pStyle w:val="TAC"/>
              <w:keepNext w:val="0"/>
            </w:pPr>
            <w:r w:rsidRPr="00DF6DD6">
              <w:t>3710</w:t>
            </w:r>
          </w:p>
        </w:tc>
        <w:tc>
          <w:tcPr>
            <w:tcW w:w="746" w:type="dxa"/>
            <w:shd w:val="clear" w:color="auto" w:fill="auto"/>
            <w:noWrap/>
            <w:vAlign w:val="center"/>
          </w:tcPr>
          <w:p w14:paraId="3D24F18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D534C7E" w14:textId="31523FED" w:rsidR="004D05EA" w:rsidRPr="00DF6DD6" w:rsidRDefault="004D05EA" w:rsidP="00A6034C">
            <w:pPr>
              <w:pStyle w:val="TAC"/>
              <w:keepNext w:val="0"/>
            </w:pPr>
            <w:r w:rsidRPr="00DF6DD6">
              <w:t>50</w:t>
            </w:r>
          </w:p>
        </w:tc>
        <w:tc>
          <w:tcPr>
            <w:tcW w:w="1299" w:type="dxa"/>
            <w:shd w:val="clear" w:color="auto" w:fill="auto"/>
            <w:noWrap/>
            <w:vAlign w:val="center"/>
          </w:tcPr>
          <w:p w14:paraId="0FAA664D" w14:textId="77777777" w:rsidR="004D05EA" w:rsidRPr="00DF6DD6" w:rsidRDefault="004D05EA" w:rsidP="00A6034C">
            <w:pPr>
              <w:pStyle w:val="TAC"/>
              <w:keepNext w:val="0"/>
            </w:pPr>
            <w:r w:rsidRPr="00DF6DD6">
              <w:t>3710</w:t>
            </w:r>
          </w:p>
        </w:tc>
        <w:tc>
          <w:tcPr>
            <w:tcW w:w="667" w:type="dxa"/>
            <w:shd w:val="clear" w:color="auto" w:fill="auto"/>
            <w:vAlign w:val="center"/>
          </w:tcPr>
          <w:p w14:paraId="17235A5D" w14:textId="77777777" w:rsidR="004D05EA" w:rsidRPr="00DF6DD6" w:rsidRDefault="004D05EA" w:rsidP="00A6034C">
            <w:pPr>
              <w:pStyle w:val="TAC"/>
              <w:keepNext w:val="0"/>
            </w:pPr>
            <w:r w:rsidRPr="00DF6DD6">
              <w:t>4.2</w:t>
            </w:r>
          </w:p>
        </w:tc>
        <w:tc>
          <w:tcPr>
            <w:tcW w:w="1096" w:type="dxa"/>
            <w:shd w:val="clear" w:color="auto" w:fill="auto"/>
            <w:vAlign w:val="center"/>
          </w:tcPr>
          <w:p w14:paraId="51C80168"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IMD5</w:t>
            </w:r>
          </w:p>
        </w:tc>
      </w:tr>
      <w:tr w:rsidR="00F55B07" w:rsidRPr="00DF6DD6" w14:paraId="61E6ECCA" w14:textId="77777777" w:rsidTr="00A6034C">
        <w:trPr>
          <w:trHeight w:val="54"/>
          <w:jc w:val="center"/>
        </w:trPr>
        <w:tc>
          <w:tcPr>
            <w:tcW w:w="1928" w:type="dxa"/>
            <w:vMerge w:val="restart"/>
            <w:shd w:val="clear" w:color="auto" w:fill="auto"/>
            <w:vAlign w:val="center"/>
          </w:tcPr>
          <w:p w14:paraId="684F5ED3" w14:textId="43CD1C75" w:rsidR="004D05EA" w:rsidRPr="00DF6DD6" w:rsidRDefault="004D05EA" w:rsidP="00A6034C">
            <w:pPr>
              <w:pStyle w:val="TAC"/>
              <w:keepNext w:val="0"/>
            </w:pPr>
            <w:r w:rsidRPr="00DF6DD6">
              <w:rPr>
                <w:rFonts w:eastAsia="MS Mincho" w:cs="Arial"/>
                <w:szCs w:val="18"/>
                <w:lang w:eastAsia="ja-JP"/>
              </w:rPr>
              <w:t>DC_3A-SUL_n78A-n82A</w:t>
            </w:r>
          </w:p>
        </w:tc>
        <w:tc>
          <w:tcPr>
            <w:tcW w:w="1146" w:type="dxa"/>
            <w:shd w:val="clear" w:color="auto" w:fill="auto"/>
            <w:vAlign w:val="center"/>
          </w:tcPr>
          <w:p w14:paraId="47F5B5CB" w14:textId="2EC98354" w:rsidR="004D05EA" w:rsidRPr="00DF6DD6" w:rsidRDefault="004D05EA" w:rsidP="00A6034C">
            <w:pPr>
              <w:pStyle w:val="TAC"/>
              <w:keepNext w:val="0"/>
            </w:pPr>
            <w:r w:rsidRPr="00DF6DD6">
              <w:rPr>
                <w:rFonts w:cs="Arial"/>
                <w:szCs w:val="18"/>
                <w:lang w:eastAsia="zh-CN"/>
              </w:rPr>
              <w:t>3</w:t>
            </w:r>
          </w:p>
        </w:tc>
        <w:tc>
          <w:tcPr>
            <w:tcW w:w="1167" w:type="dxa"/>
            <w:shd w:val="clear" w:color="auto" w:fill="auto"/>
            <w:noWrap/>
            <w:vAlign w:val="center"/>
          </w:tcPr>
          <w:p w14:paraId="384C113A" w14:textId="03C00AA8" w:rsidR="004D05EA" w:rsidRPr="00DF6DD6" w:rsidRDefault="004D05EA" w:rsidP="00A6034C">
            <w:pPr>
              <w:pStyle w:val="TAC"/>
              <w:keepNext w:val="0"/>
            </w:pPr>
            <w:r w:rsidRPr="00DF6DD6">
              <w:rPr>
                <w:rFonts w:cs="Arial"/>
                <w:szCs w:val="18"/>
              </w:rPr>
              <w:t>1775</w:t>
            </w:r>
          </w:p>
        </w:tc>
        <w:tc>
          <w:tcPr>
            <w:tcW w:w="746" w:type="dxa"/>
            <w:shd w:val="clear" w:color="auto" w:fill="auto"/>
            <w:noWrap/>
            <w:vAlign w:val="center"/>
          </w:tcPr>
          <w:p w14:paraId="593DA7CC" w14:textId="79657A09"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2D5B331F" w14:textId="4507B583"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1EC50953" w14:textId="53CB4160" w:rsidR="004D05EA" w:rsidRPr="00DF6DD6" w:rsidRDefault="004D05EA" w:rsidP="00A6034C">
            <w:pPr>
              <w:pStyle w:val="TAC"/>
              <w:keepNext w:val="0"/>
            </w:pPr>
            <w:r w:rsidRPr="00DF6DD6">
              <w:rPr>
                <w:rFonts w:cs="Arial"/>
                <w:szCs w:val="18"/>
              </w:rPr>
              <w:t>1870</w:t>
            </w:r>
          </w:p>
        </w:tc>
        <w:tc>
          <w:tcPr>
            <w:tcW w:w="667" w:type="dxa"/>
            <w:shd w:val="clear" w:color="auto" w:fill="auto"/>
            <w:vAlign w:val="center"/>
          </w:tcPr>
          <w:p w14:paraId="08037F8F" w14:textId="3797D119" w:rsidR="004D05EA" w:rsidRPr="00DF6DD6" w:rsidRDefault="004D05EA" w:rsidP="00A6034C">
            <w:pPr>
              <w:pStyle w:val="TAC"/>
              <w:keepNext w:val="0"/>
            </w:pPr>
            <w:r w:rsidRPr="00DF6DD6">
              <w:rPr>
                <w:rFonts w:cs="Arial"/>
                <w:szCs w:val="18"/>
              </w:rPr>
              <w:t>4</w:t>
            </w:r>
          </w:p>
        </w:tc>
        <w:tc>
          <w:tcPr>
            <w:tcW w:w="1096" w:type="dxa"/>
            <w:shd w:val="clear" w:color="auto" w:fill="auto"/>
          </w:tcPr>
          <w:p w14:paraId="2A0A22D4" w14:textId="10B20722" w:rsidR="004D05EA" w:rsidRPr="00DF6DD6" w:rsidRDefault="004D05EA" w:rsidP="00A6034C">
            <w:pPr>
              <w:pStyle w:val="TAC"/>
              <w:keepNext w:val="0"/>
              <w:rPr>
                <w:rFonts w:eastAsia="Malgun Gothic"/>
                <w:lang w:eastAsia="ko-KR"/>
              </w:rPr>
            </w:pPr>
            <w:r w:rsidRPr="00DF6DD6">
              <w:rPr>
                <w:rFonts w:cs="Arial"/>
                <w:szCs w:val="18"/>
              </w:rPr>
              <w:t>IMD4</w:t>
            </w:r>
          </w:p>
        </w:tc>
      </w:tr>
      <w:tr w:rsidR="00F55B07" w:rsidRPr="00DF6DD6" w14:paraId="5C588BCA" w14:textId="77777777" w:rsidTr="00A6034C">
        <w:trPr>
          <w:trHeight w:val="54"/>
          <w:jc w:val="center"/>
        </w:trPr>
        <w:tc>
          <w:tcPr>
            <w:tcW w:w="1928" w:type="dxa"/>
            <w:vMerge/>
            <w:shd w:val="clear" w:color="auto" w:fill="auto"/>
            <w:vAlign w:val="center"/>
          </w:tcPr>
          <w:p w14:paraId="7B20C97B" w14:textId="77777777" w:rsidR="004D05EA" w:rsidRPr="00DF6DD6" w:rsidRDefault="004D05EA" w:rsidP="00A6034C">
            <w:pPr>
              <w:pStyle w:val="TAC"/>
              <w:keepNext w:val="0"/>
            </w:pPr>
          </w:p>
        </w:tc>
        <w:tc>
          <w:tcPr>
            <w:tcW w:w="1146" w:type="dxa"/>
            <w:shd w:val="clear" w:color="auto" w:fill="auto"/>
            <w:vAlign w:val="center"/>
          </w:tcPr>
          <w:p w14:paraId="33DE783C" w14:textId="18C86CDC" w:rsidR="004D05EA" w:rsidRPr="00DF6DD6" w:rsidRDefault="004D05EA" w:rsidP="00A6034C">
            <w:pPr>
              <w:pStyle w:val="TAC"/>
              <w:keepNext w:val="0"/>
            </w:pPr>
            <w:r w:rsidRPr="00DF6DD6">
              <w:rPr>
                <w:rFonts w:cs="Arial"/>
                <w:szCs w:val="18"/>
                <w:lang w:eastAsia="zh-CN"/>
              </w:rPr>
              <w:t>n82</w:t>
            </w:r>
          </w:p>
        </w:tc>
        <w:tc>
          <w:tcPr>
            <w:tcW w:w="1167" w:type="dxa"/>
            <w:shd w:val="clear" w:color="auto" w:fill="auto"/>
            <w:noWrap/>
            <w:vAlign w:val="center"/>
          </w:tcPr>
          <w:p w14:paraId="78B755B5" w14:textId="5C04EEAA" w:rsidR="004D05EA" w:rsidRPr="00DF6DD6" w:rsidRDefault="004D05EA" w:rsidP="00A6034C">
            <w:pPr>
              <w:pStyle w:val="TAC"/>
              <w:keepNext w:val="0"/>
            </w:pPr>
            <w:r w:rsidRPr="00DF6DD6">
              <w:rPr>
                <w:rFonts w:cs="Arial"/>
                <w:szCs w:val="18"/>
              </w:rPr>
              <w:t>840</w:t>
            </w:r>
          </w:p>
        </w:tc>
        <w:tc>
          <w:tcPr>
            <w:tcW w:w="746" w:type="dxa"/>
            <w:shd w:val="clear" w:color="auto" w:fill="auto"/>
            <w:noWrap/>
            <w:vAlign w:val="center"/>
          </w:tcPr>
          <w:p w14:paraId="2C5FFEA3" w14:textId="4444D92F"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79B86CAF" w14:textId="204CA95B"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332E5BA1" w14:textId="77777777" w:rsidR="004D05EA" w:rsidRPr="00DF6DD6" w:rsidRDefault="004D05EA" w:rsidP="00A6034C">
            <w:pPr>
              <w:pStyle w:val="TAC"/>
              <w:keepNext w:val="0"/>
            </w:pPr>
          </w:p>
        </w:tc>
        <w:tc>
          <w:tcPr>
            <w:tcW w:w="667" w:type="dxa"/>
            <w:shd w:val="clear" w:color="auto" w:fill="auto"/>
            <w:vAlign w:val="center"/>
          </w:tcPr>
          <w:p w14:paraId="147DF241" w14:textId="3809D443" w:rsidR="004D05EA" w:rsidRPr="00DF6DD6" w:rsidRDefault="004D05EA" w:rsidP="00A6034C">
            <w:pPr>
              <w:pStyle w:val="TAC"/>
              <w:keepNext w:val="0"/>
            </w:pPr>
            <w:r w:rsidRPr="00DF6DD6">
              <w:rPr>
                <w:rFonts w:cs="Arial"/>
                <w:szCs w:val="18"/>
              </w:rPr>
              <w:t>N/A</w:t>
            </w:r>
          </w:p>
        </w:tc>
        <w:tc>
          <w:tcPr>
            <w:tcW w:w="1096" w:type="dxa"/>
            <w:shd w:val="clear" w:color="auto" w:fill="auto"/>
          </w:tcPr>
          <w:p w14:paraId="66A17D80" w14:textId="43E8705C" w:rsidR="004D05EA" w:rsidRPr="00DF6DD6" w:rsidRDefault="004D05EA" w:rsidP="00A6034C">
            <w:pPr>
              <w:pStyle w:val="TAC"/>
              <w:keepNext w:val="0"/>
              <w:rPr>
                <w:rFonts w:eastAsia="Malgun Gothic"/>
                <w:lang w:eastAsia="ko-KR"/>
              </w:rPr>
            </w:pPr>
            <w:r w:rsidRPr="00DF6DD6">
              <w:rPr>
                <w:rFonts w:cs="Arial"/>
                <w:szCs w:val="18"/>
              </w:rPr>
              <w:t>N/A</w:t>
            </w:r>
          </w:p>
        </w:tc>
      </w:tr>
      <w:tr w:rsidR="00F55B07" w:rsidRPr="00DF6DD6"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DF6DD6" w:rsidRDefault="004D05EA" w:rsidP="00A6034C">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0B760B5D"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A9EA316" w14:textId="77777777" w:rsidR="004D05EA" w:rsidRPr="00DF6DD6" w:rsidRDefault="004D05EA" w:rsidP="00A6034C">
            <w:pPr>
              <w:pStyle w:val="TAC"/>
              <w:keepNext w:val="0"/>
              <w:rPr>
                <w:rFonts w:eastAsia="MS Mincho"/>
              </w:rPr>
            </w:pPr>
            <w:r w:rsidRPr="00DF6DD6">
              <w:rPr>
                <w:rFonts w:eastAsia="MS Mincho"/>
              </w:rPr>
              <w:t>1774.2</w:t>
            </w:r>
          </w:p>
        </w:tc>
        <w:tc>
          <w:tcPr>
            <w:tcW w:w="746" w:type="dxa"/>
            <w:shd w:val="clear" w:color="auto" w:fill="auto"/>
            <w:noWrap/>
            <w:vAlign w:val="center"/>
          </w:tcPr>
          <w:p w14:paraId="42E3549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30F74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F8B3124" w14:textId="77777777" w:rsidR="004D05EA" w:rsidRPr="00DF6DD6" w:rsidRDefault="004D05EA" w:rsidP="00A6034C">
            <w:pPr>
              <w:pStyle w:val="TAC"/>
              <w:keepNext w:val="0"/>
              <w:rPr>
                <w:rFonts w:eastAsia="MS Mincho"/>
              </w:rPr>
            </w:pPr>
            <w:r w:rsidRPr="00DF6DD6">
              <w:rPr>
                <w:rFonts w:eastAsia="MS Mincho"/>
              </w:rPr>
              <w:t>1869.2</w:t>
            </w:r>
          </w:p>
        </w:tc>
        <w:tc>
          <w:tcPr>
            <w:tcW w:w="667" w:type="dxa"/>
            <w:shd w:val="clear" w:color="auto" w:fill="auto"/>
            <w:vAlign w:val="center"/>
          </w:tcPr>
          <w:p w14:paraId="59E8FD74"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53DA927D"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1B965E07" w14:textId="77777777" w:rsidTr="00A6034C">
        <w:trPr>
          <w:trHeight w:val="22"/>
          <w:jc w:val="center"/>
        </w:trPr>
        <w:tc>
          <w:tcPr>
            <w:tcW w:w="1928" w:type="dxa"/>
            <w:vMerge/>
            <w:shd w:val="clear" w:color="auto" w:fill="auto"/>
            <w:vAlign w:val="center"/>
            <w:hideMark/>
          </w:tcPr>
          <w:p w14:paraId="47003856" w14:textId="77777777" w:rsidR="004D05EA" w:rsidRPr="00DF6DD6" w:rsidRDefault="004D05EA" w:rsidP="00A6034C">
            <w:pPr>
              <w:pStyle w:val="TAC"/>
              <w:keepNext w:val="0"/>
            </w:pPr>
          </w:p>
        </w:tc>
        <w:tc>
          <w:tcPr>
            <w:tcW w:w="1146" w:type="dxa"/>
            <w:shd w:val="clear" w:color="auto" w:fill="auto"/>
            <w:vAlign w:val="center"/>
            <w:hideMark/>
          </w:tcPr>
          <w:p w14:paraId="6E7E209F"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77B65B62"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29DCC6E6"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5C7289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46DFEAE"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AD0256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AA0F2FB" w14:textId="77777777" w:rsidR="004D05EA" w:rsidRPr="00DF6DD6" w:rsidRDefault="004D05EA" w:rsidP="00A6034C">
            <w:pPr>
              <w:pStyle w:val="TAC"/>
              <w:keepNext w:val="0"/>
              <w:rPr>
                <w:rFonts w:eastAsia="MS Mincho"/>
              </w:rPr>
            </w:pPr>
            <w:r w:rsidRPr="00DF6DD6">
              <w:t>N/A</w:t>
            </w:r>
          </w:p>
        </w:tc>
      </w:tr>
      <w:tr w:rsidR="00F55B07" w:rsidRPr="00DF6DD6" w14:paraId="029C2D62" w14:textId="77777777" w:rsidTr="00A6034C">
        <w:trPr>
          <w:trHeight w:val="22"/>
          <w:jc w:val="center"/>
        </w:trPr>
        <w:tc>
          <w:tcPr>
            <w:tcW w:w="1928" w:type="dxa"/>
            <w:vMerge/>
            <w:shd w:val="clear" w:color="auto" w:fill="auto"/>
            <w:vAlign w:val="center"/>
          </w:tcPr>
          <w:p w14:paraId="72A1FA06" w14:textId="77777777" w:rsidR="004D05EA" w:rsidRPr="00DF6DD6" w:rsidRDefault="004D05EA" w:rsidP="00A6034C">
            <w:pPr>
              <w:pStyle w:val="TAC"/>
              <w:keepNext w:val="0"/>
            </w:pPr>
          </w:p>
        </w:tc>
        <w:tc>
          <w:tcPr>
            <w:tcW w:w="1146" w:type="dxa"/>
            <w:shd w:val="clear" w:color="auto" w:fill="auto"/>
            <w:vAlign w:val="center"/>
          </w:tcPr>
          <w:p w14:paraId="4B019CF5"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17EF48AF" w14:textId="77777777" w:rsidR="004D05EA" w:rsidRPr="00DF6DD6" w:rsidRDefault="004D05EA" w:rsidP="00A6034C">
            <w:pPr>
              <w:pStyle w:val="TAC"/>
              <w:keepNext w:val="0"/>
              <w:rPr>
                <w:rFonts w:eastAsia="MS Mincho"/>
              </w:rPr>
            </w:pPr>
            <w:r w:rsidRPr="00DF6DD6">
              <w:rPr>
                <w:rFonts w:eastAsia="MS Mincho"/>
              </w:rPr>
              <w:t>4770</w:t>
            </w:r>
          </w:p>
        </w:tc>
        <w:tc>
          <w:tcPr>
            <w:tcW w:w="746" w:type="dxa"/>
            <w:shd w:val="clear" w:color="auto" w:fill="auto"/>
            <w:noWrap/>
            <w:vAlign w:val="center"/>
          </w:tcPr>
          <w:p w14:paraId="51C427B5"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D34253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483ABDC" w14:textId="77777777" w:rsidR="004D05EA" w:rsidRPr="00DF6DD6" w:rsidRDefault="004D05EA" w:rsidP="00A6034C">
            <w:pPr>
              <w:pStyle w:val="TAC"/>
              <w:keepNext w:val="0"/>
              <w:rPr>
                <w:rFonts w:eastAsia="MS Mincho"/>
              </w:rPr>
            </w:pPr>
            <w:r w:rsidRPr="00DF6DD6">
              <w:rPr>
                <w:rFonts w:eastAsia="MS Mincho"/>
              </w:rPr>
              <w:t>4770</w:t>
            </w:r>
          </w:p>
        </w:tc>
        <w:tc>
          <w:tcPr>
            <w:tcW w:w="667" w:type="dxa"/>
            <w:shd w:val="clear" w:color="auto" w:fill="auto"/>
            <w:vAlign w:val="center"/>
          </w:tcPr>
          <w:p w14:paraId="4A64CF7E" w14:textId="77777777" w:rsidR="004D05EA" w:rsidRPr="00DF6DD6" w:rsidRDefault="004D05EA" w:rsidP="00A6034C">
            <w:pPr>
              <w:pStyle w:val="TAC"/>
              <w:keepNext w:val="0"/>
            </w:pPr>
            <w:r w:rsidRPr="00DF6DD6">
              <w:t>N/A</w:t>
            </w:r>
          </w:p>
        </w:tc>
        <w:tc>
          <w:tcPr>
            <w:tcW w:w="1096" w:type="dxa"/>
            <w:shd w:val="clear" w:color="auto" w:fill="auto"/>
            <w:vAlign w:val="center"/>
          </w:tcPr>
          <w:p w14:paraId="7332E586" w14:textId="77777777" w:rsidR="004D05EA" w:rsidRPr="00DF6DD6" w:rsidRDefault="004D05EA" w:rsidP="00A6034C">
            <w:pPr>
              <w:pStyle w:val="TAC"/>
              <w:keepNext w:val="0"/>
            </w:pPr>
            <w:r w:rsidRPr="00DF6DD6">
              <w:t>N/A</w:t>
            </w:r>
          </w:p>
        </w:tc>
      </w:tr>
      <w:tr w:rsidR="00F55B07" w:rsidRPr="00DF6DD6" w14:paraId="6B7E485B" w14:textId="77777777" w:rsidTr="00A6034C">
        <w:trPr>
          <w:trHeight w:val="54"/>
          <w:jc w:val="center"/>
        </w:trPr>
        <w:tc>
          <w:tcPr>
            <w:tcW w:w="1928" w:type="dxa"/>
            <w:vMerge w:val="restart"/>
            <w:shd w:val="clear" w:color="auto" w:fill="auto"/>
            <w:vAlign w:val="center"/>
          </w:tcPr>
          <w:p w14:paraId="3C85CB10"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73CC0312" w14:textId="296DCDB8"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9ECDB6" w14:textId="7479CAC8" w:rsidR="004D05EA" w:rsidRPr="00DF6DD6" w:rsidRDefault="004D05EA" w:rsidP="00A6034C">
            <w:pPr>
              <w:pStyle w:val="TAC"/>
              <w:keepNext w:val="0"/>
              <w:rPr>
                <w:rFonts w:eastAsia="MS Mincho"/>
              </w:rPr>
            </w:pPr>
            <w:r w:rsidRPr="00DF6DD6">
              <w:rPr>
                <w:lang w:eastAsia="zh-CN"/>
              </w:rPr>
              <w:t>844</w:t>
            </w:r>
          </w:p>
        </w:tc>
        <w:tc>
          <w:tcPr>
            <w:tcW w:w="746" w:type="dxa"/>
            <w:shd w:val="clear" w:color="auto" w:fill="auto"/>
            <w:noWrap/>
            <w:vAlign w:val="center"/>
          </w:tcPr>
          <w:p w14:paraId="0B46A8D8" w14:textId="7F654AAC"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0C82556" w14:textId="6BEE979A"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094D16EF" w14:textId="3B3AD72C" w:rsidR="004D05EA" w:rsidRPr="00DF6DD6" w:rsidRDefault="004D05EA" w:rsidP="00A6034C">
            <w:pPr>
              <w:pStyle w:val="TAC"/>
              <w:keepNext w:val="0"/>
              <w:rPr>
                <w:rFonts w:eastAsia="MS Mincho"/>
              </w:rPr>
            </w:pPr>
            <w:r w:rsidRPr="00DF6DD6">
              <w:rPr>
                <w:lang w:eastAsia="zh-CN"/>
              </w:rPr>
              <w:t>889</w:t>
            </w:r>
          </w:p>
        </w:tc>
        <w:tc>
          <w:tcPr>
            <w:tcW w:w="667" w:type="dxa"/>
            <w:shd w:val="clear" w:color="auto" w:fill="auto"/>
            <w:vAlign w:val="center"/>
          </w:tcPr>
          <w:p w14:paraId="6D757543" w14:textId="5B5D7FEF"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ADD6BD4" w14:textId="79EF4819"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C626CD" w:rsidRPr="00DF6DD6" w14:paraId="2A5D3EB2" w14:textId="77777777" w:rsidTr="00A6034C">
        <w:trPr>
          <w:trHeight w:val="54"/>
          <w:jc w:val="center"/>
        </w:trPr>
        <w:tc>
          <w:tcPr>
            <w:tcW w:w="1928" w:type="dxa"/>
            <w:vMerge/>
            <w:shd w:val="clear" w:color="auto" w:fill="auto"/>
            <w:vAlign w:val="center"/>
          </w:tcPr>
          <w:p w14:paraId="769E403E" w14:textId="77777777" w:rsidR="00C626CD" w:rsidRPr="00DF6DD6" w:rsidRDefault="00C626CD" w:rsidP="00C626CD">
            <w:pPr>
              <w:pStyle w:val="TAC"/>
              <w:keepNext w:val="0"/>
              <w:rPr>
                <w:rFonts w:eastAsia="MS Mincho"/>
              </w:rPr>
            </w:pPr>
          </w:p>
        </w:tc>
        <w:tc>
          <w:tcPr>
            <w:tcW w:w="1146" w:type="dxa"/>
            <w:shd w:val="clear" w:color="auto" w:fill="auto"/>
            <w:vAlign w:val="center"/>
          </w:tcPr>
          <w:p w14:paraId="30138016" w14:textId="77777777" w:rsidR="00C626CD" w:rsidRPr="00DF6DD6" w:rsidRDefault="00C626CD" w:rsidP="00C626CD">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725A5AE" w14:textId="77777777" w:rsidR="00C626CD" w:rsidRPr="00DF6DD6" w:rsidRDefault="00C626CD" w:rsidP="00C626CD">
            <w:pPr>
              <w:pStyle w:val="TAC"/>
              <w:keepNext w:val="0"/>
              <w:rPr>
                <w:rFonts w:eastAsia="MS Mincho"/>
              </w:rPr>
            </w:pPr>
            <w:r w:rsidRPr="00DF6DD6">
              <w:rPr>
                <w:lang w:eastAsia="zh-CN"/>
              </w:rPr>
              <w:t>2525</w:t>
            </w:r>
          </w:p>
        </w:tc>
        <w:tc>
          <w:tcPr>
            <w:tcW w:w="746" w:type="dxa"/>
            <w:shd w:val="clear" w:color="auto" w:fill="auto"/>
            <w:noWrap/>
            <w:vAlign w:val="center"/>
          </w:tcPr>
          <w:p w14:paraId="7A51EE4E" w14:textId="77777777" w:rsidR="00C626CD" w:rsidRPr="00DF6DD6" w:rsidRDefault="00C626CD" w:rsidP="00C626CD">
            <w:pPr>
              <w:pStyle w:val="TAC"/>
              <w:keepNext w:val="0"/>
              <w:rPr>
                <w:rFonts w:eastAsia="MS Mincho"/>
              </w:rPr>
            </w:pPr>
            <w:r w:rsidRPr="00DF6DD6">
              <w:rPr>
                <w:lang w:eastAsia="zh-CN"/>
              </w:rPr>
              <w:t>5</w:t>
            </w:r>
          </w:p>
        </w:tc>
        <w:tc>
          <w:tcPr>
            <w:tcW w:w="877" w:type="dxa"/>
            <w:shd w:val="clear" w:color="auto" w:fill="auto"/>
            <w:noWrap/>
            <w:vAlign w:val="center"/>
          </w:tcPr>
          <w:p w14:paraId="34302E55" w14:textId="77777777" w:rsidR="00C626CD" w:rsidRPr="00DF6DD6" w:rsidRDefault="00C626CD" w:rsidP="00C626CD">
            <w:pPr>
              <w:pStyle w:val="TAC"/>
              <w:keepNext w:val="0"/>
              <w:rPr>
                <w:rFonts w:eastAsia="MS Mincho"/>
              </w:rPr>
            </w:pPr>
            <w:r w:rsidRPr="00DF6DD6">
              <w:rPr>
                <w:lang w:eastAsia="zh-CN"/>
              </w:rPr>
              <w:t>25</w:t>
            </w:r>
          </w:p>
        </w:tc>
        <w:tc>
          <w:tcPr>
            <w:tcW w:w="1299" w:type="dxa"/>
            <w:shd w:val="clear" w:color="auto" w:fill="auto"/>
            <w:noWrap/>
            <w:vAlign w:val="center"/>
          </w:tcPr>
          <w:p w14:paraId="376E406E" w14:textId="77777777" w:rsidR="00C626CD" w:rsidRPr="00DF6DD6" w:rsidRDefault="00C626CD" w:rsidP="00C626CD">
            <w:pPr>
              <w:pStyle w:val="TAC"/>
              <w:keepNext w:val="0"/>
              <w:rPr>
                <w:rFonts w:eastAsia="MS Mincho"/>
              </w:rPr>
            </w:pPr>
            <w:r w:rsidRPr="00DF6DD6">
              <w:rPr>
                <w:lang w:eastAsia="zh-CN"/>
              </w:rPr>
              <w:t>2645</w:t>
            </w:r>
          </w:p>
        </w:tc>
        <w:tc>
          <w:tcPr>
            <w:tcW w:w="667" w:type="dxa"/>
            <w:shd w:val="clear" w:color="auto" w:fill="auto"/>
            <w:vAlign w:val="center"/>
          </w:tcPr>
          <w:p w14:paraId="1BAA95BA" w14:textId="77777777" w:rsidR="00C626CD" w:rsidRPr="00DF6DD6" w:rsidRDefault="00C626CD" w:rsidP="00C626CD">
            <w:pPr>
              <w:pStyle w:val="TAC"/>
              <w:keepNext w:val="0"/>
              <w:rPr>
                <w:rFonts w:eastAsia="MS Mincho"/>
              </w:rPr>
            </w:pPr>
            <w:r w:rsidRPr="00DF6DD6">
              <w:rPr>
                <w:lang w:eastAsia="zh-CN"/>
              </w:rPr>
              <w:t>30.1</w:t>
            </w:r>
          </w:p>
        </w:tc>
        <w:tc>
          <w:tcPr>
            <w:tcW w:w="1096" w:type="dxa"/>
            <w:shd w:val="clear" w:color="auto" w:fill="auto"/>
            <w:vAlign w:val="center"/>
          </w:tcPr>
          <w:p w14:paraId="37BEAC9A" w14:textId="77777777" w:rsidR="00C626CD" w:rsidRDefault="00C626CD" w:rsidP="00C626CD">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36350067" w14:textId="1AFE374B" w:rsidR="00C626CD" w:rsidRPr="00DF6DD6" w:rsidRDefault="00C626CD" w:rsidP="00C626CD">
            <w:pPr>
              <w:pStyle w:val="TAC"/>
              <w:keepNext w:val="0"/>
              <w:rPr>
                <w:rFonts w:eastAsia="MS Mincho"/>
              </w:rPr>
            </w:pPr>
            <w:r>
              <w:rPr>
                <w:rFonts w:eastAsia="Malgun Gothic"/>
                <w:lang w:eastAsia="ko-KR"/>
              </w:rPr>
              <w:t xml:space="preserve"> </w:t>
            </w:r>
          </w:p>
        </w:tc>
      </w:tr>
      <w:tr w:rsidR="00C626CD" w:rsidRPr="00DF6DD6" w14:paraId="4DA140CD" w14:textId="77777777" w:rsidTr="00A6034C">
        <w:trPr>
          <w:trHeight w:val="54"/>
          <w:jc w:val="center"/>
        </w:trPr>
        <w:tc>
          <w:tcPr>
            <w:tcW w:w="1928" w:type="dxa"/>
            <w:vMerge/>
            <w:shd w:val="clear" w:color="auto" w:fill="auto"/>
            <w:vAlign w:val="center"/>
          </w:tcPr>
          <w:p w14:paraId="563AECE2" w14:textId="77777777" w:rsidR="00C626CD" w:rsidRPr="00DF6DD6" w:rsidRDefault="00C626CD" w:rsidP="00C626CD">
            <w:pPr>
              <w:pStyle w:val="TAC"/>
              <w:keepNext w:val="0"/>
              <w:rPr>
                <w:rFonts w:eastAsia="MS Mincho"/>
              </w:rPr>
            </w:pPr>
          </w:p>
        </w:tc>
        <w:tc>
          <w:tcPr>
            <w:tcW w:w="1146" w:type="dxa"/>
            <w:shd w:val="clear" w:color="auto" w:fill="auto"/>
            <w:vAlign w:val="center"/>
          </w:tcPr>
          <w:p w14:paraId="2D9E791D" w14:textId="77777777" w:rsidR="00C626CD" w:rsidRPr="00DF6DD6" w:rsidRDefault="00C626CD" w:rsidP="00C626CD">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3990D4D" w14:textId="77777777" w:rsidR="00C626CD" w:rsidRPr="00DF6DD6" w:rsidRDefault="00C626CD" w:rsidP="00C626CD">
            <w:pPr>
              <w:pStyle w:val="TAC"/>
              <w:keepNext w:val="0"/>
              <w:rPr>
                <w:rFonts w:eastAsia="MS Mincho"/>
              </w:rPr>
            </w:pPr>
            <w:r w:rsidRPr="00DF6DD6">
              <w:rPr>
                <w:lang w:eastAsia="zh-CN"/>
              </w:rPr>
              <w:t>3489</w:t>
            </w:r>
          </w:p>
        </w:tc>
        <w:tc>
          <w:tcPr>
            <w:tcW w:w="746" w:type="dxa"/>
            <w:shd w:val="clear" w:color="auto" w:fill="auto"/>
            <w:noWrap/>
            <w:vAlign w:val="center"/>
          </w:tcPr>
          <w:p w14:paraId="11A00C8E" w14:textId="77777777" w:rsidR="00C626CD" w:rsidRPr="00DF6DD6" w:rsidRDefault="00C626CD" w:rsidP="00C626CD">
            <w:pPr>
              <w:pStyle w:val="TAC"/>
              <w:keepNext w:val="0"/>
              <w:rPr>
                <w:rFonts w:eastAsia="MS Mincho"/>
              </w:rPr>
            </w:pPr>
            <w:r w:rsidRPr="00DF6DD6">
              <w:rPr>
                <w:lang w:eastAsia="zh-CN"/>
              </w:rPr>
              <w:t>10</w:t>
            </w:r>
          </w:p>
        </w:tc>
        <w:tc>
          <w:tcPr>
            <w:tcW w:w="877" w:type="dxa"/>
            <w:shd w:val="clear" w:color="auto" w:fill="auto"/>
            <w:noWrap/>
            <w:vAlign w:val="center"/>
          </w:tcPr>
          <w:p w14:paraId="440E654C" w14:textId="06DCCC4F" w:rsidR="00C626CD" w:rsidRPr="00DF6DD6" w:rsidRDefault="00C626CD" w:rsidP="00C626CD">
            <w:pPr>
              <w:pStyle w:val="TAC"/>
              <w:keepNext w:val="0"/>
              <w:rPr>
                <w:rFonts w:eastAsia="MS Mincho"/>
              </w:rPr>
            </w:pPr>
            <w:r w:rsidRPr="00DF6DD6">
              <w:rPr>
                <w:lang w:eastAsia="zh-CN"/>
              </w:rPr>
              <w:t>50</w:t>
            </w:r>
          </w:p>
        </w:tc>
        <w:tc>
          <w:tcPr>
            <w:tcW w:w="1299" w:type="dxa"/>
            <w:shd w:val="clear" w:color="auto" w:fill="auto"/>
            <w:noWrap/>
            <w:vAlign w:val="center"/>
          </w:tcPr>
          <w:p w14:paraId="7750F9E9" w14:textId="77777777" w:rsidR="00C626CD" w:rsidRPr="00DF6DD6" w:rsidRDefault="00C626CD" w:rsidP="00C626CD">
            <w:pPr>
              <w:pStyle w:val="TAC"/>
              <w:keepNext w:val="0"/>
              <w:rPr>
                <w:rFonts w:eastAsia="MS Mincho"/>
              </w:rPr>
            </w:pPr>
            <w:r w:rsidRPr="00DF6DD6">
              <w:rPr>
                <w:lang w:eastAsia="zh-CN"/>
              </w:rPr>
              <w:t>3489</w:t>
            </w:r>
          </w:p>
        </w:tc>
        <w:tc>
          <w:tcPr>
            <w:tcW w:w="667" w:type="dxa"/>
            <w:shd w:val="clear" w:color="auto" w:fill="auto"/>
            <w:vAlign w:val="center"/>
          </w:tcPr>
          <w:p w14:paraId="78904FA9" w14:textId="77777777" w:rsidR="00C626CD" w:rsidRPr="00DF6DD6" w:rsidRDefault="00C626CD" w:rsidP="00C626CD">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4A738AD1" w14:textId="29FC9CB6" w:rsidR="00C626CD" w:rsidRPr="00DF6DD6" w:rsidRDefault="00C626CD" w:rsidP="00C626CD">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C626CD" w:rsidRPr="00DF6DD6" w14:paraId="7A6AA93F" w14:textId="77777777" w:rsidTr="00A6034C">
        <w:trPr>
          <w:trHeight w:val="54"/>
          <w:jc w:val="center"/>
        </w:trPr>
        <w:tc>
          <w:tcPr>
            <w:tcW w:w="1928" w:type="dxa"/>
            <w:vMerge/>
            <w:shd w:val="clear" w:color="auto" w:fill="auto"/>
            <w:vAlign w:val="center"/>
          </w:tcPr>
          <w:p w14:paraId="3E3FE040" w14:textId="77777777" w:rsidR="00C626CD" w:rsidRPr="00DF6DD6" w:rsidRDefault="00C626CD" w:rsidP="00C626CD">
            <w:pPr>
              <w:pStyle w:val="TAC"/>
              <w:keepNext w:val="0"/>
              <w:rPr>
                <w:rFonts w:eastAsia="MS Mincho"/>
              </w:rPr>
            </w:pPr>
          </w:p>
        </w:tc>
        <w:tc>
          <w:tcPr>
            <w:tcW w:w="1146" w:type="dxa"/>
            <w:shd w:val="clear" w:color="auto" w:fill="auto"/>
            <w:vAlign w:val="center"/>
          </w:tcPr>
          <w:p w14:paraId="338AC0AE"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D0EAD59" w14:textId="77777777" w:rsidR="00C626CD" w:rsidRPr="00DF6DD6" w:rsidRDefault="00C626CD" w:rsidP="00C626CD">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71D1CE0"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2E9ACCB"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996C568" w14:textId="77777777" w:rsidR="00C626CD" w:rsidRPr="00DF6DD6" w:rsidRDefault="00C626CD" w:rsidP="00C626CD">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8200291" w14:textId="77777777" w:rsidR="00C626CD" w:rsidRPr="00DF6DD6" w:rsidRDefault="00C626CD" w:rsidP="00C626CD">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42D6A1BE"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IMD2</w:t>
            </w:r>
          </w:p>
          <w:p w14:paraId="2C169BFB" w14:textId="27EAB31E" w:rsidR="00C626CD" w:rsidRPr="00DF6DD6" w:rsidRDefault="00C626CD" w:rsidP="00C626CD">
            <w:pPr>
              <w:pStyle w:val="TAC"/>
              <w:keepNext w:val="0"/>
              <w:rPr>
                <w:rFonts w:eastAsia="MS Mincho"/>
              </w:rPr>
            </w:pPr>
          </w:p>
        </w:tc>
      </w:tr>
      <w:tr w:rsidR="00C626CD" w:rsidRPr="00DF6DD6" w14:paraId="0A375278" w14:textId="77777777" w:rsidTr="00A6034C">
        <w:trPr>
          <w:trHeight w:val="54"/>
          <w:jc w:val="center"/>
        </w:trPr>
        <w:tc>
          <w:tcPr>
            <w:tcW w:w="1928" w:type="dxa"/>
            <w:vMerge/>
            <w:shd w:val="clear" w:color="auto" w:fill="auto"/>
            <w:vAlign w:val="center"/>
          </w:tcPr>
          <w:p w14:paraId="68EBD783" w14:textId="77777777" w:rsidR="00C626CD" w:rsidRPr="00DF6DD6" w:rsidRDefault="00C626CD" w:rsidP="00C626CD">
            <w:pPr>
              <w:pStyle w:val="TAC"/>
              <w:keepNext w:val="0"/>
              <w:rPr>
                <w:rFonts w:eastAsia="MS Mincho"/>
              </w:rPr>
            </w:pPr>
          </w:p>
        </w:tc>
        <w:tc>
          <w:tcPr>
            <w:tcW w:w="1146" w:type="dxa"/>
            <w:shd w:val="clear" w:color="auto" w:fill="auto"/>
            <w:vAlign w:val="center"/>
          </w:tcPr>
          <w:p w14:paraId="3AB79FB8" w14:textId="77777777" w:rsidR="00C626CD" w:rsidRPr="00DF6DD6" w:rsidRDefault="00C626CD" w:rsidP="00C626CD">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1773B99" w14:textId="77777777" w:rsidR="00C626CD" w:rsidRPr="00DF6DD6" w:rsidRDefault="00C626CD" w:rsidP="00C626CD">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63629AF"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6E9F4E5"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864B241" w14:textId="77777777" w:rsidR="00C626CD" w:rsidRPr="00DF6DD6" w:rsidRDefault="00C626CD" w:rsidP="00C626CD">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4A17693D" w14:textId="77777777" w:rsidR="00C626CD" w:rsidRPr="00DF6DD6" w:rsidRDefault="00C626CD" w:rsidP="00C626CD">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08F8A4" w14:textId="2B64A80A" w:rsidR="00C626CD" w:rsidRPr="00DF6DD6" w:rsidRDefault="00C626CD" w:rsidP="00C626CD">
            <w:pPr>
              <w:pStyle w:val="TAC"/>
              <w:keepNext w:val="0"/>
              <w:rPr>
                <w:rFonts w:eastAsia="MS Mincho"/>
              </w:rPr>
            </w:pPr>
            <w:r>
              <w:rPr>
                <w:rFonts w:eastAsia="Malgun Gothic"/>
                <w:kern w:val="2"/>
                <w:szCs w:val="24"/>
                <w:lang w:val="en-US" w:eastAsia="ko-KR"/>
              </w:rPr>
              <w:t>N/A</w:t>
            </w:r>
          </w:p>
        </w:tc>
      </w:tr>
      <w:tr w:rsidR="00C626CD" w:rsidRPr="00DF6DD6" w14:paraId="38EFB7C7" w14:textId="77777777" w:rsidTr="00A6034C">
        <w:trPr>
          <w:trHeight w:val="54"/>
          <w:jc w:val="center"/>
        </w:trPr>
        <w:tc>
          <w:tcPr>
            <w:tcW w:w="1928" w:type="dxa"/>
            <w:vMerge/>
            <w:shd w:val="clear" w:color="auto" w:fill="auto"/>
            <w:vAlign w:val="center"/>
          </w:tcPr>
          <w:p w14:paraId="0763837E" w14:textId="77777777" w:rsidR="00C626CD" w:rsidRPr="00DF6DD6" w:rsidRDefault="00C626CD" w:rsidP="00C626CD">
            <w:pPr>
              <w:pStyle w:val="TAC"/>
              <w:keepNext w:val="0"/>
              <w:rPr>
                <w:rFonts w:eastAsia="MS Mincho"/>
              </w:rPr>
            </w:pPr>
          </w:p>
        </w:tc>
        <w:tc>
          <w:tcPr>
            <w:tcW w:w="1146" w:type="dxa"/>
            <w:shd w:val="clear" w:color="auto" w:fill="auto"/>
            <w:vAlign w:val="center"/>
          </w:tcPr>
          <w:p w14:paraId="0FB81E3B" w14:textId="77777777" w:rsidR="00C626CD" w:rsidRPr="00DF6DD6" w:rsidRDefault="00C626CD" w:rsidP="00C626CD">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56C8120" w14:textId="77777777" w:rsidR="00C626CD" w:rsidRPr="00DF6DD6" w:rsidRDefault="00C626CD" w:rsidP="00C626CD">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4EA26458" w14:textId="77777777" w:rsidR="00C626CD" w:rsidRPr="00DF6DD6" w:rsidRDefault="00C626CD" w:rsidP="00C626CD">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6F054E4" w14:textId="5F96A460" w:rsidR="00C626CD" w:rsidRPr="00DF6DD6" w:rsidRDefault="00C626CD" w:rsidP="00C626CD">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CF58F44" w14:textId="77777777" w:rsidR="00C626CD" w:rsidRPr="00DF6DD6" w:rsidRDefault="00C626CD" w:rsidP="00C626CD">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385CE6A" w14:textId="77777777" w:rsidR="00C626CD" w:rsidRPr="00DF6DD6" w:rsidRDefault="00C626CD" w:rsidP="00C626CD">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4EB10C9" w14:textId="4975FDD2" w:rsidR="00C626CD" w:rsidRPr="00DF6DD6" w:rsidRDefault="00C626CD" w:rsidP="00C626CD">
            <w:pPr>
              <w:pStyle w:val="TAC"/>
              <w:keepNext w:val="0"/>
              <w:rPr>
                <w:rFonts w:eastAsia="MS Mincho"/>
              </w:rPr>
            </w:pPr>
            <w:r>
              <w:rPr>
                <w:rFonts w:eastAsia="Malgun Gothic"/>
                <w:kern w:val="2"/>
                <w:szCs w:val="24"/>
                <w:lang w:val="en-US" w:eastAsia="ko-KR"/>
              </w:rPr>
              <w:t>N/A</w:t>
            </w:r>
          </w:p>
        </w:tc>
      </w:tr>
      <w:tr w:rsidR="00C626CD" w:rsidRPr="00DF6DD6" w14:paraId="3F02723B" w14:textId="77777777" w:rsidTr="00A6034C">
        <w:trPr>
          <w:trHeight w:val="54"/>
          <w:jc w:val="center"/>
        </w:trPr>
        <w:tc>
          <w:tcPr>
            <w:tcW w:w="1928" w:type="dxa"/>
            <w:vMerge/>
            <w:shd w:val="clear" w:color="auto" w:fill="auto"/>
            <w:vAlign w:val="center"/>
          </w:tcPr>
          <w:p w14:paraId="5F6A0F14" w14:textId="77777777" w:rsidR="00C626CD" w:rsidRPr="00DF6DD6" w:rsidRDefault="00C626CD" w:rsidP="00C626CD">
            <w:pPr>
              <w:pStyle w:val="TAC"/>
              <w:keepNext w:val="0"/>
              <w:rPr>
                <w:rFonts w:eastAsia="MS Mincho"/>
              </w:rPr>
            </w:pPr>
          </w:p>
        </w:tc>
        <w:tc>
          <w:tcPr>
            <w:tcW w:w="1146" w:type="dxa"/>
            <w:shd w:val="clear" w:color="auto" w:fill="auto"/>
            <w:vAlign w:val="center"/>
          </w:tcPr>
          <w:p w14:paraId="02D15E8B"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2499AB" w14:textId="77777777" w:rsidR="00C626CD" w:rsidRPr="00DF6DD6" w:rsidRDefault="00C626CD" w:rsidP="00C626CD">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5827FE2D" w14:textId="77777777" w:rsidR="00C626CD" w:rsidRPr="00DF6DD6" w:rsidRDefault="00C626CD" w:rsidP="00C626CD">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14EF904" w14:textId="77777777" w:rsidR="00C626CD" w:rsidRPr="00DF6DD6" w:rsidRDefault="00C626CD" w:rsidP="00C626CD">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DB3BAD0" w14:textId="77777777" w:rsidR="00C626CD" w:rsidRPr="00DF6DD6" w:rsidRDefault="00C626CD" w:rsidP="00C626CD">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1312856C" w14:textId="77777777" w:rsidR="00C626CD" w:rsidRPr="00DF6DD6" w:rsidRDefault="00C626CD" w:rsidP="00C626CD">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1A73B649" w14:textId="77777777" w:rsidR="00C626CD" w:rsidRDefault="00C626CD" w:rsidP="00C626CD">
            <w:pPr>
              <w:keepLines/>
              <w:spacing w:after="0"/>
              <w:jc w:val="center"/>
              <w:rPr>
                <w:rFonts w:ascii="Arial" w:eastAsia="Malgun Gothic" w:hAnsi="Arial"/>
                <w:sz w:val="18"/>
                <w:lang w:eastAsia="ko-KR"/>
              </w:rPr>
            </w:pPr>
            <w:r>
              <w:rPr>
                <w:rFonts w:ascii="Arial" w:eastAsia="Malgun Gothic" w:hAnsi="Arial"/>
                <w:sz w:val="18"/>
                <w:lang w:eastAsia="ko-KR"/>
              </w:rPr>
              <w:t>IMD5</w:t>
            </w:r>
          </w:p>
          <w:p w14:paraId="422C77F3" w14:textId="5078EFD8" w:rsidR="00C626CD" w:rsidRPr="00DF6DD6" w:rsidRDefault="00C626CD" w:rsidP="00C626CD">
            <w:pPr>
              <w:pStyle w:val="TAC"/>
              <w:keepNext w:val="0"/>
              <w:rPr>
                <w:rFonts w:eastAsia="MS Mincho"/>
              </w:rPr>
            </w:pPr>
          </w:p>
        </w:tc>
      </w:tr>
      <w:tr w:rsidR="00F55B07" w:rsidRPr="00DF6DD6" w14:paraId="71095DFD" w14:textId="77777777" w:rsidTr="00A6034C">
        <w:trPr>
          <w:trHeight w:val="54"/>
          <w:jc w:val="center"/>
        </w:trPr>
        <w:tc>
          <w:tcPr>
            <w:tcW w:w="1928" w:type="dxa"/>
            <w:vMerge/>
            <w:shd w:val="clear" w:color="auto" w:fill="auto"/>
            <w:vAlign w:val="center"/>
          </w:tcPr>
          <w:p w14:paraId="5BE509D0"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AFD444F" w14:textId="77777777" w:rsidR="004D05EA" w:rsidRPr="00DF6DD6" w:rsidRDefault="004D05EA" w:rsidP="00A6034C">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13274B9"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7B4B7F1"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B01977B" w14:textId="77777777" w:rsidR="004D05EA" w:rsidRPr="00DF6DD6" w:rsidRDefault="004D05EA" w:rsidP="00A6034C">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71D17FC"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8DABE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5425A789" w14:textId="77777777" w:rsidTr="00A6034C">
        <w:trPr>
          <w:trHeight w:val="54"/>
          <w:jc w:val="center"/>
        </w:trPr>
        <w:tc>
          <w:tcPr>
            <w:tcW w:w="1928" w:type="dxa"/>
            <w:vMerge/>
            <w:shd w:val="clear" w:color="auto" w:fill="auto"/>
            <w:vAlign w:val="center"/>
          </w:tcPr>
          <w:p w14:paraId="0F67AA46" w14:textId="77777777" w:rsidR="004D05EA" w:rsidRPr="00DF6DD6"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CADA86A"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0D22D522"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C573F0A" w14:textId="312CE12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A1A1344"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2561C6C3"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5B5A27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6F62A0F2" w14:textId="77777777" w:rsidTr="00A6034C">
        <w:trPr>
          <w:trHeight w:val="54"/>
          <w:jc w:val="center"/>
        </w:trPr>
        <w:tc>
          <w:tcPr>
            <w:tcW w:w="1928" w:type="dxa"/>
            <w:vMerge w:val="restart"/>
            <w:shd w:val="clear" w:color="auto" w:fill="auto"/>
            <w:vAlign w:val="center"/>
          </w:tcPr>
          <w:p w14:paraId="43990E8F" w14:textId="77777777" w:rsidR="004D05EA" w:rsidRPr="00DF6DD6" w:rsidRDefault="004D05EA" w:rsidP="00A6034C">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1D04AF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ED960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44587FE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303DA7"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FB9FCFE"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D2B877E" w14:textId="77777777" w:rsidR="004D05EA" w:rsidRPr="00DF6DD6" w:rsidRDefault="004D05EA" w:rsidP="00A6034C">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539AA96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IMD2</w:t>
            </w:r>
          </w:p>
        </w:tc>
      </w:tr>
      <w:tr w:rsidR="00F55B07" w:rsidRPr="00DF6DD6" w14:paraId="7FA0C2CC" w14:textId="77777777" w:rsidTr="00A6034C">
        <w:trPr>
          <w:trHeight w:val="54"/>
          <w:jc w:val="center"/>
        </w:trPr>
        <w:tc>
          <w:tcPr>
            <w:tcW w:w="1928" w:type="dxa"/>
            <w:vMerge/>
            <w:shd w:val="clear" w:color="auto" w:fill="auto"/>
            <w:vAlign w:val="center"/>
          </w:tcPr>
          <w:p w14:paraId="35C568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62CD3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40BB76A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2C39645"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468B858"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074FBBB"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BEBC99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76F102" w14:textId="77777777" w:rsidTr="00A6034C">
        <w:trPr>
          <w:trHeight w:val="54"/>
          <w:jc w:val="center"/>
        </w:trPr>
        <w:tc>
          <w:tcPr>
            <w:tcW w:w="1928" w:type="dxa"/>
            <w:vMerge/>
            <w:shd w:val="clear" w:color="auto" w:fill="auto"/>
            <w:vAlign w:val="center"/>
          </w:tcPr>
          <w:p w14:paraId="555E075E"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D4EDAC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52BB5A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28E555DC" w14:textId="21C551D5"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11BB2C4"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1EA5B484"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A191CE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6B70A9B0" w14:textId="77777777" w:rsidTr="00A6034C">
        <w:trPr>
          <w:trHeight w:val="54"/>
          <w:jc w:val="center"/>
        </w:trPr>
        <w:tc>
          <w:tcPr>
            <w:tcW w:w="1928" w:type="dxa"/>
            <w:vMerge/>
            <w:shd w:val="clear" w:color="auto" w:fill="auto"/>
            <w:vAlign w:val="center"/>
          </w:tcPr>
          <w:p w14:paraId="5E08B5F6"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E37D339"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2EAF0BE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692AE3"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99F0B4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257F665A" w14:textId="77777777" w:rsidR="004D05EA" w:rsidRPr="00DF6DD6" w:rsidRDefault="004D05EA" w:rsidP="00A6034C">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710BC425" w14:textId="77777777" w:rsidR="004D05EA" w:rsidRPr="00DF6DD6" w:rsidRDefault="004D05EA" w:rsidP="00A6034C">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F55B07" w:rsidRPr="00DF6DD6" w14:paraId="2C88F50D" w14:textId="77777777" w:rsidTr="00A6034C">
        <w:trPr>
          <w:trHeight w:val="54"/>
          <w:jc w:val="center"/>
        </w:trPr>
        <w:tc>
          <w:tcPr>
            <w:tcW w:w="1928" w:type="dxa"/>
            <w:vMerge/>
            <w:shd w:val="clear" w:color="auto" w:fill="auto"/>
            <w:vAlign w:val="center"/>
          </w:tcPr>
          <w:p w14:paraId="5C2AB4A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50CA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5264B2B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C29B7DA"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7F13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110B4A2C"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B18412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779B512C" w14:textId="77777777" w:rsidTr="00A6034C">
        <w:trPr>
          <w:trHeight w:val="54"/>
          <w:jc w:val="center"/>
        </w:trPr>
        <w:tc>
          <w:tcPr>
            <w:tcW w:w="1928" w:type="dxa"/>
            <w:vMerge/>
            <w:shd w:val="clear" w:color="auto" w:fill="auto"/>
            <w:vAlign w:val="center"/>
          </w:tcPr>
          <w:p w14:paraId="1D2DB2D1"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5CC97F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44EEE70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C21BA9B" w14:textId="29E11D9D"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5009596"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12778E10"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6EED8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BDC4A39" w14:textId="77777777" w:rsidTr="00A6034C">
        <w:trPr>
          <w:trHeight w:val="54"/>
          <w:jc w:val="center"/>
        </w:trPr>
        <w:tc>
          <w:tcPr>
            <w:tcW w:w="1928" w:type="dxa"/>
            <w:vMerge w:val="restart"/>
            <w:shd w:val="clear" w:color="auto" w:fill="auto"/>
            <w:vAlign w:val="center"/>
          </w:tcPr>
          <w:p w14:paraId="1C85EBDD" w14:textId="77777777" w:rsidR="004D05EA" w:rsidRPr="00DF6DD6" w:rsidRDefault="004D05EA" w:rsidP="00A6034C">
            <w:pPr>
              <w:pStyle w:val="TAC"/>
              <w:keepNext w:val="0"/>
            </w:pPr>
            <w:r w:rsidRPr="00DF6DD6">
              <w:rPr>
                <w:rFonts w:eastAsia="Malgun Gothic"/>
                <w:szCs w:val="18"/>
                <w:lang w:val="en-US" w:eastAsia="ko-KR"/>
              </w:rPr>
              <w:t>DC_7A-20A_n28A</w:t>
            </w:r>
          </w:p>
        </w:tc>
        <w:tc>
          <w:tcPr>
            <w:tcW w:w="1146" w:type="dxa"/>
            <w:shd w:val="clear" w:color="auto" w:fill="auto"/>
            <w:vAlign w:val="center"/>
          </w:tcPr>
          <w:p w14:paraId="58B63FE5" w14:textId="77777777" w:rsidR="004D05EA" w:rsidRPr="00DF6DD6" w:rsidRDefault="004D05EA" w:rsidP="00A6034C">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62BE2063"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32ED5AE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6C4D05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577A836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21118A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0CCCCD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8FC72B5" w14:textId="77777777" w:rsidTr="00A6034C">
        <w:trPr>
          <w:trHeight w:val="54"/>
          <w:jc w:val="center"/>
        </w:trPr>
        <w:tc>
          <w:tcPr>
            <w:tcW w:w="1928" w:type="dxa"/>
            <w:vMerge/>
            <w:shd w:val="clear" w:color="auto" w:fill="auto"/>
            <w:vAlign w:val="center"/>
          </w:tcPr>
          <w:p w14:paraId="0D1843ED" w14:textId="77777777" w:rsidR="004D05EA" w:rsidRPr="00DF6DD6" w:rsidRDefault="004D05EA" w:rsidP="00A6034C">
            <w:pPr>
              <w:pStyle w:val="TAC"/>
              <w:keepNext w:val="0"/>
            </w:pPr>
          </w:p>
        </w:tc>
        <w:tc>
          <w:tcPr>
            <w:tcW w:w="1146" w:type="dxa"/>
            <w:shd w:val="clear" w:color="auto" w:fill="auto"/>
            <w:vAlign w:val="center"/>
          </w:tcPr>
          <w:p w14:paraId="76F29F0E" w14:textId="77777777" w:rsidR="004D05EA" w:rsidRPr="00DF6DD6" w:rsidRDefault="004D05EA" w:rsidP="00A6034C">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4CCD29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50B9056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51088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65DC2AB"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60206E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5C9A5D5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F24DB74" w14:textId="77777777" w:rsidTr="00A6034C">
        <w:trPr>
          <w:trHeight w:val="54"/>
          <w:jc w:val="center"/>
        </w:trPr>
        <w:tc>
          <w:tcPr>
            <w:tcW w:w="1928" w:type="dxa"/>
            <w:vMerge/>
            <w:shd w:val="clear" w:color="auto" w:fill="auto"/>
            <w:vAlign w:val="center"/>
          </w:tcPr>
          <w:p w14:paraId="77C94CE3" w14:textId="77777777" w:rsidR="004D05EA" w:rsidRPr="00DF6DD6" w:rsidRDefault="004D05EA" w:rsidP="00A6034C">
            <w:pPr>
              <w:pStyle w:val="TAC"/>
              <w:keepNext w:val="0"/>
            </w:pPr>
          </w:p>
        </w:tc>
        <w:tc>
          <w:tcPr>
            <w:tcW w:w="1146" w:type="dxa"/>
            <w:shd w:val="clear" w:color="auto" w:fill="auto"/>
            <w:vAlign w:val="center"/>
          </w:tcPr>
          <w:p w14:paraId="00979715" w14:textId="77777777" w:rsidR="004D05EA" w:rsidRPr="00DF6DD6" w:rsidRDefault="004D05EA" w:rsidP="00A6034C">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28BA26C"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1E2E00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07B85258" w14:textId="3C39E395"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453BB47D"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1E87F3EE"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52D421E3"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IMD5</w:t>
            </w:r>
          </w:p>
        </w:tc>
      </w:tr>
      <w:tr w:rsidR="00F55B07" w:rsidRPr="00DF6DD6" w14:paraId="261E8605" w14:textId="77777777" w:rsidTr="00A6034C">
        <w:trPr>
          <w:trHeight w:val="54"/>
          <w:jc w:val="center"/>
        </w:trPr>
        <w:tc>
          <w:tcPr>
            <w:tcW w:w="1928" w:type="dxa"/>
            <w:vMerge w:val="restart"/>
            <w:shd w:val="clear" w:color="auto" w:fill="auto"/>
            <w:vAlign w:val="center"/>
          </w:tcPr>
          <w:p w14:paraId="3403D0C0"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16C26E7"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7D1D1487"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5FA96A1D"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58CA1C"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4E330B"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4109008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A3DF6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C626CD" w:rsidRPr="00DF6DD6" w14:paraId="1E843109" w14:textId="77777777" w:rsidTr="00A6034C">
        <w:trPr>
          <w:trHeight w:val="54"/>
          <w:jc w:val="center"/>
        </w:trPr>
        <w:tc>
          <w:tcPr>
            <w:tcW w:w="1928" w:type="dxa"/>
            <w:vMerge/>
            <w:shd w:val="clear" w:color="auto" w:fill="auto"/>
            <w:vAlign w:val="center"/>
          </w:tcPr>
          <w:p w14:paraId="7C08416F" w14:textId="77777777" w:rsidR="00C626CD" w:rsidRPr="00DF6DD6" w:rsidRDefault="00C626CD" w:rsidP="00C626CD">
            <w:pPr>
              <w:pStyle w:val="TAC"/>
              <w:keepNext w:val="0"/>
              <w:rPr>
                <w:lang w:eastAsia="ja-JP"/>
              </w:rPr>
            </w:pPr>
          </w:p>
        </w:tc>
        <w:tc>
          <w:tcPr>
            <w:tcW w:w="1146" w:type="dxa"/>
            <w:shd w:val="clear" w:color="auto" w:fill="auto"/>
            <w:vAlign w:val="center"/>
          </w:tcPr>
          <w:p w14:paraId="63C3346F" w14:textId="77777777" w:rsidR="00C626CD" w:rsidRPr="00DF6DD6" w:rsidRDefault="00C626CD" w:rsidP="00C626CD">
            <w:pPr>
              <w:pStyle w:val="TAC"/>
              <w:keepNext w:val="0"/>
              <w:rPr>
                <w:lang w:eastAsia="zh-CN"/>
              </w:rPr>
            </w:pPr>
            <w:r w:rsidRPr="00DF6DD6">
              <w:rPr>
                <w:lang w:eastAsia="zh-CN"/>
              </w:rPr>
              <w:t>20</w:t>
            </w:r>
          </w:p>
        </w:tc>
        <w:tc>
          <w:tcPr>
            <w:tcW w:w="1167" w:type="dxa"/>
            <w:shd w:val="clear" w:color="auto" w:fill="auto"/>
            <w:noWrap/>
            <w:vAlign w:val="center"/>
          </w:tcPr>
          <w:p w14:paraId="52BF82EE" w14:textId="77777777" w:rsidR="00C626CD" w:rsidRPr="00DF6DD6" w:rsidRDefault="00C626CD" w:rsidP="00C626CD">
            <w:pPr>
              <w:pStyle w:val="TAC"/>
              <w:keepNext w:val="0"/>
            </w:pPr>
            <w:r w:rsidRPr="00DF6DD6">
              <w:rPr>
                <w:lang w:eastAsia="zh-CN"/>
              </w:rPr>
              <w:t>851</w:t>
            </w:r>
          </w:p>
        </w:tc>
        <w:tc>
          <w:tcPr>
            <w:tcW w:w="746" w:type="dxa"/>
            <w:shd w:val="clear" w:color="auto" w:fill="auto"/>
            <w:noWrap/>
            <w:vAlign w:val="center"/>
          </w:tcPr>
          <w:p w14:paraId="180EC0ED" w14:textId="77777777" w:rsidR="00C626CD" w:rsidRPr="00DF6DD6" w:rsidRDefault="00C626CD" w:rsidP="00C626CD">
            <w:pPr>
              <w:pStyle w:val="TAC"/>
              <w:keepNext w:val="0"/>
            </w:pPr>
            <w:r w:rsidRPr="00DF6DD6">
              <w:rPr>
                <w:rFonts w:eastAsia="Malgun Gothic"/>
                <w:lang w:eastAsia="ko-KR"/>
              </w:rPr>
              <w:t>5</w:t>
            </w:r>
          </w:p>
        </w:tc>
        <w:tc>
          <w:tcPr>
            <w:tcW w:w="877" w:type="dxa"/>
            <w:shd w:val="clear" w:color="auto" w:fill="auto"/>
            <w:noWrap/>
            <w:vAlign w:val="center"/>
          </w:tcPr>
          <w:p w14:paraId="090BFD1F" w14:textId="77777777" w:rsidR="00C626CD" w:rsidRPr="00DF6DD6" w:rsidRDefault="00C626CD" w:rsidP="00C626CD">
            <w:pPr>
              <w:pStyle w:val="TAC"/>
              <w:keepNext w:val="0"/>
            </w:pPr>
            <w:r w:rsidRPr="00DF6DD6">
              <w:rPr>
                <w:rFonts w:eastAsia="Malgun Gothic"/>
                <w:lang w:eastAsia="ko-KR"/>
              </w:rPr>
              <w:t>25</w:t>
            </w:r>
          </w:p>
        </w:tc>
        <w:tc>
          <w:tcPr>
            <w:tcW w:w="1299" w:type="dxa"/>
            <w:shd w:val="clear" w:color="auto" w:fill="auto"/>
            <w:noWrap/>
            <w:vAlign w:val="center"/>
          </w:tcPr>
          <w:p w14:paraId="2BFA4A81" w14:textId="77777777" w:rsidR="00C626CD" w:rsidRPr="00DF6DD6" w:rsidRDefault="00C626CD" w:rsidP="00C626CD">
            <w:pPr>
              <w:pStyle w:val="TAC"/>
              <w:keepNext w:val="0"/>
            </w:pPr>
            <w:r w:rsidRPr="00DF6DD6">
              <w:rPr>
                <w:lang w:eastAsia="zh-CN"/>
              </w:rPr>
              <w:t>810</w:t>
            </w:r>
          </w:p>
        </w:tc>
        <w:tc>
          <w:tcPr>
            <w:tcW w:w="667" w:type="dxa"/>
            <w:shd w:val="clear" w:color="auto" w:fill="auto"/>
            <w:vAlign w:val="center"/>
          </w:tcPr>
          <w:p w14:paraId="3C091234" w14:textId="77777777" w:rsidR="00C626CD" w:rsidRPr="00DF6DD6" w:rsidRDefault="00C626CD" w:rsidP="00C626CD">
            <w:pPr>
              <w:pStyle w:val="TAC"/>
              <w:keepNext w:val="0"/>
            </w:pPr>
            <w:r w:rsidRPr="00DF6DD6">
              <w:rPr>
                <w:kern w:val="2"/>
                <w:szCs w:val="24"/>
                <w:lang w:val="en-US" w:eastAsia="zh-CN"/>
              </w:rPr>
              <w:t>30.5</w:t>
            </w:r>
          </w:p>
        </w:tc>
        <w:tc>
          <w:tcPr>
            <w:tcW w:w="1096" w:type="dxa"/>
            <w:shd w:val="clear" w:color="auto" w:fill="auto"/>
            <w:vAlign w:val="center"/>
          </w:tcPr>
          <w:p w14:paraId="12C26F5A" w14:textId="77777777" w:rsidR="00C626CD" w:rsidRDefault="00C626CD" w:rsidP="00C626CD">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0DB9732D" w14:textId="147FFBA0" w:rsidR="00C626CD" w:rsidRPr="00DF6DD6" w:rsidRDefault="00C626CD" w:rsidP="00C626CD">
            <w:pPr>
              <w:pStyle w:val="TAC"/>
              <w:keepNext w:val="0"/>
            </w:pPr>
          </w:p>
        </w:tc>
      </w:tr>
      <w:tr w:rsidR="00C626CD" w:rsidRPr="00DF6DD6" w14:paraId="3D0A24C0" w14:textId="77777777" w:rsidTr="00A6034C">
        <w:trPr>
          <w:trHeight w:val="54"/>
          <w:jc w:val="center"/>
        </w:trPr>
        <w:tc>
          <w:tcPr>
            <w:tcW w:w="1928" w:type="dxa"/>
            <w:vMerge/>
            <w:shd w:val="clear" w:color="auto" w:fill="auto"/>
            <w:vAlign w:val="center"/>
          </w:tcPr>
          <w:p w14:paraId="5059D5C6" w14:textId="77777777" w:rsidR="00C626CD" w:rsidRPr="00DF6DD6" w:rsidRDefault="00C626CD" w:rsidP="00C626CD">
            <w:pPr>
              <w:pStyle w:val="TAC"/>
              <w:keepNext w:val="0"/>
              <w:rPr>
                <w:lang w:eastAsia="ja-JP"/>
              </w:rPr>
            </w:pPr>
          </w:p>
        </w:tc>
        <w:tc>
          <w:tcPr>
            <w:tcW w:w="1146" w:type="dxa"/>
            <w:shd w:val="clear" w:color="auto" w:fill="auto"/>
            <w:vAlign w:val="center"/>
          </w:tcPr>
          <w:p w14:paraId="216AECEA" w14:textId="77777777" w:rsidR="00C626CD" w:rsidRPr="00DF6DD6" w:rsidRDefault="00C626CD" w:rsidP="00C626CD">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1E0F9AA3" w14:textId="77777777" w:rsidR="00C626CD" w:rsidRPr="00DF6DD6" w:rsidRDefault="00C626CD" w:rsidP="00C626CD">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7AC1995" w14:textId="77777777" w:rsidR="00C626CD" w:rsidRPr="00DF6DD6" w:rsidRDefault="00C626CD" w:rsidP="00C626CD">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05E5614" w14:textId="13DC92EA" w:rsidR="00C626CD" w:rsidRPr="00DF6DD6" w:rsidRDefault="00C626CD" w:rsidP="00C626CD">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E18F4CA" w14:textId="77777777" w:rsidR="00C626CD" w:rsidRPr="00DF6DD6" w:rsidRDefault="00C626CD" w:rsidP="00C626CD">
            <w:pPr>
              <w:pStyle w:val="TAC"/>
              <w:keepNext w:val="0"/>
            </w:pPr>
            <w:r w:rsidRPr="00DF6DD6">
              <w:rPr>
                <w:kern w:val="2"/>
                <w:szCs w:val="24"/>
                <w:lang w:val="en-US" w:eastAsia="zh-CN"/>
              </w:rPr>
              <w:t>3370</w:t>
            </w:r>
          </w:p>
        </w:tc>
        <w:tc>
          <w:tcPr>
            <w:tcW w:w="667" w:type="dxa"/>
            <w:shd w:val="clear" w:color="auto" w:fill="auto"/>
            <w:vAlign w:val="center"/>
          </w:tcPr>
          <w:p w14:paraId="5E73B3B6" w14:textId="77777777" w:rsidR="00C626CD" w:rsidRPr="00DF6DD6" w:rsidRDefault="00C626CD" w:rsidP="00C626CD">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199316F" w14:textId="2E2389DA" w:rsidR="00C626CD" w:rsidRPr="00DF6DD6" w:rsidRDefault="00C626CD" w:rsidP="00C626CD">
            <w:pPr>
              <w:pStyle w:val="TAC"/>
              <w:keepNext w:val="0"/>
            </w:pPr>
            <w:r>
              <w:rPr>
                <w:rFonts w:eastAsia="Malgun Gothic"/>
                <w:kern w:val="2"/>
                <w:szCs w:val="24"/>
                <w:lang w:val="en-US" w:eastAsia="ko-KR"/>
              </w:rPr>
              <w:t>N/A</w:t>
            </w:r>
          </w:p>
        </w:tc>
      </w:tr>
      <w:tr w:rsidR="00C626CD" w:rsidRPr="00DF6DD6" w14:paraId="34C33214" w14:textId="77777777" w:rsidTr="00A6034C">
        <w:trPr>
          <w:trHeight w:val="54"/>
          <w:jc w:val="center"/>
        </w:trPr>
        <w:tc>
          <w:tcPr>
            <w:tcW w:w="1928" w:type="dxa"/>
            <w:vMerge w:val="restart"/>
            <w:shd w:val="clear" w:color="auto" w:fill="auto"/>
            <w:vAlign w:val="center"/>
          </w:tcPr>
          <w:p w14:paraId="4930A0C8" w14:textId="77777777" w:rsidR="00C626CD" w:rsidRPr="00DF6DD6" w:rsidRDefault="00C626CD" w:rsidP="00C626CD">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994F9FC" w14:textId="77777777" w:rsidR="00C626CD" w:rsidRPr="00DF6DD6" w:rsidRDefault="00C626CD" w:rsidP="00C626CD">
            <w:pPr>
              <w:pStyle w:val="TAC"/>
              <w:keepNext w:val="0"/>
              <w:rPr>
                <w:lang w:eastAsia="zh-CN"/>
              </w:rPr>
            </w:pPr>
            <w:r w:rsidRPr="00DF6DD6">
              <w:rPr>
                <w:lang w:eastAsia="zh-CN"/>
              </w:rPr>
              <w:t>7</w:t>
            </w:r>
          </w:p>
        </w:tc>
        <w:tc>
          <w:tcPr>
            <w:tcW w:w="1167" w:type="dxa"/>
            <w:shd w:val="clear" w:color="auto" w:fill="auto"/>
            <w:noWrap/>
            <w:vAlign w:val="center"/>
          </w:tcPr>
          <w:p w14:paraId="134736E1" w14:textId="77777777" w:rsidR="00C626CD" w:rsidRPr="00DF6DD6" w:rsidRDefault="00C626CD" w:rsidP="00C626CD">
            <w:pPr>
              <w:pStyle w:val="TAC"/>
              <w:keepNext w:val="0"/>
            </w:pPr>
            <w:r w:rsidRPr="00DF6DD6">
              <w:rPr>
                <w:kern w:val="2"/>
                <w:szCs w:val="24"/>
                <w:lang w:val="en-US" w:eastAsia="zh-CN"/>
              </w:rPr>
              <w:t>2560</w:t>
            </w:r>
          </w:p>
        </w:tc>
        <w:tc>
          <w:tcPr>
            <w:tcW w:w="746" w:type="dxa"/>
            <w:shd w:val="clear" w:color="auto" w:fill="auto"/>
            <w:noWrap/>
            <w:vAlign w:val="center"/>
          </w:tcPr>
          <w:p w14:paraId="2E1112A8" w14:textId="77777777" w:rsidR="00C626CD" w:rsidRPr="00DF6DD6" w:rsidRDefault="00C626CD" w:rsidP="00C626CD">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005845B" w14:textId="77777777" w:rsidR="00C626CD" w:rsidRPr="00DF6DD6" w:rsidRDefault="00C626CD" w:rsidP="00C626CD">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EB38248" w14:textId="77777777" w:rsidR="00C626CD" w:rsidRPr="00DF6DD6" w:rsidRDefault="00C626CD" w:rsidP="00C626CD">
            <w:pPr>
              <w:pStyle w:val="TAC"/>
              <w:keepNext w:val="0"/>
            </w:pPr>
            <w:r w:rsidRPr="00DF6DD6">
              <w:rPr>
                <w:kern w:val="2"/>
                <w:szCs w:val="24"/>
                <w:lang w:val="en-US" w:eastAsia="zh-CN"/>
              </w:rPr>
              <w:t>2680</w:t>
            </w:r>
          </w:p>
        </w:tc>
        <w:tc>
          <w:tcPr>
            <w:tcW w:w="667" w:type="dxa"/>
            <w:shd w:val="clear" w:color="auto" w:fill="auto"/>
            <w:vAlign w:val="center"/>
          </w:tcPr>
          <w:p w14:paraId="5799DB39" w14:textId="77777777" w:rsidR="00C626CD" w:rsidRPr="00DF6DD6" w:rsidRDefault="00C626CD" w:rsidP="00C626CD">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29CCF22" w14:textId="69C88849" w:rsidR="00C626CD" w:rsidRPr="00DF6DD6" w:rsidRDefault="00C626CD" w:rsidP="00C626CD">
            <w:pPr>
              <w:pStyle w:val="TAC"/>
              <w:keepNext w:val="0"/>
            </w:pPr>
            <w:r>
              <w:rPr>
                <w:rFonts w:eastAsia="Malgun Gothic"/>
                <w:kern w:val="2"/>
                <w:szCs w:val="24"/>
                <w:lang w:val="en-US" w:eastAsia="ko-KR"/>
              </w:rPr>
              <w:t>N/A</w:t>
            </w:r>
          </w:p>
        </w:tc>
      </w:tr>
      <w:tr w:rsidR="00C626CD" w:rsidRPr="00DF6DD6" w14:paraId="1E056F71" w14:textId="77777777" w:rsidTr="00A6034C">
        <w:trPr>
          <w:trHeight w:val="54"/>
          <w:jc w:val="center"/>
        </w:trPr>
        <w:tc>
          <w:tcPr>
            <w:tcW w:w="1928" w:type="dxa"/>
            <w:vMerge/>
            <w:shd w:val="clear" w:color="auto" w:fill="auto"/>
            <w:vAlign w:val="center"/>
          </w:tcPr>
          <w:p w14:paraId="3F65043B" w14:textId="77777777" w:rsidR="00C626CD" w:rsidRPr="00DF6DD6" w:rsidRDefault="00C626CD" w:rsidP="00C626CD">
            <w:pPr>
              <w:pStyle w:val="TAC"/>
              <w:keepNext w:val="0"/>
              <w:rPr>
                <w:lang w:eastAsia="ja-JP"/>
              </w:rPr>
            </w:pPr>
          </w:p>
        </w:tc>
        <w:tc>
          <w:tcPr>
            <w:tcW w:w="1146" w:type="dxa"/>
            <w:shd w:val="clear" w:color="auto" w:fill="auto"/>
            <w:vAlign w:val="center"/>
          </w:tcPr>
          <w:p w14:paraId="2160128B" w14:textId="77777777" w:rsidR="00C626CD" w:rsidRPr="00DF6DD6" w:rsidRDefault="00C626CD" w:rsidP="00C626CD">
            <w:pPr>
              <w:pStyle w:val="TAC"/>
              <w:keepNext w:val="0"/>
              <w:rPr>
                <w:lang w:eastAsia="zh-CN"/>
              </w:rPr>
            </w:pPr>
            <w:r w:rsidRPr="00DF6DD6">
              <w:rPr>
                <w:lang w:eastAsia="zh-CN"/>
              </w:rPr>
              <w:t>20</w:t>
            </w:r>
          </w:p>
        </w:tc>
        <w:tc>
          <w:tcPr>
            <w:tcW w:w="1167" w:type="dxa"/>
            <w:shd w:val="clear" w:color="auto" w:fill="auto"/>
            <w:noWrap/>
            <w:vAlign w:val="center"/>
          </w:tcPr>
          <w:p w14:paraId="7DB4206E" w14:textId="77777777" w:rsidR="00C626CD" w:rsidRPr="00DF6DD6" w:rsidRDefault="00C626CD" w:rsidP="00C626CD">
            <w:pPr>
              <w:pStyle w:val="TAC"/>
              <w:keepNext w:val="0"/>
            </w:pPr>
            <w:r w:rsidRPr="00DF6DD6">
              <w:rPr>
                <w:lang w:eastAsia="zh-CN"/>
              </w:rPr>
              <w:t>851</w:t>
            </w:r>
          </w:p>
        </w:tc>
        <w:tc>
          <w:tcPr>
            <w:tcW w:w="746" w:type="dxa"/>
            <w:shd w:val="clear" w:color="auto" w:fill="auto"/>
            <w:noWrap/>
            <w:vAlign w:val="center"/>
          </w:tcPr>
          <w:p w14:paraId="024D162C" w14:textId="77777777" w:rsidR="00C626CD" w:rsidRPr="00DF6DD6" w:rsidRDefault="00C626CD" w:rsidP="00C626CD">
            <w:pPr>
              <w:pStyle w:val="TAC"/>
              <w:keepNext w:val="0"/>
            </w:pPr>
            <w:r w:rsidRPr="00DF6DD6">
              <w:rPr>
                <w:rFonts w:eastAsia="Malgun Gothic"/>
                <w:lang w:eastAsia="ko-KR"/>
              </w:rPr>
              <w:t>5</w:t>
            </w:r>
          </w:p>
        </w:tc>
        <w:tc>
          <w:tcPr>
            <w:tcW w:w="877" w:type="dxa"/>
            <w:shd w:val="clear" w:color="auto" w:fill="auto"/>
            <w:noWrap/>
            <w:vAlign w:val="center"/>
          </w:tcPr>
          <w:p w14:paraId="62585359" w14:textId="77777777" w:rsidR="00C626CD" w:rsidRPr="00DF6DD6" w:rsidRDefault="00C626CD" w:rsidP="00C626CD">
            <w:pPr>
              <w:pStyle w:val="TAC"/>
              <w:keepNext w:val="0"/>
            </w:pPr>
            <w:r w:rsidRPr="00DF6DD6">
              <w:rPr>
                <w:rFonts w:eastAsia="Malgun Gothic"/>
                <w:lang w:eastAsia="ko-KR"/>
              </w:rPr>
              <w:t>25</w:t>
            </w:r>
          </w:p>
        </w:tc>
        <w:tc>
          <w:tcPr>
            <w:tcW w:w="1299" w:type="dxa"/>
            <w:shd w:val="clear" w:color="auto" w:fill="auto"/>
            <w:noWrap/>
            <w:vAlign w:val="center"/>
          </w:tcPr>
          <w:p w14:paraId="71827478" w14:textId="77777777" w:rsidR="00C626CD" w:rsidRPr="00DF6DD6" w:rsidRDefault="00C626CD" w:rsidP="00C626CD">
            <w:pPr>
              <w:pStyle w:val="TAC"/>
              <w:keepNext w:val="0"/>
            </w:pPr>
            <w:r w:rsidRPr="00DF6DD6">
              <w:rPr>
                <w:lang w:eastAsia="zh-CN"/>
              </w:rPr>
              <w:t>810</w:t>
            </w:r>
          </w:p>
        </w:tc>
        <w:tc>
          <w:tcPr>
            <w:tcW w:w="667" w:type="dxa"/>
            <w:shd w:val="clear" w:color="auto" w:fill="auto"/>
            <w:vAlign w:val="center"/>
          </w:tcPr>
          <w:p w14:paraId="34BB0918" w14:textId="77777777" w:rsidR="00C626CD" w:rsidRPr="00DF6DD6" w:rsidRDefault="00C626CD" w:rsidP="00C626CD">
            <w:pPr>
              <w:pStyle w:val="TAC"/>
              <w:keepNext w:val="0"/>
            </w:pPr>
            <w:r w:rsidRPr="00DF6DD6">
              <w:rPr>
                <w:kern w:val="2"/>
                <w:szCs w:val="24"/>
                <w:lang w:val="en-US" w:eastAsia="zh-CN"/>
              </w:rPr>
              <w:t>3.0</w:t>
            </w:r>
          </w:p>
        </w:tc>
        <w:tc>
          <w:tcPr>
            <w:tcW w:w="1096" w:type="dxa"/>
            <w:shd w:val="clear" w:color="auto" w:fill="auto"/>
            <w:vAlign w:val="center"/>
          </w:tcPr>
          <w:p w14:paraId="0E47FD14" w14:textId="77777777" w:rsidR="00C626CD" w:rsidRDefault="00C626CD" w:rsidP="00C626CD">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6C7D4D25" w14:textId="4B640361" w:rsidR="00C626CD" w:rsidRPr="00DF6DD6" w:rsidRDefault="00C626CD" w:rsidP="00C626CD">
            <w:pPr>
              <w:pStyle w:val="TAC"/>
              <w:keepNext w:val="0"/>
            </w:pPr>
          </w:p>
        </w:tc>
      </w:tr>
      <w:tr w:rsidR="00C626CD" w:rsidRPr="00DF6DD6" w14:paraId="374A56AA" w14:textId="77777777" w:rsidTr="00A6034C">
        <w:trPr>
          <w:trHeight w:val="54"/>
          <w:jc w:val="center"/>
        </w:trPr>
        <w:tc>
          <w:tcPr>
            <w:tcW w:w="1928" w:type="dxa"/>
            <w:vMerge/>
            <w:shd w:val="clear" w:color="auto" w:fill="auto"/>
            <w:vAlign w:val="center"/>
          </w:tcPr>
          <w:p w14:paraId="51910436" w14:textId="77777777" w:rsidR="00C626CD" w:rsidRPr="00DF6DD6" w:rsidRDefault="00C626CD" w:rsidP="00C626CD">
            <w:pPr>
              <w:pStyle w:val="TAC"/>
              <w:keepNext w:val="0"/>
              <w:rPr>
                <w:lang w:eastAsia="ja-JP"/>
              </w:rPr>
            </w:pPr>
          </w:p>
        </w:tc>
        <w:tc>
          <w:tcPr>
            <w:tcW w:w="1146" w:type="dxa"/>
            <w:shd w:val="clear" w:color="auto" w:fill="auto"/>
            <w:vAlign w:val="center"/>
          </w:tcPr>
          <w:p w14:paraId="435B745E" w14:textId="77777777" w:rsidR="00C626CD" w:rsidRPr="00DF6DD6" w:rsidRDefault="00C626CD" w:rsidP="00C626CD">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68C1171" w14:textId="77777777" w:rsidR="00C626CD" w:rsidRPr="00DF6DD6" w:rsidRDefault="00C626CD" w:rsidP="00C626CD">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6685E6FA" w14:textId="77777777" w:rsidR="00C626CD" w:rsidRPr="00DF6DD6" w:rsidRDefault="00C626CD" w:rsidP="00C626CD">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9FAF73D" w14:textId="0FFCCEF0" w:rsidR="00C626CD" w:rsidRPr="00DF6DD6" w:rsidRDefault="00C626CD" w:rsidP="00C626CD">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BEBA0A5" w14:textId="77777777" w:rsidR="00C626CD" w:rsidRPr="00DF6DD6" w:rsidRDefault="00C626CD" w:rsidP="00C626CD">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497ED0B4" w14:textId="77777777" w:rsidR="00C626CD" w:rsidRPr="00DF6DD6" w:rsidRDefault="00C626CD" w:rsidP="00C626CD">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70E692" w14:textId="282598D6" w:rsidR="00C626CD" w:rsidRPr="00DF6DD6" w:rsidRDefault="00C626CD" w:rsidP="00C626CD">
            <w:pPr>
              <w:pStyle w:val="TAC"/>
              <w:keepNext w:val="0"/>
            </w:pPr>
            <w:r>
              <w:rPr>
                <w:rFonts w:eastAsia="Malgun Gothic"/>
                <w:kern w:val="2"/>
                <w:szCs w:val="24"/>
                <w:lang w:val="en-US" w:eastAsia="ko-KR"/>
              </w:rPr>
              <w:t>N/A</w:t>
            </w:r>
          </w:p>
        </w:tc>
      </w:tr>
      <w:tr w:rsidR="00C626CD" w:rsidRPr="00DF6DD6" w14:paraId="68DC1158" w14:textId="77777777" w:rsidTr="00A6034C">
        <w:trPr>
          <w:trHeight w:val="54"/>
          <w:jc w:val="center"/>
        </w:trPr>
        <w:tc>
          <w:tcPr>
            <w:tcW w:w="1928" w:type="dxa"/>
            <w:vMerge w:val="restart"/>
            <w:shd w:val="clear" w:color="auto" w:fill="auto"/>
            <w:vAlign w:val="center"/>
          </w:tcPr>
          <w:p w14:paraId="39EB999D" w14:textId="77777777" w:rsidR="00C626CD" w:rsidRPr="00DF6DD6" w:rsidRDefault="00C626CD" w:rsidP="00C626CD">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E70FE6B" w14:textId="77777777" w:rsidR="00C626CD" w:rsidRPr="00DF6DD6" w:rsidRDefault="00C626CD" w:rsidP="00C626CD">
            <w:pPr>
              <w:pStyle w:val="TAC"/>
              <w:keepNext w:val="0"/>
              <w:rPr>
                <w:lang w:eastAsia="zh-CN"/>
              </w:rPr>
            </w:pPr>
            <w:r w:rsidRPr="00DF6DD6">
              <w:rPr>
                <w:lang w:eastAsia="zh-CN"/>
              </w:rPr>
              <w:t>7</w:t>
            </w:r>
          </w:p>
        </w:tc>
        <w:tc>
          <w:tcPr>
            <w:tcW w:w="1167" w:type="dxa"/>
            <w:shd w:val="clear" w:color="auto" w:fill="auto"/>
            <w:noWrap/>
            <w:vAlign w:val="center"/>
          </w:tcPr>
          <w:p w14:paraId="6FDD154D" w14:textId="77777777" w:rsidR="00C626CD" w:rsidRPr="00DF6DD6" w:rsidRDefault="00C626CD" w:rsidP="00C626CD">
            <w:pPr>
              <w:pStyle w:val="TAC"/>
              <w:keepNext w:val="0"/>
            </w:pPr>
            <w:r w:rsidRPr="00DF6DD6">
              <w:rPr>
                <w:kern w:val="2"/>
                <w:szCs w:val="24"/>
                <w:lang w:val="en-US" w:eastAsia="zh-CN"/>
              </w:rPr>
              <w:t>2555</w:t>
            </w:r>
          </w:p>
        </w:tc>
        <w:tc>
          <w:tcPr>
            <w:tcW w:w="746" w:type="dxa"/>
            <w:shd w:val="clear" w:color="auto" w:fill="auto"/>
            <w:noWrap/>
            <w:vAlign w:val="center"/>
          </w:tcPr>
          <w:p w14:paraId="0F87214A" w14:textId="77777777" w:rsidR="00C626CD" w:rsidRPr="00DF6DD6" w:rsidRDefault="00C626CD" w:rsidP="00C626CD">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E14C02A" w14:textId="77777777" w:rsidR="00C626CD" w:rsidRPr="00DF6DD6" w:rsidRDefault="00C626CD" w:rsidP="00C626CD">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D1CF283" w14:textId="77777777" w:rsidR="00C626CD" w:rsidRPr="00DF6DD6" w:rsidRDefault="00C626CD" w:rsidP="00C626CD">
            <w:pPr>
              <w:pStyle w:val="TAC"/>
              <w:keepNext w:val="0"/>
            </w:pPr>
            <w:r w:rsidRPr="00DF6DD6">
              <w:rPr>
                <w:kern w:val="2"/>
                <w:szCs w:val="24"/>
                <w:lang w:val="en-US" w:eastAsia="zh-CN"/>
              </w:rPr>
              <w:t>2675</w:t>
            </w:r>
          </w:p>
        </w:tc>
        <w:tc>
          <w:tcPr>
            <w:tcW w:w="667" w:type="dxa"/>
            <w:shd w:val="clear" w:color="auto" w:fill="auto"/>
            <w:vAlign w:val="center"/>
          </w:tcPr>
          <w:p w14:paraId="2A904A9B" w14:textId="77777777" w:rsidR="00C626CD" w:rsidRPr="00DF6DD6" w:rsidRDefault="00C626CD" w:rsidP="00C626CD">
            <w:pPr>
              <w:pStyle w:val="TAC"/>
              <w:keepNext w:val="0"/>
            </w:pPr>
            <w:r w:rsidRPr="00DF6DD6">
              <w:rPr>
                <w:kern w:val="2"/>
                <w:szCs w:val="24"/>
                <w:lang w:val="en-US" w:eastAsia="zh-CN"/>
              </w:rPr>
              <w:t>30.8</w:t>
            </w:r>
          </w:p>
        </w:tc>
        <w:tc>
          <w:tcPr>
            <w:tcW w:w="1096" w:type="dxa"/>
            <w:shd w:val="clear" w:color="auto" w:fill="auto"/>
            <w:vAlign w:val="center"/>
          </w:tcPr>
          <w:p w14:paraId="525B1096" w14:textId="77777777" w:rsidR="00C626CD" w:rsidRDefault="00C626CD" w:rsidP="00C626CD">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F2EFE3C" w14:textId="1DD92968" w:rsidR="00C626CD" w:rsidRPr="00DF6DD6" w:rsidRDefault="00C626CD" w:rsidP="00C626CD">
            <w:pPr>
              <w:pStyle w:val="TAC"/>
              <w:keepNext w:val="0"/>
            </w:pPr>
          </w:p>
        </w:tc>
      </w:tr>
      <w:tr w:rsidR="00F55B07" w:rsidRPr="00DF6DD6" w14:paraId="4FF026AF" w14:textId="77777777" w:rsidTr="00A6034C">
        <w:trPr>
          <w:trHeight w:val="54"/>
          <w:jc w:val="center"/>
        </w:trPr>
        <w:tc>
          <w:tcPr>
            <w:tcW w:w="1928" w:type="dxa"/>
            <w:vMerge/>
            <w:shd w:val="clear" w:color="auto" w:fill="auto"/>
            <w:vAlign w:val="center"/>
          </w:tcPr>
          <w:p w14:paraId="5D925D18" w14:textId="77777777" w:rsidR="004D05EA" w:rsidRPr="00DF6DD6" w:rsidRDefault="004D05EA" w:rsidP="00A6034C">
            <w:pPr>
              <w:pStyle w:val="TAC"/>
              <w:keepNext w:val="0"/>
              <w:rPr>
                <w:lang w:eastAsia="ja-JP"/>
              </w:rPr>
            </w:pPr>
          </w:p>
        </w:tc>
        <w:tc>
          <w:tcPr>
            <w:tcW w:w="1146" w:type="dxa"/>
            <w:shd w:val="clear" w:color="auto" w:fill="auto"/>
            <w:vAlign w:val="center"/>
          </w:tcPr>
          <w:p w14:paraId="530A52C9"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4E16C688" w14:textId="77777777" w:rsidR="004D05EA" w:rsidRPr="00DF6DD6" w:rsidRDefault="004D05EA" w:rsidP="00A6034C">
            <w:pPr>
              <w:pStyle w:val="TAC"/>
              <w:keepNext w:val="0"/>
            </w:pPr>
            <w:r w:rsidRPr="00DF6DD6">
              <w:rPr>
                <w:lang w:eastAsia="zh-CN"/>
              </w:rPr>
              <w:t>845</w:t>
            </w:r>
          </w:p>
        </w:tc>
        <w:tc>
          <w:tcPr>
            <w:tcW w:w="746" w:type="dxa"/>
            <w:shd w:val="clear" w:color="auto" w:fill="auto"/>
            <w:noWrap/>
            <w:vAlign w:val="center"/>
          </w:tcPr>
          <w:p w14:paraId="5ACB1D41"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3D2E3C40"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31CA43D5" w14:textId="77777777" w:rsidR="004D05EA" w:rsidRPr="00DF6DD6" w:rsidRDefault="004D05EA" w:rsidP="00A6034C">
            <w:pPr>
              <w:pStyle w:val="TAC"/>
              <w:keepNext w:val="0"/>
            </w:pPr>
            <w:r w:rsidRPr="00DF6DD6">
              <w:rPr>
                <w:lang w:eastAsia="zh-CN"/>
              </w:rPr>
              <w:t>804</w:t>
            </w:r>
          </w:p>
        </w:tc>
        <w:tc>
          <w:tcPr>
            <w:tcW w:w="667" w:type="dxa"/>
            <w:shd w:val="clear" w:color="auto" w:fill="auto"/>
            <w:vAlign w:val="center"/>
          </w:tcPr>
          <w:p w14:paraId="3799216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A397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DBDA473" w14:textId="77777777" w:rsidTr="00A6034C">
        <w:trPr>
          <w:trHeight w:val="54"/>
          <w:jc w:val="center"/>
        </w:trPr>
        <w:tc>
          <w:tcPr>
            <w:tcW w:w="1928" w:type="dxa"/>
            <w:vMerge/>
            <w:shd w:val="clear" w:color="auto" w:fill="auto"/>
            <w:vAlign w:val="center"/>
          </w:tcPr>
          <w:p w14:paraId="4B08ECE0" w14:textId="77777777" w:rsidR="004D05EA" w:rsidRPr="00DF6DD6" w:rsidRDefault="004D05EA" w:rsidP="00A6034C">
            <w:pPr>
              <w:pStyle w:val="TAC"/>
              <w:keepNext w:val="0"/>
              <w:rPr>
                <w:lang w:eastAsia="ja-JP"/>
              </w:rPr>
            </w:pPr>
          </w:p>
        </w:tc>
        <w:tc>
          <w:tcPr>
            <w:tcW w:w="1146" w:type="dxa"/>
            <w:shd w:val="clear" w:color="auto" w:fill="auto"/>
            <w:vAlign w:val="center"/>
          </w:tcPr>
          <w:p w14:paraId="30743D65"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664145E"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86E61B1"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DA6B3C5" w14:textId="709B7BF1"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F4B58C5"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48994CFD"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A1E76BA" w14:textId="77777777" w:rsidR="004D05EA" w:rsidRPr="00DF6DD6" w:rsidRDefault="004D05EA" w:rsidP="00A6034C">
            <w:pPr>
              <w:pStyle w:val="TAC"/>
              <w:keepNext w:val="0"/>
            </w:pPr>
            <w:r w:rsidRPr="00DF6DD6">
              <w:rPr>
                <w:rFonts w:eastAsia="Malgun Gothic"/>
                <w:kern w:val="2"/>
                <w:szCs w:val="24"/>
                <w:lang w:val="en-US" w:eastAsia="ko-KR"/>
              </w:rPr>
              <w:t>N/A</w:t>
            </w:r>
          </w:p>
        </w:tc>
      </w:tr>
      <w:tr w:rsidR="00CE04D0" w:rsidRPr="00DF6DD6" w14:paraId="305D8EF9" w14:textId="77777777" w:rsidTr="00A6034C">
        <w:trPr>
          <w:trHeight w:val="54"/>
          <w:jc w:val="center"/>
        </w:trPr>
        <w:tc>
          <w:tcPr>
            <w:tcW w:w="1928" w:type="dxa"/>
            <w:vMerge w:val="restart"/>
            <w:shd w:val="clear" w:color="auto" w:fill="auto"/>
            <w:vAlign w:val="center"/>
          </w:tcPr>
          <w:p w14:paraId="5F5A9250" w14:textId="77777777" w:rsidR="00CE04D0" w:rsidRPr="00DF6DD6" w:rsidRDefault="00CE04D0" w:rsidP="00CE04D0">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30ABEC4B" w14:textId="73351A0F" w:rsidR="00CE04D0" w:rsidRPr="00DF6DD6" w:rsidRDefault="00CE04D0" w:rsidP="00CE04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E94BBEF" w14:textId="79B30F66" w:rsidR="00CE04D0" w:rsidRPr="00DF6DD6" w:rsidRDefault="00CE04D0" w:rsidP="00CE04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3AFA8CA0" w14:textId="397BB29C"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8F1B6EF" w14:textId="1C0F1483"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C03BC60" w14:textId="6562A973" w:rsidR="00CE04D0" w:rsidRPr="00DF6DD6" w:rsidRDefault="00CE04D0" w:rsidP="00CE04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265E88A4"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663F95AA"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6C640AF4" w14:textId="77777777" w:rsidTr="00A6034C">
        <w:trPr>
          <w:trHeight w:val="54"/>
          <w:jc w:val="center"/>
        </w:trPr>
        <w:tc>
          <w:tcPr>
            <w:tcW w:w="1928" w:type="dxa"/>
            <w:vMerge/>
            <w:shd w:val="clear" w:color="auto" w:fill="auto"/>
            <w:vAlign w:val="center"/>
          </w:tcPr>
          <w:p w14:paraId="1042B5BC" w14:textId="77777777" w:rsidR="00CE04D0" w:rsidRPr="00DF6DD6" w:rsidRDefault="00CE04D0" w:rsidP="00CE04D0">
            <w:pPr>
              <w:pStyle w:val="TAC"/>
              <w:keepNext w:val="0"/>
              <w:rPr>
                <w:lang w:eastAsia="ja-JP"/>
              </w:rPr>
            </w:pPr>
          </w:p>
        </w:tc>
        <w:tc>
          <w:tcPr>
            <w:tcW w:w="1146" w:type="dxa"/>
            <w:shd w:val="clear" w:color="auto" w:fill="auto"/>
            <w:vAlign w:val="center"/>
          </w:tcPr>
          <w:p w14:paraId="6A42A784" w14:textId="3A889BB7"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A2151F7" w14:textId="150B821D" w:rsidR="00CE04D0" w:rsidRPr="00DF6DD6" w:rsidRDefault="00CE04D0" w:rsidP="00CE04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B52307F" w14:textId="67B3CAD8"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B1B41B7" w14:textId="135A69BF"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FB4F18F" w14:textId="758B4422" w:rsidR="00CE04D0" w:rsidRPr="00DF6DD6" w:rsidRDefault="00CE04D0" w:rsidP="00CE04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2BA3B9F7" w14:textId="77777777" w:rsidR="00CE04D0" w:rsidRPr="00DF6DD6" w:rsidRDefault="00CE04D0" w:rsidP="00CE04D0">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0BCDAC9F"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IMD2</w:t>
            </w:r>
          </w:p>
        </w:tc>
      </w:tr>
      <w:tr w:rsidR="00CE04D0" w:rsidRPr="00DF6DD6" w14:paraId="74F81E98" w14:textId="77777777" w:rsidTr="00A6034C">
        <w:trPr>
          <w:trHeight w:val="54"/>
          <w:jc w:val="center"/>
        </w:trPr>
        <w:tc>
          <w:tcPr>
            <w:tcW w:w="1928" w:type="dxa"/>
            <w:vMerge/>
            <w:shd w:val="clear" w:color="auto" w:fill="auto"/>
            <w:vAlign w:val="center"/>
          </w:tcPr>
          <w:p w14:paraId="55051F83" w14:textId="77777777" w:rsidR="00CE04D0" w:rsidRPr="00DF6DD6" w:rsidRDefault="00CE04D0" w:rsidP="00CE04D0">
            <w:pPr>
              <w:pStyle w:val="TAC"/>
              <w:keepNext w:val="0"/>
              <w:rPr>
                <w:lang w:eastAsia="ja-JP"/>
              </w:rPr>
            </w:pPr>
          </w:p>
        </w:tc>
        <w:tc>
          <w:tcPr>
            <w:tcW w:w="1146" w:type="dxa"/>
            <w:shd w:val="clear" w:color="auto" w:fill="auto"/>
            <w:vAlign w:val="center"/>
          </w:tcPr>
          <w:p w14:paraId="4096BB95" w14:textId="13BEB95F"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1A7188B" w14:textId="4BDAB7C9" w:rsidR="00CE04D0" w:rsidRPr="00DF6DD6" w:rsidRDefault="00CE04D0" w:rsidP="00CE04D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32658F66" w14:textId="6CB641D9"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D3AFC1D" w14:textId="22F01617"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AE6F05A" w14:textId="7AC1D5FE" w:rsidR="00CE04D0" w:rsidRPr="00DF6DD6" w:rsidRDefault="00CE04D0" w:rsidP="00CE04D0">
            <w:pPr>
              <w:pStyle w:val="TAC"/>
              <w:keepNext w:val="0"/>
              <w:rPr>
                <w:rFonts w:eastAsia="Malgun Gothic"/>
                <w:kern w:val="2"/>
                <w:szCs w:val="24"/>
                <w:lang w:val="en-US" w:eastAsia="ko-KR"/>
              </w:rPr>
            </w:pPr>
            <w:r w:rsidRPr="003175DC">
              <w:rPr>
                <w:lang w:eastAsia="ja-JP"/>
              </w:rPr>
              <w:t>3350</w:t>
            </w:r>
          </w:p>
        </w:tc>
        <w:tc>
          <w:tcPr>
            <w:tcW w:w="667" w:type="dxa"/>
            <w:shd w:val="clear" w:color="auto" w:fill="auto"/>
            <w:vAlign w:val="center"/>
          </w:tcPr>
          <w:p w14:paraId="689F846F"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EEBBE81"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1E98C693" w14:textId="77777777" w:rsidTr="00A6034C">
        <w:trPr>
          <w:trHeight w:val="54"/>
          <w:jc w:val="center"/>
        </w:trPr>
        <w:tc>
          <w:tcPr>
            <w:tcW w:w="1928" w:type="dxa"/>
            <w:vMerge/>
            <w:shd w:val="clear" w:color="auto" w:fill="auto"/>
            <w:vAlign w:val="center"/>
          </w:tcPr>
          <w:p w14:paraId="6DBAB536" w14:textId="77777777" w:rsidR="00CE04D0" w:rsidRPr="00DF6DD6" w:rsidRDefault="00CE04D0" w:rsidP="00CE04D0">
            <w:pPr>
              <w:pStyle w:val="TAC"/>
              <w:keepNext w:val="0"/>
              <w:rPr>
                <w:lang w:eastAsia="ja-JP"/>
              </w:rPr>
            </w:pPr>
          </w:p>
        </w:tc>
        <w:tc>
          <w:tcPr>
            <w:tcW w:w="1146" w:type="dxa"/>
            <w:shd w:val="clear" w:color="auto" w:fill="auto"/>
            <w:vAlign w:val="center"/>
          </w:tcPr>
          <w:p w14:paraId="2EC6CC88" w14:textId="52D64B00" w:rsidR="00CE04D0" w:rsidRPr="00DF6DD6" w:rsidRDefault="00CE04D0" w:rsidP="00CE04D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BA1573F" w14:textId="793B6509" w:rsidR="00CE04D0" w:rsidRPr="00DF6DD6" w:rsidRDefault="00CE04D0" w:rsidP="00CE04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79CDD90" w14:textId="11FAF363"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7EC9056" w14:textId="3B34CD1A"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96A27D5" w14:textId="769FFC88" w:rsidR="00CE04D0" w:rsidRPr="00DF6DD6" w:rsidRDefault="00CE04D0" w:rsidP="00CE04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0886E223"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D32BD65"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56939B66" w14:textId="77777777" w:rsidTr="00A6034C">
        <w:trPr>
          <w:trHeight w:val="54"/>
          <w:jc w:val="center"/>
        </w:trPr>
        <w:tc>
          <w:tcPr>
            <w:tcW w:w="1928" w:type="dxa"/>
            <w:vMerge/>
            <w:shd w:val="clear" w:color="auto" w:fill="auto"/>
            <w:vAlign w:val="center"/>
          </w:tcPr>
          <w:p w14:paraId="6606CB0B" w14:textId="77777777" w:rsidR="00CE04D0" w:rsidRPr="00DF6DD6" w:rsidRDefault="00CE04D0" w:rsidP="00CE04D0">
            <w:pPr>
              <w:pStyle w:val="TAC"/>
              <w:keepNext w:val="0"/>
              <w:rPr>
                <w:lang w:eastAsia="ja-JP"/>
              </w:rPr>
            </w:pPr>
          </w:p>
        </w:tc>
        <w:tc>
          <w:tcPr>
            <w:tcW w:w="1146" w:type="dxa"/>
            <w:shd w:val="clear" w:color="auto" w:fill="auto"/>
            <w:vAlign w:val="center"/>
          </w:tcPr>
          <w:p w14:paraId="2DA85670" w14:textId="1BB83B00"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E08E0AE" w14:textId="72A7EDC1" w:rsidR="00CE04D0" w:rsidRPr="00DF6DD6" w:rsidRDefault="00CE04D0" w:rsidP="00CE04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25A02C75" w14:textId="3267912A"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CD655A8" w14:textId="7F6B2B90"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5A0B6A5" w14:textId="2F590B29" w:rsidR="00CE04D0" w:rsidRPr="00DF6DD6" w:rsidRDefault="00CE04D0" w:rsidP="00CE04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518B9CA6" w14:textId="77777777" w:rsidR="00CE04D0" w:rsidRPr="00DF6DD6" w:rsidRDefault="00CE04D0" w:rsidP="00CE04D0">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116B25BE"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IMD5</w:t>
            </w:r>
          </w:p>
        </w:tc>
      </w:tr>
      <w:tr w:rsidR="00CE04D0" w:rsidRPr="00DF6DD6" w14:paraId="78005F61" w14:textId="77777777" w:rsidTr="00A6034C">
        <w:trPr>
          <w:trHeight w:val="54"/>
          <w:jc w:val="center"/>
        </w:trPr>
        <w:tc>
          <w:tcPr>
            <w:tcW w:w="1928" w:type="dxa"/>
            <w:vMerge/>
            <w:shd w:val="clear" w:color="auto" w:fill="auto"/>
            <w:vAlign w:val="center"/>
          </w:tcPr>
          <w:p w14:paraId="77BD8CCA" w14:textId="77777777" w:rsidR="00CE04D0" w:rsidRPr="00DF6DD6" w:rsidRDefault="00CE04D0" w:rsidP="00CE04D0">
            <w:pPr>
              <w:pStyle w:val="TAC"/>
              <w:keepNext w:val="0"/>
              <w:rPr>
                <w:lang w:eastAsia="ja-JP"/>
              </w:rPr>
            </w:pPr>
          </w:p>
        </w:tc>
        <w:tc>
          <w:tcPr>
            <w:tcW w:w="1146" w:type="dxa"/>
            <w:shd w:val="clear" w:color="auto" w:fill="auto"/>
            <w:vAlign w:val="center"/>
          </w:tcPr>
          <w:p w14:paraId="3DCF2170" w14:textId="1E974234"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E42897F" w14:textId="6F9A27D2" w:rsidR="00CE04D0" w:rsidRPr="00DF6DD6" w:rsidRDefault="00CE04D0" w:rsidP="00CE04D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69A1B5BC" w14:textId="18E5AD63"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BC5DD03" w14:textId="3BEF6A4C"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70BCB59F" w14:textId="060DFC17" w:rsidR="00CE04D0" w:rsidRPr="00DF6DD6" w:rsidRDefault="00CE04D0" w:rsidP="00CE04D0">
            <w:pPr>
              <w:pStyle w:val="TAC"/>
              <w:keepNext w:val="0"/>
              <w:rPr>
                <w:rFonts w:eastAsia="Malgun Gothic"/>
                <w:kern w:val="2"/>
                <w:szCs w:val="24"/>
                <w:lang w:val="en-US" w:eastAsia="ko-KR"/>
              </w:rPr>
            </w:pPr>
            <w:r w:rsidRPr="003175DC">
              <w:rPr>
                <w:lang w:eastAsia="ja-JP"/>
              </w:rPr>
              <w:t>3460</w:t>
            </w:r>
          </w:p>
        </w:tc>
        <w:tc>
          <w:tcPr>
            <w:tcW w:w="667" w:type="dxa"/>
            <w:shd w:val="clear" w:color="auto" w:fill="auto"/>
            <w:vAlign w:val="center"/>
          </w:tcPr>
          <w:p w14:paraId="12908695"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9D052AB"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0AE74D3E" w14:textId="77777777" w:rsidTr="00A6034C">
        <w:trPr>
          <w:trHeight w:val="54"/>
          <w:jc w:val="center"/>
        </w:trPr>
        <w:tc>
          <w:tcPr>
            <w:tcW w:w="1928" w:type="dxa"/>
            <w:vMerge/>
            <w:shd w:val="clear" w:color="auto" w:fill="auto"/>
            <w:vAlign w:val="center"/>
          </w:tcPr>
          <w:p w14:paraId="415816B5" w14:textId="77777777" w:rsidR="00CE04D0" w:rsidRPr="00DF6DD6" w:rsidRDefault="00CE04D0" w:rsidP="00CE04D0">
            <w:pPr>
              <w:pStyle w:val="TAC"/>
              <w:keepNext w:val="0"/>
              <w:rPr>
                <w:lang w:eastAsia="ja-JP"/>
              </w:rPr>
            </w:pPr>
          </w:p>
        </w:tc>
        <w:tc>
          <w:tcPr>
            <w:tcW w:w="1146" w:type="dxa"/>
            <w:shd w:val="clear" w:color="auto" w:fill="auto"/>
            <w:vAlign w:val="center"/>
          </w:tcPr>
          <w:p w14:paraId="6B6BEB01" w14:textId="215324AF" w:rsidR="00CE04D0" w:rsidRPr="00DF6DD6" w:rsidRDefault="00CE04D0" w:rsidP="00CE04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623699F" w14:textId="618CA9D0" w:rsidR="00CE04D0" w:rsidRPr="00DF6DD6" w:rsidRDefault="00CE04D0" w:rsidP="00CE04D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3797ADBD" w14:textId="778F58B4"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0F0EF3F" w14:textId="42F52809"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6171795" w14:textId="732C1A36" w:rsidR="00CE04D0" w:rsidRPr="00DF6DD6" w:rsidRDefault="00CE04D0" w:rsidP="00CE04D0">
            <w:pPr>
              <w:pStyle w:val="TAC"/>
              <w:keepNext w:val="0"/>
              <w:rPr>
                <w:rFonts w:eastAsia="Malgun Gothic"/>
                <w:kern w:val="2"/>
                <w:szCs w:val="24"/>
                <w:lang w:val="en-US" w:eastAsia="ko-KR"/>
              </w:rPr>
            </w:pPr>
            <w:r w:rsidRPr="003175DC">
              <w:rPr>
                <w:lang w:eastAsia="ja-JP"/>
              </w:rPr>
              <w:t>2650</w:t>
            </w:r>
          </w:p>
        </w:tc>
        <w:tc>
          <w:tcPr>
            <w:tcW w:w="667" w:type="dxa"/>
            <w:shd w:val="clear" w:color="auto" w:fill="auto"/>
            <w:vAlign w:val="center"/>
          </w:tcPr>
          <w:p w14:paraId="7EF084D8" w14:textId="77777777" w:rsidR="00CE04D0" w:rsidRPr="00DF6DD6" w:rsidRDefault="00CE04D0" w:rsidP="00CE04D0">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B66FAE"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IMD2</w:t>
            </w:r>
          </w:p>
        </w:tc>
      </w:tr>
      <w:tr w:rsidR="00CE04D0" w:rsidRPr="00DF6DD6" w14:paraId="3F8AF515" w14:textId="77777777" w:rsidTr="00A6034C">
        <w:trPr>
          <w:trHeight w:val="54"/>
          <w:jc w:val="center"/>
        </w:trPr>
        <w:tc>
          <w:tcPr>
            <w:tcW w:w="1928" w:type="dxa"/>
            <w:vMerge/>
            <w:shd w:val="clear" w:color="auto" w:fill="auto"/>
            <w:vAlign w:val="center"/>
          </w:tcPr>
          <w:p w14:paraId="668AEDB5" w14:textId="77777777" w:rsidR="00CE04D0" w:rsidRPr="00DF6DD6" w:rsidRDefault="00CE04D0" w:rsidP="00CE04D0">
            <w:pPr>
              <w:pStyle w:val="TAC"/>
              <w:keepNext w:val="0"/>
              <w:rPr>
                <w:lang w:eastAsia="ja-JP"/>
              </w:rPr>
            </w:pPr>
          </w:p>
        </w:tc>
        <w:tc>
          <w:tcPr>
            <w:tcW w:w="1146" w:type="dxa"/>
            <w:shd w:val="clear" w:color="auto" w:fill="auto"/>
            <w:vAlign w:val="center"/>
          </w:tcPr>
          <w:p w14:paraId="7ACE1CB4" w14:textId="76B5E796"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030316E" w14:textId="13C0B835" w:rsidR="00CE04D0" w:rsidRPr="00DF6DD6" w:rsidRDefault="00CE04D0" w:rsidP="00CE04D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63E53588" w14:textId="16E3642F"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B4383D0" w14:textId="5435E486"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824A180" w14:textId="6C5B77E3" w:rsidR="00CE04D0" w:rsidRPr="00DF6DD6" w:rsidRDefault="00CE04D0" w:rsidP="00CE04D0">
            <w:pPr>
              <w:pStyle w:val="TAC"/>
              <w:keepNext w:val="0"/>
              <w:rPr>
                <w:rFonts w:eastAsia="Malgun Gothic"/>
                <w:kern w:val="2"/>
                <w:szCs w:val="24"/>
                <w:lang w:val="en-US" w:eastAsia="ko-KR"/>
              </w:rPr>
            </w:pPr>
            <w:r w:rsidRPr="00DF6DD6">
              <w:rPr>
                <w:lang w:eastAsia="ja-JP"/>
              </w:rPr>
              <w:t>7</w:t>
            </w:r>
            <w:r>
              <w:rPr>
                <w:lang w:eastAsia="ja-JP"/>
              </w:rPr>
              <w:t>95</w:t>
            </w:r>
          </w:p>
        </w:tc>
        <w:tc>
          <w:tcPr>
            <w:tcW w:w="667" w:type="dxa"/>
            <w:shd w:val="clear" w:color="auto" w:fill="auto"/>
            <w:vAlign w:val="center"/>
          </w:tcPr>
          <w:p w14:paraId="5054645F"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485794A"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4DA064F9" w14:textId="77777777" w:rsidTr="00A6034C">
        <w:trPr>
          <w:trHeight w:val="54"/>
          <w:jc w:val="center"/>
        </w:trPr>
        <w:tc>
          <w:tcPr>
            <w:tcW w:w="1928" w:type="dxa"/>
            <w:vMerge/>
            <w:shd w:val="clear" w:color="auto" w:fill="auto"/>
            <w:vAlign w:val="center"/>
          </w:tcPr>
          <w:p w14:paraId="50E9015E" w14:textId="77777777" w:rsidR="00CE04D0" w:rsidRPr="00DF6DD6" w:rsidRDefault="00CE04D0" w:rsidP="00CE04D0">
            <w:pPr>
              <w:pStyle w:val="TAC"/>
              <w:keepNext w:val="0"/>
              <w:rPr>
                <w:lang w:eastAsia="ja-JP"/>
              </w:rPr>
            </w:pPr>
          </w:p>
        </w:tc>
        <w:tc>
          <w:tcPr>
            <w:tcW w:w="1146" w:type="dxa"/>
            <w:shd w:val="clear" w:color="auto" w:fill="auto"/>
            <w:vAlign w:val="center"/>
          </w:tcPr>
          <w:p w14:paraId="15E64BB7" w14:textId="014C4210"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EF379C8" w14:textId="3EA15B83" w:rsidR="00CE04D0" w:rsidRPr="00DF6DD6" w:rsidRDefault="00CE04D0" w:rsidP="00CE04D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1D93C061" w14:textId="77F4C7AF"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48481118" w14:textId="29CD9A1C"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FC4A6FB" w14:textId="0C132BD1" w:rsidR="00CE04D0" w:rsidRPr="00DF6DD6" w:rsidRDefault="00CE04D0" w:rsidP="00CE04D0">
            <w:pPr>
              <w:pStyle w:val="TAC"/>
              <w:keepNext w:val="0"/>
              <w:rPr>
                <w:rFonts w:eastAsia="Malgun Gothic"/>
                <w:kern w:val="2"/>
                <w:szCs w:val="24"/>
                <w:lang w:val="en-US" w:eastAsia="ko-KR"/>
              </w:rPr>
            </w:pPr>
            <w:r w:rsidRPr="003175DC">
              <w:rPr>
                <w:lang w:eastAsia="ja-JP"/>
              </w:rPr>
              <w:t>3390</w:t>
            </w:r>
          </w:p>
        </w:tc>
        <w:tc>
          <w:tcPr>
            <w:tcW w:w="667" w:type="dxa"/>
            <w:shd w:val="clear" w:color="auto" w:fill="auto"/>
            <w:vAlign w:val="center"/>
          </w:tcPr>
          <w:p w14:paraId="064695D2"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F0C1578"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7AC104F" w14:textId="77777777" w:rsidTr="00A6034C">
        <w:trPr>
          <w:trHeight w:val="54"/>
          <w:jc w:val="center"/>
        </w:trPr>
        <w:tc>
          <w:tcPr>
            <w:tcW w:w="1928" w:type="dxa"/>
            <w:vMerge w:val="restart"/>
            <w:shd w:val="clear" w:color="auto" w:fill="auto"/>
            <w:vAlign w:val="center"/>
          </w:tcPr>
          <w:p w14:paraId="1D4E9022" w14:textId="77777777" w:rsidR="004D05EA" w:rsidRPr="00DF6DD6" w:rsidRDefault="004D05EA" w:rsidP="00A6034C">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69FC1C80"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DE4487"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4F7A357"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B423890"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680E52D"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9E4A24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0E464E" w14:textId="77777777" w:rsidR="004D05EA" w:rsidRPr="00DF6DD6" w:rsidRDefault="004D05EA" w:rsidP="00A6034C">
            <w:pPr>
              <w:pStyle w:val="TAC"/>
              <w:keepNext w:val="0"/>
              <w:rPr>
                <w:rFonts w:eastAsia="Malgun Gothic"/>
                <w:lang w:eastAsia="ko-KR"/>
              </w:rPr>
            </w:pPr>
            <w:r w:rsidRPr="00DF6DD6">
              <w:t>N/A</w:t>
            </w:r>
          </w:p>
        </w:tc>
      </w:tr>
      <w:tr w:rsidR="00F55B07" w:rsidRPr="00DF6DD6" w14:paraId="29C25012" w14:textId="77777777" w:rsidTr="00A6034C">
        <w:trPr>
          <w:trHeight w:val="54"/>
          <w:jc w:val="center"/>
        </w:trPr>
        <w:tc>
          <w:tcPr>
            <w:tcW w:w="1928" w:type="dxa"/>
            <w:vMerge/>
            <w:shd w:val="clear" w:color="auto" w:fill="auto"/>
            <w:vAlign w:val="center"/>
          </w:tcPr>
          <w:p w14:paraId="6EFA5561" w14:textId="77777777" w:rsidR="004D05EA" w:rsidRPr="00DF6DD6" w:rsidRDefault="004D05EA" w:rsidP="00A6034C">
            <w:pPr>
              <w:pStyle w:val="TAC"/>
              <w:keepNext w:val="0"/>
              <w:rPr>
                <w:lang w:eastAsia="ja-JP"/>
              </w:rPr>
            </w:pPr>
          </w:p>
        </w:tc>
        <w:tc>
          <w:tcPr>
            <w:tcW w:w="1146" w:type="dxa"/>
            <w:shd w:val="clear" w:color="auto" w:fill="auto"/>
            <w:vAlign w:val="center"/>
          </w:tcPr>
          <w:p w14:paraId="14AA4A4D"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3F11A5A" w14:textId="77777777" w:rsidR="004D05EA" w:rsidRPr="00DF6DD6" w:rsidRDefault="004D05EA" w:rsidP="00A6034C">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338CD93F"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D77049A"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9F86310" w14:textId="77777777" w:rsidR="004D05EA" w:rsidRPr="00DF6DD6" w:rsidRDefault="004D05EA" w:rsidP="00A6034C">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8FD0B7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287FFA" w14:textId="77777777" w:rsidR="004D05EA" w:rsidRPr="00DF6DD6" w:rsidRDefault="004D05EA" w:rsidP="00A6034C">
            <w:pPr>
              <w:pStyle w:val="TAC"/>
              <w:keepNext w:val="0"/>
              <w:rPr>
                <w:rFonts w:eastAsia="Malgun Gothic"/>
                <w:lang w:eastAsia="ko-KR"/>
              </w:rPr>
            </w:pPr>
            <w:r w:rsidRPr="00DF6DD6">
              <w:t>N/A</w:t>
            </w:r>
          </w:p>
        </w:tc>
      </w:tr>
      <w:tr w:rsidR="00F55B07" w:rsidRPr="00DF6DD6" w14:paraId="5040003C" w14:textId="77777777" w:rsidTr="00A6034C">
        <w:trPr>
          <w:trHeight w:val="54"/>
          <w:jc w:val="center"/>
        </w:trPr>
        <w:tc>
          <w:tcPr>
            <w:tcW w:w="1928" w:type="dxa"/>
            <w:vMerge/>
            <w:shd w:val="clear" w:color="auto" w:fill="auto"/>
            <w:vAlign w:val="center"/>
          </w:tcPr>
          <w:p w14:paraId="1E868980" w14:textId="77777777" w:rsidR="004D05EA" w:rsidRPr="00DF6DD6" w:rsidRDefault="004D05EA" w:rsidP="00A6034C">
            <w:pPr>
              <w:pStyle w:val="TAC"/>
              <w:keepNext w:val="0"/>
              <w:rPr>
                <w:lang w:eastAsia="ja-JP"/>
              </w:rPr>
            </w:pPr>
          </w:p>
        </w:tc>
        <w:tc>
          <w:tcPr>
            <w:tcW w:w="1146" w:type="dxa"/>
            <w:shd w:val="clear" w:color="auto" w:fill="auto"/>
            <w:vAlign w:val="center"/>
          </w:tcPr>
          <w:p w14:paraId="2A55A78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3307B597"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9CE1E66" w14:textId="77777777" w:rsidR="004D05EA" w:rsidRPr="00DF6DD6" w:rsidRDefault="004D05EA" w:rsidP="00A6034C">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0370FFE8" w14:textId="46FE2921" w:rsidR="004D05EA" w:rsidRPr="00DF6DD6" w:rsidRDefault="004D05EA" w:rsidP="00A6034C">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21161A62"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7FEF6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5EBC060"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0EEDBE57" w14:textId="77777777" w:rsidTr="00A6034C">
        <w:trPr>
          <w:trHeight w:val="54"/>
          <w:jc w:val="center"/>
        </w:trPr>
        <w:tc>
          <w:tcPr>
            <w:tcW w:w="1928" w:type="dxa"/>
            <w:vMerge/>
            <w:shd w:val="clear" w:color="auto" w:fill="auto"/>
            <w:vAlign w:val="center"/>
          </w:tcPr>
          <w:p w14:paraId="4255E413" w14:textId="77777777" w:rsidR="004D05EA" w:rsidRPr="00DF6DD6" w:rsidRDefault="004D05EA" w:rsidP="00A6034C">
            <w:pPr>
              <w:pStyle w:val="TAC"/>
              <w:keepNext w:val="0"/>
              <w:rPr>
                <w:lang w:eastAsia="ja-JP"/>
              </w:rPr>
            </w:pPr>
          </w:p>
        </w:tc>
        <w:tc>
          <w:tcPr>
            <w:tcW w:w="1146" w:type="dxa"/>
            <w:shd w:val="clear" w:color="auto" w:fill="auto"/>
            <w:vAlign w:val="center"/>
          </w:tcPr>
          <w:p w14:paraId="741B846A"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EB3DCB4"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526CB85"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C5A76E6"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5901745"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3D9710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472F48" w14:textId="77777777" w:rsidR="004D05EA" w:rsidRPr="00DF6DD6" w:rsidRDefault="004D05EA" w:rsidP="00A6034C">
            <w:pPr>
              <w:pStyle w:val="TAC"/>
              <w:keepNext w:val="0"/>
              <w:rPr>
                <w:rFonts w:eastAsia="Malgun Gothic"/>
                <w:lang w:eastAsia="ko-KR"/>
              </w:rPr>
            </w:pPr>
            <w:r w:rsidRPr="00DF6DD6">
              <w:t>N/A</w:t>
            </w:r>
          </w:p>
        </w:tc>
      </w:tr>
      <w:tr w:rsidR="00F55B07" w:rsidRPr="00DF6DD6" w14:paraId="12E7847F" w14:textId="77777777" w:rsidTr="00A6034C">
        <w:trPr>
          <w:trHeight w:val="54"/>
          <w:jc w:val="center"/>
        </w:trPr>
        <w:tc>
          <w:tcPr>
            <w:tcW w:w="1928" w:type="dxa"/>
            <w:vMerge/>
            <w:shd w:val="clear" w:color="auto" w:fill="auto"/>
            <w:vAlign w:val="center"/>
          </w:tcPr>
          <w:p w14:paraId="51ABD9A2" w14:textId="77777777" w:rsidR="004D05EA" w:rsidRPr="00DF6DD6" w:rsidRDefault="004D05EA" w:rsidP="00A6034C">
            <w:pPr>
              <w:pStyle w:val="TAC"/>
              <w:keepNext w:val="0"/>
              <w:rPr>
                <w:lang w:eastAsia="ja-JP"/>
              </w:rPr>
            </w:pPr>
          </w:p>
        </w:tc>
        <w:tc>
          <w:tcPr>
            <w:tcW w:w="1146" w:type="dxa"/>
            <w:shd w:val="clear" w:color="auto" w:fill="auto"/>
            <w:vAlign w:val="center"/>
          </w:tcPr>
          <w:p w14:paraId="48C9076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32CBA7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45F9C00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9493FEA" w14:textId="1F7CC37D"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A25A649"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016913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A315DC8" w14:textId="77777777" w:rsidR="004D05EA" w:rsidRPr="00DF6DD6" w:rsidRDefault="004D05EA" w:rsidP="00A6034C">
            <w:pPr>
              <w:pStyle w:val="TAC"/>
              <w:keepNext w:val="0"/>
              <w:rPr>
                <w:rFonts w:eastAsia="Malgun Gothic"/>
                <w:lang w:eastAsia="ko-KR"/>
              </w:rPr>
            </w:pPr>
            <w:r w:rsidRPr="00DF6DD6">
              <w:t>N/A</w:t>
            </w:r>
          </w:p>
        </w:tc>
      </w:tr>
      <w:tr w:rsidR="00F55B07" w:rsidRPr="00DF6DD6" w14:paraId="0B278225" w14:textId="77777777" w:rsidTr="00A6034C">
        <w:trPr>
          <w:trHeight w:val="54"/>
          <w:jc w:val="center"/>
        </w:trPr>
        <w:tc>
          <w:tcPr>
            <w:tcW w:w="1928" w:type="dxa"/>
            <w:vMerge/>
            <w:shd w:val="clear" w:color="auto" w:fill="auto"/>
            <w:vAlign w:val="center"/>
          </w:tcPr>
          <w:p w14:paraId="56D2B083" w14:textId="77777777" w:rsidR="004D05EA" w:rsidRPr="00DF6DD6" w:rsidRDefault="004D05EA" w:rsidP="00A6034C">
            <w:pPr>
              <w:pStyle w:val="TAC"/>
              <w:keepNext w:val="0"/>
              <w:rPr>
                <w:lang w:eastAsia="ja-JP"/>
              </w:rPr>
            </w:pPr>
          </w:p>
        </w:tc>
        <w:tc>
          <w:tcPr>
            <w:tcW w:w="1146" w:type="dxa"/>
            <w:shd w:val="clear" w:color="auto" w:fill="auto"/>
            <w:vAlign w:val="center"/>
          </w:tcPr>
          <w:p w14:paraId="6BCA6A27"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F574ED5" w14:textId="77777777" w:rsidR="004D05EA" w:rsidRPr="00DF6DD6" w:rsidRDefault="004D05EA" w:rsidP="00A6034C">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6378142C" w14:textId="77777777" w:rsidR="004D05EA" w:rsidRPr="00DF6DD6" w:rsidRDefault="004D05EA" w:rsidP="00A6034C">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0AAD12D" w14:textId="77777777" w:rsidR="004D05EA" w:rsidRPr="00DF6DD6" w:rsidRDefault="004D05EA" w:rsidP="00A6034C">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4276220" w14:textId="77777777" w:rsidR="004D05EA" w:rsidRPr="00DF6DD6" w:rsidRDefault="004D05EA" w:rsidP="00A6034C">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75EC10A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4A0DB6B8"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3CEFE9D2" w14:textId="77777777" w:rsidTr="00A6034C">
        <w:trPr>
          <w:trHeight w:val="54"/>
          <w:jc w:val="center"/>
        </w:trPr>
        <w:tc>
          <w:tcPr>
            <w:tcW w:w="1928" w:type="dxa"/>
            <w:vMerge w:val="restart"/>
            <w:shd w:val="clear" w:color="auto" w:fill="auto"/>
            <w:vAlign w:val="center"/>
          </w:tcPr>
          <w:p w14:paraId="05B87BFE"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1797BBE" w14:textId="77777777" w:rsidR="004D05EA" w:rsidRPr="00DF6DD6" w:rsidRDefault="004D05EA" w:rsidP="00A6034C">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C8CF1E6"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6290881"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2F3811C2"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150E119A"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57C5F76B"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1949BD4D"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0169E5C" w14:textId="77777777" w:rsidTr="00A6034C">
        <w:trPr>
          <w:trHeight w:val="54"/>
          <w:jc w:val="center"/>
        </w:trPr>
        <w:tc>
          <w:tcPr>
            <w:tcW w:w="1928" w:type="dxa"/>
            <w:vMerge/>
            <w:shd w:val="clear" w:color="auto" w:fill="auto"/>
            <w:vAlign w:val="center"/>
          </w:tcPr>
          <w:p w14:paraId="5AE9F5A1" w14:textId="77777777" w:rsidR="004D05EA" w:rsidRPr="00DF6DD6"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DF6DD6" w:rsidRDefault="004D05EA" w:rsidP="00A6034C">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C19ACF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600D9330"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3D48443"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0AE2C06E"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37FCF761"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05EA143A" w14:textId="77777777" w:rsidR="004D05EA" w:rsidRPr="00DF6DD6" w:rsidRDefault="004D05EA" w:rsidP="00A6034C">
            <w:pPr>
              <w:pStyle w:val="TAC"/>
              <w:keepNext w:val="0"/>
              <w:rPr>
                <w:rFonts w:eastAsia="Malgun Gothic"/>
                <w:kern w:val="2"/>
                <w:szCs w:val="24"/>
                <w:lang w:val="en-US" w:eastAsia="ko-KR"/>
              </w:rPr>
            </w:pPr>
            <w:r w:rsidRPr="00DF6DD6">
              <w:rPr>
                <w:lang w:eastAsia="zh-CN"/>
              </w:rPr>
              <w:t>IMD2, IMD5</w:t>
            </w:r>
          </w:p>
        </w:tc>
      </w:tr>
      <w:tr w:rsidR="00F55B07" w:rsidRPr="00DF6DD6" w14:paraId="63F8A46D" w14:textId="77777777" w:rsidTr="00A6034C">
        <w:trPr>
          <w:trHeight w:val="54"/>
          <w:jc w:val="center"/>
        </w:trPr>
        <w:tc>
          <w:tcPr>
            <w:tcW w:w="1928" w:type="dxa"/>
            <w:vMerge/>
            <w:shd w:val="clear" w:color="auto" w:fill="auto"/>
            <w:vAlign w:val="center"/>
          </w:tcPr>
          <w:p w14:paraId="7EC5E61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DF6DD6" w:rsidRDefault="004D05EA" w:rsidP="00A6034C">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4525587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4BFDB25"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F46F555"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303E7E05"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68754BDF"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6F567CA4"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C69EF11" w14:textId="77777777" w:rsidTr="00A6034C">
        <w:trPr>
          <w:trHeight w:val="54"/>
          <w:jc w:val="center"/>
        </w:trPr>
        <w:tc>
          <w:tcPr>
            <w:tcW w:w="1928" w:type="dxa"/>
            <w:vMerge w:val="restart"/>
            <w:shd w:val="clear" w:color="auto" w:fill="auto"/>
            <w:vAlign w:val="center"/>
          </w:tcPr>
          <w:p w14:paraId="54C8C562"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5492DFF"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37670F8"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01D8B210"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133CCB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6B41EF4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5B84B94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4DCACD" w14:textId="77777777" w:rsidR="004D05EA" w:rsidRPr="00DF6DD6" w:rsidRDefault="004D05EA" w:rsidP="00A6034C">
            <w:pPr>
              <w:pStyle w:val="TAC"/>
              <w:keepNext w:val="0"/>
            </w:pPr>
            <w:r w:rsidRPr="00DF6DD6">
              <w:rPr>
                <w:lang w:eastAsia="ja-JP"/>
              </w:rPr>
              <w:t>N/A</w:t>
            </w:r>
          </w:p>
        </w:tc>
      </w:tr>
      <w:tr w:rsidR="00F55B07" w:rsidRPr="00DF6DD6" w14:paraId="37FC16D1" w14:textId="77777777" w:rsidTr="00A6034C">
        <w:trPr>
          <w:trHeight w:val="54"/>
          <w:jc w:val="center"/>
        </w:trPr>
        <w:tc>
          <w:tcPr>
            <w:tcW w:w="1928" w:type="dxa"/>
            <w:vMerge/>
            <w:shd w:val="clear" w:color="auto" w:fill="auto"/>
            <w:vAlign w:val="center"/>
          </w:tcPr>
          <w:p w14:paraId="47053BC9"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022F92F9"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626102D"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2D47979F"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2E907053"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7631F784" w14:textId="77777777" w:rsidR="004D05EA" w:rsidRPr="00DF6DD6" w:rsidRDefault="004D05EA" w:rsidP="00A6034C">
            <w:pPr>
              <w:pStyle w:val="TAC"/>
              <w:keepNext w:val="0"/>
            </w:pPr>
            <w:r w:rsidRPr="00DF6DD6">
              <w:rPr>
                <w:lang w:eastAsia="ja-JP"/>
              </w:rPr>
              <w:t>4.4</w:t>
            </w:r>
          </w:p>
        </w:tc>
        <w:tc>
          <w:tcPr>
            <w:tcW w:w="1096" w:type="dxa"/>
            <w:shd w:val="clear" w:color="auto" w:fill="auto"/>
            <w:vAlign w:val="center"/>
          </w:tcPr>
          <w:p w14:paraId="4C10B4FC" w14:textId="77777777" w:rsidR="004D05EA" w:rsidRPr="00DF6DD6" w:rsidRDefault="004D05EA" w:rsidP="00A6034C">
            <w:pPr>
              <w:pStyle w:val="TAC"/>
              <w:keepNext w:val="0"/>
            </w:pPr>
            <w:r w:rsidRPr="00DF6DD6">
              <w:rPr>
                <w:lang w:eastAsia="ja-JP"/>
              </w:rPr>
              <w:t>IMD5</w:t>
            </w:r>
          </w:p>
        </w:tc>
      </w:tr>
      <w:tr w:rsidR="00F55B07" w:rsidRPr="00DF6DD6" w14:paraId="3E18817A" w14:textId="77777777" w:rsidTr="00A6034C">
        <w:trPr>
          <w:trHeight w:val="54"/>
          <w:jc w:val="center"/>
        </w:trPr>
        <w:tc>
          <w:tcPr>
            <w:tcW w:w="1928" w:type="dxa"/>
            <w:vMerge/>
            <w:shd w:val="clear" w:color="auto" w:fill="auto"/>
            <w:vAlign w:val="center"/>
          </w:tcPr>
          <w:p w14:paraId="5D041FA6"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7093486" w14:textId="77777777" w:rsidR="004D05EA" w:rsidRPr="00DF6DD6" w:rsidRDefault="004D05EA" w:rsidP="00A6034C">
            <w:pPr>
              <w:pStyle w:val="TAC"/>
              <w:keepNext w:val="0"/>
            </w:pPr>
            <w:r w:rsidRPr="00DF6DD6">
              <w:rPr>
                <w:lang w:eastAsia="ja-JP"/>
              </w:rPr>
              <w:t>4058</w:t>
            </w:r>
          </w:p>
        </w:tc>
        <w:tc>
          <w:tcPr>
            <w:tcW w:w="746" w:type="dxa"/>
            <w:shd w:val="clear" w:color="auto" w:fill="auto"/>
            <w:noWrap/>
            <w:vAlign w:val="center"/>
          </w:tcPr>
          <w:p w14:paraId="4730E10F"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3936C7E7" w14:textId="1064467D"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059FBF64" w14:textId="77777777" w:rsidR="004D05EA" w:rsidRPr="00DF6DD6" w:rsidRDefault="004D05EA" w:rsidP="00A6034C">
            <w:pPr>
              <w:pStyle w:val="TAC"/>
              <w:keepNext w:val="0"/>
            </w:pPr>
            <w:r w:rsidRPr="00DF6DD6">
              <w:rPr>
                <w:lang w:eastAsia="ja-JP"/>
              </w:rPr>
              <w:t>4058</w:t>
            </w:r>
          </w:p>
        </w:tc>
        <w:tc>
          <w:tcPr>
            <w:tcW w:w="667" w:type="dxa"/>
            <w:shd w:val="clear" w:color="auto" w:fill="auto"/>
            <w:vAlign w:val="center"/>
          </w:tcPr>
          <w:p w14:paraId="5C7E03F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BEF8044" w14:textId="77777777" w:rsidR="004D05EA" w:rsidRPr="00DF6DD6" w:rsidRDefault="004D05EA" w:rsidP="00A6034C">
            <w:pPr>
              <w:pStyle w:val="TAC"/>
              <w:keepNext w:val="0"/>
            </w:pPr>
            <w:r w:rsidRPr="00DF6DD6">
              <w:rPr>
                <w:lang w:eastAsia="ja-JP"/>
              </w:rPr>
              <w:t>N/A</w:t>
            </w:r>
          </w:p>
        </w:tc>
      </w:tr>
      <w:tr w:rsidR="00F55B07" w:rsidRPr="00DF6DD6" w14:paraId="3878FD1B" w14:textId="77777777" w:rsidTr="00A6034C">
        <w:trPr>
          <w:trHeight w:val="54"/>
          <w:jc w:val="center"/>
        </w:trPr>
        <w:tc>
          <w:tcPr>
            <w:tcW w:w="1928" w:type="dxa"/>
            <w:vMerge w:val="restart"/>
            <w:shd w:val="clear" w:color="auto" w:fill="auto"/>
            <w:vAlign w:val="center"/>
          </w:tcPr>
          <w:p w14:paraId="4D2BF7D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ACEE63E"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E639FC7"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2EF58B88"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1CF6AC03"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3E31AD2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12CBB41E" w14:textId="77777777" w:rsidR="004D05EA" w:rsidRPr="00DF6DD6" w:rsidRDefault="004D05EA" w:rsidP="00A6034C">
            <w:pPr>
              <w:pStyle w:val="TAC"/>
              <w:keepNext w:val="0"/>
            </w:pPr>
            <w:r w:rsidRPr="00DF6DD6">
              <w:rPr>
                <w:lang w:eastAsia="ja-JP"/>
              </w:rPr>
              <w:t>3.9</w:t>
            </w:r>
          </w:p>
        </w:tc>
        <w:tc>
          <w:tcPr>
            <w:tcW w:w="1096" w:type="dxa"/>
            <w:shd w:val="clear" w:color="auto" w:fill="auto"/>
            <w:vAlign w:val="center"/>
          </w:tcPr>
          <w:p w14:paraId="6EB1DD05" w14:textId="77777777" w:rsidR="004D05EA" w:rsidRPr="00DF6DD6" w:rsidRDefault="004D05EA" w:rsidP="00A6034C">
            <w:pPr>
              <w:pStyle w:val="TAC"/>
              <w:keepNext w:val="0"/>
            </w:pPr>
            <w:r w:rsidRPr="00DF6DD6">
              <w:rPr>
                <w:lang w:eastAsia="ja-JP"/>
              </w:rPr>
              <w:t>IMD5</w:t>
            </w:r>
          </w:p>
        </w:tc>
      </w:tr>
      <w:tr w:rsidR="00F55B07" w:rsidRPr="00DF6DD6" w14:paraId="08D89C7C" w14:textId="77777777" w:rsidTr="00A6034C">
        <w:trPr>
          <w:trHeight w:val="54"/>
          <w:jc w:val="center"/>
        </w:trPr>
        <w:tc>
          <w:tcPr>
            <w:tcW w:w="1928" w:type="dxa"/>
            <w:vMerge/>
            <w:shd w:val="clear" w:color="auto" w:fill="auto"/>
            <w:vAlign w:val="center"/>
          </w:tcPr>
          <w:p w14:paraId="1492CB0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1E4F8076"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6AFFEB1B"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6EB6C82"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0AEA140"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066CEEF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E986EA0" w14:textId="77777777" w:rsidR="004D05EA" w:rsidRPr="00DF6DD6" w:rsidRDefault="004D05EA" w:rsidP="00A6034C">
            <w:pPr>
              <w:pStyle w:val="TAC"/>
              <w:keepNext w:val="0"/>
            </w:pPr>
            <w:r w:rsidRPr="00DF6DD6">
              <w:rPr>
                <w:lang w:eastAsia="ja-JP"/>
              </w:rPr>
              <w:t>N/A</w:t>
            </w:r>
          </w:p>
        </w:tc>
      </w:tr>
      <w:tr w:rsidR="00F55B07" w:rsidRPr="00DF6DD6" w14:paraId="644AE543" w14:textId="77777777" w:rsidTr="00A6034C">
        <w:trPr>
          <w:trHeight w:val="54"/>
          <w:jc w:val="center"/>
        </w:trPr>
        <w:tc>
          <w:tcPr>
            <w:tcW w:w="1928" w:type="dxa"/>
            <w:vMerge/>
            <w:shd w:val="clear" w:color="auto" w:fill="auto"/>
            <w:vAlign w:val="center"/>
          </w:tcPr>
          <w:p w14:paraId="78F808E6"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8D4FA7F" w14:textId="77777777" w:rsidR="004D05EA" w:rsidRPr="00DF6DD6" w:rsidRDefault="004D05EA" w:rsidP="00A6034C">
            <w:pPr>
              <w:pStyle w:val="TAC"/>
              <w:keepNext w:val="0"/>
            </w:pPr>
            <w:r w:rsidRPr="00DF6DD6">
              <w:rPr>
                <w:lang w:eastAsia="ja-JP"/>
              </w:rPr>
              <w:t>3757</w:t>
            </w:r>
          </w:p>
        </w:tc>
        <w:tc>
          <w:tcPr>
            <w:tcW w:w="746" w:type="dxa"/>
            <w:shd w:val="clear" w:color="auto" w:fill="auto"/>
            <w:noWrap/>
            <w:vAlign w:val="center"/>
          </w:tcPr>
          <w:p w14:paraId="3D9AA91D"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7156823E" w14:textId="71F0E619"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ECF7405" w14:textId="77777777" w:rsidR="004D05EA" w:rsidRPr="00DF6DD6" w:rsidRDefault="004D05EA" w:rsidP="00A6034C">
            <w:pPr>
              <w:pStyle w:val="TAC"/>
              <w:keepNext w:val="0"/>
            </w:pPr>
            <w:r w:rsidRPr="00DF6DD6">
              <w:rPr>
                <w:lang w:eastAsia="ja-JP"/>
              </w:rPr>
              <w:t>3757</w:t>
            </w:r>
          </w:p>
        </w:tc>
        <w:tc>
          <w:tcPr>
            <w:tcW w:w="667" w:type="dxa"/>
            <w:shd w:val="clear" w:color="auto" w:fill="auto"/>
            <w:vAlign w:val="center"/>
          </w:tcPr>
          <w:p w14:paraId="17A2A21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C04604" w14:textId="77777777" w:rsidR="004D05EA" w:rsidRPr="00DF6DD6" w:rsidRDefault="004D05EA" w:rsidP="00A6034C">
            <w:pPr>
              <w:pStyle w:val="TAC"/>
              <w:keepNext w:val="0"/>
            </w:pPr>
            <w:r w:rsidRPr="00DF6DD6">
              <w:rPr>
                <w:lang w:eastAsia="ja-JP"/>
              </w:rPr>
              <w:t>N/A</w:t>
            </w:r>
          </w:p>
        </w:tc>
      </w:tr>
      <w:tr w:rsidR="00F55B07" w:rsidRPr="00DF6DD6" w14:paraId="125D50ED" w14:textId="77777777" w:rsidTr="00A6034C">
        <w:trPr>
          <w:trHeight w:val="54"/>
          <w:jc w:val="center"/>
        </w:trPr>
        <w:tc>
          <w:tcPr>
            <w:tcW w:w="1928" w:type="dxa"/>
            <w:vMerge w:val="restart"/>
            <w:shd w:val="clear" w:color="auto" w:fill="auto"/>
            <w:vAlign w:val="center"/>
          </w:tcPr>
          <w:p w14:paraId="284A251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3F7CBBF7"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F43D4D0" w14:textId="77777777" w:rsidR="004D05EA" w:rsidRPr="00DF6DD6" w:rsidRDefault="004D05EA" w:rsidP="00A6034C">
            <w:pPr>
              <w:pStyle w:val="TAC"/>
              <w:keepNext w:val="0"/>
            </w:pPr>
            <w:r w:rsidRPr="00DF6DD6">
              <w:rPr>
                <w:lang w:eastAsia="ja-JP"/>
              </w:rPr>
              <w:t>819</w:t>
            </w:r>
          </w:p>
        </w:tc>
        <w:tc>
          <w:tcPr>
            <w:tcW w:w="746" w:type="dxa"/>
            <w:shd w:val="clear" w:color="auto" w:fill="auto"/>
            <w:noWrap/>
            <w:vAlign w:val="center"/>
          </w:tcPr>
          <w:p w14:paraId="5848007C"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5D47757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1972C0C2" w14:textId="77777777" w:rsidR="004D05EA" w:rsidRPr="00DF6DD6" w:rsidRDefault="004D05EA" w:rsidP="00A6034C">
            <w:pPr>
              <w:pStyle w:val="TAC"/>
              <w:keepNext w:val="0"/>
            </w:pPr>
            <w:r w:rsidRPr="00DF6DD6">
              <w:rPr>
                <w:lang w:eastAsia="ja-JP"/>
              </w:rPr>
              <w:t>864</w:t>
            </w:r>
          </w:p>
        </w:tc>
        <w:tc>
          <w:tcPr>
            <w:tcW w:w="667" w:type="dxa"/>
            <w:shd w:val="clear" w:color="auto" w:fill="auto"/>
            <w:vAlign w:val="center"/>
          </w:tcPr>
          <w:p w14:paraId="62599A7B" w14:textId="77777777" w:rsidR="004D05EA" w:rsidRPr="00DF6DD6" w:rsidRDefault="004D05EA" w:rsidP="00A6034C">
            <w:pPr>
              <w:pStyle w:val="TAC"/>
              <w:keepNext w:val="0"/>
            </w:pPr>
            <w:r w:rsidRPr="00DF6DD6">
              <w:rPr>
                <w:lang w:eastAsia="ja-JP"/>
              </w:rPr>
              <w:t>3.8</w:t>
            </w:r>
          </w:p>
        </w:tc>
        <w:tc>
          <w:tcPr>
            <w:tcW w:w="1096" w:type="dxa"/>
            <w:shd w:val="clear" w:color="auto" w:fill="auto"/>
            <w:vAlign w:val="center"/>
          </w:tcPr>
          <w:p w14:paraId="626D337E" w14:textId="77777777" w:rsidR="004D05EA" w:rsidRPr="00DF6DD6" w:rsidRDefault="004D05EA" w:rsidP="00A6034C">
            <w:pPr>
              <w:pStyle w:val="TAC"/>
              <w:keepNext w:val="0"/>
            </w:pPr>
            <w:r w:rsidRPr="00DF6DD6">
              <w:rPr>
                <w:lang w:eastAsia="ja-JP"/>
              </w:rPr>
              <w:t>IMD5</w:t>
            </w:r>
          </w:p>
        </w:tc>
      </w:tr>
      <w:tr w:rsidR="00F55B07" w:rsidRPr="00DF6DD6" w14:paraId="37B7E048" w14:textId="77777777" w:rsidTr="00A6034C">
        <w:trPr>
          <w:trHeight w:val="54"/>
          <w:jc w:val="center"/>
        </w:trPr>
        <w:tc>
          <w:tcPr>
            <w:tcW w:w="1928" w:type="dxa"/>
            <w:vMerge/>
            <w:shd w:val="clear" w:color="auto" w:fill="auto"/>
            <w:vAlign w:val="center"/>
          </w:tcPr>
          <w:p w14:paraId="20F65A0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7610765"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0658B59"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029FD77D"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91A7727"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1759FB7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4706AA4" w14:textId="77777777" w:rsidR="004D05EA" w:rsidRPr="00DF6DD6" w:rsidRDefault="004D05EA" w:rsidP="00A6034C">
            <w:pPr>
              <w:pStyle w:val="TAC"/>
              <w:keepNext w:val="0"/>
            </w:pPr>
            <w:r w:rsidRPr="00DF6DD6">
              <w:rPr>
                <w:lang w:eastAsia="ja-JP"/>
              </w:rPr>
              <w:t>N/A</w:t>
            </w:r>
          </w:p>
        </w:tc>
      </w:tr>
      <w:tr w:rsidR="00F55B07" w:rsidRPr="00DF6DD6" w14:paraId="055AD37D" w14:textId="77777777" w:rsidTr="00A6034C">
        <w:trPr>
          <w:trHeight w:val="54"/>
          <w:jc w:val="center"/>
        </w:trPr>
        <w:tc>
          <w:tcPr>
            <w:tcW w:w="1928" w:type="dxa"/>
            <w:vMerge/>
            <w:shd w:val="clear" w:color="auto" w:fill="auto"/>
            <w:vAlign w:val="center"/>
          </w:tcPr>
          <w:p w14:paraId="242407AB" w14:textId="77777777" w:rsidR="004D05EA" w:rsidRPr="00DF6DD6"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DF6DD6" w:rsidRDefault="004D05EA" w:rsidP="00A6034C">
            <w:pPr>
              <w:pStyle w:val="TAC"/>
              <w:keepNext w:val="0"/>
              <w:rPr>
                <w:lang w:eastAsia="ja-JP"/>
              </w:rPr>
            </w:pPr>
            <w:r w:rsidRPr="00DF6DD6">
              <w:rPr>
                <w:lang w:eastAsia="ja-JP"/>
              </w:rPr>
              <w:t>n78</w:t>
            </w:r>
          </w:p>
        </w:tc>
        <w:tc>
          <w:tcPr>
            <w:tcW w:w="1167" w:type="dxa"/>
            <w:shd w:val="clear" w:color="auto" w:fill="auto"/>
            <w:noWrap/>
            <w:vAlign w:val="center"/>
          </w:tcPr>
          <w:p w14:paraId="5ECA37BB" w14:textId="77777777" w:rsidR="004D05EA" w:rsidRPr="00DF6DD6" w:rsidRDefault="004D05EA" w:rsidP="00A6034C">
            <w:pPr>
              <w:pStyle w:val="TAC"/>
              <w:keepNext w:val="0"/>
            </w:pPr>
            <w:r w:rsidRPr="00DF6DD6">
              <w:rPr>
                <w:lang w:eastAsia="ja-JP"/>
              </w:rPr>
              <w:t>3756</w:t>
            </w:r>
          </w:p>
        </w:tc>
        <w:tc>
          <w:tcPr>
            <w:tcW w:w="746" w:type="dxa"/>
            <w:shd w:val="clear" w:color="auto" w:fill="auto"/>
            <w:noWrap/>
            <w:vAlign w:val="center"/>
          </w:tcPr>
          <w:p w14:paraId="0EC8E185"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4B8063F6" w14:textId="41B8523B"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787BA7F" w14:textId="77777777" w:rsidR="004D05EA" w:rsidRPr="00DF6DD6" w:rsidRDefault="004D05EA" w:rsidP="00A6034C">
            <w:pPr>
              <w:pStyle w:val="TAC"/>
              <w:keepNext w:val="0"/>
            </w:pPr>
            <w:r w:rsidRPr="00DF6DD6">
              <w:rPr>
                <w:lang w:eastAsia="ja-JP"/>
              </w:rPr>
              <w:t>3756</w:t>
            </w:r>
          </w:p>
        </w:tc>
        <w:tc>
          <w:tcPr>
            <w:tcW w:w="667" w:type="dxa"/>
            <w:shd w:val="clear" w:color="auto" w:fill="auto"/>
            <w:vAlign w:val="center"/>
          </w:tcPr>
          <w:p w14:paraId="4D0A63B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A7F6BE3" w14:textId="77777777" w:rsidR="004D05EA" w:rsidRPr="00DF6DD6" w:rsidRDefault="004D05EA" w:rsidP="00A6034C">
            <w:pPr>
              <w:pStyle w:val="TAC"/>
              <w:keepNext w:val="0"/>
            </w:pPr>
            <w:r w:rsidRPr="00DF6DD6">
              <w:rPr>
                <w:lang w:eastAsia="ja-JP"/>
              </w:rPr>
              <w:t>N/A</w:t>
            </w:r>
          </w:p>
        </w:tc>
      </w:tr>
      <w:tr w:rsidR="00F55B07" w:rsidRPr="00DF6DD6"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DF6DD6" w:rsidRDefault="004D05EA" w:rsidP="00A6034C">
            <w:pPr>
              <w:pStyle w:val="TAC"/>
              <w:keepNext w:val="0"/>
              <w:rPr>
                <w:rFonts w:eastAsia="MS Mincho"/>
              </w:rPr>
            </w:pPr>
            <w:r w:rsidRPr="00DF6DD6">
              <w:rPr>
                <w:rFonts w:eastAsia="MS Mincho"/>
              </w:rPr>
              <w:t>DC_19A-21A_n77A</w:t>
            </w:r>
          </w:p>
          <w:p w14:paraId="4C75149F" w14:textId="77777777" w:rsidR="004D05EA" w:rsidRPr="00DF6DD6" w:rsidRDefault="004D05EA" w:rsidP="00A6034C">
            <w:pPr>
              <w:pStyle w:val="TAC"/>
              <w:keepNext w:val="0"/>
            </w:pPr>
            <w:r w:rsidRPr="00DF6DD6">
              <w:rPr>
                <w:rFonts w:eastAsia="MS Mincho"/>
              </w:rPr>
              <w:t>DC_19A-21A_n78A</w:t>
            </w:r>
          </w:p>
        </w:tc>
        <w:tc>
          <w:tcPr>
            <w:tcW w:w="1146" w:type="dxa"/>
            <w:shd w:val="clear" w:color="auto" w:fill="auto"/>
            <w:vAlign w:val="center"/>
            <w:hideMark/>
          </w:tcPr>
          <w:p w14:paraId="42A50409"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4F9892CD"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2B44B1E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9557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5017833"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146D0390" w14:textId="77777777" w:rsidR="004D05EA" w:rsidRPr="00DF6DD6" w:rsidRDefault="004D05EA" w:rsidP="00A6034C">
            <w:pPr>
              <w:pStyle w:val="TAC"/>
              <w:keepNext w:val="0"/>
              <w:rPr>
                <w:rFonts w:eastAsia="MS Mincho"/>
              </w:rPr>
            </w:pPr>
            <w:r w:rsidRPr="00DF6DD6">
              <w:rPr>
                <w:rFonts w:eastAsia="MS Mincho"/>
              </w:rPr>
              <w:t>18.7</w:t>
            </w:r>
          </w:p>
        </w:tc>
        <w:tc>
          <w:tcPr>
            <w:tcW w:w="1096" w:type="dxa"/>
            <w:shd w:val="clear" w:color="auto" w:fill="auto"/>
            <w:vAlign w:val="center"/>
          </w:tcPr>
          <w:p w14:paraId="5016B01F"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68A7C680" w14:textId="77777777" w:rsidTr="00A6034C">
        <w:trPr>
          <w:trHeight w:val="22"/>
          <w:jc w:val="center"/>
        </w:trPr>
        <w:tc>
          <w:tcPr>
            <w:tcW w:w="1928" w:type="dxa"/>
            <w:vMerge/>
            <w:shd w:val="clear" w:color="auto" w:fill="auto"/>
            <w:vAlign w:val="center"/>
            <w:hideMark/>
          </w:tcPr>
          <w:p w14:paraId="7C7039D2" w14:textId="77777777" w:rsidR="004D05EA" w:rsidRPr="00DF6DD6" w:rsidRDefault="004D05EA" w:rsidP="00A6034C">
            <w:pPr>
              <w:pStyle w:val="TAC"/>
              <w:keepNext w:val="0"/>
            </w:pPr>
          </w:p>
        </w:tc>
        <w:tc>
          <w:tcPr>
            <w:tcW w:w="1146" w:type="dxa"/>
            <w:shd w:val="clear" w:color="auto" w:fill="auto"/>
            <w:vAlign w:val="center"/>
            <w:hideMark/>
          </w:tcPr>
          <w:p w14:paraId="78671882"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262430BC"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556E59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7200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0454F57"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E01946B"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28C6AB56" w14:textId="77777777" w:rsidR="004D05EA" w:rsidRPr="00DF6DD6" w:rsidRDefault="004D05EA" w:rsidP="00A6034C">
            <w:pPr>
              <w:pStyle w:val="TAC"/>
              <w:keepNext w:val="0"/>
              <w:rPr>
                <w:rFonts w:eastAsia="MS Mincho"/>
              </w:rPr>
            </w:pPr>
            <w:r w:rsidRPr="00DF6DD6">
              <w:t>N/A</w:t>
            </w:r>
          </w:p>
        </w:tc>
      </w:tr>
      <w:tr w:rsidR="00F55B07" w:rsidRPr="00DF6DD6" w14:paraId="3864ACE2" w14:textId="77777777" w:rsidTr="00A6034C">
        <w:trPr>
          <w:trHeight w:val="22"/>
          <w:jc w:val="center"/>
        </w:trPr>
        <w:tc>
          <w:tcPr>
            <w:tcW w:w="1928" w:type="dxa"/>
            <w:vMerge/>
            <w:shd w:val="clear" w:color="auto" w:fill="auto"/>
            <w:vAlign w:val="center"/>
          </w:tcPr>
          <w:p w14:paraId="0777088D" w14:textId="77777777" w:rsidR="004D05EA" w:rsidRPr="00DF6DD6" w:rsidRDefault="004D05EA" w:rsidP="00A6034C">
            <w:pPr>
              <w:pStyle w:val="TAC"/>
              <w:keepNext w:val="0"/>
            </w:pPr>
          </w:p>
        </w:tc>
        <w:tc>
          <w:tcPr>
            <w:tcW w:w="1146" w:type="dxa"/>
            <w:shd w:val="clear" w:color="auto" w:fill="auto"/>
            <w:vAlign w:val="center"/>
          </w:tcPr>
          <w:p w14:paraId="7C8FB9D9"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30D9B59D" w14:textId="77777777" w:rsidR="004D05EA" w:rsidRPr="00DF6DD6" w:rsidRDefault="004D05EA" w:rsidP="00A6034C">
            <w:pPr>
              <w:pStyle w:val="TAC"/>
              <w:keepNext w:val="0"/>
              <w:rPr>
                <w:rFonts w:eastAsia="MS Mincho"/>
              </w:rPr>
            </w:pPr>
            <w:r w:rsidRPr="00DF6DD6">
              <w:rPr>
                <w:rFonts w:eastAsia="MS Mincho"/>
              </w:rPr>
              <w:t>3783.3</w:t>
            </w:r>
          </w:p>
        </w:tc>
        <w:tc>
          <w:tcPr>
            <w:tcW w:w="746" w:type="dxa"/>
            <w:shd w:val="clear" w:color="auto" w:fill="auto"/>
            <w:noWrap/>
            <w:vAlign w:val="center"/>
          </w:tcPr>
          <w:p w14:paraId="2B192493"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E9CDB63" w14:textId="573772BB"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629969D0" w14:textId="77777777" w:rsidR="004D05EA" w:rsidRPr="00DF6DD6" w:rsidRDefault="004D05EA" w:rsidP="00A6034C">
            <w:pPr>
              <w:pStyle w:val="TAC"/>
              <w:keepNext w:val="0"/>
              <w:rPr>
                <w:rFonts w:eastAsia="MS Mincho"/>
              </w:rPr>
            </w:pPr>
            <w:r w:rsidRPr="00DF6DD6">
              <w:rPr>
                <w:rFonts w:eastAsia="MS Mincho"/>
              </w:rPr>
              <w:t>3783.3</w:t>
            </w:r>
          </w:p>
        </w:tc>
        <w:tc>
          <w:tcPr>
            <w:tcW w:w="667" w:type="dxa"/>
            <w:shd w:val="clear" w:color="auto" w:fill="auto"/>
            <w:vAlign w:val="center"/>
          </w:tcPr>
          <w:p w14:paraId="327D2C5A" w14:textId="77777777" w:rsidR="004D05EA" w:rsidRPr="00DF6DD6" w:rsidRDefault="004D05EA" w:rsidP="00A6034C">
            <w:pPr>
              <w:pStyle w:val="TAC"/>
              <w:keepNext w:val="0"/>
            </w:pPr>
            <w:r w:rsidRPr="00DF6DD6">
              <w:t>N/A</w:t>
            </w:r>
          </w:p>
        </w:tc>
        <w:tc>
          <w:tcPr>
            <w:tcW w:w="1096" w:type="dxa"/>
            <w:shd w:val="clear" w:color="auto" w:fill="auto"/>
            <w:vAlign w:val="center"/>
          </w:tcPr>
          <w:p w14:paraId="3B68A3E7" w14:textId="77777777" w:rsidR="004D05EA" w:rsidRPr="00DF6DD6" w:rsidRDefault="004D05EA" w:rsidP="00A6034C">
            <w:pPr>
              <w:pStyle w:val="TAC"/>
              <w:keepNext w:val="0"/>
            </w:pPr>
            <w:r w:rsidRPr="00DF6DD6">
              <w:t>N/A</w:t>
            </w:r>
          </w:p>
        </w:tc>
      </w:tr>
      <w:tr w:rsidR="00F55B07" w:rsidRPr="00DF6DD6" w14:paraId="36EA94D3" w14:textId="77777777" w:rsidTr="00A6034C">
        <w:trPr>
          <w:trHeight w:val="22"/>
          <w:jc w:val="center"/>
        </w:trPr>
        <w:tc>
          <w:tcPr>
            <w:tcW w:w="1928" w:type="dxa"/>
            <w:vMerge w:val="restart"/>
            <w:shd w:val="clear" w:color="auto" w:fill="auto"/>
            <w:vAlign w:val="center"/>
          </w:tcPr>
          <w:p w14:paraId="09493D63" w14:textId="77777777" w:rsidR="004D05EA" w:rsidRPr="00DF6DD6" w:rsidRDefault="004D05EA" w:rsidP="00A6034C">
            <w:pPr>
              <w:pStyle w:val="TAC"/>
              <w:keepNext w:val="0"/>
            </w:pPr>
            <w:r w:rsidRPr="00DF6DD6">
              <w:rPr>
                <w:rFonts w:eastAsia="MS Mincho"/>
              </w:rPr>
              <w:t>DC_19A-21A_n77A</w:t>
            </w:r>
          </w:p>
        </w:tc>
        <w:tc>
          <w:tcPr>
            <w:tcW w:w="1146" w:type="dxa"/>
            <w:shd w:val="clear" w:color="auto" w:fill="auto"/>
            <w:vAlign w:val="center"/>
          </w:tcPr>
          <w:p w14:paraId="59C4A5ED"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681E6051"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06200D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AC7ADF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968F567"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A9B5E31"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5FC9B9D" w14:textId="77777777" w:rsidR="004D05EA" w:rsidRPr="00DF6DD6" w:rsidRDefault="004D05EA" w:rsidP="00A6034C">
            <w:pPr>
              <w:pStyle w:val="TAC"/>
              <w:keepNext w:val="0"/>
              <w:rPr>
                <w:rFonts w:eastAsia="MS Mincho"/>
              </w:rPr>
            </w:pPr>
            <w:r w:rsidRPr="00DF6DD6">
              <w:t>N/A</w:t>
            </w:r>
          </w:p>
        </w:tc>
      </w:tr>
      <w:tr w:rsidR="00F55B07" w:rsidRPr="00DF6DD6" w14:paraId="740F61DC" w14:textId="77777777" w:rsidTr="00A6034C">
        <w:trPr>
          <w:trHeight w:val="22"/>
          <w:jc w:val="center"/>
        </w:trPr>
        <w:tc>
          <w:tcPr>
            <w:tcW w:w="1928" w:type="dxa"/>
            <w:vMerge/>
            <w:shd w:val="clear" w:color="auto" w:fill="auto"/>
            <w:vAlign w:val="center"/>
          </w:tcPr>
          <w:p w14:paraId="605C44BB" w14:textId="77777777" w:rsidR="004D05EA" w:rsidRPr="00DF6DD6" w:rsidRDefault="004D05EA" w:rsidP="00A6034C">
            <w:pPr>
              <w:pStyle w:val="TAC"/>
              <w:keepNext w:val="0"/>
            </w:pPr>
          </w:p>
        </w:tc>
        <w:tc>
          <w:tcPr>
            <w:tcW w:w="1146" w:type="dxa"/>
            <w:shd w:val="clear" w:color="auto" w:fill="auto"/>
            <w:vAlign w:val="center"/>
          </w:tcPr>
          <w:p w14:paraId="4EC5B138"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12C91C8" w14:textId="77777777" w:rsidR="004D05EA" w:rsidRPr="00DF6DD6" w:rsidRDefault="004D05EA" w:rsidP="00A6034C">
            <w:pPr>
              <w:pStyle w:val="TAC"/>
              <w:keepNext w:val="0"/>
              <w:rPr>
                <w:rFonts w:eastAsia="MS Mincho"/>
              </w:rPr>
            </w:pPr>
            <w:r w:rsidRPr="00DF6DD6">
              <w:rPr>
                <w:rFonts w:eastAsia="MS Mincho"/>
              </w:rPr>
              <w:t>1454.5</w:t>
            </w:r>
          </w:p>
        </w:tc>
        <w:tc>
          <w:tcPr>
            <w:tcW w:w="746" w:type="dxa"/>
            <w:shd w:val="clear" w:color="auto" w:fill="auto"/>
            <w:noWrap/>
            <w:vAlign w:val="center"/>
          </w:tcPr>
          <w:p w14:paraId="75E150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FD4EE2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6C13D71" w14:textId="77777777" w:rsidR="004D05EA" w:rsidRPr="00DF6DD6" w:rsidRDefault="004D05EA" w:rsidP="00A6034C">
            <w:pPr>
              <w:pStyle w:val="TAC"/>
              <w:keepNext w:val="0"/>
              <w:rPr>
                <w:rFonts w:eastAsia="MS Mincho"/>
              </w:rPr>
            </w:pPr>
            <w:r w:rsidRPr="00DF6DD6">
              <w:rPr>
                <w:rFonts w:eastAsia="MS Mincho"/>
              </w:rPr>
              <w:t>1502.5</w:t>
            </w:r>
          </w:p>
        </w:tc>
        <w:tc>
          <w:tcPr>
            <w:tcW w:w="667" w:type="dxa"/>
            <w:shd w:val="clear" w:color="auto" w:fill="auto"/>
            <w:vAlign w:val="center"/>
          </w:tcPr>
          <w:p w14:paraId="3E5EC169" w14:textId="77777777" w:rsidR="004D05EA" w:rsidRPr="00DF6DD6" w:rsidRDefault="004D05EA" w:rsidP="00A6034C">
            <w:pPr>
              <w:pStyle w:val="TAC"/>
              <w:keepNext w:val="0"/>
              <w:rPr>
                <w:rFonts w:eastAsia="MS Mincho"/>
              </w:rPr>
            </w:pPr>
            <w:r w:rsidRPr="00DF6DD6">
              <w:rPr>
                <w:rFonts w:eastAsia="MS Mincho"/>
              </w:rPr>
              <w:t>9.0</w:t>
            </w:r>
          </w:p>
        </w:tc>
        <w:tc>
          <w:tcPr>
            <w:tcW w:w="1096" w:type="dxa"/>
            <w:shd w:val="clear" w:color="auto" w:fill="auto"/>
            <w:vAlign w:val="center"/>
          </w:tcPr>
          <w:p w14:paraId="201C2DA2"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1A5B7B6A" w14:textId="77777777" w:rsidTr="00A6034C">
        <w:trPr>
          <w:trHeight w:val="22"/>
          <w:jc w:val="center"/>
        </w:trPr>
        <w:tc>
          <w:tcPr>
            <w:tcW w:w="1928" w:type="dxa"/>
            <w:vMerge/>
            <w:shd w:val="clear" w:color="auto" w:fill="auto"/>
            <w:vAlign w:val="center"/>
          </w:tcPr>
          <w:p w14:paraId="0D2A361A" w14:textId="77777777" w:rsidR="004D05EA" w:rsidRPr="00DF6DD6" w:rsidRDefault="004D05EA" w:rsidP="00A6034C">
            <w:pPr>
              <w:pStyle w:val="TAC"/>
              <w:keepNext w:val="0"/>
            </w:pPr>
          </w:p>
        </w:tc>
        <w:tc>
          <w:tcPr>
            <w:tcW w:w="1146" w:type="dxa"/>
            <w:shd w:val="clear" w:color="auto" w:fill="auto"/>
            <w:vAlign w:val="center"/>
          </w:tcPr>
          <w:p w14:paraId="276A3C9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1A44394" w14:textId="77777777" w:rsidR="004D05EA" w:rsidRPr="00DF6DD6" w:rsidRDefault="004D05EA" w:rsidP="00A6034C">
            <w:pPr>
              <w:pStyle w:val="TAC"/>
              <w:keepNext w:val="0"/>
              <w:rPr>
                <w:rFonts w:eastAsia="MS Mincho"/>
              </w:rPr>
            </w:pPr>
            <w:r w:rsidRPr="00DF6DD6">
              <w:rPr>
                <w:rFonts w:eastAsia="MS Mincho"/>
              </w:rPr>
              <w:t>4015</w:t>
            </w:r>
          </w:p>
        </w:tc>
        <w:tc>
          <w:tcPr>
            <w:tcW w:w="746" w:type="dxa"/>
            <w:shd w:val="clear" w:color="auto" w:fill="auto"/>
            <w:noWrap/>
            <w:vAlign w:val="center"/>
          </w:tcPr>
          <w:p w14:paraId="05C157DD"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5547D9E" w14:textId="05394CD9"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5640969" w14:textId="77777777" w:rsidR="004D05EA" w:rsidRPr="00DF6DD6" w:rsidRDefault="004D05EA" w:rsidP="00A6034C">
            <w:pPr>
              <w:pStyle w:val="TAC"/>
              <w:keepNext w:val="0"/>
              <w:rPr>
                <w:rFonts w:eastAsia="MS Mincho"/>
              </w:rPr>
            </w:pPr>
            <w:r w:rsidRPr="00DF6DD6">
              <w:rPr>
                <w:rFonts w:eastAsia="MS Mincho"/>
              </w:rPr>
              <w:t>4015</w:t>
            </w:r>
          </w:p>
        </w:tc>
        <w:tc>
          <w:tcPr>
            <w:tcW w:w="667" w:type="dxa"/>
            <w:shd w:val="clear" w:color="auto" w:fill="auto"/>
            <w:vAlign w:val="center"/>
          </w:tcPr>
          <w:p w14:paraId="19C9FA62" w14:textId="77777777" w:rsidR="004D05EA" w:rsidRPr="00DF6DD6" w:rsidRDefault="004D05EA" w:rsidP="00A6034C">
            <w:pPr>
              <w:pStyle w:val="TAC"/>
              <w:keepNext w:val="0"/>
            </w:pPr>
            <w:r w:rsidRPr="00DF6DD6">
              <w:t>N/A</w:t>
            </w:r>
          </w:p>
        </w:tc>
        <w:tc>
          <w:tcPr>
            <w:tcW w:w="1096" w:type="dxa"/>
            <w:shd w:val="clear" w:color="auto" w:fill="auto"/>
            <w:vAlign w:val="center"/>
          </w:tcPr>
          <w:p w14:paraId="674698A9" w14:textId="77777777" w:rsidR="004D05EA" w:rsidRPr="00DF6DD6" w:rsidRDefault="004D05EA" w:rsidP="00A6034C">
            <w:pPr>
              <w:pStyle w:val="TAC"/>
              <w:keepNext w:val="0"/>
            </w:pPr>
            <w:r w:rsidRPr="00DF6DD6">
              <w:t>N/A</w:t>
            </w:r>
          </w:p>
        </w:tc>
      </w:tr>
      <w:tr w:rsidR="00F55B07" w:rsidRPr="00DF6DD6" w14:paraId="4D785D00" w14:textId="77777777" w:rsidTr="00A6034C">
        <w:trPr>
          <w:trHeight w:val="22"/>
          <w:jc w:val="center"/>
        </w:trPr>
        <w:tc>
          <w:tcPr>
            <w:tcW w:w="1928" w:type="dxa"/>
            <w:vMerge w:val="restart"/>
            <w:shd w:val="clear" w:color="auto" w:fill="auto"/>
            <w:vAlign w:val="center"/>
          </w:tcPr>
          <w:p w14:paraId="429A5A30" w14:textId="77777777" w:rsidR="004D05EA" w:rsidRPr="00DF6DD6" w:rsidRDefault="004D05EA" w:rsidP="00A6034C">
            <w:pPr>
              <w:pStyle w:val="TAC"/>
              <w:keepNext w:val="0"/>
            </w:pPr>
            <w:r w:rsidRPr="00DF6DD6">
              <w:rPr>
                <w:rFonts w:eastAsia="MS Mincho"/>
              </w:rPr>
              <w:t>DC_19A-21A_n79A</w:t>
            </w:r>
          </w:p>
        </w:tc>
        <w:tc>
          <w:tcPr>
            <w:tcW w:w="1146" w:type="dxa"/>
            <w:shd w:val="clear" w:color="auto" w:fill="auto"/>
            <w:vAlign w:val="center"/>
          </w:tcPr>
          <w:p w14:paraId="3682C49F"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1BDD1CA"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A261DE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35619D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92AD8FA" w14:textId="77777777" w:rsidR="004D05EA" w:rsidRPr="00DF6DD6" w:rsidRDefault="004D05EA" w:rsidP="00A6034C">
            <w:pPr>
              <w:pStyle w:val="TAC"/>
              <w:keepNext w:val="0"/>
              <w:rPr>
                <w:rFonts w:eastAsia="MS Mincho"/>
              </w:rPr>
            </w:pPr>
            <w:r w:rsidRPr="00DF6DD6">
              <w:rPr>
                <w:rFonts w:eastAsia="MS Mincho"/>
              </w:rPr>
              <w:t>882.2</w:t>
            </w:r>
          </w:p>
        </w:tc>
        <w:tc>
          <w:tcPr>
            <w:tcW w:w="667" w:type="dxa"/>
            <w:shd w:val="clear" w:color="auto" w:fill="auto"/>
            <w:vAlign w:val="center"/>
          </w:tcPr>
          <w:p w14:paraId="3BD2B04F"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02B7019" w14:textId="77777777" w:rsidR="004D05EA" w:rsidRPr="00DF6DD6" w:rsidRDefault="004D05EA" w:rsidP="00A6034C">
            <w:pPr>
              <w:pStyle w:val="TAC"/>
              <w:keepNext w:val="0"/>
              <w:rPr>
                <w:rFonts w:eastAsia="MS Mincho"/>
              </w:rPr>
            </w:pPr>
            <w:r w:rsidRPr="00DF6DD6">
              <w:t>N/A</w:t>
            </w:r>
          </w:p>
        </w:tc>
      </w:tr>
      <w:tr w:rsidR="00F55B07" w:rsidRPr="00DF6DD6" w14:paraId="558FC5B1" w14:textId="77777777" w:rsidTr="00A6034C">
        <w:trPr>
          <w:trHeight w:val="22"/>
          <w:jc w:val="center"/>
        </w:trPr>
        <w:tc>
          <w:tcPr>
            <w:tcW w:w="1928" w:type="dxa"/>
            <w:vMerge/>
            <w:shd w:val="clear" w:color="auto" w:fill="auto"/>
            <w:vAlign w:val="center"/>
          </w:tcPr>
          <w:p w14:paraId="1D94B4D3" w14:textId="77777777" w:rsidR="004D05EA" w:rsidRPr="00DF6DD6" w:rsidRDefault="004D05EA" w:rsidP="00A6034C">
            <w:pPr>
              <w:pStyle w:val="TAC"/>
              <w:keepNext w:val="0"/>
            </w:pPr>
          </w:p>
        </w:tc>
        <w:tc>
          <w:tcPr>
            <w:tcW w:w="1146" w:type="dxa"/>
            <w:shd w:val="clear" w:color="auto" w:fill="auto"/>
            <w:vAlign w:val="center"/>
          </w:tcPr>
          <w:p w14:paraId="6CE9C4BD"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5F2D6871"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6C0C9289"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95E89A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AD3BD7B"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28191484" w14:textId="77777777" w:rsidR="004D05EA" w:rsidRPr="00DF6DD6" w:rsidRDefault="004D05EA" w:rsidP="00A6034C">
            <w:pPr>
              <w:pStyle w:val="TAC"/>
              <w:keepNext w:val="0"/>
              <w:rPr>
                <w:rFonts w:eastAsia="MS Mincho"/>
              </w:rPr>
            </w:pPr>
            <w:r w:rsidRPr="00DF6DD6">
              <w:rPr>
                <w:rFonts w:eastAsia="MS Mincho"/>
              </w:rPr>
              <w:t>3.8</w:t>
            </w:r>
          </w:p>
        </w:tc>
        <w:tc>
          <w:tcPr>
            <w:tcW w:w="1096" w:type="dxa"/>
            <w:shd w:val="clear" w:color="auto" w:fill="auto"/>
            <w:vAlign w:val="center"/>
          </w:tcPr>
          <w:p w14:paraId="372D07C4"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0DA5AA5C" w14:textId="77777777" w:rsidTr="00A6034C">
        <w:trPr>
          <w:trHeight w:val="22"/>
          <w:jc w:val="center"/>
        </w:trPr>
        <w:tc>
          <w:tcPr>
            <w:tcW w:w="1928" w:type="dxa"/>
            <w:vMerge/>
            <w:shd w:val="clear" w:color="auto" w:fill="auto"/>
            <w:vAlign w:val="center"/>
          </w:tcPr>
          <w:p w14:paraId="079FE8D4" w14:textId="77777777" w:rsidR="004D05EA" w:rsidRPr="00DF6DD6" w:rsidRDefault="004D05EA" w:rsidP="00A6034C">
            <w:pPr>
              <w:pStyle w:val="TAC"/>
              <w:keepNext w:val="0"/>
            </w:pPr>
          </w:p>
        </w:tc>
        <w:tc>
          <w:tcPr>
            <w:tcW w:w="1146" w:type="dxa"/>
            <w:shd w:val="clear" w:color="auto" w:fill="auto"/>
            <w:vAlign w:val="center"/>
          </w:tcPr>
          <w:p w14:paraId="1CB3B21C"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4C48C47" w14:textId="77777777" w:rsidR="004D05EA" w:rsidRPr="00DF6DD6" w:rsidRDefault="004D05EA" w:rsidP="00A6034C">
            <w:pPr>
              <w:pStyle w:val="TAC"/>
              <w:keepNext w:val="0"/>
              <w:rPr>
                <w:rFonts w:eastAsia="MS Mincho"/>
              </w:rPr>
            </w:pPr>
            <w:r w:rsidRPr="00DF6DD6">
              <w:rPr>
                <w:rFonts w:eastAsia="MS Mincho"/>
              </w:rPr>
              <w:t>4850</w:t>
            </w:r>
          </w:p>
        </w:tc>
        <w:tc>
          <w:tcPr>
            <w:tcW w:w="746" w:type="dxa"/>
            <w:shd w:val="clear" w:color="auto" w:fill="auto"/>
            <w:noWrap/>
            <w:vAlign w:val="center"/>
          </w:tcPr>
          <w:p w14:paraId="73464AC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AB0472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7A5A0B9" w14:textId="77777777" w:rsidR="004D05EA" w:rsidRPr="00DF6DD6" w:rsidRDefault="004D05EA" w:rsidP="00A6034C">
            <w:pPr>
              <w:pStyle w:val="TAC"/>
              <w:keepNext w:val="0"/>
              <w:rPr>
                <w:rFonts w:eastAsia="MS Mincho"/>
              </w:rPr>
            </w:pPr>
            <w:r w:rsidRPr="00DF6DD6">
              <w:rPr>
                <w:rFonts w:eastAsia="MS Mincho"/>
              </w:rPr>
              <w:t>4850</w:t>
            </w:r>
          </w:p>
        </w:tc>
        <w:tc>
          <w:tcPr>
            <w:tcW w:w="667" w:type="dxa"/>
            <w:shd w:val="clear" w:color="auto" w:fill="auto"/>
            <w:vAlign w:val="center"/>
          </w:tcPr>
          <w:p w14:paraId="7813839D" w14:textId="77777777" w:rsidR="004D05EA" w:rsidRPr="00DF6DD6" w:rsidRDefault="004D05EA" w:rsidP="00A6034C">
            <w:pPr>
              <w:pStyle w:val="TAC"/>
              <w:keepNext w:val="0"/>
            </w:pPr>
            <w:r w:rsidRPr="00DF6DD6">
              <w:t>N/A</w:t>
            </w:r>
          </w:p>
        </w:tc>
        <w:tc>
          <w:tcPr>
            <w:tcW w:w="1096" w:type="dxa"/>
            <w:shd w:val="clear" w:color="auto" w:fill="auto"/>
            <w:vAlign w:val="center"/>
          </w:tcPr>
          <w:p w14:paraId="4E542895" w14:textId="77777777" w:rsidR="004D05EA" w:rsidRPr="00DF6DD6" w:rsidRDefault="004D05EA" w:rsidP="00A6034C">
            <w:pPr>
              <w:pStyle w:val="TAC"/>
              <w:keepNext w:val="0"/>
            </w:pPr>
            <w:r w:rsidRPr="00DF6DD6">
              <w:t>N/A</w:t>
            </w:r>
          </w:p>
        </w:tc>
      </w:tr>
      <w:tr w:rsidR="00F55B07" w:rsidRPr="00DF6DD6" w14:paraId="16EF6E0A" w14:textId="77777777" w:rsidTr="00A6034C">
        <w:trPr>
          <w:trHeight w:val="22"/>
          <w:jc w:val="center"/>
        </w:trPr>
        <w:tc>
          <w:tcPr>
            <w:tcW w:w="1928" w:type="dxa"/>
            <w:vMerge w:val="restart"/>
            <w:shd w:val="clear" w:color="auto" w:fill="auto"/>
            <w:vAlign w:val="center"/>
          </w:tcPr>
          <w:p w14:paraId="278530D0" w14:textId="77777777" w:rsidR="004D05EA" w:rsidRPr="00DF6DD6" w:rsidRDefault="004D05EA" w:rsidP="00A6034C">
            <w:pPr>
              <w:pStyle w:val="TAC"/>
              <w:keepNext w:val="0"/>
            </w:pPr>
            <w:r w:rsidRPr="00DF6DD6">
              <w:rPr>
                <w:rFonts w:eastAsia="Yu Gothic"/>
                <w:szCs w:val="18"/>
                <w:lang w:val="en-US"/>
              </w:rPr>
              <w:t>DC_21A-28A_n77A</w:t>
            </w:r>
          </w:p>
        </w:tc>
        <w:tc>
          <w:tcPr>
            <w:tcW w:w="1146" w:type="dxa"/>
            <w:shd w:val="clear" w:color="auto" w:fill="auto"/>
            <w:vAlign w:val="center"/>
          </w:tcPr>
          <w:p w14:paraId="3BAE678A"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CC6FA04" w14:textId="77777777" w:rsidR="004D05EA" w:rsidRPr="00DF6DD6" w:rsidRDefault="004D05EA" w:rsidP="00A6034C">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68723FF8"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0D091B"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922F586" w14:textId="77777777" w:rsidR="004D05EA" w:rsidRPr="00DF6DD6" w:rsidRDefault="004D05EA" w:rsidP="00A6034C">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5D31EFAB" w14:textId="77777777" w:rsidR="004D05EA" w:rsidRPr="00DF6DD6" w:rsidRDefault="004D05EA" w:rsidP="00A6034C">
            <w:pPr>
              <w:pStyle w:val="TAC"/>
              <w:keepNext w:val="0"/>
            </w:pPr>
            <w:r w:rsidRPr="00DF6DD6">
              <w:t>N/A</w:t>
            </w:r>
          </w:p>
        </w:tc>
        <w:tc>
          <w:tcPr>
            <w:tcW w:w="1096" w:type="dxa"/>
            <w:shd w:val="clear" w:color="auto" w:fill="auto"/>
            <w:vAlign w:val="center"/>
          </w:tcPr>
          <w:p w14:paraId="0D191962" w14:textId="77777777" w:rsidR="004D05EA" w:rsidRPr="00DF6DD6" w:rsidRDefault="004D05EA" w:rsidP="00A6034C">
            <w:pPr>
              <w:pStyle w:val="TAC"/>
              <w:keepNext w:val="0"/>
            </w:pPr>
            <w:r w:rsidRPr="00DF6DD6">
              <w:t>N/A</w:t>
            </w:r>
          </w:p>
        </w:tc>
      </w:tr>
      <w:tr w:rsidR="00F55B07" w:rsidRPr="00DF6DD6" w14:paraId="71E59D23" w14:textId="77777777" w:rsidTr="00A6034C">
        <w:trPr>
          <w:trHeight w:val="22"/>
          <w:jc w:val="center"/>
        </w:trPr>
        <w:tc>
          <w:tcPr>
            <w:tcW w:w="1928" w:type="dxa"/>
            <w:vMerge/>
            <w:shd w:val="clear" w:color="auto" w:fill="auto"/>
            <w:vAlign w:val="center"/>
          </w:tcPr>
          <w:p w14:paraId="7A5D3A44" w14:textId="77777777" w:rsidR="004D05EA" w:rsidRPr="00DF6DD6" w:rsidRDefault="004D05EA" w:rsidP="00A6034C">
            <w:pPr>
              <w:pStyle w:val="TAC"/>
              <w:keepNext w:val="0"/>
            </w:pPr>
          </w:p>
        </w:tc>
        <w:tc>
          <w:tcPr>
            <w:tcW w:w="1146" w:type="dxa"/>
            <w:shd w:val="clear" w:color="auto" w:fill="auto"/>
            <w:vAlign w:val="center"/>
          </w:tcPr>
          <w:p w14:paraId="65912B3A"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D3438E6"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7778774"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F9433F3"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399BDB4"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C0F86B9" w14:textId="77777777" w:rsidR="004D05EA" w:rsidRPr="00DF6DD6" w:rsidRDefault="004D05EA" w:rsidP="00A6034C">
            <w:pPr>
              <w:pStyle w:val="TAC"/>
              <w:keepNext w:val="0"/>
            </w:pPr>
            <w:r w:rsidRPr="00DF6DD6">
              <w:rPr>
                <w:rFonts w:eastAsia="Yu Gothic"/>
                <w:szCs w:val="18"/>
                <w:lang w:val="en-US"/>
              </w:rPr>
              <w:t>16.9</w:t>
            </w:r>
          </w:p>
        </w:tc>
        <w:tc>
          <w:tcPr>
            <w:tcW w:w="1096" w:type="dxa"/>
            <w:shd w:val="clear" w:color="auto" w:fill="auto"/>
            <w:vAlign w:val="center"/>
          </w:tcPr>
          <w:p w14:paraId="723B8EE3" w14:textId="77777777" w:rsidR="004D05EA" w:rsidRPr="00DF6DD6" w:rsidRDefault="004D05EA" w:rsidP="00A6034C">
            <w:pPr>
              <w:pStyle w:val="TAC"/>
              <w:keepNext w:val="0"/>
            </w:pPr>
            <w:r w:rsidRPr="00DF6DD6">
              <w:rPr>
                <w:rFonts w:eastAsia="Yu Gothic"/>
                <w:szCs w:val="18"/>
                <w:lang w:val="en-US"/>
              </w:rPr>
              <w:t>IMD3</w:t>
            </w:r>
          </w:p>
        </w:tc>
      </w:tr>
      <w:tr w:rsidR="00F55B07" w:rsidRPr="00DF6DD6" w14:paraId="3E236AF9" w14:textId="77777777" w:rsidTr="00A6034C">
        <w:trPr>
          <w:trHeight w:val="22"/>
          <w:jc w:val="center"/>
        </w:trPr>
        <w:tc>
          <w:tcPr>
            <w:tcW w:w="1928" w:type="dxa"/>
            <w:vMerge/>
            <w:shd w:val="clear" w:color="auto" w:fill="auto"/>
            <w:vAlign w:val="center"/>
          </w:tcPr>
          <w:p w14:paraId="10CA3F87" w14:textId="77777777" w:rsidR="004D05EA" w:rsidRPr="00DF6DD6" w:rsidRDefault="004D05EA" w:rsidP="00A6034C">
            <w:pPr>
              <w:pStyle w:val="TAC"/>
              <w:keepNext w:val="0"/>
            </w:pPr>
          </w:p>
        </w:tc>
        <w:tc>
          <w:tcPr>
            <w:tcW w:w="1146" w:type="dxa"/>
            <w:shd w:val="clear" w:color="auto" w:fill="auto"/>
            <w:vAlign w:val="center"/>
          </w:tcPr>
          <w:p w14:paraId="39F3E29A"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C490F80"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79E48E5E"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036A96E" w14:textId="0245DD4E"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C0EAF69"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3A6C2FCD" w14:textId="77777777" w:rsidR="004D05EA" w:rsidRPr="00DF6DD6" w:rsidRDefault="004D05EA" w:rsidP="00A6034C">
            <w:pPr>
              <w:pStyle w:val="TAC"/>
              <w:keepNext w:val="0"/>
            </w:pPr>
            <w:r w:rsidRPr="00DF6DD6">
              <w:t>N/A</w:t>
            </w:r>
          </w:p>
        </w:tc>
        <w:tc>
          <w:tcPr>
            <w:tcW w:w="1096" w:type="dxa"/>
            <w:shd w:val="clear" w:color="auto" w:fill="auto"/>
            <w:vAlign w:val="center"/>
          </w:tcPr>
          <w:p w14:paraId="420E6AC9" w14:textId="77777777" w:rsidR="004D05EA" w:rsidRPr="00DF6DD6" w:rsidRDefault="004D05EA" w:rsidP="00A6034C">
            <w:pPr>
              <w:pStyle w:val="TAC"/>
              <w:keepNext w:val="0"/>
            </w:pPr>
            <w:r w:rsidRPr="00DF6DD6">
              <w:t>N/A</w:t>
            </w:r>
          </w:p>
        </w:tc>
      </w:tr>
      <w:tr w:rsidR="00F55B07" w:rsidRPr="00DF6DD6" w14:paraId="0D111ACC" w14:textId="77777777" w:rsidTr="00A6034C">
        <w:trPr>
          <w:trHeight w:val="22"/>
          <w:jc w:val="center"/>
        </w:trPr>
        <w:tc>
          <w:tcPr>
            <w:tcW w:w="1928" w:type="dxa"/>
            <w:vMerge/>
            <w:shd w:val="clear" w:color="auto" w:fill="auto"/>
            <w:vAlign w:val="center"/>
          </w:tcPr>
          <w:p w14:paraId="6FCBB702" w14:textId="77777777" w:rsidR="004D05EA" w:rsidRPr="00DF6DD6" w:rsidRDefault="004D05EA" w:rsidP="00A6034C">
            <w:pPr>
              <w:pStyle w:val="TAC"/>
              <w:keepNext w:val="0"/>
            </w:pPr>
          </w:p>
        </w:tc>
        <w:tc>
          <w:tcPr>
            <w:tcW w:w="1146" w:type="dxa"/>
            <w:shd w:val="clear" w:color="auto" w:fill="auto"/>
            <w:vAlign w:val="center"/>
          </w:tcPr>
          <w:p w14:paraId="7538BEC9"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CFC16FD" w14:textId="77777777" w:rsidR="004D05EA" w:rsidRPr="00DF6DD6" w:rsidRDefault="004D05EA" w:rsidP="00A6034C">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0E0AA60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9902446"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9CC6114" w14:textId="77777777" w:rsidR="004D05EA" w:rsidRPr="00DF6DD6" w:rsidRDefault="004D05EA" w:rsidP="00A6034C">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0B51953" w14:textId="77777777" w:rsidR="004D05EA" w:rsidRPr="00DF6DD6" w:rsidRDefault="004D05EA" w:rsidP="00A6034C">
            <w:pPr>
              <w:pStyle w:val="TAC"/>
              <w:keepNext w:val="0"/>
            </w:pPr>
            <w:r w:rsidRPr="00DF6DD6">
              <w:rPr>
                <w:rFonts w:eastAsia="Yu Gothic"/>
                <w:szCs w:val="18"/>
                <w:lang w:val="en-US"/>
              </w:rPr>
              <w:t>9.9</w:t>
            </w:r>
          </w:p>
        </w:tc>
        <w:tc>
          <w:tcPr>
            <w:tcW w:w="1096" w:type="dxa"/>
            <w:shd w:val="clear" w:color="auto" w:fill="auto"/>
            <w:vAlign w:val="center"/>
          </w:tcPr>
          <w:p w14:paraId="104DA073" w14:textId="77777777" w:rsidR="004D05EA" w:rsidRPr="00DF6DD6" w:rsidRDefault="004D05EA" w:rsidP="00A6034C">
            <w:pPr>
              <w:pStyle w:val="TAC"/>
              <w:keepNext w:val="0"/>
            </w:pPr>
            <w:r w:rsidRPr="00DF6DD6">
              <w:rPr>
                <w:rFonts w:eastAsia="Yu Gothic"/>
                <w:szCs w:val="18"/>
                <w:lang w:val="en-US"/>
              </w:rPr>
              <w:t>IMD4</w:t>
            </w:r>
          </w:p>
        </w:tc>
      </w:tr>
      <w:tr w:rsidR="00F55B07" w:rsidRPr="00DF6DD6" w14:paraId="0498CA72" w14:textId="77777777" w:rsidTr="00A6034C">
        <w:trPr>
          <w:trHeight w:val="22"/>
          <w:jc w:val="center"/>
        </w:trPr>
        <w:tc>
          <w:tcPr>
            <w:tcW w:w="1928" w:type="dxa"/>
            <w:vMerge/>
            <w:shd w:val="clear" w:color="auto" w:fill="auto"/>
            <w:vAlign w:val="center"/>
          </w:tcPr>
          <w:p w14:paraId="643DAE5E" w14:textId="77777777" w:rsidR="004D05EA" w:rsidRPr="00DF6DD6" w:rsidRDefault="004D05EA" w:rsidP="00A6034C">
            <w:pPr>
              <w:pStyle w:val="TAC"/>
              <w:keepNext w:val="0"/>
            </w:pPr>
          </w:p>
        </w:tc>
        <w:tc>
          <w:tcPr>
            <w:tcW w:w="1146" w:type="dxa"/>
            <w:shd w:val="clear" w:color="auto" w:fill="auto"/>
            <w:vAlign w:val="center"/>
          </w:tcPr>
          <w:p w14:paraId="2D573713"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5E88F19"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5C6789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0D0FC5"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222ED62"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60F982E5" w14:textId="77777777" w:rsidR="004D05EA" w:rsidRPr="00DF6DD6" w:rsidRDefault="004D05EA" w:rsidP="00A6034C">
            <w:pPr>
              <w:pStyle w:val="TAC"/>
              <w:keepNext w:val="0"/>
            </w:pPr>
            <w:r w:rsidRPr="00DF6DD6">
              <w:t>N/A</w:t>
            </w:r>
          </w:p>
        </w:tc>
        <w:tc>
          <w:tcPr>
            <w:tcW w:w="1096" w:type="dxa"/>
            <w:shd w:val="clear" w:color="auto" w:fill="auto"/>
            <w:vAlign w:val="center"/>
          </w:tcPr>
          <w:p w14:paraId="544560A0" w14:textId="77777777" w:rsidR="004D05EA" w:rsidRPr="00DF6DD6" w:rsidRDefault="004D05EA" w:rsidP="00A6034C">
            <w:pPr>
              <w:pStyle w:val="TAC"/>
              <w:keepNext w:val="0"/>
            </w:pPr>
            <w:r w:rsidRPr="00DF6DD6">
              <w:t>N/A</w:t>
            </w:r>
          </w:p>
        </w:tc>
      </w:tr>
      <w:tr w:rsidR="00F55B07" w:rsidRPr="00DF6DD6" w14:paraId="6680CA93" w14:textId="77777777" w:rsidTr="00A6034C">
        <w:trPr>
          <w:trHeight w:val="22"/>
          <w:jc w:val="center"/>
        </w:trPr>
        <w:tc>
          <w:tcPr>
            <w:tcW w:w="1928" w:type="dxa"/>
            <w:vMerge/>
            <w:shd w:val="clear" w:color="auto" w:fill="auto"/>
            <w:vAlign w:val="center"/>
          </w:tcPr>
          <w:p w14:paraId="749B359A" w14:textId="77777777" w:rsidR="004D05EA" w:rsidRPr="00DF6DD6" w:rsidRDefault="004D05EA" w:rsidP="00A6034C">
            <w:pPr>
              <w:pStyle w:val="TAC"/>
              <w:keepNext w:val="0"/>
            </w:pPr>
          </w:p>
        </w:tc>
        <w:tc>
          <w:tcPr>
            <w:tcW w:w="1146" w:type="dxa"/>
            <w:shd w:val="clear" w:color="auto" w:fill="auto"/>
            <w:vAlign w:val="center"/>
          </w:tcPr>
          <w:p w14:paraId="01644C03"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C4B453"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846DEEC"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11E2D20A" w14:textId="4D479CDA"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5A075FE"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7DB5921" w14:textId="77777777" w:rsidR="004D05EA" w:rsidRPr="00DF6DD6" w:rsidRDefault="004D05EA" w:rsidP="00A6034C">
            <w:pPr>
              <w:pStyle w:val="TAC"/>
              <w:keepNext w:val="0"/>
            </w:pPr>
            <w:r w:rsidRPr="00DF6DD6">
              <w:t>N/A</w:t>
            </w:r>
          </w:p>
        </w:tc>
        <w:tc>
          <w:tcPr>
            <w:tcW w:w="1096" w:type="dxa"/>
            <w:shd w:val="clear" w:color="auto" w:fill="auto"/>
            <w:vAlign w:val="center"/>
          </w:tcPr>
          <w:p w14:paraId="48CFC9E2" w14:textId="77777777" w:rsidR="004D05EA" w:rsidRPr="00DF6DD6" w:rsidRDefault="004D05EA" w:rsidP="00A6034C">
            <w:pPr>
              <w:pStyle w:val="TAC"/>
              <w:keepNext w:val="0"/>
            </w:pPr>
            <w:r w:rsidRPr="00DF6DD6">
              <w:t>N/A</w:t>
            </w:r>
          </w:p>
        </w:tc>
      </w:tr>
      <w:tr w:rsidR="00F55B07" w:rsidRPr="00DF6DD6" w14:paraId="1C6C79AB" w14:textId="77777777" w:rsidTr="00A6034C">
        <w:trPr>
          <w:trHeight w:val="22"/>
          <w:jc w:val="center"/>
        </w:trPr>
        <w:tc>
          <w:tcPr>
            <w:tcW w:w="1928" w:type="dxa"/>
            <w:vMerge w:val="restart"/>
            <w:shd w:val="clear" w:color="auto" w:fill="auto"/>
            <w:vAlign w:val="center"/>
          </w:tcPr>
          <w:p w14:paraId="75E863AF" w14:textId="2C4AC87B" w:rsidR="004D05EA" w:rsidRPr="00DF6DD6" w:rsidRDefault="004D05EA" w:rsidP="00A6034C">
            <w:pPr>
              <w:pStyle w:val="TAC"/>
              <w:keepNext w:val="0"/>
            </w:pPr>
            <w:r w:rsidRPr="00DF6DD6">
              <w:t>DC_21A-28A_n79A</w:t>
            </w:r>
          </w:p>
        </w:tc>
        <w:tc>
          <w:tcPr>
            <w:tcW w:w="1146" w:type="dxa"/>
            <w:shd w:val="clear" w:color="auto" w:fill="auto"/>
            <w:vAlign w:val="center"/>
          </w:tcPr>
          <w:p w14:paraId="6F451B32" w14:textId="77777777" w:rsidR="004D05EA" w:rsidRPr="00DF6DD6" w:rsidRDefault="004D05EA" w:rsidP="00A6034C">
            <w:pPr>
              <w:pStyle w:val="TAC"/>
              <w:keepNext w:val="0"/>
            </w:pPr>
            <w:r w:rsidRPr="00DF6DD6">
              <w:t>21</w:t>
            </w:r>
          </w:p>
        </w:tc>
        <w:tc>
          <w:tcPr>
            <w:tcW w:w="1167" w:type="dxa"/>
            <w:shd w:val="clear" w:color="auto" w:fill="auto"/>
            <w:noWrap/>
            <w:vAlign w:val="center"/>
          </w:tcPr>
          <w:p w14:paraId="49313949" w14:textId="77777777" w:rsidR="004D05EA" w:rsidRPr="00DF6DD6" w:rsidRDefault="004D05EA" w:rsidP="00A6034C">
            <w:pPr>
              <w:pStyle w:val="TAC"/>
              <w:keepNext w:val="0"/>
            </w:pPr>
            <w:r w:rsidRPr="00DF6DD6">
              <w:t>1450</w:t>
            </w:r>
          </w:p>
        </w:tc>
        <w:tc>
          <w:tcPr>
            <w:tcW w:w="746" w:type="dxa"/>
            <w:shd w:val="clear" w:color="auto" w:fill="auto"/>
            <w:noWrap/>
            <w:vAlign w:val="center"/>
          </w:tcPr>
          <w:p w14:paraId="006F838F" w14:textId="77777777" w:rsidR="004D05EA" w:rsidRPr="00DF6DD6" w:rsidRDefault="004D05EA" w:rsidP="00A6034C">
            <w:pPr>
              <w:pStyle w:val="TAC"/>
              <w:keepNext w:val="0"/>
            </w:pPr>
            <w:r w:rsidRPr="00DF6DD6">
              <w:t>5</w:t>
            </w:r>
          </w:p>
        </w:tc>
        <w:tc>
          <w:tcPr>
            <w:tcW w:w="877" w:type="dxa"/>
            <w:shd w:val="clear" w:color="auto" w:fill="auto"/>
            <w:noWrap/>
            <w:vAlign w:val="center"/>
          </w:tcPr>
          <w:p w14:paraId="5116B6D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F71A1FC" w14:textId="77777777" w:rsidR="004D05EA" w:rsidRPr="00DF6DD6" w:rsidRDefault="004D05EA" w:rsidP="00A6034C">
            <w:pPr>
              <w:pStyle w:val="TAC"/>
              <w:keepNext w:val="0"/>
            </w:pPr>
            <w:r w:rsidRPr="00DF6DD6">
              <w:t>1498</w:t>
            </w:r>
          </w:p>
        </w:tc>
        <w:tc>
          <w:tcPr>
            <w:tcW w:w="667" w:type="dxa"/>
            <w:shd w:val="clear" w:color="auto" w:fill="auto"/>
            <w:vAlign w:val="center"/>
          </w:tcPr>
          <w:p w14:paraId="75602F37" w14:textId="77777777" w:rsidR="004D05EA" w:rsidRPr="00DF6DD6" w:rsidRDefault="004D05EA" w:rsidP="00A6034C">
            <w:pPr>
              <w:pStyle w:val="TAC"/>
              <w:keepNext w:val="0"/>
            </w:pPr>
            <w:r w:rsidRPr="00DF6DD6">
              <w:t>5.2</w:t>
            </w:r>
          </w:p>
        </w:tc>
        <w:tc>
          <w:tcPr>
            <w:tcW w:w="1096" w:type="dxa"/>
            <w:shd w:val="clear" w:color="auto" w:fill="auto"/>
            <w:vAlign w:val="center"/>
          </w:tcPr>
          <w:p w14:paraId="511B3927" w14:textId="77777777" w:rsidR="004D05EA" w:rsidRPr="00DF6DD6" w:rsidRDefault="004D05EA" w:rsidP="00A6034C">
            <w:pPr>
              <w:pStyle w:val="TAC"/>
              <w:keepNext w:val="0"/>
            </w:pPr>
            <w:r w:rsidRPr="00DF6DD6">
              <w:t>IMD5</w:t>
            </w:r>
          </w:p>
        </w:tc>
      </w:tr>
      <w:tr w:rsidR="00F55B07" w:rsidRPr="00DF6DD6" w14:paraId="29A5BA81" w14:textId="77777777" w:rsidTr="00A6034C">
        <w:trPr>
          <w:trHeight w:val="22"/>
          <w:jc w:val="center"/>
        </w:trPr>
        <w:tc>
          <w:tcPr>
            <w:tcW w:w="1928" w:type="dxa"/>
            <w:vMerge/>
            <w:shd w:val="clear" w:color="auto" w:fill="auto"/>
            <w:vAlign w:val="center"/>
          </w:tcPr>
          <w:p w14:paraId="08844933" w14:textId="77777777" w:rsidR="004D05EA" w:rsidRPr="00DF6DD6" w:rsidRDefault="004D05EA" w:rsidP="00A6034C">
            <w:pPr>
              <w:pStyle w:val="TAC"/>
              <w:keepNext w:val="0"/>
            </w:pPr>
          </w:p>
        </w:tc>
        <w:tc>
          <w:tcPr>
            <w:tcW w:w="1146" w:type="dxa"/>
            <w:shd w:val="clear" w:color="auto" w:fill="auto"/>
            <w:vAlign w:val="center"/>
          </w:tcPr>
          <w:p w14:paraId="55F8E638" w14:textId="77777777" w:rsidR="004D05EA" w:rsidRPr="00DF6DD6" w:rsidRDefault="004D05EA" w:rsidP="00A6034C">
            <w:pPr>
              <w:pStyle w:val="TAC"/>
              <w:keepNext w:val="0"/>
            </w:pPr>
            <w:r w:rsidRPr="00DF6DD6">
              <w:t>28</w:t>
            </w:r>
          </w:p>
        </w:tc>
        <w:tc>
          <w:tcPr>
            <w:tcW w:w="1167" w:type="dxa"/>
            <w:shd w:val="clear" w:color="auto" w:fill="auto"/>
            <w:noWrap/>
            <w:vAlign w:val="center"/>
          </w:tcPr>
          <w:p w14:paraId="48A4D121" w14:textId="77777777" w:rsidR="004D05EA" w:rsidRPr="00DF6DD6" w:rsidRDefault="004D05EA" w:rsidP="00A6034C">
            <w:pPr>
              <w:pStyle w:val="TAC"/>
              <w:keepNext w:val="0"/>
            </w:pPr>
            <w:r w:rsidRPr="00DF6DD6">
              <w:t>730.5</w:t>
            </w:r>
          </w:p>
        </w:tc>
        <w:tc>
          <w:tcPr>
            <w:tcW w:w="746" w:type="dxa"/>
            <w:shd w:val="clear" w:color="auto" w:fill="auto"/>
            <w:noWrap/>
            <w:vAlign w:val="center"/>
          </w:tcPr>
          <w:p w14:paraId="75F7B035" w14:textId="77777777" w:rsidR="004D05EA" w:rsidRPr="00DF6DD6" w:rsidRDefault="004D05EA" w:rsidP="00A6034C">
            <w:pPr>
              <w:pStyle w:val="TAC"/>
              <w:keepNext w:val="0"/>
            </w:pPr>
            <w:r w:rsidRPr="00DF6DD6">
              <w:t>5</w:t>
            </w:r>
          </w:p>
        </w:tc>
        <w:tc>
          <w:tcPr>
            <w:tcW w:w="877" w:type="dxa"/>
            <w:shd w:val="clear" w:color="auto" w:fill="auto"/>
            <w:noWrap/>
            <w:vAlign w:val="center"/>
          </w:tcPr>
          <w:p w14:paraId="3A2FDD90"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9539DF9" w14:textId="77777777" w:rsidR="004D05EA" w:rsidRPr="00DF6DD6" w:rsidRDefault="004D05EA" w:rsidP="00A6034C">
            <w:pPr>
              <w:pStyle w:val="TAC"/>
              <w:keepNext w:val="0"/>
            </w:pPr>
            <w:r w:rsidRPr="00DF6DD6">
              <w:t>785.5</w:t>
            </w:r>
          </w:p>
        </w:tc>
        <w:tc>
          <w:tcPr>
            <w:tcW w:w="667" w:type="dxa"/>
            <w:shd w:val="clear" w:color="auto" w:fill="auto"/>
            <w:vAlign w:val="center"/>
          </w:tcPr>
          <w:p w14:paraId="77E0504A" w14:textId="77777777" w:rsidR="004D05EA" w:rsidRPr="00DF6DD6" w:rsidRDefault="004D05EA" w:rsidP="00A6034C">
            <w:pPr>
              <w:pStyle w:val="TAC"/>
              <w:keepNext w:val="0"/>
            </w:pPr>
            <w:r w:rsidRPr="00DF6DD6">
              <w:t>N/A</w:t>
            </w:r>
          </w:p>
        </w:tc>
        <w:tc>
          <w:tcPr>
            <w:tcW w:w="1096" w:type="dxa"/>
            <w:shd w:val="clear" w:color="auto" w:fill="auto"/>
            <w:vAlign w:val="center"/>
          </w:tcPr>
          <w:p w14:paraId="70E2034E" w14:textId="77777777" w:rsidR="004D05EA" w:rsidRPr="00DF6DD6" w:rsidRDefault="004D05EA" w:rsidP="00A6034C">
            <w:pPr>
              <w:pStyle w:val="TAC"/>
              <w:keepNext w:val="0"/>
            </w:pPr>
            <w:r w:rsidRPr="00DF6DD6">
              <w:t>N/A</w:t>
            </w:r>
          </w:p>
        </w:tc>
      </w:tr>
      <w:tr w:rsidR="00F55B07" w:rsidRPr="00DF6DD6" w14:paraId="73904536" w14:textId="77777777" w:rsidTr="00A6034C">
        <w:trPr>
          <w:trHeight w:val="22"/>
          <w:jc w:val="center"/>
        </w:trPr>
        <w:tc>
          <w:tcPr>
            <w:tcW w:w="1928" w:type="dxa"/>
            <w:vMerge/>
            <w:shd w:val="clear" w:color="auto" w:fill="auto"/>
            <w:vAlign w:val="center"/>
          </w:tcPr>
          <w:p w14:paraId="55F0A162" w14:textId="77777777" w:rsidR="004D05EA" w:rsidRPr="00DF6DD6" w:rsidRDefault="004D05EA" w:rsidP="00A6034C">
            <w:pPr>
              <w:pStyle w:val="TAC"/>
              <w:keepNext w:val="0"/>
            </w:pPr>
          </w:p>
        </w:tc>
        <w:tc>
          <w:tcPr>
            <w:tcW w:w="1146" w:type="dxa"/>
            <w:shd w:val="clear" w:color="auto" w:fill="auto"/>
            <w:vAlign w:val="center"/>
          </w:tcPr>
          <w:p w14:paraId="0B6C0120"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4973D7E8" w14:textId="77777777" w:rsidR="004D05EA" w:rsidRPr="00DF6DD6" w:rsidRDefault="004D05EA" w:rsidP="00A6034C">
            <w:pPr>
              <w:pStyle w:val="TAC"/>
              <w:keepNext w:val="0"/>
            </w:pPr>
            <w:r w:rsidRPr="00DF6DD6">
              <w:t>4420</w:t>
            </w:r>
          </w:p>
        </w:tc>
        <w:tc>
          <w:tcPr>
            <w:tcW w:w="746" w:type="dxa"/>
            <w:shd w:val="clear" w:color="auto" w:fill="auto"/>
            <w:noWrap/>
            <w:vAlign w:val="center"/>
          </w:tcPr>
          <w:p w14:paraId="7C2EAA5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54A656A"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2214CD4" w14:textId="77777777" w:rsidR="004D05EA" w:rsidRPr="00DF6DD6" w:rsidRDefault="004D05EA" w:rsidP="00A6034C">
            <w:pPr>
              <w:pStyle w:val="TAC"/>
              <w:keepNext w:val="0"/>
            </w:pPr>
            <w:r w:rsidRPr="00DF6DD6">
              <w:t>4420</w:t>
            </w:r>
          </w:p>
        </w:tc>
        <w:tc>
          <w:tcPr>
            <w:tcW w:w="667" w:type="dxa"/>
            <w:shd w:val="clear" w:color="auto" w:fill="auto"/>
            <w:vAlign w:val="center"/>
          </w:tcPr>
          <w:p w14:paraId="428D3922" w14:textId="77777777" w:rsidR="004D05EA" w:rsidRPr="00DF6DD6" w:rsidRDefault="004D05EA" w:rsidP="00A6034C">
            <w:pPr>
              <w:pStyle w:val="TAC"/>
              <w:keepNext w:val="0"/>
            </w:pPr>
            <w:r w:rsidRPr="00DF6DD6">
              <w:t>N/A</w:t>
            </w:r>
          </w:p>
        </w:tc>
        <w:tc>
          <w:tcPr>
            <w:tcW w:w="1096" w:type="dxa"/>
            <w:shd w:val="clear" w:color="auto" w:fill="auto"/>
            <w:vAlign w:val="center"/>
          </w:tcPr>
          <w:p w14:paraId="233CEE57" w14:textId="77777777" w:rsidR="004D05EA" w:rsidRPr="00DF6DD6" w:rsidRDefault="004D05EA" w:rsidP="00A6034C">
            <w:pPr>
              <w:pStyle w:val="TAC"/>
              <w:keepNext w:val="0"/>
            </w:pPr>
            <w:r w:rsidRPr="00DF6DD6">
              <w:t>N/A</w:t>
            </w:r>
          </w:p>
        </w:tc>
      </w:tr>
      <w:tr w:rsidR="00F55B07" w:rsidRPr="00DF6DD6" w14:paraId="297AAE62" w14:textId="77777777" w:rsidTr="00A6034C">
        <w:trPr>
          <w:trHeight w:val="22"/>
          <w:jc w:val="center"/>
        </w:trPr>
        <w:tc>
          <w:tcPr>
            <w:tcW w:w="1928" w:type="dxa"/>
            <w:vMerge w:val="restart"/>
            <w:shd w:val="clear" w:color="auto" w:fill="auto"/>
            <w:vAlign w:val="center"/>
          </w:tcPr>
          <w:p w14:paraId="00BC1F02" w14:textId="77777777" w:rsidR="004D05EA" w:rsidRPr="00DF6DD6" w:rsidRDefault="004D05EA" w:rsidP="00A6034C">
            <w:pPr>
              <w:pStyle w:val="TAC"/>
              <w:keepNext w:val="0"/>
            </w:pPr>
            <w:r w:rsidRPr="00DF6DD6">
              <w:rPr>
                <w:rFonts w:cs="Arial" w:hint="eastAsia"/>
                <w:lang w:eastAsia="zh-CN"/>
              </w:rPr>
              <w:t>DC_28A-42A_79A</w:t>
            </w:r>
          </w:p>
        </w:tc>
        <w:tc>
          <w:tcPr>
            <w:tcW w:w="1146" w:type="dxa"/>
            <w:shd w:val="clear" w:color="auto" w:fill="auto"/>
            <w:vAlign w:val="center"/>
          </w:tcPr>
          <w:p w14:paraId="4BFE42E7"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74597414" w14:textId="77777777" w:rsidR="004D05EA" w:rsidRPr="00DF6DD6" w:rsidRDefault="004D05EA" w:rsidP="00A6034C">
            <w:pPr>
              <w:pStyle w:val="TAC"/>
              <w:keepNext w:val="0"/>
            </w:pPr>
            <w:r w:rsidRPr="00DF6DD6">
              <w:rPr>
                <w:rFonts w:eastAsia="Yu Gothic" w:cs="Arial"/>
                <w:szCs w:val="18"/>
                <w:lang w:val="en-US"/>
              </w:rPr>
              <w:t>730</w:t>
            </w:r>
          </w:p>
        </w:tc>
        <w:tc>
          <w:tcPr>
            <w:tcW w:w="746" w:type="dxa"/>
            <w:shd w:val="clear" w:color="auto" w:fill="auto"/>
            <w:noWrap/>
            <w:vAlign w:val="center"/>
          </w:tcPr>
          <w:p w14:paraId="26C7189B"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3F07B72B"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60AC3B1" w14:textId="77777777" w:rsidR="004D05EA" w:rsidRPr="00DF6DD6" w:rsidRDefault="004D05EA" w:rsidP="00A6034C">
            <w:pPr>
              <w:pStyle w:val="TAC"/>
              <w:keepNext w:val="0"/>
            </w:pPr>
            <w:r w:rsidRPr="00DF6DD6">
              <w:rPr>
                <w:rFonts w:eastAsia="Yu Gothic" w:cs="Arial"/>
                <w:szCs w:val="18"/>
                <w:lang w:val="en-US"/>
              </w:rPr>
              <w:t>785</w:t>
            </w:r>
          </w:p>
        </w:tc>
        <w:tc>
          <w:tcPr>
            <w:tcW w:w="667" w:type="dxa"/>
            <w:shd w:val="clear" w:color="auto" w:fill="auto"/>
            <w:vAlign w:val="center"/>
          </w:tcPr>
          <w:p w14:paraId="06021354"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20A9B468" w14:textId="77777777" w:rsidR="004D05EA" w:rsidRPr="00DF6DD6" w:rsidRDefault="004D05EA" w:rsidP="00A6034C">
            <w:pPr>
              <w:pStyle w:val="TAC"/>
              <w:keepNext w:val="0"/>
            </w:pPr>
            <w:r w:rsidRPr="00DF6DD6">
              <w:rPr>
                <w:rFonts w:cs="Arial"/>
              </w:rPr>
              <w:t>N/A</w:t>
            </w:r>
          </w:p>
        </w:tc>
      </w:tr>
      <w:tr w:rsidR="00F55B07" w:rsidRPr="00DF6DD6" w14:paraId="26B0F828" w14:textId="77777777" w:rsidTr="00A6034C">
        <w:trPr>
          <w:trHeight w:val="22"/>
          <w:jc w:val="center"/>
        </w:trPr>
        <w:tc>
          <w:tcPr>
            <w:tcW w:w="1928" w:type="dxa"/>
            <w:vMerge/>
            <w:shd w:val="clear" w:color="auto" w:fill="auto"/>
            <w:vAlign w:val="center"/>
          </w:tcPr>
          <w:p w14:paraId="6280ACB5" w14:textId="77777777" w:rsidR="004D05EA" w:rsidRPr="00DF6DD6" w:rsidRDefault="004D05EA" w:rsidP="00A6034C">
            <w:pPr>
              <w:pStyle w:val="TAC"/>
              <w:keepNext w:val="0"/>
            </w:pPr>
          </w:p>
        </w:tc>
        <w:tc>
          <w:tcPr>
            <w:tcW w:w="1146" w:type="dxa"/>
            <w:shd w:val="clear" w:color="auto" w:fill="auto"/>
            <w:vAlign w:val="center"/>
          </w:tcPr>
          <w:p w14:paraId="7D6E840D"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13CCE0EF" w14:textId="77777777" w:rsidR="004D05EA" w:rsidRPr="00DF6DD6" w:rsidRDefault="004D05EA" w:rsidP="00A6034C">
            <w:pPr>
              <w:pStyle w:val="TAC"/>
              <w:keepNext w:val="0"/>
            </w:pPr>
            <w:r w:rsidRPr="00DF6DD6">
              <w:rPr>
                <w:rFonts w:eastAsia="Yu Gothic" w:cs="Arial"/>
                <w:szCs w:val="18"/>
                <w:lang w:val="en-US"/>
              </w:rPr>
              <w:t>3420</w:t>
            </w:r>
          </w:p>
        </w:tc>
        <w:tc>
          <w:tcPr>
            <w:tcW w:w="746" w:type="dxa"/>
            <w:shd w:val="clear" w:color="auto" w:fill="auto"/>
            <w:noWrap/>
            <w:vAlign w:val="center"/>
          </w:tcPr>
          <w:p w14:paraId="35DDEE3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E079E93"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55B3FE6" w14:textId="77777777" w:rsidR="004D05EA" w:rsidRPr="00DF6DD6" w:rsidRDefault="004D05EA" w:rsidP="00A6034C">
            <w:pPr>
              <w:pStyle w:val="TAC"/>
              <w:keepNext w:val="0"/>
            </w:pPr>
            <w:r w:rsidRPr="00DF6DD6">
              <w:rPr>
                <w:rFonts w:eastAsia="Yu Gothic" w:cs="Arial"/>
                <w:szCs w:val="18"/>
                <w:lang w:val="en-US"/>
              </w:rPr>
              <w:t>3420</w:t>
            </w:r>
          </w:p>
        </w:tc>
        <w:tc>
          <w:tcPr>
            <w:tcW w:w="667" w:type="dxa"/>
            <w:shd w:val="clear" w:color="auto" w:fill="auto"/>
            <w:vAlign w:val="center"/>
          </w:tcPr>
          <w:p w14:paraId="38AF33DF" w14:textId="77777777" w:rsidR="004D05EA" w:rsidRPr="00DF6DD6" w:rsidRDefault="004D05EA" w:rsidP="00A6034C">
            <w:pPr>
              <w:pStyle w:val="TAC"/>
              <w:keepNext w:val="0"/>
            </w:pPr>
            <w:r w:rsidRPr="00DF6DD6">
              <w:rPr>
                <w:rFonts w:eastAsia="Yu Gothic" w:cs="Arial"/>
                <w:szCs w:val="18"/>
                <w:lang w:val="en-US"/>
              </w:rPr>
              <w:t>15.3</w:t>
            </w:r>
          </w:p>
        </w:tc>
        <w:tc>
          <w:tcPr>
            <w:tcW w:w="1096" w:type="dxa"/>
            <w:shd w:val="clear" w:color="auto" w:fill="auto"/>
            <w:vAlign w:val="center"/>
          </w:tcPr>
          <w:p w14:paraId="3D815BF1" w14:textId="77777777" w:rsidR="004D05EA" w:rsidRPr="00DF6DD6" w:rsidRDefault="004D05EA" w:rsidP="00A6034C">
            <w:pPr>
              <w:pStyle w:val="TAC"/>
              <w:keepNext w:val="0"/>
            </w:pPr>
            <w:r w:rsidRPr="00DF6DD6">
              <w:rPr>
                <w:rFonts w:eastAsia="Yu Gothic" w:cs="Arial"/>
                <w:szCs w:val="18"/>
                <w:lang w:val="en-US"/>
              </w:rPr>
              <w:t>IMD3</w:t>
            </w:r>
          </w:p>
        </w:tc>
      </w:tr>
      <w:tr w:rsidR="00F55B07" w:rsidRPr="00DF6DD6" w14:paraId="2CE9DD80" w14:textId="77777777" w:rsidTr="00A6034C">
        <w:trPr>
          <w:trHeight w:val="22"/>
          <w:jc w:val="center"/>
        </w:trPr>
        <w:tc>
          <w:tcPr>
            <w:tcW w:w="1928" w:type="dxa"/>
            <w:vMerge/>
            <w:shd w:val="clear" w:color="auto" w:fill="auto"/>
            <w:vAlign w:val="center"/>
          </w:tcPr>
          <w:p w14:paraId="6E2CD492" w14:textId="77777777" w:rsidR="004D05EA" w:rsidRPr="00DF6DD6" w:rsidRDefault="004D05EA" w:rsidP="00A6034C">
            <w:pPr>
              <w:pStyle w:val="TAC"/>
              <w:keepNext w:val="0"/>
            </w:pPr>
          </w:p>
        </w:tc>
        <w:tc>
          <w:tcPr>
            <w:tcW w:w="1146" w:type="dxa"/>
            <w:shd w:val="clear" w:color="auto" w:fill="auto"/>
            <w:vAlign w:val="center"/>
          </w:tcPr>
          <w:p w14:paraId="48E3CE2A"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6668F51A" w14:textId="77777777" w:rsidR="004D05EA" w:rsidRPr="00DF6DD6" w:rsidRDefault="004D05EA" w:rsidP="00A6034C">
            <w:pPr>
              <w:pStyle w:val="TAC"/>
              <w:keepNext w:val="0"/>
            </w:pPr>
            <w:r w:rsidRPr="00DF6DD6">
              <w:rPr>
                <w:rFonts w:eastAsia="Yu Gothic" w:cs="Arial"/>
                <w:szCs w:val="18"/>
                <w:lang w:val="en-US"/>
              </w:rPr>
              <w:t>4880</w:t>
            </w:r>
          </w:p>
        </w:tc>
        <w:tc>
          <w:tcPr>
            <w:tcW w:w="746" w:type="dxa"/>
            <w:shd w:val="clear" w:color="auto" w:fill="auto"/>
            <w:noWrap/>
            <w:vAlign w:val="center"/>
          </w:tcPr>
          <w:p w14:paraId="638FCA19"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1E491141"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4279ADD" w14:textId="77777777" w:rsidR="004D05EA" w:rsidRPr="00DF6DD6" w:rsidRDefault="004D05EA" w:rsidP="00A6034C">
            <w:pPr>
              <w:pStyle w:val="TAC"/>
              <w:keepNext w:val="0"/>
            </w:pPr>
            <w:r w:rsidRPr="00DF6DD6">
              <w:rPr>
                <w:rFonts w:eastAsia="Yu Gothic" w:cs="Arial"/>
                <w:szCs w:val="18"/>
                <w:lang w:val="en-US"/>
              </w:rPr>
              <w:t>4880</w:t>
            </w:r>
          </w:p>
        </w:tc>
        <w:tc>
          <w:tcPr>
            <w:tcW w:w="667" w:type="dxa"/>
            <w:shd w:val="clear" w:color="auto" w:fill="auto"/>
            <w:vAlign w:val="center"/>
          </w:tcPr>
          <w:p w14:paraId="2E6D0F97"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619BB133" w14:textId="77777777" w:rsidR="004D05EA" w:rsidRPr="00DF6DD6" w:rsidRDefault="004D05EA" w:rsidP="00A6034C">
            <w:pPr>
              <w:pStyle w:val="TAC"/>
              <w:keepNext w:val="0"/>
            </w:pPr>
            <w:r w:rsidRPr="00DF6DD6">
              <w:rPr>
                <w:rFonts w:cs="Arial"/>
              </w:rPr>
              <w:t>N/A</w:t>
            </w:r>
          </w:p>
        </w:tc>
      </w:tr>
      <w:tr w:rsidR="00F55B07" w:rsidRPr="00DF6DD6" w14:paraId="4E86FC35" w14:textId="77777777" w:rsidTr="00A6034C">
        <w:trPr>
          <w:trHeight w:val="22"/>
          <w:jc w:val="center"/>
        </w:trPr>
        <w:tc>
          <w:tcPr>
            <w:tcW w:w="1928" w:type="dxa"/>
            <w:vMerge/>
            <w:shd w:val="clear" w:color="auto" w:fill="auto"/>
            <w:vAlign w:val="center"/>
          </w:tcPr>
          <w:p w14:paraId="22E34787" w14:textId="77777777" w:rsidR="004D05EA" w:rsidRPr="00DF6DD6" w:rsidRDefault="004D05EA" w:rsidP="00A6034C">
            <w:pPr>
              <w:pStyle w:val="TAC"/>
              <w:keepNext w:val="0"/>
            </w:pPr>
          </w:p>
        </w:tc>
        <w:tc>
          <w:tcPr>
            <w:tcW w:w="1146" w:type="dxa"/>
            <w:shd w:val="clear" w:color="auto" w:fill="auto"/>
            <w:vAlign w:val="center"/>
          </w:tcPr>
          <w:p w14:paraId="043BB939"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023D7582" w14:textId="77777777" w:rsidR="004D05EA" w:rsidRPr="00DF6DD6" w:rsidRDefault="004D05EA" w:rsidP="00A6034C">
            <w:pPr>
              <w:pStyle w:val="TAC"/>
              <w:keepNext w:val="0"/>
            </w:pPr>
            <w:r w:rsidRPr="00DF6DD6">
              <w:rPr>
                <w:rFonts w:eastAsia="Yu Gothic" w:cs="Arial"/>
                <w:szCs w:val="18"/>
                <w:lang w:val="en-US"/>
              </w:rPr>
              <w:t>745</w:t>
            </w:r>
          </w:p>
        </w:tc>
        <w:tc>
          <w:tcPr>
            <w:tcW w:w="746" w:type="dxa"/>
            <w:shd w:val="clear" w:color="auto" w:fill="auto"/>
            <w:noWrap/>
            <w:vAlign w:val="center"/>
          </w:tcPr>
          <w:p w14:paraId="0AD1BFBE"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2BB58264"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6D5800CC" w14:textId="77777777" w:rsidR="004D05EA" w:rsidRPr="00DF6DD6" w:rsidRDefault="004D05EA" w:rsidP="00A6034C">
            <w:pPr>
              <w:pStyle w:val="TAC"/>
              <w:keepNext w:val="0"/>
            </w:pPr>
            <w:r w:rsidRPr="00DF6DD6">
              <w:rPr>
                <w:rFonts w:eastAsia="Yu Gothic" w:cs="Arial"/>
                <w:szCs w:val="18"/>
                <w:lang w:val="en-US"/>
              </w:rPr>
              <w:t>800</w:t>
            </w:r>
          </w:p>
        </w:tc>
        <w:tc>
          <w:tcPr>
            <w:tcW w:w="667" w:type="dxa"/>
            <w:shd w:val="clear" w:color="auto" w:fill="auto"/>
            <w:vAlign w:val="center"/>
          </w:tcPr>
          <w:p w14:paraId="642371D4" w14:textId="77777777" w:rsidR="004D05EA" w:rsidRPr="00DF6DD6" w:rsidRDefault="004D05EA" w:rsidP="00A6034C">
            <w:pPr>
              <w:pStyle w:val="TAC"/>
              <w:keepNext w:val="0"/>
            </w:pPr>
            <w:r w:rsidRPr="00DF6DD6">
              <w:rPr>
                <w:rFonts w:eastAsia="Yu Gothic" w:cs="Arial"/>
                <w:szCs w:val="18"/>
                <w:lang w:val="en-US"/>
              </w:rPr>
              <w:t>16.2</w:t>
            </w:r>
          </w:p>
        </w:tc>
        <w:tc>
          <w:tcPr>
            <w:tcW w:w="1096" w:type="dxa"/>
            <w:shd w:val="clear" w:color="auto" w:fill="auto"/>
            <w:vAlign w:val="center"/>
          </w:tcPr>
          <w:p w14:paraId="363C9E05" w14:textId="77777777" w:rsidR="004D05EA" w:rsidRPr="00DF6DD6" w:rsidRDefault="004D05EA" w:rsidP="00A6034C">
            <w:pPr>
              <w:pStyle w:val="TAC"/>
              <w:keepNext w:val="0"/>
            </w:pPr>
            <w:r w:rsidRPr="00DF6DD6">
              <w:rPr>
                <w:rFonts w:eastAsia="Yu Gothic" w:cs="Arial"/>
                <w:szCs w:val="18"/>
                <w:lang w:val="en-US"/>
              </w:rPr>
              <w:t>IMD2</w:t>
            </w:r>
          </w:p>
        </w:tc>
      </w:tr>
      <w:tr w:rsidR="00F55B07" w:rsidRPr="00DF6DD6" w14:paraId="0F34A077" w14:textId="77777777" w:rsidTr="00A6034C">
        <w:trPr>
          <w:trHeight w:val="22"/>
          <w:jc w:val="center"/>
        </w:trPr>
        <w:tc>
          <w:tcPr>
            <w:tcW w:w="1928" w:type="dxa"/>
            <w:vMerge/>
            <w:shd w:val="clear" w:color="auto" w:fill="auto"/>
            <w:vAlign w:val="center"/>
          </w:tcPr>
          <w:p w14:paraId="2B8667A7" w14:textId="77777777" w:rsidR="004D05EA" w:rsidRPr="00DF6DD6" w:rsidRDefault="004D05EA" w:rsidP="00A6034C">
            <w:pPr>
              <w:pStyle w:val="TAC"/>
              <w:keepNext w:val="0"/>
            </w:pPr>
          </w:p>
        </w:tc>
        <w:tc>
          <w:tcPr>
            <w:tcW w:w="1146" w:type="dxa"/>
            <w:shd w:val="clear" w:color="auto" w:fill="auto"/>
            <w:vAlign w:val="center"/>
          </w:tcPr>
          <w:p w14:paraId="5E4348CF"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564D108E" w14:textId="77777777" w:rsidR="004D05EA" w:rsidRPr="00DF6DD6" w:rsidRDefault="004D05EA" w:rsidP="00A6034C">
            <w:pPr>
              <w:pStyle w:val="TAC"/>
              <w:keepNext w:val="0"/>
            </w:pPr>
            <w:r w:rsidRPr="00DF6DD6">
              <w:rPr>
                <w:rFonts w:eastAsia="Yu Gothic" w:cs="Arial"/>
                <w:szCs w:val="18"/>
                <w:lang w:val="en-US"/>
              </w:rPr>
              <w:t>3597.5</w:t>
            </w:r>
          </w:p>
        </w:tc>
        <w:tc>
          <w:tcPr>
            <w:tcW w:w="746" w:type="dxa"/>
            <w:shd w:val="clear" w:color="auto" w:fill="auto"/>
            <w:noWrap/>
            <w:vAlign w:val="center"/>
          </w:tcPr>
          <w:p w14:paraId="6580EBE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DE5FDD8"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1B47F88D" w14:textId="77777777" w:rsidR="004D05EA" w:rsidRPr="00DF6DD6" w:rsidRDefault="004D05EA" w:rsidP="00A6034C">
            <w:pPr>
              <w:pStyle w:val="TAC"/>
              <w:keepNext w:val="0"/>
            </w:pPr>
            <w:r w:rsidRPr="00DF6DD6">
              <w:rPr>
                <w:rFonts w:eastAsia="Yu Gothic" w:cs="Arial"/>
                <w:szCs w:val="18"/>
                <w:lang w:val="en-US"/>
              </w:rPr>
              <w:t>3597.5</w:t>
            </w:r>
          </w:p>
        </w:tc>
        <w:tc>
          <w:tcPr>
            <w:tcW w:w="667" w:type="dxa"/>
            <w:shd w:val="clear" w:color="auto" w:fill="auto"/>
            <w:vAlign w:val="center"/>
          </w:tcPr>
          <w:p w14:paraId="3316EBBA"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5E8E2BD6" w14:textId="77777777" w:rsidR="004D05EA" w:rsidRPr="00DF6DD6" w:rsidRDefault="004D05EA" w:rsidP="00A6034C">
            <w:pPr>
              <w:pStyle w:val="TAC"/>
              <w:keepNext w:val="0"/>
            </w:pPr>
            <w:r w:rsidRPr="00DF6DD6">
              <w:rPr>
                <w:rFonts w:cs="Arial"/>
              </w:rPr>
              <w:t>N/A</w:t>
            </w:r>
          </w:p>
        </w:tc>
      </w:tr>
      <w:tr w:rsidR="00F55B07" w:rsidRPr="00DF6DD6" w14:paraId="341B2D8F" w14:textId="77777777" w:rsidTr="00A6034C">
        <w:trPr>
          <w:trHeight w:val="22"/>
          <w:jc w:val="center"/>
        </w:trPr>
        <w:tc>
          <w:tcPr>
            <w:tcW w:w="1928" w:type="dxa"/>
            <w:vMerge/>
            <w:shd w:val="clear" w:color="auto" w:fill="auto"/>
            <w:vAlign w:val="center"/>
          </w:tcPr>
          <w:p w14:paraId="70FCA209" w14:textId="77777777" w:rsidR="004D05EA" w:rsidRPr="00DF6DD6" w:rsidRDefault="004D05EA" w:rsidP="00A6034C">
            <w:pPr>
              <w:pStyle w:val="TAC"/>
              <w:keepNext w:val="0"/>
            </w:pPr>
          </w:p>
        </w:tc>
        <w:tc>
          <w:tcPr>
            <w:tcW w:w="1146" w:type="dxa"/>
            <w:shd w:val="clear" w:color="auto" w:fill="auto"/>
            <w:vAlign w:val="center"/>
          </w:tcPr>
          <w:p w14:paraId="26E124F0"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2652D3CB" w14:textId="77777777" w:rsidR="004D05EA" w:rsidRPr="00DF6DD6" w:rsidRDefault="004D05EA" w:rsidP="00A6034C">
            <w:pPr>
              <w:pStyle w:val="TAC"/>
              <w:keepNext w:val="0"/>
            </w:pPr>
            <w:r w:rsidRPr="00DF6DD6">
              <w:rPr>
                <w:rFonts w:eastAsia="Yu Gothic" w:cs="Arial"/>
                <w:szCs w:val="18"/>
                <w:lang w:val="en-US"/>
              </w:rPr>
              <w:t>4420</w:t>
            </w:r>
          </w:p>
        </w:tc>
        <w:tc>
          <w:tcPr>
            <w:tcW w:w="746" w:type="dxa"/>
            <w:shd w:val="clear" w:color="auto" w:fill="auto"/>
            <w:noWrap/>
            <w:vAlign w:val="center"/>
          </w:tcPr>
          <w:p w14:paraId="5293ECF5"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0FF66785"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AEE1E19" w14:textId="77777777" w:rsidR="004D05EA" w:rsidRPr="00DF6DD6" w:rsidRDefault="004D05EA" w:rsidP="00A6034C">
            <w:pPr>
              <w:pStyle w:val="TAC"/>
              <w:keepNext w:val="0"/>
            </w:pPr>
            <w:r w:rsidRPr="00DF6DD6">
              <w:rPr>
                <w:rFonts w:eastAsia="Yu Gothic" w:cs="Arial"/>
                <w:szCs w:val="18"/>
                <w:lang w:val="en-US"/>
              </w:rPr>
              <w:t>4420</w:t>
            </w:r>
          </w:p>
        </w:tc>
        <w:tc>
          <w:tcPr>
            <w:tcW w:w="667" w:type="dxa"/>
            <w:shd w:val="clear" w:color="auto" w:fill="auto"/>
            <w:vAlign w:val="center"/>
          </w:tcPr>
          <w:p w14:paraId="1C059B8C"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40025246" w14:textId="77777777" w:rsidR="004D05EA" w:rsidRPr="00DF6DD6" w:rsidRDefault="004D05EA" w:rsidP="00A6034C">
            <w:pPr>
              <w:pStyle w:val="TAC"/>
              <w:keepNext w:val="0"/>
            </w:pPr>
            <w:r w:rsidRPr="00DF6DD6">
              <w:rPr>
                <w:rFonts w:cs="Arial"/>
              </w:rPr>
              <w:t>N/A</w:t>
            </w:r>
          </w:p>
        </w:tc>
      </w:tr>
      <w:tr w:rsidR="00F55B07" w:rsidRPr="00DF6DD6" w14:paraId="4EC5391C" w14:textId="77777777" w:rsidTr="00A6034C">
        <w:trPr>
          <w:trHeight w:val="216"/>
          <w:jc w:val="center"/>
        </w:trPr>
        <w:tc>
          <w:tcPr>
            <w:tcW w:w="1928" w:type="dxa"/>
            <w:vMerge w:val="restart"/>
            <w:shd w:val="clear" w:color="auto" w:fill="auto"/>
            <w:vAlign w:val="center"/>
          </w:tcPr>
          <w:p w14:paraId="041B772A" w14:textId="77777777" w:rsidR="004D05EA" w:rsidRPr="00DF6DD6" w:rsidRDefault="004D05EA" w:rsidP="00A6034C">
            <w:pPr>
              <w:pStyle w:val="TAC"/>
              <w:keepNext w:val="0"/>
            </w:pPr>
            <w:r w:rsidRPr="00DF6DD6">
              <w:t>DC_19A_n78A-n79A</w:t>
            </w:r>
          </w:p>
        </w:tc>
        <w:tc>
          <w:tcPr>
            <w:tcW w:w="1146" w:type="dxa"/>
            <w:shd w:val="clear" w:color="auto" w:fill="auto"/>
            <w:vAlign w:val="center"/>
          </w:tcPr>
          <w:p w14:paraId="2CB745CC" w14:textId="77777777" w:rsidR="004D05EA" w:rsidRPr="00DF6DD6" w:rsidRDefault="004D05EA" w:rsidP="00A6034C">
            <w:pPr>
              <w:pStyle w:val="TAC"/>
              <w:keepNext w:val="0"/>
            </w:pPr>
            <w:r w:rsidRPr="00DF6DD6">
              <w:t>19</w:t>
            </w:r>
          </w:p>
        </w:tc>
        <w:tc>
          <w:tcPr>
            <w:tcW w:w="1167" w:type="dxa"/>
            <w:shd w:val="clear" w:color="auto" w:fill="auto"/>
            <w:noWrap/>
            <w:vAlign w:val="center"/>
          </w:tcPr>
          <w:p w14:paraId="0DFD7E27" w14:textId="77777777" w:rsidR="004D05EA" w:rsidRPr="00DF6DD6" w:rsidRDefault="004D05EA" w:rsidP="00A6034C">
            <w:pPr>
              <w:pStyle w:val="TAC"/>
              <w:keepNext w:val="0"/>
            </w:pPr>
            <w:r w:rsidRPr="00DF6DD6">
              <w:t>835</w:t>
            </w:r>
          </w:p>
        </w:tc>
        <w:tc>
          <w:tcPr>
            <w:tcW w:w="746" w:type="dxa"/>
            <w:shd w:val="clear" w:color="auto" w:fill="auto"/>
            <w:noWrap/>
            <w:vAlign w:val="center"/>
          </w:tcPr>
          <w:p w14:paraId="50DD45E1" w14:textId="77777777" w:rsidR="004D05EA" w:rsidRPr="00DF6DD6" w:rsidRDefault="004D05EA" w:rsidP="00A6034C">
            <w:pPr>
              <w:pStyle w:val="TAC"/>
              <w:keepNext w:val="0"/>
            </w:pPr>
            <w:r w:rsidRPr="00DF6DD6">
              <w:t>5</w:t>
            </w:r>
          </w:p>
        </w:tc>
        <w:tc>
          <w:tcPr>
            <w:tcW w:w="877" w:type="dxa"/>
            <w:shd w:val="clear" w:color="auto" w:fill="auto"/>
            <w:noWrap/>
            <w:vAlign w:val="center"/>
          </w:tcPr>
          <w:p w14:paraId="53CEACE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ACC8797" w14:textId="77777777" w:rsidR="004D05EA" w:rsidRPr="00DF6DD6" w:rsidRDefault="004D05EA" w:rsidP="00A6034C">
            <w:pPr>
              <w:pStyle w:val="TAC"/>
              <w:keepNext w:val="0"/>
            </w:pPr>
            <w:r w:rsidRPr="00DF6DD6">
              <w:t>880</w:t>
            </w:r>
          </w:p>
        </w:tc>
        <w:tc>
          <w:tcPr>
            <w:tcW w:w="667" w:type="dxa"/>
            <w:shd w:val="clear" w:color="auto" w:fill="auto"/>
            <w:vAlign w:val="center"/>
          </w:tcPr>
          <w:p w14:paraId="537A8BFD" w14:textId="77777777" w:rsidR="004D05EA" w:rsidRPr="00DF6DD6" w:rsidRDefault="004D05EA" w:rsidP="00A6034C">
            <w:pPr>
              <w:pStyle w:val="TAC"/>
              <w:keepNext w:val="0"/>
            </w:pPr>
            <w:r w:rsidRPr="00DF6DD6">
              <w:t>N/A</w:t>
            </w:r>
          </w:p>
        </w:tc>
        <w:tc>
          <w:tcPr>
            <w:tcW w:w="1096" w:type="dxa"/>
            <w:shd w:val="clear" w:color="auto" w:fill="auto"/>
            <w:vAlign w:val="center"/>
          </w:tcPr>
          <w:p w14:paraId="3EA4AE73" w14:textId="77777777" w:rsidR="004D05EA" w:rsidRPr="00DF6DD6" w:rsidRDefault="004D05EA" w:rsidP="00A6034C">
            <w:pPr>
              <w:pStyle w:val="TAC"/>
              <w:keepNext w:val="0"/>
            </w:pPr>
            <w:r w:rsidRPr="00DF6DD6">
              <w:t>N/A</w:t>
            </w:r>
          </w:p>
        </w:tc>
      </w:tr>
      <w:tr w:rsidR="00F55B07" w:rsidRPr="00DF6DD6" w14:paraId="161410BD" w14:textId="77777777" w:rsidTr="00A6034C">
        <w:trPr>
          <w:trHeight w:val="216"/>
          <w:jc w:val="center"/>
        </w:trPr>
        <w:tc>
          <w:tcPr>
            <w:tcW w:w="1928" w:type="dxa"/>
            <w:vMerge/>
            <w:shd w:val="clear" w:color="auto" w:fill="auto"/>
            <w:vAlign w:val="center"/>
          </w:tcPr>
          <w:p w14:paraId="7F2CBE03" w14:textId="77777777" w:rsidR="004D05EA" w:rsidRPr="00DF6DD6" w:rsidRDefault="004D05EA" w:rsidP="00A6034C">
            <w:pPr>
              <w:pStyle w:val="TAC"/>
              <w:keepNext w:val="0"/>
            </w:pPr>
          </w:p>
        </w:tc>
        <w:tc>
          <w:tcPr>
            <w:tcW w:w="1146" w:type="dxa"/>
            <w:shd w:val="clear" w:color="auto" w:fill="auto"/>
            <w:vAlign w:val="center"/>
          </w:tcPr>
          <w:p w14:paraId="728266E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FB3C3C2" w14:textId="77777777" w:rsidR="004D05EA" w:rsidRPr="00DF6DD6" w:rsidRDefault="004D05EA" w:rsidP="00A6034C">
            <w:pPr>
              <w:pStyle w:val="TAC"/>
              <w:keepNext w:val="0"/>
            </w:pPr>
            <w:r w:rsidRPr="00DF6DD6">
              <w:t>3680</w:t>
            </w:r>
          </w:p>
        </w:tc>
        <w:tc>
          <w:tcPr>
            <w:tcW w:w="746" w:type="dxa"/>
            <w:shd w:val="clear" w:color="auto" w:fill="auto"/>
            <w:noWrap/>
            <w:vAlign w:val="center"/>
          </w:tcPr>
          <w:p w14:paraId="7E69905C" w14:textId="77777777" w:rsidR="004D05EA" w:rsidRPr="00DF6DD6" w:rsidRDefault="004D05EA" w:rsidP="00A6034C">
            <w:pPr>
              <w:pStyle w:val="TAC"/>
              <w:keepNext w:val="0"/>
            </w:pPr>
            <w:r w:rsidRPr="00DF6DD6">
              <w:t>10</w:t>
            </w:r>
          </w:p>
        </w:tc>
        <w:tc>
          <w:tcPr>
            <w:tcW w:w="877" w:type="dxa"/>
            <w:shd w:val="clear" w:color="auto" w:fill="auto"/>
            <w:noWrap/>
            <w:vAlign w:val="center"/>
          </w:tcPr>
          <w:p w14:paraId="32D4240A" w14:textId="4BF9D8C5" w:rsidR="004D05EA" w:rsidRPr="00DF6DD6" w:rsidRDefault="004D05EA" w:rsidP="00A6034C">
            <w:pPr>
              <w:pStyle w:val="TAC"/>
              <w:keepNext w:val="0"/>
            </w:pPr>
            <w:r w:rsidRPr="00DF6DD6">
              <w:t>50</w:t>
            </w:r>
          </w:p>
        </w:tc>
        <w:tc>
          <w:tcPr>
            <w:tcW w:w="1299" w:type="dxa"/>
            <w:shd w:val="clear" w:color="auto" w:fill="auto"/>
            <w:noWrap/>
            <w:vAlign w:val="center"/>
          </w:tcPr>
          <w:p w14:paraId="0F776EF9" w14:textId="77777777" w:rsidR="004D05EA" w:rsidRPr="00DF6DD6" w:rsidRDefault="004D05EA" w:rsidP="00A6034C">
            <w:pPr>
              <w:pStyle w:val="TAC"/>
              <w:keepNext w:val="0"/>
            </w:pPr>
            <w:r w:rsidRPr="00DF6DD6">
              <w:t>3680</w:t>
            </w:r>
          </w:p>
        </w:tc>
        <w:tc>
          <w:tcPr>
            <w:tcW w:w="667" w:type="dxa"/>
            <w:shd w:val="clear" w:color="auto" w:fill="auto"/>
            <w:vAlign w:val="center"/>
          </w:tcPr>
          <w:p w14:paraId="73E90A0A" w14:textId="77777777" w:rsidR="004D05EA" w:rsidRPr="00DF6DD6" w:rsidRDefault="004D05EA" w:rsidP="00A6034C">
            <w:pPr>
              <w:pStyle w:val="TAC"/>
              <w:keepNext w:val="0"/>
            </w:pPr>
            <w:r w:rsidRPr="00DF6DD6">
              <w:t>N/A</w:t>
            </w:r>
          </w:p>
        </w:tc>
        <w:tc>
          <w:tcPr>
            <w:tcW w:w="1096" w:type="dxa"/>
            <w:shd w:val="clear" w:color="auto" w:fill="auto"/>
            <w:vAlign w:val="center"/>
          </w:tcPr>
          <w:p w14:paraId="19BA2B19" w14:textId="77777777" w:rsidR="004D05EA" w:rsidRPr="00DF6DD6" w:rsidRDefault="004D05EA" w:rsidP="00A6034C">
            <w:pPr>
              <w:pStyle w:val="TAC"/>
              <w:keepNext w:val="0"/>
            </w:pPr>
            <w:r w:rsidRPr="00DF6DD6">
              <w:t>N/A</w:t>
            </w:r>
          </w:p>
        </w:tc>
      </w:tr>
      <w:tr w:rsidR="00F55B07" w:rsidRPr="00DF6DD6" w14:paraId="5C82D250" w14:textId="77777777" w:rsidTr="00A6034C">
        <w:trPr>
          <w:trHeight w:val="216"/>
          <w:jc w:val="center"/>
        </w:trPr>
        <w:tc>
          <w:tcPr>
            <w:tcW w:w="1928" w:type="dxa"/>
            <w:vMerge/>
            <w:shd w:val="clear" w:color="auto" w:fill="auto"/>
            <w:vAlign w:val="center"/>
          </w:tcPr>
          <w:p w14:paraId="1AD2CE0C" w14:textId="77777777" w:rsidR="004D05EA" w:rsidRPr="00DF6DD6" w:rsidRDefault="004D05EA" w:rsidP="00A6034C">
            <w:pPr>
              <w:pStyle w:val="TAC"/>
              <w:keepNext w:val="0"/>
            </w:pPr>
          </w:p>
        </w:tc>
        <w:tc>
          <w:tcPr>
            <w:tcW w:w="1146" w:type="dxa"/>
            <w:shd w:val="clear" w:color="auto" w:fill="auto"/>
            <w:vAlign w:val="center"/>
          </w:tcPr>
          <w:p w14:paraId="24375C5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ADED929" w14:textId="77777777" w:rsidR="004D05EA" w:rsidRPr="00DF6DD6" w:rsidRDefault="004D05EA" w:rsidP="00A6034C">
            <w:pPr>
              <w:pStyle w:val="TAC"/>
              <w:keepNext w:val="0"/>
            </w:pPr>
            <w:r w:rsidRPr="00DF6DD6">
              <w:t>4515</w:t>
            </w:r>
          </w:p>
        </w:tc>
        <w:tc>
          <w:tcPr>
            <w:tcW w:w="746" w:type="dxa"/>
            <w:shd w:val="clear" w:color="auto" w:fill="auto"/>
            <w:noWrap/>
            <w:vAlign w:val="center"/>
          </w:tcPr>
          <w:p w14:paraId="523DEC62" w14:textId="77777777" w:rsidR="004D05EA" w:rsidRPr="00DF6DD6" w:rsidRDefault="004D05EA" w:rsidP="00A6034C">
            <w:pPr>
              <w:pStyle w:val="TAC"/>
              <w:keepNext w:val="0"/>
            </w:pPr>
            <w:r w:rsidRPr="00DF6DD6">
              <w:t>40</w:t>
            </w:r>
          </w:p>
        </w:tc>
        <w:tc>
          <w:tcPr>
            <w:tcW w:w="877" w:type="dxa"/>
            <w:shd w:val="clear" w:color="auto" w:fill="auto"/>
            <w:noWrap/>
            <w:vAlign w:val="center"/>
          </w:tcPr>
          <w:p w14:paraId="2CA25A6C"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6B73AD82" w14:textId="77777777" w:rsidR="004D05EA" w:rsidRPr="00DF6DD6" w:rsidRDefault="004D05EA" w:rsidP="00A6034C">
            <w:pPr>
              <w:pStyle w:val="TAC"/>
              <w:keepNext w:val="0"/>
            </w:pPr>
            <w:r w:rsidRPr="00DF6DD6">
              <w:t>4515</w:t>
            </w:r>
          </w:p>
        </w:tc>
        <w:tc>
          <w:tcPr>
            <w:tcW w:w="667" w:type="dxa"/>
            <w:shd w:val="clear" w:color="auto" w:fill="auto"/>
            <w:vAlign w:val="center"/>
          </w:tcPr>
          <w:p w14:paraId="4FD450FB" w14:textId="77777777" w:rsidR="004D05EA" w:rsidRPr="00DF6DD6" w:rsidRDefault="004D05EA" w:rsidP="00A6034C">
            <w:pPr>
              <w:pStyle w:val="TAC"/>
              <w:keepNext w:val="0"/>
            </w:pPr>
            <w:r w:rsidRPr="00DF6DD6">
              <w:t>29.3</w:t>
            </w:r>
          </w:p>
        </w:tc>
        <w:tc>
          <w:tcPr>
            <w:tcW w:w="1096" w:type="dxa"/>
            <w:shd w:val="clear" w:color="auto" w:fill="auto"/>
            <w:vAlign w:val="center"/>
          </w:tcPr>
          <w:p w14:paraId="194DE625" w14:textId="77777777" w:rsidR="004D05EA" w:rsidRPr="00DF6DD6" w:rsidRDefault="004D05EA" w:rsidP="00A6034C">
            <w:pPr>
              <w:pStyle w:val="TAC"/>
              <w:keepNext w:val="0"/>
            </w:pPr>
            <w:r w:rsidRPr="00DF6DD6">
              <w:t>IMD2</w:t>
            </w:r>
          </w:p>
        </w:tc>
      </w:tr>
      <w:tr w:rsidR="00F55B07" w:rsidRPr="00DF6DD6" w14:paraId="25C587A9" w14:textId="77777777" w:rsidTr="00A6034C">
        <w:trPr>
          <w:trHeight w:val="216"/>
          <w:jc w:val="center"/>
        </w:trPr>
        <w:tc>
          <w:tcPr>
            <w:tcW w:w="1928" w:type="dxa"/>
            <w:vMerge/>
            <w:shd w:val="clear" w:color="auto" w:fill="auto"/>
            <w:vAlign w:val="center"/>
          </w:tcPr>
          <w:p w14:paraId="21CB1BBC" w14:textId="77777777" w:rsidR="004D05EA" w:rsidRPr="00DF6DD6" w:rsidRDefault="004D05EA" w:rsidP="00A6034C">
            <w:pPr>
              <w:pStyle w:val="TAC"/>
              <w:keepNext w:val="0"/>
            </w:pPr>
          </w:p>
        </w:tc>
        <w:tc>
          <w:tcPr>
            <w:tcW w:w="1146" w:type="dxa"/>
            <w:shd w:val="clear" w:color="auto" w:fill="auto"/>
            <w:vAlign w:val="center"/>
          </w:tcPr>
          <w:p w14:paraId="07F3B884" w14:textId="77777777" w:rsidR="004D05EA" w:rsidRPr="00DF6DD6" w:rsidRDefault="004D05EA" w:rsidP="00A6034C">
            <w:pPr>
              <w:pStyle w:val="TAC"/>
              <w:keepNext w:val="0"/>
            </w:pPr>
            <w:r w:rsidRPr="00DF6DD6">
              <w:t>19</w:t>
            </w:r>
          </w:p>
        </w:tc>
        <w:tc>
          <w:tcPr>
            <w:tcW w:w="1167" w:type="dxa"/>
            <w:shd w:val="clear" w:color="auto" w:fill="auto"/>
            <w:noWrap/>
            <w:vAlign w:val="center"/>
          </w:tcPr>
          <w:p w14:paraId="2BFA62CA" w14:textId="77777777" w:rsidR="004D05EA" w:rsidRPr="00DF6DD6" w:rsidRDefault="004D05EA" w:rsidP="00A6034C">
            <w:pPr>
              <w:pStyle w:val="TAC"/>
              <w:keepNext w:val="0"/>
            </w:pPr>
            <w:r w:rsidRPr="00DF6DD6">
              <w:t>835</w:t>
            </w:r>
          </w:p>
        </w:tc>
        <w:tc>
          <w:tcPr>
            <w:tcW w:w="746" w:type="dxa"/>
            <w:shd w:val="clear" w:color="auto" w:fill="auto"/>
            <w:noWrap/>
            <w:vAlign w:val="center"/>
          </w:tcPr>
          <w:p w14:paraId="3FACBA1F" w14:textId="77777777" w:rsidR="004D05EA" w:rsidRPr="00DF6DD6" w:rsidRDefault="004D05EA" w:rsidP="00A6034C">
            <w:pPr>
              <w:pStyle w:val="TAC"/>
              <w:keepNext w:val="0"/>
            </w:pPr>
            <w:r w:rsidRPr="00DF6DD6">
              <w:t>5</w:t>
            </w:r>
          </w:p>
        </w:tc>
        <w:tc>
          <w:tcPr>
            <w:tcW w:w="877" w:type="dxa"/>
            <w:shd w:val="clear" w:color="auto" w:fill="auto"/>
            <w:noWrap/>
            <w:vAlign w:val="center"/>
          </w:tcPr>
          <w:p w14:paraId="606D0FD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3050651" w14:textId="77777777" w:rsidR="004D05EA" w:rsidRPr="00DF6DD6" w:rsidRDefault="004D05EA" w:rsidP="00A6034C">
            <w:pPr>
              <w:pStyle w:val="TAC"/>
              <w:keepNext w:val="0"/>
            </w:pPr>
            <w:r w:rsidRPr="00DF6DD6">
              <w:t>880</w:t>
            </w:r>
          </w:p>
        </w:tc>
        <w:tc>
          <w:tcPr>
            <w:tcW w:w="667" w:type="dxa"/>
            <w:shd w:val="clear" w:color="auto" w:fill="auto"/>
            <w:vAlign w:val="center"/>
          </w:tcPr>
          <w:p w14:paraId="02D02427" w14:textId="77777777" w:rsidR="004D05EA" w:rsidRPr="00DF6DD6" w:rsidRDefault="004D05EA" w:rsidP="00A6034C">
            <w:pPr>
              <w:pStyle w:val="TAC"/>
              <w:keepNext w:val="0"/>
            </w:pPr>
            <w:r w:rsidRPr="00DF6DD6">
              <w:t>N/A</w:t>
            </w:r>
          </w:p>
        </w:tc>
        <w:tc>
          <w:tcPr>
            <w:tcW w:w="1096" w:type="dxa"/>
            <w:shd w:val="clear" w:color="auto" w:fill="auto"/>
            <w:vAlign w:val="center"/>
          </w:tcPr>
          <w:p w14:paraId="6AD26DA7" w14:textId="77777777" w:rsidR="004D05EA" w:rsidRPr="00DF6DD6" w:rsidRDefault="004D05EA" w:rsidP="00A6034C">
            <w:pPr>
              <w:pStyle w:val="TAC"/>
              <w:keepNext w:val="0"/>
            </w:pPr>
            <w:r w:rsidRPr="00DF6DD6">
              <w:t>N/A</w:t>
            </w:r>
          </w:p>
        </w:tc>
      </w:tr>
      <w:tr w:rsidR="00F55B07" w:rsidRPr="00DF6DD6" w14:paraId="1675BE35" w14:textId="77777777" w:rsidTr="00A6034C">
        <w:trPr>
          <w:trHeight w:val="216"/>
          <w:jc w:val="center"/>
        </w:trPr>
        <w:tc>
          <w:tcPr>
            <w:tcW w:w="1928" w:type="dxa"/>
            <w:vMerge/>
            <w:shd w:val="clear" w:color="auto" w:fill="auto"/>
            <w:vAlign w:val="center"/>
          </w:tcPr>
          <w:p w14:paraId="25F22D98" w14:textId="77777777" w:rsidR="004D05EA" w:rsidRPr="00DF6DD6" w:rsidRDefault="004D05EA" w:rsidP="00A6034C">
            <w:pPr>
              <w:pStyle w:val="TAC"/>
              <w:keepNext w:val="0"/>
            </w:pPr>
          </w:p>
        </w:tc>
        <w:tc>
          <w:tcPr>
            <w:tcW w:w="1146" w:type="dxa"/>
            <w:shd w:val="clear" w:color="auto" w:fill="auto"/>
            <w:vAlign w:val="center"/>
          </w:tcPr>
          <w:p w14:paraId="56CBF9D5"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6A3C4382" w14:textId="77777777" w:rsidR="004D05EA" w:rsidRPr="00DF6DD6" w:rsidRDefault="004D05EA" w:rsidP="00A6034C">
            <w:pPr>
              <w:pStyle w:val="TAC"/>
              <w:keepNext w:val="0"/>
            </w:pPr>
            <w:r w:rsidRPr="00DF6DD6">
              <w:t>4550</w:t>
            </w:r>
          </w:p>
        </w:tc>
        <w:tc>
          <w:tcPr>
            <w:tcW w:w="746" w:type="dxa"/>
            <w:shd w:val="clear" w:color="auto" w:fill="auto"/>
            <w:noWrap/>
            <w:vAlign w:val="center"/>
          </w:tcPr>
          <w:p w14:paraId="24F6B7F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7FCE549"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BF4F7D7" w14:textId="77777777" w:rsidR="004D05EA" w:rsidRPr="00DF6DD6" w:rsidRDefault="004D05EA" w:rsidP="00A6034C">
            <w:pPr>
              <w:pStyle w:val="TAC"/>
              <w:keepNext w:val="0"/>
            </w:pPr>
            <w:r w:rsidRPr="00DF6DD6">
              <w:t>4550</w:t>
            </w:r>
          </w:p>
        </w:tc>
        <w:tc>
          <w:tcPr>
            <w:tcW w:w="667" w:type="dxa"/>
            <w:shd w:val="clear" w:color="auto" w:fill="auto"/>
            <w:vAlign w:val="center"/>
          </w:tcPr>
          <w:p w14:paraId="6FD4B02B" w14:textId="77777777" w:rsidR="004D05EA" w:rsidRPr="00DF6DD6" w:rsidRDefault="004D05EA" w:rsidP="00A6034C">
            <w:pPr>
              <w:pStyle w:val="TAC"/>
              <w:keepNext w:val="0"/>
            </w:pPr>
            <w:r w:rsidRPr="00DF6DD6">
              <w:t>N/A</w:t>
            </w:r>
          </w:p>
        </w:tc>
        <w:tc>
          <w:tcPr>
            <w:tcW w:w="1096" w:type="dxa"/>
            <w:shd w:val="clear" w:color="auto" w:fill="auto"/>
            <w:vAlign w:val="center"/>
          </w:tcPr>
          <w:p w14:paraId="78274B04" w14:textId="77777777" w:rsidR="004D05EA" w:rsidRPr="00DF6DD6" w:rsidRDefault="004D05EA" w:rsidP="00A6034C">
            <w:pPr>
              <w:pStyle w:val="TAC"/>
              <w:keepNext w:val="0"/>
            </w:pPr>
            <w:r w:rsidRPr="00DF6DD6">
              <w:t>N/A</w:t>
            </w:r>
          </w:p>
        </w:tc>
      </w:tr>
      <w:tr w:rsidR="00F55B07" w:rsidRPr="00DF6DD6" w14:paraId="6BEB54E4" w14:textId="77777777" w:rsidTr="00A6034C">
        <w:trPr>
          <w:trHeight w:val="216"/>
          <w:jc w:val="center"/>
        </w:trPr>
        <w:tc>
          <w:tcPr>
            <w:tcW w:w="1928" w:type="dxa"/>
            <w:vMerge/>
            <w:shd w:val="clear" w:color="auto" w:fill="auto"/>
            <w:vAlign w:val="center"/>
          </w:tcPr>
          <w:p w14:paraId="3E0EC481" w14:textId="77777777" w:rsidR="004D05EA" w:rsidRPr="00DF6DD6" w:rsidRDefault="004D05EA" w:rsidP="00A6034C">
            <w:pPr>
              <w:pStyle w:val="TAC"/>
              <w:keepNext w:val="0"/>
            </w:pPr>
          </w:p>
        </w:tc>
        <w:tc>
          <w:tcPr>
            <w:tcW w:w="1146" w:type="dxa"/>
            <w:shd w:val="clear" w:color="auto" w:fill="auto"/>
            <w:vAlign w:val="center"/>
          </w:tcPr>
          <w:p w14:paraId="57956D1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1A87F317" w14:textId="77777777" w:rsidR="004D05EA" w:rsidRPr="00DF6DD6" w:rsidRDefault="004D05EA" w:rsidP="00A6034C">
            <w:pPr>
              <w:pStyle w:val="TAC"/>
              <w:keepNext w:val="0"/>
            </w:pPr>
            <w:r w:rsidRPr="00DF6DD6">
              <w:t>3715</w:t>
            </w:r>
          </w:p>
        </w:tc>
        <w:tc>
          <w:tcPr>
            <w:tcW w:w="746" w:type="dxa"/>
            <w:shd w:val="clear" w:color="auto" w:fill="auto"/>
            <w:noWrap/>
            <w:vAlign w:val="center"/>
          </w:tcPr>
          <w:p w14:paraId="6C856F00" w14:textId="77777777" w:rsidR="004D05EA" w:rsidRPr="00DF6DD6" w:rsidRDefault="004D05EA" w:rsidP="00A6034C">
            <w:pPr>
              <w:pStyle w:val="TAC"/>
              <w:keepNext w:val="0"/>
            </w:pPr>
            <w:r w:rsidRPr="00DF6DD6">
              <w:t>10</w:t>
            </w:r>
          </w:p>
        </w:tc>
        <w:tc>
          <w:tcPr>
            <w:tcW w:w="877" w:type="dxa"/>
            <w:shd w:val="clear" w:color="auto" w:fill="auto"/>
            <w:noWrap/>
            <w:vAlign w:val="center"/>
          </w:tcPr>
          <w:p w14:paraId="5600554D" w14:textId="4AFDDF59" w:rsidR="004D05EA" w:rsidRPr="00DF6DD6" w:rsidRDefault="004D05EA" w:rsidP="00A6034C">
            <w:pPr>
              <w:pStyle w:val="TAC"/>
              <w:keepNext w:val="0"/>
            </w:pPr>
            <w:r w:rsidRPr="00DF6DD6">
              <w:t>50</w:t>
            </w:r>
          </w:p>
        </w:tc>
        <w:tc>
          <w:tcPr>
            <w:tcW w:w="1299" w:type="dxa"/>
            <w:shd w:val="clear" w:color="auto" w:fill="auto"/>
            <w:noWrap/>
            <w:vAlign w:val="center"/>
          </w:tcPr>
          <w:p w14:paraId="65D54004" w14:textId="77777777" w:rsidR="004D05EA" w:rsidRPr="00DF6DD6" w:rsidRDefault="004D05EA" w:rsidP="00A6034C">
            <w:pPr>
              <w:pStyle w:val="TAC"/>
              <w:keepNext w:val="0"/>
            </w:pPr>
            <w:r w:rsidRPr="00DF6DD6">
              <w:t>3715</w:t>
            </w:r>
          </w:p>
        </w:tc>
        <w:tc>
          <w:tcPr>
            <w:tcW w:w="667" w:type="dxa"/>
            <w:shd w:val="clear" w:color="auto" w:fill="auto"/>
            <w:vAlign w:val="center"/>
          </w:tcPr>
          <w:p w14:paraId="4105B983" w14:textId="77777777" w:rsidR="004D05EA" w:rsidRPr="00DF6DD6" w:rsidRDefault="004D05EA" w:rsidP="00A6034C">
            <w:pPr>
              <w:pStyle w:val="TAC"/>
              <w:keepNext w:val="0"/>
            </w:pPr>
            <w:r w:rsidRPr="00DF6DD6">
              <w:t>28.8</w:t>
            </w:r>
          </w:p>
        </w:tc>
        <w:tc>
          <w:tcPr>
            <w:tcW w:w="1096" w:type="dxa"/>
            <w:shd w:val="clear" w:color="auto" w:fill="auto"/>
            <w:vAlign w:val="center"/>
          </w:tcPr>
          <w:p w14:paraId="157606B0" w14:textId="77777777" w:rsidR="004D05EA" w:rsidRPr="00DF6DD6" w:rsidRDefault="004D05EA" w:rsidP="00A6034C">
            <w:pPr>
              <w:pStyle w:val="TAC"/>
              <w:keepNext w:val="0"/>
            </w:pPr>
            <w:r w:rsidRPr="00DF6DD6">
              <w:t>IMD2</w:t>
            </w:r>
          </w:p>
        </w:tc>
      </w:tr>
      <w:tr w:rsidR="00F55B07" w:rsidRPr="00DF6DD6" w14:paraId="556F3169" w14:textId="77777777" w:rsidTr="00A6034C">
        <w:trPr>
          <w:trHeight w:val="216"/>
          <w:jc w:val="center"/>
        </w:trPr>
        <w:tc>
          <w:tcPr>
            <w:tcW w:w="1928" w:type="dxa"/>
            <w:vMerge w:val="restart"/>
            <w:shd w:val="clear" w:color="auto" w:fill="auto"/>
            <w:vAlign w:val="center"/>
          </w:tcPr>
          <w:p w14:paraId="3E24AF8E" w14:textId="5BDE956E" w:rsidR="004D05EA" w:rsidRPr="00DF6DD6" w:rsidRDefault="004D05EA" w:rsidP="00A6034C">
            <w:pPr>
              <w:pStyle w:val="TAC"/>
              <w:keepNext w:val="0"/>
            </w:pPr>
            <w:r w:rsidRPr="00DF6DD6">
              <w:t>DC_20A_n28A-n78A, DC_20A_SUL_n78A-n83A</w:t>
            </w:r>
          </w:p>
        </w:tc>
        <w:tc>
          <w:tcPr>
            <w:tcW w:w="1146" w:type="dxa"/>
            <w:shd w:val="clear" w:color="auto" w:fill="auto"/>
            <w:vAlign w:val="center"/>
          </w:tcPr>
          <w:p w14:paraId="206FB6D3" w14:textId="77777777" w:rsidR="004D05EA" w:rsidRPr="00DF6DD6" w:rsidRDefault="004D05EA" w:rsidP="00A6034C">
            <w:pPr>
              <w:pStyle w:val="TAC"/>
              <w:keepNext w:val="0"/>
            </w:pPr>
            <w:r w:rsidRPr="00DF6DD6">
              <w:t>20</w:t>
            </w:r>
          </w:p>
        </w:tc>
        <w:tc>
          <w:tcPr>
            <w:tcW w:w="1167" w:type="dxa"/>
            <w:shd w:val="clear" w:color="auto" w:fill="auto"/>
            <w:noWrap/>
            <w:vAlign w:val="center"/>
          </w:tcPr>
          <w:p w14:paraId="78C58721" w14:textId="77777777" w:rsidR="004D05EA" w:rsidRPr="00DF6DD6" w:rsidRDefault="004D05EA" w:rsidP="00A6034C">
            <w:pPr>
              <w:pStyle w:val="TAC"/>
              <w:keepNext w:val="0"/>
            </w:pPr>
            <w:r w:rsidRPr="00DF6DD6">
              <w:t>857</w:t>
            </w:r>
          </w:p>
        </w:tc>
        <w:tc>
          <w:tcPr>
            <w:tcW w:w="746" w:type="dxa"/>
            <w:shd w:val="clear" w:color="auto" w:fill="auto"/>
            <w:noWrap/>
            <w:vAlign w:val="center"/>
          </w:tcPr>
          <w:p w14:paraId="4CDDEBF5" w14:textId="77777777" w:rsidR="004D05EA" w:rsidRPr="00DF6DD6" w:rsidRDefault="004D05EA" w:rsidP="00A6034C">
            <w:pPr>
              <w:pStyle w:val="TAC"/>
              <w:keepNext w:val="0"/>
            </w:pPr>
            <w:r w:rsidRPr="00DF6DD6">
              <w:t>5</w:t>
            </w:r>
          </w:p>
        </w:tc>
        <w:tc>
          <w:tcPr>
            <w:tcW w:w="877" w:type="dxa"/>
            <w:shd w:val="clear" w:color="auto" w:fill="auto"/>
            <w:noWrap/>
            <w:vAlign w:val="center"/>
          </w:tcPr>
          <w:p w14:paraId="78B1F04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D5C425D" w14:textId="77777777" w:rsidR="004D05EA" w:rsidRPr="00DF6DD6" w:rsidRDefault="004D05EA" w:rsidP="00A6034C">
            <w:pPr>
              <w:pStyle w:val="TAC"/>
              <w:keepNext w:val="0"/>
            </w:pPr>
            <w:r w:rsidRPr="00DF6DD6">
              <w:t>816</w:t>
            </w:r>
          </w:p>
        </w:tc>
        <w:tc>
          <w:tcPr>
            <w:tcW w:w="667" w:type="dxa"/>
            <w:shd w:val="clear" w:color="auto" w:fill="auto"/>
            <w:vAlign w:val="center"/>
          </w:tcPr>
          <w:p w14:paraId="376AD0D0" w14:textId="77777777" w:rsidR="004D05EA" w:rsidRPr="00DF6DD6" w:rsidRDefault="004D05EA" w:rsidP="00A6034C">
            <w:pPr>
              <w:pStyle w:val="TAC"/>
              <w:keepNext w:val="0"/>
            </w:pPr>
            <w:r w:rsidRPr="00DF6DD6">
              <w:t>N/A</w:t>
            </w:r>
          </w:p>
        </w:tc>
        <w:tc>
          <w:tcPr>
            <w:tcW w:w="1096" w:type="dxa"/>
            <w:shd w:val="clear" w:color="auto" w:fill="auto"/>
            <w:vAlign w:val="center"/>
          </w:tcPr>
          <w:p w14:paraId="0FDE1242" w14:textId="77777777" w:rsidR="004D05EA" w:rsidRPr="00DF6DD6" w:rsidRDefault="004D05EA" w:rsidP="00A6034C">
            <w:pPr>
              <w:pStyle w:val="TAC"/>
              <w:keepNext w:val="0"/>
            </w:pPr>
            <w:r w:rsidRPr="00DF6DD6">
              <w:t>N/A</w:t>
            </w:r>
          </w:p>
        </w:tc>
      </w:tr>
      <w:tr w:rsidR="00F55B07" w:rsidRPr="00DF6DD6" w14:paraId="373C87D8" w14:textId="77777777" w:rsidTr="00A6034C">
        <w:trPr>
          <w:trHeight w:val="216"/>
          <w:jc w:val="center"/>
        </w:trPr>
        <w:tc>
          <w:tcPr>
            <w:tcW w:w="1928" w:type="dxa"/>
            <w:vMerge/>
            <w:shd w:val="clear" w:color="auto" w:fill="auto"/>
            <w:vAlign w:val="center"/>
          </w:tcPr>
          <w:p w14:paraId="25C77545" w14:textId="77777777" w:rsidR="004D05EA" w:rsidRPr="00DF6DD6" w:rsidRDefault="004D05EA" w:rsidP="00A6034C">
            <w:pPr>
              <w:pStyle w:val="TAC"/>
              <w:keepNext w:val="0"/>
            </w:pPr>
          </w:p>
        </w:tc>
        <w:tc>
          <w:tcPr>
            <w:tcW w:w="1146" w:type="dxa"/>
            <w:shd w:val="clear" w:color="auto" w:fill="auto"/>
            <w:vAlign w:val="center"/>
          </w:tcPr>
          <w:p w14:paraId="6FEA8FA9" w14:textId="58A275B5" w:rsidR="004D05EA" w:rsidRPr="00DF6DD6" w:rsidRDefault="004D05EA" w:rsidP="00A6034C">
            <w:pPr>
              <w:pStyle w:val="TAC"/>
              <w:keepNext w:val="0"/>
            </w:pPr>
            <w:r w:rsidRPr="00DF6DD6">
              <w:t>n28, n83</w:t>
            </w:r>
          </w:p>
        </w:tc>
        <w:tc>
          <w:tcPr>
            <w:tcW w:w="1167" w:type="dxa"/>
            <w:shd w:val="clear" w:color="auto" w:fill="auto"/>
            <w:noWrap/>
            <w:vAlign w:val="center"/>
          </w:tcPr>
          <w:p w14:paraId="14963E0F" w14:textId="77777777" w:rsidR="004D05EA" w:rsidRPr="00DF6DD6" w:rsidRDefault="004D05EA" w:rsidP="00A6034C">
            <w:pPr>
              <w:pStyle w:val="TAC"/>
              <w:keepNext w:val="0"/>
            </w:pPr>
            <w:r w:rsidRPr="00DF6DD6">
              <w:t>743</w:t>
            </w:r>
          </w:p>
        </w:tc>
        <w:tc>
          <w:tcPr>
            <w:tcW w:w="746" w:type="dxa"/>
            <w:shd w:val="clear" w:color="auto" w:fill="auto"/>
            <w:noWrap/>
            <w:vAlign w:val="center"/>
          </w:tcPr>
          <w:p w14:paraId="62D77C12" w14:textId="77777777" w:rsidR="004D05EA" w:rsidRPr="00DF6DD6" w:rsidRDefault="004D05EA" w:rsidP="00A6034C">
            <w:pPr>
              <w:pStyle w:val="TAC"/>
              <w:keepNext w:val="0"/>
            </w:pPr>
            <w:r w:rsidRPr="00DF6DD6">
              <w:t>5</w:t>
            </w:r>
          </w:p>
        </w:tc>
        <w:tc>
          <w:tcPr>
            <w:tcW w:w="877" w:type="dxa"/>
            <w:shd w:val="clear" w:color="auto" w:fill="auto"/>
            <w:noWrap/>
            <w:vAlign w:val="center"/>
          </w:tcPr>
          <w:p w14:paraId="7FBFA856"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6A9D75C" w14:textId="77777777" w:rsidR="004D05EA" w:rsidRPr="00DF6DD6" w:rsidRDefault="004D05EA" w:rsidP="00A6034C">
            <w:pPr>
              <w:pStyle w:val="TAC"/>
              <w:keepNext w:val="0"/>
            </w:pPr>
            <w:r w:rsidRPr="00DF6DD6">
              <w:t>798</w:t>
            </w:r>
          </w:p>
        </w:tc>
        <w:tc>
          <w:tcPr>
            <w:tcW w:w="667" w:type="dxa"/>
            <w:shd w:val="clear" w:color="auto" w:fill="auto"/>
            <w:vAlign w:val="center"/>
          </w:tcPr>
          <w:p w14:paraId="6CB7E8D1" w14:textId="77777777" w:rsidR="004D05EA" w:rsidRPr="00DF6DD6" w:rsidRDefault="004D05EA" w:rsidP="00A6034C">
            <w:pPr>
              <w:pStyle w:val="TAC"/>
              <w:keepNext w:val="0"/>
            </w:pPr>
            <w:r w:rsidRPr="00DF6DD6">
              <w:t>N/A</w:t>
            </w:r>
          </w:p>
        </w:tc>
        <w:tc>
          <w:tcPr>
            <w:tcW w:w="1096" w:type="dxa"/>
            <w:shd w:val="clear" w:color="auto" w:fill="auto"/>
            <w:vAlign w:val="center"/>
          </w:tcPr>
          <w:p w14:paraId="48CB3852" w14:textId="77777777" w:rsidR="004D05EA" w:rsidRPr="00DF6DD6" w:rsidRDefault="004D05EA" w:rsidP="00A6034C">
            <w:pPr>
              <w:pStyle w:val="TAC"/>
              <w:keepNext w:val="0"/>
            </w:pPr>
            <w:r w:rsidRPr="00DF6DD6">
              <w:t>N/A</w:t>
            </w:r>
          </w:p>
        </w:tc>
      </w:tr>
      <w:tr w:rsidR="00F55B07" w:rsidRPr="00DF6DD6" w14:paraId="60768F3A" w14:textId="77777777" w:rsidTr="00A6034C">
        <w:trPr>
          <w:trHeight w:val="216"/>
          <w:jc w:val="center"/>
        </w:trPr>
        <w:tc>
          <w:tcPr>
            <w:tcW w:w="1928" w:type="dxa"/>
            <w:vMerge/>
            <w:shd w:val="clear" w:color="auto" w:fill="auto"/>
            <w:vAlign w:val="center"/>
          </w:tcPr>
          <w:p w14:paraId="28342C15" w14:textId="77777777" w:rsidR="004D05EA" w:rsidRPr="00DF6DD6" w:rsidRDefault="004D05EA" w:rsidP="00A6034C">
            <w:pPr>
              <w:pStyle w:val="TAC"/>
              <w:keepNext w:val="0"/>
            </w:pPr>
          </w:p>
        </w:tc>
        <w:tc>
          <w:tcPr>
            <w:tcW w:w="1146" w:type="dxa"/>
            <w:shd w:val="clear" w:color="auto" w:fill="auto"/>
            <w:vAlign w:val="center"/>
          </w:tcPr>
          <w:p w14:paraId="748BE776"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63B7ECC" w14:textId="77777777" w:rsidR="004D05EA" w:rsidRPr="00DF6DD6" w:rsidRDefault="004D05EA" w:rsidP="00A6034C">
            <w:pPr>
              <w:pStyle w:val="TAC"/>
              <w:keepNext w:val="0"/>
            </w:pPr>
            <w:r w:rsidRPr="00DF6DD6">
              <w:t>3314</w:t>
            </w:r>
          </w:p>
        </w:tc>
        <w:tc>
          <w:tcPr>
            <w:tcW w:w="746" w:type="dxa"/>
            <w:shd w:val="clear" w:color="auto" w:fill="auto"/>
            <w:noWrap/>
            <w:vAlign w:val="center"/>
          </w:tcPr>
          <w:p w14:paraId="237C255D" w14:textId="77777777" w:rsidR="004D05EA" w:rsidRPr="00DF6DD6" w:rsidRDefault="004D05EA" w:rsidP="00A6034C">
            <w:pPr>
              <w:pStyle w:val="TAC"/>
              <w:keepNext w:val="0"/>
            </w:pPr>
            <w:r w:rsidRPr="00DF6DD6">
              <w:t>10</w:t>
            </w:r>
          </w:p>
        </w:tc>
        <w:tc>
          <w:tcPr>
            <w:tcW w:w="877" w:type="dxa"/>
            <w:shd w:val="clear" w:color="auto" w:fill="auto"/>
            <w:noWrap/>
            <w:vAlign w:val="center"/>
          </w:tcPr>
          <w:p w14:paraId="6CB21EAC" w14:textId="086E34C0" w:rsidR="004D05EA" w:rsidRPr="00DF6DD6" w:rsidRDefault="004D05EA" w:rsidP="00A6034C">
            <w:pPr>
              <w:pStyle w:val="TAC"/>
              <w:keepNext w:val="0"/>
            </w:pPr>
            <w:r w:rsidRPr="00DF6DD6">
              <w:t>50</w:t>
            </w:r>
          </w:p>
        </w:tc>
        <w:tc>
          <w:tcPr>
            <w:tcW w:w="1299" w:type="dxa"/>
            <w:shd w:val="clear" w:color="auto" w:fill="auto"/>
            <w:noWrap/>
            <w:vAlign w:val="center"/>
          </w:tcPr>
          <w:p w14:paraId="084FAE0A" w14:textId="77777777" w:rsidR="004D05EA" w:rsidRPr="00DF6DD6" w:rsidRDefault="004D05EA" w:rsidP="00A6034C">
            <w:pPr>
              <w:pStyle w:val="TAC"/>
              <w:keepNext w:val="0"/>
            </w:pPr>
            <w:r w:rsidRPr="00DF6DD6">
              <w:t>3314</w:t>
            </w:r>
          </w:p>
        </w:tc>
        <w:tc>
          <w:tcPr>
            <w:tcW w:w="667" w:type="dxa"/>
            <w:shd w:val="clear" w:color="auto" w:fill="auto"/>
            <w:vAlign w:val="center"/>
          </w:tcPr>
          <w:p w14:paraId="73D46B5B" w14:textId="77777777" w:rsidR="004D05EA" w:rsidRPr="00DF6DD6" w:rsidRDefault="004D05EA" w:rsidP="00A6034C">
            <w:pPr>
              <w:pStyle w:val="TAC"/>
              <w:keepNext w:val="0"/>
            </w:pPr>
            <w:r w:rsidRPr="00DF6DD6">
              <w:t>8.7</w:t>
            </w:r>
          </w:p>
        </w:tc>
        <w:tc>
          <w:tcPr>
            <w:tcW w:w="1096" w:type="dxa"/>
            <w:shd w:val="clear" w:color="auto" w:fill="auto"/>
            <w:vAlign w:val="center"/>
          </w:tcPr>
          <w:p w14:paraId="7D592893" w14:textId="77777777" w:rsidR="004D05EA" w:rsidRPr="00DF6DD6" w:rsidRDefault="004D05EA" w:rsidP="00A6034C">
            <w:pPr>
              <w:pStyle w:val="TAC"/>
              <w:keepNext w:val="0"/>
            </w:pPr>
            <w:r w:rsidRPr="00DF6DD6">
              <w:t>IMD4</w:t>
            </w:r>
          </w:p>
        </w:tc>
      </w:tr>
      <w:tr w:rsidR="00F55B07" w:rsidRPr="00DF6DD6" w14:paraId="0C532E69" w14:textId="77777777" w:rsidTr="00A6034C">
        <w:trPr>
          <w:trHeight w:val="216"/>
          <w:jc w:val="center"/>
        </w:trPr>
        <w:tc>
          <w:tcPr>
            <w:tcW w:w="1928" w:type="dxa"/>
            <w:vMerge/>
            <w:shd w:val="clear" w:color="auto" w:fill="auto"/>
            <w:vAlign w:val="center"/>
          </w:tcPr>
          <w:p w14:paraId="3F619FC7" w14:textId="77777777" w:rsidR="004D05EA" w:rsidRPr="00DF6DD6" w:rsidRDefault="004D05EA" w:rsidP="00A6034C">
            <w:pPr>
              <w:pStyle w:val="TAC"/>
              <w:keepNext w:val="0"/>
            </w:pPr>
          </w:p>
        </w:tc>
        <w:tc>
          <w:tcPr>
            <w:tcW w:w="1146" w:type="dxa"/>
            <w:shd w:val="clear" w:color="auto" w:fill="auto"/>
            <w:vAlign w:val="center"/>
          </w:tcPr>
          <w:p w14:paraId="1F3B6ADD" w14:textId="77777777" w:rsidR="004D05EA" w:rsidRPr="00DF6DD6" w:rsidRDefault="004D05EA" w:rsidP="00A6034C">
            <w:pPr>
              <w:pStyle w:val="TAC"/>
              <w:keepNext w:val="0"/>
            </w:pPr>
            <w:r w:rsidRPr="00DF6DD6">
              <w:t>20</w:t>
            </w:r>
          </w:p>
        </w:tc>
        <w:tc>
          <w:tcPr>
            <w:tcW w:w="1167" w:type="dxa"/>
            <w:shd w:val="clear" w:color="auto" w:fill="auto"/>
            <w:noWrap/>
            <w:vAlign w:val="center"/>
          </w:tcPr>
          <w:p w14:paraId="457F6465" w14:textId="77777777" w:rsidR="004D05EA" w:rsidRPr="00DF6DD6" w:rsidRDefault="004D05EA" w:rsidP="00A6034C">
            <w:pPr>
              <w:pStyle w:val="TAC"/>
              <w:keepNext w:val="0"/>
            </w:pPr>
            <w:r w:rsidRPr="00DF6DD6">
              <w:t>837</w:t>
            </w:r>
          </w:p>
        </w:tc>
        <w:tc>
          <w:tcPr>
            <w:tcW w:w="746" w:type="dxa"/>
            <w:shd w:val="clear" w:color="auto" w:fill="auto"/>
            <w:noWrap/>
            <w:vAlign w:val="center"/>
          </w:tcPr>
          <w:p w14:paraId="433B54CD" w14:textId="77777777" w:rsidR="004D05EA" w:rsidRPr="00DF6DD6" w:rsidRDefault="004D05EA" w:rsidP="00A6034C">
            <w:pPr>
              <w:pStyle w:val="TAC"/>
              <w:keepNext w:val="0"/>
            </w:pPr>
            <w:r w:rsidRPr="00DF6DD6">
              <w:t>5</w:t>
            </w:r>
          </w:p>
        </w:tc>
        <w:tc>
          <w:tcPr>
            <w:tcW w:w="877" w:type="dxa"/>
            <w:shd w:val="clear" w:color="auto" w:fill="auto"/>
            <w:noWrap/>
            <w:vAlign w:val="center"/>
          </w:tcPr>
          <w:p w14:paraId="56311BB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00C36D" w14:textId="77777777" w:rsidR="004D05EA" w:rsidRPr="00DF6DD6" w:rsidRDefault="004D05EA" w:rsidP="00A6034C">
            <w:pPr>
              <w:pStyle w:val="TAC"/>
              <w:keepNext w:val="0"/>
            </w:pPr>
            <w:r w:rsidRPr="00DF6DD6">
              <w:t>796</w:t>
            </w:r>
          </w:p>
        </w:tc>
        <w:tc>
          <w:tcPr>
            <w:tcW w:w="667" w:type="dxa"/>
            <w:shd w:val="clear" w:color="auto" w:fill="auto"/>
            <w:vAlign w:val="center"/>
          </w:tcPr>
          <w:p w14:paraId="7955E9D0" w14:textId="77777777" w:rsidR="004D05EA" w:rsidRPr="00DF6DD6" w:rsidRDefault="004D05EA" w:rsidP="00A6034C">
            <w:pPr>
              <w:pStyle w:val="TAC"/>
              <w:keepNext w:val="0"/>
            </w:pPr>
            <w:r w:rsidRPr="00DF6DD6">
              <w:t>N/A</w:t>
            </w:r>
          </w:p>
        </w:tc>
        <w:tc>
          <w:tcPr>
            <w:tcW w:w="1096" w:type="dxa"/>
            <w:shd w:val="clear" w:color="auto" w:fill="auto"/>
            <w:vAlign w:val="center"/>
          </w:tcPr>
          <w:p w14:paraId="0D9E4895" w14:textId="77777777" w:rsidR="004D05EA" w:rsidRPr="00DF6DD6" w:rsidRDefault="004D05EA" w:rsidP="00A6034C">
            <w:pPr>
              <w:pStyle w:val="TAC"/>
              <w:keepNext w:val="0"/>
            </w:pPr>
            <w:r w:rsidRPr="00DF6DD6">
              <w:t>N/A</w:t>
            </w:r>
          </w:p>
        </w:tc>
      </w:tr>
      <w:tr w:rsidR="00F55B07" w:rsidRPr="00DF6DD6" w14:paraId="50726F75" w14:textId="77777777" w:rsidTr="00A6034C">
        <w:trPr>
          <w:trHeight w:val="216"/>
          <w:jc w:val="center"/>
        </w:trPr>
        <w:tc>
          <w:tcPr>
            <w:tcW w:w="1928" w:type="dxa"/>
            <w:vMerge/>
            <w:shd w:val="clear" w:color="auto" w:fill="auto"/>
            <w:vAlign w:val="center"/>
          </w:tcPr>
          <w:p w14:paraId="6E28210C" w14:textId="77777777" w:rsidR="004D05EA" w:rsidRPr="00DF6DD6" w:rsidRDefault="004D05EA" w:rsidP="00A6034C">
            <w:pPr>
              <w:pStyle w:val="TAC"/>
              <w:keepNext w:val="0"/>
            </w:pPr>
          </w:p>
        </w:tc>
        <w:tc>
          <w:tcPr>
            <w:tcW w:w="1146" w:type="dxa"/>
            <w:shd w:val="clear" w:color="auto" w:fill="auto"/>
            <w:vAlign w:val="center"/>
          </w:tcPr>
          <w:p w14:paraId="1488BE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5CFA3E75" w14:textId="77777777" w:rsidR="004D05EA" w:rsidRPr="00DF6DD6" w:rsidRDefault="004D05EA" w:rsidP="00A6034C">
            <w:pPr>
              <w:pStyle w:val="TAC"/>
              <w:keepNext w:val="0"/>
            </w:pPr>
            <w:r w:rsidRPr="00DF6DD6">
              <w:t>3310</w:t>
            </w:r>
          </w:p>
        </w:tc>
        <w:tc>
          <w:tcPr>
            <w:tcW w:w="746" w:type="dxa"/>
            <w:shd w:val="clear" w:color="auto" w:fill="auto"/>
            <w:noWrap/>
            <w:vAlign w:val="center"/>
          </w:tcPr>
          <w:p w14:paraId="073AF336" w14:textId="77777777" w:rsidR="004D05EA" w:rsidRPr="00DF6DD6" w:rsidRDefault="004D05EA" w:rsidP="00A6034C">
            <w:pPr>
              <w:pStyle w:val="TAC"/>
              <w:keepNext w:val="0"/>
            </w:pPr>
            <w:r w:rsidRPr="00DF6DD6">
              <w:t>10</w:t>
            </w:r>
          </w:p>
        </w:tc>
        <w:tc>
          <w:tcPr>
            <w:tcW w:w="877" w:type="dxa"/>
            <w:shd w:val="clear" w:color="auto" w:fill="auto"/>
            <w:noWrap/>
            <w:vAlign w:val="center"/>
          </w:tcPr>
          <w:p w14:paraId="7B9116E3" w14:textId="06EA4DF2" w:rsidR="004D05EA" w:rsidRPr="00DF6DD6" w:rsidRDefault="004D05EA" w:rsidP="00A6034C">
            <w:pPr>
              <w:pStyle w:val="TAC"/>
              <w:keepNext w:val="0"/>
            </w:pPr>
            <w:r w:rsidRPr="00DF6DD6">
              <w:t>50</w:t>
            </w:r>
          </w:p>
        </w:tc>
        <w:tc>
          <w:tcPr>
            <w:tcW w:w="1299" w:type="dxa"/>
            <w:shd w:val="clear" w:color="auto" w:fill="auto"/>
            <w:noWrap/>
            <w:vAlign w:val="center"/>
          </w:tcPr>
          <w:p w14:paraId="0827EC1E" w14:textId="77777777" w:rsidR="004D05EA" w:rsidRPr="00DF6DD6" w:rsidRDefault="004D05EA" w:rsidP="00A6034C">
            <w:pPr>
              <w:pStyle w:val="TAC"/>
              <w:keepNext w:val="0"/>
            </w:pPr>
            <w:r w:rsidRPr="00DF6DD6">
              <w:t>3310</w:t>
            </w:r>
          </w:p>
        </w:tc>
        <w:tc>
          <w:tcPr>
            <w:tcW w:w="667" w:type="dxa"/>
            <w:shd w:val="clear" w:color="auto" w:fill="auto"/>
            <w:vAlign w:val="center"/>
          </w:tcPr>
          <w:p w14:paraId="7E99F2DE" w14:textId="77777777" w:rsidR="004D05EA" w:rsidRPr="00DF6DD6" w:rsidRDefault="004D05EA" w:rsidP="00A6034C">
            <w:pPr>
              <w:pStyle w:val="TAC"/>
              <w:keepNext w:val="0"/>
            </w:pPr>
            <w:r w:rsidRPr="00DF6DD6">
              <w:t>N/A</w:t>
            </w:r>
          </w:p>
        </w:tc>
        <w:tc>
          <w:tcPr>
            <w:tcW w:w="1096" w:type="dxa"/>
            <w:shd w:val="clear" w:color="auto" w:fill="auto"/>
            <w:vAlign w:val="center"/>
          </w:tcPr>
          <w:p w14:paraId="73CE67D6" w14:textId="77777777" w:rsidR="004D05EA" w:rsidRPr="00DF6DD6" w:rsidRDefault="004D05EA" w:rsidP="00A6034C">
            <w:pPr>
              <w:pStyle w:val="TAC"/>
              <w:keepNext w:val="0"/>
            </w:pPr>
            <w:r w:rsidRPr="00DF6DD6">
              <w:t>N/A</w:t>
            </w:r>
          </w:p>
        </w:tc>
      </w:tr>
      <w:tr w:rsidR="00F55B07" w:rsidRPr="00DF6DD6" w14:paraId="21450B67" w14:textId="77777777" w:rsidTr="00A6034C">
        <w:trPr>
          <w:trHeight w:val="216"/>
          <w:jc w:val="center"/>
        </w:trPr>
        <w:tc>
          <w:tcPr>
            <w:tcW w:w="1928" w:type="dxa"/>
            <w:vMerge/>
            <w:shd w:val="clear" w:color="auto" w:fill="auto"/>
            <w:vAlign w:val="center"/>
          </w:tcPr>
          <w:p w14:paraId="512AB8F0" w14:textId="77777777" w:rsidR="004D05EA" w:rsidRPr="00DF6DD6" w:rsidRDefault="004D05EA" w:rsidP="00A6034C">
            <w:pPr>
              <w:pStyle w:val="TAC"/>
              <w:keepNext w:val="0"/>
            </w:pPr>
          </w:p>
        </w:tc>
        <w:tc>
          <w:tcPr>
            <w:tcW w:w="1146" w:type="dxa"/>
            <w:shd w:val="clear" w:color="auto" w:fill="auto"/>
            <w:vAlign w:val="center"/>
          </w:tcPr>
          <w:p w14:paraId="6F05BC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4A1AC1B8" w14:textId="77777777" w:rsidR="004D05EA" w:rsidRPr="00DF6DD6" w:rsidRDefault="004D05EA" w:rsidP="00A6034C">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F869020" w14:textId="77777777" w:rsidR="004D05EA" w:rsidRPr="00DF6DD6" w:rsidRDefault="004D05EA" w:rsidP="00A6034C">
            <w:pPr>
              <w:pStyle w:val="TAC"/>
              <w:keepNext w:val="0"/>
              <w:rPr>
                <w:lang w:eastAsia="ja-JP"/>
              </w:rPr>
            </w:pPr>
            <w:r w:rsidRPr="00DF6DD6">
              <w:rPr>
                <w:lang w:val="en-US" w:eastAsia="ko-KR"/>
              </w:rPr>
              <w:t>5</w:t>
            </w:r>
          </w:p>
        </w:tc>
        <w:tc>
          <w:tcPr>
            <w:tcW w:w="877" w:type="dxa"/>
            <w:shd w:val="clear" w:color="auto" w:fill="auto"/>
            <w:noWrap/>
            <w:vAlign w:val="center"/>
          </w:tcPr>
          <w:p w14:paraId="6854051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A556CDF" w14:textId="77777777" w:rsidR="004D05EA" w:rsidRPr="00DF6DD6" w:rsidRDefault="004D05EA" w:rsidP="00A6034C">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3A3E9575" w14:textId="77777777" w:rsidR="004D05EA" w:rsidRPr="00DF6DD6" w:rsidRDefault="004D05EA" w:rsidP="00A6034C">
            <w:pPr>
              <w:pStyle w:val="TAC"/>
              <w:keepNext w:val="0"/>
            </w:pPr>
            <w:r w:rsidRPr="00DF6DD6">
              <w:rPr>
                <w:rFonts w:eastAsia="Malgun Gothic" w:hint="eastAsia"/>
                <w:lang w:eastAsia="ko-KR"/>
              </w:rPr>
              <w:t>9.4</w:t>
            </w:r>
          </w:p>
        </w:tc>
        <w:tc>
          <w:tcPr>
            <w:tcW w:w="1096" w:type="dxa"/>
            <w:shd w:val="clear" w:color="auto" w:fill="auto"/>
            <w:vAlign w:val="center"/>
          </w:tcPr>
          <w:p w14:paraId="105829B7" w14:textId="77777777" w:rsidR="004D05EA" w:rsidRPr="00DF6DD6" w:rsidRDefault="004D05EA" w:rsidP="00A6034C">
            <w:pPr>
              <w:pStyle w:val="TAC"/>
              <w:keepNext w:val="0"/>
            </w:pPr>
            <w:r w:rsidRPr="00DF6DD6">
              <w:rPr>
                <w:rFonts w:eastAsia="Malgun Gothic" w:hint="eastAsia"/>
                <w:lang w:eastAsia="ko-KR"/>
              </w:rPr>
              <w:t>IMD4</w:t>
            </w:r>
          </w:p>
        </w:tc>
      </w:tr>
      <w:tr w:rsidR="00F55B07" w:rsidRPr="00DF6DD6" w14:paraId="0B833615" w14:textId="77777777" w:rsidTr="00A6034C">
        <w:trPr>
          <w:trHeight w:val="216"/>
          <w:jc w:val="center"/>
        </w:trPr>
        <w:tc>
          <w:tcPr>
            <w:tcW w:w="1928" w:type="dxa"/>
            <w:vMerge w:val="restart"/>
            <w:shd w:val="clear" w:color="auto" w:fill="auto"/>
            <w:vAlign w:val="center"/>
          </w:tcPr>
          <w:p w14:paraId="70D3318D" w14:textId="77777777" w:rsidR="004D05EA" w:rsidRPr="00DF6DD6" w:rsidRDefault="004D05EA" w:rsidP="00A6034C">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7120E4D5"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F7ADE7"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9D72765"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0F3B8A"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96BDB8D"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59D26F76"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325BEC41"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7CA9850A" w14:textId="77777777" w:rsidTr="00A6034C">
        <w:trPr>
          <w:trHeight w:val="216"/>
          <w:jc w:val="center"/>
        </w:trPr>
        <w:tc>
          <w:tcPr>
            <w:tcW w:w="1928" w:type="dxa"/>
            <w:vMerge/>
            <w:shd w:val="clear" w:color="auto" w:fill="auto"/>
            <w:vAlign w:val="center"/>
          </w:tcPr>
          <w:p w14:paraId="43BE8D82" w14:textId="77777777" w:rsidR="004D05EA" w:rsidRPr="00DF6DD6" w:rsidRDefault="004D05EA" w:rsidP="00A6034C">
            <w:pPr>
              <w:pStyle w:val="TAC"/>
              <w:keepNext w:val="0"/>
            </w:pPr>
          </w:p>
        </w:tc>
        <w:tc>
          <w:tcPr>
            <w:tcW w:w="1146" w:type="dxa"/>
            <w:shd w:val="clear" w:color="auto" w:fill="auto"/>
            <w:vAlign w:val="center"/>
          </w:tcPr>
          <w:p w14:paraId="004791D1"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4B1AD61" w14:textId="77777777" w:rsidR="004D05EA" w:rsidRPr="00DF6DD6" w:rsidRDefault="004D05EA" w:rsidP="00A6034C">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F5553C2"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77B0275" w14:textId="65BCE61F"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51A1932"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65457312"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57D760CD"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30965963" w14:textId="77777777" w:rsidTr="00A6034C">
        <w:trPr>
          <w:trHeight w:val="216"/>
          <w:jc w:val="center"/>
        </w:trPr>
        <w:tc>
          <w:tcPr>
            <w:tcW w:w="1928" w:type="dxa"/>
            <w:vMerge/>
            <w:shd w:val="clear" w:color="auto" w:fill="auto"/>
            <w:vAlign w:val="center"/>
          </w:tcPr>
          <w:p w14:paraId="0E61D868" w14:textId="77777777" w:rsidR="004D05EA" w:rsidRPr="00DF6DD6" w:rsidRDefault="004D05EA" w:rsidP="00A6034C">
            <w:pPr>
              <w:pStyle w:val="TAC"/>
              <w:keepNext w:val="0"/>
            </w:pPr>
          </w:p>
        </w:tc>
        <w:tc>
          <w:tcPr>
            <w:tcW w:w="1146" w:type="dxa"/>
            <w:shd w:val="clear" w:color="auto" w:fill="auto"/>
            <w:vAlign w:val="center"/>
          </w:tcPr>
          <w:p w14:paraId="5AB7C65A"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74149DA"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7EBB2441"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C6ADFAD"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B13D8AC"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236C1CD2" w14:textId="77777777" w:rsidR="004D05EA" w:rsidRPr="00DF6DD6" w:rsidRDefault="004D05EA" w:rsidP="00A6034C">
            <w:pPr>
              <w:pStyle w:val="TAC"/>
              <w:keepNext w:val="0"/>
            </w:pPr>
            <w:r w:rsidRPr="00DF6DD6">
              <w:rPr>
                <w:rFonts w:eastAsia="Malgun Gothic" w:hint="eastAsia"/>
                <w:lang w:eastAsia="ko-KR"/>
              </w:rPr>
              <w:t>30.1</w:t>
            </w:r>
          </w:p>
        </w:tc>
        <w:tc>
          <w:tcPr>
            <w:tcW w:w="1096" w:type="dxa"/>
            <w:shd w:val="clear" w:color="auto" w:fill="auto"/>
            <w:vAlign w:val="center"/>
          </w:tcPr>
          <w:p w14:paraId="1116BE7C" w14:textId="77777777" w:rsidR="004D05EA" w:rsidRPr="00DF6DD6" w:rsidRDefault="004D05EA" w:rsidP="00A6034C">
            <w:pPr>
              <w:pStyle w:val="TAC"/>
              <w:keepNext w:val="0"/>
            </w:pPr>
            <w:r w:rsidRPr="00DF6DD6">
              <w:rPr>
                <w:rFonts w:eastAsia="Malgun Gothic" w:hint="eastAsia"/>
                <w:lang w:eastAsia="ko-KR"/>
              </w:rPr>
              <w:t>IMD2</w:t>
            </w:r>
          </w:p>
        </w:tc>
      </w:tr>
      <w:tr w:rsidR="00F55B07" w:rsidRPr="00DF6DD6" w14:paraId="14781BB1" w14:textId="77777777" w:rsidTr="00A6034C">
        <w:trPr>
          <w:trHeight w:val="216"/>
          <w:jc w:val="center"/>
        </w:trPr>
        <w:tc>
          <w:tcPr>
            <w:tcW w:w="1928" w:type="dxa"/>
            <w:vMerge/>
            <w:shd w:val="clear" w:color="auto" w:fill="auto"/>
            <w:vAlign w:val="center"/>
          </w:tcPr>
          <w:p w14:paraId="12F0099A" w14:textId="77777777" w:rsidR="004D05EA" w:rsidRPr="00DF6DD6" w:rsidRDefault="004D05EA" w:rsidP="00A6034C">
            <w:pPr>
              <w:pStyle w:val="TAC"/>
              <w:keepNext w:val="0"/>
            </w:pPr>
          </w:p>
        </w:tc>
        <w:tc>
          <w:tcPr>
            <w:tcW w:w="1146" w:type="dxa"/>
            <w:shd w:val="clear" w:color="auto" w:fill="auto"/>
            <w:vAlign w:val="center"/>
          </w:tcPr>
          <w:p w14:paraId="1DAD1C3C"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20E19F"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7C509A"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2CF47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4AC69BA"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7560EA3F"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0FE30D0B"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07EF7D3A" w14:textId="77777777" w:rsidTr="00A6034C">
        <w:trPr>
          <w:trHeight w:val="216"/>
          <w:jc w:val="center"/>
        </w:trPr>
        <w:tc>
          <w:tcPr>
            <w:tcW w:w="1928" w:type="dxa"/>
            <w:vMerge/>
            <w:shd w:val="clear" w:color="auto" w:fill="auto"/>
            <w:vAlign w:val="center"/>
          </w:tcPr>
          <w:p w14:paraId="5ECB0DB8" w14:textId="77777777" w:rsidR="004D05EA" w:rsidRPr="00DF6DD6" w:rsidRDefault="004D05EA" w:rsidP="00A6034C">
            <w:pPr>
              <w:pStyle w:val="TAC"/>
              <w:keepNext w:val="0"/>
            </w:pPr>
          </w:p>
        </w:tc>
        <w:tc>
          <w:tcPr>
            <w:tcW w:w="1146" w:type="dxa"/>
            <w:shd w:val="clear" w:color="auto" w:fill="auto"/>
            <w:vAlign w:val="center"/>
          </w:tcPr>
          <w:p w14:paraId="2EDA43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659A8E8"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8B18CDF"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E761085"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6264790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43851DE0"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4945703C" w14:textId="77777777" w:rsidR="004D05EA" w:rsidRPr="00DF6DD6" w:rsidRDefault="004D05EA" w:rsidP="00A6034C">
            <w:pPr>
              <w:pStyle w:val="TAC"/>
              <w:keepNext w:val="0"/>
            </w:pPr>
            <w:r w:rsidRPr="00DF6DD6">
              <w:rPr>
                <w:rFonts w:eastAsia="Malgun Gothic" w:hint="eastAsia"/>
                <w:lang w:eastAsia="ko-KR"/>
              </w:rPr>
              <w:t>N/A</w:t>
            </w:r>
          </w:p>
        </w:tc>
      </w:tr>
      <w:tr w:rsidR="004D05EA" w:rsidRPr="00DF6DD6" w14:paraId="47292935" w14:textId="77777777" w:rsidTr="00A6034C">
        <w:trPr>
          <w:trHeight w:val="216"/>
          <w:jc w:val="center"/>
        </w:trPr>
        <w:tc>
          <w:tcPr>
            <w:tcW w:w="1928" w:type="dxa"/>
            <w:vMerge/>
            <w:shd w:val="clear" w:color="auto" w:fill="auto"/>
            <w:vAlign w:val="center"/>
          </w:tcPr>
          <w:p w14:paraId="09A3BBDE" w14:textId="77777777" w:rsidR="004D05EA" w:rsidRPr="00DF6DD6" w:rsidRDefault="004D05EA" w:rsidP="00A6034C">
            <w:pPr>
              <w:pStyle w:val="TAC"/>
              <w:keepNext w:val="0"/>
            </w:pPr>
          </w:p>
        </w:tc>
        <w:tc>
          <w:tcPr>
            <w:tcW w:w="1146" w:type="dxa"/>
            <w:shd w:val="clear" w:color="auto" w:fill="auto"/>
            <w:vAlign w:val="center"/>
          </w:tcPr>
          <w:p w14:paraId="696AE40D"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BBAD99" w14:textId="77777777" w:rsidR="004D05EA" w:rsidRPr="00DF6DD6" w:rsidRDefault="004D05EA" w:rsidP="00A6034C">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6EFFAF7B"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1FBE6E9" w14:textId="1AD52FB8"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D661C6"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16719657" w14:textId="77777777" w:rsidR="004D05EA" w:rsidRPr="00DF6DD6" w:rsidRDefault="004D05EA" w:rsidP="00A6034C">
            <w:pPr>
              <w:pStyle w:val="TAC"/>
              <w:keepNext w:val="0"/>
            </w:pPr>
            <w:r w:rsidRPr="00DF6DD6">
              <w:rPr>
                <w:rFonts w:eastAsia="Malgun Gothic" w:hint="eastAsia"/>
                <w:lang w:eastAsia="ko-KR"/>
              </w:rPr>
              <w:t>29.8</w:t>
            </w:r>
          </w:p>
        </w:tc>
        <w:tc>
          <w:tcPr>
            <w:tcW w:w="1096" w:type="dxa"/>
            <w:shd w:val="clear" w:color="auto" w:fill="auto"/>
            <w:vAlign w:val="center"/>
          </w:tcPr>
          <w:p w14:paraId="2AD1A163" w14:textId="77777777" w:rsidR="004D05EA" w:rsidRPr="00DF6DD6" w:rsidRDefault="004D05EA" w:rsidP="00A6034C">
            <w:pPr>
              <w:pStyle w:val="TAC"/>
              <w:keepNext w:val="0"/>
            </w:pPr>
            <w:r w:rsidRPr="00DF6DD6">
              <w:rPr>
                <w:rFonts w:eastAsia="Malgun Gothic" w:hint="eastAsia"/>
                <w:lang w:eastAsia="ko-KR"/>
              </w:rPr>
              <w:t>IMD2</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1262" w:name="_Toc21345617"/>
      <w:bookmarkStart w:id="1263" w:name="_Toc29806466"/>
      <w:bookmarkStart w:id="1264" w:name="_Toc37255999"/>
      <w:bookmarkStart w:id="1265" w:name="_Toc37256340"/>
      <w:bookmarkStart w:id="1266" w:name="_Toc45890174"/>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1262"/>
      <w:bookmarkEnd w:id="1263"/>
      <w:bookmarkEnd w:id="1264"/>
      <w:bookmarkEnd w:id="1265"/>
      <w:bookmarkEnd w:id="1266"/>
    </w:p>
    <w:p w14:paraId="563E9758" w14:textId="77777777" w:rsidR="00AF5C93" w:rsidRPr="00DF6DD6" w:rsidRDefault="00AF5C93" w:rsidP="00AF5C93">
      <w:pPr>
        <w:pStyle w:val="Heading4"/>
        <w:rPr>
          <w:rFonts w:eastAsia="MS Mincho"/>
        </w:rPr>
      </w:pPr>
      <w:bookmarkStart w:id="1267" w:name="_Toc21345618"/>
      <w:bookmarkStart w:id="1268" w:name="_Toc29806467"/>
      <w:bookmarkStart w:id="1269" w:name="_Toc37256000"/>
      <w:bookmarkStart w:id="1270" w:name="_Toc37256341"/>
      <w:bookmarkStart w:id="1271" w:name="_Toc45890175"/>
      <w:r w:rsidRPr="00DF6DD6">
        <w:rPr>
          <w:rFonts w:eastAsia="MS Mincho"/>
        </w:rPr>
        <w:t>7.3B.2.3a</w:t>
      </w:r>
      <w:r w:rsidRPr="00DF6DD6">
        <w:rPr>
          <w:rFonts w:eastAsia="MS Mincho"/>
        </w:rPr>
        <w:tab/>
        <w:t>Inter-band NE-DC within FR1</w:t>
      </w:r>
      <w:bookmarkEnd w:id="1267"/>
      <w:bookmarkEnd w:id="1268"/>
      <w:bookmarkEnd w:id="1269"/>
      <w:bookmarkEnd w:id="1270"/>
      <w:bookmarkEnd w:id="1271"/>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1272" w:name="_Toc21345619"/>
      <w:bookmarkStart w:id="1273" w:name="_Toc29806468"/>
      <w:bookmarkStart w:id="1274" w:name="_Toc37256001"/>
      <w:bookmarkStart w:id="1275" w:name="_Toc37256342"/>
      <w:bookmarkStart w:id="1276" w:name="_Toc45890176"/>
      <w:r w:rsidRPr="00DF6DD6">
        <w:t>7.3B.2.3a.1</w:t>
      </w:r>
      <w:r w:rsidRPr="00DF6DD6">
        <w:tab/>
        <w:t>Reference sensitivity exceptions due to UL harmonic interference for NE-DC in NR FR1</w:t>
      </w:r>
      <w:bookmarkEnd w:id="1272"/>
      <w:bookmarkEnd w:id="1273"/>
      <w:bookmarkEnd w:id="1274"/>
      <w:bookmarkEnd w:id="1275"/>
      <w:bookmarkEnd w:id="1276"/>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1277" w:name="_Toc21345620"/>
      <w:bookmarkStart w:id="1278" w:name="_Toc29806469"/>
      <w:bookmarkStart w:id="1279" w:name="_Toc37256002"/>
      <w:bookmarkStart w:id="1280" w:name="_Toc37256343"/>
      <w:bookmarkStart w:id="1281" w:name="_Toc45890177"/>
      <w:r w:rsidRPr="00DF6DD6">
        <w:rPr>
          <w:rFonts w:eastAsia="MS Mincho"/>
        </w:rPr>
        <w:t>7.3B.2.4</w:t>
      </w:r>
      <w:r w:rsidRPr="00DF6DD6">
        <w:rPr>
          <w:rFonts w:eastAsia="MS Mincho"/>
        </w:rPr>
        <w:tab/>
        <w:t>Inter-band EN-DC including FR2</w:t>
      </w:r>
      <w:bookmarkEnd w:id="1277"/>
      <w:bookmarkEnd w:id="1278"/>
      <w:bookmarkEnd w:id="1279"/>
      <w:bookmarkEnd w:id="1280"/>
      <w:bookmarkEnd w:id="1281"/>
    </w:p>
    <w:p w14:paraId="3072E9B7" w14:textId="12C1737E" w:rsidR="001310A1" w:rsidRPr="00DF6DD6" w:rsidRDefault="001310A1" w:rsidP="001310A1">
      <w:pPr>
        <w:pStyle w:val="Heading5"/>
      </w:pPr>
      <w:bookmarkStart w:id="1282" w:name="_Toc21345621"/>
      <w:bookmarkStart w:id="1283" w:name="_Toc29806470"/>
      <w:bookmarkStart w:id="1284" w:name="_Toc37256003"/>
      <w:bookmarkStart w:id="1285" w:name="_Toc37256344"/>
      <w:bookmarkStart w:id="1286" w:name="_Toc45890178"/>
      <w:r w:rsidRPr="00DF6DD6">
        <w:t>7.3B.2.4.1</w:t>
      </w:r>
      <w:r w:rsidRPr="00DF6DD6">
        <w:tab/>
      </w:r>
      <w:r w:rsidR="00E30C58" w:rsidRPr="00DF6DD6">
        <w:t>Void</w:t>
      </w:r>
      <w:bookmarkEnd w:id="1282"/>
      <w:bookmarkEnd w:id="1283"/>
      <w:bookmarkEnd w:id="1284"/>
      <w:bookmarkEnd w:id="1285"/>
      <w:bookmarkEnd w:id="1286"/>
    </w:p>
    <w:p w14:paraId="2A68CDF4" w14:textId="77777777" w:rsidR="00AD4876" w:rsidRPr="00DF6DD6" w:rsidRDefault="00AD4876" w:rsidP="00AD4876">
      <w:pPr>
        <w:pStyle w:val="Heading4"/>
        <w:rPr>
          <w:rFonts w:eastAsia="MS Mincho"/>
        </w:rPr>
      </w:pPr>
      <w:bookmarkStart w:id="1287" w:name="_Toc21345622"/>
      <w:bookmarkStart w:id="1288" w:name="_Toc29806471"/>
      <w:bookmarkStart w:id="1289" w:name="_Toc37256004"/>
      <w:bookmarkStart w:id="1290" w:name="_Toc37256345"/>
      <w:bookmarkStart w:id="1291" w:name="_Toc45890179"/>
      <w:r w:rsidRPr="00DF6DD6">
        <w:rPr>
          <w:rFonts w:eastAsia="MS Mincho"/>
        </w:rPr>
        <w:t>7.3B.2.5</w:t>
      </w:r>
      <w:r w:rsidRPr="00DF6DD6">
        <w:rPr>
          <w:rFonts w:eastAsia="MS Mincho"/>
        </w:rPr>
        <w:tab/>
        <w:t>Inter-band EN-DC including both FR1 and FR2</w:t>
      </w:r>
      <w:bookmarkEnd w:id="1287"/>
      <w:bookmarkEnd w:id="1288"/>
      <w:bookmarkEnd w:id="1289"/>
      <w:bookmarkEnd w:id="1290"/>
      <w:bookmarkEnd w:id="1291"/>
    </w:p>
    <w:p w14:paraId="11B1CA4F" w14:textId="77777777" w:rsidR="00AD4876" w:rsidRPr="00DF6DD6" w:rsidRDefault="00AD4876" w:rsidP="00AD4876">
      <w:pPr>
        <w:pStyle w:val="Heading5"/>
      </w:pPr>
      <w:bookmarkStart w:id="1292" w:name="_Toc21345623"/>
      <w:bookmarkStart w:id="1293" w:name="_Toc29806472"/>
      <w:bookmarkStart w:id="1294" w:name="_Toc37256005"/>
      <w:bookmarkStart w:id="1295" w:name="_Toc37256346"/>
      <w:bookmarkStart w:id="1296" w:name="_Toc45890180"/>
      <w:r w:rsidRPr="00DF6DD6">
        <w:t>7.3B.2.5.1</w:t>
      </w:r>
      <w:r w:rsidRPr="00DF6DD6">
        <w:tab/>
        <w:t>Reference sensitivity exceptions due to UL harmonic interference for EN-DC including both FR1 and FR2</w:t>
      </w:r>
      <w:bookmarkEnd w:id="1292"/>
      <w:bookmarkEnd w:id="1293"/>
      <w:bookmarkEnd w:id="1294"/>
      <w:bookmarkEnd w:id="1295"/>
      <w:bookmarkEnd w:id="1296"/>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1297" w:name="_Toc21345624"/>
      <w:bookmarkStart w:id="1298" w:name="_Toc29806473"/>
      <w:bookmarkStart w:id="1299" w:name="_Toc37256006"/>
      <w:bookmarkStart w:id="1300" w:name="_Toc37256347"/>
      <w:bookmarkStart w:id="1301" w:name="_Toc45890181"/>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1297"/>
      <w:bookmarkEnd w:id="1298"/>
      <w:bookmarkEnd w:id="1299"/>
      <w:bookmarkEnd w:id="1300"/>
      <w:bookmarkEnd w:id="1301"/>
    </w:p>
    <w:p w14:paraId="5C752B08" w14:textId="319EF436" w:rsidR="00AF5C93" w:rsidRPr="00DF6DD6" w:rsidRDefault="00AF5C93" w:rsidP="00AF5C93">
      <w:pPr>
        <w:pStyle w:val="Heading4"/>
        <w:rPr>
          <w:rFonts w:eastAsia="MS Mincho"/>
        </w:rPr>
      </w:pPr>
      <w:bookmarkStart w:id="1302" w:name="_Toc21345625"/>
      <w:bookmarkStart w:id="1303" w:name="_Toc29806474"/>
      <w:bookmarkStart w:id="1304" w:name="_Toc37256007"/>
      <w:bookmarkStart w:id="1305" w:name="_Toc37256348"/>
      <w:bookmarkStart w:id="1306" w:name="_Toc45890182"/>
      <w:r w:rsidRPr="00DF6DD6">
        <w:rPr>
          <w:rFonts w:eastAsia="MS Mincho"/>
        </w:rPr>
        <w:t>7.3B.3.0</w:t>
      </w:r>
      <w:r w:rsidRPr="00DF6DD6">
        <w:rPr>
          <w:rFonts w:eastAsia="MS Mincho"/>
        </w:rPr>
        <w:tab/>
        <w:t>General</w:t>
      </w:r>
      <w:bookmarkEnd w:id="1302"/>
      <w:bookmarkEnd w:id="1303"/>
      <w:bookmarkEnd w:id="1304"/>
      <w:bookmarkEnd w:id="1305"/>
      <w:bookmarkEnd w:id="1306"/>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1307"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1308" w:name="_Hlk506624606"/>
      <w:r w:rsidRPr="00DF6DD6">
        <w:t>NR operating band combination</w:t>
      </w:r>
      <w:bookmarkEnd w:id="1307"/>
      <w:bookmarkEnd w:id="1308"/>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1309" w:name="_Toc21345626"/>
      <w:bookmarkStart w:id="1310" w:name="_Toc29806475"/>
      <w:bookmarkStart w:id="1311" w:name="_Toc37256008"/>
      <w:bookmarkStart w:id="1312" w:name="_Toc37256349"/>
      <w:bookmarkStart w:id="1313" w:name="_Toc45890183"/>
      <w:r w:rsidRPr="00DF6DD6">
        <w:rPr>
          <w:rFonts w:eastAsia="MS Mincho"/>
        </w:rPr>
        <w:t>7.3B.3.1</w:t>
      </w:r>
      <w:r w:rsidRPr="00DF6DD6">
        <w:rPr>
          <w:rFonts w:eastAsia="MS Mincho"/>
        </w:rPr>
        <w:tab/>
        <w:t>Intra-band contiguous EN-DC</w:t>
      </w:r>
      <w:bookmarkEnd w:id="1309"/>
      <w:bookmarkEnd w:id="1310"/>
      <w:bookmarkEnd w:id="1311"/>
      <w:bookmarkEnd w:id="1312"/>
      <w:bookmarkEnd w:id="1313"/>
    </w:p>
    <w:p w14:paraId="0843B575" w14:textId="77777777" w:rsidR="001310A1" w:rsidRPr="00DF6DD6" w:rsidRDefault="001310A1" w:rsidP="001310A1">
      <w:pPr>
        <w:pStyle w:val="Heading4"/>
        <w:rPr>
          <w:rFonts w:eastAsia="MS Mincho"/>
        </w:rPr>
      </w:pPr>
      <w:bookmarkStart w:id="1314" w:name="_Toc21345627"/>
      <w:bookmarkStart w:id="1315" w:name="_Toc29806476"/>
      <w:bookmarkStart w:id="1316" w:name="_Toc37256009"/>
      <w:bookmarkStart w:id="1317" w:name="_Toc37256350"/>
      <w:bookmarkStart w:id="1318" w:name="_Toc45890184"/>
      <w:r w:rsidRPr="00DF6DD6">
        <w:rPr>
          <w:rFonts w:eastAsia="MS Mincho"/>
        </w:rPr>
        <w:t>7.3B.3.2</w:t>
      </w:r>
      <w:r w:rsidRPr="00DF6DD6">
        <w:rPr>
          <w:rFonts w:eastAsia="MS Mincho"/>
        </w:rPr>
        <w:tab/>
        <w:t>Intra-band non-contiguous EN-DC</w:t>
      </w:r>
      <w:bookmarkEnd w:id="1314"/>
      <w:bookmarkEnd w:id="1315"/>
      <w:bookmarkEnd w:id="1316"/>
      <w:bookmarkEnd w:id="1317"/>
      <w:bookmarkEnd w:id="1318"/>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1319" w:name="_Toc21345628"/>
      <w:bookmarkStart w:id="1320" w:name="_Toc29806477"/>
      <w:bookmarkStart w:id="1321" w:name="_Toc37256010"/>
      <w:bookmarkStart w:id="1322" w:name="_Toc37256351"/>
      <w:bookmarkStart w:id="1323" w:name="_Toc45890185"/>
      <w:r w:rsidRPr="00DF6DD6">
        <w:rPr>
          <w:rFonts w:eastAsia="MS Mincho"/>
        </w:rPr>
        <w:t>7.3B.3.3</w:t>
      </w:r>
      <w:r w:rsidRPr="00DF6DD6">
        <w:rPr>
          <w:rFonts w:eastAsia="MS Mincho"/>
        </w:rPr>
        <w:tab/>
        <w:t>Inter-band EN-DC within FR1</w:t>
      </w:r>
      <w:bookmarkEnd w:id="1319"/>
      <w:bookmarkEnd w:id="1320"/>
      <w:bookmarkEnd w:id="1321"/>
      <w:bookmarkEnd w:id="1322"/>
      <w:bookmarkEnd w:id="1323"/>
    </w:p>
    <w:p w14:paraId="7CB94731" w14:textId="77777777" w:rsidR="001310A1" w:rsidRPr="00DF6DD6" w:rsidRDefault="001310A1" w:rsidP="001310A1">
      <w:pPr>
        <w:pStyle w:val="Heading5"/>
      </w:pPr>
      <w:bookmarkStart w:id="1324" w:name="_Toc21345629"/>
      <w:bookmarkStart w:id="1325" w:name="_Toc29806478"/>
      <w:bookmarkStart w:id="1326" w:name="_Toc37256011"/>
      <w:bookmarkStart w:id="1327" w:name="_Toc37256352"/>
      <w:bookmarkStart w:id="1328" w:name="_Toc45890186"/>
      <w:r w:rsidRPr="00DF6DD6">
        <w:t>7.3B.3.3.1</w:t>
      </w:r>
      <w:r w:rsidRPr="00DF6DD6">
        <w:tab/>
        <w:t>ΔR</w:t>
      </w:r>
      <w:r w:rsidRPr="00DF6DD6">
        <w:rPr>
          <w:vertAlign w:val="subscript"/>
        </w:rPr>
        <w:t>IB,c</w:t>
      </w:r>
      <w:r w:rsidRPr="00DF6DD6">
        <w:t xml:space="preserve"> for EN-DC in two bands</w:t>
      </w:r>
      <w:bookmarkEnd w:id="1324"/>
      <w:bookmarkEnd w:id="1325"/>
      <w:bookmarkEnd w:id="1326"/>
      <w:bookmarkEnd w:id="1327"/>
      <w:bookmarkEnd w:id="1328"/>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1329" w:name="_Toc21345630"/>
      <w:bookmarkStart w:id="1330" w:name="_Toc29806479"/>
      <w:bookmarkStart w:id="1331" w:name="_Toc37256012"/>
      <w:bookmarkStart w:id="1332" w:name="_Toc37256353"/>
      <w:bookmarkStart w:id="1333" w:name="_Toc45890187"/>
      <w:r w:rsidRPr="00DF6DD6">
        <w:t>7.3B.3.3.2</w:t>
      </w:r>
      <w:r w:rsidRPr="00DF6DD6">
        <w:tab/>
        <w:t>ΔR</w:t>
      </w:r>
      <w:r w:rsidRPr="00DF6DD6">
        <w:rPr>
          <w:vertAlign w:val="subscript"/>
        </w:rPr>
        <w:t>IB,c</w:t>
      </w:r>
      <w:r w:rsidRPr="00DF6DD6">
        <w:t xml:space="preserve"> for EN-DC three bands</w:t>
      </w:r>
      <w:bookmarkEnd w:id="1329"/>
      <w:bookmarkEnd w:id="1330"/>
      <w:bookmarkEnd w:id="1331"/>
      <w:bookmarkEnd w:id="1332"/>
      <w:bookmarkEnd w:id="1333"/>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1334" w:name="_Toc21345631"/>
      <w:bookmarkStart w:id="1335" w:name="_Toc29806480"/>
      <w:bookmarkStart w:id="1336" w:name="_Toc37256013"/>
      <w:bookmarkStart w:id="1337" w:name="_Toc37256354"/>
      <w:r w:rsidRPr="00DF6DD6">
        <w:t>7.3B.3.3.3</w:t>
      </w:r>
      <w:r w:rsidRPr="00DF6DD6">
        <w:tab/>
        <w:t>ΔR</w:t>
      </w:r>
      <w:r w:rsidRPr="00DF6DD6">
        <w:rPr>
          <w:vertAlign w:val="subscript"/>
        </w:rPr>
        <w:t>IB,c</w:t>
      </w:r>
      <w:r w:rsidRPr="00DF6DD6">
        <w:t xml:space="preserve"> for EN-DC four bands</w:t>
      </w:r>
      <w:bookmarkEnd w:id="1334"/>
      <w:bookmarkEnd w:id="1335"/>
      <w:bookmarkEnd w:id="1336"/>
      <w:bookmarkEnd w:id="1337"/>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1338" w:name="_Toc21345632"/>
      <w:bookmarkStart w:id="1339" w:name="_Toc29806481"/>
      <w:bookmarkStart w:id="1340" w:name="_Toc37256014"/>
      <w:bookmarkStart w:id="1341" w:name="_Toc37256355"/>
      <w:bookmarkStart w:id="1342" w:name="_Toc45890188"/>
      <w:r w:rsidRPr="00DF6DD6">
        <w:t>7.3B.3.3.4</w:t>
      </w:r>
      <w:r w:rsidRPr="00DF6DD6">
        <w:tab/>
        <w:t>ΔR</w:t>
      </w:r>
      <w:r w:rsidRPr="00DF6DD6">
        <w:rPr>
          <w:vertAlign w:val="subscript"/>
        </w:rPr>
        <w:t>IB,c</w:t>
      </w:r>
      <w:r w:rsidRPr="00DF6DD6">
        <w:t xml:space="preserve"> for EN-DC five bands</w:t>
      </w:r>
      <w:bookmarkEnd w:id="1338"/>
      <w:bookmarkEnd w:id="1339"/>
      <w:bookmarkEnd w:id="1340"/>
      <w:bookmarkEnd w:id="1341"/>
      <w:bookmarkEnd w:id="1342"/>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1343" w:name="_Toc21345633"/>
      <w:bookmarkStart w:id="1344" w:name="_Toc29806482"/>
      <w:bookmarkStart w:id="1345" w:name="_Toc37256015"/>
      <w:bookmarkStart w:id="1346" w:name="_Toc37256356"/>
      <w:bookmarkStart w:id="1347" w:name="_Toc45890189"/>
      <w:r w:rsidRPr="00DF6DD6">
        <w:t>7.3B.3.3.5</w:t>
      </w:r>
      <w:r w:rsidRPr="00DF6DD6">
        <w:tab/>
        <w:t>ΔR</w:t>
      </w:r>
      <w:r w:rsidRPr="00DF6DD6">
        <w:rPr>
          <w:vertAlign w:val="subscript"/>
        </w:rPr>
        <w:t>IB,c</w:t>
      </w:r>
      <w:r w:rsidRPr="00DF6DD6">
        <w:t xml:space="preserve"> for EN-DC six bands</w:t>
      </w:r>
      <w:bookmarkEnd w:id="1343"/>
      <w:bookmarkEnd w:id="1344"/>
      <w:bookmarkEnd w:id="1345"/>
      <w:bookmarkEnd w:id="1346"/>
      <w:bookmarkEnd w:id="1347"/>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1348" w:name="_Toc21345634"/>
      <w:bookmarkStart w:id="1349" w:name="_Toc29806483"/>
      <w:bookmarkStart w:id="1350" w:name="_Toc37256016"/>
      <w:bookmarkStart w:id="1351" w:name="_Toc37256357"/>
      <w:bookmarkStart w:id="1352" w:name="_Toc45890190"/>
      <w:r w:rsidRPr="00DF6DD6">
        <w:rPr>
          <w:rFonts w:eastAsia="MS Mincho"/>
        </w:rPr>
        <w:t>7.3B.3.3a</w:t>
      </w:r>
      <w:r w:rsidRPr="00DF6DD6">
        <w:rPr>
          <w:rFonts w:eastAsia="MS Mincho"/>
        </w:rPr>
        <w:tab/>
        <w:t>Inter-band NE-DC within FR1</w:t>
      </w:r>
      <w:bookmarkEnd w:id="1348"/>
      <w:bookmarkEnd w:id="1349"/>
      <w:bookmarkEnd w:id="1350"/>
      <w:bookmarkEnd w:id="1351"/>
      <w:bookmarkEnd w:id="1352"/>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1353" w:name="_Toc21345635"/>
      <w:bookmarkStart w:id="1354" w:name="_Toc29806484"/>
      <w:bookmarkStart w:id="1355" w:name="_Toc37256017"/>
      <w:bookmarkStart w:id="1356" w:name="_Toc37256358"/>
      <w:bookmarkStart w:id="1357" w:name="_Toc45890191"/>
      <w:r w:rsidRPr="00DF6DD6">
        <w:rPr>
          <w:rFonts w:eastAsia="MS Mincho"/>
        </w:rPr>
        <w:t>7.3B.3.4</w:t>
      </w:r>
      <w:r w:rsidRPr="00DF6DD6">
        <w:rPr>
          <w:rFonts w:eastAsia="MS Mincho"/>
        </w:rPr>
        <w:tab/>
        <w:t>Inter-band EN-DC including FR2</w:t>
      </w:r>
      <w:bookmarkEnd w:id="1353"/>
      <w:bookmarkEnd w:id="1354"/>
      <w:bookmarkEnd w:id="1355"/>
      <w:bookmarkEnd w:id="1356"/>
      <w:bookmarkEnd w:id="1357"/>
    </w:p>
    <w:p w14:paraId="101EEE2B" w14:textId="5F1F2B06" w:rsidR="001310A1" w:rsidRPr="00DF6DD6" w:rsidRDefault="001310A1" w:rsidP="001310A1">
      <w:pPr>
        <w:pStyle w:val="Heading5"/>
      </w:pPr>
      <w:bookmarkStart w:id="1358" w:name="_Toc21345636"/>
      <w:bookmarkStart w:id="1359" w:name="_Toc29806485"/>
      <w:bookmarkStart w:id="1360" w:name="_Toc37256018"/>
      <w:bookmarkStart w:id="1361" w:name="_Toc37256359"/>
      <w:bookmarkStart w:id="1362" w:name="_Toc45890192"/>
      <w:r w:rsidRPr="00DF6DD6">
        <w:t>7.3B.3.4.1</w:t>
      </w:r>
      <w:r w:rsidRPr="00DF6DD6">
        <w:tab/>
        <w:t>ΔR</w:t>
      </w:r>
      <w:r w:rsidRPr="00DF6DD6">
        <w:rPr>
          <w:vertAlign w:val="subscript"/>
        </w:rPr>
        <w:t>IB,c</w:t>
      </w:r>
      <w:r w:rsidRPr="00DF6DD6">
        <w:t xml:space="preserve"> for EN-DC in two bands</w:t>
      </w:r>
      <w:bookmarkEnd w:id="1358"/>
      <w:bookmarkEnd w:id="1359"/>
      <w:bookmarkEnd w:id="1360"/>
      <w:bookmarkEnd w:id="1361"/>
      <w:bookmarkEnd w:id="1362"/>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1363" w:name="_Toc21345637"/>
      <w:bookmarkStart w:id="1364" w:name="_Toc29806486"/>
      <w:bookmarkStart w:id="1365" w:name="_Toc37256019"/>
      <w:bookmarkStart w:id="1366" w:name="_Toc37256360"/>
      <w:bookmarkStart w:id="1367" w:name="_Toc45890193"/>
      <w:bookmarkStart w:id="1368" w:name="_Hlk530405040"/>
      <w:r w:rsidRPr="00DF6DD6">
        <w:t>7.3B.3.4.2</w:t>
      </w:r>
      <w:r w:rsidRPr="00DF6DD6">
        <w:tab/>
        <w:t>ΔR</w:t>
      </w:r>
      <w:r w:rsidRPr="00DF6DD6">
        <w:rPr>
          <w:vertAlign w:val="subscript"/>
        </w:rPr>
        <w:t>IB,c</w:t>
      </w:r>
      <w:r w:rsidRPr="00DF6DD6">
        <w:t xml:space="preserve"> for EN-DC three bands</w:t>
      </w:r>
      <w:bookmarkEnd w:id="1363"/>
      <w:bookmarkEnd w:id="1364"/>
      <w:bookmarkEnd w:id="1365"/>
      <w:bookmarkEnd w:id="1366"/>
      <w:bookmarkEnd w:id="1367"/>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1368"/>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1369" w:name="_Toc21345638"/>
      <w:bookmarkStart w:id="1370" w:name="_Toc29806487"/>
      <w:bookmarkStart w:id="1371" w:name="_Toc37256020"/>
      <w:bookmarkStart w:id="1372" w:name="_Toc37256361"/>
      <w:bookmarkStart w:id="1373" w:name="_Toc45890194"/>
      <w:bookmarkStart w:id="1374" w:name="_Hlk507657791"/>
      <w:r w:rsidRPr="00DF6DD6">
        <w:t>7.3B.3.4.3</w:t>
      </w:r>
      <w:r w:rsidRPr="00DF6DD6">
        <w:tab/>
        <w:t>ΔR</w:t>
      </w:r>
      <w:r w:rsidRPr="00DF6DD6">
        <w:rPr>
          <w:vertAlign w:val="subscript"/>
        </w:rPr>
        <w:t xml:space="preserve">IB,c </w:t>
      </w:r>
      <w:r w:rsidRPr="00DF6DD6">
        <w:t>for EN-DC four bands</w:t>
      </w:r>
      <w:bookmarkEnd w:id="1369"/>
      <w:bookmarkEnd w:id="1370"/>
      <w:bookmarkEnd w:id="1371"/>
      <w:bookmarkEnd w:id="1372"/>
      <w:bookmarkEnd w:id="1373"/>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1375" w:name="_Toc21345639"/>
      <w:bookmarkStart w:id="1376" w:name="_Toc29806488"/>
      <w:bookmarkStart w:id="1377" w:name="_Toc37256021"/>
      <w:bookmarkStart w:id="1378" w:name="_Toc37256362"/>
      <w:bookmarkStart w:id="1379" w:name="_Toc45890195"/>
      <w:bookmarkEnd w:id="1374"/>
      <w:r w:rsidRPr="00DF6DD6">
        <w:t>7.3B.3.4.4</w:t>
      </w:r>
      <w:r w:rsidRPr="00DF6DD6">
        <w:tab/>
        <w:t>ΔR</w:t>
      </w:r>
      <w:r w:rsidRPr="00DF6DD6">
        <w:rPr>
          <w:vertAlign w:val="subscript"/>
        </w:rPr>
        <w:t xml:space="preserve">IB,c </w:t>
      </w:r>
      <w:r w:rsidRPr="00DF6DD6">
        <w:t>for EN-DC five bands</w:t>
      </w:r>
      <w:bookmarkEnd w:id="1375"/>
      <w:bookmarkEnd w:id="1376"/>
      <w:bookmarkEnd w:id="1377"/>
      <w:bookmarkEnd w:id="1378"/>
      <w:bookmarkEnd w:id="1379"/>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1380" w:name="_Toc21345640"/>
      <w:bookmarkStart w:id="1381" w:name="_Toc29806489"/>
      <w:bookmarkStart w:id="1382" w:name="_Toc37256022"/>
      <w:bookmarkStart w:id="1383" w:name="_Toc37256363"/>
      <w:bookmarkStart w:id="1384" w:name="_Toc45890196"/>
      <w:r w:rsidRPr="00DF6DD6">
        <w:t>7.3B.3.4.5</w:t>
      </w:r>
      <w:r w:rsidRPr="00DF6DD6">
        <w:tab/>
      </w:r>
      <w:r w:rsidR="00BE0E92" w:rsidRPr="00DF6DD6">
        <w:t>Void</w:t>
      </w:r>
      <w:bookmarkEnd w:id="1380"/>
      <w:bookmarkEnd w:id="1381"/>
      <w:bookmarkEnd w:id="1382"/>
      <w:bookmarkEnd w:id="1383"/>
      <w:bookmarkEnd w:id="1384"/>
    </w:p>
    <w:p w14:paraId="6D36CCE3" w14:textId="77777777" w:rsidR="00AD4876" w:rsidRPr="00DF6DD6" w:rsidRDefault="00AD4876" w:rsidP="00AD4876">
      <w:pPr>
        <w:pStyle w:val="Heading4"/>
        <w:rPr>
          <w:rFonts w:eastAsia="MS Mincho"/>
        </w:rPr>
      </w:pPr>
      <w:bookmarkStart w:id="1385" w:name="_Toc21345641"/>
      <w:bookmarkStart w:id="1386" w:name="_Toc29806490"/>
      <w:bookmarkStart w:id="1387" w:name="_Toc37256023"/>
      <w:bookmarkStart w:id="1388" w:name="_Toc37256364"/>
      <w:bookmarkStart w:id="1389" w:name="_Toc45890197"/>
      <w:r w:rsidRPr="00DF6DD6">
        <w:rPr>
          <w:rFonts w:eastAsia="MS Mincho"/>
        </w:rPr>
        <w:t>7.3B.3.5</w:t>
      </w:r>
      <w:r w:rsidRPr="00DF6DD6">
        <w:rPr>
          <w:rFonts w:eastAsia="MS Mincho"/>
        </w:rPr>
        <w:tab/>
        <w:t>Inter-band EN-DC including both FR1 and FR2</w:t>
      </w:r>
      <w:bookmarkEnd w:id="1385"/>
      <w:bookmarkEnd w:id="1386"/>
      <w:bookmarkEnd w:id="1387"/>
      <w:bookmarkEnd w:id="1388"/>
      <w:bookmarkEnd w:id="1389"/>
    </w:p>
    <w:p w14:paraId="6A5F1188" w14:textId="09BD2208" w:rsidR="00AD4876" w:rsidRPr="00DF6DD6" w:rsidRDefault="00AD4876" w:rsidP="00AD4876">
      <w:pPr>
        <w:pStyle w:val="Heading5"/>
      </w:pPr>
      <w:bookmarkStart w:id="1390" w:name="_Toc21345642"/>
      <w:bookmarkStart w:id="1391" w:name="_Toc29806491"/>
      <w:bookmarkStart w:id="1392" w:name="_Toc37256024"/>
      <w:bookmarkStart w:id="1393" w:name="_Toc37256365"/>
      <w:bookmarkStart w:id="1394" w:name="_Toc45890198"/>
      <w:r w:rsidRPr="00DF6DD6">
        <w:t>7.3B.3.5.2</w:t>
      </w:r>
      <w:r w:rsidRPr="00DF6DD6">
        <w:tab/>
        <w:t>ΔR</w:t>
      </w:r>
      <w:r w:rsidRPr="00DF6DD6">
        <w:rPr>
          <w:vertAlign w:val="subscript"/>
        </w:rPr>
        <w:t>IB,c</w:t>
      </w:r>
      <w:r w:rsidRPr="00DF6DD6">
        <w:t xml:space="preserve"> for EN-DC three bands</w:t>
      </w:r>
      <w:bookmarkEnd w:id="1390"/>
      <w:bookmarkEnd w:id="1391"/>
      <w:bookmarkEnd w:id="1392"/>
      <w:bookmarkEnd w:id="1393"/>
      <w:bookmarkEnd w:id="1394"/>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1395" w:name="_Toc21345643"/>
      <w:bookmarkStart w:id="1396" w:name="_Toc29806492"/>
      <w:bookmarkStart w:id="1397" w:name="_Toc37256025"/>
      <w:bookmarkStart w:id="1398" w:name="_Toc37256366"/>
      <w:bookmarkStart w:id="1399" w:name="_Toc45890199"/>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1395"/>
      <w:bookmarkEnd w:id="1396"/>
      <w:bookmarkEnd w:id="1397"/>
      <w:bookmarkEnd w:id="1398"/>
      <w:bookmarkEnd w:id="1399"/>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1400" w:name="_Toc21345644"/>
      <w:bookmarkStart w:id="1401" w:name="_Toc29806493"/>
      <w:bookmarkStart w:id="1402" w:name="_Toc37256026"/>
      <w:bookmarkStart w:id="1403" w:name="_Toc37256367"/>
      <w:bookmarkStart w:id="1404" w:name="_Toc45890200"/>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1400"/>
      <w:bookmarkEnd w:id="1401"/>
      <w:bookmarkEnd w:id="1402"/>
      <w:bookmarkEnd w:id="1403"/>
      <w:bookmarkEnd w:id="1404"/>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1405" w:name="_Toc21345645"/>
      <w:bookmarkStart w:id="1406" w:name="_Toc29806494"/>
      <w:bookmarkStart w:id="1407" w:name="_Toc37256027"/>
      <w:bookmarkStart w:id="1408" w:name="_Toc37256368"/>
      <w:bookmarkStart w:id="1409" w:name="_Toc45890201"/>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1405"/>
      <w:bookmarkEnd w:id="1406"/>
      <w:bookmarkEnd w:id="1407"/>
      <w:bookmarkEnd w:id="1408"/>
      <w:bookmarkEnd w:id="1409"/>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1410" w:name="_Toc21345646"/>
      <w:bookmarkStart w:id="1411" w:name="_Toc29806495"/>
      <w:bookmarkStart w:id="1412" w:name="_Toc37256028"/>
      <w:bookmarkStart w:id="1413" w:name="_Toc37256369"/>
      <w:bookmarkStart w:id="1414" w:name="_Toc45890202"/>
      <w:r w:rsidRPr="00DF6DD6">
        <w:t>7.4</w:t>
      </w:r>
      <w:r w:rsidRPr="00DF6DD6">
        <w:tab/>
      </w:r>
      <w:r w:rsidR="0093614D" w:rsidRPr="00DF6DD6">
        <w:t>Void</w:t>
      </w:r>
      <w:bookmarkEnd w:id="1410"/>
      <w:bookmarkEnd w:id="1411"/>
      <w:bookmarkEnd w:id="1412"/>
      <w:bookmarkEnd w:id="1413"/>
      <w:bookmarkEnd w:id="1414"/>
    </w:p>
    <w:p w14:paraId="46EAE452" w14:textId="77777777" w:rsidR="002E27E9" w:rsidRPr="00DF6DD6" w:rsidRDefault="002E27E9" w:rsidP="00EA1C6C">
      <w:pPr>
        <w:pStyle w:val="Heading2"/>
      </w:pPr>
      <w:bookmarkStart w:id="1415" w:name="_Toc21345647"/>
      <w:bookmarkStart w:id="1416" w:name="_Toc29806496"/>
      <w:bookmarkStart w:id="1417" w:name="_Toc37256029"/>
      <w:bookmarkStart w:id="1418" w:name="_Toc37256370"/>
      <w:bookmarkStart w:id="1419" w:name="_Toc45890203"/>
      <w:r w:rsidRPr="00DF6DD6">
        <w:t>7.4A</w:t>
      </w:r>
      <w:r w:rsidRPr="00DF6DD6">
        <w:tab/>
        <w:t>Maximum input level for CA</w:t>
      </w:r>
      <w:bookmarkEnd w:id="1415"/>
      <w:bookmarkEnd w:id="1416"/>
      <w:bookmarkEnd w:id="1417"/>
      <w:bookmarkEnd w:id="1418"/>
      <w:bookmarkEnd w:id="1419"/>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1420" w:name="_Toc21345648"/>
      <w:bookmarkStart w:id="1421" w:name="_Toc29806497"/>
      <w:bookmarkStart w:id="1422" w:name="_Toc37256030"/>
      <w:bookmarkStart w:id="1423" w:name="_Toc37256371"/>
      <w:bookmarkStart w:id="1424" w:name="_Toc45890204"/>
      <w:r w:rsidRPr="00DF6DD6">
        <w:t>7.4B</w:t>
      </w:r>
      <w:r w:rsidRPr="00DF6DD6">
        <w:tab/>
        <w:t>Maximum input level for DC in FR1</w:t>
      </w:r>
      <w:bookmarkEnd w:id="1420"/>
      <w:bookmarkEnd w:id="1421"/>
      <w:bookmarkEnd w:id="1422"/>
      <w:bookmarkEnd w:id="1423"/>
      <w:bookmarkEnd w:id="1424"/>
    </w:p>
    <w:p w14:paraId="22581E91" w14:textId="77777777" w:rsidR="008E4276" w:rsidRPr="00DF6DD6" w:rsidRDefault="008E4276" w:rsidP="00F27CE0">
      <w:pPr>
        <w:pStyle w:val="Heading3"/>
      </w:pPr>
      <w:bookmarkStart w:id="1425" w:name="_Toc21345649"/>
      <w:bookmarkStart w:id="1426" w:name="_Toc29806498"/>
      <w:bookmarkStart w:id="1427" w:name="_Toc37256031"/>
      <w:bookmarkStart w:id="1428" w:name="_Toc37256372"/>
      <w:bookmarkStart w:id="1429" w:name="_Toc45890205"/>
      <w:r w:rsidRPr="00DF6DD6">
        <w:t>7.4B.1</w:t>
      </w:r>
      <w:r w:rsidRPr="00DF6DD6">
        <w:tab/>
        <w:t>Intra-band contiguous EN-DC in FR1</w:t>
      </w:r>
      <w:bookmarkEnd w:id="1425"/>
      <w:bookmarkEnd w:id="1426"/>
      <w:bookmarkEnd w:id="1427"/>
      <w:bookmarkEnd w:id="1428"/>
      <w:bookmarkEnd w:id="1429"/>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1430" w:name="_Toc21345650"/>
      <w:bookmarkStart w:id="1431" w:name="_Toc29806499"/>
      <w:bookmarkStart w:id="1432" w:name="_Toc37256032"/>
      <w:bookmarkStart w:id="1433" w:name="_Toc37256373"/>
      <w:bookmarkStart w:id="1434" w:name="_Toc45890206"/>
      <w:r w:rsidRPr="00DF6DD6">
        <w:t>7.4B.2</w:t>
      </w:r>
      <w:r w:rsidRPr="00DF6DD6">
        <w:tab/>
        <w:t>Intra-band non-contiguous EN-DC in FR1</w:t>
      </w:r>
      <w:bookmarkEnd w:id="1430"/>
      <w:bookmarkEnd w:id="1431"/>
      <w:bookmarkEnd w:id="1432"/>
      <w:bookmarkEnd w:id="1433"/>
      <w:bookmarkEnd w:id="1434"/>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1435" w:name="_Toc21345651"/>
      <w:bookmarkStart w:id="1436" w:name="_Toc29806500"/>
      <w:bookmarkStart w:id="1437" w:name="_Toc37256033"/>
      <w:bookmarkStart w:id="1438" w:name="_Toc37256374"/>
      <w:bookmarkStart w:id="1439" w:name="_Toc45890207"/>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1435"/>
      <w:bookmarkEnd w:id="1436"/>
      <w:bookmarkEnd w:id="1437"/>
      <w:bookmarkEnd w:id="1438"/>
      <w:bookmarkEnd w:id="1439"/>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1440" w:name="_Toc21345652"/>
      <w:bookmarkStart w:id="1441" w:name="_Toc29806501"/>
      <w:bookmarkStart w:id="1442" w:name="_Toc37256034"/>
      <w:bookmarkStart w:id="1443" w:name="_Toc37256375"/>
      <w:bookmarkStart w:id="1444" w:name="_Toc45890208"/>
      <w:r w:rsidRPr="00DF6DD6">
        <w:t>7.5</w:t>
      </w:r>
      <w:r w:rsidRPr="00DF6DD6">
        <w:tab/>
      </w:r>
      <w:r w:rsidR="0093614D" w:rsidRPr="00DF6DD6">
        <w:t>Void</w:t>
      </w:r>
      <w:bookmarkEnd w:id="1440"/>
      <w:bookmarkEnd w:id="1441"/>
      <w:bookmarkEnd w:id="1442"/>
      <w:bookmarkEnd w:id="1443"/>
      <w:bookmarkEnd w:id="1444"/>
    </w:p>
    <w:p w14:paraId="541D9212" w14:textId="77777777" w:rsidR="00997109" w:rsidRPr="00DF6DD6" w:rsidRDefault="00997109" w:rsidP="00EA1C6C">
      <w:pPr>
        <w:pStyle w:val="Heading2"/>
      </w:pPr>
      <w:bookmarkStart w:id="1445" w:name="_Toc21345653"/>
      <w:bookmarkStart w:id="1446" w:name="_Toc29806502"/>
      <w:bookmarkStart w:id="1447" w:name="_Toc37256035"/>
      <w:bookmarkStart w:id="1448" w:name="_Toc37256376"/>
      <w:bookmarkStart w:id="1449" w:name="_Toc45890209"/>
      <w:r w:rsidRPr="00DF6DD6">
        <w:t>7.5A</w:t>
      </w:r>
      <w:r w:rsidRPr="00DF6DD6">
        <w:tab/>
        <w:t>Adjacent channel selectivity for CA</w:t>
      </w:r>
      <w:bookmarkEnd w:id="1445"/>
      <w:bookmarkEnd w:id="1446"/>
      <w:bookmarkEnd w:id="1447"/>
      <w:bookmarkEnd w:id="1448"/>
      <w:bookmarkEnd w:id="1449"/>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1450" w:name="_Toc21345654"/>
      <w:bookmarkStart w:id="1451" w:name="_Toc29806503"/>
      <w:bookmarkStart w:id="1452" w:name="_Toc37256036"/>
      <w:bookmarkStart w:id="1453" w:name="_Toc37256377"/>
      <w:bookmarkStart w:id="1454" w:name="_Toc45890210"/>
      <w:r w:rsidRPr="00DF6DD6">
        <w:t>7.5B</w:t>
      </w:r>
      <w:r w:rsidRPr="00DF6DD6">
        <w:tab/>
        <w:t>Adjacent channel selectivity for DC in FR1</w:t>
      </w:r>
      <w:bookmarkEnd w:id="1450"/>
      <w:bookmarkEnd w:id="1451"/>
      <w:bookmarkEnd w:id="1452"/>
      <w:bookmarkEnd w:id="1453"/>
      <w:bookmarkEnd w:id="1454"/>
    </w:p>
    <w:p w14:paraId="61EDB1C2" w14:textId="77777777" w:rsidR="008E4276" w:rsidRPr="00DF6DD6" w:rsidRDefault="008E4276" w:rsidP="00F27CE0">
      <w:pPr>
        <w:pStyle w:val="Heading3"/>
      </w:pPr>
      <w:bookmarkStart w:id="1455" w:name="_Toc21345655"/>
      <w:bookmarkStart w:id="1456" w:name="_Toc29806504"/>
      <w:bookmarkStart w:id="1457" w:name="_Toc37256037"/>
      <w:bookmarkStart w:id="1458" w:name="_Toc37256378"/>
      <w:bookmarkStart w:id="1459" w:name="_Toc45890211"/>
      <w:r w:rsidRPr="00DF6DD6">
        <w:t>7.5B.1</w:t>
      </w:r>
      <w:r w:rsidRPr="00DF6DD6">
        <w:tab/>
        <w:t>Intra-band contiguous EN-DC in FR1</w:t>
      </w:r>
      <w:bookmarkEnd w:id="1455"/>
      <w:bookmarkEnd w:id="1456"/>
      <w:bookmarkEnd w:id="1457"/>
      <w:bookmarkEnd w:id="1458"/>
      <w:bookmarkEnd w:id="1459"/>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1460" w:name="_Toc21345656"/>
      <w:bookmarkStart w:id="1461" w:name="_Toc29806505"/>
      <w:bookmarkStart w:id="1462" w:name="_Toc37256038"/>
      <w:bookmarkStart w:id="1463" w:name="_Toc37256379"/>
      <w:bookmarkStart w:id="1464" w:name="_Toc45890212"/>
      <w:r w:rsidRPr="00DF6DD6">
        <w:t>7.5B.2</w:t>
      </w:r>
      <w:r w:rsidRPr="00DF6DD6">
        <w:tab/>
        <w:t>Intra-band non-contiguous EN-DC in FR1</w:t>
      </w:r>
      <w:bookmarkEnd w:id="1460"/>
      <w:bookmarkEnd w:id="1461"/>
      <w:bookmarkEnd w:id="1462"/>
      <w:bookmarkEnd w:id="1463"/>
      <w:bookmarkEnd w:id="1464"/>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1465" w:name="_Toc21345657"/>
      <w:bookmarkStart w:id="1466" w:name="_Toc29806506"/>
      <w:bookmarkStart w:id="1467" w:name="_Toc37256039"/>
      <w:bookmarkStart w:id="1468" w:name="_Toc37256380"/>
      <w:bookmarkStart w:id="1469" w:name="_Toc45890213"/>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1465"/>
      <w:bookmarkEnd w:id="1466"/>
      <w:bookmarkEnd w:id="1467"/>
      <w:bookmarkEnd w:id="1468"/>
      <w:bookmarkEnd w:id="1469"/>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1470" w:name="_Toc21345658"/>
      <w:bookmarkStart w:id="1471" w:name="_Toc29806507"/>
      <w:bookmarkStart w:id="1472" w:name="_Toc37256040"/>
      <w:bookmarkStart w:id="1473" w:name="_Toc37256381"/>
      <w:bookmarkStart w:id="1474" w:name="_Toc45890214"/>
      <w:r w:rsidR="004F1646" w:rsidRPr="00DF6DD6">
        <w:t>7.6</w:t>
      </w:r>
      <w:r w:rsidR="004F1646" w:rsidRPr="00DF6DD6">
        <w:tab/>
      </w:r>
      <w:r w:rsidR="0093614D" w:rsidRPr="00DF6DD6">
        <w:t>Void</w:t>
      </w:r>
      <w:bookmarkEnd w:id="1470"/>
      <w:bookmarkEnd w:id="1471"/>
      <w:bookmarkEnd w:id="1472"/>
      <w:bookmarkEnd w:id="1473"/>
      <w:bookmarkEnd w:id="1474"/>
    </w:p>
    <w:p w14:paraId="4C50E3AA" w14:textId="77777777" w:rsidR="00997109" w:rsidRPr="00DF6DD6" w:rsidRDefault="00997109" w:rsidP="00997109">
      <w:pPr>
        <w:pStyle w:val="Heading2"/>
      </w:pPr>
      <w:bookmarkStart w:id="1475" w:name="_Toc21345659"/>
      <w:bookmarkStart w:id="1476" w:name="_Toc29806508"/>
      <w:bookmarkStart w:id="1477" w:name="_Toc37256041"/>
      <w:bookmarkStart w:id="1478" w:name="_Toc37256382"/>
      <w:bookmarkStart w:id="1479" w:name="_Toc45890215"/>
      <w:r w:rsidRPr="00DF6DD6">
        <w:t>7.6A</w:t>
      </w:r>
      <w:r w:rsidRPr="00DF6DD6">
        <w:tab/>
        <w:t>Blocking characteristics for CA</w:t>
      </w:r>
      <w:bookmarkEnd w:id="1475"/>
      <w:bookmarkEnd w:id="1476"/>
      <w:bookmarkEnd w:id="1477"/>
      <w:bookmarkEnd w:id="1478"/>
      <w:bookmarkEnd w:id="1479"/>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1480" w:name="_Toc21345660"/>
      <w:bookmarkStart w:id="1481" w:name="_Toc29806509"/>
      <w:bookmarkStart w:id="1482" w:name="_Toc37256042"/>
      <w:bookmarkStart w:id="1483" w:name="_Toc37256383"/>
      <w:bookmarkStart w:id="1484" w:name="_Toc45890216"/>
      <w:r w:rsidRPr="00DF6DD6">
        <w:t>7.6B</w:t>
      </w:r>
      <w:r w:rsidRPr="00DF6DD6">
        <w:tab/>
        <w:t>Blocking characteristics for DC in FR1</w:t>
      </w:r>
      <w:bookmarkEnd w:id="1480"/>
      <w:bookmarkEnd w:id="1481"/>
      <w:bookmarkEnd w:id="1482"/>
      <w:bookmarkEnd w:id="1483"/>
      <w:bookmarkEnd w:id="1484"/>
    </w:p>
    <w:p w14:paraId="790E4374" w14:textId="77777777" w:rsidR="004F1646" w:rsidRPr="00DF6DD6" w:rsidRDefault="004F1646" w:rsidP="00F27CE0">
      <w:pPr>
        <w:pStyle w:val="Heading3"/>
      </w:pPr>
      <w:bookmarkStart w:id="1485" w:name="_Toc21345661"/>
      <w:bookmarkStart w:id="1486" w:name="_Toc29806510"/>
      <w:bookmarkStart w:id="1487" w:name="_Toc37256043"/>
      <w:bookmarkStart w:id="1488" w:name="_Toc37256384"/>
      <w:bookmarkStart w:id="1489" w:name="_Toc45890217"/>
      <w:r w:rsidRPr="00DF6DD6">
        <w:t>7.6B.1</w:t>
      </w:r>
      <w:r w:rsidRPr="00DF6DD6">
        <w:tab/>
        <w:t>General</w:t>
      </w:r>
      <w:bookmarkEnd w:id="1485"/>
      <w:bookmarkEnd w:id="1486"/>
      <w:bookmarkEnd w:id="1487"/>
      <w:bookmarkEnd w:id="1488"/>
      <w:bookmarkEnd w:id="1489"/>
    </w:p>
    <w:p w14:paraId="333EA0FE" w14:textId="04138FCC" w:rsidR="004F1646" w:rsidRPr="00DF6DD6" w:rsidRDefault="004F1646" w:rsidP="00F27CE0">
      <w:pPr>
        <w:pStyle w:val="Heading3"/>
      </w:pPr>
      <w:bookmarkStart w:id="1490" w:name="_Toc21345662"/>
      <w:bookmarkStart w:id="1491" w:name="_Toc29806511"/>
      <w:bookmarkStart w:id="1492" w:name="_Toc37256044"/>
      <w:bookmarkStart w:id="1493" w:name="_Toc37256385"/>
      <w:bookmarkStart w:id="1494" w:name="_Toc45890218"/>
      <w:r w:rsidRPr="00DF6DD6">
        <w:t>7.6B.2</w:t>
      </w:r>
      <w:r w:rsidRPr="00DF6DD6">
        <w:tab/>
        <w:t>In</w:t>
      </w:r>
      <w:r w:rsidR="001D5A14" w:rsidRPr="00DF6DD6">
        <w:noBreakHyphen/>
      </w:r>
      <w:r w:rsidRPr="00DF6DD6">
        <w:t>band blocking for DC in FR1</w:t>
      </w:r>
      <w:bookmarkEnd w:id="1490"/>
      <w:bookmarkEnd w:id="1491"/>
      <w:bookmarkEnd w:id="1492"/>
      <w:bookmarkEnd w:id="1493"/>
      <w:bookmarkEnd w:id="1494"/>
    </w:p>
    <w:p w14:paraId="04B300D3" w14:textId="77777777" w:rsidR="004F1646" w:rsidRPr="00DF6DD6" w:rsidRDefault="004F1646" w:rsidP="00F27CE0">
      <w:pPr>
        <w:pStyle w:val="Heading4"/>
      </w:pPr>
      <w:bookmarkStart w:id="1495" w:name="_Toc21345663"/>
      <w:bookmarkStart w:id="1496" w:name="_Toc29806512"/>
      <w:bookmarkStart w:id="1497" w:name="_Toc37256045"/>
      <w:bookmarkStart w:id="1498" w:name="_Toc37256386"/>
      <w:bookmarkStart w:id="1499" w:name="_Toc45890219"/>
      <w:r w:rsidRPr="00DF6DD6">
        <w:t>7.6B.2.1</w:t>
      </w:r>
      <w:r w:rsidRPr="00DF6DD6">
        <w:tab/>
        <w:t>Intra-band contiguous EN-DC in FR1</w:t>
      </w:r>
      <w:bookmarkEnd w:id="1495"/>
      <w:bookmarkEnd w:id="1496"/>
      <w:bookmarkEnd w:id="1497"/>
      <w:bookmarkEnd w:id="1498"/>
      <w:bookmarkEnd w:id="1499"/>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1500" w:name="_Toc21345664"/>
      <w:bookmarkStart w:id="1501" w:name="_Toc29806513"/>
      <w:bookmarkStart w:id="1502" w:name="_Toc37256046"/>
      <w:bookmarkStart w:id="1503" w:name="_Toc37256387"/>
      <w:bookmarkStart w:id="1504" w:name="_Toc45890220"/>
      <w:r w:rsidRPr="00DF6DD6">
        <w:t>7.6B.2.2</w:t>
      </w:r>
      <w:r w:rsidRPr="00DF6DD6">
        <w:tab/>
        <w:t>Intra-band non-contiguous EN-DC in FR1</w:t>
      </w:r>
      <w:bookmarkEnd w:id="1500"/>
      <w:bookmarkEnd w:id="1501"/>
      <w:bookmarkEnd w:id="1502"/>
      <w:bookmarkEnd w:id="1503"/>
      <w:bookmarkEnd w:id="1504"/>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1505" w:name="_Toc21345665"/>
      <w:bookmarkStart w:id="1506" w:name="_Toc29806514"/>
      <w:bookmarkStart w:id="1507" w:name="_Toc37256047"/>
      <w:bookmarkStart w:id="1508" w:name="_Toc37256388"/>
      <w:bookmarkStart w:id="1509" w:name="_Toc45890221"/>
      <w:r w:rsidRPr="00DF6DD6">
        <w:t>7.6B.2.3</w:t>
      </w:r>
      <w:r w:rsidRPr="00DF6DD6">
        <w:tab/>
        <w:t xml:space="preserve">Inter-band EN-DC </w:t>
      </w:r>
      <w:r w:rsidR="00702A5E" w:rsidRPr="00DF6DD6">
        <w:t>with</w:t>
      </w:r>
      <w:r w:rsidRPr="00DF6DD6">
        <w:t>in FR1</w:t>
      </w:r>
      <w:bookmarkEnd w:id="1505"/>
      <w:bookmarkEnd w:id="1506"/>
      <w:bookmarkEnd w:id="1507"/>
      <w:bookmarkEnd w:id="1508"/>
      <w:bookmarkEnd w:id="1509"/>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1510" w:name="_Toc21345666"/>
      <w:bookmarkStart w:id="1511" w:name="_Toc29806515"/>
      <w:bookmarkStart w:id="1512" w:name="_Toc37256048"/>
      <w:bookmarkStart w:id="1513" w:name="_Toc37256389"/>
      <w:bookmarkStart w:id="1514" w:name="_Toc45890222"/>
      <w:r w:rsidRPr="00DF6DD6">
        <w:rPr>
          <w:rFonts w:eastAsia="MS Mincho"/>
        </w:rPr>
        <w:t>7.6B.3</w:t>
      </w:r>
      <w:r w:rsidRPr="00DF6DD6">
        <w:rPr>
          <w:rFonts w:eastAsia="MS Mincho"/>
        </w:rPr>
        <w:tab/>
      </w:r>
      <w:r w:rsidRPr="00DF6DD6">
        <w:t>Out-of-band blocking for DC in FR1</w:t>
      </w:r>
      <w:bookmarkEnd w:id="1510"/>
      <w:bookmarkEnd w:id="1511"/>
      <w:bookmarkEnd w:id="1512"/>
      <w:bookmarkEnd w:id="1513"/>
      <w:bookmarkEnd w:id="1514"/>
    </w:p>
    <w:p w14:paraId="1779D400" w14:textId="77777777" w:rsidR="009D7801" w:rsidRPr="00DF6DD6" w:rsidRDefault="009D7801" w:rsidP="009D7801">
      <w:pPr>
        <w:pStyle w:val="Heading4"/>
      </w:pPr>
      <w:bookmarkStart w:id="1515" w:name="_Toc21345667"/>
      <w:bookmarkStart w:id="1516" w:name="_Toc29806516"/>
      <w:bookmarkStart w:id="1517" w:name="_Toc37256049"/>
      <w:bookmarkStart w:id="1518" w:name="_Toc37256390"/>
      <w:bookmarkStart w:id="1519" w:name="_Toc45890223"/>
      <w:r w:rsidRPr="00DF6DD6">
        <w:t>7.6B.3.1</w:t>
      </w:r>
      <w:r w:rsidRPr="00DF6DD6">
        <w:tab/>
        <w:t>Intra-band contiguous EN-DC in FR1</w:t>
      </w:r>
      <w:bookmarkEnd w:id="1515"/>
      <w:bookmarkEnd w:id="1516"/>
      <w:bookmarkEnd w:id="1517"/>
      <w:bookmarkEnd w:id="1518"/>
      <w:bookmarkEnd w:id="1519"/>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1520" w:name="_Toc21345668"/>
      <w:bookmarkStart w:id="1521" w:name="_Toc29806517"/>
      <w:bookmarkStart w:id="1522" w:name="_Toc37256050"/>
      <w:bookmarkStart w:id="1523" w:name="_Toc37256391"/>
      <w:bookmarkStart w:id="1524" w:name="_Toc45890224"/>
      <w:r w:rsidRPr="00DF6DD6">
        <w:t>7.6B.3.2</w:t>
      </w:r>
      <w:r w:rsidRPr="00DF6DD6">
        <w:tab/>
        <w:t>Intra-band non-contiguous EN-DC in FR1</w:t>
      </w:r>
      <w:bookmarkEnd w:id="1520"/>
      <w:bookmarkEnd w:id="1521"/>
      <w:bookmarkEnd w:id="1522"/>
      <w:bookmarkEnd w:id="1523"/>
      <w:bookmarkEnd w:id="1524"/>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1525" w:name="_Toc21345669"/>
      <w:bookmarkStart w:id="1526" w:name="_Toc29806518"/>
      <w:bookmarkStart w:id="1527" w:name="_Toc37256051"/>
      <w:bookmarkStart w:id="1528" w:name="_Toc37256392"/>
      <w:bookmarkStart w:id="1529" w:name="_Toc45890225"/>
      <w:r w:rsidRPr="00DF6DD6">
        <w:t>7.6B.3.3</w:t>
      </w:r>
      <w:r w:rsidRPr="00DF6DD6">
        <w:tab/>
        <w:t>Inter-band EN-DC within FR1</w:t>
      </w:r>
      <w:bookmarkEnd w:id="1525"/>
      <w:bookmarkEnd w:id="1526"/>
      <w:bookmarkEnd w:id="1527"/>
      <w:bookmarkEnd w:id="1528"/>
      <w:bookmarkEnd w:id="1529"/>
    </w:p>
    <w:p w14:paraId="67A90FF0" w14:textId="2812AA7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5.2.B.4.1 with following conditions</w:t>
      </w:r>
    </w:p>
    <w:p w14:paraId="5BD55F73" w14:textId="137D0C6A"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23BBA2E2" w14:textId="679D77D4"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4.25pt;mso-width-percent:0;mso-height-percent:0;mso-width-percent:0;mso-height-percent:0" o:ole="">
            <v:imagedata r:id="rId51" o:title=""/>
          </v:shape>
          <o:OLEObject Type="Embed" ProgID="Equation.3" ShapeID="_x0000_i1045" DrawAspect="Content" ObjectID="_1656506745"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25pt;mso-width-percent:0;mso-height-percent:0;mso-width-percent:0;mso-height-percent:0" o:ole="">
            <v:imagedata r:id="rId53" o:title=""/>
          </v:shape>
          <o:OLEObject Type="Embed" ProgID="Equation.3" ShapeID="_x0000_i1046" DrawAspect="Content" ObjectID="_1656506746"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1530" w:name="_Toc21345670"/>
      <w:bookmarkStart w:id="1531" w:name="_Toc29806519"/>
      <w:bookmarkStart w:id="1532" w:name="_Toc37256052"/>
      <w:bookmarkStart w:id="1533" w:name="_Toc37256393"/>
      <w:bookmarkStart w:id="1534" w:name="_Toc45890226"/>
      <w:r w:rsidRPr="00DF6DD6">
        <w:t>7.6B.3.3a</w:t>
      </w:r>
      <w:r w:rsidRPr="00DF6DD6">
        <w:tab/>
        <w:t>Inter-band NE-DC within FR1</w:t>
      </w:r>
      <w:bookmarkEnd w:id="1530"/>
      <w:bookmarkEnd w:id="1531"/>
      <w:bookmarkEnd w:id="1532"/>
      <w:bookmarkEnd w:id="1533"/>
      <w:bookmarkEnd w:id="1534"/>
    </w:p>
    <w:p w14:paraId="2AC6E93E" w14:textId="5A8D72D5" w:rsidR="009D7801" w:rsidRPr="00DF6DD6" w:rsidRDefault="009D7801" w:rsidP="009D7801">
      <w:r w:rsidRPr="00DF6DD6">
        <w:t xml:space="preserve">Out-of band blocking requirements for E-UTRA single carrier and CA operation specified in </w:t>
      </w:r>
      <w:r w:rsidR="00B94AF2">
        <w:t>clause</w:t>
      </w:r>
      <w:r w:rsidRPr="00DF6DD6">
        <w:t xml:space="preserve">s 7.6.2.1 and 7.6.2.1A </w:t>
      </w:r>
      <w:r w:rsidR="00C428FE" w:rsidRPr="00DF6DD6">
        <w:t>of TS 36.101 [4]</w:t>
      </w:r>
      <w:r w:rsidRPr="00DF6DD6">
        <w:t xml:space="preserve"> and for NR single carrier and CA operation specified in </w:t>
      </w:r>
      <w:r w:rsidR="00B94AF2">
        <w:t>clause</w:t>
      </w:r>
      <w:r w:rsidRPr="00DF6DD6">
        <w:t xml:space="preserve">s 7.6.3 and 7.6A.3 </w:t>
      </w:r>
      <w:r w:rsidR="00E152D9" w:rsidRPr="00DF6DD6">
        <w:t>of TS 38.101-1 [2]</w:t>
      </w:r>
      <w:r w:rsidRPr="00DF6DD6">
        <w:t xml:space="preserve"> apply for lowest level NE-DC fallbacks (two bands) in </w:t>
      </w:r>
      <w:r w:rsidR="00B94AF2">
        <w:t>clause</w:t>
      </w:r>
      <w:r w:rsidRPr="00DF6DD6">
        <w:t xml:space="preserve"> 5.5.B.4a.1 with following conditions</w:t>
      </w:r>
    </w:p>
    <w:p w14:paraId="2BEEC53E" w14:textId="1341EF89" w:rsidR="009D7801" w:rsidRPr="00DF6DD6" w:rsidRDefault="009D7801" w:rsidP="009D7801">
      <w:pPr>
        <w:pStyle w:val="B10"/>
      </w:pPr>
      <w:r w:rsidRPr="00DF6DD6">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w:t>
      </w:r>
      <w:r w:rsidR="00B94AF2">
        <w:t>clause</w:t>
      </w:r>
      <w:r w:rsidRPr="00DF6DD6">
        <w:t xml:space="preserve"> 6.3.1 </w:t>
      </w:r>
      <w:r w:rsidR="00E152D9" w:rsidRPr="00DF6DD6">
        <w:t>of TS 38.101-1 [2]</w:t>
      </w:r>
    </w:p>
    <w:p w14:paraId="0211AD93" w14:textId="1A33575D" w:rsidR="009D7801" w:rsidRPr="00DF6DD6" w:rsidRDefault="009D7801" w:rsidP="009D7801">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w:t>
      </w:r>
      <w:r w:rsidR="00B94AF2">
        <w:t>clause</w:t>
      </w:r>
      <w:r w:rsidRPr="00DF6DD6">
        <w:t xml:space="preserve"> 6.3.2.1 </w:t>
      </w:r>
      <w:r w:rsidR="00C428FE" w:rsidRPr="00DF6DD6">
        <w:t>of TS 36.101 [4]</w:t>
      </w:r>
      <w:r w:rsidRPr="00DF6DD6">
        <w:t>.</w:t>
      </w:r>
    </w:p>
    <w:p w14:paraId="7B3C8FE7" w14:textId="77777777" w:rsidR="009D7801" w:rsidRPr="00DF6DD6" w:rsidRDefault="009D7801" w:rsidP="00F55B07">
      <w:pPr>
        <w:pStyle w:val="Heading4"/>
      </w:pPr>
      <w:bookmarkStart w:id="1535" w:name="_Toc21345671"/>
      <w:bookmarkStart w:id="1536" w:name="_Toc29806520"/>
      <w:bookmarkStart w:id="1537" w:name="_Toc37256053"/>
      <w:bookmarkStart w:id="1538" w:name="_Toc37256394"/>
      <w:bookmarkStart w:id="1539" w:name="_Toc45890227"/>
      <w:r w:rsidRPr="00DF6DD6">
        <w:t>7.6B.3.4</w:t>
      </w:r>
      <w:r w:rsidRPr="00DF6DD6">
        <w:tab/>
        <w:t>Inter-band EN-DC including FR2</w:t>
      </w:r>
      <w:bookmarkEnd w:id="1535"/>
      <w:bookmarkEnd w:id="1536"/>
      <w:bookmarkEnd w:id="1537"/>
      <w:bookmarkEnd w:id="1538"/>
      <w:bookmarkEnd w:id="1539"/>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1540" w:name="_Toc21345672"/>
      <w:bookmarkStart w:id="1541" w:name="_Toc29806521"/>
      <w:bookmarkStart w:id="1542" w:name="_Toc37256054"/>
      <w:bookmarkStart w:id="1543" w:name="_Toc37256395"/>
      <w:bookmarkStart w:id="1544" w:name="_Toc45890228"/>
      <w:r w:rsidRPr="00DF6DD6">
        <w:t>7.6B.3.5</w:t>
      </w:r>
      <w:r w:rsidRPr="00DF6DD6">
        <w:tab/>
        <w:t>Inter-band EN-DC including both FR1 and FR2</w:t>
      </w:r>
      <w:bookmarkEnd w:id="1540"/>
      <w:bookmarkEnd w:id="1541"/>
      <w:bookmarkEnd w:id="1542"/>
      <w:bookmarkEnd w:id="1543"/>
      <w:bookmarkEnd w:id="1544"/>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1545" w:name="_Toc21345673"/>
      <w:bookmarkStart w:id="1546" w:name="_Toc29806522"/>
      <w:bookmarkStart w:id="1547" w:name="_Toc37256055"/>
      <w:bookmarkStart w:id="1548" w:name="_Toc37256396"/>
      <w:bookmarkStart w:id="1549" w:name="_Toc45890229"/>
      <w:r w:rsidRPr="00DF6DD6">
        <w:rPr>
          <w:rFonts w:eastAsia="MS Mincho"/>
        </w:rPr>
        <w:t>7.6B.4</w:t>
      </w:r>
      <w:r w:rsidRPr="00DF6DD6">
        <w:rPr>
          <w:rFonts w:eastAsia="MS Mincho"/>
        </w:rPr>
        <w:tab/>
      </w:r>
      <w:r w:rsidRPr="00DF6DD6">
        <w:t>Narrow band blocking for DC in FR1</w:t>
      </w:r>
      <w:bookmarkEnd w:id="1545"/>
      <w:bookmarkEnd w:id="1546"/>
      <w:bookmarkEnd w:id="1547"/>
      <w:bookmarkEnd w:id="1548"/>
      <w:bookmarkEnd w:id="1549"/>
    </w:p>
    <w:p w14:paraId="16CD64F0" w14:textId="77777777" w:rsidR="004F1646" w:rsidRPr="00DF6DD6" w:rsidRDefault="004F1646" w:rsidP="00F27CE0">
      <w:pPr>
        <w:pStyle w:val="Heading4"/>
      </w:pPr>
      <w:bookmarkStart w:id="1550" w:name="_Toc21345674"/>
      <w:bookmarkStart w:id="1551" w:name="_Toc29806523"/>
      <w:bookmarkStart w:id="1552" w:name="_Toc37256056"/>
      <w:bookmarkStart w:id="1553" w:name="_Toc37256397"/>
      <w:bookmarkStart w:id="1554" w:name="_Toc45890230"/>
      <w:r w:rsidRPr="00DF6DD6">
        <w:t>7.6B.4.1</w:t>
      </w:r>
      <w:r w:rsidRPr="00DF6DD6">
        <w:tab/>
        <w:t>Intra-band contiguous EN-DC in FR1</w:t>
      </w:r>
      <w:bookmarkEnd w:id="1550"/>
      <w:bookmarkEnd w:id="1551"/>
      <w:bookmarkEnd w:id="1552"/>
      <w:bookmarkEnd w:id="1553"/>
      <w:bookmarkEnd w:id="1554"/>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1555" w:name="_Toc21345675"/>
      <w:bookmarkStart w:id="1556" w:name="_Toc29806524"/>
      <w:bookmarkStart w:id="1557" w:name="_Toc37256057"/>
      <w:bookmarkStart w:id="1558" w:name="_Toc37256398"/>
      <w:bookmarkStart w:id="1559" w:name="_Toc45890231"/>
      <w:r w:rsidRPr="00DF6DD6">
        <w:t>7.6B.4.2</w:t>
      </w:r>
      <w:r w:rsidRPr="00DF6DD6">
        <w:tab/>
        <w:t>Intra-band non-contiguous EN-DC in FR1</w:t>
      </w:r>
      <w:bookmarkEnd w:id="1555"/>
      <w:bookmarkEnd w:id="1556"/>
      <w:bookmarkEnd w:id="1557"/>
      <w:bookmarkEnd w:id="1558"/>
      <w:bookmarkEnd w:id="1559"/>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1560" w:name="_Toc21345676"/>
      <w:bookmarkStart w:id="1561" w:name="_Toc29806525"/>
      <w:bookmarkStart w:id="1562" w:name="_Toc37256058"/>
      <w:bookmarkStart w:id="1563" w:name="_Toc37256399"/>
      <w:bookmarkStart w:id="1564" w:name="_Toc45890232"/>
      <w:r w:rsidRPr="00DF6DD6">
        <w:t>7.6B.4.3</w:t>
      </w:r>
      <w:r w:rsidRPr="00DF6DD6">
        <w:tab/>
        <w:t xml:space="preserve">Inter-band EN-DC </w:t>
      </w:r>
      <w:r w:rsidR="007B2C62" w:rsidRPr="00DF6DD6">
        <w:t>with</w:t>
      </w:r>
      <w:r w:rsidRPr="00DF6DD6">
        <w:t>in FR1</w:t>
      </w:r>
      <w:bookmarkEnd w:id="1560"/>
      <w:bookmarkEnd w:id="1561"/>
      <w:bookmarkEnd w:id="1562"/>
      <w:bookmarkEnd w:id="1563"/>
      <w:bookmarkEnd w:id="1564"/>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1565" w:name="_Toc21345677"/>
      <w:bookmarkStart w:id="1566" w:name="_Toc29806526"/>
      <w:bookmarkStart w:id="1567" w:name="_Toc37256059"/>
      <w:bookmarkStart w:id="1568" w:name="_Toc37256400"/>
      <w:bookmarkStart w:id="1569" w:name="_Toc45890233"/>
      <w:r w:rsidRPr="00DF6DD6">
        <w:t>7.7</w:t>
      </w:r>
      <w:r w:rsidRPr="00DF6DD6">
        <w:tab/>
      </w:r>
      <w:r w:rsidR="0093614D" w:rsidRPr="00DF6DD6">
        <w:t>Void</w:t>
      </w:r>
      <w:bookmarkEnd w:id="1565"/>
      <w:bookmarkEnd w:id="1566"/>
      <w:bookmarkEnd w:id="1567"/>
      <w:bookmarkEnd w:id="1568"/>
      <w:bookmarkEnd w:id="1569"/>
    </w:p>
    <w:p w14:paraId="2499888F" w14:textId="77777777" w:rsidR="00D320F6" w:rsidRPr="00DF6DD6" w:rsidRDefault="00D320F6" w:rsidP="00EA1C6C">
      <w:pPr>
        <w:pStyle w:val="Heading2"/>
      </w:pPr>
      <w:bookmarkStart w:id="1570" w:name="_Toc21345678"/>
      <w:bookmarkStart w:id="1571" w:name="_Toc29806527"/>
      <w:bookmarkStart w:id="1572" w:name="_Toc37256060"/>
      <w:bookmarkStart w:id="1573" w:name="_Toc37256401"/>
      <w:bookmarkStart w:id="1574" w:name="_Toc45890234"/>
      <w:r w:rsidRPr="00DF6DD6">
        <w:t>7.7A</w:t>
      </w:r>
      <w:r w:rsidRPr="00DF6DD6">
        <w:tab/>
        <w:t>Spurious response for CA</w:t>
      </w:r>
      <w:bookmarkEnd w:id="1570"/>
      <w:bookmarkEnd w:id="1571"/>
      <w:bookmarkEnd w:id="1572"/>
      <w:bookmarkEnd w:id="1573"/>
      <w:bookmarkEnd w:id="1574"/>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1575" w:name="_Toc21345679"/>
      <w:bookmarkStart w:id="1576" w:name="_Toc29806528"/>
      <w:bookmarkStart w:id="1577" w:name="_Toc37256061"/>
      <w:bookmarkStart w:id="1578" w:name="_Toc37256402"/>
      <w:bookmarkStart w:id="1579" w:name="_Toc45890235"/>
      <w:r w:rsidRPr="00DF6DD6">
        <w:t>7.7B</w:t>
      </w:r>
      <w:r w:rsidRPr="00DF6DD6">
        <w:tab/>
        <w:t>Spurious response for DC in FR1</w:t>
      </w:r>
      <w:bookmarkEnd w:id="1575"/>
      <w:bookmarkEnd w:id="1576"/>
      <w:bookmarkEnd w:id="1577"/>
      <w:bookmarkEnd w:id="1578"/>
      <w:bookmarkEnd w:id="1579"/>
    </w:p>
    <w:p w14:paraId="6DFB7BD1" w14:textId="24E38EEB" w:rsidR="004F1646" w:rsidRPr="00DF6DD6" w:rsidRDefault="004F1646" w:rsidP="00F27CE0">
      <w:pPr>
        <w:pStyle w:val="Heading3"/>
      </w:pPr>
      <w:bookmarkStart w:id="1580" w:name="_Toc21345680"/>
      <w:bookmarkStart w:id="1581" w:name="_Toc29806529"/>
      <w:bookmarkStart w:id="1582" w:name="_Toc37256062"/>
      <w:bookmarkStart w:id="1583" w:name="_Toc37256403"/>
      <w:bookmarkStart w:id="1584" w:name="_Toc45890236"/>
      <w:r w:rsidRPr="00DF6DD6">
        <w:rPr>
          <w:rFonts w:eastAsia="MS Mincho"/>
        </w:rPr>
        <w:t>7.7B.1</w:t>
      </w:r>
      <w:r w:rsidRPr="00DF6DD6">
        <w:rPr>
          <w:rFonts w:eastAsia="MS Mincho"/>
        </w:rPr>
        <w:tab/>
      </w:r>
      <w:r w:rsidRPr="00DF6DD6">
        <w:t>Intra-band contiguous EN-DC in FR1</w:t>
      </w:r>
      <w:bookmarkEnd w:id="1580"/>
      <w:bookmarkEnd w:id="1581"/>
      <w:bookmarkEnd w:id="1582"/>
      <w:bookmarkEnd w:id="1583"/>
      <w:bookmarkEnd w:id="1584"/>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1585" w:name="_Toc21345681"/>
      <w:bookmarkStart w:id="1586" w:name="_Toc29806530"/>
      <w:bookmarkStart w:id="1587" w:name="_Toc37256063"/>
      <w:bookmarkStart w:id="1588" w:name="_Toc37256404"/>
      <w:bookmarkStart w:id="1589" w:name="_Toc45890237"/>
      <w:r w:rsidRPr="00DF6DD6">
        <w:rPr>
          <w:rFonts w:eastAsia="MS Mincho"/>
        </w:rPr>
        <w:t>7.7B.2</w:t>
      </w:r>
      <w:r w:rsidRPr="00DF6DD6">
        <w:rPr>
          <w:rFonts w:eastAsia="MS Mincho"/>
        </w:rPr>
        <w:tab/>
      </w:r>
      <w:r w:rsidRPr="00DF6DD6">
        <w:t>Intra-band non-contiguous EN-DC in FR1</w:t>
      </w:r>
      <w:bookmarkEnd w:id="1585"/>
      <w:bookmarkEnd w:id="1586"/>
      <w:bookmarkEnd w:id="1587"/>
      <w:bookmarkEnd w:id="1588"/>
      <w:bookmarkEnd w:id="1589"/>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1590" w:name="_Toc21345682"/>
      <w:bookmarkStart w:id="1591" w:name="_Toc29806531"/>
      <w:bookmarkStart w:id="1592" w:name="_Toc37256064"/>
      <w:bookmarkStart w:id="1593" w:name="_Toc37256405"/>
      <w:bookmarkStart w:id="1594" w:name="_Toc45890238"/>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1590"/>
      <w:bookmarkEnd w:id="1591"/>
      <w:bookmarkEnd w:id="1592"/>
      <w:bookmarkEnd w:id="1593"/>
      <w:bookmarkEnd w:id="1594"/>
    </w:p>
    <w:p w14:paraId="3CB01A52" w14:textId="30E0026B"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w:t>
      </w:r>
      <w:r w:rsidR="00B94AF2">
        <w:rPr>
          <w:rFonts w:eastAsia="MS Mincho"/>
          <w:lang w:val="en-US"/>
        </w:rPr>
        <w:t>clause</w:t>
      </w:r>
      <w:r w:rsidR="00486B55" w:rsidRPr="00DF6DD6">
        <w:rPr>
          <w:rFonts w:eastAsia="MS Mincho"/>
          <w:lang w:val="en-US"/>
        </w:rPr>
        <w:t xml:space="preserve"> 5.2.B.4.1 with following conditions</w:t>
      </w:r>
    </w:p>
    <w:p w14:paraId="79D7C2CE" w14:textId="6A82253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55EE6DA0" w14:textId="7B74319E" w:rsidR="00486B55" w:rsidRPr="00DF6DD6" w:rsidRDefault="00486B55" w:rsidP="00A6034C">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70DDDDE1" w14:textId="36397DB5" w:rsidR="00E96F85" w:rsidRPr="00DF6DD6" w:rsidRDefault="00E96F85" w:rsidP="00A6034C">
      <w:r w:rsidRPr="00DF6DD6">
        <w:t xml:space="preserve">Spurious response requirement for E-UTRA single carrier and CA operation specified in </w:t>
      </w:r>
      <w:r w:rsidR="00B94AF2">
        <w:t>clause</w:t>
      </w:r>
      <w:r w:rsidRPr="00DF6DD6">
        <w:t xml:space="preserve">s 7.7.1 and 7.7.1A </w:t>
      </w:r>
      <w:r w:rsidR="00C428FE" w:rsidRPr="00DF6DD6">
        <w:t>of TS 36.101 [4]</w:t>
      </w:r>
      <w:r w:rsidRPr="00DF6DD6">
        <w:t xml:space="preserve"> and for NR single carrier and CA operation specified in </w:t>
      </w:r>
      <w:r w:rsidR="00B94AF2">
        <w:t>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1595" w:name="_Toc21345683"/>
      <w:bookmarkStart w:id="1596" w:name="_Toc29806532"/>
      <w:bookmarkStart w:id="1597" w:name="_Toc37256065"/>
      <w:bookmarkStart w:id="1598" w:name="_Toc37256406"/>
      <w:bookmarkStart w:id="1599" w:name="_Toc45890239"/>
      <w:r w:rsidRPr="00DF6DD6">
        <w:t>7.8</w:t>
      </w:r>
      <w:r w:rsidRPr="00DF6DD6">
        <w:tab/>
      </w:r>
      <w:r w:rsidR="0093614D" w:rsidRPr="00DF6DD6">
        <w:t>Void</w:t>
      </w:r>
      <w:bookmarkEnd w:id="1595"/>
      <w:bookmarkEnd w:id="1596"/>
      <w:bookmarkEnd w:id="1597"/>
      <w:bookmarkEnd w:id="1598"/>
      <w:bookmarkEnd w:id="1599"/>
    </w:p>
    <w:p w14:paraId="3FF30A6C" w14:textId="77777777" w:rsidR="00D320F6" w:rsidRPr="00DF6DD6" w:rsidRDefault="00D320F6" w:rsidP="00D320F6">
      <w:pPr>
        <w:pStyle w:val="Heading2"/>
        <w:rPr>
          <w:lang w:val="en-US" w:eastAsia="zh-CN"/>
        </w:rPr>
      </w:pPr>
      <w:bookmarkStart w:id="1600" w:name="_Toc21345684"/>
      <w:bookmarkStart w:id="1601" w:name="_Toc29806533"/>
      <w:bookmarkStart w:id="1602" w:name="_Toc37256066"/>
      <w:bookmarkStart w:id="1603" w:name="_Toc37256407"/>
      <w:bookmarkStart w:id="1604" w:name="_Toc45890240"/>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1600"/>
      <w:bookmarkEnd w:id="1601"/>
      <w:bookmarkEnd w:id="1602"/>
      <w:bookmarkEnd w:id="1603"/>
      <w:bookmarkEnd w:id="1604"/>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1605" w:name="_Toc21345685"/>
      <w:bookmarkStart w:id="1606" w:name="_Toc29806534"/>
      <w:bookmarkStart w:id="1607" w:name="_Toc37256067"/>
      <w:bookmarkStart w:id="1608" w:name="_Toc37256408"/>
      <w:bookmarkStart w:id="1609" w:name="_Toc45890241"/>
      <w:r w:rsidRPr="00DF6DD6">
        <w:t>7.8B</w:t>
      </w:r>
      <w:r w:rsidRPr="00DF6DD6">
        <w:tab/>
        <w:t>Intermodulation characteristics for DC in FR1</w:t>
      </w:r>
      <w:bookmarkEnd w:id="1605"/>
      <w:bookmarkEnd w:id="1606"/>
      <w:bookmarkEnd w:id="1607"/>
      <w:bookmarkEnd w:id="1608"/>
      <w:bookmarkEnd w:id="1609"/>
    </w:p>
    <w:p w14:paraId="66CFE00D" w14:textId="77777777" w:rsidR="004F1646" w:rsidRPr="00DF6DD6" w:rsidRDefault="004F1646" w:rsidP="00F27CE0">
      <w:pPr>
        <w:pStyle w:val="Heading3"/>
      </w:pPr>
      <w:bookmarkStart w:id="1610" w:name="_Toc21345686"/>
      <w:bookmarkStart w:id="1611" w:name="_Toc29806535"/>
      <w:bookmarkStart w:id="1612" w:name="_Toc37256068"/>
      <w:bookmarkStart w:id="1613" w:name="_Toc37256409"/>
      <w:bookmarkStart w:id="1614" w:name="_Toc45890242"/>
      <w:r w:rsidRPr="00DF6DD6">
        <w:rPr>
          <w:rFonts w:eastAsia="MS Mincho"/>
        </w:rPr>
        <w:t>7.8B.1</w:t>
      </w:r>
      <w:r w:rsidRPr="00DF6DD6">
        <w:rPr>
          <w:rFonts w:eastAsia="MS Mincho"/>
        </w:rPr>
        <w:tab/>
      </w:r>
      <w:r w:rsidRPr="00DF6DD6">
        <w:t>General</w:t>
      </w:r>
      <w:bookmarkEnd w:id="1610"/>
      <w:bookmarkEnd w:id="1611"/>
      <w:bookmarkEnd w:id="1612"/>
      <w:bookmarkEnd w:id="1613"/>
      <w:bookmarkEnd w:id="1614"/>
    </w:p>
    <w:p w14:paraId="4FD34B6E" w14:textId="77777777" w:rsidR="004F1646" w:rsidRPr="00DF6DD6" w:rsidRDefault="004F1646" w:rsidP="00F27CE0">
      <w:pPr>
        <w:pStyle w:val="Heading3"/>
        <w:rPr>
          <w:lang w:val="en-US"/>
        </w:rPr>
      </w:pPr>
      <w:bookmarkStart w:id="1615" w:name="_Toc21345687"/>
      <w:bookmarkStart w:id="1616" w:name="_Toc29806536"/>
      <w:bookmarkStart w:id="1617" w:name="_Toc37256069"/>
      <w:bookmarkStart w:id="1618" w:name="_Toc37256410"/>
      <w:bookmarkStart w:id="1619" w:name="_Toc45890243"/>
      <w:r w:rsidRPr="00DF6DD6">
        <w:rPr>
          <w:rFonts w:eastAsia="MS Mincho"/>
        </w:rPr>
        <w:t>7.8B.2</w:t>
      </w:r>
      <w:r w:rsidRPr="00DF6DD6">
        <w:rPr>
          <w:rFonts w:eastAsia="MS Mincho"/>
        </w:rPr>
        <w:tab/>
      </w:r>
      <w:r w:rsidRPr="00DF6DD6">
        <w:t>Wide band Intermodulation</w:t>
      </w:r>
      <w:bookmarkEnd w:id="1615"/>
      <w:bookmarkEnd w:id="1616"/>
      <w:bookmarkEnd w:id="1617"/>
      <w:bookmarkEnd w:id="1618"/>
      <w:bookmarkEnd w:id="1619"/>
    </w:p>
    <w:p w14:paraId="7801ACB3" w14:textId="77777777" w:rsidR="004F1646" w:rsidRPr="00DF6DD6" w:rsidRDefault="004F1646" w:rsidP="00F27CE0">
      <w:pPr>
        <w:pStyle w:val="Heading4"/>
      </w:pPr>
      <w:bookmarkStart w:id="1620" w:name="_Toc21345688"/>
      <w:bookmarkStart w:id="1621" w:name="_Toc29806537"/>
      <w:bookmarkStart w:id="1622" w:name="_Toc37256070"/>
      <w:bookmarkStart w:id="1623" w:name="_Toc37256411"/>
      <w:bookmarkStart w:id="1624" w:name="_Toc45890244"/>
      <w:r w:rsidRPr="00DF6DD6">
        <w:t>7.8B.2.1</w:t>
      </w:r>
      <w:r w:rsidRPr="00DF6DD6">
        <w:tab/>
        <w:t>Intra-band contiguous EN-DC in FR1</w:t>
      </w:r>
      <w:bookmarkEnd w:id="1620"/>
      <w:bookmarkEnd w:id="1621"/>
      <w:bookmarkEnd w:id="1622"/>
      <w:bookmarkEnd w:id="1623"/>
      <w:bookmarkEnd w:id="1624"/>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1625" w:name="_Toc21345689"/>
      <w:bookmarkStart w:id="1626" w:name="_Toc29806538"/>
      <w:bookmarkStart w:id="1627" w:name="_Toc37256071"/>
      <w:bookmarkStart w:id="1628" w:name="_Toc37256412"/>
      <w:bookmarkStart w:id="1629" w:name="_Toc45890245"/>
      <w:r w:rsidRPr="00DF6DD6">
        <w:t>7.8B.2.2</w:t>
      </w:r>
      <w:r w:rsidRPr="00DF6DD6">
        <w:tab/>
        <w:t>Intra-band non-contiguous EN-DC in FR1</w:t>
      </w:r>
      <w:bookmarkEnd w:id="1625"/>
      <w:bookmarkEnd w:id="1626"/>
      <w:bookmarkEnd w:id="1627"/>
      <w:bookmarkEnd w:id="1628"/>
      <w:bookmarkEnd w:id="1629"/>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1630" w:name="_Toc21345690"/>
      <w:bookmarkStart w:id="1631" w:name="_Toc29806539"/>
      <w:bookmarkStart w:id="1632" w:name="_Toc37256072"/>
      <w:bookmarkStart w:id="1633" w:name="_Toc37256413"/>
      <w:bookmarkStart w:id="1634" w:name="_Toc45890246"/>
      <w:r w:rsidRPr="00DF6DD6">
        <w:t>7.8B.2.3</w:t>
      </w:r>
      <w:r w:rsidRPr="00DF6DD6">
        <w:tab/>
        <w:t xml:space="preserve">Inter-band EN-DC </w:t>
      </w:r>
      <w:r w:rsidR="005845ED" w:rsidRPr="00DF6DD6">
        <w:t>with</w:t>
      </w:r>
      <w:r w:rsidRPr="00DF6DD6">
        <w:t>in FR1</w:t>
      </w:r>
      <w:bookmarkEnd w:id="1630"/>
      <w:bookmarkEnd w:id="1631"/>
      <w:bookmarkEnd w:id="1632"/>
      <w:bookmarkEnd w:id="1633"/>
      <w:bookmarkEnd w:id="1634"/>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1635" w:name="_Toc21345691"/>
      <w:bookmarkStart w:id="1636" w:name="_Toc29806540"/>
      <w:bookmarkStart w:id="1637" w:name="_Toc37256073"/>
      <w:bookmarkStart w:id="1638" w:name="_Toc37256414"/>
      <w:bookmarkStart w:id="1639" w:name="_Toc45890247"/>
      <w:r w:rsidRPr="00DF6DD6">
        <w:t>7.9</w:t>
      </w:r>
      <w:r w:rsidRPr="00DF6DD6">
        <w:tab/>
      </w:r>
      <w:r w:rsidR="00F7252C" w:rsidRPr="00DF6DD6">
        <w:t>Void</w:t>
      </w:r>
      <w:bookmarkEnd w:id="1635"/>
      <w:bookmarkEnd w:id="1636"/>
      <w:bookmarkEnd w:id="1637"/>
      <w:bookmarkEnd w:id="1638"/>
      <w:bookmarkEnd w:id="1639"/>
    </w:p>
    <w:p w14:paraId="3611B60A" w14:textId="77777777" w:rsidR="00D320F6" w:rsidRPr="00DF6DD6" w:rsidRDefault="00D320F6" w:rsidP="00D320F6">
      <w:pPr>
        <w:pStyle w:val="Heading2"/>
        <w:rPr>
          <w:lang w:val="en-US" w:eastAsia="zh-CN"/>
        </w:rPr>
      </w:pPr>
      <w:bookmarkStart w:id="1640" w:name="_Toc21345692"/>
      <w:bookmarkStart w:id="1641" w:name="_Toc29806541"/>
      <w:bookmarkStart w:id="1642" w:name="_Toc37256074"/>
      <w:bookmarkStart w:id="1643" w:name="_Toc37256415"/>
      <w:bookmarkStart w:id="1644" w:name="_Toc45890248"/>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1640"/>
      <w:bookmarkEnd w:id="1641"/>
      <w:bookmarkEnd w:id="1642"/>
      <w:bookmarkEnd w:id="1643"/>
      <w:bookmarkEnd w:id="1644"/>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1645" w:name="_Toc21345693"/>
      <w:bookmarkStart w:id="1646" w:name="_Toc29806542"/>
      <w:bookmarkStart w:id="1647" w:name="_Toc37256075"/>
      <w:bookmarkStart w:id="1648" w:name="_Toc37256416"/>
      <w:bookmarkStart w:id="1649" w:name="_Toc45890249"/>
      <w:r w:rsidRPr="00DF6DD6">
        <w:t>7.9B</w:t>
      </w:r>
      <w:r w:rsidRPr="00DF6DD6">
        <w:tab/>
        <w:t>Spurious emissions for DC in FR1</w:t>
      </w:r>
      <w:bookmarkEnd w:id="1645"/>
      <w:bookmarkEnd w:id="1646"/>
      <w:bookmarkEnd w:id="1647"/>
      <w:bookmarkEnd w:id="1648"/>
      <w:bookmarkEnd w:id="1649"/>
    </w:p>
    <w:p w14:paraId="6A1E6DA8" w14:textId="77777777" w:rsidR="004F1646" w:rsidRPr="00DF6DD6" w:rsidRDefault="004F1646" w:rsidP="00F27CE0">
      <w:pPr>
        <w:pStyle w:val="Heading3"/>
      </w:pPr>
      <w:bookmarkStart w:id="1650" w:name="_Toc21345694"/>
      <w:bookmarkStart w:id="1651" w:name="_Toc29806543"/>
      <w:bookmarkStart w:id="1652" w:name="_Toc37256076"/>
      <w:bookmarkStart w:id="1653" w:name="_Toc37256417"/>
      <w:bookmarkStart w:id="1654" w:name="_Toc45890250"/>
      <w:r w:rsidRPr="00DF6DD6">
        <w:rPr>
          <w:rFonts w:eastAsia="MS Mincho"/>
        </w:rPr>
        <w:t>7.9B.1</w:t>
      </w:r>
      <w:r w:rsidRPr="00DF6DD6">
        <w:rPr>
          <w:rFonts w:eastAsia="MS Mincho"/>
        </w:rPr>
        <w:tab/>
      </w:r>
      <w:r w:rsidRPr="00DF6DD6">
        <w:t>Intra-band contiguous EN-DC in FR1</w:t>
      </w:r>
      <w:bookmarkEnd w:id="1650"/>
      <w:bookmarkEnd w:id="1651"/>
      <w:bookmarkEnd w:id="1652"/>
      <w:bookmarkEnd w:id="1653"/>
      <w:bookmarkEnd w:id="1654"/>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1655" w:name="_Toc21345695"/>
      <w:bookmarkStart w:id="1656" w:name="_Toc29806544"/>
      <w:bookmarkStart w:id="1657" w:name="_Toc37256077"/>
      <w:bookmarkStart w:id="1658" w:name="_Toc37256418"/>
      <w:bookmarkStart w:id="1659" w:name="_Toc45890251"/>
      <w:r w:rsidRPr="00DF6DD6">
        <w:rPr>
          <w:rFonts w:eastAsia="MS Mincho"/>
        </w:rPr>
        <w:t>7.9B.2</w:t>
      </w:r>
      <w:r w:rsidRPr="00DF6DD6">
        <w:rPr>
          <w:rFonts w:eastAsia="MS Mincho"/>
        </w:rPr>
        <w:tab/>
      </w:r>
      <w:r w:rsidRPr="00DF6DD6">
        <w:t>Intra-band non-contiguous EN-DC in FR1</w:t>
      </w:r>
      <w:bookmarkEnd w:id="1655"/>
      <w:bookmarkEnd w:id="1656"/>
      <w:bookmarkEnd w:id="1657"/>
      <w:bookmarkEnd w:id="1658"/>
      <w:bookmarkEnd w:id="1659"/>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1660" w:name="_Toc21345696"/>
      <w:bookmarkStart w:id="1661" w:name="_Toc29806545"/>
      <w:bookmarkStart w:id="1662" w:name="_Toc37256078"/>
      <w:bookmarkStart w:id="1663" w:name="_Toc37256419"/>
      <w:bookmarkStart w:id="1664" w:name="_Toc45890252"/>
      <w:r w:rsidRPr="00DF6DD6">
        <w:rPr>
          <w:rFonts w:eastAsia="MS Mincho"/>
        </w:rPr>
        <w:t>7.9B.3</w:t>
      </w:r>
      <w:r w:rsidRPr="00DF6DD6">
        <w:rPr>
          <w:rFonts w:eastAsia="MS Mincho"/>
        </w:rPr>
        <w:tab/>
      </w:r>
      <w:r w:rsidRPr="00DF6DD6">
        <w:t>Inter-band EN-DC within FR1</w:t>
      </w:r>
      <w:bookmarkEnd w:id="1660"/>
      <w:bookmarkEnd w:id="1661"/>
      <w:bookmarkEnd w:id="1662"/>
      <w:bookmarkEnd w:id="1663"/>
      <w:bookmarkEnd w:id="1664"/>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1665" w:name="_Toc21345697"/>
      <w:bookmarkStart w:id="1666" w:name="_Toc29806546"/>
      <w:bookmarkStart w:id="1667" w:name="_Toc37256079"/>
      <w:bookmarkStart w:id="1668" w:name="_Toc37256420"/>
      <w:bookmarkStart w:id="1669" w:name="_Toc45890253"/>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1665"/>
      <w:bookmarkEnd w:id="1666"/>
      <w:bookmarkEnd w:id="1667"/>
      <w:bookmarkEnd w:id="1668"/>
      <w:bookmarkEnd w:id="1669"/>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 id="_x0000_i1047" type="#_x0000_t75" style="width:257.25pt;height:36.75pt" o:ole="">
            <v:imagedata r:id="rId55" o:title=""/>
          </v:shape>
          <o:OLEObject Type="Embed" ProgID="Equation.3" ShapeID="_x0000_i1047" DrawAspect="Content" ObjectID="_1656506747"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1670"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670"/>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1671" w:name="_Toc21345698"/>
      <w:bookmarkStart w:id="1672" w:name="_Toc29806547"/>
      <w:bookmarkStart w:id="1673" w:name="_Toc37256080"/>
      <w:bookmarkStart w:id="1674" w:name="_Toc37256421"/>
      <w:bookmarkStart w:id="1675" w:name="_Toc45890254"/>
      <w:r w:rsidRPr="00DF6DD6">
        <w:rPr>
          <w:rStyle w:val="Heading1Char"/>
        </w:rPr>
        <w:t>Annex B: Void</w:t>
      </w:r>
      <w:bookmarkEnd w:id="1671"/>
      <w:bookmarkEnd w:id="1672"/>
      <w:bookmarkEnd w:id="1673"/>
      <w:bookmarkEnd w:id="1674"/>
      <w:bookmarkEnd w:id="1675"/>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1676" w:name="_Toc21345699"/>
      <w:bookmarkStart w:id="1677" w:name="_Toc29806548"/>
      <w:bookmarkStart w:id="1678" w:name="_Toc37256081"/>
      <w:bookmarkStart w:id="1679" w:name="_Toc37256422"/>
      <w:bookmarkStart w:id="1680" w:name="_Toc45890255"/>
      <w:r w:rsidRPr="00DF6DD6">
        <w:rPr>
          <w:rStyle w:val="Heading1Char"/>
        </w:rPr>
        <w:t>Annex C: Void</w:t>
      </w:r>
      <w:bookmarkEnd w:id="1676"/>
      <w:bookmarkEnd w:id="1677"/>
      <w:bookmarkEnd w:id="1678"/>
      <w:bookmarkEnd w:id="1679"/>
      <w:bookmarkEnd w:id="1680"/>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1681" w:name="_Toc21345700"/>
      <w:bookmarkStart w:id="1682" w:name="_Toc29806549"/>
      <w:bookmarkStart w:id="1683" w:name="_Toc37256082"/>
      <w:bookmarkStart w:id="1684" w:name="_Toc37256423"/>
      <w:bookmarkStart w:id="1685" w:name="_Toc45890256"/>
      <w:r w:rsidRPr="00DF6DD6">
        <w:rPr>
          <w:rStyle w:val="Heading1Char"/>
        </w:rPr>
        <w:t>Annex D: Void</w:t>
      </w:r>
      <w:bookmarkEnd w:id="1681"/>
      <w:bookmarkEnd w:id="1682"/>
      <w:bookmarkEnd w:id="1683"/>
      <w:bookmarkEnd w:id="1684"/>
      <w:bookmarkEnd w:id="1685"/>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1686" w:name="_Toc21345701"/>
      <w:bookmarkStart w:id="1687" w:name="_Toc29806550"/>
      <w:bookmarkStart w:id="1688" w:name="_Toc37256083"/>
      <w:bookmarkStart w:id="1689" w:name="_Toc37256424"/>
      <w:bookmarkStart w:id="1690" w:name="_Toc45890257"/>
      <w:r w:rsidRPr="00DF6DD6">
        <w:rPr>
          <w:rStyle w:val="Heading1Char"/>
        </w:rPr>
        <w:t>Annex E: Void</w:t>
      </w:r>
      <w:bookmarkEnd w:id="1686"/>
      <w:bookmarkEnd w:id="1687"/>
      <w:bookmarkEnd w:id="1688"/>
      <w:bookmarkEnd w:id="1689"/>
      <w:bookmarkEnd w:id="1690"/>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1691" w:name="_Toc21345702"/>
      <w:bookmarkStart w:id="1692" w:name="_Toc29806551"/>
      <w:bookmarkStart w:id="1693" w:name="_Toc37256084"/>
      <w:bookmarkStart w:id="1694" w:name="_Toc37256425"/>
      <w:bookmarkStart w:id="1695" w:name="_Toc45890258"/>
      <w:r w:rsidRPr="00DF6DD6">
        <w:rPr>
          <w:rStyle w:val="Heading1Char"/>
        </w:rPr>
        <w:t>Annex F: Void</w:t>
      </w:r>
      <w:bookmarkEnd w:id="1691"/>
      <w:bookmarkEnd w:id="1692"/>
      <w:bookmarkEnd w:id="1693"/>
      <w:bookmarkEnd w:id="1694"/>
      <w:bookmarkEnd w:id="1695"/>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1696" w:name="_Toc21345703"/>
      <w:bookmarkStart w:id="1697" w:name="_Toc29806552"/>
      <w:bookmarkStart w:id="1698" w:name="_Toc37256085"/>
      <w:bookmarkStart w:id="1699" w:name="_Toc37256426"/>
      <w:bookmarkStart w:id="1700" w:name="_Toc45890259"/>
      <w:r w:rsidRPr="00DF6DD6">
        <w:rPr>
          <w:rStyle w:val="Heading1Char"/>
        </w:rPr>
        <w:t>Annex G: Void</w:t>
      </w:r>
      <w:bookmarkEnd w:id="1696"/>
      <w:bookmarkEnd w:id="1697"/>
      <w:bookmarkEnd w:id="1698"/>
      <w:bookmarkEnd w:id="1699"/>
      <w:bookmarkEnd w:id="1700"/>
    </w:p>
    <w:p w14:paraId="7DDACEA4" w14:textId="77777777" w:rsidR="00D779DF" w:rsidRPr="00DF6DD6" w:rsidRDefault="00D779DF" w:rsidP="00D779DF"/>
    <w:p w14:paraId="1A08FE06" w14:textId="063DA4B4" w:rsidR="00D779DF" w:rsidRPr="00DF6DD6" w:rsidRDefault="00D779DF" w:rsidP="00EA1C6C">
      <w:pPr>
        <w:pStyle w:val="Heading8"/>
      </w:pPr>
      <w:bookmarkStart w:id="1701" w:name="_Toc21345704"/>
      <w:bookmarkStart w:id="1702" w:name="_Toc29806553"/>
      <w:bookmarkStart w:id="1703" w:name="_Toc37256086"/>
      <w:bookmarkStart w:id="1704" w:name="_Toc37256427"/>
      <w:bookmarkStart w:id="1705" w:name="_Toc45890260"/>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1701"/>
      <w:bookmarkEnd w:id="1702"/>
      <w:bookmarkEnd w:id="1703"/>
      <w:bookmarkEnd w:id="1704"/>
      <w:bookmarkEnd w:id="1705"/>
    </w:p>
    <w:p w14:paraId="6605D9E2" w14:textId="031C4DF8" w:rsidR="001310A1" w:rsidRPr="00DF6DD6" w:rsidRDefault="001310A1" w:rsidP="00C974D6">
      <w:pPr>
        <w:pStyle w:val="Heading8"/>
        <w:rPr>
          <w:rStyle w:val="Heading1Char"/>
        </w:rPr>
      </w:pPr>
      <w:bookmarkStart w:id="1706" w:name="_Toc21345706"/>
      <w:bookmarkStart w:id="1707" w:name="_Toc29806555"/>
      <w:bookmarkStart w:id="1708" w:name="_Toc37256088"/>
      <w:bookmarkStart w:id="1709" w:name="_Toc37256429"/>
      <w:bookmarkStart w:id="1710" w:name="_Toc45890261"/>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1706"/>
      <w:bookmarkEnd w:id="1707"/>
      <w:bookmarkEnd w:id="1708"/>
      <w:bookmarkEnd w:id="1709"/>
      <w:bookmarkEnd w:id="1710"/>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1711" w:name="_Toc21345707"/>
      <w:bookmarkStart w:id="1712" w:name="_Toc29806556"/>
      <w:bookmarkStart w:id="1713" w:name="_Toc37256089"/>
      <w:bookmarkStart w:id="1714" w:name="_Toc37256430"/>
      <w:bookmarkStart w:id="1715" w:name="_Toc45890262"/>
      <w:r w:rsidRPr="00DF6DD6">
        <w:t>Annex J: Void</w:t>
      </w:r>
      <w:bookmarkEnd w:id="1711"/>
      <w:bookmarkEnd w:id="1712"/>
      <w:bookmarkEnd w:id="1713"/>
      <w:bookmarkEnd w:id="1714"/>
      <w:bookmarkEnd w:id="1715"/>
    </w:p>
    <w:p w14:paraId="1AF8392A" w14:textId="77777777" w:rsidR="0036005C" w:rsidRPr="00DF6DD6" w:rsidRDefault="0036005C" w:rsidP="00EA1C6C"/>
    <w:p w14:paraId="5FEB12C5" w14:textId="4E5E577E" w:rsidR="0036005C" w:rsidRPr="00DF6DD6" w:rsidRDefault="0036005C" w:rsidP="0036005C">
      <w:pPr>
        <w:pStyle w:val="Heading8"/>
      </w:pPr>
      <w:bookmarkStart w:id="1716" w:name="_Toc21345708"/>
      <w:bookmarkStart w:id="1717" w:name="_Toc29806557"/>
      <w:bookmarkStart w:id="1718" w:name="_Toc37256090"/>
      <w:bookmarkStart w:id="1719" w:name="_Toc37256431"/>
      <w:bookmarkStart w:id="1720" w:name="_Toc45890263"/>
      <w:bookmarkStart w:id="1721" w:name="historyclause"/>
      <w:r w:rsidRPr="00DF6DD6">
        <w:t xml:space="preserve">Annex K: </w:t>
      </w:r>
      <w:r w:rsidR="00FE55F8" w:rsidRPr="00DF6DD6">
        <w:t>Void</w:t>
      </w:r>
      <w:bookmarkEnd w:id="1716"/>
      <w:bookmarkEnd w:id="1717"/>
      <w:bookmarkEnd w:id="1718"/>
      <w:bookmarkEnd w:id="1719"/>
      <w:bookmarkEnd w:id="1720"/>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1722" w:name="_Toc21345709"/>
      <w:bookmarkStart w:id="1723" w:name="_Toc29806558"/>
      <w:bookmarkStart w:id="1724" w:name="_Toc37256091"/>
      <w:bookmarkStart w:id="1725" w:name="_Toc37256432"/>
      <w:bookmarkStart w:id="1726" w:name="_Toc45890264"/>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1722"/>
      <w:bookmarkEnd w:id="1723"/>
      <w:bookmarkEnd w:id="1724"/>
      <w:bookmarkEnd w:id="1725"/>
      <w:bookmarkEnd w:id="1726"/>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1727"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1727"/>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4D526A">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4D526A">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4D526A">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4D526A">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4D526A">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4D526A">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4D526A">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bookmarkStart w:id="1728" w:name="_GoBack"/>
        <w:bookmarkEnd w:id="1728"/>
      </w:tr>
      <w:tr w:rsidR="00440B7C" w:rsidRPr="00F55B07" w14:paraId="7B761FB3" w14:textId="77777777" w:rsidTr="004D526A">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4D526A">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4D526A">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4D526A">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4D526A">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4D526A">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4D526A">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4D526A">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bookmarkEnd w:id="1721"/>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9196E" w14:textId="77777777" w:rsidR="003E20C3" w:rsidRDefault="003E20C3">
      <w:r>
        <w:separator/>
      </w:r>
    </w:p>
    <w:p w14:paraId="4B8168A0" w14:textId="77777777" w:rsidR="003E20C3" w:rsidRDefault="003E20C3"/>
  </w:endnote>
  <w:endnote w:type="continuationSeparator" w:id="0">
    <w:p w14:paraId="5C43C200" w14:textId="77777777" w:rsidR="003E20C3" w:rsidRDefault="003E20C3">
      <w:r>
        <w:continuationSeparator/>
      </w:r>
    </w:p>
    <w:p w14:paraId="2E7663BA" w14:textId="77777777" w:rsidR="003E20C3" w:rsidRDefault="003E2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C626CD" w:rsidRDefault="00C626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DB407" w14:textId="77777777" w:rsidR="003E20C3" w:rsidRDefault="003E20C3">
      <w:r>
        <w:separator/>
      </w:r>
    </w:p>
    <w:p w14:paraId="311029CA" w14:textId="77777777" w:rsidR="003E20C3" w:rsidRDefault="003E20C3"/>
  </w:footnote>
  <w:footnote w:type="continuationSeparator" w:id="0">
    <w:p w14:paraId="6A015F61" w14:textId="77777777" w:rsidR="003E20C3" w:rsidRDefault="003E20C3">
      <w:r>
        <w:continuationSeparator/>
      </w:r>
    </w:p>
    <w:p w14:paraId="51B4F74F" w14:textId="77777777" w:rsidR="003E20C3" w:rsidRDefault="003E20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C626CD" w:rsidRDefault="00C626CD"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1F90DD66" w:rsidR="00C626CD" w:rsidRDefault="00C626CD"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6F2">
      <w:rPr>
        <w:rFonts w:ascii="Arial" w:hAnsi="Arial" w:cs="Arial"/>
        <w:b/>
        <w:noProof/>
        <w:sz w:val="18"/>
        <w:szCs w:val="18"/>
      </w:rPr>
      <w:t>Release 15</w:t>
    </w:r>
    <w:r>
      <w:rPr>
        <w:rFonts w:ascii="Arial" w:hAnsi="Arial" w:cs="Arial"/>
        <w:b/>
        <w:sz w:val="18"/>
        <w:szCs w:val="18"/>
      </w:rPr>
      <w:fldChar w:fldCharType="end"/>
    </w:r>
  </w:p>
  <w:p w14:paraId="403969E5" w14:textId="3E23BB57" w:rsidR="00C626CD" w:rsidRDefault="00C626CD"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6F2">
      <w:rPr>
        <w:rFonts w:ascii="Arial" w:hAnsi="Arial" w:cs="Arial"/>
        <w:b/>
        <w:noProof/>
        <w:sz w:val="18"/>
        <w:szCs w:val="18"/>
      </w:rPr>
      <w:t>3GPP TS 38.101-3 V15.10.0 (2020-06)</w:t>
    </w:r>
    <w:r>
      <w:rPr>
        <w:rFonts w:ascii="Arial" w:hAnsi="Arial" w:cs="Arial"/>
        <w:b/>
        <w:sz w:val="18"/>
        <w:szCs w:val="18"/>
      </w:rPr>
      <w:fldChar w:fldCharType="end"/>
    </w:r>
  </w:p>
  <w:p w14:paraId="380FA2EB" w14:textId="77777777" w:rsidR="00C626CD" w:rsidRDefault="00C62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23"/>
  </w:num>
  <w:num w:numId="3">
    <w:abstractNumId w:val="6"/>
  </w:num>
  <w:num w:numId="4">
    <w:abstractNumId w:val="18"/>
  </w:num>
  <w:num w:numId="5">
    <w:abstractNumId w:val="15"/>
  </w:num>
  <w:num w:numId="6">
    <w:abstractNumId w:val="22"/>
  </w:num>
  <w:num w:numId="7">
    <w:abstractNumId w:val="24"/>
  </w:num>
  <w:num w:numId="8">
    <w:abstractNumId w:val="25"/>
  </w:num>
  <w:num w:numId="9">
    <w:abstractNumId w:val="12"/>
  </w:num>
  <w:num w:numId="10">
    <w:abstractNumId w:val="7"/>
  </w:num>
  <w:num w:numId="11">
    <w:abstractNumId w:val="16"/>
  </w:num>
  <w:num w:numId="12">
    <w:abstractNumId w:val="17"/>
  </w:num>
  <w:num w:numId="13">
    <w:abstractNumId w:val="13"/>
  </w:num>
  <w:num w:numId="14">
    <w:abstractNumId w:val="21"/>
  </w:num>
  <w:num w:numId="15">
    <w:abstractNumId w:val="0"/>
  </w:num>
  <w:num w:numId="16">
    <w:abstractNumId w:val="3"/>
  </w:num>
  <w:num w:numId="17">
    <w:abstractNumId w:val="8"/>
  </w:num>
  <w:num w:numId="18">
    <w:abstractNumId w:val="20"/>
  </w:num>
  <w:num w:numId="19">
    <w:abstractNumId w:val="14"/>
  </w:num>
  <w:num w:numId="20">
    <w:abstractNumId w:val="26"/>
  </w:num>
  <w:num w:numId="21">
    <w:abstractNumId w:val="11"/>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3"/>
  </w:num>
  <w:num w:numId="27">
    <w:abstractNumId w:val="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4"/>
  </w:num>
  <w:num w:numId="32">
    <w:abstractNumId w:val="25"/>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num>
  <w:num w:numId="36">
    <w:abstractNumId w:val="0"/>
    <w:lvlOverride w:ilvl="0">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19"/>
  </w:num>
  <w:num w:numId="4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4699B902-7988-4350-8AFA-379EABEEB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26</Pages>
  <Words>55862</Words>
  <Characters>318420</Characters>
  <Application>Microsoft Office Word</Application>
  <DocSecurity>0</DocSecurity>
  <Lines>2653</Lines>
  <Paragraphs>747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373535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9</cp:revision>
  <cp:lastPrinted>2019-01-18T19:05:00Z</cp:lastPrinted>
  <dcterms:created xsi:type="dcterms:W3CDTF">2020-06-24T16:03:00Z</dcterms:created>
  <dcterms:modified xsi:type="dcterms:W3CDTF">2020-07-17T13:58:00Z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