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B0E" w:rsidRPr="00E70B0E" w:rsidRDefault="00E70B0E" w:rsidP="00605621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4"/>
          <w:lang w:val="en-US" w:eastAsia="en-US"/>
        </w:rPr>
      </w:pPr>
      <w:r w:rsidRPr="00E70B0E">
        <w:rPr>
          <w:rFonts w:ascii="Arial" w:eastAsia="Times New Roman" w:hAnsi="Arial" w:cs="Arial"/>
          <w:sz w:val="28"/>
          <w:szCs w:val="24"/>
          <w:lang w:val="en-US" w:eastAsia="en-US"/>
        </w:rPr>
        <w:t>3GPP TSG-RAN WG4 (Radio) Meeting #8</w:t>
      </w:r>
      <w:r w:rsidR="00605621">
        <w:rPr>
          <w:rFonts w:ascii="Arial" w:eastAsia="Times New Roman" w:hAnsi="Arial" w:cs="Arial"/>
          <w:sz w:val="28"/>
          <w:szCs w:val="24"/>
          <w:lang w:val="en-US" w:eastAsia="en-US"/>
        </w:rPr>
        <w:t>1</w:t>
      </w:r>
      <w:r w:rsidRPr="00E70B0E">
        <w:rPr>
          <w:rFonts w:ascii="Arial" w:eastAsia="Times New Roman" w:hAnsi="Arial" w:cs="Arial"/>
          <w:sz w:val="28"/>
          <w:szCs w:val="24"/>
          <w:lang w:val="en-US" w:eastAsia="en-US"/>
        </w:rPr>
        <w:tab/>
        <w:t>R4-16</w:t>
      </w:r>
      <w:r w:rsidR="00BF1E76">
        <w:rPr>
          <w:rFonts w:ascii="Arial" w:eastAsia="Times New Roman" w:hAnsi="Arial" w:cs="Arial"/>
          <w:sz w:val="28"/>
          <w:szCs w:val="24"/>
          <w:lang w:val="en-US" w:eastAsia="en-US"/>
        </w:rPr>
        <w:t>10</w:t>
      </w:r>
      <w:r w:rsidR="00DD3140">
        <w:rPr>
          <w:rFonts w:ascii="Arial" w:eastAsia="Times New Roman" w:hAnsi="Arial" w:cs="Arial"/>
          <w:sz w:val="28"/>
          <w:szCs w:val="24"/>
          <w:lang w:val="en-US" w:eastAsia="en-US"/>
        </w:rPr>
        <w:t>74</w:t>
      </w:r>
      <w:r w:rsidR="00692D4B">
        <w:rPr>
          <w:rFonts w:ascii="Arial" w:eastAsia="Times New Roman" w:hAnsi="Arial" w:cs="Arial"/>
          <w:sz w:val="28"/>
          <w:szCs w:val="24"/>
          <w:lang w:val="en-US" w:eastAsia="en-US"/>
        </w:rPr>
        <w:t>5</w:t>
      </w:r>
    </w:p>
    <w:p w:rsidR="00E70B0E" w:rsidRPr="00E70B0E" w:rsidRDefault="00605621" w:rsidP="00E70B0E">
      <w:pPr>
        <w:tabs>
          <w:tab w:val="center" w:pos="4153"/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8"/>
          <w:lang w:val="en-US" w:eastAsia="en-US"/>
        </w:rPr>
      </w:pPr>
      <w:r w:rsidRPr="00605621">
        <w:rPr>
          <w:rFonts w:ascii="Arial" w:eastAsia="Times New Roman" w:hAnsi="Arial" w:cs="Arial"/>
          <w:sz w:val="28"/>
          <w:szCs w:val="28"/>
          <w:lang w:val="en-US" w:eastAsia="en-US"/>
        </w:rPr>
        <w:t>Reno, Nevada, USA, 14 - 18 November</w:t>
      </w:r>
      <w:r w:rsidR="00E70B0E" w:rsidRPr="00E70B0E">
        <w:rPr>
          <w:rFonts w:ascii="Arial" w:eastAsia="Times New Roman" w:hAnsi="Arial" w:cs="Arial"/>
          <w:sz w:val="28"/>
          <w:szCs w:val="28"/>
          <w:lang w:val="en-US" w:eastAsia="en-US"/>
        </w:rPr>
        <w:t>, 2016</w:t>
      </w:r>
    </w:p>
    <w:p w:rsidR="00716CCE" w:rsidRPr="00716CCE" w:rsidRDefault="00716CCE" w:rsidP="00716CCE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lang w:eastAsia="en-US"/>
        </w:rPr>
      </w:pP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>Agenda Item:</w:t>
      </w:r>
      <w:r w:rsidRPr="00E00A26">
        <w:rPr>
          <w:rFonts w:ascii="Arial" w:eastAsia="Times New Roman" w:hAnsi="Arial"/>
          <w:lang w:eastAsia="en-US"/>
        </w:rPr>
        <w:tab/>
      </w:r>
      <w:bookmarkStart w:id="0" w:name="Source"/>
      <w:bookmarkEnd w:id="0"/>
      <w:r w:rsidR="00E70B0E">
        <w:rPr>
          <w:rFonts w:ascii="Arial" w:eastAsia="Times New Roman" w:hAnsi="Arial"/>
          <w:b/>
          <w:lang w:eastAsia="en-US"/>
        </w:rPr>
        <w:t>8</w:t>
      </w:r>
      <w:r w:rsidRPr="00E00A26">
        <w:rPr>
          <w:rFonts w:ascii="Arial" w:eastAsia="Times New Roman" w:hAnsi="Arial"/>
          <w:b/>
          <w:lang w:eastAsia="en-US"/>
        </w:rPr>
        <w:t>.</w:t>
      </w:r>
      <w:r w:rsidR="00F54E15">
        <w:rPr>
          <w:rFonts w:ascii="Arial" w:eastAsia="Times New Roman" w:hAnsi="Arial"/>
          <w:b/>
          <w:lang w:eastAsia="en-US"/>
        </w:rPr>
        <w:t>11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 xml:space="preserve">Source: </w:t>
      </w:r>
      <w:r w:rsidRPr="00E00A26">
        <w:rPr>
          <w:rFonts w:ascii="Arial" w:eastAsia="Times New Roman" w:hAnsi="Arial"/>
          <w:b/>
          <w:lang w:eastAsia="en-US"/>
        </w:rPr>
        <w:tab/>
      </w:r>
      <w:r w:rsidR="00716CCE">
        <w:rPr>
          <w:rFonts w:ascii="Arial" w:eastAsia="Times New Roman" w:hAnsi="Arial"/>
          <w:b/>
          <w:lang w:eastAsia="en-US"/>
        </w:rPr>
        <w:t>Nokia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Times New Roman" w:hAnsi="Arial" w:cs="Arial"/>
          <w:b/>
          <w:lang w:val="en-US" w:eastAsia="en-US"/>
        </w:rPr>
      </w:pPr>
      <w:r w:rsidRPr="00E00A26">
        <w:rPr>
          <w:rFonts w:ascii="Arial" w:eastAsia="Times New Roman" w:hAnsi="Arial"/>
          <w:b/>
          <w:lang w:eastAsia="en-US"/>
        </w:rPr>
        <w:t>Title:</w:t>
      </w:r>
      <w:r w:rsidRPr="00E00A26">
        <w:rPr>
          <w:rFonts w:ascii="Arial" w:eastAsia="Times New Roman" w:hAnsi="Arial"/>
          <w:lang w:eastAsia="en-US"/>
        </w:rPr>
        <w:t xml:space="preserve"> </w:t>
      </w:r>
      <w:r w:rsidRPr="00E00A26">
        <w:rPr>
          <w:rFonts w:ascii="Arial" w:eastAsia="Times New Roman" w:hAnsi="Arial"/>
          <w:lang w:eastAsia="en-US"/>
        </w:rPr>
        <w:tab/>
      </w:r>
      <w:bookmarkStart w:id="1" w:name="Title"/>
      <w:bookmarkEnd w:id="1"/>
      <w:r w:rsidR="00B12DFB">
        <w:rPr>
          <w:rFonts w:ascii="Arial" w:eastAsia="Times New Roman" w:hAnsi="Arial" w:cs="Arial"/>
          <w:b/>
          <w:lang w:eastAsia="en-US"/>
        </w:rPr>
        <w:t>TR 3</w:t>
      </w:r>
      <w:r w:rsidR="00176D94">
        <w:rPr>
          <w:rFonts w:ascii="Arial" w:eastAsia="Times New Roman" w:hAnsi="Arial" w:cs="Arial"/>
          <w:b/>
          <w:lang w:eastAsia="en-US"/>
        </w:rPr>
        <w:t>7</w:t>
      </w:r>
      <w:r w:rsidR="00B12DFB">
        <w:rPr>
          <w:rFonts w:ascii="Arial" w:eastAsia="Times New Roman" w:hAnsi="Arial" w:cs="Arial"/>
          <w:b/>
          <w:lang w:eastAsia="en-US"/>
        </w:rPr>
        <w:t>.</w:t>
      </w:r>
      <w:r w:rsidR="00F54E15">
        <w:rPr>
          <w:rFonts w:ascii="Arial" w:eastAsia="Times New Roman" w:hAnsi="Arial" w:cs="Arial"/>
          <w:b/>
          <w:lang w:eastAsia="en-US"/>
        </w:rPr>
        <w:t>8</w:t>
      </w:r>
      <w:r w:rsidR="006F17D2">
        <w:rPr>
          <w:rFonts w:ascii="Arial" w:eastAsia="Times New Roman" w:hAnsi="Arial" w:cs="Arial"/>
          <w:b/>
          <w:lang w:eastAsia="en-US"/>
        </w:rPr>
        <w:t>71</w:t>
      </w:r>
      <w:r w:rsidR="00D96B2B">
        <w:rPr>
          <w:rFonts w:ascii="Arial" w:eastAsia="Times New Roman" w:hAnsi="Arial" w:cs="Arial"/>
          <w:b/>
          <w:lang w:eastAsia="en-US"/>
        </w:rPr>
        <w:t xml:space="preserve"> V</w:t>
      </w:r>
      <w:r w:rsidR="00692D4B">
        <w:rPr>
          <w:rFonts w:ascii="Arial" w:eastAsia="Times New Roman" w:hAnsi="Arial" w:cs="Arial"/>
          <w:b/>
          <w:lang w:eastAsia="en-US"/>
        </w:rPr>
        <w:t>2</w:t>
      </w:r>
      <w:r w:rsidR="00D96B2B">
        <w:rPr>
          <w:rFonts w:ascii="Arial" w:eastAsia="Times New Roman" w:hAnsi="Arial" w:cs="Arial"/>
          <w:b/>
          <w:lang w:eastAsia="en-US"/>
        </w:rPr>
        <w:t>.</w:t>
      </w:r>
      <w:r w:rsidR="00692D4B">
        <w:rPr>
          <w:rFonts w:ascii="Arial" w:eastAsia="Times New Roman" w:hAnsi="Arial" w:cs="Arial"/>
          <w:b/>
          <w:lang w:eastAsia="en-US"/>
        </w:rPr>
        <w:t>0</w:t>
      </w:r>
      <w:r w:rsidR="00D96B2B">
        <w:rPr>
          <w:rFonts w:ascii="Arial" w:eastAsia="Times New Roman" w:hAnsi="Arial" w:cs="Arial"/>
          <w:b/>
          <w:lang w:eastAsia="en-US"/>
        </w:rPr>
        <w:t>.0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</w:rPr>
      </w:pPr>
      <w:r w:rsidRPr="00E00A26">
        <w:rPr>
          <w:rFonts w:ascii="Arial" w:eastAsia="Times New Roman" w:hAnsi="Arial"/>
          <w:b/>
          <w:lang w:eastAsia="en-US"/>
        </w:rPr>
        <w:t>Document for:</w:t>
      </w:r>
      <w:r w:rsidRPr="00E00A26">
        <w:rPr>
          <w:rFonts w:ascii="Arial" w:eastAsia="Times New Roman" w:hAnsi="Arial"/>
          <w:lang w:eastAsia="en-US"/>
        </w:rPr>
        <w:tab/>
      </w:r>
      <w:bookmarkStart w:id="2" w:name="DocumentFor"/>
      <w:bookmarkEnd w:id="2"/>
      <w:r w:rsidRPr="00E00A26">
        <w:rPr>
          <w:rFonts w:ascii="Arial" w:eastAsia="Times New Roman" w:hAnsi="Arial"/>
          <w:b/>
          <w:lang w:eastAsia="en-US"/>
        </w:rPr>
        <w:t>Approval</w:t>
      </w:r>
    </w:p>
    <w:p w:rsidR="00E00A26" w:rsidRPr="00E00A26" w:rsidRDefault="00E00A26" w:rsidP="00E00A26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right="284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1.</w:t>
      </w:r>
      <w:r w:rsidRPr="00E00A26">
        <w:rPr>
          <w:rFonts w:ascii="Arial" w:eastAsia="Times New Roman" w:hAnsi="Arial"/>
          <w:b/>
          <w:sz w:val="24"/>
          <w:lang w:eastAsia="en-US"/>
        </w:rPr>
        <w:tab/>
        <w:t>Introduction</w:t>
      </w:r>
    </w:p>
    <w:p w:rsidR="008C5352" w:rsidRPr="00E00A26" w:rsidRDefault="00455363" w:rsidP="00B57797">
      <w:pPr>
        <w:jc w:val="both"/>
      </w:pPr>
      <w:r w:rsidRPr="00E00A26">
        <w:t>In R</w:t>
      </w:r>
      <w:r w:rsidR="00D7508F" w:rsidRPr="00E00A26">
        <w:t>AN#</w:t>
      </w:r>
      <w:r w:rsidR="00F54E15">
        <w:t>70</w:t>
      </w:r>
      <w:r w:rsidR="00430812" w:rsidRPr="00E00A26">
        <w:t xml:space="preserve"> a new WI was approved [1</w:t>
      </w:r>
      <w:r w:rsidRPr="00E00A26">
        <w:t xml:space="preserve">] to add </w:t>
      </w:r>
      <w:r w:rsidR="00563F3C" w:rsidRPr="00E00A26">
        <w:t xml:space="preserve">support for </w:t>
      </w:r>
      <w:r w:rsidR="00F54E15" w:rsidRPr="00F54E15">
        <w:t>Multi-Band Base Station testing with three or more bands</w:t>
      </w:r>
      <w:r w:rsidR="00563F3C" w:rsidRPr="00E00A26">
        <w:t>.</w:t>
      </w:r>
    </w:p>
    <w:p w:rsidR="00716CCE" w:rsidRDefault="00716CCE" w:rsidP="00716CCE">
      <w:pPr>
        <w:jc w:val="both"/>
      </w:pPr>
      <w:r>
        <w:t>In RAN4#78, the skeleton TR [2] and two text proposals [3, 4] were approved.</w:t>
      </w:r>
    </w:p>
    <w:p w:rsidR="00AB4899" w:rsidRPr="00E00A26" w:rsidRDefault="00AB4899" w:rsidP="00716CCE">
      <w:pPr>
        <w:jc w:val="both"/>
      </w:pPr>
      <w:r>
        <w:t>In RAN4#78</w:t>
      </w:r>
      <w:r w:rsidR="00C5272E">
        <w:t>b</w:t>
      </w:r>
      <w:r>
        <w:t>is, the TR V0.1.0 [5] and one text proposal [6] were approved.</w:t>
      </w:r>
    </w:p>
    <w:p w:rsidR="00E70B0E" w:rsidRPr="00E00A26" w:rsidRDefault="00E70B0E" w:rsidP="00E70B0E">
      <w:pPr>
        <w:jc w:val="both"/>
      </w:pPr>
      <w:r>
        <w:t>In RAN4#79, the TR V0.2.0 [7] and two text proposals [8, 9] with the updated TR V0.3.0 [10] were approved.</w:t>
      </w:r>
    </w:p>
    <w:p w:rsidR="00E70B0E" w:rsidRPr="00E00A26" w:rsidRDefault="00E70B0E" w:rsidP="00E70B0E">
      <w:pPr>
        <w:jc w:val="both"/>
      </w:pPr>
      <w:r>
        <w:t>In RAN#72, the TR V1.0.0 [</w:t>
      </w:r>
      <w:r w:rsidR="005C4DA2">
        <w:t>11</w:t>
      </w:r>
      <w:r>
        <w:t xml:space="preserve">] was </w:t>
      </w:r>
      <w:r w:rsidR="005C4DA2">
        <w:t>not</w:t>
      </w:r>
      <w:r>
        <w:t>ed.</w:t>
      </w:r>
    </w:p>
    <w:p w:rsidR="005C4DA2" w:rsidRPr="00E00A26" w:rsidRDefault="005C4DA2" w:rsidP="005C4DA2">
      <w:pPr>
        <w:jc w:val="both"/>
      </w:pPr>
      <w:r>
        <w:t>In RAN4#80, three text proposals [12-14] were approved.</w:t>
      </w:r>
    </w:p>
    <w:p w:rsidR="009570BC" w:rsidRPr="00E00A26" w:rsidRDefault="009570BC" w:rsidP="009570BC">
      <w:pPr>
        <w:jc w:val="both"/>
      </w:pPr>
      <w:r>
        <w:t>In RAN4#80bis, the TR V1.1.0 [15] and two text proposal [16, 17] were approved.</w:t>
      </w:r>
    </w:p>
    <w:p w:rsidR="002C1874" w:rsidRPr="00E00A26" w:rsidRDefault="002C1874" w:rsidP="002C1874">
      <w:pPr>
        <w:jc w:val="both"/>
      </w:pPr>
      <w:r>
        <w:t xml:space="preserve">In RAN4#81, </w:t>
      </w:r>
      <w:r w:rsidR="00692D4B">
        <w:t xml:space="preserve">the TR V1.2.0 [18] and </w:t>
      </w:r>
      <w:r>
        <w:t>one text proposal [1</w:t>
      </w:r>
      <w:r w:rsidR="00692D4B">
        <w:t>9</w:t>
      </w:r>
      <w:r>
        <w:t>] were approved.</w:t>
      </w:r>
    </w:p>
    <w:p w:rsidR="00716CCE" w:rsidRPr="00E00A26" w:rsidRDefault="00716CCE" w:rsidP="00716CCE">
      <w:pPr>
        <w:jc w:val="both"/>
      </w:pPr>
      <w:r w:rsidRPr="00E00A26">
        <w:t xml:space="preserve">This contribution provides for approval </w:t>
      </w:r>
      <w:r>
        <w:t xml:space="preserve">the </w:t>
      </w:r>
      <w:r w:rsidR="00DE1EBC">
        <w:t>T</w:t>
      </w:r>
      <w:bookmarkStart w:id="3" w:name="_GoBack"/>
      <w:bookmarkEnd w:id="3"/>
      <w:r w:rsidRPr="00E00A26">
        <w:t xml:space="preserve">R </w:t>
      </w:r>
      <w:r w:rsidR="00692D4B">
        <w:t>V2.0.0 to be presented to RAN#74 for approval to complete the WI</w:t>
      </w:r>
      <w:r w:rsidRPr="00E00A26">
        <w:t>.</w:t>
      </w:r>
    </w:p>
    <w:p w:rsidR="00E00A26" w:rsidRPr="00E00A26" w:rsidRDefault="00E00A26" w:rsidP="00E00A26">
      <w:pPr>
        <w:overflowPunct/>
        <w:autoSpaceDE/>
        <w:autoSpaceDN/>
        <w:adjustRightInd/>
        <w:spacing w:after="120"/>
        <w:textAlignment w:val="auto"/>
        <w:rPr>
          <w:rFonts w:eastAsia="Times New Roman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left="1985" w:right="284" w:hanging="1985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References</w:t>
      </w:r>
    </w:p>
    <w:p w:rsidR="00E00A26" w:rsidRDefault="00E00A26" w:rsidP="003C1B3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E00A26">
        <w:rPr>
          <w:rFonts w:eastAsia="Times New Roman"/>
          <w:lang w:eastAsia="en-US"/>
        </w:rPr>
        <w:t>[1]</w:t>
      </w:r>
      <w:r w:rsidRPr="00E00A26">
        <w:rPr>
          <w:rFonts w:eastAsia="Times New Roman"/>
          <w:lang w:eastAsia="en-US"/>
        </w:rPr>
        <w:tab/>
        <w:t>R</w:t>
      </w:r>
      <w:r w:rsidR="00D41ABB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 w:rsidR="00F54E15">
        <w:rPr>
          <w:rFonts w:eastAsia="Times New Roman"/>
          <w:lang w:eastAsia="en-US"/>
        </w:rPr>
        <w:t>52205</w:t>
      </w:r>
      <w:r w:rsidRPr="00E00A26">
        <w:rPr>
          <w:rFonts w:eastAsia="Times New Roman"/>
          <w:lang w:eastAsia="en-US"/>
        </w:rPr>
        <w:t>, “</w:t>
      </w:r>
      <w:r w:rsidR="00F54E15" w:rsidRPr="00F54E15">
        <w:rPr>
          <w:rFonts w:eastAsia="Times New Roman"/>
          <w:noProof/>
          <w:lang w:eastAsia="en-US"/>
        </w:rPr>
        <w:t>New Work Item proposal: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="00F54E15" w:rsidRPr="00F54E15">
        <w:rPr>
          <w:rFonts w:eastAsia="Times New Roman"/>
          <w:noProof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[2]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60473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Skeleton TR 37.871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[3]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60258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Work plan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[4]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61377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Band combinations for feasible implementation of multi-band BS capable of operation in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AB4899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[5]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61598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V0.1.0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AB4899" w:rsidRPr="00E00A26" w:rsidRDefault="00AB4899" w:rsidP="00AB4899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[6]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63133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AB4899">
        <w:rPr>
          <w:rFonts w:eastAsia="Times New Roman"/>
          <w:lang w:eastAsia="en-US"/>
        </w:rPr>
        <w:t>Nokia, Alcatel-Lucent Shanghai Bell, Huawei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[7]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64192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</w:t>
      </w:r>
      <w:r>
        <w:rPr>
          <w:rFonts w:eastAsia="Times New Roman"/>
          <w:noProof/>
          <w:lang w:eastAsia="en-US"/>
        </w:rPr>
        <w:t>2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E70B0E" w:rsidRPr="00E00A26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[8]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64702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TP for TR 37.871: Necessary changes to the core requirements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255AD2">
        <w:rPr>
          <w:rFonts w:eastAsia="Times New Roman"/>
          <w:lang w:eastAsia="en-US"/>
        </w:rPr>
        <w:t>Nokia,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[9]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64194</w:t>
      </w:r>
      <w:r w:rsidRPr="00E00A26">
        <w:rPr>
          <w:rFonts w:eastAsia="Times New Roman"/>
          <w:lang w:eastAsia="en-US"/>
        </w:rPr>
        <w:t>, “</w:t>
      </w:r>
      <w:r w:rsidRPr="00255AD2">
        <w:rPr>
          <w:rFonts w:eastAsia="Times New Roman"/>
          <w:noProof/>
          <w:lang w:eastAsia="en-US"/>
        </w:rPr>
        <w:t>TP for TR 37.871: Generic approach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>
        <w:rPr>
          <w:rFonts w:eastAsia="Times New Roman"/>
          <w:lang w:eastAsia="en-US"/>
        </w:rPr>
        <w:t xml:space="preserve">, </w:t>
      </w:r>
      <w:r w:rsidRPr="00AB4899">
        <w:rPr>
          <w:rFonts w:eastAsia="Times New Roman"/>
          <w:lang w:eastAsia="en-US"/>
        </w:rPr>
        <w:t>Alcatel-Lucent Shanghai Bell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[10]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64933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V0.</w:t>
      </w:r>
      <w:r>
        <w:rPr>
          <w:rFonts w:eastAsia="Times New Roman"/>
          <w:noProof/>
          <w:lang w:eastAsia="en-US"/>
        </w:rPr>
        <w:t>3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E70B0E" w:rsidRDefault="00E70B0E" w:rsidP="00E70B0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</w:t>
      </w:r>
      <w:r w:rsidR="00D92A04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 w:rsidR="005C4DA2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</w:t>
      </w:r>
      <w:r w:rsidR="005C4DA2">
        <w:rPr>
          <w:rFonts w:eastAsia="Times New Roman"/>
          <w:lang w:eastAsia="en-US"/>
        </w:rPr>
        <w:t>0778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</w:t>
      </w:r>
      <w:r>
        <w:rPr>
          <w:rFonts w:eastAsia="Times New Roman"/>
          <w:noProof/>
          <w:lang w:eastAsia="en-US"/>
        </w:rPr>
        <w:t>0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5C4DA2" w:rsidRPr="005C4DA2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[1</w:t>
      </w:r>
      <w:r>
        <w:rPr>
          <w:rFonts w:eastAsia="Times New Roman"/>
          <w:lang w:eastAsia="en-US"/>
        </w:rPr>
        <w:t>2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 xml:space="preserve">R4-165179, </w:t>
      </w:r>
      <w:r w:rsidR="00692D4B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Necessary changes to the core requirements for Multi-Band Base Station testing with three or more bands</w:t>
      </w:r>
      <w:r w:rsidR="00692D4B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>, Nokia</w:t>
      </w:r>
      <w:r w:rsidR="00571C88" w:rsidRPr="00571C88">
        <w:rPr>
          <w:rFonts w:eastAsia="Times New Roman"/>
          <w:lang w:eastAsia="en-US"/>
        </w:rPr>
        <w:t>, Alcatel-Lucent Shanghai Bell</w:t>
      </w:r>
      <w:r>
        <w:rPr>
          <w:rFonts w:eastAsia="Times New Roman"/>
          <w:lang w:eastAsia="en-US"/>
        </w:rPr>
        <w:t>.</w:t>
      </w:r>
    </w:p>
    <w:p w:rsidR="005C4DA2" w:rsidRPr="005C4DA2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</w:t>
      </w:r>
      <w:r>
        <w:rPr>
          <w:rFonts w:eastAsia="Times New Roman"/>
          <w:lang w:eastAsia="en-US"/>
        </w:rPr>
        <w:t>13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 xml:space="preserve">R4-166206, </w:t>
      </w:r>
      <w:r w:rsidR="00692D4B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Clarification for BS capable of multi-band operation</w:t>
      </w:r>
      <w:r w:rsidR="00692D4B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>, Ericsson</w:t>
      </w:r>
      <w:r>
        <w:rPr>
          <w:rFonts w:eastAsia="Times New Roman"/>
          <w:lang w:eastAsia="en-US"/>
        </w:rPr>
        <w:t>.</w:t>
      </w:r>
    </w:p>
    <w:p w:rsidR="00E00A26" w:rsidRDefault="005C4DA2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[14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 xml:space="preserve">R4-166948, </w:t>
      </w:r>
      <w:r w:rsidR="00692D4B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Necessary changes to the test requirements for Multi-Band Base Station testing with three or more bands</w:t>
      </w:r>
      <w:r w:rsidR="00692D4B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>, Nokia, Alcatel-Lucent Shanghai Bell, Huawei</w:t>
      </w:r>
      <w:r>
        <w:rPr>
          <w:rFonts w:eastAsia="Times New Roman"/>
          <w:lang w:eastAsia="en-US"/>
        </w:rPr>
        <w:t>.</w:t>
      </w:r>
    </w:p>
    <w:p w:rsidR="009570BC" w:rsidRDefault="009570BC" w:rsidP="009570BC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[15]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68081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9570BC" w:rsidRPr="005C4DA2" w:rsidRDefault="009570BC" w:rsidP="009570BC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5C4DA2">
        <w:rPr>
          <w:rFonts w:eastAsia="Times New Roman"/>
          <w:lang w:eastAsia="en-US"/>
        </w:rPr>
        <w:t>[1</w:t>
      </w:r>
      <w:r>
        <w:rPr>
          <w:rFonts w:eastAsia="Times New Roman"/>
          <w:lang w:eastAsia="en-US"/>
        </w:rPr>
        <w:t>6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</w:t>
      </w:r>
      <w:r>
        <w:rPr>
          <w:rFonts w:eastAsia="Times New Roman"/>
          <w:lang w:eastAsia="en-US"/>
        </w:rPr>
        <w:t>8082</w:t>
      </w:r>
      <w:r w:rsidRPr="005C4DA2">
        <w:rPr>
          <w:rFonts w:eastAsia="Times New Roman"/>
          <w:lang w:eastAsia="en-US"/>
        </w:rPr>
        <w:t xml:space="preserve">, </w:t>
      </w:r>
      <w:r w:rsidR="00692D4B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Necessary changes to the core requirements for Multi-Band Base Station testing with three or more bands</w:t>
      </w:r>
      <w:r w:rsidR="00692D4B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>, Nokia</w:t>
      </w:r>
      <w:r w:rsidRPr="00571C88">
        <w:rPr>
          <w:rFonts w:eastAsia="Times New Roman"/>
          <w:lang w:eastAsia="en-US"/>
        </w:rPr>
        <w:t>, Alcatel-Lucent Shanghai Bell</w:t>
      </w:r>
      <w:r>
        <w:rPr>
          <w:rFonts w:eastAsia="Times New Roman"/>
          <w:lang w:eastAsia="en-US"/>
        </w:rPr>
        <w:t>.</w:t>
      </w:r>
    </w:p>
    <w:p w:rsidR="009570BC" w:rsidRPr="00E00A26" w:rsidRDefault="009570BC" w:rsidP="009570BC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[17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</w:t>
      </w:r>
      <w:r>
        <w:rPr>
          <w:rFonts w:eastAsia="Times New Roman"/>
          <w:lang w:eastAsia="en-US"/>
        </w:rPr>
        <w:t>8903</w:t>
      </w:r>
      <w:r w:rsidRPr="005C4DA2">
        <w:rPr>
          <w:rFonts w:eastAsia="Times New Roman"/>
          <w:lang w:eastAsia="en-US"/>
        </w:rPr>
        <w:t xml:space="preserve">, </w:t>
      </w:r>
      <w:r w:rsidR="00692D4B" w:rsidRPr="00E00A26">
        <w:rPr>
          <w:rFonts w:eastAsia="Times New Roman"/>
          <w:lang w:eastAsia="en-US"/>
        </w:rPr>
        <w:t>“</w:t>
      </w:r>
      <w:r w:rsidRPr="005C4DA2">
        <w:rPr>
          <w:rFonts w:eastAsia="Times New Roman"/>
          <w:lang w:eastAsia="en-US"/>
        </w:rPr>
        <w:t>TP for TR 37.871: Necessary changes to the test requirements for Multi-Band Base Station testing with three or more bands</w:t>
      </w:r>
      <w:r w:rsidR="00692D4B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 xml:space="preserve">, Nokia, Alcatel-Lucent Shanghai Bell, </w:t>
      </w:r>
      <w:r>
        <w:rPr>
          <w:rFonts w:eastAsia="Times New Roman"/>
          <w:lang w:eastAsia="en-US"/>
        </w:rPr>
        <w:t xml:space="preserve">Ericsson, </w:t>
      </w:r>
      <w:r w:rsidRPr="005C4DA2">
        <w:rPr>
          <w:rFonts w:eastAsia="Times New Roman"/>
          <w:lang w:eastAsia="en-US"/>
        </w:rPr>
        <w:t>Huawei</w:t>
      </w:r>
      <w:r>
        <w:rPr>
          <w:rFonts w:eastAsia="Times New Roman"/>
          <w:lang w:eastAsia="en-US"/>
        </w:rPr>
        <w:t>.</w:t>
      </w:r>
    </w:p>
    <w:p w:rsidR="00692D4B" w:rsidRDefault="00692D4B" w:rsidP="00692D4B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lastRenderedPageBreak/>
        <w:t>[18]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610740</w:t>
      </w:r>
      <w:r w:rsidRPr="00E00A26">
        <w:rPr>
          <w:rFonts w:eastAsia="Times New Roman"/>
          <w:lang w:eastAsia="en-US"/>
        </w:rPr>
        <w:t>, “</w:t>
      </w:r>
      <w:r w:rsidRPr="00AB4899">
        <w:rPr>
          <w:rFonts w:eastAsia="Times New Roman"/>
          <w:noProof/>
          <w:lang w:eastAsia="en-US"/>
        </w:rPr>
        <w:t>TR 37.871 V</w:t>
      </w:r>
      <w:r>
        <w:rPr>
          <w:rFonts w:eastAsia="Times New Roman"/>
          <w:noProof/>
          <w:lang w:eastAsia="en-US"/>
        </w:rPr>
        <w:t>1</w:t>
      </w:r>
      <w:r w:rsidRPr="00AB4899">
        <w:rPr>
          <w:rFonts w:eastAsia="Times New Roman"/>
          <w:noProof/>
          <w:lang w:eastAsia="en-US"/>
        </w:rPr>
        <w:t>.</w:t>
      </w:r>
      <w:r>
        <w:rPr>
          <w:rFonts w:eastAsia="Times New Roman"/>
          <w:noProof/>
          <w:lang w:eastAsia="en-US"/>
        </w:rPr>
        <w:t>2</w:t>
      </w:r>
      <w:r w:rsidRPr="00AB4899">
        <w:rPr>
          <w:rFonts w:eastAsia="Times New Roman"/>
          <w:noProof/>
          <w:lang w:eastAsia="en-US"/>
        </w:rPr>
        <w:t>.0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</w:t>
      </w:r>
      <w:r w:rsidRPr="00E00A26">
        <w:rPr>
          <w:rFonts w:eastAsia="Times New Roman"/>
          <w:lang w:eastAsia="en-US"/>
        </w:rPr>
        <w:t>.</w:t>
      </w:r>
    </w:p>
    <w:p w:rsidR="002C1874" w:rsidRPr="00E00A26" w:rsidRDefault="002C1874" w:rsidP="00692D4B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[1</w:t>
      </w:r>
      <w:r w:rsidR="00692D4B">
        <w:rPr>
          <w:rFonts w:eastAsia="Times New Roman"/>
          <w:lang w:eastAsia="en-US"/>
        </w:rPr>
        <w:t>9</w:t>
      </w:r>
      <w:r w:rsidRPr="005C4DA2">
        <w:rPr>
          <w:rFonts w:eastAsia="Times New Roman"/>
          <w:lang w:eastAsia="en-US"/>
        </w:rPr>
        <w:t>]</w:t>
      </w:r>
      <w:r w:rsidRPr="005C4DA2">
        <w:rPr>
          <w:rFonts w:eastAsia="Times New Roman"/>
          <w:lang w:eastAsia="en-US"/>
        </w:rPr>
        <w:tab/>
        <w:t>R4-16</w:t>
      </w:r>
      <w:r w:rsidR="00BF1E76">
        <w:rPr>
          <w:rFonts w:eastAsia="Times New Roman"/>
          <w:lang w:eastAsia="en-US"/>
        </w:rPr>
        <w:t>10</w:t>
      </w:r>
      <w:r w:rsidR="00DD3140">
        <w:rPr>
          <w:rFonts w:eastAsia="Times New Roman"/>
          <w:lang w:eastAsia="en-US"/>
        </w:rPr>
        <w:t>739</w:t>
      </w:r>
      <w:r w:rsidRPr="005C4DA2">
        <w:rPr>
          <w:rFonts w:eastAsia="Times New Roman"/>
          <w:lang w:eastAsia="en-US"/>
        </w:rPr>
        <w:t xml:space="preserve">, </w:t>
      </w:r>
      <w:r w:rsidR="00692D4B" w:rsidRPr="00E00A26">
        <w:rPr>
          <w:rFonts w:eastAsia="Times New Roman"/>
          <w:lang w:eastAsia="en-US"/>
        </w:rPr>
        <w:t>“</w:t>
      </w:r>
      <w:r w:rsidRPr="002C1874">
        <w:rPr>
          <w:rFonts w:eastAsia="Times New Roman"/>
          <w:lang w:eastAsia="en-US"/>
        </w:rPr>
        <w:t>TR 37.871 V1.</w:t>
      </w:r>
      <w:r w:rsidR="00BF1E76">
        <w:rPr>
          <w:rFonts w:eastAsia="Times New Roman"/>
          <w:lang w:eastAsia="en-US"/>
        </w:rPr>
        <w:t>1</w:t>
      </w:r>
      <w:r w:rsidRPr="002C1874">
        <w:rPr>
          <w:rFonts w:eastAsia="Times New Roman"/>
          <w:lang w:eastAsia="en-US"/>
        </w:rPr>
        <w:t>.0 clean-up</w:t>
      </w:r>
      <w:r w:rsidR="00692D4B" w:rsidRPr="00E00A26">
        <w:rPr>
          <w:rFonts w:eastAsia="Times New Roman"/>
          <w:lang w:eastAsia="en-US"/>
        </w:rPr>
        <w:t>”</w:t>
      </w:r>
      <w:r w:rsidRPr="005C4DA2">
        <w:rPr>
          <w:rFonts w:eastAsia="Times New Roman"/>
          <w:lang w:eastAsia="en-US"/>
        </w:rPr>
        <w:t xml:space="preserve">, Nokia, Alcatel-Lucent Shanghai Bell, </w:t>
      </w:r>
      <w:r>
        <w:rPr>
          <w:rFonts w:eastAsia="Times New Roman"/>
          <w:lang w:eastAsia="en-US"/>
        </w:rPr>
        <w:t xml:space="preserve">Ericsson, </w:t>
      </w:r>
      <w:r w:rsidRPr="005C4DA2">
        <w:rPr>
          <w:rFonts w:eastAsia="Times New Roman"/>
          <w:lang w:eastAsia="en-US"/>
        </w:rPr>
        <w:t>Huawei</w:t>
      </w:r>
      <w:r>
        <w:rPr>
          <w:rFonts w:eastAsia="Times New Roman"/>
          <w:lang w:eastAsia="en-US"/>
        </w:rPr>
        <w:t>.</w:t>
      </w:r>
    </w:p>
    <w:p w:rsidR="009570BC" w:rsidRPr="00E00A26" w:rsidRDefault="009570BC" w:rsidP="005C4DA2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5A6" w:rsidRDefault="006655A6">
      <w:r>
        <w:separator/>
      </w:r>
    </w:p>
  </w:endnote>
  <w:endnote w:type="continuationSeparator" w:id="0">
    <w:p w:rsidR="006655A6" w:rsidRDefault="0066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5A6" w:rsidRDefault="006655A6">
      <w:r>
        <w:separator/>
      </w:r>
    </w:p>
  </w:footnote>
  <w:footnote w:type="continuationSeparator" w:id="0">
    <w:p w:rsidR="006655A6" w:rsidRDefault="00665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12D36"/>
    <w:rsid w:val="000205C5"/>
    <w:rsid w:val="00022876"/>
    <w:rsid w:val="00052BF8"/>
    <w:rsid w:val="00057116"/>
    <w:rsid w:val="00062AC3"/>
    <w:rsid w:val="00072FF9"/>
    <w:rsid w:val="000759DD"/>
    <w:rsid w:val="000908C8"/>
    <w:rsid w:val="00092D02"/>
    <w:rsid w:val="00095AED"/>
    <w:rsid w:val="000A168F"/>
    <w:rsid w:val="000B3BE5"/>
    <w:rsid w:val="000B61FD"/>
    <w:rsid w:val="000E55AD"/>
    <w:rsid w:val="000F5A5A"/>
    <w:rsid w:val="000F6B69"/>
    <w:rsid w:val="00100112"/>
    <w:rsid w:val="0010115F"/>
    <w:rsid w:val="0010143C"/>
    <w:rsid w:val="00144B2C"/>
    <w:rsid w:val="001534E1"/>
    <w:rsid w:val="00156B3E"/>
    <w:rsid w:val="00166740"/>
    <w:rsid w:val="00176D94"/>
    <w:rsid w:val="001C5C86"/>
    <w:rsid w:val="001E12C6"/>
    <w:rsid w:val="001F2863"/>
    <w:rsid w:val="001F43A7"/>
    <w:rsid w:val="001F5536"/>
    <w:rsid w:val="001F7A53"/>
    <w:rsid w:val="002000C2"/>
    <w:rsid w:val="00200FAD"/>
    <w:rsid w:val="00222119"/>
    <w:rsid w:val="00224C6E"/>
    <w:rsid w:val="00232924"/>
    <w:rsid w:val="0024374E"/>
    <w:rsid w:val="00251ED1"/>
    <w:rsid w:val="00254FE8"/>
    <w:rsid w:val="00274B64"/>
    <w:rsid w:val="00280E8A"/>
    <w:rsid w:val="002900B0"/>
    <w:rsid w:val="00293847"/>
    <w:rsid w:val="002A3614"/>
    <w:rsid w:val="002C1874"/>
    <w:rsid w:val="002C4CAC"/>
    <w:rsid w:val="002C5C01"/>
    <w:rsid w:val="002D6CBE"/>
    <w:rsid w:val="002D7530"/>
    <w:rsid w:val="002E7A9E"/>
    <w:rsid w:val="002F59F5"/>
    <w:rsid w:val="002F783F"/>
    <w:rsid w:val="00313C2A"/>
    <w:rsid w:val="003205AD"/>
    <w:rsid w:val="00335FB2"/>
    <w:rsid w:val="0034265B"/>
    <w:rsid w:val="003426F0"/>
    <w:rsid w:val="00344158"/>
    <w:rsid w:val="00350EF5"/>
    <w:rsid w:val="003518A4"/>
    <w:rsid w:val="00380844"/>
    <w:rsid w:val="0038606E"/>
    <w:rsid w:val="00396BF7"/>
    <w:rsid w:val="003A12B4"/>
    <w:rsid w:val="003A1EB0"/>
    <w:rsid w:val="003A63C3"/>
    <w:rsid w:val="003C1B36"/>
    <w:rsid w:val="003C6DA6"/>
    <w:rsid w:val="003D7A07"/>
    <w:rsid w:val="003E2183"/>
    <w:rsid w:val="003F268E"/>
    <w:rsid w:val="003F5FCD"/>
    <w:rsid w:val="00402E4A"/>
    <w:rsid w:val="0040480B"/>
    <w:rsid w:val="00413514"/>
    <w:rsid w:val="0042340F"/>
    <w:rsid w:val="00424DE5"/>
    <w:rsid w:val="00425F54"/>
    <w:rsid w:val="00430812"/>
    <w:rsid w:val="00430E68"/>
    <w:rsid w:val="0043117A"/>
    <w:rsid w:val="0043745F"/>
    <w:rsid w:val="0044029F"/>
    <w:rsid w:val="00443A97"/>
    <w:rsid w:val="00451220"/>
    <w:rsid w:val="00453E0D"/>
    <w:rsid w:val="00455363"/>
    <w:rsid w:val="00462A1E"/>
    <w:rsid w:val="0048267C"/>
    <w:rsid w:val="004876B9"/>
    <w:rsid w:val="00493A79"/>
    <w:rsid w:val="004A6A60"/>
    <w:rsid w:val="004B3A1E"/>
    <w:rsid w:val="004C1A69"/>
    <w:rsid w:val="004D52CA"/>
    <w:rsid w:val="004E5C2E"/>
    <w:rsid w:val="004F4F32"/>
    <w:rsid w:val="004F6D35"/>
    <w:rsid w:val="005000FE"/>
    <w:rsid w:val="00500DBA"/>
    <w:rsid w:val="00535724"/>
    <w:rsid w:val="005370AB"/>
    <w:rsid w:val="005510BC"/>
    <w:rsid w:val="00554F03"/>
    <w:rsid w:val="00555AD8"/>
    <w:rsid w:val="005573BB"/>
    <w:rsid w:val="00557B2E"/>
    <w:rsid w:val="00561267"/>
    <w:rsid w:val="00563F3C"/>
    <w:rsid w:val="005658F7"/>
    <w:rsid w:val="00571C88"/>
    <w:rsid w:val="00576891"/>
    <w:rsid w:val="00590087"/>
    <w:rsid w:val="005B2742"/>
    <w:rsid w:val="005C4DA2"/>
    <w:rsid w:val="005C4F58"/>
    <w:rsid w:val="005C62F3"/>
    <w:rsid w:val="005C7692"/>
    <w:rsid w:val="005D2AFE"/>
    <w:rsid w:val="005D3FEC"/>
    <w:rsid w:val="005D44BE"/>
    <w:rsid w:val="005E662C"/>
    <w:rsid w:val="005F6825"/>
    <w:rsid w:val="00605621"/>
    <w:rsid w:val="00611EC4"/>
    <w:rsid w:val="00620B3F"/>
    <w:rsid w:val="006412F1"/>
    <w:rsid w:val="006418C6"/>
    <w:rsid w:val="00654090"/>
    <w:rsid w:val="006632C7"/>
    <w:rsid w:val="006655A6"/>
    <w:rsid w:val="00671BBB"/>
    <w:rsid w:val="00681CCE"/>
    <w:rsid w:val="00682237"/>
    <w:rsid w:val="00692D4B"/>
    <w:rsid w:val="00693ADA"/>
    <w:rsid w:val="006A152A"/>
    <w:rsid w:val="006A6D22"/>
    <w:rsid w:val="006B2051"/>
    <w:rsid w:val="006B511E"/>
    <w:rsid w:val="006F13D4"/>
    <w:rsid w:val="006F17D2"/>
    <w:rsid w:val="006F3531"/>
    <w:rsid w:val="006F4CEB"/>
    <w:rsid w:val="0070282D"/>
    <w:rsid w:val="00704494"/>
    <w:rsid w:val="0070683E"/>
    <w:rsid w:val="00706B99"/>
    <w:rsid w:val="00716CCE"/>
    <w:rsid w:val="00724DB0"/>
    <w:rsid w:val="007251BF"/>
    <w:rsid w:val="00725E97"/>
    <w:rsid w:val="00734878"/>
    <w:rsid w:val="0073506E"/>
    <w:rsid w:val="00740ECA"/>
    <w:rsid w:val="0074255B"/>
    <w:rsid w:val="007440D4"/>
    <w:rsid w:val="007461C8"/>
    <w:rsid w:val="0075184E"/>
    <w:rsid w:val="0075252A"/>
    <w:rsid w:val="00764B84"/>
    <w:rsid w:val="007652FA"/>
    <w:rsid w:val="007738F6"/>
    <w:rsid w:val="0078034D"/>
    <w:rsid w:val="00790BCC"/>
    <w:rsid w:val="00791679"/>
    <w:rsid w:val="007974F5"/>
    <w:rsid w:val="00797739"/>
    <w:rsid w:val="007A495B"/>
    <w:rsid w:val="007B0F49"/>
    <w:rsid w:val="007B5CB8"/>
    <w:rsid w:val="007C306D"/>
    <w:rsid w:val="007C7E14"/>
    <w:rsid w:val="007D156C"/>
    <w:rsid w:val="007D700A"/>
    <w:rsid w:val="007D7164"/>
    <w:rsid w:val="007F4C6D"/>
    <w:rsid w:val="007F5A0D"/>
    <w:rsid w:val="007F7421"/>
    <w:rsid w:val="007F7FD2"/>
    <w:rsid w:val="00806432"/>
    <w:rsid w:val="00817088"/>
    <w:rsid w:val="00830607"/>
    <w:rsid w:val="0083542F"/>
    <w:rsid w:val="008364A3"/>
    <w:rsid w:val="00843D20"/>
    <w:rsid w:val="0084569E"/>
    <w:rsid w:val="008519AA"/>
    <w:rsid w:val="00857ABD"/>
    <w:rsid w:val="00876A4F"/>
    <w:rsid w:val="0088222A"/>
    <w:rsid w:val="00886873"/>
    <w:rsid w:val="008934EF"/>
    <w:rsid w:val="008936F8"/>
    <w:rsid w:val="008A115B"/>
    <w:rsid w:val="008A3BFF"/>
    <w:rsid w:val="008A76FD"/>
    <w:rsid w:val="008B4070"/>
    <w:rsid w:val="008C5352"/>
    <w:rsid w:val="008C537F"/>
    <w:rsid w:val="008C6842"/>
    <w:rsid w:val="008D4499"/>
    <w:rsid w:val="008D658B"/>
    <w:rsid w:val="009071B5"/>
    <w:rsid w:val="00911A5B"/>
    <w:rsid w:val="0091732B"/>
    <w:rsid w:val="009224C2"/>
    <w:rsid w:val="009229CB"/>
    <w:rsid w:val="00932993"/>
    <w:rsid w:val="009437A2"/>
    <w:rsid w:val="009549EA"/>
    <w:rsid w:val="009570BC"/>
    <w:rsid w:val="009578A2"/>
    <w:rsid w:val="00962F51"/>
    <w:rsid w:val="00974288"/>
    <w:rsid w:val="009850EB"/>
    <w:rsid w:val="00985B73"/>
    <w:rsid w:val="00994891"/>
    <w:rsid w:val="009A05E2"/>
    <w:rsid w:val="009A3BC4"/>
    <w:rsid w:val="009B7CEC"/>
    <w:rsid w:val="009D05AE"/>
    <w:rsid w:val="009D59AA"/>
    <w:rsid w:val="009D6B6F"/>
    <w:rsid w:val="009E32C9"/>
    <w:rsid w:val="009F3204"/>
    <w:rsid w:val="009F4A62"/>
    <w:rsid w:val="00A10539"/>
    <w:rsid w:val="00A32101"/>
    <w:rsid w:val="00A34181"/>
    <w:rsid w:val="00A36378"/>
    <w:rsid w:val="00A46AC5"/>
    <w:rsid w:val="00A70E1E"/>
    <w:rsid w:val="00AA221C"/>
    <w:rsid w:val="00AA728C"/>
    <w:rsid w:val="00AB4899"/>
    <w:rsid w:val="00AC28F9"/>
    <w:rsid w:val="00AF287C"/>
    <w:rsid w:val="00B03C01"/>
    <w:rsid w:val="00B078D6"/>
    <w:rsid w:val="00B12DFB"/>
    <w:rsid w:val="00B15231"/>
    <w:rsid w:val="00B158B9"/>
    <w:rsid w:val="00B169F7"/>
    <w:rsid w:val="00B16F88"/>
    <w:rsid w:val="00B3015C"/>
    <w:rsid w:val="00B36E5B"/>
    <w:rsid w:val="00B36F5B"/>
    <w:rsid w:val="00B372F4"/>
    <w:rsid w:val="00B40C77"/>
    <w:rsid w:val="00B425F3"/>
    <w:rsid w:val="00B57797"/>
    <w:rsid w:val="00B80949"/>
    <w:rsid w:val="00BA4095"/>
    <w:rsid w:val="00BA47DB"/>
    <w:rsid w:val="00BB0F20"/>
    <w:rsid w:val="00BC642A"/>
    <w:rsid w:val="00BE2963"/>
    <w:rsid w:val="00BE2B6E"/>
    <w:rsid w:val="00BF1E76"/>
    <w:rsid w:val="00BF24D8"/>
    <w:rsid w:val="00BF7F0F"/>
    <w:rsid w:val="00C03138"/>
    <w:rsid w:val="00C10234"/>
    <w:rsid w:val="00C17C4B"/>
    <w:rsid w:val="00C230E9"/>
    <w:rsid w:val="00C35BBB"/>
    <w:rsid w:val="00C40C63"/>
    <w:rsid w:val="00C412A3"/>
    <w:rsid w:val="00C424F2"/>
    <w:rsid w:val="00C43D1E"/>
    <w:rsid w:val="00C477FB"/>
    <w:rsid w:val="00C5272E"/>
    <w:rsid w:val="00C55BA1"/>
    <w:rsid w:val="00C57C50"/>
    <w:rsid w:val="00C646F7"/>
    <w:rsid w:val="00C715CA"/>
    <w:rsid w:val="00C82DBF"/>
    <w:rsid w:val="00C83459"/>
    <w:rsid w:val="00CA2302"/>
    <w:rsid w:val="00CA244C"/>
    <w:rsid w:val="00CA3DB1"/>
    <w:rsid w:val="00CB124F"/>
    <w:rsid w:val="00CB473B"/>
    <w:rsid w:val="00CD3C65"/>
    <w:rsid w:val="00CE6D5C"/>
    <w:rsid w:val="00CF3F27"/>
    <w:rsid w:val="00CF6D13"/>
    <w:rsid w:val="00D13231"/>
    <w:rsid w:val="00D33A24"/>
    <w:rsid w:val="00D37381"/>
    <w:rsid w:val="00D41ABB"/>
    <w:rsid w:val="00D565FD"/>
    <w:rsid w:val="00D5725A"/>
    <w:rsid w:val="00D57A23"/>
    <w:rsid w:val="00D62268"/>
    <w:rsid w:val="00D64618"/>
    <w:rsid w:val="00D7438E"/>
    <w:rsid w:val="00D7508F"/>
    <w:rsid w:val="00D77416"/>
    <w:rsid w:val="00D81ECA"/>
    <w:rsid w:val="00D92A04"/>
    <w:rsid w:val="00D96B2B"/>
    <w:rsid w:val="00DA74F3"/>
    <w:rsid w:val="00DB3065"/>
    <w:rsid w:val="00DC3217"/>
    <w:rsid w:val="00DC68C0"/>
    <w:rsid w:val="00DD3140"/>
    <w:rsid w:val="00DE1EBC"/>
    <w:rsid w:val="00DE3D0A"/>
    <w:rsid w:val="00DF6716"/>
    <w:rsid w:val="00E00A26"/>
    <w:rsid w:val="00E010DE"/>
    <w:rsid w:val="00E033E0"/>
    <w:rsid w:val="00E13CB2"/>
    <w:rsid w:val="00E255FF"/>
    <w:rsid w:val="00E4043C"/>
    <w:rsid w:val="00E44A20"/>
    <w:rsid w:val="00E52C11"/>
    <w:rsid w:val="00E568CC"/>
    <w:rsid w:val="00E66D11"/>
    <w:rsid w:val="00E67E2B"/>
    <w:rsid w:val="00E70B0E"/>
    <w:rsid w:val="00E74BE8"/>
    <w:rsid w:val="00E75A48"/>
    <w:rsid w:val="00E90B85"/>
    <w:rsid w:val="00E91D37"/>
    <w:rsid w:val="00E936B7"/>
    <w:rsid w:val="00EA1050"/>
    <w:rsid w:val="00EA25D6"/>
    <w:rsid w:val="00EB0C50"/>
    <w:rsid w:val="00EB3AEE"/>
    <w:rsid w:val="00EB55E3"/>
    <w:rsid w:val="00EC0075"/>
    <w:rsid w:val="00EC0587"/>
    <w:rsid w:val="00EC554B"/>
    <w:rsid w:val="00EE7E6A"/>
    <w:rsid w:val="00F02B54"/>
    <w:rsid w:val="00F14602"/>
    <w:rsid w:val="00F21238"/>
    <w:rsid w:val="00F4072F"/>
    <w:rsid w:val="00F4338D"/>
    <w:rsid w:val="00F440D3"/>
    <w:rsid w:val="00F54E15"/>
    <w:rsid w:val="00F911DB"/>
    <w:rsid w:val="00F921F1"/>
    <w:rsid w:val="00FA4739"/>
    <w:rsid w:val="00FB7369"/>
    <w:rsid w:val="00FB77E0"/>
    <w:rsid w:val="00FC0080"/>
    <w:rsid w:val="00FC0804"/>
    <w:rsid w:val="00FC218F"/>
    <w:rsid w:val="00FC3B6D"/>
    <w:rsid w:val="00FD1E6F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E55124"/>
  <w15:docId w15:val="{A55B6373-6EF9-4306-9417-711FC995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6B6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0F6B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6B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78D6"/>
    <w:rPr>
      <w:b/>
    </w:rPr>
  </w:style>
  <w:style w:type="paragraph" w:customStyle="1" w:styleId="HE">
    <w:name w:val="HE"/>
    <w:basedOn w:val="Normal"/>
    <w:rsid w:val="000F6B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7508F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Meeting #47</vt:lpstr>
      <vt:lpstr>TSG-RAN Meeting #47</vt:lpstr>
    </vt:vector>
  </TitlesOfParts>
  <Company>Clearwire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 #47</dc:title>
  <dc:creator>Michael Hart</dc:creator>
  <cp:lastModifiedBy>Ng, Man Hung (Nokia - GB)</cp:lastModifiedBy>
  <cp:revision>4</cp:revision>
  <cp:lastPrinted>2000-02-29T11:31:00Z</cp:lastPrinted>
  <dcterms:created xsi:type="dcterms:W3CDTF">2016-11-14T23:10:00Z</dcterms:created>
  <dcterms:modified xsi:type="dcterms:W3CDTF">2016-11-14T23:21:00Z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