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C75F03">
        <w:t>13</w:t>
      </w:r>
      <w:r w:rsidR="00DC66D0">
        <w:t>.</w:t>
      </w:r>
      <w:r w:rsidR="00D55D15">
        <w:t>1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D55D15">
        <w:rPr>
          <w:sz w:val="32"/>
        </w:rPr>
        <w:t>20</w:t>
      </w:r>
      <w:r w:rsidR="00AD02B7" w:rsidRPr="00C12953">
        <w:rPr>
          <w:sz w:val="32"/>
        </w:rPr>
        <w:t>-</w:t>
      </w:r>
      <w:r w:rsidR="00D55D15">
        <w:rPr>
          <w:sz w:val="32"/>
        </w:rPr>
        <w:t>0</w:t>
      </w:r>
      <w:r w:rsidR="00C75F03">
        <w:rPr>
          <w:sz w:val="32"/>
        </w:rPr>
        <w:t>1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</w:t>
      </w:r>
      <w:r w:rsidR="00B36A4D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E77">
        <w:t>5.3.3A</w:t>
      </w:r>
      <w:r w:rsidRPr="00440E77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1EF7">
        <w:rPr>
          <w:lang w:val="en-US"/>
        </w:rPr>
        <w:t>Precoding</w:t>
      </w:r>
      <w:r>
        <w:tab/>
        <w:t>26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8.2pt;height:14.4pt" o:ole="">
            <v:imagedata r:id="rId10" o:title=""/>
          </v:shape>
          <o:OLEObject Type="Embed" ProgID="Equation.3" ShapeID="_x0000_i1037" DrawAspect="Content" ObjectID="_1640591791" r:id="rId11"/>
        </w:object>
      </w:r>
      <w:r>
        <w:t xml:space="preserve"> or larger</w:t>
      </w:r>
      <w:r>
        <w:tab/>
        <w:t>43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8.2pt;height:14.4pt" o:ole="">
            <v:imagedata r:id="rId10" o:title=""/>
          </v:shape>
          <o:OLEObject Type="Embed" ProgID="Equation.3" ShapeID="_x0000_i1038" DrawAspect="Content" ObjectID="_1640591792" r:id="rId12"/>
        </w:object>
      </w:r>
      <w:r>
        <w:tab/>
        <w:t>44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E77">
        <w:t>6.7</w:t>
      </w:r>
      <w:r w:rsidRPr="00440E77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1EF7">
        <w:rPr>
          <w:lang w:val="en-US"/>
        </w:rPr>
        <w:t>Physical control format indicator channel</w:t>
      </w:r>
      <w:r>
        <w:tab/>
        <w:t>97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E77">
        <w:t>6.7.1</w:t>
      </w:r>
      <w:r w:rsidRPr="00440E77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1EF7">
        <w:rPr>
          <w:lang w:val="en-US"/>
        </w:rPr>
        <w:t>Scrambling</w:t>
      </w:r>
      <w:r>
        <w:tab/>
        <w:t>98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142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146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146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154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154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157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161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162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162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164</w:t>
      </w:r>
    </w:p>
    <w:p w:rsidR="00440E77" w:rsidRDefault="00440E7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165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168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39" type="#_x0000_t75" style="width:37.45pt;height:17.85pt" o:ole="">
            <v:imagedata r:id="rId13" o:title=""/>
          </v:shape>
          <o:OLEObject Type="Embed" ProgID="Equation.3" ShapeID="_x0000_i1039" DrawAspect="Content" ObjectID="_1640591793" r:id="rId14"/>
        </w:object>
      </w:r>
      <w:r>
        <w:tab/>
        <w:t>168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40" type="#_x0000_t75" style="width:36.85pt;height:17.85pt" o:ole="">
            <v:imagedata r:id="rId15" o:title=""/>
          </v:shape>
          <o:OLEObject Type="Embed" ProgID="Equation.3" ShapeID="_x0000_i1040" DrawAspect="Content" ObjectID="_1640591794" r:id="rId16"/>
        </w:object>
      </w:r>
      <w:r>
        <w:tab/>
        <w:t>169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170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174</w:t>
      </w:r>
    </w:p>
    <w:p w:rsidR="00440E77" w:rsidRDefault="00440E7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174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174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175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178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178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179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182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184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185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440E77" w:rsidRDefault="00440E7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185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440E77" w:rsidRDefault="00440E7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186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440E77" w:rsidRDefault="00440E7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440E77" w:rsidRDefault="00440E77" w:rsidP="00440E77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188</w:t>
      </w:r>
    </w:p>
    <w:p w:rsidR="00666497" w:rsidRDefault="00440E77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C75F03">
        <w:instrText>-ed</w:instrText>
      </w:r>
      <w:r w:rsidR="00D55D15">
        <w:instrText>1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75F03">
        <w:instrText>-ed</w:instrText>
      </w:r>
      <w:r w:rsidR="00D55D15">
        <w:instrText>1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75F03">
        <w:instrText>-ed</w:instrText>
      </w:r>
      <w:r w:rsidR="00D55D15">
        <w:instrText>1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02F" w:rsidRDefault="00F4402F">
      <w:r>
        <w:separator/>
      </w:r>
    </w:p>
  </w:endnote>
  <w:endnote w:type="continuationSeparator" w:id="0">
    <w:p w:rsidR="00F4402F" w:rsidRDefault="00F4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02F" w:rsidRDefault="00F4402F">
      <w:r>
        <w:separator/>
      </w:r>
    </w:p>
  </w:footnote>
  <w:footnote w:type="continuationSeparator" w:id="0">
    <w:p w:rsidR="00F4402F" w:rsidRDefault="00F44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40E77">
      <w:t>3GPP TS 36.211 V14.13.1 (2020-01)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40E77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610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96B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786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5EEF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0E77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AB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0414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5F03"/>
    <w:rsid w:val="00C7601C"/>
    <w:rsid w:val="00C766C5"/>
    <w:rsid w:val="00C76A2C"/>
    <w:rsid w:val="00C77600"/>
    <w:rsid w:val="00C7786B"/>
    <w:rsid w:val="00C80689"/>
    <w:rsid w:val="00C80A8F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5D15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67"/>
    <w:rsid w:val="00DC52D3"/>
    <w:rsid w:val="00DC55BE"/>
    <w:rsid w:val="00DC66D0"/>
    <w:rsid w:val="00DC686A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02F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2E57-A7D1-4357-AFBE-7993C317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CR0075r1</cp:lastModifiedBy>
  <cp:revision>6</cp:revision>
  <cp:lastPrinted>2007-09-07T07:56:00Z</cp:lastPrinted>
  <dcterms:created xsi:type="dcterms:W3CDTF">2020-01-15T08:59:00Z</dcterms:created>
  <dcterms:modified xsi:type="dcterms:W3CDTF">2020-01-15T09:07:00Z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