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21425716"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21425717"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21425718"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21425719"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21425720"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21425721"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21425722"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21425723"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21425724"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21425725"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21425726"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21425727"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21425728"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21425729"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21425730"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21425731"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21425732"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21425733"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21425734"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21425735"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2142573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21425737"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21425738"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21425739"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21425740"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21425741"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21425742"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21425743"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21425744"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21425745"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011E6E">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21425746"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21425747"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21425748"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21425749"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21425750"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21425751"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21425752"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21425753"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21425754"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21425755"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21425756"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21425757"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21425758"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21425759"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21425760"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21425761"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21425762"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21425763"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21425764"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21425765"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21425766"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21425767"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21425768"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21425769"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21425770"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21425771"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21425772"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21425773"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21425774"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21425775"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21425776"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21425777"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21425778"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21425779"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21425780"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21425781"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21425782"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21425783"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21425784"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21425785"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21425786"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21425787"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21425788"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21425789"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21425790"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21425791"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21425792"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21425793"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21425794"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21425795"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21425796"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21425797"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21425798"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21425799"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21425800"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21425801"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21425802"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21425803"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21425804"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21425805"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21425806"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21425807"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21425808"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21425809"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21425810"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21425811"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21425812"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21425813"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21425814"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21425815"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21425816"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21425817"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21425818"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21425819"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21425820"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21425821"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21425822"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21425823"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21425824"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21425825"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21425826"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21425827"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21425828"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21425829"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21425830"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21425831"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21425832"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21425833"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21425834"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21425835"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21425836"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21425837"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21425838"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21425839"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21425840"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21425841"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21425842"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21425843"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21425844"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21425845"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21425846"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21425847"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21425848"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21425849"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21425850"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21425851"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21425852"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21425853"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21425854"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21425855"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21425856"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21425857"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21425858"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21425859"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21425860"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21425861"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21425862"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21425863"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21425864"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21425865"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21425866"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21425867"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21425868"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21425869"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21425870"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21425871"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21425872"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21425873"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21425874"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21425875"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21425876"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21425877"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21425878"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21425879"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21425880"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21425881"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21425882"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21425883"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21425884"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21425885"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21425886"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21425887"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21425888"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21425889"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21425890"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21425891"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21425892"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21425893"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21425894"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21425895"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21425896"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21425897"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21425898"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21425899"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21425900"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21425901"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21425902"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21425903"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21425904"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21425905"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21425906"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21425907"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21425908"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21425909"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21425910"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21425911"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21425912"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21425913"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21425914"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21425915"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21425916"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21425917"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21425918"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21425919"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21425920"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21425921"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21425922"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21425923"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21425924"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21425925"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21425926"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21425927"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21425928"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21425929"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21425930"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21425931"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21425932"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21425933"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21425934"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21425935"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21425936"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21425937"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21425938"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21425939"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21425940"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21425941"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21425942"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21425943"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21425944"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21425945"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21425946"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21425947"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21425948"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21425949"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21425950"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21425951"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21425952"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21425953"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21425954"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21425955"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21425956"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21425957"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21425958"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21425959"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21425960"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21425961"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21425962"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21425963"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21425964"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21425965"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21425966"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21425967"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21425968"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21425969"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21425970"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21425971"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21425972"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21425973"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21425974"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21425975"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21425976"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21425977"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21425978"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011E6E"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21425979"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21425980"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21425981"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21425982"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21425983"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21425984"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21425985"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21425986"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21425987"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21425988"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21425989"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21425990"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21425991"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21425992"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21425993"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21425994"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21425995"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21425996"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21425997"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21425998"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21425999"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21426000"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21426001"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21426002"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21426003"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21426004"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21426005"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21426006"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21426007"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21426008"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21426009"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21426010"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21426011"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21426012"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21426013"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21426014"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21426015"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21426016"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21426017"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21426018"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21426019"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65pt;height:17.6pt" o:ole="">
            <v:imagedata r:id="rId523" o:title=""/>
          </v:shape>
          <o:OLEObject Type="Embed" ProgID="Equation.3" ShapeID="_x0000_i1331" DrawAspect="Content" ObjectID="_1621426020"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21426021"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21426022"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21426023"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21426024"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21426025"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21426026"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21426027"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21426028"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21426029"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21426030"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21426031"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21426032"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21426033"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21426034"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21426035"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85pt;height:17.6pt" o:ole="">
            <v:imagedata r:id="rId555" o:title=""/>
          </v:shape>
          <o:OLEObject Type="Embed" ProgID="Equation.3" ShapeID="_x0000_i1347" DrawAspect="Content" ObjectID="_1621426036"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21426037"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21426038"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21426039"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21426040"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21426041"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21426042"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21426043"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21426044"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21426045"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21426046"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21426047"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21426048"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21426049"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21426050"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21426051"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21426052"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21426053"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21426054"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21426055"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21426056"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21426057"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21426058"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21426059"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21426060"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21426061"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21426062"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21426063"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21426064"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21426065"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21426066"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21426067"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21426068"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21426069"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21426070"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21426071"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21426072"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21426073"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21426074"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21426075"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21426076"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21426077"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21426078"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21426079"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21426080"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21426081"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21426082"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21426083"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21426084"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21426085"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21426086"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21426087"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21426088"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21426089"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21426090"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21426091"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21426092"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21426093"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21426094"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21426095"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21426096"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21426097"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21426098"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21426099"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21426100"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21426101"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21426102"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21426103"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21426104"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21426105"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21426106"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21426107"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21426108"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21426109"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21426110"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21426111"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21426112"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21426113"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21426114"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21426115"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21426116"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21426117"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21426118"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21426119"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21426120"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21426121"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21426122"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21426123"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21426124"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21426125"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21426126"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21426127"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21426128"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21426129"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21426130"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21426131"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21426132"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21426133"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21426134"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21426135"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21426136"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21426137"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21426138"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21426139"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21426140"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21426141"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21426142"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21426143"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21426144"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21426145"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21426146"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21426147"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21426148"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21426149"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21426150"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21426151"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21426152"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21426153"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21426154"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21426155"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21426156"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21426157"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21426158"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21426159"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21426160"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21426161"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21426162"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21426163"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21426164"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21426165"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21426166"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21426167"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21426168"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4.8pt;height:132.3pt" o:ole="">
            <v:imagedata r:id="rId791" o:title=""/>
          </v:shape>
          <o:OLEObject Type="Embed" ProgID="Equation.3" ShapeID="_x0000_i1480" DrawAspect="Content" ObjectID="_1621426169"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21426170"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21426171"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21426172"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21426173"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21426174"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21426175"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21426176"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21426177"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21426178"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21426179"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21426180"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21426181"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21426182"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21426183"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21426184"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21426185"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21426186"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21426187"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21426188"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21426189"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21426190"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21426191"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21426192"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21426193"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21426194"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21426195"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21426196"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21426197"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21426198"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21426199"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21426200"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21426201"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21426202"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21426203"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21426204"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21426205"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21426206"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21426207"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21426208"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21426209"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21426210"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21426211"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21426212"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21426213"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21426214"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21426215"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21426216"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21426217"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21426218"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21426219"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21426220"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21426221"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21426222"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21426223"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21426224"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21426225"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21426226"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21426227"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21426228"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21426229"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21426230"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21426231" r:id="rId905"/>
        </w:object>
      </w:r>
      <w:r w:rsidRPr="00387E83">
        <w:t>,</w:t>
      </w:r>
      <w:r w:rsidR="009E5219">
        <w:t xml:space="preserve"> </w:t>
      </w:r>
      <w:r w:rsidRPr="00387E83">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21426232"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21426233"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21426234"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21426235"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21426236"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21426237"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21426238"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21426239"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21426240"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21426241"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21426242"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21426243"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21426244"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21426245"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21426246"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21426247"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21426248"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21426249"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0.9pt;height:18.4pt" o:ole="">
            <v:imagedata r:id="rId941" o:title=""/>
          </v:shape>
          <o:OLEObject Type="Embed" ProgID="Equation.3" ShapeID="_x0000_i1561" DrawAspect="Content" ObjectID="_1621426250"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21426251"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21426252"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21426253"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21426254"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21426255"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21426256"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21426257"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21426258"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21426259"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21426260"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21426261"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21426262"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21426263"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21426264"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21426265"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21426266"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21426267"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21426268"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21426269"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21426270"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21426271"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21426272"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21426273"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21426274"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21426275"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21426276"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21426277"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21426278"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21426279"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21426280"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w:t>
      </w:r>
      <w:r w:rsidRPr="00B843DE">
        <w:lastRenderedPageBreak/>
        <w:t xml:space="preserve">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21426281"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21426282"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21426283"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21426284"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21426285"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21426286"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21426287"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21426288"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21426289"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21426290"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21426291"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21426292"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21426293"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21426294"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21426295"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21426296"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21426297"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21426298"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21426299"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21426300"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21426301"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21426302"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21426303"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21426304"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21426305"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21426306"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21426307"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21426308"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21426309"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21426310"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21426311"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21426312"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21426313"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21426314"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21426315"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21426316"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21426317"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21426318"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21426319"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21426320"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21426321"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21426322"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21426323"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21426324"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21426325"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21426326"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21426327"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21426328"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21426329"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1.75pt;height:223.55pt" o:ole="">
            <v:imagedata r:id="rId1080" o:title="" croptop="43492f" cropleft="21446f"/>
          </v:shape>
          <o:OLEObject Type="Embed" ProgID="Visio.Drawing.15" ShapeID="_x0000_i1641" DrawAspect="Content" ObjectID="_1621426330"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21426331"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21426332"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21426333"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21426334"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21426335"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21426336"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21426337"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21426338"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21426339"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21426340"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21426341"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21426342"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21426343"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21426344"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21426345"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21426346"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21426347"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21426348"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21426349"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21426350"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21426351"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21426352"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21426353"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21426354"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21426355"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21426356"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21426357"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21426358"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21426359" r:id="rId1129"/>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21426360"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21426361"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21426362"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21426363"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21426364"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21426365"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21426366"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21426367"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21426368"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21426369"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21426370"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21426371"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21426372"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21426373"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21426374"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21426375"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21426376"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21426377"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21426378"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21426379"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21426380" r:id="rId1165"/>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21426381"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21426382"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21426383"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21426384"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21426385"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21426386"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21426387"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21426388"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21426389"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21426390"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21426391"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21426392"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21426393"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21426394"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21426395"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21426396"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21426397"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21426398"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21426399"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21426400"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21426401"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21426402"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21426403"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21426404"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581AE3">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bookmarkStart w:id="118" w:name="_GoBack"/>
            <w:bookmarkEnd w:id="118"/>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7158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726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3F291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2C5AB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5670BC">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0B058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sidRPr="00391AF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F60182">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F60182">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025E6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sidRPr="00391AF4">
              <w:rPr>
                <w:rFonts w:cs="Arial"/>
                <w:sz w:val="16"/>
                <w:szCs w:val="16"/>
              </w:rPr>
              <w:t>RAN#</w:t>
            </w:r>
            <w:r>
              <w:rPr>
                <w:rFonts w:cs="Arial"/>
                <w:sz w:val="16"/>
                <w:szCs w:val="16"/>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F60182">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F60182">
            <w:pPr>
              <w:rPr>
                <w:rFonts w:ascii="Arial" w:hAnsi="Arial" w:cs="Arial"/>
                <w:snapToGrid w:val="0"/>
                <w:color w:val="000000"/>
                <w:sz w:val="16"/>
                <w:szCs w:val="16"/>
              </w:rPr>
            </w:pPr>
            <w:r>
              <w:rPr>
                <w:rFonts w:ascii="Arial" w:hAnsi="Arial" w:cs="Arial"/>
                <w:snapToGrid w:val="0"/>
                <w:color w:val="000000"/>
                <w:sz w:val="16"/>
                <w:szCs w:val="16"/>
              </w:rPr>
              <w:t>14.11.0</w:t>
            </w:r>
          </w:p>
        </w:tc>
      </w:tr>
    </w:tbl>
    <w:p w:rsidR="0035583A" w:rsidRPr="00C12953" w:rsidRDefault="0035583A" w:rsidP="0077347A"/>
    <w:sectPr w:rsidR="0035583A" w:rsidRPr="00C12953" w:rsidSect="000B1B6A">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1E6E" w:rsidRDefault="00011E6E">
      <w:r>
        <w:separator/>
      </w:r>
    </w:p>
  </w:endnote>
  <w:endnote w:type="continuationSeparator" w:id="0">
    <w:p w:rsidR="00011E6E" w:rsidRDefault="00011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1E6E" w:rsidRDefault="00011E6E">
      <w:r>
        <w:separator/>
      </w:r>
    </w:p>
  </w:footnote>
  <w:footnote w:type="continuationSeparator" w:id="0">
    <w:p w:rsidR="00011E6E" w:rsidRDefault="00011E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81796">
      <w:t>196</w:t>
    </w:r>
    <w:r>
      <w:fldChar w:fldCharType="end"/>
    </w:r>
  </w:p>
  <w:p w:rsidR="00E81796" w:rsidRDefault="00E81796" w:rsidP="00E81796">
    <w:pPr>
      <w:pStyle w:val="Header"/>
      <w:framePr w:wrap="auto" w:vAnchor="text" w:hAnchor="margin" w:xAlign="right" w:y="1"/>
      <w:widowControl/>
    </w:pPr>
    <w:r>
      <w:t>3GPP TS 36.211 V14.</w:t>
    </w:r>
    <w:r w:rsidR="00C84F0A">
      <w:t>1</w:t>
    </w:r>
    <w:r w:rsidR="005930AD">
      <w:t>1</w:t>
    </w:r>
    <w:r>
      <w:t>.0 (201</w:t>
    </w:r>
    <w:r w:rsidR="00C84F0A">
      <w:t>9</w:t>
    </w:r>
    <w:r>
      <w:t>-</w:t>
    </w:r>
    <w:r w:rsidR="00C84F0A">
      <w:t>0</w:t>
    </w:r>
    <w:r w:rsidR="005930AD">
      <w:t>6</w:t>
    </w:r>
    <w:r>
      <w:t>)</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201DC453"/>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BC7C0-79E2-410C-9870-0F7E4752F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17329</Words>
  <Characters>98776</Characters>
  <Application>Microsoft Office Word</Application>
  <DocSecurity>0</DocSecurity>
  <Lines>823</Lines>
  <Paragraphs>231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115874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CR0484</cp:lastModifiedBy>
  <cp:revision>4</cp:revision>
  <cp:lastPrinted>2007-09-07T07:56:00Z</cp:lastPrinted>
  <dcterms:created xsi:type="dcterms:W3CDTF">2019-06-07T12:39:00Z</dcterms:created>
  <dcterms:modified xsi:type="dcterms:W3CDTF">2019-06-07T12:52:00Z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