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DE75DA">
        <w:t>11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</w:t>
      </w:r>
      <w:r w:rsidR="00B36A4D">
        <w:rPr>
          <w:sz w:val="32"/>
        </w:rPr>
        <w:t>9</w:t>
      </w:r>
      <w:r w:rsidR="00AD02B7" w:rsidRPr="00C12953">
        <w:rPr>
          <w:sz w:val="32"/>
        </w:rPr>
        <w:t>-</w:t>
      </w:r>
      <w:r w:rsidR="00DE75DA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</w:t>
      </w:r>
      <w:r w:rsidR="00B36A4D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5.3.3A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Precoding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621423904" r:id="rId11"/>
        </w:object>
      </w:r>
      <w:r>
        <w:t xml:space="preserve"> or larger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621423905" r:id="rId12"/>
        </w:object>
      </w:r>
      <w:r>
        <w:tab/>
        <w:t>44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Physical control format indicator channel</w:t>
      </w:r>
      <w:r>
        <w:tab/>
        <w:t>97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6.7.1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Scrambling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21423906" r:id="rId14"/>
        </w:objec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21423907" r:id="rId16"/>
        </w:object>
      </w:r>
      <w:r>
        <w:tab/>
        <w:t>168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9A344E" w:rsidRDefault="009A344E" w:rsidP="009A344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9A344E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DE75DA">
        <w:instrText>-eb0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DE75DA">
        <w:instrText>-eb0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bookmarkStart w:id="5" w:name="_GoBack"/>
      <w:r w:rsidR="00DE75DA">
        <w:instrText>-eb0</w:instrText>
      </w:r>
      <w:bookmarkEnd w:id="5"/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814" w:rsidRDefault="00864814">
      <w:r>
        <w:separator/>
      </w:r>
    </w:p>
  </w:endnote>
  <w:endnote w:type="continuationSeparator" w:id="0">
    <w:p w:rsidR="00864814" w:rsidRDefault="0086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814" w:rsidRDefault="00864814">
      <w:r>
        <w:separator/>
      </w:r>
    </w:p>
  </w:footnote>
  <w:footnote w:type="continuationSeparator" w:id="0">
    <w:p w:rsidR="00864814" w:rsidRDefault="0086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F69D2">
      <w:t>3GPP TS 36.211 V14.11.0 (2019-06)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F69D2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A5044-4C95-4177-9BE4-854FD68F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CR0484</cp:lastModifiedBy>
  <cp:revision>19</cp:revision>
  <cp:lastPrinted>2007-09-07T07:56:00Z</cp:lastPrinted>
  <dcterms:created xsi:type="dcterms:W3CDTF">2018-06-22T14:12:00Z</dcterms:created>
  <dcterms:modified xsi:type="dcterms:W3CDTF">2019-06-07T12:45:00Z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