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B60457" w:rsidRPr="00C12953">
        <w:t>V</w:t>
      </w:r>
      <w:r w:rsidR="00B60457">
        <w:t>14</w:t>
      </w:r>
      <w:r w:rsidR="00143EC7">
        <w:t>.</w:t>
      </w:r>
      <w:r w:rsidR="004435E6">
        <w:t>7</w:t>
      </w:r>
      <w:r w:rsidR="00DC66D0">
        <w:t>.</w:t>
      </w:r>
      <w:r w:rsidR="0036782E">
        <w:t>0</w:t>
      </w:r>
      <w:r w:rsidR="00FA795F">
        <w:t xml:space="preserve"> </w:t>
      </w:r>
      <w:r w:rsidR="004A3549" w:rsidRPr="00C12953">
        <w:rPr>
          <w:sz w:val="32"/>
        </w:rPr>
        <w:t>(</w:t>
      </w:r>
      <w:r w:rsidR="00A50262" w:rsidRPr="00C12953">
        <w:rPr>
          <w:sz w:val="32"/>
        </w:rPr>
        <w:t>20</w:t>
      </w:r>
      <w:r w:rsidR="00A50262">
        <w:rPr>
          <w:sz w:val="32"/>
        </w:rPr>
        <w:t>18</w:t>
      </w:r>
      <w:r w:rsidR="00AD02B7" w:rsidRPr="00C12953">
        <w:rPr>
          <w:sz w:val="32"/>
        </w:rPr>
        <w:t>-</w:t>
      </w:r>
      <w:r w:rsidR="004435E6">
        <w:rPr>
          <w:sz w:val="32"/>
        </w:rPr>
        <w:t>06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B60457">
        <w:rPr>
          <w:rStyle w:val="ZGSM"/>
        </w:rPr>
        <w:t>14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3012F0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  <w:lang w:eastAsia="en-GB"/>
        </w:rPr>
        <w:drawing>
          <wp:inline distT="0" distB="0" distL="0" distR="0" wp14:anchorId="2CD8767A" wp14:editId="0745F573">
            <wp:extent cx="1314450" cy="1047750"/>
            <wp:effectExtent l="0" t="0" r="0" b="0"/>
            <wp:docPr id="1" name="Picture 1" descr="LTE-AdvancedPro_largerTM_cropp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TE-AdvancedPro_largerTM_cropp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 w:rsidRPr="00235394">
        <w:rPr>
          <w:lang w:eastAsia="en-GB"/>
        </w:rPr>
        <w:drawing>
          <wp:inline distT="0" distB="0" distL="0" distR="0" wp14:anchorId="21E5E910" wp14:editId="0C2ACBB4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A50262">
        <w:rPr>
          <w:noProof/>
          <w:sz w:val="18"/>
        </w:rPr>
        <w:t>2018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8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9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13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16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18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21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23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23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5798D">
        <w:t>5.3.3A</w:t>
      </w:r>
      <w:r w:rsidRPr="00C5798D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1D7F">
        <w:rPr>
          <w:lang w:val="en-US"/>
        </w:rPr>
        <w:t>Precoding</w:t>
      </w:r>
      <w:r>
        <w:tab/>
        <w:t>26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29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32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33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36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37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39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39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40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43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43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7pt;height:16.5pt" o:ole="">
            <v:imagedata r:id="rId10" o:title=""/>
          </v:shape>
          <o:OLEObject Type="Embed" ProgID="Equation.3" ShapeID="_x0000_i1037" DrawAspect="Content" ObjectID="_1591192926" r:id="rId11"/>
        </w:object>
      </w:r>
      <w:r>
        <w:t xml:space="preserve"> or larger</w:t>
      </w:r>
      <w:r>
        <w:tab/>
        <w:t>43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38" type="#_x0000_t75" style="width:27pt;height:16.5pt" o:ole="">
            <v:imagedata r:id="rId10" o:title=""/>
          </v:shape>
          <o:OLEObject Type="Embed" ProgID="Equation.3" ShapeID="_x0000_i1038" DrawAspect="Content" ObjectID="_1591192927" r:id="rId12"/>
        </w:object>
      </w:r>
      <w:r>
        <w:tab/>
        <w:t>44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48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49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49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50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50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50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53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53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56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56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56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59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60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68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73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74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75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75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75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75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76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76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77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78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</w:t>
      </w:r>
      <w:r>
        <w:tab/>
        <w:t>80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80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81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81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81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82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82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83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84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84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84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84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87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87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87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87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87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88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89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90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91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92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92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94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96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97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97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97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5798D">
        <w:t>6.7</w:t>
      </w:r>
      <w:r w:rsidRPr="00C5798D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1D7F">
        <w:rPr>
          <w:lang w:val="en-US"/>
        </w:rPr>
        <w:t>Physical control format indicator channel</w:t>
      </w:r>
      <w:r>
        <w:tab/>
        <w:t>98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5798D">
        <w:t>6.7.1</w:t>
      </w:r>
      <w:r w:rsidRPr="00C5798D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1D7F">
        <w:rPr>
          <w:lang w:val="en-US"/>
        </w:rPr>
        <w:t>Scrambling</w:t>
      </w:r>
      <w:r>
        <w:tab/>
        <w:t>99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99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99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99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100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100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100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101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102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102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105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105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107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107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109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110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111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112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114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114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117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117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117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117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118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118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119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119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120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 or MPDCCH</w:t>
      </w:r>
      <w:r>
        <w:tab/>
        <w:t>126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128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129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129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131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132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132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141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141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141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141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142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143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145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146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146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148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148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148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148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148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149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151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154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154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154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155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155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155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155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155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156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156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156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157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157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157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157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158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159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159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159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159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159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159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159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160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160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161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161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161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162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162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162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164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164</w:t>
      </w:r>
    </w:p>
    <w:p w:rsidR="00C5798D" w:rsidRDefault="00C579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165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165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165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165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165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165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165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166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166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167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167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167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167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167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167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167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168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168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60" w:dyaOrig="340">
          <v:shape id="_x0000_i1039" type="#_x0000_t75" style="width:37.5pt;height:17.25pt" o:ole="">
            <v:imagedata r:id="rId13" o:title=""/>
          </v:shape>
          <o:OLEObject Type="Embed" ProgID="Equation.3" ShapeID="_x0000_i1039" DrawAspect="Content" ObjectID="_1591192928" r:id="rId14"/>
        </w:object>
      </w:r>
      <w:r>
        <w:tab/>
        <w:t>168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8C4A2F">
        <w:rPr>
          <w:bCs/>
          <w:position w:val="-10"/>
        </w:rPr>
        <w:object w:dxaOrig="740" w:dyaOrig="340">
          <v:shape id="_x0000_i1040" type="#_x0000_t75" style="width:36.75pt;height:17.25pt" o:ole="">
            <v:imagedata r:id="rId15" o:title=""/>
          </v:shape>
          <o:OLEObject Type="Embed" ProgID="Equation.3" ShapeID="_x0000_i1040" DrawAspect="Content" ObjectID="_1591192929" r:id="rId16"/>
        </w:object>
      </w:r>
      <w:r>
        <w:tab/>
        <w:t>169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170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171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171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 access channel</w:t>
      </w:r>
      <w:r>
        <w:tab/>
        <w:t>172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172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174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174</w:t>
      </w:r>
    </w:p>
    <w:p w:rsidR="00C5798D" w:rsidRDefault="00C579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174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174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174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175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175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175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175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175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175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176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177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177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178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178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178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178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179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181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181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182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183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184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185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185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185</w:t>
      </w:r>
    </w:p>
    <w:p w:rsidR="00C5798D" w:rsidRDefault="00C5798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185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185</w:t>
      </w:r>
    </w:p>
    <w:p w:rsidR="00C5798D" w:rsidRDefault="00C5798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186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187</w:t>
      </w:r>
    </w:p>
    <w:p w:rsidR="00C5798D" w:rsidRDefault="00C5798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187</w:t>
      </w:r>
    </w:p>
    <w:p w:rsidR="00C5798D" w:rsidRDefault="00C5798D" w:rsidP="00C5798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188</w:t>
      </w:r>
    </w:p>
    <w:p w:rsidR="00666497" w:rsidRDefault="00C5798D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4435E6">
        <w:instrText>-e70</w:instrText>
      </w:r>
      <w:r>
        <w:instrText>_s00-s05.doc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4435E6">
        <w:instrText>-e70</w:instrText>
      </w:r>
      <w:r>
        <w:instrText>_s06-s08.doc</w:instrText>
      </w:r>
      <w:r w:rsidR="000D1151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4435E6">
        <w:instrText>-e70</w:instrText>
      </w:r>
      <w:r>
        <w:instrText>_s09-sxx.doc</w:instrText>
      </w:r>
      <w:r w:rsidR="000D1151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8CE" w:rsidRDefault="006808CE">
      <w:r>
        <w:separator/>
      </w:r>
    </w:p>
  </w:endnote>
  <w:endnote w:type="continuationSeparator" w:id="0">
    <w:p w:rsidR="006808CE" w:rsidRDefault="0068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8CE" w:rsidRDefault="006808CE">
      <w:r>
        <w:separator/>
      </w:r>
    </w:p>
  </w:footnote>
  <w:footnote w:type="continuationSeparator" w:id="0">
    <w:p w:rsidR="006808CE" w:rsidRDefault="0068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5798D">
      <w:t>3GPP TS 36.211 V14.7.0 (2018-06)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5798D">
      <w:t>6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5798D">
      <w:t>Release 14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activeWritingStyle w:appName="MSWord" w:lang="en-GB" w:vendorID="64" w:dllVersion="131078" w:nlCheck="1" w:checkStyle="0"/>
  <w:activeWritingStyle w:appName="MSWord" w:lang="en-AU" w:vendorID="64" w:dllVersion="131078" w:nlCheck="1" w:checkStyle="1"/>
  <w:activeWritingStyle w:appName="MSWord" w:lang="en-US" w:vendorID="64" w:dllVersion="131078" w:nlCheck="1" w:checkStyle="0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51B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C20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151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334D"/>
    <w:rsid w:val="001439E6"/>
    <w:rsid w:val="00143EC7"/>
    <w:rsid w:val="001455AE"/>
    <w:rsid w:val="001458E6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7741"/>
    <w:rsid w:val="00207A19"/>
    <w:rsid w:val="00210A6C"/>
    <w:rsid w:val="002112DE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9CB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2F0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35E6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290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A18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6668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16B"/>
    <w:rsid w:val="00645431"/>
    <w:rsid w:val="00645BF0"/>
    <w:rsid w:val="00645DCE"/>
    <w:rsid w:val="00646044"/>
    <w:rsid w:val="00646265"/>
    <w:rsid w:val="00646678"/>
    <w:rsid w:val="00647C5E"/>
    <w:rsid w:val="00651491"/>
    <w:rsid w:val="0065158B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08CE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47B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6A66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0262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5798D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20ED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CFA64C6-BC1D-4C3D-B31A-4FF0463C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ABA8B-A603-469C-82D8-80D7EB9D4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1865</Words>
  <Characters>10632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12473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CR0443r1</cp:lastModifiedBy>
  <cp:revision>2</cp:revision>
  <cp:lastPrinted>2007-09-07T07:56:00Z</cp:lastPrinted>
  <dcterms:created xsi:type="dcterms:W3CDTF">2018-06-22T14:12:00Z</dcterms:created>
  <dcterms:modified xsi:type="dcterms:W3CDTF">2018-06-22T14:12:00Z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