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1D185D" w:rsidRDefault="00330FEF" w:rsidP="00B515E1">
      <w:pPr>
        <w:pStyle w:val="ZA"/>
        <w:framePr w:wrap="notBeside"/>
        <w:rPr>
          <w:rFonts w:cs="v5.0.0"/>
        </w:rPr>
      </w:pPr>
      <w:bookmarkStart w:id="0" w:name="page1"/>
      <w:r w:rsidRPr="001D185D">
        <w:rPr>
          <w:rFonts w:cs="v5.0.0"/>
          <w:sz w:val="64"/>
        </w:rPr>
        <w:t>3GPP TS 36.133</w:t>
      </w:r>
      <w:r w:rsidR="00FA55BB" w:rsidRPr="001D185D">
        <w:rPr>
          <w:rFonts w:cs="v5.0.0"/>
          <w:sz w:val="64"/>
        </w:rPr>
        <w:t xml:space="preserve"> </w:t>
      </w:r>
      <w:r w:rsidR="00FA55BB" w:rsidRPr="001D185D">
        <w:t>V</w:t>
      </w:r>
      <w:r w:rsidR="00F63640" w:rsidRPr="001D185D">
        <w:rPr>
          <w:rFonts w:cs="v5.0.0"/>
        </w:rPr>
        <w:t>1</w:t>
      </w:r>
      <w:r w:rsidR="00DE5E80" w:rsidRPr="001D185D">
        <w:rPr>
          <w:rFonts w:cs="v5.0.0"/>
        </w:rPr>
        <w:t>6</w:t>
      </w:r>
      <w:r w:rsidRPr="001D185D">
        <w:rPr>
          <w:rFonts w:cs="v5.0.0"/>
        </w:rPr>
        <w:t>.</w:t>
      </w:r>
      <w:r w:rsidR="00BE6D6B">
        <w:rPr>
          <w:rFonts w:cs="v5.0.0"/>
        </w:rPr>
        <w:t>4</w:t>
      </w:r>
      <w:r w:rsidR="00C77132" w:rsidRPr="001D185D">
        <w:rPr>
          <w:rFonts w:cs="v5.0.0"/>
        </w:rPr>
        <w:t>.</w:t>
      </w:r>
      <w:r w:rsidR="001F1CF5" w:rsidRPr="001D185D">
        <w:rPr>
          <w:rFonts w:cs="v5.0.0"/>
        </w:rPr>
        <w:t>0</w:t>
      </w:r>
      <w:r w:rsidR="00FA55BB" w:rsidRPr="001D185D">
        <w:rPr>
          <w:rFonts w:cs="v5.0.0"/>
        </w:rPr>
        <w:t xml:space="preserve"> </w:t>
      </w:r>
      <w:r w:rsidR="00A81391" w:rsidRPr="001D185D">
        <w:rPr>
          <w:rFonts w:cs="v5.0.0"/>
          <w:sz w:val="32"/>
        </w:rPr>
        <w:t>(20</w:t>
      </w:r>
      <w:r w:rsidR="00923C0F" w:rsidRPr="001D185D">
        <w:rPr>
          <w:rFonts w:cs="v5.0.0"/>
          <w:sz w:val="32"/>
        </w:rPr>
        <w:t>1</w:t>
      </w:r>
      <w:r w:rsidR="000D6B77" w:rsidRPr="001D185D">
        <w:rPr>
          <w:rFonts w:cs="v5.0.0"/>
          <w:sz w:val="32"/>
        </w:rPr>
        <w:t>9</w:t>
      </w:r>
      <w:r w:rsidRPr="001D185D">
        <w:rPr>
          <w:rFonts w:cs="v5.0.0"/>
          <w:sz w:val="32"/>
        </w:rPr>
        <w:t>-</w:t>
      </w:r>
      <w:r w:rsidR="00BE6D6B">
        <w:rPr>
          <w:rFonts w:cs="v5.0.0"/>
          <w:sz w:val="32"/>
        </w:rPr>
        <w:t>12</w:t>
      </w:r>
      <w:r w:rsidRPr="001D185D">
        <w:rPr>
          <w:rFonts w:cs="v5.0.0"/>
          <w:sz w:val="32"/>
        </w:rPr>
        <w:t>)</w:t>
      </w:r>
    </w:p>
    <w:p w:rsidR="00330FEF" w:rsidRPr="001D185D" w:rsidRDefault="00330FEF" w:rsidP="00330FEF">
      <w:pPr>
        <w:pStyle w:val="ZB"/>
        <w:framePr w:wrap="notBeside"/>
      </w:pPr>
      <w:r w:rsidRPr="001D185D">
        <w:t>Technical Specification</w:t>
      </w:r>
    </w:p>
    <w:p w:rsidR="00330FEF" w:rsidRPr="001D185D" w:rsidRDefault="00330FEF" w:rsidP="00330FEF">
      <w:pPr>
        <w:pStyle w:val="ZT"/>
        <w:framePr w:wrap="notBeside"/>
        <w:rPr>
          <w:rFonts w:cs="v5.0.0"/>
        </w:rPr>
      </w:pPr>
      <w:r w:rsidRPr="001D185D">
        <w:rPr>
          <w:rFonts w:cs="v5.0.0"/>
        </w:rPr>
        <w:t>3rd Generation Partnership Project;</w:t>
      </w:r>
    </w:p>
    <w:p w:rsidR="00330FEF" w:rsidRPr="001D185D" w:rsidRDefault="00330FEF" w:rsidP="00330FEF">
      <w:pPr>
        <w:pStyle w:val="ZT"/>
        <w:framePr w:wrap="notBeside"/>
        <w:rPr>
          <w:rFonts w:cs="v5.0.0"/>
        </w:rPr>
      </w:pPr>
      <w:r w:rsidRPr="001D185D">
        <w:rPr>
          <w:rFonts w:cs="v5.0.0"/>
        </w:rPr>
        <w:t>Technical Specification Group Radio Access Network;</w:t>
      </w:r>
    </w:p>
    <w:p w:rsidR="00330FEF" w:rsidRPr="001D185D" w:rsidRDefault="00330FEF" w:rsidP="00330FEF">
      <w:pPr>
        <w:pStyle w:val="ZT"/>
        <w:framePr w:wrap="notBeside"/>
      </w:pPr>
      <w:r w:rsidRPr="001D185D">
        <w:t>Evolved Universal Terrestrial Radio Access (E-UTRA);</w:t>
      </w:r>
      <w:r w:rsidR="00FA55BB" w:rsidRPr="001D185D">
        <w:br/>
      </w:r>
      <w:r w:rsidRPr="001D185D">
        <w:rPr>
          <w:rFonts w:cs="v4.2.0"/>
        </w:rPr>
        <w:t>Requirements for support of radio resource management</w:t>
      </w:r>
    </w:p>
    <w:p w:rsidR="00330FEF" w:rsidRPr="001D185D" w:rsidRDefault="00330FEF" w:rsidP="00330FEF">
      <w:pPr>
        <w:pStyle w:val="ZT"/>
        <w:framePr w:wrap="notBeside"/>
        <w:rPr>
          <w:i/>
          <w:sz w:val="28"/>
        </w:rPr>
      </w:pPr>
      <w:r w:rsidRPr="001D185D">
        <w:rPr>
          <w:rFonts w:cs="v5.0.0"/>
        </w:rPr>
        <w:t>(</w:t>
      </w:r>
      <w:r w:rsidRPr="001D185D">
        <w:rPr>
          <w:rStyle w:val="ZGSM"/>
          <w:rFonts w:cs="v5.0.0"/>
        </w:rPr>
        <w:t>Rele</w:t>
      </w:r>
      <w:r w:rsidR="00EE3906" w:rsidRPr="001D185D">
        <w:rPr>
          <w:rStyle w:val="ZGSM"/>
          <w:rFonts w:cs="v5.0.0"/>
        </w:rPr>
        <w:t xml:space="preserve">ase </w:t>
      </w:r>
      <w:r w:rsidR="00F63640" w:rsidRPr="001D185D">
        <w:rPr>
          <w:rStyle w:val="ZGSM"/>
          <w:rFonts w:cs="v5.0.0"/>
        </w:rPr>
        <w:t>1</w:t>
      </w:r>
      <w:r w:rsidR="00DE5E80" w:rsidRPr="001D185D">
        <w:rPr>
          <w:rStyle w:val="ZGSM"/>
          <w:rFonts w:cs="v5.0.0"/>
        </w:rPr>
        <w:t>6</w:t>
      </w:r>
      <w:r w:rsidRPr="001D185D">
        <w:rPr>
          <w:rFonts w:cs="v5.0.0"/>
        </w:rPr>
        <w:t>)</w:t>
      </w:r>
    </w:p>
    <w:p w:rsidR="00CA67AD" w:rsidRPr="001D185D" w:rsidRDefault="003C4E58" w:rsidP="00CA67AD">
      <w:pPr>
        <w:pStyle w:val="ZU"/>
        <w:framePr w:wrap="notBeside"/>
        <w:tabs>
          <w:tab w:val="right" w:pos="10206"/>
        </w:tabs>
        <w:jc w:val="left"/>
      </w:pPr>
      <w:r w:rsidRPr="001D185D">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1D185D">
        <w:tab/>
      </w:r>
      <w:r w:rsidRPr="001D185D">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1D185D" w:rsidRDefault="00330FEF" w:rsidP="00330FEF">
      <w:pPr>
        <w:framePr w:h="1636" w:hRule="exact" w:wrap="notBeside" w:vAnchor="page" w:hAnchor="margin" w:y="15121"/>
        <w:jc w:val="both"/>
        <w:rPr>
          <w:sz w:val="16"/>
        </w:rPr>
      </w:pPr>
      <w:r w:rsidRPr="001D185D">
        <w:rPr>
          <w:sz w:val="16"/>
        </w:rPr>
        <w:t>The present document has been developed within the 3</w:t>
      </w:r>
      <w:r w:rsidRPr="001D185D">
        <w:rPr>
          <w:sz w:val="16"/>
          <w:vertAlign w:val="superscript"/>
        </w:rPr>
        <w:t>rd</w:t>
      </w:r>
      <w:r w:rsidRPr="001D185D">
        <w:rPr>
          <w:sz w:val="16"/>
        </w:rPr>
        <w:t xml:space="preserve"> Generation Partnership Project (3GPP</w:t>
      </w:r>
      <w:r w:rsidRPr="001D185D">
        <w:rPr>
          <w:sz w:val="16"/>
          <w:vertAlign w:val="superscript"/>
        </w:rPr>
        <w:t xml:space="preserve"> TM</w:t>
      </w:r>
      <w:r w:rsidRPr="001D185D">
        <w:rPr>
          <w:sz w:val="16"/>
        </w:rPr>
        <w:t>) and may be further elabo</w:t>
      </w:r>
      <w:r w:rsidR="004B2B78" w:rsidRPr="001D185D">
        <w:rPr>
          <w:sz w:val="16"/>
        </w:rPr>
        <w:t>rated for the purposes of 3GPP.</w:t>
      </w:r>
      <w:r w:rsidRPr="001D185D">
        <w:rPr>
          <w:sz w:val="16"/>
        </w:rPr>
        <w:br/>
        <w:t>The present document has not been subject to any approval process by the 3GPP</w:t>
      </w:r>
      <w:r w:rsidRPr="001D185D">
        <w:rPr>
          <w:sz w:val="16"/>
          <w:vertAlign w:val="superscript"/>
        </w:rPr>
        <w:t xml:space="preserve"> </w:t>
      </w:r>
      <w:r w:rsidRPr="001D185D">
        <w:rPr>
          <w:sz w:val="16"/>
        </w:rPr>
        <w:t>Organizational Partner</w:t>
      </w:r>
      <w:r w:rsidR="004B2B78" w:rsidRPr="001D185D">
        <w:rPr>
          <w:sz w:val="16"/>
        </w:rPr>
        <w:t>s and shall not be implemented.</w:t>
      </w:r>
      <w:r w:rsidRPr="001D185D">
        <w:rPr>
          <w:sz w:val="16"/>
        </w:rPr>
        <w:br/>
        <w:t>This Specification is provided for future development work within 3GPP</w:t>
      </w:r>
      <w:r w:rsidRPr="001D185D">
        <w:rPr>
          <w:sz w:val="16"/>
          <w:vertAlign w:val="superscript"/>
        </w:rPr>
        <w:t xml:space="preserve"> </w:t>
      </w:r>
      <w:r w:rsidRPr="001D185D">
        <w:rPr>
          <w:sz w:val="16"/>
        </w:rPr>
        <w:t>only. The Organizational Partners accept no liability for any use of this Specification.</w:t>
      </w:r>
      <w:r w:rsidRPr="001D185D">
        <w:rPr>
          <w:sz w:val="16"/>
        </w:rPr>
        <w:br/>
        <w:t>Specifications and reports for implementation of the 3GPP</w:t>
      </w:r>
      <w:r w:rsidRPr="001D185D">
        <w:rPr>
          <w:sz w:val="16"/>
          <w:vertAlign w:val="superscript"/>
        </w:rPr>
        <w:t xml:space="preserve"> TM</w:t>
      </w:r>
      <w:r w:rsidRPr="001D185D">
        <w:rPr>
          <w:sz w:val="16"/>
        </w:rPr>
        <w:t xml:space="preserve"> system should be obtained via the 3GPP Organizational Partners' Publications Offices.</w:t>
      </w:r>
    </w:p>
    <w:p w:rsidR="00330FEF" w:rsidRPr="001D185D" w:rsidRDefault="00330FEF" w:rsidP="00330FEF">
      <w:pPr>
        <w:pStyle w:val="ZV"/>
        <w:framePr w:wrap="notBeside"/>
        <w:rPr>
          <w:rFonts w:cs="v5.0.0"/>
        </w:rPr>
      </w:pPr>
    </w:p>
    <w:p w:rsidR="00330FEF" w:rsidRPr="001D185D" w:rsidRDefault="00330FEF" w:rsidP="00330FEF">
      <w:pPr>
        <w:rPr>
          <w:rFonts w:cs="v5.0.0"/>
        </w:rPr>
      </w:pPr>
    </w:p>
    <w:bookmarkEnd w:id="0"/>
    <w:p w:rsidR="00330FEF" w:rsidRPr="001D185D" w:rsidRDefault="00330FEF" w:rsidP="00330FEF">
      <w:pPr>
        <w:rPr>
          <w:rFonts w:cs="v5.0.0"/>
        </w:rPr>
        <w:sectPr w:rsidR="00330FEF" w:rsidRPr="001D185D">
          <w:footnotePr>
            <w:numRestart w:val="eachSect"/>
          </w:footnotePr>
          <w:pgSz w:w="11907" w:h="16840"/>
          <w:pgMar w:top="2268" w:right="851" w:bottom="10773" w:left="851" w:header="0" w:footer="0" w:gutter="0"/>
          <w:cols w:space="720"/>
        </w:sectPr>
      </w:pPr>
    </w:p>
    <w:p w:rsidR="00C334F6" w:rsidRPr="001D185D" w:rsidRDefault="00C334F6" w:rsidP="00C334F6">
      <w:pPr>
        <w:rPr>
          <w:rFonts w:cs="v5.0.0"/>
        </w:rPr>
      </w:pPr>
      <w:bookmarkStart w:id="1" w:name="page2"/>
    </w:p>
    <w:p w:rsidR="00C334F6" w:rsidRPr="001D185D" w:rsidRDefault="00C334F6" w:rsidP="00C334F6">
      <w:pPr>
        <w:rPr>
          <w:rFonts w:cs="v5.0.0"/>
        </w:rPr>
      </w:pPr>
    </w:p>
    <w:p w:rsidR="00C334F6" w:rsidRPr="001D185D" w:rsidRDefault="00C334F6" w:rsidP="00C334F6">
      <w:pPr>
        <w:pStyle w:val="FP"/>
        <w:framePr w:wrap="notBeside" w:hAnchor="margin" w:yAlign="center"/>
        <w:spacing w:after="240"/>
        <w:ind w:left="2835" w:right="2835"/>
        <w:jc w:val="center"/>
        <w:rPr>
          <w:rFonts w:ascii="Arial" w:hAnsi="Arial" w:cs="v5.0.0"/>
          <w:b/>
          <w:i/>
        </w:rPr>
      </w:pPr>
      <w:r w:rsidRPr="001D185D">
        <w:rPr>
          <w:rFonts w:ascii="Arial" w:hAnsi="Arial" w:cs="v5.0.0"/>
          <w:b/>
          <w:i/>
        </w:rPr>
        <w:t>3GPP</w:t>
      </w:r>
    </w:p>
    <w:p w:rsidR="00C334F6" w:rsidRPr="001D185D" w:rsidRDefault="00C334F6" w:rsidP="00C334F6">
      <w:pPr>
        <w:pStyle w:val="FP"/>
        <w:framePr w:wrap="notBeside" w:hAnchor="margin" w:yAlign="center"/>
        <w:pBdr>
          <w:bottom w:val="single" w:sz="6" w:space="1" w:color="auto"/>
        </w:pBdr>
        <w:ind w:left="2835" w:right="2835"/>
        <w:jc w:val="center"/>
        <w:rPr>
          <w:rFonts w:cs="v5.0.0"/>
        </w:rPr>
      </w:pPr>
      <w:r w:rsidRPr="001D185D">
        <w:rPr>
          <w:rFonts w:cs="v5.0.0"/>
        </w:rPr>
        <w:t>Postal address</w:t>
      </w:r>
    </w:p>
    <w:p w:rsidR="00C334F6" w:rsidRPr="001D185D" w:rsidRDefault="00C334F6" w:rsidP="00C334F6">
      <w:pPr>
        <w:pStyle w:val="FP"/>
        <w:framePr w:wrap="notBeside" w:hAnchor="margin" w:yAlign="center"/>
        <w:ind w:left="2835" w:right="2835"/>
        <w:jc w:val="center"/>
        <w:rPr>
          <w:rFonts w:ascii="Arial" w:hAnsi="Arial" w:cs="v5.0.0"/>
          <w:sz w:val="18"/>
        </w:rPr>
      </w:pPr>
    </w:p>
    <w:p w:rsidR="00C334F6" w:rsidRPr="001D185D"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1D185D">
        <w:rPr>
          <w:rFonts w:cs="v5.0.0"/>
          <w:lang w:val="fr-FR"/>
        </w:rPr>
        <w:t>3GPP support office address</w:t>
      </w:r>
    </w:p>
    <w:p w:rsidR="00C334F6" w:rsidRPr="001D185D" w:rsidRDefault="00C334F6" w:rsidP="00C334F6">
      <w:pPr>
        <w:pStyle w:val="FP"/>
        <w:framePr w:wrap="notBeside" w:hAnchor="margin" w:yAlign="center"/>
        <w:ind w:left="2835" w:right="2835"/>
        <w:jc w:val="center"/>
        <w:rPr>
          <w:rFonts w:ascii="Arial" w:hAnsi="Arial" w:cs="v5.0.0"/>
          <w:sz w:val="18"/>
          <w:lang w:val="fr-FR"/>
        </w:rPr>
      </w:pPr>
      <w:r w:rsidRPr="001D185D">
        <w:rPr>
          <w:rFonts w:ascii="Arial" w:hAnsi="Arial" w:cs="v5.0.0"/>
          <w:sz w:val="18"/>
          <w:lang w:val="fr-FR"/>
        </w:rPr>
        <w:t>650 Route des Lucioles - Sophia Antipolis</w:t>
      </w:r>
    </w:p>
    <w:p w:rsidR="00C334F6" w:rsidRPr="001D185D" w:rsidRDefault="00C334F6" w:rsidP="00C334F6">
      <w:pPr>
        <w:pStyle w:val="FP"/>
        <w:framePr w:wrap="notBeside" w:hAnchor="margin" w:yAlign="center"/>
        <w:ind w:left="2835" w:right="2835"/>
        <w:jc w:val="center"/>
        <w:rPr>
          <w:rFonts w:ascii="Arial" w:hAnsi="Arial" w:cs="v5.0.0"/>
          <w:sz w:val="18"/>
          <w:lang w:val="fr-FR"/>
        </w:rPr>
      </w:pPr>
      <w:r w:rsidRPr="001D185D">
        <w:rPr>
          <w:rFonts w:ascii="Arial" w:hAnsi="Arial" w:cs="v5.0.0"/>
          <w:sz w:val="18"/>
          <w:lang w:val="fr-FR"/>
        </w:rPr>
        <w:t>Valbonne - FRANCE</w:t>
      </w:r>
    </w:p>
    <w:p w:rsidR="00C334F6" w:rsidRPr="001D185D" w:rsidRDefault="00C334F6" w:rsidP="00C334F6">
      <w:pPr>
        <w:pStyle w:val="FP"/>
        <w:framePr w:wrap="notBeside" w:hAnchor="margin" w:yAlign="center"/>
        <w:spacing w:after="20"/>
        <w:ind w:left="2835" w:right="2835"/>
        <w:jc w:val="center"/>
        <w:rPr>
          <w:rFonts w:ascii="Arial" w:hAnsi="Arial" w:cs="v5.0.0"/>
          <w:sz w:val="18"/>
        </w:rPr>
      </w:pPr>
      <w:r w:rsidRPr="001D185D">
        <w:rPr>
          <w:rFonts w:ascii="Arial" w:hAnsi="Arial" w:cs="v5.0.0"/>
          <w:sz w:val="18"/>
        </w:rPr>
        <w:t>Tel.: +33 4 92 94 42 00 Fax: +33 4 93 65 47 16</w:t>
      </w:r>
    </w:p>
    <w:p w:rsidR="00C334F6" w:rsidRPr="001D185D" w:rsidRDefault="00C334F6" w:rsidP="00C334F6">
      <w:pPr>
        <w:pStyle w:val="FP"/>
        <w:framePr w:wrap="notBeside" w:hAnchor="margin" w:yAlign="center"/>
        <w:pBdr>
          <w:bottom w:val="single" w:sz="6" w:space="1" w:color="auto"/>
        </w:pBdr>
        <w:spacing w:before="240"/>
        <w:ind w:left="2835" w:right="2835"/>
        <w:jc w:val="center"/>
        <w:rPr>
          <w:rFonts w:cs="v5.0.0"/>
        </w:rPr>
      </w:pPr>
      <w:r w:rsidRPr="001D185D">
        <w:rPr>
          <w:rFonts w:cs="v5.0.0"/>
        </w:rPr>
        <w:t>Internet</w:t>
      </w:r>
    </w:p>
    <w:p w:rsidR="00C334F6" w:rsidRPr="001D185D" w:rsidRDefault="00C334F6" w:rsidP="00C334F6">
      <w:pPr>
        <w:pStyle w:val="FP"/>
        <w:framePr w:wrap="notBeside" w:hAnchor="margin" w:yAlign="center"/>
        <w:ind w:left="2835" w:right="2835"/>
        <w:jc w:val="center"/>
        <w:rPr>
          <w:rFonts w:ascii="Arial" w:hAnsi="Arial" w:cs="v5.0.0"/>
          <w:sz w:val="18"/>
        </w:rPr>
      </w:pPr>
      <w:r w:rsidRPr="001D185D">
        <w:rPr>
          <w:rFonts w:ascii="Arial" w:hAnsi="Arial" w:cs="v5.0.0"/>
          <w:sz w:val="18"/>
        </w:rPr>
        <w:t>http://www.3gpp.org</w:t>
      </w:r>
    </w:p>
    <w:p w:rsidR="00C334F6" w:rsidRPr="001D185D" w:rsidRDefault="00C334F6" w:rsidP="00C334F6">
      <w:pPr>
        <w:rPr>
          <w:rFonts w:cs="v5.0.0"/>
        </w:rPr>
      </w:pPr>
    </w:p>
    <w:p w:rsidR="00E276D5" w:rsidRPr="001D185D"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1D185D">
        <w:rPr>
          <w:rFonts w:ascii="Arial" w:hAnsi="Arial"/>
          <w:b/>
          <w:i/>
          <w:noProof/>
        </w:rPr>
        <w:t>Copyright Notification</w:t>
      </w:r>
    </w:p>
    <w:p w:rsidR="00E276D5" w:rsidRPr="001D185D" w:rsidRDefault="00E276D5" w:rsidP="00E276D5">
      <w:pPr>
        <w:pStyle w:val="FP"/>
        <w:framePr w:h="3057" w:hRule="exact" w:wrap="notBeside" w:vAnchor="page" w:hAnchor="margin" w:y="12605"/>
        <w:jc w:val="center"/>
        <w:rPr>
          <w:noProof/>
        </w:rPr>
      </w:pPr>
      <w:r w:rsidRPr="001D185D">
        <w:rPr>
          <w:noProof/>
        </w:rPr>
        <w:t>No part may be reproduced except as authorized by written permission.</w:t>
      </w:r>
      <w:r w:rsidRPr="001D185D">
        <w:rPr>
          <w:noProof/>
        </w:rPr>
        <w:br/>
        <w:t>The copyright and the foregoing restriction extend to reproduction in all media.</w:t>
      </w:r>
    </w:p>
    <w:p w:rsidR="00E276D5" w:rsidRPr="001D185D" w:rsidRDefault="00E276D5" w:rsidP="00E276D5">
      <w:pPr>
        <w:pStyle w:val="FP"/>
        <w:framePr w:h="3057" w:hRule="exact" w:wrap="notBeside" w:vAnchor="page" w:hAnchor="margin" w:y="12605"/>
        <w:jc w:val="center"/>
        <w:rPr>
          <w:noProof/>
        </w:rPr>
      </w:pPr>
    </w:p>
    <w:p w:rsidR="00E276D5" w:rsidRPr="001D185D" w:rsidRDefault="00C47250" w:rsidP="00E276D5">
      <w:pPr>
        <w:pStyle w:val="FP"/>
        <w:framePr w:h="3057" w:hRule="exact" w:wrap="notBeside" w:vAnchor="page" w:hAnchor="margin" w:y="12605"/>
        <w:jc w:val="center"/>
        <w:rPr>
          <w:noProof/>
          <w:sz w:val="18"/>
        </w:rPr>
      </w:pPr>
      <w:r w:rsidRPr="001D185D">
        <w:rPr>
          <w:noProof/>
          <w:sz w:val="18"/>
        </w:rPr>
        <w:t>© 20</w:t>
      </w:r>
      <w:r w:rsidR="00974754" w:rsidRPr="001D185D">
        <w:rPr>
          <w:noProof/>
          <w:sz w:val="18"/>
        </w:rPr>
        <w:t>1</w:t>
      </w:r>
      <w:r w:rsidR="000D6B77" w:rsidRPr="001D185D">
        <w:rPr>
          <w:noProof/>
          <w:sz w:val="18"/>
        </w:rPr>
        <w:t>9</w:t>
      </w:r>
      <w:r w:rsidR="00E276D5" w:rsidRPr="001D185D">
        <w:rPr>
          <w:noProof/>
          <w:sz w:val="18"/>
        </w:rPr>
        <w:t xml:space="preserve">, 3GPP Organizational Partners (ARIB, ATIS, CCSA, ETSI, </w:t>
      </w:r>
      <w:r w:rsidR="004850E9" w:rsidRPr="001D185D">
        <w:rPr>
          <w:noProof/>
          <w:sz w:val="18"/>
        </w:rPr>
        <w:t xml:space="preserve">TSDSI, </w:t>
      </w:r>
      <w:r w:rsidR="00E276D5" w:rsidRPr="001D185D">
        <w:rPr>
          <w:noProof/>
          <w:sz w:val="18"/>
        </w:rPr>
        <w:t>TTA, TTC).</w:t>
      </w:r>
      <w:bookmarkStart w:id="2" w:name="copyrightaddon"/>
      <w:bookmarkEnd w:id="2"/>
    </w:p>
    <w:p w:rsidR="00E276D5" w:rsidRPr="001D185D" w:rsidRDefault="00E276D5" w:rsidP="00E276D5">
      <w:pPr>
        <w:pStyle w:val="FP"/>
        <w:framePr w:h="3057" w:hRule="exact" w:wrap="notBeside" w:vAnchor="page" w:hAnchor="margin" w:y="12605"/>
        <w:jc w:val="center"/>
        <w:rPr>
          <w:noProof/>
          <w:sz w:val="18"/>
        </w:rPr>
      </w:pPr>
      <w:r w:rsidRPr="001D185D">
        <w:rPr>
          <w:noProof/>
          <w:sz w:val="18"/>
        </w:rPr>
        <w:t>All rights reserved.</w:t>
      </w:r>
    </w:p>
    <w:p w:rsidR="00E276D5" w:rsidRPr="001D185D" w:rsidRDefault="00E276D5" w:rsidP="00E276D5">
      <w:pPr>
        <w:pStyle w:val="FP"/>
        <w:framePr w:h="3057" w:hRule="exact" w:wrap="notBeside" w:vAnchor="page" w:hAnchor="margin" w:y="12605"/>
        <w:rPr>
          <w:noProof/>
          <w:sz w:val="18"/>
        </w:rPr>
      </w:pPr>
    </w:p>
    <w:p w:rsidR="00E276D5" w:rsidRPr="001D185D" w:rsidRDefault="00E276D5" w:rsidP="00E276D5">
      <w:pPr>
        <w:pStyle w:val="FP"/>
        <w:framePr w:h="3057" w:hRule="exact" w:wrap="notBeside" w:vAnchor="page" w:hAnchor="margin" w:y="12605"/>
        <w:rPr>
          <w:noProof/>
          <w:sz w:val="18"/>
        </w:rPr>
      </w:pPr>
      <w:r w:rsidRPr="001D185D">
        <w:rPr>
          <w:noProof/>
          <w:sz w:val="18"/>
        </w:rPr>
        <w:t>UMTS™ is a Trade Mark of ETSI registered for the benefit of its members</w:t>
      </w:r>
    </w:p>
    <w:p w:rsidR="00E276D5" w:rsidRPr="001D185D" w:rsidRDefault="00E276D5" w:rsidP="00BD3200">
      <w:pPr>
        <w:pStyle w:val="FP"/>
        <w:framePr w:h="3057" w:hRule="exact" w:wrap="notBeside" w:vAnchor="page" w:hAnchor="margin" w:y="12605"/>
        <w:rPr>
          <w:noProof/>
          <w:sz w:val="18"/>
        </w:rPr>
      </w:pPr>
      <w:r w:rsidRPr="001D185D">
        <w:rPr>
          <w:noProof/>
          <w:sz w:val="18"/>
        </w:rPr>
        <w:t>3GPP™ is a Trade Mark of ETSI registered for the benefit of its Members and of the 3GPP Organizational Partners</w:t>
      </w:r>
      <w:r w:rsidRPr="001D185D">
        <w:rPr>
          <w:noProof/>
          <w:sz w:val="18"/>
        </w:rPr>
        <w:br/>
        <w:t>LTE™ is a Trade Mark of ETSI registered for the benefit of its Members and of the 3GPP Organizational Partners</w:t>
      </w:r>
    </w:p>
    <w:p w:rsidR="00E276D5" w:rsidRPr="001D185D" w:rsidRDefault="00E276D5" w:rsidP="00E276D5">
      <w:pPr>
        <w:pStyle w:val="FP"/>
        <w:framePr w:h="3057" w:hRule="exact" w:wrap="notBeside" w:vAnchor="page" w:hAnchor="margin" w:y="12605"/>
        <w:rPr>
          <w:noProof/>
          <w:sz w:val="18"/>
        </w:rPr>
      </w:pPr>
      <w:r w:rsidRPr="001D185D">
        <w:rPr>
          <w:noProof/>
          <w:sz w:val="18"/>
        </w:rPr>
        <w:t>GSM® and the GSM logo are registered and owned by the GSM Association</w:t>
      </w:r>
    </w:p>
    <w:p w:rsidR="00C334F6" w:rsidRPr="001D185D" w:rsidRDefault="00C334F6" w:rsidP="00C334F6">
      <w:pPr>
        <w:rPr>
          <w:rFonts w:cs="v5.0.0"/>
        </w:rPr>
      </w:pPr>
    </w:p>
    <w:bookmarkEnd w:id="1"/>
    <w:p w:rsidR="00284742" w:rsidRPr="001D185D" w:rsidRDefault="00FA55BB" w:rsidP="00284742">
      <w:pPr>
        <w:pStyle w:val="TT"/>
        <w:outlineLvl w:val="0"/>
        <w:rPr>
          <w:rFonts w:cs="v4.2.0"/>
        </w:rPr>
      </w:pPr>
      <w:r w:rsidRPr="001D185D">
        <w:rPr>
          <w:rFonts w:cs="v4.2.0"/>
        </w:rPr>
        <w:br w:type="page"/>
      </w:r>
      <w:r w:rsidR="00284742" w:rsidRPr="001D185D">
        <w:rPr>
          <w:rFonts w:cs="v4.2.0"/>
        </w:rPr>
        <w:lastRenderedPageBreak/>
        <w:t>Contents</w:t>
      </w:r>
    </w:p>
    <w:p w:rsidR="009B3506" w:rsidRDefault="009B3506">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87</w:t>
      </w:r>
    </w:p>
    <w:p w:rsidR="009B3506" w:rsidRDefault="009B3506">
      <w:pPr>
        <w:pStyle w:val="TOC1"/>
        <w:rPr>
          <w:rFonts w:asciiTheme="minorHAnsi" w:eastAsiaTheme="minorEastAsia" w:hAnsiTheme="minorHAnsi" w:cstheme="minorBidi"/>
          <w:szCs w:val="22"/>
        </w:rPr>
      </w:pPr>
      <w:r w:rsidRPr="009B3506">
        <w:t>1</w:t>
      </w:r>
      <w:r>
        <w:rPr>
          <w:rFonts w:asciiTheme="minorHAnsi" w:eastAsiaTheme="minorEastAsia" w:hAnsiTheme="minorHAnsi"/>
          <w:szCs w:val="22"/>
        </w:rPr>
        <w:tab/>
      </w:r>
      <w:r>
        <w:t>Scope</w:t>
      </w:r>
      <w:r>
        <w:tab/>
        <w:t>88</w:t>
      </w:r>
    </w:p>
    <w:p w:rsidR="009B3506" w:rsidRDefault="009B350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rsidR="009B3506" w:rsidRDefault="009B350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rsidR="009B3506" w:rsidRDefault="009B350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rsidR="009B3506" w:rsidRDefault="009B350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rsidR="009B3506" w:rsidRDefault="009B350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rsidR="009B3506" w:rsidRDefault="009B3506">
      <w:pPr>
        <w:pStyle w:val="TOC2"/>
        <w:rPr>
          <w:rFonts w:asciiTheme="minorHAnsi" w:eastAsiaTheme="minorEastAsia" w:hAnsiTheme="minorHAnsi" w:cstheme="minorBidi"/>
          <w:sz w:val="22"/>
          <w:szCs w:val="22"/>
        </w:rPr>
      </w:pPr>
      <w:r w:rsidRPr="009B3506">
        <w:t>3.4</w:t>
      </w:r>
      <w:r w:rsidRPr="009B3506">
        <w:rPr>
          <w:rFonts w:asciiTheme="minorHAnsi" w:eastAsiaTheme="minorEastAsia" w:hAnsiTheme="minorHAnsi" w:cstheme="minorBidi"/>
          <w:sz w:val="22"/>
          <w:szCs w:val="22"/>
        </w:rPr>
        <w:tab/>
      </w:r>
      <w:r w:rsidRPr="00432094">
        <w:rPr>
          <w:snapToGrid w:val="0"/>
        </w:rPr>
        <w:t>Test tolerances</w:t>
      </w:r>
      <w:r>
        <w:tab/>
        <w:t>95</w:t>
      </w:r>
    </w:p>
    <w:p w:rsidR="009B3506" w:rsidRDefault="009B350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rsidR="009B3506" w:rsidRDefault="009B3506">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rsidR="009B3506" w:rsidRDefault="009B350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rsidR="009B3506" w:rsidRDefault="009B3506">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rsidR="009B3506" w:rsidRDefault="009B3506">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104</w:t>
      </w:r>
    </w:p>
    <w:p w:rsidR="009B3506" w:rsidRDefault="009B3506">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rsidR="009B3506" w:rsidRDefault="009B3506">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rsidR="009B3506" w:rsidRDefault="009B3506">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rsidR="009B3506" w:rsidRDefault="009B3506">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rsidR="009B3506" w:rsidRDefault="009B3506">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rsidR="009B3506" w:rsidRDefault="009B350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rsidR="009B3506" w:rsidRDefault="009B350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rsidR="009B3506" w:rsidRDefault="009B350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rsidR="009B3506" w:rsidRDefault="009B350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rsidR="009B3506" w:rsidRDefault="009B350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110</w:t>
      </w:r>
    </w:p>
    <w:p w:rsidR="009B3506" w:rsidRDefault="009B350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111</w:t>
      </w:r>
    </w:p>
    <w:p w:rsidR="009B3506" w:rsidRDefault="009B350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rsidR="009B3506" w:rsidRDefault="009B3506">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rsidR="009B3506" w:rsidRDefault="009B3506">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rsidR="009B3506" w:rsidRDefault="009B3506">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rsidR="009B3506" w:rsidRDefault="009B3506">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rsidR="009B3506" w:rsidRDefault="009B3506">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rsidR="009B3506" w:rsidRDefault="009B3506">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119</w:t>
      </w:r>
    </w:p>
    <w:p w:rsidR="009B3506" w:rsidRDefault="009B3506">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120</w:t>
      </w:r>
    </w:p>
    <w:p w:rsidR="009B3506" w:rsidRDefault="009B3506">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121</w:t>
      </w:r>
    </w:p>
    <w:p w:rsidR="009B3506" w:rsidRDefault="009B3506">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122</w:t>
      </w:r>
    </w:p>
    <w:p w:rsidR="009B3506" w:rsidRDefault="009B3506">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123</w:t>
      </w:r>
    </w:p>
    <w:p w:rsidR="009B3506" w:rsidRDefault="009B3506">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rsidR="009B3506" w:rsidRDefault="009B3506">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124</w:t>
      </w:r>
    </w:p>
    <w:p w:rsidR="009B3506" w:rsidRDefault="009B3506">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124</w:t>
      </w:r>
    </w:p>
    <w:p w:rsidR="009B3506" w:rsidRDefault="009B3506">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125</w:t>
      </w:r>
    </w:p>
    <w:p w:rsidR="009B3506" w:rsidRDefault="009B3506">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125</w:t>
      </w:r>
    </w:p>
    <w:p w:rsidR="009B3506" w:rsidRDefault="009B3506">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rsidR="009B3506" w:rsidRDefault="009B3506">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126</w:t>
      </w:r>
    </w:p>
    <w:p w:rsidR="009B3506" w:rsidRDefault="009B3506">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127</w:t>
      </w:r>
    </w:p>
    <w:p w:rsidR="009B3506" w:rsidRDefault="009B3506">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127</w:t>
      </w:r>
    </w:p>
    <w:p w:rsidR="009B3506" w:rsidRDefault="009B3506">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127</w:t>
      </w:r>
    </w:p>
    <w:p w:rsidR="009B3506" w:rsidRDefault="009B350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127</w:t>
      </w:r>
    </w:p>
    <w:p w:rsidR="009B3506" w:rsidRDefault="009B350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128</w:t>
      </w:r>
    </w:p>
    <w:p w:rsidR="009B3506" w:rsidRDefault="009B350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128</w:t>
      </w:r>
    </w:p>
    <w:p w:rsidR="009B3506" w:rsidRDefault="009B3506">
      <w:pPr>
        <w:pStyle w:val="TOC4"/>
        <w:rPr>
          <w:rFonts w:asciiTheme="minorHAnsi" w:eastAsiaTheme="minorEastAsia" w:hAnsiTheme="minorHAnsi" w:cstheme="minorBidi"/>
          <w:sz w:val="22"/>
          <w:szCs w:val="22"/>
        </w:rPr>
      </w:pPr>
      <w:r w:rsidRPr="009B3506">
        <w:t>4.3.2.1</w:t>
      </w:r>
      <w:r w:rsidRPr="009B3506">
        <w:rPr>
          <w:rFonts w:asciiTheme="minorHAnsi" w:hAnsiTheme="minorHAnsi" w:cstheme="minorBidi"/>
          <w:sz w:val="22"/>
          <w:szCs w:val="22"/>
        </w:rPr>
        <w:tab/>
      </w:r>
      <w:r w:rsidRPr="00432094">
        <w:rPr>
          <w:rFonts w:eastAsia="?? ??"/>
        </w:rPr>
        <w:t>Requirements</w:t>
      </w:r>
      <w:r>
        <w:tab/>
        <w:t>128</w:t>
      </w:r>
    </w:p>
    <w:p w:rsidR="009B3506" w:rsidRDefault="009B350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128</w:t>
      </w:r>
    </w:p>
    <w:p w:rsidR="009B3506" w:rsidRDefault="009B3506">
      <w:pPr>
        <w:pStyle w:val="TOC4"/>
        <w:rPr>
          <w:rFonts w:asciiTheme="minorHAnsi" w:eastAsiaTheme="minorEastAsia" w:hAnsiTheme="minorHAnsi" w:cstheme="minorBidi"/>
          <w:sz w:val="22"/>
          <w:szCs w:val="22"/>
        </w:rPr>
      </w:pPr>
      <w:r w:rsidRPr="009B3506">
        <w:t>4.3.3.1</w:t>
      </w:r>
      <w:r w:rsidRPr="009B3506">
        <w:rPr>
          <w:rFonts w:asciiTheme="minorHAnsi" w:hAnsiTheme="minorHAnsi" w:cstheme="minorBidi"/>
          <w:sz w:val="22"/>
          <w:szCs w:val="22"/>
        </w:rPr>
        <w:tab/>
      </w:r>
      <w:r>
        <w:t>Requirements</w:t>
      </w:r>
      <w:r>
        <w:tab/>
        <w:t>128</w:t>
      </w:r>
    </w:p>
    <w:p w:rsidR="009B3506" w:rsidRDefault="009B3506">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128</w:t>
      </w:r>
    </w:p>
    <w:p w:rsidR="009B3506" w:rsidRDefault="009B3506">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128</w:t>
      </w:r>
    </w:p>
    <w:p w:rsidR="009B3506" w:rsidRDefault="009B3506">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129</w:t>
      </w:r>
    </w:p>
    <w:p w:rsidR="009B3506" w:rsidRDefault="009B3506">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432094">
        <w:rPr>
          <w:i/>
        </w:rPr>
        <w:t>timeSinceFailure</w:t>
      </w:r>
      <w:r>
        <w:tab/>
        <w:t>129</w:t>
      </w:r>
    </w:p>
    <w:p w:rsidR="009B3506" w:rsidRDefault="009B350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129</w:t>
      </w:r>
    </w:p>
    <w:p w:rsidR="009B3506" w:rsidRDefault="009B3506">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129</w:t>
      </w:r>
    </w:p>
    <w:p w:rsidR="009B3506" w:rsidRDefault="009B350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129</w:t>
      </w:r>
    </w:p>
    <w:p w:rsidR="009B3506" w:rsidRDefault="009B350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129</w:t>
      </w:r>
    </w:p>
    <w:p w:rsidR="009B3506" w:rsidRDefault="009B3506">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130</w:t>
      </w:r>
    </w:p>
    <w:p w:rsidR="009B3506" w:rsidRDefault="009B350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130</w:t>
      </w:r>
    </w:p>
    <w:p w:rsidR="009B3506" w:rsidRDefault="009B350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130</w:t>
      </w:r>
    </w:p>
    <w:p w:rsidR="009B3506" w:rsidRDefault="009B350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130</w:t>
      </w:r>
    </w:p>
    <w:p w:rsidR="009B3506" w:rsidRDefault="009B3506">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130</w:t>
      </w:r>
    </w:p>
    <w:p w:rsidR="009B3506" w:rsidRDefault="009B3506">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130</w:t>
      </w:r>
    </w:p>
    <w:p w:rsidR="009B3506" w:rsidRDefault="009B3506">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130</w:t>
      </w:r>
    </w:p>
    <w:p w:rsidR="009B3506" w:rsidRDefault="009B3506">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131</w:t>
      </w:r>
    </w:p>
    <w:p w:rsidR="009B3506" w:rsidRDefault="009B350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131</w:t>
      </w:r>
    </w:p>
    <w:p w:rsidR="009B3506" w:rsidRDefault="009B350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131</w:t>
      </w:r>
    </w:p>
    <w:p w:rsidR="009B3506" w:rsidRDefault="009B350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131</w:t>
      </w:r>
    </w:p>
    <w:p w:rsidR="009B3506" w:rsidRDefault="009B3506">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132</w:t>
      </w:r>
    </w:p>
    <w:p w:rsidR="009B3506" w:rsidRDefault="009B3506">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132</w:t>
      </w:r>
    </w:p>
    <w:p w:rsidR="009B3506" w:rsidRDefault="009B3506">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133</w:t>
      </w:r>
    </w:p>
    <w:p w:rsidR="009B3506" w:rsidRDefault="009B3506">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134</w:t>
      </w:r>
    </w:p>
    <w:p w:rsidR="009B3506" w:rsidRDefault="009B3506">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135</w:t>
      </w:r>
    </w:p>
    <w:p w:rsidR="009B3506" w:rsidRDefault="009B3506">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136</w:t>
      </w:r>
    </w:p>
    <w:p w:rsidR="009B3506" w:rsidRDefault="009B3506">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138</w:t>
      </w:r>
    </w:p>
    <w:p w:rsidR="009B3506" w:rsidRDefault="009B3506">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139</w:t>
      </w:r>
    </w:p>
    <w:p w:rsidR="009B3506" w:rsidRDefault="009B3506">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140</w:t>
      </w:r>
    </w:p>
    <w:p w:rsidR="009B3506" w:rsidRDefault="009B3506">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p>
    <w:p w:rsidR="009B3506" w:rsidRDefault="009B3506">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140</w:t>
      </w:r>
    </w:p>
    <w:p w:rsidR="009B3506" w:rsidRDefault="009B3506">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141</w:t>
      </w:r>
    </w:p>
    <w:p w:rsidR="009B3506" w:rsidRDefault="009B350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141</w:t>
      </w:r>
    </w:p>
    <w:p w:rsidR="009B3506" w:rsidRDefault="009B350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141</w:t>
      </w:r>
    </w:p>
    <w:p w:rsidR="009B3506" w:rsidRDefault="009B350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141</w:t>
      </w:r>
    </w:p>
    <w:p w:rsidR="009B3506" w:rsidRDefault="009B3506">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141</w:t>
      </w:r>
    </w:p>
    <w:p w:rsidR="009B3506" w:rsidRDefault="009B3506">
      <w:pPr>
        <w:pStyle w:val="TOC5"/>
        <w:rPr>
          <w:rFonts w:asciiTheme="minorHAnsi" w:eastAsiaTheme="minorEastAsia" w:hAnsiTheme="minorHAnsi" w:cstheme="minorBidi"/>
          <w:sz w:val="22"/>
          <w:szCs w:val="22"/>
        </w:rPr>
      </w:pPr>
      <w:r w:rsidRPr="009B3506">
        <w:t>4.7.2.1.1</w:t>
      </w:r>
      <w:r w:rsidRPr="009B3506">
        <w:rPr>
          <w:rFonts w:asciiTheme="minorHAnsi" w:eastAsiaTheme="minorEastAsia" w:hAnsiTheme="minorHAnsi"/>
          <w:sz w:val="22"/>
          <w:szCs w:val="22"/>
        </w:rPr>
        <w:tab/>
      </w:r>
      <w:r w:rsidRPr="00432094">
        <w:rPr>
          <w:rFonts w:cs="Arial"/>
        </w:rPr>
        <w:t>Measurement and evaluation of serving cell for UE category M1 in normal coverage</w:t>
      </w:r>
      <w:r>
        <w:tab/>
        <w:t>141</w:t>
      </w:r>
    </w:p>
    <w:p w:rsidR="009B3506" w:rsidRDefault="009B3506">
      <w:pPr>
        <w:pStyle w:val="TOC5"/>
        <w:rPr>
          <w:rFonts w:asciiTheme="minorHAnsi" w:eastAsiaTheme="minorEastAsia" w:hAnsiTheme="minorHAnsi" w:cstheme="minorBidi"/>
          <w:sz w:val="22"/>
          <w:szCs w:val="22"/>
        </w:rPr>
      </w:pPr>
      <w:r>
        <w:t>4.7.2.1.1A</w:t>
      </w:r>
      <w:r>
        <w:rPr>
          <w:rFonts w:asciiTheme="minorHAnsi" w:eastAsiaTheme="minorEastAsia" w:hAnsiTheme="minorHAnsi" w:cstheme="minorBidi"/>
          <w:sz w:val="22"/>
          <w:szCs w:val="22"/>
        </w:rPr>
        <w:tab/>
      </w:r>
      <w:r>
        <w:t>Relaxed measurement and evaluation of serving cell for UE category M1 in normal coverage</w:t>
      </w:r>
      <w:r>
        <w:tab/>
        <w:t>142</w:t>
      </w:r>
    </w:p>
    <w:p w:rsidR="009B3506" w:rsidRDefault="009B3506">
      <w:pPr>
        <w:pStyle w:val="TOC5"/>
        <w:rPr>
          <w:rFonts w:asciiTheme="minorHAnsi" w:eastAsiaTheme="minorEastAsia" w:hAnsiTheme="minorHAnsi" w:cstheme="minorBidi"/>
          <w:sz w:val="22"/>
          <w:szCs w:val="22"/>
        </w:rPr>
      </w:pPr>
      <w:r w:rsidRPr="009B3506">
        <w:t>4.7.2.1.2</w:t>
      </w:r>
      <w:r w:rsidRPr="009B3506">
        <w:rPr>
          <w:rFonts w:asciiTheme="minorHAnsi" w:eastAsiaTheme="minorEastAsia" w:hAnsiTheme="minorHAnsi"/>
          <w:sz w:val="22"/>
          <w:szCs w:val="22"/>
        </w:rPr>
        <w:tab/>
      </w:r>
      <w:r w:rsidRPr="00432094">
        <w:rPr>
          <w:rFonts w:cs="Arial"/>
        </w:rPr>
        <w:t>Measurements of intra-frequency cells for UE category M1 in normal coverage</w:t>
      </w:r>
      <w:r>
        <w:tab/>
        <w:t>142</w:t>
      </w:r>
    </w:p>
    <w:p w:rsidR="009B3506" w:rsidRDefault="009B3506">
      <w:pPr>
        <w:pStyle w:val="TOC5"/>
        <w:rPr>
          <w:rFonts w:asciiTheme="minorHAnsi" w:eastAsiaTheme="minorEastAsia" w:hAnsiTheme="minorHAnsi" w:cstheme="minorBidi"/>
          <w:sz w:val="22"/>
          <w:szCs w:val="22"/>
        </w:rPr>
      </w:pPr>
      <w:r w:rsidRPr="009B3506">
        <w:t>4.7.2.1.3</w:t>
      </w:r>
      <w:r w:rsidRPr="009B3506">
        <w:rPr>
          <w:rFonts w:asciiTheme="minorHAnsi" w:eastAsiaTheme="minorEastAsia" w:hAnsiTheme="minorHAnsi"/>
          <w:sz w:val="22"/>
          <w:szCs w:val="22"/>
        </w:rPr>
        <w:tab/>
      </w:r>
      <w:r w:rsidRPr="00432094">
        <w:rPr>
          <w:rFonts w:cs="Arial"/>
        </w:rPr>
        <w:t>Measurements of inter-frequency cells for UE category M1 in normal coverage</w:t>
      </w:r>
      <w:r>
        <w:tab/>
        <w:t>144</w:t>
      </w:r>
    </w:p>
    <w:p w:rsidR="009B3506" w:rsidRDefault="009B3506">
      <w:pPr>
        <w:pStyle w:val="TOC5"/>
        <w:rPr>
          <w:rFonts w:asciiTheme="minorHAnsi" w:eastAsiaTheme="minorEastAsia" w:hAnsiTheme="minorHAnsi" w:cstheme="minorBidi"/>
          <w:sz w:val="22"/>
          <w:szCs w:val="22"/>
        </w:rPr>
      </w:pPr>
      <w:r w:rsidRPr="009B3506">
        <w:t>4.7.2.1.4</w:t>
      </w:r>
      <w:r w:rsidRPr="009B3506">
        <w:rPr>
          <w:rFonts w:asciiTheme="minorHAnsi" w:eastAsiaTheme="minorEastAsia" w:hAnsiTheme="minorHAnsi"/>
          <w:sz w:val="22"/>
          <w:szCs w:val="22"/>
        </w:rPr>
        <w:tab/>
      </w:r>
      <w:r w:rsidRPr="00432094">
        <w:rPr>
          <w:rFonts w:cs="Arial"/>
        </w:rPr>
        <w:t>Maximum allowed layers for multiple monitoring for UE category M1 in normal coverage</w:t>
      </w:r>
      <w:r>
        <w:tab/>
        <w:t>145</w:t>
      </w:r>
    </w:p>
    <w:p w:rsidR="009B3506" w:rsidRDefault="009B3506">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146</w:t>
      </w:r>
    </w:p>
    <w:p w:rsidR="009B3506" w:rsidRDefault="009B3506">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146</w:t>
      </w:r>
    </w:p>
    <w:p w:rsidR="009B3506" w:rsidRDefault="009B3506">
      <w:pPr>
        <w:pStyle w:val="TOC5"/>
        <w:rPr>
          <w:rFonts w:asciiTheme="minorHAnsi" w:eastAsiaTheme="minorEastAsia" w:hAnsiTheme="minorHAnsi" w:cstheme="minorBidi"/>
          <w:sz w:val="22"/>
          <w:szCs w:val="22"/>
        </w:rPr>
      </w:pPr>
      <w:r w:rsidRPr="009B3506">
        <w:t>4.7.2.2.1</w:t>
      </w:r>
      <w:r w:rsidRPr="009B3506">
        <w:rPr>
          <w:rFonts w:asciiTheme="minorHAnsi" w:eastAsiaTheme="minorEastAsia" w:hAnsiTheme="minorHAnsi"/>
          <w:sz w:val="22"/>
          <w:szCs w:val="22"/>
        </w:rPr>
        <w:tab/>
      </w:r>
      <w:r w:rsidRPr="00432094">
        <w:rPr>
          <w:rFonts w:cs="Arial"/>
        </w:rPr>
        <w:t>Measurement and evaluation of serving cell for UE category M1 in enhanced coverage</w:t>
      </w:r>
      <w:r>
        <w:tab/>
        <w:t>146</w:t>
      </w:r>
    </w:p>
    <w:p w:rsidR="009B3506" w:rsidRDefault="009B3506">
      <w:pPr>
        <w:pStyle w:val="TOC5"/>
        <w:rPr>
          <w:rFonts w:asciiTheme="minorHAnsi" w:eastAsiaTheme="minorEastAsia" w:hAnsiTheme="minorHAnsi" w:cstheme="minorBidi"/>
          <w:sz w:val="22"/>
          <w:szCs w:val="22"/>
        </w:rPr>
      </w:pPr>
      <w:r>
        <w:t>4.7.2.2.1A</w:t>
      </w:r>
      <w:r>
        <w:rPr>
          <w:rFonts w:asciiTheme="minorHAnsi" w:eastAsiaTheme="minorEastAsia" w:hAnsiTheme="minorHAnsi" w:cstheme="minorBidi"/>
          <w:sz w:val="22"/>
          <w:szCs w:val="22"/>
        </w:rPr>
        <w:tab/>
      </w:r>
      <w:r>
        <w:t>Relaxed measurement and evaluation of serving cell for UE category M1 in enhaned coverage</w:t>
      </w:r>
      <w:r>
        <w:tab/>
        <w:t>147</w:t>
      </w:r>
    </w:p>
    <w:p w:rsidR="009B3506" w:rsidRDefault="009B3506">
      <w:pPr>
        <w:pStyle w:val="TOC5"/>
        <w:rPr>
          <w:rFonts w:asciiTheme="minorHAnsi" w:eastAsiaTheme="minorEastAsia" w:hAnsiTheme="minorHAnsi" w:cstheme="minorBidi"/>
          <w:sz w:val="22"/>
          <w:szCs w:val="22"/>
        </w:rPr>
      </w:pPr>
      <w:r w:rsidRPr="009B3506">
        <w:t>4.7.2.2.2</w:t>
      </w:r>
      <w:r w:rsidRPr="009B3506">
        <w:rPr>
          <w:rFonts w:asciiTheme="minorHAnsi" w:eastAsiaTheme="minorEastAsia" w:hAnsiTheme="minorHAnsi"/>
          <w:sz w:val="22"/>
          <w:szCs w:val="22"/>
        </w:rPr>
        <w:tab/>
      </w:r>
      <w:r w:rsidRPr="00432094">
        <w:rPr>
          <w:rFonts w:cs="Arial"/>
        </w:rPr>
        <w:t>Measurements of intra-frequency cells for UE category M1 in enhanced coverage</w:t>
      </w:r>
      <w:r>
        <w:tab/>
        <w:t>148</w:t>
      </w:r>
    </w:p>
    <w:p w:rsidR="009B3506" w:rsidRDefault="009B3506">
      <w:pPr>
        <w:pStyle w:val="TOC5"/>
        <w:rPr>
          <w:rFonts w:asciiTheme="minorHAnsi" w:eastAsiaTheme="minorEastAsia" w:hAnsiTheme="minorHAnsi" w:cstheme="minorBidi"/>
          <w:sz w:val="22"/>
          <w:szCs w:val="22"/>
        </w:rPr>
      </w:pPr>
      <w:r w:rsidRPr="009B3506">
        <w:t>4.7.2.2.3</w:t>
      </w:r>
      <w:r w:rsidRPr="009B3506">
        <w:rPr>
          <w:rFonts w:asciiTheme="minorHAnsi" w:eastAsiaTheme="minorEastAsia" w:hAnsiTheme="minorHAnsi"/>
          <w:sz w:val="22"/>
          <w:szCs w:val="22"/>
        </w:rPr>
        <w:tab/>
      </w:r>
      <w:r w:rsidRPr="00432094">
        <w:rPr>
          <w:rFonts w:cs="Arial"/>
        </w:rPr>
        <w:t>Measurements of inter-frequency cells for UE category M1 in enhanced coverage</w:t>
      </w:r>
      <w:r>
        <w:tab/>
        <w:t>149</w:t>
      </w:r>
    </w:p>
    <w:p w:rsidR="009B3506" w:rsidRDefault="009B3506">
      <w:pPr>
        <w:pStyle w:val="TOC5"/>
        <w:rPr>
          <w:rFonts w:asciiTheme="minorHAnsi" w:eastAsiaTheme="minorEastAsia" w:hAnsiTheme="minorHAnsi" w:cstheme="minorBidi"/>
          <w:sz w:val="22"/>
          <w:szCs w:val="22"/>
        </w:rPr>
      </w:pPr>
      <w:r w:rsidRPr="009B3506">
        <w:t>4.7.2.2.4</w:t>
      </w:r>
      <w:r w:rsidRPr="009B3506">
        <w:rPr>
          <w:rFonts w:asciiTheme="minorHAnsi" w:eastAsiaTheme="minorEastAsia" w:hAnsiTheme="minorHAnsi"/>
          <w:sz w:val="22"/>
          <w:szCs w:val="22"/>
        </w:rPr>
        <w:tab/>
      </w:r>
      <w:r w:rsidRPr="00432094">
        <w:rPr>
          <w:rFonts w:cs="Arial"/>
        </w:rPr>
        <w:t>Maximum allowed layers for multiple monitoring for UE category M1 in enhanced coverage</w:t>
      </w:r>
      <w:r>
        <w:tab/>
        <w:t>151</w:t>
      </w:r>
    </w:p>
    <w:p w:rsidR="009B3506" w:rsidRDefault="009B3506">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151</w:t>
      </w:r>
    </w:p>
    <w:p w:rsidR="009B3506" w:rsidRDefault="009B3506">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152</w:t>
      </w:r>
    </w:p>
    <w:p w:rsidR="009B3506" w:rsidRDefault="009B3506">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152</w:t>
      </w:r>
    </w:p>
    <w:p w:rsidR="009B3506" w:rsidRDefault="009B350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152</w:t>
      </w:r>
    </w:p>
    <w:p w:rsidR="009B3506" w:rsidRDefault="009B350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154</w:t>
      </w:r>
    </w:p>
    <w:p w:rsidR="009B3506" w:rsidRDefault="009B350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154</w:t>
      </w:r>
    </w:p>
    <w:p w:rsidR="009B3506" w:rsidRDefault="009B350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155</w:t>
      </w:r>
    </w:p>
    <w:p w:rsidR="009B3506" w:rsidRDefault="009B350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156</w:t>
      </w:r>
    </w:p>
    <w:p w:rsidR="009B3506" w:rsidRDefault="009B350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157</w:t>
      </w:r>
    </w:p>
    <w:p w:rsidR="009B3506" w:rsidRDefault="009B350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158</w:t>
      </w:r>
    </w:p>
    <w:p w:rsidR="009B3506" w:rsidRDefault="009B350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159</w:t>
      </w:r>
    </w:p>
    <w:p w:rsidR="009B3506" w:rsidRDefault="009B350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160</w:t>
      </w:r>
    </w:p>
    <w:p w:rsidR="009B3506" w:rsidRDefault="009B350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161</w:t>
      </w:r>
    </w:p>
    <w:p w:rsidR="009B3506" w:rsidRDefault="009B350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161</w:t>
      </w:r>
    </w:p>
    <w:p w:rsidR="009B3506" w:rsidRDefault="009B350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162</w:t>
      </w:r>
    </w:p>
    <w:p w:rsidR="009B3506" w:rsidRDefault="009B3506">
      <w:pPr>
        <w:pStyle w:val="TOC3"/>
        <w:rPr>
          <w:rFonts w:asciiTheme="minorHAnsi" w:eastAsiaTheme="minorEastAsia" w:hAnsiTheme="minorHAnsi" w:cstheme="minorBidi"/>
          <w:sz w:val="22"/>
          <w:szCs w:val="22"/>
        </w:rPr>
      </w:pPr>
      <w:r>
        <w:lastRenderedPageBreak/>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162</w:t>
      </w:r>
    </w:p>
    <w:p w:rsidR="009B3506" w:rsidRDefault="009B3506">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163</w:t>
      </w:r>
    </w:p>
    <w:p w:rsidR="009B3506" w:rsidRDefault="009B3506">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164</w:t>
      </w:r>
    </w:p>
    <w:p w:rsidR="009B3506" w:rsidRDefault="009B3506">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165</w:t>
      </w:r>
    </w:p>
    <w:p w:rsidR="009B3506" w:rsidRDefault="009B350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166</w:t>
      </w:r>
    </w:p>
    <w:p w:rsidR="009B3506" w:rsidRDefault="009B350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166</w:t>
      </w:r>
    </w:p>
    <w:p w:rsidR="009B3506" w:rsidRDefault="009B350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166</w:t>
      </w:r>
    </w:p>
    <w:p w:rsidR="009B3506" w:rsidRDefault="009B3506">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166</w:t>
      </w:r>
    </w:p>
    <w:p w:rsidR="009B3506" w:rsidRDefault="009B3506">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166</w:t>
      </w:r>
    </w:p>
    <w:p w:rsidR="009B3506" w:rsidRDefault="009B3506">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167</w:t>
      </w:r>
    </w:p>
    <w:p w:rsidR="009B3506" w:rsidRDefault="009B3506">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167</w:t>
      </w:r>
    </w:p>
    <w:p w:rsidR="009B3506" w:rsidRDefault="009B3506">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167</w:t>
      </w:r>
    </w:p>
    <w:p w:rsidR="009B3506" w:rsidRDefault="009B3506">
      <w:pPr>
        <w:pStyle w:val="TOC3"/>
        <w:rPr>
          <w:rFonts w:asciiTheme="minorHAnsi" w:eastAsiaTheme="minorEastAsia" w:hAnsiTheme="minorHAnsi" w:cstheme="minorBidi"/>
          <w:sz w:val="22"/>
          <w:szCs w:val="22"/>
        </w:rPr>
      </w:pPr>
      <w:r w:rsidRPr="009B3506">
        <w:t>4A.1.1</w:t>
      </w:r>
      <w:r w:rsidRPr="009B3506">
        <w:rPr>
          <w:rFonts w:asciiTheme="minorHAnsi" w:eastAsiaTheme="minorEastAsia" w:hAnsiTheme="minorHAnsi" w:cstheme="minorBidi"/>
          <w:sz w:val="22"/>
          <w:szCs w:val="22"/>
        </w:rPr>
        <w:tab/>
      </w:r>
      <w:r w:rsidRPr="00432094">
        <w:rPr>
          <w:lang w:val="en-US"/>
        </w:rPr>
        <w:t>Introduction</w:t>
      </w:r>
      <w:r>
        <w:tab/>
        <w:t>167</w:t>
      </w:r>
    </w:p>
    <w:p w:rsidR="009B3506" w:rsidRDefault="009B3506">
      <w:pPr>
        <w:pStyle w:val="TOC3"/>
        <w:rPr>
          <w:rFonts w:asciiTheme="minorHAnsi" w:eastAsiaTheme="minorEastAsia" w:hAnsiTheme="minorHAnsi" w:cstheme="minorBidi"/>
          <w:sz w:val="22"/>
          <w:szCs w:val="22"/>
        </w:rPr>
      </w:pPr>
      <w:r w:rsidRPr="009B3506">
        <w:t>4A.1.2</w:t>
      </w:r>
      <w:r w:rsidRPr="009B3506">
        <w:rPr>
          <w:rFonts w:asciiTheme="minorHAnsi" w:eastAsiaTheme="minorEastAsia" w:hAnsiTheme="minorHAnsi" w:cstheme="minorBidi"/>
          <w:sz w:val="22"/>
          <w:szCs w:val="22"/>
        </w:rPr>
        <w:tab/>
      </w:r>
      <w:r w:rsidRPr="00432094">
        <w:rPr>
          <w:lang w:val="en-US"/>
        </w:rPr>
        <w:t>Requirements</w:t>
      </w:r>
      <w:r>
        <w:tab/>
        <w:t>167</w:t>
      </w:r>
    </w:p>
    <w:p w:rsidR="009B3506" w:rsidRDefault="009B3506">
      <w:pPr>
        <w:pStyle w:val="TOC4"/>
        <w:rPr>
          <w:rFonts w:asciiTheme="minorHAnsi" w:eastAsiaTheme="minorEastAsia" w:hAnsiTheme="minorHAnsi" w:cstheme="minorBidi"/>
          <w:sz w:val="22"/>
          <w:szCs w:val="22"/>
        </w:rPr>
      </w:pPr>
      <w:r w:rsidRPr="009B3506">
        <w:t>4A.1.2.1</w:t>
      </w:r>
      <w:r w:rsidRPr="009B3506">
        <w:rPr>
          <w:rFonts w:asciiTheme="minorHAnsi" w:eastAsiaTheme="minorEastAsia" w:hAnsiTheme="minorHAnsi" w:cstheme="minorBidi"/>
          <w:sz w:val="22"/>
          <w:szCs w:val="22"/>
        </w:rPr>
        <w:tab/>
      </w:r>
      <w:r w:rsidRPr="00432094">
        <w:rPr>
          <w:lang w:val="en-US" w:eastAsia="zh-CN"/>
        </w:rPr>
        <w:t>UE measurement capability</w:t>
      </w:r>
      <w:r>
        <w:tab/>
        <w:t>167</w:t>
      </w:r>
    </w:p>
    <w:p w:rsidR="009B3506" w:rsidRDefault="009B3506">
      <w:pPr>
        <w:pStyle w:val="TOC4"/>
        <w:rPr>
          <w:rFonts w:asciiTheme="minorHAnsi" w:eastAsiaTheme="minorEastAsia" w:hAnsiTheme="minorHAnsi" w:cstheme="minorBidi"/>
          <w:sz w:val="22"/>
          <w:szCs w:val="22"/>
        </w:rPr>
      </w:pPr>
      <w:r w:rsidRPr="009B3506">
        <w:t>4A.1.2.2</w:t>
      </w:r>
      <w:r w:rsidRPr="009B3506">
        <w:rPr>
          <w:rFonts w:asciiTheme="minorHAnsi" w:eastAsiaTheme="minorEastAsia" w:hAnsiTheme="minorHAnsi" w:cstheme="minorBidi"/>
          <w:sz w:val="22"/>
          <w:szCs w:val="22"/>
        </w:rPr>
        <w:tab/>
      </w:r>
      <w:r w:rsidRPr="00432094">
        <w:rPr>
          <w:lang w:val="en-US" w:eastAsia="zh-CN"/>
        </w:rPr>
        <w:t>Measurement and evaluation of serving cell</w:t>
      </w:r>
      <w:r>
        <w:tab/>
        <w:t>167</w:t>
      </w:r>
    </w:p>
    <w:p w:rsidR="009B3506" w:rsidRDefault="009B3506">
      <w:pPr>
        <w:pStyle w:val="TOC4"/>
        <w:rPr>
          <w:rFonts w:asciiTheme="minorHAnsi" w:eastAsiaTheme="minorEastAsia" w:hAnsiTheme="minorHAnsi" w:cstheme="minorBidi"/>
          <w:sz w:val="22"/>
          <w:szCs w:val="22"/>
        </w:rPr>
      </w:pPr>
      <w:r w:rsidRPr="009B3506">
        <w:t>4A.1.2.3</w:t>
      </w:r>
      <w:r w:rsidRPr="009B3506">
        <w:rPr>
          <w:rFonts w:asciiTheme="minorHAnsi" w:eastAsiaTheme="minorEastAsia" w:hAnsiTheme="minorHAnsi" w:cstheme="minorBidi"/>
          <w:sz w:val="22"/>
          <w:szCs w:val="22"/>
        </w:rPr>
        <w:tab/>
      </w:r>
      <w:r w:rsidRPr="00432094">
        <w:rPr>
          <w:lang w:val="en-US" w:eastAsia="zh-CN"/>
        </w:rPr>
        <w:t>Measurements of intra-frequency E-UTRAN cells</w:t>
      </w:r>
      <w:r>
        <w:tab/>
        <w:t>167</w:t>
      </w:r>
    </w:p>
    <w:p w:rsidR="009B3506" w:rsidRDefault="009B3506">
      <w:pPr>
        <w:pStyle w:val="TOC4"/>
        <w:rPr>
          <w:rFonts w:asciiTheme="minorHAnsi" w:eastAsiaTheme="minorEastAsia" w:hAnsiTheme="minorHAnsi" w:cstheme="minorBidi"/>
          <w:sz w:val="22"/>
          <w:szCs w:val="22"/>
        </w:rPr>
      </w:pPr>
      <w:r w:rsidRPr="009B3506">
        <w:t>4A.1.2.4</w:t>
      </w:r>
      <w:r w:rsidRPr="009B3506">
        <w:rPr>
          <w:rFonts w:asciiTheme="minorHAnsi" w:eastAsiaTheme="minorEastAsia" w:hAnsiTheme="minorHAnsi" w:cstheme="minorBidi"/>
          <w:sz w:val="22"/>
          <w:szCs w:val="22"/>
        </w:rPr>
        <w:tab/>
      </w:r>
      <w:r w:rsidRPr="00432094">
        <w:rPr>
          <w:lang w:val="en-US" w:eastAsia="zh-CN"/>
        </w:rPr>
        <w:t>Measurements of inter-frequency E-UTRAN cells</w:t>
      </w:r>
      <w:r>
        <w:tab/>
        <w:t>167</w:t>
      </w:r>
    </w:p>
    <w:p w:rsidR="009B3506" w:rsidRDefault="009B3506">
      <w:pPr>
        <w:pStyle w:val="TOC4"/>
        <w:rPr>
          <w:rFonts w:asciiTheme="minorHAnsi" w:eastAsiaTheme="minorEastAsia" w:hAnsiTheme="minorHAnsi" w:cstheme="minorBidi"/>
          <w:sz w:val="22"/>
          <w:szCs w:val="22"/>
        </w:rPr>
      </w:pPr>
      <w:r>
        <w:t>4A.1.2.5</w:t>
      </w:r>
      <w:r>
        <w:rPr>
          <w:rFonts w:asciiTheme="minorHAnsi" w:eastAsiaTheme="minorEastAsia" w:hAnsiTheme="minorHAnsi" w:cstheme="minorBidi"/>
          <w:sz w:val="22"/>
          <w:szCs w:val="22"/>
        </w:rPr>
        <w:tab/>
      </w:r>
      <w:r>
        <w:rPr>
          <w:lang w:eastAsia="zh-CN"/>
        </w:rPr>
        <w:t>Evaluation of cell re-selection criteria</w:t>
      </w:r>
      <w:r>
        <w:tab/>
        <w:t>167</w:t>
      </w:r>
    </w:p>
    <w:p w:rsidR="009B3506" w:rsidRDefault="009B3506">
      <w:pPr>
        <w:pStyle w:val="TOC4"/>
        <w:rPr>
          <w:rFonts w:asciiTheme="minorHAnsi" w:eastAsiaTheme="minorEastAsia" w:hAnsiTheme="minorHAnsi" w:cstheme="minorBidi"/>
          <w:sz w:val="22"/>
          <w:szCs w:val="22"/>
        </w:rPr>
      </w:pPr>
      <w:r>
        <w:t>4A.1.2.6</w:t>
      </w:r>
      <w:r>
        <w:rPr>
          <w:rFonts w:asciiTheme="minorHAnsi" w:eastAsiaTheme="minorEastAsia" w:hAnsiTheme="minorHAnsi" w:cstheme="minorBidi"/>
          <w:sz w:val="22"/>
          <w:szCs w:val="22"/>
        </w:rPr>
        <w:tab/>
      </w:r>
      <w:r>
        <w:rPr>
          <w:lang w:eastAsia="zh-CN"/>
        </w:rPr>
        <w:t>Maximum interruption in paging reception</w:t>
      </w:r>
      <w:r>
        <w:tab/>
        <w:t>167</w:t>
      </w:r>
    </w:p>
    <w:p w:rsidR="009B3506" w:rsidRDefault="009B3506">
      <w:pPr>
        <w:pStyle w:val="TOC4"/>
        <w:rPr>
          <w:rFonts w:asciiTheme="minorHAnsi" w:eastAsiaTheme="minorEastAsia" w:hAnsiTheme="minorHAnsi" w:cstheme="minorBidi"/>
          <w:sz w:val="22"/>
          <w:szCs w:val="22"/>
        </w:rPr>
      </w:pPr>
      <w:r>
        <w:t>4A.1.2.7</w:t>
      </w:r>
      <w:r>
        <w:rPr>
          <w:rFonts w:asciiTheme="minorHAnsi" w:eastAsiaTheme="minorEastAsia" w:hAnsiTheme="minorHAnsi" w:cstheme="minorBidi"/>
          <w:sz w:val="22"/>
          <w:szCs w:val="22"/>
        </w:rPr>
        <w:tab/>
      </w:r>
      <w:r>
        <w:rPr>
          <w:lang w:eastAsia="zh-CN"/>
        </w:rPr>
        <w:t>Measurements of inter-RAT NR cells</w:t>
      </w:r>
      <w:r>
        <w:tab/>
        <w:t>167</w:t>
      </w:r>
    </w:p>
    <w:p w:rsidR="009B3506" w:rsidRDefault="009B350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168</w:t>
      </w:r>
    </w:p>
    <w:p w:rsidR="009B3506" w:rsidRDefault="009B350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168</w:t>
      </w:r>
    </w:p>
    <w:p w:rsidR="009B3506" w:rsidRDefault="009B350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168</w:t>
      </w:r>
    </w:p>
    <w:p w:rsidR="009B3506" w:rsidRDefault="009B350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168</w:t>
      </w:r>
    </w:p>
    <w:p w:rsidR="009B3506" w:rsidRPr="009B3506" w:rsidRDefault="009B3506">
      <w:pPr>
        <w:pStyle w:val="TOC4"/>
        <w:rPr>
          <w:rFonts w:asciiTheme="minorHAnsi" w:eastAsiaTheme="minorEastAsia" w:hAnsiTheme="minorHAnsi" w:cstheme="minorBidi"/>
          <w:sz w:val="22"/>
          <w:szCs w:val="22"/>
          <w:lang w:val="sv-FI"/>
        </w:rPr>
      </w:pPr>
      <w:r w:rsidRPr="009B3506">
        <w:t>5.1.2.1</w:t>
      </w:r>
      <w:r w:rsidRPr="009B3506">
        <w:rPr>
          <w:rFonts w:asciiTheme="minorHAnsi" w:eastAsiaTheme="minorEastAsia" w:hAnsiTheme="minorHAnsi" w:cstheme="minorBidi"/>
          <w:sz w:val="22"/>
          <w:szCs w:val="22"/>
        </w:rPr>
        <w:tab/>
      </w:r>
      <w:r w:rsidRPr="009B3506">
        <w:rPr>
          <w:lang w:val="sv-FI"/>
        </w:rPr>
        <w:t>E-UTRAN FDD – FDD</w:t>
      </w:r>
      <w:r w:rsidRPr="009B3506">
        <w:rPr>
          <w:lang w:val="sv-FI"/>
        </w:rPr>
        <w:tab/>
        <w:t>168</w:t>
      </w:r>
    </w:p>
    <w:p w:rsidR="009B3506" w:rsidRPr="009B3506" w:rsidRDefault="009B3506">
      <w:pPr>
        <w:pStyle w:val="TOC5"/>
        <w:rPr>
          <w:rFonts w:asciiTheme="minorHAnsi" w:eastAsiaTheme="minorEastAsia" w:hAnsiTheme="minorHAnsi" w:cstheme="minorBidi"/>
          <w:sz w:val="22"/>
          <w:szCs w:val="22"/>
          <w:lang w:val="sv-FI"/>
        </w:rPr>
      </w:pPr>
      <w:r w:rsidRPr="009B3506">
        <w:t>5.1.2.1.1</w:t>
      </w:r>
      <w:r w:rsidRPr="009B3506">
        <w:rPr>
          <w:rFonts w:asciiTheme="minorHAnsi" w:eastAsiaTheme="minorEastAsia" w:hAnsiTheme="minorHAnsi" w:cstheme="minorBidi"/>
          <w:sz w:val="22"/>
          <w:szCs w:val="22"/>
        </w:rPr>
        <w:tab/>
      </w:r>
      <w:r w:rsidRPr="009B3506">
        <w:rPr>
          <w:lang w:val="sv-FI"/>
        </w:rPr>
        <w:t>Handover delay</w:t>
      </w:r>
      <w:r w:rsidRPr="009B3506">
        <w:rPr>
          <w:lang w:val="sv-FI"/>
        </w:rPr>
        <w:tab/>
        <w:t>168</w:t>
      </w:r>
    </w:p>
    <w:p w:rsidR="009B3506" w:rsidRPr="009B3506" w:rsidRDefault="009B3506">
      <w:pPr>
        <w:pStyle w:val="TOC5"/>
        <w:rPr>
          <w:rFonts w:asciiTheme="minorHAnsi" w:eastAsiaTheme="minorEastAsia" w:hAnsiTheme="minorHAnsi" w:cstheme="minorBidi"/>
          <w:sz w:val="22"/>
          <w:szCs w:val="22"/>
          <w:lang w:val="sv-FI"/>
        </w:rPr>
      </w:pPr>
      <w:r w:rsidRPr="009B3506">
        <w:t>5.1.2.1.2</w:t>
      </w:r>
      <w:r w:rsidRPr="009B3506">
        <w:rPr>
          <w:rFonts w:asciiTheme="minorHAnsi" w:eastAsiaTheme="minorEastAsia" w:hAnsiTheme="minorHAnsi" w:cstheme="minorBidi"/>
          <w:sz w:val="22"/>
          <w:szCs w:val="22"/>
        </w:rPr>
        <w:tab/>
      </w:r>
      <w:r w:rsidRPr="009B3506">
        <w:rPr>
          <w:lang w:val="sv-FI"/>
        </w:rPr>
        <w:t>Interruption time</w:t>
      </w:r>
      <w:r w:rsidRPr="009B3506">
        <w:rPr>
          <w:lang w:val="sv-FI"/>
        </w:rPr>
        <w:tab/>
        <w:t>169</w:t>
      </w:r>
    </w:p>
    <w:p w:rsidR="009B3506" w:rsidRPr="009B3506" w:rsidRDefault="009B3506">
      <w:pPr>
        <w:pStyle w:val="TOC4"/>
        <w:rPr>
          <w:rFonts w:asciiTheme="minorHAnsi" w:eastAsiaTheme="minorEastAsia" w:hAnsiTheme="minorHAnsi" w:cstheme="minorBidi"/>
          <w:sz w:val="22"/>
          <w:szCs w:val="22"/>
          <w:lang w:val="sv-FI"/>
        </w:rPr>
      </w:pPr>
      <w:r w:rsidRPr="009B3506">
        <w:t>5.1.2.2</w:t>
      </w:r>
      <w:r w:rsidRPr="009B3506">
        <w:rPr>
          <w:rFonts w:asciiTheme="minorHAnsi" w:eastAsiaTheme="minorEastAsia" w:hAnsiTheme="minorHAnsi" w:cstheme="minorBidi"/>
          <w:sz w:val="22"/>
          <w:szCs w:val="22"/>
        </w:rPr>
        <w:tab/>
      </w:r>
      <w:r w:rsidRPr="009B3506">
        <w:rPr>
          <w:lang w:val="sv-FI"/>
        </w:rPr>
        <w:t>E-UTRAN FDD – TDD</w:t>
      </w:r>
      <w:r w:rsidRPr="009B3506">
        <w:rPr>
          <w:lang w:val="sv-FI"/>
        </w:rPr>
        <w:tab/>
        <w:t>170</w:t>
      </w:r>
    </w:p>
    <w:p w:rsidR="009B3506" w:rsidRPr="009B3506" w:rsidRDefault="009B3506">
      <w:pPr>
        <w:pStyle w:val="TOC5"/>
        <w:rPr>
          <w:rFonts w:asciiTheme="minorHAnsi" w:eastAsiaTheme="minorEastAsia" w:hAnsiTheme="minorHAnsi" w:cstheme="minorBidi"/>
          <w:sz w:val="22"/>
          <w:szCs w:val="22"/>
          <w:lang w:val="sv-FI"/>
        </w:rPr>
      </w:pPr>
      <w:r w:rsidRPr="009B3506">
        <w:t>5.1.2.2.1</w:t>
      </w:r>
      <w:r w:rsidRPr="009B3506">
        <w:rPr>
          <w:rFonts w:asciiTheme="minorHAnsi" w:eastAsiaTheme="minorEastAsia" w:hAnsiTheme="minorHAnsi" w:cstheme="minorBidi"/>
          <w:sz w:val="22"/>
          <w:szCs w:val="22"/>
        </w:rPr>
        <w:tab/>
      </w:r>
      <w:r w:rsidRPr="00432094">
        <w:rPr>
          <w:lang w:val="sv-SE"/>
        </w:rPr>
        <w:t>(Void)</w:t>
      </w:r>
      <w:r w:rsidRPr="009B3506">
        <w:rPr>
          <w:lang w:val="sv-FI"/>
        </w:rPr>
        <w:tab/>
        <w:t>170</w:t>
      </w:r>
    </w:p>
    <w:p w:rsidR="009B3506" w:rsidRPr="009B3506" w:rsidRDefault="009B3506">
      <w:pPr>
        <w:pStyle w:val="TOC5"/>
        <w:rPr>
          <w:rFonts w:asciiTheme="minorHAnsi" w:eastAsiaTheme="minorEastAsia" w:hAnsiTheme="minorHAnsi" w:cstheme="minorBidi"/>
          <w:sz w:val="22"/>
          <w:szCs w:val="22"/>
          <w:lang w:val="sv-FI"/>
        </w:rPr>
      </w:pPr>
      <w:r w:rsidRPr="009B3506">
        <w:t>5.1.2.2.2</w:t>
      </w:r>
      <w:r w:rsidRPr="009B3506">
        <w:rPr>
          <w:rFonts w:asciiTheme="minorHAnsi" w:eastAsiaTheme="minorEastAsia" w:hAnsiTheme="minorHAnsi" w:cstheme="minorBidi"/>
          <w:sz w:val="22"/>
          <w:szCs w:val="22"/>
        </w:rPr>
        <w:tab/>
      </w:r>
      <w:r w:rsidRPr="00432094">
        <w:rPr>
          <w:lang w:val="sv-SE"/>
        </w:rPr>
        <w:t>(Void)</w:t>
      </w:r>
      <w:r w:rsidRPr="009B3506">
        <w:rPr>
          <w:lang w:val="sv-FI"/>
        </w:rPr>
        <w:tab/>
        <w:t>170</w:t>
      </w:r>
    </w:p>
    <w:p w:rsidR="009B3506" w:rsidRPr="009B3506" w:rsidRDefault="009B3506">
      <w:pPr>
        <w:pStyle w:val="TOC4"/>
        <w:rPr>
          <w:rFonts w:asciiTheme="minorHAnsi" w:eastAsiaTheme="minorEastAsia" w:hAnsiTheme="minorHAnsi" w:cstheme="minorBidi"/>
          <w:sz w:val="22"/>
          <w:szCs w:val="22"/>
          <w:lang w:val="sv-FI"/>
        </w:rPr>
      </w:pPr>
      <w:r w:rsidRPr="009B3506">
        <w:t>5.1.2.3</w:t>
      </w:r>
      <w:r w:rsidRPr="009B3506">
        <w:rPr>
          <w:rFonts w:asciiTheme="minorHAnsi" w:eastAsiaTheme="minorEastAsia" w:hAnsiTheme="minorHAnsi" w:cstheme="minorBidi"/>
          <w:sz w:val="22"/>
          <w:szCs w:val="22"/>
        </w:rPr>
        <w:tab/>
      </w:r>
      <w:r w:rsidRPr="00432094">
        <w:rPr>
          <w:lang w:val="sv-SE"/>
        </w:rPr>
        <w:t>E-UTRAN TDD – FDD</w:t>
      </w:r>
      <w:r w:rsidRPr="009B3506">
        <w:rPr>
          <w:lang w:val="sv-FI"/>
        </w:rPr>
        <w:tab/>
        <w:t>170</w:t>
      </w:r>
    </w:p>
    <w:p w:rsidR="009B3506" w:rsidRPr="009B3506" w:rsidRDefault="009B3506">
      <w:pPr>
        <w:pStyle w:val="TOC5"/>
        <w:rPr>
          <w:rFonts w:asciiTheme="minorHAnsi" w:eastAsiaTheme="minorEastAsia" w:hAnsiTheme="minorHAnsi" w:cstheme="minorBidi"/>
          <w:sz w:val="22"/>
          <w:szCs w:val="22"/>
          <w:lang w:val="sv-FI"/>
        </w:rPr>
      </w:pPr>
      <w:r w:rsidRPr="009B3506">
        <w:t>5.1.2.3.1</w:t>
      </w:r>
      <w:r w:rsidRPr="009B3506">
        <w:rPr>
          <w:rFonts w:asciiTheme="minorHAnsi" w:eastAsiaTheme="minorEastAsia" w:hAnsiTheme="minorHAnsi" w:cstheme="minorBidi"/>
          <w:sz w:val="22"/>
          <w:szCs w:val="22"/>
        </w:rPr>
        <w:tab/>
      </w:r>
      <w:r w:rsidRPr="00432094">
        <w:rPr>
          <w:lang w:val="sv-SE"/>
        </w:rPr>
        <w:t>(Void)</w:t>
      </w:r>
      <w:r w:rsidRPr="009B3506">
        <w:rPr>
          <w:lang w:val="sv-FI"/>
        </w:rPr>
        <w:tab/>
        <w:t>170</w:t>
      </w:r>
    </w:p>
    <w:p w:rsidR="009B3506" w:rsidRPr="009B3506" w:rsidRDefault="009B3506">
      <w:pPr>
        <w:pStyle w:val="TOC5"/>
        <w:rPr>
          <w:rFonts w:asciiTheme="minorHAnsi" w:eastAsiaTheme="minorEastAsia" w:hAnsiTheme="minorHAnsi" w:cstheme="minorBidi"/>
          <w:sz w:val="22"/>
          <w:szCs w:val="22"/>
          <w:lang w:val="sv-FI"/>
        </w:rPr>
      </w:pPr>
      <w:r w:rsidRPr="009B3506">
        <w:t>5.1.2.3.2</w:t>
      </w:r>
      <w:r w:rsidRPr="009B3506">
        <w:rPr>
          <w:rFonts w:asciiTheme="minorHAnsi" w:eastAsiaTheme="minorEastAsia" w:hAnsiTheme="minorHAnsi" w:cstheme="minorBidi"/>
          <w:sz w:val="22"/>
          <w:szCs w:val="22"/>
        </w:rPr>
        <w:tab/>
      </w:r>
      <w:r w:rsidRPr="00432094">
        <w:rPr>
          <w:lang w:val="sv-SE"/>
        </w:rPr>
        <w:t>(Void)</w:t>
      </w:r>
      <w:r w:rsidRPr="009B3506">
        <w:rPr>
          <w:lang w:val="sv-FI"/>
        </w:rPr>
        <w:tab/>
        <w:t>170</w:t>
      </w:r>
    </w:p>
    <w:p w:rsidR="009B3506" w:rsidRPr="009B3506" w:rsidRDefault="009B3506">
      <w:pPr>
        <w:pStyle w:val="TOC4"/>
        <w:rPr>
          <w:rFonts w:asciiTheme="minorHAnsi" w:eastAsiaTheme="minorEastAsia" w:hAnsiTheme="minorHAnsi" w:cstheme="minorBidi"/>
          <w:sz w:val="22"/>
          <w:szCs w:val="22"/>
          <w:lang w:val="sv-FI"/>
        </w:rPr>
      </w:pPr>
      <w:r w:rsidRPr="009B3506">
        <w:t>5.1.2.4</w:t>
      </w:r>
      <w:r w:rsidRPr="009B3506">
        <w:rPr>
          <w:rFonts w:asciiTheme="minorHAnsi" w:eastAsiaTheme="minorEastAsia" w:hAnsiTheme="minorHAnsi" w:cstheme="minorBidi"/>
          <w:sz w:val="22"/>
          <w:szCs w:val="22"/>
        </w:rPr>
        <w:tab/>
      </w:r>
      <w:r w:rsidRPr="00432094">
        <w:rPr>
          <w:lang w:val="sv-SE"/>
        </w:rPr>
        <w:t>E-UTRAN TDD – TDD</w:t>
      </w:r>
      <w:r w:rsidRPr="009B3506">
        <w:rPr>
          <w:lang w:val="sv-FI"/>
        </w:rPr>
        <w:tab/>
        <w:t>170</w:t>
      </w:r>
    </w:p>
    <w:p w:rsidR="009B3506" w:rsidRDefault="009B3506">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170</w:t>
      </w:r>
    </w:p>
    <w:p w:rsidR="009B3506" w:rsidRDefault="009B3506">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171</w:t>
      </w:r>
    </w:p>
    <w:p w:rsidR="009B3506" w:rsidRDefault="009B3506">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172</w:t>
      </w:r>
    </w:p>
    <w:p w:rsidR="009B3506" w:rsidRDefault="009B3506">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172</w:t>
      </w:r>
    </w:p>
    <w:p w:rsidR="009B3506" w:rsidRDefault="009B3506">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173</w:t>
      </w:r>
    </w:p>
    <w:p w:rsidR="009B3506" w:rsidRDefault="009B3506">
      <w:pPr>
        <w:pStyle w:val="TOC4"/>
        <w:rPr>
          <w:rFonts w:asciiTheme="minorHAnsi" w:eastAsiaTheme="minorEastAsia" w:hAnsiTheme="minorHAnsi" w:cstheme="minorBidi"/>
          <w:sz w:val="22"/>
          <w:szCs w:val="22"/>
        </w:rPr>
      </w:pPr>
      <w:r>
        <w:t>5.1.2.6</w:t>
      </w:r>
      <w:r>
        <w:rPr>
          <w:rFonts w:asciiTheme="minorHAnsi" w:eastAsiaTheme="minorEastAsia" w:hAnsiTheme="minorHAnsi" w:cstheme="minorBidi"/>
          <w:sz w:val="22"/>
          <w:szCs w:val="22"/>
        </w:rPr>
        <w:tab/>
      </w:r>
      <w:r>
        <w:t>E-UTRAN FDD – FDD conditional handover</w:t>
      </w:r>
      <w:r>
        <w:tab/>
        <w:t>174</w:t>
      </w:r>
    </w:p>
    <w:p w:rsidR="009B3506" w:rsidRDefault="009B3506">
      <w:pPr>
        <w:pStyle w:val="TOC5"/>
        <w:rPr>
          <w:rFonts w:asciiTheme="minorHAnsi" w:eastAsiaTheme="minorEastAsia" w:hAnsiTheme="minorHAnsi" w:cstheme="minorBidi"/>
          <w:sz w:val="22"/>
          <w:szCs w:val="22"/>
        </w:rPr>
      </w:pPr>
      <w:r w:rsidRPr="009B3506">
        <w:t>5.1.2.6.1</w:t>
      </w:r>
      <w:r w:rsidRPr="009B3506">
        <w:rPr>
          <w:rFonts w:asciiTheme="minorHAnsi" w:hAnsiTheme="minorHAnsi" w:cstheme="minorBidi"/>
          <w:sz w:val="22"/>
          <w:szCs w:val="22"/>
        </w:rPr>
        <w:tab/>
      </w:r>
      <w:r w:rsidRPr="00432094">
        <w:rPr>
          <w:rFonts w:eastAsia="SimSun"/>
        </w:rPr>
        <w:t>Handover delay</w:t>
      </w:r>
      <w:r>
        <w:tab/>
        <w:t>174</w:t>
      </w:r>
    </w:p>
    <w:p w:rsidR="009B3506" w:rsidRDefault="009B3506">
      <w:pPr>
        <w:pStyle w:val="TOC5"/>
        <w:rPr>
          <w:rFonts w:asciiTheme="minorHAnsi" w:eastAsiaTheme="minorEastAsia" w:hAnsiTheme="minorHAnsi" w:cstheme="minorBidi"/>
          <w:sz w:val="22"/>
          <w:szCs w:val="22"/>
        </w:rPr>
      </w:pPr>
      <w:r w:rsidRPr="009B3506">
        <w:t>5.1.2.6.2</w:t>
      </w:r>
      <w:r w:rsidRPr="009B3506">
        <w:rPr>
          <w:rFonts w:asciiTheme="minorHAnsi" w:hAnsiTheme="minorHAnsi" w:cstheme="minorBidi"/>
          <w:sz w:val="22"/>
          <w:szCs w:val="22"/>
        </w:rPr>
        <w:tab/>
      </w:r>
      <w:r w:rsidRPr="00432094">
        <w:rPr>
          <w:rFonts w:eastAsia="SimSun"/>
        </w:rPr>
        <w:t>Measurement time</w:t>
      </w:r>
      <w:r>
        <w:tab/>
        <w:t>174</w:t>
      </w:r>
    </w:p>
    <w:p w:rsidR="009B3506" w:rsidRDefault="009B3506">
      <w:pPr>
        <w:pStyle w:val="TOC5"/>
        <w:rPr>
          <w:rFonts w:asciiTheme="minorHAnsi" w:eastAsiaTheme="minorEastAsia" w:hAnsiTheme="minorHAnsi" w:cstheme="minorBidi"/>
          <w:sz w:val="22"/>
          <w:szCs w:val="22"/>
        </w:rPr>
      </w:pPr>
      <w:r w:rsidRPr="009B3506">
        <w:t>5.1.2.6.3</w:t>
      </w:r>
      <w:r w:rsidRPr="009B3506">
        <w:rPr>
          <w:rFonts w:asciiTheme="minorHAnsi" w:hAnsiTheme="minorHAnsi" w:cstheme="minorBidi"/>
          <w:sz w:val="22"/>
          <w:szCs w:val="22"/>
        </w:rPr>
        <w:tab/>
      </w:r>
      <w:r w:rsidRPr="00432094">
        <w:rPr>
          <w:rFonts w:eastAsia="SimSun"/>
        </w:rPr>
        <w:t>Preparation time</w:t>
      </w:r>
      <w:r>
        <w:tab/>
        <w:t>174</w:t>
      </w:r>
    </w:p>
    <w:p w:rsidR="009B3506" w:rsidRDefault="009B3506">
      <w:pPr>
        <w:pStyle w:val="TOC5"/>
        <w:rPr>
          <w:rFonts w:asciiTheme="minorHAnsi" w:eastAsiaTheme="minorEastAsia" w:hAnsiTheme="minorHAnsi" w:cstheme="minorBidi"/>
          <w:sz w:val="22"/>
          <w:szCs w:val="22"/>
        </w:rPr>
      </w:pPr>
      <w:r w:rsidRPr="009B3506">
        <w:t>5.1.2.6.4</w:t>
      </w:r>
      <w:r w:rsidRPr="009B3506">
        <w:rPr>
          <w:rFonts w:asciiTheme="minorHAnsi" w:hAnsiTheme="minorHAnsi" w:cstheme="minorBidi"/>
          <w:sz w:val="22"/>
          <w:szCs w:val="22"/>
        </w:rPr>
        <w:tab/>
      </w:r>
      <w:r w:rsidRPr="00432094">
        <w:rPr>
          <w:rFonts w:eastAsia="SimSun"/>
        </w:rPr>
        <w:t>Interruption time</w:t>
      </w:r>
      <w:r>
        <w:tab/>
        <w:t>174</w:t>
      </w:r>
    </w:p>
    <w:p w:rsidR="009B3506" w:rsidRDefault="009B3506">
      <w:pPr>
        <w:pStyle w:val="TOC4"/>
        <w:rPr>
          <w:rFonts w:asciiTheme="minorHAnsi" w:eastAsiaTheme="minorEastAsia" w:hAnsiTheme="minorHAnsi" w:cstheme="minorBidi"/>
          <w:sz w:val="22"/>
          <w:szCs w:val="22"/>
        </w:rPr>
      </w:pPr>
      <w:r>
        <w:t>5.1.2.7</w:t>
      </w:r>
      <w:r>
        <w:rPr>
          <w:rFonts w:asciiTheme="minorHAnsi" w:eastAsiaTheme="minorEastAsia" w:hAnsiTheme="minorHAnsi" w:cstheme="minorBidi"/>
          <w:sz w:val="22"/>
          <w:szCs w:val="22"/>
        </w:rPr>
        <w:tab/>
      </w:r>
      <w:r>
        <w:t>E-UTRAN FDD – TDD conditional handover</w:t>
      </w:r>
      <w:r>
        <w:tab/>
        <w:t>175</w:t>
      </w:r>
    </w:p>
    <w:p w:rsidR="009B3506" w:rsidRDefault="009B3506">
      <w:pPr>
        <w:pStyle w:val="TOC4"/>
        <w:rPr>
          <w:rFonts w:asciiTheme="minorHAnsi" w:eastAsiaTheme="minorEastAsia" w:hAnsiTheme="minorHAnsi" w:cstheme="minorBidi"/>
          <w:sz w:val="22"/>
          <w:szCs w:val="22"/>
        </w:rPr>
      </w:pPr>
      <w:r>
        <w:t>5.1.2.8</w:t>
      </w:r>
      <w:r>
        <w:rPr>
          <w:rFonts w:asciiTheme="minorHAnsi" w:eastAsiaTheme="minorEastAsia" w:hAnsiTheme="minorHAnsi" w:cstheme="minorBidi"/>
          <w:sz w:val="22"/>
          <w:szCs w:val="22"/>
        </w:rPr>
        <w:tab/>
      </w:r>
      <w:r>
        <w:t>E-UTRAN TDD – FDD conditional handover</w:t>
      </w:r>
      <w:r>
        <w:tab/>
        <w:t>175</w:t>
      </w:r>
    </w:p>
    <w:p w:rsidR="009B3506" w:rsidRDefault="009B3506">
      <w:pPr>
        <w:pStyle w:val="TOC4"/>
        <w:rPr>
          <w:rFonts w:asciiTheme="minorHAnsi" w:eastAsiaTheme="minorEastAsia" w:hAnsiTheme="minorHAnsi" w:cstheme="minorBidi"/>
          <w:sz w:val="22"/>
          <w:szCs w:val="22"/>
        </w:rPr>
      </w:pPr>
      <w:r>
        <w:t>5.1.2.9</w:t>
      </w:r>
      <w:r>
        <w:rPr>
          <w:rFonts w:asciiTheme="minorHAnsi" w:eastAsiaTheme="minorEastAsia" w:hAnsiTheme="minorHAnsi" w:cstheme="minorBidi"/>
          <w:sz w:val="22"/>
          <w:szCs w:val="22"/>
        </w:rPr>
        <w:tab/>
      </w:r>
      <w:r>
        <w:t>E-UTRAN TDD – TDD conditional handover</w:t>
      </w:r>
      <w:r>
        <w:tab/>
        <w:t>175</w:t>
      </w:r>
    </w:p>
    <w:p w:rsidR="009B3506" w:rsidRDefault="009B350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175</w:t>
      </w:r>
    </w:p>
    <w:p w:rsidR="009B3506" w:rsidRDefault="009B350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175</w:t>
      </w:r>
    </w:p>
    <w:p w:rsidR="009B3506" w:rsidRPr="009B3506" w:rsidRDefault="009B3506">
      <w:pPr>
        <w:pStyle w:val="TOC3"/>
        <w:rPr>
          <w:rFonts w:asciiTheme="minorHAnsi" w:eastAsiaTheme="minorEastAsia" w:hAnsiTheme="minorHAnsi" w:cstheme="minorBidi"/>
          <w:sz w:val="22"/>
          <w:szCs w:val="22"/>
          <w:lang w:val="sv-FI"/>
        </w:rPr>
      </w:pPr>
      <w:r w:rsidRPr="009B3506">
        <w:t>5.3.1</w:t>
      </w:r>
      <w:r w:rsidRPr="009B3506">
        <w:rPr>
          <w:rFonts w:asciiTheme="minorHAnsi" w:eastAsiaTheme="minorEastAsia" w:hAnsiTheme="minorHAnsi" w:cstheme="minorBidi"/>
          <w:sz w:val="22"/>
          <w:szCs w:val="22"/>
        </w:rPr>
        <w:tab/>
      </w:r>
      <w:r w:rsidRPr="009B3506">
        <w:rPr>
          <w:lang w:val="sv-FI"/>
        </w:rPr>
        <w:t>E-UTRAN - UTRAN FDD Handover</w:t>
      </w:r>
      <w:r w:rsidRPr="009B3506">
        <w:rPr>
          <w:lang w:val="sv-FI"/>
        </w:rPr>
        <w:tab/>
        <w:t>175</w:t>
      </w:r>
    </w:p>
    <w:p w:rsidR="009B3506" w:rsidRDefault="009B3506">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175</w:t>
      </w:r>
    </w:p>
    <w:p w:rsidR="009B3506" w:rsidRDefault="009B3506">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175</w:t>
      </w:r>
    </w:p>
    <w:p w:rsidR="009B3506" w:rsidRDefault="009B3506">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175</w:t>
      </w:r>
    </w:p>
    <w:p w:rsidR="009B3506" w:rsidRPr="009B3506" w:rsidRDefault="009B3506">
      <w:pPr>
        <w:pStyle w:val="TOC3"/>
        <w:rPr>
          <w:rFonts w:asciiTheme="minorHAnsi" w:eastAsiaTheme="minorEastAsia" w:hAnsiTheme="minorHAnsi" w:cstheme="minorBidi"/>
          <w:sz w:val="22"/>
          <w:szCs w:val="22"/>
          <w:lang w:val="sv-FI"/>
        </w:rPr>
      </w:pPr>
      <w:r w:rsidRPr="009B3506">
        <w:t>5.3.2</w:t>
      </w:r>
      <w:r w:rsidRPr="009B3506">
        <w:rPr>
          <w:rFonts w:asciiTheme="minorHAnsi" w:eastAsiaTheme="minorEastAsia" w:hAnsiTheme="minorHAnsi" w:cstheme="minorBidi"/>
          <w:sz w:val="22"/>
          <w:szCs w:val="22"/>
        </w:rPr>
        <w:tab/>
      </w:r>
      <w:r w:rsidRPr="00432094">
        <w:rPr>
          <w:lang w:val="sv-SE"/>
        </w:rPr>
        <w:t>E-UTRAN - UTRAN TDD Handover</w:t>
      </w:r>
      <w:r w:rsidRPr="009B3506">
        <w:rPr>
          <w:lang w:val="sv-FI"/>
        </w:rPr>
        <w:tab/>
        <w:t>176</w:t>
      </w:r>
    </w:p>
    <w:p w:rsidR="009B3506" w:rsidRDefault="009B3506">
      <w:pPr>
        <w:pStyle w:val="TOC4"/>
        <w:rPr>
          <w:rFonts w:asciiTheme="minorHAnsi" w:eastAsiaTheme="minorEastAsia" w:hAnsiTheme="minorHAnsi" w:cstheme="minorBidi"/>
          <w:sz w:val="22"/>
          <w:szCs w:val="22"/>
        </w:rPr>
      </w:pPr>
      <w:r w:rsidRPr="009B3506">
        <w:t>5.3.2.1</w:t>
      </w:r>
      <w:r>
        <w:rPr>
          <w:rFonts w:asciiTheme="minorHAnsi" w:eastAsiaTheme="minorEastAsia" w:hAnsiTheme="minorHAnsi" w:cstheme="minorBidi"/>
          <w:sz w:val="22"/>
          <w:szCs w:val="22"/>
        </w:rPr>
        <w:tab/>
      </w:r>
      <w:r w:rsidRPr="009B3506">
        <w:t>Introduction</w:t>
      </w:r>
      <w:r>
        <w:tab/>
        <w:t>176</w:t>
      </w:r>
    </w:p>
    <w:p w:rsidR="009B3506" w:rsidRDefault="009B3506">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176</w:t>
      </w:r>
    </w:p>
    <w:p w:rsidR="009B3506" w:rsidRDefault="009B3506">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176</w:t>
      </w:r>
    </w:p>
    <w:p w:rsidR="009B3506" w:rsidRDefault="009B3506">
      <w:pPr>
        <w:pStyle w:val="TOC5"/>
        <w:rPr>
          <w:rFonts w:asciiTheme="minorHAnsi" w:eastAsiaTheme="minorEastAsia" w:hAnsiTheme="minorHAnsi" w:cstheme="minorBidi"/>
          <w:sz w:val="22"/>
          <w:szCs w:val="22"/>
        </w:rPr>
      </w:pPr>
      <w:r>
        <w:lastRenderedPageBreak/>
        <w:t>5.3.2.2.2</w:t>
      </w:r>
      <w:r>
        <w:rPr>
          <w:rFonts w:asciiTheme="minorHAnsi" w:eastAsiaTheme="minorEastAsia" w:hAnsiTheme="minorHAnsi" w:cstheme="minorBidi"/>
          <w:sz w:val="22"/>
          <w:szCs w:val="22"/>
        </w:rPr>
        <w:tab/>
      </w:r>
      <w:r>
        <w:t>Interruption time</w:t>
      </w:r>
      <w:r>
        <w:tab/>
        <w:t>176</w:t>
      </w:r>
    </w:p>
    <w:p w:rsidR="009B3506" w:rsidRPr="009B3506" w:rsidRDefault="009B3506">
      <w:pPr>
        <w:pStyle w:val="TOC3"/>
        <w:rPr>
          <w:rFonts w:asciiTheme="minorHAnsi" w:eastAsiaTheme="minorEastAsia" w:hAnsiTheme="minorHAnsi" w:cstheme="minorBidi"/>
          <w:sz w:val="22"/>
          <w:szCs w:val="22"/>
          <w:lang w:val="sv-FI"/>
        </w:rPr>
      </w:pPr>
      <w:r w:rsidRPr="009B3506">
        <w:rPr>
          <w:lang w:val="sv-FI"/>
        </w:rPr>
        <w:t>5.3.3</w:t>
      </w:r>
      <w:r w:rsidRPr="009B3506">
        <w:rPr>
          <w:rFonts w:asciiTheme="minorHAnsi" w:eastAsiaTheme="minorEastAsia" w:hAnsiTheme="minorHAnsi" w:cstheme="minorBidi"/>
          <w:sz w:val="22"/>
          <w:szCs w:val="22"/>
          <w:lang w:val="sv-FI"/>
        </w:rPr>
        <w:tab/>
      </w:r>
      <w:r w:rsidRPr="009B3506">
        <w:rPr>
          <w:lang w:val="sv-FI"/>
        </w:rPr>
        <w:t>E-UTRAN - GSM Handover</w:t>
      </w:r>
      <w:r w:rsidRPr="009B3506">
        <w:rPr>
          <w:lang w:val="sv-FI"/>
        </w:rPr>
        <w:tab/>
        <w:t>177</w:t>
      </w:r>
    </w:p>
    <w:p w:rsidR="009B3506" w:rsidRPr="009B3506" w:rsidRDefault="009B3506">
      <w:pPr>
        <w:pStyle w:val="TOC4"/>
        <w:rPr>
          <w:rFonts w:asciiTheme="minorHAnsi" w:eastAsiaTheme="minorEastAsia" w:hAnsiTheme="minorHAnsi" w:cstheme="minorBidi"/>
          <w:sz w:val="22"/>
          <w:szCs w:val="22"/>
          <w:lang w:val="sv-FI"/>
        </w:rPr>
      </w:pPr>
      <w:r w:rsidRPr="009B3506">
        <w:t>5.3.3.1</w:t>
      </w:r>
      <w:r w:rsidRPr="009B3506">
        <w:rPr>
          <w:rFonts w:asciiTheme="minorHAnsi" w:eastAsiaTheme="minorEastAsia" w:hAnsiTheme="minorHAnsi" w:cstheme="minorBidi"/>
          <w:sz w:val="22"/>
          <w:szCs w:val="22"/>
        </w:rPr>
        <w:tab/>
      </w:r>
      <w:r w:rsidRPr="009B3506">
        <w:rPr>
          <w:lang w:val="sv-FI"/>
        </w:rPr>
        <w:t>Introduction</w:t>
      </w:r>
      <w:r w:rsidRPr="009B3506">
        <w:rPr>
          <w:lang w:val="sv-FI"/>
        </w:rPr>
        <w:tab/>
        <w:t>177</w:t>
      </w:r>
    </w:p>
    <w:p w:rsidR="009B3506" w:rsidRDefault="009B3506">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177</w:t>
      </w:r>
    </w:p>
    <w:p w:rsidR="009B3506" w:rsidRDefault="009B3506">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177</w:t>
      </w:r>
    </w:p>
    <w:p w:rsidR="009B3506" w:rsidRDefault="009B3506">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177</w:t>
      </w:r>
    </w:p>
    <w:p w:rsidR="009B3506" w:rsidRPr="009B3506" w:rsidRDefault="009B3506">
      <w:pPr>
        <w:pStyle w:val="TOC3"/>
        <w:rPr>
          <w:rFonts w:asciiTheme="minorHAnsi" w:eastAsiaTheme="minorEastAsia" w:hAnsiTheme="minorHAnsi" w:cstheme="minorBidi"/>
          <w:sz w:val="22"/>
          <w:szCs w:val="22"/>
          <w:lang w:val="sv-FI"/>
        </w:rPr>
      </w:pPr>
      <w:r w:rsidRPr="009B3506">
        <w:t>5.3.4</w:t>
      </w:r>
      <w:r w:rsidRPr="009B3506">
        <w:rPr>
          <w:rFonts w:asciiTheme="minorHAnsi" w:eastAsiaTheme="minorEastAsia" w:hAnsiTheme="minorHAnsi" w:cstheme="minorBidi"/>
          <w:sz w:val="22"/>
          <w:szCs w:val="22"/>
        </w:rPr>
        <w:tab/>
      </w:r>
      <w:r w:rsidRPr="009B3506">
        <w:rPr>
          <w:lang w:val="sv-FI"/>
        </w:rPr>
        <w:t>E-UTRAN - NR FR1 Handover</w:t>
      </w:r>
      <w:r w:rsidRPr="009B3506">
        <w:rPr>
          <w:lang w:val="sv-FI"/>
        </w:rPr>
        <w:tab/>
        <w:t>178</w:t>
      </w:r>
    </w:p>
    <w:p w:rsidR="009B3506" w:rsidRDefault="009B3506">
      <w:pPr>
        <w:pStyle w:val="TOC4"/>
        <w:rPr>
          <w:rFonts w:asciiTheme="minorHAnsi" w:eastAsiaTheme="minorEastAsia" w:hAnsiTheme="minorHAnsi" w:cstheme="minorBidi"/>
          <w:sz w:val="22"/>
          <w:szCs w:val="22"/>
        </w:rPr>
      </w:pPr>
      <w:r w:rsidRPr="009B3506">
        <w:t>5.3.4.1</w:t>
      </w:r>
      <w:r w:rsidRPr="009B3506">
        <w:rPr>
          <w:rFonts w:asciiTheme="minorHAnsi" w:eastAsiaTheme="minorEastAsia" w:hAnsiTheme="minorHAnsi" w:cstheme="minorBidi"/>
          <w:sz w:val="22"/>
          <w:szCs w:val="22"/>
        </w:rPr>
        <w:tab/>
      </w:r>
      <w:r w:rsidRPr="00432094">
        <w:rPr>
          <w:lang w:val="en-US" w:eastAsia="zh-CN"/>
        </w:rPr>
        <w:t>Introduction</w:t>
      </w:r>
      <w:r>
        <w:tab/>
        <w:t>178</w:t>
      </w:r>
    </w:p>
    <w:p w:rsidR="009B3506" w:rsidRDefault="009B3506">
      <w:pPr>
        <w:pStyle w:val="TOC4"/>
        <w:rPr>
          <w:rFonts w:asciiTheme="minorHAnsi" w:eastAsiaTheme="minorEastAsia" w:hAnsiTheme="minorHAnsi" w:cstheme="minorBidi"/>
          <w:sz w:val="22"/>
          <w:szCs w:val="22"/>
        </w:rPr>
      </w:pPr>
      <w:r w:rsidRPr="009B3506">
        <w:t>5.3.4.2</w:t>
      </w:r>
      <w:r w:rsidRPr="009B3506">
        <w:rPr>
          <w:rFonts w:asciiTheme="minorHAnsi" w:eastAsiaTheme="minorEastAsia" w:hAnsiTheme="minorHAnsi" w:cstheme="minorBidi"/>
          <w:sz w:val="22"/>
          <w:szCs w:val="22"/>
        </w:rPr>
        <w:tab/>
      </w:r>
      <w:r w:rsidRPr="00432094">
        <w:rPr>
          <w:lang w:val="en-US" w:eastAsia="zh-CN"/>
        </w:rPr>
        <w:t>Handover delay</w:t>
      </w:r>
      <w:r>
        <w:tab/>
        <w:t>178</w:t>
      </w:r>
    </w:p>
    <w:p w:rsidR="009B3506" w:rsidRDefault="009B3506">
      <w:pPr>
        <w:pStyle w:val="TOC4"/>
        <w:rPr>
          <w:rFonts w:asciiTheme="minorHAnsi" w:eastAsiaTheme="minorEastAsia" w:hAnsiTheme="minorHAnsi" w:cstheme="minorBidi"/>
          <w:sz w:val="22"/>
          <w:szCs w:val="22"/>
        </w:rPr>
      </w:pPr>
      <w:r w:rsidRPr="009B3506">
        <w:t>5.3.4.3</w:t>
      </w:r>
      <w:r w:rsidRPr="009B3506">
        <w:rPr>
          <w:rFonts w:asciiTheme="minorHAnsi" w:eastAsiaTheme="minorEastAsia" w:hAnsiTheme="minorHAnsi" w:cstheme="minorBidi"/>
          <w:sz w:val="22"/>
          <w:szCs w:val="22"/>
        </w:rPr>
        <w:tab/>
      </w:r>
      <w:r w:rsidRPr="00432094">
        <w:rPr>
          <w:lang w:val="en-US" w:eastAsia="zh-CN"/>
        </w:rPr>
        <w:t>Interruption time</w:t>
      </w:r>
      <w:r>
        <w:tab/>
        <w:t>178</w:t>
      </w:r>
    </w:p>
    <w:p w:rsidR="009B3506" w:rsidRPr="009B3506" w:rsidRDefault="009B3506">
      <w:pPr>
        <w:pStyle w:val="TOC3"/>
        <w:rPr>
          <w:rFonts w:asciiTheme="minorHAnsi" w:eastAsiaTheme="minorEastAsia" w:hAnsiTheme="minorHAnsi" w:cstheme="minorBidi"/>
          <w:sz w:val="22"/>
          <w:szCs w:val="22"/>
          <w:lang w:val="sv-FI"/>
        </w:rPr>
      </w:pPr>
      <w:r w:rsidRPr="009B3506">
        <w:rPr>
          <w:lang w:val="sv-FI"/>
        </w:rPr>
        <w:t>5.3.5</w:t>
      </w:r>
      <w:r w:rsidRPr="009B3506">
        <w:rPr>
          <w:rFonts w:asciiTheme="minorHAnsi" w:eastAsiaTheme="minorEastAsia" w:hAnsiTheme="minorHAnsi" w:cstheme="minorBidi"/>
          <w:sz w:val="22"/>
          <w:szCs w:val="22"/>
          <w:lang w:val="sv-FI"/>
        </w:rPr>
        <w:tab/>
      </w:r>
      <w:r w:rsidRPr="009B3506">
        <w:rPr>
          <w:lang w:val="sv-FI"/>
        </w:rPr>
        <w:t>E-UTRAN - NR FR2 Handover</w:t>
      </w:r>
      <w:r w:rsidRPr="009B3506">
        <w:rPr>
          <w:lang w:val="sv-FI"/>
        </w:rPr>
        <w:tab/>
        <w:t>179</w:t>
      </w:r>
    </w:p>
    <w:p w:rsidR="009B3506" w:rsidRDefault="009B3506">
      <w:pPr>
        <w:pStyle w:val="TOC4"/>
        <w:rPr>
          <w:rFonts w:asciiTheme="minorHAnsi" w:eastAsiaTheme="minorEastAsia" w:hAnsiTheme="minorHAnsi" w:cstheme="minorBidi"/>
          <w:sz w:val="22"/>
          <w:szCs w:val="22"/>
        </w:rPr>
      </w:pPr>
      <w:r w:rsidRPr="009B3506">
        <w:t>5.3.5.1</w:t>
      </w:r>
      <w:r w:rsidRPr="009B3506">
        <w:rPr>
          <w:rFonts w:asciiTheme="minorHAnsi" w:eastAsiaTheme="minorEastAsia" w:hAnsiTheme="minorHAnsi" w:cstheme="minorBidi"/>
          <w:sz w:val="22"/>
          <w:szCs w:val="22"/>
        </w:rPr>
        <w:tab/>
      </w:r>
      <w:r w:rsidRPr="00432094">
        <w:rPr>
          <w:lang w:val="en-US" w:eastAsia="zh-CN"/>
        </w:rPr>
        <w:t>Introduction</w:t>
      </w:r>
      <w:r>
        <w:tab/>
        <w:t>179</w:t>
      </w:r>
    </w:p>
    <w:p w:rsidR="009B3506" w:rsidRDefault="009B3506">
      <w:pPr>
        <w:pStyle w:val="TOC4"/>
        <w:rPr>
          <w:rFonts w:asciiTheme="minorHAnsi" w:eastAsiaTheme="minorEastAsia" w:hAnsiTheme="minorHAnsi" w:cstheme="minorBidi"/>
          <w:sz w:val="22"/>
          <w:szCs w:val="22"/>
        </w:rPr>
      </w:pPr>
      <w:r w:rsidRPr="009B3506">
        <w:t>5.3.5.2</w:t>
      </w:r>
      <w:r w:rsidRPr="009B3506">
        <w:rPr>
          <w:rFonts w:asciiTheme="minorHAnsi" w:eastAsiaTheme="minorEastAsia" w:hAnsiTheme="minorHAnsi" w:cstheme="minorBidi"/>
          <w:sz w:val="22"/>
          <w:szCs w:val="22"/>
        </w:rPr>
        <w:tab/>
      </w:r>
      <w:r w:rsidRPr="00432094">
        <w:rPr>
          <w:lang w:val="en-US" w:eastAsia="zh-CN"/>
        </w:rPr>
        <w:t>Handover delay</w:t>
      </w:r>
      <w:r>
        <w:tab/>
        <w:t>179</w:t>
      </w:r>
    </w:p>
    <w:p w:rsidR="009B3506" w:rsidRDefault="009B3506">
      <w:pPr>
        <w:pStyle w:val="TOC4"/>
        <w:rPr>
          <w:rFonts w:asciiTheme="minorHAnsi" w:eastAsiaTheme="minorEastAsia" w:hAnsiTheme="minorHAnsi" w:cstheme="minorBidi"/>
          <w:sz w:val="22"/>
          <w:szCs w:val="22"/>
        </w:rPr>
      </w:pPr>
      <w:r w:rsidRPr="009B3506">
        <w:t>5.3.5.3</w:t>
      </w:r>
      <w:r w:rsidRPr="009B3506">
        <w:rPr>
          <w:rFonts w:asciiTheme="minorHAnsi" w:eastAsiaTheme="minorEastAsia" w:hAnsiTheme="minorHAnsi" w:cstheme="minorBidi"/>
          <w:sz w:val="22"/>
          <w:szCs w:val="22"/>
        </w:rPr>
        <w:tab/>
      </w:r>
      <w:r w:rsidRPr="00432094">
        <w:rPr>
          <w:lang w:val="en-US" w:eastAsia="zh-CN"/>
        </w:rPr>
        <w:t>Interruption time</w:t>
      </w:r>
      <w:r>
        <w:tab/>
        <w:t>179</w:t>
      </w:r>
    </w:p>
    <w:p w:rsidR="009B3506" w:rsidRDefault="009B350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180</w:t>
      </w:r>
    </w:p>
    <w:p w:rsidR="009B3506" w:rsidRPr="009B3506" w:rsidRDefault="009B3506">
      <w:pPr>
        <w:pStyle w:val="TOC3"/>
        <w:rPr>
          <w:rFonts w:asciiTheme="minorHAnsi" w:eastAsiaTheme="minorEastAsia" w:hAnsiTheme="minorHAnsi" w:cstheme="minorBidi"/>
          <w:sz w:val="22"/>
          <w:szCs w:val="22"/>
          <w:lang w:val="sv-FI"/>
        </w:rPr>
      </w:pPr>
      <w:r w:rsidRPr="009B3506">
        <w:rPr>
          <w:lang w:val="sv-FI"/>
        </w:rPr>
        <w:t>5.4.1</w:t>
      </w:r>
      <w:r w:rsidRPr="009B3506">
        <w:rPr>
          <w:rFonts w:asciiTheme="minorHAnsi" w:eastAsiaTheme="minorEastAsia" w:hAnsiTheme="minorHAnsi" w:cstheme="minorBidi"/>
          <w:sz w:val="22"/>
          <w:szCs w:val="22"/>
          <w:lang w:val="sv-FI"/>
        </w:rPr>
        <w:tab/>
      </w:r>
      <w:r w:rsidRPr="009B3506">
        <w:rPr>
          <w:lang w:val="sv-FI"/>
        </w:rPr>
        <w:t>E-UTRAN – HRPD Handover</w:t>
      </w:r>
      <w:r w:rsidRPr="009B3506">
        <w:rPr>
          <w:lang w:val="sv-FI"/>
        </w:rPr>
        <w:tab/>
        <w:t>180</w:t>
      </w:r>
    </w:p>
    <w:p w:rsidR="009B3506" w:rsidRPr="009B3506" w:rsidRDefault="009B3506">
      <w:pPr>
        <w:pStyle w:val="TOC5"/>
        <w:rPr>
          <w:rFonts w:asciiTheme="minorHAnsi" w:eastAsiaTheme="minorEastAsia" w:hAnsiTheme="minorHAnsi" w:cstheme="minorBidi"/>
          <w:sz w:val="22"/>
          <w:szCs w:val="22"/>
          <w:lang w:val="sv-FI"/>
        </w:rPr>
      </w:pPr>
      <w:r w:rsidRPr="009B3506">
        <w:rPr>
          <w:lang w:val="sv-FI"/>
        </w:rPr>
        <w:t>5.4.1.1</w:t>
      </w:r>
      <w:r w:rsidRPr="009B3506">
        <w:rPr>
          <w:rFonts w:asciiTheme="minorHAnsi" w:eastAsiaTheme="minorEastAsia" w:hAnsiTheme="minorHAnsi" w:cstheme="minorBidi"/>
          <w:sz w:val="22"/>
          <w:szCs w:val="22"/>
          <w:lang w:val="sv-FI"/>
        </w:rPr>
        <w:tab/>
      </w:r>
      <w:r w:rsidRPr="009B3506">
        <w:rPr>
          <w:lang w:val="sv-FI"/>
        </w:rPr>
        <w:t>Introduction</w:t>
      </w:r>
      <w:r w:rsidRPr="009B3506">
        <w:rPr>
          <w:lang w:val="sv-FI"/>
        </w:rPr>
        <w:tab/>
        <w:t>180</w:t>
      </w:r>
    </w:p>
    <w:p w:rsidR="009B3506" w:rsidRDefault="009B3506">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180</w:t>
      </w:r>
    </w:p>
    <w:p w:rsidR="009B3506" w:rsidRDefault="009B3506">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180</w:t>
      </w:r>
    </w:p>
    <w:p w:rsidR="009B3506" w:rsidRDefault="009B3506">
      <w:pPr>
        <w:pStyle w:val="TOC3"/>
        <w:rPr>
          <w:rFonts w:asciiTheme="minorHAnsi" w:eastAsiaTheme="minorEastAsia" w:hAnsiTheme="minorHAnsi" w:cstheme="minorBidi"/>
          <w:sz w:val="22"/>
          <w:szCs w:val="22"/>
        </w:rPr>
      </w:pPr>
      <w:r w:rsidRPr="009B3506">
        <w:t>5.4.2</w:t>
      </w:r>
      <w:r w:rsidRPr="009B3506">
        <w:rPr>
          <w:rFonts w:asciiTheme="minorHAnsi" w:eastAsiaTheme="minorEastAsia" w:hAnsiTheme="minorHAnsi" w:cstheme="minorBidi"/>
          <w:sz w:val="22"/>
          <w:szCs w:val="22"/>
        </w:rPr>
        <w:tab/>
      </w:r>
      <w:r w:rsidRPr="009B3506">
        <w:t>E-UTRAN – cdma2000 1X Handover</w:t>
      </w:r>
      <w:r>
        <w:tab/>
        <w:t>181</w:t>
      </w:r>
    </w:p>
    <w:p w:rsidR="009B3506" w:rsidRDefault="009B3506">
      <w:pPr>
        <w:pStyle w:val="TOC5"/>
        <w:rPr>
          <w:rFonts w:asciiTheme="minorHAnsi" w:eastAsiaTheme="minorEastAsia" w:hAnsiTheme="minorHAnsi" w:cstheme="minorBidi"/>
          <w:sz w:val="22"/>
          <w:szCs w:val="22"/>
        </w:rPr>
      </w:pPr>
      <w:r w:rsidRPr="009B3506">
        <w:t>5.4.2.1</w:t>
      </w:r>
      <w:r w:rsidRPr="009B3506">
        <w:rPr>
          <w:rFonts w:asciiTheme="minorHAnsi" w:eastAsiaTheme="minorEastAsia" w:hAnsiTheme="minorHAnsi" w:cstheme="minorBidi"/>
          <w:sz w:val="22"/>
          <w:szCs w:val="22"/>
        </w:rPr>
        <w:tab/>
      </w:r>
      <w:r w:rsidRPr="009B3506">
        <w:t>Introduction</w:t>
      </w:r>
      <w:r>
        <w:tab/>
        <w:t>181</w:t>
      </w:r>
    </w:p>
    <w:p w:rsidR="009B3506" w:rsidRDefault="009B3506">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181</w:t>
      </w:r>
    </w:p>
    <w:p w:rsidR="009B3506" w:rsidRDefault="009B3506">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181</w:t>
      </w:r>
    </w:p>
    <w:p w:rsidR="009B3506" w:rsidRDefault="009B350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181</w:t>
      </w:r>
    </w:p>
    <w:p w:rsidR="009B3506" w:rsidRDefault="009B3506">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181</w:t>
      </w:r>
    </w:p>
    <w:p w:rsidR="009B3506" w:rsidRDefault="009B3506">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181</w:t>
      </w:r>
    </w:p>
    <w:p w:rsidR="009B3506" w:rsidRDefault="009B3506">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181</w:t>
      </w:r>
    </w:p>
    <w:p w:rsidR="009B3506" w:rsidRDefault="009B3506">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181</w:t>
      </w:r>
    </w:p>
    <w:p w:rsidR="009B3506" w:rsidRDefault="009B3506">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182</w:t>
      </w:r>
    </w:p>
    <w:p w:rsidR="009B3506" w:rsidRDefault="009B3506">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182</w:t>
      </w:r>
    </w:p>
    <w:p w:rsidR="009B3506" w:rsidRDefault="009B3506">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182</w:t>
      </w:r>
    </w:p>
    <w:p w:rsidR="009B3506" w:rsidRDefault="009B3506">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183</w:t>
      </w:r>
    </w:p>
    <w:p w:rsidR="009B3506" w:rsidRDefault="009B3506">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183</w:t>
      </w:r>
    </w:p>
    <w:p w:rsidR="009B3506" w:rsidRDefault="009B3506">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183</w:t>
      </w:r>
    </w:p>
    <w:p w:rsidR="009B3506" w:rsidRDefault="009B3506">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183</w:t>
      </w:r>
    </w:p>
    <w:p w:rsidR="009B3506" w:rsidRDefault="009B3506">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183</w:t>
      </w:r>
    </w:p>
    <w:p w:rsidR="009B3506" w:rsidRDefault="009B3506">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183</w:t>
      </w:r>
    </w:p>
    <w:p w:rsidR="009B3506" w:rsidRDefault="009B3506">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184</w:t>
      </w:r>
    </w:p>
    <w:p w:rsidR="009B3506" w:rsidRDefault="009B3506">
      <w:pPr>
        <w:pStyle w:val="TOC4"/>
        <w:rPr>
          <w:rFonts w:asciiTheme="minorHAnsi" w:eastAsiaTheme="minorEastAsia" w:hAnsiTheme="minorHAnsi" w:cstheme="minorBidi"/>
          <w:sz w:val="22"/>
          <w:szCs w:val="22"/>
        </w:rPr>
      </w:pPr>
      <w:r w:rsidRPr="009B3506">
        <w:t>5.5.3.3</w:t>
      </w:r>
      <w:r w:rsidRPr="009B3506">
        <w:rPr>
          <w:rFonts w:asciiTheme="minorHAnsi" w:eastAsiaTheme="minorEastAsia" w:hAnsiTheme="minorHAnsi" w:cstheme="minorBidi"/>
          <w:sz w:val="22"/>
          <w:szCs w:val="22"/>
        </w:rPr>
        <w:tab/>
      </w:r>
      <w:r w:rsidRPr="00432094">
        <w:rPr>
          <w:lang w:val="en-US" w:eastAsia="sv-SE"/>
        </w:rPr>
        <w:t xml:space="preserve">E-UTRAN TDD – TDD </w:t>
      </w:r>
      <w:r>
        <w:rPr>
          <w:lang w:eastAsia="sv-SE"/>
        </w:rPr>
        <w:t>for Cat-M1 TDD UEs</w:t>
      </w:r>
      <w:r>
        <w:tab/>
        <w:t>184</w:t>
      </w:r>
    </w:p>
    <w:p w:rsidR="009B3506" w:rsidRPr="009B3506" w:rsidRDefault="009B3506">
      <w:pPr>
        <w:pStyle w:val="TOC2"/>
        <w:rPr>
          <w:rFonts w:asciiTheme="minorHAnsi" w:eastAsiaTheme="minorEastAsia" w:hAnsiTheme="minorHAnsi" w:cstheme="minorBidi"/>
          <w:sz w:val="22"/>
          <w:szCs w:val="22"/>
          <w:lang w:val="sv-FI"/>
        </w:rPr>
      </w:pPr>
      <w:r w:rsidRPr="009B3506">
        <w:rPr>
          <w:lang w:val="sv-FI"/>
        </w:rPr>
        <w:t>5.6</w:t>
      </w:r>
      <w:r w:rsidRPr="009B3506">
        <w:rPr>
          <w:rFonts w:asciiTheme="minorHAnsi" w:eastAsiaTheme="minorEastAsia" w:hAnsiTheme="minorHAnsi" w:cstheme="minorBidi"/>
          <w:sz w:val="22"/>
          <w:szCs w:val="22"/>
          <w:lang w:val="sv-FI"/>
        </w:rPr>
        <w:tab/>
      </w:r>
      <w:r w:rsidRPr="009B3506">
        <w:rPr>
          <w:lang w:val="sv-FI"/>
        </w:rPr>
        <w:t>Void</w:t>
      </w:r>
      <w:r w:rsidRPr="009B3506">
        <w:rPr>
          <w:lang w:val="sv-FI"/>
        </w:rPr>
        <w:tab/>
        <w:t>184</w:t>
      </w:r>
    </w:p>
    <w:p w:rsidR="009B3506" w:rsidRPr="009B3506" w:rsidRDefault="009B3506">
      <w:pPr>
        <w:pStyle w:val="TOC2"/>
        <w:rPr>
          <w:rFonts w:asciiTheme="minorHAnsi" w:eastAsiaTheme="minorEastAsia" w:hAnsiTheme="minorHAnsi" w:cstheme="minorBidi"/>
          <w:sz w:val="22"/>
          <w:szCs w:val="22"/>
          <w:lang w:val="sv-FI"/>
        </w:rPr>
      </w:pPr>
      <w:r w:rsidRPr="009B3506">
        <w:rPr>
          <w:lang w:val="sv-FI"/>
        </w:rPr>
        <w:t>5.7</w:t>
      </w:r>
      <w:r w:rsidRPr="009B3506">
        <w:rPr>
          <w:rFonts w:asciiTheme="minorHAnsi" w:eastAsiaTheme="minorEastAsia" w:hAnsiTheme="minorHAnsi" w:cstheme="minorBidi"/>
          <w:sz w:val="22"/>
          <w:szCs w:val="22"/>
          <w:lang w:val="sv-FI"/>
        </w:rPr>
        <w:tab/>
      </w:r>
      <w:r w:rsidRPr="009B3506">
        <w:rPr>
          <w:lang w:val="sv-FI"/>
        </w:rPr>
        <w:t>E-UTRAN DAPS Handover</w:t>
      </w:r>
      <w:r w:rsidRPr="009B3506">
        <w:rPr>
          <w:lang w:val="sv-FI"/>
        </w:rPr>
        <w:tab/>
        <w:t>184</w:t>
      </w:r>
    </w:p>
    <w:p w:rsidR="009B3506" w:rsidRDefault="009B3506">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Introduction</w:t>
      </w:r>
      <w:r>
        <w:tab/>
        <w:t>184</w:t>
      </w:r>
    </w:p>
    <w:p w:rsidR="009B3506" w:rsidRDefault="009B3506">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Requirements</w:t>
      </w:r>
      <w:r>
        <w:tab/>
        <w:t>184</w:t>
      </w:r>
    </w:p>
    <w:p w:rsidR="009B3506" w:rsidRDefault="009B3506">
      <w:pPr>
        <w:pStyle w:val="TOC4"/>
        <w:rPr>
          <w:rFonts w:asciiTheme="minorHAnsi" w:eastAsiaTheme="minorEastAsia" w:hAnsiTheme="minorHAnsi" w:cstheme="minorBidi"/>
          <w:sz w:val="22"/>
          <w:szCs w:val="22"/>
        </w:rPr>
      </w:pPr>
      <w:r>
        <w:t>5.7.2.1</w:t>
      </w:r>
      <w:r>
        <w:rPr>
          <w:rFonts w:asciiTheme="minorHAnsi" w:eastAsiaTheme="minorEastAsia" w:hAnsiTheme="minorHAnsi" w:cstheme="minorBidi"/>
          <w:sz w:val="22"/>
          <w:szCs w:val="22"/>
        </w:rPr>
        <w:tab/>
      </w:r>
      <w:r>
        <w:t>E-UTRAN FDD – FDD</w:t>
      </w:r>
      <w:r>
        <w:tab/>
        <w:t>184</w:t>
      </w:r>
    </w:p>
    <w:p w:rsidR="009B3506" w:rsidRDefault="009B3506">
      <w:pPr>
        <w:pStyle w:val="TOC5"/>
        <w:rPr>
          <w:rFonts w:asciiTheme="minorHAnsi" w:eastAsiaTheme="minorEastAsia" w:hAnsiTheme="minorHAnsi" w:cstheme="minorBidi"/>
          <w:sz w:val="22"/>
          <w:szCs w:val="22"/>
        </w:rPr>
      </w:pPr>
      <w:r>
        <w:t>5.7.2.1.1</w:t>
      </w:r>
      <w:r>
        <w:rPr>
          <w:rFonts w:asciiTheme="minorHAnsi" w:eastAsiaTheme="minorEastAsia" w:hAnsiTheme="minorHAnsi" w:cstheme="minorBidi"/>
          <w:sz w:val="22"/>
          <w:szCs w:val="22"/>
        </w:rPr>
        <w:tab/>
      </w:r>
      <w:r>
        <w:t>DAPS Handover delay</w:t>
      </w:r>
      <w:r>
        <w:tab/>
        <w:t>184</w:t>
      </w:r>
    </w:p>
    <w:p w:rsidR="009B3506" w:rsidRDefault="009B3506">
      <w:pPr>
        <w:pStyle w:val="TOC5"/>
        <w:rPr>
          <w:rFonts w:asciiTheme="minorHAnsi" w:eastAsiaTheme="minorEastAsia" w:hAnsiTheme="minorHAnsi" w:cstheme="minorBidi"/>
          <w:sz w:val="22"/>
          <w:szCs w:val="22"/>
        </w:rPr>
      </w:pPr>
      <w:r>
        <w:t>5.7.2.1.2</w:t>
      </w:r>
      <w:r>
        <w:rPr>
          <w:rFonts w:asciiTheme="minorHAnsi" w:eastAsiaTheme="minorEastAsia" w:hAnsiTheme="minorHAnsi" w:cstheme="minorBidi"/>
          <w:sz w:val="22"/>
          <w:szCs w:val="22"/>
        </w:rPr>
        <w:tab/>
      </w:r>
      <w:r>
        <w:t>Interruption time</w:t>
      </w:r>
      <w:r>
        <w:tab/>
        <w:t>184</w:t>
      </w:r>
    </w:p>
    <w:p w:rsidR="009B3506" w:rsidRPr="009B3506" w:rsidRDefault="009B3506">
      <w:pPr>
        <w:pStyle w:val="TOC4"/>
        <w:rPr>
          <w:rFonts w:asciiTheme="minorHAnsi" w:eastAsiaTheme="minorEastAsia" w:hAnsiTheme="minorHAnsi" w:cstheme="minorBidi"/>
          <w:sz w:val="22"/>
          <w:szCs w:val="22"/>
          <w:lang w:val="sv-FI"/>
        </w:rPr>
      </w:pPr>
      <w:r w:rsidRPr="009B3506">
        <w:rPr>
          <w:lang w:val="sv-FI"/>
        </w:rPr>
        <w:t>5.7.2.2</w:t>
      </w:r>
      <w:r w:rsidRPr="009B3506">
        <w:rPr>
          <w:rFonts w:asciiTheme="minorHAnsi" w:eastAsiaTheme="minorEastAsia" w:hAnsiTheme="minorHAnsi" w:cstheme="minorBidi"/>
          <w:sz w:val="22"/>
          <w:szCs w:val="22"/>
          <w:lang w:val="sv-FI"/>
        </w:rPr>
        <w:tab/>
      </w:r>
      <w:r w:rsidRPr="009B3506">
        <w:rPr>
          <w:lang w:val="sv-FI"/>
        </w:rPr>
        <w:t>E-UTRAN FDD – TDD</w:t>
      </w:r>
      <w:r w:rsidRPr="009B3506">
        <w:rPr>
          <w:lang w:val="sv-FI"/>
        </w:rPr>
        <w:tab/>
        <w:t>185</w:t>
      </w:r>
    </w:p>
    <w:p w:rsidR="009B3506" w:rsidRPr="009B3506" w:rsidRDefault="009B3506">
      <w:pPr>
        <w:pStyle w:val="TOC4"/>
        <w:rPr>
          <w:rFonts w:asciiTheme="minorHAnsi" w:eastAsiaTheme="minorEastAsia" w:hAnsiTheme="minorHAnsi" w:cstheme="minorBidi"/>
          <w:sz w:val="22"/>
          <w:szCs w:val="22"/>
          <w:lang w:val="sv-FI"/>
        </w:rPr>
      </w:pPr>
      <w:r w:rsidRPr="009B3506">
        <w:rPr>
          <w:lang w:val="sv-FI"/>
        </w:rPr>
        <w:t>5.7.2.3</w:t>
      </w:r>
      <w:r w:rsidRPr="009B3506">
        <w:rPr>
          <w:rFonts w:asciiTheme="minorHAnsi" w:eastAsiaTheme="minorEastAsia" w:hAnsiTheme="minorHAnsi" w:cstheme="minorBidi"/>
          <w:sz w:val="22"/>
          <w:szCs w:val="22"/>
          <w:lang w:val="sv-FI"/>
        </w:rPr>
        <w:tab/>
      </w:r>
      <w:r w:rsidRPr="009B3506">
        <w:rPr>
          <w:lang w:val="sv-FI"/>
        </w:rPr>
        <w:t xml:space="preserve">E-UTRAN </w:t>
      </w:r>
      <w:r w:rsidRPr="00432094">
        <w:rPr>
          <w:lang w:val="sv-SE"/>
        </w:rPr>
        <w:t>TDD – FDD</w:t>
      </w:r>
      <w:r w:rsidRPr="009B3506">
        <w:rPr>
          <w:lang w:val="sv-FI"/>
        </w:rPr>
        <w:tab/>
        <w:t>185</w:t>
      </w:r>
    </w:p>
    <w:p w:rsidR="009B3506" w:rsidRDefault="009B3506">
      <w:pPr>
        <w:pStyle w:val="TOC4"/>
        <w:rPr>
          <w:rFonts w:asciiTheme="minorHAnsi" w:eastAsiaTheme="minorEastAsia" w:hAnsiTheme="minorHAnsi" w:cstheme="minorBidi"/>
          <w:sz w:val="22"/>
          <w:szCs w:val="22"/>
        </w:rPr>
      </w:pPr>
      <w:r>
        <w:t>5.7.2.4</w:t>
      </w:r>
      <w:r>
        <w:rPr>
          <w:rFonts w:asciiTheme="minorHAnsi" w:eastAsiaTheme="minorEastAsia" w:hAnsiTheme="minorHAnsi" w:cstheme="minorBidi"/>
          <w:sz w:val="22"/>
          <w:szCs w:val="22"/>
        </w:rPr>
        <w:tab/>
      </w:r>
      <w:r>
        <w:t xml:space="preserve">E-UTRAN </w:t>
      </w:r>
      <w:r w:rsidRPr="009B3506">
        <w:t>TDD – TDD</w:t>
      </w:r>
      <w:r>
        <w:tab/>
        <w:t>185</w:t>
      </w:r>
    </w:p>
    <w:p w:rsidR="009B3506" w:rsidRDefault="009B350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185</w:t>
      </w:r>
    </w:p>
    <w:p w:rsidR="009B3506" w:rsidRDefault="009B350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185</w:t>
      </w:r>
    </w:p>
    <w:p w:rsidR="009B3506" w:rsidRDefault="009B3506">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186</w:t>
      </w:r>
    </w:p>
    <w:p w:rsidR="009B3506" w:rsidRDefault="009B3506">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186</w:t>
      </w:r>
    </w:p>
    <w:p w:rsidR="009B3506" w:rsidRDefault="009B3506">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186</w:t>
      </w:r>
    </w:p>
    <w:p w:rsidR="009B3506" w:rsidRDefault="009B350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186</w:t>
      </w:r>
    </w:p>
    <w:p w:rsidR="009B3506" w:rsidRDefault="009B3506">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186</w:t>
      </w:r>
    </w:p>
    <w:p w:rsidR="009B3506" w:rsidRDefault="009B3506">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186</w:t>
      </w:r>
    </w:p>
    <w:p w:rsidR="009B3506" w:rsidRDefault="009B3506">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187</w:t>
      </w:r>
    </w:p>
    <w:p w:rsidR="009B3506" w:rsidRDefault="009B3506">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187</w:t>
      </w:r>
    </w:p>
    <w:p w:rsidR="009B3506" w:rsidRDefault="009B3506">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187</w:t>
      </w:r>
    </w:p>
    <w:p w:rsidR="009B3506" w:rsidRDefault="009B3506">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187</w:t>
      </w:r>
    </w:p>
    <w:p w:rsidR="009B3506" w:rsidRDefault="009B3506">
      <w:pPr>
        <w:pStyle w:val="TOC5"/>
        <w:rPr>
          <w:rFonts w:asciiTheme="minorHAnsi" w:eastAsiaTheme="minorEastAsia" w:hAnsiTheme="minorHAnsi" w:cstheme="minorBidi"/>
          <w:sz w:val="22"/>
          <w:szCs w:val="22"/>
        </w:rPr>
      </w:pPr>
      <w:r>
        <w:lastRenderedPageBreak/>
        <w:t>6.</w:t>
      </w:r>
      <w:r>
        <w:rPr>
          <w:lang w:eastAsia="zh-CN"/>
        </w:rPr>
        <w:t>2</w:t>
      </w:r>
      <w:r>
        <w:t>.2.</w:t>
      </w:r>
      <w:r>
        <w:rPr>
          <w:lang w:eastAsia="zh-CN"/>
        </w:rPr>
        <w:t>1.4</w:t>
      </w:r>
      <w:r>
        <w:rPr>
          <w:rFonts w:asciiTheme="minorHAnsi" w:eastAsiaTheme="minorEastAsia" w:hAnsiTheme="minorHAnsi" w:cstheme="minorBidi"/>
          <w:sz w:val="22"/>
          <w:szCs w:val="22"/>
        </w:rPr>
        <w:tab/>
      </w:r>
      <w:r>
        <w:t>Void</w:t>
      </w:r>
      <w:r>
        <w:tab/>
        <w:t>187</w:t>
      </w:r>
    </w:p>
    <w:p w:rsidR="009B3506" w:rsidRDefault="009B3506">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187</w:t>
      </w:r>
    </w:p>
    <w:p w:rsidR="009B3506" w:rsidRDefault="009B3506">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187</w:t>
      </w:r>
    </w:p>
    <w:p w:rsidR="009B3506" w:rsidRDefault="009B3506">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187</w:t>
      </w:r>
    </w:p>
    <w:p w:rsidR="009B3506" w:rsidRDefault="009B3506">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187</w:t>
      </w:r>
    </w:p>
    <w:p w:rsidR="009B3506" w:rsidRDefault="009B3506">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187</w:t>
      </w:r>
    </w:p>
    <w:p w:rsidR="009B3506" w:rsidRDefault="009B350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188</w:t>
      </w:r>
    </w:p>
    <w:p w:rsidR="009B3506" w:rsidRDefault="009B350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188</w:t>
      </w:r>
    </w:p>
    <w:p w:rsidR="009B3506" w:rsidRDefault="009B350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188</w:t>
      </w:r>
    </w:p>
    <w:p w:rsidR="009B3506" w:rsidRDefault="009B350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188</w:t>
      </w:r>
    </w:p>
    <w:p w:rsidR="009B3506" w:rsidRDefault="009B3506">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188</w:t>
      </w:r>
    </w:p>
    <w:p w:rsidR="009B3506" w:rsidRDefault="009B3506">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188</w:t>
      </w:r>
    </w:p>
    <w:p w:rsidR="009B3506" w:rsidRDefault="009B3506">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189</w:t>
      </w:r>
    </w:p>
    <w:p w:rsidR="009B3506" w:rsidRDefault="009B3506">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189</w:t>
      </w:r>
    </w:p>
    <w:p w:rsidR="009B3506" w:rsidRDefault="009B350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190</w:t>
      </w:r>
    </w:p>
    <w:p w:rsidR="009B3506" w:rsidRDefault="009B350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190</w:t>
      </w:r>
    </w:p>
    <w:p w:rsidR="009B3506" w:rsidRDefault="009B350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190</w:t>
      </w:r>
    </w:p>
    <w:p w:rsidR="009B3506" w:rsidRDefault="009B3506">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190</w:t>
      </w:r>
    </w:p>
    <w:p w:rsidR="009B3506" w:rsidRDefault="009B3506">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190</w:t>
      </w:r>
    </w:p>
    <w:p w:rsidR="009B3506" w:rsidRDefault="009B3506">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191</w:t>
      </w:r>
    </w:p>
    <w:p w:rsidR="009B3506" w:rsidRDefault="009B3506">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191</w:t>
      </w:r>
    </w:p>
    <w:p w:rsidR="009B3506" w:rsidRDefault="009B3506">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191</w:t>
      </w:r>
    </w:p>
    <w:p w:rsidR="009B3506" w:rsidRDefault="009B3506">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192</w:t>
      </w:r>
    </w:p>
    <w:p w:rsidR="009B3506" w:rsidRDefault="009B3506">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192</w:t>
      </w:r>
    </w:p>
    <w:p w:rsidR="009B3506" w:rsidRDefault="009B3506">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192</w:t>
      </w:r>
    </w:p>
    <w:p w:rsidR="009B3506" w:rsidRDefault="009B3506">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192</w:t>
      </w:r>
    </w:p>
    <w:p w:rsidR="009B3506" w:rsidRDefault="009B3506">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192</w:t>
      </w:r>
    </w:p>
    <w:p w:rsidR="009B3506" w:rsidRDefault="009B3506">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192</w:t>
      </w:r>
    </w:p>
    <w:p w:rsidR="009B3506" w:rsidRDefault="009B3506">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192</w:t>
      </w:r>
    </w:p>
    <w:p w:rsidR="009B3506" w:rsidRDefault="009B3506">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193</w:t>
      </w:r>
    </w:p>
    <w:p w:rsidR="009B3506" w:rsidRDefault="009B3506">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193</w:t>
      </w:r>
    </w:p>
    <w:p w:rsidR="009B3506" w:rsidRDefault="009B3506">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193</w:t>
      </w:r>
    </w:p>
    <w:p w:rsidR="009B3506" w:rsidRDefault="009B350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194</w:t>
      </w:r>
    </w:p>
    <w:p w:rsidR="009B3506" w:rsidRDefault="009B350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194</w:t>
      </w:r>
    </w:p>
    <w:p w:rsidR="009B3506" w:rsidRDefault="009B350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194</w:t>
      </w:r>
    </w:p>
    <w:p w:rsidR="009B3506" w:rsidRDefault="009B3506">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194</w:t>
      </w:r>
    </w:p>
    <w:p w:rsidR="009B3506" w:rsidRDefault="009B3506">
      <w:pPr>
        <w:pStyle w:val="TOC4"/>
        <w:rPr>
          <w:rFonts w:asciiTheme="minorHAnsi" w:eastAsiaTheme="minorEastAsia" w:hAnsiTheme="minorHAnsi" w:cstheme="minorBidi"/>
          <w:sz w:val="22"/>
          <w:szCs w:val="22"/>
        </w:rPr>
      </w:pPr>
      <w:r w:rsidRPr="009B3506">
        <w:t>6.7.2.2</w:t>
      </w:r>
      <w:r w:rsidRPr="009B3506">
        <w:rPr>
          <w:rFonts w:asciiTheme="minorHAnsi" w:eastAsiaTheme="minorEastAsia" w:hAnsiTheme="minorHAnsi" w:cstheme="minorBidi"/>
          <w:sz w:val="22"/>
          <w:szCs w:val="22"/>
        </w:rPr>
        <w:tab/>
      </w:r>
      <w:r w:rsidRPr="00432094">
        <w:rPr>
          <w:lang w:val="en-US"/>
        </w:rPr>
        <w:t>UE Re-establishment delay requirement for CEModeB</w:t>
      </w:r>
      <w:r>
        <w:tab/>
        <w:t>194</w:t>
      </w:r>
    </w:p>
    <w:p w:rsidR="009B3506" w:rsidRDefault="009B350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195</w:t>
      </w:r>
    </w:p>
    <w:p w:rsidR="009B3506" w:rsidRDefault="009B3506">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195</w:t>
      </w:r>
    </w:p>
    <w:p w:rsidR="009B3506" w:rsidRDefault="009B3506">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195</w:t>
      </w:r>
    </w:p>
    <w:p w:rsidR="009B3506" w:rsidRDefault="009B3506">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195</w:t>
      </w:r>
    </w:p>
    <w:p w:rsidR="009B3506" w:rsidRDefault="009B3506">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196</w:t>
      </w:r>
    </w:p>
    <w:p w:rsidR="009B3506" w:rsidRDefault="009B3506">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196</w:t>
      </w:r>
    </w:p>
    <w:p w:rsidR="009B3506" w:rsidRDefault="009B3506">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196</w:t>
      </w:r>
    </w:p>
    <w:p w:rsidR="009B3506" w:rsidRDefault="009B350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197</w:t>
      </w:r>
    </w:p>
    <w:p w:rsidR="009B3506" w:rsidRDefault="009B350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197</w:t>
      </w:r>
    </w:p>
    <w:p w:rsidR="009B3506" w:rsidRDefault="009B3506">
      <w:pPr>
        <w:pStyle w:val="TOC3"/>
        <w:rPr>
          <w:rFonts w:asciiTheme="minorHAnsi" w:eastAsiaTheme="minorEastAsia" w:hAnsiTheme="minorHAnsi" w:cstheme="minorBidi"/>
          <w:sz w:val="22"/>
          <w:szCs w:val="22"/>
        </w:rPr>
      </w:pPr>
      <w:r w:rsidRPr="009B3506">
        <w:t>7.1.1</w:t>
      </w:r>
      <w:r w:rsidRPr="009B3506">
        <w:rPr>
          <w:rFonts w:asciiTheme="minorHAnsi" w:eastAsiaTheme="minorEastAsia" w:hAnsiTheme="minorHAnsi"/>
          <w:sz w:val="22"/>
          <w:szCs w:val="22"/>
        </w:rPr>
        <w:tab/>
      </w:r>
      <w:r w:rsidRPr="00432094">
        <w:rPr>
          <w:rFonts w:cs="v4.2.0"/>
        </w:rPr>
        <w:t>Introduction</w:t>
      </w:r>
      <w:r>
        <w:tab/>
        <w:t>197</w:t>
      </w:r>
    </w:p>
    <w:p w:rsidR="009B3506" w:rsidRDefault="009B3506">
      <w:pPr>
        <w:pStyle w:val="TOC3"/>
        <w:rPr>
          <w:rFonts w:asciiTheme="minorHAnsi" w:eastAsiaTheme="minorEastAsia" w:hAnsiTheme="minorHAnsi" w:cstheme="minorBidi"/>
          <w:sz w:val="22"/>
          <w:szCs w:val="22"/>
        </w:rPr>
      </w:pPr>
      <w:r w:rsidRPr="009B3506">
        <w:t>7.1.2</w:t>
      </w:r>
      <w:r w:rsidRPr="009B3506">
        <w:rPr>
          <w:rFonts w:asciiTheme="minorHAnsi" w:eastAsiaTheme="minorEastAsia" w:hAnsiTheme="minorHAnsi"/>
          <w:sz w:val="22"/>
          <w:szCs w:val="22"/>
        </w:rPr>
        <w:tab/>
      </w:r>
      <w:r w:rsidRPr="00432094">
        <w:rPr>
          <w:rFonts w:cs="v4.2.0"/>
        </w:rPr>
        <w:t>Requirements</w:t>
      </w:r>
      <w:r>
        <w:tab/>
        <w:t>197</w:t>
      </w:r>
    </w:p>
    <w:p w:rsidR="009B3506" w:rsidRDefault="009B350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198</w:t>
      </w:r>
    </w:p>
    <w:p w:rsidR="009B3506" w:rsidRDefault="009B3506">
      <w:pPr>
        <w:pStyle w:val="TOC3"/>
        <w:rPr>
          <w:rFonts w:asciiTheme="minorHAnsi" w:eastAsiaTheme="minorEastAsia" w:hAnsiTheme="minorHAnsi" w:cstheme="minorBidi"/>
          <w:sz w:val="22"/>
          <w:szCs w:val="22"/>
        </w:rPr>
      </w:pPr>
      <w:r w:rsidRPr="009B3506">
        <w:t>7.2.1</w:t>
      </w:r>
      <w:r w:rsidRPr="009B3506">
        <w:rPr>
          <w:rFonts w:asciiTheme="minorHAnsi" w:eastAsiaTheme="minorEastAsia" w:hAnsiTheme="minorHAnsi"/>
          <w:sz w:val="22"/>
          <w:szCs w:val="22"/>
        </w:rPr>
        <w:tab/>
      </w:r>
      <w:r w:rsidRPr="00432094">
        <w:rPr>
          <w:rFonts w:cs="v3.7.0"/>
        </w:rPr>
        <w:t>Introduction</w:t>
      </w:r>
      <w:r>
        <w:tab/>
        <w:t>198</w:t>
      </w:r>
    </w:p>
    <w:p w:rsidR="009B3506" w:rsidRDefault="009B3506">
      <w:pPr>
        <w:pStyle w:val="TOC3"/>
        <w:rPr>
          <w:rFonts w:asciiTheme="minorHAnsi" w:eastAsiaTheme="minorEastAsia" w:hAnsiTheme="minorHAnsi" w:cstheme="minorBidi"/>
          <w:sz w:val="22"/>
          <w:szCs w:val="22"/>
        </w:rPr>
      </w:pPr>
      <w:r w:rsidRPr="009B3506">
        <w:t>7.2.2</w:t>
      </w:r>
      <w:r w:rsidRPr="009B3506">
        <w:rPr>
          <w:rFonts w:asciiTheme="minorHAnsi" w:eastAsiaTheme="minorEastAsia" w:hAnsiTheme="minorHAnsi"/>
          <w:sz w:val="22"/>
          <w:szCs w:val="22"/>
        </w:rPr>
        <w:tab/>
      </w:r>
      <w:r w:rsidRPr="00432094">
        <w:rPr>
          <w:rFonts w:cs="v3.7.0"/>
        </w:rPr>
        <w:t>Requirements</w:t>
      </w:r>
      <w:r>
        <w:tab/>
        <w:t>198</w:t>
      </w:r>
    </w:p>
    <w:p w:rsidR="009B3506" w:rsidRDefault="009B350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199</w:t>
      </w:r>
    </w:p>
    <w:p w:rsidR="009B3506" w:rsidRDefault="009B3506">
      <w:pPr>
        <w:pStyle w:val="TOC3"/>
        <w:rPr>
          <w:rFonts w:asciiTheme="minorHAnsi" w:eastAsiaTheme="minorEastAsia" w:hAnsiTheme="minorHAnsi" w:cstheme="minorBidi"/>
          <w:sz w:val="22"/>
          <w:szCs w:val="22"/>
        </w:rPr>
      </w:pPr>
      <w:r w:rsidRPr="009B3506">
        <w:t>7.3.1</w:t>
      </w:r>
      <w:r w:rsidRPr="009B3506">
        <w:rPr>
          <w:rFonts w:asciiTheme="minorHAnsi" w:eastAsiaTheme="minorEastAsia" w:hAnsiTheme="minorHAnsi"/>
          <w:sz w:val="22"/>
          <w:szCs w:val="22"/>
        </w:rPr>
        <w:tab/>
      </w:r>
      <w:r w:rsidRPr="00432094">
        <w:rPr>
          <w:rFonts w:cs="v3.7.0"/>
        </w:rPr>
        <w:t>Introduction</w:t>
      </w:r>
      <w:r>
        <w:tab/>
        <w:t>199</w:t>
      </w:r>
    </w:p>
    <w:p w:rsidR="009B3506" w:rsidRDefault="009B350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199</w:t>
      </w:r>
    </w:p>
    <w:p w:rsidR="009B3506" w:rsidRDefault="009B3506">
      <w:pPr>
        <w:pStyle w:val="TOC4"/>
        <w:rPr>
          <w:rFonts w:asciiTheme="minorHAnsi" w:eastAsiaTheme="minorEastAsia" w:hAnsiTheme="minorHAnsi" w:cstheme="minorBidi"/>
          <w:sz w:val="22"/>
          <w:szCs w:val="22"/>
        </w:rPr>
      </w:pPr>
      <w:r w:rsidRPr="009B3506">
        <w:t>7.3.2.1</w:t>
      </w:r>
      <w:r w:rsidRPr="009B3506">
        <w:rPr>
          <w:rFonts w:asciiTheme="minorHAnsi" w:hAnsiTheme="minorHAnsi" w:cstheme="minorBidi"/>
          <w:sz w:val="22"/>
          <w:szCs w:val="22"/>
        </w:rPr>
        <w:tab/>
      </w:r>
      <w:r w:rsidRPr="00432094">
        <w:rPr>
          <w:rFonts w:eastAsia="?? ??"/>
        </w:rPr>
        <w:t>Timing Advance adjustment delay</w:t>
      </w:r>
      <w:r>
        <w:tab/>
        <w:t>199</w:t>
      </w:r>
    </w:p>
    <w:p w:rsidR="009B3506" w:rsidRDefault="009B3506">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199</w:t>
      </w:r>
    </w:p>
    <w:p w:rsidR="009B3506" w:rsidRDefault="009B3506">
      <w:pPr>
        <w:pStyle w:val="TOC2"/>
        <w:rPr>
          <w:rFonts w:asciiTheme="minorHAnsi" w:eastAsiaTheme="minorEastAsia" w:hAnsiTheme="minorHAnsi" w:cstheme="minorBidi"/>
          <w:sz w:val="22"/>
          <w:szCs w:val="22"/>
        </w:rPr>
      </w:pPr>
      <w:r w:rsidRPr="009B3506">
        <w:t>7.</w:t>
      </w:r>
      <w:r w:rsidRPr="009B3506">
        <w:rPr>
          <w:lang w:eastAsia="zh-CN"/>
        </w:rPr>
        <w:t>4</w:t>
      </w:r>
      <w:r w:rsidRPr="009B3506">
        <w:rPr>
          <w:rFonts w:asciiTheme="minorHAnsi" w:eastAsiaTheme="minorEastAsia" w:hAnsiTheme="minorHAnsi"/>
          <w:sz w:val="22"/>
          <w:szCs w:val="22"/>
        </w:rPr>
        <w:tab/>
      </w:r>
      <w:r w:rsidRPr="00432094">
        <w:rPr>
          <w:rFonts w:cs="v4.2.0"/>
        </w:rPr>
        <w:t xml:space="preserve">Cell </w:t>
      </w:r>
      <w:r w:rsidRPr="00432094">
        <w:rPr>
          <w:rFonts w:cs="v4.2.0"/>
          <w:lang w:eastAsia="zh-CN"/>
        </w:rPr>
        <w:t xml:space="preserve">phase </w:t>
      </w:r>
      <w:r w:rsidRPr="00432094">
        <w:rPr>
          <w:rFonts w:cs="v4.2.0"/>
        </w:rPr>
        <w:t>synchronization accuracy</w:t>
      </w:r>
      <w:r w:rsidRPr="00432094">
        <w:rPr>
          <w:rFonts w:cs="v4.2.0"/>
          <w:lang w:eastAsia="zh-CN"/>
        </w:rPr>
        <w:t xml:space="preserve"> (TDD)</w:t>
      </w:r>
      <w:r>
        <w:tab/>
        <w:t>199</w:t>
      </w:r>
    </w:p>
    <w:p w:rsidR="009B3506" w:rsidRDefault="009B3506">
      <w:pPr>
        <w:pStyle w:val="TOC3"/>
        <w:rPr>
          <w:rFonts w:asciiTheme="minorHAnsi" w:eastAsiaTheme="minorEastAsia" w:hAnsiTheme="minorHAnsi" w:cstheme="minorBidi"/>
          <w:sz w:val="22"/>
          <w:szCs w:val="22"/>
        </w:rPr>
      </w:pPr>
      <w:r w:rsidRPr="009B3506">
        <w:t>7.</w:t>
      </w:r>
      <w:r w:rsidRPr="009B3506">
        <w:rPr>
          <w:lang w:eastAsia="zh-CN"/>
        </w:rPr>
        <w:t>4</w:t>
      </w:r>
      <w:r w:rsidRPr="009B3506">
        <w:t>.1</w:t>
      </w:r>
      <w:r w:rsidRPr="009B3506">
        <w:rPr>
          <w:rFonts w:asciiTheme="minorHAnsi" w:eastAsiaTheme="minorEastAsia" w:hAnsiTheme="minorHAnsi"/>
          <w:sz w:val="22"/>
          <w:szCs w:val="22"/>
        </w:rPr>
        <w:tab/>
      </w:r>
      <w:r w:rsidRPr="00432094">
        <w:rPr>
          <w:rFonts w:cs="v4.2.0"/>
        </w:rPr>
        <w:t>Definition</w:t>
      </w:r>
      <w:r>
        <w:tab/>
        <w:t>199</w:t>
      </w:r>
    </w:p>
    <w:p w:rsidR="009B3506" w:rsidRDefault="009B3506">
      <w:pPr>
        <w:pStyle w:val="TOC3"/>
        <w:rPr>
          <w:rFonts w:asciiTheme="minorHAnsi" w:eastAsiaTheme="minorEastAsia" w:hAnsiTheme="minorHAnsi" w:cstheme="minorBidi"/>
          <w:sz w:val="22"/>
          <w:szCs w:val="22"/>
        </w:rPr>
      </w:pPr>
      <w:r w:rsidRPr="009B3506">
        <w:t>7.</w:t>
      </w:r>
      <w:r w:rsidRPr="009B3506">
        <w:rPr>
          <w:lang w:eastAsia="zh-CN"/>
        </w:rPr>
        <w:t>4</w:t>
      </w:r>
      <w:r w:rsidRPr="009B3506">
        <w:t>.2</w:t>
      </w:r>
      <w:r w:rsidRPr="009B3506">
        <w:rPr>
          <w:rFonts w:asciiTheme="minorHAnsi" w:eastAsiaTheme="minorEastAsia" w:hAnsiTheme="minorHAnsi"/>
          <w:sz w:val="22"/>
          <w:szCs w:val="22"/>
        </w:rPr>
        <w:tab/>
      </w:r>
      <w:r w:rsidRPr="00432094">
        <w:rPr>
          <w:rFonts w:cs="v4.2.0"/>
        </w:rPr>
        <w:t>Minimum requirements</w:t>
      </w:r>
      <w:r>
        <w:tab/>
        <w:t>200</w:t>
      </w:r>
    </w:p>
    <w:p w:rsidR="009B3506" w:rsidRDefault="009B350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200</w:t>
      </w:r>
    </w:p>
    <w:p w:rsidR="009B3506" w:rsidRDefault="009B350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200</w:t>
      </w:r>
    </w:p>
    <w:p w:rsidR="009B3506" w:rsidRDefault="009B3506">
      <w:pPr>
        <w:pStyle w:val="TOC3"/>
        <w:rPr>
          <w:rFonts w:asciiTheme="minorHAnsi" w:eastAsiaTheme="minorEastAsia" w:hAnsiTheme="minorHAnsi" w:cstheme="minorBidi"/>
          <w:sz w:val="22"/>
          <w:szCs w:val="22"/>
        </w:rPr>
      </w:pPr>
      <w:r>
        <w:lastRenderedPageBreak/>
        <w:t>7.5.2</w:t>
      </w:r>
      <w:r>
        <w:rPr>
          <w:rFonts w:asciiTheme="minorHAnsi" w:eastAsiaTheme="minorEastAsia" w:hAnsiTheme="minorHAnsi" w:cstheme="minorBidi"/>
          <w:sz w:val="22"/>
          <w:szCs w:val="22"/>
        </w:rPr>
        <w:tab/>
      </w:r>
      <w:r>
        <w:t>eNodeB Synchronization Requirements</w:t>
      </w:r>
      <w:r>
        <w:tab/>
        <w:t>200</w:t>
      </w:r>
    </w:p>
    <w:p w:rsidR="009B3506" w:rsidRDefault="009B3506">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200</w:t>
      </w:r>
    </w:p>
    <w:p w:rsidR="009B3506" w:rsidRDefault="009B3506">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201</w:t>
      </w:r>
    </w:p>
    <w:p w:rsidR="009B3506" w:rsidRDefault="009B350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201</w:t>
      </w:r>
    </w:p>
    <w:p w:rsidR="009B3506" w:rsidRDefault="009B3506">
      <w:pPr>
        <w:pStyle w:val="TOC3"/>
        <w:rPr>
          <w:rFonts w:asciiTheme="minorHAnsi" w:eastAsiaTheme="minorEastAsia" w:hAnsiTheme="minorHAnsi" w:cstheme="minorBidi"/>
          <w:sz w:val="22"/>
          <w:szCs w:val="22"/>
        </w:rPr>
      </w:pPr>
      <w:r w:rsidRPr="009B3506">
        <w:t>7.6.1</w:t>
      </w:r>
      <w:r w:rsidRPr="009B3506">
        <w:rPr>
          <w:rFonts w:asciiTheme="minorHAnsi" w:eastAsiaTheme="minorEastAsia" w:hAnsiTheme="minorHAnsi"/>
          <w:sz w:val="22"/>
          <w:szCs w:val="22"/>
        </w:rPr>
        <w:tab/>
      </w:r>
      <w:r w:rsidRPr="00432094">
        <w:rPr>
          <w:rFonts w:cs="v3.7.0"/>
        </w:rPr>
        <w:t>Introduction</w:t>
      </w:r>
      <w:r>
        <w:tab/>
        <w:t>201</w:t>
      </w:r>
    </w:p>
    <w:p w:rsidR="009B3506" w:rsidRDefault="009B350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202</w:t>
      </w:r>
    </w:p>
    <w:p w:rsidR="009B3506" w:rsidRDefault="009B3506">
      <w:pPr>
        <w:pStyle w:val="TOC4"/>
        <w:rPr>
          <w:rFonts w:asciiTheme="minorHAnsi" w:eastAsiaTheme="minorEastAsia" w:hAnsiTheme="minorHAnsi" w:cstheme="minorBidi"/>
          <w:sz w:val="22"/>
          <w:szCs w:val="22"/>
        </w:rPr>
      </w:pPr>
      <w:r w:rsidRPr="009B3506">
        <w:t>7.6.2.1</w:t>
      </w:r>
      <w:r w:rsidRPr="009B3506">
        <w:rPr>
          <w:rFonts w:asciiTheme="minorHAnsi" w:hAnsiTheme="minorHAnsi" w:cstheme="minorBidi"/>
          <w:sz w:val="22"/>
          <w:szCs w:val="22"/>
        </w:rPr>
        <w:tab/>
      </w:r>
      <w:r>
        <w:t>Minimum requirement when no DRX is used</w:t>
      </w:r>
      <w:r>
        <w:tab/>
        <w:t>202</w:t>
      </w:r>
    </w:p>
    <w:p w:rsidR="009B3506" w:rsidRDefault="009B3506">
      <w:pPr>
        <w:pStyle w:val="TOC4"/>
        <w:rPr>
          <w:rFonts w:asciiTheme="minorHAnsi" w:eastAsiaTheme="minorEastAsia" w:hAnsiTheme="minorHAnsi" w:cstheme="minorBidi"/>
          <w:sz w:val="22"/>
          <w:szCs w:val="22"/>
        </w:rPr>
      </w:pPr>
      <w:r w:rsidRPr="009B3506">
        <w:t>7.6.2.2</w:t>
      </w:r>
      <w:r w:rsidRPr="009B3506">
        <w:rPr>
          <w:rFonts w:asciiTheme="minorHAnsi" w:hAnsiTheme="minorHAnsi" w:cstheme="minorBidi"/>
          <w:sz w:val="22"/>
          <w:szCs w:val="22"/>
        </w:rPr>
        <w:tab/>
      </w:r>
      <w:r>
        <w:t>Minimum requirement when DRX is used</w:t>
      </w:r>
      <w:r>
        <w:tab/>
        <w:t>203</w:t>
      </w:r>
    </w:p>
    <w:p w:rsidR="009B3506" w:rsidRDefault="009B3506">
      <w:pPr>
        <w:pStyle w:val="TOC4"/>
        <w:rPr>
          <w:rFonts w:asciiTheme="minorHAnsi" w:eastAsiaTheme="minorEastAsia" w:hAnsiTheme="minorHAnsi" w:cstheme="minorBidi"/>
          <w:sz w:val="22"/>
          <w:szCs w:val="22"/>
        </w:rPr>
      </w:pPr>
      <w:r w:rsidRPr="009B3506">
        <w:t>7.6.2.3</w:t>
      </w:r>
      <w:r w:rsidRPr="009B3506">
        <w:rPr>
          <w:rFonts w:asciiTheme="minorHAnsi" w:hAnsiTheme="minorHAnsi" w:cstheme="minorBidi"/>
          <w:sz w:val="22"/>
          <w:szCs w:val="22"/>
        </w:rPr>
        <w:tab/>
      </w:r>
      <w:r>
        <w:t>Minimum requirement at transitions</w:t>
      </w:r>
      <w:r>
        <w:tab/>
        <w:t>204</w:t>
      </w:r>
    </w:p>
    <w:p w:rsidR="009B3506" w:rsidRDefault="009B3506">
      <w:pPr>
        <w:pStyle w:val="TOC4"/>
        <w:rPr>
          <w:rFonts w:asciiTheme="minorHAnsi" w:eastAsiaTheme="minorEastAsia" w:hAnsiTheme="minorHAnsi" w:cstheme="minorBidi"/>
          <w:sz w:val="22"/>
          <w:szCs w:val="22"/>
        </w:rPr>
      </w:pPr>
      <w:r w:rsidRPr="009B3506">
        <w:t>7.6.2.4</w:t>
      </w:r>
      <w:r w:rsidRPr="009B3506">
        <w:rPr>
          <w:rFonts w:asciiTheme="minorHAnsi" w:hAnsiTheme="minorHAnsi" w:cstheme="minorBidi"/>
          <w:sz w:val="22"/>
          <w:szCs w:val="22"/>
        </w:rPr>
        <w:tab/>
      </w:r>
      <w:r>
        <w:t>Minimum requirement during SI Acquisition with autonomous gaps</w:t>
      </w:r>
      <w:r>
        <w:tab/>
        <w:t>204</w:t>
      </w:r>
    </w:p>
    <w:p w:rsidR="009B3506" w:rsidRDefault="009B3506">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205</w:t>
      </w:r>
    </w:p>
    <w:p w:rsidR="009B3506" w:rsidRDefault="009B350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205</w:t>
      </w:r>
    </w:p>
    <w:p w:rsidR="009B3506" w:rsidRDefault="009B350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205</w:t>
      </w:r>
    </w:p>
    <w:p w:rsidR="009B3506" w:rsidRDefault="009B350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205</w:t>
      </w:r>
    </w:p>
    <w:p w:rsidR="009B3506" w:rsidRDefault="009B350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206</w:t>
      </w:r>
    </w:p>
    <w:p w:rsidR="009B3506" w:rsidRDefault="009B350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207</w:t>
      </w:r>
    </w:p>
    <w:p w:rsidR="009B3506" w:rsidRDefault="009B350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209</w:t>
      </w:r>
    </w:p>
    <w:p w:rsidR="009B3506" w:rsidRDefault="009B3506">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210</w:t>
      </w:r>
    </w:p>
    <w:p w:rsidR="009B3506" w:rsidRDefault="009B3506">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210</w:t>
      </w:r>
    </w:p>
    <w:p w:rsidR="009B3506" w:rsidRDefault="009B3506">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211</w:t>
      </w:r>
    </w:p>
    <w:p w:rsidR="009B3506" w:rsidRDefault="009B3506">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211</w:t>
      </w:r>
    </w:p>
    <w:p w:rsidR="009B3506" w:rsidRDefault="009B3506">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211</w:t>
      </w:r>
    </w:p>
    <w:p w:rsidR="009B3506" w:rsidRDefault="009B3506">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213</w:t>
      </w:r>
    </w:p>
    <w:p w:rsidR="009B3506" w:rsidRDefault="009B3506">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213</w:t>
      </w:r>
    </w:p>
    <w:p w:rsidR="009B3506" w:rsidRDefault="009B3506">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214</w:t>
      </w:r>
    </w:p>
    <w:p w:rsidR="009B3506" w:rsidRDefault="009B3506">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215</w:t>
      </w:r>
    </w:p>
    <w:p w:rsidR="009B3506" w:rsidRDefault="009B3506">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216</w:t>
      </w:r>
    </w:p>
    <w:p w:rsidR="009B3506" w:rsidRDefault="009B3506">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217</w:t>
      </w:r>
    </w:p>
    <w:p w:rsidR="009B3506" w:rsidRDefault="009B3506">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218</w:t>
      </w:r>
    </w:p>
    <w:p w:rsidR="009B3506" w:rsidRDefault="009B3506">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218</w:t>
      </w:r>
    </w:p>
    <w:p w:rsidR="009B3506" w:rsidRDefault="009B3506">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220</w:t>
      </w:r>
    </w:p>
    <w:p w:rsidR="009B3506" w:rsidRDefault="009B350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222</w:t>
      </w:r>
    </w:p>
    <w:p w:rsidR="009B3506" w:rsidRDefault="009B350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222</w:t>
      </w:r>
    </w:p>
    <w:p w:rsidR="009B3506" w:rsidRDefault="009B350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223</w:t>
      </w:r>
    </w:p>
    <w:p w:rsidR="009B3506" w:rsidRDefault="009B3506">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223</w:t>
      </w:r>
    </w:p>
    <w:p w:rsidR="009B3506" w:rsidRDefault="009B3506">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223</w:t>
      </w:r>
    </w:p>
    <w:p w:rsidR="009B3506" w:rsidRDefault="009B3506">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223</w:t>
      </w:r>
    </w:p>
    <w:p w:rsidR="009B3506" w:rsidRDefault="009B3506">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223</w:t>
      </w:r>
    </w:p>
    <w:p w:rsidR="009B3506" w:rsidRDefault="009B3506">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223</w:t>
      </w:r>
    </w:p>
    <w:p w:rsidR="009B3506" w:rsidRDefault="009B3506">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223</w:t>
      </w:r>
    </w:p>
    <w:p w:rsidR="009B3506" w:rsidRDefault="009B3506">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224</w:t>
      </w:r>
    </w:p>
    <w:p w:rsidR="009B3506" w:rsidRDefault="009B3506">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224</w:t>
      </w:r>
    </w:p>
    <w:p w:rsidR="009B3506" w:rsidRDefault="009B3506">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224</w:t>
      </w:r>
    </w:p>
    <w:p w:rsidR="009B3506" w:rsidRDefault="009B3506">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225</w:t>
      </w:r>
    </w:p>
    <w:p w:rsidR="009B3506" w:rsidRDefault="009B3506">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225</w:t>
      </w:r>
    </w:p>
    <w:p w:rsidR="009B3506" w:rsidRDefault="009B3506">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226</w:t>
      </w:r>
    </w:p>
    <w:p w:rsidR="009B3506" w:rsidRDefault="009B3506">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432094">
        <w:rPr>
          <w:rFonts w:ascii="Times" w:eastAsia="MS Mincho" w:hAnsi="Times"/>
        </w:rPr>
        <w:t>SRS carrier based switching</w:t>
      </w:r>
      <w:r>
        <w:tab/>
        <w:t>226</w:t>
      </w:r>
    </w:p>
    <w:p w:rsidR="009B3506" w:rsidRDefault="009B3506">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227</w:t>
      </w:r>
    </w:p>
    <w:p w:rsidR="009B3506" w:rsidRDefault="009B3506">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227</w:t>
      </w:r>
    </w:p>
    <w:p w:rsidR="009B3506" w:rsidRDefault="009B3506">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227</w:t>
      </w:r>
    </w:p>
    <w:p w:rsidR="009B3506" w:rsidRDefault="009B3506">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228</w:t>
      </w:r>
    </w:p>
    <w:p w:rsidR="009B3506" w:rsidRDefault="009B3506">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228</w:t>
      </w:r>
    </w:p>
    <w:p w:rsidR="009B3506" w:rsidRDefault="009B3506">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228</w:t>
      </w:r>
    </w:p>
    <w:p w:rsidR="009B3506" w:rsidRDefault="009B3506">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228</w:t>
      </w:r>
    </w:p>
    <w:p w:rsidR="009B3506" w:rsidRDefault="009B3506">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229</w:t>
      </w:r>
    </w:p>
    <w:p w:rsidR="009B3506" w:rsidRDefault="009B3506">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229</w:t>
      </w:r>
    </w:p>
    <w:p w:rsidR="009B3506" w:rsidRDefault="009B3506">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229</w:t>
      </w:r>
    </w:p>
    <w:p w:rsidR="009B3506" w:rsidRDefault="009B3506">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229</w:t>
      </w:r>
    </w:p>
    <w:p w:rsidR="009B3506" w:rsidRDefault="009B3506">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230</w:t>
      </w:r>
    </w:p>
    <w:p w:rsidR="009B3506" w:rsidRDefault="009B3506">
      <w:pPr>
        <w:pStyle w:val="TOC3"/>
        <w:rPr>
          <w:rFonts w:asciiTheme="minorHAnsi" w:eastAsiaTheme="minorEastAsia" w:hAnsiTheme="minorHAnsi" w:cstheme="minorBidi"/>
          <w:sz w:val="22"/>
          <w:szCs w:val="22"/>
        </w:rPr>
      </w:pPr>
      <w:r>
        <w:lastRenderedPageBreak/>
        <w:t>7.9.4</w:t>
      </w:r>
      <w:r>
        <w:rPr>
          <w:rFonts w:asciiTheme="minorHAnsi" w:eastAsiaTheme="minorEastAsia" w:hAnsiTheme="minorHAnsi" w:cstheme="minorBidi"/>
          <w:sz w:val="22"/>
          <w:szCs w:val="22"/>
        </w:rPr>
        <w:tab/>
      </w:r>
      <w:r>
        <w:t>Minimum Requirements for Inter-Band Carrier Aggregation under Frame Structure 3</w:t>
      </w:r>
      <w:r>
        <w:tab/>
        <w:t>230</w:t>
      </w:r>
    </w:p>
    <w:p w:rsidR="009B3506" w:rsidRDefault="009B3506">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230</w:t>
      </w:r>
    </w:p>
    <w:p w:rsidR="009B3506" w:rsidRDefault="009B3506">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230</w:t>
      </w:r>
    </w:p>
    <w:p w:rsidR="009B3506" w:rsidRDefault="009B3506">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230</w:t>
      </w:r>
    </w:p>
    <w:p w:rsidR="009B3506" w:rsidRDefault="009B3506">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231</w:t>
      </w:r>
    </w:p>
    <w:p w:rsidR="009B3506" w:rsidRDefault="009B3506">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231</w:t>
      </w:r>
    </w:p>
    <w:p w:rsidR="009B3506" w:rsidRDefault="009B3506">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231</w:t>
      </w:r>
    </w:p>
    <w:p w:rsidR="009B3506" w:rsidRDefault="009B3506">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232</w:t>
      </w:r>
    </w:p>
    <w:p w:rsidR="009B3506" w:rsidRDefault="009B3506">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232</w:t>
      </w:r>
    </w:p>
    <w:p w:rsidR="009B3506" w:rsidRDefault="009B3506">
      <w:pPr>
        <w:pStyle w:val="TOC3"/>
        <w:rPr>
          <w:rFonts w:asciiTheme="minorHAnsi" w:eastAsiaTheme="minorEastAsia" w:hAnsiTheme="minorHAnsi" w:cstheme="minorBidi"/>
          <w:sz w:val="22"/>
          <w:szCs w:val="22"/>
        </w:rPr>
      </w:pPr>
      <w:r w:rsidRPr="009B3506">
        <w:t>7.11.1</w:t>
      </w:r>
      <w:r w:rsidRPr="009B3506">
        <w:rPr>
          <w:rFonts w:asciiTheme="minorHAnsi" w:eastAsiaTheme="minorEastAsia" w:hAnsiTheme="minorHAnsi"/>
          <w:sz w:val="22"/>
          <w:szCs w:val="22"/>
        </w:rPr>
        <w:tab/>
      </w:r>
      <w:r w:rsidRPr="00432094">
        <w:rPr>
          <w:rFonts w:cs="v3.7.0"/>
        </w:rPr>
        <w:t>Introduction</w:t>
      </w:r>
      <w:r>
        <w:tab/>
        <w:t>232</w:t>
      </w:r>
    </w:p>
    <w:p w:rsidR="009B3506" w:rsidRDefault="009B3506">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233</w:t>
      </w:r>
    </w:p>
    <w:p w:rsidR="009B3506" w:rsidRDefault="009B3506">
      <w:pPr>
        <w:pStyle w:val="TOC4"/>
        <w:rPr>
          <w:rFonts w:asciiTheme="minorHAnsi" w:eastAsiaTheme="minorEastAsia" w:hAnsiTheme="minorHAnsi" w:cstheme="minorBidi"/>
          <w:sz w:val="22"/>
          <w:szCs w:val="22"/>
        </w:rPr>
      </w:pPr>
      <w:r w:rsidRPr="009B3506">
        <w:t>7.11.2.</w:t>
      </w:r>
      <w:r w:rsidRPr="009B3506">
        <w:rPr>
          <w:lang w:eastAsia="zh-CN"/>
        </w:rPr>
        <w:t>1</w:t>
      </w:r>
      <w:r w:rsidRPr="009B3506">
        <w:rPr>
          <w:rFonts w:asciiTheme="minorHAnsi" w:hAnsiTheme="minorHAnsi" w:cstheme="minorBidi"/>
          <w:sz w:val="22"/>
          <w:szCs w:val="22"/>
        </w:rPr>
        <w:tab/>
      </w:r>
      <w:r>
        <w:rPr>
          <w:lang w:eastAsia="zh-CN"/>
        </w:rPr>
        <w:t>Minimum requirement when no DRX is used</w:t>
      </w:r>
      <w:r>
        <w:tab/>
        <w:t>233</w:t>
      </w:r>
    </w:p>
    <w:p w:rsidR="009B3506" w:rsidRDefault="009B3506">
      <w:pPr>
        <w:pStyle w:val="TOC4"/>
        <w:rPr>
          <w:rFonts w:asciiTheme="minorHAnsi" w:eastAsiaTheme="minorEastAsia" w:hAnsiTheme="minorHAnsi" w:cstheme="minorBidi"/>
          <w:sz w:val="22"/>
          <w:szCs w:val="22"/>
        </w:rPr>
      </w:pPr>
      <w:r w:rsidRPr="009B3506">
        <w:t>7.11.2.</w:t>
      </w:r>
      <w:r w:rsidRPr="009B3506">
        <w:rPr>
          <w:lang w:eastAsia="zh-CN"/>
        </w:rPr>
        <w:t>2</w:t>
      </w:r>
      <w:r w:rsidRPr="009B3506">
        <w:rPr>
          <w:rFonts w:asciiTheme="minorHAnsi" w:hAnsiTheme="minorHAnsi" w:cstheme="minorBidi"/>
          <w:sz w:val="22"/>
          <w:szCs w:val="22"/>
        </w:rPr>
        <w:tab/>
      </w:r>
      <w:r>
        <w:rPr>
          <w:lang w:eastAsia="zh-CN"/>
        </w:rPr>
        <w:t>Minimum requirement when DRX is used</w:t>
      </w:r>
      <w:r>
        <w:tab/>
        <w:t>234</w:t>
      </w:r>
    </w:p>
    <w:p w:rsidR="009B3506" w:rsidRDefault="009B3506">
      <w:pPr>
        <w:pStyle w:val="TOC4"/>
        <w:rPr>
          <w:rFonts w:asciiTheme="minorHAnsi" w:eastAsiaTheme="minorEastAsia" w:hAnsiTheme="minorHAnsi" w:cstheme="minorBidi"/>
          <w:sz w:val="22"/>
          <w:szCs w:val="22"/>
        </w:rPr>
      </w:pPr>
      <w:r w:rsidRPr="009B3506">
        <w:t>7.11.2.</w:t>
      </w:r>
      <w:r w:rsidRPr="009B3506">
        <w:rPr>
          <w:lang w:eastAsia="zh-CN"/>
        </w:rPr>
        <w:t>3</w:t>
      </w:r>
      <w:r w:rsidRPr="009B3506">
        <w:rPr>
          <w:rFonts w:asciiTheme="minorHAnsi" w:hAnsiTheme="minorHAnsi" w:cstheme="minorBidi"/>
          <w:sz w:val="22"/>
          <w:szCs w:val="22"/>
        </w:rPr>
        <w:tab/>
      </w:r>
      <w:r>
        <w:rPr>
          <w:lang w:eastAsia="zh-CN"/>
        </w:rPr>
        <w:t>Minimum requirement at transitions</w:t>
      </w:r>
      <w:r>
        <w:tab/>
        <w:t>234</w:t>
      </w:r>
    </w:p>
    <w:p w:rsidR="009B3506" w:rsidRDefault="009B3506">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235</w:t>
      </w:r>
    </w:p>
    <w:p w:rsidR="009B3506" w:rsidRDefault="009B3506">
      <w:pPr>
        <w:pStyle w:val="TOC4"/>
        <w:rPr>
          <w:rFonts w:asciiTheme="minorHAnsi" w:eastAsiaTheme="minorEastAsia" w:hAnsiTheme="minorHAnsi" w:cstheme="minorBidi"/>
          <w:sz w:val="22"/>
          <w:szCs w:val="22"/>
        </w:rPr>
      </w:pPr>
      <w:r w:rsidRPr="009B3506">
        <w:t>7.11.</w:t>
      </w:r>
      <w:r w:rsidRPr="009B3506">
        <w:rPr>
          <w:lang w:eastAsia="zh-CN"/>
        </w:rPr>
        <w:t>3</w:t>
      </w:r>
      <w:r w:rsidRPr="009B3506">
        <w:t>.</w:t>
      </w:r>
      <w:r w:rsidRPr="009B3506">
        <w:rPr>
          <w:lang w:eastAsia="zh-CN"/>
        </w:rPr>
        <w:t>1</w:t>
      </w:r>
      <w:r w:rsidRPr="009B3506">
        <w:rPr>
          <w:rFonts w:asciiTheme="minorHAnsi" w:hAnsiTheme="minorHAnsi" w:cstheme="minorBidi"/>
          <w:sz w:val="22"/>
          <w:szCs w:val="22"/>
        </w:rPr>
        <w:tab/>
      </w:r>
      <w:r>
        <w:rPr>
          <w:lang w:eastAsia="zh-CN"/>
        </w:rPr>
        <w:t>Minimum requirement when no DRX is used</w:t>
      </w:r>
      <w:r>
        <w:tab/>
        <w:t>235</w:t>
      </w:r>
    </w:p>
    <w:p w:rsidR="009B3506" w:rsidRDefault="009B3506">
      <w:pPr>
        <w:pStyle w:val="TOC4"/>
        <w:rPr>
          <w:rFonts w:asciiTheme="minorHAnsi" w:eastAsiaTheme="minorEastAsia" w:hAnsiTheme="minorHAnsi" w:cstheme="minorBidi"/>
          <w:sz w:val="22"/>
          <w:szCs w:val="22"/>
        </w:rPr>
      </w:pPr>
      <w:r w:rsidRPr="009B3506">
        <w:t>7.11.</w:t>
      </w:r>
      <w:r w:rsidRPr="009B3506">
        <w:rPr>
          <w:lang w:eastAsia="zh-CN"/>
        </w:rPr>
        <w:t>3</w:t>
      </w:r>
      <w:r w:rsidRPr="009B3506">
        <w:t>.</w:t>
      </w:r>
      <w:r w:rsidRPr="009B3506">
        <w:rPr>
          <w:lang w:eastAsia="zh-CN"/>
        </w:rPr>
        <w:t>2</w:t>
      </w:r>
      <w:r w:rsidRPr="009B3506">
        <w:rPr>
          <w:rFonts w:asciiTheme="minorHAnsi" w:hAnsiTheme="minorHAnsi" w:cstheme="minorBidi"/>
          <w:sz w:val="22"/>
          <w:szCs w:val="22"/>
        </w:rPr>
        <w:tab/>
      </w:r>
      <w:r>
        <w:rPr>
          <w:lang w:eastAsia="zh-CN"/>
        </w:rPr>
        <w:t>Minimum requirement when DRX is used</w:t>
      </w:r>
      <w:r>
        <w:tab/>
        <w:t>235</w:t>
      </w:r>
    </w:p>
    <w:p w:rsidR="009B3506" w:rsidRDefault="009B3506">
      <w:pPr>
        <w:pStyle w:val="TOC4"/>
        <w:rPr>
          <w:rFonts w:asciiTheme="minorHAnsi" w:eastAsiaTheme="minorEastAsia" w:hAnsiTheme="minorHAnsi" w:cstheme="minorBidi"/>
          <w:sz w:val="22"/>
          <w:szCs w:val="22"/>
        </w:rPr>
      </w:pPr>
      <w:r w:rsidRPr="009B3506">
        <w:t>7.11.3.</w:t>
      </w:r>
      <w:r w:rsidRPr="009B3506">
        <w:rPr>
          <w:lang w:eastAsia="zh-CN"/>
        </w:rPr>
        <w:t>3</w:t>
      </w:r>
      <w:r w:rsidRPr="009B3506">
        <w:rPr>
          <w:rFonts w:asciiTheme="minorHAnsi" w:hAnsiTheme="minorHAnsi" w:cstheme="minorBidi"/>
          <w:sz w:val="22"/>
          <w:szCs w:val="22"/>
        </w:rPr>
        <w:tab/>
      </w:r>
      <w:r>
        <w:rPr>
          <w:lang w:eastAsia="zh-CN"/>
        </w:rPr>
        <w:t>Minimum requirement at transitions</w:t>
      </w:r>
      <w:r>
        <w:tab/>
        <w:t>236</w:t>
      </w:r>
    </w:p>
    <w:p w:rsidR="009B3506" w:rsidRDefault="009B3506">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236</w:t>
      </w:r>
    </w:p>
    <w:p w:rsidR="009B3506" w:rsidRDefault="009B3506">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236</w:t>
      </w:r>
    </w:p>
    <w:p w:rsidR="009B3506" w:rsidRDefault="009B3506">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236</w:t>
      </w:r>
    </w:p>
    <w:p w:rsidR="009B3506" w:rsidRDefault="009B3506">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236</w:t>
      </w:r>
    </w:p>
    <w:p w:rsidR="009B3506" w:rsidRDefault="009B3506">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236</w:t>
      </w:r>
    </w:p>
    <w:p w:rsidR="009B3506" w:rsidRDefault="009B3506">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237</w:t>
      </w:r>
    </w:p>
    <w:p w:rsidR="009B3506" w:rsidRDefault="009B3506">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237</w:t>
      </w:r>
    </w:p>
    <w:p w:rsidR="009B3506" w:rsidRDefault="009B3506">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237</w:t>
      </w:r>
    </w:p>
    <w:p w:rsidR="009B3506" w:rsidRDefault="009B3506">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238</w:t>
      </w:r>
    </w:p>
    <w:p w:rsidR="009B3506" w:rsidRDefault="009B3506">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238</w:t>
      </w:r>
    </w:p>
    <w:p w:rsidR="009B3506" w:rsidRDefault="009B3506">
      <w:pPr>
        <w:pStyle w:val="TOC2"/>
        <w:rPr>
          <w:rFonts w:asciiTheme="minorHAnsi" w:eastAsiaTheme="minorEastAsia" w:hAnsiTheme="minorHAnsi" w:cstheme="minorBidi"/>
          <w:sz w:val="22"/>
          <w:szCs w:val="22"/>
        </w:rPr>
      </w:pPr>
      <w:r w:rsidRPr="009B3506">
        <w:t>7.13</w:t>
      </w:r>
      <w:r w:rsidRPr="009B3506">
        <w:rPr>
          <w:rFonts w:asciiTheme="minorHAnsi" w:eastAsiaTheme="minorEastAsia" w:hAnsiTheme="minorHAnsi"/>
          <w:sz w:val="22"/>
          <w:szCs w:val="22"/>
        </w:rPr>
        <w:tab/>
      </w:r>
      <w:r w:rsidRPr="00432094">
        <w:rPr>
          <w:rFonts w:cs="v4.2.0"/>
        </w:rPr>
        <w:t xml:space="preserve">Cell </w:t>
      </w:r>
      <w:r w:rsidRPr="00432094">
        <w:rPr>
          <w:rFonts w:cs="v4.2.0"/>
          <w:lang w:eastAsia="zh-CN"/>
        </w:rPr>
        <w:t xml:space="preserve">phase </w:t>
      </w:r>
      <w:r w:rsidRPr="00432094">
        <w:rPr>
          <w:rFonts w:cs="v4.2.0"/>
        </w:rPr>
        <w:t>synchronization accuracy</w:t>
      </w:r>
      <w:r w:rsidRPr="00432094">
        <w:rPr>
          <w:rFonts w:cs="v4.2.0"/>
          <w:lang w:eastAsia="zh-CN"/>
        </w:rPr>
        <w:t xml:space="preserve"> (</w:t>
      </w:r>
      <w:r w:rsidRPr="00432094">
        <w:rPr>
          <w:rFonts w:cs="v4.2.0"/>
        </w:rPr>
        <w:t>Synchronized mode of dual connectivity</w:t>
      </w:r>
      <w:r w:rsidRPr="00432094">
        <w:rPr>
          <w:rFonts w:cs="v4.2.0"/>
          <w:lang w:eastAsia="zh-CN"/>
        </w:rPr>
        <w:t>)</w:t>
      </w:r>
      <w:r>
        <w:tab/>
        <w:t>239</w:t>
      </w:r>
    </w:p>
    <w:p w:rsidR="009B3506" w:rsidRDefault="009B3506">
      <w:pPr>
        <w:pStyle w:val="TOC3"/>
        <w:rPr>
          <w:rFonts w:asciiTheme="minorHAnsi" w:eastAsiaTheme="minorEastAsia" w:hAnsiTheme="minorHAnsi" w:cstheme="minorBidi"/>
          <w:sz w:val="22"/>
          <w:szCs w:val="22"/>
        </w:rPr>
      </w:pPr>
      <w:r w:rsidRPr="009B3506">
        <w:t>7.13.1</w:t>
      </w:r>
      <w:r w:rsidRPr="009B3506">
        <w:rPr>
          <w:rFonts w:asciiTheme="minorHAnsi" w:eastAsiaTheme="minorEastAsia" w:hAnsiTheme="minorHAnsi"/>
          <w:sz w:val="22"/>
          <w:szCs w:val="22"/>
        </w:rPr>
        <w:tab/>
      </w:r>
      <w:r w:rsidRPr="00432094">
        <w:rPr>
          <w:rFonts w:cs="v4.2.0"/>
        </w:rPr>
        <w:t>Definition</w:t>
      </w:r>
      <w:r>
        <w:tab/>
        <w:t>239</w:t>
      </w:r>
    </w:p>
    <w:p w:rsidR="009B3506" w:rsidRDefault="009B3506">
      <w:pPr>
        <w:pStyle w:val="TOC3"/>
        <w:rPr>
          <w:rFonts w:asciiTheme="minorHAnsi" w:eastAsiaTheme="minorEastAsia" w:hAnsiTheme="minorHAnsi" w:cstheme="minorBidi"/>
          <w:sz w:val="22"/>
          <w:szCs w:val="22"/>
        </w:rPr>
      </w:pPr>
      <w:r w:rsidRPr="009B3506">
        <w:t>7.13.2</w:t>
      </w:r>
      <w:r w:rsidRPr="009B3506">
        <w:rPr>
          <w:rFonts w:asciiTheme="minorHAnsi" w:eastAsiaTheme="minorEastAsia" w:hAnsiTheme="minorHAnsi"/>
          <w:sz w:val="22"/>
          <w:szCs w:val="22"/>
        </w:rPr>
        <w:tab/>
      </w:r>
      <w:r w:rsidRPr="00432094">
        <w:rPr>
          <w:rFonts w:cs="v4.2.0"/>
        </w:rPr>
        <w:t>Minimum requirements</w:t>
      </w:r>
      <w:r>
        <w:tab/>
        <w:t>239</w:t>
      </w:r>
    </w:p>
    <w:p w:rsidR="009B3506" w:rsidRDefault="009B3506">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239</w:t>
      </w:r>
    </w:p>
    <w:p w:rsidR="009B3506" w:rsidRDefault="009B3506">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239</w:t>
      </w:r>
    </w:p>
    <w:p w:rsidR="009B3506" w:rsidRDefault="009B3506">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239</w:t>
      </w:r>
    </w:p>
    <w:p w:rsidR="009B3506" w:rsidRDefault="009B3506">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240</w:t>
      </w:r>
    </w:p>
    <w:p w:rsidR="009B3506" w:rsidRDefault="009B3506">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240</w:t>
      </w:r>
    </w:p>
    <w:p w:rsidR="009B3506" w:rsidRDefault="009B3506">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240</w:t>
      </w:r>
    </w:p>
    <w:p w:rsidR="009B3506" w:rsidRDefault="009B3506">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240</w:t>
      </w:r>
    </w:p>
    <w:p w:rsidR="009B3506" w:rsidRDefault="009B3506">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240</w:t>
      </w:r>
    </w:p>
    <w:p w:rsidR="009B3506" w:rsidRDefault="009B3506">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240</w:t>
      </w:r>
    </w:p>
    <w:p w:rsidR="009B3506" w:rsidRDefault="009B3506">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240</w:t>
      </w:r>
    </w:p>
    <w:p w:rsidR="009B3506" w:rsidRDefault="009B3506">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240</w:t>
      </w:r>
    </w:p>
    <w:p w:rsidR="009B3506" w:rsidRDefault="009B3506">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241</w:t>
      </w:r>
    </w:p>
    <w:p w:rsidR="009B3506" w:rsidRDefault="009B3506">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241</w:t>
      </w:r>
    </w:p>
    <w:p w:rsidR="009B3506" w:rsidRDefault="009B3506">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241</w:t>
      </w:r>
    </w:p>
    <w:p w:rsidR="009B3506" w:rsidRDefault="009B3506">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241</w:t>
      </w:r>
    </w:p>
    <w:p w:rsidR="009B3506" w:rsidRDefault="009B3506">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242</w:t>
      </w:r>
    </w:p>
    <w:p w:rsidR="009B3506" w:rsidRDefault="009B3506">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242</w:t>
      </w:r>
    </w:p>
    <w:p w:rsidR="009B3506" w:rsidRDefault="009B3506">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242</w:t>
      </w:r>
    </w:p>
    <w:p w:rsidR="009B3506" w:rsidRDefault="009B3506">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243</w:t>
      </w:r>
    </w:p>
    <w:p w:rsidR="009B3506" w:rsidRDefault="009B3506">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243</w:t>
      </w:r>
    </w:p>
    <w:p w:rsidR="009B3506" w:rsidRDefault="009B3506">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243</w:t>
      </w:r>
    </w:p>
    <w:p w:rsidR="009B3506" w:rsidRDefault="009B3506">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243</w:t>
      </w:r>
    </w:p>
    <w:p w:rsidR="009B3506" w:rsidRDefault="009B3506">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244</w:t>
      </w:r>
    </w:p>
    <w:p w:rsidR="009B3506" w:rsidRDefault="009B3506">
      <w:pPr>
        <w:pStyle w:val="TOC3"/>
        <w:rPr>
          <w:rFonts w:asciiTheme="minorHAnsi" w:eastAsiaTheme="minorEastAsia" w:hAnsiTheme="minorHAnsi" w:cstheme="minorBidi"/>
          <w:sz w:val="22"/>
          <w:szCs w:val="22"/>
        </w:rPr>
      </w:pPr>
      <w:r>
        <w:t>7.16.6</w:t>
      </w:r>
      <w:r>
        <w:rPr>
          <w:rFonts w:asciiTheme="minorHAnsi" w:eastAsiaTheme="minorEastAsia" w:hAnsiTheme="minorHAnsi" w:cstheme="minorBidi"/>
          <w:sz w:val="22"/>
          <w:szCs w:val="22"/>
        </w:rPr>
        <w:tab/>
      </w:r>
      <w:r>
        <w:rPr>
          <w:lang w:eastAsia="sv-SE"/>
        </w:rPr>
        <w:t>ProSe operation under deactivated SCell</w:t>
      </w:r>
      <w:r>
        <w:tab/>
        <w:t>244</w:t>
      </w:r>
    </w:p>
    <w:p w:rsidR="009B3506" w:rsidRDefault="009B3506">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244</w:t>
      </w:r>
    </w:p>
    <w:p w:rsidR="009B3506" w:rsidRDefault="009B3506">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244</w:t>
      </w:r>
    </w:p>
    <w:p w:rsidR="009B3506" w:rsidRDefault="009B3506">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245</w:t>
      </w:r>
    </w:p>
    <w:p w:rsidR="009B3506" w:rsidRDefault="009B3506">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245</w:t>
      </w:r>
    </w:p>
    <w:p w:rsidR="009B3506" w:rsidRDefault="009B3506">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245</w:t>
      </w:r>
    </w:p>
    <w:p w:rsidR="009B3506" w:rsidRDefault="009B3506">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245</w:t>
      </w:r>
    </w:p>
    <w:p w:rsidR="009B3506" w:rsidRDefault="009B3506">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245</w:t>
      </w:r>
    </w:p>
    <w:p w:rsidR="009B3506" w:rsidRDefault="009B3506">
      <w:pPr>
        <w:pStyle w:val="TOC3"/>
        <w:rPr>
          <w:rFonts w:asciiTheme="minorHAnsi" w:eastAsiaTheme="minorEastAsia" w:hAnsiTheme="minorHAnsi" w:cstheme="minorBidi"/>
          <w:sz w:val="22"/>
          <w:szCs w:val="22"/>
        </w:rPr>
      </w:pPr>
      <w:r w:rsidRPr="009B3506">
        <w:lastRenderedPageBreak/>
        <w:t>7.19.1</w:t>
      </w:r>
      <w:r w:rsidRPr="009B3506">
        <w:rPr>
          <w:rFonts w:asciiTheme="minorHAnsi" w:eastAsiaTheme="minorEastAsia" w:hAnsiTheme="minorHAnsi"/>
          <w:sz w:val="22"/>
          <w:szCs w:val="22"/>
        </w:rPr>
        <w:tab/>
      </w:r>
      <w:r w:rsidRPr="00432094">
        <w:rPr>
          <w:rFonts w:cs="v3.7.0"/>
        </w:rPr>
        <w:t>Introduction</w:t>
      </w:r>
      <w:r>
        <w:tab/>
        <w:t>245</w:t>
      </w:r>
    </w:p>
    <w:p w:rsidR="009B3506" w:rsidRDefault="009B3506">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246</w:t>
      </w:r>
    </w:p>
    <w:p w:rsidR="009B3506" w:rsidRDefault="009B3506">
      <w:pPr>
        <w:pStyle w:val="TOC4"/>
        <w:rPr>
          <w:rFonts w:asciiTheme="minorHAnsi" w:eastAsiaTheme="minorEastAsia" w:hAnsiTheme="minorHAnsi" w:cstheme="minorBidi"/>
          <w:sz w:val="22"/>
          <w:szCs w:val="22"/>
        </w:rPr>
      </w:pPr>
      <w:r w:rsidRPr="009B3506">
        <w:t>7.19.2.</w:t>
      </w:r>
      <w:r w:rsidRPr="009B3506">
        <w:rPr>
          <w:lang w:eastAsia="zh-CN"/>
        </w:rPr>
        <w:t>1</w:t>
      </w:r>
      <w:r w:rsidRPr="009B3506">
        <w:rPr>
          <w:rFonts w:asciiTheme="minorHAnsi" w:hAnsiTheme="minorHAnsi" w:cstheme="minorBidi"/>
          <w:sz w:val="22"/>
          <w:szCs w:val="22"/>
        </w:rPr>
        <w:tab/>
      </w:r>
      <w:r>
        <w:rPr>
          <w:lang w:eastAsia="zh-CN"/>
        </w:rPr>
        <w:t>Minimum requirement when no DRX is used</w:t>
      </w:r>
      <w:r>
        <w:tab/>
        <w:t>247</w:t>
      </w:r>
    </w:p>
    <w:p w:rsidR="009B3506" w:rsidRDefault="009B3506">
      <w:pPr>
        <w:pStyle w:val="TOC4"/>
        <w:rPr>
          <w:rFonts w:asciiTheme="minorHAnsi" w:eastAsiaTheme="minorEastAsia" w:hAnsiTheme="minorHAnsi" w:cstheme="minorBidi"/>
          <w:sz w:val="22"/>
          <w:szCs w:val="22"/>
        </w:rPr>
      </w:pPr>
      <w:r w:rsidRPr="009B3506">
        <w:t>7.19.2.</w:t>
      </w:r>
      <w:r w:rsidRPr="009B3506">
        <w:rPr>
          <w:lang w:eastAsia="zh-CN"/>
        </w:rPr>
        <w:t>2</w:t>
      </w:r>
      <w:r w:rsidRPr="009B3506">
        <w:rPr>
          <w:rFonts w:asciiTheme="minorHAnsi" w:hAnsiTheme="minorHAnsi" w:cstheme="minorBidi"/>
          <w:sz w:val="22"/>
          <w:szCs w:val="22"/>
        </w:rPr>
        <w:tab/>
      </w:r>
      <w:r>
        <w:rPr>
          <w:lang w:eastAsia="zh-CN"/>
        </w:rPr>
        <w:t>Minimum requirement when DRX is used</w:t>
      </w:r>
      <w:r>
        <w:tab/>
        <w:t>247</w:t>
      </w:r>
    </w:p>
    <w:p w:rsidR="009B3506" w:rsidRDefault="009B3506">
      <w:pPr>
        <w:pStyle w:val="TOC4"/>
        <w:rPr>
          <w:rFonts w:asciiTheme="minorHAnsi" w:eastAsiaTheme="minorEastAsia" w:hAnsiTheme="minorHAnsi" w:cstheme="minorBidi"/>
          <w:sz w:val="22"/>
          <w:szCs w:val="22"/>
        </w:rPr>
      </w:pPr>
      <w:r w:rsidRPr="009B3506">
        <w:t>7.19.2.</w:t>
      </w:r>
      <w:r w:rsidRPr="009B3506">
        <w:rPr>
          <w:lang w:eastAsia="zh-CN"/>
        </w:rPr>
        <w:t>3</w:t>
      </w:r>
      <w:r w:rsidRPr="009B3506">
        <w:rPr>
          <w:rFonts w:asciiTheme="minorHAnsi" w:hAnsiTheme="minorHAnsi" w:cstheme="minorBidi"/>
          <w:sz w:val="22"/>
          <w:szCs w:val="22"/>
        </w:rPr>
        <w:tab/>
      </w:r>
      <w:r>
        <w:rPr>
          <w:lang w:eastAsia="zh-CN"/>
        </w:rPr>
        <w:t>Minimum requirement at transitions</w:t>
      </w:r>
      <w:r>
        <w:tab/>
        <w:t>249</w:t>
      </w:r>
    </w:p>
    <w:p w:rsidR="009B3506" w:rsidRDefault="009B3506">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249</w:t>
      </w:r>
    </w:p>
    <w:p w:rsidR="009B3506" w:rsidRDefault="009B3506">
      <w:pPr>
        <w:pStyle w:val="TOC4"/>
        <w:rPr>
          <w:rFonts w:asciiTheme="minorHAnsi" w:eastAsiaTheme="minorEastAsia" w:hAnsiTheme="minorHAnsi" w:cstheme="minorBidi"/>
          <w:sz w:val="22"/>
          <w:szCs w:val="22"/>
        </w:rPr>
      </w:pPr>
      <w:r w:rsidRPr="009B3506">
        <w:t>7.19.</w:t>
      </w:r>
      <w:r w:rsidRPr="009B3506">
        <w:rPr>
          <w:lang w:eastAsia="zh-CN"/>
        </w:rPr>
        <w:t>3</w:t>
      </w:r>
      <w:r w:rsidRPr="009B3506">
        <w:t>.</w:t>
      </w:r>
      <w:r w:rsidRPr="009B3506">
        <w:rPr>
          <w:lang w:eastAsia="zh-CN"/>
        </w:rPr>
        <w:t>1</w:t>
      </w:r>
      <w:r w:rsidRPr="009B3506">
        <w:rPr>
          <w:rFonts w:asciiTheme="minorHAnsi" w:hAnsiTheme="minorHAnsi" w:cstheme="minorBidi"/>
          <w:sz w:val="22"/>
          <w:szCs w:val="22"/>
        </w:rPr>
        <w:tab/>
      </w:r>
      <w:r>
        <w:rPr>
          <w:lang w:eastAsia="zh-CN"/>
        </w:rPr>
        <w:t>Minimum requirement when no DRX is used</w:t>
      </w:r>
      <w:r>
        <w:tab/>
        <w:t>249</w:t>
      </w:r>
    </w:p>
    <w:p w:rsidR="009B3506" w:rsidRDefault="009B3506">
      <w:pPr>
        <w:pStyle w:val="TOC4"/>
        <w:rPr>
          <w:rFonts w:asciiTheme="minorHAnsi" w:eastAsiaTheme="minorEastAsia" w:hAnsiTheme="minorHAnsi" w:cstheme="minorBidi"/>
          <w:sz w:val="22"/>
          <w:szCs w:val="22"/>
        </w:rPr>
      </w:pPr>
      <w:r w:rsidRPr="009B3506">
        <w:t>7.19.</w:t>
      </w:r>
      <w:r w:rsidRPr="009B3506">
        <w:rPr>
          <w:lang w:eastAsia="zh-CN"/>
        </w:rPr>
        <w:t>3</w:t>
      </w:r>
      <w:r w:rsidRPr="009B3506">
        <w:t>.</w:t>
      </w:r>
      <w:r w:rsidRPr="009B3506">
        <w:rPr>
          <w:lang w:eastAsia="zh-CN"/>
        </w:rPr>
        <w:t>2</w:t>
      </w:r>
      <w:r w:rsidRPr="009B3506">
        <w:rPr>
          <w:rFonts w:asciiTheme="minorHAnsi" w:hAnsiTheme="minorHAnsi" w:cstheme="minorBidi"/>
          <w:sz w:val="22"/>
          <w:szCs w:val="22"/>
        </w:rPr>
        <w:tab/>
      </w:r>
      <w:r>
        <w:rPr>
          <w:lang w:eastAsia="zh-CN"/>
        </w:rPr>
        <w:t>Minimum requirement when DRX is used</w:t>
      </w:r>
      <w:r>
        <w:tab/>
        <w:t>249</w:t>
      </w:r>
    </w:p>
    <w:p w:rsidR="009B3506" w:rsidRDefault="009B3506">
      <w:pPr>
        <w:pStyle w:val="TOC4"/>
        <w:rPr>
          <w:rFonts w:asciiTheme="minorHAnsi" w:eastAsiaTheme="minorEastAsia" w:hAnsiTheme="minorHAnsi" w:cstheme="minorBidi"/>
          <w:sz w:val="22"/>
          <w:szCs w:val="22"/>
        </w:rPr>
      </w:pPr>
      <w:r w:rsidRPr="009B3506">
        <w:t>7.19.3.</w:t>
      </w:r>
      <w:r w:rsidRPr="009B3506">
        <w:rPr>
          <w:lang w:eastAsia="zh-CN"/>
        </w:rPr>
        <w:t>3</w:t>
      </w:r>
      <w:r w:rsidRPr="009B3506">
        <w:rPr>
          <w:rFonts w:asciiTheme="minorHAnsi" w:hAnsiTheme="minorHAnsi" w:cstheme="minorBidi"/>
          <w:sz w:val="22"/>
          <w:szCs w:val="22"/>
        </w:rPr>
        <w:tab/>
      </w:r>
      <w:r>
        <w:rPr>
          <w:lang w:eastAsia="zh-CN"/>
        </w:rPr>
        <w:t>Minimum requirement at transitions</w:t>
      </w:r>
      <w:r>
        <w:tab/>
        <w:t>250</w:t>
      </w:r>
    </w:p>
    <w:p w:rsidR="009B3506" w:rsidRDefault="009B3506">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250</w:t>
      </w:r>
    </w:p>
    <w:p w:rsidR="009B3506" w:rsidRDefault="009B3506">
      <w:pPr>
        <w:pStyle w:val="TOC4"/>
        <w:rPr>
          <w:rFonts w:asciiTheme="minorHAnsi" w:eastAsiaTheme="minorEastAsia" w:hAnsiTheme="minorHAnsi" w:cstheme="minorBidi"/>
          <w:sz w:val="22"/>
          <w:szCs w:val="22"/>
        </w:rPr>
      </w:pPr>
      <w:r w:rsidRPr="009B3506">
        <w:t>7.19.4.</w:t>
      </w:r>
      <w:r w:rsidRPr="009B3506">
        <w:rPr>
          <w:lang w:eastAsia="zh-CN"/>
        </w:rPr>
        <w:t>1</w:t>
      </w:r>
      <w:r w:rsidRPr="009B3506">
        <w:rPr>
          <w:rFonts w:asciiTheme="minorHAnsi" w:hAnsiTheme="minorHAnsi" w:cstheme="minorBidi"/>
          <w:sz w:val="22"/>
          <w:szCs w:val="22"/>
        </w:rPr>
        <w:tab/>
      </w:r>
      <w:r>
        <w:rPr>
          <w:lang w:eastAsia="zh-CN"/>
        </w:rPr>
        <w:t>Minimum requirement when no DRX is used</w:t>
      </w:r>
      <w:r>
        <w:tab/>
        <w:t>251</w:t>
      </w:r>
    </w:p>
    <w:p w:rsidR="009B3506" w:rsidRDefault="009B3506">
      <w:pPr>
        <w:pStyle w:val="TOC4"/>
        <w:rPr>
          <w:rFonts w:asciiTheme="minorHAnsi" w:eastAsiaTheme="minorEastAsia" w:hAnsiTheme="minorHAnsi" w:cstheme="minorBidi"/>
          <w:sz w:val="22"/>
          <w:szCs w:val="22"/>
        </w:rPr>
      </w:pPr>
      <w:r w:rsidRPr="009B3506">
        <w:t>7.19.4.</w:t>
      </w:r>
      <w:r w:rsidRPr="009B3506">
        <w:rPr>
          <w:lang w:eastAsia="zh-CN"/>
        </w:rPr>
        <w:t>2</w:t>
      </w:r>
      <w:r w:rsidRPr="009B3506">
        <w:rPr>
          <w:rFonts w:asciiTheme="minorHAnsi" w:hAnsiTheme="minorHAnsi" w:cstheme="minorBidi"/>
          <w:sz w:val="22"/>
          <w:szCs w:val="22"/>
        </w:rPr>
        <w:tab/>
      </w:r>
      <w:r>
        <w:rPr>
          <w:lang w:eastAsia="zh-CN"/>
        </w:rPr>
        <w:t>Minimum requirement when DRX is used</w:t>
      </w:r>
      <w:r>
        <w:tab/>
        <w:t>252</w:t>
      </w:r>
    </w:p>
    <w:p w:rsidR="009B3506" w:rsidRDefault="009B3506">
      <w:pPr>
        <w:pStyle w:val="TOC4"/>
        <w:rPr>
          <w:rFonts w:asciiTheme="minorHAnsi" w:eastAsiaTheme="minorEastAsia" w:hAnsiTheme="minorHAnsi" w:cstheme="minorBidi"/>
          <w:sz w:val="22"/>
          <w:szCs w:val="22"/>
        </w:rPr>
      </w:pPr>
      <w:r w:rsidRPr="009B3506">
        <w:t>7.19.4.3</w:t>
      </w:r>
      <w:r w:rsidRPr="009B3506">
        <w:rPr>
          <w:rFonts w:asciiTheme="minorHAnsi" w:hAnsiTheme="minorHAnsi" w:cstheme="minorBidi"/>
          <w:sz w:val="22"/>
          <w:szCs w:val="22"/>
        </w:rPr>
        <w:tab/>
      </w:r>
      <w:r>
        <w:rPr>
          <w:lang w:eastAsia="zh-CN"/>
        </w:rPr>
        <w:t>Minimum requirement at transitions</w:t>
      </w:r>
      <w:r>
        <w:tab/>
        <w:t>253</w:t>
      </w:r>
    </w:p>
    <w:p w:rsidR="009B3506" w:rsidRDefault="009B3506">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254</w:t>
      </w:r>
    </w:p>
    <w:p w:rsidR="009B3506" w:rsidRDefault="009B3506">
      <w:pPr>
        <w:pStyle w:val="TOC4"/>
        <w:rPr>
          <w:rFonts w:asciiTheme="minorHAnsi" w:eastAsiaTheme="minorEastAsia" w:hAnsiTheme="minorHAnsi" w:cstheme="minorBidi"/>
          <w:sz w:val="22"/>
          <w:szCs w:val="22"/>
        </w:rPr>
      </w:pPr>
      <w:r w:rsidRPr="009B3506">
        <w:t>7.19.</w:t>
      </w:r>
      <w:r w:rsidRPr="009B3506">
        <w:rPr>
          <w:lang w:eastAsia="zh-CN"/>
        </w:rPr>
        <w:t>5</w:t>
      </w:r>
      <w:r w:rsidRPr="009B3506">
        <w:t>.</w:t>
      </w:r>
      <w:r w:rsidRPr="009B3506">
        <w:rPr>
          <w:lang w:eastAsia="zh-CN"/>
        </w:rPr>
        <w:t>1</w:t>
      </w:r>
      <w:r w:rsidRPr="009B3506">
        <w:rPr>
          <w:rFonts w:asciiTheme="minorHAnsi" w:hAnsiTheme="minorHAnsi" w:cstheme="minorBidi"/>
          <w:sz w:val="22"/>
          <w:szCs w:val="22"/>
        </w:rPr>
        <w:tab/>
      </w:r>
      <w:r>
        <w:rPr>
          <w:lang w:eastAsia="zh-CN"/>
        </w:rPr>
        <w:t>Minimum requirement when no DRX is used</w:t>
      </w:r>
      <w:r>
        <w:tab/>
        <w:t>254</w:t>
      </w:r>
    </w:p>
    <w:p w:rsidR="009B3506" w:rsidRDefault="009B3506">
      <w:pPr>
        <w:pStyle w:val="TOC4"/>
        <w:rPr>
          <w:rFonts w:asciiTheme="minorHAnsi" w:eastAsiaTheme="minorEastAsia" w:hAnsiTheme="minorHAnsi" w:cstheme="minorBidi"/>
          <w:sz w:val="22"/>
          <w:szCs w:val="22"/>
        </w:rPr>
      </w:pPr>
      <w:r w:rsidRPr="009B3506">
        <w:t>7.19.</w:t>
      </w:r>
      <w:r w:rsidRPr="009B3506">
        <w:rPr>
          <w:lang w:eastAsia="zh-CN"/>
        </w:rPr>
        <w:t>5</w:t>
      </w:r>
      <w:r w:rsidRPr="009B3506">
        <w:t>.</w:t>
      </w:r>
      <w:r w:rsidRPr="009B3506">
        <w:rPr>
          <w:lang w:eastAsia="zh-CN"/>
        </w:rPr>
        <w:t>2</w:t>
      </w:r>
      <w:r w:rsidRPr="009B3506">
        <w:rPr>
          <w:rFonts w:asciiTheme="minorHAnsi" w:hAnsiTheme="minorHAnsi" w:cstheme="minorBidi"/>
          <w:sz w:val="22"/>
          <w:szCs w:val="22"/>
        </w:rPr>
        <w:tab/>
      </w:r>
      <w:r>
        <w:rPr>
          <w:lang w:eastAsia="zh-CN"/>
        </w:rPr>
        <w:t>Minimum requirement when DRX is used</w:t>
      </w:r>
      <w:r>
        <w:tab/>
        <w:t>254</w:t>
      </w:r>
    </w:p>
    <w:p w:rsidR="009B3506" w:rsidRDefault="009B3506">
      <w:pPr>
        <w:pStyle w:val="TOC4"/>
        <w:rPr>
          <w:rFonts w:asciiTheme="minorHAnsi" w:eastAsiaTheme="minorEastAsia" w:hAnsiTheme="minorHAnsi" w:cstheme="minorBidi"/>
          <w:sz w:val="22"/>
          <w:szCs w:val="22"/>
        </w:rPr>
      </w:pPr>
      <w:r w:rsidRPr="009B3506">
        <w:t>7.19.5.</w:t>
      </w:r>
      <w:r w:rsidRPr="009B3506">
        <w:rPr>
          <w:lang w:eastAsia="zh-CN"/>
        </w:rPr>
        <w:t>3</w:t>
      </w:r>
      <w:r w:rsidRPr="009B3506">
        <w:rPr>
          <w:rFonts w:asciiTheme="minorHAnsi" w:hAnsiTheme="minorHAnsi" w:cstheme="minorBidi"/>
          <w:sz w:val="22"/>
          <w:szCs w:val="22"/>
        </w:rPr>
        <w:tab/>
      </w:r>
      <w:r>
        <w:rPr>
          <w:lang w:eastAsia="zh-CN"/>
        </w:rPr>
        <w:t>Minimum requirement at transitions</w:t>
      </w:r>
      <w:r>
        <w:tab/>
        <w:t>255</w:t>
      </w:r>
    </w:p>
    <w:p w:rsidR="009B3506" w:rsidRDefault="009B3506">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255</w:t>
      </w:r>
    </w:p>
    <w:p w:rsidR="009B3506" w:rsidRDefault="009B3506">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255</w:t>
      </w:r>
    </w:p>
    <w:p w:rsidR="009B3506" w:rsidRDefault="009B3506">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255</w:t>
      </w:r>
    </w:p>
    <w:p w:rsidR="009B3506" w:rsidRDefault="009B3506">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256</w:t>
      </w:r>
    </w:p>
    <w:p w:rsidR="009B3506" w:rsidRDefault="009B3506">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256</w:t>
      </w:r>
    </w:p>
    <w:p w:rsidR="009B3506" w:rsidRDefault="009B3506">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256</w:t>
      </w:r>
    </w:p>
    <w:p w:rsidR="009B3506" w:rsidRDefault="009B3506">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256</w:t>
      </w:r>
    </w:p>
    <w:p w:rsidR="009B3506" w:rsidRDefault="009B3506">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256</w:t>
      </w:r>
    </w:p>
    <w:p w:rsidR="009B3506" w:rsidRDefault="009B3506">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256</w:t>
      </w:r>
    </w:p>
    <w:p w:rsidR="009B3506" w:rsidRDefault="009B3506">
      <w:pPr>
        <w:pStyle w:val="TOC4"/>
        <w:rPr>
          <w:rFonts w:asciiTheme="minorHAnsi" w:eastAsiaTheme="minorEastAsia" w:hAnsiTheme="minorHAnsi" w:cstheme="minorBidi"/>
          <w:sz w:val="22"/>
          <w:szCs w:val="22"/>
        </w:rPr>
      </w:pPr>
      <w:r w:rsidRPr="009B3506">
        <w:t>7.22.2.1</w:t>
      </w:r>
      <w:r w:rsidRPr="009B3506">
        <w:rPr>
          <w:rFonts w:asciiTheme="minorHAnsi" w:hAnsiTheme="minorHAnsi" w:cstheme="minorBidi"/>
          <w:sz w:val="22"/>
          <w:szCs w:val="22"/>
        </w:rPr>
        <w:tab/>
      </w:r>
      <w:r w:rsidRPr="00432094">
        <w:rPr>
          <w:rFonts w:eastAsia="?? ??"/>
          <w:lang w:eastAsia="zh-CN"/>
        </w:rPr>
        <w:t>Timing Advance adjustment delay</w:t>
      </w:r>
      <w:r>
        <w:tab/>
        <w:t>256</w:t>
      </w:r>
    </w:p>
    <w:p w:rsidR="009B3506" w:rsidRDefault="009B3506">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257</w:t>
      </w:r>
    </w:p>
    <w:p w:rsidR="009B3506" w:rsidRDefault="009B3506">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257</w:t>
      </w:r>
    </w:p>
    <w:p w:rsidR="009B3506" w:rsidRDefault="009B3506">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257</w:t>
      </w:r>
    </w:p>
    <w:p w:rsidR="009B3506" w:rsidRDefault="009B3506">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257</w:t>
      </w:r>
    </w:p>
    <w:p w:rsidR="009B3506" w:rsidRDefault="009B3506">
      <w:pPr>
        <w:pStyle w:val="TOC4"/>
        <w:rPr>
          <w:rFonts w:asciiTheme="minorHAnsi" w:eastAsiaTheme="minorEastAsia" w:hAnsiTheme="minorHAnsi" w:cstheme="minorBidi"/>
          <w:sz w:val="22"/>
          <w:szCs w:val="22"/>
        </w:rPr>
      </w:pPr>
      <w:r w:rsidRPr="009B3506">
        <w:t>7.23.2.</w:t>
      </w:r>
      <w:r w:rsidRPr="009B3506">
        <w:rPr>
          <w:lang w:eastAsia="zh-CN"/>
        </w:rPr>
        <w:t>1</w:t>
      </w:r>
      <w:r w:rsidRPr="009B3506">
        <w:rPr>
          <w:rFonts w:asciiTheme="minorHAnsi" w:hAnsiTheme="minorHAnsi" w:cstheme="minorBidi"/>
          <w:sz w:val="22"/>
          <w:szCs w:val="22"/>
        </w:rPr>
        <w:tab/>
      </w:r>
      <w:r>
        <w:rPr>
          <w:lang w:eastAsia="zh-CN"/>
        </w:rPr>
        <w:t>Minimum requirement when no DRX is used</w:t>
      </w:r>
      <w:r>
        <w:tab/>
        <w:t>257</w:t>
      </w:r>
    </w:p>
    <w:p w:rsidR="009B3506" w:rsidRDefault="009B3506">
      <w:pPr>
        <w:pStyle w:val="TOC4"/>
        <w:rPr>
          <w:rFonts w:asciiTheme="minorHAnsi" w:eastAsiaTheme="minorEastAsia" w:hAnsiTheme="minorHAnsi" w:cstheme="minorBidi"/>
          <w:sz w:val="22"/>
          <w:szCs w:val="22"/>
        </w:rPr>
      </w:pPr>
      <w:r w:rsidRPr="009B3506">
        <w:t>7.23.2.</w:t>
      </w:r>
      <w:r w:rsidRPr="009B3506">
        <w:rPr>
          <w:lang w:eastAsia="zh-CN"/>
        </w:rPr>
        <w:t>2</w:t>
      </w:r>
      <w:r w:rsidRPr="009B3506">
        <w:rPr>
          <w:rFonts w:asciiTheme="minorHAnsi" w:hAnsiTheme="minorHAnsi" w:cstheme="minorBidi"/>
          <w:sz w:val="22"/>
          <w:szCs w:val="22"/>
        </w:rPr>
        <w:tab/>
      </w:r>
      <w:r>
        <w:rPr>
          <w:lang w:eastAsia="zh-CN"/>
        </w:rPr>
        <w:t>Minimum requirement when DRX is used</w:t>
      </w:r>
      <w:r>
        <w:tab/>
        <w:t>258</w:t>
      </w:r>
    </w:p>
    <w:p w:rsidR="009B3506" w:rsidRDefault="009B3506">
      <w:pPr>
        <w:pStyle w:val="TOC4"/>
        <w:rPr>
          <w:rFonts w:asciiTheme="minorHAnsi" w:eastAsiaTheme="minorEastAsia" w:hAnsiTheme="minorHAnsi" w:cstheme="minorBidi"/>
          <w:sz w:val="22"/>
          <w:szCs w:val="22"/>
        </w:rPr>
      </w:pPr>
      <w:r w:rsidRPr="009B3506">
        <w:t>7.23.2.</w:t>
      </w:r>
      <w:r w:rsidRPr="009B3506">
        <w:rPr>
          <w:lang w:eastAsia="zh-CN"/>
        </w:rPr>
        <w:t>3</w:t>
      </w:r>
      <w:r w:rsidRPr="009B3506">
        <w:rPr>
          <w:rFonts w:asciiTheme="minorHAnsi" w:hAnsiTheme="minorHAnsi" w:cstheme="minorBidi"/>
          <w:sz w:val="22"/>
          <w:szCs w:val="22"/>
        </w:rPr>
        <w:tab/>
      </w:r>
      <w:r>
        <w:rPr>
          <w:lang w:eastAsia="zh-CN"/>
        </w:rPr>
        <w:t>Minimum requirement at transitions</w:t>
      </w:r>
      <w:r>
        <w:tab/>
        <w:t>258</w:t>
      </w:r>
    </w:p>
    <w:p w:rsidR="009B3506" w:rsidRDefault="009B3506">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259</w:t>
      </w:r>
    </w:p>
    <w:p w:rsidR="009B3506" w:rsidRDefault="009B3506">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259</w:t>
      </w:r>
    </w:p>
    <w:p w:rsidR="009B3506" w:rsidRDefault="009B3506">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259</w:t>
      </w:r>
    </w:p>
    <w:p w:rsidR="009B3506" w:rsidRDefault="009B3506">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260</w:t>
      </w:r>
    </w:p>
    <w:p w:rsidR="009B3506" w:rsidRDefault="009B3506">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260</w:t>
      </w:r>
    </w:p>
    <w:p w:rsidR="009B3506" w:rsidRDefault="009B3506">
      <w:pPr>
        <w:pStyle w:val="TOC3"/>
        <w:rPr>
          <w:rFonts w:asciiTheme="minorHAnsi" w:eastAsiaTheme="minorEastAsia" w:hAnsiTheme="minorHAnsi" w:cstheme="minorBidi"/>
          <w:sz w:val="22"/>
          <w:szCs w:val="22"/>
        </w:rPr>
      </w:pPr>
      <w:r w:rsidRPr="009B3506">
        <w:t>7.</w:t>
      </w:r>
      <w:r w:rsidRPr="009B3506">
        <w:rPr>
          <w:lang w:eastAsia="zh-CN"/>
        </w:rPr>
        <w:t>25</w:t>
      </w:r>
      <w:r w:rsidRPr="009B3506">
        <w:t>.2</w:t>
      </w:r>
      <w:r w:rsidRPr="009B3506">
        <w:rPr>
          <w:rFonts w:asciiTheme="minorHAnsi" w:eastAsiaTheme="minorEastAsia" w:hAnsiTheme="minorHAnsi"/>
          <w:sz w:val="22"/>
          <w:szCs w:val="22"/>
        </w:rPr>
        <w:tab/>
      </w:r>
      <w:r w:rsidRPr="00432094">
        <w:rPr>
          <w:rFonts w:cs="v4.2.0"/>
        </w:rPr>
        <w:t>Minimum requirements</w:t>
      </w:r>
      <w:r>
        <w:tab/>
        <w:t>260</w:t>
      </w:r>
    </w:p>
    <w:p w:rsidR="009B3506" w:rsidRDefault="009B3506">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260</w:t>
      </w:r>
    </w:p>
    <w:p w:rsidR="009B3506" w:rsidRDefault="009B3506">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260</w:t>
      </w:r>
    </w:p>
    <w:p w:rsidR="009B3506" w:rsidRDefault="009B3506">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260</w:t>
      </w:r>
    </w:p>
    <w:p w:rsidR="009B3506" w:rsidRDefault="009B3506">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261</w:t>
      </w:r>
    </w:p>
    <w:p w:rsidR="009B3506" w:rsidRDefault="009B3506">
      <w:pPr>
        <w:pStyle w:val="TOC3"/>
        <w:rPr>
          <w:rFonts w:asciiTheme="minorHAnsi" w:eastAsiaTheme="minorEastAsia" w:hAnsiTheme="minorHAnsi" w:cstheme="minorBidi"/>
          <w:sz w:val="22"/>
          <w:szCs w:val="22"/>
        </w:rPr>
      </w:pPr>
      <w:r w:rsidRPr="009B3506">
        <w:t>7.</w:t>
      </w:r>
      <w:r w:rsidRPr="009B3506">
        <w:rPr>
          <w:lang w:eastAsia="zh-CN"/>
        </w:rPr>
        <w:t>27</w:t>
      </w:r>
      <w:r w:rsidRPr="009B3506">
        <w:t>.1</w:t>
      </w:r>
      <w:r w:rsidRPr="009B3506">
        <w:rPr>
          <w:rFonts w:asciiTheme="minorHAnsi" w:eastAsiaTheme="minorEastAsia" w:hAnsiTheme="minorHAnsi"/>
          <w:sz w:val="22"/>
          <w:szCs w:val="22"/>
        </w:rPr>
        <w:tab/>
      </w:r>
      <w:r w:rsidRPr="00432094">
        <w:rPr>
          <w:rFonts w:cs="v3.7.0"/>
        </w:rPr>
        <w:t>Introduction</w:t>
      </w:r>
      <w:r>
        <w:tab/>
        <w:t>261</w:t>
      </w:r>
    </w:p>
    <w:p w:rsidR="009B3506" w:rsidRDefault="009B3506">
      <w:pPr>
        <w:pStyle w:val="TOC3"/>
        <w:rPr>
          <w:rFonts w:asciiTheme="minorHAnsi" w:eastAsiaTheme="minorEastAsia" w:hAnsiTheme="minorHAnsi" w:cstheme="minorBidi"/>
          <w:sz w:val="22"/>
          <w:szCs w:val="22"/>
        </w:rPr>
      </w:pPr>
      <w:r w:rsidRPr="009B3506">
        <w:t>7.</w:t>
      </w:r>
      <w:r w:rsidRPr="009B3506">
        <w:rPr>
          <w:lang w:eastAsia="zh-CN"/>
        </w:rPr>
        <w:t>27</w:t>
      </w:r>
      <w:r w:rsidRPr="009B3506">
        <w:t>.2</w:t>
      </w:r>
      <w:r w:rsidRPr="009B3506">
        <w:rPr>
          <w:rFonts w:asciiTheme="minorHAnsi" w:eastAsiaTheme="minorEastAsia" w:hAnsiTheme="minorHAnsi"/>
          <w:sz w:val="22"/>
          <w:szCs w:val="22"/>
        </w:rPr>
        <w:tab/>
      </w:r>
      <w:r w:rsidRPr="00432094">
        <w:rPr>
          <w:rFonts w:cs="v3.7.0"/>
        </w:rPr>
        <w:t>Requirements</w:t>
      </w:r>
      <w:r>
        <w:tab/>
        <w:t>261</w:t>
      </w:r>
    </w:p>
    <w:p w:rsidR="009B3506" w:rsidRDefault="009B3506">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261</w:t>
      </w:r>
    </w:p>
    <w:p w:rsidR="009B3506" w:rsidRDefault="009B3506">
      <w:pPr>
        <w:pStyle w:val="TOC3"/>
        <w:rPr>
          <w:rFonts w:asciiTheme="minorHAnsi" w:eastAsiaTheme="minorEastAsia" w:hAnsiTheme="minorHAnsi" w:cstheme="minorBidi"/>
          <w:sz w:val="22"/>
          <w:szCs w:val="22"/>
        </w:rPr>
      </w:pPr>
      <w:r w:rsidRPr="009B3506">
        <w:t>7.28.1</w:t>
      </w:r>
      <w:r w:rsidRPr="009B3506">
        <w:rPr>
          <w:rFonts w:asciiTheme="minorHAnsi" w:eastAsiaTheme="minorEastAsia" w:hAnsiTheme="minorHAnsi"/>
          <w:sz w:val="22"/>
          <w:szCs w:val="22"/>
        </w:rPr>
        <w:tab/>
      </w:r>
      <w:r w:rsidRPr="00432094">
        <w:rPr>
          <w:rFonts w:cs="v3.7.0"/>
        </w:rPr>
        <w:t>Introduction</w:t>
      </w:r>
      <w:r>
        <w:tab/>
        <w:t>261</w:t>
      </w:r>
    </w:p>
    <w:p w:rsidR="009B3506" w:rsidRDefault="009B3506">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261</w:t>
      </w:r>
    </w:p>
    <w:p w:rsidR="009B3506" w:rsidRDefault="009B3506">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261</w:t>
      </w:r>
    </w:p>
    <w:p w:rsidR="009B3506" w:rsidRDefault="009B3506">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261</w:t>
      </w:r>
    </w:p>
    <w:p w:rsidR="009B3506" w:rsidRDefault="009B3506">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261</w:t>
      </w:r>
    </w:p>
    <w:p w:rsidR="009B3506" w:rsidRDefault="009B3506">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261</w:t>
      </w:r>
    </w:p>
    <w:p w:rsidR="009B3506" w:rsidRDefault="009B3506">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261</w:t>
      </w:r>
    </w:p>
    <w:p w:rsidR="009B3506" w:rsidRDefault="009B3506">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261</w:t>
      </w:r>
    </w:p>
    <w:p w:rsidR="009B3506" w:rsidRDefault="009B3506">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262</w:t>
      </w:r>
    </w:p>
    <w:p w:rsidR="009B3506" w:rsidRDefault="009B3506">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262</w:t>
      </w:r>
    </w:p>
    <w:p w:rsidR="009B3506" w:rsidRDefault="009B3506">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262</w:t>
      </w:r>
    </w:p>
    <w:p w:rsidR="009B3506" w:rsidRDefault="009B3506">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263</w:t>
      </w:r>
    </w:p>
    <w:p w:rsidR="009B3506" w:rsidRDefault="009B3506">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263</w:t>
      </w:r>
    </w:p>
    <w:p w:rsidR="009B3506" w:rsidRDefault="009B350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263</w:t>
      </w:r>
    </w:p>
    <w:p w:rsidR="009B3506" w:rsidRDefault="009B3506">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263</w:t>
      </w:r>
    </w:p>
    <w:p w:rsidR="009B3506" w:rsidRDefault="009B3506">
      <w:pPr>
        <w:pStyle w:val="TOC4"/>
        <w:rPr>
          <w:rFonts w:asciiTheme="minorHAnsi" w:eastAsiaTheme="minorEastAsia" w:hAnsiTheme="minorHAnsi" w:cstheme="minorBidi"/>
          <w:sz w:val="22"/>
          <w:szCs w:val="22"/>
        </w:rPr>
      </w:pPr>
      <w:r>
        <w:lastRenderedPageBreak/>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263</w:t>
      </w:r>
    </w:p>
    <w:p w:rsidR="009B3506" w:rsidRDefault="009B3506">
      <w:pPr>
        <w:pStyle w:val="TOC4"/>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263</w:t>
      </w:r>
    </w:p>
    <w:p w:rsidR="009B3506" w:rsidRDefault="009B3506">
      <w:pPr>
        <w:pStyle w:val="TOC4"/>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rPr>
          <w:lang w:eastAsia="zh-CN"/>
        </w:rPr>
        <w:t>Interruptions at transitions from non-DRX to DRX</w:t>
      </w:r>
      <w:r>
        <w:tab/>
        <w:t>264</w:t>
      </w:r>
    </w:p>
    <w:p w:rsidR="009B3506" w:rsidRDefault="009B3506">
      <w:pPr>
        <w:pStyle w:val="TOC4"/>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rPr>
          <w:lang w:eastAsia="zh-CN"/>
        </w:rPr>
        <w:t>Interruptions at SCell addition/release</w:t>
      </w:r>
      <w:r>
        <w:tab/>
        <w:t>264</w:t>
      </w:r>
    </w:p>
    <w:p w:rsidR="009B3506" w:rsidRDefault="009B3506">
      <w:pPr>
        <w:pStyle w:val="TOC4"/>
        <w:rPr>
          <w:rFonts w:asciiTheme="minorHAnsi" w:eastAsiaTheme="minorEastAsia" w:hAnsiTheme="minorHAnsi" w:cstheme="minorBidi"/>
          <w:sz w:val="22"/>
          <w:szCs w:val="22"/>
        </w:rPr>
      </w:pPr>
      <w:r>
        <w:t>7.32.2.5</w:t>
      </w:r>
      <w:r>
        <w:rPr>
          <w:rFonts w:asciiTheme="minorHAnsi" w:eastAsiaTheme="minorEastAsia" w:hAnsiTheme="minorHAnsi" w:cstheme="minorBidi"/>
          <w:sz w:val="22"/>
          <w:szCs w:val="22"/>
        </w:rPr>
        <w:tab/>
      </w:r>
      <w:r>
        <w:rPr>
          <w:lang w:eastAsia="zh-CN"/>
        </w:rPr>
        <w:t>Interruptions at SCell activation/deactivation</w:t>
      </w:r>
      <w:r>
        <w:tab/>
        <w:t>264</w:t>
      </w:r>
    </w:p>
    <w:p w:rsidR="009B3506" w:rsidRDefault="009B3506">
      <w:pPr>
        <w:pStyle w:val="TOC4"/>
        <w:rPr>
          <w:rFonts w:asciiTheme="minorHAnsi" w:eastAsiaTheme="minorEastAsia" w:hAnsiTheme="minorHAnsi" w:cstheme="minorBidi"/>
          <w:sz w:val="22"/>
          <w:szCs w:val="22"/>
        </w:rPr>
      </w:pPr>
      <w:r>
        <w:t>7.32.2.6</w:t>
      </w:r>
      <w:r>
        <w:rPr>
          <w:rFonts w:asciiTheme="minorHAnsi" w:eastAsiaTheme="minorEastAsia" w:hAnsiTheme="minorHAnsi" w:cstheme="minorBidi"/>
          <w:sz w:val="22"/>
          <w:szCs w:val="22"/>
        </w:rPr>
        <w:tab/>
      </w:r>
      <w:r>
        <w:rPr>
          <w:lang w:eastAsia="zh-CN"/>
        </w:rPr>
        <w:t>Interruptions during measurements on SCC</w:t>
      </w:r>
      <w:r>
        <w:tab/>
        <w:t>264</w:t>
      </w:r>
    </w:p>
    <w:p w:rsidR="009B3506" w:rsidRDefault="009B3506">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264</w:t>
      </w:r>
    </w:p>
    <w:p w:rsidR="009B3506" w:rsidRDefault="009B3506">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264</w:t>
      </w:r>
    </w:p>
    <w:p w:rsidR="009B3506" w:rsidRDefault="009B3506">
      <w:pPr>
        <w:pStyle w:val="TOC5"/>
        <w:rPr>
          <w:rFonts w:asciiTheme="minorHAnsi" w:eastAsiaTheme="minorEastAsia" w:hAnsiTheme="minorHAnsi" w:cstheme="minorBidi"/>
          <w:sz w:val="22"/>
          <w:szCs w:val="22"/>
        </w:rPr>
      </w:pPr>
      <w:r>
        <w:t>7.32.2.6.3</w:t>
      </w:r>
      <w:r>
        <w:rPr>
          <w:rFonts w:asciiTheme="minorHAnsi" w:eastAsiaTheme="minorEastAsia" w:hAnsiTheme="minorHAnsi" w:cstheme="minorBidi"/>
          <w:sz w:val="22"/>
          <w:szCs w:val="22"/>
        </w:rPr>
        <w:tab/>
      </w:r>
      <w:r>
        <w:t>Interruptions during CQI measurements on dormant E-UTRA SCell</w:t>
      </w:r>
      <w:r>
        <w:tab/>
        <w:t>265</w:t>
      </w:r>
    </w:p>
    <w:p w:rsidR="009B3506" w:rsidRDefault="009B3506">
      <w:pPr>
        <w:pStyle w:val="TOC5"/>
        <w:rPr>
          <w:rFonts w:asciiTheme="minorHAnsi" w:eastAsiaTheme="minorEastAsia" w:hAnsiTheme="minorHAnsi" w:cstheme="minorBidi"/>
          <w:sz w:val="22"/>
          <w:szCs w:val="22"/>
        </w:rPr>
      </w:pPr>
      <w:r>
        <w:t>7.32.2.6.4</w:t>
      </w:r>
      <w:r>
        <w:rPr>
          <w:rFonts w:asciiTheme="minorHAnsi" w:eastAsiaTheme="minorEastAsia" w:hAnsiTheme="minorHAnsi" w:cstheme="minorBidi"/>
          <w:sz w:val="22"/>
          <w:szCs w:val="22"/>
        </w:rPr>
        <w:tab/>
      </w:r>
      <w:r>
        <w:t>Interruptions during RRM measurements on dormant E-UTRA SCC</w:t>
      </w:r>
      <w:r>
        <w:tab/>
        <w:t>265</w:t>
      </w:r>
    </w:p>
    <w:p w:rsidR="009B3506" w:rsidRDefault="009B3506">
      <w:pPr>
        <w:pStyle w:val="TOC4"/>
        <w:rPr>
          <w:rFonts w:asciiTheme="minorHAnsi" w:eastAsiaTheme="minorEastAsia" w:hAnsiTheme="minorHAnsi" w:cstheme="minorBidi"/>
          <w:sz w:val="22"/>
          <w:szCs w:val="22"/>
        </w:rPr>
      </w:pPr>
      <w:r>
        <w:t>7.32.2.7</w:t>
      </w:r>
      <w:r>
        <w:rPr>
          <w:rFonts w:asciiTheme="minorHAnsi" w:eastAsiaTheme="minorEastAsia" w:hAnsiTheme="minorHAnsi" w:cstheme="minorBidi"/>
          <w:sz w:val="22"/>
          <w:szCs w:val="22"/>
        </w:rPr>
        <w:tab/>
      </w:r>
      <w:r>
        <w:rPr>
          <w:lang w:eastAsia="zh-CN"/>
        </w:rPr>
        <w:t>Interruptions at active BWP switching</w:t>
      </w:r>
      <w:r>
        <w:tab/>
        <w:t>265</w:t>
      </w:r>
    </w:p>
    <w:p w:rsidR="009B3506" w:rsidRDefault="009B3506">
      <w:pPr>
        <w:pStyle w:val="TOC4"/>
        <w:rPr>
          <w:rFonts w:asciiTheme="minorHAnsi" w:eastAsiaTheme="minorEastAsia" w:hAnsiTheme="minorHAnsi" w:cstheme="minorBidi"/>
          <w:sz w:val="22"/>
          <w:szCs w:val="22"/>
        </w:rPr>
      </w:pPr>
      <w:r>
        <w:t>7.32.2.8</w:t>
      </w:r>
      <w:r>
        <w:rPr>
          <w:rFonts w:asciiTheme="minorHAnsi" w:eastAsiaTheme="minorEastAsia" w:hAnsiTheme="minorHAnsi" w:cstheme="minorBidi"/>
          <w:sz w:val="22"/>
          <w:szCs w:val="22"/>
        </w:rPr>
        <w:tab/>
      </w:r>
      <w:r>
        <w:rPr>
          <w:lang w:eastAsia="zh-CN"/>
        </w:rPr>
        <w:t>Interruptions at SCell activation and deactivation of dormant SCell</w:t>
      </w:r>
      <w:r>
        <w:tab/>
        <w:t>265</w:t>
      </w:r>
    </w:p>
    <w:p w:rsidR="009B3506" w:rsidRDefault="009B3506">
      <w:pPr>
        <w:pStyle w:val="TOC4"/>
        <w:rPr>
          <w:rFonts w:asciiTheme="minorHAnsi" w:eastAsiaTheme="minorEastAsia" w:hAnsiTheme="minorHAnsi" w:cstheme="minorBidi"/>
          <w:sz w:val="22"/>
          <w:szCs w:val="22"/>
        </w:rPr>
      </w:pPr>
      <w:r>
        <w:t>7.32.2.9</w:t>
      </w:r>
      <w:r>
        <w:rPr>
          <w:rFonts w:asciiTheme="minorHAnsi" w:eastAsiaTheme="minorEastAsia" w:hAnsiTheme="minorHAnsi" w:cstheme="minorBidi"/>
          <w:sz w:val="22"/>
          <w:szCs w:val="22"/>
        </w:rPr>
        <w:tab/>
      </w:r>
      <w:r>
        <w:rPr>
          <w:lang w:eastAsia="zh-CN"/>
        </w:rPr>
        <w:t>Interruptions at SCell activation and deactivation of multiple dormant SCell</w:t>
      </w:r>
      <w:r>
        <w:tab/>
        <w:t>266</w:t>
      </w:r>
    </w:p>
    <w:p w:rsidR="009B3506" w:rsidRDefault="009B3506">
      <w:pPr>
        <w:pStyle w:val="TOC4"/>
        <w:rPr>
          <w:rFonts w:asciiTheme="minorHAnsi" w:eastAsiaTheme="minorEastAsia" w:hAnsiTheme="minorHAnsi" w:cstheme="minorBidi"/>
          <w:sz w:val="22"/>
          <w:szCs w:val="22"/>
        </w:rPr>
      </w:pPr>
      <w:r>
        <w:t>7.32.2.10</w:t>
      </w:r>
      <w:r>
        <w:rPr>
          <w:rFonts w:asciiTheme="minorHAnsi" w:eastAsiaTheme="minorEastAsia" w:hAnsiTheme="minorHAnsi" w:cstheme="minorBidi"/>
          <w:sz w:val="22"/>
          <w:szCs w:val="22"/>
        </w:rPr>
        <w:tab/>
      </w:r>
      <w:r>
        <w:rPr>
          <w:lang w:eastAsia="zh-CN"/>
        </w:rPr>
        <w:t>Interruptions at SCell hibernation</w:t>
      </w:r>
      <w:r>
        <w:tab/>
        <w:t>266</w:t>
      </w:r>
    </w:p>
    <w:p w:rsidR="009B3506" w:rsidRDefault="009B3506">
      <w:pPr>
        <w:pStyle w:val="TOC4"/>
        <w:rPr>
          <w:rFonts w:asciiTheme="minorHAnsi" w:eastAsiaTheme="minorEastAsia" w:hAnsiTheme="minorHAnsi" w:cstheme="minorBidi"/>
          <w:sz w:val="22"/>
          <w:szCs w:val="22"/>
        </w:rPr>
      </w:pPr>
      <w:r>
        <w:t>7.32.2.11</w:t>
      </w:r>
      <w:r>
        <w:rPr>
          <w:rFonts w:asciiTheme="minorHAnsi" w:eastAsiaTheme="minorEastAsia" w:hAnsiTheme="minorHAnsi" w:cstheme="minorBidi"/>
          <w:sz w:val="22"/>
          <w:szCs w:val="22"/>
        </w:rPr>
        <w:tab/>
      </w:r>
      <w:r>
        <w:rPr>
          <w:lang w:eastAsia="zh-CN"/>
        </w:rPr>
        <w:t>Interruptions at direct SCell activation and hibernation</w:t>
      </w:r>
      <w:r>
        <w:tab/>
        <w:t>266</w:t>
      </w:r>
    </w:p>
    <w:p w:rsidR="009B3506" w:rsidRDefault="009B3506">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432094">
        <w:rPr>
          <w:i/>
        </w:rPr>
        <w:t xml:space="preserve"> </w:t>
      </w:r>
      <w:r>
        <w:t>sTTI and 1ms-TTI with 3 subframe HARQ processing</w:t>
      </w:r>
      <w:r>
        <w:tab/>
        <w:t>266</w:t>
      </w:r>
    </w:p>
    <w:p w:rsidR="009B3506" w:rsidRDefault="009B3506">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266</w:t>
      </w:r>
    </w:p>
    <w:p w:rsidR="009B3506" w:rsidRDefault="009B3506">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266</w:t>
      </w:r>
    </w:p>
    <w:p w:rsidR="009B3506" w:rsidRDefault="009B3506">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266</w:t>
      </w:r>
    </w:p>
    <w:p w:rsidR="009B3506" w:rsidRDefault="009B3506">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266</w:t>
      </w:r>
    </w:p>
    <w:p w:rsidR="009B3506" w:rsidRDefault="009B3506">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266</w:t>
      </w:r>
    </w:p>
    <w:p w:rsidR="009B3506" w:rsidRDefault="009B3506">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266</w:t>
      </w:r>
    </w:p>
    <w:p w:rsidR="009B3506" w:rsidRDefault="009B3506">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267</w:t>
      </w:r>
    </w:p>
    <w:p w:rsidR="009B3506" w:rsidRDefault="009B350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267</w:t>
      </w:r>
    </w:p>
    <w:p w:rsidR="009B3506" w:rsidRDefault="009B3506">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267</w:t>
      </w:r>
    </w:p>
    <w:p w:rsidR="009B3506" w:rsidRDefault="009B3506">
      <w:pPr>
        <w:pStyle w:val="TOC4"/>
        <w:rPr>
          <w:rFonts w:asciiTheme="minorHAnsi" w:eastAsiaTheme="minorEastAsia" w:hAnsiTheme="minorHAnsi" w:cstheme="minorBidi"/>
          <w:sz w:val="22"/>
          <w:szCs w:val="22"/>
        </w:rPr>
      </w:pPr>
      <w:r>
        <w:t>7.36.2.1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267</w:t>
      </w:r>
    </w:p>
    <w:p w:rsidR="009B3506" w:rsidRDefault="009B3506">
      <w:pPr>
        <w:pStyle w:val="TOC4"/>
        <w:rPr>
          <w:rFonts w:asciiTheme="minorHAnsi" w:eastAsiaTheme="minorEastAsia" w:hAnsiTheme="minorHAnsi" w:cstheme="minorBidi"/>
          <w:sz w:val="22"/>
          <w:szCs w:val="22"/>
        </w:rPr>
      </w:pPr>
      <w:r>
        <w:t>7.36.2.2</w:t>
      </w:r>
      <w:r>
        <w:rPr>
          <w:rFonts w:asciiTheme="minorHAnsi" w:eastAsiaTheme="minorEastAsia" w:hAnsiTheme="minorHAnsi" w:cstheme="minorBidi"/>
          <w:sz w:val="22"/>
          <w:szCs w:val="22"/>
        </w:rPr>
        <w:tab/>
      </w:r>
      <w:r>
        <w:rPr>
          <w:lang w:eastAsia="zh-CN"/>
        </w:rPr>
        <w:t>Interruptions at transitions from non-DRX to DRX</w:t>
      </w:r>
      <w:r>
        <w:tab/>
        <w:t>267</w:t>
      </w:r>
    </w:p>
    <w:p w:rsidR="009B3506" w:rsidRDefault="009B3506">
      <w:pPr>
        <w:pStyle w:val="TOC4"/>
        <w:rPr>
          <w:rFonts w:asciiTheme="minorHAnsi" w:eastAsiaTheme="minorEastAsia" w:hAnsiTheme="minorHAnsi" w:cstheme="minorBidi"/>
          <w:sz w:val="22"/>
          <w:szCs w:val="22"/>
        </w:rPr>
      </w:pPr>
      <w:r>
        <w:t>7.36.2.3</w:t>
      </w:r>
      <w:r>
        <w:rPr>
          <w:rFonts w:asciiTheme="minorHAnsi" w:eastAsiaTheme="minorEastAsia" w:hAnsiTheme="minorHAnsi" w:cstheme="minorBidi"/>
          <w:sz w:val="22"/>
          <w:szCs w:val="22"/>
        </w:rPr>
        <w:tab/>
      </w:r>
      <w:r>
        <w:rPr>
          <w:lang w:eastAsia="zh-CN"/>
        </w:rPr>
        <w:t>Interruptions at SCell addition/release</w:t>
      </w:r>
      <w:r>
        <w:tab/>
        <w:t>267</w:t>
      </w:r>
    </w:p>
    <w:p w:rsidR="009B3506" w:rsidRDefault="009B3506">
      <w:pPr>
        <w:pStyle w:val="TOC4"/>
        <w:rPr>
          <w:rFonts w:asciiTheme="minorHAnsi" w:eastAsiaTheme="minorEastAsia" w:hAnsiTheme="minorHAnsi" w:cstheme="minorBidi"/>
          <w:sz w:val="22"/>
          <w:szCs w:val="22"/>
        </w:rPr>
      </w:pPr>
      <w:r>
        <w:t>7.36.2.4</w:t>
      </w:r>
      <w:r>
        <w:rPr>
          <w:rFonts w:asciiTheme="minorHAnsi" w:eastAsiaTheme="minorEastAsia" w:hAnsiTheme="minorHAnsi" w:cstheme="minorBidi"/>
          <w:sz w:val="22"/>
          <w:szCs w:val="22"/>
        </w:rPr>
        <w:tab/>
      </w:r>
      <w:r>
        <w:rPr>
          <w:lang w:eastAsia="zh-CN"/>
        </w:rPr>
        <w:t>Interruptions at SCell activation/deactivation</w:t>
      </w:r>
      <w:r>
        <w:tab/>
        <w:t>268</w:t>
      </w:r>
    </w:p>
    <w:p w:rsidR="009B3506" w:rsidRDefault="009B3506">
      <w:pPr>
        <w:pStyle w:val="TOC4"/>
        <w:rPr>
          <w:rFonts w:asciiTheme="minorHAnsi" w:eastAsiaTheme="minorEastAsia" w:hAnsiTheme="minorHAnsi" w:cstheme="minorBidi"/>
          <w:sz w:val="22"/>
          <w:szCs w:val="22"/>
        </w:rPr>
      </w:pPr>
      <w:r>
        <w:t>7.36.2.5</w:t>
      </w:r>
      <w:r>
        <w:rPr>
          <w:rFonts w:asciiTheme="minorHAnsi" w:eastAsiaTheme="minorEastAsia" w:hAnsiTheme="minorHAnsi" w:cstheme="minorBidi"/>
          <w:sz w:val="22"/>
          <w:szCs w:val="22"/>
        </w:rPr>
        <w:tab/>
      </w:r>
      <w:r>
        <w:rPr>
          <w:lang w:eastAsia="zh-CN"/>
        </w:rPr>
        <w:t>Interruptions during measurements on SCC</w:t>
      </w:r>
      <w:r>
        <w:tab/>
        <w:t>268</w:t>
      </w:r>
    </w:p>
    <w:p w:rsidR="009B3506" w:rsidRDefault="009B3506">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268</w:t>
      </w:r>
    </w:p>
    <w:p w:rsidR="009B3506" w:rsidRDefault="009B3506">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268</w:t>
      </w:r>
    </w:p>
    <w:p w:rsidR="009B3506" w:rsidRDefault="009B3506">
      <w:pPr>
        <w:pStyle w:val="TOC5"/>
        <w:rPr>
          <w:rFonts w:asciiTheme="minorHAnsi" w:eastAsiaTheme="minorEastAsia" w:hAnsiTheme="minorHAnsi" w:cstheme="minorBidi"/>
          <w:sz w:val="22"/>
          <w:szCs w:val="22"/>
        </w:rPr>
      </w:pPr>
      <w:r>
        <w:t>7.36.2.5.3</w:t>
      </w:r>
      <w:r>
        <w:rPr>
          <w:rFonts w:asciiTheme="minorHAnsi" w:eastAsiaTheme="minorEastAsia" w:hAnsiTheme="minorHAnsi" w:cstheme="minorBidi"/>
          <w:sz w:val="22"/>
          <w:szCs w:val="22"/>
        </w:rPr>
        <w:tab/>
      </w:r>
      <w:r>
        <w:t>Interruptions during CQI measurements on dormant E-UTRA SCell</w:t>
      </w:r>
      <w:r>
        <w:tab/>
        <w:t>268</w:t>
      </w:r>
    </w:p>
    <w:p w:rsidR="009B3506" w:rsidRDefault="009B3506">
      <w:pPr>
        <w:pStyle w:val="TOC5"/>
        <w:rPr>
          <w:rFonts w:asciiTheme="minorHAnsi" w:eastAsiaTheme="minorEastAsia" w:hAnsiTheme="minorHAnsi" w:cstheme="minorBidi"/>
          <w:sz w:val="22"/>
          <w:szCs w:val="22"/>
        </w:rPr>
      </w:pPr>
      <w:r>
        <w:t>7.36.2.5.4</w:t>
      </w:r>
      <w:r>
        <w:rPr>
          <w:rFonts w:asciiTheme="minorHAnsi" w:eastAsiaTheme="minorEastAsia" w:hAnsiTheme="minorHAnsi" w:cstheme="minorBidi"/>
          <w:sz w:val="22"/>
          <w:szCs w:val="22"/>
        </w:rPr>
        <w:tab/>
      </w:r>
      <w:r>
        <w:t>Interruptions during RRM measurements on dormant E-UTRA SCC</w:t>
      </w:r>
      <w:r>
        <w:tab/>
        <w:t>268</w:t>
      </w:r>
    </w:p>
    <w:p w:rsidR="009B3506" w:rsidRDefault="009B3506">
      <w:pPr>
        <w:pStyle w:val="TOC4"/>
        <w:rPr>
          <w:rFonts w:asciiTheme="minorHAnsi" w:eastAsiaTheme="minorEastAsia" w:hAnsiTheme="minorHAnsi" w:cstheme="minorBidi"/>
          <w:sz w:val="22"/>
          <w:szCs w:val="22"/>
        </w:rPr>
      </w:pPr>
      <w:r>
        <w:t>7.36.2.6</w:t>
      </w:r>
      <w:r>
        <w:rPr>
          <w:rFonts w:asciiTheme="minorHAnsi" w:eastAsiaTheme="minorEastAsia" w:hAnsiTheme="minorHAnsi" w:cstheme="minorBidi"/>
          <w:sz w:val="22"/>
          <w:szCs w:val="22"/>
        </w:rPr>
        <w:tab/>
      </w:r>
      <w:r>
        <w:rPr>
          <w:lang w:eastAsia="zh-CN"/>
        </w:rPr>
        <w:t>Interruptions at active BWP switching</w:t>
      </w:r>
      <w:r>
        <w:tab/>
        <w:t>269</w:t>
      </w:r>
    </w:p>
    <w:p w:rsidR="009B3506" w:rsidRDefault="009B3506">
      <w:pPr>
        <w:pStyle w:val="TOC4"/>
        <w:rPr>
          <w:rFonts w:asciiTheme="minorHAnsi" w:eastAsiaTheme="minorEastAsia" w:hAnsiTheme="minorHAnsi" w:cstheme="minorBidi"/>
          <w:sz w:val="22"/>
          <w:szCs w:val="22"/>
        </w:rPr>
      </w:pPr>
      <w:r>
        <w:t>7.36.2.7</w:t>
      </w:r>
      <w:r>
        <w:rPr>
          <w:rFonts w:asciiTheme="minorHAnsi" w:eastAsiaTheme="minorEastAsia" w:hAnsiTheme="minorHAnsi" w:cstheme="minorBidi"/>
          <w:sz w:val="22"/>
          <w:szCs w:val="22"/>
        </w:rPr>
        <w:tab/>
      </w:r>
      <w:r>
        <w:rPr>
          <w:lang w:eastAsia="zh-CN"/>
        </w:rPr>
        <w:t>Interruptions at SCell activation and deactivation of dormant SCell</w:t>
      </w:r>
      <w:r>
        <w:tab/>
        <w:t>269</w:t>
      </w:r>
    </w:p>
    <w:p w:rsidR="009B3506" w:rsidRDefault="009B3506">
      <w:pPr>
        <w:pStyle w:val="TOC4"/>
        <w:rPr>
          <w:rFonts w:asciiTheme="minorHAnsi" w:eastAsiaTheme="minorEastAsia" w:hAnsiTheme="minorHAnsi" w:cstheme="minorBidi"/>
          <w:sz w:val="22"/>
          <w:szCs w:val="22"/>
        </w:rPr>
      </w:pPr>
      <w:r>
        <w:t>7.36.2.8</w:t>
      </w:r>
      <w:r>
        <w:rPr>
          <w:rFonts w:asciiTheme="minorHAnsi" w:eastAsiaTheme="minorEastAsia" w:hAnsiTheme="minorHAnsi" w:cstheme="minorBidi"/>
          <w:sz w:val="22"/>
          <w:szCs w:val="22"/>
        </w:rPr>
        <w:tab/>
      </w:r>
      <w:r>
        <w:rPr>
          <w:lang w:eastAsia="zh-CN"/>
        </w:rPr>
        <w:t>Interruptions at SCell activation and deactivation of multiple dormant SCell</w:t>
      </w:r>
      <w:r>
        <w:tab/>
        <w:t>269</w:t>
      </w:r>
    </w:p>
    <w:p w:rsidR="009B3506" w:rsidRDefault="009B3506">
      <w:pPr>
        <w:pStyle w:val="TOC4"/>
        <w:rPr>
          <w:rFonts w:asciiTheme="minorHAnsi" w:eastAsiaTheme="minorEastAsia" w:hAnsiTheme="minorHAnsi" w:cstheme="minorBidi"/>
          <w:sz w:val="22"/>
          <w:szCs w:val="22"/>
        </w:rPr>
      </w:pPr>
      <w:r>
        <w:t>7.32.2.9</w:t>
      </w:r>
      <w:r>
        <w:rPr>
          <w:rFonts w:asciiTheme="minorHAnsi" w:eastAsiaTheme="minorEastAsia" w:hAnsiTheme="minorHAnsi" w:cstheme="minorBidi"/>
          <w:sz w:val="22"/>
          <w:szCs w:val="22"/>
        </w:rPr>
        <w:tab/>
      </w:r>
      <w:r>
        <w:rPr>
          <w:lang w:eastAsia="zh-CN"/>
        </w:rPr>
        <w:t>Interruptions at SCell hibernation</w:t>
      </w:r>
      <w:r>
        <w:tab/>
        <w:t>270</w:t>
      </w:r>
    </w:p>
    <w:p w:rsidR="009B3506" w:rsidRDefault="009B3506">
      <w:pPr>
        <w:pStyle w:val="TOC4"/>
        <w:rPr>
          <w:rFonts w:asciiTheme="minorHAnsi" w:eastAsiaTheme="minorEastAsia" w:hAnsiTheme="minorHAnsi" w:cstheme="minorBidi"/>
          <w:sz w:val="22"/>
          <w:szCs w:val="22"/>
        </w:rPr>
      </w:pPr>
      <w:r>
        <w:t>7.32.2.10</w:t>
      </w:r>
      <w:r>
        <w:rPr>
          <w:rFonts w:asciiTheme="minorHAnsi" w:eastAsiaTheme="minorEastAsia" w:hAnsiTheme="minorHAnsi" w:cstheme="minorBidi"/>
          <w:sz w:val="22"/>
          <w:szCs w:val="22"/>
        </w:rPr>
        <w:tab/>
      </w:r>
      <w:r>
        <w:rPr>
          <w:lang w:eastAsia="zh-CN"/>
        </w:rPr>
        <w:t>Interruptions at direct SCell activation and hibernation</w:t>
      </w:r>
      <w:r>
        <w:tab/>
        <w:t>270</w:t>
      </w:r>
    </w:p>
    <w:p w:rsidR="009B3506" w:rsidRDefault="009B350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270</w:t>
      </w:r>
    </w:p>
    <w:p w:rsidR="009B3506" w:rsidRDefault="009B350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270</w:t>
      </w:r>
    </w:p>
    <w:p w:rsidR="009B3506" w:rsidRDefault="009B350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270</w:t>
      </w:r>
    </w:p>
    <w:p w:rsidR="009B3506" w:rsidRDefault="009B350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270</w:t>
      </w:r>
    </w:p>
    <w:p w:rsidR="009B3506" w:rsidRDefault="009B3506">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270</w:t>
      </w:r>
    </w:p>
    <w:p w:rsidR="009B3506" w:rsidRDefault="009B3506">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277</w:t>
      </w:r>
    </w:p>
    <w:p w:rsidR="009B3506" w:rsidRDefault="009B3506">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278</w:t>
      </w:r>
    </w:p>
    <w:p w:rsidR="009B3506" w:rsidRDefault="009B3506">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279</w:t>
      </w:r>
    </w:p>
    <w:p w:rsidR="009B3506" w:rsidRDefault="009B3506">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281</w:t>
      </w:r>
    </w:p>
    <w:p w:rsidR="009B3506" w:rsidRDefault="009B3506">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281</w:t>
      </w:r>
    </w:p>
    <w:p w:rsidR="009B3506" w:rsidRDefault="009B3506">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283</w:t>
      </w:r>
    </w:p>
    <w:p w:rsidR="009B3506" w:rsidRDefault="009B3506">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283</w:t>
      </w:r>
    </w:p>
    <w:p w:rsidR="009B3506" w:rsidRDefault="009B3506">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288</w:t>
      </w:r>
    </w:p>
    <w:p w:rsidR="009B3506" w:rsidRDefault="009B3506">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292</w:t>
      </w:r>
    </w:p>
    <w:p w:rsidR="009B3506" w:rsidRDefault="009B3506">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293</w:t>
      </w:r>
    </w:p>
    <w:p w:rsidR="009B3506" w:rsidRDefault="009B3506">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294</w:t>
      </w:r>
    </w:p>
    <w:p w:rsidR="009B3506" w:rsidRDefault="009B3506">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295</w:t>
      </w:r>
    </w:p>
    <w:p w:rsidR="009B3506" w:rsidRDefault="009B3506">
      <w:pPr>
        <w:pStyle w:val="TOC5"/>
        <w:rPr>
          <w:rFonts w:asciiTheme="minorHAnsi" w:eastAsiaTheme="minorEastAsia" w:hAnsiTheme="minorHAnsi" w:cstheme="minorBidi"/>
          <w:sz w:val="22"/>
          <w:szCs w:val="22"/>
        </w:rPr>
      </w:pPr>
      <w:r w:rsidRPr="009B3506">
        <w:t>8.1.2.3.1</w:t>
      </w:r>
      <w:r w:rsidRPr="009B3506">
        <w:rPr>
          <w:rFonts w:asciiTheme="minorHAnsi" w:eastAsiaTheme="minorEastAsia" w:hAnsiTheme="minorHAnsi"/>
          <w:sz w:val="22"/>
          <w:szCs w:val="22"/>
        </w:rPr>
        <w:tab/>
      </w:r>
      <w:r>
        <w:t>E-UTRAN FDD – FDD inter frequency measurements</w:t>
      </w:r>
      <w:r>
        <w:tab/>
        <w:t>295</w:t>
      </w:r>
    </w:p>
    <w:p w:rsidR="009B3506" w:rsidRDefault="009B3506">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301</w:t>
      </w:r>
    </w:p>
    <w:p w:rsidR="009B3506" w:rsidRDefault="009B3506">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307</w:t>
      </w:r>
    </w:p>
    <w:p w:rsidR="009B3506" w:rsidRDefault="009B3506">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307</w:t>
      </w:r>
    </w:p>
    <w:p w:rsidR="009B3506" w:rsidRDefault="009B3506">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308</w:t>
      </w:r>
    </w:p>
    <w:p w:rsidR="009B3506" w:rsidRDefault="009B3506">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309</w:t>
      </w:r>
    </w:p>
    <w:p w:rsidR="009B3506" w:rsidRDefault="009B3506">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310</w:t>
      </w:r>
    </w:p>
    <w:p w:rsidR="009B3506" w:rsidRDefault="009B3506">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311</w:t>
      </w:r>
    </w:p>
    <w:p w:rsidR="009B3506" w:rsidRDefault="009B3506">
      <w:pPr>
        <w:pStyle w:val="TOC5"/>
        <w:rPr>
          <w:rFonts w:asciiTheme="minorHAnsi" w:eastAsiaTheme="minorEastAsia" w:hAnsiTheme="minorHAnsi" w:cstheme="minorBidi"/>
          <w:sz w:val="22"/>
          <w:szCs w:val="22"/>
        </w:rPr>
      </w:pPr>
      <w:r w:rsidRPr="009B3506">
        <w:t>8.1.2.3.9</w:t>
      </w:r>
      <w:r w:rsidRPr="009B3506">
        <w:rPr>
          <w:rFonts w:asciiTheme="minorHAnsi" w:eastAsiaTheme="minorEastAsia" w:hAnsiTheme="minorHAnsi"/>
          <w:sz w:val="22"/>
          <w:szCs w:val="22"/>
        </w:rPr>
        <w:tab/>
      </w:r>
      <w:r>
        <w:t>E-UTRAN FDD – FDD inter frequency measurements with FeMBMS/Unicast mixed cells</w:t>
      </w:r>
      <w:r>
        <w:tab/>
        <w:t>312</w:t>
      </w:r>
    </w:p>
    <w:p w:rsidR="009B3506" w:rsidRDefault="009B3506">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319</w:t>
      </w:r>
    </w:p>
    <w:p w:rsidR="009B3506" w:rsidRDefault="009B3506">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319</w:t>
      </w:r>
    </w:p>
    <w:p w:rsidR="009B3506" w:rsidRDefault="009B3506">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319</w:t>
      </w:r>
    </w:p>
    <w:p w:rsidR="009B3506" w:rsidRDefault="009B3506">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324</w:t>
      </w:r>
    </w:p>
    <w:p w:rsidR="009B3506" w:rsidRDefault="009B3506">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324</w:t>
      </w:r>
    </w:p>
    <w:p w:rsidR="009B3506" w:rsidRDefault="009B3506">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328</w:t>
      </w:r>
    </w:p>
    <w:p w:rsidR="009B3506" w:rsidRDefault="009B3506">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328</w:t>
      </w:r>
    </w:p>
    <w:p w:rsidR="009B3506" w:rsidRDefault="009B3506">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333</w:t>
      </w:r>
    </w:p>
    <w:p w:rsidR="009B3506" w:rsidRDefault="009B3506">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333</w:t>
      </w:r>
    </w:p>
    <w:p w:rsidR="009B3506" w:rsidRDefault="009B3506">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335</w:t>
      </w:r>
    </w:p>
    <w:p w:rsidR="009B3506" w:rsidRDefault="009B3506">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335</w:t>
      </w:r>
    </w:p>
    <w:p w:rsidR="009B3506" w:rsidRDefault="009B3506">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335</w:t>
      </w:r>
    </w:p>
    <w:p w:rsidR="009B3506" w:rsidRDefault="009B3506">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336</w:t>
      </w:r>
    </w:p>
    <w:p w:rsidR="009B3506" w:rsidRDefault="009B3506">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336</w:t>
      </w:r>
    </w:p>
    <w:p w:rsidR="009B3506" w:rsidRDefault="009B3506">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336</w:t>
      </w:r>
    </w:p>
    <w:p w:rsidR="009B3506" w:rsidRDefault="009B3506">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336</w:t>
      </w:r>
    </w:p>
    <w:p w:rsidR="009B3506" w:rsidRDefault="009B3506">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338</w:t>
      </w:r>
    </w:p>
    <w:p w:rsidR="009B3506" w:rsidRDefault="009B3506">
      <w:pPr>
        <w:pStyle w:val="TOC5"/>
        <w:rPr>
          <w:rFonts w:asciiTheme="minorHAnsi" w:eastAsiaTheme="minorEastAsia" w:hAnsiTheme="minorHAnsi" w:cstheme="minorBidi"/>
          <w:sz w:val="22"/>
          <w:szCs w:val="22"/>
        </w:rPr>
      </w:pPr>
      <w:r w:rsidRPr="009B3506">
        <w:t>8.1.2.4.</w:t>
      </w:r>
      <w:r w:rsidRPr="009B3506">
        <w:rPr>
          <w:lang w:eastAsia="zh-CN"/>
        </w:rPr>
        <w:t>15</w:t>
      </w:r>
      <w:r w:rsidRPr="009B3506">
        <w:rPr>
          <w:rFonts w:asciiTheme="minorHAnsi" w:eastAsiaTheme="minorEastAsia" w:hAnsiTheme="minorHAnsi" w:cstheme="minorBidi"/>
          <w:sz w:val="22"/>
          <w:szCs w:val="22"/>
        </w:rPr>
        <w:tab/>
      </w:r>
      <w:r w:rsidRPr="00432094">
        <w:rPr>
          <w:lang w:val="en-US"/>
        </w:rPr>
        <w:t xml:space="preserve">E-UTRAN </w:t>
      </w:r>
      <w:r w:rsidRPr="00432094">
        <w:rPr>
          <w:lang w:val="en-US" w:eastAsia="zh-CN"/>
        </w:rPr>
        <w:t>F</w:t>
      </w:r>
      <w:r w:rsidRPr="00432094">
        <w:rPr>
          <w:lang w:val="en-US"/>
        </w:rPr>
        <w:t>DD – cdma2000 1xRTT measurements</w:t>
      </w:r>
      <w:r w:rsidRPr="00432094">
        <w:rPr>
          <w:lang w:val="en-US" w:eastAsia="zh-CN"/>
        </w:rPr>
        <w:t xml:space="preserve"> for SON ANR</w:t>
      </w:r>
      <w:r>
        <w:tab/>
        <w:t>338</w:t>
      </w:r>
    </w:p>
    <w:p w:rsidR="009B3506" w:rsidRDefault="009B3506">
      <w:pPr>
        <w:pStyle w:val="TOC5"/>
        <w:rPr>
          <w:rFonts w:asciiTheme="minorHAnsi" w:eastAsiaTheme="minorEastAsia" w:hAnsiTheme="minorHAnsi" w:cstheme="minorBidi"/>
          <w:sz w:val="22"/>
          <w:szCs w:val="22"/>
        </w:rPr>
      </w:pPr>
      <w:r w:rsidRPr="009B3506">
        <w:t>8.1.2.4.</w:t>
      </w:r>
      <w:r w:rsidRPr="009B3506">
        <w:rPr>
          <w:lang w:eastAsia="zh-CN"/>
        </w:rPr>
        <w:t>16</w:t>
      </w:r>
      <w:r w:rsidRPr="009B3506">
        <w:rPr>
          <w:rFonts w:asciiTheme="minorHAnsi" w:eastAsiaTheme="minorEastAsia" w:hAnsiTheme="minorHAnsi" w:cstheme="minorBidi"/>
          <w:sz w:val="22"/>
          <w:szCs w:val="22"/>
        </w:rPr>
        <w:tab/>
      </w:r>
      <w:r w:rsidRPr="00432094">
        <w:rPr>
          <w:lang w:val="en-US"/>
        </w:rPr>
        <w:t xml:space="preserve">E-UTRAN </w:t>
      </w:r>
      <w:r w:rsidRPr="00432094">
        <w:rPr>
          <w:lang w:val="en-US" w:eastAsia="zh-CN"/>
        </w:rPr>
        <w:t>T</w:t>
      </w:r>
      <w:r w:rsidRPr="00432094">
        <w:rPr>
          <w:lang w:val="en-US"/>
        </w:rPr>
        <w:t>DD – cdma2000 1xRTT measurements</w:t>
      </w:r>
      <w:r w:rsidRPr="00432094">
        <w:rPr>
          <w:lang w:val="en-US" w:eastAsia="zh-CN"/>
        </w:rPr>
        <w:t xml:space="preserve"> for SON ANR</w:t>
      </w:r>
      <w:r>
        <w:tab/>
        <w:t>338</w:t>
      </w:r>
    </w:p>
    <w:p w:rsidR="009B3506" w:rsidRDefault="009B3506">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338</w:t>
      </w:r>
    </w:p>
    <w:p w:rsidR="009B3506" w:rsidRDefault="009B3506">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339</w:t>
      </w:r>
    </w:p>
    <w:p w:rsidR="009B3506" w:rsidRDefault="009B3506">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339</w:t>
      </w:r>
    </w:p>
    <w:p w:rsidR="009B3506" w:rsidRDefault="009B3506">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341</w:t>
      </w:r>
    </w:p>
    <w:p w:rsidR="009B3506" w:rsidRDefault="009B3506">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341</w:t>
      </w:r>
    </w:p>
    <w:p w:rsidR="009B3506" w:rsidRDefault="009B3506">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345</w:t>
      </w:r>
    </w:p>
    <w:p w:rsidR="009B3506" w:rsidRDefault="009B3506">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345</w:t>
      </w:r>
    </w:p>
    <w:p w:rsidR="009B3506" w:rsidRDefault="009B3506">
      <w:pPr>
        <w:pStyle w:val="TOC5"/>
        <w:rPr>
          <w:rFonts w:asciiTheme="minorHAnsi" w:eastAsiaTheme="minorEastAsia" w:hAnsiTheme="minorHAnsi" w:cstheme="minorBidi"/>
          <w:sz w:val="22"/>
          <w:szCs w:val="22"/>
        </w:rPr>
      </w:pPr>
      <w:r>
        <w:t>8.1.2.4.24</w:t>
      </w:r>
      <w:r>
        <w:rPr>
          <w:rFonts w:asciiTheme="minorHAnsi" w:eastAsiaTheme="minorEastAsia" w:hAnsiTheme="minorHAnsi" w:cstheme="minorBidi"/>
          <w:sz w:val="22"/>
          <w:szCs w:val="22"/>
        </w:rPr>
        <w:tab/>
      </w:r>
      <w:r>
        <w:t>Void</w:t>
      </w:r>
      <w:r>
        <w:tab/>
        <w:t>345</w:t>
      </w:r>
    </w:p>
    <w:p w:rsidR="009B3506" w:rsidRDefault="009B3506">
      <w:pPr>
        <w:pStyle w:val="TOC5"/>
        <w:rPr>
          <w:rFonts w:asciiTheme="minorHAnsi" w:eastAsiaTheme="minorEastAsia" w:hAnsiTheme="minorHAnsi" w:cstheme="minorBidi"/>
          <w:sz w:val="22"/>
          <w:szCs w:val="22"/>
        </w:rPr>
      </w:pPr>
      <w:r w:rsidRPr="009B3506">
        <w:t>8.1.2.4.25</w:t>
      </w:r>
      <w:r w:rsidRPr="009B3506">
        <w:rPr>
          <w:rFonts w:asciiTheme="minorHAnsi" w:eastAsiaTheme="minorEastAsia" w:hAnsiTheme="minorHAnsi" w:cstheme="minorBidi"/>
          <w:sz w:val="22"/>
          <w:szCs w:val="22"/>
        </w:rPr>
        <w:tab/>
      </w:r>
      <w:r w:rsidRPr="00432094">
        <w:rPr>
          <w:lang w:val="en-US"/>
        </w:rPr>
        <w:t>E-UTRAN FDD – NR SFTD Measurements</w:t>
      </w:r>
      <w:r>
        <w:tab/>
        <w:t>345</w:t>
      </w:r>
    </w:p>
    <w:p w:rsidR="009B3506" w:rsidRDefault="009B3506">
      <w:pPr>
        <w:pStyle w:val="TOC5"/>
        <w:rPr>
          <w:rFonts w:asciiTheme="minorHAnsi" w:eastAsiaTheme="minorEastAsia" w:hAnsiTheme="minorHAnsi" w:cstheme="minorBidi"/>
          <w:sz w:val="22"/>
          <w:szCs w:val="22"/>
        </w:rPr>
      </w:pPr>
      <w:r w:rsidRPr="009B3506">
        <w:t>8.1.2.4.26</w:t>
      </w:r>
      <w:r w:rsidRPr="009B3506">
        <w:rPr>
          <w:rFonts w:asciiTheme="minorHAnsi" w:eastAsiaTheme="minorEastAsia" w:hAnsiTheme="minorHAnsi" w:cstheme="minorBidi"/>
          <w:sz w:val="22"/>
          <w:szCs w:val="22"/>
        </w:rPr>
        <w:tab/>
      </w:r>
      <w:r w:rsidRPr="00432094">
        <w:rPr>
          <w:lang w:val="en-US"/>
        </w:rPr>
        <w:t>E-UTRAN TDD – NR SFTD Measurements</w:t>
      </w:r>
      <w:r>
        <w:tab/>
        <w:t>346</w:t>
      </w:r>
    </w:p>
    <w:p w:rsidR="009B3506" w:rsidRDefault="009B3506">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346</w:t>
      </w:r>
    </w:p>
    <w:p w:rsidR="009B3506" w:rsidRDefault="009B3506">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346</w:t>
      </w:r>
    </w:p>
    <w:p w:rsidR="009B3506" w:rsidRDefault="009B3506">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348</w:t>
      </w:r>
    </w:p>
    <w:p w:rsidR="009B3506" w:rsidRDefault="009B3506">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350</w:t>
      </w:r>
    </w:p>
    <w:p w:rsidR="009B3506" w:rsidRDefault="009B3506">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352</w:t>
      </w:r>
    </w:p>
    <w:p w:rsidR="009B3506" w:rsidRDefault="009B350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Void</w:t>
      </w:r>
      <w:r>
        <w:tab/>
        <w:t>353</w:t>
      </w:r>
    </w:p>
    <w:p w:rsidR="009B3506" w:rsidRDefault="009B350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Void</w:t>
      </w:r>
      <w:r>
        <w:tab/>
        <w:t>353</w:t>
      </w:r>
    </w:p>
    <w:p w:rsidR="009B3506" w:rsidRDefault="009B350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Void</w:t>
      </w:r>
      <w:r>
        <w:tab/>
        <w:t>353</w:t>
      </w:r>
    </w:p>
    <w:p w:rsidR="009B3506" w:rsidRDefault="009B350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Void</w:t>
      </w:r>
      <w:r>
        <w:tab/>
        <w:t>353</w:t>
      </w:r>
    </w:p>
    <w:p w:rsidR="009B3506" w:rsidRDefault="009B3506">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353</w:t>
      </w:r>
    </w:p>
    <w:p w:rsidR="009B3506" w:rsidRDefault="009B3506">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354</w:t>
      </w:r>
    </w:p>
    <w:p w:rsidR="009B3506" w:rsidRDefault="009B3506">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355</w:t>
      </w:r>
    </w:p>
    <w:p w:rsidR="009B3506" w:rsidRDefault="009B3506">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357</w:t>
      </w:r>
    </w:p>
    <w:p w:rsidR="009B3506" w:rsidRDefault="009B3506">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359</w:t>
      </w:r>
    </w:p>
    <w:p w:rsidR="009B3506" w:rsidRDefault="009B350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361</w:t>
      </w:r>
    </w:p>
    <w:p w:rsidR="009B3506" w:rsidRDefault="009B350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362</w:t>
      </w:r>
    </w:p>
    <w:p w:rsidR="009B3506" w:rsidRDefault="009B350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364</w:t>
      </w:r>
    </w:p>
    <w:p w:rsidR="009B3506" w:rsidRDefault="009B350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366</w:t>
      </w:r>
    </w:p>
    <w:p w:rsidR="009B3506" w:rsidRDefault="009B3506">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368</w:t>
      </w:r>
    </w:p>
    <w:p w:rsidR="009B3506" w:rsidRDefault="009B3506">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368</w:t>
      </w:r>
    </w:p>
    <w:p w:rsidR="009B3506" w:rsidRDefault="009B3506">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369</w:t>
      </w:r>
    </w:p>
    <w:p w:rsidR="009B3506" w:rsidRDefault="009B3506">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370</w:t>
      </w:r>
    </w:p>
    <w:p w:rsidR="009B3506" w:rsidRDefault="009B3506">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371</w:t>
      </w:r>
    </w:p>
    <w:p w:rsidR="009B3506" w:rsidRDefault="009B3506">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371</w:t>
      </w:r>
    </w:p>
    <w:p w:rsidR="009B3506" w:rsidRDefault="009B3506">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372</w:t>
      </w:r>
    </w:p>
    <w:p w:rsidR="009B3506" w:rsidRDefault="009B3506">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374</w:t>
      </w:r>
    </w:p>
    <w:p w:rsidR="009B3506" w:rsidRDefault="009B3506">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377</w:t>
      </w:r>
    </w:p>
    <w:p w:rsidR="009B3506" w:rsidRDefault="009B3506">
      <w:pPr>
        <w:pStyle w:val="TOC5"/>
        <w:rPr>
          <w:rFonts w:asciiTheme="minorHAnsi" w:eastAsiaTheme="minorEastAsia" w:hAnsiTheme="minorHAnsi" w:cstheme="minorBidi"/>
          <w:sz w:val="22"/>
          <w:szCs w:val="22"/>
        </w:rPr>
      </w:pPr>
      <w:r>
        <w:lastRenderedPageBreak/>
        <w:t>8.1.2.8.4</w:t>
      </w:r>
      <w:r>
        <w:rPr>
          <w:rFonts w:asciiTheme="minorHAnsi" w:eastAsiaTheme="minorEastAsia" w:hAnsiTheme="minorHAnsi" w:cstheme="minorBidi"/>
          <w:sz w:val="22"/>
          <w:szCs w:val="22"/>
        </w:rPr>
        <w:tab/>
      </w:r>
      <w:r>
        <w:t>E-UTRAN TDD intra-frequency measurements with CRS assistance infromation</w:t>
      </w:r>
      <w:r>
        <w:tab/>
        <w:t>381</w:t>
      </w:r>
    </w:p>
    <w:p w:rsidR="009B3506" w:rsidRDefault="009B3506">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384</w:t>
      </w:r>
    </w:p>
    <w:p w:rsidR="009B3506" w:rsidRDefault="009B3506">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384</w:t>
      </w:r>
    </w:p>
    <w:p w:rsidR="009B3506" w:rsidRDefault="009B3506">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385</w:t>
      </w:r>
    </w:p>
    <w:p w:rsidR="009B3506" w:rsidRDefault="009B3506">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385</w:t>
      </w:r>
    </w:p>
    <w:p w:rsidR="009B3506" w:rsidRDefault="009B3506">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386</w:t>
      </w:r>
    </w:p>
    <w:p w:rsidR="009B3506" w:rsidRDefault="009B3506">
      <w:pPr>
        <w:pStyle w:val="TOC4"/>
        <w:rPr>
          <w:rFonts w:asciiTheme="minorHAnsi" w:eastAsiaTheme="minorEastAsia" w:hAnsiTheme="minorHAnsi" w:cstheme="minorBidi"/>
          <w:sz w:val="22"/>
          <w:szCs w:val="22"/>
        </w:rPr>
      </w:pPr>
      <w:r w:rsidRPr="009B3506">
        <w:t>8.1.2.10</w:t>
      </w:r>
      <w:r w:rsidRPr="009B3506">
        <w:rPr>
          <w:rFonts w:asciiTheme="minorHAnsi" w:eastAsiaTheme="minorEastAsia" w:hAnsiTheme="minorHAnsi"/>
          <w:sz w:val="22"/>
          <w:szCs w:val="22"/>
        </w:rPr>
        <w:tab/>
      </w:r>
      <w:r>
        <w:rPr>
          <w:lang w:eastAsia="sv-SE"/>
        </w:rPr>
        <w:t>Void</w:t>
      </w:r>
      <w:r>
        <w:tab/>
        <w:t>386</w:t>
      </w:r>
    </w:p>
    <w:p w:rsidR="009B3506" w:rsidRDefault="009B350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386</w:t>
      </w:r>
    </w:p>
    <w:p w:rsidR="009B3506" w:rsidRDefault="009B3506">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386</w:t>
      </w:r>
    </w:p>
    <w:p w:rsidR="009B3506" w:rsidRDefault="009B3506">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386</w:t>
      </w:r>
    </w:p>
    <w:p w:rsidR="009B3506" w:rsidRDefault="009B350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391</w:t>
      </w:r>
    </w:p>
    <w:p w:rsidR="009B3506" w:rsidRDefault="009B350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391</w:t>
      </w:r>
    </w:p>
    <w:p w:rsidR="009B3506" w:rsidRDefault="009B3506">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391</w:t>
      </w:r>
    </w:p>
    <w:p w:rsidR="009B3506" w:rsidRDefault="009B3506">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391</w:t>
      </w:r>
    </w:p>
    <w:p w:rsidR="009B3506" w:rsidRDefault="009B350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391</w:t>
      </w:r>
    </w:p>
    <w:p w:rsidR="009B3506" w:rsidRDefault="009B3506">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392</w:t>
      </w:r>
    </w:p>
    <w:p w:rsidR="009B3506" w:rsidRDefault="009B3506">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392</w:t>
      </w:r>
    </w:p>
    <w:p w:rsidR="009B3506" w:rsidRDefault="009B3506">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393</w:t>
      </w:r>
    </w:p>
    <w:p w:rsidR="009B3506" w:rsidRDefault="009B3506">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395</w:t>
      </w:r>
    </w:p>
    <w:p w:rsidR="009B3506" w:rsidRDefault="009B3506">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395</w:t>
      </w:r>
    </w:p>
    <w:p w:rsidR="009B3506" w:rsidRDefault="009B3506">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395</w:t>
      </w:r>
    </w:p>
    <w:p w:rsidR="009B3506" w:rsidRDefault="009B3506">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395</w:t>
      </w:r>
    </w:p>
    <w:p w:rsidR="009B3506" w:rsidRDefault="009B3506">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396</w:t>
      </w:r>
    </w:p>
    <w:p w:rsidR="009B3506" w:rsidRDefault="009B3506">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397</w:t>
      </w:r>
    </w:p>
    <w:p w:rsidR="009B3506" w:rsidRDefault="009B3506">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397</w:t>
      </w:r>
    </w:p>
    <w:p w:rsidR="009B3506" w:rsidRDefault="009B3506">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398</w:t>
      </w:r>
    </w:p>
    <w:p w:rsidR="009B3506" w:rsidRDefault="009B3506">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399</w:t>
      </w:r>
    </w:p>
    <w:p w:rsidR="009B3506" w:rsidRDefault="009B3506">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399</w:t>
      </w:r>
    </w:p>
    <w:p w:rsidR="009B3506" w:rsidRDefault="009B3506">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400</w:t>
      </w:r>
    </w:p>
    <w:p w:rsidR="009B3506" w:rsidRDefault="009B3506">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400</w:t>
      </w:r>
    </w:p>
    <w:p w:rsidR="009B3506" w:rsidRDefault="009B3506">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400</w:t>
      </w:r>
    </w:p>
    <w:p w:rsidR="009B3506" w:rsidRDefault="009B3506">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403</w:t>
      </w:r>
    </w:p>
    <w:p w:rsidR="009B3506" w:rsidRDefault="009B3506">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405</w:t>
      </w:r>
    </w:p>
    <w:p w:rsidR="009B3506" w:rsidRDefault="009B3506">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409</w:t>
      </w:r>
    </w:p>
    <w:p w:rsidR="009B3506" w:rsidRDefault="009B3506">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409</w:t>
      </w:r>
    </w:p>
    <w:p w:rsidR="009B3506" w:rsidRDefault="009B3506">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410</w:t>
      </w:r>
    </w:p>
    <w:p w:rsidR="009B3506" w:rsidRDefault="009B3506">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411</w:t>
      </w:r>
    </w:p>
    <w:p w:rsidR="009B3506" w:rsidRDefault="009B3506">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411</w:t>
      </w:r>
    </w:p>
    <w:p w:rsidR="009B3506" w:rsidRDefault="009B3506">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411</w:t>
      </w:r>
    </w:p>
    <w:p w:rsidR="009B3506" w:rsidRDefault="009B3506">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411</w:t>
      </w:r>
    </w:p>
    <w:p w:rsidR="009B3506" w:rsidRDefault="009B3506">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411</w:t>
      </w:r>
    </w:p>
    <w:p w:rsidR="009B3506" w:rsidRDefault="009B3506">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414</w:t>
      </w:r>
    </w:p>
    <w:p w:rsidR="009B3506" w:rsidRDefault="009B3506">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416</w:t>
      </w:r>
    </w:p>
    <w:p w:rsidR="009B3506" w:rsidRDefault="009B3506">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417</w:t>
      </w:r>
    </w:p>
    <w:p w:rsidR="009B3506" w:rsidRDefault="009B3506">
      <w:pPr>
        <w:pStyle w:val="TOC5"/>
        <w:rPr>
          <w:rFonts w:asciiTheme="minorHAnsi" w:eastAsiaTheme="minorEastAsia" w:hAnsiTheme="minorHAnsi" w:cstheme="minorBidi"/>
          <w:sz w:val="22"/>
          <w:szCs w:val="22"/>
        </w:rPr>
      </w:pPr>
      <w:r w:rsidRPr="009B3506">
        <w:t>8.6.2.</w:t>
      </w:r>
      <w:r w:rsidRPr="009B3506">
        <w:rPr>
          <w:lang w:eastAsia="zh-CN"/>
        </w:rPr>
        <w:t>2</w:t>
      </w:r>
      <w:r w:rsidRPr="009B3506">
        <w:t>.</w:t>
      </w:r>
      <w:r w:rsidRPr="009B3506">
        <w:rPr>
          <w:lang w:eastAsia="zh-CN"/>
        </w:rPr>
        <w:t>2</w:t>
      </w:r>
      <w:r w:rsidRPr="009B350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419</w:t>
      </w:r>
    </w:p>
    <w:p w:rsidR="009B3506" w:rsidRDefault="009B3506">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422</w:t>
      </w:r>
    </w:p>
    <w:p w:rsidR="009B3506" w:rsidRDefault="009B3506">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422</w:t>
      </w:r>
    </w:p>
    <w:p w:rsidR="009B3506" w:rsidRDefault="009B3506">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422</w:t>
      </w:r>
    </w:p>
    <w:p w:rsidR="009B3506" w:rsidRDefault="009B3506">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422</w:t>
      </w:r>
    </w:p>
    <w:p w:rsidR="009B3506" w:rsidRDefault="009B3506">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422</w:t>
      </w:r>
    </w:p>
    <w:p w:rsidR="009B3506" w:rsidRDefault="009B3506">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425</w:t>
      </w:r>
    </w:p>
    <w:p w:rsidR="009B3506" w:rsidRDefault="009B3506">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427</w:t>
      </w:r>
    </w:p>
    <w:p w:rsidR="009B3506" w:rsidRDefault="009B3506">
      <w:pPr>
        <w:pStyle w:val="TOC5"/>
        <w:rPr>
          <w:rFonts w:asciiTheme="minorHAnsi" w:eastAsiaTheme="minorEastAsia" w:hAnsiTheme="minorHAnsi" w:cstheme="minorBidi"/>
          <w:sz w:val="22"/>
          <w:szCs w:val="22"/>
        </w:rPr>
      </w:pPr>
      <w:r w:rsidRPr="009B3506">
        <w:t>8.6.3.</w:t>
      </w:r>
      <w:r w:rsidRPr="009B3506">
        <w:rPr>
          <w:lang w:eastAsia="zh-CN"/>
        </w:rPr>
        <w:t>2</w:t>
      </w:r>
      <w:r w:rsidRPr="009B3506">
        <w:t>.1</w:t>
      </w:r>
      <w:r w:rsidRPr="009B3506">
        <w:rPr>
          <w:rFonts w:asciiTheme="minorHAnsi" w:eastAsiaTheme="minorEastAsia" w:hAnsiTheme="minorHAnsi"/>
          <w:sz w:val="22"/>
          <w:szCs w:val="22"/>
        </w:rPr>
        <w:tab/>
      </w:r>
      <w:r>
        <w:t>E-UTRAN FDD – FDD inter frequency measurements</w:t>
      </w:r>
      <w:r>
        <w:tab/>
        <w:t>427</w:t>
      </w:r>
    </w:p>
    <w:p w:rsidR="009B3506" w:rsidRDefault="009B3506">
      <w:pPr>
        <w:pStyle w:val="TOC5"/>
        <w:rPr>
          <w:rFonts w:asciiTheme="minorHAnsi" w:eastAsiaTheme="minorEastAsia" w:hAnsiTheme="minorHAnsi" w:cstheme="minorBidi"/>
          <w:sz w:val="22"/>
          <w:szCs w:val="22"/>
        </w:rPr>
      </w:pPr>
      <w:r w:rsidRPr="009B3506">
        <w:t>8.6.3.</w:t>
      </w:r>
      <w:r w:rsidRPr="009B3506">
        <w:rPr>
          <w:lang w:eastAsia="zh-CN"/>
        </w:rPr>
        <w:t>2</w:t>
      </w:r>
      <w:r w:rsidRPr="009B3506">
        <w:t>.</w:t>
      </w:r>
      <w:r w:rsidRPr="009B3506">
        <w:rPr>
          <w:lang w:eastAsia="zh-CN"/>
        </w:rPr>
        <w:t>2</w:t>
      </w:r>
      <w:r w:rsidRPr="009B350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430</w:t>
      </w:r>
    </w:p>
    <w:p w:rsidR="009B3506" w:rsidRDefault="009B3506">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433</w:t>
      </w:r>
    </w:p>
    <w:p w:rsidR="009B3506" w:rsidRDefault="009B3506">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433</w:t>
      </w:r>
    </w:p>
    <w:p w:rsidR="009B3506" w:rsidRDefault="009B3506">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433</w:t>
      </w:r>
    </w:p>
    <w:p w:rsidR="009B3506" w:rsidRDefault="009B3506">
      <w:pPr>
        <w:pStyle w:val="TOC3"/>
        <w:rPr>
          <w:rFonts w:asciiTheme="minorHAnsi" w:eastAsiaTheme="minorEastAsia" w:hAnsiTheme="minorHAnsi" w:cstheme="minorBidi"/>
          <w:sz w:val="22"/>
          <w:szCs w:val="22"/>
        </w:rPr>
      </w:pPr>
      <w:r>
        <w:lastRenderedPageBreak/>
        <w:t>8.7.1</w:t>
      </w:r>
      <w:r>
        <w:rPr>
          <w:rFonts w:asciiTheme="minorHAnsi" w:eastAsiaTheme="minorEastAsia" w:hAnsiTheme="minorHAnsi" w:cstheme="minorBidi"/>
          <w:sz w:val="22"/>
          <w:szCs w:val="22"/>
        </w:rPr>
        <w:tab/>
      </w:r>
      <w:r>
        <w:t>Introduction</w:t>
      </w:r>
      <w:r>
        <w:tab/>
        <w:t>433</w:t>
      </w:r>
    </w:p>
    <w:p w:rsidR="009B3506" w:rsidRDefault="009B3506">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433</w:t>
      </w:r>
    </w:p>
    <w:p w:rsidR="009B3506" w:rsidRDefault="009B3506">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433</w:t>
      </w:r>
    </w:p>
    <w:p w:rsidR="009B3506" w:rsidRDefault="009B3506">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433</w:t>
      </w:r>
    </w:p>
    <w:p w:rsidR="009B3506" w:rsidRDefault="009B3506">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433</w:t>
      </w:r>
    </w:p>
    <w:p w:rsidR="009B3506" w:rsidRDefault="009B3506">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434</w:t>
      </w:r>
    </w:p>
    <w:p w:rsidR="009B3506" w:rsidRDefault="009B3506">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434</w:t>
      </w:r>
    </w:p>
    <w:p w:rsidR="009B3506" w:rsidRDefault="009B3506">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435</w:t>
      </w:r>
    </w:p>
    <w:p w:rsidR="009B3506" w:rsidRDefault="009B3506">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437</w:t>
      </w:r>
    </w:p>
    <w:p w:rsidR="009B3506" w:rsidRDefault="009B3506">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437</w:t>
      </w:r>
    </w:p>
    <w:p w:rsidR="009B3506" w:rsidRDefault="009B3506">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437</w:t>
      </w:r>
    </w:p>
    <w:p w:rsidR="009B3506" w:rsidRDefault="009B3506">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437</w:t>
      </w:r>
    </w:p>
    <w:p w:rsidR="009B3506" w:rsidRDefault="009B3506">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437</w:t>
      </w:r>
    </w:p>
    <w:p w:rsidR="009B3506" w:rsidRDefault="009B3506">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437</w:t>
      </w:r>
    </w:p>
    <w:p w:rsidR="009B3506" w:rsidRDefault="009B3506">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438</w:t>
      </w:r>
    </w:p>
    <w:p w:rsidR="009B3506" w:rsidRDefault="009B3506">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440</w:t>
      </w:r>
    </w:p>
    <w:p w:rsidR="009B3506" w:rsidRDefault="009B3506">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440</w:t>
      </w:r>
    </w:p>
    <w:p w:rsidR="009B3506" w:rsidRDefault="009B3506">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440</w:t>
      </w:r>
    </w:p>
    <w:p w:rsidR="009B3506" w:rsidRDefault="009B3506">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440</w:t>
      </w:r>
    </w:p>
    <w:p w:rsidR="009B3506" w:rsidRDefault="009B3506">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440</w:t>
      </w:r>
    </w:p>
    <w:p w:rsidR="009B3506" w:rsidRDefault="009B3506">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441</w:t>
      </w:r>
    </w:p>
    <w:p w:rsidR="009B3506" w:rsidRDefault="009B3506">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441</w:t>
      </w:r>
    </w:p>
    <w:p w:rsidR="009B3506" w:rsidRDefault="009B3506">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442</w:t>
      </w:r>
    </w:p>
    <w:p w:rsidR="009B3506" w:rsidRDefault="009B3506">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442</w:t>
      </w:r>
    </w:p>
    <w:p w:rsidR="009B3506" w:rsidRDefault="009B3506">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442</w:t>
      </w:r>
    </w:p>
    <w:p w:rsidR="009B3506" w:rsidRDefault="009B3506">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443</w:t>
      </w:r>
    </w:p>
    <w:p w:rsidR="009B3506" w:rsidRDefault="009B3506">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443</w:t>
      </w:r>
    </w:p>
    <w:p w:rsidR="009B3506" w:rsidRDefault="009B3506">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443</w:t>
      </w:r>
    </w:p>
    <w:p w:rsidR="009B3506" w:rsidRDefault="009B3506">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443</w:t>
      </w:r>
    </w:p>
    <w:p w:rsidR="009B3506" w:rsidRDefault="009B3506">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443</w:t>
      </w:r>
    </w:p>
    <w:p w:rsidR="009B3506" w:rsidRDefault="009B3506">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444</w:t>
      </w:r>
    </w:p>
    <w:p w:rsidR="009B3506" w:rsidRDefault="009B350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444</w:t>
      </w:r>
    </w:p>
    <w:p w:rsidR="009B3506" w:rsidRDefault="009B3506">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444</w:t>
      </w:r>
    </w:p>
    <w:p w:rsidR="009B3506" w:rsidRDefault="009B3506">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444</w:t>
      </w:r>
    </w:p>
    <w:p w:rsidR="009B3506" w:rsidRDefault="009B3506">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444</w:t>
      </w:r>
    </w:p>
    <w:p w:rsidR="009B3506" w:rsidRDefault="009B3506">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445</w:t>
      </w:r>
    </w:p>
    <w:p w:rsidR="009B3506" w:rsidRDefault="009B3506">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445</w:t>
      </w:r>
    </w:p>
    <w:p w:rsidR="009B3506" w:rsidRDefault="009B3506">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445</w:t>
      </w:r>
    </w:p>
    <w:p w:rsidR="009B3506" w:rsidRDefault="009B3506">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445</w:t>
      </w:r>
    </w:p>
    <w:p w:rsidR="009B3506" w:rsidRDefault="009B3506">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445</w:t>
      </w:r>
    </w:p>
    <w:p w:rsidR="009B3506" w:rsidRDefault="009B3506">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445</w:t>
      </w:r>
    </w:p>
    <w:p w:rsidR="009B3506" w:rsidRDefault="009B350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446</w:t>
      </w:r>
    </w:p>
    <w:p w:rsidR="009B3506" w:rsidRDefault="009B3506">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446</w:t>
      </w:r>
    </w:p>
    <w:p w:rsidR="009B3506" w:rsidRDefault="009B3506">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446</w:t>
      </w:r>
    </w:p>
    <w:p w:rsidR="009B3506" w:rsidRDefault="009B3506">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446</w:t>
      </w:r>
    </w:p>
    <w:p w:rsidR="009B3506" w:rsidRDefault="009B3506">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447</w:t>
      </w:r>
    </w:p>
    <w:p w:rsidR="009B3506" w:rsidRDefault="009B3506">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447</w:t>
      </w:r>
    </w:p>
    <w:p w:rsidR="009B3506" w:rsidRDefault="009B350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448</w:t>
      </w:r>
    </w:p>
    <w:p w:rsidR="009B3506" w:rsidRDefault="009B3506">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449</w:t>
      </w:r>
    </w:p>
    <w:p w:rsidR="009B3506" w:rsidRDefault="009B350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451</w:t>
      </w:r>
    </w:p>
    <w:p w:rsidR="009B3506" w:rsidRDefault="009B3506">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452</w:t>
      </w:r>
    </w:p>
    <w:p w:rsidR="009B3506" w:rsidRDefault="009B3506">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452</w:t>
      </w:r>
    </w:p>
    <w:p w:rsidR="009B3506" w:rsidRDefault="009B3506">
      <w:pPr>
        <w:pStyle w:val="TOC5"/>
        <w:rPr>
          <w:rFonts w:asciiTheme="minorHAnsi" w:eastAsiaTheme="minorEastAsia" w:hAnsiTheme="minorHAnsi" w:cstheme="minorBidi"/>
          <w:sz w:val="22"/>
          <w:szCs w:val="22"/>
        </w:rPr>
      </w:pPr>
      <w:r w:rsidRPr="009B3506">
        <w:t>8.11.2.</w:t>
      </w:r>
      <w:r w:rsidRPr="009B3506">
        <w:rPr>
          <w:lang w:eastAsia="zh-CN"/>
        </w:rPr>
        <w:t>2</w:t>
      </w:r>
      <w:r w:rsidRPr="009B3506">
        <w:t>.</w:t>
      </w:r>
      <w:r w:rsidRPr="009B3506">
        <w:rPr>
          <w:lang w:eastAsia="zh-CN"/>
        </w:rPr>
        <w:t>2</w:t>
      </w:r>
      <w:r w:rsidRPr="009B350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456</w:t>
      </w:r>
    </w:p>
    <w:p w:rsidR="009B3506" w:rsidRDefault="009B3506">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456</w:t>
      </w:r>
    </w:p>
    <w:p w:rsidR="009B3506" w:rsidRDefault="009B3506">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456</w:t>
      </w:r>
    </w:p>
    <w:p w:rsidR="009B3506" w:rsidRDefault="009B3506">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456</w:t>
      </w:r>
    </w:p>
    <w:p w:rsidR="009B3506" w:rsidRDefault="009B3506">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456</w:t>
      </w:r>
    </w:p>
    <w:p w:rsidR="009B3506" w:rsidRDefault="009B350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458</w:t>
      </w:r>
    </w:p>
    <w:p w:rsidR="009B3506" w:rsidRDefault="009B3506">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458</w:t>
      </w:r>
    </w:p>
    <w:p w:rsidR="009B3506" w:rsidRDefault="009B350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459</w:t>
      </w:r>
    </w:p>
    <w:p w:rsidR="009B3506" w:rsidRDefault="009B3506">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460</w:t>
      </w:r>
    </w:p>
    <w:p w:rsidR="009B3506" w:rsidRDefault="009B3506">
      <w:pPr>
        <w:pStyle w:val="TOC5"/>
        <w:rPr>
          <w:rFonts w:asciiTheme="minorHAnsi" w:eastAsiaTheme="minorEastAsia" w:hAnsiTheme="minorHAnsi" w:cstheme="minorBidi"/>
          <w:sz w:val="22"/>
          <w:szCs w:val="22"/>
        </w:rPr>
      </w:pPr>
      <w:r w:rsidRPr="009B3506">
        <w:t>8.11.3.</w:t>
      </w:r>
      <w:r w:rsidRPr="009B3506">
        <w:rPr>
          <w:lang w:eastAsia="zh-CN"/>
        </w:rPr>
        <w:t>2</w:t>
      </w:r>
      <w:r w:rsidRPr="009B3506">
        <w:t>.1</w:t>
      </w:r>
      <w:r w:rsidRPr="009B3506">
        <w:rPr>
          <w:rFonts w:asciiTheme="minorHAnsi" w:eastAsiaTheme="minorEastAsia" w:hAnsiTheme="minorHAnsi"/>
          <w:sz w:val="22"/>
          <w:szCs w:val="22"/>
        </w:rPr>
        <w:tab/>
      </w:r>
      <w:r>
        <w:t>E-UTRAN FDD – FS3 inter-frequency measurements</w:t>
      </w:r>
      <w:r>
        <w:tab/>
        <w:t>460</w:t>
      </w:r>
    </w:p>
    <w:p w:rsidR="009B3506" w:rsidRDefault="009B3506">
      <w:pPr>
        <w:pStyle w:val="TOC5"/>
        <w:rPr>
          <w:rFonts w:asciiTheme="minorHAnsi" w:eastAsiaTheme="minorEastAsia" w:hAnsiTheme="minorHAnsi" w:cstheme="minorBidi"/>
          <w:sz w:val="22"/>
          <w:szCs w:val="22"/>
        </w:rPr>
      </w:pPr>
      <w:r w:rsidRPr="009B3506">
        <w:lastRenderedPageBreak/>
        <w:t>8.11.3.</w:t>
      </w:r>
      <w:r w:rsidRPr="009B3506">
        <w:rPr>
          <w:lang w:eastAsia="zh-CN"/>
        </w:rPr>
        <w:t>2</w:t>
      </w:r>
      <w:r w:rsidRPr="009B3506">
        <w:t>.</w:t>
      </w:r>
      <w:r w:rsidRPr="009B3506">
        <w:rPr>
          <w:lang w:eastAsia="zh-CN"/>
        </w:rPr>
        <w:t>2</w:t>
      </w:r>
      <w:r w:rsidRPr="009B350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464</w:t>
      </w:r>
    </w:p>
    <w:p w:rsidR="009B3506" w:rsidRDefault="009B3506">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464</w:t>
      </w:r>
    </w:p>
    <w:p w:rsidR="009B3506" w:rsidRDefault="009B3506">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464</w:t>
      </w:r>
    </w:p>
    <w:p w:rsidR="009B3506" w:rsidRDefault="009B3506">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464</w:t>
      </w:r>
    </w:p>
    <w:p w:rsidR="009B3506" w:rsidRDefault="009B3506">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465</w:t>
      </w:r>
    </w:p>
    <w:p w:rsidR="009B3506" w:rsidRDefault="009B3506">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465</w:t>
      </w:r>
    </w:p>
    <w:p w:rsidR="009B3506" w:rsidRDefault="009B3506">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465</w:t>
      </w:r>
    </w:p>
    <w:p w:rsidR="009B3506" w:rsidRDefault="009B350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465</w:t>
      </w:r>
    </w:p>
    <w:p w:rsidR="009B3506" w:rsidRDefault="009B3506">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465</w:t>
      </w:r>
    </w:p>
    <w:p w:rsidR="009B3506" w:rsidRDefault="009B3506">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465</w:t>
      </w:r>
    </w:p>
    <w:p w:rsidR="009B3506" w:rsidRDefault="009B3506">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465</w:t>
      </w:r>
    </w:p>
    <w:p w:rsidR="009B3506" w:rsidRDefault="009B3506">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465</w:t>
      </w:r>
    </w:p>
    <w:p w:rsidR="009B3506" w:rsidRDefault="009B3506">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465</w:t>
      </w:r>
    </w:p>
    <w:p w:rsidR="009B3506" w:rsidRDefault="009B3506">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466</w:t>
      </w:r>
    </w:p>
    <w:p w:rsidR="009B3506" w:rsidRDefault="009B3506">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466</w:t>
      </w:r>
    </w:p>
    <w:p w:rsidR="009B3506" w:rsidRDefault="009B3506">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468</w:t>
      </w:r>
    </w:p>
    <w:p w:rsidR="009B3506" w:rsidRDefault="009B3506">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471</w:t>
      </w:r>
    </w:p>
    <w:p w:rsidR="009B3506" w:rsidRDefault="009B3506">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471</w:t>
      </w:r>
    </w:p>
    <w:p w:rsidR="009B3506" w:rsidRDefault="009B3506">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471</w:t>
      </w:r>
    </w:p>
    <w:p w:rsidR="009B3506" w:rsidRDefault="009B3506">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471</w:t>
      </w:r>
    </w:p>
    <w:p w:rsidR="009B3506" w:rsidRDefault="009B3506">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471</w:t>
      </w:r>
    </w:p>
    <w:p w:rsidR="009B3506" w:rsidRDefault="009B3506">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471</w:t>
      </w:r>
    </w:p>
    <w:p w:rsidR="009B3506" w:rsidRDefault="009B3506">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473</w:t>
      </w:r>
    </w:p>
    <w:p w:rsidR="009B3506" w:rsidRDefault="009B3506">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475</w:t>
      </w:r>
    </w:p>
    <w:p w:rsidR="009B3506" w:rsidRDefault="009B3506">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475</w:t>
      </w:r>
    </w:p>
    <w:p w:rsidR="009B3506" w:rsidRDefault="009B3506">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475</w:t>
      </w:r>
    </w:p>
    <w:p w:rsidR="009B3506" w:rsidRDefault="009B3506">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476</w:t>
      </w:r>
    </w:p>
    <w:p w:rsidR="009B3506" w:rsidRDefault="009B3506">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476</w:t>
      </w:r>
    </w:p>
    <w:p w:rsidR="009B3506" w:rsidRDefault="009B3506">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480</w:t>
      </w:r>
    </w:p>
    <w:p w:rsidR="009B3506" w:rsidRDefault="009B3506">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482</w:t>
      </w:r>
    </w:p>
    <w:p w:rsidR="009B3506" w:rsidRDefault="009B3506">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486</w:t>
      </w:r>
    </w:p>
    <w:p w:rsidR="009B3506" w:rsidRDefault="009B3506">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486</w:t>
      </w:r>
    </w:p>
    <w:p w:rsidR="009B3506" w:rsidRDefault="009B3506">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486</w:t>
      </w:r>
    </w:p>
    <w:p w:rsidR="009B3506" w:rsidRDefault="009B3506">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489</w:t>
      </w:r>
    </w:p>
    <w:p w:rsidR="009B3506" w:rsidRDefault="009B3506">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491</w:t>
      </w:r>
    </w:p>
    <w:p w:rsidR="009B3506" w:rsidRDefault="009B3506">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492</w:t>
      </w:r>
    </w:p>
    <w:p w:rsidR="009B3506" w:rsidRDefault="009B3506">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492</w:t>
      </w:r>
    </w:p>
    <w:p w:rsidR="009B3506" w:rsidRDefault="009B3506">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494</w:t>
      </w:r>
    </w:p>
    <w:p w:rsidR="009B3506" w:rsidRDefault="009B3506">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496</w:t>
      </w:r>
    </w:p>
    <w:p w:rsidR="009B3506" w:rsidRDefault="009B3506">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497</w:t>
      </w:r>
    </w:p>
    <w:p w:rsidR="009B3506" w:rsidRDefault="009B3506">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497</w:t>
      </w:r>
    </w:p>
    <w:p w:rsidR="009B3506" w:rsidRDefault="009B3506">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497</w:t>
      </w:r>
    </w:p>
    <w:p w:rsidR="009B3506" w:rsidRDefault="009B3506">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498</w:t>
      </w:r>
    </w:p>
    <w:p w:rsidR="009B3506" w:rsidRDefault="009B3506">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498</w:t>
      </w:r>
    </w:p>
    <w:p w:rsidR="009B3506" w:rsidRDefault="009B3506">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498</w:t>
      </w:r>
    </w:p>
    <w:p w:rsidR="009B3506" w:rsidRDefault="009B3506">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499</w:t>
      </w:r>
    </w:p>
    <w:p w:rsidR="009B3506" w:rsidRDefault="009B3506">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499</w:t>
      </w:r>
    </w:p>
    <w:p w:rsidR="009B3506" w:rsidRDefault="009B3506">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500</w:t>
      </w:r>
    </w:p>
    <w:p w:rsidR="009B3506" w:rsidRDefault="009B3506">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501</w:t>
      </w:r>
    </w:p>
    <w:p w:rsidR="009B3506" w:rsidRDefault="009B3506">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501</w:t>
      </w:r>
    </w:p>
    <w:p w:rsidR="009B3506" w:rsidRDefault="009B3506">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502</w:t>
      </w:r>
    </w:p>
    <w:p w:rsidR="009B3506" w:rsidRDefault="009B3506">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506</w:t>
      </w:r>
    </w:p>
    <w:p w:rsidR="009B3506" w:rsidRDefault="009B3506">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508</w:t>
      </w:r>
    </w:p>
    <w:p w:rsidR="009B3506" w:rsidRDefault="009B3506">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512</w:t>
      </w:r>
    </w:p>
    <w:p w:rsidR="009B3506" w:rsidRDefault="009B3506">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512</w:t>
      </w:r>
    </w:p>
    <w:p w:rsidR="009B3506" w:rsidRDefault="009B3506">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512</w:t>
      </w:r>
    </w:p>
    <w:p w:rsidR="009B3506" w:rsidRDefault="009B3506">
      <w:pPr>
        <w:pStyle w:val="TOC5"/>
        <w:rPr>
          <w:rFonts w:asciiTheme="minorHAnsi" w:eastAsiaTheme="minorEastAsia" w:hAnsiTheme="minorHAnsi" w:cstheme="minorBidi"/>
          <w:sz w:val="22"/>
          <w:szCs w:val="22"/>
        </w:rPr>
      </w:pPr>
      <w:r>
        <w:lastRenderedPageBreak/>
        <w:t>8.13.3.1.1</w:t>
      </w:r>
      <w:r>
        <w:rPr>
          <w:rFonts w:asciiTheme="minorHAnsi" w:eastAsiaTheme="minorEastAsia" w:hAnsiTheme="minorHAnsi" w:cstheme="minorBidi"/>
          <w:sz w:val="22"/>
          <w:szCs w:val="22"/>
        </w:rPr>
        <w:tab/>
      </w:r>
      <w:r>
        <w:t>E-UTRAN FDD intra frequency measurements</w:t>
      </w:r>
      <w:r>
        <w:tab/>
        <w:t>512</w:t>
      </w:r>
    </w:p>
    <w:p w:rsidR="009B3506" w:rsidRDefault="009B3506">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517</w:t>
      </w:r>
    </w:p>
    <w:p w:rsidR="009B3506" w:rsidRDefault="009B3506">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519</w:t>
      </w:r>
    </w:p>
    <w:p w:rsidR="009B3506" w:rsidRDefault="009B3506">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525</w:t>
      </w:r>
    </w:p>
    <w:p w:rsidR="009B3506" w:rsidRDefault="009B3506">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526</w:t>
      </w:r>
    </w:p>
    <w:p w:rsidR="009B3506" w:rsidRDefault="009B3506">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526</w:t>
      </w:r>
    </w:p>
    <w:p w:rsidR="009B3506" w:rsidRDefault="009B3506">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527</w:t>
      </w:r>
    </w:p>
    <w:p w:rsidR="009B3506" w:rsidRDefault="009B3506">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527</w:t>
      </w:r>
    </w:p>
    <w:p w:rsidR="009B3506" w:rsidRDefault="009B3506">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527</w:t>
      </w:r>
    </w:p>
    <w:p w:rsidR="009B3506" w:rsidRDefault="009B3506">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530</w:t>
      </w:r>
    </w:p>
    <w:p w:rsidR="009B3506" w:rsidRDefault="009B3506">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532</w:t>
      </w:r>
    </w:p>
    <w:p w:rsidR="009B3506" w:rsidRDefault="009B3506">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533</w:t>
      </w:r>
    </w:p>
    <w:p w:rsidR="009B3506" w:rsidRDefault="009B3506">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533</w:t>
      </w:r>
    </w:p>
    <w:p w:rsidR="009B3506" w:rsidRDefault="009B3506">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533</w:t>
      </w:r>
    </w:p>
    <w:p w:rsidR="009B3506" w:rsidRDefault="009B3506">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533</w:t>
      </w:r>
    </w:p>
    <w:p w:rsidR="009B3506" w:rsidRDefault="009B3506">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534</w:t>
      </w:r>
    </w:p>
    <w:p w:rsidR="009B3506" w:rsidRDefault="009B3506">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534</w:t>
      </w:r>
    </w:p>
    <w:p w:rsidR="009B3506" w:rsidRDefault="009B3506">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535</w:t>
      </w:r>
    </w:p>
    <w:p w:rsidR="009B3506" w:rsidRDefault="009B3506">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535</w:t>
      </w:r>
    </w:p>
    <w:p w:rsidR="009B3506" w:rsidRDefault="009B3506">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535</w:t>
      </w:r>
    </w:p>
    <w:p w:rsidR="009B3506" w:rsidRDefault="009B3506">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539</w:t>
      </w:r>
    </w:p>
    <w:p w:rsidR="009B3506" w:rsidRDefault="009B3506">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542</w:t>
      </w:r>
    </w:p>
    <w:p w:rsidR="009B3506" w:rsidRDefault="009B3506">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546</w:t>
      </w:r>
    </w:p>
    <w:p w:rsidR="009B3506" w:rsidRDefault="009B3506">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547</w:t>
      </w:r>
    </w:p>
    <w:p w:rsidR="009B3506" w:rsidRDefault="009B3506">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547</w:t>
      </w:r>
    </w:p>
    <w:p w:rsidR="009B3506" w:rsidRDefault="009B3506">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549</w:t>
      </w:r>
    </w:p>
    <w:p w:rsidR="009B3506" w:rsidRDefault="009B3506">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551</w:t>
      </w:r>
    </w:p>
    <w:p w:rsidR="009B3506" w:rsidRDefault="009B3506">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552</w:t>
      </w:r>
    </w:p>
    <w:p w:rsidR="009B3506" w:rsidRDefault="009B3506">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552</w:t>
      </w:r>
    </w:p>
    <w:p w:rsidR="009B3506" w:rsidRDefault="009B3506">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552</w:t>
      </w:r>
    </w:p>
    <w:p w:rsidR="009B3506" w:rsidRDefault="009B3506">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552</w:t>
      </w:r>
    </w:p>
    <w:p w:rsidR="009B3506" w:rsidRDefault="009B3506">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552</w:t>
      </w:r>
    </w:p>
    <w:p w:rsidR="009B3506" w:rsidRDefault="009B3506">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552</w:t>
      </w:r>
    </w:p>
    <w:p w:rsidR="009B3506" w:rsidRDefault="009B3506">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552</w:t>
      </w:r>
    </w:p>
    <w:p w:rsidR="009B3506" w:rsidRDefault="009B3506">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552</w:t>
      </w:r>
    </w:p>
    <w:p w:rsidR="009B3506" w:rsidRDefault="009B3506">
      <w:pPr>
        <w:pStyle w:val="TOC3"/>
        <w:rPr>
          <w:rFonts w:asciiTheme="minorHAnsi" w:eastAsiaTheme="minorEastAsia" w:hAnsiTheme="minorHAnsi" w:cstheme="minorBidi"/>
          <w:sz w:val="22"/>
          <w:szCs w:val="22"/>
        </w:rPr>
      </w:pPr>
      <w:r>
        <w:t>8.14.4</w:t>
      </w:r>
      <w:r>
        <w:rPr>
          <w:rFonts w:asciiTheme="minorHAnsi" w:eastAsiaTheme="minorEastAsia" w:hAnsiTheme="minorHAnsi" w:cstheme="minorBidi"/>
          <w:sz w:val="22"/>
          <w:szCs w:val="22"/>
        </w:rPr>
        <w:tab/>
      </w:r>
      <w:r>
        <w:t>Connected mode channel quality report for UE Category NB1</w:t>
      </w:r>
      <w:r>
        <w:tab/>
        <w:t>553</w:t>
      </w:r>
    </w:p>
    <w:p w:rsidR="009B3506" w:rsidRDefault="009B3506">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553</w:t>
      </w:r>
    </w:p>
    <w:p w:rsidR="009B3506" w:rsidRDefault="009B3506">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553</w:t>
      </w:r>
    </w:p>
    <w:p w:rsidR="009B3506" w:rsidRDefault="009B3506">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553</w:t>
      </w:r>
    </w:p>
    <w:p w:rsidR="009B3506" w:rsidRDefault="009B3506">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554</w:t>
      </w:r>
    </w:p>
    <w:p w:rsidR="009B3506" w:rsidRDefault="009B3506">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554</w:t>
      </w:r>
    </w:p>
    <w:p w:rsidR="009B3506" w:rsidRDefault="009B3506">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554</w:t>
      </w:r>
    </w:p>
    <w:p w:rsidR="009B3506" w:rsidRDefault="009B3506">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555</w:t>
      </w:r>
    </w:p>
    <w:p w:rsidR="009B3506" w:rsidRDefault="009B3506">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555</w:t>
      </w:r>
    </w:p>
    <w:p w:rsidR="009B3506" w:rsidRDefault="009B3506">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555</w:t>
      </w:r>
    </w:p>
    <w:p w:rsidR="009B3506" w:rsidRDefault="009B3506">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556</w:t>
      </w:r>
    </w:p>
    <w:p w:rsidR="009B3506" w:rsidRDefault="009B3506">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556</w:t>
      </w:r>
    </w:p>
    <w:p w:rsidR="009B3506" w:rsidRDefault="009B3506">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556</w:t>
      </w:r>
    </w:p>
    <w:p w:rsidR="009B3506" w:rsidRDefault="009B3506">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559</w:t>
      </w:r>
    </w:p>
    <w:p w:rsidR="009B3506" w:rsidRDefault="009B3506">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561</w:t>
      </w:r>
    </w:p>
    <w:p w:rsidR="009B3506" w:rsidRDefault="009B3506">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562</w:t>
      </w:r>
    </w:p>
    <w:p w:rsidR="009B3506" w:rsidRDefault="009B3506">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562</w:t>
      </w:r>
    </w:p>
    <w:p w:rsidR="009B3506" w:rsidRDefault="009B3506">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564</w:t>
      </w:r>
    </w:p>
    <w:p w:rsidR="009B3506" w:rsidRDefault="009B3506">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566</w:t>
      </w:r>
    </w:p>
    <w:p w:rsidR="009B3506" w:rsidRDefault="009B3506">
      <w:pPr>
        <w:pStyle w:val="TOC3"/>
        <w:rPr>
          <w:rFonts w:asciiTheme="minorHAnsi" w:eastAsiaTheme="minorEastAsia" w:hAnsiTheme="minorHAnsi" w:cstheme="minorBidi"/>
          <w:sz w:val="22"/>
          <w:szCs w:val="22"/>
        </w:rPr>
      </w:pPr>
      <w:r w:rsidRPr="009B3506">
        <w:t>8.16.3</w:t>
      </w:r>
      <w:r w:rsidRPr="009B3506">
        <w:rPr>
          <w:rFonts w:asciiTheme="minorHAnsi" w:eastAsiaTheme="minorEastAsia" w:hAnsiTheme="minorHAnsi" w:cstheme="minorBidi"/>
          <w:sz w:val="22"/>
          <w:szCs w:val="22"/>
        </w:rPr>
        <w:tab/>
      </w:r>
      <w:r w:rsidRPr="00432094">
        <w:rPr>
          <w:lang w:val="en-US"/>
        </w:rPr>
        <w:t>Requirements for UE category M2 with CE mode B</w:t>
      </w:r>
      <w:r>
        <w:tab/>
        <w:t>567</w:t>
      </w:r>
    </w:p>
    <w:p w:rsidR="009B3506" w:rsidRDefault="009B3506">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567</w:t>
      </w:r>
    </w:p>
    <w:p w:rsidR="009B3506" w:rsidRDefault="009B3506">
      <w:pPr>
        <w:pStyle w:val="TOC5"/>
        <w:rPr>
          <w:rFonts w:asciiTheme="minorHAnsi" w:eastAsiaTheme="minorEastAsia" w:hAnsiTheme="minorHAnsi" w:cstheme="minorBidi"/>
          <w:sz w:val="22"/>
          <w:szCs w:val="22"/>
        </w:rPr>
      </w:pPr>
      <w:r>
        <w:lastRenderedPageBreak/>
        <w:t>8.16.3.1.1</w:t>
      </w:r>
      <w:r>
        <w:rPr>
          <w:rFonts w:asciiTheme="minorHAnsi" w:eastAsiaTheme="minorEastAsia" w:hAnsiTheme="minorHAnsi" w:cstheme="minorBidi"/>
          <w:sz w:val="22"/>
          <w:szCs w:val="22"/>
        </w:rPr>
        <w:tab/>
      </w:r>
      <w:r>
        <w:t>E-UTRAN FDD Intra-Frequency OTDOA Measurements</w:t>
      </w:r>
      <w:r>
        <w:tab/>
        <w:t>567</w:t>
      </w:r>
    </w:p>
    <w:p w:rsidR="009B3506" w:rsidRDefault="009B3506">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569</w:t>
      </w:r>
    </w:p>
    <w:p w:rsidR="009B3506" w:rsidRDefault="009B3506">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572</w:t>
      </w:r>
    </w:p>
    <w:p w:rsidR="009B3506" w:rsidRDefault="009B3506">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572</w:t>
      </w:r>
    </w:p>
    <w:p w:rsidR="009B3506" w:rsidRDefault="009B3506">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573</w:t>
      </w:r>
    </w:p>
    <w:p w:rsidR="009B3506" w:rsidRDefault="009B3506">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575</w:t>
      </w:r>
    </w:p>
    <w:p w:rsidR="009B3506" w:rsidRDefault="009B3506">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577</w:t>
      </w:r>
    </w:p>
    <w:p w:rsidR="009B3506" w:rsidRDefault="009B3506">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578</w:t>
      </w:r>
    </w:p>
    <w:p w:rsidR="009B3506" w:rsidRDefault="009B3506">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578</w:t>
      </w:r>
    </w:p>
    <w:p w:rsidR="009B3506" w:rsidRDefault="009B3506">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578</w:t>
      </w:r>
    </w:p>
    <w:p w:rsidR="009B3506" w:rsidRDefault="009B3506">
      <w:pPr>
        <w:pStyle w:val="TOC3"/>
        <w:rPr>
          <w:rFonts w:asciiTheme="minorHAnsi" w:eastAsiaTheme="minorEastAsia" w:hAnsiTheme="minorHAnsi" w:cstheme="minorBidi"/>
          <w:sz w:val="22"/>
          <w:szCs w:val="22"/>
        </w:rPr>
      </w:pPr>
      <w:r w:rsidRPr="009B3506">
        <w:t>8.17.1A</w:t>
      </w:r>
      <w:r w:rsidRPr="009B3506">
        <w:rPr>
          <w:rFonts w:asciiTheme="minorHAnsi" w:hAnsiTheme="minorHAnsi" w:cstheme="minorBidi"/>
          <w:sz w:val="22"/>
          <w:szCs w:val="22"/>
        </w:rPr>
        <w:tab/>
      </w:r>
      <w:r w:rsidRPr="00432094">
        <w:rPr>
          <w:rFonts w:eastAsia="SimSun"/>
        </w:rPr>
        <w:t>Intrafrequency Measurements</w:t>
      </w:r>
      <w:r>
        <w:tab/>
        <w:t>578</w:t>
      </w:r>
    </w:p>
    <w:p w:rsidR="009B3506" w:rsidRDefault="009B3506">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579</w:t>
      </w:r>
    </w:p>
    <w:p w:rsidR="009B3506" w:rsidRDefault="009B3506">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rPr>
          <w:lang w:eastAsia="zh-CN"/>
        </w:rPr>
        <w:t>Introduction</w:t>
      </w:r>
      <w:r>
        <w:tab/>
        <w:t>579</w:t>
      </w:r>
    </w:p>
    <w:p w:rsidR="009B3506" w:rsidRDefault="009B3506">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SFTD Measurement requirements</w:t>
      </w:r>
      <w:r>
        <w:tab/>
        <w:t>579</w:t>
      </w:r>
    </w:p>
    <w:p w:rsidR="009B3506" w:rsidRDefault="009B3506">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579</w:t>
      </w:r>
    </w:p>
    <w:p w:rsidR="009B3506" w:rsidRDefault="009B3506">
      <w:pPr>
        <w:pStyle w:val="TOC3"/>
        <w:rPr>
          <w:rFonts w:asciiTheme="minorHAnsi" w:eastAsiaTheme="minorEastAsia" w:hAnsiTheme="minorHAnsi" w:cstheme="minorBidi"/>
          <w:sz w:val="22"/>
          <w:szCs w:val="22"/>
        </w:rPr>
      </w:pPr>
      <w:r w:rsidRPr="009B3506">
        <w:t>8.17.3</w:t>
      </w:r>
      <w:r w:rsidRPr="009B3506">
        <w:rPr>
          <w:rFonts w:asciiTheme="minorHAnsi" w:eastAsiaTheme="minorEastAsia" w:hAnsiTheme="minorHAnsi"/>
          <w:sz w:val="22"/>
          <w:szCs w:val="22"/>
        </w:rPr>
        <w:tab/>
      </w:r>
      <w:r>
        <w:rPr>
          <w:lang w:eastAsia="sv-SE"/>
        </w:rPr>
        <w:t>E-UTRA Inter-frequency Measurements when Configured with E-UTRA-NR Dual Connectivity Operation</w:t>
      </w:r>
      <w:r>
        <w:tab/>
        <w:t>580</w:t>
      </w:r>
    </w:p>
    <w:p w:rsidR="009B3506" w:rsidRDefault="009B3506">
      <w:pPr>
        <w:pStyle w:val="TOC4"/>
        <w:rPr>
          <w:rFonts w:asciiTheme="minorHAnsi" w:eastAsiaTheme="minorEastAsia" w:hAnsiTheme="minorHAnsi" w:cstheme="minorBidi"/>
          <w:sz w:val="22"/>
          <w:szCs w:val="22"/>
        </w:rPr>
      </w:pPr>
      <w:r w:rsidRPr="009B3506">
        <w:t>8.17.3.1</w:t>
      </w:r>
      <w:r w:rsidRPr="009B3506">
        <w:rPr>
          <w:rFonts w:asciiTheme="minorHAnsi" w:eastAsiaTheme="minorEastAsia" w:hAnsiTheme="minorHAnsi"/>
          <w:sz w:val="22"/>
          <w:szCs w:val="22"/>
        </w:rPr>
        <w:tab/>
      </w:r>
      <w:r>
        <w:t>Introduction</w:t>
      </w:r>
      <w:r>
        <w:tab/>
        <w:t>580</w:t>
      </w:r>
    </w:p>
    <w:p w:rsidR="009B3506" w:rsidRDefault="009B3506">
      <w:pPr>
        <w:pStyle w:val="TOC4"/>
        <w:rPr>
          <w:rFonts w:asciiTheme="minorHAnsi" w:eastAsiaTheme="minorEastAsia" w:hAnsiTheme="minorHAnsi" w:cstheme="minorBidi"/>
          <w:sz w:val="22"/>
          <w:szCs w:val="22"/>
        </w:rPr>
      </w:pPr>
      <w:r w:rsidRPr="009B3506">
        <w:t>8.17.3.2</w:t>
      </w:r>
      <w:r w:rsidRPr="009B3506">
        <w:rPr>
          <w:rFonts w:asciiTheme="minorHAnsi" w:eastAsiaTheme="minorEastAsia" w:hAnsiTheme="minorHAnsi"/>
          <w:sz w:val="22"/>
          <w:szCs w:val="22"/>
        </w:rPr>
        <w:tab/>
      </w:r>
      <w:r>
        <w:t>E-UTRAN FDD inter frequency measurements</w:t>
      </w:r>
      <w:r>
        <w:tab/>
        <w:t>580</w:t>
      </w:r>
    </w:p>
    <w:p w:rsidR="009B3506" w:rsidRDefault="009B3506">
      <w:pPr>
        <w:pStyle w:val="TOC5"/>
        <w:rPr>
          <w:rFonts w:asciiTheme="minorHAnsi" w:eastAsiaTheme="minorEastAsia" w:hAnsiTheme="minorHAnsi" w:cstheme="minorBidi"/>
          <w:sz w:val="22"/>
          <w:szCs w:val="22"/>
        </w:rPr>
      </w:pPr>
      <w:r w:rsidRPr="009B3506">
        <w:t>8.17.3.2.1</w:t>
      </w:r>
      <w:r w:rsidRPr="009B3506">
        <w:rPr>
          <w:rFonts w:asciiTheme="minorHAnsi" w:eastAsiaTheme="minorEastAsia" w:hAnsiTheme="minorHAnsi"/>
          <w:sz w:val="22"/>
          <w:szCs w:val="22"/>
        </w:rPr>
        <w:tab/>
      </w:r>
      <w:r>
        <w:t>E-UTRAN FDD inter frequency measurements when no DRX is used</w:t>
      </w:r>
      <w:r>
        <w:tab/>
        <w:t>580</w:t>
      </w:r>
    </w:p>
    <w:p w:rsidR="009B3506" w:rsidRDefault="009B3506">
      <w:pPr>
        <w:pStyle w:val="TOC5"/>
        <w:rPr>
          <w:rFonts w:asciiTheme="minorHAnsi" w:eastAsiaTheme="minorEastAsia" w:hAnsiTheme="minorHAnsi" w:cstheme="minorBidi"/>
          <w:sz w:val="22"/>
          <w:szCs w:val="22"/>
        </w:rPr>
      </w:pPr>
      <w:r w:rsidRPr="009B3506">
        <w:t>8.17.3.2.2</w:t>
      </w:r>
      <w:r w:rsidRPr="009B3506">
        <w:rPr>
          <w:rFonts w:asciiTheme="minorHAnsi" w:eastAsiaTheme="minorEastAsia" w:hAnsiTheme="minorHAnsi"/>
          <w:sz w:val="22"/>
          <w:szCs w:val="22"/>
        </w:rPr>
        <w:tab/>
      </w:r>
      <w:r>
        <w:t>E-UTRAN FDD inter frequency measurements when DRX is used</w:t>
      </w:r>
      <w:r>
        <w:tab/>
        <w:t>581</w:t>
      </w:r>
    </w:p>
    <w:p w:rsidR="009B3506" w:rsidRDefault="009B3506">
      <w:pPr>
        <w:pStyle w:val="TOC4"/>
        <w:rPr>
          <w:rFonts w:asciiTheme="minorHAnsi" w:eastAsiaTheme="minorEastAsia" w:hAnsiTheme="minorHAnsi" w:cstheme="minorBidi"/>
          <w:sz w:val="22"/>
          <w:szCs w:val="22"/>
        </w:rPr>
      </w:pPr>
      <w:r w:rsidRPr="009B3506">
        <w:t>8.17.3.3</w:t>
      </w:r>
      <w:r w:rsidRPr="009B3506">
        <w:rPr>
          <w:rFonts w:asciiTheme="minorHAnsi" w:eastAsiaTheme="minorEastAsia" w:hAnsiTheme="minorHAnsi"/>
          <w:sz w:val="22"/>
          <w:szCs w:val="22"/>
        </w:rPr>
        <w:tab/>
      </w:r>
      <w:r>
        <w:t>E-UTRAN TDD inter frequency measurements</w:t>
      </w:r>
      <w:r>
        <w:tab/>
        <w:t>583</w:t>
      </w:r>
    </w:p>
    <w:p w:rsidR="009B3506" w:rsidRDefault="009B3506">
      <w:pPr>
        <w:pStyle w:val="TOC5"/>
        <w:rPr>
          <w:rFonts w:asciiTheme="minorHAnsi" w:eastAsiaTheme="minorEastAsia" w:hAnsiTheme="minorHAnsi" w:cstheme="minorBidi"/>
          <w:sz w:val="22"/>
          <w:szCs w:val="22"/>
        </w:rPr>
      </w:pPr>
      <w:r w:rsidRPr="009B3506">
        <w:t>8.17.3.3.1</w:t>
      </w:r>
      <w:r w:rsidRPr="009B3506">
        <w:rPr>
          <w:rFonts w:asciiTheme="minorHAnsi" w:eastAsiaTheme="minorEastAsia" w:hAnsiTheme="minorHAnsi"/>
          <w:sz w:val="22"/>
          <w:szCs w:val="22"/>
        </w:rPr>
        <w:tab/>
      </w:r>
      <w:r>
        <w:t>E-UTRAN TDD inter frequency measurements when no DRX is used</w:t>
      </w:r>
      <w:r>
        <w:tab/>
        <w:t>583</w:t>
      </w:r>
    </w:p>
    <w:p w:rsidR="009B3506" w:rsidRDefault="009B3506">
      <w:pPr>
        <w:pStyle w:val="TOC5"/>
        <w:rPr>
          <w:rFonts w:asciiTheme="minorHAnsi" w:eastAsiaTheme="minorEastAsia" w:hAnsiTheme="minorHAnsi" w:cstheme="minorBidi"/>
          <w:sz w:val="22"/>
          <w:szCs w:val="22"/>
        </w:rPr>
      </w:pPr>
      <w:r w:rsidRPr="009B3506">
        <w:t>8.17.3.3.2</w:t>
      </w:r>
      <w:r w:rsidRPr="009B3506">
        <w:rPr>
          <w:rFonts w:asciiTheme="minorHAnsi" w:eastAsiaTheme="minorEastAsia" w:hAnsiTheme="minorHAnsi"/>
          <w:sz w:val="22"/>
          <w:szCs w:val="22"/>
        </w:rPr>
        <w:tab/>
      </w:r>
      <w:r>
        <w:t>E-UTRAN TDD inter frequency measurements when DRX is used</w:t>
      </w:r>
      <w:r>
        <w:tab/>
        <w:t>585</w:t>
      </w:r>
    </w:p>
    <w:p w:rsidR="009B3506" w:rsidRDefault="009B3506">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587</w:t>
      </w:r>
    </w:p>
    <w:p w:rsidR="009B3506" w:rsidRDefault="009B3506">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587</w:t>
      </w:r>
    </w:p>
    <w:p w:rsidR="009B3506" w:rsidRDefault="009B3506">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432094">
        <w:rPr>
          <w:rFonts w:eastAsia="Calibri"/>
        </w:rPr>
        <w:t>NR I</w:t>
      </w:r>
      <w:r>
        <w:t>nter-RAT cell identification</w:t>
      </w:r>
      <w:r>
        <w:tab/>
        <w:t>587</w:t>
      </w:r>
    </w:p>
    <w:p w:rsidR="009B3506" w:rsidRDefault="009B3506">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432094">
        <w:rPr>
          <w:rFonts w:eastAsia="Calibri"/>
        </w:rPr>
        <w:t>NR I</w:t>
      </w:r>
      <w:r>
        <w:t>nter-RAT measurement</w:t>
      </w:r>
      <w:r>
        <w:tab/>
        <w:t>589</w:t>
      </w:r>
    </w:p>
    <w:p w:rsidR="009B3506" w:rsidRDefault="009B3506">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432094">
        <w:rPr>
          <w:rFonts w:eastAsia="Calibri"/>
        </w:rPr>
        <w:t>NR I</w:t>
      </w:r>
      <w:r>
        <w:t>nter-RAT measurement reporting</w:t>
      </w:r>
      <w:r>
        <w:tab/>
        <w:t>589</w:t>
      </w:r>
    </w:p>
    <w:p w:rsidR="009B3506" w:rsidRDefault="009B3506">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590</w:t>
      </w:r>
    </w:p>
    <w:p w:rsidR="009B3506" w:rsidRDefault="009B3506">
      <w:pPr>
        <w:pStyle w:val="TOC3"/>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590</w:t>
      </w:r>
    </w:p>
    <w:p w:rsidR="009B3506" w:rsidRDefault="009B3506">
      <w:pPr>
        <w:pStyle w:val="TOC4"/>
        <w:rPr>
          <w:rFonts w:asciiTheme="minorHAnsi" w:eastAsiaTheme="minorEastAsia" w:hAnsiTheme="minorHAnsi" w:cstheme="minorBidi"/>
          <w:sz w:val="22"/>
          <w:szCs w:val="22"/>
        </w:rPr>
      </w:pPr>
      <w:r>
        <w:t>8.17.5.1</w:t>
      </w:r>
      <w:r>
        <w:rPr>
          <w:rFonts w:asciiTheme="minorHAnsi" w:eastAsiaTheme="minorEastAsia" w:hAnsiTheme="minorHAnsi" w:cstheme="minorBidi"/>
          <w:sz w:val="22"/>
          <w:szCs w:val="22"/>
        </w:rPr>
        <w:tab/>
      </w:r>
      <w:r>
        <w:t>Introduction</w:t>
      </w:r>
      <w:r>
        <w:tab/>
        <w:t>590</w:t>
      </w:r>
    </w:p>
    <w:p w:rsidR="009B3506" w:rsidRDefault="009B3506">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590</w:t>
      </w:r>
    </w:p>
    <w:p w:rsidR="009B3506" w:rsidRDefault="009B3506">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590</w:t>
      </w:r>
    </w:p>
    <w:p w:rsidR="009B3506" w:rsidRDefault="009B3506">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591</w:t>
      </w:r>
    </w:p>
    <w:p w:rsidR="009B3506" w:rsidRDefault="009B3506">
      <w:pPr>
        <w:pStyle w:val="TOC5"/>
        <w:rPr>
          <w:rFonts w:asciiTheme="minorHAnsi" w:eastAsiaTheme="minorEastAsia" w:hAnsiTheme="minorHAnsi" w:cstheme="minorBidi"/>
          <w:sz w:val="22"/>
          <w:szCs w:val="22"/>
        </w:rPr>
      </w:pPr>
      <w:r w:rsidRPr="009B3506">
        <w:t>8.17.5.2.3</w:t>
      </w:r>
      <w:r w:rsidRPr="009B3506">
        <w:rPr>
          <w:rFonts w:asciiTheme="minorHAnsi" w:eastAsiaTheme="minorEastAsia" w:hAnsiTheme="minorHAnsi"/>
          <w:sz w:val="22"/>
          <w:szCs w:val="22"/>
        </w:rPr>
        <w:tab/>
      </w:r>
      <w:r>
        <w:t>UE UTRA FDD CPICH measurement capability</w:t>
      </w:r>
      <w:r>
        <w:tab/>
        <w:t>591</w:t>
      </w:r>
    </w:p>
    <w:p w:rsidR="009B3506" w:rsidRDefault="009B3506">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591</w:t>
      </w:r>
    </w:p>
    <w:p w:rsidR="009B3506" w:rsidRDefault="009B3506">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591</w:t>
      </w:r>
    </w:p>
    <w:p w:rsidR="009B3506" w:rsidRDefault="009B3506">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592</w:t>
      </w:r>
    </w:p>
    <w:p w:rsidR="009B3506" w:rsidRDefault="009B3506">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592</w:t>
      </w:r>
    </w:p>
    <w:p w:rsidR="009B3506" w:rsidRDefault="009B3506">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593</w:t>
      </w:r>
    </w:p>
    <w:p w:rsidR="009B3506" w:rsidRDefault="009B3506">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593</w:t>
      </w:r>
    </w:p>
    <w:p w:rsidR="009B3506" w:rsidRDefault="009B3506">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594</w:t>
      </w:r>
    </w:p>
    <w:p w:rsidR="009B3506" w:rsidRDefault="009B3506">
      <w:pPr>
        <w:pStyle w:val="TOC3"/>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594</w:t>
      </w:r>
    </w:p>
    <w:p w:rsidR="009B3506" w:rsidRDefault="009B3506">
      <w:pPr>
        <w:pStyle w:val="TOC3"/>
        <w:rPr>
          <w:rFonts w:asciiTheme="minorHAnsi" w:eastAsiaTheme="minorEastAsia" w:hAnsiTheme="minorHAnsi" w:cstheme="minorBidi"/>
          <w:sz w:val="22"/>
          <w:szCs w:val="22"/>
        </w:rPr>
      </w:pPr>
      <w: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594</w:t>
      </w:r>
    </w:p>
    <w:p w:rsidR="009B3506" w:rsidRDefault="009B3506">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594</w:t>
      </w:r>
    </w:p>
    <w:p w:rsidR="009B3506" w:rsidRDefault="009B3506">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594</w:t>
      </w:r>
    </w:p>
    <w:p w:rsidR="009B3506" w:rsidRDefault="009B3506">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594</w:t>
      </w:r>
    </w:p>
    <w:p w:rsidR="009B3506" w:rsidRDefault="009B3506">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595</w:t>
      </w:r>
    </w:p>
    <w:p w:rsidR="009B3506" w:rsidRDefault="009B3506">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595</w:t>
      </w:r>
    </w:p>
    <w:p w:rsidR="009B3506" w:rsidRDefault="009B3506">
      <w:pPr>
        <w:pStyle w:val="TOC3"/>
        <w:rPr>
          <w:rFonts w:asciiTheme="minorHAnsi" w:eastAsiaTheme="minorEastAsia" w:hAnsiTheme="minorHAnsi" w:cstheme="minorBidi"/>
          <w:sz w:val="22"/>
          <w:szCs w:val="22"/>
        </w:rPr>
      </w:pPr>
      <w: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596</w:t>
      </w:r>
    </w:p>
    <w:p w:rsidR="009B3506" w:rsidRDefault="009B3506">
      <w:pPr>
        <w:pStyle w:val="TOC3"/>
        <w:rPr>
          <w:rFonts w:asciiTheme="minorHAnsi" w:eastAsiaTheme="minorEastAsia" w:hAnsiTheme="minorHAnsi" w:cstheme="minorBidi"/>
          <w:sz w:val="22"/>
          <w:szCs w:val="22"/>
        </w:rPr>
      </w:pPr>
      <w: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596</w:t>
      </w:r>
    </w:p>
    <w:p w:rsidR="009B3506" w:rsidRDefault="009B3506">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596</w:t>
      </w:r>
    </w:p>
    <w:p w:rsidR="009B3506" w:rsidRDefault="009B3506">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596</w:t>
      </w:r>
    </w:p>
    <w:p w:rsidR="009B3506" w:rsidRDefault="009B3506">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596</w:t>
      </w:r>
    </w:p>
    <w:p w:rsidR="009B3506" w:rsidRDefault="009B3506">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596</w:t>
      </w:r>
    </w:p>
    <w:p w:rsidR="009B3506" w:rsidRDefault="009B3506">
      <w:pPr>
        <w:pStyle w:val="TOC5"/>
        <w:rPr>
          <w:rFonts w:asciiTheme="minorHAnsi" w:eastAsiaTheme="minorEastAsia" w:hAnsiTheme="minorHAnsi" w:cstheme="minorBidi"/>
          <w:sz w:val="22"/>
          <w:szCs w:val="22"/>
        </w:rPr>
      </w:pPr>
      <w:r>
        <w:lastRenderedPageBreak/>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597</w:t>
      </w:r>
    </w:p>
    <w:p w:rsidR="009B3506" w:rsidRDefault="009B3506">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597</w:t>
      </w:r>
    </w:p>
    <w:p w:rsidR="009B3506" w:rsidRDefault="009B3506">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597</w:t>
      </w:r>
    </w:p>
    <w:p w:rsidR="009B3506" w:rsidRDefault="009B3506">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597</w:t>
      </w:r>
    </w:p>
    <w:p w:rsidR="009B3506" w:rsidRDefault="009B3506">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598</w:t>
      </w:r>
    </w:p>
    <w:p w:rsidR="009B3506" w:rsidRDefault="009B3506">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599</w:t>
      </w:r>
    </w:p>
    <w:p w:rsidR="009B3506" w:rsidRDefault="009B3506">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599</w:t>
      </w:r>
    </w:p>
    <w:p w:rsidR="009B3506" w:rsidRDefault="009B3506">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599</w:t>
      </w:r>
    </w:p>
    <w:p w:rsidR="009B3506" w:rsidRDefault="009B3506">
      <w:pPr>
        <w:pStyle w:val="TOC3"/>
        <w:rPr>
          <w:rFonts w:asciiTheme="minorHAnsi" w:eastAsiaTheme="minorEastAsia" w:hAnsiTheme="minorHAnsi" w:cstheme="minorBidi"/>
          <w:sz w:val="22"/>
          <w:szCs w:val="22"/>
        </w:rPr>
      </w:pPr>
      <w: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599</w:t>
      </w:r>
    </w:p>
    <w:p w:rsidR="009B3506" w:rsidRDefault="009B3506">
      <w:pPr>
        <w:pStyle w:val="TOC3"/>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599</w:t>
      </w:r>
    </w:p>
    <w:p w:rsidR="009B3506" w:rsidRDefault="009B3506">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599</w:t>
      </w:r>
    </w:p>
    <w:p w:rsidR="009B3506" w:rsidRDefault="009B3506">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600</w:t>
      </w:r>
    </w:p>
    <w:p w:rsidR="009B3506" w:rsidRDefault="009B3506">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600</w:t>
      </w:r>
    </w:p>
    <w:p w:rsidR="009B3506" w:rsidRDefault="009B3506">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600</w:t>
      </w:r>
    </w:p>
    <w:p w:rsidR="009B3506" w:rsidRDefault="009B3506">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601</w:t>
      </w:r>
    </w:p>
    <w:p w:rsidR="009B3506" w:rsidRDefault="009B3506">
      <w:pPr>
        <w:pStyle w:val="TOC3"/>
        <w:rPr>
          <w:rFonts w:asciiTheme="minorHAnsi" w:eastAsiaTheme="minorEastAsia" w:hAnsiTheme="minorHAnsi" w:cstheme="minorBidi"/>
          <w:sz w:val="22"/>
          <w:szCs w:val="22"/>
        </w:rPr>
      </w:pPr>
      <w: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601</w:t>
      </w:r>
    </w:p>
    <w:p w:rsidR="009B3506" w:rsidRDefault="009B3506">
      <w:pPr>
        <w:pStyle w:val="TOC3"/>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601</w:t>
      </w:r>
    </w:p>
    <w:p w:rsidR="009B3506" w:rsidRDefault="009B3506">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601</w:t>
      </w:r>
    </w:p>
    <w:p w:rsidR="009B3506" w:rsidRDefault="009B3506">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601</w:t>
      </w:r>
    </w:p>
    <w:p w:rsidR="009B3506" w:rsidRDefault="009B3506">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601</w:t>
      </w:r>
    </w:p>
    <w:p w:rsidR="009B3506" w:rsidRDefault="009B3506">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602</w:t>
      </w:r>
    </w:p>
    <w:p w:rsidR="009B3506" w:rsidRDefault="009B3506">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603</w:t>
      </w:r>
    </w:p>
    <w:p w:rsidR="009B3506" w:rsidRDefault="009B3506">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604</w:t>
      </w:r>
    </w:p>
    <w:p w:rsidR="009B3506" w:rsidRDefault="009B3506">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604</w:t>
      </w:r>
    </w:p>
    <w:p w:rsidR="009B3506" w:rsidRDefault="009B3506">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604</w:t>
      </w:r>
    </w:p>
    <w:p w:rsidR="009B3506" w:rsidRDefault="009B3506">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604</w:t>
      </w:r>
    </w:p>
    <w:p w:rsidR="009B3506" w:rsidRDefault="009B3506">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604</w:t>
      </w:r>
    </w:p>
    <w:p w:rsidR="009B3506" w:rsidRDefault="009B3506">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605</w:t>
      </w:r>
    </w:p>
    <w:p w:rsidR="009B3506" w:rsidRDefault="009B3506">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606</w:t>
      </w:r>
    </w:p>
    <w:p w:rsidR="009B3506" w:rsidRDefault="009B3506">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606</w:t>
      </w:r>
    </w:p>
    <w:p w:rsidR="009B3506" w:rsidRDefault="009B3506">
      <w:pPr>
        <w:pStyle w:val="TOC5"/>
        <w:rPr>
          <w:rFonts w:asciiTheme="minorHAnsi" w:eastAsiaTheme="minorEastAsia" w:hAnsiTheme="minorHAnsi" w:cstheme="minorBidi"/>
          <w:sz w:val="22"/>
          <w:szCs w:val="22"/>
        </w:rPr>
      </w:pPr>
      <w:r>
        <w:t>8.17.13.3.</w:t>
      </w:r>
      <w:r>
        <w:rPr>
          <w:lang w:eastAsia="zh-CN"/>
        </w:rPr>
        <w:t>5</w:t>
      </w:r>
      <w:r>
        <w:rPr>
          <w:rFonts w:asciiTheme="minorHAnsi" w:eastAsiaTheme="minorEastAsia" w:hAnsiTheme="minorHAnsi" w:cstheme="minorBidi"/>
          <w:sz w:val="22"/>
          <w:szCs w:val="22"/>
        </w:rPr>
        <w:tab/>
      </w:r>
      <w:r>
        <w:t>Event-triggered Periodic Reporting</w:t>
      </w:r>
      <w:r>
        <w:tab/>
        <w:t>606</w:t>
      </w:r>
    </w:p>
    <w:p w:rsidR="009B3506" w:rsidRDefault="009B3506">
      <w:pPr>
        <w:pStyle w:val="TOC3"/>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607</w:t>
      </w:r>
    </w:p>
    <w:p w:rsidR="009B3506" w:rsidRDefault="009B3506">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607</w:t>
      </w:r>
    </w:p>
    <w:p w:rsidR="009B3506" w:rsidRDefault="009B3506">
      <w:pPr>
        <w:pStyle w:val="TOC4"/>
        <w:rPr>
          <w:rFonts w:asciiTheme="minorHAnsi" w:eastAsiaTheme="minorEastAsia" w:hAnsiTheme="minorHAnsi" w:cstheme="minorBidi"/>
          <w:sz w:val="22"/>
          <w:szCs w:val="22"/>
        </w:rPr>
      </w:pPr>
      <w: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607</w:t>
      </w:r>
    </w:p>
    <w:p w:rsidR="009B3506" w:rsidRDefault="009B3506">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607</w:t>
      </w:r>
    </w:p>
    <w:p w:rsidR="009B3506" w:rsidRDefault="009B3506">
      <w:pPr>
        <w:pStyle w:val="TOC4"/>
        <w:rPr>
          <w:rFonts w:asciiTheme="minorHAnsi" w:eastAsiaTheme="minorEastAsia" w:hAnsiTheme="minorHAnsi" w:cstheme="minorBidi"/>
          <w:sz w:val="22"/>
          <w:szCs w:val="22"/>
        </w:rPr>
      </w:pPr>
      <w: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607</w:t>
      </w:r>
    </w:p>
    <w:p w:rsidR="009B3506" w:rsidRDefault="009B3506">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608</w:t>
      </w:r>
    </w:p>
    <w:p w:rsidR="009B3506" w:rsidRDefault="009B3506">
      <w:pPr>
        <w:pStyle w:val="TOC4"/>
        <w:rPr>
          <w:rFonts w:asciiTheme="minorHAnsi" w:eastAsiaTheme="minorEastAsia" w:hAnsiTheme="minorHAnsi" w:cstheme="minorBidi"/>
          <w:sz w:val="22"/>
          <w:szCs w:val="22"/>
        </w:rPr>
      </w:pPr>
      <w: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608</w:t>
      </w:r>
    </w:p>
    <w:p w:rsidR="009B3506" w:rsidRDefault="009B3506">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608</w:t>
      </w:r>
    </w:p>
    <w:p w:rsidR="009B3506" w:rsidRDefault="009B3506">
      <w:pPr>
        <w:pStyle w:val="TOC4"/>
        <w:rPr>
          <w:rFonts w:asciiTheme="minorHAnsi" w:eastAsiaTheme="minorEastAsia" w:hAnsiTheme="minorHAnsi" w:cstheme="minorBidi"/>
          <w:sz w:val="22"/>
          <w:szCs w:val="22"/>
        </w:rPr>
      </w:pPr>
      <w: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608</w:t>
      </w:r>
    </w:p>
    <w:p w:rsidR="009B3506" w:rsidRDefault="009B3506">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609</w:t>
      </w:r>
    </w:p>
    <w:p w:rsidR="009B3506" w:rsidRDefault="009B3506">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609</w:t>
      </w:r>
    </w:p>
    <w:p w:rsidR="009B3506" w:rsidRDefault="009B3506">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609</w:t>
      </w:r>
    </w:p>
    <w:p w:rsidR="009B3506" w:rsidRDefault="009B3506">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609</w:t>
      </w:r>
    </w:p>
    <w:p w:rsidR="009B3506" w:rsidRDefault="009B3506">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609</w:t>
      </w:r>
    </w:p>
    <w:p w:rsidR="009B3506" w:rsidRDefault="009B3506">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609</w:t>
      </w:r>
    </w:p>
    <w:p w:rsidR="009B3506" w:rsidRDefault="009B3506">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610</w:t>
      </w:r>
    </w:p>
    <w:p w:rsidR="009B3506" w:rsidRDefault="009B3506">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610</w:t>
      </w:r>
    </w:p>
    <w:p w:rsidR="009B3506" w:rsidRDefault="009B3506">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611</w:t>
      </w:r>
    </w:p>
    <w:p w:rsidR="009B3506" w:rsidRDefault="009B3506">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611</w:t>
      </w:r>
    </w:p>
    <w:p w:rsidR="009B3506" w:rsidRDefault="009B3506">
      <w:pPr>
        <w:pStyle w:val="TOC3"/>
        <w:rPr>
          <w:rFonts w:asciiTheme="minorHAnsi" w:eastAsiaTheme="minorEastAsia" w:hAnsiTheme="minorHAnsi" w:cstheme="minorBidi"/>
          <w:sz w:val="22"/>
          <w:szCs w:val="22"/>
        </w:rPr>
      </w:pPr>
      <w:r w:rsidRPr="009B3506">
        <w:t>8.19.2</w:t>
      </w:r>
      <w:r w:rsidRPr="009B3506">
        <w:rPr>
          <w:rFonts w:asciiTheme="minorHAnsi" w:hAnsiTheme="minorHAnsi" w:cstheme="minorBidi"/>
          <w:sz w:val="22"/>
          <w:szCs w:val="22"/>
        </w:rPr>
        <w:tab/>
      </w:r>
      <w:r w:rsidRPr="00432094">
        <w:rPr>
          <w:rFonts w:eastAsia="SimSun"/>
        </w:rPr>
        <w:t>Intra-frequency Measurements</w:t>
      </w:r>
      <w:r>
        <w:tab/>
        <w:t>611</w:t>
      </w:r>
    </w:p>
    <w:p w:rsidR="009B3506" w:rsidRDefault="009B3506">
      <w:pPr>
        <w:pStyle w:val="TOC3"/>
        <w:rPr>
          <w:rFonts w:asciiTheme="minorHAnsi" w:eastAsiaTheme="minorEastAsia" w:hAnsiTheme="minorHAnsi" w:cstheme="minorBidi"/>
          <w:sz w:val="22"/>
          <w:szCs w:val="22"/>
        </w:rPr>
      </w:pPr>
      <w:r w:rsidRPr="009B3506">
        <w:lastRenderedPageBreak/>
        <w:t>8.19.3</w:t>
      </w:r>
      <w:r w:rsidRPr="009B3506">
        <w:rPr>
          <w:rFonts w:asciiTheme="minorHAnsi" w:eastAsiaTheme="minorEastAsia" w:hAnsiTheme="minorHAnsi"/>
          <w:sz w:val="22"/>
          <w:szCs w:val="22"/>
        </w:rPr>
        <w:tab/>
      </w:r>
      <w:r>
        <w:rPr>
          <w:lang w:eastAsia="sv-SE"/>
        </w:rPr>
        <w:t>Inter-frequency Measurements</w:t>
      </w:r>
      <w:r>
        <w:tab/>
        <w:t>612</w:t>
      </w:r>
    </w:p>
    <w:p w:rsidR="009B3506" w:rsidRDefault="009B3506">
      <w:pPr>
        <w:pStyle w:val="TOC3"/>
        <w:rPr>
          <w:rFonts w:asciiTheme="minorHAnsi" w:eastAsiaTheme="minorEastAsia" w:hAnsiTheme="minorHAnsi" w:cstheme="minorBidi"/>
          <w:sz w:val="22"/>
          <w:szCs w:val="22"/>
        </w:rPr>
      </w:pPr>
      <w:r w:rsidRPr="009B3506">
        <w:t>8.19.4</w:t>
      </w:r>
      <w:r w:rsidRPr="009B3506">
        <w:rPr>
          <w:rFonts w:asciiTheme="minorHAnsi" w:hAnsiTheme="minorHAnsi" w:cstheme="minorBidi"/>
          <w:sz w:val="22"/>
          <w:szCs w:val="22"/>
        </w:rPr>
        <w:tab/>
      </w:r>
      <w:r w:rsidRPr="00432094">
        <w:rPr>
          <w:rFonts w:eastAsia="SimSun"/>
        </w:rPr>
        <w:t>Intra-frequency RSTD Measurements</w:t>
      </w:r>
      <w:r>
        <w:tab/>
        <w:t>612</w:t>
      </w:r>
    </w:p>
    <w:p w:rsidR="009B3506" w:rsidRDefault="009B3506">
      <w:pPr>
        <w:pStyle w:val="TOC3"/>
        <w:rPr>
          <w:rFonts w:asciiTheme="minorHAnsi" w:eastAsiaTheme="minorEastAsia" w:hAnsiTheme="minorHAnsi" w:cstheme="minorBidi"/>
          <w:sz w:val="22"/>
          <w:szCs w:val="22"/>
        </w:rPr>
      </w:pPr>
      <w:r w:rsidRPr="009B3506">
        <w:t>8.19.5</w:t>
      </w:r>
      <w:r w:rsidRPr="009B3506">
        <w:rPr>
          <w:rFonts w:asciiTheme="minorHAnsi" w:hAnsiTheme="minorHAnsi" w:cstheme="minorBidi"/>
          <w:sz w:val="22"/>
          <w:szCs w:val="22"/>
        </w:rPr>
        <w:tab/>
      </w:r>
      <w:r w:rsidRPr="00432094">
        <w:rPr>
          <w:rFonts w:eastAsia="SimSun"/>
        </w:rPr>
        <w:t>Intra-frequency E-CID Measurements</w:t>
      </w:r>
      <w:r>
        <w:tab/>
        <w:t>612</w:t>
      </w:r>
    </w:p>
    <w:p w:rsidR="009B3506" w:rsidRDefault="009B3506">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612</w:t>
      </w:r>
    </w:p>
    <w:p w:rsidR="009B3506" w:rsidRDefault="009B350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612</w:t>
      </w:r>
    </w:p>
    <w:p w:rsidR="009B3506" w:rsidRDefault="009B3506">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612</w:t>
      </w:r>
    </w:p>
    <w:p w:rsidR="009B3506" w:rsidRDefault="009B3506">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613</w:t>
      </w:r>
    </w:p>
    <w:p w:rsidR="009B3506" w:rsidRDefault="009B3506">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613</w:t>
      </w:r>
    </w:p>
    <w:p w:rsidR="009B3506" w:rsidRDefault="009B3506">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613</w:t>
      </w:r>
    </w:p>
    <w:p w:rsidR="009B3506" w:rsidRDefault="009B3506">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614</w:t>
      </w:r>
    </w:p>
    <w:p w:rsidR="009B3506" w:rsidRDefault="009B3506">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615</w:t>
      </w:r>
    </w:p>
    <w:p w:rsidR="009B3506" w:rsidRDefault="009B3506">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616</w:t>
      </w:r>
    </w:p>
    <w:p w:rsidR="009B3506" w:rsidRDefault="009B3506">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617</w:t>
      </w:r>
    </w:p>
    <w:p w:rsidR="009B3506" w:rsidRDefault="009B3506">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618</w:t>
      </w:r>
    </w:p>
    <w:p w:rsidR="009B3506" w:rsidRDefault="009B3506">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619</w:t>
      </w:r>
    </w:p>
    <w:p w:rsidR="009B3506" w:rsidRDefault="009B3506">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620</w:t>
      </w:r>
    </w:p>
    <w:p w:rsidR="009B3506" w:rsidRDefault="009B3506">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620</w:t>
      </w:r>
    </w:p>
    <w:p w:rsidR="009B3506" w:rsidRDefault="009B3506">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620</w:t>
      </w:r>
    </w:p>
    <w:p w:rsidR="009B3506" w:rsidRDefault="009B3506">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621</w:t>
      </w:r>
    </w:p>
    <w:p w:rsidR="009B3506" w:rsidRDefault="009B3506">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621</w:t>
      </w:r>
    </w:p>
    <w:p w:rsidR="009B3506" w:rsidRDefault="009B3506">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621</w:t>
      </w:r>
    </w:p>
    <w:p w:rsidR="009B3506" w:rsidRDefault="009B3506">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622</w:t>
      </w:r>
    </w:p>
    <w:p w:rsidR="009B3506" w:rsidRDefault="009B3506">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622</w:t>
      </w:r>
    </w:p>
    <w:p w:rsidR="009B3506" w:rsidRDefault="009B3506">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623</w:t>
      </w:r>
    </w:p>
    <w:p w:rsidR="009B3506" w:rsidRDefault="009B3506">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624</w:t>
      </w:r>
    </w:p>
    <w:p w:rsidR="009B3506" w:rsidRDefault="009B3506">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624</w:t>
      </w:r>
    </w:p>
    <w:p w:rsidR="009B3506" w:rsidRDefault="009B3506">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625</w:t>
      </w:r>
    </w:p>
    <w:p w:rsidR="009B3506" w:rsidRDefault="009B3506">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625</w:t>
      </w:r>
    </w:p>
    <w:p w:rsidR="009B3506" w:rsidRDefault="009B3506">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626</w:t>
      </w:r>
    </w:p>
    <w:p w:rsidR="009B3506" w:rsidRDefault="009B3506">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627</w:t>
      </w:r>
    </w:p>
    <w:p w:rsidR="009B3506" w:rsidRDefault="009B3506">
      <w:pPr>
        <w:pStyle w:val="TOC4"/>
        <w:rPr>
          <w:rFonts w:asciiTheme="minorHAnsi" w:eastAsiaTheme="minorEastAsia" w:hAnsiTheme="minorHAnsi" w:cstheme="minorBidi"/>
          <w:sz w:val="22"/>
          <w:szCs w:val="22"/>
        </w:rPr>
      </w:pPr>
      <w:r>
        <w:t>9.1.3B.1</w:t>
      </w:r>
      <w:r>
        <w:rPr>
          <w:rFonts w:asciiTheme="minorHAnsi" w:eastAsiaTheme="minorEastAsia" w:hAnsiTheme="minorHAnsi" w:cstheme="minorBidi"/>
          <w:sz w:val="22"/>
          <w:szCs w:val="22"/>
        </w:rPr>
        <w:tab/>
      </w:r>
      <w:r>
        <w:t>Introduction</w:t>
      </w:r>
      <w:r>
        <w:tab/>
        <w:t>627</w:t>
      </w:r>
    </w:p>
    <w:p w:rsidR="009B3506" w:rsidRDefault="009B3506">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627</w:t>
      </w:r>
    </w:p>
    <w:p w:rsidR="009B3506" w:rsidRDefault="009B3506">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627</w:t>
      </w:r>
    </w:p>
    <w:p w:rsidR="009B3506" w:rsidRDefault="009B3506">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628</w:t>
      </w:r>
    </w:p>
    <w:p w:rsidR="009B3506" w:rsidRDefault="009B3506">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628</w:t>
      </w:r>
    </w:p>
    <w:p w:rsidR="009B3506" w:rsidRDefault="009B3506">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628</w:t>
      </w:r>
    </w:p>
    <w:p w:rsidR="009B3506" w:rsidRDefault="009B3506">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629</w:t>
      </w:r>
    </w:p>
    <w:p w:rsidR="009B3506" w:rsidRDefault="009B3506">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630</w:t>
      </w:r>
    </w:p>
    <w:p w:rsidR="009B3506" w:rsidRDefault="009B3506">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631</w:t>
      </w:r>
    </w:p>
    <w:p w:rsidR="009B3506" w:rsidRDefault="009B3506">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632</w:t>
      </w:r>
    </w:p>
    <w:p w:rsidR="009B3506" w:rsidRDefault="009B3506">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633</w:t>
      </w:r>
    </w:p>
    <w:p w:rsidR="009B3506" w:rsidRDefault="009B3506">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633</w:t>
      </w:r>
    </w:p>
    <w:p w:rsidR="009B3506" w:rsidRDefault="009B3506">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633</w:t>
      </w:r>
    </w:p>
    <w:p w:rsidR="009B3506" w:rsidRDefault="009B3506">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633</w:t>
      </w:r>
    </w:p>
    <w:p w:rsidR="009B3506" w:rsidRDefault="009B3506">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633</w:t>
      </w:r>
    </w:p>
    <w:p w:rsidR="009B3506" w:rsidRDefault="009B3506">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634</w:t>
      </w:r>
    </w:p>
    <w:p w:rsidR="009B3506" w:rsidRDefault="009B3506">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634</w:t>
      </w:r>
    </w:p>
    <w:p w:rsidR="009B3506" w:rsidRDefault="009B3506">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635</w:t>
      </w:r>
    </w:p>
    <w:p w:rsidR="009B3506" w:rsidRDefault="009B3506">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636</w:t>
      </w:r>
    </w:p>
    <w:p w:rsidR="009B3506" w:rsidRDefault="009B3506">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636</w:t>
      </w:r>
    </w:p>
    <w:p w:rsidR="009B3506" w:rsidRDefault="009B3506">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637</w:t>
      </w:r>
    </w:p>
    <w:p w:rsidR="009B3506" w:rsidRDefault="009B3506">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638</w:t>
      </w:r>
    </w:p>
    <w:p w:rsidR="009B3506" w:rsidRDefault="009B3506">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638</w:t>
      </w:r>
    </w:p>
    <w:p w:rsidR="009B3506" w:rsidRDefault="009B3506">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638</w:t>
      </w:r>
    </w:p>
    <w:p w:rsidR="009B3506" w:rsidRDefault="009B3506">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639</w:t>
      </w:r>
    </w:p>
    <w:p w:rsidR="009B3506" w:rsidRDefault="009B3506">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640</w:t>
      </w:r>
    </w:p>
    <w:p w:rsidR="009B3506" w:rsidRDefault="009B3506">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640</w:t>
      </w:r>
    </w:p>
    <w:p w:rsidR="009B3506" w:rsidRDefault="009B3506">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640</w:t>
      </w:r>
    </w:p>
    <w:p w:rsidR="009B3506" w:rsidRDefault="009B3506">
      <w:pPr>
        <w:pStyle w:val="TOC4"/>
        <w:rPr>
          <w:rFonts w:asciiTheme="minorHAnsi" w:eastAsiaTheme="minorEastAsia" w:hAnsiTheme="minorHAnsi" w:cstheme="minorBidi"/>
          <w:sz w:val="22"/>
          <w:szCs w:val="22"/>
        </w:rPr>
      </w:pPr>
      <w:r>
        <w:lastRenderedPageBreak/>
        <w:t>9.1.6B.3</w:t>
      </w:r>
      <w:r>
        <w:rPr>
          <w:rFonts w:asciiTheme="minorHAnsi" w:eastAsiaTheme="minorEastAsia" w:hAnsiTheme="minorHAnsi" w:cstheme="minorBidi"/>
          <w:sz w:val="22"/>
          <w:szCs w:val="22"/>
        </w:rPr>
        <w:tab/>
      </w:r>
      <w:r>
        <w:t>Inter-frequency absolute RSRQ Accuracy for Overlapping and Non-overlapping Carrier</w:t>
      </w:r>
      <w:r>
        <w:tab/>
        <w:t>640</w:t>
      </w:r>
    </w:p>
    <w:p w:rsidR="009B3506" w:rsidRDefault="009B3506">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641</w:t>
      </w:r>
    </w:p>
    <w:p w:rsidR="009B3506" w:rsidRDefault="009B3506">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641</w:t>
      </w:r>
    </w:p>
    <w:p w:rsidR="009B3506" w:rsidRDefault="009B3506">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642</w:t>
      </w:r>
    </w:p>
    <w:p w:rsidR="009B3506" w:rsidRDefault="009B3506">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642</w:t>
      </w:r>
    </w:p>
    <w:p w:rsidR="009B3506" w:rsidRDefault="009B3506">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642</w:t>
      </w:r>
    </w:p>
    <w:p w:rsidR="009B3506" w:rsidRDefault="009B3506">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642</w:t>
      </w:r>
    </w:p>
    <w:p w:rsidR="009B3506" w:rsidRDefault="009B3506">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642</w:t>
      </w:r>
    </w:p>
    <w:p w:rsidR="009B3506" w:rsidRDefault="009B3506">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642</w:t>
      </w:r>
    </w:p>
    <w:p w:rsidR="009B3506" w:rsidRDefault="009B3506">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643</w:t>
      </w:r>
    </w:p>
    <w:p w:rsidR="009B3506" w:rsidRDefault="009B3506">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644</w:t>
      </w:r>
    </w:p>
    <w:p w:rsidR="009B3506" w:rsidRDefault="009B3506">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645</w:t>
      </w:r>
    </w:p>
    <w:p w:rsidR="009B3506" w:rsidRDefault="009B3506">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646</w:t>
      </w:r>
    </w:p>
    <w:p w:rsidR="009B3506" w:rsidRDefault="009B3506">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646</w:t>
      </w:r>
    </w:p>
    <w:p w:rsidR="009B3506" w:rsidRDefault="009B3506">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647</w:t>
      </w:r>
    </w:p>
    <w:p w:rsidR="009B3506" w:rsidRDefault="009B3506">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649</w:t>
      </w:r>
    </w:p>
    <w:p w:rsidR="009B3506" w:rsidRDefault="009B3506">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649</w:t>
      </w:r>
    </w:p>
    <w:p w:rsidR="009B3506" w:rsidRDefault="009B3506">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650</w:t>
      </w:r>
    </w:p>
    <w:p w:rsidR="009B3506" w:rsidRDefault="009B3506">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651</w:t>
      </w:r>
    </w:p>
    <w:p w:rsidR="009B3506" w:rsidRDefault="009B350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652</w:t>
      </w:r>
    </w:p>
    <w:p w:rsidR="009B3506" w:rsidRDefault="009B3506">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653</w:t>
      </w:r>
    </w:p>
    <w:p w:rsidR="009B3506" w:rsidRDefault="009B3506">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653</w:t>
      </w:r>
    </w:p>
    <w:p w:rsidR="009B3506" w:rsidRDefault="009B3506">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653</w:t>
      </w:r>
    </w:p>
    <w:p w:rsidR="009B3506" w:rsidRDefault="009B3506">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653</w:t>
      </w:r>
    </w:p>
    <w:p w:rsidR="009B3506" w:rsidRDefault="009B350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653</w:t>
      </w:r>
    </w:p>
    <w:p w:rsidR="009B3506" w:rsidRDefault="009B3506">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654</w:t>
      </w:r>
    </w:p>
    <w:p w:rsidR="009B3506" w:rsidRDefault="009B3506">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654</w:t>
      </w:r>
    </w:p>
    <w:p w:rsidR="009B3506" w:rsidRDefault="009B3506">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654</w:t>
      </w:r>
    </w:p>
    <w:p w:rsidR="009B3506" w:rsidRDefault="009B3506">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655</w:t>
      </w:r>
    </w:p>
    <w:p w:rsidR="009B3506" w:rsidRDefault="009B3506">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656</w:t>
      </w:r>
    </w:p>
    <w:p w:rsidR="009B3506" w:rsidRDefault="009B3506">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656</w:t>
      </w:r>
    </w:p>
    <w:p w:rsidR="009B3506" w:rsidRDefault="009B3506">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656</w:t>
      </w:r>
    </w:p>
    <w:p w:rsidR="009B3506" w:rsidRDefault="009B3506">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656</w:t>
      </w:r>
    </w:p>
    <w:p w:rsidR="009B3506" w:rsidRDefault="009B3506">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656</w:t>
      </w:r>
    </w:p>
    <w:p w:rsidR="009B3506" w:rsidRDefault="009B3506">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656</w:t>
      </w:r>
    </w:p>
    <w:p w:rsidR="009B3506" w:rsidRDefault="009B3506">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657</w:t>
      </w:r>
    </w:p>
    <w:p w:rsidR="009B3506" w:rsidRDefault="009B3506">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658</w:t>
      </w:r>
    </w:p>
    <w:p w:rsidR="009B3506" w:rsidRDefault="009B3506">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658</w:t>
      </w:r>
    </w:p>
    <w:p w:rsidR="009B3506" w:rsidRDefault="009B3506">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658</w:t>
      </w:r>
    </w:p>
    <w:p w:rsidR="009B3506" w:rsidRDefault="009B3506">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659</w:t>
      </w:r>
    </w:p>
    <w:p w:rsidR="009B3506" w:rsidRDefault="009B3506">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659</w:t>
      </w:r>
    </w:p>
    <w:p w:rsidR="009B3506" w:rsidRDefault="009B3506">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659</w:t>
      </w:r>
    </w:p>
    <w:p w:rsidR="009B3506" w:rsidRDefault="009B3506">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660</w:t>
      </w:r>
    </w:p>
    <w:p w:rsidR="009B3506" w:rsidRDefault="009B3506">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660</w:t>
      </w:r>
    </w:p>
    <w:p w:rsidR="009B3506" w:rsidRDefault="009B3506">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660</w:t>
      </w:r>
    </w:p>
    <w:p w:rsidR="009B3506" w:rsidRDefault="009B3506">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660</w:t>
      </w:r>
    </w:p>
    <w:p w:rsidR="009B3506" w:rsidRDefault="009B3506">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660</w:t>
      </w:r>
    </w:p>
    <w:p w:rsidR="009B3506" w:rsidRDefault="009B3506">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660</w:t>
      </w:r>
    </w:p>
    <w:p w:rsidR="009B3506" w:rsidRDefault="009B3506">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660</w:t>
      </w:r>
    </w:p>
    <w:p w:rsidR="009B3506" w:rsidRDefault="009B3506">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660</w:t>
      </w:r>
    </w:p>
    <w:p w:rsidR="009B3506" w:rsidRDefault="009B3506">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660</w:t>
      </w:r>
    </w:p>
    <w:p w:rsidR="009B3506" w:rsidRDefault="009B3506">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660</w:t>
      </w:r>
    </w:p>
    <w:p w:rsidR="009B3506" w:rsidRDefault="009B3506">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661</w:t>
      </w:r>
    </w:p>
    <w:p w:rsidR="009B3506" w:rsidRDefault="009B3506">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661</w:t>
      </w:r>
    </w:p>
    <w:p w:rsidR="009B3506" w:rsidRDefault="009B3506">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661</w:t>
      </w:r>
    </w:p>
    <w:p w:rsidR="009B3506" w:rsidRDefault="009B3506">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662</w:t>
      </w:r>
    </w:p>
    <w:p w:rsidR="009B3506" w:rsidRDefault="009B3506">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662</w:t>
      </w:r>
    </w:p>
    <w:p w:rsidR="009B3506" w:rsidRDefault="009B3506">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662</w:t>
      </w:r>
    </w:p>
    <w:p w:rsidR="009B3506" w:rsidRDefault="009B3506">
      <w:pPr>
        <w:pStyle w:val="TOC5"/>
        <w:rPr>
          <w:rFonts w:asciiTheme="minorHAnsi" w:eastAsiaTheme="minorEastAsia" w:hAnsiTheme="minorHAnsi" w:cstheme="minorBidi"/>
          <w:sz w:val="22"/>
          <w:szCs w:val="22"/>
        </w:rPr>
      </w:pPr>
      <w:r>
        <w:lastRenderedPageBreak/>
        <w:t>9.1.17.3.1</w:t>
      </w:r>
      <w:r>
        <w:rPr>
          <w:rFonts w:asciiTheme="minorHAnsi" w:eastAsiaTheme="minorEastAsia" w:hAnsiTheme="minorHAnsi" w:cstheme="minorBidi"/>
          <w:sz w:val="22"/>
          <w:szCs w:val="22"/>
        </w:rPr>
        <w:tab/>
      </w:r>
      <w:r>
        <w:rPr>
          <w:lang w:eastAsia="zh-CN"/>
        </w:rPr>
        <w:t>Absolute RS-SINR Measurement Accuracy Requirements</w:t>
      </w:r>
      <w:r>
        <w:tab/>
        <w:t>662</w:t>
      </w:r>
    </w:p>
    <w:p w:rsidR="009B3506" w:rsidRDefault="009B3506">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663</w:t>
      </w:r>
    </w:p>
    <w:p w:rsidR="009B3506" w:rsidRDefault="009B3506">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664</w:t>
      </w:r>
    </w:p>
    <w:p w:rsidR="009B3506" w:rsidRDefault="009B3506">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664</w:t>
      </w:r>
    </w:p>
    <w:p w:rsidR="009B3506" w:rsidRDefault="009B3506">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664</w:t>
      </w:r>
    </w:p>
    <w:p w:rsidR="009B3506" w:rsidRDefault="009B3506">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664</w:t>
      </w:r>
    </w:p>
    <w:p w:rsidR="009B3506" w:rsidRDefault="009B3506">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664</w:t>
      </w:r>
    </w:p>
    <w:p w:rsidR="009B3506" w:rsidRDefault="009B3506">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665</w:t>
      </w:r>
    </w:p>
    <w:p w:rsidR="009B3506" w:rsidRDefault="009B3506">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665</w:t>
      </w:r>
    </w:p>
    <w:p w:rsidR="009B3506" w:rsidRDefault="009B3506">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666</w:t>
      </w:r>
    </w:p>
    <w:p w:rsidR="009B3506" w:rsidRDefault="009B3506">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666</w:t>
      </w:r>
    </w:p>
    <w:p w:rsidR="009B3506" w:rsidRDefault="009B3506">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666</w:t>
      </w:r>
    </w:p>
    <w:p w:rsidR="009B3506" w:rsidRDefault="009B3506">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666</w:t>
      </w:r>
    </w:p>
    <w:p w:rsidR="009B3506" w:rsidRDefault="009B3506">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667</w:t>
      </w:r>
    </w:p>
    <w:p w:rsidR="009B3506" w:rsidRDefault="009B3506">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667</w:t>
      </w:r>
    </w:p>
    <w:p w:rsidR="009B3506" w:rsidRDefault="009B3506">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668</w:t>
      </w:r>
    </w:p>
    <w:p w:rsidR="009B3506" w:rsidRDefault="009B3506">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668</w:t>
      </w:r>
    </w:p>
    <w:p w:rsidR="009B3506" w:rsidRDefault="009B3506">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668</w:t>
      </w:r>
    </w:p>
    <w:p w:rsidR="009B3506" w:rsidRDefault="009B3506">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668</w:t>
      </w:r>
    </w:p>
    <w:p w:rsidR="009B3506" w:rsidRDefault="009B3506">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669</w:t>
      </w:r>
    </w:p>
    <w:p w:rsidR="009B3506" w:rsidRDefault="009B3506">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669</w:t>
      </w:r>
    </w:p>
    <w:p w:rsidR="009B3506" w:rsidRDefault="009B3506">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670</w:t>
      </w:r>
    </w:p>
    <w:p w:rsidR="009B3506" w:rsidRDefault="009B3506">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670</w:t>
      </w:r>
    </w:p>
    <w:p w:rsidR="009B3506" w:rsidRDefault="009B3506">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670</w:t>
      </w:r>
    </w:p>
    <w:p w:rsidR="009B3506" w:rsidRDefault="009B3506">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671</w:t>
      </w:r>
    </w:p>
    <w:p w:rsidR="009B3506" w:rsidRDefault="009B3506">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671</w:t>
      </w:r>
    </w:p>
    <w:p w:rsidR="009B3506" w:rsidRDefault="009B3506">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671</w:t>
      </w:r>
    </w:p>
    <w:p w:rsidR="009B3506" w:rsidRDefault="009B3506">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671</w:t>
      </w:r>
    </w:p>
    <w:p w:rsidR="009B3506" w:rsidRDefault="009B3506">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672</w:t>
      </w:r>
    </w:p>
    <w:p w:rsidR="009B3506" w:rsidRDefault="009B3506">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672</w:t>
      </w:r>
    </w:p>
    <w:p w:rsidR="009B3506" w:rsidRDefault="009B3506">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672</w:t>
      </w:r>
    </w:p>
    <w:p w:rsidR="009B3506" w:rsidRDefault="009B3506">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672</w:t>
      </w:r>
    </w:p>
    <w:p w:rsidR="009B3506" w:rsidRDefault="009B3506">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672</w:t>
      </w:r>
    </w:p>
    <w:p w:rsidR="009B3506" w:rsidRDefault="009B3506">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673</w:t>
      </w:r>
    </w:p>
    <w:p w:rsidR="009B3506" w:rsidRDefault="009B3506">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673</w:t>
      </w:r>
    </w:p>
    <w:p w:rsidR="009B3506" w:rsidRDefault="009B3506">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673</w:t>
      </w:r>
    </w:p>
    <w:p w:rsidR="009B3506" w:rsidRDefault="009B3506">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674</w:t>
      </w:r>
    </w:p>
    <w:p w:rsidR="009B3506" w:rsidRDefault="009B3506">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674</w:t>
      </w:r>
    </w:p>
    <w:p w:rsidR="009B3506" w:rsidRDefault="009B3506">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675</w:t>
      </w:r>
    </w:p>
    <w:p w:rsidR="009B3506" w:rsidRDefault="009B3506">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676</w:t>
      </w:r>
    </w:p>
    <w:p w:rsidR="009B3506" w:rsidRDefault="009B3506">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677</w:t>
      </w:r>
    </w:p>
    <w:p w:rsidR="009B3506" w:rsidRDefault="009B3506">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678</w:t>
      </w:r>
    </w:p>
    <w:p w:rsidR="009B3506" w:rsidRDefault="009B3506">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678</w:t>
      </w:r>
    </w:p>
    <w:p w:rsidR="009B3506" w:rsidRDefault="009B3506">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679</w:t>
      </w:r>
    </w:p>
    <w:p w:rsidR="009B3506" w:rsidRDefault="009B3506">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680</w:t>
      </w:r>
    </w:p>
    <w:p w:rsidR="009B3506" w:rsidRDefault="009B3506">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680</w:t>
      </w:r>
    </w:p>
    <w:p w:rsidR="009B3506" w:rsidRDefault="009B3506">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681</w:t>
      </w:r>
    </w:p>
    <w:p w:rsidR="009B3506" w:rsidRDefault="009B3506">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682</w:t>
      </w:r>
    </w:p>
    <w:p w:rsidR="009B3506" w:rsidRDefault="009B3506">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683</w:t>
      </w:r>
    </w:p>
    <w:p w:rsidR="009B3506" w:rsidRDefault="009B3506">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685</w:t>
      </w:r>
    </w:p>
    <w:p w:rsidR="009B3506" w:rsidRDefault="009B3506">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685</w:t>
      </w:r>
    </w:p>
    <w:p w:rsidR="009B3506" w:rsidRDefault="009B3506">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686</w:t>
      </w:r>
    </w:p>
    <w:p w:rsidR="009B3506" w:rsidRDefault="009B3506">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687</w:t>
      </w:r>
    </w:p>
    <w:p w:rsidR="009B3506" w:rsidRDefault="009B3506">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689</w:t>
      </w:r>
    </w:p>
    <w:p w:rsidR="009B3506" w:rsidRDefault="009B3506">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689</w:t>
      </w:r>
    </w:p>
    <w:p w:rsidR="009B3506" w:rsidRDefault="009B3506">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690</w:t>
      </w:r>
    </w:p>
    <w:p w:rsidR="009B3506" w:rsidRDefault="009B3506">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691</w:t>
      </w:r>
    </w:p>
    <w:p w:rsidR="009B3506" w:rsidRDefault="009B3506">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694</w:t>
      </w:r>
    </w:p>
    <w:p w:rsidR="009B3506" w:rsidRDefault="009B3506">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697</w:t>
      </w:r>
    </w:p>
    <w:p w:rsidR="009B3506" w:rsidRDefault="009B3506">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697</w:t>
      </w:r>
    </w:p>
    <w:p w:rsidR="009B3506" w:rsidRDefault="009B3506">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698</w:t>
      </w:r>
    </w:p>
    <w:p w:rsidR="009B3506" w:rsidRDefault="009B3506">
      <w:pPr>
        <w:pStyle w:val="TOC4"/>
        <w:rPr>
          <w:rFonts w:asciiTheme="minorHAnsi" w:eastAsiaTheme="minorEastAsia" w:hAnsiTheme="minorHAnsi" w:cstheme="minorBidi"/>
          <w:sz w:val="22"/>
          <w:szCs w:val="22"/>
        </w:rPr>
      </w:pPr>
      <w:r>
        <w:lastRenderedPageBreak/>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698</w:t>
      </w:r>
    </w:p>
    <w:p w:rsidR="009B3506" w:rsidRDefault="009B3506">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699</w:t>
      </w:r>
    </w:p>
    <w:p w:rsidR="009B3506" w:rsidRDefault="009B3506">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699</w:t>
      </w:r>
    </w:p>
    <w:p w:rsidR="009B3506" w:rsidRDefault="009B3506">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700</w:t>
      </w:r>
    </w:p>
    <w:p w:rsidR="009B3506" w:rsidRDefault="009B3506">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700</w:t>
      </w:r>
    </w:p>
    <w:p w:rsidR="009B3506" w:rsidRDefault="009B3506">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701</w:t>
      </w:r>
    </w:p>
    <w:p w:rsidR="009B3506" w:rsidRDefault="009B3506">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701</w:t>
      </w:r>
    </w:p>
    <w:p w:rsidR="009B3506" w:rsidRDefault="009B3506">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701</w:t>
      </w:r>
    </w:p>
    <w:p w:rsidR="009B3506" w:rsidRDefault="009B3506">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702</w:t>
      </w:r>
    </w:p>
    <w:p w:rsidR="009B3506" w:rsidRDefault="009B3506">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703</w:t>
      </w:r>
    </w:p>
    <w:p w:rsidR="009B3506" w:rsidRDefault="009B3506">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704</w:t>
      </w:r>
    </w:p>
    <w:p w:rsidR="009B3506" w:rsidRDefault="009B3506">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705</w:t>
      </w:r>
    </w:p>
    <w:p w:rsidR="009B3506" w:rsidRDefault="009B3506">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706</w:t>
      </w:r>
    </w:p>
    <w:p w:rsidR="009B3506" w:rsidRDefault="009B3506">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706</w:t>
      </w:r>
    </w:p>
    <w:p w:rsidR="009B3506" w:rsidRDefault="009B3506">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707</w:t>
      </w:r>
    </w:p>
    <w:p w:rsidR="009B3506" w:rsidRDefault="009B3506">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707</w:t>
      </w:r>
    </w:p>
    <w:p w:rsidR="009B3506" w:rsidRDefault="009B3506">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707</w:t>
      </w:r>
    </w:p>
    <w:p w:rsidR="009B3506" w:rsidRDefault="009B3506">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707</w:t>
      </w:r>
    </w:p>
    <w:p w:rsidR="009B3506" w:rsidRDefault="009B3506">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709</w:t>
      </w:r>
    </w:p>
    <w:p w:rsidR="009B3506" w:rsidRDefault="009B3506">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709</w:t>
      </w:r>
    </w:p>
    <w:p w:rsidR="009B3506" w:rsidRDefault="009B3506">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709</w:t>
      </w:r>
    </w:p>
    <w:p w:rsidR="009B3506" w:rsidRDefault="009B3506">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710</w:t>
      </w:r>
    </w:p>
    <w:p w:rsidR="009B3506" w:rsidRDefault="009B3506">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710</w:t>
      </w:r>
    </w:p>
    <w:p w:rsidR="009B3506" w:rsidRDefault="009B3506">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710</w:t>
      </w:r>
    </w:p>
    <w:p w:rsidR="009B3506" w:rsidRDefault="009B3506">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711</w:t>
      </w:r>
    </w:p>
    <w:p w:rsidR="009B3506" w:rsidRDefault="009B3506">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712</w:t>
      </w:r>
    </w:p>
    <w:p w:rsidR="009B3506" w:rsidRDefault="009B3506">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713</w:t>
      </w:r>
    </w:p>
    <w:p w:rsidR="009B3506" w:rsidRDefault="009B3506">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715</w:t>
      </w:r>
    </w:p>
    <w:p w:rsidR="009B3506" w:rsidRDefault="009B3506">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716</w:t>
      </w:r>
    </w:p>
    <w:p w:rsidR="009B3506" w:rsidRDefault="009B3506">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717</w:t>
      </w:r>
    </w:p>
    <w:p w:rsidR="009B3506" w:rsidRDefault="009B3506">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717</w:t>
      </w:r>
    </w:p>
    <w:p w:rsidR="009B3506" w:rsidRDefault="009B3506">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718</w:t>
      </w:r>
    </w:p>
    <w:p w:rsidR="009B3506" w:rsidRDefault="009B3506">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719</w:t>
      </w:r>
    </w:p>
    <w:p w:rsidR="009B3506" w:rsidRDefault="009B3506">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720</w:t>
      </w:r>
    </w:p>
    <w:p w:rsidR="009B3506" w:rsidRDefault="009B3506">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720</w:t>
      </w:r>
    </w:p>
    <w:p w:rsidR="009B3506" w:rsidRDefault="009B3506">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720</w:t>
      </w:r>
    </w:p>
    <w:p w:rsidR="009B3506" w:rsidRDefault="009B3506">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721</w:t>
      </w:r>
    </w:p>
    <w:p w:rsidR="009B3506" w:rsidRDefault="009B3506">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721</w:t>
      </w:r>
    </w:p>
    <w:p w:rsidR="009B3506" w:rsidRDefault="009B3506">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722</w:t>
      </w:r>
    </w:p>
    <w:p w:rsidR="009B3506" w:rsidRDefault="009B3506">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723</w:t>
      </w:r>
    </w:p>
    <w:p w:rsidR="009B3506" w:rsidRDefault="009B3506">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432094">
        <w:rPr>
          <w:rFonts w:eastAsia="DengXian"/>
          <w:lang w:eastAsia="zh-CN"/>
        </w:rPr>
        <w:t xml:space="preserve">non-BL CE </w:t>
      </w:r>
      <w:r>
        <w:rPr>
          <w:lang w:eastAsia="zh-CN"/>
        </w:rPr>
        <w:t>UE in CE mode B</w:t>
      </w:r>
      <w:r>
        <w:tab/>
        <w:t>724</w:t>
      </w:r>
    </w:p>
    <w:p w:rsidR="009B3506" w:rsidRDefault="009B3506">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725</w:t>
      </w:r>
    </w:p>
    <w:p w:rsidR="009B3506" w:rsidRDefault="009B3506">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725</w:t>
      </w:r>
    </w:p>
    <w:p w:rsidR="009B3506" w:rsidRDefault="009B3506">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725</w:t>
      </w:r>
    </w:p>
    <w:p w:rsidR="009B3506" w:rsidRDefault="009B3506">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726</w:t>
      </w:r>
    </w:p>
    <w:p w:rsidR="009B3506" w:rsidRDefault="009B3506">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727</w:t>
      </w:r>
    </w:p>
    <w:p w:rsidR="009B3506" w:rsidRDefault="009B3506">
      <w:pPr>
        <w:pStyle w:val="TOC4"/>
        <w:rPr>
          <w:rFonts w:asciiTheme="minorHAnsi" w:eastAsiaTheme="minorEastAsia" w:hAnsiTheme="minorHAnsi" w:cstheme="minorBidi"/>
          <w:sz w:val="22"/>
          <w:szCs w:val="22"/>
        </w:rPr>
      </w:pPr>
      <w: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727</w:t>
      </w:r>
    </w:p>
    <w:p w:rsidR="009B3506" w:rsidRDefault="009B350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729</w:t>
      </w:r>
    </w:p>
    <w:p w:rsidR="009B3506" w:rsidRPr="009B3506" w:rsidRDefault="009B3506">
      <w:pPr>
        <w:pStyle w:val="TOC3"/>
        <w:rPr>
          <w:rFonts w:asciiTheme="minorHAnsi" w:eastAsiaTheme="minorEastAsia" w:hAnsiTheme="minorHAnsi" w:cstheme="minorBidi"/>
          <w:sz w:val="22"/>
          <w:szCs w:val="22"/>
          <w:lang w:val="sv-FI"/>
        </w:rPr>
      </w:pPr>
      <w:r w:rsidRPr="009B3506">
        <w:rPr>
          <w:lang w:val="sv-FI"/>
        </w:rPr>
        <w:t>9.2.1</w:t>
      </w:r>
      <w:r w:rsidRPr="009B3506">
        <w:rPr>
          <w:rFonts w:asciiTheme="minorHAnsi" w:eastAsiaTheme="minorEastAsia" w:hAnsiTheme="minorHAnsi" w:cstheme="minorBidi"/>
          <w:sz w:val="22"/>
          <w:szCs w:val="22"/>
          <w:lang w:val="sv-FI"/>
        </w:rPr>
        <w:tab/>
      </w:r>
      <w:r w:rsidRPr="009B3506">
        <w:rPr>
          <w:lang w:val="sv-FI"/>
        </w:rPr>
        <w:t>UTRAN FDD CPICH RSCP</w:t>
      </w:r>
      <w:r w:rsidRPr="009B3506">
        <w:rPr>
          <w:lang w:val="sv-FI"/>
        </w:rPr>
        <w:tab/>
        <w:t>729</w:t>
      </w:r>
    </w:p>
    <w:p w:rsidR="009B3506" w:rsidRPr="009B3506" w:rsidRDefault="009B3506">
      <w:pPr>
        <w:pStyle w:val="TOC3"/>
        <w:rPr>
          <w:rFonts w:asciiTheme="minorHAnsi" w:eastAsiaTheme="minorEastAsia" w:hAnsiTheme="minorHAnsi" w:cstheme="minorBidi"/>
          <w:sz w:val="22"/>
          <w:szCs w:val="22"/>
          <w:lang w:val="sv-FI"/>
        </w:rPr>
      </w:pPr>
      <w:r w:rsidRPr="009B3506">
        <w:rPr>
          <w:lang w:val="sv-FI"/>
        </w:rPr>
        <w:t>9.2.2</w:t>
      </w:r>
      <w:r w:rsidRPr="009B3506">
        <w:rPr>
          <w:rFonts w:asciiTheme="minorHAnsi" w:eastAsiaTheme="minorEastAsia" w:hAnsiTheme="minorHAnsi" w:cstheme="minorBidi"/>
          <w:sz w:val="22"/>
          <w:szCs w:val="22"/>
          <w:lang w:val="sv-FI"/>
        </w:rPr>
        <w:tab/>
      </w:r>
      <w:r w:rsidRPr="009B3506">
        <w:rPr>
          <w:lang w:val="sv-FI"/>
        </w:rPr>
        <w:t>Void</w:t>
      </w:r>
      <w:r w:rsidRPr="009B3506">
        <w:rPr>
          <w:lang w:val="sv-FI"/>
        </w:rPr>
        <w:tab/>
        <w:t>730</w:t>
      </w:r>
    </w:p>
    <w:p w:rsidR="009B3506" w:rsidRDefault="009B3506">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730</w:t>
      </w:r>
    </w:p>
    <w:p w:rsidR="009B3506" w:rsidRDefault="009B3506">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730</w:t>
      </w:r>
    </w:p>
    <w:p w:rsidR="009B3506" w:rsidRDefault="009B3506">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731</w:t>
      </w:r>
    </w:p>
    <w:p w:rsidR="009B3506" w:rsidRDefault="009B3506">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731</w:t>
      </w:r>
    </w:p>
    <w:p w:rsidR="009B3506" w:rsidRDefault="009B3506">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731</w:t>
      </w:r>
    </w:p>
    <w:p w:rsidR="009B3506" w:rsidRDefault="009B3506">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731</w:t>
      </w:r>
    </w:p>
    <w:p w:rsidR="009B3506" w:rsidRDefault="009B3506">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731</w:t>
      </w:r>
    </w:p>
    <w:p w:rsidR="009B3506" w:rsidRDefault="009B3506">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731</w:t>
      </w:r>
    </w:p>
    <w:p w:rsidR="009B3506" w:rsidRDefault="009B3506">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731</w:t>
      </w:r>
    </w:p>
    <w:p w:rsidR="009B3506" w:rsidRDefault="009B3506">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432094">
        <w:rPr>
          <w:rFonts w:cs="v4.2.0"/>
          <w:vertAlign w:val="subscript"/>
          <w:lang w:eastAsia="zh-CN"/>
        </w:rPr>
        <w:t>CMAX,c</w:t>
      </w:r>
      <w:r>
        <w:tab/>
        <w:t>732</w:t>
      </w:r>
    </w:p>
    <w:p w:rsidR="009B3506" w:rsidRDefault="009B3506">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732</w:t>
      </w:r>
    </w:p>
    <w:p w:rsidR="009B3506" w:rsidRDefault="009B3506">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732</w:t>
      </w:r>
    </w:p>
    <w:p w:rsidR="009B3506" w:rsidRDefault="009B3506">
      <w:pPr>
        <w:pStyle w:val="TOC3"/>
        <w:rPr>
          <w:rFonts w:asciiTheme="minorHAnsi" w:eastAsiaTheme="minorEastAsia" w:hAnsiTheme="minorHAnsi" w:cstheme="minorBidi"/>
          <w:sz w:val="22"/>
          <w:szCs w:val="22"/>
        </w:rPr>
      </w:pPr>
      <w:r>
        <w:lastRenderedPageBreak/>
        <w:t>9.6.3</w:t>
      </w:r>
      <w:r>
        <w:rPr>
          <w:rFonts w:asciiTheme="minorHAnsi" w:eastAsiaTheme="minorEastAsia" w:hAnsiTheme="minorHAnsi" w:cstheme="minorBidi"/>
          <w:sz w:val="22"/>
          <w:szCs w:val="22"/>
        </w:rPr>
        <w:tab/>
      </w:r>
      <w:r>
        <w:t>Reporting Delay</w:t>
      </w:r>
      <w:r>
        <w:tab/>
        <w:t>732</w:t>
      </w:r>
    </w:p>
    <w:p w:rsidR="009B3506" w:rsidRDefault="009B3506">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732</w:t>
      </w:r>
    </w:p>
    <w:p w:rsidR="009B3506" w:rsidRDefault="009B3506">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732</w:t>
      </w:r>
    </w:p>
    <w:p w:rsidR="009B3506" w:rsidRDefault="009B3506">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732</w:t>
      </w:r>
    </w:p>
    <w:p w:rsidR="009B3506" w:rsidRDefault="009B3506">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733</w:t>
      </w:r>
    </w:p>
    <w:p w:rsidR="009B3506" w:rsidRDefault="009B3506">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733</w:t>
      </w:r>
    </w:p>
    <w:p w:rsidR="009B3506" w:rsidRDefault="009B3506">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733</w:t>
      </w:r>
    </w:p>
    <w:p w:rsidR="009B3506" w:rsidRDefault="009B3506">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733</w:t>
      </w:r>
    </w:p>
    <w:p w:rsidR="009B3506" w:rsidRDefault="009B3506">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734</w:t>
      </w:r>
    </w:p>
    <w:p w:rsidR="009B3506" w:rsidRDefault="009B3506">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734</w:t>
      </w:r>
    </w:p>
    <w:p w:rsidR="009B3506" w:rsidRDefault="009B3506">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735</w:t>
      </w:r>
    </w:p>
    <w:p w:rsidR="009B3506" w:rsidRDefault="009B3506">
      <w:pPr>
        <w:pStyle w:val="TOC4"/>
        <w:rPr>
          <w:rFonts w:asciiTheme="minorHAnsi" w:eastAsiaTheme="minorEastAsia" w:hAnsiTheme="minorHAnsi" w:cstheme="minorBidi"/>
          <w:sz w:val="22"/>
          <w:szCs w:val="22"/>
        </w:rPr>
      </w:pPr>
      <w:r>
        <w:t>9.8.2.5</w:t>
      </w:r>
      <w:r>
        <w:rPr>
          <w:rFonts w:asciiTheme="minorHAnsi" w:eastAsiaTheme="minorEastAsia" w:hAnsiTheme="minorHAnsi" w:cstheme="minorBidi"/>
          <w:sz w:val="22"/>
          <w:szCs w:val="22"/>
        </w:rPr>
        <w:tab/>
      </w:r>
      <w:r>
        <w:t xml:space="preserve">MBSFN RSRP measurement report mapping for </w:t>
      </w:r>
      <w:r w:rsidRPr="00432094">
        <w:rPr>
          <w:rFonts w:eastAsia="PMingLiU"/>
          <w:lang w:eastAsia="zh-TW"/>
        </w:rPr>
        <w:t>2.5</w:t>
      </w:r>
      <w:r>
        <w:t xml:space="preserve"> kHz subcarrier spacing</w:t>
      </w:r>
      <w:r>
        <w:tab/>
        <w:t>735</w:t>
      </w:r>
    </w:p>
    <w:p w:rsidR="009B3506" w:rsidRDefault="009B3506">
      <w:pPr>
        <w:pStyle w:val="TOC4"/>
        <w:rPr>
          <w:rFonts w:asciiTheme="minorHAnsi" w:eastAsiaTheme="minorEastAsia" w:hAnsiTheme="minorHAnsi" w:cstheme="minorBidi"/>
          <w:sz w:val="22"/>
          <w:szCs w:val="22"/>
        </w:rPr>
      </w:pPr>
      <w:r>
        <w:t>9.8.2.6</w:t>
      </w:r>
      <w:r>
        <w:rPr>
          <w:rFonts w:asciiTheme="minorHAnsi" w:eastAsiaTheme="minorEastAsia" w:hAnsiTheme="minorHAnsi" w:cstheme="minorBidi"/>
          <w:sz w:val="22"/>
          <w:szCs w:val="22"/>
        </w:rPr>
        <w:tab/>
      </w:r>
      <w:r>
        <w:t xml:space="preserve">MBSFN RSRP measurement report mapping for </w:t>
      </w:r>
      <w:r w:rsidRPr="00432094">
        <w:rPr>
          <w:rFonts w:eastAsia="PMingLiU"/>
          <w:lang w:eastAsia="zh-TW"/>
        </w:rPr>
        <w:t>370.37</w:t>
      </w:r>
      <w:r>
        <w:t>Hz subcarrier spacing</w:t>
      </w:r>
      <w:r>
        <w:tab/>
        <w:t>735</w:t>
      </w:r>
    </w:p>
    <w:p w:rsidR="009B3506" w:rsidRDefault="009B3506">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736</w:t>
      </w:r>
    </w:p>
    <w:p w:rsidR="009B3506" w:rsidRDefault="009B3506">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736</w:t>
      </w:r>
    </w:p>
    <w:p w:rsidR="009B3506" w:rsidRDefault="009B3506">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736</w:t>
      </w:r>
    </w:p>
    <w:p w:rsidR="009B3506" w:rsidRDefault="009B3506">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737</w:t>
      </w:r>
    </w:p>
    <w:p w:rsidR="009B3506" w:rsidRDefault="009B3506">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737</w:t>
      </w:r>
    </w:p>
    <w:p w:rsidR="009B3506" w:rsidRDefault="009B3506">
      <w:pPr>
        <w:pStyle w:val="TOC4"/>
        <w:rPr>
          <w:rFonts w:asciiTheme="minorHAnsi" w:eastAsiaTheme="minorEastAsia" w:hAnsiTheme="minorHAnsi" w:cstheme="minorBidi"/>
          <w:sz w:val="22"/>
          <w:szCs w:val="22"/>
        </w:rPr>
      </w:pPr>
      <w:r>
        <w:t>9.8.3.</w:t>
      </w:r>
      <w:r w:rsidRPr="00432094">
        <w:rPr>
          <w:rFonts w:eastAsia="PMingLiU"/>
          <w:lang w:eastAsia="zh-TW"/>
        </w:rPr>
        <w:t>5</w:t>
      </w:r>
      <w:r>
        <w:rPr>
          <w:rFonts w:asciiTheme="minorHAnsi" w:eastAsiaTheme="minorEastAsia" w:hAnsiTheme="minorHAnsi" w:cstheme="minorBidi"/>
          <w:sz w:val="22"/>
          <w:szCs w:val="22"/>
        </w:rPr>
        <w:tab/>
      </w:r>
      <w:r>
        <w:t>MBSFN RSRQ measurement report mapping for 2.5 kHz subcarrier spacing</w:t>
      </w:r>
      <w:r>
        <w:tab/>
        <w:t>737</w:t>
      </w:r>
    </w:p>
    <w:p w:rsidR="009B3506" w:rsidRDefault="009B3506">
      <w:pPr>
        <w:pStyle w:val="TOC4"/>
        <w:rPr>
          <w:rFonts w:asciiTheme="minorHAnsi" w:eastAsiaTheme="minorEastAsia" w:hAnsiTheme="minorHAnsi" w:cstheme="minorBidi"/>
          <w:sz w:val="22"/>
          <w:szCs w:val="22"/>
        </w:rPr>
      </w:pPr>
      <w:r>
        <w:t>9.8.3.</w:t>
      </w:r>
      <w:r w:rsidRPr="00432094">
        <w:rPr>
          <w:rFonts w:eastAsia="PMingLiU"/>
          <w:lang w:eastAsia="zh-TW"/>
        </w:rPr>
        <w:t>6</w:t>
      </w:r>
      <w:r>
        <w:rPr>
          <w:rFonts w:asciiTheme="minorHAnsi" w:eastAsiaTheme="minorEastAsia" w:hAnsiTheme="minorHAnsi" w:cstheme="minorBidi"/>
          <w:sz w:val="22"/>
          <w:szCs w:val="22"/>
        </w:rPr>
        <w:tab/>
      </w:r>
      <w:r>
        <w:t>MBSFN RSRQ measurement report mapping for 370.37 kHz subcarrier spacing</w:t>
      </w:r>
      <w:r>
        <w:tab/>
        <w:t>738</w:t>
      </w:r>
    </w:p>
    <w:p w:rsidR="009B3506" w:rsidRDefault="009B3506">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738</w:t>
      </w:r>
    </w:p>
    <w:p w:rsidR="009B3506" w:rsidRDefault="009B3506">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738</w:t>
      </w:r>
    </w:p>
    <w:p w:rsidR="009B3506" w:rsidRDefault="009B3506">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739</w:t>
      </w:r>
    </w:p>
    <w:p w:rsidR="009B3506" w:rsidRDefault="009B3506">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740</w:t>
      </w:r>
    </w:p>
    <w:p w:rsidR="009B3506" w:rsidRDefault="009B3506">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740</w:t>
      </w:r>
    </w:p>
    <w:p w:rsidR="009B3506" w:rsidRDefault="009B3506">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740</w:t>
      </w:r>
    </w:p>
    <w:p w:rsidR="009B3506" w:rsidRDefault="009B3506">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740</w:t>
      </w:r>
    </w:p>
    <w:p w:rsidR="009B3506" w:rsidRDefault="009B3506">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741</w:t>
      </w:r>
    </w:p>
    <w:p w:rsidR="009B3506" w:rsidRDefault="009B3506">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742</w:t>
      </w:r>
    </w:p>
    <w:p w:rsidR="009B3506" w:rsidRDefault="009B3506">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742</w:t>
      </w:r>
    </w:p>
    <w:p w:rsidR="009B3506" w:rsidRDefault="009B3506">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742</w:t>
      </w:r>
    </w:p>
    <w:p w:rsidR="009B3506" w:rsidRDefault="009B3506">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743</w:t>
      </w:r>
    </w:p>
    <w:p w:rsidR="009B3506" w:rsidRDefault="009B3506">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743</w:t>
      </w:r>
    </w:p>
    <w:p w:rsidR="009B3506" w:rsidRDefault="009B3506">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743</w:t>
      </w:r>
    </w:p>
    <w:p w:rsidR="009B3506" w:rsidRDefault="009B3506">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743</w:t>
      </w:r>
    </w:p>
    <w:p w:rsidR="009B3506" w:rsidRDefault="009B3506">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744</w:t>
      </w:r>
    </w:p>
    <w:p w:rsidR="009B3506" w:rsidRDefault="009B3506">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744</w:t>
      </w:r>
    </w:p>
    <w:p w:rsidR="009B3506" w:rsidRDefault="009B3506">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744</w:t>
      </w:r>
    </w:p>
    <w:p w:rsidR="009B3506" w:rsidRDefault="009B3506">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745</w:t>
      </w:r>
    </w:p>
    <w:p w:rsidR="009B3506" w:rsidRDefault="009B3506">
      <w:pPr>
        <w:pStyle w:val="TOC4"/>
        <w:rPr>
          <w:rFonts w:asciiTheme="minorHAnsi" w:eastAsiaTheme="minorEastAsia" w:hAnsiTheme="minorHAnsi" w:cstheme="minorBidi"/>
          <w:sz w:val="22"/>
          <w:szCs w:val="22"/>
        </w:rPr>
      </w:pPr>
      <w:r w:rsidRPr="009B3506">
        <w:t>9.10.4.1</w:t>
      </w:r>
      <w:r w:rsidRPr="009B3506">
        <w:rPr>
          <w:rFonts w:asciiTheme="minorHAnsi" w:eastAsiaTheme="minorEastAsia" w:hAnsiTheme="minorHAnsi" w:cstheme="minorBidi"/>
          <w:sz w:val="22"/>
          <w:szCs w:val="22"/>
        </w:rPr>
        <w:tab/>
      </w:r>
      <w:r w:rsidRPr="00432094">
        <w:rPr>
          <w:lang w:val="en-US" w:eastAsia="zh-CN"/>
        </w:rPr>
        <w:t>Intra-frequency absolute S-RSSI measurement accuracy requirements</w:t>
      </w:r>
      <w:r>
        <w:tab/>
        <w:t>745</w:t>
      </w:r>
    </w:p>
    <w:p w:rsidR="009B3506" w:rsidRDefault="009B3506">
      <w:pPr>
        <w:pStyle w:val="TOC4"/>
        <w:rPr>
          <w:rFonts w:asciiTheme="minorHAnsi" w:eastAsiaTheme="minorEastAsia" w:hAnsiTheme="minorHAnsi" w:cstheme="minorBidi"/>
          <w:sz w:val="22"/>
          <w:szCs w:val="22"/>
        </w:rPr>
      </w:pPr>
      <w:r w:rsidRPr="009B3506">
        <w:t>9.10.4.2 Intra-frequency relative S-RSSI measurement accuracy requirements</w:t>
      </w:r>
      <w:r w:rsidRPr="009B3506">
        <w:tab/>
      </w:r>
      <w:r>
        <w:t>745</w:t>
      </w:r>
    </w:p>
    <w:p w:rsidR="009B3506" w:rsidRDefault="009B3506">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746</w:t>
      </w:r>
    </w:p>
    <w:p w:rsidR="009B3506" w:rsidRDefault="009B350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746</w:t>
      </w:r>
    </w:p>
    <w:p w:rsidR="009B3506" w:rsidRDefault="009B350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746</w:t>
      </w:r>
    </w:p>
    <w:p w:rsidR="009B3506" w:rsidRDefault="009B3506">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747</w:t>
      </w:r>
    </w:p>
    <w:p w:rsidR="009B3506" w:rsidRDefault="009B3506">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747</w:t>
      </w:r>
    </w:p>
    <w:p w:rsidR="009B3506" w:rsidRDefault="009B3506">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747</w:t>
      </w:r>
    </w:p>
    <w:p w:rsidR="009B3506" w:rsidRDefault="009B3506">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747</w:t>
      </w:r>
    </w:p>
    <w:p w:rsidR="009B3506" w:rsidRDefault="009B3506">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748</w:t>
      </w:r>
    </w:p>
    <w:p w:rsidR="009B3506" w:rsidRDefault="009B3506">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748</w:t>
      </w:r>
    </w:p>
    <w:p w:rsidR="009B3506" w:rsidRDefault="009B3506">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748</w:t>
      </w:r>
    </w:p>
    <w:p w:rsidR="009B3506" w:rsidRDefault="009B3506">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748</w:t>
      </w:r>
    </w:p>
    <w:p w:rsidR="009B3506" w:rsidRDefault="009B3506">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432094">
        <w:rPr>
          <w:vertAlign w:val="subscript"/>
        </w:rPr>
        <w:t>ADV</w:t>
      </w:r>
      <w:r>
        <w:t>)</w:t>
      </w:r>
      <w:r>
        <w:tab/>
        <w:t>748</w:t>
      </w:r>
    </w:p>
    <w:p w:rsidR="009B3506" w:rsidRDefault="009B3506">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748</w:t>
      </w:r>
    </w:p>
    <w:p w:rsidR="009B3506" w:rsidRDefault="009B3506">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749</w:t>
      </w:r>
    </w:p>
    <w:p w:rsidR="009B3506" w:rsidRDefault="009B3506">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749</w:t>
      </w:r>
    </w:p>
    <w:p w:rsidR="009B3506" w:rsidRDefault="009B3506">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749</w:t>
      </w:r>
    </w:p>
    <w:p w:rsidR="009B3506" w:rsidRDefault="009B3506">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749</w:t>
      </w:r>
    </w:p>
    <w:p w:rsidR="009B3506" w:rsidRDefault="009B3506">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749</w:t>
      </w:r>
    </w:p>
    <w:p w:rsidR="009B3506" w:rsidRDefault="009B3506">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750</w:t>
      </w:r>
    </w:p>
    <w:p w:rsidR="009B3506" w:rsidRDefault="009B3506">
      <w:pPr>
        <w:pStyle w:val="TOC3"/>
        <w:rPr>
          <w:rFonts w:asciiTheme="minorHAnsi" w:eastAsiaTheme="minorEastAsia" w:hAnsiTheme="minorHAnsi" w:cstheme="minorBidi"/>
          <w:sz w:val="22"/>
          <w:szCs w:val="22"/>
        </w:rPr>
      </w:pPr>
      <w:r>
        <w:lastRenderedPageBreak/>
        <w:t>11.3.1</w:t>
      </w:r>
      <w:r>
        <w:rPr>
          <w:rFonts w:asciiTheme="minorHAnsi" w:eastAsiaTheme="minorEastAsia" w:hAnsiTheme="minorHAnsi" w:cstheme="minorBidi"/>
          <w:sz w:val="22"/>
          <w:szCs w:val="22"/>
        </w:rPr>
        <w:tab/>
      </w:r>
      <w:r>
        <w:t>Introduction</w:t>
      </w:r>
      <w:r>
        <w:tab/>
        <w:t>750</w:t>
      </w:r>
    </w:p>
    <w:p w:rsidR="009B3506" w:rsidRDefault="009B3506">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750</w:t>
      </w:r>
    </w:p>
    <w:p w:rsidR="009B3506" w:rsidRDefault="009B3506">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750</w:t>
      </w:r>
    </w:p>
    <w:p w:rsidR="009B3506" w:rsidRDefault="009B3506">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750</w:t>
      </w:r>
    </w:p>
    <w:p w:rsidR="009B3506" w:rsidRDefault="009B3506">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750</w:t>
      </w:r>
    </w:p>
    <w:p w:rsidR="009B3506" w:rsidRDefault="009B3506">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750</w:t>
      </w:r>
    </w:p>
    <w:p w:rsidR="009B3506" w:rsidRDefault="009B3506">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751</w:t>
      </w:r>
    </w:p>
    <w:p w:rsidR="009B3506" w:rsidRDefault="009B3506">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751</w:t>
      </w:r>
    </w:p>
    <w:p w:rsidR="009B3506" w:rsidRDefault="009B3506">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751</w:t>
      </w:r>
    </w:p>
    <w:p w:rsidR="009B3506" w:rsidRDefault="009B3506">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751</w:t>
      </w:r>
    </w:p>
    <w:p w:rsidR="009B3506" w:rsidRDefault="009B3506">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751</w:t>
      </w:r>
    </w:p>
    <w:p w:rsidR="009B3506" w:rsidRDefault="009B3506">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751</w:t>
      </w:r>
    </w:p>
    <w:p w:rsidR="009B3506" w:rsidRDefault="009B3506">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752</w:t>
      </w:r>
    </w:p>
    <w:p w:rsidR="009B3506" w:rsidRDefault="009B3506">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752</w:t>
      </w:r>
    </w:p>
    <w:p w:rsidR="009B3506" w:rsidRDefault="009B3506">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752</w:t>
      </w:r>
    </w:p>
    <w:p w:rsidR="009B3506" w:rsidRDefault="009B3506">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752</w:t>
      </w:r>
    </w:p>
    <w:p w:rsidR="009B3506" w:rsidRDefault="009B3506">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752</w:t>
      </w:r>
    </w:p>
    <w:p w:rsidR="009B3506" w:rsidRDefault="009B3506">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752</w:t>
      </w:r>
    </w:p>
    <w:p w:rsidR="009B3506" w:rsidRDefault="009B3506">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753</w:t>
      </w:r>
    </w:p>
    <w:p w:rsidR="009B3506" w:rsidRDefault="009B3506">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753</w:t>
      </w:r>
    </w:p>
    <w:p w:rsidR="009B3506" w:rsidRDefault="009B3506">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753</w:t>
      </w:r>
    </w:p>
    <w:p w:rsidR="009B3506" w:rsidRDefault="009B3506">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753</w:t>
      </w:r>
    </w:p>
    <w:p w:rsidR="009B3506" w:rsidRDefault="009B3506">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753</w:t>
      </w:r>
    </w:p>
    <w:p w:rsidR="009B3506" w:rsidRDefault="009B3506">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753</w:t>
      </w:r>
    </w:p>
    <w:p w:rsidR="009B3506" w:rsidRDefault="009B3506">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754</w:t>
      </w:r>
    </w:p>
    <w:p w:rsidR="009B3506" w:rsidRDefault="009B3506">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754</w:t>
      </w:r>
    </w:p>
    <w:p w:rsidR="009B3506" w:rsidRDefault="009B3506">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754</w:t>
      </w:r>
    </w:p>
    <w:p w:rsidR="009B3506" w:rsidRDefault="009B3506">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754</w:t>
      </w:r>
    </w:p>
    <w:p w:rsidR="009B3506" w:rsidRDefault="009B3506">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754</w:t>
      </w:r>
    </w:p>
    <w:p w:rsidR="009B3506" w:rsidRDefault="009B3506">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754</w:t>
      </w:r>
    </w:p>
    <w:p w:rsidR="009B3506" w:rsidRDefault="009B3506">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754</w:t>
      </w:r>
    </w:p>
    <w:p w:rsidR="009B3506" w:rsidRDefault="009B3506">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754</w:t>
      </w:r>
    </w:p>
    <w:p w:rsidR="009B3506" w:rsidRDefault="009B3506">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755</w:t>
      </w:r>
    </w:p>
    <w:p w:rsidR="009B3506" w:rsidRDefault="009B3506">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755</w:t>
      </w:r>
    </w:p>
    <w:p w:rsidR="009B3506" w:rsidRDefault="009B3506">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756</w:t>
      </w:r>
    </w:p>
    <w:p w:rsidR="009B3506" w:rsidRDefault="009B3506">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757</w:t>
      </w:r>
    </w:p>
    <w:p w:rsidR="009B3506" w:rsidRDefault="009B3506">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757</w:t>
      </w:r>
    </w:p>
    <w:p w:rsidR="009B3506" w:rsidRDefault="009B3506">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757</w:t>
      </w:r>
    </w:p>
    <w:p w:rsidR="009B3506" w:rsidRDefault="009B3506">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757</w:t>
      </w:r>
    </w:p>
    <w:p w:rsidR="009B3506" w:rsidRDefault="009B3506">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757</w:t>
      </w:r>
    </w:p>
    <w:p w:rsidR="009B3506" w:rsidRDefault="009B3506">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757</w:t>
      </w:r>
    </w:p>
    <w:p w:rsidR="009B3506" w:rsidRDefault="009B3506">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757</w:t>
      </w:r>
    </w:p>
    <w:p w:rsidR="009B3506" w:rsidRDefault="009B3506">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757</w:t>
      </w:r>
    </w:p>
    <w:p w:rsidR="009B3506" w:rsidRDefault="009B3506">
      <w:pPr>
        <w:pStyle w:val="TOC3"/>
        <w:rPr>
          <w:rFonts w:asciiTheme="minorHAnsi" w:eastAsiaTheme="minorEastAsia" w:hAnsiTheme="minorHAnsi" w:cstheme="minorBidi"/>
          <w:sz w:val="22"/>
          <w:szCs w:val="22"/>
        </w:rPr>
      </w:pPr>
      <w:r>
        <w:t>13.7.</w:t>
      </w:r>
      <w:r w:rsidRPr="00432094">
        <w:rPr>
          <w:rFonts w:eastAsia="Malgun Gothic"/>
        </w:rPr>
        <w:t>3</w:t>
      </w:r>
      <w:r>
        <w:rPr>
          <w:rFonts w:asciiTheme="minorHAnsi" w:eastAsiaTheme="minorEastAsia" w:hAnsiTheme="minorHAnsi" w:cstheme="minorBidi"/>
          <w:sz w:val="22"/>
          <w:szCs w:val="22"/>
        </w:rPr>
        <w:tab/>
      </w:r>
      <w:r>
        <w:t xml:space="preserve">Interruptions to WAN due to V2X </w:t>
      </w:r>
      <w:r w:rsidRPr="00432094">
        <w:rPr>
          <w:rFonts w:eastAsia="Malgun Gothic"/>
        </w:rPr>
        <w:t>Carrier Aggregation</w:t>
      </w:r>
      <w:r>
        <w:tab/>
        <w:t>758</w:t>
      </w:r>
    </w:p>
    <w:p w:rsidR="009B3506" w:rsidRDefault="009B3506">
      <w:pPr>
        <w:pStyle w:val="TOC3"/>
        <w:rPr>
          <w:rFonts w:asciiTheme="minorHAnsi" w:eastAsiaTheme="minorEastAsia" w:hAnsiTheme="minorHAnsi" w:cstheme="minorBidi"/>
          <w:sz w:val="22"/>
          <w:szCs w:val="22"/>
        </w:rPr>
      </w:pPr>
      <w:r>
        <w:t>1</w:t>
      </w:r>
      <w:r w:rsidRPr="00432094">
        <w:rPr>
          <w:rFonts w:eastAsiaTheme="minorEastAsia"/>
        </w:rPr>
        <w:t>3</w:t>
      </w:r>
      <w:r>
        <w:t>.7.</w:t>
      </w:r>
      <w:r w:rsidRPr="00432094">
        <w:rPr>
          <w:rFonts w:eastAsiaTheme="minorEastAsia"/>
        </w:rPr>
        <w:t>4</w:t>
      </w:r>
      <w:r>
        <w:rPr>
          <w:rFonts w:asciiTheme="minorHAnsi" w:eastAsiaTheme="minorEastAsia" w:hAnsiTheme="minorHAnsi" w:cstheme="minorBidi"/>
          <w:sz w:val="22"/>
          <w:szCs w:val="22"/>
        </w:rPr>
        <w:tab/>
      </w:r>
      <w:r>
        <w:t xml:space="preserve">Interruptions to WAN due to </w:t>
      </w:r>
      <w:r w:rsidRPr="00432094">
        <w:rPr>
          <w:rFonts w:eastAsiaTheme="minorEastAsia"/>
        </w:rPr>
        <w:t xml:space="preserve">NR </w:t>
      </w:r>
      <w:r>
        <w:t>V2X sidelink communication</w:t>
      </w:r>
      <w:r>
        <w:tab/>
        <w:t>758</w:t>
      </w:r>
    </w:p>
    <w:p w:rsidR="009B3506" w:rsidRDefault="009B3506">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758</w:t>
      </w:r>
    </w:p>
    <w:p w:rsidR="009B3506" w:rsidRDefault="009B3506">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759</w:t>
      </w:r>
    </w:p>
    <w:p w:rsidR="009B3506" w:rsidRDefault="009B3506">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759</w:t>
      </w:r>
    </w:p>
    <w:p w:rsidR="009B3506" w:rsidRDefault="009B3506" w:rsidP="009B3506">
      <w:pPr>
        <w:pStyle w:val="TOC8"/>
        <w:tabs>
          <w:tab w:val="right" w:leader="dot" w:pos="9639"/>
        </w:tabs>
        <w:rPr>
          <w:rFonts w:asciiTheme="minorHAnsi" w:eastAsiaTheme="minorEastAsia" w:hAnsiTheme="minorHAnsi" w:cstheme="minorBidi"/>
          <w:b w:val="0"/>
          <w:szCs w:val="22"/>
        </w:rPr>
      </w:pPr>
      <w:r>
        <w:t>Annex A (normative):</w:t>
      </w:r>
      <w:r>
        <w:tab/>
        <w:t>Test Cases</w:t>
      </w:r>
      <w:r>
        <w:tab/>
        <w:t>750</w:t>
      </w:r>
    </w:p>
    <w:p w:rsidR="009B3506" w:rsidRDefault="009B350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750</w:t>
      </w:r>
    </w:p>
    <w:p w:rsidR="009B3506" w:rsidRDefault="009B350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750</w:t>
      </w:r>
    </w:p>
    <w:p w:rsidR="009B3506" w:rsidRDefault="009B3506">
      <w:pPr>
        <w:pStyle w:val="TOC2"/>
        <w:rPr>
          <w:rFonts w:asciiTheme="minorHAnsi" w:eastAsiaTheme="minorEastAsia" w:hAnsiTheme="minorHAnsi" w:cstheme="minorBidi"/>
          <w:sz w:val="22"/>
          <w:szCs w:val="22"/>
        </w:rPr>
      </w:pPr>
      <w:r w:rsidRPr="009B3506">
        <w:t>A.2.1</w:t>
      </w:r>
      <w:r w:rsidRPr="009B3506">
        <w:rPr>
          <w:rFonts w:asciiTheme="minorHAnsi" w:eastAsiaTheme="minorEastAsia" w:hAnsiTheme="minorHAnsi"/>
          <w:sz w:val="22"/>
          <w:szCs w:val="22"/>
        </w:rPr>
        <w:tab/>
      </w:r>
      <w:r>
        <w:t>Types of requirements in TS 36.133</w:t>
      </w:r>
      <w:r>
        <w:tab/>
        <w:t>750</w:t>
      </w:r>
    </w:p>
    <w:p w:rsidR="009B3506" w:rsidRDefault="009B3506">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750</w:t>
      </w:r>
    </w:p>
    <w:p w:rsidR="009B3506" w:rsidRDefault="009B3506">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750</w:t>
      </w:r>
    </w:p>
    <w:p w:rsidR="009B3506" w:rsidRDefault="009B3506">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751</w:t>
      </w:r>
    </w:p>
    <w:p w:rsidR="009B3506" w:rsidRDefault="009B3506">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751</w:t>
      </w:r>
    </w:p>
    <w:p w:rsidR="009B3506" w:rsidRDefault="009B3506">
      <w:pPr>
        <w:pStyle w:val="TOC1"/>
        <w:rPr>
          <w:rFonts w:asciiTheme="minorHAnsi" w:eastAsiaTheme="minorEastAsia" w:hAnsiTheme="minorHAnsi" w:cstheme="minorBidi"/>
          <w:szCs w:val="22"/>
        </w:rPr>
      </w:pPr>
      <w:r>
        <w:lastRenderedPageBreak/>
        <w:t>A.3</w:t>
      </w:r>
      <w:r>
        <w:rPr>
          <w:rFonts w:asciiTheme="minorHAnsi" w:eastAsiaTheme="minorEastAsia" w:hAnsiTheme="minorHAnsi" w:cstheme="minorBidi"/>
          <w:szCs w:val="22"/>
        </w:rPr>
        <w:tab/>
      </w:r>
      <w:r>
        <w:t>RRM test configurations</w:t>
      </w:r>
      <w:r>
        <w:tab/>
        <w:t>752</w:t>
      </w:r>
    </w:p>
    <w:p w:rsidR="009B3506" w:rsidRDefault="009B3506">
      <w:pPr>
        <w:pStyle w:val="TOC2"/>
        <w:rPr>
          <w:rFonts w:asciiTheme="minorHAnsi" w:eastAsiaTheme="minorEastAsia" w:hAnsiTheme="minorHAnsi" w:cstheme="minorBidi"/>
          <w:sz w:val="22"/>
          <w:szCs w:val="22"/>
        </w:rPr>
      </w:pPr>
      <w:r w:rsidRPr="009B3506">
        <w:t>A.3.1</w:t>
      </w:r>
      <w:r w:rsidRPr="009B3506">
        <w:rPr>
          <w:rFonts w:asciiTheme="minorHAnsi" w:eastAsiaTheme="minorEastAsia" w:hAnsiTheme="minorHAnsi"/>
          <w:sz w:val="22"/>
          <w:szCs w:val="22"/>
        </w:rPr>
        <w:tab/>
      </w:r>
      <w:r>
        <w:t>Reference Measurement Channels</w:t>
      </w:r>
      <w:r>
        <w:tab/>
        <w:t>752</w:t>
      </w:r>
    </w:p>
    <w:p w:rsidR="009B3506" w:rsidRPr="009B3506" w:rsidRDefault="009B3506">
      <w:pPr>
        <w:pStyle w:val="TOC3"/>
        <w:rPr>
          <w:rFonts w:asciiTheme="minorHAnsi" w:eastAsiaTheme="minorEastAsia" w:hAnsiTheme="minorHAnsi" w:cstheme="minorBidi"/>
          <w:sz w:val="22"/>
          <w:szCs w:val="22"/>
          <w:lang w:val="sv-FI"/>
        </w:rPr>
      </w:pPr>
      <w:r w:rsidRPr="009B3506">
        <w:rPr>
          <w:lang w:val="sv-FI"/>
        </w:rPr>
        <w:t>A.3.1.1</w:t>
      </w:r>
      <w:r w:rsidRPr="009B3506">
        <w:rPr>
          <w:rFonts w:asciiTheme="minorHAnsi" w:eastAsiaTheme="minorEastAsia" w:hAnsiTheme="minorHAnsi" w:cstheme="minorBidi"/>
          <w:sz w:val="22"/>
          <w:szCs w:val="22"/>
          <w:lang w:val="sv-FI"/>
        </w:rPr>
        <w:tab/>
      </w:r>
      <w:r w:rsidRPr="009B3506">
        <w:rPr>
          <w:lang w:val="sv-FI"/>
        </w:rPr>
        <w:t>PDSCH</w:t>
      </w:r>
      <w:r w:rsidRPr="009B3506">
        <w:rPr>
          <w:lang w:val="sv-FI"/>
        </w:rPr>
        <w:tab/>
        <w:t>752</w:t>
      </w:r>
    </w:p>
    <w:p w:rsidR="009B3506" w:rsidRPr="009B3506" w:rsidRDefault="009B3506">
      <w:pPr>
        <w:pStyle w:val="TOC4"/>
        <w:rPr>
          <w:rFonts w:asciiTheme="minorHAnsi" w:eastAsiaTheme="minorEastAsia" w:hAnsiTheme="minorHAnsi" w:cstheme="minorBidi"/>
          <w:sz w:val="22"/>
          <w:szCs w:val="22"/>
          <w:lang w:val="sv-FI"/>
        </w:rPr>
      </w:pPr>
      <w:r w:rsidRPr="009B3506">
        <w:rPr>
          <w:lang w:val="sv-FI"/>
        </w:rPr>
        <w:t>A.3.1.1.1</w:t>
      </w:r>
      <w:r w:rsidRPr="009B3506">
        <w:rPr>
          <w:rFonts w:asciiTheme="minorHAnsi" w:eastAsiaTheme="minorEastAsia" w:hAnsiTheme="minorHAnsi" w:cstheme="minorBidi"/>
          <w:sz w:val="22"/>
          <w:szCs w:val="22"/>
          <w:lang w:val="sv-FI"/>
        </w:rPr>
        <w:tab/>
      </w:r>
      <w:r w:rsidRPr="009B3506">
        <w:rPr>
          <w:lang w:val="sv-FI"/>
        </w:rPr>
        <w:t>FDD</w:t>
      </w:r>
      <w:r w:rsidRPr="009B3506">
        <w:rPr>
          <w:lang w:val="sv-FI"/>
        </w:rPr>
        <w:tab/>
        <w:t>752</w:t>
      </w:r>
    </w:p>
    <w:p w:rsidR="009B3506" w:rsidRPr="009B3506" w:rsidRDefault="009B3506">
      <w:pPr>
        <w:pStyle w:val="TOC4"/>
        <w:rPr>
          <w:rFonts w:asciiTheme="minorHAnsi" w:eastAsiaTheme="minorEastAsia" w:hAnsiTheme="minorHAnsi" w:cstheme="minorBidi"/>
          <w:sz w:val="22"/>
          <w:szCs w:val="22"/>
          <w:lang w:val="sv-FI"/>
        </w:rPr>
      </w:pPr>
      <w:r w:rsidRPr="009B3506">
        <w:rPr>
          <w:lang w:val="sv-FI"/>
        </w:rPr>
        <w:t>A.3.1.1.2</w:t>
      </w:r>
      <w:r w:rsidRPr="009B3506">
        <w:rPr>
          <w:rFonts w:asciiTheme="minorHAnsi" w:eastAsiaTheme="minorEastAsia" w:hAnsiTheme="minorHAnsi" w:cstheme="minorBidi"/>
          <w:sz w:val="22"/>
          <w:szCs w:val="22"/>
          <w:lang w:val="sv-FI"/>
        </w:rPr>
        <w:tab/>
      </w:r>
      <w:r w:rsidRPr="009B3506">
        <w:rPr>
          <w:lang w:val="sv-FI"/>
        </w:rPr>
        <w:t>TDD</w:t>
      </w:r>
      <w:r w:rsidRPr="009B3506">
        <w:rPr>
          <w:lang w:val="sv-FI"/>
        </w:rPr>
        <w:tab/>
        <w:t>756</w:t>
      </w:r>
    </w:p>
    <w:p w:rsidR="009B3506" w:rsidRDefault="009B3506">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759</w:t>
      </w:r>
    </w:p>
    <w:p w:rsidR="009B3506" w:rsidRDefault="009B3506">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760</w:t>
      </w:r>
    </w:p>
    <w:p w:rsidR="009B3506" w:rsidRDefault="009B3506">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761</w:t>
      </w:r>
    </w:p>
    <w:p w:rsidR="009B3506" w:rsidRDefault="009B3506">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762</w:t>
      </w:r>
    </w:p>
    <w:p w:rsidR="009B3506" w:rsidRDefault="009B3506">
      <w:pPr>
        <w:pStyle w:val="TOC3"/>
        <w:rPr>
          <w:rFonts w:asciiTheme="minorHAnsi" w:eastAsiaTheme="minorEastAsia" w:hAnsiTheme="minorHAnsi" w:cstheme="minorBidi"/>
          <w:sz w:val="22"/>
          <w:szCs w:val="22"/>
        </w:rPr>
      </w:pPr>
      <w:r w:rsidRPr="009B3506">
        <w:t>A.3.1.2</w:t>
      </w:r>
      <w:r w:rsidRPr="009B3506">
        <w:rPr>
          <w:rFonts w:asciiTheme="minorHAnsi" w:eastAsiaTheme="minorEastAsia" w:hAnsiTheme="minorHAnsi"/>
          <w:sz w:val="22"/>
          <w:szCs w:val="22"/>
        </w:rPr>
        <w:tab/>
      </w:r>
      <w:r w:rsidRPr="00432094">
        <w:rPr>
          <w:lang w:val="de-DE"/>
        </w:rPr>
        <w:t>PCFICH/PDCCH/PHICH</w:t>
      </w:r>
      <w:r>
        <w:tab/>
        <w:t>763</w:t>
      </w:r>
    </w:p>
    <w:p w:rsidR="009B3506" w:rsidRDefault="009B3506">
      <w:pPr>
        <w:pStyle w:val="TOC4"/>
        <w:rPr>
          <w:rFonts w:asciiTheme="minorHAnsi" w:eastAsiaTheme="minorEastAsia" w:hAnsiTheme="minorHAnsi" w:cstheme="minorBidi"/>
          <w:sz w:val="22"/>
          <w:szCs w:val="22"/>
        </w:rPr>
      </w:pPr>
      <w:r w:rsidRPr="009B3506">
        <w:t>A.3.1.2.1</w:t>
      </w:r>
      <w:r w:rsidRPr="009B3506">
        <w:rPr>
          <w:rFonts w:asciiTheme="minorHAnsi" w:eastAsiaTheme="minorEastAsia" w:hAnsiTheme="minorHAnsi" w:cstheme="minorBidi"/>
          <w:sz w:val="22"/>
          <w:szCs w:val="22"/>
        </w:rPr>
        <w:tab/>
      </w:r>
      <w:r w:rsidRPr="00432094">
        <w:rPr>
          <w:lang w:val="de-DE"/>
        </w:rPr>
        <w:t>FDD</w:t>
      </w:r>
      <w:r>
        <w:tab/>
        <w:t>763</w:t>
      </w:r>
    </w:p>
    <w:p w:rsidR="009B3506" w:rsidRDefault="009B3506">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763</w:t>
      </w:r>
    </w:p>
    <w:p w:rsidR="009B3506" w:rsidRDefault="009B3506">
      <w:pPr>
        <w:pStyle w:val="TOC4"/>
        <w:rPr>
          <w:rFonts w:asciiTheme="minorHAnsi" w:eastAsiaTheme="minorEastAsia" w:hAnsiTheme="minorHAnsi" w:cstheme="minorBidi"/>
          <w:sz w:val="22"/>
          <w:szCs w:val="22"/>
        </w:rPr>
      </w:pPr>
      <w:r w:rsidRPr="009B3506">
        <w:t>A.3.1.2.3</w:t>
      </w:r>
      <w:r w:rsidRPr="009B3506">
        <w:rPr>
          <w:rFonts w:asciiTheme="minorHAnsi" w:eastAsiaTheme="minorEastAsia" w:hAnsiTheme="minorHAnsi" w:cstheme="minorBidi"/>
          <w:sz w:val="22"/>
          <w:szCs w:val="22"/>
        </w:rPr>
        <w:tab/>
      </w:r>
      <w:r w:rsidRPr="00432094">
        <w:rPr>
          <w:lang w:val="de-DE"/>
        </w:rPr>
        <w:t>HD-FDD for UE category 0</w:t>
      </w:r>
      <w:r>
        <w:tab/>
        <w:t>764</w:t>
      </w:r>
    </w:p>
    <w:p w:rsidR="009B3506" w:rsidRDefault="009B3506">
      <w:pPr>
        <w:pStyle w:val="TOC4"/>
        <w:rPr>
          <w:rFonts w:asciiTheme="minorHAnsi" w:eastAsiaTheme="minorEastAsia" w:hAnsiTheme="minorHAnsi" w:cstheme="minorBidi"/>
          <w:sz w:val="22"/>
          <w:szCs w:val="22"/>
        </w:rPr>
      </w:pPr>
      <w:r w:rsidRPr="009B3506">
        <w:t>A.3.1.2.4</w:t>
      </w:r>
      <w:r w:rsidRPr="009B3506">
        <w:rPr>
          <w:rFonts w:asciiTheme="minorHAnsi" w:eastAsiaTheme="minorEastAsia" w:hAnsiTheme="minorHAnsi" w:cstheme="minorBidi"/>
          <w:sz w:val="22"/>
          <w:szCs w:val="22"/>
        </w:rPr>
        <w:tab/>
      </w:r>
      <w:r w:rsidRPr="00432094">
        <w:rPr>
          <w:lang w:val="de-DE"/>
        </w:rPr>
        <w:t>FS 3</w:t>
      </w:r>
      <w:r>
        <w:tab/>
        <w:t>764</w:t>
      </w:r>
    </w:p>
    <w:p w:rsidR="009B3506" w:rsidRDefault="009B3506">
      <w:pPr>
        <w:pStyle w:val="TOC3"/>
        <w:rPr>
          <w:rFonts w:asciiTheme="minorHAnsi" w:eastAsiaTheme="minorEastAsia" w:hAnsiTheme="minorHAnsi" w:cstheme="minorBidi"/>
          <w:sz w:val="22"/>
          <w:szCs w:val="22"/>
        </w:rPr>
      </w:pPr>
      <w:r w:rsidRPr="009B3506">
        <w:t>A.3.1.3</w:t>
      </w:r>
      <w:r w:rsidRPr="009B3506">
        <w:rPr>
          <w:rFonts w:asciiTheme="minorHAnsi" w:eastAsiaTheme="minorEastAsia" w:hAnsiTheme="minorHAnsi" w:cstheme="minorBidi"/>
          <w:sz w:val="22"/>
          <w:szCs w:val="22"/>
        </w:rPr>
        <w:tab/>
      </w:r>
      <w:r w:rsidRPr="00432094">
        <w:rPr>
          <w:lang w:val="de-DE"/>
        </w:rPr>
        <w:t xml:space="preserve">MPDCCH </w:t>
      </w:r>
      <w:r>
        <w:t>Reference Channels for Cat-M1 UEs</w:t>
      </w:r>
      <w:r>
        <w:tab/>
        <w:t>764</w:t>
      </w:r>
    </w:p>
    <w:p w:rsidR="009B3506" w:rsidRDefault="009B3506">
      <w:pPr>
        <w:pStyle w:val="TOC4"/>
        <w:rPr>
          <w:rFonts w:asciiTheme="minorHAnsi" w:eastAsiaTheme="minorEastAsia" w:hAnsiTheme="minorHAnsi" w:cstheme="minorBidi"/>
          <w:sz w:val="22"/>
          <w:szCs w:val="22"/>
        </w:rPr>
      </w:pPr>
      <w:r w:rsidRPr="009B3506">
        <w:t>A.3.1.3.1</w:t>
      </w:r>
      <w:r w:rsidRPr="009B3506">
        <w:rPr>
          <w:rFonts w:asciiTheme="minorHAnsi" w:eastAsiaTheme="minorEastAsia" w:hAnsiTheme="minorHAnsi" w:cstheme="minorBidi"/>
          <w:sz w:val="22"/>
          <w:szCs w:val="22"/>
        </w:rPr>
        <w:tab/>
      </w:r>
      <w:r w:rsidRPr="00432094">
        <w:rPr>
          <w:lang w:val="de-DE"/>
        </w:rPr>
        <w:t>FDD</w:t>
      </w:r>
      <w:r>
        <w:t xml:space="preserve"> in CEModeA</w:t>
      </w:r>
      <w:r>
        <w:tab/>
        <w:t>765</w:t>
      </w:r>
    </w:p>
    <w:p w:rsidR="009B3506" w:rsidRDefault="009B3506">
      <w:pPr>
        <w:pStyle w:val="TOC4"/>
        <w:rPr>
          <w:rFonts w:asciiTheme="minorHAnsi" w:eastAsiaTheme="minorEastAsia" w:hAnsiTheme="minorHAnsi" w:cstheme="minorBidi"/>
          <w:sz w:val="22"/>
          <w:szCs w:val="22"/>
        </w:rPr>
      </w:pPr>
      <w:r w:rsidRPr="009B3506">
        <w:t>A.3.1.3.2</w:t>
      </w:r>
      <w:r w:rsidRPr="009B3506">
        <w:rPr>
          <w:rFonts w:asciiTheme="minorHAnsi" w:eastAsiaTheme="minorEastAsia" w:hAnsiTheme="minorHAnsi" w:cstheme="minorBidi"/>
          <w:sz w:val="22"/>
          <w:szCs w:val="22"/>
        </w:rPr>
        <w:tab/>
      </w:r>
      <w:r w:rsidRPr="00432094">
        <w:rPr>
          <w:lang w:val="de-DE"/>
        </w:rPr>
        <w:t>HD-FDD</w:t>
      </w:r>
      <w:r>
        <w:t xml:space="preserve"> in CEModeA</w:t>
      </w:r>
      <w:r>
        <w:tab/>
        <w:t>765</w:t>
      </w:r>
    </w:p>
    <w:p w:rsidR="009B3506" w:rsidRDefault="009B3506">
      <w:pPr>
        <w:pStyle w:val="TOC4"/>
        <w:rPr>
          <w:rFonts w:asciiTheme="minorHAnsi" w:eastAsiaTheme="minorEastAsia" w:hAnsiTheme="minorHAnsi" w:cstheme="minorBidi"/>
          <w:sz w:val="22"/>
          <w:szCs w:val="22"/>
        </w:rPr>
      </w:pPr>
      <w:r w:rsidRPr="009B3506">
        <w:t>A.3.1.3.3</w:t>
      </w:r>
      <w:r w:rsidRPr="009B3506">
        <w:rPr>
          <w:rFonts w:asciiTheme="minorHAnsi" w:eastAsiaTheme="minorEastAsia" w:hAnsiTheme="minorHAnsi" w:cstheme="minorBidi"/>
          <w:sz w:val="22"/>
          <w:szCs w:val="22"/>
        </w:rPr>
        <w:tab/>
      </w:r>
      <w:r w:rsidRPr="00432094">
        <w:rPr>
          <w:lang w:val="de-DE"/>
        </w:rPr>
        <w:t>TDD</w:t>
      </w:r>
      <w:r>
        <w:t xml:space="preserve"> in CEModeA</w:t>
      </w:r>
      <w:r>
        <w:tab/>
        <w:t>766</w:t>
      </w:r>
    </w:p>
    <w:p w:rsidR="009B3506" w:rsidRDefault="009B3506">
      <w:pPr>
        <w:pStyle w:val="TOC4"/>
        <w:rPr>
          <w:rFonts w:asciiTheme="minorHAnsi" w:eastAsiaTheme="minorEastAsia" w:hAnsiTheme="minorHAnsi" w:cstheme="minorBidi"/>
          <w:sz w:val="22"/>
          <w:szCs w:val="22"/>
        </w:rPr>
      </w:pPr>
      <w:r w:rsidRPr="009B3506">
        <w:t>A.3.1.3.4</w:t>
      </w:r>
      <w:r w:rsidRPr="009B3506">
        <w:rPr>
          <w:rFonts w:asciiTheme="minorHAnsi" w:eastAsiaTheme="minorEastAsia" w:hAnsiTheme="minorHAnsi" w:cstheme="minorBidi"/>
          <w:sz w:val="22"/>
          <w:szCs w:val="22"/>
        </w:rPr>
        <w:tab/>
      </w:r>
      <w:r w:rsidRPr="00432094">
        <w:rPr>
          <w:lang w:val="de-DE"/>
        </w:rPr>
        <w:t>FDD</w:t>
      </w:r>
      <w:r>
        <w:t xml:space="preserve"> in CEModeB</w:t>
      </w:r>
      <w:r>
        <w:tab/>
        <w:t>766</w:t>
      </w:r>
    </w:p>
    <w:p w:rsidR="009B3506" w:rsidRDefault="009B3506">
      <w:pPr>
        <w:pStyle w:val="TOC4"/>
        <w:rPr>
          <w:rFonts w:asciiTheme="minorHAnsi" w:eastAsiaTheme="minorEastAsia" w:hAnsiTheme="minorHAnsi" w:cstheme="minorBidi"/>
          <w:sz w:val="22"/>
          <w:szCs w:val="22"/>
        </w:rPr>
      </w:pPr>
      <w:r w:rsidRPr="009B3506">
        <w:t>A.3.1.3.5</w:t>
      </w:r>
      <w:r w:rsidRPr="009B3506">
        <w:rPr>
          <w:rFonts w:asciiTheme="minorHAnsi" w:eastAsiaTheme="minorEastAsia" w:hAnsiTheme="minorHAnsi" w:cstheme="minorBidi"/>
          <w:sz w:val="22"/>
          <w:szCs w:val="22"/>
        </w:rPr>
        <w:tab/>
      </w:r>
      <w:r w:rsidRPr="00432094">
        <w:rPr>
          <w:lang w:val="de-DE"/>
        </w:rPr>
        <w:t>HD-FDD</w:t>
      </w:r>
      <w:r>
        <w:t xml:space="preserve"> in CEModeB</w:t>
      </w:r>
      <w:r>
        <w:tab/>
        <w:t>767</w:t>
      </w:r>
    </w:p>
    <w:p w:rsidR="009B3506" w:rsidRDefault="009B3506">
      <w:pPr>
        <w:pStyle w:val="TOC4"/>
        <w:rPr>
          <w:rFonts w:asciiTheme="minorHAnsi" w:eastAsiaTheme="minorEastAsia" w:hAnsiTheme="minorHAnsi" w:cstheme="minorBidi"/>
          <w:sz w:val="22"/>
          <w:szCs w:val="22"/>
        </w:rPr>
      </w:pPr>
      <w:r w:rsidRPr="009B3506">
        <w:t>A.3.1.3.6</w:t>
      </w:r>
      <w:r w:rsidRPr="009B3506">
        <w:rPr>
          <w:rFonts w:asciiTheme="minorHAnsi" w:eastAsiaTheme="minorEastAsia" w:hAnsiTheme="minorHAnsi" w:cstheme="minorBidi"/>
          <w:sz w:val="22"/>
          <w:szCs w:val="22"/>
        </w:rPr>
        <w:tab/>
      </w:r>
      <w:r w:rsidRPr="00432094">
        <w:rPr>
          <w:lang w:val="de-DE"/>
        </w:rPr>
        <w:t>TDD</w:t>
      </w:r>
      <w:r>
        <w:t xml:space="preserve"> in CEModeB</w:t>
      </w:r>
      <w:r>
        <w:tab/>
        <w:t>767</w:t>
      </w:r>
    </w:p>
    <w:p w:rsidR="009B3506" w:rsidRDefault="009B3506">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768</w:t>
      </w:r>
    </w:p>
    <w:p w:rsidR="009B3506" w:rsidRDefault="009B3506">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432094">
        <w:rPr>
          <w:rFonts w:cs="v5.0.0"/>
        </w:rPr>
        <w:t>in CEModeA</w:t>
      </w:r>
      <w:r>
        <w:tab/>
        <w:t>768</w:t>
      </w:r>
    </w:p>
    <w:p w:rsidR="009B3506" w:rsidRDefault="009B3506">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432094">
        <w:rPr>
          <w:rFonts w:cs="v5.0.0"/>
        </w:rPr>
        <w:t>in CEModeA</w:t>
      </w:r>
      <w:r>
        <w:tab/>
        <w:t>769</w:t>
      </w:r>
    </w:p>
    <w:p w:rsidR="009B3506" w:rsidRDefault="009B3506">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432094">
        <w:rPr>
          <w:rFonts w:cs="v5.0.0"/>
        </w:rPr>
        <w:t>in CEModeA</w:t>
      </w:r>
      <w:r>
        <w:tab/>
        <w:t>770</w:t>
      </w:r>
    </w:p>
    <w:p w:rsidR="009B3506" w:rsidRDefault="009B3506">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432094">
        <w:rPr>
          <w:rFonts w:cs="v5.0.0"/>
        </w:rPr>
        <w:t>in CEModeB</w:t>
      </w:r>
      <w:r>
        <w:tab/>
        <w:t>771</w:t>
      </w:r>
    </w:p>
    <w:p w:rsidR="009B3506" w:rsidRDefault="009B3506">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432094">
        <w:rPr>
          <w:rFonts w:cs="v5.0.0"/>
        </w:rPr>
        <w:t>in CEModeB</w:t>
      </w:r>
      <w:r>
        <w:tab/>
        <w:t>772</w:t>
      </w:r>
    </w:p>
    <w:p w:rsidR="009B3506" w:rsidRDefault="009B3506">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432094">
        <w:rPr>
          <w:rFonts w:cs="v5.0.0"/>
        </w:rPr>
        <w:t>in CEModeB</w:t>
      </w:r>
      <w:r>
        <w:tab/>
        <w:t>772</w:t>
      </w:r>
    </w:p>
    <w:p w:rsidR="009B3506" w:rsidRDefault="009B3506">
      <w:pPr>
        <w:pStyle w:val="TOC3"/>
        <w:rPr>
          <w:rFonts w:asciiTheme="minorHAnsi" w:eastAsiaTheme="minorEastAsia" w:hAnsiTheme="minorHAnsi" w:cstheme="minorBidi"/>
          <w:sz w:val="22"/>
          <w:szCs w:val="22"/>
        </w:rPr>
      </w:pPr>
      <w:r>
        <w:t>A.3.1.</w:t>
      </w:r>
      <w:r w:rsidRPr="00432094">
        <w:rPr>
          <w:rFonts w:eastAsia="MS Mincho"/>
          <w:lang w:eastAsia="ja-JP"/>
        </w:rPr>
        <w:t>5</w:t>
      </w:r>
      <w:r>
        <w:rPr>
          <w:rFonts w:asciiTheme="minorHAnsi" w:eastAsiaTheme="minorEastAsia" w:hAnsiTheme="minorHAnsi" w:cstheme="minorBidi"/>
          <w:sz w:val="22"/>
          <w:szCs w:val="22"/>
        </w:rPr>
        <w:tab/>
      </w:r>
      <w:r>
        <w:rPr>
          <w:lang w:eastAsia="zh-CN"/>
        </w:rPr>
        <w:t>N</w:t>
      </w:r>
      <w:r>
        <w:t>PD</w:t>
      </w:r>
      <w:r w:rsidRPr="00432094">
        <w:rPr>
          <w:rFonts w:eastAsia="MS Mincho"/>
          <w:lang w:eastAsia="ja-JP"/>
        </w:rPr>
        <w:t>S</w:t>
      </w:r>
      <w:r>
        <w:t xml:space="preserve">CH </w:t>
      </w:r>
      <w:r w:rsidRPr="00432094">
        <w:rPr>
          <w:rFonts w:cs="v5.0.0"/>
        </w:rPr>
        <w:t xml:space="preserve">Reference Channel for </w:t>
      </w:r>
      <w:r w:rsidRPr="00432094">
        <w:rPr>
          <w:rFonts w:cs="v5.0.0"/>
          <w:lang w:eastAsia="zh-CN"/>
        </w:rPr>
        <w:t>UE category NB1</w:t>
      </w:r>
      <w:r>
        <w:tab/>
        <w:t>773</w:t>
      </w:r>
    </w:p>
    <w:p w:rsidR="009B3506" w:rsidRDefault="009B3506">
      <w:pPr>
        <w:pStyle w:val="TOC4"/>
        <w:rPr>
          <w:rFonts w:asciiTheme="minorHAnsi" w:eastAsiaTheme="minorEastAsia" w:hAnsiTheme="minorHAnsi" w:cstheme="minorBidi"/>
          <w:sz w:val="22"/>
          <w:szCs w:val="22"/>
        </w:rPr>
      </w:pPr>
      <w:r>
        <w:t>A.3.1.</w:t>
      </w:r>
      <w:r w:rsidRPr="00432094">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773</w:t>
      </w:r>
    </w:p>
    <w:p w:rsidR="009B3506" w:rsidRDefault="009B3506">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774</w:t>
      </w:r>
    </w:p>
    <w:p w:rsidR="009B3506" w:rsidRDefault="009B3506">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774</w:t>
      </w:r>
    </w:p>
    <w:p w:rsidR="009B3506" w:rsidRDefault="009B3506">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775</w:t>
      </w:r>
    </w:p>
    <w:p w:rsidR="009B3506" w:rsidRDefault="009B3506">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775</w:t>
      </w:r>
    </w:p>
    <w:p w:rsidR="009B3506" w:rsidRDefault="009B3506">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776</w:t>
      </w:r>
    </w:p>
    <w:p w:rsidR="009B3506" w:rsidRDefault="009B3506">
      <w:pPr>
        <w:pStyle w:val="TOC4"/>
        <w:rPr>
          <w:rFonts w:asciiTheme="minorHAnsi" w:eastAsiaTheme="minorEastAsia" w:hAnsiTheme="minorHAnsi" w:cstheme="minorBidi"/>
          <w:sz w:val="22"/>
          <w:szCs w:val="22"/>
        </w:rPr>
      </w:pPr>
      <w:r>
        <w:t>A.3.1.</w:t>
      </w:r>
      <w:r w:rsidRPr="00432094">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776</w:t>
      </w:r>
    </w:p>
    <w:p w:rsidR="009B3506" w:rsidRDefault="009B3506">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776</w:t>
      </w:r>
    </w:p>
    <w:p w:rsidR="009B3506" w:rsidRDefault="009B3506">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777</w:t>
      </w:r>
    </w:p>
    <w:p w:rsidR="009B3506" w:rsidRDefault="009B3506">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777</w:t>
      </w:r>
    </w:p>
    <w:p w:rsidR="009B3506" w:rsidRDefault="009B3506">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777</w:t>
      </w:r>
    </w:p>
    <w:p w:rsidR="009B3506" w:rsidRDefault="009B3506">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778</w:t>
      </w:r>
    </w:p>
    <w:p w:rsidR="009B3506" w:rsidRDefault="009B3506">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778</w:t>
      </w:r>
    </w:p>
    <w:p w:rsidR="009B3506" w:rsidRDefault="009B3506">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778</w:t>
      </w:r>
    </w:p>
    <w:p w:rsidR="009B3506" w:rsidRDefault="009B3506">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778</w:t>
      </w:r>
    </w:p>
    <w:p w:rsidR="009B3506" w:rsidRDefault="009B3506">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779</w:t>
      </w:r>
    </w:p>
    <w:p w:rsidR="009B3506" w:rsidRDefault="009B3506">
      <w:pPr>
        <w:pStyle w:val="TOC2"/>
        <w:rPr>
          <w:rFonts w:asciiTheme="minorHAnsi" w:eastAsiaTheme="minorEastAsia" w:hAnsiTheme="minorHAnsi" w:cstheme="minorBidi"/>
          <w:sz w:val="22"/>
          <w:szCs w:val="22"/>
        </w:rPr>
      </w:pPr>
      <w:r w:rsidRPr="009B3506">
        <w:t>A.3.2</w:t>
      </w:r>
      <w:r w:rsidRPr="009B3506">
        <w:rPr>
          <w:rFonts w:asciiTheme="minorHAnsi" w:eastAsiaTheme="minorEastAsia" w:hAnsiTheme="minorHAnsi"/>
          <w:sz w:val="22"/>
          <w:szCs w:val="22"/>
        </w:rPr>
        <w:tab/>
      </w:r>
      <w:r>
        <w:t>OFDMA Channel Noise Generator (OCNG)</w:t>
      </w:r>
      <w:r>
        <w:tab/>
        <w:t>779</w:t>
      </w:r>
    </w:p>
    <w:p w:rsidR="009B3506" w:rsidRDefault="009B3506">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779</w:t>
      </w:r>
    </w:p>
    <w:p w:rsidR="009B3506" w:rsidRDefault="009B3506">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780</w:t>
      </w:r>
    </w:p>
    <w:p w:rsidR="009B3506" w:rsidRDefault="009B3506">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780</w:t>
      </w:r>
    </w:p>
    <w:p w:rsidR="009B3506" w:rsidRDefault="009B3506">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781</w:t>
      </w:r>
    </w:p>
    <w:p w:rsidR="009B3506" w:rsidRDefault="009B3506">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781</w:t>
      </w:r>
    </w:p>
    <w:p w:rsidR="009B3506" w:rsidRDefault="009B3506">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782</w:t>
      </w:r>
    </w:p>
    <w:p w:rsidR="009B3506" w:rsidRDefault="009B3506">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783</w:t>
      </w:r>
    </w:p>
    <w:p w:rsidR="009B3506" w:rsidRDefault="009B3506">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783</w:t>
      </w:r>
    </w:p>
    <w:p w:rsidR="009B3506" w:rsidRDefault="009B3506">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783</w:t>
      </w:r>
    </w:p>
    <w:p w:rsidR="009B3506" w:rsidRDefault="009B3506">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784</w:t>
      </w:r>
    </w:p>
    <w:p w:rsidR="009B3506" w:rsidRDefault="009B3506">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785</w:t>
      </w:r>
    </w:p>
    <w:p w:rsidR="009B3506" w:rsidRDefault="009B3506">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785</w:t>
      </w:r>
    </w:p>
    <w:p w:rsidR="009B3506" w:rsidRDefault="009B3506">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786</w:t>
      </w:r>
    </w:p>
    <w:p w:rsidR="009B3506" w:rsidRDefault="009B3506">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786</w:t>
      </w:r>
    </w:p>
    <w:p w:rsidR="009B3506" w:rsidRDefault="009B3506">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787</w:t>
      </w:r>
    </w:p>
    <w:p w:rsidR="009B3506" w:rsidRDefault="009B3506">
      <w:pPr>
        <w:pStyle w:val="TOC4"/>
        <w:rPr>
          <w:rFonts w:asciiTheme="minorHAnsi" w:eastAsiaTheme="minorEastAsia" w:hAnsiTheme="minorHAnsi" w:cstheme="minorBidi"/>
          <w:sz w:val="22"/>
          <w:szCs w:val="22"/>
        </w:rPr>
      </w:pPr>
      <w:r>
        <w:lastRenderedPageBreak/>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787</w:t>
      </w:r>
    </w:p>
    <w:p w:rsidR="009B3506" w:rsidRDefault="009B3506">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788</w:t>
      </w:r>
    </w:p>
    <w:p w:rsidR="009B3506" w:rsidRDefault="009B3506">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788</w:t>
      </w:r>
    </w:p>
    <w:p w:rsidR="009B3506" w:rsidRDefault="009B3506">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789</w:t>
      </w:r>
    </w:p>
    <w:p w:rsidR="009B3506" w:rsidRDefault="009B3506">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789</w:t>
      </w:r>
    </w:p>
    <w:p w:rsidR="009B3506" w:rsidRDefault="009B3506">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790</w:t>
      </w:r>
    </w:p>
    <w:p w:rsidR="009B3506" w:rsidRDefault="009B3506">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790</w:t>
      </w:r>
    </w:p>
    <w:p w:rsidR="009B3506" w:rsidRDefault="009B3506">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791</w:t>
      </w:r>
    </w:p>
    <w:p w:rsidR="009B3506" w:rsidRDefault="009B3506">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791</w:t>
      </w:r>
    </w:p>
    <w:p w:rsidR="009B3506" w:rsidRDefault="009B3506">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792</w:t>
      </w:r>
    </w:p>
    <w:p w:rsidR="009B3506" w:rsidRDefault="009B3506">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792</w:t>
      </w:r>
    </w:p>
    <w:p w:rsidR="009B3506" w:rsidRDefault="009B3506">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793</w:t>
      </w:r>
    </w:p>
    <w:p w:rsidR="009B3506" w:rsidRDefault="009B3506">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793</w:t>
      </w:r>
    </w:p>
    <w:p w:rsidR="009B3506" w:rsidRDefault="009B3506">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794</w:t>
      </w:r>
    </w:p>
    <w:p w:rsidR="009B3506" w:rsidRDefault="009B3506">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795</w:t>
      </w:r>
    </w:p>
    <w:p w:rsidR="009B3506" w:rsidRDefault="009B3506">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796</w:t>
      </w:r>
    </w:p>
    <w:p w:rsidR="009B3506" w:rsidRDefault="009B3506">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797</w:t>
      </w:r>
    </w:p>
    <w:p w:rsidR="009B3506" w:rsidRDefault="009B3506">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797</w:t>
      </w:r>
    </w:p>
    <w:p w:rsidR="009B3506" w:rsidRDefault="009B3506">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798</w:t>
      </w:r>
    </w:p>
    <w:p w:rsidR="009B3506" w:rsidRDefault="009B3506">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798</w:t>
      </w:r>
    </w:p>
    <w:p w:rsidR="009B3506" w:rsidRDefault="009B3506">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799</w:t>
      </w:r>
    </w:p>
    <w:p w:rsidR="009B3506" w:rsidRDefault="009B3506">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800</w:t>
      </w:r>
    </w:p>
    <w:p w:rsidR="009B3506" w:rsidRDefault="009B3506">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801</w:t>
      </w:r>
    </w:p>
    <w:p w:rsidR="009B3506" w:rsidRPr="009B3506" w:rsidRDefault="009B3506">
      <w:pPr>
        <w:pStyle w:val="TOC4"/>
        <w:rPr>
          <w:rFonts w:asciiTheme="minorHAnsi" w:eastAsiaTheme="minorEastAsia" w:hAnsiTheme="minorHAnsi" w:cstheme="minorBidi"/>
          <w:sz w:val="22"/>
          <w:szCs w:val="22"/>
          <w:lang w:val="sv-FI"/>
        </w:rPr>
      </w:pPr>
      <w:r w:rsidRPr="009B3506">
        <w:rPr>
          <w:lang w:val="sv-FI"/>
        </w:rPr>
        <w:t>A.3.2.3.</w:t>
      </w:r>
      <w:r w:rsidRPr="009B3506">
        <w:rPr>
          <w:lang w:val="sv-FI" w:eastAsia="zh-CN"/>
        </w:rPr>
        <w:t>3</w:t>
      </w:r>
      <w:r w:rsidRPr="009B3506">
        <w:rPr>
          <w:rFonts w:asciiTheme="minorHAnsi" w:eastAsiaTheme="minorEastAsia" w:hAnsiTheme="minorHAnsi" w:cstheme="minorBidi"/>
          <w:sz w:val="22"/>
          <w:szCs w:val="22"/>
          <w:lang w:val="sv-FI"/>
        </w:rPr>
        <w:tab/>
      </w:r>
      <w:r w:rsidRPr="00432094">
        <w:rPr>
          <w:lang w:val="sv-FI"/>
        </w:rPr>
        <w:t xml:space="preserve">Narrowband IoT OCNG FDD pattern </w:t>
      </w:r>
      <w:r w:rsidRPr="00432094">
        <w:rPr>
          <w:lang w:val="sv-FI" w:eastAsia="zh-CN"/>
        </w:rPr>
        <w:t>3</w:t>
      </w:r>
      <w:r w:rsidRPr="00432094">
        <w:rPr>
          <w:lang w:val="sv-FI"/>
        </w:rPr>
        <w:t xml:space="preserve">: </w:t>
      </w:r>
      <w:r w:rsidRPr="00432094">
        <w:rPr>
          <w:lang w:val="sv-FI" w:eastAsia="zh-CN"/>
        </w:rPr>
        <w:t>standalone</w:t>
      </w:r>
      <w:r w:rsidRPr="00432094">
        <w:rPr>
          <w:lang w:val="sv-FI"/>
        </w:rPr>
        <w:t xml:space="preserve"> NB-IoT</w:t>
      </w:r>
      <w:r w:rsidRPr="009B3506">
        <w:rPr>
          <w:lang w:val="sv-FI"/>
        </w:rPr>
        <w:tab/>
        <w:t>801</w:t>
      </w:r>
    </w:p>
    <w:p w:rsidR="009B3506" w:rsidRPr="009B3506" w:rsidRDefault="009B3506">
      <w:pPr>
        <w:pStyle w:val="TOC4"/>
        <w:rPr>
          <w:rFonts w:asciiTheme="minorHAnsi" w:eastAsiaTheme="minorEastAsia" w:hAnsiTheme="minorHAnsi" w:cstheme="minorBidi"/>
          <w:sz w:val="22"/>
          <w:szCs w:val="22"/>
          <w:lang w:val="sv-FI"/>
        </w:rPr>
      </w:pPr>
      <w:r w:rsidRPr="009B3506">
        <w:rPr>
          <w:lang w:val="sv-FI"/>
        </w:rPr>
        <w:t>A.3.2.3.4</w:t>
      </w:r>
      <w:r w:rsidRPr="009B3506">
        <w:rPr>
          <w:rFonts w:asciiTheme="minorHAnsi" w:eastAsiaTheme="minorEastAsia" w:hAnsiTheme="minorHAnsi" w:cstheme="minorBidi"/>
          <w:sz w:val="22"/>
          <w:szCs w:val="22"/>
          <w:lang w:val="sv-FI"/>
        </w:rPr>
        <w:tab/>
      </w:r>
      <w:r w:rsidRPr="009B3506">
        <w:rPr>
          <w:lang w:val="sv-FI"/>
        </w:rPr>
        <w:t>Narrowband IoT OCNG FDD pattern 4: In-band NB-IoT in 5 MHz EUTRAN cell</w:t>
      </w:r>
      <w:r w:rsidRPr="009B3506">
        <w:rPr>
          <w:lang w:val="sv-FI"/>
        </w:rPr>
        <w:tab/>
        <w:t>802</w:t>
      </w:r>
    </w:p>
    <w:p w:rsidR="009B3506" w:rsidRPr="009B3506" w:rsidRDefault="009B3506">
      <w:pPr>
        <w:pStyle w:val="TOC4"/>
        <w:rPr>
          <w:rFonts w:asciiTheme="minorHAnsi" w:eastAsiaTheme="minorEastAsia" w:hAnsiTheme="minorHAnsi" w:cstheme="minorBidi"/>
          <w:sz w:val="22"/>
          <w:szCs w:val="22"/>
          <w:lang w:val="sv-FI"/>
        </w:rPr>
      </w:pPr>
      <w:r w:rsidRPr="009B3506">
        <w:rPr>
          <w:lang w:val="sv-FI"/>
        </w:rPr>
        <w:t>A.3.2.3.</w:t>
      </w:r>
      <w:r w:rsidRPr="009B3506">
        <w:rPr>
          <w:lang w:val="sv-FI" w:eastAsia="zh-CN"/>
        </w:rPr>
        <w:t>5</w:t>
      </w:r>
      <w:r w:rsidRPr="009B3506">
        <w:rPr>
          <w:rFonts w:asciiTheme="minorHAnsi" w:eastAsiaTheme="minorEastAsia" w:hAnsiTheme="minorHAnsi" w:cstheme="minorBidi"/>
          <w:sz w:val="22"/>
          <w:szCs w:val="22"/>
          <w:lang w:val="sv-FI"/>
        </w:rPr>
        <w:tab/>
      </w:r>
      <w:r w:rsidRPr="009B3506">
        <w:rPr>
          <w:lang w:val="sv-FI"/>
        </w:rPr>
        <w:t xml:space="preserve">Narrowband IoT OCNG FDD pattern </w:t>
      </w:r>
      <w:r w:rsidRPr="009B3506">
        <w:rPr>
          <w:lang w:val="sv-FI" w:eastAsia="zh-CN"/>
        </w:rPr>
        <w:t>5</w:t>
      </w:r>
      <w:r w:rsidRPr="009B3506">
        <w:rPr>
          <w:lang w:val="sv-FI"/>
        </w:rPr>
        <w:t xml:space="preserve">: </w:t>
      </w:r>
      <w:r w:rsidRPr="009B3506">
        <w:rPr>
          <w:lang w:val="sv-FI" w:eastAsia="zh-CN"/>
        </w:rPr>
        <w:t xml:space="preserve">guard </w:t>
      </w:r>
      <w:r w:rsidRPr="009B3506">
        <w:rPr>
          <w:lang w:val="sv-FI"/>
        </w:rPr>
        <w:t>band NB-IoT in 5 MHz EUTRAN cell</w:t>
      </w:r>
      <w:r w:rsidRPr="009B3506">
        <w:rPr>
          <w:lang w:val="sv-FI"/>
        </w:rPr>
        <w:tab/>
        <w:t>803</w:t>
      </w:r>
    </w:p>
    <w:p w:rsidR="009B3506" w:rsidRPr="009B3506" w:rsidRDefault="009B3506">
      <w:pPr>
        <w:pStyle w:val="TOC4"/>
        <w:rPr>
          <w:rFonts w:asciiTheme="minorHAnsi" w:eastAsiaTheme="minorEastAsia" w:hAnsiTheme="minorHAnsi" w:cstheme="minorBidi"/>
          <w:sz w:val="22"/>
          <w:szCs w:val="22"/>
          <w:lang w:val="sv-FI"/>
        </w:rPr>
      </w:pPr>
      <w:r w:rsidRPr="009B3506">
        <w:rPr>
          <w:lang w:val="sv-FI"/>
        </w:rPr>
        <w:t>A.3.2.3.6</w:t>
      </w:r>
      <w:r w:rsidRPr="009B3506">
        <w:rPr>
          <w:rFonts w:asciiTheme="minorHAnsi" w:eastAsiaTheme="minorEastAsia" w:hAnsiTheme="minorHAnsi" w:cstheme="minorBidi"/>
          <w:sz w:val="22"/>
          <w:szCs w:val="22"/>
          <w:lang w:val="sv-FI"/>
        </w:rPr>
        <w:tab/>
      </w:r>
      <w:r w:rsidRPr="009B3506">
        <w:rPr>
          <w:lang w:val="sv-FI"/>
        </w:rPr>
        <w:t>Narrowband IoT OCNG TDD pattern 1: In-band NB-IoT in 10 MHz EUTRAN cell</w:t>
      </w:r>
      <w:r w:rsidRPr="009B3506">
        <w:rPr>
          <w:lang w:val="sv-FI"/>
        </w:rPr>
        <w:tab/>
        <w:t>804</w:t>
      </w:r>
    </w:p>
    <w:p w:rsidR="009B3506" w:rsidRPr="009B3506" w:rsidRDefault="009B3506">
      <w:pPr>
        <w:pStyle w:val="TOC4"/>
        <w:rPr>
          <w:rFonts w:asciiTheme="minorHAnsi" w:eastAsiaTheme="minorEastAsia" w:hAnsiTheme="minorHAnsi" w:cstheme="minorBidi"/>
          <w:sz w:val="22"/>
          <w:szCs w:val="22"/>
          <w:lang w:val="sv-FI"/>
        </w:rPr>
      </w:pPr>
      <w:r w:rsidRPr="009B3506">
        <w:rPr>
          <w:lang w:val="sv-FI"/>
        </w:rPr>
        <w:t>A.3.2.3.</w:t>
      </w:r>
      <w:r w:rsidRPr="009B3506">
        <w:rPr>
          <w:lang w:val="sv-FI" w:eastAsia="zh-CN"/>
        </w:rPr>
        <w:t>7</w:t>
      </w:r>
      <w:r w:rsidRPr="009B3506">
        <w:rPr>
          <w:rFonts w:asciiTheme="minorHAnsi" w:eastAsiaTheme="minorEastAsia" w:hAnsiTheme="minorHAnsi" w:cstheme="minorBidi"/>
          <w:sz w:val="22"/>
          <w:szCs w:val="22"/>
          <w:lang w:val="sv-FI"/>
        </w:rPr>
        <w:tab/>
      </w:r>
      <w:r w:rsidRPr="009B3506">
        <w:rPr>
          <w:lang w:val="sv-FI"/>
        </w:rPr>
        <w:t xml:space="preserve">Narrowband IoT OCNG TDD pattern </w:t>
      </w:r>
      <w:r w:rsidRPr="009B3506">
        <w:rPr>
          <w:lang w:val="sv-FI" w:eastAsia="zh-CN"/>
        </w:rPr>
        <w:t>2</w:t>
      </w:r>
      <w:r w:rsidRPr="009B3506">
        <w:rPr>
          <w:lang w:val="sv-FI"/>
        </w:rPr>
        <w:t xml:space="preserve">: </w:t>
      </w:r>
      <w:r w:rsidRPr="009B3506">
        <w:rPr>
          <w:lang w:val="sv-FI" w:eastAsia="zh-CN"/>
        </w:rPr>
        <w:t xml:space="preserve">guard </w:t>
      </w:r>
      <w:r w:rsidRPr="009B3506">
        <w:rPr>
          <w:lang w:val="sv-FI"/>
        </w:rPr>
        <w:t>band NB-IoT in 10 MHz EUTRAN cell</w:t>
      </w:r>
      <w:r w:rsidRPr="009B3506">
        <w:rPr>
          <w:lang w:val="sv-FI"/>
        </w:rPr>
        <w:tab/>
        <w:t>806</w:t>
      </w:r>
    </w:p>
    <w:p w:rsidR="009B3506" w:rsidRPr="009B3506" w:rsidRDefault="009B3506">
      <w:pPr>
        <w:pStyle w:val="TOC4"/>
        <w:rPr>
          <w:rFonts w:asciiTheme="minorHAnsi" w:eastAsiaTheme="minorEastAsia" w:hAnsiTheme="minorHAnsi" w:cstheme="minorBidi"/>
          <w:sz w:val="22"/>
          <w:szCs w:val="22"/>
          <w:lang w:val="sv-FI"/>
        </w:rPr>
      </w:pPr>
      <w:r w:rsidRPr="009B3506">
        <w:rPr>
          <w:lang w:val="sv-FI"/>
        </w:rPr>
        <w:t>A.3.2.3.</w:t>
      </w:r>
      <w:r w:rsidRPr="009B3506">
        <w:rPr>
          <w:lang w:val="sv-FI" w:eastAsia="zh-CN"/>
        </w:rPr>
        <w:t>8</w:t>
      </w:r>
      <w:r w:rsidRPr="009B3506">
        <w:rPr>
          <w:rFonts w:asciiTheme="minorHAnsi" w:eastAsiaTheme="minorEastAsia" w:hAnsiTheme="minorHAnsi" w:cstheme="minorBidi"/>
          <w:sz w:val="22"/>
          <w:szCs w:val="22"/>
          <w:lang w:val="sv-FI"/>
        </w:rPr>
        <w:tab/>
      </w:r>
      <w:r w:rsidRPr="00432094">
        <w:rPr>
          <w:lang w:val="sv-FI"/>
        </w:rPr>
        <w:t xml:space="preserve">Narrowband IoT OCNG TDD pattern </w:t>
      </w:r>
      <w:r w:rsidRPr="00432094">
        <w:rPr>
          <w:lang w:val="sv-FI" w:eastAsia="zh-CN"/>
        </w:rPr>
        <w:t>3</w:t>
      </w:r>
      <w:r w:rsidRPr="00432094">
        <w:rPr>
          <w:lang w:val="sv-FI"/>
        </w:rPr>
        <w:t xml:space="preserve">: </w:t>
      </w:r>
      <w:r w:rsidRPr="00432094">
        <w:rPr>
          <w:lang w:val="sv-FI" w:eastAsia="zh-CN"/>
        </w:rPr>
        <w:t>standalone</w:t>
      </w:r>
      <w:r w:rsidRPr="00432094">
        <w:rPr>
          <w:lang w:val="sv-FI"/>
        </w:rPr>
        <w:t xml:space="preserve"> NB-IoT</w:t>
      </w:r>
      <w:r w:rsidRPr="009B3506">
        <w:rPr>
          <w:lang w:val="sv-FI"/>
        </w:rPr>
        <w:tab/>
        <w:t>806</w:t>
      </w:r>
    </w:p>
    <w:p w:rsidR="009B3506" w:rsidRDefault="009B3506">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807</w:t>
      </w:r>
    </w:p>
    <w:p w:rsidR="009B3506" w:rsidRDefault="009B3506">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807</w:t>
      </w:r>
    </w:p>
    <w:p w:rsidR="009B3506" w:rsidRDefault="009B3506">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808</w:t>
      </w:r>
    </w:p>
    <w:p w:rsidR="009B3506" w:rsidRDefault="009B3506">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808</w:t>
      </w:r>
    </w:p>
    <w:p w:rsidR="009B3506" w:rsidRDefault="009B3506">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809</w:t>
      </w:r>
    </w:p>
    <w:p w:rsidR="009B3506" w:rsidRDefault="009B3506">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809</w:t>
      </w:r>
    </w:p>
    <w:p w:rsidR="009B3506" w:rsidRDefault="009B3506">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809</w:t>
      </w:r>
    </w:p>
    <w:p w:rsidR="009B3506" w:rsidRDefault="009B3506">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809</w:t>
      </w:r>
    </w:p>
    <w:p w:rsidR="009B3506" w:rsidRDefault="009B3506">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810</w:t>
      </w:r>
    </w:p>
    <w:p w:rsidR="009B3506" w:rsidRDefault="009B3506">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810</w:t>
      </w:r>
    </w:p>
    <w:p w:rsidR="009B3506" w:rsidRDefault="009B3506">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432094">
        <w:rPr>
          <w:lang w:val="en-US"/>
        </w:rPr>
        <w:t>, 2x2 antenna</w:t>
      </w:r>
      <w:r>
        <w:tab/>
        <w:t>811</w:t>
      </w:r>
    </w:p>
    <w:p w:rsidR="009B3506" w:rsidRDefault="009B3506">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811</w:t>
      </w:r>
    </w:p>
    <w:p w:rsidR="009B3506" w:rsidRDefault="009B3506">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811</w:t>
      </w:r>
    </w:p>
    <w:p w:rsidR="009B3506" w:rsidRDefault="009B3506">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812</w:t>
      </w:r>
    </w:p>
    <w:p w:rsidR="009B3506" w:rsidRDefault="009B3506">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812</w:t>
      </w:r>
    </w:p>
    <w:p w:rsidR="009B3506" w:rsidRDefault="009B3506">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812</w:t>
      </w:r>
    </w:p>
    <w:p w:rsidR="009B3506" w:rsidRDefault="009B3506">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812</w:t>
      </w:r>
    </w:p>
    <w:p w:rsidR="009B3506" w:rsidRDefault="009B3506">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812</w:t>
      </w:r>
    </w:p>
    <w:p w:rsidR="009B3506" w:rsidRDefault="009B3506">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812</w:t>
      </w:r>
    </w:p>
    <w:p w:rsidR="009B3506" w:rsidRDefault="009B3506">
      <w:pPr>
        <w:pStyle w:val="TOC3"/>
        <w:rPr>
          <w:rFonts w:asciiTheme="minorHAnsi" w:eastAsiaTheme="minorEastAsia" w:hAnsiTheme="minorHAnsi" w:cstheme="minorBidi"/>
          <w:sz w:val="22"/>
          <w:szCs w:val="22"/>
        </w:rPr>
      </w:pPr>
      <w:r w:rsidRPr="009B3506">
        <w:t>A.3.8.1</w:t>
      </w:r>
      <w:r w:rsidRPr="009B3506">
        <w:rPr>
          <w:rFonts w:asciiTheme="minorHAnsi" w:eastAsiaTheme="minorEastAsia" w:hAnsiTheme="minorHAnsi" w:cstheme="minorBidi"/>
          <w:sz w:val="22"/>
          <w:szCs w:val="22"/>
        </w:rPr>
        <w:tab/>
      </w:r>
      <w:r w:rsidRPr="00432094">
        <w:rPr>
          <w:snapToGrid w:val="0"/>
        </w:rPr>
        <w:t>Antenna connection</w:t>
      </w:r>
      <w:r w:rsidRPr="00432094">
        <w:rPr>
          <w:snapToGrid w:val="0"/>
          <w:lang w:eastAsia="zh-CN"/>
        </w:rPr>
        <w:t xml:space="preserve"> for 4 Rx capable UEs</w:t>
      </w:r>
      <w:r>
        <w:tab/>
        <w:t>812</w:t>
      </w:r>
    </w:p>
    <w:p w:rsidR="009B3506" w:rsidRDefault="009B3506">
      <w:pPr>
        <w:pStyle w:val="TOC4"/>
        <w:rPr>
          <w:rFonts w:asciiTheme="minorHAnsi" w:eastAsiaTheme="minorEastAsia" w:hAnsiTheme="minorHAnsi" w:cstheme="minorBidi"/>
          <w:sz w:val="22"/>
          <w:szCs w:val="22"/>
        </w:rPr>
      </w:pPr>
      <w:r>
        <w:t>A.3.8.1.1 Introduction</w:t>
      </w:r>
      <w:r>
        <w:tab/>
        <w:t>812</w:t>
      </w:r>
    </w:p>
    <w:p w:rsidR="009B3506" w:rsidRDefault="009B3506">
      <w:pPr>
        <w:pStyle w:val="TOC4"/>
        <w:rPr>
          <w:rFonts w:asciiTheme="minorHAnsi" w:eastAsiaTheme="minorEastAsia" w:hAnsiTheme="minorHAnsi" w:cstheme="minorBidi"/>
          <w:sz w:val="22"/>
          <w:szCs w:val="22"/>
        </w:rPr>
      </w:pPr>
      <w:r>
        <w:t>A.3.8.1.2 Principle of testing</w:t>
      </w:r>
      <w:r>
        <w:tab/>
        <w:t>812</w:t>
      </w:r>
    </w:p>
    <w:p w:rsidR="009B3506" w:rsidRDefault="009B3506">
      <w:pPr>
        <w:pStyle w:val="TOC5"/>
        <w:rPr>
          <w:rFonts w:asciiTheme="minorHAnsi" w:eastAsiaTheme="minorEastAsia" w:hAnsiTheme="minorHAnsi" w:cstheme="minorBidi"/>
          <w:sz w:val="22"/>
          <w:szCs w:val="22"/>
        </w:rPr>
      </w:pPr>
      <w:r>
        <w:t>A.3.8.1.2.1 Single carrier tests</w:t>
      </w:r>
      <w:r>
        <w:tab/>
        <w:t>812</w:t>
      </w:r>
    </w:p>
    <w:p w:rsidR="009B3506" w:rsidRDefault="009B3506">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813</w:t>
      </w:r>
    </w:p>
    <w:p w:rsidR="009B3506" w:rsidRDefault="009B3506">
      <w:pPr>
        <w:pStyle w:val="TOC5"/>
        <w:rPr>
          <w:rFonts w:asciiTheme="minorHAnsi" w:eastAsiaTheme="minorEastAsia" w:hAnsiTheme="minorHAnsi" w:cstheme="minorBidi"/>
          <w:sz w:val="22"/>
          <w:szCs w:val="22"/>
        </w:rPr>
      </w:pPr>
      <w:r w:rsidRPr="009B3506">
        <w:t>A.3.8.1.2.3</w:t>
      </w:r>
      <w:r w:rsidRPr="009B3506">
        <w:rPr>
          <w:rFonts w:asciiTheme="minorHAnsi" w:eastAsiaTheme="minorEastAsia" w:hAnsiTheme="minorHAnsi" w:cstheme="minorBidi"/>
          <w:sz w:val="22"/>
          <w:szCs w:val="22"/>
        </w:rPr>
        <w:tab/>
      </w:r>
      <w:r w:rsidRPr="00432094">
        <w:rPr>
          <w:snapToGrid w:val="0"/>
        </w:rPr>
        <w:t>Antenna connection for bands where 2RX is supported</w:t>
      </w:r>
      <w:r>
        <w:tab/>
        <w:t>814</w:t>
      </w:r>
    </w:p>
    <w:p w:rsidR="009B3506" w:rsidRDefault="009B3506">
      <w:pPr>
        <w:pStyle w:val="TOC5"/>
        <w:rPr>
          <w:rFonts w:asciiTheme="minorHAnsi" w:eastAsiaTheme="minorEastAsia" w:hAnsiTheme="minorHAnsi" w:cstheme="minorBidi"/>
          <w:sz w:val="22"/>
          <w:szCs w:val="22"/>
        </w:rPr>
      </w:pPr>
      <w:r w:rsidRPr="009B3506">
        <w:t>A.3.8.1.2.4</w:t>
      </w:r>
      <w:r w:rsidRPr="009B3506">
        <w:rPr>
          <w:rFonts w:asciiTheme="minorHAnsi" w:eastAsiaTheme="minorEastAsia" w:hAnsiTheme="minorHAnsi" w:cstheme="minorBidi"/>
          <w:sz w:val="22"/>
          <w:szCs w:val="22"/>
        </w:rPr>
        <w:tab/>
      </w:r>
      <w:r w:rsidRPr="00432094">
        <w:rPr>
          <w:snapToGrid w:val="0"/>
        </w:rPr>
        <w:t>Antenna connection for bands where 4RX is supported</w:t>
      </w:r>
      <w:r>
        <w:tab/>
        <w:t>814</w:t>
      </w:r>
    </w:p>
    <w:p w:rsidR="009B3506" w:rsidRDefault="009B3506">
      <w:pPr>
        <w:pStyle w:val="TOC3"/>
        <w:rPr>
          <w:rFonts w:asciiTheme="minorHAnsi" w:eastAsiaTheme="minorEastAsia" w:hAnsiTheme="minorHAnsi" w:cstheme="minorBidi"/>
          <w:sz w:val="22"/>
          <w:szCs w:val="22"/>
        </w:rPr>
      </w:pPr>
      <w:r w:rsidRPr="009B3506">
        <w:t>A.3.8.2</w:t>
      </w:r>
      <w:r w:rsidRPr="009B3506">
        <w:rPr>
          <w:rFonts w:asciiTheme="minorHAnsi" w:eastAsiaTheme="minorEastAsia" w:hAnsiTheme="minorHAnsi" w:cstheme="minorBidi"/>
          <w:sz w:val="22"/>
          <w:szCs w:val="22"/>
        </w:rPr>
        <w:tab/>
      </w:r>
      <w:r w:rsidRPr="00432094">
        <w:rPr>
          <w:snapToGrid w:val="0"/>
        </w:rPr>
        <w:t>Antenna connection</w:t>
      </w:r>
      <w:r w:rsidRPr="00432094">
        <w:rPr>
          <w:snapToGrid w:val="0"/>
          <w:lang w:eastAsia="zh-CN"/>
        </w:rPr>
        <w:t xml:space="preserve"> for 8 Rx capable UEs</w:t>
      </w:r>
      <w:r>
        <w:tab/>
        <w:t>814</w:t>
      </w:r>
    </w:p>
    <w:p w:rsidR="009B3506" w:rsidRDefault="009B3506">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814</w:t>
      </w:r>
    </w:p>
    <w:p w:rsidR="009B3506" w:rsidRDefault="009B3506">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814</w:t>
      </w:r>
    </w:p>
    <w:p w:rsidR="009B3506" w:rsidRDefault="009B3506">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814</w:t>
      </w:r>
    </w:p>
    <w:p w:rsidR="009B3506" w:rsidRDefault="009B3506">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815</w:t>
      </w:r>
    </w:p>
    <w:p w:rsidR="009B3506" w:rsidRDefault="009B3506">
      <w:pPr>
        <w:pStyle w:val="TOC5"/>
        <w:rPr>
          <w:rFonts w:asciiTheme="minorHAnsi" w:eastAsiaTheme="minorEastAsia" w:hAnsiTheme="minorHAnsi" w:cstheme="minorBidi"/>
          <w:sz w:val="22"/>
          <w:szCs w:val="22"/>
        </w:rPr>
      </w:pPr>
      <w:r w:rsidRPr="009B3506">
        <w:lastRenderedPageBreak/>
        <w:t>A.3.8.2.2.3</w:t>
      </w:r>
      <w:r w:rsidRPr="009B3506">
        <w:rPr>
          <w:rFonts w:asciiTheme="minorHAnsi" w:eastAsiaTheme="minorEastAsia" w:hAnsiTheme="minorHAnsi" w:cstheme="minorBidi"/>
          <w:sz w:val="22"/>
          <w:szCs w:val="22"/>
        </w:rPr>
        <w:tab/>
      </w:r>
      <w:r w:rsidRPr="00432094">
        <w:rPr>
          <w:snapToGrid w:val="0"/>
        </w:rPr>
        <w:t>Antenna connection for bands where 2RX is supported</w:t>
      </w:r>
      <w:r>
        <w:tab/>
        <w:t>815</w:t>
      </w:r>
    </w:p>
    <w:p w:rsidR="009B3506" w:rsidRDefault="009B3506">
      <w:pPr>
        <w:pStyle w:val="TOC5"/>
        <w:rPr>
          <w:rFonts w:asciiTheme="minorHAnsi" w:eastAsiaTheme="minorEastAsia" w:hAnsiTheme="minorHAnsi" w:cstheme="minorBidi"/>
          <w:sz w:val="22"/>
          <w:szCs w:val="22"/>
        </w:rPr>
      </w:pPr>
      <w:r w:rsidRPr="009B3506">
        <w:t>A.3.8.2.2.4</w:t>
      </w:r>
      <w:r w:rsidRPr="009B3506">
        <w:rPr>
          <w:rFonts w:asciiTheme="minorHAnsi" w:eastAsiaTheme="minorEastAsia" w:hAnsiTheme="minorHAnsi" w:cstheme="minorBidi"/>
          <w:sz w:val="22"/>
          <w:szCs w:val="22"/>
        </w:rPr>
        <w:tab/>
      </w:r>
      <w:r w:rsidRPr="00432094">
        <w:rPr>
          <w:snapToGrid w:val="0"/>
        </w:rPr>
        <w:t>Antenna connection for bands where 4RX is supported</w:t>
      </w:r>
      <w:r>
        <w:tab/>
        <w:t>815</w:t>
      </w:r>
    </w:p>
    <w:p w:rsidR="009B3506" w:rsidRDefault="009B3506">
      <w:pPr>
        <w:pStyle w:val="TOC5"/>
        <w:rPr>
          <w:rFonts w:asciiTheme="minorHAnsi" w:eastAsiaTheme="minorEastAsia" w:hAnsiTheme="minorHAnsi" w:cstheme="minorBidi"/>
          <w:sz w:val="22"/>
          <w:szCs w:val="22"/>
        </w:rPr>
      </w:pPr>
      <w:r w:rsidRPr="009B3506">
        <w:t>A.3.8.2.2.5</w:t>
      </w:r>
      <w:r w:rsidRPr="009B3506">
        <w:rPr>
          <w:rFonts w:asciiTheme="minorHAnsi" w:eastAsiaTheme="minorEastAsia" w:hAnsiTheme="minorHAnsi" w:cstheme="minorBidi"/>
          <w:sz w:val="22"/>
          <w:szCs w:val="22"/>
        </w:rPr>
        <w:tab/>
      </w:r>
      <w:r w:rsidRPr="00432094">
        <w:rPr>
          <w:snapToGrid w:val="0"/>
        </w:rPr>
        <w:t>Antenna connection for bands where 8RX is supported</w:t>
      </w:r>
      <w:r>
        <w:tab/>
        <w:t>815</w:t>
      </w:r>
    </w:p>
    <w:p w:rsidR="009B3506" w:rsidRDefault="009B3506">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815</w:t>
      </w:r>
    </w:p>
    <w:p w:rsidR="009B3506" w:rsidRDefault="009B3506">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815</w:t>
      </w:r>
    </w:p>
    <w:p w:rsidR="009B3506" w:rsidRDefault="009B3506">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815</w:t>
      </w:r>
    </w:p>
    <w:p w:rsidR="009B3506" w:rsidRDefault="009B3506">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816</w:t>
      </w:r>
    </w:p>
    <w:p w:rsidR="009B3506" w:rsidRDefault="009B3506">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816</w:t>
      </w:r>
    </w:p>
    <w:p w:rsidR="009B3506" w:rsidRDefault="009B3506">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816</w:t>
      </w:r>
    </w:p>
    <w:p w:rsidR="009B3506" w:rsidRDefault="009B3506">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816</w:t>
      </w:r>
    </w:p>
    <w:p w:rsidR="009B3506" w:rsidRDefault="009B3506">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816</w:t>
      </w:r>
    </w:p>
    <w:p w:rsidR="009B3506" w:rsidRDefault="009B3506">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816</w:t>
      </w:r>
    </w:p>
    <w:p w:rsidR="009B3506" w:rsidRDefault="009B3506">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816</w:t>
      </w:r>
    </w:p>
    <w:p w:rsidR="009B3506" w:rsidRDefault="009B3506">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816</w:t>
      </w:r>
    </w:p>
    <w:p w:rsidR="009B3506" w:rsidRDefault="009B3506">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816</w:t>
      </w:r>
    </w:p>
    <w:p w:rsidR="009B3506" w:rsidRDefault="009B3506">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817</w:t>
      </w:r>
    </w:p>
    <w:p w:rsidR="009B3506" w:rsidRDefault="009B3506">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817</w:t>
      </w:r>
    </w:p>
    <w:p w:rsidR="009B3506" w:rsidRDefault="009B3506">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817</w:t>
      </w:r>
    </w:p>
    <w:p w:rsidR="009B3506" w:rsidRDefault="009B3506">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817</w:t>
      </w:r>
    </w:p>
    <w:p w:rsidR="009B3506" w:rsidRDefault="009B3506">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823</w:t>
      </w:r>
    </w:p>
    <w:p w:rsidR="009B3506" w:rsidRDefault="009B3506">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825</w:t>
      </w:r>
    </w:p>
    <w:p w:rsidR="009B3506" w:rsidRDefault="009B3506">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825</w:t>
      </w:r>
    </w:p>
    <w:p w:rsidR="009B3506" w:rsidRDefault="009B3506">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825</w:t>
      </w:r>
    </w:p>
    <w:p w:rsidR="009B3506" w:rsidRDefault="009B3506">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825</w:t>
      </w:r>
    </w:p>
    <w:p w:rsidR="009B3506" w:rsidRDefault="009B3506">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826</w:t>
      </w:r>
    </w:p>
    <w:p w:rsidR="009B3506" w:rsidRDefault="009B3506">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826</w:t>
      </w:r>
    </w:p>
    <w:p w:rsidR="009B3506" w:rsidRDefault="009B3506">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826</w:t>
      </w:r>
    </w:p>
    <w:p w:rsidR="009B3506" w:rsidRDefault="009B3506">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827</w:t>
      </w:r>
    </w:p>
    <w:p w:rsidR="009B3506" w:rsidRDefault="009B3506">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827</w:t>
      </w:r>
    </w:p>
    <w:p w:rsidR="009B3506" w:rsidRDefault="009B3506">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827</w:t>
      </w:r>
    </w:p>
    <w:p w:rsidR="009B3506" w:rsidRDefault="009B3506">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827</w:t>
      </w:r>
    </w:p>
    <w:p w:rsidR="009B3506" w:rsidRDefault="009B3506">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827</w:t>
      </w:r>
    </w:p>
    <w:p w:rsidR="009B3506" w:rsidRDefault="009B3506">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827</w:t>
      </w:r>
    </w:p>
    <w:p w:rsidR="009B3506" w:rsidRDefault="009B3506">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827</w:t>
      </w:r>
    </w:p>
    <w:p w:rsidR="009B3506" w:rsidRDefault="009B3506">
      <w:pPr>
        <w:pStyle w:val="TOC3"/>
        <w:rPr>
          <w:rFonts w:asciiTheme="minorHAnsi" w:eastAsiaTheme="minorEastAsia" w:hAnsiTheme="minorHAnsi" w:cstheme="minorBidi"/>
          <w:sz w:val="22"/>
          <w:szCs w:val="22"/>
        </w:rPr>
      </w:pPr>
      <w:r w:rsidRPr="009B3506">
        <w:t>A.3.15.1</w:t>
      </w:r>
      <w:r w:rsidRPr="009B3506">
        <w:rPr>
          <w:rFonts w:asciiTheme="minorHAnsi" w:hAnsiTheme="minorHAnsi" w:cstheme="minorBidi"/>
          <w:sz w:val="22"/>
          <w:szCs w:val="22"/>
        </w:rPr>
        <w:tab/>
      </w:r>
      <w:r w:rsidRPr="00432094">
        <w:rPr>
          <w:rFonts w:eastAsia="Arial Unicode MS"/>
          <w:lang w:eastAsia="zh-CN"/>
        </w:rPr>
        <w:t>Introduction</w:t>
      </w:r>
      <w:r>
        <w:tab/>
        <w:t>827</w:t>
      </w:r>
    </w:p>
    <w:p w:rsidR="009B3506" w:rsidRDefault="009B3506">
      <w:pPr>
        <w:pStyle w:val="TOC3"/>
        <w:rPr>
          <w:rFonts w:asciiTheme="minorHAnsi" w:eastAsiaTheme="minorEastAsia" w:hAnsiTheme="minorHAnsi" w:cstheme="minorBidi"/>
          <w:sz w:val="22"/>
          <w:szCs w:val="22"/>
        </w:rPr>
      </w:pPr>
      <w:r w:rsidRPr="009B3506">
        <w:t>A.3.15.2</w:t>
      </w:r>
      <w:r w:rsidRPr="009B3506">
        <w:rPr>
          <w:rFonts w:asciiTheme="minorHAnsi" w:hAnsiTheme="minorHAnsi" w:cstheme="minorBidi"/>
          <w:sz w:val="22"/>
          <w:szCs w:val="22"/>
        </w:rPr>
        <w:tab/>
      </w:r>
      <w:r w:rsidRPr="00432094">
        <w:rPr>
          <w:rFonts w:eastAsia="Arial Unicode MS"/>
          <w:lang w:eastAsia="zh-CN"/>
        </w:rPr>
        <w:t>Principle of testing</w:t>
      </w:r>
      <w:r>
        <w:tab/>
        <w:t>827</w:t>
      </w:r>
    </w:p>
    <w:p w:rsidR="009B3506" w:rsidRDefault="009B3506">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828</w:t>
      </w:r>
    </w:p>
    <w:p w:rsidR="009B3506" w:rsidRDefault="009B3506">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828</w:t>
      </w:r>
    </w:p>
    <w:p w:rsidR="009B3506" w:rsidRDefault="009B3506">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828</w:t>
      </w:r>
    </w:p>
    <w:p w:rsidR="009B3506" w:rsidRDefault="009B3506">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828</w:t>
      </w:r>
    </w:p>
    <w:p w:rsidR="009B3506" w:rsidRDefault="009B3506">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829</w:t>
      </w:r>
    </w:p>
    <w:p w:rsidR="009B3506" w:rsidRDefault="009B3506">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830</w:t>
      </w:r>
    </w:p>
    <w:p w:rsidR="009B3506" w:rsidRDefault="009B3506">
      <w:pPr>
        <w:pStyle w:val="TOC3"/>
        <w:rPr>
          <w:rFonts w:asciiTheme="minorHAnsi" w:eastAsiaTheme="minorEastAsia" w:hAnsiTheme="minorHAnsi" w:cstheme="minorBidi"/>
          <w:sz w:val="22"/>
          <w:szCs w:val="22"/>
        </w:rPr>
      </w:pPr>
      <w:r w:rsidRPr="009B3506">
        <w:t>A.3.19.1</w:t>
      </w:r>
      <w:r w:rsidRPr="009B3506">
        <w:rPr>
          <w:rFonts w:asciiTheme="minorHAnsi" w:hAnsiTheme="minorHAnsi" w:cstheme="minorBidi"/>
          <w:sz w:val="22"/>
          <w:szCs w:val="22"/>
        </w:rPr>
        <w:tab/>
      </w:r>
      <w:r w:rsidRPr="00432094">
        <w:rPr>
          <w:rFonts w:eastAsia="Arial Unicode MS"/>
          <w:lang w:eastAsia="zh-CN"/>
        </w:rPr>
        <w:t>Introduction</w:t>
      </w:r>
      <w:r>
        <w:tab/>
        <w:t>830</w:t>
      </w:r>
    </w:p>
    <w:p w:rsidR="009B3506" w:rsidRDefault="009B3506">
      <w:pPr>
        <w:pStyle w:val="TOC3"/>
        <w:rPr>
          <w:rFonts w:asciiTheme="minorHAnsi" w:eastAsiaTheme="minorEastAsia" w:hAnsiTheme="minorHAnsi" w:cstheme="minorBidi"/>
          <w:sz w:val="22"/>
          <w:szCs w:val="22"/>
        </w:rPr>
      </w:pPr>
      <w:r w:rsidRPr="009B3506">
        <w:t>A.3.19.2</w:t>
      </w:r>
      <w:r w:rsidRPr="009B3506">
        <w:rPr>
          <w:rFonts w:asciiTheme="minorHAnsi" w:hAnsiTheme="minorHAnsi" w:cstheme="minorBidi"/>
          <w:sz w:val="22"/>
          <w:szCs w:val="22"/>
        </w:rPr>
        <w:tab/>
      </w:r>
      <w:r w:rsidRPr="00432094">
        <w:rPr>
          <w:rFonts w:eastAsia="Arial Unicode MS"/>
          <w:lang w:eastAsia="zh-CN"/>
        </w:rPr>
        <w:t>Principle of testing</w:t>
      </w:r>
      <w:r>
        <w:tab/>
        <w:t>830</w:t>
      </w:r>
    </w:p>
    <w:p w:rsidR="009B3506" w:rsidRDefault="009B3506">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831</w:t>
      </w:r>
    </w:p>
    <w:p w:rsidR="009B3506" w:rsidRDefault="009B3506">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831</w:t>
      </w:r>
    </w:p>
    <w:p w:rsidR="009B3506" w:rsidRDefault="009B3506">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831</w:t>
      </w:r>
    </w:p>
    <w:p w:rsidR="009B3506" w:rsidRDefault="009B3506">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832</w:t>
      </w:r>
    </w:p>
    <w:p w:rsidR="009B3506" w:rsidRDefault="009B3506">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833</w:t>
      </w:r>
    </w:p>
    <w:p w:rsidR="009B3506" w:rsidRDefault="009B3506">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833</w:t>
      </w:r>
    </w:p>
    <w:p w:rsidR="009B3506" w:rsidRDefault="009B3506">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833</w:t>
      </w:r>
    </w:p>
    <w:p w:rsidR="009B3506" w:rsidRDefault="009B3506">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834</w:t>
      </w:r>
    </w:p>
    <w:p w:rsidR="009B3506" w:rsidRDefault="009B3506">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835</w:t>
      </w:r>
    </w:p>
    <w:p w:rsidR="009B3506" w:rsidRDefault="009B3506">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835</w:t>
      </w:r>
    </w:p>
    <w:p w:rsidR="009B3506" w:rsidRDefault="009B3506">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835</w:t>
      </w:r>
    </w:p>
    <w:p w:rsidR="009B3506" w:rsidRDefault="009B3506">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838</w:t>
      </w:r>
    </w:p>
    <w:p w:rsidR="009B3506" w:rsidRDefault="009B3506">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838</w:t>
      </w:r>
    </w:p>
    <w:p w:rsidR="009B3506" w:rsidRDefault="009B3506">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838</w:t>
      </w:r>
    </w:p>
    <w:p w:rsidR="009B3506" w:rsidRDefault="009B3506">
      <w:pPr>
        <w:pStyle w:val="TOC2"/>
        <w:rPr>
          <w:rFonts w:asciiTheme="minorHAnsi" w:eastAsiaTheme="minorEastAsia" w:hAnsiTheme="minorHAnsi" w:cstheme="minorBidi"/>
          <w:sz w:val="22"/>
          <w:szCs w:val="22"/>
        </w:rPr>
      </w:pPr>
      <w:r>
        <w:t>A.</w:t>
      </w:r>
      <w:r w:rsidRPr="00432094">
        <w:rPr>
          <w:bCs/>
        </w:rPr>
        <w:t>3.24</w:t>
      </w:r>
      <w:r>
        <w:rPr>
          <w:rFonts w:asciiTheme="minorHAnsi" w:eastAsiaTheme="minorEastAsia" w:hAnsiTheme="minorHAnsi" w:cstheme="minorBidi"/>
          <w:sz w:val="22"/>
          <w:szCs w:val="22"/>
        </w:rPr>
        <w:tab/>
      </w:r>
      <w:r w:rsidRPr="00432094">
        <w:rPr>
          <w:rFonts w:eastAsia="Malgun Gothic"/>
          <w:lang w:eastAsia="zh-CN"/>
        </w:rPr>
        <w:t>V2X sidelink communication</w:t>
      </w:r>
      <w:r>
        <w:tab/>
        <w:t>840</w:t>
      </w:r>
    </w:p>
    <w:p w:rsidR="009B3506" w:rsidRDefault="009B3506">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840</w:t>
      </w:r>
    </w:p>
    <w:p w:rsidR="009B3506" w:rsidRDefault="009B3506">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841</w:t>
      </w:r>
    </w:p>
    <w:p w:rsidR="009B3506" w:rsidRDefault="009B3506">
      <w:pPr>
        <w:pStyle w:val="TOC3"/>
        <w:rPr>
          <w:rFonts w:asciiTheme="minorHAnsi" w:eastAsiaTheme="minorEastAsia" w:hAnsiTheme="minorHAnsi" w:cstheme="minorBidi"/>
          <w:sz w:val="22"/>
          <w:szCs w:val="22"/>
        </w:rPr>
      </w:pPr>
      <w:r>
        <w:lastRenderedPageBreak/>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844</w:t>
      </w:r>
    </w:p>
    <w:p w:rsidR="009B3506" w:rsidRDefault="009B3506">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845</w:t>
      </w:r>
    </w:p>
    <w:p w:rsidR="009B3506" w:rsidRDefault="009B3506">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845</w:t>
      </w:r>
    </w:p>
    <w:p w:rsidR="009B3506" w:rsidRDefault="009B3506">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845</w:t>
      </w:r>
    </w:p>
    <w:p w:rsidR="009B3506" w:rsidRDefault="009B3506">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846</w:t>
      </w:r>
    </w:p>
    <w:p w:rsidR="009B3506" w:rsidRDefault="009B3506">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847</w:t>
      </w:r>
    </w:p>
    <w:p w:rsidR="009B3506" w:rsidRDefault="009B3506">
      <w:pPr>
        <w:pStyle w:val="TOC3"/>
        <w:rPr>
          <w:rFonts w:asciiTheme="minorHAnsi" w:eastAsiaTheme="minorEastAsia" w:hAnsiTheme="minorHAnsi" w:cstheme="minorBidi"/>
          <w:sz w:val="22"/>
          <w:szCs w:val="22"/>
        </w:rPr>
      </w:pPr>
      <w:r w:rsidRPr="009B3506">
        <w:t>A.3.26.1</w:t>
      </w:r>
      <w:r w:rsidRPr="009B3506">
        <w:rPr>
          <w:rFonts w:asciiTheme="minorHAnsi" w:hAnsiTheme="minorHAnsi" w:cstheme="minorBidi"/>
          <w:sz w:val="22"/>
          <w:szCs w:val="22"/>
        </w:rPr>
        <w:tab/>
      </w:r>
      <w:r w:rsidRPr="00432094">
        <w:rPr>
          <w:rFonts w:eastAsia="Arial Unicode MS"/>
          <w:lang w:eastAsia="zh-CN"/>
        </w:rPr>
        <w:t>Introduction</w:t>
      </w:r>
      <w:r>
        <w:tab/>
        <w:t>847</w:t>
      </w:r>
    </w:p>
    <w:p w:rsidR="009B3506" w:rsidRDefault="009B3506">
      <w:pPr>
        <w:pStyle w:val="TOC3"/>
        <w:rPr>
          <w:rFonts w:asciiTheme="minorHAnsi" w:eastAsiaTheme="minorEastAsia" w:hAnsiTheme="minorHAnsi" w:cstheme="minorBidi"/>
          <w:sz w:val="22"/>
          <w:szCs w:val="22"/>
        </w:rPr>
      </w:pPr>
      <w:r w:rsidRPr="009B3506">
        <w:t>A.3.26.2</w:t>
      </w:r>
      <w:r w:rsidRPr="009B3506">
        <w:rPr>
          <w:rFonts w:asciiTheme="minorHAnsi" w:hAnsiTheme="minorHAnsi" w:cstheme="minorBidi"/>
          <w:sz w:val="22"/>
          <w:szCs w:val="22"/>
        </w:rPr>
        <w:tab/>
      </w:r>
      <w:r w:rsidRPr="00432094">
        <w:rPr>
          <w:rFonts w:eastAsia="Arial Unicode MS"/>
          <w:lang w:eastAsia="zh-CN"/>
        </w:rPr>
        <w:t>Principle of testing</w:t>
      </w:r>
      <w:r>
        <w:tab/>
        <w:t>847</w:t>
      </w:r>
    </w:p>
    <w:p w:rsidR="009B3506" w:rsidRDefault="009B3506">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847</w:t>
      </w:r>
    </w:p>
    <w:p w:rsidR="009B3506" w:rsidRDefault="009B3506">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847</w:t>
      </w:r>
    </w:p>
    <w:p w:rsidR="009B3506" w:rsidRDefault="009B3506">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847</w:t>
      </w:r>
    </w:p>
    <w:p w:rsidR="009B3506" w:rsidRDefault="009B3506">
      <w:pPr>
        <w:pStyle w:val="TOC1"/>
        <w:rPr>
          <w:rFonts w:asciiTheme="minorHAnsi" w:eastAsiaTheme="minorEastAsia" w:hAnsiTheme="minorHAnsi" w:cstheme="minorBidi"/>
          <w:szCs w:val="22"/>
        </w:rPr>
      </w:pPr>
      <w:r w:rsidRPr="009B3506">
        <w:t>A.4</w:t>
      </w:r>
      <w:r>
        <w:rPr>
          <w:rFonts w:asciiTheme="minorHAnsi" w:eastAsiaTheme="minorEastAsia" w:hAnsiTheme="minorHAnsi"/>
          <w:szCs w:val="22"/>
        </w:rPr>
        <w:tab/>
      </w:r>
      <w:r>
        <w:t>E-UTRAN RRC_IDLE state</w:t>
      </w:r>
      <w:r>
        <w:tab/>
        <w:t>847</w:t>
      </w:r>
    </w:p>
    <w:p w:rsidR="009B3506" w:rsidRDefault="009B3506">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847</w:t>
      </w:r>
    </w:p>
    <w:p w:rsidR="009B3506" w:rsidRDefault="009B3506">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847</w:t>
      </w:r>
    </w:p>
    <w:p w:rsidR="009B3506" w:rsidRDefault="009B3506">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847</w:t>
      </w:r>
    </w:p>
    <w:p w:rsidR="009B3506" w:rsidRDefault="009B3506">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849</w:t>
      </w:r>
    </w:p>
    <w:p w:rsidR="009B3506" w:rsidRDefault="009B3506">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850</w:t>
      </w:r>
    </w:p>
    <w:p w:rsidR="009B3506" w:rsidRDefault="009B3506">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850</w:t>
      </w:r>
    </w:p>
    <w:p w:rsidR="009B3506" w:rsidRDefault="009B3506">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851</w:t>
      </w:r>
    </w:p>
    <w:p w:rsidR="009B3506" w:rsidRDefault="009B3506">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852</w:t>
      </w:r>
    </w:p>
    <w:p w:rsidR="009B3506" w:rsidRDefault="009B3506">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852</w:t>
      </w:r>
    </w:p>
    <w:p w:rsidR="009B3506" w:rsidRDefault="009B3506">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853</w:t>
      </w:r>
    </w:p>
    <w:p w:rsidR="009B3506" w:rsidRDefault="009B3506">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854</w:t>
      </w:r>
    </w:p>
    <w:p w:rsidR="009B3506" w:rsidRDefault="009B3506">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854</w:t>
      </w:r>
    </w:p>
    <w:p w:rsidR="009B3506" w:rsidRDefault="009B3506">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855</w:t>
      </w:r>
    </w:p>
    <w:p w:rsidR="009B3506" w:rsidRDefault="009B3506">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856</w:t>
      </w:r>
    </w:p>
    <w:p w:rsidR="009B3506" w:rsidRDefault="009B3506">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856</w:t>
      </w:r>
    </w:p>
    <w:p w:rsidR="009B3506" w:rsidRDefault="009B3506">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857</w:t>
      </w:r>
    </w:p>
    <w:p w:rsidR="009B3506" w:rsidRDefault="009B3506">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858</w:t>
      </w:r>
    </w:p>
    <w:p w:rsidR="009B3506" w:rsidRDefault="009B3506">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858</w:t>
      </w:r>
    </w:p>
    <w:p w:rsidR="009B3506" w:rsidRDefault="009B3506">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859</w:t>
      </w:r>
    </w:p>
    <w:p w:rsidR="009B3506" w:rsidRDefault="009B3506">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860</w:t>
      </w:r>
    </w:p>
    <w:p w:rsidR="009B3506" w:rsidRDefault="009B3506">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860</w:t>
      </w:r>
    </w:p>
    <w:p w:rsidR="009B3506" w:rsidRDefault="009B3506">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861</w:t>
      </w:r>
    </w:p>
    <w:p w:rsidR="009B3506" w:rsidRDefault="009B3506">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862</w:t>
      </w:r>
    </w:p>
    <w:p w:rsidR="009B3506" w:rsidRDefault="009B3506">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862</w:t>
      </w:r>
    </w:p>
    <w:p w:rsidR="009B3506" w:rsidRDefault="009B3506">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863</w:t>
      </w:r>
    </w:p>
    <w:p w:rsidR="009B3506" w:rsidRDefault="009B3506">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864</w:t>
      </w:r>
    </w:p>
    <w:p w:rsidR="009B3506" w:rsidRDefault="009B3506">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864</w:t>
      </w:r>
    </w:p>
    <w:p w:rsidR="009B3506" w:rsidRDefault="009B3506">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864</w:t>
      </w:r>
    </w:p>
    <w:p w:rsidR="009B3506" w:rsidRDefault="009B3506">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864</w:t>
      </w:r>
    </w:p>
    <w:p w:rsidR="009B3506" w:rsidRDefault="009B3506">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864</w:t>
      </w:r>
    </w:p>
    <w:p w:rsidR="009B3506" w:rsidRDefault="009B3506">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868</w:t>
      </w:r>
    </w:p>
    <w:p w:rsidR="009B3506" w:rsidRDefault="009B3506">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868</w:t>
      </w:r>
    </w:p>
    <w:p w:rsidR="009B3506" w:rsidRDefault="009B3506">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868</w:t>
      </w:r>
    </w:p>
    <w:p w:rsidR="009B3506" w:rsidRDefault="009B3506">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872</w:t>
      </w:r>
    </w:p>
    <w:p w:rsidR="009B3506" w:rsidRDefault="009B3506">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872</w:t>
      </w:r>
    </w:p>
    <w:p w:rsidR="009B3506" w:rsidRDefault="009B3506">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872</w:t>
      </w:r>
    </w:p>
    <w:p w:rsidR="009B3506" w:rsidRDefault="009B3506">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874</w:t>
      </w:r>
    </w:p>
    <w:p w:rsidR="009B3506" w:rsidRDefault="009B3506">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875</w:t>
      </w:r>
    </w:p>
    <w:p w:rsidR="009B3506" w:rsidRDefault="009B3506">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875</w:t>
      </w:r>
    </w:p>
    <w:p w:rsidR="009B3506" w:rsidRDefault="009B3506">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876</w:t>
      </w:r>
    </w:p>
    <w:p w:rsidR="009B3506" w:rsidRDefault="009B3506">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877</w:t>
      </w:r>
    </w:p>
    <w:p w:rsidR="009B3506" w:rsidRDefault="009B3506">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877</w:t>
      </w:r>
    </w:p>
    <w:p w:rsidR="009B3506" w:rsidRDefault="009B3506">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878</w:t>
      </w:r>
    </w:p>
    <w:p w:rsidR="009B3506" w:rsidRDefault="009B3506">
      <w:pPr>
        <w:pStyle w:val="TOC3"/>
        <w:rPr>
          <w:rFonts w:asciiTheme="minorHAnsi" w:eastAsiaTheme="minorEastAsia" w:hAnsiTheme="minorHAnsi" w:cstheme="minorBidi"/>
          <w:sz w:val="22"/>
          <w:szCs w:val="22"/>
        </w:rPr>
      </w:pPr>
      <w:r w:rsidRPr="009B3506">
        <w:t>A.4.2.15 E-UTRAN FDD – FDD Intra frequency case for Cat-M1 UE in enhanced coverage</w:t>
      </w:r>
      <w:r w:rsidRPr="009B3506">
        <w:tab/>
      </w:r>
      <w:r>
        <w:t>879</w:t>
      </w:r>
    </w:p>
    <w:p w:rsidR="009B3506" w:rsidRDefault="009B3506">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879</w:t>
      </w:r>
    </w:p>
    <w:p w:rsidR="009B3506" w:rsidRDefault="009B3506">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880</w:t>
      </w:r>
    </w:p>
    <w:p w:rsidR="009B3506" w:rsidRDefault="009B3506">
      <w:pPr>
        <w:pStyle w:val="TOC3"/>
        <w:rPr>
          <w:rFonts w:asciiTheme="minorHAnsi" w:eastAsiaTheme="minorEastAsia" w:hAnsiTheme="minorHAnsi" w:cstheme="minorBidi"/>
          <w:sz w:val="22"/>
          <w:szCs w:val="22"/>
        </w:rPr>
      </w:pPr>
      <w:r>
        <w:t>A.4.2.16 E-UTRAN HD – FDD Intra frequency case for Cat-M1 UE in enhanced coverage</w:t>
      </w:r>
      <w:r>
        <w:tab/>
        <w:t>881</w:t>
      </w:r>
    </w:p>
    <w:p w:rsidR="009B3506" w:rsidRDefault="009B3506">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881</w:t>
      </w:r>
    </w:p>
    <w:p w:rsidR="009B3506" w:rsidRDefault="009B3506">
      <w:pPr>
        <w:pStyle w:val="TOC4"/>
        <w:rPr>
          <w:rFonts w:asciiTheme="minorHAnsi" w:eastAsiaTheme="minorEastAsia" w:hAnsiTheme="minorHAnsi" w:cstheme="minorBidi"/>
          <w:sz w:val="22"/>
          <w:szCs w:val="22"/>
        </w:rPr>
      </w:pPr>
      <w:r>
        <w:lastRenderedPageBreak/>
        <w:t>A.4.2.16.2</w:t>
      </w:r>
      <w:r>
        <w:rPr>
          <w:rFonts w:asciiTheme="minorHAnsi" w:eastAsiaTheme="minorEastAsia" w:hAnsiTheme="minorHAnsi" w:cstheme="minorBidi"/>
          <w:sz w:val="22"/>
          <w:szCs w:val="22"/>
        </w:rPr>
        <w:tab/>
      </w:r>
      <w:r>
        <w:t>Test Requirements</w:t>
      </w:r>
      <w:r>
        <w:tab/>
        <w:t>882</w:t>
      </w:r>
    </w:p>
    <w:p w:rsidR="009B3506" w:rsidRDefault="009B3506">
      <w:pPr>
        <w:pStyle w:val="TOC3"/>
        <w:rPr>
          <w:rFonts w:asciiTheme="minorHAnsi" w:eastAsiaTheme="minorEastAsia" w:hAnsiTheme="minorHAnsi" w:cstheme="minorBidi"/>
          <w:sz w:val="22"/>
          <w:szCs w:val="22"/>
        </w:rPr>
      </w:pPr>
      <w:r>
        <w:t>A.4.2.17 E-UTRAN TDD – TDD Intra frequency case for Cat-M1 UE in enhanced coverage</w:t>
      </w:r>
      <w:r>
        <w:tab/>
        <w:t>883</w:t>
      </w:r>
    </w:p>
    <w:p w:rsidR="009B3506" w:rsidRDefault="009B3506">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883</w:t>
      </w:r>
    </w:p>
    <w:p w:rsidR="009B3506" w:rsidRDefault="009B3506">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884</w:t>
      </w:r>
    </w:p>
    <w:p w:rsidR="009B3506" w:rsidRDefault="009B3506">
      <w:pPr>
        <w:pStyle w:val="TOC3"/>
        <w:rPr>
          <w:rFonts w:asciiTheme="minorHAnsi" w:eastAsiaTheme="minorEastAsia" w:hAnsiTheme="minorHAnsi" w:cstheme="minorBidi"/>
          <w:sz w:val="22"/>
          <w:szCs w:val="22"/>
        </w:rPr>
      </w:pPr>
      <w:r>
        <w:t>A.4.2.18 HD – FDD Intra frequency case for UE Category NB1 In-Band mode in normal coverage</w:t>
      </w:r>
      <w:r>
        <w:tab/>
        <w:t>885</w:t>
      </w:r>
    </w:p>
    <w:p w:rsidR="009B3506" w:rsidRDefault="009B3506">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885</w:t>
      </w:r>
    </w:p>
    <w:p w:rsidR="009B3506" w:rsidRDefault="009B3506">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887</w:t>
      </w:r>
    </w:p>
    <w:p w:rsidR="009B3506" w:rsidRDefault="009B3506">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888</w:t>
      </w:r>
    </w:p>
    <w:p w:rsidR="009B3506" w:rsidRDefault="009B3506">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888</w:t>
      </w:r>
    </w:p>
    <w:p w:rsidR="009B3506" w:rsidRDefault="009B3506">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890</w:t>
      </w:r>
    </w:p>
    <w:p w:rsidR="009B3506" w:rsidRDefault="009B3506">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891</w:t>
      </w:r>
    </w:p>
    <w:p w:rsidR="009B3506" w:rsidRDefault="009B3506">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891</w:t>
      </w:r>
    </w:p>
    <w:p w:rsidR="009B3506" w:rsidRDefault="009B3506">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892</w:t>
      </w:r>
    </w:p>
    <w:p w:rsidR="009B3506" w:rsidRDefault="009B3506">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893</w:t>
      </w:r>
    </w:p>
    <w:p w:rsidR="009B3506" w:rsidRDefault="009B3506">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893</w:t>
      </w:r>
    </w:p>
    <w:p w:rsidR="009B3506" w:rsidRDefault="009B3506">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894</w:t>
      </w:r>
    </w:p>
    <w:p w:rsidR="009B3506" w:rsidRDefault="009B3506">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895</w:t>
      </w:r>
    </w:p>
    <w:p w:rsidR="009B3506" w:rsidRDefault="009B3506">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895</w:t>
      </w:r>
    </w:p>
    <w:p w:rsidR="009B3506" w:rsidRDefault="009B3506">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896</w:t>
      </w:r>
    </w:p>
    <w:p w:rsidR="009B3506" w:rsidRDefault="009B3506">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897</w:t>
      </w:r>
    </w:p>
    <w:p w:rsidR="009B3506" w:rsidRDefault="009B3506">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897</w:t>
      </w:r>
    </w:p>
    <w:p w:rsidR="009B3506" w:rsidRDefault="009B3506">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898</w:t>
      </w:r>
    </w:p>
    <w:p w:rsidR="009B3506" w:rsidRDefault="009B3506">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899</w:t>
      </w:r>
    </w:p>
    <w:p w:rsidR="009B3506" w:rsidRDefault="009B3506">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899</w:t>
      </w:r>
    </w:p>
    <w:p w:rsidR="009B3506" w:rsidRDefault="009B3506">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902</w:t>
      </w:r>
    </w:p>
    <w:p w:rsidR="009B3506" w:rsidRDefault="009B3506">
      <w:pPr>
        <w:pStyle w:val="TOC3"/>
        <w:rPr>
          <w:rFonts w:asciiTheme="minorHAnsi" w:eastAsiaTheme="minorEastAsia" w:hAnsiTheme="minorHAnsi" w:cstheme="minorBidi"/>
          <w:sz w:val="22"/>
          <w:szCs w:val="22"/>
        </w:rPr>
      </w:pPr>
      <w:r w:rsidRPr="009B3506">
        <w:t>A.4.2.25</w:t>
      </w:r>
      <w:r w:rsidRPr="009B3506">
        <w:rPr>
          <w:rFonts w:asciiTheme="minorHAnsi" w:eastAsiaTheme="minorEastAsia" w:hAnsiTheme="minorHAnsi"/>
          <w:sz w:val="22"/>
          <w:szCs w:val="22"/>
        </w:rPr>
        <w:tab/>
      </w:r>
      <w:r w:rsidRPr="00432094">
        <w:rPr>
          <w:rFonts w:cs="v4.2.0"/>
        </w:rPr>
        <w:t>E-UTRAN FDD – FDD Inter frequency case for Cat-M1 UE in normal coverage</w:t>
      </w:r>
      <w:r>
        <w:tab/>
        <w:t>903</w:t>
      </w:r>
    </w:p>
    <w:p w:rsidR="009B3506" w:rsidRDefault="009B3506">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903</w:t>
      </w:r>
    </w:p>
    <w:p w:rsidR="009B3506" w:rsidRDefault="009B3506">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904</w:t>
      </w:r>
    </w:p>
    <w:p w:rsidR="009B3506" w:rsidRDefault="009B3506">
      <w:pPr>
        <w:pStyle w:val="TOC3"/>
        <w:rPr>
          <w:rFonts w:asciiTheme="minorHAnsi" w:eastAsiaTheme="minorEastAsia" w:hAnsiTheme="minorHAnsi" w:cstheme="minorBidi"/>
          <w:sz w:val="22"/>
          <w:szCs w:val="22"/>
        </w:rPr>
      </w:pPr>
      <w:r w:rsidRPr="009B3506">
        <w:t>A.4.2.26</w:t>
      </w:r>
      <w:r w:rsidRPr="009B3506">
        <w:rPr>
          <w:rFonts w:asciiTheme="minorHAnsi" w:eastAsiaTheme="minorEastAsia" w:hAnsiTheme="minorHAnsi"/>
          <w:sz w:val="22"/>
          <w:szCs w:val="22"/>
        </w:rPr>
        <w:tab/>
      </w:r>
      <w:r w:rsidRPr="00432094">
        <w:rPr>
          <w:rFonts w:cs="v4.2.0"/>
        </w:rPr>
        <w:t>E-UTRAN HD – FDD Inter frequency case for Cat-M1 UE in normal coverage</w:t>
      </w:r>
      <w:r>
        <w:tab/>
        <w:t>905</w:t>
      </w:r>
    </w:p>
    <w:p w:rsidR="009B3506" w:rsidRDefault="009B3506">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905</w:t>
      </w:r>
    </w:p>
    <w:p w:rsidR="009B3506" w:rsidRDefault="009B3506">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906</w:t>
      </w:r>
    </w:p>
    <w:p w:rsidR="009B3506" w:rsidRDefault="009B3506">
      <w:pPr>
        <w:pStyle w:val="TOC3"/>
        <w:rPr>
          <w:rFonts w:asciiTheme="minorHAnsi" w:eastAsiaTheme="minorEastAsia" w:hAnsiTheme="minorHAnsi" w:cstheme="minorBidi"/>
          <w:sz w:val="22"/>
          <w:szCs w:val="22"/>
        </w:rPr>
      </w:pPr>
      <w:r w:rsidRPr="009B3506">
        <w:t>A.4.2.27</w:t>
      </w:r>
      <w:r w:rsidRPr="009B3506">
        <w:rPr>
          <w:rFonts w:asciiTheme="minorHAnsi" w:eastAsiaTheme="minorEastAsia" w:hAnsiTheme="minorHAnsi"/>
          <w:sz w:val="22"/>
          <w:szCs w:val="22"/>
        </w:rPr>
        <w:tab/>
      </w:r>
      <w:r w:rsidRPr="00432094">
        <w:rPr>
          <w:rFonts w:cs="v4.2.0"/>
        </w:rPr>
        <w:t>E-UTRAN TDD – FDD Inter frequency case for Cat-M1 UE in normal coverage</w:t>
      </w:r>
      <w:r>
        <w:tab/>
        <w:t>907</w:t>
      </w:r>
    </w:p>
    <w:p w:rsidR="009B3506" w:rsidRDefault="009B3506">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907</w:t>
      </w:r>
    </w:p>
    <w:p w:rsidR="009B3506" w:rsidRDefault="009B3506">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908</w:t>
      </w:r>
    </w:p>
    <w:p w:rsidR="009B3506" w:rsidRDefault="009B3506">
      <w:pPr>
        <w:pStyle w:val="TOC3"/>
        <w:rPr>
          <w:rFonts w:asciiTheme="minorHAnsi" w:eastAsiaTheme="minorEastAsia" w:hAnsiTheme="minorHAnsi" w:cstheme="minorBidi"/>
          <w:sz w:val="22"/>
          <w:szCs w:val="22"/>
        </w:rPr>
      </w:pPr>
      <w:r w:rsidRPr="009B3506">
        <w:t>A.4.2.28</w:t>
      </w:r>
      <w:r w:rsidRPr="009B3506">
        <w:rPr>
          <w:rFonts w:asciiTheme="minorHAnsi" w:eastAsiaTheme="minorEastAsia" w:hAnsiTheme="minorHAnsi"/>
          <w:sz w:val="22"/>
          <w:szCs w:val="22"/>
        </w:rPr>
        <w:tab/>
      </w:r>
      <w:r w:rsidRPr="00432094">
        <w:rPr>
          <w:rFonts w:cs="v4.2.0"/>
        </w:rPr>
        <w:t>E-UTRAN FDD – FDD Inter frequency case for Cat-M1 UE in enhanced coverage</w:t>
      </w:r>
      <w:r>
        <w:tab/>
        <w:t>909</w:t>
      </w:r>
    </w:p>
    <w:p w:rsidR="009B3506" w:rsidRDefault="009B3506">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909</w:t>
      </w:r>
    </w:p>
    <w:p w:rsidR="009B3506" w:rsidRDefault="009B3506">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910</w:t>
      </w:r>
    </w:p>
    <w:p w:rsidR="009B3506" w:rsidRDefault="009B3506">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911</w:t>
      </w:r>
    </w:p>
    <w:p w:rsidR="009B3506" w:rsidRDefault="009B3506">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911</w:t>
      </w:r>
    </w:p>
    <w:p w:rsidR="009B3506" w:rsidRDefault="009B3506">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912</w:t>
      </w:r>
    </w:p>
    <w:p w:rsidR="009B3506" w:rsidRDefault="009B3506">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913</w:t>
      </w:r>
    </w:p>
    <w:p w:rsidR="009B3506" w:rsidRDefault="009B3506">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913</w:t>
      </w:r>
    </w:p>
    <w:p w:rsidR="009B3506" w:rsidRDefault="009B3506">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914</w:t>
      </w:r>
    </w:p>
    <w:p w:rsidR="009B3506" w:rsidRDefault="009B3506">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915</w:t>
      </w:r>
    </w:p>
    <w:p w:rsidR="009B3506" w:rsidRDefault="009B3506">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915</w:t>
      </w:r>
    </w:p>
    <w:p w:rsidR="009B3506" w:rsidRDefault="009B3506">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916</w:t>
      </w:r>
    </w:p>
    <w:p w:rsidR="009B3506" w:rsidRDefault="009B3506">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917</w:t>
      </w:r>
    </w:p>
    <w:p w:rsidR="009B3506" w:rsidRDefault="009B3506">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917</w:t>
      </w:r>
    </w:p>
    <w:p w:rsidR="009B3506" w:rsidRDefault="009B3506">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918</w:t>
      </w:r>
    </w:p>
    <w:p w:rsidR="009B3506" w:rsidRDefault="009B3506">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919</w:t>
      </w:r>
    </w:p>
    <w:p w:rsidR="009B3506" w:rsidRDefault="009B3506">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919</w:t>
      </w:r>
    </w:p>
    <w:p w:rsidR="009B3506" w:rsidRDefault="009B3506">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920</w:t>
      </w:r>
    </w:p>
    <w:p w:rsidR="009B3506" w:rsidRDefault="009B3506">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921</w:t>
      </w:r>
    </w:p>
    <w:p w:rsidR="009B3506" w:rsidRDefault="009B3506">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921</w:t>
      </w:r>
    </w:p>
    <w:p w:rsidR="009B3506" w:rsidRDefault="009B3506">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922</w:t>
      </w:r>
    </w:p>
    <w:p w:rsidR="009B3506" w:rsidRDefault="009B3506">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923</w:t>
      </w:r>
    </w:p>
    <w:p w:rsidR="009B3506" w:rsidRDefault="009B3506">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923</w:t>
      </w:r>
    </w:p>
    <w:p w:rsidR="009B3506" w:rsidRDefault="009B3506">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925</w:t>
      </w:r>
    </w:p>
    <w:p w:rsidR="009B3506" w:rsidRDefault="009B3506">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926</w:t>
      </w:r>
    </w:p>
    <w:p w:rsidR="009B3506" w:rsidRDefault="009B3506">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926</w:t>
      </w:r>
    </w:p>
    <w:p w:rsidR="009B3506" w:rsidRDefault="009B3506">
      <w:pPr>
        <w:pStyle w:val="TOC4"/>
        <w:rPr>
          <w:rFonts w:asciiTheme="minorHAnsi" w:eastAsiaTheme="minorEastAsia" w:hAnsiTheme="minorHAnsi" w:cstheme="minorBidi"/>
          <w:sz w:val="22"/>
          <w:szCs w:val="22"/>
        </w:rPr>
      </w:pPr>
      <w:r>
        <w:lastRenderedPageBreak/>
        <w:t>A.4.2.36.2</w:t>
      </w:r>
      <w:r>
        <w:rPr>
          <w:rFonts w:asciiTheme="minorHAnsi" w:eastAsiaTheme="minorEastAsia" w:hAnsiTheme="minorHAnsi" w:cstheme="minorBidi"/>
          <w:sz w:val="22"/>
          <w:szCs w:val="22"/>
        </w:rPr>
        <w:tab/>
      </w:r>
      <w:r>
        <w:t>Test Requirements</w:t>
      </w:r>
      <w:r>
        <w:tab/>
        <w:t>928</w:t>
      </w:r>
    </w:p>
    <w:p w:rsidR="009B3506" w:rsidRDefault="009B3506">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929</w:t>
      </w:r>
    </w:p>
    <w:p w:rsidR="009B3506" w:rsidRDefault="009B3506">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929</w:t>
      </w:r>
    </w:p>
    <w:p w:rsidR="009B3506" w:rsidRDefault="009B3506">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931</w:t>
      </w:r>
    </w:p>
    <w:p w:rsidR="009B3506" w:rsidRDefault="009B3506">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932</w:t>
      </w:r>
    </w:p>
    <w:p w:rsidR="009B3506" w:rsidRDefault="009B3506">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932</w:t>
      </w:r>
    </w:p>
    <w:p w:rsidR="009B3506" w:rsidRDefault="009B3506">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934</w:t>
      </w:r>
    </w:p>
    <w:p w:rsidR="009B3506" w:rsidRDefault="009B3506">
      <w:pPr>
        <w:pStyle w:val="TOC3"/>
        <w:rPr>
          <w:rFonts w:asciiTheme="minorHAnsi" w:eastAsiaTheme="minorEastAsia" w:hAnsiTheme="minorHAnsi" w:cstheme="minorBidi"/>
          <w:sz w:val="22"/>
          <w:szCs w:val="22"/>
        </w:rPr>
      </w:pPr>
      <w:r>
        <w:t>A.4.2.39</w:t>
      </w:r>
      <w:r>
        <w:rPr>
          <w:rFonts w:asciiTheme="minorHAnsi" w:eastAsiaTheme="minorEastAsia" w:hAnsiTheme="minorHAnsi" w:cstheme="minorBidi"/>
          <w:sz w:val="22"/>
          <w:szCs w:val="22"/>
        </w:rPr>
        <w:tab/>
      </w:r>
      <w:r>
        <w:t xml:space="preserve">E-UTRAN FDD – FDD Intra frequency case for UE configured with </w:t>
      </w:r>
      <w:r w:rsidRPr="00432094">
        <w:rPr>
          <w:i/>
        </w:rPr>
        <w:t>highSpeedEnhMeasFlag</w:t>
      </w:r>
      <w:r w:rsidRPr="00432094">
        <w:rPr>
          <w:i/>
          <w:lang w:eastAsia="ja-JP"/>
        </w:rPr>
        <w:t>2</w:t>
      </w:r>
      <w:r w:rsidRPr="00432094">
        <w:rPr>
          <w:i/>
        </w:rPr>
        <w:t>-</w:t>
      </w:r>
      <w:r w:rsidRPr="00432094">
        <w:rPr>
          <w:i/>
          <w:lang w:eastAsia="ja-JP"/>
        </w:rPr>
        <w:t>r16</w:t>
      </w:r>
      <w:r>
        <w:tab/>
        <w:t>935</w:t>
      </w:r>
    </w:p>
    <w:p w:rsidR="009B3506" w:rsidRDefault="009B3506">
      <w:pPr>
        <w:pStyle w:val="TOC4"/>
        <w:rPr>
          <w:rFonts w:asciiTheme="minorHAnsi" w:eastAsiaTheme="minorEastAsia" w:hAnsiTheme="minorHAnsi" w:cstheme="minorBidi"/>
          <w:sz w:val="22"/>
          <w:szCs w:val="22"/>
        </w:rPr>
      </w:pPr>
      <w:r>
        <w:t>A.4.2.39.1</w:t>
      </w:r>
      <w:r>
        <w:rPr>
          <w:rFonts w:asciiTheme="minorHAnsi" w:eastAsiaTheme="minorEastAsia" w:hAnsiTheme="minorHAnsi" w:cstheme="minorBidi"/>
          <w:sz w:val="22"/>
          <w:szCs w:val="22"/>
        </w:rPr>
        <w:tab/>
      </w:r>
      <w:r>
        <w:t>Test Purpose and Environment</w:t>
      </w:r>
      <w:r>
        <w:tab/>
        <w:t>935</w:t>
      </w:r>
    </w:p>
    <w:p w:rsidR="009B3506" w:rsidRDefault="009B3506">
      <w:pPr>
        <w:pStyle w:val="TOC4"/>
        <w:rPr>
          <w:rFonts w:asciiTheme="minorHAnsi" w:eastAsiaTheme="minorEastAsia" w:hAnsiTheme="minorHAnsi" w:cstheme="minorBidi"/>
          <w:sz w:val="22"/>
          <w:szCs w:val="22"/>
        </w:rPr>
      </w:pPr>
      <w:r>
        <w:t>A.4.2.39.2</w:t>
      </w:r>
      <w:r>
        <w:rPr>
          <w:rFonts w:asciiTheme="minorHAnsi" w:eastAsiaTheme="minorEastAsia" w:hAnsiTheme="minorHAnsi" w:cstheme="minorBidi"/>
          <w:sz w:val="22"/>
          <w:szCs w:val="22"/>
        </w:rPr>
        <w:tab/>
      </w:r>
      <w:r>
        <w:t>Test Requirements</w:t>
      </w:r>
      <w:r>
        <w:tab/>
        <w:t>936</w:t>
      </w:r>
    </w:p>
    <w:p w:rsidR="009B3506" w:rsidRDefault="009B3506">
      <w:pPr>
        <w:pStyle w:val="TOC3"/>
        <w:rPr>
          <w:rFonts w:asciiTheme="minorHAnsi" w:eastAsiaTheme="minorEastAsia" w:hAnsiTheme="minorHAnsi" w:cstheme="minorBidi"/>
          <w:sz w:val="22"/>
          <w:szCs w:val="22"/>
        </w:rPr>
      </w:pPr>
      <w:r>
        <w:t>A.4.2.40</w:t>
      </w:r>
      <w:r>
        <w:rPr>
          <w:rFonts w:asciiTheme="minorHAnsi" w:eastAsiaTheme="minorEastAsia" w:hAnsiTheme="minorHAnsi" w:cstheme="minorBidi"/>
          <w:sz w:val="22"/>
          <w:szCs w:val="22"/>
        </w:rPr>
        <w:tab/>
      </w:r>
      <w:r>
        <w:t xml:space="preserve">E-UTRAN TDD – TDD Intra frequency case for UE configured with </w:t>
      </w:r>
      <w:r w:rsidRPr="00432094">
        <w:rPr>
          <w:i/>
        </w:rPr>
        <w:t>highSpeedEnhMeasFlag</w:t>
      </w:r>
      <w:r w:rsidRPr="00432094">
        <w:rPr>
          <w:i/>
          <w:lang w:eastAsia="ja-JP"/>
        </w:rPr>
        <w:t>2</w:t>
      </w:r>
      <w:r w:rsidRPr="00432094">
        <w:rPr>
          <w:i/>
        </w:rPr>
        <w:t>-</w:t>
      </w:r>
      <w:r w:rsidRPr="00432094">
        <w:rPr>
          <w:i/>
          <w:lang w:eastAsia="ja-JP"/>
        </w:rPr>
        <w:t>r16</w:t>
      </w:r>
      <w:r>
        <w:tab/>
        <w:t>937</w:t>
      </w:r>
    </w:p>
    <w:p w:rsidR="009B3506" w:rsidRDefault="009B3506">
      <w:pPr>
        <w:pStyle w:val="TOC4"/>
        <w:rPr>
          <w:rFonts w:asciiTheme="minorHAnsi" w:eastAsiaTheme="minorEastAsia" w:hAnsiTheme="minorHAnsi" w:cstheme="minorBidi"/>
          <w:sz w:val="22"/>
          <w:szCs w:val="22"/>
        </w:rPr>
      </w:pPr>
      <w:r>
        <w:t>A.4.2.40.1</w:t>
      </w:r>
      <w:r>
        <w:rPr>
          <w:rFonts w:asciiTheme="minorHAnsi" w:eastAsiaTheme="minorEastAsia" w:hAnsiTheme="minorHAnsi" w:cstheme="minorBidi"/>
          <w:sz w:val="22"/>
          <w:szCs w:val="22"/>
        </w:rPr>
        <w:tab/>
      </w:r>
      <w:r>
        <w:t>Test Purpose and Environment</w:t>
      </w:r>
      <w:r>
        <w:tab/>
        <w:t>937</w:t>
      </w:r>
    </w:p>
    <w:p w:rsidR="009B3506" w:rsidRDefault="009B3506">
      <w:pPr>
        <w:pStyle w:val="TOC4"/>
        <w:rPr>
          <w:rFonts w:asciiTheme="minorHAnsi" w:eastAsiaTheme="minorEastAsia" w:hAnsiTheme="minorHAnsi" w:cstheme="minorBidi"/>
          <w:sz w:val="22"/>
          <w:szCs w:val="22"/>
        </w:rPr>
      </w:pPr>
      <w:r>
        <w:t>A.4.2.40.2</w:t>
      </w:r>
      <w:r>
        <w:rPr>
          <w:rFonts w:asciiTheme="minorHAnsi" w:eastAsiaTheme="minorEastAsia" w:hAnsiTheme="minorHAnsi" w:cstheme="minorBidi"/>
          <w:sz w:val="22"/>
          <w:szCs w:val="22"/>
        </w:rPr>
        <w:tab/>
      </w:r>
      <w:r>
        <w:t>Test Requirements</w:t>
      </w:r>
      <w:r>
        <w:tab/>
        <w:t>938</w:t>
      </w:r>
    </w:p>
    <w:p w:rsidR="009B3506" w:rsidRDefault="009B3506">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939</w:t>
      </w:r>
    </w:p>
    <w:p w:rsidR="009B3506" w:rsidRPr="009B3506" w:rsidRDefault="009B3506">
      <w:pPr>
        <w:pStyle w:val="TOC3"/>
        <w:rPr>
          <w:rFonts w:asciiTheme="minorHAnsi" w:eastAsiaTheme="minorEastAsia" w:hAnsiTheme="minorHAnsi" w:cstheme="minorBidi"/>
          <w:sz w:val="22"/>
          <w:szCs w:val="22"/>
          <w:lang w:val="sv-FI"/>
        </w:rPr>
      </w:pPr>
      <w:r w:rsidRPr="009B3506">
        <w:rPr>
          <w:lang w:val="sv-FI"/>
        </w:rPr>
        <w:t>A.4.3.1</w:t>
      </w:r>
      <w:r w:rsidRPr="009B3506">
        <w:rPr>
          <w:rFonts w:asciiTheme="minorHAnsi" w:eastAsiaTheme="minorEastAsia" w:hAnsiTheme="minorHAnsi" w:cstheme="minorBidi"/>
          <w:sz w:val="22"/>
          <w:szCs w:val="22"/>
          <w:lang w:val="sv-FI"/>
        </w:rPr>
        <w:tab/>
      </w:r>
      <w:r w:rsidRPr="00432094">
        <w:rPr>
          <w:lang w:val="sv-SE"/>
        </w:rPr>
        <w:t>E-UTRAN FDD – UTRAN FDD:</w:t>
      </w:r>
      <w:r w:rsidRPr="009B3506">
        <w:rPr>
          <w:lang w:val="sv-FI"/>
        </w:rPr>
        <w:tab/>
        <w:t>939</w:t>
      </w:r>
    </w:p>
    <w:p w:rsidR="009B3506" w:rsidRDefault="009B3506">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939</w:t>
      </w:r>
    </w:p>
    <w:p w:rsidR="009B3506" w:rsidRDefault="009B3506">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939</w:t>
      </w:r>
    </w:p>
    <w:p w:rsidR="009B3506" w:rsidRDefault="009B3506">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942</w:t>
      </w:r>
    </w:p>
    <w:p w:rsidR="009B3506" w:rsidRDefault="009B3506">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942</w:t>
      </w:r>
    </w:p>
    <w:p w:rsidR="009B3506" w:rsidRDefault="009B3506">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942</w:t>
      </w:r>
    </w:p>
    <w:p w:rsidR="009B3506" w:rsidRDefault="009B3506">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945</w:t>
      </w:r>
    </w:p>
    <w:p w:rsidR="009B3506" w:rsidRDefault="009B3506">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945</w:t>
      </w:r>
    </w:p>
    <w:p w:rsidR="009B3506" w:rsidRDefault="009B3506">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945</w:t>
      </w:r>
    </w:p>
    <w:p w:rsidR="009B3506" w:rsidRDefault="009B3506">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948</w:t>
      </w:r>
    </w:p>
    <w:p w:rsidR="009B3506" w:rsidRDefault="009B3506">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948</w:t>
      </w:r>
    </w:p>
    <w:p w:rsidR="009B3506" w:rsidRDefault="009B3506">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948</w:t>
      </w:r>
    </w:p>
    <w:p w:rsidR="009B3506" w:rsidRDefault="009B3506">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949</w:t>
      </w:r>
    </w:p>
    <w:p w:rsidR="009B3506" w:rsidRDefault="009B3506">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949</w:t>
      </w:r>
    </w:p>
    <w:p w:rsidR="009B3506" w:rsidRDefault="009B3506">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949</w:t>
      </w:r>
    </w:p>
    <w:p w:rsidR="009B3506" w:rsidRDefault="009B3506">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952</w:t>
      </w:r>
    </w:p>
    <w:p w:rsidR="009B3506" w:rsidRDefault="009B3506">
      <w:pPr>
        <w:pStyle w:val="TOC3"/>
        <w:rPr>
          <w:rFonts w:asciiTheme="minorHAnsi" w:eastAsiaTheme="minorEastAsia" w:hAnsiTheme="minorHAnsi" w:cstheme="minorBidi"/>
          <w:sz w:val="22"/>
          <w:szCs w:val="22"/>
        </w:rPr>
      </w:pPr>
      <w:r w:rsidRPr="009B3506">
        <w:t>A.4.3.2</w:t>
      </w:r>
      <w:r w:rsidRPr="009B3506">
        <w:rPr>
          <w:rFonts w:asciiTheme="minorHAnsi" w:eastAsiaTheme="minorEastAsia" w:hAnsiTheme="minorHAnsi" w:cstheme="minorBidi"/>
          <w:sz w:val="22"/>
          <w:szCs w:val="22"/>
        </w:rPr>
        <w:tab/>
      </w:r>
      <w:r w:rsidRPr="009B3506">
        <w:t>E-UTRAN FDD – UTRAN TDD:</w:t>
      </w:r>
      <w:r>
        <w:tab/>
        <w:t>953</w:t>
      </w:r>
    </w:p>
    <w:p w:rsidR="009B3506" w:rsidRDefault="009B3506">
      <w:pPr>
        <w:pStyle w:val="TOC4"/>
        <w:rPr>
          <w:rFonts w:asciiTheme="minorHAnsi" w:eastAsiaTheme="minorEastAsia" w:hAnsiTheme="minorHAnsi" w:cstheme="minorBidi"/>
          <w:sz w:val="22"/>
          <w:szCs w:val="22"/>
        </w:rPr>
      </w:pPr>
      <w:r w:rsidRPr="009B3506">
        <w:t>A.4.3.2.</w:t>
      </w:r>
      <w:r w:rsidRPr="009B3506">
        <w:rPr>
          <w:lang w:eastAsia="zh-CN"/>
        </w:rPr>
        <w:t>1</w:t>
      </w:r>
      <w:r w:rsidRPr="009B3506">
        <w:rPr>
          <w:rFonts w:asciiTheme="minorHAnsi" w:eastAsiaTheme="minorEastAsia" w:hAnsiTheme="minorHAnsi"/>
          <w:sz w:val="22"/>
          <w:szCs w:val="22"/>
        </w:rPr>
        <w:tab/>
      </w:r>
      <w:r>
        <w:rPr>
          <w:lang w:eastAsia="zh-CN"/>
        </w:rPr>
        <w:t>Test Purpose and Environment</w:t>
      </w:r>
      <w:r>
        <w:tab/>
        <w:t>953</w:t>
      </w:r>
    </w:p>
    <w:p w:rsidR="009B3506" w:rsidRDefault="009B3506">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953</w:t>
      </w:r>
    </w:p>
    <w:p w:rsidR="009B3506" w:rsidRDefault="009B3506">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953</w:t>
      </w:r>
    </w:p>
    <w:p w:rsidR="009B3506" w:rsidRDefault="009B3506">
      <w:pPr>
        <w:pStyle w:val="TOC5"/>
        <w:rPr>
          <w:rFonts w:asciiTheme="minorHAnsi" w:eastAsiaTheme="minorEastAsia" w:hAnsiTheme="minorHAnsi" w:cstheme="minorBidi"/>
          <w:sz w:val="22"/>
          <w:szCs w:val="22"/>
        </w:rPr>
      </w:pPr>
      <w:r w:rsidRPr="009B3506">
        <w:t>A.4.3.2.</w:t>
      </w:r>
      <w:r w:rsidRPr="009B3506">
        <w:rPr>
          <w:lang w:eastAsia="zh-CN"/>
        </w:rPr>
        <w:t>1</w:t>
      </w:r>
      <w:r w:rsidRPr="009B3506">
        <w:t>.</w:t>
      </w:r>
      <w:r w:rsidRPr="009B3506">
        <w:rPr>
          <w:lang w:eastAsia="zh-CN"/>
        </w:rPr>
        <w:t>3</w:t>
      </w:r>
      <w:r w:rsidRPr="009B3506">
        <w:rPr>
          <w:rFonts w:asciiTheme="minorHAnsi" w:eastAsiaTheme="minorEastAsia" w:hAnsiTheme="minorHAnsi" w:cstheme="minorBidi"/>
          <w:sz w:val="22"/>
          <w:szCs w:val="22"/>
        </w:rPr>
        <w:tab/>
      </w:r>
      <w:r w:rsidRPr="00432094">
        <w:rPr>
          <w:lang w:val="en-US" w:eastAsia="zh-CN"/>
        </w:rPr>
        <w:t>Void</w:t>
      </w:r>
      <w:r>
        <w:tab/>
        <w:t>955</w:t>
      </w:r>
    </w:p>
    <w:p w:rsidR="009B3506" w:rsidRDefault="009B3506">
      <w:pPr>
        <w:pStyle w:val="TOC4"/>
        <w:rPr>
          <w:rFonts w:asciiTheme="minorHAnsi" w:eastAsiaTheme="minorEastAsia" w:hAnsiTheme="minorHAnsi" w:cstheme="minorBidi"/>
          <w:sz w:val="22"/>
          <w:szCs w:val="22"/>
        </w:rPr>
      </w:pPr>
      <w:r w:rsidRPr="009B3506">
        <w:t>A.4.3.2.2</w:t>
      </w:r>
      <w:r w:rsidRPr="009B3506">
        <w:rPr>
          <w:rFonts w:asciiTheme="minorHAnsi" w:eastAsiaTheme="minorEastAsia" w:hAnsiTheme="minorHAnsi"/>
          <w:sz w:val="22"/>
          <w:szCs w:val="22"/>
        </w:rPr>
        <w:tab/>
      </w:r>
      <w:r>
        <w:rPr>
          <w:lang w:eastAsia="zh-CN"/>
        </w:rPr>
        <w:t>Test Requirements</w:t>
      </w:r>
      <w:r>
        <w:tab/>
        <w:t>955</w:t>
      </w:r>
    </w:p>
    <w:p w:rsidR="009B3506" w:rsidRDefault="009B3506">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955</w:t>
      </w:r>
    </w:p>
    <w:p w:rsidR="009B3506" w:rsidRDefault="009B3506">
      <w:pPr>
        <w:pStyle w:val="TOC3"/>
        <w:rPr>
          <w:rFonts w:asciiTheme="minorHAnsi" w:eastAsiaTheme="minorEastAsia" w:hAnsiTheme="minorHAnsi" w:cstheme="minorBidi"/>
          <w:sz w:val="22"/>
          <w:szCs w:val="22"/>
        </w:rPr>
      </w:pPr>
      <w:r>
        <w:t>A.4.3.</w:t>
      </w:r>
      <w:r>
        <w:rPr>
          <w:lang w:eastAsia="zh-CN"/>
        </w:rPr>
        <w:t>2A</w:t>
      </w:r>
      <w:r>
        <w:rPr>
          <w:rFonts w:asciiTheme="minorHAnsi" w:eastAsiaTheme="minorEastAsia" w:hAnsiTheme="minorHAnsi" w:cstheme="minorBidi"/>
          <w:sz w:val="22"/>
          <w:szCs w:val="22"/>
        </w:rPr>
        <w:tab/>
      </w:r>
      <w:r>
        <w:t>E-UTRA FDD to UTRA TDD cell re-selection for IncMon</w:t>
      </w:r>
      <w:r>
        <w:tab/>
        <w:t>955</w:t>
      </w:r>
    </w:p>
    <w:p w:rsidR="009B3506" w:rsidRDefault="009B3506">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955</w:t>
      </w:r>
    </w:p>
    <w:p w:rsidR="009B3506" w:rsidRDefault="009B3506">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959</w:t>
      </w:r>
    </w:p>
    <w:p w:rsidR="009B3506" w:rsidRDefault="009B3506">
      <w:pPr>
        <w:pStyle w:val="TOC4"/>
        <w:rPr>
          <w:rFonts w:asciiTheme="minorHAnsi" w:eastAsiaTheme="minorEastAsia" w:hAnsiTheme="minorHAnsi" w:cstheme="minorBidi"/>
          <w:sz w:val="22"/>
          <w:szCs w:val="22"/>
        </w:rPr>
      </w:pPr>
      <w:r w:rsidRPr="009B3506">
        <w:t>A.4.3.3</w:t>
      </w:r>
      <w:r w:rsidRPr="009B3506">
        <w:rPr>
          <w:rFonts w:asciiTheme="minorHAnsi" w:eastAsiaTheme="minorEastAsia" w:hAnsiTheme="minorHAnsi" w:cstheme="minorBidi"/>
          <w:sz w:val="22"/>
          <w:szCs w:val="22"/>
        </w:rPr>
        <w:tab/>
      </w:r>
      <w:r w:rsidRPr="009B3506">
        <w:t>E-UTRAN TDD – UTRAN FDD:</w:t>
      </w:r>
      <w:r>
        <w:tab/>
        <w:t>959</w:t>
      </w:r>
    </w:p>
    <w:p w:rsidR="009B3506" w:rsidRDefault="009B3506">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959</w:t>
      </w:r>
    </w:p>
    <w:p w:rsidR="009B3506" w:rsidRDefault="009B3506">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962</w:t>
      </w:r>
    </w:p>
    <w:p w:rsidR="009B3506" w:rsidRDefault="009B3506">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962</w:t>
      </w:r>
    </w:p>
    <w:p w:rsidR="009B3506" w:rsidRDefault="009B3506">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962</w:t>
      </w:r>
    </w:p>
    <w:p w:rsidR="009B3506" w:rsidRDefault="009B3506">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967</w:t>
      </w:r>
    </w:p>
    <w:p w:rsidR="009B3506" w:rsidRDefault="009B3506">
      <w:pPr>
        <w:pStyle w:val="TOC3"/>
        <w:rPr>
          <w:rFonts w:asciiTheme="minorHAnsi" w:eastAsiaTheme="minorEastAsia" w:hAnsiTheme="minorHAnsi" w:cstheme="minorBidi"/>
          <w:sz w:val="22"/>
          <w:szCs w:val="22"/>
        </w:rPr>
      </w:pPr>
      <w:r w:rsidRPr="009B3506">
        <w:t>A.4.3.4</w:t>
      </w:r>
      <w:r w:rsidRPr="009B3506">
        <w:rPr>
          <w:rFonts w:asciiTheme="minorHAnsi" w:eastAsiaTheme="minorEastAsia" w:hAnsiTheme="minorHAnsi" w:cstheme="minorBidi"/>
          <w:sz w:val="22"/>
          <w:szCs w:val="22"/>
        </w:rPr>
        <w:tab/>
      </w:r>
      <w:r w:rsidRPr="009B3506">
        <w:t>E-UTRAN TDD – UTRAN TDD:</w:t>
      </w:r>
      <w:r>
        <w:tab/>
        <w:t>968</w:t>
      </w:r>
    </w:p>
    <w:p w:rsidR="009B3506" w:rsidRDefault="009B350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968</w:t>
      </w:r>
    </w:p>
    <w:p w:rsidR="009B3506" w:rsidRDefault="009B350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968</w:t>
      </w:r>
    </w:p>
    <w:p w:rsidR="009B3506" w:rsidRDefault="009B350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970</w:t>
      </w:r>
    </w:p>
    <w:p w:rsidR="009B3506" w:rsidRDefault="009B350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970</w:t>
      </w:r>
    </w:p>
    <w:p w:rsidR="009B3506" w:rsidRDefault="009B350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970</w:t>
      </w:r>
    </w:p>
    <w:p w:rsidR="009B3506" w:rsidRDefault="009B350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972</w:t>
      </w:r>
    </w:p>
    <w:p w:rsidR="009B3506" w:rsidRDefault="009B3506">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972</w:t>
      </w:r>
    </w:p>
    <w:p w:rsidR="009B3506" w:rsidRDefault="009B3506">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972</w:t>
      </w:r>
    </w:p>
    <w:p w:rsidR="009B3506" w:rsidRDefault="009B3506">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975</w:t>
      </w:r>
    </w:p>
    <w:p w:rsidR="009B3506" w:rsidRDefault="009B3506">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975</w:t>
      </w:r>
    </w:p>
    <w:p w:rsidR="009B3506" w:rsidRDefault="009B3506">
      <w:pPr>
        <w:pStyle w:val="TOC5"/>
        <w:rPr>
          <w:rFonts w:asciiTheme="minorHAnsi" w:eastAsiaTheme="minorEastAsia" w:hAnsiTheme="minorHAnsi" w:cstheme="minorBidi"/>
          <w:sz w:val="22"/>
          <w:szCs w:val="22"/>
        </w:rPr>
      </w:pPr>
      <w:r>
        <w:lastRenderedPageBreak/>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975</w:t>
      </w:r>
    </w:p>
    <w:p w:rsidR="009B3506" w:rsidRDefault="009B3506">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979</w:t>
      </w:r>
    </w:p>
    <w:p w:rsidR="009B3506" w:rsidRDefault="009B3506">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979</w:t>
      </w:r>
    </w:p>
    <w:p w:rsidR="009B3506" w:rsidRPr="009B3506" w:rsidRDefault="009B3506">
      <w:pPr>
        <w:pStyle w:val="TOC3"/>
        <w:rPr>
          <w:rFonts w:asciiTheme="minorHAnsi" w:eastAsiaTheme="minorEastAsia" w:hAnsiTheme="minorHAnsi" w:cstheme="minorBidi"/>
          <w:sz w:val="22"/>
          <w:szCs w:val="22"/>
          <w:lang w:val="sv-FI"/>
        </w:rPr>
      </w:pPr>
      <w:r w:rsidRPr="009B3506">
        <w:rPr>
          <w:lang w:val="sv-FI"/>
        </w:rPr>
        <w:t>A.4.4.1</w:t>
      </w:r>
      <w:r w:rsidRPr="009B3506">
        <w:rPr>
          <w:rFonts w:asciiTheme="minorHAnsi" w:eastAsiaTheme="minorEastAsia" w:hAnsiTheme="minorHAnsi" w:cstheme="minorBidi"/>
          <w:sz w:val="22"/>
          <w:szCs w:val="22"/>
          <w:lang w:val="sv-FI"/>
        </w:rPr>
        <w:tab/>
      </w:r>
      <w:r w:rsidRPr="00432094">
        <w:rPr>
          <w:lang w:val="sv-SE"/>
        </w:rPr>
        <w:t>E-UTRAN FDD – GSM:</w:t>
      </w:r>
      <w:r w:rsidRPr="009B3506">
        <w:rPr>
          <w:lang w:val="sv-FI"/>
        </w:rPr>
        <w:tab/>
        <w:t>979</w:t>
      </w:r>
    </w:p>
    <w:p w:rsidR="009B3506" w:rsidRDefault="009B3506">
      <w:pPr>
        <w:pStyle w:val="TOC4"/>
        <w:rPr>
          <w:rFonts w:asciiTheme="minorHAnsi" w:eastAsiaTheme="minorEastAsia" w:hAnsiTheme="minorHAnsi" w:cstheme="minorBidi"/>
          <w:sz w:val="22"/>
          <w:szCs w:val="22"/>
        </w:rPr>
      </w:pPr>
      <w:r w:rsidRPr="009B3506">
        <w:t>A.4.4.1.1</w:t>
      </w:r>
      <w:r w:rsidRPr="009B3506">
        <w:rPr>
          <w:rFonts w:asciiTheme="minorHAnsi" w:eastAsiaTheme="minorEastAsia" w:hAnsiTheme="minorHAnsi" w:cstheme="minorBidi"/>
          <w:sz w:val="22"/>
          <w:szCs w:val="22"/>
        </w:rPr>
        <w:tab/>
      </w:r>
      <w:r w:rsidRPr="00432094">
        <w:rPr>
          <w:snapToGrid w:val="0"/>
        </w:rPr>
        <w:t>Test Purpose and Environment</w:t>
      </w:r>
      <w:r>
        <w:tab/>
        <w:t>979</w:t>
      </w:r>
    </w:p>
    <w:p w:rsidR="009B3506" w:rsidRDefault="009B3506">
      <w:pPr>
        <w:pStyle w:val="TOC4"/>
        <w:rPr>
          <w:rFonts w:asciiTheme="minorHAnsi" w:eastAsiaTheme="minorEastAsia" w:hAnsiTheme="minorHAnsi" w:cstheme="minorBidi"/>
          <w:sz w:val="22"/>
          <w:szCs w:val="22"/>
        </w:rPr>
      </w:pPr>
      <w:r w:rsidRPr="009B3506">
        <w:t>A.4.4.1.2</w:t>
      </w:r>
      <w:r w:rsidRPr="009B3506">
        <w:rPr>
          <w:rFonts w:asciiTheme="minorHAnsi" w:eastAsiaTheme="minorEastAsia" w:hAnsiTheme="minorHAnsi" w:cstheme="minorBidi"/>
          <w:sz w:val="22"/>
          <w:szCs w:val="22"/>
        </w:rPr>
        <w:tab/>
      </w:r>
      <w:r w:rsidRPr="00432094">
        <w:rPr>
          <w:snapToGrid w:val="0"/>
        </w:rPr>
        <w:t>Test Requirements</w:t>
      </w:r>
      <w:r>
        <w:tab/>
        <w:t>981</w:t>
      </w:r>
    </w:p>
    <w:p w:rsidR="009B3506" w:rsidRDefault="009B3506">
      <w:pPr>
        <w:pStyle w:val="TOC4"/>
        <w:rPr>
          <w:rFonts w:asciiTheme="minorHAnsi" w:eastAsiaTheme="minorEastAsia" w:hAnsiTheme="minorHAnsi" w:cstheme="minorBidi"/>
          <w:sz w:val="22"/>
          <w:szCs w:val="22"/>
        </w:rPr>
      </w:pPr>
      <w:r w:rsidRPr="009B3506">
        <w:t>A.4.4.2</w:t>
      </w:r>
      <w:r w:rsidRPr="009B3506">
        <w:rPr>
          <w:rFonts w:asciiTheme="minorHAnsi" w:eastAsiaTheme="minorEastAsia" w:hAnsiTheme="minorHAnsi" w:cstheme="minorBidi"/>
          <w:sz w:val="22"/>
          <w:szCs w:val="22"/>
        </w:rPr>
        <w:tab/>
      </w:r>
      <w:r w:rsidRPr="009B3506">
        <w:t>E-UTRAN TDD – GSM:</w:t>
      </w:r>
      <w:r>
        <w:tab/>
        <w:t>981</w:t>
      </w:r>
    </w:p>
    <w:p w:rsidR="009B3506" w:rsidRDefault="009B3506">
      <w:pPr>
        <w:pStyle w:val="TOC4"/>
        <w:rPr>
          <w:rFonts w:asciiTheme="minorHAnsi" w:eastAsiaTheme="minorEastAsia" w:hAnsiTheme="minorHAnsi" w:cstheme="minorBidi"/>
          <w:sz w:val="22"/>
          <w:szCs w:val="22"/>
        </w:rPr>
      </w:pPr>
      <w:r w:rsidRPr="009B3506">
        <w:t>A.4.4.2.1</w:t>
      </w:r>
      <w:r w:rsidRPr="009B3506">
        <w:rPr>
          <w:rFonts w:asciiTheme="minorHAnsi" w:eastAsiaTheme="minorEastAsia" w:hAnsiTheme="minorHAnsi" w:cstheme="minorBidi"/>
          <w:sz w:val="22"/>
          <w:szCs w:val="22"/>
        </w:rPr>
        <w:tab/>
      </w:r>
      <w:r w:rsidRPr="00432094">
        <w:rPr>
          <w:snapToGrid w:val="0"/>
        </w:rPr>
        <w:t>Test Purpose and Environment</w:t>
      </w:r>
      <w:r>
        <w:tab/>
        <w:t>981</w:t>
      </w:r>
    </w:p>
    <w:p w:rsidR="009B3506" w:rsidRDefault="009B3506">
      <w:pPr>
        <w:pStyle w:val="TOC4"/>
        <w:rPr>
          <w:rFonts w:asciiTheme="minorHAnsi" w:eastAsiaTheme="minorEastAsia" w:hAnsiTheme="minorHAnsi" w:cstheme="minorBidi"/>
          <w:sz w:val="22"/>
          <w:szCs w:val="22"/>
        </w:rPr>
      </w:pPr>
      <w:r w:rsidRPr="009B3506">
        <w:t>A.4.4.2.2</w:t>
      </w:r>
      <w:r w:rsidRPr="009B3506">
        <w:rPr>
          <w:rFonts w:asciiTheme="minorHAnsi" w:eastAsiaTheme="minorEastAsia" w:hAnsiTheme="minorHAnsi" w:cstheme="minorBidi"/>
          <w:sz w:val="22"/>
          <w:szCs w:val="22"/>
        </w:rPr>
        <w:tab/>
      </w:r>
      <w:r w:rsidRPr="00432094">
        <w:rPr>
          <w:snapToGrid w:val="0"/>
        </w:rPr>
        <w:t>Test Requirements</w:t>
      </w:r>
      <w:r>
        <w:tab/>
        <w:t>983</w:t>
      </w:r>
    </w:p>
    <w:p w:rsidR="009B3506" w:rsidRDefault="009B3506">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984</w:t>
      </w:r>
    </w:p>
    <w:p w:rsidR="009B3506" w:rsidRPr="009B3506" w:rsidRDefault="009B3506">
      <w:pPr>
        <w:pStyle w:val="TOC3"/>
        <w:rPr>
          <w:rFonts w:asciiTheme="minorHAnsi" w:eastAsiaTheme="minorEastAsia" w:hAnsiTheme="minorHAnsi" w:cstheme="minorBidi"/>
          <w:sz w:val="22"/>
          <w:szCs w:val="22"/>
          <w:lang w:val="sv-FI"/>
        </w:rPr>
      </w:pPr>
      <w:r w:rsidRPr="009B3506">
        <w:rPr>
          <w:lang w:val="sv-FI"/>
        </w:rPr>
        <w:t>A.4.5.1</w:t>
      </w:r>
      <w:r w:rsidRPr="009B3506">
        <w:rPr>
          <w:rFonts w:asciiTheme="minorHAnsi" w:eastAsiaTheme="minorEastAsia" w:hAnsiTheme="minorHAnsi" w:cstheme="minorBidi"/>
          <w:sz w:val="22"/>
          <w:szCs w:val="22"/>
          <w:lang w:val="sv-FI"/>
        </w:rPr>
        <w:tab/>
      </w:r>
      <w:r w:rsidRPr="009B3506">
        <w:rPr>
          <w:lang w:val="sv-FI"/>
        </w:rPr>
        <w:t>E-UTRAN FDD – HRPD</w:t>
      </w:r>
      <w:r w:rsidRPr="009B3506">
        <w:rPr>
          <w:lang w:val="sv-FI"/>
        </w:rPr>
        <w:tab/>
        <w:t>984</w:t>
      </w:r>
    </w:p>
    <w:p w:rsidR="009B3506" w:rsidRDefault="009B3506">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984</w:t>
      </w:r>
    </w:p>
    <w:p w:rsidR="009B3506" w:rsidRDefault="009B3506">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984</w:t>
      </w:r>
    </w:p>
    <w:p w:rsidR="009B3506" w:rsidRDefault="009B3506">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986</w:t>
      </w:r>
    </w:p>
    <w:p w:rsidR="009B3506" w:rsidRDefault="009B3506">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986</w:t>
      </w:r>
    </w:p>
    <w:p w:rsidR="009B3506" w:rsidRDefault="009B3506">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986</w:t>
      </w:r>
    </w:p>
    <w:p w:rsidR="009B3506" w:rsidRDefault="009B3506">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986</w:t>
      </w:r>
    </w:p>
    <w:p w:rsidR="009B3506" w:rsidRDefault="009B3506">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989</w:t>
      </w:r>
    </w:p>
    <w:p w:rsidR="009B3506" w:rsidRDefault="009B3506">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989</w:t>
      </w:r>
    </w:p>
    <w:p w:rsidR="009B3506" w:rsidRPr="009B3506" w:rsidRDefault="009B3506">
      <w:pPr>
        <w:pStyle w:val="TOC4"/>
        <w:rPr>
          <w:rFonts w:asciiTheme="minorHAnsi" w:eastAsiaTheme="minorEastAsia" w:hAnsiTheme="minorHAnsi" w:cstheme="minorBidi"/>
          <w:sz w:val="22"/>
          <w:szCs w:val="22"/>
          <w:lang w:val="sv-FI"/>
        </w:rPr>
      </w:pPr>
      <w:r w:rsidRPr="009B3506">
        <w:rPr>
          <w:lang w:val="sv-FI"/>
        </w:rPr>
        <w:t>A.4.6.1</w:t>
      </w:r>
      <w:r w:rsidRPr="009B3506">
        <w:rPr>
          <w:rFonts w:asciiTheme="minorHAnsi" w:eastAsiaTheme="minorEastAsia" w:hAnsiTheme="minorHAnsi" w:cstheme="minorBidi"/>
          <w:sz w:val="22"/>
          <w:szCs w:val="22"/>
          <w:lang w:val="sv-FI"/>
        </w:rPr>
        <w:tab/>
      </w:r>
      <w:r w:rsidRPr="00432094">
        <w:rPr>
          <w:lang w:val="sv-SE"/>
        </w:rPr>
        <w:t>E-UTRAN FDD – cdma2000 1X</w:t>
      </w:r>
      <w:r w:rsidRPr="009B3506">
        <w:rPr>
          <w:lang w:val="sv-FI"/>
        </w:rPr>
        <w:tab/>
        <w:t>989</w:t>
      </w:r>
    </w:p>
    <w:p w:rsidR="009B3506" w:rsidRDefault="009B3506">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989</w:t>
      </w:r>
    </w:p>
    <w:p w:rsidR="009B3506" w:rsidRDefault="009B3506">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989</w:t>
      </w:r>
    </w:p>
    <w:p w:rsidR="009B3506" w:rsidRDefault="009B3506">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992</w:t>
      </w:r>
    </w:p>
    <w:p w:rsidR="009B3506" w:rsidRDefault="009B3506">
      <w:pPr>
        <w:pStyle w:val="TOC3"/>
        <w:rPr>
          <w:rFonts w:asciiTheme="minorHAnsi" w:eastAsiaTheme="minorEastAsia" w:hAnsiTheme="minorHAnsi" w:cstheme="minorBidi"/>
          <w:sz w:val="22"/>
          <w:szCs w:val="22"/>
        </w:rPr>
      </w:pPr>
      <w:r w:rsidRPr="009B3506">
        <w:t>A.4.</w:t>
      </w:r>
      <w:r w:rsidRPr="009B3506">
        <w:rPr>
          <w:lang w:eastAsia="zh-CN"/>
        </w:rPr>
        <w:t>6</w:t>
      </w:r>
      <w:r w:rsidRPr="009B3506">
        <w:t>.</w:t>
      </w:r>
      <w:r w:rsidRPr="009B3506">
        <w:rPr>
          <w:lang w:eastAsia="zh-CN"/>
        </w:rPr>
        <w:t>2</w:t>
      </w:r>
      <w:r w:rsidRPr="009B3506">
        <w:rPr>
          <w:rFonts w:asciiTheme="minorHAnsi" w:eastAsiaTheme="minorEastAsia" w:hAnsiTheme="minorHAnsi" w:cstheme="minorBidi"/>
          <w:sz w:val="22"/>
          <w:szCs w:val="22"/>
        </w:rPr>
        <w:tab/>
      </w:r>
      <w:r w:rsidRPr="009B3506">
        <w:t xml:space="preserve">E-UTRAN </w:t>
      </w:r>
      <w:r w:rsidRPr="009B3506">
        <w:rPr>
          <w:lang w:eastAsia="zh-CN"/>
        </w:rPr>
        <w:t>T</w:t>
      </w:r>
      <w:r w:rsidRPr="009B3506">
        <w:t>DD – cdma2000 1X</w:t>
      </w:r>
      <w:r>
        <w:tab/>
        <w:t>992</w:t>
      </w:r>
    </w:p>
    <w:p w:rsidR="009B3506" w:rsidRDefault="009B3506">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992</w:t>
      </w:r>
    </w:p>
    <w:p w:rsidR="009B3506" w:rsidRDefault="009B3506">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992</w:t>
      </w:r>
    </w:p>
    <w:p w:rsidR="009B3506" w:rsidRDefault="009B3506">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995</w:t>
      </w:r>
    </w:p>
    <w:p w:rsidR="009B3506" w:rsidRDefault="009B3506">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995</w:t>
      </w:r>
    </w:p>
    <w:p w:rsidR="009B3506" w:rsidRDefault="009B3506">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995</w:t>
      </w:r>
    </w:p>
    <w:p w:rsidR="009B3506" w:rsidRDefault="009B3506">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995</w:t>
      </w:r>
    </w:p>
    <w:p w:rsidR="009B3506" w:rsidRDefault="009B3506">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999</w:t>
      </w:r>
    </w:p>
    <w:p w:rsidR="009B3506" w:rsidRDefault="009B3506">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1000</w:t>
      </w:r>
    </w:p>
    <w:p w:rsidR="009B3506" w:rsidRDefault="009B3506">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1000</w:t>
      </w:r>
    </w:p>
    <w:p w:rsidR="009B3506" w:rsidRDefault="009B350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1003</w:t>
      </w:r>
    </w:p>
    <w:p w:rsidR="009B3506" w:rsidRDefault="009B3506">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1004</w:t>
      </w:r>
    </w:p>
    <w:p w:rsidR="009B3506" w:rsidRDefault="009B3506">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1004</w:t>
      </w:r>
    </w:p>
    <w:p w:rsidR="009B3506" w:rsidRDefault="009B3506">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1007</w:t>
      </w:r>
    </w:p>
    <w:p w:rsidR="009B3506" w:rsidRDefault="009B3506">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1008</w:t>
      </w:r>
    </w:p>
    <w:p w:rsidR="009B3506" w:rsidRDefault="009B3506">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1008</w:t>
      </w:r>
    </w:p>
    <w:p w:rsidR="009B3506" w:rsidRDefault="009B350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1011</w:t>
      </w:r>
    </w:p>
    <w:p w:rsidR="009B3506" w:rsidRDefault="009B3506">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1012</w:t>
      </w:r>
    </w:p>
    <w:p w:rsidR="009B3506" w:rsidRPr="009B3506" w:rsidRDefault="009B3506">
      <w:pPr>
        <w:pStyle w:val="TOC2"/>
        <w:rPr>
          <w:rFonts w:asciiTheme="minorHAnsi" w:eastAsiaTheme="minorEastAsia" w:hAnsiTheme="minorHAnsi" w:cstheme="minorBidi"/>
          <w:sz w:val="22"/>
          <w:szCs w:val="22"/>
          <w:lang w:val="sv-FI"/>
        </w:rPr>
      </w:pPr>
      <w:r w:rsidRPr="009B3506">
        <w:rPr>
          <w:lang w:val="sv-FI"/>
        </w:rPr>
        <w:t>A.5.1</w:t>
      </w:r>
      <w:r w:rsidRPr="009B3506">
        <w:rPr>
          <w:rFonts w:asciiTheme="minorHAnsi" w:eastAsiaTheme="minorEastAsia" w:hAnsiTheme="minorHAnsi"/>
          <w:sz w:val="22"/>
          <w:szCs w:val="22"/>
          <w:lang w:val="sv-FI"/>
        </w:rPr>
        <w:tab/>
      </w:r>
      <w:r w:rsidRPr="00432094">
        <w:rPr>
          <w:lang w:val="sv-FI"/>
        </w:rPr>
        <w:t>E-UTRAN Handover</w:t>
      </w:r>
      <w:r w:rsidRPr="009B3506">
        <w:rPr>
          <w:lang w:val="sv-FI"/>
        </w:rPr>
        <w:tab/>
        <w:t>1012</w:t>
      </w:r>
    </w:p>
    <w:p w:rsidR="009B3506" w:rsidRPr="009B3506" w:rsidRDefault="009B3506">
      <w:pPr>
        <w:pStyle w:val="TOC3"/>
        <w:rPr>
          <w:rFonts w:asciiTheme="minorHAnsi" w:eastAsiaTheme="minorEastAsia" w:hAnsiTheme="minorHAnsi" w:cstheme="minorBidi"/>
          <w:sz w:val="22"/>
          <w:szCs w:val="22"/>
          <w:lang w:val="sv-FI"/>
        </w:rPr>
      </w:pPr>
      <w:r w:rsidRPr="009B3506">
        <w:rPr>
          <w:lang w:val="sv-FI"/>
        </w:rPr>
        <w:t>A.5.1.1</w:t>
      </w:r>
      <w:r w:rsidRPr="009B3506">
        <w:rPr>
          <w:rFonts w:asciiTheme="minorHAnsi" w:eastAsiaTheme="minorEastAsia" w:hAnsiTheme="minorHAnsi" w:cstheme="minorBidi"/>
          <w:sz w:val="22"/>
          <w:szCs w:val="22"/>
          <w:lang w:val="sv-FI"/>
        </w:rPr>
        <w:tab/>
      </w:r>
      <w:r w:rsidRPr="00432094">
        <w:rPr>
          <w:lang w:val="sv-FI"/>
        </w:rPr>
        <w:t>E-UTRAN FDD - FDD Intra frequency handover</w:t>
      </w:r>
      <w:r w:rsidRPr="009B3506">
        <w:rPr>
          <w:lang w:val="sv-FI"/>
        </w:rPr>
        <w:tab/>
        <w:t>1012</w:t>
      </w:r>
    </w:p>
    <w:p w:rsidR="009B3506" w:rsidRDefault="009B3506">
      <w:pPr>
        <w:pStyle w:val="TOC4"/>
        <w:rPr>
          <w:rFonts w:asciiTheme="minorHAnsi" w:eastAsiaTheme="minorEastAsia" w:hAnsiTheme="minorHAnsi" w:cstheme="minorBidi"/>
          <w:sz w:val="22"/>
          <w:szCs w:val="22"/>
        </w:rPr>
      </w:pPr>
      <w:r w:rsidRPr="009B3506">
        <w:t>A.5.1.1.1</w:t>
      </w:r>
      <w:r w:rsidRPr="009B3506">
        <w:rPr>
          <w:rFonts w:asciiTheme="minorHAnsi" w:eastAsiaTheme="minorEastAsia" w:hAnsiTheme="minorHAnsi" w:cstheme="minorBidi"/>
          <w:sz w:val="22"/>
          <w:szCs w:val="22"/>
        </w:rPr>
        <w:tab/>
      </w:r>
      <w:r w:rsidRPr="00432094">
        <w:rPr>
          <w:snapToGrid w:val="0"/>
        </w:rPr>
        <w:t>Test Purpose and Environment</w:t>
      </w:r>
      <w:r>
        <w:tab/>
        <w:t>1012</w:t>
      </w:r>
    </w:p>
    <w:p w:rsidR="009B3506" w:rsidRDefault="009B3506">
      <w:pPr>
        <w:pStyle w:val="TOC3"/>
        <w:rPr>
          <w:rFonts w:asciiTheme="minorHAnsi" w:eastAsiaTheme="minorEastAsia" w:hAnsiTheme="minorHAnsi" w:cstheme="minorBidi"/>
          <w:sz w:val="22"/>
          <w:szCs w:val="22"/>
        </w:rPr>
      </w:pPr>
      <w:r w:rsidRPr="009B3506">
        <w:t>A.5.1.1.2</w:t>
      </w:r>
      <w:r w:rsidRPr="009B3506">
        <w:rPr>
          <w:rFonts w:asciiTheme="minorHAnsi" w:eastAsiaTheme="minorEastAsia" w:hAnsiTheme="minorHAnsi" w:cstheme="minorBidi"/>
          <w:sz w:val="22"/>
          <w:szCs w:val="22"/>
        </w:rPr>
        <w:tab/>
      </w:r>
      <w:r w:rsidRPr="00432094">
        <w:rPr>
          <w:snapToGrid w:val="0"/>
        </w:rPr>
        <w:t>Test Requirements</w:t>
      </w:r>
      <w:r>
        <w:tab/>
        <w:t>1014</w:t>
      </w:r>
    </w:p>
    <w:p w:rsidR="009B3506" w:rsidRDefault="009B3506">
      <w:pPr>
        <w:pStyle w:val="TOC3"/>
        <w:rPr>
          <w:rFonts w:asciiTheme="minorHAnsi" w:eastAsiaTheme="minorEastAsia" w:hAnsiTheme="minorHAnsi" w:cstheme="minorBidi"/>
          <w:sz w:val="22"/>
          <w:szCs w:val="22"/>
        </w:rPr>
      </w:pPr>
      <w:r w:rsidRPr="009B3506">
        <w:t>A.5.1.2</w:t>
      </w:r>
      <w:r w:rsidRPr="009B3506">
        <w:rPr>
          <w:rFonts w:asciiTheme="minorHAnsi" w:eastAsiaTheme="minorEastAsia" w:hAnsiTheme="minorHAnsi"/>
          <w:sz w:val="22"/>
          <w:szCs w:val="22"/>
        </w:rPr>
        <w:tab/>
      </w:r>
      <w:r>
        <w:t>E-UTRAN TDD - TDD Intra frequency handover</w:t>
      </w:r>
      <w:r>
        <w:tab/>
        <w:t>1014</w:t>
      </w:r>
    </w:p>
    <w:p w:rsidR="009B3506" w:rsidRDefault="009B3506">
      <w:pPr>
        <w:pStyle w:val="TOC4"/>
        <w:rPr>
          <w:rFonts w:asciiTheme="minorHAnsi" w:eastAsiaTheme="minorEastAsia" w:hAnsiTheme="minorHAnsi" w:cstheme="minorBidi"/>
          <w:sz w:val="22"/>
          <w:szCs w:val="22"/>
        </w:rPr>
      </w:pPr>
      <w:r w:rsidRPr="009B3506">
        <w:t>A.5.1.2.1</w:t>
      </w:r>
      <w:r w:rsidRPr="009B3506">
        <w:rPr>
          <w:rFonts w:asciiTheme="minorHAnsi" w:eastAsiaTheme="minorEastAsia" w:hAnsiTheme="minorHAnsi" w:cstheme="minorBidi"/>
          <w:sz w:val="22"/>
          <w:szCs w:val="22"/>
        </w:rPr>
        <w:tab/>
      </w:r>
      <w:r w:rsidRPr="00432094">
        <w:rPr>
          <w:snapToGrid w:val="0"/>
        </w:rPr>
        <w:t>Test Purpose and Environment</w:t>
      </w:r>
      <w:r>
        <w:tab/>
        <w:t>1014</w:t>
      </w:r>
    </w:p>
    <w:p w:rsidR="009B3506" w:rsidRDefault="009B3506">
      <w:pPr>
        <w:pStyle w:val="TOC4"/>
        <w:rPr>
          <w:rFonts w:asciiTheme="minorHAnsi" w:eastAsiaTheme="minorEastAsia" w:hAnsiTheme="minorHAnsi" w:cstheme="minorBidi"/>
          <w:sz w:val="22"/>
          <w:szCs w:val="22"/>
        </w:rPr>
      </w:pPr>
      <w:r w:rsidRPr="009B3506">
        <w:t>A.5.1.2.2</w:t>
      </w:r>
      <w:r w:rsidRPr="009B3506">
        <w:rPr>
          <w:rFonts w:asciiTheme="minorHAnsi" w:eastAsiaTheme="minorEastAsia" w:hAnsiTheme="minorHAnsi" w:cstheme="minorBidi"/>
          <w:sz w:val="22"/>
          <w:szCs w:val="22"/>
        </w:rPr>
        <w:tab/>
      </w:r>
      <w:r w:rsidRPr="00432094">
        <w:rPr>
          <w:snapToGrid w:val="0"/>
        </w:rPr>
        <w:t>Test Requirements</w:t>
      </w:r>
      <w:r>
        <w:tab/>
        <w:t>1016</w:t>
      </w:r>
    </w:p>
    <w:p w:rsidR="009B3506" w:rsidRDefault="009B3506">
      <w:pPr>
        <w:pStyle w:val="TOC3"/>
        <w:rPr>
          <w:rFonts w:asciiTheme="minorHAnsi" w:eastAsiaTheme="minorEastAsia" w:hAnsiTheme="minorHAnsi" w:cstheme="minorBidi"/>
          <w:sz w:val="22"/>
          <w:szCs w:val="22"/>
        </w:rPr>
      </w:pPr>
      <w:r w:rsidRPr="009B3506">
        <w:t>A.5.1.3</w:t>
      </w:r>
      <w:r w:rsidRPr="009B3506">
        <w:rPr>
          <w:rFonts w:asciiTheme="minorHAnsi" w:eastAsiaTheme="minorEastAsia" w:hAnsiTheme="minorHAnsi"/>
          <w:sz w:val="22"/>
          <w:szCs w:val="22"/>
        </w:rPr>
        <w:tab/>
      </w:r>
      <w:r>
        <w:t>E-UTRAN FDD – FDD Inter frequency handover</w:t>
      </w:r>
      <w:r>
        <w:tab/>
        <w:t>1016</w:t>
      </w:r>
    </w:p>
    <w:p w:rsidR="009B3506" w:rsidRDefault="009B3506">
      <w:pPr>
        <w:pStyle w:val="TOC4"/>
        <w:rPr>
          <w:rFonts w:asciiTheme="minorHAnsi" w:eastAsiaTheme="minorEastAsia" w:hAnsiTheme="minorHAnsi" w:cstheme="minorBidi"/>
          <w:sz w:val="22"/>
          <w:szCs w:val="22"/>
        </w:rPr>
      </w:pPr>
      <w:r w:rsidRPr="009B3506">
        <w:t>A.5.1.3.1</w:t>
      </w:r>
      <w:r w:rsidRPr="009B3506">
        <w:rPr>
          <w:rFonts w:asciiTheme="minorHAnsi" w:eastAsiaTheme="minorEastAsia" w:hAnsiTheme="minorHAnsi" w:cstheme="minorBidi"/>
          <w:sz w:val="22"/>
          <w:szCs w:val="22"/>
        </w:rPr>
        <w:tab/>
      </w:r>
      <w:r w:rsidRPr="00432094">
        <w:rPr>
          <w:snapToGrid w:val="0"/>
        </w:rPr>
        <w:t>Test Purpose and Environment</w:t>
      </w:r>
      <w:r>
        <w:tab/>
        <w:t>1016</w:t>
      </w:r>
    </w:p>
    <w:p w:rsidR="009B3506" w:rsidRDefault="009B3506">
      <w:pPr>
        <w:pStyle w:val="TOC4"/>
        <w:rPr>
          <w:rFonts w:asciiTheme="minorHAnsi" w:eastAsiaTheme="minorEastAsia" w:hAnsiTheme="minorHAnsi" w:cstheme="minorBidi"/>
          <w:sz w:val="22"/>
          <w:szCs w:val="22"/>
        </w:rPr>
      </w:pPr>
      <w:r w:rsidRPr="009B3506">
        <w:t>A.5.1.3.2</w:t>
      </w:r>
      <w:r w:rsidRPr="009B3506">
        <w:rPr>
          <w:rFonts w:asciiTheme="minorHAnsi" w:eastAsiaTheme="minorEastAsia" w:hAnsiTheme="minorHAnsi" w:cstheme="minorBidi"/>
          <w:sz w:val="22"/>
          <w:szCs w:val="22"/>
        </w:rPr>
        <w:tab/>
      </w:r>
      <w:r w:rsidRPr="00432094">
        <w:rPr>
          <w:snapToGrid w:val="0"/>
        </w:rPr>
        <w:t>Test Requirements</w:t>
      </w:r>
      <w:r>
        <w:tab/>
        <w:t>1018</w:t>
      </w:r>
    </w:p>
    <w:p w:rsidR="009B3506" w:rsidRDefault="009B3506">
      <w:pPr>
        <w:pStyle w:val="TOC3"/>
        <w:rPr>
          <w:rFonts w:asciiTheme="minorHAnsi" w:eastAsiaTheme="minorEastAsia" w:hAnsiTheme="minorHAnsi" w:cstheme="minorBidi"/>
          <w:sz w:val="22"/>
          <w:szCs w:val="22"/>
        </w:rPr>
      </w:pPr>
      <w:r w:rsidRPr="009B3506">
        <w:t>A.5.1.4</w:t>
      </w:r>
      <w:r w:rsidRPr="009B3506">
        <w:rPr>
          <w:rFonts w:asciiTheme="minorHAnsi" w:eastAsiaTheme="minorEastAsia" w:hAnsiTheme="minorHAnsi"/>
          <w:sz w:val="22"/>
          <w:szCs w:val="22"/>
        </w:rPr>
        <w:tab/>
      </w:r>
      <w:r>
        <w:t>E-UTRAN TDD – TDD Inter frequency handover</w:t>
      </w:r>
      <w:r>
        <w:tab/>
        <w:t>1018</w:t>
      </w:r>
    </w:p>
    <w:p w:rsidR="009B3506" w:rsidRDefault="009B3506">
      <w:pPr>
        <w:pStyle w:val="TOC4"/>
        <w:rPr>
          <w:rFonts w:asciiTheme="minorHAnsi" w:eastAsiaTheme="minorEastAsia" w:hAnsiTheme="minorHAnsi" w:cstheme="minorBidi"/>
          <w:sz w:val="22"/>
          <w:szCs w:val="22"/>
        </w:rPr>
      </w:pPr>
      <w:r w:rsidRPr="009B3506">
        <w:t>A.5.1.4.1</w:t>
      </w:r>
      <w:r w:rsidRPr="009B3506">
        <w:rPr>
          <w:rFonts w:asciiTheme="minorHAnsi" w:eastAsiaTheme="minorEastAsia" w:hAnsiTheme="minorHAnsi" w:cstheme="minorBidi"/>
          <w:sz w:val="22"/>
          <w:szCs w:val="22"/>
        </w:rPr>
        <w:tab/>
      </w:r>
      <w:r w:rsidRPr="00432094">
        <w:rPr>
          <w:snapToGrid w:val="0"/>
        </w:rPr>
        <w:t>Test Purpose and Environment</w:t>
      </w:r>
      <w:r>
        <w:tab/>
        <w:t>1018</w:t>
      </w:r>
    </w:p>
    <w:p w:rsidR="009B3506" w:rsidRDefault="009B3506">
      <w:pPr>
        <w:pStyle w:val="TOC4"/>
        <w:rPr>
          <w:rFonts w:asciiTheme="minorHAnsi" w:eastAsiaTheme="minorEastAsia" w:hAnsiTheme="minorHAnsi" w:cstheme="minorBidi"/>
          <w:sz w:val="22"/>
          <w:szCs w:val="22"/>
        </w:rPr>
      </w:pPr>
      <w:r w:rsidRPr="009B3506">
        <w:t>A.5.1.4.2</w:t>
      </w:r>
      <w:r w:rsidRPr="009B3506">
        <w:rPr>
          <w:rFonts w:asciiTheme="minorHAnsi" w:eastAsiaTheme="minorEastAsia" w:hAnsiTheme="minorHAnsi" w:cstheme="minorBidi"/>
          <w:sz w:val="22"/>
          <w:szCs w:val="22"/>
        </w:rPr>
        <w:tab/>
      </w:r>
      <w:r w:rsidRPr="00432094">
        <w:rPr>
          <w:snapToGrid w:val="0"/>
        </w:rPr>
        <w:t>Test Requirements</w:t>
      </w:r>
      <w:r>
        <w:tab/>
        <w:t>1020</w:t>
      </w:r>
    </w:p>
    <w:p w:rsidR="009B3506" w:rsidRDefault="009B3506">
      <w:pPr>
        <w:pStyle w:val="TOC3"/>
        <w:rPr>
          <w:rFonts w:asciiTheme="minorHAnsi" w:eastAsiaTheme="minorEastAsia" w:hAnsiTheme="minorHAnsi" w:cstheme="minorBidi"/>
          <w:sz w:val="22"/>
          <w:szCs w:val="22"/>
        </w:rPr>
      </w:pPr>
      <w:r w:rsidRPr="009B3506">
        <w:t>A.5.1.5</w:t>
      </w:r>
      <w:r w:rsidRPr="009B3506">
        <w:rPr>
          <w:rFonts w:asciiTheme="minorHAnsi" w:eastAsiaTheme="minorEastAsia" w:hAnsiTheme="minorHAnsi"/>
          <w:sz w:val="22"/>
          <w:szCs w:val="22"/>
        </w:rPr>
        <w:tab/>
      </w:r>
      <w:r>
        <w:t>E-UTRAN FDD – FDD Inter frequency handover: unknown target cell</w:t>
      </w:r>
      <w:r>
        <w:tab/>
        <w:t>1020</w:t>
      </w:r>
    </w:p>
    <w:p w:rsidR="009B3506" w:rsidRDefault="009B3506">
      <w:pPr>
        <w:pStyle w:val="TOC4"/>
        <w:rPr>
          <w:rFonts w:asciiTheme="minorHAnsi" w:eastAsiaTheme="minorEastAsia" w:hAnsiTheme="minorHAnsi" w:cstheme="minorBidi"/>
          <w:sz w:val="22"/>
          <w:szCs w:val="22"/>
        </w:rPr>
      </w:pPr>
      <w:r w:rsidRPr="009B3506">
        <w:t>A.5.1.5.1</w:t>
      </w:r>
      <w:r w:rsidRPr="009B3506">
        <w:rPr>
          <w:rFonts w:asciiTheme="minorHAnsi" w:eastAsiaTheme="minorEastAsia" w:hAnsiTheme="minorHAnsi" w:cstheme="minorBidi"/>
          <w:sz w:val="22"/>
          <w:szCs w:val="22"/>
        </w:rPr>
        <w:tab/>
      </w:r>
      <w:r w:rsidRPr="00432094">
        <w:rPr>
          <w:snapToGrid w:val="0"/>
        </w:rPr>
        <w:t>Test Purpose and Environment</w:t>
      </w:r>
      <w:r>
        <w:tab/>
        <w:t>1020</w:t>
      </w:r>
    </w:p>
    <w:p w:rsidR="009B3506" w:rsidRDefault="009B3506">
      <w:pPr>
        <w:pStyle w:val="TOC4"/>
        <w:rPr>
          <w:rFonts w:asciiTheme="minorHAnsi" w:eastAsiaTheme="minorEastAsia" w:hAnsiTheme="minorHAnsi" w:cstheme="minorBidi"/>
          <w:sz w:val="22"/>
          <w:szCs w:val="22"/>
        </w:rPr>
      </w:pPr>
      <w:r w:rsidRPr="009B3506">
        <w:t>A.5.1.5.2</w:t>
      </w:r>
      <w:r w:rsidRPr="009B3506">
        <w:rPr>
          <w:rFonts w:asciiTheme="minorHAnsi" w:eastAsiaTheme="minorEastAsia" w:hAnsiTheme="minorHAnsi" w:cstheme="minorBidi"/>
          <w:sz w:val="22"/>
          <w:szCs w:val="22"/>
        </w:rPr>
        <w:tab/>
      </w:r>
      <w:r w:rsidRPr="00432094">
        <w:rPr>
          <w:snapToGrid w:val="0"/>
        </w:rPr>
        <w:t>Test Requirements</w:t>
      </w:r>
      <w:r>
        <w:tab/>
        <w:t>1022</w:t>
      </w:r>
    </w:p>
    <w:p w:rsidR="009B3506" w:rsidRDefault="009B3506">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1022</w:t>
      </w:r>
    </w:p>
    <w:p w:rsidR="009B3506" w:rsidRDefault="009B3506">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1022</w:t>
      </w:r>
    </w:p>
    <w:p w:rsidR="009B3506" w:rsidRDefault="009B3506">
      <w:pPr>
        <w:pStyle w:val="TOC4"/>
        <w:rPr>
          <w:rFonts w:asciiTheme="minorHAnsi" w:eastAsiaTheme="minorEastAsia" w:hAnsiTheme="minorHAnsi" w:cstheme="minorBidi"/>
          <w:sz w:val="22"/>
          <w:szCs w:val="22"/>
        </w:rPr>
      </w:pPr>
      <w:r w:rsidRPr="009B3506">
        <w:t>A.5.1.6.2</w:t>
      </w:r>
      <w:r w:rsidRPr="009B3506">
        <w:rPr>
          <w:rFonts w:asciiTheme="minorHAnsi" w:eastAsiaTheme="minorEastAsia" w:hAnsiTheme="minorHAnsi" w:cstheme="minorBidi"/>
          <w:sz w:val="22"/>
          <w:szCs w:val="22"/>
        </w:rPr>
        <w:tab/>
      </w:r>
      <w:r w:rsidRPr="00432094">
        <w:rPr>
          <w:snapToGrid w:val="0"/>
        </w:rPr>
        <w:t>Test Requirements</w:t>
      </w:r>
      <w:r>
        <w:tab/>
        <w:t>1024</w:t>
      </w:r>
    </w:p>
    <w:p w:rsidR="009B3506" w:rsidRDefault="009B3506">
      <w:pPr>
        <w:pStyle w:val="TOC3"/>
        <w:rPr>
          <w:rFonts w:asciiTheme="minorHAnsi" w:eastAsiaTheme="minorEastAsia" w:hAnsiTheme="minorHAnsi" w:cstheme="minorBidi"/>
          <w:sz w:val="22"/>
          <w:szCs w:val="22"/>
        </w:rPr>
      </w:pPr>
      <w:r w:rsidRPr="009B3506">
        <w:t>A.5.1.7</w:t>
      </w:r>
      <w:r w:rsidRPr="009B3506">
        <w:rPr>
          <w:rFonts w:asciiTheme="minorHAnsi" w:eastAsiaTheme="minorEastAsia" w:hAnsiTheme="minorHAnsi"/>
          <w:sz w:val="22"/>
          <w:szCs w:val="22"/>
        </w:rPr>
        <w:tab/>
      </w:r>
      <w:r>
        <w:t>E-UTRAN FDD – TDD Inter frequency handover</w:t>
      </w:r>
      <w:r>
        <w:tab/>
        <w:t>1024</w:t>
      </w:r>
    </w:p>
    <w:p w:rsidR="009B3506" w:rsidRDefault="009B3506">
      <w:pPr>
        <w:pStyle w:val="TOC4"/>
        <w:rPr>
          <w:rFonts w:asciiTheme="minorHAnsi" w:eastAsiaTheme="minorEastAsia" w:hAnsiTheme="minorHAnsi" w:cstheme="minorBidi"/>
          <w:sz w:val="22"/>
          <w:szCs w:val="22"/>
        </w:rPr>
      </w:pPr>
      <w:r w:rsidRPr="009B3506">
        <w:lastRenderedPageBreak/>
        <w:t>A.5.1.7.1</w:t>
      </w:r>
      <w:r w:rsidRPr="009B3506">
        <w:rPr>
          <w:rFonts w:asciiTheme="minorHAnsi" w:eastAsiaTheme="minorEastAsia" w:hAnsiTheme="minorHAnsi" w:cstheme="minorBidi"/>
          <w:sz w:val="22"/>
          <w:szCs w:val="22"/>
        </w:rPr>
        <w:tab/>
      </w:r>
      <w:r w:rsidRPr="00432094">
        <w:rPr>
          <w:snapToGrid w:val="0"/>
        </w:rPr>
        <w:t>Test Purpose and Environment</w:t>
      </w:r>
      <w:r>
        <w:tab/>
        <w:t>1024</w:t>
      </w:r>
    </w:p>
    <w:p w:rsidR="009B3506" w:rsidRDefault="009B3506">
      <w:pPr>
        <w:pStyle w:val="TOC4"/>
        <w:rPr>
          <w:rFonts w:asciiTheme="minorHAnsi" w:eastAsiaTheme="minorEastAsia" w:hAnsiTheme="minorHAnsi" w:cstheme="minorBidi"/>
          <w:sz w:val="22"/>
          <w:szCs w:val="22"/>
        </w:rPr>
      </w:pPr>
      <w:r w:rsidRPr="009B3506">
        <w:t>A.5.1.7.2</w:t>
      </w:r>
      <w:r w:rsidRPr="009B3506">
        <w:rPr>
          <w:rFonts w:asciiTheme="minorHAnsi" w:eastAsiaTheme="minorEastAsia" w:hAnsiTheme="minorHAnsi" w:cstheme="minorBidi"/>
          <w:sz w:val="22"/>
          <w:szCs w:val="22"/>
        </w:rPr>
        <w:tab/>
      </w:r>
      <w:r w:rsidRPr="00432094">
        <w:rPr>
          <w:snapToGrid w:val="0"/>
        </w:rPr>
        <w:t>Test Requirements</w:t>
      </w:r>
      <w:r>
        <w:tab/>
        <w:t>1027</w:t>
      </w:r>
    </w:p>
    <w:p w:rsidR="009B3506" w:rsidRDefault="009B3506">
      <w:pPr>
        <w:pStyle w:val="TOC3"/>
        <w:rPr>
          <w:rFonts w:asciiTheme="minorHAnsi" w:eastAsiaTheme="minorEastAsia" w:hAnsiTheme="minorHAnsi" w:cstheme="minorBidi"/>
          <w:sz w:val="22"/>
          <w:szCs w:val="22"/>
        </w:rPr>
      </w:pPr>
      <w:r w:rsidRPr="009B3506">
        <w:t>A.5.1.8</w:t>
      </w:r>
      <w:r w:rsidRPr="009B3506">
        <w:rPr>
          <w:rFonts w:asciiTheme="minorHAnsi" w:eastAsiaTheme="minorEastAsia" w:hAnsiTheme="minorHAnsi"/>
          <w:sz w:val="22"/>
          <w:szCs w:val="22"/>
        </w:rPr>
        <w:tab/>
      </w:r>
      <w:r>
        <w:t>E-UTRAN TDD – FDD Inter frequency handover</w:t>
      </w:r>
      <w:r>
        <w:tab/>
        <w:t>1027</w:t>
      </w:r>
    </w:p>
    <w:p w:rsidR="009B3506" w:rsidRDefault="009B3506">
      <w:pPr>
        <w:pStyle w:val="TOC4"/>
        <w:rPr>
          <w:rFonts w:asciiTheme="minorHAnsi" w:eastAsiaTheme="minorEastAsia" w:hAnsiTheme="minorHAnsi" w:cstheme="minorBidi"/>
          <w:sz w:val="22"/>
          <w:szCs w:val="22"/>
        </w:rPr>
      </w:pPr>
      <w:r w:rsidRPr="009B3506">
        <w:t>A.5.1.8.1</w:t>
      </w:r>
      <w:r w:rsidRPr="009B3506">
        <w:rPr>
          <w:rFonts w:asciiTheme="minorHAnsi" w:eastAsiaTheme="minorEastAsia" w:hAnsiTheme="minorHAnsi" w:cstheme="minorBidi"/>
          <w:sz w:val="22"/>
          <w:szCs w:val="22"/>
        </w:rPr>
        <w:tab/>
      </w:r>
      <w:r w:rsidRPr="00432094">
        <w:rPr>
          <w:snapToGrid w:val="0"/>
        </w:rPr>
        <w:t>Test Purpose and Environment</w:t>
      </w:r>
      <w:r>
        <w:tab/>
        <w:t>1027</w:t>
      </w:r>
    </w:p>
    <w:p w:rsidR="009B3506" w:rsidRDefault="009B3506">
      <w:pPr>
        <w:pStyle w:val="TOC4"/>
        <w:rPr>
          <w:rFonts w:asciiTheme="minorHAnsi" w:eastAsiaTheme="minorEastAsia" w:hAnsiTheme="minorHAnsi" w:cstheme="minorBidi"/>
          <w:sz w:val="22"/>
          <w:szCs w:val="22"/>
        </w:rPr>
      </w:pPr>
      <w:r w:rsidRPr="009B3506">
        <w:t>A.5.1.8.2</w:t>
      </w:r>
      <w:r w:rsidRPr="009B3506">
        <w:rPr>
          <w:rFonts w:asciiTheme="minorHAnsi" w:eastAsiaTheme="minorEastAsia" w:hAnsiTheme="minorHAnsi" w:cstheme="minorBidi"/>
          <w:sz w:val="22"/>
          <w:szCs w:val="22"/>
        </w:rPr>
        <w:tab/>
      </w:r>
      <w:r w:rsidRPr="00432094">
        <w:rPr>
          <w:snapToGrid w:val="0"/>
        </w:rPr>
        <w:t>Test Requirements</w:t>
      </w:r>
      <w:r>
        <w:tab/>
        <w:t>1030</w:t>
      </w:r>
    </w:p>
    <w:p w:rsidR="009B3506" w:rsidRDefault="009B3506">
      <w:pPr>
        <w:pStyle w:val="TOC3"/>
        <w:rPr>
          <w:rFonts w:asciiTheme="minorHAnsi" w:eastAsiaTheme="minorEastAsia" w:hAnsiTheme="minorHAnsi" w:cstheme="minorBidi"/>
          <w:sz w:val="22"/>
          <w:szCs w:val="22"/>
        </w:rPr>
      </w:pPr>
      <w:r w:rsidRPr="009B3506">
        <w:t>A.5.1.9</w:t>
      </w:r>
      <w:r w:rsidRPr="009B3506">
        <w:rPr>
          <w:rFonts w:asciiTheme="minorHAnsi" w:eastAsiaTheme="minorEastAsia" w:hAnsiTheme="minorHAnsi" w:cstheme="minorBidi"/>
          <w:sz w:val="22"/>
          <w:szCs w:val="22"/>
        </w:rPr>
        <w:tab/>
      </w:r>
      <w:r>
        <w:t>E-UTRAN FDD - FDD Intra frequency handover for 5MHz bandwidth</w:t>
      </w:r>
      <w:r>
        <w:tab/>
        <w:t>1030</w:t>
      </w:r>
    </w:p>
    <w:p w:rsidR="009B3506" w:rsidRDefault="009B3506">
      <w:pPr>
        <w:pStyle w:val="TOC4"/>
        <w:rPr>
          <w:rFonts w:asciiTheme="minorHAnsi" w:eastAsiaTheme="minorEastAsia" w:hAnsiTheme="minorHAnsi" w:cstheme="minorBidi"/>
          <w:sz w:val="22"/>
          <w:szCs w:val="22"/>
        </w:rPr>
      </w:pPr>
      <w:r w:rsidRPr="009B3506">
        <w:t>A.5.1.9.1</w:t>
      </w:r>
      <w:r w:rsidRPr="009B3506">
        <w:rPr>
          <w:rFonts w:asciiTheme="minorHAnsi" w:eastAsiaTheme="minorEastAsia" w:hAnsiTheme="minorHAnsi" w:cstheme="minorBidi"/>
          <w:sz w:val="22"/>
          <w:szCs w:val="22"/>
        </w:rPr>
        <w:tab/>
      </w:r>
      <w:r w:rsidRPr="00432094">
        <w:rPr>
          <w:snapToGrid w:val="0"/>
        </w:rPr>
        <w:t>Test Purpose and Environment</w:t>
      </w:r>
      <w:r>
        <w:tab/>
        <w:t>1030</w:t>
      </w:r>
    </w:p>
    <w:p w:rsidR="009B3506" w:rsidRDefault="009B3506">
      <w:pPr>
        <w:pStyle w:val="TOC4"/>
        <w:rPr>
          <w:rFonts w:asciiTheme="minorHAnsi" w:eastAsiaTheme="minorEastAsia" w:hAnsiTheme="minorHAnsi" w:cstheme="minorBidi"/>
          <w:sz w:val="22"/>
          <w:szCs w:val="22"/>
        </w:rPr>
      </w:pPr>
      <w:r w:rsidRPr="009B3506">
        <w:t>A.5.1.9.2</w:t>
      </w:r>
      <w:r w:rsidRPr="009B3506">
        <w:rPr>
          <w:rFonts w:asciiTheme="minorHAnsi" w:eastAsiaTheme="minorEastAsia" w:hAnsiTheme="minorHAnsi" w:cstheme="minorBidi"/>
          <w:sz w:val="22"/>
          <w:szCs w:val="22"/>
        </w:rPr>
        <w:tab/>
      </w:r>
      <w:r w:rsidRPr="00432094">
        <w:rPr>
          <w:snapToGrid w:val="0"/>
        </w:rPr>
        <w:t>Test Requirements</w:t>
      </w:r>
      <w:r>
        <w:tab/>
        <w:t>1031</w:t>
      </w:r>
    </w:p>
    <w:p w:rsidR="009B3506" w:rsidRDefault="009B3506">
      <w:pPr>
        <w:pStyle w:val="TOC3"/>
        <w:rPr>
          <w:rFonts w:asciiTheme="minorHAnsi" w:eastAsiaTheme="minorEastAsia" w:hAnsiTheme="minorHAnsi" w:cstheme="minorBidi"/>
          <w:sz w:val="22"/>
          <w:szCs w:val="22"/>
        </w:rPr>
      </w:pPr>
      <w:r w:rsidRPr="009B3506">
        <w:t>A.5.1.10</w:t>
      </w:r>
      <w:r w:rsidRPr="009B3506">
        <w:rPr>
          <w:rFonts w:asciiTheme="minorHAnsi" w:eastAsiaTheme="minorEastAsia" w:hAnsiTheme="minorHAnsi" w:cstheme="minorBidi"/>
          <w:sz w:val="22"/>
          <w:szCs w:val="22"/>
        </w:rPr>
        <w:tab/>
      </w:r>
      <w:r>
        <w:t>E-UTRAN FDD - FDD Intra frequency handover for UE category 0</w:t>
      </w:r>
      <w:r>
        <w:tab/>
        <w:t>1031</w:t>
      </w:r>
    </w:p>
    <w:p w:rsidR="009B3506" w:rsidRDefault="009B3506">
      <w:pPr>
        <w:pStyle w:val="TOC4"/>
        <w:rPr>
          <w:rFonts w:asciiTheme="minorHAnsi" w:eastAsiaTheme="minorEastAsia" w:hAnsiTheme="minorHAnsi" w:cstheme="minorBidi"/>
          <w:sz w:val="22"/>
          <w:szCs w:val="22"/>
        </w:rPr>
      </w:pPr>
      <w:r w:rsidRPr="009B3506">
        <w:t>A.5.1.10.1</w:t>
      </w:r>
      <w:r w:rsidRPr="009B3506">
        <w:rPr>
          <w:rFonts w:asciiTheme="minorHAnsi" w:eastAsiaTheme="minorEastAsia" w:hAnsiTheme="minorHAnsi" w:cstheme="minorBidi"/>
          <w:sz w:val="22"/>
          <w:szCs w:val="22"/>
        </w:rPr>
        <w:tab/>
      </w:r>
      <w:r w:rsidRPr="00432094">
        <w:rPr>
          <w:snapToGrid w:val="0"/>
        </w:rPr>
        <w:t>Test Purpose and Environment</w:t>
      </w:r>
      <w:r>
        <w:tab/>
        <w:t>1031</w:t>
      </w:r>
    </w:p>
    <w:p w:rsidR="009B3506" w:rsidRDefault="009B3506">
      <w:pPr>
        <w:pStyle w:val="TOC4"/>
        <w:rPr>
          <w:rFonts w:asciiTheme="minorHAnsi" w:eastAsiaTheme="minorEastAsia" w:hAnsiTheme="minorHAnsi" w:cstheme="minorBidi"/>
          <w:sz w:val="22"/>
          <w:szCs w:val="22"/>
        </w:rPr>
      </w:pPr>
      <w:r w:rsidRPr="009B3506">
        <w:t>A.5.1.10.2</w:t>
      </w:r>
      <w:r w:rsidRPr="009B3506">
        <w:rPr>
          <w:rFonts w:asciiTheme="minorHAnsi" w:eastAsiaTheme="minorEastAsia" w:hAnsiTheme="minorHAnsi" w:cstheme="minorBidi"/>
          <w:sz w:val="22"/>
          <w:szCs w:val="22"/>
        </w:rPr>
        <w:tab/>
      </w:r>
      <w:r w:rsidRPr="00432094">
        <w:rPr>
          <w:snapToGrid w:val="0"/>
        </w:rPr>
        <w:t>Test Requirements</w:t>
      </w:r>
      <w:r>
        <w:tab/>
        <w:t>1033</w:t>
      </w:r>
    </w:p>
    <w:p w:rsidR="009B3506" w:rsidRDefault="009B3506">
      <w:pPr>
        <w:pStyle w:val="TOC3"/>
        <w:rPr>
          <w:rFonts w:asciiTheme="minorHAnsi" w:eastAsiaTheme="minorEastAsia" w:hAnsiTheme="minorHAnsi" w:cstheme="minorBidi"/>
          <w:sz w:val="22"/>
          <w:szCs w:val="22"/>
        </w:rPr>
      </w:pPr>
      <w:r w:rsidRPr="009B3506">
        <w:t>A.5.1.11</w:t>
      </w:r>
      <w:r w:rsidRPr="009B3506">
        <w:rPr>
          <w:rFonts w:asciiTheme="minorHAnsi" w:eastAsiaTheme="minorEastAsia" w:hAnsiTheme="minorHAnsi" w:cstheme="minorBidi"/>
          <w:sz w:val="22"/>
          <w:szCs w:val="22"/>
        </w:rPr>
        <w:tab/>
      </w:r>
      <w:r>
        <w:t>E-UTRAN HD - FDD Intra frequency handover for UE category 0</w:t>
      </w:r>
      <w:r>
        <w:tab/>
        <w:t>1033</w:t>
      </w:r>
    </w:p>
    <w:p w:rsidR="009B3506" w:rsidRDefault="009B3506">
      <w:pPr>
        <w:pStyle w:val="TOC4"/>
        <w:rPr>
          <w:rFonts w:asciiTheme="minorHAnsi" w:eastAsiaTheme="minorEastAsia" w:hAnsiTheme="minorHAnsi" w:cstheme="minorBidi"/>
          <w:sz w:val="22"/>
          <w:szCs w:val="22"/>
        </w:rPr>
      </w:pPr>
      <w:r w:rsidRPr="009B3506">
        <w:t>A.5.1.11.1</w:t>
      </w:r>
      <w:r w:rsidRPr="009B3506">
        <w:rPr>
          <w:rFonts w:asciiTheme="minorHAnsi" w:eastAsiaTheme="minorEastAsia" w:hAnsiTheme="minorHAnsi" w:cstheme="minorBidi"/>
          <w:sz w:val="22"/>
          <w:szCs w:val="22"/>
        </w:rPr>
        <w:tab/>
      </w:r>
      <w:r w:rsidRPr="00432094">
        <w:rPr>
          <w:snapToGrid w:val="0"/>
        </w:rPr>
        <w:t>Test Purpose and Environment</w:t>
      </w:r>
      <w:r>
        <w:tab/>
        <w:t>1033</w:t>
      </w:r>
    </w:p>
    <w:p w:rsidR="009B3506" w:rsidRDefault="009B3506">
      <w:pPr>
        <w:pStyle w:val="TOC4"/>
        <w:rPr>
          <w:rFonts w:asciiTheme="minorHAnsi" w:eastAsiaTheme="minorEastAsia" w:hAnsiTheme="minorHAnsi" w:cstheme="minorBidi"/>
          <w:sz w:val="22"/>
          <w:szCs w:val="22"/>
        </w:rPr>
      </w:pPr>
      <w:r w:rsidRPr="009B3506">
        <w:t>A.5.1.11.2</w:t>
      </w:r>
      <w:r w:rsidRPr="009B3506">
        <w:rPr>
          <w:rFonts w:asciiTheme="minorHAnsi" w:eastAsiaTheme="minorEastAsia" w:hAnsiTheme="minorHAnsi" w:cstheme="minorBidi"/>
          <w:sz w:val="22"/>
          <w:szCs w:val="22"/>
        </w:rPr>
        <w:tab/>
      </w:r>
      <w:r w:rsidRPr="00432094">
        <w:rPr>
          <w:snapToGrid w:val="0"/>
        </w:rPr>
        <w:t>Test Requirements</w:t>
      </w:r>
      <w:r>
        <w:tab/>
        <w:t>1035</w:t>
      </w:r>
    </w:p>
    <w:p w:rsidR="009B3506" w:rsidRDefault="009B3506">
      <w:pPr>
        <w:pStyle w:val="TOC3"/>
        <w:rPr>
          <w:rFonts w:asciiTheme="minorHAnsi" w:eastAsiaTheme="minorEastAsia" w:hAnsiTheme="minorHAnsi" w:cstheme="minorBidi"/>
          <w:sz w:val="22"/>
          <w:szCs w:val="22"/>
        </w:rPr>
      </w:pPr>
      <w:r w:rsidRPr="009B3506">
        <w:t>A.5.1.12</w:t>
      </w:r>
      <w:r w:rsidRPr="009B3506">
        <w:rPr>
          <w:rFonts w:asciiTheme="minorHAnsi" w:eastAsiaTheme="minorEastAsia" w:hAnsiTheme="minorHAnsi"/>
          <w:sz w:val="22"/>
          <w:szCs w:val="22"/>
        </w:rPr>
        <w:tab/>
      </w:r>
      <w:r>
        <w:t>E-UTRAN TDD - TDD Intra frequency handover for UE category 0</w:t>
      </w:r>
      <w:r>
        <w:tab/>
        <w:t>1035</w:t>
      </w:r>
    </w:p>
    <w:p w:rsidR="009B3506" w:rsidRDefault="009B3506">
      <w:pPr>
        <w:pStyle w:val="TOC4"/>
        <w:rPr>
          <w:rFonts w:asciiTheme="minorHAnsi" w:eastAsiaTheme="minorEastAsia" w:hAnsiTheme="minorHAnsi" w:cstheme="minorBidi"/>
          <w:sz w:val="22"/>
          <w:szCs w:val="22"/>
        </w:rPr>
      </w:pPr>
      <w:r w:rsidRPr="009B3506">
        <w:t>A.5.1.12.1</w:t>
      </w:r>
      <w:r w:rsidRPr="009B3506">
        <w:rPr>
          <w:rFonts w:asciiTheme="minorHAnsi" w:eastAsiaTheme="minorEastAsia" w:hAnsiTheme="minorHAnsi" w:cstheme="minorBidi"/>
          <w:sz w:val="22"/>
          <w:szCs w:val="22"/>
        </w:rPr>
        <w:tab/>
      </w:r>
      <w:r w:rsidRPr="00432094">
        <w:rPr>
          <w:snapToGrid w:val="0"/>
        </w:rPr>
        <w:t>Test Purpose and Environment</w:t>
      </w:r>
      <w:r>
        <w:tab/>
        <w:t>1035</w:t>
      </w:r>
    </w:p>
    <w:p w:rsidR="009B3506" w:rsidRDefault="009B3506">
      <w:pPr>
        <w:pStyle w:val="TOC4"/>
        <w:rPr>
          <w:rFonts w:asciiTheme="minorHAnsi" w:eastAsiaTheme="minorEastAsia" w:hAnsiTheme="minorHAnsi" w:cstheme="minorBidi"/>
          <w:sz w:val="22"/>
          <w:szCs w:val="22"/>
        </w:rPr>
      </w:pPr>
      <w:r w:rsidRPr="009B3506">
        <w:t>A.5.1.12.2</w:t>
      </w:r>
      <w:r w:rsidRPr="009B3506">
        <w:rPr>
          <w:rFonts w:asciiTheme="minorHAnsi" w:eastAsiaTheme="minorEastAsia" w:hAnsiTheme="minorHAnsi" w:cstheme="minorBidi"/>
          <w:sz w:val="22"/>
          <w:szCs w:val="22"/>
        </w:rPr>
        <w:tab/>
      </w:r>
      <w:r w:rsidRPr="00432094">
        <w:rPr>
          <w:snapToGrid w:val="0"/>
        </w:rPr>
        <w:t>Test Requirements</w:t>
      </w:r>
      <w:r>
        <w:tab/>
        <w:t>1037</w:t>
      </w:r>
    </w:p>
    <w:p w:rsidR="009B3506" w:rsidRDefault="009B3506">
      <w:pPr>
        <w:pStyle w:val="TOC3"/>
        <w:rPr>
          <w:rFonts w:asciiTheme="minorHAnsi" w:eastAsiaTheme="minorEastAsia" w:hAnsiTheme="minorHAnsi" w:cstheme="minorBidi"/>
          <w:sz w:val="22"/>
          <w:szCs w:val="22"/>
        </w:rPr>
      </w:pPr>
      <w:r w:rsidRPr="009B3506">
        <w:t>A.5.1.13</w:t>
      </w:r>
      <w:r w:rsidRPr="009B3506">
        <w:rPr>
          <w:rFonts w:asciiTheme="minorHAnsi" w:eastAsiaTheme="minorEastAsia" w:hAnsiTheme="minorHAnsi" w:cstheme="minorBidi"/>
          <w:sz w:val="22"/>
          <w:szCs w:val="22"/>
        </w:rPr>
        <w:tab/>
      </w:r>
      <w:r>
        <w:t>E-UTRAN FDD-FDD Intra frequency handover for Cat-M1 UEs in CEModeA</w:t>
      </w:r>
      <w:r>
        <w:tab/>
        <w:t>1037</w:t>
      </w:r>
    </w:p>
    <w:p w:rsidR="009B3506" w:rsidRDefault="009B3506">
      <w:pPr>
        <w:pStyle w:val="TOC4"/>
        <w:rPr>
          <w:rFonts w:asciiTheme="minorHAnsi" w:eastAsiaTheme="minorEastAsia" w:hAnsiTheme="minorHAnsi" w:cstheme="minorBidi"/>
          <w:sz w:val="22"/>
          <w:szCs w:val="22"/>
        </w:rPr>
      </w:pPr>
      <w:r w:rsidRPr="009B3506">
        <w:t>A.5.1.13.1</w:t>
      </w:r>
      <w:r w:rsidRPr="009B3506">
        <w:rPr>
          <w:rFonts w:asciiTheme="minorHAnsi" w:eastAsiaTheme="minorEastAsia" w:hAnsiTheme="minorHAnsi" w:cstheme="minorBidi"/>
          <w:sz w:val="22"/>
          <w:szCs w:val="22"/>
        </w:rPr>
        <w:tab/>
      </w:r>
      <w:r w:rsidRPr="00432094">
        <w:rPr>
          <w:snapToGrid w:val="0"/>
        </w:rPr>
        <w:t>Test Purpose and Environment</w:t>
      </w:r>
      <w:r>
        <w:tab/>
        <w:t>1037</w:t>
      </w:r>
    </w:p>
    <w:p w:rsidR="009B3506" w:rsidRDefault="009B3506">
      <w:pPr>
        <w:pStyle w:val="TOC4"/>
        <w:rPr>
          <w:rFonts w:asciiTheme="minorHAnsi" w:eastAsiaTheme="minorEastAsia" w:hAnsiTheme="minorHAnsi" w:cstheme="minorBidi"/>
          <w:sz w:val="22"/>
          <w:szCs w:val="22"/>
        </w:rPr>
      </w:pPr>
      <w:r w:rsidRPr="009B3506">
        <w:t>A.5.1.13.2</w:t>
      </w:r>
      <w:r w:rsidRPr="009B3506">
        <w:rPr>
          <w:rFonts w:asciiTheme="minorHAnsi" w:eastAsiaTheme="minorEastAsia" w:hAnsiTheme="minorHAnsi" w:cstheme="minorBidi"/>
          <w:sz w:val="22"/>
          <w:szCs w:val="22"/>
        </w:rPr>
        <w:tab/>
      </w:r>
      <w:r w:rsidRPr="00432094">
        <w:rPr>
          <w:snapToGrid w:val="0"/>
        </w:rPr>
        <w:t>Test Requirements</w:t>
      </w:r>
      <w:r>
        <w:tab/>
        <w:t>1039</w:t>
      </w:r>
    </w:p>
    <w:p w:rsidR="009B3506" w:rsidRDefault="009B3506">
      <w:pPr>
        <w:pStyle w:val="TOC3"/>
        <w:rPr>
          <w:rFonts w:asciiTheme="minorHAnsi" w:eastAsiaTheme="minorEastAsia" w:hAnsiTheme="minorHAnsi" w:cstheme="minorBidi"/>
          <w:sz w:val="22"/>
          <w:szCs w:val="22"/>
        </w:rPr>
      </w:pPr>
      <w:r w:rsidRPr="009B3506">
        <w:t>A.5.1.14</w:t>
      </w:r>
      <w:r w:rsidRPr="009B3506">
        <w:rPr>
          <w:rFonts w:asciiTheme="minorHAnsi" w:eastAsiaTheme="minorEastAsia" w:hAnsiTheme="minorHAnsi" w:cstheme="minorBidi"/>
          <w:sz w:val="22"/>
          <w:szCs w:val="22"/>
        </w:rPr>
        <w:tab/>
      </w:r>
      <w:r>
        <w:t>E-UTRAN HD-FDD Intra frequency handover for Cat-M1 UEs in CEModeA</w:t>
      </w:r>
      <w:r>
        <w:tab/>
        <w:t>1040</w:t>
      </w:r>
    </w:p>
    <w:p w:rsidR="009B3506" w:rsidRDefault="009B3506">
      <w:pPr>
        <w:pStyle w:val="TOC4"/>
        <w:rPr>
          <w:rFonts w:asciiTheme="minorHAnsi" w:eastAsiaTheme="minorEastAsia" w:hAnsiTheme="minorHAnsi" w:cstheme="minorBidi"/>
          <w:sz w:val="22"/>
          <w:szCs w:val="22"/>
        </w:rPr>
      </w:pPr>
      <w:r w:rsidRPr="009B3506">
        <w:t>A.5.1.14.1</w:t>
      </w:r>
      <w:r w:rsidRPr="009B3506">
        <w:rPr>
          <w:rFonts w:asciiTheme="minorHAnsi" w:eastAsiaTheme="minorEastAsia" w:hAnsiTheme="minorHAnsi" w:cstheme="minorBidi"/>
          <w:sz w:val="22"/>
          <w:szCs w:val="22"/>
        </w:rPr>
        <w:tab/>
      </w:r>
      <w:r w:rsidRPr="00432094">
        <w:rPr>
          <w:snapToGrid w:val="0"/>
        </w:rPr>
        <w:t>Test Purpose and Environment</w:t>
      </w:r>
      <w:r>
        <w:tab/>
        <w:t>1040</w:t>
      </w:r>
    </w:p>
    <w:p w:rsidR="009B3506" w:rsidRDefault="009B3506">
      <w:pPr>
        <w:pStyle w:val="TOC4"/>
        <w:rPr>
          <w:rFonts w:asciiTheme="minorHAnsi" w:eastAsiaTheme="minorEastAsia" w:hAnsiTheme="minorHAnsi" w:cstheme="minorBidi"/>
          <w:sz w:val="22"/>
          <w:szCs w:val="22"/>
        </w:rPr>
      </w:pPr>
      <w:r w:rsidRPr="009B3506">
        <w:t>A.5.1.14.2</w:t>
      </w:r>
      <w:r w:rsidRPr="009B3506">
        <w:rPr>
          <w:rFonts w:asciiTheme="minorHAnsi" w:eastAsiaTheme="minorEastAsia" w:hAnsiTheme="minorHAnsi" w:cstheme="minorBidi"/>
          <w:sz w:val="22"/>
          <w:szCs w:val="22"/>
        </w:rPr>
        <w:tab/>
      </w:r>
      <w:r w:rsidRPr="00432094">
        <w:rPr>
          <w:snapToGrid w:val="0"/>
        </w:rPr>
        <w:t>Test Requirements</w:t>
      </w:r>
      <w:r>
        <w:tab/>
        <w:t>1041</w:t>
      </w:r>
    </w:p>
    <w:p w:rsidR="009B3506" w:rsidRDefault="009B3506">
      <w:pPr>
        <w:pStyle w:val="TOC3"/>
        <w:rPr>
          <w:rFonts w:asciiTheme="minorHAnsi" w:eastAsiaTheme="minorEastAsia" w:hAnsiTheme="minorHAnsi" w:cstheme="minorBidi"/>
          <w:sz w:val="22"/>
          <w:szCs w:val="22"/>
        </w:rPr>
      </w:pPr>
      <w:r w:rsidRPr="009B3506">
        <w:t>A.5.1.15</w:t>
      </w:r>
      <w:r w:rsidRPr="009B3506">
        <w:rPr>
          <w:rFonts w:asciiTheme="minorHAnsi" w:eastAsiaTheme="minorEastAsia" w:hAnsiTheme="minorHAnsi"/>
          <w:sz w:val="22"/>
          <w:szCs w:val="22"/>
        </w:rPr>
        <w:tab/>
      </w:r>
      <w:r>
        <w:t>E-UTRAN TDD Intra frequency handover for Cat-M1 UEs in CEModeA</w:t>
      </w:r>
      <w:r>
        <w:tab/>
        <w:t>1042</w:t>
      </w:r>
    </w:p>
    <w:p w:rsidR="009B3506" w:rsidRDefault="009B3506">
      <w:pPr>
        <w:pStyle w:val="TOC4"/>
        <w:rPr>
          <w:rFonts w:asciiTheme="minorHAnsi" w:eastAsiaTheme="minorEastAsia" w:hAnsiTheme="minorHAnsi" w:cstheme="minorBidi"/>
          <w:sz w:val="22"/>
          <w:szCs w:val="22"/>
        </w:rPr>
      </w:pPr>
      <w:r w:rsidRPr="009B3506">
        <w:t>A.5.1.15.1</w:t>
      </w:r>
      <w:r w:rsidRPr="009B3506">
        <w:rPr>
          <w:rFonts w:asciiTheme="minorHAnsi" w:eastAsiaTheme="minorEastAsia" w:hAnsiTheme="minorHAnsi" w:cstheme="minorBidi"/>
          <w:sz w:val="22"/>
          <w:szCs w:val="22"/>
        </w:rPr>
        <w:tab/>
      </w:r>
      <w:r w:rsidRPr="00432094">
        <w:rPr>
          <w:snapToGrid w:val="0"/>
        </w:rPr>
        <w:t>Test Purpose and Environment</w:t>
      </w:r>
      <w:r>
        <w:tab/>
        <w:t>1042</w:t>
      </w:r>
    </w:p>
    <w:p w:rsidR="009B3506" w:rsidRDefault="009B3506">
      <w:pPr>
        <w:pStyle w:val="TOC4"/>
        <w:rPr>
          <w:rFonts w:asciiTheme="minorHAnsi" w:eastAsiaTheme="minorEastAsia" w:hAnsiTheme="minorHAnsi" w:cstheme="minorBidi"/>
          <w:sz w:val="22"/>
          <w:szCs w:val="22"/>
        </w:rPr>
      </w:pPr>
      <w:r w:rsidRPr="009B3506">
        <w:t>A.5.1.15.2</w:t>
      </w:r>
      <w:r w:rsidRPr="009B3506">
        <w:rPr>
          <w:rFonts w:asciiTheme="minorHAnsi" w:eastAsiaTheme="minorEastAsia" w:hAnsiTheme="minorHAnsi" w:cstheme="minorBidi"/>
          <w:sz w:val="22"/>
          <w:szCs w:val="22"/>
        </w:rPr>
        <w:tab/>
      </w:r>
      <w:r w:rsidRPr="00432094">
        <w:rPr>
          <w:snapToGrid w:val="0"/>
        </w:rPr>
        <w:t>Test Requirements</w:t>
      </w:r>
      <w:r>
        <w:tab/>
        <w:t>1043</w:t>
      </w:r>
    </w:p>
    <w:p w:rsidR="009B3506" w:rsidRDefault="009B3506">
      <w:pPr>
        <w:pStyle w:val="TOC3"/>
        <w:rPr>
          <w:rFonts w:asciiTheme="minorHAnsi" w:eastAsiaTheme="minorEastAsia" w:hAnsiTheme="minorHAnsi" w:cstheme="minorBidi"/>
          <w:sz w:val="22"/>
          <w:szCs w:val="22"/>
        </w:rPr>
      </w:pPr>
      <w:r w:rsidRPr="009B3506">
        <w:t>A.5.1.16</w:t>
      </w:r>
      <w:r w:rsidRPr="009B3506">
        <w:rPr>
          <w:rFonts w:asciiTheme="minorHAnsi" w:eastAsiaTheme="minorEastAsia" w:hAnsiTheme="minorHAnsi" w:cstheme="minorBidi"/>
          <w:sz w:val="22"/>
          <w:szCs w:val="22"/>
        </w:rPr>
        <w:tab/>
      </w:r>
      <w:r>
        <w:t>E-UTRAN FDD-FDD Intra frequency handover for Cat-M1 UEs in CEModeB</w:t>
      </w:r>
      <w:r>
        <w:tab/>
        <w:t>1044</w:t>
      </w:r>
    </w:p>
    <w:p w:rsidR="009B3506" w:rsidRDefault="009B3506">
      <w:pPr>
        <w:pStyle w:val="TOC4"/>
        <w:rPr>
          <w:rFonts w:asciiTheme="minorHAnsi" w:eastAsiaTheme="minorEastAsia" w:hAnsiTheme="minorHAnsi" w:cstheme="minorBidi"/>
          <w:sz w:val="22"/>
          <w:szCs w:val="22"/>
        </w:rPr>
      </w:pPr>
      <w:r w:rsidRPr="009B3506">
        <w:t>A.5.1.16.1</w:t>
      </w:r>
      <w:r w:rsidRPr="009B3506">
        <w:rPr>
          <w:rFonts w:asciiTheme="minorHAnsi" w:eastAsiaTheme="minorEastAsia" w:hAnsiTheme="minorHAnsi" w:cstheme="minorBidi"/>
          <w:sz w:val="22"/>
          <w:szCs w:val="22"/>
        </w:rPr>
        <w:tab/>
      </w:r>
      <w:r w:rsidRPr="00432094">
        <w:rPr>
          <w:snapToGrid w:val="0"/>
        </w:rPr>
        <w:t>Test Purpose and Environment</w:t>
      </w:r>
      <w:r>
        <w:tab/>
        <w:t>1044</w:t>
      </w:r>
    </w:p>
    <w:p w:rsidR="009B3506" w:rsidRDefault="009B3506">
      <w:pPr>
        <w:pStyle w:val="TOC4"/>
        <w:rPr>
          <w:rFonts w:asciiTheme="minorHAnsi" w:eastAsiaTheme="minorEastAsia" w:hAnsiTheme="minorHAnsi" w:cstheme="minorBidi"/>
          <w:sz w:val="22"/>
          <w:szCs w:val="22"/>
        </w:rPr>
      </w:pPr>
      <w:r w:rsidRPr="009B3506">
        <w:t>A.5.1.16.2</w:t>
      </w:r>
      <w:r w:rsidRPr="009B3506">
        <w:rPr>
          <w:rFonts w:asciiTheme="minorHAnsi" w:eastAsiaTheme="minorEastAsia" w:hAnsiTheme="minorHAnsi" w:cstheme="minorBidi"/>
          <w:sz w:val="22"/>
          <w:szCs w:val="22"/>
        </w:rPr>
        <w:tab/>
      </w:r>
      <w:r w:rsidRPr="00432094">
        <w:rPr>
          <w:snapToGrid w:val="0"/>
        </w:rPr>
        <w:t>Test Requirements</w:t>
      </w:r>
      <w:r>
        <w:tab/>
        <w:t>1045</w:t>
      </w:r>
    </w:p>
    <w:p w:rsidR="009B3506" w:rsidRDefault="009B3506">
      <w:pPr>
        <w:pStyle w:val="TOC3"/>
        <w:rPr>
          <w:rFonts w:asciiTheme="minorHAnsi" w:eastAsiaTheme="minorEastAsia" w:hAnsiTheme="minorHAnsi" w:cstheme="minorBidi"/>
          <w:sz w:val="22"/>
          <w:szCs w:val="22"/>
        </w:rPr>
      </w:pPr>
      <w:r w:rsidRPr="009B3506">
        <w:t>A.5.1.17</w:t>
      </w:r>
      <w:r w:rsidRPr="009B3506">
        <w:rPr>
          <w:rFonts w:asciiTheme="minorHAnsi" w:eastAsiaTheme="minorEastAsia" w:hAnsiTheme="minorHAnsi" w:cstheme="minorBidi"/>
          <w:sz w:val="22"/>
          <w:szCs w:val="22"/>
        </w:rPr>
        <w:tab/>
      </w:r>
      <w:r>
        <w:t>E-UTRAN HD-FDD Intra frequency handover for Cat-M1 UEs in CEModeB</w:t>
      </w:r>
      <w:r>
        <w:tab/>
        <w:t>1046</w:t>
      </w:r>
    </w:p>
    <w:p w:rsidR="009B3506" w:rsidRDefault="009B3506">
      <w:pPr>
        <w:pStyle w:val="TOC4"/>
        <w:rPr>
          <w:rFonts w:asciiTheme="minorHAnsi" w:eastAsiaTheme="minorEastAsia" w:hAnsiTheme="minorHAnsi" w:cstheme="minorBidi"/>
          <w:sz w:val="22"/>
          <w:szCs w:val="22"/>
        </w:rPr>
      </w:pPr>
      <w:r w:rsidRPr="009B3506">
        <w:t>A.5.1.17.1</w:t>
      </w:r>
      <w:r w:rsidRPr="009B3506">
        <w:rPr>
          <w:rFonts w:asciiTheme="minorHAnsi" w:eastAsiaTheme="minorEastAsia" w:hAnsiTheme="minorHAnsi" w:cstheme="minorBidi"/>
          <w:sz w:val="22"/>
          <w:szCs w:val="22"/>
        </w:rPr>
        <w:tab/>
      </w:r>
      <w:r w:rsidRPr="00432094">
        <w:rPr>
          <w:snapToGrid w:val="0"/>
        </w:rPr>
        <w:t>Test Purpose and Environment</w:t>
      </w:r>
      <w:r>
        <w:tab/>
        <w:t>1046</w:t>
      </w:r>
    </w:p>
    <w:p w:rsidR="009B3506" w:rsidRDefault="009B3506">
      <w:pPr>
        <w:pStyle w:val="TOC4"/>
        <w:rPr>
          <w:rFonts w:asciiTheme="minorHAnsi" w:eastAsiaTheme="minorEastAsia" w:hAnsiTheme="minorHAnsi" w:cstheme="minorBidi"/>
          <w:sz w:val="22"/>
          <w:szCs w:val="22"/>
        </w:rPr>
      </w:pPr>
      <w:r w:rsidRPr="009B3506">
        <w:t>A.5.1.17.2</w:t>
      </w:r>
      <w:r w:rsidRPr="009B3506">
        <w:rPr>
          <w:rFonts w:asciiTheme="minorHAnsi" w:eastAsiaTheme="minorEastAsia" w:hAnsiTheme="minorHAnsi" w:cstheme="minorBidi"/>
          <w:sz w:val="22"/>
          <w:szCs w:val="22"/>
        </w:rPr>
        <w:tab/>
      </w:r>
      <w:r w:rsidRPr="00432094">
        <w:rPr>
          <w:snapToGrid w:val="0"/>
        </w:rPr>
        <w:t>Test Requirements</w:t>
      </w:r>
      <w:r>
        <w:tab/>
        <w:t>1047</w:t>
      </w:r>
    </w:p>
    <w:p w:rsidR="009B3506" w:rsidRDefault="009B3506">
      <w:pPr>
        <w:pStyle w:val="TOC3"/>
        <w:rPr>
          <w:rFonts w:asciiTheme="minorHAnsi" w:eastAsiaTheme="minorEastAsia" w:hAnsiTheme="minorHAnsi" w:cstheme="minorBidi"/>
          <w:sz w:val="22"/>
          <w:szCs w:val="22"/>
        </w:rPr>
      </w:pPr>
      <w:r w:rsidRPr="009B3506">
        <w:t>A.5.1.18</w:t>
      </w:r>
      <w:r w:rsidRPr="009B3506">
        <w:rPr>
          <w:rFonts w:asciiTheme="minorHAnsi" w:eastAsiaTheme="minorEastAsia" w:hAnsiTheme="minorHAnsi"/>
          <w:sz w:val="22"/>
          <w:szCs w:val="22"/>
        </w:rPr>
        <w:tab/>
      </w:r>
      <w:r>
        <w:t>E-UTRAN TDD Intra frequency handover for Cat-M1 UEs in CEModeB</w:t>
      </w:r>
      <w:r>
        <w:tab/>
        <w:t>1048</w:t>
      </w:r>
    </w:p>
    <w:p w:rsidR="009B3506" w:rsidRDefault="009B3506">
      <w:pPr>
        <w:pStyle w:val="TOC4"/>
        <w:rPr>
          <w:rFonts w:asciiTheme="minorHAnsi" w:eastAsiaTheme="minorEastAsia" w:hAnsiTheme="minorHAnsi" w:cstheme="minorBidi"/>
          <w:sz w:val="22"/>
          <w:szCs w:val="22"/>
        </w:rPr>
      </w:pPr>
      <w:r w:rsidRPr="009B3506">
        <w:t>A.5.1.18.1</w:t>
      </w:r>
      <w:r w:rsidRPr="009B3506">
        <w:rPr>
          <w:rFonts w:asciiTheme="minorHAnsi" w:eastAsiaTheme="minorEastAsia" w:hAnsiTheme="minorHAnsi" w:cstheme="minorBidi"/>
          <w:sz w:val="22"/>
          <w:szCs w:val="22"/>
        </w:rPr>
        <w:tab/>
      </w:r>
      <w:r w:rsidRPr="00432094">
        <w:rPr>
          <w:snapToGrid w:val="0"/>
        </w:rPr>
        <w:t>Test Purpose and Environment</w:t>
      </w:r>
      <w:r>
        <w:tab/>
        <w:t>1048</w:t>
      </w:r>
    </w:p>
    <w:p w:rsidR="009B3506" w:rsidRDefault="009B3506">
      <w:pPr>
        <w:pStyle w:val="TOC4"/>
        <w:rPr>
          <w:rFonts w:asciiTheme="minorHAnsi" w:eastAsiaTheme="minorEastAsia" w:hAnsiTheme="minorHAnsi" w:cstheme="minorBidi"/>
          <w:sz w:val="22"/>
          <w:szCs w:val="22"/>
        </w:rPr>
      </w:pPr>
      <w:r w:rsidRPr="009B3506">
        <w:t>A.5.1.18.2</w:t>
      </w:r>
      <w:r w:rsidRPr="009B3506">
        <w:rPr>
          <w:rFonts w:asciiTheme="minorHAnsi" w:eastAsiaTheme="minorEastAsia" w:hAnsiTheme="minorHAnsi" w:cstheme="minorBidi"/>
          <w:sz w:val="22"/>
          <w:szCs w:val="22"/>
        </w:rPr>
        <w:tab/>
      </w:r>
      <w:r w:rsidRPr="00432094">
        <w:rPr>
          <w:snapToGrid w:val="0"/>
        </w:rPr>
        <w:t>Test Requirements</w:t>
      </w:r>
      <w:r>
        <w:tab/>
        <w:t>1049</w:t>
      </w:r>
    </w:p>
    <w:p w:rsidR="009B3506" w:rsidRDefault="009B3506">
      <w:pPr>
        <w:pStyle w:val="TOC3"/>
        <w:rPr>
          <w:rFonts w:asciiTheme="minorHAnsi" w:eastAsiaTheme="minorEastAsia" w:hAnsiTheme="minorHAnsi" w:cstheme="minorBidi"/>
          <w:sz w:val="22"/>
          <w:szCs w:val="22"/>
        </w:rPr>
      </w:pPr>
      <w:r w:rsidRPr="009B3506">
        <w:t>A.5.1.19</w:t>
      </w:r>
      <w:r w:rsidRPr="009B3506">
        <w:rPr>
          <w:rFonts w:asciiTheme="minorHAnsi" w:eastAsiaTheme="minorEastAsia" w:hAnsiTheme="minorHAnsi" w:cstheme="minorBidi"/>
          <w:sz w:val="22"/>
          <w:szCs w:val="22"/>
        </w:rPr>
        <w:tab/>
      </w:r>
      <w:r>
        <w:t>E-UTRAN FDD - FDD Intra frequency handover for UE Category 1bis</w:t>
      </w:r>
      <w:r>
        <w:tab/>
        <w:t>1050</w:t>
      </w:r>
    </w:p>
    <w:p w:rsidR="009B3506" w:rsidRDefault="009B3506">
      <w:pPr>
        <w:pStyle w:val="TOC4"/>
        <w:rPr>
          <w:rFonts w:asciiTheme="minorHAnsi" w:eastAsiaTheme="minorEastAsia" w:hAnsiTheme="minorHAnsi" w:cstheme="minorBidi"/>
          <w:sz w:val="22"/>
          <w:szCs w:val="22"/>
        </w:rPr>
      </w:pPr>
      <w:r w:rsidRPr="009B3506">
        <w:t>A.5.1.19.1</w:t>
      </w:r>
      <w:r w:rsidRPr="009B3506">
        <w:rPr>
          <w:rFonts w:asciiTheme="minorHAnsi" w:eastAsiaTheme="minorEastAsia" w:hAnsiTheme="minorHAnsi" w:cstheme="minorBidi"/>
          <w:sz w:val="22"/>
          <w:szCs w:val="22"/>
        </w:rPr>
        <w:tab/>
      </w:r>
      <w:r w:rsidRPr="00432094">
        <w:rPr>
          <w:snapToGrid w:val="0"/>
        </w:rPr>
        <w:t>Test Purpose and Environment</w:t>
      </w:r>
      <w:r>
        <w:tab/>
        <w:t>1050</w:t>
      </w:r>
    </w:p>
    <w:p w:rsidR="009B3506" w:rsidRDefault="009B3506">
      <w:pPr>
        <w:pStyle w:val="TOC3"/>
        <w:rPr>
          <w:rFonts w:asciiTheme="minorHAnsi" w:eastAsiaTheme="minorEastAsia" w:hAnsiTheme="minorHAnsi" w:cstheme="minorBidi"/>
          <w:sz w:val="22"/>
          <w:szCs w:val="22"/>
        </w:rPr>
      </w:pPr>
      <w:r w:rsidRPr="009B3506">
        <w:t>A.5.1.19.2</w:t>
      </w:r>
      <w:r w:rsidRPr="009B3506">
        <w:rPr>
          <w:rFonts w:asciiTheme="minorHAnsi" w:eastAsiaTheme="minorEastAsia" w:hAnsiTheme="minorHAnsi" w:cstheme="minorBidi"/>
          <w:sz w:val="22"/>
          <w:szCs w:val="22"/>
        </w:rPr>
        <w:tab/>
      </w:r>
      <w:r w:rsidRPr="00432094">
        <w:rPr>
          <w:snapToGrid w:val="0"/>
        </w:rPr>
        <w:t>Test Requirements</w:t>
      </w:r>
      <w:r>
        <w:tab/>
        <w:t>1051</w:t>
      </w:r>
    </w:p>
    <w:p w:rsidR="009B3506" w:rsidRDefault="009B3506">
      <w:pPr>
        <w:pStyle w:val="TOC3"/>
        <w:rPr>
          <w:rFonts w:asciiTheme="minorHAnsi" w:eastAsiaTheme="minorEastAsia" w:hAnsiTheme="minorHAnsi" w:cstheme="minorBidi"/>
          <w:sz w:val="22"/>
          <w:szCs w:val="22"/>
        </w:rPr>
      </w:pPr>
      <w:r w:rsidRPr="009B3506">
        <w:t>A.5.1.20</w:t>
      </w:r>
      <w:r w:rsidRPr="009B3506">
        <w:rPr>
          <w:rFonts w:asciiTheme="minorHAnsi" w:eastAsiaTheme="minorEastAsia" w:hAnsiTheme="minorHAnsi"/>
          <w:sz w:val="22"/>
          <w:szCs w:val="22"/>
        </w:rPr>
        <w:tab/>
      </w:r>
      <w:r>
        <w:t>E-UTRAN TDD - TDD Intra frequency handover for UE Category 1bis</w:t>
      </w:r>
      <w:r>
        <w:tab/>
        <w:t>1052</w:t>
      </w:r>
    </w:p>
    <w:p w:rsidR="009B3506" w:rsidRDefault="009B3506">
      <w:pPr>
        <w:pStyle w:val="TOC4"/>
        <w:rPr>
          <w:rFonts w:asciiTheme="minorHAnsi" w:eastAsiaTheme="minorEastAsia" w:hAnsiTheme="minorHAnsi" w:cstheme="minorBidi"/>
          <w:sz w:val="22"/>
          <w:szCs w:val="22"/>
        </w:rPr>
      </w:pPr>
      <w:r w:rsidRPr="009B3506">
        <w:t>A.5.1.20.1</w:t>
      </w:r>
      <w:r w:rsidRPr="009B3506">
        <w:rPr>
          <w:rFonts w:asciiTheme="minorHAnsi" w:eastAsiaTheme="minorEastAsia" w:hAnsiTheme="minorHAnsi" w:cstheme="minorBidi"/>
          <w:sz w:val="22"/>
          <w:szCs w:val="22"/>
        </w:rPr>
        <w:tab/>
      </w:r>
      <w:r w:rsidRPr="00432094">
        <w:rPr>
          <w:snapToGrid w:val="0"/>
        </w:rPr>
        <w:t>Test Purpose and Environment</w:t>
      </w:r>
      <w:r>
        <w:tab/>
        <w:t>1052</w:t>
      </w:r>
    </w:p>
    <w:p w:rsidR="009B3506" w:rsidRDefault="009B3506">
      <w:pPr>
        <w:pStyle w:val="TOC4"/>
        <w:rPr>
          <w:rFonts w:asciiTheme="minorHAnsi" w:eastAsiaTheme="minorEastAsia" w:hAnsiTheme="minorHAnsi" w:cstheme="minorBidi"/>
          <w:sz w:val="22"/>
          <w:szCs w:val="22"/>
        </w:rPr>
      </w:pPr>
      <w:r w:rsidRPr="009B3506">
        <w:t>A.5.1.20.2</w:t>
      </w:r>
      <w:r w:rsidRPr="009B3506">
        <w:rPr>
          <w:rFonts w:asciiTheme="minorHAnsi" w:eastAsiaTheme="minorEastAsia" w:hAnsiTheme="minorHAnsi" w:cstheme="minorBidi"/>
          <w:sz w:val="22"/>
          <w:szCs w:val="22"/>
        </w:rPr>
        <w:tab/>
      </w:r>
      <w:r w:rsidRPr="00432094">
        <w:rPr>
          <w:snapToGrid w:val="0"/>
        </w:rPr>
        <w:t>Test Requirements</w:t>
      </w:r>
      <w:r>
        <w:tab/>
        <w:t>1053</w:t>
      </w:r>
    </w:p>
    <w:p w:rsidR="009B3506" w:rsidRDefault="009B3506">
      <w:pPr>
        <w:pStyle w:val="TOC3"/>
        <w:rPr>
          <w:rFonts w:asciiTheme="minorHAnsi" w:eastAsiaTheme="minorEastAsia" w:hAnsiTheme="minorHAnsi" w:cstheme="minorBidi"/>
          <w:sz w:val="22"/>
          <w:szCs w:val="22"/>
        </w:rPr>
      </w:pPr>
      <w:r w:rsidRPr="009B3506">
        <w:t>A.5.1.21</w:t>
      </w:r>
      <w:r w:rsidRPr="009B3506">
        <w:rPr>
          <w:rFonts w:asciiTheme="minorHAnsi" w:eastAsiaTheme="minorEastAsia" w:hAnsiTheme="minorHAnsi" w:cstheme="minorBidi"/>
          <w:sz w:val="22"/>
          <w:szCs w:val="22"/>
        </w:rPr>
        <w:tab/>
      </w:r>
      <w:r>
        <w:t>E-UTRAN FDD - FDD Intra frequency RACH-less handover</w:t>
      </w:r>
      <w:r>
        <w:tab/>
        <w:t>1054</w:t>
      </w:r>
    </w:p>
    <w:p w:rsidR="009B3506" w:rsidRDefault="009B3506">
      <w:pPr>
        <w:pStyle w:val="TOC4"/>
        <w:rPr>
          <w:rFonts w:asciiTheme="minorHAnsi" w:eastAsiaTheme="minorEastAsia" w:hAnsiTheme="minorHAnsi" w:cstheme="minorBidi"/>
          <w:sz w:val="22"/>
          <w:szCs w:val="22"/>
        </w:rPr>
      </w:pPr>
      <w:r w:rsidRPr="009B3506">
        <w:t>A.5.1.21.1</w:t>
      </w:r>
      <w:r w:rsidRPr="009B3506">
        <w:rPr>
          <w:rFonts w:asciiTheme="minorHAnsi" w:eastAsiaTheme="minorEastAsia" w:hAnsiTheme="minorHAnsi" w:cstheme="minorBidi"/>
          <w:sz w:val="22"/>
          <w:szCs w:val="22"/>
        </w:rPr>
        <w:tab/>
      </w:r>
      <w:r w:rsidRPr="00432094">
        <w:rPr>
          <w:snapToGrid w:val="0"/>
        </w:rPr>
        <w:t>Test Purpose and Environment</w:t>
      </w:r>
      <w:r>
        <w:tab/>
        <w:t>1054</w:t>
      </w:r>
    </w:p>
    <w:p w:rsidR="009B3506" w:rsidRDefault="009B3506">
      <w:pPr>
        <w:pStyle w:val="TOC4"/>
        <w:rPr>
          <w:rFonts w:asciiTheme="minorHAnsi" w:eastAsiaTheme="minorEastAsia" w:hAnsiTheme="minorHAnsi" w:cstheme="minorBidi"/>
          <w:sz w:val="22"/>
          <w:szCs w:val="22"/>
        </w:rPr>
      </w:pPr>
      <w:r w:rsidRPr="009B3506">
        <w:t>A.5.1.21.2</w:t>
      </w:r>
      <w:r w:rsidRPr="009B3506">
        <w:rPr>
          <w:rFonts w:asciiTheme="minorHAnsi" w:eastAsiaTheme="minorEastAsia" w:hAnsiTheme="minorHAnsi" w:cstheme="minorBidi"/>
          <w:sz w:val="22"/>
          <w:szCs w:val="22"/>
        </w:rPr>
        <w:tab/>
      </w:r>
      <w:r w:rsidRPr="00432094">
        <w:rPr>
          <w:snapToGrid w:val="0"/>
        </w:rPr>
        <w:t>Test Requirements</w:t>
      </w:r>
      <w:r>
        <w:tab/>
        <w:t>1055</w:t>
      </w:r>
    </w:p>
    <w:p w:rsidR="009B3506" w:rsidRDefault="009B3506">
      <w:pPr>
        <w:pStyle w:val="TOC3"/>
        <w:rPr>
          <w:rFonts w:asciiTheme="minorHAnsi" w:eastAsiaTheme="minorEastAsia" w:hAnsiTheme="minorHAnsi" w:cstheme="minorBidi"/>
          <w:sz w:val="22"/>
          <w:szCs w:val="22"/>
        </w:rPr>
      </w:pPr>
      <w:r w:rsidRPr="009B3506">
        <w:t>A.5.1.22</w:t>
      </w:r>
      <w:r w:rsidRPr="009B3506">
        <w:rPr>
          <w:rFonts w:asciiTheme="minorHAnsi" w:eastAsiaTheme="minorEastAsia" w:hAnsiTheme="minorHAnsi"/>
          <w:sz w:val="22"/>
          <w:szCs w:val="22"/>
        </w:rPr>
        <w:tab/>
      </w:r>
      <w:r>
        <w:t>E-UTRAN TDD - TDD Intra frequency RACH-less handover</w:t>
      </w:r>
      <w:r>
        <w:tab/>
        <w:t>1055</w:t>
      </w:r>
    </w:p>
    <w:p w:rsidR="009B3506" w:rsidRDefault="009B3506">
      <w:pPr>
        <w:pStyle w:val="TOC4"/>
        <w:rPr>
          <w:rFonts w:asciiTheme="minorHAnsi" w:eastAsiaTheme="minorEastAsia" w:hAnsiTheme="minorHAnsi" w:cstheme="minorBidi"/>
          <w:sz w:val="22"/>
          <w:szCs w:val="22"/>
        </w:rPr>
      </w:pPr>
      <w:r w:rsidRPr="009B3506">
        <w:t>A.5.1.22.1</w:t>
      </w:r>
      <w:r w:rsidRPr="009B3506">
        <w:rPr>
          <w:rFonts w:asciiTheme="minorHAnsi" w:eastAsiaTheme="minorEastAsia" w:hAnsiTheme="minorHAnsi" w:cstheme="minorBidi"/>
          <w:sz w:val="22"/>
          <w:szCs w:val="22"/>
        </w:rPr>
        <w:tab/>
      </w:r>
      <w:r w:rsidRPr="00432094">
        <w:rPr>
          <w:snapToGrid w:val="0"/>
        </w:rPr>
        <w:t>Test Purpose and Environment</w:t>
      </w:r>
      <w:r>
        <w:tab/>
        <w:t>1055</w:t>
      </w:r>
    </w:p>
    <w:p w:rsidR="009B3506" w:rsidRDefault="009B3506">
      <w:pPr>
        <w:pStyle w:val="TOC4"/>
        <w:rPr>
          <w:rFonts w:asciiTheme="minorHAnsi" w:eastAsiaTheme="minorEastAsia" w:hAnsiTheme="minorHAnsi" w:cstheme="minorBidi"/>
          <w:sz w:val="22"/>
          <w:szCs w:val="22"/>
        </w:rPr>
      </w:pPr>
      <w:r w:rsidRPr="009B3506">
        <w:t>A.5.1.22.2</w:t>
      </w:r>
      <w:r w:rsidRPr="009B3506">
        <w:rPr>
          <w:rFonts w:asciiTheme="minorHAnsi" w:eastAsiaTheme="minorEastAsia" w:hAnsiTheme="minorHAnsi" w:cstheme="minorBidi"/>
          <w:sz w:val="22"/>
          <w:szCs w:val="22"/>
        </w:rPr>
        <w:tab/>
      </w:r>
      <w:r w:rsidRPr="00432094">
        <w:rPr>
          <w:snapToGrid w:val="0"/>
        </w:rPr>
        <w:t>Test Requirements</w:t>
      </w:r>
      <w:r>
        <w:tab/>
        <w:t>1057</w:t>
      </w:r>
    </w:p>
    <w:p w:rsidR="009B3506" w:rsidRDefault="009B3506">
      <w:pPr>
        <w:pStyle w:val="TOC3"/>
        <w:rPr>
          <w:rFonts w:asciiTheme="minorHAnsi" w:eastAsiaTheme="minorEastAsia" w:hAnsiTheme="minorHAnsi" w:cstheme="minorBidi"/>
          <w:sz w:val="22"/>
          <w:szCs w:val="22"/>
        </w:rPr>
      </w:pPr>
      <w:r w:rsidRPr="009B3506">
        <w:t>A.5.1.23</w:t>
      </w:r>
      <w:r w:rsidRPr="009B3506">
        <w:rPr>
          <w:rFonts w:asciiTheme="minorHAnsi" w:eastAsiaTheme="minorEastAsia" w:hAnsiTheme="minorHAnsi"/>
          <w:sz w:val="22"/>
          <w:szCs w:val="22"/>
        </w:rPr>
        <w:tab/>
      </w:r>
      <w:r>
        <w:t>E-UTRAN FDD – FDD Inter frequency RACH-less handover</w:t>
      </w:r>
      <w:r>
        <w:tab/>
        <w:t>1057</w:t>
      </w:r>
    </w:p>
    <w:p w:rsidR="009B3506" w:rsidRDefault="009B3506">
      <w:pPr>
        <w:pStyle w:val="TOC4"/>
        <w:rPr>
          <w:rFonts w:asciiTheme="minorHAnsi" w:eastAsiaTheme="minorEastAsia" w:hAnsiTheme="minorHAnsi" w:cstheme="minorBidi"/>
          <w:sz w:val="22"/>
          <w:szCs w:val="22"/>
        </w:rPr>
      </w:pPr>
      <w:r w:rsidRPr="009B3506">
        <w:t>A.5.1.23.1</w:t>
      </w:r>
      <w:r w:rsidRPr="009B3506">
        <w:rPr>
          <w:rFonts w:asciiTheme="minorHAnsi" w:eastAsiaTheme="minorEastAsia" w:hAnsiTheme="minorHAnsi" w:cstheme="minorBidi"/>
          <w:sz w:val="22"/>
          <w:szCs w:val="22"/>
        </w:rPr>
        <w:tab/>
      </w:r>
      <w:r w:rsidRPr="00432094">
        <w:rPr>
          <w:snapToGrid w:val="0"/>
        </w:rPr>
        <w:t>Test Purpose and Environment</w:t>
      </w:r>
      <w:r>
        <w:tab/>
        <w:t>1057</w:t>
      </w:r>
    </w:p>
    <w:p w:rsidR="009B3506" w:rsidRDefault="009B3506">
      <w:pPr>
        <w:pStyle w:val="TOC4"/>
        <w:rPr>
          <w:rFonts w:asciiTheme="minorHAnsi" w:eastAsiaTheme="minorEastAsia" w:hAnsiTheme="minorHAnsi" w:cstheme="minorBidi"/>
          <w:sz w:val="22"/>
          <w:szCs w:val="22"/>
        </w:rPr>
      </w:pPr>
      <w:r w:rsidRPr="009B3506">
        <w:t>A.5.1.23.2</w:t>
      </w:r>
      <w:r w:rsidRPr="009B3506">
        <w:rPr>
          <w:rFonts w:asciiTheme="minorHAnsi" w:eastAsiaTheme="minorEastAsia" w:hAnsiTheme="minorHAnsi" w:cstheme="minorBidi"/>
          <w:sz w:val="22"/>
          <w:szCs w:val="22"/>
        </w:rPr>
        <w:tab/>
      </w:r>
      <w:r w:rsidRPr="00432094">
        <w:rPr>
          <w:snapToGrid w:val="0"/>
        </w:rPr>
        <w:t>Test Requirements</w:t>
      </w:r>
      <w:r>
        <w:tab/>
        <w:t>1059</w:t>
      </w:r>
    </w:p>
    <w:p w:rsidR="009B3506" w:rsidRDefault="009B3506">
      <w:pPr>
        <w:pStyle w:val="TOC3"/>
        <w:rPr>
          <w:rFonts w:asciiTheme="minorHAnsi" w:eastAsiaTheme="minorEastAsia" w:hAnsiTheme="minorHAnsi" w:cstheme="minorBidi"/>
          <w:sz w:val="22"/>
          <w:szCs w:val="22"/>
        </w:rPr>
      </w:pPr>
      <w:r w:rsidRPr="009B3506">
        <w:t>A.5.1.24</w:t>
      </w:r>
      <w:r w:rsidRPr="009B3506">
        <w:rPr>
          <w:rFonts w:asciiTheme="minorHAnsi" w:eastAsiaTheme="minorEastAsia" w:hAnsiTheme="minorHAnsi"/>
          <w:sz w:val="22"/>
          <w:szCs w:val="22"/>
        </w:rPr>
        <w:tab/>
      </w:r>
      <w:r>
        <w:t>E-UTRAN TDD – TDD Inter frequency RACH-less handover</w:t>
      </w:r>
      <w:r>
        <w:tab/>
        <w:t>1059</w:t>
      </w:r>
    </w:p>
    <w:p w:rsidR="009B3506" w:rsidRDefault="009B3506">
      <w:pPr>
        <w:pStyle w:val="TOC4"/>
        <w:rPr>
          <w:rFonts w:asciiTheme="minorHAnsi" w:eastAsiaTheme="minorEastAsia" w:hAnsiTheme="minorHAnsi" w:cstheme="minorBidi"/>
          <w:sz w:val="22"/>
          <w:szCs w:val="22"/>
        </w:rPr>
      </w:pPr>
      <w:r w:rsidRPr="009B3506">
        <w:t>A.5.1.24.1</w:t>
      </w:r>
      <w:r w:rsidRPr="009B3506">
        <w:rPr>
          <w:rFonts w:asciiTheme="minorHAnsi" w:eastAsiaTheme="minorEastAsia" w:hAnsiTheme="minorHAnsi" w:cstheme="minorBidi"/>
          <w:sz w:val="22"/>
          <w:szCs w:val="22"/>
        </w:rPr>
        <w:tab/>
      </w:r>
      <w:r w:rsidRPr="00432094">
        <w:rPr>
          <w:snapToGrid w:val="0"/>
        </w:rPr>
        <w:t>Test Purpose and Environment</w:t>
      </w:r>
      <w:r>
        <w:tab/>
        <w:t>1059</w:t>
      </w:r>
    </w:p>
    <w:p w:rsidR="009B3506" w:rsidRDefault="009B3506">
      <w:pPr>
        <w:pStyle w:val="TOC4"/>
        <w:rPr>
          <w:rFonts w:asciiTheme="minorHAnsi" w:eastAsiaTheme="minorEastAsia" w:hAnsiTheme="minorHAnsi" w:cstheme="minorBidi"/>
          <w:sz w:val="22"/>
          <w:szCs w:val="22"/>
        </w:rPr>
      </w:pPr>
      <w:r w:rsidRPr="009B3506">
        <w:t>A.5.1.24.2</w:t>
      </w:r>
      <w:r w:rsidRPr="009B3506">
        <w:rPr>
          <w:rFonts w:asciiTheme="minorHAnsi" w:eastAsiaTheme="minorEastAsia" w:hAnsiTheme="minorHAnsi" w:cstheme="minorBidi"/>
          <w:sz w:val="22"/>
          <w:szCs w:val="22"/>
        </w:rPr>
        <w:tab/>
      </w:r>
      <w:r w:rsidRPr="00432094">
        <w:rPr>
          <w:snapToGrid w:val="0"/>
        </w:rPr>
        <w:t>Test Requirements</w:t>
      </w:r>
      <w:r>
        <w:tab/>
        <w:t>1061</w:t>
      </w:r>
    </w:p>
    <w:p w:rsidR="009B3506" w:rsidRDefault="009B3506">
      <w:pPr>
        <w:pStyle w:val="TOC3"/>
        <w:rPr>
          <w:rFonts w:asciiTheme="minorHAnsi" w:eastAsiaTheme="minorEastAsia" w:hAnsiTheme="minorHAnsi" w:cstheme="minorBidi"/>
          <w:sz w:val="22"/>
          <w:szCs w:val="22"/>
        </w:rPr>
      </w:pPr>
      <w:r w:rsidRPr="009B3506">
        <w:t>A.5.1.25</w:t>
      </w:r>
      <w:r w:rsidRPr="009B3506">
        <w:rPr>
          <w:rFonts w:asciiTheme="minorHAnsi" w:eastAsiaTheme="minorEastAsia" w:hAnsiTheme="minorHAnsi" w:cstheme="minorBidi"/>
          <w:sz w:val="22"/>
          <w:szCs w:val="22"/>
        </w:rPr>
        <w:tab/>
      </w:r>
      <w:r>
        <w:t>E-UTRAN FDD - FDD Intra frequency make-before-break handover</w:t>
      </w:r>
      <w:r>
        <w:tab/>
        <w:t>1061</w:t>
      </w:r>
    </w:p>
    <w:p w:rsidR="009B3506" w:rsidRDefault="009B3506">
      <w:pPr>
        <w:pStyle w:val="TOC4"/>
        <w:rPr>
          <w:rFonts w:asciiTheme="minorHAnsi" w:eastAsiaTheme="minorEastAsia" w:hAnsiTheme="minorHAnsi" w:cstheme="minorBidi"/>
          <w:sz w:val="22"/>
          <w:szCs w:val="22"/>
        </w:rPr>
      </w:pPr>
      <w:r w:rsidRPr="009B3506">
        <w:t>A.5.1.25.1</w:t>
      </w:r>
      <w:r w:rsidRPr="009B3506">
        <w:rPr>
          <w:rFonts w:asciiTheme="minorHAnsi" w:eastAsiaTheme="minorEastAsia" w:hAnsiTheme="minorHAnsi" w:cstheme="minorBidi"/>
          <w:sz w:val="22"/>
          <w:szCs w:val="22"/>
        </w:rPr>
        <w:tab/>
      </w:r>
      <w:r w:rsidRPr="00432094">
        <w:rPr>
          <w:snapToGrid w:val="0"/>
        </w:rPr>
        <w:t>Test Purpose and Environment</w:t>
      </w:r>
      <w:r>
        <w:tab/>
        <w:t>1061</w:t>
      </w:r>
    </w:p>
    <w:p w:rsidR="009B3506" w:rsidRDefault="009B3506">
      <w:pPr>
        <w:pStyle w:val="TOC4"/>
        <w:rPr>
          <w:rFonts w:asciiTheme="minorHAnsi" w:eastAsiaTheme="minorEastAsia" w:hAnsiTheme="minorHAnsi" w:cstheme="minorBidi"/>
          <w:sz w:val="22"/>
          <w:szCs w:val="22"/>
        </w:rPr>
      </w:pPr>
      <w:r w:rsidRPr="009B3506">
        <w:t>A.5.1.25.2</w:t>
      </w:r>
      <w:r w:rsidRPr="009B3506">
        <w:rPr>
          <w:rFonts w:asciiTheme="minorHAnsi" w:eastAsiaTheme="minorEastAsia" w:hAnsiTheme="minorHAnsi" w:cstheme="minorBidi"/>
          <w:sz w:val="22"/>
          <w:szCs w:val="22"/>
        </w:rPr>
        <w:tab/>
      </w:r>
      <w:r w:rsidRPr="00432094">
        <w:rPr>
          <w:snapToGrid w:val="0"/>
        </w:rPr>
        <w:t>Test Requirements</w:t>
      </w:r>
      <w:r>
        <w:tab/>
        <w:t>1063</w:t>
      </w:r>
    </w:p>
    <w:p w:rsidR="009B3506" w:rsidRDefault="009B3506">
      <w:pPr>
        <w:pStyle w:val="TOC3"/>
        <w:rPr>
          <w:rFonts w:asciiTheme="minorHAnsi" w:eastAsiaTheme="minorEastAsia" w:hAnsiTheme="minorHAnsi" w:cstheme="minorBidi"/>
          <w:sz w:val="22"/>
          <w:szCs w:val="22"/>
        </w:rPr>
      </w:pPr>
      <w:r w:rsidRPr="009B3506">
        <w:t>A.5.1.26</w:t>
      </w:r>
      <w:r w:rsidRPr="009B3506">
        <w:rPr>
          <w:rFonts w:asciiTheme="minorHAnsi" w:eastAsiaTheme="minorEastAsia" w:hAnsiTheme="minorHAnsi"/>
          <w:sz w:val="22"/>
          <w:szCs w:val="22"/>
        </w:rPr>
        <w:tab/>
      </w:r>
      <w:r>
        <w:t>E-UTRAN TDD - TDD Intra frequency make-before-break handover</w:t>
      </w:r>
      <w:r>
        <w:tab/>
        <w:t>1064</w:t>
      </w:r>
    </w:p>
    <w:p w:rsidR="009B3506" w:rsidRDefault="009B3506">
      <w:pPr>
        <w:pStyle w:val="TOC4"/>
        <w:rPr>
          <w:rFonts w:asciiTheme="minorHAnsi" w:eastAsiaTheme="minorEastAsia" w:hAnsiTheme="minorHAnsi" w:cstheme="minorBidi"/>
          <w:sz w:val="22"/>
          <w:szCs w:val="22"/>
        </w:rPr>
      </w:pPr>
      <w:r w:rsidRPr="009B3506">
        <w:t>A.5.1.26.1</w:t>
      </w:r>
      <w:r w:rsidRPr="009B3506">
        <w:rPr>
          <w:rFonts w:asciiTheme="minorHAnsi" w:eastAsiaTheme="minorEastAsia" w:hAnsiTheme="minorHAnsi" w:cstheme="minorBidi"/>
          <w:sz w:val="22"/>
          <w:szCs w:val="22"/>
        </w:rPr>
        <w:tab/>
      </w:r>
      <w:r w:rsidRPr="00432094">
        <w:rPr>
          <w:snapToGrid w:val="0"/>
        </w:rPr>
        <w:t>Test Purpose and Environment</w:t>
      </w:r>
      <w:r>
        <w:tab/>
        <w:t>1064</w:t>
      </w:r>
    </w:p>
    <w:p w:rsidR="009B3506" w:rsidRDefault="009B3506">
      <w:pPr>
        <w:pStyle w:val="TOC4"/>
        <w:rPr>
          <w:rFonts w:asciiTheme="minorHAnsi" w:eastAsiaTheme="minorEastAsia" w:hAnsiTheme="minorHAnsi" w:cstheme="minorBidi"/>
          <w:sz w:val="22"/>
          <w:szCs w:val="22"/>
        </w:rPr>
      </w:pPr>
      <w:r w:rsidRPr="009B3506">
        <w:t>A.5.1.26.2</w:t>
      </w:r>
      <w:r w:rsidRPr="009B3506">
        <w:rPr>
          <w:rFonts w:asciiTheme="minorHAnsi" w:eastAsiaTheme="minorEastAsia" w:hAnsiTheme="minorHAnsi" w:cstheme="minorBidi"/>
          <w:sz w:val="22"/>
          <w:szCs w:val="22"/>
        </w:rPr>
        <w:tab/>
      </w:r>
      <w:r w:rsidRPr="00432094">
        <w:rPr>
          <w:snapToGrid w:val="0"/>
        </w:rPr>
        <w:t>Test Requirements</w:t>
      </w:r>
      <w:r>
        <w:tab/>
        <w:t>1065</w:t>
      </w:r>
    </w:p>
    <w:p w:rsidR="009B3506" w:rsidRDefault="009B3506">
      <w:pPr>
        <w:pStyle w:val="TOC3"/>
        <w:rPr>
          <w:rFonts w:asciiTheme="minorHAnsi" w:eastAsiaTheme="minorEastAsia" w:hAnsiTheme="minorHAnsi" w:cstheme="minorBidi"/>
          <w:sz w:val="22"/>
          <w:szCs w:val="22"/>
        </w:rPr>
      </w:pPr>
      <w:r w:rsidRPr="009B3506">
        <w:t>A.5.1.27</w:t>
      </w:r>
      <w:r w:rsidRPr="009B3506">
        <w:rPr>
          <w:rFonts w:asciiTheme="minorHAnsi" w:eastAsiaTheme="minorEastAsia" w:hAnsiTheme="minorHAnsi" w:cstheme="minorBidi"/>
          <w:sz w:val="22"/>
          <w:szCs w:val="22"/>
        </w:rPr>
        <w:tab/>
      </w:r>
      <w:r>
        <w:t>E-UTRAN FDD inter frequency handover for Cat-M1 UEs in CEModeA</w:t>
      </w:r>
      <w:r>
        <w:tab/>
        <w:t>1066</w:t>
      </w:r>
    </w:p>
    <w:p w:rsidR="009B3506" w:rsidRDefault="009B3506">
      <w:pPr>
        <w:pStyle w:val="TOC4"/>
        <w:rPr>
          <w:rFonts w:asciiTheme="minorHAnsi" w:eastAsiaTheme="minorEastAsia" w:hAnsiTheme="minorHAnsi" w:cstheme="minorBidi"/>
          <w:sz w:val="22"/>
          <w:szCs w:val="22"/>
        </w:rPr>
      </w:pPr>
      <w:r w:rsidRPr="009B3506">
        <w:t>A.5.1.27.1</w:t>
      </w:r>
      <w:r w:rsidRPr="009B3506">
        <w:rPr>
          <w:rFonts w:asciiTheme="minorHAnsi" w:eastAsiaTheme="minorEastAsia" w:hAnsiTheme="minorHAnsi" w:cstheme="minorBidi"/>
          <w:sz w:val="22"/>
          <w:szCs w:val="22"/>
        </w:rPr>
        <w:tab/>
      </w:r>
      <w:r w:rsidRPr="00432094">
        <w:rPr>
          <w:snapToGrid w:val="0"/>
        </w:rPr>
        <w:t>Test Purpose and Environment</w:t>
      </w:r>
      <w:r>
        <w:tab/>
        <w:t>1066</w:t>
      </w:r>
    </w:p>
    <w:p w:rsidR="009B3506" w:rsidRDefault="009B3506">
      <w:pPr>
        <w:pStyle w:val="TOC4"/>
        <w:rPr>
          <w:rFonts w:asciiTheme="minorHAnsi" w:eastAsiaTheme="minorEastAsia" w:hAnsiTheme="minorHAnsi" w:cstheme="minorBidi"/>
          <w:sz w:val="22"/>
          <w:szCs w:val="22"/>
        </w:rPr>
      </w:pPr>
      <w:r w:rsidRPr="009B3506">
        <w:t>A.5.1.27.2</w:t>
      </w:r>
      <w:r w:rsidRPr="009B3506">
        <w:rPr>
          <w:rFonts w:asciiTheme="minorHAnsi" w:eastAsiaTheme="minorEastAsia" w:hAnsiTheme="minorHAnsi" w:cstheme="minorBidi"/>
          <w:sz w:val="22"/>
          <w:szCs w:val="22"/>
        </w:rPr>
        <w:tab/>
      </w:r>
      <w:r w:rsidRPr="00432094">
        <w:rPr>
          <w:snapToGrid w:val="0"/>
        </w:rPr>
        <w:t>Test Requirements</w:t>
      </w:r>
      <w:r>
        <w:tab/>
        <w:t>1067</w:t>
      </w:r>
    </w:p>
    <w:p w:rsidR="009B3506" w:rsidRDefault="009B3506">
      <w:pPr>
        <w:pStyle w:val="TOC3"/>
        <w:rPr>
          <w:rFonts w:asciiTheme="minorHAnsi" w:eastAsiaTheme="minorEastAsia" w:hAnsiTheme="minorHAnsi" w:cstheme="minorBidi"/>
          <w:sz w:val="22"/>
          <w:szCs w:val="22"/>
        </w:rPr>
      </w:pPr>
      <w:r w:rsidRPr="009B3506">
        <w:lastRenderedPageBreak/>
        <w:t>A.5.1.28</w:t>
      </w:r>
      <w:r w:rsidRPr="009B3506">
        <w:rPr>
          <w:rFonts w:asciiTheme="minorHAnsi" w:eastAsiaTheme="minorEastAsia" w:hAnsiTheme="minorHAnsi" w:cstheme="minorBidi"/>
          <w:sz w:val="22"/>
          <w:szCs w:val="22"/>
        </w:rPr>
        <w:tab/>
      </w:r>
      <w:r>
        <w:t>E-UTRAN HD-FDD inter frequency handover for Cat-M1 UEs in CEModeA</w:t>
      </w:r>
      <w:r>
        <w:tab/>
        <w:t>1068</w:t>
      </w:r>
    </w:p>
    <w:p w:rsidR="009B3506" w:rsidRDefault="009B3506">
      <w:pPr>
        <w:pStyle w:val="TOC4"/>
        <w:rPr>
          <w:rFonts w:asciiTheme="minorHAnsi" w:eastAsiaTheme="minorEastAsia" w:hAnsiTheme="minorHAnsi" w:cstheme="minorBidi"/>
          <w:sz w:val="22"/>
          <w:szCs w:val="22"/>
        </w:rPr>
      </w:pPr>
      <w:r w:rsidRPr="009B3506">
        <w:t>A.5.1.28.1</w:t>
      </w:r>
      <w:r w:rsidRPr="009B3506">
        <w:rPr>
          <w:rFonts w:asciiTheme="minorHAnsi" w:eastAsiaTheme="minorEastAsia" w:hAnsiTheme="minorHAnsi" w:cstheme="minorBidi"/>
          <w:sz w:val="22"/>
          <w:szCs w:val="22"/>
        </w:rPr>
        <w:tab/>
      </w:r>
      <w:r w:rsidRPr="00432094">
        <w:rPr>
          <w:snapToGrid w:val="0"/>
        </w:rPr>
        <w:t>Test Purpose and Environment</w:t>
      </w:r>
      <w:r>
        <w:tab/>
        <w:t>1068</w:t>
      </w:r>
    </w:p>
    <w:p w:rsidR="009B3506" w:rsidRDefault="009B3506">
      <w:pPr>
        <w:pStyle w:val="TOC4"/>
        <w:rPr>
          <w:rFonts w:asciiTheme="minorHAnsi" w:eastAsiaTheme="minorEastAsia" w:hAnsiTheme="minorHAnsi" w:cstheme="minorBidi"/>
          <w:sz w:val="22"/>
          <w:szCs w:val="22"/>
        </w:rPr>
      </w:pPr>
      <w:r w:rsidRPr="009B3506">
        <w:t>A.5.1.28.2</w:t>
      </w:r>
      <w:r w:rsidRPr="009B3506">
        <w:rPr>
          <w:rFonts w:asciiTheme="minorHAnsi" w:eastAsiaTheme="minorEastAsia" w:hAnsiTheme="minorHAnsi" w:cstheme="minorBidi"/>
          <w:sz w:val="22"/>
          <w:szCs w:val="22"/>
        </w:rPr>
        <w:tab/>
      </w:r>
      <w:r w:rsidRPr="00432094">
        <w:rPr>
          <w:snapToGrid w:val="0"/>
        </w:rPr>
        <w:t>Test Requirements</w:t>
      </w:r>
      <w:r>
        <w:tab/>
        <w:t>1069</w:t>
      </w:r>
    </w:p>
    <w:p w:rsidR="009B3506" w:rsidRDefault="009B3506">
      <w:pPr>
        <w:pStyle w:val="TOC3"/>
        <w:rPr>
          <w:rFonts w:asciiTheme="minorHAnsi" w:eastAsiaTheme="minorEastAsia" w:hAnsiTheme="minorHAnsi" w:cstheme="minorBidi"/>
          <w:sz w:val="22"/>
          <w:szCs w:val="22"/>
        </w:rPr>
      </w:pPr>
      <w:r w:rsidRPr="009B3506">
        <w:t>A.5.1.29</w:t>
      </w:r>
      <w:r w:rsidRPr="009B3506">
        <w:rPr>
          <w:rFonts w:asciiTheme="minorHAnsi" w:eastAsiaTheme="minorEastAsia" w:hAnsiTheme="minorHAnsi" w:cstheme="minorBidi"/>
          <w:sz w:val="22"/>
          <w:szCs w:val="22"/>
        </w:rPr>
        <w:tab/>
      </w:r>
      <w:r>
        <w:t>E-UTRAN TDD inter frequency handover for Cat-M1 UEs in CEModeA</w:t>
      </w:r>
      <w:r>
        <w:tab/>
        <w:t>1070</w:t>
      </w:r>
    </w:p>
    <w:p w:rsidR="009B3506" w:rsidRDefault="009B3506">
      <w:pPr>
        <w:pStyle w:val="TOC4"/>
        <w:rPr>
          <w:rFonts w:asciiTheme="minorHAnsi" w:eastAsiaTheme="minorEastAsia" w:hAnsiTheme="minorHAnsi" w:cstheme="minorBidi"/>
          <w:sz w:val="22"/>
          <w:szCs w:val="22"/>
        </w:rPr>
      </w:pPr>
      <w:r w:rsidRPr="009B3506">
        <w:t>A.5.1.29.1</w:t>
      </w:r>
      <w:r w:rsidRPr="009B3506">
        <w:rPr>
          <w:rFonts w:asciiTheme="minorHAnsi" w:eastAsiaTheme="minorEastAsia" w:hAnsiTheme="minorHAnsi" w:cstheme="minorBidi"/>
          <w:sz w:val="22"/>
          <w:szCs w:val="22"/>
        </w:rPr>
        <w:tab/>
      </w:r>
      <w:r w:rsidRPr="00432094">
        <w:rPr>
          <w:snapToGrid w:val="0"/>
        </w:rPr>
        <w:t>Test Purpose and Environment</w:t>
      </w:r>
      <w:r>
        <w:tab/>
        <w:t>1070</w:t>
      </w:r>
    </w:p>
    <w:p w:rsidR="009B3506" w:rsidRDefault="009B3506">
      <w:pPr>
        <w:pStyle w:val="TOC4"/>
        <w:rPr>
          <w:rFonts w:asciiTheme="minorHAnsi" w:eastAsiaTheme="minorEastAsia" w:hAnsiTheme="minorHAnsi" w:cstheme="minorBidi"/>
          <w:sz w:val="22"/>
          <w:szCs w:val="22"/>
        </w:rPr>
      </w:pPr>
      <w:r w:rsidRPr="009B3506">
        <w:t>A.5.1.29.2</w:t>
      </w:r>
      <w:r w:rsidRPr="009B3506">
        <w:rPr>
          <w:rFonts w:asciiTheme="minorHAnsi" w:eastAsiaTheme="minorEastAsia" w:hAnsiTheme="minorHAnsi" w:cstheme="minorBidi"/>
          <w:sz w:val="22"/>
          <w:szCs w:val="22"/>
        </w:rPr>
        <w:tab/>
      </w:r>
      <w:r w:rsidRPr="00432094">
        <w:rPr>
          <w:snapToGrid w:val="0"/>
        </w:rPr>
        <w:t>Test Requirements</w:t>
      </w:r>
      <w:r>
        <w:tab/>
        <w:t>1071</w:t>
      </w:r>
    </w:p>
    <w:p w:rsidR="009B3506" w:rsidRDefault="009B3506">
      <w:pPr>
        <w:pStyle w:val="TOC3"/>
        <w:rPr>
          <w:rFonts w:asciiTheme="minorHAnsi" w:eastAsiaTheme="minorEastAsia" w:hAnsiTheme="minorHAnsi" w:cstheme="minorBidi"/>
          <w:sz w:val="22"/>
          <w:szCs w:val="22"/>
        </w:rPr>
      </w:pPr>
      <w:r w:rsidRPr="009B3506">
        <w:t>A.5.1.30</w:t>
      </w:r>
      <w:r w:rsidRPr="009B3506">
        <w:rPr>
          <w:rFonts w:asciiTheme="minorHAnsi" w:eastAsiaTheme="minorEastAsia" w:hAnsiTheme="minorHAnsi" w:cstheme="minorBidi"/>
          <w:sz w:val="22"/>
          <w:szCs w:val="22"/>
        </w:rPr>
        <w:tab/>
      </w:r>
      <w:r>
        <w:t>E-UTRAN FDD inter frequency handover for Cat-M1 UEs in CEModeB</w:t>
      </w:r>
      <w:r>
        <w:tab/>
        <w:t>1072</w:t>
      </w:r>
    </w:p>
    <w:p w:rsidR="009B3506" w:rsidRDefault="009B3506">
      <w:pPr>
        <w:pStyle w:val="TOC4"/>
        <w:rPr>
          <w:rFonts w:asciiTheme="minorHAnsi" w:eastAsiaTheme="minorEastAsia" w:hAnsiTheme="minorHAnsi" w:cstheme="minorBidi"/>
          <w:sz w:val="22"/>
          <w:szCs w:val="22"/>
        </w:rPr>
      </w:pPr>
      <w:r w:rsidRPr="009B3506">
        <w:t>A.5.1.30.1</w:t>
      </w:r>
      <w:r w:rsidRPr="009B3506">
        <w:rPr>
          <w:rFonts w:asciiTheme="minorHAnsi" w:eastAsiaTheme="minorEastAsia" w:hAnsiTheme="minorHAnsi" w:cstheme="minorBidi"/>
          <w:sz w:val="22"/>
          <w:szCs w:val="22"/>
        </w:rPr>
        <w:tab/>
      </w:r>
      <w:r w:rsidRPr="00432094">
        <w:rPr>
          <w:snapToGrid w:val="0"/>
        </w:rPr>
        <w:t>Test Purpose and Environment</w:t>
      </w:r>
      <w:r>
        <w:tab/>
        <w:t>1072</w:t>
      </w:r>
    </w:p>
    <w:p w:rsidR="009B3506" w:rsidRDefault="009B3506">
      <w:pPr>
        <w:pStyle w:val="TOC4"/>
        <w:rPr>
          <w:rFonts w:asciiTheme="minorHAnsi" w:eastAsiaTheme="minorEastAsia" w:hAnsiTheme="minorHAnsi" w:cstheme="minorBidi"/>
          <w:sz w:val="22"/>
          <w:szCs w:val="22"/>
        </w:rPr>
      </w:pPr>
      <w:r w:rsidRPr="009B3506">
        <w:t>A.5.1.30.2</w:t>
      </w:r>
      <w:r w:rsidRPr="009B3506">
        <w:rPr>
          <w:rFonts w:asciiTheme="minorHAnsi" w:eastAsiaTheme="minorEastAsia" w:hAnsiTheme="minorHAnsi" w:cstheme="minorBidi"/>
          <w:sz w:val="22"/>
          <w:szCs w:val="22"/>
        </w:rPr>
        <w:tab/>
      </w:r>
      <w:r w:rsidRPr="00432094">
        <w:rPr>
          <w:snapToGrid w:val="0"/>
        </w:rPr>
        <w:t>Test Requirements</w:t>
      </w:r>
      <w:r>
        <w:tab/>
        <w:t>1073</w:t>
      </w:r>
    </w:p>
    <w:p w:rsidR="009B3506" w:rsidRDefault="009B3506">
      <w:pPr>
        <w:pStyle w:val="TOC3"/>
        <w:rPr>
          <w:rFonts w:asciiTheme="minorHAnsi" w:eastAsiaTheme="minorEastAsia" w:hAnsiTheme="minorHAnsi" w:cstheme="minorBidi"/>
          <w:sz w:val="22"/>
          <w:szCs w:val="22"/>
        </w:rPr>
      </w:pPr>
      <w:r w:rsidRPr="009B3506">
        <w:t>A.5.1.31</w:t>
      </w:r>
      <w:r w:rsidRPr="009B3506">
        <w:rPr>
          <w:rFonts w:asciiTheme="minorHAnsi" w:eastAsiaTheme="minorEastAsia" w:hAnsiTheme="minorHAnsi" w:cstheme="minorBidi"/>
          <w:sz w:val="22"/>
          <w:szCs w:val="22"/>
        </w:rPr>
        <w:tab/>
      </w:r>
      <w:r>
        <w:t>E-UTRAN HD-FDD inter frequency handover for Cat-M1 UEs in CEModeB</w:t>
      </w:r>
      <w:r>
        <w:tab/>
        <w:t>1074</w:t>
      </w:r>
    </w:p>
    <w:p w:rsidR="009B3506" w:rsidRDefault="009B3506">
      <w:pPr>
        <w:pStyle w:val="TOC4"/>
        <w:rPr>
          <w:rFonts w:asciiTheme="minorHAnsi" w:eastAsiaTheme="minorEastAsia" w:hAnsiTheme="minorHAnsi" w:cstheme="minorBidi"/>
          <w:sz w:val="22"/>
          <w:szCs w:val="22"/>
        </w:rPr>
      </w:pPr>
      <w:r w:rsidRPr="009B3506">
        <w:t>A.5.1.31.1</w:t>
      </w:r>
      <w:r w:rsidRPr="009B3506">
        <w:rPr>
          <w:rFonts w:asciiTheme="minorHAnsi" w:eastAsiaTheme="minorEastAsia" w:hAnsiTheme="minorHAnsi" w:cstheme="minorBidi"/>
          <w:sz w:val="22"/>
          <w:szCs w:val="22"/>
        </w:rPr>
        <w:tab/>
      </w:r>
      <w:r w:rsidRPr="00432094">
        <w:rPr>
          <w:snapToGrid w:val="0"/>
        </w:rPr>
        <w:t>Test Purpose and Environment</w:t>
      </w:r>
      <w:r>
        <w:tab/>
        <w:t>1074</w:t>
      </w:r>
    </w:p>
    <w:p w:rsidR="009B3506" w:rsidRDefault="009B3506">
      <w:pPr>
        <w:pStyle w:val="TOC4"/>
        <w:rPr>
          <w:rFonts w:asciiTheme="minorHAnsi" w:eastAsiaTheme="minorEastAsia" w:hAnsiTheme="minorHAnsi" w:cstheme="minorBidi"/>
          <w:sz w:val="22"/>
          <w:szCs w:val="22"/>
        </w:rPr>
      </w:pPr>
      <w:r w:rsidRPr="009B3506">
        <w:t>A.5.1.31.2</w:t>
      </w:r>
      <w:r w:rsidRPr="009B3506">
        <w:rPr>
          <w:rFonts w:asciiTheme="minorHAnsi" w:eastAsiaTheme="minorEastAsia" w:hAnsiTheme="minorHAnsi" w:cstheme="minorBidi"/>
          <w:sz w:val="22"/>
          <w:szCs w:val="22"/>
        </w:rPr>
        <w:tab/>
      </w:r>
      <w:r w:rsidRPr="00432094">
        <w:rPr>
          <w:snapToGrid w:val="0"/>
        </w:rPr>
        <w:t>Test Requirements</w:t>
      </w:r>
      <w:r>
        <w:tab/>
        <w:t>1075</w:t>
      </w:r>
    </w:p>
    <w:p w:rsidR="009B3506" w:rsidRDefault="009B3506">
      <w:pPr>
        <w:pStyle w:val="TOC3"/>
        <w:rPr>
          <w:rFonts w:asciiTheme="minorHAnsi" w:eastAsiaTheme="minorEastAsia" w:hAnsiTheme="minorHAnsi" w:cstheme="minorBidi"/>
          <w:sz w:val="22"/>
          <w:szCs w:val="22"/>
        </w:rPr>
      </w:pPr>
      <w:r w:rsidRPr="009B3506">
        <w:t>A.5.1.32</w:t>
      </w:r>
      <w:r w:rsidRPr="009B3506">
        <w:rPr>
          <w:rFonts w:asciiTheme="minorHAnsi" w:eastAsiaTheme="minorEastAsia" w:hAnsiTheme="minorHAnsi" w:cstheme="minorBidi"/>
          <w:sz w:val="22"/>
          <w:szCs w:val="22"/>
        </w:rPr>
        <w:tab/>
      </w:r>
      <w:r>
        <w:t>E-UTRAN TDD inter frequency handover for Cat-M1 UEs in CEModeB</w:t>
      </w:r>
      <w:r>
        <w:tab/>
        <w:t>1076</w:t>
      </w:r>
    </w:p>
    <w:p w:rsidR="009B3506" w:rsidRDefault="009B3506">
      <w:pPr>
        <w:pStyle w:val="TOC4"/>
        <w:rPr>
          <w:rFonts w:asciiTheme="minorHAnsi" w:eastAsiaTheme="minorEastAsia" w:hAnsiTheme="minorHAnsi" w:cstheme="minorBidi"/>
          <w:sz w:val="22"/>
          <w:szCs w:val="22"/>
        </w:rPr>
      </w:pPr>
      <w:r w:rsidRPr="009B3506">
        <w:t>A.5.1.32.1</w:t>
      </w:r>
      <w:r w:rsidRPr="009B3506">
        <w:rPr>
          <w:rFonts w:asciiTheme="minorHAnsi" w:eastAsiaTheme="minorEastAsia" w:hAnsiTheme="minorHAnsi" w:cstheme="minorBidi"/>
          <w:sz w:val="22"/>
          <w:szCs w:val="22"/>
        </w:rPr>
        <w:tab/>
      </w:r>
      <w:r w:rsidRPr="00432094">
        <w:rPr>
          <w:snapToGrid w:val="0"/>
        </w:rPr>
        <w:t>Test Purpose and Environment</w:t>
      </w:r>
      <w:r>
        <w:tab/>
        <w:t>1076</w:t>
      </w:r>
    </w:p>
    <w:p w:rsidR="009B3506" w:rsidRDefault="009B3506">
      <w:pPr>
        <w:pStyle w:val="TOC4"/>
        <w:rPr>
          <w:rFonts w:asciiTheme="minorHAnsi" w:eastAsiaTheme="minorEastAsia" w:hAnsiTheme="minorHAnsi" w:cstheme="minorBidi"/>
          <w:sz w:val="22"/>
          <w:szCs w:val="22"/>
        </w:rPr>
      </w:pPr>
      <w:r w:rsidRPr="009B3506">
        <w:t>A.5.1.32.2</w:t>
      </w:r>
      <w:r w:rsidRPr="009B3506">
        <w:rPr>
          <w:rFonts w:asciiTheme="minorHAnsi" w:eastAsiaTheme="minorEastAsia" w:hAnsiTheme="minorHAnsi" w:cstheme="minorBidi"/>
          <w:sz w:val="22"/>
          <w:szCs w:val="22"/>
        </w:rPr>
        <w:tab/>
      </w:r>
      <w:r w:rsidRPr="00432094">
        <w:rPr>
          <w:snapToGrid w:val="0"/>
        </w:rPr>
        <w:t>Test Requirements</w:t>
      </w:r>
      <w:r>
        <w:tab/>
        <w:t>1077</w:t>
      </w:r>
    </w:p>
    <w:p w:rsidR="009B3506" w:rsidRDefault="009B3506">
      <w:pPr>
        <w:pStyle w:val="TOC3"/>
        <w:rPr>
          <w:rFonts w:asciiTheme="minorHAnsi" w:eastAsiaTheme="minorEastAsia" w:hAnsiTheme="minorHAnsi" w:cstheme="minorBidi"/>
          <w:sz w:val="22"/>
          <w:szCs w:val="22"/>
        </w:rPr>
      </w:pPr>
      <w:r w:rsidRPr="009B3506">
        <w:t>A.5.1.33</w:t>
      </w:r>
      <w:r w:rsidRPr="009B3506">
        <w:rPr>
          <w:rFonts w:asciiTheme="minorHAnsi" w:eastAsiaTheme="minorEastAsia" w:hAnsiTheme="minorHAnsi" w:cstheme="minorBidi"/>
          <w:sz w:val="22"/>
          <w:szCs w:val="22"/>
        </w:rPr>
        <w:tab/>
      </w:r>
      <w:r>
        <w:t>E-UTRAN FDD-FDD Intra frequency handover for Cat-M1 UEs in CEModeA without SFN acquisition</w:t>
      </w:r>
      <w:r>
        <w:tab/>
        <w:t>1078</w:t>
      </w:r>
    </w:p>
    <w:p w:rsidR="009B3506" w:rsidRDefault="009B3506">
      <w:pPr>
        <w:pStyle w:val="TOC4"/>
        <w:rPr>
          <w:rFonts w:asciiTheme="minorHAnsi" w:eastAsiaTheme="minorEastAsia" w:hAnsiTheme="minorHAnsi" w:cstheme="minorBidi"/>
          <w:sz w:val="22"/>
          <w:szCs w:val="22"/>
        </w:rPr>
      </w:pPr>
      <w:r w:rsidRPr="009B3506">
        <w:t>A.5.1.33.1</w:t>
      </w:r>
      <w:r w:rsidRPr="009B3506">
        <w:rPr>
          <w:rFonts w:asciiTheme="minorHAnsi" w:eastAsiaTheme="minorEastAsia" w:hAnsiTheme="minorHAnsi" w:cstheme="minorBidi"/>
          <w:sz w:val="22"/>
          <w:szCs w:val="22"/>
        </w:rPr>
        <w:tab/>
      </w:r>
      <w:r w:rsidRPr="00432094">
        <w:rPr>
          <w:snapToGrid w:val="0"/>
        </w:rPr>
        <w:t>Test Purpose and Environment</w:t>
      </w:r>
      <w:r>
        <w:tab/>
        <w:t>1078</w:t>
      </w:r>
    </w:p>
    <w:p w:rsidR="009B3506" w:rsidRDefault="009B3506">
      <w:pPr>
        <w:pStyle w:val="TOC4"/>
        <w:rPr>
          <w:rFonts w:asciiTheme="minorHAnsi" w:eastAsiaTheme="minorEastAsia" w:hAnsiTheme="minorHAnsi" w:cstheme="minorBidi"/>
          <w:sz w:val="22"/>
          <w:szCs w:val="22"/>
        </w:rPr>
      </w:pPr>
      <w:r w:rsidRPr="009B3506">
        <w:t>A.5.1.13.2</w:t>
      </w:r>
      <w:r w:rsidRPr="009B3506">
        <w:rPr>
          <w:rFonts w:asciiTheme="minorHAnsi" w:eastAsiaTheme="minorEastAsia" w:hAnsiTheme="minorHAnsi" w:cstheme="minorBidi"/>
          <w:sz w:val="22"/>
          <w:szCs w:val="22"/>
        </w:rPr>
        <w:tab/>
      </w:r>
      <w:r w:rsidRPr="00432094">
        <w:rPr>
          <w:snapToGrid w:val="0"/>
        </w:rPr>
        <w:t>Test Requirements</w:t>
      </w:r>
      <w:r>
        <w:tab/>
        <w:t>1079</w:t>
      </w:r>
    </w:p>
    <w:p w:rsidR="009B3506" w:rsidRDefault="009B3506">
      <w:pPr>
        <w:pStyle w:val="TOC3"/>
        <w:rPr>
          <w:rFonts w:asciiTheme="minorHAnsi" w:eastAsiaTheme="minorEastAsia" w:hAnsiTheme="minorHAnsi" w:cstheme="minorBidi"/>
          <w:sz w:val="22"/>
          <w:szCs w:val="22"/>
        </w:rPr>
      </w:pPr>
      <w:r w:rsidRPr="009B3506">
        <w:t>A.5.1.34</w:t>
      </w:r>
      <w:r w:rsidRPr="009B3506">
        <w:rPr>
          <w:rFonts w:asciiTheme="minorHAnsi" w:eastAsiaTheme="minorEastAsia" w:hAnsiTheme="minorHAnsi" w:cstheme="minorBidi"/>
          <w:sz w:val="22"/>
          <w:szCs w:val="22"/>
        </w:rPr>
        <w:tab/>
      </w:r>
      <w:r>
        <w:t>E-UTRAN HD-FDD Intra frequency handover for Cat-M1 UEs in CEModeA without SFN acquisition</w:t>
      </w:r>
      <w:r>
        <w:tab/>
        <w:t>1080</w:t>
      </w:r>
    </w:p>
    <w:p w:rsidR="009B3506" w:rsidRDefault="009B3506">
      <w:pPr>
        <w:pStyle w:val="TOC4"/>
        <w:rPr>
          <w:rFonts w:asciiTheme="minorHAnsi" w:eastAsiaTheme="minorEastAsia" w:hAnsiTheme="minorHAnsi" w:cstheme="minorBidi"/>
          <w:sz w:val="22"/>
          <w:szCs w:val="22"/>
        </w:rPr>
      </w:pPr>
      <w:r w:rsidRPr="009B3506">
        <w:t>A.5.1.34.1</w:t>
      </w:r>
      <w:r w:rsidRPr="009B3506">
        <w:rPr>
          <w:rFonts w:asciiTheme="minorHAnsi" w:eastAsiaTheme="minorEastAsia" w:hAnsiTheme="minorHAnsi" w:cstheme="minorBidi"/>
          <w:sz w:val="22"/>
          <w:szCs w:val="22"/>
        </w:rPr>
        <w:tab/>
      </w:r>
      <w:r w:rsidRPr="00432094">
        <w:rPr>
          <w:snapToGrid w:val="0"/>
        </w:rPr>
        <w:t>Test Purpose and Environment</w:t>
      </w:r>
      <w:r>
        <w:tab/>
        <w:t>1080</w:t>
      </w:r>
    </w:p>
    <w:p w:rsidR="009B3506" w:rsidRDefault="009B3506">
      <w:pPr>
        <w:pStyle w:val="TOC4"/>
        <w:rPr>
          <w:rFonts w:asciiTheme="minorHAnsi" w:eastAsiaTheme="minorEastAsia" w:hAnsiTheme="minorHAnsi" w:cstheme="minorBidi"/>
          <w:sz w:val="22"/>
          <w:szCs w:val="22"/>
        </w:rPr>
      </w:pPr>
      <w:r w:rsidRPr="009B3506">
        <w:t>A.5.1.34.2</w:t>
      </w:r>
      <w:r w:rsidRPr="009B3506">
        <w:rPr>
          <w:rFonts w:asciiTheme="minorHAnsi" w:eastAsiaTheme="minorEastAsia" w:hAnsiTheme="minorHAnsi" w:cstheme="minorBidi"/>
          <w:sz w:val="22"/>
          <w:szCs w:val="22"/>
        </w:rPr>
        <w:tab/>
      </w:r>
      <w:r w:rsidRPr="00432094">
        <w:rPr>
          <w:snapToGrid w:val="0"/>
        </w:rPr>
        <w:t>Test Requirements</w:t>
      </w:r>
      <w:r>
        <w:tab/>
        <w:t>1081</w:t>
      </w:r>
    </w:p>
    <w:p w:rsidR="009B3506" w:rsidRDefault="009B3506">
      <w:pPr>
        <w:pStyle w:val="TOC3"/>
        <w:rPr>
          <w:rFonts w:asciiTheme="minorHAnsi" w:eastAsiaTheme="minorEastAsia" w:hAnsiTheme="minorHAnsi" w:cstheme="minorBidi"/>
          <w:sz w:val="22"/>
          <w:szCs w:val="22"/>
        </w:rPr>
      </w:pPr>
      <w:r w:rsidRPr="009B3506">
        <w:t>A.5.1.35</w:t>
      </w:r>
      <w:r w:rsidRPr="009B3506">
        <w:rPr>
          <w:rFonts w:asciiTheme="minorHAnsi" w:eastAsiaTheme="minorEastAsia" w:hAnsiTheme="minorHAnsi"/>
          <w:sz w:val="22"/>
          <w:szCs w:val="22"/>
        </w:rPr>
        <w:tab/>
      </w:r>
      <w:r>
        <w:t>E-UTRAN TDD Intra frequency handover for Cat-M1 UEs in CEModeA without SFN acquisition</w:t>
      </w:r>
      <w:r>
        <w:tab/>
        <w:t>1082</w:t>
      </w:r>
    </w:p>
    <w:p w:rsidR="009B3506" w:rsidRDefault="009B3506">
      <w:pPr>
        <w:pStyle w:val="TOC4"/>
        <w:rPr>
          <w:rFonts w:asciiTheme="minorHAnsi" w:eastAsiaTheme="minorEastAsia" w:hAnsiTheme="minorHAnsi" w:cstheme="minorBidi"/>
          <w:sz w:val="22"/>
          <w:szCs w:val="22"/>
        </w:rPr>
      </w:pPr>
      <w:r w:rsidRPr="009B3506">
        <w:t>A.5.1.35.1</w:t>
      </w:r>
      <w:r w:rsidRPr="009B3506">
        <w:rPr>
          <w:rFonts w:asciiTheme="minorHAnsi" w:eastAsiaTheme="minorEastAsia" w:hAnsiTheme="minorHAnsi" w:cstheme="minorBidi"/>
          <w:sz w:val="22"/>
          <w:szCs w:val="22"/>
        </w:rPr>
        <w:tab/>
      </w:r>
      <w:r w:rsidRPr="00432094">
        <w:rPr>
          <w:snapToGrid w:val="0"/>
        </w:rPr>
        <w:t>Test Purpose and Environment</w:t>
      </w:r>
      <w:r>
        <w:tab/>
        <w:t>1082</w:t>
      </w:r>
    </w:p>
    <w:p w:rsidR="009B3506" w:rsidRDefault="009B3506">
      <w:pPr>
        <w:pStyle w:val="TOC4"/>
        <w:rPr>
          <w:rFonts w:asciiTheme="minorHAnsi" w:eastAsiaTheme="minorEastAsia" w:hAnsiTheme="minorHAnsi" w:cstheme="minorBidi"/>
          <w:sz w:val="22"/>
          <w:szCs w:val="22"/>
        </w:rPr>
      </w:pPr>
      <w:r w:rsidRPr="009B3506">
        <w:t>A.5.1.35.2</w:t>
      </w:r>
      <w:r w:rsidRPr="009B3506">
        <w:rPr>
          <w:rFonts w:asciiTheme="minorHAnsi" w:eastAsiaTheme="minorEastAsia" w:hAnsiTheme="minorHAnsi" w:cstheme="minorBidi"/>
          <w:sz w:val="22"/>
          <w:szCs w:val="22"/>
        </w:rPr>
        <w:tab/>
      </w:r>
      <w:r w:rsidRPr="00432094">
        <w:rPr>
          <w:snapToGrid w:val="0"/>
        </w:rPr>
        <w:t>Test Requirements</w:t>
      </w:r>
      <w:r>
        <w:tab/>
        <w:t>1083</w:t>
      </w:r>
    </w:p>
    <w:p w:rsidR="009B3506" w:rsidRDefault="009B3506">
      <w:pPr>
        <w:pStyle w:val="TOC3"/>
        <w:rPr>
          <w:rFonts w:asciiTheme="minorHAnsi" w:eastAsiaTheme="minorEastAsia" w:hAnsiTheme="minorHAnsi" w:cstheme="minorBidi"/>
          <w:sz w:val="22"/>
          <w:szCs w:val="22"/>
        </w:rPr>
      </w:pPr>
      <w:r w:rsidRPr="009B3506">
        <w:t>A.5.1.36</w:t>
      </w:r>
      <w:r w:rsidRPr="009B3506">
        <w:rPr>
          <w:rFonts w:asciiTheme="minorHAnsi" w:eastAsiaTheme="minorEastAsia" w:hAnsiTheme="minorHAnsi" w:cstheme="minorBidi"/>
          <w:sz w:val="22"/>
          <w:szCs w:val="22"/>
        </w:rPr>
        <w:tab/>
      </w:r>
      <w:r>
        <w:t>E-UTRAN FDD-FDD Intra frequency handover for Cat-M1 UEs in CEModeB without SFN acquisition</w:t>
      </w:r>
      <w:r>
        <w:tab/>
        <w:t>1084</w:t>
      </w:r>
    </w:p>
    <w:p w:rsidR="009B3506" w:rsidRDefault="009B3506">
      <w:pPr>
        <w:pStyle w:val="TOC4"/>
        <w:rPr>
          <w:rFonts w:asciiTheme="minorHAnsi" w:eastAsiaTheme="minorEastAsia" w:hAnsiTheme="minorHAnsi" w:cstheme="minorBidi"/>
          <w:sz w:val="22"/>
          <w:szCs w:val="22"/>
        </w:rPr>
      </w:pPr>
      <w:r w:rsidRPr="009B3506">
        <w:t>A.5.1.36.1</w:t>
      </w:r>
      <w:r w:rsidRPr="009B3506">
        <w:rPr>
          <w:rFonts w:asciiTheme="minorHAnsi" w:eastAsiaTheme="minorEastAsia" w:hAnsiTheme="minorHAnsi" w:cstheme="minorBidi"/>
          <w:sz w:val="22"/>
          <w:szCs w:val="22"/>
        </w:rPr>
        <w:tab/>
      </w:r>
      <w:r w:rsidRPr="00432094">
        <w:rPr>
          <w:snapToGrid w:val="0"/>
        </w:rPr>
        <w:t>Test Purpose and Environment</w:t>
      </w:r>
      <w:r>
        <w:tab/>
        <w:t>1084</w:t>
      </w:r>
    </w:p>
    <w:p w:rsidR="009B3506" w:rsidRDefault="009B3506">
      <w:pPr>
        <w:pStyle w:val="TOC4"/>
        <w:rPr>
          <w:rFonts w:asciiTheme="minorHAnsi" w:eastAsiaTheme="minorEastAsia" w:hAnsiTheme="minorHAnsi" w:cstheme="minorBidi"/>
          <w:sz w:val="22"/>
          <w:szCs w:val="22"/>
        </w:rPr>
      </w:pPr>
      <w:r w:rsidRPr="009B3506">
        <w:t>A.5.1.36.2</w:t>
      </w:r>
      <w:r w:rsidRPr="009B3506">
        <w:rPr>
          <w:rFonts w:asciiTheme="minorHAnsi" w:eastAsiaTheme="minorEastAsia" w:hAnsiTheme="minorHAnsi" w:cstheme="minorBidi"/>
          <w:sz w:val="22"/>
          <w:szCs w:val="22"/>
        </w:rPr>
        <w:tab/>
      </w:r>
      <w:r w:rsidRPr="00432094">
        <w:rPr>
          <w:snapToGrid w:val="0"/>
        </w:rPr>
        <w:t>Test Requirements</w:t>
      </w:r>
      <w:r>
        <w:tab/>
        <w:t>1085</w:t>
      </w:r>
    </w:p>
    <w:p w:rsidR="009B3506" w:rsidRDefault="009B3506">
      <w:pPr>
        <w:pStyle w:val="TOC3"/>
        <w:rPr>
          <w:rFonts w:asciiTheme="minorHAnsi" w:eastAsiaTheme="minorEastAsia" w:hAnsiTheme="minorHAnsi" w:cstheme="minorBidi"/>
          <w:sz w:val="22"/>
          <w:szCs w:val="22"/>
        </w:rPr>
      </w:pPr>
      <w:r w:rsidRPr="009B3506">
        <w:t>A.5.1.37</w:t>
      </w:r>
      <w:r w:rsidRPr="009B3506">
        <w:rPr>
          <w:rFonts w:asciiTheme="minorHAnsi" w:eastAsiaTheme="minorEastAsia" w:hAnsiTheme="minorHAnsi" w:cstheme="minorBidi"/>
          <w:sz w:val="22"/>
          <w:szCs w:val="22"/>
        </w:rPr>
        <w:tab/>
      </w:r>
      <w:r>
        <w:t>E-UTRAN HD-FDD Intra frequency handover for Cat-M1 UEs in CEModeB without SFN acquisition</w:t>
      </w:r>
      <w:r>
        <w:tab/>
        <w:t>1086</w:t>
      </w:r>
    </w:p>
    <w:p w:rsidR="009B3506" w:rsidRDefault="009B3506">
      <w:pPr>
        <w:pStyle w:val="TOC4"/>
        <w:rPr>
          <w:rFonts w:asciiTheme="minorHAnsi" w:eastAsiaTheme="minorEastAsia" w:hAnsiTheme="minorHAnsi" w:cstheme="minorBidi"/>
          <w:sz w:val="22"/>
          <w:szCs w:val="22"/>
        </w:rPr>
      </w:pPr>
      <w:r w:rsidRPr="009B3506">
        <w:t>A.5.1.37.1</w:t>
      </w:r>
      <w:r w:rsidRPr="009B3506">
        <w:rPr>
          <w:rFonts w:asciiTheme="minorHAnsi" w:eastAsiaTheme="minorEastAsia" w:hAnsiTheme="minorHAnsi" w:cstheme="minorBidi"/>
          <w:sz w:val="22"/>
          <w:szCs w:val="22"/>
        </w:rPr>
        <w:tab/>
      </w:r>
      <w:r w:rsidRPr="00432094">
        <w:rPr>
          <w:snapToGrid w:val="0"/>
        </w:rPr>
        <w:t>Test Purpose and Environment</w:t>
      </w:r>
      <w:r>
        <w:tab/>
        <w:t>1086</w:t>
      </w:r>
    </w:p>
    <w:p w:rsidR="009B3506" w:rsidRDefault="009B3506">
      <w:pPr>
        <w:pStyle w:val="TOC4"/>
        <w:rPr>
          <w:rFonts w:asciiTheme="minorHAnsi" w:eastAsiaTheme="minorEastAsia" w:hAnsiTheme="minorHAnsi" w:cstheme="minorBidi"/>
          <w:sz w:val="22"/>
          <w:szCs w:val="22"/>
        </w:rPr>
      </w:pPr>
      <w:r w:rsidRPr="009B3506">
        <w:t>A.5.1.37.2</w:t>
      </w:r>
      <w:r w:rsidRPr="009B3506">
        <w:rPr>
          <w:rFonts w:asciiTheme="minorHAnsi" w:eastAsiaTheme="minorEastAsia" w:hAnsiTheme="minorHAnsi" w:cstheme="minorBidi"/>
          <w:sz w:val="22"/>
          <w:szCs w:val="22"/>
        </w:rPr>
        <w:tab/>
      </w:r>
      <w:r w:rsidRPr="00432094">
        <w:rPr>
          <w:snapToGrid w:val="0"/>
        </w:rPr>
        <w:t>Test Requirements</w:t>
      </w:r>
      <w:r>
        <w:tab/>
        <w:t>1087</w:t>
      </w:r>
    </w:p>
    <w:p w:rsidR="009B3506" w:rsidRDefault="009B3506">
      <w:pPr>
        <w:pStyle w:val="TOC3"/>
        <w:rPr>
          <w:rFonts w:asciiTheme="minorHAnsi" w:eastAsiaTheme="minorEastAsia" w:hAnsiTheme="minorHAnsi" w:cstheme="minorBidi"/>
          <w:sz w:val="22"/>
          <w:szCs w:val="22"/>
        </w:rPr>
      </w:pPr>
      <w:r w:rsidRPr="009B3506">
        <w:t>A.5.1.38</w:t>
      </w:r>
      <w:r w:rsidRPr="009B3506">
        <w:rPr>
          <w:rFonts w:asciiTheme="minorHAnsi" w:eastAsiaTheme="minorEastAsia" w:hAnsiTheme="minorHAnsi"/>
          <w:sz w:val="22"/>
          <w:szCs w:val="22"/>
        </w:rPr>
        <w:tab/>
      </w:r>
      <w:r>
        <w:t>E-UTRAN TDD Intra frequency handover for Cat-M1 UEs in CEModeB without SFN acquisition</w:t>
      </w:r>
      <w:r>
        <w:tab/>
        <w:t>1088</w:t>
      </w:r>
    </w:p>
    <w:p w:rsidR="009B3506" w:rsidRDefault="009B3506">
      <w:pPr>
        <w:pStyle w:val="TOC4"/>
        <w:rPr>
          <w:rFonts w:asciiTheme="minorHAnsi" w:eastAsiaTheme="minorEastAsia" w:hAnsiTheme="minorHAnsi" w:cstheme="minorBidi"/>
          <w:sz w:val="22"/>
          <w:szCs w:val="22"/>
        </w:rPr>
      </w:pPr>
      <w:r w:rsidRPr="009B3506">
        <w:t>A.5.1.38.1</w:t>
      </w:r>
      <w:r w:rsidRPr="009B3506">
        <w:rPr>
          <w:rFonts w:asciiTheme="minorHAnsi" w:eastAsiaTheme="minorEastAsia" w:hAnsiTheme="minorHAnsi" w:cstheme="minorBidi"/>
          <w:sz w:val="22"/>
          <w:szCs w:val="22"/>
        </w:rPr>
        <w:tab/>
      </w:r>
      <w:r w:rsidRPr="00432094">
        <w:rPr>
          <w:snapToGrid w:val="0"/>
        </w:rPr>
        <w:t>Test Purpose and Environment</w:t>
      </w:r>
      <w:r>
        <w:tab/>
        <w:t>1088</w:t>
      </w:r>
    </w:p>
    <w:p w:rsidR="009B3506" w:rsidRDefault="009B3506">
      <w:pPr>
        <w:pStyle w:val="TOC4"/>
        <w:rPr>
          <w:rFonts w:asciiTheme="minorHAnsi" w:eastAsiaTheme="minorEastAsia" w:hAnsiTheme="minorHAnsi" w:cstheme="minorBidi"/>
          <w:sz w:val="22"/>
          <w:szCs w:val="22"/>
        </w:rPr>
      </w:pPr>
      <w:r w:rsidRPr="009B3506">
        <w:t>A.5.1.38.2</w:t>
      </w:r>
      <w:r w:rsidRPr="009B3506">
        <w:rPr>
          <w:rFonts w:asciiTheme="minorHAnsi" w:eastAsiaTheme="minorEastAsia" w:hAnsiTheme="minorHAnsi" w:cstheme="minorBidi"/>
          <w:sz w:val="22"/>
          <w:szCs w:val="22"/>
        </w:rPr>
        <w:tab/>
      </w:r>
      <w:r w:rsidRPr="00432094">
        <w:rPr>
          <w:snapToGrid w:val="0"/>
        </w:rPr>
        <w:t>Test Requirements</w:t>
      </w:r>
      <w:r>
        <w:tab/>
        <w:t>1089</w:t>
      </w:r>
    </w:p>
    <w:p w:rsidR="009B3506" w:rsidRDefault="009B3506">
      <w:pPr>
        <w:pStyle w:val="TOC3"/>
        <w:rPr>
          <w:rFonts w:asciiTheme="minorHAnsi" w:eastAsiaTheme="minorEastAsia" w:hAnsiTheme="minorHAnsi" w:cstheme="minorBidi"/>
          <w:sz w:val="22"/>
          <w:szCs w:val="22"/>
        </w:rPr>
      </w:pPr>
      <w:r w:rsidRPr="009B3506">
        <w:t>A.5.1.39</w:t>
      </w:r>
      <w:r w:rsidRPr="009B3506">
        <w:rPr>
          <w:rFonts w:asciiTheme="minorHAnsi" w:eastAsiaTheme="minorEastAsia" w:hAnsiTheme="minorHAnsi" w:cstheme="minorBidi"/>
          <w:sz w:val="22"/>
          <w:szCs w:val="22"/>
        </w:rPr>
        <w:tab/>
      </w:r>
      <w:r>
        <w:t>E-UTRAN FDD - FDD Intra frequency handover with direct SCell activation</w:t>
      </w:r>
      <w:r>
        <w:tab/>
        <w:t>1090</w:t>
      </w:r>
    </w:p>
    <w:p w:rsidR="009B3506" w:rsidRDefault="009B3506">
      <w:pPr>
        <w:pStyle w:val="TOC4"/>
        <w:rPr>
          <w:rFonts w:asciiTheme="minorHAnsi" w:eastAsiaTheme="minorEastAsia" w:hAnsiTheme="minorHAnsi" w:cstheme="minorBidi"/>
          <w:sz w:val="22"/>
          <w:szCs w:val="22"/>
        </w:rPr>
      </w:pPr>
      <w:r w:rsidRPr="009B3506">
        <w:t>A.5.1.39.1</w:t>
      </w:r>
      <w:r w:rsidRPr="009B3506">
        <w:rPr>
          <w:rFonts w:asciiTheme="minorHAnsi" w:eastAsiaTheme="minorEastAsia" w:hAnsiTheme="minorHAnsi" w:cstheme="minorBidi"/>
          <w:sz w:val="22"/>
          <w:szCs w:val="22"/>
        </w:rPr>
        <w:tab/>
      </w:r>
      <w:r w:rsidRPr="00432094">
        <w:rPr>
          <w:snapToGrid w:val="0"/>
        </w:rPr>
        <w:t>Test Purpose and Environment</w:t>
      </w:r>
      <w:r>
        <w:tab/>
        <w:t>1090</w:t>
      </w:r>
    </w:p>
    <w:p w:rsidR="009B3506" w:rsidRDefault="009B3506">
      <w:pPr>
        <w:pStyle w:val="TOC4"/>
        <w:rPr>
          <w:rFonts w:asciiTheme="minorHAnsi" w:eastAsiaTheme="minorEastAsia" w:hAnsiTheme="minorHAnsi" w:cstheme="minorBidi"/>
          <w:sz w:val="22"/>
          <w:szCs w:val="22"/>
        </w:rPr>
      </w:pPr>
      <w:r w:rsidRPr="009B3506">
        <w:t>A.5.1.39.2</w:t>
      </w:r>
      <w:r w:rsidRPr="009B3506">
        <w:rPr>
          <w:rFonts w:asciiTheme="minorHAnsi" w:eastAsiaTheme="minorEastAsia" w:hAnsiTheme="minorHAnsi" w:cstheme="minorBidi"/>
          <w:sz w:val="22"/>
          <w:szCs w:val="22"/>
        </w:rPr>
        <w:tab/>
      </w:r>
      <w:r w:rsidRPr="00432094">
        <w:rPr>
          <w:snapToGrid w:val="0"/>
        </w:rPr>
        <w:t>Test Requirements</w:t>
      </w:r>
      <w:r>
        <w:tab/>
        <w:t>1091</w:t>
      </w:r>
    </w:p>
    <w:p w:rsidR="009B3506" w:rsidRDefault="009B3506">
      <w:pPr>
        <w:pStyle w:val="TOC3"/>
        <w:rPr>
          <w:rFonts w:asciiTheme="minorHAnsi" w:eastAsiaTheme="minorEastAsia" w:hAnsiTheme="minorHAnsi" w:cstheme="minorBidi"/>
          <w:sz w:val="22"/>
          <w:szCs w:val="22"/>
        </w:rPr>
      </w:pPr>
      <w:r w:rsidRPr="009B3506">
        <w:t>A.5.1.40</w:t>
      </w:r>
      <w:r w:rsidRPr="009B3506">
        <w:rPr>
          <w:rFonts w:asciiTheme="minorHAnsi" w:eastAsiaTheme="minorEastAsia" w:hAnsiTheme="minorHAnsi"/>
          <w:sz w:val="22"/>
          <w:szCs w:val="22"/>
        </w:rPr>
        <w:tab/>
      </w:r>
      <w:r>
        <w:t>E-UTRAN TDD - TDD Intra frequency handover with direct SCell activation</w:t>
      </w:r>
      <w:r>
        <w:tab/>
        <w:t>1092</w:t>
      </w:r>
    </w:p>
    <w:p w:rsidR="009B3506" w:rsidRDefault="009B3506">
      <w:pPr>
        <w:pStyle w:val="TOC4"/>
        <w:rPr>
          <w:rFonts w:asciiTheme="minorHAnsi" w:eastAsiaTheme="minorEastAsia" w:hAnsiTheme="minorHAnsi" w:cstheme="minorBidi"/>
          <w:sz w:val="22"/>
          <w:szCs w:val="22"/>
        </w:rPr>
      </w:pPr>
      <w:r w:rsidRPr="009B3506">
        <w:t>A.5.1.40.1</w:t>
      </w:r>
      <w:r w:rsidRPr="009B3506">
        <w:rPr>
          <w:rFonts w:asciiTheme="minorHAnsi" w:eastAsiaTheme="minorEastAsia" w:hAnsiTheme="minorHAnsi" w:cstheme="minorBidi"/>
          <w:sz w:val="22"/>
          <w:szCs w:val="22"/>
        </w:rPr>
        <w:tab/>
      </w:r>
      <w:r w:rsidRPr="00432094">
        <w:rPr>
          <w:snapToGrid w:val="0"/>
        </w:rPr>
        <w:t>Test Purpose and Environment</w:t>
      </w:r>
      <w:r>
        <w:tab/>
        <w:t>1092</w:t>
      </w:r>
    </w:p>
    <w:p w:rsidR="009B3506" w:rsidRDefault="009B3506">
      <w:pPr>
        <w:pStyle w:val="TOC4"/>
        <w:rPr>
          <w:rFonts w:asciiTheme="minorHAnsi" w:eastAsiaTheme="minorEastAsia" w:hAnsiTheme="minorHAnsi" w:cstheme="minorBidi"/>
          <w:sz w:val="22"/>
          <w:szCs w:val="22"/>
        </w:rPr>
      </w:pPr>
      <w:r w:rsidRPr="009B3506">
        <w:t>A.5.1.40.2</w:t>
      </w:r>
      <w:r w:rsidRPr="009B3506">
        <w:rPr>
          <w:rFonts w:asciiTheme="minorHAnsi" w:eastAsiaTheme="minorEastAsia" w:hAnsiTheme="minorHAnsi" w:cstheme="minorBidi"/>
          <w:sz w:val="22"/>
          <w:szCs w:val="22"/>
        </w:rPr>
        <w:tab/>
      </w:r>
      <w:r w:rsidRPr="00432094">
        <w:rPr>
          <w:snapToGrid w:val="0"/>
        </w:rPr>
        <w:t>Test Requirements</w:t>
      </w:r>
      <w:r>
        <w:tab/>
        <w:t>1093</w:t>
      </w:r>
    </w:p>
    <w:p w:rsidR="009B3506" w:rsidRDefault="009B3506">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1094</w:t>
      </w:r>
    </w:p>
    <w:p w:rsidR="009B3506" w:rsidRPr="009B3506" w:rsidRDefault="009B3506">
      <w:pPr>
        <w:pStyle w:val="TOC3"/>
        <w:rPr>
          <w:rFonts w:asciiTheme="minorHAnsi" w:eastAsiaTheme="minorEastAsia" w:hAnsiTheme="minorHAnsi" w:cstheme="minorBidi"/>
          <w:sz w:val="22"/>
          <w:szCs w:val="22"/>
          <w:lang w:val="sv-FI"/>
        </w:rPr>
      </w:pPr>
      <w:r w:rsidRPr="009B3506">
        <w:rPr>
          <w:lang w:val="sv-FI"/>
        </w:rPr>
        <w:t>A.5.2.1</w:t>
      </w:r>
      <w:r w:rsidRPr="009B3506">
        <w:rPr>
          <w:rFonts w:asciiTheme="minorHAnsi" w:eastAsiaTheme="minorEastAsia" w:hAnsiTheme="minorHAnsi"/>
          <w:sz w:val="22"/>
          <w:szCs w:val="22"/>
          <w:lang w:val="sv-FI"/>
        </w:rPr>
        <w:tab/>
      </w:r>
      <w:r w:rsidRPr="00432094">
        <w:rPr>
          <w:lang w:val="sv-SE"/>
        </w:rPr>
        <w:t>E-UTRAN FDD – UTRAN FDD Handover</w:t>
      </w:r>
      <w:r w:rsidRPr="009B3506">
        <w:rPr>
          <w:lang w:val="sv-FI"/>
        </w:rPr>
        <w:tab/>
        <w:t>1094</w:t>
      </w:r>
    </w:p>
    <w:p w:rsidR="009B3506" w:rsidRDefault="009B3506">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1094</w:t>
      </w:r>
    </w:p>
    <w:p w:rsidR="009B3506" w:rsidRDefault="009B3506">
      <w:pPr>
        <w:pStyle w:val="TOC4"/>
        <w:rPr>
          <w:rFonts w:asciiTheme="minorHAnsi" w:eastAsiaTheme="minorEastAsia" w:hAnsiTheme="minorHAnsi" w:cstheme="minorBidi"/>
          <w:sz w:val="22"/>
          <w:szCs w:val="22"/>
        </w:rPr>
      </w:pPr>
      <w:r w:rsidRPr="009B3506">
        <w:t>A.5.2.1.2</w:t>
      </w:r>
      <w:r w:rsidRPr="009B3506">
        <w:rPr>
          <w:rFonts w:asciiTheme="minorHAnsi" w:eastAsiaTheme="minorEastAsia" w:hAnsiTheme="minorHAnsi" w:cstheme="minorBidi"/>
          <w:sz w:val="22"/>
          <w:szCs w:val="22"/>
        </w:rPr>
        <w:tab/>
      </w:r>
      <w:r w:rsidRPr="00432094">
        <w:rPr>
          <w:snapToGrid w:val="0"/>
        </w:rPr>
        <w:t>Test Requirements</w:t>
      </w:r>
      <w:r>
        <w:tab/>
        <w:t>1096</w:t>
      </w:r>
    </w:p>
    <w:p w:rsidR="009B3506" w:rsidRDefault="009B3506">
      <w:pPr>
        <w:pStyle w:val="TOC3"/>
        <w:rPr>
          <w:rFonts w:asciiTheme="minorHAnsi" w:eastAsiaTheme="minorEastAsia" w:hAnsiTheme="minorHAnsi" w:cstheme="minorBidi"/>
          <w:sz w:val="22"/>
          <w:szCs w:val="22"/>
        </w:rPr>
      </w:pPr>
      <w:r w:rsidRPr="009B3506">
        <w:t>A.5.2.2</w:t>
      </w:r>
      <w:r w:rsidRPr="009B3506">
        <w:rPr>
          <w:rFonts w:asciiTheme="minorHAnsi" w:eastAsiaTheme="minorEastAsia" w:hAnsiTheme="minorHAnsi" w:cstheme="minorBidi"/>
          <w:sz w:val="22"/>
          <w:szCs w:val="22"/>
        </w:rPr>
        <w:tab/>
      </w:r>
      <w:r w:rsidRPr="009B3506">
        <w:t>E-UTRAN TDD - UTRAN FDD Handover</w:t>
      </w:r>
      <w:r>
        <w:tab/>
        <w:t>1097</w:t>
      </w:r>
    </w:p>
    <w:p w:rsidR="009B3506" w:rsidRDefault="009B3506">
      <w:pPr>
        <w:pStyle w:val="TOC4"/>
        <w:rPr>
          <w:rFonts w:asciiTheme="minorHAnsi" w:eastAsiaTheme="minorEastAsia" w:hAnsiTheme="minorHAnsi" w:cstheme="minorBidi"/>
          <w:sz w:val="22"/>
          <w:szCs w:val="22"/>
        </w:rPr>
      </w:pPr>
      <w:r w:rsidRPr="009B3506">
        <w:t>A.5.2.2.1</w:t>
      </w:r>
      <w:r w:rsidRPr="009B3506">
        <w:rPr>
          <w:rFonts w:asciiTheme="minorHAnsi" w:eastAsiaTheme="minorEastAsia" w:hAnsiTheme="minorHAnsi" w:cstheme="minorBidi"/>
          <w:sz w:val="22"/>
          <w:szCs w:val="22"/>
        </w:rPr>
        <w:tab/>
      </w:r>
      <w:r w:rsidRPr="00432094">
        <w:rPr>
          <w:snapToGrid w:val="0"/>
        </w:rPr>
        <w:t>Test Purpose and Environment</w:t>
      </w:r>
      <w:r>
        <w:tab/>
        <w:t>1097</w:t>
      </w:r>
    </w:p>
    <w:p w:rsidR="009B3506" w:rsidRDefault="009B3506">
      <w:pPr>
        <w:pStyle w:val="TOC4"/>
        <w:rPr>
          <w:rFonts w:asciiTheme="minorHAnsi" w:eastAsiaTheme="minorEastAsia" w:hAnsiTheme="minorHAnsi" w:cstheme="minorBidi"/>
          <w:sz w:val="22"/>
          <w:szCs w:val="22"/>
        </w:rPr>
      </w:pPr>
      <w:r w:rsidRPr="009B3506">
        <w:t>A.5.2.2.2</w:t>
      </w:r>
      <w:r w:rsidRPr="009B3506">
        <w:rPr>
          <w:rFonts w:asciiTheme="minorHAnsi" w:eastAsiaTheme="minorEastAsia" w:hAnsiTheme="minorHAnsi" w:cstheme="minorBidi"/>
          <w:sz w:val="22"/>
          <w:szCs w:val="22"/>
        </w:rPr>
        <w:tab/>
      </w:r>
      <w:r w:rsidRPr="00432094">
        <w:rPr>
          <w:snapToGrid w:val="0"/>
        </w:rPr>
        <w:t>Test Requirements</w:t>
      </w:r>
      <w:r>
        <w:tab/>
        <w:t>1100</w:t>
      </w:r>
    </w:p>
    <w:p w:rsidR="009B3506" w:rsidRDefault="009B3506">
      <w:pPr>
        <w:pStyle w:val="TOC3"/>
        <w:rPr>
          <w:rFonts w:asciiTheme="minorHAnsi" w:eastAsiaTheme="minorEastAsia" w:hAnsiTheme="minorHAnsi" w:cstheme="minorBidi"/>
          <w:sz w:val="22"/>
          <w:szCs w:val="22"/>
        </w:rPr>
      </w:pPr>
      <w:r w:rsidRPr="009B3506">
        <w:t>A.</w:t>
      </w:r>
      <w:r w:rsidRPr="009B3506">
        <w:rPr>
          <w:lang w:eastAsia="zh-CN"/>
        </w:rPr>
        <w:t>5</w:t>
      </w:r>
      <w:r w:rsidRPr="009B3506">
        <w:t>.</w:t>
      </w:r>
      <w:r w:rsidRPr="009B3506">
        <w:rPr>
          <w:lang w:eastAsia="zh-CN"/>
        </w:rPr>
        <w:t>2</w:t>
      </w:r>
      <w:r w:rsidRPr="009B3506">
        <w:t>.</w:t>
      </w:r>
      <w:r w:rsidRPr="009B3506">
        <w:rPr>
          <w:lang w:eastAsia="zh-CN"/>
        </w:rPr>
        <w:t xml:space="preserve">3 </w:t>
      </w:r>
      <w:r w:rsidRPr="009B3506">
        <w:t>E-UTRAN FDD- GSM Handover</w:t>
      </w:r>
      <w:r w:rsidRPr="009B3506">
        <w:tab/>
      </w:r>
      <w:r>
        <w:t>1100</w:t>
      </w:r>
    </w:p>
    <w:p w:rsidR="009B3506" w:rsidRDefault="009B3506">
      <w:pPr>
        <w:pStyle w:val="TOC5"/>
        <w:rPr>
          <w:rFonts w:asciiTheme="minorHAnsi" w:eastAsiaTheme="minorEastAsia" w:hAnsiTheme="minorHAnsi" w:cstheme="minorBidi"/>
          <w:sz w:val="22"/>
          <w:szCs w:val="22"/>
        </w:rPr>
      </w:pPr>
      <w:r w:rsidRPr="009B3506">
        <w:t>A.</w:t>
      </w:r>
      <w:r w:rsidRPr="009B3506">
        <w:rPr>
          <w:lang w:eastAsia="zh-CN"/>
        </w:rPr>
        <w:t>5</w:t>
      </w:r>
      <w:r w:rsidRPr="009B3506">
        <w:t>.</w:t>
      </w:r>
      <w:r w:rsidRPr="009B3506">
        <w:rPr>
          <w:lang w:eastAsia="zh-CN"/>
        </w:rPr>
        <w:t>2</w:t>
      </w:r>
      <w:r w:rsidRPr="009B3506">
        <w:t>.</w:t>
      </w:r>
      <w:r w:rsidRPr="009B3506">
        <w:rPr>
          <w:lang w:eastAsia="zh-CN"/>
        </w:rPr>
        <w:t>3.1</w:t>
      </w:r>
      <w:r w:rsidRPr="009B3506">
        <w:rPr>
          <w:rFonts w:asciiTheme="minorHAnsi" w:eastAsiaTheme="minorEastAsia" w:hAnsiTheme="minorHAnsi" w:cstheme="minorBidi"/>
          <w:sz w:val="22"/>
          <w:szCs w:val="22"/>
        </w:rPr>
        <w:tab/>
      </w:r>
      <w:r w:rsidRPr="00432094">
        <w:rPr>
          <w:snapToGrid w:val="0"/>
        </w:rPr>
        <w:t>Test Purpose and Environment</w:t>
      </w:r>
      <w:r>
        <w:tab/>
        <w:t>1100</w:t>
      </w:r>
    </w:p>
    <w:p w:rsidR="009B3506" w:rsidRDefault="009B3506">
      <w:pPr>
        <w:pStyle w:val="TOC5"/>
        <w:rPr>
          <w:rFonts w:asciiTheme="minorHAnsi" w:eastAsiaTheme="minorEastAsia" w:hAnsiTheme="minorHAnsi" w:cstheme="minorBidi"/>
          <w:sz w:val="22"/>
          <w:szCs w:val="22"/>
        </w:rPr>
      </w:pPr>
      <w:r w:rsidRPr="009B3506">
        <w:t>A.</w:t>
      </w:r>
      <w:r w:rsidRPr="009B3506">
        <w:rPr>
          <w:lang w:eastAsia="zh-CN"/>
        </w:rPr>
        <w:t>5</w:t>
      </w:r>
      <w:r w:rsidRPr="009B3506">
        <w:t>.</w:t>
      </w:r>
      <w:r w:rsidRPr="009B3506">
        <w:rPr>
          <w:lang w:eastAsia="zh-CN"/>
        </w:rPr>
        <w:t>2</w:t>
      </w:r>
      <w:r w:rsidRPr="009B3506">
        <w:t>.</w:t>
      </w:r>
      <w:r w:rsidRPr="009B3506">
        <w:rPr>
          <w:lang w:eastAsia="zh-CN"/>
        </w:rPr>
        <w:t>3.2</w:t>
      </w:r>
      <w:r w:rsidRPr="009B3506">
        <w:rPr>
          <w:rFonts w:asciiTheme="minorHAnsi" w:eastAsiaTheme="minorEastAsia" w:hAnsiTheme="minorHAnsi" w:cstheme="minorBidi"/>
          <w:sz w:val="22"/>
          <w:szCs w:val="22"/>
        </w:rPr>
        <w:tab/>
      </w:r>
      <w:r w:rsidRPr="00432094">
        <w:rPr>
          <w:snapToGrid w:val="0"/>
        </w:rPr>
        <w:t xml:space="preserve">Test </w:t>
      </w:r>
      <w:r w:rsidRPr="00432094">
        <w:rPr>
          <w:snapToGrid w:val="0"/>
          <w:lang w:eastAsia="zh-CN"/>
        </w:rPr>
        <w:t>Requirements</w:t>
      </w:r>
      <w:r>
        <w:tab/>
        <w:t>1101</w:t>
      </w:r>
    </w:p>
    <w:p w:rsidR="009B3506" w:rsidRDefault="009B3506">
      <w:pPr>
        <w:pStyle w:val="TOC3"/>
        <w:rPr>
          <w:rFonts w:asciiTheme="minorHAnsi" w:eastAsiaTheme="minorEastAsia" w:hAnsiTheme="minorHAnsi" w:cstheme="minorBidi"/>
          <w:sz w:val="22"/>
          <w:szCs w:val="22"/>
        </w:rPr>
      </w:pPr>
      <w:r w:rsidRPr="009B3506">
        <w:t>A.5.2.4</w:t>
      </w:r>
      <w:r w:rsidRPr="009B3506">
        <w:rPr>
          <w:rFonts w:asciiTheme="minorHAnsi" w:eastAsiaTheme="minorEastAsia" w:hAnsiTheme="minorHAnsi" w:cstheme="minorBidi"/>
          <w:sz w:val="22"/>
          <w:szCs w:val="22"/>
        </w:rPr>
        <w:tab/>
      </w:r>
      <w:r w:rsidRPr="009B3506">
        <w:t>E-UTRAN</w:t>
      </w:r>
      <w:r w:rsidRPr="009B3506">
        <w:rPr>
          <w:lang w:eastAsia="zh-CN"/>
        </w:rPr>
        <w:t xml:space="preserve"> TDD</w:t>
      </w:r>
      <w:r w:rsidRPr="009B3506">
        <w:t xml:space="preserve"> - UTRAN TDD Handover</w:t>
      </w:r>
      <w:r>
        <w:tab/>
        <w:t>1102</w:t>
      </w:r>
    </w:p>
    <w:p w:rsidR="009B3506" w:rsidRDefault="009B3506">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1102</w:t>
      </w:r>
    </w:p>
    <w:p w:rsidR="009B3506" w:rsidRDefault="009B350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1102</w:t>
      </w:r>
    </w:p>
    <w:p w:rsidR="009B3506" w:rsidRDefault="009B3506">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1102</w:t>
      </w:r>
    </w:p>
    <w:p w:rsidR="009B3506" w:rsidRDefault="009B350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1104</w:t>
      </w:r>
    </w:p>
    <w:p w:rsidR="009B3506" w:rsidRDefault="009B3506">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1104</w:t>
      </w:r>
    </w:p>
    <w:p w:rsidR="009B3506" w:rsidRDefault="009B350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1104</w:t>
      </w:r>
    </w:p>
    <w:p w:rsidR="009B3506" w:rsidRDefault="009B3506">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1104</w:t>
      </w:r>
    </w:p>
    <w:p w:rsidR="009B3506" w:rsidRPr="009B3506" w:rsidRDefault="009B3506">
      <w:pPr>
        <w:pStyle w:val="TOC5"/>
        <w:rPr>
          <w:rFonts w:asciiTheme="minorHAnsi" w:eastAsiaTheme="minorEastAsia" w:hAnsiTheme="minorHAnsi" w:cstheme="minorBidi"/>
          <w:sz w:val="22"/>
          <w:szCs w:val="22"/>
          <w:lang w:val="sv-FI"/>
        </w:rPr>
      </w:pPr>
      <w:r w:rsidRPr="009B3506">
        <w:rPr>
          <w:lang w:val="sv-FI"/>
        </w:rPr>
        <w:t>A.</w:t>
      </w:r>
      <w:r w:rsidRPr="009B3506">
        <w:rPr>
          <w:lang w:val="sv-FI" w:eastAsia="zh-CN"/>
        </w:rPr>
        <w:t>5</w:t>
      </w:r>
      <w:r w:rsidRPr="009B3506">
        <w:rPr>
          <w:lang w:val="sv-FI"/>
        </w:rPr>
        <w:t>.</w:t>
      </w:r>
      <w:r w:rsidRPr="009B3506">
        <w:rPr>
          <w:lang w:val="sv-FI" w:eastAsia="zh-CN"/>
        </w:rPr>
        <w:t>2</w:t>
      </w:r>
      <w:r w:rsidRPr="009B3506">
        <w:rPr>
          <w:lang w:val="sv-FI"/>
        </w:rPr>
        <w:t>.</w:t>
      </w:r>
      <w:r w:rsidRPr="009B3506">
        <w:rPr>
          <w:lang w:val="sv-FI" w:eastAsia="zh-CN"/>
        </w:rPr>
        <w:t>4</w:t>
      </w:r>
      <w:r w:rsidRPr="009B3506">
        <w:rPr>
          <w:lang w:val="sv-FI"/>
        </w:rPr>
        <w:t>.</w:t>
      </w:r>
      <w:r w:rsidRPr="009B3506">
        <w:rPr>
          <w:lang w:val="sv-FI" w:eastAsia="zh-CN"/>
        </w:rPr>
        <w:t>2</w:t>
      </w:r>
      <w:r w:rsidRPr="009B3506">
        <w:rPr>
          <w:lang w:val="sv-FI"/>
        </w:rPr>
        <w:t>.</w:t>
      </w:r>
      <w:r w:rsidRPr="009B3506">
        <w:rPr>
          <w:lang w:val="sv-FI" w:eastAsia="zh-CN"/>
        </w:rPr>
        <w:t>3</w:t>
      </w:r>
      <w:r w:rsidRPr="009B3506">
        <w:rPr>
          <w:rFonts w:asciiTheme="minorHAnsi" w:eastAsiaTheme="minorEastAsia" w:hAnsiTheme="minorHAnsi" w:cstheme="minorBidi"/>
          <w:sz w:val="22"/>
          <w:szCs w:val="22"/>
          <w:lang w:val="sv-FI"/>
        </w:rPr>
        <w:tab/>
      </w:r>
      <w:r w:rsidRPr="00432094">
        <w:rPr>
          <w:lang w:val="sv-SE" w:eastAsia="zh-CN"/>
        </w:rPr>
        <w:t>Void</w:t>
      </w:r>
      <w:r w:rsidRPr="009B3506">
        <w:rPr>
          <w:lang w:val="sv-FI"/>
        </w:rPr>
        <w:tab/>
        <w:t>1104</w:t>
      </w:r>
    </w:p>
    <w:p w:rsidR="009B3506" w:rsidRPr="009B3506" w:rsidRDefault="009B3506">
      <w:pPr>
        <w:pStyle w:val="TOC3"/>
        <w:rPr>
          <w:rFonts w:asciiTheme="minorHAnsi" w:eastAsiaTheme="minorEastAsia" w:hAnsiTheme="minorHAnsi" w:cstheme="minorBidi"/>
          <w:sz w:val="22"/>
          <w:szCs w:val="22"/>
          <w:lang w:val="sv-FI"/>
        </w:rPr>
      </w:pPr>
      <w:r w:rsidRPr="009B3506">
        <w:rPr>
          <w:lang w:val="sv-FI"/>
        </w:rPr>
        <w:lastRenderedPageBreak/>
        <w:t>A.5.2.5</w:t>
      </w:r>
      <w:r w:rsidRPr="009B3506">
        <w:rPr>
          <w:rFonts w:asciiTheme="minorHAnsi" w:eastAsiaTheme="minorEastAsia" w:hAnsiTheme="minorHAnsi"/>
          <w:sz w:val="22"/>
          <w:szCs w:val="22"/>
          <w:lang w:val="sv-FI"/>
        </w:rPr>
        <w:tab/>
      </w:r>
      <w:r w:rsidRPr="00432094">
        <w:rPr>
          <w:lang w:val="sv-SE"/>
        </w:rPr>
        <w:t>E-UTRAN FDD – UTRAN TDD Handover</w:t>
      </w:r>
      <w:r w:rsidRPr="009B3506">
        <w:rPr>
          <w:lang w:val="sv-FI"/>
        </w:rPr>
        <w:tab/>
        <w:t>1104</w:t>
      </w:r>
    </w:p>
    <w:p w:rsidR="009B3506" w:rsidRDefault="009B3506">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1104</w:t>
      </w:r>
    </w:p>
    <w:p w:rsidR="009B3506" w:rsidRDefault="009B3506">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1107</w:t>
      </w:r>
    </w:p>
    <w:p w:rsidR="009B3506" w:rsidRDefault="009B3506">
      <w:pPr>
        <w:pStyle w:val="TOC4"/>
        <w:rPr>
          <w:rFonts w:asciiTheme="minorHAnsi" w:eastAsiaTheme="minorEastAsia" w:hAnsiTheme="minorHAnsi" w:cstheme="minorBidi"/>
          <w:sz w:val="22"/>
          <w:szCs w:val="22"/>
        </w:rPr>
      </w:pPr>
      <w:r w:rsidRPr="009B3506">
        <w:t>A.5.2.5.2</w:t>
      </w:r>
      <w:r w:rsidRPr="009B3506">
        <w:rPr>
          <w:rFonts w:asciiTheme="minorHAnsi" w:eastAsiaTheme="minorEastAsia" w:hAnsiTheme="minorHAnsi" w:cstheme="minorBidi"/>
          <w:sz w:val="22"/>
          <w:szCs w:val="22"/>
        </w:rPr>
        <w:tab/>
      </w:r>
      <w:r w:rsidRPr="00432094">
        <w:rPr>
          <w:snapToGrid w:val="0"/>
        </w:rPr>
        <w:t>Test Requirements</w:t>
      </w:r>
      <w:r>
        <w:tab/>
        <w:t>1107</w:t>
      </w:r>
    </w:p>
    <w:p w:rsidR="009B3506" w:rsidRDefault="009B3506">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1107</w:t>
      </w:r>
    </w:p>
    <w:p w:rsidR="009B3506" w:rsidRDefault="009B3506">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1107</w:t>
      </w:r>
    </w:p>
    <w:p w:rsidR="009B3506" w:rsidRPr="009B3506" w:rsidRDefault="009B3506">
      <w:pPr>
        <w:pStyle w:val="TOC5"/>
        <w:rPr>
          <w:rFonts w:asciiTheme="minorHAnsi" w:eastAsiaTheme="minorEastAsia" w:hAnsiTheme="minorHAnsi" w:cstheme="minorBidi"/>
          <w:sz w:val="22"/>
          <w:szCs w:val="22"/>
          <w:lang w:val="sv-FI"/>
        </w:rPr>
      </w:pPr>
      <w:r w:rsidRPr="009B3506">
        <w:rPr>
          <w:lang w:val="sv-FI"/>
        </w:rPr>
        <w:t>A.5.2.5.2.3</w:t>
      </w:r>
      <w:r w:rsidRPr="009B3506">
        <w:rPr>
          <w:rFonts w:asciiTheme="minorHAnsi" w:eastAsiaTheme="minorEastAsia" w:hAnsiTheme="minorHAnsi" w:cstheme="minorBidi"/>
          <w:sz w:val="22"/>
          <w:szCs w:val="22"/>
          <w:lang w:val="sv-FI"/>
        </w:rPr>
        <w:tab/>
      </w:r>
      <w:r w:rsidRPr="00432094">
        <w:rPr>
          <w:lang w:val="sv-SE"/>
        </w:rPr>
        <w:t>Void</w:t>
      </w:r>
      <w:r w:rsidRPr="009B3506">
        <w:rPr>
          <w:lang w:val="sv-FI"/>
        </w:rPr>
        <w:tab/>
        <w:t>1107</w:t>
      </w:r>
    </w:p>
    <w:p w:rsidR="009B3506" w:rsidRPr="009B3506" w:rsidRDefault="009B3506">
      <w:pPr>
        <w:pStyle w:val="TOC4"/>
        <w:rPr>
          <w:rFonts w:asciiTheme="minorHAnsi" w:eastAsiaTheme="minorEastAsia" w:hAnsiTheme="minorHAnsi" w:cstheme="minorBidi"/>
          <w:sz w:val="22"/>
          <w:szCs w:val="22"/>
          <w:lang w:val="sv-FI"/>
        </w:rPr>
      </w:pPr>
      <w:r w:rsidRPr="009B3506">
        <w:rPr>
          <w:lang w:val="sv-FI"/>
        </w:rPr>
        <w:t>A.5.2.</w:t>
      </w:r>
      <w:r w:rsidRPr="009B3506">
        <w:rPr>
          <w:lang w:val="sv-FI" w:eastAsia="zh-CN"/>
        </w:rPr>
        <w:t>6</w:t>
      </w:r>
      <w:r w:rsidRPr="009B3506">
        <w:rPr>
          <w:rFonts w:asciiTheme="minorHAnsi" w:eastAsiaTheme="minorEastAsia" w:hAnsiTheme="minorHAnsi"/>
          <w:sz w:val="22"/>
          <w:szCs w:val="22"/>
          <w:lang w:val="sv-FI"/>
        </w:rPr>
        <w:tab/>
      </w:r>
      <w:r w:rsidRPr="00432094">
        <w:rPr>
          <w:lang w:val="sv-SE"/>
        </w:rPr>
        <w:t>E-UTRAN TDD - GSM Handover</w:t>
      </w:r>
      <w:r w:rsidRPr="009B3506">
        <w:rPr>
          <w:lang w:val="sv-FI"/>
        </w:rPr>
        <w:tab/>
        <w:t>1107</w:t>
      </w:r>
    </w:p>
    <w:p w:rsidR="009B3506" w:rsidRDefault="009B3506">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1107</w:t>
      </w:r>
    </w:p>
    <w:p w:rsidR="009B3506" w:rsidRDefault="009B3506">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1109</w:t>
      </w:r>
    </w:p>
    <w:p w:rsidR="009B3506" w:rsidRDefault="009B3506">
      <w:pPr>
        <w:pStyle w:val="TOC3"/>
        <w:rPr>
          <w:rFonts w:asciiTheme="minorHAnsi" w:eastAsiaTheme="minorEastAsia" w:hAnsiTheme="minorHAnsi" w:cstheme="minorBidi"/>
          <w:sz w:val="22"/>
          <w:szCs w:val="22"/>
        </w:rPr>
      </w:pPr>
      <w:r w:rsidRPr="009B3506">
        <w:t>A.5.2.</w:t>
      </w:r>
      <w:r w:rsidRPr="009B3506">
        <w:rPr>
          <w:lang w:eastAsia="zh-CN"/>
        </w:rPr>
        <w:t>7</w:t>
      </w:r>
      <w:r w:rsidRPr="009B3506">
        <w:rPr>
          <w:rFonts w:asciiTheme="minorHAnsi" w:eastAsiaTheme="minorEastAsia" w:hAnsiTheme="minorHAnsi"/>
          <w:sz w:val="22"/>
          <w:szCs w:val="22"/>
        </w:rPr>
        <w:tab/>
      </w:r>
      <w:r>
        <w:t>E-UTRAN FDD – UTRAN FDD Handover; Unknown Target Cell</w:t>
      </w:r>
      <w:r>
        <w:tab/>
        <w:t>1110</w:t>
      </w:r>
    </w:p>
    <w:p w:rsidR="009B3506" w:rsidRDefault="009B3506">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1110</w:t>
      </w:r>
    </w:p>
    <w:p w:rsidR="009B3506" w:rsidRDefault="009B3506">
      <w:pPr>
        <w:pStyle w:val="TOC4"/>
        <w:rPr>
          <w:rFonts w:asciiTheme="minorHAnsi" w:eastAsiaTheme="minorEastAsia" w:hAnsiTheme="minorHAnsi" w:cstheme="minorBidi"/>
          <w:sz w:val="22"/>
          <w:szCs w:val="22"/>
        </w:rPr>
      </w:pPr>
      <w:r w:rsidRPr="009B3506">
        <w:t>A.5.2.</w:t>
      </w:r>
      <w:r w:rsidRPr="009B3506">
        <w:rPr>
          <w:lang w:eastAsia="zh-CN"/>
        </w:rPr>
        <w:t>7</w:t>
      </w:r>
      <w:r w:rsidRPr="009B3506">
        <w:t>.2</w:t>
      </w:r>
      <w:r w:rsidRPr="009B3506">
        <w:rPr>
          <w:rFonts w:asciiTheme="minorHAnsi" w:eastAsiaTheme="minorEastAsia" w:hAnsiTheme="minorHAnsi" w:cstheme="minorBidi"/>
          <w:sz w:val="22"/>
          <w:szCs w:val="22"/>
        </w:rPr>
        <w:tab/>
      </w:r>
      <w:r w:rsidRPr="00432094">
        <w:rPr>
          <w:snapToGrid w:val="0"/>
        </w:rPr>
        <w:t>Test Requirements</w:t>
      </w:r>
      <w:r>
        <w:tab/>
        <w:t>1112</w:t>
      </w:r>
    </w:p>
    <w:p w:rsidR="009B3506" w:rsidRDefault="009B3506">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1112</w:t>
      </w:r>
    </w:p>
    <w:p w:rsidR="009B3506" w:rsidRDefault="009B3506">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1112</w:t>
      </w:r>
    </w:p>
    <w:p w:rsidR="009B3506" w:rsidRDefault="009B3506">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1113</w:t>
      </w:r>
    </w:p>
    <w:p w:rsidR="009B3506" w:rsidRDefault="009B3506">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1114</w:t>
      </w:r>
    </w:p>
    <w:p w:rsidR="009B3506" w:rsidRDefault="009B3506">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1114</w:t>
      </w:r>
    </w:p>
    <w:p w:rsidR="009B3506" w:rsidRDefault="009B3506">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1115</w:t>
      </w:r>
    </w:p>
    <w:p w:rsidR="009B3506" w:rsidRDefault="009B3506">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1116</w:t>
      </w:r>
    </w:p>
    <w:p w:rsidR="009B3506" w:rsidRDefault="009B3506">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1116</w:t>
      </w:r>
    </w:p>
    <w:p w:rsidR="009B3506" w:rsidRDefault="009B3506">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1118</w:t>
      </w:r>
    </w:p>
    <w:p w:rsidR="009B3506" w:rsidRDefault="009B3506">
      <w:pPr>
        <w:pStyle w:val="TOC3"/>
        <w:rPr>
          <w:rFonts w:asciiTheme="minorHAnsi" w:eastAsiaTheme="minorEastAsia" w:hAnsiTheme="minorHAnsi" w:cstheme="minorBidi"/>
          <w:sz w:val="22"/>
          <w:szCs w:val="22"/>
        </w:rPr>
      </w:pPr>
      <w:r w:rsidRPr="009B3506">
        <w:t>A.5.2.10A</w:t>
      </w:r>
      <w:r w:rsidRPr="009B3506">
        <w:rPr>
          <w:rFonts w:asciiTheme="minorHAnsi" w:eastAsiaTheme="minorEastAsia" w:hAnsiTheme="minorHAnsi"/>
          <w:sz w:val="22"/>
          <w:szCs w:val="22"/>
        </w:rPr>
        <w:tab/>
      </w:r>
      <w:r>
        <w:t>E-UTRAN FDD – UTRAN FDD Multicarrier Handover with two target cells</w:t>
      </w:r>
      <w:r>
        <w:tab/>
        <w:t>1118</w:t>
      </w:r>
    </w:p>
    <w:p w:rsidR="009B3506" w:rsidRDefault="009B3506">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1118</w:t>
      </w:r>
    </w:p>
    <w:p w:rsidR="009B3506" w:rsidRDefault="009B3506">
      <w:pPr>
        <w:pStyle w:val="TOC4"/>
        <w:rPr>
          <w:rFonts w:asciiTheme="minorHAnsi" w:eastAsiaTheme="minorEastAsia" w:hAnsiTheme="minorHAnsi" w:cstheme="minorBidi"/>
          <w:sz w:val="22"/>
          <w:szCs w:val="22"/>
        </w:rPr>
      </w:pPr>
      <w:r w:rsidRPr="009B3506">
        <w:t>A.5.2.10A.2</w:t>
      </w:r>
      <w:r w:rsidRPr="009B3506">
        <w:rPr>
          <w:rFonts w:asciiTheme="minorHAnsi" w:eastAsiaTheme="minorEastAsia" w:hAnsiTheme="minorHAnsi" w:cstheme="minorBidi"/>
          <w:sz w:val="22"/>
          <w:szCs w:val="22"/>
        </w:rPr>
        <w:tab/>
      </w:r>
      <w:r w:rsidRPr="00432094">
        <w:rPr>
          <w:snapToGrid w:val="0"/>
        </w:rPr>
        <w:t>Test Requirements</w:t>
      </w:r>
      <w:r>
        <w:tab/>
        <w:t>1121</w:t>
      </w:r>
    </w:p>
    <w:p w:rsidR="009B3506" w:rsidRDefault="009B3506">
      <w:pPr>
        <w:pStyle w:val="TOC3"/>
        <w:rPr>
          <w:rFonts w:asciiTheme="minorHAnsi" w:eastAsiaTheme="minorEastAsia" w:hAnsiTheme="minorHAnsi" w:cstheme="minorBidi"/>
          <w:sz w:val="22"/>
          <w:szCs w:val="22"/>
        </w:rPr>
      </w:pPr>
      <w:r w:rsidRPr="009B3506">
        <w:t>A.5.2.10B</w:t>
      </w:r>
      <w:r w:rsidRPr="009B3506">
        <w:rPr>
          <w:rFonts w:asciiTheme="minorHAnsi" w:eastAsiaTheme="minorEastAsia" w:hAnsiTheme="minorHAnsi"/>
          <w:sz w:val="22"/>
          <w:szCs w:val="22"/>
        </w:rPr>
        <w:tab/>
      </w:r>
      <w:r>
        <w:t>E-UTRAN TDD – UTRAN FDD Multicarrier Handover with two target cells</w:t>
      </w:r>
      <w:r>
        <w:tab/>
        <w:t>1121</w:t>
      </w:r>
    </w:p>
    <w:p w:rsidR="009B3506" w:rsidRDefault="009B3506">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1121</w:t>
      </w:r>
    </w:p>
    <w:p w:rsidR="009B3506" w:rsidRDefault="009B3506">
      <w:pPr>
        <w:pStyle w:val="TOC4"/>
        <w:rPr>
          <w:rFonts w:asciiTheme="minorHAnsi" w:eastAsiaTheme="minorEastAsia" w:hAnsiTheme="minorHAnsi" w:cstheme="minorBidi"/>
          <w:sz w:val="22"/>
          <w:szCs w:val="22"/>
        </w:rPr>
      </w:pPr>
      <w:r w:rsidRPr="009B3506">
        <w:t>A.5.2.10B.2</w:t>
      </w:r>
      <w:r w:rsidRPr="009B3506">
        <w:rPr>
          <w:rFonts w:asciiTheme="minorHAnsi" w:eastAsiaTheme="minorEastAsia" w:hAnsiTheme="minorHAnsi" w:cstheme="minorBidi"/>
          <w:sz w:val="22"/>
          <w:szCs w:val="22"/>
        </w:rPr>
        <w:tab/>
      </w:r>
      <w:r w:rsidRPr="00432094">
        <w:rPr>
          <w:snapToGrid w:val="0"/>
        </w:rPr>
        <w:t>Test Requirements</w:t>
      </w:r>
      <w:r>
        <w:tab/>
        <w:t>1124</w:t>
      </w:r>
    </w:p>
    <w:p w:rsidR="009B3506" w:rsidRDefault="009B3506">
      <w:pPr>
        <w:pStyle w:val="TOC3"/>
        <w:rPr>
          <w:rFonts w:asciiTheme="minorHAnsi" w:eastAsiaTheme="minorEastAsia" w:hAnsiTheme="minorHAnsi" w:cstheme="minorBidi"/>
          <w:sz w:val="22"/>
          <w:szCs w:val="22"/>
        </w:rPr>
      </w:pPr>
      <w:r w:rsidRPr="009B3506">
        <w:t>A.5.2.1</w:t>
      </w:r>
      <w:r w:rsidRPr="009B3506">
        <w:rPr>
          <w:lang w:eastAsia="zh-CN"/>
        </w:rPr>
        <w:t>1</w:t>
      </w:r>
      <w:r w:rsidRPr="009B3506">
        <w:rPr>
          <w:rFonts w:asciiTheme="minorHAnsi" w:eastAsiaTheme="minorEastAsia" w:hAnsiTheme="minorHAnsi"/>
          <w:sz w:val="22"/>
          <w:szCs w:val="22"/>
        </w:rPr>
        <w:tab/>
      </w:r>
      <w:r w:rsidRPr="009B3506">
        <w:t>E-UTRAN FDD – UTRAN FDD Handover</w:t>
      </w:r>
      <w:r w:rsidRPr="009B3506">
        <w:rPr>
          <w:lang w:eastAsia="zh-CN"/>
        </w:rPr>
        <w:t xml:space="preserve"> for 5MHz Bandwidth</w:t>
      </w:r>
      <w:r>
        <w:tab/>
        <w:t>1124</w:t>
      </w:r>
    </w:p>
    <w:p w:rsidR="009B3506" w:rsidRDefault="009B3506">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1124</w:t>
      </w:r>
    </w:p>
    <w:p w:rsidR="009B3506" w:rsidRDefault="009B3506">
      <w:pPr>
        <w:pStyle w:val="TOC4"/>
        <w:rPr>
          <w:rFonts w:asciiTheme="minorHAnsi" w:eastAsiaTheme="minorEastAsia" w:hAnsiTheme="minorHAnsi" w:cstheme="minorBidi"/>
          <w:sz w:val="22"/>
          <w:szCs w:val="22"/>
        </w:rPr>
      </w:pPr>
      <w:r w:rsidRPr="009B3506">
        <w:t>A.5.2.</w:t>
      </w:r>
      <w:r w:rsidRPr="009B3506">
        <w:rPr>
          <w:lang w:eastAsia="zh-CN"/>
        </w:rPr>
        <w:t>11</w:t>
      </w:r>
      <w:r w:rsidRPr="009B3506">
        <w:t>.2</w:t>
      </w:r>
      <w:r w:rsidRPr="009B3506">
        <w:rPr>
          <w:rFonts w:asciiTheme="minorHAnsi" w:eastAsiaTheme="minorEastAsia" w:hAnsiTheme="minorHAnsi" w:cstheme="minorBidi"/>
          <w:sz w:val="22"/>
          <w:szCs w:val="22"/>
        </w:rPr>
        <w:tab/>
      </w:r>
      <w:r w:rsidRPr="00432094">
        <w:rPr>
          <w:snapToGrid w:val="0"/>
        </w:rPr>
        <w:t>Test Requirements</w:t>
      </w:r>
      <w:r>
        <w:tab/>
        <w:t>1124</w:t>
      </w:r>
    </w:p>
    <w:p w:rsidR="009B3506" w:rsidRDefault="009B3506">
      <w:pPr>
        <w:pStyle w:val="TOC4"/>
        <w:rPr>
          <w:rFonts w:asciiTheme="minorHAnsi" w:eastAsiaTheme="minorEastAsia" w:hAnsiTheme="minorHAnsi" w:cstheme="minorBidi"/>
          <w:sz w:val="22"/>
          <w:szCs w:val="22"/>
        </w:rPr>
      </w:pPr>
      <w:r w:rsidRPr="009B3506">
        <w:t>A.5.3</w:t>
      </w:r>
      <w:r w:rsidRPr="009B3506">
        <w:rPr>
          <w:rFonts w:asciiTheme="minorHAnsi" w:eastAsiaTheme="minorEastAsia" w:hAnsiTheme="minorHAnsi" w:cstheme="minorBidi"/>
          <w:sz w:val="22"/>
          <w:szCs w:val="22"/>
        </w:rPr>
        <w:tab/>
      </w:r>
      <w:r w:rsidRPr="009B3506">
        <w:t>E-UTRAN Handover to Non-3GPP RATs</w:t>
      </w:r>
      <w:r>
        <w:tab/>
        <w:t>1125</w:t>
      </w:r>
    </w:p>
    <w:p w:rsidR="009B3506" w:rsidRPr="009B3506" w:rsidRDefault="009B3506">
      <w:pPr>
        <w:pStyle w:val="TOC4"/>
        <w:rPr>
          <w:rFonts w:asciiTheme="minorHAnsi" w:eastAsiaTheme="minorEastAsia" w:hAnsiTheme="minorHAnsi" w:cstheme="minorBidi"/>
          <w:sz w:val="22"/>
          <w:szCs w:val="22"/>
          <w:lang w:val="sv-FI"/>
        </w:rPr>
      </w:pPr>
      <w:r w:rsidRPr="009B3506">
        <w:rPr>
          <w:lang w:val="sv-FI"/>
        </w:rPr>
        <w:t>A.5.3.1</w:t>
      </w:r>
      <w:r w:rsidRPr="009B3506">
        <w:rPr>
          <w:rFonts w:asciiTheme="minorHAnsi" w:eastAsiaTheme="minorEastAsia" w:hAnsiTheme="minorHAnsi" w:cstheme="minorBidi"/>
          <w:sz w:val="22"/>
          <w:szCs w:val="22"/>
          <w:lang w:val="sv-FI"/>
        </w:rPr>
        <w:tab/>
      </w:r>
      <w:r w:rsidRPr="00432094">
        <w:rPr>
          <w:lang w:val="sv-FI"/>
        </w:rPr>
        <w:t>E-UTRAN FDD – HRPD Handover</w:t>
      </w:r>
      <w:r w:rsidRPr="009B3506">
        <w:rPr>
          <w:lang w:val="sv-FI"/>
        </w:rPr>
        <w:tab/>
        <w:t>1125</w:t>
      </w:r>
    </w:p>
    <w:p w:rsidR="009B3506" w:rsidRDefault="009B3506">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1125</w:t>
      </w:r>
    </w:p>
    <w:p w:rsidR="009B3506" w:rsidRDefault="009B3506">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1127</w:t>
      </w:r>
    </w:p>
    <w:p w:rsidR="009B3506" w:rsidRDefault="009B3506">
      <w:pPr>
        <w:pStyle w:val="TOC4"/>
        <w:rPr>
          <w:rFonts w:asciiTheme="minorHAnsi" w:eastAsiaTheme="minorEastAsia" w:hAnsiTheme="minorHAnsi" w:cstheme="minorBidi"/>
          <w:sz w:val="22"/>
          <w:szCs w:val="22"/>
        </w:rPr>
      </w:pPr>
      <w:r w:rsidRPr="009B3506">
        <w:t>A.5.3.2</w:t>
      </w:r>
      <w:r w:rsidRPr="009B3506">
        <w:rPr>
          <w:rFonts w:asciiTheme="minorHAnsi" w:eastAsiaTheme="minorEastAsia" w:hAnsiTheme="minorHAnsi" w:cstheme="minorBidi"/>
          <w:sz w:val="22"/>
          <w:szCs w:val="22"/>
        </w:rPr>
        <w:tab/>
      </w:r>
      <w:r w:rsidRPr="009B3506">
        <w:t>E-UTRAN FDD – cdma2000 1X Handover</w:t>
      </w:r>
      <w:r>
        <w:tab/>
        <w:t>1127</w:t>
      </w:r>
    </w:p>
    <w:p w:rsidR="009B3506" w:rsidRDefault="009B3506">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1127</w:t>
      </w:r>
    </w:p>
    <w:p w:rsidR="009B3506" w:rsidRDefault="009B3506">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1130</w:t>
      </w:r>
    </w:p>
    <w:p w:rsidR="009B3506" w:rsidRDefault="009B3506">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1130</w:t>
      </w:r>
    </w:p>
    <w:p w:rsidR="009B3506" w:rsidRDefault="009B3506">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1130</w:t>
      </w:r>
    </w:p>
    <w:p w:rsidR="009B3506" w:rsidRDefault="009B3506">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1132</w:t>
      </w:r>
    </w:p>
    <w:p w:rsidR="009B3506" w:rsidRDefault="009B3506">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1133</w:t>
      </w:r>
    </w:p>
    <w:p w:rsidR="009B3506" w:rsidRDefault="009B3506">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1133</w:t>
      </w:r>
    </w:p>
    <w:p w:rsidR="009B3506" w:rsidRDefault="009B3506">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1134</w:t>
      </w:r>
    </w:p>
    <w:p w:rsidR="009B3506" w:rsidRDefault="009B3506">
      <w:pPr>
        <w:pStyle w:val="TOC3"/>
        <w:rPr>
          <w:rFonts w:asciiTheme="minorHAnsi" w:eastAsiaTheme="minorEastAsia" w:hAnsiTheme="minorHAnsi" w:cstheme="minorBidi"/>
          <w:sz w:val="22"/>
          <w:szCs w:val="22"/>
        </w:rPr>
      </w:pPr>
      <w:r w:rsidRPr="009B3506">
        <w:t>A.5.3.</w:t>
      </w:r>
      <w:r w:rsidRPr="009B3506">
        <w:rPr>
          <w:lang w:eastAsia="zh-CN"/>
        </w:rPr>
        <w:t>5</w:t>
      </w:r>
      <w:r w:rsidRPr="009B3506">
        <w:rPr>
          <w:rFonts w:asciiTheme="minorHAnsi" w:eastAsiaTheme="minorEastAsia" w:hAnsiTheme="minorHAnsi" w:cstheme="minorBidi"/>
          <w:sz w:val="22"/>
          <w:szCs w:val="22"/>
        </w:rPr>
        <w:tab/>
      </w:r>
      <w:r w:rsidRPr="009B3506">
        <w:t xml:space="preserve">E-UTRAN </w:t>
      </w:r>
      <w:r w:rsidRPr="009B3506">
        <w:rPr>
          <w:lang w:eastAsia="zh-CN"/>
        </w:rPr>
        <w:t>T</w:t>
      </w:r>
      <w:r w:rsidRPr="009B3506">
        <w:t>DD – HRPD Handover</w:t>
      </w:r>
      <w:r>
        <w:tab/>
        <w:t>1135</w:t>
      </w:r>
    </w:p>
    <w:p w:rsidR="009B3506" w:rsidRDefault="009B3506">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1135</w:t>
      </w:r>
    </w:p>
    <w:p w:rsidR="009B3506" w:rsidRDefault="009B3506">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1137</w:t>
      </w:r>
    </w:p>
    <w:p w:rsidR="009B3506" w:rsidRDefault="009B3506">
      <w:pPr>
        <w:pStyle w:val="TOC3"/>
        <w:rPr>
          <w:rFonts w:asciiTheme="minorHAnsi" w:eastAsiaTheme="minorEastAsia" w:hAnsiTheme="minorHAnsi" w:cstheme="minorBidi"/>
          <w:sz w:val="22"/>
          <w:szCs w:val="22"/>
        </w:rPr>
      </w:pPr>
      <w:r w:rsidRPr="009B3506">
        <w:t>A.5.3.6</w:t>
      </w:r>
      <w:r w:rsidRPr="009B3506">
        <w:rPr>
          <w:rFonts w:asciiTheme="minorHAnsi" w:eastAsiaTheme="minorEastAsia" w:hAnsiTheme="minorHAnsi" w:cstheme="minorBidi"/>
          <w:sz w:val="22"/>
          <w:szCs w:val="22"/>
        </w:rPr>
        <w:tab/>
      </w:r>
      <w:r w:rsidRPr="009B3506">
        <w:t>E-UTRAN TDD – cdma2000 1X Handover</w:t>
      </w:r>
      <w:r>
        <w:tab/>
        <w:t>1138</w:t>
      </w:r>
    </w:p>
    <w:p w:rsidR="009B3506" w:rsidRDefault="009B3506">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1138</w:t>
      </w:r>
    </w:p>
    <w:p w:rsidR="009B3506" w:rsidRDefault="009B3506">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1141</w:t>
      </w:r>
    </w:p>
    <w:p w:rsidR="009B3506" w:rsidRDefault="009B3506">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1141</w:t>
      </w:r>
    </w:p>
    <w:p w:rsidR="009B3506" w:rsidRDefault="009B3506">
      <w:pPr>
        <w:pStyle w:val="TOC2"/>
        <w:rPr>
          <w:rFonts w:asciiTheme="minorHAnsi" w:eastAsiaTheme="minorEastAsia" w:hAnsiTheme="minorHAnsi" w:cstheme="minorBidi"/>
          <w:sz w:val="22"/>
          <w:szCs w:val="22"/>
        </w:rPr>
      </w:pPr>
      <w:r w:rsidRPr="009B3506">
        <w:t>A.6.1</w:t>
      </w:r>
      <w:r w:rsidRPr="009B3506">
        <w:rPr>
          <w:rFonts w:asciiTheme="minorHAnsi" w:eastAsiaTheme="minorEastAsia" w:hAnsiTheme="minorHAnsi"/>
          <w:sz w:val="22"/>
          <w:szCs w:val="22"/>
        </w:rPr>
        <w:tab/>
      </w:r>
      <w:r w:rsidRPr="00432094">
        <w:rPr>
          <w:rFonts w:cs="v4.2.0"/>
        </w:rPr>
        <w:t>RRC Re-establishment</w:t>
      </w:r>
      <w:r>
        <w:tab/>
        <w:t>1141</w:t>
      </w:r>
    </w:p>
    <w:p w:rsidR="009B3506" w:rsidRDefault="009B3506">
      <w:pPr>
        <w:pStyle w:val="TOC3"/>
        <w:rPr>
          <w:rFonts w:asciiTheme="minorHAnsi" w:eastAsiaTheme="minorEastAsia" w:hAnsiTheme="minorHAnsi" w:cstheme="minorBidi"/>
          <w:sz w:val="22"/>
          <w:szCs w:val="22"/>
        </w:rPr>
      </w:pPr>
      <w:r w:rsidRPr="009B3506">
        <w:t>A.6.1.1</w:t>
      </w:r>
      <w:r w:rsidRPr="009B3506">
        <w:rPr>
          <w:rFonts w:asciiTheme="minorHAnsi" w:eastAsiaTheme="minorEastAsia" w:hAnsiTheme="minorHAnsi"/>
          <w:sz w:val="22"/>
          <w:szCs w:val="22"/>
        </w:rPr>
        <w:tab/>
      </w:r>
      <w:r w:rsidRPr="00432094">
        <w:rPr>
          <w:rFonts w:cs="v4.2.0"/>
          <w:snapToGrid w:val="0"/>
        </w:rPr>
        <w:t>E-UTRAN FDD Intra-frequency RRC Re-establishment</w:t>
      </w:r>
      <w:r>
        <w:tab/>
        <w:t>1141</w:t>
      </w:r>
    </w:p>
    <w:p w:rsidR="009B3506" w:rsidRDefault="009B3506">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432094">
        <w:rPr>
          <w:snapToGrid w:val="0"/>
        </w:rPr>
        <w:t>Test Purpose and Environment</w:t>
      </w:r>
      <w:r>
        <w:tab/>
        <w:t>1141</w:t>
      </w:r>
    </w:p>
    <w:p w:rsidR="009B3506" w:rsidRDefault="009B3506">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1142</w:t>
      </w:r>
    </w:p>
    <w:p w:rsidR="009B3506" w:rsidRDefault="009B3506">
      <w:pPr>
        <w:pStyle w:val="TOC3"/>
        <w:rPr>
          <w:rFonts w:asciiTheme="minorHAnsi" w:eastAsiaTheme="minorEastAsia" w:hAnsiTheme="minorHAnsi" w:cstheme="minorBidi"/>
          <w:sz w:val="22"/>
          <w:szCs w:val="22"/>
        </w:rPr>
      </w:pPr>
      <w:r w:rsidRPr="009B3506">
        <w:t>A.6.1.2</w:t>
      </w:r>
      <w:r w:rsidRPr="009B3506">
        <w:rPr>
          <w:rFonts w:asciiTheme="minorHAnsi" w:eastAsiaTheme="minorEastAsia" w:hAnsiTheme="minorHAnsi"/>
          <w:sz w:val="22"/>
          <w:szCs w:val="22"/>
        </w:rPr>
        <w:tab/>
      </w:r>
      <w:r w:rsidRPr="00432094">
        <w:rPr>
          <w:rFonts w:cs="v4.2.0"/>
          <w:snapToGrid w:val="0"/>
        </w:rPr>
        <w:t>E-UTRAN FDD Inter-frequency RRC Re-establishment</w:t>
      </w:r>
      <w:r>
        <w:tab/>
        <w:t>1143</w:t>
      </w:r>
    </w:p>
    <w:p w:rsidR="009B3506" w:rsidRDefault="009B3506">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432094">
        <w:rPr>
          <w:snapToGrid w:val="0"/>
        </w:rPr>
        <w:t>Test Purpose and Environment</w:t>
      </w:r>
      <w:r>
        <w:tab/>
        <w:t>1143</w:t>
      </w:r>
    </w:p>
    <w:p w:rsidR="009B3506" w:rsidRDefault="009B3506">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1144</w:t>
      </w:r>
    </w:p>
    <w:p w:rsidR="009B3506" w:rsidRDefault="009B3506">
      <w:pPr>
        <w:pStyle w:val="TOC3"/>
        <w:rPr>
          <w:rFonts w:asciiTheme="minorHAnsi" w:eastAsiaTheme="minorEastAsia" w:hAnsiTheme="minorHAnsi" w:cstheme="minorBidi"/>
          <w:sz w:val="22"/>
          <w:szCs w:val="22"/>
        </w:rPr>
      </w:pPr>
      <w:r w:rsidRPr="009B3506">
        <w:t>A.6.1.3</w:t>
      </w:r>
      <w:r w:rsidRPr="009B3506">
        <w:rPr>
          <w:rFonts w:asciiTheme="minorHAnsi" w:eastAsiaTheme="minorEastAsia" w:hAnsiTheme="minorHAnsi"/>
          <w:sz w:val="22"/>
          <w:szCs w:val="22"/>
        </w:rPr>
        <w:tab/>
      </w:r>
      <w:r w:rsidRPr="00432094">
        <w:rPr>
          <w:rFonts w:cs="v4.2.0"/>
          <w:snapToGrid w:val="0"/>
        </w:rPr>
        <w:t>E-UTRAN TDD Intra-frequency RRC Re-establishment</w:t>
      </w:r>
      <w:r>
        <w:tab/>
        <w:t>1145</w:t>
      </w:r>
    </w:p>
    <w:p w:rsidR="009B3506" w:rsidRDefault="009B3506">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432094">
        <w:rPr>
          <w:snapToGrid w:val="0"/>
        </w:rPr>
        <w:t>Test Purpose and Environment</w:t>
      </w:r>
      <w:r>
        <w:tab/>
        <w:t>1145</w:t>
      </w:r>
    </w:p>
    <w:p w:rsidR="009B3506" w:rsidRDefault="009B3506">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1146</w:t>
      </w:r>
    </w:p>
    <w:p w:rsidR="009B3506" w:rsidRDefault="009B3506">
      <w:pPr>
        <w:pStyle w:val="TOC3"/>
        <w:rPr>
          <w:rFonts w:asciiTheme="minorHAnsi" w:eastAsiaTheme="minorEastAsia" w:hAnsiTheme="minorHAnsi" w:cstheme="minorBidi"/>
          <w:sz w:val="22"/>
          <w:szCs w:val="22"/>
        </w:rPr>
      </w:pPr>
      <w:r w:rsidRPr="009B3506">
        <w:lastRenderedPageBreak/>
        <w:t>A.6.1.4</w:t>
      </w:r>
      <w:r w:rsidRPr="009B3506">
        <w:rPr>
          <w:rFonts w:asciiTheme="minorHAnsi" w:eastAsiaTheme="minorEastAsia" w:hAnsiTheme="minorHAnsi" w:cstheme="minorBidi"/>
          <w:sz w:val="22"/>
          <w:szCs w:val="22"/>
        </w:rPr>
        <w:tab/>
      </w:r>
      <w:r w:rsidRPr="00432094">
        <w:rPr>
          <w:snapToGrid w:val="0"/>
        </w:rPr>
        <w:t>E-UTRAN TDD Inter-frequency RRC Re-establishment</w:t>
      </w:r>
      <w:r>
        <w:tab/>
        <w:t>1147</w:t>
      </w:r>
    </w:p>
    <w:p w:rsidR="009B3506" w:rsidRDefault="009B3506">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432094">
        <w:rPr>
          <w:snapToGrid w:val="0"/>
        </w:rPr>
        <w:t>Test Purpose and Environment</w:t>
      </w:r>
      <w:r>
        <w:tab/>
        <w:t>1147</w:t>
      </w:r>
    </w:p>
    <w:p w:rsidR="009B3506" w:rsidRDefault="009B3506">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1148</w:t>
      </w:r>
    </w:p>
    <w:p w:rsidR="009B3506" w:rsidRDefault="009B3506">
      <w:pPr>
        <w:pStyle w:val="TOC3"/>
        <w:rPr>
          <w:rFonts w:asciiTheme="minorHAnsi" w:eastAsiaTheme="minorEastAsia" w:hAnsiTheme="minorHAnsi" w:cstheme="minorBidi"/>
          <w:sz w:val="22"/>
          <w:szCs w:val="22"/>
        </w:rPr>
      </w:pPr>
      <w:r w:rsidRPr="009B3506">
        <w:t>A.6.1.</w:t>
      </w:r>
      <w:r w:rsidRPr="009B3506">
        <w:rPr>
          <w:lang w:eastAsia="zh-CN"/>
        </w:rPr>
        <w:t>5</w:t>
      </w:r>
      <w:r w:rsidRPr="009B3506">
        <w:rPr>
          <w:rFonts w:asciiTheme="minorHAnsi" w:eastAsiaTheme="minorEastAsia" w:hAnsiTheme="minorHAnsi" w:cstheme="minorBidi"/>
          <w:sz w:val="22"/>
          <w:szCs w:val="22"/>
        </w:rPr>
        <w:tab/>
      </w:r>
      <w:r w:rsidRPr="00432094">
        <w:rPr>
          <w:snapToGrid w:val="0"/>
        </w:rPr>
        <w:t>E-UTRAN FDD Intra-frequency RRC Re-establishment</w:t>
      </w:r>
      <w:r w:rsidRPr="00432094">
        <w:rPr>
          <w:snapToGrid w:val="0"/>
          <w:lang w:eastAsia="zh-CN"/>
        </w:rPr>
        <w:t xml:space="preserve"> for 5MHz bandwidth</w:t>
      </w:r>
      <w:r>
        <w:tab/>
        <w:t>1149</w:t>
      </w:r>
    </w:p>
    <w:p w:rsidR="009B3506" w:rsidRDefault="009B3506">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432094">
        <w:rPr>
          <w:snapToGrid w:val="0"/>
        </w:rPr>
        <w:t>Test Purpose and Environment</w:t>
      </w:r>
      <w:r>
        <w:tab/>
        <w:t>1149</w:t>
      </w:r>
    </w:p>
    <w:p w:rsidR="009B3506" w:rsidRDefault="009B3506">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1149</w:t>
      </w:r>
    </w:p>
    <w:p w:rsidR="009B3506" w:rsidRDefault="009B3506">
      <w:pPr>
        <w:pStyle w:val="TOC3"/>
        <w:rPr>
          <w:rFonts w:asciiTheme="minorHAnsi" w:eastAsiaTheme="minorEastAsia" w:hAnsiTheme="minorHAnsi" w:cstheme="minorBidi"/>
          <w:sz w:val="22"/>
          <w:szCs w:val="22"/>
        </w:rPr>
      </w:pPr>
      <w:r w:rsidRPr="009B3506">
        <w:t>A.6.1.6</w:t>
      </w:r>
      <w:r w:rsidRPr="009B3506">
        <w:rPr>
          <w:rFonts w:asciiTheme="minorHAnsi" w:eastAsiaTheme="minorEastAsia" w:hAnsiTheme="minorHAnsi" w:cstheme="minorBidi"/>
          <w:sz w:val="22"/>
          <w:szCs w:val="22"/>
        </w:rPr>
        <w:tab/>
      </w:r>
      <w:r w:rsidRPr="00432094">
        <w:rPr>
          <w:snapToGrid w:val="0"/>
        </w:rPr>
        <w:t>E-UTRAN FD-FDD Intra-frequency RRC Re-establishment for UE category 0</w:t>
      </w:r>
      <w:r>
        <w:tab/>
        <w:t>1149</w:t>
      </w:r>
    </w:p>
    <w:p w:rsidR="009B3506" w:rsidRDefault="009B3506">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432094">
        <w:rPr>
          <w:snapToGrid w:val="0"/>
        </w:rPr>
        <w:t>Test Purpose and Environment</w:t>
      </w:r>
      <w:r>
        <w:tab/>
        <w:t>1149</w:t>
      </w:r>
    </w:p>
    <w:p w:rsidR="009B3506" w:rsidRDefault="009B3506">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1151</w:t>
      </w:r>
    </w:p>
    <w:p w:rsidR="009B3506" w:rsidRDefault="009B3506">
      <w:pPr>
        <w:pStyle w:val="TOC3"/>
        <w:rPr>
          <w:rFonts w:asciiTheme="minorHAnsi" w:eastAsiaTheme="minorEastAsia" w:hAnsiTheme="minorHAnsi" w:cstheme="minorBidi"/>
          <w:sz w:val="22"/>
          <w:szCs w:val="22"/>
        </w:rPr>
      </w:pPr>
      <w:r w:rsidRPr="009B3506">
        <w:t>A.6.1.7</w:t>
      </w:r>
      <w:r w:rsidRPr="009B3506">
        <w:rPr>
          <w:rFonts w:asciiTheme="minorHAnsi" w:eastAsiaTheme="minorEastAsia" w:hAnsiTheme="minorHAnsi" w:cstheme="minorBidi"/>
          <w:sz w:val="22"/>
          <w:szCs w:val="22"/>
        </w:rPr>
        <w:tab/>
      </w:r>
      <w:r w:rsidRPr="00432094">
        <w:rPr>
          <w:snapToGrid w:val="0"/>
        </w:rPr>
        <w:t>E-UTRAN HD-FDD Intra-frequency RRC Re-establishment for UE category 0</w:t>
      </w:r>
      <w:r>
        <w:tab/>
        <w:t>1152</w:t>
      </w:r>
    </w:p>
    <w:p w:rsidR="009B3506" w:rsidRDefault="009B3506">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432094">
        <w:rPr>
          <w:snapToGrid w:val="0"/>
        </w:rPr>
        <w:t>Test Purpose and Environment</w:t>
      </w:r>
      <w:r>
        <w:tab/>
        <w:t>1152</w:t>
      </w:r>
    </w:p>
    <w:p w:rsidR="009B3506" w:rsidRDefault="009B3506">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1153</w:t>
      </w:r>
    </w:p>
    <w:p w:rsidR="009B3506" w:rsidRDefault="009B3506">
      <w:pPr>
        <w:pStyle w:val="TOC3"/>
        <w:rPr>
          <w:rFonts w:asciiTheme="minorHAnsi" w:eastAsiaTheme="minorEastAsia" w:hAnsiTheme="minorHAnsi" w:cstheme="minorBidi"/>
          <w:sz w:val="22"/>
          <w:szCs w:val="22"/>
        </w:rPr>
      </w:pPr>
      <w:r w:rsidRPr="009B3506">
        <w:t>A.6.1.8</w:t>
      </w:r>
      <w:r w:rsidRPr="009B3506">
        <w:rPr>
          <w:rFonts w:asciiTheme="minorHAnsi" w:eastAsiaTheme="minorEastAsia" w:hAnsiTheme="minorHAnsi" w:cstheme="minorBidi"/>
          <w:sz w:val="22"/>
          <w:szCs w:val="22"/>
        </w:rPr>
        <w:tab/>
      </w:r>
      <w:r w:rsidRPr="00432094">
        <w:rPr>
          <w:snapToGrid w:val="0"/>
        </w:rPr>
        <w:t>E-UTRAN TDD Intra-frequency RRC Re-establishment for UE category 0</w:t>
      </w:r>
      <w:r>
        <w:tab/>
        <w:t>1154</w:t>
      </w:r>
    </w:p>
    <w:p w:rsidR="009B3506" w:rsidRDefault="009B3506">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432094">
        <w:rPr>
          <w:snapToGrid w:val="0"/>
        </w:rPr>
        <w:t>Test Purpose and Environment</w:t>
      </w:r>
      <w:r>
        <w:tab/>
        <w:t>1154</w:t>
      </w:r>
    </w:p>
    <w:p w:rsidR="009B3506" w:rsidRDefault="009B3506">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1155</w:t>
      </w:r>
    </w:p>
    <w:p w:rsidR="009B3506" w:rsidRDefault="009B3506">
      <w:pPr>
        <w:pStyle w:val="TOC3"/>
        <w:rPr>
          <w:rFonts w:asciiTheme="minorHAnsi" w:eastAsiaTheme="minorEastAsia" w:hAnsiTheme="minorHAnsi" w:cstheme="minorBidi"/>
          <w:sz w:val="22"/>
          <w:szCs w:val="22"/>
        </w:rPr>
      </w:pPr>
      <w:r w:rsidRPr="009B3506">
        <w:t>A.6.1.9</w:t>
      </w:r>
      <w:r w:rsidRPr="009B3506">
        <w:rPr>
          <w:rFonts w:asciiTheme="minorHAnsi" w:eastAsiaTheme="minorEastAsia" w:hAnsiTheme="minorHAnsi" w:cstheme="minorBidi"/>
          <w:sz w:val="22"/>
          <w:szCs w:val="22"/>
        </w:rPr>
        <w:tab/>
      </w:r>
      <w:r w:rsidRPr="00432094">
        <w:rPr>
          <w:snapToGrid w:val="0"/>
        </w:rPr>
        <w:t>E-UTRAN FD-FDD Intra-frequency RRC Re-establishment for Cat-M1 UE in CEModeA</w:t>
      </w:r>
      <w:r>
        <w:tab/>
        <w:t>1156</w:t>
      </w:r>
    </w:p>
    <w:p w:rsidR="009B3506" w:rsidRDefault="009B3506">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432094">
        <w:rPr>
          <w:snapToGrid w:val="0"/>
        </w:rPr>
        <w:t>Test Purpose and Environment</w:t>
      </w:r>
      <w:r>
        <w:tab/>
        <w:t>1156</w:t>
      </w:r>
    </w:p>
    <w:p w:rsidR="009B3506" w:rsidRDefault="009B3506">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1157</w:t>
      </w:r>
    </w:p>
    <w:p w:rsidR="009B3506" w:rsidRDefault="009B3506">
      <w:pPr>
        <w:pStyle w:val="TOC3"/>
        <w:rPr>
          <w:rFonts w:asciiTheme="minorHAnsi" w:eastAsiaTheme="minorEastAsia" w:hAnsiTheme="minorHAnsi" w:cstheme="minorBidi"/>
          <w:sz w:val="22"/>
          <w:szCs w:val="22"/>
        </w:rPr>
      </w:pPr>
      <w:r w:rsidRPr="009B3506">
        <w:t>A.6.1.10</w:t>
      </w:r>
      <w:r w:rsidRPr="009B3506">
        <w:rPr>
          <w:rFonts w:asciiTheme="minorHAnsi" w:eastAsiaTheme="minorEastAsia" w:hAnsiTheme="minorHAnsi" w:cstheme="minorBidi"/>
          <w:sz w:val="22"/>
          <w:szCs w:val="22"/>
        </w:rPr>
        <w:tab/>
      </w:r>
      <w:r w:rsidRPr="00432094">
        <w:rPr>
          <w:snapToGrid w:val="0"/>
        </w:rPr>
        <w:t>E-UTRAN HD-FDD Intra-frequency RRC Re-establishment for Cat-M1 UE in CEModeA</w:t>
      </w:r>
      <w:r>
        <w:tab/>
        <w:t>1158</w:t>
      </w:r>
    </w:p>
    <w:p w:rsidR="009B3506" w:rsidRDefault="009B3506">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432094">
        <w:rPr>
          <w:snapToGrid w:val="0"/>
        </w:rPr>
        <w:t>Test Purpose and Environment</w:t>
      </w:r>
      <w:r>
        <w:tab/>
        <w:t>1158</w:t>
      </w:r>
    </w:p>
    <w:p w:rsidR="009B3506" w:rsidRDefault="009B3506">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1159</w:t>
      </w:r>
    </w:p>
    <w:p w:rsidR="009B3506" w:rsidRDefault="009B3506">
      <w:pPr>
        <w:pStyle w:val="TOC3"/>
        <w:rPr>
          <w:rFonts w:asciiTheme="minorHAnsi" w:eastAsiaTheme="minorEastAsia" w:hAnsiTheme="minorHAnsi" w:cstheme="minorBidi"/>
          <w:sz w:val="22"/>
          <w:szCs w:val="22"/>
        </w:rPr>
      </w:pPr>
      <w:r w:rsidRPr="009B3506">
        <w:t>A.6.1.11</w:t>
      </w:r>
      <w:r w:rsidRPr="009B3506">
        <w:rPr>
          <w:rFonts w:asciiTheme="minorHAnsi" w:eastAsiaTheme="minorEastAsia" w:hAnsiTheme="minorHAnsi" w:cstheme="minorBidi"/>
          <w:sz w:val="22"/>
          <w:szCs w:val="22"/>
        </w:rPr>
        <w:tab/>
      </w:r>
      <w:r w:rsidRPr="00432094">
        <w:rPr>
          <w:snapToGrid w:val="0"/>
        </w:rPr>
        <w:t>E-UTRAN TDD Intra-frequency RRC Re-establishment for Cat-M1 UE in CEModeA</w:t>
      </w:r>
      <w:r>
        <w:tab/>
        <w:t>1160</w:t>
      </w:r>
    </w:p>
    <w:p w:rsidR="009B3506" w:rsidRDefault="009B3506">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432094">
        <w:rPr>
          <w:snapToGrid w:val="0"/>
        </w:rPr>
        <w:t>Test Purpose and Environment</w:t>
      </w:r>
      <w:r>
        <w:tab/>
        <w:t>1160</w:t>
      </w:r>
    </w:p>
    <w:p w:rsidR="009B3506" w:rsidRDefault="009B3506">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1161</w:t>
      </w:r>
    </w:p>
    <w:p w:rsidR="009B3506" w:rsidRDefault="009B3506">
      <w:pPr>
        <w:pStyle w:val="TOC3"/>
        <w:rPr>
          <w:rFonts w:asciiTheme="minorHAnsi" w:eastAsiaTheme="minorEastAsia" w:hAnsiTheme="minorHAnsi" w:cstheme="minorBidi"/>
          <w:sz w:val="22"/>
          <w:szCs w:val="22"/>
        </w:rPr>
      </w:pPr>
      <w:r w:rsidRPr="009B3506">
        <w:t>A.6.1.12</w:t>
      </w:r>
      <w:r w:rsidRPr="009B3506">
        <w:rPr>
          <w:rFonts w:asciiTheme="minorHAnsi" w:eastAsiaTheme="minorEastAsia" w:hAnsiTheme="minorHAnsi" w:cstheme="minorBidi"/>
          <w:sz w:val="22"/>
          <w:szCs w:val="22"/>
        </w:rPr>
        <w:tab/>
      </w:r>
      <w:r w:rsidRPr="00432094">
        <w:rPr>
          <w:snapToGrid w:val="0"/>
        </w:rPr>
        <w:t>E-UTRAN FD-FDD Intra-frequency RRC Re-establishment for Cat-M1 UE in CEModeB</w:t>
      </w:r>
      <w:r>
        <w:tab/>
        <w:t>1162</w:t>
      </w:r>
    </w:p>
    <w:p w:rsidR="009B3506" w:rsidRDefault="009B3506">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432094">
        <w:rPr>
          <w:snapToGrid w:val="0"/>
        </w:rPr>
        <w:t>Test Purpose and Environment</w:t>
      </w:r>
      <w:r>
        <w:tab/>
        <w:t>1162</w:t>
      </w:r>
    </w:p>
    <w:p w:rsidR="009B3506" w:rsidRDefault="009B3506">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1163</w:t>
      </w:r>
    </w:p>
    <w:p w:rsidR="009B3506" w:rsidRDefault="009B3506">
      <w:pPr>
        <w:pStyle w:val="TOC3"/>
        <w:rPr>
          <w:rFonts w:asciiTheme="minorHAnsi" w:eastAsiaTheme="minorEastAsia" w:hAnsiTheme="minorHAnsi" w:cstheme="minorBidi"/>
          <w:sz w:val="22"/>
          <w:szCs w:val="22"/>
        </w:rPr>
      </w:pPr>
      <w:r w:rsidRPr="009B3506">
        <w:t>A.6.1.13</w:t>
      </w:r>
      <w:r w:rsidRPr="009B3506">
        <w:rPr>
          <w:rFonts w:asciiTheme="minorHAnsi" w:eastAsiaTheme="minorEastAsia" w:hAnsiTheme="minorHAnsi" w:cstheme="minorBidi"/>
          <w:sz w:val="22"/>
          <w:szCs w:val="22"/>
        </w:rPr>
        <w:tab/>
      </w:r>
      <w:r w:rsidRPr="00432094">
        <w:rPr>
          <w:snapToGrid w:val="0"/>
        </w:rPr>
        <w:t>E-UTRAN HD-FDD Intra-frequency RRC Re-establishment for Cat-M1 UE in CEModeB</w:t>
      </w:r>
      <w:r>
        <w:tab/>
        <w:t>1164</w:t>
      </w:r>
    </w:p>
    <w:p w:rsidR="009B3506" w:rsidRDefault="009B3506">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432094">
        <w:rPr>
          <w:snapToGrid w:val="0"/>
        </w:rPr>
        <w:t>Test Purpose and Environment</w:t>
      </w:r>
      <w:r>
        <w:tab/>
        <w:t>1164</w:t>
      </w:r>
    </w:p>
    <w:p w:rsidR="009B3506" w:rsidRDefault="009B3506">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1165</w:t>
      </w:r>
    </w:p>
    <w:p w:rsidR="009B3506" w:rsidRDefault="009B3506">
      <w:pPr>
        <w:pStyle w:val="TOC3"/>
        <w:rPr>
          <w:rFonts w:asciiTheme="minorHAnsi" w:eastAsiaTheme="minorEastAsia" w:hAnsiTheme="minorHAnsi" w:cstheme="minorBidi"/>
          <w:sz w:val="22"/>
          <w:szCs w:val="22"/>
        </w:rPr>
      </w:pPr>
      <w:r w:rsidRPr="009B3506">
        <w:t>A.6.1.14</w:t>
      </w:r>
      <w:r w:rsidRPr="009B3506">
        <w:rPr>
          <w:rFonts w:asciiTheme="minorHAnsi" w:eastAsiaTheme="minorEastAsia" w:hAnsiTheme="minorHAnsi" w:cstheme="minorBidi"/>
          <w:sz w:val="22"/>
          <w:szCs w:val="22"/>
        </w:rPr>
        <w:tab/>
      </w:r>
      <w:r w:rsidRPr="00432094">
        <w:rPr>
          <w:snapToGrid w:val="0"/>
        </w:rPr>
        <w:t>E-UTRAN TDD Intra-frequency RRC Re-establishment for Cat-M1 UE in CEModeB</w:t>
      </w:r>
      <w:r>
        <w:tab/>
        <w:t>1166</w:t>
      </w:r>
    </w:p>
    <w:p w:rsidR="009B3506" w:rsidRDefault="009B3506">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432094">
        <w:rPr>
          <w:snapToGrid w:val="0"/>
        </w:rPr>
        <w:t>Test Purpose and Environment</w:t>
      </w:r>
      <w:r>
        <w:tab/>
        <w:t>1166</w:t>
      </w:r>
    </w:p>
    <w:p w:rsidR="009B3506" w:rsidRDefault="009B3506">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1167</w:t>
      </w:r>
    </w:p>
    <w:p w:rsidR="009B3506" w:rsidRDefault="009B3506">
      <w:pPr>
        <w:pStyle w:val="TOC3"/>
        <w:rPr>
          <w:rFonts w:asciiTheme="minorHAnsi" w:eastAsiaTheme="minorEastAsia" w:hAnsiTheme="minorHAnsi" w:cstheme="minorBidi"/>
          <w:sz w:val="22"/>
          <w:szCs w:val="22"/>
        </w:rPr>
      </w:pPr>
      <w:r w:rsidRPr="009B3506">
        <w:t>A.6.1.15</w:t>
      </w:r>
      <w:r w:rsidRPr="009B3506">
        <w:rPr>
          <w:rFonts w:asciiTheme="minorHAnsi" w:eastAsiaTheme="minorEastAsia" w:hAnsiTheme="minorHAnsi" w:cstheme="minorBidi"/>
          <w:sz w:val="22"/>
          <w:szCs w:val="22"/>
        </w:rPr>
        <w:tab/>
      </w:r>
      <w:r w:rsidRPr="00432094">
        <w:rPr>
          <w:snapToGrid w:val="0"/>
        </w:rPr>
        <w:t>HD-FDD Intra-frequency RRC Re-establishment for UE</w:t>
      </w:r>
      <w:r w:rsidRPr="00432094">
        <w:rPr>
          <w:snapToGrid w:val="0"/>
          <w:lang w:eastAsia="zh-CN"/>
        </w:rPr>
        <w:t xml:space="preserve"> category NB1 in In-Band mode under enhanced coverage</w:t>
      </w:r>
      <w:r>
        <w:tab/>
        <w:t>1168</w:t>
      </w:r>
    </w:p>
    <w:p w:rsidR="009B3506" w:rsidRDefault="009B3506">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432094">
        <w:rPr>
          <w:snapToGrid w:val="0"/>
        </w:rPr>
        <w:t>Test Purpose and Environment</w:t>
      </w:r>
      <w:r>
        <w:tab/>
        <w:t>1168</w:t>
      </w:r>
    </w:p>
    <w:p w:rsidR="009B3506" w:rsidRDefault="009B3506">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1170</w:t>
      </w:r>
    </w:p>
    <w:p w:rsidR="009B3506" w:rsidRDefault="009B3506">
      <w:pPr>
        <w:pStyle w:val="TOC3"/>
        <w:rPr>
          <w:rFonts w:asciiTheme="minorHAnsi" w:eastAsiaTheme="minorEastAsia" w:hAnsiTheme="minorHAnsi" w:cstheme="minorBidi"/>
          <w:sz w:val="22"/>
          <w:szCs w:val="22"/>
        </w:rPr>
      </w:pPr>
      <w:r w:rsidRPr="009B3506">
        <w:t>A.6.1.16</w:t>
      </w:r>
      <w:r w:rsidRPr="009B3506">
        <w:rPr>
          <w:rFonts w:asciiTheme="minorHAnsi" w:eastAsiaTheme="minorEastAsia" w:hAnsiTheme="minorHAnsi" w:cstheme="minorBidi"/>
          <w:sz w:val="22"/>
          <w:szCs w:val="22"/>
        </w:rPr>
        <w:tab/>
      </w:r>
      <w:r w:rsidRPr="00432094">
        <w:rPr>
          <w:snapToGrid w:val="0"/>
        </w:rPr>
        <w:t>HD-FDD Int</w:t>
      </w:r>
      <w:r w:rsidRPr="00432094">
        <w:rPr>
          <w:snapToGrid w:val="0"/>
          <w:lang w:eastAsia="zh-CN"/>
        </w:rPr>
        <w:t>er</w:t>
      </w:r>
      <w:r w:rsidRPr="00432094">
        <w:rPr>
          <w:snapToGrid w:val="0"/>
        </w:rPr>
        <w:t>-frequency RRC Re-establishment for UE</w:t>
      </w:r>
      <w:r w:rsidRPr="00432094">
        <w:rPr>
          <w:snapToGrid w:val="0"/>
          <w:lang w:eastAsia="zh-CN"/>
        </w:rPr>
        <w:t xml:space="preserve"> category NB1 in In-Band mode under </w:t>
      </w:r>
      <w:r w:rsidRPr="00432094">
        <w:rPr>
          <w:rFonts w:cs="Intel Clear Light"/>
          <w:lang w:eastAsia="zh-CN"/>
        </w:rPr>
        <w:t>normal</w:t>
      </w:r>
      <w:r w:rsidRPr="00432094">
        <w:rPr>
          <w:rFonts w:cs="Arial"/>
          <w:lang w:eastAsia="zh-CN"/>
        </w:rPr>
        <w:t xml:space="preserve"> </w:t>
      </w:r>
      <w:r w:rsidRPr="00432094">
        <w:rPr>
          <w:snapToGrid w:val="0"/>
          <w:lang w:eastAsia="zh-CN"/>
        </w:rPr>
        <w:t>coverage</w:t>
      </w:r>
      <w:r>
        <w:tab/>
        <w:t>1171</w:t>
      </w:r>
    </w:p>
    <w:p w:rsidR="009B3506" w:rsidRDefault="009B3506">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432094">
        <w:rPr>
          <w:snapToGrid w:val="0"/>
        </w:rPr>
        <w:t>Test Purpose and Environment</w:t>
      </w:r>
      <w:r>
        <w:tab/>
        <w:t>1171</w:t>
      </w:r>
    </w:p>
    <w:p w:rsidR="009B3506" w:rsidRDefault="009B3506">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1173</w:t>
      </w:r>
    </w:p>
    <w:p w:rsidR="009B3506" w:rsidRDefault="009B3506">
      <w:pPr>
        <w:pStyle w:val="TOC3"/>
        <w:rPr>
          <w:rFonts w:asciiTheme="minorHAnsi" w:eastAsiaTheme="minorEastAsia" w:hAnsiTheme="minorHAnsi" w:cstheme="minorBidi"/>
          <w:sz w:val="22"/>
          <w:szCs w:val="22"/>
        </w:rPr>
      </w:pPr>
      <w:r w:rsidRPr="009B3506">
        <w:t>A.6.1.17</w:t>
      </w:r>
      <w:r w:rsidRPr="009B3506">
        <w:rPr>
          <w:rFonts w:asciiTheme="minorHAnsi" w:eastAsiaTheme="minorEastAsia" w:hAnsiTheme="minorHAnsi" w:cstheme="minorBidi"/>
          <w:sz w:val="22"/>
          <w:szCs w:val="22"/>
        </w:rPr>
        <w:tab/>
      </w:r>
      <w:r w:rsidRPr="00432094">
        <w:rPr>
          <w:snapToGrid w:val="0"/>
        </w:rPr>
        <w:t>E-UTRAN FD-FDD Inter-frequency RRC Re-establishment for Cat-M1 UE in CEModeA</w:t>
      </w:r>
      <w:r>
        <w:tab/>
        <w:t>1174</w:t>
      </w:r>
    </w:p>
    <w:p w:rsidR="009B3506" w:rsidRDefault="009B3506">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432094">
        <w:rPr>
          <w:snapToGrid w:val="0"/>
        </w:rPr>
        <w:t>Test Purpose and Environment</w:t>
      </w:r>
      <w:r>
        <w:tab/>
        <w:t>1174</w:t>
      </w:r>
    </w:p>
    <w:p w:rsidR="009B3506" w:rsidRDefault="009B3506">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1175</w:t>
      </w:r>
    </w:p>
    <w:p w:rsidR="009B3506" w:rsidRDefault="009B3506">
      <w:pPr>
        <w:pStyle w:val="TOC3"/>
        <w:rPr>
          <w:rFonts w:asciiTheme="minorHAnsi" w:eastAsiaTheme="minorEastAsia" w:hAnsiTheme="minorHAnsi" w:cstheme="minorBidi"/>
          <w:sz w:val="22"/>
          <w:szCs w:val="22"/>
        </w:rPr>
      </w:pPr>
      <w:r w:rsidRPr="009B3506">
        <w:t>A.6.1.18</w:t>
      </w:r>
      <w:r w:rsidRPr="009B3506">
        <w:rPr>
          <w:rFonts w:asciiTheme="minorHAnsi" w:eastAsiaTheme="minorEastAsia" w:hAnsiTheme="minorHAnsi" w:cstheme="minorBidi"/>
          <w:sz w:val="22"/>
          <w:szCs w:val="22"/>
        </w:rPr>
        <w:tab/>
      </w:r>
      <w:r w:rsidRPr="00432094">
        <w:rPr>
          <w:snapToGrid w:val="0"/>
        </w:rPr>
        <w:t>E-UTRAN HD-FDD Inter-frequency RRC Re-establishment for Cat-M1 UE in CEModeA</w:t>
      </w:r>
      <w:r>
        <w:tab/>
        <w:t>1176</w:t>
      </w:r>
    </w:p>
    <w:p w:rsidR="009B3506" w:rsidRDefault="009B3506">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432094">
        <w:rPr>
          <w:snapToGrid w:val="0"/>
        </w:rPr>
        <w:t>Test Purpose and Environment</w:t>
      </w:r>
      <w:r>
        <w:tab/>
        <w:t>1176</w:t>
      </w:r>
    </w:p>
    <w:p w:rsidR="009B3506" w:rsidRDefault="009B3506">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1177</w:t>
      </w:r>
    </w:p>
    <w:p w:rsidR="009B3506" w:rsidRDefault="009B3506">
      <w:pPr>
        <w:pStyle w:val="TOC3"/>
        <w:rPr>
          <w:rFonts w:asciiTheme="minorHAnsi" w:eastAsiaTheme="minorEastAsia" w:hAnsiTheme="minorHAnsi" w:cstheme="minorBidi"/>
          <w:sz w:val="22"/>
          <w:szCs w:val="22"/>
        </w:rPr>
      </w:pPr>
      <w:r w:rsidRPr="009B3506">
        <w:t>A.6.1.19</w:t>
      </w:r>
      <w:r w:rsidRPr="009B3506">
        <w:rPr>
          <w:rFonts w:asciiTheme="minorHAnsi" w:eastAsiaTheme="minorEastAsia" w:hAnsiTheme="minorHAnsi" w:cstheme="minorBidi"/>
          <w:sz w:val="22"/>
          <w:szCs w:val="22"/>
        </w:rPr>
        <w:tab/>
      </w:r>
      <w:r w:rsidRPr="00432094">
        <w:rPr>
          <w:snapToGrid w:val="0"/>
        </w:rPr>
        <w:t>E-UTRAN TDD-TDD Inter-frequency RRC Re-establishment for Cat-M1 UE in CEModeA</w:t>
      </w:r>
      <w:r>
        <w:tab/>
        <w:t>1178</w:t>
      </w:r>
    </w:p>
    <w:p w:rsidR="009B3506" w:rsidRDefault="009B3506">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432094">
        <w:rPr>
          <w:snapToGrid w:val="0"/>
        </w:rPr>
        <w:t>Test Purpose and Environment</w:t>
      </w:r>
      <w:r>
        <w:tab/>
        <w:t>1178</w:t>
      </w:r>
    </w:p>
    <w:p w:rsidR="009B3506" w:rsidRDefault="009B3506">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1179</w:t>
      </w:r>
    </w:p>
    <w:p w:rsidR="009B3506" w:rsidRDefault="009B3506">
      <w:pPr>
        <w:pStyle w:val="TOC3"/>
        <w:rPr>
          <w:rFonts w:asciiTheme="minorHAnsi" w:eastAsiaTheme="minorEastAsia" w:hAnsiTheme="minorHAnsi" w:cstheme="minorBidi"/>
          <w:sz w:val="22"/>
          <w:szCs w:val="22"/>
        </w:rPr>
      </w:pPr>
      <w:r w:rsidRPr="009B3506">
        <w:t>A.6.1.20</w:t>
      </w:r>
      <w:r w:rsidRPr="009B3506">
        <w:rPr>
          <w:rFonts w:asciiTheme="minorHAnsi" w:eastAsiaTheme="minorEastAsia" w:hAnsiTheme="minorHAnsi" w:cstheme="minorBidi"/>
          <w:sz w:val="22"/>
          <w:szCs w:val="22"/>
        </w:rPr>
        <w:tab/>
      </w:r>
      <w:r w:rsidRPr="00432094">
        <w:rPr>
          <w:snapToGrid w:val="0"/>
        </w:rPr>
        <w:t>E-UTRAN FD-FDD Inter-frequency RRC Re-establishment for Cat-M1 UE in CEModeB</w:t>
      </w:r>
      <w:r>
        <w:tab/>
        <w:t>1180</w:t>
      </w:r>
    </w:p>
    <w:p w:rsidR="009B3506" w:rsidRDefault="009B3506">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432094">
        <w:rPr>
          <w:snapToGrid w:val="0"/>
        </w:rPr>
        <w:t>Test Purpose and Environment</w:t>
      </w:r>
      <w:r>
        <w:tab/>
        <w:t>1180</w:t>
      </w:r>
    </w:p>
    <w:p w:rsidR="009B3506" w:rsidRDefault="009B3506">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1181</w:t>
      </w:r>
    </w:p>
    <w:p w:rsidR="009B3506" w:rsidRDefault="009B3506">
      <w:pPr>
        <w:pStyle w:val="TOC3"/>
        <w:rPr>
          <w:rFonts w:asciiTheme="minorHAnsi" w:eastAsiaTheme="minorEastAsia" w:hAnsiTheme="minorHAnsi" w:cstheme="minorBidi"/>
          <w:sz w:val="22"/>
          <w:szCs w:val="22"/>
        </w:rPr>
      </w:pPr>
      <w:r w:rsidRPr="009B3506">
        <w:t>A.6.1.21</w:t>
      </w:r>
      <w:r w:rsidRPr="009B3506">
        <w:rPr>
          <w:rFonts w:asciiTheme="minorHAnsi" w:eastAsiaTheme="minorEastAsia" w:hAnsiTheme="minorHAnsi" w:cstheme="minorBidi"/>
          <w:sz w:val="22"/>
          <w:szCs w:val="22"/>
        </w:rPr>
        <w:tab/>
      </w:r>
      <w:r w:rsidRPr="00432094">
        <w:rPr>
          <w:snapToGrid w:val="0"/>
        </w:rPr>
        <w:t>E-UTRAN HD-FDD Inter-frequency RRC Re-establishment for Cat-M1 UE in CEModeB</w:t>
      </w:r>
      <w:r>
        <w:tab/>
        <w:t>1182</w:t>
      </w:r>
    </w:p>
    <w:p w:rsidR="009B3506" w:rsidRDefault="009B3506">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432094">
        <w:rPr>
          <w:snapToGrid w:val="0"/>
        </w:rPr>
        <w:t>Test Purpose and Environment</w:t>
      </w:r>
      <w:r>
        <w:tab/>
        <w:t>1182</w:t>
      </w:r>
    </w:p>
    <w:p w:rsidR="009B3506" w:rsidRDefault="009B3506">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1183</w:t>
      </w:r>
    </w:p>
    <w:p w:rsidR="009B3506" w:rsidRDefault="009B3506">
      <w:pPr>
        <w:pStyle w:val="TOC3"/>
        <w:rPr>
          <w:rFonts w:asciiTheme="minorHAnsi" w:eastAsiaTheme="minorEastAsia" w:hAnsiTheme="minorHAnsi" w:cstheme="minorBidi"/>
          <w:sz w:val="22"/>
          <w:szCs w:val="22"/>
        </w:rPr>
      </w:pPr>
      <w:r w:rsidRPr="009B3506">
        <w:t>A.6.1.22</w:t>
      </w:r>
      <w:r w:rsidRPr="009B3506">
        <w:rPr>
          <w:rFonts w:asciiTheme="minorHAnsi" w:eastAsiaTheme="minorEastAsia" w:hAnsiTheme="minorHAnsi" w:cstheme="minorBidi"/>
          <w:sz w:val="22"/>
          <w:szCs w:val="22"/>
        </w:rPr>
        <w:tab/>
      </w:r>
      <w:r w:rsidRPr="00432094">
        <w:rPr>
          <w:snapToGrid w:val="0"/>
        </w:rPr>
        <w:t>E-UTRAN TDD Inter-frequency RRC Re-establishment for Cat-M1 UE in CEModeB</w:t>
      </w:r>
      <w:r>
        <w:tab/>
        <w:t>1184</w:t>
      </w:r>
    </w:p>
    <w:p w:rsidR="009B3506" w:rsidRDefault="009B3506">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432094">
        <w:rPr>
          <w:snapToGrid w:val="0"/>
        </w:rPr>
        <w:t>Test Purpose and Environment</w:t>
      </w:r>
      <w:r>
        <w:tab/>
        <w:t>1184</w:t>
      </w:r>
    </w:p>
    <w:p w:rsidR="009B3506" w:rsidRDefault="009B3506">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1185</w:t>
      </w:r>
    </w:p>
    <w:p w:rsidR="009B3506" w:rsidRDefault="009B3506">
      <w:pPr>
        <w:pStyle w:val="TOC3"/>
        <w:rPr>
          <w:rFonts w:asciiTheme="minorHAnsi" w:eastAsiaTheme="minorEastAsia" w:hAnsiTheme="minorHAnsi" w:cstheme="minorBidi"/>
          <w:sz w:val="22"/>
          <w:szCs w:val="22"/>
        </w:rPr>
      </w:pPr>
      <w:r w:rsidRPr="009B3506">
        <w:t>A.6.1.23</w:t>
      </w:r>
      <w:r w:rsidRPr="009B3506">
        <w:rPr>
          <w:rFonts w:asciiTheme="minorHAnsi" w:eastAsiaTheme="minorEastAsia" w:hAnsiTheme="minorHAnsi" w:cstheme="minorBidi"/>
          <w:sz w:val="22"/>
          <w:szCs w:val="22"/>
        </w:rPr>
        <w:tab/>
      </w:r>
      <w:r w:rsidRPr="00432094">
        <w:rPr>
          <w:snapToGrid w:val="0"/>
        </w:rPr>
        <w:t>E-UTRAN TDD Int</w:t>
      </w:r>
      <w:r w:rsidRPr="00432094">
        <w:rPr>
          <w:snapToGrid w:val="0"/>
          <w:lang w:eastAsia="zh-CN"/>
        </w:rPr>
        <w:t>er</w:t>
      </w:r>
      <w:r w:rsidRPr="00432094">
        <w:rPr>
          <w:snapToGrid w:val="0"/>
        </w:rPr>
        <w:t>-frequency RRC Re-establishment for UE</w:t>
      </w:r>
      <w:r w:rsidRPr="00432094">
        <w:rPr>
          <w:snapToGrid w:val="0"/>
          <w:lang w:eastAsia="zh-CN"/>
        </w:rPr>
        <w:t xml:space="preserve"> category NB1 in In-Band mode under </w:t>
      </w:r>
      <w:r w:rsidRPr="00432094">
        <w:rPr>
          <w:rFonts w:cs="Intel Clear Light"/>
          <w:lang w:eastAsia="zh-CN"/>
        </w:rPr>
        <w:t>normal</w:t>
      </w:r>
      <w:r w:rsidRPr="00432094">
        <w:rPr>
          <w:rFonts w:cs="Arial"/>
          <w:lang w:eastAsia="zh-CN"/>
        </w:rPr>
        <w:t xml:space="preserve"> </w:t>
      </w:r>
      <w:r w:rsidRPr="00432094">
        <w:rPr>
          <w:snapToGrid w:val="0"/>
          <w:lang w:eastAsia="zh-CN"/>
        </w:rPr>
        <w:t>coverage</w:t>
      </w:r>
      <w:r>
        <w:tab/>
        <w:t>1186</w:t>
      </w:r>
    </w:p>
    <w:p w:rsidR="009B3506" w:rsidRDefault="009B3506">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432094">
        <w:rPr>
          <w:snapToGrid w:val="0"/>
        </w:rPr>
        <w:t>Test Purpose and Environment</w:t>
      </w:r>
      <w:r>
        <w:tab/>
        <w:t>1186</w:t>
      </w:r>
    </w:p>
    <w:p w:rsidR="009B3506" w:rsidRDefault="009B3506">
      <w:pPr>
        <w:pStyle w:val="TOC4"/>
        <w:rPr>
          <w:rFonts w:asciiTheme="minorHAnsi" w:eastAsiaTheme="minorEastAsia" w:hAnsiTheme="minorHAnsi" w:cstheme="minorBidi"/>
          <w:sz w:val="22"/>
          <w:szCs w:val="22"/>
        </w:rPr>
      </w:pPr>
      <w:r>
        <w:lastRenderedPageBreak/>
        <w:t>A.6.1.23.2</w:t>
      </w:r>
      <w:r>
        <w:rPr>
          <w:rFonts w:asciiTheme="minorHAnsi" w:eastAsiaTheme="minorEastAsia" w:hAnsiTheme="minorHAnsi" w:cstheme="minorBidi"/>
          <w:sz w:val="22"/>
          <w:szCs w:val="22"/>
        </w:rPr>
        <w:tab/>
      </w:r>
      <w:r>
        <w:t>Test Requirements</w:t>
      </w:r>
      <w:r>
        <w:tab/>
        <w:t>1188</w:t>
      </w:r>
    </w:p>
    <w:p w:rsidR="009B3506" w:rsidRDefault="009B3506">
      <w:pPr>
        <w:pStyle w:val="TOC3"/>
        <w:rPr>
          <w:rFonts w:asciiTheme="minorHAnsi" w:eastAsiaTheme="minorEastAsia" w:hAnsiTheme="minorHAnsi" w:cstheme="minorBidi"/>
          <w:sz w:val="22"/>
          <w:szCs w:val="22"/>
        </w:rPr>
      </w:pPr>
      <w:r w:rsidRPr="009B3506">
        <w:t>A.6.1.24</w:t>
      </w:r>
      <w:r w:rsidRPr="009B3506">
        <w:rPr>
          <w:rFonts w:asciiTheme="minorHAnsi" w:eastAsiaTheme="minorEastAsia" w:hAnsiTheme="minorHAnsi" w:cstheme="minorBidi"/>
          <w:sz w:val="22"/>
          <w:szCs w:val="22"/>
        </w:rPr>
        <w:tab/>
      </w:r>
      <w:r w:rsidRPr="00432094">
        <w:rPr>
          <w:snapToGrid w:val="0"/>
        </w:rPr>
        <w:t>E-UTRAN TDD - TDD Intra-frequency RRC Re-establishment for UE</w:t>
      </w:r>
      <w:r w:rsidRPr="00432094">
        <w:rPr>
          <w:snapToGrid w:val="0"/>
          <w:lang w:eastAsia="zh-CN"/>
        </w:rPr>
        <w:t xml:space="preserve"> category NB1 in In-Band mode under enhanced coverage</w:t>
      </w:r>
      <w:r>
        <w:tab/>
        <w:t>1189</w:t>
      </w:r>
    </w:p>
    <w:p w:rsidR="009B3506" w:rsidRDefault="009B3506">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432094">
        <w:rPr>
          <w:snapToGrid w:val="0"/>
        </w:rPr>
        <w:t>Test Purpose and Environment</w:t>
      </w:r>
      <w:r>
        <w:tab/>
        <w:t>1189</w:t>
      </w:r>
    </w:p>
    <w:p w:rsidR="009B3506" w:rsidRDefault="009B3506">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1191</w:t>
      </w:r>
    </w:p>
    <w:p w:rsidR="009B3506" w:rsidRDefault="009B3506">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1192</w:t>
      </w:r>
    </w:p>
    <w:p w:rsidR="009B3506" w:rsidRDefault="009B3506">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1192</w:t>
      </w:r>
    </w:p>
    <w:p w:rsidR="009B3506" w:rsidRDefault="009B3506">
      <w:pPr>
        <w:pStyle w:val="TOC4"/>
        <w:rPr>
          <w:rFonts w:asciiTheme="minorHAnsi" w:eastAsiaTheme="minorEastAsia" w:hAnsiTheme="minorHAnsi" w:cstheme="minorBidi"/>
          <w:sz w:val="22"/>
          <w:szCs w:val="22"/>
        </w:rPr>
      </w:pPr>
      <w:r w:rsidRPr="009B3506">
        <w:t>A.6.2.1.1</w:t>
      </w:r>
      <w:r w:rsidRPr="009B3506">
        <w:rPr>
          <w:rFonts w:asciiTheme="minorHAnsi" w:eastAsiaTheme="minorEastAsia" w:hAnsiTheme="minorHAnsi"/>
          <w:sz w:val="22"/>
          <w:szCs w:val="22"/>
        </w:rPr>
        <w:tab/>
      </w:r>
      <w:r w:rsidRPr="00432094">
        <w:rPr>
          <w:rFonts w:cs="v4.2.0"/>
        </w:rPr>
        <w:t>Test Purpose and Environment</w:t>
      </w:r>
      <w:r>
        <w:tab/>
        <w:t>1192</w:t>
      </w:r>
    </w:p>
    <w:p w:rsidR="009B3506" w:rsidRDefault="009B3506">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1193</w:t>
      </w:r>
    </w:p>
    <w:p w:rsidR="009B3506" w:rsidRDefault="009B3506">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1193</w:t>
      </w:r>
    </w:p>
    <w:p w:rsidR="009B3506" w:rsidRDefault="009B3506">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1193</w:t>
      </w:r>
    </w:p>
    <w:p w:rsidR="009B3506" w:rsidRDefault="009B3506">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1193</w:t>
      </w:r>
    </w:p>
    <w:p w:rsidR="009B3506" w:rsidRDefault="009B3506">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1194</w:t>
      </w:r>
    </w:p>
    <w:p w:rsidR="009B3506" w:rsidRDefault="009B3506">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1194</w:t>
      </w:r>
    </w:p>
    <w:p w:rsidR="009B3506" w:rsidRDefault="009B3506">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1194</w:t>
      </w:r>
    </w:p>
    <w:p w:rsidR="009B3506" w:rsidRDefault="009B3506">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1194</w:t>
      </w:r>
    </w:p>
    <w:p w:rsidR="009B3506" w:rsidRDefault="009B3506">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1194</w:t>
      </w:r>
    </w:p>
    <w:p w:rsidR="009B3506" w:rsidRDefault="009B3506">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1195</w:t>
      </w:r>
    </w:p>
    <w:p w:rsidR="009B3506" w:rsidRDefault="009B3506">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1196</w:t>
      </w:r>
    </w:p>
    <w:p w:rsidR="009B3506" w:rsidRDefault="009B3506">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1196</w:t>
      </w:r>
    </w:p>
    <w:p w:rsidR="009B3506" w:rsidRDefault="009B3506">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1196</w:t>
      </w:r>
    </w:p>
    <w:p w:rsidR="009B3506" w:rsidRDefault="009B3506">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1196</w:t>
      </w:r>
    </w:p>
    <w:p w:rsidR="009B3506" w:rsidRDefault="009B3506">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1198</w:t>
      </w:r>
    </w:p>
    <w:p w:rsidR="009B3506" w:rsidRDefault="009B3506">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1198</w:t>
      </w:r>
    </w:p>
    <w:p w:rsidR="009B3506" w:rsidRDefault="009B3506">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1198</w:t>
      </w:r>
    </w:p>
    <w:p w:rsidR="009B3506" w:rsidRDefault="009B3506">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1198</w:t>
      </w:r>
    </w:p>
    <w:p w:rsidR="009B3506" w:rsidRDefault="009B3506">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1199</w:t>
      </w:r>
    </w:p>
    <w:p w:rsidR="009B3506" w:rsidRDefault="009B3506">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1199</w:t>
      </w:r>
    </w:p>
    <w:p w:rsidR="009B3506" w:rsidRDefault="009B3506">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1199</w:t>
      </w:r>
    </w:p>
    <w:p w:rsidR="009B3506" w:rsidRDefault="009B3506">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1199</w:t>
      </w:r>
    </w:p>
    <w:p w:rsidR="009B3506" w:rsidRDefault="009B3506">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1199</w:t>
      </w:r>
    </w:p>
    <w:p w:rsidR="009B3506" w:rsidRDefault="009B3506">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1201</w:t>
      </w:r>
    </w:p>
    <w:p w:rsidR="009B3506" w:rsidRDefault="009B3506">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1201</w:t>
      </w:r>
    </w:p>
    <w:p w:rsidR="009B3506" w:rsidRDefault="009B3506">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1201</w:t>
      </w:r>
    </w:p>
    <w:p w:rsidR="009B3506" w:rsidRDefault="009B3506">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1201</w:t>
      </w:r>
    </w:p>
    <w:p w:rsidR="009B3506" w:rsidRDefault="009B3506">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1201</w:t>
      </w:r>
    </w:p>
    <w:p w:rsidR="009B3506" w:rsidRDefault="009B3506">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1202</w:t>
      </w:r>
    </w:p>
    <w:p w:rsidR="009B3506" w:rsidRDefault="009B3506">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1202</w:t>
      </w:r>
    </w:p>
    <w:p w:rsidR="009B3506" w:rsidRDefault="009B3506">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1202</w:t>
      </w:r>
    </w:p>
    <w:p w:rsidR="009B3506" w:rsidRDefault="009B3506">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1202</w:t>
      </w:r>
    </w:p>
    <w:p w:rsidR="009B3506" w:rsidRDefault="009B3506">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1203</w:t>
      </w:r>
    </w:p>
    <w:p w:rsidR="009B3506" w:rsidRDefault="009B3506">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1203</w:t>
      </w:r>
    </w:p>
    <w:p w:rsidR="009B3506" w:rsidRDefault="009B3506">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1205</w:t>
      </w:r>
    </w:p>
    <w:p w:rsidR="009B3506" w:rsidRDefault="009B3506">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1205</w:t>
      </w:r>
    </w:p>
    <w:p w:rsidR="009B3506" w:rsidRDefault="009B3506">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1205</w:t>
      </w:r>
    </w:p>
    <w:p w:rsidR="009B3506" w:rsidRDefault="009B3506">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1205</w:t>
      </w:r>
    </w:p>
    <w:p w:rsidR="009B3506" w:rsidRDefault="009B3506">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1206</w:t>
      </w:r>
    </w:p>
    <w:p w:rsidR="009B3506" w:rsidRDefault="009B3506">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1206</w:t>
      </w:r>
    </w:p>
    <w:p w:rsidR="009B3506" w:rsidRDefault="009B3506">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1208</w:t>
      </w:r>
    </w:p>
    <w:p w:rsidR="009B3506" w:rsidRDefault="009B3506">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1208</w:t>
      </w:r>
    </w:p>
    <w:p w:rsidR="009B3506" w:rsidRDefault="009B3506">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1208</w:t>
      </w:r>
    </w:p>
    <w:p w:rsidR="009B3506" w:rsidRDefault="009B3506">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1208</w:t>
      </w:r>
    </w:p>
    <w:p w:rsidR="009B3506" w:rsidRDefault="009B3506">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1209</w:t>
      </w:r>
    </w:p>
    <w:p w:rsidR="009B3506" w:rsidRDefault="009B3506">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1209</w:t>
      </w:r>
    </w:p>
    <w:p w:rsidR="009B3506" w:rsidRDefault="009B3506">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1211</w:t>
      </w:r>
    </w:p>
    <w:p w:rsidR="009B3506" w:rsidRDefault="009B3506">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1211</w:t>
      </w:r>
    </w:p>
    <w:p w:rsidR="009B3506" w:rsidRDefault="009B3506">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1212</w:t>
      </w:r>
    </w:p>
    <w:p w:rsidR="009B3506" w:rsidRDefault="009B3506">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1212</w:t>
      </w:r>
    </w:p>
    <w:p w:rsidR="009B3506" w:rsidRDefault="009B3506">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1213</w:t>
      </w:r>
    </w:p>
    <w:p w:rsidR="009B3506" w:rsidRDefault="009B3506">
      <w:pPr>
        <w:pStyle w:val="TOC4"/>
        <w:rPr>
          <w:rFonts w:asciiTheme="minorHAnsi" w:eastAsiaTheme="minorEastAsia" w:hAnsiTheme="minorHAnsi" w:cstheme="minorBidi"/>
          <w:sz w:val="22"/>
          <w:szCs w:val="22"/>
        </w:rPr>
      </w:pPr>
      <w:r>
        <w:lastRenderedPageBreak/>
        <w:t>A.6.2.10.1</w:t>
      </w:r>
      <w:r>
        <w:rPr>
          <w:rFonts w:asciiTheme="minorHAnsi" w:eastAsiaTheme="minorEastAsia" w:hAnsiTheme="minorHAnsi" w:cstheme="minorBidi"/>
          <w:sz w:val="22"/>
          <w:szCs w:val="22"/>
        </w:rPr>
        <w:tab/>
      </w:r>
      <w:r>
        <w:t>Test Purpose and Environment</w:t>
      </w:r>
      <w:r>
        <w:tab/>
        <w:t>1213</w:t>
      </w:r>
    </w:p>
    <w:p w:rsidR="009B3506" w:rsidRDefault="009B3506">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1215</w:t>
      </w:r>
    </w:p>
    <w:p w:rsidR="009B3506" w:rsidRDefault="009B3506">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1215</w:t>
      </w:r>
    </w:p>
    <w:p w:rsidR="009B3506" w:rsidRDefault="009B3506">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1216</w:t>
      </w:r>
    </w:p>
    <w:p w:rsidR="009B3506" w:rsidRDefault="009B3506">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1216</w:t>
      </w:r>
    </w:p>
    <w:p w:rsidR="009B3506" w:rsidRDefault="009B3506">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1216</w:t>
      </w:r>
    </w:p>
    <w:p w:rsidR="009B3506" w:rsidRDefault="009B3506">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1216</w:t>
      </w:r>
    </w:p>
    <w:p w:rsidR="009B3506" w:rsidRDefault="009B3506">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1216</w:t>
      </w:r>
    </w:p>
    <w:p w:rsidR="009B3506" w:rsidRDefault="009B3506">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1217</w:t>
      </w:r>
    </w:p>
    <w:p w:rsidR="009B3506" w:rsidRDefault="009B3506">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1217</w:t>
      </w:r>
    </w:p>
    <w:p w:rsidR="009B3506" w:rsidRDefault="009B3506">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1217</w:t>
      </w:r>
    </w:p>
    <w:p w:rsidR="009B3506" w:rsidRDefault="009B3506">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1219</w:t>
      </w:r>
    </w:p>
    <w:p w:rsidR="009B3506" w:rsidRDefault="009B3506">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1219</w:t>
      </w:r>
    </w:p>
    <w:p w:rsidR="009B3506" w:rsidRDefault="009B3506">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1220</w:t>
      </w:r>
    </w:p>
    <w:p w:rsidR="009B3506" w:rsidRDefault="009B3506">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1220</w:t>
      </w:r>
    </w:p>
    <w:p w:rsidR="009B3506" w:rsidRDefault="009B3506">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1220</w:t>
      </w:r>
    </w:p>
    <w:p w:rsidR="009B3506" w:rsidRDefault="009B3506">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1220</w:t>
      </w:r>
    </w:p>
    <w:p w:rsidR="009B3506" w:rsidRDefault="009B3506">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1220</w:t>
      </w:r>
    </w:p>
    <w:p w:rsidR="009B3506" w:rsidRDefault="009B3506">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1221</w:t>
      </w:r>
    </w:p>
    <w:p w:rsidR="009B3506" w:rsidRDefault="009B3506">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1221</w:t>
      </w:r>
    </w:p>
    <w:p w:rsidR="009B3506" w:rsidRDefault="009B3506">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1221</w:t>
      </w:r>
    </w:p>
    <w:p w:rsidR="009B3506" w:rsidRDefault="009B3506">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1223</w:t>
      </w:r>
    </w:p>
    <w:p w:rsidR="009B3506" w:rsidRDefault="009B3506">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1223</w:t>
      </w:r>
    </w:p>
    <w:p w:rsidR="009B3506" w:rsidRDefault="009B3506">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1224</w:t>
      </w:r>
    </w:p>
    <w:p w:rsidR="009B3506" w:rsidRDefault="009B3506">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1224</w:t>
      </w:r>
    </w:p>
    <w:p w:rsidR="009B3506" w:rsidRDefault="009B3506">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1224</w:t>
      </w:r>
    </w:p>
    <w:p w:rsidR="009B3506" w:rsidRDefault="009B3506">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1224</w:t>
      </w:r>
    </w:p>
    <w:p w:rsidR="009B3506" w:rsidRDefault="009B3506">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1224</w:t>
      </w:r>
    </w:p>
    <w:p w:rsidR="009B3506" w:rsidRDefault="009B3506">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1225</w:t>
      </w:r>
    </w:p>
    <w:p w:rsidR="009B3506" w:rsidRDefault="009B3506">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1225</w:t>
      </w:r>
    </w:p>
    <w:p w:rsidR="009B3506" w:rsidRDefault="009B3506">
      <w:pPr>
        <w:pStyle w:val="TOC4"/>
        <w:rPr>
          <w:rFonts w:asciiTheme="minorHAnsi" w:eastAsiaTheme="minorEastAsia" w:hAnsiTheme="minorHAnsi" w:cstheme="minorBidi"/>
          <w:sz w:val="22"/>
          <w:szCs w:val="22"/>
        </w:rPr>
      </w:pPr>
      <w:r w:rsidRPr="009B3506">
        <w:t>A.6.2.13.1</w:t>
      </w:r>
      <w:r w:rsidRPr="009B3506">
        <w:rPr>
          <w:rFonts w:asciiTheme="minorHAnsi" w:eastAsiaTheme="minorEastAsia" w:hAnsiTheme="minorHAnsi"/>
          <w:sz w:val="22"/>
          <w:szCs w:val="22"/>
        </w:rPr>
        <w:tab/>
      </w:r>
      <w:r w:rsidRPr="00432094">
        <w:rPr>
          <w:rFonts w:cs="v4.2.0"/>
        </w:rPr>
        <w:t>Test Purpose and Environment</w:t>
      </w:r>
      <w:r>
        <w:tab/>
        <w:t>1225</w:t>
      </w:r>
    </w:p>
    <w:p w:rsidR="009B3506" w:rsidRDefault="009B3506">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1227</w:t>
      </w:r>
    </w:p>
    <w:p w:rsidR="009B3506" w:rsidRDefault="009B3506">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1227</w:t>
      </w:r>
    </w:p>
    <w:p w:rsidR="009B3506" w:rsidRDefault="009B3506">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1228</w:t>
      </w:r>
    </w:p>
    <w:p w:rsidR="009B3506" w:rsidRDefault="009B3506">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1228</w:t>
      </w:r>
    </w:p>
    <w:p w:rsidR="009B3506" w:rsidRDefault="009B3506">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1228</w:t>
      </w:r>
    </w:p>
    <w:p w:rsidR="009B3506" w:rsidRDefault="009B3506">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1228</w:t>
      </w:r>
    </w:p>
    <w:p w:rsidR="009B3506" w:rsidRDefault="009B3506">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1228</w:t>
      </w:r>
    </w:p>
    <w:p w:rsidR="009B3506" w:rsidRDefault="009B3506">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1229</w:t>
      </w:r>
    </w:p>
    <w:p w:rsidR="009B3506" w:rsidRDefault="009B3506">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1229</w:t>
      </w:r>
    </w:p>
    <w:p w:rsidR="009B3506" w:rsidRDefault="009B3506">
      <w:pPr>
        <w:pStyle w:val="TOC4"/>
        <w:rPr>
          <w:rFonts w:asciiTheme="minorHAnsi" w:eastAsiaTheme="minorEastAsia" w:hAnsiTheme="minorHAnsi" w:cstheme="minorBidi"/>
          <w:sz w:val="22"/>
          <w:szCs w:val="22"/>
        </w:rPr>
      </w:pPr>
      <w:r w:rsidRPr="009B3506">
        <w:t>A.6.2.14.1</w:t>
      </w:r>
      <w:r w:rsidRPr="009B3506">
        <w:rPr>
          <w:rFonts w:asciiTheme="minorHAnsi" w:eastAsiaTheme="minorEastAsia" w:hAnsiTheme="minorHAnsi"/>
          <w:sz w:val="22"/>
          <w:szCs w:val="22"/>
        </w:rPr>
        <w:tab/>
      </w:r>
      <w:r w:rsidRPr="00432094">
        <w:rPr>
          <w:rFonts w:cs="v4.2.0"/>
        </w:rPr>
        <w:t>Test Purpose and Environment</w:t>
      </w:r>
      <w:r>
        <w:tab/>
        <w:t>1229</w:t>
      </w:r>
    </w:p>
    <w:p w:rsidR="009B3506" w:rsidRDefault="009B3506">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1231</w:t>
      </w:r>
    </w:p>
    <w:p w:rsidR="009B3506" w:rsidRDefault="009B3506">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1231</w:t>
      </w:r>
    </w:p>
    <w:p w:rsidR="009B3506" w:rsidRDefault="009B3506">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1232</w:t>
      </w:r>
    </w:p>
    <w:p w:rsidR="009B3506" w:rsidRDefault="009B3506">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1232</w:t>
      </w:r>
    </w:p>
    <w:p w:rsidR="009B3506" w:rsidRDefault="009B3506">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1232</w:t>
      </w:r>
    </w:p>
    <w:p w:rsidR="009B3506" w:rsidRDefault="009B3506">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1232</w:t>
      </w:r>
    </w:p>
    <w:p w:rsidR="009B3506" w:rsidRDefault="009B3506">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1232</w:t>
      </w:r>
    </w:p>
    <w:p w:rsidR="009B3506" w:rsidRDefault="009B3506">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1233</w:t>
      </w:r>
    </w:p>
    <w:p w:rsidR="009B3506" w:rsidRDefault="009B3506">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1233</w:t>
      </w:r>
    </w:p>
    <w:p w:rsidR="009B3506" w:rsidRDefault="009B3506">
      <w:pPr>
        <w:pStyle w:val="TOC4"/>
        <w:rPr>
          <w:rFonts w:asciiTheme="minorHAnsi" w:eastAsiaTheme="minorEastAsia" w:hAnsiTheme="minorHAnsi" w:cstheme="minorBidi"/>
          <w:sz w:val="22"/>
          <w:szCs w:val="22"/>
        </w:rPr>
      </w:pPr>
      <w:r w:rsidRPr="009B3506">
        <w:t>A.6.2.15.1</w:t>
      </w:r>
      <w:r w:rsidRPr="009B3506">
        <w:rPr>
          <w:rFonts w:asciiTheme="minorHAnsi" w:eastAsiaTheme="minorEastAsia" w:hAnsiTheme="minorHAnsi"/>
          <w:sz w:val="22"/>
          <w:szCs w:val="22"/>
        </w:rPr>
        <w:tab/>
      </w:r>
      <w:r w:rsidRPr="00432094">
        <w:rPr>
          <w:rFonts w:cs="v4.2.0"/>
        </w:rPr>
        <w:t>Test Purpose and Environment</w:t>
      </w:r>
      <w:r>
        <w:tab/>
        <w:t>1233</w:t>
      </w:r>
    </w:p>
    <w:p w:rsidR="009B3506" w:rsidRDefault="009B3506">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1235</w:t>
      </w:r>
    </w:p>
    <w:p w:rsidR="009B3506" w:rsidRDefault="009B3506">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1235</w:t>
      </w:r>
    </w:p>
    <w:p w:rsidR="009B3506" w:rsidRDefault="009B3506">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1236</w:t>
      </w:r>
    </w:p>
    <w:p w:rsidR="009B3506" w:rsidRDefault="009B3506">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1236</w:t>
      </w:r>
    </w:p>
    <w:p w:rsidR="009B3506" w:rsidRDefault="009B3506">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1236</w:t>
      </w:r>
    </w:p>
    <w:p w:rsidR="009B3506" w:rsidRDefault="009B3506">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1236</w:t>
      </w:r>
    </w:p>
    <w:p w:rsidR="009B3506" w:rsidRDefault="009B3506">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1236</w:t>
      </w:r>
    </w:p>
    <w:p w:rsidR="009B3506" w:rsidRDefault="009B3506">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1237</w:t>
      </w:r>
    </w:p>
    <w:p w:rsidR="009B3506" w:rsidRDefault="009B3506">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1237</w:t>
      </w:r>
    </w:p>
    <w:p w:rsidR="009B3506" w:rsidRDefault="009B3506">
      <w:pPr>
        <w:pStyle w:val="TOC4"/>
        <w:rPr>
          <w:rFonts w:asciiTheme="minorHAnsi" w:eastAsiaTheme="minorEastAsia" w:hAnsiTheme="minorHAnsi" w:cstheme="minorBidi"/>
          <w:sz w:val="22"/>
          <w:szCs w:val="22"/>
        </w:rPr>
      </w:pPr>
      <w:r>
        <w:lastRenderedPageBreak/>
        <w:t>A.6.2.16.1</w:t>
      </w:r>
      <w:r>
        <w:rPr>
          <w:rFonts w:asciiTheme="minorHAnsi" w:eastAsiaTheme="minorEastAsia" w:hAnsiTheme="minorHAnsi" w:cstheme="minorBidi"/>
          <w:sz w:val="22"/>
          <w:szCs w:val="22"/>
        </w:rPr>
        <w:tab/>
      </w:r>
      <w:r>
        <w:t>Test Purpose and Environment</w:t>
      </w:r>
      <w:r>
        <w:tab/>
        <w:t>1237</w:t>
      </w:r>
    </w:p>
    <w:p w:rsidR="009B3506" w:rsidRDefault="009B3506">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1240</w:t>
      </w:r>
    </w:p>
    <w:p w:rsidR="009B3506" w:rsidRDefault="009B3506">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1240</w:t>
      </w:r>
    </w:p>
    <w:p w:rsidR="009B3506" w:rsidRDefault="009B3506">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1241</w:t>
      </w:r>
    </w:p>
    <w:p w:rsidR="009B3506" w:rsidRDefault="009B3506">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1241</w:t>
      </w:r>
    </w:p>
    <w:p w:rsidR="009B3506" w:rsidRDefault="009B3506">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1241</w:t>
      </w:r>
    </w:p>
    <w:p w:rsidR="009B3506" w:rsidRDefault="009B3506">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1241</w:t>
      </w:r>
    </w:p>
    <w:p w:rsidR="009B3506" w:rsidRDefault="009B3506">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1241</w:t>
      </w:r>
    </w:p>
    <w:p w:rsidR="009B3506" w:rsidRDefault="009B3506">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1241</w:t>
      </w:r>
    </w:p>
    <w:p w:rsidR="009B3506" w:rsidRDefault="009B3506">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1242</w:t>
      </w:r>
    </w:p>
    <w:p w:rsidR="009B3506" w:rsidRDefault="009B3506">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1242</w:t>
      </w:r>
    </w:p>
    <w:p w:rsidR="009B3506" w:rsidRDefault="009B3506">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1245</w:t>
      </w:r>
    </w:p>
    <w:p w:rsidR="009B3506" w:rsidRDefault="009B3506">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1245</w:t>
      </w:r>
    </w:p>
    <w:p w:rsidR="009B3506" w:rsidRDefault="009B3506">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1246</w:t>
      </w:r>
    </w:p>
    <w:p w:rsidR="009B3506" w:rsidRDefault="009B3506">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1246</w:t>
      </w:r>
    </w:p>
    <w:p w:rsidR="009B3506" w:rsidRDefault="009B3506">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1246</w:t>
      </w:r>
    </w:p>
    <w:p w:rsidR="009B3506" w:rsidRDefault="009B3506">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1246</w:t>
      </w:r>
    </w:p>
    <w:p w:rsidR="009B3506" w:rsidRDefault="009B3506">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1246</w:t>
      </w:r>
    </w:p>
    <w:p w:rsidR="009B3506" w:rsidRDefault="009B3506">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1246</w:t>
      </w:r>
    </w:p>
    <w:p w:rsidR="009B3506" w:rsidRDefault="009B3506">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1247</w:t>
      </w:r>
    </w:p>
    <w:p w:rsidR="009B3506" w:rsidRDefault="009B3506">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1247</w:t>
      </w:r>
    </w:p>
    <w:p w:rsidR="009B3506" w:rsidRDefault="009B3506">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1250</w:t>
      </w:r>
    </w:p>
    <w:p w:rsidR="009B3506" w:rsidRDefault="009B3506">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1250</w:t>
      </w:r>
    </w:p>
    <w:p w:rsidR="009B3506" w:rsidRDefault="009B3506">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1251</w:t>
      </w:r>
    </w:p>
    <w:p w:rsidR="009B3506" w:rsidRDefault="009B3506">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1251</w:t>
      </w:r>
    </w:p>
    <w:p w:rsidR="009B3506" w:rsidRDefault="009B3506">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1251</w:t>
      </w:r>
    </w:p>
    <w:p w:rsidR="009B3506" w:rsidRDefault="009B3506">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1251</w:t>
      </w:r>
    </w:p>
    <w:p w:rsidR="009B3506" w:rsidRDefault="009B3506">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1251</w:t>
      </w:r>
    </w:p>
    <w:p w:rsidR="009B3506" w:rsidRDefault="009B3506">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1251</w:t>
      </w:r>
    </w:p>
    <w:p w:rsidR="009B3506" w:rsidRDefault="009B3506">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1252</w:t>
      </w:r>
    </w:p>
    <w:p w:rsidR="009B3506" w:rsidRDefault="009B3506">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1252</w:t>
      </w:r>
    </w:p>
    <w:p w:rsidR="009B3506" w:rsidRDefault="009B3506">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1254</w:t>
      </w:r>
    </w:p>
    <w:p w:rsidR="009B3506" w:rsidRDefault="009B3506">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1254</w:t>
      </w:r>
    </w:p>
    <w:p w:rsidR="009B3506" w:rsidRDefault="009B3506">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1255</w:t>
      </w:r>
    </w:p>
    <w:p w:rsidR="009B3506" w:rsidRDefault="009B3506">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1255</w:t>
      </w:r>
    </w:p>
    <w:p w:rsidR="009B3506" w:rsidRDefault="009B3506">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1255</w:t>
      </w:r>
    </w:p>
    <w:p w:rsidR="009B3506" w:rsidRDefault="009B3506">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1255</w:t>
      </w:r>
    </w:p>
    <w:p w:rsidR="009B3506" w:rsidRDefault="009B3506">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1255</w:t>
      </w:r>
    </w:p>
    <w:p w:rsidR="009B3506" w:rsidRDefault="009B3506">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1255</w:t>
      </w:r>
    </w:p>
    <w:p w:rsidR="009B3506" w:rsidRDefault="009B3506">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1256</w:t>
      </w:r>
    </w:p>
    <w:p w:rsidR="009B3506" w:rsidRDefault="009B3506">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1256</w:t>
      </w:r>
    </w:p>
    <w:p w:rsidR="009B3506" w:rsidRDefault="009B3506">
      <w:pPr>
        <w:pStyle w:val="TOC4"/>
        <w:rPr>
          <w:rFonts w:asciiTheme="minorHAnsi" w:eastAsiaTheme="minorEastAsia" w:hAnsiTheme="minorHAnsi" w:cstheme="minorBidi"/>
          <w:sz w:val="22"/>
          <w:szCs w:val="22"/>
        </w:rPr>
      </w:pPr>
      <w:r>
        <w:t>A.6.2.20.2</w:t>
      </w:r>
      <w:r>
        <w:rPr>
          <w:rFonts w:asciiTheme="minorHAnsi" w:eastAsiaTheme="minorEastAsia" w:hAnsiTheme="minorHAnsi" w:cstheme="minorBidi"/>
          <w:sz w:val="22"/>
          <w:szCs w:val="22"/>
        </w:rPr>
        <w:tab/>
      </w:r>
      <w:r>
        <w:t>Test Requirements</w:t>
      </w:r>
      <w:r>
        <w:tab/>
        <w:t>1258</w:t>
      </w:r>
    </w:p>
    <w:p w:rsidR="009B3506" w:rsidRDefault="009B3506">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1258</w:t>
      </w:r>
    </w:p>
    <w:p w:rsidR="009B3506" w:rsidRDefault="009B3506">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1259</w:t>
      </w:r>
    </w:p>
    <w:p w:rsidR="009B3506" w:rsidRDefault="009B3506">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1259</w:t>
      </w:r>
    </w:p>
    <w:p w:rsidR="009B3506" w:rsidRDefault="009B3506">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1259</w:t>
      </w:r>
    </w:p>
    <w:p w:rsidR="009B3506" w:rsidRDefault="009B3506">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1259</w:t>
      </w:r>
    </w:p>
    <w:p w:rsidR="009B3506" w:rsidRDefault="009B3506">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1259</w:t>
      </w:r>
    </w:p>
    <w:p w:rsidR="009B3506" w:rsidRDefault="009B3506">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1259</w:t>
      </w:r>
    </w:p>
    <w:p w:rsidR="009B3506" w:rsidRDefault="009B3506">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1260</w:t>
      </w:r>
    </w:p>
    <w:p w:rsidR="009B3506" w:rsidRDefault="009B3506">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1260</w:t>
      </w:r>
    </w:p>
    <w:p w:rsidR="009B3506" w:rsidRDefault="009B3506">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1262</w:t>
      </w:r>
    </w:p>
    <w:p w:rsidR="009B3506" w:rsidRDefault="009B3506">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1262</w:t>
      </w:r>
    </w:p>
    <w:p w:rsidR="009B3506" w:rsidRDefault="009B3506">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1263</w:t>
      </w:r>
    </w:p>
    <w:p w:rsidR="009B3506" w:rsidRDefault="009B3506">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1263</w:t>
      </w:r>
    </w:p>
    <w:p w:rsidR="009B3506" w:rsidRDefault="009B3506">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1263</w:t>
      </w:r>
    </w:p>
    <w:p w:rsidR="009B3506" w:rsidRDefault="009B3506">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1263</w:t>
      </w:r>
    </w:p>
    <w:p w:rsidR="009B3506" w:rsidRDefault="009B3506">
      <w:pPr>
        <w:pStyle w:val="TOC5"/>
        <w:rPr>
          <w:rFonts w:asciiTheme="minorHAnsi" w:eastAsiaTheme="minorEastAsia" w:hAnsiTheme="minorHAnsi" w:cstheme="minorBidi"/>
          <w:sz w:val="22"/>
          <w:szCs w:val="22"/>
        </w:rPr>
      </w:pPr>
      <w:r>
        <w:lastRenderedPageBreak/>
        <w:t>A.6.2.21.2.6</w:t>
      </w:r>
      <w:r>
        <w:rPr>
          <w:rFonts w:asciiTheme="minorHAnsi" w:eastAsiaTheme="minorEastAsia" w:hAnsiTheme="minorHAnsi" w:cstheme="minorBidi"/>
          <w:sz w:val="22"/>
          <w:szCs w:val="22"/>
        </w:rPr>
        <w:tab/>
      </w:r>
      <w:r>
        <w:t>Contention Resolution Timer expiry</w:t>
      </w:r>
      <w:r>
        <w:tab/>
        <w:t>1263</w:t>
      </w:r>
    </w:p>
    <w:p w:rsidR="009B3506" w:rsidRDefault="009B3506">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1263</w:t>
      </w:r>
    </w:p>
    <w:p w:rsidR="009B3506" w:rsidRDefault="009B3506">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1264</w:t>
      </w:r>
    </w:p>
    <w:p w:rsidR="009B3506" w:rsidRDefault="009B3506">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1264</w:t>
      </w:r>
    </w:p>
    <w:p w:rsidR="009B3506" w:rsidRDefault="009B3506">
      <w:pPr>
        <w:pStyle w:val="TOC4"/>
        <w:rPr>
          <w:rFonts w:asciiTheme="minorHAnsi" w:eastAsiaTheme="minorEastAsia" w:hAnsiTheme="minorHAnsi" w:cstheme="minorBidi"/>
          <w:sz w:val="22"/>
          <w:szCs w:val="22"/>
        </w:rPr>
      </w:pPr>
      <w:r w:rsidRPr="009B3506">
        <w:t>A.6.3.1.1</w:t>
      </w:r>
      <w:r w:rsidRPr="009B3506">
        <w:rPr>
          <w:rFonts w:asciiTheme="minorHAnsi" w:eastAsiaTheme="minorEastAsia" w:hAnsiTheme="minorHAnsi" w:cstheme="minorBidi"/>
          <w:sz w:val="22"/>
          <w:szCs w:val="22"/>
        </w:rPr>
        <w:tab/>
      </w:r>
      <w:r w:rsidRPr="00432094">
        <w:rPr>
          <w:snapToGrid w:val="0"/>
        </w:rPr>
        <w:t>Test Purpose and Environment</w:t>
      </w:r>
      <w:r>
        <w:tab/>
        <w:t>1264</w:t>
      </w:r>
    </w:p>
    <w:p w:rsidR="009B3506" w:rsidRDefault="009B3506">
      <w:pPr>
        <w:pStyle w:val="TOC4"/>
        <w:rPr>
          <w:rFonts w:asciiTheme="minorHAnsi" w:eastAsiaTheme="minorEastAsia" w:hAnsiTheme="minorHAnsi" w:cstheme="minorBidi"/>
          <w:sz w:val="22"/>
          <w:szCs w:val="22"/>
        </w:rPr>
      </w:pPr>
      <w:r w:rsidRPr="009B3506">
        <w:t>A.6.3.1.2</w:t>
      </w:r>
      <w:r w:rsidRPr="009B3506">
        <w:rPr>
          <w:rFonts w:asciiTheme="minorHAnsi" w:eastAsiaTheme="minorEastAsia" w:hAnsiTheme="minorHAnsi" w:cstheme="minorBidi"/>
          <w:sz w:val="22"/>
          <w:szCs w:val="22"/>
        </w:rPr>
        <w:tab/>
      </w:r>
      <w:r w:rsidRPr="00432094">
        <w:rPr>
          <w:snapToGrid w:val="0"/>
        </w:rPr>
        <w:t>Test Requirements</w:t>
      </w:r>
      <w:r>
        <w:tab/>
        <w:t>1266</w:t>
      </w:r>
    </w:p>
    <w:p w:rsidR="009B3506" w:rsidRDefault="009B3506">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1266</w:t>
      </w:r>
    </w:p>
    <w:p w:rsidR="009B3506" w:rsidRDefault="009B3506">
      <w:pPr>
        <w:pStyle w:val="TOC4"/>
        <w:rPr>
          <w:rFonts w:asciiTheme="minorHAnsi" w:eastAsiaTheme="minorEastAsia" w:hAnsiTheme="minorHAnsi" w:cstheme="minorBidi"/>
          <w:sz w:val="22"/>
          <w:szCs w:val="22"/>
        </w:rPr>
      </w:pPr>
      <w:r w:rsidRPr="009B3506">
        <w:t>A.6.3.2.1</w:t>
      </w:r>
      <w:r w:rsidRPr="009B3506">
        <w:rPr>
          <w:rFonts w:asciiTheme="minorHAnsi" w:eastAsiaTheme="minorEastAsia" w:hAnsiTheme="minorHAnsi" w:cstheme="minorBidi"/>
          <w:sz w:val="22"/>
          <w:szCs w:val="22"/>
        </w:rPr>
        <w:tab/>
      </w:r>
      <w:r w:rsidRPr="00432094">
        <w:rPr>
          <w:snapToGrid w:val="0"/>
        </w:rPr>
        <w:t>Test Purpose and Environment</w:t>
      </w:r>
      <w:r>
        <w:tab/>
        <w:t>1266</w:t>
      </w:r>
    </w:p>
    <w:p w:rsidR="009B3506" w:rsidRDefault="009B3506">
      <w:pPr>
        <w:pStyle w:val="TOC4"/>
        <w:rPr>
          <w:rFonts w:asciiTheme="minorHAnsi" w:eastAsiaTheme="minorEastAsia" w:hAnsiTheme="minorHAnsi" w:cstheme="minorBidi"/>
          <w:sz w:val="22"/>
          <w:szCs w:val="22"/>
        </w:rPr>
      </w:pPr>
      <w:r w:rsidRPr="009B3506">
        <w:t>A.6.3.2.2</w:t>
      </w:r>
      <w:r w:rsidRPr="009B3506">
        <w:rPr>
          <w:rFonts w:asciiTheme="minorHAnsi" w:eastAsiaTheme="minorEastAsia" w:hAnsiTheme="minorHAnsi" w:cstheme="minorBidi"/>
          <w:sz w:val="22"/>
          <w:szCs w:val="22"/>
        </w:rPr>
        <w:tab/>
      </w:r>
      <w:r w:rsidRPr="00432094">
        <w:rPr>
          <w:snapToGrid w:val="0"/>
        </w:rPr>
        <w:t>Test Requirements</w:t>
      </w:r>
      <w:r>
        <w:tab/>
        <w:t>1268</w:t>
      </w:r>
    </w:p>
    <w:p w:rsidR="009B3506" w:rsidRDefault="009B3506">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1268</w:t>
      </w:r>
    </w:p>
    <w:p w:rsidR="009B3506" w:rsidRDefault="009B3506">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1268</w:t>
      </w:r>
    </w:p>
    <w:p w:rsidR="009B3506" w:rsidRDefault="009B3506">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1269</w:t>
      </w:r>
    </w:p>
    <w:p w:rsidR="009B3506" w:rsidRDefault="009B3506">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1270</w:t>
      </w:r>
    </w:p>
    <w:p w:rsidR="009B3506" w:rsidRDefault="009B3506">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1270</w:t>
      </w:r>
    </w:p>
    <w:p w:rsidR="009B3506" w:rsidRDefault="009B3506">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1271</w:t>
      </w:r>
    </w:p>
    <w:p w:rsidR="009B3506" w:rsidRDefault="009B350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1272</w:t>
      </w:r>
    </w:p>
    <w:p w:rsidR="009B3506" w:rsidRDefault="009B3506">
      <w:pPr>
        <w:pStyle w:val="TOC4"/>
        <w:rPr>
          <w:rFonts w:asciiTheme="minorHAnsi" w:eastAsiaTheme="minorEastAsia" w:hAnsiTheme="minorHAnsi" w:cstheme="minorBidi"/>
          <w:sz w:val="22"/>
          <w:szCs w:val="22"/>
        </w:rPr>
      </w:pPr>
      <w:r w:rsidRPr="009B3506">
        <w:t>A.</w:t>
      </w:r>
      <w:r w:rsidRPr="009B3506">
        <w:rPr>
          <w:lang w:eastAsia="zh-CN"/>
        </w:rPr>
        <w:t>6</w:t>
      </w:r>
      <w:r w:rsidRPr="009B3506">
        <w:t>.</w:t>
      </w:r>
      <w:r w:rsidRPr="009B3506">
        <w:rPr>
          <w:lang w:eastAsia="zh-CN"/>
        </w:rPr>
        <w:t>3</w:t>
      </w:r>
      <w:r w:rsidRPr="009B3506">
        <w:t>.</w:t>
      </w:r>
      <w:r w:rsidRPr="009B3506">
        <w:rPr>
          <w:lang w:eastAsia="zh-CN"/>
        </w:rPr>
        <w:t>5</w:t>
      </w:r>
      <w:r w:rsidRPr="009B3506">
        <w:t>.1</w:t>
      </w:r>
      <w:r w:rsidRPr="009B3506">
        <w:rPr>
          <w:rFonts w:asciiTheme="minorHAnsi" w:eastAsiaTheme="minorEastAsia" w:hAnsiTheme="minorHAnsi" w:cstheme="minorBidi"/>
          <w:sz w:val="22"/>
          <w:szCs w:val="22"/>
        </w:rPr>
        <w:tab/>
      </w:r>
      <w:r w:rsidRPr="00432094">
        <w:rPr>
          <w:snapToGrid w:val="0"/>
        </w:rPr>
        <w:t>Test Purpose and Environment</w:t>
      </w:r>
      <w:r>
        <w:tab/>
        <w:t>1272</w:t>
      </w:r>
    </w:p>
    <w:p w:rsidR="009B3506" w:rsidRDefault="009B3506">
      <w:pPr>
        <w:pStyle w:val="TOC4"/>
        <w:rPr>
          <w:rFonts w:asciiTheme="minorHAnsi" w:eastAsiaTheme="minorEastAsia" w:hAnsiTheme="minorHAnsi" w:cstheme="minorBidi"/>
          <w:sz w:val="22"/>
          <w:szCs w:val="22"/>
        </w:rPr>
      </w:pPr>
      <w:r w:rsidRPr="009B3506">
        <w:t>A.</w:t>
      </w:r>
      <w:r w:rsidRPr="009B3506">
        <w:rPr>
          <w:lang w:eastAsia="zh-CN"/>
        </w:rPr>
        <w:t>6</w:t>
      </w:r>
      <w:r w:rsidRPr="009B3506">
        <w:t>.</w:t>
      </w:r>
      <w:r w:rsidRPr="009B3506">
        <w:rPr>
          <w:lang w:eastAsia="zh-CN"/>
        </w:rPr>
        <w:t>3</w:t>
      </w:r>
      <w:r w:rsidRPr="009B3506">
        <w:t>.</w:t>
      </w:r>
      <w:r w:rsidRPr="009B3506">
        <w:rPr>
          <w:lang w:eastAsia="zh-CN"/>
        </w:rPr>
        <w:t>5</w:t>
      </w:r>
      <w:r w:rsidRPr="009B3506">
        <w:t>.2</w:t>
      </w:r>
      <w:r w:rsidRPr="009B3506">
        <w:rPr>
          <w:rFonts w:asciiTheme="minorHAnsi" w:eastAsiaTheme="minorEastAsia" w:hAnsiTheme="minorHAnsi" w:cstheme="minorBidi"/>
          <w:sz w:val="22"/>
          <w:szCs w:val="22"/>
        </w:rPr>
        <w:tab/>
      </w:r>
      <w:r w:rsidRPr="00432094">
        <w:rPr>
          <w:snapToGrid w:val="0"/>
        </w:rPr>
        <w:t>Test Requirements</w:t>
      </w:r>
      <w:r>
        <w:tab/>
        <w:t>1274</w:t>
      </w:r>
    </w:p>
    <w:p w:rsidR="009B3506" w:rsidRDefault="009B350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1274</w:t>
      </w:r>
    </w:p>
    <w:p w:rsidR="009B3506" w:rsidRDefault="009B3506">
      <w:pPr>
        <w:pStyle w:val="TOC4"/>
        <w:rPr>
          <w:rFonts w:asciiTheme="minorHAnsi" w:eastAsiaTheme="minorEastAsia" w:hAnsiTheme="minorHAnsi" w:cstheme="minorBidi"/>
          <w:sz w:val="22"/>
          <w:szCs w:val="22"/>
        </w:rPr>
      </w:pPr>
      <w:r w:rsidRPr="009B3506">
        <w:t>A.</w:t>
      </w:r>
      <w:r w:rsidRPr="009B3506">
        <w:rPr>
          <w:lang w:eastAsia="zh-CN"/>
        </w:rPr>
        <w:t>6</w:t>
      </w:r>
      <w:r w:rsidRPr="009B3506">
        <w:t>.</w:t>
      </w:r>
      <w:r w:rsidRPr="009B3506">
        <w:rPr>
          <w:lang w:eastAsia="zh-CN"/>
        </w:rPr>
        <w:t>3</w:t>
      </w:r>
      <w:r w:rsidRPr="009B3506">
        <w:t>.</w:t>
      </w:r>
      <w:r w:rsidRPr="009B3506">
        <w:rPr>
          <w:lang w:eastAsia="zh-CN"/>
        </w:rPr>
        <w:t>6</w:t>
      </w:r>
      <w:r w:rsidRPr="009B3506">
        <w:t>.1</w:t>
      </w:r>
      <w:r w:rsidRPr="009B3506">
        <w:rPr>
          <w:rFonts w:asciiTheme="minorHAnsi" w:eastAsiaTheme="minorEastAsia" w:hAnsiTheme="minorHAnsi" w:cstheme="minorBidi"/>
          <w:sz w:val="22"/>
          <w:szCs w:val="22"/>
        </w:rPr>
        <w:tab/>
      </w:r>
      <w:r w:rsidRPr="00432094">
        <w:rPr>
          <w:snapToGrid w:val="0"/>
        </w:rPr>
        <w:t>Test Purpose and Environment</w:t>
      </w:r>
      <w:r>
        <w:tab/>
        <w:t>1274</w:t>
      </w:r>
    </w:p>
    <w:p w:rsidR="009B3506" w:rsidRDefault="009B3506">
      <w:pPr>
        <w:pStyle w:val="TOC4"/>
        <w:rPr>
          <w:rFonts w:asciiTheme="minorHAnsi" w:eastAsiaTheme="minorEastAsia" w:hAnsiTheme="minorHAnsi" w:cstheme="minorBidi"/>
          <w:sz w:val="22"/>
          <w:szCs w:val="22"/>
        </w:rPr>
      </w:pPr>
      <w:r w:rsidRPr="009B3506">
        <w:t>A.</w:t>
      </w:r>
      <w:r w:rsidRPr="009B3506">
        <w:rPr>
          <w:lang w:eastAsia="zh-CN"/>
        </w:rPr>
        <w:t xml:space="preserve"> 6</w:t>
      </w:r>
      <w:r w:rsidRPr="009B3506">
        <w:t>.</w:t>
      </w:r>
      <w:r w:rsidRPr="009B3506">
        <w:rPr>
          <w:lang w:eastAsia="zh-CN"/>
        </w:rPr>
        <w:t>3</w:t>
      </w:r>
      <w:r w:rsidRPr="009B3506">
        <w:t>.</w:t>
      </w:r>
      <w:r w:rsidRPr="009B3506">
        <w:rPr>
          <w:lang w:eastAsia="zh-CN"/>
        </w:rPr>
        <w:t>6</w:t>
      </w:r>
      <w:r w:rsidRPr="009B3506">
        <w:t>.2</w:t>
      </w:r>
      <w:r w:rsidRPr="009B3506">
        <w:rPr>
          <w:rFonts w:asciiTheme="minorHAnsi" w:eastAsiaTheme="minorEastAsia" w:hAnsiTheme="minorHAnsi" w:cstheme="minorBidi"/>
          <w:sz w:val="22"/>
          <w:szCs w:val="22"/>
        </w:rPr>
        <w:tab/>
      </w:r>
      <w:r w:rsidRPr="00432094">
        <w:rPr>
          <w:snapToGrid w:val="0"/>
        </w:rPr>
        <w:t>Test Requirements</w:t>
      </w:r>
      <w:r>
        <w:tab/>
        <w:t>1277</w:t>
      </w:r>
    </w:p>
    <w:p w:rsidR="009B3506" w:rsidRDefault="009B350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1277</w:t>
      </w:r>
    </w:p>
    <w:p w:rsidR="009B3506" w:rsidRDefault="009B3506">
      <w:pPr>
        <w:pStyle w:val="TOC4"/>
        <w:rPr>
          <w:rFonts w:asciiTheme="minorHAnsi" w:eastAsiaTheme="minorEastAsia" w:hAnsiTheme="minorHAnsi" w:cstheme="minorBidi"/>
          <w:sz w:val="22"/>
          <w:szCs w:val="22"/>
        </w:rPr>
      </w:pPr>
      <w:r w:rsidRPr="009B3506">
        <w:t>A.</w:t>
      </w:r>
      <w:r w:rsidRPr="009B3506">
        <w:rPr>
          <w:lang w:eastAsia="zh-CN"/>
        </w:rPr>
        <w:t>6</w:t>
      </w:r>
      <w:r w:rsidRPr="009B3506">
        <w:t>.</w:t>
      </w:r>
      <w:r w:rsidRPr="009B3506">
        <w:rPr>
          <w:lang w:eastAsia="zh-CN"/>
        </w:rPr>
        <w:t>3</w:t>
      </w:r>
      <w:r w:rsidRPr="009B3506">
        <w:t>.</w:t>
      </w:r>
      <w:r w:rsidRPr="009B3506">
        <w:rPr>
          <w:lang w:eastAsia="zh-CN"/>
        </w:rPr>
        <w:t>7</w:t>
      </w:r>
      <w:r w:rsidRPr="009B3506">
        <w:t>.1</w:t>
      </w:r>
      <w:r w:rsidRPr="009B3506">
        <w:rPr>
          <w:rFonts w:asciiTheme="minorHAnsi" w:eastAsiaTheme="minorEastAsia" w:hAnsiTheme="minorHAnsi" w:cstheme="minorBidi"/>
          <w:sz w:val="22"/>
          <w:szCs w:val="22"/>
        </w:rPr>
        <w:tab/>
      </w:r>
      <w:r w:rsidRPr="00432094">
        <w:rPr>
          <w:snapToGrid w:val="0"/>
        </w:rPr>
        <w:t>Test Purpose and Environment</w:t>
      </w:r>
      <w:r>
        <w:tab/>
        <w:t>1277</w:t>
      </w:r>
    </w:p>
    <w:p w:rsidR="009B3506" w:rsidRDefault="009B3506">
      <w:pPr>
        <w:pStyle w:val="TOC4"/>
        <w:rPr>
          <w:rFonts w:asciiTheme="minorHAnsi" w:eastAsiaTheme="minorEastAsia" w:hAnsiTheme="minorHAnsi" w:cstheme="minorBidi"/>
          <w:sz w:val="22"/>
          <w:szCs w:val="22"/>
        </w:rPr>
      </w:pPr>
      <w:r w:rsidRPr="009B3506">
        <w:t>A.</w:t>
      </w:r>
      <w:r w:rsidRPr="009B3506">
        <w:rPr>
          <w:lang w:eastAsia="zh-CN"/>
        </w:rPr>
        <w:t>6</w:t>
      </w:r>
      <w:r w:rsidRPr="009B3506">
        <w:t>.</w:t>
      </w:r>
      <w:r w:rsidRPr="009B3506">
        <w:rPr>
          <w:lang w:eastAsia="zh-CN"/>
        </w:rPr>
        <w:t>3</w:t>
      </w:r>
      <w:r w:rsidRPr="009B3506">
        <w:t>.</w:t>
      </w:r>
      <w:r w:rsidRPr="009B3506">
        <w:rPr>
          <w:lang w:eastAsia="zh-CN"/>
        </w:rPr>
        <w:t>7</w:t>
      </w:r>
      <w:r w:rsidRPr="009B3506">
        <w:t>.2</w:t>
      </w:r>
      <w:r w:rsidRPr="009B3506">
        <w:rPr>
          <w:rFonts w:asciiTheme="minorHAnsi" w:eastAsiaTheme="minorEastAsia" w:hAnsiTheme="minorHAnsi" w:cstheme="minorBidi"/>
          <w:sz w:val="22"/>
          <w:szCs w:val="22"/>
        </w:rPr>
        <w:tab/>
      </w:r>
      <w:r w:rsidRPr="00432094">
        <w:rPr>
          <w:snapToGrid w:val="0"/>
        </w:rPr>
        <w:t>Test Requirements</w:t>
      </w:r>
      <w:r>
        <w:tab/>
        <w:t>1280</w:t>
      </w:r>
    </w:p>
    <w:p w:rsidR="009B3506" w:rsidRDefault="009B350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1280</w:t>
      </w:r>
    </w:p>
    <w:p w:rsidR="009B3506" w:rsidRDefault="009B3506">
      <w:pPr>
        <w:pStyle w:val="TOC4"/>
        <w:rPr>
          <w:rFonts w:asciiTheme="minorHAnsi" w:eastAsiaTheme="minorEastAsia" w:hAnsiTheme="minorHAnsi" w:cstheme="minorBidi"/>
          <w:sz w:val="22"/>
          <w:szCs w:val="22"/>
        </w:rPr>
      </w:pPr>
      <w:r w:rsidRPr="009B3506">
        <w:t>A.</w:t>
      </w:r>
      <w:r w:rsidRPr="009B3506">
        <w:rPr>
          <w:lang w:eastAsia="zh-CN"/>
        </w:rPr>
        <w:t>6</w:t>
      </w:r>
      <w:r w:rsidRPr="009B3506">
        <w:t>.</w:t>
      </w:r>
      <w:r w:rsidRPr="009B3506">
        <w:rPr>
          <w:lang w:eastAsia="zh-CN"/>
        </w:rPr>
        <w:t>3</w:t>
      </w:r>
      <w:r w:rsidRPr="009B3506">
        <w:t>.</w:t>
      </w:r>
      <w:r w:rsidRPr="009B3506">
        <w:rPr>
          <w:lang w:eastAsia="zh-CN"/>
        </w:rPr>
        <w:t>8</w:t>
      </w:r>
      <w:r w:rsidRPr="009B3506">
        <w:t>.1</w:t>
      </w:r>
      <w:r w:rsidRPr="009B3506">
        <w:rPr>
          <w:rFonts w:asciiTheme="minorHAnsi" w:eastAsiaTheme="minorEastAsia" w:hAnsiTheme="minorHAnsi" w:cstheme="minorBidi"/>
          <w:sz w:val="22"/>
          <w:szCs w:val="22"/>
        </w:rPr>
        <w:tab/>
      </w:r>
      <w:r w:rsidRPr="00432094">
        <w:rPr>
          <w:snapToGrid w:val="0"/>
        </w:rPr>
        <w:t>Test Purpose and Environment</w:t>
      </w:r>
      <w:r>
        <w:tab/>
        <w:t>1280</w:t>
      </w:r>
    </w:p>
    <w:p w:rsidR="009B3506" w:rsidRDefault="009B3506">
      <w:pPr>
        <w:pStyle w:val="TOC4"/>
        <w:rPr>
          <w:rFonts w:asciiTheme="minorHAnsi" w:eastAsiaTheme="minorEastAsia" w:hAnsiTheme="minorHAnsi" w:cstheme="minorBidi"/>
          <w:sz w:val="22"/>
          <w:szCs w:val="22"/>
        </w:rPr>
      </w:pPr>
      <w:r w:rsidRPr="009B3506">
        <w:t>A.</w:t>
      </w:r>
      <w:r w:rsidRPr="009B3506">
        <w:rPr>
          <w:lang w:eastAsia="zh-CN"/>
        </w:rPr>
        <w:t>6</w:t>
      </w:r>
      <w:r w:rsidRPr="009B3506">
        <w:t>.</w:t>
      </w:r>
      <w:r w:rsidRPr="009B3506">
        <w:rPr>
          <w:lang w:eastAsia="zh-CN"/>
        </w:rPr>
        <w:t>3</w:t>
      </w:r>
      <w:r w:rsidRPr="009B3506">
        <w:t>.</w:t>
      </w:r>
      <w:r w:rsidRPr="009B3506">
        <w:rPr>
          <w:lang w:eastAsia="zh-CN"/>
        </w:rPr>
        <w:t>8</w:t>
      </w:r>
      <w:r w:rsidRPr="009B3506">
        <w:t>.2</w:t>
      </w:r>
      <w:r w:rsidRPr="009B3506">
        <w:rPr>
          <w:rFonts w:asciiTheme="minorHAnsi" w:eastAsiaTheme="minorEastAsia" w:hAnsiTheme="minorHAnsi" w:cstheme="minorBidi"/>
          <w:sz w:val="22"/>
          <w:szCs w:val="22"/>
        </w:rPr>
        <w:tab/>
      </w:r>
      <w:r w:rsidRPr="00432094">
        <w:rPr>
          <w:snapToGrid w:val="0"/>
        </w:rPr>
        <w:t>Test Requirements</w:t>
      </w:r>
      <w:r>
        <w:tab/>
        <w:t>1283</w:t>
      </w:r>
    </w:p>
    <w:p w:rsidR="009B3506" w:rsidRDefault="009B3506">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1283</w:t>
      </w:r>
    </w:p>
    <w:p w:rsidR="009B3506" w:rsidRDefault="009B3506">
      <w:pPr>
        <w:pStyle w:val="TOC4"/>
        <w:rPr>
          <w:rFonts w:asciiTheme="minorHAnsi" w:eastAsiaTheme="minorEastAsia" w:hAnsiTheme="minorHAnsi" w:cstheme="minorBidi"/>
          <w:sz w:val="22"/>
          <w:szCs w:val="22"/>
        </w:rPr>
      </w:pPr>
      <w:r w:rsidRPr="009B3506">
        <w:t>A.6.3.9.1</w:t>
      </w:r>
      <w:r w:rsidRPr="009B3506">
        <w:rPr>
          <w:rFonts w:asciiTheme="minorHAnsi" w:eastAsiaTheme="minorEastAsia" w:hAnsiTheme="minorHAnsi" w:cstheme="minorBidi"/>
          <w:sz w:val="22"/>
          <w:szCs w:val="22"/>
        </w:rPr>
        <w:tab/>
      </w:r>
      <w:r w:rsidRPr="00432094">
        <w:rPr>
          <w:snapToGrid w:val="0"/>
        </w:rPr>
        <w:t>Test Purpose and Environment</w:t>
      </w:r>
      <w:r>
        <w:tab/>
        <w:t>1283</w:t>
      </w:r>
    </w:p>
    <w:p w:rsidR="009B3506" w:rsidRDefault="009B3506">
      <w:pPr>
        <w:pStyle w:val="TOC4"/>
        <w:rPr>
          <w:rFonts w:asciiTheme="minorHAnsi" w:eastAsiaTheme="minorEastAsia" w:hAnsiTheme="minorHAnsi" w:cstheme="minorBidi"/>
          <w:sz w:val="22"/>
          <w:szCs w:val="22"/>
        </w:rPr>
      </w:pPr>
      <w:r w:rsidRPr="009B3506">
        <w:t>A.6.3.9.2</w:t>
      </w:r>
      <w:r w:rsidRPr="009B3506">
        <w:rPr>
          <w:rFonts w:asciiTheme="minorHAnsi" w:eastAsiaTheme="minorEastAsia" w:hAnsiTheme="minorHAnsi" w:cstheme="minorBidi"/>
          <w:sz w:val="22"/>
          <w:szCs w:val="22"/>
        </w:rPr>
        <w:tab/>
      </w:r>
      <w:r w:rsidRPr="00432094">
        <w:rPr>
          <w:snapToGrid w:val="0"/>
        </w:rPr>
        <w:t>Test Requirements</w:t>
      </w:r>
      <w:r>
        <w:tab/>
        <w:t>1285</w:t>
      </w:r>
    </w:p>
    <w:p w:rsidR="009B3506" w:rsidRDefault="009B3506">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1285</w:t>
      </w:r>
    </w:p>
    <w:p w:rsidR="009B3506" w:rsidRDefault="009B3506">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1285</w:t>
      </w:r>
    </w:p>
    <w:p w:rsidR="009B3506" w:rsidRDefault="009B3506">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1287</w:t>
      </w:r>
    </w:p>
    <w:p w:rsidR="009B3506" w:rsidRDefault="009B3506">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1287</w:t>
      </w:r>
    </w:p>
    <w:p w:rsidR="009B3506" w:rsidRDefault="009B3506">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1287</w:t>
      </w:r>
    </w:p>
    <w:p w:rsidR="009B3506" w:rsidRDefault="009B3506">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1289</w:t>
      </w:r>
    </w:p>
    <w:p w:rsidR="009B3506" w:rsidRDefault="009B3506">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1289</w:t>
      </w:r>
    </w:p>
    <w:p w:rsidR="009B3506" w:rsidRDefault="009B3506">
      <w:pPr>
        <w:pStyle w:val="TOC4"/>
        <w:rPr>
          <w:rFonts w:asciiTheme="minorHAnsi" w:eastAsiaTheme="minorEastAsia" w:hAnsiTheme="minorHAnsi" w:cstheme="minorBidi"/>
          <w:sz w:val="22"/>
          <w:szCs w:val="22"/>
        </w:rPr>
      </w:pPr>
      <w:r w:rsidRPr="009B3506">
        <w:t>A.6.3.12.1</w:t>
      </w:r>
      <w:r w:rsidRPr="009B3506">
        <w:rPr>
          <w:rFonts w:asciiTheme="minorHAnsi" w:eastAsiaTheme="minorEastAsia" w:hAnsiTheme="minorHAnsi" w:cstheme="minorBidi"/>
          <w:sz w:val="22"/>
          <w:szCs w:val="22"/>
        </w:rPr>
        <w:tab/>
      </w:r>
      <w:r w:rsidRPr="00432094">
        <w:rPr>
          <w:snapToGrid w:val="0"/>
        </w:rPr>
        <w:t>Test Purpose and Environment</w:t>
      </w:r>
      <w:r>
        <w:tab/>
        <w:t>1289</w:t>
      </w:r>
    </w:p>
    <w:p w:rsidR="009B3506" w:rsidRDefault="009B3506">
      <w:pPr>
        <w:pStyle w:val="TOC4"/>
        <w:rPr>
          <w:rFonts w:asciiTheme="minorHAnsi" w:eastAsiaTheme="minorEastAsia" w:hAnsiTheme="minorHAnsi" w:cstheme="minorBidi"/>
          <w:sz w:val="22"/>
          <w:szCs w:val="22"/>
        </w:rPr>
      </w:pPr>
      <w:r w:rsidRPr="009B3506">
        <w:t>A.6.3.12.2</w:t>
      </w:r>
      <w:r w:rsidRPr="009B3506">
        <w:rPr>
          <w:rFonts w:asciiTheme="minorHAnsi" w:eastAsiaTheme="minorEastAsia" w:hAnsiTheme="minorHAnsi" w:cstheme="minorBidi"/>
          <w:sz w:val="22"/>
          <w:szCs w:val="22"/>
        </w:rPr>
        <w:tab/>
      </w:r>
      <w:r w:rsidRPr="00432094">
        <w:rPr>
          <w:snapToGrid w:val="0"/>
        </w:rPr>
        <w:t>Test Requirements</w:t>
      </w:r>
      <w:r>
        <w:tab/>
        <w:t>1292</w:t>
      </w:r>
    </w:p>
    <w:p w:rsidR="009B3506" w:rsidRDefault="009B3506">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rsidR="009B3506" w:rsidRDefault="009B3506">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rsidR="009B3506" w:rsidRDefault="009B3506">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rsidR="009B3506" w:rsidRDefault="009B3506">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rsidR="009B3506" w:rsidRDefault="009B3506">
      <w:pPr>
        <w:pStyle w:val="TOC4"/>
        <w:rPr>
          <w:rFonts w:asciiTheme="minorHAnsi" w:eastAsiaTheme="minorEastAsia" w:hAnsiTheme="minorHAnsi" w:cstheme="minorBidi"/>
          <w:sz w:val="22"/>
          <w:szCs w:val="22"/>
        </w:rPr>
      </w:pPr>
      <w:r w:rsidRPr="009B3506">
        <w:t>A.7.1.1.2</w:t>
      </w:r>
      <w:r w:rsidRPr="009B3506">
        <w:rPr>
          <w:rFonts w:asciiTheme="minorHAnsi" w:eastAsiaTheme="minorEastAsia" w:hAnsiTheme="minorHAnsi"/>
          <w:sz w:val="22"/>
          <w:szCs w:val="22"/>
        </w:rPr>
        <w:tab/>
      </w:r>
      <w:r w:rsidRPr="00432094">
        <w:rPr>
          <w:rFonts w:cs="v4.2.0"/>
        </w:rPr>
        <w:t>Test Requirements</w:t>
      </w:r>
      <w:r>
        <w:tab/>
        <w:t>1289</w:t>
      </w:r>
    </w:p>
    <w:p w:rsidR="009B3506" w:rsidRDefault="009B3506">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1290</w:t>
      </w:r>
    </w:p>
    <w:p w:rsidR="009B3506" w:rsidRDefault="009B3506">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rsidR="009B3506" w:rsidRDefault="009B3506">
      <w:pPr>
        <w:pStyle w:val="TOC4"/>
        <w:rPr>
          <w:rFonts w:asciiTheme="minorHAnsi" w:eastAsiaTheme="minorEastAsia" w:hAnsiTheme="minorHAnsi" w:cstheme="minorBidi"/>
          <w:sz w:val="22"/>
          <w:szCs w:val="22"/>
        </w:rPr>
      </w:pPr>
      <w:r w:rsidRPr="009B3506">
        <w:t>A.7.1.2.2</w:t>
      </w:r>
      <w:r w:rsidRPr="009B3506">
        <w:rPr>
          <w:rFonts w:asciiTheme="minorHAnsi" w:eastAsiaTheme="minorEastAsia" w:hAnsiTheme="minorHAnsi"/>
          <w:sz w:val="22"/>
          <w:szCs w:val="22"/>
        </w:rPr>
        <w:tab/>
      </w:r>
      <w:r w:rsidRPr="00432094">
        <w:rPr>
          <w:rFonts w:cs="v4.2.0"/>
        </w:rPr>
        <w:t>Test Requirements</w:t>
      </w:r>
      <w:r>
        <w:tab/>
        <w:t>1292</w:t>
      </w:r>
    </w:p>
    <w:p w:rsidR="009B3506" w:rsidRDefault="009B3506">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rsidR="009B3506" w:rsidRDefault="009B3506">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rsidR="009B3506" w:rsidRDefault="009B3506">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rsidR="009B3506" w:rsidRDefault="009B3506">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rsidR="009B3506" w:rsidRDefault="009B3506">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1296</w:t>
      </w:r>
    </w:p>
    <w:p w:rsidR="009B3506" w:rsidRDefault="009B3506">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rsidR="009B3506" w:rsidRDefault="009B3506">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rsidR="009B3506" w:rsidRDefault="009B3506">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rsidR="009B3506" w:rsidRDefault="009B3506">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rsidR="009B3506" w:rsidRDefault="009B3506">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rsidR="009B3506" w:rsidRDefault="009B3506">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rsidR="009B3506" w:rsidRDefault="009B3506">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rsidR="009B3506" w:rsidRDefault="009B3506">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rsidR="009B3506" w:rsidRDefault="009B3506">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rsidR="009B3506" w:rsidRDefault="009B3506">
      <w:pPr>
        <w:pStyle w:val="TOC4"/>
        <w:rPr>
          <w:rFonts w:asciiTheme="minorHAnsi" w:eastAsiaTheme="minorEastAsia" w:hAnsiTheme="minorHAnsi" w:cstheme="minorBidi"/>
          <w:sz w:val="22"/>
          <w:szCs w:val="22"/>
        </w:rPr>
      </w:pPr>
      <w:r>
        <w:lastRenderedPageBreak/>
        <w:t>A.7.1.6.2</w:t>
      </w:r>
      <w:r>
        <w:rPr>
          <w:rFonts w:asciiTheme="minorHAnsi" w:eastAsiaTheme="minorEastAsia" w:hAnsiTheme="minorHAnsi" w:cstheme="minorBidi"/>
          <w:sz w:val="22"/>
          <w:szCs w:val="22"/>
        </w:rPr>
        <w:tab/>
      </w:r>
      <w:r>
        <w:t>Test Requirements</w:t>
      </w:r>
      <w:r>
        <w:tab/>
        <w:t>1301</w:t>
      </w:r>
    </w:p>
    <w:p w:rsidR="009B3506" w:rsidRDefault="009B3506">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rsidR="009B3506" w:rsidRDefault="009B3506">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rsidR="009B3506" w:rsidRDefault="009B3506">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rsidR="009B3506" w:rsidRDefault="009B3506">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432094">
        <w:rPr>
          <w:snapToGrid w:val="0"/>
          <w:lang w:eastAsia="zh-CN"/>
        </w:rPr>
        <w:t xml:space="preserve"> for 20MHz +20MHz</w:t>
      </w:r>
      <w:r>
        <w:tab/>
        <w:t>1304</w:t>
      </w:r>
    </w:p>
    <w:p w:rsidR="009B3506" w:rsidRDefault="009B3506">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rsidR="009B3506" w:rsidRDefault="009B3506">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rsidR="009B3506" w:rsidRDefault="009B3506">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432094">
        <w:rPr>
          <w:snapToGrid w:val="0"/>
          <w:lang w:eastAsia="zh-CN"/>
        </w:rPr>
        <w:t>20MHz +10MHz</w:t>
      </w:r>
      <w:r>
        <w:tab/>
        <w:t>1304</w:t>
      </w:r>
    </w:p>
    <w:p w:rsidR="009B3506" w:rsidRDefault="009B3506">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rsidR="009B3506" w:rsidRDefault="009B3506">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rsidR="009B3506" w:rsidRDefault="009B3506">
      <w:pPr>
        <w:pStyle w:val="TOC3"/>
        <w:rPr>
          <w:rFonts w:asciiTheme="minorHAnsi" w:eastAsiaTheme="minorEastAsia" w:hAnsiTheme="minorHAnsi" w:cstheme="minorBidi"/>
          <w:sz w:val="22"/>
          <w:szCs w:val="22"/>
        </w:rPr>
      </w:pPr>
      <w:r w:rsidRPr="009B3506">
        <w:t>A.7.1.8</w:t>
      </w:r>
      <w:r w:rsidRPr="009B3506">
        <w:rPr>
          <w:rFonts w:asciiTheme="minorHAnsi" w:eastAsiaTheme="minorEastAsia" w:hAnsiTheme="minorHAnsi" w:cstheme="minorBidi"/>
          <w:sz w:val="22"/>
          <w:szCs w:val="22"/>
        </w:rPr>
        <w:tab/>
      </w:r>
      <w:r w:rsidRPr="009B3506">
        <w:t>Void</w:t>
      </w:r>
      <w:r>
        <w:tab/>
        <w:t>1305</w:t>
      </w:r>
    </w:p>
    <w:p w:rsidR="009B3506" w:rsidRPr="009B3506" w:rsidRDefault="009B3506">
      <w:pPr>
        <w:pStyle w:val="TOC4"/>
        <w:rPr>
          <w:rFonts w:asciiTheme="minorHAnsi" w:eastAsiaTheme="minorEastAsia" w:hAnsiTheme="minorHAnsi" w:cstheme="minorBidi"/>
          <w:sz w:val="22"/>
          <w:szCs w:val="22"/>
          <w:lang w:val="fi-FI"/>
        </w:rPr>
      </w:pPr>
      <w:r w:rsidRPr="009B3506">
        <w:rPr>
          <w:lang w:val="fi-FI"/>
        </w:rPr>
        <w:t>A.7.1.8.1</w:t>
      </w:r>
      <w:r w:rsidRPr="009B3506">
        <w:rPr>
          <w:rFonts w:asciiTheme="minorHAnsi" w:eastAsiaTheme="minorEastAsia" w:hAnsiTheme="minorHAnsi" w:cstheme="minorBidi"/>
          <w:sz w:val="22"/>
          <w:szCs w:val="22"/>
          <w:lang w:val="fi-FI"/>
        </w:rPr>
        <w:tab/>
      </w:r>
      <w:r w:rsidRPr="00432094">
        <w:rPr>
          <w:lang w:val="fi-FI"/>
        </w:rPr>
        <w:t>Void</w:t>
      </w:r>
      <w:r w:rsidRPr="009B3506">
        <w:rPr>
          <w:lang w:val="fi-FI"/>
        </w:rPr>
        <w:tab/>
        <w:t>1305</w:t>
      </w:r>
    </w:p>
    <w:p w:rsidR="009B3506" w:rsidRPr="009B3506" w:rsidRDefault="009B3506">
      <w:pPr>
        <w:pStyle w:val="TOC4"/>
        <w:rPr>
          <w:rFonts w:asciiTheme="minorHAnsi" w:eastAsiaTheme="minorEastAsia" w:hAnsiTheme="minorHAnsi" w:cstheme="minorBidi"/>
          <w:sz w:val="22"/>
          <w:szCs w:val="22"/>
          <w:lang w:val="fi-FI"/>
        </w:rPr>
      </w:pPr>
      <w:r w:rsidRPr="009B3506">
        <w:rPr>
          <w:lang w:val="fi-FI"/>
        </w:rPr>
        <w:t>A.7.1.8.2</w:t>
      </w:r>
      <w:r w:rsidRPr="009B3506">
        <w:rPr>
          <w:rFonts w:asciiTheme="minorHAnsi" w:eastAsiaTheme="minorEastAsia" w:hAnsiTheme="minorHAnsi" w:cstheme="minorBidi"/>
          <w:sz w:val="22"/>
          <w:szCs w:val="22"/>
          <w:lang w:val="fi-FI"/>
        </w:rPr>
        <w:tab/>
      </w:r>
      <w:r w:rsidRPr="00432094">
        <w:rPr>
          <w:lang w:val="fi-FI"/>
        </w:rPr>
        <w:t>Void</w:t>
      </w:r>
      <w:r w:rsidRPr="009B3506">
        <w:rPr>
          <w:lang w:val="fi-FI"/>
        </w:rPr>
        <w:tab/>
        <w:t>1305</w:t>
      </w:r>
    </w:p>
    <w:p w:rsidR="009B3506" w:rsidRPr="009B3506" w:rsidRDefault="009B3506">
      <w:pPr>
        <w:pStyle w:val="TOC3"/>
        <w:rPr>
          <w:rFonts w:asciiTheme="minorHAnsi" w:eastAsiaTheme="minorEastAsia" w:hAnsiTheme="minorHAnsi" w:cstheme="minorBidi"/>
          <w:sz w:val="22"/>
          <w:szCs w:val="22"/>
          <w:lang w:val="fi-FI"/>
        </w:rPr>
      </w:pPr>
      <w:r w:rsidRPr="009B3506">
        <w:rPr>
          <w:lang w:val="fi-FI"/>
        </w:rPr>
        <w:t>A.7.1.9</w:t>
      </w:r>
      <w:r w:rsidRPr="009B3506">
        <w:rPr>
          <w:rFonts w:asciiTheme="minorHAnsi" w:eastAsiaTheme="minorEastAsia" w:hAnsiTheme="minorHAnsi" w:cstheme="minorBidi"/>
          <w:sz w:val="22"/>
          <w:szCs w:val="22"/>
          <w:lang w:val="fi-FI"/>
        </w:rPr>
        <w:tab/>
      </w:r>
      <w:r w:rsidRPr="00432094">
        <w:rPr>
          <w:lang w:val="fi-FI"/>
        </w:rPr>
        <w:t>Void</w:t>
      </w:r>
      <w:r w:rsidRPr="009B3506">
        <w:rPr>
          <w:lang w:val="fi-FI"/>
        </w:rPr>
        <w:tab/>
        <w:t>1305</w:t>
      </w:r>
    </w:p>
    <w:p w:rsidR="009B3506" w:rsidRDefault="009B3506">
      <w:pPr>
        <w:pStyle w:val="TOC4"/>
        <w:rPr>
          <w:rFonts w:asciiTheme="minorHAnsi" w:eastAsiaTheme="minorEastAsia" w:hAnsiTheme="minorHAnsi" w:cstheme="minorBidi"/>
          <w:sz w:val="22"/>
          <w:szCs w:val="22"/>
        </w:rPr>
      </w:pPr>
      <w:r w:rsidRPr="009B3506">
        <w:t>A.7.1.9.1</w:t>
      </w:r>
      <w:r w:rsidRPr="009B3506">
        <w:rPr>
          <w:rFonts w:asciiTheme="minorHAnsi" w:eastAsiaTheme="minorEastAsia" w:hAnsiTheme="minorHAnsi" w:cstheme="minorBidi"/>
          <w:sz w:val="22"/>
          <w:szCs w:val="22"/>
        </w:rPr>
        <w:tab/>
      </w:r>
      <w:r w:rsidRPr="009B3506">
        <w:t>Void</w:t>
      </w:r>
      <w:r>
        <w:tab/>
        <w:t>1305</w:t>
      </w:r>
    </w:p>
    <w:p w:rsidR="009B3506" w:rsidRDefault="009B3506">
      <w:pPr>
        <w:pStyle w:val="TOC4"/>
        <w:rPr>
          <w:rFonts w:asciiTheme="minorHAnsi" w:eastAsiaTheme="minorEastAsia" w:hAnsiTheme="minorHAnsi" w:cstheme="minorBidi"/>
          <w:sz w:val="22"/>
          <w:szCs w:val="22"/>
        </w:rPr>
      </w:pPr>
      <w:r w:rsidRPr="009B3506">
        <w:t>A.7.1.9.2</w:t>
      </w:r>
      <w:r w:rsidRPr="009B3506">
        <w:rPr>
          <w:rFonts w:asciiTheme="minorHAnsi" w:eastAsiaTheme="minorEastAsia" w:hAnsiTheme="minorHAnsi" w:cstheme="minorBidi"/>
          <w:sz w:val="22"/>
          <w:szCs w:val="22"/>
        </w:rPr>
        <w:tab/>
      </w:r>
      <w:r w:rsidRPr="009B3506">
        <w:t>Void</w:t>
      </w:r>
      <w:r>
        <w:tab/>
        <w:t>1305</w:t>
      </w:r>
    </w:p>
    <w:p w:rsidR="009B3506" w:rsidRDefault="009B3506">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rsidR="009B3506" w:rsidRDefault="009B3506">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rsidR="009B3506" w:rsidRDefault="009B3506">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rsidR="009B3506" w:rsidRDefault="009B3506">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rsidR="009B3506" w:rsidRDefault="009B3506">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rsidR="009B3506" w:rsidRDefault="009B3506">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rsidR="009B3506" w:rsidRDefault="009B3506">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rsidR="009B3506" w:rsidRDefault="009B3506">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rsidR="009B3506" w:rsidRDefault="009B3506">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rsidR="009B3506" w:rsidRDefault="009B3506">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rsidR="009B3506" w:rsidRDefault="009B3506">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rsidR="009B3506" w:rsidRDefault="009B3506">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rsidR="009B3506" w:rsidRDefault="009B3506">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rsidR="009B3506" w:rsidRDefault="009B3506">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rsidR="009B3506" w:rsidRDefault="009B3506">
      <w:pPr>
        <w:pStyle w:val="TOC4"/>
        <w:rPr>
          <w:rFonts w:asciiTheme="minorHAnsi" w:eastAsiaTheme="minorEastAsia" w:hAnsiTheme="minorHAnsi" w:cstheme="minorBidi"/>
          <w:sz w:val="22"/>
          <w:szCs w:val="22"/>
        </w:rPr>
      </w:pPr>
      <w:r w:rsidRPr="009B3506">
        <w:t>A.7.1.14.2</w:t>
      </w:r>
      <w:r w:rsidRPr="009B3506">
        <w:rPr>
          <w:rFonts w:asciiTheme="minorHAnsi" w:eastAsiaTheme="minorEastAsia" w:hAnsiTheme="minorHAnsi"/>
          <w:sz w:val="22"/>
          <w:szCs w:val="22"/>
        </w:rPr>
        <w:tab/>
      </w:r>
      <w:r w:rsidRPr="00432094">
        <w:rPr>
          <w:rFonts w:cs="v4.2.0"/>
        </w:rPr>
        <w:t>Test Requirements</w:t>
      </w:r>
      <w:r>
        <w:tab/>
        <w:t>1315</w:t>
      </w:r>
    </w:p>
    <w:p w:rsidR="009B3506" w:rsidRDefault="009B3506">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rsidR="009B3506" w:rsidRDefault="009B3506">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rsidR="009B3506" w:rsidRDefault="009B3506">
      <w:pPr>
        <w:pStyle w:val="TOC4"/>
        <w:rPr>
          <w:rFonts w:asciiTheme="minorHAnsi" w:eastAsiaTheme="minorEastAsia" w:hAnsiTheme="minorHAnsi" w:cstheme="minorBidi"/>
          <w:sz w:val="22"/>
          <w:szCs w:val="22"/>
        </w:rPr>
      </w:pPr>
      <w:r w:rsidRPr="009B3506">
        <w:t>A.7.1.15.2</w:t>
      </w:r>
      <w:r w:rsidRPr="009B3506">
        <w:rPr>
          <w:rFonts w:asciiTheme="minorHAnsi" w:eastAsiaTheme="minorEastAsia" w:hAnsiTheme="minorHAnsi"/>
          <w:sz w:val="22"/>
          <w:szCs w:val="22"/>
        </w:rPr>
        <w:tab/>
      </w:r>
      <w:r w:rsidRPr="00432094">
        <w:rPr>
          <w:rFonts w:cs="v4.2.0"/>
        </w:rPr>
        <w:t>Test Requirements</w:t>
      </w:r>
      <w:r>
        <w:tab/>
        <w:t>1316</w:t>
      </w:r>
    </w:p>
    <w:p w:rsidR="009B3506" w:rsidRDefault="009B3506">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rsidR="009B3506" w:rsidRDefault="009B3506">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rsidR="009B3506" w:rsidRDefault="009B3506">
      <w:pPr>
        <w:pStyle w:val="TOC4"/>
        <w:rPr>
          <w:rFonts w:asciiTheme="minorHAnsi" w:eastAsiaTheme="minorEastAsia" w:hAnsiTheme="minorHAnsi" w:cstheme="minorBidi"/>
          <w:sz w:val="22"/>
          <w:szCs w:val="22"/>
        </w:rPr>
      </w:pPr>
      <w:r w:rsidRPr="009B3506">
        <w:t>A.7.1.16.2</w:t>
      </w:r>
      <w:r w:rsidRPr="009B3506">
        <w:rPr>
          <w:rFonts w:asciiTheme="minorHAnsi" w:eastAsiaTheme="minorEastAsia" w:hAnsiTheme="minorHAnsi"/>
          <w:sz w:val="22"/>
          <w:szCs w:val="22"/>
        </w:rPr>
        <w:tab/>
      </w:r>
      <w:r w:rsidRPr="00432094">
        <w:rPr>
          <w:rFonts w:cs="v4.2.0"/>
        </w:rPr>
        <w:t>Test Requirements</w:t>
      </w:r>
      <w:r>
        <w:tab/>
        <w:t>1318</w:t>
      </w:r>
    </w:p>
    <w:p w:rsidR="009B3506" w:rsidRDefault="009B3506">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rsidR="009B3506" w:rsidRDefault="009B3506">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rsidR="009B3506" w:rsidRDefault="009B3506">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rsidR="009B3506" w:rsidRDefault="009B3506">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rsidR="009B3506" w:rsidRDefault="009B3506">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rsidR="009B3506" w:rsidRDefault="009B3506">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rsidR="009B3506" w:rsidRDefault="009B3506">
      <w:pPr>
        <w:pStyle w:val="TOC3"/>
        <w:rPr>
          <w:rFonts w:asciiTheme="minorHAnsi" w:eastAsiaTheme="minorEastAsia" w:hAnsiTheme="minorHAnsi" w:cstheme="minorBidi"/>
          <w:sz w:val="22"/>
          <w:szCs w:val="22"/>
        </w:rPr>
      </w:pPr>
      <w:r w:rsidRPr="009B3506">
        <w:t>A.7.1.19</w:t>
      </w:r>
      <w:r w:rsidRPr="009B3506">
        <w:rPr>
          <w:rFonts w:asciiTheme="minorHAnsi" w:eastAsiaTheme="minorEastAsia" w:hAnsiTheme="minorHAnsi" w:cstheme="minorBidi"/>
          <w:sz w:val="22"/>
          <w:szCs w:val="22"/>
        </w:rPr>
        <w:tab/>
      </w:r>
      <w:r>
        <w:rPr>
          <w:lang w:eastAsia="zh-CN"/>
        </w:rPr>
        <w:t>E-UTRAN FDD - UE Transmit Timing Accuracy Test for RACH-less Handover</w:t>
      </w:r>
      <w:r>
        <w:tab/>
        <w:t>1325</w:t>
      </w:r>
    </w:p>
    <w:p w:rsidR="009B3506" w:rsidRDefault="009B3506">
      <w:pPr>
        <w:pStyle w:val="TOC4"/>
        <w:rPr>
          <w:rFonts w:asciiTheme="minorHAnsi" w:eastAsiaTheme="minorEastAsia" w:hAnsiTheme="minorHAnsi" w:cstheme="minorBidi"/>
          <w:sz w:val="22"/>
          <w:szCs w:val="22"/>
        </w:rPr>
      </w:pPr>
      <w:r w:rsidRPr="009B3506">
        <w:t>A.7.1.19.1</w:t>
      </w:r>
      <w:r w:rsidRPr="009B3506">
        <w:rPr>
          <w:rFonts w:asciiTheme="minorHAnsi" w:eastAsiaTheme="minorEastAsia" w:hAnsiTheme="minorHAnsi" w:cstheme="minorBidi"/>
          <w:sz w:val="22"/>
          <w:szCs w:val="22"/>
        </w:rPr>
        <w:tab/>
      </w:r>
      <w:r w:rsidRPr="00432094">
        <w:rPr>
          <w:snapToGrid w:val="0"/>
        </w:rPr>
        <w:t>Test Purpose and Environment</w:t>
      </w:r>
      <w:r>
        <w:tab/>
        <w:t>1325</w:t>
      </w:r>
    </w:p>
    <w:p w:rsidR="009B3506" w:rsidRDefault="009B3506">
      <w:pPr>
        <w:pStyle w:val="TOC4"/>
        <w:rPr>
          <w:rFonts w:asciiTheme="minorHAnsi" w:eastAsiaTheme="minorEastAsia" w:hAnsiTheme="minorHAnsi" w:cstheme="minorBidi"/>
          <w:sz w:val="22"/>
          <w:szCs w:val="22"/>
        </w:rPr>
      </w:pPr>
      <w:r w:rsidRPr="009B3506">
        <w:t>A.7.1.19.2</w:t>
      </w:r>
      <w:r w:rsidRPr="009B3506">
        <w:rPr>
          <w:rFonts w:asciiTheme="minorHAnsi" w:eastAsiaTheme="minorEastAsia" w:hAnsiTheme="minorHAnsi" w:cstheme="minorBidi"/>
          <w:sz w:val="22"/>
          <w:szCs w:val="22"/>
        </w:rPr>
        <w:tab/>
      </w:r>
      <w:r w:rsidRPr="00432094">
        <w:rPr>
          <w:snapToGrid w:val="0"/>
        </w:rPr>
        <w:t>Test Requirements</w:t>
      </w:r>
      <w:r>
        <w:tab/>
        <w:t>1326</w:t>
      </w:r>
    </w:p>
    <w:p w:rsidR="009B3506" w:rsidRDefault="009B3506">
      <w:pPr>
        <w:pStyle w:val="TOC3"/>
        <w:rPr>
          <w:rFonts w:asciiTheme="minorHAnsi" w:eastAsiaTheme="minorEastAsia" w:hAnsiTheme="minorHAnsi" w:cstheme="minorBidi"/>
          <w:sz w:val="22"/>
          <w:szCs w:val="22"/>
        </w:rPr>
      </w:pPr>
      <w:r w:rsidRPr="009B3506">
        <w:t>A.7.1.20</w:t>
      </w:r>
      <w:r w:rsidRPr="009B3506">
        <w:rPr>
          <w:rFonts w:asciiTheme="minorHAnsi" w:eastAsiaTheme="minorEastAsia" w:hAnsiTheme="minorHAnsi" w:cstheme="minorBidi"/>
          <w:sz w:val="22"/>
          <w:szCs w:val="22"/>
        </w:rPr>
        <w:tab/>
      </w:r>
      <w:r>
        <w:rPr>
          <w:lang w:eastAsia="zh-CN"/>
        </w:rPr>
        <w:t>E-UTRAN TDD - UE Transmit Timing Accuracy Test for RACH-less Handover</w:t>
      </w:r>
      <w:r>
        <w:tab/>
        <w:t>1326</w:t>
      </w:r>
    </w:p>
    <w:p w:rsidR="009B3506" w:rsidRDefault="009B3506">
      <w:pPr>
        <w:pStyle w:val="TOC4"/>
        <w:rPr>
          <w:rFonts w:asciiTheme="minorHAnsi" w:eastAsiaTheme="minorEastAsia" w:hAnsiTheme="minorHAnsi" w:cstheme="minorBidi"/>
          <w:sz w:val="22"/>
          <w:szCs w:val="22"/>
        </w:rPr>
      </w:pPr>
      <w:r w:rsidRPr="009B3506">
        <w:t>A.7.1.20.1</w:t>
      </w:r>
      <w:r w:rsidRPr="009B3506">
        <w:rPr>
          <w:rFonts w:asciiTheme="minorHAnsi" w:eastAsiaTheme="minorEastAsia" w:hAnsiTheme="minorHAnsi" w:cstheme="minorBidi"/>
          <w:sz w:val="22"/>
          <w:szCs w:val="22"/>
        </w:rPr>
        <w:tab/>
      </w:r>
      <w:r w:rsidRPr="00432094">
        <w:rPr>
          <w:snapToGrid w:val="0"/>
        </w:rPr>
        <w:t>Test Purpose and Environment</w:t>
      </w:r>
      <w:r>
        <w:tab/>
        <w:t>1326</w:t>
      </w:r>
    </w:p>
    <w:p w:rsidR="009B3506" w:rsidRDefault="009B3506">
      <w:pPr>
        <w:pStyle w:val="TOC4"/>
        <w:rPr>
          <w:rFonts w:asciiTheme="minorHAnsi" w:eastAsiaTheme="minorEastAsia" w:hAnsiTheme="minorHAnsi" w:cstheme="minorBidi"/>
          <w:sz w:val="22"/>
          <w:szCs w:val="22"/>
        </w:rPr>
      </w:pPr>
      <w:r w:rsidRPr="009B3506">
        <w:t>A.7.1.20.2</w:t>
      </w:r>
      <w:r w:rsidRPr="009B3506">
        <w:rPr>
          <w:rFonts w:asciiTheme="minorHAnsi" w:eastAsiaTheme="minorEastAsia" w:hAnsiTheme="minorHAnsi" w:cstheme="minorBidi"/>
          <w:sz w:val="22"/>
          <w:szCs w:val="22"/>
        </w:rPr>
        <w:tab/>
      </w:r>
      <w:r w:rsidRPr="00432094">
        <w:rPr>
          <w:snapToGrid w:val="0"/>
        </w:rPr>
        <w:t>Test Requirements</w:t>
      </w:r>
      <w:r>
        <w:tab/>
        <w:t>1328</w:t>
      </w:r>
    </w:p>
    <w:p w:rsidR="009B3506" w:rsidRDefault="009B3506">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rsidR="009B3506" w:rsidRDefault="009B3506">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1328</w:t>
      </w:r>
    </w:p>
    <w:p w:rsidR="009B3506" w:rsidRDefault="009B3506">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rsidR="009B3506" w:rsidRDefault="009B3506">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rsidR="009B3506" w:rsidRDefault="009B3506">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rsidR="009B3506" w:rsidRDefault="009B3506">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rsidR="009B3506" w:rsidRDefault="009B3506">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rsidR="009B3506" w:rsidRDefault="009B3506">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rsidR="009B3506" w:rsidRDefault="009B3506">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rsidR="009B3506" w:rsidRDefault="009B3506">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rsidR="009B3506" w:rsidRDefault="009B3506">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rsidR="009B3506" w:rsidRDefault="009B3506">
      <w:pPr>
        <w:pStyle w:val="TOC4"/>
        <w:rPr>
          <w:rFonts w:asciiTheme="minorHAnsi" w:eastAsiaTheme="minorEastAsia" w:hAnsiTheme="minorHAnsi" w:cstheme="minorBidi"/>
          <w:sz w:val="22"/>
          <w:szCs w:val="22"/>
        </w:rPr>
      </w:pPr>
      <w:r w:rsidRPr="009B3506">
        <w:lastRenderedPageBreak/>
        <w:t>A.7.1.24.2</w:t>
      </w:r>
      <w:r w:rsidRPr="009B3506">
        <w:rPr>
          <w:rFonts w:asciiTheme="minorHAnsi" w:eastAsiaTheme="minorEastAsia" w:hAnsiTheme="minorHAnsi"/>
          <w:sz w:val="22"/>
          <w:szCs w:val="22"/>
        </w:rPr>
        <w:tab/>
      </w:r>
      <w:r w:rsidRPr="00432094">
        <w:rPr>
          <w:rFonts w:cs="v4.2.0"/>
        </w:rPr>
        <w:t>Test Requirements</w:t>
      </w:r>
      <w:r>
        <w:tab/>
        <w:t>1335</w:t>
      </w:r>
    </w:p>
    <w:p w:rsidR="009B3506" w:rsidRDefault="009B3506">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rsidR="009B3506" w:rsidRDefault="009B3506">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rsidR="009B3506" w:rsidRDefault="009B3506">
      <w:pPr>
        <w:pStyle w:val="TOC4"/>
        <w:rPr>
          <w:rFonts w:asciiTheme="minorHAnsi" w:eastAsiaTheme="minorEastAsia" w:hAnsiTheme="minorHAnsi" w:cstheme="minorBidi"/>
          <w:sz w:val="22"/>
          <w:szCs w:val="22"/>
        </w:rPr>
      </w:pPr>
      <w:r w:rsidRPr="009B3506">
        <w:t>A.7.1.25.2</w:t>
      </w:r>
      <w:r w:rsidRPr="009B3506">
        <w:rPr>
          <w:rFonts w:asciiTheme="minorHAnsi" w:eastAsiaTheme="minorEastAsia" w:hAnsiTheme="minorHAnsi"/>
          <w:sz w:val="22"/>
          <w:szCs w:val="22"/>
        </w:rPr>
        <w:tab/>
      </w:r>
      <w:r w:rsidRPr="00432094">
        <w:rPr>
          <w:rFonts w:cs="v4.2.0"/>
        </w:rPr>
        <w:t>Test Requirements</w:t>
      </w:r>
      <w:r>
        <w:tab/>
        <w:t>1337</w:t>
      </w:r>
    </w:p>
    <w:p w:rsidR="009B3506" w:rsidRDefault="009B3506">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rsidR="009B3506" w:rsidRDefault="009B3506">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rsidR="009B3506" w:rsidRDefault="009B3506">
      <w:pPr>
        <w:pStyle w:val="TOC4"/>
        <w:rPr>
          <w:rFonts w:asciiTheme="minorHAnsi" w:eastAsiaTheme="minorEastAsia" w:hAnsiTheme="minorHAnsi" w:cstheme="minorBidi"/>
          <w:sz w:val="22"/>
          <w:szCs w:val="22"/>
        </w:rPr>
      </w:pPr>
      <w:r w:rsidRPr="009B3506">
        <w:t>A.7.1.26.2</w:t>
      </w:r>
      <w:r w:rsidRPr="009B3506">
        <w:rPr>
          <w:rFonts w:asciiTheme="minorHAnsi" w:eastAsiaTheme="minorEastAsia" w:hAnsiTheme="minorHAnsi"/>
          <w:sz w:val="22"/>
          <w:szCs w:val="22"/>
        </w:rPr>
        <w:tab/>
      </w:r>
      <w:r w:rsidRPr="00432094">
        <w:rPr>
          <w:rFonts w:cs="v4.2.0"/>
        </w:rPr>
        <w:t>Test Requirements</w:t>
      </w:r>
      <w:r>
        <w:tab/>
        <w:t>1339</w:t>
      </w:r>
    </w:p>
    <w:p w:rsidR="009B3506" w:rsidRDefault="009B3506">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rsidR="009B3506" w:rsidRDefault="009B3506">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rsidR="009B3506" w:rsidRDefault="009B3506">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rsidR="009B3506" w:rsidRDefault="009B3506">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rsidR="009B3506" w:rsidRDefault="009B3506">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rsidR="009B3506" w:rsidRDefault="009B3506">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rsidR="009B3506" w:rsidRDefault="009B3506">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rsidR="009B3506" w:rsidRDefault="009B3506">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rsidR="009B3506" w:rsidRDefault="009B3506">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rsidR="009B3506" w:rsidRDefault="009B3506">
      <w:pPr>
        <w:pStyle w:val="TOC4"/>
        <w:rPr>
          <w:rFonts w:asciiTheme="minorHAnsi" w:eastAsiaTheme="minorEastAsia" w:hAnsiTheme="minorHAnsi" w:cstheme="minorBidi"/>
          <w:sz w:val="22"/>
          <w:szCs w:val="22"/>
        </w:rPr>
      </w:pPr>
      <w:r w:rsidRPr="009B3506">
        <w:t>A.7.2.1.2</w:t>
      </w:r>
      <w:r w:rsidRPr="009B3506">
        <w:rPr>
          <w:rFonts w:asciiTheme="minorHAnsi" w:eastAsiaTheme="minorEastAsia" w:hAnsiTheme="minorHAnsi"/>
          <w:sz w:val="22"/>
          <w:szCs w:val="22"/>
        </w:rPr>
        <w:tab/>
      </w:r>
      <w:r w:rsidRPr="00432094">
        <w:rPr>
          <w:rFonts w:cs="v4.2.0"/>
        </w:rPr>
        <w:t>Test Requirements</w:t>
      </w:r>
      <w:r>
        <w:tab/>
        <w:t>1346</w:t>
      </w:r>
    </w:p>
    <w:p w:rsidR="009B3506" w:rsidRDefault="009B3506">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rsidR="009B3506" w:rsidRDefault="009B3506">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rsidR="009B3506" w:rsidRDefault="009B3506">
      <w:pPr>
        <w:pStyle w:val="TOC4"/>
        <w:rPr>
          <w:rFonts w:asciiTheme="minorHAnsi" w:eastAsiaTheme="minorEastAsia" w:hAnsiTheme="minorHAnsi" w:cstheme="minorBidi"/>
          <w:sz w:val="22"/>
          <w:szCs w:val="22"/>
        </w:rPr>
      </w:pPr>
      <w:r w:rsidRPr="009B3506">
        <w:t>A.7.2.2.2</w:t>
      </w:r>
      <w:r w:rsidRPr="009B3506">
        <w:rPr>
          <w:rFonts w:asciiTheme="minorHAnsi" w:eastAsiaTheme="minorEastAsia" w:hAnsiTheme="minorHAnsi"/>
          <w:sz w:val="22"/>
          <w:szCs w:val="22"/>
        </w:rPr>
        <w:tab/>
      </w:r>
      <w:r w:rsidRPr="00432094">
        <w:rPr>
          <w:rFonts w:cs="v4.2.0"/>
        </w:rPr>
        <w:t>Test Requirements</w:t>
      </w:r>
      <w:r>
        <w:tab/>
        <w:t>1349</w:t>
      </w:r>
    </w:p>
    <w:p w:rsidR="009B3506" w:rsidRDefault="009B3506">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rsidR="009B3506" w:rsidRDefault="009B3506">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rsidR="009B3506" w:rsidRDefault="009B3506">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rsidR="009B3506" w:rsidRDefault="009B3506">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rsidR="009B3506" w:rsidRDefault="009B3506">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rsidR="009B3506" w:rsidRDefault="009B3506">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rsidR="009B3506" w:rsidRDefault="009B3506">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rsidR="009B3506" w:rsidRDefault="009B3506">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rsidR="009B3506" w:rsidRDefault="009B3506">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rsidR="009B3506" w:rsidRDefault="009B3506">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rsidR="009B3506" w:rsidRDefault="009B3506">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rsidR="009B3506" w:rsidRDefault="009B3506">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rsidR="009B3506" w:rsidRDefault="009B3506">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rsidR="009B3506" w:rsidRDefault="009B3506">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rsidR="009B3506" w:rsidRDefault="009B3506">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rsidR="009B3506" w:rsidRDefault="009B3506">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rsidR="009B3506" w:rsidRDefault="009B3506">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rsidR="009B3506" w:rsidRDefault="009B3506">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rsidR="009B3506" w:rsidRDefault="009B3506">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rsidR="009B3506" w:rsidRDefault="009B3506">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rsidR="009B3506" w:rsidRDefault="009B3506">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rsidR="009B3506" w:rsidRDefault="009B3506">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1360</w:t>
      </w:r>
    </w:p>
    <w:p w:rsidR="009B3506" w:rsidRDefault="009B3506">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rsidR="009B3506" w:rsidRDefault="009B3506">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rsidR="009B3506" w:rsidRDefault="009B3506">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1363</w:t>
      </w:r>
    </w:p>
    <w:p w:rsidR="009B3506" w:rsidRDefault="009B3506">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rsidR="009B3506" w:rsidRDefault="009B3506">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1364</w:t>
      </w:r>
    </w:p>
    <w:p w:rsidR="009B3506" w:rsidRDefault="009B3506">
      <w:pPr>
        <w:pStyle w:val="TOC4"/>
        <w:rPr>
          <w:rFonts w:asciiTheme="minorHAnsi" w:eastAsiaTheme="minorEastAsia" w:hAnsiTheme="minorHAnsi" w:cstheme="minorBidi"/>
          <w:sz w:val="22"/>
          <w:szCs w:val="22"/>
        </w:rPr>
      </w:pPr>
      <w:r w:rsidRPr="009B3506">
        <w:t>A.7.2.10.2</w:t>
      </w:r>
      <w:r w:rsidRPr="009B3506">
        <w:rPr>
          <w:rFonts w:asciiTheme="minorHAnsi" w:eastAsiaTheme="minorEastAsia" w:hAnsiTheme="minorHAnsi"/>
          <w:sz w:val="22"/>
          <w:szCs w:val="22"/>
        </w:rPr>
        <w:tab/>
      </w:r>
      <w:r w:rsidRPr="00432094">
        <w:rPr>
          <w:rFonts w:cs="v4.2.0"/>
        </w:rPr>
        <w:t>Test Requirements</w:t>
      </w:r>
      <w:r>
        <w:tab/>
        <w:t>1365</w:t>
      </w:r>
    </w:p>
    <w:p w:rsidR="009B3506" w:rsidRDefault="009B3506">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1365</w:t>
      </w:r>
    </w:p>
    <w:p w:rsidR="009B3506" w:rsidRDefault="009B3506">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rsidR="009B3506" w:rsidRDefault="009B3506">
      <w:pPr>
        <w:pStyle w:val="TOC4"/>
        <w:rPr>
          <w:rFonts w:asciiTheme="minorHAnsi" w:eastAsiaTheme="minorEastAsia" w:hAnsiTheme="minorHAnsi" w:cstheme="minorBidi"/>
          <w:sz w:val="22"/>
          <w:szCs w:val="22"/>
        </w:rPr>
      </w:pPr>
      <w:r w:rsidRPr="009B3506">
        <w:t>A.7.2.11.2</w:t>
      </w:r>
      <w:r w:rsidRPr="009B3506">
        <w:rPr>
          <w:rFonts w:asciiTheme="minorHAnsi" w:eastAsiaTheme="minorEastAsia" w:hAnsiTheme="minorHAnsi"/>
          <w:sz w:val="22"/>
          <w:szCs w:val="22"/>
        </w:rPr>
        <w:tab/>
      </w:r>
      <w:r w:rsidRPr="00432094">
        <w:rPr>
          <w:rFonts w:cs="v4.2.0"/>
        </w:rPr>
        <w:t>Test Requirements</w:t>
      </w:r>
      <w:r>
        <w:tab/>
        <w:t>1367</w:t>
      </w:r>
    </w:p>
    <w:p w:rsidR="009B3506" w:rsidRDefault="009B3506">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rsidR="009B3506" w:rsidRDefault="009B3506">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rsidR="009B3506" w:rsidRDefault="009B3506">
      <w:pPr>
        <w:pStyle w:val="TOC4"/>
        <w:rPr>
          <w:rFonts w:asciiTheme="minorHAnsi" w:eastAsiaTheme="minorEastAsia" w:hAnsiTheme="minorHAnsi" w:cstheme="minorBidi"/>
          <w:sz w:val="22"/>
          <w:szCs w:val="22"/>
        </w:rPr>
      </w:pPr>
      <w:r w:rsidRPr="009B3506">
        <w:t>A.7.2.12.2</w:t>
      </w:r>
      <w:r w:rsidRPr="009B3506">
        <w:rPr>
          <w:rFonts w:asciiTheme="minorHAnsi" w:eastAsiaTheme="minorEastAsia" w:hAnsiTheme="minorHAnsi"/>
          <w:sz w:val="22"/>
          <w:szCs w:val="22"/>
        </w:rPr>
        <w:tab/>
      </w:r>
      <w:r w:rsidRPr="00432094">
        <w:rPr>
          <w:rFonts w:cs="v4.2.0"/>
        </w:rPr>
        <w:t>Test Requirements</w:t>
      </w:r>
      <w:r>
        <w:tab/>
        <w:t>1369</w:t>
      </w:r>
    </w:p>
    <w:p w:rsidR="009B3506" w:rsidRDefault="009B3506">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432094">
        <w:rPr>
          <w:i/>
          <w:iCs/>
          <w:lang w:val="en-US"/>
        </w:rPr>
        <w:t>ShortProcessingTime=TRUE</w:t>
      </w:r>
      <w:r>
        <w:tab/>
        <w:t>1369</w:t>
      </w:r>
    </w:p>
    <w:p w:rsidR="009B3506" w:rsidRDefault="009B3506">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1369</w:t>
      </w:r>
    </w:p>
    <w:p w:rsidR="009B3506" w:rsidRDefault="009B3506">
      <w:pPr>
        <w:pStyle w:val="TOC4"/>
        <w:rPr>
          <w:rFonts w:asciiTheme="minorHAnsi" w:eastAsiaTheme="minorEastAsia" w:hAnsiTheme="minorHAnsi" w:cstheme="minorBidi"/>
          <w:sz w:val="22"/>
          <w:szCs w:val="22"/>
        </w:rPr>
      </w:pPr>
      <w:r w:rsidRPr="009B3506">
        <w:t>A.7.2.13.2</w:t>
      </w:r>
      <w:r w:rsidRPr="009B3506">
        <w:rPr>
          <w:rFonts w:asciiTheme="minorHAnsi" w:eastAsiaTheme="minorEastAsia" w:hAnsiTheme="minorHAnsi"/>
          <w:sz w:val="22"/>
          <w:szCs w:val="22"/>
        </w:rPr>
        <w:tab/>
      </w:r>
      <w:r w:rsidRPr="00432094">
        <w:rPr>
          <w:rFonts w:cs="v4.2.0"/>
        </w:rPr>
        <w:t>Test Requirements</w:t>
      </w:r>
      <w:r>
        <w:tab/>
        <w:t>1371</w:t>
      </w:r>
    </w:p>
    <w:p w:rsidR="009B3506" w:rsidRDefault="009B3506">
      <w:pPr>
        <w:pStyle w:val="TOC3"/>
        <w:rPr>
          <w:rFonts w:asciiTheme="minorHAnsi" w:eastAsiaTheme="minorEastAsia" w:hAnsiTheme="minorHAnsi" w:cstheme="minorBidi"/>
          <w:sz w:val="22"/>
          <w:szCs w:val="22"/>
        </w:rPr>
      </w:pPr>
      <w:r>
        <w:lastRenderedPageBreak/>
        <w:t>A.7.2.14</w:t>
      </w:r>
      <w:r>
        <w:rPr>
          <w:rFonts w:asciiTheme="minorHAnsi" w:eastAsiaTheme="minorEastAsia" w:hAnsiTheme="minorHAnsi" w:cstheme="minorBidi"/>
          <w:sz w:val="22"/>
          <w:szCs w:val="22"/>
        </w:rPr>
        <w:tab/>
      </w:r>
      <w:r>
        <w:t xml:space="preserve">E-UTRAN TDD – UE Timing Advance Adjustment delay Test for sTTI and </w:t>
      </w:r>
      <w:r w:rsidRPr="00432094">
        <w:rPr>
          <w:i/>
          <w:iCs/>
          <w:lang w:val="en-US"/>
        </w:rPr>
        <w:t>ShortProcessingTime=TRUE</w:t>
      </w:r>
      <w:r>
        <w:tab/>
        <w:t>1371</w:t>
      </w:r>
    </w:p>
    <w:p w:rsidR="009B3506" w:rsidRDefault="009B3506">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1371</w:t>
      </w:r>
    </w:p>
    <w:p w:rsidR="009B3506" w:rsidRDefault="009B3506">
      <w:pPr>
        <w:pStyle w:val="TOC4"/>
        <w:rPr>
          <w:rFonts w:asciiTheme="minorHAnsi" w:eastAsiaTheme="minorEastAsia" w:hAnsiTheme="minorHAnsi" w:cstheme="minorBidi"/>
          <w:sz w:val="22"/>
          <w:szCs w:val="22"/>
        </w:rPr>
      </w:pPr>
      <w:r w:rsidRPr="009B3506">
        <w:t>A.7.2.14.2</w:t>
      </w:r>
      <w:r w:rsidRPr="009B3506">
        <w:rPr>
          <w:rFonts w:asciiTheme="minorHAnsi" w:eastAsiaTheme="minorEastAsia" w:hAnsiTheme="minorHAnsi"/>
          <w:sz w:val="22"/>
          <w:szCs w:val="22"/>
        </w:rPr>
        <w:tab/>
      </w:r>
      <w:r w:rsidRPr="00432094">
        <w:rPr>
          <w:rFonts w:cs="v4.2.0"/>
        </w:rPr>
        <w:t>Test Requirements</w:t>
      </w:r>
      <w:r>
        <w:tab/>
        <w:t>1373</w:t>
      </w:r>
    </w:p>
    <w:p w:rsidR="009B3506" w:rsidRDefault="009B3506">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1373</w:t>
      </w:r>
    </w:p>
    <w:p w:rsidR="009B3506" w:rsidRDefault="009B3506">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1373</w:t>
      </w:r>
    </w:p>
    <w:p w:rsidR="009B3506" w:rsidRDefault="009B3506">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1375</w:t>
      </w:r>
    </w:p>
    <w:p w:rsidR="009B3506" w:rsidRDefault="009B3506">
      <w:pPr>
        <w:pStyle w:val="TOC2"/>
        <w:rPr>
          <w:rFonts w:asciiTheme="minorHAnsi" w:eastAsiaTheme="minorEastAsia" w:hAnsiTheme="minorHAnsi" w:cstheme="minorBidi"/>
          <w:sz w:val="22"/>
          <w:szCs w:val="22"/>
        </w:rPr>
      </w:pPr>
      <w:r w:rsidRPr="009B3506">
        <w:t>A.7.3</w:t>
      </w:r>
      <w:r w:rsidRPr="009B3506">
        <w:rPr>
          <w:rFonts w:asciiTheme="minorHAnsi" w:hAnsiTheme="minorHAnsi" w:cstheme="minorBidi"/>
          <w:sz w:val="22"/>
          <w:szCs w:val="22"/>
        </w:rPr>
        <w:tab/>
      </w:r>
      <w:r w:rsidRPr="00432094">
        <w:rPr>
          <w:rFonts w:eastAsia="MS Mincho"/>
          <w:lang w:eastAsia="zh-CN"/>
        </w:rPr>
        <w:t>Radio Link Monitoring</w:t>
      </w:r>
      <w:r>
        <w:tab/>
        <w:t>1375</w:t>
      </w:r>
    </w:p>
    <w:p w:rsidR="009B3506" w:rsidRDefault="009B3506">
      <w:pPr>
        <w:pStyle w:val="TOC3"/>
        <w:rPr>
          <w:rFonts w:asciiTheme="minorHAnsi" w:eastAsiaTheme="minorEastAsia" w:hAnsiTheme="minorHAnsi" w:cstheme="minorBidi"/>
          <w:sz w:val="22"/>
          <w:szCs w:val="22"/>
        </w:rPr>
      </w:pPr>
      <w:r w:rsidRPr="009B3506">
        <w:t>A.7.3.1</w:t>
      </w:r>
      <w:r w:rsidRPr="009B3506">
        <w:rPr>
          <w:rFonts w:asciiTheme="minorHAnsi" w:hAnsiTheme="minorHAnsi" w:cstheme="minorBidi"/>
          <w:sz w:val="22"/>
          <w:szCs w:val="22"/>
        </w:rPr>
        <w:tab/>
      </w:r>
      <w:r w:rsidRPr="00432094">
        <w:rPr>
          <w:rFonts w:eastAsia="MS Mincho"/>
          <w:lang w:eastAsia="zh-CN"/>
        </w:rPr>
        <w:t>E-UTRAN FDD Radio Link Monitoring Test for Out-of-sync</w:t>
      </w:r>
      <w:r>
        <w:tab/>
        <w:t>1376</w:t>
      </w:r>
    </w:p>
    <w:p w:rsidR="009B3506" w:rsidRDefault="009B3506">
      <w:pPr>
        <w:pStyle w:val="TOC4"/>
        <w:rPr>
          <w:rFonts w:asciiTheme="minorHAnsi" w:eastAsiaTheme="minorEastAsia" w:hAnsiTheme="minorHAnsi" w:cstheme="minorBidi"/>
          <w:sz w:val="22"/>
          <w:szCs w:val="22"/>
        </w:rPr>
      </w:pPr>
      <w:r w:rsidRPr="009B3506">
        <w:t>A.7.3.1.1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1376</w:t>
      </w:r>
    </w:p>
    <w:p w:rsidR="009B3506" w:rsidRDefault="009B3506">
      <w:pPr>
        <w:pStyle w:val="TOC4"/>
        <w:rPr>
          <w:rFonts w:asciiTheme="minorHAnsi" w:eastAsiaTheme="minorEastAsia" w:hAnsiTheme="minorHAnsi" w:cstheme="minorBidi"/>
          <w:sz w:val="22"/>
          <w:szCs w:val="22"/>
        </w:rPr>
      </w:pPr>
      <w:r w:rsidRPr="009B3506">
        <w:t>A.7.3.1.2</w:t>
      </w:r>
      <w:r w:rsidRPr="009B3506">
        <w:rPr>
          <w:rFonts w:asciiTheme="minorHAnsi" w:eastAsiaTheme="minorEastAsia" w:hAnsiTheme="minorHAnsi" w:cstheme="minorBidi"/>
          <w:sz w:val="22"/>
          <w:szCs w:val="22"/>
        </w:rPr>
        <w:tab/>
      </w:r>
      <w:r w:rsidRPr="00432094">
        <w:rPr>
          <w:snapToGrid w:val="0"/>
        </w:rPr>
        <w:t>Test Requirements</w:t>
      </w:r>
      <w:r>
        <w:tab/>
        <w:t>1380</w:t>
      </w:r>
    </w:p>
    <w:p w:rsidR="009B3506" w:rsidRDefault="009B3506">
      <w:pPr>
        <w:pStyle w:val="TOC3"/>
        <w:rPr>
          <w:rFonts w:asciiTheme="minorHAnsi" w:eastAsiaTheme="minorEastAsia" w:hAnsiTheme="minorHAnsi" w:cstheme="minorBidi"/>
          <w:sz w:val="22"/>
          <w:szCs w:val="22"/>
        </w:rPr>
      </w:pPr>
      <w:r w:rsidRPr="009B3506">
        <w:t>A.7.3.2</w:t>
      </w:r>
      <w:r w:rsidRPr="009B3506">
        <w:rPr>
          <w:rFonts w:asciiTheme="minorHAnsi" w:hAnsiTheme="minorHAnsi" w:cstheme="minorBidi"/>
          <w:sz w:val="22"/>
          <w:szCs w:val="22"/>
        </w:rPr>
        <w:tab/>
      </w:r>
      <w:r w:rsidRPr="00432094">
        <w:rPr>
          <w:rFonts w:eastAsia="MS Mincho"/>
          <w:lang w:eastAsia="zh-CN"/>
        </w:rPr>
        <w:t xml:space="preserve">E-UTRAN FDD Radio Link Monitoring Test for </w:t>
      </w:r>
      <w:r w:rsidRPr="00432094">
        <w:rPr>
          <w:rFonts w:eastAsia="MS Mincho"/>
        </w:rPr>
        <w:t>In</w:t>
      </w:r>
      <w:r w:rsidRPr="00432094">
        <w:rPr>
          <w:rFonts w:eastAsia="MS Mincho"/>
          <w:lang w:eastAsia="zh-CN"/>
        </w:rPr>
        <w:t>-sync</w:t>
      </w:r>
      <w:r>
        <w:tab/>
        <w:t>1380</w:t>
      </w:r>
    </w:p>
    <w:p w:rsidR="009B3506" w:rsidRDefault="009B3506">
      <w:pPr>
        <w:pStyle w:val="TOC4"/>
        <w:rPr>
          <w:rFonts w:asciiTheme="minorHAnsi" w:eastAsiaTheme="minorEastAsia" w:hAnsiTheme="minorHAnsi" w:cstheme="minorBidi"/>
          <w:sz w:val="22"/>
          <w:szCs w:val="22"/>
        </w:rPr>
      </w:pPr>
      <w:r w:rsidRPr="009B3506">
        <w:t>A.7.3.2.1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1380</w:t>
      </w:r>
    </w:p>
    <w:p w:rsidR="009B3506" w:rsidRDefault="009B3506">
      <w:pPr>
        <w:pStyle w:val="TOC4"/>
        <w:rPr>
          <w:rFonts w:asciiTheme="minorHAnsi" w:eastAsiaTheme="minorEastAsia" w:hAnsiTheme="minorHAnsi" w:cstheme="minorBidi"/>
          <w:sz w:val="22"/>
          <w:szCs w:val="22"/>
        </w:rPr>
      </w:pPr>
      <w:r w:rsidRPr="009B3506">
        <w:t>A.7.3.2.2</w:t>
      </w:r>
      <w:r w:rsidRPr="009B3506">
        <w:rPr>
          <w:rFonts w:asciiTheme="minorHAnsi" w:eastAsiaTheme="minorEastAsia" w:hAnsiTheme="minorHAnsi" w:cstheme="minorBidi"/>
          <w:sz w:val="22"/>
          <w:szCs w:val="22"/>
        </w:rPr>
        <w:tab/>
      </w:r>
      <w:r w:rsidRPr="00432094">
        <w:rPr>
          <w:snapToGrid w:val="0"/>
        </w:rPr>
        <w:t>Test Requirements</w:t>
      </w:r>
      <w:r>
        <w:tab/>
        <w:t>1383</w:t>
      </w:r>
    </w:p>
    <w:p w:rsidR="009B3506" w:rsidRDefault="009B3506">
      <w:pPr>
        <w:pStyle w:val="TOC3"/>
        <w:rPr>
          <w:rFonts w:asciiTheme="minorHAnsi" w:eastAsiaTheme="minorEastAsia" w:hAnsiTheme="minorHAnsi" w:cstheme="minorBidi"/>
          <w:sz w:val="22"/>
          <w:szCs w:val="22"/>
        </w:rPr>
      </w:pPr>
      <w:r w:rsidRPr="009B3506">
        <w:t>A.7.3.3</w:t>
      </w:r>
      <w:r w:rsidRPr="009B3506">
        <w:rPr>
          <w:rFonts w:asciiTheme="minorHAnsi" w:hAnsiTheme="minorHAnsi" w:cstheme="minorBidi"/>
          <w:sz w:val="22"/>
          <w:szCs w:val="22"/>
        </w:rPr>
        <w:tab/>
      </w:r>
      <w:r w:rsidRPr="00432094">
        <w:rPr>
          <w:rFonts w:eastAsia="MS Mincho"/>
          <w:lang w:eastAsia="zh-CN"/>
        </w:rPr>
        <w:t>E-UTRAN TDD Radio Link Monitoring Test for Out-of-sync</w:t>
      </w:r>
      <w:r>
        <w:tab/>
        <w:t>1383</w:t>
      </w:r>
    </w:p>
    <w:p w:rsidR="009B3506" w:rsidRDefault="009B3506">
      <w:pPr>
        <w:pStyle w:val="TOC4"/>
        <w:rPr>
          <w:rFonts w:asciiTheme="minorHAnsi" w:eastAsiaTheme="minorEastAsia" w:hAnsiTheme="minorHAnsi" w:cstheme="minorBidi"/>
          <w:sz w:val="22"/>
          <w:szCs w:val="22"/>
        </w:rPr>
      </w:pPr>
      <w:r w:rsidRPr="009B3506">
        <w:t>A.7.3.3.1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1383</w:t>
      </w:r>
    </w:p>
    <w:p w:rsidR="009B3506" w:rsidRDefault="009B3506">
      <w:pPr>
        <w:pStyle w:val="TOC4"/>
        <w:rPr>
          <w:rFonts w:asciiTheme="minorHAnsi" w:eastAsiaTheme="minorEastAsia" w:hAnsiTheme="minorHAnsi" w:cstheme="minorBidi"/>
          <w:sz w:val="22"/>
          <w:szCs w:val="22"/>
        </w:rPr>
      </w:pPr>
      <w:r w:rsidRPr="009B3506">
        <w:t>A.7.3.3.2</w:t>
      </w:r>
      <w:r w:rsidRPr="009B3506">
        <w:rPr>
          <w:rFonts w:asciiTheme="minorHAnsi" w:eastAsiaTheme="minorEastAsia" w:hAnsiTheme="minorHAnsi" w:cstheme="minorBidi"/>
          <w:sz w:val="22"/>
          <w:szCs w:val="22"/>
        </w:rPr>
        <w:tab/>
      </w:r>
      <w:r w:rsidRPr="00432094">
        <w:rPr>
          <w:snapToGrid w:val="0"/>
        </w:rPr>
        <w:t>Test Requirements</w:t>
      </w:r>
      <w:r>
        <w:tab/>
        <w:t>1387</w:t>
      </w:r>
    </w:p>
    <w:p w:rsidR="009B3506" w:rsidRDefault="009B3506">
      <w:pPr>
        <w:pStyle w:val="TOC3"/>
        <w:rPr>
          <w:rFonts w:asciiTheme="minorHAnsi" w:eastAsiaTheme="minorEastAsia" w:hAnsiTheme="minorHAnsi" w:cstheme="minorBidi"/>
          <w:sz w:val="22"/>
          <w:szCs w:val="22"/>
        </w:rPr>
      </w:pPr>
      <w:r w:rsidRPr="009B3506">
        <w:t>A.7.3.4</w:t>
      </w:r>
      <w:r w:rsidRPr="009B3506">
        <w:rPr>
          <w:rFonts w:asciiTheme="minorHAnsi" w:hAnsiTheme="minorHAnsi" w:cstheme="minorBidi"/>
          <w:sz w:val="22"/>
          <w:szCs w:val="22"/>
        </w:rPr>
        <w:tab/>
      </w:r>
      <w:r w:rsidRPr="00432094">
        <w:rPr>
          <w:rFonts w:eastAsia="MS Mincho"/>
          <w:lang w:eastAsia="zh-CN"/>
        </w:rPr>
        <w:t xml:space="preserve">E-UTRAN TDD Radio Link Monitoring Test for </w:t>
      </w:r>
      <w:r w:rsidRPr="00432094">
        <w:rPr>
          <w:rFonts w:eastAsia="MS Mincho"/>
        </w:rPr>
        <w:t>In</w:t>
      </w:r>
      <w:r w:rsidRPr="00432094">
        <w:rPr>
          <w:rFonts w:eastAsia="MS Mincho"/>
          <w:lang w:eastAsia="zh-CN"/>
        </w:rPr>
        <w:t>-sync</w:t>
      </w:r>
      <w:r>
        <w:tab/>
        <w:t>1387</w:t>
      </w:r>
    </w:p>
    <w:p w:rsidR="009B3506" w:rsidRDefault="009B3506">
      <w:pPr>
        <w:pStyle w:val="TOC4"/>
        <w:rPr>
          <w:rFonts w:asciiTheme="minorHAnsi" w:eastAsiaTheme="minorEastAsia" w:hAnsiTheme="minorHAnsi" w:cstheme="minorBidi"/>
          <w:sz w:val="22"/>
          <w:szCs w:val="22"/>
        </w:rPr>
      </w:pPr>
      <w:r w:rsidRPr="009B3506">
        <w:t>A.7.3.4.1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1387</w:t>
      </w:r>
    </w:p>
    <w:p w:rsidR="009B3506" w:rsidRDefault="009B3506">
      <w:pPr>
        <w:pStyle w:val="TOC4"/>
        <w:rPr>
          <w:rFonts w:asciiTheme="minorHAnsi" w:eastAsiaTheme="minorEastAsia" w:hAnsiTheme="minorHAnsi" w:cstheme="minorBidi"/>
          <w:sz w:val="22"/>
          <w:szCs w:val="22"/>
        </w:rPr>
      </w:pPr>
      <w:r w:rsidRPr="009B3506">
        <w:t>A.7.3.4.2</w:t>
      </w:r>
      <w:r w:rsidRPr="009B3506">
        <w:rPr>
          <w:rFonts w:asciiTheme="minorHAnsi" w:eastAsiaTheme="minorEastAsia" w:hAnsiTheme="minorHAnsi" w:cstheme="minorBidi"/>
          <w:sz w:val="22"/>
          <w:szCs w:val="22"/>
        </w:rPr>
        <w:tab/>
      </w:r>
      <w:r w:rsidRPr="00432094">
        <w:rPr>
          <w:snapToGrid w:val="0"/>
        </w:rPr>
        <w:t>Test Requirements</w:t>
      </w:r>
      <w:r>
        <w:tab/>
        <w:t>1390</w:t>
      </w:r>
    </w:p>
    <w:p w:rsidR="009B3506" w:rsidRDefault="009B3506">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1390</w:t>
      </w:r>
    </w:p>
    <w:p w:rsidR="009B3506" w:rsidRDefault="009B3506">
      <w:pPr>
        <w:pStyle w:val="TOC4"/>
        <w:rPr>
          <w:rFonts w:asciiTheme="minorHAnsi" w:eastAsiaTheme="minorEastAsia" w:hAnsiTheme="minorHAnsi" w:cstheme="minorBidi"/>
          <w:sz w:val="22"/>
          <w:szCs w:val="22"/>
        </w:rPr>
      </w:pPr>
      <w:r w:rsidRPr="009B3506">
        <w:t>A.7.3.5.1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1390</w:t>
      </w:r>
    </w:p>
    <w:p w:rsidR="009B3506" w:rsidRDefault="009B3506">
      <w:pPr>
        <w:pStyle w:val="TOC4"/>
        <w:rPr>
          <w:rFonts w:asciiTheme="minorHAnsi" w:eastAsiaTheme="minorEastAsia" w:hAnsiTheme="minorHAnsi" w:cstheme="minorBidi"/>
          <w:sz w:val="22"/>
          <w:szCs w:val="22"/>
        </w:rPr>
      </w:pPr>
      <w:r w:rsidRPr="009B3506">
        <w:t>A.7.3.5.2</w:t>
      </w:r>
      <w:r w:rsidRPr="009B3506">
        <w:rPr>
          <w:rFonts w:asciiTheme="minorHAnsi" w:eastAsiaTheme="minorEastAsia" w:hAnsiTheme="minorHAnsi" w:cstheme="minorBidi"/>
          <w:sz w:val="22"/>
          <w:szCs w:val="22"/>
        </w:rPr>
        <w:tab/>
      </w:r>
      <w:r w:rsidRPr="00432094">
        <w:rPr>
          <w:snapToGrid w:val="0"/>
        </w:rPr>
        <w:t>Test Requirements</w:t>
      </w:r>
      <w:r>
        <w:tab/>
        <w:t>1394</w:t>
      </w:r>
    </w:p>
    <w:p w:rsidR="009B3506" w:rsidRDefault="009B3506">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1395</w:t>
      </w:r>
    </w:p>
    <w:p w:rsidR="009B3506" w:rsidRDefault="009B3506">
      <w:pPr>
        <w:pStyle w:val="TOC4"/>
        <w:rPr>
          <w:rFonts w:asciiTheme="minorHAnsi" w:eastAsiaTheme="minorEastAsia" w:hAnsiTheme="minorHAnsi" w:cstheme="minorBidi"/>
          <w:sz w:val="22"/>
          <w:szCs w:val="22"/>
        </w:rPr>
      </w:pPr>
      <w:r w:rsidRPr="009B3506">
        <w:t>A.7.3.6.1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1395</w:t>
      </w:r>
    </w:p>
    <w:p w:rsidR="009B3506" w:rsidRDefault="009B3506">
      <w:pPr>
        <w:pStyle w:val="TOC4"/>
        <w:rPr>
          <w:rFonts w:asciiTheme="minorHAnsi" w:eastAsiaTheme="minorEastAsia" w:hAnsiTheme="minorHAnsi" w:cstheme="minorBidi"/>
          <w:sz w:val="22"/>
          <w:szCs w:val="22"/>
        </w:rPr>
      </w:pPr>
      <w:r w:rsidRPr="009B3506">
        <w:t>A.7.3.6.2</w:t>
      </w:r>
      <w:r w:rsidRPr="009B3506">
        <w:rPr>
          <w:rFonts w:asciiTheme="minorHAnsi" w:eastAsiaTheme="minorEastAsia" w:hAnsiTheme="minorHAnsi" w:cstheme="minorBidi"/>
          <w:sz w:val="22"/>
          <w:szCs w:val="22"/>
        </w:rPr>
        <w:tab/>
      </w:r>
      <w:r w:rsidRPr="00432094">
        <w:rPr>
          <w:snapToGrid w:val="0"/>
        </w:rPr>
        <w:t>Test Requirements</w:t>
      </w:r>
      <w:r>
        <w:tab/>
        <w:t>1398</w:t>
      </w:r>
    </w:p>
    <w:p w:rsidR="009B3506" w:rsidRDefault="009B3506">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1398</w:t>
      </w:r>
    </w:p>
    <w:p w:rsidR="009B3506" w:rsidRDefault="009B3506">
      <w:pPr>
        <w:pStyle w:val="TOC4"/>
        <w:rPr>
          <w:rFonts w:asciiTheme="minorHAnsi" w:eastAsiaTheme="minorEastAsia" w:hAnsiTheme="minorHAnsi" w:cstheme="minorBidi"/>
          <w:sz w:val="22"/>
          <w:szCs w:val="22"/>
        </w:rPr>
      </w:pPr>
      <w:r w:rsidRPr="009B3506">
        <w:t>A.7.3.7.1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1398</w:t>
      </w:r>
    </w:p>
    <w:p w:rsidR="009B3506" w:rsidRDefault="009B3506">
      <w:pPr>
        <w:pStyle w:val="TOC4"/>
        <w:rPr>
          <w:rFonts w:asciiTheme="minorHAnsi" w:eastAsiaTheme="minorEastAsia" w:hAnsiTheme="minorHAnsi" w:cstheme="minorBidi"/>
          <w:sz w:val="22"/>
          <w:szCs w:val="22"/>
        </w:rPr>
      </w:pPr>
      <w:r w:rsidRPr="009B3506">
        <w:t>A.7.3.7.2</w:t>
      </w:r>
      <w:r w:rsidRPr="009B3506">
        <w:rPr>
          <w:rFonts w:asciiTheme="minorHAnsi" w:eastAsiaTheme="minorEastAsia" w:hAnsiTheme="minorHAnsi" w:cstheme="minorBidi"/>
          <w:sz w:val="22"/>
          <w:szCs w:val="22"/>
        </w:rPr>
        <w:tab/>
      </w:r>
      <w:r w:rsidRPr="00432094">
        <w:rPr>
          <w:snapToGrid w:val="0"/>
        </w:rPr>
        <w:t>Test Requirements</w:t>
      </w:r>
      <w:r>
        <w:tab/>
        <w:t>1401</w:t>
      </w:r>
    </w:p>
    <w:p w:rsidR="009B3506" w:rsidRDefault="009B3506">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1401</w:t>
      </w:r>
    </w:p>
    <w:p w:rsidR="009B3506" w:rsidRDefault="009B3506">
      <w:pPr>
        <w:pStyle w:val="TOC4"/>
        <w:rPr>
          <w:rFonts w:asciiTheme="minorHAnsi" w:eastAsiaTheme="minorEastAsia" w:hAnsiTheme="minorHAnsi" w:cstheme="minorBidi"/>
          <w:sz w:val="22"/>
          <w:szCs w:val="22"/>
        </w:rPr>
      </w:pPr>
      <w:r w:rsidRPr="009B3506">
        <w:t>A.7.3.8.1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1401</w:t>
      </w:r>
    </w:p>
    <w:p w:rsidR="009B3506" w:rsidRDefault="009B3506">
      <w:pPr>
        <w:pStyle w:val="TOC4"/>
        <w:rPr>
          <w:rFonts w:asciiTheme="minorHAnsi" w:eastAsiaTheme="minorEastAsia" w:hAnsiTheme="minorHAnsi" w:cstheme="minorBidi"/>
          <w:sz w:val="22"/>
          <w:szCs w:val="22"/>
        </w:rPr>
      </w:pPr>
      <w:r w:rsidRPr="009B3506">
        <w:t>A.7.3.8.2</w:t>
      </w:r>
      <w:r w:rsidRPr="009B3506">
        <w:rPr>
          <w:rFonts w:asciiTheme="minorHAnsi" w:eastAsiaTheme="minorEastAsia" w:hAnsiTheme="minorHAnsi" w:cstheme="minorBidi"/>
          <w:sz w:val="22"/>
          <w:szCs w:val="22"/>
        </w:rPr>
        <w:tab/>
      </w:r>
      <w:r w:rsidRPr="00432094">
        <w:rPr>
          <w:snapToGrid w:val="0"/>
        </w:rPr>
        <w:t>Test Requirements</w:t>
      </w:r>
      <w:r>
        <w:tab/>
        <w:t>1404</w:t>
      </w:r>
    </w:p>
    <w:p w:rsidR="009B3506" w:rsidRDefault="009B3506">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1404</w:t>
      </w:r>
    </w:p>
    <w:p w:rsidR="009B3506" w:rsidRDefault="009B3506">
      <w:pPr>
        <w:pStyle w:val="TOC4"/>
        <w:rPr>
          <w:rFonts w:asciiTheme="minorHAnsi" w:eastAsiaTheme="minorEastAsia" w:hAnsiTheme="minorHAnsi" w:cstheme="minorBidi"/>
          <w:sz w:val="22"/>
          <w:szCs w:val="22"/>
        </w:rPr>
      </w:pPr>
      <w:r w:rsidRPr="009B3506">
        <w:t>A.7.3.9.2</w:t>
      </w:r>
      <w:r w:rsidRPr="009B3506">
        <w:rPr>
          <w:rFonts w:asciiTheme="minorHAnsi" w:eastAsiaTheme="minorEastAsia" w:hAnsiTheme="minorHAnsi" w:cstheme="minorBidi"/>
          <w:sz w:val="22"/>
          <w:szCs w:val="22"/>
        </w:rPr>
        <w:tab/>
      </w:r>
      <w:r w:rsidRPr="00432094">
        <w:rPr>
          <w:snapToGrid w:val="0"/>
        </w:rPr>
        <w:t>Test Requirements</w:t>
      </w:r>
      <w:r>
        <w:tab/>
        <w:t>1407</w:t>
      </w:r>
    </w:p>
    <w:p w:rsidR="009B3506" w:rsidRDefault="009B3506">
      <w:pPr>
        <w:pStyle w:val="TOC3"/>
        <w:rPr>
          <w:rFonts w:asciiTheme="minorHAnsi" w:eastAsiaTheme="minorEastAsia" w:hAnsiTheme="minorHAnsi" w:cstheme="minorBidi"/>
          <w:sz w:val="22"/>
          <w:szCs w:val="22"/>
        </w:rPr>
      </w:pPr>
      <w:r w:rsidRPr="009B3506">
        <w:t>A.7.3.10</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T</w:t>
      </w:r>
      <w:r w:rsidRPr="00432094">
        <w:rPr>
          <w:rFonts w:eastAsia="MS Mincho"/>
          <w:lang w:eastAsia="zh-CN"/>
        </w:rPr>
        <w:t xml:space="preserve">DD Radio Link Monitoring Test for Out-of-sync under </w:t>
      </w:r>
      <w:r>
        <w:rPr>
          <w:lang w:eastAsia="zh-CN"/>
        </w:rPr>
        <w:t>T</w:t>
      </w:r>
      <w:r w:rsidRPr="00432094">
        <w:rPr>
          <w:rFonts w:eastAsia="MS Mincho"/>
          <w:lang w:eastAsia="zh-CN"/>
        </w:rPr>
        <w:t xml:space="preserve">ime </w:t>
      </w:r>
      <w:r>
        <w:rPr>
          <w:lang w:eastAsia="zh-CN"/>
        </w:rPr>
        <w:t>D</w:t>
      </w:r>
      <w:r w:rsidRPr="00432094">
        <w:rPr>
          <w:rFonts w:eastAsia="MS Mincho"/>
          <w:lang w:eastAsia="zh-CN"/>
        </w:rPr>
        <w:t xml:space="preserve">omain </w:t>
      </w:r>
      <w:r>
        <w:rPr>
          <w:lang w:eastAsia="zh-CN"/>
        </w:rPr>
        <w:t>M</w:t>
      </w:r>
      <w:r w:rsidRPr="00432094">
        <w:rPr>
          <w:rFonts w:eastAsia="MS Mincho"/>
          <w:lang w:eastAsia="zh-CN"/>
        </w:rPr>
        <w:t xml:space="preserve">easurement </w:t>
      </w:r>
      <w:r>
        <w:rPr>
          <w:lang w:eastAsia="zh-CN"/>
        </w:rPr>
        <w:t>R</w:t>
      </w:r>
      <w:r w:rsidRPr="00432094">
        <w:rPr>
          <w:rFonts w:eastAsia="MS Mincho"/>
          <w:lang w:eastAsia="zh-CN"/>
        </w:rPr>
        <w:t xml:space="preserve">esource </w:t>
      </w:r>
      <w:r>
        <w:rPr>
          <w:lang w:eastAsia="zh-CN"/>
        </w:rPr>
        <w:t>R</w:t>
      </w:r>
      <w:r w:rsidRPr="00432094">
        <w:rPr>
          <w:rFonts w:eastAsia="MS Mincho"/>
          <w:lang w:eastAsia="zh-CN"/>
        </w:rPr>
        <w:t>estriction</w:t>
      </w:r>
      <w:r>
        <w:rPr>
          <w:lang w:eastAsia="zh-CN"/>
        </w:rPr>
        <w:t xml:space="preserve"> with Non-MBSFN ABS</w:t>
      </w:r>
      <w:r>
        <w:tab/>
        <w:t>1407</w:t>
      </w:r>
    </w:p>
    <w:p w:rsidR="009B3506" w:rsidRDefault="009B3506">
      <w:pPr>
        <w:pStyle w:val="TOC4"/>
        <w:rPr>
          <w:rFonts w:asciiTheme="minorHAnsi" w:eastAsiaTheme="minorEastAsia" w:hAnsiTheme="minorHAnsi" w:cstheme="minorBidi"/>
          <w:sz w:val="22"/>
          <w:szCs w:val="22"/>
        </w:rPr>
      </w:pPr>
      <w:r w:rsidRPr="009B3506">
        <w:t>A.7.3.10.1</w:t>
      </w:r>
      <w:r w:rsidRPr="009B3506">
        <w:rPr>
          <w:rFonts w:asciiTheme="minorHAnsi" w:hAnsiTheme="minorHAnsi" w:cstheme="minorBidi"/>
          <w:sz w:val="22"/>
          <w:szCs w:val="22"/>
        </w:rPr>
        <w:tab/>
      </w:r>
      <w:r w:rsidRPr="00432094">
        <w:rPr>
          <w:rFonts w:eastAsia="MS Mincho"/>
          <w:snapToGrid w:val="0"/>
          <w:lang w:eastAsia="zh-CN"/>
        </w:rPr>
        <w:t>Test Purpose and Environment</w:t>
      </w:r>
      <w:r>
        <w:tab/>
        <w:t>1407</w:t>
      </w:r>
    </w:p>
    <w:p w:rsidR="009B3506" w:rsidRDefault="009B3506">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1410</w:t>
      </w:r>
    </w:p>
    <w:p w:rsidR="009B3506" w:rsidRDefault="009B3506">
      <w:pPr>
        <w:pStyle w:val="TOC4"/>
        <w:rPr>
          <w:rFonts w:asciiTheme="minorHAnsi" w:eastAsiaTheme="minorEastAsia" w:hAnsiTheme="minorHAnsi" w:cstheme="minorBidi"/>
          <w:sz w:val="22"/>
          <w:szCs w:val="22"/>
        </w:rPr>
      </w:pPr>
      <w:r w:rsidRPr="009B3506">
        <w:t>A.7.3.11.1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1410</w:t>
      </w:r>
    </w:p>
    <w:p w:rsidR="009B3506" w:rsidRDefault="009B3506">
      <w:pPr>
        <w:pStyle w:val="TOC4"/>
        <w:rPr>
          <w:rFonts w:asciiTheme="minorHAnsi" w:eastAsiaTheme="minorEastAsia" w:hAnsiTheme="minorHAnsi" w:cstheme="minorBidi"/>
          <w:sz w:val="22"/>
          <w:szCs w:val="22"/>
        </w:rPr>
      </w:pPr>
      <w:r w:rsidRPr="009B3506">
        <w:t>A.7.3.</w:t>
      </w:r>
      <w:r w:rsidRPr="009B3506">
        <w:rPr>
          <w:lang w:eastAsia="zh-CN"/>
        </w:rPr>
        <w:t>11</w:t>
      </w:r>
      <w:r w:rsidRPr="009B3506">
        <w:t>.2</w:t>
      </w:r>
      <w:r w:rsidRPr="009B3506">
        <w:rPr>
          <w:rFonts w:asciiTheme="minorHAnsi" w:eastAsiaTheme="minorEastAsia" w:hAnsiTheme="minorHAnsi" w:cstheme="minorBidi"/>
          <w:sz w:val="22"/>
          <w:szCs w:val="22"/>
        </w:rPr>
        <w:tab/>
      </w:r>
      <w:r w:rsidRPr="00432094">
        <w:rPr>
          <w:snapToGrid w:val="0"/>
        </w:rPr>
        <w:t>Test Requirements</w:t>
      </w:r>
      <w:r>
        <w:tab/>
        <w:t>1414</w:t>
      </w:r>
    </w:p>
    <w:p w:rsidR="009B3506" w:rsidRDefault="009B3506">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1414</w:t>
      </w:r>
    </w:p>
    <w:p w:rsidR="009B3506" w:rsidRDefault="009B3506">
      <w:pPr>
        <w:pStyle w:val="TOC4"/>
        <w:rPr>
          <w:rFonts w:asciiTheme="minorHAnsi" w:eastAsiaTheme="minorEastAsia" w:hAnsiTheme="minorHAnsi" w:cstheme="minorBidi"/>
          <w:sz w:val="22"/>
          <w:szCs w:val="22"/>
        </w:rPr>
      </w:pPr>
      <w:r w:rsidRPr="009B3506">
        <w:t>A.7.3.12.1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1414</w:t>
      </w:r>
    </w:p>
    <w:p w:rsidR="009B3506" w:rsidRDefault="009B3506">
      <w:pPr>
        <w:pStyle w:val="TOC4"/>
        <w:rPr>
          <w:rFonts w:asciiTheme="minorHAnsi" w:eastAsiaTheme="minorEastAsia" w:hAnsiTheme="minorHAnsi" w:cstheme="minorBidi"/>
          <w:sz w:val="22"/>
          <w:szCs w:val="22"/>
        </w:rPr>
      </w:pPr>
      <w:r w:rsidRPr="009B3506">
        <w:t>A.7.3.12.2</w:t>
      </w:r>
      <w:r w:rsidRPr="009B3506">
        <w:rPr>
          <w:rFonts w:asciiTheme="minorHAnsi" w:eastAsiaTheme="minorEastAsia" w:hAnsiTheme="minorHAnsi" w:cstheme="minorBidi"/>
          <w:sz w:val="22"/>
          <w:szCs w:val="22"/>
        </w:rPr>
        <w:tab/>
      </w:r>
      <w:r w:rsidRPr="00432094">
        <w:rPr>
          <w:snapToGrid w:val="0"/>
        </w:rPr>
        <w:t>Test Requirements</w:t>
      </w:r>
      <w:r>
        <w:tab/>
        <w:t>1418</w:t>
      </w:r>
    </w:p>
    <w:p w:rsidR="009B3506" w:rsidRDefault="009B3506">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1418</w:t>
      </w:r>
    </w:p>
    <w:p w:rsidR="009B3506" w:rsidRDefault="009B3506">
      <w:pPr>
        <w:pStyle w:val="TOC4"/>
        <w:rPr>
          <w:rFonts w:asciiTheme="minorHAnsi" w:eastAsiaTheme="minorEastAsia" w:hAnsiTheme="minorHAnsi" w:cstheme="minorBidi"/>
          <w:sz w:val="22"/>
          <w:szCs w:val="22"/>
        </w:rPr>
      </w:pPr>
      <w:r w:rsidRPr="009B3506">
        <w:t>A.7.3.13.1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1418</w:t>
      </w:r>
    </w:p>
    <w:p w:rsidR="009B3506" w:rsidRDefault="009B3506">
      <w:pPr>
        <w:pStyle w:val="TOC4"/>
        <w:rPr>
          <w:rFonts w:asciiTheme="minorHAnsi" w:eastAsiaTheme="minorEastAsia" w:hAnsiTheme="minorHAnsi" w:cstheme="minorBidi"/>
          <w:sz w:val="22"/>
          <w:szCs w:val="22"/>
        </w:rPr>
      </w:pPr>
      <w:r w:rsidRPr="009B3506">
        <w:t>A.7.3.13.2</w:t>
      </w:r>
      <w:r w:rsidRPr="009B3506">
        <w:rPr>
          <w:rFonts w:asciiTheme="minorHAnsi" w:eastAsiaTheme="minorEastAsia" w:hAnsiTheme="minorHAnsi" w:cstheme="minorBidi"/>
          <w:sz w:val="22"/>
          <w:szCs w:val="22"/>
        </w:rPr>
        <w:tab/>
      </w:r>
      <w:r w:rsidRPr="00432094">
        <w:rPr>
          <w:snapToGrid w:val="0"/>
        </w:rPr>
        <w:t>Test Requirements</w:t>
      </w:r>
      <w:r>
        <w:tab/>
        <w:t>1421</w:t>
      </w:r>
    </w:p>
    <w:p w:rsidR="009B3506" w:rsidRDefault="009B3506">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1421</w:t>
      </w:r>
    </w:p>
    <w:p w:rsidR="009B3506" w:rsidRDefault="009B3506">
      <w:pPr>
        <w:pStyle w:val="TOC4"/>
        <w:rPr>
          <w:rFonts w:asciiTheme="minorHAnsi" w:eastAsiaTheme="minorEastAsia" w:hAnsiTheme="minorHAnsi" w:cstheme="minorBidi"/>
          <w:sz w:val="22"/>
          <w:szCs w:val="22"/>
        </w:rPr>
      </w:pPr>
      <w:r w:rsidRPr="009B3506">
        <w:t>A.7.3.14.1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1421</w:t>
      </w:r>
    </w:p>
    <w:p w:rsidR="009B3506" w:rsidRDefault="009B3506">
      <w:pPr>
        <w:pStyle w:val="TOC4"/>
        <w:rPr>
          <w:rFonts w:asciiTheme="minorHAnsi" w:eastAsiaTheme="minorEastAsia" w:hAnsiTheme="minorHAnsi" w:cstheme="minorBidi"/>
          <w:sz w:val="22"/>
          <w:szCs w:val="22"/>
        </w:rPr>
      </w:pPr>
      <w:r w:rsidRPr="009B3506">
        <w:t>A.7.3.14.2</w:t>
      </w:r>
      <w:r w:rsidRPr="009B3506">
        <w:rPr>
          <w:rFonts w:asciiTheme="minorHAnsi" w:eastAsiaTheme="minorEastAsia" w:hAnsiTheme="minorHAnsi" w:cstheme="minorBidi"/>
          <w:sz w:val="22"/>
          <w:szCs w:val="22"/>
        </w:rPr>
        <w:tab/>
      </w:r>
      <w:r w:rsidRPr="00432094">
        <w:rPr>
          <w:snapToGrid w:val="0"/>
        </w:rPr>
        <w:t>Test Requirements</w:t>
      </w:r>
      <w:r>
        <w:tab/>
        <w:t>1424</w:t>
      </w:r>
    </w:p>
    <w:p w:rsidR="009B3506" w:rsidRDefault="009B3506">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1424</w:t>
      </w:r>
    </w:p>
    <w:p w:rsidR="009B3506" w:rsidRDefault="009B3506">
      <w:pPr>
        <w:pStyle w:val="TOC4"/>
        <w:rPr>
          <w:rFonts w:asciiTheme="minorHAnsi" w:eastAsiaTheme="minorEastAsia" w:hAnsiTheme="minorHAnsi" w:cstheme="minorBidi"/>
          <w:sz w:val="22"/>
          <w:szCs w:val="22"/>
        </w:rPr>
      </w:pPr>
      <w:r w:rsidRPr="009B3506">
        <w:t>A.7.3.15.1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1424</w:t>
      </w:r>
    </w:p>
    <w:p w:rsidR="009B3506" w:rsidRDefault="009B3506">
      <w:pPr>
        <w:pStyle w:val="TOC4"/>
        <w:rPr>
          <w:rFonts w:asciiTheme="minorHAnsi" w:eastAsiaTheme="minorEastAsia" w:hAnsiTheme="minorHAnsi" w:cstheme="minorBidi"/>
          <w:sz w:val="22"/>
          <w:szCs w:val="22"/>
        </w:rPr>
      </w:pPr>
      <w:r w:rsidRPr="009B3506">
        <w:t>A.7.3.</w:t>
      </w:r>
      <w:r w:rsidRPr="009B3506">
        <w:rPr>
          <w:lang w:eastAsia="zh-CN"/>
        </w:rPr>
        <w:t>15</w:t>
      </w:r>
      <w:r w:rsidRPr="009B3506">
        <w:t>.2</w:t>
      </w:r>
      <w:r w:rsidRPr="009B3506">
        <w:rPr>
          <w:rFonts w:asciiTheme="minorHAnsi" w:eastAsiaTheme="minorEastAsia" w:hAnsiTheme="minorHAnsi" w:cstheme="minorBidi"/>
          <w:sz w:val="22"/>
          <w:szCs w:val="22"/>
        </w:rPr>
        <w:tab/>
      </w:r>
      <w:r w:rsidRPr="00432094">
        <w:rPr>
          <w:snapToGrid w:val="0"/>
        </w:rPr>
        <w:t>Test Requirements</w:t>
      </w:r>
      <w:r>
        <w:tab/>
        <w:t>1427</w:t>
      </w:r>
    </w:p>
    <w:p w:rsidR="009B3506" w:rsidRDefault="009B3506">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1427</w:t>
      </w:r>
    </w:p>
    <w:p w:rsidR="009B3506" w:rsidRDefault="009B3506">
      <w:pPr>
        <w:pStyle w:val="TOC4"/>
        <w:rPr>
          <w:rFonts w:asciiTheme="minorHAnsi" w:eastAsiaTheme="minorEastAsia" w:hAnsiTheme="minorHAnsi" w:cstheme="minorBidi"/>
          <w:sz w:val="22"/>
          <w:szCs w:val="22"/>
        </w:rPr>
      </w:pPr>
      <w:r w:rsidRPr="009B3506">
        <w:t>A.7.3.16.1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1427</w:t>
      </w:r>
    </w:p>
    <w:p w:rsidR="009B3506" w:rsidRDefault="009B3506">
      <w:pPr>
        <w:pStyle w:val="TOC4"/>
        <w:rPr>
          <w:rFonts w:asciiTheme="minorHAnsi" w:eastAsiaTheme="minorEastAsia" w:hAnsiTheme="minorHAnsi" w:cstheme="minorBidi"/>
          <w:sz w:val="22"/>
          <w:szCs w:val="22"/>
        </w:rPr>
      </w:pPr>
      <w:r w:rsidRPr="009B3506">
        <w:t>A.7.3.</w:t>
      </w:r>
      <w:r w:rsidRPr="009B3506">
        <w:rPr>
          <w:lang w:eastAsia="zh-CN"/>
        </w:rPr>
        <w:t>16</w:t>
      </w:r>
      <w:r w:rsidRPr="009B3506">
        <w:t>.2</w:t>
      </w:r>
      <w:r w:rsidRPr="009B3506">
        <w:rPr>
          <w:rFonts w:asciiTheme="minorHAnsi" w:eastAsiaTheme="minorEastAsia" w:hAnsiTheme="minorHAnsi" w:cstheme="minorBidi"/>
          <w:sz w:val="22"/>
          <w:szCs w:val="22"/>
        </w:rPr>
        <w:tab/>
      </w:r>
      <w:r w:rsidRPr="00432094">
        <w:rPr>
          <w:snapToGrid w:val="0"/>
        </w:rPr>
        <w:t>Test Requirements</w:t>
      </w:r>
      <w:r>
        <w:tab/>
        <w:t>1431</w:t>
      </w:r>
    </w:p>
    <w:p w:rsidR="009B3506" w:rsidRDefault="009B3506">
      <w:pPr>
        <w:pStyle w:val="TOC3"/>
        <w:rPr>
          <w:rFonts w:asciiTheme="minorHAnsi" w:eastAsiaTheme="minorEastAsia" w:hAnsiTheme="minorHAnsi" w:cstheme="minorBidi"/>
          <w:sz w:val="22"/>
          <w:szCs w:val="22"/>
        </w:rPr>
      </w:pPr>
      <w:r>
        <w:lastRenderedPageBreak/>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1431</w:t>
      </w:r>
    </w:p>
    <w:p w:rsidR="009B3506" w:rsidRDefault="009B3506">
      <w:pPr>
        <w:pStyle w:val="TOC4"/>
        <w:rPr>
          <w:rFonts w:asciiTheme="minorHAnsi" w:eastAsiaTheme="minorEastAsia" w:hAnsiTheme="minorHAnsi" w:cstheme="minorBidi"/>
          <w:sz w:val="22"/>
          <w:szCs w:val="22"/>
        </w:rPr>
      </w:pPr>
      <w:r w:rsidRPr="009B3506">
        <w:t>A.7.3.17.1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1431</w:t>
      </w:r>
    </w:p>
    <w:p w:rsidR="009B3506" w:rsidRDefault="009B3506">
      <w:pPr>
        <w:pStyle w:val="TOC4"/>
        <w:rPr>
          <w:rFonts w:asciiTheme="minorHAnsi" w:eastAsiaTheme="minorEastAsia" w:hAnsiTheme="minorHAnsi" w:cstheme="minorBidi"/>
          <w:sz w:val="22"/>
          <w:szCs w:val="22"/>
        </w:rPr>
      </w:pPr>
      <w:r w:rsidRPr="009B3506">
        <w:t>A.7.3.</w:t>
      </w:r>
      <w:r w:rsidRPr="009B3506">
        <w:rPr>
          <w:lang w:eastAsia="zh-CN"/>
        </w:rPr>
        <w:t>17</w:t>
      </w:r>
      <w:r w:rsidRPr="009B3506">
        <w:t>.2</w:t>
      </w:r>
      <w:r w:rsidRPr="009B3506">
        <w:rPr>
          <w:rFonts w:asciiTheme="minorHAnsi" w:eastAsiaTheme="minorEastAsia" w:hAnsiTheme="minorHAnsi" w:cstheme="minorBidi"/>
          <w:sz w:val="22"/>
          <w:szCs w:val="22"/>
        </w:rPr>
        <w:tab/>
      </w:r>
      <w:r w:rsidRPr="00432094">
        <w:rPr>
          <w:snapToGrid w:val="0"/>
        </w:rPr>
        <w:t>Test Requirements</w:t>
      </w:r>
      <w:r>
        <w:tab/>
        <w:t>1434</w:t>
      </w:r>
    </w:p>
    <w:p w:rsidR="009B3506" w:rsidRDefault="009B3506">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1434</w:t>
      </w:r>
    </w:p>
    <w:p w:rsidR="009B3506" w:rsidRDefault="009B3506">
      <w:pPr>
        <w:pStyle w:val="TOC4"/>
        <w:rPr>
          <w:rFonts w:asciiTheme="minorHAnsi" w:eastAsiaTheme="minorEastAsia" w:hAnsiTheme="minorHAnsi" w:cstheme="minorBidi"/>
          <w:sz w:val="22"/>
          <w:szCs w:val="22"/>
        </w:rPr>
      </w:pPr>
      <w:r w:rsidRPr="009B3506">
        <w:t>A.7.3.18.1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1434</w:t>
      </w:r>
    </w:p>
    <w:p w:rsidR="009B3506" w:rsidRDefault="009B3506">
      <w:pPr>
        <w:pStyle w:val="TOC4"/>
        <w:rPr>
          <w:rFonts w:asciiTheme="minorHAnsi" w:eastAsiaTheme="minorEastAsia" w:hAnsiTheme="minorHAnsi" w:cstheme="minorBidi"/>
          <w:sz w:val="22"/>
          <w:szCs w:val="22"/>
        </w:rPr>
      </w:pPr>
      <w:r w:rsidRPr="009B3506">
        <w:t>A.7.3.</w:t>
      </w:r>
      <w:r w:rsidRPr="009B3506">
        <w:rPr>
          <w:lang w:eastAsia="zh-CN"/>
        </w:rPr>
        <w:t>18</w:t>
      </w:r>
      <w:r w:rsidRPr="009B3506">
        <w:t>.2</w:t>
      </w:r>
      <w:r w:rsidRPr="009B3506">
        <w:rPr>
          <w:rFonts w:asciiTheme="minorHAnsi" w:eastAsiaTheme="minorEastAsia" w:hAnsiTheme="minorHAnsi" w:cstheme="minorBidi"/>
          <w:sz w:val="22"/>
          <w:szCs w:val="22"/>
        </w:rPr>
        <w:tab/>
      </w:r>
      <w:r w:rsidRPr="00432094">
        <w:rPr>
          <w:snapToGrid w:val="0"/>
        </w:rPr>
        <w:t>Test Requirements</w:t>
      </w:r>
      <w:r>
        <w:tab/>
        <w:t>1438</w:t>
      </w:r>
    </w:p>
    <w:p w:rsidR="009B3506" w:rsidRDefault="009B3506">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1438</w:t>
      </w:r>
    </w:p>
    <w:p w:rsidR="009B3506" w:rsidRDefault="009B3506">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1438</w:t>
      </w:r>
    </w:p>
    <w:p w:rsidR="009B3506" w:rsidRDefault="009B3506">
      <w:pPr>
        <w:pStyle w:val="TOC4"/>
        <w:rPr>
          <w:rFonts w:asciiTheme="minorHAnsi" w:eastAsiaTheme="minorEastAsia" w:hAnsiTheme="minorHAnsi" w:cstheme="minorBidi"/>
          <w:sz w:val="22"/>
          <w:szCs w:val="22"/>
        </w:rPr>
      </w:pPr>
      <w:r w:rsidRPr="009B3506">
        <w:t>A.7.3.19.2</w:t>
      </w:r>
      <w:r w:rsidRPr="009B3506">
        <w:rPr>
          <w:rFonts w:asciiTheme="minorHAnsi" w:eastAsiaTheme="minorEastAsia" w:hAnsiTheme="minorHAnsi" w:cstheme="minorBidi"/>
          <w:sz w:val="22"/>
          <w:szCs w:val="22"/>
        </w:rPr>
        <w:tab/>
      </w:r>
      <w:r w:rsidRPr="00432094">
        <w:rPr>
          <w:snapToGrid w:val="0"/>
        </w:rPr>
        <w:t>Test Requirements</w:t>
      </w:r>
      <w:r>
        <w:tab/>
        <w:t>1442</w:t>
      </w:r>
    </w:p>
    <w:p w:rsidR="009B3506" w:rsidRDefault="009B3506">
      <w:pPr>
        <w:pStyle w:val="TOC3"/>
        <w:rPr>
          <w:rFonts w:asciiTheme="minorHAnsi" w:eastAsiaTheme="minorEastAsia" w:hAnsiTheme="minorHAnsi" w:cstheme="minorBidi"/>
          <w:sz w:val="22"/>
          <w:szCs w:val="22"/>
        </w:rPr>
      </w:pPr>
      <w:r w:rsidRPr="009B3506">
        <w:t>A.7.3.20</w:t>
      </w:r>
      <w:r w:rsidRPr="009B3506">
        <w:rPr>
          <w:rFonts w:asciiTheme="minorHAnsi" w:hAnsiTheme="minorHAnsi" w:cstheme="minorBidi"/>
          <w:sz w:val="22"/>
          <w:szCs w:val="22"/>
        </w:rPr>
        <w:tab/>
      </w:r>
      <w:r w:rsidRPr="00432094">
        <w:rPr>
          <w:rFonts w:eastAsia="MS Mincho"/>
          <w:lang w:eastAsia="zh-CN"/>
        </w:rPr>
        <w:t>E-UTRAN TDD Radio Link Monitoring Test for In-sync under Time Domain Measurement Resouce Restriction with CRS assistance information and Non-MBSFN ABS</w:t>
      </w:r>
      <w:r>
        <w:tab/>
        <w:t>1442</w:t>
      </w:r>
    </w:p>
    <w:p w:rsidR="009B3506" w:rsidRDefault="009B3506">
      <w:pPr>
        <w:pStyle w:val="TOC4"/>
        <w:rPr>
          <w:rFonts w:asciiTheme="minorHAnsi" w:eastAsiaTheme="minorEastAsia" w:hAnsiTheme="minorHAnsi" w:cstheme="minorBidi"/>
          <w:sz w:val="22"/>
          <w:szCs w:val="22"/>
        </w:rPr>
      </w:pPr>
      <w:r w:rsidRPr="009B3506">
        <w:t>A.7.3.20.1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1442</w:t>
      </w:r>
    </w:p>
    <w:p w:rsidR="009B3506" w:rsidRDefault="009B3506">
      <w:pPr>
        <w:pStyle w:val="TOC4"/>
        <w:rPr>
          <w:rFonts w:asciiTheme="minorHAnsi" w:eastAsiaTheme="minorEastAsia" w:hAnsiTheme="minorHAnsi" w:cstheme="minorBidi"/>
          <w:sz w:val="22"/>
          <w:szCs w:val="22"/>
        </w:rPr>
      </w:pPr>
      <w:r w:rsidRPr="009B3506">
        <w:t>A.7.3.20.2</w:t>
      </w:r>
      <w:r w:rsidRPr="009B3506">
        <w:rPr>
          <w:rFonts w:asciiTheme="minorHAnsi" w:eastAsiaTheme="minorEastAsia" w:hAnsiTheme="minorHAnsi" w:cstheme="minorBidi"/>
          <w:sz w:val="22"/>
          <w:szCs w:val="22"/>
        </w:rPr>
        <w:tab/>
      </w:r>
      <w:r w:rsidRPr="00432094">
        <w:rPr>
          <w:snapToGrid w:val="0"/>
        </w:rPr>
        <w:t>Test Requirements</w:t>
      </w:r>
      <w:r>
        <w:tab/>
        <w:t>1446</w:t>
      </w:r>
    </w:p>
    <w:p w:rsidR="009B3506" w:rsidRDefault="009B3506">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1446</w:t>
      </w:r>
    </w:p>
    <w:p w:rsidR="009B3506" w:rsidRDefault="009B3506">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1446</w:t>
      </w:r>
    </w:p>
    <w:p w:rsidR="009B3506" w:rsidRDefault="009B3506">
      <w:pPr>
        <w:pStyle w:val="TOC4"/>
        <w:rPr>
          <w:rFonts w:asciiTheme="minorHAnsi" w:eastAsiaTheme="minorEastAsia" w:hAnsiTheme="minorHAnsi" w:cstheme="minorBidi"/>
          <w:sz w:val="22"/>
          <w:szCs w:val="22"/>
        </w:rPr>
      </w:pPr>
      <w:r w:rsidRPr="009B3506">
        <w:t>A.7.3.21.2</w:t>
      </w:r>
      <w:r w:rsidRPr="009B3506">
        <w:rPr>
          <w:rFonts w:asciiTheme="minorHAnsi" w:eastAsiaTheme="minorEastAsia" w:hAnsiTheme="minorHAnsi" w:cstheme="minorBidi"/>
          <w:sz w:val="22"/>
          <w:szCs w:val="22"/>
        </w:rPr>
        <w:tab/>
      </w:r>
      <w:r w:rsidRPr="00432094">
        <w:rPr>
          <w:snapToGrid w:val="0"/>
        </w:rPr>
        <w:t>Test Requirements</w:t>
      </w:r>
      <w:r>
        <w:tab/>
        <w:t>1450</w:t>
      </w:r>
    </w:p>
    <w:p w:rsidR="009B3506" w:rsidRDefault="009B3506">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1450</w:t>
      </w:r>
    </w:p>
    <w:p w:rsidR="009B3506" w:rsidRDefault="009B3506">
      <w:pPr>
        <w:pStyle w:val="TOC4"/>
        <w:rPr>
          <w:rFonts w:asciiTheme="minorHAnsi" w:eastAsiaTheme="minorEastAsia" w:hAnsiTheme="minorHAnsi" w:cstheme="minorBidi"/>
          <w:sz w:val="22"/>
          <w:szCs w:val="22"/>
        </w:rPr>
      </w:pPr>
      <w:r w:rsidRPr="009B3506">
        <w:t>A.7.3.22.1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1450</w:t>
      </w:r>
    </w:p>
    <w:p w:rsidR="009B3506" w:rsidRDefault="009B3506">
      <w:pPr>
        <w:pStyle w:val="TOC4"/>
        <w:rPr>
          <w:rFonts w:asciiTheme="minorHAnsi" w:eastAsiaTheme="minorEastAsia" w:hAnsiTheme="minorHAnsi" w:cstheme="minorBidi"/>
          <w:sz w:val="22"/>
          <w:szCs w:val="22"/>
        </w:rPr>
      </w:pPr>
      <w:r w:rsidRPr="009B3506">
        <w:t>A.7.3.22.2</w:t>
      </w:r>
      <w:r w:rsidRPr="009B3506">
        <w:rPr>
          <w:rFonts w:asciiTheme="minorHAnsi" w:eastAsiaTheme="minorEastAsia" w:hAnsiTheme="minorHAnsi" w:cstheme="minorBidi"/>
          <w:sz w:val="22"/>
          <w:szCs w:val="22"/>
        </w:rPr>
        <w:tab/>
      </w:r>
      <w:r w:rsidRPr="00432094">
        <w:rPr>
          <w:snapToGrid w:val="0"/>
        </w:rPr>
        <w:t>Test Requirements</w:t>
      </w:r>
      <w:r>
        <w:tab/>
        <w:t>1454</w:t>
      </w:r>
    </w:p>
    <w:p w:rsidR="009B3506" w:rsidRDefault="009B3506">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1454</w:t>
      </w:r>
    </w:p>
    <w:p w:rsidR="009B3506" w:rsidRDefault="009B3506">
      <w:pPr>
        <w:pStyle w:val="TOC4"/>
        <w:rPr>
          <w:rFonts w:asciiTheme="minorHAnsi" w:eastAsiaTheme="minorEastAsia" w:hAnsiTheme="minorHAnsi" w:cstheme="minorBidi"/>
          <w:sz w:val="22"/>
          <w:szCs w:val="22"/>
        </w:rPr>
      </w:pPr>
      <w:r w:rsidRPr="009B3506">
        <w:t>A.7.3.23.1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1454</w:t>
      </w:r>
    </w:p>
    <w:p w:rsidR="009B3506" w:rsidRDefault="009B3506">
      <w:pPr>
        <w:pStyle w:val="TOC4"/>
        <w:rPr>
          <w:rFonts w:asciiTheme="minorHAnsi" w:eastAsiaTheme="minorEastAsia" w:hAnsiTheme="minorHAnsi" w:cstheme="minorBidi"/>
          <w:sz w:val="22"/>
          <w:szCs w:val="22"/>
        </w:rPr>
      </w:pPr>
      <w:r w:rsidRPr="009B3506">
        <w:t>A.7.3.23.2</w:t>
      </w:r>
      <w:r w:rsidRPr="009B3506">
        <w:rPr>
          <w:rFonts w:asciiTheme="minorHAnsi" w:eastAsiaTheme="minorEastAsia" w:hAnsiTheme="minorHAnsi" w:cstheme="minorBidi"/>
          <w:sz w:val="22"/>
          <w:szCs w:val="22"/>
        </w:rPr>
        <w:tab/>
      </w:r>
      <w:r w:rsidRPr="00432094">
        <w:rPr>
          <w:snapToGrid w:val="0"/>
        </w:rPr>
        <w:t>Test Requirements</w:t>
      </w:r>
      <w:r>
        <w:tab/>
        <w:t>1455</w:t>
      </w:r>
    </w:p>
    <w:p w:rsidR="009B3506" w:rsidRDefault="009B3506">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1455</w:t>
      </w:r>
    </w:p>
    <w:p w:rsidR="009B3506" w:rsidRDefault="009B3506">
      <w:pPr>
        <w:pStyle w:val="TOC4"/>
        <w:rPr>
          <w:rFonts w:asciiTheme="minorHAnsi" w:eastAsiaTheme="minorEastAsia" w:hAnsiTheme="minorHAnsi" w:cstheme="minorBidi"/>
          <w:sz w:val="22"/>
          <w:szCs w:val="22"/>
        </w:rPr>
      </w:pPr>
      <w:r w:rsidRPr="009B3506">
        <w:t>A.7.3.24.1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1455</w:t>
      </w:r>
    </w:p>
    <w:p w:rsidR="009B3506" w:rsidRDefault="009B3506">
      <w:pPr>
        <w:pStyle w:val="TOC4"/>
        <w:rPr>
          <w:rFonts w:asciiTheme="minorHAnsi" w:eastAsiaTheme="minorEastAsia" w:hAnsiTheme="minorHAnsi" w:cstheme="minorBidi"/>
          <w:sz w:val="22"/>
          <w:szCs w:val="22"/>
        </w:rPr>
      </w:pPr>
      <w:r w:rsidRPr="009B3506">
        <w:t>A.7.3.24.2</w:t>
      </w:r>
      <w:r w:rsidRPr="009B3506">
        <w:rPr>
          <w:rFonts w:asciiTheme="minorHAnsi" w:eastAsiaTheme="minorEastAsia" w:hAnsiTheme="minorHAnsi" w:cstheme="minorBidi"/>
          <w:sz w:val="22"/>
          <w:szCs w:val="22"/>
        </w:rPr>
        <w:tab/>
      </w:r>
      <w:r w:rsidRPr="00432094">
        <w:rPr>
          <w:snapToGrid w:val="0"/>
        </w:rPr>
        <w:t>Test Requirements</w:t>
      </w:r>
      <w:r>
        <w:tab/>
        <w:t>1456</w:t>
      </w:r>
    </w:p>
    <w:p w:rsidR="009B3506" w:rsidRDefault="009B3506">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1456</w:t>
      </w:r>
    </w:p>
    <w:p w:rsidR="009B3506" w:rsidRDefault="009B3506">
      <w:pPr>
        <w:pStyle w:val="TOC4"/>
        <w:rPr>
          <w:rFonts w:asciiTheme="minorHAnsi" w:eastAsiaTheme="minorEastAsia" w:hAnsiTheme="minorHAnsi" w:cstheme="minorBidi"/>
          <w:sz w:val="22"/>
          <w:szCs w:val="22"/>
        </w:rPr>
      </w:pPr>
      <w:r w:rsidRPr="009B3506">
        <w:t>A.7.3.25.1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1456</w:t>
      </w:r>
    </w:p>
    <w:p w:rsidR="009B3506" w:rsidRDefault="009B3506">
      <w:pPr>
        <w:pStyle w:val="TOC4"/>
        <w:rPr>
          <w:rFonts w:asciiTheme="minorHAnsi" w:eastAsiaTheme="minorEastAsia" w:hAnsiTheme="minorHAnsi" w:cstheme="minorBidi"/>
          <w:sz w:val="22"/>
          <w:szCs w:val="22"/>
        </w:rPr>
      </w:pPr>
      <w:r w:rsidRPr="009B3506">
        <w:t>A.7.3.25.2</w:t>
      </w:r>
      <w:r w:rsidRPr="009B3506">
        <w:rPr>
          <w:rFonts w:asciiTheme="minorHAnsi" w:eastAsiaTheme="minorEastAsia" w:hAnsiTheme="minorHAnsi" w:cstheme="minorBidi"/>
          <w:sz w:val="22"/>
          <w:szCs w:val="22"/>
        </w:rPr>
        <w:tab/>
      </w:r>
      <w:r w:rsidRPr="00432094">
        <w:rPr>
          <w:snapToGrid w:val="0"/>
        </w:rPr>
        <w:t>Test Requirements</w:t>
      </w:r>
      <w:r>
        <w:tab/>
        <w:t>1457</w:t>
      </w:r>
    </w:p>
    <w:p w:rsidR="009B3506" w:rsidRDefault="009B3506">
      <w:pPr>
        <w:pStyle w:val="TOC3"/>
        <w:rPr>
          <w:rFonts w:asciiTheme="minorHAnsi" w:eastAsiaTheme="minorEastAsia" w:hAnsiTheme="minorHAnsi" w:cstheme="minorBidi"/>
          <w:sz w:val="22"/>
          <w:szCs w:val="22"/>
        </w:rPr>
      </w:pPr>
      <w:r w:rsidRPr="009B3506">
        <w:t>A.7.3.26</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FD-</w:t>
      </w:r>
      <w:r w:rsidRPr="00432094">
        <w:rPr>
          <w:rFonts w:eastAsia="MS Mincho"/>
          <w:lang w:eastAsia="zh-CN"/>
        </w:rPr>
        <w:t>FDD Radio Link Monitoring Test for Out-of-sync</w:t>
      </w:r>
      <w:r>
        <w:rPr>
          <w:lang w:eastAsia="zh-CN"/>
        </w:rPr>
        <w:t xml:space="preserve"> for UE Category 0</w:t>
      </w:r>
      <w:r>
        <w:tab/>
        <w:t>1457</w:t>
      </w:r>
    </w:p>
    <w:p w:rsidR="009B3506" w:rsidRDefault="009B3506">
      <w:pPr>
        <w:pStyle w:val="TOC4"/>
        <w:rPr>
          <w:rFonts w:asciiTheme="minorHAnsi" w:eastAsiaTheme="minorEastAsia" w:hAnsiTheme="minorHAnsi" w:cstheme="minorBidi"/>
          <w:sz w:val="22"/>
          <w:szCs w:val="22"/>
        </w:rPr>
      </w:pPr>
      <w:r w:rsidRPr="009B3506">
        <w:t>A.7.3.26.1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1457</w:t>
      </w:r>
    </w:p>
    <w:p w:rsidR="009B3506" w:rsidRDefault="009B3506">
      <w:pPr>
        <w:pStyle w:val="TOC4"/>
        <w:rPr>
          <w:rFonts w:asciiTheme="minorHAnsi" w:eastAsiaTheme="minorEastAsia" w:hAnsiTheme="minorHAnsi" w:cstheme="minorBidi"/>
          <w:sz w:val="22"/>
          <w:szCs w:val="22"/>
        </w:rPr>
      </w:pPr>
      <w:r w:rsidRPr="009B3506">
        <w:t>A.7.3.26.2</w:t>
      </w:r>
      <w:r w:rsidRPr="009B3506">
        <w:rPr>
          <w:rFonts w:asciiTheme="minorHAnsi" w:eastAsiaTheme="minorEastAsia" w:hAnsiTheme="minorHAnsi" w:cstheme="minorBidi"/>
          <w:sz w:val="22"/>
          <w:szCs w:val="22"/>
        </w:rPr>
        <w:tab/>
      </w:r>
      <w:r w:rsidRPr="00432094">
        <w:rPr>
          <w:snapToGrid w:val="0"/>
        </w:rPr>
        <w:t>Test Requirements</w:t>
      </w:r>
      <w:r>
        <w:tab/>
        <w:t>1460</w:t>
      </w:r>
    </w:p>
    <w:p w:rsidR="009B3506" w:rsidRDefault="009B3506">
      <w:pPr>
        <w:pStyle w:val="TOC3"/>
        <w:rPr>
          <w:rFonts w:asciiTheme="minorHAnsi" w:eastAsiaTheme="minorEastAsia" w:hAnsiTheme="minorHAnsi" w:cstheme="minorBidi"/>
          <w:sz w:val="22"/>
          <w:szCs w:val="22"/>
        </w:rPr>
      </w:pPr>
      <w:r w:rsidRPr="009B3506">
        <w:t>A.7.3.27</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FD-</w:t>
      </w:r>
      <w:r w:rsidRPr="00432094">
        <w:rPr>
          <w:rFonts w:eastAsia="MS Mincho"/>
          <w:lang w:eastAsia="zh-CN"/>
        </w:rPr>
        <w:t xml:space="preserve">FDD Radio Link Monitoring Test for </w:t>
      </w:r>
      <w:r w:rsidRPr="00432094">
        <w:rPr>
          <w:rFonts w:eastAsia="MS Mincho"/>
        </w:rPr>
        <w:t>In</w:t>
      </w:r>
      <w:r w:rsidRPr="00432094">
        <w:rPr>
          <w:rFonts w:eastAsia="MS Mincho"/>
          <w:lang w:eastAsia="zh-CN"/>
        </w:rPr>
        <w:t>-sync</w:t>
      </w:r>
      <w:r>
        <w:rPr>
          <w:lang w:eastAsia="zh-CN"/>
        </w:rPr>
        <w:t xml:space="preserve"> for UE Category 0</w:t>
      </w:r>
      <w:r>
        <w:tab/>
        <w:t>1460</w:t>
      </w:r>
    </w:p>
    <w:p w:rsidR="009B3506" w:rsidRDefault="009B3506">
      <w:pPr>
        <w:pStyle w:val="TOC4"/>
        <w:rPr>
          <w:rFonts w:asciiTheme="minorHAnsi" w:eastAsiaTheme="minorEastAsia" w:hAnsiTheme="minorHAnsi" w:cstheme="minorBidi"/>
          <w:sz w:val="22"/>
          <w:szCs w:val="22"/>
        </w:rPr>
      </w:pPr>
      <w:r w:rsidRPr="009B3506">
        <w:t>A.7.3.27.1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1460</w:t>
      </w:r>
    </w:p>
    <w:p w:rsidR="009B3506" w:rsidRDefault="009B3506">
      <w:pPr>
        <w:pStyle w:val="TOC4"/>
        <w:rPr>
          <w:rFonts w:asciiTheme="minorHAnsi" w:eastAsiaTheme="minorEastAsia" w:hAnsiTheme="minorHAnsi" w:cstheme="minorBidi"/>
          <w:sz w:val="22"/>
          <w:szCs w:val="22"/>
        </w:rPr>
      </w:pPr>
      <w:r w:rsidRPr="009B3506">
        <w:t>A.7.3.27.2</w:t>
      </w:r>
      <w:r w:rsidRPr="009B3506">
        <w:rPr>
          <w:rFonts w:asciiTheme="minorHAnsi" w:eastAsiaTheme="minorEastAsia" w:hAnsiTheme="minorHAnsi" w:cstheme="minorBidi"/>
          <w:sz w:val="22"/>
          <w:szCs w:val="22"/>
        </w:rPr>
        <w:tab/>
      </w:r>
      <w:r w:rsidRPr="00432094">
        <w:rPr>
          <w:snapToGrid w:val="0"/>
        </w:rPr>
        <w:t>Test Requirements</w:t>
      </w:r>
      <w:r>
        <w:tab/>
        <w:t>1463</w:t>
      </w:r>
    </w:p>
    <w:p w:rsidR="009B3506" w:rsidRDefault="009B3506">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1463</w:t>
      </w:r>
    </w:p>
    <w:p w:rsidR="009B3506" w:rsidRDefault="009B3506">
      <w:pPr>
        <w:pStyle w:val="TOC4"/>
        <w:rPr>
          <w:rFonts w:asciiTheme="minorHAnsi" w:eastAsiaTheme="minorEastAsia" w:hAnsiTheme="minorHAnsi" w:cstheme="minorBidi"/>
          <w:sz w:val="22"/>
          <w:szCs w:val="22"/>
        </w:rPr>
      </w:pPr>
      <w:r w:rsidRPr="009B3506">
        <w:t>A.7.3.28.1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1463</w:t>
      </w:r>
    </w:p>
    <w:p w:rsidR="009B3506" w:rsidRDefault="009B3506">
      <w:pPr>
        <w:pStyle w:val="TOC4"/>
        <w:rPr>
          <w:rFonts w:asciiTheme="minorHAnsi" w:eastAsiaTheme="minorEastAsia" w:hAnsiTheme="minorHAnsi" w:cstheme="minorBidi"/>
          <w:sz w:val="22"/>
          <w:szCs w:val="22"/>
        </w:rPr>
      </w:pPr>
      <w:r w:rsidRPr="009B3506">
        <w:t>A.7.3.28.2</w:t>
      </w:r>
      <w:r w:rsidRPr="009B3506">
        <w:rPr>
          <w:rFonts w:asciiTheme="minorHAnsi" w:eastAsiaTheme="minorEastAsia" w:hAnsiTheme="minorHAnsi" w:cstheme="minorBidi"/>
          <w:sz w:val="22"/>
          <w:szCs w:val="22"/>
        </w:rPr>
        <w:tab/>
      </w:r>
      <w:r w:rsidRPr="00432094">
        <w:rPr>
          <w:snapToGrid w:val="0"/>
        </w:rPr>
        <w:t>Test Requirements</w:t>
      </w:r>
      <w:r>
        <w:tab/>
        <w:t>1466</w:t>
      </w:r>
    </w:p>
    <w:p w:rsidR="009B3506" w:rsidRDefault="009B3506">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1466</w:t>
      </w:r>
    </w:p>
    <w:p w:rsidR="009B3506" w:rsidRDefault="009B3506">
      <w:pPr>
        <w:pStyle w:val="TOC4"/>
        <w:rPr>
          <w:rFonts w:asciiTheme="minorHAnsi" w:eastAsiaTheme="minorEastAsia" w:hAnsiTheme="minorHAnsi" w:cstheme="minorBidi"/>
          <w:sz w:val="22"/>
          <w:szCs w:val="22"/>
        </w:rPr>
      </w:pPr>
      <w:r w:rsidRPr="009B3506">
        <w:t>A.7.3.29.1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1466</w:t>
      </w:r>
    </w:p>
    <w:p w:rsidR="009B3506" w:rsidRDefault="009B3506">
      <w:pPr>
        <w:pStyle w:val="TOC4"/>
        <w:rPr>
          <w:rFonts w:asciiTheme="minorHAnsi" w:eastAsiaTheme="minorEastAsia" w:hAnsiTheme="minorHAnsi" w:cstheme="minorBidi"/>
          <w:sz w:val="22"/>
          <w:szCs w:val="22"/>
        </w:rPr>
      </w:pPr>
      <w:r w:rsidRPr="009B3506">
        <w:t>A.7.3.29.2</w:t>
      </w:r>
      <w:r w:rsidRPr="009B3506">
        <w:rPr>
          <w:rFonts w:asciiTheme="minorHAnsi" w:eastAsiaTheme="minorEastAsia" w:hAnsiTheme="minorHAnsi" w:cstheme="minorBidi"/>
          <w:sz w:val="22"/>
          <w:szCs w:val="22"/>
        </w:rPr>
        <w:tab/>
      </w:r>
      <w:r w:rsidRPr="00432094">
        <w:rPr>
          <w:snapToGrid w:val="0"/>
        </w:rPr>
        <w:t>Test Requirements</w:t>
      </w:r>
      <w:r>
        <w:tab/>
        <w:t>1469</w:t>
      </w:r>
    </w:p>
    <w:p w:rsidR="009B3506" w:rsidRDefault="009B3506">
      <w:pPr>
        <w:pStyle w:val="TOC3"/>
        <w:rPr>
          <w:rFonts w:asciiTheme="minorHAnsi" w:eastAsiaTheme="minorEastAsia" w:hAnsiTheme="minorHAnsi" w:cstheme="minorBidi"/>
          <w:sz w:val="22"/>
          <w:szCs w:val="22"/>
        </w:rPr>
      </w:pPr>
      <w:r w:rsidRPr="009B3506">
        <w:t>A.7.3.30</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HD-FDD</w:t>
      </w:r>
      <w:r w:rsidRPr="00432094">
        <w:rPr>
          <w:rFonts w:eastAsia="MS Mincho"/>
          <w:lang w:eastAsia="zh-CN"/>
        </w:rPr>
        <w:t xml:space="preserve"> Radio Link Monitoring Test for Out-of-sync</w:t>
      </w:r>
      <w:r>
        <w:rPr>
          <w:lang w:eastAsia="zh-CN"/>
        </w:rPr>
        <w:t xml:space="preserve"> for UE Category 0</w:t>
      </w:r>
      <w:r>
        <w:tab/>
        <w:t>1469</w:t>
      </w:r>
    </w:p>
    <w:p w:rsidR="009B3506" w:rsidRDefault="009B3506">
      <w:pPr>
        <w:pStyle w:val="TOC4"/>
        <w:rPr>
          <w:rFonts w:asciiTheme="minorHAnsi" w:eastAsiaTheme="minorEastAsia" w:hAnsiTheme="minorHAnsi" w:cstheme="minorBidi"/>
          <w:sz w:val="22"/>
          <w:szCs w:val="22"/>
        </w:rPr>
      </w:pPr>
      <w:r w:rsidRPr="009B3506">
        <w:t>A.7.3.30.1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1469</w:t>
      </w:r>
    </w:p>
    <w:p w:rsidR="009B3506" w:rsidRDefault="009B3506">
      <w:pPr>
        <w:pStyle w:val="TOC4"/>
        <w:rPr>
          <w:rFonts w:asciiTheme="minorHAnsi" w:eastAsiaTheme="minorEastAsia" w:hAnsiTheme="minorHAnsi" w:cstheme="minorBidi"/>
          <w:sz w:val="22"/>
          <w:szCs w:val="22"/>
        </w:rPr>
      </w:pPr>
      <w:r w:rsidRPr="009B3506">
        <w:t>A.7.3.30.2</w:t>
      </w:r>
      <w:r w:rsidRPr="009B3506">
        <w:rPr>
          <w:rFonts w:asciiTheme="minorHAnsi" w:eastAsiaTheme="minorEastAsia" w:hAnsiTheme="minorHAnsi" w:cstheme="minorBidi"/>
          <w:sz w:val="22"/>
          <w:szCs w:val="22"/>
        </w:rPr>
        <w:tab/>
      </w:r>
      <w:r w:rsidRPr="00432094">
        <w:rPr>
          <w:snapToGrid w:val="0"/>
        </w:rPr>
        <w:t>Test Requirements</w:t>
      </w:r>
      <w:r>
        <w:tab/>
        <w:t>1472</w:t>
      </w:r>
    </w:p>
    <w:p w:rsidR="009B3506" w:rsidRDefault="009B3506">
      <w:pPr>
        <w:pStyle w:val="TOC3"/>
        <w:rPr>
          <w:rFonts w:asciiTheme="minorHAnsi" w:eastAsiaTheme="minorEastAsia" w:hAnsiTheme="minorHAnsi" w:cstheme="minorBidi"/>
          <w:sz w:val="22"/>
          <w:szCs w:val="22"/>
        </w:rPr>
      </w:pPr>
      <w:r w:rsidRPr="009B3506">
        <w:t>A.7.3.31</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HD-FDD</w:t>
      </w:r>
      <w:r w:rsidRPr="00432094">
        <w:rPr>
          <w:rFonts w:eastAsia="MS Mincho"/>
          <w:lang w:eastAsia="zh-CN"/>
        </w:rPr>
        <w:t xml:space="preserve"> Radio Link Monitoring Test for </w:t>
      </w:r>
      <w:r w:rsidRPr="00432094">
        <w:rPr>
          <w:rFonts w:eastAsia="MS Mincho"/>
        </w:rPr>
        <w:t>In</w:t>
      </w:r>
      <w:r w:rsidRPr="00432094">
        <w:rPr>
          <w:rFonts w:eastAsia="MS Mincho"/>
          <w:lang w:eastAsia="zh-CN"/>
        </w:rPr>
        <w:t>-sync</w:t>
      </w:r>
      <w:r>
        <w:rPr>
          <w:lang w:eastAsia="zh-CN"/>
        </w:rPr>
        <w:t xml:space="preserve"> for UE Category 0</w:t>
      </w:r>
      <w:r>
        <w:tab/>
        <w:t>1472</w:t>
      </w:r>
    </w:p>
    <w:p w:rsidR="009B3506" w:rsidRDefault="009B3506">
      <w:pPr>
        <w:pStyle w:val="TOC4"/>
        <w:rPr>
          <w:rFonts w:asciiTheme="minorHAnsi" w:eastAsiaTheme="minorEastAsia" w:hAnsiTheme="minorHAnsi" w:cstheme="minorBidi"/>
          <w:sz w:val="22"/>
          <w:szCs w:val="22"/>
        </w:rPr>
      </w:pPr>
      <w:r w:rsidRPr="009B3506">
        <w:t>A.7.3.31.1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1472</w:t>
      </w:r>
    </w:p>
    <w:p w:rsidR="009B3506" w:rsidRDefault="009B3506">
      <w:pPr>
        <w:pStyle w:val="TOC4"/>
        <w:rPr>
          <w:rFonts w:asciiTheme="minorHAnsi" w:eastAsiaTheme="minorEastAsia" w:hAnsiTheme="minorHAnsi" w:cstheme="minorBidi"/>
          <w:sz w:val="22"/>
          <w:szCs w:val="22"/>
        </w:rPr>
      </w:pPr>
      <w:r w:rsidRPr="009B3506">
        <w:t>A.7.3.31.2</w:t>
      </w:r>
      <w:r w:rsidRPr="009B3506">
        <w:rPr>
          <w:rFonts w:asciiTheme="minorHAnsi" w:eastAsiaTheme="minorEastAsia" w:hAnsiTheme="minorHAnsi" w:cstheme="minorBidi"/>
          <w:sz w:val="22"/>
          <w:szCs w:val="22"/>
        </w:rPr>
        <w:tab/>
      </w:r>
      <w:r w:rsidRPr="00432094">
        <w:rPr>
          <w:snapToGrid w:val="0"/>
        </w:rPr>
        <w:t>Test Requirements</w:t>
      </w:r>
      <w:r>
        <w:tab/>
        <w:t>1475</w:t>
      </w:r>
    </w:p>
    <w:p w:rsidR="009B3506" w:rsidRDefault="009B3506">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1475</w:t>
      </w:r>
    </w:p>
    <w:p w:rsidR="009B3506" w:rsidRDefault="009B3506">
      <w:pPr>
        <w:pStyle w:val="TOC4"/>
        <w:rPr>
          <w:rFonts w:asciiTheme="minorHAnsi" w:eastAsiaTheme="minorEastAsia" w:hAnsiTheme="minorHAnsi" w:cstheme="minorBidi"/>
          <w:sz w:val="22"/>
          <w:szCs w:val="22"/>
        </w:rPr>
      </w:pPr>
      <w:r w:rsidRPr="009B3506">
        <w:t>A.7.3.32.1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1475</w:t>
      </w:r>
    </w:p>
    <w:p w:rsidR="009B3506" w:rsidRDefault="009B3506">
      <w:pPr>
        <w:pStyle w:val="TOC4"/>
        <w:rPr>
          <w:rFonts w:asciiTheme="minorHAnsi" w:eastAsiaTheme="minorEastAsia" w:hAnsiTheme="minorHAnsi" w:cstheme="minorBidi"/>
          <w:sz w:val="22"/>
          <w:szCs w:val="22"/>
        </w:rPr>
      </w:pPr>
      <w:r w:rsidRPr="009B3506">
        <w:t>A.7.3.32.2</w:t>
      </w:r>
      <w:r w:rsidRPr="009B3506">
        <w:rPr>
          <w:rFonts w:asciiTheme="minorHAnsi" w:eastAsiaTheme="minorEastAsia" w:hAnsiTheme="minorHAnsi" w:cstheme="minorBidi"/>
          <w:sz w:val="22"/>
          <w:szCs w:val="22"/>
        </w:rPr>
        <w:tab/>
      </w:r>
      <w:r w:rsidRPr="00432094">
        <w:rPr>
          <w:snapToGrid w:val="0"/>
        </w:rPr>
        <w:t>Test Requirements</w:t>
      </w:r>
      <w:r>
        <w:tab/>
        <w:t>1478</w:t>
      </w:r>
    </w:p>
    <w:p w:rsidR="009B3506" w:rsidRDefault="009B3506">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1478</w:t>
      </w:r>
    </w:p>
    <w:p w:rsidR="009B3506" w:rsidRDefault="009B3506">
      <w:pPr>
        <w:pStyle w:val="TOC4"/>
        <w:rPr>
          <w:rFonts w:asciiTheme="minorHAnsi" w:eastAsiaTheme="minorEastAsia" w:hAnsiTheme="minorHAnsi" w:cstheme="minorBidi"/>
          <w:sz w:val="22"/>
          <w:szCs w:val="22"/>
        </w:rPr>
      </w:pPr>
      <w:r w:rsidRPr="009B3506">
        <w:t>A.7.3.33.1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1478</w:t>
      </w:r>
    </w:p>
    <w:p w:rsidR="009B3506" w:rsidRDefault="009B3506">
      <w:pPr>
        <w:pStyle w:val="TOC4"/>
        <w:rPr>
          <w:rFonts w:asciiTheme="minorHAnsi" w:eastAsiaTheme="minorEastAsia" w:hAnsiTheme="minorHAnsi" w:cstheme="minorBidi"/>
          <w:sz w:val="22"/>
          <w:szCs w:val="22"/>
        </w:rPr>
      </w:pPr>
      <w:r w:rsidRPr="009B3506">
        <w:t>A.7.3.33.2</w:t>
      </w:r>
      <w:r w:rsidRPr="009B3506">
        <w:rPr>
          <w:rFonts w:asciiTheme="minorHAnsi" w:eastAsiaTheme="minorEastAsia" w:hAnsiTheme="minorHAnsi" w:cstheme="minorBidi"/>
          <w:sz w:val="22"/>
          <w:szCs w:val="22"/>
        </w:rPr>
        <w:tab/>
      </w:r>
      <w:r w:rsidRPr="00432094">
        <w:rPr>
          <w:snapToGrid w:val="0"/>
        </w:rPr>
        <w:t>Test Requirements</w:t>
      </w:r>
      <w:r>
        <w:tab/>
        <w:t>1481</w:t>
      </w:r>
    </w:p>
    <w:p w:rsidR="009B3506" w:rsidRDefault="009B3506">
      <w:pPr>
        <w:pStyle w:val="TOC3"/>
        <w:rPr>
          <w:rFonts w:asciiTheme="minorHAnsi" w:eastAsiaTheme="minorEastAsia" w:hAnsiTheme="minorHAnsi" w:cstheme="minorBidi"/>
          <w:sz w:val="22"/>
          <w:szCs w:val="22"/>
        </w:rPr>
      </w:pPr>
      <w:r w:rsidRPr="009B3506">
        <w:t>A.7.3.34</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TDD</w:t>
      </w:r>
      <w:r w:rsidRPr="00432094">
        <w:rPr>
          <w:rFonts w:eastAsia="MS Mincho"/>
          <w:lang w:eastAsia="zh-CN"/>
        </w:rPr>
        <w:t xml:space="preserve"> Radio Link Monitoring Test for Out-of-sync</w:t>
      </w:r>
      <w:r>
        <w:rPr>
          <w:lang w:eastAsia="zh-CN"/>
        </w:rPr>
        <w:t xml:space="preserve"> for UE Category 0</w:t>
      </w:r>
      <w:r>
        <w:tab/>
        <w:t>1481</w:t>
      </w:r>
    </w:p>
    <w:p w:rsidR="009B3506" w:rsidRDefault="009B3506">
      <w:pPr>
        <w:pStyle w:val="TOC4"/>
        <w:rPr>
          <w:rFonts w:asciiTheme="minorHAnsi" w:eastAsiaTheme="minorEastAsia" w:hAnsiTheme="minorHAnsi" w:cstheme="minorBidi"/>
          <w:sz w:val="22"/>
          <w:szCs w:val="22"/>
        </w:rPr>
      </w:pPr>
      <w:r w:rsidRPr="009B3506">
        <w:t>A.7.3.34.1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1481</w:t>
      </w:r>
    </w:p>
    <w:p w:rsidR="009B3506" w:rsidRDefault="009B3506">
      <w:pPr>
        <w:pStyle w:val="TOC4"/>
        <w:rPr>
          <w:rFonts w:asciiTheme="minorHAnsi" w:eastAsiaTheme="minorEastAsia" w:hAnsiTheme="minorHAnsi" w:cstheme="minorBidi"/>
          <w:sz w:val="22"/>
          <w:szCs w:val="22"/>
        </w:rPr>
      </w:pPr>
      <w:r w:rsidRPr="009B3506">
        <w:t>A.7.3.34.2</w:t>
      </w:r>
      <w:r w:rsidRPr="009B3506">
        <w:rPr>
          <w:rFonts w:asciiTheme="minorHAnsi" w:eastAsiaTheme="minorEastAsia" w:hAnsiTheme="minorHAnsi" w:cstheme="minorBidi"/>
          <w:sz w:val="22"/>
          <w:szCs w:val="22"/>
        </w:rPr>
        <w:tab/>
      </w:r>
      <w:r w:rsidRPr="00432094">
        <w:rPr>
          <w:snapToGrid w:val="0"/>
        </w:rPr>
        <w:t>Test Requirements</w:t>
      </w:r>
      <w:r>
        <w:tab/>
        <w:t>1484</w:t>
      </w:r>
    </w:p>
    <w:p w:rsidR="009B3506" w:rsidRDefault="009B3506">
      <w:pPr>
        <w:pStyle w:val="TOC3"/>
        <w:rPr>
          <w:rFonts w:asciiTheme="minorHAnsi" w:eastAsiaTheme="minorEastAsia" w:hAnsiTheme="minorHAnsi" w:cstheme="minorBidi"/>
          <w:sz w:val="22"/>
          <w:szCs w:val="22"/>
        </w:rPr>
      </w:pPr>
      <w:r w:rsidRPr="009B3506">
        <w:t>A.7.3.35</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TDD</w:t>
      </w:r>
      <w:r w:rsidRPr="00432094">
        <w:rPr>
          <w:rFonts w:eastAsia="MS Mincho"/>
          <w:lang w:eastAsia="zh-CN"/>
        </w:rPr>
        <w:t xml:space="preserve"> Radio Link Monitoring Test for </w:t>
      </w:r>
      <w:r w:rsidRPr="00432094">
        <w:rPr>
          <w:rFonts w:eastAsia="MS Mincho"/>
        </w:rPr>
        <w:t>In</w:t>
      </w:r>
      <w:r w:rsidRPr="00432094">
        <w:rPr>
          <w:rFonts w:eastAsia="MS Mincho"/>
          <w:lang w:eastAsia="zh-CN"/>
        </w:rPr>
        <w:t>-sync</w:t>
      </w:r>
      <w:r>
        <w:rPr>
          <w:lang w:eastAsia="zh-CN"/>
        </w:rPr>
        <w:t xml:space="preserve"> for UE category 0</w:t>
      </w:r>
      <w:r>
        <w:tab/>
        <w:t>1484</w:t>
      </w:r>
    </w:p>
    <w:p w:rsidR="009B3506" w:rsidRDefault="009B3506">
      <w:pPr>
        <w:pStyle w:val="TOC4"/>
        <w:rPr>
          <w:rFonts w:asciiTheme="minorHAnsi" w:eastAsiaTheme="minorEastAsia" w:hAnsiTheme="minorHAnsi" w:cstheme="minorBidi"/>
          <w:sz w:val="22"/>
          <w:szCs w:val="22"/>
        </w:rPr>
      </w:pPr>
      <w:r w:rsidRPr="009B3506">
        <w:t>A.7.3.35.1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1484</w:t>
      </w:r>
    </w:p>
    <w:p w:rsidR="009B3506" w:rsidRDefault="009B3506">
      <w:pPr>
        <w:pStyle w:val="TOC4"/>
        <w:rPr>
          <w:rFonts w:asciiTheme="minorHAnsi" w:eastAsiaTheme="minorEastAsia" w:hAnsiTheme="minorHAnsi" w:cstheme="minorBidi"/>
          <w:sz w:val="22"/>
          <w:szCs w:val="22"/>
        </w:rPr>
      </w:pPr>
      <w:r w:rsidRPr="009B3506">
        <w:lastRenderedPageBreak/>
        <w:t>A.7.3.35.2</w:t>
      </w:r>
      <w:r w:rsidRPr="009B3506">
        <w:rPr>
          <w:rFonts w:asciiTheme="minorHAnsi" w:eastAsiaTheme="minorEastAsia" w:hAnsiTheme="minorHAnsi" w:cstheme="minorBidi"/>
          <w:sz w:val="22"/>
          <w:szCs w:val="22"/>
        </w:rPr>
        <w:tab/>
      </w:r>
      <w:r w:rsidRPr="00432094">
        <w:rPr>
          <w:snapToGrid w:val="0"/>
        </w:rPr>
        <w:t>Test Requirements</w:t>
      </w:r>
      <w:r>
        <w:tab/>
        <w:t>1487</w:t>
      </w:r>
    </w:p>
    <w:p w:rsidR="009B3506" w:rsidRDefault="009B3506">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1487</w:t>
      </w:r>
    </w:p>
    <w:p w:rsidR="009B3506" w:rsidRDefault="009B3506">
      <w:pPr>
        <w:pStyle w:val="TOC4"/>
        <w:rPr>
          <w:rFonts w:asciiTheme="minorHAnsi" w:eastAsiaTheme="minorEastAsia" w:hAnsiTheme="minorHAnsi" w:cstheme="minorBidi"/>
          <w:sz w:val="22"/>
          <w:szCs w:val="22"/>
        </w:rPr>
      </w:pPr>
      <w:r w:rsidRPr="009B3506">
        <w:t>A.7.3.36.1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1487</w:t>
      </w:r>
    </w:p>
    <w:p w:rsidR="009B3506" w:rsidRDefault="009B3506">
      <w:pPr>
        <w:pStyle w:val="TOC4"/>
        <w:rPr>
          <w:rFonts w:asciiTheme="minorHAnsi" w:eastAsiaTheme="minorEastAsia" w:hAnsiTheme="minorHAnsi" w:cstheme="minorBidi"/>
          <w:sz w:val="22"/>
          <w:szCs w:val="22"/>
        </w:rPr>
      </w:pPr>
      <w:r w:rsidRPr="009B3506">
        <w:t>A.7.3.36.2</w:t>
      </w:r>
      <w:r w:rsidRPr="009B3506">
        <w:rPr>
          <w:rFonts w:asciiTheme="minorHAnsi" w:eastAsiaTheme="minorEastAsia" w:hAnsiTheme="minorHAnsi" w:cstheme="minorBidi"/>
          <w:sz w:val="22"/>
          <w:szCs w:val="22"/>
        </w:rPr>
        <w:tab/>
      </w:r>
      <w:r w:rsidRPr="00432094">
        <w:rPr>
          <w:snapToGrid w:val="0"/>
        </w:rPr>
        <w:t>Test Requirements</w:t>
      </w:r>
      <w:r>
        <w:tab/>
        <w:t>1490</w:t>
      </w:r>
    </w:p>
    <w:p w:rsidR="009B3506" w:rsidRDefault="009B3506">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1490</w:t>
      </w:r>
    </w:p>
    <w:p w:rsidR="009B3506" w:rsidRDefault="009B3506">
      <w:pPr>
        <w:pStyle w:val="TOC4"/>
        <w:rPr>
          <w:rFonts w:asciiTheme="minorHAnsi" w:eastAsiaTheme="minorEastAsia" w:hAnsiTheme="minorHAnsi" w:cstheme="minorBidi"/>
          <w:sz w:val="22"/>
          <w:szCs w:val="22"/>
        </w:rPr>
      </w:pPr>
      <w:r w:rsidRPr="009B3506">
        <w:t>A.7.3.37.1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1490</w:t>
      </w:r>
    </w:p>
    <w:p w:rsidR="009B3506" w:rsidRDefault="009B3506">
      <w:pPr>
        <w:pStyle w:val="TOC4"/>
        <w:rPr>
          <w:rFonts w:asciiTheme="minorHAnsi" w:eastAsiaTheme="minorEastAsia" w:hAnsiTheme="minorHAnsi" w:cstheme="minorBidi"/>
          <w:sz w:val="22"/>
          <w:szCs w:val="22"/>
        </w:rPr>
      </w:pPr>
      <w:r w:rsidRPr="009B3506">
        <w:t>A.7.3.37.2</w:t>
      </w:r>
      <w:r w:rsidRPr="009B3506">
        <w:rPr>
          <w:rFonts w:asciiTheme="minorHAnsi" w:eastAsiaTheme="minorEastAsia" w:hAnsiTheme="minorHAnsi" w:cstheme="minorBidi"/>
          <w:sz w:val="22"/>
          <w:szCs w:val="22"/>
        </w:rPr>
        <w:tab/>
      </w:r>
      <w:r w:rsidRPr="00432094">
        <w:rPr>
          <w:snapToGrid w:val="0"/>
        </w:rPr>
        <w:t>Test Requirements</w:t>
      </w:r>
      <w:r>
        <w:tab/>
        <w:t>1493</w:t>
      </w:r>
    </w:p>
    <w:p w:rsidR="009B3506" w:rsidRDefault="009B3506">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1493</w:t>
      </w:r>
    </w:p>
    <w:p w:rsidR="009B3506" w:rsidRDefault="009B3506">
      <w:pPr>
        <w:pStyle w:val="TOC4"/>
        <w:rPr>
          <w:rFonts w:asciiTheme="minorHAnsi" w:eastAsiaTheme="minorEastAsia" w:hAnsiTheme="minorHAnsi" w:cstheme="minorBidi"/>
          <w:sz w:val="22"/>
          <w:szCs w:val="22"/>
        </w:rPr>
      </w:pPr>
      <w:r w:rsidRPr="009B3506">
        <w:t>A.7.3.38.1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1493</w:t>
      </w:r>
    </w:p>
    <w:p w:rsidR="009B3506" w:rsidRDefault="009B3506">
      <w:pPr>
        <w:pStyle w:val="TOC4"/>
        <w:rPr>
          <w:rFonts w:asciiTheme="minorHAnsi" w:eastAsiaTheme="minorEastAsia" w:hAnsiTheme="minorHAnsi" w:cstheme="minorBidi"/>
          <w:sz w:val="22"/>
          <w:szCs w:val="22"/>
        </w:rPr>
      </w:pPr>
      <w:r w:rsidRPr="009B3506">
        <w:t>A.7.3.38.2</w:t>
      </w:r>
      <w:r w:rsidRPr="009B3506">
        <w:rPr>
          <w:rFonts w:asciiTheme="minorHAnsi" w:eastAsiaTheme="minorEastAsia" w:hAnsiTheme="minorHAnsi" w:cstheme="minorBidi"/>
          <w:sz w:val="22"/>
          <w:szCs w:val="22"/>
        </w:rPr>
        <w:tab/>
      </w:r>
      <w:r w:rsidRPr="00432094">
        <w:rPr>
          <w:snapToGrid w:val="0"/>
          <w:lang w:eastAsia="zh-CN"/>
        </w:rPr>
        <w:t>Test Requirements</w:t>
      </w:r>
      <w:r>
        <w:tab/>
        <w:t>1496</w:t>
      </w:r>
    </w:p>
    <w:p w:rsidR="009B3506" w:rsidRDefault="009B3506">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1496</w:t>
      </w:r>
    </w:p>
    <w:p w:rsidR="009B3506" w:rsidRDefault="009B3506">
      <w:pPr>
        <w:pStyle w:val="TOC4"/>
        <w:rPr>
          <w:rFonts w:asciiTheme="minorHAnsi" w:eastAsiaTheme="minorEastAsia" w:hAnsiTheme="minorHAnsi" w:cstheme="minorBidi"/>
          <w:sz w:val="22"/>
          <w:szCs w:val="22"/>
        </w:rPr>
      </w:pPr>
      <w:r w:rsidRPr="009B3506">
        <w:t>A.7.3.39.1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1496</w:t>
      </w:r>
    </w:p>
    <w:p w:rsidR="009B3506" w:rsidRDefault="009B3506">
      <w:pPr>
        <w:pStyle w:val="TOC4"/>
        <w:rPr>
          <w:rFonts w:asciiTheme="minorHAnsi" w:eastAsiaTheme="minorEastAsia" w:hAnsiTheme="minorHAnsi" w:cstheme="minorBidi"/>
          <w:sz w:val="22"/>
          <w:szCs w:val="22"/>
        </w:rPr>
      </w:pPr>
      <w:r w:rsidRPr="009B3506">
        <w:t>A.7.3.39.2</w:t>
      </w:r>
      <w:r w:rsidRPr="009B3506">
        <w:rPr>
          <w:rFonts w:asciiTheme="minorHAnsi" w:eastAsiaTheme="minorEastAsia" w:hAnsiTheme="minorHAnsi" w:cstheme="minorBidi"/>
          <w:sz w:val="22"/>
          <w:szCs w:val="22"/>
        </w:rPr>
        <w:tab/>
      </w:r>
      <w:r w:rsidRPr="00432094">
        <w:rPr>
          <w:snapToGrid w:val="0"/>
        </w:rPr>
        <w:t>Test Requirements</w:t>
      </w:r>
      <w:r>
        <w:tab/>
        <w:t>1499</w:t>
      </w:r>
    </w:p>
    <w:p w:rsidR="009B3506" w:rsidRDefault="009B3506">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1500</w:t>
      </w:r>
    </w:p>
    <w:p w:rsidR="009B3506" w:rsidRDefault="009B3506">
      <w:pPr>
        <w:pStyle w:val="TOC4"/>
        <w:rPr>
          <w:rFonts w:asciiTheme="minorHAnsi" w:eastAsiaTheme="minorEastAsia" w:hAnsiTheme="minorHAnsi" w:cstheme="minorBidi"/>
          <w:sz w:val="22"/>
          <w:szCs w:val="22"/>
        </w:rPr>
      </w:pPr>
      <w:r w:rsidRPr="009B3506">
        <w:t>A.7.3.40.1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1500</w:t>
      </w:r>
    </w:p>
    <w:p w:rsidR="009B3506" w:rsidRDefault="009B3506">
      <w:pPr>
        <w:pStyle w:val="TOC4"/>
        <w:rPr>
          <w:rFonts w:asciiTheme="minorHAnsi" w:eastAsiaTheme="minorEastAsia" w:hAnsiTheme="minorHAnsi" w:cstheme="minorBidi"/>
          <w:sz w:val="22"/>
          <w:szCs w:val="22"/>
        </w:rPr>
      </w:pPr>
      <w:r w:rsidRPr="009B3506">
        <w:t>A.7.3.40.2</w:t>
      </w:r>
      <w:r w:rsidRPr="009B3506">
        <w:rPr>
          <w:rFonts w:asciiTheme="minorHAnsi" w:eastAsiaTheme="minorEastAsia" w:hAnsiTheme="minorHAnsi" w:cstheme="minorBidi"/>
          <w:sz w:val="22"/>
          <w:szCs w:val="22"/>
        </w:rPr>
        <w:tab/>
      </w:r>
      <w:r w:rsidRPr="00432094">
        <w:rPr>
          <w:snapToGrid w:val="0"/>
          <w:lang w:eastAsia="zh-CN"/>
        </w:rPr>
        <w:t>Test Requirements</w:t>
      </w:r>
      <w:r>
        <w:tab/>
        <w:t>1502</w:t>
      </w:r>
    </w:p>
    <w:p w:rsidR="009B3506" w:rsidRDefault="009B3506">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1503</w:t>
      </w:r>
    </w:p>
    <w:p w:rsidR="009B3506" w:rsidRDefault="009B3506">
      <w:pPr>
        <w:pStyle w:val="TOC4"/>
        <w:rPr>
          <w:rFonts w:asciiTheme="minorHAnsi" w:eastAsiaTheme="minorEastAsia" w:hAnsiTheme="minorHAnsi" w:cstheme="minorBidi"/>
          <w:sz w:val="22"/>
          <w:szCs w:val="22"/>
        </w:rPr>
      </w:pPr>
      <w:r w:rsidRPr="009B3506">
        <w:t>A.7.3.41.1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1503</w:t>
      </w:r>
    </w:p>
    <w:p w:rsidR="009B3506" w:rsidRDefault="009B3506">
      <w:pPr>
        <w:pStyle w:val="TOC4"/>
        <w:rPr>
          <w:rFonts w:asciiTheme="minorHAnsi" w:eastAsiaTheme="minorEastAsia" w:hAnsiTheme="minorHAnsi" w:cstheme="minorBidi"/>
          <w:sz w:val="22"/>
          <w:szCs w:val="22"/>
        </w:rPr>
      </w:pPr>
      <w:r w:rsidRPr="009B3506">
        <w:t>A.7.3.41.2</w:t>
      </w:r>
      <w:r w:rsidRPr="009B3506">
        <w:rPr>
          <w:rFonts w:asciiTheme="minorHAnsi" w:eastAsiaTheme="minorEastAsia" w:hAnsiTheme="minorHAnsi" w:cstheme="minorBidi"/>
          <w:sz w:val="22"/>
          <w:szCs w:val="22"/>
        </w:rPr>
        <w:tab/>
      </w:r>
      <w:r w:rsidRPr="00432094">
        <w:rPr>
          <w:snapToGrid w:val="0"/>
          <w:lang w:eastAsia="zh-CN"/>
        </w:rPr>
        <w:t>Test Requirements</w:t>
      </w:r>
      <w:r>
        <w:tab/>
        <w:t>1506</w:t>
      </w:r>
    </w:p>
    <w:p w:rsidR="009B3506" w:rsidRDefault="009B3506">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1506</w:t>
      </w:r>
    </w:p>
    <w:p w:rsidR="009B3506" w:rsidRDefault="009B3506">
      <w:pPr>
        <w:pStyle w:val="TOC4"/>
        <w:rPr>
          <w:rFonts w:asciiTheme="minorHAnsi" w:eastAsiaTheme="minorEastAsia" w:hAnsiTheme="minorHAnsi" w:cstheme="minorBidi"/>
          <w:sz w:val="22"/>
          <w:szCs w:val="22"/>
        </w:rPr>
      </w:pPr>
      <w:r w:rsidRPr="009B3506">
        <w:t>A.7.3.42.1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1506</w:t>
      </w:r>
    </w:p>
    <w:p w:rsidR="009B3506" w:rsidRDefault="009B3506">
      <w:pPr>
        <w:pStyle w:val="TOC4"/>
        <w:rPr>
          <w:rFonts w:asciiTheme="minorHAnsi" w:eastAsiaTheme="minorEastAsia" w:hAnsiTheme="minorHAnsi" w:cstheme="minorBidi"/>
          <w:sz w:val="22"/>
          <w:szCs w:val="22"/>
        </w:rPr>
      </w:pPr>
      <w:r w:rsidRPr="009B3506">
        <w:t>A.7.3.42.2</w:t>
      </w:r>
      <w:r w:rsidRPr="009B3506">
        <w:rPr>
          <w:rFonts w:asciiTheme="minorHAnsi" w:eastAsiaTheme="minorEastAsia" w:hAnsiTheme="minorHAnsi" w:cstheme="minorBidi"/>
          <w:sz w:val="22"/>
          <w:szCs w:val="22"/>
        </w:rPr>
        <w:tab/>
      </w:r>
      <w:r w:rsidRPr="00432094">
        <w:rPr>
          <w:snapToGrid w:val="0"/>
        </w:rPr>
        <w:t>Test Requirements</w:t>
      </w:r>
      <w:r>
        <w:tab/>
        <w:t>1509</w:t>
      </w:r>
    </w:p>
    <w:p w:rsidR="009B3506" w:rsidRDefault="009B3506">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1509</w:t>
      </w:r>
    </w:p>
    <w:p w:rsidR="009B3506" w:rsidRDefault="009B3506">
      <w:pPr>
        <w:pStyle w:val="TOC4"/>
        <w:rPr>
          <w:rFonts w:asciiTheme="minorHAnsi" w:eastAsiaTheme="minorEastAsia" w:hAnsiTheme="minorHAnsi" w:cstheme="minorBidi"/>
          <w:sz w:val="22"/>
          <w:szCs w:val="22"/>
        </w:rPr>
      </w:pPr>
      <w:r w:rsidRPr="009B3506">
        <w:t>A.7.3.43.1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1509</w:t>
      </w:r>
    </w:p>
    <w:p w:rsidR="009B3506" w:rsidRDefault="009B3506">
      <w:pPr>
        <w:pStyle w:val="TOC4"/>
        <w:rPr>
          <w:rFonts w:asciiTheme="minorHAnsi" w:eastAsiaTheme="minorEastAsia" w:hAnsiTheme="minorHAnsi" w:cstheme="minorBidi"/>
          <w:sz w:val="22"/>
          <w:szCs w:val="22"/>
        </w:rPr>
      </w:pPr>
      <w:r w:rsidRPr="009B3506">
        <w:t>A.7.3.43.2</w:t>
      </w:r>
      <w:r w:rsidRPr="009B3506">
        <w:rPr>
          <w:rFonts w:asciiTheme="minorHAnsi" w:eastAsiaTheme="minorEastAsia" w:hAnsiTheme="minorHAnsi" w:cstheme="minorBidi"/>
          <w:sz w:val="22"/>
          <w:szCs w:val="22"/>
        </w:rPr>
        <w:tab/>
      </w:r>
      <w:r w:rsidRPr="00432094">
        <w:rPr>
          <w:snapToGrid w:val="0"/>
          <w:lang w:eastAsia="zh-CN"/>
        </w:rPr>
        <w:t>Test Requirements</w:t>
      </w:r>
      <w:r>
        <w:tab/>
        <w:t>1512</w:t>
      </w:r>
    </w:p>
    <w:p w:rsidR="009B3506" w:rsidRDefault="009B3506">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1512</w:t>
      </w:r>
    </w:p>
    <w:p w:rsidR="009B3506" w:rsidRDefault="009B3506">
      <w:pPr>
        <w:pStyle w:val="TOC4"/>
        <w:rPr>
          <w:rFonts w:asciiTheme="minorHAnsi" w:eastAsiaTheme="minorEastAsia" w:hAnsiTheme="minorHAnsi" w:cstheme="minorBidi"/>
          <w:sz w:val="22"/>
          <w:szCs w:val="22"/>
        </w:rPr>
      </w:pPr>
      <w:r w:rsidRPr="009B3506">
        <w:t>A.7.3.44.1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1512</w:t>
      </w:r>
    </w:p>
    <w:p w:rsidR="009B3506" w:rsidRDefault="009B3506">
      <w:pPr>
        <w:pStyle w:val="TOC4"/>
        <w:rPr>
          <w:rFonts w:asciiTheme="minorHAnsi" w:eastAsiaTheme="minorEastAsia" w:hAnsiTheme="minorHAnsi" w:cstheme="minorBidi"/>
          <w:sz w:val="22"/>
          <w:szCs w:val="22"/>
        </w:rPr>
      </w:pPr>
      <w:r w:rsidRPr="009B3506">
        <w:t>A.7.3.44.2</w:t>
      </w:r>
      <w:r w:rsidRPr="009B3506">
        <w:rPr>
          <w:rFonts w:asciiTheme="minorHAnsi" w:eastAsiaTheme="minorEastAsia" w:hAnsiTheme="minorHAnsi" w:cstheme="minorBidi"/>
          <w:sz w:val="22"/>
          <w:szCs w:val="22"/>
        </w:rPr>
        <w:tab/>
      </w:r>
      <w:r w:rsidRPr="00432094">
        <w:rPr>
          <w:snapToGrid w:val="0"/>
          <w:lang w:eastAsia="zh-CN"/>
        </w:rPr>
        <w:t>Test Requirements</w:t>
      </w:r>
      <w:r>
        <w:tab/>
        <w:t>1515</w:t>
      </w:r>
    </w:p>
    <w:p w:rsidR="009B3506" w:rsidRDefault="009B3506">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1516</w:t>
      </w:r>
    </w:p>
    <w:p w:rsidR="009B3506" w:rsidRDefault="009B3506">
      <w:pPr>
        <w:pStyle w:val="TOC4"/>
        <w:rPr>
          <w:rFonts w:asciiTheme="minorHAnsi" w:eastAsiaTheme="minorEastAsia" w:hAnsiTheme="minorHAnsi" w:cstheme="minorBidi"/>
          <w:sz w:val="22"/>
          <w:szCs w:val="22"/>
        </w:rPr>
      </w:pPr>
      <w:r w:rsidRPr="009B3506">
        <w:t>A.7.3.45.1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1516</w:t>
      </w:r>
    </w:p>
    <w:p w:rsidR="009B3506" w:rsidRDefault="009B3506">
      <w:pPr>
        <w:pStyle w:val="TOC4"/>
        <w:rPr>
          <w:rFonts w:asciiTheme="minorHAnsi" w:eastAsiaTheme="minorEastAsia" w:hAnsiTheme="minorHAnsi" w:cstheme="minorBidi"/>
          <w:sz w:val="22"/>
          <w:szCs w:val="22"/>
        </w:rPr>
      </w:pPr>
      <w:r w:rsidRPr="009B3506">
        <w:t>A.7.3.45.2</w:t>
      </w:r>
      <w:r w:rsidRPr="009B3506">
        <w:rPr>
          <w:rFonts w:asciiTheme="minorHAnsi" w:eastAsiaTheme="minorEastAsia" w:hAnsiTheme="minorHAnsi" w:cstheme="minorBidi"/>
          <w:sz w:val="22"/>
          <w:szCs w:val="22"/>
        </w:rPr>
        <w:tab/>
      </w:r>
      <w:r w:rsidRPr="00432094">
        <w:rPr>
          <w:snapToGrid w:val="0"/>
          <w:lang w:eastAsia="zh-CN"/>
        </w:rPr>
        <w:t>Test Requirements</w:t>
      </w:r>
      <w:r>
        <w:tab/>
        <w:t>1518</w:t>
      </w:r>
    </w:p>
    <w:p w:rsidR="009B3506" w:rsidRDefault="009B3506">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1519</w:t>
      </w:r>
    </w:p>
    <w:p w:rsidR="009B3506" w:rsidRDefault="009B3506">
      <w:pPr>
        <w:pStyle w:val="TOC4"/>
        <w:rPr>
          <w:rFonts w:asciiTheme="minorHAnsi" w:eastAsiaTheme="minorEastAsia" w:hAnsiTheme="minorHAnsi" w:cstheme="minorBidi"/>
          <w:sz w:val="22"/>
          <w:szCs w:val="22"/>
        </w:rPr>
      </w:pPr>
      <w:r w:rsidRPr="009B3506">
        <w:t>A.7.3.46.1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1519</w:t>
      </w:r>
    </w:p>
    <w:p w:rsidR="009B3506" w:rsidRDefault="009B3506">
      <w:pPr>
        <w:pStyle w:val="TOC4"/>
        <w:rPr>
          <w:rFonts w:asciiTheme="minorHAnsi" w:eastAsiaTheme="minorEastAsia" w:hAnsiTheme="minorHAnsi" w:cstheme="minorBidi"/>
          <w:sz w:val="22"/>
          <w:szCs w:val="22"/>
        </w:rPr>
      </w:pPr>
      <w:r w:rsidRPr="009B3506">
        <w:t>A.7.3.46.2</w:t>
      </w:r>
      <w:r w:rsidRPr="009B3506">
        <w:rPr>
          <w:rFonts w:asciiTheme="minorHAnsi" w:eastAsiaTheme="minorEastAsia" w:hAnsiTheme="minorHAnsi" w:cstheme="minorBidi"/>
          <w:sz w:val="22"/>
          <w:szCs w:val="22"/>
        </w:rPr>
        <w:tab/>
      </w:r>
      <w:r w:rsidRPr="00432094">
        <w:rPr>
          <w:snapToGrid w:val="0"/>
          <w:lang w:eastAsia="zh-CN"/>
        </w:rPr>
        <w:t>Test Requirements</w:t>
      </w:r>
      <w:r>
        <w:tab/>
        <w:t>1522</w:t>
      </w:r>
    </w:p>
    <w:p w:rsidR="009B3506" w:rsidRDefault="009B3506">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1522</w:t>
      </w:r>
    </w:p>
    <w:p w:rsidR="009B3506" w:rsidRDefault="009B3506">
      <w:pPr>
        <w:pStyle w:val="TOC4"/>
        <w:rPr>
          <w:rFonts w:asciiTheme="minorHAnsi" w:eastAsiaTheme="minorEastAsia" w:hAnsiTheme="minorHAnsi" w:cstheme="minorBidi"/>
          <w:sz w:val="22"/>
          <w:szCs w:val="22"/>
        </w:rPr>
      </w:pPr>
      <w:r w:rsidRPr="009B3506">
        <w:t>A.7.3.47.1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1522</w:t>
      </w:r>
    </w:p>
    <w:p w:rsidR="009B3506" w:rsidRDefault="009B3506">
      <w:pPr>
        <w:pStyle w:val="TOC4"/>
        <w:rPr>
          <w:rFonts w:asciiTheme="minorHAnsi" w:eastAsiaTheme="minorEastAsia" w:hAnsiTheme="minorHAnsi" w:cstheme="minorBidi"/>
          <w:sz w:val="22"/>
          <w:szCs w:val="22"/>
        </w:rPr>
      </w:pPr>
      <w:r w:rsidRPr="009B3506">
        <w:t>A.7.3.47.2</w:t>
      </w:r>
      <w:r w:rsidRPr="009B3506">
        <w:rPr>
          <w:rFonts w:asciiTheme="minorHAnsi" w:eastAsiaTheme="minorEastAsia" w:hAnsiTheme="minorHAnsi" w:cstheme="minorBidi"/>
          <w:sz w:val="22"/>
          <w:szCs w:val="22"/>
        </w:rPr>
        <w:tab/>
      </w:r>
      <w:r w:rsidRPr="00432094">
        <w:rPr>
          <w:snapToGrid w:val="0"/>
          <w:lang w:eastAsia="zh-CN"/>
        </w:rPr>
        <w:t>Test Requirements</w:t>
      </w:r>
      <w:r>
        <w:tab/>
        <w:t>1525</w:t>
      </w:r>
    </w:p>
    <w:p w:rsidR="009B3506" w:rsidRDefault="009B3506">
      <w:pPr>
        <w:pStyle w:val="TOC3"/>
        <w:rPr>
          <w:rFonts w:asciiTheme="minorHAnsi" w:eastAsiaTheme="minorEastAsia" w:hAnsiTheme="minorHAnsi" w:cstheme="minorBidi"/>
          <w:sz w:val="22"/>
          <w:szCs w:val="22"/>
        </w:rPr>
      </w:pPr>
      <w:r w:rsidRPr="009B3506">
        <w:t>A.7.3.48</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FD-</w:t>
      </w:r>
      <w:r w:rsidRPr="00432094">
        <w:rPr>
          <w:rFonts w:eastAsia="MS Mincho"/>
          <w:lang w:eastAsia="zh-CN"/>
        </w:rPr>
        <w:t>FDD Radio Link Monitoring Test for Out-of-sync</w:t>
      </w:r>
      <w:r>
        <w:rPr>
          <w:lang w:eastAsia="zh-CN"/>
        </w:rPr>
        <w:t xml:space="preserve"> for Cat-M1 UE in CEMode A</w:t>
      </w:r>
      <w:r>
        <w:tab/>
        <w:t>1525</w:t>
      </w:r>
    </w:p>
    <w:p w:rsidR="009B3506" w:rsidRDefault="009B3506">
      <w:pPr>
        <w:pStyle w:val="TOC4"/>
        <w:rPr>
          <w:rFonts w:asciiTheme="minorHAnsi" w:eastAsiaTheme="minorEastAsia" w:hAnsiTheme="minorHAnsi" w:cstheme="minorBidi"/>
          <w:sz w:val="22"/>
          <w:szCs w:val="22"/>
        </w:rPr>
      </w:pPr>
      <w:r w:rsidRPr="009B3506">
        <w:t>A.7.3.48.1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1525</w:t>
      </w:r>
    </w:p>
    <w:p w:rsidR="009B3506" w:rsidRDefault="009B3506">
      <w:pPr>
        <w:pStyle w:val="TOC4"/>
        <w:rPr>
          <w:rFonts w:asciiTheme="minorHAnsi" w:eastAsiaTheme="minorEastAsia" w:hAnsiTheme="minorHAnsi" w:cstheme="minorBidi"/>
          <w:sz w:val="22"/>
          <w:szCs w:val="22"/>
        </w:rPr>
      </w:pPr>
      <w:r w:rsidRPr="009B3506">
        <w:t>A.7.3.48.2</w:t>
      </w:r>
      <w:r w:rsidRPr="009B3506">
        <w:rPr>
          <w:rFonts w:asciiTheme="minorHAnsi" w:eastAsiaTheme="minorEastAsia" w:hAnsiTheme="minorHAnsi" w:cstheme="minorBidi"/>
          <w:sz w:val="22"/>
          <w:szCs w:val="22"/>
        </w:rPr>
        <w:tab/>
      </w:r>
      <w:r w:rsidRPr="00432094">
        <w:rPr>
          <w:snapToGrid w:val="0"/>
        </w:rPr>
        <w:t>Test Requirements</w:t>
      </w:r>
      <w:r>
        <w:tab/>
        <w:t>1528</w:t>
      </w:r>
    </w:p>
    <w:p w:rsidR="009B3506" w:rsidRDefault="009B3506">
      <w:pPr>
        <w:pStyle w:val="TOC3"/>
        <w:rPr>
          <w:rFonts w:asciiTheme="minorHAnsi" w:eastAsiaTheme="minorEastAsia" w:hAnsiTheme="minorHAnsi" w:cstheme="minorBidi"/>
          <w:sz w:val="22"/>
          <w:szCs w:val="22"/>
        </w:rPr>
      </w:pPr>
      <w:r w:rsidRPr="009B3506">
        <w:t>A.7.3.49</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FD-</w:t>
      </w:r>
      <w:r w:rsidRPr="00432094">
        <w:rPr>
          <w:rFonts w:eastAsia="MS Mincho"/>
          <w:lang w:eastAsia="zh-CN"/>
        </w:rPr>
        <w:t>FDD Radio Link Monitoring Test for In-Sync</w:t>
      </w:r>
      <w:r>
        <w:rPr>
          <w:lang w:eastAsia="zh-CN"/>
        </w:rPr>
        <w:t xml:space="preserve"> for Cat-M1 UE in CEMode A</w:t>
      </w:r>
      <w:r>
        <w:tab/>
        <w:t>1528</w:t>
      </w:r>
    </w:p>
    <w:p w:rsidR="009B3506" w:rsidRDefault="009B3506">
      <w:pPr>
        <w:pStyle w:val="TOC4"/>
        <w:rPr>
          <w:rFonts w:asciiTheme="minorHAnsi" w:eastAsiaTheme="minorEastAsia" w:hAnsiTheme="minorHAnsi" w:cstheme="minorBidi"/>
          <w:sz w:val="22"/>
          <w:szCs w:val="22"/>
        </w:rPr>
      </w:pPr>
      <w:r w:rsidRPr="009B3506">
        <w:t>A.7.3.49.1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1528</w:t>
      </w:r>
    </w:p>
    <w:p w:rsidR="009B3506" w:rsidRDefault="009B3506">
      <w:pPr>
        <w:pStyle w:val="TOC4"/>
        <w:rPr>
          <w:rFonts w:asciiTheme="minorHAnsi" w:eastAsiaTheme="minorEastAsia" w:hAnsiTheme="minorHAnsi" w:cstheme="minorBidi"/>
          <w:sz w:val="22"/>
          <w:szCs w:val="22"/>
        </w:rPr>
      </w:pPr>
      <w:r w:rsidRPr="009B3506">
        <w:t>A.7.3.49.2</w:t>
      </w:r>
      <w:r w:rsidRPr="009B3506">
        <w:rPr>
          <w:rFonts w:asciiTheme="minorHAnsi" w:eastAsiaTheme="minorEastAsia" w:hAnsiTheme="minorHAnsi" w:cstheme="minorBidi"/>
          <w:sz w:val="22"/>
          <w:szCs w:val="22"/>
        </w:rPr>
        <w:tab/>
      </w:r>
      <w:r w:rsidRPr="00432094">
        <w:rPr>
          <w:snapToGrid w:val="0"/>
        </w:rPr>
        <w:t>Test Requirements</w:t>
      </w:r>
      <w:r>
        <w:tab/>
        <w:t>1531</w:t>
      </w:r>
    </w:p>
    <w:p w:rsidR="009B3506" w:rsidRDefault="009B3506">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1531</w:t>
      </w:r>
    </w:p>
    <w:p w:rsidR="009B3506" w:rsidRDefault="009B3506">
      <w:pPr>
        <w:pStyle w:val="TOC4"/>
        <w:rPr>
          <w:rFonts w:asciiTheme="minorHAnsi" w:eastAsiaTheme="minorEastAsia" w:hAnsiTheme="minorHAnsi" w:cstheme="minorBidi"/>
          <w:sz w:val="22"/>
          <w:szCs w:val="22"/>
        </w:rPr>
      </w:pPr>
      <w:r w:rsidRPr="009B3506">
        <w:t>A.7.3.50.1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1531</w:t>
      </w:r>
    </w:p>
    <w:p w:rsidR="009B3506" w:rsidRDefault="009B3506">
      <w:pPr>
        <w:pStyle w:val="TOC4"/>
        <w:rPr>
          <w:rFonts w:asciiTheme="minorHAnsi" w:eastAsiaTheme="minorEastAsia" w:hAnsiTheme="minorHAnsi" w:cstheme="minorBidi"/>
          <w:sz w:val="22"/>
          <w:szCs w:val="22"/>
        </w:rPr>
      </w:pPr>
      <w:r w:rsidRPr="009B3506">
        <w:t>A.7.3.50.2</w:t>
      </w:r>
      <w:r w:rsidRPr="009B3506">
        <w:rPr>
          <w:rFonts w:asciiTheme="minorHAnsi" w:eastAsiaTheme="minorEastAsia" w:hAnsiTheme="minorHAnsi" w:cstheme="minorBidi"/>
          <w:sz w:val="22"/>
          <w:szCs w:val="22"/>
        </w:rPr>
        <w:tab/>
      </w:r>
      <w:r w:rsidRPr="00432094">
        <w:rPr>
          <w:snapToGrid w:val="0"/>
        </w:rPr>
        <w:t>Test Requirements</w:t>
      </w:r>
      <w:r>
        <w:tab/>
        <w:t>1534</w:t>
      </w:r>
    </w:p>
    <w:p w:rsidR="009B3506" w:rsidRDefault="009B3506">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1534</w:t>
      </w:r>
    </w:p>
    <w:p w:rsidR="009B3506" w:rsidRDefault="009B3506">
      <w:pPr>
        <w:pStyle w:val="TOC4"/>
        <w:rPr>
          <w:rFonts w:asciiTheme="minorHAnsi" w:eastAsiaTheme="minorEastAsia" w:hAnsiTheme="minorHAnsi" w:cstheme="minorBidi"/>
          <w:sz w:val="22"/>
          <w:szCs w:val="22"/>
        </w:rPr>
      </w:pPr>
      <w:r w:rsidRPr="009B3506">
        <w:t>A.7.3.51.1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1534</w:t>
      </w:r>
    </w:p>
    <w:p w:rsidR="009B3506" w:rsidRDefault="009B3506">
      <w:pPr>
        <w:pStyle w:val="TOC4"/>
        <w:rPr>
          <w:rFonts w:asciiTheme="minorHAnsi" w:eastAsiaTheme="minorEastAsia" w:hAnsiTheme="minorHAnsi" w:cstheme="minorBidi"/>
          <w:sz w:val="22"/>
          <w:szCs w:val="22"/>
        </w:rPr>
      </w:pPr>
      <w:r w:rsidRPr="009B3506">
        <w:t>A.7.3.51.2</w:t>
      </w:r>
      <w:r w:rsidRPr="009B3506">
        <w:rPr>
          <w:rFonts w:asciiTheme="minorHAnsi" w:eastAsiaTheme="minorEastAsia" w:hAnsiTheme="minorHAnsi" w:cstheme="minorBidi"/>
          <w:sz w:val="22"/>
          <w:szCs w:val="22"/>
        </w:rPr>
        <w:tab/>
      </w:r>
      <w:r w:rsidRPr="00432094">
        <w:rPr>
          <w:snapToGrid w:val="0"/>
        </w:rPr>
        <w:t>Test Requirements</w:t>
      </w:r>
      <w:r>
        <w:tab/>
        <w:t>1537</w:t>
      </w:r>
    </w:p>
    <w:p w:rsidR="009B3506" w:rsidRDefault="009B3506">
      <w:pPr>
        <w:pStyle w:val="TOC3"/>
        <w:rPr>
          <w:rFonts w:asciiTheme="minorHAnsi" w:eastAsiaTheme="minorEastAsia" w:hAnsiTheme="minorHAnsi" w:cstheme="minorBidi"/>
          <w:sz w:val="22"/>
          <w:szCs w:val="22"/>
        </w:rPr>
      </w:pPr>
      <w:r w:rsidRPr="009B3506">
        <w:t>A.7.3.52</w:t>
      </w:r>
      <w:r w:rsidRPr="009B3506">
        <w:rPr>
          <w:rFonts w:asciiTheme="minorHAnsi" w:hAnsiTheme="minorHAnsi" w:cstheme="minorBidi"/>
          <w:sz w:val="22"/>
          <w:szCs w:val="22"/>
        </w:rPr>
        <w:tab/>
      </w:r>
      <w:r w:rsidRPr="00432094">
        <w:rPr>
          <w:rFonts w:eastAsia="MS Mincho"/>
          <w:lang w:eastAsia="zh-CN"/>
        </w:rPr>
        <w:t>E-UTRAN HD-FDD Radio Link Monitoring Test for Out-of-sync for Cat-M1 UE in CEMode A</w:t>
      </w:r>
      <w:r>
        <w:tab/>
        <w:t>1537</w:t>
      </w:r>
    </w:p>
    <w:p w:rsidR="009B3506" w:rsidRDefault="009B3506">
      <w:pPr>
        <w:pStyle w:val="TOC4"/>
        <w:rPr>
          <w:rFonts w:asciiTheme="minorHAnsi" w:eastAsiaTheme="minorEastAsia" w:hAnsiTheme="minorHAnsi" w:cstheme="minorBidi"/>
          <w:sz w:val="22"/>
          <w:szCs w:val="22"/>
        </w:rPr>
      </w:pPr>
      <w:r w:rsidRPr="009B3506">
        <w:t>A.7.3.52.1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1537</w:t>
      </w:r>
    </w:p>
    <w:p w:rsidR="009B3506" w:rsidRDefault="009B3506">
      <w:pPr>
        <w:pStyle w:val="TOC4"/>
        <w:rPr>
          <w:rFonts w:asciiTheme="minorHAnsi" w:eastAsiaTheme="minorEastAsia" w:hAnsiTheme="minorHAnsi" w:cstheme="minorBidi"/>
          <w:sz w:val="22"/>
          <w:szCs w:val="22"/>
        </w:rPr>
      </w:pPr>
      <w:r w:rsidRPr="009B3506">
        <w:t>A.7.3.52.2</w:t>
      </w:r>
      <w:r w:rsidRPr="009B3506">
        <w:rPr>
          <w:rFonts w:asciiTheme="minorHAnsi" w:eastAsiaTheme="minorEastAsia" w:hAnsiTheme="minorHAnsi" w:cstheme="minorBidi"/>
          <w:sz w:val="22"/>
          <w:szCs w:val="22"/>
        </w:rPr>
        <w:tab/>
      </w:r>
      <w:r w:rsidRPr="00432094">
        <w:rPr>
          <w:snapToGrid w:val="0"/>
        </w:rPr>
        <w:t>Test Requirements</w:t>
      </w:r>
      <w:r>
        <w:tab/>
        <w:t>1540</w:t>
      </w:r>
    </w:p>
    <w:p w:rsidR="009B3506" w:rsidRDefault="009B3506">
      <w:pPr>
        <w:pStyle w:val="TOC3"/>
        <w:rPr>
          <w:rFonts w:asciiTheme="minorHAnsi" w:eastAsiaTheme="minorEastAsia" w:hAnsiTheme="minorHAnsi" w:cstheme="minorBidi"/>
          <w:sz w:val="22"/>
          <w:szCs w:val="22"/>
        </w:rPr>
      </w:pPr>
      <w:r w:rsidRPr="009B3506">
        <w:t>A.7.3.53</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HD-</w:t>
      </w:r>
      <w:r w:rsidRPr="00432094">
        <w:rPr>
          <w:rFonts w:eastAsia="MS Mincho"/>
          <w:lang w:eastAsia="zh-CN"/>
        </w:rPr>
        <w:t>FDD Radio Link Monitoring Test for In-Sync</w:t>
      </w:r>
      <w:r>
        <w:rPr>
          <w:lang w:eastAsia="zh-CN"/>
        </w:rPr>
        <w:t xml:space="preserve"> for Cat-M1 UE in CEMode A</w:t>
      </w:r>
      <w:r>
        <w:tab/>
        <w:t>1540</w:t>
      </w:r>
    </w:p>
    <w:p w:rsidR="009B3506" w:rsidRDefault="009B3506">
      <w:pPr>
        <w:pStyle w:val="TOC4"/>
        <w:rPr>
          <w:rFonts w:asciiTheme="minorHAnsi" w:eastAsiaTheme="minorEastAsia" w:hAnsiTheme="minorHAnsi" w:cstheme="minorBidi"/>
          <w:sz w:val="22"/>
          <w:szCs w:val="22"/>
        </w:rPr>
      </w:pPr>
      <w:r w:rsidRPr="009B3506">
        <w:lastRenderedPageBreak/>
        <w:t>A.7.3.53.1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1540</w:t>
      </w:r>
    </w:p>
    <w:p w:rsidR="009B3506" w:rsidRDefault="009B3506">
      <w:pPr>
        <w:pStyle w:val="TOC4"/>
        <w:rPr>
          <w:rFonts w:asciiTheme="minorHAnsi" w:eastAsiaTheme="minorEastAsia" w:hAnsiTheme="minorHAnsi" w:cstheme="minorBidi"/>
          <w:sz w:val="22"/>
          <w:szCs w:val="22"/>
        </w:rPr>
      </w:pPr>
      <w:r w:rsidRPr="009B3506">
        <w:t>A.7.3.53.2</w:t>
      </w:r>
      <w:r w:rsidRPr="009B3506">
        <w:rPr>
          <w:rFonts w:asciiTheme="minorHAnsi" w:eastAsiaTheme="minorEastAsia" w:hAnsiTheme="minorHAnsi" w:cstheme="minorBidi"/>
          <w:sz w:val="22"/>
          <w:szCs w:val="22"/>
        </w:rPr>
        <w:tab/>
      </w:r>
      <w:r w:rsidRPr="00432094">
        <w:rPr>
          <w:snapToGrid w:val="0"/>
        </w:rPr>
        <w:t>Test Requirements</w:t>
      </w:r>
      <w:r>
        <w:tab/>
        <w:t>1543</w:t>
      </w:r>
    </w:p>
    <w:p w:rsidR="009B3506" w:rsidRDefault="009B3506">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1543</w:t>
      </w:r>
    </w:p>
    <w:p w:rsidR="009B3506" w:rsidRDefault="009B3506">
      <w:pPr>
        <w:pStyle w:val="TOC4"/>
        <w:rPr>
          <w:rFonts w:asciiTheme="minorHAnsi" w:eastAsiaTheme="minorEastAsia" w:hAnsiTheme="minorHAnsi" w:cstheme="minorBidi"/>
          <w:sz w:val="22"/>
          <w:szCs w:val="22"/>
        </w:rPr>
      </w:pPr>
      <w:r w:rsidRPr="009B3506">
        <w:t>A.7.3.54.1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1543</w:t>
      </w:r>
    </w:p>
    <w:p w:rsidR="009B3506" w:rsidRDefault="009B3506">
      <w:pPr>
        <w:pStyle w:val="TOC4"/>
        <w:rPr>
          <w:rFonts w:asciiTheme="minorHAnsi" w:eastAsiaTheme="minorEastAsia" w:hAnsiTheme="minorHAnsi" w:cstheme="minorBidi"/>
          <w:sz w:val="22"/>
          <w:szCs w:val="22"/>
        </w:rPr>
      </w:pPr>
      <w:r w:rsidRPr="009B3506">
        <w:t>A.7.3.54.2</w:t>
      </w:r>
      <w:r w:rsidRPr="009B3506">
        <w:rPr>
          <w:rFonts w:asciiTheme="minorHAnsi" w:eastAsiaTheme="minorEastAsia" w:hAnsiTheme="minorHAnsi" w:cstheme="minorBidi"/>
          <w:sz w:val="22"/>
          <w:szCs w:val="22"/>
        </w:rPr>
        <w:tab/>
      </w:r>
      <w:r w:rsidRPr="00432094">
        <w:rPr>
          <w:snapToGrid w:val="0"/>
        </w:rPr>
        <w:t>Test Requirements</w:t>
      </w:r>
      <w:r>
        <w:tab/>
        <w:t>1546</w:t>
      </w:r>
    </w:p>
    <w:p w:rsidR="009B3506" w:rsidRDefault="009B3506">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1546</w:t>
      </w:r>
    </w:p>
    <w:p w:rsidR="009B3506" w:rsidRDefault="009B3506">
      <w:pPr>
        <w:pStyle w:val="TOC4"/>
        <w:rPr>
          <w:rFonts w:asciiTheme="minorHAnsi" w:eastAsiaTheme="minorEastAsia" w:hAnsiTheme="minorHAnsi" w:cstheme="minorBidi"/>
          <w:sz w:val="22"/>
          <w:szCs w:val="22"/>
        </w:rPr>
      </w:pPr>
      <w:r w:rsidRPr="009B3506">
        <w:t>A.7.3.55.1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1546</w:t>
      </w:r>
    </w:p>
    <w:p w:rsidR="009B3506" w:rsidRDefault="009B3506">
      <w:pPr>
        <w:pStyle w:val="TOC4"/>
        <w:rPr>
          <w:rFonts w:asciiTheme="minorHAnsi" w:eastAsiaTheme="minorEastAsia" w:hAnsiTheme="minorHAnsi" w:cstheme="minorBidi"/>
          <w:sz w:val="22"/>
          <w:szCs w:val="22"/>
        </w:rPr>
      </w:pPr>
      <w:r w:rsidRPr="009B3506">
        <w:t>A.7.3.55.2</w:t>
      </w:r>
      <w:r w:rsidRPr="009B3506">
        <w:rPr>
          <w:rFonts w:asciiTheme="minorHAnsi" w:eastAsiaTheme="minorEastAsia" w:hAnsiTheme="minorHAnsi" w:cstheme="minorBidi"/>
          <w:sz w:val="22"/>
          <w:szCs w:val="22"/>
        </w:rPr>
        <w:tab/>
      </w:r>
      <w:r w:rsidRPr="00432094">
        <w:rPr>
          <w:snapToGrid w:val="0"/>
        </w:rPr>
        <w:t>Test Requirements</w:t>
      </w:r>
      <w:r>
        <w:tab/>
        <w:t>1549</w:t>
      </w:r>
    </w:p>
    <w:p w:rsidR="009B3506" w:rsidRDefault="009B3506">
      <w:pPr>
        <w:pStyle w:val="TOC3"/>
        <w:rPr>
          <w:rFonts w:asciiTheme="minorHAnsi" w:eastAsiaTheme="minorEastAsia" w:hAnsiTheme="minorHAnsi" w:cstheme="minorBidi"/>
          <w:sz w:val="22"/>
          <w:szCs w:val="22"/>
        </w:rPr>
      </w:pPr>
      <w:r w:rsidRPr="009B3506">
        <w:t>A.7.3.56</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TDD</w:t>
      </w:r>
      <w:r w:rsidRPr="00432094">
        <w:rPr>
          <w:rFonts w:eastAsia="MS Mincho"/>
          <w:lang w:eastAsia="zh-CN"/>
        </w:rPr>
        <w:t xml:space="preserve"> Radio Link Monitoring Test for Out-of-sync</w:t>
      </w:r>
      <w:r>
        <w:rPr>
          <w:lang w:eastAsia="zh-CN"/>
        </w:rPr>
        <w:t xml:space="preserve"> for Cat-M1 UE in CEMode A</w:t>
      </w:r>
      <w:r>
        <w:tab/>
        <w:t>1549</w:t>
      </w:r>
    </w:p>
    <w:p w:rsidR="009B3506" w:rsidRDefault="009B3506">
      <w:pPr>
        <w:pStyle w:val="TOC4"/>
        <w:rPr>
          <w:rFonts w:asciiTheme="minorHAnsi" w:eastAsiaTheme="minorEastAsia" w:hAnsiTheme="minorHAnsi" w:cstheme="minorBidi"/>
          <w:sz w:val="22"/>
          <w:szCs w:val="22"/>
        </w:rPr>
      </w:pPr>
      <w:r w:rsidRPr="009B3506">
        <w:t>A.7.3.56.1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1549</w:t>
      </w:r>
    </w:p>
    <w:p w:rsidR="009B3506" w:rsidRDefault="009B3506">
      <w:pPr>
        <w:pStyle w:val="TOC4"/>
        <w:rPr>
          <w:rFonts w:asciiTheme="minorHAnsi" w:eastAsiaTheme="minorEastAsia" w:hAnsiTheme="minorHAnsi" w:cstheme="minorBidi"/>
          <w:sz w:val="22"/>
          <w:szCs w:val="22"/>
        </w:rPr>
      </w:pPr>
      <w:r w:rsidRPr="009B3506">
        <w:t>A.7.3.56.2</w:t>
      </w:r>
      <w:r w:rsidRPr="009B3506">
        <w:rPr>
          <w:rFonts w:asciiTheme="minorHAnsi" w:eastAsiaTheme="minorEastAsia" w:hAnsiTheme="minorHAnsi" w:cstheme="minorBidi"/>
          <w:sz w:val="22"/>
          <w:szCs w:val="22"/>
        </w:rPr>
        <w:tab/>
      </w:r>
      <w:r w:rsidRPr="00432094">
        <w:rPr>
          <w:snapToGrid w:val="0"/>
        </w:rPr>
        <w:t>Test Requirements</w:t>
      </w:r>
      <w:r>
        <w:tab/>
        <w:t>1552</w:t>
      </w:r>
    </w:p>
    <w:p w:rsidR="009B3506" w:rsidRDefault="009B3506">
      <w:pPr>
        <w:pStyle w:val="TOC3"/>
        <w:rPr>
          <w:rFonts w:asciiTheme="minorHAnsi" w:eastAsiaTheme="minorEastAsia" w:hAnsiTheme="minorHAnsi" w:cstheme="minorBidi"/>
          <w:sz w:val="22"/>
          <w:szCs w:val="22"/>
        </w:rPr>
      </w:pPr>
      <w:r w:rsidRPr="009B3506">
        <w:t>A.7.3.57</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T</w:t>
      </w:r>
      <w:r w:rsidRPr="00432094">
        <w:rPr>
          <w:rFonts w:eastAsia="MS Mincho"/>
          <w:lang w:eastAsia="zh-CN"/>
        </w:rPr>
        <w:t>DD Radio Link Monitoring Test for In-Sync</w:t>
      </w:r>
      <w:r>
        <w:rPr>
          <w:lang w:eastAsia="zh-CN"/>
        </w:rPr>
        <w:t xml:space="preserve"> for Cat-M1 UE in CEMode A</w:t>
      </w:r>
      <w:r>
        <w:tab/>
        <w:t>1552</w:t>
      </w:r>
    </w:p>
    <w:p w:rsidR="009B3506" w:rsidRDefault="009B3506">
      <w:pPr>
        <w:pStyle w:val="TOC4"/>
        <w:rPr>
          <w:rFonts w:asciiTheme="minorHAnsi" w:eastAsiaTheme="minorEastAsia" w:hAnsiTheme="minorHAnsi" w:cstheme="minorBidi"/>
          <w:sz w:val="22"/>
          <w:szCs w:val="22"/>
        </w:rPr>
      </w:pPr>
      <w:r w:rsidRPr="009B3506">
        <w:t>A.7.3.57.1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1552</w:t>
      </w:r>
    </w:p>
    <w:p w:rsidR="009B3506" w:rsidRDefault="009B3506">
      <w:pPr>
        <w:pStyle w:val="TOC4"/>
        <w:rPr>
          <w:rFonts w:asciiTheme="minorHAnsi" w:eastAsiaTheme="minorEastAsia" w:hAnsiTheme="minorHAnsi" w:cstheme="minorBidi"/>
          <w:sz w:val="22"/>
          <w:szCs w:val="22"/>
        </w:rPr>
      </w:pPr>
      <w:r w:rsidRPr="009B3506">
        <w:t>A.7.3.57.2</w:t>
      </w:r>
      <w:r w:rsidRPr="009B3506">
        <w:rPr>
          <w:rFonts w:asciiTheme="minorHAnsi" w:eastAsiaTheme="minorEastAsia" w:hAnsiTheme="minorHAnsi" w:cstheme="minorBidi"/>
          <w:sz w:val="22"/>
          <w:szCs w:val="22"/>
        </w:rPr>
        <w:tab/>
      </w:r>
      <w:r w:rsidRPr="00432094">
        <w:rPr>
          <w:snapToGrid w:val="0"/>
        </w:rPr>
        <w:t>Test Requirements</w:t>
      </w:r>
      <w:r>
        <w:tab/>
        <w:t>1555</w:t>
      </w:r>
    </w:p>
    <w:p w:rsidR="009B3506" w:rsidRDefault="009B3506">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1555</w:t>
      </w:r>
    </w:p>
    <w:p w:rsidR="009B3506" w:rsidRDefault="009B3506">
      <w:pPr>
        <w:pStyle w:val="TOC4"/>
        <w:rPr>
          <w:rFonts w:asciiTheme="minorHAnsi" w:eastAsiaTheme="minorEastAsia" w:hAnsiTheme="minorHAnsi" w:cstheme="minorBidi"/>
          <w:sz w:val="22"/>
          <w:szCs w:val="22"/>
        </w:rPr>
      </w:pPr>
      <w:r w:rsidRPr="009B3506">
        <w:t>A.7.3.58.1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1555</w:t>
      </w:r>
    </w:p>
    <w:p w:rsidR="009B3506" w:rsidRDefault="009B3506">
      <w:pPr>
        <w:pStyle w:val="TOC4"/>
        <w:rPr>
          <w:rFonts w:asciiTheme="minorHAnsi" w:eastAsiaTheme="minorEastAsia" w:hAnsiTheme="minorHAnsi" w:cstheme="minorBidi"/>
          <w:sz w:val="22"/>
          <w:szCs w:val="22"/>
        </w:rPr>
      </w:pPr>
      <w:r w:rsidRPr="009B3506">
        <w:t>A.7.3.58.2</w:t>
      </w:r>
      <w:r w:rsidRPr="009B3506">
        <w:rPr>
          <w:rFonts w:asciiTheme="minorHAnsi" w:eastAsiaTheme="minorEastAsia" w:hAnsiTheme="minorHAnsi" w:cstheme="minorBidi"/>
          <w:sz w:val="22"/>
          <w:szCs w:val="22"/>
        </w:rPr>
        <w:tab/>
      </w:r>
      <w:r w:rsidRPr="00432094">
        <w:rPr>
          <w:snapToGrid w:val="0"/>
        </w:rPr>
        <w:t>Test Requirements</w:t>
      </w:r>
      <w:r>
        <w:tab/>
        <w:t>1558</w:t>
      </w:r>
    </w:p>
    <w:p w:rsidR="009B3506" w:rsidRDefault="009B3506">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1558</w:t>
      </w:r>
    </w:p>
    <w:p w:rsidR="009B3506" w:rsidRDefault="009B3506">
      <w:pPr>
        <w:pStyle w:val="TOC4"/>
        <w:rPr>
          <w:rFonts w:asciiTheme="minorHAnsi" w:eastAsiaTheme="minorEastAsia" w:hAnsiTheme="minorHAnsi" w:cstheme="minorBidi"/>
          <w:sz w:val="22"/>
          <w:szCs w:val="22"/>
        </w:rPr>
      </w:pPr>
      <w:r w:rsidRPr="009B3506">
        <w:t>A.7.3.59.1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1558</w:t>
      </w:r>
    </w:p>
    <w:p w:rsidR="009B3506" w:rsidRDefault="009B3506">
      <w:pPr>
        <w:pStyle w:val="TOC4"/>
        <w:rPr>
          <w:rFonts w:asciiTheme="minorHAnsi" w:eastAsiaTheme="minorEastAsia" w:hAnsiTheme="minorHAnsi" w:cstheme="minorBidi"/>
          <w:sz w:val="22"/>
          <w:szCs w:val="22"/>
        </w:rPr>
      </w:pPr>
      <w:r w:rsidRPr="009B3506">
        <w:t>A.7.3.59.2</w:t>
      </w:r>
      <w:r w:rsidRPr="009B3506">
        <w:rPr>
          <w:rFonts w:asciiTheme="minorHAnsi" w:eastAsiaTheme="minorEastAsia" w:hAnsiTheme="minorHAnsi" w:cstheme="minorBidi"/>
          <w:sz w:val="22"/>
          <w:szCs w:val="22"/>
        </w:rPr>
        <w:tab/>
      </w:r>
      <w:r w:rsidRPr="00432094">
        <w:rPr>
          <w:snapToGrid w:val="0"/>
        </w:rPr>
        <w:t>Test Requirements</w:t>
      </w:r>
      <w:r>
        <w:tab/>
        <w:t>1561</w:t>
      </w:r>
    </w:p>
    <w:p w:rsidR="009B3506" w:rsidRDefault="009B3506">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1561</w:t>
      </w:r>
    </w:p>
    <w:p w:rsidR="009B3506" w:rsidRDefault="009B3506">
      <w:pPr>
        <w:pStyle w:val="TOC4"/>
        <w:rPr>
          <w:rFonts w:asciiTheme="minorHAnsi" w:eastAsiaTheme="minorEastAsia" w:hAnsiTheme="minorHAnsi" w:cstheme="minorBidi"/>
          <w:sz w:val="22"/>
          <w:szCs w:val="22"/>
        </w:rPr>
      </w:pPr>
      <w:r w:rsidRPr="009B3506">
        <w:t>A.7.3.60.1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1561</w:t>
      </w:r>
    </w:p>
    <w:p w:rsidR="009B3506" w:rsidRDefault="009B3506">
      <w:pPr>
        <w:pStyle w:val="TOC4"/>
        <w:rPr>
          <w:rFonts w:asciiTheme="minorHAnsi" w:eastAsiaTheme="minorEastAsia" w:hAnsiTheme="minorHAnsi" w:cstheme="minorBidi"/>
          <w:sz w:val="22"/>
          <w:szCs w:val="22"/>
        </w:rPr>
      </w:pPr>
      <w:r w:rsidRPr="009B3506">
        <w:t>A.7.3.60.2</w:t>
      </w:r>
      <w:r w:rsidRPr="009B3506">
        <w:rPr>
          <w:rFonts w:asciiTheme="minorHAnsi" w:eastAsiaTheme="minorEastAsia" w:hAnsiTheme="minorHAnsi" w:cstheme="minorBidi"/>
          <w:sz w:val="22"/>
          <w:szCs w:val="22"/>
        </w:rPr>
        <w:tab/>
      </w:r>
      <w:r w:rsidRPr="00432094">
        <w:rPr>
          <w:snapToGrid w:val="0"/>
        </w:rPr>
        <w:t>Test Requirements</w:t>
      </w:r>
      <w:r>
        <w:tab/>
        <w:t>1565</w:t>
      </w:r>
    </w:p>
    <w:p w:rsidR="009B3506" w:rsidRDefault="009B3506">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1565</w:t>
      </w:r>
    </w:p>
    <w:p w:rsidR="009B3506" w:rsidRDefault="009B3506">
      <w:pPr>
        <w:pStyle w:val="TOC4"/>
        <w:rPr>
          <w:rFonts w:asciiTheme="minorHAnsi" w:eastAsiaTheme="minorEastAsia" w:hAnsiTheme="minorHAnsi" w:cstheme="minorBidi"/>
          <w:sz w:val="22"/>
          <w:szCs w:val="22"/>
        </w:rPr>
      </w:pPr>
      <w:r w:rsidRPr="009B3506">
        <w:t>A.7.3.61.1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1565</w:t>
      </w:r>
    </w:p>
    <w:p w:rsidR="009B3506" w:rsidRDefault="009B3506">
      <w:pPr>
        <w:pStyle w:val="TOC4"/>
        <w:rPr>
          <w:rFonts w:asciiTheme="minorHAnsi" w:eastAsiaTheme="minorEastAsia" w:hAnsiTheme="minorHAnsi" w:cstheme="minorBidi"/>
          <w:sz w:val="22"/>
          <w:szCs w:val="22"/>
        </w:rPr>
      </w:pPr>
      <w:r w:rsidRPr="009B3506">
        <w:t>A.7.3.61.2</w:t>
      </w:r>
      <w:r w:rsidRPr="009B3506">
        <w:rPr>
          <w:rFonts w:asciiTheme="minorHAnsi" w:eastAsiaTheme="minorEastAsia" w:hAnsiTheme="minorHAnsi" w:cstheme="minorBidi"/>
          <w:sz w:val="22"/>
          <w:szCs w:val="22"/>
        </w:rPr>
        <w:tab/>
      </w:r>
      <w:r w:rsidRPr="00432094">
        <w:rPr>
          <w:snapToGrid w:val="0"/>
        </w:rPr>
        <w:t>Test Requirements</w:t>
      </w:r>
      <w:r>
        <w:tab/>
        <w:t>1569</w:t>
      </w:r>
    </w:p>
    <w:p w:rsidR="009B3506" w:rsidRDefault="009B3506">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1569</w:t>
      </w:r>
    </w:p>
    <w:p w:rsidR="009B3506" w:rsidRDefault="009B3506">
      <w:pPr>
        <w:pStyle w:val="TOC4"/>
        <w:rPr>
          <w:rFonts w:asciiTheme="minorHAnsi" w:eastAsiaTheme="minorEastAsia" w:hAnsiTheme="minorHAnsi" w:cstheme="minorBidi"/>
          <w:sz w:val="22"/>
          <w:szCs w:val="22"/>
        </w:rPr>
      </w:pPr>
      <w:r w:rsidRPr="009B3506">
        <w:t>A.7.3.62.1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1569</w:t>
      </w:r>
    </w:p>
    <w:p w:rsidR="009B3506" w:rsidRDefault="009B3506">
      <w:pPr>
        <w:pStyle w:val="TOC4"/>
        <w:rPr>
          <w:rFonts w:asciiTheme="minorHAnsi" w:eastAsiaTheme="minorEastAsia" w:hAnsiTheme="minorHAnsi" w:cstheme="minorBidi"/>
          <w:sz w:val="22"/>
          <w:szCs w:val="22"/>
        </w:rPr>
      </w:pPr>
      <w:r w:rsidRPr="009B3506">
        <w:t>A.7.3.62.2</w:t>
      </w:r>
      <w:r w:rsidRPr="009B3506">
        <w:rPr>
          <w:rFonts w:asciiTheme="minorHAnsi" w:eastAsiaTheme="minorEastAsia" w:hAnsiTheme="minorHAnsi" w:cstheme="minorBidi"/>
          <w:sz w:val="22"/>
          <w:szCs w:val="22"/>
        </w:rPr>
        <w:tab/>
      </w:r>
      <w:r w:rsidRPr="00432094">
        <w:rPr>
          <w:snapToGrid w:val="0"/>
        </w:rPr>
        <w:t>Test Requirements</w:t>
      </w:r>
      <w:r>
        <w:tab/>
        <w:t>1573</w:t>
      </w:r>
    </w:p>
    <w:p w:rsidR="009B3506" w:rsidRDefault="009B3506">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1573</w:t>
      </w:r>
    </w:p>
    <w:p w:rsidR="009B3506" w:rsidRDefault="009B3506">
      <w:pPr>
        <w:pStyle w:val="TOC4"/>
        <w:rPr>
          <w:rFonts w:asciiTheme="minorHAnsi" w:eastAsiaTheme="minorEastAsia" w:hAnsiTheme="minorHAnsi" w:cstheme="minorBidi"/>
          <w:sz w:val="22"/>
          <w:szCs w:val="22"/>
        </w:rPr>
      </w:pPr>
      <w:r w:rsidRPr="009B3506">
        <w:t>A.7.3.63.1</w:t>
      </w:r>
      <w:r w:rsidRPr="009B3506">
        <w:rPr>
          <w:rFonts w:asciiTheme="minorHAnsi" w:eastAsiaTheme="minorEastAsia" w:hAnsiTheme="minorHAnsi" w:cstheme="minorBidi"/>
          <w:sz w:val="22"/>
          <w:szCs w:val="22"/>
        </w:rPr>
        <w:tab/>
      </w:r>
      <w:r w:rsidRPr="00432094">
        <w:rPr>
          <w:snapToGrid w:val="0"/>
          <w:lang w:eastAsia="sv-SE"/>
        </w:rPr>
        <w:t>Test Purpose and Environment</w:t>
      </w:r>
      <w:r>
        <w:tab/>
        <w:t>1573</w:t>
      </w:r>
    </w:p>
    <w:p w:rsidR="009B3506" w:rsidRDefault="009B3506">
      <w:pPr>
        <w:pStyle w:val="TOC4"/>
        <w:rPr>
          <w:rFonts w:asciiTheme="minorHAnsi" w:eastAsiaTheme="minorEastAsia" w:hAnsiTheme="minorHAnsi" w:cstheme="minorBidi"/>
          <w:sz w:val="22"/>
          <w:szCs w:val="22"/>
        </w:rPr>
      </w:pPr>
      <w:r w:rsidRPr="009B3506">
        <w:t>A.7.3.63.2</w:t>
      </w:r>
      <w:r w:rsidRPr="009B3506">
        <w:rPr>
          <w:rFonts w:asciiTheme="minorHAnsi" w:eastAsiaTheme="minorEastAsia" w:hAnsiTheme="minorHAnsi" w:cstheme="minorBidi"/>
          <w:sz w:val="22"/>
          <w:szCs w:val="22"/>
        </w:rPr>
        <w:tab/>
      </w:r>
      <w:r w:rsidRPr="00432094">
        <w:rPr>
          <w:snapToGrid w:val="0"/>
          <w:lang w:eastAsia="sv-SE"/>
        </w:rPr>
        <w:t>Test Requirements</w:t>
      </w:r>
      <w:r>
        <w:tab/>
        <w:t>1577</w:t>
      </w:r>
    </w:p>
    <w:p w:rsidR="009B3506" w:rsidRDefault="009B3506">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1577</w:t>
      </w:r>
    </w:p>
    <w:p w:rsidR="009B3506" w:rsidRDefault="009B3506">
      <w:pPr>
        <w:pStyle w:val="TOC4"/>
        <w:rPr>
          <w:rFonts w:asciiTheme="minorHAnsi" w:eastAsiaTheme="minorEastAsia" w:hAnsiTheme="minorHAnsi" w:cstheme="minorBidi"/>
          <w:sz w:val="22"/>
          <w:szCs w:val="22"/>
        </w:rPr>
      </w:pPr>
      <w:r w:rsidRPr="009B3506">
        <w:t>A.7.3.64.1</w:t>
      </w:r>
      <w:r w:rsidRPr="009B3506">
        <w:rPr>
          <w:rFonts w:asciiTheme="minorHAnsi" w:eastAsiaTheme="minorEastAsia" w:hAnsiTheme="minorHAnsi" w:cstheme="minorBidi"/>
          <w:sz w:val="22"/>
          <w:szCs w:val="22"/>
        </w:rPr>
        <w:tab/>
      </w:r>
      <w:r w:rsidRPr="00432094">
        <w:rPr>
          <w:snapToGrid w:val="0"/>
        </w:rPr>
        <w:t>Test Purpose and Environment</w:t>
      </w:r>
      <w:r>
        <w:tab/>
        <w:t>1577</w:t>
      </w:r>
    </w:p>
    <w:p w:rsidR="009B3506" w:rsidRDefault="009B3506">
      <w:pPr>
        <w:pStyle w:val="TOC4"/>
        <w:rPr>
          <w:rFonts w:asciiTheme="minorHAnsi" w:eastAsiaTheme="minorEastAsia" w:hAnsiTheme="minorHAnsi" w:cstheme="minorBidi"/>
          <w:sz w:val="22"/>
          <w:szCs w:val="22"/>
        </w:rPr>
      </w:pPr>
      <w:r w:rsidRPr="009B3506">
        <w:t>A.7.3.64.2</w:t>
      </w:r>
      <w:r w:rsidRPr="009B3506">
        <w:rPr>
          <w:rFonts w:asciiTheme="minorHAnsi" w:eastAsiaTheme="minorEastAsia" w:hAnsiTheme="minorHAnsi" w:cstheme="minorBidi"/>
          <w:sz w:val="22"/>
          <w:szCs w:val="22"/>
        </w:rPr>
        <w:tab/>
      </w:r>
      <w:r w:rsidRPr="00432094">
        <w:rPr>
          <w:snapToGrid w:val="0"/>
        </w:rPr>
        <w:t>Test Requirements</w:t>
      </w:r>
      <w:r>
        <w:tab/>
        <w:t>1580</w:t>
      </w:r>
    </w:p>
    <w:p w:rsidR="009B3506" w:rsidRDefault="009B3506">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1581</w:t>
      </w:r>
    </w:p>
    <w:p w:rsidR="009B3506" w:rsidRDefault="009B3506">
      <w:pPr>
        <w:pStyle w:val="TOC4"/>
        <w:rPr>
          <w:rFonts w:asciiTheme="minorHAnsi" w:eastAsiaTheme="minorEastAsia" w:hAnsiTheme="minorHAnsi" w:cstheme="minorBidi"/>
          <w:sz w:val="22"/>
          <w:szCs w:val="22"/>
        </w:rPr>
      </w:pPr>
      <w:r w:rsidRPr="009B3506">
        <w:t>A.7.3.65.1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1581</w:t>
      </w:r>
    </w:p>
    <w:p w:rsidR="009B3506" w:rsidRDefault="009B3506">
      <w:pPr>
        <w:pStyle w:val="TOC4"/>
        <w:rPr>
          <w:rFonts w:asciiTheme="minorHAnsi" w:eastAsiaTheme="minorEastAsia" w:hAnsiTheme="minorHAnsi" w:cstheme="minorBidi"/>
          <w:sz w:val="22"/>
          <w:szCs w:val="22"/>
        </w:rPr>
      </w:pPr>
      <w:r w:rsidRPr="009B3506">
        <w:t>A.7.3.65.2</w:t>
      </w:r>
      <w:r w:rsidRPr="009B3506">
        <w:rPr>
          <w:rFonts w:asciiTheme="minorHAnsi" w:eastAsiaTheme="minorEastAsia" w:hAnsiTheme="minorHAnsi" w:cstheme="minorBidi"/>
          <w:sz w:val="22"/>
          <w:szCs w:val="22"/>
        </w:rPr>
        <w:tab/>
      </w:r>
      <w:r w:rsidRPr="00432094">
        <w:rPr>
          <w:snapToGrid w:val="0"/>
        </w:rPr>
        <w:t>Test Requirements</w:t>
      </w:r>
      <w:r>
        <w:tab/>
        <w:t>1584</w:t>
      </w:r>
    </w:p>
    <w:p w:rsidR="009B3506" w:rsidRDefault="009B3506">
      <w:pPr>
        <w:pStyle w:val="TOC3"/>
        <w:rPr>
          <w:rFonts w:asciiTheme="minorHAnsi" w:eastAsiaTheme="minorEastAsia" w:hAnsiTheme="minorHAnsi" w:cstheme="minorBidi"/>
          <w:sz w:val="22"/>
          <w:szCs w:val="22"/>
        </w:rPr>
      </w:pPr>
      <w:r w:rsidRPr="009B3506">
        <w:t>A.7.3.66</w:t>
      </w:r>
      <w:r w:rsidRPr="009B3506">
        <w:rPr>
          <w:rFonts w:asciiTheme="minorHAnsi" w:hAnsiTheme="minorHAnsi" w:cstheme="minorBidi"/>
          <w:sz w:val="22"/>
          <w:szCs w:val="22"/>
        </w:rPr>
        <w:tab/>
      </w:r>
      <w:r>
        <w:rPr>
          <w:lang w:eastAsia="zh-CN"/>
        </w:rPr>
        <w:t>HD-FDD</w:t>
      </w:r>
      <w:r w:rsidRPr="00432094">
        <w:rPr>
          <w:rFonts w:eastAsia="MS Mincho"/>
          <w:lang w:eastAsia="zh-CN"/>
        </w:rPr>
        <w:t xml:space="preserve"> Radio Link Monitoring Test for Out-of-sync</w:t>
      </w:r>
      <w:r>
        <w:rPr>
          <w:lang w:eastAsia="zh-CN"/>
        </w:rPr>
        <w:t xml:space="preserve"> without DRX for UE Category NB1 Standalone mode in Normal Coverage</w:t>
      </w:r>
      <w:r>
        <w:tab/>
        <w:t>1585</w:t>
      </w:r>
    </w:p>
    <w:p w:rsidR="009B3506" w:rsidRDefault="009B3506">
      <w:pPr>
        <w:pStyle w:val="TOC4"/>
        <w:rPr>
          <w:rFonts w:asciiTheme="minorHAnsi" w:eastAsiaTheme="minorEastAsia" w:hAnsiTheme="minorHAnsi" w:cstheme="minorBidi"/>
          <w:sz w:val="22"/>
          <w:szCs w:val="22"/>
        </w:rPr>
      </w:pPr>
      <w:r w:rsidRPr="009B3506">
        <w:t>A.7.3.66.1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1585</w:t>
      </w:r>
    </w:p>
    <w:p w:rsidR="009B3506" w:rsidRDefault="009B3506">
      <w:pPr>
        <w:pStyle w:val="TOC4"/>
        <w:rPr>
          <w:rFonts w:asciiTheme="minorHAnsi" w:eastAsiaTheme="minorEastAsia" w:hAnsiTheme="minorHAnsi" w:cstheme="minorBidi"/>
          <w:sz w:val="22"/>
          <w:szCs w:val="22"/>
        </w:rPr>
      </w:pPr>
      <w:r w:rsidRPr="009B3506">
        <w:t>A.7.3.66.2</w:t>
      </w:r>
      <w:r w:rsidRPr="009B3506">
        <w:rPr>
          <w:rFonts w:asciiTheme="minorHAnsi" w:eastAsiaTheme="minorEastAsia" w:hAnsiTheme="minorHAnsi" w:cstheme="minorBidi"/>
          <w:sz w:val="22"/>
          <w:szCs w:val="22"/>
        </w:rPr>
        <w:tab/>
      </w:r>
      <w:r w:rsidRPr="00432094">
        <w:rPr>
          <w:snapToGrid w:val="0"/>
        </w:rPr>
        <w:t>Test Requirements</w:t>
      </w:r>
      <w:r>
        <w:tab/>
        <w:t>1587</w:t>
      </w:r>
    </w:p>
    <w:p w:rsidR="009B3506" w:rsidRDefault="009B3506">
      <w:pPr>
        <w:pStyle w:val="TOC3"/>
        <w:rPr>
          <w:rFonts w:asciiTheme="minorHAnsi" w:eastAsiaTheme="minorEastAsia" w:hAnsiTheme="minorHAnsi" w:cstheme="minorBidi"/>
          <w:sz w:val="22"/>
          <w:szCs w:val="22"/>
        </w:rPr>
      </w:pPr>
      <w:r w:rsidRPr="009B3506">
        <w:t>A.7.3.67</w:t>
      </w:r>
      <w:r w:rsidRPr="009B3506">
        <w:rPr>
          <w:rFonts w:asciiTheme="minorHAnsi" w:hAnsiTheme="minorHAnsi" w:cstheme="minorBidi"/>
          <w:sz w:val="22"/>
          <w:szCs w:val="22"/>
        </w:rPr>
        <w:tab/>
      </w:r>
      <w:r>
        <w:rPr>
          <w:lang w:eastAsia="zh-CN"/>
        </w:rPr>
        <w:t>HD-FDD</w:t>
      </w:r>
      <w:r w:rsidRPr="00432094">
        <w:rPr>
          <w:rFonts w:eastAsia="MS Mincho"/>
          <w:lang w:eastAsia="zh-CN"/>
        </w:rPr>
        <w:t xml:space="preserve"> Radio Link Monitoring Test for Out-of-sync</w:t>
      </w:r>
      <w:r>
        <w:rPr>
          <w:lang w:eastAsia="zh-CN"/>
        </w:rPr>
        <w:t xml:space="preserve"> without DRX for UE Category NB1 guard band mode in Enhanced Coverage</w:t>
      </w:r>
      <w:r>
        <w:tab/>
        <w:t>1588</w:t>
      </w:r>
    </w:p>
    <w:p w:rsidR="009B3506" w:rsidRDefault="009B3506">
      <w:pPr>
        <w:pStyle w:val="TOC4"/>
        <w:rPr>
          <w:rFonts w:asciiTheme="minorHAnsi" w:eastAsiaTheme="minorEastAsia" w:hAnsiTheme="minorHAnsi" w:cstheme="minorBidi"/>
          <w:sz w:val="22"/>
          <w:szCs w:val="22"/>
        </w:rPr>
      </w:pPr>
      <w:r w:rsidRPr="009B3506">
        <w:t>A.7.3.67.1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1588</w:t>
      </w:r>
    </w:p>
    <w:p w:rsidR="009B3506" w:rsidRDefault="009B3506">
      <w:pPr>
        <w:pStyle w:val="TOC4"/>
        <w:rPr>
          <w:rFonts w:asciiTheme="minorHAnsi" w:eastAsiaTheme="minorEastAsia" w:hAnsiTheme="minorHAnsi" w:cstheme="minorBidi"/>
          <w:sz w:val="22"/>
          <w:szCs w:val="22"/>
        </w:rPr>
      </w:pPr>
      <w:r w:rsidRPr="009B3506">
        <w:t>A.7.3.67.2</w:t>
      </w:r>
      <w:r w:rsidRPr="009B3506">
        <w:rPr>
          <w:rFonts w:asciiTheme="minorHAnsi" w:eastAsiaTheme="minorEastAsia" w:hAnsiTheme="minorHAnsi" w:cstheme="minorBidi"/>
          <w:sz w:val="22"/>
          <w:szCs w:val="22"/>
        </w:rPr>
        <w:tab/>
      </w:r>
      <w:r w:rsidRPr="00432094">
        <w:rPr>
          <w:snapToGrid w:val="0"/>
        </w:rPr>
        <w:t>Test Requirements</w:t>
      </w:r>
      <w:r>
        <w:tab/>
        <w:t>1591</w:t>
      </w:r>
    </w:p>
    <w:p w:rsidR="009B3506" w:rsidRDefault="009B3506">
      <w:pPr>
        <w:pStyle w:val="TOC3"/>
        <w:rPr>
          <w:rFonts w:asciiTheme="minorHAnsi" w:eastAsiaTheme="minorEastAsia" w:hAnsiTheme="minorHAnsi" w:cstheme="minorBidi"/>
          <w:sz w:val="22"/>
          <w:szCs w:val="22"/>
        </w:rPr>
      </w:pPr>
      <w:r w:rsidRPr="009B3506">
        <w:t>A.7.3.68</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FD-</w:t>
      </w:r>
      <w:r w:rsidRPr="00432094">
        <w:rPr>
          <w:rFonts w:eastAsia="MS Mincho"/>
          <w:lang w:eastAsia="zh-CN"/>
        </w:rPr>
        <w:t xml:space="preserve">FDD Early Out-of-sync reporting Test </w:t>
      </w:r>
      <w:r>
        <w:rPr>
          <w:lang w:eastAsia="zh-CN"/>
        </w:rPr>
        <w:t>for Cat-M1 UE in CEMode A</w:t>
      </w:r>
      <w:r>
        <w:tab/>
        <w:t>1592</w:t>
      </w:r>
    </w:p>
    <w:p w:rsidR="009B3506" w:rsidRDefault="009B3506">
      <w:pPr>
        <w:pStyle w:val="TOC4"/>
        <w:rPr>
          <w:rFonts w:asciiTheme="minorHAnsi" w:eastAsiaTheme="minorEastAsia" w:hAnsiTheme="minorHAnsi" w:cstheme="minorBidi"/>
          <w:sz w:val="22"/>
          <w:szCs w:val="22"/>
        </w:rPr>
      </w:pPr>
      <w:r w:rsidRPr="009B3506">
        <w:t>A.7.3.68.1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1592</w:t>
      </w:r>
    </w:p>
    <w:p w:rsidR="009B3506" w:rsidRDefault="009B3506">
      <w:pPr>
        <w:pStyle w:val="TOC4"/>
        <w:rPr>
          <w:rFonts w:asciiTheme="minorHAnsi" w:eastAsiaTheme="minorEastAsia" w:hAnsiTheme="minorHAnsi" w:cstheme="minorBidi"/>
          <w:sz w:val="22"/>
          <w:szCs w:val="22"/>
        </w:rPr>
      </w:pPr>
      <w:r w:rsidRPr="009B3506">
        <w:t>A.7.3.68.2</w:t>
      </w:r>
      <w:r w:rsidRPr="009B3506">
        <w:rPr>
          <w:rFonts w:asciiTheme="minorHAnsi" w:eastAsiaTheme="minorEastAsia" w:hAnsiTheme="minorHAnsi" w:cstheme="minorBidi"/>
          <w:sz w:val="22"/>
          <w:szCs w:val="22"/>
        </w:rPr>
        <w:tab/>
      </w:r>
      <w:r w:rsidRPr="00432094">
        <w:rPr>
          <w:snapToGrid w:val="0"/>
        </w:rPr>
        <w:t>Test Requirements</w:t>
      </w:r>
      <w:r>
        <w:tab/>
        <w:t>1594</w:t>
      </w:r>
    </w:p>
    <w:p w:rsidR="009B3506" w:rsidRDefault="009B3506">
      <w:pPr>
        <w:pStyle w:val="TOC3"/>
        <w:rPr>
          <w:rFonts w:asciiTheme="minorHAnsi" w:eastAsiaTheme="minorEastAsia" w:hAnsiTheme="minorHAnsi" w:cstheme="minorBidi"/>
          <w:sz w:val="22"/>
          <w:szCs w:val="22"/>
        </w:rPr>
      </w:pPr>
      <w:r w:rsidRPr="009B3506">
        <w:t>A.7.3.69</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HD-</w:t>
      </w:r>
      <w:r w:rsidRPr="00432094">
        <w:rPr>
          <w:rFonts w:eastAsia="MS Mincho"/>
          <w:lang w:eastAsia="zh-CN"/>
        </w:rPr>
        <w:t xml:space="preserve">FDD Early Out-of-sync reporting Test </w:t>
      </w:r>
      <w:r>
        <w:rPr>
          <w:lang w:eastAsia="zh-CN"/>
        </w:rPr>
        <w:t>for Cat-M1 UE in CEMode A</w:t>
      </w:r>
      <w:r>
        <w:tab/>
        <w:t>1594</w:t>
      </w:r>
    </w:p>
    <w:p w:rsidR="009B3506" w:rsidRDefault="009B3506">
      <w:pPr>
        <w:pStyle w:val="TOC4"/>
        <w:rPr>
          <w:rFonts w:asciiTheme="minorHAnsi" w:eastAsiaTheme="minorEastAsia" w:hAnsiTheme="minorHAnsi" w:cstheme="minorBidi"/>
          <w:sz w:val="22"/>
          <w:szCs w:val="22"/>
        </w:rPr>
      </w:pPr>
      <w:r w:rsidRPr="009B3506">
        <w:t>A.7.3.69.1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1594</w:t>
      </w:r>
    </w:p>
    <w:p w:rsidR="009B3506" w:rsidRDefault="009B3506">
      <w:pPr>
        <w:pStyle w:val="TOC4"/>
        <w:rPr>
          <w:rFonts w:asciiTheme="minorHAnsi" w:eastAsiaTheme="minorEastAsia" w:hAnsiTheme="minorHAnsi" w:cstheme="minorBidi"/>
          <w:sz w:val="22"/>
          <w:szCs w:val="22"/>
        </w:rPr>
      </w:pPr>
      <w:r w:rsidRPr="009B3506">
        <w:t>A.7.3.69.2</w:t>
      </w:r>
      <w:r w:rsidRPr="009B3506">
        <w:rPr>
          <w:rFonts w:asciiTheme="minorHAnsi" w:eastAsiaTheme="minorEastAsia" w:hAnsiTheme="minorHAnsi" w:cstheme="minorBidi"/>
          <w:sz w:val="22"/>
          <w:szCs w:val="22"/>
        </w:rPr>
        <w:tab/>
      </w:r>
      <w:r w:rsidRPr="00432094">
        <w:rPr>
          <w:snapToGrid w:val="0"/>
        </w:rPr>
        <w:t>Test Requirements</w:t>
      </w:r>
      <w:r>
        <w:tab/>
        <w:t>1596</w:t>
      </w:r>
    </w:p>
    <w:p w:rsidR="009B3506" w:rsidRDefault="009B3506">
      <w:pPr>
        <w:pStyle w:val="TOC3"/>
        <w:rPr>
          <w:rFonts w:asciiTheme="minorHAnsi" w:eastAsiaTheme="minorEastAsia" w:hAnsiTheme="minorHAnsi" w:cstheme="minorBidi"/>
          <w:sz w:val="22"/>
          <w:szCs w:val="22"/>
        </w:rPr>
      </w:pPr>
      <w:r w:rsidRPr="009B3506">
        <w:lastRenderedPageBreak/>
        <w:t>A.7.3.70</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TDD</w:t>
      </w:r>
      <w:r w:rsidRPr="00432094">
        <w:rPr>
          <w:rFonts w:eastAsia="MS Mincho"/>
          <w:lang w:eastAsia="zh-CN"/>
        </w:rPr>
        <w:t xml:space="preserve"> Early Out-of-sync reporting Test </w:t>
      </w:r>
      <w:r>
        <w:rPr>
          <w:lang w:eastAsia="zh-CN"/>
        </w:rPr>
        <w:t>for Cat-M1 UE in CEMode A</w:t>
      </w:r>
      <w:r>
        <w:tab/>
        <w:t>1596</w:t>
      </w:r>
    </w:p>
    <w:p w:rsidR="009B3506" w:rsidRDefault="009B3506">
      <w:pPr>
        <w:pStyle w:val="TOC4"/>
        <w:rPr>
          <w:rFonts w:asciiTheme="minorHAnsi" w:eastAsiaTheme="minorEastAsia" w:hAnsiTheme="minorHAnsi" w:cstheme="minorBidi"/>
          <w:sz w:val="22"/>
          <w:szCs w:val="22"/>
        </w:rPr>
      </w:pPr>
      <w:r w:rsidRPr="009B3506">
        <w:t>A.7.3.70.1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1596</w:t>
      </w:r>
    </w:p>
    <w:p w:rsidR="009B3506" w:rsidRDefault="009B3506">
      <w:pPr>
        <w:pStyle w:val="TOC4"/>
        <w:rPr>
          <w:rFonts w:asciiTheme="minorHAnsi" w:eastAsiaTheme="minorEastAsia" w:hAnsiTheme="minorHAnsi" w:cstheme="minorBidi"/>
          <w:sz w:val="22"/>
          <w:szCs w:val="22"/>
        </w:rPr>
      </w:pPr>
      <w:r w:rsidRPr="009B3506">
        <w:t>A.7.3.70.2</w:t>
      </w:r>
      <w:r w:rsidRPr="009B3506">
        <w:rPr>
          <w:rFonts w:asciiTheme="minorHAnsi" w:eastAsiaTheme="minorEastAsia" w:hAnsiTheme="minorHAnsi" w:cstheme="minorBidi"/>
          <w:sz w:val="22"/>
          <w:szCs w:val="22"/>
        </w:rPr>
        <w:tab/>
      </w:r>
      <w:r w:rsidRPr="00432094">
        <w:rPr>
          <w:snapToGrid w:val="0"/>
        </w:rPr>
        <w:t>Test Requirements</w:t>
      </w:r>
      <w:r>
        <w:tab/>
        <w:t>1598</w:t>
      </w:r>
    </w:p>
    <w:p w:rsidR="009B3506" w:rsidRDefault="009B3506">
      <w:pPr>
        <w:pStyle w:val="TOC3"/>
        <w:rPr>
          <w:rFonts w:asciiTheme="minorHAnsi" w:eastAsiaTheme="minorEastAsia" w:hAnsiTheme="minorHAnsi" w:cstheme="minorBidi"/>
          <w:sz w:val="22"/>
          <w:szCs w:val="22"/>
        </w:rPr>
      </w:pPr>
      <w:r w:rsidRPr="009B3506">
        <w:t>A.7.3.71</w:t>
      </w:r>
      <w:r w:rsidRPr="009B3506">
        <w:rPr>
          <w:rFonts w:asciiTheme="minorHAnsi" w:hAnsiTheme="minorHAnsi" w:cstheme="minorBidi"/>
          <w:sz w:val="22"/>
          <w:szCs w:val="22"/>
        </w:rPr>
        <w:tab/>
      </w:r>
      <w:r w:rsidRPr="00432094">
        <w:rPr>
          <w:rFonts w:eastAsia="MS Mincho"/>
          <w:lang w:eastAsia="zh-CN"/>
        </w:rPr>
        <w:t>E-UTRAN FD-FDD Early In-Sync reporting Test for Cat-M1 UE in CEModeA</w:t>
      </w:r>
      <w:r>
        <w:tab/>
        <w:t>1598</w:t>
      </w:r>
    </w:p>
    <w:p w:rsidR="009B3506" w:rsidRDefault="009B3506">
      <w:pPr>
        <w:pStyle w:val="TOC4"/>
        <w:rPr>
          <w:rFonts w:asciiTheme="minorHAnsi" w:eastAsiaTheme="minorEastAsia" w:hAnsiTheme="minorHAnsi" w:cstheme="minorBidi"/>
          <w:sz w:val="22"/>
          <w:szCs w:val="22"/>
        </w:rPr>
      </w:pPr>
      <w:r w:rsidRPr="009B3506">
        <w:t>A.7.3.71.1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1598</w:t>
      </w:r>
    </w:p>
    <w:p w:rsidR="009B3506" w:rsidRDefault="009B3506">
      <w:pPr>
        <w:pStyle w:val="TOC4"/>
        <w:rPr>
          <w:rFonts w:asciiTheme="minorHAnsi" w:eastAsiaTheme="minorEastAsia" w:hAnsiTheme="minorHAnsi" w:cstheme="minorBidi"/>
          <w:sz w:val="22"/>
          <w:szCs w:val="22"/>
        </w:rPr>
      </w:pPr>
      <w:r w:rsidRPr="009B3506">
        <w:t>A.7.3.71.2</w:t>
      </w:r>
      <w:r w:rsidRPr="009B3506">
        <w:rPr>
          <w:rFonts w:asciiTheme="minorHAnsi" w:eastAsiaTheme="minorEastAsia" w:hAnsiTheme="minorHAnsi" w:cstheme="minorBidi"/>
          <w:sz w:val="22"/>
          <w:szCs w:val="22"/>
        </w:rPr>
        <w:tab/>
      </w:r>
      <w:r w:rsidRPr="00432094">
        <w:rPr>
          <w:snapToGrid w:val="0"/>
        </w:rPr>
        <w:t>Test Requirements</w:t>
      </w:r>
      <w:r>
        <w:tab/>
        <w:t>1601</w:t>
      </w:r>
    </w:p>
    <w:p w:rsidR="009B3506" w:rsidRDefault="009B3506">
      <w:pPr>
        <w:pStyle w:val="TOC3"/>
        <w:rPr>
          <w:rFonts w:asciiTheme="minorHAnsi" w:eastAsiaTheme="minorEastAsia" w:hAnsiTheme="minorHAnsi" w:cstheme="minorBidi"/>
          <w:sz w:val="22"/>
          <w:szCs w:val="22"/>
        </w:rPr>
      </w:pPr>
      <w:r w:rsidRPr="009B3506">
        <w:t>A.7.3.72</w:t>
      </w:r>
      <w:r w:rsidRPr="009B3506">
        <w:rPr>
          <w:rFonts w:asciiTheme="minorHAnsi" w:hAnsiTheme="minorHAnsi" w:cstheme="minorBidi"/>
          <w:sz w:val="22"/>
          <w:szCs w:val="22"/>
        </w:rPr>
        <w:tab/>
      </w:r>
      <w:r w:rsidRPr="00432094">
        <w:rPr>
          <w:rFonts w:eastAsia="MS Mincho"/>
          <w:lang w:eastAsia="zh-CN"/>
        </w:rPr>
        <w:t>E-UTRAN HD-FDD Early In-Sync reporting Test for Cat-M1 UE in CEModeA</w:t>
      </w:r>
      <w:r>
        <w:tab/>
        <w:t>1601</w:t>
      </w:r>
    </w:p>
    <w:p w:rsidR="009B3506" w:rsidRDefault="009B3506">
      <w:pPr>
        <w:pStyle w:val="TOC4"/>
        <w:rPr>
          <w:rFonts w:asciiTheme="minorHAnsi" w:eastAsiaTheme="minorEastAsia" w:hAnsiTheme="minorHAnsi" w:cstheme="minorBidi"/>
          <w:sz w:val="22"/>
          <w:szCs w:val="22"/>
        </w:rPr>
      </w:pPr>
      <w:r w:rsidRPr="009B3506">
        <w:t>A.7.3.72.1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1601</w:t>
      </w:r>
    </w:p>
    <w:p w:rsidR="009B3506" w:rsidRDefault="009B3506">
      <w:pPr>
        <w:pStyle w:val="TOC4"/>
        <w:rPr>
          <w:rFonts w:asciiTheme="minorHAnsi" w:eastAsiaTheme="minorEastAsia" w:hAnsiTheme="minorHAnsi" w:cstheme="minorBidi"/>
          <w:sz w:val="22"/>
          <w:szCs w:val="22"/>
        </w:rPr>
      </w:pPr>
      <w:r w:rsidRPr="009B3506">
        <w:t>A.7.3.72.2</w:t>
      </w:r>
      <w:r w:rsidRPr="009B3506">
        <w:rPr>
          <w:rFonts w:asciiTheme="minorHAnsi" w:eastAsiaTheme="minorEastAsia" w:hAnsiTheme="minorHAnsi" w:cstheme="minorBidi"/>
          <w:sz w:val="22"/>
          <w:szCs w:val="22"/>
        </w:rPr>
        <w:tab/>
      </w:r>
      <w:r w:rsidRPr="00432094">
        <w:rPr>
          <w:snapToGrid w:val="0"/>
        </w:rPr>
        <w:t>Test Requirements</w:t>
      </w:r>
      <w:r>
        <w:tab/>
        <w:t>1603</w:t>
      </w:r>
    </w:p>
    <w:p w:rsidR="009B3506" w:rsidRDefault="009B3506">
      <w:pPr>
        <w:pStyle w:val="TOC3"/>
        <w:rPr>
          <w:rFonts w:asciiTheme="minorHAnsi" w:eastAsiaTheme="minorEastAsia" w:hAnsiTheme="minorHAnsi" w:cstheme="minorBidi"/>
          <w:sz w:val="22"/>
          <w:szCs w:val="22"/>
        </w:rPr>
      </w:pPr>
      <w:r w:rsidRPr="009B3506">
        <w:t>A.7.3.73</w:t>
      </w:r>
      <w:r w:rsidRPr="009B3506">
        <w:rPr>
          <w:rFonts w:asciiTheme="minorHAnsi" w:hAnsiTheme="minorHAnsi" w:cstheme="minorBidi"/>
          <w:sz w:val="22"/>
          <w:szCs w:val="22"/>
        </w:rPr>
        <w:tab/>
      </w:r>
      <w:r w:rsidRPr="00432094">
        <w:rPr>
          <w:rFonts w:eastAsia="MS Mincho"/>
          <w:lang w:eastAsia="zh-CN"/>
        </w:rPr>
        <w:t>E-UTRAN TDD Early In-Sync reporting Test for Cat-M1 UE in CEModeA</w:t>
      </w:r>
      <w:r>
        <w:tab/>
        <w:t>1603</w:t>
      </w:r>
    </w:p>
    <w:p w:rsidR="009B3506" w:rsidRDefault="009B3506">
      <w:pPr>
        <w:pStyle w:val="TOC4"/>
        <w:rPr>
          <w:rFonts w:asciiTheme="minorHAnsi" w:eastAsiaTheme="minorEastAsia" w:hAnsiTheme="minorHAnsi" w:cstheme="minorBidi"/>
          <w:sz w:val="22"/>
          <w:szCs w:val="22"/>
        </w:rPr>
      </w:pPr>
      <w:r w:rsidRPr="009B3506">
        <w:t>A.7.3.73.1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1603</w:t>
      </w:r>
    </w:p>
    <w:p w:rsidR="009B3506" w:rsidRDefault="009B3506">
      <w:pPr>
        <w:pStyle w:val="TOC4"/>
        <w:rPr>
          <w:rFonts w:asciiTheme="minorHAnsi" w:eastAsiaTheme="minorEastAsia" w:hAnsiTheme="minorHAnsi" w:cstheme="minorBidi"/>
          <w:sz w:val="22"/>
          <w:szCs w:val="22"/>
        </w:rPr>
      </w:pPr>
      <w:r w:rsidRPr="009B3506">
        <w:t>A.7.3.73.2</w:t>
      </w:r>
      <w:r w:rsidRPr="009B3506">
        <w:rPr>
          <w:rFonts w:asciiTheme="minorHAnsi" w:eastAsiaTheme="minorEastAsia" w:hAnsiTheme="minorHAnsi" w:cstheme="minorBidi"/>
          <w:sz w:val="22"/>
          <w:szCs w:val="22"/>
        </w:rPr>
        <w:tab/>
      </w:r>
      <w:r w:rsidRPr="00432094">
        <w:rPr>
          <w:snapToGrid w:val="0"/>
        </w:rPr>
        <w:t>Test Requirements</w:t>
      </w:r>
      <w:r>
        <w:tab/>
        <w:t>1605</w:t>
      </w:r>
    </w:p>
    <w:p w:rsidR="009B3506" w:rsidRDefault="009B3506">
      <w:pPr>
        <w:pStyle w:val="TOC3"/>
        <w:rPr>
          <w:rFonts w:asciiTheme="minorHAnsi" w:eastAsiaTheme="minorEastAsia" w:hAnsiTheme="minorHAnsi" w:cstheme="minorBidi"/>
          <w:sz w:val="22"/>
          <w:szCs w:val="22"/>
        </w:rPr>
      </w:pPr>
      <w:r w:rsidRPr="009B3506">
        <w:t>A.7.3.74</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FD-</w:t>
      </w:r>
      <w:r w:rsidRPr="00432094">
        <w:rPr>
          <w:rFonts w:eastAsia="MS Mincho"/>
          <w:lang w:eastAsia="zh-CN"/>
        </w:rPr>
        <w:t>FDD Radio Link Monitoring Test for Out-of-sync</w:t>
      </w:r>
      <w:r>
        <w:rPr>
          <w:lang w:eastAsia="zh-CN"/>
        </w:rPr>
        <w:t xml:space="preserve"> for non-BL CE UE in CEMode A</w:t>
      </w:r>
      <w:r>
        <w:tab/>
        <w:t>1605</w:t>
      </w:r>
    </w:p>
    <w:p w:rsidR="009B3506" w:rsidRDefault="009B3506">
      <w:pPr>
        <w:pStyle w:val="TOC4"/>
        <w:rPr>
          <w:rFonts w:asciiTheme="minorHAnsi" w:eastAsiaTheme="minorEastAsia" w:hAnsiTheme="minorHAnsi" w:cstheme="minorBidi"/>
          <w:sz w:val="22"/>
          <w:szCs w:val="22"/>
        </w:rPr>
      </w:pPr>
      <w:r w:rsidRPr="009B3506">
        <w:t>A.7.3.74.1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1605</w:t>
      </w:r>
    </w:p>
    <w:p w:rsidR="009B3506" w:rsidRDefault="009B3506">
      <w:pPr>
        <w:pStyle w:val="TOC4"/>
        <w:rPr>
          <w:rFonts w:asciiTheme="minorHAnsi" w:eastAsiaTheme="minorEastAsia" w:hAnsiTheme="minorHAnsi" w:cstheme="minorBidi"/>
          <w:sz w:val="22"/>
          <w:szCs w:val="22"/>
        </w:rPr>
      </w:pPr>
      <w:r w:rsidRPr="009B3506">
        <w:t>A.7.3.74.2</w:t>
      </w:r>
      <w:r w:rsidRPr="009B3506">
        <w:rPr>
          <w:rFonts w:asciiTheme="minorHAnsi" w:eastAsiaTheme="minorEastAsia" w:hAnsiTheme="minorHAnsi" w:cstheme="minorBidi"/>
          <w:sz w:val="22"/>
          <w:szCs w:val="22"/>
        </w:rPr>
        <w:tab/>
      </w:r>
      <w:r w:rsidRPr="00432094">
        <w:rPr>
          <w:snapToGrid w:val="0"/>
        </w:rPr>
        <w:t>Test Requirements</w:t>
      </w:r>
      <w:r>
        <w:tab/>
        <w:t>1608</w:t>
      </w:r>
    </w:p>
    <w:p w:rsidR="009B3506" w:rsidRDefault="009B3506">
      <w:pPr>
        <w:pStyle w:val="TOC3"/>
        <w:rPr>
          <w:rFonts w:asciiTheme="minorHAnsi" w:eastAsiaTheme="minorEastAsia" w:hAnsiTheme="minorHAnsi" w:cstheme="minorBidi"/>
          <w:sz w:val="22"/>
          <w:szCs w:val="22"/>
        </w:rPr>
      </w:pPr>
      <w:r w:rsidRPr="009B3506">
        <w:t>A.7.3.75</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FD-</w:t>
      </w:r>
      <w:r w:rsidRPr="00432094">
        <w:rPr>
          <w:rFonts w:eastAsia="MS Mincho"/>
          <w:lang w:eastAsia="zh-CN"/>
        </w:rPr>
        <w:t>FDD Radio Link Monitoring Test for In-Sync</w:t>
      </w:r>
      <w:r>
        <w:rPr>
          <w:lang w:eastAsia="zh-CN"/>
        </w:rPr>
        <w:t xml:space="preserve"> for non-BL CE UE in CEMode A</w:t>
      </w:r>
      <w:r>
        <w:tab/>
        <w:t>1608</w:t>
      </w:r>
    </w:p>
    <w:p w:rsidR="009B3506" w:rsidRDefault="009B3506">
      <w:pPr>
        <w:pStyle w:val="TOC4"/>
        <w:rPr>
          <w:rFonts w:asciiTheme="minorHAnsi" w:eastAsiaTheme="minorEastAsia" w:hAnsiTheme="minorHAnsi" w:cstheme="minorBidi"/>
          <w:sz w:val="22"/>
          <w:szCs w:val="22"/>
        </w:rPr>
      </w:pPr>
      <w:r w:rsidRPr="009B3506">
        <w:t>A.7.3.75.1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1608</w:t>
      </w:r>
    </w:p>
    <w:p w:rsidR="009B3506" w:rsidRDefault="009B3506">
      <w:pPr>
        <w:pStyle w:val="TOC4"/>
        <w:rPr>
          <w:rFonts w:asciiTheme="minorHAnsi" w:eastAsiaTheme="minorEastAsia" w:hAnsiTheme="minorHAnsi" w:cstheme="minorBidi"/>
          <w:sz w:val="22"/>
          <w:szCs w:val="22"/>
        </w:rPr>
      </w:pPr>
      <w:r w:rsidRPr="009B3506">
        <w:t>A.7.3.75.2</w:t>
      </w:r>
      <w:r w:rsidRPr="009B3506">
        <w:rPr>
          <w:rFonts w:asciiTheme="minorHAnsi" w:eastAsiaTheme="minorEastAsia" w:hAnsiTheme="minorHAnsi" w:cstheme="minorBidi"/>
          <w:sz w:val="22"/>
          <w:szCs w:val="22"/>
        </w:rPr>
        <w:tab/>
      </w:r>
      <w:r w:rsidRPr="00432094">
        <w:rPr>
          <w:snapToGrid w:val="0"/>
        </w:rPr>
        <w:t>Test Requirements</w:t>
      </w:r>
      <w:r>
        <w:tab/>
        <w:t>1610</w:t>
      </w:r>
    </w:p>
    <w:p w:rsidR="009B3506" w:rsidRDefault="009B3506">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1611</w:t>
      </w:r>
    </w:p>
    <w:p w:rsidR="009B3506" w:rsidRDefault="009B3506">
      <w:pPr>
        <w:pStyle w:val="TOC4"/>
        <w:rPr>
          <w:rFonts w:asciiTheme="minorHAnsi" w:eastAsiaTheme="minorEastAsia" w:hAnsiTheme="minorHAnsi" w:cstheme="minorBidi"/>
          <w:sz w:val="22"/>
          <w:szCs w:val="22"/>
        </w:rPr>
      </w:pPr>
      <w:r w:rsidRPr="009B3506">
        <w:t>A.7.3.76.1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1611</w:t>
      </w:r>
    </w:p>
    <w:p w:rsidR="009B3506" w:rsidRDefault="009B3506">
      <w:pPr>
        <w:pStyle w:val="TOC4"/>
        <w:rPr>
          <w:rFonts w:asciiTheme="minorHAnsi" w:eastAsiaTheme="minorEastAsia" w:hAnsiTheme="minorHAnsi" w:cstheme="minorBidi"/>
          <w:sz w:val="22"/>
          <w:szCs w:val="22"/>
        </w:rPr>
      </w:pPr>
      <w:r w:rsidRPr="009B3506">
        <w:t>A.7.3.76.2</w:t>
      </w:r>
      <w:r w:rsidRPr="009B3506">
        <w:rPr>
          <w:rFonts w:asciiTheme="minorHAnsi" w:eastAsiaTheme="minorEastAsia" w:hAnsiTheme="minorHAnsi" w:cstheme="minorBidi"/>
          <w:sz w:val="22"/>
          <w:szCs w:val="22"/>
        </w:rPr>
        <w:tab/>
      </w:r>
      <w:r w:rsidRPr="00432094">
        <w:rPr>
          <w:snapToGrid w:val="0"/>
        </w:rPr>
        <w:t>Test Requirements</w:t>
      </w:r>
      <w:r>
        <w:tab/>
        <w:t>1614</w:t>
      </w:r>
    </w:p>
    <w:p w:rsidR="009B3506" w:rsidRDefault="009B3506">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1614</w:t>
      </w:r>
    </w:p>
    <w:p w:rsidR="009B3506" w:rsidRDefault="009B3506">
      <w:pPr>
        <w:pStyle w:val="TOC4"/>
        <w:rPr>
          <w:rFonts w:asciiTheme="minorHAnsi" w:eastAsiaTheme="minorEastAsia" w:hAnsiTheme="minorHAnsi" w:cstheme="minorBidi"/>
          <w:sz w:val="22"/>
          <w:szCs w:val="22"/>
        </w:rPr>
      </w:pPr>
      <w:r w:rsidRPr="009B3506">
        <w:t>A.7.3.77.1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1614</w:t>
      </w:r>
    </w:p>
    <w:p w:rsidR="009B3506" w:rsidRDefault="009B3506">
      <w:pPr>
        <w:pStyle w:val="TOC4"/>
        <w:rPr>
          <w:rFonts w:asciiTheme="minorHAnsi" w:eastAsiaTheme="minorEastAsia" w:hAnsiTheme="minorHAnsi" w:cstheme="minorBidi"/>
          <w:sz w:val="22"/>
          <w:szCs w:val="22"/>
        </w:rPr>
      </w:pPr>
      <w:r w:rsidRPr="009B3506">
        <w:t>A.7.3.77.2</w:t>
      </w:r>
      <w:r w:rsidRPr="009B3506">
        <w:rPr>
          <w:rFonts w:asciiTheme="minorHAnsi" w:eastAsiaTheme="minorEastAsia" w:hAnsiTheme="minorHAnsi" w:cstheme="minorBidi"/>
          <w:sz w:val="22"/>
          <w:szCs w:val="22"/>
        </w:rPr>
        <w:tab/>
      </w:r>
      <w:r w:rsidRPr="00432094">
        <w:rPr>
          <w:snapToGrid w:val="0"/>
        </w:rPr>
        <w:t>Test Requirements</w:t>
      </w:r>
      <w:r>
        <w:tab/>
        <w:t>1617</w:t>
      </w:r>
    </w:p>
    <w:p w:rsidR="009B3506" w:rsidRDefault="009B3506">
      <w:pPr>
        <w:pStyle w:val="TOC3"/>
        <w:rPr>
          <w:rFonts w:asciiTheme="minorHAnsi" w:eastAsiaTheme="minorEastAsia" w:hAnsiTheme="minorHAnsi" w:cstheme="minorBidi"/>
          <w:sz w:val="22"/>
          <w:szCs w:val="22"/>
        </w:rPr>
      </w:pPr>
      <w:r w:rsidRPr="009B3506">
        <w:t>A.7.3.78</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TDD</w:t>
      </w:r>
      <w:r w:rsidRPr="00432094">
        <w:rPr>
          <w:rFonts w:eastAsia="MS Mincho"/>
          <w:lang w:eastAsia="zh-CN"/>
        </w:rPr>
        <w:t xml:space="preserve"> Radio Link Monitoring Test for Out-of-sync</w:t>
      </w:r>
      <w:r>
        <w:rPr>
          <w:lang w:eastAsia="zh-CN"/>
        </w:rPr>
        <w:t xml:space="preserve"> for non-BL CE UE in CEMode A</w:t>
      </w:r>
      <w:r>
        <w:tab/>
        <w:t>1617</w:t>
      </w:r>
    </w:p>
    <w:p w:rsidR="009B3506" w:rsidRDefault="009B3506">
      <w:pPr>
        <w:pStyle w:val="TOC4"/>
        <w:rPr>
          <w:rFonts w:asciiTheme="minorHAnsi" w:eastAsiaTheme="minorEastAsia" w:hAnsiTheme="minorHAnsi" w:cstheme="minorBidi"/>
          <w:sz w:val="22"/>
          <w:szCs w:val="22"/>
        </w:rPr>
      </w:pPr>
      <w:r w:rsidRPr="009B3506">
        <w:t>A.7.3.78.1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1617</w:t>
      </w:r>
    </w:p>
    <w:p w:rsidR="009B3506" w:rsidRDefault="009B3506">
      <w:pPr>
        <w:pStyle w:val="TOC4"/>
        <w:rPr>
          <w:rFonts w:asciiTheme="minorHAnsi" w:eastAsiaTheme="minorEastAsia" w:hAnsiTheme="minorHAnsi" w:cstheme="minorBidi"/>
          <w:sz w:val="22"/>
          <w:szCs w:val="22"/>
        </w:rPr>
      </w:pPr>
      <w:r w:rsidRPr="009B3506">
        <w:t>A.7.3.78.2</w:t>
      </w:r>
      <w:r w:rsidRPr="009B3506">
        <w:rPr>
          <w:rFonts w:asciiTheme="minorHAnsi" w:eastAsiaTheme="minorEastAsia" w:hAnsiTheme="minorHAnsi" w:cstheme="minorBidi"/>
          <w:sz w:val="22"/>
          <w:szCs w:val="22"/>
        </w:rPr>
        <w:tab/>
      </w:r>
      <w:r w:rsidRPr="00432094">
        <w:rPr>
          <w:snapToGrid w:val="0"/>
        </w:rPr>
        <w:t>Test Requirements</w:t>
      </w:r>
      <w:r>
        <w:tab/>
        <w:t>1620</w:t>
      </w:r>
    </w:p>
    <w:p w:rsidR="009B3506" w:rsidRDefault="009B3506">
      <w:pPr>
        <w:pStyle w:val="TOC3"/>
        <w:rPr>
          <w:rFonts w:asciiTheme="minorHAnsi" w:eastAsiaTheme="minorEastAsia" w:hAnsiTheme="minorHAnsi" w:cstheme="minorBidi"/>
          <w:sz w:val="22"/>
          <w:szCs w:val="22"/>
        </w:rPr>
      </w:pPr>
      <w:r w:rsidRPr="009B3506">
        <w:t>A.7.3.79</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T</w:t>
      </w:r>
      <w:r w:rsidRPr="00432094">
        <w:rPr>
          <w:rFonts w:eastAsia="MS Mincho"/>
          <w:lang w:eastAsia="zh-CN"/>
        </w:rPr>
        <w:t>DD Radio Link Monitoring Test for In-Sync</w:t>
      </w:r>
      <w:r>
        <w:rPr>
          <w:lang w:eastAsia="zh-CN"/>
        </w:rPr>
        <w:t xml:space="preserve"> for non-BL CE UE in CEMode A</w:t>
      </w:r>
      <w:r>
        <w:tab/>
        <w:t>1620</w:t>
      </w:r>
    </w:p>
    <w:p w:rsidR="009B3506" w:rsidRDefault="009B3506">
      <w:pPr>
        <w:pStyle w:val="TOC4"/>
        <w:rPr>
          <w:rFonts w:asciiTheme="minorHAnsi" w:eastAsiaTheme="minorEastAsia" w:hAnsiTheme="minorHAnsi" w:cstheme="minorBidi"/>
          <w:sz w:val="22"/>
          <w:szCs w:val="22"/>
        </w:rPr>
      </w:pPr>
      <w:r w:rsidRPr="009B3506">
        <w:t>A.7.3.79.1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1620</w:t>
      </w:r>
    </w:p>
    <w:p w:rsidR="009B3506" w:rsidRDefault="009B3506">
      <w:pPr>
        <w:pStyle w:val="TOC4"/>
        <w:rPr>
          <w:rFonts w:asciiTheme="minorHAnsi" w:eastAsiaTheme="minorEastAsia" w:hAnsiTheme="minorHAnsi" w:cstheme="minorBidi"/>
          <w:sz w:val="22"/>
          <w:szCs w:val="22"/>
        </w:rPr>
      </w:pPr>
      <w:r w:rsidRPr="009B3506">
        <w:t>A.7.3.79.2</w:t>
      </w:r>
      <w:r w:rsidRPr="009B3506">
        <w:rPr>
          <w:rFonts w:asciiTheme="minorHAnsi" w:eastAsiaTheme="minorEastAsia" w:hAnsiTheme="minorHAnsi" w:cstheme="minorBidi"/>
          <w:sz w:val="22"/>
          <w:szCs w:val="22"/>
        </w:rPr>
        <w:tab/>
      </w:r>
      <w:r w:rsidRPr="00432094">
        <w:rPr>
          <w:snapToGrid w:val="0"/>
        </w:rPr>
        <w:t>Test Requirements</w:t>
      </w:r>
      <w:r>
        <w:tab/>
        <w:t>1623</w:t>
      </w:r>
    </w:p>
    <w:p w:rsidR="009B3506" w:rsidRDefault="009B3506">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1623</w:t>
      </w:r>
    </w:p>
    <w:p w:rsidR="009B3506" w:rsidRDefault="009B3506">
      <w:pPr>
        <w:pStyle w:val="TOC4"/>
        <w:rPr>
          <w:rFonts w:asciiTheme="minorHAnsi" w:eastAsiaTheme="minorEastAsia" w:hAnsiTheme="minorHAnsi" w:cstheme="minorBidi"/>
          <w:sz w:val="22"/>
          <w:szCs w:val="22"/>
        </w:rPr>
      </w:pPr>
      <w:r w:rsidRPr="009B3506">
        <w:t>A.7.3.80.1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1623</w:t>
      </w:r>
    </w:p>
    <w:p w:rsidR="009B3506" w:rsidRDefault="009B3506">
      <w:pPr>
        <w:pStyle w:val="TOC4"/>
        <w:rPr>
          <w:rFonts w:asciiTheme="minorHAnsi" w:eastAsiaTheme="minorEastAsia" w:hAnsiTheme="minorHAnsi" w:cstheme="minorBidi"/>
          <w:sz w:val="22"/>
          <w:szCs w:val="22"/>
        </w:rPr>
      </w:pPr>
      <w:r w:rsidRPr="009B3506">
        <w:t>A.7.3.80.2</w:t>
      </w:r>
      <w:r w:rsidRPr="009B3506">
        <w:rPr>
          <w:rFonts w:asciiTheme="minorHAnsi" w:eastAsiaTheme="minorEastAsia" w:hAnsiTheme="minorHAnsi" w:cstheme="minorBidi"/>
          <w:sz w:val="22"/>
          <w:szCs w:val="22"/>
        </w:rPr>
        <w:tab/>
      </w:r>
      <w:r w:rsidRPr="00432094">
        <w:rPr>
          <w:snapToGrid w:val="0"/>
        </w:rPr>
        <w:t>Test Requirements</w:t>
      </w:r>
      <w:r>
        <w:tab/>
        <w:t>1626</w:t>
      </w:r>
    </w:p>
    <w:p w:rsidR="009B3506" w:rsidRDefault="009B3506">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1626</w:t>
      </w:r>
    </w:p>
    <w:p w:rsidR="009B3506" w:rsidRDefault="009B3506">
      <w:pPr>
        <w:pStyle w:val="TOC4"/>
        <w:rPr>
          <w:rFonts w:asciiTheme="minorHAnsi" w:eastAsiaTheme="minorEastAsia" w:hAnsiTheme="minorHAnsi" w:cstheme="minorBidi"/>
          <w:sz w:val="22"/>
          <w:szCs w:val="22"/>
        </w:rPr>
      </w:pPr>
      <w:r w:rsidRPr="009B3506">
        <w:t>A.7.3.81.1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1626</w:t>
      </w:r>
    </w:p>
    <w:p w:rsidR="009B3506" w:rsidRDefault="009B3506">
      <w:pPr>
        <w:pStyle w:val="TOC4"/>
        <w:rPr>
          <w:rFonts w:asciiTheme="minorHAnsi" w:eastAsiaTheme="minorEastAsia" w:hAnsiTheme="minorHAnsi" w:cstheme="minorBidi"/>
          <w:sz w:val="22"/>
          <w:szCs w:val="22"/>
        </w:rPr>
      </w:pPr>
      <w:r w:rsidRPr="009B3506">
        <w:t>A.7.3.81.2</w:t>
      </w:r>
      <w:r w:rsidRPr="009B3506">
        <w:rPr>
          <w:rFonts w:asciiTheme="minorHAnsi" w:eastAsiaTheme="minorEastAsia" w:hAnsiTheme="minorHAnsi" w:cstheme="minorBidi"/>
          <w:sz w:val="22"/>
          <w:szCs w:val="22"/>
        </w:rPr>
        <w:tab/>
      </w:r>
      <w:r w:rsidRPr="00432094">
        <w:rPr>
          <w:snapToGrid w:val="0"/>
        </w:rPr>
        <w:t>Test Requirements</w:t>
      </w:r>
      <w:r>
        <w:tab/>
        <w:t>1629</w:t>
      </w:r>
    </w:p>
    <w:p w:rsidR="009B3506" w:rsidRDefault="009B3506">
      <w:pPr>
        <w:pStyle w:val="TOC3"/>
        <w:rPr>
          <w:rFonts w:asciiTheme="minorHAnsi" w:eastAsiaTheme="minorEastAsia" w:hAnsiTheme="minorHAnsi" w:cstheme="minorBidi"/>
          <w:sz w:val="22"/>
          <w:szCs w:val="22"/>
        </w:rPr>
      </w:pPr>
      <w:r w:rsidRPr="009B3506">
        <w:t>A.7.3.82</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FD-</w:t>
      </w:r>
      <w:r w:rsidRPr="00432094">
        <w:rPr>
          <w:rFonts w:eastAsia="MS Mincho"/>
          <w:lang w:eastAsia="zh-CN"/>
        </w:rPr>
        <w:t xml:space="preserve">FDD Early Out-of-sync reporting Test </w:t>
      </w:r>
      <w:r>
        <w:rPr>
          <w:lang w:eastAsia="zh-CN"/>
        </w:rPr>
        <w:t>for Cat-M1 UE in CEModeB</w:t>
      </w:r>
      <w:r>
        <w:tab/>
        <w:t>1629</w:t>
      </w:r>
    </w:p>
    <w:p w:rsidR="009B3506" w:rsidRDefault="009B3506">
      <w:pPr>
        <w:pStyle w:val="TOC4"/>
        <w:rPr>
          <w:rFonts w:asciiTheme="minorHAnsi" w:eastAsiaTheme="minorEastAsia" w:hAnsiTheme="minorHAnsi" w:cstheme="minorBidi"/>
          <w:sz w:val="22"/>
          <w:szCs w:val="22"/>
        </w:rPr>
      </w:pPr>
      <w:r w:rsidRPr="009B3506">
        <w:t>A.7.3.82.1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1629</w:t>
      </w:r>
    </w:p>
    <w:p w:rsidR="009B3506" w:rsidRDefault="009B3506">
      <w:pPr>
        <w:pStyle w:val="TOC4"/>
        <w:rPr>
          <w:rFonts w:asciiTheme="minorHAnsi" w:eastAsiaTheme="minorEastAsia" w:hAnsiTheme="minorHAnsi" w:cstheme="minorBidi"/>
          <w:sz w:val="22"/>
          <w:szCs w:val="22"/>
        </w:rPr>
      </w:pPr>
      <w:r w:rsidRPr="009B3506">
        <w:t>A.7.3.82.2</w:t>
      </w:r>
      <w:r w:rsidRPr="009B3506">
        <w:rPr>
          <w:rFonts w:asciiTheme="minorHAnsi" w:eastAsiaTheme="minorEastAsia" w:hAnsiTheme="minorHAnsi" w:cstheme="minorBidi"/>
          <w:sz w:val="22"/>
          <w:szCs w:val="22"/>
        </w:rPr>
        <w:tab/>
      </w:r>
      <w:r w:rsidRPr="00432094">
        <w:rPr>
          <w:snapToGrid w:val="0"/>
        </w:rPr>
        <w:t>Test Requirements</w:t>
      </w:r>
      <w:r>
        <w:tab/>
        <w:t>1632</w:t>
      </w:r>
    </w:p>
    <w:p w:rsidR="009B3506" w:rsidRDefault="009B3506">
      <w:pPr>
        <w:pStyle w:val="TOC3"/>
        <w:rPr>
          <w:rFonts w:asciiTheme="minorHAnsi" w:eastAsiaTheme="minorEastAsia" w:hAnsiTheme="minorHAnsi" w:cstheme="minorBidi"/>
          <w:sz w:val="22"/>
          <w:szCs w:val="22"/>
        </w:rPr>
      </w:pPr>
      <w:r w:rsidRPr="009B3506">
        <w:t>A.7.3.83</w:t>
      </w:r>
      <w:r w:rsidRPr="009B3506">
        <w:rPr>
          <w:rFonts w:asciiTheme="minorHAnsi" w:hAnsiTheme="minorHAnsi" w:cstheme="minorBidi"/>
          <w:sz w:val="22"/>
          <w:szCs w:val="22"/>
        </w:rPr>
        <w:tab/>
      </w:r>
      <w:r w:rsidRPr="00432094">
        <w:rPr>
          <w:rFonts w:eastAsia="MS Mincho"/>
          <w:lang w:eastAsia="zh-CN"/>
        </w:rPr>
        <w:t>E-UTRAN FD-FDD Early In-Sync reporting Test for Cat-M1 UE in CEModeB</w:t>
      </w:r>
      <w:r>
        <w:tab/>
        <w:t>1632</w:t>
      </w:r>
    </w:p>
    <w:p w:rsidR="009B3506" w:rsidRDefault="009B3506">
      <w:pPr>
        <w:pStyle w:val="TOC4"/>
        <w:rPr>
          <w:rFonts w:asciiTheme="minorHAnsi" w:eastAsiaTheme="minorEastAsia" w:hAnsiTheme="minorHAnsi" w:cstheme="minorBidi"/>
          <w:sz w:val="22"/>
          <w:szCs w:val="22"/>
        </w:rPr>
      </w:pPr>
      <w:r w:rsidRPr="009B3506">
        <w:t>A.7.3.83.1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1632</w:t>
      </w:r>
    </w:p>
    <w:p w:rsidR="009B3506" w:rsidRDefault="009B3506">
      <w:pPr>
        <w:pStyle w:val="TOC4"/>
        <w:rPr>
          <w:rFonts w:asciiTheme="minorHAnsi" w:eastAsiaTheme="minorEastAsia" w:hAnsiTheme="minorHAnsi" w:cstheme="minorBidi"/>
          <w:sz w:val="22"/>
          <w:szCs w:val="22"/>
        </w:rPr>
      </w:pPr>
      <w:r w:rsidRPr="009B3506">
        <w:t>A.7.3.83.2</w:t>
      </w:r>
      <w:r w:rsidRPr="009B3506">
        <w:rPr>
          <w:rFonts w:asciiTheme="minorHAnsi" w:eastAsiaTheme="minorEastAsia" w:hAnsiTheme="minorHAnsi" w:cstheme="minorBidi"/>
          <w:sz w:val="22"/>
          <w:szCs w:val="22"/>
        </w:rPr>
        <w:tab/>
      </w:r>
      <w:r w:rsidRPr="00432094">
        <w:rPr>
          <w:snapToGrid w:val="0"/>
        </w:rPr>
        <w:t>Test Requirements</w:t>
      </w:r>
      <w:r>
        <w:tab/>
        <w:t>1633</w:t>
      </w:r>
    </w:p>
    <w:p w:rsidR="009B3506" w:rsidRDefault="009B3506">
      <w:pPr>
        <w:pStyle w:val="TOC3"/>
        <w:rPr>
          <w:rFonts w:asciiTheme="minorHAnsi" w:eastAsiaTheme="minorEastAsia" w:hAnsiTheme="minorHAnsi" w:cstheme="minorBidi"/>
          <w:sz w:val="22"/>
          <w:szCs w:val="22"/>
        </w:rPr>
      </w:pPr>
      <w:r w:rsidRPr="009B3506">
        <w:t>A.7.3.84</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HD-FDD</w:t>
      </w:r>
      <w:r w:rsidRPr="00432094">
        <w:rPr>
          <w:rFonts w:eastAsia="MS Mincho"/>
          <w:lang w:eastAsia="zh-CN"/>
        </w:rPr>
        <w:t xml:space="preserve"> Early Out-of-sync reporting Test </w:t>
      </w:r>
      <w:r>
        <w:rPr>
          <w:lang w:eastAsia="zh-CN"/>
        </w:rPr>
        <w:t>for Cat-M1 UE in CEModeB</w:t>
      </w:r>
      <w:r>
        <w:tab/>
        <w:t>1634</w:t>
      </w:r>
    </w:p>
    <w:p w:rsidR="009B3506" w:rsidRDefault="009B3506">
      <w:pPr>
        <w:pStyle w:val="TOC4"/>
        <w:rPr>
          <w:rFonts w:asciiTheme="minorHAnsi" w:eastAsiaTheme="minorEastAsia" w:hAnsiTheme="minorHAnsi" w:cstheme="minorBidi"/>
          <w:sz w:val="22"/>
          <w:szCs w:val="22"/>
        </w:rPr>
      </w:pPr>
      <w:r w:rsidRPr="009B3506">
        <w:t>A.7.3.84.1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1634</w:t>
      </w:r>
    </w:p>
    <w:p w:rsidR="009B3506" w:rsidRDefault="009B3506">
      <w:pPr>
        <w:pStyle w:val="TOC4"/>
        <w:rPr>
          <w:rFonts w:asciiTheme="minorHAnsi" w:eastAsiaTheme="minorEastAsia" w:hAnsiTheme="minorHAnsi" w:cstheme="minorBidi"/>
          <w:sz w:val="22"/>
          <w:szCs w:val="22"/>
        </w:rPr>
      </w:pPr>
      <w:r w:rsidRPr="009B3506">
        <w:t>A.7.3.84.2</w:t>
      </w:r>
      <w:r w:rsidRPr="009B3506">
        <w:rPr>
          <w:rFonts w:asciiTheme="minorHAnsi" w:eastAsiaTheme="minorEastAsia" w:hAnsiTheme="minorHAnsi" w:cstheme="minorBidi"/>
          <w:sz w:val="22"/>
          <w:szCs w:val="22"/>
        </w:rPr>
        <w:tab/>
      </w:r>
      <w:r w:rsidRPr="00432094">
        <w:rPr>
          <w:snapToGrid w:val="0"/>
        </w:rPr>
        <w:t>Test Requirements</w:t>
      </w:r>
      <w:r>
        <w:tab/>
        <w:t>1636</w:t>
      </w:r>
    </w:p>
    <w:p w:rsidR="009B3506" w:rsidRDefault="009B3506">
      <w:pPr>
        <w:pStyle w:val="TOC3"/>
        <w:rPr>
          <w:rFonts w:asciiTheme="minorHAnsi" w:eastAsiaTheme="minorEastAsia" w:hAnsiTheme="minorHAnsi" w:cstheme="minorBidi"/>
          <w:sz w:val="22"/>
          <w:szCs w:val="22"/>
        </w:rPr>
      </w:pPr>
      <w:r w:rsidRPr="009B3506">
        <w:t>A.7.3.85</w:t>
      </w:r>
      <w:r w:rsidRPr="009B3506">
        <w:rPr>
          <w:rFonts w:asciiTheme="minorHAnsi" w:hAnsiTheme="minorHAnsi" w:cstheme="minorBidi"/>
          <w:sz w:val="22"/>
          <w:szCs w:val="22"/>
        </w:rPr>
        <w:tab/>
      </w:r>
      <w:r w:rsidRPr="00432094">
        <w:rPr>
          <w:rFonts w:eastAsia="MS Mincho"/>
          <w:lang w:eastAsia="zh-CN"/>
        </w:rPr>
        <w:t>E-UTRAN HD-FDD Early In-Sync reporting Test for Cat-M1 UE in CEModeB</w:t>
      </w:r>
      <w:r>
        <w:tab/>
        <w:t>1636</w:t>
      </w:r>
    </w:p>
    <w:p w:rsidR="009B3506" w:rsidRDefault="009B3506">
      <w:pPr>
        <w:pStyle w:val="TOC4"/>
        <w:rPr>
          <w:rFonts w:asciiTheme="minorHAnsi" w:eastAsiaTheme="minorEastAsia" w:hAnsiTheme="minorHAnsi" w:cstheme="minorBidi"/>
          <w:sz w:val="22"/>
          <w:szCs w:val="22"/>
        </w:rPr>
      </w:pPr>
      <w:r w:rsidRPr="009B3506">
        <w:t>A.7.3.85.1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1636</w:t>
      </w:r>
    </w:p>
    <w:p w:rsidR="009B3506" w:rsidRDefault="009B3506">
      <w:pPr>
        <w:pStyle w:val="TOC4"/>
        <w:rPr>
          <w:rFonts w:asciiTheme="minorHAnsi" w:eastAsiaTheme="minorEastAsia" w:hAnsiTheme="minorHAnsi" w:cstheme="minorBidi"/>
          <w:sz w:val="22"/>
          <w:szCs w:val="22"/>
        </w:rPr>
      </w:pPr>
      <w:r w:rsidRPr="009B3506">
        <w:t>A.7.3.85.2</w:t>
      </w:r>
      <w:r w:rsidRPr="009B3506">
        <w:rPr>
          <w:rFonts w:asciiTheme="minorHAnsi" w:eastAsiaTheme="minorEastAsia" w:hAnsiTheme="minorHAnsi" w:cstheme="minorBidi"/>
          <w:sz w:val="22"/>
          <w:szCs w:val="22"/>
        </w:rPr>
        <w:tab/>
      </w:r>
      <w:r w:rsidRPr="00432094">
        <w:rPr>
          <w:snapToGrid w:val="0"/>
        </w:rPr>
        <w:t>Test Requirements</w:t>
      </w:r>
      <w:r>
        <w:tab/>
        <w:t>1637</w:t>
      </w:r>
    </w:p>
    <w:p w:rsidR="009B3506" w:rsidRDefault="009B3506">
      <w:pPr>
        <w:pStyle w:val="TOC3"/>
        <w:rPr>
          <w:rFonts w:asciiTheme="minorHAnsi" w:eastAsiaTheme="minorEastAsia" w:hAnsiTheme="minorHAnsi" w:cstheme="minorBidi"/>
          <w:sz w:val="22"/>
          <w:szCs w:val="22"/>
        </w:rPr>
      </w:pPr>
      <w:r w:rsidRPr="009B3506">
        <w:t>A.7.3.86</w:t>
      </w:r>
      <w:r w:rsidRPr="009B3506">
        <w:rPr>
          <w:rFonts w:asciiTheme="minorHAnsi" w:hAnsiTheme="minorHAnsi" w:cstheme="minorBidi"/>
          <w:sz w:val="22"/>
          <w:szCs w:val="22"/>
        </w:rPr>
        <w:tab/>
      </w:r>
      <w:r w:rsidRPr="00432094">
        <w:rPr>
          <w:rFonts w:eastAsia="MS Mincho"/>
          <w:lang w:eastAsia="zh-CN"/>
        </w:rPr>
        <w:t xml:space="preserve">E-UTRAN </w:t>
      </w:r>
      <w:r>
        <w:rPr>
          <w:lang w:eastAsia="zh-CN"/>
        </w:rPr>
        <w:t>TDD</w:t>
      </w:r>
      <w:r w:rsidRPr="00432094">
        <w:rPr>
          <w:rFonts w:eastAsia="MS Mincho"/>
          <w:lang w:eastAsia="zh-CN"/>
        </w:rPr>
        <w:t xml:space="preserve"> Early Out-of-sync reporting Test </w:t>
      </w:r>
      <w:r>
        <w:rPr>
          <w:lang w:eastAsia="zh-CN"/>
        </w:rPr>
        <w:t>for Cat-M1 UE in CEModeB</w:t>
      </w:r>
      <w:r>
        <w:tab/>
        <w:t>1638</w:t>
      </w:r>
    </w:p>
    <w:p w:rsidR="009B3506" w:rsidRDefault="009B3506">
      <w:pPr>
        <w:pStyle w:val="TOC4"/>
        <w:rPr>
          <w:rFonts w:asciiTheme="minorHAnsi" w:eastAsiaTheme="minorEastAsia" w:hAnsiTheme="minorHAnsi" w:cstheme="minorBidi"/>
          <w:sz w:val="22"/>
          <w:szCs w:val="22"/>
        </w:rPr>
      </w:pPr>
      <w:r w:rsidRPr="009B3506">
        <w:t>A.7.3.86.1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1638</w:t>
      </w:r>
    </w:p>
    <w:p w:rsidR="009B3506" w:rsidRDefault="009B3506">
      <w:pPr>
        <w:pStyle w:val="TOC4"/>
        <w:rPr>
          <w:rFonts w:asciiTheme="minorHAnsi" w:eastAsiaTheme="minorEastAsia" w:hAnsiTheme="minorHAnsi" w:cstheme="minorBidi"/>
          <w:sz w:val="22"/>
          <w:szCs w:val="22"/>
        </w:rPr>
      </w:pPr>
      <w:r w:rsidRPr="009B3506">
        <w:t>A.7.3.86.2</w:t>
      </w:r>
      <w:r w:rsidRPr="009B3506">
        <w:rPr>
          <w:rFonts w:asciiTheme="minorHAnsi" w:eastAsiaTheme="minorEastAsia" w:hAnsiTheme="minorHAnsi" w:cstheme="minorBidi"/>
          <w:sz w:val="22"/>
          <w:szCs w:val="22"/>
        </w:rPr>
        <w:tab/>
      </w:r>
      <w:r w:rsidRPr="00432094">
        <w:rPr>
          <w:snapToGrid w:val="0"/>
        </w:rPr>
        <w:t>Test Requirements</w:t>
      </w:r>
      <w:r>
        <w:tab/>
        <w:t>1640</w:t>
      </w:r>
    </w:p>
    <w:p w:rsidR="009B3506" w:rsidRDefault="009B3506">
      <w:pPr>
        <w:pStyle w:val="TOC3"/>
        <w:rPr>
          <w:rFonts w:asciiTheme="minorHAnsi" w:eastAsiaTheme="minorEastAsia" w:hAnsiTheme="minorHAnsi" w:cstheme="minorBidi"/>
          <w:sz w:val="22"/>
          <w:szCs w:val="22"/>
        </w:rPr>
      </w:pPr>
      <w:r w:rsidRPr="009B3506">
        <w:t>A.7.3.87</w:t>
      </w:r>
      <w:r w:rsidRPr="009B3506">
        <w:rPr>
          <w:rFonts w:asciiTheme="minorHAnsi" w:hAnsiTheme="minorHAnsi" w:cstheme="minorBidi"/>
          <w:sz w:val="22"/>
          <w:szCs w:val="22"/>
        </w:rPr>
        <w:tab/>
      </w:r>
      <w:r w:rsidRPr="00432094">
        <w:rPr>
          <w:rFonts w:eastAsia="MS Mincho"/>
          <w:lang w:eastAsia="zh-CN"/>
        </w:rPr>
        <w:t>E-UTRAN TDD Early In-Sync reporting Test for Cat-M1 UE in CEModeB</w:t>
      </w:r>
      <w:r>
        <w:tab/>
        <w:t>1640</w:t>
      </w:r>
    </w:p>
    <w:p w:rsidR="009B3506" w:rsidRDefault="009B3506">
      <w:pPr>
        <w:pStyle w:val="TOC4"/>
        <w:rPr>
          <w:rFonts w:asciiTheme="minorHAnsi" w:eastAsiaTheme="minorEastAsia" w:hAnsiTheme="minorHAnsi" w:cstheme="minorBidi"/>
          <w:sz w:val="22"/>
          <w:szCs w:val="22"/>
        </w:rPr>
      </w:pPr>
      <w:r w:rsidRPr="009B3506">
        <w:t>A.7.3.87.1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1640</w:t>
      </w:r>
    </w:p>
    <w:p w:rsidR="009B3506" w:rsidRDefault="009B3506">
      <w:pPr>
        <w:pStyle w:val="TOC4"/>
        <w:rPr>
          <w:rFonts w:asciiTheme="minorHAnsi" w:eastAsiaTheme="minorEastAsia" w:hAnsiTheme="minorHAnsi" w:cstheme="minorBidi"/>
          <w:sz w:val="22"/>
          <w:szCs w:val="22"/>
        </w:rPr>
      </w:pPr>
      <w:r w:rsidRPr="009B3506">
        <w:t>A.7.3.87.2</w:t>
      </w:r>
      <w:r w:rsidRPr="009B3506">
        <w:rPr>
          <w:rFonts w:asciiTheme="minorHAnsi" w:eastAsiaTheme="minorEastAsia" w:hAnsiTheme="minorHAnsi" w:cstheme="minorBidi"/>
          <w:sz w:val="22"/>
          <w:szCs w:val="22"/>
        </w:rPr>
        <w:tab/>
      </w:r>
      <w:r w:rsidRPr="00432094">
        <w:rPr>
          <w:snapToGrid w:val="0"/>
        </w:rPr>
        <w:t>Test Requirements</w:t>
      </w:r>
      <w:r>
        <w:tab/>
        <w:t>1642</w:t>
      </w:r>
    </w:p>
    <w:p w:rsidR="009B3506" w:rsidRDefault="009B3506">
      <w:pPr>
        <w:pStyle w:val="TOC3"/>
        <w:rPr>
          <w:rFonts w:asciiTheme="minorHAnsi" w:eastAsiaTheme="minorEastAsia" w:hAnsiTheme="minorHAnsi" w:cstheme="minorBidi"/>
          <w:sz w:val="22"/>
          <w:szCs w:val="22"/>
        </w:rPr>
      </w:pPr>
      <w: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1643</w:t>
      </w:r>
    </w:p>
    <w:p w:rsidR="009B3506" w:rsidRDefault="009B3506">
      <w:pPr>
        <w:pStyle w:val="TOC4"/>
        <w:rPr>
          <w:rFonts w:asciiTheme="minorHAnsi" w:eastAsiaTheme="minorEastAsia" w:hAnsiTheme="minorHAnsi" w:cstheme="minorBidi"/>
          <w:sz w:val="22"/>
          <w:szCs w:val="22"/>
        </w:rPr>
      </w:pPr>
      <w:r w:rsidRPr="009B3506">
        <w:t>A.7.3.88.1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1643</w:t>
      </w:r>
    </w:p>
    <w:p w:rsidR="009B3506" w:rsidRDefault="009B3506">
      <w:pPr>
        <w:pStyle w:val="TOC4"/>
        <w:rPr>
          <w:rFonts w:asciiTheme="minorHAnsi" w:eastAsiaTheme="minorEastAsia" w:hAnsiTheme="minorHAnsi" w:cstheme="minorBidi"/>
          <w:sz w:val="22"/>
          <w:szCs w:val="22"/>
        </w:rPr>
      </w:pPr>
      <w:r w:rsidRPr="009B3506">
        <w:t>A.7.3.88.2</w:t>
      </w:r>
      <w:r w:rsidRPr="009B3506">
        <w:rPr>
          <w:rFonts w:asciiTheme="minorHAnsi" w:eastAsiaTheme="minorEastAsia" w:hAnsiTheme="minorHAnsi" w:cstheme="minorBidi"/>
          <w:sz w:val="22"/>
          <w:szCs w:val="22"/>
        </w:rPr>
        <w:tab/>
      </w:r>
      <w:r w:rsidRPr="00432094">
        <w:rPr>
          <w:snapToGrid w:val="0"/>
        </w:rPr>
        <w:t>Test Requirements</w:t>
      </w:r>
      <w:r>
        <w:tab/>
        <w:t>1647</w:t>
      </w:r>
    </w:p>
    <w:p w:rsidR="009B3506" w:rsidRDefault="009B3506">
      <w:pPr>
        <w:pStyle w:val="TOC3"/>
        <w:rPr>
          <w:rFonts w:asciiTheme="minorHAnsi" w:eastAsiaTheme="minorEastAsia" w:hAnsiTheme="minorHAnsi" w:cstheme="minorBidi"/>
          <w:sz w:val="22"/>
          <w:szCs w:val="22"/>
        </w:rPr>
      </w:pPr>
      <w:r>
        <w:lastRenderedPageBreak/>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1647</w:t>
      </w:r>
    </w:p>
    <w:p w:rsidR="009B3506" w:rsidRDefault="009B3506">
      <w:pPr>
        <w:pStyle w:val="TOC4"/>
        <w:rPr>
          <w:rFonts w:asciiTheme="minorHAnsi" w:eastAsiaTheme="minorEastAsia" w:hAnsiTheme="minorHAnsi" w:cstheme="minorBidi"/>
          <w:sz w:val="22"/>
          <w:szCs w:val="22"/>
        </w:rPr>
      </w:pPr>
      <w:r w:rsidRPr="009B3506">
        <w:t>A.7.3.89.1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1647</w:t>
      </w:r>
    </w:p>
    <w:p w:rsidR="009B3506" w:rsidRDefault="009B3506">
      <w:pPr>
        <w:pStyle w:val="TOC4"/>
        <w:rPr>
          <w:rFonts w:asciiTheme="minorHAnsi" w:eastAsiaTheme="minorEastAsia" w:hAnsiTheme="minorHAnsi" w:cstheme="minorBidi"/>
          <w:sz w:val="22"/>
          <w:szCs w:val="22"/>
        </w:rPr>
      </w:pPr>
      <w:r w:rsidRPr="009B3506">
        <w:t>A.7.3.89.2</w:t>
      </w:r>
      <w:r w:rsidRPr="009B3506">
        <w:rPr>
          <w:rFonts w:asciiTheme="minorHAnsi" w:eastAsiaTheme="minorEastAsia" w:hAnsiTheme="minorHAnsi" w:cstheme="minorBidi"/>
          <w:sz w:val="22"/>
          <w:szCs w:val="22"/>
        </w:rPr>
        <w:tab/>
      </w:r>
      <w:r w:rsidRPr="00432094">
        <w:rPr>
          <w:snapToGrid w:val="0"/>
        </w:rPr>
        <w:t>Test Requirements</w:t>
      </w:r>
      <w:r>
        <w:tab/>
        <w:t>1651</w:t>
      </w:r>
    </w:p>
    <w:p w:rsidR="009B3506" w:rsidRDefault="009B3506">
      <w:pPr>
        <w:pStyle w:val="TOC3"/>
        <w:rPr>
          <w:rFonts w:asciiTheme="minorHAnsi" w:eastAsiaTheme="minorEastAsia" w:hAnsiTheme="minorHAnsi" w:cstheme="minorBidi"/>
          <w:sz w:val="22"/>
          <w:szCs w:val="22"/>
        </w:rPr>
      </w:pPr>
      <w: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1651</w:t>
      </w:r>
    </w:p>
    <w:p w:rsidR="009B3506" w:rsidRDefault="009B3506">
      <w:pPr>
        <w:pStyle w:val="TOC4"/>
        <w:rPr>
          <w:rFonts w:asciiTheme="minorHAnsi" w:eastAsiaTheme="minorEastAsia" w:hAnsiTheme="minorHAnsi" w:cstheme="minorBidi"/>
          <w:sz w:val="22"/>
          <w:szCs w:val="22"/>
        </w:rPr>
      </w:pPr>
      <w:r w:rsidRPr="009B3506">
        <w:t>A.7.3.90.1</w:t>
      </w:r>
      <w:r w:rsidRPr="009B3506">
        <w:rPr>
          <w:rFonts w:asciiTheme="minorHAnsi" w:eastAsiaTheme="minorEastAsia" w:hAnsiTheme="minorHAnsi" w:cstheme="minorBidi"/>
          <w:sz w:val="22"/>
          <w:szCs w:val="22"/>
        </w:rPr>
        <w:tab/>
      </w:r>
      <w:r w:rsidRPr="00432094">
        <w:rPr>
          <w:snapToGrid w:val="0"/>
          <w:lang w:eastAsia="sv-SE"/>
        </w:rPr>
        <w:t>Test Purpose and Environment</w:t>
      </w:r>
      <w:r>
        <w:tab/>
        <w:t>1651</w:t>
      </w:r>
    </w:p>
    <w:p w:rsidR="009B3506" w:rsidRDefault="009B3506">
      <w:pPr>
        <w:pStyle w:val="TOC4"/>
        <w:rPr>
          <w:rFonts w:asciiTheme="minorHAnsi" w:eastAsiaTheme="minorEastAsia" w:hAnsiTheme="minorHAnsi" w:cstheme="minorBidi"/>
          <w:sz w:val="22"/>
          <w:szCs w:val="22"/>
        </w:rPr>
      </w:pPr>
      <w:r w:rsidRPr="009B3506">
        <w:t>A.7.3.90.2</w:t>
      </w:r>
      <w:r w:rsidRPr="009B3506">
        <w:rPr>
          <w:rFonts w:asciiTheme="minorHAnsi" w:eastAsiaTheme="minorEastAsia" w:hAnsiTheme="minorHAnsi" w:cstheme="minorBidi"/>
          <w:sz w:val="22"/>
          <w:szCs w:val="22"/>
        </w:rPr>
        <w:tab/>
      </w:r>
      <w:r w:rsidRPr="00432094">
        <w:rPr>
          <w:snapToGrid w:val="0"/>
          <w:lang w:eastAsia="sv-SE"/>
        </w:rPr>
        <w:t>Test Requirements</w:t>
      </w:r>
      <w:r>
        <w:tab/>
        <w:t>1655</w:t>
      </w:r>
    </w:p>
    <w:p w:rsidR="009B3506" w:rsidRDefault="009B3506">
      <w:pPr>
        <w:pStyle w:val="TOC3"/>
        <w:rPr>
          <w:rFonts w:asciiTheme="minorHAnsi" w:eastAsiaTheme="minorEastAsia" w:hAnsiTheme="minorHAnsi" w:cstheme="minorBidi"/>
          <w:sz w:val="22"/>
          <w:szCs w:val="22"/>
        </w:rPr>
      </w:pPr>
      <w: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1655</w:t>
      </w:r>
    </w:p>
    <w:p w:rsidR="009B3506" w:rsidRDefault="009B3506">
      <w:pPr>
        <w:pStyle w:val="TOC4"/>
        <w:rPr>
          <w:rFonts w:asciiTheme="minorHAnsi" w:eastAsiaTheme="minorEastAsia" w:hAnsiTheme="minorHAnsi" w:cstheme="minorBidi"/>
          <w:sz w:val="22"/>
          <w:szCs w:val="22"/>
        </w:rPr>
      </w:pPr>
      <w:r w:rsidRPr="009B3506">
        <w:t>A.7.3.91.1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1655</w:t>
      </w:r>
    </w:p>
    <w:p w:rsidR="009B3506" w:rsidRDefault="009B3506">
      <w:pPr>
        <w:pStyle w:val="TOC4"/>
        <w:rPr>
          <w:rFonts w:asciiTheme="minorHAnsi" w:eastAsiaTheme="minorEastAsia" w:hAnsiTheme="minorHAnsi" w:cstheme="minorBidi"/>
          <w:sz w:val="22"/>
          <w:szCs w:val="22"/>
        </w:rPr>
      </w:pPr>
      <w:r w:rsidRPr="009B3506">
        <w:t>A.7.3.91.2</w:t>
      </w:r>
      <w:r w:rsidRPr="009B3506">
        <w:rPr>
          <w:rFonts w:asciiTheme="minorHAnsi" w:eastAsiaTheme="minorEastAsia" w:hAnsiTheme="minorHAnsi" w:cstheme="minorBidi"/>
          <w:sz w:val="22"/>
          <w:szCs w:val="22"/>
        </w:rPr>
        <w:tab/>
      </w:r>
      <w:r w:rsidRPr="00432094">
        <w:rPr>
          <w:snapToGrid w:val="0"/>
        </w:rPr>
        <w:t>Test Requirements</w:t>
      </w:r>
      <w:r>
        <w:tab/>
        <w:t>1659</w:t>
      </w:r>
    </w:p>
    <w:p w:rsidR="009B3506" w:rsidRDefault="009B3506">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1659</w:t>
      </w:r>
    </w:p>
    <w:p w:rsidR="009B3506" w:rsidRDefault="009B3506">
      <w:pPr>
        <w:pStyle w:val="TOC4"/>
        <w:rPr>
          <w:rFonts w:asciiTheme="minorHAnsi" w:eastAsiaTheme="minorEastAsia" w:hAnsiTheme="minorHAnsi" w:cstheme="minorBidi"/>
          <w:sz w:val="22"/>
          <w:szCs w:val="22"/>
        </w:rPr>
      </w:pPr>
      <w:r w:rsidRPr="009B3506">
        <w:t>A.7.3.92.1</w:t>
      </w:r>
      <w:r w:rsidRPr="009B3506">
        <w:rPr>
          <w:rFonts w:asciiTheme="minorHAnsi" w:eastAsiaTheme="minorEastAsia" w:hAnsiTheme="minorHAnsi" w:cstheme="minorBidi"/>
          <w:sz w:val="22"/>
          <w:szCs w:val="22"/>
        </w:rPr>
        <w:tab/>
      </w:r>
      <w:r w:rsidRPr="00432094">
        <w:rPr>
          <w:snapToGrid w:val="0"/>
        </w:rPr>
        <w:t>Test Purpose and Environment</w:t>
      </w:r>
      <w:r>
        <w:tab/>
        <w:t>1659</w:t>
      </w:r>
    </w:p>
    <w:p w:rsidR="009B3506" w:rsidRDefault="009B3506">
      <w:pPr>
        <w:pStyle w:val="TOC4"/>
        <w:rPr>
          <w:rFonts w:asciiTheme="minorHAnsi" w:eastAsiaTheme="minorEastAsia" w:hAnsiTheme="minorHAnsi" w:cstheme="minorBidi"/>
          <w:sz w:val="22"/>
          <w:szCs w:val="22"/>
        </w:rPr>
      </w:pPr>
      <w:r w:rsidRPr="009B3506">
        <w:t>A.7.3.92.2</w:t>
      </w:r>
      <w:r w:rsidRPr="009B3506">
        <w:rPr>
          <w:rFonts w:asciiTheme="minorHAnsi" w:eastAsiaTheme="minorEastAsia" w:hAnsiTheme="minorHAnsi" w:cstheme="minorBidi"/>
          <w:sz w:val="22"/>
          <w:szCs w:val="22"/>
        </w:rPr>
        <w:tab/>
      </w:r>
      <w:r w:rsidRPr="00432094">
        <w:rPr>
          <w:snapToGrid w:val="0"/>
        </w:rPr>
        <w:t>Test Requirements</w:t>
      </w:r>
      <w:r>
        <w:tab/>
        <w:t>1662</w:t>
      </w:r>
    </w:p>
    <w:p w:rsidR="009B3506" w:rsidRDefault="009B3506">
      <w:pPr>
        <w:pStyle w:val="TOC3"/>
        <w:rPr>
          <w:rFonts w:asciiTheme="minorHAnsi" w:eastAsiaTheme="minorEastAsia" w:hAnsiTheme="minorHAnsi" w:cstheme="minorBidi"/>
          <w:sz w:val="22"/>
          <w:szCs w:val="22"/>
        </w:rPr>
      </w:pPr>
      <w: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1663</w:t>
      </w:r>
    </w:p>
    <w:p w:rsidR="009B3506" w:rsidRDefault="009B3506">
      <w:pPr>
        <w:pStyle w:val="TOC4"/>
        <w:rPr>
          <w:rFonts w:asciiTheme="minorHAnsi" w:eastAsiaTheme="minorEastAsia" w:hAnsiTheme="minorHAnsi" w:cstheme="minorBidi"/>
          <w:sz w:val="22"/>
          <w:szCs w:val="22"/>
        </w:rPr>
      </w:pPr>
      <w:r w:rsidRPr="009B3506">
        <w:t>A.7.3.93.1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1663</w:t>
      </w:r>
    </w:p>
    <w:p w:rsidR="009B3506" w:rsidRDefault="009B3506">
      <w:pPr>
        <w:pStyle w:val="TOC4"/>
        <w:rPr>
          <w:rFonts w:asciiTheme="minorHAnsi" w:eastAsiaTheme="minorEastAsia" w:hAnsiTheme="minorHAnsi" w:cstheme="minorBidi"/>
          <w:sz w:val="22"/>
          <w:szCs w:val="22"/>
        </w:rPr>
      </w:pPr>
      <w:r w:rsidRPr="009B3506">
        <w:t>A.7.3.93.2</w:t>
      </w:r>
      <w:r w:rsidRPr="009B3506">
        <w:rPr>
          <w:rFonts w:asciiTheme="minorHAnsi" w:eastAsiaTheme="minorEastAsia" w:hAnsiTheme="minorHAnsi" w:cstheme="minorBidi"/>
          <w:sz w:val="22"/>
          <w:szCs w:val="22"/>
        </w:rPr>
        <w:tab/>
      </w:r>
      <w:r w:rsidRPr="00432094">
        <w:rPr>
          <w:snapToGrid w:val="0"/>
        </w:rPr>
        <w:t>Test Requirements</w:t>
      </w:r>
      <w:r>
        <w:tab/>
        <w:t>1666</w:t>
      </w:r>
    </w:p>
    <w:p w:rsidR="009B3506" w:rsidRDefault="009B3506">
      <w:pPr>
        <w:pStyle w:val="TOC3"/>
        <w:rPr>
          <w:rFonts w:asciiTheme="minorHAnsi" w:eastAsiaTheme="minorEastAsia" w:hAnsiTheme="minorHAnsi" w:cstheme="minorBidi"/>
          <w:sz w:val="22"/>
          <w:szCs w:val="22"/>
        </w:rPr>
      </w:pPr>
      <w:r w:rsidRPr="009B3506">
        <w:t>A.7.3.94</w:t>
      </w:r>
      <w:r w:rsidRPr="009B3506">
        <w:rPr>
          <w:rFonts w:asciiTheme="minorHAnsi" w:hAnsiTheme="minorHAnsi" w:cstheme="minorBidi"/>
          <w:sz w:val="22"/>
          <w:szCs w:val="22"/>
        </w:rPr>
        <w:tab/>
      </w:r>
      <w:r>
        <w:rPr>
          <w:lang w:eastAsia="zh-CN"/>
        </w:rPr>
        <w:t>TDD</w:t>
      </w:r>
      <w:r w:rsidRPr="00432094">
        <w:rPr>
          <w:rFonts w:eastAsia="MS Mincho"/>
          <w:lang w:eastAsia="zh-CN"/>
        </w:rPr>
        <w:t xml:space="preserve"> Radio Link Monitoring Test for Out-of-sync</w:t>
      </w:r>
      <w:r>
        <w:rPr>
          <w:lang w:eastAsia="zh-CN"/>
        </w:rPr>
        <w:t xml:space="preserve"> without DRX for UE Category NB1 Standalone mode in Normal Coverage</w:t>
      </w:r>
      <w:r>
        <w:tab/>
        <w:t>1667</w:t>
      </w:r>
    </w:p>
    <w:p w:rsidR="009B3506" w:rsidRDefault="009B3506">
      <w:pPr>
        <w:pStyle w:val="TOC4"/>
        <w:rPr>
          <w:rFonts w:asciiTheme="minorHAnsi" w:eastAsiaTheme="minorEastAsia" w:hAnsiTheme="minorHAnsi" w:cstheme="minorBidi"/>
          <w:sz w:val="22"/>
          <w:szCs w:val="22"/>
        </w:rPr>
      </w:pPr>
      <w:r w:rsidRPr="009B3506">
        <w:t>A.7.3.94.1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1667</w:t>
      </w:r>
    </w:p>
    <w:p w:rsidR="009B3506" w:rsidRDefault="009B3506">
      <w:pPr>
        <w:pStyle w:val="TOC4"/>
        <w:rPr>
          <w:rFonts w:asciiTheme="minorHAnsi" w:eastAsiaTheme="minorEastAsia" w:hAnsiTheme="minorHAnsi" w:cstheme="minorBidi"/>
          <w:sz w:val="22"/>
          <w:szCs w:val="22"/>
        </w:rPr>
      </w:pPr>
      <w:r w:rsidRPr="009B3506">
        <w:t>A.7.3.94.2</w:t>
      </w:r>
      <w:r w:rsidRPr="009B3506">
        <w:rPr>
          <w:rFonts w:asciiTheme="minorHAnsi" w:eastAsiaTheme="minorEastAsia" w:hAnsiTheme="minorHAnsi" w:cstheme="minorBidi"/>
          <w:sz w:val="22"/>
          <w:szCs w:val="22"/>
        </w:rPr>
        <w:tab/>
      </w:r>
      <w:r w:rsidRPr="00432094">
        <w:rPr>
          <w:snapToGrid w:val="0"/>
        </w:rPr>
        <w:t>Test Requirements</w:t>
      </w:r>
      <w:r>
        <w:tab/>
        <w:t>1669</w:t>
      </w:r>
    </w:p>
    <w:p w:rsidR="009B3506" w:rsidRDefault="009B3506">
      <w:pPr>
        <w:pStyle w:val="TOC3"/>
        <w:rPr>
          <w:rFonts w:asciiTheme="minorHAnsi" w:eastAsiaTheme="minorEastAsia" w:hAnsiTheme="minorHAnsi" w:cstheme="minorBidi"/>
          <w:sz w:val="22"/>
          <w:szCs w:val="22"/>
        </w:rPr>
      </w:pPr>
      <w:r w:rsidRPr="009B3506">
        <w:t>A.7.3.95</w:t>
      </w:r>
      <w:r w:rsidRPr="009B3506">
        <w:rPr>
          <w:rFonts w:asciiTheme="minorHAnsi" w:hAnsiTheme="minorHAnsi" w:cstheme="minorBidi"/>
          <w:sz w:val="22"/>
          <w:szCs w:val="22"/>
        </w:rPr>
        <w:tab/>
      </w:r>
      <w:r>
        <w:rPr>
          <w:lang w:eastAsia="zh-CN"/>
        </w:rPr>
        <w:t>TDD</w:t>
      </w:r>
      <w:r w:rsidRPr="00432094">
        <w:rPr>
          <w:rFonts w:eastAsia="MS Mincho"/>
          <w:lang w:eastAsia="zh-CN"/>
        </w:rPr>
        <w:t xml:space="preserve"> Radio Link Monitoring Test for Out-of-sync</w:t>
      </w:r>
      <w:r>
        <w:rPr>
          <w:lang w:eastAsia="zh-CN"/>
        </w:rPr>
        <w:t xml:space="preserve"> without DRX for UE Category NB1 guard band mode in Enhanced Coverage</w:t>
      </w:r>
      <w:r>
        <w:tab/>
        <w:t>1670</w:t>
      </w:r>
    </w:p>
    <w:p w:rsidR="009B3506" w:rsidRDefault="009B3506">
      <w:pPr>
        <w:pStyle w:val="TOC4"/>
        <w:rPr>
          <w:rFonts w:asciiTheme="minorHAnsi" w:eastAsiaTheme="minorEastAsia" w:hAnsiTheme="minorHAnsi" w:cstheme="minorBidi"/>
          <w:sz w:val="22"/>
          <w:szCs w:val="22"/>
        </w:rPr>
      </w:pPr>
      <w:r w:rsidRPr="009B3506">
        <w:t>A.7.3.95.1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1670</w:t>
      </w:r>
    </w:p>
    <w:p w:rsidR="009B3506" w:rsidRDefault="009B3506">
      <w:pPr>
        <w:pStyle w:val="TOC4"/>
        <w:rPr>
          <w:rFonts w:asciiTheme="minorHAnsi" w:eastAsiaTheme="minorEastAsia" w:hAnsiTheme="minorHAnsi" w:cstheme="minorBidi"/>
          <w:sz w:val="22"/>
          <w:szCs w:val="22"/>
        </w:rPr>
      </w:pPr>
      <w:r w:rsidRPr="009B3506">
        <w:t>A.7.3.95.2</w:t>
      </w:r>
      <w:r w:rsidRPr="009B3506">
        <w:rPr>
          <w:rFonts w:asciiTheme="minorHAnsi" w:eastAsiaTheme="minorEastAsia" w:hAnsiTheme="minorHAnsi" w:cstheme="minorBidi"/>
          <w:sz w:val="22"/>
          <w:szCs w:val="22"/>
        </w:rPr>
        <w:tab/>
      </w:r>
      <w:r w:rsidRPr="00432094">
        <w:rPr>
          <w:snapToGrid w:val="0"/>
        </w:rPr>
        <w:t>Test Requirements</w:t>
      </w:r>
      <w:r>
        <w:tab/>
        <w:t>1673</w:t>
      </w:r>
    </w:p>
    <w:p w:rsidR="009B3506" w:rsidRDefault="009B3506">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1674</w:t>
      </w:r>
    </w:p>
    <w:p w:rsidR="009B3506" w:rsidRDefault="009B3506">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1674</w:t>
      </w:r>
    </w:p>
    <w:p w:rsidR="009B3506" w:rsidRDefault="009B3506">
      <w:pPr>
        <w:pStyle w:val="TOC4"/>
        <w:rPr>
          <w:rFonts w:asciiTheme="minorHAnsi" w:eastAsiaTheme="minorEastAsia" w:hAnsiTheme="minorHAnsi" w:cstheme="minorBidi"/>
          <w:sz w:val="22"/>
          <w:szCs w:val="22"/>
        </w:rPr>
      </w:pPr>
      <w:r w:rsidRPr="009B3506">
        <w:t>A.7.4.1.1</w:t>
      </w:r>
      <w:r w:rsidRPr="009B3506">
        <w:rPr>
          <w:rFonts w:asciiTheme="minorHAnsi" w:eastAsiaTheme="minorEastAsia" w:hAnsiTheme="minorHAnsi" w:cstheme="minorBidi"/>
          <w:sz w:val="22"/>
          <w:szCs w:val="22"/>
        </w:rPr>
        <w:tab/>
      </w:r>
      <w:r w:rsidRPr="00432094">
        <w:rPr>
          <w:snapToGrid w:val="0"/>
        </w:rPr>
        <w:t>Test Purpose and Environment</w:t>
      </w:r>
      <w:r>
        <w:tab/>
        <w:t>1674</w:t>
      </w:r>
    </w:p>
    <w:p w:rsidR="009B3506" w:rsidRDefault="009B3506">
      <w:pPr>
        <w:pStyle w:val="TOC4"/>
        <w:rPr>
          <w:rFonts w:asciiTheme="minorHAnsi" w:eastAsiaTheme="minorEastAsia" w:hAnsiTheme="minorHAnsi" w:cstheme="minorBidi"/>
          <w:sz w:val="22"/>
          <w:szCs w:val="22"/>
        </w:rPr>
      </w:pPr>
      <w:r w:rsidRPr="009B3506">
        <w:t>A.7.4.1.2</w:t>
      </w:r>
      <w:r w:rsidRPr="009B3506">
        <w:rPr>
          <w:rFonts w:asciiTheme="minorHAnsi" w:eastAsiaTheme="minorEastAsia" w:hAnsiTheme="minorHAnsi" w:cstheme="minorBidi"/>
          <w:sz w:val="22"/>
          <w:szCs w:val="22"/>
        </w:rPr>
        <w:tab/>
      </w:r>
      <w:r w:rsidRPr="00432094">
        <w:rPr>
          <w:snapToGrid w:val="0"/>
        </w:rPr>
        <w:t>Test Requirements</w:t>
      </w:r>
      <w:r>
        <w:tab/>
        <w:t>1676</w:t>
      </w:r>
    </w:p>
    <w:p w:rsidR="009B3506" w:rsidRDefault="009B3506">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1676</w:t>
      </w:r>
    </w:p>
    <w:p w:rsidR="009B3506" w:rsidRDefault="009B3506">
      <w:pPr>
        <w:pStyle w:val="TOC4"/>
        <w:rPr>
          <w:rFonts w:asciiTheme="minorHAnsi" w:eastAsiaTheme="minorEastAsia" w:hAnsiTheme="minorHAnsi" w:cstheme="minorBidi"/>
          <w:sz w:val="22"/>
          <w:szCs w:val="22"/>
        </w:rPr>
      </w:pPr>
      <w:r w:rsidRPr="009B3506">
        <w:t>A.7.4.2.1</w:t>
      </w:r>
      <w:r w:rsidRPr="009B3506">
        <w:rPr>
          <w:rFonts w:asciiTheme="minorHAnsi" w:eastAsiaTheme="minorEastAsia" w:hAnsiTheme="minorHAnsi" w:cstheme="minorBidi"/>
          <w:sz w:val="22"/>
          <w:szCs w:val="22"/>
        </w:rPr>
        <w:tab/>
      </w:r>
      <w:r w:rsidRPr="00432094">
        <w:rPr>
          <w:snapToGrid w:val="0"/>
        </w:rPr>
        <w:t>Test Purpose and Environment</w:t>
      </w:r>
      <w:r>
        <w:tab/>
        <w:t>1676</w:t>
      </w:r>
    </w:p>
    <w:p w:rsidR="009B3506" w:rsidRDefault="009B3506">
      <w:pPr>
        <w:pStyle w:val="TOC4"/>
        <w:rPr>
          <w:rFonts w:asciiTheme="minorHAnsi" w:eastAsiaTheme="minorEastAsia" w:hAnsiTheme="minorHAnsi" w:cstheme="minorBidi"/>
          <w:sz w:val="22"/>
          <w:szCs w:val="22"/>
        </w:rPr>
      </w:pPr>
      <w:r w:rsidRPr="009B3506">
        <w:t>A.7.4.2.2</w:t>
      </w:r>
      <w:r w:rsidRPr="009B3506">
        <w:rPr>
          <w:rFonts w:asciiTheme="minorHAnsi" w:eastAsiaTheme="minorEastAsia" w:hAnsiTheme="minorHAnsi" w:cstheme="minorBidi"/>
          <w:sz w:val="22"/>
          <w:szCs w:val="22"/>
        </w:rPr>
        <w:tab/>
      </w:r>
      <w:r w:rsidRPr="00432094">
        <w:rPr>
          <w:snapToGrid w:val="0"/>
        </w:rPr>
        <w:t>Test Requirements</w:t>
      </w:r>
      <w:r>
        <w:tab/>
        <w:t>1678</w:t>
      </w:r>
    </w:p>
    <w:p w:rsidR="009B3506" w:rsidRDefault="009B3506">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1678</w:t>
      </w:r>
    </w:p>
    <w:p w:rsidR="009B3506" w:rsidRDefault="009B3506">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1678</w:t>
      </w:r>
    </w:p>
    <w:p w:rsidR="009B3506" w:rsidRDefault="009B3506">
      <w:pPr>
        <w:pStyle w:val="TOC4"/>
        <w:rPr>
          <w:rFonts w:asciiTheme="minorHAnsi" w:eastAsiaTheme="minorEastAsia" w:hAnsiTheme="minorHAnsi" w:cstheme="minorBidi"/>
          <w:sz w:val="22"/>
          <w:szCs w:val="22"/>
        </w:rPr>
      </w:pPr>
      <w:r w:rsidRPr="009B3506">
        <w:t>A.7.4.3.2</w:t>
      </w:r>
      <w:r w:rsidRPr="009B3506">
        <w:rPr>
          <w:rFonts w:asciiTheme="minorHAnsi" w:eastAsiaTheme="minorEastAsia" w:hAnsiTheme="minorHAnsi" w:cstheme="minorBidi"/>
          <w:sz w:val="22"/>
          <w:szCs w:val="22"/>
        </w:rPr>
        <w:tab/>
      </w:r>
      <w:r w:rsidRPr="00432094">
        <w:rPr>
          <w:snapToGrid w:val="0"/>
        </w:rPr>
        <w:t>Test Requirements</w:t>
      </w:r>
      <w:r>
        <w:tab/>
        <w:t>1680</w:t>
      </w:r>
    </w:p>
    <w:p w:rsidR="009B3506" w:rsidRDefault="009B3506">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1680</w:t>
      </w:r>
    </w:p>
    <w:p w:rsidR="009B3506" w:rsidRDefault="009B3506">
      <w:pPr>
        <w:pStyle w:val="TOC4"/>
        <w:rPr>
          <w:rFonts w:asciiTheme="minorHAnsi" w:eastAsiaTheme="minorEastAsia" w:hAnsiTheme="minorHAnsi" w:cstheme="minorBidi"/>
          <w:sz w:val="22"/>
          <w:szCs w:val="22"/>
        </w:rPr>
      </w:pPr>
      <w:r w:rsidRPr="009B3506">
        <w:t>A.7.4.4.1</w:t>
      </w:r>
      <w:r w:rsidRPr="009B3506">
        <w:rPr>
          <w:rFonts w:asciiTheme="minorHAnsi" w:eastAsiaTheme="minorEastAsia" w:hAnsiTheme="minorHAnsi" w:cstheme="minorBidi"/>
          <w:sz w:val="22"/>
          <w:szCs w:val="22"/>
        </w:rPr>
        <w:tab/>
      </w:r>
      <w:r w:rsidRPr="00432094">
        <w:rPr>
          <w:snapToGrid w:val="0"/>
        </w:rPr>
        <w:t>Test Purpose and Environment</w:t>
      </w:r>
      <w:r>
        <w:tab/>
        <w:t>1680</w:t>
      </w:r>
    </w:p>
    <w:p w:rsidR="009B3506" w:rsidRDefault="009B3506">
      <w:pPr>
        <w:pStyle w:val="TOC4"/>
        <w:rPr>
          <w:rFonts w:asciiTheme="minorHAnsi" w:eastAsiaTheme="minorEastAsia" w:hAnsiTheme="minorHAnsi" w:cstheme="minorBidi"/>
          <w:sz w:val="22"/>
          <w:szCs w:val="22"/>
        </w:rPr>
      </w:pPr>
      <w:r w:rsidRPr="009B3506">
        <w:t>A.7.4.</w:t>
      </w:r>
      <w:r w:rsidRPr="009B3506">
        <w:rPr>
          <w:lang w:eastAsia="zh-CN"/>
        </w:rPr>
        <w:t>4</w:t>
      </w:r>
      <w:r w:rsidRPr="009B3506">
        <w:t>.2</w:t>
      </w:r>
      <w:r w:rsidRPr="009B3506">
        <w:rPr>
          <w:rFonts w:asciiTheme="minorHAnsi" w:eastAsiaTheme="minorEastAsia" w:hAnsiTheme="minorHAnsi" w:cstheme="minorBidi"/>
          <w:sz w:val="22"/>
          <w:szCs w:val="22"/>
        </w:rPr>
        <w:tab/>
      </w:r>
      <w:r w:rsidRPr="00432094">
        <w:rPr>
          <w:snapToGrid w:val="0"/>
        </w:rPr>
        <w:t>Test Requirements</w:t>
      </w:r>
      <w:r>
        <w:tab/>
        <w:t>1683</w:t>
      </w:r>
    </w:p>
    <w:p w:rsidR="009B3506" w:rsidRDefault="009B3506">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1683</w:t>
      </w:r>
    </w:p>
    <w:p w:rsidR="009B3506" w:rsidRDefault="009B3506">
      <w:pPr>
        <w:pStyle w:val="TOC4"/>
        <w:rPr>
          <w:rFonts w:asciiTheme="minorHAnsi" w:eastAsiaTheme="minorEastAsia" w:hAnsiTheme="minorHAnsi" w:cstheme="minorBidi"/>
          <w:sz w:val="22"/>
          <w:szCs w:val="22"/>
        </w:rPr>
      </w:pPr>
      <w:r w:rsidRPr="009B3506">
        <w:t>A.7.4.5.1</w:t>
      </w:r>
      <w:r w:rsidRPr="009B3506">
        <w:rPr>
          <w:rFonts w:asciiTheme="minorHAnsi" w:eastAsiaTheme="minorEastAsia" w:hAnsiTheme="minorHAnsi" w:cstheme="minorBidi"/>
          <w:sz w:val="22"/>
          <w:szCs w:val="22"/>
        </w:rPr>
        <w:tab/>
      </w:r>
      <w:r w:rsidRPr="00432094">
        <w:rPr>
          <w:snapToGrid w:val="0"/>
        </w:rPr>
        <w:t>Test Purpose and Environment</w:t>
      </w:r>
      <w:r>
        <w:tab/>
        <w:t>1683</w:t>
      </w:r>
    </w:p>
    <w:p w:rsidR="009B3506" w:rsidRDefault="009B3506">
      <w:pPr>
        <w:pStyle w:val="TOC4"/>
        <w:rPr>
          <w:rFonts w:asciiTheme="minorHAnsi" w:eastAsiaTheme="minorEastAsia" w:hAnsiTheme="minorHAnsi" w:cstheme="minorBidi"/>
          <w:sz w:val="22"/>
          <w:szCs w:val="22"/>
        </w:rPr>
      </w:pPr>
      <w:r w:rsidRPr="009B3506">
        <w:t>A.7.4.</w:t>
      </w:r>
      <w:r w:rsidRPr="009B3506">
        <w:rPr>
          <w:lang w:eastAsia="zh-CN"/>
        </w:rPr>
        <w:t>5</w:t>
      </w:r>
      <w:r w:rsidRPr="009B3506">
        <w:t>.2</w:t>
      </w:r>
      <w:r w:rsidRPr="009B3506">
        <w:rPr>
          <w:rFonts w:asciiTheme="minorHAnsi" w:eastAsiaTheme="minorEastAsia" w:hAnsiTheme="minorHAnsi" w:cstheme="minorBidi"/>
          <w:sz w:val="22"/>
          <w:szCs w:val="22"/>
        </w:rPr>
        <w:tab/>
      </w:r>
      <w:r w:rsidRPr="00432094">
        <w:rPr>
          <w:snapToGrid w:val="0"/>
        </w:rPr>
        <w:t>Test Requirements</w:t>
      </w:r>
      <w:r>
        <w:tab/>
        <w:t>1685</w:t>
      </w:r>
    </w:p>
    <w:p w:rsidR="009B3506" w:rsidRDefault="009B3506">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1685</w:t>
      </w:r>
    </w:p>
    <w:p w:rsidR="009B3506" w:rsidRDefault="009B3506">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1685</w:t>
      </w:r>
    </w:p>
    <w:p w:rsidR="009B3506" w:rsidRDefault="009B3506">
      <w:pPr>
        <w:pStyle w:val="TOC4"/>
        <w:rPr>
          <w:rFonts w:asciiTheme="minorHAnsi" w:eastAsiaTheme="minorEastAsia" w:hAnsiTheme="minorHAnsi" w:cstheme="minorBidi"/>
          <w:sz w:val="22"/>
          <w:szCs w:val="22"/>
        </w:rPr>
      </w:pPr>
      <w:r w:rsidRPr="009B3506">
        <w:t>A.7.</w:t>
      </w:r>
      <w:r w:rsidRPr="009B3506">
        <w:rPr>
          <w:lang w:eastAsia="zh-CN"/>
        </w:rPr>
        <w:t>4</w:t>
      </w:r>
      <w:r w:rsidRPr="009B3506">
        <w:t>.</w:t>
      </w:r>
      <w:r w:rsidRPr="009B3506">
        <w:rPr>
          <w:lang w:eastAsia="zh-CN"/>
        </w:rPr>
        <w:t>6.2</w:t>
      </w:r>
      <w:r w:rsidRPr="009B3506">
        <w:rPr>
          <w:rFonts w:asciiTheme="minorHAnsi" w:eastAsiaTheme="minorEastAsia" w:hAnsiTheme="minorHAnsi" w:cstheme="minorBidi"/>
          <w:sz w:val="22"/>
          <w:szCs w:val="22"/>
        </w:rPr>
        <w:tab/>
      </w:r>
      <w:r w:rsidRPr="00432094">
        <w:rPr>
          <w:snapToGrid w:val="0"/>
        </w:rPr>
        <w:t>Test Requirements</w:t>
      </w:r>
      <w:r>
        <w:tab/>
        <w:t>1687</w:t>
      </w:r>
    </w:p>
    <w:p w:rsidR="009B3506" w:rsidRDefault="009B3506">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1687</w:t>
      </w:r>
    </w:p>
    <w:p w:rsidR="009B3506" w:rsidRDefault="009B3506">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1687</w:t>
      </w:r>
    </w:p>
    <w:p w:rsidR="009B3506" w:rsidRDefault="009B3506">
      <w:pPr>
        <w:pStyle w:val="TOC4"/>
        <w:rPr>
          <w:rFonts w:asciiTheme="minorHAnsi" w:eastAsiaTheme="minorEastAsia" w:hAnsiTheme="minorHAnsi" w:cstheme="minorBidi"/>
          <w:sz w:val="22"/>
          <w:szCs w:val="22"/>
        </w:rPr>
      </w:pPr>
      <w:r w:rsidRPr="009B3506">
        <w:t>A.7.4.7</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1690</w:t>
      </w:r>
    </w:p>
    <w:p w:rsidR="009B3506" w:rsidRDefault="009B3506">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1690</w:t>
      </w:r>
    </w:p>
    <w:p w:rsidR="009B3506" w:rsidRDefault="009B3506">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1690</w:t>
      </w:r>
    </w:p>
    <w:p w:rsidR="009B3506" w:rsidRDefault="009B3506">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1690</w:t>
      </w:r>
    </w:p>
    <w:p w:rsidR="009B3506" w:rsidRDefault="009B350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1691</w:t>
      </w:r>
    </w:p>
    <w:p w:rsidR="009B3506" w:rsidRDefault="009B3506">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1692</w:t>
      </w:r>
    </w:p>
    <w:p w:rsidR="009B3506" w:rsidRDefault="009B3506">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1692</w:t>
      </w:r>
    </w:p>
    <w:p w:rsidR="009B3506" w:rsidRDefault="009B350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1692</w:t>
      </w:r>
    </w:p>
    <w:p w:rsidR="009B3506" w:rsidRDefault="009B3506">
      <w:pPr>
        <w:pStyle w:val="TOC3"/>
        <w:rPr>
          <w:rFonts w:asciiTheme="minorHAnsi" w:eastAsiaTheme="minorEastAsia" w:hAnsiTheme="minorHAnsi" w:cstheme="minorBidi"/>
          <w:sz w:val="22"/>
          <w:szCs w:val="22"/>
        </w:rPr>
      </w:pPr>
      <w:r>
        <w:lastRenderedPageBreak/>
        <w:t>A.7.5.3</w:t>
      </w:r>
      <w:r>
        <w:rPr>
          <w:rFonts w:asciiTheme="minorHAnsi" w:eastAsiaTheme="minorEastAsia" w:hAnsiTheme="minorHAnsi" w:cstheme="minorBidi"/>
          <w:sz w:val="22"/>
          <w:szCs w:val="22"/>
        </w:rPr>
        <w:tab/>
      </w:r>
      <w:r>
        <w:t>E-UTRAN FDD - Interruptions due to ProSe Direct Discovery</w:t>
      </w:r>
      <w:r>
        <w:tab/>
        <w:t>1693</w:t>
      </w:r>
    </w:p>
    <w:p w:rsidR="009B3506" w:rsidRDefault="009B3506">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1693</w:t>
      </w:r>
    </w:p>
    <w:p w:rsidR="009B3506" w:rsidRDefault="009B3506">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1694</w:t>
      </w:r>
    </w:p>
    <w:p w:rsidR="009B3506" w:rsidRDefault="009B3506">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1695</w:t>
      </w:r>
    </w:p>
    <w:p w:rsidR="009B3506" w:rsidRDefault="009B3506">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1695</w:t>
      </w:r>
    </w:p>
    <w:p w:rsidR="009B3506" w:rsidRDefault="009B3506">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1696</w:t>
      </w:r>
    </w:p>
    <w:p w:rsidR="009B3506" w:rsidRDefault="009B3506">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1697</w:t>
      </w:r>
    </w:p>
    <w:p w:rsidR="009B3506" w:rsidRDefault="009B3506">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1697</w:t>
      </w:r>
    </w:p>
    <w:p w:rsidR="009B3506" w:rsidRDefault="009B3506">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1699</w:t>
      </w:r>
    </w:p>
    <w:p w:rsidR="009B3506" w:rsidRDefault="009B3506">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1700</w:t>
      </w:r>
    </w:p>
    <w:p w:rsidR="009B3506" w:rsidRDefault="009B3506">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1700</w:t>
      </w:r>
    </w:p>
    <w:p w:rsidR="009B3506" w:rsidRDefault="009B3506">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1701</w:t>
      </w:r>
    </w:p>
    <w:p w:rsidR="009B3506" w:rsidRDefault="009B3506">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1702</w:t>
      </w:r>
    </w:p>
    <w:p w:rsidR="009B3506" w:rsidRDefault="009B3506">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1702</w:t>
      </w:r>
    </w:p>
    <w:p w:rsidR="009B3506" w:rsidRDefault="009B3506">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1704</w:t>
      </w:r>
    </w:p>
    <w:p w:rsidR="009B3506" w:rsidRDefault="009B3506">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1704</w:t>
      </w:r>
    </w:p>
    <w:p w:rsidR="009B3506" w:rsidRDefault="009B3506">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1704</w:t>
      </w:r>
    </w:p>
    <w:p w:rsidR="009B3506" w:rsidRDefault="009B3506">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1706</w:t>
      </w:r>
    </w:p>
    <w:p w:rsidR="009B3506" w:rsidRDefault="009B3506">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432094">
        <w:rPr>
          <w:lang w:val="en-US"/>
        </w:rPr>
        <w:t xml:space="preserve">Interruptions due to ProSe Direct Discovery reception on non-serving </w:t>
      </w:r>
      <w:r>
        <w:t>frequency</w:t>
      </w:r>
      <w:r>
        <w:tab/>
        <w:t>1707</w:t>
      </w:r>
    </w:p>
    <w:p w:rsidR="009B3506" w:rsidRDefault="009B3506">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1707</w:t>
      </w:r>
    </w:p>
    <w:p w:rsidR="009B3506" w:rsidRDefault="009B3506">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1709</w:t>
      </w:r>
    </w:p>
    <w:p w:rsidR="009B3506" w:rsidRDefault="009B3506">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432094">
        <w:rPr>
          <w:lang w:val="en-US"/>
        </w:rPr>
        <w:t xml:space="preserve">Interruptions due to ProSe Direct Discovery transmission on non-serving </w:t>
      </w:r>
      <w:r>
        <w:t>frequency</w:t>
      </w:r>
      <w:r>
        <w:tab/>
        <w:t>1710</w:t>
      </w:r>
    </w:p>
    <w:p w:rsidR="009B3506" w:rsidRDefault="009B3506">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1710</w:t>
      </w:r>
    </w:p>
    <w:p w:rsidR="009B3506" w:rsidRDefault="009B3506">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1712</w:t>
      </w:r>
    </w:p>
    <w:p w:rsidR="009B3506" w:rsidRDefault="009B3506">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432094">
        <w:rPr>
          <w:lang w:val="en-US"/>
        </w:rPr>
        <w:t xml:space="preserve">Interruptions due to ProSe Direct Communication on non-serving </w:t>
      </w:r>
      <w:r>
        <w:t>frequency</w:t>
      </w:r>
      <w:r>
        <w:tab/>
        <w:t>1713</w:t>
      </w:r>
    </w:p>
    <w:p w:rsidR="009B3506" w:rsidRDefault="009B3506">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1713</w:t>
      </w:r>
    </w:p>
    <w:p w:rsidR="009B3506" w:rsidRDefault="009B3506">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1715</w:t>
      </w:r>
    </w:p>
    <w:p w:rsidR="009B3506" w:rsidRDefault="009B3506">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1715</w:t>
      </w:r>
    </w:p>
    <w:p w:rsidR="009B3506" w:rsidRDefault="009B3506">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1715</w:t>
      </w:r>
    </w:p>
    <w:p w:rsidR="009B3506" w:rsidRDefault="009B3506">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1719</w:t>
      </w:r>
    </w:p>
    <w:p w:rsidR="009B3506" w:rsidRDefault="009B3506">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1720</w:t>
      </w:r>
    </w:p>
    <w:p w:rsidR="009B3506" w:rsidRDefault="009B3506">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1720</w:t>
      </w:r>
    </w:p>
    <w:p w:rsidR="009B3506" w:rsidRDefault="009B3506">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1720</w:t>
      </w:r>
    </w:p>
    <w:p w:rsidR="009B3506" w:rsidRDefault="009B3506">
      <w:pPr>
        <w:pStyle w:val="TOC4"/>
        <w:rPr>
          <w:rFonts w:asciiTheme="minorHAnsi" w:eastAsiaTheme="minorEastAsia" w:hAnsiTheme="minorHAnsi" w:cstheme="minorBidi"/>
          <w:sz w:val="22"/>
          <w:szCs w:val="22"/>
        </w:rPr>
      </w:pPr>
      <w:r w:rsidRPr="009B3506">
        <w:t>A.7.6.1.2</w:t>
      </w:r>
      <w:r w:rsidRPr="009B3506">
        <w:rPr>
          <w:rFonts w:asciiTheme="minorHAnsi" w:eastAsiaTheme="minorEastAsia" w:hAnsiTheme="minorHAnsi" w:cstheme="minorBidi"/>
          <w:sz w:val="22"/>
          <w:szCs w:val="22"/>
        </w:rPr>
        <w:tab/>
      </w:r>
      <w:r w:rsidRPr="00432094">
        <w:rPr>
          <w:snapToGrid w:val="0"/>
        </w:rPr>
        <w:t>Test Requirements</w:t>
      </w:r>
      <w:r>
        <w:tab/>
        <w:t>1722</w:t>
      </w:r>
    </w:p>
    <w:p w:rsidR="009B3506" w:rsidRDefault="009B3506">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1722</w:t>
      </w:r>
    </w:p>
    <w:p w:rsidR="009B3506" w:rsidRDefault="009B3506">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1722</w:t>
      </w:r>
    </w:p>
    <w:p w:rsidR="009B3506" w:rsidRDefault="009B3506">
      <w:pPr>
        <w:pStyle w:val="TOC4"/>
        <w:rPr>
          <w:rFonts w:asciiTheme="minorHAnsi" w:eastAsiaTheme="minorEastAsia" w:hAnsiTheme="minorHAnsi" w:cstheme="minorBidi"/>
          <w:sz w:val="22"/>
          <w:szCs w:val="22"/>
        </w:rPr>
      </w:pPr>
      <w:r w:rsidRPr="009B3506">
        <w:t>A.7.6.2</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1725</w:t>
      </w:r>
    </w:p>
    <w:p w:rsidR="009B3506" w:rsidRDefault="009B3506">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1725</w:t>
      </w:r>
    </w:p>
    <w:p w:rsidR="009B3506" w:rsidRDefault="009B3506">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1725</w:t>
      </w:r>
    </w:p>
    <w:p w:rsidR="009B3506" w:rsidRDefault="009B3506">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1725</w:t>
      </w:r>
    </w:p>
    <w:p w:rsidR="009B3506" w:rsidRDefault="009B3506">
      <w:pPr>
        <w:pStyle w:val="TOC4"/>
        <w:rPr>
          <w:rFonts w:asciiTheme="minorHAnsi" w:eastAsiaTheme="minorEastAsia" w:hAnsiTheme="minorHAnsi" w:cstheme="minorBidi"/>
          <w:sz w:val="22"/>
          <w:szCs w:val="22"/>
        </w:rPr>
      </w:pPr>
      <w:r w:rsidRPr="009B3506">
        <w:t>A.8.1.1.1</w:t>
      </w:r>
      <w:r w:rsidRPr="009B3506">
        <w:rPr>
          <w:rFonts w:asciiTheme="minorHAnsi" w:eastAsiaTheme="minorEastAsia" w:hAnsiTheme="minorHAnsi"/>
          <w:sz w:val="22"/>
          <w:szCs w:val="22"/>
        </w:rPr>
        <w:tab/>
      </w:r>
      <w:r w:rsidRPr="00432094">
        <w:rPr>
          <w:rFonts w:cs="v4.2.0"/>
          <w:snapToGrid w:val="0"/>
        </w:rPr>
        <w:t>Test Purpose and Environment</w:t>
      </w:r>
      <w:r>
        <w:tab/>
        <w:t>1725</w:t>
      </w:r>
    </w:p>
    <w:p w:rsidR="009B3506" w:rsidRDefault="009B3506">
      <w:pPr>
        <w:pStyle w:val="TOC4"/>
        <w:rPr>
          <w:rFonts w:asciiTheme="minorHAnsi" w:eastAsiaTheme="minorEastAsia" w:hAnsiTheme="minorHAnsi" w:cstheme="minorBidi"/>
          <w:sz w:val="22"/>
          <w:szCs w:val="22"/>
        </w:rPr>
      </w:pPr>
      <w:r w:rsidRPr="009B3506">
        <w:t>A.8.1.1.2</w:t>
      </w:r>
      <w:r w:rsidRPr="009B3506">
        <w:rPr>
          <w:rFonts w:asciiTheme="minorHAnsi" w:eastAsiaTheme="minorEastAsia" w:hAnsiTheme="minorHAnsi"/>
          <w:sz w:val="22"/>
          <w:szCs w:val="22"/>
        </w:rPr>
        <w:tab/>
      </w:r>
      <w:r w:rsidRPr="00432094">
        <w:rPr>
          <w:rFonts w:cs="v4.2.0"/>
          <w:snapToGrid w:val="0"/>
        </w:rPr>
        <w:t>Test Requirements</w:t>
      </w:r>
      <w:r>
        <w:tab/>
        <w:t>1727</w:t>
      </w:r>
    </w:p>
    <w:p w:rsidR="009B3506" w:rsidRDefault="009B3506">
      <w:pPr>
        <w:pStyle w:val="TOC3"/>
        <w:rPr>
          <w:rFonts w:asciiTheme="minorHAnsi" w:eastAsiaTheme="minorEastAsia" w:hAnsiTheme="minorHAnsi" w:cstheme="minorBidi"/>
          <w:sz w:val="22"/>
          <w:szCs w:val="22"/>
        </w:rPr>
      </w:pPr>
      <w:r w:rsidRPr="009B3506">
        <w:t>A.8.1.2</w:t>
      </w:r>
      <w:r w:rsidRPr="009B3506">
        <w:rPr>
          <w:rFonts w:asciiTheme="minorHAnsi" w:eastAsiaTheme="minorEastAsia" w:hAnsiTheme="minorHAnsi"/>
          <w:sz w:val="22"/>
          <w:szCs w:val="22"/>
        </w:rPr>
        <w:tab/>
      </w:r>
      <w:r w:rsidRPr="00432094">
        <w:rPr>
          <w:rFonts w:cs="v4.2.0"/>
        </w:rPr>
        <w:t>E-UTRAN FDD-FDD intra-frequency event triggered reporting under fading propagation conditions in synchronous cells</w:t>
      </w:r>
      <w:r>
        <w:tab/>
        <w:t>1727</w:t>
      </w:r>
    </w:p>
    <w:p w:rsidR="009B3506" w:rsidRDefault="009B3506">
      <w:pPr>
        <w:pStyle w:val="TOC4"/>
        <w:rPr>
          <w:rFonts w:asciiTheme="minorHAnsi" w:eastAsiaTheme="minorEastAsia" w:hAnsiTheme="minorHAnsi" w:cstheme="minorBidi"/>
          <w:sz w:val="22"/>
          <w:szCs w:val="22"/>
        </w:rPr>
      </w:pPr>
      <w:r w:rsidRPr="009B3506">
        <w:t>A.8.1.2.1</w:t>
      </w:r>
      <w:r w:rsidRPr="009B3506">
        <w:rPr>
          <w:rFonts w:asciiTheme="minorHAnsi" w:eastAsiaTheme="minorEastAsia" w:hAnsiTheme="minorHAnsi"/>
          <w:sz w:val="22"/>
          <w:szCs w:val="22"/>
        </w:rPr>
        <w:tab/>
      </w:r>
      <w:r w:rsidRPr="00432094">
        <w:rPr>
          <w:rFonts w:cs="v4.2.0"/>
          <w:snapToGrid w:val="0"/>
        </w:rPr>
        <w:t>Test Purpose and Environment</w:t>
      </w:r>
      <w:r>
        <w:tab/>
        <w:t>1727</w:t>
      </w:r>
    </w:p>
    <w:p w:rsidR="009B3506" w:rsidRDefault="009B3506">
      <w:pPr>
        <w:pStyle w:val="TOC4"/>
        <w:rPr>
          <w:rFonts w:asciiTheme="minorHAnsi" w:eastAsiaTheme="minorEastAsia" w:hAnsiTheme="minorHAnsi" w:cstheme="minorBidi"/>
          <w:sz w:val="22"/>
          <w:szCs w:val="22"/>
        </w:rPr>
      </w:pPr>
      <w:r w:rsidRPr="009B3506">
        <w:t>A.8.1.2.2</w:t>
      </w:r>
      <w:r w:rsidRPr="009B3506">
        <w:rPr>
          <w:rFonts w:asciiTheme="minorHAnsi" w:eastAsiaTheme="minorEastAsia" w:hAnsiTheme="minorHAnsi"/>
          <w:sz w:val="22"/>
          <w:szCs w:val="22"/>
        </w:rPr>
        <w:tab/>
      </w:r>
      <w:r w:rsidRPr="00432094">
        <w:rPr>
          <w:rFonts w:cs="v4.2.0"/>
          <w:snapToGrid w:val="0"/>
        </w:rPr>
        <w:t>Test Requirements</w:t>
      </w:r>
      <w:r>
        <w:tab/>
        <w:t>1729</w:t>
      </w:r>
    </w:p>
    <w:p w:rsidR="009B3506" w:rsidRDefault="009B3506">
      <w:pPr>
        <w:pStyle w:val="TOC3"/>
        <w:rPr>
          <w:rFonts w:asciiTheme="minorHAnsi" w:eastAsiaTheme="minorEastAsia" w:hAnsiTheme="minorHAnsi" w:cstheme="minorBidi"/>
          <w:sz w:val="22"/>
          <w:szCs w:val="22"/>
        </w:rPr>
      </w:pPr>
      <w:r w:rsidRPr="009B3506">
        <w:t>A.8.1.3</w:t>
      </w:r>
      <w:r w:rsidRPr="009B3506">
        <w:rPr>
          <w:rFonts w:asciiTheme="minorHAnsi" w:eastAsiaTheme="minorEastAsia" w:hAnsiTheme="minorHAnsi"/>
          <w:sz w:val="22"/>
          <w:szCs w:val="22"/>
        </w:rPr>
        <w:tab/>
      </w:r>
      <w:r w:rsidRPr="00432094">
        <w:rPr>
          <w:rFonts w:cs="v4.2.0"/>
        </w:rPr>
        <w:t>E-UTRAN FDD-FDD intra-frequency event triggered reporting under fading propagation conditions in synchronous cells with DRX</w:t>
      </w:r>
      <w:r>
        <w:tab/>
        <w:t>1729</w:t>
      </w:r>
    </w:p>
    <w:p w:rsidR="009B3506" w:rsidRDefault="009B3506">
      <w:pPr>
        <w:pStyle w:val="TOC4"/>
        <w:rPr>
          <w:rFonts w:asciiTheme="minorHAnsi" w:eastAsiaTheme="minorEastAsia" w:hAnsiTheme="minorHAnsi" w:cstheme="minorBidi"/>
          <w:sz w:val="22"/>
          <w:szCs w:val="22"/>
        </w:rPr>
      </w:pPr>
      <w:r w:rsidRPr="009B3506">
        <w:t>A.8.1.3.</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1729</w:t>
      </w:r>
    </w:p>
    <w:p w:rsidR="009B3506" w:rsidRDefault="009B3506">
      <w:pPr>
        <w:pStyle w:val="TOC4"/>
        <w:rPr>
          <w:rFonts w:asciiTheme="minorHAnsi" w:eastAsiaTheme="minorEastAsia" w:hAnsiTheme="minorHAnsi" w:cstheme="minorBidi"/>
          <w:sz w:val="22"/>
          <w:szCs w:val="22"/>
        </w:rPr>
      </w:pPr>
      <w:r w:rsidRPr="009B3506">
        <w:t>A.8.1.3.2</w:t>
      </w:r>
      <w:r w:rsidRPr="009B3506">
        <w:rPr>
          <w:rFonts w:asciiTheme="minorHAnsi" w:eastAsiaTheme="minorEastAsia" w:hAnsiTheme="minorHAnsi"/>
          <w:sz w:val="22"/>
          <w:szCs w:val="22"/>
        </w:rPr>
        <w:tab/>
      </w:r>
      <w:r w:rsidRPr="00432094">
        <w:rPr>
          <w:rFonts w:cs="v4.2.0"/>
          <w:snapToGrid w:val="0"/>
        </w:rPr>
        <w:t>Test Requirements</w:t>
      </w:r>
      <w:r>
        <w:tab/>
        <w:t>1732</w:t>
      </w:r>
    </w:p>
    <w:p w:rsidR="009B3506" w:rsidRDefault="009B3506">
      <w:pPr>
        <w:pStyle w:val="TOC3"/>
        <w:rPr>
          <w:rFonts w:asciiTheme="minorHAnsi" w:eastAsiaTheme="minorEastAsia" w:hAnsiTheme="minorHAnsi" w:cstheme="minorBidi"/>
          <w:sz w:val="22"/>
          <w:szCs w:val="22"/>
        </w:rPr>
      </w:pPr>
      <w:r w:rsidRPr="009B3506">
        <w:t>A.8.1.4</w:t>
      </w:r>
      <w:r w:rsidRPr="009B3506">
        <w:rPr>
          <w:rFonts w:asciiTheme="minorHAnsi" w:eastAsiaTheme="minorEastAsia" w:hAnsiTheme="minorHAnsi"/>
          <w:sz w:val="22"/>
          <w:szCs w:val="22"/>
        </w:rPr>
        <w:tab/>
      </w:r>
      <w:r w:rsidRPr="00432094">
        <w:rPr>
          <w:rFonts w:cs="v4.2.0"/>
        </w:rPr>
        <w:t>Void</w:t>
      </w:r>
      <w:r>
        <w:tab/>
        <w:t>1732</w:t>
      </w:r>
    </w:p>
    <w:p w:rsidR="009B3506" w:rsidRDefault="009B3506">
      <w:pPr>
        <w:pStyle w:val="TOC3"/>
        <w:rPr>
          <w:rFonts w:asciiTheme="minorHAnsi" w:eastAsiaTheme="minorEastAsia" w:hAnsiTheme="minorHAnsi" w:cstheme="minorBidi"/>
          <w:sz w:val="22"/>
          <w:szCs w:val="22"/>
        </w:rPr>
      </w:pPr>
      <w:r w:rsidRPr="009B3506">
        <w:t>A.8.1.5</w:t>
      </w:r>
      <w:r w:rsidRPr="009B3506">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1732</w:t>
      </w:r>
    </w:p>
    <w:p w:rsidR="009B3506" w:rsidRDefault="009B3506">
      <w:pPr>
        <w:pStyle w:val="TOC4"/>
        <w:rPr>
          <w:rFonts w:asciiTheme="minorHAnsi" w:eastAsiaTheme="minorEastAsia" w:hAnsiTheme="minorHAnsi" w:cstheme="minorBidi"/>
          <w:sz w:val="22"/>
          <w:szCs w:val="22"/>
        </w:rPr>
      </w:pPr>
      <w:r w:rsidRPr="009B3506">
        <w:t>A.8.1.5.1</w:t>
      </w:r>
      <w:r w:rsidRPr="009B3506">
        <w:rPr>
          <w:rFonts w:asciiTheme="minorHAnsi" w:eastAsiaTheme="minorEastAsia" w:hAnsiTheme="minorHAnsi" w:cstheme="minorBidi"/>
          <w:sz w:val="22"/>
          <w:szCs w:val="22"/>
        </w:rPr>
        <w:tab/>
      </w:r>
      <w:r w:rsidRPr="00432094">
        <w:rPr>
          <w:snapToGrid w:val="0"/>
        </w:rPr>
        <w:t>Test Purpose and Environment</w:t>
      </w:r>
      <w:r>
        <w:tab/>
        <w:t>1732</w:t>
      </w:r>
    </w:p>
    <w:p w:rsidR="009B3506" w:rsidRDefault="009B3506">
      <w:pPr>
        <w:pStyle w:val="TOC4"/>
        <w:rPr>
          <w:rFonts w:asciiTheme="minorHAnsi" w:eastAsiaTheme="minorEastAsia" w:hAnsiTheme="minorHAnsi" w:cstheme="minorBidi"/>
          <w:sz w:val="22"/>
          <w:szCs w:val="22"/>
        </w:rPr>
      </w:pPr>
      <w:r w:rsidRPr="009B3506">
        <w:t>A.8.1.5.2</w:t>
      </w:r>
      <w:r w:rsidRPr="009B3506">
        <w:rPr>
          <w:rFonts w:asciiTheme="minorHAnsi" w:eastAsiaTheme="minorEastAsia" w:hAnsiTheme="minorHAnsi" w:cstheme="minorBidi"/>
          <w:sz w:val="22"/>
          <w:szCs w:val="22"/>
        </w:rPr>
        <w:tab/>
      </w:r>
      <w:r w:rsidRPr="00432094">
        <w:rPr>
          <w:snapToGrid w:val="0"/>
        </w:rPr>
        <w:t>Test Requirements</w:t>
      </w:r>
      <w:r>
        <w:tab/>
        <w:t>1734</w:t>
      </w:r>
    </w:p>
    <w:p w:rsidR="009B3506" w:rsidRDefault="009B3506">
      <w:pPr>
        <w:pStyle w:val="TOC3"/>
        <w:rPr>
          <w:rFonts w:asciiTheme="minorHAnsi" w:eastAsiaTheme="minorEastAsia" w:hAnsiTheme="minorHAnsi" w:cstheme="minorBidi"/>
          <w:sz w:val="22"/>
          <w:szCs w:val="22"/>
        </w:rPr>
      </w:pPr>
      <w:r w:rsidRPr="009B3506">
        <w:lastRenderedPageBreak/>
        <w:t>A.8.1.6</w:t>
      </w:r>
      <w:r w:rsidRPr="009B350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432094">
        <w:rPr>
          <w:rFonts w:cs="v4.2.0"/>
        </w:rPr>
        <w:t xml:space="preserve"> </w:t>
      </w:r>
      <w:r w:rsidRPr="00432094">
        <w:rPr>
          <w:rFonts w:cs="v4.2.0"/>
          <w:lang w:eastAsia="zh-CN"/>
        </w:rPr>
        <w:t>with DRX</w:t>
      </w:r>
      <w:r>
        <w:tab/>
        <w:t>1734</w:t>
      </w:r>
    </w:p>
    <w:p w:rsidR="009B3506" w:rsidRDefault="009B3506">
      <w:pPr>
        <w:pStyle w:val="TOC4"/>
        <w:rPr>
          <w:rFonts w:asciiTheme="minorHAnsi" w:eastAsiaTheme="minorEastAsia" w:hAnsiTheme="minorHAnsi" w:cstheme="minorBidi"/>
          <w:sz w:val="22"/>
          <w:szCs w:val="22"/>
        </w:rPr>
      </w:pPr>
      <w:r w:rsidRPr="009B3506">
        <w:t>A.8.1.6.1</w:t>
      </w:r>
      <w:r w:rsidRPr="009B3506">
        <w:rPr>
          <w:rFonts w:asciiTheme="minorHAnsi" w:eastAsiaTheme="minorEastAsia" w:hAnsiTheme="minorHAnsi" w:cstheme="minorBidi"/>
          <w:sz w:val="22"/>
          <w:szCs w:val="22"/>
        </w:rPr>
        <w:tab/>
      </w:r>
      <w:r w:rsidRPr="00432094">
        <w:rPr>
          <w:snapToGrid w:val="0"/>
        </w:rPr>
        <w:t>Test Purpose and Environment</w:t>
      </w:r>
      <w:r>
        <w:tab/>
        <w:t>1734</w:t>
      </w:r>
    </w:p>
    <w:p w:rsidR="009B3506" w:rsidRDefault="009B3506">
      <w:pPr>
        <w:pStyle w:val="TOC4"/>
        <w:rPr>
          <w:rFonts w:asciiTheme="minorHAnsi" w:eastAsiaTheme="minorEastAsia" w:hAnsiTheme="minorHAnsi" w:cstheme="minorBidi"/>
          <w:sz w:val="22"/>
          <w:szCs w:val="22"/>
        </w:rPr>
      </w:pPr>
      <w:r w:rsidRPr="009B3506">
        <w:t>A.8.1.6.2</w:t>
      </w:r>
      <w:r w:rsidRPr="009B3506">
        <w:rPr>
          <w:rFonts w:asciiTheme="minorHAnsi" w:eastAsiaTheme="minorEastAsia" w:hAnsiTheme="minorHAnsi" w:cstheme="minorBidi"/>
          <w:sz w:val="22"/>
          <w:szCs w:val="22"/>
        </w:rPr>
        <w:tab/>
      </w:r>
      <w:r w:rsidRPr="00432094">
        <w:rPr>
          <w:snapToGrid w:val="0"/>
        </w:rPr>
        <w:t>Test Requirements</w:t>
      </w:r>
      <w:r>
        <w:tab/>
        <w:t>1736</w:t>
      </w:r>
    </w:p>
    <w:p w:rsidR="009B3506" w:rsidRDefault="009B3506">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1736</w:t>
      </w:r>
    </w:p>
    <w:p w:rsidR="009B3506" w:rsidRDefault="009B3506">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1736</w:t>
      </w:r>
    </w:p>
    <w:p w:rsidR="009B3506" w:rsidRDefault="009B3506">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1738</w:t>
      </w:r>
    </w:p>
    <w:p w:rsidR="009B3506" w:rsidRDefault="009B3506">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1739</w:t>
      </w:r>
    </w:p>
    <w:p w:rsidR="009B3506" w:rsidRDefault="009B3506">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1739</w:t>
      </w:r>
    </w:p>
    <w:p w:rsidR="009B3506" w:rsidRDefault="009B3506">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1741</w:t>
      </w:r>
    </w:p>
    <w:p w:rsidR="009B3506" w:rsidRDefault="009B3506">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1742</w:t>
      </w:r>
    </w:p>
    <w:p w:rsidR="009B3506" w:rsidRDefault="009B3506">
      <w:pPr>
        <w:pStyle w:val="TOC4"/>
        <w:rPr>
          <w:rFonts w:asciiTheme="minorHAnsi" w:eastAsiaTheme="minorEastAsia" w:hAnsiTheme="minorHAnsi" w:cstheme="minorBidi"/>
          <w:sz w:val="22"/>
          <w:szCs w:val="22"/>
        </w:rPr>
      </w:pPr>
      <w:r w:rsidRPr="009B3506">
        <w:t>A.8.1.</w:t>
      </w:r>
      <w:r w:rsidRPr="009B3506">
        <w:rPr>
          <w:lang w:eastAsia="zh-CN"/>
        </w:rPr>
        <w:t>9</w:t>
      </w:r>
      <w:r w:rsidRPr="009B3506">
        <w:t>.1</w:t>
      </w:r>
      <w:r w:rsidRPr="009B3506">
        <w:rPr>
          <w:rFonts w:asciiTheme="minorHAnsi" w:eastAsiaTheme="minorEastAsia" w:hAnsiTheme="minorHAnsi" w:cstheme="minorBidi"/>
          <w:sz w:val="22"/>
          <w:szCs w:val="22"/>
        </w:rPr>
        <w:tab/>
      </w:r>
      <w:r w:rsidRPr="00432094">
        <w:rPr>
          <w:snapToGrid w:val="0"/>
        </w:rPr>
        <w:t>Test Purpose and Environment</w:t>
      </w:r>
      <w:r>
        <w:tab/>
        <w:t>1742</w:t>
      </w:r>
    </w:p>
    <w:p w:rsidR="009B3506" w:rsidRDefault="009B3506">
      <w:pPr>
        <w:pStyle w:val="TOC4"/>
        <w:rPr>
          <w:rFonts w:asciiTheme="minorHAnsi" w:eastAsiaTheme="minorEastAsia" w:hAnsiTheme="minorHAnsi" w:cstheme="minorBidi"/>
          <w:sz w:val="22"/>
          <w:szCs w:val="22"/>
        </w:rPr>
      </w:pPr>
      <w:r w:rsidRPr="009B3506">
        <w:t>A.8.1.</w:t>
      </w:r>
      <w:r w:rsidRPr="009B3506">
        <w:rPr>
          <w:lang w:eastAsia="zh-CN"/>
        </w:rPr>
        <w:t>9</w:t>
      </w:r>
      <w:r w:rsidRPr="009B3506">
        <w:t>.2</w:t>
      </w:r>
      <w:r w:rsidRPr="009B3506">
        <w:rPr>
          <w:rFonts w:asciiTheme="minorHAnsi" w:eastAsiaTheme="minorEastAsia" w:hAnsiTheme="minorHAnsi" w:cstheme="minorBidi"/>
          <w:sz w:val="22"/>
          <w:szCs w:val="22"/>
        </w:rPr>
        <w:tab/>
      </w:r>
      <w:r w:rsidRPr="00432094">
        <w:rPr>
          <w:snapToGrid w:val="0"/>
        </w:rPr>
        <w:t>Test Requirements</w:t>
      </w:r>
      <w:r>
        <w:tab/>
        <w:t>1742</w:t>
      </w:r>
    </w:p>
    <w:p w:rsidR="009B3506" w:rsidRDefault="009B3506">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1742</w:t>
      </w:r>
    </w:p>
    <w:p w:rsidR="009B3506" w:rsidRDefault="009B3506">
      <w:pPr>
        <w:pStyle w:val="TOC4"/>
        <w:rPr>
          <w:rFonts w:asciiTheme="minorHAnsi" w:eastAsiaTheme="minorEastAsia" w:hAnsiTheme="minorHAnsi" w:cstheme="minorBidi"/>
          <w:sz w:val="22"/>
          <w:szCs w:val="22"/>
        </w:rPr>
      </w:pPr>
      <w:r w:rsidRPr="009B3506">
        <w:t>A.8.1.10.</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1742</w:t>
      </w:r>
    </w:p>
    <w:p w:rsidR="009B3506" w:rsidRDefault="009B3506">
      <w:pPr>
        <w:pStyle w:val="TOC4"/>
        <w:rPr>
          <w:rFonts w:asciiTheme="minorHAnsi" w:eastAsiaTheme="minorEastAsia" w:hAnsiTheme="minorHAnsi" w:cstheme="minorBidi"/>
          <w:sz w:val="22"/>
          <w:szCs w:val="22"/>
        </w:rPr>
      </w:pPr>
      <w:r w:rsidRPr="009B3506">
        <w:t>A.8.1.10.2</w:t>
      </w:r>
      <w:r w:rsidRPr="009B3506">
        <w:rPr>
          <w:rFonts w:asciiTheme="minorHAnsi" w:eastAsiaTheme="minorEastAsia" w:hAnsiTheme="minorHAnsi" w:cstheme="minorBidi"/>
          <w:sz w:val="22"/>
          <w:szCs w:val="22"/>
        </w:rPr>
        <w:tab/>
      </w:r>
      <w:r w:rsidRPr="00432094">
        <w:rPr>
          <w:snapToGrid w:val="0"/>
        </w:rPr>
        <w:t>Test Requirements</w:t>
      </w:r>
      <w:r>
        <w:tab/>
        <w:t>1743</w:t>
      </w:r>
    </w:p>
    <w:p w:rsidR="009B3506" w:rsidRDefault="009B350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1743</w:t>
      </w:r>
    </w:p>
    <w:p w:rsidR="009B3506" w:rsidRDefault="009B3506">
      <w:pPr>
        <w:pStyle w:val="TOC4"/>
        <w:rPr>
          <w:rFonts w:asciiTheme="minorHAnsi" w:eastAsiaTheme="minorEastAsia" w:hAnsiTheme="minorHAnsi" w:cstheme="minorBidi"/>
          <w:sz w:val="22"/>
          <w:szCs w:val="22"/>
        </w:rPr>
      </w:pPr>
      <w:r w:rsidRPr="009B3506">
        <w:t>A.8.1.11.1</w:t>
      </w:r>
      <w:r w:rsidRPr="009B3506">
        <w:rPr>
          <w:rFonts w:asciiTheme="minorHAnsi" w:eastAsiaTheme="minorEastAsia" w:hAnsiTheme="minorHAnsi"/>
          <w:sz w:val="22"/>
          <w:szCs w:val="22"/>
        </w:rPr>
        <w:tab/>
      </w:r>
      <w:r w:rsidRPr="00432094">
        <w:rPr>
          <w:rFonts w:cs="v4.2.0"/>
          <w:snapToGrid w:val="0"/>
        </w:rPr>
        <w:t>Test Purpose and Environment</w:t>
      </w:r>
      <w:r>
        <w:tab/>
        <w:t>1743</w:t>
      </w:r>
    </w:p>
    <w:p w:rsidR="009B3506" w:rsidRDefault="009B3506">
      <w:pPr>
        <w:pStyle w:val="TOC4"/>
        <w:rPr>
          <w:rFonts w:asciiTheme="minorHAnsi" w:eastAsiaTheme="minorEastAsia" w:hAnsiTheme="minorHAnsi" w:cstheme="minorBidi"/>
          <w:sz w:val="22"/>
          <w:szCs w:val="22"/>
        </w:rPr>
      </w:pPr>
      <w:r w:rsidRPr="009B3506">
        <w:t>A.8.1.11.2</w:t>
      </w:r>
      <w:r w:rsidRPr="009B3506">
        <w:rPr>
          <w:rFonts w:asciiTheme="minorHAnsi" w:eastAsiaTheme="minorEastAsia" w:hAnsiTheme="minorHAnsi"/>
          <w:sz w:val="22"/>
          <w:szCs w:val="22"/>
        </w:rPr>
        <w:tab/>
      </w:r>
      <w:r w:rsidRPr="00432094">
        <w:rPr>
          <w:rFonts w:cs="v4.2.0"/>
          <w:snapToGrid w:val="0"/>
        </w:rPr>
        <w:t>Test Requirements</w:t>
      </w:r>
      <w:r>
        <w:tab/>
        <w:t>1745</w:t>
      </w:r>
    </w:p>
    <w:p w:rsidR="009B3506" w:rsidRDefault="009B3506">
      <w:pPr>
        <w:pStyle w:val="TOC3"/>
        <w:rPr>
          <w:rFonts w:asciiTheme="minorHAnsi" w:eastAsiaTheme="minorEastAsia" w:hAnsiTheme="minorHAnsi" w:cstheme="minorBidi"/>
          <w:sz w:val="22"/>
          <w:szCs w:val="22"/>
        </w:rPr>
      </w:pPr>
      <w:r w:rsidRPr="009B3506">
        <w:t>A.8.1.12</w:t>
      </w:r>
      <w:r w:rsidRPr="009B3506">
        <w:rPr>
          <w:rFonts w:asciiTheme="minorHAnsi" w:eastAsiaTheme="minorEastAsia" w:hAnsiTheme="minorHAnsi"/>
          <w:sz w:val="22"/>
          <w:szCs w:val="22"/>
        </w:rPr>
        <w:tab/>
      </w:r>
      <w:r w:rsidRPr="00432094">
        <w:rPr>
          <w:rFonts w:cs="v4.2.0"/>
        </w:rPr>
        <w:t>E-UTRAN FDD-FDD intra-frequency event triggered reporting under fading propagation conditions in synchronous cells for UE category 0</w:t>
      </w:r>
      <w:r>
        <w:tab/>
        <w:t>1746</w:t>
      </w:r>
    </w:p>
    <w:p w:rsidR="009B3506" w:rsidRDefault="009B3506">
      <w:pPr>
        <w:pStyle w:val="TOC4"/>
        <w:rPr>
          <w:rFonts w:asciiTheme="minorHAnsi" w:eastAsiaTheme="minorEastAsia" w:hAnsiTheme="minorHAnsi" w:cstheme="minorBidi"/>
          <w:sz w:val="22"/>
          <w:szCs w:val="22"/>
        </w:rPr>
      </w:pPr>
      <w:r w:rsidRPr="009B3506">
        <w:t>A.8.1.12.1</w:t>
      </w:r>
      <w:r w:rsidRPr="009B3506">
        <w:rPr>
          <w:rFonts w:asciiTheme="minorHAnsi" w:eastAsiaTheme="minorEastAsia" w:hAnsiTheme="minorHAnsi"/>
          <w:sz w:val="22"/>
          <w:szCs w:val="22"/>
        </w:rPr>
        <w:tab/>
      </w:r>
      <w:r w:rsidRPr="00432094">
        <w:rPr>
          <w:rFonts w:cs="v4.2.0"/>
          <w:snapToGrid w:val="0"/>
        </w:rPr>
        <w:t>Test Purpose and Environment</w:t>
      </w:r>
      <w:r>
        <w:tab/>
        <w:t>1746</w:t>
      </w:r>
    </w:p>
    <w:p w:rsidR="009B3506" w:rsidRDefault="009B3506">
      <w:pPr>
        <w:pStyle w:val="TOC4"/>
        <w:rPr>
          <w:rFonts w:asciiTheme="minorHAnsi" w:eastAsiaTheme="minorEastAsia" w:hAnsiTheme="minorHAnsi" w:cstheme="minorBidi"/>
          <w:sz w:val="22"/>
          <w:szCs w:val="22"/>
        </w:rPr>
      </w:pPr>
      <w:r w:rsidRPr="009B3506">
        <w:t>A.8.1.12.2</w:t>
      </w:r>
      <w:r w:rsidRPr="009B3506">
        <w:rPr>
          <w:rFonts w:asciiTheme="minorHAnsi" w:eastAsiaTheme="minorEastAsia" w:hAnsiTheme="minorHAnsi"/>
          <w:sz w:val="22"/>
          <w:szCs w:val="22"/>
        </w:rPr>
        <w:tab/>
      </w:r>
      <w:r w:rsidRPr="00432094">
        <w:rPr>
          <w:rFonts w:cs="v4.2.0"/>
          <w:snapToGrid w:val="0"/>
        </w:rPr>
        <w:t>Test Requirements</w:t>
      </w:r>
      <w:r>
        <w:tab/>
        <w:t>1747</w:t>
      </w:r>
    </w:p>
    <w:p w:rsidR="009B3506" w:rsidRDefault="009B3506">
      <w:pPr>
        <w:pStyle w:val="TOC3"/>
        <w:rPr>
          <w:rFonts w:asciiTheme="minorHAnsi" w:eastAsiaTheme="minorEastAsia" w:hAnsiTheme="minorHAnsi" w:cstheme="minorBidi"/>
          <w:sz w:val="22"/>
          <w:szCs w:val="22"/>
        </w:rPr>
      </w:pPr>
      <w:r w:rsidRPr="009B3506">
        <w:t>A.8.1.13</w:t>
      </w:r>
      <w:r w:rsidRPr="009B3506">
        <w:rPr>
          <w:rFonts w:asciiTheme="minorHAnsi" w:eastAsiaTheme="minorEastAsia" w:hAnsiTheme="minorHAnsi"/>
          <w:sz w:val="22"/>
          <w:szCs w:val="22"/>
        </w:rPr>
        <w:tab/>
      </w:r>
      <w:r w:rsidRPr="00432094">
        <w:rPr>
          <w:rFonts w:cs="v4.2.0"/>
        </w:rPr>
        <w:t>E-UTRAN FDD-FDD intra-frequency event triggered reporting under fading propagation conditions in synchronous cells with DRX for UE category 0</w:t>
      </w:r>
      <w:r>
        <w:tab/>
        <w:t>1748</w:t>
      </w:r>
    </w:p>
    <w:p w:rsidR="009B3506" w:rsidRDefault="009B3506">
      <w:pPr>
        <w:pStyle w:val="TOC4"/>
        <w:rPr>
          <w:rFonts w:asciiTheme="minorHAnsi" w:eastAsiaTheme="minorEastAsia" w:hAnsiTheme="minorHAnsi" w:cstheme="minorBidi"/>
          <w:sz w:val="22"/>
          <w:szCs w:val="22"/>
        </w:rPr>
      </w:pPr>
      <w:r w:rsidRPr="009B3506">
        <w:t>A.8.1.13.</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1748</w:t>
      </w:r>
    </w:p>
    <w:p w:rsidR="009B3506" w:rsidRDefault="009B3506">
      <w:pPr>
        <w:pStyle w:val="TOC4"/>
        <w:rPr>
          <w:rFonts w:asciiTheme="minorHAnsi" w:eastAsiaTheme="minorEastAsia" w:hAnsiTheme="minorHAnsi" w:cstheme="minorBidi"/>
          <w:sz w:val="22"/>
          <w:szCs w:val="22"/>
        </w:rPr>
      </w:pPr>
      <w:r w:rsidRPr="009B3506">
        <w:t>A.8.1.13.2</w:t>
      </w:r>
      <w:r w:rsidRPr="009B3506">
        <w:rPr>
          <w:rFonts w:asciiTheme="minorHAnsi" w:eastAsiaTheme="minorEastAsia" w:hAnsiTheme="minorHAnsi"/>
          <w:sz w:val="22"/>
          <w:szCs w:val="22"/>
        </w:rPr>
        <w:tab/>
      </w:r>
      <w:r w:rsidRPr="00432094">
        <w:rPr>
          <w:rFonts w:cs="v4.2.0"/>
          <w:snapToGrid w:val="0"/>
        </w:rPr>
        <w:t>Test Requirements</w:t>
      </w:r>
      <w:r>
        <w:tab/>
        <w:t>1750</w:t>
      </w:r>
    </w:p>
    <w:p w:rsidR="009B3506" w:rsidRDefault="009B3506">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1750</w:t>
      </w:r>
    </w:p>
    <w:p w:rsidR="009B3506" w:rsidRDefault="009B3506">
      <w:pPr>
        <w:pStyle w:val="TOC4"/>
        <w:rPr>
          <w:rFonts w:asciiTheme="minorHAnsi" w:eastAsiaTheme="minorEastAsia" w:hAnsiTheme="minorHAnsi" w:cstheme="minorBidi"/>
          <w:sz w:val="22"/>
          <w:szCs w:val="22"/>
        </w:rPr>
      </w:pPr>
      <w:r w:rsidRPr="009B3506">
        <w:t>A.8.1.14.1</w:t>
      </w:r>
      <w:r w:rsidRPr="009B3506">
        <w:rPr>
          <w:rFonts w:asciiTheme="minorHAnsi" w:eastAsiaTheme="minorEastAsia" w:hAnsiTheme="minorHAnsi"/>
          <w:sz w:val="22"/>
          <w:szCs w:val="22"/>
        </w:rPr>
        <w:tab/>
      </w:r>
      <w:r w:rsidRPr="00432094">
        <w:rPr>
          <w:rFonts w:cs="v4.2.0"/>
          <w:snapToGrid w:val="0"/>
        </w:rPr>
        <w:t>Test Purpose and Environment</w:t>
      </w:r>
      <w:r>
        <w:tab/>
        <w:t>1750</w:t>
      </w:r>
    </w:p>
    <w:p w:rsidR="009B3506" w:rsidRDefault="009B3506">
      <w:pPr>
        <w:pStyle w:val="TOC4"/>
        <w:rPr>
          <w:rFonts w:asciiTheme="minorHAnsi" w:eastAsiaTheme="minorEastAsia" w:hAnsiTheme="minorHAnsi" w:cstheme="minorBidi"/>
          <w:sz w:val="22"/>
          <w:szCs w:val="22"/>
        </w:rPr>
      </w:pPr>
      <w:r w:rsidRPr="009B3506">
        <w:t>A.8.1.14.2</w:t>
      </w:r>
      <w:r w:rsidRPr="009B3506">
        <w:rPr>
          <w:rFonts w:asciiTheme="minorHAnsi" w:eastAsiaTheme="minorEastAsia" w:hAnsiTheme="minorHAnsi"/>
          <w:sz w:val="22"/>
          <w:szCs w:val="22"/>
        </w:rPr>
        <w:tab/>
      </w:r>
      <w:r w:rsidRPr="00432094">
        <w:rPr>
          <w:rFonts w:cs="v4.2.0"/>
          <w:snapToGrid w:val="0"/>
        </w:rPr>
        <w:t>Test Requirements</w:t>
      </w:r>
      <w:r>
        <w:tab/>
        <w:t>1752</w:t>
      </w:r>
    </w:p>
    <w:p w:rsidR="009B3506" w:rsidRDefault="009B3506">
      <w:pPr>
        <w:pStyle w:val="TOC3"/>
        <w:rPr>
          <w:rFonts w:asciiTheme="minorHAnsi" w:eastAsiaTheme="minorEastAsia" w:hAnsiTheme="minorHAnsi" w:cstheme="minorBidi"/>
          <w:sz w:val="22"/>
          <w:szCs w:val="22"/>
        </w:rPr>
      </w:pPr>
      <w:r w:rsidRPr="009B3506">
        <w:t>A.8.1.15</w:t>
      </w:r>
      <w:r w:rsidRPr="009B3506">
        <w:rPr>
          <w:rFonts w:asciiTheme="minorHAnsi" w:eastAsiaTheme="minorEastAsia" w:hAnsiTheme="minorHAnsi"/>
          <w:sz w:val="22"/>
          <w:szCs w:val="22"/>
        </w:rPr>
        <w:tab/>
      </w:r>
      <w:r w:rsidRPr="00432094">
        <w:rPr>
          <w:rFonts w:cs="v4.2.0"/>
        </w:rPr>
        <w:t>E-UTRAN HD-FDD intra-frequency event triggered reporting under fading propagation conditions in synchronous cells for UE category 0</w:t>
      </w:r>
      <w:r>
        <w:tab/>
        <w:t>1753</w:t>
      </w:r>
    </w:p>
    <w:p w:rsidR="009B3506" w:rsidRDefault="009B3506">
      <w:pPr>
        <w:pStyle w:val="TOC4"/>
        <w:rPr>
          <w:rFonts w:asciiTheme="minorHAnsi" w:eastAsiaTheme="minorEastAsia" w:hAnsiTheme="minorHAnsi" w:cstheme="minorBidi"/>
          <w:sz w:val="22"/>
          <w:szCs w:val="22"/>
        </w:rPr>
      </w:pPr>
      <w:r w:rsidRPr="009B3506">
        <w:t>A.8.1.15.1</w:t>
      </w:r>
      <w:r w:rsidRPr="009B3506">
        <w:rPr>
          <w:rFonts w:asciiTheme="minorHAnsi" w:eastAsiaTheme="minorEastAsia" w:hAnsiTheme="minorHAnsi"/>
          <w:sz w:val="22"/>
          <w:szCs w:val="22"/>
        </w:rPr>
        <w:tab/>
      </w:r>
      <w:r w:rsidRPr="00432094">
        <w:rPr>
          <w:rFonts w:cs="v4.2.0"/>
          <w:snapToGrid w:val="0"/>
        </w:rPr>
        <w:t>Test Purpose and Environment</w:t>
      </w:r>
      <w:r>
        <w:tab/>
        <w:t>1753</w:t>
      </w:r>
    </w:p>
    <w:p w:rsidR="009B3506" w:rsidRDefault="009B3506">
      <w:pPr>
        <w:pStyle w:val="TOC4"/>
        <w:rPr>
          <w:rFonts w:asciiTheme="minorHAnsi" w:eastAsiaTheme="minorEastAsia" w:hAnsiTheme="minorHAnsi" w:cstheme="minorBidi"/>
          <w:sz w:val="22"/>
          <w:szCs w:val="22"/>
        </w:rPr>
      </w:pPr>
      <w:r w:rsidRPr="009B3506">
        <w:t>A.8.1.15.2</w:t>
      </w:r>
      <w:r w:rsidRPr="009B3506">
        <w:rPr>
          <w:rFonts w:asciiTheme="minorHAnsi" w:eastAsiaTheme="minorEastAsia" w:hAnsiTheme="minorHAnsi"/>
          <w:sz w:val="22"/>
          <w:szCs w:val="22"/>
        </w:rPr>
        <w:tab/>
      </w:r>
      <w:r w:rsidRPr="00432094">
        <w:rPr>
          <w:rFonts w:cs="v4.2.0"/>
          <w:snapToGrid w:val="0"/>
        </w:rPr>
        <w:t>Test Requirements</w:t>
      </w:r>
      <w:r>
        <w:tab/>
        <w:t>1754</w:t>
      </w:r>
    </w:p>
    <w:p w:rsidR="009B3506" w:rsidRDefault="009B3506">
      <w:pPr>
        <w:pStyle w:val="TOC3"/>
        <w:rPr>
          <w:rFonts w:asciiTheme="minorHAnsi" w:eastAsiaTheme="minorEastAsia" w:hAnsiTheme="minorHAnsi" w:cstheme="minorBidi"/>
          <w:sz w:val="22"/>
          <w:szCs w:val="22"/>
        </w:rPr>
      </w:pPr>
      <w:r w:rsidRPr="009B3506">
        <w:t>A.8.1.16</w:t>
      </w:r>
      <w:r w:rsidRPr="009B3506">
        <w:rPr>
          <w:rFonts w:asciiTheme="minorHAnsi" w:eastAsiaTheme="minorEastAsia" w:hAnsiTheme="minorHAnsi"/>
          <w:sz w:val="22"/>
          <w:szCs w:val="22"/>
        </w:rPr>
        <w:tab/>
      </w:r>
      <w:r w:rsidRPr="00432094">
        <w:rPr>
          <w:rFonts w:cs="v4.2.0"/>
        </w:rPr>
        <w:t>E-UTRAN HD-FDD intra-frequency event triggered reporting under fading propagation conditions in synchronous cells with DRX for UE category 0</w:t>
      </w:r>
      <w:r>
        <w:tab/>
        <w:t>1755</w:t>
      </w:r>
    </w:p>
    <w:p w:rsidR="009B3506" w:rsidRDefault="009B3506">
      <w:pPr>
        <w:pStyle w:val="TOC4"/>
        <w:rPr>
          <w:rFonts w:asciiTheme="minorHAnsi" w:eastAsiaTheme="minorEastAsia" w:hAnsiTheme="minorHAnsi" w:cstheme="minorBidi"/>
          <w:sz w:val="22"/>
          <w:szCs w:val="22"/>
        </w:rPr>
      </w:pPr>
      <w:r w:rsidRPr="009B3506">
        <w:t>A.8.1.16.</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1755</w:t>
      </w:r>
    </w:p>
    <w:p w:rsidR="009B3506" w:rsidRDefault="009B3506">
      <w:pPr>
        <w:pStyle w:val="TOC4"/>
        <w:rPr>
          <w:rFonts w:asciiTheme="minorHAnsi" w:eastAsiaTheme="minorEastAsia" w:hAnsiTheme="minorHAnsi" w:cstheme="minorBidi"/>
          <w:sz w:val="22"/>
          <w:szCs w:val="22"/>
        </w:rPr>
      </w:pPr>
      <w:r w:rsidRPr="009B3506">
        <w:t>A.8.1.16.2</w:t>
      </w:r>
      <w:r w:rsidRPr="009B3506">
        <w:rPr>
          <w:rFonts w:asciiTheme="minorHAnsi" w:eastAsiaTheme="minorEastAsia" w:hAnsiTheme="minorHAnsi"/>
          <w:sz w:val="22"/>
          <w:szCs w:val="22"/>
        </w:rPr>
        <w:tab/>
      </w:r>
      <w:r w:rsidRPr="00432094">
        <w:rPr>
          <w:rFonts w:cs="v4.2.0"/>
          <w:snapToGrid w:val="0"/>
        </w:rPr>
        <w:t>Test Requirements</w:t>
      </w:r>
      <w:r>
        <w:tab/>
        <w:t>1757</w:t>
      </w:r>
    </w:p>
    <w:p w:rsidR="009B3506" w:rsidRDefault="009B3506">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1757</w:t>
      </w:r>
    </w:p>
    <w:p w:rsidR="009B3506" w:rsidRDefault="009B3506">
      <w:pPr>
        <w:pStyle w:val="TOC3"/>
        <w:rPr>
          <w:rFonts w:asciiTheme="minorHAnsi" w:eastAsiaTheme="minorEastAsia" w:hAnsiTheme="minorHAnsi" w:cstheme="minorBidi"/>
          <w:sz w:val="22"/>
          <w:szCs w:val="22"/>
        </w:rPr>
      </w:pPr>
      <w:r w:rsidRPr="009B3506">
        <w:t>A.8.1.18</w:t>
      </w:r>
      <w:r w:rsidRPr="009B3506">
        <w:rPr>
          <w:rFonts w:asciiTheme="minorHAnsi" w:eastAsiaTheme="minorEastAsia" w:hAnsiTheme="minorHAnsi"/>
          <w:sz w:val="22"/>
          <w:szCs w:val="22"/>
        </w:rPr>
        <w:tab/>
      </w:r>
      <w:r w:rsidRPr="00432094">
        <w:rPr>
          <w:rFonts w:cs="v4.2.0"/>
        </w:rPr>
        <w:t>Void</w:t>
      </w:r>
      <w:r>
        <w:tab/>
        <w:t>1757</w:t>
      </w:r>
    </w:p>
    <w:p w:rsidR="009B3506" w:rsidRDefault="009B3506">
      <w:pPr>
        <w:pStyle w:val="TOC3"/>
        <w:rPr>
          <w:rFonts w:asciiTheme="minorHAnsi" w:eastAsiaTheme="minorEastAsia" w:hAnsiTheme="minorHAnsi" w:cstheme="minorBidi"/>
          <w:sz w:val="22"/>
          <w:szCs w:val="22"/>
        </w:rPr>
      </w:pPr>
      <w:r w:rsidRPr="009B3506">
        <w:t>A.8.1.19</w:t>
      </w:r>
      <w:r w:rsidRPr="009B3506">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1757</w:t>
      </w:r>
    </w:p>
    <w:p w:rsidR="009B3506" w:rsidRDefault="009B3506">
      <w:pPr>
        <w:pStyle w:val="TOC4"/>
        <w:rPr>
          <w:rFonts w:asciiTheme="minorHAnsi" w:eastAsiaTheme="minorEastAsia" w:hAnsiTheme="minorHAnsi" w:cstheme="minorBidi"/>
          <w:sz w:val="22"/>
          <w:szCs w:val="22"/>
        </w:rPr>
      </w:pPr>
      <w:r w:rsidRPr="009B3506">
        <w:t>A.8.1.19.1</w:t>
      </w:r>
      <w:r w:rsidRPr="009B3506">
        <w:rPr>
          <w:rFonts w:asciiTheme="minorHAnsi" w:eastAsiaTheme="minorEastAsia" w:hAnsiTheme="minorHAnsi" w:cstheme="minorBidi"/>
          <w:sz w:val="22"/>
          <w:szCs w:val="22"/>
        </w:rPr>
        <w:tab/>
      </w:r>
      <w:r w:rsidRPr="00432094">
        <w:rPr>
          <w:snapToGrid w:val="0"/>
        </w:rPr>
        <w:t>Test Purpose and Environment</w:t>
      </w:r>
      <w:r>
        <w:tab/>
        <w:t>1757</w:t>
      </w:r>
    </w:p>
    <w:p w:rsidR="009B3506" w:rsidRDefault="009B3506">
      <w:pPr>
        <w:pStyle w:val="TOC4"/>
        <w:rPr>
          <w:rFonts w:asciiTheme="minorHAnsi" w:eastAsiaTheme="minorEastAsia" w:hAnsiTheme="minorHAnsi" w:cstheme="minorBidi"/>
          <w:sz w:val="22"/>
          <w:szCs w:val="22"/>
        </w:rPr>
      </w:pPr>
      <w:r w:rsidRPr="009B3506">
        <w:t>A.8.1.19.2</w:t>
      </w:r>
      <w:r w:rsidRPr="009B3506">
        <w:rPr>
          <w:rFonts w:asciiTheme="minorHAnsi" w:eastAsiaTheme="minorEastAsia" w:hAnsiTheme="minorHAnsi" w:cstheme="minorBidi"/>
          <w:sz w:val="22"/>
          <w:szCs w:val="22"/>
        </w:rPr>
        <w:tab/>
      </w:r>
      <w:r w:rsidRPr="00432094">
        <w:rPr>
          <w:snapToGrid w:val="0"/>
        </w:rPr>
        <w:t>Test Requirements</w:t>
      </w:r>
      <w:r>
        <w:tab/>
        <w:t>1759</w:t>
      </w:r>
    </w:p>
    <w:p w:rsidR="009B3506" w:rsidRDefault="009B3506">
      <w:pPr>
        <w:pStyle w:val="TOC3"/>
        <w:rPr>
          <w:rFonts w:asciiTheme="minorHAnsi" w:eastAsiaTheme="minorEastAsia" w:hAnsiTheme="minorHAnsi" w:cstheme="minorBidi"/>
          <w:sz w:val="22"/>
          <w:szCs w:val="22"/>
        </w:rPr>
      </w:pPr>
      <w:r w:rsidRPr="009B3506">
        <w:t>A.8.1.20</w:t>
      </w:r>
      <w:r w:rsidRPr="009B350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432094">
        <w:rPr>
          <w:rFonts w:cs="v4.2.0"/>
        </w:rPr>
        <w:t xml:space="preserve"> </w:t>
      </w:r>
      <w:r w:rsidRPr="00432094">
        <w:rPr>
          <w:rFonts w:cs="v4.2.0"/>
          <w:lang w:eastAsia="zh-CN"/>
        </w:rPr>
        <w:t>with DRX for UE category 0</w:t>
      </w:r>
      <w:r>
        <w:tab/>
        <w:t>1760</w:t>
      </w:r>
    </w:p>
    <w:p w:rsidR="009B3506" w:rsidRDefault="009B3506">
      <w:pPr>
        <w:pStyle w:val="TOC4"/>
        <w:rPr>
          <w:rFonts w:asciiTheme="minorHAnsi" w:eastAsiaTheme="minorEastAsia" w:hAnsiTheme="minorHAnsi" w:cstheme="minorBidi"/>
          <w:sz w:val="22"/>
          <w:szCs w:val="22"/>
        </w:rPr>
      </w:pPr>
      <w:r w:rsidRPr="009B3506">
        <w:t>A.8.1.20.1</w:t>
      </w:r>
      <w:r w:rsidRPr="009B3506">
        <w:rPr>
          <w:rFonts w:asciiTheme="minorHAnsi" w:eastAsiaTheme="minorEastAsia" w:hAnsiTheme="minorHAnsi" w:cstheme="minorBidi"/>
          <w:sz w:val="22"/>
          <w:szCs w:val="22"/>
        </w:rPr>
        <w:tab/>
      </w:r>
      <w:r w:rsidRPr="00432094">
        <w:rPr>
          <w:snapToGrid w:val="0"/>
        </w:rPr>
        <w:t>Test Purpose and Environment</w:t>
      </w:r>
      <w:r>
        <w:tab/>
        <w:t>1760</w:t>
      </w:r>
    </w:p>
    <w:p w:rsidR="009B3506" w:rsidRDefault="009B3506">
      <w:pPr>
        <w:pStyle w:val="TOC4"/>
        <w:rPr>
          <w:rFonts w:asciiTheme="minorHAnsi" w:eastAsiaTheme="minorEastAsia" w:hAnsiTheme="minorHAnsi" w:cstheme="minorBidi"/>
          <w:sz w:val="22"/>
          <w:szCs w:val="22"/>
        </w:rPr>
      </w:pPr>
      <w:r w:rsidRPr="009B3506">
        <w:t>A.8.1.20.2</w:t>
      </w:r>
      <w:r w:rsidRPr="009B3506">
        <w:rPr>
          <w:rFonts w:asciiTheme="minorHAnsi" w:eastAsiaTheme="minorEastAsia" w:hAnsiTheme="minorHAnsi" w:cstheme="minorBidi"/>
          <w:sz w:val="22"/>
          <w:szCs w:val="22"/>
        </w:rPr>
        <w:tab/>
      </w:r>
      <w:r w:rsidRPr="00432094">
        <w:rPr>
          <w:snapToGrid w:val="0"/>
        </w:rPr>
        <w:t>Test Requirements</w:t>
      </w:r>
      <w:r>
        <w:tab/>
        <w:t>1762</w:t>
      </w:r>
    </w:p>
    <w:p w:rsidR="009B3506" w:rsidRDefault="009B3506">
      <w:pPr>
        <w:pStyle w:val="TOC3"/>
        <w:rPr>
          <w:rFonts w:asciiTheme="minorHAnsi" w:eastAsiaTheme="minorEastAsia" w:hAnsiTheme="minorHAnsi" w:cstheme="minorBidi"/>
          <w:sz w:val="22"/>
          <w:szCs w:val="22"/>
        </w:rPr>
      </w:pPr>
      <w:r w:rsidRPr="009B3506">
        <w:t>A.8.1.21</w:t>
      </w:r>
      <w:r w:rsidRPr="009B350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1762</w:t>
      </w:r>
    </w:p>
    <w:p w:rsidR="009B3506" w:rsidRDefault="009B3506">
      <w:pPr>
        <w:pStyle w:val="TOC4"/>
        <w:rPr>
          <w:rFonts w:asciiTheme="minorHAnsi" w:eastAsiaTheme="minorEastAsia" w:hAnsiTheme="minorHAnsi" w:cstheme="minorBidi"/>
          <w:sz w:val="22"/>
          <w:szCs w:val="22"/>
        </w:rPr>
      </w:pPr>
      <w:r w:rsidRPr="009B3506">
        <w:t>A.8.1.21.1</w:t>
      </w:r>
      <w:r w:rsidRPr="009B3506">
        <w:rPr>
          <w:rFonts w:asciiTheme="minorHAnsi" w:eastAsiaTheme="minorEastAsia" w:hAnsiTheme="minorHAnsi" w:cstheme="minorBidi"/>
          <w:sz w:val="22"/>
          <w:szCs w:val="22"/>
        </w:rPr>
        <w:tab/>
      </w:r>
      <w:r w:rsidRPr="00432094">
        <w:rPr>
          <w:snapToGrid w:val="0"/>
        </w:rPr>
        <w:t>Test Purpose and Environment</w:t>
      </w:r>
      <w:r>
        <w:tab/>
        <w:t>1762</w:t>
      </w:r>
    </w:p>
    <w:p w:rsidR="009B3506" w:rsidRDefault="009B3506">
      <w:pPr>
        <w:pStyle w:val="TOC4"/>
        <w:rPr>
          <w:rFonts w:asciiTheme="minorHAnsi" w:eastAsiaTheme="minorEastAsia" w:hAnsiTheme="minorHAnsi" w:cstheme="minorBidi"/>
          <w:sz w:val="22"/>
          <w:szCs w:val="22"/>
        </w:rPr>
      </w:pPr>
      <w:r w:rsidRPr="009B3506">
        <w:t>A.8.1.21.2</w:t>
      </w:r>
      <w:r w:rsidRPr="009B3506">
        <w:rPr>
          <w:rFonts w:asciiTheme="minorHAnsi" w:eastAsiaTheme="minorEastAsia" w:hAnsiTheme="minorHAnsi" w:cstheme="minorBidi"/>
          <w:sz w:val="22"/>
          <w:szCs w:val="22"/>
        </w:rPr>
        <w:tab/>
      </w:r>
      <w:r w:rsidRPr="00432094">
        <w:rPr>
          <w:snapToGrid w:val="0"/>
        </w:rPr>
        <w:t>Test Requirements</w:t>
      </w:r>
      <w:r>
        <w:tab/>
        <w:t>1764</w:t>
      </w:r>
    </w:p>
    <w:p w:rsidR="009B3506" w:rsidRDefault="009B3506">
      <w:pPr>
        <w:pStyle w:val="TOC3"/>
        <w:rPr>
          <w:rFonts w:asciiTheme="minorHAnsi" w:eastAsiaTheme="minorEastAsia" w:hAnsiTheme="minorHAnsi" w:cstheme="minorBidi"/>
          <w:sz w:val="22"/>
          <w:szCs w:val="22"/>
        </w:rPr>
      </w:pPr>
      <w:r w:rsidRPr="009B3506">
        <w:t>A.8.1.22</w:t>
      </w:r>
      <w:r w:rsidRPr="009B3506">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432094">
        <w:rPr>
          <w:rFonts w:cs="v4.2.0"/>
        </w:rPr>
        <w:t xml:space="preserve"> </w:t>
      </w:r>
      <w:r w:rsidRPr="00432094">
        <w:rPr>
          <w:rFonts w:cs="v4.2.0"/>
          <w:lang w:eastAsia="zh-CN"/>
        </w:rPr>
        <w:t>with DRX for UE category 0</w:t>
      </w:r>
      <w:r>
        <w:tab/>
        <w:t>1765</w:t>
      </w:r>
    </w:p>
    <w:p w:rsidR="009B3506" w:rsidRDefault="009B3506">
      <w:pPr>
        <w:pStyle w:val="TOC4"/>
        <w:rPr>
          <w:rFonts w:asciiTheme="minorHAnsi" w:eastAsiaTheme="minorEastAsia" w:hAnsiTheme="minorHAnsi" w:cstheme="minorBidi"/>
          <w:sz w:val="22"/>
          <w:szCs w:val="22"/>
        </w:rPr>
      </w:pPr>
      <w:r w:rsidRPr="009B3506">
        <w:t>A.8.1.22.1</w:t>
      </w:r>
      <w:r w:rsidRPr="009B3506">
        <w:rPr>
          <w:rFonts w:asciiTheme="minorHAnsi" w:eastAsiaTheme="minorEastAsia" w:hAnsiTheme="minorHAnsi" w:cstheme="minorBidi"/>
          <w:sz w:val="22"/>
          <w:szCs w:val="22"/>
        </w:rPr>
        <w:tab/>
      </w:r>
      <w:r w:rsidRPr="00432094">
        <w:rPr>
          <w:snapToGrid w:val="0"/>
        </w:rPr>
        <w:t>Test Purpose and Environment</w:t>
      </w:r>
      <w:r>
        <w:tab/>
        <w:t>1765</w:t>
      </w:r>
    </w:p>
    <w:p w:rsidR="009B3506" w:rsidRDefault="009B3506">
      <w:pPr>
        <w:pStyle w:val="TOC4"/>
        <w:rPr>
          <w:rFonts w:asciiTheme="minorHAnsi" w:eastAsiaTheme="minorEastAsia" w:hAnsiTheme="minorHAnsi" w:cstheme="minorBidi"/>
          <w:sz w:val="22"/>
          <w:szCs w:val="22"/>
        </w:rPr>
      </w:pPr>
      <w:r w:rsidRPr="009B3506">
        <w:t>A.8.1.22.2</w:t>
      </w:r>
      <w:r w:rsidRPr="009B3506">
        <w:rPr>
          <w:rFonts w:asciiTheme="minorHAnsi" w:eastAsiaTheme="minorEastAsia" w:hAnsiTheme="minorHAnsi" w:cstheme="minorBidi"/>
          <w:sz w:val="22"/>
          <w:szCs w:val="22"/>
        </w:rPr>
        <w:tab/>
      </w:r>
      <w:r w:rsidRPr="00432094">
        <w:rPr>
          <w:snapToGrid w:val="0"/>
        </w:rPr>
        <w:t>Test Requirements</w:t>
      </w:r>
      <w:r>
        <w:tab/>
        <w:t>1767</w:t>
      </w:r>
    </w:p>
    <w:p w:rsidR="009B3506" w:rsidRDefault="009B3506">
      <w:pPr>
        <w:pStyle w:val="TOC3"/>
        <w:rPr>
          <w:rFonts w:asciiTheme="minorHAnsi" w:eastAsiaTheme="minorEastAsia" w:hAnsiTheme="minorHAnsi" w:cstheme="minorBidi"/>
          <w:sz w:val="22"/>
          <w:szCs w:val="22"/>
        </w:rPr>
      </w:pPr>
      <w:r>
        <w:lastRenderedPageBreak/>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1767</w:t>
      </w:r>
    </w:p>
    <w:p w:rsidR="009B3506" w:rsidRDefault="009B3506">
      <w:pPr>
        <w:pStyle w:val="TOC4"/>
        <w:rPr>
          <w:rFonts w:asciiTheme="minorHAnsi" w:eastAsiaTheme="minorEastAsia" w:hAnsiTheme="minorHAnsi" w:cstheme="minorBidi"/>
          <w:sz w:val="22"/>
          <w:szCs w:val="22"/>
        </w:rPr>
      </w:pPr>
      <w:r w:rsidRPr="009B3506">
        <w:t>A.8.1.23.1</w:t>
      </w:r>
      <w:r w:rsidRPr="009B3506">
        <w:rPr>
          <w:rFonts w:asciiTheme="minorHAnsi" w:eastAsiaTheme="minorEastAsia" w:hAnsiTheme="minorHAnsi" w:cstheme="minorBidi"/>
          <w:sz w:val="22"/>
          <w:szCs w:val="22"/>
        </w:rPr>
        <w:tab/>
      </w:r>
      <w:r w:rsidRPr="00432094">
        <w:rPr>
          <w:snapToGrid w:val="0"/>
        </w:rPr>
        <w:t>Test Purpose and Environment</w:t>
      </w:r>
      <w:r>
        <w:tab/>
        <w:t>1767</w:t>
      </w:r>
    </w:p>
    <w:p w:rsidR="009B3506" w:rsidRDefault="009B3506">
      <w:pPr>
        <w:pStyle w:val="TOC4"/>
        <w:rPr>
          <w:rFonts w:asciiTheme="minorHAnsi" w:eastAsiaTheme="minorEastAsia" w:hAnsiTheme="minorHAnsi" w:cstheme="minorBidi"/>
          <w:sz w:val="22"/>
          <w:szCs w:val="22"/>
        </w:rPr>
      </w:pPr>
      <w:r w:rsidRPr="009B3506">
        <w:t>A.8.1.23.2</w:t>
      </w:r>
      <w:r w:rsidRPr="009B3506">
        <w:rPr>
          <w:rFonts w:asciiTheme="minorHAnsi" w:eastAsiaTheme="minorEastAsia" w:hAnsiTheme="minorHAnsi" w:cstheme="minorBidi"/>
          <w:sz w:val="22"/>
          <w:szCs w:val="22"/>
        </w:rPr>
        <w:tab/>
      </w:r>
      <w:r w:rsidRPr="00432094">
        <w:rPr>
          <w:snapToGrid w:val="0"/>
        </w:rPr>
        <w:t>Test Requirements</w:t>
      </w:r>
      <w:r>
        <w:tab/>
        <w:t>1768</w:t>
      </w:r>
    </w:p>
    <w:p w:rsidR="009B3506" w:rsidRDefault="009B350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1769</w:t>
      </w:r>
    </w:p>
    <w:p w:rsidR="009B3506" w:rsidRDefault="009B3506">
      <w:pPr>
        <w:pStyle w:val="TOC4"/>
        <w:rPr>
          <w:rFonts w:asciiTheme="minorHAnsi" w:eastAsiaTheme="minorEastAsia" w:hAnsiTheme="minorHAnsi" w:cstheme="minorBidi"/>
          <w:sz w:val="22"/>
          <w:szCs w:val="22"/>
        </w:rPr>
      </w:pPr>
      <w:r w:rsidRPr="009B3506">
        <w:t>A.8.1.24.1</w:t>
      </w:r>
      <w:r w:rsidRPr="009B3506">
        <w:rPr>
          <w:rFonts w:asciiTheme="minorHAnsi" w:eastAsiaTheme="minorEastAsia" w:hAnsiTheme="minorHAnsi" w:cstheme="minorBidi"/>
          <w:sz w:val="22"/>
          <w:szCs w:val="22"/>
        </w:rPr>
        <w:tab/>
      </w:r>
      <w:r w:rsidRPr="00432094">
        <w:rPr>
          <w:snapToGrid w:val="0"/>
        </w:rPr>
        <w:t>Test Purpose and Environment</w:t>
      </w:r>
      <w:r>
        <w:tab/>
        <w:t>1769</w:t>
      </w:r>
    </w:p>
    <w:p w:rsidR="009B3506" w:rsidRDefault="009B3506">
      <w:pPr>
        <w:pStyle w:val="TOC4"/>
        <w:rPr>
          <w:rFonts w:asciiTheme="minorHAnsi" w:eastAsiaTheme="minorEastAsia" w:hAnsiTheme="minorHAnsi" w:cstheme="minorBidi"/>
          <w:sz w:val="22"/>
          <w:szCs w:val="22"/>
        </w:rPr>
      </w:pPr>
      <w:r w:rsidRPr="009B3506">
        <w:t>A.8.1.24.2</w:t>
      </w:r>
      <w:r w:rsidRPr="009B3506">
        <w:rPr>
          <w:rFonts w:asciiTheme="minorHAnsi" w:eastAsiaTheme="minorEastAsia" w:hAnsiTheme="minorHAnsi" w:cstheme="minorBidi"/>
          <w:sz w:val="22"/>
          <w:szCs w:val="22"/>
        </w:rPr>
        <w:tab/>
      </w:r>
      <w:r w:rsidRPr="00432094">
        <w:rPr>
          <w:snapToGrid w:val="0"/>
        </w:rPr>
        <w:t>Test Requirements</w:t>
      </w:r>
      <w:r>
        <w:tab/>
        <w:t>1771</w:t>
      </w:r>
    </w:p>
    <w:p w:rsidR="009B3506" w:rsidRDefault="009B350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1771</w:t>
      </w:r>
    </w:p>
    <w:p w:rsidR="009B3506" w:rsidRDefault="009B3506">
      <w:pPr>
        <w:pStyle w:val="TOC4"/>
        <w:rPr>
          <w:rFonts w:asciiTheme="minorHAnsi" w:eastAsiaTheme="minorEastAsia" w:hAnsiTheme="minorHAnsi" w:cstheme="minorBidi"/>
          <w:sz w:val="22"/>
          <w:szCs w:val="22"/>
        </w:rPr>
      </w:pPr>
      <w:r w:rsidRPr="009B3506">
        <w:t>A.8.1.25.</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1771</w:t>
      </w:r>
    </w:p>
    <w:p w:rsidR="009B3506" w:rsidRDefault="009B3506">
      <w:pPr>
        <w:pStyle w:val="TOC4"/>
        <w:rPr>
          <w:rFonts w:asciiTheme="minorHAnsi" w:eastAsiaTheme="minorEastAsia" w:hAnsiTheme="minorHAnsi" w:cstheme="minorBidi"/>
          <w:sz w:val="22"/>
          <w:szCs w:val="22"/>
        </w:rPr>
      </w:pPr>
      <w:r w:rsidRPr="009B3506">
        <w:t>A.8.1.25.2</w:t>
      </w:r>
      <w:r w:rsidRPr="009B3506">
        <w:rPr>
          <w:rFonts w:asciiTheme="minorHAnsi" w:eastAsiaTheme="minorEastAsia" w:hAnsiTheme="minorHAnsi" w:cstheme="minorBidi"/>
          <w:sz w:val="22"/>
          <w:szCs w:val="22"/>
        </w:rPr>
        <w:tab/>
      </w:r>
      <w:r w:rsidRPr="00432094">
        <w:rPr>
          <w:snapToGrid w:val="0"/>
        </w:rPr>
        <w:t>Test Requirements</w:t>
      </w:r>
      <w:r>
        <w:tab/>
        <w:t>1773</w:t>
      </w:r>
    </w:p>
    <w:p w:rsidR="009B3506" w:rsidRDefault="009B350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1773</w:t>
      </w:r>
    </w:p>
    <w:p w:rsidR="009B3506" w:rsidRDefault="009B3506">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1773</w:t>
      </w:r>
    </w:p>
    <w:p w:rsidR="009B3506" w:rsidRDefault="009B350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1776</w:t>
      </w:r>
    </w:p>
    <w:p w:rsidR="009B3506" w:rsidRDefault="009B3506">
      <w:pPr>
        <w:pStyle w:val="TOC4"/>
        <w:rPr>
          <w:rFonts w:asciiTheme="minorHAnsi" w:eastAsiaTheme="minorEastAsia" w:hAnsiTheme="minorHAnsi" w:cstheme="minorBidi"/>
          <w:sz w:val="22"/>
          <w:szCs w:val="22"/>
        </w:rPr>
      </w:pPr>
      <w:r w:rsidRPr="009B3506">
        <w:t>A.8.1.27.1</w:t>
      </w:r>
      <w:r w:rsidRPr="009B3506">
        <w:rPr>
          <w:rFonts w:asciiTheme="minorHAnsi" w:eastAsiaTheme="minorEastAsia" w:hAnsiTheme="minorHAnsi" w:cstheme="minorBidi"/>
          <w:sz w:val="22"/>
          <w:szCs w:val="22"/>
        </w:rPr>
        <w:tab/>
      </w:r>
      <w:r w:rsidRPr="00432094">
        <w:rPr>
          <w:snapToGrid w:val="0"/>
        </w:rPr>
        <w:t>Test Purpose and Environment</w:t>
      </w:r>
      <w:r>
        <w:tab/>
        <w:t>1776</w:t>
      </w:r>
    </w:p>
    <w:p w:rsidR="009B3506" w:rsidRDefault="009B3506">
      <w:pPr>
        <w:pStyle w:val="TOC4"/>
        <w:rPr>
          <w:rFonts w:asciiTheme="minorHAnsi" w:eastAsiaTheme="minorEastAsia" w:hAnsiTheme="minorHAnsi" w:cstheme="minorBidi"/>
          <w:sz w:val="22"/>
          <w:szCs w:val="22"/>
        </w:rPr>
      </w:pPr>
      <w:r w:rsidRPr="009B3506">
        <w:t>A.8.1.27.2</w:t>
      </w:r>
      <w:r w:rsidRPr="009B3506">
        <w:rPr>
          <w:rFonts w:asciiTheme="minorHAnsi" w:eastAsiaTheme="minorEastAsia" w:hAnsiTheme="minorHAnsi" w:cstheme="minorBidi"/>
          <w:sz w:val="22"/>
          <w:szCs w:val="22"/>
        </w:rPr>
        <w:tab/>
      </w:r>
      <w:r w:rsidRPr="00432094">
        <w:rPr>
          <w:snapToGrid w:val="0"/>
        </w:rPr>
        <w:t>Test Requirements</w:t>
      </w:r>
      <w:r>
        <w:tab/>
        <w:t>1778</w:t>
      </w:r>
    </w:p>
    <w:p w:rsidR="009B3506" w:rsidRDefault="009B350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1778</w:t>
      </w:r>
    </w:p>
    <w:p w:rsidR="009B3506" w:rsidRDefault="009B3506">
      <w:pPr>
        <w:pStyle w:val="TOC4"/>
        <w:rPr>
          <w:rFonts w:asciiTheme="minorHAnsi" w:eastAsiaTheme="minorEastAsia" w:hAnsiTheme="minorHAnsi" w:cstheme="minorBidi"/>
          <w:sz w:val="22"/>
          <w:szCs w:val="22"/>
        </w:rPr>
      </w:pPr>
      <w:r w:rsidRPr="009B3506">
        <w:t>A.8.1.28.</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1778</w:t>
      </w:r>
    </w:p>
    <w:p w:rsidR="009B3506" w:rsidRDefault="009B3506">
      <w:pPr>
        <w:pStyle w:val="TOC4"/>
        <w:rPr>
          <w:rFonts w:asciiTheme="minorHAnsi" w:eastAsiaTheme="minorEastAsia" w:hAnsiTheme="minorHAnsi" w:cstheme="minorBidi"/>
          <w:sz w:val="22"/>
          <w:szCs w:val="22"/>
        </w:rPr>
      </w:pPr>
      <w:r w:rsidRPr="009B3506">
        <w:t>A.8.1.28.2</w:t>
      </w:r>
      <w:r w:rsidRPr="009B3506">
        <w:rPr>
          <w:rFonts w:asciiTheme="minorHAnsi" w:eastAsiaTheme="minorEastAsia" w:hAnsiTheme="minorHAnsi" w:cstheme="minorBidi"/>
          <w:sz w:val="22"/>
          <w:szCs w:val="22"/>
        </w:rPr>
        <w:tab/>
      </w:r>
      <w:r w:rsidRPr="00432094">
        <w:rPr>
          <w:snapToGrid w:val="0"/>
        </w:rPr>
        <w:t>Test Requirements</w:t>
      </w:r>
      <w:r>
        <w:tab/>
        <w:t>1780</w:t>
      </w:r>
    </w:p>
    <w:p w:rsidR="009B3506" w:rsidRDefault="009B350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1780</w:t>
      </w:r>
    </w:p>
    <w:p w:rsidR="009B3506" w:rsidRDefault="009B3506">
      <w:pPr>
        <w:pStyle w:val="TOC4"/>
        <w:rPr>
          <w:rFonts w:asciiTheme="minorHAnsi" w:eastAsiaTheme="minorEastAsia" w:hAnsiTheme="minorHAnsi" w:cstheme="minorBidi"/>
          <w:sz w:val="22"/>
          <w:szCs w:val="22"/>
        </w:rPr>
      </w:pPr>
      <w:r w:rsidRPr="009B3506">
        <w:t>A.8.1.29.1</w:t>
      </w:r>
      <w:r w:rsidRPr="009B3506">
        <w:rPr>
          <w:rFonts w:asciiTheme="minorHAnsi" w:eastAsiaTheme="minorEastAsia" w:hAnsiTheme="minorHAnsi" w:cstheme="minorBidi"/>
          <w:sz w:val="22"/>
          <w:szCs w:val="22"/>
        </w:rPr>
        <w:tab/>
      </w:r>
      <w:r w:rsidRPr="00432094">
        <w:rPr>
          <w:snapToGrid w:val="0"/>
        </w:rPr>
        <w:t>Test Purpose and Environment</w:t>
      </w:r>
      <w:r>
        <w:tab/>
        <w:t>1780</w:t>
      </w:r>
    </w:p>
    <w:p w:rsidR="009B3506" w:rsidRDefault="009B3506">
      <w:pPr>
        <w:pStyle w:val="TOC4"/>
        <w:rPr>
          <w:rFonts w:asciiTheme="minorHAnsi" w:eastAsiaTheme="minorEastAsia" w:hAnsiTheme="minorHAnsi" w:cstheme="minorBidi"/>
          <w:sz w:val="22"/>
          <w:szCs w:val="22"/>
        </w:rPr>
      </w:pPr>
      <w:r w:rsidRPr="009B3506">
        <w:t>A.8.1.29.2</w:t>
      </w:r>
      <w:r w:rsidRPr="009B3506">
        <w:rPr>
          <w:rFonts w:asciiTheme="minorHAnsi" w:eastAsiaTheme="minorEastAsia" w:hAnsiTheme="minorHAnsi" w:cstheme="minorBidi"/>
          <w:sz w:val="22"/>
          <w:szCs w:val="22"/>
        </w:rPr>
        <w:tab/>
      </w:r>
      <w:r w:rsidRPr="00432094">
        <w:rPr>
          <w:snapToGrid w:val="0"/>
        </w:rPr>
        <w:t>Test Requirements</w:t>
      </w:r>
      <w:r>
        <w:tab/>
        <w:t>1782</w:t>
      </w:r>
    </w:p>
    <w:p w:rsidR="009B3506" w:rsidRDefault="009B3506">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1783</w:t>
      </w:r>
    </w:p>
    <w:p w:rsidR="009B3506" w:rsidRDefault="009B3506">
      <w:pPr>
        <w:pStyle w:val="TOC4"/>
        <w:rPr>
          <w:rFonts w:asciiTheme="minorHAnsi" w:eastAsiaTheme="minorEastAsia" w:hAnsiTheme="minorHAnsi" w:cstheme="minorBidi"/>
          <w:sz w:val="22"/>
          <w:szCs w:val="22"/>
        </w:rPr>
      </w:pPr>
      <w:r w:rsidRPr="009B3506">
        <w:t>A.8.1.30.</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1783</w:t>
      </w:r>
    </w:p>
    <w:p w:rsidR="009B3506" w:rsidRDefault="009B3506">
      <w:pPr>
        <w:pStyle w:val="TOC4"/>
        <w:rPr>
          <w:rFonts w:asciiTheme="minorHAnsi" w:eastAsiaTheme="minorEastAsia" w:hAnsiTheme="minorHAnsi" w:cstheme="minorBidi"/>
          <w:sz w:val="22"/>
          <w:szCs w:val="22"/>
        </w:rPr>
      </w:pPr>
      <w:r w:rsidRPr="009B3506">
        <w:t>A.8.1.30.2</w:t>
      </w:r>
      <w:r w:rsidRPr="009B3506">
        <w:rPr>
          <w:rFonts w:asciiTheme="minorHAnsi" w:eastAsiaTheme="minorEastAsia" w:hAnsiTheme="minorHAnsi" w:cstheme="minorBidi"/>
          <w:sz w:val="22"/>
          <w:szCs w:val="22"/>
        </w:rPr>
        <w:tab/>
      </w:r>
      <w:r w:rsidRPr="00432094">
        <w:rPr>
          <w:snapToGrid w:val="0"/>
        </w:rPr>
        <w:t>Test Requirements</w:t>
      </w:r>
      <w:r>
        <w:tab/>
        <w:t>1785</w:t>
      </w:r>
    </w:p>
    <w:p w:rsidR="009B3506" w:rsidRDefault="009B3506">
      <w:pPr>
        <w:pStyle w:val="TOC3"/>
        <w:rPr>
          <w:rFonts w:asciiTheme="minorHAnsi" w:eastAsiaTheme="minorEastAsia" w:hAnsiTheme="minorHAnsi" w:cstheme="minorBidi"/>
          <w:sz w:val="22"/>
          <w:szCs w:val="22"/>
        </w:rPr>
      </w:pPr>
      <w:r w:rsidRPr="009B3506">
        <w:t>A.8.1.31 E-UTRAN FDD-FDD intra-frequency event triggered reporting under fading propagation conditions in asynchronous cells for Cat-M1 UE in CEModeB</w:t>
      </w:r>
      <w:r w:rsidRPr="009B3506">
        <w:tab/>
      </w:r>
      <w:r>
        <w:t>1785</w:t>
      </w:r>
    </w:p>
    <w:p w:rsidR="009B3506" w:rsidRDefault="009B3506">
      <w:pPr>
        <w:pStyle w:val="TOC4"/>
        <w:rPr>
          <w:rFonts w:asciiTheme="minorHAnsi" w:eastAsiaTheme="minorEastAsia" w:hAnsiTheme="minorHAnsi" w:cstheme="minorBidi"/>
          <w:sz w:val="22"/>
          <w:szCs w:val="22"/>
        </w:rPr>
      </w:pPr>
      <w:r w:rsidRPr="009B3506">
        <w:t>A.8.1.31.1</w:t>
      </w:r>
      <w:r w:rsidRPr="009B3506">
        <w:rPr>
          <w:rFonts w:asciiTheme="minorHAnsi" w:eastAsiaTheme="minorEastAsia" w:hAnsiTheme="minorHAnsi"/>
          <w:sz w:val="22"/>
          <w:szCs w:val="22"/>
        </w:rPr>
        <w:tab/>
      </w:r>
      <w:r w:rsidRPr="00432094">
        <w:rPr>
          <w:rFonts w:cs="v4.2.0"/>
          <w:snapToGrid w:val="0"/>
        </w:rPr>
        <w:t>Test Purpose and Environment</w:t>
      </w:r>
      <w:r>
        <w:tab/>
        <w:t>1785</w:t>
      </w:r>
    </w:p>
    <w:p w:rsidR="009B3506" w:rsidRDefault="009B3506">
      <w:pPr>
        <w:pStyle w:val="TOC4"/>
        <w:rPr>
          <w:rFonts w:asciiTheme="minorHAnsi" w:eastAsiaTheme="minorEastAsia" w:hAnsiTheme="minorHAnsi" w:cstheme="minorBidi"/>
          <w:sz w:val="22"/>
          <w:szCs w:val="22"/>
        </w:rPr>
      </w:pPr>
      <w:r w:rsidRPr="009B3506">
        <w:t>A.8.1.31.2</w:t>
      </w:r>
      <w:r w:rsidRPr="009B3506">
        <w:rPr>
          <w:rFonts w:asciiTheme="minorHAnsi" w:eastAsiaTheme="minorEastAsia" w:hAnsiTheme="minorHAnsi"/>
          <w:sz w:val="22"/>
          <w:szCs w:val="22"/>
        </w:rPr>
        <w:tab/>
      </w:r>
      <w:r w:rsidRPr="00432094">
        <w:rPr>
          <w:rFonts w:cs="v4.2.0"/>
          <w:snapToGrid w:val="0"/>
        </w:rPr>
        <w:t>Test Requirements</w:t>
      </w:r>
      <w:r>
        <w:tab/>
        <w:t>1787</w:t>
      </w:r>
    </w:p>
    <w:p w:rsidR="009B3506" w:rsidRDefault="009B3506">
      <w:pPr>
        <w:pStyle w:val="TOC3"/>
        <w:rPr>
          <w:rFonts w:asciiTheme="minorHAnsi" w:eastAsiaTheme="minorEastAsia" w:hAnsiTheme="minorHAnsi" w:cstheme="minorBidi"/>
          <w:sz w:val="22"/>
          <w:szCs w:val="22"/>
        </w:rPr>
      </w:pPr>
      <w:r w:rsidRPr="009B3506">
        <w:t xml:space="preserve">A.8.1.32 E-UTRAN FDD-FDD intra-frequency event triggered reporting under fading propagation conditions in synchronous cells for Cat-M1 UE in </w:t>
      </w:r>
      <w:r w:rsidRPr="009B3506">
        <w:rPr>
          <w:lang w:eastAsia="zh-CN"/>
        </w:rPr>
        <w:t>CEModeB</w:t>
      </w:r>
      <w:r w:rsidRPr="009B3506">
        <w:tab/>
      </w:r>
      <w:r>
        <w:t>1788</w:t>
      </w:r>
    </w:p>
    <w:p w:rsidR="009B3506" w:rsidRDefault="009B3506">
      <w:pPr>
        <w:pStyle w:val="TOC4"/>
        <w:rPr>
          <w:rFonts w:asciiTheme="minorHAnsi" w:eastAsiaTheme="minorEastAsia" w:hAnsiTheme="minorHAnsi" w:cstheme="minorBidi"/>
          <w:sz w:val="22"/>
          <w:szCs w:val="22"/>
        </w:rPr>
      </w:pPr>
      <w:r w:rsidRPr="009B3506">
        <w:t>A.8.1.32.1</w:t>
      </w:r>
      <w:r w:rsidRPr="009B3506">
        <w:rPr>
          <w:rFonts w:asciiTheme="minorHAnsi" w:eastAsiaTheme="minorEastAsia" w:hAnsiTheme="minorHAnsi"/>
          <w:sz w:val="22"/>
          <w:szCs w:val="22"/>
        </w:rPr>
        <w:tab/>
      </w:r>
      <w:r w:rsidRPr="00432094">
        <w:rPr>
          <w:rFonts w:cs="v4.2.0"/>
          <w:snapToGrid w:val="0"/>
        </w:rPr>
        <w:t>Test Purpose and Environment</w:t>
      </w:r>
      <w:r>
        <w:tab/>
        <w:t>1788</w:t>
      </w:r>
    </w:p>
    <w:p w:rsidR="009B3506" w:rsidRDefault="009B3506">
      <w:pPr>
        <w:pStyle w:val="TOC4"/>
        <w:rPr>
          <w:rFonts w:asciiTheme="minorHAnsi" w:eastAsiaTheme="minorEastAsia" w:hAnsiTheme="minorHAnsi" w:cstheme="minorBidi"/>
          <w:sz w:val="22"/>
          <w:szCs w:val="22"/>
        </w:rPr>
      </w:pPr>
      <w:r w:rsidRPr="009B3506">
        <w:t>A.8.1.32.2</w:t>
      </w:r>
      <w:r w:rsidRPr="009B3506">
        <w:rPr>
          <w:rFonts w:asciiTheme="minorHAnsi" w:eastAsiaTheme="minorEastAsia" w:hAnsiTheme="minorHAnsi"/>
          <w:sz w:val="22"/>
          <w:szCs w:val="22"/>
        </w:rPr>
        <w:tab/>
      </w:r>
      <w:r w:rsidRPr="00432094">
        <w:rPr>
          <w:rFonts w:cs="v4.2.0"/>
          <w:snapToGrid w:val="0"/>
        </w:rPr>
        <w:t>Test Requirements</w:t>
      </w:r>
      <w:r>
        <w:tab/>
        <w:t>1789</w:t>
      </w:r>
    </w:p>
    <w:p w:rsidR="009B3506" w:rsidRDefault="009B350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1790</w:t>
      </w:r>
    </w:p>
    <w:p w:rsidR="009B3506" w:rsidRDefault="009B3506">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1790</w:t>
      </w:r>
    </w:p>
    <w:p w:rsidR="009B3506" w:rsidRDefault="009B350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1791</w:t>
      </w:r>
    </w:p>
    <w:p w:rsidR="009B3506" w:rsidRDefault="009B3506">
      <w:pPr>
        <w:pStyle w:val="TOC3"/>
        <w:rPr>
          <w:rFonts w:asciiTheme="minorHAnsi" w:eastAsiaTheme="minorEastAsia" w:hAnsiTheme="minorHAnsi" w:cstheme="minorBidi"/>
          <w:sz w:val="22"/>
          <w:szCs w:val="22"/>
        </w:rPr>
      </w:pPr>
      <w:r w:rsidRPr="009B3506">
        <w:t>A.8.1.34</w:t>
      </w:r>
      <w:r w:rsidRPr="009B3506">
        <w:rPr>
          <w:rFonts w:asciiTheme="minorHAnsi" w:eastAsiaTheme="minorEastAsia" w:hAnsiTheme="minorHAnsi"/>
          <w:sz w:val="22"/>
          <w:szCs w:val="22"/>
        </w:rPr>
        <w:tab/>
      </w:r>
      <w:r w:rsidRPr="00432094">
        <w:rPr>
          <w:rFonts w:cs="v4.2.0"/>
        </w:rPr>
        <w:t xml:space="preserve">E-UTRAN HD-FDD intra-frequency event triggered reporting under fading propagation conditions in synchronous cells for Cat-M1 UE in </w:t>
      </w:r>
      <w:r w:rsidRPr="00432094">
        <w:rPr>
          <w:rFonts w:cs="v4.2.0"/>
          <w:lang w:eastAsia="zh-CN"/>
        </w:rPr>
        <w:t>CEModeB</w:t>
      </w:r>
      <w:r>
        <w:tab/>
        <w:t>1792</w:t>
      </w:r>
    </w:p>
    <w:p w:rsidR="009B3506" w:rsidRDefault="009B3506">
      <w:pPr>
        <w:pStyle w:val="TOC4"/>
        <w:rPr>
          <w:rFonts w:asciiTheme="minorHAnsi" w:eastAsiaTheme="minorEastAsia" w:hAnsiTheme="minorHAnsi" w:cstheme="minorBidi"/>
          <w:sz w:val="22"/>
          <w:szCs w:val="22"/>
        </w:rPr>
      </w:pPr>
      <w:r w:rsidRPr="009B3506">
        <w:t>A.8.1.34.1</w:t>
      </w:r>
      <w:r w:rsidRPr="009B3506">
        <w:rPr>
          <w:rFonts w:asciiTheme="minorHAnsi" w:eastAsiaTheme="minorEastAsia" w:hAnsiTheme="minorHAnsi"/>
          <w:sz w:val="22"/>
          <w:szCs w:val="22"/>
        </w:rPr>
        <w:tab/>
      </w:r>
      <w:r w:rsidRPr="00432094">
        <w:rPr>
          <w:rFonts w:cs="v4.2.0"/>
          <w:snapToGrid w:val="0"/>
        </w:rPr>
        <w:t>Test Purpose and Environment</w:t>
      </w:r>
      <w:r>
        <w:tab/>
        <w:t>1792</w:t>
      </w:r>
    </w:p>
    <w:p w:rsidR="009B3506" w:rsidRDefault="009B3506">
      <w:pPr>
        <w:pStyle w:val="TOC4"/>
        <w:rPr>
          <w:rFonts w:asciiTheme="minorHAnsi" w:eastAsiaTheme="minorEastAsia" w:hAnsiTheme="minorHAnsi" w:cstheme="minorBidi"/>
          <w:sz w:val="22"/>
          <w:szCs w:val="22"/>
        </w:rPr>
      </w:pPr>
      <w:r w:rsidRPr="009B3506">
        <w:t>A.8.1.34.2</w:t>
      </w:r>
      <w:r w:rsidRPr="009B3506">
        <w:rPr>
          <w:rFonts w:asciiTheme="minorHAnsi" w:eastAsiaTheme="minorEastAsia" w:hAnsiTheme="minorHAnsi"/>
          <w:sz w:val="22"/>
          <w:szCs w:val="22"/>
        </w:rPr>
        <w:tab/>
      </w:r>
      <w:r w:rsidRPr="00432094">
        <w:rPr>
          <w:rFonts w:cs="v4.2.0"/>
          <w:snapToGrid w:val="0"/>
        </w:rPr>
        <w:t>Test Requirements</w:t>
      </w:r>
      <w:r>
        <w:tab/>
        <w:t>1793</w:t>
      </w:r>
    </w:p>
    <w:p w:rsidR="009B3506" w:rsidRDefault="009B350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1794</w:t>
      </w:r>
    </w:p>
    <w:p w:rsidR="009B3506" w:rsidRDefault="009B3506">
      <w:pPr>
        <w:pStyle w:val="TOC4"/>
        <w:rPr>
          <w:rFonts w:asciiTheme="minorHAnsi" w:eastAsiaTheme="minorEastAsia" w:hAnsiTheme="minorHAnsi" w:cstheme="minorBidi"/>
          <w:sz w:val="22"/>
          <w:szCs w:val="22"/>
        </w:rPr>
      </w:pPr>
      <w:r w:rsidRPr="009B3506">
        <w:t>A.8.1.35.1</w:t>
      </w:r>
      <w:r w:rsidRPr="009B3506">
        <w:rPr>
          <w:rFonts w:asciiTheme="minorHAnsi" w:eastAsiaTheme="minorEastAsia" w:hAnsiTheme="minorHAnsi" w:cstheme="minorBidi"/>
          <w:sz w:val="22"/>
          <w:szCs w:val="22"/>
        </w:rPr>
        <w:tab/>
      </w:r>
      <w:r w:rsidRPr="00432094">
        <w:rPr>
          <w:snapToGrid w:val="0"/>
        </w:rPr>
        <w:t>Test Purpose and Environment</w:t>
      </w:r>
      <w:r>
        <w:tab/>
        <w:t>1794</w:t>
      </w:r>
    </w:p>
    <w:p w:rsidR="009B3506" w:rsidRDefault="009B3506">
      <w:pPr>
        <w:pStyle w:val="TOC4"/>
        <w:rPr>
          <w:rFonts w:asciiTheme="minorHAnsi" w:eastAsiaTheme="minorEastAsia" w:hAnsiTheme="minorHAnsi" w:cstheme="minorBidi"/>
          <w:sz w:val="22"/>
          <w:szCs w:val="22"/>
        </w:rPr>
      </w:pPr>
      <w:r w:rsidRPr="009B3506">
        <w:t>A.8.1.35.2</w:t>
      </w:r>
      <w:r w:rsidRPr="009B3506">
        <w:rPr>
          <w:rFonts w:asciiTheme="minorHAnsi" w:eastAsiaTheme="minorEastAsia" w:hAnsiTheme="minorHAnsi" w:cstheme="minorBidi"/>
          <w:sz w:val="22"/>
          <w:szCs w:val="22"/>
        </w:rPr>
        <w:tab/>
      </w:r>
      <w:r w:rsidRPr="00432094">
        <w:rPr>
          <w:snapToGrid w:val="0"/>
        </w:rPr>
        <w:t>Test Requirements</w:t>
      </w:r>
      <w:r>
        <w:tab/>
        <w:t>1795</w:t>
      </w:r>
    </w:p>
    <w:p w:rsidR="009B3506" w:rsidRDefault="009B3506">
      <w:pPr>
        <w:pStyle w:val="TOC3"/>
        <w:rPr>
          <w:rFonts w:asciiTheme="minorHAnsi" w:eastAsiaTheme="minorEastAsia" w:hAnsiTheme="minorHAnsi" w:cstheme="minorBidi"/>
          <w:sz w:val="22"/>
          <w:szCs w:val="22"/>
        </w:rPr>
      </w:pPr>
      <w:r w:rsidRPr="009B3506">
        <w:t>A.8.1.36</w:t>
      </w:r>
      <w:r w:rsidRPr="009B350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1796</w:t>
      </w:r>
    </w:p>
    <w:p w:rsidR="009B3506" w:rsidRDefault="009B3506">
      <w:pPr>
        <w:pStyle w:val="TOC4"/>
        <w:rPr>
          <w:rFonts w:asciiTheme="minorHAnsi" w:eastAsiaTheme="minorEastAsia" w:hAnsiTheme="minorHAnsi" w:cstheme="minorBidi"/>
          <w:sz w:val="22"/>
          <w:szCs w:val="22"/>
        </w:rPr>
      </w:pPr>
      <w:r w:rsidRPr="009B3506">
        <w:t>A.8.1.36.1</w:t>
      </w:r>
      <w:r w:rsidRPr="009B3506">
        <w:rPr>
          <w:rFonts w:asciiTheme="minorHAnsi" w:eastAsiaTheme="minorEastAsia" w:hAnsiTheme="minorHAnsi" w:cstheme="minorBidi"/>
          <w:sz w:val="22"/>
          <w:szCs w:val="22"/>
        </w:rPr>
        <w:tab/>
      </w:r>
      <w:r w:rsidRPr="00432094">
        <w:rPr>
          <w:snapToGrid w:val="0"/>
        </w:rPr>
        <w:t>Test Purpose and Environment</w:t>
      </w:r>
      <w:r>
        <w:tab/>
        <w:t>1796</w:t>
      </w:r>
    </w:p>
    <w:p w:rsidR="009B3506" w:rsidRDefault="009B3506">
      <w:pPr>
        <w:pStyle w:val="TOC4"/>
        <w:rPr>
          <w:rFonts w:asciiTheme="minorHAnsi" w:eastAsiaTheme="minorEastAsia" w:hAnsiTheme="minorHAnsi" w:cstheme="minorBidi"/>
          <w:sz w:val="22"/>
          <w:szCs w:val="22"/>
        </w:rPr>
      </w:pPr>
      <w:r w:rsidRPr="009B3506">
        <w:t>A.8.1.36.2</w:t>
      </w:r>
      <w:r w:rsidRPr="009B3506">
        <w:rPr>
          <w:rFonts w:asciiTheme="minorHAnsi" w:eastAsiaTheme="minorEastAsia" w:hAnsiTheme="minorHAnsi" w:cstheme="minorBidi"/>
          <w:sz w:val="22"/>
          <w:szCs w:val="22"/>
        </w:rPr>
        <w:tab/>
      </w:r>
      <w:r w:rsidRPr="00432094">
        <w:rPr>
          <w:snapToGrid w:val="0"/>
        </w:rPr>
        <w:t>Test Requirements</w:t>
      </w:r>
      <w:r>
        <w:tab/>
        <w:t>1797</w:t>
      </w:r>
    </w:p>
    <w:p w:rsidR="009B3506" w:rsidRDefault="009B3506">
      <w:pPr>
        <w:pStyle w:val="TOC3"/>
        <w:rPr>
          <w:rFonts w:asciiTheme="minorHAnsi" w:eastAsiaTheme="minorEastAsia" w:hAnsiTheme="minorHAnsi" w:cstheme="minorBidi"/>
          <w:sz w:val="22"/>
          <w:szCs w:val="22"/>
        </w:rPr>
      </w:pPr>
      <w:r w:rsidRPr="009B3506">
        <w:t>A.8.1.37</w:t>
      </w:r>
      <w:r w:rsidRPr="009B350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1798</w:t>
      </w:r>
    </w:p>
    <w:p w:rsidR="009B3506" w:rsidRDefault="009B3506">
      <w:pPr>
        <w:pStyle w:val="TOC4"/>
        <w:rPr>
          <w:rFonts w:asciiTheme="minorHAnsi" w:eastAsiaTheme="minorEastAsia" w:hAnsiTheme="minorHAnsi" w:cstheme="minorBidi"/>
          <w:sz w:val="22"/>
          <w:szCs w:val="22"/>
        </w:rPr>
      </w:pPr>
      <w:r w:rsidRPr="009B3506">
        <w:t>A.8.1.37.1</w:t>
      </w:r>
      <w:r w:rsidRPr="009B3506">
        <w:rPr>
          <w:rFonts w:asciiTheme="minorHAnsi" w:eastAsiaTheme="minorEastAsia" w:hAnsiTheme="minorHAnsi" w:cstheme="minorBidi"/>
          <w:sz w:val="22"/>
          <w:szCs w:val="22"/>
        </w:rPr>
        <w:tab/>
      </w:r>
      <w:r w:rsidRPr="00432094">
        <w:rPr>
          <w:snapToGrid w:val="0"/>
        </w:rPr>
        <w:t>Test Purpose and Environment</w:t>
      </w:r>
      <w:r>
        <w:tab/>
        <w:t>1798</w:t>
      </w:r>
    </w:p>
    <w:p w:rsidR="009B3506" w:rsidRDefault="009B3506">
      <w:pPr>
        <w:pStyle w:val="TOC4"/>
        <w:rPr>
          <w:rFonts w:asciiTheme="minorHAnsi" w:eastAsiaTheme="minorEastAsia" w:hAnsiTheme="minorHAnsi" w:cstheme="minorBidi"/>
          <w:sz w:val="22"/>
          <w:szCs w:val="22"/>
        </w:rPr>
      </w:pPr>
      <w:r w:rsidRPr="009B3506">
        <w:t>A.8.1.37.2</w:t>
      </w:r>
      <w:r w:rsidRPr="009B3506">
        <w:rPr>
          <w:rFonts w:asciiTheme="minorHAnsi" w:eastAsiaTheme="minorEastAsia" w:hAnsiTheme="minorHAnsi" w:cstheme="minorBidi"/>
          <w:sz w:val="22"/>
          <w:szCs w:val="22"/>
        </w:rPr>
        <w:tab/>
      </w:r>
      <w:r w:rsidRPr="00432094">
        <w:rPr>
          <w:snapToGrid w:val="0"/>
        </w:rPr>
        <w:t>Test Requirements</w:t>
      </w:r>
      <w:r>
        <w:tab/>
        <w:t>1800</w:t>
      </w:r>
    </w:p>
    <w:p w:rsidR="009B3506" w:rsidRDefault="009B3506">
      <w:pPr>
        <w:pStyle w:val="TOC3"/>
        <w:rPr>
          <w:rFonts w:asciiTheme="minorHAnsi" w:eastAsiaTheme="minorEastAsia" w:hAnsiTheme="minorHAnsi" w:cstheme="minorBidi"/>
          <w:sz w:val="22"/>
          <w:szCs w:val="22"/>
        </w:rPr>
      </w:pPr>
      <w:r w:rsidRPr="009B3506">
        <w:t>A.8.1.38</w:t>
      </w:r>
      <w:r w:rsidRPr="009B350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1800</w:t>
      </w:r>
    </w:p>
    <w:p w:rsidR="009B3506" w:rsidRDefault="009B3506">
      <w:pPr>
        <w:pStyle w:val="TOC4"/>
        <w:rPr>
          <w:rFonts w:asciiTheme="minorHAnsi" w:eastAsiaTheme="minorEastAsia" w:hAnsiTheme="minorHAnsi" w:cstheme="minorBidi"/>
          <w:sz w:val="22"/>
          <w:szCs w:val="22"/>
        </w:rPr>
      </w:pPr>
      <w:r w:rsidRPr="009B3506">
        <w:t>A.8.1.38.1</w:t>
      </w:r>
      <w:r w:rsidRPr="009B3506">
        <w:rPr>
          <w:rFonts w:asciiTheme="minorHAnsi" w:eastAsiaTheme="minorEastAsia" w:hAnsiTheme="minorHAnsi" w:cstheme="minorBidi"/>
          <w:sz w:val="22"/>
          <w:szCs w:val="22"/>
        </w:rPr>
        <w:tab/>
      </w:r>
      <w:r w:rsidRPr="00432094">
        <w:rPr>
          <w:snapToGrid w:val="0"/>
        </w:rPr>
        <w:t>Test Purpose and Environment</w:t>
      </w:r>
      <w:r>
        <w:tab/>
        <w:t>1800</w:t>
      </w:r>
    </w:p>
    <w:p w:rsidR="009B3506" w:rsidRDefault="009B3506">
      <w:pPr>
        <w:pStyle w:val="TOC4"/>
        <w:rPr>
          <w:rFonts w:asciiTheme="minorHAnsi" w:eastAsiaTheme="minorEastAsia" w:hAnsiTheme="minorHAnsi" w:cstheme="minorBidi"/>
          <w:sz w:val="22"/>
          <w:szCs w:val="22"/>
        </w:rPr>
      </w:pPr>
      <w:r w:rsidRPr="009B3506">
        <w:lastRenderedPageBreak/>
        <w:t>A.8.1.38.2</w:t>
      </w:r>
      <w:r w:rsidRPr="009B3506">
        <w:rPr>
          <w:rFonts w:asciiTheme="minorHAnsi" w:eastAsiaTheme="minorEastAsia" w:hAnsiTheme="minorHAnsi" w:cstheme="minorBidi"/>
          <w:sz w:val="22"/>
          <w:szCs w:val="22"/>
        </w:rPr>
        <w:tab/>
      </w:r>
      <w:r w:rsidRPr="00432094">
        <w:rPr>
          <w:snapToGrid w:val="0"/>
        </w:rPr>
        <w:t>Test Requirements</w:t>
      </w:r>
      <w:r>
        <w:tab/>
        <w:t>1801</w:t>
      </w:r>
    </w:p>
    <w:p w:rsidR="009B3506" w:rsidRDefault="009B3506">
      <w:pPr>
        <w:pStyle w:val="TOC3"/>
        <w:rPr>
          <w:rFonts w:asciiTheme="minorHAnsi" w:eastAsiaTheme="minorEastAsia" w:hAnsiTheme="minorHAnsi" w:cstheme="minorBidi"/>
          <w:sz w:val="22"/>
          <w:szCs w:val="22"/>
        </w:rPr>
      </w:pPr>
      <w:r w:rsidRPr="009B3506">
        <w:t>A.8.1.39</w:t>
      </w:r>
      <w:r w:rsidRPr="009B350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1802</w:t>
      </w:r>
    </w:p>
    <w:p w:rsidR="009B3506" w:rsidRDefault="009B3506">
      <w:pPr>
        <w:pStyle w:val="TOC4"/>
        <w:rPr>
          <w:rFonts w:asciiTheme="minorHAnsi" w:eastAsiaTheme="minorEastAsia" w:hAnsiTheme="minorHAnsi" w:cstheme="minorBidi"/>
          <w:sz w:val="22"/>
          <w:szCs w:val="22"/>
        </w:rPr>
      </w:pPr>
      <w:r w:rsidRPr="009B3506">
        <w:t>A.8.1.39.1</w:t>
      </w:r>
      <w:r w:rsidRPr="009B3506">
        <w:rPr>
          <w:rFonts w:asciiTheme="minorHAnsi" w:eastAsiaTheme="minorEastAsia" w:hAnsiTheme="minorHAnsi" w:cstheme="minorBidi"/>
          <w:sz w:val="22"/>
          <w:szCs w:val="22"/>
        </w:rPr>
        <w:tab/>
      </w:r>
      <w:r w:rsidRPr="00432094">
        <w:rPr>
          <w:snapToGrid w:val="0"/>
        </w:rPr>
        <w:t>Test Purpose and Environment</w:t>
      </w:r>
      <w:r>
        <w:tab/>
        <w:t>1802</w:t>
      </w:r>
    </w:p>
    <w:p w:rsidR="009B3506" w:rsidRDefault="009B3506">
      <w:pPr>
        <w:pStyle w:val="TOC4"/>
        <w:rPr>
          <w:rFonts w:asciiTheme="minorHAnsi" w:eastAsiaTheme="minorEastAsia" w:hAnsiTheme="minorHAnsi" w:cstheme="minorBidi"/>
          <w:sz w:val="22"/>
          <w:szCs w:val="22"/>
        </w:rPr>
      </w:pPr>
      <w:r w:rsidRPr="009B3506">
        <w:t>A.8.1.39.2</w:t>
      </w:r>
      <w:r w:rsidRPr="009B3506">
        <w:rPr>
          <w:rFonts w:asciiTheme="minorHAnsi" w:eastAsiaTheme="minorEastAsia" w:hAnsiTheme="minorHAnsi" w:cstheme="minorBidi"/>
          <w:sz w:val="22"/>
          <w:szCs w:val="22"/>
        </w:rPr>
        <w:tab/>
      </w:r>
      <w:r w:rsidRPr="00432094">
        <w:rPr>
          <w:snapToGrid w:val="0"/>
        </w:rPr>
        <w:t>Test Requirements</w:t>
      </w:r>
      <w:r>
        <w:tab/>
        <w:t>1804</w:t>
      </w:r>
    </w:p>
    <w:p w:rsidR="009B3506" w:rsidRDefault="009B3506">
      <w:pPr>
        <w:pStyle w:val="TOC3"/>
        <w:rPr>
          <w:rFonts w:asciiTheme="minorHAnsi" w:eastAsiaTheme="minorEastAsia" w:hAnsiTheme="minorHAnsi" w:cstheme="minorBidi"/>
          <w:sz w:val="22"/>
          <w:szCs w:val="22"/>
        </w:rPr>
      </w:pPr>
      <w:r w:rsidRPr="009B3506">
        <w:t>A.8.1.40</w:t>
      </w:r>
      <w:r w:rsidRPr="009B3506">
        <w:rPr>
          <w:rFonts w:asciiTheme="minorHAnsi" w:eastAsiaTheme="minorEastAsia" w:hAnsiTheme="minorHAnsi"/>
          <w:sz w:val="22"/>
          <w:szCs w:val="22"/>
        </w:rPr>
        <w:tab/>
      </w:r>
      <w:r w:rsidRPr="00432094">
        <w:rPr>
          <w:rFonts w:cs="Arial"/>
        </w:rPr>
        <w:t xml:space="preserve">E-UTRAN FDD-FDD intra-frequency event triggered reporting with DRX for UE configured with </w:t>
      </w:r>
      <w:r w:rsidRPr="00432094">
        <w:rPr>
          <w:rFonts w:cs="Arial"/>
          <w:i/>
        </w:rPr>
        <w:t>highSpeedEnhancedMeasFlag</w:t>
      </w:r>
      <w:r>
        <w:tab/>
        <w:t>1804</w:t>
      </w:r>
    </w:p>
    <w:p w:rsidR="009B3506" w:rsidRDefault="009B3506">
      <w:pPr>
        <w:pStyle w:val="TOC4"/>
        <w:rPr>
          <w:rFonts w:asciiTheme="minorHAnsi" w:eastAsiaTheme="minorEastAsia" w:hAnsiTheme="minorHAnsi" w:cstheme="minorBidi"/>
          <w:sz w:val="22"/>
          <w:szCs w:val="22"/>
        </w:rPr>
      </w:pPr>
      <w:r w:rsidRPr="009B3506">
        <w:t>A.8.1.40.</w:t>
      </w:r>
      <w:r w:rsidRPr="009B3506">
        <w:rPr>
          <w:lang w:eastAsia="zh-CN"/>
        </w:rPr>
        <w:t>1</w:t>
      </w:r>
      <w:r w:rsidRPr="009B3506">
        <w:rPr>
          <w:rFonts w:asciiTheme="minorHAnsi" w:eastAsiaTheme="minorEastAsia" w:hAnsiTheme="minorHAnsi"/>
          <w:sz w:val="22"/>
          <w:szCs w:val="22"/>
        </w:rPr>
        <w:tab/>
      </w:r>
      <w:r w:rsidRPr="00432094">
        <w:rPr>
          <w:rFonts w:cs="Arial"/>
          <w:snapToGrid w:val="0"/>
        </w:rPr>
        <w:t>Test Purpose and Environment</w:t>
      </w:r>
      <w:r>
        <w:tab/>
        <w:t>1804</w:t>
      </w:r>
    </w:p>
    <w:p w:rsidR="009B3506" w:rsidRDefault="009B3506">
      <w:pPr>
        <w:pStyle w:val="TOC4"/>
        <w:rPr>
          <w:rFonts w:asciiTheme="minorHAnsi" w:eastAsiaTheme="minorEastAsia" w:hAnsiTheme="minorHAnsi" w:cstheme="minorBidi"/>
          <w:sz w:val="22"/>
          <w:szCs w:val="22"/>
        </w:rPr>
      </w:pPr>
      <w:r w:rsidRPr="009B3506">
        <w:t>A.8.1.40.2</w:t>
      </w:r>
      <w:r w:rsidRPr="009B3506">
        <w:rPr>
          <w:rFonts w:asciiTheme="minorHAnsi" w:eastAsiaTheme="minorEastAsia" w:hAnsiTheme="minorHAnsi"/>
          <w:sz w:val="22"/>
          <w:szCs w:val="22"/>
        </w:rPr>
        <w:tab/>
      </w:r>
      <w:r w:rsidRPr="00432094">
        <w:rPr>
          <w:rFonts w:cs="Arial"/>
          <w:snapToGrid w:val="0"/>
        </w:rPr>
        <w:t>Test Requirements</w:t>
      </w:r>
      <w:r>
        <w:tab/>
        <w:t>1806</w:t>
      </w:r>
    </w:p>
    <w:p w:rsidR="009B3506" w:rsidRDefault="009B350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432094">
        <w:rPr>
          <w:rFonts w:cs="v4.2.0"/>
        </w:rPr>
        <w:t>E-UTRAN FDD intra-frequency event triggered reporting for serving cell under fading propagation conditions for UE category M1 in CEModeA</w:t>
      </w:r>
      <w:r w:rsidRPr="00432094">
        <w:rPr>
          <w:rFonts w:cs="v4.2.0"/>
          <w:lang w:eastAsia="zh-CN"/>
        </w:rPr>
        <w:t xml:space="preserve"> without gap</w:t>
      </w:r>
      <w:r>
        <w:tab/>
        <w:t>1806</w:t>
      </w:r>
    </w:p>
    <w:p w:rsidR="009B3506" w:rsidRDefault="009B3506">
      <w:pPr>
        <w:pStyle w:val="TOC4"/>
        <w:rPr>
          <w:rFonts w:asciiTheme="minorHAnsi" w:eastAsiaTheme="minorEastAsia" w:hAnsiTheme="minorHAnsi" w:cstheme="minorBidi"/>
          <w:sz w:val="22"/>
          <w:szCs w:val="22"/>
        </w:rPr>
      </w:pPr>
      <w:r w:rsidRPr="009B3506">
        <w:t>A.8.1.41.1</w:t>
      </w:r>
      <w:r w:rsidRPr="009B3506">
        <w:rPr>
          <w:rFonts w:asciiTheme="minorHAnsi" w:eastAsiaTheme="minorEastAsia" w:hAnsiTheme="minorHAnsi" w:cstheme="minorBidi"/>
          <w:sz w:val="22"/>
          <w:szCs w:val="22"/>
        </w:rPr>
        <w:tab/>
      </w:r>
      <w:r w:rsidRPr="00432094">
        <w:rPr>
          <w:snapToGrid w:val="0"/>
        </w:rPr>
        <w:t>Test Purpose and Environment</w:t>
      </w:r>
      <w:r>
        <w:tab/>
        <w:t>1806</w:t>
      </w:r>
    </w:p>
    <w:p w:rsidR="009B3506" w:rsidRDefault="009B3506">
      <w:pPr>
        <w:pStyle w:val="TOC4"/>
        <w:rPr>
          <w:rFonts w:asciiTheme="minorHAnsi" w:eastAsiaTheme="minorEastAsia" w:hAnsiTheme="minorHAnsi" w:cstheme="minorBidi"/>
          <w:sz w:val="22"/>
          <w:szCs w:val="22"/>
        </w:rPr>
      </w:pPr>
      <w:r w:rsidRPr="009B3506">
        <w:t>A.8.1.41.2</w:t>
      </w:r>
      <w:r w:rsidRPr="009B3506">
        <w:rPr>
          <w:rFonts w:asciiTheme="minorHAnsi" w:eastAsiaTheme="minorEastAsia" w:hAnsiTheme="minorHAnsi" w:cstheme="minorBidi"/>
          <w:sz w:val="22"/>
          <w:szCs w:val="22"/>
        </w:rPr>
        <w:tab/>
      </w:r>
      <w:r w:rsidRPr="00432094">
        <w:rPr>
          <w:snapToGrid w:val="0"/>
        </w:rPr>
        <w:t>Test Requirement</w:t>
      </w:r>
      <w:r>
        <w:tab/>
        <w:t>1808</w:t>
      </w:r>
    </w:p>
    <w:p w:rsidR="009B3506" w:rsidRDefault="009B350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432094">
        <w:rPr>
          <w:rFonts w:cs="v4.2.0"/>
        </w:rPr>
        <w:t>E-UTRAN HD-FDD intra-frequency event triggered reporting for serving cell under fading propagation conditions for UE category M1 in CEModeA</w:t>
      </w:r>
      <w:r w:rsidRPr="00432094">
        <w:rPr>
          <w:rFonts w:cs="v4.2.0"/>
          <w:lang w:eastAsia="zh-CN"/>
        </w:rPr>
        <w:t xml:space="preserve"> without gap</w:t>
      </w:r>
      <w:r>
        <w:tab/>
        <w:t>1808</w:t>
      </w:r>
    </w:p>
    <w:p w:rsidR="009B3506" w:rsidRDefault="009B3506">
      <w:pPr>
        <w:pStyle w:val="TOC4"/>
        <w:rPr>
          <w:rFonts w:asciiTheme="minorHAnsi" w:eastAsiaTheme="minorEastAsia" w:hAnsiTheme="minorHAnsi" w:cstheme="minorBidi"/>
          <w:sz w:val="22"/>
          <w:szCs w:val="22"/>
        </w:rPr>
      </w:pPr>
      <w:r w:rsidRPr="009B3506">
        <w:t>A.8.1.42.1</w:t>
      </w:r>
      <w:r w:rsidRPr="009B3506">
        <w:rPr>
          <w:rFonts w:asciiTheme="minorHAnsi" w:eastAsiaTheme="minorEastAsia" w:hAnsiTheme="minorHAnsi" w:cstheme="minorBidi"/>
          <w:sz w:val="22"/>
          <w:szCs w:val="22"/>
        </w:rPr>
        <w:tab/>
      </w:r>
      <w:r w:rsidRPr="00432094">
        <w:rPr>
          <w:snapToGrid w:val="0"/>
        </w:rPr>
        <w:t>Test Purpose and Environment</w:t>
      </w:r>
      <w:r>
        <w:tab/>
        <w:t>1808</w:t>
      </w:r>
    </w:p>
    <w:p w:rsidR="009B3506" w:rsidRDefault="009B3506">
      <w:pPr>
        <w:pStyle w:val="TOC4"/>
        <w:rPr>
          <w:rFonts w:asciiTheme="minorHAnsi" w:eastAsiaTheme="minorEastAsia" w:hAnsiTheme="minorHAnsi" w:cstheme="minorBidi"/>
          <w:sz w:val="22"/>
          <w:szCs w:val="22"/>
        </w:rPr>
      </w:pPr>
      <w:r w:rsidRPr="009B3506">
        <w:t>A.8.1.42.2</w:t>
      </w:r>
      <w:r w:rsidRPr="009B3506">
        <w:rPr>
          <w:rFonts w:asciiTheme="minorHAnsi" w:eastAsiaTheme="minorEastAsia" w:hAnsiTheme="minorHAnsi" w:cstheme="minorBidi"/>
          <w:sz w:val="22"/>
          <w:szCs w:val="22"/>
        </w:rPr>
        <w:tab/>
      </w:r>
      <w:r w:rsidRPr="00432094">
        <w:rPr>
          <w:snapToGrid w:val="0"/>
        </w:rPr>
        <w:t>Test Requirement</w:t>
      </w:r>
      <w:r>
        <w:tab/>
        <w:t>1809</w:t>
      </w:r>
    </w:p>
    <w:p w:rsidR="009B3506" w:rsidRDefault="009B3506">
      <w:pPr>
        <w:pStyle w:val="TOC3"/>
        <w:rPr>
          <w:rFonts w:asciiTheme="minorHAnsi" w:eastAsiaTheme="minorEastAsia" w:hAnsiTheme="minorHAnsi" w:cstheme="minorBidi"/>
          <w:sz w:val="22"/>
          <w:szCs w:val="22"/>
        </w:rPr>
      </w:pPr>
      <w:r w:rsidRPr="009B3506">
        <w:t>A.8.1.4</w:t>
      </w:r>
      <w:r w:rsidRPr="009B3506">
        <w:rPr>
          <w:rFonts w:eastAsia="PMingLiU"/>
          <w:lang w:eastAsia="zh-TW"/>
        </w:rPr>
        <w:t>3</w:t>
      </w:r>
      <w:r w:rsidRPr="009B3506">
        <w:rPr>
          <w:rFonts w:asciiTheme="minorHAnsi" w:eastAsiaTheme="minorEastAsia" w:hAnsiTheme="minorHAnsi"/>
          <w:sz w:val="22"/>
          <w:szCs w:val="22"/>
        </w:rPr>
        <w:tab/>
      </w:r>
      <w:r w:rsidRPr="00432094">
        <w:rPr>
          <w:rFonts w:cs="Arial"/>
        </w:rPr>
        <w:t xml:space="preserve">E-UTRAN FDD-FDD intra-frequency event triggered reporting with DRX for UE configured with </w:t>
      </w:r>
      <w:r w:rsidRPr="00432094">
        <w:rPr>
          <w:i/>
        </w:rPr>
        <w:t>highSpeedEnhMeasFlag</w:t>
      </w:r>
      <w:r w:rsidRPr="00432094">
        <w:rPr>
          <w:i/>
          <w:lang w:eastAsia="ja-JP"/>
        </w:rPr>
        <w:t>2</w:t>
      </w:r>
      <w:r w:rsidRPr="00432094">
        <w:rPr>
          <w:i/>
        </w:rPr>
        <w:t>-</w:t>
      </w:r>
      <w:r w:rsidRPr="00432094">
        <w:rPr>
          <w:i/>
          <w:lang w:eastAsia="ja-JP"/>
        </w:rPr>
        <w:t>r16</w:t>
      </w:r>
      <w:r>
        <w:tab/>
        <w:t>1809</w:t>
      </w:r>
    </w:p>
    <w:p w:rsidR="009B3506" w:rsidRDefault="009B3506">
      <w:pPr>
        <w:pStyle w:val="TOC4"/>
        <w:rPr>
          <w:rFonts w:asciiTheme="minorHAnsi" w:eastAsiaTheme="minorEastAsia" w:hAnsiTheme="minorHAnsi" w:cstheme="minorBidi"/>
          <w:sz w:val="22"/>
          <w:szCs w:val="22"/>
        </w:rPr>
      </w:pPr>
      <w:r w:rsidRPr="009B3506">
        <w:t>A.8.1.43.</w:t>
      </w:r>
      <w:r w:rsidRPr="009B3506">
        <w:rPr>
          <w:lang w:eastAsia="zh-CN"/>
        </w:rPr>
        <w:t>1</w:t>
      </w:r>
      <w:r w:rsidRPr="009B3506">
        <w:rPr>
          <w:rFonts w:asciiTheme="minorHAnsi" w:eastAsiaTheme="minorEastAsia" w:hAnsiTheme="minorHAnsi"/>
          <w:sz w:val="22"/>
          <w:szCs w:val="22"/>
        </w:rPr>
        <w:tab/>
      </w:r>
      <w:r w:rsidRPr="00432094">
        <w:rPr>
          <w:rFonts w:cs="Arial"/>
          <w:snapToGrid w:val="0"/>
        </w:rPr>
        <w:t>Test Purpose and Environment</w:t>
      </w:r>
      <w:r>
        <w:tab/>
        <w:t>1809</w:t>
      </w:r>
    </w:p>
    <w:p w:rsidR="009B3506" w:rsidRDefault="009B3506">
      <w:pPr>
        <w:pStyle w:val="TOC4"/>
        <w:rPr>
          <w:rFonts w:asciiTheme="minorHAnsi" w:eastAsiaTheme="minorEastAsia" w:hAnsiTheme="minorHAnsi" w:cstheme="minorBidi"/>
          <w:sz w:val="22"/>
          <w:szCs w:val="22"/>
        </w:rPr>
      </w:pPr>
      <w:r w:rsidRPr="009B3506">
        <w:t>A.8.1.43.2</w:t>
      </w:r>
      <w:r w:rsidRPr="009B3506">
        <w:rPr>
          <w:rFonts w:asciiTheme="minorHAnsi" w:eastAsiaTheme="minorEastAsia" w:hAnsiTheme="minorHAnsi"/>
          <w:sz w:val="22"/>
          <w:szCs w:val="22"/>
        </w:rPr>
        <w:tab/>
      </w:r>
      <w:r w:rsidRPr="00432094">
        <w:rPr>
          <w:rFonts w:cs="Arial"/>
          <w:snapToGrid w:val="0"/>
        </w:rPr>
        <w:t>Test Requirements</w:t>
      </w:r>
      <w:r>
        <w:tab/>
        <w:t>1812</w:t>
      </w:r>
    </w:p>
    <w:p w:rsidR="009B3506" w:rsidRDefault="009B3506">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1812</w:t>
      </w:r>
    </w:p>
    <w:p w:rsidR="009B3506" w:rsidRDefault="009B3506">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1812</w:t>
      </w:r>
    </w:p>
    <w:p w:rsidR="009B3506" w:rsidRDefault="009B3506">
      <w:pPr>
        <w:pStyle w:val="TOC4"/>
        <w:rPr>
          <w:rFonts w:asciiTheme="minorHAnsi" w:eastAsiaTheme="minorEastAsia" w:hAnsiTheme="minorHAnsi" w:cstheme="minorBidi"/>
          <w:sz w:val="22"/>
          <w:szCs w:val="22"/>
        </w:rPr>
      </w:pPr>
      <w:r w:rsidRPr="009B3506">
        <w:t>A.8.2.1.1</w:t>
      </w:r>
      <w:r w:rsidRPr="009B3506">
        <w:rPr>
          <w:rFonts w:asciiTheme="minorHAnsi" w:eastAsiaTheme="minorEastAsia" w:hAnsiTheme="minorHAnsi"/>
          <w:sz w:val="22"/>
          <w:szCs w:val="22"/>
        </w:rPr>
        <w:tab/>
      </w:r>
      <w:r w:rsidRPr="00432094">
        <w:rPr>
          <w:rFonts w:cs="v4.2.0"/>
          <w:snapToGrid w:val="0"/>
        </w:rPr>
        <w:t>Test Purpose and Environment</w:t>
      </w:r>
      <w:r>
        <w:tab/>
        <w:t>1812</w:t>
      </w:r>
    </w:p>
    <w:p w:rsidR="009B3506" w:rsidRDefault="009B3506">
      <w:pPr>
        <w:pStyle w:val="TOC4"/>
        <w:rPr>
          <w:rFonts w:asciiTheme="minorHAnsi" w:eastAsiaTheme="minorEastAsia" w:hAnsiTheme="minorHAnsi" w:cstheme="minorBidi"/>
          <w:sz w:val="22"/>
          <w:szCs w:val="22"/>
        </w:rPr>
      </w:pPr>
      <w:r w:rsidRPr="009B3506">
        <w:t>A.8.2.1.2</w:t>
      </w:r>
      <w:r w:rsidRPr="009B3506">
        <w:rPr>
          <w:rFonts w:asciiTheme="minorHAnsi" w:eastAsiaTheme="minorEastAsia" w:hAnsiTheme="minorHAnsi"/>
          <w:sz w:val="22"/>
          <w:szCs w:val="22"/>
        </w:rPr>
        <w:tab/>
      </w:r>
      <w:r w:rsidRPr="00432094">
        <w:rPr>
          <w:rFonts w:cs="v4.2.0"/>
          <w:snapToGrid w:val="0"/>
        </w:rPr>
        <w:t>Test Requirements</w:t>
      </w:r>
      <w:r>
        <w:tab/>
        <w:t>1814</w:t>
      </w:r>
    </w:p>
    <w:p w:rsidR="009B3506" w:rsidRDefault="009B3506">
      <w:pPr>
        <w:pStyle w:val="TOC3"/>
        <w:rPr>
          <w:rFonts w:asciiTheme="minorHAnsi" w:eastAsiaTheme="minorEastAsia" w:hAnsiTheme="minorHAnsi" w:cstheme="minorBidi"/>
          <w:sz w:val="22"/>
          <w:szCs w:val="22"/>
        </w:rPr>
      </w:pPr>
      <w:r w:rsidRPr="009B3506">
        <w:t>A.8.2.2</w:t>
      </w:r>
      <w:r w:rsidRPr="009B3506">
        <w:rPr>
          <w:rFonts w:asciiTheme="minorHAnsi" w:eastAsiaTheme="minorEastAsia" w:hAnsiTheme="minorHAnsi"/>
          <w:sz w:val="22"/>
          <w:szCs w:val="22"/>
        </w:rPr>
        <w:tab/>
      </w:r>
      <w:r w:rsidRPr="00432094">
        <w:rPr>
          <w:rFonts w:cs="v4.2.0"/>
        </w:rPr>
        <w:t>E-UTRAN TDD-TDD intra-frequency event triggered reporting under fading propagation conditions in synchronous cells with DRX</w:t>
      </w:r>
      <w:r>
        <w:tab/>
        <w:t>1814</w:t>
      </w:r>
    </w:p>
    <w:p w:rsidR="009B3506" w:rsidRDefault="009B3506">
      <w:pPr>
        <w:pStyle w:val="TOC4"/>
        <w:rPr>
          <w:rFonts w:asciiTheme="minorHAnsi" w:eastAsiaTheme="minorEastAsia" w:hAnsiTheme="minorHAnsi" w:cstheme="minorBidi"/>
          <w:sz w:val="22"/>
          <w:szCs w:val="22"/>
        </w:rPr>
      </w:pPr>
      <w:r w:rsidRPr="009B3506">
        <w:t>A.8.2.2.</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1814</w:t>
      </w:r>
    </w:p>
    <w:p w:rsidR="009B3506" w:rsidRDefault="009B3506">
      <w:pPr>
        <w:pStyle w:val="TOC4"/>
        <w:rPr>
          <w:rFonts w:asciiTheme="minorHAnsi" w:eastAsiaTheme="minorEastAsia" w:hAnsiTheme="minorHAnsi" w:cstheme="minorBidi"/>
          <w:sz w:val="22"/>
          <w:szCs w:val="22"/>
        </w:rPr>
      </w:pPr>
      <w:r w:rsidRPr="009B3506">
        <w:t>A.8.2.2.2</w:t>
      </w:r>
      <w:r w:rsidRPr="009B3506">
        <w:rPr>
          <w:rFonts w:asciiTheme="minorHAnsi" w:eastAsiaTheme="minorEastAsia" w:hAnsiTheme="minorHAnsi"/>
          <w:sz w:val="22"/>
          <w:szCs w:val="22"/>
        </w:rPr>
        <w:tab/>
      </w:r>
      <w:r w:rsidRPr="00432094">
        <w:rPr>
          <w:rFonts w:cs="v4.2.0"/>
          <w:snapToGrid w:val="0"/>
        </w:rPr>
        <w:t>Test Requirements</w:t>
      </w:r>
      <w:r>
        <w:tab/>
        <w:t>1817</w:t>
      </w:r>
    </w:p>
    <w:p w:rsidR="009B3506" w:rsidRDefault="009B3506">
      <w:pPr>
        <w:pStyle w:val="TOC3"/>
        <w:rPr>
          <w:rFonts w:asciiTheme="minorHAnsi" w:eastAsiaTheme="minorEastAsia" w:hAnsiTheme="minorHAnsi" w:cstheme="minorBidi"/>
          <w:sz w:val="22"/>
          <w:szCs w:val="22"/>
        </w:rPr>
      </w:pPr>
      <w:r w:rsidRPr="009B3506">
        <w:t>A.8.2.3</w:t>
      </w:r>
      <w:r w:rsidRPr="009B350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432094">
        <w:rPr>
          <w:lang w:val="en-US"/>
        </w:rPr>
        <w:t>using autonomous gaps</w:t>
      </w:r>
      <w:r>
        <w:tab/>
        <w:t>1817</w:t>
      </w:r>
    </w:p>
    <w:p w:rsidR="009B3506" w:rsidRDefault="009B3506">
      <w:pPr>
        <w:pStyle w:val="TOC4"/>
        <w:rPr>
          <w:rFonts w:asciiTheme="minorHAnsi" w:eastAsiaTheme="minorEastAsia" w:hAnsiTheme="minorHAnsi" w:cstheme="minorBidi"/>
          <w:sz w:val="22"/>
          <w:szCs w:val="22"/>
        </w:rPr>
      </w:pPr>
      <w:r w:rsidRPr="009B3506">
        <w:t>A.8.2.3.1</w:t>
      </w:r>
      <w:r w:rsidRPr="009B3506">
        <w:rPr>
          <w:rFonts w:asciiTheme="minorHAnsi" w:eastAsiaTheme="minorEastAsia" w:hAnsiTheme="minorHAnsi" w:cstheme="minorBidi"/>
          <w:sz w:val="22"/>
          <w:szCs w:val="22"/>
        </w:rPr>
        <w:tab/>
      </w:r>
      <w:r w:rsidRPr="00432094">
        <w:rPr>
          <w:snapToGrid w:val="0"/>
        </w:rPr>
        <w:t>Test Purpose and Environment</w:t>
      </w:r>
      <w:r>
        <w:tab/>
        <w:t>1817</w:t>
      </w:r>
    </w:p>
    <w:p w:rsidR="009B3506" w:rsidRDefault="009B3506">
      <w:pPr>
        <w:pStyle w:val="TOC4"/>
        <w:rPr>
          <w:rFonts w:asciiTheme="minorHAnsi" w:eastAsiaTheme="minorEastAsia" w:hAnsiTheme="minorHAnsi" w:cstheme="minorBidi"/>
          <w:sz w:val="22"/>
          <w:szCs w:val="22"/>
        </w:rPr>
      </w:pPr>
      <w:r w:rsidRPr="009B3506">
        <w:t>A.8.2.3.2</w:t>
      </w:r>
      <w:r w:rsidRPr="009B3506">
        <w:rPr>
          <w:rFonts w:asciiTheme="minorHAnsi" w:eastAsiaTheme="minorEastAsia" w:hAnsiTheme="minorHAnsi" w:cstheme="minorBidi"/>
          <w:sz w:val="22"/>
          <w:szCs w:val="22"/>
        </w:rPr>
        <w:tab/>
      </w:r>
      <w:r w:rsidRPr="00432094">
        <w:rPr>
          <w:snapToGrid w:val="0"/>
        </w:rPr>
        <w:t>Test Requirements</w:t>
      </w:r>
      <w:r>
        <w:tab/>
        <w:t>1819</w:t>
      </w:r>
    </w:p>
    <w:p w:rsidR="009B3506" w:rsidRDefault="009B3506">
      <w:pPr>
        <w:pStyle w:val="TOC3"/>
        <w:rPr>
          <w:rFonts w:asciiTheme="minorHAnsi" w:eastAsiaTheme="minorEastAsia" w:hAnsiTheme="minorHAnsi" w:cstheme="minorBidi"/>
          <w:sz w:val="22"/>
          <w:szCs w:val="22"/>
        </w:rPr>
      </w:pPr>
      <w:r w:rsidRPr="009B3506">
        <w:t>A.8.2.4</w:t>
      </w:r>
      <w:r w:rsidRPr="009B350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432094">
        <w:rPr>
          <w:lang w:val="en-US"/>
        </w:rPr>
        <w:t>using autonomous gaps</w:t>
      </w:r>
      <w:r w:rsidRPr="00432094">
        <w:rPr>
          <w:lang w:val="en-US" w:eastAsia="zh-CN"/>
        </w:rPr>
        <w:t xml:space="preserve"> with DRX</w:t>
      </w:r>
      <w:r>
        <w:tab/>
        <w:t>1820</w:t>
      </w:r>
    </w:p>
    <w:p w:rsidR="009B3506" w:rsidRDefault="009B3506">
      <w:pPr>
        <w:pStyle w:val="TOC4"/>
        <w:rPr>
          <w:rFonts w:asciiTheme="minorHAnsi" w:eastAsiaTheme="minorEastAsia" w:hAnsiTheme="minorHAnsi" w:cstheme="minorBidi"/>
          <w:sz w:val="22"/>
          <w:szCs w:val="22"/>
        </w:rPr>
      </w:pPr>
      <w:r w:rsidRPr="009B3506">
        <w:t>A.8.2.4.1</w:t>
      </w:r>
      <w:r w:rsidRPr="009B3506">
        <w:rPr>
          <w:rFonts w:asciiTheme="minorHAnsi" w:eastAsiaTheme="minorEastAsia" w:hAnsiTheme="minorHAnsi" w:cstheme="minorBidi"/>
          <w:sz w:val="22"/>
          <w:szCs w:val="22"/>
        </w:rPr>
        <w:tab/>
      </w:r>
      <w:r w:rsidRPr="00432094">
        <w:rPr>
          <w:snapToGrid w:val="0"/>
        </w:rPr>
        <w:t>Test Purpose and Environment</w:t>
      </w:r>
      <w:r>
        <w:tab/>
        <w:t>1820</w:t>
      </w:r>
    </w:p>
    <w:p w:rsidR="009B3506" w:rsidRDefault="009B3506">
      <w:pPr>
        <w:pStyle w:val="TOC4"/>
        <w:rPr>
          <w:rFonts w:asciiTheme="minorHAnsi" w:eastAsiaTheme="minorEastAsia" w:hAnsiTheme="minorHAnsi" w:cstheme="minorBidi"/>
          <w:sz w:val="22"/>
          <w:szCs w:val="22"/>
        </w:rPr>
      </w:pPr>
      <w:r w:rsidRPr="009B3506">
        <w:t>A.8.2.4.2</w:t>
      </w:r>
      <w:r w:rsidRPr="009B3506">
        <w:rPr>
          <w:rFonts w:asciiTheme="minorHAnsi" w:eastAsiaTheme="minorEastAsia" w:hAnsiTheme="minorHAnsi" w:cstheme="minorBidi"/>
          <w:sz w:val="22"/>
          <w:szCs w:val="22"/>
        </w:rPr>
        <w:tab/>
      </w:r>
      <w:r w:rsidRPr="00432094">
        <w:rPr>
          <w:snapToGrid w:val="0"/>
        </w:rPr>
        <w:t>Test Requirements</w:t>
      </w:r>
      <w:r>
        <w:tab/>
        <w:t>1822</w:t>
      </w:r>
    </w:p>
    <w:p w:rsidR="009B3506" w:rsidRDefault="009B3506">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1822</w:t>
      </w:r>
    </w:p>
    <w:p w:rsidR="009B3506" w:rsidRDefault="009B3506">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1822</w:t>
      </w:r>
    </w:p>
    <w:p w:rsidR="009B3506" w:rsidRDefault="009B3506">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1824</w:t>
      </w:r>
    </w:p>
    <w:p w:rsidR="009B3506" w:rsidRDefault="009B3506">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1825</w:t>
      </w:r>
    </w:p>
    <w:p w:rsidR="009B3506" w:rsidRDefault="009B3506">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1825</w:t>
      </w:r>
    </w:p>
    <w:p w:rsidR="009B3506" w:rsidRDefault="009B3506">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1827</w:t>
      </w:r>
    </w:p>
    <w:p w:rsidR="009B3506" w:rsidRDefault="009B3506">
      <w:pPr>
        <w:pStyle w:val="TOC3"/>
        <w:rPr>
          <w:rFonts w:asciiTheme="minorHAnsi" w:eastAsiaTheme="minorEastAsia" w:hAnsiTheme="minorHAnsi" w:cstheme="minorBidi"/>
          <w:sz w:val="22"/>
          <w:szCs w:val="22"/>
        </w:rPr>
      </w:pPr>
      <w:r w:rsidRPr="009B3506">
        <w:t>A.8.2.7</w:t>
      </w:r>
      <w:r w:rsidRPr="009B350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32094">
        <w:rPr>
          <w:lang w:val="en-US"/>
        </w:rPr>
        <w:t>using autonomous gaps</w:t>
      </w:r>
      <w:r>
        <w:tab/>
        <w:t>1828</w:t>
      </w:r>
    </w:p>
    <w:p w:rsidR="009B3506" w:rsidRDefault="009B3506">
      <w:pPr>
        <w:pStyle w:val="TOC4"/>
        <w:rPr>
          <w:rFonts w:asciiTheme="minorHAnsi" w:eastAsiaTheme="minorEastAsia" w:hAnsiTheme="minorHAnsi" w:cstheme="minorBidi"/>
          <w:sz w:val="22"/>
          <w:szCs w:val="22"/>
        </w:rPr>
      </w:pPr>
      <w:r w:rsidRPr="009B3506">
        <w:t>A.8.2.7.1</w:t>
      </w:r>
      <w:r w:rsidRPr="009B3506">
        <w:rPr>
          <w:rFonts w:asciiTheme="minorHAnsi" w:eastAsiaTheme="minorEastAsia" w:hAnsiTheme="minorHAnsi" w:cstheme="minorBidi"/>
          <w:sz w:val="22"/>
          <w:szCs w:val="22"/>
        </w:rPr>
        <w:tab/>
      </w:r>
      <w:r w:rsidRPr="00432094">
        <w:rPr>
          <w:snapToGrid w:val="0"/>
        </w:rPr>
        <w:t>Test Purpose and Environment</w:t>
      </w:r>
      <w:r>
        <w:tab/>
        <w:t>1828</w:t>
      </w:r>
    </w:p>
    <w:p w:rsidR="009B3506" w:rsidRDefault="009B3506">
      <w:pPr>
        <w:pStyle w:val="TOC4"/>
        <w:rPr>
          <w:rFonts w:asciiTheme="minorHAnsi" w:eastAsiaTheme="minorEastAsia" w:hAnsiTheme="minorHAnsi" w:cstheme="minorBidi"/>
          <w:sz w:val="22"/>
          <w:szCs w:val="22"/>
        </w:rPr>
      </w:pPr>
      <w:r w:rsidRPr="009B3506">
        <w:t>A.8.2.7.2</w:t>
      </w:r>
      <w:r w:rsidRPr="009B3506">
        <w:rPr>
          <w:rFonts w:asciiTheme="minorHAnsi" w:eastAsiaTheme="minorEastAsia" w:hAnsiTheme="minorHAnsi" w:cstheme="minorBidi"/>
          <w:sz w:val="22"/>
          <w:szCs w:val="22"/>
        </w:rPr>
        <w:tab/>
      </w:r>
      <w:r w:rsidRPr="00432094">
        <w:rPr>
          <w:snapToGrid w:val="0"/>
        </w:rPr>
        <w:t>Test Requirements</w:t>
      </w:r>
      <w:r>
        <w:tab/>
        <w:t>1829</w:t>
      </w:r>
    </w:p>
    <w:p w:rsidR="009B3506" w:rsidRDefault="009B3506">
      <w:pPr>
        <w:pStyle w:val="TOC3"/>
        <w:rPr>
          <w:rFonts w:asciiTheme="minorHAnsi" w:eastAsiaTheme="minorEastAsia" w:hAnsiTheme="minorHAnsi" w:cstheme="minorBidi"/>
          <w:sz w:val="22"/>
          <w:szCs w:val="22"/>
        </w:rPr>
      </w:pPr>
      <w:r w:rsidRPr="009B3506">
        <w:t>A.8.2.8</w:t>
      </w:r>
      <w:r w:rsidRPr="009B350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32094">
        <w:rPr>
          <w:lang w:val="en-US"/>
        </w:rPr>
        <w:t>using autonomous gaps</w:t>
      </w:r>
      <w:r w:rsidRPr="00432094">
        <w:rPr>
          <w:lang w:val="en-US" w:eastAsia="zh-CN"/>
        </w:rPr>
        <w:t xml:space="preserve"> with DRX</w:t>
      </w:r>
      <w:r>
        <w:tab/>
        <w:t>1830</w:t>
      </w:r>
    </w:p>
    <w:p w:rsidR="009B3506" w:rsidRDefault="009B3506">
      <w:pPr>
        <w:pStyle w:val="TOC4"/>
        <w:rPr>
          <w:rFonts w:asciiTheme="minorHAnsi" w:eastAsiaTheme="minorEastAsia" w:hAnsiTheme="minorHAnsi" w:cstheme="minorBidi"/>
          <w:sz w:val="22"/>
          <w:szCs w:val="22"/>
        </w:rPr>
      </w:pPr>
      <w:r w:rsidRPr="009B3506">
        <w:t>A.8.2.8.1</w:t>
      </w:r>
      <w:r w:rsidRPr="009B3506">
        <w:rPr>
          <w:rFonts w:asciiTheme="minorHAnsi" w:eastAsiaTheme="minorEastAsia" w:hAnsiTheme="minorHAnsi" w:cstheme="minorBidi"/>
          <w:sz w:val="22"/>
          <w:szCs w:val="22"/>
        </w:rPr>
        <w:tab/>
      </w:r>
      <w:r w:rsidRPr="00432094">
        <w:rPr>
          <w:snapToGrid w:val="0"/>
        </w:rPr>
        <w:t>Test Purpose and Environment</w:t>
      </w:r>
      <w:r>
        <w:tab/>
        <w:t>1830</w:t>
      </w:r>
    </w:p>
    <w:p w:rsidR="009B3506" w:rsidRDefault="009B3506">
      <w:pPr>
        <w:pStyle w:val="TOC4"/>
        <w:rPr>
          <w:rFonts w:asciiTheme="minorHAnsi" w:eastAsiaTheme="minorEastAsia" w:hAnsiTheme="minorHAnsi" w:cstheme="minorBidi"/>
          <w:sz w:val="22"/>
          <w:szCs w:val="22"/>
        </w:rPr>
      </w:pPr>
      <w:r w:rsidRPr="009B3506">
        <w:t>A.8.2.8.2</w:t>
      </w:r>
      <w:r w:rsidRPr="009B3506">
        <w:rPr>
          <w:rFonts w:asciiTheme="minorHAnsi" w:eastAsiaTheme="minorEastAsia" w:hAnsiTheme="minorHAnsi" w:cstheme="minorBidi"/>
          <w:sz w:val="22"/>
          <w:szCs w:val="22"/>
        </w:rPr>
        <w:tab/>
      </w:r>
      <w:r w:rsidRPr="00432094">
        <w:rPr>
          <w:snapToGrid w:val="0"/>
        </w:rPr>
        <w:t>Test Requirements</w:t>
      </w:r>
      <w:r>
        <w:tab/>
        <w:t>1832</w:t>
      </w:r>
    </w:p>
    <w:p w:rsidR="009B3506" w:rsidRDefault="009B3506">
      <w:pPr>
        <w:pStyle w:val="TOC3"/>
        <w:rPr>
          <w:rFonts w:asciiTheme="minorHAnsi" w:eastAsiaTheme="minorEastAsia" w:hAnsiTheme="minorHAnsi" w:cstheme="minorBidi"/>
          <w:sz w:val="22"/>
          <w:szCs w:val="22"/>
        </w:rPr>
      </w:pPr>
      <w:r w:rsidRPr="009B3506">
        <w:t>A.8.2.9</w:t>
      </w:r>
      <w:r w:rsidRPr="009B350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32094">
        <w:rPr>
          <w:lang w:val="en-US"/>
        </w:rPr>
        <w:t>using autonomous gaps for Cat-M1 UE in CEModeB</w:t>
      </w:r>
      <w:r>
        <w:tab/>
        <w:t>1832</w:t>
      </w:r>
    </w:p>
    <w:p w:rsidR="009B3506" w:rsidRDefault="009B3506">
      <w:pPr>
        <w:pStyle w:val="TOC4"/>
        <w:rPr>
          <w:rFonts w:asciiTheme="minorHAnsi" w:eastAsiaTheme="minorEastAsia" w:hAnsiTheme="minorHAnsi" w:cstheme="minorBidi"/>
          <w:sz w:val="22"/>
          <w:szCs w:val="22"/>
        </w:rPr>
      </w:pPr>
      <w:r w:rsidRPr="009B3506">
        <w:t>A.8.2.9.1</w:t>
      </w:r>
      <w:r w:rsidRPr="009B3506">
        <w:rPr>
          <w:rFonts w:asciiTheme="minorHAnsi" w:eastAsiaTheme="minorEastAsia" w:hAnsiTheme="minorHAnsi" w:cstheme="minorBidi"/>
          <w:sz w:val="22"/>
          <w:szCs w:val="22"/>
        </w:rPr>
        <w:tab/>
      </w:r>
      <w:r w:rsidRPr="00432094">
        <w:rPr>
          <w:snapToGrid w:val="0"/>
        </w:rPr>
        <w:t>Test Purpose and Environment</w:t>
      </w:r>
      <w:r>
        <w:tab/>
        <w:t>1832</w:t>
      </w:r>
    </w:p>
    <w:p w:rsidR="009B3506" w:rsidRDefault="009B3506">
      <w:pPr>
        <w:pStyle w:val="TOC4"/>
        <w:rPr>
          <w:rFonts w:asciiTheme="minorHAnsi" w:eastAsiaTheme="minorEastAsia" w:hAnsiTheme="minorHAnsi" w:cstheme="minorBidi"/>
          <w:sz w:val="22"/>
          <w:szCs w:val="22"/>
        </w:rPr>
      </w:pPr>
      <w:r w:rsidRPr="009B3506">
        <w:t>A.8.2.9.2</w:t>
      </w:r>
      <w:r w:rsidRPr="009B3506">
        <w:rPr>
          <w:rFonts w:asciiTheme="minorHAnsi" w:eastAsiaTheme="minorEastAsia" w:hAnsiTheme="minorHAnsi" w:cstheme="minorBidi"/>
          <w:sz w:val="22"/>
          <w:szCs w:val="22"/>
        </w:rPr>
        <w:tab/>
      </w:r>
      <w:r w:rsidRPr="00432094">
        <w:rPr>
          <w:snapToGrid w:val="0"/>
        </w:rPr>
        <w:t>Test Requirements</w:t>
      </w:r>
      <w:r>
        <w:tab/>
        <w:t>1834</w:t>
      </w:r>
    </w:p>
    <w:p w:rsidR="009B3506" w:rsidRDefault="009B3506">
      <w:pPr>
        <w:pStyle w:val="TOC3"/>
        <w:rPr>
          <w:rFonts w:asciiTheme="minorHAnsi" w:eastAsiaTheme="minorEastAsia" w:hAnsiTheme="minorHAnsi" w:cstheme="minorBidi"/>
          <w:sz w:val="22"/>
          <w:szCs w:val="22"/>
        </w:rPr>
      </w:pPr>
      <w:r w:rsidRPr="009B3506">
        <w:t>A.8.2.10</w:t>
      </w:r>
      <w:r w:rsidRPr="009B350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32094">
        <w:rPr>
          <w:lang w:val="en-US"/>
        </w:rPr>
        <w:t>using autonomous gaps with DRX for Cat-M1 UE in CEModeB</w:t>
      </w:r>
      <w:r>
        <w:tab/>
        <w:t>1835</w:t>
      </w:r>
    </w:p>
    <w:p w:rsidR="009B3506" w:rsidRDefault="009B3506">
      <w:pPr>
        <w:pStyle w:val="TOC4"/>
        <w:rPr>
          <w:rFonts w:asciiTheme="minorHAnsi" w:eastAsiaTheme="minorEastAsia" w:hAnsiTheme="minorHAnsi" w:cstheme="minorBidi"/>
          <w:sz w:val="22"/>
          <w:szCs w:val="22"/>
        </w:rPr>
      </w:pPr>
      <w:r w:rsidRPr="009B3506">
        <w:t>A.8.2.10.1</w:t>
      </w:r>
      <w:r w:rsidRPr="009B3506">
        <w:rPr>
          <w:rFonts w:asciiTheme="minorHAnsi" w:eastAsiaTheme="minorEastAsia" w:hAnsiTheme="minorHAnsi" w:cstheme="minorBidi"/>
          <w:sz w:val="22"/>
          <w:szCs w:val="22"/>
        </w:rPr>
        <w:tab/>
      </w:r>
      <w:r w:rsidRPr="00432094">
        <w:rPr>
          <w:snapToGrid w:val="0"/>
        </w:rPr>
        <w:t>Test Purpose and Environment</w:t>
      </w:r>
      <w:r>
        <w:tab/>
        <w:t>1835</w:t>
      </w:r>
    </w:p>
    <w:p w:rsidR="009B3506" w:rsidRDefault="009B3506">
      <w:pPr>
        <w:pStyle w:val="TOC4"/>
        <w:rPr>
          <w:rFonts w:asciiTheme="minorHAnsi" w:eastAsiaTheme="minorEastAsia" w:hAnsiTheme="minorHAnsi" w:cstheme="minorBidi"/>
          <w:sz w:val="22"/>
          <w:szCs w:val="22"/>
        </w:rPr>
      </w:pPr>
      <w:r w:rsidRPr="009B3506">
        <w:t>A.8.2.10.2</w:t>
      </w:r>
      <w:r w:rsidRPr="009B3506">
        <w:rPr>
          <w:rFonts w:asciiTheme="minorHAnsi" w:eastAsiaTheme="minorEastAsia" w:hAnsiTheme="minorHAnsi" w:cstheme="minorBidi"/>
          <w:sz w:val="22"/>
          <w:szCs w:val="22"/>
        </w:rPr>
        <w:tab/>
      </w:r>
      <w:r w:rsidRPr="00432094">
        <w:rPr>
          <w:snapToGrid w:val="0"/>
        </w:rPr>
        <w:t>Test Requirements</w:t>
      </w:r>
      <w:r>
        <w:tab/>
        <w:t>1837</w:t>
      </w:r>
    </w:p>
    <w:p w:rsidR="009B3506" w:rsidRDefault="009B3506">
      <w:pPr>
        <w:pStyle w:val="TOC3"/>
        <w:rPr>
          <w:rFonts w:asciiTheme="minorHAnsi" w:eastAsiaTheme="minorEastAsia" w:hAnsiTheme="minorHAnsi" w:cstheme="minorBidi"/>
          <w:sz w:val="22"/>
          <w:szCs w:val="22"/>
        </w:rPr>
      </w:pPr>
      <w:r w:rsidRPr="009B3506">
        <w:lastRenderedPageBreak/>
        <w:t>A.8.2.11</w:t>
      </w:r>
      <w:r w:rsidRPr="009B3506">
        <w:rPr>
          <w:rFonts w:asciiTheme="minorHAnsi" w:eastAsiaTheme="minorEastAsia" w:hAnsiTheme="minorHAnsi"/>
          <w:sz w:val="22"/>
          <w:szCs w:val="22"/>
        </w:rPr>
        <w:tab/>
      </w:r>
      <w:r w:rsidRPr="00432094">
        <w:rPr>
          <w:rFonts w:cs="Arial"/>
        </w:rPr>
        <w:t xml:space="preserve">E-UTRAN TDD-TDD intra-frequency event triggered reporting with DRX for UE configured with </w:t>
      </w:r>
      <w:r w:rsidRPr="00432094">
        <w:rPr>
          <w:rFonts w:cs="Arial"/>
          <w:i/>
        </w:rPr>
        <w:t>highSpeedEnhancedMeasFlag</w:t>
      </w:r>
      <w:r>
        <w:tab/>
        <w:t>1837</w:t>
      </w:r>
    </w:p>
    <w:p w:rsidR="009B3506" w:rsidRDefault="009B3506">
      <w:pPr>
        <w:pStyle w:val="TOC4"/>
        <w:rPr>
          <w:rFonts w:asciiTheme="minorHAnsi" w:eastAsiaTheme="minorEastAsia" w:hAnsiTheme="minorHAnsi" w:cstheme="minorBidi"/>
          <w:sz w:val="22"/>
          <w:szCs w:val="22"/>
        </w:rPr>
      </w:pPr>
      <w:r w:rsidRPr="009B3506">
        <w:t>A.8.2.11.</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1837</w:t>
      </w:r>
    </w:p>
    <w:p w:rsidR="009B3506" w:rsidRDefault="009B3506">
      <w:pPr>
        <w:pStyle w:val="TOC4"/>
        <w:rPr>
          <w:rFonts w:asciiTheme="minorHAnsi" w:eastAsiaTheme="minorEastAsia" w:hAnsiTheme="minorHAnsi" w:cstheme="minorBidi"/>
          <w:sz w:val="22"/>
          <w:szCs w:val="22"/>
        </w:rPr>
      </w:pPr>
      <w:r w:rsidRPr="009B3506">
        <w:t>A.8.2.11.2</w:t>
      </w:r>
      <w:r w:rsidRPr="009B3506">
        <w:rPr>
          <w:rFonts w:asciiTheme="minorHAnsi" w:eastAsiaTheme="minorEastAsia" w:hAnsiTheme="minorHAnsi"/>
          <w:sz w:val="22"/>
          <w:szCs w:val="22"/>
        </w:rPr>
        <w:tab/>
      </w:r>
      <w:r w:rsidRPr="00432094">
        <w:rPr>
          <w:rFonts w:cs="Arial"/>
          <w:snapToGrid w:val="0"/>
        </w:rPr>
        <w:t>Test Requirements</w:t>
      </w:r>
      <w:r>
        <w:tab/>
        <w:t>1839</w:t>
      </w:r>
    </w:p>
    <w:p w:rsidR="009B3506" w:rsidRDefault="009B3506">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1839</w:t>
      </w:r>
    </w:p>
    <w:p w:rsidR="009B3506" w:rsidRDefault="009B3506">
      <w:pPr>
        <w:pStyle w:val="TOC4"/>
        <w:rPr>
          <w:rFonts w:asciiTheme="minorHAnsi" w:eastAsiaTheme="minorEastAsia" w:hAnsiTheme="minorHAnsi" w:cstheme="minorBidi"/>
          <w:sz w:val="22"/>
          <w:szCs w:val="22"/>
        </w:rPr>
      </w:pPr>
      <w:r w:rsidRPr="009B3506">
        <w:t>A.8.2.12.1</w:t>
      </w:r>
      <w:r w:rsidRPr="009B3506">
        <w:rPr>
          <w:rFonts w:asciiTheme="minorHAnsi" w:eastAsiaTheme="minorEastAsia" w:hAnsiTheme="minorHAnsi"/>
          <w:sz w:val="22"/>
          <w:szCs w:val="22"/>
        </w:rPr>
        <w:tab/>
      </w:r>
      <w:r w:rsidRPr="00432094">
        <w:rPr>
          <w:rFonts w:cs="v4.2.0"/>
          <w:snapToGrid w:val="0"/>
        </w:rPr>
        <w:t>Test Purpose and Environment</w:t>
      </w:r>
      <w:r>
        <w:tab/>
        <w:t>1839</w:t>
      </w:r>
    </w:p>
    <w:p w:rsidR="009B3506" w:rsidRDefault="009B3506">
      <w:pPr>
        <w:pStyle w:val="TOC4"/>
        <w:rPr>
          <w:rFonts w:asciiTheme="minorHAnsi" w:eastAsiaTheme="minorEastAsia" w:hAnsiTheme="minorHAnsi" w:cstheme="minorBidi"/>
          <w:sz w:val="22"/>
          <w:szCs w:val="22"/>
        </w:rPr>
      </w:pPr>
      <w:r w:rsidRPr="009B3506">
        <w:t>A.8.2.12.2</w:t>
      </w:r>
      <w:r w:rsidRPr="009B3506">
        <w:rPr>
          <w:rFonts w:asciiTheme="minorHAnsi" w:eastAsiaTheme="minorEastAsia" w:hAnsiTheme="minorHAnsi"/>
          <w:sz w:val="22"/>
          <w:szCs w:val="22"/>
        </w:rPr>
        <w:tab/>
      </w:r>
      <w:r w:rsidRPr="00432094">
        <w:rPr>
          <w:rFonts w:cs="v4.2.0"/>
          <w:snapToGrid w:val="0"/>
        </w:rPr>
        <w:t>Test Requirements</w:t>
      </w:r>
      <w:r>
        <w:tab/>
        <w:t>1841</w:t>
      </w:r>
    </w:p>
    <w:p w:rsidR="009B3506" w:rsidRDefault="009B3506">
      <w:pPr>
        <w:pStyle w:val="TOC3"/>
        <w:rPr>
          <w:rFonts w:asciiTheme="minorHAnsi" w:eastAsiaTheme="minorEastAsia" w:hAnsiTheme="minorHAnsi" w:cstheme="minorBidi"/>
          <w:sz w:val="22"/>
          <w:szCs w:val="22"/>
        </w:rPr>
      </w:pPr>
      <w:r w:rsidRPr="009B3506">
        <w:t>A.8.2.13</w:t>
      </w:r>
      <w:r w:rsidRPr="009B3506">
        <w:rPr>
          <w:rFonts w:asciiTheme="minorHAnsi" w:eastAsiaTheme="minorEastAsia" w:hAnsiTheme="minorHAnsi"/>
          <w:sz w:val="22"/>
          <w:szCs w:val="22"/>
        </w:rPr>
        <w:tab/>
      </w:r>
      <w:r w:rsidRPr="00432094">
        <w:rPr>
          <w:rFonts w:cs="v4.2.0"/>
        </w:rPr>
        <w:t>E-UTRAN TDD-TDD intra-frequency event triggered reporting under fading propagation conditions in synchronous cells with DRX for UE category 0</w:t>
      </w:r>
      <w:r>
        <w:tab/>
        <w:t>1842</w:t>
      </w:r>
    </w:p>
    <w:p w:rsidR="009B3506" w:rsidRDefault="009B3506">
      <w:pPr>
        <w:pStyle w:val="TOC4"/>
        <w:rPr>
          <w:rFonts w:asciiTheme="minorHAnsi" w:eastAsiaTheme="minorEastAsia" w:hAnsiTheme="minorHAnsi" w:cstheme="minorBidi"/>
          <w:sz w:val="22"/>
          <w:szCs w:val="22"/>
        </w:rPr>
      </w:pPr>
      <w:r w:rsidRPr="009B3506">
        <w:t>A.8.2.13.</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1842</w:t>
      </w:r>
    </w:p>
    <w:p w:rsidR="009B3506" w:rsidRDefault="009B3506">
      <w:pPr>
        <w:pStyle w:val="TOC4"/>
        <w:rPr>
          <w:rFonts w:asciiTheme="minorHAnsi" w:eastAsiaTheme="minorEastAsia" w:hAnsiTheme="minorHAnsi" w:cstheme="minorBidi"/>
          <w:sz w:val="22"/>
          <w:szCs w:val="22"/>
        </w:rPr>
      </w:pPr>
      <w:r w:rsidRPr="009B3506">
        <w:t>A.8.2.13.2</w:t>
      </w:r>
      <w:r w:rsidRPr="009B3506">
        <w:rPr>
          <w:rFonts w:asciiTheme="minorHAnsi" w:eastAsiaTheme="minorEastAsia" w:hAnsiTheme="minorHAnsi"/>
          <w:sz w:val="22"/>
          <w:szCs w:val="22"/>
        </w:rPr>
        <w:tab/>
      </w:r>
      <w:r w:rsidRPr="00432094">
        <w:rPr>
          <w:rFonts w:cs="v4.2.0"/>
          <w:snapToGrid w:val="0"/>
        </w:rPr>
        <w:t>Test Requirements</w:t>
      </w:r>
      <w:r>
        <w:tab/>
        <w:t>1844</w:t>
      </w:r>
    </w:p>
    <w:p w:rsidR="009B3506" w:rsidRDefault="009B3506">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432094">
        <w:rPr>
          <w:rFonts w:cs="v4.2.0"/>
        </w:rPr>
        <w:t>E-UTRAN TDD intra-frequency event triggered reporting for serving cell under fading propagation conditions for UE category M1 in CEModeA</w:t>
      </w:r>
      <w:r w:rsidRPr="00432094">
        <w:rPr>
          <w:rFonts w:cs="v4.2.0"/>
          <w:lang w:eastAsia="zh-CN"/>
        </w:rPr>
        <w:t xml:space="preserve"> without gap</w:t>
      </w:r>
      <w:r>
        <w:tab/>
        <w:t>1844</w:t>
      </w:r>
    </w:p>
    <w:p w:rsidR="009B3506" w:rsidRDefault="009B3506">
      <w:pPr>
        <w:pStyle w:val="TOC4"/>
        <w:rPr>
          <w:rFonts w:asciiTheme="minorHAnsi" w:eastAsiaTheme="minorEastAsia" w:hAnsiTheme="minorHAnsi" w:cstheme="minorBidi"/>
          <w:sz w:val="22"/>
          <w:szCs w:val="22"/>
        </w:rPr>
      </w:pPr>
      <w:r w:rsidRPr="009B3506">
        <w:t>A.8.2.14.1</w:t>
      </w:r>
      <w:r w:rsidRPr="009B3506">
        <w:rPr>
          <w:rFonts w:asciiTheme="minorHAnsi" w:eastAsiaTheme="minorEastAsia" w:hAnsiTheme="minorHAnsi" w:cstheme="minorBidi"/>
          <w:sz w:val="22"/>
          <w:szCs w:val="22"/>
        </w:rPr>
        <w:tab/>
      </w:r>
      <w:r w:rsidRPr="00432094">
        <w:rPr>
          <w:snapToGrid w:val="0"/>
        </w:rPr>
        <w:t>Test Purpose and Environment</w:t>
      </w:r>
      <w:r>
        <w:tab/>
        <w:t>1844</w:t>
      </w:r>
    </w:p>
    <w:p w:rsidR="009B3506" w:rsidRDefault="009B3506">
      <w:pPr>
        <w:pStyle w:val="TOC4"/>
        <w:rPr>
          <w:rFonts w:asciiTheme="minorHAnsi" w:eastAsiaTheme="minorEastAsia" w:hAnsiTheme="minorHAnsi" w:cstheme="minorBidi"/>
          <w:sz w:val="22"/>
          <w:szCs w:val="22"/>
        </w:rPr>
      </w:pPr>
      <w:r w:rsidRPr="009B3506">
        <w:t>A.8.2.14.2</w:t>
      </w:r>
      <w:r w:rsidRPr="009B3506">
        <w:rPr>
          <w:rFonts w:asciiTheme="minorHAnsi" w:eastAsiaTheme="minorEastAsia" w:hAnsiTheme="minorHAnsi" w:cstheme="minorBidi"/>
          <w:sz w:val="22"/>
          <w:szCs w:val="22"/>
        </w:rPr>
        <w:tab/>
      </w:r>
      <w:r w:rsidRPr="00432094">
        <w:rPr>
          <w:snapToGrid w:val="0"/>
        </w:rPr>
        <w:t>Test Requirement</w:t>
      </w:r>
      <w:r>
        <w:tab/>
        <w:t>1846</w:t>
      </w:r>
    </w:p>
    <w:p w:rsidR="009B3506" w:rsidRDefault="009B3506">
      <w:pPr>
        <w:pStyle w:val="TOC3"/>
        <w:rPr>
          <w:rFonts w:asciiTheme="minorHAnsi" w:eastAsiaTheme="minorEastAsia" w:hAnsiTheme="minorHAnsi" w:cstheme="minorBidi"/>
          <w:sz w:val="22"/>
          <w:szCs w:val="22"/>
        </w:rPr>
      </w:pPr>
      <w:r w:rsidRPr="009B3506">
        <w:t>A.8.2.1</w:t>
      </w:r>
      <w:r w:rsidRPr="009B3506">
        <w:rPr>
          <w:rFonts w:eastAsia="PMingLiU"/>
          <w:lang w:eastAsia="zh-TW"/>
        </w:rPr>
        <w:t>5</w:t>
      </w:r>
      <w:r w:rsidRPr="009B3506">
        <w:rPr>
          <w:rFonts w:asciiTheme="minorHAnsi" w:eastAsiaTheme="minorEastAsia" w:hAnsiTheme="minorHAnsi"/>
          <w:sz w:val="22"/>
          <w:szCs w:val="22"/>
        </w:rPr>
        <w:tab/>
      </w:r>
      <w:r w:rsidRPr="00432094">
        <w:rPr>
          <w:rFonts w:cs="Arial"/>
        </w:rPr>
        <w:t xml:space="preserve">E-UTRAN TDD-TDD intra-frequency event triggered reporting with DRX for UE configured with </w:t>
      </w:r>
      <w:r w:rsidRPr="00432094">
        <w:rPr>
          <w:i/>
        </w:rPr>
        <w:t>highSpeedEnhMeasFlag</w:t>
      </w:r>
      <w:r w:rsidRPr="00432094">
        <w:rPr>
          <w:i/>
          <w:lang w:eastAsia="ja-JP"/>
        </w:rPr>
        <w:t>2</w:t>
      </w:r>
      <w:r w:rsidRPr="00432094">
        <w:rPr>
          <w:i/>
        </w:rPr>
        <w:t>-</w:t>
      </w:r>
      <w:r w:rsidRPr="00432094">
        <w:rPr>
          <w:i/>
          <w:lang w:eastAsia="ja-JP"/>
        </w:rPr>
        <w:t>r16</w:t>
      </w:r>
      <w:r>
        <w:tab/>
        <w:t>1846</w:t>
      </w:r>
    </w:p>
    <w:p w:rsidR="009B3506" w:rsidRDefault="009B3506">
      <w:pPr>
        <w:pStyle w:val="TOC4"/>
        <w:rPr>
          <w:rFonts w:asciiTheme="minorHAnsi" w:eastAsiaTheme="minorEastAsia" w:hAnsiTheme="minorHAnsi" w:cstheme="minorBidi"/>
          <w:sz w:val="22"/>
          <w:szCs w:val="22"/>
        </w:rPr>
      </w:pPr>
      <w:r w:rsidRPr="009B3506">
        <w:t>A.8.2.15.</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1846</w:t>
      </w:r>
    </w:p>
    <w:p w:rsidR="009B3506" w:rsidRDefault="009B3506">
      <w:pPr>
        <w:pStyle w:val="TOC4"/>
        <w:rPr>
          <w:rFonts w:asciiTheme="minorHAnsi" w:eastAsiaTheme="minorEastAsia" w:hAnsiTheme="minorHAnsi" w:cstheme="minorBidi"/>
          <w:sz w:val="22"/>
          <w:szCs w:val="22"/>
        </w:rPr>
      </w:pPr>
      <w:r w:rsidRPr="009B3506">
        <w:t>A.8.2.15.2</w:t>
      </w:r>
      <w:r w:rsidRPr="009B3506">
        <w:rPr>
          <w:rFonts w:asciiTheme="minorHAnsi" w:eastAsiaTheme="minorEastAsia" w:hAnsiTheme="minorHAnsi"/>
          <w:sz w:val="22"/>
          <w:szCs w:val="22"/>
        </w:rPr>
        <w:tab/>
      </w:r>
      <w:r w:rsidRPr="00432094">
        <w:rPr>
          <w:rFonts w:cs="Arial"/>
          <w:snapToGrid w:val="0"/>
        </w:rPr>
        <w:t>Test Requirements</w:t>
      </w:r>
      <w:r>
        <w:tab/>
        <w:t>1848</w:t>
      </w:r>
    </w:p>
    <w:p w:rsidR="009B3506" w:rsidRDefault="009B3506">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1848</w:t>
      </w:r>
    </w:p>
    <w:p w:rsidR="009B3506" w:rsidRDefault="009B3506">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1848</w:t>
      </w:r>
    </w:p>
    <w:p w:rsidR="009B3506" w:rsidRDefault="009B3506">
      <w:pPr>
        <w:pStyle w:val="TOC4"/>
        <w:rPr>
          <w:rFonts w:asciiTheme="minorHAnsi" w:eastAsiaTheme="minorEastAsia" w:hAnsiTheme="minorHAnsi" w:cstheme="minorBidi"/>
          <w:sz w:val="22"/>
          <w:szCs w:val="22"/>
        </w:rPr>
      </w:pPr>
      <w:r w:rsidRPr="009B3506">
        <w:t>A.8.3.1.1</w:t>
      </w:r>
      <w:r w:rsidRPr="009B3506">
        <w:rPr>
          <w:rFonts w:asciiTheme="minorHAnsi" w:eastAsiaTheme="minorEastAsia" w:hAnsiTheme="minorHAnsi"/>
          <w:sz w:val="22"/>
          <w:szCs w:val="22"/>
        </w:rPr>
        <w:tab/>
      </w:r>
      <w:r w:rsidRPr="00432094">
        <w:rPr>
          <w:rFonts w:cs="v4.2.0"/>
          <w:snapToGrid w:val="0"/>
        </w:rPr>
        <w:t>Test Purpose and Environment</w:t>
      </w:r>
      <w:r>
        <w:tab/>
        <w:t>1848</w:t>
      </w:r>
    </w:p>
    <w:p w:rsidR="009B3506" w:rsidRDefault="009B3506">
      <w:pPr>
        <w:pStyle w:val="TOC4"/>
        <w:rPr>
          <w:rFonts w:asciiTheme="minorHAnsi" w:eastAsiaTheme="minorEastAsia" w:hAnsiTheme="minorHAnsi" w:cstheme="minorBidi"/>
          <w:sz w:val="22"/>
          <w:szCs w:val="22"/>
        </w:rPr>
      </w:pPr>
      <w:r w:rsidRPr="009B3506">
        <w:t>A.8.3.1.2</w:t>
      </w:r>
      <w:r w:rsidRPr="009B3506">
        <w:rPr>
          <w:rFonts w:asciiTheme="minorHAnsi" w:eastAsiaTheme="minorEastAsia" w:hAnsiTheme="minorHAnsi"/>
          <w:sz w:val="22"/>
          <w:szCs w:val="22"/>
        </w:rPr>
        <w:tab/>
      </w:r>
      <w:r w:rsidRPr="00432094">
        <w:rPr>
          <w:rFonts w:cs="v4.2.0"/>
          <w:snapToGrid w:val="0"/>
        </w:rPr>
        <w:t>Test Requirements</w:t>
      </w:r>
      <w:r>
        <w:tab/>
        <w:t>1850</w:t>
      </w:r>
    </w:p>
    <w:p w:rsidR="009B3506" w:rsidRDefault="009B3506">
      <w:pPr>
        <w:pStyle w:val="TOC3"/>
        <w:rPr>
          <w:rFonts w:asciiTheme="minorHAnsi" w:eastAsiaTheme="minorEastAsia" w:hAnsiTheme="minorHAnsi" w:cstheme="minorBidi"/>
          <w:sz w:val="22"/>
          <w:szCs w:val="22"/>
        </w:rPr>
      </w:pPr>
      <w:r w:rsidRPr="009B3506">
        <w:t>A.8.3.2</w:t>
      </w:r>
      <w:r w:rsidRPr="009B3506">
        <w:rPr>
          <w:rFonts w:asciiTheme="minorHAnsi" w:eastAsiaTheme="minorEastAsia" w:hAnsiTheme="minorHAnsi"/>
          <w:sz w:val="22"/>
          <w:szCs w:val="22"/>
        </w:rPr>
        <w:tab/>
      </w:r>
      <w:r w:rsidRPr="00432094">
        <w:rPr>
          <w:rFonts w:cs="v4.2.0"/>
        </w:rPr>
        <w:t>E-UTRAN FDD-FDD Inter-frequency event triggered reporting when DRX is used under fading propagation conditions in asynchronous cells</w:t>
      </w:r>
      <w:r>
        <w:tab/>
        <w:t>1850</w:t>
      </w:r>
    </w:p>
    <w:p w:rsidR="009B3506" w:rsidRDefault="009B3506">
      <w:pPr>
        <w:pStyle w:val="TOC4"/>
        <w:rPr>
          <w:rFonts w:asciiTheme="minorHAnsi" w:eastAsiaTheme="minorEastAsia" w:hAnsiTheme="minorHAnsi" w:cstheme="minorBidi"/>
          <w:sz w:val="22"/>
          <w:szCs w:val="22"/>
        </w:rPr>
      </w:pPr>
      <w:r w:rsidRPr="009B3506">
        <w:t>A.8.3.2.1</w:t>
      </w:r>
      <w:r w:rsidRPr="009B3506">
        <w:rPr>
          <w:rFonts w:asciiTheme="minorHAnsi" w:eastAsiaTheme="minorEastAsia" w:hAnsiTheme="minorHAnsi"/>
          <w:sz w:val="22"/>
          <w:szCs w:val="22"/>
        </w:rPr>
        <w:tab/>
      </w:r>
      <w:r w:rsidRPr="00432094">
        <w:rPr>
          <w:rFonts w:cs="v4.2.0"/>
          <w:snapToGrid w:val="0"/>
        </w:rPr>
        <w:t>Test Purpose and Environment</w:t>
      </w:r>
      <w:r>
        <w:tab/>
        <w:t>1850</w:t>
      </w:r>
    </w:p>
    <w:p w:rsidR="009B3506" w:rsidRDefault="009B3506">
      <w:pPr>
        <w:pStyle w:val="TOC4"/>
        <w:rPr>
          <w:rFonts w:asciiTheme="minorHAnsi" w:eastAsiaTheme="minorEastAsia" w:hAnsiTheme="minorHAnsi" w:cstheme="minorBidi"/>
          <w:sz w:val="22"/>
          <w:szCs w:val="22"/>
        </w:rPr>
      </w:pPr>
      <w:r w:rsidRPr="009B3506">
        <w:t>A.8.3.2.2</w:t>
      </w:r>
      <w:r w:rsidRPr="009B3506">
        <w:rPr>
          <w:rFonts w:asciiTheme="minorHAnsi" w:eastAsiaTheme="minorEastAsia" w:hAnsiTheme="minorHAnsi"/>
          <w:sz w:val="22"/>
          <w:szCs w:val="22"/>
        </w:rPr>
        <w:tab/>
      </w:r>
      <w:r w:rsidRPr="00432094">
        <w:rPr>
          <w:rFonts w:cs="v4.2.0"/>
          <w:snapToGrid w:val="0"/>
        </w:rPr>
        <w:t>Test Requirements</w:t>
      </w:r>
      <w:r>
        <w:tab/>
        <w:t>1853</w:t>
      </w:r>
    </w:p>
    <w:p w:rsidR="009B3506" w:rsidRDefault="009B3506">
      <w:pPr>
        <w:pStyle w:val="TOC3"/>
        <w:rPr>
          <w:rFonts w:asciiTheme="minorHAnsi" w:eastAsiaTheme="minorEastAsia" w:hAnsiTheme="minorHAnsi" w:cstheme="minorBidi"/>
          <w:sz w:val="22"/>
          <w:szCs w:val="22"/>
        </w:rPr>
      </w:pPr>
      <w:r w:rsidRPr="009B3506">
        <w:t>A.8.3.3</w:t>
      </w:r>
      <w:r w:rsidRPr="009B3506">
        <w:rPr>
          <w:rFonts w:asciiTheme="minorHAnsi" w:eastAsiaTheme="minorEastAsia" w:hAnsiTheme="minorHAnsi"/>
          <w:sz w:val="22"/>
          <w:szCs w:val="22"/>
        </w:rPr>
        <w:tab/>
      </w:r>
      <w:r w:rsidRPr="00432094">
        <w:rPr>
          <w:rFonts w:cs="v4.2.0"/>
        </w:rPr>
        <w:t>E-UTRAN FDD-FDD inter-frequency event triggered reporting under AWGN propagation conditions in asynchronous cells with DRX when L3 filtering is used</w:t>
      </w:r>
      <w:r>
        <w:tab/>
        <w:t>1853</w:t>
      </w:r>
    </w:p>
    <w:p w:rsidR="009B3506" w:rsidRDefault="009B3506">
      <w:pPr>
        <w:pStyle w:val="TOC4"/>
        <w:rPr>
          <w:rFonts w:asciiTheme="minorHAnsi" w:eastAsiaTheme="minorEastAsia" w:hAnsiTheme="minorHAnsi" w:cstheme="minorBidi"/>
          <w:sz w:val="22"/>
          <w:szCs w:val="22"/>
        </w:rPr>
      </w:pPr>
      <w:r w:rsidRPr="009B3506">
        <w:t>A.8.3.3.1</w:t>
      </w:r>
      <w:r w:rsidRPr="009B3506">
        <w:rPr>
          <w:rFonts w:asciiTheme="minorHAnsi" w:eastAsiaTheme="minorEastAsia" w:hAnsiTheme="minorHAnsi" w:cstheme="minorBidi"/>
          <w:sz w:val="22"/>
          <w:szCs w:val="22"/>
        </w:rPr>
        <w:tab/>
      </w:r>
      <w:r w:rsidRPr="00432094">
        <w:rPr>
          <w:snapToGrid w:val="0"/>
        </w:rPr>
        <w:t>Test Purpose and Environment</w:t>
      </w:r>
      <w:r>
        <w:tab/>
        <w:t>1853</w:t>
      </w:r>
    </w:p>
    <w:p w:rsidR="009B3506" w:rsidRDefault="009B3506">
      <w:pPr>
        <w:pStyle w:val="TOC4"/>
        <w:rPr>
          <w:rFonts w:asciiTheme="minorHAnsi" w:eastAsiaTheme="minorEastAsia" w:hAnsiTheme="minorHAnsi" w:cstheme="minorBidi"/>
          <w:sz w:val="22"/>
          <w:szCs w:val="22"/>
        </w:rPr>
      </w:pPr>
      <w:r w:rsidRPr="009B3506">
        <w:t>A.8.3.3.2</w:t>
      </w:r>
      <w:r w:rsidRPr="009B3506">
        <w:rPr>
          <w:rFonts w:asciiTheme="minorHAnsi" w:eastAsiaTheme="minorEastAsia" w:hAnsiTheme="minorHAnsi"/>
          <w:sz w:val="22"/>
          <w:szCs w:val="22"/>
        </w:rPr>
        <w:tab/>
      </w:r>
      <w:r w:rsidRPr="00432094">
        <w:rPr>
          <w:rFonts w:cs="v4.2.0"/>
          <w:snapToGrid w:val="0"/>
        </w:rPr>
        <w:t>Test Requirements</w:t>
      </w:r>
      <w:r>
        <w:tab/>
        <w:t>1856</w:t>
      </w:r>
    </w:p>
    <w:p w:rsidR="009B3506" w:rsidRDefault="009B3506">
      <w:pPr>
        <w:pStyle w:val="TOC3"/>
        <w:rPr>
          <w:rFonts w:asciiTheme="minorHAnsi" w:eastAsiaTheme="minorEastAsia" w:hAnsiTheme="minorHAnsi" w:cstheme="minorBidi"/>
          <w:sz w:val="22"/>
          <w:szCs w:val="22"/>
        </w:rPr>
      </w:pPr>
      <w:r w:rsidRPr="009B3506">
        <w:t>A.8.3.4</w:t>
      </w:r>
      <w:r w:rsidRPr="009B350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1856</w:t>
      </w:r>
    </w:p>
    <w:p w:rsidR="009B3506" w:rsidRDefault="009B3506">
      <w:pPr>
        <w:pStyle w:val="TOC4"/>
        <w:rPr>
          <w:rFonts w:asciiTheme="minorHAnsi" w:eastAsiaTheme="minorEastAsia" w:hAnsiTheme="minorHAnsi" w:cstheme="minorBidi"/>
          <w:sz w:val="22"/>
          <w:szCs w:val="22"/>
        </w:rPr>
      </w:pPr>
      <w:r w:rsidRPr="009B3506">
        <w:t>A.8.3.4.1</w:t>
      </w:r>
      <w:r w:rsidRPr="009B3506">
        <w:rPr>
          <w:rFonts w:asciiTheme="minorHAnsi" w:eastAsiaTheme="minorEastAsia" w:hAnsiTheme="minorHAnsi" w:cstheme="minorBidi"/>
          <w:sz w:val="22"/>
          <w:szCs w:val="22"/>
        </w:rPr>
        <w:tab/>
      </w:r>
      <w:r w:rsidRPr="00432094">
        <w:rPr>
          <w:snapToGrid w:val="0"/>
        </w:rPr>
        <w:t>Test Purpose and Environment</w:t>
      </w:r>
      <w:r>
        <w:tab/>
        <w:t>1856</w:t>
      </w:r>
    </w:p>
    <w:p w:rsidR="009B3506" w:rsidRDefault="009B3506">
      <w:pPr>
        <w:pStyle w:val="TOC4"/>
        <w:rPr>
          <w:rFonts w:asciiTheme="minorHAnsi" w:eastAsiaTheme="minorEastAsia" w:hAnsiTheme="minorHAnsi" w:cstheme="minorBidi"/>
          <w:sz w:val="22"/>
          <w:szCs w:val="22"/>
        </w:rPr>
      </w:pPr>
      <w:r w:rsidRPr="009B3506">
        <w:t>A.8.3.4.2</w:t>
      </w:r>
      <w:r w:rsidRPr="009B3506">
        <w:rPr>
          <w:rFonts w:asciiTheme="minorHAnsi" w:eastAsiaTheme="minorEastAsia" w:hAnsiTheme="minorHAnsi" w:cstheme="minorBidi"/>
          <w:sz w:val="22"/>
          <w:szCs w:val="22"/>
        </w:rPr>
        <w:tab/>
      </w:r>
      <w:r w:rsidRPr="00432094">
        <w:rPr>
          <w:snapToGrid w:val="0"/>
        </w:rPr>
        <w:t>Test Requirements</w:t>
      </w:r>
      <w:r>
        <w:tab/>
        <w:t>1858</w:t>
      </w:r>
    </w:p>
    <w:p w:rsidR="009B3506" w:rsidRDefault="009B3506">
      <w:pPr>
        <w:pStyle w:val="TOC3"/>
        <w:rPr>
          <w:rFonts w:asciiTheme="minorHAnsi" w:eastAsiaTheme="minorEastAsia" w:hAnsiTheme="minorHAnsi" w:cstheme="minorBidi"/>
          <w:sz w:val="22"/>
          <w:szCs w:val="22"/>
        </w:rPr>
      </w:pPr>
      <w:r w:rsidRPr="009B3506">
        <w:t>A.8.3.5</w:t>
      </w:r>
      <w:r w:rsidRPr="009B350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1858</w:t>
      </w:r>
    </w:p>
    <w:p w:rsidR="009B3506" w:rsidRDefault="009B3506">
      <w:pPr>
        <w:pStyle w:val="TOC4"/>
        <w:rPr>
          <w:rFonts w:asciiTheme="minorHAnsi" w:eastAsiaTheme="minorEastAsia" w:hAnsiTheme="minorHAnsi" w:cstheme="minorBidi"/>
          <w:sz w:val="22"/>
          <w:szCs w:val="22"/>
        </w:rPr>
      </w:pPr>
      <w:r w:rsidRPr="009B3506">
        <w:t>A.8.3.5.2</w:t>
      </w:r>
      <w:r w:rsidRPr="009B3506">
        <w:rPr>
          <w:rFonts w:asciiTheme="minorHAnsi" w:eastAsiaTheme="minorEastAsia" w:hAnsiTheme="minorHAnsi" w:cstheme="minorBidi"/>
          <w:sz w:val="22"/>
          <w:szCs w:val="22"/>
        </w:rPr>
        <w:tab/>
      </w:r>
      <w:r w:rsidRPr="00432094">
        <w:rPr>
          <w:snapToGrid w:val="0"/>
        </w:rPr>
        <w:t>Test Requirements</w:t>
      </w:r>
      <w:r>
        <w:tab/>
        <w:t>1860</w:t>
      </w:r>
    </w:p>
    <w:p w:rsidR="009B3506" w:rsidRDefault="009B3506">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1860</w:t>
      </w:r>
    </w:p>
    <w:p w:rsidR="009B3506" w:rsidRDefault="009B3506">
      <w:pPr>
        <w:pStyle w:val="TOC4"/>
        <w:rPr>
          <w:rFonts w:asciiTheme="minorHAnsi" w:eastAsiaTheme="minorEastAsia" w:hAnsiTheme="minorHAnsi" w:cstheme="minorBidi"/>
          <w:sz w:val="22"/>
          <w:szCs w:val="22"/>
        </w:rPr>
      </w:pPr>
      <w:r w:rsidRPr="009B3506">
        <w:t>A.8.3.6.1</w:t>
      </w:r>
      <w:r w:rsidRPr="009B3506">
        <w:rPr>
          <w:rFonts w:asciiTheme="minorHAnsi" w:eastAsiaTheme="minorEastAsia" w:hAnsiTheme="minorHAnsi" w:cstheme="minorBidi"/>
          <w:sz w:val="22"/>
          <w:szCs w:val="22"/>
        </w:rPr>
        <w:tab/>
      </w:r>
      <w:r w:rsidRPr="00432094">
        <w:rPr>
          <w:snapToGrid w:val="0"/>
        </w:rPr>
        <w:t>Test Purpose and Environment</w:t>
      </w:r>
      <w:r>
        <w:tab/>
        <w:t>1860</w:t>
      </w:r>
    </w:p>
    <w:p w:rsidR="009B3506" w:rsidRDefault="009B3506">
      <w:pPr>
        <w:pStyle w:val="TOC4"/>
        <w:rPr>
          <w:rFonts w:asciiTheme="minorHAnsi" w:eastAsiaTheme="minorEastAsia" w:hAnsiTheme="minorHAnsi" w:cstheme="minorBidi"/>
          <w:sz w:val="22"/>
          <w:szCs w:val="22"/>
        </w:rPr>
      </w:pPr>
      <w:r w:rsidRPr="009B3506">
        <w:t>A.8.3.6.2</w:t>
      </w:r>
      <w:r w:rsidRPr="009B3506">
        <w:rPr>
          <w:rFonts w:asciiTheme="minorHAnsi" w:eastAsiaTheme="minorEastAsia" w:hAnsiTheme="minorHAnsi" w:cstheme="minorBidi"/>
          <w:sz w:val="22"/>
          <w:szCs w:val="22"/>
        </w:rPr>
        <w:tab/>
      </w:r>
      <w:r w:rsidRPr="00432094">
        <w:rPr>
          <w:snapToGrid w:val="0"/>
        </w:rPr>
        <w:t>Test Requirements</w:t>
      </w:r>
      <w:r>
        <w:tab/>
        <w:t>1862</w:t>
      </w:r>
    </w:p>
    <w:p w:rsidR="009B3506" w:rsidRDefault="009B3506">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1863</w:t>
      </w:r>
    </w:p>
    <w:p w:rsidR="009B3506" w:rsidRDefault="009B3506">
      <w:pPr>
        <w:pStyle w:val="TOC4"/>
        <w:rPr>
          <w:rFonts w:asciiTheme="minorHAnsi" w:eastAsiaTheme="minorEastAsia" w:hAnsiTheme="minorHAnsi" w:cstheme="minorBidi"/>
          <w:sz w:val="22"/>
          <w:szCs w:val="22"/>
        </w:rPr>
      </w:pPr>
      <w:r w:rsidRPr="009B3506">
        <w:t>A.8.3.7.1</w:t>
      </w:r>
      <w:r w:rsidRPr="009B3506">
        <w:rPr>
          <w:rFonts w:asciiTheme="minorHAnsi" w:eastAsiaTheme="minorEastAsia" w:hAnsiTheme="minorHAnsi" w:cstheme="minorBidi"/>
          <w:sz w:val="22"/>
          <w:szCs w:val="22"/>
        </w:rPr>
        <w:tab/>
      </w:r>
      <w:r w:rsidRPr="00432094">
        <w:rPr>
          <w:snapToGrid w:val="0"/>
        </w:rPr>
        <w:t>Test Purpose and Environment</w:t>
      </w:r>
      <w:r>
        <w:tab/>
        <w:t>1863</w:t>
      </w:r>
    </w:p>
    <w:p w:rsidR="009B3506" w:rsidRDefault="009B3506">
      <w:pPr>
        <w:pStyle w:val="TOC4"/>
        <w:rPr>
          <w:rFonts w:asciiTheme="minorHAnsi" w:eastAsiaTheme="minorEastAsia" w:hAnsiTheme="minorHAnsi" w:cstheme="minorBidi"/>
          <w:sz w:val="22"/>
          <w:szCs w:val="22"/>
        </w:rPr>
      </w:pPr>
      <w:r w:rsidRPr="009B3506">
        <w:t>A.8.3.7.2</w:t>
      </w:r>
      <w:r w:rsidRPr="009B3506">
        <w:rPr>
          <w:rFonts w:asciiTheme="minorHAnsi" w:eastAsiaTheme="minorEastAsia" w:hAnsiTheme="minorHAnsi"/>
          <w:sz w:val="22"/>
          <w:szCs w:val="22"/>
        </w:rPr>
        <w:tab/>
      </w:r>
      <w:r w:rsidRPr="00432094">
        <w:rPr>
          <w:rFonts w:cs="v4.2.0"/>
          <w:snapToGrid w:val="0"/>
        </w:rPr>
        <w:t>Test Requirements</w:t>
      </w:r>
      <w:r>
        <w:tab/>
        <w:t>1865</w:t>
      </w:r>
    </w:p>
    <w:p w:rsidR="009B3506" w:rsidRDefault="009B3506">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1866</w:t>
      </w:r>
    </w:p>
    <w:p w:rsidR="009B3506" w:rsidRDefault="009B3506">
      <w:pPr>
        <w:pStyle w:val="TOC4"/>
        <w:rPr>
          <w:rFonts w:asciiTheme="minorHAnsi" w:eastAsiaTheme="minorEastAsia" w:hAnsiTheme="minorHAnsi" w:cstheme="minorBidi"/>
          <w:sz w:val="22"/>
          <w:szCs w:val="22"/>
        </w:rPr>
      </w:pPr>
      <w:r w:rsidRPr="009B3506">
        <w:t>A.8.3.</w:t>
      </w:r>
      <w:r w:rsidRPr="009B3506">
        <w:rPr>
          <w:lang w:eastAsia="zh-CN"/>
        </w:rPr>
        <w:t>8</w:t>
      </w:r>
      <w:r w:rsidRPr="009B3506">
        <w:t>.1</w:t>
      </w:r>
      <w:r w:rsidRPr="009B3506">
        <w:rPr>
          <w:rFonts w:asciiTheme="minorHAnsi" w:eastAsiaTheme="minorEastAsia" w:hAnsiTheme="minorHAnsi" w:cstheme="minorBidi"/>
          <w:sz w:val="22"/>
          <w:szCs w:val="22"/>
        </w:rPr>
        <w:tab/>
      </w:r>
      <w:r w:rsidRPr="00432094">
        <w:rPr>
          <w:snapToGrid w:val="0"/>
        </w:rPr>
        <w:t>Test Purpose and Environment</w:t>
      </w:r>
      <w:r>
        <w:tab/>
        <w:t>1866</w:t>
      </w:r>
    </w:p>
    <w:p w:rsidR="009B3506" w:rsidRDefault="009B3506">
      <w:pPr>
        <w:pStyle w:val="TOC4"/>
        <w:rPr>
          <w:rFonts w:asciiTheme="minorHAnsi" w:eastAsiaTheme="minorEastAsia" w:hAnsiTheme="minorHAnsi" w:cstheme="minorBidi"/>
          <w:sz w:val="22"/>
          <w:szCs w:val="22"/>
        </w:rPr>
      </w:pPr>
      <w:r w:rsidRPr="009B3506">
        <w:t>A.8.3.</w:t>
      </w:r>
      <w:r w:rsidRPr="009B3506">
        <w:rPr>
          <w:lang w:eastAsia="zh-CN"/>
        </w:rPr>
        <w:t>8</w:t>
      </w:r>
      <w:r w:rsidRPr="009B3506">
        <w:t>.2</w:t>
      </w:r>
      <w:r w:rsidRPr="009B3506">
        <w:rPr>
          <w:rFonts w:asciiTheme="minorHAnsi" w:eastAsiaTheme="minorEastAsia" w:hAnsiTheme="minorHAnsi" w:cstheme="minorBidi"/>
          <w:sz w:val="22"/>
          <w:szCs w:val="22"/>
        </w:rPr>
        <w:tab/>
      </w:r>
      <w:r w:rsidRPr="00432094">
        <w:rPr>
          <w:snapToGrid w:val="0"/>
        </w:rPr>
        <w:t>Test Requirements</w:t>
      </w:r>
      <w:r>
        <w:tab/>
        <w:t>1869</w:t>
      </w:r>
    </w:p>
    <w:p w:rsidR="009B3506" w:rsidRDefault="009B3506">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1869</w:t>
      </w:r>
    </w:p>
    <w:p w:rsidR="009B3506" w:rsidRDefault="009B3506">
      <w:pPr>
        <w:pStyle w:val="TOC4"/>
        <w:rPr>
          <w:rFonts w:asciiTheme="minorHAnsi" w:eastAsiaTheme="minorEastAsia" w:hAnsiTheme="minorHAnsi" w:cstheme="minorBidi"/>
          <w:sz w:val="22"/>
          <w:szCs w:val="22"/>
        </w:rPr>
      </w:pPr>
      <w:r w:rsidRPr="009B3506">
        <w:t>A.8.3.9.1</w:t>
      </w:r>
      <w:r w:rsidRPr="009B3506">
        <w:rPr>
          <w:rFonts w:asciiTheme="minorHAnsi" w:eastAsiaTheme="minorEastAsia" w:hAnsiTheme="minorHAnsi" w:cstheme="minorBidi"/>
          <w:sz w:val="22"/>
          <w:szCs w:val="22"/>
        </w:rPr>
        <w:tab/>
      </w:r>
      <w:r w:rsidRPr="00432094">
        <w:rPr>
          <w:snapToGrid w:val="0"/>
        </w:rPr>
        <w:t>Test Purpose and Environment</w:t>
      </w:r>
      <w:r>
        <w:tab/>
        <w:t>1869</w:t>
      </w:r>
    </w:p>
    <w:p w:rsidR="009B3506" w:rsidRDefault="009B3506">
      <w:pPr>
        <w:pStyle w:val="TOC4"/>
        <w:rPr>
          <w:rFonts w:asciiTheme="minorHAnsi" w:eastAsiaTheme="minorEastAsia" w:hAnsiTheme="minorHAnsi" w:cstheme="minorBidi"/>
          <w:sz w:val="22"/>
          <w:szCs w:val="22"/>
        </w:rPr>
      </w:pPr>
      <w:r w:rsidRPr="009B3506">
        <w:t>A.8.3.9.2</w:t>
      </w:r>
      <w:r w:rsidRPr="009B3506">
        <w:rPr>
          <w:rFonts w:asciiTheme="minorHAnsi" w:eastAsiaTheme="minorEastAsia" w:hAnsiTheme="minorHAnsi" w:cstheme="minorBidi"/>
          <w:sz w:val="22"/>
          <w:szCs w:val="22"/>
        </w:rPr>
        <w:tab/>
      </w:r>
      <w:r w:rsidRPr="00432094">
        <w:rPr>
          <w:snapToGrid w:val="0"/>
        </w:rPr>
        <w:t>Test Requirements</w:t>
      </w:r>
      <w:r>
        <w:tab/>
        <w:t>1872</w:t>
      </w:r>
    </w:p>
    <w:p w:rsidR="009B3506" w:rsidRDefault="009B3506">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1873</w:t>
      </w:r>
    </w:p>
    <w:p w:rsidR="009B3506" w:rsidRDefault="009B3506">
      <w:pPr>
        <w:pStyle w:val="TOC4"/>
        <w:rPr>
          <w:rFonts w:asciiTheme="minorHAnsi" w:eastAsiaTheme="minorEastAsia" w:hAnsiTheme="minorHAnsi" w:cstheme="minorBidi"/>
          <w:sz w:val="22"/>
          <w:szCs w:val="22"/>
        </w:rPr>
      </w:pPr>
      <w:r w:rsidRPr="009B3506">
        <w:t>A.8.3.10.1</w:t>
      </w:r>
      <w:r w:rsidRPr="009B3506">
        <w:rPr>
          <w:rFonts w:asciiTheme="minorHAnsi" w:eastAsiaTheme="minorEastAsia" w:hAnsiTheme="minorHAnsi"/>
          <w:sz w:val="22"/>
          <w:szCs w:val="22"/>
        </w:rPr>
        <w:tab/>
      </w:r>
      <w:r w:rsidRPr="00432094">
        <w:rPr>
          <w:rFonts w:cs="v4.2.0"/>
          <w:snapToGrid w:val="0"/>
        </w:rPr>
        <w:t>Test Purpose and Environment</w:t>
      </w:r>
      <w:r>
        <w:tab/>
        <w:t>1873</w:t>
      </w:r>
    </w:p>
    <w:p w:rsidR="009B3506" w:rsidRDefault="009B3506">
      <w:pPr>
        <w:pStyle w:val="TOC4"/>
        <w:rPr>
          <w:rFonts w:asciiTheme="minorHAnsi" w:eastAsiaTheme="minorEastAsia" w:hAnsiTheme="minorHAnsi" w:cstheme="minorBidi"/>
          <w:sz w:val="22"/>
          <w:szCs w:val="22"/>
        </w:rPr>
      </w:pPr>
      <w:r w:rsidRPr="009B3506">
        <w:t>A.8.3.10.2</w:t>
      </w:r>
      <w:r w:rsidRPr="009B3506">
        <w:rPr>
          <w:rFonts w:asciiTheme="minorHAnsi" w:eastAsiaTheme="minorEastAsia" w:hAnsiTheme="minorHAnsi"/>
          <w:sz w:val="22"/>
          <w:szCs w:val="22"/>
        </w:rPr>
        <w:tab/>
      </w:r>
      <w:r w:rsidRPr="00432094">
        <w:rPr>
          <w:rFonts w:cs="v4.2.0"/>
          <w:snapToGrid w:val="0"/>
        </w:rPr>
        <w:t>Test Requirements</w:t>
      </w:r>
      <w:r>
        <w:tab/>
        <w:t>1874</w:t>
      </w:r>
    </w:p>
    <w:p w:rsidR="009B3506" w:rsidRDefault="009B3506">
      <w:pPr>
        <w:pStyle w:val="TOC3"/>
        <w:rPr>
          <w:rFonts w:asciiTheme="minorHAnsi" w:eastAsiaTheme="minorEastAsia" w:hAnsiTheme="minorHAnsi" w:cstheme="minorBidi"/>
          <w:sz w:val="22"/>
          <w:szCs w:val="22"/>
        </w:rPr>
      </w:pPr>
      <w:r>
        <w:lastRenderedPageBreak/>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1874</w:t>
      </w:r>
    </w:p>
    <w:p w:rsidR="009B3506" w:rsidRDefault="009B3506">
      <w:pPr>
        <w:pStyle w:val="TOC4"/>
        <w:rPr>
          <w:rFonts w:asciiTheme="minorHAnsi" w:eastAsiaTheme="minorEastAsia" w:hAnsiTheme="minorHAnsi" w:cstheme="minorBidi"/>
          <w:sz w:val="22"/>
          <w:szCs w:val="22"/>
        </w:rPr>
      </w:pPr>
      <w:r w:rsidRPr="009B3506">
        <w:t>A.8.3.11.1</w:t>
      </w:r>
      <w:r w:rsidRPr="009B3506">
        <w:rPr>
          <w:rFonts w:asciiTheme="minorHAnsi" w:eastAsiaTheme="minorEastAsia" w:hAnsiTheme="minorHAnsi" w:cstheme="minorBidi"/>
          <w:sz w:val="22"/>
          <w:szCs w:val="22"/>
        </w:rPr>
        <w:tab/>
      </w:r>
      <w:r w:rsidRPr="00432094">
        <w:rPr>
          <w:snapToGrid w:val="0"/>
        </w:rPr>
        <w:t>Test Purpose and Environment</w:t>
      </w:r>
      <w:r>
        <w:tab/>
        <w:t>1874</w:t>
      </w:r>
    </w:p>
    <w:p w:rsidR="009B3506" w:rsidRDefault="009B3506">
      <w:pPr>
        <w:pStyle w:val="TOC4"/>
        <w:rPr>
          <w:rFonts w:asciiTheme="minorHAnsi" w:eastAsiaTheme="minorEastAsia" w:hAnsiTheme="minorHAnsi" w:cstheme="minorBidi"/>
          <w:sz w:val="22"/>
          <w:szCs w:val="22"/>
        </w:rPr>
      </w:pPr>
      <w:r w:rsidRPr="009B3506">
        <w:t>A.8.3.11.2</w:t>
      </w:r>
      <w:r w:rsidRPr="009B3506">
        <w:rPr>
          <w:rFonts w:asciiTheme="minorHAnsi" w:eastAsiaTheme="minorEastAsia" w:hAnsiTheme="minorHAnsi" w:cstheme="minorBidi"/>
          <w:sz w:val="22"/>
          <w:szCs w:val="22"/>
        </w:rPr>
        <w:tab/>
      </w:r>
      <w:r w:rsidRPr="00432094">
        <w:rPr>
          <w:snapToGrid w:val="0"/>
        </w:rPr>
        <w:t>Test Requirement</w:t>
      </w:r>
      <w:r>
        <w:tab/>
        <w:t>1876</w:t>
      </w:r>
    </w:p>
    <w:p w:rsidR="009B3506" w:rsidRDefault="009B3506">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1877</w:t>
      </w:r>
    </w:p>
    <w:p w:rsidR="009B3506" w:rsidRDefault="009B3506">
      <w:pPr>
        <w:pStyle w:val="TOC4"/>
        <w:rPr>
          <w:rFonts w:asciiTheme="minorHAnsi" w:eastAsiaTheme="minorEastAsia" w:hAnsiTheme="minorHAnsi" w:cstheme="minorBidi"/>
          <w:sz w:val="22"/>
          <w:szCs w:val="22"/>
        </w:rPr>
      </w:pPr>
      <w:r w:rsidRPr="009B3506">
        <w:t>A.8.3.12.1</w:t>
      </w:r>
      <w:r w:rsidRPr="009B3506">
        <w:rPr>
          <w:rFonts w:asciiTheme="minorHAnsi" w:eastAsiaTheme="minorEastAsia" w:hAnsiTheme="minorHAnsi" w:cstheme="minorBidi"/>
          <w:sz w:val="22"/>
          <w:szCs w:val="22"/>
        </w:rPr>
        <w:tab/>
      </w:r>
      <w:r w:rsidRPr="00432094">
        <w:rPr>
          <w:snapToGrid w:val="0"/>
        </w:rPr>
        <w:t>Test Purpose and Environment</w:t>
      </w:r>
      <w:r>
        <w:tab/>
        <w:t>1877</w:t>
      </w:r>
    </w:p>
    <w:p w:rsidR="009B3506" w:rsidRDefault="009B3506">
      <w:pPr>
        <w:pStyle w:val="TOC4"/>
        <w:rPr>
          <w:rFonts w:asciiTheme="minorHAnsi" w:eastAsiaTheme="minorEastAsia" w:hAnsiTheme="minorHAnsi" w:cstheme="minorBidi"/>
          <w:sz w:val="22"/>
          <w:szCs w:val="22"/>
        </w:rPr>
      </w:pPr>
      <w:r w:rsidRPr="009B3506">
        <w:t>A.8.3.12.2</w:t>
      </w:r>
      <w:r w:rsidRPr="009B3506">
        <w:rPr>
          <w:rFonts w:asciiTheme="minorHAnsi" w:eastAsiaTheme="minorEastAsia" w:hAnsiTheme="minorHAnsi" w:cstheme="minorBidi"/>
          <w:sz w:val="22"/>
          <w:szCs w:val="22"/>
        </w:rPr>
        <w:tab/>
      </w:r>
      <w:r w:rsidRPr="00432094">
        <w:rPr>
          <w:snapToGrid w:val="0"/>
        </w:rPr>
        <w:t>Test Requirement</w:t>
      </w:r>
      <w:r>
        <w:tab/>
        <w:t>1878</w:t>
      </w:r>
    </w:p>
    <w:p w:rsidR="009B3506" w:rsidRDefault="009B3506">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1879</w:t>
      </w:r>
    </w:p>
    <w:p w:rsidR="009B3506" w:rsidRDefault="009B3506">
      <w:pPr>
        <w:pStyle w:val="TOC4"/>
        <w:rPr>
          <w:rFonts w:asciiTheme="minorHAnsi" w:eastAsiaTheme="minorEastAsia" w:hAnsiTheme="minorHAnsi" w:cstheme="minorBidi"/>
          <w:sz w:val="22"/>
          <w:szCs w:val="22"/>
        </w:rPr>
      </w:pPr>
      <w:r w:rsidRPr="009B3506">
        <w:t>A.8.3.13.1</w:t>
      </w:r>
      <w:r w:rsidRPr="009B3506">
        <w:rPr>
          <w:rFonts w:asciiTheme="minorHAnsi" w:eastAsiaTheme="minorEastAsia" w:hAnsiTheme="minorHAnsi" w:cstheme="minorBidi"/>
          <w:sz w:val="22"/>
          <w:szCs w:val="22"/>
        </w:rPr>
        <w:tab/>
      </w:r>
      <w:r w:rsidRPr="00432094">
        <w:rPr>
          <w:snapToGrid w:val="0"/>
        </w:rPr>
        <w:t>Test Purpose and Environment</w:t>
      </w:r>
      <w:r>
        <w:tab/>
        <w:t>1879</w:t>
      </w:r>
    </w:p>
    <w:p w:rsidR="009B3506" w:rsidRDefault="009B3506">
      <w:pPr>
        <w:pStyle w:val="TOC4"/>
        <w:rPr>
          <w:rFonts w:asciiTheme="minorHAnsi" w:eastAsiaTheme="minorEastAsia" w:hAnsiTheme="minorHAnsi" w:cstheme="minorBidi"/>
          <w:sz w:val="22"/>
          <w:szCs w:val="22"/>
        </w:rPr>
      </w:pPr>
      <w:r w:rsidRPr="009B3506">
        <w:t>A.8.3.13.2</w:t>
      </w:r>
      <w:r w:rsidRPr="009B3506">
        <w:rPr>
          <w:rFonts w:asciiTheme="minorHAnsi" w:eastAsiaTheme="minorEastAsia" w:hAnsiTheme="minorHAnsi" w:cstheme="minorBidi"/>
          <w:sz w:val="22"/>
          <w:szCs w:val="22"/>
        </w:rPr>
        <w:tab/>
      </w:r>
      <w:r w:rsidRPr="00432094">
        <w:rPr>
          <w:snapToGrid w:val="0"/>
        </w:rPr>
        <w:t>Test Requirement</w:t>
      </w:r>
      <w:r>
        <w:tab/>
        <w:t>1880</w:t>
      </w:r>
    </w:p>
    <w:p w:rsidR="009B3506" w:rsidRDefault="009B3506">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1881</w:t>
      </w:r>
    </w:p>
    <w:p w:rsidR="009B3506" w:rsidRDefault="009B3506">
      <w:pPr>
        <w:pStyle w:val="TOC4"/>
        <w:rPr>
          <w:rFonts w:asciiTheme="minorHAnsi" w:eastAsiaTheme="minorEastAsia" w:hAnsiTheme="minorHAnsi" w:cstheme="minorBidi"/>
          <w:sz w:val="22"/>
          <w:szCs w:val="22"/>
        </w:rPr>
      </w:pPr>
      <w:r w:rsidRPr="009B3506">
        <w:t>A.8.3.14.1</w:t>
      </w:r>
      <w:r w:rsidRPr="009B3506">
        <w:rPr>
          <w:rFonts w:asciiTheme="minorHAnsi" w:eastAsiaTheme="minorEastAsia" w:hAnsiTheme="minorHAnsi" w:cstheme="minorBidi"/>
          <w:sz w:val="22"/>
          <w:szCs w:val="22"/>
        </w:rPr>
        <w:tab/>
      </w:r>
      <w:r w:rsidRPr="00432094">
        <w:rPr>
          <w:snapToGrid w:val="0"/>
        </w:rPr>
        <w:t>Test Purpose and Environment</w:t>
      </w:r>
      <w:r>
        <w:tab/>
        <w:t>1881</w:t>
      </w:r>
    </w:p>
    <w:p w:rsidR="009B3506" w:rsidRDefault="009B3506">
      <w:pPr>
        <w:pStyle w:val="TOC4"/>
        <w:rPr>
          <w:rFonts w:asciiTheme="minorHAnsi" w:eastAsiaTheme="minorEastAsia" w:hAnsiTheme="minorHAnsi" w:cstheme="minorBidi"/>
          <w:sz w:val="22"/>
          <w:szCs w:val="22"/>
        </w:rPr>
      </w:pPr>
      <w:r w:rsidRPr="009B3506">
        <w:t>A.8.3.14.2</w:t>
      </w:r>
      <w:r w:rsidRPr="009B3506">
        <w:rPr>
          <w:rFonts w:asciiTheme="minorHAnsi" w:eastAsiaTheme="minorEastAsia" w:hAnsiTheme="minorHAnsi" w:cstheme="minorBidi"/>
          <w:sz w:val="22"/>
          <w:szCs w:val="22"/>
        </w:rPr>
        <w:tab/>
      </w:r>
      <w:r w:rsidRPr="00432094">
        <w:rPr>
          <w:snapToGrid w:val="0"/>
        </w:rPr>
        <w:t>Test Requirement</w:t>
      </w:r>
      <w:r>
        <w:tab/>
        <w:t>1882</w:t>
      </w:r>
    </w:p>
    <w:p w:rsidR="009B3506" w:rsidRDefault="009B3506">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1883</w:t>
      </w:r>
    </w:p>
    <w:p w:rsidR="009B3506" w:rsidRDefault="009B3506">
      <w:pPr>
        <w:pStyle w:val="TOC4"/>
        <w:rPr>
          <w:rFonts w:asciiTheme="minorHAnsi" w:eastAsiaTheme="minorEastAsia" w:hAnsiTheme="minorHAnsi" w:cstheme="minorBidi"/>
          <w:sz w:val="22"/>
          <w:szCs w:val="22"/>
        </w:rPr>
      </w:pPr>
      <w:r w:rsidRPr="009B3506">
        <w:t>A.8.3.15.1</w:t>
      </w:r>
      <w:r w:rsidRPr="009B3506">
        <w:rPr>
          <w:rFonts w:asciiTheme="minorHAnsi" w:eastAsiaTheme="minorEastAsia" w:hAnsiTheme="minorHAnsi" w:cstheme="minorBidi"/>
          <w:sz w:val="22"/>
          <w:szCs w:val="22"/>
        </w:rPr>
        <w:tab/>
      </w:r>
      <w:r w:rsidRPr="00432094">
        <w:rPr>
          <w:snapToGrid w:val="0"/>
        </w:rPr>
        <w:t>Test Purpose and Environment</w:t>
      </w:r>
      <w:r>
        <w:tab/>
        <w:t>1883</w:t>
      </w:r>
    </w:p>
    <w:p w:rsidR="009B3506" w:rsidRDefault="009B3506">
      <w:pPr>
        <w:pStyle w:val="TOC4"/>
        <w:rPr>
          <w:rFonts w:asciiTheme="minorHAnsi" w:eastAsiaTheme="minorEastAsia" w:hAnsiTheme="minorHAnsi" w:cstheme="minorBidi"/>
          <w:sz w:val="22"/>
          <w:szCs w:val="22"/>
        </w:rPr>
      </w:pPr>
      <w:r w:rsidRPr="009B3506">
        <w:t>A.8.3.15.2</w:t>
      </w:r>
      <w:r w:rsidRPr="009B3506">
        <w:rPr>
          <w:rFonts w:asciiTheme="minorHAnsi" w:eastAsiaTheme="minorEastAsia" w:hAnsiTheme="minorHAnsi" w:cstheme="minorBidi"/>
          <w:sz w:val="22"/>
          <w:szCs w:val="22"/>
        </w:rPr>
        <w:tab/>
      </w:r>
      <w:r w:rsidRPr="00432094">
        <w:rPr>
          <w:snapToGrid w:val="0"/>
        </w:rPr>
        <w:t>Test Requirement</w:t>
      </w:r>
      <w:r>
        <w:tab/>
        <w:t>1884</w:t>
      </w:r>
    </w:p>
    <w:p w:rsidR="009B3506" w:rsidRDefault="009B3506">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1885</w:t>
      </w:r>
    </w:p>
    <w:p w:rsidR="009B3506" w:rsidRDefault="009B3506">
      <w:pPr>
        <w:pStyle w:val="TOC4"/>
        <w:rPr>
          <w:rFonts w:asciiTheme="minorHAnsi" w:eastAsiaTheme="minorEastAsia" w:hAnsiTheme="minorHAnsi" w:cstheme="minorBidi"/>
          <w:sz w:val="22"/>
          <w:szCs w:val="22"/>
        </w:rPr>
      </w:pPr>
      <w:r w:rsidRPr="009B3506">
        <w:t>A.8.3.16.1</w:t>
      </w:r>
      <w:r w:rsidRPr="009B3506">
        <w:rPr>
          <w:rFonts w:asciiTheme="minorHAnsi" w:eastAsiaTheme="minorEastAsia" w:hAnsiTheme="minorHAnsi" w:cstheme="minorBidi"/>
          <w:sz w:val="22"/>
          <w:szCs w:val="22"/>
        </w:rPr>
        <w:tab/>
      </w:r>
      <w:r w:rsidRPr="00432094">
        <w:rPr>
          <w:snapToGrid w:val="0"/>
        </w:rPr>
        <w:t>Test Purpose and Environment</w:t>
      </w:r>
      <w:r>
        <w:tab/>
        <w:t>1885</w:t>
      </w:r>
    </w:p>
    <w:p w:rsidR="009B3506" w:rsidRDefault="009B3506">
      <w:pPr>
        <w:pStyle w:val="TOC4"/>
        <w:rPr>
          <w:rFonts w:asciiTheme="minorHAnsi" w:eastAsiaTheme="minorEastAsia" w:hAnsiTheme="minorHAnsi" w:cstheme="minorBidi"/>
          <w:sz w:val="22"/>
          <w:szCs w:val="22"/>
        </w:rPr>
      </w:pPr>
      <w:r w:rsidRPr="009B3506">
        <w:t>A.8.3.16.2</w:t>
      </w:r>
      <w:r w:rsidRPr="009B3506">
        <w:rPr>
          <w:rFonts w:asciiTheme="minorHAnsi" w:eastAsiaTheme="minorEastAsia" w:hAnsiTheme="minorHAnsi" w:cstheme="minorBidi"/>
          <w:sz w:val="22"/>
          <w:szCs w:val="22"/>
        </w:rPr>
        <w:tab/>
      </w:r>
      <w:r w:rsidRPr="00432094">
        <w:rPr>
          <w:snapToGrid w:val="0"/>
        </w:rPr>
        <w:t>Test Requirement</w:t>
      </w:r>
      <w:r>
        <w:tab/>
        <w:t>1887</w:t>
      </w:r>
    </w:p>
    <w:p w:rsidR="009B3506" w:rsidRDefault="009B3506">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1887</w:t>
      </w:r>
    </w:p>
    <w:p w:rsidR="009B3506" w:rsidRDefault="009B3506">
      <w:pPr>
        <w:pStyle w:val="TOC4"/>
        <w:rPr>
          <w:rFonts w:asciiTheme="minorHAnsi" w:eastAsiaTheme="minorEastAsia" w:hAnsiTheme="minorHAnsi" w:cstheme="minorBidi"/>
          <w:sz w:val="22"/>
          <w:szCs w:val="22"/>
        </w:rPr>
      </w:pPr>
      <w:r w:rsidRPr="009B3506">
        <w:t>A.8.3.17.1</w:t>
      </w:r>
      <w:r w:rsidRPr="009B3506">
        <w:rPr>
          <w:rFonts w:asciiTheme="minorHAnsi" w:eastAsiaTheme="minorEastAsia" w:hAnsiTheme="minorHAnsi" w:cstheme="minorBidi"/>
          <w:sz w:val="22"/>
          <w:szCs w:val="22"/>
        </w:rPr>
        <w:tab/>
      </w:r>
      <w:r w:rsidRPr="00432094">
        <w:rPr>
          <w:snapToGrid w:val="0"/>
        </w:rPr>
        <w:t>Test Purpose and Environment</w:t>
      </w:r>
      <w:r>
        <w:tab/>
        <w:t>1887</w:t>
      </w:r>
    </w:p>
    <w:p w:rsidR="009B3506" w:rsidRDefault="009B3506">
      <w:pPr>
        <w:pStyle w:val="TOC4"/>
        <w:rPr>
          <w:rFonts w:asciiTheme="minorHAnsi" w:eastAsiaTheme="minorEastAsia" w:hAnsiTheme="minorHAnsi" w:cstheme="minorBidi"/>
          <w:sz w:val="22"/>
          <w:szCs w:val="22"/>
        </w:rPr>
      </w:pPr>
      <w:r w:rsidRPr="009B3506">
        <w:t>A.8.3.17.2</w:t>
      </w:r>
      <w:r w:rsidRPr="009B3506">
        <w:rPr>
          <w:rFonts w:asciiTheme="minorHAnsi" w:eastAsiaTheme="minorEastAsia" w:hAnsiTheme="minorHAnsi" w:cstheme="minorBidi"/>
          <w:sz w:val="22"/>
          <w:szCs w:val="22"/>
        </w:rPr>
        <w:tab/>
      </w:r>
      <w:r w:rsidRPr="00432094">
        <w:rPr>
          <w:snapToGrid w:val="0"/>
        </w:rPr>
        <w:t>Test Requirement</w:t>
      </w:r>
      <w:r>
        <w:tab/>
        <w:t>1890</w:t>
      </w:r>
    </w:p>
    <w:p w:rsidR="009B3506" w:rsidRDefault="009B3506">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1890</w:t>
      </w:r>
    </w:p>
    <w:p w:rsidR="009B3506" w:rsidRDefault="009B3506">
      <w:pPr>
        <w:pStyle w:val="TOC4"/>
        <w:rPr>
          <w:rFonts w:asciiTheme="minorHAnsi" w:eastAsiaTheme="minorEastAsia" w:hAnsiTheme="minorHAnsi" w:cstheme="minorBidi"/>
          <w:sz w:val="22"/>
          <w:szCs w:val="22"/>
        </w:rPr>
      </w:pPr>
      <w:r w:rsidRPr="009B3506">
        <w:t>A.8.3.18.1</w:t>
      </w:r>
      <w:r w:rsidRPr="009B3506">
        <w:rPr>
          <w:rFonts w:asciiTheme="minorHAnsi" w:eastAsiaTheme="minorEastAsia" w:hAnsiTheme="minorHAnsi" w:cstheme="minorBidi"/>
          <w:sz w:val="22"/>
          <w:szCs w:val="22"/>
        </w:rPr>
        <w:tab/>
      </w:r>
      <w:r w:rsidRPr="00432094">
        <w:rPr>
          <w:snapToGrid w:val="0"/>
        </w:rPr>
        <w:t>Test Purpose and Environment</w:t>
      </w:r>
      <w:r>
        <w:tab/>
        <w:t>1890</w:t>
      </w:r>
    </w:p>
    <w:p w:rsidR="009B3506" w:rsidRDefault="009B3506">
      <w:pPr>
        <w:pStyle w:val="TOC4"/>
        <w:rPr>
          <w:rFonts w:asciiTheme="minorHAnsi" w:eastAsiaTheme="minorEastAsia" w:hAnsiTheme="minorHAnsi" w:cstheme="minorBidi"/>
          <w:sz w:val="22"/>
          <w:szCs w:val="22"/>
        </w:rPr>
      </w:pPr>
      <w:r w:rsidRPr="009B3506">
        <w:t>A.8.3.18.2</w:t>
      </w:r>
      <w:r w:rsidRPr="009B3506">
        <w:rPr>
          <w:rFonts w:asciiTheme="minorHAnsi" w:eastAsiaTheme="minorEastAsia" w:hAnsiTheme="minorHAnsi" w:cstheme="minorBidi"/>
          <w:sz w:val="22"/>
          <w:szCs w:val="22"/>
        </w:rPr>
        <w:tab/>
      </w:r>
      <w:r w:rsidRPr="00432094">
        <w:rPr>
          <w:snapToGrid w:val="0"/>
        </w:rPr>
        <w:t>Test Requirement</w:t>
      </w:r>
      <w:r>
        <w:tab/>
        <w:t>1893</w:t>
      </w:r>
    </w:p>
    <w:p w:rsidR="009B3506" w:rsidRDefault="009B3506">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1893</w:t>
      </w:r>
    </w:p>
    <w:p w:rsidR="009B3506" w:rsidRDefault="009B3506">
      <w:pPr>
        <w:pStyle w:val="TOC4"/>
        <w:rPr>
          <w:rFonts w:asciiTheme="minorHAnsi" w:eastAsiaTheme="minorEastAsia" w:hAnsiTheme="minorHAnsi" w:cstheme="minorBidi"/>
          <w:sz w:val="22"/>
          <w:szCs w:val="22"/>
        </w:rPr>
      </w:pPr>
      <w:r w:rsidRPr="009B3506">
        <w:t>A.8.3.19.1</w:t>
      </w:r>
      <w:r w:rsidRPr="009B3506">
        <w:rPr>
          <w:rFonts w:asciiTheme="minorHAnsi" w:eastAsiaTheme="minorEastAsia" w:hAnsiTheme="minorHAnsi" w:cstheme="minorBidi"/>
          <w:sz w:val="22"/>
          <w:szCs w:val="22"/>
        </w:rPr>
        <w:tab/>
      </w:r>
      <w:r w:rsidRPr="00432094">
        <w:rPr>
          <w:snapToGrid w:val="0"/>
        </w:rPr>
        <w:t>Test Purpose and Environment</w:t>
      </w:r>
      <w:r>
        <w:tab/>
        <w:t>1893</w:t>
      </w:r>
    </w:p>
    <w:p w:rsidR="009B3506" w:rsidRDefault="009B3506">
      <w:pPr>
        <w:pStyle w:val="TOC4"/>
        <w:rPr>
          <w:rFonts w:asciiTheme="minorHAnsi" w:eastAsiaTheme="minorEastAsia" w:hAnsiTheme="minorHAnsi" w:cstheme="minorBidi"/>
          <w:sz w:val="22"/>
          <w:szCs w:val="22"/>
        </w:rPr>
      </w:pPr>
      <w:r w:rsidRPr="009B3506">
        <w:t>A.8.3.19.2</w:t>
      </w:r>
      <w:r w:rsidRPr="009B3506">
        <w:rPr>
          <w:rFonts w:asciiTheme="minorHAnsi" w:eastAsiaTheme="minorEastAsia" w:hAnsiTheme="minorHAnsi" w:cstheme="minorBidi"/>
          <w:sz w:val="22"/>
          <w:szCs w:val="22"/>
        </w:rPr>
        <w:tab/>
      </w:r>
      <w:r w:rsidRPr="00432094">
        <w:rPr>
          <w:snapToGrid w:val="0"/>
        </w:rPr>
        <w:t>Test Requirement</w:t>
      </w:r>
      <w:r>
        <w:tab/>
        <w:t>1896</w:t>
      </w:r>
    </w:p>
    <w:p w:rsidR="009B3506" w:rsidRDefault="009B3506">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1896</w:t>
      </w:r>
    </w:p>
    <w:p w:rsidR="009B3506" w:rsidRDefault="009B3506">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1896</w:t>
      </w:r>
    </w:p>
    <w:p w:rsidR="009B3506" w:rsidRDefault="009B3506">
      <w:pPr>
        <w:pStyle w:val="TOC4"/>
        <w:rPr>
          <w:rFonts w:asciiTheme="minorHAnsi" w:eastAsiaTheme="minorEastAsia" w:hAnsiTheme="minorHAnsi" w:cstheme="minorBidi"/>
          <w:sz w:val="22"/>
          <w:szCs w:val="22"/>
        </w:rPr>
      </w:pPr>
      <w:r w:rsidRPr="009B3506">
        <w:t>A.8.4.1.1</w:t>
      </w:r>
      <w:r w:rsidRPr="009B3506">
        <w:rPr>
          <w:rFonts w:asciiTheme="minorHAnsi" w:eastAsiaTheme="minorEastAsia" w:hAnsiTheme="minorHAnsi"/>
          <w:sz w:val="22"/>
          <w:szCs w:val="22"/>
        </w:rPr>
        <w:tab/>
      </w:r>
      <w:r w:rsidRPr="00432094">
        <w:rPr>
          <w:rFonts w:cs="v4.2.0"/>
          <w:snapToGrid w:val="0"/>
        </w:rPr>
        <w:t>Test Purpose and Environment</w:t>
      </w:r>
      <w:r>
        <w:tab/>
        <w:t>1896</w:t>
      </w:r>
    </w:p>
    <w:p w:rsidR="009B3506" w:rsidRDefault="009B3506">
      <w:pPr>
        <w:pStyle w:val="TOC4"/>
        <w:rPr>
          <w:rFonts w:asciiTheme="minorHAnsi" w:eastAsiaTheme="minorEastAsia" w:hAnsiTheme="minorHAnsi" w:cstheme="minorBidi"/>
          <w:sz w:val="22"/>
          <w:szCs w:val="22"/>
        </w:rPr>
      </w:pPr>
      <w:r w:rsidRPr="009B3506">
        <w:t>A.8.4.1.2</w:t>
      </w:r>
      <w:r w:rsidRPr="009B3506">
        <w:rPr>
          <w:rFonts w:asciiTheme="minorHAnsi" w:eastAsiaTheme="minorEastAsia" w:hAnsiTheme="minorHAnsi"/>
          <w:sz w:val="22"/>
          <w:szCs w:val="22"/>
        </w:rPr>
        <w:tab/>
      </w:r>
      <w:r w:rsidRPr="00432094">
        <w:rPr>
          <w:rFonts w:cs="v4.2.0"/>
          <w:snapToGrid w:val="0"/>
        </w:rPr>
        <w:t>Test Requirements</w:t>
      </w:r>
      <w:r>
        <w:tab/>
        <w:t>1898</w:t>
      </w:r>
    </w:p>
    <w:p w:rsidR="009B3506" w:rsidRDefault="009B3506">
      <w:pPr>
        <w:pStyle w:val="TOC3"/>
        <w:rPr>
          <w:rFonts w:asciiTheme="minorHAnsi" w:eastAsiaTheme="minorEastAsia" w:hAnsiTheme="minorHAnsi" w:cstheme="minorBidi"/>
          <w:sz w:val="22"/>
          <w:szCs w:val="22"/>
        </w:rPr>
      </w:pPr>
      <w:r w:rsidRPr="009B3506">
        <w:t>A.8.4.2</w:t>
      </w:r>
      <w:r w:rsidRPr="009B3506">
        <w:rPr>
          <w:rFonts w:asciiTheme="minorHAnsi" w:eastAsiaTheme="minorEastAsia" w:hAnsiTheme="minorHAnsi"/>
          <w:sz w:val="22"/>
          <w:szCs w:val="22"/>
        </w:rPr>
        <w:tab/>
      </w:r>
      <w:r w:rsidRPr="00432094">
        <w:rPr>
          <w:rFonts w:cs="v4.2.0"/>
        </w:rPr>
        <w:t>E-UTRAN TDD-TDD Inter-frequency event triggered reporting when DRX is used under fading propagation conditions in synchronous cells</w:t>
      </w:r>
      <w:r>
        <w:tab/>
        <w:t>1898</w:t>
      </w:r>
    </w:p>
    <w:p w:rsidR="009B3506" w:rsidRDefault="009B3506">
      <w:pPr>
        <w:pStyle w:val="TOC4"/>
        <w:rPr>
          <w:rFonts w:asciiTheme="minorHAnsi" w:eastAsiaTheme="minorEastAsia" w:hAnsiTheme="minorHAnsi" w:cstheme="minorBidi"/>
          <w:sz w:val="22"/>
          <w:szCs w:val="22"/>
        </w:rPr>
      </w:pPr>
      <w:r w:rsidRPr="009B3506">
        <w:t>A.8.4.2.1</w:t>
      </w:r>
      <w:r w:rsidRPr="009B3506">
        <w:rPr>
          <w:rFonts w:asciiTheme="minorHAnsi" w:eastAsiaTheme="minorEastAsia" w:hAnsiTheme="minorHAnsi"/>
          <w:sz w:val="22"/>
          <w:szCs w:val="22"/>
        </w:rPr>
        <w:tab/>
      </w:r>
      <w:r w:rsidRPr="00432094">
        <w:rPr>
          <w:rFonts w:cs="v4.2.0"/>
          <w:snapToGrid w:val="0"/>
        </w:rPr>
        <w:t>Test Purpose and Environment</w:t>
      </w:r>
      <w:r>
        <w:tab/>
        <w:t>1898</w:t>
      </w:r>
    </w:p>
    <w:p w:rsidR="009B3506" w:rsidRDefault="009B3506">
      <w:pPr>
        <w:pStyle w:val="TOC4"/>
        <w:rPr>
          <w:rFonts w:asciiTheme="minorHAnsi" w:eastAsiaTheme="minorEastAsia" w:hAnsiTheme="minorHAnsi" w:cstheme="minorBidi"/>
          <w:sz w:val="22"/>
          <w:szCs w:val="22"/>
        </w:rPr>
      </w:pPr>
      <w:r w:rsidRPr="009B3506">
        <w:t>A.8.4.2.2</w:t>
      </w:r>
      <w:r w:rsidRPr="009B3506">
        <w:rPr>
          <w:rFonts w:asciiTheme="minorHAnsi" w:eastAsiaTheme="minorEastAsia" w:hAnsiTheme="minorHAnsi"/>
          <w:sz w:val="22"/>
          <w:szCs w:val="22"/>
        </w:rPr>
        <w:tab/>
      </w:r>
      <w:r w:rsidRPr="00432094">
        <w:rPr>
          <w:rFonts w:cs="v4.2.0"/>
          <w:snapToGrid w:val="0"/>
        </w:rPr>
        <w:t>Test Requirements</w:t>
      </w:r>
      <w:r>
        <w:tab/>
        <w:t>1901</w:t>
      </w:r>
    </w:p>
    <w:p w:rsidR="009B3506" w:rsidRDefault="009B3506">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1901</w:t>
      </w:r>
    </w:p>
    <w:p w:rsidR="009B3506" w:rsidRDefault="009B3506">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1901</w:t>
      </w:r>
    </w:p>
    <w:p w:rsidR="009B3506" w:rsidRDefault="009B3506">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1903</w:t>
      </w:r>
    </w:p>
    <w:p w:rsidR="009B3506" w:rsidRDefault="009B3506">
      <w:pPr>
        <w:pStyle w:val="TOC3"/>
        <w:rPr>
          <w:rFonts w:asciiTheme="minorHAnsi" w:eastAsiaTheme="minorEastAsia" w:hAnsiTheme="minorHAnsi" w:cstheme="minorBidi"/>
          <w:sz w:val="22"/>
          <w:szCs w:val="22"/>
        </w:rPr>
      </w:pPr>
      <w:r w:rsidRPr="009B3506">
        <w:t>A.8.4.</w:t>
      </w:r>
      <w:r w:rsidRPr="009B3506">
        <w:rPr>
          <w:lang w:eastAsia="zh-CN"/>
        </w:rPr>
        <w:t>4</w:t>
      </w:r>
      <w:r w:rsidRPr="009B3506">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432094">
        <w:rPr>
          <w:lang w:val="en-US"/>
        </w:rPr>
        <w:t>using autonomous gaps</w:t>
      </w:r>
      <w:r>
        <w:tab/>
        <w:t>1904</w:t>
      </w:r>
    </w:p>
    <w:p w:rsidR="009B3506" w:rsidRDefault="009B3506">
      <w:pPr>
        <w:pStyle w:val="TOC4"/>
        <w:rPr>
          <w:rFonts w:asciiTheme="minorHAnsi" w:eastAsiaTheme="minorEastAsia" w:hAnsiTheme="minorHAnsi" w:cstheme="minorBidi"/>
          <w:sz w:val="22"/>
          <w:szCs w:val="22"/>
        </w:rPr>
      </w:pPr>
      <w:r w:rsidRPr="009B3506">
        <w:t>A.8.4.</w:t>
      </w:r>
      <w:r w:rsidRPr="009B3506">
        <w:rPr>
          <w:lang w:eastAsia="zh-CN"/>
        </w:rPr>
        <w:t>4</w:t>
      </w:r>
      <w:r w:rsidRPr="009B3506">
        <w:t>.1</w:t>
      </w:r>
      <w:r w:rsidRPr="009B3506">
        <w:rPr>
          <w:rFonts w:asciiTheme="minorHAnsi" w:eastAsiaTheme="minorEastAsia" w:hAnsiTheme="minorHAnsi" w:cstheme="minorBidi"/>
          <w:sz w:val="22"/>
          <w:szCs w:val="22"/>
        </w:rPr>
        <w:tab/>
      </w:r>
      <w:r w:rsidRPr="00432094">
        <w:rPr>
          <w:snapToGrid w:val="0"/>
        </w:rPr>
        <w:t>Test Purpose and Environment</w:t>
      </w:r>
      <w:r>
        <w:tab/>
        <w:t>1904</w:t>
      </w:r>
    </w:p>
    <w:p w:rsidR="009B3506" w:rsidRDefault="009B3506">
      <w:pPr>
        <w:pStyle w:val="TOC4"/>
        <w:rPr>
          <w:rFonts w:asciiTheme="minorHAnsi" w:eastAsiaTheme="minorEastAsia" w:hAnsiTheme="minorHAnsi" w:cstheme="minorBidi"/>
          <w:sz w:val="22"/>
          <w:szCs w:val="22"/>
        </w:rPr>
      </w:pPr>
      <w:r w:rsidRPr="009B3506">
        <w:t>A.8.4.</w:t>
      </w:r>
      <w:r w:rsidRPr="009B3506">
        <w:rPr>
          <w:lang w:eastAsia="zh-CN"/>
        </w:rPr>
        <w:t>4</w:t>
      </w:r>
      <w:r w:rsidRPr="009B3506">
        <w:t>.2</w:t>
      </w:r>
      <w:r w:rsidRPr="009B3506">
        <w:rPr>
          <w:rFonts w:asciiTheme="minorHAnsi" w:eastAsiaTheme="minorEastAsia" w:hAnsiTheme="minorHAnsi" w:cstheme="minorBidi"/>
          <w:sz w:val="22"/>
          <w:szCs w:val="22"/>
        </w:rPr>
        <w:tab/>
      </w:r>
      <w:r w:rsidRPr="00432094">
        <w:rPr>
          <w:snapToGrid w:val="0"/>
        </w:rPr>
        <w:t>Test Requirements</w:t>
      </w:r>
      <w:r>
        <w:tab/>
        <w:t>1906</w:t>
      </w:r>
    </w:p>
    <w:p w:rsidR="009B3506" w:rsidRDefault="009B3506">
      <w:pPr>
        <w:pStyle w:val="TOC3"/>
        <w:rPr>
          <w:rFonts w:asciiTheme="minorHAnsi" w:eastAsiaTheme="minorEastAsia" w:hAnsiTheme="minorHAnsi" w:cstheme="minorBidi"/>
          <w:sz w:val="22"/>
          <w:szCs w:val="22"/>
        </w:rPr>
      </w:pPr>
      <w:r w:rsidRPr="009B3506">
        <w:t>A.8.4.</w:t>
      </w:r>
      <w:r w:rsidRPr="009B3506">
        <w:rPr>
          <w:lang w:eastAsia="zh-CN"/>
        </w:rPr>
        <w:t>5</w:t>
      </w:r>
      <w:r w:rsidRPr="009B3506">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432094">
        <w:rPr>
          <w:lang w:val="en-US"/>
        </w:rPr>
        <w:t>using autonomous gaps</w:t>
      </w:r>
      <w:r w:rsidRPr="00432094">
        <w:rPr>
          <w:lang w:val="en-US" w:eastAsia="zh-CN"/>
        </w:rPr>
        <w:t xml:space="preserve"> with DRX</w:t>
      </w:r>
      <w:r>
        <w:tab/>
        <w:t>1907</w:t>
      </w:r>
    </w:p>
    <w:p w:rsidR="009B3506" w:rsidRDefault="009B3506">
      <w:pPr>
        <w:pStyle w:val="TOC4"/>
        <w:rPr>
          <w:rFonts w:asciiTheme="minorHAnsi" w:eastAsiaTheme="minorEastAsia" w:hAnsiTheme="minorHAnsi" w:cstheme="minorBidi"/>
          <w:sz w:val="22"/>
          <w:szCs w:val="22"/>
        </w:rPr>
      </w:pPr>
      <w:r w:rsidRPr="009B3506">
        <w:t>A.8.4.</w:t>
      </w:r>
      <w:r w:rsidRPr="009B3506">
        <w:rPr>
          <w:lang w:eastAsia="zh-CN"/>
        </w:rPr>
        <w:t>5</w:t>
      </w:r>
      <w:r w:rsidRPr="009B3506">
        <w:t>.1</w:t>
      </w:r>
      <w:r w:rsidRPr="009B3506">
        <w:rPr>
          <w:rFonts w:asciiTheme="minorHAnsi" w:eastAsiaTheme="minorEastAsia" w:hAnsiTheme="minorHAnsi" w:cstheme="minorBidi"/>
          <w:sz w:val="22"/>
          <w:szCs w:val="22"/>
        </w:rPr>
        <w:tab/>
      </w:r>
      <w:r w:rsidRPr="00432094">
        <w:rPr>
          <w:snapToGrid w:val="0"/>
        </w:rPr>
        <w:t>Test Purpose and Environment</w:t>
      </w:r>
      <w:r>
        <w:tab/>
        <w:t>1907</w:t>
      </w:r>
    </w:p>
    <w:p w:rsidR="009B3506" w:rsidRDefault="009B3506">
      <w:pPr>
        <w:pStyle w:val="TOC4"/>
        <w:rPr>
          <w:rFonts w:asciiTheme="minorHAnsi" w:eastAsiaTheme="minorEastAsia" w:hAnsiTheme="minorHAnsi" w:cstheme="minorBidi"/>
          <w:sz w:val="22"/>
          <w:szCs w:val="22"/>
        </w:rPr>
      </w:pPr>
      <w:r w:rsidRPr="009B3506">
        <w:t>A.8.4.</w:t>
      </w:r>
      <w:r w:rsidRPr="009B3506">
        <w:rPr>
          <w:lang w:eastAsia="zh-CN"/>
        </w:rPr>
        <w:t>5</w:t>
      </w:r>
      <w:r w:rsidRPr="009B3506">
        <w:t>.2</w:t>
      </w:r>
      <w:r w:rsidRPr="009B3506">
        <w:rPr>
          <w:rFonts w:asciiTheme="minorHAnsi" w:eastAsiaTheme="minorEastAsia" w:hAnsiTheme="minorHAnsi" w:cstheme="minorBidi"/>
          <w:sz w:val="22"/>
          <w:szCs w:val="22"/>
        </w:rPr>
        <w:tab/>
      </w:r>
      <w:r w:rsidRPr="00432094">
        <w:rPr>
          <w:snapToGrid w:val="0"/>
        </w:rPr>
        <w:t>Test Requirements</w:t>
      </w:r>
      <w:r>
        <w:tab/>
        <w:t>1909</w:t>
      </w:r>
    </w:p>
    <w:p w:rsidR="009B3506" w:rsidRDefault="009B3506">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1909</w:t>
      </w:r>
    </w:p>
    <w:p w:rsidR="009B3506" w:rsidRDefault="009B3506">
      <w:pPr>
        <w:pStyle w:val="TOC4"/>
        <w:rPr>
          <w:rFonts w:asciiTheme="minorHAnsi" w:eastAsiaTheme="minorEastAsia" w:hAnsiTheme="minorHAnsi" w:cstheme="minorBidi"/>
          <w:sz w:val="22"/>
          <w:szCs w:val="22"/>
        </w:rPr>
      </w:pPr>
      <w:r w:rsidRPr="009B3506">
        <w:t>A.8.4.</w:t>
      </w:r>
      <w:r w:rsidRPr="009B3506">
        <w:rPr>
          <w:lang w:eastAsia="zh-CN"/>
        </w:rPr>
        <w:t>6</w:t>
      </w:r>
      <w:r w:rsidRPr="009B3506">
        <w:t>.1</w:t>
      </w:r>
      <w:r w:rsidRPr="009B3506">
        <w:rPr>
          <w:rFonts w:asciiTheme="minorHAnsi" w:eastAsiaTheme="minorEastAsia" w:hAnsiTheme="minorHAnsi"/>
          <w:sz w:val="22"/>
          <w:szCs w:val="22"/>
        </w:rPr>
        <w:tab/>
      </w:r>
      <w:r w:rsidRPr="00432094">
        <w:rPr>
          <w:rFonts w:cs="v4.2.0"/>
          <w:snapToGrid w:val="0"/>
        </w:rPr>
        <w:t>Test Purpose and Environment</w:t>
      </w:r>
      <w:r>
        <w:tab/>
        <w:t>1909</w:t>
      </w:r>
    </w:p>
    <w:p w:rsidR="009B3506" w:rsidRDefault="009B3506">
      <w:pPr>
        <w:pStyle w:val="TOC4"/>
        <w:rPr>
          <w:rFonts w:asciiTheme="minorHAnsi" w:eastAsiaTheme="minorEastAsia" w:hAnsiTheme="minorHAnsi" w:cstheme="minorBidi"/>
          <w:sz w:val="22"/>
          <w:szCs w:val="22"/>
        </w:rPr>
      </w:pPr>
      <w:r w:rsidRPr="009B3506">
        <w:t>A.8.4.</w:t>
      </w:r>
      <w:r w:rsidRPr="009B3506">
        <w:rPr>
          <w:lang w:eastAsia="zh-CN"/>
        </w:rPr>
        <w:t>6</w:t>
      </w:r>
      <w:r w:rsidRPr="009B3506">
        <w:t>.2</w:t>
      </w:r>
      <w:r w:rsidRPr="009B3506">
        <w:rPr>
          <w:rFonts w:asciiTheme="minorHAnsi" w:eastAsiaTheme="minorEastAsia" w:hAnsiTheme="minorHAnsi"/>
          <w:sz w:val="22"/>
          <w:szCs w:val="22"/>
        </w:rPr>
        <w:tab/>
      </w:r>
      <w:r w:rsidRPr="00432094">
        <w:rPr>
          <w:rFonts w:cs="v4.2.0"/>
          <w:snapToGrid w:val="0"/>
        </w:rPr>
        <w:t>Test Requirements</w:t>
      </w:r>
      <w:r>
        <w:tab/>
        <w:t>1910</w:t>
      </w:r>
    </w:p>
    <w:p w:rsidR="009B3506" w:rsidRDefault="009B3506">
      <w:pPr>
        <w:pStyle w:val="TOC3"/>
        <w:rPr>
          <w:rFonts w:asciiTheme="minorHAnsi" w:eastAsiaTheme="minorEastAsia" w:hAnsiTheme="minorHAnsi" w:cstheme="minorBidi"/>
          <w:sz w:val="22"/>
          <w:szCs w:val="22"/>
        </w:rPr>
      </w:pPr>
      <w:r>
        <w:lastRenderedPageBreak/>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1910</w:t>
      </w:r>
    </w:p>
    <w:p w:rsidR="009B3506" w:rsidRDefault="009B3506">
      <w:pPr>
        <w:pStyle w:val="TOC4"/>
        <w:rPr>
          <w:rFonts w:asciiTheme="minorHAnsi" w:eastAsiaTheme="minorEastAsia" w:hAnsiTheme="minorHAnsi" w:cstheme="minorBidi"/>
          <w:sz w:val="22"/>
          <w:szCs w:val="22"/>
        </w:rPr>
      </w:pPr>
      <w:r w:rsidRPr="009B3506">
        <w:t>A.8.4.7.1</w:t>
      </w:r>
      <w:r w:rsidRPr="009B3506">
        <w:rPr>
          <w:rFonts w:asciiTheme="minorHAnsi" w:eastAsiaTheme="minorEastAsia" w:hAnsiTheme="minorHAnsi" w:cstheme="minorBidi"/>
          <w:sz w:val="22"/>
          <w:szCs w:val="22"/>
        </w:rPr>
        <w:tab/>
      </w:r>
      <w:r w:rsidRPr="00432094">
        <w:rPr>
          <w:snapToGrid w:val="0"/>
        </w:rPr>
        <w:t>Test Purpose and Environment</w:t>
      </w:r>
      <w:r>
        <w:tab/>
        <w:t>1910</w:t>
      </w:r>
    </w:p>
    <w:p w:rsidR="009B3506" w:rsidRDefault="009B3506">
      <w:pPr>
        <w:pStyle w:val="TOC4"/>
        <w:rPr>
          <w:rFonts w:asciiTheme="minorHAnsi" w:eastAsiaTheme="minorEastAsia" w:hAnsiTheme="minorHAnsi" w:cstheme="minorBidi"/>
          <w:sz w:val="22"/>
          <w:szCs w:val="22"/>
        </w:rPr>
      </w:pPr>
      <w:r w:rsidRPr="009B3506">
        <w:t>A.8.4.7.2</w:t>
      </w:r>
      <w:r w:rsidRPr="009B3506">
        <w:rPr>
          <w:rFonts w:asciiTheme="minorHAnsi" w:eastAsiaTheme="minorEastAsia" w:hAnsiTheme="minorHAnsi"/>
          <w:sz w:val="22"/>
          <w:szCs w:val="22"/>
        </w:rPr>
        <w:tab/>
      </w:r>
      <w:r w:rsidRPr="00432094">
        <w:rPr>
          <w:rFonts w:cs="v4.2.0"/>
          <w:snapToGrid w:val="0"/>
        </w:rPr>
        <w:t>Test Requirements</w:t>
      </w:r>
      <w:r>
        <w:tab/>
        <w:t>1914</w:t>
      </w:r>
    </w:p>
    <w:p w:rsidR="009B3506" w:rsidRDefault="009B3506">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1914</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4</w:t>
      </w:r>
      <w:r w:rsidRPr="009B3506">
        <w:t>.</w:t>
      </w:r>
      <w:r w:rsidRPr="009B3506">
        <w:rPr>
          <w:lang w:eastAsia="zh-CN"/>
        </w:rPr>
        <w:t>8</w:t>
      </w:r>
      <w:r w:rsidRPr="009B3506">
        <w:t>.1</w:t>
      </w:r>
      <w:r w:rsidRPr="009B3506">
        <w:rPr>
          <w:rFonts w:asciiTheme="minorHAnsi" w:eastAsiaTheme="minorEastAsia" w:hAnsiTheme="minorHAnsi" w:cstheme="minorBidi"/>
          <w:sz w:val="22"/>
          <w:szCs w:val="22"/>
        </w:rPr>
        <w:tab/>
      </w:r>
      <w:r w:rsidRPr="00432094">
        <w:rPr>
          <w:snapToGrid w:val="0"/>
        </w:rPr>
        <w:t>Test Purpose and Environment</w:t>
      </w:r>
      <w:r>
        <w:tab/>
        <w:t>1914</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4</w:t>
      </w:r>
      <w:r w:rsidRPr="009B3506">
        <w:t>.</w:t>
      </w:r>
      <w:r w:rsidRPr="009B3506">
        <w:rPr>
          <w:lang w:eastAsia="zh-CN"/>
        </w:rPr>
        <w:t>8</w:t>
      </w:r>
      <w:r w:rsidRPr="009B3506">
        <w:t>.2</w:t>
      </w:r>
      <w:r w:rsidRPr="009B3506">
        <w:rPr>
          <w:rFonts w:asciiTheme="minorHAnsi" w:eastAsiaTheme="minorEastAsia" w:hAnsiTheme="minorHAnsi" w:cstheme="minorBidi"/>
          <w:sz w:val="22"/>
          <w:szCs w:val="22"/>
        </w:rPr>
        <w:tab/>
      </w:r>
      <w:r w:rsidRPr="00432094">
        <w:rPr>
          <w:snapToGrid w:val="0"/>
        </w:rPr>
        <w:t>Test Requirements</w:t>
      </w:r>
      <w:r>
        <w:tab/>
        <w:t>1917</w:t>
      </w:r>
    </w:p>
    <w:p w:rsidR="009B3506" w:rsidRDefault="009B3506">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1917</w:t>
      </w:r>
    </w:p>
    <w:p w:rsidR="009B3506" w:rsidRDefault="009B3506">
      <w:pPr>
        <w:pStyle w:val="TOC4"/>
        <w:rPr>
          <w:rFonts w:asciiTheme="minorHAnsi" w:eastAsiaTheme="minorEastAsia" w:hAnsiTheme="minorHAnsi" w:cstheme="minorBidi"/>
          <w:sz w:val="22"/>
          <w:szCs w:val="22"/>
        </w:rPr>
      </w:pPr>
      <w:r w:rsidRPr="009B3506">
        <w:t>A.8.4.9.1</w:t>
      </w:r>
      <w:r w:rsidRPr="009B3506">
        <w:rPr>
          <w:rFonts w:asciiTheme="minorHAnsi" w:eastAsiaTheme="minorEastAsia" w:hAnsiTheme="minorHAnsi" w:cstheme="minorBidi"/>
          <w:sz w:val="22"/>
          <w:szCs w:val="22"/>
        </w:rPr>
        <w:tab/>
      </w:r>
      <w:r w:rsidRPr="00432094">
        <w:rPr>
          <w:snapToGrid w:val="0"/>
        </w:rPr>
        <w:t>Test Purpose and Environment</w:t>
      </w:r>
      <w:r>
        <w:tab/>
        <w:t>1917</w:t>
      </w:r>
    </w:p>
    <w:p w:rsidR="009B3506" w:rsidRDefault="009B3506">
      <w:pPr>
        <w:pStyle w:val="TOC4"/>
        <w:rPr>
          <w:rFonts w:asciiTheme="minorHAnsi" w:eastAsiaTheme="minorEastAsia" w:hAnsiTheme="minorHAnsi" w:cstheme="minorBidi"/>
          <w:sz w:val="22"/>
          <w:szCs w:val="22"/>
        </w:rPr>
      </w:pPr>
      <w:r w:rsidRPr="009B3506">
        <w:t>A.8.4.9.2</w:t>
      </w:r>
      <w:r w:rsidRPr="009B3506">
        <w:rPr>
          <w:rFonts w:asciiTheme="minorHAnsi" w:eastAsiaTheme="minorEastAsia" w:hAnsiTheme="minorHAnsi" w:cstheme="minorBidi"/>
          <w:sz w:val="22"/>
          <w:szCs w:val="22"/>
        </w:rPr>
        <w:tab/>
      </w:r>
      <w:r w:rsidRPr="00432094">
        <w:rPr>
          <w:snapToGrid w:val="0"/>
        </w:rPr>
        <w:t>Test Requirements</w:t>
      </w:r>
      <w:r>
        <w:tab/>
        <w:t>1921</w:t>
      </w:r>
    </w:p>
    <w:p w:rsidR="009B3506" w:rsidRDefault="009B3506">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1921</w:t>
      </w:r>
    </w:p>
    <w:p w:rsidR="009B3506" w:rsidRDefault="009B3506">
      <w:pPr>
        <w:pStyle w:val="TOC4"/>
        <w:rPr>
          <w:rFonts w:asciiTheme="minorHAnsi" w:eastAsiaTheme="minorEastAsia" w:hAnsiTheme="minorHAnsi" w:cstheme="minorBidi"/>
          <w:sz w:val="22"/>
          <w:szCs w:val="22"/>
        </w:rPr>
      </w:pPr>
      <w:r w:rsidRPr="009B3506">
        <w:t>A.8.4.10.1</w:t>
      </w:r>
      <w:r w:rsidRPr="009B3506">
        <w:rPr>
          <w:rFonts w:asciiTheme="minorHAnsi" w:eastAsiaTheme="minorEastAsia" w:hAnsiTheme="minorHAnsi"/>
          <w:sz w:val="22"/>
          <w:szCs w:val="22"/>
        </w:rPr>
        <w:tab/>
      </w:r>
      <w:r w:rsidRPr="00432094">
        <w:rPr>
          <w:rFonts w:cs="v4.2.0"/>
          <w:snapToGrid w:val="0"/>
        </w:rPr>
        <w:t>Test Purpose and Environment</w:t>
      </w:r>
      <w:r>
        <w:tab/>
        <w:t>1921</w:t>
      </w:r>
    </w:p>
    <w:p w:rsidR="009B3506" w:rsidRDefault="009B3506">
      <w:pPr>
        <w:pStyle w:val="TOC4"/>
        <w:rPr>
          <w:rFonts w:asciiTheme="minorHAnsi" w:eastAsiaTheme="minorEastAsia" w:hAnsiTheme="minorHAnsi" w:cstheme="minorBidi"/>
          <w:sz w:val="22"/>
          <w:szCs w:val="22"/>
        </w:rPr>
      </w:pPr>
      <w:r w:rsidRPr="009B3506">
        <w:t>A.8.4.10.2</w:t>
      </w:r>
      <w:r w:rsidRPr="009B3506">
        <w:rPr>
          <w:rFonts w:asciiTheme="minorHAnsi" w:eastAsiaTheme="minorEastAsia" w:hAnsiTheme="minorHAnsi"/>
          <w:sz w:val="22"/>
          <w:szCs w:val="22"/>
        </w:rPr>
        <w:tab/>
      </w:r>
      <w:r w:rsidRPr="00432094">
        <w:rPr>
          <w:rFonts w:cs="v4.2.0"/>
          <w:snapToGrid w:val="0"/>
        </w:rPr>
        <w:t>Test Requirements</w:t>
      </w:r>
      <w:r>
        <w:tab/>
        <w:t>1923</w:t>
      </w:r>
    </w:p>
    <w:p w:rsidR="009B3506" w:rsidRDefault="009B3506">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1923</w:t>
      </w:r>
    </w:p>
    <w:p w:rsidR="009B3506" w:rsidRDefault="009B3506">
      <w:pPr>
        <w:pStyle w:val="TOC4"/>
        <w:rPr>
          <w:rFonts w:asciiTheme="minorHAnsi" w:eastAsiaTheme="minorEastAsia" w:hAnsiTheme="minorHAnsi" w:cstheme="minorBidi"/>
          <w:sz w:val="22"/>
          <w:szCs w:val="22"/>
        </w:rPr>
      </w:pPr>
      <w:r w:rsidRPr="009B3506">
        <w:t>A.8.4.11.1</w:t>
      </w:r>
      <w:r w:rsidRPr="009B3506">
        <w:rPr>
          <w:rFonts w:asciiTheme="minorHAnsi" w:eastAsiaTheme="minorEastAsia" w:hAnsiTheme="minorHAnsi" w:cstheme="minorBidi"/>
          <w:sz w:val="22"/>
          <w:szCs w:val="22"/>
        </w:rPr>
        <w:tab/>
      </w:r>
      <w:r w:rsidRPr="00432094">
        <w:rPr>
          <w:snapToGrid w:val="0"/>
        </w:rPr>
        <w:t>Test Purpose and Environment</w:t>
      </w:r>
      <w:r>
        <w:tab/>
        <w:t>1923</w:t>
      </w:r>
    </w:p>
    <w:p w:rsidR="009B3506" w:rsidRDefault="009B3506">
      <w:pPr>
        <w:pStyle w:val="TOC4"/>
        <w:rPr>
          <w:rFonts w:asciiTheme="minorHAnsi" w:eastAsiaTheme="minorEastAsia" w:hAnsiTheme="minorHAnsi" w:cstheme="minorBidi"/>
          <w:sz w:val="22"/>
          <w:szCs w:val="22"/>
        </w:rPr>
      </w:pPr>
      <w:r w:rsidRPr="009B3506">
        <w:t>A.8.4.11.2</w:t>
      </w:r>
      <w:r w:rsidRPr="009B3506">
        <w:rPr>
          <w:rFonts w:asciiTheme="minorHAnsi" w:eastAsiaTheme="minorEastAsia" w:hAnsiTheme="minorHAnsi" w:cstheme="minorBidi"/>
          <w:sz w:val="22"/>
          <w:szCs w:val="22"/>
        </w:rPr>
        <w:tab/>
      </w:r>
      <w:r w:rsidRPr="00432094">
        <w:rPr>
          <w:snapToGrid w:val="0"/>
        </w:rPr>
        <w:t>Test Requirement</w:t>
      </w:r>
      <w:r>
        <w:tab/>
        <w:t>1925</w:t>
      </w:r>
    </w:p>
    <w:p w:rsidR="009B3506" w:rsidRDefault="009B3506">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1925</w:t>
      </w:r>
    </w:p>
    <w:p w:rsidR="009B3506" w:rsidRDefault="009B3506">
      <w:pPr>
        <w:pStyle w:val="TOC4"/>
        <w:rPr>
          <w:rFonts w:asciiTheme="minorHAnsi" w:eastAsiaTheme="minorEastAsia" w:hAnsiTheme="minorHAnsi" w:cstheme="minorBidi"/>
          <w:sz w:val="22"/>
          <w:szCs w:val="22"/>
        </w:rPr>
      </w:pPr>
      <w:r w:rsidRPr="009B3506">
        <w:t>A.8.4.12.1</w:t>
      </w:r>
      <w:r w:rsidRPr="009B3506">
        <w:rPr>
          <w:rFonts w:asciiTheme="minorHAnsi" w:eastAsiaTheme="minorEastAsia" w:hAnsiTheme="minorHAnsi" w:cstheme="minorBidi"/>
          <w:sz w:val="22"/>
          <w:szCs w:val="22"/>
        </w:rPr>
        <w:tab/>
      </w:r>
      <w:r w:rsidRPr="00432094">
        <w:rPr>
          <w:snapToGrid w:val="0"/>
        </w:rPr>
        <w:t>Test Purpose and Environment</w:t>
      </w:r>
      <w:r>
        <w:tab/>
        <w:t>1925</w:t>
      </w:r>
    </w:p>
    <w:p w:rsidR="009B3506" w:rsidRDefault="009B3506">
      <w:pPr>
        <w:pStyle w:val="TOC4"/>
        <w:rPr>
          <w:rFonts w:asciiTheme="minorHAnsi" w:eastAsiaTheme="minorEastAsia" w:hAnsiTheme="minorHAnsi" w:cstheme="minorBidi"/>
          <w:sz w:val="22"/>
          <w:szCs w:val="22"/>
        </w:rPr>
      </w:pPr>
      <w:r w:rsidRPr="009B3506">
        <w:t>A.8.4.12.2</w:t>
      </w:r>
      <w:r w:rsidRPr="009B3506">
        <w:rPr>
          <w:rFonts w:asciiTheme="minorHAnsi" w:eastAsiaTheme="minorEastAsia" w:hAnsiTheme="minorHAnsi" w:cstheme="minorBidi"/>
          <w:sz w:val="22"/>
          <w:szCs w:val="22"/>
        </w:rPr>
        <w:tab/>
      </w:r>
      <w:r w:rsidRPr="00432094">
        <w:rPr>
          <w:snapToGrid w:val="0"/>
        </w:rPr>
        <w:t>Test Requirement</w:t>
      </w:r>
      <w:r>
        <w:tab/>
        <w:t>1927</w:t>
      </w:r>
    </w:p>
    <w:p w:rsidR="009B3506" w:rsidRDefault="009B3506">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1928</w:t>
      </w:r>
    </w:p>
    <w:p w:rsidR="009B3506" w:rsidRDefault="009B3506">
      <w:pPr>
        <w:pStyle w:val="TOC4"/>
        <w:rPr>
          <w:rFonts w:asciiTheme="minorHAnsi" w:eastAsiaTheme="minorEastAsia" w:hAnsiTheme="minorHAnsi" w:cstheme="minorBidi"/>
          <w:sz w:val="22"/>
          <w:szCs w:val="22"/>
        </w:rPr>
      </w:pPr>
      <w:r w:rsidRPr="009B3506">
        <w:t>A.8.4.13.1</w:t>
      </w:r>
      <w:r w:rsidRPr="009B3506">
        <w:rPr>
          <w:rFonts w:asciiTheme="minorHAnsi" w:eastAsiaTheme="minorEastAsia" w:hAnsiTheme="minorHAnsi" w:cstheme="minorBidi"/>
          <w:sz w:val="22"/>
          <w:szCs w:val="22"/>
        </w:rPr>
        <w:tab/>
      </w:r>
      <w:r w:rsidRPr="00432094">
        <w:rPr>
          <w:snapToGrid w:val="0"/>
        </w:rPr>
        <w:t>Test Purpose and Environment</w:t>
      </w:r>
      <w:r>
        <w:tab/>
        <w:t>1928</w:t>
      </w:r>
    </w:p>
    <w:p w:rsidR="009B3506" w:rsidRDefault="009B3506">
      <w:pPr>
        <w:pStyle w:val="TOC4"/>
        <w:rPr>
          <w:rFonts w:asciiTheme="minorHAnsi" w:eastAsiaTheme="minorEastAsia" w:hAnsiTheme="minorHAnsi" w:cstheme="minorBidi"/>
          <w:sz w:val="22"/>
          <w:szCs w:val="22"/>
        </w:rPr>
      </w:pPr>
      <w:r w:rsidRPr="009B3506">
        <w:t>A.8.4.13.2</w:t>
      </w:r>
      <w:r w:rsidRPr="009B3506">
        <w:rPr>
          <w:rFonts w:asciiTheme="minorHAnsi" w:eastAsiaTheme="minorEastAsia" w:hAnsiTheme="minorHAnsi" w:cstheme="minorBidi"/>
          <w:sz w:val="22"/>
          <w:szCs w:val="22"/>
        </w:rPr>
        <w:tab/>
      </w:r>
      <w:r w:rsidRPr="00432094">
        <w:rPr>
          <w:snapToGrid w:val="0"/>
        </w:rPr>
        <w:t>Test Requirement</w:t>
      </w:r>
      <w:r>
        <w:tab/>
        <w:t>1929</w:t>
      </w:r>
    </w:p>
    <w:p w:rsidR="009B3506" w:rsidRDefault="009B3506">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1930</w:t>
      </w:r>
    </w:p>
    <w:p w:rsidR="009B3506" w:rsidRDefault="009B3506">
      <w:pPr>
        <w:pStyle w:val="TOC4"/>
        <w:rPr>
          <w:rFonts w:asciiTheme="minorHAnsi" w:eastAsiaTheme="minorEastAsia" w:hAnsiTheme="minorHAnsi" w:cstheme="minorBidi"/>
          <w:sz w:val="22"/>
          <w:szCs w:val="22"/>
        </w:rPr>
      </w:pPr>
      <w:r w:rsidRPr="009B3506">
        <w:t>A.8.4.14.1</w:t>
      </w:r>
      <w:r w:rsidRPr="009B3506">
        <w:rPr>
          <w:rFonts w:asciiTheme="minorHAnsi" w:eastAsiaTheme="minorEastAsia" w:hAnsiTheme="minorHAnsi" w:cstheme="minorBidi"/>
          <w:sz w:val="22"/>
          <w:szCs w:val="22"/>
        </w:rPr>
        <w:tab/>
      </w:r>
      <w:r w:rsidRPr="00432094">
        <w:rPr>
          <w:snapToGrid w:val="0"/>
        </w:rPr>
        <w:t>Test Purpose and Environment</w:t>
      </w:r>
      <w:r>
        <w:tab/>
        <w:t>1930</w:t>
      </w:r>
    </w:p>
    <w:p w:rsidR="009B3506" w:rsidRDefault="009B3506">
      <w:pPr>
        <w:pStyle w:val="TOC4"/>
        <w:rPr>
          <w:rFonts w:asciiTheme="minorHAnsi" w:eastAsiaTheme="minorEastAsia" w:hAnsiTheme="minorHAnsi" w:cstheme="minorBidi"/>
          <w:sz w:val="22"/>
          <w:szCs w:val="22"/>
        </w:rPr>
      </w:pPr>
      <w:r w:rsidRPr="009B3506">
        <w:t>A.8.4.14.2</w:t>
      </w:r>
      <w:r w:rsidRPr="009B3506">
        <w:rPr>
          <w:rFonts w:asciiTheme="minorHAnsi" w:eastAsiaTheme="minorEastAsia" w:hAnsiTheme="minorHAnsi" w:cstheme="minorBidi"/>
          <w:sz w:val="22"/>
          <w:szCs w:val="22"/>
        </w:rPr>
        <w:tab/>
      </w:r>
      <w:r w:rsidRPr="00432094">
        <w:rPr>
          <w:snapToGrid w:val="0"/>
        </w:rPr>
        <w:t>Test Requirement</w:t>
      </w:r>
      <w:r>
        <w:tab/>
        <w:t>1932</w:t>
      </w:r>
    </w:p>
    <w:p w:rsidR="009B3506" w:rsidRDefault="009B3506">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1932</w:t>
      </w:r>
    </w:p>
    <w:p w:rsidR="009B3506" w:rsidRDefault="009B3506">
      <w:pPr>
        <w:pStyle w:val="TOC4"/>
        <w:rPr>
          <w:rFonts w:asciiTheme="minorHAnsi" w:eastAsiaTheme="minorEastAsia" w:hAnsiTheme="minorHAnsi" w:cstheme="minorBidi"/>
          <w:sz w:val="22"/>
          <w:szCs w:val="22"/>
        </w:rPr>
      </w:pPr>
      <w:r w:rsidRPr="009B3506">
        <w:t>A.8.4.15.1</w:t>
      </w:r>
      <w:r w:rsidRPr="009B3506">
        <w:rPr>
          <w:rFonts w:asciiTheme="minorHAnsi" w:eastAsiaTheme="minorEastAsia" w:hAnsiTheme="minorHAnsi" w:cstheme="minorBidi"/>
          <w:sz w:val="22"/>
          <w:szCs w:val="22"/>
        </w:rPr>
        <w:tab/>
      </w:r>
      <w:r w:rsidRPr="00432094">
        <w:rPr>
          <w:snapToGrid w:val="0"/>
        </w:rPr>
        <w:t>Test Purpose and Environment</w:t>
      </w:r>
      <w:r>
        <w:tab/>
        <w:t>1932</w:t>
      </w:r>
    </w:p>
    <w:p w:rsidR="009B3506" w:rsidRDefault="009B3506">
      <w:pPr>
        <w:pStyle w:val="TOC4"/>
        <w:rPr>
          <w:rFonts w:asciiTheme="minorHAnsi" w:eastAsiaTheme="minorEastAsia" w:hAnsiTheme="minorHAnsi" w:cstheme="minorBidi"/>
          <w:sz w:val="22"/>
          <w:szCs w:val="22"/>
        </w:rPr>
      </w:pPr>
      <w:r w:rsidRPr="009B3506">
        <w:t>A.8.4.15.2</w:t>
      </w:r>
      <w:r w:rsidRPr="009B3506">
        <w:rPr>
          <w:rFonts w:asciiTheme="minorHAnsi" w:eastAsiaTheme="minorEastAsia" w:hAnsiTheme="minorHAnsi" w:cstheme="minorBidi"/>
          <w:sz w:val="22"/>
          <w:szCs w:val="22"/>
        </w:rPr>
        <w:tab/>
      </w:r>
      <w:r w:rsidRPr="00432094">
        <w:rPr>
          <w:snapToGrid w:val="0"/>
        </w:rPr>
        <w:t>Test Requirement</w:t>
      </w:r>
      <w:r>
        <w:tab/>
        <w:t>1935</w:t>
      </w:r>
    </w:p>
    <w:p w:rsidR="009B3506" w:rsidRDefault="009B3506">
      <w:pPr>
        <w:pStyle w:val="TOC2"/>
        <w:rPr>
          <w:rFonts w:asciiTheme="minorHAnsi" w:eastAsiaTheme="minorEastAsia" w:hAnsiTheme="minorHAnsi" w:cstheme="minorBidi"/>
          <w:sz w:val="22"/>
          <w:szCs w:val="22"/>
        </w:rPr>
      </w:pPr>
      <w:r w:rsidRPr="009B3506">
        <w:t>A.8.5</w:t>
      </w:r>
      <w:r w:rsidRPr="009B3506">
        <w:rPr>
          <w:rFonts w:asciiTheme="minorHAnsi" w:eastAsiaTheme="minorEastAsia" w:hAnsiTheme="minorHAnsi" w:cstheme="minorBidi"/>
          <w:sz w:val="22"/>
          <w:szCs w:val="22"/>
        </w:rPr>
        <w:tab/>
      </w:r>
      <w:r w:rsidRPr="009B3506">
        <w:t>E-UTRAN FDD - UTRAN FDD Measurements</w:t>
      </w:r>
      <w:r>
        <w:tab/>
        <w:t>1935</w:t>
      </w:r>
    </w:p>
    <w:p w:rsidR="009B3506" w:rsidRDefault="009B3506">
      <w:pPr>
        <w:pStyle w:val="TOC3"/>
        <w:rPr>
          <w:rFonts w:asciiTheme="minorHAnsi" w:eastAsiaTheme="minorEastAsia" w:hAnsiTheme="minorHAnsi" w:cstheme="minorBidi"/>
          <w:sz w:val="22"/>
          <w:szCs w:val="22"/>
        </w:rPr>
      </w:pPr>
      <w:r w:rsidRPr="009B3506">
        <w:t>A.8.5.1</w:t>
      </w:r>
      <w:r w:rsidRPr="009B3506">
        <w:rPr>
          <w:rFonts w:asciiTheme="minorHAnsi" w:eastAsiaTheme="minorEastAsia" w:hAnsiTheme="minorHAnsi"/>
          <w:sz w:val="22"/>
          <w:szCs w:val="22"/>
        </w:rPr>
        <w:tab/>
      </w:r>
      <w:r w:rsidRPr="00432094">
        <w:rPr>
          <w:rFonts w:cs="v4.2.0"/>
        </w:rPr>
        <w:t>E-UTRAN FDD - UTRAN FDD event triggered reporting under fading propagation conditions</w:t>
      </w:r>
      <w:r>
        <w:tab/>
        <w:t>1935</w:t>
      </w:r>
    </w:p>
    <w:p w:rsidR="009B3506" w:rsidRDefault="009B3506">
      <w:pPr>
        <w:pStyle w:val="TOC4"/>
        <w:rPr>
          <w:rFonts w:asciiTheme="minorHAnsi" w:eastAsiaTheme="minorEastAsia" w:hAnsiTheme="minorHAnsi" w:cstheme="minorBidi"/>
          <w:sz w:val="22"/>
          <w:szCs w:val="22"/>
        </w:rPr>
      </w:pPr>
      <w:r w:rsidRPr="009B3506">
        <w:t>A.8.5.1.1</w:t>
      </w:r>
      <w:r w:rsidRPr="009B3506">
        <w:rPr>
          <w:rFonts w:asciiTheme="minorHAnsi" w:eastAsiaTheme="minorEastAsia" w:hAnsiTheme="minorHAnsi"/>
          <w:sz w:val="22"/>
          <w:szCs w:val="22"/>
        </w:rPr>
        <w:tab/>
      </w:r>
      <w:r w:rsidRPr="00432094">
        <w:rPr>
          <w:rFonts w:cs="v4.2.0"/>
          <w:snapToGrid w:val="0"/>
        </w:rPr>
        <w:t>Test Purpose and Environment</w:t>
      </w:r>
      <w:r>
        <w:tab/>
        <w:t>1935</w:t>
      </w:r>
    </w:p>
    <w:p w:rsidR="009B3506" w:rsidRDefault="009B3506">
      <w:pPr>
        <w:pStyle w:val="TOC4"/>
        <w:rPr>
          <w:rFonts w:asciiTheme="minorHAnsi" w:eastAsiaTheme="minorEastAsia" w:hAnsiTheme="minorHAnsi" w:cstheme="minorBidi"/>
          <w:sz w:val="22"/>
          <w:szCs w:val="22"/>
        </w:rPr>
      </w:pPr>
      <w:r w:rsidRPr="009B3506">
        <w:t>A.8.5.1.2</w:t>
      </w:r>
      <w:r w:rsidRPr="009B3506">
        <w:rPr>
          <w:rFonts w:asciiTheme="minorHAnsi" w:eastAsiaTheme="minorEastAsia" w:hAnsiTheme="minorHAnsi"/>
          <w:sz w:val="22"/>
          <w:szCs w:val="22"/>
        </w:rPr>
        <w:tab/>
      </w:r>
      <w:r w:rsidRPr="00432094">
        <w:rPr>
          <w:rFonts w:cs="v4.2.0"/>
          <w:snapToGrid w:val="0"/>
        </w:rPr>
        <w:t>Test Requirements</w:t>
      </w:r>
      <w:r>
        <w:tab/>
        <w:t>1937</w:t>
      </w:r>
    </w:p>
    <w:p w:rsidR="009B3506" w:rsidRDefault="009B3506">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1937</w:t>
      </w:r>
    </w:p>
    <w:p w:rsidR="009B3506" w:rsidRDefault="009B3506">
      <w:pPr>
        <w:pStyle w:val="TOC4"/>
        <w:rPr>
          <w:rFonts w:asciiTheme="minorHAnsi" w:eastAsiaTheme="minorEastAsia" w:hAnsiTheme="minorHAnsi" w:cstheme="minorBidi"/>
          <w:sz w:val="22"/>
          <w:szCs w:val="22"/>
        </w:rPr>
      </w:pPr>
      <w:r w:rsidRPr="009B3506">
        <w:t>A.8.5.2.1</w:t>
      </w:r>
      <w:r w:rsidRPr="009B3506">
        <w:rPr>
          <w:rFonts w:asciiTheme="minorHAnsi" w:eastAsiaTheme="minorEastAsia" w:hAnsiTheme="minorHAnsi"/>
          <w:sz w:val="22"/>
          <w:szCs w:val="22"/>
        </w:rPr>
        <w:tab/>
      </w:r>
      <w:r w:rsidRPr="00432094">
        <w:rPr>
          <w:rFonts w:cs="v4.2.0"/>
          <w:snapToGrid w:val="0"/>
        </w:rPr>
        <w:t>Test Purpose and Environment</w:t>
      </w:r>
      <w:r>
        <w:tab/>
        <w:t>1937</w:t>
      </w:r>
    </w:p>
    <w:p w:rsidR="009B3506" w:rsidRDefault="009B3506">
      <w:pPr>
        <w:pStyle w:val="TOC4"/>
        <w:rPr>
          <w:rFonts w:asciiTheme="minorHAnsi" w:eastAsiaTheme="minorEastAsia" w:hAnsiTheme="minorHAnsi" w:cstheme="minorBidi"/>
          <w:sz w:val="22"/>
          <w:szCs w:val="22"/>
        </w:rPr>
      </w:pPr>
      <w:r w:rsidRPr="009B3506">
        <w:t>A.8.5.2.2</w:t>
      </w:r>
      <w:r w:rsidRPr="009B3506">
        <w:rPr>
          <w:rFonts w:asciiTheme="minorHAnsi" w:eastAsiaTheme="minorEastAsia" w:hAnsiTheme="minorHAnsi"/>
          <w:sz w:val="22"/>
          <w:szCs w:val="22"/>
        </w:rPr>
        <w:tab/>
      </w:r>
      <w:r w:rsidRPr="00432094">
        <w:rPr>
          <w:rFonts w:cs="v4.2.0"/>
          <w:snapToGrid w:val="0"/>
        </w:rPr>
        <w:t>Test Requirements</w:t>
      </w:r>
      <w:r>
        <w:tab/>
        <w:t>1939</w:t>
      </w:r>
    </w:p>
    <w:p w:rsidR="009B3506" w:rsidRDefault="009B3506">
      <w:pPr>
        <w:pStyle w:val="TOC3"/>
        <w:rPr>
          <w:rFonts w:asciiTheme="minorHAnsi" w:eastAsiaTheme="minorEastAsia" w:hAnsiTheme="minorHAnsi" w:cstheme="minorBidi"/>
          <w:sz w:val="22"/>
          <w:szCs w:val="22"/>
        </w:rPr>
      </w:pPr>
      <w:r w:rsidRPr="009B3506">
        <w:t>A.8.5.3</w:t>
      </w:r>
      <w:r w:rsidRPr="009B3506">
        <w:rPr>
          <w:rFonts w:asciiTheme="minorHAnsi" w:eastAsiaTheme="minorEastAsia" w:hAnsiTheme="minorHAnsi"/>
          <w:sz w:val="22"/>
          <w:szCs w:val="22"/>
        </w:rPr>
        <w:tab/>
      </w:r>
      <w:r w:rsidRPr="00432094">
        <w:rPr>
          <w:rFonts w:cs="v4.2.0"/>
        </w:rPr>
        <w:t>E-UTRAN FDD-UTRAN FDD event triggered reporting when DRX is used under fading propagation conditions</w:t>
      </w:r>
      <w:r>
        <w:tab/>
        <w:t>1939</w:t>
      </w:r>
    </w:p>
    <w:p w:rsidR="009B3506" w:rsidRDefault="009B3506">
      <w:pPr>
        <w:pStyle w:val="TOC4"/>
        <w:rPr>
          <w:rFonts w:asciiTheme="minorHAnsi" w:eastAsiaTheme="minorEastAsia" w:hAnsiTheme="minorHAnsi" w:cstheme="minorBidi"/>
          <w:sz w:val="22"/>
          <w:szCs w:val="22"/>
        </w:rPr>
      </w:pPr>
      <w:r w:rsidRPr="009B3506">
        <w:t>A.8.5.3.1</w:t>
      </w:r>
      <w:r w:rsidRPr="009B3506">
        <w:rPr>
          <w:rFonts w:asciiTheme="minorHAnsi" w:eastAsiaTheme="minorEastAsia" w:hAnsiTheme="minorHAnsi"/>
          <w:sz w:val="22"/>
          <w:szCs w:val="22"/>
        </w:rPr>
        <w:tab/>
      </w:r>
      <w:r w:rsidRPr="00432094">
        <w:rPr>
          <w:rFonts w:cs="v4.2.0"/>
          <w:snapToGrid w:val="0"/>
        </w:rPr>
        <w:t>Test Purpose and Environment</w:t>
      </w:r>
      <w:r>
        <w:tab/>
        <w:t>1939</w:t>
      </w:r>
    </w:p>
    <w:p w:rsidR="009B3506" w:rsidRDefault="009B3506">
      <w:pPr>
        <w:pStyle w:val="TOC4"/>
        <w:rPr>
          <w:rFonts w:asciiTheme="minorHAnsi" w:eastAsiaTheme="minorEastAsia" w:hAnsiTheme="minorHAnsi" w:cstheme="minorBidi"/>
          <w:sz w:val="22"/>
          <w:szCs w:val="22"/>
        </w:rPr>
      </w:pPr>
      <w:r w:rsidRPr="009B3506">
        <w:t>A.8.5.3.2</w:t>
      </w:r>
      <w:r w:rsidRPr="009B3506">
        <w:rPr>
          <w:rFonts w:asciiTheme="minorHAnsi" w:eastAsiaTheme="minorEastAsia" w:hAnsiTheme="minorHAnsi"/>
          <w:sz w:val="22"/>
          <w:szCs w:val="22"/>
        </w:rPr>
        <w:tab/>
      </w:r>
      <w:r w:rsidRPr="00432094">
        <w:rPr>
          <w:rFonts w:cs="v4.2.0"/>
          <w:snapToGrid w:val="0"/>
        </w:rPr>
        <w:t>Test Requirements</w:t>
      </w:r>
      <w:r>
        <w:tab/>
        <w:t>1942</w:t>
      </w:r>
    </w:p>
    <w:p w:rsidR="009B3506" w:rsidRDefault="009B3506">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1942</w:t>
      </w:r>
    </w:p>
    <w:p w:rsidR="009B3506" w:rsidRDefault="009B3506">
      <w:pPr>
        <w:pStyle w:val="TOC4"/>
        <w:rPr>
          <w:rFonts w:asciiTheme="minorHAnsi" w:eastAsiaTheme="minorEastAsia" w:hAnsiTheme="minorHAnsi" w:cstheme="minorBidi"/>
          <w:sz w:val="22"/>
          <w:szCs w:val="22"/>
        </w:rPr>
      </w:pPr>
      <w:r w:rsidRPr="009B3506">
        <w:t>A.8.5.4.1</w:t>
      </w:r>
      <w:r w:rsidRPr="009B3506">
        <w:rPr>
          <w:rFonts w:asciiTheme="minorHAnsi" w:eastAsiaTheme="minorEastAsia" w:hAnsiTheme="minorHAnsi" w:cstheme="minorBidi"/>
          <w:sz w:val="22"/>
          <w:szCs w:val="22"/>
        </w:rPr>
        <w:tab/>
      </w:r>
      <w:r w:rsidRPr="00432094">
        <w:rPr>
          <w:snapToGrid w:val="0"/>
        </w:rPr>
        <w:t>Test Purpose and Environment</w:t>
      </w:r>
      <w:r>
        <w:tab/>
        <w:t>1942</w:t>
      </w:r>
    </w:p>
    <w:p w:rsidR="009B3506" w:rsidRDefault="009B3506">
      <w:pPr>
        <w:pStyle w:val="TOC4"/>
        <w:rPr>
          <w:rFonts w:asciiTheme="minorHAnsi" w:eastAsiaTheme="minorEastAsia" w:hAnsiTheme="minorHAnsi" w:cstheme="minorBidi"/>
          <w:sz w:val="22"/>
          <w:szCs w:val="22"/>
        </w:rPr>
      </w:pPr>
      <w:r w:rsidRPr="009B3506">
        <w:t>A.8.5.4.2</w:t>
      </w:r>
      <w:r w:rsidRPr="009B3506">
        <w:rPr>
          <w:rFonts w:asciiTheme="minorHAnsi" w:eastAsiaTheme="minorEastAsia" w:hAnsiTheme="minorHAnsi" w:cstheme="minorBidi"/>
          <w:sz w:val="22"/>
          <w:szCs w:val="22"/>
        </w:rPr>
        <w:tab/>
      </w:r>
      <w:r w:rsidRPr="00432094">
        <w:rPr>
          <w:snapToGrid w:val="0"/>
        </w:rPr>
        <w:t>Test Requirements</w:t>
      </w:r>
      <w:r>
        <w:tab/>
        <w:t>1944</w:t>
      </w:r>
    </w:p>
    <w:p w:rsidR="009B3506" w:rsidRDefault="009B3506">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1944</w:t>
      </w:r>
    </w:p>
    <w:p w:rsidR="009B3506" w:rsidRDefault="009B3506">
      <w:pPr>
        <w:pStyle w:val="TOC4"/>
        <w:rPr>
          <w:rFonts w:asciiTheme="minorHAnsi" w:eastAsiaTheme="minorEastAsia" w:hAnsiTheme="minorHAnsi" w:cstheme="minorBidi"/>
          <w:sz w:val="22"/>
          <w:szCs w:val="22"/>
        </w:rPr>
      </w:pPr>
      <w:r w:rsidRPr="009B3506">
        <w:t>A.8.5.</w:t>
      </w:r>
      <w:r w:rsidRPr="009B3506">
        <w:rPr>
          <w:lang w:eastAsia="zh-CN"/>
        </w:rPr>
        <w:t>5</w:t>
      </w:r>
      <w:r w:rsidRPr="009B3506">
        <w:t>.1</w:t>
      </w:r>
      <w:r w:rsidRPr="009B3506">
        <w:rPr>
          <w:rFonts w:asciiTheme="minorHAnsi" w:eastAsiaTheme="minorEastAsia" w:hAnsiTheme="minorHAnsi" w:cstheme="minorBidi"/>
          <w:sz w:val="22"/>
          <w:szCs w:val="22"/>
        </w:rPr>
        <w:tab/>
      </w:r>
      <w:r w:rsidRPr="00432094">
        <w:rPr>
          <w:snapToGrid w:val="0"/>
        </w:rPr>
        <w:t>Test Purpose and Environment</w:t>
      </w:r>
      <w:r>
        <w:tab/>
        <w:t>1944</w:t>
      </w:r>
    </w:p>
    <w:p w:rsidR="009B3506" w:rsidRDefault="009B3506">
      <w:pPr>
        <w:pStyle w:val="TOC4"/>
        <w:rPr>
          <w:rFonts w:asciiTheme="minorHAnsi" w:eastAsiaTheme="minorEastAsia" w:hAnsiTheme="minorHAnsi" w:cstheme="minorBidi"/>
          <w:sz w:val="22"/>
          <w:szCs w:val="22"/>
        </w:rPr>
      </w:pPr>
      <w:r w:rsidRPr="009B3506">
        <w:t>A.8.5.</w:t>
      </w:r>
      <w:r w:rsidRPr="009B3506">
        <w:rPr>
          <w:lang w:eastAsia="zh-CN"/>
        </w:rPr>
        <w:t>5</w:t>
      </w:r>
      <w:r w:rsidRPr="009B3506">
        <w:t>.2</w:t>
      </w:r>
      <w:r w:rsidRPr="009B3506">
        <w:rPr>
          <w:rFonts w:asciiTheme="minorHAnsi" w:eastAsiaTheme="minorEastAsia" w:hAnsiTheme="minorHAnsi" w:cstheme="minorBidi"/>
          <w:sz w:val="22"/>
          <w:szCs w:val="22"/>
        </w:rPr>
        <w:tab/>
      </w:r>
      <w:r w:rsidRPr="00432094">
        <w:rPr>
          <w:snapToGrid w:val="0"/>
        </w:rPr>
        <w:t>Test Requirements</w:t>
      </w:r>
      <w:r>
        <w:tab/>
        <w:t>1947</w:t>
      </w:r>
    </w:p>
    <w:p w:rsidR="009B3506" w:rsidRDefault="009B3506">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1947</w:t>
      </w:r>
    </w:p>
    <w:p w:rsidR="009B3506" w:rsidRDefault="009B3506">
      <w:pPr>
        <w:pStyle w:val="TOC4"/>
        <w:rPr>
          <w:rFonts w:asciiTheme="minorHAnsi" w:eastAsiaTheme="minorEastAsia" w:hAnsiTheme="minorHAnsi" w:cstheme="minorBidi"/>
          <w:sz w:val="22"/>
          <w:szCs w:val="22"/>
        </w:rPr>
      </w:pPr>
      <w:r w:rsidRPr="009B3506">
        <w:t>A.8.5.6.1</w:t>
      </w:r>
      <w:r w:rsidRPr="009B3506">
        <w:rPr>
          <w:rFonts w:asciiTheme="minorHAnsi" w:eastAsiaTheme="minorEastAsia" w:hAnsiTheme="minorHAnsi" w:cstheme="minorBidi"/>
          <w:sz w:val="22"/>
          <w:szCs w:val="22"/>
        </w:rPr>
        <w:tab/>
      </w:r>
      <w:r w:rsidRPr="00432094">
        <w:rPr>
          <w:snapToGrid w:val="0"/>
        </w:rPr>
        <w:t>Test Purpose and Environment</w:t>
      </w:r>
      <w:r>
        <w:tab/>
        <w:t>1947</w:t>
      </w:r>
    </w:p>
    <w:p w:rsidR="009B3506" w:rsidRDefault="009B3506">
      <w:pPr>
        <w:pStyle w:val="TOC4"/>
        <w:rPr>
          <w:rFonts w:asciiTheme="minorHAnsi" w:eastAsiaTheme="minorEastAsia" w:hAnsiTheme="minorHAnsi" w:cstheme="minorBidi"/>
          <w:sz w:val="22"/>
          <w:szCs w:val="22"/>
        </w:rPr>
      </w:pPr>
      <w:r w:rsidRPr="009B3506">
        <w:t>A.8.5.6.2</w:t>
      </w:r>
      <w:r w:rsidRPr="009B3506">
        <w:rPr>
          <w:rFonts w:asciiTheme="minorHAnsi" w:eastAsiaTheme="minorEastAsia" w:hAnsiTheme="minorHAnsi" w:cstheme="minorBidi"/>
          <w:sz w:val="22"/>
          <w:szCs w:val="22"/>
        </w:rPr>
        <w:tab/>
      </w:r>
      <w:r w:rsidRPr="00432094">
        <w:rPr>
          <w:snapToGrid w:val="0"/>
        </w:rPr>
        <w:t>Test Requirements</w:t>
      </w:r>
      <w:r>
        <w:tab/>
        <w:t>1948</w:t>
      </w:r>
    </w:p>
    <w:p w:rsidR="009B3506" w:rsidRDefault="009B3506">
      <w:pPr>
        <w:pStyle w:val="TOC3"/>
        <w:rPr>
          <w:rFonts w:asciiTheme="minorHAnsi" w:eastAsiaTheme="minorEastAsia" w:hAnsiTheme="minorHAnsi" w:cstheme="minorBidi"/>
          <w:sz w:val="22"/>
          <w:szCs w:val="22"/>
        </w:rPr>
      </w:pPr>
      <w:r>
        <w:lastRenderedPageBreak/>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1949</w:t>
      </w:r>
    </w:p>
    <w:p w:rsidR="009B3506" w:rsidRDefault="009B3506">
      <w:pPr>
        <w:pStyle w:val="TOC4"/>
        <w:rPr>
          <w:rFonts w:asciiTheme="minorHAnsi" w:eastAsiaTheme="minorEastAsia" w:hAnsiTheme="minorHAnsi" w:cstheme="minorBidi"/>
          <w:sz w:val="22"/>
          <w:szCs w:val="22"/>
        </w:rPr>
      </w:pPr>
      <w:r w:rsidRPr="009B3506">
        <w:t>A.8.5.7.1</w:t>
      </w:r>
      <w:r w:rsidRPr="009B3506">
        <w:rPr>
          <w:rFonts w:asciiTheme="minorHAnsi" w:eastAsiaTheme="minorEastAsia" w:hAnsiTheme="minorHAnsi" w:cstheme="minorBidi"/>
          <w:sz w:val="22"/>
          <w:szCs w:val="22"/>
        </w:rPr>
        <w:tab/>
      </w:r>
      <w:r w:rsidRPr="00432094">
        <w:rPr>
          <w:snapToGrid w:val="0"/>
        </w:rPr>
        <w:t>Test Purpose and Environment</w:t>
      </w:r>
      <w:r>
        <w:tab/>
        <w:t>1949</w:t>
      </w:r>
    </w:p>
    <w:p w:rsidR="009B3506" w:rsidRDefault="009B3506">
      <w:pPr>
        <w:pStyle w:val="TOC4"/>
        <w:rPr>
          <w:rFonts w:asciiTheme="minorHAnsi" w:eastAsiaTheme="minorEastAsia" w:hAnsiTheme="minorHAnsi" w:cstheme="minorBidi"/>
          <w:sz w:val="22"/>
          <w:szCs w:val="22"/>
        </w:rPr>
      </w:pPr>
      <w:r w:rsidRPr="009B3506">
        <w:t>A.8.5.7.2</w:t>
      </w:r>
      <w:r w:rsidRPr="009B3506">
        <w:rPr>
          <w:rFonts w:asciiTheme="minorHAnsi" w:eastAsiaTheme="minorEastAsia" w:hAnsiTheme="minorHAnsi" w:cstheme="minorBidi"/>
          <w:sz w:val="22"/>
          <w:szCs w:val="22"/>
        </w:rPr>
        <w:tab/>
      </w:r>
      <w:r w:rsidRPr="00432094">
        <w:rPr>
          <w:snapToGrid w:val="0"/>
        </w:rPr>
        <w:t>Test Requirements</w:t>
      </w:r>
      <w:r>
        <w:tab/>
        <w:t>1949</w:t>
      </w:r>
    </w:p>
    <w:p w:rsidR="009B3506" w:rsidRDefault="009B3506">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1949</w:t>
      </w:r>
    </w:p>
    <w:p w:rsidR="009B3506" w:rsidRDefault="009B3506">
      <w:pPr>
        <w:pStyle w:val="TOC4"/>
        <w:rPr>
          <w:rFonts w:asciiTheme="minorHAnsi" w:eastAsiaTheme="minorEastAsia" w:hAnsiTheme="minorHAnsi" w:cstheme="minorBidi"/>
          <w:sz w:val="22"/>
          <w:szCs w:val="22"/>
        </w:rPr>
      </w:pPr>
      <w:r w:rsidRPr="009B3506">
        <w:t>A.8.5.8.1</w:t>
      </w:r>
      <w:r w:rsidRPr="009B3506">
        <w:rPr>
          <w:rFonts w:asciiTheme="minorHAnsi" w:eastAsiaTheme="minorEastAsia" w:hAnsiTheme="minorHAnsi" w:cstheme="minorBidi"/>
          <w:sz w:val="22"/>
          <w:szCs w:val="22"/>
        </w:rPr>
        <w:tab/>
      </w:r>
      <w:r w:rsidRPr="00432094">
        <w:rPr>
          <w:snapToGrid w:val="0"/>
        </w:rPr>
        <w:t>Test Purpose and Environment</w:t>
      </w:r>
      <w:r>
        <w:tab/>
        <w:t>1949</w:t>
      </w:r>
    </w:p>
    <w:p w:rsidR="009B3506" w:rsidRDefault="009B3506">
      <w:pPr>
        <w:pStyle w:val="TOC4"/>
        <w:rPr>
          <w:rFonts w:asciiTheme="minorHAnsi" w:eastAsiaTheme="minorEastAsia" w:hAnsiTheme="minorHAnsi" w:cstheme="minorBidi"/>
          <w:sz w:val="22"/>
          <w:szCs w:val="22"/>
        </w:rPr>
      </w:pPr>
      <w:r w:rsidRPr="009B3506">
        <w:t>A.8.5.8.2</w:t>
      </w:r>
      <w:r w:rsidRPr="009B3506">
        <w:rPr>
          <w:rFonts w:asciiTheme="minorHAnsi" w:eastAsiaTheme="minorEastAsia" w:hAnsiTheme="minorHAnsi" w:cstheme="minorBidi"/>
          <w:sz w:val="22"/>
          <w:szCs w:val="22"/>
        </w:rPr>
        <w:tab/>
      </w:r>
      <w:r w:rsidRPr="00432094">
        <w:rPr>
          <w:snapToGrid w:val="0"/>
        </w:rPr>
        <w:t>Test Requirements</w:t>
      </w:r>
      <w:r>
        <w:tab/>
        <w:t>1952</w:t>
      </w:r>
    </w:p>
    <w:p w:rsidR="009B3506" w:rsidRDefault="009B3506">
      <w:pPr>
        <w:pStyle w:val="TOC2"/>
        <w:rPr>
          <w:rFonts w:asciiTheme="minorHAnsi" w:eastAsiaTheme="minorEastAsia" w:hAnsiTheme="minorHAnsi" w:cstheme="minorBidi"/>
          <w:sz w:val="22"/>
          <w:szCs w:val="22"/>
        </w:rPr>
      </w:pPr>
      <w:r w:rsidRPr="009B3506">
        <w:t>A.8.6</w:t>
      </w:r>
      <w:r w:rsidRPr="009B3506">
        <w:rPr>
          <w:rFonts w:asciiTheme="minorHAnsi" w:eastAsiaTheme="minorEastAsia" w:hAnsiTheme="minorHAnsi" w:cstheme="minorBidi"/>
          <w:sz w:val="22"/>
          <w:szCs w:val="22"/>
        </w:rPr>
        <w:tab/>
      </w:r>
      <w:r w:rsidRPr="009B3506">
        <w:t>E-UTRAN TDD - UTRAN FDD Measurements</w:t>
      </w:r>
      <w:r>
        <w:tab/>
        <w:t>1952</w:t>
      </w:r>
    </w:p>
    <w:p w:rsidR="009B3506" w:rsidRDefault="009B3506">
      <w:pPr>
        <w:pStyle w:val="TOC3"/>
        <w:rPr>
          <w:rFonts w:asciiTheme="minorHAnsi" w:eastAsiaTheme="minorEastAsia" w:hAnsiTheme="minorHAnsi" w:cstheme="minorBidi"/>
          <w:sz w:val="22"/>
          <w:szCs w:val="22"/>
        </w:rPr>
      </w:pPr>
      <w:r w:rsidRPr="009B3506">
        <w:t>A.8.6.1</w:t>
      </w:r>
      <w:r w:rsidRPr="009B3506">
        <w:rPr>
          <w:rFonts w:asciiTheme="minorHAnsi" w:eastAsiaTheme="minorEastAsia" w:hAnsiTheme="minorHAnsi"/>
          <w:sz w:val="22"/>
          <w:szCs w:val="22"/>
        </w:rPr>
        <w:tab/>
      </w:r>
      <w:r w:rsidRPr="00432094">
        <w:rPr>
          <w:rFonts w:cs="v4.2.0"/>
        </w:rPr>
        <w:t>E-UTRAN TDD - UTRAN FDD event triggered reporting under fading propagation conditions</w:t>
      </w:r>
      <w:r>
        <w:tab/>
        <w:t>1952</w:t>
      </w:r>
    </w:p>
    <w:p w:rsidR="009B3506" w:rsidRDefault="009B3506">
      <w:pPr>
        <w:pStyle w:val="TOC4"/>
        <w:rPr>
          <w:rFonts w:asciiTheme="minorHAnsi" w:eastAsiaTheme="minorEastAsia" w:hAnsiTheme="minorHAnsi" w:cstheme="minorBidi"/>
          <w:sz w:val="22"/>
          <w:szCs w:val="22"/>
        </w:rPr>
      </w:pPr>
      <w:r w:rsidRPr="009B3506">
        <w:t>A.8.6.1.1</w:t>
      </w:r>
      <w:r w:rsidRPr="009B3506">
        <w:rPr>
          <w:rFonts w:asciiTheme="minorHAnsi" w:eastAsiaTheme="minorEastAsia" w:hAnsiTheme="minorHAnsi"/>
          <w:sz w:val="22"/>
          <w:szCs w:val="22"/>
        </w:rPr>
        <w:tab/>
      </w:r>
      <w:r w:rsidRPr="00432094">
        <w:rPr>
          <w:rFonts w:cs="v4.2.0"/>
          <w:snapToGrid w:val="0"/>
        </w:rPr>
        <w:t>Test Purpose and Environment</w:t>
      </w:r>
      <w:r>
        <w:tab/>
        <w:t>1952</w:t>
      </w:r>
    </w:p>
    <w:p w:rsidR="009B3506" w:rsidRDefault="009B3506">
      <w:pPr>
        <w:pStyle w:val="TOC4"/>
        <w:rPr>
          <w:rFonts w:asciiTheme="minorHAnsi" w:eastAsiaTheme="minorEastAsia" w:hAnsiTheme="minorHAnsi" w:cstheme="minorBidi"/>
          <w:sz w:val="22"/>
          <w:szCs w:val="22"/>
        </w:rPr>
      </w:pPr>
      <w:r w:rsidRPr="009B3506">
        <w:t>A.8.6.1.2</w:t>
      </w:r>
      <w:r w:rsidRPr="009B3506">
        <w:rPr>
          <w:rFonts w:asciiTheme="minorHAnsi" w:eastAsiaTheme="minorEastAsia" w:hAnsiTheme="minorHAnsi"/>
          <w:sz w:val="22"/>
          <w:szCs w:val="22"/>
        </w:rPr>
        <w:tab/>
      </w:r>
      <w:r w:rsidRPr="00432094">
        <w:rPr>
          <w:rFonts w:cs="v4.2.0"/>
          <w:snapToGrid w:val="0"/>
        </w:rPr>
        <w:t>Test Requirements</w:t>
      </w:r>
      <w:r>
        <w:tab/>
        <w:t>1954</w:t>
      </w:r>
    </w:p>
    <w:p w:rsidR="009B3506" w:rsidRDefault="009B3506">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1954</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6</w:t>
      </w:r>
      <w:r w:rsidRPr="009B3506">
        <w:t>.</w:t>
      </w:r>
      <w:r w:rsidRPr="009B3506">
        <w:rPr>
          <w:lang w:eastAsia="zh-CN"/>
        </w:rPr>
        <w:t>2</w:t>
      </w:r>
      <w:r w:rsidRPr="009B3506">
        <w:t>.1</w:t>
      </w:r>
      <w:r w:rsidRPr="009B3506">
        <w:rPr>
          <w:rFonts w:asciiTheme="minorHAnsi" w:eastAsiaTheme="minorEastAsia" w:hAnsiTheme="minorHAnsi" w:cstheme="minorBidi"/>
          <w:sz w:val="22"/>
          <w:szCs w:val="22"/>
        </w:rPr>
        <w:tab/>
      </w:r>
      <w:r w:rsidRPr="00432094">
        <w:rPr>
          <w:snapToGrid w:val="0"/>
        </w:rPr>
        <w:t>Test Purpose and Environment</w:t>
      </w:r>
      <w:r>
        <w:tab/>
        <w:t>1954</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6.2</w:t>
      </w:r>
      <w:r w:rsidRPr="009B3506">
        <w:t>.2</w:t>
      </w:r>
      <w:r w:rsidRPr="009B3506">
        <w:rPr>
          <w:rFonts w:asciiTheme="minorHAnsi" w:eastAsiaTheme="minorEastAsia" w:hAnsiTheme="minorHAnsi" w:cstheme="minorBidi"/>
          <w:sz w:val="22"/>
          <w:szCs w:val="22"/>
        </w:rPr>
        <w:tab/>
      </w:r>
      <w:r w:rsidRPr="00432094">
        <w:rPr>
          <w:snapToGrid w:val="0"/>
        </w:rPr>
        <w:t>Test Requirements</w:t>
      </w:r>
      <w:r>
        <w:tab/>
        <w:t>1957</w:t>
      </w:r>
    </w:p>
    <w:p w:rsidR="009B3506" w:rsidRDefault="009B3506">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1957</w:t>
      </w:r>
    </w:p>
    <w:p w:rsidR="009B3506" w:rsidRDefault="009B3506">
      <w:pPr>
        <w:pStyle w:val="TOC4"/>
        <w:rPr>
          <w:rFonts w:asciiTheme="minorHAnsi" w:eastAsiaTheme="minorEastAsia" w:hAnsiTheme="minorHAnsi" w:cstheme="minorBidi"/>
          <w:sz w:val="22"/>
          <w:szCs w:val="22"/>
        </w:rPr>
      </w:pPr>
      <w:r w:rsidRPr="009B3506">
        <w:t>A.8.6.3.1</w:t>
      </w:r>
      <w:r w:rsidRPr="009B3506">
        <w:rPr>
          <w:rFonts w:asciiTheme="minorHAnsi" w:eastAsiaTheme="minorEastAsia" w:hAnsiTheme="minorHAnsi" w:cstheme="minorBidi"/>
          <w:sz w:val="22"/>
          <w:szCs w:val="22"/>
        </w:rPr>
        <w:tab/>
      </w:r>
      <w:r w:rsidRPr="00432094">
        <w:rPr>
          <w:snapToGrid w:val="0"/>
        </w:rPr>
        <w:t>Test Purpose and Environment</w:t>
      </w:r>
      <w:r>
        <w:tab/>
        <w:t>1957</w:t>
      </w:r>
    </w:p>
    <w:p w:rsidR="009B3506" w:rsidRDefault="009B3506">
      <w:pPr>
        <w:pStyle w:val="TOC4"/>
        <w:rPr>
          <w:rFonts w:asciiTheme="minorHAnsi" w:eastAsiaTheme="minorEastAsia" w:hAnsiTheme="minorHAnsi" w:cstheme="minorBidi"/>
          <w:sz w:val="22"/>
          <w:szCs w:val="22"/>
        </w:rPr>
      </w:pPr>
      <w:r w:rsidRPr="009B3506">
        <w:t>A.8.6.3.2</w:t>
      </w:r>
      <w:r w:rsidRPr="009B3506">
        <w:rPr>
          <w:rFonts w:asciiTheme="minorHAnsi" w:eastAsiaTheme="minorEastAsia" w:hAnsiTheme="minorHAnsi" w:cstheme="minorBidi"/>
          <w:sz w:val="22"/>
          <w:szCs w:val="22"/>
        </w:rPr>
        <w:tab/>
      </w:r>
      <w:r w:rsidRPr="00432094">
        <w:rPr>
          <w:snapToGrid w:val="0"/>
        </w:rPr>
        <w:t>Test Requirements</w:t>
      </w:r>
      <w:r>
        <w:tab/>
        <w:t>1960</w:t>
      </w:r>
    </w:p>
    <w:p w:rsidR="009B3506" w:rsidRDefault="009B3506">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1960</w:t>
      </w:r>
    </w:p>
    <w:p w:rsidR="009B3506" w:rsidRDefault="009B3506">
      <w:pPr>
        <w:pStyle w:val="TOC3"/>
        <w:rPr>
          <w:rFonts w:asciiTheme="minorHAnsi" w:eastAsiaTheme="minorEastAsia" w:hAnsiTheme="minorHAnsi" w:cstheme="minorBidi"/>
          <w:sz w:val="22"/>
          <w:szCs w:val="22"/>
        </w:rPr>
      </w:pPr>
      <w:r w:rsidRPr="009B3506">
        <w:t>A.8.</w:t>
      </w:r>
      <w:r w:rsidRPr="009B3506">
        <w:rPr>
          <w:lang w:eastAsia="zh-CN"/>
        </w:rPr>
        <w:t>7</w:t>
      </w:r>
      <w:r w:rsidRPr="009B3506">
        <w:t>.</w:t>
      </w:r>
      <w:r w:rsidRPr="009B3506">
        <w:rPr>
          <w:lang w:eastAsia="zh-CN"/>
        </w:rPr>
        <w:t>1</w:t>
      </w:r>
      <w:r w:rsidRPr="009B3506">
        <w:rPr>
          <w:rFonts w:asciiTheme="minorHAnsi" w:eastAsiaTheme="minorEastAsia" w:hAnsiTheme="minorHAnsi"/>
          <w:sz w:val="22"/>
          <w:szCs w:val="22"/>
        </w:rPr>
        <w:tab/>
      </w:r>
      <w:r w:rsidRPr="00432094">
        <w:rPr>
          <w:rFonts w:cs="v4.2.0"/>
        </w:rPr>
        <w:t>E-UTRA</w:t>
      </w:r>
      <w:r w:rsidRPr="00432094">
        <w:rPr>
          <w:rFonts w:cs="v4.2.0"/>
          <w:lang w:eastAsia="zh-CN"/>
        </w:rPr>
        <w:t>N</w:t>
      </w:r>
      <w:r w:rsidRPr="00432094">
        <w:rPr>
          <w:rFonts w:cs="v4.2.0"/>
        </w:rPr>
        <w:t xml:space="preserve"> TDD to UTRA</w:t>
      </w:r>
      <w:r w:rsidRPr="00432094">
        <w:rPr>
          <w:rFonts w:cs="v4.2.0"/>
          <w:lang w:eastAsia="zh-CN"/>
        </w:rPr>
        <w:t>N</w:t>
      </w:r>
      <w:r w:rsidRPr="00432094">
        <w:rPr>
          <w:rFonts w:cs="v4.2.0"/>
        </w:rPr>
        <w:t xml:space="preserve"> TDD cell search under fading propagation conditions</w:t>
      </w:r>
      <w:r>
        <w:tab/>
        <w:t>1960</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7</w:t>
      </w:r>
      <w:r w:rsidRPr="009B3506">
        <w:t>.1.1</w:t>
      </w:r>
      <w:r w:rsidRPr="009B3506">
        <w:rPr>
          <w:rFonts w:asciiTheme="minorHAnsi" w:eastAsiaTheme="minorEastAsia" w:hAnsiTheme="minorHAnsi"/>
          <w:sz w:val="22"/>
          <w:szCs w:val="22"/>
        </w:rPr>
        <w:tab/>
      </w:r>
      <w:r w:rsidRPr="00432094">
        <w:rPr>
          <w:rFonts w:cs="v4.2.0"/>
        </w:rPr>
        <w:t>Test Purpose and Environment</w:t>
      </w:r>
      <w:r>
        <w:tab/>
        <w:t>1960</w:t>
      </w:r>
    </w:p>
    <w:p w:rsidR="009B3506" w:rsidRDefault="009B3506">
      <w:pPr>
        <w:pStyle w:val="TOC5"/>
        <w:rPr>
          <w:rFonts w:asciiTheme="minorHAnsi" w:eastAsiaTheme="minorEastAsia" w:hAnsiTheme="minorHAnsi" w:cstheme="minorBidi"/>
          <w:sz w:val="22"/>
          <w:szCs w:val="22"/>
        </w:rPr>
      </w:pPr>
      <w:r w:rsidRPr="009B3506">
        <w:t>A.8.</w:t>
      </w:r>
      <w:r w:rsidRPr="009B3506">
        <w:rPr>
          <w:lang w:eastAsia="zh-CN"/>
        </w:rPr>
        <w:t>7</w:t>
      </w:r>
      <w:r w:rsidRPr="009B3506">
        <w:t>.1.1.1</w:t>
      </w:r>
      <w:r w:rsidRPr="009B3506">
        <w:rPr>
          <w:rFonts w:asciiTheme="minorHAnsi" w:eastAsiaTheme="minorEastAsia" w:hAnsiTheme="minorHAnsi"/>
          <w:sz w:val="22"/>
          <w:szCs w:val="22"/>
        </w:rPr>
        <w:tab/>
      </w:r>
      <w:r w:rsidRPr="00432094">
        <w:rPr>
          <w:rFonts w:cs="v4.2.0"/>
        </w:rPr>
        <w:t>Void</w:t>
      </w:r>
      <w:r>
        <w:tab/>
        <w:t>1960</w:t>
      </w:r>
    </w:p>
    <w:p w:rsidR="009B3506" w:rsidRDefault="009B3506">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1960</w:t>
      </w:r>
    </w:p>
    <w:p w:rsidR="009B3506" w:rsidRDefault="009B3506">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1962</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7</w:t>
      </w:r>
      <w:r w:rsidRPr="009B3506">
        <w:t>.1.2</w:t>
      </w:r>
      <w:r w:rsidRPr="009B3506">
        <w:rPr>
          <w:rFonts w:asciiTheme="minorHAnsi" w:eastAsiaTheme="minorEastAsia" w:hAnsiTheme="minorHAnsi"/>
          <w:sz w:val="22"/>
          <w:szCs w:val="22"/>
        </w:rPr>
        <w:tab/>
      </w:r>
      <w:r w:rsidRPr="00432094">
        <w:rPr>
          <w:rFonts w:cs="v4.2.0"/>
        </w:rPr>
        <w:t>Test Requirements</w:t>
      </w:r>
      <w:r>
        <w:tab/>
        <w:t>1962</w:t>
      </w:r>
    </w:p>
    <w:p w:rsidR="009B3506" w:rsidRDefault="009B3506">
      <w:pPr>
        <w:pStyle w:val="TOC5"/>
        <w:rPr>
          <w:rFonts w:asciiTheme="minorHAnsi" w:eastAsiaTheme="minorEastAsia" w:hAnsiTheme="minorHAnsi" w:cstheme="minorBidi"/>
          <w:sz w:val="22"/>
          <w:szCs w:val="22"/>
        </w:rPr>
      </w:pPr>
      <w:r w:rsidRPr="009B3506">
        <w:t>A.8.</w:t>
      </w:r>
      <w:r w:rsidRPr="009B3506">
        <w:rPr>
          <w:lang w:eastAsia="zh-CN"/>
        </w:rPr>
        <w:t>7</w:t>
      </w:r>
      <w:r w:rsidRPr="009B3506">
        <w:t>.1.</w:t>
      </w:r>
      <w:r w:rsidRPr="009B3506">
        <w:rPr>
          <w:lang w:eastAsia="zh-CN"/>
        </w:rPr>
        <w:t>2</w:t>
      </w:r>
      <w:r w:rsidRPr="009B3506">
        <w:t>.1</w:t>
      </w:r>
      <w:r w:rsidRPr="009B3506">
        <w:rPr>
          <w:rFonts w:asciiTheme="minorHAnsi" w:eastAsiaTheme="minorEastAsia" w:hAnsiTheme="minorHAnsi"/>
          <w:sz w:val="22"/>
          <w:szCs w:val="22"/>
        </w:rPr>
        <w:tab/>
      </w:r>
      <w:r w:rsidRPr="00432094">
        <w:rPr>
          <w:rFonts w:cs="v4.2.0"/>
        </w:rPr>
        <w:t>Void</w:t>
      </w:r>
      <w:r>
        <w:tab/>
        <w:t>1962</w:t>
      </w:r>
    </w:p>
    <w:p w:rsidR="009B3506" w:rsidRDefault="009B3506">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1962</w:t>
      </w:r>
    </w:p>
    <w:p w:rsidR="009B3506" w:rsidRDefault="009B3506">
      <w:pPr>
        <w:pStyle w:val="TOC5"/>
        <w:rPr>
          <w:rFonts w:asciiTheme="minorHAnsi" w:eastAsiaTheme="minorEastAsia" w:hAnsiTheme="minorHAnsi" w:cstheme="minorBidi"/>
          <w:sz w:val="22"/>
          <w:szCs w:val="22"/>
        </w:rPr>
      </w:pPr>
      <w:r w:rsidRPr="009B3506">
        <w:t>A.8.</w:t>
      </w:r>
      <w:r w:rsidRPr="009B3506">
        <w:rPr>
          <w:lang w:eastAsia="zh-CN"/>
        </w:rPr>
        <w:t>7</w:t>
      </w:r>
      <w:r w:rsidRPr="009B3506">
        <w:t>.1.</w:t>
      </w:r>
      <w:r w:rsidRPr="009B3506">
        <w:rPr>
          <w:lang w:eastAsia="zh-CN"/>
        </w:rPr>
        <w:t>2</w:t>
      </w:r>
      <w:r w:rsidRPr="009B3506">
        <w:t>.</w:t>
      </w:r>
      <w:r w:rsidRPr="009B3506">
        <w:rPr>
          <w:lang w:eastAsia="zh-CN"/>
        </w:rPr>
        <w:t>3</w:t>
      </w:r>
      <w:r w:rsidRPr="009B3506">
        <w:rPr>
          <w:rFonts w:asciiTheme="minorHAnsi" w:eastAsiaTheme="minorEastAsia" w:hAnsiTheme="minorHAnsi"/>
          <w:sz w:val="22"/>
          <w:szCs w:val="22"/>
        </w:rPr>
        <w:tab/>
      </w:r>
      <w:r w:rsidRPr="00432094">
        <w:rPr>
          <w:rFonts w:cs="v4.2.0"/>
          <w:lang w:eastAsia="zh-CN"/>
        </w:rPr>
        <w:t>Void</w:t>
      </w:r>
      <w:r>
        <w:tab/>
        <w:t>1962</w:t>
      </w:r>
    </w:p>
    <w:p w:rsidR="009B3506" w:rsidRDefault="009B3506">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1962</w:t>
      </w:r>
    </w:p>
    <w:p w:rsidR="009B3506" w:rsidRDefault="009B3506">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1962</w:t>
      </w:r>
    </w:p>
    <w:p w:rsidR="009B3506" w:rsidRDefault="009B3506">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1965</w:t>
      </w:r>
    </w:p>
    <w:p w:rsidR="009B3506" w:rsidRDefault="009B3506">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1966</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7</w:t>
      </w:r>
      <w:r w:rsidRPr="009B3506">
        <w:t>.</w:t>
      </w:r>
      <w:r w:rsidRPr="009B3506">
        <w:rPr>
          <w:lang w:eastAsia="zh-CN"/>
        </w:rPr>
        <w:t>3</w:t>
      </w:r>
      <w:r w:rsidRPr="009B3506">
        <w:t>.1</w:t>
      </w:r>
      <w:r w:rsidRPr="009B3506">
        <w:rPr>
          <w:rFonts w:asciiTheme="minorHAnsi" w:eastAsiaTheme="minorEastAsia" w:hAnsiTheme="minorHAnsi"/>
          <w:sz w:val="22"/>
          <w:szCs w:val="22"/>
        </w:rPr>
        <w:tab/>
      </w:r>
      <w:r w:rsidRPr="00432094">
        <w:rPr>
          <w:rFonts w:cs="v4.2.0"/>
          <w:snapToGrid w:val="0"/>
        </w:rPr>
        <w:t>Test Purpose and Environment</w:t>
      </w:r>
      <w:r>
        <w:tab/>
        <w:t>1966</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7</w:t>
      </w:r>
      <w:r w:rsidRPr="009B3506">
        <w:t>.</w:t>
      </w:r>
      <w:r w:rsidRPr="009B3506">
        <w:rPr>
          <w:lang w:eastAsia="zh-CN"/>
        </w:rPr>
        <w:t>3</w:t>
      </w:r>
      <w:r w:rsidRPr="009B3506">
        <w:t>.</w:t>
      </w:r>
      <w:r w:rsidRPr="009B3506">
        <w:rPr>
          <w:lang w:eastAsia="zh-CN"/>
        </w:rPr>
        <w:t>2</w:t>
      </w:r>
      <w:r w:rsidRPr="009B3506">
        <w:rPr>
          <w:rFonts w:asciiTheme="minorHAnsi" w:eastAsiaTheme="minorEastAsia" w:hAnsiTheme="minorHAnsi"/>
          <w:sz w:val="22"/>
          <w:szCs w:val="22"/>
        </w:rPr>
        <w:tab/>
      </w:r>
      <w:r w:rsidRPr="00432094">
        <w:rPr>
          <w:rFonts w:cs="v4.2.0"/>
          <w:snapToGrid w:val="0"/>
        </w:rPr>
        <w:t>Test P</w:t>
      </w:r>
      <w:r w:rsidRPr="00432094">
        <w:rPr>
          <w:rFonts w:cs="v4.2.0"/>
          <w:snapToGrid w:val="0"/>
          <w:lang w:eastAsia="zh-CN"/>
        </w:rPr>
        <w:t>arameters</w:t>
      </w:r>
      <w:r>
        <w:tab/>
        <w:t>1966</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7</w:t>
      </w:r>
      <w:r w:rsidRPr="009B3506">
        <w:t>.</w:t>
      </w:r>
      <w:r w:rsidRPr="009B3506">
        <w:rPr>
          <w:lang w:eastAsia="zh-CN"/>
        </w:rPr>
        <w:t>3</w:t>
      </w:r>
      <w:r w:rsidRPr="009B3506">
        <w:t>.</w:t>
      </w:r>
      <w:r w:rsidRPr="009B3506">
        <w:rPr>
          <w:lang w:eastAsia="zh-CN"/>
        </w:rPr>
        <w:t>3</w:t>
      </w:r>
      <w:r w:rsidRPr="009B3506">
        <w:rPr>
          <w:rFonts w:asciiTheme="minorHAnsi" w:eastAsiaTheme="minorEastAsia" w:hAnsiTheme="minorHAnsi"/>
          <w:sz w:val="22"/>
          <w:szCs w:val="22"/>
        </w:rPr>
        <w:tab/>
      </w:r>
      <w:r w:rsidRPr="00432094">
        <w:rPr>
          <w:rFonts w:cs="v4.2.0"/>
          <w:snapToGrid w:val="0"/>
        </w:rPr>
        <w:t>Test Requirements</w:t>
      </w:r>
      <w:r>
        <w:tab/>
        <w:t>1967</w:t>
      </w:r>
    </w:p>
    <w:p w:rsidR="009B3506" w:rsidRDefault="009B3506">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1968</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7</w:t>
      </w:r>
      <w:r w:rsidRPr="009B3506">
        <w:t>.4.1</w:t>
      </w:r>
      <w:r w:rsidRPr="009B3506">
        <w:rPr>
          <w:rFonts w:asciiTheme="minorHAnsi" w:eastAsiaTheme="minorEastAsia" w:hAnsiTheme="minorHAnsi" w:cstheme="minorBidi"/>
          <w:sz w:val="22"/>
          <w:szCs w:val="22"/>
        </w:rPr>
        <w:tab/>
      </w:r>
      <w:r w:rsidRPr="00432094">
        <w:rPr>
          <w:snapToGrid w:val="0"/>
        </w:rPr>
        <w:t>Test Purpose and Environment</w:t>
      </w:r>
      <w:r>
        <w:tab/>
        <w:t>1968</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7</w:t>
      </w:r>
      <w:r w:rsidRPr="009B3506">
        <w:t>.4.</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1970</w:t>
      </w:r>
    </w:p>
    <w:p w:rsidR="009B3506" w:rsidRDefault="009B3506">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1970</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7</w:t>
      </w:r>
      <w:r w:rsidRPr="009B3506">
        <w:t>.</w:t>
      </w:r>
      <w:r w:rsidRPr="009B3506">
        <w:rPr>
          <w:lang w:eastAsia="zh-CN"/>
        </w:rPr>
        <w:t>5</w:t>
      </w:r>
      <w:r w:rsidRPr="009B3506">
        <w:t>.1</w:t>
      </w:r>
      <w:r w:rsidRPr="009B3506">
        <w:rPr>
          <w:rFonts w:asciiTheme="minorHAnsi" w:eastAsiaTheme="minorEastAsia" w:hAnsiTheme="minorHAnsi" w:cstheme="minorBidi"/>
          <w:sz w:val="22"/>
          <w:szCs w:val="22"/>
        </w:rPr>
        <w:tab/>
      </w:r>
      <w:r w:rsidRPr="00432094">
        <w:rPr>
          <w:snapToGrid w:val="0"/>
        </w:rPr>
        <w:t>Test Purpose and Environment</w:t>
      </w:r>
      <w:r>
        <w:tab/>
        <w:t>1970</w:t>
      </w:r>
    </w:p>
    <w:p w:rsidR="009B3506" w:rsidRDefault="009B3506">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1972</w:t>
      </w:r>
    </w:p>
    <w:p w:rsidR="009B3506" w:rsidRDefault="009B3506">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1972</w:t>
      </w:r>
    </w:p>
    <w:p w:rsidR="009B3506" w:rsidRDefault="009B3506">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1972</w:t>
      </w:r>
    </w:p>
    <w:p w:rsidR="009B3506" w:rsidRDefault="009B3506">
      <w:pPr>
        <w:pStyle w:val="TOC4"/>
        <w:rPr>
          <w:rFonts w:asciiTheme="minorHAnsi" w:eastAsiaTheme="minorEastAsia" w:hAnsiTheme="minorHAnsi" w:cstheme="minorBidi"/>
          <w:sz w:val="22"/>
          <w:szCs w:val="22"/>
        </w:rPr>
      </w:pPr>
      <w:r w:rsidRPr="009B3506">
        <w:t>A.8.7A.1.1</w:t>
      </w:r>
      <w:r w:rsidRPr="009B3506">
        <w:rPr>
          <w:rFonts w:asciiTheme="minorHAnsi" w:eastAsiaTheme="minorEastAsia" w:hAnsiTheme="minorHAnsi" w:cstheme="minorBidi"/>
          <w:sz w:val="22"/>
          <w:szCs w:val="22"/>
        </w:rPr>
        <w:tab/>
      </w:r>
      <w:r w:rsidRPr="00432094">
        <w:rPr>
          <w:snapToGrid w:val="0"/>
        </w:rPr>
        <w:t>Test Purpose and Environment</w:t>
      </w:r>
      <w:r>
        <w:tab/>
        <w:t>1972</w:t>
      </w:r>
    </w:p>
    <w:p w:rsidR="009B3506" w:rsidRDefault="009B3506">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1975</w:t>
      </w:r>
    </w:p>
    <w:p w:rsidR="009B3506" w:rsidRDefault="009B3506">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1975</w:t>
      </w:r>
    </w:p>
    <w:p w:rsidR="009B3506" w:rsidRDefault="009B3506">
      <w:pPr>
        <w:pStyle w:val="TOC3"/>
        <w:rPr>
          <w:rFonts w:asciiTheme="minorHAnsi" w:eastAsiaTheme="minorEastAsia" w:hAnsiTheme="minorHAnsi" w:cstheme="minorBidi"/>
          <w:sz w:val="22"/>
          <w:szCs w:val="22"/>
        </w:rPr>
      </w:pPr>
      <w:r w:rsidRPr="009B3506">
        <w:t>A.8.8.1</w:t>
      </w:r>
      <w:r w:rsidRPr="009B3506">
        <w:rPr>
          <w:rFonts w:asciiTheme="minorHAnsi" w:eastAsiaTheme="minorEastAsia" w:hAnsiTheme="minorHAnsi"/>
          <w:sz w:val="22"/>
          <w:szCs w:val="22"/>
        </w:rPr>
        <w:tab/>
      </w:r>
      <w:r w:rsidRPr="00432094">
        <w:rPr>
          <w:rFonts w:cs="v4.2.0"/>
        </w:rPr>
        <w:t>E-UTRAN FDD – GSM event triggered reporting in AWGN</w:t>
      </w:r>
      <w:r>
        <w:tab/>
        <w:t>1975</w:t>
      </w:r>
    </w:p>
    <w:p w:rsidR="009B3506" w:rsidRDefault="009B3506">
      <w:pPr>
        <w:pStyle w:val="TOC4"/>
        <w:rPr>
          <w:rFonts w:asciiTheme="minorHAnsi" w:eastAsiaTheme="minorEastAsia" w:hAnsiTheme="minorHAnsi" w:cstheme="minorBidi"/>
          <w:sz w:val="22"/>
          <w:szCs w:val="22"/>
        </w:rPr>
      </w:pPr>
      <w:r w:rsidRPr="009B3506">
        <w:t>A.8.8.1.1</w:t>
      </w:r>
      <w:r w:rsidRPr="009B3506">
        <w:rPr>
          <w:rFonts w:asciiTheme="minorHAnsi" w:eastAsiaTheme="minorEastAsia" w:hAnsiTheme="minorHAnsi"/>
          <w:sz w:val="22"/>
          <w:szCs w:val="22"/>
        </w:rPr>
        <w:tab/>
      </w:r>
      <w:r w:rsidRPr="00432094">
        <w:rPr>
          <w:rFonts w:cs="v4.2.0"/>
          <w:snapToGrid w:val="0"/>
        </w:rPr>
        <w:t>Test Purpose and Environment</w:t>
      </w:r>
      <w:r>
        <w:tab/>
        <w:t>1975</w:t>
      </w:r>
    </w:p>
    <w:p w:rsidR="009B3506" w:rsidRDefault="009B3506">
      <w:pPr>
        <w:pStyle w:val="TOC4"/>
        <w:rPr>
          <w:rFonts w:asciiTheme="minorHAnsi" w:eastAsiaTheme="minorEastAsia" w:hAnsiTheme="minorHAnsi" w:cstheme="minorBidi"/>
          <w:sz w:val="22"/>
          <w:szCs w:val="22"/>
        </w:rPr>
      </w:pPr>
      <w:r w:rsidRPr="009B3506">
        <w:t>A.8.8.1.2</w:t>
      </w:r>
      <w:r w:rsidRPr="009B3506">
        <w:rPr>
          <w:rFonts w:asciiTheme="minorHAnsi" w:eastAsiaTheme="minorEastAsia" w:hAnsiTheme="minorHAnsi"/>
          <w:sz w:val="22"/>
          <w:szCs w:val="22"/>
        </w:rPr>
        <w:tab/>
      </w:r>
      <w:r w:rsidRPr="00432094">
        <w:rPr>
          <w:rFonts w:cs="v4.2.0"/>
          <w:snapToGrid w:val="0"/>
        </w:rPr>
        <w:t>Test Requirements</w:t>
      </w:r>
      <w:r>
        <w:tab/>
        <w:t>1977</w:t>
      </w:r>
    </w:p>
    <w:p w:rsidR="009B3506" w:rsidRDefault="009B3506">
      <w:pPr>
        <w:pStyle w:val="TOC3"/>
        <w:rPr>
          <w:rFonts w:asciiTheme="minorHAnsi" w:eastAsiaTheme="minorEastAsia" w:hAnsiTheme="minorHAnsi" w:cstheme="minorBidi"/>
          <w:sz w:val="22"/>
          <w:szCs w:val="22"/>
        </w:rPr>
      </w:pPr>
      <w:r w:rsidRPr="009B3506">
        <w:t>A.8.8.2</w:t>
      </w:r>
      <w:r w:rsidRPr="009B3506">
        <w:rPr>
          <w:rFonts w:asciiTheme="minorHAnsi" w:eastAsiaTheme="minorEastAsia" w:hAnsiTheme="minorHAnsi"/>
          <w:sz w:val="22"/>
          <w:szCs w:val="22"/>
        </w:rPr>
        <w:tab/>
      </w:r>
      <w:r w:rsidRPr="00432094">
        <w:rPr>
          <w:rFonts w:cs="v4.2.0"/>
        </w:rPr>
        <w:t>E-UTRAN FDD-GSM event triggered reporting when DRX is used in AWGN</w:t>
      </w:r>
      <w:r>
        <w:tab/>
        <w:t>1977</w:t>
      </w:r>
    </w:p>
    <w:p w:rsidR="009B3506" w:rsidRDefault="009B3506">
      <w:pPr>
        <w:pStyle w:val="TOC4"/>
        <w:rPr>
          <w:rFonts w:asciiTheme="minorHAnsi" w:eastAsiaTheme="minorEastAsia" w:hAnsiTheme="minorHAnsi" w:cstheme="minorBidi"/>
          <w:sz w:val="22"/>
          <w:szCs w:val="22"/>
        </w:rPr>
      </w:pPr>
      <w:r w:rsidRPr="009B3506">
        <w:t>A.8.8.2.1</w:t>
      </w:r>
      <w:r w:rsidRPr="009B3506">
        <w:rPr>
          <w:rFonts w:asciiTheme="minorHAnsi" w:eastAsiaTheme="minorEastAsia" w:hAnsiTheme="minorHAnsi"/>
          <w:sz w:val="22"/>
          <w:szCs w:val="22"/>
        </w:rPr>
        <w:tab/>
      </w:r>
      <w:r w:rsidRPr="00432094">
        <w:rPr>
          <w:rFonts w:cs="v4.2.0"/>
          <w:snapToGrid w:val="0"/>
        </w:rPr>
        <w:t>Test Purpose and Environment</w:t>
      </w:r>
      <w:r>
        <w:tab/>
        <w:t>1977</w:t>
      </w:r>
    </w:p>
    <w:p w:rsidR="009B3506" w:rsidRDefault="009B3506">
      <w:pPr>
        <w:pStyle w:val="TOC4"/>
        <w:rPr>
          <w:rFonts w:asciiTheme="minorHAnsi" w:eastAsiaTheme="minorEastAsia" w:hAnsiTheme="minorHAnsi" w:cstheme="minorBidi"/>
          <w:sz w:val="22"/>
          <w:szCs w:val="22"/>
        </w:rPr>
      </w:pPr>
      <w:r w:rsidRPr="009B3506">
        <w:t>A.8.8.2.2</w:t>
      </w:r>
      <w:r w:rsidRPr="009B3506">
        <w:rPr>
          <w:rFonts w:asciiTheme="minorHAnsi" w:eastAsiaTheme="minorEastAsia" w:hAnsiTheme="minorHAnsi" w:cstheme="minorBidi"/>
          <w:sz w:val="22"/>
          <w:szCs w:val="22"/>
        </w:rPr>
        <w:tab/>
      </w:r>
      <w:r w:rsidRPr="00432094">
        <w:rPr>
          <w:snapToGrid w:val="0"/>
        </w:rPr>
        <w:t>Test Requirements</w:t>
      </w:r>
      <w:r>
        <w:tab/>
        <w:t>1979</w:t>
      </w:r>
    </w:p>
    <w:p w:rsidR="009B3506" w:rsidRDefault="009B3506">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1980</w:t>
      </w:r>
    </w:p>
    <w:p w:rsidR="009B3506" w:rsidRDefault="009B3506">
      <w:pPr>
        <w:pStyle w:val="TOC4"/>
        <w:rPr>
          <w:rFonts w:asciiTheme="minorHAnsi" w:eastAsiaTheme="minorEastAsia" w:hAnsiTheme="minorHAnsi" w:cstheme="minorBidi"/>
          <w:sz w:val="22"/>
          <w:szCs w:val="22"/>
        </w:rPr>
      </w:pPr>
      <w:r w:rsidRPr="009B3506">
        <w:t>A.8.8.3.1</w:t>
      </w:r>
      <w:r w:rsidRPr="009B3506">
        <w:rPr>
          <w:rFonts w:asciiTheme="minorHAnsi" w:eastAsiaTheme="minorEastAsia" w:hAnsiTheme="minorHAnsi" w:cstheme="minorBidi"/>
          <w:sz w:val="22"/>
          <w:szCs w:val="22"/>
        </w:rPr>
        <w:tab/>
      </w:r>
      <w:r w:rsidRPr="00432094">
        <w:rPr>
          <w:snapToGrid w:val="0"/>
        </w:rPr>
        <w:t>Test Purpose and Environment</w:t>
      </w:r>
      <w:r>
        <w:tab/>
        <w:t>1980</w:t>
      </w:r>
    </w:p>
    <w:p w:rsidR="009B3506" w:rsidRDefault="009B3506">
      <w:pPr>
        <w:pStyle w:val="TOC4"/>
        <w:rPr>
          <w:rFonts w:asciiTheme="minorHAnsi" w:eastAsiaTheme="minorEastAsia" w:hAnsiTheme="minorHAnsi" w:cstheme="minorBidi"/>
          <w:sz w:val="22"/>
          <w:szCs w:val="22"/>
        </w:rPr>
      </w:pPr>
      <w:r w:rsidRPr="009B3506">
        <w:t>A.8.8.3.2</w:t>
      </w:r>
      <w:r w:rsidRPr="009B3506">
        <w:rPr>
          <w:rFonts w:asciiTheme="minorHAnsi" w:eastAsiaTheme="minorEastAsia" w:hAnsiTheme="minorHAnsi" w:cstheme="minorBidi"/>
          <w:sz w:val="22"/>
          <w:szCs w:val="22"/>
        </w:rPr>
        <w:tab/>
      </w:r>
      <w:r w:rsidRPr="00432094">
        <w:rPr>
          <w:snapToGrid w:val="0"/>
        </w:rPr>
        <w:t>Test Requirements</w:t>
      </w:r>
      <w:r>
        <w:tab/>
        <w:t>1981</w:t>
      </w:r>
    </w:p>
    <w:p w:rsidR="009B3506" w:rsidRDefault="009B3506">
      <w:pPr>
        <w:pStyle w:val="TOC2"/>
        <w:rPr>
          <w:rFonts w:asciiTheme="minorHAnsi" w:eastAsiaTheme="minorEastAsia" w:hAnsiTheme="minorHAnsi" w:cstheme="minorBidi"/>
          <w:sz w:val="22"/>
          <w:szCs w:val="22"/>
        </w:rPr>
      </w:pPr>
      <w:r w:rsidRPr="009B3506">
        <w:t>A.8.</w:t>
      </w:r>
      <w:r w:rsidRPr="009B3506">
        <w:rPr>
          <w:lang w:eastAsia="zh-CN"/>
        </w:rPr>
        <w:t>9</w:t>
      </w:r>
      <w:r w:rsidRPr="009B3506">
        <w:rPr>
          <w:rFonts w:asciiTheme="minorHAnsi" w:eastAsiaTheme="minorEastAsia" w:hAnsiTheme="minorHAnsi" w:cstheme="minorBidi"/>
          <w:sz w:val="22"/>
          <w:szCs w:val="22"/>
        </w:rPr>
        <w:tab/>
      </w:r>
      <w:r w:rsidRPr="009B3506">
        <w:rPr>
          <w:lang w:eastAsia="zh-CN"/>
        </w:rPr>
        <w:t>E-UTRAN F</w:t>
      </w:r>
      <w:r w:rsidRPr="009B3506">
        <w:t>DD</w:t>
      </w:r>
      <w:r w:rsidRPr="009B3506">
        <w:rPr>
          <w:lang w:eastAsia="zh-CN"/>
        </w:rPr>
        <w:t xml:space="preserve"> </w:t>
      </w:r>
      <w:r w:rsidRPr="009B3506">
        <w:t>-</w:t>
      </w:r>
      <w:r w:rsidRPr="009B3506">
        <w:rPr>
          <w:lang w:eastAsia="zh-CN"/>
        </w:rPr>
        <w:t xml:space="preserve"> UTRAN T</w:t>
      </w:r>
      <w:r w:rsidRPr="009B3506">
        <w:t>DD measurements</w:t>
      </w:r>
      <w:r>
        <w:tab/>
        <w:t>1982</w:t>
      </w:r>
    </w:p>
    <w:p w:rsidR="009B3506" w:rsidRDefault="009B3506">
      <w:pPr>
        <w:pStyle w:val="TOC3"/>
        <w:rPr>
          <w:rFonts w:asciiTheme="minorHAnsi" w:eastAsiaTheme="minorEastAsia" w:hAnsiTheme="minorHAnsi" w:cstheme="minorBidi"/>
          <w:sz w:val="22"/>
          <w:szCs w:val="22"/>
        </w:rPr>
      </w:pPr>
      <w:r w:rsidRPr="009B3506">
        <w:t>A.8.</w:t>
      </w:r>
      <w:r w:rsidRPr="009B3506">
        <w:rPr>
          <w:lang w:eastAsia="zh-CN"/>
        </w:rPr>
        <w:t>9</w:t>
      </w:r>
      <w:r w:rsidRPr="009B3506">
        <w:t>.1</w:t>
      </w:r>
      <w:r w:rsidRPr="009B3506">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432094">
        <w:rPr>
          <w:rFonts w:cs="v4.2.0"/>
        </w:rPr>
        <w:t xml:space="preserve"> </w:t>
      </w:r>
      <w:r w:rsidRPr="00432094">
        <w:rPr>
          <w:rFonts w:cs="v4.2.0"/>
          <w:lang w:eastAsia="zh-CN"/>
        </w:rPr>
        <w:t>e</w:t>
      </w:r>
      <w:r w:rsidRPr="00432094">
        <w:rPr>
          <w:rFonts w:cs="v4.2.0"/>
        </w:rPr>
        <w:t>vent triggered reporting in fading propagation conditions</w:t>
      </w:r>
      <w:r>
        <w:tab/>
        <w:t>1982</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9</w:t>
      </w:r>
      <w:r w:rsidRPr="009B3506">
        <w:t>.1.1</w:t>
      </w:r>
      <w:r w:rsidRPr="009B3506">
        <w:rPr>
          <w:rFonts w:asciiTheme="minorHAnsi" w:eastAsiaTheme="minorEastAsia" w:hAnsiTheme="minorHAnsi"/>
          <w:sz w:val="22"/>
          <w:szCs w:val="22"/>
        </w:rPr>
        <w:tab/>
      </w:r>
      <w:r w:rsidRPr="00432094">
        <w:rPr>
          <w:rFonts w:cs="v4.2.0"/>
          <w:snapToGrid w:val="0"/>
        </w:rPr>
        <w:t>Test Purpose and Environment</w:t>
      </w:r>
      <w:r>
        <w:tab/>
        <w:t>1982</w:t>
      </w:r>
    </w:p>
    <w:p w:rsidR="009B3506" w:rsidRDefault="009B3506">
      <w:pPr>
        <w:pStyle w:val="TOC4"/>
        <w:rPr>
          <w:rFonts w:asciiTheme="minorHAnsi" w:eastAsiaTheme="minorEastAsia" w:hAnsiTheme="minorHAnsi" w:cstheme="minorBidi"/>
          <w:sz w:val="22"/>
          <w:szCs w:val="22"/>
        </w:rPr>
      </w:pPr>
      <w:r w:rsidRPr="009B3506">
        <w:lastRenderedPageBreak/>
        <w:t>A.8.</w:t>
      </w:r>
      <w:r w:rsidRPr="009B3506">
        <w:rPr>
          <w:lang w:eastAsia="zh-CN"/>
        </w:rPr>
        <w:t>9</w:t>
      </w:r>
      <w:r w:rsidRPr="009B3506">
        <w:t>.1.2</w:t>
      </w:r>
      <w:r w:rsidRPr="009B3506">
        <w:rPr>
          <w:rFonts w:asciiTheme="minorHAnsi" w:eastAsiaTheme="minorEastAsia" w:hAnsiTheme="minorHAnsi"/>
          <w:sz w:val="22"/>
          <w:szCs w:val="22"/>
        </w:rPr>
        <w:tab/>
      </w:r>
      <w:r w:rsidRPr="00432094">
        <w:rPr>
          <w:rFonts w:cs="v4.2.0"/>
          <w:snapToGrid w:val="0"/>
        </w:rPr>
        <w:t>Test Requirements</w:t>
      </w:r>
      <w:r>
        <w:tab/>
        <w:t>1983</w:t>
      </w:r>
    </w:p>
    <w:p w:rsidR="009B3506" w:rsidRDefault="009B3506">
      <w:pPr>
        <w:pStyle w:val="TOC3"/>
        <w:rPr>
          <w:rFonts w:asciiTheme="minorHAnsi" w:eastAsiaTheme="minorEastAsia" w:hAnsiTheme="minorHAnsi" w:cstheme="minorBidi"/>
          <w:sz w:val="22"/>
          <w:szCs w:val="22"/>
        </w:rPr>
      </w:pPr>
      <w:r w:rsidRPr="009B3506">
        <w:t>A.8.</w:t>
      </w:r>
      <w:r w:rsidRPr="009B3506">
        <w:rPr>
          <w:lang w:eastAsia="zh-CN"/>
        </w:rPr>
        <w:t>9</w:t>
      </w:r>
      <w:r w:rsidRPr="009B3506">
        <w:t>.</w:t>
      </w:r>
      <w:r w:rsidRPr="009B3506">
        <w:rPr>
          <w:lang w:eastAsia="zh-CN"/>
        </w:rPr>
        <w:t>2</w:t>
      </w:r>
      <w:r w:rsidRPr="009B3506">
        <w:rPr>
          <w:rFonts w:asciiTheme="minorHAnsi" w:eastAsiaTheme="minorEastAsia" w:hAnsiTheme="minorHAnsi"/>
          <w:sz w:val="22"/>
          <w:szCs w:val="22"/>
        </w:rPr>
        <w:tab/>
      </w:r>
      <w:r w:rsidRPr="00432094">
        <w:rPr>
          <w:rFonts w:cs="v4.2.0"/>
        </w:rPr>
        <w:t>E-UTRA</w:t>
      </w:r>
      <w:r w:rsidRPr="00432094">
        <w:rPr>
          <w:rFonts w:cs="v4.2.0"/>
          <w:lang w:eastAsia="zh-CN"/>
        </w:rPr>
        <w:t>N</w:t>
      </w:r>
      <w:r w:rsidRPr="00432094">
        <w:rPr>
          <w:rFonts w:cs="v4.2.0"/>
        </w:rPr>
        <w:t xml:space="preserve"> </w:t>
      </w:r>
      <w:r w:rsidRPr="00432094">
        <w:rPr>
          <w:rFonts w:cs="v4.2.0"/>
          <w:lang w:eastAsia="zh-CN"/>
        </w:rPr>
        <w:t>F</w:t>
      </w:r>
      <w:r w:rsidRPr="00432094">
        <w:rPr>
          <w:rFonts w:cs="v4.2.0"/>
        </w:rPr>
        <w:t xml:space="preserve">DD </w:t>
      </w:r>
      <w:r w:rsidRPr="00432094">
        <w:rPr>
          <w:rFonts w:cs="v4.2.0"/>
          <w:lang w:eastAsia="zh-CN"/>
        </w:rPr>
        <w:t xml:space="preserve">- </w:t>
      </w:r>
      <w:r w:rsidRPr="00432094">
        <w:rPr>
          <w:rFonts w:cs="v4.2.0"/>
        </w:rPr>
        <w:t>UTRA</w:t>
      </w:r>
      <w:r w:rsidRPr="00432094">
        <w:rPr>
          <w:rFonts w:cs="v4.2.0"/>
          <w:lang w:eastAsia="zh-CN"/>
        </w:rPr>
        <w:t>N</w:t>
      </w:r>
      <w:r w:rsidRPr="00432094">
        <w:rPr>
          <w:rFonts w:cs="v4.2.0"/>
        </w:rPr>
        <w:t xml:space="preserve"> TDD </w:t>
      </w:r>
      <w:r>
        <w:t>enhanced cell identification under AWGN propagation conditions</w:t>
      </w:r>
      <w:r>
        <w:tab/>
        <w:t>1984</w:t>
      </w:r>
    </w:p>
    <w:p w:rsidR="009B3506" w:rsidRDefault="009B3506">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1984</w:t>
      </w:r>
    </w:p>
    <w:p w:rsidR="009B3506" w:rsidRDefault="009B3506">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1986</w:t>
      </w:r>
    </w:p>
    <w:p w:rsidR="009B3506" w:rsidRDefault="009B3506">
      <w:pPr>
        <w:pStyle w:val="TOC3"/>
        <w:rPr>
          <w:rFonts w:asciiTheme="minorHAnsi" w:eastAsiaTheme="minorEastAsia" w:hAnsiTheme="minorHAnsi" w:cstheme="minorBidi"/>
          <w:sz w:val="22"/>
          <w:szCs w:val="22"/>
        </w:rPr>
      </w:pPr>
      <w:r w:rsidRPr="009B3506">
        <w:t>A.8.10</w:t>
      </w:r>
      <w:r w:rsidRPr="009B3506">
        <w:rPr>
          <w:rFonts w:asciiTheme="minorHAnsi" w:eastAsiaTheme="minorEastAsia" w:hAnsiTheme="minorHAnsi"/>
          <w:sz w:val="22"/>
          <w:szCs w:val="22"/>
        </w:rPr>
        <w:tab/>
      </w:r>
      <w:r w:rsidRPr="00432094">
        <w:rPr>
          <w:rFonts w:cs="v4.2.0"/>
        </w:rPr>
        <w:t>E-UTRAN TDD – GSM Measurements</w:t>
      </w:r>
      <w:r>
        <w:tab/>
        <w:t>1986</w:t>
      </w:r>
    </w:p>
    <w:p w:rsidR="009B3506" w:rsidRDefault="009B3506">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1986</w:t>
      </w:r>
    </w:p>
    <w:p w:rsidR="009B3506" w:rsidRDefault="009B3506">
      <w:pPr>
        <w:pStyle w:val="TOC4"/>
        <w:rPr>
          <w:rFonts w:asciiTheme="minorHAnsi" w:eastAsiaTheme="minorEastAsia" w:hAnsiTheme="minorHAnsi" w:cstheme="minorBidi"/>
          <w:sz w:val="22"/>
          <w:szCs w:val="22"/>
        </w:rPr>
      </w:pPr>
      <w:r w:rsidRPr="009B3506">
        <w:t>A.8.10.1.1</w:t>
      </w:r>
      <w:r w:rsidRPr="009B3506">
        <w:rPr>
          <w:rFonts w:asciiTheme="minorHAnsi" w:eastAsiaTheme="minorEastAsia" w:hAnsiTheme="minorHAnsi"/>
          <w:sz w:val="22"/>
          <w:szCs w:val="22"/>
        </w:rPr>
        <w:tab/>
      </w:r>
      <w:r w:rsidRPr="00432094">
        <w:rPr>
          <w:rFonts w:cs="v4.2.0"/>
          <w:snapToGrid w:val="0"/>
        </w:rPr>
        <w:t>Test Purpose and Environment</w:t>
      </w:r>
      <w:r>
        <w:tab/>
        <w:t>1986</w:t>
      </w:r>
    </w:p>
    <w:p w:rsidR="009B3506" w:rsidRDefault="009B3506">
      <w:pPr>
        <w:pStyle w:val="TOC4"/>
        <w:rPr>
          <w:rFonts w:asciiTheme="minorHAnsi" w:eastAsiaTheme="minorEastAsia" w:hAnsiTheme="minorHAnsi" w:cstheme="minorBidi"/>
          <w:sz w:val="22"/>
          <w:szCs w:val="22"/>
        </w:rPr>
      </w:pPr>
      <w:r w:rsidRPr="009B3506">
        <w:t>A.8.10.1.2</w:t>
      </w:r>
      <w:r w:rsidRPr="009B3506">
        <w:rPr>
          <w:rFonts w:asciiTheme="minorHAnsi" w:eastAsiaTheme="minorEastAsia" w:hAnsiTheme="minorHAnsi"/>
          <w:sz w:val="22"/>
          <w:szCs w:val="22"/>
        </w:rPr>
        <w:tab/>
      </w:r>
      <w:r w:rsidRPr="00432094">
        <w:rPr>
          <w:rFonts w:cs="v4.2.0"/>
          <w:snapToGrid w:val="0"/>
        </w:rPr>
        <w:t>Test Requirements</w:t>
      </w:r>
      <w:r>
        <w:tab/>
        <w:t>1987</w:t>
      </w:r>
    </w:p>
    <w:p w:rsidR="009B3506" w:rsidRDefault="009B3506">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1988</w:t>
      </w:r>
    </w:p>
    <w:p w:rsidR="009B3506" w:rsidRDefault="009B3506">
      <w:pPr>
        <w:pStyle w:val="TOC4"/>
        <w:rPr>
          <w:rFonts w:asciiTheme="minorHAnsi" w:eastAsiaTheme="minorEastAsia" w:hAnsiTheme="minorHAnsi" w:cstheme="minorBidi"/>
          <w:sz w:val="22"/>
          <w:szCs w:val="22"/>
        </w:rPr>
      </w:pPr>
      <w:r w:rsidRPr="009B3506">
        <w:t>A.8.10.2.1</w:t>
      </w:r>
      <w:r w:rsidRPr="009B3506">
        <w:rPr>
          <w:rFonts w:asciiTheme="minorHAnsi" w:eastAsiaTheme="minorEastAsia" w:hAnsiTheme="minorHAnsi"/>
          <w:sz w:val="22"/>
          <w:szCs w:val="22"/>
        </w:rPr>
        <w:tab/>
      </w:r>
      <w:r w:rsidRPr="00432094">
        <w:rPr>
          <w:rFonts w:cs="v4.2.0"/>
          <w:snapToGrid w:val="0"/>
        </w:rPr>
        <w:t>Test Purpose and Environment</w:t>
      </w:r>
      <w:r>
        <w:tab/>
        <w:t>1988</w:t>
      </w:r>
    </w:p>
    <w:p w:rsidR="009B3506" w:rsidRDefault="009B3506">
      <w:pPr>
        <w:pStyle w:val="TOC4"/>
        <w:rPr>
          <w:rFonts w:asciiTheme="minorHAnsi" w:eastAsiaTheme="minorEastAsia" w:hAnsiTheme="minorHAnsi" w:cstheme="minorBidi"/>
          <w:sz w:val="22"/>
          <w:szCs w:val="22"/>
        </w:rPr>
      </w:pPr>
      <w:r w:rsidRPr="009B3506">
        <w:t>A.8.10.2.2</w:t>
      </w:r>
      <w:r w:rsidRPr="009B3506">
        <w:rPr>
          <w:rFonts w:asciiTheme="minorHAnsi" w:eastAsiaTheme="minorEastAsia" w:hAnsiTheme="minorHAnsi"/>
          <w:sz w:val="22"/>
          <w:szCs w:val="22"/>
        </w:rPr>
        <w:tab/>
      </w:r>
      <w:r w:rsidRPr="00432094">
        <w:rPr>
          <w:rFonts w:cs="v4.2.0"/>
          <w:snapToGrid w:val="0"/>
        </w:rPr>
        <w:t>Test Requirements</w:t>
      </w:r>
      <w:r>
        <w:tab/>
        <w:t>1990</w:t>
      </w:r>
    </w:p>
    <w:p w:rsidR="009B3506" w:rsidRDefault="009B3506">
      <w:pPr>
        <w:pStyle w:val="TOC2"/>
        <w:rPr>
          <w:rFonts w:asciiTheme="minorHAnsi" w:eastAsiaTheme="minorEastAsia" w:hAnsiTheme="minorHAnsi" w:cstheme="minorBidi"/>
          <w:sz w:val="22"/>
          <w:szCs w:val="22"/>
        </w:rPr>
      </w:pPr>
      <w:r w:rsidRPr="009B3506">
        <w:t>A.8.11</w:t>
      </w:r>
      <w:r w:rsidRPr="009B3506">
        <w:rPr>
          <w:rFonts w:asciiTheme="minorHAnsi" w:hAnsiTheme="minorHAnsi" w:cstheme="minorBidi"/>
          <w:sz w:val="22"/>
          <w:szCs w:val="22"/>
        </w:rPr>
        <w:tab/>
      </w:r>
      <w:r w:rsidRPr="00432094">
        <w:rPr>
          <w:rFonts w:eastAsia="SimSun"/>
        </w:rPr>
        <w:t>Monitoring of Multiple Layers</w:t>
      </w:r>
      <w:r>
        <w:tab/>
        <w:t>1990</w:t>
      </w:r>
    </w:p>
    <w:p w:rsidR="009B3506" w:rsidRDefault="009B350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1990</w:t>
      </w:r>
    </w:p>
    <w:p w:rsidR="009B3506" w:rsidRDefault="009B3506">
      <w:pPr>
        <w:pStyle w:val="TOC4"/>
        <w:rPr>
          <w:rFonts w:asciiTheme="minorHAnsi" w:eastAsiaTheme="minorEastAsia" w:hAnsiTheme="minorHAnsi" w:cstheme="minorBidi"/>
          <w:sz w:val="22"/>
          <w:szCs w:val="22"/>
        </w:rPr>
      </w:pPr>
      <w:r w:rsidRPr="009B3506">
        <w:t>A.8.11.1.1</w:t>
      </w:r>
      <w:r w:rsidRPr="009B3506">
        <w:rPr>
          <w:rFonts w:asciiTheme="minorHAnsi" w:eastAsiaTheme="minorEastAsia" w:hAnsiTheme="minorHAnsi" w:cstheme="minorBidi"/>
          <w:sz w:val="22"/>
          <w:szCs w:val="22"/>
        </w:rPr>
        <w:tab/>
      </w:r>
      <w:r w:rsidRPr="00432094">
        <w:rPr>
          <w:snapToGrid w:val="0"/>
        </w:rPr>
        <w:t>Test Purpose and Environment</w:t>
      </w:r>
      <w:r>
        <w:tab/>
        <w:t>1990</w:t>
      </w:r>
    </w:p>
    <w:p w:rsidR="009B3506" w:rsidRDefault="009B3506">
      <w:pPr>
        <w:pStyle w:val="TOC4"/>
        <w:rPr>
          <w:rFonts w:asciiTheme="minorHAnsi" w:eastAsiaTheme="minorEastAsia" w:hAnsiTheme="minorHAnsi" w:cstheme="minorBidi"/>
          <w:sz w:val="22"/>
          <w:szCs w:val="22"/>
        </w:rPr>
      </w:pPr>
      <w:r w:rsidRPr="009B3506">
        <w:t>A.8.11.1.2</w:t>
      </w:r>
      <w:r w:rsidRPr="009B3506">
        <w:rPr>
          <w:rFonts w:asciiTheme="minorHAnsi" w:eastAsiaTheme="minorEastAsia" w:hAnsiTheme="minorHAnsi" w:cstheme="minorBidi"/>
          <w:sz w:val="22"/>
          <w:szCs w:val="22"/>
        </w:rPr>
        <w:tab/>
      </w:r>
      <w:r w:rsidRPr="00432094">
        <w:rPr>
          <w:snapToGrid w:val="0"/>
        </w:rPr>
        <w:t>Test Requirements</w:t>
      </w:r>
      <w:r>
        <w:tab/>
        <w:t>1992</w:t>
      </w:r>
    </w:p>
    <w:p w:rsidR="009B3506" w:rsidRDefault="009B3506">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1993</w:t>
      </w:r>
    </w:p>
    <w:p w:rsidR="009B3506" w:rsidRDefault="009B3506">
      <w:pPr>
        <w:pStyle w:val="TOC4"/>
        <w:rPr>
          <w:rFonts w:asciiTheme="minorHAnsi" w:eastAsiaTheme="minorEastAsia" w:hAnsiTheme="minorHAnsi" w:cstheme="minorBidi"/>
          <w:sz w:val="22"/>
          <w:szCs w:val="22"/>
        </w:rPr>
      </w:pPr>
      <w:r w:rsidRPr="009B3506">
        <w:t>A.8.11.2.1</w:t>
      </w:r>
      <w:r w:rsidRPr="009B3506">
        <w:rPr>
          <w:rFonts w:asciiTheme="minorHAnsi" w:eastAsiaTheme="minorEastAsia" w:hAnsiTheme="minorHAnsi"/>
          <w:sz w:val="22"/>
          <w:szCs w:val="22"/>
        </w:rPr>
        <w:tab/>
      </w:r>
      <w:r w:rsidRPr="00432094">
        <w:rPr>
          <w:rFonts w:cs="v4.2.0"/>
          <w:snapToGrid w:val="0"/>
        </w:rPr>
        <w:t>Test Purpose and Environment</w:t>
      </w:r>
      <w:r>
        <w:tab/>
        <w:t>1993</w:t>
      </w:r>
    </w:p>
    <w:p w:rsidR="009B3506" w:rsidRDefault="009B3506">
      <w:pPr>
        <w:pStyle w:val="TOC4"/>
        <w:rPr>
          <w:rFonts w:asciiTheme="minorHAnsi" w:eastAsiaTheme="minorEastAsia" w:hAnsiTheme="minorHAnsi" w:cstheme="minorBidi"/>
          <w:sz w:val="22"/>
          <w:szCs w:val="22"/>
        </w:rPr>
      </w:pPr>
      <w:r w:rsidRPr="009B3506">
        <w:t>A.8.11.2.2</w:t>
      </w:r>
      <w:r w:rsidRPr="009B3506">
        <w:rPr>
          <w:rFonts w:asciiTheme="minorHAnsi" w:eastAsiaTheme="minorEastAsia" w:hAnsiTheme="minorHAnsi"/>
          <w:sz w:val="22"/>
          <w:szCs w:val="22"/>
        </w:rPr>
        <w:tab/>
      </w:r>
      <w:r w:rsidRPr="00432094">
        <w:rPr>
          <w:rFonts w:cs="v4.2.0"/>
          <w:snapToGrid w:val="0"/>
        </w:rPr>
        <w:t>Test Requirements</w:t>
      </w:r>
      <w:r>
        <w:tab/>
        <w:t>1994</w:t>
      </w:r>
    </w:p>
    <w:p w:rsidR="009B3506" w:rsidRDefault="009B3506">
      <w:pPr>
        <w:pStyle w:val="TOC3"/>
        <w:rPr>
          <w:rFonts w:asciiTheme="minorHAnsi" w:eastAsiaTheme="minorEastAsia" w:hAnsiTheme="minorHAnsi" w:cstheme="minorBidi"/>
          <w:sz w:val="22"/>
          <w:szCs w:val="22"/>
        </w:rPr>
      </w:pPr>
      <w:r w:rsidRPr="009B3506">
        <w:t>A.8.11.3</w:t>
      </w:r>
      <w:r w:rsidRPr="009B3506">
        <w:rPr>
          <w:rFonts w:asciiTheme="minorHAnsi" w:eastAsiaTheme="minorEastAsia" w:hAnsiTheme="minorHAnsi"/>
          <w:sz w:val="22"/>
          <w:szCs w:val="22"/>
        </w:rPr>
        <w:tab/>
      </w:r>
      <w:r w:rsidRPr="00432094">
        <w:rPr>
          <w:rFonts w:cs="v4.2.0"/>
        </w:rPr>
        <w:t>E-UTRAN FDD-FDD Inter-frequency and UTRAN FDD event triggered reporting under fading propagation conditions</w:t>
      </w:r>
      <w:r>
        <w:tab/>
        <w:t>1995</w:t>
      </w:r>
    </w:p>
    <w:p w:rsidR="009B3506" w:rsidRDefault="009B3506">
      <w:pPr>
        <w:pStyle w:val="TOC4"/>
        <w:rPr>
          <w:rFonts w:asciiTheme="minorHAnsi" w:eastAsiaTheme="minorEastAsia" w:hAnsiTheme="minorHAnsi" w:cstheme="minorBidi"/>
          <w:sz w:val="22"/>
          <w:szCs w:val="22"/>
        </w:rPr>
      </w:pPr>
      <w:r w:rsidRPr="009B3506">
        <w:t>A.8.11.3.1</w:t>
      </w:r>
      <w:r w:rsidRPr="009B3506">
        <w:rPr>
          <w:rFonts w:asciiTheme="minorHAnsi" w:eastAsiaTheme="minorEastAsia" w:hAnsiTheme="minorHAnsi"/>
          <w:sz w:val="22"/>
          <w:szCs w:val="22"/>
        </w:rPr>
        <w:tab/>
      </w:r>
      <w:r w:rsidRPr="00432094">
        <w:rPr>
          <w:rFonts w:cs="v4.2.0"/>
          <w:snapToGrid w:val="0"/>
        </w:rPr>
        <w:t>Test Purpose and Environment</w:t>
      </w:r>
      <w:r>
        <w:tab/>
        <w:t>1995</w:t>
      </w:r>
    </w:p>
    <w:p w:rsidR="009B3506" w:rsidRDefault="009B3506">
      <w:pPr>
        <w:pStyle w:val="TOC4"/>
        <w:rPr>
          <w:rFonts w:asciiTheme="minorHAnsi" w:eastAsiaTheme="minorEastAsia" w:hAnsiTheme="minorHAnsi" w:cstheme="minorBidi"/>
          <w:sz w:val="22"/>
          <w:szCs w:val="22"/>
        </w:rPr>
      </w:pPr>
      <w:r w:rsidRPr="009B3506">
        <w:t>A.8.11.3.2</w:t>
      </w:r>
      <w:r w:rsidRPr="009B3506">
        <w:rPr>
          <w:rFonts w:asciiTheme="minorHAnsi" w:eastAsiaTheme="minorEastAsia" w:hAnsiTheme="minorHAnsi"/>
          <w:sz w:val="22"/>
          <w:szCs w:val="22"/>
        </w:rPr>
        <w:tab/>
      </w:r>
      <w:r w:rsidRPr="00432094">
        <w:rPr>
          <w:rFonts w:cs="v4.2.0"/>
          <w:snapToGrid w:val="0"/>
        </w:rPr>
        <w:t>Test Requirements</w:t>
      </w:r>
      <w:r>
        <w:tab/>
        <w:t>1997</w:t>
      </w:r>
    </w:p>
    <w:p w:rsidR="009B3506" w:rsidRDefault="009B3506">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1997</w:t>
      </w:r>
    </w:p>
    <w:p w:rsidR="009B3506" w:rsidRDefault="009B3506">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1997</w:t>
      </w:r>
    </w:p>
    <w:p w:rsidR="009B3506" w:rsidRDefault="009B3506">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2000</w:t>
      </w:r>
    </w:p>
    <w:p w:rsidR="009B3506" w:rsidRDefault="009B3506">
      <w:pPr>
        <w:pStyle w:val="TOC3"/>
        <w:rPr>
          <w:rFonts w:asciiTheme="minorHAnsi" w:eastAsiaTheme="minorEastAsia" w:hAnsiTheme="minorHAnsi" w:cstheme="minorBidi"/>
          <w:sz w:val="22"/>
          <w:szCs w:val="22"/>
        </w:rPr>
      </w:pPr>
      <w:r w:rsidRPr="009B3506">
        <w:t>A.8.11.5</w:t>
      </w:r>
      <w:r w:rsidRPr="009B3506">
        <w:rPr>
          <w:rFonts w:asciiTheme="minorHAnsi" w:eastAsiaTheme="minorEastAsia" w:hAnsiTheme="minorHAnsi"/>
          <w:sz w:val="22"/>
          <w:szCs w:val="22"/>
        </w:rPr>
        <w:tab/>
      </w:r>
      <w:r w:rsidRPr="00432094">
        <w:rPr>
          <w:rFonts w:cs="v4.2.0"/>
        </w:rPr>
        <w:t>Combined E-UTRAN FDD – E-UTRA FDD and GSM cell search. E-UTRA cells in fading; GSM cell in static propagation conditions</w:t>
      </w:r>
      <w:r>
        <w:tab/>
        <w:t>2000</w:t>
      </w:r>
    </w:p>
    <w:p w:rsidR="009B3506" w:rsidRDefault="009B3506">
      <w:pPr>
        <w:pStyle w:val="TOC4"/>
        <w:rPr>
          <w:rFonts w:asciiTheme="minorHAnsi" w:eastAsiaTheme="minorEastAsia" w:hAnsiTheme="minorHAnsi" w:cstheme="minorBidi"/>
          <w:sz w:val="22"/>
          <w:szCs w:val="22"/>
        </w:rPr>
      </w:pPr>
      <w:r w:rsidRPr="009B3506">
        <w:t>A.8.11.5.1</w:t>
      </w:r>
      <w:r w:rsidRPr="009B3506">
        <w:rPr>
          <w:rFonts w:asciiTheme="minorHAnsi" w:eastAsiaTheme="minorEastAsia" w:hAnsiTheme="minorHAnsi"/>
          <w:sz w:val="22"/>
          <w:szCs w:val="22"/>
        </w:rPr>
        <w:tab/>
      </w:r>
      <w:r w:rsidRPr="00432094">
        <w:rPr>
          <w:rFonts w:cs="v4.2.0"/>
          <w:snapToGrid w:val="0"/>
        </w:rPr>
        <w:t>Test Purpose and Environment</w:t>
      </w:r>
      <w:r>
        <w:tab/>
        <w:t>2000</w:t>
      </w:r>
    </w:p>
    <w:p w:rsidR="009B3506" w:rsidRDefault="009B3506">
      <w:pPr>
        <w:pStyle w:val="TOC4"/>
        <w:rPr>
          <w:rFonts w:asciiTheme="minorHAnsi" w:eastAsiaTheme="minorEastAsia" w:hAnsiTheme="minorHAnsi" w:cstheme="minorBidi"/>
          <w:sz w:val="22"/>
          <w:szCs w:val="22"/>
        </w:rPr>
      </w:pPr>
      <w:r w:rsidRPr="009B3506">
        <w:t>A.8.11.5.2</w:t>
      </w:r>
      <w:r w:rsidRPr="009B3506">
        <w:rPr>
          <w:rFonts w:asciiTheme="minorHAnsi" w:eastAsiaTheme="minorEastAsia" w:hAnsiTheme="minorHAnsi"/>
          <w:sz w:val="22"/>
          <w:szCs w:val="22"/>
        </w:rPr>
        <w:tab/>
      </w:r>
      <w:r w:rsidRPr="00432094">
        <w:rPr>
          <w:rFonts w:cs="v4.2.0"/>
          <w:snapToGrid w:val="0"/>
        </w:rPr>
        <w:t>Test Requirements</w:t>
      </w:r>
      <w:r>
        <w:tab/>
        <w:t>2002</w:t>
      </w:r>
    </w:p>
    <w:p w:rsidR="009B3506" w:rsidRDefault="009B3506">
      <w:pPr>
        <w:pStyle w:val="TOC3"/>
        <w:rPr>
          <w:rFonts w:asciiTheme="minorHAnsi" w:eastAsiaTheme="minorEastAsia" w:hAnsiTheme="minorHAnsi" w:cstheme="minorBidi"/>
          <w:sz w:val="22"/>
          <w:szCs w:val="22"/>
        </w:rPr>
      </w:pPr>
      <w:r w:rsidRPr="009B3506">
        <w:t>A.8.11.6</w:t>
      </w:r>
      <w:r w:rsidRPr="009B3506">
        <w:rPr>
          <w:rFonts w:asciiTheme="minorHAnsi" w:eastAsiaTheme="minorEastAsia" w:hAnsiTheme="minorHAnsi"/>
          <w:sz w:val="22"/>
          <w:szCs w:val="22"/>
        </w:rPr>
        <w:tab/>
      </w:r>
      <w:r w:rsidRPr="00432094">
        <w:rPr>
          <w:rFonts w:cs="v4.2.0"/>
        </w:rPr>
        <w:t>Combined E-UTRAN TDD – E-UTRA TDD and GSM cell search. E-UTRA cells in fading; GSM cell in static propagation conditions</w:t>
      </w:r>
      <w:r>
        <w:tab/>
        <w:t>2003</w:t>
      </w:r>
    </w:p>
    <w:p w:rsidR="009B3506" w:rsidRDefault="009B3506">
      <w:pPr>
        <w:pStyle w:val="TOC4"/>
        <w:rPr>
          <w:rFonts w:asciiTheme="minorHAnsi" w:eastAsiaTheme="minorEastAsia" w:hAnsiTheme="minorHAnsi" w:cstheme="minorBidi"/>
          <w:sz w:val="22"/>
          <w:szCs w:val="22"/>
        </w:rPr>
      </w:pPr>
      <w:r w:rsidRPr="009B3506">
        <w:t>A.8.11.6.1</w:t>
      </w:r>
      <w:r w:rsidRPr="009B3506">
        <w:rPr>
          <w:rFonts w:asciiTheme="minorHAnsi" w:eastAsiaTheme="minorEastAsia" w:hAnsiTheme="minorHAnsi"/>
          <w:sz w:val="22"/>
          <w:szCs w:val="22"/>
        </w:rPr>
        <w:tab/>
      </w:r>
      <w:r w:rsidRPr="00432094">
        <w:rPr>
          <w:rFonts w:cs="v4.2.0"/>
          <w:snapToGrid w:val="0"/>
        </w:rPr>
        <w:t>Test Purpose and Environment</w:t>
      </w:r>
      <w:r>
        <w:tab/>
        <w:t>2003</w:t>
      </w:r>
    </w:p>
    <w:p w:rsidR="009B3506" w:rsidRDefault="009B3506">
      <w:pPr>
        <w:pStyle w:val="TOC4"/>
        <w:rPr>
          <w:rFonts w:asciiTheme="minorHAnsi" w:eastAsiaTheme="minorEastAsia" w:hAnsiTheme="minorHAnsi" w:cstheme="minorBidi"/>
          <w:sz w:val="22"/>
          <w:szCs w:val="22"/>
        </w:rPr>
      </w:pPr>
      <w:r w:rsidRPr="009B3506">
        <w:t>A.8.11.6.2</w:t>
      </w:r>
      <w:r w:rsidRPr="009B3506">
        <w:rPr>
          <w:rFonts w:asciiTheme="minorHAnsi" w:eastAsiaTheme="minorEastAsia" w:hAnsiTheme="minorHAnsi"/>
          <w:sz w:val="22"/>
          <w:szCs w:val="22"/>
        </w:rPr>
        <w:tab/>
      </w:r>
      <w:r w:rsidRPr="00432094">
        <w:rPr>
          <w:rFonts w:cs="v4.2.0"/>
          <w:snapToGrid w:val="0"/>
        </w:rPr>
        <w:t>Test Requirements</w:t>
      </w:r>
      <w:r>
        <w:tab/>
        <w:t>2005</w:t>
      </w:r>
    </w:p>
    <w:p w:rsidR="009B3506" w:rsidRDefault="009B3506">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2006</w:t>
      </w:r>
    </w:p>
    <w:p w:rsidR="009B3506" w:rsidRDefault="009B3506">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2006</w:t>
      </w:r>
    </w:p>
    <w:p w:rsidR="009B3506" w:rsidRDefault="009B3506">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2006</w:t>
      </w:r>
    </w:p>
    <w:p w:rsidR="009B3506" w:rsidRDefault="009B3506">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2009</w:t>
      </w:r>
    </w:p>
    <w:p w:rsidR="009B3506" w:rsidRDefault="009B3506">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2010</w:t>
      </w:r>
    </w:p>
    <w:p w:rsidR="009B3506" w:rsidRDefault="009B3506">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2010</w:t>
      </w:r>
    </w:p>
    <w:p w:rsidR="009B3506" w:rsidRDefault="009B3506">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2010</w:t>
      </w:r>
    </w:p>
    <w:p w:rsidR="009B3506" w:rsidRDefault="009B3506">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2014</w:t>
      </w:r>
    </w:p>
    <w:p w:rsidR="009B3506" w:rsidRDefault="009B3506">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2015</w:t>
      </w:r>
    </w:p>
    <w:p w:rsidR="009B3506" w:rsidRDefault="009B350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2015</w:t>
      </w:r>
    </w:p>
    <w:p w:rsidR="009B3506" w:rsidRDefault="009B3506">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2015</w:t>
      </w:r>
    </w:p>
    <w:p w:rsidR="009B3506" w:rsidRDefault="009B3506">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2019</w:t>
      </w:r>
    </w:p>
    <w:p w:rsidR="009B3506" w:rsidRDefault="009B350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2020</w:t>
      </w:r>
    </w:p>
    <w:p w:rsidR="009B3506" w:rsidRDefault="009B3506">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2020</w:t>
      </w:r>
    </w:p>
    <w:p w:rsidR="009B3506" w:rsidRDefault="009B3506">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2023</w:t>
      </w:r>
    </w:p>
    <w:p w:rsidR="009B3506" w:rsidRDefault="009B350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2024</w:t>
      </w:r>
    </w:p>
    <w:p w:rsidR="009B3506" w:rsidRDefault="009B3506">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2024</w:t>
      </w:r>
    </w:p>
    <w:p w:rsidR="009B3506" w:rsidRDefault="009B3506">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2027</w:t>
      </w:r>
    </w:p>
    <w:p w:rsidR="009B3506" w:rsidRDefault="009B350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2028</w:t>
      </w:r>
    </w:p>
    <w:p w:rsidR="009B3506" w:rsidRDefault="009B3506">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2028</w:t>
      </w:r>
    </w:p>
    <w:p w:rsidR="009B3506" w:rsidRDefault="009B3506">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2031</w:t>
      </w:r>
    </w:p>
    <w:p w:rsidR="009B3506" w:rsidRDefault="009B350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2032</w:t>
      </w:r>
    </w:p>
    <w:p w:rsidR="009B3506" w:rsidRDefault="009B3506">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2032</w:t>
      </w:r>
    </w:p>
    <w:p w:rsidR="009B3506" w:rsidRDefault="009B3506">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2035</w:t>
      </w:r>
    </w:p>
    <w:p w:rsidR="009B3506" w:rsidRDefault="009B350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2036</w:t>
      </w:r>
    </w:p>
    <w:p w:rsidR="009B3506" w:rsidRDefault="009B3506">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2036</w:t>
      </w:r>
    </w:p>
    <w:p w:rsidR="009B3506" w:rsidRDefault="009B3506">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2039</w:t>
      </w:r>
    </w:p>
    <w:p w:rsidR="009B3506" w:rsidRDefault="009B3506">
      <w:pPr>
        <w:pStyle w:val="TOC3"/>
        <w:rPr>
          <w:rFonts w:asciiTheme="minorHAnsi" w:eastAsiaTheme="minorEastAsia" w:hAnsiTheme="minorHAnsi" w:cstheme="minorBidi"/>
          <w:sz w:val="22"/>
          <w:szCs w:val="22"/>
        </w:rPr>
      </w:pPr>
      <w:r>
        <w:lastRenderedPageBreak/>
        <w:t>A.8.12.9</w:t>
      </w:r>
      <w:r>
        <w:rPr>
          <w:rFonts w:asciiTheme="minorHAnsi" w:eastAsiaTheme="minorEastAsia" w:hAnsiTheme="minorHAnsi" w:cstheme="minorBidi"/>
          <w:sz w:val="22"/>
          <w:szCs w:val="22"/>
        </w:rPr>
        <w:tab/>
      </w:r>
      <w:r>
        <w:t>E-UTRAN FDD intra-frequency RSTD measurement period test case in CE Mode A with longer PRS occasions</w:t>
      </w:r>
      <w:r>
        <w:tab/>
        <w:t>2040</w:t>
      </w:r>
    </w:p>
    <w:p w:rsidR="009B3506" w:rsidRDefault="009B3506">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2040</w:t>
      </w:r>
    </w:p>
    <w:p w:rsidR="009B3506" w:rsidRDefault="009B3506">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2043</w:t>
      </w:r>
    </w:p>
    <w:p w:rsidR="009B3506" w:rsidRDefault="009B3506">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2044</w:t>
      </w:r>
    </w:p>
    <w:p w:rsidR="009B3506" w:rsidRDefault="009B3506">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2044</w:t>
      </w:r>
    </w:p>
    <w:p w:rsidR="009B3506" w:rsidRDefault="009B3506">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2047</w:t>
      </w:r>
    </w:p>
    <w:p w:rsidR="009B3506" w:rsidRDefault="009B3506">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2048</w:t>
      </w:r>
    </w:p>
    <w:p w:rsidR="009B3506" w:rsidRDefault="009B3506">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2048</w:t>
      </w:r>
    </w:p>
    <w:p w:rsidR="009B3506" w:rsidRDefault="009B3506">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2052</w:t>
      </w:r>
    </w:p>
    <w:p w:rsidR="009B3506" w:rsidRDefault="009B3506">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2053</w:t>
      </w:r>
    </w:p>
    <w:p w:rsidR="009B3506" w:rsidRDefault="009B3506">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2053</w:t>
      </w:r>
    </w:p>
    <w:p w:rsidR="009B3506" w:rsidRDefault="009B3506">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2056</w:t>
      </w:r>
    </w:p>
    <w:p w:rsidR="009B3506" w:rsidRDefault="009B3506">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2057</w:t>
      </w:r>
    </w:p>
    <w:p w:rsidR="009B3506" w:rsidRDefault="009B3506">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2057</w:t>
      </w:r>
    </w:p>
    <w:p w:rsidR="009B3506" w:rsidRDefault="009B3506">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2060</w:t>
      </w:r>
    </w:p>
    <w:p w:rsidR="009B3506" w:rsidRDefault="009B3506">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2061</w:t>
      </w:r>
    </w:p>
    <w:p w:rsidR="009B3506" w:rsidRDefault="009B3506">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2061</w:t>
      </w:r>
    </w:p>
    <w:p w:rsidR="009B3506" w:rsidRDefault="009B3506">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2065</w:t>
      </w:r>
    </w:p>
    <w:p w:rsidR="009B3506" w:rsidRDefault="009B3506">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2066</w:t>
      </w:r>
    </w:p>
    <w:p w:rsidR="009B3506" w:rsidRDefault="009B3506">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2066</w:t>
      </w:r>
    </w:p>
    <w:p w:rsidR="009B3506" w:rsidRDefault="009B3506">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2066</w:t>
      </w:r>
    </w:p>
    <w:p w:rsidR="009B3506" w:rsidRDefault="009B3506">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2069</w:t>
      </w:r>
    </w:p>
    <w:p w:rsidR="009B3506" w:rsidRDefault="009B3506">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2070</w:t>
      </w:r>
    </w:p>
    <w:p w:rsidR="009B3506" w:rsidRDefault="009B3506">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2070</w:t>
      </w:r>
    </w:p>
    <w:p w:rsidR="009B3506" w:rsidRDefault="009B3506">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2070</w:t>
      </w:r>
    </w:p>
    <w:p w:rsidR="009B3506" w:rsidRDefault="009B3506">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2074</w:t>
      </w:r>
    </w:p>
    <w:p w:rsidR="009B3506" w:rsidRDefault="009B3506">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2075</w:t>
      </w:r>
    </w:p>
    <w:p w:rsidR="009B3506" w:rsidRDefault="009B350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2075</w:t>
      </w:r>
    </w:p>
    <w:p w:rsidR="009B3506" w:rsidRDefault="009B3506">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2075</w:t>
      </w:r>
    </w:p>
    <w:p w:rsidR="009B3506" w:rsidRDefault="009B350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2079</w:t>
      </w:r>
    </w:p>
    <w:p w:rsidR="009B3506" w:rsidRDefault="009B3506">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2080</w:t>
      </w:r>
    </w:p>
    <w:p w:rsidR="009B3506" w:rsidRDefault="009B3506">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2080</w:t>
      </w:r>
    </w:p>
    <w:p w:rsidR="009B3506" w:rsidRDefault="009B3506">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2083</w:t>
      </w:r>
    </w:p>
    <w:p w:rsidR="009B3506" w:rsidRDefault="009B350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2084</w:t>
      </w:r>
    </w:p>
    <w:p w:rsidR="009B3506" w:rsidRDefault="009B3506">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2084</w:t>
      </w:r>
    </w:p>
    <w:p w:rsidR="009B3506" w:rsidRDefault="009B3506">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2088</w:t>
      </w:r>
    </w:p>
    <w:p w:rsidR="009B3506" w:rsidRDefault="009B3506">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2089</w:t>
      </w:r>
    </w:p>
    <w:p w:rsidR="009B3506" w:rsidRDefault="009B3506">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2089</w:t>
      </w:r>
    </w:p>
    <w:p w:rsidR="009B3506" w:rsidRDefault="009B3506">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2092</w:t>
      </w:r>
    </w:p>
    <w:p w:rsidR="009B3506" w:rsidRDefault="009B3506">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2093</w:t>
      </w:r>
    </w:p>
    <w:p w:rsidR="009B3506" w:rsidRDefault="009B3506">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2093</w:t>
      </w:r>
    </w:p>
    <w:p w:rsidR="009B3506" w:rsidRDefault="009B3506">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2096</w:t>
      </w:r>
    </w:p>
    <w:p w:rsidR="009B3506" w:rsidRDefault="009B3506">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2097</w:t>
      </w:r>
    </w:p>
    <w:p w:rsidR="009B3506" w:rsidRDefault="009B3506">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2097</w:t>
      </w:r>
    </w:p>
    <w:p w:rsidR="009B3506" w:rsidRDefault="009B3506">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2101</w:t>
      </w:r>
    </w:p>
    <w:p w:rsidR="009B3506" w:rsidRDefault="009B3506">
      <w:pPr>
        <w:pStyle w:val="TOC3"/>
        <w:rPr>
          <w:rFonts w:asciiTheme="minorHAnsi" w:eastAsiaTheme="minorEastAsia" w:hAnsiTheme="minorHAnsi" w:cstheme="minorBidi"/>
          <w:sz w:val="22"/>
          <w:szCs w:val="22"/>
        </w:rPr>
      </w:pPr>
      <w:r>
        <w:t>A.8.13.9</w:t>
      </w:r>
      <w:r>
        <w:rPr>
          <w:rFonts w:asciiTheme="minorHAnsi" w:eastAsiaTheme="minorEastAsia" w:hAnsiTheme="minorHAnsi" w:cstheme="minorBidi"/>
          <w:sz w:val="22"/>
          <w:szCs w:val="22"/>
        </w:rPr>
        <w:tab/>
      </w:r>
      <w:r>
        <w:t>E-UTRAN FDD inter-frequency RSTD measurement period test case in CE Mode A with longer PRS occasions</w:t>
      </w:r>
      <w:r>
        <w:tab/>
        <w:t>2102</w:t>
      </w:r>
    </w:p>
    <w:p w:rsidR="009B3506" w:rsidRDefault="009B3506">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2102</w:t>
      </w:r>
    </w:p>
    <w:p w:rsidR="009B3506" w:rsidRDefault="009B3506">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2106</w:t>
      </w:r>
    </w:p>
    <w:p w:rsidR="009B3506" w:rsidRDefault="009B3506">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2107</w:t>
      </w:r>
    </w:p>
    <w:p w:rsidR="009B3506" w:rsidRDefault="009B3506">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2107</w:t>
      </w:r>
    </w:p>
    <w:p w:rsidR="009B3506" w:rsidRDefault="009B3506">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2111</w:t>
      </w:r>
    </w:p>
    <w:p w:rsidR="009B3506" w:rsidRDefault="009B3506">
      <w:pPr>
        <w:pStyle w:val="TOC3"/>
        <w:rPr>
          <w:rFonts w:asciiTheme="minorHAnsi" w:eastAsiaTheme="minorEastAsia" w:hAnsiTheme="minorHAnsi" w:cstheme="minorBidi"/>
          <w:sz w:val="22"/>
          <w:szCs w:val="22"/>
        </w:rPr>
      </w:pPr>
      <w:r>
        <w:lastRenderedPageBreak/>
        <w:t>A.8.13.11</w:t>
      </w:r>
      <w:r>
        <w:rPr>
          <w:rFonts w:asciiTheme="minorHAnsi" w:eastAsiaTheme="minorEastAsia" w:hAnsiTheme="minorHAnsi" w:cstheme="minorBidi"/>
          <w:sz w:val="22"/>
          <w:szCs w:val="22"/>
        </w:rPr>
        <w:tab/>
      </w:r>
      <w:r>
        <w:t>E-UTRAN TDD inter-frequency RSTD measurement period test case in CE Mode A with longer PRS occasions</w:t>
      </w:r>
      <w:r>
        <w:tab/>
        <w:t>2112</w:t>
      </w:r>
    </w:p>
    <w:p w:rsidR="009B3506" w:rsidRDefault="009B3506">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2112</w:t>
      </w:r>
    </w:p>
    <w:p w:rsidR="009B3506" w:rsidRDefault="009B3506">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2116</w:t>
      </w:r>
    </w:p>
    <w:p w:rsidR="009B3506" w:rsidRDefault="009B3506">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2117</w:t>
      </w:r>
    </w:p>
    <w:p w:rsidR="009B3506" w:rsidRDefault="009B3506">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2117</w:t>
      </w:r>
    </w:p>
    <w:p w:rsidR="009B3506" w:rsidRDefault="009B3506">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2121</w:t>
      </w:r>
    </w:p>
    <w:p w:rsidR="009B3506" w:rsidRDefault="009B3506">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2122</w:t>
      </w:r>
    </w:p>
    <w:p w:rsidR="009B3506" w:rsidRDefault="009B3506">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2122</w:t>
      </w:r>
    </w:p>
    <w:p w:rsidR="009B3506" w:rsidRDefault="009B3506">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2126</w:t>
      </w:r>
    </w:p>
    <w:p w:rsidR="009B3506" w:rsidRDefault="009B3506">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2127</w:t>
      </w:r>
    </w:p>
    <w:p w:rsidR="009B3506" w:rsidRDefault="009B3506">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2127</w:t>
      </w:r>
    </w:p>
    <w:p w:rsidR="009B3506" w:rsidRDefault="009B3506">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2131</w:t>
      </w:r>
    </w:p>
    <w:p w:rsidR="009B3506" w:rsidRDefault="009B3506">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2132</w:t>
      </w:r>
    </w:p>
    <w:p w:rsidR="009B3506" w:rsidRDefault="009B350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2132</w:t>
      </w:r>
    </w:p>
    <w:p w:rsidR="009B3506" w:rsidRDefault="009B3506">
      <w:pPr>
        <w:pStyle w:val="TOC4"/>
        <w:rPr>
          <w:rFonts w:asciiTheme="minorHAnsi" w:eastAsiaTheme="minorEastAsia" w:hAnsiTheme="minorHAnsi" w:cstheme="minorBidi"/>
          <w:sz w:val="22"/>
          <w:szCs w:val="22"/>
        </w:rPr>
      </w:pPr>
      <w:r w:rsidRPr="009B3506">
        <w:t>A.8.14.1</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2132</w:t>
      </w:r>
    </w:p>
    <w:p w:rsidR="009B3506" w:rsidRDefault="009B3506">
      <w:pPr>
        <w:pStyle w:val="TOC4"/>
        <w:rPr>
          <w:rFonts w:asciiTheme="minorHAnsi" w:eastAsiaTheme="minorEastAsia" w:hAnsiTheme="minorHAnsi" w:cstheme="minorBidi"/>
          <w:sz w:val="22"/>
          <w:szCs w:val="22"/>
        </w:rPr>
      </w:pPr>
      <w:r w:rsidRPr="009B3506">
        <w:t>A.8.14.1.2</w:t>
      </w:r>
      <w:r w:rsidRPr="009B3506">
        <w:rPr>
          <w:rFonts w:asciiTheme="minorHAnsi" w:eastAsiaTheme="minorEastAsia" w:hAnsiTheme="minorHAnsi" w:cstheme="minorBidi"/>
          <w:sz w:val="22"/>
          <w:szCs w:val="22"/>
        </w:rPr>
        <w:tab/>
      </w:r>
      <w:r w:rsidRPr="00432094">
        <w:rPr>
          <w:snapToGrid w:val="0"/>
        </w:rPr>
        <w:t>Test Requirements</w:t>
      </w:r>
      <w:r>
        <w:tab/>
        <w:t>2134</w:t>
      </w:r>
    </w:p>
    <w:p w:rsidR="009B3506" w:rsidRDefault="009B350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2134</w:t>
      </w:r>
    </w:p>
    <w:p w:rsidR="009B3506" w:rsidRDefault="009B3506">
      <w:pPr>
        <w:pStyle w:val="TOC4"/>
        <w:rPr>
          <w:rFonts w:asciiTheme="minorHAnsi" w:eastAsiaTheme="minorEastAsia" w:hAnsiTheme="minorHAnsi" w:cstheme="minorBidi"/>
          <w:sz w:val="22"/>
          <w:szCs w:val="22"/>
        </w:rPr>
      </w:pPr>
      <w:r w:rsidRPr="009B3506">
        <w:t>A.8.14.2.1</w:t>
      </w:r>
      <w:r w:rsidRPr="009B3506">
        <w:rPr>
          <w:rFonts w:asciiTheme="minorHAnsi" w:eastAsiaTheme="minorEastAsia" w:hAnsiTheme="minorHAnsi" w:cstheme="minorBidi"/>
          <w:sz w:val="22"/>
          <w:szCs w:val="22"/>
        </w:rPr>
        <w:tab/>
      </w:r>
      <w:r w:rsidRPr="00432094">
        <w:rPr>
          <w:snapToGrid w:val="0"/>
        </w:rPr>
        <w:t>Test Purpose and Environment</w:t>
      </w:r>
      <w:r>
        <w:tab/>
        <w:t>2134</w:t>
      </w:r>
    </w:p>
    <w:p w:rsidR="009B3506" w:rsidRDefault="009B3506">
      <w:pPr>
        <w:pStyle w:val="TOC4"/>
        <w:rPr>
          <w:rFonts w:asciiTheme="minorHAnsi" w:eastAsiaTheme="minorEastAsia" w:hAnsiTheme="minorHAnsi" w:cstheme="minorBidi"/>
          <w:sz w:val="22"/>
          <w:szCs w:val="22"/>
        </w:rPr>
      </w:pPr>
      <w:r w:rsidRPr="009B3506">
        <w:t>A.8.14.2.2</w:t>
      </w:r>
      <w:r w:rsidRPr="009B3506">
        <w:rPr>
          <w:rFonts w:asciiTheme="minorHAnsi" w:eastAsiaTheme="minorEastAsia" w:hAnsiTheme="minorHAnsi" w:cstheme="minorBidi"/>
          <w:sz w:val="22"/>
          <w:szCs w:val="22"/>
        </w:rPr>
        <w:tab/>
      </w:r>
      <w:r w:rsidRPr="00432094">
        <w:rPr>
          <w:snapToGrid w:val="0"/>
        </w:rPr>
        <w:t>Test Requirements</w:t>
      </w:r>
      <w:r>
        <w:tab/>
        <w:t>2137</w:t>
      </w:r>
    </w:p>
    <w:p w:rsidR="009B3506" w:rsidRDefault="009B3506">
      <w:pPr>
        <w:pStyle w:val="TOC3"/>
        <w:rPr>
          <w:rFonts w:asciiTheme="minorHAnsi" w:eastAsiaTheme="minorEastAsia" w:hAnsiTheme="minorHAnsi" w:cstheme="minorBidi"/>
          <w:sz w:val="22"/>
          <w:szCs w:val="22"/>
        </w:rPr>
      </w:pPr>
      <w:r w:rsidRPr="009B3506">
        <w:t>A.8.14.3</w:t>
      </w:r>
      <w:r w:rsidRPr="009B3506">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2137</w:t>
      </w:r>
    </w:p>
    <w:p w:rsidR="009B3506" w:rsidRDefault="009B3506">
      <w:pPr>
        <w:pStyle w:val="TOC4"/>
        <w:rPr>
          <w:rFonts w:asciiTheme="minorHAnsi" w:eastAsiaTheme="minorEastAsia" w:hAnsiTheme="minorHAnsi" w:cstheme="minorBidi"/>
          <w:sz w:val="22"/>
          <w:szCs w:val="22"/>
        </w:rPr>
      </w:pPr>
      <w:r w:rsidRPr="009B3506">
        <w:t>A.8.14.3.</w:t>
      </w:r>
      <w:r w:rsidRPr="009B3506">
        <w:rPr>
          <w:lang w:eastAsia="zh-CN"/>
        </w:rPr>
        <w:t>1</w:t>
      </w:r>
      <w:r w:rsidRPr="009B3506">
        <w:rPr>
          <w:rFonts w:asciiTheme="minorHAnsi" w:eastAsiaTheme="minorEastAsia" w:hAnsiTheme="minorHAnsi" w:cstheme="minorBidi"/>
          <w:sz w:val="22"/>
          <w:szCs w:val="22"/>
        </w:rPr>
        <w:tab/>
      </w:r>
      <w:r w:rsidRPr="00432094">
        <w:rPr>
          <w:snapToGrid w:val="0"/>
        </w:rPr>
        <w:t xml:space="preserve">Test </w:t>
      </w:r>
      <w:r w:rsidRPr="00432094">
        <w:rPr>
          <w:snapToGrid w:val="0"/>
          <w:lang w:eastAsia="zh-CN"/>
        </w:rPr>
        <w:t>Purpose and Environment</w:t>
      </w:r>
      <w:r>
        <w:tab/>
        <w:t>2137</w:t>
      </w:r>
    </w:p>
    <w:p w:rsidR="009B3506" w:rsidRDefault="009B3506">
      <w:pPr>
        <w:pStyle w:val="TOC4"/>
        <w:rPr>
          <w:rFonts w:asciiTheme="minorHAnsi" w:eastAsiaTheme="minorEastAsia" w:hAnsiTheme="minorHAnsi" w:cstheme="minorBidi"/>
          <w:sz w:val="22"/>
          <w:szCs w:val="22"/>
        </w:rPr>
      </w:pPr>
      <w:r w:rsidRPr="009B3506">
        <w:t>A.8.14.3.2</w:t>
      </w:r>
      <w:r w:rsidRPr="009B3506">
        <w:rPr>
          <w:rFonts w:asciiTheme="minorHAnsi" w:eastAsiaTheme="minorEastAsia" w:hAnsiTheme="minorHAnsi" w:cstheme="minorBidi"/>
          <w:sz w:val="22"/>
          <w:szCs w:val="22"/>
        </w:rPr>
        <w:tab/>
      </w:r>
      <w:r w:rsidRPr="00432094">
        <w:rPr>
          <w:snapToGrid w:val="0"/>
        </w:rPr>
        <w:t>Test Requirements</w:t>
      </w:r>
      <w:r>
        <w:tab/>
        <w:t>2139</w:t>
      </w:r>
    </w:p>
    <w:p w:rsidR="009B3506" w:rsidRDefault="009B3506">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2140</w:t>
      </w:r>
    </w:p>
    <w:p w:rsidR="009B3506" w:rsidRDefault="009B3506">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2140</w:t>
      </w:r>
    </w:p>
    <w:p w:rsidR="009B3506" w:rsidRDefault="009B3506">
      <w:pPr>
        <w:pStyle w:val="TOC4"/>
        <w:rPr>
          <w:rFonts w:asciiTheme="minorHAnsi" w:eastAsiaTheme="minorEastAsia" w:hAnsiTheme="minorHAnsi" w:cstheme="minorBidi"/>
          <w:sz w:val="22"/>
          <w:szCs w:val="22"/>
        </w:rPr>
      </w:pPr>
      <w:r w:rsidRPr="009B3506">
        <w:t>A.8.15.1.1</w:t>
      </w:r>
      <w:r w:rsidRPr="009B3506">
        <w:rPr>
          <w:rFonts w:asciiTheme="minorHAnsi" w:eastAsiaTheme="minorEastAsia" w:hAnsiTheme="minorHAnsi" w:cstheme="minorBidi"/>
          <w:sz w:val="22"/>
          <w:szCs w:val="22"/>
        </w:rPr>
        <w:tab/>
      </w:r>
      <w:r w:rsidRPr="00432094">
        <w:rPr>
          <w:snapToGrid w:val="0"/>
        </w:rPr>
        <w:t>Test Purpose and Environment</w:t>
      </w:r>
      <w:r>
        <w:tab/>
        <w:t>2140</w:t>
      </w:r>
    </w:p>
    <w:p w:rsidR="009B3506" w:rsidRDefault="009B3506">
      <w:pPr>
        <w:pStyle w:val="TOC4"/>
        <w:rPr>
          <w:rFonts w:asciiTheme="minorHAnsi" w:eastAsiaTheme="minorEastAsia" w:hAnsiTheme="minorHAnsi" w:cstheme="minorBidi"/>
          <w:sz w:val="22"/>
          <w:szCs w:val="22"/>
        </w:rPr>
      </w:pPr>
      <w:r w:rsidRPr="009B3506">
        <w:t>A.8.15.1.2</w:t>
      </w:r>
      <w:r w:rsidRPr="009B3506">
        <w:rPr>
          <w:rFonts w:asciiTheme="minorHAnsi" w:eastAsiaTheme="minorEastAsia" w:hAnsiTheme="minorHAnsi" w:cstheme="minorBidi"/>
          <w:sz w:val="22"/>
          <w:szCs w:val="22"/>
        </w:rPr>
        <w:tab/>
      </w:r>
      <w:r w:rsidRPr="00432094">
        <w:rPr>
          <w:snapToGrid w:val="0"/>
        </w:rPr>
        <w:t>Test Requirements</w:t>
      </w:r>
      <w:r>
        <w:tab/>
        <w:t>2141</w:t>
      </w:r>
    </w:p>
    <w:p w:rsidR="009B3506" w:rsidRDefault="009B3506">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2141</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15</w:t>
      </w:r>
      <w:r w:rsidRPr="009B3506">
        <w:t>.2.1</w:t>
      </w:r>
      <w:r w:rsidRPr="009B3506">
        <w:rPr>
          <w:rFonts w:asciiTheme="minorHAnsi" w:eastAsiaTheme="minorEastAsia" w:hAnsiTheme="minorHAnsi" w:cstheme="minorBidi"/>
          <w:sz w:val="22"/>
          <w:szCs w:val="22"/>
        </w:rPr>
        <w:tab/>
      </w:r>
      <w:r w:rsidRPr="00432094">
        <w:rPr>
          <w:snapToGrid w:val="0"/>
        </w:rPr>
        <w:t>Test Purpose and Environment</w:t>
      </w:r>
      <w:r>
        <w:tab/>
        <w:t>2141</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15</w:t>
      </w:r>
      <w:r w:rsidRPr="009B3506">
        <w:t>.2.2</w:t>
      </w:r>
      <w:r w:rsidRPr="009B3506">
        <w:rPr>
          <w:rFonts w:asciiTheme="minorHAnsi" w:eastAsiaTheme="minorEastAsia" w:hAnsiTheme="minorHAnsi" w:cstheme="minorBidi"/>
          <w:sz w:val="22"/>
          <w:szCs w:val="22"/>
        </w:rPr>
        <w:tab/>
      </w:r>
      <w:r w:rsidRPr="00432094">
        <w:rPr>
          <w:snapToGrid w:val="0"/>
        </w:rPr>
        <w:t>Test Requirements</w:t>
      </w:r>
      <w:r>
        <w:tab/>
        <w:t>2144</w:t>
      </w:r>
    </w:p>
    <w:p w:rsidR="009B3506" w:rsidRDefault="009B3506">
      <w:pPr>
        <w:pStyle w:val="TOC3"/>
        <w:rPr>
          <w:rFonts w:asciiTheme="minorHAnsi" w:eastAsiaTheme="minorEastAsia" w:hAnsiTheme="minorHAnsi" w:cstheme="minorBidi"/>
          <w:sz w:val="22"/>
          <w:szCs w:val="22"/>
        </w:rPr>
      </w:pPr>
      <w:r w:rsidRPr="009B3506">
        <w:t>A.8.</w:t>
      </w:r>
      <w:r w:rsidRPr="009B3506">
        <w:rPr>
          <w:lang w:eastAsia="zh-CN"/>
        </w:rPr>
        <w:t>15.3</w:t>
      </w:r>
      <w:r w:rsidRPr="009B3506">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2144</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15</w:t>
      </w:r>
      <w:r w:rsidRPr="009B3506">
        <w:t>.</w:t>
      </w:r>
      <w:r w:rsidRPr="009B3506">
        <w:rPr>
          <w:lang w:eastAsia="zh-CN"/>
        </w:rPr>
        <w:t>3</w:t>
      </w:r>
      <w:r w:rsidRPr="009B3506">
        <w:t>.</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2144</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15</w:t>
      </w:r>
      <w:r w:rsidRPr="009B3506">
        <w:t>.</w:t>
      </w:r>
      <w:r w:rsidRPr="009B3506">
        <w:rPr>
          <w:lang w:eastAsia="zh-CN"/>
        </w:rPr>
        <w:t>3</w:t>
      </w:r>
      <w:r w:rsidRPr="009B3506">
        <w:t>.</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2146</w:t>
      </w:r>
    </w:p>
    <w:p w:rsidR="009B3506" w:rsidRDefault="009B3506">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2147</w:t>
      </w:r>
    </w:p>
    <w:p w:rsidR="009B3506" w:rsidRDefault="009B3506">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2147</w:t>
      </w:r>
    </w:p>
    <w:p w:rsidR="009B3506" w:rsidRDefault="009B3506">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2147</w:t>
      </w:r>
    </w:p>
    <w:p w:rsidR="009B3506" w:rsidRDefault="009B3506">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2149</w:t>
      </w:r>
    </w:p>
    <w:p w:rsidR="009B3506" w:rsidRDefault="009B3506">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2149</w:t>
      </w:r>
    </w:p>
    <w:p w:rsidR="009B3506" w:rsidRDefault="009B3506">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2149</w:t>
      </w:r>
    </w:p>
    <w:p w:rsidR="009B3506" w:rsidRDefault="009B3506">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2151</w:t>
      </w:r>
    </w:p>
    <w:p w:rsidR="009B3506" w:rsidRDefault="009B3506">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2151</w:t>
      </w:r>
    </w:p>
    <w:p w:rsidR="009B3506" w:rsidRDefault="009B3506">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2151</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16</w:t>
      </w:r>
      <w:r w:rsidRPr="009B3506">
        <w:t>.</w:t>
      </w:r>
      <w:r w:rsidRPr="009B3506">
        <w:rPr>
          <w:lang w:eastAsia="zh-CN"/>
        </w:rPr>
        <w:t>3.2</w:t>
      </w:r>
      <w:r w:rsidRPr="009B3506">
        <w:rPr>
          <w:rFonts w:asciiTheme="minorHAnsi" w:eastAsiaTheme="minorEastAsia" w:hAnsiTheme="minorHAnsi" w:cstheme="minorBidi"/>
          <w:sz w:val="22"/>
          <w:szCs w:val="22"/>
        </w:rPr>
        <w:tab/>
      </w:r>
      <w:r w:rsidRPr="00432094">
        <w:rPr>
          <w:snapToGrid w:val="0"/>
        </w:rPr>
        <w:t>Test Requirements</w:t>
      </w:r>
      <w:r>
        <w:tab/>
        <w:t>2153</w:t>
      </w:r>
    </w:p>
    <w:p w:rsidR="009B3506" w:rsidRDefault="009B3506">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2154</w:t>
      </w:r>
    </w:p>
    <w:p w:rsidR="009B3506" w:rsidRDefault="009B3506">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2154</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16</w:t>
      </w:r>
      <w:r w:rsidRPr="009B3506">
        <w:t>.</w:t>
      </w:r>
      <w:r w:rsidRPr="009B3506">
        <w:rPr>
          <w:lang w:eastAsia="zh-CN"/>
        </w:rPr>
        <w:t>3A.2</w:t>
      </w:r>
      <w:r w:rsidRPr="009B3506">
        <w:rPr>
          <w:rFonts w:asciiTheme="minorHAnsi" w:eastAsiaTheme="minorEastAsia" w:hAnsiTheme="minorHAnsi" w:cstheme="minorBidi"/>
          <w:sz w:val="22"/>
          <w:szCs w:val="22"/>
        </w:rPr>
        <w:tab/>
      </w:r>
      <w:r w:rsidRPr="00432094">
        <w:rPr>
          <w:snapToGrid w:val="0"/>
        </w:rPr>
        <w:t>Test Requirements</w:t>
      </w:r>
      <w:r>
        <w:tab/>
        <w:t>2155</w:t>
      </w:r>
    </w:p>
    <w:p w:rsidR="009B3506" w:rsidRDefault="009B3506">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2156</w:t>
      </w:r>
    </w:p>
    <w:p w:rsidR="009B3506" w:rsidRDefault="009B3506">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2156</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16</w:t>
      </w:r>
      <w:r w:rsidRPr="009B3506">
        <w:t>.</w:t>
      </w:r>
      <w:r w:rsidRPr="009B3506">
        <w:rPr>
          <w:lang w:eastAsia="zh-CN"/>
        </w:rPr>
        <w:t>4.2</w:t>
      </w:r>
      <w:r w:rsidRPr="009B3506">
        <w:rPr>
          <w:rFonts w:asciiTheme="minorHAnsi" w:eastAsiaTheme="minorEastAsia" w:hAnsiTheme="minorHAnsi" w:cstheme="minorBidi"/>
          <w:sz w:val="22"/>
          <w:szCs w:val="22"/>
        </w:rPr>
        <w:tab/>
      </w:r>
      <w:r w:rsidRPr="00432094">
        <w:rPr>
          <w:snapToGrid w:val="0"/>
        </w:rPr>
        <w:t>Test Requirements</w:t>
      </w:r>
      <w:r>
        <w:tab/>
        <w:t>2157</w:t>
      </w:r>
    </w:p>
    <w:p w:rsidR="009B3506" w:rsidRDefault="009B3506">
      <w:pPr>
        <w:pStyle w:val="TOC3"/>
        <w:rPr>
          <w:rFonts w:asciiTheme="minorHAnsi" w:eastAsiaTheme="minorEastAsia" w:hAnsiTheme="minorHAnsi" w:cstheme="minorBidi"/>
          <w:sz w:val="22"/>
          <w:szCs w:val="22"/>
        </w:rPr>
      </w:pPr>
      <w:r>
        <w:lastRenderedPageBreak/>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2158</w:t>
      </w:r>
    </w:p>
    <w:p w:rsidR="009B3506" w:rsidRDefault="009B3506">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2158</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16</w:t>
      </w:r>
      <w:r w:rsidRPr="009B3506">
        <w:t>.</w:t>
      </w:r>
      <w:r w:rsidRPr="009B3506">
        <w:rPr>
          <w:lang w:eastAsia="zh-CN"/>
        </w:rPr>
        <w:t>4A.2</w:t>
      </w:r>
      <w:r w:rsidRPr="009B3506">
        <w:rPr>
          <w:rFonts w:asciiTheme="minorHAnsi" w:eastAsiaTheme="minorEastAsia" w:hAnsiTheme="minorHAnsi" w:cstheme="minorBidi"/>
          <w:sz w:val="22"/>
          <w:szCs w:val="22"/>
        </w:rPr>
        <w:tab/>
      </w:r>
      <w:r w:rsidRPr="00432094">
        <w:rPr>
          <w:snapToGrid w:val="0"/>
        </w:rPr>
        <w:t>Test Requirements</w:t>
      </w:r>
      <w:r>
        <w:tab/>
        <w:t>2160</w:t>
      </w:r>
    </w:p>
    <w:p w:rsidR="009B3506" w:rsidRDefault="009B3506">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2161</w:t>
      </w:r>
    </w:p>
    <w:p w:rsidR="009B3506" w:rsidRDefault="009B3506">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rsidR="009B3506" w:rsidRDefault="009B3506">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2161</w:t>
      </w:r>
    </w:p>
    <w:p w:rsidR="009B3506" w:rsidRDefault="009B3506">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2161</w:t>
      </w:r>
    </w:p>
    <w:p w:rsidR="009B3506" w:rsidRDefault="009B3506">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rsidR="009B3506" w:rsidRDefault="009B3506">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2162</w:t>
      </w:r>
    </w:p>
    <w:p w:rsidR="009B3506" w:rsidRDefault="009B3506">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2162</w:t>
      </w:r>
    </w:p>
    <w:p w:rsidR="009B3506" w:rsidRDefault="009B3506">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rsidR="009B3506" w:rsidRDefault="009B350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2163</w:t>
      </w:r>
    </w:p>
    <w:p w:rsidR="009B3506" w:rsidRDefault="009B3506">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2163</w:t>
      </w:r>
    </w:p>
    <w:p w:rsidR="009B3506" w:rsidRDefault="009B3506">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2163</w:t>
      </w:r>
    </w:p>
    <w:p w:rsidR="009B3506" w:rsidRDefault="009B3506">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2164</w:t>
      </w:r>
    </w:p>
    <w:p w:rsidR="009B3506" w:rsidRDefault="009B3506">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2164</w:t>
      </w:r>
    </w:p>
    <w:p w:rsidR="009B3506" w:rsidRDefault="009B3506">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2164</w:t>
      </w:r>
    </w:p>
    <w:p w:rsidR="009B3506" w:rsidRDefault="009B3506">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2165</w:t>
      </w:r>
    </w:p>
    <w:p w:rsidR="009B3506" w:rsidRDefault="009B3506">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2165</w:t>
      </w:r>
    </w:p>
    <w:p w:rsidR="009B3506" w:rsidRDefault="009B3506">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2165</w:t>
      </w:r>
    </w:p>
    <w:p w:rsidR="009B3506" w:rsidRDefault="009B3506">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2166</w:t>
      </w:r>
    </w:p>
    <w:p w:rsidR="009B3506" w:rsidRDefault="009B3506">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2166</w:t>
      </w:r>
    </w:p>
    <w:p w:rsidR="009B3506" w:rsidRDefault="009B3506">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2166</w:t>
      </w:r>
    </w:p>
    <w:p w:rsidR="009B3506" w:rsidRDefault="009B3506">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2167</w:t>
      </w:r>
    </w:p>
    <w:p w:rsidR="009B3506" w:rsidRDefault="009B3506">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2167</w:t>
      </w:r>
    </w:p>
    <w:p w:rsidR="009B3506" w:rsidRDefault="009B3506">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2167</w:t>
      </w:r>
    </w:p>
    <w:p w:rsidR="009B3506" w:rsidRDefault="009B3506">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2167</w:t>
      </w:r>
    </w:p>
    <w:p w:rsidR="009B3506" w:rsidRDefault="009B3506">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2167</w:t>
      </w:r>
    </w:p>
    <w:p w:rsidR="009B3506" w:rsidRDefault="009B3506">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rsidR="009B3506" w:rsidRDefault="009B3506">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2168</w:t>
      </w:r>
    </w:p>
    <w:p w:rsidR="009B3506" w:rsidRDefault="009B3506">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2168</w:t>
      </w:r>
    </w:p>
    <w:p w:rsidR="009B3506" w:rsidRDefault="009B3506">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2168</w:t>
      </w:r>
    </w:p>
    <w:p w:rsidR="009B3506" w:rsidRDefault="009B3506">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2169</w:t>
      </w:r>
    </w:p>
    <w:p w:rsidR="009B3506" w:rsidRDefault="009B3506">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2169</w:t>
      </w:r>
    </w:p>
    <w:p w:rsidR="009B3506" w:rsidRDefault="009B3506">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2169</w:t>
      </w:r>
    </w:p>
    <w:p w:rsidR="009B3506" w:rsidRDefault="009B350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2169</w:t>
      </w:r>
    </w:p>
    <w:p w:rsidR="009B3506" w:rsidRDefault="009B3506">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2169</w:t>
      </w:r>
    </w:p>
    <w:p w:rsidR="009B3506" w:rsidRDefault="009B3506">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2169</w:t>
      </w:r>
    </w:p>
    <w:p w:rsidR="009B3506" w:rsidRDefault="009B3506">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2170</w:t>
      </w:r>
    </w:p>
    <w:p w:rsidR="009B3506" w:rsidRDefault="009B3506">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2170</w:t>
      </w:r>
    </w:p>
    <w:p w:rsidR="009B3506" w:rsidRDefault="009B3506">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rsidR="009B3506" w:rsidRDefault="009B3506">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2172</w:t>
      </w:r>
    </w:p>
    <w:p w:rsidR="009B3506" w:rsidRDefault="009B3506">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2173</w:t>
      </w:r>
    </w:p>
    <w:p w:rsidR="009B3506" w:rsidRDefault="009B3506">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2173</w:t>
      </w:r>
    </w:p>
    <w:p w:rsidR="009B3506" w:rsidRDefault="009B3506">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2173</w:t>
      </w:r>
    </w:p>
    <w:p w:rsidR="009B3506" w:rsidRDefault="009B3506">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2173</w:t>
      </w:r>
    </w:p>
    <w:p w:rsidR="009B3506" w:rsidRDefault="009B3506">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2173</w:t>
      </w:r>
    </w:p>
    <w:p w:rsidR="009B3506" w:rsidRDefault="009B3506">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2174</w:t>
      </w:r>
    </w:p>
    <w:p w:rsidR="009B3506" w:rsidRDefault="009B3506">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2174</w:t>
      </w:r>
    </w:p>
    <w:p w:rsidR="009B3506" w:rsidRDefault="009B3506">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2174</w:t>
      </w:r>
    </w:p>
    <w:p w:rsidR="009B3506" w:rsidRDefault="009B3506">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2174</w:t>
      </w:r>
    </w:p>
    <w:p w:rsidR="009B3506" w:rsidRDefault="009B3506">
      <w:pPr>
        <w:pStyle w:val="TOC3"/>
        <w:rPr>
          <w:rFonts w:asciiTheme="minorHAnsi" w:eastAsiaTheme="minorEastAsia" w:hAnsiTheme="minorHAnsi" w:cstheme="minorBidi"/>
          <w:sz w:val="22"/>
          <w:szCs w:val="22"/>
        </w:rPr>
      </w:pPr>
      <w:r>
        <w:lastRenderedPageBreak/>
        <w:t>A.8.16.18</w:t>
      </w:r>
      <w:r>
        <w:rPr>
          <w:rFonts w:asciiTheme="minorHAnsi" w:eastAsiaTheme="minorEastAsia" w:hAnsiTheme="minorHAnsi" w:cstheme="minorBidi"/>
          <w:sz w:val="22"/>
          <w:szCs w:val="22"/>
        </w:rPr>
        <w:tab/>
      </w:r>
      <w:r>
        <w:t>E-UTRAN TDD activation and deactivation of known SCell in non-DRX</w:t>
      </w:r>
      <w:r>
        <w:tab/>
        <w:t>2174</w:t>
      </w:r>
    </w:p>
    <w:p w:rsidR="009B3506" w:rsidRDefault="009B3506">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2174</w:t>
      </w:r>
    </w:p>
    <w:p w:rsidR="009B3506" w:rsidRDefault="009B3506">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2176</w:t>
      </w:r>
    </w:p>
    <w:p w:rsidR="009B3506" w:rsidRDefault="009B3506">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2177</w:t>
      </w:r>
    </w:p>
    <w:p w:rsidR="009B3506" w:rsidRDefault="009B3506">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2177</w:t>
      </w:r>
    </w:p>
    <w:p w:rsidR="009B3506" w:rsidRDefault="009B3506">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2177</w:t>
      </w:r>
    </w:p>
    <w:p w:rsidR="009B3506" w:rsidRDefault="009B3506">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2177</w:t>
      </w:r>
    </w:p>
    <w:p w:rsidR="009B3506" w:rsidRDefault="009B3506">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2177</w:t>
      </w:r>
    </w:p>
    <w:p w:rsidR="009B3506" w:rsidRDefault="009B3506">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2178</w:t>
      </w:r>
    </w:p>
    <w:p w:rsidR="009B3506" w:rsidRDefault="009B3506">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2178</w:t>
      </w:r>
    </w:p>
    <w:p w:rsidR="009B3506" w:rsidRDefault="009B3506">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2178</w:t>
      </w:r>
    </w:p>
    <w:p w:rsidR="009B3506" w:rsidRDefault="009B3506">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2178</w:t>
      </w:r>
    </w:p>
    <w:p w:rsidR="009B3506" w:rsidRDefault="009B3506">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2178</w:t>
      </w:r>
    </w:p>
    <w:p w:rsidR="009B3506" w:rsidRDefault="009B3506">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2178</w:t>
      </w:r>
    </w:p>
    <w:p w:rsidR="009B3506" w:rsidRDefault="009B3506">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2179</w:t>
      </w:r>
    </w:p>
    <w:p w:rsidR="009B3506" w:rsidRDefault="009B3506">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2179</w:t>
      </w:r>
    </w:p>
    <w:p w:rsidR="009B3506" w:rsidRDefault="009B3506">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rsidR="009B3506" w:rsidRDefault="009B3506">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2181</w:t>
      </w:r>
    </w:p>
    <w:p w:rsidR="009B3506" w:rsidRDefault="009B3506">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2181</w:t>
      </w:r>
    </w:p>
    <w:p w:rsidR="009B3506" w:rsidRDefault="009B3506">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2181</w:t>
      </w:r>
    </w:p>
    <w:p w:rsidR="009B3506" w:rsidRDefault="009B3506">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2182</w:t>
      </w:r>
    </w:p>
    <w:p w:rsidR="009B3506" w:rsidRDefault="009B3506">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2182</w:t>
      </w:r>
    </w:p>
    <w:p w:rsidR="009B3506" w:rsidRDefault="009B3506">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2182</w:t>
      </w:r>
    </w:p>
    <w:p w:rsidR="009B3506" w:rsidRDefault="009B3506">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2182</w:t>
      </w:r>
    </w:p>
    <w:p w:rsidR="009B3506" w:rsidRDefault="009B3506">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2182</w:t>
      </w:r>
    </w:p>
    <w:p w:rsidR="009B3506" w:rsidRDefault="009B3506">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2182</w:t>
      </w:r>
    </w:p>
    <w:p w:rsidR="009B3506" w:rsidRDefault="009B3506">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2183</w:t>
      </w:r>
    </w:p>
    <w:p w:rsidR="009B3506" w:rsidRDefault="009B3506">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2183</w:t>
      </w:r>
    </w:p>
    <w:p w:rsidR="009B3506" w:rsidRDefault="009B3506">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2183</w:t>
      </w:r>
    </w:p>
    <w:p w:rsidR="009B3506" w:rsidRDefault="009B3506">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2185</w:t>
      </w:r>
    </w:p>
    <w:p w:rsidR="009B3506" w:rsidRDefault="009B3506">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2186</w:t>
      </w:r>
    </w:p>
    <w:p w:rsidR="009B3506" w:rsidRDefault="009B3506">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2186</w:t>
      </w:r>
    </w:p>
    <w:p w:rsidR="009B3506" w:rsidRDefault="009B3506">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2186</w:t>
      </w:r>
    </w:p>
    <w:p w:rsidR="009B3506" w:rsidRDefault="009B3506">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2186</w:t>
      </w:r>
    </w:p>
    <w:p w:rsidR="009B3506" w:rsidRDefault="009B3506">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2186</w:t>
      </w:r>
    </w:p>
    <w:p w:rsidR="009B3506" w:rsidRDefault="009B3506">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2187</w:t>
      </w:r>
    </w:p>
    <w:p w:rsidR="009B3506" w:rsidRDefault="009B3506">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2187</w:t>
      </w:r>
    </w:p>
    <w:p w:rsidR="009B3506" w:rsidRDefault="009B3506">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2187</w:t>
      </w:r>
    </w:p>
    <w:p w:rsidR="009B3506" w:rsidRDefault="009B3506">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2187</w:t>
      </w:r>
    </w:p>
    <w:p w:rsidR="009B3506" w:rsidRDefault="009B3506">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2187</w:t>
      </w:r>
    </w:p>
    <w:p w:rsidR="009B3506" w:rsidRDefault="009B3506">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2187</w:t>
      </w:r>
    </w:p>
    <w:p w:rsidR="009B3506" w:rsidRDefault="009B3506">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2188</w:t>
      </w:r>
    </w:p>
    <w:p w:rsidR="009B3506" w:rsidRDefault="009B3506">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2188</w:t>
      </w:r>
    </w:p>
    <w:p w:rsidR="009B3506" w:rsidRDefault="009B3506">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p>
    <w:p w:rsidR="009B3506" w:rsidRDefault="009B3506">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2190</w:t>
      </w:r>
    </w:p>
    <w:p w:rsidR="009B3506" w:rsidRDefault="009B3506">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2190</w:t>
      </w:r>
    </w:p>
    <w:p w:rsidR="009B3506" w:rsidRDefault="009B3506">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2190</w:t>
      </w:r>
    </w:p>
    <w:p w:rsidR="009B3506" w:rsidRDefault="009B3506">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2192</w:t>
      </w:r>
    </w:p>
    <w:p w:rsidR="009B3506" w:rsidRDefault="009B3506">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2192</w:t>
      </w:r>
    </w:p>
    <w:p w:rsidR="009B3506" w:rsidRDefault="009B3506">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2192</w:t>
      </w:r>
    </w:p>
    <w:p w:rsidR="009B3506" w:rsidRDefault="009B3506">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2195</w:t>
      </w:r>
    </w:p>
    <w:p w:rsidR="009B3506" w:rsidRDefault="009B3506">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2195</w:t>
      </w:r>
    </w:p>
    <w:p w:rsidR="009B3506" w:rsidRDefault="009B3506">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2195</w:t>
      </w:r>
    </w:p>
    <w:p w:rsidR="009B3506" w:rsidRDefault="009B3506">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2198</w:t>
      </w:r>
    </w:p>
    <w:p w:rsidR="009B3506" w:rsidRDefault="009B3506">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2198</w:t>
      </w:r>
    </w:p>
    <w:p w:rsidR="009B3506" w:rsidRDefault="009B3506">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2198</w:t>
      </w:r>
    </w:p>
    <w:p w:rsidR="009B3506" w:rsidRDefault="009B3506">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2200</w:t>
      </w:r>
    </w:p>
    <w:p w:rsidR="009B3506" w:rsidRDefault="009B3506">
      <w:pPr>
        <w:pStyle w:val="TOC3"/>
        <w:rPr>
          <w:rFonts w:asciiTheme="minorHAnsi" w:eastAsiaTheme="minorEastAsia" w:hAnsiTheme="minorHAnsi" w:cstheme="minorBidi"/>
          <w:sz w:val="22"/>
          <w:szCs w:val="22"/>
        </w:rPr>
      </w:pPr>
      <w:r>
        <w:lastRenderedPageBreak/>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2200</w:t>
      </w:r>
    </w:p>
    <w:p w:rsidR="009B3506" w:rsidRDefault="009B3506">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2200</w:t>
      </w:r>
    </w:p>
    <w:p w:rsidR="009B3506" w:rsidRDefault="009B3506">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2203</w:t>
      </w:r>
    </w:p>
    <w:p w:rsidR="009B3506" w:rsidRDefault="009B3506">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2203</w:t>
      </w:r>
    </w:p>
    <w:p w:rsidR="009B3506" w:rsidRDefault="009B3506">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2203</w:t>
      </w:r>
    </w:p>
    <w:p w:rsidR="009B3506" w:rsidRDefault="009B3506">
      <w:pPr>
        <w:pStyle w:val="TOC4"/>
        <w:rPr>
          <w:rFonts w:asciiTheme="minorHAnsi" w:eastAsiaTheme="minorEastAsia" w:hAnsiTheme="minorHAnsi" w:cstheme="minorBidi"/>
          <w:sz w:val="22"/>
          <w:szCs w:val="22"/>
        </w:rPr>
      </w:pPr>
      <w:r w:rsidRPr="009B3506">
        <w:t>A.8.16.27.2</w:t>
      </w:r>
      <w:r w:rsidRPr="009B3506">
        <w:rPr>
          <w:rFonts w:asciiTheme="minorHAnsi" w:hAnsiTheme="minorHAnsi" w:cstheme="minorBidi"/>
          <w:sz w:val="22"/>
          <w:szCs w:val="22"/>
        </w:rPr>
        <w:tab/>
      </w:r>
      <w:r w:rsidRPr="00432094">
        <w:rPr>
          <w:rFonts w:eastAsia="SimSun"/>
          <w:lang w:eastAsia="zh-CN"/>
        </w:rPr>
        <w:t>Test Requirements</w:t>
      </w:r>
      <w:r>
        <w:tab/>
        <w:t>2207</w:t>
      </w:r>
    </w:p>
    <w:p w:rsidR="009B3506" w:rsidRDefault="009B3506">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2207</w:t>
      </w:r>
    </w:p>
    <w:p w:rsidR="009B3506" w:rsidRDefault="009B3506">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2207</w:t>
      </w:r>
    </w:p>
    <w:p w:rsidR="009B3506" w:rsidRDefault="009B3506">
      <w:pPr>
        <w:pStyle w:val="TOC4"/>
        <w:rPr>
          <w:rFonts w:asciiTheme="minorHAnsi" w:eastAsiaTheme="minorEastAsia" w:hAnsiTheme="minorHAnsi" w:cstheme="minorBidi"/>
          <w:sz w:val="22"/>
          <w:szCs w:val="22"/>
        </w:rPr>
      </w:pPr>
      <w:r w:rsidRPr="009B3506">
        <w:t>A.8.16.28.2</w:t>
      </w:r>
      <w:r w:rsidRPr="009B3506">
        <w:rPr>
          <w:rFonts w:asciiTheme="minorHAnsi" w:hAnsiTheme="minorHAnsi" w:cstheme="minorBidi"/>
          <w:sz w:val="22"/>
          <w:szCs w:val="22"/>
        </w:rPr>
        <w:tab/>
      </w:r>
      <w:r w:rsidRPr="00432094">
        <w:rPr>
          <w:rFonts w:eastAsia="SimSun"/>
          <w:lang w:eastAsia="zh-CN"/>
        </w:rPr>
        <w:t>Test Requirements</w:t>
      </w:r>
      <w:r>
        <w:tab/>
        <w:t>2211</w:t>
      </w:r>
    </w:p>
    <w:p w:rsidR="009B3506" w:rsidRDefault="009B3506">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2211</w:t>
      </w:r>
    </w:p>
    <w:p w:rsidR="009B3506" w:rsidRDefault="009B3506">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rsidR="009B3506" w:rsidRDefault="009B3506">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2215</w:t>
      </w:r>
    </w:p>
    <w:p w:rsidR="009B3506" w:rsidRDefault="009B3506">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2215</w:t>
      </w:r>
    </w:p>
    <w:p w:rsidR="009B3506" w:rsidRDefault="009B3506">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2215</w:t>
      </w:r>
    </w:p>
    <w:p w:rsidR="009B3506" w:rsidRDefault="009B3506">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2219</w:t>
      </w:r>
    </w:p>
    <w:p w:rsidR="009B3506" w:rsidRDefault="009B3506">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2219</w:t>
      </w:r>
    </w:p>
    <w:p w:rsidR="009B3506" w:rsidRDefault="009B3506">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2219</w:t>
      </w:r>
    </w:p>
    <w:p w:rsidR="009B3506" w:rsidRDefault="009B3506">
      <w:pPr>
        <w:pStyle w:val="TOC4"/>
        <w:rPr>
          <w:rFonts w:asciiTheme="minorHAnsi" w:eastAsiaTheme="minorEastAsia" w:hAnsiTheme="minorHAnsi" w:cstheme="minorBidi"/>
          <w:sz w:val="22"/>
          <w:szCs w:val="22"/>
        </w:rPr>
      </w:pPr>
      <w:r w:rsidRPr="009B3506">
        <w:t>A.8.16.31</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2223</w:t>
      </w:r>
    </w:p>
    <w:p w:rsidR="009B3506" w:rsidRDefault="009B3506">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2223</w:t>
      </w:r>
    </w:p>
    <w:p w:rsidR="009B3506" w:rsidRDefault="009B3506">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2223</w:t>
      </w:r>
    </w:p>
    <w:p w:rsidR="009B3506" w:rsidRDefault="009B3506">
      <w:pPr>
        <w:pStyle w:val="TOC4"/>
        <w:rPr>
          <w:rFonts w:asciiTheme="minorHAnsi" w:eastAsiaTheme="minorEastAsia" w:hAnsiTheme="minorHAnsi" w:cstheme="minorBidi"/>
          <w:sz w:val="22"/>
          <w:szCs w:val="22"/>
        </w:rPr>
      </w:pPr>
      <w:r w:rsidRPr="009B3506">
        <w:t>A.8.16.32</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2227</w:t>
      </w:r>
    </w:p>
    <w:p w:rsidR="009B3506" w:rsidRDefault="009B3506">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2227</w:t>
      </w:r>
    </w:p>
    <w:p w:rsidR="009B3506" w:rsidRDefault="009B3506">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2227</w:t>
      </w:r>
    </w:p>
    <w:p w:rsidR="009B3506" w:rsidRDefault="009B3506">
      <w:pPr>
        <w:pStyle w:val="TOC4"/>
        <w:rPr>
          <w:rFonts w:asciiTheme="minorHAnsi" w:eastAsiaTheme="minorEastAsia" w:hAnsiTheme="minorHAnsi" w:cstheme="minorBidi"/>
          <w:sz w:val="22"/>
          <w:szCs w:val="22"/>
        </w:rPr>
      </w:pPr>
      <w:r w:rsidRPr="009B3506">
        <w:t>A.8.16.33</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2231</w:t>
      </w:r>
    </w:p>
    <w:p w:rsidR="009B3506" w:rsidRDefault="009B3506">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2231</w:t>
      </w:r>
    </w:p>
    <w:p w:rsidR="009B3506" w:rsidRDefault="009B3506">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2231</w:t>
      </w:r>
    </w:p>
    <w:p w:rsidR="009B3506" w:rsidRDefault="009B3506">
      <w:pPr>
        <w:pStyle w:val="TOC4"/>
        <w:rPr>
          <w:rFonts w:asciiTheme="minorHAnsi" w:eastAsiaTheme="minorEastAsia" w:hAnsiTheme="minorHAnsi" w:cstheme="minorBidi"/>
          <w:sz w:val="22"/>
          <w:szCs w:val="22"/>
        </w:rPr>
      </w:pPr>
      <w:r w:rsidRPr="009B3506">
        <w:t>A.8.16.34</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2235</w:t>
      </w:r>
    </w:p>
    <w:p w:rsidR="009B3506" w:rsidRDefault="009B3506">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2235</w:t>
      </w:r>
    </w:p>
    <w:p w:rsidR="009B3506" w:rsidRDefault="009B3506">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2235</w:t>
      </w:r>
    </w:p>
    <w:p w:rsidR="009B3506" w:rsidRDefault="009B3506">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2237</w:t>
      </w:r>
    </w:p>
    <w:p w:rsidR="009B3506" w:rsidRDefault="009B3506">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2238</w:t>
      </w:r>
    </w:p>
    <w:p w:rsidR="009B3506" w:rsidRDefault="009B3506">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2238</w:t>
      </w:r>
    </w:p>
    <w:p w:rsidR="009B3506" w:rsidRDefault="009B3506">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2240</w:t>
      </w:r>
    </w:p>
    <w:p w:rsidR="009B3506" w:rsidRDefault="009B3506">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2241</w:t>
      </w:r>
    </w:p>
    <w:p w:rsidR="009B3506" w:rsidRDefault="009B3506">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2241</w:t>
      </w:r>
    </w:p>
    <w:p w:rsidR="009B3506" w:rsidRDefault="009B3506">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2243</w:t>
      </w:r>
    </w:p>
    <w:p w:rsidR="009B3506" w:rsidRDefault="009B3506">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2244</w:t>
      </w:r>
    </w:p>
    <w:p w:rsidR="009B3506" w:rsidRDefault="009B3506">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2244</w:t>
      </w:r>
    </w:p>
    <w:p w:rsidR="009B3506" w:rsidRDefault="009B3506">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2246</w:t>
      </w:r>
    </w:p>
    <w:p w:rsidR="009B3506" w:rsidRDefault="009B3506">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2247</w:t>
      </w:r>
    </w:p>
    <w:p w:rsidR="009B3506" w:rsidRDefault="009B3506">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2247</w:t>
      </w:r>
    </w:p>
    <w:p w:rsidR="009B3506" w:rsidRDefault="009B3506">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2250</w:t>
      </w:r>
    </w:p>
    <w:p w:rsidR="009B3506" w:rsidRDefault="009B3506">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2250</w:t>
      </w:r>
    </w:p>
    <w:p w:rsidR="009B3506" w:rsidRDefault="009B3506">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2250</w:t>
      </w:r>
    </w:p>
    <w:p w:rsidR="009B3506" w:rsidRDefault="009B3506">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2253</w:t>
      </w:r>
    </w:p>
    <w:p w:rsidR="009B3506" w:rsidRDefault="009B3506">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2253</w:t>
      </w:r>
    </w:p>
    <w:p w:rsidR="009B3506" w:rsidRDefault="009B3506">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2253</w:t>
      </w:r>
    </w:p>
    <w:p w:rsidR="009B3506" w:rsidRDefault="009B3506">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2255</w:t>
      </w:r>
    </w:p>
    <w:p w:rsidR="009B3506" w:rsidRDefault="009B3506">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2256</w:t>
      </w:r>
    </w:p>
    <w:p w:rsidR="009B3506" w:rsidRDefault="009B3506">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2256</w:t>
      </w:r>
    </w:p>
    <w:p w:rsidR="009B3506" w:rsidRDefault="009B3506">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2258</w:t>
      </w:r>
    </w:p>
    <w:p w:rsidR="009B3506" w:rsidRDefault="009B3506">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2259</w:t>
      </w:r>
    </w:p>
    <w:p w:rsidR="009B3506" w:rsidRDefault="009B3506">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2259</w:t>
      </w:r>
    </w:p>
    <w:p w:rsidR="009B3506" w:rsidRDefault="009B3506">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2262</w:t>
      </w:r>
    </w:p>
    <w:p w:rsidR="009B3506" w:rsidRDefault="009B3506">
      <w:pPr>
        <w:pStyle w:val="TOC3"/>
        <w:rPr>
          <w:rFonts w:asciiTheme="minorHAnsi" w:eastAsiaTheme="minorEastAsia" w:hAnsiTheme="minorHAnsi" w:cstheme="minorBidi"/>
          <w:sz w:val="22"/>
          <w:szCs w:val="22"/>
        </w:rPr>
      </w:pPr>
      <w:r>
        <w:lastRenderedPageBreak/>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2262</w:t>
      </w:r>
    </w:p>
    <w:p w:rsidR="009B3506" w:rsidRDefault="009B3506">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2262</w:t>
      </w:r>
    </w:p>
    <w:p w:rsidR="009B3506" w:rsidRDefault="009B3506">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2265</w:t>
      </w:r>
    </w:p>
    <w:p w:rsidR="009B3506" w:rsidRDefault="009B3506">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2265</w:t>
      </w:r>
    </w:p>
    <w:p w:rsidR="009B3506" w:rsidRDefault="009B3506">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2265</w:t>
      </w:r>
    </w:p>
    <w:p w:rsidR="009B3506" w:rsidRDefault="009B3506">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2268</w:t>
      </w:r>
    </w:p>
    <w:p w:rsidR="009B3506" w:rsidRDefault="009B3506">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2268</w:t>
      </w:r>
    </w:p>
    <w:p w:rsidR="009B3506" w:rsidRDefault="009B3506">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2268</w:t>
      </w:r>
    </w:p>
    <w:p w:rsidR="009B3506" w:rsidRDefault="009B3506">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2270</w:t>
      </w:r>
    </w:p>
    <w:p w:rsidR="009B3506" w:rsidRDefault="009B3506">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2271</w:t>
      </w:r>
    </w:p>
    <w:p w:rsidR="009B3506" w:rsidRDefault="009B3506">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2271</w:t>
      </w:r>
    </w:p>
    <w:p w:rsidR="009B3506" w:rsidRDefault="009B3506">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2273</w:t>
      </w:r>
    </w:p>
    <w:p w:rsidR="009B3506" w:rsidRDefault="009B3506">
      <w:pPr>
        <w:pStyle w:val="TOC3"/>
        <w:rPr>
          <w:rFonts w:asciiTheme="minorHAnsi" w:eastAsiaTheme="minorEastAsia" w:hAnsiTheme="minorHAnsi" w:cstheme="minorBidi"/>
          <w:sz w:val="22"/>
          <w:szCs w:val="22"/>
        </w:rPr>
      </w:pPr>
      <w:r w:rsidRPr="009B3506">
        <w:t>A.8.16.48</w:t>
      </w:r>
      <w:r w:rsidRPr="009B3506">
        <w:rPr>
          <w:rFonts w:asciiTheme="minorHAnsi" w:hAnsiTheme="minorHAnsi" w:cstheme="minorBidi"/>
          <w:sz w:val="22"/>
          <w:szCs w:val="22"/>
        </w:rPr>
        <w:tab/>
      </w:r>
      <w:r w:rsidRPr="00432094">
        <w:rPr>
          <w:rFonts w:eastAsia="MS Mincho"/>
          <w:lang w:eastAsia="zh-CN"/>
        </w:rPr>
        <w:t>2DL/2UL TDD CA activation and deactivation of known PUCCH SCell without valid TA in non-DRX</w:t>
      </w:r>
      <w:r>
        <w:tab/>
        <w:t>2274</w:t>
      </w:r>
    </w:p>
    <w:p w:rsidR="009B3506" w:rsidRDefault="009B3506">
      <w:pPr>
        <w:pStyle w:val="TOC4"/>
        <w:rPr>
          <w:rFonts w:asciiTheme="minorHAnsi" w:eastAsiaTheme="minorEastAsia" w:hAnsiTheme="minorHAnsi" w:cstheme="minorBidi"/>
          <w:sz w:val="22"/>
          <w:szCs w:val="22"/>
        </w:rPr>
      </w:pPr>
      <w:r w:rsidRPr="009B3506">
        <w:t>A.8.16.48</w:t>
      </w:r>
      <w:r w:rsidRPr="009B3506">
        <w:rPr>
          <w:lang w:eastAsia="zh-CN"/>
        </w:rPr>
        <w:t>.1</w:t>
      </w:r>
      <w:r w:rsidRPr="009B3506">
        <w:rPr>
          <w:rFonts w:asciiTheme="minorHAnsi" w:hAnsiTheme="minorHAnsi" w:cstheme="minorBidi"/>
          <w:sz w:val="22"/>
          <w:szCs w:val="22"/>
        </w:rPr>
        <w:tab/>
      </w:r>
      <w:r w:rsidRPr="00432094">
        <w:rPr>
          <w:rFonts w:eastAsia="MS Mincho"/>
        </w:rPr>
        <w:t xml:space="preserve">Test </w:t>
      </w:r>
      <w:r w:rsidRPr="00432094">
        <w:rPr>
          <w:rFonts w:eastAsia="MS Mincho"/>
          <w:lang w:eastAsia="zh-CN"/>
        </w:rPr>
        <w:t>Purpose and Environment</w:t>
      </w:r>
      <w:r>
        <w:tab/>
        <w:t>2274</w:t>
      </w:r>
    </w:p>
    <w:p w:rsidR="009B3506" w:rsidRDefault="009B3506">
      <w:pPr>
        <w:pStyle w:val="TOC4"/>
        <w:rPr>
          <w:rFonts w:asciiTheme="minorHAnsi" w:eastAsiaTheme="minorEastAsia" w:hAnsiTheme="minorHAnsi" w:cstheme="minorBidi"/>
          <w:sz w:val="22"/>
          <w:szCs w:val="22"/>
        </w:rPr>
      </w:pPr>
      <w:r w:rsidRPr="009B3506">
        <w:t>A.8.16.48.2</w:t>
      </w:r>
      <w:r w:rsidRPr="009B3506">
        <w:rPr>
          <w:rFonts w:asciiTheme="minorHAnsi" w:hAnsiTheme="minorHAnsi" w:cstheme="minorBidi"/>
          <w:sz w:val="22"/>
          <w:szCs w:val="22"/>
        </w:rPr>
        <w:tab/>
      </w:r>
      <w:r w:rsidRPr="00432094">
        <w:rPr>
          <w:rFonts w:eastAsia="MS Mincho"/>
        </w:rPr>
        <w:t>Test Requirements</w:t>
      </w:r>
      <w:r>
        <w:tab/>
        <w:t>2276</w:t>
      </w:r>
    </w:p>
    <w:p w:rsidR="009B3506" w:rsidRDefault="009B3506">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432094">
        <w:rPr>
          <w:lang w:val="en-US"/>
        </w:rPr>
        <w:t>2DL/2UL TDD-FDD CA (FDD PCell) activation and deactivation of known PUCCH SCell without valid TA in non-DRX</w:t>
      </w:r>
      <w:r>
        <w:tab/>
        <w:t>2277</w:t>
      </w:r>
    </w:p>
    <w:p w:rsidR="009B3506" w:rsidRDefault="009B3506">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2277</w:t>
      </w:r>
    </w:p>
    <w:p w:rsidR="009B3506" w:rsidRDefault="009B3506">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2280</w:t>
      </w:r>
    </w:p>
    <w:p w:rsidR="009B3506" w:rsidRDefault="009B3506">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2280</w:t>
      </w:r>
    </w:p>
    <w:p w:rsidR="009B3506" w:rsidRDefault="009B3506">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2280</w:t>
      </w:r>
    </w:p>
    <w:p w:rsidR="009B3506" w:rsidRDefault="009B3506">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2282</w:t>
      </w:r>
    </w:p>
    <w:p w:rsidR="009B3506" w:rsidRDefault="009B3506">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2283</w:t>
      </w:r>
    </w:p>
    <w:p w:rsidR="009B3506" w:rsidRDefault="009B3506">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2283</w:t>
      </w:r>
    </w:p>
    <w:p w:rsidR="009B3506" w:rsidRDefault="009B3506">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2287</w:t>
      </w:r>
    </w:p>
    <w:p w:rsidR="009B3506" w:rsidRDefault="009B3506">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2287</w:t>
      </w:r>
    </w:p>
    <w:p w:rsidR="009B3506" w:rsidRDefault="009B3506">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2287</w:t>
      </w:r>
    </w:p>
    <w:p w:rsidR="009B3506" w:rsidRDefault="009B3506">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2291</w:t>
      </w:r>
    </w:p>
    <w:p w:rsidR="009B3506" w:rsidRDefault="009B3506">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2291</w:t>
      </w:r>
    </w:p>
    <w:p w:rsidR="009B3506" w:rsidRDefault="009B3506">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2291</w:t>
      </w:r>
    </w:p>
    <w:p w:rsidR="009B3506" w:rsidRDefault="009B3506">
      <w:pPr>
        <w:pStyle w:val="TOC4"/>
        <w:rPr>
          <w:rFonts w:asciiTheme="minorHAnsi" w:eastAsiaTheme="minorEastAsia" w:hAnsiTheme="minorHAnsi" w:cstheme="minorBidi"/>
          <w:sz w:val="22"/>
          <w:szCs w:val="22"/>
        </w:rPr>
      </w:pPr>
      <w:r w:rsidRPr="009B3506">
        <w:t>A.8.16.53.2</w:t>
      </w:r>
      <w:r w:rsidRPr="009B3506">
        <w:rPr>
          <w:rFonts w:asciiTheme="minorHAnsi" w:hAnsiTheme="minorHAnsi" w:cstheme="minorBidi"/>
          <w:sz w:val="22"/>
          <w:szCs w:val="22"/>
        </w:rPr>
        <w:tab/>
      </w:r>
      <w:r w:rsidRPr="00432094">
        <w:rPr>
          <w:rFonts w:eastAsia="SimSun"/>
          <w:lang w:eastAsia="zh-CN"/>
        </w:rPr>
        <w:t>Test Requirements</w:t>
      </w:r>
      <w:r>
        <w:tab/>
        <w:t>2295</w:t>
      </w:r>
    </w:p>
    <w:p w:rsidR="009B3506" w:rsidRDefault="009B3506">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2295</w:t>
      </w:r>
    </w:p>
    <w:p w:rsidR="009B3506" w:rsidRDefault="009B3506">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2295</w:t>
      </w:r>
    </w:p>
    <w:p w:rsidR="009B3506" w:rsidRDefault="009B3506">
      <w:pPr>
        <w:pStyle w:val="TOC4"/>
        <w:rPr>
          <w:rFonts w:asciiTheme="minorHAnsi" w:eastAsiaTheme="minorEastAsia" w:hAnsiTheme="minorHAnsi" w:cstheme="minorBidi"/>
          <w:sz w:val="22"/>
          <w:szCs w:val="22"/>
        </w:rPr>
      </w:pPr>
      <w:r w:rsidRPr="009B3506">
        <w:t>A.8.16.54.2</w:t>
      </w:r>
      <w:r w:rsidRPr="009B3506">
        <w:rPr>
          <w:rFonts w:asciiTheme="minorHAnsi" w:hAnsiTheme="minorHAnsi" w:cstheme="minorBidi"/>
          <w:sz w:val="22"/>
          <w:szCs w:val="22"/>
        </w:rPr>
        <w:tab/>
      </w:r>
      <w:r w:rsidRPr="00432094">
        <w:rPr>
          <w:rFonts w:eastAsia="SimSun"/>
          <w:lang w:eastAsia="zh-CN"/>
        </w:rPr>
        <w:t>Test Requirements</w:t>
      </w:r>
      <w:r>
        <w:tab/>
        <w:t>2299</w:t>
      </w:r>
    </w:p>
    <w:p w:rsidR="009B3506" w:rsidRDefault="009B3506">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2299</w:t>
      </w:r>
    </w:p>
    <w:p w:rsidR="009B3506" w:rsidRDefault="009B3506">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2299</w:t>
      </w:r>
    </w:p>
    <w:p w:rsidR="009B3506" w:rsidRDefault="009B3506">
      <w:pPr>
        <w:pStyle w:val="TOC4"/>
        <w:rPr>
          <w:rFonts w:asciiTheme="minorHAnsi" w:eastAsiaTheme="minorEastAsia" w:hAnsiTheme="minorHAnsi" w:cstheme="minorBidi"/>
          <w:sz w:val="22"/>
          <w:szCs w:val="22"/>
        </w:rPr>
      </w:pPr>
      <w:r w:rsidRPr="009B3506">
        <w:t>A.8.16.55</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2304</w:t>
      </w:r>
    </w:p>
    <w:p w:rsidR="009B3506" w:rsidRDefault="009B3506">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2304</w:t>
      </w:r>
    </w:p>
    <w:p w:rsidR="009B3506" w:rsidRDefault="009B3506">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2304</w:t>
      </w:r>
    </w:p>
    <w:p w:rsidR="009B3506" w:rsidRDefault="009B3506">
      <w:pPr>
        <w:pStyle w:val="TOC4"/>
        <w:rPr>
          <w:rFonts w:asciiTheme="minorHAnsi" w:eastAsiaTheme="minorEastAsia" w:hAnsiTheme="minorHAnsi" w:cstheme="minorBidi"/>
          <w:sz w:val="22"/>
          <w:szCs w:val="22"/>
        </w:rPr>
      </w:pPr>
      <w:r w:rsidRPr="009B3506">
        <w:t>A.8.16.56</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2309</w:t>
      </w:r>
    </w:p>
    <w:p w:rsidR="009B3506" w:rsidRDefault="009B3506">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2309</w:t>
      </w:r>
    </w:p>
    <w:p w:rsidR="009B3506" w:rsidRDefault="009B3506">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2309</w:t>
      </w:r>
    </w:p>
    <w:p w:rsidR="009B3506" w:rsidRDefault="009B3506">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2311</w:t>
      </w:r>
    </w:p>
    <w:p w:rsidR="009B3506" w:rsidRDefault="009B3506">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2312</w:t>
      </w:r>
    </w:p>
    <w:p w:rsidR="009B3506" w:rsidRDefault="009B3506">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2312</w:t>
      </w:r>
    </w:p>
    <w:p w:rsidR="009B3506" w:rsidRDefault="009B3506">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2314</w:t>
      </w:r>
    </w:p>
    <w:p w:rsidR="009B3506" w:rsidRDefault="009B3506">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2315</w:t>
      </w:r>
    </w:p>
    <w:p w:rsidR="009B3506" w:rsidRDefault="009B3506">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2315</w:t>
      </w:r>
    </w:p>
    <w:p w:rsidR="009B3506" w:rsidRDefault="009B3506">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2318</w:t>
      </w:r>
    </w:p>
    <w:p w:rsidR="009B3506" w:rsidRDefault="009B3506">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2319</w:t>
      </w:r>
    </w:p>
    <w:p w:rsidR="009B3506" w:rsidRDefault="009B3506">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2319</w:t>
      </w:r>
    </w:p>
    <w:p w:rsidR="009B3506" w:rsidRDefault="009B3506">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2322</w:t>
      </w:r>
    </w:p>
    <w:p w:rsidR="009B3506" w:rsidRDefault="009B3506">
      <w:pPr>
        <w:pStyle w:val="TOC3"/>
        <w:rPr>
          <w:rFonts w:asciiTheme="minorHAnsi" w:eastAsiaTheme="minorEastAsia" w:hAnsiTheme="minorHAnsi" w:cstheme="minorBidi"/>
          <w:sz w:val="22"/>
          <w:szCs w:val="22"/>
        </w:rPr>
      </w:pPr>
      <w:r>
        <w:lastRenderedPageBreak/>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2323</w:t>
      </w:r>
    </w:p>
    <w:p w:rsidR="009B3506" w:rsidRDefault="009B3506">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2323</w:t>
      </w:r>
    </w:p>
    <w:p w:rsidR="009B3506" w:rsidRDefault="009B3506">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2326</w:t>
      </w:r>
    </w:p>
    <w:p w:rsidR="009B3506" w:rsidRDefault="009B3506">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2326</w:t>
      </w:r>
    </w:p>
    <w:p w:rsidR="009B3506" w:rsidRDefault="009B3506">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2326</w:t>
      </w:r>
    </w:p>
    <w:p w:rsidR="009B3506" w:rsidRDefault="009B3506">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2328</w:t>
      </w:r>
    </w:p>
    <w:p w:rsidR="009B3506" w:rsidRDefault="009B3506">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2329</w:t>
      </w:r>
    </w:p>
    <w:p w:rsidR="009B3506" w:rsidRDefault="009B3506">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2329</w:t>
      </w:r>
    </w:p>
    <w:p w:rsidR="009B3506" w:rsidRDefault="009B3506">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2332</w:t>
      </w:r>
    </w:p>
    <w:p w:rsidR="009B3506" w:rsidRDefault="009B3506">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2333</w:t>
      </w:r>
    </w:p>
    <w:p w:rsidR="009B3506" w:rsidRDefault="009B3506">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2333</w:t>
      </w:r>
    </w:p>
    <w:p w:rsidR="009B3506" w:rsidRDefault="009B350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2337</w:t>
      </w:r>
    </w:p>
    <w:p w:rsidR="009B3506" w:rsidRDefault="009B3506">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2337</w:t>
      </w:r>
    </w:p>
    <w:p w:rsidR="009B3506" w:rsidRDefault="009B3506">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2337</w:t>
      </w:r>
    </w:p>
    <w:p w:rsidR="009B3506" w:rsidRDefault="009B3506">
      <w:pPr>
        <w:pStyle w:val="TOC4"/>
        <w:rPr>
          <w:rFonts w:asciiTheme="minorHAnsi" w:eastAsiaTheme="minorEastAsia" w:hAnsiTheme="minorHAnsi" w:cstheme="minorBidi"/>
          <w:sz w:val="22"/>
          <w:szCs w:val="22"/>
        </w:rPr>
      </w:pPr>
      <w:r w:rsidRPr="009B3506">
        <w:t>A.8.16.65.2</w:t>
      </w:r>
      <w:r w:rsidRPr="009B3506">
        <w:rPr>
          <w:rFonts w:asciiTheme="minorHAnsi" w:hAnsiTheme="minorHAnsi" w:cstheme="minorBidi"/>
          <w:sz w:val="22"/>
          <w:szCs w:val="22"/>
        </w:rPr>
        <w:tab/>
      </w:r>
      <w:r w:rsidRPr="00432094">
        <w:rPr>
          <w:rFonts w:eastAsia="SimSun"/>
          <w:lang w:eastAsia="zh-CN"/>
        </w:rPr>
        <w:t>Test Requirements</w:t>
      </w:r>
      <w:r>
        <w:tab/>
        <w:t>2342</w:t>
      </w:r>
    </w:p>
    <w:p w:rsidR="009B3506" w:rsidRDefault="009B3506">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2342</w:t>
      </w:r>
    </w:p>
    <w:p w:rsidR="009B3506" w:rsidRDefault="009B3506">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2342</w:t>
      </w:r>
    </w:p>
    <w:p w:rsidR="009B3506" w:rsidRDefault="009B3506">
      <w:pPr>
        <w:pStyle w:val="TOC4"/>
        <w:rPr>
          <w:rFonts w:asciiTheme="minorHAnsi" w:eastAsiaTheme="minorEastAsia" w:hAnsiTheme="minorHAnsi" w:cstheme="minorBidi"/>
          <w:sz w:val="22"/>
          <w:szCs w:val="22"/>
        </w:rPr>
      </w:pPr>
      <w:r w:rsidRPr="009B3506">
        <w:t>A.8.16.66.2</w:t>
      </w:r>
      <w:r w:rsidRPr="009B3506">
        <w:rPr>
          <w:rFonts w:asciiTheme="minorHAnsi" w:hAnsiTheme="minorHAnsi" w:cstheme="minorBidi"/>
          <w:sz w:val="22"/>
          <w:szCs w:val="22"/>
        </w:rPr>
        <w:tab/>
      </w:r>
      <w:r w:rsidRPr="00432094">
        <w:rPr>
          <w:rFonts w:eastAsia="SimSun"/>
          <w:lang w:eastAsia="zh-CN"/>
        </w:rPr>
        <w:t>Test Requirements</w:t>
      </w:r>
      <w:r>
        <w:tab/>
        <w:t>2347</w:t>
      </w:r>
    </w:p>
    <w:p w:rsidR="009B3506" w:rsidRDefault="009B3506">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2347</w:t>
      </w:r>
    </w:p>
    <w:p w:rsidR="009B3506" w:rsidRDefault="009B3506">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2347</w:t>
      </w:r>
    </w:p>
    <w:p w:rsidR="009B3506" w:rsidRDefault="009B3506">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2352</w:t>
      </w:r>
    </w:p>
    <w:p w:rsidR="009B3506" w:rsidRDefault="009B3506">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2352</w:t>
      </w:r>
    </w:p>
    <w:p w:rsidR="009B3506" w:rsidRDefault="009B3506">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2352</w:t>
      </w:r>
    </w:p>
    <w:p w:rsidR="009B3506" w:rsidRDefault="009B3506">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2357</w:t>
      </w:r>
    </w:p>
    <w:p w:rsidR="009B3506" w:rsidRDefault="009B3506">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2357</w:t>
      </w:r>
    </w:p>
    <w:p w:rsidR="009B3506" w:rsidRDefault="009B3506">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2357</w:t>
      </w:r>
    </w:p>
    <w:p w:rsidR="009B3506" w:rsidRDefault="009B3506">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2360</w:t>
      </w:r>
    </w:p>
    <w:p w:rsidR="009B3506" w:rsidRDefault="009B3506">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2360</w:t>
      </w:r>
    </w:p>
    <w:p w:rsidR="009B3506" w:rsidRDefault="009B3506">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2360</w:t>
      </w:r>
    </w:p>
    <w:p w:rsidR="009B3506" w:rsidRDefault="009B3506">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2363</w:t>
      </w:r>
    </w:p>
    <w:p w:rsidR="009B3506" w:rsidRDefault="009B3506">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2363</w:t>
      </w:r>
    </w:p>
    <w:p w:rsidR="009B3506" w:rsidRDefault="009B3506">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2363</w:t>
      </w:r>
    </w:p>
    <w:p w:rsidR="009B3506" w:rsidRDefault="009B3506">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2367</w:t>
      </w:r>
    </w:p>
    <w:p w:rsidR="009B3506" w:rsidRDefault="009B3506">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2367</w:t>
      </w:r>
    </w:p>
    <w:p w:rsidR="009B3506" w:rsidRDefault="009B3506">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2367</w:t>
      </w:r>
    </w:p>
    <w:p w:rsidR="009B3506" w:rsidRDefault="009B3506">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2371</w:t>
      </w:r>
    </w:p>
    <w:p w:rsidR="009B3506" w:rsidRDefault="009B3506">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2371</w:t>
      </w:r>
    </w:p>
    <w:p w:rsidR="009B3506" w:rsidRDefault="009B3506">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2371</w:t>
      </w:r>
    </w:p>
    <w:p w:rsidR="009B3506" w:rsidRDefault="009B3506">
      <w:pPr>
        <w:pStyle w:val="TOC4"/>
        <w:rPr>
          <w:rFonts w:asciiTheme="minorHAnsi" w:eastAsiaTheme="minorEastAsia" w:hAnsiTheme="minorHAnsi" w:cstheme="minorBidi"/>
          <w:sz w:val="22"/>
          <w:szCs w:val="22"/>
        </w:rPr>
      </w:pPr>
      <w:r w:rsidRPr="009B3506">
        <w:t>A.8.16.73</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2376</w:t>
      </w:r>
    </w:p>
    <w:p w:rsidR="009B3506" w:rsidRDefault="009B3506">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2376</w:t>
      </w:r>
    </w:p>
    <w:p w:rsidR="009B3506" w:rsidRDefault="009B3506">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2376</w:t>
      </w:r>
    </w:p>
    <w:p w:rsidR="009B3506" w:rsidRDefault="009B3506">
      <w:pPr>
        <w:pStyle w:val="TOC4"/>
        <w:rPr>
          <w:rFonts w:asciiTheme="minorHAnsi" w:eastAsiaTheme="minorEastAsia" w:hAnsiTheme="minorHAnsi" w:cstheme="minorBidi"/>
          <w:sz w:val="22"/>
          <w:szCs w:val="22"/>
        </w:rPr>
      </w:pPr>
      <w:r w:rsidRPr="009B3506">
        <w:t>A.8.16.74</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2381</w:t>
      </w:r>
    </w:p>
    <w:p w:rsidR="009B3506" w:rsidRDefault="009B3506">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2381</w:t>
      </w:r>
    </w:p>
    <w:p w:rsidR="009B3506" w:rsidRDefault="009B3506">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2381</w:t>
      </w:r>
    </w:p>
    <w:p w:rsidR="009B3506" w:rsidRDefault="009B3506">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2386</w:t>
      </w:r>
    </w:p>
    <w:p w:rsidR="009B3506" w:rsidRDefault="009B3506">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2386</w:t>
      </w:r>
    </w:p>
    <w:p w:rsidR="009B3506" w:rsidRDefault="009B3506">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2386</w:t>
      </w:r>
    </w:p>
    <w:p w:rsidR="009B3506" w:rsidRDefault="009B3506">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2391</w:t>
      </w:r>
    </w:p>
    <w:p w:rsidR="009B3506" w:rsidRDefault="009B3506">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2391</w:t>
      </w:r>
    </w:p>
    <w:p w:rsidR="009B3506" w:rsidRDefault="009B3506">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2391</w:t>
      </w:r>
    </w:p>
    <w:p w:rsidR="009B3506" w:rsidRDefault="009B3506">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2394</w:t>
      </w:r>
    </w:p>
    <w:p w:rsidR="009B3506" w:rsidRDefault="009B3506">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2394</w:t>
      </w:r>
    </w:p>
    <w:p w:rsidR="009B3506" w:rsidRDefault="009B3506">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2394</w:t>
      </w:r>
    </w:p>
    <w:p w:rsidR="009B3506" w:rsidRDefault="009B3506">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2397</w:t>
      </w:r>
    </w:p>
    <w:p w:rsidR="009B3506" w:rsidRDefault="009B3506">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2398</w:t>
      </w:r>
    </w:p>
    <w:p w:rsidR="009B3506" w:rsidRDefault="009B3506">
      <w:pPr>
        <w:pStyle w:val="TOC4"/>
        <w:rPr>
          <w:rFonts w:asciiTheme="minorHAnsi" w:eastAsiaTheme="minorEastAsia" w:hAnsiTheme="minorHAnsi" w:cstheme="minorBidi"/>
          <w:sz w:val="22"/>
          <w:szCs w:val="22"/>
        </w:rPr>
      </w:pPr>
      <w:r>
        <w:lastRenderedPageBreak/>
        <w:t>A.8.16.79</w:t>
      </w:r>
      <w:r>
        <w:rPr>
          <w:lang w:eastAsia="zh-CN"/>
        </w:rPr>
        <w:t>.1</w:t>
      </w:r>
      <w:r>
        <w:rPr>
          <w:rFonts w:asciiTheme="minorHAnsi" w:eastAsiaTheme="minorEastAsia" w:hAnsiTheme="minorHAnsi" w:cstheme="minorBidi"/>
          <w:sz w:val="22"/>
          <w:szCs w:val="22"/>
        </w:rPr>
        <w:tab/>
      </w:r>
      <w:r>
        <w:t>Test Purpose and Environment</w:t>
      </w:r>
      <w:r>
        <w:tab/>
        <w:t>2398</w:t>
      </w:r>
    </w:p>
    <w:p w:rsidR="009B3506" w:rsidRDefault="009B3506">
      <w:pPr>
        <w:pStyle w:val="TOC4"/>
        <w:rPr>
          <w:rFonts w:asciiTheme="minorHAnsi" w:eastAsiaTheme="minorEastAsia" w:hAnsiTheme="minorHAnsi" w:cstheme="minorBidi"/>
          <w:sz w:val="22"/>
          <w:szCs w:val="22"/>
        </w:rPr>
      </w:pPr>
      <w:r w:rsidRPr="009B3506">
        <w:t>A.8.16.79</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2403</w:t>
      </w:r>
    </w:p>
    <w:p w:rsidR="009B3506" w:rsidRDefault="009B3506">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2403</w:t>
      </w:r>
    </w:p>
    <w:p w:rsidR="009B3506" w:rsidRDefault="009B3506">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2403</w:t>
      </w:r>
    </w:p>
    <w:p w:rsidR="009B3506" w:rsidRDefault="009B3506">
      <w:pPr>
        <w:pStyle w:val="TOC4"/>
        <w:rPr>
          <w:rFonts w:asciiTheme="minorHAnsi" w:eastAsiaTheme="minorEastAsia" w:hAnsiTheme="minorHAnsi" w:cstheme="minorBidi"/>
          <w:sz w:val="22"/>
          <w:szCs w:val="22"/>
        </w:rPr>
      </w:pPr>
      <w:r w:rsidRPr="009B3506">
        <w:t>A.8.16.80</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2408</w:t>
      </w:r>
    </w:p>
    <w:p w:rsidR="009B3506" w:rsidRDefault="009B3506">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2408</w:t>
      </w:r>
    </w:p>
    <w:p w:rsidR="009B3506" w:rsidRDefault="009B3506">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2408</w:t>
      </w:r>
    </w:p>
    <w:p w:rsidR="009B3506" w:rsidRDefault="009B3506">
      <w:pPr>
        <w:pStyle w:val="TOC4"/>
        <w:rPr>
          <w:rFonts w:asciiTheme="minorHAnsi" w:eastAsiaTheme="minorEastAsia" w:hAnsiTheme="minorHAnsi" w:cstheme="minorBidi"/>
          <w:sz w:val="22"/>
          <w:szCs w:val="22"/>
        </w:rPr>
      </w:pPr>
      <w:r w:rsidRPr="009B3506">
        <w:t>A.8.16.81</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2413</w:t>
      </w:r>
    </w:p>
    <w:p w:rsidR="009B3506" w:rsidRDefault="009B3506">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2413</w:t>
      </w:r>
    </w:p>
    <w:p w:rsidR="009B3506" w:rsidRDefault="009B3506">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2413</w:t>
      </w:r>
    </w:p>
    <w:p w:rsidR="009B3506" w:rsidRDefault="009B3506">
      <w:pPr>
        <w:pStyle w:val="TOC4"/>
        <w:rPr>
          <w:rFonts w:asciiTheme="minorHAnsi" w:eastAsiaTheme="minorEastAsia" w:hAnsiTheme="minorHAnsi" w:cstheme="minorBidi"/>
          <w:sz w:val="22"/>
          <w:szCs w:val="22"/>
        </w:rPr>
      </w:pPr>
      <w:r w:rsidRPr="009B3506">
        <w:t>A.8.16.82</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2418</w:t>
      </w:r>
    </w:p>
    <w:p w:rsidR="009B3506" w:rsidRDefault="009B3506">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2418</w:t>
      </w:r>
    </w:p>
    <w:p w:rsidR="009B3506" w:rsidRDefault="009B3506">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2418</w:t>
      </w:r>
    </w:p>
    <w:p w:rsidR="009B3506" w:rsidRDefault="009B3506">
      <w:pPr>
        <w:pStyle w:val="TOC4"/>
        <w:rPr>
          <w:rFonts w:asciiTheme="minorHAnsi" w:eastAsiaTheme="minorEastAsia" w:hAnsiTheme="minorHAnsi" w:cstheme="minorBidi"/>
          <w:sz w:val="22"/>
          <w:szCs w:val="22"/>
        </w:rPr>
      </w:pPr>
      <w:r w:rsidRPr="009B3506">
        <w:t>A.8.16.83.2</w:t>
      </w:r>
      <w:r w:rsidRPr="009B3506">
        <w:rPr>
          <w:rFonts w:asciiTheme="minorHAnsi" w:hAnsiTheme="minorHAnsi" w:cstheme="minorBidi"/>
          <w:sz w:val="22"/>
          <w:szCs w:val="22"/>
        </w:rPr>
        <w:tab/>
      </w:r>
      <w:r w:rsidRPr="00432094">
        <w:rPr>
          <w:rFonts w:eastAsia="SimSun"/>
          <w:lang w:eastAsia="zh-CN"/>
        </w:rPr>
        <w:t>Test Requirements</w:t>
      </w:r>
      <w:r>
        <w:tab/>
        <w:t>2423</w:t>
      </w:r>
    </w:p>
    <w:p w:rsidR="009B3506" w:rsidRDefault="009B3506">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2423</w:t>
      </w:r>
    </w:p>
    <w:p w:rsidR="009B3506" w:rsidRDefault="009B3506">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2423</w:t>
      </w:r>
    </w:p>
    <w:p w:rsidR="009B3506" w:rsidRDefault="009B3506">
      <w:pPr>
        <w:pStyle w:val="TOC4"/>
        <w:rPr>
          <w:rFonts w:asciiTheme="minorHAnsi" w:eastAsiaTheme="minorEastAsia" w:hAnsiTheme="minorHAnsi" w:cstheme="minorBidi"/>
          <w:sz w:val="22"/>
          <w:szCs w:val="22"/>
        </w:rPr>
      </w:pPr>
      <w:r w:rsidRPr="009B3506">
        <w:t>A.8.16.84</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2429</w:t>
      </w:r>
    </w:p>
    <w:p w:rsidR="009B3506" w:rsidRDefault="009B3506">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2429</w:t>
      </w:r>
    </w:p>
    <w:p w:rsidR="009B3506" w:rsidRDefault="009B3506">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2429</w:t>
      </w:r>
    </w:p>
    <w:p w:rsidR="009B3506" w:rsidRDefault="009B3506">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2432</w:t>
      </w:r>
    </w:p>
    <w:p w:rsidR="009B3506" w:rsidRDefault="009B3506">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2432</w:t>
      </w:r>
    </w:p>
    <w:p w:rsidR="009B3506" w:rsidRDefault="009B3506">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2432</w:t>
      </w:r>
    </w:p>
    <w:p w:rsidR="009B3506" w:rsidRDefault="009B3506">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2435</w:t>
      </w:r>
    </w:p>
    <w:p w:rsidR="009B3506" w:rsidRDefault="009B3506">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2435</w:t>
      </w:r>
    </w:p>
    <w:p w:rsidR="009B3506" w:rsidRDefault="009B3506">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2435</w:t>
      </w:r>
    </w:p>
    <w:p w:rsidR="009B3506" w:rsidRDefault="009B3506">
      <w:pPr>
        <w:pStyle w:val="TOC4"/>
        <w:rPr>
          <w:rFonts w:asciiTheme="minorHAnsi" w:eastAsiaTheme="minorEastAsia" w:hAnsiTheme="minorHAnsi" w:cstheme="minorBidi"/>
          <w:sz w:val="22"/>
          <w:szCs w:val="22"/>
        </w:rPr>
      </w:pPr>
      <w:r w:rsidRPr="009B3506">
        <w:t>A.8.16.87.2</w:t>
      </w:r>
      <w:r w:rsidRPr="009B3506">
        <w:rPr>
          <w:rFonts w:asciiTheme="minorHAnsi" w:hAnsiTheme="minorHAnsi" w:cstheme="minorBidi"/>
          <w:sz w:val="22"/>
          <w:szCs w:val="22"/>
        </w:rPr>
        <w:tab/>
      </w:r>
      <w:r w:rsidRPr="00432094">
        <w:rPr>
          <w:rFonts w:eastAsia="SimSun"/>
          <w:lang w:eastAsia="zh-CN"/>
        </w:rPr>
        <w:t>Test Requirements</w:t>
      </w:r>
      <w:r>
        <w:tab/>
        <w:t>2440</w:t>
      </w:r>
    </w:p>
    <w:p w:rsidR="009B3506" w:rsidRDefault="009B3506">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432094">
        <w:rPr>
          <w:rFonts w:cs="Arial"/>
          <w:lang w:eastAsia="ja-JP"/>
        </w:rPr>
        <w:t>4 DL CA Event Triggered Reporting on Deactivated SCell with PCell and SCell Interruptions in Non-DRX with generic duplex modes</w:t>
      </w:r>
      <w:r>
        <w:tab/>
        <w:t>2440</w:t>
      </w:r>
    </w:p>
    <w:p w:rsidR="009B3506" w:rsidRDefault="009B3506">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2440</w:t>
      </w:r>
    </w:p>
    <w:p w:rsidR="009B3506" w:rsidRDefault="009B3506">
      <w:pPr>
        <w:pStyle w:val="TOC4"/>
        <w:rPr>
          <w:rFonts w:asciiTheme="minorHAnsi" w:eastAsiaTheme="minorEastAsia" w:hAnsiTheme="minorHAnsi" w:cstheme="minorBidi"/>
          <w:sz w:val="22"/>
          <w:szCs w:val="22"/>
        </w:rPr>
      </w:pPr>
      <w:r w:rsidRPr="009B3506">
        <w:t>A.8.16.88</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2448</w:t>
      </w:r>
    </w:p>
    <w:p w:rsidR="009B3506" w:rsidRDefault="009B3506">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2448</w:t>
      </w:r>
    </w:p>
    <w:p w:rsidR="009B3506" w:rsidRDefault="009B3506">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2448</w:t>
      </w:r>
    </w:p>
    <w:p w:rsidR="009B3506" w:rsidRDefault="009B3506">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2453</w:t>
      </w:r>
    </w:p>
    <w:p w:rsidR="009B3506" w:rsidRDefault="009B3506">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2453</w:t>
      </w:r>
    </w:p>
    <w:p w:rsidR="009B3506" w:rsidRDefault="009B3506">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2453</w:t>
      </w:r>
    </w:p>
    <w:p w:rsidR="009B3506" w:rsidRDefault="009B3506">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2458</w:t>
      </w:r>
    </w:p>
    <w:p w:rsidR="009B3506" w:rsidRDefault="009B3506">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2458</w:t>
      </w:r>
    </w:p>
    <w:p w:rsidR="009B3506" w:rsidRDefault="009B3506">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2458</w:t>
      </w:r>
    </w:p>
    <w:p w:rsidR="009B3506" w:rsidRDefault="009B3506">
      <w:pPr>
        <w:pStyle w:val="TOC4"/>
        <w:rPr>
          <w:rFonts w:asciiTheme="minorHAnsi" w:eastAsiaTheme="minorEastAsia" w:hAnsiTheme="minorHAnsi" w:cstheme="minorBidi"/>
          <w:sz w:val="22"/>
          <w:szCs w:val="22"/>
        </w:rPr>
      </w:pPr>
      <w:r w:rsidRPr="009B3506">
        <w:t>A.8.16.91.2</w:t>
      </w:r>
      <w:r w:rsidRPr="009B3506">
        <w:rPr>
          <w:rFonts w:asciiTheme="minorHAnsi" w:hAnsiTheme="minorHAnsi" w:cstheme="minorBidi"/>
          <w:sz w:val="22"/>
          <w:szCs w:val="22"/>
        </w:rPr>
        <w:tab/>
      </w:r>
      <w:r w:rsidRPr="00432094">
        <w:rPr>
          <w:rFonts w:eastAsia="SimSun"/>
          <w:lang w:eastAsia="zh-CN"/>
        </w:rPr>
        <w:t>Test Requirements</w:t>
      </w:r>
      <w:r>
        <w:tab/>
        <w:t>2464</w:t>
      </w:r>
    </w:p>
    <w:p w:rsidR="009B3506" w:rsidRDefault="009B3506">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2464</w:t>
      </w:r>
    </w:p>
    <w:p w:rsidR="009B3506" w:rsidRDefault="009B3506">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2464</w:t>
      </w:r>
    </w:p>
    <w:p w:rsidR="009B3506" w:rsidRDefault="009B3506">
      <w:pPr>
        <w:pStyle w:val="TOC4"/>
        <w:rPr>
          <w:rFonts w:asciiTheme="minorHAnsi" w:eastAsiaTheme="minorEastAsia" w:hAnsiTheme="minorHAnsi" w:cstheme="minorBidi"/>
          <w:sz w:val="22"/>
          <w:szCs w:val="22"/>
        </w:rPr>
      </w:pPr>
      <w:r w:rsidRPr="009B3506">
        <w:t>A.8.16.92</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2472</w:t>
      </w:r>
    </w:p>
    <w:p w:rsidR="009B3506" w:rsidRDefault="009B3506">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2472</w:t>
      </w:r>
    </w:p>
    <w:p w:rsidR="009B3506" w:rsidRDefault="009B3506">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2472</w:t>
      </w:r>
    </w:p>
    <w:p w:rsidR="009B3506" w:rsidRDefault="009B3506">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2477</w:t>
      </w:r>
    </w:p>
    <w:p w:rsidR="009B3506" w:rsidRDefault="009B3506">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2477</w:t>
      </w:r>
    </w:p>
    <w:p w:rsidR="009B3506" w:rsidRDefault="009B3506">
      <w:pPr>
        <w:pStyle w:val="TOC4"/>
        <w:rPr>
          <w:rFonts w:asciiTheme="minorHAnsi" w:eastAsiaTheme="minorEastAsia" w:hAnsiTheme="minorHAnsi" w:cstheme="minorBidi"/>
          <w:sz w:val="22"/>
          <w:szCs w:val="22"/>
        </w:rPr>
      </w:pPr>
      <w:r>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2477</w:t>
      </w:r>
    </w:p>
    <w:p w:rsidR="009B3506" w:rsidRDefault="009B3506">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2482</w:t>
      </w:r>
    </w:p>
    <w:p w:rsidR="009B3506" w:rsidRDefault="009B3506">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2482</w:t>
      </w:r>
    </w:p>
    <w:p w:rsidR="009B3506" w:rsidRDefault="009B3506">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2482</w:t>
      </w:r>
    </w:p>
    <w:p w:rsidR="009B3506" w:rsidRDefault="009B3506">
      <w:pPr>
        <w:pStyle w:val="TOC4"/>
        <w:rPr>
          <w:rFonts w:asciiTheme="minorHAnsi" w:eastAsiaTheme="minorEastAsia" w:hAnsiTheme="minorHAnsi" w:cstheme="minorBidi"/>
          <w:sz w:val="22"/>
          <w:szCs w:val="22"/>
        </w:rPr>
      </w:pPr>
      <w:r>
        <w:t>A.8.16.95.2</w:t>
      </w:r>
      <w:r>
        <w:rPr>
          <w:rFonts w:asciiTheme="minorHAnsi" w:eastAsiaTheme="minorEastAsia" w:hAnsiTheme="minorHAnsi" w:cstheme="minorBidi"/>
          <w:sz w:val="22"/>
          <w:szCs w:val="22"/>
        </w:rPr>
        <w:tab/>
      </w:r>
      <w:r>
        <w:rPr>
          <w:lang w:eastAsia="zh-CN"/>
        </w:rPr>
        <w:t>Test Requirements</w:t>
      </w:r>
      <w:r>
        <w:tab/>
        <w:t>2490</w:t>
      </w:r>
    </w:p>
    <w:p w:rsidR="009B3506" w:rsidRDefault="009B3506">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2490</w:t>
      </w:r>
    </w:p>
    <w:p w:rsidR="009B3506" w:rsidRDefault="009B3506">
      <w:pPr>
        <w:pStyle w:val="TOC4"/>
        <w:rPr>
          <w:rFonts w:asciiTheme="minorHAnsi" w:eastAsiaTheme="minorEastAsia" w:hAnsiTheme="minorHAnsi" w:cstheme="minorBidi"/>
          <w:sz w:val="22"/>
          <w:szCs w:val="22"/>
        </w:rPr>
      </w:pPr>
      <w:r>
        <w:lastRenderedPageBreak/>
        <w:t>A.8.16.96</w:t>
      </w:r>
      <w:r>
        <w:rPr>
          <w:lang w:eastAsia="zh-CN"/>
        </w:rPr>
        <w:t>.1</w:t>
      </w:r>
      <w:r>
        <w:rPr>
          <w:rFonts w:asciiTheme="minorHAnsi" w:eastAsiaTheme="minorEastAsia" w:hAnsiTheme="minorHAnsi" w:cstheme="minorBidi"/>
          <w:sz w:val="22"/>
          <w:szCs w:val="22"/>
        </w:rPr>
        <w:tab/>
      </w:r>
      <w:r>
        <w:t>Test Purpose and Environment</w:t>
      </w:r>
      <w:r>
        <w:tab/>
        <w:t>2490</w:t>
      </w:r>
    </w:p>
    <w:p w:rsidR="009B3506" w:rsidRDefault="009B3506">
      <w:pPr>
        <w:pStyle w:val="TOC4"/>
        <w:rPr>
          <w:rFonts w:asciiTheme="minorHAnsi" w:eastAsiaTheme="minorEastAsia" w:hAnsiTheme="minorHAnsi" w:cstheme="minorBidi"/>
          <w:sz w:val="22"/>
          <w:szCs w:val="22"/>
        </w:rPr>
      </w:pPr>
      <w:r w:rsidRPr="009B3506">
        <w:t>A.8.16.96</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2497</w:t>
      </w:r>
    </w:p>
    <w:p w:rsidR="009B3506" w:rsidRDefault="009B3506">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2497</w:t>
      </w:r>
    </w:p>
    <w:p w:rsidR="009B3506" w:rsidRDefault="009B3506">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2497</w:t>
      </w:r>
    </w:p>
    <w:p w:rsidR="009B3506" w:rsidRDefault="009B3506">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2502</w:t>
      </w:r>
    </w:p>
    <w:p w:rsidR="009B3506" w:rsidRDefault="009B3506">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2502</w:t>
      </w:r>
    </w:p>
    <w:p w:rsidR="009B3506" w:rsidRDefault="009B3506">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2502</w:t>
      </w:r>
    </w:p>
    <w:p w:rsidR="009B3506" w:rsidRDefault="009B3506">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2508</w:t>
      </w:r>
    </w:p>
    <w:p w:rsidR="009B3506" w:rsidRDefault="009B3506">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2508</w:t>
      </w:r>
    </w:p>
    <w:p w:rsidR="009B3506" w:rsidRDefault="009B3506">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2508</w:t>
      </w:r>
    </w:p>
    <w:p w:rsidR="009B3506" w:rsidRDefault="009B3506">
      <w:pPr>
        <w:pStyle w:val="TOC4"/>
        <w:rPr>
          <w:rFonts w:asciiTheme="minorHAnsi" w:eastAsiaTheme="minorEastAsia" w:hAnsiTheme="minorHAnsi" w:cstheme="minorBidi"/>
          <w:sz w:val="22"/>
          <w:szCs w:val="22"/>
        </w:rPr>
      </w:pPr>
      <w:r>
        <w:t>A.8.16.99.2</w:t>
      </w:r>
      <w:r>
        <w:rPr>
          <w:rFonts w:asciiTheme="minorHAnsi" w:eastAsiaTheme="minorEastAsia" w:hAnsiTheme="minorHAnsi" w:cstheme="minorBidi"/>
          <w:sz w:val="22"/>
          <w:szCs w:val="22"/>
        </w:rPr>
        <w:tab/>
      </w:r>
      <w:r>
        <w:rPr>
          <w:lang w:eastAsia="zh-CN"/>
        </w:rPr>
        <w:t>Test Requirements</w:t>
      </w:r>
      <w:r>
        <w:tab/>
        <w:t>2515</w:t>
      </w:r>
    </w:p>
    <w:p w:rsidR="009B3506" w:rsidRDefault="009B3506">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2515</w:t>
      </w:r>
    </w:p>
    <w:p w:rsidR="009B3506" w:rsidRDefault="009B3506">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2515</w:t>
      </w:r>
    </w:p>
    <w:p w:rsidR="009B3506" w:rsidRDefault="009B3506">
      <w:pPr>
        <w:pStyle w:val="TOC4"/>
        <w:rPr>
          <w:rFonts w:asciiTheme="minorHAnsi" w:eastAsiaTheme="minorEastAsia" w:hAnsiTheme="minorHAnsi" w:cstheme="minorBidi"/>
          <w:sz w:val="22"/>
          <w:szCs w:val="22"/>
        </w:rPr>
      </w:pPr>
      <w:r w:rsidRPr="009B3506">
        <w:t>A.8.16.100</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2523</w:t>
      </w:r>
    </w:p>
    <w:p w:rsidR="009B3506" w:rsidRDefault="009B3506">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2523</w:t>
      </w:r>
    </w:p>
    <w:p w:rsidR="009B3506" w:rsidRDefault="009B3506">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2523</w:t>
      </w:r>
    </w:p>
    <w:p w:rsidR="009B3506" w:rsidRDefault="009B3506">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2530</w:t>
      </w:r>
    </w:p>
    <w:p w:rsidR="009B3506" w:rsidRDefault="009B3506">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2530</w:t>
      </w:r>
    </w:p>
    <w:p w:rsidR="009B3506" w:rsidRDefault="009B3506">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2530</w:t>
      </w:r>
    </w:p>
    <w:p w:rsidR="009B3506" w:rsidRDefault="009B3506">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2538</w:t>
      </w:r>
    </w:p>
    <w:p w:rsidR="009B3506" w:rsidRDefault="009B3506">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2538</w:t>
      </w:r>
    </w:p>
    <w:p w:rsidR="009B3506" w:rsidRDefault="009B3506">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2538</w:t>
      </w:r>
    </w:p>
    <w:p w:rsidR="009B3506" w:rsidRDefault="009B3506">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2542</w:t>
      </w:r>
    </w:p>
    <w:p w:rsidR="009B3506" w:rsidRDefault="009B3506">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2543</w:t>
      </w:r>
    </w:p>
    <w:p w:rsidR="009B3506" w:rsidRDefault="009B3506">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2543</w:t>
      </w:r>
    </w:p>
    <w:p w:rsidR="009B3506" w:rsidRDefault="009B3506">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2546</w:t>
      </w:r>
    </w:p>
    <w:p w:rsidR="009B3506" w:rsidRDefault="009B3506">
      <w:pPr>
        <w:pStyle w:val="TOC3"/>
        <w:rPr>
          <w:rFonts w:asciiTheme="minorHAnsi" w:eastAsiaTheme="minorEastAsia" w:hAnsiTheme="minorHAnsi" w:cstheme="minorBidi"/>
          <w:sz w:val="22"/>
          <w:szCs w:val="22"/>
        </w:rPr>
      </w:pPr>
      <w:r w:rsidRPr="009B3506">
        <w:t>A.8.16.105</w:t>
      </w:r>
      <w:r w:rsidRPr="009B3506">
        <w:rPr>
          <w:rFonts w:asciiTheme="minorHAnsi" w:hAnsiTheme="minorHAnsi" w:cstheme="minorBidi"/>
          <w:sz w:val="22"/>
          <w:szCs w:val="22"/>
        </w:rPr>
        <w:tab/>
      </w:r>
      <w:r w:rsidRPr="00432094">
        <w:rPr>
          <w:rFonts w:eastAsia="MS Mincho"/>
        </w:rPr>
        <w:t>Idle Mode measurements of inter-frequency CA candidate cells for early reporting</w:t>
      </w:r>
      <w:r>
        <w:tab/>
        <w:t>2547</w:t>
      </w:r>
    </w:p>
    <w:p w:rsidR="009B3506" w:rsidRDefault="009B3506">
      <w:pPr>
        <w:pStyle w:val="TOC4"/>
        <w:rPr>
          <w:rFonts w:asciiTheme="minorHAnsi" w:eastAsiaTheme="minorEastAsia" w:hAnsiTheme="minorHAnsi" w:cstheme="minorBidi"/>
          <w:sz w:val="22"/>
          <w:szCs w:val="22"/>
        </w:rPr>
      </w:pPr>
      <w:r w:rsidRPr="009B3506">
        <w:t>A.8.16.105.1</w:t>
      </w:r>
      <w:r w:rsidRPr="009B3506">
        <w:rPr>
          <w:rFonts w:asciiTheme="minorHAnsi" w:eastAsiaTheme="minorEastAsia" w:hAnsiTheme="minorHAnsi" w:cstheme="minorBidi"/>
          <w:sz w:val="22"/>
          <w:szCs w:val="22"/>
        </w:rPr>
        <w:tab/>
      </w:r>
      <w:r w:rsidRPr="00432094">
        <w:rPr>
          <w:snapToGrid w:val="0"/>
          <w:lang w:eastAsia="zh-CN"/>
        </w:rPr>
        <w:t>Test Purpose and Environment</w:t>
      </w:r>
      <w:r>
        <w:tab/>
        <w:t>2547</w:t>
      </w:r>
    </w:p>
    <w:p w:rsidR="009B3506" w:rsidRDefault="009B3506">
      <w:pPr>
        <w:pStyle w:val="TOC4"/>
        <w:rPr>
          <w:rFonts w:asciiTheme="minorHAnsi" w:eastAsiaTheme="minorEastAsia" w:hAnsiTheme="minorHAnsi" w:cstheme="minorBidi"/>
          <w:sz w:val="22"/>
          <w:szCs w:val="22"/>
        </w:rPr>
      </w:pPr>
      <w:r w:rsidRPr="009B3506">
        <w:t>A.8.16.105.2</w:t>
      </w:r>
      <w:r w:rsidRPr="009B3506">
        <w:rPr>
          <w:rFonts w:asciiTheme="minorHAnsi" w:eastAsiaTheme="minorEastAsia" w:hAnsiTheme="minorHAnsi" w:cstheme="minorBidi"/>
          <w:sz w:val="22"/>
          <w:szCs w:val="22"/>
        </w:rPr>
        <w:tab/>
      </w:r>
      <w:r w:rsidRPr="00432094">
        <w:rPr>
          <w:snapToGrid w:val="0"/>
        </w:rPr>
        <w:t>Test Requirements</w:t>
      </w:r>
      <w:r>
        <w:tab/>
        <w:t>2551</w:t>
      </w:r>
    </w:p>
    <w:p w:rsidR="009B3506" w:rsidRDefault="009B3506">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2552</w:t>
      </w:r>
    </w:p>
    <w:p w:rsidR="009B3506" w:rsidRDefault="009B3506">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2552</w:t>
      </w:r>
    </w:p>
    <w:p w:rsidR="009B3506" w:rsidRDefault="009B3506">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2555</w:t>
      </w:r>
    </w:p>
    <w:p w:rsidR="009B3506" w:rsidRDefault="009B3506">
      <w:pPr>
        <w:pStyle w:val="TOC3"/>
        <w:rPr>
          <w:rFonts w:asciiTheme="minorHAnsi" w:eastAsiaTheme="minorEastAsia" w:hAnsiTheme="minorHAnsi" w:cstheme="minorBidi"/>
          <w:sz w:val="22"/>
          <w:szCs w:val="22"/>
        </w:rPr>
      </w:pPr>
      <w:r>
        <w:t>A.8.16.107</w:t>
      </w:r>
      <w:r>
        <w:rPr>
          <w:rFonts w:asciiTheme="minorHAnsi" w:eastAsiaTheme="minorEastAsia" w:hAnsiTheme="minorHAnsi" w:cstheme="minorBidi"/>
          <w:sz w:val="22"/>
          <w:szCs w:val="22"/>
        </w:rPr>
        <w:tab/>
      </w:r>
      <w:r>
        <w:t xml:space="preserve">E-UTRAN FDD event triggered reporting under deactivated SCell in non-DRX </w:t>
      </w:r>
      <w:r w:rsidRPr="00432094">
        <w:rPr>
          <w:rFonts w:cs="Arial"/>
        </w:rPr>
        <w:t xml:space="preserve">with </w:t>
      </w:r>
      <w:r w:rsidRPr="00432094">
        <w:rPr>
          <w:i/>
        </w:rPr>
        <w:t>highSpeedEnhMeasFlag</w:t>
      </w:r>
      <w:r w:rsidRPr="00432094">
        <w:rPr>
          <w:i/>
          <w:lang w:eastAsia="ja-JP"/>
        </w:rPr>
        <w:t>2</w:t>
      </w:r>
      <w:r w:rsidRPr="00432094">
        <w:rPr>
          <w:i/>
        </w:rPr>
        <w:t>-</w:t>
      </w:r>
      <w:r w:rsidRPr="00432094">
        <w:rPr>
          <w:i/>
          <w:lang w:eastAsia="ja-JP"/>
        </w:rPr>
        <w:t>r16</w:t>
      </w:r>
      <w:r>
        <w:tab/>
        <w:t>2555</w:t>
      </w:r>
    </w:p>
    <w:p w:rsidR="009B3506" w:rsidRDefault="009B3506">
      <w:pPr>
        <w:pStyle w:val="TOC4"/>
        <w:rPr>
          <w:rFonts w:asciiTheme="minorHAnsi" w:eastAsiaTheme="minorEastAsia" w:hAnsiTheme="minorHAnsi" w:cstheme="minorBidi"/>
          <w:sz w:val="22"/>
          <w:szCs w:val="22"/>
        </w:rPr>
      </w:pPr>
      <w:r>
        <w:t>A.8.16.107.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2555</w:t>
      </w:r>
    </w:p>
    <w:p w:rsidR="009B3506" w:rsidRDefault="009B3506">
      <w:pPr>
        <w:pStyle w:val="TOC4"/>
        <w:rPr>
          <w:rFonts w:asciiTheme="minorHAnsi" w:eastAsiaTheme="minorEastAsia" w:hAnsiTheme="minorHAnsi" w:cstheme="minorBidi"/>
          <w:sz w:val="22"/>
          <w:szCs w:val="22"/>
        </w:rPr>
      </w:pPr>
      <w:r>
        <w:t>A.8.16.107.2</w:t>
      </w:r>
      <w:r>
        <w:rPr>
          <w:rFonts w:asciiTheme="minorHAnsi" w:eastAsiaTheme="minorEastAsia" w:hAnsiTheme="minorHAnsi" w:cstheme="minorBidi"/>
          <w:sz w:val="22"/>
          <w:szCs w:val="22"/>
        </w:rPr>
        <w:tab/>
      </w:r>
      <w:r>
        <w:t>Test Requirements</w:t>
      </w:r>
      <w:r>
        <w:tab/>
        <w:t>2557</w:t>
      </w:r>
    </w:p>
    <w:p w:rsidR="009B3506" w:rsidRDefault="009B3506">
      <w:pPr>
        <w:pStyle w:val="TOC3"/>
        <w:rPr>
          <w:rFonts w:asciiTheme="minorHAnsi" w:eastAsiaTheme="minorEastAsia" w:hAnsiTheme="minorHAnsi" w:cstheme="minorBidi"/>
          <w:sz w:val="22"/>
          <w:szCs w:val="22"/>
        </w:rPr>
      </w:pPr>
      <w:r>
        <w:t>A.8.16.108</w:t>
      </w:r>
      <w:r>
        <w:rPr>
          <w:rFonts w:asciiTheme="minorHAnsi" w:eastAsiaTheme="minorEastAsia" w:hAnsiTheme="minorHAnsi" w:cstheme="minorBidi"/>
          <w:sz w:val="22"/>
          <w:szCs w:val="22"/>
        </w:rPr>
        <w:tab/>
      </w:r>
      <w:r>
        <w:t xml:space="preserve">E-UTRAN TDD event triggered reporting under deactivated SCell in non-DRX with </w:t>
      </w:r>
      <w:r w:rsidRPr="00432094">
        <w:rPr>
          <w:i/>
        </w:rPr>
        <w:t>highSpeedEnhMeasFlag</w:t>
      </w:r>
      <w:r w:rsidRPr="00432094">
        <w:rPr>
          <w:i/>
          <w:lang w:eastAsia="ja-JP"/>
        </w:rPr>
        <w:t>2</w:t>
      </w:r>
      <w:r w:rsidRPr="00432094">
        <w:rPr>
          <w:i/>
        </w:rPr>
        <w:t>-</w:t>
      </w:r>
      <w:r w:rsidRPr="00432094">
        <w:rPr>
          <w:i/>
          <w:lang w:eastAsia="ja-JP"/>
        </w:rPr>
        <w:t>r16</w:t>
      </w:r>
      <w:r>
        <w:tab/>
        <w:t>2558</w:t>
      </w:r>
    </w:p>
    <w:p w:rsidR="009B3506" w:rsidRDefault="009B3506">
      <w:pPr>
        <w:pStyle w:val="TOC4"/>
        <w:rPr>
          <w:rFonts w:asciiTheme="minorHAnsi" w:eastAsiaTheme="minorEastAsia" w:hAnsiTheme="minorHAnsi" w:cstheme="minorBidi"/>
          <w:sz w:val="22"/>
          <w:szCs w:val="22"/>
        </w:rPr>
      </w:pPr>
      <w:r>
        <w:t>A.8.16.108.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2558</w:t>
      </w:r>
    </w:p>
    <w:p w:rsidR="009B3506" w:rsidRDefault="009B3506">
      <w:pPr>
        <w:pStyle w:val="TOC4"/>
        <w:rPr>
          <w:rFonts w:asciiTheme="minorHAnsi" w:eastAsiaTheme="minorEastAsia" w:hAnsiTheme="minorHAnsi" w:cstheme="minorBidi"/>
          <w:sz w:val="22"/>
          <w:szCs w:val="22"/>
        </w:rPr>
      </w:pPr>
      <w:r>
        <w:t>A.8.16.108.2</w:t>
      </w:r>
      <w:r>
        <w:rPr>
          <w:rFonts w:asciiTheme="minorHAnsi" w:eastAsiaTheme="minorEastAsia" w:hAnsiTheme="minorHAnsi" w:cstheme="minorBidi"/>
          <w:sz w:val="22"/>
          <w:szCs w:val="22"/>
        </w:rPr>
        <w:tab/>
      </w:r>
      <w:r>
        <w:t>Test Requirements</w:t>
      </w:r>
      <w:r>
        <w:tab/>
        <w:t>2560</w:t>
      </w:r>
    </w:p>
    <w:p w:rsidR="009B3506" w:rsidRDefault="009B3506">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2561</w:t>
      </w:r>
    </w:p>
    <w:p w:rsidR="009B3506" w:rsidRDefault="009B3506">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2561</w:t>
      </w:r>
    </w:p>
    <w:p w:rsidR="009B3506" w:rsidRDefault="009B3506">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2561</w:t>
      </w:r>
    </w:p>
    <w:p w:rsidR="009B3506" w:rsidRDefault="009B3506">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2566</w:t>
      </w:r>
    </w:p>
    <w:p w:rsidR="009B3506" w:rsidRDefault="009B3506">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2566</w:t>
      </w:r>
    </w:p>
    <w:p w:rsidR="009B3506" w:rsidRDefault="009B3506">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2566</w:t>
      </w:r>
    </w:p>
    <w:p w:rsidR="009B3506" w:rsidRDefault="009B3506">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2572</w:t>
      </w:r>
    </w:p>
    <w:p w:rsidR="009B3506" w:rsidRDefault="009B3506">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2572</w:t>
      </w:r>
    </w:p>
    <w:p w:rsidR="009B3506" w:rsidRDefault="009B3506">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2572</w:t>
      </w:r>
    </w:p>
    <w:p w:rsidR="009B3506" w:rsidRDefault="009B3506">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2573</w:t>
      </w:r>
    </w:p>
    <w:p w:rsidR="009B3506" w:rsidRDefault="009B3506">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2573</w:t>
      </w:r>
    </w:p>
    <w:p w:rsidR="009B3506" w:rsidRDefault="009B3506">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2573</w:t>
      </w:r>
    </w:p>
    <w:p w:rsidR="009B3506" w:rsidRDefault="009B3506">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2574</w:t>
      </w:r>
    </w:p>
    <w:p w:rsidR="009B3506" w:rsidRDefault="009B3506">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2574</w:t>
      </w:r>
    </w:p>
    <w:p w:rsidR="009B3506" w:rsidRDefault="009B3506">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2574</w:t>
      </w:r>
    </w:p>
    <w:p w:rsidR="009B3506" w:rsidRDefault="009B3506">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2575</w:t>
      </w:r>
    </w:p>
    <w:p w:rsidR="009B3506" w:rsidRDefault="009B3506">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2575</w:t>
      </w:r>
    </w:p>
    <w:p w:rsidR="009B3506" w:rsidRDefault="009B3506">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2575</w:t>
      </w:r>
    </w:p>
    <w:p w:rsidR="009B3506" w:rsidRDefault="009B3506">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2576</w:t>
      </w:r>
    </w:p>
    <w:p w:rsidR="009B3506" w:rsidRDefault="009B3506">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2577</w:t>
      </w:r>
    </w:p>
    <w:p w:rsidR="009B3506" w:rsidRDefault="009B3506">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2577</w:t>
      </w:r>
    </w:p>
    <w:p w:rsidR="009B3506" w:rsidRDefault="009B3506">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2577</w:t>
      </w:r>
    </w:p>
    <w:p w:rsidR="009B3506" w:rsidRDefault="009B3506">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2578</w:t>
      </w:r>
    </w:p>
    <w:p w:rsidR="009B3506" w:rsidRDefault="009B3506">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2578</w:t>
      </w:r>
    </w:p>
    <w:p w:rsidR="009B3506" w:rsidRDefault="009B3506">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2578</w:t>
      </w:r>
    </w:p>
    <w:p w:rsidR="009B3506" w:rsidRDefault="009B3506">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2579</w:t>
      </w:r>
    </w:p>
    <w:p w:rsidR="009B3506" w:rsidRDefault="009B3506">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2579</w:t>
      </w:r>
    </w:p>
    <w:p w:rsidR="009B3506" w:rsidRDefault="009B3506">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2580</w:t>
      </w:r>
    </w:p>
    <w:p w:rsidR="009B3506" w:rsidRDefault="009B3506">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2580</w:t>
      </w:r>
    </w:p>
    <w:p w:rsidR="009B3506" w:rsidRDefault="009B3506">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2580</w:t>
      </w:r>
    </w:p>
    <w:p w:rsidR="009B3506" w:rsidRDefault="009B3506">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2585</w:t>
      </w:r>
    </w:p>
    <w:p w:rsidR="009B3506" w:rsidRDefault="009B3506">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2586</w:t>
      </w:r>
    </w:p>
    <w:p w:rsidR="009B3506" w:rsidRDefault="009B3506">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2586</w:t>
      </w:r>
    </w:p>
    <w:p w:rsidR="009B3506" w:rsidRDefault="009B3506">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2592</w:t>
      </w:r>
    </w:p>
    <w:p w:rsidR="009B3506" w:rsidRDefault="009B3506">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2593</w:t>
      </w:r>
    </w:p>
    <w:p w:rsidR="009B3506" w:rsidRDefault="009B3506">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2593</w:t>
      </w:r>
    </w:p>
    <w:p w:rsidR="009B3506" w:rsidRDefault="009B3506">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2593</w:t>
      </w:r>
    </w:p>
    <w:p w:rsidR="009B3506" w:rsidRDefault="009B3506">
      <w:pPr>
        <w:pStyle w:val="TOC4"/>
        <w:rPr>
          <w:rFonts w:asciiTheme="minorHAnsi" w:eastAsiaTheme="minorEastAsia" w:hAnsiTheme="minorHAnsi" w:cstheme="minorBidi"/>
          <w:sz w:val="22"/>
          <w:szCs w:val="22"/>
        </w:rPr>
      </w:pPr>
      <w:r w:rsidRPr="009B3506">
        <w:t>A.8.18.1.2</w:t>
      </w:r>
      <w:r w:rsidRPr="009B3506">
        <w:rPr>
          <w:rFonts w:asciiTheme="minorHAnsi" w:eastAsiaTheme="minorEastAsia" w:hAnsiTheme="minorHAnsi" w:cstheme="minorBidi"/>
          <w:sz w:val="22"/>
          <w:szCs w:val="22"/>
        </w:rPr>
        <w:tab/>
      </w:r>
      <w:r w:rsidRPr="00432094">
        <w:rPr>
          <w:snapToGrid w:val="0"/>
        </w:rPr>
        <w:t>Test Requirements</w:t>
      </w:r>
      <w:r>
        <w:tab/>
        <w:t>2595</w:t>
      </w:r>
    </w:p>
    <w:p w:rsidR="009B3506" w:rsidRDefault="009B3506">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2595</w:t>
      </w:r>
    </w:p>
    <w:p w:rsidR="009B3506" w:rsidRDefault="009B3506">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2595</w:t>
      </w:r>
    </w:p>
    <w:p w:rsidR="009B3506" w:rsidRDefault="009B3506">
      <w:pPr>
        <w:pStyle w:val="TOC4"/>
        <w:rPr>
          <w:rFonts w:asciiTheme="minorHAnsi" w:eastAsiaTheme="minorEastAsia" w:hAnsiTheme="minorHAnsi" w:cstheme="minorBidi"/>
          <w:sz w:val="22"/>
          <w:szCs w:val="22"/>
        </w:rPr>
      </w:pPr>
      <w:r w:rsidRPr="009B3506">
        <w:t>A.8.19.1.1</w:t>
      </w:r>
      <w:r w:rsidRPr="009B3506">
        <w:rPr>
          <w:rFonts w:asciiTheme="minorHAnsi" w:eastAsiaTheme="minorEastAsia" w:hAnsiTheme="minorHAnsi" w:cstheme="minorBidi"/>
          <w:sz w:val="22"/>
          <w:szCs w:val="22"/>
        </w:rPr>
        <w:tab/>
      </w:r>
      <w:r w:rsidRPr="00432094">
        <w:rPr>
          <w:snapToGrid w:val="0"/>
        </w:rPr>
        <w:t>Test Purpose and Environment</w:t>
      </w:r>
      <w:r>
        <w:tab/>
        <w:t>2595</w:t>
      </w:r>
    </w:p>
    <w:p w:rsidR="009B3506" w:rsidRDefault="009B3506">
      <w:pPr>
        <w:pStyle w:val="TOC4"/>
        <w:rPr>
          <w:rFonts w:asciiTheme="minorHAnsi" w:eastAsiaTheme="minorEastAsia" w:hAnsiTheme="minorHAnsi" w:cstheme="minorBidi"/>
          <w:sz w:val="22"/>
          <w:szCs w:val="22"/>
        </w:rPr>
      </w:pPr>
      <w:r w:rsidRPr="009B3506">
        <w:t>A.8.19.1.2</w:t>
      </w:r>
      <w:r w:rsidRPr="009B3506">
        <w:rPr>
          <w:rFonts w:asciiTheme="minorHAnsi" w:eastAsiaTheme="minorEastAsia" w:hAnsiTheme="minorHAnsi" w:cstheme="minorBidi"/>
          <w:sz w:val="22"/>
          <w:szCs w:val="22"/>
        </w:rPr>
        <w:tab/>
      </w:r>
      <w:r w:rsidRPr="00432094">
        <w:rPr>
          <w:snapToGrid w:val="0"/>
        </w:rPr>
        <w:t>Test Requirements</w:t>
      </w:r>
      <w:r>
        <w:tab/>
        <w:t>2596</w:t>
      </w:r>
    </w:p>
    <w:p w:rsidR="009B3506" w:rsidRDefault="009B3506">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2597</w:t>
      </w:r>
    </w:p>
    <w:p w:rsidR="009B3506" w:rsidRDefault="009B3506">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2597</w:t>
      </w:r>
    </w:p>
    <w:p w:rsidR="009B3506" w:rsidRDefault="009B3506">
      <w:pPr>
        <w:pStyle w:val="TOC4"/>
        <w:rPr>
          <w:rFonts w:asciiTheme="minorHAnsi" w:eastAsiaTheme="minorEastAsia" w:hAnsiTheme="minorHAnsi" w:cstheme="minorBidi"/>
          <w:sz w:val="22"/>
          <w:szCs w:val="22"/>
        </w:rPr>
      </w:pPr>
      <w:r w:rsidRPr="009B3506">
        <w:t>A.8.20.1.1</w:t>
      </w:r>
      <w:r w:rsidRPr="009B3506">
        <w:rPr>
          <w:rFonts w:asciiTheme="minorHAnsi" w:eastAsiaTheme="minorEastAsia" w:hAnsiTheme="minorHAnsi" w:cstheme="minorBidi"/>
          <w:sz w:val="22"/>
          <w:szCs w:val="22"/>
        </w:rPr>
        <w:tab/>
      </w:r>
      <w:r w:rsidRPr="00432094">
        <w:rPr>
          <w:snapToGrid w:val="0"/>
        </w:rPr>
        <w:t>Test Purpose and Environment</w:t>
      </w:r>
      <w:r>
        <w:tab/>
        <w:t>2597</w:t>
      </w:r>
    </w:p>
    <w:p w:rsidR="009B3506" w:rsidRDefault="009B3506">
      <w:pPr>
        <w:pStyle w:val="TOC4"/>
        <w:rPr>
          <w:rFonts w:asciiTheme="minorHAnsi" w:eastAsiaTheme="minorEastAsia" w:hAnsiTheme="minorHAnsi" w:cstheme="minorBidi"/>
          <w:sz w:val="22"/>
          <w:szCs w:val="22"/>
        </w:rPr>
      </w:pPr>
      <w:r w:rsidRPr="009B3506">
        <w:t>A.8.20.1.2</w:t>
      </w:r>
      <w:r w:rsidRPr="009B3506">
        <w:rPr>
          <w:rFonts w:asciiTheme="minorHAnsi" w:eastAsiaTheme="minorEastAsia" w:hAnsiTheme="minorHAnsi" w:cstheme="minorBidi"/>
          <w:sz w:val="22"/>
          <w:szCs w:val="22"/>
        </w:rPr>
        <w:tab/>
      </w:r>
      <w:r w:rsidRPr="00432094">
        <w:rPr>
          <w:snapToGrid w:val="0"/>
        </w:rPr>
        <w:t>Test Requirements</w:t>
      </w:r>
      <w:r>
        <w:tab/>
        <w:t>2598</w:t>
      </w:r>
    </w:p>
    <w:p w:rsidR="009B3506" w:rsidRDefault="009B3506">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2598</w:t>
      </w:r>
    </w:p>
    <w:p w:rsidR="009B3506" w:rsidRDefault="009B3506">
      <w:pPr>
        <w:pStyle w:val="TOC4"/>
        <w:rPr>
          <w:rFonts w:asciiTheme="minorHAnsi" w:eastAsiaTheme="minorEastAsia" w:hAnsiTheme="minorHAnsi" w:cstheme="minorBidi"/>
          <w:sz w:val="22"/>
          <w:szCs w:val="22"/>
        </w:rPr>
      </w:pPr>
      <w:r w:rsidRPr="009B3506">
        <w:t>A.8.20.2.1</w:t>
      </w:r>
      <w:r w:rsidRPr="009B3506">
        <w:rPr>
          <w:rFonts w:asciiTheme="minorHAnsi" w:eastAsiaTheme="minorEastAsia" w:hAnsiTheme="minorHAnsi" w:cstheme="minorBidi"/>
          <w:sz w:val="22"/>
          <w:szCs w:val="22"/>
        </w:rPr>
        <w:tab/>
      </w:r>
      <w:r w:rsidRPr="00432094">
        <w:rPr>
          <w:snapToGrid w:val="0"/>
        </w:rPr>
        <w:t>Test Purpose and Environment</w:t>
      </w:r>
      <w:r>
        <w:tab/>
        <w:t>2599</w:t>
      </w:r>
    </w:p>
    <w:p w:rsidR="009B3506" w:rsidRDefault="009B3506">
      <w:pPr>
        <w:pStyle w:val="TOC4"/>
        <w:rPr>
          <w:rFonts w:asciiTheme="minorHAnsi" w:eastAsiaTheme="minorEastAsia" w:hAnsiTheme="minorHAnsi" w:cstheme="minorBidi"/>
          <w:sz w:val="22"/>
          <w:szCs w:val="22"/>
        </w:rPr>
      </w:pPr>
      <w:r w:rsidRPr="009B3506">
        <w:t>A.8.20.2.2</w:t>
      </w:r>
      <w:r w:rsidRPr="009B3506">
        <w:rPr>
          <w:rFonts w:asciiTheme="minorHAnsi" w:eastAsiaTheme="minorEastAsia" w:hAnsiTheme="minorHAnsi" w:cstheme="minorBidi"/>
          <w:sz w:val="22"/>
          <w:szCs w:val="22"/>
        </w:rPr>
        <w:tab/>
      </w:r>
      <w:r w:rsidRPr="00432094">
        <w:rPr>
          <w:snapToGrid w:val="0"/>
        </w:rPr>
        <w:t>Test Requirements</w:t>
      </w:r>
      <w:r>
        <w:tab/>
        <w:t>2600</w:t>
      </w:r>
    </w:p>
    <w:p w:rsidR="009B3506" w:rsidRDefault="009B3506">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2601</w:t>
      </w:r>
    </w:p>
    <w:p w:rsidR="009B3506" w:rsidRDefault="009B3506">
      <w:pPr>
        <w:pStyle w:val="TOC4"/>
        <w:rPr>
          <w:rFonts w:asciiTheme="minorHAnsi" w:eastAsiaTheme="minorEastAsia" w:hAnsiTheme="minorHAnsi" w:cstheme="minorBidi"/>
          <w:sz w:val="22"/>
          <w:szCs w:val="22"/>
        </w:rPr>
      </w:pPr>
      <w:r w:rsidRPr="009B3506">
        <w:t>A.8.20.</w:t>
      </w:r>
      <w:r w:rsidRPr="009B3506">
        <w:rPr>
          <w:lang w:eastAsia="zh-CN"/>
        </w:rPr>
        <w:t>2A</w:t>
      </w:r>
      <w:r w:rsidRPr="009B3506">
        <w:t>.1</w:t>
      </w:r>
      <w:r w:rsidRPr="009B3506">
        <w:rPr>
          <w:rFonts w:asciiTheme="minorHAnsi" w:eastAsiaTheme="minorEastAsia" w:hAnsiTheme="minorHAnsi" w:cstheme="minorBidi"/>
          <w:sz w:val="22"/>
          <w:szCs w:val="22"/>
        </w:rPr>
        <w:tab/>
      </w:r>
      <w:r w:rsidRPr="00432094">
        <w:rPr>
          <w:snapToGrid w:val="0"/>
        </w:rPr>
        <w:t>Test Purpose and Environment</w:t>
      </w:r>
      <w:r>
        <w:tab/>
        <w:t>2601</w:t>
      </w:r>
    </w:p>
    <w:p w:rsidR="009B3506" w:rsidRDefault="009B3506">
      <w:pPr>
        <w:pStyle w:val="TOC4"/>
        <w:rPr>
          <w:rFonts w:asciiTheme="minorHAnsi" w:eastAsiaTheme="minorEastAsia" w:hAnsiTheme="minorHAnsi" w:cstheme="minorBidi"/>
          <w:sz w:val="22"/>
          <w:szCs w:val="22"/>
        </w:rPr>
      </w:pPr>
      <w:r w:rsidRPr="009B3506">
        <w:t>A.8.20.2</w:t>
      </w:r>
      <w:r w:rsidRPr="009B3506">
        <w:rPr>
          <w:lang w:eastAsia="zh-CN"/>
        </w:rPr>
        <w:t>A</w:t>
      </w:r>
      <w:r w:rsidRPr="009B3506">
        <w:t>.2</w:t>
      </w:r>
      <w:r w:rsidRPr="009B3506">
        <w:rPr>
          <w:rFonts w:asciiTheme="minorHAnsi" w:eastAsiaTheme="minorEastAsia" w:hAnsiTheme="minorHAnsi" w:cstheme="minorBidi"/>
          <w:sz w:val="22"/>
          <w:szCs w:val="22"/>
        </w:rPr>
        <w:tab/>
      </w:r>
      <w:r w:rsidRPr="00432094">
        <w:rPr>
          <w:snapToGrid w:val="0"/>
        </w:rPr>
        <w:t>Test Requirements</w:t>
      </w:r>
      <w:r>
        <w:tab/>
        <w:t>2601</w:t>
      </w:r>
    </w:p>
    <w:p w:rsidR="009B3506" w:rsidRDefault="009B3506">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2601</w:t>
      </w:r>
    </w:p>
    <w:p w:rsidR="009B3506" w:rsidRDefault="009B3506">
      <w:pPr>
        <w:pStyle w:val="TOC4"/>
        <w:rPr>
          <w:rFonts w:asciiTheme="minorHAnsi" w:eastAsiaTheme="minorEastAsia" w:hAnsiTheme="minorHAnsi" w:cstheme="minorBidi"/>
          <w:sz w:val="22"/>
          <w:szCs w:val="22"/>
        </w:rPr>
      </w:pPr>
      <w:r w:rsidRPr="009B3506">
        <w:t>A.8.20.</w:t>
      </w:r>
      <w:r w:rsidRPr="009B3506">
        <w:rPr>
          <w:lang w:eastAsia="zh-CN"/>
        </w:rPr>
        <w:t>2B</w:t>
      </w:r>
      <w:r w:rsidRPr="009B3506">
        <w:t>.1</w:t>
      </w:r>
      <w:r w:rsidRPr="009B3506">
        <w:rPr>
          <w:rFonts w:asciiTheme="minorHAnsi" w:eastAsiaTheme="minorEastAsia" w:hAnsiTheme="minorHAnsi" w:cstheme="minorBidi"/>
          <w:sz w:val="22"/>
          <w:szCs w:val="22"/>
        </w:rPr>
        <w:tab/>
      </w:r>
      <w:r w:rsidRPr="00432094">
        <w:rPr>
          <w:snapToGrid w:val="0"/>
        </w:rPr>
        <w:t>Test Purpose and Environment</w:t>
      </w:r>
      <w:r>
        <w:tab/>
        <w:t>2601</w:t>
      </w:r>
    </w:p>
    <w:p w:rsidR="009B3506" w:rsidRDefault="009B3506">
      <w:pPr>
        <w:pStyle w:val="TOC4"/>
        <w:rPr>
          <w:rFonts w:asciiTheme="minorHAnsi" w:eastAsiaTheme="minorEastAsia" w:hAnsiTheme="minorHAnsi" w:cstheme="minorBidi"/>
          <w:sz w:val="22"/>
          <w:szCs w:val="22"/>
        </w:rPr>
      </w:pPr>
      <w:r w:rsidRPr="009B3506">
        <w:t>A.8.20.2</w:t>
      </w:r>
      <w:r w:rsidRPr="009B3506">
        <w:rPr>
          <w:lang w:eastAsia="zh-CN"/>
        </w:rPr>
        <w:t>B</w:t>
      </w:r>
      <w:r w:rsidRPr="009B3506">
        <w:t>.2</w:t>
      </w:r>
      <w:r w:rsidRPr="009B3506">
        <w:rPr>
          <w:rFonts w:asciiTheme="minorHAnsi" w:eastAsiaTheme="minorEastAsia" w:hAnsiTheme="minorHAnsi" w:cstheme="minorBidi"/>
          <w:sz w:val="22"/>
          <w:szCs w:val="22"/>
        </w:rPr>
        <w:tab/>
      </w:r>
      <w:r w:rsidRPr="00432094">
        <w:rPr>
          <w:snapToGrid w:val="0"/>
        </w:rPr>
        <w:t>Test Requirements</w:t>
      </w:r>
      <w:r>
        <w:tab/>
        <w:t>2604</w:t>
      </w:r>
    </w:p>
    <w:p w:rsidR="009B3506" w:rsidRDefault="009B3506">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2604</w:t>
      </w:r>
    </w:p>
    <w:p w:rsidR="009B3506" w:rsidRDefault="009B3506">
      <w:pPr>
        <w:pStyle w:val="TOC4"/>
        <w:rPr>
          <w:rFonts w:asciiTheme="minorHAnsi" w:eastAsiaTheme="minorEastAsia" w:hAnsiTheme="minorHAnsi" w:cstheme="minorBidi"/>
          <w:sz w:val="22"/>
          <w:szCs w:val="22"/>
        </w:rPr>
      </w:pPr>
      <w:r w:rsidRPr="009B3506">
        <w:t>A.8.20.3.1</w:t>
      </w:r>
      <w:r w:rsidRPr="009B3506">
        <w:rPr>
          <w:rFonts w:asciiTheme="minorHAnsi" w:eastAsiaTheme="minorEastAsia" w:hAnsiTheme="minorHAnsi" w:cstheme="minorBidi"/>
          <w:sz w:val="22"/>
          <w:szCs w:val="22"/>
        </w:rPr>
        <w:tab/>
      </w:r>
      <w:r w:rsidRPr="00432094">
        <w:rPr>
          <w:snapToGrid w:val="0"/>
        </w:rPr>
        <w:t>Test Purpose and Environment</w:t>
      </w:r>
      <w:r>
        <w:tab/>
        <w:t>2604</w:t>
      </w:r>
    </w:p>
    <w:p w:rsidR="009B3506" w:rsidRDefault="009B3506">
      <w:pPr>
        <w:pStyle w:val="TOC4"/>
        <w:rPr>
          <w:rFonts w:asciiTheme="minorHAnsi" w:eastAsiaTheme="minorEastAsia" w:hAnsiTheme="minorHAnsi" w:cstheme="minorBidi"/>
          <w:sz w:val="22"/>
          <w:szCs w:val="22"/>
        </w:rPr>
      </w:pPr>
      <w:r w:rsidRPr="009B3506">
        <w:t>A.8.20.3.2</w:t>
      </w:r>
      <w:r w:rsidRPr="009B3506">
        <w:rPr>
          <w:rFonts w:asciiTheme="minorHAnsi" w:eastAsiaTheme="minorEastAsia" w:hAnsiTheme="minorHAnsi" w:cstheme="minorBidi"/>
          <w:sz w:val="22"/>
          <w:szCs w:val="22"/>
        </w:rPr>
        <w:tab/>
      </w:r>
      <w:r w:rsidRPr="00432094">
        <w:rPr>
          <w:snapToGrid w:val="0"/>
        </w:rPr>
        <w:t>Test Requirements</w:t>
      </w:r>
      <w:r>
        <w:tab/>
        <w:t>2606</w:t>
      </w:r>
    </w:p>
    <w:p w:rsidR="009B3506" w:rsidRDefault="009B3506">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2606</w:t>
      </w:r>
    </w:p>
    <w:p w:rsidR="009B3506" w:rsidRDefault="009B3506">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2606</w:t>
      </w:r>
    </w:p>
    <w:p w:rsidR="009B3506" w:rsidRDefault="009B3506">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2606</w:t>
      </w:r>
    </w:p>
    <w:p w:rsidR="009B3506" w:rsidRDefault="009B3506">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2608</w:t>
      </w:r>
    </w:p>
    <w:p w:rsidR="009B3506" w:rsidRDefault="009B3506">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2608</w:t>
      </w:r>
    </w:p>
    <w:p w:rsidR="009B3506" w:rsidRDefault="009B3506">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2608</w:t>
      </w:r>
    </w:p>
    <w:p w:rsidR="009B3506" w:rsidRDefault="009B3506">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2608</w:t>
      </w:r>
    </w:p>
    <w:p w:rsidR="009B3506" w:rsidRDefault="009B3506">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2608</w:t>
      </w:r>
    </w:p>
    <w:p w:rsidR="009B3506" w:rsidRDefault="009B3506">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2608</w:t>
      </w:r>
    </w:p>
    <w:p w:rsidR="009B3506" w:rsidRDefault="009B3506">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2608</w:t>
      </w:r>
    </w:p>
    <w:p w:rsidR="009B3506" w:rsidRDefault="009B3506">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2609</w:t>
      </w:r>
    </w:p>
    <w:p w:rsidR="009B3506" w:rsidRDefault="009B3506">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2609</w:t>
      </w:r>
    </w:p>
    <w:p w:rsidR="009B3506" w:rsidRDefault="009B3506">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2609</w:t>
      </w:r>
    </w:p>
    <w:p w:rsidR="009B3506" w:rsidRDefault="009B3506">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2611</w:t>
      </w:r>
    </w:p>
    <w:p w:rsidR="009B3506" w:rsidRDefault="009B3506">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2611</w:t>
      </w:r>
    </w:p>
    <w:p w:rsidR="009B3506" w:rsidRDefault="009B3506">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2611</w:t>
      </w:r>
    </w:p>
    <w:p w:rsidR="009B3506" w:rsidRDefault="009B3506">
      <w:pPr>
        <w:pStyle w:val="TOC4"/>
        <w:rPr>
          <w:rFonts w:asciiTheme="minorHAnsi" w:eastAsiaTheme="minorEastAsia" w:hAnsiTheme="minorHAnsi" w:cstheme="minorBidi"/>
          <w:sz w:val="22"/>
          <w:szCs w:val="22"/>
        </w:rPr>
      </w:pPr>
      <w:r w:rsidRPr="009B3506">
        <w:t>A.8.21.1</w:t>
      </w:r>
      <w:r w:rsidRPr="009B3506">
        <w:rPr>
          <w:rFonts w:asciiTheme="minorHAnsi" w:eastAsiaTheme="minorEastAsia" w:hAnsiTheme="minorHAnsi"/>
          <w:sz w:val="22"/>
          <w:szCs w:val="22"/>
        </w:rPr>
        <w:tab/>
      </w:r>
      <w:r w:rsidRPr="00432094">
        <w:rPr>
          <w:rFonts w:cs="v4.2.0"/>
        </w:rPr>
        <w:t>Test Purpose and Environment</w:t>
      </w:r>
      <w:r>
        <w:tab/>
        <w:t>2611</w:t>
      </w:r>
    </w:p>
    <w:p w:rsidR="009B3506" w:rsidRDefault="009B3506">
      <w:pPr>
        <w:pStyle w:val="TOC3"/>
        <w:rPr>
          <w:rFonts w:asciiTheme="minorHAnsi" w:eastAsiaTheme="minorEastAsia" w:hAnsiTheme="minorHAnsi" w:cstheme="minorBidi"/>
          <w:sz w:val="22"/>
          <w:szCs w:val="22"/>
        </w:rPr>
      </w:pPr>
      <w:r>
        <w:t>A.8.21.2 Test Requirements</w:t>
      </w:r>
      <w:r>
        <w:tab/>
        <w:t>2615</w:t>
      </w:r>
    </w:p>
    <w:p w:rsidR="009B3506" w:rsidRDefault="009B3506">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2615</w:t>
      </w:r>
    </w:p>
    <w:p w:rsidR="009B3506" w:rsidRDefault="009B3506">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2615</w:t>
      </w:r>
    </w:p>
    <w:p w:rsidR="009B3506" w:rsidRDefault="009B3506">
      <w:pPr>
        <w:pStyle w:val="TOC4"/>
        <w:rPr>
          <w:rFonts w:asciiTheme="minorHAnsi" w:eastAsiaTheme="minorEastAsia" w:hAnsiTheme="minorHAnsi" w:cstheme="minorBidi"/>
          <w:sz w:val="22"/>
          <w:szCs w:val="22"/>
        </w:rPr>
      </w:pPr>
      <w:r w:rsidRPr="009B3506">
        <w:t>A.8.22.1.</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2615</w:t>
      </w:r>
    </w:p>
    <w:p w:rsidR="009B3506" w:rsidRDefault="009B3506">
      <w:pPr>
        <w:pStyle w:val="TOC4"/>
        <w:rPr>
          <w:rFonts w:asciiTheme="minorHAnsi" w:eastAsiaTheme="minorEastAsia" w:hAnsiTheme="minorHAnsi" w:cstheme="minorBidi"/>
          <w:sz w:val="22"/>
          <w:szCs w:val="22"/>
        </w:rPr>
      </w:pPr>
      <w:r w:rsidRPr="009B3506">
        <w:t>A.8.22.1.2</w:t>
      </w:r>
      <w:r w:rsidRPr="009B3506">
        <w:rPr>
          <w:rFonts w:asciiTheme="minorHAnsi" w:eastAsiaTheme="minorEastAsia" w:hAnsiTheme="minorHAnsi" w:cstheme="minorBidi"/>
          <w:sz w:val="22"/>
          <w:szCs w:val="22"/>
        </w:rPr>
        <w:tab/>
      </w:r>
      <w:r w:rsidRPr="00432094">
        <w:rPr>
          <w:snapToGrid w:val="0"/>
        </w:rPr>
        <w:t>Test Requirements</w:t>
      </w:r>
      <w:r>
        <w:tab/>
        <w:t>2618</w:t>
      </w:r>
    </w:p>
    <w:p w:rsidR="009B3506" w:rsidRDefault="009B3506">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2618</w:t>
      </w:r>
    </w:p>
    <w:p w:rsidR="009B3506" w:rsidRDefault="009B3506">
      <w:pPr>
        <w:pStyle w:val="TOC4"/>
        <w:rPr>
          <w:rFonts w:asciiTheme="minorHAnsi" w:eastAsiaTheme="minorEastAsia" w:hAnsiTheme="minorHAnsi" w:cstheme="minorBidi"/>
          <w:sz w:val="22"/>
          <w:szCs w:val="22"/>
        </w:rPr>
      </w:pPr>
      <w:r w:rsidRPr="009B3506">
        <w:t>A.8.22.2.</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2618</w:t>
      </w:r>
    </w:p>
    <w:p w:rsidR="009B3506" w:rsidRDefault="009B3506">
      <w:pPr>
        <w:pStyle w:val="TOC4"/>
        <w:rPr>
          <w:rFonts w:asciiTheme="minorHAnsi" w:eastAsiaTheme="minorEastAsia" w:hAnsiTheme="minorHAnsi" w:cstheme="minorBidi"/>
          <w:sz w:val="22"/>
          <w:szCs w:val="22"/>
        </w:rPr>
      </w:pPr>
      <w:r w:rsidRPr="009B3506">
        <w:t>A.8.22.2.2</w:t>
      </w:r>
      <w:r w:rsidRPr="009B3506">
        <w:rPr>
          <w:rFonts w:asciiTheme="minorHAnsi" w:eastAsiaTheme="minorEastAsia" w:hAnsiTheme="minorHAnsi" w:cstheme="minorBidi"/>
          <w:sz w:val="22"/>
          <w:szCs w:val="22"/>
        </w:rPr>
        <w:tab/>
      </w:r>
      <w:r w:rsidRPr="00432094">
        <w:rPr>
          <w:snapToGrid w:val="0"/>
        </w:rPr>
        <w:t>Test Requirements</w:t>
      </w:r>
      <w:r>
        <w:tab/>
        <w:t>2621</w:t>
      </w:r>
    </w:p>
    <w:p w:rsidR="009B3506" w:rsidRDefault="009B3506">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2621</w:t>
      </w:r>
    </w:p>
    <w:p w:rsidR="009B3506" w:rsidRDefault="009B3506">
      <w:pPr>
        <w:pStyle w:val="TOC4"/>
        <w:rPr>
          <w:rFonts w:asciiTheme="minorHAnsi" w:eastAsiaTheme="minorEastAsia" w:hAnsiTheme="minorHAnsi" w:cstheme="minorBidi"/>
          <w:sz w:val="22"/>
          <w:szCs w:val="22"/>
        </w:rPr>
      </w:pPr>
      <w:r w:rsidRPr="009B3506">
        <w:t>A.8.22.</w:t>
      </w:r>
      <w:r w:rsidRPr="009B3506">
        <w:rPr>
          <w:lang w:eastAsia="zh-CN"/>
        </w:rPr>
        <w:t>3</w:t>
      </w:r>
      <w:r w:rsidRPr="009B3506">
        <w:t>.</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2621</w:t>
      </w:r>
    </w:p>
    <w:p w:rsidR="009B3506" w:rsidRDefault="009B3506">
      <w:pPr>
        <w:pStyle w:val="TOC4"/>
        <w:rPr>
          <w:rFonts w:asciiTheme="minorHAnsi" w:eastAsiaTheme="minorEastAsia" w:hAnsiTheme="minorHAnsi" w:cstheme="minorBidi"/>
          <w:sz w:val="22"/>
          <w:szCs w:val="22"/>
        </w:rPr>
      </w:pPr>
      <w:r w:rsidRPr="009B3506">
        <w:t>A.8.22.</w:t>
      </w:r>
      <w:r w:rsidRPr="009B3506">
        <w:rPr>
          <w:lang w:eastAsia="zh-CN"/>
        </w:rPr>
        <w:t>3</w:t>
      </w:r>
      <w:r w:rsidRPr="009B3506">
        <w:t>.2</w:t>
      </w:r>
      <w:r w:rsidRPr="009B3506">
        <w:rPr>
          <w:rFonts w:asciiTheme="minorHAnsi" w:eastAsiaTheme="minorEastAsia" w:hAnsiTheme="minorHAnsi" w:cstheme="minorBidi"/>
          <w:sz w:val="22"/>
          <w:szCs w:val="22"/>
        </w:rPr>
        <w:tab/>
      </w:r>
      <w:r w:rsidRPr="00432094">
        <w:rPr>
          <w:snapToGrid w:val="0"/>
        </w:rPr>
        <w:t>Test Requirements</w:t>
      </w:r>
      <w:r>
        <w:tab/>
        <w:t>2624</w:t>
      </w:r>
    </w:p>
    <w:p w:rsidR="009B3506" w:rsidRDefault="009B3506">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2624</w:t>
      </w:r>
    </w:p>
    <w:p w:rsidR="009B3506" w:rsidRDefault="009B3506">
      <w:pPr>
        <w:pStyle w:val="TOC4"/>
        <w:rPr>
          <w:rFonts w:asciiTheme="minorHAnsi" w:eastAsiaTheme="minorEastAsia" w:hAnsiTheme="minorHAnsi" w:cstheme="minorBidi"/>
          <w:sz w:val="22"/>
          <w:szCs w:val="22"/>
        </w:rPr>
      </w:pPr>
      <w:r w:rsidRPr="009B3506">
        <w:t>A.8.22.</w:t>
      </w:r>
      <w:r w:rsidRPr="009B3506">
        <w:rPr>
          <w:lang w:eastAsia="zh-CN"/>
        </w:rPr>
        <w:t>4</w:t>
      </w:r>
      <w:r w:rsidRPr="009B3506">
        <w:t>.</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2624</w:t>
      </w:r>
    </w:p>
    <w:p w:rsidR="009B3506" w:rsidRDefault="009B3506">
      <w:pPr>
        <w:pStyle w:val="TOC4"/>
        <w:rPr>
          <w:rFonts w:asciiTheme="minorHAnsi" w:eastAsiaTheme="minorEastAsia" w:hAnsiTheme="minorHAnsi" w:cstheme="minorBidi"/>
          <w:sz w:val="22"/>
          <w:szCs w:val="22"/>
        </w:rPr>
      </w:pPr>
      <w:r w:rsidRPr="009B3506">
        <w:t>A.8.22.</w:t>
      </w:r>
      <w:r w:rsidRPr="009B3506">
        <w:rPr>
          <w:lang w:eastAsia="zh-CN"/>
        </w:rPr>
        <w:t>4</w:t>
      </w:r>
      <w:r w:rsidRPr="009B3506">
        <w:t>.2</w:t>
      </w:r>
      <w:r w:rsidRPr="009B3506">
        <w:rPr>
          <w:rFonts w:asciiTheme="minorHAnsi" w:eastAsiaTheme="minorEastAsia" w:hAnsiTheme="minorHAnsi" w:cstheme="minorBidi"/>
          <w:sz w:val="22"/>
          <w:szCs w:val="22"/>
        </w:rPr>
        <w:tab/>
      </w:r>
      <w:r w:rsidRPr="00432094">
        <w:rPr>
          <w:snapToGrid w:val="0"/>
        </w:rPr>
        <w:t>Test Requirements</w:t>
      </w:r>
      <w:r>
        <w:tab/>
        <w:t>2627</w:t>
      </w:r>
    </w:p>
    <w:p w:rsidR="009B3506" w:rsidRDefault="009B3506">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432094">
        <w:rPr>
          <w:rFonts w:cs="v4.2.0"/>
        </w:rPr>
        <w:t>in DRX based on</w:t>
      </w:r>
      <w:r>
        <w:t xml:space="preserve"> CSI-RS based discovery signal</w:t>
      </w:r>
      <w:r>
        <w:tab/>
        <w:t>2627</w:t>
      </w:r>
    </w:p>
    <w:p w:rsidR="009B3506" w:rsidRDefault="009B3506">
      <w:pPr>
        <w:pStyle w:val="TOC4"/>
        <w:rPr>
          <w:rFonts w:asciiTheme="minorHAnsi" w:eastAsiaTheme="minorEastAsia" w:hAnsiTheme="minorHAnsi" w:cstheme="minorBidi"/>
          <w:sz w:val="22"/>
          <w:szCs w:val="22"/>
        </w:rPr>
      </w:pPr>
      <w:r w:rsidRPr="009B3506">
        <w:t>A.8.22.5.1</w:t>
      </w:r>
      <w:r w:rsidRPr="009B3506">
        <w:rPr>
          <w:rFonts w:asciiTheme="minorHAnsi" w:eastAsiaTheme="minorEastAsia" w:hAnsiTheme="minorHAnsi" w:cstheme="minorBidi"/>
          <w:sz w:val="22"/>
          <w:szCs w:val="22"/>
        </w:rPr>
        <w:tab/>
      </w:r>
      <w:r w:rsidRPr="00432094">
        <w:rPr>
          <w:snapToGrid w:val="0"/>
        </w:rPr>
        <w:t>Test Purpose and Environment</w:t>
      </w:r>
      <w:r>
        <w:tab/>
        <w:t>2627</w:t>
      </w:r>
    </w:p>
    <w:p w:rsidR="009B3506" w:rsidRDefault="009B3506">
      <w:pPr>
        <w:pStyle w:val="TOC4"/>
        <w:rPr>
          <w:rFonts w:asciiTheme="minorHAnsi" w:eastAsiaTheme="minorEastAsia" w:hAnsiTheme="minorHAnsi" w:cstheme="minorBidi"/>
          <w:sz w:val="22"/>
          <w:szCs w:val="22"/>
        </w:rPr>
      </w:pPr>
      <w:r w:rsidRPr="009B3506">
        <w:t>A.8.22.5.2</w:t>
      </w:r>
      <w:r w:rsidRPr="009B3506">
        <w:rPr>
          <w:rFonts w:asciiTheme="minorHAnsi" w:eastAsiaTheme="minorEastAsia" w:hAnsiTheme="minorHAnsi" w:cstheme="minorBidi"/>
          <w:sz w:val="22"/>
          <w:szCs w:val="22"/>
        </w:rPr>
        <w:tab/>
      </w:r>
      <w:r w:rsidRPr="00432094">
        <w:rPr>
          <w:snapToGrid w:val="0"/>
        </w:rPr>
        <w:t>Test Requirements</w:t>
      </w:r>
      <w:r>
        <w:tab/>
        <w:t>2630</w:t>
      </w:r>
    </w:p>
    <w:p w:rsidR="009B3506" w:rsidRDefault="009B3506">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432094">
        <w:rPr>
          <w:rFonts w:cs="v4.2.0"/>
        </w:rPr>
        <w:t>in DRX based on</w:t>
      </w:r>
      <w:r>
        <w:t xml:space="preserve"> CSI-RS based discovery signal</w:t>
      </w:r>
      <w:r>
        <w:tab/>
        <w:t>2630</w:t>
      </w:r>
    </w:p>
    <w:p w:rsidR="009B3506" w:rsidRDefault="009B3506">
      <w:pPr>
        <w:pStyle w:val="TOC4"/>
        <w:rPr>
          <w:rFonts w:asciiTheme="minorHAnsi" w:eastAsiaTheme="minorEastAsia" w:hAnsiTheme="minorHAnsi" w:cstheme="minorBidi"/>
          <w:sz w:val="22"/>
          <w:szCs w:val="22"/>
        </w:rPr>
      </w:pPr>
      <w:r w:rsidRPr="009B3506">
        <w:t>A.8.22.6.1</w:t>
      </w:r>
      <w:r w:rsidRPr="009B3506">
        <w:rPr>
          <w:rFonts w:asciiTheme="minorHAnsi" w:eastAsiaTheme="minorEastAsia" w:hAnsiTheme="minorHAnsi" w:cstheme="minorBidi"/>
          <w:sz w:val="22"/>
          <w:szCs w:val="22"/>
        </w:rPr>
        <w:tab/>
      </w:r>
      <w:r w:rsidRPr="00432094">
        <w:rPr>
          <w:snapToGrid w:val="0"/>
        </w:rPr>
        <w:t>Test Purpose and Environment</w:t>
      </w:r>
      <w:r>
        <w:tab/>
        <w:t>2630</w:t>
      </w:r>
    </w:p>
    <w:p w:rsidR="009B3506" w:rsidRDefault="009B3506">
      <w:pPr>
        <w:pStyle w:val="TOC4"/>
        <w:rPr>
          <w:rFonts w:asciiTheme="minorHAnsi" w:eastAsiaTheme="minorEastAsia" w:hAnsiTheme="minorHAnsi" w:cstheme="minorBidi"/>
          <w:sz w:val="22"/>
          <w:szCs w:val="22"/>
        </w:rPr>
      </w:pPr>
      <w:r w:rsidRPr="009B3506">
        <w:t>A.8.22.6.2</w:t>
      </w:r>
      <w:r w:rsidRPr="009B3506">
        <w:rPr>
          <w:rFonts w:asciiTheme="minorHAnsi" w:eastAsiaTheme="minorEastAsia" w:hAnsiTheme="minorHAnsi"/>
          <w:sz w:val="22"/>
          <w:szCs w:val="22"/>
        </w:rPr>
        <w:tab/>
      </w:r>
      <w:r w:rsidRPr="00432094">
        <w:rPr>
          <w:rFonts w:cs="v4.2.0"/>
          <w:snapToGrid w:val="0"/>
        </w:rPr>
        <w:t>Test Requirements</w:t>
      </w:r>
      <w:r>
        <w:tab/>
        <w:t>2633</w:t>
      </w:r>
    </w:p>
    <w:p w:rsidR="009B3506" w:rsidRDefault="009B3506">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432094">
        <w:rPr>
          <w:bCs/>
        </w:rPr>
        <w:t xml:space="preserve"> CSI-RS based discovery signal</w:t>
      </w:r>
      <w:r>
        <w:tab/>
        <w:t>2633</w:t>
      </w:r>
    </w:p>
    <w:p w:rsidR="009B3506" w:rsidRDefault="009B3506">
      <w:pPr>
        <w:pStyle w:val="TOC4"/>
        <w:rPr>
          <w:rFonts w:asciiTheme="minorHAnsi" w:eastAsiaTheme="minorEastAsia" w:hAnsiTheme="minorHAnsi" w:cstheme="minorBidi"/>
          <w:sz w:val="22"/>
          <w:szCs w:val="22"/>
        </w:rPr>
      </w:pPr>
      <w:r w:rsidRPr="009B3506">
        <w:t>A.8.22.7.1</w:t>
      </w:r>
      <w:r w:rsidRPr="009B3506">
        <w:rPr>
          <w:rFonts w:asciiTheme="minorHAnsi" w:eastAsiaTheme="minorEastAsia" w:hAnsiTheme="minorHAnsi" w:cstheme="minorBidi"/>
          <w:sz w:val="22"/>
          <w:szCs w:val="22"/>
        </w:rPr>
        <w:tab/>
      </w:r>
      <w:r w:rsidRPr="00432094">
        <w:rPr>
          <w:snapToGrid w:val="0"/>
        </w:rPr>
        <w:t>Test Purpose and Environment</w:t>
      </w:r>
      <w:r>
        <w:tab/>
        <w:t>2633</w:t>
      </w:r>
    </w:p>
    <w:p w:rsidR="009B3506" w:rsidRDefault="009B3506">
      <w:pPr>
        <w:pStyle w:val="TOC4"/>
        <w:rPr>
          <w:rFonts w:asciiTheme="minorHAnsi" w:eastAsiaTheme="minorEastAsia" w:hAnsiTheme="minorHAnsi" w:cstheme="minorBidi"/>
          <w:sz w:val="22"/>
          <w:szCs w:val="22"/>
        </w:rPr>
      </w:pPr>
      <w:r w:rsidRPr="009B3506">
        <w:t>A.8.22.7.2</w:t>
      </w:r>
      <w:r w:rsidRPr="009B3506">
        <w:rPr>
          <w:rFonts w:asciiTheme="minorHAnsi" w:eastAsiaTheme="minorEastAsia" w:hAnsiTheme="minorHAnsi" w:cstheme="minorBidi"/>
          <w:sz w:val="22"/>
          <w:szCs w:val="22"/>
        </w:rPr>
        <w:tab/>
      </w:r>
      <w:r w:rsidRPr="00432094">
        <w:rPr>
          <w:snapToGrid w:val="0"/>
        </w:rPr>
        <w:t>Test Requirements</w:t>
      </w:r>
      <w:r>
        <w:tab/>
        <w:t>2636</w:t>
      </w:r>
    </w:p>
    <w:p w:rsidR="009B3506" w:rsidRDefault="009B3506">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432094">
        <w:rPr>
          <w:bCs/>
        </w:rPr>
        <w:t>E-UTRAN TDD-TDD inter-frequency event triggered reporting under fading propagation condition in DRX based on CSI-RS based discovery signal</w:t>
      </w:r>
      <w:r>
        <w:tab/>
        <w:t>2636</w:t>
      </w:r>
    </w:p>
    <w:p w:rsidR="009B3506" w:rsidRDefault="009B3506">
      <w:pPr>
        <w:pStyle w:val="TOC4"/>
        <w:rPr>
          <w:rFonts w:asciiTheme="minorHAnsi" w:eastAsiaTheme="minorEastAsia" w:hAnsiTheme="minorHAnsi" w:cstheme="minorBidi"/>
          <w:sz w:val="22"/>
          <w:szCs w:val="22"/>
        </w:rPr>
      </w:pPr>
      <w:r w:rsidRPr="009B3506">
        <w:t>A.8.22.8.1</w:t>
      </w:r>
      <w:r w:rsidRPr="009B3506">
        <w:rPr>
          <w:rFonts w:asciiTheme="minorHAnsi" w:eastAsiaTheme="minorEastAsia" w:hAnsiTheme="minorHAnsi"/>
          <w:sz w:val="22"/>
          <w:szCs w:val="22"/>
        </w:rPr>
        <w:tab/>
      </w:r>
      <w:r w:rsidRPr="00432094">
        <w:rPr>
          <w:rFonts w:cs="v4.2.0"/>
          <w:snapToGrid w:val="0"/>
        </w:rPr>
        <w:t>Test Purpose and Environment</w:t>
      </w:r>
      <w:r>
        <w:tab/>
        <w:t>2636</w:t>
      </w:r>
    </w:p>
    <w:p w:rsidR="009B3506" w:rsidRDefault="009B3506">
      <w:pPr>
        <w:pStyle w:val="TOC4"/>
        <w:rPr>
          <w:rFonts w:asciiTheme="minorHAnsi" w:eastAsiaTheme="minorEastAsia" w:hAnsiTheme="minorHAnsi" w:cstheme="minorBidi"/>
          <w:sz w:val="22"/>
          <w:szCs w:val="22"/>
        </w:rPr>
      </w:pPr>
      <w:r w:rsidRPr="009B3506">
        <w:t>A.8.22.8.2</w:t>
      </w:r>
      <w:r w:rsidRPr="009B3506">
        <w:rPr>
          <w:rFonts w:asciiTheme="minorHAnsi" w:eastAsiaTheme="minorEastAsia" w:hAnsiTheme="minorHAnsi" w:cstheme="minorBidi"/>
          <w:sz w:val="22"/>
          <w:szCs w:val="22"/>
        </w:rPr>
        <w:tab/>
      </w:r>
      <w:r w:rsidRPr="00432094">
        <w:rPr>
          <w:snapToGrid w:val="0"/>
        </w:rPr>
        <w:t>Test Requirements</w:t>
      </w:r>
      <w:r>
        <w:tab/>
        <w:t>2639</w:t>
      </w:r>
    </w:p>
    <w:p w:rsidR="009B3506" w:rsidRDefault="009B3506">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2639</w:t>
      </w:r>
    </w:p>
    <w:p w:rsidR="009B3506" w:rsidRDefault="009B3506">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2639</w:t>
      </w:r>
    </w:p>
    <w:p w:rsidR="009B3506" w:rsidRDefault="009B3506">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2641</w:t>
      </w:r>
    </w:p>
    <w:p w:rsidR="009B3506" w:rsidRDefault="009B3506">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2642</w:t>
      </w:r>
    </w:p>
    <w:p w:rsidR="009B3506" w:rsidRDefault="009B3506">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2642</w:t>
      </w:r>
    </w:p>
    <w:p w:rsidR="009B3506" w:rsidRDefault="009B3506">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2644</w:t>
      </w:r>
    </w:p>
    <w:p w:rsidR="009B3506" w:rsidRDefault="009B3506">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432094">
        <w:rPr>
          <w:bCs/>
        </w:rPr>
        <w:t>E-UTRAN FDD event triggered reporting under deactivated SCell in non-DRX based on CSI-RS based discovery signal</w:t>
      </w:r>
      <w:r>
        <w:tab/>
        <w:t>2645</w:t>
      </w:r>
    </w:p>
    <w:p w:rsidR="009B3506" w:rsidRDefault="009B3506">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2645</w:t>
      </w:r>
    </w:p>
    <w:p w:rsidR="009B3506" w:rsidRDefault="009B3506">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2647</w:t>
      </w:r>
    </w:p>
    <w:p w:rsidR="009B3506" w:rsidRDefault="009B3506">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432094">
        <w:rPr>
          <w:bCs/>
        </w:rPr>
        <w:t>E-UTRAN TDD event triggered reporting under deactivated SCell in non-DRX based on CSI-RS based discovery signal</w:t>
      </w:r>
      <w:r>
        <w:tab/>
        <w:t>2647</w:t>
      </w:r>
    </w:p>
    <w:p w:rsidR="009B3506" w:rsidRDefault="009B3506">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2647</w:t>
      </w:r>
    </w:p>
    <w:p w:rsidR="009B3506" w:rsidRDefault="009B3506">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2650</w:t>
      </w:r>
    </w:p>
    <w:p w:rsidR="009B3506" w:rsidRDefault="009B3506">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2650</w:t>
      </w:r>
    </w:p>
    <w:p w:rsidR="009B3506" w:rsidRDefault="009B3506">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2650</w:t>
      </w:r>
    </w:p>
    <w:p w:rsidR="009B3506" w:rsidRDefault="009B3506">
      <w:pPr>
        <w:pStyle w:val="TOC4"/>
        <w:rPr>
          <w:rFonts w:asciiTheme="minorHAnsi" w:eastAsiaTheme="minorEastAsia" w:hAnsiTheme="minorHAnsi" w:cstheme="minorBidi"/>
          <w:sz w:val="22"/>
          <w:szCs w:val="22"/>
        </w:rPr>
      </w:pPr>
      <w:r w:rsidRPr="009B3506">
        <w:t>A.8.23.1.1</w:t>
      </w:r>
      <w:r w:rsidRPr="009B3506">
        <w:rPr>
          <w:rFonts w:asciiTheme="minorHAnsi" w:eastAsiaTheme="minorEastAsia" w:hAnsiTheme="minorHAnsi" w:cstheme="minorBidi"/>
          <w:sz w:val="22"/>
          <w:szCs w:val="22"/>
        </w:rPr>
        <w:tab/>
      </w:r>
      <w:r w:rsidRPr="00432094">
        <w:rPr>
          <w:snapToGrid w:val="0"/>
        </w:rPr>
        <w:t>Test Purpose and Environment</w:t>
      </w:r>
      <w:r>
        <w:tab/>
        <w:t>2650</w:t>
      </w:r>
    </w:p>
    <w:p w:rsidR="009B3506" w:rsidRDefault="009B3506">
      <w:pPr>
        <w:pStyle w:val="TOC4"/>
        <w:rPr>
          <w:rFonts w:asciiTheme="minorHAnsi" w:eastAsiaTheme="minorEastAsia" w:hAnsiTheme="minorHAnsi" w:cstheme="minorBidi"/>
          <w:sz w:val="22"/>
          <w:szCs w:val="22"/>
        </w:rPr>
      </w:pPr>
      <w:r w:rsidRPr="009B3506">
        <w:t>A.8.23.1.2</w:t>
      </w:r>
      <w:r w:rsidRPr="009B3506">
        <w:rPr>
          <w:rFonts w:asciiTheme="minorHAnsi" w:eastAsiaTheme="minorEastAsia" w:hAnsiTheme="minorHAnsi" w:cstheme="minorBidi"/>
          <w:sz w:val="22"/>
          <w:szCs w:val="22"/>
        </w:rPr>
        <w:tab/>
      </w:r>
      <w:r w:rsidRPr="00432094">
        <w:rPr>
          <w:snapToGrid w:val="0"/>
        </w:rPr>
        <w:t>Test Requirements</w:t>
      </w:r>
      <w:r>
        <w:tab/>
        <w:t>2653</w:t>
      </w:r>
    </w:p>
    <w:p w:rsidR="009B3506" w:rsidRDefault="009B3506">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2653</w:t>
      </w:r>
    </w:p>
    <w:p w:rsidR="009B3506" w:rsidRDefault="009B3506">
      <w:pPr>
        <w:pStyle w:val="TOC4"/>
        <w:rPr>
          <w:rFonts w:asciiTheme="minorHAnsi" w:eastAsiaTheme="minorEastAsia" w:hAnsiTheme="minorHAnsi" w:cstheme="minorBidi"/>
          <w:sz w:val="22"/>
          <w:szCs w:val="22"/>
        </w:rPr>
      </w:pPr>
      <w:r w:rsidRPr="009B3506">
        <w:t>A.8.23.2.1</w:t>
      </w:r>
      <w:r w:rsidRPr="009B3506">
        <w:rPr>
          <w:rFonts w:asciiTheme="minorHAnsi" w:eastAsiaTheme="minorEastAsia" w:hAnsiTheme="minorHAnsi" w:cstheme="minorBidi"/>
          <w:sz w:val="22"/>
          <w:szCs w:val="22"/>
        </w:rPr>
        <w:tab/>
      </w:r>
      <w:r w:rsidRPr="00432094">
        <w:rPr>
          <w:snapToGrid w:val="0"/>
        </w:rPr>
        <w:t>Test Purpose and Environment</w:t>
      </w:r>
      <w:r>
        <w:tab/>
        <w:t>2653</w:t>
      </w:r>
    </w:p>
    <w:p w:rsidR="009B3506" w:rsidRDefault="009B3506">
      <w:pPr>
        <w:pStyle w:val="TOC4"/>
        <w:rPr>
          <w:rFonts w:asciiTheme="minorHAnsi" w:eastAsiaTheme="minorEastAsia" w:hAnsiTheme="minorHAnsi" w:cstheme="minorBidi"/>
          <w:sz w:val="22"/>
          <w:szCs w:val="22"/>
        </w:rPr>
      </w:pPr>
      <w:r w:rsidRPr="009B3506">
        <w:t>A.8.23.2.2</w:t>
      </w:r>
      <w:r w:rsidRPr="009B3506">
        <w:rPr>
          <w:rFonts w:asciiTheme="minorHAnsi" w:eastAsiaTheme="minorEastAsia" w:hAnsiTheme="minorHAnsi" w:cstheme="minorBidi"/>
          <w:sz w:val="22"/>
          <w:szCs w:val="22"/>
        </w:rPr>
        <w:tab/>
      </w:r>
      <w:r w:rsidRPr="00432094">
        <w:rPr>
          <w:snapToGrid w:val="0"/>
        </w:rPr>
        <w:t>Test Requirements</w:t>
      </w:r>
      <w:r>
        <w:tab/>
        <w:t>2656</w:t>
      </w:r>
    </w:p>
    <w:p w:rsidR="009B3506" w:rsidRDefault="009B3506">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2656</w:t>
      </w:r>
    </w:p>
    <w:p w:rsidR="009B3506" w:rsidRDefault="009B3506">
      <w:pPr>
        <w:pStyle w:val="TOC4"/>
        <w:rPr>
          <w:rFonts w:asciiTheme="minorHAnsi" w:eastAsiaTheme="minorEastAsia" w:hAnsiTheme="minorHAnsi" w:cstheme="minorBidi"/>
          <w:sz w:val="22"/>
          <w:szCs w:val="22"/>
        </w:rPr>
      </w:pPr>
      <w:r w:rsidRPr="009B3506">
        <w:t>A.8.23.3.1</w:t>
      </w:r>
      <w:r w:rsidRPr="009B3506">
        <w:rPr>
          <w:rFonts w:asciiTheme="minorHAnsi" w:eastAsiaTheme="minorEastAsia" w:hAnsiTheme="minorHAnsi" w:cstheme="minorBidi"/>
          <w:sz w:val="22"/>
          <w:szCs w:val="22"/>
        </w:rPr>
        <w:tab/>
      </w:r>
      <w:r w:rsidRPr="00432094">
        <w:rPr>
          <w:snapToGrid w:val="0"/>
        </w:rPr>
        <w:t>Test Purpose and Environment</w:t>
      </w:r>
      <w:r>
        <w:tab/>
        <w:t>2656</w:t>
      </w:r>
    </w:p>
    <w:p w:rsidR="009B3506" w:rsidRDefault="009B3506">
      <w:pPr>
        <w:pStyle w:val="TOC4"/>
        <w:rPr>
          <w:rFonts w:asciiTheme="minorHAnsi" w:eastAsiaTheme="minorEastAsia" w:hAnsiTheme="minorHAnsi" w:cstheme="minorBidi"/>
          <w:sz w:val="22"/>
          <w:szCs w:val="22"/>
        </w:rPr>
      </w:pPr>
      <w:r w:rsidRPr="009B3506">
        <w:t>A.8.23.3.2</w:t>
      </w:r>
      <w:r w:rsidRPr="009B3506">
        <w:rPr>
          <w:rFonts w:asciiTheme="minorHAnsi" w:eastAsiaTheme="minorEastAsia" w:hAnsiTheme="minorHAnsi" w:cstheme="minorBidi"/>
          <w:sz w:val="22"/>
          <w:szCs w:val="22"/>
        </w:rPr>
        <w:tab/>
      </w:r>
      <w:r w:rsidRPr="00432094">
        <w:rPr>
          <w:snapToGrid w:val="0"/>
        </w:rPr>
        <w:t>Test Requirements</w:t>
      </w:r>
      <w:r>
        <w:tab/>
        <w:t>2659</w:t>
      </w:r>
    </w:p>
    <w:p w:rsidR="009B3506" w:rsidRDefault="009B3506">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2659</w:t>
      </w:r>
    </w:p>
    <w:p w:rsidR="009B3506" w:rsidRDefault="009B3506">
      <w:pPr>
        <w:pStyle w:val="TOC4"/>
        <w:rPr>
          <w:rFonts w:asciiTheme="minorHAnsi" w:eastAsiaTheme="minorEastAsia" w:hAnsiTheme="minorHAnsi" w:cstheme="minorBidi"/>
          <w:sz w:val="22"/>
          <w:szCs w:val="22"/>
        </w:rPr>
      </w:pPr>
      <w:r w:rsidRPr="009B3506">
        <w:t>A.8.23.4.1</w:t>
      </w:r>
      <w:r w:rsidRPr="009B3506">
        <w:rPr>
          <w:rFonts w:asciiTheme="minorHAnsi" w:eastAsiaTheme="minorEastAsia" w:hAnsiTheme="minorHAnsi" w:cstheme="minorBidi"/>
          <w:sz w:val="22"/>
          <w:szCs w:val="22"/>
        </w:rPr>
        <w:tab/>
      </w:r>
      <w:r w:rsidRPr="00432094">
        <w:rPr>
          <w:snapToGrid w:val="0"/>
        </w:rPr>
        <w:t>Test Purpose and Environment</w:t>
      </w:r>
      <w:r>
        <w:tab/>
        <w:t>2659</w:t>
      </w:r>
    </w:p>
    <w:p w:rsidR="009B3506" w:rsidRDefault="009B3506">
      <w:pPr>
        <w:pStyle w:val="TOC4"/>
        <w:rPr>
          <w:rFonts w:asciiTheme="minorHAnsi" w:eastAsiaTheme="minorEastAsia" w:hAnsiTheme="minorHAnsi" w:cstheme="minorBidi"/>
          <w:sz w:val="22"/>
          <w:szCs w:val="22"/>
        </w:rPr>
      </w:pPr>
      <w:r w:rsidRPr="009B3506">
        <w:t>A.8.23.4.2</w:t>
      </w:r>
      <w:r w:rsidRPr="009B3506">
        <w:rPr>
          <w:rFonts w:asciiTheme="minorHAnsi" w:eastAsiaTheme="minorEastAsia" w:hAnsiTheme="minorHAnsi" w:cstheme="minorBidi"/>
          <w:sz w:val="22"/>
          <w:szCs w:val="22"/>
        </w:rPr>
        <w:tab/>
      </w:r>
      <w:r w:rsidRPr="00432094">
        <w:rPr>
          <w:snapToGrid w:val="0"/>
        </w:rPr>
        <w:t>Test Requirements</w:t>
      </w:r>
      <w:r>
        <w:tab/>
        <w:t>2662</w:t>
      </w:r>
    </w:p>
    <w:p w:rsidR="009B3506" w:rsidRDefault="009B3506">
      <w:pPr>
        <w:pStyle w:val="TOC3"/>
        <w:rPr>
          <w:rFonts w:asciiTheme="minorHAnsi" w:eastAsiaTheme="minorEastAsia" w:hAnsiTheme="minorHAnsi" w:cstheme="minorBidi"/>
          <w:sz w:val="22"/>
          <w:szCs w:val="22"/>
        </w:rPr>
      </w:pPr>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2662</w:t>
      </w:r>
    </w:p>
    <w:p w:rsidR="009B3506" w:rsidRDefault="009B3506">
      <w:pPr>
        <w:pStyle w:val="TOC4"/>
        <w:rPr>
          <w:rFonts w:asciiTheme="minorHAnsi" w:eastAsiaTheme="minorEastAsia" w:hAnsiTheme="minorHAnsi" w:cstheme="minorBidi"/>
          <w:sz w:val="22"/>
          <w:szCs w:val="22"/>
        </w:rPr>
      </w:pPr>
      <w:r w:rsidRPr="009B3506">
        <w:t>A.8.23.5.1</w:t>
      </w:r>
      <w:r w:rsidRPr="009B3506">
        <w:rPr>
          <w:rFonts w:asciiTheme="minorHAnsi" w:eastAsiaTheme="minorEastAsia" w:hAnsiTheme="minorHAnsi" w:cstheme="minorBidi"/>
          <w:sz w:val="22"/>
          <w:szCs w:val="22"/>
        </w:rPr>
        <w:tab/>
      </w:r>
      <w:r w:rsidRPr="00432094">
        <w:rPr>
          <w:snapToGrid w:val="0"/>
        </w:rPr>
        <w:t>Test Purpose and Environment</w:t>
      </w:r>
      <w:r>
        <w:tab/>
        <w:t>2662</w:t>
      </w:r>
    </w:p>
    <w:p w:rsidR="009B3506" w:rsidRDefault="009B3506">
      <w:pPr>
        <w:pStyle w:val="TOC4"/>
        <w:rPr>
          <w:rFonts w:asciiTheme="minorHAnsi" w:eastAsiaTheme="minorEastAsia" w:hAnsiTheme="minorHAnsi" w:cstheme="minorBidi"/>
          <w:sz w:val="22"/>
          <w:szCs w:val="22"/>
        </w:rPr>
      </w:pPr>
      <w:r w:rsidRPr="009B3506">
        <w:t>A.8.23.5.2</w:t>
      </w:r>
      <w:r w:rsidRPr="009B3506">
        <w:rPr>
          <w:rFonts w:asciiTheme="minorHAnsi" w:eastAsiaTheme="minorEastAsia" w:hAnsiTheme="minorHAnsi" w:cstheme="minorBidi"/>
          <w:sz w:val="22"/>
          <w:szCs w:val="22"/>
        </w:rPr>
        <w:tab/>
      </w:r>
      <w:r w:rsidRPr="00432094">
        <w:rPr>
          <w:snapToGrid w:val="0"/>
        </w:rPr>
        <w:t>Test Requirements</w:t>
      </w:r>
      <w:r>
        <w:tab/>
        <w:t>2665</w:t>
      </w:r>
    </w:p>
    <w:p w:rsidR="009B3506" w:rsidRDefault="009B3506">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2665</w:t>
      </w:r>
    </w:p>
    <w:p w:rsidR="009B3506" w:rsidRDefault="009B3506">
      <w:pPr>
        <w:pStyle w:val="TOC4"/>
        <w:rPr>
          <w:rFonts w:asciiTheme="minorHAnsi" w:eastAsiaTheme="minorEastAsia" w:hAnsiTheme="minorHAnsi" w:cstheme="minorBidi"/>
          <w:sz w:val="22"/>
          <w:szCs w:val="22"/>
        </w:rPr>
      </w:pPr>
      <w:r w:rsidRPr="009B3506">
        <w:t>A.8.23.6.1</w:t>
      </w:r>
      <w:r w:rsidRPr="009B3506">
        <w:rPr>
          <w:rFonts w:asciiTheme="minorHAnsi" w:eastAsiaTheme="minorEastAsia" w:hAnsiTheme="minorHAnsi" w:cstheme="minorBidi"/>
          <w:sz w:val="22"/>
          <w:szCs w:val="22"/>
        </w:rPr>
        <w:tab/>
      </w:r>
      <w:r w:rsidRPr="00432094">
        <w:rPr>
          <w:snapToGrid w:val="0"/>
        </w:rPr>
        <w:t>Test Purpose and Environment</w:t>
      </w:r>
      <w:r>
        <w:tab/>
        <w:t>2665</w:t>
      </w:r>
    </w:p>
    <w:p w:rsidR="009B3506" w:rsidRDefault="009B3506">
      <w:pPr>
        <w:pStyle w:val="TOC4"/>
        <w:rPr>
          <w:rFonts w:asciiTheme="minorHAnsi" w:eastAsiaTheme="minorEastAsia" w:hAnsiTheme="minorHAnsi" w:cstheme="minorBidi"/>
          <w:sz w:val="22"/>
          <w:szCs w:val="22"/>
        </w:rPr>
      </w:pPr>
      <w:r w:rsidRPr="009B3506">
        <w:t>A.8.23.6.2</w:t>
      </w:r>
      <w:r w:rsidRPr="009B3506">
        <w:rPr>
          <w:rFonts w:asciiTheme="minorHAnsi" w:eastAsiaTheme="minorEastAsia" w:hAnsiTheme="minorHAnsi" w:cstheme="minorBidi"/>
          <w:sz w:val="22"/>
          <w:szCs w:val="22"/>
        </w:rPr>
        <w:tab/>
      </w:r>
      <w:r w:rsidRPr="00432094">
        <w:rPr>
          <w:snapToGrid w:val="0"/>
        </w:rPr>
        <w:t>Test Requirements</w:t>
      </w:r>
      <w:r>
        <w:tab/>
        <w:t>2668</w:t>
      </w:r>
    </w:p>
    <w:p w:rsidR="009B3506" w:rsidRDefault="009B3506">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2668</w:t>
      </w:r>
    </w:p>
    <w:p w:rsidR="009B3506" w:rsidRDefault="009B3506">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2668</w:t>
      </w:r>
    </w:p>
    <w:p w:rsidR="009B3506" w:rsidRDefault="009B3506">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2670</w:t>
      </w:r>
    </w:p>
    <w:p w:rsidR="009B3506" w:rsidRDefault="009B3506">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2671</w:t>
      </w:r>
    </w:p>
    <w:p w:rsidR="009B3506" w:rsidRDefault="009B3506">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2671</w:t>
      </w:r>
    </w:p>
    <w:p w:rsidR="009B3506" w:rsidRDefault="009B3506">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2673</w:t>
      </w:r>
    </w:p>
    <w:p w:rsidR="009B3506" w:rsidRDefault="009B3506">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2674</w:t>
      </w:r>
    </w:p>
    <w:p w:rsidR="009B3506" w:rsidRDefault="009B3506">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2674</w:t>
      </w:r>
    </w:p>
    <w:p w:rsidR="009B3506" w:rsidRDefault="009B3506">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2677</w:t>
      </w:r>
    </w:p>
    <w:p w:rsidR="009B3506" w:rsidRDefault="009B3506">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2677</w:t>
      </w:r>
    </w:p>
    <w:p w:rsidR="009B3506" w:rsidRDefault="009B3506">
      <w:pPr>
        <w:pStyle w:val="TOC4"/>
        <w:rPr>
          <w:rFonts w:asciiTheme="minorHAnsi" w:eastAsiaTheme="minorEastAsia" w:hAnsiTheme="minorHAnsi" w:cstheme="minorBidi"/>
          <w:sz w:val="22"/>
          <w:szCs w:val="22"/>
        </w:rPr>
      </w:pPr>
      <w:r w:rsidRPr="009B3506">
        <w:t>A.8.23.10.1</w:t>
      </w:r>
      <w:r w:rsidRPr="009B3506">
        <w:rPr>
          <w:rFonts w:asciiTheme="minorHAnsi" w:eastAsiaTheme="minorEastAsia" w:hAnsiTheme="minorHAnsi" w:cstheme="minorBidi"/>
          <w:sz w:val="22"/>
          <w:szCs w:val="22"/>
        </w:rPr>
        <w:tab/>
      </w:r>
      <w:r w:rsidRPr="00432094">
        <w:rPr>
          <w:snapToGrid w:val="0"/>
        </w:rPr>
        <w:t>Test Purpose and Environment</w:t>
      </w:r>
      <w:r>
        <w:tab/>
        <w:t>2677</w:t>
      </w:r>
    </w:p>
    <w:p w:rsidR="009B3506" w:rsidRDefault="009B3506">
      <w:pPr>
        <w:pStyle w:val="TOC4"/>
        <w:rPr>
          <w:rFonts w:asciiTheme="minorHAnsi" w:eastAsiaTheme="minorEastAsia" w:hAnsiTheme="minorHAnsi" w:cstheme="minorBidi"/>
          <w:sz w:val="22"/>
          <w:szCs w:val="22"/>
        </w:rPr>
      </w:pPr>
      <w:r w:rsidRPr="009B3506">
        <w:t>A.8.23.10.2</w:t>
      </w:r>
      <w:r w:rsidRPr="009B3506">
        <w:rPr>
          <w:rFonts w:asciiTheme="minorHAnsi" w:eastAsiaTheme="minorEastAsia" w:hAnsiTheme="minorHAnsi" w:cstheme="minorBidi"/>
          <w:sz w:val="22"/>
          <w:szCs w:val="22"/>
        </w:rPr>
        <w:tab/>
      </w:r>
      <w:r w:rsidRPr="00432094">
        <w:rPr>
          <w:snapToGrid w:val="0"/>
        </w:rPr>
        <w:t>Test Requirements</w:t>
      </w:r>
      <w:r>
        <w:tab/>
        <w:t>2680</w:t>
      </w:r>
    </w:p>
    <w:p w:rsidR="009B3506" w:rsidRDefault="009B3506">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2680</w:t>
      </w:r>
    </w:p>
    <w:p w:rsidR="009B3506" w:rsidRDefault="009B3506">
      <w:pPr>
        <w:pStyle w:val="TOC4"/>
        <w:rPr>
          <w:rFonts w:asciiTheme="minorHAnsi" w:eastAsiaTheme="minorEastAsia" w:hAnsiTheme="minorHAnsi" w:cstheme="minorBidi"/>
          <w:sz w:val="22"/>
          <w:szCs w:val="22"/>
        </w:rPr>
      </w:pPr>
      <w:r w:rsidRPr="009B3506">
        <w:t>A.8.23.11.1</w:t>
      </w:r>
      <w:r w:rsidRPr="009B3506">
        <w:rPr>
          <w:rFonts w:asciiTheme="minorHAnsi" w:eastAsiaTheme="minorEastAsia" w:hAnsiTheme="minorHAnsi" w:cstheme="minorBidi"/>
          <w:sz w:val="22"/>
          <w:szCs w:val="22"/>
        </w:rPr>
        <w:tab/>
      </w:r>
      <w:r w:rsidRPr="00432094">
        <w:rPr>
          <w:snapToGrid w:val="0"/>
        </w:rPr>
        <w:t>Test Purpose and Environment</w:t>
      </w:r>
      <w:r>
        <w:tab/>
        <w:t>2680</w:t>
      </w:r>
    </w:p>
    <w:p w:rsidR="009B3506" w:rsidRDefault="009B3506">
      <w:pPr>
        <w:pStyle w:val="TOC4"/>
        <w:rPr>
          <w:rFonts w:asciiTheme="minorHAnsi" w:eastAsiaTheme="minorEastAsia" w:hAnsiTheme="minorHAnsi" w:cstheme="minorBidi"/>
          <w:sz w:val="22"/>
          <w:szCs w:val="22"/>
        </w:rPr>
      </w:pPr>
      <w:r w:rsidRPr="009B3506">
        <w:t>A.8.23.11.2</w:t>
      </w:r>
      <w:r w:rsidRPr="009B3506">
        <w:rPr>
          <w:rFonts w:asciiTheme="minorHAnsi" w:eastAsiaTheme="minorEastAsia" w:hAnsiTheme="minorHAnsi" w:cstheme="minorBidi"/>
          <w:sz w:val="22"/>
          <w:szCs w:val="22"/>
        </w:rPr>
        <w:tab/>
      </w:r>
      <w:r w:rsidRPr="00432094">
        <w:rPr>
          <w:snapToGrid w:val="0"/>
        </w:rPr>
        <w:t>Test Requirements</w:t>
      </w:r>
      <w:r>
        <w:tab/>
        <w:t>2683</w:t>
      </w:r>
    </w:p>
    <w:p w:rsidR="009B3506" w:rsidRDefault="009B3506">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2683</w:t>
      </w:r>
    </w:p>
    <w:p w:rsidR="009B3506" w:rsidRDefault="009B3506">
      <w:pPr>
        <w:pStyle w:val="TOC4"/>
        <w:rPr>
          <w:rFonts w:asciiTheme="minorHAnsi" w:eastAsiaTheme="minorEastAsia" w:hAnsiTheme="minorHAnsi" w:cstheme="minorBidi"/>
          <w:sz w:val="22"/>
          <w:szCs w:val="22"/>
        </w:rPr>
      </w:pPr>
      <w:r w:rsidRPr="009B3506">
        <w:t>A.8.23.12.1</w:t>
      </w:r>
      <w:r w:rsidRPr="009B3506">
        <w:rPr>
          <w:rFonts w:asciiTheme="minorHAnsi" w:eastAsiaTheme="minorEastAsia" w:hAnsiTheme="minorHAnsi" w:cstheme="minorBidi"/>
          <w:sz w:val="22"/>
          <w:szCs w:val="22"/>
        </w:rPr>
        <w:tab/>
      </w:r>
      <w:r w:rsidRPr="00432094">
        <w:rPr>
          <w:snapToGrid w:val="0"/>
        </w:rPr>
        <w:t>Test Purpose and Environment</w:t>
      </w:r>
      <w:r>
        <w:tab/>
        <w:t>2683</w:t>
      </w:r>
    </w:p>
    <w:p w:rsidR="009B3506" w:rsidRDefault="009B3506">
      <w:pPr>
        <w:pStyle w:val="TOC4"/>
        <w:rPr>
          <w:rFonts w:asciiTheme="minorHAnsi" w:eastAsiaTheme="minorEastAsia" w:hAnsiTheme="minorHAnsi" w:cstheme="minorBidi"/>
          <w:sz w:val="22"/>
          <w:szCs w:val="22"/>
        </w:rPr>
      </w:pPr>
      <w:r w:rsidRPr="009B3506">
        <w:t>A.8.23.12.2</w:t>
      </w:r>
      <w:r w:rsidRPr="009B3506">
        <w:rPr>
          <w:rFonts w:asciiTheme="minorHAnsi" w:eastAsiaTheme="minorEastAsia" w:hAnsiTheme="minorHAnsi" w:cstheme="minorBidi"/>
          <w:sz w:val="22"/>
          <w:szCs w:val="22"/>
        </w:rPr>
        <w:tab/>
      </w:r>
      <w:r w:rsidRPr="00432094">
        <w:rPr>
          <w:snapToGrid w:val="0"/>
        </w:rPr>
        <w:t>Test Requirements</w:t>
      </w:r>
      <w:r>
        <w:tab/>
        <w:t>2686</w:t>
      </w:r>
    </w:p>
    <w:p w:rsidR="009B3506" w:rsidRDefault="009B3506">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2686</w:t>
      </w:r>
    </w:p>
    <w:p w:rsidR="009B3506" w:rsidRDefault="009B3506">
      <w:pPr>
        <w:pStyle w:val="TOC4"/>
        <w:rPr>
          <w:rFonts w:asciiTheme="minorHAnsi" w:eastAsiaTheme="minorEastAsia" w:hAnsiTheme="minorHAnsi" w:cstheme="minorBidi"/>
          <w:sz w:val="22"/>
          <w:szCs w:val="22"/>
        </w:rPr>
      </w:pPr>
      <w:r w:rsidRPr="009B3506">
        <w:t>A.8.23.13.1</w:t>
      </w:r>
      <w:r w:rsidRPr="009B3506">
        <w:rPr>
          <w:rFonts w:asciiTheme="minorHAnsi" w:eastAsiaTheme="minorEastAsia" w:hAnsiTheme="minorHAnsi" w:cstheme="minorBidi"/>
          <w:sz w:val="22"/>
          <w:szCs w:val="22"/>
        </w:rPr>
        <w:tab/>
      </w:r>
      <w:r w:rsidRPr="00432094">
        <w:rPr>
          <w:snapToGrid w:val="0"/>
        </w:rPr>
        <w:t>Test Purpose and Environment</w:t>
      </w:r>
      <w:r>
        <w:tab/>
        <w:t>2686</w:t>
      </w:r>
    </w:p>
    <w:p w:rsidR="009B3506" w:rsidRDefault="009B3506">
      <w:pPr>
        <w:pStyle w:val="TOC4"/>
        <w:rPr>
          <w:rFonts w:asciiTheme="minorHAnsi" w:eastAsiaTheme="minorEastAsia" w:hAnsiTheme="minorHAnsi" w:cstheme="minorBidi"/>
          <w:sz w:val="22"/>
          <w:szCs w:val="22"/>
        </w:rPr>
      </w:pPr>
      <w:r w:rsidRPr="009B3506">
        <w:t>A.8.23.13.2</w:t>
      </w:r>
      <w:r w:rsidRPr="009B3506">
        <w:rPr>
          <w:rFonts w:asciiTheme="minorHAnsi" w:eastAsiaTheme="minorEastAsia" w:hAnsiTheme="minorHAnsi" w:cstheme="minorBidi"/>
          <w:sz w:val="22"/>
          <w:szCs w:val="22"/>
        </w:rPr>
        <w:tab/>
      </w:r>
      <w:r w:rsidRPr="00432094">
        <w:rPr>
          <w:snapToGrid w:val="0"/>
        </w:rPr>
        <w:t>Test Requirements</w:t>
      </w:r>
      <w:r>
        <w:tab/>
        <w:t>2689</w:t>
      </w:r>
    </w:p>
    <w:p w:rsidR="009B3506" w:rsidRDefault="009B3506">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2689</w:t>
      </w:r>
    </w:p>
    <w:p w:rsidR="009B3506" w:rsidRDefault="009B3506">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2689</w:t>
      </w:r>
    </w:p>
    <w:p w:rsidR="009B3506" w:rsidRDefault="009B3506">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2692</w:t>
      </w:r>
    </w:p>
    <w:p w:rsidR="009B3506" w:rsidRDefault="009B3506">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2692</w:t>
      </w:r>
    </w:p>
    <w:p w:rsidR="009B3506" w:rsidRDefault="009B3506">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2692</w:t>
      </w:r>
    </w:p>
    <w:p w:rsidR="009B3506" w:rsidRDefault="009B3506">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2695</w:t>
      </w:r>
    </w:p>
    <w:p w:rsidR="009B3506" w:rsidRDefault="009B3506">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2695</w:t>
      </w:r>
    </w:p>
    <w:p w:rsidR="009B3506" w:rsidRDefault="009B3506">
      <w:pPr>
        <w:pStyle w:val="TOC4"/>
        <w:rPr>
          <w:rFonts w:asciiTheme="minorHAnsi" w:eastAsiaTheme="minorEastAsia" w:hAnsiTheme="minorHAnsi" w:cstheme="minorBidi"/>
          <w:sz w:val="22"/>
          <w:szCs w:val="22"/>
        </w:rPr>
      </w:pPr>
      <w:r w:rsidRPr="009B3506">
        <w:t>A.8.23.16.1</w:t>
      </w:r>
      <w:r w:rsidRPr="009B3506">
        <w:rPr>
          <w:rFonts w:asciiTheme="minorHAnsi" w:eastAsiaTheme="minorEastAsia" w:hAnsiTheme="minorHAnsi" w:cstheme="minorBidi"/>
          <w:sz w:val="22"/>
          <w:szCs w:val="22"/>
        </w:rPr>
        <w:tab/>
      </w:r>
      <w:r w:rsidRPr="00432094">
        <w:rPr>
          <w:snapToGrid w:val="0"/>
        </w:rPr>
        <w:t>Test Purpose and Environment</w:t>
      </w:r>
      <w:r>
        <w:tab/>
        <w:t>2695</w:t>
      </w:r>
    </w:p>
    <w:p w:rsidR="009B3506" w:rsidRDefault="009B3506">
      <w:pPr>
        <w:pStyle w:val="TOC4"/>
        <w:rPr>
          <w:rFonts w:asciiTheme="minorHAnsi" w:eastAsiaTheme="minorEastAsia" w:hAnsiTheme="minorHAnsi" w:cstheme="minorBidi"/>
          <w:sz w:val="22"/>
          <w:szCs w:val="22"/>
        </w:rPr>
      </w:pPr>
      <w:r w:rsidRPr="009B3506">
        <w:t>A.8.23.16.2</w:t>
      </w:r>
      <w:r w:rsidRPr="009B3506">
        <w:rPr>
          <w:rFonts w:asciiTheme="minorHAnsi" w:eastAsiaTheme="minorEastAsia" w:hAnsiTheme="minorHAnsi" w:cstheme="minorBidi"/>
          <w:sz w:val="22"/>
          <w:szCs w:val="22"/>
        </w:rPr>
        <w:tab/>
      </w:r>
      <w:r w:rsidRPr="00432094">
        <w:rPr>
          <w:snapToGrid w:val="0"/>
        </w:rPr>
        <w:t>Test Requirements</w:t>
      </w:r>
      <w:r>
        <w:tab/>
        <w:t>2696</w:t>
      </w:r>
    </w:p>
    <w:p w:rsidR="009B3506" w:rsidRDefault="009B3506">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2697</w:t>
      </w:r>
    </w:p>
    <w:p w:rsidR="009B3506" w:rsidRDefault="009B3506">
      <w:pPr>
        <w:pStyle w:val="TOC4"/>
        <w:rPr>
          <w:rFonts w:asciiTheme="minorHAnsi" w:eastAsiaTheme="minorEastAsia" w:hAnsiTheme="minorHAnsi" w:cstheme="minorBidi"/>
          <w:sz w:val="22"/>
          <w:szCs w:val="22"/>
        </w:rPr>
      </w:pPr>
      <w:r w:rsidRPr="009B3506">
        <w:t>A.8.23.17.1</w:t>
      </w:r>
      <w:r w:rsidRPr="009B3506">
        <w:rPr>
          <w:rFonts w:asciiTheme="minorHAnsi" w:eastAsiaTheme="minorEastAsia" w:hAnsiTheme="minorHAnsi" w:cstheme="minorBidi"/>
          <w:sz w:val="22"/>
          <w:szCs w:val="22"/>
        </w:rPr>
        <w:tab/>
      </w:r>
      <w:r w:rsidRPr="00432094">
        <w:rPr>
          <w:snapToGrid w:val="0"/>
        </w:rPr>
        <w:t>Test Purpose and Environment</w:t>
      </w:r>
      <w:r>
        <w:tab/>
        <w:t>2697</w:t>
      </w:r>
    </w:p>
    <w:p w:rsidR="009B3506" w:rsidRDefault="009B3506">
      <w:pPr>
        <w:pStyle w:val="TOC4"/>
        <w:rPr>
          <w:rFonts w:asciiTheme="minorHAnsi" w:eastAsiaTheme="minorEastAsia" w:hAnsiTheme="minorHAnsi" w:cstheme="minorBidi"/>
          <w:sz w:val="22"/>
          <w:szCs w:val="22"/>
        </w:rPr>
      </w:pPr>
      <w:r w:rsidRPr="009B3506">
        <w:t>A.8.23.17.2</w:t>
      </w:r>
      <w:r w:rsidRPr="009B3506">
        <w:rPr>
          <w:rFonts w:asciiTheme="minorHAnsi" w:eastAsiaTheme="minorEastAsia" w:hAnsiTheme="minorHAnsi" w:cstheme="minorBidi"/>
          <w:sz w:val="22"/>
          <w:szCs w:val="22"/>
        </w:rPr>
        <w:tab/>
      </w:r>
      <w:r w:rsidRPr="00432094">
        <w:rPr>
          <w:snapToGrid w:val="0"/>
        </w:rPr>
        <w:t>Test Requirements</w:t>
      </w:r>
      <w:r>
        <w:tab/>
        <w:t>2699</w:t>
      </w:r>
    </w:p>
    <w:p w:rsidR="009B3506" w:rsidRDefault="009B3506">
      <w:pPr>
        <w:pStyle w:val="TOC3"/>
        <w:rPr>
          <w:rFonts w:asciiTheme="minorHAnsi" w:eastAsiaTheme="minorEastAsia" w:hAnsiTheme="minorHAnsi" w:cstheme="minorBidi"/>
          <w:sz w:val="22"/>
          <w:szCs w:val="22"/>
        </w:rPr>
      </w:pPr>
      <w:r w:rsidRPr="009B3506">
        <w:t>A.8.23.18</w:t>
      </w:r>
      <w:r w:rsidRPr="009B350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2699</w:t>
      </w:r>
    </w:p>
    <w:p w:rsidR="009B3506" w:rsidRDefault="009B3506">
      <w:pPr>
        <w:pStyle w:val="TOC4"/>
        <w:rPr>
          <w:rFonts w:asciiTheme="minorHAnsi" w:eastAsiaTheme="minorEastAsia" w:hAnsiTheme="minorHAnsi" w:cstheme="minorBidi"/>
          <w:sz w:val="22"/>
          <w:szCs w:val="22"/>
        </w:rPr>
      </w:pPr>
      <w:r w:rsidRPr="009B3506">
        <w:t>A.8.23.18.1</w:t>
      </w:r>
      <w:r w:rsidRPr="009B3506">
        <w:rPr>
          <w:rFonts w:asciiTheme="minorHAnsi" w:eastAsiaTheme="minorEastAsia" w:hAnsiTheme="minorHAnsi" w:cstheme="minorBidi"/>
          <w:sz w:val="22"/>
          <w:szCs w:val="22"/>
        </w:rPr>
        <w:tab/>
      </w:r>
      <w:r w:rsidRPr="00432094">
        <w:rPr>
          <w:snapToGrid w:val="0"/>
        </w:rPr>
        <w:t>Test Purpose and Environment</w:t>
      </w:r>
      <w:r>
        <w:tab/>
        <w:t>2699</w:t>
      </w:r>
    </w:p>
    <w:p w:rsidR="009B3506" w:rsidRDefault="009B3506">
      <w:pPr>
        <w:pStyle w:val="TOC4"/>
        <w:rPr>
          <w:rFonts w:asciiTheme="minorHAnsi" w:eastAsiaTheme="minorEastAsia" w:hAnsiTheme="minorHAnsi" w:cstheme="minorBidi"/>
          <w:sz w:val="22"/>
          <w:szCs w:val="22"/>
        </w:rPr>
      </w:pPr>
      <w:r w:rsidRPr="009B3506">
        <w:t>A.8.23.18.2</w:t>
      </w:r>
      <w:r w:rsidRPr="009B3506">
        <w:rPr>
          <w:rFonts w:asciiTheme="minorHAnsi" w:eastAsiaTheme="minorEastAsia" w:hAnsiTheme="minorHAnsi" w:cstheme="minorBidi"/>
          <w:sz w:val="22"/>
          <w:szCs w:val="22"/>
        </w:rPr>
        <w:tab/>
      </w:r>
      <w:r w:rsidRPr="00432094">
        <w:rPr>
          <w:snapToGrid w:val="0"/>
        </w:rPr>
        <w:t>Test Requirements</w:t>
      </w:r>
      <w:r>
        <w:tab/>
        <w:t>2700</w:t>
      </w:r>
    </w:p>
    <w:p w:rsidR="009B3506" w:rsidRDefault="009B3506">
      <w:pPr>
        <w:pStyle w:val="TOC3"/>
        <w:rPr>
          <w:rFonts w:asciiTheme="minorHAnsi" w:eastAsiaTheme="minorEastAsia" w:hAnsiTheme="minorHAnsi" w:cstheme="minorBidi"/>
          <w:sz w:val="22"/>
          <w:szCs w:val="22"/>
        </w:rPr>
      </w:pPr>
      <w:r w:rsidRPr="009B3506">
        <w:t>A.8.23.19</w:t>
      </w:r>
      <w:r w:rsidRPr="009B350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2701</w:t>
      </w:r>
    </w:p>
    <w:p w:rsidR="009B3506" w:rsidRDefault="009B3506">
      <w:pPr>
        <w:pStyle w:val="TOC4"/>
        <w:rPr>
          <w:rFonts w:asciiTheme="minorHAnsi" w:eastAsiaTheme="minorEastAsia" w:hAnsiTheme="minorHAnsi" w:cstheme="minorBidi"/>
          <w:sz w:val="22"/>
          <w:szCs w:val="22"/>
        </w:rPr>
      </w:pPr>
      <w:r w:rsidRPr="009B3506">
        <w:t>A.8.23.19.1</w:t>
      </w:r>
      <w:r w:rsidRPr="009B3506">
        <w:rPr>
          <w:rFonts w:asciiTheme="minorHAnsi" w:eastAsiaTheme="minorEastAsia" w:hAnsiTheme="minorHAnsi" w:cstheme="minorBidi"/>
          <w:sz w:val="22"/>
          <w:szCs w:val="22"/>
        </w:rPr>
        <w:tab/>
      </w:r>
      <w:r w:rsidRPr="00432094">
        <w:rPr>
          <w:snapToGrid w:val="0"/>
        </w:rPr>
        <w:t>Test Purpose and Environment</w:t>
      </w:r>
      <w:r>
        <w:tab/>
        <w:t>2701</w:t>
      </w:r>
    </w:p>
    <w:p w:rsidR="009B3506" w:rsidRDefault="009B3506">
      <w:pPr>
        <w:pStyle w:val="TOC4"/>
        <w:rPr>
          <w:rFonts w:asciiTheme="minorHAnsi" w:eastAsiaTheme="minorEastAsia" w:hAnsiTheme="minorHAnsi" w:cstheme="minorBidi"/>
          <w:sz w:val="22"/>
          <w:szCs w:val="22"/>
        </w:rPr>
      </w:pPr>
      <w:r w:rsidRPr="009B3506">
        <w:t>A.8.23.19.2</w:t>
      </w:r>
      <w:r w:rsidRPr="009B3506">
        <w:rPr>
          <w:rFonts w:asciiTheme="minorHAnsi" w:eastAsiaTheme="minorEastAsia" w:hAnsiTheme="minorHAnsi" w:cstheme="minorBidi"/>
          <w:sz w:val="22"/>
          <w:szCs w:val="22"/>
        </w:rPr>
        <w:tab/>
      </w:r>
      <w:r w:rsidRPr="00432094">
        <w:rPr>
          <w:snapToGrid w:val="0"/>
        </w:rPr>
        <w:t>Test Requirements</w:t>
      </w:r>
      <w:r>
        <w:tab/>
        <w:t>2702</w:t>
      </w:r>
    </w:p>
    <w:p w:rsidR="009B3506" w:rsidRDefault="009B3506">
      <w:pPr>
        <w:pStyle w:val="TOC3"/>
        <w:rPr>
          <w:rFonts w:asciiTheme="minorHAnsi" w:eastAsiaTheme="minorEastAsia" w:hAnsiTheme="minorHAnsi" w:cstheme="minorBidi"/>
          <w:sz w:val="22"/>
          <w:szCs w:val="22"/>
        </w:rPr>
      </w:pPr>
      <w:r w:rsidRPr="009B3506">
        <w:t>A.8.23.20</w:t>
      </w:r>
      <w:r w:rsidRPr="009B3506">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2703</w:t>
      </w:r>
    </w:p>
    <w:p w:rsidR="009B3506" w:rsidRDefault="009B3506">
      <w:pPr>
        <w:pStyle w:val="TOC4"/>
        <w:rPr>
          <w:rFonts w:asciiTheme="minorHAnsi" w:eastAsiaTheme="minorEastAsia" w:hAnsiTheme="minorHAnsi" w:cstheme="minorBidi"/>
          <w:sz w:val="22"/>
          <w:szCs w:val="22"/>
        </w:rPr>
      </w:pPr>
      <w:r w:rsidRPr="009B3506">
        <w:t>A.8.23.20.1</w:t>
      </w:r>
      <w:r w:rsidRPr="009B3506">
        <w:rPr>
          <w:rFonts w:asciiTheme="minorHAnsi" w:eastAsiaTheme="minorEastAsia" w:hAnsiTheme="minorHAnsi" w:cstheme="minorBidi"/>
          <w:sz w:val="22"/>
          <w:szCs w:val="22"/>
        </w:rPr>
        <w:tab/>
      </w:r>
      <w:r w:rsidRPr="00432094">
        <w:rPr>
          <w:snapToGrid w:val="0"/>
        </w:rPr>
        <w:t>Test Purpose and Environment</w:t>
      </w:r>
      <w:r>
        <w:tab/>
        <w:t>2703</w:t>
      </w:r>
    </w:p>
    <w:p w:rsidR="009B3506" w:rsidRDefault="009B3506">
      <w:pPr>
        <w:pStyle w:val="TOC4"/>
        <w:rPr>
          <w:rFonts w:asciiTheme="minorHAnsi" w:eastAsiaTheme="minorEastAsia" w:hAnsiTheme="minorHAnsi" w:cstheme="minorBidi"/>
          <w:sz w:val="22"/>
          <w:szCs w:val="22"/>
        </w:rPr>
      </w:pPr>
      <w:r w:rsidRPr="009B3506">
        <w:t>A.8.23.20.2</w:t>
      </w:r>
      <w:r w:rsidRPr="009B3506">
        <w:rPr>
          <w:rFonts w:asciiTheme="minorHAnsi" w:eastAsiaTheme="minorEastAsia" w:hAnsiTheme="minorHAnsi" w:cstheme="minorBidi"/>
          <w:sz w:val="22"/>
          <w:szCs w:val="22"/>
        </w:rPr>
        <w:tab/>
      </w:r>
      <w:r w:rsidRPr="00432094">
        <w:rPr>
          <w:snapToGrid w:val="0"/>
        </w:rPr>
        <w:t>Test Requirements</w:t>
      </w:r>
      <w:r>
        <w:tab/>
        <w:t>2704</w:t>
      </w:r>
    </w:p>
    <w:p w:rsidR="009B3506" w:rsidRDefault="009B3506">
      <w:pPr>
        <w:pStyle w:val="TOC3"/>
        <w:rPr>
          <w:rFonts w:asciiTheme="minorHAnsi" w:eastAsiaTheme="minorEastAsia" w:hAnsiTheme="minorHAnsi" w:cstheme="minorBidi"/>
          <w:sz w:val="22"/>
          <w:szCs w:val="22"/>
        </w:rPr>
      </w:pPr>
      <w:r w:rsidRPr="009B3506">
        <w:t>A.8.23.21</w:t>
      </w:r>
      <w:r w:rsidRPr="009B3506">
        <w:rPr>
          <w:rFonts w:asciiTheme="minorHAnsi" w:eastAsiaTheme="minorEastAsia" w:hAnsiTheme="minorHAnsi" w:cstheme="minorBidi"/>
          <w:sz w:val="22"/>
          <w:szCs w:val="22"/>
        </w:rPr>
        <w:tab/>
      </w:r>
      <w:r>
        <w:t>E-UTRAN FDD - FDD DC Inter-frequency identification of a new CGI of E-UTRA cell using autonomous gaps in synchronous DC</w:t>
      </w:r>
      <w:r>
        <w:tab/>
        <w:t>2705</w:t>
      </w:r>
    </w:p>
    <w:p w:rsidR="009B3506" w:rsidRDefault="009B3506">
      <w:pPr>
        <w:pStyle w:val="TOC4"/>
        <w:rPr>
          <w:rFonts w:asciiTheme="minorHAnsi" w:eastAsiaTheme="minorEastAsia" w:hAnsiTheme="minorHAnsi" w:cstheme="minorBidi"/>
          <w:sz w:val="22"/>
          <w:szCs w:val="22"/>
        </w:rPr>
      </w:pPr>
      <w:r w:rsidRPr="009B3506">
        <w:t>A.8.23.21.1</w:t>
      </w:r>
      <w:r w:rsidRPr="009B3506">
        <w:rPr>
          <w:rFonts w:asciiTheme="minorHAnsi" w:eastAsiaTheme="minorEastAsia" w:hAnsiTheme="minorHAnsi" w:cstheme="minorBidi"/>
          <w:sz w:val="22"/>
          <w:szCs w:val="22"/>
        </w:rPr>
        <w:tab/>
      </w:r>
      <w:r w:rsidRPr="00432094">
        <w:rPr>
          <w:snapToGrid w:val="0"/>
        </w:rPr>
        <w:t>Test Purpose and Environment</w:t>
      </w:r>
      <w:r>
        <w:tab/>
        <w:t>2705</w:t>
      </w:r>
    </w:p>
    <w:p w:rsidR="009B3506" w:rsidRDefault="009B3506">
      <w:pPr>
        <w:pStyle w:val="TOC4"/>
        <w:rPr>
          <w:rFonts w:asciiTheme="minorHAnsi" w:eastAsiaTheme="minorEastAsia" w:hAnsiTheme="minorHAnsi" w:cstheme="minorBidi"/>
          <w:sz w:val="22"/>
          <w:szCs w:val="22"/>
        </w:rPr>
      </w:pPr>
      <w:r w:rsidRPr="009B3506">
        <w:t>A.8.23.21</w:t>
      </w:r>
      <w:r w:rsidRPr="009B3506">
        <w:rPr>
          <w:snapToGrid w:val="0"/>
        </w:rPr>
        <w:t>.2</w:t>
      </w:r>
      <w:r w:rsidRPr="009B3506">
        <w:rPr>
          <w:rFonts w:asciiTheme="minorHAnsi" w:eastAsiaTheme="minorEastAsia" w:hAnsiTheme="minorHAnsi"/>
          <w:sz w:val="22"/>
          <w:szCs w:val="22"/>
        </w:rPr>
        <w:tab/>
      </w:r>
      <w:r w:rsidRPr="00432094">
        <w:rPr>
          <w:snapToGrid w:val="0"/>
        </w:rPr>
        <w:t>Test Requirements</w:t>
      </w:r>
      <w:r>
        <w:tab/>
        <w:t>2706</w:t>
      </w:r>
    </w:p>
    <w:p w:rsidR="009B3506" w:rsidRDefault="009B3506">
      <w:pPr>
        <w:pStyle w:val="TOC3"/>
        <w:rPr>
          <w:rFonts w:asciiTheme="minorHAnsi" w:eastAsiaTheme="minorEastAsia" w:hAnsiTheme="minorHAnsi" w:cstheme="minorBidi"/>
          <w:sz w:val="22"/>
          <w:szCs w:val="22"/>
        </w:rPr>
      </w:pPr>
      <w:r w:rsidRPr="009B3506">
        <w:lastRenderedPageBreak/>
        <w:t>A.8.23.22</w:t>
      </w:r>
      <w:r w:rsidRPr="009B3506">
        <w:rPr>
          <w:rFonts w:asciiTheme="minorHAnsi" w:eastAsiaTheme="minorEastAsia" w:hAnsiTheme="minorHAnsi" w:cstheme="minorBidi"/>
          <w:sz w:val="22"/>
          <w:szCs w:val="22"/>
        </w:rPr>
        <w:tab/>
      </w:r>
      <w:r>
        <w:t>E-UTRAN FDD - FDD DC Inter-frequency identification of a new CGI of E-UTRA cell using autonomous gaps in asynchronous DC</w:t>
      </w:r>
      <w:r>
        <w:tab/>
        <w:t>2707</w:t>
      </w:r>
    </w:p>
    <w:p w:rsidR="009B3506" w:rsidRDefault="009B3506">
      <w:pPr>
        <w:pStyle w:val="TOC4"/>
        <w:rPr>
          <w:rFonts w:asciiTheme="minorHAnsi" w:eastAsiaTheme="minorEastAsia" w:hAnsiTheme="minorHAnsi" w:cstheme="minorBidi"/>
          <w:sz w:val="22"/>
          <w:szCs w:val="22"/>
        </w:rPr>
      </w:pPr>
      <w:r w:rsidRPr="009B3506">
        <w:t>A.8.23.22.1</w:t>
      </w:r>
      <w:r w:rsidRPr="009B3506">
        <w:rPr>
          <w:rFonts w:asciiTheme="minorHAnsi" w:eastAsiaTheme="minorEastAsia" w:hAnsiTheme="minorHAnsi" w:cstheme="minorBidi"/>
          <w:sz w:val="22"/>
          <w:szCs w:val="22"/>
        </w:rPr>
        <w:tab/>
      </w:r>
      <w:r w:rsidRPr="00432094">
        <w:rPr>
          <w:snapToGrid w:val="0"/>
        </w:rPr>
        <w:t>Test Purpose and Environment</w:t>
      </w:r>
      <w:r>
        <w:tab/>
        <w:t>2707</w:t>
      </w:r>
    </w:p>
    <w:p w:rsidR="009B3506" w:rsidRDefault="009B3506">
      <w:pPr>
        <w:pStyle w:val="TOC4"/>
        <w:rPr>
          <w:rFonts w:asciiTheme="minorHAnsi" w:eastAsiaTheme="minorEastAsia" w:hAnsiTheme="minorHAnsi" w:cstheme="minorBidi"/>
          <w:sz w:val="22"/>
          <w:szCs w:val="22"/>
        </w:rPr>
      </w:pPr>
      <w:r w:rsidRPr="009B3506">
        <w:t>A.8.23.22</w:t>
      </w:r>
      <w:r w:rsidRPr="009B3506">
        <w:rPr>
          <w:snapToGrid w:val="0"/>
        </w:rPr>
        <w:t>.2</w:t>
      </w:r>
      <w:r w:rsidRPr="009B3506">
        <w:rPr>
          <w:rFonts w:asciiTheme="minorHAnsi" w:eastAsiaTheme="minorEastAsia" w:hAnsiTheme="minorHAnsi"/>
          <w:sz w:val="22"/>
          <w:szCs w:val="22"/>
        </w:rPr>
        <w:tab/>
      </w:r>
      <w:r w:rsidRPr="00432094">
        <w:rPr>
          <w:snapToGrid w:val="0"/>
        </w:rPr>
        <w:t>Test Requirements</w:t>
      </w:r>
      <w:r>
        <w:tab/>
        <w:t>2708</w:t>
      </w:r>
    </w:p>
    <w:p w:rsidR="009B3506" w:rsidRDefault="009B3506">
      <w:pPr>
        <w:pStyle w:val="TOC3"/>
        <w:rPr>
          <w:rFonts w:asciiTheme="minorHAnsi" w:eastAsiaTheme="minorEastAsia" w:hAnsiTheme="minorHAnsi" w:cstheme="minorBidi"/>
          <w:sz w:val="22"/>
          <w:szCs w:val="22"/>
        </w:rPr>
      </w:pPr>
      <w:r w:rsidRPr="009B3506">
        <w:t>A.8.23.23</w:t>
      </w:r>
      <w:r w:rsidRPr="009B3506">
        <w:rPr>
          <w:rFonts w:asciiTheme="minorHAnsi" w:eastAsiaTheme="minorEastAsia" w:hAnsiTheme="minorHAnsi" w:cstheme="minorBidi"/>
          <w:sz w:val="22"/>
          <w:szCs w:val="22"/>
        </w:rPr>
        <w:tab/>
      </w:r>
      <w:r>
        <w:t>E-UTRAN TDD - TDD DC Inter-frequency identification of a new CGI of E-UTRA cell using autonomous gaps in synchronous DC</w:t>
      </w:r>
      <w:r>
        <w:tab/>
        <w:t>2709</w:t>
      </w:r>
    </w:p>
    <w:p w:rsidR="009B3506" w:rsidRDefault="009B3506">
      <w:pPr>
        <w:pStyle w:val="TOC4"/>
        <w:rPr>
          <w:rFonts w:asciiTheme="minorHAnsi" w:eastAsiaTheme="minorEastAsia" w:hAnsiTheme="minorHAnsi" w:cstheme="minorBidi"/>
          <w:sz w:val="22"/>
          <w:szCs w:val="22"/>
        </w:rPr>
      </w:pPr>
      <w:r w:rsidRPr="009B3506">
        <w:t>A.8.23.23.1</w:t>
      </w:r>
      <w:r w:rsidRPr="009B3506">
        <w:rPr>
          <w:rFonts w:asciiTheme="minorHAnsi" w:eastAsiaTheme="minorEastAsia" w:hAnsiTheme="minorHAnsi" w:cstheme="minorBidi"/>
          <w:sz w:val="22"/>
          <w:szCs w:val="22"/>
        </w:rPr>
        <w:tab/>
      </w:r>
      <w:r w:rsidRPr="00432094">
        <w:rPr>
          <w:snapToGrid w:val="0"/>
        </w:rPr>
        <w:t>Test Purpose and Environment</w:t>
      </w:r>
      <w:r>
        <w:tab/>
        <w:t>2709</w:t>
      </w:r>
    </w:p>
    <w:p w:rsidR="009B3506" w:rsidRDefault="009B3506">
      <w:pPr>
        <w:pStyle w:val="TOC4"/>
        <w:rPr>
          <w:rFonts w:asciiTheme="minorHAnsi" w:eastAsiaTheme="minorEastAsia" w:hAnsiTheme="minorHAnsi" w:cstheme="minorBidi"/>
          <w:sz w:val="22"/>
          <w:szCs w:val="22"/>
        </w:rPr>
      </w:pPr>
      <w:r w:rsidRPr="009B3506">
        <w:t>A.8.23.23.2</w:t>
      </w:r>
      <w:r w:rsidRPr="009B3506">
        <w:rPr>
          <w:rFonts w:asciiTheme="minorHAnsi" w:eastAsiaTheme="minorEastAsia" w:hAnsiTheme="minorHAnsi" w:cstheme="minorBidi"/>
          <w:sz w:val="22"/>
          <w:szCs w:val="22"/>
        </w:rPr>
        <w:tab/>
      </w:r>
      <w:r w:rsidRPr="00432094">
        <w:rPr>
          <w:snapToGrid w:val="0"/>
        </w:rPr>
        <w:t>Test Requirements</w:t>
      </w:r>
      <w:r>
        <w:tab/>
        <w:t>2710</w:t>
      </w:r>
    </w:p>
    <w:p w:rsidR="009B3506" w:rsidRDefault="009B3506">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2711</w:t>
      </w:r>
    </w:p>
    <w:p w:rsidR="009B3506" w:rsidRDefault="009B3506">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2711</w:t>
      </w:r>
    </w:p>
    <w:p w:rsidR="009B3506" w:rsidRDefault="009B3506">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2713</w:t>
      </w:r>
    </w:p>
    <w:p w:rsidR="009B3506" w:rsidRDefault="009B3506">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2714</w:t>
      </w:r>
    </w:p>
    <w:p w:rsidR="009B3506" w:rsidRDefault="009B3506">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2714</w:t>
      </w:r>
    </w:p>
    <w:p w:rsidR="009B3506" w:rsidRDefault="009B3506">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2716</w:t>
      </w:r>
    </w:p>
    <w:p w:rsidR="009B3506" w:rsidRDefault="009B3506">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2717</w:t>
      </w:r>
    </w:p>
    <w:p w:rsidR="009B3506" w:rsidRDefault="009B3506">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2717</w:t>
      </w:r>
    </w:p>
    <w:p w:rsidR="009B3506" w:rsidRDefault="009B3506">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2719</w:t>
      </w:r>
    </w:p>
    <w:p w:rsidR="009B3506" w:rsidRDefault="009B3506">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2720</w:t>
      </w:r>
    </w:p>
    <w:p w:rsidR="009B3506" w:rsidRDefault="009B3506">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2720</w:t>
      </w:r>
    </w:p>
    <w:p w:rsidR="009B3506" w:rsidRDefault="009B3506">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2723</w:t>
      </w:r>
    </w:p>
    <w:p w:rsidR="009B3506" w:rsidRDefault="009B3506">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2723</w:t>
      </w:r>
    </w:p>
    <w:p w:rsidR="009B3506" w:rsidRDefault="009B3506">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2723</w:t>
      </w:r>
    </w:p>
    <w:p w:rsidR="009B3506" w:rsidRDefault="009B3506">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2726</w:t>
      </w:r>
    </w:p>
    <w:p w:rsidR="009B3506" w:rsidRDefault="009B3506">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2726</w:t>
      </w:r>
    </w:p>
    <w:p w:rsidR="009B3506" w:rsidRDefault="009B3506">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2726</w:t>
      </w:r>
    </w:p>
    <w:p w:rsidR="009B3506" w:rsidRDefault="009B3506">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2729</w:t>
      </w:r>
    </w:p>
    <w:p w:rsidR="009B3506" w:rsidRDefault="009B3506">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2729</w:t>
      </w:r>
    </w:p>
    <w:p w:rsidR="009B3506" w:rsidRDefault="009B3506">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2729</w:t>
      </w:r>
    </w:p>
    <w:p w:rsidR="009B3506" w:rsidRDefault="009B3506">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2729</w:t>
      </w:r>
    </w:p>
    <w:p w:rsidR="009B3506" w:rsidRDefault="009B3506">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2730</w:t>
      </w:r>
    </w:p>
    <w:p w:rsidR="009B3506" w:rsidRDefault="009B3506">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2731</w:t>
      </w:r>
    </w:p>
    <w:p w:rsidR="009B3506" w:rsidRDefault="009B3506">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2731</w:t>
      </w:r>
    </w:p>
    <w:p w:rsidR="009B3506" w:rsidRDefault="009B3506">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2732</w:t>
      </w:r>
    </w:p>
    <w:p w:rsidR="009B3506" w:rsidRDefault="009B3506">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2732</w:t>
      </w:r>
    </w:p>
    <w:p w:rsidR="009B3506" w:rsidRDefault="009B3506">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2733</w:t>
      </w:r>
    </w:p>
    <w:p w:rsidR="009B3506" w:rsidRDefault="009B3506">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2734</w:t>
      </w:r>
    </w:p>
    <w:p w:rsidR="009B3506" w:rsidRDefault="009B3506">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2735</w:t>
      </w:r>
    </w:p>
    <w:p w:rsidR="009B3506" w:rsidRDefault="009B3506">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2735</w:t>
      </w:r>
    </w:p>
    <w:p w:rsidR="009B3506" w:rsidRDefault="009B3506">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2735</w:t>
      </w:r>
    </w:p>
    <w:p w:rsidR="009B3506" w:rsidRDefault="009B3506">
      <w:pPr>
        <w:pStyle w:val="TOC4"/>
        <w:rPr>
          <w:rFonts w:asciiTheme="minorHAnsi" w:eastAsiaTheme="minorEastAsia" w:hAnsiTheme="minorHAnsi" w:cstheme="minorBidi"/>
          <w:sz w:val="22"/>
          <w:szCs w:val="22"/>
        </w:rPr>
      </w:pPr>
      <w:r w:rsidRPr="009B3506">
        <w:t>A.8.25.1.2</w:t>
      </w:r>
      <w:r w:rsidRPr="009B3506">
        <w:rPr>
          <w:rFonts w:asciiTheme="minorHAnsi" w:hAnsiTheme="minorHAnsi" w:cstheme="minorBidi"/>
          <w:sz w:val="22"/>
          <w:szCs w:val="22"/>
        </w:rPr>
        <w:tab/>
      </w:r>
      <w:r w:rsidRPr="00432094">
        <w:rPr>
          <w:rFonts w:eastAsia="SimSun"/>
          <w:lang w:eastAsia="zh-CN"/>
        </w:rPr>
        <w:t>Test Requirements</w:t>
      </w:r>
      <w:r>
        <w:tab/>
        <w:t>2737</w:t>
      </w:r>
    </w:p>
    <w:p w:rsidR="009B3506" w:rsidRDefault="009B3506">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2737</w:t>
      </w:r>
    </w:p>
    <w:p w:rsidR="009B3506" w:rsidRDefault="009B3506">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2737</w:t>
      </w:r>
    </w:p>
    <w:p w:rsidR="009B3506" w:rsidRDefault="009B3506">
      <w:pPr>
        <w:pStyle w:val="TOC4"/>
        <w:rPr>
          <w:rFonts w:asciiTheme="minorHAnsi" w:eastAsiaTheme="minorEastAsia" w:hAnsiTheme="minorHAnsi" w:cstheme="minorBidi"/>
          <w:sz w:val="22"/>
          <w:szCs w:val="22"/>
        </w:rPr>
      </w:pPr>
      <w:r w:rsidRPr="009B3506">
        <w:t>A.8.25.2.2</w:t>
      </w:r>
      <w:r w:rsidRPr="009B3506">
        <w:rPr>
          <w:rFonts w:asciiTheme="minorHAnsi" w:hAnsiTheme="minorHAnsi" w:cstheme="minorBidi"/>
          <w:sz w:val="22"/>
          <w:szCs w:val="22"/>
        </w:rPr>
        <w:tab/>
      </w:r>
      <w:r w:rsidRPr="00432094">
        <w:rPr>
          <w:rFonts w:eastAsia="SimSun"/>
          <w:lang w:eastAsia="zh-CN"/>
        </w:rPr>
        <w:t>Test Requirements</w:t>
      </w:r>
      <w:r>
        <w:tab/>
        <w:t>2739</w:t>
      </w:r>
    </w:p>
    <w:p w:rsidR="009B3506" w:rsidRDefault="009B3506">
      <w:pPr>
        <w:pStyle w:val="TOC2"/>
        <w:rPr>
          <w:rFonts w:asciiTheme="minorHAnsi" w:eastAsiaTheme="minorEastAsia" w:hAnsiTheme="minorHAnsi" w:cstheme="minorBidi"/>
          <w:sz w:val="22"/>
          <w:szCs w:val="22"/>
        </w:rPr>
      </w:pPr>
      <w:r>
        <w:t>A.8.</w:t>
      </w:r>
      <w:r>
        <w:rPr>
          <w:lang w:eastAsia="zh-CN"/>
        </w:rPr>
        <w:t>26 Frame Structure 3 (FS3)</w:t>
      </w:r>
      <w:r>
        <w:tab/>
        <w:t>2739</w:t>
      </w:r>
    </w:p>
    <w:p w:rsidR="009B3506" w:rsidRDefault="009B3506">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2739</w:t>
      </w:r>
    </w:p>
    <w:p w:rsidR="009B3506" w:rsidRDefault="009B3506">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2739</w:t>
      </w:r>
    </w:p>
    <w:p w:rsidR="009B3506" w:rsidRDefault="009B3506">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2741</w:t>
      </w:r>
    </w:p>
    <w:p w:rsidR="009B3506" w:rsidRDefault="009B3506">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2742</w:t>
      </w:r>
    </w:p>
    <w:p w:rsidR="009B3506" w:rsidRDefault="009B3506">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2742</w:t>
      </w:r>
    </w:p>
    <w:p w:rsidR="009B3506" w:rsidRDefault="009B3506">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2744</w:t>
      </w:r>
    </w:p>
    <w:p w:rsidR="009B3506" w:rsidRDefault="009B3506">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2745</w:t>
      </w:r>
    </w:p>
    <w:p w:rsidR="009B3506" w:rsidRDefault="009B3506">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2745</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26</w:t>
      </w:r>
      <w:r w:rsidRPr="009B3506">
        <w:t>.</w:t>
      </w:r>
      <w:r w:rsidRPr="009B3506">
        <w:rPr>
          <w:lang w:eastAsia="zh-CN"/>
        </w:rPr>
        <w:t>3.2</w:t>
      </w:r>
      <w:r w:rsidRPr="009B3506">
        <w:rPr>
          <w:rFonts w:asciiTheme="minorHAnsi" w:eastAsiaTheme="minorEastAsia" w:hAnsiTheme="minorHAnsi" w:cstheme="minorBidi"/>
          <w:sz w:val="22"/>
          <w:szCs w:val="22"/>
        </w:rPr>
        <w:tab/>
      </w:r>
      <w:r w:rsidRPr="00432094">
        <w:rPr>
          <w:snapToGrid w:val="0"/>
        </w:rPr>
        <w:t>Test Requirements</w:t>
      </w:r>
      <w:r>
        <w:tab/>
        <w:t>2748</w:t>
      </w:r>
    </w:p>
    <w:p w:rsidR="009B3506" w:rsidRDefault="009B3506">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2748</w:t>
      </w:r>
    </w:p>
    <w:p w:rsidR="009B3506" w:rsidRDefault="009B3506">
      <w:pPr>
        <w:pStyle w:val="TOC4"/>
        <w:rPr>
          <w:rFonts w:asciiTheme="minorHAnsi" w:eastAsiaTheme="minorEastAsia" w:hAnsiTheme="minorHAnsi" w:cstheme="minorBidi"/>
          <w:sz w:val="22"/>
          <w:szCs w:val="22"/>
        </w:rPr>
      </w:pPr>
      <w:r>
        <w:lastRenderedPageBreak/>
        <w:t>A.8.26.3A</w:t>
      </w:r>
      <w:r>
        <w:rPr>
          <w:lang w:eastAsia="zh-CN"/>
        </w:rPr>
        <w:t>.1</w:t>
      </w:r>
      <w:r>
        <w:rPr>
          <w:rFonts w:asciiTheme="minorHAnsi" w:eastAsiaTheme="minorEastAsia" w:hAnsiTheme="minorHAnsi" w:cstheme="minorBidi"/>
          <w:sz w:val="22"/>
          <w:szCs w:val="22"/>
        </w:rPr>
        <w:tab/>
      </w:r>
      <w:r>
        <w:t>Test Purpose and Environment</w:t>
      </w:r>
      <w:r>
        <w:tab/>
        <w:t>2748</w:t>
      </w:r>
    </w:p>
    <w:p w:rsidR="009B3506" w:rsidRDefault="009B3506">
      <w:pPr>
        <w:pStyle w:val="TOC4"/>
        <w:rPr>
          <w:rFonts w:asciiTheme="minorHAnsi" w:eastAsiaTheme="minorEastAsia" w:hAnsiTheme="minorHAnsi" w:cstheme="minorBidi"/>
          <w:sz w:val="22"/>
          <w:szCs w:val="22"/>
        </w:rPr>
      </w:pPr>
      <w:r w:rsidRPr="009B3506">
        <w:t>A.8.26.3A</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2751</w:t>
      </w:r>
    </w:p>
    <w:p w:rsidR="009B3506" w:rsidRDefault="009B3506">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2751</w:t>
      </w:r>
    </w:p>
    <w:p w:rsidR="009B3506" w:rsidRDefault="009B3506">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2751</w:t>
      </w:r>
    </w:p>
    <w:p w:rsidR="009B3506" w:rsidRDefault="009B3506">
      <w:pPr>
        <w:pStyle w:val="TOC4"/>
        <w:rPr>
          <w:rFonts w:asciiTheme="minorHAnsi" w:eastAsiaTheme="minorEastAsia" w:hAnsiTheme="minorHAnsi" w:cstheme="minorBidi"/>
          <w:sz w:val="22"/>
          <w:szCs w:val="22"/>
        </w:rPr>
      </w:pPr>
      <w:r w:rsidRPr="009B3506">
        <w:t>A.8.</w:t>
      </w:r>
      <w:r w:rsidRPr="009B3506">
        <w:rPr>
          <w:lang w:eastAsia="zh-CN"/>
        </w:rPr>
        <w:t>26</w:t>
      </w:r>
      <w:r w:rsidRPr="009B3506">
        <w:t>.</w:t>
      </w:r>
      <w:r w:rsidRPr="009B3506">
        <w:rPr>
          <w:lang w:eastAsia="zh-CN"/>
        </w:rPr>
        <w:t>4.2</w:t>
      </w:r>
      <w:r w:rsidRPr="009B3506">
        <w:rPr>
          <w:rFonts w:asciiTheme="minorHAnsi" w:eastAsiaTheme="minorEastAsia" w:hAnsiTheme="minorHAnsi" w:cstheme="minorBidi"/>
          <w:sz w:val="22"/>
          <w:szCs w:val="22"/>
        </w:rPr>
        <w:tab/>
      </w:r>
      <w:r w:rsidRPr="00432094">
        <w:rPr>
          <w:snapToGrid w:val="0"/>
        </w:rPr>
        <w:t>Test Requirements</w:t>
      </w:r>
      <w:r>
        <w:tab/>
        <w:t>2754</w:t>
      </w:r>
    </w:p>
    <w:p w:rsidR="009B3506" w:rsidRDefault="009B3506">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2754</w:t>
      </w:r>
    </w:p>
    <w:p w:rsidR="009B3506" w:rsidRDefault="009B3506">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2754</w:t>
      </w:r>
    </w:p>
    <w:p w:rsidR="009B3506" w:rsidRDefault="009B3506">
      <w:pPr>
        <w:pStyle w:val="TOC4"/>
        <w:rPr>
          <w:rFonts w:asciiTheme="minorHAnsi" w:eastAsiaTheme="minorEastAsia" w:hAnsiTheme="minorHAnsi" w:cstheme="minorBidi"/>
          <w:sz w:val="22"/>
          <w:szCs w:val="22"/>
        </w:rPr>
      </w:pPr>
      <w:r w:rsidRPr="009B3506">
        <w:t>A.8.26.4A</w:t>
      </w:r>
      <w:r w:rsidRPr="009B3506">
        <w:rPr>
          <w:lang w:eastAsia="zh-CN"/>
        </w:rPr>
        <w:t>.2</w:t>
      </w:r>
      <w:r w:rsidRPr="009B3506">
        <w:rPr>
          <w:rFonts w:asciiTheme="minorHAnsi" w:eastAsiaTheme="minorEastAsia" w:hAnsiTheme="minorHAnsi" w:cstheme="minorBidi"/>
          <w:sz w:val="22"/>
          <w:szCs w:val="22"/>
        </w:rPr>
        <w:tab/>
      </w:r>
      <w:r w:rsidRPr="00432094">
        <w:rPr>
          <w:snapToGrid w:val="0"/>
        </w:rPr>
        <w:t>Test Requirements</w:t>
      </w:r>
      <w:r>
        <w:tab/>
        <w:t>2757</w:t>
      </w:r>
    </w:p>
    <w:p w:rsidR="009B3506" w:rsidRDefault="009B3506">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2757</w:t>
      </w:r>
    </w:p>
    <w:p w:rsidR="009B3506" w:rsidRDefault="009B3506">
      <w:pPr>
        <w:pStyle w:val="TOC4"/>
        <w:rPr>
          <w:rFonts w:asciiTheme="minorHAnsi" w:eastAsiaTheme="minorEastAsia" w:hAnsiTheme="minorHAnsi" w:cstheme="minorBidi"/>
          <w:sz w:val="22"/>
          <w:szCs w:val="22"/>
        </w:rPr>
      </w:pPr>
      <w:r w:rsidRPr="009B3506">
        <w:t>A.8.26.5.</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2757</w:t>
      </w:r>
    </w:p>
    <w:p w:rsidR="009B3506" w:rsidRDefault="009B3506">
      <w:pPr>
        <w:pStyle w:val="TOC4"/>
        <w:rPr>
          <w:rFonts w:asciiTheme="minorHAnsi" w:eastAsiaTheme="minorEastAsia" w:hAnsiTheme="minorHAnsi" w:cstheme="minorBidi"/>
          <w:sz w:val="22"/>
          <w:szCs w:val="22"/>
        </w:rPr>
      </w:pPr>
      <w:r w:rsidRPr="009B3506">
        <w:t>A.8.26.5.2</w:t>
      </w:r>
      <w:r w:rsidRPr="009B3506">
        <w:rPr>
          <w:rFonts w:asciiTheme="minorHAnsi" w:eastAsiaTheme="minorEastAsia" w:hAnsiTheme="minorHAnsi" w:cstheme="minorBidi"/>
          <w:sz w:val="22"/>
          <w:szCs w:val="22"/>
        </w:rPr>
        <w:tab/>
      </w:r>
      <w:r w:rsidRPr="00432094">
        <w:rPr>
          <w:snapToGrid w:val="0"/>
        </w:rPr>
        <w:t>Test Requirements</w:t>
      </w:r>
      <w:r>
        <w:tab/>
        <w:t>2760</w:t>
      </w:r>
    </w:p>
    <w:p w:rsidR="009B3506" w:rsidRDefault="009B3506">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2760</w:t>
      </w:r>
    </w:p>
    <w:p w:rsidR="009B3506" w:rsidRDefault="009B3506">
      <w:pPr>
        <w:pStyle w:val="TOC4"/>
        <w:rPr>
          <w:rFonts w:asciiTheme="minorHAnsi" w:eastAsiaTheme="minorEastAsia" w:hAnsiTheme="minorHAnsi" w:cstheme="minorBidi"/>
          <w:sz w:val="22"/>
          <w:szCs w:val="22"/>
        </w:rPr>
      </w:pPr>
      <w:r w:rsidRPr="009B3506">
        <w:t>A.8.26.5A.</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2760</w:t>
      </w:r>
    </w:p>
    <w:p w:rsidR="009B3506" w:rsidRDefault="009B3506">
      <w:pPr>
        <w:pStyle w:val="TOC4"/>
        <w:rPr>
          <w:rFonts w:asciiTheme="minorHAnsi" w:eastAsiaTheme="minorEastAsia" w:hAnsiTheme="minorHAnsi" w:cstheme="minorBidi"/>
          <w:sz w:val="22"/>
          <w:szCs w:val="22"/>
        </w:rPr>
      </w:pPr>
      <w:r w:rsidRPr="009B3506">
        <w:t>A.8.26.5A.2</w:t>
      </w:r>
      <w:r w:rsidRPr="009B3506">
        <w:rPr>
          <w:rFonts w:asciiTheme="minorHAnsi" w:eastAsiaTheme="minorEastAsia" w:hAnsiTheme="minorHAnsi" w:cstheme="minorBidi"/>
          <w:sz w:val="22"/>
          <w:szCs w:val="22"/>
        </w:rPr>
        <w:tab/>
      </w:r>
      <w:r w:rsidRPr="00432094">
        <w:rPr>
          <w:snapToGrid w:val="0"/>
        </w:rPr>
        <w:t>Test Requirements</w:t>
      </w:r>
      <w:r>
        <w:tab/>
        <w:t>2763</w:t>
      </w:r>
    </w:p>
    <w:p w:rsidR="009B3506" w:rsidRDefault="009B3506">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2763</w:t>
      </w:r>
    </w:p>
    <w:p w:rsidR="009B3506" w:rsidRDefault="009B3506">
      <w:pPr>
        <w:pStyle w:val="TOC4"/>
        <w:rPr>
          <w:rFonts w:asciiTheme="minorHAnsi" w:eastAsiaTheme="minorEastAsia" w:hAnsiTheme="minorHAnsi" w:cstheme="minorBidi"/>
          <w:sz w:val="22"/>
          <w:szCs w:val="22"/>
        </w:rPr>
      </w:pPr>
      <w:r w:rsidRPr="009B3506">
        <w:t>A.8.26.6.</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2763</w:t>
      </w:r>
    </w:p>
    <w:p w:rsidR="009B3506" w:rsidRDefault="009B3506">
      <w:pPr>
        <w:pStyle w:val="TOC4"/>
        <w:rPr>
          <w:rFonts w:asciiTheme="minorHAnsi" w:eastAsiaTheme="minorEastAsia" w:hAnsiTheme="minorHAnsi" w:cstheme="minorBidi"/>
          <w:sz w:val="22"/>
          <w:szCs w:val="22"/>
        </w:rPr>
      </w:pPr>
      <w:r w:rsidRPr="009B3506">
        <w:t>A.8.26.6.2</w:t>
      </w:r>
      <w:r w:rsidRPr="009B3506">
        <w:rPr>
          <w:rFonts w:asciiTheme="minorHAnsi" w:eastAsiaTheme="minorEastAsia" w:hAnsiTheme="minorHAnsi" w:cstheme="minorBidi"/>
          <w:sz w:val="22"/>
          <w:szCs w:val="22"/>
        </w:rPr>
        <w:tab/>
      </w:r>
      <w:r w:rsidRPr="00432094">
        <w:rPr>
          <w:snapToGrid w:val="0"/>
        </w:rPr>
        <w:t>Test Requirements</w:t>
      </w:r>
      <w:r>
        <w:tab/>
        <w:t>2766</w:t>
      </w:r>
    </w:p>
    <w:p w:rsidR="009B3506" w:rsidRDefault="009B3506">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2766</w:t>
      </w:r>
    </w:p>
    <w:p w:rsidR="009B3506" w:rsidRDefault="009B3506">
      <w:pPr>
        <w:pStyle w:val="TOC4"/>
        <w:rPr>
          <w:rFonts w:asciiTheme="minorHAnsi" w:eastAsiaTheme="minorEastAsia" w:hAnsiTheme="minorHAnsi" w:cstheme="minorBidi"/>
          <w:sz w:val="22"/>
          <w:szCs w:val="22"/>
        </w:rPr>
      </w:pPr>
      <w:r w:rsidRPr="009B3506">
        <w:t>A.8.26.6A.</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2766</w:t>
      </w:r>
    </w:p>
    <w:p w:rsidR="009B3506" w:rsidRDefault="009B3506">
      <w:pPr>
        <w:pStyle w:val="TOC4"/>
        <w:rPr>
          <w:rFonts w:asciiTheme="minorHAnsi" w:eastAsiaTheme="minorEastAsia" w:hAnsiTheme="minorHAnsi" w:cstheme="minorBidi"/>
          <w:sz w:val="22"/>
          <w:szCs w:val="22"/>
        </w:rPr>
      </w:pPr>
      <w:r w:rsidRPr="009B3506">
        <w:t>A.8.26.6A.2</w:t>
      </w:r>
      <w:r w:rsidRPr="009B3506">
        <w:rPr>
          <w:rFonts w:asciiTheme="minorHAnsi" w:eastAsiaTheme="minorEastAsia" w:hAnsiTheme="minorHAnsi" w:cstheme="minorBidi"/>
          <w:sz w:val="22"/>
          <w:szCs w:val="22"/>
        </w:rPr>
        <w:tab/>
      </w:r>
      <w:r w:rsidRPr="00432094">
        <w:rPr>
          <w:snapToGrid w:val="0"/>
        </w:rPr>
        <w:t>Test Requirements</w:t>
      </w:r>
      <w:r>
        <w:tab/>
        <w:t>2769</w:t>
      </w:r>
    </w:p>
    <w:p w:rsidR="009B3506" w:rsidRDefault="009B3506">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2769</w:t>
      </w:r>
    </w:p>
    <w:p w:rsidR="009B3506" w:rsidRDefault="009B3506">
      <w:pPr>
        <w:pStyle w:val="TOC4"/>
        <w:rPr>
          <w:rFonts w:asciiTheme="minorHAnsi" w:eastAsiaTheme="minorEastAsia" w:hAnsiTheme="minorHAnsi" w:cstheme="minorBidi"/>
          <w:sz w:val="22"/>
          <w:szCs w:val="22"/>
        </w:rPr>
      </w:pPr>
      <w:r w:rsidRPr="009B3506">
        <w:t>A.8.26.7.</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2769</w:t>
      </w:r>
    </w:p>
    <w:p w:rsidR="009B3506" w:rsidRDefault="009B3506">
      <w:pPr>
        <w:pStyle w:val="TOC4"/>
        <w:rPr>
          <w:rFonts w:asciiTheme="minorHAnsi" w:eastAsiaTheme="minorEastAsia" w:hAnsiTheme="minorHAnsi" w:cstheme="minorBidi"/>
          <w:sz w:val="22"/>
          <w:szCs w:val="22"/>
        </w:rPr>
      </w:pPr>
      <w:r w:rsidRPr="009B3506">
        <w:t>A.8.26.7.2</w:t>
      </w:r>
      <w:r w:rsidRPr="009B3506">
        <w:rPr>
          <w:rFonts w:asciiTheme="minorHAnsi" w:eastAsiaTheme="minorEastAsia" w:hAnsiTheme="minorHAnsi" w:cstheme="minorBidi"/>
          <w:sz w:val="22"/>
          <w:szCs w:val="22"/>
        </w:rPr>
        <w:tab/>
      </w:r>
      <w:r w:rsidRPr="00432094">
        <w:rPr>
          <w:snapToGrid w:val="0"/>
        </w:rPr>
        <w:t>Test Requirements</w:t>
      </w:r>
      <w:r>
        <w:tab/>
        <w:t>2772</w:t>
      </w:r>
    </w:p>
    <w:p w:rsidR="009B3506" w:rsidRDefault="009B3506">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2772</w:t>
      </w:r>
    </w:p>
    <w:p w:rsidR="009B3506" w:rsidRDefault="009B3506">
      <w:pPr>
        <w:pStyle w:val="TOC4"/>
        <w:rPr>
          <w:rFonts w:asciiTheme="minorHAnsi" w:eastAsiaTheme="minorEastAsia" w:hAnsiTheme="minorHAnsi" w:cstheme="minorBidi"/>
          <w:sz w:val="22"/>
          <w:szCs w:val="22"/>
        </w:rPr>
      </w:pPr>
      <w:r w:rsidRPr="009B3506">
        <w:t>A.8.26.8.</w:t>
      </w:r>
      <w:r w:rsidRPr="009B3506">
        <w:rPr>
          <w:lang w:eastAsia="zh-CN"/>
        </w:rPr>
        <w:t>1</w:t>
      </w:r>
      <w:r w:rsidRPr="009B3506">
        <w:rPr>
          <w:rFonts w:asciiTheme="minorHAnsi" w:eastAsiaTheme="minorEastAsia" w:hAnsiTheme="minorHAnsi" w:cstheme="minorBidi"/>
          <w:sz w:val="22"/>
          <w:szCs w:val="22"/>
        </w:rPr>
        <w:tab/>
      </w:r>
      <w:r w:rsidRPr="00432094">
        <w:rPr>
          <w:snapToGrid w:val="0"/>
        </w:rPr>
        <w:t>Test Purpose and Environment</w:t>
      </w:r>
      <w:r>
        <w:tab/>
        <w:t>2772</w:t>
      </w:r>
    </w:p>
    <w:p w:rsidR="009B3506" w:rsidRDefault="009B3506">
      <w:pPr>
        <w:pStyle w:val="TOC4"/>
        <w:rPr>
          <w:rFonts w:asciiTheme="minorHAnsi" w:eastAsiaTheme="minorEastAsia" w:hAnsiTheme="minorHAnsi" w:cstheme="minorBidi"/>
          <w:sz w:val="22"/>
          <w:szCs w:val="22"/>
        </w:rPr>
      </w:pPr>
      <w:r w:rsidRPr="009B3506">
        <w:t>A.8.26.8.2</w:t>
      </w:r>
      <w:r w:rsidRPr="009B3506">
        <w:rPr>
          <w:rFonts w:asciiTheme="minorHAnsi" w:eastAsiaTheme="minorEastAsia" w:hAnsiTheme="minorHAnsi" w:cstheme="minorBidi"/>
          <w:sz w:val="22"/>
          <w:szCs w:val="22"/>
        </w:rPr>
        <w:tab/>
      </w:r>
      <w:r w:rsidRPr="00432094">
        <w:rPr>
          <w:snapToGrid w:val="0"/>
        </w:rPr>
        <w:t>Test Requirements</w:t>
      </w:r>
      <w:r>
        <w:tab/>
        <w:t>2775</w:t>
      </w:r>
    </w:p>
    <w:p w:rsidR="009B3506" w:rsidRDefault="009B3506">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2775</w:t>
      </w:r>
    </w:p>
    <w:p w:rsidR="009B3506" w:rsidRDefault="009B3506">
      <w:pPr>
        <w:pStyle w:val="TOC4"/>
        <w:rPr>
          <w:rFonts w:asciiTheme="minorHAnsi" w:eastAsiaTheme="minorEastAsia" w:hAnsiTheme="minorHAnsi" w:cstheme="minorBidi"/>
          <w:sz w:val="22"/>
          <w:szCs w:val="22"/>
        </w:rPr>
      </w:pPr>
      <w:r w:rsidRPr="009B3506">
        <w:t>A.8.26.9.1</w:t>
      </w:r>
      <w:r w:rsidRPr="009B3506">
        <w:rPr>
          <w:rFonts w:asciiTheme="minorHAnsi" w:eastAsiaTheme="minorEastAsia" w:hAnsiTheme="minorHAnsi"/>
          <w:sz w:val="22"/>
          <w:szCs w:val="22"/>
        </w:rPr>
        <w:tab/>
      </w:r>
      <w:r w:rsidRPr="00432094">
        <w:rPr>
          <w:rFonts w:cs="v4.2.0"/>
          <w:snapToGrid w:val="0"/>
        </w:rPr>
        <w:t>Test Purpose and Environment</w:t>
      </w:r>
      <w:r>
        <w:tab/>
        <w:t>2775</w:t>
      </w:r>
    </w:p>
    <w:p w:rsidR="009B3506" w:rsidRDefault="009B3506">
      <w:pPr>
        <w:pStyle w:val="TOC4"/>
        <w:rPr>
          <w:rFonts w:asciiTheme="minorHAnsi" w:eastAsiaTheme="minorEastAsia" w:hAnsiTheme="minorHAnsi" w:cstheme="minorBidi"/>
          <w:sz w:val="22"/>
          <w:szCs w:val="22"/>
        </w:rPr>
      </w:pPr>
      <w:r w:rsidRPr="009B3506">
        <w:t>A.8.26.9.2</w:t>
      </w:r>
      <w:r w:rsidRPr="009B3506">
        <w:rPr>
          <w:rFonts w:asciiTheme="minorHAnsi" w:eastAsiaTheme="minorEastAsia" w:hAnsiTheme="minorHAnsi"/>
          <w:sz w:val="22"/>
          <w:szCs w:val="22"/>
        </w:rPr>
        <w:tab/>
      </w:r>
      <w:r w:rsidRPr="00432094">
        <w:rPr>
          <w:rFonts w:cs="v4.2.0"/>
          <w:snapToGrid w:val="0"/>
        </w:rPr>
        <w:t>Test Requirements</w:t>
      </w:r>
      <w:r>
        <w:tab/>
        <w:t>2778</w:t>
      </w:r>
    </w:p>
    <w:p w:rsidR="009B3506" w:rsidRDefault="009B3506">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2778</w:t>
      </w:r>
    </w:p>
    <w:p w:rsidR="009B3506" w:rsidRDefault="009B3506">
      <w:pPr>
        <w:pStyle w:val="TOC4"/>
        <w:rPr>
          <w:rFonts w:asciiTheme="minorHAnsi" w:eastAsiaTheme="minorEastAsia" w:hAnsiTheme="minorHAnsi" w:cstheme="minorBidi"/>
          <w:sz w:val="22"/>
          <w:szCs w:val="22"/>
        </w:rPr>
      </w:pPr>
      <w:r w:rsidRPr="009B3506">
        <w:t>A.8.26.10.1</w:t>
      </w:r>
      <w:r w:rsidRPr="009B3506">
        <w:rPr>
          <w:rFonts w:asciiTheme="minorHAnsi" w:eastAsiaTheme="minorEastAsia" w:hAnsiTheme="minorHAnsi" w:cstheme="minorBidi"/>
          <w:sz w:val="22"/>
          <w:szCs w:val="22"/>
        </w:rPr>
        <w:tab/>
      </w:r>
      <w:r w:rsidRPr="00432094">
        <w:rPr>
          <w:snapToGrid w:val="0"/>
        </w:rPr>
        <w:t>Test Purpose and Environment</w:t>
      </w:r>
      <w:r>
        <w:tab/>
        <w:t>2778</w:t>
      </w:r>
    </w:p>
    <w:p w:rsidR="009B3506" w:rsidRDefault="009B3506">
      <w:pPr>
        <w:pStyle w:val="TOC4"/>
        <w:rPr>
          <w:rFonts w:asciiTheme="minorHAnsi" w:eastAsiaTheme="minorEastAsia" w:hAnsiTheme="minorHAnsi" w:cstheme="minorBidi"/>
          <w:sz w:val="22"/>
          <w:szCs w:val="22"/>
        </w:rPr>
      </w:pPr>
      <w:r w:rsidRPr="009B3506">
        <w:t>A.8.26.10.2</w:t>
      </w:r>
      <w:r w:rsidRPr="009B3506">
        <w:rPr>
          <w:rFonts w:asciiTheme="minorHAnsi" w:eastAsiaTheme="minorEastAsia" w:hAnsiTheme="minorHAnsi"/>
          <w:sz w:val="22"/>
          <w:szCs w:val="22"/>
        </w:rPr>
        <w:tab/>
      </w:r>
      <w:r w:rsidRPr="00432094">
        <w:rPr>
          <w:rFonts w:cs="v4.2.0"/>
          <w:snapToGrid w:val="0"/>
        </w:rPr>
        <w:t>Test Requirements</w:t>
      </w:r>
      <w:r>
        <w:tab/>
        <w:t>2780</w:t>
      </w:r>
    </w:p>
    <w:p w:rsidR="009B3506" w:rsidRDefault="009B350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2771</w:t>
      </w:r>
    </w:p>
    <w:p w:rsidR="009B3506" w:rsidRDefault="009B3506">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2771</w:t>
      </w:r>
    </w:p>
    <w:p w:rsidR="009B3506" w:rsidRDefault="009B3506">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2771</w:t>
      </w:r>
    </w:p>
    <w:p w:rsidR="009B3506" w:rsidRDefault="009B3506">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2771</w:t>
      </w:r>
    </w:p>
    <w:p w:rsidR="009B3506" w:rsidRDefault="009B3506">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2771</w:t>
      </w:r>
    </w:p>
    <w:p w:rsidR="009B3506" w:rsidRDefault="009B3506">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2774</w:t>
      </w:r>
    </w:p>
    <w:p w:rsidR="009B3506" w:rsidRDefault="009B3506">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2774</w:t>
      </w:r>
    </w:p>
    <w:p w:rsidR="009B3506" w:rsidRDefault="009B3506">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2774</w:t>
      </w:r>
    </w:p>
    <w:p w:rsidR="009B3506" w:rsidRDefault="009B3506">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2774</w:t>
      </w:r>
    </w:p>
    <w:p w:rsidR="009B3506" w:rsidRDefault="009B3506">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2775</w:t>
      </w:r>
    </w:p>
    <w:p w:rsidR="009B3506" w:rsidRDefault="009B3506">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2776</w:t>
      </w:r>
    </w:p>
    <w:p w:rsidR="009B3506" w:rsidRDefault="009B3506">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2776</w:t>
      </w:r>
    </w:p>
    <w:p w:rsidR="009B3506" w:rsidRDefault="009B3506">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2776</w:t>
      </w:r>
    </w:p>
    <w:p w:rsidR="009B3506" w:rsidRDefault="009B3506">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2779</w:t>
      </w:r>
    </w:p>
    <w:p w:rsidR="009B3506" w:rsidRDefault="009B3506">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2779</w:t>
      </w:r>
    </w:p>
    <w:p w:rsidR="009B3506" w:rsidRDefault="009B3506">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2779</w:t>
      </w:r>
    </w:p>
    <w:p w:rsidR="009B3506" w:rsidRDefault="009B3506">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2779</w:t>
      </w:r>
    </w:p>
    <w:p w:rsidR="009B3506" w:rsidRDefault="009B3506">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2781</w:t>
      </w:r>
    </w:p>
    <w:p w:rsidR="009B3506" w:rsidRDefault="009B3506">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2782</w:t>
      </w:r>
    </w:p>
    <w:p w:rsidR="009B3506" w:rsidRDefault="009B3506">
      <w:pPr>
        <w:pStyle w:val="TOC4"/>
        <w:rPr>
          <w:rFonts w:asciiTheme="minorHAnsi" w:eastAsiaTheme="minorEastAsia" w:hAnsiTheme="minorHAnsi" w:cstheme="minorBidi"/>
          <w:sz w:val="22"/>
          <w:szCs w:val="22"/>
        </w:rPr>
      </w:pPr>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2782</w:t>
      </w:r>
    </w:p>
    <w:p w:rsidR="009B3506" w:rsidRDefault="009B3506">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2782</w:t>
      </w:r>
    </w:p>
    <w:p w:rsidR="009B3506" w:rsidRDefault="009B3506">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2783</w:t>
      </w:r>
    </w:p>
    <w:p w:rsidR="009B3506" w:rsidRDefault="009B3506">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2784</w:t>
      </w:r>
    </w:p>
    <w:p w:rsidR="009B3506" w:rsidRDefault="009B3506">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2784</w:t>
      </w:r>
    </w:p>
    <w:p w:rsidR="009B3506" w:rsidRDefault="009B3506">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2784</w:t>
      </w:r>
    </w:p>
    <w:p w:rsidR="009B3506" w:rsidRDefault="009B3506">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2787</w:t>
      </w:r>
    </w:p>
    <w:p w:rsidR="009B3506" w:rsidRDefault="009B3506">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2787</w:t>
      </w:r>
    </w:p>
    <w:p w:rsidR="009B3506" w:rsidRDefault="009B3506">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2787</w:t>
      </w:r>
    </w:p>
    <w:p w:rsidR="009B3506" w:rsidRDefault="009B3506">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2787</w:t>
      </w:r>
    </w:p>
    <w:p w:rsidR="009B3506" w:rsidRDefault="009B3506">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2790</w:t>
      </w:r>
    </w:p>
    <w:p w:rsidR="009B3506" w:rsidRDefault="009B3506">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2790</w:t>
      </w:r>
    </w:p>
    <w:p w:rsidR="009B3506" w:rsidRDefault="009B3506">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2790</w:t>
      </w:r>
    </w:p>
    <w:p w:rsidR="009B3506" w:rsidRDefault="009B3506">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2790</w:t>
      </w:r>
    </w:p>
    <w:p w:rsidR="009B3506" w:rsidRDefault="009B3506">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2794</w:t>
      </w:r>
    </w:p>
    <w:p w:rsidR="009B3506" w:rsidRDefault="009B3506">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2794</w:t>
      </w:r>
    </w:p>
    <w:p w:rsidR="009B3506" w:rsidRDefault="009B3506">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2794</w:t>
      </w:r>
    </w:p>
    <w:p w:rsidR="009B3506" w:rsidRDefault="009B3506">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2794</w:t>
      </w:r>
    </w:p>
    <w:p w:rsidR="009B3506" w:rsidRDefault="009B3506">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2796</w:t>
      </w:r>
    </w:p>
    <w:p w:rsidR="009B3506" w:rsidRDefault="009B3506">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2797</w:t>
      </w:r>
    </w:p>
    <w:p w:rsidR="009B3506" w:rsidRDefault="009B3506">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2797</w:t>
      </w:r>
    </w:p>
    <w:p w:rsidR="009B3506" w:rsidRDefault="009B3506">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2797</w:t>
      </w:r>
    </w:p>
    <w:p w:rsidR="009B3506" w:rsidRDefault="009B3506">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2800</w:t>
      </w:r>
    </w:p>
    <w:p w:rsidR="009B3506" w:rsidRDefault="009B350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2800</w:t>
      </w:r>
    </w:p>
    <w:p w:rsidR="009B3506" w:rsidRDefault="009B350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2800</w:t>
      </w:r>
    </w:p>
    <w:p w:rsidR="009B3506" w:rsidRDefault="009B350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2800</w:t>
      </w:r>
    </w:p>
    <w:p w:rsidR="009B3506" w:rsidRDefault="009B350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2804</w:t>
      </w:r>
    </w:p>
    <w:p w:rsidR="009B3506" w:rsidRDefault="009B350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2804</w:t>
      </w:r>
    </w:p>
    <w:p w:rsidR="009B3506" w:rsidRDefault="009B350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2804</w:t>
      </w:r>
    </w:p>
    <w:p w:rsidR="009B3506" w:rsidRDefault="009B350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2804</w:t>
      </w:r>
    </w:p>
    <w:p w:rsidR="009B3506" w:rsidRDefault="009B3506">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2805</w:t>
      </w:r>
    </w:p>
    <w:p w:rsidR="009B3506" w:rsidRDefault="009B3506">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2805</w:t>
      </w:r>
    </w:p>
    <w:p w:rsidR="009B3506" w:rsidRDefault="009B3506">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2805</w:t>
      </w:r>
    </w:p>
    <w:p w:rsidR="009B3506" w:rsidRDefault="009B3506">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2805</w:t>
      </w:r>
    </w:p>
    <w:p w:rsidR="009B3506" w:rsidRDefault="009B3506">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2806</w:t>
      </w:r>
    </w:p>
    <w:p w:rsidR="009B3506" w:rsidRDefault="009B3506">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2806</w:t>
      </w:r>
    </w:p>
    <w:p w:rsidR="009B3506" w:rsidRDefault="009B3506">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2806</w:t>
      </w:r>
    </w:p>
    <w:p w:rsidR="009B3506" w:rsidRDefault="009B3506">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2806</w:t>
      </w:r>
    </w:p>
    <w:p w:rsidR="009B3506" w:rsidRDefault="009B3506">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2810</w:t>
      </w:r>
    </w:p>
    <w:p w:rsidR="009B3506" w:rsidRDefault="009B3506">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2810</w:t>
      </w:r>
    </w:p>
    <w:p w:rsidR="009B3506" w:rsidRDefault="009B3506">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2810</w:t>
      </w:r>
    </w:p>
    <w:p w:rsidR="009B3506" w:rsidRDefault="009B3506">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2810</w:t>
      </w:r>
    </w:p>
    <w:p w:rsidR="009B3506" w:rsidRDefault="009B3506">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2812</w:t>
      </w:r>
    </w:p>
    <w:p w:rsidR="009B3506" w:rsidRDefault="009B3506">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2813</w:t>
      </w:r>
    </w:p>
    <w:p w:rsidR="009B3506" w:rsidRDefault="009B3506">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2813</w:t>
      </w:r>
    </w:p>
    <w:p w:rsidR="009B3506" w:rsidRDefault="009B3506">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2813</w:t>
      </w:r>
    </w:p>
    <w:p w:rsidR="009B3506" w:rsidRDefault="009B3506">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2814</w:t>
      </w:r>
    </w:p>
    <w:p w:rsidR="009B3506" w:rsidRDefault="009B3506">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2814</w:t>
      </w:r>
    </w:p>
    <w:p w:rsidR="009B3506" w:rsidRDefault="009B3506">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2814</w:t>
      </w:r>
    </w:p>
    <w:p w:rsidR="009B3506" w:rsidRDefault="009B3506">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2815</w:t>
      </w:r>
    </w:p>
    <w:p w:rsidR="009B3506" w:rsidRDefault="009B3506">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2816</w:t>
      </w:r>
    </w:p>
    <w:p w:rsidR="009B3506" w:rsidRDefault="009B3506">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2816</w:t>
      </w:r>
    </w:p>
    <w:p w:rsidR="009B3506" w:rsidRDefault="009B3506">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2816</w:t>
      </w:r>
    </w:p>
    <w:p w:rsidR="009B3506" w:rsidRDefault="009B3506">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2816</w:t>
      </w:r>
    </w:p>
    <w:p w:rsidR="009B3506" w:rsidRDefault="009B3506">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2817</w:t>
      </w:r>
    </w:p>
    <w:p w:rsidR="009B3506" w:rsidRDefault="009B3506">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2818</w:t>
      </w:r>
    </w:p>
    <w:p w:rsidR="009B3506" w:rsidRDefault="009B3506">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2818</w:t>
      </w:r>
    </w:p>
    <w:p w:rsidR="009B3506" w:rsidRDefault="009B3506">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2818</w:t>
      </w:r>
    </w:p>
    <w:p w:rsidR="009B3506" w:rsidRDefault="009B3506">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2818</w:t>
      </w:r>
    </w:p>
    <w:p w:rsidR="009B3506" w:rsidRDefault="009B3506">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2818</w:t>
      </w:r>
    </w:p>
    <w:p w:rsidR="009B3506" w:rsidRDefault="009B3506">
      <w:pPr>
        <w:pStyle w:val="TOC4"/>
        <w:rPr>
          <w:rFonts w:asciiTheme="minorHAnsi" w:eastAsiaTheme="minorEastAsia" w:hAnsiTheme="minorHAnsi" w:cstheme="minorBidi"/>
          <w:sz w:val="22"/>
          <w:szCs w:val="22"/>
        </w:rPr>
      </w:pPr>
      <w:r>
        <w:lastRenderedPageBreak/>
        <w:t>A.9.1.20.1</w:t>
      </w:r>
      <w:r>
        <w:rPr>
          <w:rFonts w:asciiTheme="minorHAnsi" w:eastAsiaTheme="minorEastAsia" w:hAnsiTheme="minorHAnsi" w:cstheme="minorBidi"/>
          <w:sz w:val="22"/>
          <w:szCs w:val="22"/>
        </w:rPr>
        <w:tab/>
      </w:r>
      <w:r>
        <w:t>Test Purpose and Environment</w:t>
      </w:r>
      <w:r>
        <w:tab/>
        <w:t>2818</w:t>
      </w:r>
    </w:p>
    <w:p w:rsidR="009B3506" w:rsidRDefault="009B3506">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2818</w:t>
      </w:r>
    </w:p>
    <w:p w:rsidR="009B3506" w:rsidRDefault="009B3506">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2820</w:t>
      </w:r>
    </w:p>
    <w:p w:rsidR="009B3506" w:rsidRDefault="009B350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2820</w:t>
      </w:r>
    </w:p>
    <w:p w:rsidR="009B3506" w:rsidRDefault="009B350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2820</w:t>
      </w:r>
    </w:p>
    <w:p w:rsidR="009B3506" w:rsidRDefault="009B3506">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2820</w:t>
      </w:r>
    </w:p>
    <w:p w:rsidR="009B3506" w:rsidRDefault="009B3506">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2820</w:t>
      </w:r>
    </w:p>
    <w:p w:rsidR="009B3506" w:rsidRDefault="009B350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2820</w:t>
      </w:r>
    </w:p>
    <w:p w:rsidR="009B3506" w:rsidRDefault="009B350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2820</w:t>
      </w:r>
    </w:p>
    <w:p w:rsidR="009B3506" w:rsidRDefault="009B350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2821</w:t>
      </w:r>
    </w:p>
    <w:p w:rsidR="009B3506" w:rsidRDefault="009B350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2825</w:t>
      </w:r>
    </w:p>
    <w:p w:rsidR="009B3506" w:rsidRDefault="009B3506">
      <w:pPr>
        <w:pStyle w:val="TOC3"/>
        <w:rPr>
          <w:rFonts w:asciiTheme="minorHAnsi" w:eastAsiaTheme="minorEastAsia" w:hAnsiTheme="minorHAnsi" w:cstheme="minorBidi"/>
          <w:sz w:val="22"/>
          <w:szCs w:val="22"/>
        </w:rPr>
      </w:pPr>
      <w:r>
        <w:t>A.9.1.23 RSRP for E-UTRAN TDD-FDD Carrier Aggregation with PCell in TDD</w:t>
      </w:r>
      <w:r>
        <w:tab/>
        <w:t>2825</w:t>
      </w:r>
    </w:p>
    <w:p w:rsidR="009B3506" w:rsidRDefault="009B3506">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2825</w:t>
      </w:r>
    </w:p>
    <w:p w:rsidR="009B3506" w:rsidRDefault="009B3506">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2825</w:t>
      </w:r>
    </w:p>
    <w:p w:rsidR="009B3506" w:rsidRDefault="009B3506">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2829</w:t>
      </w:r>
    </w:p>
    <w:p w:rsidR="009B3506" w:rsidRDefault="009B3506">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2829</w:t>
      </w:r>
    </w:p>
    <w:p w:rsidR="009B3506" w:rsidRDefault="009B3506">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2829</w:t>
      </w:r>
    </w:p>
    <w:p w:rsidR="009B3506" w:rsidRDefault="009B3506">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2829</w:t>
      </w:r>
    </w:p>
    <w:p w:rsidR="009B3506" w:rsidRDefault="009B3506">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2830</w:t>
      </w:r>
    </w:p>
    <w:p w:rsidR="009B3506" w:rsidRDefault="009B3506">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2830</w:t>
      </w:r>
    </w:p>
    <w:p w:rsidR="009B3506" w:rsidRDefault="009B3506">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2830</w:t>
      </w:r>
    </w:p>
    <w:p w:rsidR="009B3506" w:rsidRDefault="009B3506">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2830</w:t>
      </w:r>
    </w:p>
    <w:p w:rsidR="009B3506" w:rsidRDefault="009B3506">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2833</w:t>
      </w:r>
    </w:p>
    <w:p w:rsidR="009B3506" w:rsidRDefault="009B3506">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2833</w:t>
      </w:r>
    </w:p>
    <w:p w:rsidR="009B3506" w:rsidRDefault="009B3506">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2833</w:t>
      </w:r>
    </w:p>
    <w:p w:rsidR="009B3506" w:rsidRDefault="009B3506">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2833</w:t>
      </w:r>
    </w:p>
    <w:p w:rsidR="009B3506" w:rsidRDefault="009B3506">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2836</w:t>
      </w:r>
    </w:p>
    <w:p w:rsidR="009B3506" w:rsidRDefault="009B3506">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2836</w:t>
      </w:r>
    </w:p>
    <w:p w:rsidR="009B3506" w:rsidRDefault="009B3506">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2836</w:t>
      </w:r>
    </w:p>
    <w:p w:rsidR="009B3506" w:rsidRDefault="009B3506">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2836</w:t>
      </w:r>
    </w:p>
    <w:p w:rsidR="009B3506" w:rsidRDefault="009B3506">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2839</w:t>
      </w:r>
    </w:p>
    <w:p w:rsidR="009B3506" w:rsidRDefault="009B3506">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2839</w:t>
      </w:r>
    </w:p>
    <w:p w:rsidR="009B3506" w:rsidRDefault="009B3506">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2839</w:t>
      </w:r>
    </w:p>
    <w:p w:rsidR="009B3506" w:rsidRDefault="009B3506">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2839</w:t>
      </w:r>
    </w:p>
    <w:p w:rsidR="009B3506" w:rsidRDefault="009B3506">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2842</w:t>
      </w:r>
    </w:p>
    <w:p w:rsidR="009B3506" w:rsidRDefault="009B3506">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2842</w:t>
      </w:r>
    </w:p>
    <w:p w:rsidR="009B3506" w:rsidRDefault="009B3506">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2842</w:t>
      </w:r>
    </w:p>
    <w:p w:rsidR="009B3506" w:rsidRDefault="009B3506">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2842</w:t>
      </w:r>
    </w:p>
    <w:p w:rsidR="009B3506" w:rsidRDefault="009B3506">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2845</w:t>
      </w:r>
    </w:p>
    <w:p w:rsidR="009B3506" w:rsidRDefault="009B3506">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2845</w:t>
      </w:r>
    </w:p>
    <w:p w:rsidR="009B3506" w:rsidRDefault="009B3506">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2845</w:t>
      </w:r>
    </w:p>
    <w:p w:rsidR="009B3506" w:rsidRDefault="009B3506">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2846</w:t>
      </w:r>
    </w:p>
    <w:p w:rsidR="009B3506" w:rsidRDefault="009B3506">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2849</w:t>
      </w:r>
    </w:p>
    <w:p w:rsidR="009B3506" w:rsidRDefault="009B350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2849</w:t>
      </w:r>
    </w:p>
    <w:p w:rsidR="009B3506" w:rsidRDefault="009B350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2849</w:t>
      </w:r>
    </w:p>
    <w:p w:rsidR="009B3506" w:rsidRDefault="009B350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2849</w:t>
      </w:r>
    </w:p>
    <w:p w:rsidR="009B3506" w:rsidRDefault="009B350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2852</w:t>
      </w:r>
    </w:p>
    <w:p w:rsidR="009B3506" w:rsidRDefault="009B350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2853</w:t>
      </w:r>
    </w:p>
    <w:p w:rsidR="009B3506" w:rsidRDefault="009B350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2853</w:t>
      </w:r>
    </w:p>
    <w:p w:rsidR="009B3506" w:rsidRDefault="009B350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2853</w:t>
      </w:r>
    </w:p>
    <w:p w:rsidR="009B3506" w:rsidRDefault="009B350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2856</w:t>
      </w:r>
    </w:p>
    <w:p w:rsidR="009B3506" w:rsidRDefault="009B350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2856</w:t>
      </w:r>
    </w:p>
    <w:p w:rsidR="009B3506" w:rsidRDefault="009B350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2856</w:t>
      </w:r>
    </w:p>
    <w:p w:rsidR="009B3506" w:rsidRDefault="009B350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2856</w:t>
      </w:r>
    </w:p>
    <w:p w:rsidR="009B3506" w:rsidRDefault="009B350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2859</w:t>
      </w:r>
    </w:p>
    <w:p w:rsidR="009B3506" w:rsidRDefault="009B350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2859</w:t>
      </w:r>
    </w:p>
    <w:p w:rsidR="009B3506" w:rsidRDefault="009B350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2859</w:t>
      </w:r>
    </w:p>
    <w:p w:rsidR="009B3506" w:rsidRDefault="009B3506">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2859</w:t>
      </w:r>
    </w:p>
    <w:p w:rsidR="009B3506" w:rsidRDefault="009B3506">
      <w:pPr>
        <w:pStyle w:val="TOC4"/>
        <w:rPr>
          <w:rFonts w:asciiTheme="minorHAnsi" w:eastAsiaTheme="minorEastAsia" w:hAnsiTheme="minorHAnsi" w:cstheme="minorBidi"/>
          <w:sz w:val="22"/>
          <w:szCs w:val="22"/>
        </w:rPr>
      </w:pPr>
      <w:r>
        <w:lastRenderedPageBreak/>
        <w:t>A.9.1.34.</w:t>
      </w:r>
      <w:r>
        <w:rPr>
          <w:lang w:eastAsia="zh-CN"/>
        </w:rPr>
        <w:t>3</w:t>
      </w:r>
      <w:r>
        <w:rPr>
          <w:rFonts w:asciiTheme="minorHAnsi" w:eastAsiaTheme="minorEastAsia" w:hAnsiTheme="minorHAnsi" w:cstheme="minorBidi"/>
          <w:sz w:val="22"/>
          <w:szCs w:val="22"/>
        </w:rPr>
        <w:tab/>
      </w:r>
      <w:r>
        <w:t>Test Requirements</w:t>
      </w:r>
      <w:r>
        <w:tab/>
        <w:t>2862</w:t>
      </w:r>
    </w:p>
    <w:p w:rsidR="009B3506" w:rsidRDefault="009B3506">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2862</w:t>
      </w:r>
    </w:p>
    <w:p w:rsidR="009B3506" w:rsidRDefault="009B3506">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2862</w:t>
      </w:r>
    </w:p>
    <w:p w:rsidR="009B3506" w:rsidRDefault="009B3506">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2862</w:t>
      </w:r>
    </w:p>
    <w:p w:rsidR="009B3506" w:rsidRDefault="009B3506">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2865</w:t>
      </w:r>
    </w:p>
    <w:p w:rsidR="009B3506" w:rsidRDefault="009B350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2866</w:t>
      </w:r>
    </w:p>
    <w:p w:rsidR="009B3506" w:rsidRDefault="009B350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2866</w:t>
      </w:r>
    </w:p>
    <w:p w:rsidR="009B3506" w:rsidRDefault="009B350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2866</w:t>
      </w:r>
    </w:p>
    <w:p w:rsidR="009B3506" w:rsidRDefault="009B350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2869</w:t>
      </w:r>
    </w:p>
    <w:p w:rsidR="009B3506" w:rsidRDefault="009B3506">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2869</w:t>
      </w:r>
    </w:p>
    <w:p w:rsidR="009B3506" w:rsidRDefault="009B3506">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2869</w:t>
      </w:r>
    </w:p>
    <w:p w:rsidR="009B3506" w:rsidRDefault="009B3506">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2869</w:t>
      </w:r>
    </w:p>
    <w:p w:rsidR="009B3506" w:rsidRDefault="009B3506">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2872</w:t>
      </w:r>
    </w:p>
    <w:p w:rsidR="009B3506" w:rsidRDefault="009B3506">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2873</w:t>
      </w:r>
    </w:p>
    <w:p w:rsidR="009B3506" w:rsidRDefault="009B3506">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2873</w:t>
      </w:r>
    </w:p>
    <w:p w:rsidR="009B3506" w:rsidRDefault="009B3506">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2873</w:t>
      </w:r>
    </w:p>
    <w:p w:rsidR="009B3506" w:rsidRDefault="009B3506">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2876</w:t>
      </w:r>
    </w:p>
    <w:p w:rsidR="009B3506" w:rsidRDefault="009B3506">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2877</w:t>
      </w:r>
    </w:p>
    <w:p w:rsidR="009B3506" w:rsidRDefault="009B3506">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2877</w:t>
      </w:r>
    </w:p>
    <w:p w:rsidR="009B3506" w:rsidRDefault="009B3506">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2877</w:t>
      </w:r>
    </w:p>
    <w:p w:rsidR="009B3506" w:rsidRDefault="009B3506">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2883</w:t>
      </w:r>
    </w:p>
    <w:p w:rsidR="009B3506" w:rsidRDefault="009B3506">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2883</w:t>
      </w:r>
    </w:p>
    <w:p w:rsidR="009B3506" w:rsidRDefault="009B3506">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2883</w:t>
      </w:r>
    </w:p>
    <w:p w:rsidR="009B3506" w:rsidRDefault="009B3506">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2884</w:t>
      </w:r>
    </w:p>
    <w:p w:rsidR="009B3506" w:rsidRDefault="009B3506">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2890</w:t>
      </w:r>
    </w:p>
    <w:p w:rsidR="009B3506" w:rsidRDefault="009B350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2890</w:t>
      </w:r>
    </w:p>
    <w:p w:rsidR="009B3506" w:rsidRDefault="009B350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2890</w:t>
      </w:r>
    </w:p>
    <w:p w:rsidR="009B3506" w:rsidRDefault="009B350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2890</w:t>
      </w:r>
    </w:p>
    <w:p w:rsidR="009B3506" w:rsidRDefault="009B350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2893</w:t>
      </w:r>
    </w:p>
    <w:p w:rsidR="009B3506" w:rsidRDefault="009B350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2893</w:t>
      </w:r>
    </w:p>
    <w:p w:rsidR="009B3506" w:rsidRDefault="009B350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2893</w:t>
      </w:r>
    </w:p>
    <w:p w:rsidR="009B3506" w:rsidRDefault="009B350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2893</w:t>
      </w:r>
    </w:p>
    <w:p w:rsidR="009B3506" w:rsidRDefault="009B350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2896</w:t>
      </w:r>
    </w:p>
    <w:p w:rsidR="009B3506" w:rsidRDefault="009B3506">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2896</w:t>
      </w:r>
    </w:p>
    <w:p w:rsidR="009B3506" w:rsidRDefault="009B3506">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2896</w:t>
      </w:r>
    </w:p>
    <w:p w:rsidR="009B3506" w:rsidRDefault="009B3506">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2896</w:t>
      </w:r>
    </w:p>
    <w:p w:rsidR="009B3506" w:rsidRDefault="009B3506">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2897</w:t>
      </w:r>
    </w:p>
    <w:p w:rsidR="009B3506" w:rsidRDefault="009B3506">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2898</w:t>
      </w:r>
    </w:p>
    <w:p w:rsidR="009B3506" w:rsidRDefault="009B3506">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2898</w:t>
      </w:r>
    </w:p>
    <w:p w:rsidR="009B3506" w:rsidRDefault="009B3506">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2898</w:t>
      </w:r>
    </w:p>
    <w:p w:rsidR="009B3506" w:rsidRDefault="009B3506">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2903</w:t>
      </w:r>
    </w:p>
    <w:p w:rsidR="009B3506" w:rsidRDefault="009B3506">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2903</w:t>
      </w:r>
    </w:p>
    <w:p w:rsidR="009B3506" w:rsidRDefault="009B3506">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2903</w:t>
      </w:r>
    </w:p>
    <w:p w:rsidR="009B3506" w:rsidRDefault="009B3506">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2903</w:t>
      </w:r>
    </w:p>
    <w:p w:rsidR="009B3506" w:rsidRDefault="009B3506">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rsidR="009B3506" w:rsidRDefault="009B3506">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rsidR="009B3506" w:rsidRDefault="009B3506">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rsidR="009B3506" w:rsidRDefault="009B3506">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rsidR="009B3506" w:rsidRDefault="009B3506">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rsidR="009B3506" w:rsidRDefault="009B3506">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2426</w:t>
      </w:r>
    </w:p>
    <w:p w:rsidR="009B3506" w:rsidRDefault="009B3506">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rsidR="009B3506" w:rsidRDefault="009B3506">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rsidR="009B3506" w:rsidRDefault="009B3506">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rsidR="009B3506" w:rsidRDefault="009B3506">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2435</w:t>
      </w:r>
    </w:p>
    <w:p w:rsidR="009B3506" w:rsidRDefault="009B3506">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rsidR="009B3506" w:rsidRDefault="009B3506">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rsidR="009B3506" w:rsidRDefault="009B3506">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rsidR="009B3506" w:rsidRDefault="009B3506">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2447</w:t>
      </w:r>
    </w:p>
    <w:p w:rsidR="009B3506" w:rsidRDefault="009B3506">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rsidR="009B3506" w:rsidRDefault="009B3506">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rsidR="009B3506" w:rsidRDefault="009B3506">
      <w:pPr>
        <w:pStyle w:val="TOC4"/>
        <w:rPr>
          <w:rFonts w:asciiTheme="minorHAnsi" w:eastAsiaTheme="minorEastAsia" w:hAnsiTheme="minorHAnsi" w:cstheme="minorBidi"/>
          <w:sz w:val="22"/>
          <w:szCs w:val="22"/>
        </w:rPr>
      </w:pPr>
      <w:r>
        <w:lastRenderedPageBreak/>
        <w:t>A.9.1.49.3</w:t>
      </w:r>
      <w:r>
        <w:rPr>
          <w:rFonts w:asciiTheme="minorHAnsi" w:eastAsiaTheme="minorEastAsia" w:hAnsiTheme="minorHAnsi" w:cstheme="minorBidi"/>
          <w:sz w:val="22"/>
          <w:szCs w:val="22"/>
        </w:rPr>
        <w:tab/>
      </w:r>
      <w:r>
        <w:t>Test Requirements</w:t>
      </w:r>
      <w:r>
        <w:tab/>
        <w:t>2457</w:t>
      </w:r>
    </w:p>
    <w:p w:rsidR="009B3506" w:rsidRDefault="009B3506">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rsidR="009B3506" w:rsidRDefault="009B3506">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rsidR="009B3506" w:rsidRDefault="009B3506">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rsidR="009B3506" w:rsidRDefault="009B3506">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rsidR="009B3506" w:rsidRDefault="009B3506">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rsidR="009B3506" w:rsidRDefault="009B3506">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rsidR="009B3506" w:rsidRDefault="009B3506">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rsidR="009B3506" w:rsidRDefault="009B3506">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rsidR="009B3506" w:rsidRDefault="009B3506">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rsidR="009B3506" w:rsidRDefault="009B3506">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rsidR="009B3506" w:rsidRDefault="009B3506">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rsidR="009B3506" w:rsidRDefault="009B3506">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rsidR="009B3506" w:rsidRDefault="009B3506">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rsidR="009B3506" w:rsidRDefault="009B3506">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rsidR="009B3506" w:rsidRDefault="009B3506">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rsidR="009B3506" w:rsidRDefault="009B3506">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rsidR="009B3506" w:rsidRDefault="009B3506">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rsidR="009B3506" w:rsidRDefault="009B350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rsidR="009B3506" w:rsidRDefault="009B350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rsidR="009B3506" w:rsidRDefault="009B3506">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rsidR="009B3506" w:rsidRDefault="009B3506">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rsidR="009B3506" w:rsidRDefault="009B3506">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rsidR="009B3506" w:rsidRDefault="009B3506">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rsidR="009B3506" w:rsidRDefault="009B3506">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rsidR="009B3506" w:rsidRDefault="009B3506">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2482</w:t>
      </w:r>
    </w:p>
    <w:p w:rsidR="009B3506" w:rsidRDefault="009B3506">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2482</w:t>
      </w:r>
    </w:p>
    <w:p w:rsidR="009B3506" w:rsidRDefault="009B3506">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rsidR="009B3506" w:rsidRDefault="009B3506">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2485</w:t>
      </w:r>
    </w:p>
    <w:p w:rsidR="009B3506" w:rsidRDefault="009B3506">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2485</w:t>
      </w:r>
    </w:p>
    <w:p w:rsidR="009B3506" w:rsidRDefault="009B3506">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2485</w:t>
      </w:r>
    </w:p>
    <w:p w:rsidR="009B3506" w:rsidRDefault="009B3506">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2485</w:t>
      </w:r>
    </w:p>
    <w:p w:rsidR="009B3506" w:rsidRDefault="009B3506">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2489</w:t>
      </w:r>
    </w:p>
    <w:p w:rsidR="009B3506" w:rsidRDefault="009B3506">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2489</w:t>
      </w:r>
    </w:p>
    <w:p w:rsidR="009B3506" w:rsidRDefault="009B3506">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2489</w:t>
      </w:r>
    </w:p>
    <w:p w:rsidR="009B3506" w:rsidRDefault="009B3506">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2489</w:t>
      </w:r>
    </w:p>
    <w:p w:rsidR="009B3506" w:rsidRDefault="009B3506">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2492</w:t>
      </w:r>
    </w:p>
    <w:p w:rsidR="009B3506" w:rsidRDefault="009B3506">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2493</w:t>
      </w:r>
    </w:p>
    <w:p w:rsidR="009B3506" w:rsidRDefault="009B3506">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2493</w:t>
      </w:r>
    </w:p>
    <w:p w:rsidR="009B3506" w:rsidRDefault="009B3506">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2493</w:t>
      </w:r>
    </w:p>
    <w:p w:rsidR="009B3506" w:rsidRDefault="009B3506">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2496</w:t>
      </w:r>
    </w:p>
    <w:p w:rsidR="009B3506" w:rsidRDefault="009B3506">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2496</w:t>
      </w:r>
    </w:p>
    <w:p w:rsidR="009B3506" w:rsidRDefault="009B3506">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2496</w:t>
      </w:r>
    </w:p>
    <w:p w:rsidR="009B3506" w:rsidRDefault="009B3506">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2496</w:t>
      </w:r>
    </w:p>
    <w:p w:rsidR="009B3506" w:rsidRDefault="009B3506">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2497</w:t>
      </w:r>
    </w:p>
    <w:p w:rsidR="009B3506" w:rsidRDefault="009B3506">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2497</w:t>
      </w:r>
    </w:p>
    <w:p w:rsidR="009B3506" w:rsidRDefault="009B3506">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2497</w:t>
      </w:r>
    </w:p>
    <w:p w:rsidR="009B3506" w:rsidRDefault="009B3506">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2498</w:t>
      </w:r>
    </w:p>
    <w:p w:rsidR="009B3506" w:rsidRDefault="009B3506">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2501</w:t>
      </w:r>
    </w:p>
    <w:p w:rsidR="009B3506" w:rsidRDefault="009B3506">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2501</w:t>
      </w:r>
    </w:p>
    <w:p w:rsidR="009B3506" w:rsidRDefault="009B3506">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2501</w:t>
      </w:r>
    </w:p>
    <w:p w:rsidR="009B3506" w:rsidRDefault="009B3506">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2501</w:t>
      </w:r>
    </w:p>
    <w:p w:rsidR="009B3506" w:rsidRDefault="009B3506">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2502</w:t>
      </w:r>
    </w:p>
    <w:p w:rsidR="009B3506" w:rsidRDefault="009B3506">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2502</w:t>
      </w:r>
    </w:p>
    <w:p w:rsidR="009B3506" w:rsidRDefault="009B3506">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2502</w:t>
      </w:r>
    </w:p>
    <w:p w:rsidR="009B3506" w:rsidRDefault="009B3506">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2503</w:t>
      </w:r>
    </w:p>
    <w:p w:rsidR="009B3506" w:rsidRDefault="009B3506">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2505</w:t>
      </w:r>
    </w:p>
    <w:p w:rsidR="009B3506" w:rsidRDefault="009B3506">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2505</w:t>
      </w:r>
    </w:p>
    <w:p w:rsidR="009B3506" w:rsidRDefault="009B3506">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2505</w:t>
      </w:r>
    </w:p>
    <w:p w:rsidR="009B3506" w:rsidRDefault="009B3506">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2505</w:t>
      </w:r>
    </w:p>
    <w:p w:rsidR="009B3506" w:rsidRDefault="009B3506">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2508</w:t>
      </w:r>
    </w:p>
    <w:p w:rsidR="009B3506" w:rsidRDefault="009B3506">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2509</w:t>
      </w:r>
    </w:p>
    <w:p w:rsidR="009B3506" w:rsidRDefault="009B3506">
      <w:pPr>
        <w:pStyle w:val="TOC4"/>
        <w:rPr>
          <w:rFonts w:asciiTheme="minorHAnsi" w:eastAsiaTheme="minorEastAsia" w:hAnsiTheme="minorHAnsi" w:cstheme="minorBidi"/>
          <w:sz w:val="22"/>
          <w:szCs w:val="22"/>
        </w:rPr>
      </w:pPr>
      <w:r>
        <w:lastRenderedPageBreak/>
        <w:t>A.9.1.61.1</w:t>
      </w:r>
      <w:r>
        <w:rPr>
          <w:rFonts w:asciiTheme="minorHAnsi" w:eastAsiaTheme="minorEastAsia" w:hAnsiTheme="minorHAnsi" w:cstheme="minorBidi"/>
          <w:sz w:val="22"/>
          <w:szCs w:val="22"/>
        </w:rPr>
        <w:tab/>
      </w:r>
      <w:r>
        <w:t>Test Purpose and Environment</w:t>
      </w:r>
      <w:r>
        <w:tab/>
        <w:t>2509</w:t>
      </w:r>
    </w:p>
    <w:p w:rsidR="009B3506" w:rsidRDefault="009B3506">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2509</w:t>
      </w:r>
    </w:p>
    <w:p w:rsidR="009B3506" w:rsidRDefault="009B3506">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2512</w:t>
      </w:r>
    </w:p>
    <w:p w:rsidR="009B3506" w:rsidRDefault="009B3506">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2512</w:t>
      </w:r>
    </w:p>
    <w:p w:rsidR="009B3506" w:rsidRDefault="009B3506">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2512</w:t>
      </w:r>
    </w:p>
    <w:p w:rsidR="009B3506" w:rsidRDefault="009B3506">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2512</w:t>
      </w:r>
    </w:p>
    <w:p w:rsidR="009B3506" w:rsidRDefault="009B3506">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2515</w:t>
      </w:r>
    </w:p>
    <w:p w:rsidR="009B3506" w:rsidRDefault="009B3506">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2515</w:t>
      </w:r>
    </w:p>
    <w:p w:rsidR="009B3506" w:rsidRDefault="009B350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2515</w:t>
      </w:r>
    </w:p>
    <w:p w:rsidR="009B3506" w:rsidRDefault="009B350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2515</w:t>
      </w:r>
    </w:p>
    <w:p w:rsidR="009B3506" w:rsidRDefault="009B3506">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2518</w:t>
      </w:r>
    </w:p>
    <w:p w:rsidR="009B3506" w:rsidRDefault="009B3506">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2518</w:t>
      </w:r>
    </w:p>
    <w:p w:rsidR="009B3506" w:rsidRDefault="009B3506">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2518</w:t>
      </w:r>
    </w:p>
    <w:p w:rsidR="009B3506" w:rsidRDefault="009B3506">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2518</w:t>
      </w:r>
    </w:p>
    <w:p w:rsidR="009B3506" w:rsidRDefault="009B3506">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2519</w:t>
      </w:r>
    </w:p>
    <w:p w:rsidR="009B3506" w:rsidRDefault="009B3506">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2520</w:t>
      </w:r>
    </w:p>
    <w:p w:rsidR="009B3506" w:rsidRDefault="009B3506">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2520</w:t>
      </w:r>
    </w:p>
    <w:p w:rsidR="009B3506" w:rsidRDefault="009B3506">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2520</w:t>
      </w:r>
    </w:p>
    <w:p w:rsidR="009B3506" w:rsidRDefault="009B3506">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2526</w:t>
      </w:r>
    </w:p>
    <w:p w:rsidR="009B3506" w:rsidRDefault="009B3506">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2526</w:t>
      </w:r>
    </w:p>
    <w:p w:rsidR="009B3506" w:rsidRDefault="009B3506">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2526</w:t>
      </w:r>
    </w:p>
    <w:p w:rsidR="009B3506" w:rsidRDefault="009B3506">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2526</w:t>
      </w:r>
    </w:p>
    <w:p w:rsidR="009B3506" w:rsidRDefault="009B3506">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2532</w:t>
      </w:r>
    </w:p>
    <w:p w:rsidR="009B3506" w:rsidRDefault="009B3506">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2532</w:t>
      </w:r>
    </w:p>
    <w:p w:rsidR="009B3506" w:rsidRDefault="009B3506">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2532</w:t>
      </w:r>
    </w:p>
    <w:p w:rsidR="009B3506" w:rsidRDefault="009B3506">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2532</w:t>
      </w:r>
    </w:p>
    <w:p w:rsidR="009B3506" w:rsidRDefault="009B3506">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2533</w:t>
      </w:r>
    </w:p>
    <w:p w:rsidR="009B3506" w:rsidRDefault="009B3506">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2534</w:t>
      </w:r>
    </w:p>
    <w:p w:rsidR="009B3506" w:rsidRDefault="009B3506">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2534</w:t>
      </w:r>
    </w:p>
    <w:p w:rsidR="009B3506" w:rsidRDefault="009B3506">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2534</w:t>
      </w:r>
    </w:p>
    <w:p w:rsidR="009B3506" w:rsidRDefault="009B3506">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2538</w:t>
      </w:r>
    </w:p>
    <w:p w:rsidR="009B3506" w:rsidRDefault="009B3506">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2538</w:t>
      </w:r>
    </w:p>
    <w:p w:rsidR="009B3506" w:rsidRDefault="009B3506">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2538</w:t>
      </w:r>
    </w:p>
    <w:p w:rsidR="009B3506" w:rsidRDefault="009B3506">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2538</w:t>
      </w:r>
    </w:p>
    <w:p w:rsidR="009B3506" w:rsidRDefault="009B3506">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2542</w:t>
      </w:r>
    </w:p>
    <w:p w:rsidR="009B3506" w:rsidRDefault="009B3506">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2543</w:t>
      </w:r>
    </w:p>
    <w:p w:rsidR="009B3506" w:rsidRDefault="009B3506">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2543</w:t>
      </w:r>
    </w:p>
    <w:p w:rsidR="009B3506" w:rsidRDefault="009B3506">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2543</w:t>
      </w:r>
    </w:p>
    <w:p w:rsidR="009B3506" w:rsidRDefault="009B3506">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2555</w:t>
      </w:r>
    </w:p>
    <w:p w:rsidR="009B3506" w:rsidRDefault="009B3506">
      <w:pPr>
        <w:pStyle w:val="TOC3"/>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6 DL RSRP for E-UTRAN in Carrier Aggregation with generic duplex modes</w:t>
      </w:r>
      <w:r>
        <w:tab/>
        <w:t>2556</w:t>
      </w:r>
    </w:p>
    <w:p w:rsidR="009B3506" w:rsidRDefault="009B3506">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2556</w:t>
      </w:r>
    </w:p>
    <w:p w:rsidR="009B3506" w:rsidRDefault="009B3506">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2556</w:t>
      </w:r>
    </w:p>
    <w:p w:rsidR="009B3506" w:rsidRDefault="009B3506">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2568</w:t>
      </w:r>
    </w:p>
    <w:p w:rsidR="009B3506" w:rsidRDefault="009B3506">
      <w:pPr>
        <w:pStyle w:val="TOC3"/>
        <w:rPr>
          <w:rFonts w:asciiTheme="minorHAnsi" w:eastAsiaTheme="minorEastAsia" w:hAnsiTheme="minorHAnsi" w:cstheme="minorBidi"/>
          <w:sz w:val="22"/>
          <w:szCs w:val="22"/>
        </w:rPr>
      </w:pPr>
      <w:r>
        <w:t>A.9.1.72</w:t>
      </w:r>
      <w:r>
        <w:rPr>
          <w:rFonts w:asciiTheme="minorHAnsi" w:eastAsiaTheme="minorEastAsia" w:hAnsiTheme="minorHAnsi" w:cstheme="minorBidi"/>
          <w:sz w:val="22"/>
          <w:szCs w:val="22"/>
        </w:rPr>
        <w:tab/>
      </w:r>
      <w:r>
        <w:t>7 DL RSRP for E-UTRAN in Carrier Aggregation with generic duplex modes</w:t>
      </w:r>
      <w:r>
        <w:tab/>
        <w:t>2569</w:t>
      </w:r>
    </w:p>
    <w:p w:rsidR="009B3506" w:rsidRDefault="009B3506">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2569</w:t>
      </w:r>
    </w:p>
    <w:p w:rsidR="009B3506" w:rsidRDefault="009B3506">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2569</w:t>
      </w:r>
    </w:p>
    <w:p w:rsidR="009B3506" w:rsidRDefault="009B3506">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2581</w:t>
      </w:r>
    </w:p>
    <w:p w:rsidR="009B3506" w:rsidRDefault="009B3506">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2582</w:t>
      </w:r>
    </w:p>
    <w:p w:rsidR="009B3506" w:rsidRDefault="009B3506">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2582</w:t>
      </w:r>
    </w:p>
    <w:p w:rsidR="009B3506" w:rsidRDefault="009B3506">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2582</w:t>
      </w:r>
    </w:p>
    <w:p w:rsidR="009B3506" w:rsidRDefault="009B3506">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2582</w:t>
      </w:r>
    </w:p>
    <w:p w:rsidR="009B3506" w:rsidRDefault="009B3506">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2585</w:t>
      </w:r>
    </w:p>
    <w:p w:rsidR="009B3506" w:rsidRDefault="009B3506">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2585</w:t>
      </w:r>
    </w:p>
    <w:p w:rsidR="009B3506" w:rsidRDefault="009B3506">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2585</w:t>
      </w:r>
    </w:p>
    <w:p w:rsidR="009B3506" w:rsidRDefault="009B3506">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2585</w:t>
      </w:r>
    </w:p>
    <w:p w:rsidR="009B3506" w:rsidRDefault="009B3506">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2587</w:t>
      </w:r>
    </w:p>
    <w:p w:rsidR="009B3506" w:rsidRDefault="009B3506">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2587</w:t>
      </w:r>
    </w:p>
    <w:p w:rsidR="009B3506" w:rsidRDefault="009B3506">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2587</w:t>
      </w:r>
    </w:p>
    <w:p w:rsidR="009B3506" w:rsidRDefault="009B3506">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2587</w:t>
      </w:r>
    </w:p>
    <w:p w:rsidR="009B3506" w:rsidRDefault="009B3506">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2590</w:t>
      </w:r>
    </w:p>
    <w:p w:rsidR="009B3506" w:rsidRDefault="009B3506">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2590</w:t>
      </w:r>
    </w:p>
    <w:p w:rsidR="009B3506" w:rsidRDefault="009B3506">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2590</w:t>
      </w:r>
    </w:p>
    <w:p w:rsidR="009B3506" w:rsidRDefault="009B3506">
      <w:pPr>
        <w:pStyle w:val="TOC4"/>
        <w:rPr>
          <w:rFonts w:asciiTheme="minorHAnsi" w:eastAsiaTheme="minorEastAsia" w:hAnsiTheme="minorHAnsi" w:cstheme="minorBidi"/>
          <w:sz w:val="22"/>
          <w:szCs w:val="22"/>
        </w:rPr>
      </w:pPr>
      <w:r>
        <w:lastRenderedPageBreak/>
        <w:t>A.9.2.4.2</w:t>
      </w:r>
      <w:r>
        <w:rPr>
          <w:rFonts w:asciiTheme="minorHAnsi" w:eastAsiaTheme="minorEastAsia" w:hAnsiTheme="minorHAnsi" w:cstheme="minorBidi"/>
          <w:sz w:val="22"/>
          <w:szCs w:val="22"/>
        </w:rPr>
        <w:tab/>
      </w:r>
      <w:r>
        <w:t>Test parameters</w:t>
      </w:r>
      <w:r>
        <w:tab/>
        <w:t>2590</w:t>
      </w:r>
    </w:p>
    <w:p w:rsidR="009B3506" w:rsidRDefault="009B3506">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2592</w:t>
      </w:r>
    </w:p>
    <w:p w:rsidR="009B3506" w:rsidRDefault="009B3506">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2593</w:t>
      </w:r>
    </w:p>
    <w:p w:rsidR="009B3506" w:rsidRDefault="009B3506">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2593</w:t>
      </w:r>
    </w:p>
    <w:p w:rsidR="009B3506" w:rsidRDefault="009B3506">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2593</w:t>
      </w:r>
    </w:p>
    <w:p w:rsidR="009B3506" w:rsidRDefault="009B3506">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2595</w:t>
      </w:r>
    </w:p>
    <w:p w:rsidR="009B3506" w:rsidRDefault="009B3506">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2595</w:t>
      </w:r>
    </w:p>
    <w:p w:rsidR="009B3506" w:rsidRDefault="009B3506">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2595</w:t>
      </w:r>
    </w:p>
    <w:p w:rsidR="009B3506" w:rsidRDefault="009B3506">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2596</w:t>
      </w:r>
    </w:p>
    <w:p w:rsidR="009B3506" w:rsidRDefault="009B3506">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2599</w:t>
      </w:r>
    </w:p>
    <w:p w:rsidR="009B3506" w:rsidRDefault="009B3506">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2599</w:t>
      </w:r>
    </w:p>
    <w:p w:rsidR="009B3506" w:rsidRDefault="009B3506">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2599</w:t>
      </w:r>
    </w:p>
    <w:p w:rsidR="009B3506" w:rsidRDefault="009B3506">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2600</w:t>
      </w:r>
    </w:p>
    <w:p w:rsidR="009B3506" w:rsidRDefault="009B3506">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2603</w:t>
      </w:r>
    </w:p>
    <w:p w:rsidR="009B3506" w:rsidRDefault="009B3506">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2603</w:t>
      </w:r>
    </w:p>
    <w:p w:rsidR="009B3506" w:rsidRDefault="009B3506">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2603</w:t>
      </w:r>
    </w:p>
    <w:p w:rsidR="009B3506" w:rsidRDefault="009B3506">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2603</w:t>
      </w:r>
    </w:p>
    <w:p w:rsidR="009B3506" w:rsidRDefault="009B3506">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2607</w:t>
      </w:r>
    </w:p>
    <w:p w:rsidR="009B3506" w:rsidRDefault="009B3506">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2607</w:t>
      </w:r>
    </w:p>
    <w:p w:rsidR="009B3506" w:rsidRDefault="009B3506">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2607</w:t>
      </w:r>
    </w:p>
    <w:p w:rsidR="009B3506" w:rsidRDefault="009B3506">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2607</w:t>
      </w:r>
    </w:p>
    <w:p w:rsidR="009B3506" w:rsidRDefault="009B3506">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2611</w:t>
      </w:r>
    </w:p>
    <w:p w:rsidR="009B3506" w:rsidRDefault="009B3506">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2611</w:t>
      </w:r>
    </w:p>
    <w:p w:rsidR="009B3506" w:rsidRDefault="009B3506">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2611</w:t>
      </w:r>
    </w:p>
    <w:p w:rsidR="009B3506" w:rsidRDefault="009B3506">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2611</w:t>
      </w:r>
    </w:p>
    <w:p w:rsidR="009B3506" w:rsidRDefault="009B3506">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2615</w:t>
      </w:r>
    </w:p>
    <w:p w:rsidR="009B3506" w:rsidRDefault="009B3506">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2615</w:t>
      </w:r>
    </w:p>
    <w:p w:rsidR="009B3506" w:rsidRDefault="009B3506">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2615</w:t>
      </w:r>
    </w:p>
    <w:p w:rsidR="009B3506" w:rsidRDefault="009B3506">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2615</w:t>
      </w:r>
    </w:p>
    <w:p w:rsidR="009B3506" w:rsidRDefault="009B3506">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2619</w:t>
      </w:r>
    </w:p>
    <w:p w:rsidR="009B3506" w:rsidRDefault="009B3506">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2619</w:t>
      </w:r>
    </w:p>
    <w:p w:rsidR="009B3506" w:rsidRDefault="009B3506">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2619</w:t>
      </w:r>
    </w:p>
    <w:p w:rsidR="009B3506" w:rsidRDefault="009B3506">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2619</w:t>
      </w:r>
    </w:p>
    <w:p w:rsidR="009B3506" w:rsidRDefault="009B3506">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2620</w:t>
      </w:r>
    </w:p>
    <w:p w:rsidR="009B3506" w:rsidRDefault="009B3506">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2620</w:t>
      </w:r>
    </w:p>
    <w:p w:rsidR="009B3506" w:rsidRDefault="009B3506">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2620</w:t>
      </w:r>
    </w:p>
    <w:p w:rsidR="009B3506" w:rsidRDefault="009B3506">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2621</w:t>
      </w:r>
    </w:p>
    <w:p w:rsidR="009B3506" w:rsidRDefault="009B3506">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2621</w:t>
      </w:r>
    </w:p>
    <w:p w:rsidR="009B3506" w:rsidRPr="009B3506" w:rsidRDefault="009B3506">
      <w:pPr>
        <w:pStyle w:val="TOC3"/>
        <w:rPr>
          <w:rFonts w:asciiTheme="minorHAnsi" w:eastAsiaTheme="minorEastAsia" w:hAnsiTheme="minorHAnsi" w:cstheme="minorBidi"/>
          <w:sz w:val="22"/>
          <w:szCs w:val="22"/>
          <w:lang w:val="fi-FI"/>
        </w:rPr>
      </w:pPr>
      <w:r w:rsidRPr="009B3506">
        <w:rPr>
          <w:lang w:val="fi-FI"/>
        </w:rPr>
        <w:t>A.9.2.13</w:t>
      </w:r>
      <w:r w:rsidRPr="009B3506">
        <w:rPr>
          <w:rFonts w:asciiTheme="minorHAnsi" w:eastAsiaTheme="minorEastAsia" w:hAnsiTheme="minorHAnsi" w:cstheme="minorBidi"/>
          <w:sz w:val="22"/>
          <w:szCs w:val="22"/>
          <w:lang w:val="fi-FI"/>
        </w:rPr>
        <w:tab/>
      </w:r>
      <w:r w:rsidRPr="00432094">
        <w:rPr>
          <w:lang w:val="fi-FI"/>
        </w:rPr>
        <w:t>Void</w:t>
      </w:r>
      <w:r w:rsidRPr="009B3506">
        <w:rPr>
          <w:lang w:val="fi-FI"/>
        </w:rPr>
        <w:tab/>
        <w:t>2622</w:t>
      </w:r>
    </w:p>
    <w:p w:rsidR="009B3506" w:rsidRPr="009B3506" w:rsidRDefault="009B3506">
      <w:pPr>
        <w:pStyle w:val="TOC4"/>
        <w:rPr>
          <w:rFonts w:asciiTheme="minorHAnsi" w:eastAsiaTheme="minorEastAsia" w:hAnsiTheme="minorHAnsi" w:cstheme="minorBidi"/>
          <w:sz w:val="22"/>
          <w:szCs w:val="22"/>
          <w:lang w:val="fi-FI"/>
        </w:rPr>
      </w:pPr>
      <w:r w:rsidRPr="009B3506">
        <w:rPr>
          <w:lang w:val="fi-FI"/>
        </w:rPr>
        <w:t>A.9.2.13.1</w:t>
      </w:r>
      <w:r w:rsidRPr="009B3506">
        <w:rPr>
          <w:rFonts w:asciiTheme="minorHAnsi" w:eastAsiaTheme="minorEastAsia" w:hAnsiTheme="minorHAnsi" w:cstheme="minorBidi"/>
          <w:sz w:val="22"/>
          <w:szCs w:val="22"/>
          <w:lang w:val="fi-FI"/>
        </w:rPr>
        <w:tab/>
      </w:r>
      <w:r w:rsidRPr="00432094">
        <w:rPr>
          <w:lang w:val="fi-FI"/>
        </w:rPr>
        <w:t>Void</w:t>
      </w:r>
      <w:r w:rsidRPr="009B3506">
        <w:rPr>
          <w:lang w:val="fi-FI"/>
        </w:rPr>
        <w:tab/>
        <w:t>2622</w:t>
      </w:r>
    </w:p>
    <w:p w:rsidR="009B3506" w:rsidRPr="009B3506" w:rsidRDefault="009B3506">
      <w:pPr>
        <w:pStyle w:val="TOC4"/>
        <w:rPr>
          <w:rFonts w:asciiTheme="minorHAnsi" w:eastAsiaTheme="minorEastAsia" w:hAnsiTheme="minorHAnsi" w:cstheme="minorBidi"/>
          <w:sz w:val="22"/>
          <w:szCs w:val="22"/>
          <w:lang w:val="fi-FI"/>
        </w:rPr>
      </w:pPr>
      <w:r w:rsidRPr="009B3506">
        <w:rPr>
          <w:lang w:val="fi-FI"/>
        </w:rPr>
        <w:t>A.9.2.13.2</w:t>
      </w:r>
      <w:r w:rsidRPr="009B3506">
        <w:rPr>
          <w:rFonts w:asciiTheme="minorHAnsi" w:eastAsiaTheme="minorEastAsia" w:hAnsiTheme="minorHAnsi" w:cstheme="minorBidi"/>
          <w:sz w:val="22"/>
          <w:szCs w:val="22"/>
          <w:lang w:val="fi-FI"/>
        </w:rPr>
        <w:tab/>
      </w:r>
      <w:r w:rsidRPr="00432094">
        <w:rPr>
          <w:lang w:val="fi-FI"/>
        </w:rPr>
        <w:t>Void</w:t>
      </w:r>
      <w:r w:rsidRPr="009B3506">
        <w:rPr>
          <w:lang w:val="fi-FI"/>
        </w:rPr>
        <w:tab/>
        <w:t>2622</w:t>
      </w:r>
    </w:p>
    <w:p w:rsidR="009B3506" w:rsidRPr="009B3506" w:rsidRDefault="009B3506">
      <w:pPr>
        <w:pStyle w:val="TOC4"/>
        <w:rPr>
          <w:rFonts w:asciiTheme="minorHAnsi" w:eastAsiaTheme="minorEastAsia" w:hAnsiTheme="minorHAnsi" w:cstheme="minorBidi"/>
          <w:sz w:val="22"/>
          <w:szCs w:val="22"/>
          <w:lang w:val="fi-FI"/>
        </w:rPr>
      </w:pPr>
      <w:r w:rsidRPr="009B3506">
        <w:rPr>
          <w:lang w:val="fi-FI"/>
        </w:rPr>
        <w:t>A.9.2.13.3</w:t>
      </w:r>
      <w:r w:rsidRPr="009B3506">
        <w:rPr>
          <w:rFonts w:asciiTheme="minorHAnsi" w:eastAsiaTheme="minorEastAsia" w:hAnsiTheme="minorHAnsi" w:cstheme="minorBidi"/>
          <w:sz w:val="22"/>
          <w:szCs w:val="22"/>
          <w:lang w:val="fi-FI"/>
        </w:rPr>
        <w:tab/>
      </w:r>
      <w:r w:rsidRPr="00432094">
        <w:rPr>
          <w:lang w:val="fi-FI"/>
        </w:rPr>
        <w:t>Void</w:t>
      </w:r>
      <w:r w:rsidRPr="009B3506">
        <w:rPr>
          <w:lang w:val="fi-FI"/>
        </w:rPr>
        <w:tab/>
        <w:t>2622</w:t>
      </w:r>
    </w:p>
    <w:p w:rsidR="009B3506" w:rsidRPr="009B3506" w:rsidRDefault="009B3506">
      <w:pPr>
        <w:pStyle w:val="TOC3"/>
        <w:rPr>
          <w:rFonts w:asciiTheme="minorHAnsi" w:eastAsiaTheme="minorEastAsia" w:hAnsiTheme="minorHAnsi" w:cstheme="minorBidi"/>
          <w:sz w:val="22"/>
          <w:szCs w:val="22"/>
          <w:lang w:val="fi-FI"/>
        </w:rPr>
      </w:pPr>
      <w:r w:rsidRPr="009B3506">
        <w:rPr>
          <w:lang w:val="fi-FI"/>
        </w:rPr>
        <w:t>A.9.2.14</w:t>
      </w:r>
      <w:r w:rsidRPr="009B3506">
        <w:rPr>
          <w:rFonts w:asciiTheme="minorHAnsi" w:eastAsiaTheme="minorEastAsia" w:hAnsiTheme="minorHAnsi" w:cstheme="minorBidi"/>
          <w:sz w:val="22"/>
          <w:szCs w:val="22"/>
          <w:lang w:val="fi-FI"/>
        </w:rPr>
        <w:tab/>
      </w:r>
      <w:r w:rsidRPr="00432094">
        <w:rPr>
          <w:lang w:val="fi-FI"/>
        </w:rPr>
        <w:t>Void</w:t>
      </w:r>
      <w:r w:rsidRPr="009B3506">
        <w:rPr>
          <w:lang w:val="fi-FI"/>
        </w:rPr>
        <w:tab/>
        <w:t>2622</w:t>
      </w:r>
    </w:p>
    <w:p w:rsidR="009B3506" w:rsidRPr="009B3506" w:rsidRDefault="009B3506">
      <w:pPr>
        <w:pStyle w:val="TOC4"/>
        <w:rPr>
          <w:rFonts w:asciiTheme="minorHAnsi" w:eastAsiaTheme="minorEastAsia" w:hAnsiTheme="minorHAnsi" w:cstheme="minorBidi"/>
          <w:sz w:val="22"/>
          <w:szCs w:val="22"/>
          <w:lang w:val="fi-FI"/>
        </w:rPr>
      </w:pPr>
      <w:r w:rsidRPr="009B3506">
        <w:rPr>
          <w:lang w:val="fi-FI"/>
        </w:rPr>
        <w:t>A.9.2.14.1</w:t>
      </w:r>
      <w:r w:rsidRPr="009B3506">
        <w:rPr>
          <w:rFonts w:asciiTheme="minorHAnsi" w:eastAsiaTheme="minorEastAsia" w:hAnsiTheme="minorHAnsi" w:cstheme="minorBidi"/>
          <w:sz w:val="22"/>
          <w:szCs w:val="22"/>
          <w:lang w:val="fi-FI"/>
        </w:rPr>
        <w:tab/>
      </w:r>
      <w:r w:rsidRPr="00432094">
        <w:rPr>
          <w:lang w:val="fi-FI"/>
        </w:rPr>
        <w:t>Void</w:t>
      </w:r>
      <w:r w:rsidRPr="009B3506">
        <w:rPr>
          <w:lang w:val="fi-FI"/>
        </w:rPr>
        <w:tab/>
        <w:t>2622</w:t>
      </w:r>
    </w:p>
    <w:p w:rsidR="009B3506" w:rsidRDefault="009B3506">
      <w:pPr>
        <w:pStyle w:val="TOC4"/>
        <w:rPr>
          <w:rFonts w:asciiTheme="minorHAnsi" w:eastAsiaTheme="minorEastAsia" w:hAnsiTheme="minorHAnsi" w:cstheme="minorBidi"/>
          <w:sz w:val="22"/>
          <w:szCs w:val="22"/>
        </w:rPr>
      </w:pPr>
      <w:r w:rsidRPr="009B3506">
        <w:t>A.9.2.14.2</w:t>
      </w:r>
      <w:r w:rsidRPr="009B3506">
        <w:rPr>
          <w:rFonts w:asciiTheme="minorHAnsi" w:eastAsiaTheme="minorEastAsia" w:hAnsiTheme="minorHAnsi" w:cstheme="minorBidi"/>
          <w:sz w:val="22"/>
          <w:szCs w:val="22"/>
        </w:rPr>
        <w:tab/>
      </w:r>
      <w:r w:rsidRPr="009B3506">
        <w:t>Void</w:t>
      </w:r>
      <w:r>
        <w:tab/>
        <w:t>2622</w:t>
      </w:r>
    </w:p>
    <w:p w:rsidR="009B3506" w:rsidRDefault="009B3506">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2622</w:t>
      </w:r>
    </w:p>
    <w:p w:rsidR="009B3506" w:rsidRDefault="009B3506">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2622</w:t>
      </w:r>
    </w:p>
    <w:p w:rsidR="009B3506" w:rsidRDefault="009B3506">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2622</w:t>
      </w:r>
    </w:p>
    <w:p w:rsidR="009B3506" w:rsidRDefault="009B3506">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2622</w:t>
      </w:r>
    </w:p>
    <w:p w:rsidR="009B3506" w:rsidRDefault="009B3506">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2626</w:t>
      </w:r>
    </w:p>
    <w:p w:rsidR="009B3506" w:rsidRDefault="009B3506">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2626</w:t>
      </w:r>
    </w:p>
    <w:p w:rsidR="009B3506" w:rsidRDefault="009B3506">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2626</w:t>
      </w:r>
    </w:p>
    <w:p w:rsidR="009B3506" w:rsidRDefault="009B3506">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2626</w:t>
      </w:r>
    </w:p>
    <w:p w:rsidR="009B3506" w:rsidRDefault="009B3506">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2631</w:t>
      </w:r>
    </w:p>
    <w:p w:rsidR="009B3506" w:rsidRDefault="009B3506">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2631</w:t>
      </w:r>
    </w:p>
    <w:p w:rsidR="009B3506" w:rsidRDefault="009B3506">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2631</w:t>
      </w:r>
    </w:p>
    <w:p w:rsidR="009B3506" w:rsidRDefault="009B3506">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2631</w:t>
      </w:r>
    </w:p>
    <w:p w:rsidR="009B3506" w:rsidRDefault="009B3506">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2633</w:t>
      </w:r>
    </w:p>
    <w:p w:rsidR="009B3506" w:rsidRDefault="009B3506">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2633</w:t>
      </w:r>
    </w:p>
    <w:p w:rsidR="009B3506" w:rsidRDefault="009B3506">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2633</w:t>
      </w:r>
    </w:p>
    <w:p w:rsidR="009B3506" w:rsidRDefault="009B3506">
      <w:pPr>
        <w:pStyle w:val="TOC4"/>
        <w:rPr>
          <w:rFonts w:asciiTheme="minorHAnsi" w:eastAsiaTheme="minorEastAsia" w:hAnsiTheme="minorHAnsi" w:cstheme="minorBidi"/>
          <w:sz w:val="22"/>
          <w:szCs w:val="22"/>
        </w:rPr>
      </w:pPr>
      <w:r>
        <w:lastRenderedPageBreak/>
        <w:t>A.9.2.18.2</w:t>
      </w:r>
      <w:r>
        <w:rPr>
          <w:rFonts w:asciiTheme="minorHAnsi" w:eastAsiaTheme="minorEastAsia" w:hAnsiTheme="minorHAnsi" w:cstheme="minorBidi"/>
          <w:sz w:val="22"/>
          <w:szCs w:val="22"/>
        </w:rPr>
        <w:tab/>
      </w:r>
      <w:r>
        <w:t>Test parameters</w:t>
      </w:r>
      <w:r>
        <w:tab/>
        <w:t>2633</w:t>
      </w:r>
    </w:p>
    <w:p w:rsidR="009B3506" w:rsidRDefault="009B3506">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2636</w:t>
      </w:r>
    </w:p>
    <w:p w:rsidR="009B3506" w:rsidRDefault="009B3506">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2636</w:t>
      </w:r>
    </w:p>
    <w:p w:rsidR="009B3506" w:rsidRDefault="009B3506">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2636</w:t>
      </w:r>
    </w:p>
    <w:p w:rsidR="009B3506" w:rsidRDefault="009B3506">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2636</w:t>
      </w:r>
    </w:p>
    <w:p w:rsidR="009B3506" w:rsidRDefault="009B3506">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2638</w:t>
      </w:r>
    </w:p>
    <w:p w:rsidR="009B3506" w:rsidRDefault="009B3506">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2638</w:t>
      </w:r>
    </w:p>
    <w:p w:rsidR="009B3506" w:rsidRDefault="009B3506">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2638</w:t>
      </w:r>
    </w:p>
    <w:p w:rsidR="009B3506" w:rsidRDefault="009B3506">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2638</w:t>
      </w:r>
    </w:p>
    <w:p w:rsidR="009B3506" w:rsidRDefault="009B3506">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2641</w:t>
      </w:r>
    </w:p>
    <w:p w:rsidR="009B3506" w:rsidRDefault="009B3506">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2641</w:t>
      </w:r>
    </w:p>
    <w:p w:rsidR="009B3506" w:rsidRDefault="009B3506">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2641</w:t>
      </w:r>
    </w:p>
    <w:p w:rsidR="009B3506" w:rsidRDefault="009B3506">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2641</w:t>
      </w:r>
    </w:p>
    <w:p w:rsidR="009B3506" w:rsidRDefault="009B3506">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2644</w:t>
      </w:r>
    </w:p>
    <w:p w:rsidR="009B3506" w:rsidRDefault="009B3506">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2644</w:t>
      </w:r>
    </w:p>
    <w:p w:rsidR="009B3506" w:rsidRDefault="009B3506">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2645</w:t>
      </w:r>
    </w:p>
    <w:p w:rsidR="009B3506" w:rsidRDefault="009B3506">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2645</w:t>
      </w:r>
    </w:p>
    <w:p w:rsidR="009B3506" w:rsidRDefault="009B3506">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2645</w:t>
      </w:r>
    </w:p>
    <w:p w:rsidR="009B3506" w:rsidRDefault="009B3506">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2645</w:t>
      </w:r>
    </w:p>
    <w:p w:rsidR="009B3506" w:rsidRDefault="009B3506">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2645</w:t>
      </w:r>
    </w:p>
    <w:p w:rsidR="009B3506" w:rsidRDefault="009B3506">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2645</w:t>
      </w:r>
    </w:p>
    <w:p w:rsidR="009B3506" w:rsidRDefault="009B3506">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2648</w:t>
      </w:r>
    </w:p>
    <w:p w:rsidR="009B3506" w:rsidRDefault="009B3506">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2648</w:t>
      </w:r>
    </w:p>
    <w:p w:rsidR="009B3506" w:rsidRDefault="009B3506">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2648</w:t>
      </w:r>
    </w:p>
    <w:p w:rsidR="009B3506" w:rsidRDefault="009B3506">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2648</w:t>
      </w:r>
    </w:p>
    <w:p w:rsidR="009B3506" w:rsidRDefault="009B3506">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2649</w:t>
      </w:r>
    </w:p>
    <w:p w:rsidR="009B3506" w:rsidRDefault="009B3506">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2649</w:t>
      </w:r>
    </w:p>
    <w:p w:rsidR="009B3506" w:rsidRDefault="009B3506">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2649</w:t>
      </w:r>
    </w:p>
    <w:p w:rsidR="009B3506" w:rsidRDefault="009B3506">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2649</w:t>
      </w:r>
    </w:p>
    <w:p w:rsidR="009B3506" w:rsidRDefault="009B3506">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2654</w:t>
      </w:r>
    </w:p>
    <w:p w:rsidR="009B3506" w:rsidRDefault="009B3506">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2654</w:t>
      </w:r>
    </w:p>
    <w:p w:rsidR="009B3506" w:rsidRDefault="009B3506">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2654</w:t>
      </w:r>
    </w:p>
    <w:p w:rsidR="009B3506" w:rsidRDefault="009B3506">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2654</w:t>
      </w:r>
    </w:p>
    <w:p w:rsidR="009B3506" w:rsidRDefault="009B3506">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2658</w:t>
      </w:r>
    </w:p>
    <w:p w:rsidR="009B3506" w:rsidRDefault="009B3506">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2658</w:t>
      </w:r>
    </w:p>
    <w:p w:rsidR="009B3506" w:rsidRDefault="009B3506">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2658</w:t>
      </w:r>
    </w:p>
    <w:p w:rsidR="009B3506" w:rsidRDefault="009B3506">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2658</w:t>
      </w:r>
    </w:p>
    <w:p w:rsidR="009B3506" w:rsidRDefault="009B3506">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2659</w:t>
      </w:r>
    </w:p>
    <w:p w:rsidR="009B3506" w:rsidRDefault="009B3506">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2659</w:t>
      </w:r>
    </w:p>
    <w:p w:rsidR="009B3506" w:rsidRDefault="009B3506">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2659</w:t>
      </w:r>
    </w:p>
    <w:p w:rsidR="009B3506" w:rsidRDefault="009B3506">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2659</w:t>
      </w:r>
    </w:p>
    <w:p w:rsidR="009B3506" w:rsidRDefault="009B3506">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2662</w:t>
      </w:r>
    </w:p>
    <w:p w:rsidR="009B3506" w:rsidRDefault="009B3506">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2662</w:t>
      </w:r>
    </w:p>
    <w:p w:rsidR="009B3506" w:rsidRDefault="009B3506">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2662</w:t>
      </w:r>
    </w:p>
    <w:p w:rsidR="009B3506" w:rsidRDefault="009B3506">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2662</w:t>
      </w:r>
    </w:p>
    <w:p w:rsidR="009B3506" w:rsidRDefault="009B3506">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2665</w:t>
      </w:r>
    </w:p>
    <w:p w:rsidR="009B3506" w:rsidRDefault="009B3506">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2665</w:t>
      </w:r>
    </w:p>
    <w:p w:rsidR="009B3506" w:rsidRDefault="009B3506">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2665</w:t>
      </w:r>
    </w:p>
    <w:p w:rsidR="009B3506" w:rsidRDefault="009B3506">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2665</w:t>
      </w:r>
    </w:p>
    <w:p w:rsidR="009B3506" w:rsidRDefault="009B3506">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2668</w:t>
      </w:r>
    </w:p>
    <w:p w:rsidR="009B3506" w:rsidRDefault="009B3506">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2668</w:t>
      </w:r>
    </w:p>
    <w:p w:rsidR="009B3506" w:rsidRDefault="009B3506">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2668</w:t>
      </w:r>
    </w:p>
    <w:p w:rsidR="009B3506" w:rsidRDefault="009B3506">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2668</w:t>
      </w:r>
    </w:p>
    <w:p w:rsidR="009B3506" w:rsidRDefault="009B3506">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2671</w:t>
      </w:r>
    </w:p>
    <w:p w:rsidR="009B3506" w:rsidRDefault="009B3506">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2671</w:t>
      </w:r>
    </w:p>
    <w:p w:rsidR="009B3506" w:rsidRDefault="009B3506">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2671</w:t>
      </w:r>
    </w:p>
    <w:p w:rsidR="009B3506" w:rsidRDefault="009B3506">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2671</w:t>
      </w:r>
    </w:p>
    <w:p w:rsidR="009B3506" w:rsidRDefault="009B3506">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2674</w:t>
      </w:r>
    </w:p>
    <w:p w:rsidR="009B3506" w:rsidRDefault="009B3506">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2674</w:t>
      </w:r>
    </w:p>
    <w:p w:rsidR="009B3506" w:rsidRDefault="009B3506">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2674</w:t>
      </w:r>
    </w:p>
    <w:p w:rsidR="009B3506" w:rsidRDefault="009B3506">
      <w:pPr>
        <w:pStyle w:val="TOC4"/>
        <w:rPr>
          <w:rFonts w:asciiTheme="minorHAnsi" w:eastAsiaTheme="minorEastAsia" w:hAnsiTheme="minorHAnsi" w:cstheme="minorBidi"/>
          <w:sz w:val="22"/>
          <w:szCs w:val="22"/>
        </w:rPr>
      </w:pPr>
      <w:r>
        <w:lastRenderedPageBreak/>
        <w:t>A.9.2.33.2</w:t>
      </w:r>
      <w:r>
        <w:rPr>
          <w:rFonts w:asciiTheme="minorHAnsi" w:eastAsiaTheme="minorEastAsia" w:hAnsiTheme="minorHAnsi" w:cstheme="minorBidi"/>
          <w:sz w:val="22"/>
          <w:szCs w:val="22"/>
        </w:rPr>
        <w:tab/>
      </w:r>
      <w:r>
        <w:t>Test parameters</w:t>
      </w:r>
      <w:r>
        <w:tab/>
        <w:t>2674</w:t>
      </w:r>
    </w:p>
    <w:p w:rsidR="009B3506" w:rsidRDefault="009B3506">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2678</w:t>
      </w:r>
    </w:p>
    <w:p w:rsidR="009B3506" w:rsidRDefault="009B3506">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2678</w:t>
      </w:r>
    </w:p>
    <w:p w:rsidR="009B3506" w:rsidRDefault="009B3506">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2678</w:t>
      </w:r>
    </w:p>
    <w:p w:rsidR="009B3506" w:rsidRDefault="009B3506">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2678</w:t>
      </w:r>
    </w:p>
    <w:p w:rsidR="009B3506" w:rsidRDefault="009B3506">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2681</w:t>
      </w:r>
    </w:p>
    <w:p w:rsidR="009B3506" w:rsidRDefault="009B3506">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2681</w:t>
      </w:r>
    </w:p>
    <w:p w:rsidR="009B3506" w:rsidRDefault="009B3506">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2681</w:t>
      </w:r>
    </w:p>
    <w:p w:rsidR="009B3506" w:rsidRDefault="009B3506">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2681</w:t>
      </w:r>
    </w:p>
    <w:p w:rsidR="009B3506" w:rsidRDefault="009B3506">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2684</w:t>
      </w:r>
    </w:p>
    <w:p w:rsidR="009B3506" w:rsidRDefault="009B3506">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2684</w:t>
      </w:r>
    </w:p>
    <w:p w:rsidR="009B3506" w:rsidRDefault="009B3506">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2684</w:t>
      </w:r>
    </w:p>
    <w:p w:rsidR="009B3506" w:rsidRDefault="009B3506">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2684</w:t>
      </w:r>
    </w:p>
    <w:p w:rsidR="009B3506" w:rsidRDefault="009B3506">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2685</w:t>
      </w:r>
    </w:p>
    <w:p w:rsidR="009B3506" w:rsidRDefault="009B3506">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2686</w:t>
      </w:r>
    </w:p>
    <w:p w:rsidR="009B3506" w:rsidRDefault="009B3506">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2686</w:t>
      </w:r>
    </w:p>
    <w:p w:rsidR="009B3506" w:rsidRDefault="009B3506">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2686</w:t>
      </w:r>
    </w:p>
    <w:p w:rsidR="009B3506" w:rsidRDefault="009B3506">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2687</w:t>
      </w:r>
    </w:p>
    <w:p w:rsidR="009B3506" w:rsidRDefault="009B3506">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2688</w:t>
      </w:r>
    </w:p>
    <w:p w:rsidR="009B3506" w:rsidRDefault="009B3506">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2688</w:t>
      </w:r>
    </w:p>
    <w:p w:rsidR="009B3506" w:rsidRDefault="009B3506">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2688</w:t>
      </w:r>
    </w:p>
    <w:p w:rsidR="009B3506" w:rsidRDefault="009B3506">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2692</w:t>
      </w:r>
    </w:p>
    <w:p w:rsidR="009B3506" w:rsidRDefault="009B3506">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2692</w:t>
      </w:r>
    </w:p>
    <w:p w:rsidR="009B3506" w:rsidRDefault="009B3506">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2692</w:t>
      </w:r>
    </w:p>
    <w:p w:rsidR="009B3506" w:rsidRDefault="009B3506">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2692</w:t>
      </w:r>
    </w:p>
    <w:p w:rsidR="009B3506" w:rsidRDefault="009B3506">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2696</w:t>
      </w:r>
    </w:p>
    <w:p w:rsidR="009B3506" w:rsidRDefault="009B3506">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2696</w:t>
      </w:r>
    </w:p>
    <w:p w:rsidR="009B3506" w:rsidRDefault="009B3506">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2696</w:t>
      </w:r>
    </w:p>
    <w:p w:rsidR="009B3506" w:rsidRDefault="009B3506">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2696</w:t>
      </w:r>
    </w:p>
    <w:p w:rsidR="009B3506" w:rsidRDefault="009B3506">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2699</w:t>
      </w:r>
    </w:p>
    <w:p w:rsidR="009B3506" w:rsidRDefault="009B3506">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2700</w:t>
      </w:r>
    </w:p>
    <w:p w:rsidR="009B3506" w:rsidRDefault="009B3506">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2700</w:t>
      </w:r>
    </w:p>
    <w:p w:rsidR="009B3506" w:rsidRDefault="009B3506">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2700</w:t>
      </w:r>
    </w:p>
    <w:p w:rsidR="009B3506" w:rsidRDefault="009B3506">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2703</w:t>
      </w:r>
    </w:p>
    <w:p w:rsidR="009B3506" w:rsidRDefault="009B3506">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2703</w:t>
      </w:r>
    </w:p>
    <w:p w:rsidR="009B3506" w:rsidRDefault="009B3506">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2703</w:t>
      </w:r>
    </w:p>
    <w:p w:rsidR="009B3506" w:rsidRDefault="009B3506">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2703</w:t>
      </w:r>
    </w:p>
    <w:p w:rsidR="009B3506" w:rsidRDefault="009B3506">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2706</w:t>
      </w:r>
    </w:p>
    <w:p w:rsidR="009B3506" w:rsidRDefault="009B3506">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2706</w:t>
      </w:r>
    </w:p>
    <w:p w:rsidR="009B3506" w:rsidRDefault="009B3506">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2706</w:t>
      </w:r>
    </w:p>
    <w:p w:rsidR="009B3506" w:rsidRDefault="009B3506">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2706</w:t>
      </w:r>
    </w:p>
    <w:p w:rsidR="009B3506" w:rsidRDefault="009B3506">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2709</w:t>
      </w:r>
    </w:p>
    <w:p w:rsidR="009B3506" w:rsidRDefault="009B3506">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2709</w:t>
      </w:r>
    </w:p>
    <w:p w:rsidR="009B3506" w:rsidRDefault="009B3506">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2709</w:t>
      </w:r>
    </w:p>
    <w:p w:rsidR="009B3506" w:rsidRDefault="009B3506">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2709</w:t>
      </w:r>
    </w:p>
    <w:p w:rsidR="009B3506" w:rsidRDefault="009B3506">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2711</w:t>
      </w:r>
    </w:p>
    <w:p w:rsidR="009B3506" w:rsidRDefault="009B3506">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2711</w:t>
      </w:r>
    </w:p>
    <w:p w:rsidR="009B3506" w:rsidRDefault="009B3506">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2711</w:t>
      </w:r>
    </w:p>
    <w:p w:rsidR="009B3506" w:rsidRDefault="009B3506">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2711</w:t>
      </w:r>
    </w:p>
    <w:p w:rsidR="009B3506" w:rsidRDefault="009B3506">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2715</w:t>
      </w:r>
    </w:p>
    <w:p w:rsidR="009B3506" w:rsidRDefault="009B3506">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2716</w:t>
      </w:r>
    </w:p>
    <w:p w:rsidR="009B3506" w:rsidRDefault="009B3506">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2716</w:t>
      </w:r>
    </w:p>
    <w:p w:rsidR="009B3506" w:rsidRDefault="009B3506">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2716</w:t>
      </w:r>
    </w:p>
    <w:p w:rsidR="009B3506" w:rsidRDefault="009B3506">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2720</w:t>
      </w:r>
    </w:p>
    <w:p w:rsidR="009B3506" w:rsidRDefault="009B3506">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2721</w:t>
      </w:r>
    </w:p>
    <w:p w:rsidR="009B3506" w:rsidRDefault="009B3506">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2721</w:t>
      </w:r>
    </w:p>
    <w:p w:rsidR="009B3506" w:rsidRDefault="009B3506">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2721</w:t>
      </w:r>
    </w:p>
    <w:p w:rsidR="009B3506" w:rsidRDefault="009B3506">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2725</w:t>
      </w:r>
    </w:p>
    <w:p w:rsidR="009B3506" w:rsidRDefault="009B3506">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2725</w:t>
      </w:r>
    </w:p>
    <w:p w:rsidR="009B3506" w:rsidRDefault="009B3506">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2725</w:t>
      </w:r>
    </w:p>
    <w:p w:rsidR="009B3506" w:rsidRDefault="009B3506">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2726</w:t>
      </w:r>
    </w:p>
    <w:p w:rsidR="009B3506" w:rsidRDefault="009B3506">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2730</w:t>
      </w:r>
    </w:p>
    <w:p w:rsidR="009B3506" w:rsidRDefault="009B3506">
      <w:pPr>
        <w:pStyle w:val="TOC3"/>
        <w:rPr>
          <w:rFonts w:asciiTheme="minorHAnsi" w:eastAsiaTheme="minorEastAsia" w:hAnsiTheme="minorHAnsi" w:cstheme="minorBidi"/>
          <w:sz w:val="22"/>
          <w:szCs w:val="22"/>
        </w:rPr>
      </w:pPr>
      <w:r>
        <w:lastRenderedPageBreak/>
        <w:t>A.9.2.49</w:t>
      </w:r>
      <w:r>
        <w:rPr>
          <w:rFonts w:asciiTheme="minorHAnsi" w:eastAsiaTheme="minorEastAsia" w:hAnsiTheme="minorHAnsi" w:cstheme="minorBidi"/>
          <w:sz w:val="22"/>
          <w:szCs w:val="22"/>
        </w:rPr>
        <w:tab/>
      </w:r>
      <w:r>
        <w:t>5 DL FDD RSRQ for E-UTRAN in Carrier Aggregation</w:t>
      </w:r>
      <w:r>
        <w:tab/>
        <w:t>2731</w:t>
      </w:r>
    </w:p>
    <w:p w:rsidR="009B3506" w:rsidRDefault="009B3506">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2731</w:t>
      </w:r>
    </w:p>
    <w:p w:rsidR="009B3506" w:rsidRDefault="009B3506">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2731</w:t>
      </w:r>
    </w:p>
    <w:p w:rsidR="009B3506" w:rsidRDefault="009B3506">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2737</w:t>
      </w:r>
    </w:p>
    <w:p w:rsidR="009B3506" w:rsidRDefault="009B3506">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2738</w:t>
      </w:r>
    </w:p>
    <w:p w:rsidR="009B3506" w:rsidRDefault="009B3506">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2738</w:t>
      </w:r>
    </w:p>
    <w:p w:rsidR="009B3506" w:rsidRDefault="009B3506">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2738</w:t>
      </w:r>
    </w:p>
    <w:p w:rsidR="009B3506" w:rsidRDefault="009B3506">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2744</w:t>
      </w:r>
    </w:p>
    <w:p w:rsidR="009B3506" w:rsidRDefault="009B3506">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2744</w:t>
      </w:r>
    </w:p>
    <w:p w:rsidR="009B3506" w:rsidRDefault="009B3506">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2744</w:t>
      </w:r>
    </w:p>
    <w:p w:rsidR="009B3506" w:rsidRDefault="009B3506">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2745</w:t>
      </w:r>
    </w:p>
    <w:p w:rsidR="009B3506" w:rsidRDefault="009B3506">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2749</w:t>
      </w:r>
    </w:p>
    <w:p w:rsidR="009B3506" w:rsidRDefault="009B3506">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2749</w:t>
      </w:r>
    </w:p>
    <w:p w:rsidR="009B3506" w:rsidRDefault="009B3506">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2749</w:t>
      </w:r>
    </w:p>
    <w:p w:rsidR="009B3506" w:rsidRDefault="009B3506">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2749</w:t>
      </w:r>
    </w:p>
    <w:p w:rsidR="009B3506" w:rsidRDefault="009B3506">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2752</w:t>
      </w:r>
    </w:p>
    <w:p w:rsidR="009B3506" w:rsidRDefault="009B3506">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2753</w:t>
      </w:r>
    </w:p>
    <w:p w:rsidR="009B3506" w:rsidRDefault="009B3506">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2753</w:t>
      </w:r>
    </w:p>
    <w:p w:rsidR="009B3506" w:rsidRDefault="009B3506">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2753</w:t>
      </w:r>
    </w:p>
    <w:p w:rsidR="009B3506" w:rsidRDefault="009B3506">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2759</w:t>
      </w:r>
    </w:p>
    <w:p w:rsidR="009B3506" w:rsidRDefault="009B3506">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2760</w:t>
      </w:r>
    </w:p>
    <w:p w:rsidR="009B3506" w:rsidRDefault="009B3506">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2760</w:t>
      </w:r>
    </w:p>
    <w:p w:rsidR="009B3506" w:rsidRDefault="009B3506">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2760</w:t>
      </w:r>
    </w:p>
    <w:p w:rsidR="009B3506" w:rsidRDefault="009B3506">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2766</w:t>
      </w:r>
    </w:p>
    <w:p w:rsidR="009B3506" w:rsidRDefault="009B3506">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2766</w:t>
      </w:r>
    </w:p>
    <w:p w:rsidR="009B3506" w:rsidRDefault="009B3506">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2766</w:t>
      </w:r>
    </w:p>
    <w:p w:rsidR="009B3506" w:rsidRDefault="009B3506">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2767</w:t>
      </w:r>
    </w:p>
    <w:p w:rsidR="009B3506" w:rsidRDefault="009B3506">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2772</w:t>
      </w:r>
    </w:p>
    <w:p w:rsidR="009B3506" w:rsidRDefault="009B3506">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2772</w:t>
      </w:r>
    </w:p>
    <w:p w:rsidR="009B3506" w:rsidRDefault="009B3506">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2772</w:t>
      </w:r>
    </w:p>
    <w:p w:rsidR="009B3506" w:rsidRDefault="009B3506">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2772</w:t>
      </w:r>
    </w:p>
    <w:p w:rsidR="009B3506" w:rsidRDefault="009B3506">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2777</w:t>
      </w:r>
    </w:p>
    <w:p w:rsidR="009B3506" w:rsidRDefault="009B3506">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2777</w:t>
      </w:r>
    </w:p>
    <w:p w:rsidR="009B3506" w:rsidRDefault="009B3506">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2777</w:t>
      </w:r>
    </w:p>
    <w:p w:rsidR="009B3506" w:rsidRDefault="009B3506">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2778</w:t>
      </w:r>
    </w:p>
    <w:p w:rsidR="009B3506" w:rsidRDefault="009B3506">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2782</w:t>
      </w:r>
    </w:p>
    <w:p w:rsidR="009B3506" w:rsidRDefault="009B3506">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2783</w:t>
      </w:r>
    </w:p>
    <w:p w:rsidR="009B3506" w:rsidRDefault="009B3506">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2783</w:t>
      </w:r>
    </w:p>
    <w:p w:rsidR="009B3506" w:rsidRDefault="009B3506">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2783</w:t>
      </w:r>
    </w:p>
    <w:p w:rsidR="009B3506" w:rsidRDefault="009B3506">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2787</w:t>
      </w:r>
    </w:p>
    <w:p w:rsidR="009B3506" w:rsidRDefault="009B3506">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2788</w:t>
      </w:r>
    </w:p>
    <w:p w:rsidR="009B3506" w:rsidRDefault="009B3506">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2788</w:t>
      </w:r>
    </w:p>
    <w:p w:rsidR="009B3506" w:rsidRDefault="009B3506">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2788</w:t>
      </w:r>
    </w:p>
    <w:p w:rsidR="009B3506" w:rsidRDefault="009B3506">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2793</w:t>
      </w:r>
    </w:p>
    <w:p w:rsidR="009B3506" w:rsidRPr="009B3506" w:rsidRDefault="009B3506">
      <w:pPr>
        <w:pStyle w:val="TOC2"/>
        <w:rPr>
          <w:rFonts w:asciiTheme="minorHAnsi" w:eastAsiaTheme="minorEastAsia" w:hAnsiTheme="minorHAnsi" w:cstheme="minorBidi"/>
          <w:sz w:val="22"/>
          <w:szCs w:val="22"/>
          <w:lang w:val="sv-FI"/>
        </w:rPr>
      </w:pPr>
      <w:r w:rsidRPr="009B3506">
        <w:rPr>
          <w:lang w:val="sv-FI"/>
        </w:rPr>
        <w:t>A.9.3</w:t>
      </w:r>
      <w:r w:rsidRPr="009B3506">
        <w:rPr>
          <w:rFonts w:asciiTheme="minorHAnsi" w:hAnsiTheme="minorHAnsi" w:cstheme="minorBidi"/>
          <w:sz w:val="22"/>
          <w:szCs w:val="22"/>
          <w:lang w:val="sv-FI"/>
        </w:rPr>
        <w:tab/>
      </w:r>
      <w:r w:rsidRPr="00432094">
        <w:rPr>
          <w:rFonts w:eastAsia="SimSun"/>
          <w:lang w:val="sv-SE" w:eastAsia="zh-CN"/>
        </w:rPr>
        <w:t>UTRAN FDD CPICH RSCP</w:t>
      </w:r>
      <w:r w:rsidRPr="009B3506">
        <w:rPr>
          <w:lang w:val="sv-FI"/>
        </w:rPr>
        <w:tab/>
        <w:t>2794</w:t>
      </w:r>
    </w:p>
    <w:p w:rsidR="009B3506" w:rsidRDefault="009B3506">
      <w:pPr>
        <w:pStyle w:val="TOC3"/>
        <w:rPr>
          <w:rFonts w:asciiTheme="minorHAnsi" w:eastAsiaTheme="minorEastAsia" w:hAnsiTheme="minorHAnsi" w:cstheme="minorBidi"/>
          <w:sz w:val="22"/>
          <w:szCs w:val="22"/>
        </w:rPr>
      </w:pPr>
      <w:r w:rsidRPr="009B3506">
        <w:t>A.9.3.1</w:t>
      </w:r>
      <w:r w:rsidRPr="009B3506">
        <w:rPr>
          <w:rFonts w:asciiTheme="minorHAnsi" w:eastAsiaTheme="minorEastAsia" w:hAnsiTheme="minorHAnsi" w:cstheme="minorBidi"/>
          <w:sz w:val="22"/>
          <w:szCs w:val="22"/>
        </w:rPr>
        <w:tab/>
      </w:r>
      <w:r w:rsidRPr="009B3506">
        <w:rPr>
          <w:bCs/>
        </w:rPr>
        <w:t>E-UTRAN FDD</w:t>
      </w:r>
      <w:r>
        <w:tab/>
        <w:t>2794</w:t>
      </w:r>
    </w:p>
    <w:p w:rsidR="009B3506" w:rsidRDefault="009B3506">
      <w:pPr>
        <w:pStyle w:val="TOC4"/>
        <w:rPr>
          <w:rFonts w:asciiTheme="minorHAnsi" w:eastAsiaTheme="minorEastAsia" w:hAnsiTheme="minorHAnsi" w:cstheme="minorBidi"/>
          <w:sz w:val="22"/>
          <w:szCs w:val="22"/>
        </w:rPr>
      </w:pPr>
      <w:r w:rsidRPr="009B3506">
        <w:t>A.9.3.1.1</w:t>
      </w:r>
      <w:r w:rsidRPr="009B3506">
        <w:rPr>
          <w:rFonts w:asciiTheme="minorHAnsi" w:eastAsiaTheme="minorEastAsia" w:hAnsiTheme="minorHAnsi"/>
          <w:sz w:val="22"/>
          <w:szCs w:val="22"/>
        </w:rPr>
        <w:tab/>
      </w:r>
      <w:r w:rsidRPr="00432094">
        <w:rPr>
          <w:rFonts w:cs="v4.2.0"/>
          <w:snapToGrid w:val="0"/>
        </w:rPr>
        <w:t>Test Purpose and Environment</w:t>
      </w:r>
      <w:r>
        <w:tab/>
        <w:t>2794</w:t>
      </w:r>
    </w:p>
    <w:p w:rsidR="009B3506" w:rsidRDefault="009B3506">
      <w:pPr>
        <w:pStyle w:val="TOC4"/>
        <w:rPr>
          <w:rFonts w:asciiTheme="minorHAnsi" w:eastAsiaTheme="minorEastAsia" w:hAnsiTheme="minorHAnsi" w:cstheme="minorBidi"/>
          <w:sz w:val="22"/>
          <w:szCs w:val="22"/>
        </w:rPr>
      </w:pPr>
      <w:r w:rsidRPr="009B3506">
        <w:t>A.9.3.1.2</w:t>
      </w:r>
      <w:r w:rsidRPr="009B3506">
        <w:rPr>
          <w:rFonts w:asciiTheme="minorHAnsi" w:eastAsiaTheme="minorEastAsia" w:hAnsiTheme="minorHAnsi" w:cstheme="minorBidi"/>
          <w:sz w:val="22"/>
          <w:szCs w:val="22"/>
        </w:rPr>
        <w:tab/>
      </w:r>
      <w:r w:rsidRPr="00432094">
        <w:rPr>
          <w:snapToGrid w:val="0"/>
        </w:rPr>
        <w:t>Parameters</w:t>
      </w:r>
      <w:r>
        <w:tab/>
        <w:t>2794</w:t>
      </w:r>
    </w:p>
    <w:p w:rsidR="009B3506" w:rsidRDefault="009B3506">
      <w:pPr>
        <w:pStyle w:val="TOC4"/>
        <w:rPr>
          <w:rFonts w:asciiTheme="minorHAnsi" w:eastAsiaTheme="minorEastAsia" w:hAnsiTheme="minorHAnsi" w:cstheme="minorBidi"/>
          <w:sz w:val="22"/>
          <w:szCs w:val="22"/>
        </w:rPr>
      </w:pPr>
      <w:r w:rsidRPr="009B3506">
        <w:t>A.9.3.1.3</w:t>
      </w:r>
      <w:r w:rsidRPr="009B3506">
        <w:rPr>
          <w:rFonts w:asciiTheme="minorHAnsi" w:eastAsiaTheme="minorEastAsia" w:hAnsiTheme="minorHAnsi"/>
          <w:sz w:val="22"/>
          <w:szCs w:val="22"/>
        </w:rPr>
        <w:tab/>
      </w:r>
      <w:r w:rsidRPr="00432094">
        <w:rPr>
          <w:rFonts w:cs="v4.2.0"/>
          <w:snapToGrid w:val="0"/>
        </w:rPr>
        <w:t>Test Requirements</w:t>
      </w:r>
      <w:r>
        <w:tab/>
        <w:t>2796</w:t>
      </w:r>
    </w:p>
    <w:p w:rsidR="009B3506" w:rsidRDefault="009B3506">
      <w:pPr>
        <w:pStyle w:val="TOC4"/>
        <w:rPr>
          <w:rFonts w:asciiTheme="minorHAnsi" w:eastAsiaTheme="minorEastAsia" w:hAnsiTheme="minorHAnsi" w:cstheme="minorBidi"/>
          <w:sz w:val="22"/>
          <w:szCs w:val="22"/>
        </w:rPr>
      </w:pPr>
      <w:r>
        <w:t xml:space="preserve">A.9.3.2 </w:t>
      </w:r>
      <w:r w:rsidRPr="00432094">
        <w:rPr>
          <w:bCs/>
        </w:rPr>
        <w:t>E-UTRAN TDD</w:t>
      </w:r>
      <w:r>
        <w:tab/>
        <w:t>2796</w:t>
      </w:r>
    </w:p>
    <w:p w:rsidR="009B3506" w:rsidRDefault="009B3506">
      <w:pPr>
        <w:pStyle w:val="TOC4"/>
        <w:rPr>
          <w:rFonts w:asciiTheme="minorHAnsi" w:eastAsiaTheme="minorEastAsia" w:hAnsiTheme="minorHAnsi" w:cstheme="minorBidi"/>
          <w:sz w:val="22"/>
          <w:szCs w:val="22"/>
        </w:rPr>
      </w:pPr>
      <w:r w:rsidRPr="009B3506">
        <w:t>A.9.3.2.1</w:t>
      </w:r>
      <w:r w:rsidRPr="009B3506">
        <w:rPr>
          <w:rFonts w:asciiTheme="minorHAnsi" w:eastAsiaTheme="minorEastAsia" w:hAnsiTheme="minorHAnsi"/>
          <w:sz w:val="22"/>
          <w:szCs w:val="22"/>
        </w:rPr>
        <w:tab/>
      </w:r>
      <w:r w:rsidRPr="00432094">
        <w:rPr>
          <w:rFonts w:cs="v4.2.0"/>
          <w:snapToGrid w:val="0"/>
        </w:rPr>
        <w:t>Test Purpose and Environment</w:t>
      </w:r>
      <w:r>
        <w:tab/>
        <w:t>2796</w:t>
      </w:r>
    </w:p>
    <w:p w:rsidR="009B3506" w:rsidRDefault="009B3506">
      <w:pPr>
        <w:pStyle w:val="TOC4"/>
        <w:rPr>
          <w:rFonts w:asciiTheme="minorHAnsi" w:eastAsiaTheme="minorEastAsia" w:hAnsiTheme="minorHAnsi" w:cstheme="minorBidi"/>
          <w:sz w:val="22"/>
          <w:szCs w:val="22"/>
        </w:rPr>
      </w:pPr>
      <w:r w:rsidRPr="009B3506">
        <w:t>A.9.3.2.2</w:t>
      </w:r>
      <w:r w:rsidRPr="009B3506">
        <w:rPr>
          <w:rFonts w:asciiTheme="minorHAnsi" w:eastAsiaTheme="minorEastAsia" w:hAnsiTheme="minorHAnsi" w:cstheme="minorBidi"/>
          <w:sz w:val="22"/>
          <w:szCs w:val="22"/>
        </w:rPr>
        <w:tab/>
      </w:r>
      <w:r w:rsidRPr="00432094">
        <w:rPr>
          <w:snapToGrid w:val="0"/>
        </w:rPr>
        <w:t>Parameters</w:t>
      </w:r>
      <w:r>
        <w:tab/>
        <w:t>2796</w:t>
      </w:r>
    </w:p>
    <w:p w:rsidR="009B3506" w:rsidRDefault="009B3506">
      <w:pPr>
        <w:pStyle w:val="TOC4"/>
        <w:rPr>
          <w:rFonts w:asciiTheme="minorHAnsi" w:eastAsiaTheme="minorEastAsia" w:hAnsiTheme="minorHAnsi" w:cstheme="minorBidi"/>
          <w:sz w:val="22"/>
          <w:szCs w:val="22"/>
        </w:rPr>
      </w:pPr>
      <w:r w:rsidRPr="009B3506">
        <w:t>A.9.3.2.3</w:t>
      </w:r>
      <w:r w:rsidRPr="009B3506">
        <w:rPr>
          <w:rFonts w:asciiTheme="minorHAnsi" w:eastAsiaTheme="minorEastAsia" w:hAnsiTheme="minorHAnsi"/>
          <w:sz w:val="22"/>
          <w:szCs w:val="22"/>
        </w:rPr>
        <w:tab/>
      </w:r>
      <w:r w:rsidRPr="00432094">
        <w:rPr>
          <w:rFonts w:cs="v4.2.0"/>
          <w:snapToGrid w:val="0"/>
        </w:rPr>
        <w:t>Test Requirements</w:t>
      </w:r>
      <w:r>
        <w:tab/>
        <w:t>2799</w:t>
      </w:r>
    </w:p>
    <w:p w:rsidR="009B3506" w:rsidRDefault="009B3506">
      <w:pPr>
        <w:pStyle w:val="TOC3"/>
        <w:rPr>
          <w:rFonts w:asciiTheme="minorHAnsi" w:eastAsiaTheme="minorEastAsia" w:hAnsiTheme="minorHAnsi" w:cstheme="minorBidi"/>
          <w:sz w:val="22"/>
          <w:szCs w:val="22"/>
        </w:rPr>
      </w:pPr>
      <w:r w:rsidRPr="009B3506">
        <w:t>A.9.3.</w:t>
      </w:r>
      <w:r w:rsidRPr="009B3506">
        <w:rPr>
          <w:lang w:eastAsia="zh-CN"/>
        </w:rPr>
        <w:t>3</w:t>
      </w:r>
      <w:r w:rsidRPr="009B3506">
        <w:rPr>
          <w:rFonts w:asciiTheme="minorHAnsi" w:eastAsiaTheme="minorEastAsia" w:hAnsiTheme="minorHAnsi" w:cstheme="minorBidi"/>
          <w:sz w:val="22"/>
          <w:szCs w:val="22"/>
        </w:rPr>
        <w:tab/>
      </w:r>
      <w:r w:rsidRPr="00432094">
        <w:rPr>
          <w:lang w:val="de-DE"/>
        </w:rPr>
        <w:t>E-UTRAN FDD</w:t>
      </w:r>
      <w:r w:rsidRPr="00432094">
        <w:rPr>
          <w:lang w:val="de-DE" w:eastAsia="zh-CN"/>
        </w:rPr>
        <w:t xml:space="preserve"> for 5MHz Bandwidth</w:t>
      </w:r>
      <w:r>
        <w:tab/>
        <w:t>2799</w:t>
      </w:r>
    </w:p>
    <w:p w:rsidR="009B3506" w:rsidRDefault="009B3506">
      <w:pPr>
        <w:pStyle w:val="TOC4"/>
        <w:rPr>
          <w:rFonts w:asciiTheme="minorHAnsi" w:eastAsiaTheme="minorEastAsia" w:hAnsiTheme="minorHAnsi" w:cstheme="minorBidi"/>
          <w:sz w:val="22"/>
          <w:szCs w:val="22"/>
        </w:rPr>
      </w:pPr>
      <w:r w:rsidRPr="009B3506">
        <w:t>A.9.3.</w:t>
      </w:r>
      <w:r w:rsidRPr="009B3506">
        <w:rPr>
          <w:lang w:eastAsia="zh-CN"/>
        </w:rPr>
        <w:t>3</w:t>
      </w:r>
      <w:r w:rsidRPr="009B3506">
        <w:t>.1</w:t>
      </w:r>
      <w:r w:rsidRPr="009B3506">
        <w:rPr>
          <w:rFonts w:asciiTheme="minorHAnsi" w:eastAsiaTheme="minorEastAsia" w:hAnsiTheme="minorHAnsi" w:cstheme="minorBidi"/>
          <w:sz w:val="22"/>
          <w:szCs w:val="22"/>
        </w:rPr>
        <w:tab/>
      </w:r>
      <w:r w:rsidRPr="00432094">
        <w:rPr>
          <w:snapToGrid w:val="0"/>
        </w:rPr>
        <w:t>Test Purpose and Environment</w:t>
      </w:r>
      <w:r>
        <w:tab/>
        <w:t>2799</w:t>
      </w:r>
    </w:p>
    <w:p w:rsidR="009B3506" w:rsidRDefault="009B3506">
      <w:pPr>
        <w:pStyle w:val="TOC4"/>
        <w:rPr>
          <w:rFonts w:asciiTheme="minorHAnsi" w:eastAsiaTheme="minorEastAsia" w:hAnsiTheme="minorHAnsi" w:cstheme="minorBidi"/>
          <w:sz w:val="22"/>
          <w:szCs w:val="22"/>
        </w:rPr>
      </w:pPr>
      <w:r w:rsidRPr="009B3506">
        <w:t>A.9.3.</w:t>
      </w:r>
      <w:r w:rsidRPr="009B3506">
        <w:rPr>
          <w:lang w:eastAsia="zh-CN"/>
        </w:rPr>
        <w:t>3</w:t>
      </w:r>
      <w:r w:rsidRPr="009B3506">
        <w:t>.2</w:t>
      </w:r>
      <w:r w:rsidRPr="009B3506">
        <w:rPr>
          <w:rFonts w:asciiTheme="minorHAnsi" w:eastAsiaTheme="minorEastAsia" w:hAnsiTheme="minorHAnsi" w:cstheme="minorBidi"/>
          <w:sz w:val="22"/>
          <w:szCs w:val="22"/>
        </w:rPr>
        <w:tab/>
      </w:r>
      <w:r w:rsidRPr="00432094">
        <w:rPr>
          <w:snapToGrid w:val="0"/>
        </w:rPr>
        <w:t>Parameters</w:t>
      </w:r>
      <w:r>
        <w:tab/>
        <w:t>2799</w:t>
      </w:r>
    </w:p>
    <w:p w:rsidR="009B3506" w:rsidRDefault="009B3506">
      <w:pPr>
        <w:pStyle w:val="TOC4"/>
        <w:rPr>
          <w:rFonts w:asciiTheme="minorHAnsi" w:eastAsiaTheme="minorEastAsia" w:hAnsiTheme="minorHAnsi" w:cstheme="minorBidi"/>
          <w:sz w:val="22"/>
          <w:szCs w:val="22"/>
        </w:rPr>
      </w:pPr>
      <w:r w:rsidRPr="009B3506">
        <w:t>A.9.3.</w:t>
      </w:r>
      <w:r w:rsidRPr="009B3506">
        <w:rPr>
          <w:lang w:eastAsia="zh-CN"/>
        </w:rPr>
        <w:t>3</w:t>
      </w:r>
      <w:r w:rsidRPr="009B3506">
        <w:t>.3</w:t>
      </w:r>
      <w:r w:rsidRPr="009B3506">
        <w:rPr>
          <w:rFonts w:asciiTheme="minorHAnsi" w:eastAsiaTheme="minorEastAsia" w:hAnsiTheme="minorHAnsi" w:cstheme="minorBidi"/>
          <w:sz w:val="22"/>
          <w:szCs w:val="22"/>
        </w:rPr>
        <w:tab/>
      </w:r>
      <w:r w:rsidRPr="00432094">
        <w:rPr>
          <w:snapToGrid w:val="0"/>
        </w:rPr>
        <w:t>Test Requirements</w:t>
      </w:r>
      <w:r>
        <w:tab/>
        <w:t>2800</w:t>
      </w:r>
    </w:p>
    <w:p w:rsidR="009B3506" w:rsidRDefault="009B3506">
      <w:pPr>
        <w:pStyle w:val="TOC2"/>
        <w:rPr>
          <w:rFonts w:asciiTheme="minorHAnsi" w:eastAsiaTheme="minorEastAsia" w:hAnsiTheme="minorHAnsi" w:cstheme="minorBidi"/>
          <w:sz w:val="22"/>
          <w:szCs w:val="22"/>
        </w:rPr>
      </w:pPr>
      <w:r w:rsidRPr="009B3506">
        <w:t>A.9.4</w:t>
      </w:r>
      <w:r w:rsidRPr="009B3506">
        <w:rPr>
          <w:rFonts w:asciiTheme="minorHAnsi" w:hAnsiTheme="minorHAnsi" w:cstheme="minorBidi"/>
          <w:sz w:val="22"/>
          <w:szCs w:val="22"/>
        </w:rPr>
        <w:tab/>
      </w:r>
      <w:r w:rsidRPr="00432094">
        <w:rPr>
          <w:rFonts w:eastAsia="SimSun"/>
        </w:rPr>
        <w:t>UTRAN FDD CPICH Ec/No</w:t>
      </w:r>
      <w:r>
        <w:tab/>
        <w:t>2801</w:t>
      </w:r>
    </w:p>
    <w:p w:rsidR="009B3506" w:rsidRDefault="009B3506">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2801</w:t>
      </w:r>
    </w:p>
    <w:p w:rsidR="009B3506" w:rsidRDefault="009B3506">
      <w:pPr>
        <w:pStyle w:val="TOC4"/>
        <w:rPr>
          <w:rFonts w:asciiTheme="minorHAnsi" w:eastAsiaTheme="minorEastAsia" w:hAnsiTheme="minorHAnsi" w:cstheme="minorBidi"/>
          <w:sz w:val="22"/>
          <w:szCs w:val="22"/>
        </w:rPr>
      </w:pPr>
      <w:r w:rsidRPr="009B3506">
        <w:t>A.9.4.1.1</w:t>
      </w:r>
      <w:r w:rsidRPr="009B3506">
        <w:rPr>
          <w:rFonts w:asciiTheme="minorHAnsi" w:eastAsiaTheme="minorEastAsia" w:hAnsiTheme="minorHAnsi"/>
          <w:sz w:val="22"/>
          <w:szCs w:val="22"/>
        </w:rPr>
        <w:tab/>
      </w:r>
      <w:r w:rsidRPr="00432094">
        <w:rPr>
          <w:rFonts w:cs="v4.2.0"/>
          <w:snapToGrid w:val="0"/>
        </w:rPr>
        <w:t>Test Purpose and Environment</w:t>
      </w:r>
      <w:r>
        <w:tab/>
        <w:t>2801</w:t>
      </w:r>
    </w:p>
    <w:p w:rsidR="009B3506" w:rsidRDefault="009B3506">
      <w:pPr>
        <w:pStyle w:val="TOC4"/>
        <w:rPr>
          <w:rFonts w:asciiTheme="minorHAnsi" w:eastAsiaTheme="minorEastAsia" w:hAnsiTheme="minorHAnsi" w:cstheme="minorBidi"/>
          <w:sz w:val="22"/>
          <w:szCs w:val="22"/>
        </w:rPr>
      </w:pPr>
      <w:r w:rsidRPr="009B3506">
        <w:t>A.9.4.1.2</w:t>
      </w:r>
      <w:r w:rsidRPr="009B3506">
        <w:rPr>
          <w:rFonts w:asciiTheme="minorHAnsi" w:eastAsiaTheme="minorEastAsia" w:hAnsiTheme="minorHAnsi" w:cstheme="minorBidi"/>
          <w:sz w:val="22"/>
          <w:szCs w:val="22"/>
        </w:rPr>
        <w:tab/>
      </w:r>
      <w:r w:rsidRPr="00432094">
        <w:rPr>
          <w:snapToGrid w:val="0"/>
        </w:rPr>
        <w:t>Parameters</w:t>
      </w:r>
      <w:r>
        <w:tab/>
        <w:t>2801</w:t>
      </w:r>
    </w:p>
    <w:p w:rsidR="009B3506" w:rsidRDefault="009B3506">
      <w:pPr>
        <w:pStyle w:val="TOC4"/>
        <w:rPr>
          <w:rFonts w:asciiTheme="minorHAnsi" w:eastAsiaTheme="minorEastAsia" w:hAnsiTheme="minorHAnsi" w:cstheme="minorBidi"/>
          <w:sz w:val="22"/>
          <w:szCs w:val="22"/>
        </w:rPr>
      </w:pPr>
      <w:r w:rsidRPr="009B3506">
        <w:t>A.9.4.1.3</w:t>
      </w:r>
      <w:r w:rsidRPr="009B3506">
        <w:rPr>
          <w:rFonts w:asciiTheme="minorHAnsi" w:eastAsiaTheme="minorEastAsia" w:hAnsiTheme="minorHAnsi"/>
          <w:sz w:val="22"/>
          <w:szCs w:val="22"/>
        </w:rPr>
        <w:tab/>
      </w:r>
      <w:r w:rsidRPr="00432094">
        <w:rPr>
          <w:rFonts w:cs="v4.2.0"/>
          <w:snapToGrid w:val="0"/>
        </w:rPr>
        <w:t>Test Requirements</w:t>
      </w:r>
      <w:r>
        <w:tab/>
        <w:t>2803</w:t>
      </w:r>
    </w:p>
    <w:p w:rsidR="009B3506" w:rsidRDefault="009B3506">
      <w:pPr>
        <w:pStyle w:val="TOC3"/>
        <w:rPr>
          <w:rFonts w:asciiTheme="minorHAnsi" w:eastAsiaTheme="minorEastAsia" w:hAnsiTheme="minorHAnsi" w:cstheme="minorBidi"/>
          <w:sz w:val="22"/>
          <w:szCs w:val="22"/>
        </w:rPr>
      </w:pPr>
      <w:r>
        <w:lastRenderedPageBreak/>
        <w:t>A.9.4.2</w:t>
      </w:r>
      <w:r>
        <w:rPr>
          <w:rFonts w:asciiTheme="minorHAnsi" w:eastAsiaTheme="minorEastAsia" w:hAnsiTheme="minorHAnsi" w:cstheme="minorBidi"/>
          <w:sz w:val="22"/>
          <w:szCs w:val="22"/>
        </w:rPr>
        <w:tab/>
      </w:r>
      <w:r>
        <w:t>E-UTRAN TDD</w:t>
      </w:r>
      <w:r>
        <w:tab/>
        <w:t>2804</w:t>
      </w:r>
    </w:p>
    <w:p w:rsidR="009B3506" w:rsidRDefault="009B3506">
      <w:pPr>
        <w:pStyle w:val="TOC4"/>
        <w:rPr>
          <w:rFonts w:asciiTheme="minorHAnsi" w:eastAsiaTheme="minorEastAsia" w:hAnsiTheme="minorHAnsi" w:cstheme="minorBidi"/>
          <w:sz w:val="22"/>
          <w:szCs w:val="22"/>
        </w:rPr>
      </w:pPr>
      <w:r w:rsidRPr="009B3506">
        <w:t>A.9.4.2.1</w:t>
      </w:r>
      <w:r w:rsidRPr="009B3506">
        <w:rPr>
          <w:rFonts w:asciiTheme="minorHAnsi" w:eastAsiaTheme="minorEastAsia" w:hAnsiTheme="minorHAnsi"/>
          <w:sz w:val="22"/>
          <w:szCs w:val="22"/>
        </w:rPr>
        <w:tab/>
      </w:r>
      <w:r w:rsidRPr="00432094">
        <w:rPr>
          <w:rFonts w:cs="v4.2.0"/>
          <w:snapToGrid w:val="0"/>
        </w:rPr>
        <w:t>Test Purpose and Environment</w:t>
      </w:r>
      <w:r>
        <w:tab/>
        <w:t>2804</w:t>
      </w:r>
    </w:p>
    <w:p w:rsidR="009B3506" w:rsidRDefault="009B3506">
      <w:pPr>
        <w:pStyle w:val="TOC4"/>
        <w:rPr>
          <w:rFonts w:asciiTheme="minorHAnsi" w:eastAsiaTheme="minorEastAsia" w:hAnsiTheme="minorHAnsi" w:cstheme="minorBidi"/>
          <w:sz w:val="22"/>
          <w:szCs w:val="22"/>
        </w:rPr>
      </w:pPr>
      <w:r w:rsidRPr="009B3506">
        <w:t>A.9.4.2.2</w:t>
      </w:r>
      <w:r w:rsidRPr="009B3506">
        <w:rPr>
          <w:rFonts w:asciiTheme="minorHAnsi" w:eastAsiaTheme="minorEastAsia" w:hAnsiTheme="minorHAnsi" w:cstheme="minorBidi"/>
          <w:sz w:val="22"/>
          <w:szCs w:val="22"/>
        </w:rPr>
        <w:tab/>
      </w:r>
      <w:r w:rsidRPr="00432094">
        <w:rPr>
          <w:snapToGrid w:val="0"/>
        </w:rPr>
        <w:t>Parameters</w:t>
      </w:r>
      <w:r>
        <w:tab/>
        <w:t>2804</w:t>
      </w:r>
    </w:p>
    <w:p w:rsidR="009B3506" w:rsidRDefault="009B3506">
      <w:pPr>
        <w:pStyle w:val="TOC4"/>
        <w:rPr>
          <w:rFonts w:asciiTheme="minorHAnsi" w:eastAsiaTheme="minorEastAsia" w:hAnsiTheme="minorHAnsi" w:cstheme="minorBidi"/>
          <w:sz w:val="22"/>
          <w:szCs w:val="22"/>
        </w:rPr>
      </w:pPr>
      <w:r w:rsidRPr="009B3506">
        <w:t>A.9.4.2.3</w:t>
      </w:r>
      <w:r w:rsidRPr="009B3506">
        <w:rPr>
          <w:rFonts w:asciiTheme="minorHAnsi" w:eastAsiaTheme="minorEastAsia" w:hAnsiTheme="minorHAnsi"/>
          <w:sz w:val="22"/>
          <w:szCs w:val="22"/>
        </w:rPr>
        <w:tab/>
      </w:r>
      <w:r w:rsidRPr="00432094">
        <w:rPr>
          <w:rFonts w:cs="v4.2.0"/>
          <w:snapToGrid w:val="0"/>
        </w:rPr>
        <w:t>Test Requirements</w:t>
      </w:r>
      <w:r>
        <w:tab/>
        <w:t>2806</w:t>
      </w:r>
    </w:p>
    <w:p w:rsidR="009B3506" w:rsidRDefault="009B3506">
      <w:pPr>
        <w:pStyle w:val="TOC3"/>
        <w:rPr>
          <w:rFonts w:asciiTheme="minorHAnsi" w:eastAsiaTheme="minorEastAsia" w:hAnsiTheme="minorHAnsi" w:cstheme="minorBidi"/>
          <w:sz w:val="22"/>
          <w:szCs w:val="22"/>
        </w:rPr>
      </w:pPr>
      <w:r w:rsidRPr="009B3506">
        <w:t>A.9.</w:t>
      </w:r>
      <w:r w:rsidRPr="009B3506">
        <w:rPr>
          <w:lang w:eastAsia="zh-CN"/>
        </w:rPr>
        <w:t>4</w:t>
      </w:r>
      <w:r w:rsidRPr="009B3506">
        <w:t>.</w:t>
      </w:r>
      <w:r w:rsidRPr="009B3506">
        <w:rPr>
          <w:lang w:eastAsia="zh-CN"/>
        </w:rPr>
        <w:t>3</w:t>
      </w:r>
      <w:r w:rsidRPr="009B3506">
        <w:rPr>
          <w:rFonts w:asciiTheme="minorHAnsi" w:eastAsiaTheme="minorEastAsia" w:hAnsiTheme="minorHAnsi" w:cstheme="minorBidi"/>
          <w:sz w:val="22"/>
          <w:szCs w:val="22"/>
        </w:rPr>
        <w:tab/>
      </w:r>
      <w:r w:rsidRPr="00432094">
        <w:rPr>
          <w:lang w:val="de-DE"/>
        </w:rPr>
        <w:t>E-UTRAN FDD</w:t>
      </w:r>
      <w:r w:rsidRPr="00432094">
        <w:rPr>
          <w:lang w:val="de-DE" w:eastAsia="zh-CN"/>
        </w:rPr>
        <w:t xml:space="preserve"> for 5MHz Bandwidth</w:t>
      </w:r>
      <w:r>
        <w:tab/>
        <w:t>2807</w:t>
      </w:r>
    </w:p>
    <w:p w:rsidR="009B3506" w:rsidRDefault="009B3506">
      <w:pPr>
        <w:pStyle w:val="TOC4"/>
        <w:rPr>
          <w:rFonts w:asciiTheme="minorHAnsi" w:eastAsiaTheme="minorEastAsia" w:hAnsiTheme="minorHAnsi" w:cstheme="minorBidi"/>
          <w:sz w:val="22"/>
          <w:szCs w:val="22"/>
        </w:rPr>
      </w:pPr>
      <w:r w:rsidRPr="009B3506">
        <w:t>A.9.</w:t>
      </w:r>
      <w:r w:rsidRPr="009B3506">
        <w:rPr>
          <w:lang w:eastAsia="zh-CN"/>
        </w:rPr>
        <w:t>4</w:t>
      </w:r>
      <w:r w:rsidRPr="009B3506">
        <w:t>.</w:t>
      </w:r>
      <w:r w:rsidRPr="009B3506">
        <w:rPr>
          <w:lang w:eastAsia="zh-CN"/>
        </w:rPr>
        <w:t>3</w:t>
      </w:r>
      <w:r w:rsidRPr="009B3506">
        <w:t>.1</w:t>
      </w:r>
      <w:r w:rsidRPr="009B3506">
        <w:rPr>
          <w:rFonts w:asciiTheme="minorHAnsi" w:eastAsiaTheme="minorEastAsia" w:hAnsiTheme="minorHAnsi" w:cstheme="minorBidi"/>
          <w:sz w:val="22"/>
          <w:szCs w:val="22"/>
        </w:rPr>
        <w:tab/>
      </w:r>
      <w:r w:rsidRPr="00432094">
        <w:rPr>
          <w:snapToGrid w:val="0"/>
        </w:rPr>
        <w:t>Test Purpose and Environment</w:t>
      </w:r>
      <w:r>
        <w:tab/>
        <w:t>2807</w:t>
      </w:r>
    </w:p>
    <w:p w:rsidR="009B3506" w:rsidRDefault="009B3506">
      <w:pPr>
        <w:pStyle w:val="TOC4"/>
        <w:rPr>
          <w:rFonts w:asciiTheme="minorHAnsi" w:eastAsiaTheme="minorEastAsia" w:hAnsiTheme="minorHAnsi" w:cstheme="minorBidi"/>
          <w:sz w:val="22"/>
          <w:szCs w:val="22"/>
        </w:rPr>
      </w:pPr>
      <w:r w:rsidRPr="009B3506">
        <w:t>A.9.</w:t>
      </w:r>
      <w:r w:rsidRPr="009B3506">
        <w:rPr>
          <w:lang w:eastAsia="zh-CN"/>
        </w:rPr>
        <w:t>4</w:t>
      </w:r>
      <w:r w:rsidRPr="009B3506">
        <w:t>.</w:t>
      </w:r>
      <w:r w:rsidRPr="009B3506">
        <w:rPr>
          <w:lang w:eastAsia="zh-CN"/>
        </w:rPr>
        <w:t>3</w:t>
      </w:r>
      <w:r w:rsidRPr="009B3506">
        <w:t>.2</w:t>
      </w:r>
      <w:r w:rsidRPr="009B3506">
        <w:rPr>
          <w:rFonts w:asciiTheme="minorHAnsi" w:eastAsiaTheme="minorEastAsia" w:hAnsiTheme="minorHAnsi" w:cstheme="minorBidi"/>
          <w:sz w:val="22"/>
          <w:szCs w:val="22"/>
        </w:rPr>
        <w:tab/>
      </w:r>
      <w:r w:rsidRPr="00432094">
        <w:rPr>
          <w:snapToGrid w:val="0"/>
        </w:rPr>
        <w:t>Parameters</w:t>
      </w:r>
      <w:r>
        <w:tab/>
        <w:t>2807</w:t>
      </w:r>
    </w:p>
    <w:p w:rsidR="009B3506" w:rsidRDefault="009B3506">
      <w:pPr>
        <w:pStyle w:val="TOC4"/>
        <w:rPr>
          <w:rFonts w:asciiTheme="minorHAnsi" w:eastAsiaTheme="minorEastAsia" w:hAnsiTheme="minorHAnsi" w:cstheme="minorBidi"/>
          <w:sz w:val="22"/>
          <w:szCs w:val="22"/>
        </w:rPr>
      </w:pPr>
      <w:r w:rsidRPr="009B3506">
        <w:t>A.9.</w:t>
      </w:r>
      <w:r w:rsidRPr="009B3506">
        <w:rPr>
          <w:lang w:eastAsia="zh-CN"/>
        </w:rPr>
        <w:t>4</w:t>
      </w:r>
      <w:r w:rsidRPr="009B3506">
        <w:t>.</w:t>
      </w:r>
      <w:r w:rsidRPr="009B3506">
        <w:rPr>
          <w:lang w:eastAsia="zh-CN"/>
        </w:rPr>
        <w:t>3</w:t>
      </w:r>
      <w:r w:rsidRPr="009B3506">
        <w:t>.3</w:t>
      </w:r>
      <w:r w:rsidRPr="009B3506">
        <w:rPr>
          <w:rFonts w:asciiTheme="minorHAnsi" w:eastAsiaTheme="minorEastAsia" w:hAnsiTheme="minorHAnsi" w:cstheme="minorBidi"/>
          <w:sz w:val="22"/>
          <w:szCs w:val="22"/>
        </w:rPr>
        <w:tab/>
      </w:r>
      <w:r w:rsidRPr="00432094">
        <w:rPr>
          <w:snapToGrid w:val="0"/>
        </w:rPr>
        <w:t>Test Requirements</w:t>
      </w:r>
      <w:r>
        <w:tab/>
        <w:t>2808</w:t>
      </w:r>
    </w:p>
    <w:p w:rsidR="009B3506" w:rsidRDefault="009B3506">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2808</w:t>
      </w:r>
    </w:p>
    <w:p w:rsidR="009B3506" w:rsidRDefault="009B3506">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2808</w:t>
      </w:r>
    </w:p>
    <w:p w:rsidR="009B3506" w:rsidRDefault="009B3506">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2808</w:t>
      </w:r>
    </w:p>
    <w:p w:rsidR="009B3506" w:rsidRDefault="009B3506">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2808</w:t>
      </w:r>
    </w:p>
    <w:p w:rsidR="009B3506" w:rsidRDefault="009B3506">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2810</w:t>
      </w:r>
    </w:p>
    <w:p w:rsidR="009B3506" w:rsidRDefault="009B3506">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2810</w:t>
      </w:r>
    </w:p>
    <w:p w:rsidR="009B3506" w:rsidRDefault="009B3506">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2810</w:t>
      </w:r>
    </w:p>
    <w:p w:rsidR="009B3506" w:rsidRDefault="009B3506">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2810</w:t>
      </w:r>
    </w:p>
    <w:p w:rsidR="009B3506" w:rsidRDefault="009B3506">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2812</w:t>
      </w:r>
    </w:p>
    <w:p w:rsidR="009B3506" w:rsidRPr="009B3506" w:rsidRDefault="009B3506">
      <w:pPr>
        <w:pStyle w:val="TOC2"/>
        <w:rPr>
          <w:rFonts w:asciiTheme="minorHAnsi" w:eastAsiaTheme="minorEastAsia" w:hAnsiTheme="minorHAnsi" w:cstheme="minorBidi"/>
          <w:sz w:val="22"/>
          <w:szCs w:val="22"/>
          <w:lang w:val="sv-FI"/>
        </w:rPr>
      </w:pPr>
      <w:r w:rsidRPr="009B3506">
        <w:rPr>
          <w:lang w:val="sv-FI"/>
        </w:rPr>
        <w:t>A.9.6</w:t>
      </w:r>
      <w:r w:rsidRPr="009B3506">
        <w:rPr>
          <w:rFonts w:asciiTheme="minorHAnsi" w:eastAsiaTheme="minorEastAsia" w:hAnsiTheme="minorHAnsi" w:cstheme="minorBidi"/>
          <w:sz w:val="22"/>
          <w:szCs w:val="22"/>
          <w:lang w:val="sv-FI"/>
        </w:rPr>
        <w:tab/>
      </w:r>
      <w:r w:rsidRPr="00432094">
        <w:rPr>
          <w:lang w:val="it-IT"/>
        </w:rPr>
        <w:t>GSM Carrier RSSI</w:t>
      </w:r>
      <w:r w:rsidRPr="009B3506">
        <w:rPr>
          <w:lang w:val="sv-FI"/>
        </w:rPr>
        <w:tab/>
        <w:t>2813</w:t>
      </w:r>
    </w:p>
    <w:p w:rsidR="009B3506" w:rsidRPr="009B3506" w:rsidRDefault="009B3506">
      <w:pPr>
        <w:pStyle w:val="TOC3"/>
        <w:rPr>
          <w:rFonts w:asciiTheme="minorHAnsi" w:eastAsiaTheme="minorEastAsia" w:hAnsiTheme="minorHAnsi" w:cstheme="minorBidi"/>
          <w:sz w:val="22"/>
          <w:szCs w:val="22"/>
          <w:lang w:val="sv-FI"/>
        </w:rPr>
      </w:pPr>
      <w:r w:rsidRPr="009B3506">
        <w:rPr>
          <w:lang w:val="sv-FI"/>
        </w:rPr>
        <w:t>A.9.6.1</w:t>
      </w:r>
      <w:r w:rsidRPr="009B3506">
        <w:rPr>
          <w:rFonts w:asciiTheme="minorHAnsi" w:eastAsiaTheme="minorEastAsia" w:hAnsiTheme="minorHAnsi" w:cstheme="minorBidi"/>
          <w:sz w:val="22"/>
          <w:szCs w:val="22"/>
          <w:lang w:val="sv-FI"/>
        </w:rPr>
        <w:tab/>
      </w:r>
      <w:r w:rsidRPr="00432094">
        <w:rPr>
          <w:bCs/>
          <w:lang w:val="it-IT"/>
        </w:rPr>
        <w:t>E-UTRAN FDD</w:t>
      </w:r>
      <w:r w:rsidRPr="009B3506">
        <w:rPr>
          <w:lang w:val="sv-FI"/>
        </w:rPr>
        <w:tab/>
        <w:t>2813</w:t>
      </w:r>
    </w:p>
    <w:p w:rsidR="009B3506" w:rsidRDefault="009B3506">
      <w:pPr>
        <w:pStyle w:val="TOC4"/>
        <w:rPr>
          <w:rFonts w:asciiTheme="minorHAnsi" w:eastAsiaTheme="minorEastAsia" w:hAnsiTheme="minorHAnsi" w:cstheme="minorBidi"/>
          <w:sz w:val="22"/>
          <w:szCs w:val="22"/>
        </w:rPr>
      </w:pPr>
      <w:r w:rsidRPr="009B3506">
        <w:t>A.9.6.1.1</w:t>
      </w:r>
      <w:r w:rsidRPr="009B3506">
        <w:rPr>
          <w:rFonts w:asciiTheme="minorHAnsi" w:eastAsiaTheme="minorEastAsia" w:hAnsiTheme="minorHAnsi" w:cstheme="minorBidi"/>
          <w:sz w:val="22"/>
          <w:szCs w:val="22"/>
        </w:rPr>
        <w:tab/>
      </w:r>
      <w:r w:rsidRPr="00432094">
        <w:rPr>
          <w:bCs/>
        </w:rPr>
        <w:t>Test Purpose and Environment</w:t>
      </w:r>
      <w:r>
        <w:tab/>
        <w:t>2813</w:t>
      </w:r>
    </w:p>
    <w:p w:rsidR="009B3506" w:rsidRDefault="009B3506">
      <w:pPr>
        <w:pStyle w:val="TOC4"/>
        <w:rPr>
          <w:rFonts w:asciiTheme="minorHAnsi" w:eastAsiaTheme="minorEastAsia" w:hAnsiTheme="minorHAnsi" w:cstheme="minorBidi"/>
          <w:sz w:val="22"/>
          <w:szCs w:val="22"/>
        </w:rPr>
      </w:pPr>
      <w:r w:rsidRPr="009B3506">
        <w:t>A.9.6.1.2</w:t>
      </w:r>
      <w:r w:rsidRPr="009B3506">
        <w:rPr>
          <w:rFonts w:asciiTheme="minorHAnsi" w:eastAsiaTheme="minorEastAsia" w:hAnsiTheme="minorHAnsi" w:cstheme="minorBidi"/>
          <w:sz w:val="22"/>
          <w:szCs w:val="22"/>
        </w:rPr>
        <w:tab/>
      </w:r>
      <w:r w:rsidRPr="00432094">
        <w:rPr>
          <w:bCs/>
        </w:rPr>
        <w:t>Test Requirements</w:t>
      </w:r>
      <w:r>
        <w:tab/>
        <w:t>2814</w:t>
      </w:r>
    </w:p>
    <w:p w:rsidR="009B3506" w:rsidRDefault="009B3506">
      <w:pPr>
        <w:pStyle w:val="TOC3"/>
        <w:rPr>
          <w:rFonts w:asciiTheme="minorHAnsi" w:eastAsiaTheme="minorEastAsia" w:hAnsiTheme="minorHAnsi" w:cstheme="minorBidi"/>
          <w:sz w:val="22"/>
          <w:szCs w:val="22"/>
        </w:rPr>
      </w:pPr>
      <w:r w:rsidRPr="009B3506">
        <w:t>A.9.6.2</w:t>
      </w:r>
      <w:r w:rsidRPr="009B3506">
        <w:rPr>
          <w:rFonts w:asciiTheme="minorHAnsi" w:eastAsiaTheme="minorEastAsia" w:hAnsiTheme="minorHAnsi" w:cstheme="minorBidi"/>
          <w:sz w:val="22"/>
          <w:szCs w:val="22"/>
        </w:rPr>
        <w:tab/>
      </w:r>
      <w:r w:rsidRPr="00432094">
        <w:rPr>
          <w:bCs/>
        </w:rPr>
        <w:t>E-UTRAN TDD</w:t>
      </w:r>
      <w:r>
        <w:tab/>
        <w:t>2814</w:t>
      </w:r>
    </w:p>
    <w:p w:rsidR="009B3506" w:rsidRDefault="009B3506">
      <w:pPr>
        <w:pStyle w:val="TOC4"/>
        <w:rPr>
          <w:rFonts w:asciiTheme="minorHAnsi" w:eastAsiaTheme="minorEastAsia" w:hAnsiTheme="minorHAnsi" w:cstheme="minorBidi"/>
          <w:sz w:val="22"/>
          <w:szCs w:val="22"/>
        </w:rPr>
      </w:pPr>
      <w:r w:rsidRPr="009B3506">
        <w:t>A.9.6.2.1</w:t>
      </w:r>
      <w:r w:rsidRPr="009B3506">
        <w:rPr>
          <w:rFonts w:asciiTheme="minorHAnsi" w:eastAsiaTheme="minorEastAsia" w:hAnsiTheme="minorHAnsi" w:cstheme="minorBidi"/>
          <w:sz w:val="22"/>
          <w:szCs w:val="22"/>
        </w:rPr>
        <w:tab/>
      </w:r>
      <w:r w:rsidRPr="00432094">
        <w:rPr>
          <w:bCs/>
        </w:rPr>
        <w:t>Test Purpose and Environment</w:t>
      </w:r>
      <w:r>
        <w:tab/>
        <w:t>2814</w:t>
      </w:r>
    </w:p>
    <w:p w:rsidR="009B3506" w:rsidRDefault="009B3506">
      <w:pPr>
        <w:pStyle w:val="TOC4"/>
        <w:rPr>
          <w:rFonts w:asciiTheme="minorHAnsi" w:eastAsiaTheme="minorEastAsia" w:hAnsiTheme="minorHAnsi" w:cstheme="minorBidi"/>
          <w:sz w:val="22"/>
          <w:szCs w:val="22"/>
        </w:rPr>
      </w:pPr>
      <w:r w:rsidRPr="009B3506">
        <w:t>A.9.6.2.2</w:t>
      </w:r>
      <w:r w:rsidRPr="009B3506">
        <w:rPr>
          <w:rFonts w:asciiTheme="minorHAnsi" w:eastAsiaTheme="minorEastAsia" w:hAnsiTheme="minorHAnsi" w:cstheme="minorBidi"/>
          <w:sz w:val="22"/>
          <w:szCs w:val="22"/>
        </w:rPr>
        <w:tab/>
      </w:r>
      <w:r w:rsidRPr="00432094">
        <w:rPr>
          <w:bCs/>
        </w:rPr>
        <w:t>Test Requirements</w:t>
      </w:r>
      <w:r>
        <w:tab/>
        <w:t>2816</w:t>
      </w:r>
    </w:p>
    <w:p w:rsidR="009B3506" w:rsidRDefault="009B3506">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432094">
        <w:rPr>
          <w:b/>
        </w:rPr>
        <w:t>–</w:t>
      </w:r>
      <w:r w:rsidRPr="00432094">
        <w:rPr>
          <w:b/>
          <w:lang w:eastAsia="zh-CN"/>
        </w:rPr>
        <w:t xml:space="preserve"> </w:t>
      </w:r>
      <w:r>
        <w:rPr>
          <w:lang w:eastAsia="zh-CN"/>
        </w:rPr>
        <w:t>Tx Time Difference</w:t>
      </w:r>
      <w:r>
        <w:tab/>
        <w:t>2817</w:t>
      </w:r>
    </w:p>
    <w:p w:rsidR="009B3506" w:rsidRDefault="009B3506">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432094">
        <w:rPr>
          <w:b/>
        </w:rPr>
        <w:t>–</w:t>
      </w:r>
      <w:r w:rsidRPr="00432094">
        <w:rPr>
          <w:b/>
          <w:lang w:eastAsia="zh-CN"/>
        </w:rPr>
        <w:t xml:space="preserve"> </w:t>
      </w:r>
      <w:r>
        <w:rPr>
          <w:lang w:eastAsia="zh-CN"/>
        </w:rPr>
        <w:t>Tx time difference</w:t>
      </w:r>
      <w:r>
        <w:t xml:space="preserve"> case</w:t>
      </w:r>
      <w:r>
        <w:tab/>
        <w:t>2817</w:t>
      </w:r>
    </w:p>
    <w:p w:rsidR="009B3506" w:rsidRDefault="009B3506">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2817</w:t>
      </w:r>
    </w:p>
    <w:p w:rsidR="009B3506" w:rsidRDefault="009B3506">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2817</w:t>
      </w:r>
    </w:p>
    <w:p w:rsidR="009B3506" w:rsidRDefault="009B3506">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2818</w:t>
      </w:r>
    </w:p>
    <w:p w:rsidR="009B3506" w:rsidRDefault="009B3506">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 xml:space="preserve">E-UTRA TDD UE Rx </w:t>
      </w:r>
      <w:r w:rsidRPr="00432094">
        <w:rPr>
          <w:b/>
        </w:rPr>
        <w:t>–</w:t>
      </w:r>
      <w:r w:rsidRPr="00432094">
        <w:rPr>
          <w:b/>
          <w:lang w:eastAsia="zh-CN"/>
        </w:rPr>
        <w:t xml:space="preserve"> </w:t>
      </w:r>
      <w:r>
        <w:rPr>
          <w:lang w:eastAsia="zh-CN"/>
        </w:rPr>
        <w:t>Tx time difference</w:t>
      </w:r>
      <w:r>
        <w:t xml:space="preserve"> case</w:t>
      </w:r>
      <w:r>
        <w:tab/>
        <w:t>2818</w:t>
      </w:r>
    </w:p>
    <w:p w:rsidR="009B3506" w:rsidRDefault="009B3506">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2818</w:t>
      </w:r>
    </w:p>
    <w:p w:rsidR="009B3506" w:rsidRDefault="009B3506">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2818</w:t>
      </w:r>
    </w:p>
    <w:p w:rsidR="009B3506" w:rsidRDefault="009B3506">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2820</w:t>
      </w:r>
    </w:p>
    <w:p w:rsidR="009B3506" w:rsidRDefault="009B3506">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2820</w:t>
      </w:r>
    </w:p>
    <w:p w:rsidR="009B3506" w:rsidRDefault="009B3506">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2820</w:t>
      </w:r>
    </w:p>
    <w:p w:rsidR="009B3506" w:rsidRDefault="009B3506">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2820</w:t>
      </w:r>
    </w:p>
    <w:p w:rsidR="009B3506" w:rsidRDefault="009B3506">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2823</w:t>
      </w:r>
    </w:p>
    <w:p w:rsidR="009B3506" w:rsidRDefault="009B3506">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2823</w:t>
      </w:r>
    </w:p>
    <w:p w:rsidR="009B3506" w:rsidRDefault="009B3506">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2823</w:t>
      </w:r>
    </w:p>
    <w:p w:rsidR="009B3506" w:rsidRDefault="009B3506">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2823</w:t>
      </w:r>
    </w:p>
    <w:p w:rsidR="009B3506" w:rsidRDefault="009B3506">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2826</w:t>
      </w:r>
    </w:p>
    <w:p w:rsidR="009B3506" w:rsidRDefault="009B3506">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432094">
        <w:rPr>
          <w:b/>
        </w:rPr>
        <w:t>–</w:t>
      </w:r>
      <w:r>
        <w:rPr>
          <w:lang w:eastAsia="zh-CN"/>
        </w:rPr>
        <w:t>Tx time difference</w:t>
      </w:r>
      <w:r>
        <w:t xml:space="preserve"> under Time Domain Measurement Resource Restriction with CRS Assistance Information and Non-MBSFN ABS</w:t>
      </w:r>
      <w:r>
        <w:tab/>
        <w:t>2826</w:t>
      </w:r>
    </w:p>
    <w:p w:rsidR="009B3506" w:rsidRDefault="009B3506">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2826</w:t>
      </w:r>
    </w:p>
    <w:p w:rsidR="009B3506" w:rsidRDefault="009B3506">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2826</w:t>
      </w:r>
    </w:p>
    <w:p w:rsidR="009B3506" w:rsidRDefault="009B3506">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2829</w:t>
      </w:r>
    </w:p>
    <w:p w:rsidR="009B3506" w:rsidRDefault="009B3506">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2829</w:t>
      </w:r>
    </w:p>
    <w:p w:rsidR="009B3506" w:rsidRDefault="009B3506">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2829</w:t>
      </w:r>
    </w:p>
    <w:p w:rsidR="009B3506" w:rsidRDefault="009B3506">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2829</w:t>
      </w:r>
    </w:p>
    <w:p w:rsidR="009B3506" w:rsidRDefault="009B3506">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2832</w:t>
      </w:r>
    </w:p>
    <w:p w:rsidR="009B3506" w:rsidRDefault="009B3506">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2832</w:t>
      </w:r>
    </w:p>
    <w:p w:rsidR="009B3506" w:rsidRDefault="009B3506">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2832</w:t>
      </w:r>
    </w:p>
    <w:p w:rsidR="009B3506" w:rsidRDefault="009B3506">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2832</w:t>
      </w:r>
    </w:p>
    <w:p w:rsidR="009B3506" w:rsidRDefault="009B3506">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2833</w:t>
      </w:r>
    </w:p>
    <w:p w:rsidR="009B3506" w:rsidRDefault="009B3506">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2834</w:t>
      </w:r>
    </w:p>
    <w:p w:rsidR="009B3506" w:rsidRDefault="009B3506">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2834</w:t>
      </w:r>
    </w:p>
    <w:p w:rsidR="009B3506" w:rsidRDefault="009B3506">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2834</w:t>
      </w:r>
    </w:p>
    <w:p w:rsidR="009B3506" w:rsidRDefault="009B3506">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2835</w:t>
      </w:r>
    </w:p>
    <w:p w:rsidR="009B3506" w:rsidRDefault="009B3506">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2835</w:t>
      </w:r>
    </w:p>
    <w:p w:rsidR="009B3506" w:rsidRDefault="009B3506">
      <w:pPr>
        <w:pStyle w:val="TOC4"/>
        <w:rPr>
          <w:rFonts w:asciiTheme="minorHAnsi" w:eastAsiaTheme="minorEastAsia" w:hAnsiTheme="minorHAnsi" w:cstheme="minorBidi"/>
          <w:sz w:val="22"/>
          <w:szCs w:val="22"/>
        </w:rPr>
      </w:pPr>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2835</w:t>
      </w:r>
    </w:p>
    <w:p w:rsidR="009B3506" w:rsidRDefault="009B3506">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2835</w:t>
      </w:r>
    </w:p>
    <w:p w:rsidR="009B3506" w:rsidRDefault="009B3506">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2836</w:t>
      </w:r>
    </w:p>
    <w:p w:rsidR="009B3506" w:rsidRDefault="009B3506">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2837</w:t>
      </w:r>
    </w:p>
    <w:p w:rsidR="009B3506" w:rsidRDefault="009B3506">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2837</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2837</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2839</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2839</w:t>
      </w:r>
    </w:p>
    <w:p w:rsidR="009B3506" w:rsidRDefault="009B3506">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2840</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2840</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2843</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2843</w:t>
      </w:r>
    </w:p>
    <w:p w:rsidR="009B3506" w:rsidRDefault="009B3506">
      <w:pPr>
        <w:pStyle w:val="TOC3"/>
        <w:rPr>
          <w:rFonts w:asciiTheme="minorHAnsi" w:eastAsiaTheme="minorEastAsia" w:hAnsiTheme="minorHAnsi" w:cstheme="minorBidi"/>
          <w:sz w:val="22"/>
          <w:szCs w:val="22"/>
        </w:rPr>
      </w:pPr>
      <w:r w:rsidRPr="009B3506">
        <w:t>A.9.</w:t>
      </w:r>
      <w:r w:rsidRPr="009B3506">
        <w:rPr>
          <w:lang w:eastAsia="zh-CN"/>
        </w:rPr>
        <w:t>8</w:t>
      </w:r>
      <w:r w:rsidRPr="009B3506">
        <w:t>.</w:t>
      </w:r>
      <w:r w:rsidRPr="009B3506">
        <w:rPr>
          <w:lang w:eastAsia="zh-CN"/>
        </w:rPr>
        <w:t>3</w:t>
      </w:r>
      <w:r w:rsidRPr="009B3506">
        <w:rPr>
          <w:rFonts w:asciiTheme="minorHAnsi" w:eastAsiaTheme="minorEastAsia" w:hAnsiTheme="minorHAnsi" w:cstheme="minorBidi"/>
          <w:sz w:val="22"/>
          <w:szCs w:val="22"/>
        </w:rPr>
        <w:tab/>
      </w:r>
      <w:r w:rsidRPr="00432094">
        <w:rPr>
          <w:lang w:val="en-US" w:eastAsia="zh-CN"/>
        </w:rPr>
        <w:t>E-UTRAN FDD-FDD RSTD inter frequency case</w:t>
      </w:r>
      <w:r>
        <w:tab/>
        <w:t>2844</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2844</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2846</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2846</w:t>
      </w:r>
    </w:p>
    <w:p w:rsidR="009B3506" w:rsidRDefault="009B3506">
      <w:pPr>
        <w:pStyle w:val="TOC3"/>
        <w:rPr>
          <w:rFonts w:asciiTheme="minorHAnsi" w:eastAsiaTheme="minorEastAsia" w:hAnsiTheme="minorHAnsi" w:cstheme="minorBidi"/>
          <w:sz w:val="22"/>
          <w:szCs w:val="22"/>
        </w:rPr>
      </w:pPr>
      <w:r w:rsidRPr="009B3506">
        <w:t>A.9.</w:t>
      </w:r>
      <w:r w:rsidRPr="009B3506">
        <w:rPr>
          <w:lang w:eastAsia="zh-CN"/>
        </w:rPr>
        <w:t>8</w:t>
      </w:r>
      <w:r w:rsidRPr="009B3506">
        <w:t>.</w:t>
      </w:r>
      <w:r w:rsidRPr="009B3506">
        <w:rPr>
          <w:lang w:eastAsia="zh-CN"/>
        </w:rPr>
        <w:t>4</w:t>
      </w:r>
      <w:r w:rsidRPr="009B3506">
        <w:rPr>
          <w:rFonts w:asciiTheme="minorHAnsi" w:eastAsiaTheme="minorEastAsia" w:hAnsiTheme="minorHAnsi" w:cstheme="minorBidi"/>
          <w:sz w:val="22"/>
          <w:szCs w:val="22"/>
        </w:rPr>
        <w:tab/>
      </w:r>
      <w:r w:rsidRPr="00432094">
        <w:rPr>
          <w:lang w:val="en-US" w:eastAsia="zh-CN"/>
        </w:rPr>
        <w:t>E-UTRAN TDD-TDD RSTD inter frequency case</w:t>
      </w:r>
      <w:r>
        <w:tab/>
        <w:t>2847</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2847</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2849</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2849</w:t>
      </w:r>
    </w:p>
    <w:p w:rsidR="009B3506" w:rsidRDefault="009B3506">
      <w:pPr>
        <w:pStyle w:val="TOC3"/>
        <w:rPr>
          <w:rFonts w:asciiTheme="minorHAnsi" w:eastAsiaTheme="minorEastAsia" w:hAnsiTheme="minorHAnsi" w:cstheme="minorBidi"/>
          <w:sz w:val="22"/>
          <w:szCs w:val="22"/>
        </w:rPr>
      </w:pPr>
      <w:r w:rsidRPr="009B3506">
        <w:t>A.9.</w:t>
      </w:r>
      <w:r w:rsidRPr="009B3506">
        <w:rPr>
          <w:lang w:eastAsia="zh-CN"/>
        </w:rPr>
        <w:t>8</w:t>
      </w:r>
      <w:r w:rsidRPr="009B3506">
        <w:t>.</w:t>
      </w:r>
      <w:r w:rsidRPr="009B3506">
        <w:rPr>
          <w:lang w:eastAsia="zh-CN"/>
        </w:rPr>
        <w:t>5</w:t>
      </w:r>
      <w:r w:rsidRPr="009B3506">
        <w:rPr>
          <w:rFonts w:asciiTheme="minorHAnsi" w:eastAsiaTheme="minorEastAsia" w:hAnsiTheme="minorHAnsi" w:cstheme="minorBidi"/>
          <w:sz w:val="22"/>
          <w:szCs w:val="22"/>
        </w:rPr>
        <w:tab/>
      </w:r>
      <w:r w:rsidRPr="00432094">
        <w:rPr>
          <w:lang w:val="en-US" w:eastAsia="zh-CN"/>
        </w:rPr>
        <w:t>E-UTRAN FDD RSTD Measurement Accuracy in Carrier Aggregation</w:t>
      </w:r>
      <w:r>
        <w:tab/>
        <w:t>2850</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2850</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2852</w:t>
      </w:r>
    </w:p>
    <w:p w:rsidR="009B3506" w:rsidRDefault="009B3506">
      <w:pPr>
        <w:pStyle w:val="TOC3"/>
        <w:rPr>
          <w:rFonts w:asciiTheme="minorHAnsi" w:eastAsiaTheme="minorEastAsia" w:hAnsiTheme="minorHAnsi" w:cstheme="minorBidi"/>
          <w:sz w:val="22"/>
          <w:szCs w:val="22"/>
        </w:rPr>
      </w:pPr>
      <w:r w:rsidRPr="009B3506">
        <w:t>A.9.</w:t>
      </w:r>
      <w:r w:rsidRPr="009B3506">
        <w:rPr>
          <w:lang w:eastAsia="zh-CN"/>
        </w:rPr>
        <w:t>8</w:t>
      </w:r>
      <w:r w:rsidRPr="009B3506">
        <w:t>.</w:t>
      </w:r>
      <w:r w:rsidRPr="009B3506">
        <w:rPr>
          <w:lang w:eastAsia="zh-CN"/>
        </w:rPr>
        <w:t>6</w:t>
      </w:r>
      <w:r w:rsidRPr="009B3506">
        <w:rPr>
          <w:rFonts w:asciiTheme="minorHAnsi" w:eastAsiaTheme="minorEastAsia" w:hAnsiTheme="minorHAnsi" w:cstheme="minorBidi"/>
          <w:sz w:val="22"/>
          <w:szCs w:val="22"/>
        </w:rPr>
        <w:tab/>
      </w:r>
      <w:r w:rsidRPr="00432094">
        <w:rPr>
          <w:lang w:val="en-US" w:eastAsia="zh-CN"/>
        </w:rPr>
        <w:t>E-UTRAN TDD RSTD Measurement Accuracy in Carrier Aggregation</w:t>
      </w:r>
      <w:r>
        <w:tab/>
        <w:t>2852</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2852</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rsidR="009B3506" w:rsidRDefault="009B3506">
      <w:pPr>
        <w:pStyle w:val="TOC3"/>
        <w:rPr>
          <w:rFonts w:asciiTheme="minorHAnsi" w:eastAsiaTheme="minorEastAsia" w:hAnsiTheme="minorHAnsi" w:cstheme="minorBidi"/>
          <w:sz w:val="22"/>
          <w:szCs w:val="22"/>
        </w:rPr>
      </w:pPr>
      <w:r w:rsidRPr="009B3506">
        <w:t>A.9.</w:t>
      </w:r>
      <w:r w:rsidRPr="009B3506">
        <w:rPr>
          <w:lang w:eastAsia="zh-CN"/>
        </w:rPr>
        <w:t>8</w:t>
      </w:r>
      <w:r w:rsidRPr="009B3506">
        <w:t>.</w:t>
      </w:r>
      <w:r w:rsidRPr="009B3506">
        <w:rPr>
          <w:lang w:eastAsia="zh-CN"/>
        </w:rPr>
        <w:t>7</w:t>
      </w:r>
      <w:r w:rsidRPr="009B3506">
        <w:rPr>
          <w:rFonts w:asciiTheme="minorHAnsi" w:eastAsiaTheme="minorEastAsia" w:hAnsiTheme="minorHAnsi" w:cstheme="minorBidi"/>
          <w:sz w:val="22"/>
          <w:szCs w:val="22"/>
        </w:rPr>
        <w:tab/>
      </w:r>
      <w:r w:rsidRPr="00432094">
        <w:rPr>
          <w:lang w:val="en-US" w:eastAsia="zh-CN"/>
        </w:rPr>
        <w:t>E-UTRAN FDD RSTD Measurement Accuracy in Carrier Aggregation for 20MHz bandwidth</w:t>
      </w:r>
      <w:r>
        <w:tab/>
        <w:t>2855</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2855</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rsidR="009B3506" w:rsidRDefault="009B3506">
      <w:pPr>
        <w:pStyle w:val="TOC3"/>
        <w:rPr>
          <w:rFonts w:asciiTheme="minorHAnsi" w:eastAsiaTheme="minorEastAsia" w:hAnsiTheme="minorHAnsi" w:cstheme="minorBidi"/>
          <w:sz w:val="22"/>
          <w:szCs w:val="22"/>
        </w:rPr>
      </w:pPr>
      <w:r w:rsidRPr="009B3506">
        <w:t>A.9.</w:t>
      </w:r>
      <w:r w:rsidRPr="009B3506">
        <w:rPr>
          <w:lang w:eastAsia="zh-CN"/>
        </w:rPr>
        <w:t>8</w:t>
      </w:r>
      <w:r w:rsidRPr="009B3506">
        <w:t>.</w:t>
      </w:r>
      <w:r w:rsidRPr="009B3506">
        <w:rPr>
          <w:lang w:eastAsia="zh-CN"/>
        </w:rPr>
        <w:t>8</w:t>
      </w:r>
      <w:r w:rsidRPr="009B3506">
        <w:rPr>
          <w:rFonts w:asciiTheme="minorHAnsi" w:eastAsiaTheme="minorEastAsia" w:hAnsiTheme="minorHAnsi" w:cstheme="minorBidi"/>
          <w:sz w:val="22"/>
          <w:szCs w:val="22"/>
        </w:rPr>
        <w:tab/>
      </w:r>
      <w:r w:rsidRPr="00432094">
        <w:rPr>
          <w:lang w:val="en-US" w:eastAsia="zh-CN"/>
        </w:rPr>
        <w:t>E-UTRAN TDD RSTD Measurement Accuracy in Carrier Aggregation for 20MHz bandwidth</w:t>
      </w:r>
      <w:r>
        <w:tab/>
        <w:t>2856</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2856</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rsidR="009B3506" w:rsidRDefault="009B3506">
      <w:pPr>
        <w:pStyle w:val="TOC3"/>
        <w:rPr>
          <w:rFonts w:asciiTheme="minorHAnsi" w:eastAsiaTheme="minorEastAsia" w:hAnsiTheme="minorHAnsi" w:cstheme="minorBidi"/>
          <w:sz w:val="22"/>
          <w:szCs w:val="22"/>
        </w:rPr>
      </w:pPr>
      <w:r w:rsidRPr="009B3506">
        <w:t>A.9.</w:t>
      </w:r>
      <w:r w:rsidRPr="009B3506">
        <w:rPr>
          <w:lang w:eastAsia="zh-CN"/>
        </w:rPr>
        <w:t>8</w:t>
      </w:r>
      <w:r w:rsidRPr="009B3506">
        <w:t>.</w:t>
      </w:r>
      <w:r w:rsidRPr="009B3506">
        <w:rPr>
          <w:lang w:eastAsia="zh-CN"/>
        </w:rPr>
        <w:t>9</w:t>
      </w:r>
      <w:r w:rsidRPr="009B3506">
        <w:rPr>
          <w:rFonts w:asciiTheme="minorHAnsi" w:eastAsiaTheme="minorEastAsia" w:hAnsiTheme="minorHAnsi" w:cstheme="minorBidi"/>
          <w:sz w:val="22"/>
          <w:szCs w:val="22"/>
        </w:rPr>
        <w:tab/>
      </w:r>
      <w:r w:rsidRPr="00432094">
        <w:rPr>
          <w:lang w:val="en-US" w:eastAsia="zh-CN"/>
        </w:rPr>
        <w:t>E-UTRAN FDD RSTD Measurement Accuracy in Carrier Aggregation for 10MHz+5MHz</w:t>
      </w:r>
      <w:r>
        <w:tab/>
        <w:t>2857</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2857</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rsidR="009B3506" w:rsidRDefault="009B3506">
      <w:pPr>
        <w:pStyle w:val="TOC3"/>
        <w:rPr>
          <w:rFonts w:asciiTheme="minorHAnsi" w:eastAsiaTheme="minorEastAsia" w:hAnsiTheme="minorHAnsi" w:cstheme="minorBidi"/>
          <w:sz w:val="22"/>
          <w:szCs w:val="22"/>
        </w:rPr>
      </w:pPr>
      <w:r w:rsidRPr="009B3506">
        <w:t>A.9.</w:t>
      </w:r>
      <w:r w:rsidRPr="009B3506">
        <w:rPr>
          <w:lang w:eastAsia="zh-CN"/>
        </w:rPr>
        <w:t>8</w:t>
      </w:r>
      <w:r w:rsidRPr="009B3506">
        <w:t>.</w:t>
      </w:r>
      <w:r w:rsidRPr="009B3506">
        <w:rPr>
          <w:lang w:eastAsia="zh-CN"/>
        </w:rPr>
        <w:t>10</w:t>
      </w:r>
      <w:r w:rsidRPr="009B3506">
        <w:rPr>
          <w:rFonts w:asciiTheme="minorHAnsi" w:eastAsiaTheme="minorEastAsia" w:hAnsiTheme="minorHAnsi" w:cstheme="minorBidi"/>
          <w:sz w:val="22"/>
          <w:szCs w:val="22"/>
        </w:rPr>
        <w:tab/>
      </w:r>
      <w:r w:rsidRPr="00432094">
        <w:rPr>
          <w:lang w:val="en-US" w:eastAsia="zh-CN"/>
        </w:rPr>
        <w:t>E-UTRAN TDD RSTD Measurement Accuracy in Carrier Aggregation for 10MHz+5MHz</w:t>
      </w:r>
      <w:r>
        <w:tab/>
        <w:t>2858</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2858</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rsidR="009B3506" w:rsidRDefault="009B3506">
      <w:pPr>
        <w:pStyle w:val="TOC3"/>
        <w:rPr>
          <w:rFonts w:asciiTheme="minorHAnsi" w:eastAsiaTheme="minorEastAsia" w:hAnsiTheme="minorHAnsi" w:cstheme="minorBidi"/>
          <w:sz w:val="22"/>
          <w:szCs w:val="22"/>
        </w:rPr>
      </w:pPr>
      <w:r w:rsidRPr="009B3506">
        <w:t>A.9.8.11</w:t>
      </w:r>
      <w:r w:rsidRPr="009B3506">
        <w:rPr>
          <w:rFonts w:asciiTheme="minorHAnsi" w:eastAsiaTheme="minorEastAsia" w:hAnsiTheme="minorHAnsi" w:cstheme="minorBidi"/>
          <w:sz w:val="22"/>
          <w:szCs w:val="22"/>
        </w:rPr>
        <w:tab/>
      </w:r>
      <w:r w:rsidRPr="00432094">
        <w:rPr>
          <w:lang w:val="en-US" w:eastAsia="zh-CN"/>
        </w:rPr>
        <w:t>E-UTRAN FDD RSTD Measurement Accuracy in Carrier Aggregation for 5 + 5MHz bandwidth</w:t>
      </w:r>
      <w:r>
        <w:tab/>
        <w:t>2859</w:t>
      </w:r>
    </w:p>
    <w:p w:rsidR="009B3506" w:rsidRDefault="009B3506">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2859</w:t>
      </w:r>
    </w:p>
    <w:p w:rsidR="009B3506" w:rsidRDefault="009B3506">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rsidR="009B3506" w:rsidRDefault="009B3506">
      <w:pPr>
        <w:pStyle w:val="TOC3"/>
        <w:rPr>
          <w:rFonts w:asciiTheme="minorHAnsi" w:eastAsiaTheme="minorEastAsia" w:hAnsiTheme="minorHAnsi" w:cstheme="minorBidi"/>
          <w:sz w:val="22"/>
          <w:szCs w:val="22"/>
        </w:rPr>
      </w:pPr>
      <w:r w:rsidRPr="009B3506">
        <w:t>A.9.8.12</w:t>
      </w:r>
      <w:r w:rsidRPr="009B3506">
        <w:rPr>
          <w:rFonts w:asciiTheme="minorHAnsi" w:eastAsiaTheme="minorEastAsia" w:hAnsiTheme="minorHAnsi" w:cstheme="minorBidi"/>
          <w:sz w:val="22"/>
          <w:szCs w:val="22"/>
        </w:rPr>
        <w:tab/>
      </w:r>
      <w:r w:rsidRPr="00432094">
        <w:rPr>
          <w:lang w:val="en-US" w:eastAsia="zh-CN"/>
        </w:rPr>
        <w:t>E-UTRAN TDD RSTD Measurement Accuracy in Carrier Aggregation for 5+5MHz bandwidth</w:t>
      </w:r>
      <w:r>
        <w:tab/>
        <w:t>2860</w:t>
      </w:r>
    </w:p>
    <w:p w:rsidR="009B3506" w:rsidRDefault="009B3506">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2860</w:t>
      </w:r>
    </w:p>
    <w:p w:rsidR="009B3506" w:rsidRDefault="009B3506">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rsidR="009B3506" w:rsidRDefault="009B3506">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2861</w:t>
      </w:r>
    </w:p>
    <w:p w:rsidR="009B3506" w:rsidRDefault="009B3506">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2861</w:t>
      </w:r>
    </w:p>
    <w:p w:rsidR="009B3506" w:rsidRDefault="009B3506">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2862</w:t>
      </w:r>
    </w:p>
    <w:p w:rsidR="009B3506" w:rsidRDefault="009B3506">
      <w:pPr>
        <w:pStyle w:val="TOC3"/>
        <w:rPr>
          <w:rFonts w:asciiTheme="minorHAnsi" w:eastAsiaTheme="minorEastAsia" w:hAnsiTheme="minorHAnsi" w:cstheme="minorBidi"/>
          <w:sz w:val="22"/>
          <w:szCs w:val="22"/>
        </w:rPr>
      </w:pPr>
      <w:r w:rsidRPr="009B3506">
        <w:t>A.9.8.14</w:t>
      </w:r>
      <w:r w:rsidRPr="009B3506">
        <w:rPr>
          <w:rFonts w:asciiTheme="minorHAnsi" w:eastAsiaTheme="minorEastAsia" w:hAnsiTheme="minorHAnsi" w:cstheme="minorBidi"/>
          <w:sz w:val="22"/>
          <w:szCs w:val="22"/>
        </w:rPr>
        <w:tab/>
      </w:r>
      <w:r w:rsidRPr="00432094">
        <w:rPr>
          <w:lang w:val="en-US" w:eastAsia="zh-CN"/>
        </w:rPr>
        <w:t>E-UTRAN FDD RSTD Measurement Accuracy in 3DL Carrier Aggregation</w:t>
      </w:r>
      <w:r>
        <w:tab/>
        <w:t>2862</w:t>
      </w:r>
    </w:p>
    <w:p w:rsidR="009B3506" w:rsidRDefault="009B3506">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2862</w:t>
      </w:r>
    </w:p>
    <w:p w:rsidR="009B3506" w:rsidRDefault="009B3506">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2869</w:t>
      </w:r>
    </w:p>
    <w:p w:rsidR="009B3506" w:rsidRDefault="009B3506">
      <w:pPr>
        <w:pStyle w:val="TOC3"/>
        <w:rPr>
          <w:rFonts w:asciiTheme="minorHAnsi" w:eastAsiaTheme="minorEastAsia" w:hAnsiTheme="minorHAnsi" w:cstheme="minorBidi"/>
          <w:sz w:val="22"/>
          <w:szCs w:val="22"/>
        </w:rPr>
      </w:pPr>
      <w:r w:rsidRPr="009B3506">
        <w:t>A.9.8.15</w:t>
      </w:r>
      <w:r w:rsidRPr="009B3506">
        <w:rPr>
          <w:rFonts w:asciiTheme="minorHAnsi" w:eastAsiaTheme="minorEastAsia" w:hAnsiTheme="minorHAnsi" w:cstheme="minorBidi"/>
          <w:sz w:val="22"/>
          <w:szCs w:val="22"/>
        </w:rPr>
        <w:tab/>
      </w:r>
      <w:r w:rsidRPr="00432094">
        <w:rPr>
          <w:lang w:val="en-US" w:eastAsia="zh-CN"/>
        </w:rPr>
        <w:t>E-UTRAN TDD RSTD Measurement Accuracy in 3DL Carrier Aggregation</w:t>
      </w:r>
      <w:r>
        <w:tab/>
        <w:t>2869</w:t>
      </w:r>
    </w:p>
    <w:p w:rsidR="009B3506" w:rsidRDefault="009B3506">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2869</w:t>
      </w:r>
    </w:p>
    <w:p w:rsidR="009B3506" w:rsidRDefault="009B3506">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2875</w:t>
      </w:r>
    </w:p>
    <w:p w:rsidR="009B3506" w:rsidRDefault="009B3506">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2875</w:t>
      </w:r>
    </w:p>
    <w:p w:rsidR="009B3506" w:rsidRDefault="009B3506">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2875</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2878</w:t>
      </w:r>
    </w:p>
    <w:p w:rsidR="009B3506" w:rsidRDefault="009B3506">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2878</w:t>
      </w:r>
    </w:p>
    <w:p w:rsidR="009B3506" w:rsidRDefault="009B3506">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2878</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2881</w:t>
      </w:r>
    </w:p>
    <w:p w:rsidR="009B3506" w:rsidRDefault="009B3506">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2881</w:t>
      </w:r>
    </w:p>
    <w:p w:rsidR="009B3506" w:rsidRDefault="009B3506">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2881</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2884</w:t>
      </w:r>
    </w:p>
    <w:p w:rsidR="009B3506" w:rsidRDefault="009B3506">
      <w:pPr>
        <w:pStyle w:val="TOC3"/>
        <w:rPr>
          <w:rFonts w:asciiTheme="minorHAnsi" w:eastAsiaTheme="minorEastAsia" w:hAnsiTheme="minorHAnsi" w:cstheme="minorBidi"/>
          <w:sz w:val="22"/>
          <w:szCs w:val="22"/>
        </w:rPr>
      </w:pPr>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2884</w:t>
      </w:r>
    </w:p>
    <w:p w:rsidR="009B3506" w:rsidRDefault="009B3506">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2884</w:t>
      </w:r>
    </w:p>
    <w:p w:rsidR="009B3506" w:rsidRDefault="009B3506">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2887</w:t>
      </w:r>
    </w:p>
    <w:p w:rsidR="009B3506" w:rsidRDefault="009B3506">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2887</w:t>
      </w:r>
    </w:p>
    <w:p w:rsidR="009B3506" w:rsidRDefault="009B3506">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2887</w:t>
      </w:r>
    </w:p>
    <w:p w:rsidR="009B3506" w:rsidRDefault="009B3506">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2890</w:t>
      </w:r>
    </w:p>
    <w:p w:rsidR="009B3506" w:rsidRDefault="009B3506">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2890</w:t>
      </w:r>
    </w:p>
    <w:p w:rsidR="009B3506" w:rsidRDefault="009B3506">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2890</w:t>
      </w:r>
    </w:p>
    <w:p w:rsidR="009B3506" w:rsidRDefault="009B3506">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2894</w:t>
      </w:r>
    </w:p>
    <w:p w:rsidR="009B3506" w:rsidRDefault="009B3506">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2895</w:t>
      </w:r>
    </w:p>
    <w:p w:rsidR="009B3506" w:rsidRDefault="009B3506">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2895</w:t>
      </w:r>
    </w:p>
    <w:p w:rsidR="009B3506" w:rsidRDefault="009B3506">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2898</w:t>
      </w:r>
    </w:p>
    <w:p w:rsidR="009B3506" w:rsidRDefault="009B3506">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2899</w:t>
      </w:r>
    </w:p>
    <w:p w:rsidR="009B3506" w:rsidRDefault="009B3506">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2899</w:t>
      </w:r>
    </w:p>
    <w:p w:rsidR="009B3506" w:rsidRDefault="009B3506">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2902</w:t>
      </w:r>
    </w:p>
    <w:p w:rsidR="009B3506" w:rsidRDefault="009B3506">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2902</w:t>
      </w:r>
    </w:p>
    <w:p w:rsidR="009B3506" w:rsidRDefault="009B3506">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2902</w:t>
      </w:r>
    </w:p>
    <w:p w:rsidR="009B3506" w:rsidRDefault="009B3506">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2906</w:t>
      </w:r>
    </w:p>
    <w:p w:rsidR="009B3506" w:rsidRDefault="009B3506">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2906</w:t>
      </w:r>
    </w:p>
    <w:p w:rsidR="009B3506" w:rsidRDefault="009B3506">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2906</w:t>
      </w:r>
    </w:p>
    <w:p w:rsidR="009B3506" w:rsidRDefault="009B3506">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2910</w:t>
      </w:r>
    </w:p>
    <w:p w:rsidR="009B3506" w:rsidRDefault="009B3506">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2911</w:t>
      </w:r>
    </w:p>
    <w:p w:rsidR="009B3506" w:rsidRDefault="009B3506">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2911</w:t>
      </w:r>
    </w:p>
    <w:p w:rsidR="009B3506" w:rsidRDefault="009B3506">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2913</w:t>
      </w:r>
    </w:p>
    <w:p w:rsidR="009B3506" w:rsidRDefault="009B3506">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2913</w:t>
      </w:r>
    </w:p>
    <w:p w:rsidR="009B3506" w:rsidRDefault="009B3506">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2913</w:t>
      </w:r>
    </w:p>
    <w:p w:rsidR="009B3506" w:rsidRDefault="009B3506">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2916</w:t>
      </w:r>
    </w:p>
    <w:p w:rsidR="009B3506" w:rsidRDefault="009B3506">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2916</w:t>
      </w:r>
    </w:p>
    <w:p w:rsidR="009B3506" w:rsidRDefault="009B3506">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2916</w:t>
      </w:r>
    </w:p>
    <w:p w:rsidR="009B3506" w:rsidRDefault="009B3506">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2919</w:t>
      </w:r>
    </w:p>
    <w:p w:rsidR="009B3506" w:rsidRDefault="009B3506">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2919</w:t>
      </w:r>
    </w:p>
    <w:p w:rsidR="009B3506" w:rsidRDefault="009B3506">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2919</w:t>
      </w:r>
    </w:p>
    <w:p w:rsidR="009B3506" w:rsidRDefault="009B3506">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2923</w:t>
      </w:r>
    </w:p>
    <w:p w:rsidR="009B3506" w:rsidRDefault="009B3506">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2924</w:t>
      </w:r>
    </w:p>
    <w:p w:rsidR="009B3506" w:rsidRDefault="009B3506">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2924</w:t>
      </w:r>
    </w:p>
    <w:p w:rsidR="009B3506" w:rsidRDefault="009B3506">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2927</w:t>
      </w:r>
    </w:p>
    <w:p w:rsidR="009B3506" w:rsidRDefault="009B3506">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2928</w:t>
      </w:r>
    </w:p>
    <w:p w:rsidR="009B3506" w:rsidRDefault="009B3506">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2928</w:t>
      </w:r>
    </w:p>
    <w:p w:rsidR="009B3506" w:rsidRDefault="009B3506">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2932</w:t>
      </w:r>
    </w:p>
    <w:p w:rsidR="009B3506" w:rsidRDefault="009B3506">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2932</w:t>
      </w:r>
    </w:p>
    <w:p w:rsidR="009B3506" w:rsidRDefault="009B3506">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2932</w:t>
      </w:r>
    </w:p>
    <w:p w:rsidR="009B3506" w:rsidRDefault="009B3506">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2935</w:t>
      </w:r>
    </w:p>
    <w:p w:rsidR="009B3506" w:rsidRDefault="009B3506">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2935</w:t>
      </w:r>
    </w:p>
    <w:p w:rsidR="009B3506" w:rsidRDefault="009B3506">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2935</w:t>
      </w:r>
    </w:p>
    <w:p w:rsidR="009B3506" w:rsidRDefault="009B3506">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2938</w:t>
      </w:r>
    </w:p>
    <w:p w:rsidR="009B3506" w:rsidRDefault="009B3506">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2938</w:t>
      </w:r>
    </w:p>
    <w:p w:rsidR="009B3506" w:rsidRDefault="009B3506">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2938</w:t>
      </w:r>
    </w:p>
    <w:p w:rsidR="009B3506" w:rsidRDefault="009B3506">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2941</w:t>
      </w:r>
    </w:p>
    <w:p w:rsidR="009B3506" w:rsidRDefault="009B3506">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2941</w:t>
      </w:r>
    </w:p>
    <w:p w:rsidR="009B3506" w:rsidRDefault="009B3506">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2941</w:t>
      </w:r>
    </w:p>
    <w:p w:rsidR="009B3506" w:rsidRDefault="009B3506">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2944</w:t>
      </w:r>
    </w:p>
    <w:p w:rsidR="009B3506" w:rsidRDefault="009B3506">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2944</w:t>
      </w:r>
    </w:p>
    <w:p w:rsidR="009B3506" w:rsidRDefault="009B3506">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2944</w:t>
      </w:r>
    </w:p>
    <w:p w:rsidR="009B3506" w:rsidRDefault="009B3506">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2944</w:t>
      </w:r>
    </w:p>
    <w:p w:rsidR="009B3506" w:rsidRDefault="009B3506">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2944</w:t>
      </w:r>
    </w:p>
    <w:p w:rsidR="009B3506" w:rsidRDefault="009B3506">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2947</w:t>
      </w:r>
    </w:p>
    <w:p w:rsidR="009B3506" w:rsidRDefault="009B3506">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2947</w:t>
      </w:r>
    </w:p>
    <w:p w:rsidR="009B3506" w:rsidRDefault="009B3506">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2947</w:t>
      </w:r>
    </w:p>
    <w:p w:rsidR="009B3506" w:rsidRDefault="009B3506">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2947</w:t>
      </w:r>
    </w:p>
    <w:p w:rsidR="009B3506" w:rsidRDefault="009B3506">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2949</w:t>
      </w:r>
    </w:p>
    <w:p w:rsidR="009B3506" w:rsidRDefault="009B3506">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2949</w:t>
      </w:r>
    </w:p>
    <w:p w:rsidR="009B3506" w:rsidRDefault="009B3506">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2949</w:t>
      </w:r>
    </w:p>
    <w:p w:rsidR="009B3506" w:rsidRDefault="009B3506">
      <w:pPr>
        <w:pStyle w:val="TOC4"/>
        <w:rPr>
          <w:rFonts w:asciiTheme="minorHAnsi" w:eastAsiaTheme="minorEastAsia" w:hAnsiTheme="minorHAnsi" w:cstheme="minorBidi"/>
          <w:sz w:val="22"/>
          <w:szCs w:val="22"/>
        </w:rPr>
      </w:pPr>
      <w:r>
        <w:lastRenderedPageBreak/>
        <w:t>A.9.10.1.1</w:t>
      </w:r>
      <w:r>
        <w:rPr>
          <w:rFonts w:asciiTheme="minorHAnsi" w:eastAsiaTheme="minorEastAsia" w:hAnsiTheme="minorHAnsi" w:cstheme="minorBidi"/>
          <w:sz w:val="22"/>
          <w:szCs w:val="22"/>
        </w:rPr>
        <w:tab/>
      </w:r>
      <w:r>
        <w:t>Test Purpose and Environment</w:t>
      </w:r>
      <w:r>
        <w:tab/>
        <w:t>2949</w:t>
      </w:r>
    </w:p>
    <w:p w:rsidR="009B3506" w:rsidRDefault="009B3506">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2949</w:t>
      </w:r>
    </w:p>
    <w:p w:rsidR="009B3506" w:rsidRDefault="009B3506">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432094">
        <w:rPr>
          <w:snapToGrid w:val="0"/>
        </w:rPr>
        <w:t>Test Requirements</w:t>
      </w:r>
      <w:r>
        <w:tab/>
        <w:t>2951</w:t>
      </w:r>
    </w:p>
    <w:p w:rsidR="009B3506" w:rsidRPr="009B3506" w:rsidRDefault="009B3506">
      <w:pPr>
        <w:pStyle w:val="TOC3"/>
        <w:rPr>
          <w:rFonts w:asciiTheme="minorHAnsi" w:eastAsiaTheme="minorEastAsia" w:hAnsiTheme="minorHAnsi" w:cstheme="minorBidi"/>
          <w:sz w:val="22"/>
          <w:szCs w:val="22"/>
          <w:lang w:val="fi-FI"/>
        </w:rPr>
      </w:pPr>
      <w:r w:rsidRPr="009B3506">
        <w:rPr>
          <w:lang w:val="fi-FI"/>
        </w:rPr>
        <w:t>A.9.10.2</w:t>
      </w:r>
      <w:r w:rsidRPr="009B3506">
        <w:rPr>
          <w:rFonts w:asciiTheme="minorHAnsi" w:eastAsiaTheme="minorEastAsia" w:hAnsiTheme="minorHAnsi" w:cstheme="minorBidi"/>
          <w:sz w:val="22"/>
          <w:szCs w:val="22"/>
          <w:lang w:val="fi-FI"/>
        </w:rPr>
        <w:tab/>
      </w:r>
      <w:r w:rsidRPr="00432094">
        <w:rPr>
          <w:lang w:val="fi-FI"/>
        </w:rPr>
        <w:t>Void</w:t>
      </w:r>
      <w:r w:rsidRPr="009B3506">
        <w:rPr>
          <w:lang w:val="fi-FI"/>
        </w:rPr>
        <w:tab/>
        <w:t>2951</w:t>
      </w:r>
    </w:p>
    <w:p w:rsidR="009B3506" w:rsidRPr="009B3506" w:rsidRDefault="009B3506">
      <w:pPr>
        <w:pStyle w:val="TOC3"/>
        <w:rPr>
          <w:rFonts w:asciiTheme="minorHAnsi" w:eastAsiaTheme="minorEastAsia" w:hAnsiTheme="minorHAnsi" w:cstheme="minorBidi"/>
          <w:sz w:val="22"/>
          <w:szCs w:val="22"/>
          <w:lang w:val="fi-FI"/>
        </w:rPr>
      </w:pPr>
      <w:r w:rsidRPr="009B3506">
        <w:rPr>
          <w:lang w:val="fi-FI"/>
        </w:rPr>
        <w:t>A.9.10.3</w:t>
      </w:r>
      <w:r w:rsidRPr="009B3506">
        <w:rPr>
          <w:rFonts w:asciiTheme="minorHAnsi" w:eastAsiaTheme="minorEastAsia" w:hAnsiTheme="minorHAnsi" w:cstheme="minorBidi"/>
          <w:sz w:val="22"/>
          <w:szCs w:val="22"/>
          <w:lang w:val="fi-FI"/>
        </w:rPr>
        <w:tab/>
      </w:r>
      <w:r w:rsidRPr="00432094">
        <w:rPr>
          <w:lang w:val="fi-FI"/>
        </w:rPr>
        <w:t>Void</w:t>
      </w:r>
      <w:r w:rsidRPr="009B3506">
        <w:rPr>
          <w:lang w:val="fi-FI"/>
        </w:rPr>
        <w:tab/>
        <w:t>2951</w:t>
      </w:r>
    </w:p>
    <w:p w:rsidR="009B3506" w:rsidRPr="009B3506" w:rsidRDefault="009B3506">
      <w:pPr>
        <w:pStyle w:val="TOC3"/>
        <w:rPr>
          <w:rFonts w:asciiTheme="minorHAnsi" w:eastAsiaTheme="minorEastAsia" w:hAnsiTheme="minorHAnsi" w:cstheme="minorBidi"/>
          <w:sz w:val="22"/>
          <w:szCs w:val="22"/>
          <w:lang w:val="fi-FI"/>
        </w:rPr>
      </w:pPr>
      <w:r w:rsidRPr="009B3506">
        <w:rPr>
          <w:lang w:val="fi-FI"/>
        </w:rPr>
        <w:t>A.9.10.4</w:t>
      </w:r>
      <w:r w:rsidRPr="009B3506">
        <w:rPr>
          <w:rFonts w:asciiTheme="minorHAnsi" w:eastAsiaTheme="minorEastAsia" w:hAnsiTheme="minorHAnsi" w:cstheme="minorBidi"/>
          <w:sz w:val="22"/>
          <w:szCs w:val="22"/>
          <w:lang w:val="fi-FI"/>
        </w:rPr>
        <w:tab/>
      </w:r>
      <w:r w:rsidRPr="00432094">
        <w:rPr>
          <w:lang w:val="fi-FI"/>
        </w:rPr>
        <w:t>Void</w:t>
      </w:r>
      <w:r w:rsidRPr="009B3506">
        <w:rPr>
          <w:lang w:val="fi-FI"/>
        </w:rPr>
        <w:tab/>
        <w:t>2951</w:t>
      </w:r>
    </w:p>
    <w:p w:rsidR="009B3506" w:rsidRDefault="009B3506">
      <w:pPr>
        <w:pStyle w:val="TOC2"/>
        <w:rPr>
          <w:rFonts w:asciiTheme="minorHAnsi" w:eastAsiaTheme="minorEastAsia" w:hAnsiTheme="minorHAnsi" w:cstheme="minorBidi"/>
          <w:sz w:val="22"/>
          <w:szCs w:val="22"/>
        </w:rPr>
      </w:pPr>
      <w:r>
        <w:t>A.9.11 RSSI</w:t>
      </w:r>
      <w:r>
        <w:tab/>
        <w:t>2951</w:t>
      </w:r>
    </w:p>
    <w:p w:rsidR="009B3506" w:rsidRDefault="009B350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2951</w:t>
      </w:r>
    </w:p>
    <w:p w:rsidR="009B3506" w:rsidRDefault="009B350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2951</w:t>
      </w:r>
    </w:p>
    <w:p w:rsidR="009B3506" w:rsidRDefault="009B350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2951</w:t>
      </w:r>
    </w:p>
    <w:p w:rsidR="009B3506" w:rsidRDefault="009B350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2954</w:t>
      </w:r>
    </w:p>
    <w:p w:rsidR="009B3506" w:rsidRDefault="009B350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2954</w:t>
      </w:r>
    </w:p>
    <w:p w:rsidR="009B3506" w:rsidRDefault="009B350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2954</w:t>
      </w:r>
    </w:p>
    <w:p w:rsidR="009B3506" w:rsidRDefault="009B350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2954</w:t>
      </w:r>
    </w:p>
    <w:p w:rsidR="009B3506" w:rsidRDefault="009B3506">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2957</w:t>
      </w:r>
    </w:p>
    <w:p w:rsidR="009B3506" w:rsidRDefault="009B350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2957</w:t>
      </w:r>
    </w:p>
    <w:p w:rsidR="009B3506" w:rsidRDefault="009B350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2957</w:t>
      </w:r>
    </w:p>
    <w:p w:rsidR="009B3506" w:rsidRDefault="009B3506">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2957</w:t>
      </w:r>
    </w:p>
    <w:p w:rsidR="009B3506" w:rsidRDefault="009B3506">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2960</w:t>
      </w:r>
    </w:p>
    <w:p w:rsidR="009B3506" w:rsidRDefault="009B350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2960</w:t>
      </w:r>
    </w:p>
    <w:p w:rsidR="009B3506" w:rsidRDefault="009B350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2960</w:t>
      </w:r>
    </w:p>
    <w:p w:rsidR="009B3506" w:rsidRDefault="009B350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2960</w:t>
      </w:r>
    </w:p>
    <w:p w:rsidR="009B3506" w:rsidRDefault="009B350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2963</w:t>
      </w:r>
    </w:p>
    <w:p w:rsidR="009B3506" w:rsidRDefault="009B3506">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2963</w:t>
      </w:r>
    </w:p>
    <w:p w:rsidR="009B3506" w:rsidRDefault="009B350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2963</w:t>
      </w:r>
    </w:p>
    <w:p w:rsidR="009B3506" w:rsidRDefault="009B350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2963</w:t>
      </w:r>
    </w:p>
    <w:p w:rsidR="009B3506" w:rsidRDefault="009B350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2963</w:t>
      </w:r>
    </w:p>
    <w:p w:rsidR="009B3506" w:rsidRDefault="009B350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2966</w:t>
      </w:r>
    </w:p>
    <w:p w:rsidR="009B3506" w:rsidRDefault="009B350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2966</w:t>
      </w:r>
    </w:p>
    <w:p w:rsidR="009B3506" w:rsidRDefault="009B350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2966</w:t>
      </w:r>
    </w:p>
    <w:p w:rsidR="009B3506" w:rsidRDefault="009B350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2966</w:t>
      </w:r>
    </w:p>
    <w:p w:rsidR="009B3506" w:rsidRDefault="009B350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2969</w:t>
      </w:r>
    </w:p>
    <w:p w:rsidR="009B3506" w:rsidRDefault="009B350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2969</w:t>
      </w:r>
    </w:p>
    <w:p w:rsidR="009B3506" w:rsidRDefault="009B350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2969</w:t>
      </w:r>
    </w:p>
    <w:p w:rsidR="009B3506" w:rsidRDefault="009B350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2969</w:t>
      </w:r>
    </w:p>
    <w:p w:rsidR="009B3506" w:rsidRDefault="009B350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2972</w:t>
      </w:r>
    </w:p>
    <w:p w:rsidR="009B3506" w:rsidRDefault="009B350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2972</w:t>
      </w:r>
    </w:p>
    <w:p w:rsidR="009B3506" w:rsidRDefault="009B350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2972</w:t>
      </w:r>
    </w:p>
    <w:p w:rsidR="009B3506" w:rsidRDefault="009B3506">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2972</w:t>
      </w:r>
    </w:p>
    <w:p w:rsidR="009B3506" w:rsidRDefault="009B3506">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2976</w:t>
      </w:r>
    </w:p>
    <w:p w:rsidR="009B3506" w:rsidRDefault="009B3506">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2977</w:t>
      </w:r>
    </w:p>
    <w:p w:rsidR="009B3506" w:rsidRDefault="009B3506">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2977</w:t>
      </w:r>
    </w:p>
    <w:p w:rsidR="009B3506" w:rsidRDefault="009B3506">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2977</w:t>
      </w:r>
    </w:p>
    <w:p w:rsidR="009B3506" w:rsidRDefault="009B3506">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2983</w:t>
      </w:r>
    </w:p>
    <w:p w:rsidR="009B3506" w:rsidRDefault="009B350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2983</w:t>
      </w:r>
    </w:p>
    <w:p w:rsidR="009B3506" w:rsidRDefault="009B350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2983</w:t>
      </w:r>
    </w:p>
    <w:p w:rsidR="009B3506" w:rsidRDefault="009B350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2983</w:t>
      </w:r>
    </w:p>
    <w:p w:rsidR="009B3506" w:rsidRDefault="009B350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2987</w:t>
      </w:r>
    </w:p>
    <w:p w:rsidR="009B3506" w:rsidRDefault="009B3506">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2987</w:t>
      </w:r>
    </w:p>
    <w:p w:rsidR="009B3506" w:rsidRDefault="009B350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2987</w:t>
      </w:r>
    </w:p>
    <w:p w:rsidR="009B3506" w:rsidRDefault="009B350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2987</w:t>
      </w:r>
    </w:p>
    <w:p w:rsidR="009B3506" w:rsidRDefault="009B350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2988</w:t>
      </w:r>
    </w:p>
    <w:p w:rsidR="009B3506" w:rsidRDefault="009B350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2988</w:t>
      </w:r>
    </w:p>
    <w:p w:rsidR="009B3506" w:rsidRDefault="009B350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2988</w:t>
      </w:r>
    </w:p>
    <w:p w:rsidR="009B3506" w:rsidRDefault="009B350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2988</w:t>
      </w:r>
    </w:p>
    <w:p w:rsidR="009B3506" w:rsidRDefault="009B350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2989</w:t>
      </w:r>
    </w:p>
    <w:p w:rsidR="009B3506" w:rsidRDefault="009B350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2989</w:t>
      </w:r>
    </w:p>
    <w:p w:rsidR="009B3506" w:rsidRDefault="009B350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2990</w:t>
      </w:r>
    </w:p>
    <w:p w:rsidR="009B3506" w:rsidRDefault="009B3506">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2990</w:t>
      </w:r>
    </w:p>
    <w:p w:rsidR="009B3506" w:rsidRDefault="009B3506">
      <w:pPr>
        <w:pStyle w:val="TOC3"/>
        <w:rPr>
          <w:rFonts w:asciiTheme="minorHAnsi" w:eastAsiaTheme="minorEastAsia" w:hAnsiTheme="minorHAnsi" w:cstheme="minorBidi"/>
          <w:sz w:val="22"/>
          <w:szCs w:val="22"/>
        </w:rPr>
      </w:pPr>
      <w:r>
        <w:lastRenderedPageBreak/>
        <w:t>A.10.1.1</w:t>
      </w:r>
      <w:r>
        <w:rPr>
          <w:rFonts w:asciiTheme="minorHAnsi" w:eastAsiaTheme="minorEastAsia" w:hAnsiTheme="minorHAnsi" w:cstheme="minorBidi"/>
          <w:sz w:val="22"/>
          <w:szCs w:val="22"/>
        </w:rPr>
        <w:tab/>
      </w:r>
      <w:r>
        <w:t>Test Purpose and Environment</w:t>
      </w:r>
      <w:r>
        <w:tab/>
        <w:t>2990</w:t>
      </w:r>
    </w:p>
    <w:p w:rsidR="009B3506" w:rsidRDefault="009B3506">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2991</w:t>
      </w:r>
    </w:p>
    <w:p w:rsidR="009B3506" w:rsidRDefault="009B3506">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2991</w:t>
      </w:r>
    </w:p>
    <w:p w:rsidR="009B3506" w:rsidRDefault="009B3506">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2991</w:t>
      </w:r>
    </w:p>
    <w:p w:rsidR="009B3506" w:rsidRDefault="009B3506">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2992</w:t>
      </w:r>
    </w:p>
    <w:p w:rsidR="009B3506" w:rsidRDefault="009B3506">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2993</w:t>
      </w:r>
    </w:p>
    <w:p w:rsidR="009B3506" w:rsidRDefault="009B3506">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2993</w:t>
      </w:r>
    </w:p>
    <w:p w:rsidR="009B3506" w:rsidRDefault="009B3506">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2995</w:t>
      </w:r>
    </w:p>
    <w:p w:rsidR="009B3506" w:rsidRDefault="009B3506">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2996</w:t>
      </w:r>
    </w:p>
    <w:p w:rsidR="009B3506" w:rsidRDefault="009B3506">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2996</w:t>
      </w:r>
    </w:p>
    <w:p w:rsidR="009B3506" w:rsidRDefault="009B3506">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2998</w:t>
      </w:r>
    </w:p>
    <w:p w:rsidR="009B3506" w:rsidRDefault="009B3506">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2998</w:t>
      </w:r>
    </w:p>
    <w:p w:rsidR="009B3506" w:rsidRDefault="009B3506">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2998</w:t>
      </w:r>
    </w:p>
    <w:p w:rsidR="009B3506" w:rsidRDefault="009B3506">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2998</w:t>
      </w:r>
    </w:p>
    <w:p w:rsidR="009B3506" w:rsidRDefault="009B3506">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2999</w:t>
      </w:r>
    </w:p>
    <w:p w:rsidR="009B3506" w:rsidRDefault="009B3506">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432094">
        <w:rPr>
          <w:lang w:val="en-US"/>
        </w:rPr>
        <w:t>Interruptions due to V2V sidelink communication</w:t>
      </w:r>
      <w:r>
        <w:tab/>
        <w:t>2999</w:t>
      </w:r>
    </w:p>
    <w:p w:rsidR="009B3506" w:rsidRDefault="009B3506">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2999</w:t>
      </w:r>
    </w:p>
    <w:p w:rsidR="009B3506" w:rsidRDefault="009B3506">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3001</w:t>
      </w:r>
    </w:p>
    <w:p w:rsidR="009B3506" w:rsidRDefault="009B3506">
      <w:pPr>
        <w:pStyle w:val="TOC1"/>
        <w:rPr>
          <w:rFonts w:asciiTheme="minorHAnsi" w:eastAsiaTheme="minorEastAsia" w:hAnsiTheme="minorHAnsi" w:cstheme="minorBidi"/>
          <w:szCs w:val="22"/>
        </w:rPr>
      </w:pPr>
      <w:r>
        <w:t>A.12</w:t>
      </w:r>
      <w:r>
        <w:tab/>
        <w:t>3001</w:t>
      </w:r>
    </w:p>
    <w:p w:rsidR="009B3506" w:rsidRDefault="009B3506">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3001</w:t>
      </w:r>
    </w:p>
    <w:p w:rsidR="009B3506" w:rsidRDefault="009B3506">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3001</w:t>
      </w:r>
    </w:p>
    <w:p w:rsidR="009B3506" w:rsidRDefault="009B3506">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3001</w:t>
      </w:r>
    </w:p>
    <w:p w:rsidR="009B3506" w:rsidRDefault="009B3506">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3002</w:t>
      </w:r>
    </w:p>
    <w:p w:rsidR="009B3506" w:rsidRDefault="009B3506">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3003</w:t>
      </w:r>
    </w:p>
    <w:p w:rsidR="009B3506" w:rsidRDefault="009B3506">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3003</w:t>
      </w:r>
    </w:p>
    <w:p w:rsidR="009B3506" w:rsidRDefault="009B3506">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3003</w:t>
      </w:r>
    </w:p>
    <w:p w:rsidR="009B3506" w:rsidRDefault="009B3506">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3004</w:t>
      </w:r>
    </w:p>
    <w:p w:rsidR="009B3506" w:rsidRDefault="009B3506">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3004</w:t>
      </w:r>
    </w:p>
    <w:p w:rsidR="009B3506" w:rsidRDefault="009B3506">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3004</w:t>
      </w:r>
    </w:p>
    <w:p w:rsidR="009B3506" w:rsidRDefault="009B3506">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3005</w:t>
      </w:r>
    </w:p>
    <w:p w:rsidR="009B3506" w:rsidRDefault="009B3506">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3006</w:t>
      </w:r>
    </w:p>
    <w:p w:rsidR="009B3506" w:rsidRDefault="009B3506">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3006</w:t>
      </w:r>
    </w:p>
    <w:p w:rsidR="009B3506" w:rsidRDefault="009B3506">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3007</w:t>
      </w:r>
    </w:p>
    <w:p w:rsidR="009B3506" w:rsidRDefault="009B3506">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3007</w:t>
      </w:r>
    </w:p>
    <w:p w:rsidR="009B3506" w:rsidRDefault="009B3506">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3007</w:t>
      </w:r>
    </w:p>
    <w:p w:rsidR="009B3506" w:rsidRDefault="009B3506">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3007</w:t>
      </w:r>
    </w:p>
    <w:p w:rsidR="009B3506" w:rsidRDefault="009B350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3010</w:t>
      </w:r>
    </w:p>
    <w:p w:rsidR="009B3506" w:rsidRDefault="009B3506">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3011</w:t>
      </w:r>
    </w:p>
    <w:p w:rsidR="009B3506" w:rsidRDefault="009B3506">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3011</w:t>
      </w:r>
    </w:p>
    <w:p w:rsidR="009B3506" w:rsidRDefault="009B350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3013</w:t>
      </w:r>
    </w:p>
    <w:p w:rsidR="009B3506" w:rsidRDefault="009B3506">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3013</w:t>
      </w:r>
    </w:p>
    <w:p w:rsidR="009B3506" w:rsidRDefault="009B3506">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3013</w:t>
      </w:r>
    </w:p>
    <w:p w:rsidR="009B3506" w:rsidRDefault="009B3506">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3015</w:t>
      </w:r>
    </w:p>
    <w:p w:rsidR="009B3506" w:rsidRDefault="009B3506">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3015</w:t>
      </w:r>
    </w:p>
    <w:p w:rsidR="009B3506" w:rsidRDefault="009B350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3015</w:t>
      </w:r>
    </w:p>
    <w:p w:rsidR="009B3506" w:rsidRDefault="009B3506">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3017</w:t>
      </w:r>
    </w:p>
    <w:p w:rsidR="009B3506" w:rsidRDefault="009B3506">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3017</w:t>
      </w:r>
    </w:p>
    <w:p w:rsidR="009B3506" w:rsidRDefault="009B3506">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3017</w:t>
      </w:r>
    </w:p>
    <w:p w:rsidR="009B3506" w:rsidRDefault="009B3506">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3017</w:t>
      </w:r>
    </w:p>
    <w:p w:rsidR="009B3506" w:rsidRDefault="009B350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3019</w:t>
      </w:r>
    </w:p>
    <w:p w:rsidR="009B3506" w:rsidRDefault="009B3506">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3019</w:t>
      </w:r>
    </w:p>
    <w:p w:rsidR="009B3506" w:rsidRDefault="009B3506">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3019</w:t>
      </w:r>
    </w:p>
    <w:p w:rsidR="009B3506" w:rsidRDefault="009B350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3021</w:t>
      </w:r>
    </w:p>
    <w:p w:rsidR="009B3506" w:rsidRDefault="009B3506">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3021</w:t>
      </w:r>
    </w:p>
    <w:p w:rsidR="009B3506" w:rsidRDefault="009B3506">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3021</w:t>
      </w:r>
    </w:p>
    <w:p w:rsidR="009B3506" w:rsidRDefault="009B3506">
      <w:pPr>
        <w:pStyle w:val="TOC3"/>
        <w:rPr>
          <w:rFonts w:asciiTheme="minorHAnsi" w:eastAsiaTheme="minorEastAsia" w:hAnsiTheme="minorHAnsi" w:cstheme="minorBidi"/>
          <w:sz w:val="22"/>
          <w:szCs w:val="22"/>
        </w:rPr>
      </w:pPr>
      <w:r>
        <w:lastRenderedPageBreak/>
        <w:t>A.12.7.2</w:t>
      </w:r>
      <w:r>
        <w:rPr>
          <w:rFonts w:asciiTheme="minorHAnsi" w:eastAsiaTheme="minorEastAsia" w:hAnsiTheme="minorHAnsi" w:cstheme="minorBidi"/>
          <w:sz w:val="22"/>
          <w:szCs w:val="22"/>
        </w:rPr>
        <w:tab/>
      </w:r>
      <w:r>
        <w:t>Test Requirements</w:t>
      </w:r>
      <w:r>
        <w:tab/>
        <w:t>3024</w:t>
      </w:r>
    </w:p>
    <w:p w:rsidR="009B3506" w:rsidRDefault="009B3506">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3025</w:t>
      </w:r>
    </w:p>
    <w:p w:rsidR="009B3506" w:rsidRDefault="009B3506">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3025</w:t>
      </w:r>
    </w:p>
    <w:p w:rsidR="009B3506" w:rsidRDefault="009B3506">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3025</w:t>
      </w:r>
    </w:p>
    <w:p w:rsidR="009B3506" w:rsidRDefault="009B3506">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3026</w:t>
      </w:r>
    </w:p>
    <w:p w:rsidR="009B3506" w:rsidRDefault="009B3506">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3026</w:t>
      </w:r>
    </w:p>
    <w:p w:rsidR="009B3506" w:rsidRDefault="009B3506">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3026</w:t>
      </w:r>
    </w:p>
    <w:p w:rsidR="009B3506" w:rsidRDefault="009B3506">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3028</w:t>
      </w:r>
    </w:p>
    <w:p w:rsidR="009B3506" w:rsidRDefault="009B3506" w:rsidP="009B3506">
      <w:pPr>
        <w:pStyle w:val="TOC8"/>
        <w:tabs>
          <w:tab w:val="right" w:leader="dot" w:pos="9639"/>
        </w:tabs>
        <w:rPr>
          <w:rFonts w:asciiTheme="minorHAnsi" w:eastAsiaTheme="minorEastAsia" w:hAnsiTheme="minorHAnsi" w:cstheme="minorBidi"/>
          <w:b w:val="0"/>
          <w:szCs w:val="22"/>
        </w:rPr>
      </w:pPr>
      <w:r>
        <w:t>Annex B (normative):</w:t>
      </w:r>
      <w:r>
        <w:tab/>
        <w:t>Conditions for RRM requirements applicability for operating bands</w:t>
      </w:r>
      <w:r>
        <w:tab/>
        <w:t>3029</w:t>
      </w:r>
    </w:p>
    <w:p w:rsidR="009B3506" w:rsidRDefault="009B350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3029</w:t>
      </w:r>
    </w:p>
    <w:p w:rsidR="009B3506" w:rsidRDefault="009B3506">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3029</w:t>
      </w:r>
    </w:p>
    <w:p w:rsidR="009B3506" w:rsidRDefault="009B3506">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3029</w:t>
      </w:r>
    </w:p>
    <w:p w:rsidR="009B3506" w:rsidRDefault="009B3506">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3029</w:t>
      </w:r>
    </w:p>
    <w:p w:rsidR="009B3506" w:rsidRDefault="009B3506">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3031</w:t>
      </w:r>
    </w:p>
    <w:p w:rsidR="009B3506" w:rsidRDefault="009B3506">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3032</w:t>
      </w:r>
    </w:p>
    <w:p w:rsidR="009B3506" w:rsidRDefault="009B3506">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3032</w:t>
      </w:r>
    </w:p>
    <w:p w:rsidR="009B3506" w:rsidRDefault="009B3506">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3032</w:t>
      </w:r>
    </w:p>
    <w:p w:rsidR="009B3506" w:rsidRDefault="009B3506">
      <w:pPr>
        <w:pStyle w:val="TOC3"/>
        <w:rPr>
          <w:rFonts w:asciiTheme="minorHAnsi" w:eastAsiaTheme="minorEastAsia" w:hAnsiTheme="minorHAnsi" w:cstheme="minorBidi"/>
          <w:sz w:val="22"/>
          <w:szCs w:val="22"/>
        </w:rPr>
      </w:pPr>
      <w: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3032</w:t>
      </w:r>
    </w:p>
    <w:p w:rsidR="009B3506" w:rsidRDefault="009B3506">
      <w:pPr>
        <w:pStyle w:val="TOC3"/>
        <w:rPr>
          <w:rFonts w:asciiTheme="minorHAnsi" w:eastAsiaTheme="minorEastAsia" w:hAnsiTheme="minorHAnsi" w:cstheme="minorBidi"/>
          <w:sz w:val="22"/>
          <w:szCs w:val="22"/>
        </w:rPr>
      </w:pPr>
      <w: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3034</w:t>
      </w:r>
    </w:p>
    <w:p w:rsidR="009B3506" w:rsidRDefault="009B3506">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3035</w:t>
      </w:r>
    </w:p>
    <w:p w:rsidR="009B3506" w:rsidRDefault="009B350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3035</w:t>
      </w:r>
    </w:p>
    <w:p w:rsidR="009B3506" w:rsidRDefault="009B3506">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3035</w:t>
      </w:r>
    </w:p>
    <w:p w:rsidR="009B3506" w:rsidRDefault="009B3506">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3036</w:t>
      </w:r>
    </w:p>
    <w:p w:rsidR="009B3506" w:rsidRDefault="009B3506">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3036</w:t>
      </w:r>
    </w:p>
    <w:p w:rsidR="009B3506" w:rsidRDefault="009B3506">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3037</w:t>
      </w:r>
    </w:p>
    <w:p w:rsidR="009B3506" w:rsidRDefault="009B3506">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3037</w:t>
      </w:r>
    </w:p>
    <w:p w:rsidR="009B3506" w:rsidRDefault="009B3506">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3037</w:t>
      </w:r>
    </w:p>
    <w:p w:rsidR="009B3506" w:rsidRDefault="009B3506">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3038</w:t>
      </w:r>
    </w:p>
    <w:p w:rsidR="009B3506" w:rsidRDefault="009B3506">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3038</w:t>
      </w:r>
    </w:p>
    <w:p w:rsidR="009B3506" w:rsidRDefault="009B3506">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3039</w:t>
      </w:r>
    </w:p>
    <w:p w:rsidR="009B3506" w:rsidRDefault="009B3506">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3039</w:t>
      </w:r>
    </w:p>
    <w:p w:rsidR="009B3506" w:rsidRDefault="009B3506">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3039</w:t>
      </w:r>
    </w:p>
    <w:p w:rsidR="009B3506" w:rsidRDefault="009B3506">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3039</w:t>
      </w:r>
    </w:p>
    <w:p w:rsidR="009B3506" w:rsidRDefault="009B3506">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3040</w:t>
      </w:r>
    </w:p>
    <w:p w:rsidR="009B3506" w:rsidRDefault="009B3506">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3040</w:t>
      </w:r>
    </w:p>
    <w:p w:rsidR="009B3506" w:rsidRDefault="009B3506">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3040</w:t>
      </w:r>
    </w:p>
    <w:p w:rsidR="009B3506" w:rsidRDefault="009B3506">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3041</w:t>
      </w:r>
    </w:p>
    <w:p w:rsidR="009B3506" w:rsidRDefault="009B3506">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3041</w:t>
      </w:r>
    </w:p>
    <w:p w:rsidR="009B3506" w:rsidRDefault="009B3506">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3041</w:t>
      </w:r>
    </w:p>
    <w:p w:rsidR="009B3506" w:rsidRDefault="009B3506">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3042</w:t>
      </w:r>
    </w:p>
    <w:p w:rsidR="009B3506" w:rsidRDefault="009B3506">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3042</w:t>
      </w:r>
    </w:p>
    <w:p w:rsidR="009B3506" w:rsidRDefault="009B3506">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3043</w:t>
      </w:r>
    </w:p>
    <w:p w:rsidR="009B3506" w:rsidRDefault="009B3506">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3044</w:t>
      </w:r>
    </w:p>
    <w:p w:rsidR="009B3506" w:rsidRDefault="009B3506">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3045</w:t>
      </w:r>
    </w:p>
    <w:p w:rsidR="009B3506" w:rsidRDefault="009B3506">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3046</w:t>
      </w:r>
    </w:p>
    <w:p w:rsidR="009B3506" w:rsidRDefault="009B3506">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3047</w:t>
      </w:r>
    </w:p>
    <w:p w:rsidR="009B3506" w:rsidRDefault="009B3506">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3047</w:t>
      </w:r>
    </w:p>
    <w:p w:rsidR="009B3506" w:rsidRDefault="009B3506">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3047</w:t>
      </w:r>
    </w:p>
    <w:p w:rsidR="009B3506" w:rsidRDefault="009B3506">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3047</w:t>
      </w:r>
    </w:p>
    <w:p w:rsidR="009B3506" w:rsidRDefault="009B3506">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3048</w:t>
      </w:r>
    </w:p>
    <w:p w:rsidR="009B3506" w:rsidRDefault="009B3506">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3048</w:t>
      </w:r>
    </w:p>
    <w:p w:rsidR="009B3506" w:rsidRDefault="009B3506">
      <w:pPr>
        <w:pStyle w:val="TOC2"/>
        <w:rPr>
          <w:rFonts w:asciiTheme="minorHAnsi" w:eastAsiaTheme="minorEastAsia" w:hAnsiTheme="minorHAnsi" w:cstheme="minorBidi"/>
          <w:sz w:val="22"/>
          <w:szCs w:val="22"/>
        </w:rPr>
      </w:pPr>
      <w:r>
        <w:lastRenderedPageBreak/>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3050</w:t>
      </w:r>
    </w:p>
    <w:p w:rsidR="009B3506" w:rsidRDefault="009B350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3050</w:t>
      </w:r>
    </w:p>
    <w:p w:rsidR="009B3506" w:rsidRDefault="009B350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3050</w:t>
      </w:r>
    </w:p>
    <w:p w:rsidR="009B3506" w:rsidRDefault="009B3506">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3050</w:t>
      </w:r>
    </w:p>
    <w:p w:rsidR="009B3506" w:rsidRDefault="009B3506">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3050</w:t>
      </w:r>
    </w:p>
    <w:p w:rsidR="009B3506" w:rsidRDefault="009B3506">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3050</w:t>
      </w:r>
    </w:p>
    <w:p w:rsidR="009B3506" w:rsidRDefault="009B3506">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3050</w:t>
      </w:r>
    </w:p>
    <w:p w:rsidR="009B3506" w:rsidRDefault="009B3506">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3051</w:t>
      </w:r>
    </w:p>
    <w:p w:rsidR="009B3506" w:rsidRDefault="009B3506">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3051</w:t>
      </w:r>
    </w:p>
    <w:p w:rsidR="009B3506" w:rsidRDefault="009B3506">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3051</w:t>
      </w:r>
    </w:p>
    <w:p w:rsidR="009B3506" w:rsidRDefault="009B3506">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3051</w:t>
      </w:r>
    </w:p>
    <w:p w:rsidR="009B3506" w:rsidRDefault="009B3506">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3051</w:t>
      </w:r>
    </w:p>
    <w:p w:rsidR="009B3506" w:rsidRDefault="009B3506">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3052</w:t>
      </w:r>
    </w:p>
    <w:p w:rsidR="009B3506" w:rsidRDefault="009B3506">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3052</w:t>
      </w:r>
    </w:p>
    <w:p w:rsidR="009B3506" w:rsidRDefault="009B3506">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3052</w:t>
      </w:r>
    </w:p>
    <w:p w:rsidR="009B3506" w:rsidRDefault="009B3506">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3052</w:t>
      </w:r>
    </w:p>
    <w:p w:rsidR="009B3506" w:rsidRDefault="009B3506">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3052</w:t>
      </w:r>
    </w:p>
    <w:p w:rsidR="009B3506" w:rsidRDefault="009B3506">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3052</w:t>
      </w:r>
    </w:p>
    <w:p w:rsidR="009B3506" w:rsidRDefault="009B3506">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3053</w:t>
      </w:r>
    </w:p>
    <w:p w:rsidR="009B3506" w:rsidRDefault="009B3506">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3053</w:t>
      </w:r>
    </w:p>
    <w:p w:rsidR="009B3506" w:rsidRDefault="009B3506">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3053</w:t>
      </w:r>
    </w:p>
    <w:p w:rsidR="009B3506" w:rsidRDefault="009B3506">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3054</w:t>
      </w:r>
    </w:p>
    <w:p w:rsidR="009B3506" w:rsidRDefault="009B3506">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3054</w:t>
      </w:r>
    </w:p>
    <w:p w:rsidR="009B3506" w:rsidRDefault="009B3506">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3054</w:t>
      </w:r>
    </w:p>
    <w:p w:rsidR="009B3506" w:rsidRDefault="009B3506">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3054</w:t>
      </w:r>
    </w:p>
    <w:p w:rsidR="009B3506" w:rsidRDefault="009B3506">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3054</w:t>
      </w:r>
    </w:p>
    <w:p w:rsidR="009B3506" w:rsidRDefault="009B3506">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3054</w:t>
      </w:r>
    </w:p>
    <w:p w:rsidR="009B3506" w:rsidRDefault="009B3506">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3054</w:t>
      </w:r>
    </w:p>
    <w:p w:rsidR="009B3506" w:rsidRDefault="009B3506">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3054</w:t>
      </w:r>
    </w:p>
    <w:p w:rsidR="009B3506" w:rsidRDefault="009B3506">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3054</w:t>
      </w:r>
    </w:p>
    <w:p w:rsidR="009B3506" w:rsidRDefault="009B3506">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3055</w:t>
      </w:r>
    </w:p>
    <w:p w:rsidR="009B3506" w:rsidRDefault="009B3506">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rsidR="009B3506" w:rsidRDefault="009B3506">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rsidR="009B3506" w:rsidRDefault="009B3506">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rsidR="009B3506" w:rsidRDefault="009B3506">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3055</w:t>
      </w:r>
    </w:p>
    <w:p w:rsidR="009B3506" w:rsidRDefault="009B3506">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rsidR="009B3506" w:rsidRDefault="009B3506">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3056</w:t>
      </w:r>
    </w:p>
    <w:p w:rsidR="009B3506" w:rsidRDefault="009B3506">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p>
    <w:p w:rsidR="009B3506" w:rsidRDefault="009B3506">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3056</w:t>
      </w:r>
    </w:p>
    <w:p w:rsidR="009B3506" w:rsidRDefault="009B3506">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3056</w:t>
      </w:r>
    </w:p>
    <w:p w:rsidR="009B3506" w:rsidRDefault="009B3506">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3056</w:t>
      </w:r>
    </w:p>
    <w:p w:rsidR="009B3506" w:rsidRDefault="009B3506">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p>
    <w:p w:rsidR="009B3506" w:rsidRDefault="009B3506">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3057</w:t>
      </w:r>
    </w:p>
    <w:p w:rsidR="009B3506" w:rsidRDefault="009B3506">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3057</w:t>
      </w:r>
    </w:p>
    <w:p w:rsidR="009B3506" w:rsidRDefault="009B3506">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3057</w:t>
      </w:r>
    </w:p>
    <w:p w:rsidR="009B3506" w:rsidRDefault="009B3506">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3057</w:t>
      </w:r>
    </w:p>
    <w:p w:rsidR="009B3506" w:rsidRDefault="009B3506">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3057</w:t>
      </w:r>
    </w:p>
    <w:p w:rsidR="009B3506" w:rsidRDefault="009B3506">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3057</w:t>
      </w:r>
    </w:p>
    <w:p w:rsidR="009B3506" w:rsidRDefault="009B3506">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3057</w:t>
      </w:r>
    </w:p>
    <w:p w:rsidR="009B3506" w:rsidRDefault="009B3506">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3058</w:t>
      </w:r>
    </w:p>
    <w:p w:rsidR="009B3506" w:rsidRDefault="009B3506">
      <w:pPr>
        <w:pStyle w:val="TOC2"/>
        <w:rPr>
          <w:rFonts w:asciiTheme="minorHAnsi" w:eastAsiaTheme="minorEastAsia" w:hAnsiTheme="minorHAnsi" w:cstheme="minorBidi"/>
          <w:sz w:val="22"/>
          <w:szCs w:val="22"/>
        </w:rPr>
      </w:pPr>
      <w:r>
        <w:lastRenderedPageBreak/>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3058</w:t>
      </w:r>
    </w:p>
    <w:p w:rsidR="009B3506" w:rsidRDefault="009B3506">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3058</w:t>
      </w:r>
    </w:p>
    <w:p w:rsidR="009B3506" w:rsidRDefault="009B3506">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3058</w:t>
      </w:r>
    </w:p>
    <w:p w:rsidR="009B3506" w:rsidRDefault="009B3506">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3058</w:t>
      </w:r>
    </w:p>
    <w:p w:rsidR="009B3506" w:rsidRDefault="009B3506">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3059</w:t>
      </w:r>
    </w:p>
    <w:p w:rsidR="009B3506" w:rsidRDefault="009B3506">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3059</w:t>
      </w:r>
    </w:p>
    <w:p w:rsidR="009B3506" w:rsidRDefault="009B350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3059</w:t>
      </w:r>
    </w:p>
    <w:p w:rsidR="009B3506" w:rsidRDefault="009B3506">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3059</w:t>
      </w:r>
    </w:p>
    <w:p w:rsidR="009B3506" w:rsidRDefault="009B3506">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3059</w:t>
      </w:r>
    </w:p>
    <w:p w:rsidR="009B3506" w:rsidRDefault="009B3506">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3059</w:t>
      </w:r>
    </w:p>
    <w:p w:rsidR="009B3506" w:rsidRDefault="009B3506">
      <w:pPr>
        <w:pStyle w:val="TOC3"/>
        <w:rPr>
          <w:rFonts w:asciiTheme="minorHAnsi" w:eastAsiaTheme="minorEastAsia" w:hAnsiTheme="minorHAnsi" w:cstheme="minorBidi"/>
          <w:sz w:val="22"/>
          <w:szCs w:val="22"/>
        </w:rPr>
      </w:pPr>
      <w:r w:rsidRPr="009B3506">
        <w:t>B.4.3.1</w:t>
      </w:r>
      <w:r w:rsidRPr="009B3506">
        <w:rPr>
          <w:rFonts w:asciiTheme="minorHAnsi" w:hAnsiTheme="minorHAnsi" w:cstheme="minorBidi"/>
          <w:sz w:val="22"/>
          <w:szCs w:val="22"/>
        </w:rPr>
        <w:tab/>
      </w:r>
      <w:r w:rsidRPr="00432094">
        <w:rPr>
          <w:rFonts w:eastAsia="MS Mincho"/>
        </w:rPr>
        <w:t>Inter-band carrier aggregation</w:t>
      </w:r>
      <w:r>
        <w:tab/>
        <w:t>3059</w:t>
      </w:r>
    </w:p>
    <w:p w:rsidR="009B3506" w:rsidRDefault="009B3506">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3059</w:t>
      </w:r>
    </w:p>
    <w:p w:rsidR="009B3506" w:rsidRDefault="009B3506">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3060</w:t>
      </w:r>
    </w:p>
    <w:p w:rsidR="009B3506" w:rsidRDefault="009B350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3060</w:t>
      </w:r>
    </w:p>
    <w:p w:rsidR="009B3506" w:rsidRDefault="009B3506">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3060</w:t>
      </w:r>
    </w:p>
    <w:p w:rsidR="009B3506" w:rsidRDefault="009B3506">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3060</w:t>
      </w:r>
    </w:p>
    <w:p w:rsidR="009B3506" w:rsidRDefault="009B3506">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3061</w:t>
      </w:r>
    </w:p>
    <w:p w:rsidR="009B3506" w:rsidRDefault="009B3506">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3061</w:t>
      </w:r>
    </w:p>
    <w:p w:rsidR="009B3506" w:rsidRDefault="009B3506">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3062</w:t>
      </w:r>
    </w:p>
    <w:p w:rsidR="009B3506" w:rsidRDefault="009B350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3062</w:t>
      </w:r>
    </w:p>
    <w:p w:rsidR="009B3506" w:rsidRDefault="009B3506">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3062</w:t>
      </w:r>
    </w:p>
    <w:p w:rsidR="009B3506" w:rsidRDefault="009B3506">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3062</w:t>
      </w:r>
    </w:p>
    <w:p w:rsidR="009B3506" w:rsidRDefault="009B3506">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3062</w:t>
      </w:r>
    </w:p>
    <w:p w:rsidR="009B3506" w:rsidRDefault="009B3506">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3063</w:t>
      </w:r>
    </w:p>
    <w:p w:rsidR="009B3506" w:rsidRDefault="009B3506">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3063</w:t>
      </w:r>
    </w:p>
    <w:p w:rsidR="009B3506" w:rsidRDefault="009B3506">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3063</w:t>
      </w:r>
    </w:p>
    <w:p w:rsidR="009B3506" w:rsidRDefault="009B3506">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3063</w:t>
      </w:r>
    </w:p>
    <w:p w:rsidR="009B3506" w:rsidRDefault="009B3506" w:rsidP="009B3506">
      <w:pPr>
        <w:pStyle w:val="TOC8"/>
        <w:tabs>
          <w:tab w:val="right" w:leader="dot" w:pos="9639"/>
        </w:tabs>
        <w:rPr>
          <w:rFonts w:asciiTheme="minorHAnsi" w:eastAsiaTheme="minorEastAsia" w:hAnsiTheme="minorHAnsi" w:cstheme="minorBidi"/>
          <w:b w:val="0"/>
          <w:szCs w:val="22"/>
        </w:rPr>
      </w:pPr>
      <w:r>
        <w:t>Annex C (informative):</w:t>
      </w:r>
      <w:r>
        <w:tab/>
        <w:t>Change history:</w:t>
      </w:r>
      <w:r>
        <w:tab/>
        <w:t>3065</w:t>
      </w:r>
    </w:p>
    <w:p w:rsidR="004D51F6" w:rsidRPr="001D185D" w:rsidRDefault="009B3506" w:rsidP="005F6A6A">
      <w:pPr>
        <w:rPr>
          <w:rFonts w:cs="v4.2.0"/>
          <w:noProof/>
          <w:sz w:val="22"/>
          <w:szCs w:val="22"/>
          <w:lang w:val="en-US"/>
        </w:rPr>
      </w:pPr>
      <w:r>
        <w:rPr>
          <w:rFonts w:cs="v4.2.0"/>
          <w:noProof/>
          <w:sz w:val="22"/>
        </w:rPr>
        <w:fldChar w:fldCharType="end"/>
      </w:r>
    </w:p>
    <w:p w:rsidR="001B39DE" w:rsidRPr="001D185D" w:rsidRDefault="00F74631" w:rsidP="005F6A6A">
      <w:pPr>
        <w:rPr>
          <w:rFonts w:cs="v4.2.0"/>
          <w:noProof/>
          <w:sz w:val="22"/>
          <w:lang w:val="en-US"/>
        </w:rPr>
      </w:pPr>
      <w:r w:rsidRPr="001D185D">
        <w:rPr>
          <w:noProof/>
        </w:rPr>
        <w:fldChar w:fldCharType="begin"/>
      </w:r>
      <w:r w:rsidR="00A962A1" w:rsidRPr="001D185D">
        <w:rPr>
          <w:noProof/>
        </w:rPr>
        <w:instrText xml:space="preserve"> RD "36133-</w:instrText>
      </w:r>
      <w:r w:rsidR="00DE5E80" w:rsidRPr="001D185D">
        <w:rPr>
          <w:noProof/>
        </w:rPr>
        <w:instrText>g</w:instrText>
      </w:r>
      <w:r w:rsidR="00B3578E">
        <w:rPr>
          <w:noProof/>
        </w:rPr>
        <w:instrText>4</w:instrText>
      </w:r>
      <w:r w:rsidR="00A962A1" w:rsidRPr="001D185D">
        <w:rPr>
          <w:noProof/>
        </w:rPr>
        <w:instrText>0_s00-11.doc</w:instrText>
      </w:r>
      <w:r w:rsidR="00A962A1" w:rsidRPr="001D185D">
        <w:rPr>
          <w:rFonts w:eastAsiaTheme="minorEastAsia" w:hint="eastAsia"/>
          <w:noProof/>
        </w:rPr>
        <w:instrText>x</w:instrText>
      </w:r>
      <w:r w:rsidR="00A962A1" w:rsidRPr="001D185D">
        <w:rPr>
          <w:noProof/>
        </w:rPr>
        <w:instrText xml:space="preserve">" \f  </w:instrText>
      </w:r>
      <w:r w:rsidRPr="001D185D">
        <w:rPr>
          <w:noProof/>
        </w:rPr>
        <w:fldChar w:fldCharType="end"/>
      </w:r>
      <w:r w:rsidRPr="001D185D">
        <w:rPr>
          <w:noProof/>
        </w:rPr>
        <w:fldChar w:fldCharType="begin"/>
      </w:r>
      <w:r w:rsidR="00A962A1" w:rsidRPr="001D185D">
        <w:rPr>
          <w:noProof/>
        </w:rPr>
        <w:instrText xml:space="preserve"> RD "36133-</w:instrText>
      </w:r>
      <w:r w:rsidR="00DE5E80" w:rsidRPr="001D185D">
        <w:rPr>
          <w:noProof/>
        </w:rPr>
        <w:instrText>g</w:instrText>
      </w:r>
      <w:r w:rsidR="00B3578E">
        <w:rPr>
          <w:noProof/>
        </w:rPr>
        <w:instrText>4</w:instrText>
      </w:r>
      <w:r w:rsidR="00A962A1" w:rsidRPr="001D185D">
        <w:rPr>
          <w:noProof/>
        </w:rPr>
        <w:instrText>0_sA.1-A.6.doc</w:instrText>
      </w:r>
      <w:r w:rsidR="00A962A1" w:rsidRPr="001D185D">
        <w:rPr>
          <w:rFonts w:eastAsiaTheme="minorEastAsia" w:hint="eastAsia"/>
          <w:noProof/>
        </w:rPr>
        <w:instrText>x</w:instrText>
      </w:r>
      <w:r w:rsidR="00A962A1" w:rsidRPr="001D185D">
        <w:rPr>
          <w:noProof/>
        </w:rPr>
        <w:instrText xml:space="preserve">" \f  </w:instrText>
      </w:r>
      <w:r w:rsidRPr="001D185D">
        <w:rPr>
          <w:noProof/>
        </w:rPr>
        <w:fldChar w:fldCharType="end"/>
      </w:r>
      <w:r w:rsidRPr="001D185D">
        <w:rPr>
          <w:noProof/>
        </w:rPr>
        <w:fldChar w:fldCharType="begin"/>
      </w:r>
      <w:r w:rsidR="00A962A1" w:rsidRPr="001D185D">
        <w:rPr>
          <w:noProof/>
        </w:rPr>
        <w:instrText xml:space="preserve"> RD "36133-</w:instrText>
      </w:r>
      <w:r w:rsidR="00DE5E80" w:rsidRPr="001D185D">
        <w:rPr>
          <w:noProof/>
        </w:rPr>
        <w:instrText>g</w:instrText>
      </w:r>
      <w:r w:rsidR="00B3578E">
        <w:rPr>
          <w:noProof/>
        </w:rPr>
        <w:instrText>4</w:instrText>
      </w:r>
      <w:r w:rsidR="00A962A1" w:rsidRPr="001D185D">
        <w:rPr>
          <w:noProof/>
        </w:rPr>
        <w:instrText>0_sA.7-A.8.doc</w:instrText>
      </w:r>
      <w:r w:rsidR="00A962A1" w:rsidRPr="001D185D">
        <w:rPr>
          <w:rFonts w:eastAsiaTheme="minorEastAsia" w:hint="eastAsia"/>
          <w:noProof/>
        </w:rPr>
        <w:instrText>x</w:instrText>
      </w:r>
      <w:r w:rsidR="00A962A1" w:rsidRPr="001D185D">
        <w:rPr>
          <w:noProof/>
        </w:rPr>
        <w:instrText xml:space="preserve">" \f  </w:instrText>
      </w:r>
      <w:r w:rsidRPr="001D185D">
        <w:rPr>
          <w:noProof/>
        </w:rPr>
        <w:fldChar w:fldCharType="end"/>
      </w:r>
      <w:r w:rsidRPr="001D185D">
        <w:rPr>
          <w:noProof/>
        </w:rPr>
        <w:fldChar w:fldCharType="begin"/>
      </w:r>
      <w:r w:rsidR="00A962A1" w:rsidRPr="001D185D">
        <w:rPr>
          <w:noProof/>
        </w:rPr>
        <w:instrText xml:space="preserve"> RD "36133-</w:instrText>
      </w:r>
      <w:r w:rsidR="00DE5E80" w:rsidRPr="001D185D">
        <w:rPr>
          <w:noProof/>
        </w:rPr>
        <w:instrText>g</w:instrText>
      </w:r>
      <w:r w:rsidR="00B3578E">
        <w:rPr>
          <w:noProof/>
        </w:rPr>
        <w:instrText>4</w:instrText>
      </w:r>
      <w:r w:rsidR="00A962A1" w:rsidRPr="001D185D">
        <w:rPr>
          <w:noProof/>
        </w:rPr>
        <w:instrText>0_sA.9-XX.doc</w:instrText>
      </w:r>
      <w:r w:rsidR="00A962A1" w:rsidRPr="001D185D">
        <w:rPr>
          <w:rFonts w:eastAsiaTheme="minorEastAsia" w:hint="eastAsia"/>
          <w:noProof/>
        </w:rPr>
        <w:instrText>x</w:instrText>
      </w:r>
      <w:r w:rsidR="00A962A1" w:rsidRPr="001D185D">
        <w:rPr>
          <w:noProof/>
        </w:rPr>
        <w:instrText xml:space="preserve">" \f  </w:instrText>
      </w:r>
      <w:r w:rsidRPr="001D185D">
        <w:rPr>
          <w:noProof/>
        </w:rPr>
        <w:fldChar w:fldCharType="end"/>
      </w:r>
    </w:p>
    <w:sectPr w:rsidR="001B39DE" w:rsidRPr="001D185D"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4884" w:rsidRDefault="00C34884">
      <w:r>
        <w:separator/>
      </w:r>
    </w:p>
  </w:endnote>
  <w:endnote w:type="continuationSeparator" w:id="0">
    <w:p w:rsidR="00C34884" w:rsidRDefault="00C34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Calibri"/>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06" w:rsidRPr="00FD21B3" w:rsidRDefault="009B350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4884" w:rsidRDefault="00C34884">
      <w:r>
        <w:separator/>
      </w:r>
    </w:p>
  </w:footnote>
  <w:footnote w:type="continuationSeparator" w:id="0">
    <w:p w:rsidR="00C34884" w:rsidRDefault="00C34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06" w:rsidRDefault="009B35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06" w:rsidRDefault="009B350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rsidR="009B3506" w:rsidRDefault="009B3506" w:rsidP="00C334F6">
    <w:pPr>
      <w:framePr w:wrap="auto" w:vAnchor="text" w:hAnchor="page" w:x="1162" w:y="51"/>
    </w:pPr>
    <w:r>
      <w:fldChar w:fldCharType="begin"/>
    </w:r>
    <w:r>
      <w:instrText xml:space="preserve"> styleref ZGSM </w:instrText>
    </w:r>
    <w:r>
      <w:fldChar w:fldCharType="separate"/>
    </w:r>
    <w:r w:rsidR="002750BE">
      <w:rPr>
        <w:noProof/>
      </w:rPr>
      <w:t>Release 16</w:t>
    </w:r>
    <w:r>
      <w:rPr>
        <w:noProof/>
      </w:rPr>
      <w:fldChar w:fldCharType="end"/>
    </w:r>
  </w:p>
  <w:p w:rsidR="009B3506" w:rsidRDefault="009B3506">
    <w:pPr>
      <w:framePr w:wrap="auto" w:vAnchor="text" w:hAnchor="margin" w:xAlign="right" w:y="1"/>
    </w:pPr>
    <w:r>
      <w:fldChar w:fldCharType="begin"/>
    </w:r>
    <w:r>
      <w:instrText xml:space="preserve"> STYLEREF ZA </w:instrText>
    </w:r>
    <w:r>
      <w:fldChar w:fldCharType="separate"/>
    </w:r>
    <w:r w:rsidR="002750BE">
      <w:rPr>
        <w:noProof/>
      </w:rPr>
      <w:t>3GPP TS 36.133 V16.4.0 (2019-12)</w:t>
    </w:r>
    <w:r>
      <w:rPr>
        <w:noProof/>
      </w:rPr>
      <w:fldChar w:fldCharType="end"/>
    </w:r>
  </w:p>
  <w:p w:rsidR="009B3506" w:rsidRDefault="009B3506">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06" w:rsidRDefault="009B35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684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185D"/>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50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629"/>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3C76"/>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4AA5"/>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2B08"/>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B3D"/>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0E08"/>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3506"/>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2FD7"/>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1B9E"/>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578E"/>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6D6B"/>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884"/>
    <w:rsid w:val="00C34A03"/>
    <w:rsid w:val="00C371A4"/>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CF7B67"/>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2877"/>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8DB"/>
    <w:rsid w:val="00DE4F2B"/>
    <w:rsid w:val="00DE5E80"/>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36F8"/>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4E63"/>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5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B3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9B350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B35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B3506"/>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9B3506"/>
    <w:pPr>
      <w:ind w:left="1701" w:hanging="1701"/>
      <w:outlineLvl w:val="4"/>
    </w:pPr>
    <w:rPr>
      <w:sz w:val="22"/>
    </w:rPr>
  </w:style>
  <w:style w:type="paragraph" w:styleId="Heading6">
    <w:name w:val="heading 6"/>
    <w:aliases w:val="T1,Header 6"/>
    <w:basedOn w:val="H6"/>
    <w:next w:val="Normal"/>
    <w:link w:val="Heading6Char"/>
    <w:qFormat/>
    <w:rsid w:val="009B3506"/>
    <w:pPr>
      <w:outlineLvl w:val="5"/>
    </w:pPr>
  </w:style>
  <w:style w:type="paragraph" w:styleId="Heading7">
    <w:name w:val="heading 7"/>
    <w:basedOn w:val="H6"/>
    <w:next w:val="Normal"/>
    <w:link w:val="Heading7Char"/>
    <w:qFormat/>
    <w:rsid w:val="009B3506"/>
    <w:pPr>
      <w:outlineLvl w:val="6"/>
    </w:pPr>
  </w:style>
  <w:style w:type="paragraph" w:styleId="Heading8">
    <w:name w:val="heading 8"/>
    <w:basedOn w:val="Heading1"/>
    <w:next w:val="Normal"/>
    <w:link w:val="Heading8Char"/>
    <w:qFormat/>
    <w:rsid w:val="009B3506"/>
    <w:pPr>
      <w:ind w:left="0" w:firstLine="0"/>
      <w:outlineLvl w:val="7"/>
    </w:pPr>
  </w:style>
  <w:style w:type="paragraph" w:styleId="Heading9">
    <w:name w:val="heading 9"/>
    <w:aliases w:val="Figure Heading,FH"/>
    <w:basedOn w:val="Heading8"/>
    <w:next w:val="Normal"/>
    <w:link w:val="Heading9Char"/>
    <w:qFormat/>
    <w:rsid w:val="009B3506"/>
    <w:pPr>
      <w:outlineLvl w:val="8"/>
    </w:pPr>
  </w:style>
  <w:style w:type="character" w:default="1" w:styleId="DefaultParagraphFont">
    <w:name w:val="Default Paragraph Font"/>
    <w:semiHidden/>
    <w:rsid w:val="009B35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3506"/>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9B3506"/>
    <w:pPr>
      <w:ind w:left="1985" w:hanging="1985"/>
      <w:outlineLvl w:val="9"/>
    </w:pPr>
    <w:rPr>
      <w:sz w:val="20"/>
    </w:rPr>
  </w:style>
  <w:style w:type="paragraph" w:customStyle="1" w:styleId="B1">
    <w:name w:val="B1"/>
    <w:basedOn w:val="List"/>
    <w:link w:val="B1Char"/>
    <w:rsid w:val="009B3506"/>
  </w:style>
  <w:style w:type="paragraph" w:styleId="List">
    <w:name w:val="List"/>
    <w:basedOn w:val="Normal"/>
    <w:rsid w:val="009B3506"/>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9B3506"/>
  </w:style>
  <w:style w:type="paragraph" w:customStyle="1" w:styleId="ZA">
    <w:name w:val="ZA"/>
    <w:rsid w:val="009B3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B3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B3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B3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B3506"/>
    <w:pPr>
      <w:framePr w:wrap="notBeside" w:y="16161"/>
    </w:pPr>
  </w:style>
  <w:style w:type="paragraph" w:customStyle="1" w:styleId="FP">
    <w:name w:val="FP"/>
    <w:basedOn w:val="Normal"/>
    <w:rsid w:val="009B3506"/>
    <w:pPr>
      <w:spacing w:after="0"/>
    </w:pPr>
  </w:style>
  <w:style w:type="paragraph" w:customStyle="1" w:styleId="TT">
    <w:name w:val="TT"/>
    <w:basedOn w:val="Heading1"/>
    <w:next w:val="Normal"/>
    <w:rsid w:val="009B3506"/>
    <w:pPr>
      <w:outlineLvl w:val="9"/>
    </w:pPr>
  </w:style>
  <w:style w:type="paragraph" w:styleId="TOC1">
    <w:name w:val="toc 1"/>
    <w:uiPriority w:val="39"/>
    <w:rsid w:val="009B3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9B3506"/>
    <w:pPr>
      <w:keepNext w:val="0"/>
      <w:spacing w:before="0"/>
      <w:ind w:left="851" w:hanging="851"/>
    </w:pPr>
    <w:rPr>
      <w:sz w:val="20"/>
    </w:rPr>
  </w:style>
  <w:style w:type="paragraph" w:styleId="TOC3">
    <w:name w:val="toc 3"/>
    <w:basedOn w:val="TOC2"/>
    <w:uiPriority w:val="39"/>
    <w:rsid w:val="009B3506"/>
    <w:pPr>
      <w:ind w:left="1134" w:hanging="1134"/>
    </w:pPr>
  </w:style>
  <w:style w:type="paragraph" w:styleId="TOC4">
    <w:name w:val="toc 4"/>
    <w:basedOn w:val="TOC3"/>
    <w:uiPriority w:val="39"/>
    <w:rsid w:val="009B3506"/>
    <w:pPr>
      <w:ind w:left="1418" w:hanging="1418"/>
    </w:pPr>
  </w:style>
  <w:style w:type="paragraph" w:customStyle="1" w:styleId="B2">
    <w:name w:val="B2"/>
    <w:basedOn w:val="List2"/>
    <w:link w:val="B2Char"/>
    <w:rsid w:val="009B3506"/>
  </w:style>
  <w:style w:type="paragraph" w:styleId="List2">
    <w:name w:val="List 2"/>
    <w:basedOn w:val="List"/>
    <w:rsid w:val="009B3506"/>
    <w:pPr>
      <w:ind w:left="851"/>
    </w:pPr>
  </w:style>
  <w:style w:type="paragraph" w:customStyle="1" w:styleId="B3">
    <w:name w:val="B3"/>
    <w:basedOn w:val="List3"/>
    <w:link w:val="B3Char"/>
    <w:rsid w:val="009B3506"/>
  </w:style>
  <w:style w:type="paragraph" w:styleId="List3">
    <w:name w:val="List 3"/>
    <w:basedOn w:val="List2"/>
    <w:rsid w:val="009B3506"/>
    <w:pPr>
      <w:ind w:left="1135"/>
    </w:pPr>
  </w:style>
  <w:style w:type="paragraph" w:customStyle="1" w:styleId="NO">
    <w:name w:val="NO"/>
    <w:basedOn w:val="Normal"/>
    <w:link w:val="NOChar"/>
    <w:rsid w:val="009B3506"/>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9B3506"/>
    <w:pPr>
      <w:ind w:left="1418"/>
    </w:pPr>
  </w:style>
  <w:style w:type="paragraph" w:styleId="List5">
    <w:name w:val="List 5"/>
    <w:basedOn w:val="List4"/>
    <w:rsid w:val="009B3506"/>
    <w:pPr>
      <w:ind w:left="1702"/>
    </w:pPr>
  </w:style>
  <w:style w:type="paragraph" w:customStyle="1" w:styleId="EX">
    <w:name w:val="EX"/>
    <w:basedOn w:val="Normal"/>
    <w:rsid w:val="009B3506"/>
    <w:pPr>
      <w:keepLines/>
      <w:ind w:left="1702" w:hanging="1418"/>
    </w:pPr>
  </w:style>
  <w:style w:type="paragraph" w:customStyle="1" w:styleId="EW">
    <w:name w:val="EW"/>
    <w:basedOn w:val="EX"/>
    <w:rsid w:val="009B3506"/>
    <w:pPr>
      <w:spacing w:after="0"/>
    </w:pPr>
  </w:style>
  <w:style w:type="paragraph" w:customStyle="1" w:styleId="TAC">
    <w:name w:val="TAC"/>
    <w:basedOn w:val="TAL"/>
    <w:link w:val="TACChar"/>
    <w:rsid w:val="009B3506"/>
    <w:pPr>
      <w:jc w:val="center"/>
    </w:pPr>
  </w:style>
  <w:style w:type="paragraph" w:customStyle="1" w:styleId="TAL">
    <w:name w:val="TAL"/>
    <w:basedOn w:val="Normal"/>
    <w:link w:val="TALCar"/>
    <w:rsid w:val="009B3506"/>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9B3506"/>
    <w:rPr>
      <w:color w:val="FF0000"/>
    </w:rPr>
  </w:style>
  <w:style w:type="paragraph" w:customStyle="1" w:styleId="EQ">
    <w:name w:val="EQ"/>
    <w:basedOn w:val="Normal"/>
    <w:next w:val="Normal"/>
    <w:rsid w:val="009B3506"/>
    <w:pPr>
      <w:keepLines/>
      <w:tabs>
        <w:tab w:val="center" w:pos="4536"/>
        <w:tab w:val="right" w:pos="9072"/>
      </w:tabs>
    </w:pPr>
    <w:rPr>
      <w:noProof/>
    </w:rPr>
  </w:style>
  <w:style w:type="paragraph" w:customStyle="1" w:styleId="TF">
    <w:name w:val="TF"/>
    <w:basedOn w:val="TH"/>
    <w:link w:val="TFChar"/>
    <w:rsid w:val="009B3506"/>
    <w:pPr>
      <w:keepNext w:val="0"/>
      <w:spacing w:before="0" w:after="240"/>
    </w:pPr>
  </w:style>
  <w:style w:type="paragraph" w:customStyle="1" w:styleId="TH">
    <w:name w:val="TH"/>
    <w:basedOn w:val="Normal"/>
    <w:link w:val="THChar"/>
    <w:rsid w:val="009B3506"/>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9B3506"/>
    <w:pPr>
      <w:spacing w:before="180"/>
      <w:ind w:left="2693" w:hanging="2693"/>
    </w:pPr>
    <w:rPr>
      <w:b/>
    </w:rPr>
  </w:style>
  <w:style w:type="paragraph" w:styleId="TOC5">
    <w:name w:val="toc 5"/>
    <w:basedOn w:val="TOC4"/>
    <w:uiPriority w:val="39"/>
    <w:rsid w:val="009B3506"/>
    <w:pPr>
      <w:ind w:left="1701" w:hanging="1701"/>
    </w:pPr>
  </w:style>
  <w:style w:type="paragraph" w:customStyle="1" w:styleId="ZH">
    <w:name w:val="ZH"/>
    <w:rsid w:val="009B3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9B3506"/>
    <w:pPr>
      <w:ind w:left="1418" w:hanging="1418"/>
    </w:pPr>
  </w:style>
  <w:style w:type="paragraph" w:customStyle="1" w:styleId="LD">
    <w:name w:val="LD"/>
    <w:rsid w:val="009B350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B3506"/>
    <w:pPr>
      <w:spacing w:after="0"/>
    </w:pPr>
  </w:style>
  <w:style w:type="paragraph" w:styleId="TOC6">
    <w:name w:val="toc 6"/>
    <w:basedOn w:val="TOC5"/>
    <w:next w:val="Normal"/>
    <w:uiPriority w:val="39"/>
    <w:rsid w:val="009B3506"/>
    <w:pPr>
      <w:ind w:left="1985" w:hanging="1985"/>
    </w:pPr>
  </w:style>
  <w:style w:type="paragraph" w:styleId="TOC7">
    <w:name w:val="toc 7"/>
    <w:basedOn w:val="TOC6"/>
    <w:next w:val="Normal"/>
    <w:uiPriority w:val="39"/>
    <w:rsid w:val="009B3506"/>
    <w:pPr>
      <w:ind w:left="2268" w:hanging="2268"/>
    </w:pPr>
  </w:style>
  <w:style w:type="paragraph" w:customStyle="1" w:styleId="NF">
    <w:name w:val="NF"/>
    <w:basedOn w:val="NO"/>
    <w:rsid w:val="009B3506"/>
    <w:pPr>
      <w:keepNext/>
      <w:spacing w:after="0"/>
    </w:pPr>
    <w:rPr>
      <w:rFonts w:ascii="Arial" w:hAnsi="Arial"/>
      <w:sz w:val="18"/>
    </w:rPr>
  </w:style>
  <w:style w:type="paragraph" w:customStyle="1" w:styleId="PL">
    <w:name w:val="PL"/>
    <w:link w:val="PLChar"/>
    <w:rsid w:val="009B3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B3506"/>
    <w:pPr>
      <w:jc w:val="right"/>
    </w:pPr>
  </w:style>
  <w:style w:type="paragraph" w:customStyle="1" w:styleId="ZD">
    <w:name w:val="ZD"/>
    <w:rsid w:val="009B3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9B3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9B3506"/>
  </w:style>
  <w:style w:type="paragraph" w:customStyle="1" w:styleId="B5">
    <w:name w:val="B5"/>
    <w:basedOn w:val="List5"/>
    <w:rsid w:val="009B3506"/>
  </w:style>
  <w:style w:type="paragraph" w:customStyle="1" w:styleId="ZTD">
    <w:name w:val="ZTD"/>
    <w:basedOn w:val="ZB"/>
    <w:rsid w:val="009B350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9B3506"/>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9B3506"/>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9B3506"/>
    <w:rPr>
      <w:b/>
      <w:position w:val="6"/>
      <w:sz w:val="16"/>
    </w:rPr>
  </w:style>
  <w:style w:type="paragraph" w:styleId="Footer">
    <w:name w:val="footer"/>
    <w:basedOn w:val="Header"/>
    <w:link w:val="FooterChar"/>
    <w:rsid w:val="009B3506"/>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350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9B3506"/>
  </w:style>
  <w:style w:type="paragraph" w:styleId="Index2">
    <w:name w:val="index 2"/>
    <w:basedOn w:val="Index1"/>
    <w:semiHidden/>
    <w:rsid w:val="009B3506"/>
    <w:pPr>
      <w:ind w:left="284"/>
    </w:pPr>
  </w:style>
  <w:style w:type="paragraph" w:styleId="Index1">
    <w:name w:val="index 1"/>
    <w:basedOn w:val="Normal"/>
    <w:semiHidden/>
    <w:rsid w:val="009B3506"/>
    <w:pPr>
      <w:keepLines/>
      <w:spacing w:after="0"/>
    </w:pPr>
  </w:style>
  <w:style w:type="paragraph" w:styleId="ListNumber2">
    <w:name w:val="List Number 2"/>
    <w:basedOn w:val="ListNumber"/>
    <w:rsid w:val="009B3506"/>
    <w:pPr>
      <w:ind w:left="851"/>
    </w:pPr>
  </w:style>
  <w:style w:type="paragraph" w:styleId="ListNumber">
    <w:name w:val="List Number"/>
    <w:basedOn w:val="List"/>
    <w:rsid w:val="009B350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3506"/>
    <w:pPr>
      <w:keepLines/>
      <w:spacing w:after="0"/>
      <w:ind w:left="454" w:hanging="454"/>
    </w:pPr>
    <w:rPr>
      <w:sz w:val="16"/>
    </w:rPr>
  </w:style>
  <w:style w:type="paragraph" w:styleId="ListBullet2">
    <w:name w:val="List Bullet 2"/>
    <w:basedOn w:val="ListBullet"/>
    <w:rsid w:val="009B3506"/>
    <w:pPr>
      <w:ind w:left="851"/>
    </w:pPr>
  </w:style>
  <w:style w:type="paragraph" w:styleId="ListBullet3">
    <w:name w:val="List Bullet 3"/>
    <w:basedOn w:val="ListBullet2"/>
    <w:rsid w:val="009B3506"/>
    <w:pPr>
      <w:ind w:left="1135"/>
    </w:pPr>
  </w:style>
  <w:style w:type="paragraph" w:styleId="ListBullet4">
    <w:name w:val="List Bullet 4"/>
    <w:basedOn w:val="ListBullet3"/>
    <w:rsid w:val="009B3506"/>
    <w:pPr>
      <w:ind w:left="1418"/>
    </w:pPr>
  </w:style>
  <w:style w:type="paragraph" w:styleId="ListBullet5">
    <w:name w:val="List Bullet 5"/>
    <w:basedOn w:val="ListBullet4"/>
    <w:rsid w:val="009B3506"/>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848</TotalTime>
  <Pages>87</Pages>
  <Words>40733</Words>
  <Characters>232182</Characters>
  <Application>Microsoft Office Word</Application>
  <DocSecurity>0</DocSecurity>
  <Lines>1934</Lines>
  <Paragraphs>544</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272371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16)</dc:subject>
  <dc:creator>MCC Support</dc:creator>
  <cp:keywords/>
  <dc:description/>
  <cp:lastModifiedBy>MCC</cp:lastModifiedBy>
  <cp:revision>26</cp:revision>
  <dcterms:created xsi:type="dcterms:W3CDTF">2018-06-19T09:40:00Z</dcterms:created>
  <dcterms:modified xsi:type="dcterms:W3CDTF">2020-01-12T20:00:00Z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