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0D6B77">
        <w:rPr>
          <w:rFonts w:cs="v5.0.0"/>
        </w:rPr>
        <w:t>6</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0D6B77">
        <w:rPr>
          <w:rFonts w:cs="v5.0.0"/>
          <w:sz w:val="32"/>
        </w:rPr>
        <w:t>9</w:t>
      </w:r>
      <w:r w:rsidRPr="00E45322">
        <w:rPr>
          <w:rFonts w:cs="v5.0.0"/>
          <w:sz w:val="32"/>
        </w:rPr>
        <w:t>-</w:t>
      </w:r>
      <w:r w:rsidR="000D6B77">
        <w:rPr>
          <w:rFonts w:cs="v5.0.0"/>
          <w:sz w:val="32"/>
        </w:rPr>
        <w:t>03</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0D6B77">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BB55D6" w:rsidRDefault="00BB55D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BB55D6" w:rsidRDefault="00BB55D6">
      <w:pPr>
        <w:pStyle w:val="TOC1"/>
        <w:rPr>
          <w:rFonts w:asciiTheme="minorHAnsi" w:eastAsiaTheme="minorEastAsia" w:hAnsiTheme="minorHAnsi" w:cstheme="minorBidi"/>
          <w:szCs w:val="22"/>
        </w:rPr>
      </w:pPr>
      <w:r w:rsidRPr="00BB55D6">
        <w:t>1</w:t>
      </w:r>
      <w:r>
        <w:rPr>
          <w:rFonts w:asciiTheme="minorHAnsi" w:eastAsiaTheme="minorEastAsia" w:hAnsiTheme="minorHAnsi"/>
          <w:szCs w:val="22"/>
        </w:rPr>
        <w:tab/>
      </w:r>
      <w:r>
        <w:t>Scope</w:t>
      </w:r>
      <w:r>
        <w:tab/>
        <w:t>87</w:t>
      </w:r>
    </w:p>
    <w:p w:rsidR="00BB55D6" w:rsidRDefault="00BB55D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BB55D6" w:rsidRDefault="00BB55D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BB55D6" w:rsidRDefault="00BB55D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BB55D6" w:rsidRDefault="00BB55D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BB55D6" w:rsidRDefault="00BB55D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BB55D6" w:rsidRDefault="00BB55D6">
      <w:pPr>
        <w:pStyle w:val="TOC2"/>
        <w:rPr>
          <w:rFonts w:asciiTheme="minorHAnsi" w:eastAsiaTheme="minorEastAsia" w:hAnsiTheme="minorHAnsi" w:cstheme="minorBidi"/>
          <w:sz w:val="22"/>
          <w:szCs w:val="22"/>
        </w:rPr>
      </w:pPr>
      <w:r w:rsidRPr="00BB55D6">
        <w:t>3.4</w:t>
      </w:r>
      <w:r w:rsidRPr="00BB55D6">
        <w:rPr>
          <w:rFonts w:asciiTheme="minorHAnsi" w:eastAsiaTheme="minorEastAsia" w:hAnsiTheme="minorHAnsi" w:cstheme="minorBidi"/>
          <w:sz w:val="22"/>
          <w:szCs w:val="22"/>
        </w:rPr>
        <w:tab/>
      </w:r>
      <w:r w:rsidRPr="00890E30">
        <w:rPr>
          <w:snapToGrid w:val="0"/>
        </w:rPr>
        <w:t>Test tolerances</w:t>
      </w:r>
      <w:r>
        <w:tab/>
        <w:t>94</w:t>
      </w:r>
    </w:p>
    <w:p w:rsidR="00BB55D6" w:rsidRDefault="00BB55D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95</w:t>
      </w:r>
    </w:p>
    <w:p w:rsidR="00BB55D6" w:rsidRDefault="00BB55D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95</w:t>
      </w:r>
    </w:p>
    <w:p w:rsidR="00BB55D6" w:rsidRDefault="00BB55D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97</w:t>
      </w:r>
    </w:p>
    <w:p w:rsidR="00BB55D6" w:rsidRDefault="00BB55D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97</w:t>
      </w:r>
    </w:p>
    <w:p w:rsidR="00BB55D6" w:rsidRDefault="00BB55D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BB55D6" w:rsidRDefault="00BB55D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BB55D6" w:rsidRDefault="00BB55D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BB55D6" w:rsidRDefault="00BB55D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107</w:t>
      </w:r>
    </w:p>
    <w:p w:rsidR="00BB55D6" w:rsidRDefault="00BB55D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108</w:t>
      </w:r>
    </w:p>
    <w:p w:rsidR="00BB55D6" w:rsidRDefault="00BB55D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109</w:t>
      </w:r>
    </w:p>
    <w:p w:rsidR="00BB55D6" w:rsidRDefault="00BB55D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109</w:t>
      </w:r>
    </w:p>
    <w:p w:rsidR="00BB55D6" w:rsidRDefault="00BB55D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109</w:t>
      </w:r>
    </w:p>
    <w:p w:rsidR="00BB55D6" w:rsidRDefault="00BB55D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109</w:t>
      </w:r>
    </w:p>
    <w:p w:rsidR="00BB55D6" w:rsidRDefault="00BB55D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109</w:t>
      </w:r>
    </w:p>
    <w:p w:rsidR="00BB55D6" w:rsidRDefault="00BB55D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109</w:t>
      </w:r>
    </w:p>
    <w:p w:rsidR="00BB55D6" w:rsidRDefault="00BB55D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110</w:t>
      </w:r>
    </w:p>
    <w:p w:rsidR="00BB55D6" w:rsidRDefault="00BB55D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111</w:t>
      </w:r>
    </w:p>
    <w:p w:rsidR="00BB55D6" w:rsidRDefault="00BB55D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111</w:t>
      </w:r>
    </w:p>
    <w:p w:rsidR="00BB55D6" w:rsidRDefault="00BB55D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113</w:t>
      </w:r>
    </w:p>
    <w:p w:rsidR="00BB55D6" w:rsidRDefault="00BB55D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115</w:t>
      </w:r>
    </w:p>
    <w:p w:rsidR="00BB55D6" w:rsidRDefault="00BB55D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115</w:t>
      </w:r>
    </w:p>
    <w:p w:rsidR="00BB55D6" w:rsidRDefault="00BB55D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117</w:t>
      </w:r>
    </w:p>
    <w:p w:rsidR="00BB55D6" w:rsidRDefault="00BB55D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118</w:t>
      </w:r>
    </w:p>
    <w:p w:rsidR="00BB55D6" w:rsidRDefault="00BB55D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119</w:t>
      </w:r>
    </w:p>
    <w:p w:rsidR="00BB55D6" w:rsidRDefault="00BB55D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120</w:t>
      </w:r>
    </w:p>
    <w:p w:rsidR="00BB55D6" w:rsidRDefault="00BB55D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121</w:t>
      </w:r>
    </w:p>
    <w:p w:rsidR="00BB55D6" w:rsidRDefault="00BB55D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122</w:t>
      </w:r>
    </w:p>
    <w:p w:rsidR="00BB55D6" w:rsidRDefault="00BB55D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123</w:t>
      </w:r>
    </w:p>
    <w:p w:rsidR="00BB55D6" w:rsidRDefault="00BB55D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123</w:t>
      </w:r>
    </w:p>
    <w:p w:rsidR="00BB55D6" w:rsidRDefault="00BB55D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123</w:t>
      </w:r>
    </w:p>
    <w:p w:rsidR="00BB55D6" w:rsidRDefault="00BB55D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124</w:t>
      </w:r>
    </w:p>
    <w:p w:rsidR="00BB55D6" w:rsidRDefault="00BB55D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124</w:t>
      </w:r>
    </w:p>
    <w:p w:rsidR="00BB55D6" w:rsidRDefault="00BB55D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125</w:t>
      </w:r>
    </w:p>
    <w:p w:rsidR="00BB55D6" w:rsidRDefault="00BB55D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125</w:t>
      </w:r>
    </w:p>
    <w:p w:rsidR="00BB55D6" w:rsidRDefault="00BB55D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126</w:t>
      </w:r>
    </w:p>
    <w:p w:rsidR="00BB55D6" w:rsidRDefault="00BB55D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126</w:t>
      </w:r>
    </w:p>
    <w:p w:rsidR="00BB55D6" w:rsidRDefault="00BB55D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127</w:t>
      </w:r>
    </w:p>
    <w:p w:rsidR="00BB55D6" w:rsidRDefault="00BB55D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127</w:t>
      </w:r>
    </w:p>
    <w:p w:rsidR="00BB55D6" w:rsidRDefault="00BB55D6">
      <w:pPr>
        <w:pStyle w:val="TOC4"/>
        <w:rPr>
          <w:rFonts w:asciiTheme="minorHAnsi" w:eastAsiaTheme="minorEastAsia" w:hAnsiTheme="minorHAnsi" w:cstheme="minorBidi"/>
          <w:sz w:val="22"/>
          <w:szCs w:val="22"/>
        </w:rPr>
      </w:pPr>
      <w:r w:rsidRPr="00BB55D6">
        <w:t>4.3.2.1</w:t>
      </w:r>
      <w:r w:rsidRPr="00BB55D6">
        <w:rPr>
          <w:rFonts w:asciiTheme="minorHAnsi" w:hAnsiTheme="minorHAnsi" w:cstheme="minorBidi"/>
          <w:sz w:val="22"/>
          <w:szCs w:val="22"/>
        </w:rPr>
        <w:tab/>
      </w:r>
      <w:r w:rsidRPr="00890E30">
        <w:rPr>
          <w:rFonts w:eastAsia="?? ??"/>
        </w:rPr>
        <w:t>Requirements</w:t>
      </w:r>
      <w:r>
        <w:tab/>
        <w:t>127</w:t>
      </w:r>
    </w:p>
    <w:p w:rsidR="00BB55D6" w:rsidRDefault="00BB55D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127</w:t>
      </w:r>
    </w:p>
    <w:p w:rsidR="00BB55D6" w:rsidRDefault="00BB55D6">
      <w:pPr>
        <w:pStyle w:val="TOC4"/>
        <w:rPr>
          <w:rFonts w:asciiTheme="minorHAnsi" w:eastAsiaTheme="minorEastAsia" w:hAnsiTheme="minorHAnsi" w:cstheme="minorBidi"/>
          <w:sz w:val="22"/>
          <w:szCs w:val="22"/>
        </w:rPr>
      </w:pPr>
      <w:r w:rsidRPr="00BB55D6">
        <w:t>4.3.3.1</w:t>
      </w:r>
      <w:r w:rsidRPr="00BB55D6">
        <w:rPr>
          <w:rFonts w:asciiTheme="minorHAnsi" w:hAnsiTheme="minorHAnsi" w:cstheme="minorBidi"/>
          <w:sz w:val="22"/>
          <w:szCs w:val="22"/>
        </w:rPr>
        <w:tab/>
      </w:r>
      <w:r>
        <w:t>Requirements</w:t>
      </w:r>
      <w:r>
        <w:tab/>
        <w:t>127</w:t>
      </w:r>
    </w:p>
    <w:p w:rsidR="00BB55D6" w:rsidRDefault="00BB55D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127</w:t>
      </w:r>
    </w:p>
    <w:p w:rsidR="00BB55D6" w:rsidRDefault="00BB55D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127</w:t>
      </w:r>
    </w:p>
    <w:p w:rsidR="00BB55D6" w:rsidRDefault="00BB55D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128</w:t>
      </w:r>
    </w:p>
    <w:p w:rsidR="00BB55D6" w:rsidRDefault="00BB55D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890E30">
        <w:rPr>
          <w:i/>
        </w:rPr>
        <w:t>timeSinceFailure</w:t>
      </w:r>
      <w:r>
        <w:tab/>
        <w:t>128</w:t>
      </w:r>
    </w:p>
    <w:p w:rsidR="00BB55D6" w:rsidRDefault="00BB55D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128</w:t>
      </w:r>
    </w:p>
    <w:p w:rsidR="00BB55D6" w:rsidRDefault="00BB55D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128</w:t>
      </w:r>
    </w:p>
    <w:p w:rsidR="00BB55D6" w:rsidRDefault="00BB55D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128</w:t>
      </w:r>
    </w:p>
    <w:p w:rsidR="00BB55D6" w:rsidRDefault="00BB55D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128</w:t>
      </w:r>
    </w:p>
    <w:p w:rsidR="00BB55D6" w:rsidRDefault="00BB55D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129</w:t>
      </w:r>
    </w:p>
    <w:p w:rsidR="00BB55D6" w:rsidRDefault="00BB55D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129</w:t>
      </w:r>
    </w:p>
    <w:p w:rsidR="00BB55D6" w:rsidRDefault="00BB55D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129</w:t>
      </w:r>
    </w:p>
    <w:p w:rsidR="00BB55D6" w:rsidRDefault="00BB55D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129</w:t>
      </w:r>
    </w:p>
    <w:p w:rsidR="00BB55D6" w:rsidRDefault="00BB55D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129</w:t>
      </w:r>
    </w:p>
    <w:p w:rsidR="00BB55D6" w:rsidRDefault="00BB55D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129</w:t>
      </w:r>
    </w:p>
    <w:p w:rsidR="00BB55D6" w:rsidRDefault="00BB55D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129</w:t>
      </w:r>
    </w:p>
    <w:p w:rsidR="00BB55D6" w:rsidRDefault="00BB55D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130</w:t>
      </w:r>
    </w:p>
    <w:p w:rsidR="00BB55D6" w:rsidRDefault="00BB55D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130</w:t>
      </w:r>
    </w:p>
    <w:p w:rsidR="00BB55D6" w:rsidRDefault="00BB55D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130</w:t>
      </w:r>
    </w:p>
    <w:p w:rsidR="00BB55D6" w:rsidRDefault="00BB55D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130</w:t>
      </w:r>
    </w:p>
    <w:p w:rsidR="00BB55D6" w:rsidRDefault="00BB55D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131</w:t>
      </w:r>
    </w:p>
    <w:p w:rsidR="00BB55D6" w:rsidRDefault="00BB55D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131</w:t>
      </w:r>
    </w:p>
    <w:p w:rsidR="00BB55D6" w:rsidRDefault="00BB55D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132</w:t>
      </w:r>
    </w:p>
    <w:p w:rsidR="00BB55D6" w:rsidRDefault="00BB55D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rsidR="00BB55D6" w:rsidRDefault="00BB55D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134</w:t>
      </w:r>
    </w:p>
    <w:p w:rsidR="00BB55D6" w:rsidRDefault="00BB55D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135</w:t>
      </w:r>
    </w:p>
    <w:p w:rsidR="00BB55D6" w:rsidRDefault="00BB55D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137</w:t>
      </w:r>
    </w:p>
    <w:p w:rsidR="00BB55D6" w:rsidRDefault="00BB55D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138</w:t>
      </w:r>
    </w:p>
    <w:p w:rsidR="00BB55D6" w:rsidRDefault="00BB55D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139</w:t>
      </w:r>
    </w:p>
    <w:p w:rsidR="00BB55D6" w:rsidRDefault="00BB55D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rsidR="00BB55D6" w:rsidRDefault="00BB55D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rsidR="00BB55D6" w:rsidRDefault="00BB55D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140</w:t>
      </w:r>
    </w:p>
    <w:p w:rsidR="00BB55D6" w:rsidRDefault="00BB55D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140</w:t>
      </w:r>
    </w:p>
    <w:p w:rsidR="00BB55D6" w:rsidRDefault="00BB55D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140</w:t>
      </w:r>
    </w:p>
    <w:p w:rsidR="00BB55D6" w:rsidRDefault="00BB55D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140</w:t>
      </w:r>
    </w:p>
    <w:p w:rsidR="00BB55D6" w:rsidRDefault="00BB55D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4.7.2.1.1</w:t>
      </w:r>
      <w:r w:rsidRPr="00BB55D6">
        <w:rPr>
          <w:rFonts w:asciiTheme="minorHAnsi" w:eastAsiaTheme="minorEastAsia" w:hAnsiTheme="minorHAnsi"/>
          <w:sz w:val="22"/>
          <w:szCs w:val="22"/>
        </w:rPr>
        <w:tab/>
      </w:r>
      <w:r w:rsidRPr="00890E30">
        <w:rPr>
          <w:rFonts w:cs="Arial"/>
        </w:rPr>
        <w:t>Measurement and evaluation of serving cell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4.7.2.1.2</w:t>
      </w:r>
      <w:r w:rsidRPr="00BB55D6">
        <w:rPr>
          <w:rFonts w:asciiTheme="minorHAnsi" w:eastAsiaTheme="minorEastAsia" w:hAnsiTheme="minorHAnsi"/>
          <w:sz w:val="22"/>
          <w:szCs w:val="22"/>
        </w:rPr>
        <w:tab/>
      </w:r>
      <w:r w:rsidRPr="00890E30">
        <w:rPr>
          <w:rFonts w:cs="Arial"/>
        </w:rPr>
        <w:t>Measurements of intra-frequency cells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4.7.2.1.3</w:t>
      </w:r>
      <w:r w:rsidRPr="00BB55D6">
        <w:rPr>
          <w:rFonts w:asciiTheme="minorHAnsi" w:eastAsiaTheme="minorEastAsia" w:hAnsiTheme="minorHAnsi"/>
          <w:sz w:val="22"/>
          <w:szCs w:val="22"/>
        </w:rPr>
        <w:tab/>
      </w:r>
      <w:r w:rsidRPr="00890E30">
        <w:rPr>
          <w:rFonts w:cs="Arial"/>
        </w:rPr>
        <w:t>Measurements of inter-frequency cells for UE category M1 in normal coverage</w:t>
      </w:r>
      <w:r>
        <w:tab/>
        <w:t>142</w:t>
      </w:r>
    </w:p>
    <w:p w:rsidR="00BB55D6" w:rsidRDefault="00BB55D6">
      <w:pPr>
        <w:pStyle w:val="TOC5"/>
        <w:rPr>
          <w:rFonts w:asciiTheme="minorHAnsi" w:eastAsiaTheme="minorEastAsia" w:hAnsiTheme="minorHAnsi" w:cstheme="minorBidi"/>
          <w:sz w:val="22"/>
          <w:szCs w:val="22"/>
        </w:rPr>
      </w:pPr>
      <w:r w:rsidRPr="00BB55D6">
        <w:t>4.7.2.1.4</w:t>
      </w:r>
      <w:r w:rsidRPr="00BB55D6">
        <w:rPr>
          <w:rFonts w:asciiTheme="minorHAnsi" w:eastAsiaTheme="minorEastAsia" w:hAnsiTheme="minorHAnsi"/>
          <w:sz w:val="22"/>
          <w:szCs w:val="22"/>
        </w:rPr>
        <w:tab/>
      </w:r>
      <w:r w:rsidRPr="00890E30">
        <w:rPr>
          <w:rFonts w:cs="Arial"/>
        </w:rPr>
        <w:t>Maximum allowed layers for multiple monitoring for UE category M1 in normal coverage</w:t>
      </w:r>
      <w:r>
        <w:tab/>
        <w:t>144</w:t>
      </w:r>
    </w:p>
    <w:p w:rsidR="00BB55D6" w:rsidRDefault="00BB55D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144</w:t>
      </w:r>
    </w:p>
    <w:p w:rsidR="00BB55D6" w:rsidRDefault="00BB55D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4.7.2.2.1</w:t>
      </w:r>
      <w:r w:rsidRPr="00BB55D6">
        <w:rPr>
          <w:rFonts w:asciiTheme="minorHAnsi" w:eastAsiaTheme="minorEastAsia" w:hAnsiTheme="minorHAnsi"/>
          <w:sz w:val="22"/>
          <w:szCs w:val="22"/>
        </w:rPr>
        <w:tab/>
      </w:r>
      <w:r w:rsidRPr="00890E30">
        <w:rPr>
          <w:rFonts w:cs="Arial"/>
        </w:rPr>
        <w:t>Measurement and evaluation of serving cell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4.7.2.2.2</w:t>
      </w:r>
      <w:r w:rsidRPr="00BB55D6">
        <w:rPr>
          <w:rFonts w:asciiTheme="minorHAnsi" w:eastAsiaTheme="minorEastAsia" w:hAnsiTheme="minorHAnsi"/>
          <w:sz w:val="22"/>
          <w:szCs w:val="22"/>
        </w:rPr>
        <w:tab/>
      </w:r>
      <w:r w:rsidRPr="00890E30">
        <w:rPr>
          <w:rFonts w:cs="Arial"/>
        </w:rPr>
        <w:t>Measurements of intra-frequency cells for UE category M1 in enhanced coverage</w:t>
      </w:r>
      <w:r>
        <w:tab/>
        <w:t>145</w:t>
      </w:r>
    </w:p>
    <w:p w:rsidR="00BB55D6" w:rsidRDefault="00BB55D6">
      <w:pPr>
        <w:pStyle w:val="TOC5"/>
        <w:rPr>
          <w:rFonts w:asciiTheme="minorHAnsi" w:eastAsiaTheme="minorEastAsia" w:hAnsiTheme="minorHAnsi" w:cstheme="minorBidi"/>
          <w:sz w:val="22"/>
          <w:szCs w:val="22"/>
        </w:rPr>
      </w:pPr>
      <w:r w:rsidRPr="00BB55D6">
        <w:t>4.7.2.2.3</w:t>
      </w:r>
      <w:r w:rsidRPr="00BB55D6">
        <w:rPr>
          <w:rFonts w:asciiTheme="minorHAnsi" w:eastAsiaTheme="minorEastAsia" w:hAnsiTheme="minorHAnsi"/>
          <w:sz w:val="22"/>
          <w:szCs w:val="22"/>
        </w:rPr>
        <w:tab/>
      </w:r>
      <w:r w:rsidRPr="00890E30">
        <w:rPr>
          <w:rFonts w:cs="Arial"/>
        </w:rPr>
        <w:t>Measurements of inter-frequency cells for UE category M1 in enhanced coverage</w:t>
      </w:r>
      <w:r>
        <w:tab/>
        <w:t>147</w:t>
      </w:r>
    </w:p>
    <w:p w:rsidR="00BB55D6" w:rsidRDefault="00BB55D6">
      <w:pPr>
        <w:pStyle w:val="TOC5"/>
        <w:rPr>
          <w:rFonts w:asciiTheme="minorHAnsi" w:eastAsiaTheme="minorEastAsia" w:hAnsiTheme="minorHAnsi" w:cstheme="minorBidi"/>
          <w:sz w:val="22"/>
          <w:szCs w:val="22"/>
        </w:rPr>
      </w:pPr>
      <w:r w:rsidRPr="00BB55D6">
        <w:t>4.7.2.2.4</w:t>
      </w:r>
      <w:r w:rsidRPr="00BB55D6">
        <w:rPr>
          <w:rFonts w:asciiTheme="minorHAnsi" w:eastAsiaTheme="minorEastAsia" w:hAnsiTheme="minorHAnsi"/>
          <w:sz w:val="22"/>
          <w:szCs w:val="22"/>
        </w:rPr>
        <w:tab/>
      </w:r>
      <w:r w:rsidRPr="00890E30">
        <w:rPr>
          <w:rFonts w:cs="Arial"/>
        </w:rPr>
        <w:t>Maximum allowed layers for multiple monitoring for UE category M1 in enhanced coverage</w:t>
      </w:r>
      <w:r>
        <w:tab/>
        <w:t>148</w:t>
      </w:r>
    </w:p>
    <w:p w:rsidR="00BB55D6" w:rsidRDefault="00BB55D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149</w:t>
      </w:r>
    </w:p>
    <w:p w:rsidR="00BB55D6" w:rsidRDefault="00BB55D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149</w:t>
      </w:r>
    </w:p>
    <w:p w:rsidR="00BB55D6" w:rsidRDefault="00BB55D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149</w:t>
      </w:r>
    </w:p>
    <w:p w:rsidR="00BB55D6" w:rsidRDefault="00BB55D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149</w:t>
      </w:r>
    </w:p>
    <w:p w:rsidR="00BB55D6" w:rsidRDefault="00BB55D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151</w:t>
      </w:r>
    </w:p>
    <w:p w:rsidR="00BB55D6" w:rsidRDefault="00BB55D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151</w:t>
      </w:r>
    </w:p>
    <w:p w:rsidR="00BB55D6" w:rsidRDefault="00BB55D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153</w:t>
      </w:r>
    </w:p>
    <w:p w:rsidR="00BB55D6" w:rsidRDefault="00BB55D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153</w:t>
      </w:r>
    </w:p>
    <w:p w:rsidR="00BB55D6" w:rsidRDefault="00BB55D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154</w:t>
      </w:r>
    </w:p>
    <w:p w:rsidR="00BB55D6" w:rsidRDefault="00BB55D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155</w:t>
      </w:r>
    </w:p>
    <w:p w:rsidR="00BB55D6" w:rsidRDefault="00BB55D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156</w:t>
      </w:r>
    </w:p>
    <w:p w:rsidR="00BB55D6" w:rsidRDefault="00BB55D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BB55D6" w:rsidRDefault="00BB55D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158</w:t>
      </w:r>
    </w:p>
    <w:p w:rsidR="00BB55D6" w:rsidRDefault="00BB55D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158</w:t>
      </w:r>
    </w:p>
    <w:p w:rsidR="00BB55D6" w:rsidRDefault="00BB55D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159</w:t>
      </w:r>
    </w:p>
    <w:p w:rsidR="00BB55D6" w:rsidRDefault="00BB55D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rsidR="00BB55D6" w:rsidRDefault="00BB55D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160</w:t>
      </w:r>
    </w:p>
    <w:p w:rsidR="00BB55D6" w:rsidRDefault="00BB55D6">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161</w:t>
      </w:r>
    </w:p>
    <w:p w:rsidR="00BB55D6" w:rsidRDefault="00BB55D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162</w:t>
      </w:r>
    </w:p>
    <w:p w:rsidR="00BB55D6" w:rsidRDefault="00BB55D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163</w:t>
      </w:r>
    </w:p>
    <w:p w:rsidR="00BB55D6" w:rsidRDefault="00BB55D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163</w:t>
      </w:r>
    </w:p>
    <w:p w:rsidR="00BB55D6" w:rsidRDefault="00BB55D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163</w:t>
      </w:r>
    </w:p>
    <w:p w:rsidR="00BB55D6" w:rsidRDefault="00BB55D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163</w:t>
      </w:r>
    </w:p>
    <w:p w:rsidR="00BB55D6" w:rsidRDefault="00BB55D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163</w:t>
      </w:r>
    </w:p>
    <w:p w:rsidR="00BB55D6" w:rsidRDefault="00BB55D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164</w:t>
      </w:r>
    </w:p>
    <w:p w:rsidR="00BB55D6" w:rsidRDefault="00BB55D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164</w:t>
      </w:r>
    </w:p>
    <w:p w:rsidR="00BB55D6" w:rsidRDefault="00BB55D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164</w:t>
      </w:r>
    </w:p>
    <w:p w:rsidR="00BB55D6" w:rsidRDefault="00BB55D6">
      <w:pPr>
        <w:pStyle w:val="TOC3"/>
        <w:rPr>
          <w:rFonts w:asciiTheme="minorHAnsi" w:eastAsiaTheme="minorEastAsia" w:hAnsiTheme="minorHAnsi" w:cstheme="minorBidi"/>
          <w:sz w:val="22"/>
          <w:szCs w:val="22"/>
        </w:rPr>
      </w:pPr>
      <w:r w:rsidRPr="00BB55D6">
        <w:t>4A.1.1</w:t>
      </w:r>
      <w:r w:rsidRPr="00BB55D6">
        <w:rPr>
          <w:rFonts w:asciiTheme="minorHAnsi" w:eastAsiaTheme="minorEastAsia" w:hAnsiTheme="minorHAnsi" w:cstheme="minorBidi"/>
          <w:sz w:val="22"/>
          <w:szCs w:val="22"/>
        </w:rPr>
        <w:tab/>
      </w:r>
      <w:r w:rsidRPr="00890E30">
        <w:rPr>
          <w:lang w:val="en-US"/>
        </w:rPr>
        <w:t>Introduction</w:t>
      </w:r>
      <w:r>
        <w:tab/>
        <w:t>164</w:t>
      </w:r>
    </w:p>
    <w:p w:rsidR="00BB55D6" w:rsidRDefault="00BB55D6">
      <w:pPr>
        <w:pStyle w:val="TOC3"/>
        <w:rPr>
          <w:rFonts w:asciiTheme="minorHAnsi" w:eastAsiaTheme="minorEastAsia" w:hAnsiTheme="minorHAnsi" w:cstheme="minorBidi"/>
          <w:sz w:val="22"/>
          <w:szCs w:val="22"/>
        </w:rPr>
      </w:pPr>
      <w:r w:rsidRPr="00BB55D6">
        <w:t>4A.1.2</w:t>
      </w:r>
      <w:r w:rsidRPr="00BB55D6">
        <w:rPr>
          <w:rFonts w:asciiTheme="minorHAnsi" w:eastAsiaTheme="minorEastAsia" w:hAnsiTheme="minorHAnsi" w:cstheme="minorBidi"/>
          <w:sz w:val="22"/>
          <w:szCs w:val="22"/>
        </w:rPr>
        <w:tab/>
      </w:r>
      <w:r w:rsidRPr="00890E30">
        <w:rPr>
          <w:lang w:val="en-US"/>
        </w:rPr>
        <w:t>Requirements</w:t>
      </w:r>
      <w:r>
        <w:tab/>
        <w:t>164</w:t>
      </w:r>
    </w:p>
    <w:p w:rsidR="00BB55D6" w:rsidRDefault="00BB55D6">
      <w:pPr>
        <w:pStyle w:val="TOC4"/>
        <w:rPr>
          <w:rFonts w:asciiTheme="minorHAnsi" w:eastAsiaTheme="minorEastAsia" w:hAnsiTheme="minorHAnsi" w:cstheme="minorBidi"/>
          <w:sz w:val="22"/>
          <w:szCs w:val="22"/>
        </w:rPr>
      </w:pPr>
      <w:r w:rsidRPr="00BB55D6">
        <w:t>4A.1.2.1</w:t>
      </w:r>
      <w:r w:rsidRPr="00BB55D6">
        <w:rPr>
          <w:rFonts w:asciiTheme="minorHAnsi" w:eastAsiaTheme="minorEastAsia" w:hAnsiTheme="minorHAnsi" w:cstheme="minorBidi"/>
          <w:sz w:val="22"/>
          <w:szCs w:val="22"/>
        </w:rPr>
        <w:tab/>
      </w:r>
      <w:r w:rsidRPr="00890E30">
        <w:rPr>
          <w:lang w:val="en-US" w:eastAsia="zh-CN"/>
        </w:rPr>
        <w:t>UE measurement capability</w:t>
      </w:r>
      <w:r>
        <w:tab/>
        <w:t>164</w:t>
      </w:r>
    </w:p>
    <w:p w:rsidR="00BB55D6" w:rsidRDefault="00BB55D6">
      <w:pPr>
        <w:pStyle w:val="TOC4"/>
        <w:rPr>
          <w:rFonts w:asciiTheme="minorHAnsi" w:eastAsiaTheme="minorEastAsia" w:hAnsiTheme="minorHAnsi" w:cstheme="minorBidi"/>
          <w:sz w:val="22"/>
          <w:szCs w:val="22"/>
        </w:rPr>
      </w:pPr>
      <w:r w:rsidRPr="00BB55D6">
        <w:t>4A.1.2.2</w:t>
      </w:r>
      <w:r w:rsidRPr="00BB55D6">
        <w:rPr>
          <w:rFonts w:asciiTheme="minorHAnsi" w:eastAsiaTheme="minorEastAsia" w:hAnsiTheme="minorHAnsi" w:cstheme="minorBidi"/>
          <w:sz w:val="22"/>
          <w:szCs w:val="22"/>
        </w:rPr>
        <w:tab/>
      </w:r>
      <w:r w:rsidRPr="00890E30">
        <w:rPr>
          <w:lang w:val="en-US" w:eastAsia="zh-CN"/>
        </w:rPr>
        <w:t>Measurement and evaluation of serving cell</w:t>
      </w:r>
      <w:r>
        <w:tab/>
        <w:t>164</w:t>
      </w:r>
    </w:p>
    <w:p w:rsidR="00BB55D6" w:rsidRDefault="00BB55D6">
      <w:pPr>
        <w:pStyle w:val="TOC4"/>
        <w:rPr>
          <w:rFonts w:asciiTheme="minorHAnsi" w:eastAsiaTheme="minorEastAsia" w:hAnsiTheme="minorHAnsi" w:cstheme="minorBidi"/>
          <w:sz w:val="22"/>
          <w:szCs w:val="22"/>
        </w:rPr>
      </w:pPr>
      <w:r w:rsidRPr="00BB55D6">
        <w:t>4A.1.2.3</w:t>
      </w:r>
      <w:r w:rsidRPr="00BB55D6">
        <w:rPr>
          <w:rFonts w:asciiTheme="minorHAnsi" w:eastAsiaTheme="minorEastAsia" w:hAnsiTheme="minorHAnsi" w:cstheme="minorBidi"/>
          <w:sz w:val="22"/>
          <w:szCs w:val="22"/>
        </w:rPr>
        <w:tab/>
      </w:r>
      <w:r w:rsidRPr="00890E30">
        <w:rPr>
          <w:lang w:val="en-US" w:eastAsia="zh-CN"/>
        </w:rPr>
        <w:t>Measurements of intra-frequency E-UTRAN cells</w:t>
      </w:r>
      <w:r>
        <w:tab/>
        <w:t>164</w:t>
      </w:r>
    </w:p>
    <w:p w:rsidR="00BB55D6" w:rsidRDefault="00BB55D6">
      <w:pPr>
        <w:pStyle w:val="TOC4"/>
        <w:rPr>
          <w:rFonts w:asciiTheme="minorHAnsi" w:eastAsiaTheme="minorEastAsia" w:hAnsiTheme="minorHAnsi" w:cstheme="minorBidi"/>
          <w:sz w:val="22"/>
          <w:szCs w:val="22"/>
        </w:rPr>
      </w:pPr>
      <w:r w:rsidRPr="00BB55D6">
        <w:t>4A.1.2.4</w:t>
      </w:r>
      <w:r w:rsidRPr="00BB55D6">
        <w:rPr>
          <w:rFonts w:asciiTheme="minorHAnsi" w:eastAsiaTheme="minorEastAsia" w:hAnsiTheme="minorHAnsi" w:cstheme="minorBidi"/>
          <w:sz w:val="22"/>
          <w:szCs w:val="22"/>
        </w:rPr>
        <w:tab/>
      </w:r>
      <w:r w:rsidRPr="00890E30">
        <w:rPr>
          <w:lang w:val="en-US" w:eastAsia="zh-CN"/>
        </w:rPr>
        <w:t>Measurements of inter-frequency E-UTRAN cells</w:t>
      </w:r>
      <w:r>
        <w:tab/>
        <w:t>164</w:t>
      </w:r>
    </w:p>
    <w:p w:rsidR="00BB55D6" w:rsidRDefault="00BB55D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165</w:t>
      </w:r>
    </w:p>
    <w:p w:rsidR="00BB55D6" w:rsidRDefault="00BB55D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165</w:t>
      </w:r>
    </w:p>
    <w:p w:rsidR="00BB55D6" w:rsidRDefault="00BB55D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165</w:t>
      </w:r>
    </w:p>
    <w:p w:rsidR="00BB55D6" w:rsidRDefault="00BB55D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165</w:t>
      </w:r>
    </w:p>
    <w:p w:rsidR="00BB55D6" w:rsidRDefault="00BB55D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165</w:t>
      </w:r>
    </w:p>
    <w:p w:rsidR="00BB55D6" w:rsidRDefault="00BB55D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165</w:t>
      </w:r>
    </w:p>
    <w:p w:rsidR="00BB55D6" w:rsidRDefault="00BB55D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165</w:t>
      </w:r>
    </w:p>
    <w:p w:rsidR="00BB55D6" w:rsidRDefault="00BB55D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165</w:t>
      </w:r>
    </w:p>
    <w:p w:rsidR="00BB55D6" w:rsidRDefault="00BB55D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165</w:t>
      </w:r>
    </w:p>
    <w:p w:rsidR="00BB55D6" w:rsidRDefault="00BB55D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166</w:t>
      </w:r>
    </w:p>
    <w:p w:rsidR="00BB55D6" w:rsidRDefault="00BB55D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167</w:t>
      </w:r>
    </w:p>
    <w:p w:rsidR="00BB55D6" w:rsidRDefault="00BB55D6">
      <w:pPr>
        <w:pStyle w:val="TOC5"/>
        <w:rPr>
          <w:rFonts w:asciiTheme="minorHAnsi" w:eastAsiaTheme="minorEastAsia" w:hAnsiTheme="minorHAnsi" w:cstheme="minorBidi"/>
          <w:sz w:val="22"/>
          <w:szCs w:val="22"/>
        </w:rPr>
      </w:pPr>
      <w:r w:rsidRPr="00BB55D6">
        <w:t>5.2.2.2.1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5.2.2.2.2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5.2.2.3</w:t>
      </w:r>
      <w:r w:rsidRPr="00BB55D6">
        <w:rPr>
          <w:rFonts w:asciiTheme="minorHAnsi" w:eastAsiaTheme="minorEastAsia" w:hAnsiTheme="minorHAnsi" w:cstheme="minorBidi"/>
          <w:sz w:val="22"/>
          <w:szCs w:val="22"/>
        </w:rPr>
        <w:tab/>
      </w:r>
      <w:r w:rsidRPr="00890E30">
        <w:rPr>
          <w:lang w:val="sv-SE"/>
        </w:rPr>
        <w:t>E-UTRAN TDD – FDD</w:t>
      </w:r>
      <w:r>
        <w:tab/>
        <w:t>167</w:t>
      </w:r>
    </w:p>
    <w:p w:rsidR="00BB55D6" w:rsidRDefault="00BB55D6">
      <w:pPr>
        <w:pStyle w:val="TOC5"/>
        <w:rPr>
          <w:rFonts w:asciiTheme="minorHAnsi" w:eastAsiaTheme="minorEastAsia" w:hAnsiTheme="minorHAnsi" w:cstheme="minorBidi"/>
          <w:sz w:val="22"/>
          <w:szCs w:val="22"/>
        </w:rPr>
      </w:pPr>
      <w:r w:rsidRPr="00BB55D6">
        <w:t>5.2.2.3.1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5.2.2.3.2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5.2.2.4</w:t>
      </w:r>
      <w:r w:rsidRPr="00BB55D6">
        <w:rPr>
          <w:rFonts w:asciiTheme="minorHAnsi" w:eastAsiaTheme="minorEastAsia" w:hAnsiTheme="minorHAnsi" w:cstheme="minorBidi"/>
          <w:sz w:val="22"/>
          <w:szCs w:val="22"/>
        </w:rPr>
        <w:tab/>
      </w:r>
      <w:r w:rsidRPr="00890E30">
        <w:rPr>
          <w:lang w:val="sv-SE"/>
        </w:rPr>
        <w:t>E-UTRAN TDD – TDD</w:t>
      </w:r>
      <w:r>
        <w:tab/>
        <w:t>167</w:t>
      </w:r>
    </w:p>
    <w:p w:rsidR="00BB55D6" w:rsidRDefault="00BB55D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167</w:t>
      </w:r>
    </w:p>
    <w:p w:rsidR="00BB55D6" w:rsidRDefault="00BB55D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168</w:t>
      </w:r>
    </w:p>
    <w:p w:rsidR="00BB55D6" w:rsidRDefault="00BB55D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169</w:t>
      </w:r>
    </w:p>
    <w:p w:rsidR="00BB55D6" w:rsidRDefault="00BB55D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169</w:t>
      </w:r>
    </w:p>
    <w:p w:rsidR="00BB55D6" w:rsidRDefault="00BB55D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170</w:t>
      </w:r>
    </w:p>
    <w:p w:rsidR="00BB55D6" w:rsidRDefault="00BB55D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171</w:t>
      </w:r>
    </w:p>
    <w:p w:rsidR="00BB55D6" w:rsidRDefault="00BB55D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171</w:t>
      </w:r>
    </w:p>
    <w:p w:rsidR="00BB55D6" w:rsidRDefault="00BB55D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171</w:t>
      </w:r>
    </w:p>
    <w:p w:rsidR="00BB55D6" w:rsidRDefault="00BB55D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171</w:t>
      </w:r>
    </w:p>
    <w:p w:rsidR="00BB55D6" w:rsidRDefault="00BB55D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171</w:t>
      </w:r>
    </w:p>
    <w:p w:rsidR="00BB55D6" w:rsidRDefault="00BB55D6">
      <w:pPr>
        <w:pStyle w:val="TOC3"/>
        <w:rPr>
          <w:rFonts w:asciiTheme="minorHAnsi" w:eastAsiaTheme="minorEastAsia" w:hAnsiTheme="minorHAnsi" w:cstheme="minorBidi"/>
          <w:sz w:val="22"/>
          <w:szCs w:val="22"/>
        </w:rPr>
      </w:pPr>
      <w:r w:rsidRPr="00BB55D6">
        <w:t>5.3.2</w:t>
      </w:r>
      <w:r w:rsidRPr="00BB55D6">
        <w:rPr>
          <w:rFonts w:asciiTheme="minorHAnsi" w:eastAsiaTheme="minorEastAsia" w:hAnsiTheme="minorHAnsi" w:cstheme="minorBidi"/>
          <w:sz w:val="22"/>
          <w:szCs w:val="22"/>
        </w:rPr>
        <w:tab/>
      </w:r>
      <w:r w:rsidRPr="00890E30">
        <w:rPr>
          <w:lang w:val="sv-SE"/>
        </w:rPr>
        <w:t>E-UTRAN - UTRAN TDD Handover</w:t>
      </w:r>
      <w:r>
        <w:tab/>
        <w:t>172</w:t>
      </w:r>
    </w:p>
    <w:p w:rsidR="00BB55D6" w:rsidRDefault="00BB55D6">
      <w:pPr>
        <w:pStyle w:val="TOC4"/>
        <w:rPr>
          <w:rFonts w:asciiTheme="minorHAnsi" w:eastAsiaTheme="minorEastAsia" w:hAnsiTheme="minorHAnsi" w:cstheme="minorBidi"/>
          <w:sz w:val="22"/>
          <w:szCs w:val="22"/>
        </w:rPr>
      </w:pPr>
      <w:r w:rsidRPr="00BB55D6">
        <w:t>5.3.2.1</w:t>
      </w:r>
      <w:r w:rsidRPr="00BB55D6">
        <w:rPr>
          <w:rFonts w:asciiTheme="minorHAnsi" w:eastAsiaTheme="minorEastAsia" w:hAnsiTheme="minorHAnsi" w:cstheme="minorBidi"/>
          <w:sz w:val="22"/>
          <w:szCs w:val="22"/>
        </w:rPr>
        <w:tab/>
      </w:r>
      <w:r w:rsidRPr="00890E30">
        <w:rPr>
          <w:lang w:val="sv-SE"/>
        </w:rPr>
        <w:t>Introduction</w:t>
      </w:r>
      <w:r>
        <w:tab/>
        <w:t>172</w:t>
      </w:r>
    </w:p>
    <w:p w:rsidR="00BB55D6" w:rsidRDefault="00BB55D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172</w:t>
      </w:r>
    </w:p>
    <w:p w:rsidR="00BB55D6" w:rsidRDefault="00BB55D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172</w:t>
      </w:r>
    </w:p>
    <w:p w:rsidR="00BB55D6" w:rsidRDefault="00BB55D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172</w:t>
      </w:r>
    </w:p>
    <w:p w:rsidR="00BB55D6" w:rsidRDefault="00BB55D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173</w:t>
      </w:r>
    </w:p>
    <w:p w:rsidR="00BB55D6" w:rsidRDefault="00BB55D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173</w:t>
      </w:r>
    </w:p>
    <w:p w:rsidR="00BB55D6" w:rsidRDefault="00BB55D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173</w:t>
      </w:r>
    </w:p>
    <w:p w:rsidR="00BB55D6" w:rsidRDefault="00BB55D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173</w:t>
      </w:r>
    </w:p>
    <w:p w:rsidR="00BB55D6" w:rsidRDefault="00BB55D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173</w:t>
      </w:r>
    </w:p>
    <w:p w:rsidR="00BB55D6" w:rsidRDefault="00BB55D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174</w:t>
      </w:r>
    </w:p>
    <w:p w:rsidR="00BB55D6" w:rsidRDefault="00BB55D6">
      <w:pPr>
        <w:pStyle w:val="TOC4"/>
        <w:rPr>
          <w:rFonts w:asciiTheme="minorHAnsi" w:eastAsiaTheme="minorEastAsia" w:hAnsiTheme="minorHAnsi" w:cstheme="minorBidi"/>
          <w:sz w:val="22"/>
          <w:szCs w:val="22"/>
        </w:rPr>
      </w:pPr>
      <w:r w:rsidRPr="00BB55D6">
        <w:t>5.3.4.1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t>5.3.4.2</w:t>
      </w:r>
      <w:r w:rsidRPr="00BB55D6">
        <w:rPr>
          <w:rFonts w:asciiTheme="minorHAnsi" w:eastAsiaTheme="minorEastAsia" w:hAnsiTheme="minorHAnsi" w:cstheme="minorBidi"/>
          <w:sz w:val="22"/>
          <w:szCs w:val="22"/>
        </w:rPr>
        <w:tab/>
      </w:r>
      <w:r w:rsidRPr="00890E30">
        <w:rPr>
          <w:lang w:val="en-US" w:eastAsia="zh-CN"/>
        </w:rPr>
        <w:t>Handover delay</w:t>
      </w:r>
      <w:r>
        <w:tab/>
        <w:t>174</w:t>
      </w:r>
    </w:p>
    <w:p w:rsidR="00BB55D6" w:rsidRDefault="00BB55D6">
      <w:pPr>
        <w:pStyle w:val="TOC4"/>
        <w:rPr>
          <w:rFonts w:asciiTheme="minorHAnsi" w:eastAsiaTheme="minorEastAsia" w:hAnsiTheme="minorHAnsi" w:cstheme="minorBidi"/>
          <w:sz w:val="22"/>
          <w:szCs w:val="22"/>
        </w:rPr>
      </w:pPr>
      <w:r w:rsidRPr="00BB55D6">
        <w:t>5.3.4.3</w:t>
      </w:r>
      <w:r w:rsidRPr="00BB55D6">
        <w:rPr>
          <w:rFonts w:asciiTheme="minorHAnsi" w:eastAsiaTheme="minorEastAsia" w:hAnsiTheme="minorHAnsi" w:cstheme="minorBidi"/>
          <w:sz w:val="22"/>
          <w:szCs w:val="22"/>
        </w:rPr>
        <w:tab/>
      </w:r>
      <w:r w:rsidRPr="00890E30">
        <w:rPr>
          <w:lang w:val="en-US" w:eastAsia="zh-CN"/>
        </w:rPr>
        <w:t>Interruption time</w:t>
      </w:r>
      <w:r>
        <w:tab/>
        <w:t>174</w:t>
      </w:r>
    </w:p>
    <w:p w:rsidR="00BB55D6" w:rsidRDefault="00BB55D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174</w:t>
      </w:r>
    </w:p>
    <w:p w:rsidR="00BB55D6" w:rsidRDefault="00BB55D6">
      <w:pPr>
        <w:pStyle w:val="TOC4"/>
        <w:rPr>
          <w:rFonts w:asciiTheme="minorHAnsi" w:eastAsiaTheme="minorEastAsia" w:hAnsiTheme="minorHAnsi" w:cstheme="minorBidi"/>
          <w:sz w:val="22"/>
          <w:szCs w:val="22"/>
        </w:rPr>
      </w:pPr>
      <w:r w:rsidRPr="00BB55D6">
        <w:t>5.3.5.1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lastRenderedPageBreak/>
        <w:t>5.3.5.2</w:t>
      </w:r>
      <w:r w:rsidRPr="00BB55D6">
        <w:rPr>
          <w:rFonts w:asciiTheme="minorHAnsi" w:eastAsiaTheme="minorEastAsia" w:hAnsiTheme="minorHAnsi" w:cstheme="minorBidi"/>
          <w:sz w:val="22"/>
          <w:szCs w:val="22"/>
        </w:rPr>
        <w:tab/>
      </w:r>
      <w:r w:rsidRPr="00890E30">
        <w:rPr>
          <w:lang w:val="en-US" w:eastAsia="zh-CN"/>
        </w:rPr>
        <w:t>Handover delay</w:t>
      </w:r>
      <w:r>
        <w:tab/>
        <w:t>175</w:t>
      </w:r>
    </w:p>
    <w:p w:rsidR="00BB55D6" w:rsidRDefault="00BB55D6">
      <w:pPr>
        <w:pStyle w:val="TOC4"/>
        <w:rPr>
          <w:rFonts w:asciiTheme="minorHAnsi" w:eastAsiaTheme="minorEastAsia" w:hAnsiTheme="minorHAnsi" w:cstheme="minorBidi"/>
          <w:sz w:val="22"/>
          <w:szCs w:val="22"/>
        </w:rPr>
      </w:pPr>
      <w:r w:rsidRPr="00BB55D6">
        <w:t>5.3.5.3</w:t>
      </w:r>
      <w:r w:rsidRPr="00BB55D6">
        <w:rPr>
          <w:rFonts w:asciiTheme="minorHAnsi" w:eastAsiaTheme="minorEastAsia" w:hAnsiTheme="minorHAnsi" w:cstheme="minorBidi"/>
          <w:sz w:val="22"/>
          <w:szCs w:val="22"/>
        </w:rPr>
        <w:tab/>
      </w:r>
      <w:r w:rsidRPr="00890E30">
        <w:rPr>
          <w:lang w:val="en-US" w:eastAsia="zh-CN"/>
        </w:rPr>
        <w:t>Interruption time</w:t>
      </w:r>
      <w:r>
        <w:tab/>
        <w:t>175</w:t>
      </w:r>
    </w:p>
    <w:p w:rsidR="00BB55D6" w:rsidRDefault="00BB55D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175</w:t>
      </w:r>
    </w:p>
    <w:p w:rsidR="00BB55D6" w:rsidRDefault="00BB55D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175</w:t>
      </w:r>
    </w:p>
    <w:p w:rsidR="00BB55D6" w:rsidRDefault="00BB55D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175</w:t>
      </w:r>
    </w:p>
    <w:p w:rsidR="00BB55D6" w:rsidRDefault="00BB55D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175</w:t>
      </w:r>
    </w:p>
    <w:p w:rsidR="00BB55D6" w:rsidRDefault="00BB55D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175</w:t>
      </w:r>
    </w:p>
    <w:p w:rsidR="00BB55D6" w:rsidRDefault="00BB55D6">
      <w:pPr>
        <w:pStyle w:val="TOC3"/>
        <w:rPr>
          <w:rFonts w:asciiTheme="minorHAnsi" w:eastAsiaTheme="minorEastAsia" w:hAnsiTheme="minorHAnsi" w:cstheme="minorBidi"/>
          <w:sz w:val="22"/>
          <w:szCs w:val="22"/>
        </w:rPr>
      </w:pPr>
      <w:r w:rsidRPr="00BB55D6">
        <w:t>5.4.2</w:t>
      </w:r>
      <w:r w:rsidRPr="00BB55D6">
        <w:rPr>
          <w:rFonts w:asciiTheme="minorHAnsi" w:eastAsiaTheme="minorEastAsia" w:hAnsiTheme="minorHAnsi" w:cstheme="minorBidi"/>
          <w:sz w:val="22"/>
          <w:szCs w:val="22"/>
        </w:rPr>
        <w:tab/>
      </w:r>
      <w:r w:rsidRPr="00890E30">
        <w:rPr>
          <w:lang w:val="sv-SE"/>
        </w:rPr>
        <w:t>E-UTRAN – cdma2000 1X Handover</w:t>
      </w:r>
      <w:r>
        <w:tab/>
        <w:t>176</w:t>
      </w:r>
    </w:p>
    <w:p w:rsidR="00BB55D6" w:rsidRDefault="00BB55D6">
      <w:pPr>
        <w:pStyle w:val="TOC5"/>
        <w:rPr>
          <w:rFonts w:asciiTheme="minorHAnsi" w:eastAsiaTheme="minorEastAsia" w:hAnsiTheme="minorHAnsi" w:cstheme="minorBidi"/>
          <w:sz w:val="22"/>
          <w:szCs w:val="22"/>
        </w:rPr>
      </w:pPr>
      <w:r w:rsidRPr="00BB55D6">
        <w:t>5.4.2.1</w:t>
      </w:r>
      <w:r w:rsidRPr="00BB55D6">
        <w:rPr>
          <w:rFonts w:asciiTheme="minorHAnsi" w:eastAsiaTheme="minorEastAsia" w:hAnsiTheme="minorHAnsi" w:cstheme="minorBidi"/>
          <w:sz w:val="22"/>
          <w:szCs w:val="22"/>
        </w:rPr>
        <w:tab/>
      </w:r>
      <w:r w:rsidRPr="00890E30">
        <w:rPr>
          <w:lang w:val="sv-SE"/>
        </w:rPr>
        <w:t>Introduction</w:t>
      </w:r>
      <w:r>
        <w:tab/>
        <w:t>176</w:t>
      </w:r>
    </w:p>
    <w:p w:rsidR="00BB55D6" w:rsidRDefault="00BB55D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176</w:t>
      </w:r>
    </w:p>
    <w:p w:rsidR="00BB55D6" w:rsidRDefault="00BB55D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176</w:t>
      </w:r>
    </w:p>
    <w:p w:rsidR="00BB55D6" w:rsidRDefault="00BB55D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177</w:t>
      </w:r>
    </w:p>
    <w:p w:rsidR="00BB55D6" w:rsidRDefault="00BB55D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177</w:t>
      </w:r>
    </w:p>
    <w:p w:rsidR="00BB55D6" w:rsidRDefault="00BB55D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177</w:t>
      </w:r>
    </w:p>
    <w:p w:rsidR="00BB55D6" w:rsidRDefault="00BB55D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177</w:t>
      </w:r>
    </w:p>
    <w:p w:rsidR="00BB55D6" w:rsidRDefault="00BB55D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177</w:t>
      </w:r>
    </w:p>
    <w:p w:rsidR="00BB55D6" w:rsidRDefault="00BB55D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177</w:t>
      </w:r>
    </w:p>
    <w:p w:rsidR="00BB55D6" w:rsidRDefault="00BB55D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178</w:t>
      </w:r>
    </w:p>
    <w:p w:rsidR="00BB55D6" w:rsidRDefault="00BB55D6">
      <w:pPr>
        <w:pStyle w:val="TOC4"/>
        <w:rPr>
          <w:rFonts w:asciiTheme="minorHAnsi" w:eastAsiaTheme="minorEastAsia" w:hAnsiTheme="minorHAnsi" w:cstheme="minorBidi"/>
          <w:sz w:val="22"/>
          <w:szCs w:val="22"/>
        </w:rPr>
      </w:pPr>
      <w:r w:rsidRPr="00BB55D6">
        <w:t>5.5.2.3</w:t>
      </w:r>
      <w:r w:rsidRPr="00BB55D6">
        <w:rPr>
          <w:rFonts w:asciiTheme="minorHAnsi" w:eastAsiaTheme="minorEastAsia" w:hAnsiTheme="minorHAnsi" w:cstheme="minorBidi"/>
          <w:sz w:val="22"/>
          <w:szCs w:val="22"/>
        </w:rPr>
        <w:tab/>
      </w:r>
      <w:r w:rsidRPr="00890E30">
        <w:rPr>
          <w:lang w:val="sv-SE"/>
        </w:rPr>
        <w:t xml:space="preserve">E-UTRAN TDD – TDD </w:t>
      </w:r>
      <w:r>
        <w:t>for Cat-M1 TDD UEs</w:t>
      </w:r>
      <w:r>
        <w:tab/>
        <w:t>178</w:t>
      </w:r>
    </w:p>
    <w:p w:rsidR="00BB55D6" w:rsidRDefault="00BB55D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178</w:t>
      </w:r>
    </w:p>
    <w:p w:rsidR="00BB55D6" w:rsidRDefault="00BB55D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178</w:t>
      </w:r>
    </w:p>
    <w:p w:rsidR="00BB55D6" w:rsidRDefault="00BB55D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178</w:t>
      </w:r>
    </w:p>
    <w:p w:rsidR="00BB55D6" w:rsidRDefault="00BB55D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178</w:t>
      </w:r>
    </w:p>
    <w:p w:rsidR="00BB55D6" w:rsidRDefault="00BB55D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178</w:t>
      </w:r>
    </w:p>
    <w:p w:rsidR="00BB55D6" w:rsidRDefault="00BB55D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178</w:t>
      </w:r>
    </w:p>
    <w:p w:rsidR="00BB55D6" w:rsidRDefault="00BB55D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179</w:t>
      </w:r>
    </w:p>
    <w:p w:rsidR="00BB55D6" w:rsidRDefault="00BB55D6">
      <w:pPr>
        <w:pStyle w:val="TOC4"/>
        <w:rPr>
          <w:rFonts w:asciiTheme="minorHAnsi" w:eastAsiaTheme="minorEastAsia" w:hAnsiTheme="minorHAnsi" w:cstheme="minorBidi"/>
          <w:sz w:val="22"/>
          <w:szCs w:val="22"/>
        </w:rPr>
      </w:pPr>
      <w:r w:rsidRPr="00BB55D6">
        <w:t>5.5.3.3</w:t>
      </w:r>
      <w:r w:rsidRPr="00BB55D6">
        <w:rPr>
          <w:rFonts w:asciiTheme="minorHAnsi" w:eastAsiaTheme="minorEastAsia" w:hAnsiTheme="minorHAnsi" w:cstheme="minorBidi"/>
          <w:sz w:val="22"/>
          <w:szCs w:val="22"/>
        </w:rPr>
        <w:tab/>
      </w:r>
      <w:r w:rsidRPr="00890E30">
        <w:rPr>
          <w:lang w:val="en-US" w:eastAsia="sv-SE"/>
        </w:rPr>
        <w:t xml:space="preserve">E-UTRAN TDD – TDD </w:t>
      </w:r>
      <w:r>
        <w:rPr>
          <w:lang w:eastAsia="sv-SE"/>
        </w:rPr>
        <w:t>for Cat-M1 TDD UEs</w:t>
      </w:r>
      <w:r>
        <w:tab/>
        <w:t>179</w:t>
      </w:r>
    </w:p>
    <w:p w:rsidR="00BB55D6" w:rsidRDefault="00BB55D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179</w:t>
      </w:r>
    </w:p>
    <w:p w:rsidR="00BB55D6" w:rsidRDefault="00BB55D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179</w:t>
      </w:r>
    </w:p>
    <w:p w:rsidR="00BB55D6" w:rsidRDefault="00BB55D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179</w:t>
      </w:r>
    </w:p>
    <w:p w:rsidR="00BB55D6" w:rsidRDefault="00BB55D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179</w:t>
      </w:r>
    </w:p>
    <w:p w:rsidR="00BB55D6" w:rsidRDefault="00BB55D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179</w:t>
      </w:r>
    </w:p>
    <w:p w:rsidR="00BB55D6" w:rsidRDefault="00BB55D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180</w:t>
      </w:r>
    </w:p>
    <w:p w:rsidR="00BB55D6" w:rsidRDefault="00BB55D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180</w:t>
      </w:r>
    </w:p>
    <w:p w:rsidR="00BB55D6" w:rsidRDefault="00BB55D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181</w:t>
      </w:r>
    </w:p>
    <w:p w:rsidR="00BB55D6" w:rsidRDefault="00BB55D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181</w:t>
      </w:r>
    </w:p>
    <w:p w:rsidR="00BB55D6" w:rsidRDefault="00BB55D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181</w:t>
      </w:r>
    </w:p>
    <w:p w:rsidR="00BB55D6" w:rsidRDefault="00BB55D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182</w:t>
      </w:r>
    </w:p>
    <w:p w:rsidR="00BB55D6" w:rsidRDefault="00BB55D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182</w:t>
      </w:r>
    </w:p>
    <w:p w:rsidR="00BB55D6" w:rsidRDefault="00BB55D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183</w:t>
      </w:r>
    </w:p>
    <w:p w:rsidR="00BB55D6" w:rsidRDefault="00BB55D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183</w:t>
      </w:r>
    </w:p>
    <w:p w:rsidR="00BB55D6" w:rsidRDefault="00BB55D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184</w:t>
      </w:r>
    </w:p>
    <w:p w:rsidR="00BB55D6" w:rsidRDefault="00BB55D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184</w:t>
      </w:r>
    </w:p>
    <w:p w:rsidR="00BB55D6" w:rsidRDefault="00BB55D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184</w:t>
      </w:r>
    </w:p>
    <w:p w:rsidR="00BB55D6" w:rsidRDefault="00BB55D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185</w:t>
      </w:r>
    </w:p>
    <w:p w:rsidR="00BB55D6" w:rsidRDefault="00BB55D6">
      <w:pPr>
        <w:pStyle w:val="TOC4"/>
        <w:rPr>
          <w:rFonts w:asciiTheme="minorHAnsi" w:eastAsiaTheme="minorEastAsia" w:hAnsiTheme="minorHAnsi" w:cstheme="minorBidi"/>
          <w:sz w:val="22"/>
          <w:szCs w:val="22"/>
        </w:rPr>
      </w:pPr>
      <w:r>
        <w:lastRenderedPageBreak/>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185</w:t>
      </w:r>
    </w:p>
    <w:p w:rsidR="00BB55D6" w:rsidRDefault="00BB55D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186</w:t>
      </w:r>
    </w:p>
    <w:p w:rsidR="00BB55D6" w:rsidRDefault="00BB55D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186</w:t>
      </w:r>
    </w:p>
    <w:p w:rsidR="00BB55D6" w:rsidRDefault="00BB55D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187</w:t>
      </w:r>
    </w:p>
    <w:p w:rsidR="00BB55D6" w:rsidRDefault="00BB55D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187</w:t>
      </w:r>
    </w:p>
    <w:p w:rsidR="00BB55D6" w:rsidRDefault="00BB55D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187</w:t>
      </w:r>
    </w:p>
    <w:p w:rsidR="00BB55D6" w:rsidRDefault="00BB55D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187</w:t>
      </w:r>
    </w:p>
    <w:p w:rsidR="00BB55D6" w:rsidRDefault="00BB55D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188</w:t>
      </w:r>
    </w:p>
    <w:p w:rsidR="00BB55D6" w:rsidRDefault="00BB55D6">
      <w:pPr>
        <w:pStyle w:val="TOC4"/>
        <w:rPr>
          <w:rFonts w:asciiTheme="minorHAnsi" w:eastAsiaTheme="minorEastAsia" w:hAnsiTheme="minorHAnsi" w:cstheme="minorBidi"/>
          <w:sz w:val="22"/>
          <w:szCs w:val="22"/>
        </w:rPr>
      </w:pPr>
      <w:r w:rsidRPr="00BB55D6">
        <w:t>6.7.2.2</w:t>
      </w:r>
      <w:r w:rsidRPr="00BB55D6">
        <w:rPr>
          <w:rFonts w:asciiTheme="minorHAnsi" w:eastAsiaTheme="minorEastAsia" w:hAnsiTheme="minorHAnsi" w:cstheme="minorBidi"/>
          <w:sz w:val="22"/>
          <w:szCs w:val="22"/>
        </w:rPr>
        <w:tab/>
      </w:r>
      <w:r w:rsidRPr="00890E30">
        <w:rPr>
          <w:lang w:val="en-US"/>
        </w:rPr>
        <w:t>UE Re-establishment delay requirement for CEModeB</w:t>
      </w:r>
      <w:r>
        <w:tab/>
        <w:t>188</w:t>
      </w:r>
    </w:p>
    <w:p w:rsidR="00BB55D6" w:rsidRDefault="00BB55D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189</w:t>
      </w:r>
    </w:p>
    <w:p w:rsidR="00BB55D6" w:rsidRDefault="00BB55D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189</w:t>
      </w:r>
    </w:p>
    <w:p w:rsidR="00BB55D6" w:rsidRDefault="00BB55D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189</w:t>
      </w:r>
    </w:p>
    <w:p w:rsidR="00BB55D6" w:rsidRDefault="00BB55D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189</w:t>
      </w:r>
    </w:p>
    <w:p w:rsidR="00BB55D6" w:rsidRDefault="00BB55D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190</w:t>
      </w:r>
    </w:p>
    <w:p w:rsidR="00BB55D6" w:rsidRDefault="00BB55D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190</w:t>
      </w:r>
    </w:p>
    <w:p w:rsidR="00BB55D6" w:rsidRDefault="00BB55D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190</w:t>
      </w:r>
    </w:p>
    <w:p w:rsidR="00BB55D6" w:rsidRDefault="00BB55D6">
      <w:pPr>
        <w:pStyle w:val="TOC3"/>
        <w:rPr>
          <w:rFonts w:asciiTheme="minorHAnsi" w:eastAsiaTheme="minorEastAsia" w:hAnsiTheme="minorHAnsi" w:cstheme="minorBidi"/>
          <w:sz w:val="22"/>
          <w:szCs w:val="22"/>
        </w:rPr>
      </w:pPr>
      <w:r w:rsidRPr="00BB55D6">
        <w:t>7.1.1</w:t>
      </w:r>
      <w:r w:rsidRPr="00BB55D6">
        <w:rPr>
          <w:rFonts w:asciiTheme="minorHAnsi" w:eastAsiaTheme="minorEastAsia" w:hAnsiTheme="minorHAnsi"/>
          <w:sz w:val="22"/>
          <w:szCs w:val="22"/>
        </w:rPr>
        <w:tab/>
      </w:r>
      <w:r w:rsidRPr="00890E30">
        <w:rPr>
          <w:rFonts w:cs="v4.2.0"/>
        </w:rPr>
        <w:t>Introduction</w:t>
      </w:r>
      <w:r>
        <w:tab/>
        <w:t>190</w:t>
      </w:r>
    </w:p>
    <w:p w:rsidR="00BB55D6" w:rsidRDefault="00BB55D6">
      <w:pPr>
        <w:pStyle w:val="TOC3"/>
        <w:rPr>
          <w:rFonts w:asciiTheme="minorHAnsi" w:eastAsiaTheme="minorEastAsia" w:hAnsiTheme="minorHAnsi" w:cstheme="minorBidi"/>
          <w:sz w:val="22"/>
          <w:szCs w:val="22"/>
        </w:rPr>
      </w:pPr>
      <w:r w:rsidRPr="00BB55D6">
        <w:t>7.1.2</w:t>
      </w:r>
      <w:r w:rsidRPr="00BB55D6">
        <w:rPr>
          <w:rFonts w:asciiTheme="minorHAnsi" w:eastAsiaTheme="minorEastAsia" w:hAnsiTheme="minorHAnsi"/>
          <w:sz w:val="22"/>
          <w:szCs w:val="22"/>
        </w:rPr>
        <w:tab/>
      </w:r>
      <w:r w:rsidRPr="00890E30">
        <w:rPr>
          <w:rFonts w:cs="v4.2.0"/>
        </w:rPr>
        <w:t>Requirements</w:t>
      </w:r>
      <w:r>
        <w:tab/>
        <w:t>191</w:t>
      </w:r>
    </w:p>
    <w:p w:rsidR="00BB55D6" w:rsidRDefault="00BB55D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192</w:t>
      </w:r>
    </w:p>
    <w:p w:rsidR="00BB55D6" w:rsidRDefault="00BB55D6">
      <w:pPr>
        <w:pStyle w:val="TOC3"/>
        <w:rPr>
          <w:rFonts w:asciiTheme="minorHAnsi" w:eastAsiaTheme="minorEastAsia" w:hAnsiTheme="minorHAnsi" w:cstheme="minorBidi"/>
          <w:sz w:val="22"/>
          <w:szCs w:val="22"/>
        </w:rPr>
      </w:pPr>
      <w:r w:rsidRPr="00BB55D6">
        <w:t>7.2.1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rsidRPr="00BB55D6">
        <w:t>7.2.2</w:t>
      </w:r>
      <w:r w:rsidRPr="00BB55D6">
        <w:rPr>
          <w:rFonts w:asciiTheme="minorHAnsi" w:eastAsiaTheme="minorEastAsia" w:hAnsiTheme="minorHAnsi"/>
          <w:sz w:val="22"/>
          <w:szCs w:val="22"/>
        </w:rPr>
        <w:tab/>
      </w:r>
      <w:r w:rsidRPr="00890E30">
        <w:rPr>
          <w:rFonts w:cs="v3.7.0"/>
        </w:rPr>
        <w:t>Requirements</w:t>
      </w:r>
      <w:r>
        <w:tab/>
        <w:t>192</w:t>
      </w:r>
    </w:p>
    <w:p w:rsidR="00BB55D6" w:rsidRDefault="00BB55D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192</w:t>
      </w:r>
    </w:p>
    <w:p w:rsidR="00BB55D6" w:rsidRDefault="00BB55D6">
      <w:pPr>
        <w:pStyle w:val="TOC3"/>
        <w:rPr>
          <w:rFonts w:asciiTheme="minorHAnsi" w:eastAsiaTheme="minorEastAsia" w:hAnsiTheme="minorHAnsi" w:cstheme="minorBidi"/>
          <w:sz w:val="22"/>
          <w:szCs w:val="22"/>
        </w:rPr>
      </w:pPr>
      <w:r w:rsidRPr="00BB55D6">
        <w:t>7.3.1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192</w:t>
      </w:r>
    </w:p>
    <w:p w:rsidR="00BB55D6" w:rsidRDefault="00BB55D6">
      <w:pPr>
        <w:pStyle w:val="TOC4"/>
        <w:rPr>
          <w:rFonts w:asciiTheme="minorHAnsi" w:eastAsiaTheme="minorEastAsia" w:hAnsiTheme="minorHAnsi" w:cstheme="minorBidi"/>
          <w:sz w:val="22"/>
          <w:szCs w:val="22"/>
        </w:rPr>
      </w:pPr>
      <w:r w:rsidRPr="00BB55D6">
        <w:t>7.3.2.1</w:t>
      </w:r>
      <w:r w:rsidRPr="00BB55D6">
        <w:rPr>
          <w:rFonts w:asciiTheme="minorHAnsi" w:hAnsiTheme="minorHAnsi" w:cstheme="minorBidi"/>
          <w:sz w:val="22"/>
          <w:szCs w:val="22"/>
        </w:rPr>
        <w:tab/>
      </w:r>
      <w:r w:rsidRPr="00890E30">
        <w:rPr>
          <w:rFonts w:eastAsia="?? ??"/>
        </w:rPr>
        <w:t>Timing Advance adjustment delay</w:t>
      </w:r>
      <w:r>
        <w:tab/>
        <w:t>192</w:t>
      </w:r>
    </w:p>
    <w:p w:rsidR="00BB55D6" w:rsidRDefault="00BB55D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193</w:t>
      </w:r>
    </w:p>
    <w:p w:rsidR="00BB55D6" w:rsidRDefault="00BB55D6">
      <w:pPr>
        <w:pStyle w:val="TOC2"/>
        <w:rPr>
          <w:rFonts w:asciiTheme="minorHAnsi" w:eastAsiaTheme="minorEastAsia" w:hAnsiTheme="minorHAnsi" w:cstheme="minorBidi"/>
          <w:sz w:val="22"/>
          <w:szCs w:val="22"/>
        </w:rPr>
      </w:pPr>
      <w:r w:rsidRPr="00BB55D6">
        <w:t>7.</w:t>
      </w:r>
      <w:r w:rsidRPr="00BB55D6">
        <w:rPr>
          <w:lang w:eastAsia="zh-CN"/>
        </w:rPr>
        <w:t>4</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(TDD)</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.1</w:t>
      </w:r>
      <w:r w:rsidRPr="00BB55D6">
        <w:rPr>
          <w:rFonts w:asciiTheme="minorHAnsi" w:eastAsiaTheme="minorEastAsia" w:hAnsiTheme="minorHAnsi"/>
          <w:sz w:val="22"/>
          <w:szCs w:val="22"/>
        </w:rPr>
        <w:tab/>
      </w:r>
      <w:r w:rsidRPr="00890E30">
        <w:rPr>
          <w:rFonts w:cs="v4.2.0"/>
        </w:rPr>
        <w:t>Definition</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.2</w:t>
      </w:r>
      <w:r w:rsidRPr="00BB55D6">
        <w:rPr>
          <w:rFonts w:asciiTheme="minorHAnsi" w:eastAsiaTheme="minorEastAsia" w:hAnsiTheme="minorHAnsi"/>
          <w:sz w:val="22"/>
          <w:szCs w:val="22"/>
        </w:rPr>
        <w:tab/>
      </w:r>
      <w:r w:rsidRPr="00890E30">
        <w:rPr>
          <w:rFonts w:cs="v4.2.0"/>
        </w:rPr>
        <w:t>Minimum requirements</w:t>
      </w:r>
      <w:r>
        <w:tab/>
        <w:t>193</w:t>
      </w:r>
    </w:p>
    <w:p w:rsidR="00BB55D6" w:rsidRDefault="00BB55D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194</w:t>
      </w:r>
    </w:p>
    <w:p w:rsidR="00BB55D6" w:rsidRDefault="00BB55D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194</w:t>
      </w:r>
    </w:p>
    <w:p w:rsidR="00BB55D6" w:rsidRDefault="00BB55D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194</w:t>
      </w:r>
    </w:p>
    <w:p w:rsidR="00BB55D6" w:rsidRDefault="00BB55D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194</w:t>
      </w:r>
    </w:p>
    <w:p w:rsidR="00BB55D6" w:rsidRDefault="00BB55D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194</w:t>
      </w:r>
    </w:p>
    <w:p w:rsidR="00BB55D6" w:rsidRDefault="00BB55D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194</w:t>
      </w:r>
    </w:p>
    <w:p w:rsidR="00BB55D6" w:rsidRDefault="00BB55D6">
      <w:pPr>
        <w:pStyle w:val="TOC3"/>
        <w:rPr>
          <w:rFonts w:asciiTheme="minorHAnsi" w:eastAsiaTheme="minorEastAsia" w:hAnsiTheme="minorHAnsi" w:cstheme="minorBidi"/>
          <w:sz w:val="22"/>
          <w:szCs w:val="22"/>
        </w:rPr>
      </w:pPr>
      <w:r w:rsidRPr="00BB55D6">
        <w:t>7.6.1</w:t>
      </w:r>
      <w:r w:rsidRPr="00BB55D6">
        <w:rPr>
          <w:rFonts w:asciiTheme="minorHAnsi" w:eastAsiaTheme="minorEastAsia" w:hAnsiTheme="minorHAnsi"/>
          <w:sz w:val="22"/>
          <w:szCs w:val="22"/>
        </w:rPr>
        <w:tab/>
      </w:r>
      <w:r w:rsidRPr="00890E30">
        <w:rPr>
          <w:rFonts w:cs="v3.7.0"/>
        </w:rPr>
        <w:t>Introduction</w:t>
      </w:r>
      <w:r>
        <w:tab/>
        <w:t>194</w:t>
      </w:r>
    </w:p>
    <w:p w:rsidR="00BB55D6" w:rsidRDefault="00BB55D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196</w:t>
      </w:r>
    </w:p>
    <w:p w:rsidR="00BB55D6" w:rsidRDefault="00BB55D6">
      <w:pPr>
        <w:pStyle w:val="TOC4"/>
        <w:rPr>
          <w:rFonts w:asciiTheme="minorHAnsi" w:eastAsiaTheme="minorEastAsia" w:hAnsiTheme="minorHAnsi" w:cstheme="minorBidi"/>
          <w:sz w:val="22"/>
          <w:szCs w:val="22"/>
        </w:rPr>
      </w:pPr>
      <w:r w:rsidRPr="00BB55D6">
        <w:t>7.6.2.1</w:t>
      </w:r>
      <w:r w:rsidRPr="00BB55D6">
        <w:rPr>
          <w:rFonts w:asciiTheme="minorHAnsi" w:hAnsiTheme="minorHAnsi" w:cstheme="minorBidi"/>
          <w:sz w:val="22"/>
          <w:szCs w:val="22"/>
        </w:rPr>
        <w:tab/>
      </w:r>
      <w:r>
        <w:t>Minimum requirement when no DRX is used</w:t>
      </w:r>
      <w:r>
        <w:tab/>
        <w:t>196</w:t>
      </w:r>
    </w:p>
    <w:p w:rsidR="00BB55D6" w:rsidRDefault="00BB55D6">
      <w:pPr>
        <w:pStyle w:val="TOC4"/>
        <w:rPr>
          <w:rFonts w:asciiTheme="minorHAnsi" w:eastAsiaTheme="minorEastAsia" w:hAnsiTheme="minorHAnsi" w:cstheme="minorBidi"/>
          <w:sz w:val="22"/>
          <w:szCs w:val="22"/>
        </w:rPr>
      </w:pPr>
      <w:r w:rsidRPr="00BB55D6">
        <w:t>7.6.2.2</w:t>
      </w:r>
      <w:r w:rsidRPr="00BB55D6">
        <w:rPr>
          <w:rFonts w:asciiTheme="minorHAnsi" w:hAnsiTheme="minorHAnsi" w:cstheme="minorBidi"/>
          <w:sz w:val="22"/>
          <w:szCs w:val="22"/>
        </w:rPr>
        <w:tab/>
      </w:r>
      <w:r>
        <w:t>Minimum requirement when DRX is used</w:t>
      </w:r>
      <w:r>
        <w:tab/>
        <w:t>197</w:t>
      </w:r>
    </w:p>
    <w:p w:rsidR="00BB55D6" w:rsidRDefault="00BB55D6">
      <w:pPr>
        <w:pStyle w:val="TOC4"/>
        <w:rPr>
          <w:rFonts w:asciiTheme="minorHAnsi" w:eastAsiaTheme="minorEastAsia" w:hAnsiTheme="minorHAnsi" w:cstheme="minorBidi"/>
          <w:sz w:val="22"/>
          <w:szCs w:val="22"/>
        </w:rPr>
      </w:pPr>
      <w:r w:rsidRPr="00BB55D6">
        <w:t>7.6.2.3</w:t>
      </w:r>
      <w:r w:rsidRPr="00BB55D6">
        <w:rPr>
          <w:rFonts w:asciiTheme="minorHAnsi" w:hAnsiTheme="minorHAnsi" w:cstheme="minorBidi"/>
          <w:sz w:val="22"/>
          <w:szCs w:val="22"/>
        </w:rPr>
        <w:tab/>
      </w:r>
      <w:r>
        <w:t>Minimum requirement at transitions</w:t>
      </w:r>
      <w:r>
        <w:tab/>
        <w:t>198</w:t>
      </w:r>
    </w:p>
    <w:p w:rsidR="00BB55D6" w:rsidRDefault="00BB55D6">
      <w:pPr>
        <w:pStyle w:val="TOC4"/>
        <w:rPr>
          <w:rFonts w:asciiTheme="minorHAnsi" w:eastAsiaTheme="minorEastAsia" w:hAnsiTheme="minorHAnsi" w:cstheme="minorBidi"/>
          <w:sz w:val="22"/>
          <w:szCs w:val="22"/>
        </w:rPr>
      </w:pPr>
      <w:r w:rsidRPr="00BB55D6">
        <w:t>7.6.2.4</w:t>
      </w:r>
      <w:r w:rsidRPr="00BB55D6">
        <w:rPr>
          <w:rFonts w:asciiTheme="minorHAnsi" w:hAnsiTheme="minorHAnsi" w:cstheme="minorBidi"/>
          <w:sz w:val="22"/>
          <w:szCs w:val="22"/>
        </w:rPr>
        <w:tab/>
      </w:r>
      <w:r>
        <w:t>Minimum requirement during SI Acquisition with autonomous gaps</w:t>
      </w:r>
      <w:r>
        <w:tab/>
        <w:t>198</w:t>
      </w:r>
    </w:p>
    <w:p w:rsidR="00BB55D6" w:rsidRDefault="00BB55D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199</w:t>
      </w:r>
    </w:p>
    <w:p w:rsidR="00BB55D6" w:rsidRDefault="00BB55D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199</w:t>
      </w:r>
    </w:p>
    <w:p w:rsidR="00BB55D6" w:rsidRDefault="00BB55D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199</w:t>
      </w:r>
    </w:p>
    <w:p w:rsidR="00BB55D6" w:rsidRDefault="00BB55D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199</w:t>
      </w:r>
    </w:p>
    <w:p w:rsidR="00BB55D6" w:rsidRDefault="00BB55D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200</w:t>
      </w:r>
    </w:p>
    <w:p w:rsidR="00BB55D6" w:rsidRDefault="00BB55D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201</w:t>
      </w:r>
    </w:p>
    <w:p w:rsidR="00BB55D6" w:rsidRDefault="00BB55D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203</w:t>
      </w:r>
    </w:p>
    <w:p w:rsidR="00BB55D6" w:rsidRDefault="00BB55D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204</w:t>
      </w:r>
    </w:p>
    <w:p w:rsidR="00BB55D6" w:rsidRDefault="00BB55D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204</w:t>
      </w:r>
    </w:p>
    <w:p w:rsidR="00BB55D6" w:rsidRDefault="00BB55D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205</w:t>
      </w:r>
    </w:p>
    <w:p w:rsidR="00BB55D6" w:rsidRDefault="00BB55D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205</w:t>
      </w:r>
    </w:p>
    <w:p w:rsidR="00BB55D6" w:rsidRDefault="00BB55D6">
      <w:pPr>
        <w:pStyle w:val="TOC3"/>
        <w:rPr>
          <w:rFonts w:asciiTheme="minorHAnsi" w:eastAsiaTheme="minorEastAsia" w:hAnsiTheme="minorHAnsi" w:cstheme="minorBidi"/>
          <w:sz w:val="22"/>
          <w:szCs w:val="22"/>
        </w:rPr>
      </w:pPr>
      <w:r>
        <w:lastRenderedPageBreak/>
        <w:t>7.7.10</w:t>
      </w:r>
      <w:r>
        <w:rPr>
          <w:rFonts w:asciiTheme="minorHAnsi" w:eastAsiaTheme="minorEastAsia" w:hAnsiTheme="minorHAnsi" w:cstheme="minorBidi"/>
          <w:sz w:val="22"/>
          <w:szCs w:val="22"/>
        </w:rPr>
        <w:tab/>
      </w:r>
      <w:r>
        <w:t>SCell Activation Delay Requirement for Deactivated SCell under Frame Structure 3</w:t>
      </w:r>
      <w:r>
        <w:tab/>
        <w:t>205</w:t>
      </w:r>
    </w:p>
    <w:p w:rsidR="00BB55D6" w:rsidRDefault="00BB55D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207</w:t>
      </w:r>
    </w:p>
    <w:p w:rsidR="00BB55D6" w:rsidRDefault="00BB55D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207</w:t>
      </w:r>
    </w:p>
    <w:p w:rsidR="00BB55D6" w:rsidRDefault="00BB55D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208</w:t>
      </w:r>
    </w:p>
    <w:p w:rsidR="00BB55D6" w:rsidRDefault="00BB55D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209</w:t>
      </w:r>
    </w:p>
    <w:p w:rsidR="00BB55D6" w:rsidRDefault="00BB55D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210</w:t>
      </w:r>
    </w:p>
    <w:p w:rsidR="00BB55D6" w:rsidRDefault="00BB55D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211</w:t>
      </w:r>
    </w:p>
    <w:p w:rsidR="00BB55D6" w:rsidRDefault="00BB55D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212</w:t>
      </w:r>
    </w:p>
    <w:p w:rsidR="00BB55D6" w:rsidRDefault="00BB55D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212</w:t>
      </w:r>
    </w:p>
    <w:p w:rsidR="00BB55D6" w:rsidRDefault="00BB55D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214</w:t>
      </w:r>
    </w:p>
    <w:p w:rsidR="00BB55D6" w:rsidRDefault="00BB55D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216</w:t>
      </w:r>
    </w:p>
    <w:p w:rsidR="00BB55D6" w:rsidRDefault="00BB55D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216</w:t>
      </w:r>
    </w:p>
    <w:p w:rsidR="00BB55D6" w:rsidRDefault="00BB55D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217</w:t>
      </w:r>
    </w:p>
    <w:p w:rsidR="00BB55D6" w:rsidRDefault="00BB55D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217</w:t>
      </w:r>
    </w:p>
    <w:p w:rsidR="00BB55D6" w:rsidRDefault="00BB55D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217</w:t>
      </w:r>
    </w:p>
    <w:p w:rsidR="00BB55D6" w:rsidRDefault="00BB55D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217</w:t>
      </w:r>
    </w:p>
    <w:p w:rsidR="00BB55D6" w:rsidRDefault="00BB55D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217</w:t>
      </w:r>
    </w:p>
    <w:p w:rsidR="00BB55D6" w:rsidRDefault="00BB55D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217</w:t>
      </w:r>
    </w:p>
    <w:p w:rsidR="00BB55D6" w:rsidRDefault="00BB55D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217</w:t>
      </w:r>
    </w:p>
    <w:p w:rsidR="00BB55D6" w:rsidRDefault="00BB55D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218</w:t>
      </w:r>
    </w:p>
    <w:p w:rsidR="00BB55D6" w:rsidRDefault="00BB55D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218</w:t>
      </w:r>
    </w:p>
    <w:p w:rsidR="00BB55D6" w:rsidRDefault="00BB55D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218</w:t>
      </w:r>
    </w:p>
    <w:p w:rsidR="00BB55D6" w:rsidRDefault="00BB55D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219</w:t>
      </w:r>
    </w:p>
    <w:p w:rsidR="00BB55D6" w:rsidRDefault="00BB55D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219</w:t>
      </w:r>
    </w:p>
    <w:p w:rsidR="00BB55D6" w:rsidRDefault="00BB55D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220</w:t>
      </w:r>
    </w:p>
    <w:p w:rsidR="00BB55D6" w:rsidRDefault="00BB55D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890E30">
        <w:rPr>
          <w:rFonts w:ascii="Times" w:eastAsia="MS Mincho" w:hAnsi="Times"/>
        </w:rPr>
        <w:t>SRS carrier based switching</w:t>
      </w:r>
      <w:r>
        <w:tab/>
        <w:t>220</w:t>
      </w:r>
    </w:p>
    <w:p w:rsidR="00BB55D6" w:rsidRDefault="00BB55D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221</w:t>
      </w:r>
    </w:p>
    <w:p w:rsidR="00BB55D6" w:rsidRDefault="00BB55D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221</w:t>
      </w:r>
    </w:p>
    <w:p w:rsidR="00BB55D6" w:rsidRDefault="00BB55D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221</w:t>
      </w:r>
    </w:p>
    <w:p w:rsidR="00BB55D6" w:rsidRDefault="00BB55D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222</w:t>
      </w:r>
    </w:p>
    <w:p w:rsidR="00BB55D6" w:rsidRDefault="00BB55D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222</w:t>
      </w:r>
    </w:p>
    <w:p w:rsidR="00BB55D6" w:rsidRDefault="00BB55D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222</w:t>
      </w:r>
    </w:p>
    <w:p w:rsidR="00BB55D6" w:rsidRDefault="00BB55D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222</w:t>
      </w:r>
    </w:p>
    <w:p w:rsidR="00BB55D6" w:rsidRDefault="00BB55D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222</w:t>
      </w:r>
    </w:p>
    <w:p w:rsidR="00BB55D6" w:rsidRDefault="00BB55D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223</w:t>
      </w:r>
    </w:p>
    <w:p w:rsidR="00BB55D6" w:rsidRDefault="00BB55D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223</w:t>
      </w:r>
    </w:p>
    <w:p w:rsidR="00BB55D6" w:rsidRDefault="00BB55D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223</w:t>
      </w:r>
    </w:p>
    <w:p w:rsidR="00BB55D6" w:rsidRDefault="00BB55D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223</w:t>
      </w:r>
    </w:p>
    <w:p w:rsidR="00BB55D6" w:rsidRDefault="00BB55D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223</w:t>
      </w:r>
    </w:p>
    <w:p w:rsidR="00BB55D6" w:rsidRDefault="00BB55D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223</w:t>
      </w:r>
    </w:p>
    <w:p w:rsidR="00BB55D6" w:rsidRDefault="00BB55D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224</w:t>
      </w:r>
    </w:p>
    <w:p w:rsidR="00BB55D6" w:rsidRDefault="00BB55D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224</w:t>
      </w:r>
    </w:p>
    <w:p w:rsidR="00BB55D6" w:rsidRDefault="00BB55D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224</w:t>
      </w:r>
    </w:p>
    <w:p w:rsidR="00BB55D6" w:rsidRDefault="00BB55D6">
      <w:pPr>
        <w:pStyle w:val="TOC3"/>
        <w:rPr>
          <w:rFonts w:asciiTheme="minorHAnsi" w:eastAsiaTheme="minorEastAsia" w:hAnsiTheme="minorHAnsi" w:cstheme="minorBidi"/>
          <w:sz w:val="22"/>
          <w:szCs w:val="22"/>
        </w:rPr>
      </w:pPr>
      <w:r w:rsidRPr="00BB55D6">
        <w:t>7.11.1</w:t>
      </w:r>
      <w:r w:rsidRPr="00BB55D6">
        <w:rPr>
          <w:rFonts w:asciiTheme="minorHAnsi" w:eastAsiaTheme="minorEastAsia" w:hAnsiTheme="minorHAnsi"/>
          <w:sz w:val="22"/>
          <w:szCs w:val="22"/>
        </w:rPr>
        <w:tab/>
      </w:r>
      <w:r w:rsidRPr="00890E30">
        <w:rPr>
          <w:rFonts w:cs="v3.7.0"/>
        </w:rPr>
        <w:t>Introduction</w:t>
      </w:r>
      <w:r>
        <w:tab/>
        <w:t>224</w:t>
      </w:r>
    </w:p>
    <w:p w:rsidR="00BB55D6" w:rsidRDefault="00BB55D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227</w:t>
      </w:r>
    </w:p>
    <w:p w:rsidR="00BB55D6" w:rsidRDefault="00BB55D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227</w:t>
      </w:r>
    </w:p>
    <w:p w:rsidR="00BB55D6" w:rsidRDefault="00BB55D6">
      <w:pPr>
        <w:pStyle w:val="TOC4"/>
        <w:rPr>
          <w:rFonts w:asciiTheme="minorHAnsi" w:eastAsiaTheme="minorEastAsia" w:hAnsiTheme="minorHAnsi" w:cstheme="minorBidi"/>
          <w:sz w:val="22"/>
          <w:szCs w:val="22"/>
        </w:rPr>
      </w:pPr>
      <w:r w:rsidRPr="00BB55D6">
        <w:t>7.11.3.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228</w:t>
      </w:r>
    </w:p>
    <w:p w:rsidR="00BB55D6" w:rsidRDefault="00BB55D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228</w:t>
      </w:r>
    </w:p>
    <w:p w:rsidR="00BB55D6" w:rsidRDefault="00BB55D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228</w:t>
      </w:r>
    </w:p>
    <w:p w:rsidR="00BB55D6" w:rsidRDefault="00BB55D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228</w:t>
      </w:r>
    </w:p>
    <w:p w:rsidR="00BB55D6" w:rsidRDefault="00BB55D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228</w:t>
      </w:r>
    </w:p>
    <w:p w:rsidR="00BB55D6" w:rsidRDefault="00BB55D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229</w:t>
      </w:r>
    </w:p>
    <w:p w:rsidR="00BB55D6" w:rsidRDefault="00BB55D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229</w:t>
      </w:r>
    </w:p>
    <w:p w:rsidR="00BB55D6" w:rsidRDefault="00BB55D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229</w:t>
      </w:r>
    </w:p>
    <w:p w:rsidR="00BB55D6" w:rsidRDefault="00BB55D6">
      <w:pPr>
        <w:pStyle w:val="TOC4"/>
        <w:rPr>
          <w:rFonts w:asciiTheme="minorHAnsi" w:eastAsiaTheme="minorEastAsia" w:hAnsiTheme="minorHAnsi" w:cstheme="minorBidi"/>
          <w:sz w:val="22"/>
          <w:szCs w:val="22"/>
        </w:rPr>
      </w:pPr>
      <w:r>
        <w:lastRenderedPageBreak/>
        <w:t>7.12.2.5</w:t>
      </w:r>
      <w:r>
        <w:rPr>
          <w:rFonts w:asciiTheme="minorHAnsi" w:eastAsiaTheme="minorEastAsia" w:hAnsiTheme="minorHAnsi" w:cstheme="minorBidi"/>
          <w:sz w:val="22"/>
          <w:szCs w:val="22"/>
        </w:rPr>
        <w:tab/>
      </w:r>
      <w:r>
        <w:rPr>
          <w:lang w:eastAsia="zh-CN"/>
        </w:rPr>
        <w:t>Interruptions at SCell activation/deactivation</w:t>
      </w:r>
      <w:r>
        <w:tab/>
        <w:t>229</w:t>
      </w:r>
    </w:p>
    <w:p w:rsidR="00BB55D6" w:rsidRDefault="00BB55D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230</w:t>
      </w:r>
    </w:p>
    <w:p w:rsidR="00BB55D6" w:rsidRDefault="00BB55D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230</w:t>
      </w:r>
    </w:p>
    <w:p w:rsidR="00BB55D6" w:rsidRDefault="00BB55D6">
      <w:pPr>
        <w:pStyle w:val="TOC2"/>
        <w:rPr>
          <w:rFonts w:asciiTheme="minorHAnsi" w:eastAsiaTheme="minorEastAsia" w:hAnsiTheme="minorHAnsi" w:cstheme="minorBidi"/>
          <w:sz w:val="22"/>
          <w:szCs w:val="22"/>
        </w:rPr>
      </w:pPr>
      <w:r w:rsidRPr="00BB55D6">
        <w:t>7.13</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w:t>
      </w:r>
      <w:r w:rsidRPr="00890E30">
        <w:rPr>
          <w:rFonts w:cs="v4.2.0"/>
        </w:rPr>
        <w:t>Synchronized mode of dual connectivity</w:t>
      </w:r>
      <w:r w:rsidRPr="00890E30">
        <w:rPr>
          <w:rFonts w:cs="v4.2.0"/>
          <w:lang w:eastAsia="zh-CN"/>
        </w:rPr>
        <w:t>)</w:t>
      </w:r>
      <w:r>
        <w:tab/>
        <w:t>231</w:t>
      </w:r>
    </w:p>
    <w:p w:rsidR="00BB55D6" w:rsidRDefault="00BB55D6">
      <w:pPr>
        <w:pStyle w:val="TOC3"/>
        <w:rPr>
          <w:rFonts w:asciiTheme="minorHAnsi" w:eastAsiaTheme="minorEastAsia" w:hAnsiTheme="minorHAnsi" w:cstheme="minorBidi"/>
          <w:sz w:val="22"/>
          <w:szCs w:val="22"/>
        </w:rPr>
      </w:pPr>
      <w:r w:rsidRPr="00BB55D6">
        <w:t>7.13.1</w:t>
      </w:r>
      <w:r w:rsidRPr="00BB55D6">
        <w:rPr>
          <w:rFonts w:asciiTheme="minorHAnsi" w:eastAsiaTheme="minorEastAsia" w:hAnsiTheme="minorHAnsi"/>
          <w:sz w:val="22"/>
          <w:szCs w:val="22"/>
        </w:rPr>
        <w:tab/>
      </w:r>
      <w:r w:rsidRPr="00890E30">
        <w:rPr>
          <w:rFonts w:cs="v4.2.0"/>
        </w:rPr>
        <w:t>Definition</w:t>
      </w:r>
      <w:r>
        <w:tab/>
        <w:t>231</w:t>
      </w:r>
    </w:p>
    <w:p w:rsidR="00BB55D6" w:rsidRDefault="00BB55D6">
      <w:pPr>
        <w:pStyle w:val="TOC3"/>
        <w:rPr>
          <w:rFonts w:asciiTheme="minorHAnsi" w:eastAsiaTheme="minorEastAsia" w:hAnsiTheme="minorHAnsi" w:cstheme="minorBidi"/>
          <w:sz w:val="22"/>
          <w:szCs w:val="22"/>
        </w:rPr>
      </w:pPr>
      <w:r w:rsidRPr="00BB55D6">
        <w:t>7.13.2</w:t>
      </w:r>
      <w:r w:rsidRPr="00BB55D6">
        <w:rPr>
          <w:rFonts w:asciiTheme="minorHAnsi" w:eastAsiaTheme="minorEastAsia" w:hAnsiTheme="minorHAnsi"/>
          <w:sz w:val="22"/>
          <w:szCs w:val="22"/>
        </w:rPr>
        <w:tab/>
      </w:r>
      <w:r w:rsidRPr="00890E30">
        <w:rPr>
          <w:rFonts w:cs="v4.2.0"/>
        </w:rPr>
        <w:t>Minimum requirements</w:t>
      </w:r>
      <w:r>
        <w:tab/>
        <w:t>231</w:t>
      </w:r>
    </w:p>
    <w:p w:rsidR="00BB55D6" w:rsidRDefault="00BB55D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231</w:t>
      </w:r>
    </w:p>
    <w:p w:rsidR="00BB55D6" w:rsidRDefault="00BB55D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231</w:t>
      </w:r>
    </w:p>
    <w:p w:rsidR="00BB55D6" w:rsidRDefault="00BB55D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231</w:t>
      </w:r>
    </w:p>
    <w:p w:rsidR="00BB55D6" w:rsidRDefault="00BB55D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232</w:t>
      </w:r>
    </w:p>
    <w:p w:rsidR="00BB55D6" w:rsidRDefault="00BB55D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232</w:t>
      </w:r>
    </w:p>
    <w:p w:rsidR="00BB55D6" w:rsidRDefault="00BB55D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232</w:t>
      </w:r>
    </w:p>
    <w:p w:rsidR="00BB55D6" w:rsidRDefault="00BB55D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232</w:t>
      </w:r>
    </w:p>
    <w:p w:rsidR="00BB55D6" w:rsidRDefault="00BB55D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233</w:t>
      </w:r>
    </w:p>
    <w:p w:rsidR="00BB55D6" w:rsidRDefault="00BB55D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233</w:t>
      </w:r>
    </w:p>
    <w:p w:rsidR="00BB55D6" w:rsidRDefault="00BB55D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233</w:t>
      </w:r>
    </w:p>
    <w:p w:rsidR="00BB55D6" w:rsidRDefault="00BB55D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233</w:t>
      </w:r>
    </w:p>
    <w:p w:rsidR="00BB55D6" w:rsidRDefault="00BB55D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233</w:t>
      </w:r>
    </w:p>
    <w:p w:rsidR="00BB55D6" w:rsidRDefault="00BB55D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233</w:t>
      </w:r>
    </w:p>
    <w:p w:rsidR="00BB55D6" w:rsidRDefault="00BB55D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233</w:t>
      </w:r>
    </w:p>
    <w:p w:rsidR="00BB55D6" w:rsidRDefault="00BB55D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234</w:t>
      </w:r>
    </w:p>
    <w:p w:rsidR="00BB55D6" w:rsidRDefault="00BB55D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234</w:t>
      </w:r>
    </w:p>
    <w:p w:rsidR="00BB55D6" w:rsidRDefault="00BB55D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234</w:t>
      </w:r>
    </w:p>
    <w:p w:rsidR="00BB55D6" w:rsidRDefault="00BB55D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234</w:t>
      </w:r>
    </w:p>
    <w:p w:rsidR="00BB55D6" w:rsidRDefault="00BB55D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235</w:t>
      </w:r>
    </w:p>
    <w:p w:rsidR="00BB55D6" w:rsidRDefault="00BB55D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235</w:t>
      </w:r>
    </w:p>
    <w:p w:rsidR="00BB55D6" w:rsidRDefault="00BB55D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235</w:t>
      </w:r>
    </w:p>
    <w:p w:rsidR="00BB55D6" w:rsidRDefault="00BB55D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235</w:t>
      </w:r>
    </w:p>
    <w:p w:rsidR="00BB55D6" w:rsidRDefault="00BB55D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236</w:t>
      </w:r>
    </w:p>
    <w:p w:rsidR="00BB55D6" w:rsidRDefault="00BB55D6">
      <w:pPr>
        <w:pStyle w:val="TOC3"/>
        <w:rPr>
          <w:rFonts w:asciiTheme="minorHAnsi" w:eastAsiaTheme="minorEastAsia" w:hAnsiTheme="minorHAnsi" w:cstheme="minorBidi"/>
          <w:sz w:val="22"/>
          <w:szCs w:val="22"/>
        </w:rPr>
      </w:pPr>
      <w:r w:rsidRPr="00BB55D6">
        <w:t>7.16.6</w:t>
      </w:r>
      <w:r w:rsidRPr="00BB55D6">
        <w:rPr>
          <w:rFonts w:asciiTheme="minorHAnsi" w:eastAsiaTheme="minorEastAsia" w:hAnsiTheme="minorHAnsi" w:cstheme="minorBidi"/>
          <w:sz w:val="22"/>
          <w:szCs w:val="22"/>
        </w:rPr>
        <w:tab/>
      </w:r>
      <w:r w:rsidRPr="00890E30">
        <w:rPr>
          <w:lang w:val="sv-SE" w:eastAsia="sv-SE"/>
        </w:rPr>
        <w:t>ProSe operation under deactivated SCell</w:t>
      </w:r>
      <w:r>
        <w:tab/>
        <w:t>236</w:t>
      </w:r>
    </w:p>
    <w:p w:rsidR="00BB55D6" w:rsidRDefault="00BB55D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237</w:t>
      </w:r>
    </w:p>
    <w:p w:rsidR="00BB55D6" w:rsidRDefault="00BB55D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237</w:t>
      </w:r>
    </w:p>
    <w:p w:rsidR="00BB55D6" w:rsidRDefault="00BB55D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237</w:t>
      </w:r>
    </w:p>
    <w:p w:rsidR="00BB55D6" w:rsidRDefault="00BB55D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237</w:t>
      </w:r>
    </w:p>
    <w:p w:rsidR="00BB55D6" w:rsidRDefault="00BB55D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237</w:t>
      </w:r>
    </w:p>
    <w:p w:rsidR="00BB55D6" w:rsidRDefault="00BB55D6">
      <w:pPr>
        <w:pStyle w:val="TOC3"/>
        <w:rPr>
          <w:rFonts w:asciiTheme="minorHAnsi" w:eastAsiaTheme="minorEastAsia" w:hAnsiTheme="minorHAnsi" w:cstheme="minorBidi"/>
          <w:sz w:val="22"/>
          <w:szCs w:val="22"/>
        </w:rPr>
      </w:pPr>
      <w:r w:rsidRPr="00BB55D6">
        <w:t>7.19.1</w:t>
      </w:r>
      <w:r w:rsidRPr="00BB55D6">
        <w:rPr>
          <w:rFonts w:asciiTheme="minorHAnsi" w:eastAsiaTheme="minorEastAsia" w:hAnsiTheme="minorHAnsi"/>
          <w:sz w:val="22"/>
          <w:szCs w:val="22"/>
        </w:rPr>
        <w:tab/>
      </w:r>
      <w:r w:rsidRPr="00890E30">
        <w:rPr>
          <w:rFonts w:cs="v3.7.0"/>
        </w:rPr>
        <w:t>Introduction</w:t>
      </w:r>
      <w:r>
        <w:tab/>
        <w:t>237</w:t>
      </w:r>
    </w:p>
    <w:p w:rsidR="00BB55D6" w:rsidRDefault="00BB55D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238</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239</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240</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241</w:t>
      </w:r>
    </w:p>
    <w:p w:rsidR="00BB55D6" w:rsidRDefault="00BB55D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241</w:t>
      </w:r>
    </w:p>
    <w:p w:rsidR="00BB55D6" w:rsidRDefault="00BB55D6">
      <w:pPr>
        <w:pStyle w:val="TOC4"/>
        <w:rPr>
          <w:rFonts w:asciiTheme="minorHAnsi" w:eastAsiaTheme="minorEastAsia" w:hAnsiTheme="minorHAnsi" w:cstheme="minorBidi"/>
          <w:sz w:val="22"/>
          <w:szCs w:val="22"/>
        </w:rPr>
      </w:pPr>
      <w:r w:rsidRPr="00BB55D6">
        <w:t>7.19.3.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243</w:t>
      </w:r>
    </w:p>
    <w:p w:rsidR="00BB55D6" w:rsidRDefault="00BB55D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243</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244</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245</w:t>
      </w:r>
    </w:p>
    <w:p w:rsidR="00BB55D6" w:rsidRDefault="00BB55D6">
      <w:pPr>
        <w:pStyle w:val="TOC4"/>
        <w:rPr>
          <w:rFonts w:asciiTheme="minorHAnsi" w:eastAsiaTheme="minorEastAsia" w:hAnsiTheme="minorHAnsi" w:cstheme="minorBidi"/>
          <w:sz w:val="22"/>
          <w:szCs w:val="22"/>
        </w:rPr>
      </w:pPr>
      <w:r w:rsidRPr="00BB55D6">
        <w:t>7.19.4.3</w:t>
      </w:r>
      <w:r w:rsidRPr="00BB55D6">
        <w:rPr>
          <w:rFonts w:asciiTheme="minorHAnsi" w:hAnsiTheme="minorHAnsi" w:cstheme="minorBidi"/>
          <w:sz w:val="22"/>
          <w:szCs w:val="22"/>
        </w:rPr>
        <w:tab/>
      </w:r>
      <w:r>
        <w:rPr>
          <w:lang w:eastAsia="zh-CN"/>
        </w:rPr>
        <w:t>Minimum requirement at transitions</w:t>
      </w:r>
      <w:r>
        <w:tab/>
        <w:t>246</w:t>
      </w:r>
    </w:p>
    <w:p w:rsidR="00BB55D6" w:rsidRDefault="00BB55D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246</w:t>
      </w:r>
    </w:p>
    <w:p w:rsidR="00BB55D6" w:rsidRDefault="00BB55D6">
      <w:pPr>
        <w:pStyle w:val="TOC4"/>
        <w:rPr>
          <w:rFonts w:asciiTheme="minorHAnsi" w:eastAsiaTheme="minorEastAsia" w:hAnsiTheme="minorHAnsi" w:cstheme="minorBidi"/>
          <w:sz w:val="22"/>
          <w:szCs w:val="22"/>
        </w:rPr>
      </w:pPr>
      <w:r w:rsidRPr="00BB55D6">
        <w:t>7.19.5.</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248</w:t>
      </w:r>
    </w:p>
    <w:p w:rsidR="00BB55D6" w:rsidRDefault="00BB55D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248</w:t>
      </w:r>
    </w:p>
    <w:p w:rsidR="00BB55D6" w:rsidRDefault="00BB55D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248</w:t>
      </w:r>
    </w:p>
    <w:p w:rsidR="00BB55D6" w:rsidRDefault="00BB55D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248</w:t>
      </w:r>
    </w:p>
    <w:p w:rsidR="00BB55D6" w:rsidRDefault="00BB55D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249</w:t>
      </w:r>
    </w:p>
    <w:p w:rsidR="00BB55D6" w:rsidRDefault="00BB55D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249</w:t>
      </w:r>
    </w:p>
    <w:p w:rsidR="00BB55D6" w:rsidRDefault="00BB55D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249</w:t>
      </w:r>
    </w:p>
    <w:p w:rsidR="00BB55D6" w:rsidRDefault="00BB55D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249</w:t>
      </w:r>
    </w:p>
    <w:p w:rsidR="00BB55D6" w:rsidRDefault="00BB55D6">
      <w:pPr>
        <w:pStyle w:val="TOC3"/>
        <w:rPr>
          <w:rFonts w:asciiTheme="minorHAnsi" w:eastAsiaTheme="minorEastAsia" w:hAnsiTheme="minorHAnsi" w:cstheme="minorBidi"/>
          <w:sz w:val="22"/>
          <w:szCs w:val="22"/>
        </w:rPr>
      </w:pPr>
      <w:r>
        <w:lastRenderedPageBreak/>
        <w:t>7.22.2</w:t>
      </w:r>
      <w:r>
        <w:rPr>
          <w:rFonts w:asciiTheme="minorHAnsi" w:eastAsiaTheme="minorEastAsia" w:hAnsiTheme="minorHAnsi" w:cstheme="minorBidi"/>
          <w:sz w:val="22"/>
          <w:szCs w:val="22"/>
        </w:rPr>
        <w:tab/>
      </w:r>
      <w:r>
        <w:rPr>
          <w:lang w:eastAsia="zh-CN"/>
        </w:rPr>
        <w:t>Requirements</w:t>
      </w:r>
      <w:r>
        <w:tab/>
        <w:t>249</w:t>
      </w:r>
    </w:p>
    <w:p w:rsidR="00BB55D6" w:rsidRDefault="00BB55D6">
      <w:pPr>
        <w:pStyle w:val="TOC4"/>
        <w:rPr>
          <w:rFonts w:asciiTheme="minorHAnsi" w:eastAsiaTheme="minorEastAsia" w:hAnsiTheme="minorHAnsi" w:cstheme="minorBidi"/>
          <w:sz w:val="22"/>
          <w:szCs w:val="22"/>
        </w:rPr>
      </w:pPr>
      <w:r w:rsidRPr="00BB55D6">
        <w:t>7.22.2.1</w:t>
      </w:r>
      <w:r w:rsidRPr="00BB55D6">
        <w:rPr>
          <w:rFonts w:asciiTheme="minorHAnsi" w:hAnsiTheme="minorHAnsi" w:cstheme="minorBidi"/>
          <w:sz w:val="22"/>
          <w:szCs w:val="22"/>
        </w:rPr>
        <w:tab/>
      </w:r>
      <w:r w:rsidRPr="00890E30">
        <w:rPr>
          <w:rFonts w:eastAsia="?? ??"/>
          <w:lang w:eastAsia="zh-CN"/>
        </w:rPr>
        <w:t>Timing Advance adjustment delay</w:t>
      </w:r>
      <w:r>
        <w:tab/>
        <w:t>249</w:t>
      </w:r>
    </w:p>
    <w:p w:rsidR="00BB55D6" w:rsidRDefault="00BB55D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249</w:t>
      </w:r>
    </w:p>
    <w:p w:rsidR="00BB55D6" w:rsidRDefault="00BB55D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249</w:t>
      </w:r>
    </w:p>
    <w:p w:rsidR="00BB55D6" w:rsidRDefault="00BB55D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249</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251</w:t>
      </w:r>
    </w:p>
    <w:p w:rsidR="00BB55D6" w:rsidRDefault="00BB55D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251</w:t>
      </w:r>
    </w:p>
    <w:p w:rsidR="00BB55D6" w:rsidRDefault="00BB55D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251</w:t>
      </w:r>
    </w:p>
    <w:p w:rsidR="00BB55D6" w:rsidRDefault="00BB55D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251</w:t>
      </w:r>
    </w:p>
    <w:p w:rsidR="00BB55D6" w:rsidRDefault="00BB55D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252</w:t>
      </w:r>
    </w:p>
    <w:p w:rsidR="00BB55D6" w:rsidRDefault="00BB55D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252</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25</w:t>
      </w:r>
      <w:r w:rsidRPr="00BB55D6">
        <w:t>.2</w:t>
      </w:r>
      <w:r w:rsidRPr="00BB55D6">
        <w:rPr>
          <w:rFonts w:asciiTheme="minorHAnsi" w:eastAsiaTheme="minorEastAsia" w:hAnsiTheme="minorHAnsi"/>
          <w:sz w:val="22"/>
          <w:szCs w:val="22"/>
        </w:rPr>
        <w:tab/>
      </w:r>
      <w:r w:rsidRPr="00890E30">
        <w:rPr>
          <w:rFonts w:cs="v4.2.0"/>
        </w:rPr>
        <w:t>Minimum requirements</w:t>
      </w:r>
      <w:r>
        <w:tab/>
        <w:t>252</w:t>
      </w:r>
    </w:p>
    <w:p w:rsidR="00BB55D6" w:rsidRDefault="00BB55D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253</w:t>
      </w:r>
    </w:p>
    <w:p w:rsidR="00BB55D6" w:rsidRDefault="00BB55D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.2</w:t>
      </w:r>
      <w:r w:rsidRPr="00BB55D6">
        <w:rPr>
          <w:rFonts w:asciiTheme="minorHAnsi" w:eastAsiaTheme="minorEastAsia" w:hAnsiTheme="minorHAnsi"/>
          <w:sz w:val="22"/>
          <w:szCs w:val="22"/>
        </w:rPr>
        <w:tab/>
      </w:r>
      <w:r w:rsidRPr="00890E30">
        <w:rPr>
          <w:rFonts w:cs="v3.7.0"/>
        </w:rPr>
        <w:t>Requirements</w:t>
      </w:r>
      <w:r>
        <w:tab/>
        <w:t>253</w:t>
      </w:r>
    </w:p>
    <w:p w:rsidR="00BB55D6" w:rsidRDefault="00BB55D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253</w:t>
      </w:r>
    </w:p>
    <w:p w:rsidR="00BB55D6" w:rsidRDefault="00BB55D6">
      <w:pPr>
        <w:pStyle w:val="TOC3"/>
        <w:rPr>
          <w:rFonts w:asciiTheme="minorHAnsi" w:eastAsiaTheme="minorEastAsia" w:hAnsiTheme="minorHAnsi" w:cstheme="minorBidi"/>
          <w:sz w:val="22"/>
          <w:szCs w:val="22"/>
        </w:rPr>
      </w:pPr>
      <w:r w:rsidRPr="00BB55D6">
        <w:t>7.28.1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253</w:t>
      </w:r>
    </w:p>
    <w:p w:rsidR="00BB55D6" w:rsidRDefault="00BB55D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254</w:t>
      </w:r>
    </w:p>
    <w:p w:rsidR="00BB55D6" w:rsidRDefault="00BB55D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254</w:t>
      </w:r>
    </w:p>
    <w:p w:rsidR="00BB55D6" w:rsidRDefault="00BB55D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254</w:t>
      </w:r>
    </w:p>
    <w:p w:rsidR="00BB55D6" w:rsidRDefault="00BB55D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255</w:t>
      </w:r>
    </w:p>
    <w:p w:rsidR="00BB55D6" w:rsidRDefault="00BB55D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255</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255</w:t>
      </w:r>
    </w:p>
    <w:p w:rsidR="00BB55D6" w:rsidRDefault="00BB55D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256</w:t>
      </w:r>
    </w:p>
    <w:p w:rsidR="00BB55D6" w:rsidRDefault="00BB55D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256</w:t>
      </w:r>
    </w:p>
    <w:p w:rsidR="00BB55D6" w:rsidRDefault="00BB55D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256</w:t>
      </w:r>
    </w:p>
    <w:p w:rsidR="00BB55D6" w:rsidRDefault="00BB55D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256</w:t>
      </w:r>
    </w:p>
    <w:p w:rsidR="00BB55D6" w:rsidRDefault="00BB55D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256</w:t>
      </w:r>
    </w:p>
    <w:p w:rsidR="00BB55D6" w:rsidRDefault="00BB55D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256</w:t>
      </w:r>
    </w:p>
    <w:p w:rsidR="00BB55D6" w:rsidRDefault="00BB55D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257</w:t>
      </w:r>
    </w:p>
    <w:p w:rsidR="00BB55D6" w:rsidRDefault="00BB55D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257</w:t>
      </w:r>
    </w:p>
    <w:p w:rsidR="00BB55D6" w:rsidRDefault="00BB55D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257</w:t>
      </w:r>
    </w:p>
    <w:p w:rsidR="00BB55D6" w:rsidRDefault="00BB55D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257</w:t>
      </w:r>
    </w:p>
    <w:p w:rsidR="00BB55D6" w:rsidRDefault="00BB55D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890E30">
        <w:rPr>
          <w:i/>
        </w:rPr>
        <w:t xml:space="preserve"> </w:t>
      </w:r>
      <w:r>
        <w:t>sTTI and 1ms-TTI with 3 subframe HARQ processing</w:t>
      </w:r>
      <w:r>
        <w:tab/>
        <w:t>258</w:t>
      </w:r>
    </w:p>
    <w:p w:rsidR="00BB55D6" w:rsidRDefault="00BB55D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258</w:t>
      </w:r>
    </w:p>
    <w:p w:rsidR="00BB55D6" w:rsidRDefault="00BB55D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258</w:t>
      </w:r>
    </w:p>
    <w:p w:rsidR="00BB55D6" w:rsidRDefault="00BB55D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259</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259</w:t>
      </w:r>
    </w:p>
    <w:p w:rsidR="00BB55D6" w:rsidRDefault="00BB55D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259</w:t>
      </w:r>
    </w:p>
    <w:p w:rsidR="00BB55D6" w:rsidRDefault="00BB55D6">
      <w:pPr>
        <w:pStyle w:val="TOC4"/>
        <w:rPr>
          <w:rFonts w:asciiTheme="minorHAnsi" w:eastAsiaTheme="minorEastAsia" w:hAnsiTheme="minorHAnsi" w:cstheme="minorBidi"/>
          <w:sz w:val="22"/>
          <w:szCs w:val="22"/>
        </w:rPr>
      </w:pPr>
      <w:r>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rsidR="00BB55D6" w:rsidRDefault="00BB55D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259</w:t>
      </w:r>
    </w:p>
    <w:p w:rsidR="00BB55D6" w:rsidRDefault="00BB55D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259</w:t>
      </w:r>
    </w:p>
    <w:p w:rsidR="00BB55D6" w:rsidRDefault="00BB55D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259</w:t>
      </w:r>
    </w:p>
    <w:p w:rsidR="00BB55D6" w:rsidRDefault="00BB55D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260</w:t>
      </w:r>
    </w:p>
    <w:p w:rsidR="00BB55D6" w:rsidRDefault="00BB55D6">
      <w:pPr>
        <w:pStyle w:val="TOC5"/>
        <w:rPr>
          <w:rFonts w:asciiTheme="minorHAnsi" w:eastAsiaTheme="minorEastAsia" w:hAnsiTheme="minorHAnsi" w:cstheme="minorBidi"/>
          <w:sz w:val="22"/>
          <w:szCs w:val="22"/>
        </w:rPr>
      </w:pPr>
      <w:r>
        <w:lastRenderedPageBreak/>
        <w:t>7.36.2.5.1</w:t>
      </w:r>
      <w:r>
        <w:rPr>
          <w:rFonts w:asciiTheme="minorHAnsi" w:eastAsiaTheme="minorEastAsia" w:hAnsiTheme="minorHAnsi" w:cstheme="minorBidi"/>
          <w:sz w:val="22"/>
          <w:szCs w:val="22"/>
        </w:rPr>
        <w:tab/>
      </w:r>
      <w:r>
        <w:t>Interruptions during measurements on deactivated NR SCC</w:t>
      </w:r>
      <w:r>
        <w:tab/>
        <w:t>260</w:t>
      </w:r>
    </w:p>
    <w:p w:rsidR="00BB55D6" w:rsidRDefault="00BB55D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260</w:t>
      </w:r>
    </w:p>
    <w:p w:rsidR="00BB55D6" w:rsidRDefault="00BB55D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260</w:t>
      </w:r>
    </w:p>
    <w:p w:rsidR="00BB55D6" w:rsidRDefault="00BB55D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261</w:t>
      </w:r>
    </w:p>
    <w:p w:rsidR="00BB55D6" w:rsidRDefault="00BB55D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261</w:t>
      </w:r>
    </w:p>
    <w:p w:rsidR="00BB55D6" w:rsidRDefault="00BB55D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261</w:t>
      </w:r>
    </w:p>
    <w:p w:rsidR="00BB55D6" w:rsidRDefault="00BB55D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261</w:t>
      </w:r>
    </w:p>
    <w:p w:rsidR="00BB55D6" w:rsidRDefault="00BB55D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261</w:t>
      </w:r>
    </w:p>
    <w:p w:rsidR="00BB55D6" w:rsidRDefault="00BB55D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267</w:t>
      </w:r>
    </w:p>
    <w:p w:rsidR="00BB55D6" w:rsidRDefault="00BB55D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268</w:t>
      </w:r>
    </w:p>
    <w:p w:rsidR="00BB55D6" w:rsidRDefault="00BB55D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269</w:t>
      </w:r>
    </w:p>
    <w:p w:rsidR="00BB55D6" w:rsidRDefault="00BB55D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271</w:t>
      </w:r>
    </w:p>
    <w:p w:rsidR="00BB55D6" w:rsidRDefault="00BB55D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271</w:t>
      </w:r>
    </w:p>
    <w:p w:rsidR="00BB55D6" w:rsidRDefault="00BB55D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273</w:t>
      </w:r>
    </w:p>
    <w:p w:rsidR="00BB55D6" w:rsidRDefault="00BB55D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273</w:t>
      </w:r>
    </w:p>
    <w:p w:rsidR="00BB55D6" w:rsidRDefault="00BB55D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277</w:t>
      </w:r>
    </w:p>
    <w:p w:rsidR="00BB55D6" w:rsidRDefault="00BB55D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281</w:t>
      </w:r>
    </w:p>
    <w:p w:rsidR="00BB55D6" w:rsidRDefault="00BB55D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282</w:t>
      </w:r>
    </w:p>
    <w:p w:rsidR="00BB55D6" w:rsidRDefault="00BB55D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283</w:t>
      </w:r>
    </w:p>
    <w:p w:rsidR="00BB55D6" w:rsidRDefault="00BB55D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283</w:t>
      </w:r>
    </w:p>
    <w:p w:rsidR="00BB55D6" w:rsidRDefault="00BB55D6">
      <w:pPr>
        <w:pStyle w:val="TOC5"/>
        <w:rPr>
          <w:rFonts w:asciiTheme="minorHAnsi" w:eastAsiaTheme="minorEastAsia" w:hAnsiTheme="minorHAnsi" w:cstheme="minorBidi"/>
          <w:sz w:val="22"/>
          <w:szCs w:val="22"/>
        </w:rPr>
      </w:pPr>
      <w:r w:rsidRPr="00BB55D6">
        <w:t>8.1.2.3.1</w:t>
      </w:r>
      <w:r w:rsidRPr="00BB55D6">
        <w:rPr>
          <w:rFonts w:asciiTheme="minorHAnsi" w:eastAsiaTheme="minorEastAsia" w:hAnsiTheme="minorHAnsi"/>
          <w:sz w:val="22"/>
          <w:szCs w:val="22"/>
        </w:rPr>
        <w:tab/>
      </w:r>
      <w:r>
        <w:t>E-UTRAN FDD – FDD inter frequency measurements</w:t>
      </w:r>
      <w:r>
        <w:tab/>
        <w:t>284</w:t>
      </w:r>
    </w:p>
    <w:p w:rsidR="00BB55D6" w:rsidRDefault="00BB55D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289</w:t>
      </w:r>
    </w:p>
    <w:p w:rsidR="00BB55D6" w:rsidRDefault="00BB55D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296</w:t>
      </w:r>
    </w:p>
    <w:p w:rsidR="00BB55D6" w:rsidRDefault="00BB55D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296</w:t>
      </w:r>
    </w:p>
    <w:p w:rsidR="00BB55D6" w:rsidRDefault="00BB55D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296</w:t>
      </w:r>
    </w:p>
    <w:p w:rsidR="00BB55D6" w:rsidRDefault="00BB55D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297</w:t>
      </w:r>
    </w:p>
    <w:p w:rsidR="00BB55D6" w:rsidRDefault="00BB55D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299</w:t>
      </w:r>
    </w:p>
    <w:p w:rsidR="00BB55D6" w:rsidRDefault="00BB55D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300</w:t>
      </w:r>
    </w:p>
    <w:p w:rsidR="00BB55D6" w:rsidRDefault="00BB55D6">
      <w:pPr>
        <w:pStyle w:val="TOC5"/>
        <w:rPr>
          <w:rFonts w:asciiTheme="minorHAnsi" w:eastAsiaTheme="minorEastAsia" w:hAnsiTheme="minorHAnsi" w:cstheme="minorBidi"/>
          <w:sz w:val="22"/>
          <w:szCs w:val="22"/>
        </w:rPr>
      </w:pPr>
      <w:r w:rsidRPr="00BB55D6">
        <w:t>8.1.2.3.9</w:t>
      </w:r>
      <w:r w:rsidRPr="00BB55D6">
        <w:rPr>
          <w:rFonts w:asciiTheme="minorHAnsi" w:eastAsiaTheme="minorEastAsia" w:hAnsiTheme="minorHAnsi"/>
          <w:sz w:val="22"/>
          <w:szCs w:val="22"/>
        </w:rPr>
        <w:tab/>
      </w:r>
      <w:r>
        <w:t>E-UTRAN FDD – FDD inter frequency measurements with FeMBMS/Unicast mixed cells</w:t>
      </w:r>
      <w:r>
        <w:tab/>
        <w:t>301</w:t>
      </w:r>
    </w:p>
    <w:p w:rsidR="00BB55D6" w:rsidRDefault="00BB55D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308</w:t>
      </w:r>
    </w:p>
    <w:p w:rsidR="00BB55D6" w:rsidRDefault="00BB55D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308</w:t>
      </w:r>
    </w:p>
    <w:p w:rsidR="00BB55D6" w:rsidRDefault="00BB55D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308</w:t>
      </w:r>
    </w:p>
    <w:p w:rsidR="00BB55D6" w:rsidRDefault="00BB55D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313</w:t>
      </w:r>
    </w:p>
    <w:p w:rsidR="00BB55D6" w:rsidRDefault="00BB55D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313</w:t>
      </w:r>
    </w:p>
    <w:p w:rsidR="00BB55D6" w:rsidRDefault="00BB55D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317</w:t>
      </w:r>
    </w:p>
    <w:p w:rsidR="00BB55D6" w:rsidRDefault="00BB55D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317</w:t>
      </w:r>
    </w:p>
    <w:p w:rsidR="00BB55D6" w:rsidRDefault="00BB55D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322</w:t>
      </w:r>
    </w:p>
    <w:p w:rsidR="00BB55D6" w:rsidRDefault="00BB55D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322</w:t>
      </w:r>
    </w:p>
    <w:p w:rsidR="00BB55D6" w:rsidRDefault="00BB55D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324</w:t>
      </w:r>
    </w:p>
    <w:p w:rsidR="00BB55D6" w:rsidRDefault="00BB55D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324</w:t>
      </w:r>
    </w:p>
    <w:p w:rsidR="00BB55D6" w:rsidRDefault="00BB55D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324</w:t>
      </w:r>
    </w:p>
    <w:p w:rsidR="00BB55D6" w:rsidRDefault="00BB55D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325</w:t>
      </w:r>
    </w:p>
    <w:p w:rsidR="00BB55D6" w:rsidRDefault="00BB55D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325</w:t>
      </w:r>
    </w:p>
    <w:p w:rsidR="00BB55D6" w:rsidRDefault="00BB55D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325</w:t>
      </w:r>
    </w:p>
    <w:p w:rsidR="00BB55D6" w:rsidRDefault="00BB55D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325</w:t>
      </w:r>
    </w:p>
    <w:p w:rsidR="00BB55D6" w:rsidRDefault="00BB55D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15</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F</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16</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T</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327</w:t>
      </w:r>
    </w:p>
    <w:p w:rsidR="00BB55D6" w:rsidRDefault="00BB55D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328</w:t>
      </w:r>
    </w:p>
    <w:p w:rsidR="00BB55D6" w:rsidRDefault="00BB55D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328</w:t>
      </w:r>
    </w:p>
    <w:p w:rsidR="00BB55D6" w:rsidRDefault="00BB55D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330</w:t>
      </w:r>
    </w:p>
    <w:p w:rsidR="00BB55D6" w:rsidRDefault="00BB55D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330</w:t>
      </w:r>
    </w:p>
    <w:p w:rsidR="00BB55D6" w:rsidRDefault="00BB55D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333</w:t>
      </w:r>
    </w:p>
    <w:p w:rsidR="00BB55D6" w:rsidRDefault="00BB55D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rsidRPr="00BB55D6">
        <w:t>8.1.2.4.25</w:t>
      </w:r>
      <w:r w:rsidRPr="00BB55D6">
        <w:rPr>
          <w:rFonts w:asciiTheme="minorHAnsi" w:eastAsiaTheme="minorEastAsia" w:hAnsiTheme="minorHAnsi" w:cstheme="minorBidi"/>
          <w:sz w:val="22"/>
          <w:szCs w:val="22"/>
        </w:rPr>
        <w:tab/>
      </w:r>
      <w:r w:rsidRPr="00890E30">
        <w:rPr>
          <w:lang w:val="en-US"/>
        </w:rPr>
        <w:t>E-UTRAN FDD – NR SFTD Measurements</w:t>
      </w:r>
      <w:r>
        <w:tab/>
        <w:t>333</w:t>
      </w:r>
    </w:p>
    <w:p w:rsidR="00BB55D6" w:rsidRDefault="00BB55D6">
      <w:pPr>
        <w:pStyle w:val="TOC5"/>
        <w:rPr>
          <w:rFonts w:asciiTheme="minorHAnsi" w:eastAsiaTheme="minorEastAsia" w:hAnsiTheme="minorHAnsi" w:cstheme="minorBidi"/>
          <w:sz w:val="22"/>
          <w:szCs w:val="22"/>
        </w:rPr>
      </w:pPr>
      <w:r w:rsidRPr="00BB55D6">
        <w:t>8.1.2.4.26</w:t>
      </w:r>
      <w:r w:rsidRPr="00BB55D6">
        <w:rPr>
          <w:rFonts w:asciiTheme="minorHAnsi" w:eastAsiaTheme="minorEastAsia" w:hAnsiTheme="minorHAnsi" w:cstheme="minorBidi"/>
          <w:sz w:val="22"/>
          <w:szCs w:val="22"/>
        </w:rPr>
        <w:tab/>
      </w:r>
      <w:r w:rsidRPr="00890E30">
        <w:rPr>
          <w:lang w:val="en-US"/>
        </w:rPr>
        <w:t>E-UTRAN TDD – NR SFTD Measurements</w:t>
      </w:r>
      <w:r>
        <w:tab/>
        <w:t>334</w:t>
      </w:r>
    </w:p>
    <w:p w:rsidR="00BB55D6" w:rsidRDefault="00BB55D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335</w:t>
      </w:r>
    </w:p>
    <w:p w:rsidR="00BB55D6" w:rsidRDefault="00BB55D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335</w:t>
      </w:r>
    </w:p>
    <w:p w:rsidR="00BB55D6" w:rsidRDefault="00BB55D6">
      <w:pPr>
        <w:pStyle w:val="TOC5"/>
        <w:rPr>
          <w:rFonts w:asciiTheme="minorHAnsi" w:eastAsiaTheme="minorEastAsia" w:hAnsiTheme="minorHAnsi" w:cstheme="minorBidi"/>
          <w:sz w:val="22"/>
          <w:szCs w:val="22"/>
        </w:rPr>
      </w:pPr>
      <w:r>
        <w:lastRenderedPageBreak/>
        <w:t>8.1.2.5.2</w:t>
      </w:r>
      <w:r>
        <w:rPr>
          <w:rFonts w:asciiTheme="minorHAnsi" w:eastAsiaTheme="minorEastAsia" w:hAnsiTheme="minorHAnsi" w:cstheme="minorBidi"/>
          <w:sz w:val="22"/>
          <w:szCs w:val="22"/>
        </w:rPr>
        <w:tab/>
      </w:r>
      <w:r>
        <w:t>E-UTRAN TDD Intra-Frequency OTDOA Measurements</w:t>
      </w:r>
      <w:r>
        <w:tab/>
        <w:t>337</w:t>
      </w:r>
    </w:p>
    <w:p w:rsidR="00BB55D6" w:rsidRDefault="00BB55D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338</w:t>
      </w:r>
    </w:p>
    <w:p w:rsidR="00BB55D6" w:rsidRDefault="00BB55D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340</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342</w:t>
      </w:r>
    </w:p>
    <w:p w:rsidR="00BB55D6" w:rsidRDefault="00BB55D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342</w:t>
      </w:r>
    </w:p>
    <w:p w:rsidR="00BB55D6" w:rsidRDefault="00BB55D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342</w:t>
      </w:r>
    </w:p>
    <w:p w:rsidR="00BB55D6" w:rsidRDefault="00BB55D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344</w:t>
      </w:r>
    </w:p>
    <w:p w:rsidR="00BB55D6" w:rsidRDefault="00BB55D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346</w:t>
      </w:r>
    </w:p>
    <w:p w:rsidR="00BB55D6" w:rsidRDefault="00BB55D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347</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349</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351</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353</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354</w:t>
      </w:r>
    </w:p>
    <w:p w:rsidR="00BB55D6" w:rsidRDefault="00BB55D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356</w:t>
      </w:r>
    </w:p>
    <w:p w:rsidR="00BB55D6" w:rsidRDefault="00BB55D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356</w:t>
      </w:r>
    </w:p>
    <w:p w:rsidR="00BB55D6" w:rsidRDefault="00BB55D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357</w:t>
      </w:r>
    </w:p>
    <w:p w:rsidR="00BB55D6" w:rsidRDefault="00BB55D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359</w:t>
      </w:r>
    </w:p>
    <w:p w:rsidR="00BB55D6" w:rsidRDefault="00BB55D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359</w:t>
      </w:r>
    </w:p>
    <w:p w:rsidR="00BB55D6" w:rsidRDefault="00BB55D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360</w:t>
      </w:r>
    </w:p>
    <w:p w:rsidR="00BB55D6" w:rsidRDefault="00BB55D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360</w:t>
      </w:r>
    </w:p>
    <w:p w:rsidR="00BB55D6" w:rsidRDefault="00BB55D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363</w:t>
      </w:r>
    </w:p>
    <w:p w:rsidR="00BB55D6" w:rsidRDefault="00BB55D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366</w:t>
      </w:r>
    </w:p>
    <w:p w:rsidR="00BB55D6" w:rsidRDefault="00BB55D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369</w:t>
      </w:r>
    </w:p>
    <w:p w:rsidR="00BB55D6" w:rsidRDefault="00BB55D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373</w:t>
      </w:r>
    </w:p>
    <w:p w:rsidR="00BB55D6" w:rsidRDefault="00BB55D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373</w:t>
      </w:r>
    </w:p>
    <w:p w:rsidR="00BB55D6" w:rsidRDefault="00BB55D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373</w:t>
      </w:r>
    </w:p>
    <w:p w:rsidR="00BB55D6" w:rsidRDefault="00BB55D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373</w:t>
      </w:r>
    </w:p>
    <w:p w:rsidR="00BB55D6" w:rsidRDefault="00BB55D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374</w:t>
      </w:r>
    </w:p>
    <w:p w:rsidR="00BB55D6" w:rsidRDefault="00BB55D6">
      <w:pPr>
        <w:pStyle w:val="TOC4"/>
        <w:rPr>
          <w:rFonts w:asciiTheme="minorHAnsi" w:eastAsiaTheme="minorEastAsia" w:hAnsiTheme="minorHAnsi" w:cstheme="minorBidi"/>
          <w:sz w:val="22"/>
          <w:szCs w:val="22"/>
        </w:rPr>
      </w:pPr>
      <w:r w:rsidRPr="00BB55D6">
        <w:t>8.1.2.10</w:t>
      </w:r>
      <w:r w:rsidRPr="00BB55D6">
        <w:rPr>
          <w:rFonts w:asciiTheme="minorHAnsi" w:eastAsiaTheme="minorEastAsia" w:hAnsiTheme="minorHAnsi"/>
          <w:sz w:val="22"/>
          <w:szCs w:val="22"/>
        </w:rPr>
        <w:tab/>
      </w:r>
      <w:r>
        <w:rPr>
          <w:lang w:eastAsia="sv-SE"/>
        </w:rPr>
        <w:t>Void</w:t>
      </w:r>
      <w:r>
        <w:tab/>
        <w:t>374</w:t>
      </w:r>
    </w:p>
    <w:p w:rsidR="00BB55D6" w:rsidRDefault="00BB55D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374</w:t>
      </w:r>
    </w:p>
    <w:p w:rsidR="00BB55D6" w:rsidRDefault="00BB55D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374</w:t>
      </w:r>
    </w:p>
    <w:p w:rsidR="00BB55D6" w:rsidRDefault="00BB55D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375</w:t>
      </w:r>
    </w:p>
    <w:p w:rsidR="00BB55D6" w:rsidRDefault="00BB55D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378</w:t>
      </w:r>
    </w:p>
    <w:p w:rsidR="00BB55D6" w:rsidRDefault="00BB55D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378</w:t>
      </w:r>
    </w:p>
    <w:p w:rsidR="00BB55D6" w:rsidRDefault="00BB55D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378</w:t>
      </w:r>
    </w:p>
    <w:p w:rsidR="00BB55D6" w:rsidRDefault="00BB55D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378</w:t>
      </w:r>
    </w:p>
    <w:p w:rsidR="00BB55D6" w:rsidRDefault="00BB55D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378</w:t>
      </w:r>
    </w:p>
    <w:p w:rsidR="00BB55D6" w:rsidRDefault="00BB55D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379</w:t>
      </w:r>
    </w:p>
    <w:p w:rsidR="00BB55D6" w:rsidRDefault="00BB55D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379</w:t>
      </w:r>
    </w:p>
    <w:p w:rsidR="00BB55D6" w:rsidRDefault="00BB55D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380</w:t>
      </w:r>
    </w:p>
    <w:p w:rsidR="00BB55D6" w:rsidRDefault="00BB55D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381</w:t>
      </w:r>
    </w:p>
    <w:p w:rsidR="00BB55D6" w:rsidRDefault="00BB55D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381</w:t>
      </w:r>
    </w:p>
    <w:p w:rsidR="00BB55D6" w:rsidRDefault="00BB55D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382</w:t>
      </w:r>
    </w:p>
    <w:p w:rsidR="00BB55D6" w:rsidRDefault="00BB55D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382</w:t>
      </w:r>
    </w:p>
    <w:p w:rsidR="00BB55D6" w:rsidRDefault="00BB55D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382</w:t>
      </w:r>
    </w:p>
    <w:p w:rsidR="00BB55D6" w:rsidRDefault="00BB55D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383</w:t>
      </w:r>
    </w:p>
    <w:p w:rsidR="00BB55D6" w:rsidRDefault="00BB55D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384</w:t>
      </w:r>
    </w:p>
    <w:p w:rsidR="00BB55D6" w:rsidRDefault="00BB55D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385</w:t>
      </w:r>
    </w:p>
    <w:p w:rsidR="00BB55D6" w:rsidRDefault="00BB55D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386</w:t>
      </w:r>
    </w:p>
    <w:p w:rsidR="00BB55D6" w:rsidRDefault="00BB55D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386</w:t>
      </w:r>
    </w:p>
    <w:p w:rsidR="00BB55D6" w:rsidRDefault="00BB55D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386</w:t>
      </w:r>
    </w:p>
    <w:p w:rsidR="00BB55D6" w:rsidRDefault="00BB55D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389</w:t>
      </w:r>
    </w:p>
    <w:p w:rsidR="00BB55D6" w:rsidRDefault="00BB55D6">
      <w:pPr>
        <w:pStyle w:val="TOC5"/>
        <w:rPr>
          <w:rFonts w:asciiTheme="minorHAnsi" w:eastAsiaTheme="minorEastAsia" w:hAnsiTheme="minorHAnsi" w:cstheme="minorBidi"/>
          <w:sz w:val="22"/>
          <w:szCs w:val="22"/>
        </w:rPr>
      </w:pPr>
      <w:r>
        <w:lastRenderedPageBreak/>
        <w:t>8.5.2.1.3</w:t>
      </w:r>
      <w:r>
        <w:rPr>
          <w:rFonts w:asciiTheme="minorHAnsi" w:eastAsiaTheme="minorEastAsia" w:hAnsiTheme="minorHAnsi" w:cstheme="minorBidi"/>
          <w:sz w:val="22"/>
          <w:szCs w:val="22"/>
        </w:rPr>
        <w:tab/>
      </w:r>
      <w:r>
        <w:t>E-UTRAN TDD intra frequency measurements</w:t>
      </w:r>
      <w:r>
        <w:tab/>
        <w:t>391</w:t>
      </w:r>
    </w:p>
    <w:p w:rsidR="00BB55D6" w:rsidRDefault="00BB55D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395</w:t>
      </w:r>
    </w:p>
    <w:p w:rsidR="00BB55D6" w:rsidRDefault="00BB55D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396</w:t>
      </w:r>
    </w:p>
    <w:p w:rsidR="00BB55D6" w:rsidRDefault="00BB55D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396</w:t>
      </w:r>
    </w:p>
    <w:p w:rsidR="00BB55D6" w:rsidRDefault="00BB55D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397</w:t>
      </w:r>
    </w:p>
    <w:p w:rsidR="00BB55D6" w:rsidRDefault="00BB55D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397</w:t>
      </w:r>
    </w:p>
    <w:p w:rsidR="00BB55D6" w:rsidRDefault="00BB55D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397</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400</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402</w:t>
      </w:r>
    </w:p>
    <w:p w:rsidR="00BB55D6" w:rsidRDefault="00BB55D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403</w:t>
      </w:r>
    </w:p>
    <w:p w:rsidR="00BB55D6" w:rsidRDefault="00BB55D6">
      <w:pPr>
        <w:pStyle w:val="TOC5"/>
        <w:rPr>
          <w:rFonts w:asciiTheme="minorHAnsi" w:eastAsiaTheme="minorEastAsia" w:hAnsiTheme="minorHAnsi" w:cstheme="minorBidi"/>
          <w:sz w:val="22"/>
          <w:szCs w:val="22"/>
        </w:rPr>
      </w:pPr>
      <w:r w:rsidRPr="00BB55D6">
        <w:t>8.6.2.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405</w:t>
      </w:r>
    </w:p>
    <w:p w:rsidR="00BB55D6" w:rsidRDefault="00BB55D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408</w:t>
      </w:r>
    </w:p>
    <w:p w:rsidR="00BB55D6" w:rsidRDefault="00BB55D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408</w:t>
      </w:r>
    </w:p>
    <w:p w:rsidR="00BB55D6" w:rsidRDefault="00BB55D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408</w:t>
      </w:r>
    </w:p>
    <w:p w:rsidR="00BB55D6" w:rsidRDefault="00BB55D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408</w:t>
      </w:r>
    </w:p>
    <w:p w:rsidR="00BB55D6" w:rsidRDefault="00BB55D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409</w:t>
      </w:r>
    </w:p>
    <w:p w:rsidR="00BB55D6" w:rsidRDefault="00BB55D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411</w:t>
      </w:r>
    </w:p>
    <w:p w:rsidR="00BB55D6" w:rsidRDefault="00BB55D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413</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.1</w:t>
      </w:r>
      <w:r w:rsidRPr="00BB55D6">
        <w:rPr>
          <w:rFonts w:asciiTheme="minorHAnsi" w:eastAsiaTheme="minorEastAsia" w:hAnsiTheme="minorHAnsi"/>
          <w:sz w:val="22"/>
          <w:szCs w:val="22"/>
        </w:rPr>
        <w:tab/>
      </w:r>
      <w:r>
        <w:t>E-UTRAN FDD – FDD inter frequency measurements</w:t>
      </w:r>
      <w:r>
        <w:tab/>
        <w:t>414</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416</w:t>
      </w:r>
    </w:p>
    <w:p w:rsidR="00BB55D6" w:rsidRDefault="00BB55D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419</w:t>
      </w:r>
    </w:p>
    <w:p w:rsidR="00BB55D6" w:rsidRDefault="00BB55D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419</w:t>
      </w:r>
    </w:p>
    <w:p w:rsidR="00BB55D6" w:rsidRDefault="00BB55D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419</w:t>
      </w:r>
    </w:p>
    <w:p w:rsidR="00BB55D6" w:rsidRDefault="00BB55D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419</w:t>
      </w:r>
    </w:p>
    <w:p w:rsidR="00BB55D6" w:rsidRDefault="00BB55D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420</w:t>
      </w:r>
    </w:p>
    <w:p w:rsidR="00BB55D6" w:rsidRDefault="00BB55D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420</w:t>
      </w:r>
    </w:p>
    <w:p w:rsidR="00BB55D6" w:rsidRDefault="00BB55D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421</w:t>
      </w:r>
    </w:p>
    <w:p w:rsidR="00BB55D6" w:rsidRDefault="00BB55D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423</w:t>
      </w:r>
    </w:p>
    <w:p w:rsidR="00BB55D6" w:rsidRDefault="00BB55D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423</w:t>
      </w:r>
    </w:p>
    <w:p w:rsidR="00BB55D6" w:rsidRDefault="00BB55D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425</w:t>
      </w:r>
    </w:p>
    <w:p w:rsidR="00BB55D6" w:rsidRDefault="00BB55D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426</w:t>
      </w:r>
    </w:p>
    <w:p w:rsidR="00BB55D6" w:rsidRDefault="00BB55D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426</w:t>
      </w:r>
    </w:p>
    <w:p w:rsidR="00BB55D6" w:rsidRDefault="00BB55D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426</w:t>
      </w:r>
    </w:p>
    <w:p w:rsidR="00BB55D6" w:rsidRDefault="00BB55D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427</w:t>
      </w:r>
    </w:p>
    <w:p w:rsidR="00BB55D6" w:rsidRDefault="00BB55D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427</w:t>
      </w:r>
    </w:p>
    <w:p w:rsidR="00BB55D6" w:rsidRDefault="00BB55D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427</w:t>
      </w:r>
    </w:p>
    <w:p w:rsidR="00BB55D6" w:rsidRDefault="00BB55D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427</w:t>
      </w:r>
    </w:p>
    <w:p w:rsidR="00BB55D6" w:rsidRDefault="00BB55D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428</w:t>
      </w:r>
    </w:p>
    <w:p w:rsidR="00BB55D6" w:rsidRDefault="00BB55D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428</w:t>
      </w:r>
    </w:p>
    <w:p w:rsidR="00BB55D6" w:rsidRDefault="00BB55D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428</w:t>
      </w:r>
    </w:p>
    <w:p w:rsidR="00BB55D6" w:rsidRDefault="00BB55D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429</w:t>
      </w:r>
    </w:p>
    <w:p w:rsidR="00BB55D6" w:rsidRDefault="00BB55D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429</w:t>
      </w:r>
    </w:p>
    <w:p w:rsidR="00BB55D6" w:rsidRDefault="00BB55D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429</w:t>
      </w:r>
    </w:p>
    <w:p w:rsidR="00BB55D6" w:rsidRDefault="00BB55D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429</w:t>
      </w:r>
    </w:p>
    <w:p w:rsidR="00BB55D6" w:rsidRDefault="00BB55D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430</w:t>
      </w:r>
    </w:p>
    <w:p w:rsidR="00BB55D6" w:rsidRDefault="00BB55D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430</w:t>
      </w:r>
    </w:p>
    <w:p w:rsidR="00BB55D6" w:rsidRDefault="00BB55D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430</w:t>
      </w:r>
    </w:p>
    <w:p w:rsidR="00BB55D6" w:rsidRDefault="00BB55D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430</w:t>
      </w:r>
    </w:p>
    <w:p w:rsidR="00BB55D6" w:rsidRDefault="00BB55D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430</w:t>
      </w:r>
    </w:p>
    <w:p w:rsidR="00BB55D6" w:rsidRDefault="00BB55D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431</w:t>
      </w:r>
    </w:p>
    <w:p w:rsidR="00BB55D6" w:rsidRDefault="00BB55D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431</w:t>
      </w:r>
    </w:p>
    <w:p w:rsidR="00BB55D6" w:rsidRDefault="00BB55D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431</w:t>
      </w:r>
    </w:p>
    <w:p w:rsidR="00BB55D6" w:rsidRDefault="00BB55D6">
      <w:pPr>
        <w:pStyle w:val="TOC3"/>
        <w:rPr>
          <w:rFonts w:asciiTheme="minorHAnsi" w:eastAsiaTheme="minorEastAsia" w:hAnsiTheme="minorHAnsi" w:cstheme="minorBidi"/>
          <w:sz w:val="22"/>
          <w:szCs w:val="22"/>
        </w:rPr>
      </w:pPr>
      <w:r>
        <w:lastRenderedPageBreak/>
        <w:t>8.10.1</w:t>
      </w:r>
      <w:r>
        <w:rPr>
          <w:rFonts w:asciiTheme="minorHAnsi" w:eastAsiaTheme="minorEastAsia" w:hAnsiTheme="minorHAnsi" w:cstheme="minorBidi"/>
          <w:sz w:val="22"/>
          <w:szCs w:val="22"/>
        </w:rPr>
        <w:tab/>
      </w:r>
      <w:r>
        <w:t>Introduction</w:t>
      </w:r>
      <w:r>
        <w:tab/>
        <w:t>431</w:t>
      </w:r>
    </w:p>
    <w:p w:rsidR="00BB55D6" w:rsidRDefault="00BB55D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431</w:t>
      </w:r>
    </w:p>
    <w:p w:rsidR="00BB55D6" w:rsidRDefault="00BB55D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431</w:t>
      </w:r>
    </w:p>
    <w:p w:rsidR="00BB55D6" w:rsidRDefault="00BB55D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432</w:t>
      </w:r>
    </w:p>
    <w:p w:rsidR="00BB55D6" w:rsidRDefault="00BB55D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432</w:t>
      </w:r>
    </w:p>
    <w:p w:rsidR="00BB55D6" w:rsidRDefault="00BB55D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432</w:t>
      </w:r>
    </w:p>
    <w:p w:rsidR="00BB55D6" w:rsidRDefault="00BB55D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433</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433</w:t>
      </w:r>
    </w:p>
    <w:p w:rsidR="00BB55D6" w:rsidRDefault="00BB55D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433</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433</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434</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435</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437</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rsidRPr="00BB55D6">
        <w:t>8.11.2.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442</w:t>
      </w:r>
    </w:p>
    <w:p w:rsidR="00BB55D6" w:rsidRDefault="00BB55D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442</w:t>
      </w:r>
    </w:p>
    <w:p w:rsidR="00BB55D6" w:rsidRDefault="00BB55D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442</w:t>
      </w:r>
    </w:p>
    <w:p w:rsidR="00BB55D6" w:rsidRDefault="00BB55D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442</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442</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444</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444</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rsidR="00BB55D6" w:rsidRDefault="00BB55D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.1</w:t>
      </w:r>
      <w:r w:rsidRPr="00BB55D6">
        <w:rPr>
          <w:rFonts w:asciiTheme="minorHAnsi" w:eastAsiaTheme="minorEastAsia" w:hAnsiTheme="minorHAnsi"/>
          <w:sz w:val="22"/>
          <w:szCs w:val="22"/>
        </w:rPr>
        <w:tab/>
      </w:r>
      <w:r>
        <w:t>E-UTRAN FDD – FS3 inter-frequency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450</w:t>
      </w:r>
    </w:p>
    <w:p w:rsidR="00BB55D6" w:rsidRDefault="00BB55D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450</w:t>
      </w:r>
    </w:p>
    <w:p w:rsidR="00BB55D6" w:rsidRDefault="00BB55D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450</w:t>
      </w:r>
    </w:p>
    <w:p w:rsidR="00BB55D6" w:rsidRDefault="00BB55D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450</w:t>
      </w:r>
    </w:p>
    <w:p w:rsidR="00BB55D6" w:rsidRDefault="00BB55D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451</w:t>
      </w:r>
    </w:p>
    <w:p w:rsidR="00BB55D6" w:rsidRDefault="00BB55D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451</w:t>
      </w:r>
    </w:p>
    <w:p w:rsidR="00BB55D6" w:rsidRDefault="00BB55D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451</w:t>
      </w:r>
    </w:p>
    <w:p w:rsidR="00BB55D6" w:rsidRDefault="00BB55D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451</w:t>
      </w:r>
    </w:p>
    <w:p w:rsidR="00BB55D6" w:rsidRDefault="00BB55D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451</w:t>
      </w:r>
    </w:p>
    <w:p w:rsidR="00BB55D6" w:rsidRDefault="00BB55D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452</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454</w:t>
      </w:r>
    </w:p>
    <w:p w:rsidR="00BB55D6" w:rsidRDefault="00BB55D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457</w:t>
      </w:r>
    </w:p>
    <w:p w:rsidR="00BB55D6" w:rsidRDefault="00BB55D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457</w:t>
      </w:r>
    </w:p>
    <w:p w:rsidR="00BB55D6" w:rsidRDefault="00BB55D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459</w:t>
      </w:r>
    </w:p>
    <w:p w:rsidR="00BB55D6" w:rsidRDefault="00BB55D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461</w:t>
      </w:r>
    </w:p>
    <w:p w:rsidR="00BB55D6" w:rsidRDefault="00BB55D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461</w:t>
      </w:r>
    </w:p>
    <w:p w:rsidR="00BB55D6" w:rsidRDefault="00BB55D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461</w:t>
      </w:r>
    </w:p>
    <w:p w:rsidR="00BB55D6" w:rsidRDefault="00BB55D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462</w:t>
      </w:r>
    </w:p>
    <w:p w:rsidR="00BB55D6" w:rsidRDefault="00BB55D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462</w:t>
      </w:r>
    </w:p>
    <w:p w:rsidR="00BB55D6" w:rsidRDefault="00BB55D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466</w:t>
      </w:r>
    </w:p>
    <w:p w:rsidR="00BB55D6" w:rsidRDefault="00BB55D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468</w:t>
      </w:r>
    </w:p>
    <w:p w:rsidR="00BB55D6" w:rsidRDefault="00BB55D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472</w:t>
      </w:r>
    </w:p>
    <w:p w:rsidR="00BB55D6" w:rsidRDefault="00BB55D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472</w:t>
      </w:r>
    </w:p>
    <w:p w:rsidR="00BB55D6" w:rsidRDefault="00BB55D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472</w:t>
      </w:r>
    </w:p>
    <w:p w:rsidR="00BB55D6" w:rsidRDefault="00BB55D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475</w:t>
      </w:r>
    </w:p>
    <w:p w:rsidR="00BB55D6" w:rsidRDefault="00BB55D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477</w:t>
      </w:r>
    </w:p>
    <w:p w:rsidR="00BB55D6" w:rsidRDefault="00BB55D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478</w:t>
      </w:r>
    </w:p>
    <w:p w:rsidR="00BB55D6" w:rsidRDefault="00BB55D6">
      <w:pPr>
        <w:pStyle w:val="TOC5"/>
        <w:rPr>
          <w:rFonts w:asciiTheme="minorHAnsi" w:eastAsiaTheme="minorEastAsia" w:hAnsiTheme="minorHAnsi" w:cstheme="minorBidi"/>
          <w:sz w:val="22"/>
          <w:szCs w:val="22"/>
        </w:rPr>
      </w:pPr>
      <w:r>
        <w:lastRenderedPageBreak/>
        <w:t>8.13.2.4.1</w:t>
      </w:r>
      <w:r>
        <w:rPr>
          <w:rFonts w:asciiTheme="minorHAnsi" w:eastAsiaTheme="minorEastAsia" w:hAnsiTheme="minorHAnsi" w:cstheme="minorBidi"/>
          <w:sz w:val="22"/>
          <w:szCs w:val="22"/>
        </w:rPr>
        <w:tab/>
      </w:r>
      <w:r>
        <w:t>E-UTRAN FDD Inter-Frequency OTDOA Measurements</w:t>
      </w:r>
      <w:r>
        <w:tab/>
        <w:t>478</w:t>
      </w:r>
    </w:p>
    <w:p w:rsidR="00BB55D6" w:rsidRDefault="00BB55D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480</w:t>
      </w:r>
    </w:p>
    <w:p w:rsidR="00BB55D6" w:rsidRDefault="00BB55D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rsidR="00BB55D6" w:rsidRDefault="00BB55D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483</w:t>
      </w:r>
    </w:p>
    <w:p w:rsidR="00BB55D6" w:rsidRDefault="00BB55D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485</w:t>
      </w:r>
    </w:p>
    <w:p w:rsidR="00BB55D6" w:rsidRDefault="00BB55D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485</w:t>
      </w:r>
    </w:p>
    <w:p w:rsidR="00BB55D6" w:rsidRDefault="00BB55D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486</w:t>
      </w:r>
    </w:p>
    <w:p w:rsidR="00BB55D6" w:rsidRDefault="00BB55D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487</w:t>
      </w:r>
    </w:p>
    <w:p w:rsidR="00BB55D6" w:rsidRDefault="00BB55D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487</w:t>
      </w:r>
    </w:p>
    <w:p w:rsidR="00BB55D6" w:rsidRDefault="00BB55D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488</w:t>
      </w:r>
    </w:p>
    <w:p w:rsidR="00BB55D6" w:rsidRDefault="00BB55D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492</w:t>
      </w:r>
    </w:p>
    <w:p w:rsidR="00BB55D6" w:rsidRDefault="00BB55D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494</w:t>
      </w:r>
    </w:p>
    <w:p w:rsidR="00BB55D6" w:rsidRDefault="00BB55D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498</w:t>
      </w:r>
    </w:p>
    <w:p w:rsidR="00BB55D6" w:rsidRDefault="00BB55D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498</w:t>
      </w:r>
    </w:p>
    <w:p w:rsidR="00BB55D6" w:rsidRDefault="00BB55D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498</w:t>
      </w:r>
    </w:p>
    <w:p w:rsidR="00BB55D6" w:rsidRDefault="00BB55D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498</w:t>
      </w:r>
    </w:p>
    <w:p w:rsidR="00BB55D6" w:rsidRDefault="00BB55D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503</w:t>
      </w:r>
    </w:p>
    <w:p w:rsidR="00BB55D6" w:rsidRDefault="00BB55D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505</w:t>
      </w:r>
    </w:p>
    <w:p w:rsidR="00BB55D6" w:rsidRDefault="00BB55D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511</w:t>
      </w:r>
    </w:p>
    <w:p w:rsidR="00BB55D6" w:rsidRDefault="00BB55D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512</w:t>
      </w:r>
    </w:p>
    <w:p w:rsidR="00BB55D6" w:rsidRDefault="00BB55D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512</w:t>
      </w:r>
    </w:p>
    <w:p w:rsidR="00BB55D6" w:rsidRDefault="00BB55D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513</w:t>
      </w:r>
    </w:p>
    <w:p w:rsidR="00BB55D6" w:rsidRDefault="00BB55D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513</w:t>
      </w:r>
    </w:p>
    <w:p w:rsidR="00BB55D6" w:rsidRDefault="00BB55D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513</w:t>
      </w:r>
    </w:p>
    <w:p w:rsidR="00BB55D6" w:rsidRDefault="00BB55D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516</w:t>
      </w:r>
    </w:p>
    <w:p w:rsidR="00BB55D6" w:rsidRDefault="00BB55D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518</w:t>
      </w:r>
    </w:p>
    <w:p w:rsidR="00BB55D6" w:rsidRDefault="00BB55D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519</w:t>
      </w:r>
    </w:p>
    <w:p w:rsidR="00BB55D6" w:rsidRDefault="00BB55D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521</w:t>
      </w:r>
    </w:p>
    <w:p w:rsidR="00BB55D6" w:rsidRDefault="00BB55D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521</w:t>
      </w:r>
    </w:p>
    <w:p w:rsidR="00BB55D6" w:rsidRDefault="00BB55D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521</w:t>
      </w:r>
    </w:p>
    <w:p w:rsidR="00BB55D6" w:rsidRDefault="00BB55D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525</w:t>
      </w:r>
    </w:p>
    <w:p w:rsidR="00BB55D6" w:rsidRDefault="00BB55D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528</w:t>
      </w:r>
    </w:p>
    <w:p w:rsidR="00BB55D6" w:rsidRDefault="00BB55D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532</w:t>
      </w:r>
    </w:p>
    <w:p w:rsidR="00BB55D6" w:rsidRDefault="00BB55D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533</w:t>
      </w:r>
    </w:p>
    <w:p w:rsidR="00BB55D6" w:rsidRDefault="00BB55D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533</w:t>
      </w:r>
    </w:p>
    <w:p w:rsidR="00BB55D6" w:rsidRDefault="00BB55D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535</w:t>
      </w:r>
    </w:p>
    <w:p w:rsidR="00BB55D6" w:rsidRDefault="00BB55D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BB55D6" w:rsidRDefault="00BB55D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3"/>
        <w:rPr>
          <w:rFonts w:asciiTheme="minorHAnsi" w:eastAsiaTheme="minorEastAsia" w:hAnsiTheme="minorHAnsi" w:cstheme="minorBidi"/>
          <w:sz w:val="22"/>
          <w:szCs w:val="22"/>
        </w:rPr>
      </w:pPr>
      <w:r>
        <w:lastRenderedPageBreak/>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539</w:t>
      </w:r>
    </w:p>
    <w:p w:rsidR="00BB55D6" w:rsidRDefault="00BB55D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539</w:t>
      </w:r>
    </w:p>
    <w:p w:rsidR="00BB55D6" w:rsidRDefault="00BB55D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539</w:t>
      </w:r>
    </w:p>
    <w:p w:rsidR="00BB55D6" w:rsidRDefault="00BB55D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539</w:t>
      </w:r>
    </w:p>
    <w:p w:rsidR="00BB55D6" w:rsidRDefault="00BB55D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539</w:t>
      </w:r>
    </w:p>
    <w:p w:rsidR="00BB55D6" w:rsidRDefault="00BB55D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540</w:t>
      </w:r>
    </w:p>
    <w:p w:rsidR="00BB55D6" w:rsidRDefault="00BB55D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540</w:t>
      </w:r>
    </w:p>
    <w:p w:rsidR="00BB55D6" w:rsidRDefault="00BB55D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541</w:t>
      </w:r>
    </w:p>
    <w:p w:rsidR="00BB55D6" w:rsidRDefault="00BB55D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542</w:t>
      </w:r>
    </w:p>
    <w:p w:rsidR="00BB55D6" w:rsidRDefault="00BB55D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542</w:t>
      </w:r>
    </w:p>
    <w:p w:rsidR="00BB55D6" w:rsidRDefault="00BB55D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544</w:t>
      </w:r>
    </w:p>
    <w:p w:rsidR="00BB55D6" w:rsidRDefault="00BB55D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547</w:t>
      </w:r>
    </w:p>
    <w:p w:rsidR="00BB55D6" w:rsidRDefault="00BB55D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547</w:t>
      </w:r>
    </w:p>
    <w:p w:rsidR="00BB55D6" w:rsidRDefault="00BB55D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547</w:t>
      </w:r>
    </w:p>
    <w:p w:rsidR="00BB55D6" w:rsidRDefault="00BB55D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549</w:t>
      </w:r>
    </w:p>
    <w:p w:rsidR="00BB55D6" w:rsidRDefault="00BB55D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552</w:t>
      </w:r>
    </w:p>
    <w:p w:rsidR="00BB55D6" w:rsidRDefault="00BB55D6">
      <w:pPr>
        <w:pStyle w:val="TOC3"/>
        <w:rPr>
          <w:rFonts w:asciiTheme="minorHAnsi" w:eastAsiaTheme="minorEastAsia" w:hAnsiTheme="minorHAnsi" w:cstheme="minorBidi"/>
          <w:sz w:val="22"/>
          <w:szCs w:val="22"/>
        </w:rPr>
      </w:pPr>
      <w:r w:rsidRPr="00BB55D6">
        <w:t>8.16.3</w:t>
      </w:r>
      <w:r w:rsidRPr="00BB55D6">
        <w:rPr>
          <w:rFonts w:asciiTheme="minorHAnsi" w:eastAsiaTheme="minorEastAsia" w:hAnsiTheme="minorHAnsi" w:cstheme="minorBidi"/>
          <w:sz w:val="22"/>
          <w:szCs w:val="22"/>
        </w:rPr>
        <w:tab/>
      </w:r>
      <w:r w:rsidRPr="00890E30">
        <w:rPr>
          <w:lang w:val="en-US"/>
        </w:rPr>
        <w:t>Requirements for UE category M2 with CE mode B</w:t>
      </w:r>
      <w:r>
        <w:tab/>
        <w:t>552</w:t>
      </w:r>
    </w:p>
    <w:p w:rsidR="00BB55D6" w:rsidRDefault="00BB55D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552</w:t>
      </w:r>
    </w:p>
    <w:p w:rsidR="00BB55D6" w:rsidRDefault="00BB55D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552</w:t>
      </w:r>
    </w:p>
    <w:p w:rsidR="00BB55D6" w:rsidRDefault="00BB55D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555</w:t>
      </w:r>
    </w:p>
    <w:p w:rsidR="00BB55D6" w:rsidRDefault="00BB55D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557</w:t>
      </w:r>
    </w:p>
    <w:p w:rsidR="00BB55D6" w:rsidRDefault="00BB55D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558</w:t>
      </w:r>
    </w:p>
    <w:p w:rsidR="00BB55D6" w:rsidRDefault="00BB55D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558</w:t>
      </w:r>
    </w:p>
    <w:p w:rsidR="00BB55D6" w:rsidRDefault="00BB55D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560</w:t>
      </w:r>
    </w:p>
    <w:p w:rsidR="00BB55D6" w:rsidRDefault="00BB55D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562</w:t>
      </w:r>
    </w:p>
    <w:p w:rsidR="00BB55D6" w:rsidRDefault="00BB55D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563</w:t>
      </w:r>
    </w:p>
    <w:p w:rsidR="00BB55D6" w:rsidRDefault="00BB55D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563</w:t>
      </w:r>
    </w:p>
    <w:p w:rsidR="00BB55D6" w:rsidRDefault="00BB55D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563</w:t>
      </w:r>
    </w:p>
    <w:p w:rsidR="00BB55D6" w:rsidRDefault="00BB55D6">
      <w:pPr>
        <w:pStyle w:val="TOC3"/>
        <w:rPr>
          <w:rFonts w:asciiTheme="minorHAnsi" w:eastAsiaTheme="minorEastAsia" w:hAnsiTheme="minorHAnsi" w:cstheme="minorBidi"/>
          <w:sz w:val="22"/>
          <w:szCs w:val="22"/>
        </w:rPr>
      </w:pPr>
      <w:r w:rsidRPr="00BB55D6">
        <w:t>8.17.1A</w:t>
      </w:r>
      <w:r w:rsidRPr="00BB55D6">
        <w:rPr>
          <w:rFonts w:asciiTheme="minorHAnsi" w:hAnsiTheme="minorHAnsi" w:cstheme="minorBidi"/>
          <w:sz w:val="22"/>
          <w:szCs w:val="22"/>
        </w:rPr>
        <w:tab/>
      </w:r>
      <w:r w:rsidRPr="00890E30">
        <w:rPr>
          <w:rFonts w:eastAsia="SimSun"/>
        </w:rPr>
        <w:t>Intrafrequency Measurements</w:t>
      </w:r>
      <w:r>
        <w:tab/>
        <w:t>564</w:t>
      </w:r>
    </w:p>
    <w:p w:rsidR="00BB55D6" w:rsidRDefault="00BB55D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564</w:t>
      </w:r>
    </w:p>
    <w:p w:rsidR="00BB55D6" w:rsidRDefault="00BB55D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564</w:t>
      </w:r>
    </w:p>
    <w:p w:rsidR="00BB55D6" w:rsidRDefault="00BB55D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564</w:t>
      </w:r>
    </w:p>
    <w:p w:rsidR="00BB55D6" w:rsidRDefault="00BB55D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564</w:t>
      </w:r>
    </w:p>
    <w:p w:rsidR="00BB55D6" w:rsidRDefault="00BB55D6">
      <w:pPr>
        <w:pStyle w:val="TOC3"/>
        <w:rPr>
          <w:rFonts w:asciiTheme="minorHAnsi" w:eastAsiaTheme="minorEastAsia" w:hAnsiTheme="minorHAnsi" w:cstheme="minorBidi"/>
          <w:sz w:val="22"/>
          <w:szCs w:val="22"/>
        </w:rPr>
      </w:pPr>
      <w:r w:rsidRPr="00BB55D6">
        <w:t>8.17.3</w:t>
      </w:r>
      <w:r w:rsidRPr="00BB55D6">
        <w:rPr>
          <w:rFonts w:asciiTheme="minorHAnsi" w:eastAsiaTheme="minorEastAsia" w:hAnsiTheme="minorHAnsi"/>
          <w:sz w:val="22"/>
          <w:szCs w:val="22"/>
        </w:rPr>
        <w:tab/>
      </w:r>
      <w:r>
        <w:rPr>
          <w:lang w:eastAsia="sv-SE"/>
        </w:rPr>
        <w:t>E-UTRA Inter-frequency Measurements when Configured with E-UTRA-NR Dual Connectivity Operation</w:t>
      </w:r>
      <w:r>
        <w:tab/>
        <w:t>565</w:t>
      </w:r>
    </w:p>
    <w:p w:rsidR="00BB55D6" w:rsidRDefault="00BB55D6">
      <w:pPr>
        <w:pStyle w:val="TOC4"/>
        <w:rPr>
          <w:rFonts w:asciiTheme="minorHAnsi" w:eastAsiaTheme="minorEastAsia" w:hAnsiTheme="minorHAnsi" w:cstheme="minorBidi"/>
          <w:sz w:val="22"/>
          <w:szCs w:val="22"/>
        </w:rPr>
      </w:pPr>
      <w:r w:rsidRPr="00BB55D6">
        <w:t>8.17.3.1</w:t>
      </w:r>
      <w:r w:rsidRPr="00BB55D6">
        <w:rPr>
          <w:rFonts w:asciiTheme="minorHAnsi" w:eastAsiaTheme="minorEastAsia" w:hAnsiTheme="minorHAnsi"/>
          <w:sz w:val="22"/>
          <w:szCs w:val="22"/>
        </w:rPr>
        <w:tab/>
      </w:r>
      <w:r>
        <w:t>Introduction</w:t>
      </w:r>
      <w:r>
        <w:tab/>
        <w:t>565</w:t>
      </w:r>
    </w:p>
    <w:p w:rsidR="00BB55D6" w:rsidRDefault="00BB55D6">
      <w:pPr>
        <w:pStyle w:val="TOC4"/>
        <w:rPr>
          <w:rFonts w:asciiTheme="minorHAnsi" w:eastAsiaTheme="minorEastAsia" w:hAnsiTheme="minorHAnsi" w:cstheme="minorBidi"/>
          <w:sz w:val="22"/>
          <w:szCs w:val="22"/>
        </w:rPr>
      </w:pPr>
      <w:r w:rsidRPr="00BB55D6">
        <w:t>8.17.3.2</w:t>
      </w:r>
      <w:r w:rsidRPr="00BB55D6">
        <w:rPr>
          <w:rFonts w:asciiTheme="minorHAnsi" w:eastAsiaTheme="minorEastAsia" w:hAnsiTheme="minorHAnsi"/>
          <w:sz w:val="22"/>
          <w:szCs w:val="22"/>
        </w:rPr>
        <w:tab/>
      </w:r>
      <w:r>
        <w:t>E-UTRAN FDD inter frequency measurements</w:t>
      </w:r>
      <w:r>
        <w:tab/>
        <w:t>565</w:t>
      </w:r>
    </w:p>
    <w:p w:rsidR="00BB55D6" w:rsidRDefault="00BB55D6">
      <w:pPr>
        <w:pStyle w:val="TOC5"/>
        <w:rPr>
          <w:rFonts w:asciiTheme="minorHAnsi" w:eastAsiaTheme="minorEastAsia" w:hAnsiTheme="minorHAnsi" w:cstheme="minorBidi"/>
          <w:sz w:val="22"/>
          <w:szCs w:val="22"/>
        </w:rPr>
      </w:pPr>
      <w:r w:rsidRPr="00BB55D6">
        <w:t>8.17.3.2.1</w:t>
      </w:r>
      <w:r w:rsidRPr="00BB55D6">
        <w:rPr>
          <w:rFonts w:asciiTheme="minorHAnsi" w:eastAsiaTheme="minorEastAsia" w:hAnsiTheme="minorHAnsi"/>
          <w:sz w:val="22"/>
          <w:szCs w:val="22"/>
        </w:rPr>
        <w:tab/>
      </w:r>
      <w:r>
        <w:t>E-UTRAN FDD inter frequency measurements when no DRX is used</w:t>
      </w:r>
      <w:r>
        <w:tab/>
        <w:t>565</w:t>
      </w:r>
    </w:p>
    <w:p w:rsidR="00BB55D6" w:rsidRDefault="00BB55D6">
      <w:pPr>
        <w:pStyle w:val="TOC5"/>
        <w:rPr>
          <w:rFonts w:asciiTheme="minorHAnsi" w:eastAsiaTheme="minorEastAsia" w:hAnsiTheme="minorHAnsi" w:cstheme="minorBidi"/>
          <w:sz w:val="22"/>
          <w:szCs w:val="22"/>
        </w:rPr>
      </w:pPr>
      <w:r w:rsidRPr="00BB55D6">
        <w:t>8.17.3.2.2</w:t>
      </w:r>
      <w:r w:rsidRPr="00BB55D6">
        <w:rPr>
          <w:rFonts w:asciiTheme="minorHAnsi" w:eastAsiaTheme="minorEastAsia" w:hAnsiTheme="minorHAnsi"/>
          <w:sz w:val="22"/>
          <w:szCs w:val="22"/>
        </w:rPr>
        <w:tab/>
      </w:r>
      <w:r>
        <w:t>E-UTRAN FDD inter frequency measurements when DRX is used</w:t>
      </w:r>
      <w:r>
        <w:tab/>
        <w:t>566</w:t>
      </w:r>
    </w:p>
    <w:p w:rsidR="00BB55D6" w:rsidRDefault="00BB55D6">
      <w:pPr>
        <w:pStyle w:val="TOC4"/>
        <w:rPr>
          <w:rFonts w:asciiTheme="minorHAnsi" w:eastAsiaTheme="minorEastAsia" w:hAnsiTheme="minorHAnsi" w:cstheme="minorBidi"/>
          <w:sz w:val="22"/>
          <w:szCs w:val="22"/>
        </w:rPr>
      </w:pPr>
      <w:r w:rsidRPr="00BB55D6">
        <w:t>8.17.3.3</w:t>
      </w:r>
      <w:r w:rsidRPr="00BB55D6">
        <w:rPr>
          <w:rFonts w:asciiTheme="minorHAnsi" w:eastAsiaTheme="minorEastAsia" w:hAnsiTheme="minorHAnsi"/>
          <w:sz w:val="22"/>
          <w:szCs w:val="22"/>
        </w:rPr>
        <w:tab/>
      </w:r>
      <w:r>
        <w:t>E-UTRAN TDD inter frequency measurements</w:t>
      </w:r>
      <w:r>
        <w:tab/>
        <w:t>568</w:t>
      </w:r>
    </w:p>
    <w:p w:rsidR="00BB55D6" w:rsidRDefault="00BB55D6">
      <w:pPr>
        <w:pStyle w:val="TOC5"/>
        <w:rPr>
          <w:rFonts w:asciiTheme="minorHAnsi" w:eastAsiaTheme="minorEastAsia" w:hAnsiTheme="minorHAnsi" w:cstheme="minorBidi"/>
          <w:sz w:val="22"/>
          <w:szCs w:val="22"/>
        </w:rPr>
      </w:pPr>
      <w:r w:rsidRPr="00BB55D6">
        <w:t>8.17.3.3.1</w:t>
      </w:r>
      <w:r w:rsidRPr="00BB55D6">
        <w:rPr>
          <w:rFonts w:asciiTheme="minorHAnsi" w:eastAsiaTheme="minorEastAsia" w:hAnsiTheme="minorHAnsi"/>
          <w:sz w:val="22"/>
          <w:szCs w:val="22"/>
        </w:rPr>
        <w:tab/>
      </w:r>
      <w:r>
        <w:t>E-UTRAN TDD inter frequency measurements when no DRX is used</w:t>
      </w:r>
      <w:r>
        <w:tab/>
        <w:t>568</w:t>
      </w:r>
    </w:p>
    <w:p w:rsidR="00BB55D6" w:rsidRDefault="00BB55D6">
      <w:pPr>
        <w:pStyle w:val="TOC5"/>
        <w:rPr>
          <w:rFonts w:asciiTheme="minorHAnsi" w:eastAsiaTheme="minorEastAsia" w:hAnsiTheme="minorHAnsi" w:cstheme="minorBidi"/>
          <w:sz w:val="22"/>
          <w:szCs w:val="22"/>
        </w:rPr>
      </w:pPr>
      <w:r w:rsidRPr="00BB55D6">
        <w:t>8.17.3.3.2</w:t>
      </w:r>
      <w:r w:rsidRPr="00BB55D6">
        <w:rPr>
          <w:rFonts w:asciiTheme="minorHAnsi" w:eastAsiaTheme="minorEastAsia" w:hAnsiTheme="minorHAnsi"/>
          <w:sz w:val="22"/>
          <w:szCs w:val="22"/>
        </w:rPr>
        <w:tab/>
      </w:r>
      <w:r>
        <w:t>E-UTRAN TDD inter frequency measurements when DRX is used</w:t>
      </w:r>
      <w:r>
        <w:tab/>
        <w:t>570</w:t>
      </w:r>
    </w:p>
    <w:p w:rsidR="00BB55D6" w:rsidRDefault="00BB55D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572</w:t>
      </w:r>
    </w:p>
    <w:p w:rsidR="00BB55D6" w:rsidRDefault="00BB55D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572</w:t>
      </w:r>
    </w:p>
    <w:p w:rsidR="00BB55D6" w:rsidRDefault="00BB55D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890E30">
        <w:rPr>
          <w:rFonts w:eastAsia="Calibri"/>
        </w:rPr>
        <w:t>NR I</w:t>
      </w:r>
      <w:r>
        <w:t>nter-RAT cell identification</w:t>
      </w:r>
      <w:r>
        <w:tab/>
        <w:t>572</w:t>
      </w:r>
    </w:p>
    <w:p w:rsidR="00BB55D6" w:rsidRDefault="00BB55D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890E30">
        <w:rPr>
          <w:rFonts w:eastAsia="Calibri"/>
        </w:rPr>
        <w:t>NR I</w:t>
      </w:r>
      <w:r>
        <w:t>nter-RAT measurement</w:t>
      </w:r>
      <w:r>
        <w:tab/>
        <w:t>574</w:t>
      </w:r>
    </w:p>
    <w:p w:rsidR="00BB55D6" w:rsidRDefault="00BB55D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890E30">
        <w:rPr>
          <w:rFonts w:eastAsia="Calibri"/>
        </w:rPr>
        <w:t>NR I</w:t>
      </w:r>
      <w:r>
        <w:t>nter-RAT measurement reporting</w:t>
      </w:r>
      <w:r>
        <w:tab/>
        <w:t>575</w:t>
      </w:r>
    </w:p>
    <w:p w:rsidR="00BB55D6" w:rsidRDefault="00BB55D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575</w:t>
      </w:r>
    </w:p>
    <w:p w:rsidR="00BB55D6" w:rsidRDefault="00BB55D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575</w:t>
      </w:r>
    </w:p>
    <w:p w:rsidR="00BB55D6" w:rsidRDefault="00BB55D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575</w:t>
      </w:r>
    </w:p>
    <w:p w:rsidR="00BB55D6" w:rsidRDefault="00BB55D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576</w:t>
      </w:r>
    </w:p>
    <w:p w:rsidR="00BB55D6" w:rsidRDefault="00BB55D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576</w:t>
      </w:r>
    </w:p>
    <w:p w:rsidR="00BB55D6" w:rsidRDefault="00BB55D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576</w:t>
      </w:r>
    </w:p>
    <w:p w:rsidR="00BB55D6" w:rsidRDefault="00BB55D6">
      <w:pPr>
        <w:pStyle w:val="TOC5"/>
        <w:rPr>
          <w:rFonts w:asciiTheme="minorHAnsi" w:eastAsiaTheme="minorEastAsia" w:hAnsiTheme="minorHAnsi" w:cstheme="minorBidi"/>
          <w:sz w:val="22"/>
          <w:szCs w:val="22"/>
        </w:rPr>
      </w:pPr>
      <w:r w:rsidRPr="00BB55D6">
        <w:t>8.17.5.2.3</w:t>
      </w:r>
      <w:r w:rsidRPr="00BB55D6">
        <w:rPr>
          <w:rFonts w:asciiTheme="minorHAnsi" w:eastAsiaTheme="minorEastAsia" w:hAnsiTheme="minorHAnsi"/>
          <w:sz w:val="22"/>
          <w:szCs w:val="22"/>
        </w:rPr>
        <w:tab/>
      </w:r>
      <w:r>
        <w:t>UE UTRA FDD CPICH measurement capability</w:t>
      </w:r>
      <w:r>
        <w:tab/>
        <w:t>576</w:t>
      </w:r>
    </w:p>
    <w:p w:rsidR="00BB55D6" w:rsidRDefault="00BB55D6">
      <w:pPr>
        <w:pStyle w:val="TOC5"/>
        <w:rPr>
          <w:rFonts w:asciiTheme="minorHAnsi" w:eastAsiaTheme="minorEastAsia" w:hAnsiTheme="minorHAnsi" w:cstheme="minorBidi"/>
          <w:sz w:val="22"/>
          <w:szCs w:val="22"/>
        </w:rPr>
      </w:pPr>
      <w:r>
        <w:lastRenderedPageBreak/>
        <w:t>8.17.5.2.4</w:t>
      </w:r>
      <w:r>
        <w:rPr>
          <w:rFonts w:asciiTheme="minorHAnsi" w:eastAsiaTheme="minorEastAsia" w:hAnsiTheme="minorHAnsi" w:cstheme="minorBidi"/>
          <w:sz w:val="22"/>
          <w:szCs w:val="22"/>
        </w:rPr>
        <w:tab/>
      </w:r>
      <w:r>
        <w:t>Periodic Reporting</w:t>
      </w:r>
      <w:r>
        <w:tab/>
        <w:t>577</w:t>
      </w:r>
    </w:p>
    <w:p w:rsidR="00BB55D6" w:rsidRDefault="00BB55D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577</w:t>
      </w:r>
    </w:p>
    <w:p w:rsidR="00BB55D6" w:rsidRDefault="00BB55D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577</w:t>
      </w:r>
    </w:p>
    <w:p w:rsidR="00BB55D6" w:rsidRDefault="00BB55D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577</w:t>
      </w:r>
    </w:p>
    <w:p w:rsidR="00BB55D6" w:rsidRDefault="00BB55D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579</w:t>
      </w:r>
    </w:p>
    <w:p w:rsidR="00BB55D6" w:rsidRDefault="00BB55D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579</w:t>
      </w:r>
    </w:p>
    <w:p w:rsidR="00BB55D6" w:rsidRDefault="00BB55D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579</w:t>
      </w:r>
    </w:p>
    <w:p w:rsidR="00BB55D6" w:rsidRDefault="00BB55D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579</w:t>
      </w:r>
    </w:p>
    <w:p w:rsidR="00BB55D6" w:rsidRDefault="00BB55D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579</w:t>
      </w:r>
    </w:p>
    <w:p w:rsidR="00BB55D6" w:rsidRDefault="00BB55D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579</w:t>
      </w:r>
    </w:p>
    <w:p w:rsidR="00BB55D6" w:rsidRDefault="00BB55D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580</w:t>
      </w:r>
    </w:p>
    <w:p w:rsidR="00BB55D6" w:rsidRDefault="00BB55D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580</w:t>
      </w:r>
    </w:p>
    <w:p w:rsidR="00BB55D6" w:rsidRDefault="00BB55D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581</w:t>
      </w:r>
    </w:p>
    <w:p w:rsidR="00BB55D6" w:rsidRDefault="00BB55D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581</w:t>
      </w:r>
    </w:p>
    <w:p w:rsidR="00BB55D6" w:rsidRDefault="00BB55D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581</w:t>
      </w:r>
    </w:p>
    <w:p w:rsidR="00BB55D6" w:rsidRDefault="00BB55D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581</w:t>
      </w:r>
    </w:p>
    <w:p w:rsidR="00BB55D6" w:rsidRDefault="00BB55D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581</w:t>
      </w:r>
    </w:p>
    <w:p w:rsidR="00BB55D6" w:rsidRDefault="00BB55D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581</w:t>
      </w:r>
    </w:p>
    <w:p w:rsidR="00BB55D6" w:rsidRDefault="00BB55D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582</w:t>
      </w:r>
    </w:p>
    <w:p w:rsidR="00BB55D6" w:rsidRDefault="00BB55D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582</w:t>
      </w:r>
    </w:p>
    <w:p w:rsidR="00BB55D6" w:rsidRDefault="00BB55D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582</w:t>
      </w:r>
    </w:p>
    <w:p w:rsidR="00BB55D6" w:rsidRDefault="00BB55D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583</w:t>
      </w:r>
    </w:p>
    <w:p w:rsidR="00BB55D6" w:rsidRDefault="00BB55D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583</w:t>
      </w:r>
    </w:p>
    <w:p w:rsidR="00BB55D6" w:rsidRDefault="00BB55D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584</w:t>
      </w:r>
    </w:p>
    <w:p w:rsidR="00BB55D6" w:rsidRDefault="00BB55D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584</w:t>
      </w:r>
    </w:p>
    <w:p w:rsidR="00BB55D6" w:rsidRDefault="00BB55D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584</w:t>
      </w:r>
    </w:p>
    <w:p w:rsidR="00BB55D6" w:rsidRDefault="00BB55D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585</w:t>
      </w:r>
    </w:p>
    <w:p w:rsidR="00BB55D6" w:rsidRDefault="00BB55D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585</w:t>
      </w:r>
    </w:p>
    <w:p w:rsidR="00BB55D6" w:rsidRDefault="00BB55D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585</w:t>
      </w:r>
    </w:p>
    <w:p w:rsidR="00BB55D6" w:rsidRDefault="00BB55D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585</w:t>
      </w:r>
    </w:p>
    <w:p w:rsidR="00BB55D6" w:rsidRDefault="00BB55D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585</w:t>
      </w:r>
    </w:p>
    <w:p w:rsidR="00BB55D6" w:rsidRDefault="00BB55D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585</w:t>
      </w:r>
    </w:p>
    <w:p w:rsidR="00BB55D6" w:rsidRDefault="00BB55D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586</w:t>
      </w:r>
    </w:p>
    <w:p w:rsidR="00BB55D6" w:rsidRDefault="00BB55D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586</w:t>
      </w:r>
    </w:p>
    <w:p w:rsidR="00BB55D6" w:rsidRDefault="00BB55D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587</w:t>
      </w:r>
    </w:p>
    <w:p w:rsidR="00BB55D6" w:rsidRDefault="00BB55D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587</w:t>
      </w:r>
    </w:p>
    <w:p w:rsidR="00BB55D6" w:rsidRDefault="00BB55D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587</w:t>
      </w:r>
    </w:p>
    <w:p w:rsidR="00BB55D6" w:rsidRDefault="00BB55D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587</w:t>
      </w:r>
    </w:p>
    <w:p w:rsidR="00BB55D6" w:rsidRDefault="00BB55D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587</w:t>
      </w:r>
    </w:p>
    <w:p w:rsidR="00BB55D6" w:rsidRDefault="00BB55D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589</w:t>
      </w:r>
    </w:p>
    <w:p w:rsidR="00BB55D6" w:rsidRDefault="00BB55D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589</w:t>
      </w:r>
    </w:p>
    <w:p w:rsidR="00BB55D6" w:rsidRDefault="00BB55D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589</w:t>
      </w:r>
    </w:p>
    <w:p w:rsidR="00BB55D6" w:rsidRDefault="00BB55D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590</w:t>
      </w:r>
    </w:p>
    <w:p w:rsidR="00BB55D6" w:rsidRDefault="00BB55D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590</w:t>
      </w:r>
    </w:p>
    <w:p w:rsidR="00BB55D6" w:rsidRDefault="00BB55D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590</w:t>
      </w:r>
    </w:p>
    <w:p w:rsidR="00BB55D6" w:rsidRDefault="00BB55D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590</w:t>
      </w:r>
    </w:p>
    <w:p w:rsidR="00BB55D6" w:rsidRDefault="00BB55D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592</w:t>
      </w:r>
    </w:p>
    <w:p w:rsidR="00BB55D6" w:rsidRDefault="00BB55D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592</w:t>
      </w:r>
    </w:p>
    <w:p w:rsidR="00BB55D6" w:rsidRDefault="00BB55D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592</w:t>
      </w:r>
    </w:p>
    <w:p w:rsidR="00BB55D6" w:rsidRDefault="00BB55D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592</w:t>
      </w:r>
    </w:p>
    <w:p w:rsidR="00BB55D6" w:rsidRDefault="00BB55D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592</w:t>
      </w:r>
    </w:p>
    <w:p w:rsidR="00BB55D6" w:rsidRDefault="00BB55D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592</w:t>
      </w:r>
    </w:p>
    <w:p w:rsidR="00BB55D6" w:rsidRDefault="00BB55D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592</w:t>
      </w:r>
    </w:p>
    <w:p w:rsidR="00BB55D6" w:rsidRDefault="00BB55D6">
      <w:pPr>
        <w:pStyle w:val="TOC4"/>
        <w:rPr>
          <w:rFonts w:asciiTheme="minorHAnsi" w:eastAsiaTheme="minorEastAsia" w:hAnsiTheme="minorHAnsi" w:cstheme="minorBidi"/>
          <w:sz w:val="22"/>
          <w:szCs w:val="22"/>
        </w:rPr>
      </w:pPr>
      <w:r>
        <w:lastRenderedPageBreak/>
        <w:t>8.18.2.1</w:t>
      </w:r>
      <w:r>
        <w:rPr>
          <w:rFonts w:asciiTheme="minorHAnsi" w:eastAsiaTheme="minorEastAsia" w:hAnsiTheme="minorHAnsi" w:cstheme="minorBidi"/>
          <w:sz w:val="22"/>
          <w:szCs w:val="22"/>
        </w:rPr>
        <w:tab/>
      </w:r>
      <w:r>
        <w:t>E-UTRAN intra frequency measurements</w:t>
      </w:r>
      <w:r>
        <w:tab/>
        <w:t>592</w:t>
      </w:r>
    </w:p>
    <w:p w:rsidR="00BB55D6" w:rsidRDefault="00BB55D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592</w:t>
      </w:r>
    </w:p>
    <w:p w:rsidR="00BB55D6" w:rsidRDefault="00BB55D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593</w:t>
      </w:r>
    </w:p>
    <w:p w:rsidR="00BB55D6" w:rsidRDefault="00BB55D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593</w:t>
      </w:r>
    </w:p>
    <w:p w:rsidR="00BB55D6" w:rsidRDefault="00BB55D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594</w:t>
      </w:r>
    </w:p>
    <w:p w:rsidR="00BB55D6" w:rsidRDefault="00BB55D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594</w:t>
      </w:r>
    </w:p>
    <w:p w:rsidR="00BB55D6" w:rsidRDefault="00BB55D6">
      <w:pPr>
        <w:pStyle w:val="TOC3"/>
        <w:rPr>
          <w:rFonts w:asciiTheme="minorHAnsi" w:eastAsiaTheme="minorEastAsia" w:hAnsiTheme="minorHAnsi" w:cstheme="minorBidi"/>
          <w:sz w:val="22"/>
          <w:szCs w:val="22"/>
        </w:rPr>
      </w:pPr>
      <w:r w:rsidRPr="00BB55D6">
        <w:t>8.19.2</w:t>
      </w:r>
      <w:r w:rsidRPr="00BB55D6">
        <w:rPr>
          <w:rFonts w:asciiTheme="minorHAnsi" w:hAnsiTheme="minorHAnsi" w:cstheme="minorBidi"/>
          <w:sz w:val="22"/>
          <w:szCs w:val="22"/>
        </w:rPr>
        <w:tab/>
      </w:r>
      <w:r w:rsidRPr="00890E30">
        <w:rPr>
          <w:rFonts w:eastAsia="SimSun"/>
        </w:rPr>
        <w:t>Intra-frequency Measurements</w:t>
      </w:r>
      <w:r>
        <w:tab/>
        <w:t>595</w:t>
      </w:r>
    </w:p>
    <w:p w:rsidR="00BB55D6" w:rsidRDefault="00BB55D6">
      <w:pPr>
        <w:pStyle w:val="TOC3"/>
        <w:rPr>
          <w:rFonts w:asciiTheme="minorHAnsi" w:eastAsiaTheme="minorEastAsia" w:hAnsiTheme="minorHAnsi" w:cstheme="minorBidi"/>
          <w:sz w:val="22"/>
          <w:szCs w:val="22"/>
        </w:rPr>
      </w:pPr>
      <w:r w:rsidRPr="00BB55D6">
        <w:t>8.19.3</w:t>
      </w:r>
      <w:r w:rsidRPr="00BB55D6">
        <w:rPr>
          <w:rFonts w:asciiTheme="minorHAnsi" w:eastAsiaTheme="minorEastAsia" w:hAnsiTheme="minorHAnsi"/>
          <w:sz w:val="22"/>
          <w:szCs w:val="22"/>
        </w:rPr>
        <w:tab/>
      </w:r>
      <w:r>
        <w:rPr>
          <w:lang w:eastAsia="sv-SE"/>
        </w:rPr>
        <w:t>Inter-frequency Measurements</w:t>
      </w:r>
      <w:r>
        <w:tab/>
        <w:t>595</w:t>
      </w:r>
    </w:p>
    <w:p w:rsidR="00BB55D6" w:rsidRDefault="00BB55D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595</w:t>
      </w:r>
    </w:p>
    <w:p w:rsidR="00BB55D6" w:rsidRDefault="00BB55D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595</w:t>
      </w:r>
    </w:p>
    <w:p w:rsidR="00BB55D6" w:rsidRDefault="00BB55D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595</w:t>
      </w:r>
    </w:p>
    <w:p w:rsidR="00BB55D6" w:rsidRDefault="00BB55D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596</w:t>
      </w:r>
    </w:p>
    <w:p w:rsidR="00BB55D6" w:rsidRDefault="00BB55D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596</w:t>
      </w:r>
    </w:p>
    <w:p w:rsidR="00BB55D6" w:rsidRDefault="00BB55D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596</w:t>
      </w:r>
    </w:p>
    <w:p w:rsidR="00BB55D6" w:rsidRDefault="00BB55D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597</w:t>
      </w:r>
    </w:p>
    <w:p w:rsidR="00BB55D6" w:rsidRDefault="00BB55D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598</w:t>
      </w:r>
    </w:p>
    <w:p w:rsidR="00BB55D6" w:rsidRDefault="00BB55D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599</w:t>
      </w:r>
    </w:p>
    <w:p w:rsidR="00BB55D6" w:rsidRDefault="00BB55D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600</w:t>
      </w:r>
    </w:p>
    <w:p w:rsidR="00BB55D6" w:rsidRDefault="00BB55D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601</w:t>
      </w:r>
    </w:p>
    <w:p w:rsidR="00BB55D6" w:rsidRDefault="00BB55D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602</w:t>
      </w:r>
    </w:p>
    <w:p w:rsidR="00BB55D6" w:rsidRDefault="00BB55D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603</w:t>
      </w:r>
    </w:p>
    <w:p w:rsidR="00BB55D6" w:rsidRDefault="00BB55D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603</w:t>
      </w:r>
    </w:p>
    <w:p w:rsidR="00BB55D6" w:rsidRDefault="00BB55D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603</w:t>
      </w:r>
    </w:p>
    <w:p w:rsidR="00BB55D6" w:rsidRDefault="00BB55D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604</w:t>
      </w:r>
    </w:p>
    <w:p w:rsidR="00BB55D6" w:rsidRDefault="00BB55D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604</w:t>
      </w:r>
    </w:p>
    <w:p w:rsidR="00BB55D6" w:rsidRDefault="00BB55D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604</w:t>
      </w:r>
    </w:p>
    <w:p w:rsidR="00BB55D6" w:rsidRDefault="00BB55D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605</w:t>
      </w:r>
    </w:p>
    <w:p w:rsidR="00BB55D6" w:rsidRDefault="00BB55D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605</w:t>
      </w:r>
    </w:p>
    <w:p w:rsidR="00BB55D6" w:rsidRDefault="00BB55D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606</w:t>
      </w:r>
    </w:p>
    <w:p w:rsidR="00BB55D6" w:rsidRDefault="00BB55D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607</w:t>
      </w:r>
    </w:p>
    <w:p w:rsidR="00BB55D6" w:rsidRDefault="00BB55D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607</w:t>
      </w:r>
    </w:p>
    <w:p w:rsidR="00BB55D6" w:rsidRDefault="00BB55D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608</w:t>
      </w:r>
    </w:p>
    <w:p w:rsidR="00BB55D6" w:rsidRDefault="00BB55D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608</w:t>
      </w:r>
    </w:p>
    <w:p w:rsidR="00BB55D6" w:rsidRDefault="00BB55D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609</w:t>
      </w:r>
    </w:p>
    <w:p w:rsidR="00BB55D6" w:rsidRDefault="00BB55D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610</w:t>
      </w:r>
    </w:p>
    <w:p w:rsidR="00BB55D6" w:rsidRDefault="00BB55D6">
      <w:pPr>
        <w:pStyle w:val="TOC4"/>
        <w:rPr>
          <w:rFonts w:asciiTheme="minorHAnsi" w:eastAsiaTheme="minorEastAsia" w:hAnsiTheme="minorHAnsi" w:cstheme="minorBidi"/>
          <w:sz w:val="22"/>
          <w:szCs w:val="22"/>
        </w:rPr>
      </w:pPr>
      <w:r>
        <w:t>9.1.3B.1</w:t>
      </w:r>
      <w:r>
        <w:rPr>
          <w:rFonts w:asciiTheme="minorHAnsi" w:eastAsiaTheme="minorEastAsia" w:hAnsiTheme="minorHAnsi" w:cstheme="minorBidi"/>
          <w:sz w:val="22"/>
          <w:szCs w:val="22"/>
        </w:rPr>
        <w:tab/>
      </w:r>
      <w:r>
        <w:t>Introduction</w:t>
      </w:r>
      <w:r>
        <w:tab/>
        <w:t>610</w:t>
      </w:r>
    </w:p>
    <w:p w:rsidR="00BB55D6" w:rsidRDefault="00BB55D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610</w:t>
      </w:r>
    </w:p>
    <w:p w:rsidR="00BB55D6" w:rsidRDefault="00BB55D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610</w:t>
      </w:r>
    </w:p>
    <w:p w:rsidR="00BB55D6" w:rsidRDefault="00BB55D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611</w:t>
      </w:r>
    </w:p>
    <w:p w:rsidR="00BB55D6" w:rsidRDefault="00BB55D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611</w:t>
      </w:r>
    </w:p>
    <w:p w:rsidR="00BB55D6" w:rsidRDefault="00BB55D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611</w:t>
      </w:r>
    </w:p>
    <w:p w:rsidR="00BB55D6" w:rsidRDefault="00BB55D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612</w:t>
      </w:r>
    </w:p>
    <w:p w:rsidR="00BB55D6" w:rsidRDefault="00BB55D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613</w:t>
      </w:r>
    </w:p>
    <w:p w:rsidR="00BB55D6" w:rsidRDefault="00BB55D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614</w:t>
      </w:r>
    </w:p>
    <w:p w:rsidR="00BB55D6" w:rsidRDefault="00BB55D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615</w:t>
      </w:r>
    </w:p>
    <w:p w:rsidR="00BB55D6" w:rsidRDefault="00BB55D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616</w:t>
      </w:r>
    </w:p>
    <w:p w:rsidR="00BB55D6" w:rsidRDefault="00BB55D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616</w:t>
      </w:r>
    </w:p>
    <w:p w:rsidR="00BB55D6" w:rsidRDefault="00BB55D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616</w:t>
      </w:r>
    </w:p>
    <w:p w:rsidR="00BB55D6" w:rsidRDefault="00BB55D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616</w:t>
      </w:r>
    </w:p>
    <w:p w:rsidR="00BB55D6" w:rsidRDefault="00BB55D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616</w:t>
      </w:r>
    </w:p>
    <w:p w:rsidR="00BB55D6" w:rsidRDefault="00BB55D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617</w:t>
      </w:r>
    </w:p>
    <w:p w:rsidR="00BB55D6" w:rsidRDefault="00BB55D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617</w:t>
      </w:r>
    </w:p>
    <w:p w:rsidR="00BB55D6" w:rsidRDefault="00BB55D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618</w:t>
      </w:r>
    </w:p>
    <w:p w:rsidR="00BB55D6" w:rsidRDefault="00BB55D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619</w:t>
      </w:r>
    </w:p>
    <w:p w:rsidR="00BB55D6" w:rsidRDefault="00BB55D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619</w:t>
      </w:r>
    </w:p>
    <w:p w:rsidR="00BB55D6" w:rsidRDefault="00BB55D6">
      <w:pPr>
        <w:pStyle w:val="TOC4"/>
        <w:rPr>
          <w:rFonts w:asciiTheme="minorHAnsi" w:eastAsiaTheme="minorEastAsia" w:hAnsiTheme="minorHAnsi" w:cstheme="minorBidi"/>
          <w:sz w:val="22"/>
          <w:szCs w:val="22"/>
        </w:rPr>
      </w:pPr>
      <w:r>
        <w:lastRenderedPageBreak/>
        <w:t>9.1.6.5</w:t>
      </w:r>
      <w:r>
        <w:rPr>
          <w:rFonts w:asciiTheme="minorHAnsi" w:eastAsiaTheme="minorEastAsia" w:hAnsiTheme="minorHAnsi" w:cstheme="minorBidi"/>
          <w:sz w:val="22"/>
          <w:szCs w:val="22"/>
        </w:rPr>
        <w:tab/>
      </w:r>
      <w:r>
        <w:t>Absolute RSRQ Accuracy for UE Category 1bis</w:t>
      </w:r>
      <w:r>
        <w:tab/>
        <w:t>620</w:t>
      </w:r>
    </w:p>
    <w:p w:rsidR="00BB55D6" w:rsidRDefault="00BB55D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621</w:t>
      </w:r>
    </w:p>
    <w:p w:rsidR="00BB55D6" w:rsidRDefault="00BB55D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621</w:t>
      </w:r>
    </w:p>
    <w:p w:rsidR="00BB55D6" w:rsidRDefault="00BB55D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621</w:t>
      </w:r>
    </w:p>
    <w:p w:rsidR="00BB55D6" w:rsidRDefault="00BB55D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622</w:t>
      </w:r>
    </w:p>
    <w:p w:rsidR="00BB55D6" w:rsidRDefault="00BB55D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623</w:t>
      </w:r>
    </w:p>
    <w:p w:rsidR="00BB55D6" w:rsidRDefault="00BB55D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623</w:t>
      </w:r>
    </w:p>
    <w:p w:rsidR="00BB55D6" w:rsidRDefault="00BB55D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623</w:t>
      </w:r>
    </w:p>
    <w:p w:rsidR="00BB55D6" w:rsidRDefault="00BB55D6">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623</w:t>
      </w:r>
    </w:p>
    <w:p w:rsidR="00BB55D6" w:rsidRDefault="00BB55D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624</w:t>
      </w:r>
    </w:p>
    <w:p w:rsidR="00BB55D6" w:rsidRDefault="00BB55D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624</w:t>
      </w:r>
    </w:p>
    <w:p w:rsidR="00BB55D6" w:rsidRDefault="00BB55D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625</w:t>
      </w:r>
    </w:p>
    <w:p w:rsidR="00BB55D6" w:rsidRDefault="00BB55D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625</w:t>
      </w:r>
    </w:p>
    <w:p w:rsidR="00BB55D6" w:rsidRDefault="00BB55D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625</w:t>
      </w:r>
    </w:p>
    <w:p w:rsidR="00BB55D6" w:rsidRDefault="00BB55D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625</w:t>
      </w:r>
    </w:p>
    <w:p w:rsidR="00BB55D6" w:rsidRDefault="00BB55D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625</w:t>
      </w:r>
    </w:p>
    <w:p w:rsidR="00BB55D6" w:rsidRDefault="00BB55D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625</w:t>
      </w:r>
    </w:p>
    <w:p w:rsidR="00BB55D6" w:rsidRDefault="00BB55D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626</w:t>
      </w:r>
    </w:p>
    <w:p w:rsidR="00BB55D6" w:rsidRDefault="00BB55D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626</w:t>
      </w:r>
    </w:p>
    <w:p w:rsidR="00BB55D6" w:rsidRDefault="00BB55D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627</w:t>
      </w:r>
    </w:p>
    <w:p w:rsidR="00BB55D6" w:rsidRDefault="00BB55D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628</w:t>
      </w:r>
    </w:p>
    <w:p w:rsidR="00BB55D6" w:rsidRDefault="00BB55D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628</w:t>
      </w:r>
    </w:p>
    <w:p w:rsidR="00BB55D6" w:rsidRDefault="00BB55D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630</w:t>
      </w:r>
    </w:p>
    <w:p w:rsidR="00BB55D6" w:rsidRDefault="00BB55D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631</w:t>
      </w:r>
    </w:p>
    <w:p w:rsidR="00BB55D6" w:rsidRDefault="00BB55D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632</w:t>
      </w:r>
    </w:p>
    <w:p w:rsidR="00BB55D6" w:rsidRDefault="00BB55D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632</w:t>
      </w:r>
    </w:p>
    <w:p w:rsidR="00BB55D6" w:rsidRDefault="00BB55D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633</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634</w:t>
      </w:r>
    </w:p>
    <w:p w:rsidR="00BB55D6" w:rsidRDefault="00BB55D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635</w:t>
      </w:r>
    </w:p>
    <w:p w:rsidR="00BB55D6" w:rsidRDefault="00BB55D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635</w:t>
      </w:r>
    </w:p>
    <w:p w:rsidR="00BB55D6" w:rsidRDefault="00BB55D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635</w:t>
      </w:r>
    </w:p>
    <w:p w:rsidR="00BB55D6" w:rsidRDefault="00BB55D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635</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635</w:t>
      </w:r>
    </w:p>
    <w:p w:rsidR="00BB55D6" w:rsidRDefault="00BB55D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637</w:t>
      </w:r>
    </w:p>
    <w:p w:rsidR="00BB55D6" w:rsidRDefault="00BB55D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638</w:t>
      </w:r>
    </w:p>
    <w:p w:rsidR="00BB55D6" w:rsidRDefault="00BB55D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638</w:t>
      </w:r>
    </w:p>
    <w:p w:rsidR="00BB55D6" w:rsidRDefault="00BB55D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638</w:t>
      </w:r>
    </w:p>
    <w:p w:rsidR="00BB55D6" w:rsidRDefault="00BB55D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638</w:t>
      </w:r>
    </w:p>
    <w:p w:rsidR="00BB55D6" w:rsidRDefault="00BB55D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638</w:t>
      </w:r>
    </w:p>
    <w:p w:rsidR="00BB55D6" w:rsidRDefault="00BB55D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638</w:t>
      </w:r>
    </w:p>
    <w:p w:rsidR="00BB55D6" w:rsidRDefault="00BB55D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639</w:t>
      </w:r>
    </w:p>
    <w:p w:rsidR="00BB55D6" w:rsidRDefault="00BB55D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640</w:t>
      </w:r>
    </w:p>
    <w:p w:rsidR="00BB55D6" w:rsidRDefault="00BB55D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640</w:t>
      </w:r>
    </w:p>
    <w:p w:rsidR="00BB55D6" w:rsidRDefault="00BB55D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641</w:t>
      </w:r>
    </w:p>
    <w:p w:rsidR="00BB55D6" w:rsidRDefault="00BB55D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642</w:t>
      </w:r>
    </w:p>
    <w:p w:rsidR="00BB55D6" w:rsidRDefault="00BB55D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642</w:t>
      </w:r>
    </w:p>
    <w:p w:rsidR="00BB55D6" w:rsidRDefault="00BB55D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642</w:t>
      </w:r>
    </w:p>
    <w:p w:rsidR="00BB55D6" w:rsidRDefault="00BB55D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642</w:t>
      </w:r>
    </w:p>
    <w:p w:rsidR="00BB55D6" w:rsidRDefault="00BB55D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642</w:t>
      </w:r>
    </w:p>
    <w:p w:rsidR="00BB55D6" w:rsidRDefault="00BB55D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642</w:t>
      </w:r>
    </w:p>
    <w:p w:rsidR="00BB55D6" w:rsidRDefault="00BB55D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643</w:t>
      </w:r>
    </w:p>
    <w:p w:rsidR="00BB55D6" w:rsidRDefault="00BB55D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643</w:t>
      </w:r>
    </w:p>
    <w:p w:rsidR="00BB55D6" w:rsidRDefault="00BB55D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643</w:t>
      </w:r>
    </w:p>
    <w:p w:rsidR="00BB55D6" w:rsidRDefault="00BB55D6">
      <w:pPr>
        <w:pStyle w:val="TOC5"/>
        <w:rPr>
          <w:rFonts w:asciiTheme="minorHAnsi" w:eastAsiaTheme="minorEastAsia" w:hAnsiTheme="minorHAnsi" w:cstheme="minorBidi"/>
          <w:sz w:val="22"/>
          <w:szCs w:val="22"/>
        </w:rPr>
      </w:pPr>
      <w:r>
        <w:lastRenderedPageBreak/>
        <w:t>9.1.15.2.3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643</w:t>
      </w:r>
    </w:p>
    <w:p w:rsidR="00BB55D6" w:rsidRDefault="00BB55D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644</w:t>
      </w:r>
    </w:p>
    <w:p w:rsidR="00BB55D6" w:rsidRDefault="00BB55D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644</w:t>
      </w:r>
    </w:p>
    <w:p w:rsidR="00BB55D6" w:rsidRDefault="00BB55D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644</w:t>
      </w:r>
    </w:p>
    <w:p w:rsidR="00BB55D6" w:rsidRDefault="00BB55D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644</w:t>
      </w:r>
    </w:p>
    <w:p w:rsidR="00BB55D6" w:rsidRDefault="00BB55D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645</w:t>
      </w:r>
    </w:p>
    <w:p w:rsidR="00BB55D6" w:rsidRDefault="00BB55D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645</w:t>
      </w:r>
    </w:p>
    <w:p w:rsidR="00BB55D6" w:rsidRDefault="00BB55D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646</w:t>
      </w:r>
    </w:p>
    <w:p w:rsidR="00BB55D6" w:rsidRDefault="00BB55D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646</w:t>
      </w:r>
    </w:p>
    <w:p w:rsidR="00BB55D6" w:rsidRDefault="00BB55D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646</w:t>
      </w:r>
    </w:p>
    <w:p w:rsidR="00BB55D6" w:rsidRDefault="00BB55D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646</w:t>
      </w:r>
    </w:p>
    <w:p w:rsidR="00BB55D6" w:rsidRDefault="00BB55D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646</w:t>
      </w:r>
    </w:p>
    <w:p w:rsidR="00BB55D6" w:rsidRDefault="00BB55D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646</w:t>
      </w:r>
    </w:p>
    <w:p w:rsidR="00BB55D6" w:rsidRDefault="00BB55D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647</w:t>
      </w:r>
    </w:p>
    <w:p w:rsidR="00BB55D6" w:rsidRDefault="00BB55D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647</w:t>
      </w:r>
    </w:p>
    <w:p w:rsidR="00BB55D6" w:rsidRDefault="00BB55D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648</w:t>
      </w:r>
    </w:p>
    <w:p w:rsidR="00BB55D6" w:rsidRDefault="00BB55D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648</w:t>
      </w:r>
    </w:p>
    <w:p w:rsidR="00BB55D6" w:rsidRDefault="00BB55D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648</w:t>
      </w:r>
    </w:p>
    <w:p w:rsidR="00BB55D6" w:rsidRDefault="00BB55D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649</w:t>
      </w:r>
    </w:p>
    <w:p w:rsidR="00BB55D6" w:rsidRDefault="00BB55D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649</w:t>
      </w:r>
    </w:p>
    <w:p w:rsidR="00BB55D6" w:rsidRDefault="00BB55D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650</w:t>
      </w:r>
    </w:p>
    <w:p w:rsidR="00BB55D6" w:rsidRDefault="00BB55D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650</w:t>
      </w:r>
    </w:p>
    <w:p w:rsidR="00BB55D6" w:rsidRDefault="00BB55D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650</w:t>
      </w:r>
    </w:p>
    <w:p w:rsidR="00BB55D6" w:rsidRDefault="00BB55D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650</w:t>
      </w:r>
    </w:p>
    <w:p w:rsidR="00BB55D6" w:rsidRDefault="00BB55D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652</w:t>
      </w:r>
    </w:p>
    <w:p w:rsidR="00BB55D6" w:rsidRDefault="00BB55D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652</w:t>
      </w:r>
    </w:p>
    <w:p w:rsidR="00BB55D6" w:rsidRDefault="00BB55D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652</w:t>
      </w:r>
    </w:p>
    <w:p w:rsidR="00BB55D6" w:rsidRDefault="00BB55D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653</w:t>
      </w:r>
    </w:p>
    <w:p w:rsidR="00BB55D6" w:rsidRDefault="00BB55D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653</w:t>
      </w:r>
    </w:p>
    <w:p w:rsidR="00BB55D6" w:rsidRDefault="00BB55D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653</w:t>
      </w:r>
    </w:p>
    <w:p w:rsidR="00BB55D6" w:rsidRDefault="00BB55D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653</w:t>
      </w:r>
    </w:p>
    <w:p w:rsidR="00BB55D6" w:rsidRDefault="00BB55D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654</w:t>
      </w:r>
    </w:p>
    <w:p w:rsidR="00BB55D6" w:rsidRDefault="00BB55D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654</w:t>
      </w:r>
    </w:p>
    <w:p w:rsidR="00BB55D6" w:rsidRDefault="00BB55D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654</w:t>
      </w:r>
    </w:p>
    <w:p w:rsidR="00BB55D6" w:rsidRDefault="00BB55D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654</w:t>
      </w:r>
    </w:p>
    <w:p w:rsidR="00BB55D6" w:rsidRDefault="00BB55D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654</w:t>
      </w:r>
    </w:p>
    <w:p w:rsidR="00BB55D6" w:rsidRDefault="00BB55D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655</w:t>
      </w:r>
    </w:p>
    <w:p w:rsidR="00BB55D6" w:rsidRDefault="00BB55D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655</w:t>
      </w:r>
    </w:p>
    <w:p w:rsidR="00BB55D6" w:rsidRDefault="00BB55D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655</w:t>
      </w:r>
    </w:p>
    <w:p w:rsidR="00BB55D6" w:rsidRDefault="00BB55D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656</w:t>
      </w:r>
    </w:p>
    <w:p w:rsidR="00BB55D6" w:rsidRDefault="00BB55D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657</w:t>
      </w:r>
    </w:p>
    <w:p w:rsidR="00BB55D6" w:rsidRDefault="00BB55D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657</w:t>
      </w:r>
    </w:p>
    <w:p w:rsidR="00BB55D6" w:rsidRDefault="00BB55D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658</w:t>
      </w:r>
    </w:p>
    <w:p w:rsidR="00BB55D6" w:rsidRDefault="00BB55D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659</w:t>
      </w:r>
    </w:p>
    <w:p w:rsidR="00BB55D6" w:rsidRDefault="00BB55D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660</w:t>
      </w:r>
    </w:p>
    <w:p w:rsidR="00BB55D6" w:rsidRDefault="00BB55D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661</w:t>
      </w:r>
    </w:p>
    <w:p w:rsidR="00BB55D6" w:rsidRDefault="00BB55D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661</w:t>
      </w:r>
    </w:p>
    <w:p w:rsidR="00BB55D6" w:rsidRDefault="00BB55D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662</w:t>
      </w:r>
    </w:p>
    <w:p w:rsidR="00BB55D6" w:rsidRDefault="00BB55D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663</w:t>
      </w:r>
    </w:p>
    <w:p w:rsidR="00BB55D6" w:rsidRDefault="00BB55D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663</w:t>
      </w:r>
    </w:p>
    <w:p w:rsidR="00BB55D6" w:rsidRDefault="00BB55D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664</w:t>
      </w:r>
    </w:p>
    <w:p w:rsidR="00BB55D6" w:rsidRDefault="00BB55D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665</w:t>
      </w:r>
    </w:p>
    <w:p w:rsidR="00BB55D6" w:rsidRDefault="00BB55D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666</w:t>
      </w:r>
    </w:p>
    <w:p w:rsidR="00BB55D6" w:rsidRDefault="00BB55D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669</w:t>
      </w:r>
    </w:p>
    <w:p w:rsidR="00BB55D6" w:rsidRDefault="00BB55D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670</w:t>
      </w:r>
    </w:p>
    <w:p w:rsidR="00BB55D6" w:rsidRDefault="00BB55D6">
      <w:pPr>
        <w:pStyle w:val="TOC4"/>
        <w:rPr>
          <w:rFonts w:asciiTheme="minorHAnsi" w:eastAsiaTheme="minorEastAsia" w:hAnsiTheme="minorHAnsi" w:cstheme="minorBidi"/>
          <w:sz w:val="22"/>
          <w:szCs w:val="22"/>
        </w:rPr>
      </w:pPr>
      <w:r>
        <w:lastRenderedPageBreak/>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672</w:t>
      </w:r>
    </w:p>
    <w:p w:rsidR="00BB55D6" w:rsidRDefault="00BB55D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672</w:t>
      </w:r>
    </w:p>
    <w:p w:rsidR="00BB55D6" w:rsidRDefault="00BB55D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673</w:t>
      </w:r>
    </w:p>
    <w:p w:rsidR="00BB55D6" w:rsidRDefault="00BB55D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674</w:t>
      </w:r>
    </w:p>
    <w:p w:rsidR="00BB55D6" w:rsidRDefault="00BB55D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676</w:t>
      </w:r>
    </w:p>
    <w:p w:rsidR="00BB55D6" w:rsidRDefault="00BB55D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679</w:t>
      </w:r>
    </w:p>
    <w:p w:rsidR="00BB55D6" w:rsidRDefault="00BB55D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679</w:t>
      </w:r>
    </w:p>
    <w:p w:rsidR="00BB55D6" w:rsidRDefault="00BB55D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680</w:t>
      </w:r>
    </w:p>
    <w:p w:rsidR="00BB55D6" w:rsidRDefault="00BB55D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680</w:t>
      </w:r>
    </w:p>
    <w:p w:rsidR="00BB55D6" w:rsidRDefault="00BB55D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681</w:t>
      </w:r>
    </w:p>
    <w:p w:rsidR="00BB55D6" w:rsidRDefault="00BB55D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681</w:t>
      </w:r>
    </w:p>
    <w:p w:rsidR="00BB55D6" w:rsidRDefault="00BB55D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682</w:t>
      </w:r>
    </w:p>
    <w:p w:rsidR="00BB55D6" w:rsidRDefault="00BB55D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682</w:t>
      </w:r>
    </w:p>
    <w:p w:rsidR="00BB55D6" w:rsidRDefault="00BB55D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682</w:t>
      </w:r>
    </w:p>
    <w:p w:rsidR="00BB55D6" w:rsidRDefault="00BB55D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683</w:t>
      </w:r>
    </w:p>
    <w:p w:rsidR="00BB55D6" w:rsidRDefault="00BB55D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684</w:t>
      </w:r>
    </w:p>
    <w:p w:rsidR="00BB55D6" w:rsidRDefault="00BB55D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685</w:t>
      </w:r>
    </w:p>
    <w:p w:rsidR="00BB55D6" w:rsidRDefault="00BB55D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686</w:t>
      </w:r>
    </w:p>
    <w:p w:rsidR="00BB55D6" w:rsidRDefault="00BB55D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687</w:t>
      </w:r>
    </w:p>
    <w:p w:rsidR="00BB55D6" w:rsidRDefault="00BB55D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687</w:t>
      </w:r>
    </w:p>
    <w:p w:rsidR="00BB55D6" w:rsidRDefault="00BB55D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688</w:t>
      </w:r>
    </w:p>
    <w:p w:rsidR="00BB55D6" w:rsidRDefault="00BB55D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688</w:t>
      </w:r>
    </w:p>
    <w:p w:rsidR="00BB55D6" w:rsidRDefault="00BB55D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688</w:t>
      </w:r>
    </w:p>
    <w:p w:rsidR="00BB55D6" w:rsidRDefault="00BB55D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688</w:t>
      </w:r>
    </w:p>
    <w:p w:rsidR="00BB55D6" w:rsidRDefault="00BB55D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690</w:t>
      </w:r>
    </w:p>
    <w:p w:rsidR="00BB55D6" w:rsidRDefault="00BB55D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690</w:t>
      </w:r>
    </w:p>
    <w:p w:rsidR="00BB55D6" w:rsidRDefault="00BB55D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690</w:t>
      </w:r>
    </w:p>
    <w:p w:rsidR="00BB55D6" w:rsidRDefault="00BB55D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691</w:t>
      </w:r>
    </w:p>
    <w:p w:rsidR="00BB55D6" w:rsidRDefault="00BB55D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691</w:t>
      </w:r>
    </w:p>
    <w:p w:rsidR="00BB55D6" w:rsidRDefault="00BB55D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691</w:t>
      </w:r>
    </w:p>
    <w:p w:rsidR="00BB55D6" w:rsidRDefault="00BB55D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692</w:t>
      </w:r>
    </w:p>
    <w:p w:rsidR="00BB55D6" w:rsidRDefault="00BB55D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693</w:t>
      </w:r>
    </w:p>
    <w:p w:rsidR="00BB55D6" w:rsidRDefault="00BB55D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694</w:t>
      </w:r>
    </w:p>
    <w:p w:rsidR="00BB55D6" w:rsidRDefault="00BB55D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696</w:t>
      </w:r>
    </w:p>
    <w:p w:rsidR="00BB55D6" w:rsidRDefault="00BB55D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697</w:t>
      </w:r>
    </w:p>
    <w:p w:rsidR="00BB55D6" w:rsidRDefault="00BB55D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698</w:t>
      </w:r>
    </w:p>
    <w:p w:rsidR="00BB55D6" w:rsidRDefault="00BB55D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698</w:t>
      </w:r>
    </w:p>
    <w:p w:rsidR="00BB55D6" w:rsidRDefault="00BB55D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699</w:t>
      </w:r>
    </w:p>
    <w:p w:rsidR="00BB55D6" w:rsidRDefault="00BB55D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700</w:t>
      </w:r>
    </w:p>
    <w:p w:rsidR="00BB55D6" w:rsidRDefault="00BB55D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701</w:t>
      </w:r>
    </w:p>
    <w:p w:rsidR="00BB55D6" w:rsidRDefault="00BB55D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701</w:t>
      </w:r>
    </w:p>
    <w:p w:rsidR="00BB55D6" w:rsidRDefault="00BB55D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701</w:t>
      </w:r>
    </w:p>
    <w:p w:rsidR="00BB55D6" w:rsidRDefault="00BB55D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702</w:t>
      </w:r>
    </w:p>
    <w:p w:rsidR="00BB55D6" w:rsidRDefault="00BB55D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702</w:t>
      </w:r>
    </w:p>
    <w:p w:rsidR="00BB55D6" w:rsidRDefault="00BB55D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703</w:t>
      </w:r>
    </w:p>
    <w:p w:rsidR="00BB55D6" w:rsidRDefault="00BB55D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704</w:t>
      </w:r>
    </w:p>
    <w:p w:rsidR="00BB55D6" w:rsidRDefault="00BB55D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890E30">
        <w:rPr>
          <w:rFonts w:eastAsia="DengXian"/>
          <w:lang w:eastAsia="zh-CN"/>
        </w:rPr>
        <w:t xml:space="preserve">non-BL CE </w:t>
      </w:r>
      <w:r>
        <w:rPr>
          <w:lang w:eastAsia="zh-CN"/>
        </w:rPr>
        <w:t>UE in CE mode B</w:t>
      </w:r>
      <w:r>
        <w:tab/>
        <w:t>705</w:t>
      </w:r>
    </w:p>
    <w:p w:rsidR="00BB55D6" w:rsidRDefault="00BB55D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706</w:t>
      </w:r>
    </w:p>
    <w:p w:rsidR="00BB55D6" w:rsidRDefault="00BB55D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707</w:t>
      </w:r>
    </w:p>
    <w:p w:rsidR="00BB55D6" w:rsidRDefault="00BB55D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708</w:t>
      </w:r>
    </w:p>
    <w:p w:rsidR="00BB55D6" w:rsidRDefault="00BB55D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708</w:t>
      </w:r>
    </w:p>
    <w:p w:rsidR="00BB55D6" w:rsidRDefault="00BB55D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710</w:t>
      </w:r>
    </w:p>
    <w:p w:rsidR="00BB55D6" w:rsidRDefault="00BB55D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711</w:t>
      </w:r>
    </w:p>
    <w:p w:rsidR="00BB55D6" w:rsidRDefault="00BB55D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711</w:t>
      </w:r>
    </w:p>
    <w:p w:rsidR="00BB55D6" w:rsidRDefault="00BB55D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711</w:t>
      </w:r>
    </w:p>
    <w:p w:rsidR="00BB55D6" w:rsidRDefault="00BB55D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712</w:t>
      </w:r>
    </w:p>
    <w:p w:rsidR="00BB55D6" w:rsidRDefault="00BB55D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712</w:t>
      </w:r>
    </w:p>
    <w:p w:rsidR="00BB55D6" w:rsidRDefault="00BB55D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712</w:t>
      </w:r>
    </w:p>
    <w:p w:rsidR="00BB55D6" w:rsidRDefault="00BB55D6">
      <w:pPr>
        <w:pStyle w:val="TOC3"/>
        <w:rPr>
          <w:rFonts w:asciiTheme="minorHAnsi" w:eastAsiaTheme="minorEastAsia" w:hAnsiTheme="minorHAnsi" w:cstheme="minorBidi"/>
          <w:sz w:val="22"/>
          <w:szCs w:val="22"/>
        </w:rPr>
      </w:pPr>
      <w:r>
        <w:lastRenderedPageBreak/>
        <w:t>9.3.3</w:t>
      </w:r>
      <w:r>
        <w:rPr>
          <w:rFonts w:asciiTheme="minorHAnsi" w:eastAsiaTheme="minorEastAsia" w:hAnsiTheme="minorHAnsi" w:cstheme="minorBidi"/>
          <w:sz w:val="22"/>
          <w:szCs w:val="22"/>
        </w:rPr>
        <w:tab/>
      </w:r>
      <w:r>
        <w:t>Void</w:t>
      </w:r>
      <w:r>
        <w:tab/>
        <w:t>712</w:t>
      </w:r>
    </w:p>
    <w:p w:rsidR="00BB55D6" w:rsidRDefault="00BB55D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712</w:t>
      </w:r>
    </w:p>
    <w:p w:rsidR="00BB55D6" w:rsidRDefault="00BB55D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712</w:t>
      </w:r>
    </w:p>
    <w:p w:rsidR="00BB55D6" w:rsidRDefault="00BB55D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713</w:t>
      </w:r>
    </w:p>
    <w:p w:rsidR="00BB55D6" w:rsidRDefault="00BB55D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713</w:t>
      </w:r>
    </w:p>
    <w:p w:rsidR="00BB55D6" w:rsidRDefault="00BB55D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890E30">
        <w:rPr>
          <w:rFonts w:cs="v4.2.0"/>
          <w:vertAlign w:val="subscript"/>
          <w:lang w:eastAsia="zh-CN"/>
        </w:rPr>
        <w:t>CMAX,c</w:t>
      </w:r>
      <w:r>
        <w:tab/>
        <w:t>713</w:t>
      </w:r>
    </w:p>
    <w:p w:rsidR="00BB55D6" w:rsidRDefault="00BB55D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713</w:t>
      </w:r>
    </w:p>
    <w:p w:rsidR="00BB55D6" w:rsidRDefault="00BB55D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713</w:t>
      </w:r>
    </w:p>
    <w:p w:rsidR="00BB55D6" w:rsidRDefault="00BB55D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713</w:t>
      </w:r>
    </w:p>
    <w:p w:rsidR="00BB55D6" w:rsidRDefault="00BB55D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713</w:t>
      </w:r>
    </w:p>
    <w:p w:rsidR="00BB55D6" w:rsidRDefault="00BB55D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714</w:t>
      </w:r>
    </w:p>
    <w:p w:rsidR="00BB55D6" w:rsidRDefault="00BB55D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714</w:t>
      </w:r>
    </w:p>
    <w:p w:rsidR="00BB55D6" w:rsidRDefault="00BB55D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714</w:t>
      </w:r>
    </w:p>
    <w:p w:rsidR="00BB55D6" w:rsidRDefault="00BB55D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714</w:t>
      </w:r>
    </w:p>
    <w:p w:rsidR="00BB55D6" w:rsidRDefault="00BB55D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714</w:t>
      </w:r>
    </w:p>
    <w:p w:rsidR="00BB55D6" w:rsidRDefault="00BB55D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714</w:t>
      </w:r>
    </w:p>
    <w:p w:rsidR="00BB55D6" w:rsidRDefault="00BB55D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715</w:t>
      </w:r>
    </w:p>
    <w:p w:rsidR="00BB55D6" w:rsidRDefault="00BB55D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715</w:t>
      </w:r>
    </w:p>
    <w:p w:rsidR="00BB55D6" w:rsidRDefault="00BB55D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716</w:t>
      </w:r>
    </w:p>
    <w:p w:rsidR="00BB55D6" w:rsidRDefault="00BB55D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716</w:t>
      </w:r>
    </w:p>
    <w:p w:rsidR="00BB55D6" w:rsidRDefault="00BB55D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716</w:t>
      </w:r>
    </w:p>
    <w:p w:rsidR="00BB55D6" w:rsidRDefault="00BB55D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717</w:t>
      </w:r>
    </w:p>
    <w:p w:rsidR="00BB55D6" w:rsidRDefault="00BB55D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717</w:t>
      </w:r>
    </w:p>
    <w:p w:rsidR="00BB55D6" w:rsidRDefault="00BB55D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718</w:t>
      </w:r>
    </w:p>
    <w:p w:rsidR="00BB55D6" w:rsidRDefault="00BB55D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718</w:t>
      </w:r>
    </w:p>
    <w:p w:rsidR="00BB55D6" w:rsidRDefault="00BB55D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718</w:t>
      </w:r>
    </w:p>
    <w:p w:rsidR="00BB55D6" w:rsidRDefault="00BB55D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719</w:t>
      </w:r>
    </w:p>
    <w:p w:rsidR="00BB55D6" w:rsidRDefault="00BB55D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720</w:t>
      </w:r>
    </w:p>
    <w:p w:rsidR="00BB55D6" w:rsidRDefault="00BB55D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720</w:t>
      </w:r>
    </w:p>
    <w:p w:rsidR="00BB55D6" w:rsidRDefault="00BB55D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720</w:t>
      </w:r>
    </w:p>
    <w:p w:rsidR="00BB55D6" w:rsidRDefault="00BB55D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720</w:t>
      </w:r>
    </w:p>
    <w:p w:rsidR="00BB55D6" w:rsidRDefault="00BB55D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721</w:t>
      </w:r>
    </w:p>
    <w:p w:rsidR="00BB55D6" w:rsidRDefault="00BB55D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722</w:t>
      </w:r>
    </w:p>
    <w:p w:rsidR="00BB55D6" w:rsidRDefault="00BB55D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722</w:t>
      </w:r>
    </w:p>
    <w:p w:rsidR="00BB55D6" w:rsidRDefault="00BB55D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722</w:t>
      </w:r>
    </w:p>
    <w:p w:rsidR="00BB55D6" w:rsidRDefault="00BB55D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723</w:t>
      </w:r>
    </w:p>
    <w:p w:rsidR="00BB55D6" w:rsidRDefault="00BB55D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723</w:t>
      </w:r>
    </w:p>
    <w:p w:rsidR="00BB55D6" w:rsidRDefault="00BB55D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723</w:t>
      </w:r>
    </w:p>
    <w:p w:rsidR="00BB55D6" w:rsidRDefault="00BB55D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723</w:t>
      </w:r>
    </w:p>
    <w:p w:rsidR="00BB55D6" w:rsidRDefault="00BB55D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724</w:t>
      </w:r>
    </w:p>
    <w:p w:rsidR="00BB55D6" w:rsidRDefault="00BB55D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724</w:t>
      </w:r>
    </w:p>
    <w:p w:rsidR="00BB55D6" w:rsidRDefault="00BB55D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724</w:t>
      </w:r>
    </w:p>
    <w:p w:rsidR="00BB55D6" w:rsidRDefault="00BB55D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9.10.4.1</w:t>
      </w:r>
      <w:r w:rsidRPr="00BB55D6">
        <w:rPr>
          <w:rFonts w:asciiTheme="minorHAnsi" w:eastAsiaTheme="minorEastAsia" w:hAnsiTheme="minorHAnsi" w:cstheme="minorBidi"/>
          <w:sz w:val="22"/>
          <w:szCs w:val="22"/>
        </w:rPr>
        <w:tab/>
      </w:r>
      <w:r w:rsidRPr="00890E30">
        <w:rPr>
          <w:lang w:val="en-US" w:eastAsia="zh-CN"/>
        </w:rPr>
        <w:t>Intra-frequency absolute 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9.10.4.2 Intra-frequency relative S-RSSI measurement accuracy requirements</w:t>
      </w:r>
      <w:r w:rsidRPr="00BB55D6">
        <w:tab/>
      </w:r>
      <w:r>
        <w:t>725</w:t>
      </w:r>
    </w:p>
    <w:p w:rsidR="00BB55D6" w:rsidRDefault="00BB55D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726</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726</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726</w:t>
      </w:r>
    </w:p>
    <w:p w:rsidR="00BB55D6" w:rsidRDefault="00BB55D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727</w:t>
      </w:r>
    </w:p>
    <w:p w:rsidR="00BB55D6" w:rsidRDefault="00BB55D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727</w:t>
      </w:r>
    </w:p>
    <w:p w:rsidR="00BB55D6" w:rsidRDefault="00BB55D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727</w:t>
      </w:r>
    </w:p>
    <w:p w:rsidR="00BB55D6" w:rsidRDefault="00BB55D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727</w:t>
      </w:r>
    </w:p>
    <w:p w:rsidR="00BB55D6" w:rsidRDefault="00BB55D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728</w:t>
      </w:r>
    </w:p>
    <w:p w:rsidR="00BB55D6" w:rsidRDefault="00BB55D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728</w:t>
      </w:r>
    </w:p>
    <w:p w:rsidR="00BB55D6" w:rsidRDefault="00BB55D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728</w:t>
      </w:r>
    </w:p>
    <w:p w:rsidR="00BB55D6" w:rsidRDefault="00BB55D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728</w:t>
      </w:r>
    </w:p>
    <w:p w:rsidR="00BB55D6" w:rsidRDefault="00BB55D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890E30">
        <w:rPr>
          <w:vertAlign w:val="subscript"/>
        </w:rPr>
        <w:t>ADV</w:t>
      </w:r>
      <w:r>
        <w:t>)</w:t>
      </w:r>
      <w:r>
        <w:tab/>
        <w:t>728</w:t>
      </w:r>
    </w:p>
    <w:p w:rsidR="00BB55D6" w:rsidRDefault="00BB55D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728</w:t>
      </w:r>
    </w:p>
    <w:p w:rsidR="00BB55D6" w:rsidRDefault="00BB55D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729</w:t>
      </w:r>
    </w:p>
    <w:p w:rsidR="00BB55D6" w:rsidRDefault="00BB55D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729</w:t>
      </w:r>
    </w:p>
    <w:p w:rsidR="00BB55D6" w:rsidRDefault="00BB55D6">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UE Transmit Timing for ProSe in Any Cell Selection State</w:t>
      </w:r>
      <w:r>
        <w:tab/>
        <w:t>729</w:t>
      </w:r>
    </w:p>
    <w:p w:rsidR="00BB55D6" w:rsidRDefault="00BB55D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729</w:t>
      </w:r>
    </w:p>
    <w:p w:rsidR="00BB55D6" w:rsidRDefault="00BB55D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729</w:t>
      </w:r>
    </w:p>
    <w:p w:rsidR="00BB55D6" w:rsidRDefault="00BB55D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730</w:t>
      </w:r>
    </w:p>
    <w:p w:rsidR="00BB55D6" w:rsidRDefault="00BB55D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730</w:t>
      </w:r>
    </w:p>
    <w:p w:rsidR="00BB55D6" w:rsidRDefault="00BB55D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730</w:t>
      </w:r>
    </w:p>
    <w:p w:rsidR="00BB55D6" w:rsidRDefault="00BB55D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730</w:t>
      </w:r>
    </w:p>
    <w:p w:rsidR="00BB55D6" w:rsidRDefault="00BB55D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730</w:t>
      </w:r>
    </w:p>
    <w:p w:rsidR="00BB55D6" w:rsidRDefault="00BB55D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731</w:t>
      </w:r>
    </w:p>
    <w:p w:rsidR="00BB55D6" w:rsidRDefault="00BB55D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731</w:t>
      </w:r>
    </w:p>
    <w:p w:rsidR="00BB55D6" w:rsidRDefault="00BB55D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731</w:t>
      </w:r>
    </w:p>
    <w:p w:rsidR="00BB55D6" w:rsidRDefault="00BB55D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731</w:t>
      </w:r>
    </w:p>
    <w:p w:rsidR="00BB55D6" w:rsidRDefault="00BB55D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731</w:t>
      </w:r>
    </w:p>
    <w:p w:rsidR="00BB55D6" w:rsidRDefault="00BB55D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731</w:t>
      </w:r>
    </w:p>
    <w:p w:rsidR="00BB55D6" w:rsidRDefault="00BB55D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732</w:t>
      </w:r>
    </w:p>
    <w:p w:rsidR="00BB55D6" w:rsidRDefault="00BB55D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732</w:t>
      </w:r>
    </w:p>
    <w:p w:rsidR="00BB55D6" w:rsidRDefault="00BB55D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732</w:t>
      </w:r>
    </w:p>
    <w:p w:rsidR="00BB55D6" w:rsidRDefault="00BB55D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732</w:t>
      </w:r>
    </w:p>
    <w:p w:rsidR="00BB55D6" w:rsidRDefault="00BB55D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732</w:t>
      </w:r>
    </w:p>
    <w:p w:rsidR="00BB55D6" w:rsidRDefault="00BB55D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732</w:t>
      </w:r>
    </w:p>
    <w:p w:rsidR="00BB55D6" w:rsidRDefault="00BB55D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733</w:t>
      </w:r>
    </w:p>
    <w:p w:rsidR="00BB55D6" w:rsidRDefault="00BB55D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733</w:t>
      </w:r>
    </w:p>
    <w:p w:rsidR="00BB55D6" w:rsidRDefault="00BB55D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733</w:t>
      </w:r>
    </w:p>
    <w:p w:rsidR="00BB55D6" w:rsidRDefault="00BB55D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733</w:t>
      </w:r>
    </w:p>
    <w:p w:rsidR="00BB55D6" w:rsidRDefault="00BB55D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733</w:t>
      </w:r>
    </w:p>
    <w:p w:rsidR="00BB55D6" w:rsidRDefault="00BB55D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733</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734</w:t>
      </w:r>
    </w:p>
    <w:p w:rsidR="00BB55D6" w:rsidRDefault="00BB55D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734</w:t>
      </w:r>
    </w:p>
    <w:p w:rsidR="00BB55D6" w:rsidRDefault="00BB55D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734</w:t>
      </w:r>
    </w:p>
    <w:p w:rsidR="00BB55D6" w:rsidRDefault="00BB55D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734</w:t>
      </w:r>
    </w:p>
    <w:p w:rsidR="00BB55D6" w:rsidRDefault="00BB55D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734</w:t>
      </w:r>
    </w:p>
    <w:p w:rsidR="00BB55D6" w:rsidRDefault="00BB55D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734</w:t>
      </w:r>
    </w:p>
    <w:p w:rsidR="00BB55D6" w:rsidRDefault="00BB55D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735</w:t>
      </w:r>
    </w:p>
    <w:p w:rsidR="00BB55D6" w:rsidRDefault="00BB55D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735</w:t>
      </w:r>
    </w:p>
    <w:p w:rsidR="00BB55D6" w:rsidRDefault="00BB55D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736</w:t>
      </w:r>
    </w:p>
    <w:p w:rsidR="00BB55D6" w:rsidRDefault="00BB55D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737</w:t>
      </w:r>
    </w:p>
    <w:p w:rsidR="00BB55D6" w:rsidRDefault="00BB55D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737</w:t>
      </w:r>
    </w:p>
    <w:p w:rsidR="00BB55D6" w:rsidRDefault="00BB55D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737</w:t>
      </w:r>
    </w:p>
    <w:p w:rsidR="00BB55D6" w:rsidRDefault="00BB55D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737</w:t>
      </w:r>
    </w:p>
    <w:p w:rsidR="00BB55D6" w:rsidRDefault="00BB55D6">
      <w:pPr>
        <w:pStyle w:val="TOC3"/>
        <w:rPr>
          <w:rFonts w:asciiTheme="minorHAnsi" w:eastAsiaTheme="minorEastAsia" w:hAnsiTheme="minorHAnsi" w:cstheme="minorBidi"/>
          <w:sz w:val="22"/>
          <w:szCs w:val="22"/>
        </w:rPr>
      </w:pPr>
      <w:r>
        <w:t>13.7.</w:t>
      </w:r>
      <w:r w:rsidRPr="00890E30">
        <w:rPr>
          <w:rFonts w:eastAsia="Malgun Gothic"/>
        </w:rPr>
        <w:t>3</w:t>
      </w:r>
      <w:r>
        <w:rPr>
          <w:rFonts w:asciiTheme="minorHAnsi" w:eastAsiaTheme="minorEastAsia" w:hAnsiTheme="minorHAnsi" w:cstheme="minorBidi"/>
          <w:sz w:val="22"/>
          <w:szCs w:val="22"/>
        </w:rPr>
        <w:tab/>
      </w:r>
      <w:r>
        <w:t xml:space="preserve">Interruptions to WAN due to V2X </w:t>
      </w:r>
      <w:r w:rsidRPr="00890E30">
        <w:rPr>
          <w:rFonts w:eastAsia="Malgun Gothic"/>
        </w:rPr>
        <w:t>Carrier Aggregation</w:t>
      </w:r>
      <w:r>
        <w:tab/>
        <w:t>738</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738</w:t>
      </w:r>
    </w:p>
    <w:p w:rsidR="00BB55D6" w:rsidRDefault="00BB55D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738</w:t>
      </w:r>
    </w:p>
    <w:p w:rsidR="00BB55D6" w:rsidRDefault="00BB55D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739</w:t>
      </w:r>
    </w:p>
    <w:p w:rsidR="00BB55D6" w:rsidRDefault="00BB55D6" w:rsidP="00BB55D6">
      <w:pPr>
        <w:pStyle w:val="TOC8"/>
        <w:rPr>
          <w:rFonts w:asciiTheme="minorHAnsi" w:eastAsiaTheme="minorEastAsia" w:hAnsiTheme="minorHAnsi" w:cstheme="minorBidi"/>
          <w:b w:val="0"/>
          <w:szCs w:val="22"/>
        </w:rPr>
      </w:pPr>
      <w:r>
        <w:t>Annex A (normative):</w:t>
      </w:r>
      <w:r>
        <w:tab/>
        <w:t>Test Cases</w:t>
      </w:r>
      <w:r>
        <w:tab/>
        <w:t>740</w:t>
      </w:r>
    </w:p>
    <w:p w:rsidR="00BB55D6" w:rsidRDefault="00BB55D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740</w:t>
      </w:r>
    </w:p>
    <w:p w:rsidR="00BB55D6" w:rsidRDefault="00BB55D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740</w:t>
      </w:r>
    </w:p>
    <w:p w:rsidR="00BB55D6" w:rsidRDefault="00BB55D6">
      <w:pPr>
        <w:pStyle w:val="TOC2"/>
        <w:rPr>
          <w:rFonts w:asciiTheme="minorHAnsi" w:eastAsiaTheme="minorEastAsia" w:hAnsiTheme="minorHAnsi" w:cstheme="minorBidi"/>
          <w:sz w:val="22"/>
          <w:szCs w:val="22"/>
        </w:rPr>
      </w:pPr>
      <w:r w:rsidRPr="00BB55D6">
        <w:t>A.2.1</w:t>
      </w:r>
      <w:r w:rsidRPr="00BB55D6">
        <w:rPr>
          <w:rFonts w:asciiTheme="minorHAnsi" w:eastAsiaTheme="minorEastAsia" w:hAnsiTheme="minorHAnsi"/>
          <w:sz w:val="22"/>
          <w:szCs w:val="22"/>
        </w:rPr>
        <w:tab/>
      </w:r>
      <w:r>
        <w:t>Types of requirements in TS 36.133</w:t>
      </w:r>
      <w:r>
        <w:tab/>
        <w:t>740</w:t>
      </w:r>
    </w:p>
    <w:p w:rsidR="00BB55D6" w:rsidRDefault="00BB55D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740</w:t>
      </w:r>
    </w:p>
    <w:p w:rsidR="00BB55D6" w:rsidRDefault="00BB55D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740</w:t>
      </w:r>
    </w:p>
    <w:p w:rsidR="00BB55D6" w:rsidRDefault="00BB55D6">
      <w:pPr>
        <w:pStyle w:val="TOC3"/>
        <w:rPr>
          <w:rFonts w:asciiTheme="minorHAnsi" w:eastAsiaTheme="minorEastAsia" w:hAnsiTheme="minorHAnsi" w:cstheme="minorBidi"/>
          <w:sz w:val="22"/>
          <w:szCs w:val="22"/>
        </w:rPr>
      </w:pPr>
      <w:r>
        <w:lastRenderedPageBreak/>
        <w:t>A.2.1.3</w:t>
      </w:r>
      <w:r>
        <w:rPr>
          <w:rFonts w:asciiTheme="minorHAnsi" w:eastAsiaTheme="minorEastAsia" w:hAnsiTheme="minorHAnsi" w:cstheme="minorBidi"/>
          <w:sz w:val="22"/>
          <w:szCs w:val="22"/>
        </w:rPr>
        <w:tab/>
      </w:r>
      <w:r>
        <w:t>Implementation requirements</w:t>
      </w:r>
      <w:r>
        <w:tab/>
        <w:t>741</w:t>
      </w:r>
    </w:p>
    <w:p w:rsidR="00BB55D6" w:rsidRDefault="00BB55D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741</w:t>
      </w:r>
    </w:p>
    <w:p w:rsidR="00BB55D6" w:rsidRDefault="00BB55D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742</w:t>
      </w:r>
    </w:p>
    <w:p w:rsidR="00BB55D6" w:rsidRDefault="00BB55D6">
      <w:pPr>
        <w:pStyle w:val="TOC2"/>
        <w:rPr>
          <w:rFonts w:asciiTheme="minorHAnsi" w:eastAsiaTheme="minorEastAsia" w:hAnsiTheme="minorHAnsi" w:cstheme="minorBidi"/>
          <w:sz w:val="22"/>
          <w:szCs w:val="22"/>
        </w:rPr>
      </w:pPr>
      <w:r w:rsidRPr="00BB55D6">
        <w:t>A.3.1</w:t>
      </w:r>
      <w:r w:rsidRPr="00BB55D6">
        <w:rPr>
          <w:rFonts w:asciiTheme="minorHAnsi" w:eastAsiaTheme="minorEastAsia" w:hAnsiTheme="minorHAnsi"/>
          <w:sz w:val="22"/>
          <w:szCs w:val="22"/>
        </w:rPr>
        <w:tab/>
      </w:r>
      <w:r>
        <w:t>Reference Measurement Channels</w:t>
      </w:r>
      <w:r>
        <w:tab/>
        <w:t>742</w:t>
      </w:r>
    </w:p>
    <w:p w:rsidR="00BB55D6" w:rsidRDefault="00BB55D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742</w:t>
      </w:r>
    </w:p>
    <w:p w:rsidR="00BB55D6" w:rsidRDefault="00BB55D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742</w:t>
      </w:r>
    </w:p>
    <w:p w:rsidR="00BB55D6" w:rsidRDefault="00BB55D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746</w:t>
      </w:r>
    </w:p>
    <w:p w:rsidR="00BB55D6" w:rsidRDefault="00BB55D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749</w:t>
      </w:r>
    </w:p>
    <w:p w:rsidR="00BB55D6" w:rsidRDefault="00BB55D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750</w:t>
      </w:r>
    </w:p>
    <w:p w:rsidR="00BB55D6" w:rsidRDefault="00BB55D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751</w:t>
      </w:r>
    </w:p>
    <w:p w:rsidR="00BB55D6" w:rsidRDefault="00BB55D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752</w:t>
      </w:r>
    </w:p>
    <w:p w:rsidR="00BB55D6" w:rsidRDefault="00BB55D6">
      <w:pPr>
        <w:pStyle w:val="TOC3"/>
        <w:rPr>
          <w:rFonts w:asciiTheme="minorHAnsi" w:eastAsiaTheme="minorEastAsia" w:hAnsiTheme="minorHAnsi" w:cstheme="minorBidi"/>
          <w:sz w:val="22"/>
          <w:szCs w:val="22"/>
        </w:rPr>
      </w:pPr>
      <w:r w:rsidRPr="00BB55D6">
        <w:t>A.3.1.2</w:t>
      </w:r>
      <w:r w:rsidRPr="00BB55D6">
        <w:rPr>
          <w:rFonts w:asciiTheme="minorHAnsi" w:eastAsiaTheme="minorEastAsia" w:hAnsiTheme="minorHAnsi"/>
          <w:sz w:val="22"/>
          <w:szCs w:val="22"/>
        </w:rPr>
        <w:tab/>
      </w:r>
      <w:r w:rsidRPr="00890E30">
        <w:rPr>
          <w:lang w:val="de-DE"/>
        </w:rPr>
        <w:t>PCFICH/PDCCH/PHICH</w:t>
      </w:r>
      <w:r>
        <w:tab/>
        <w:t>753</w:t>
      </w:r>
    </w:p>
    <w:p w:rsidR="00BB55D6" w:rsidRDefault="00BB55D6">
      <w:pPr>
        <w:pStyle w:val="TOC4"/>
        <w:rPr>
          <w:rFonts w:asciiTheme="minorHAnsi" w:eastAsiaTheme="minorEastAsia" w:hAnsiTheme="minorHAnsi" w:cstheme="minorBidi"/>
          <w:sz w:val="22"/>
          <w:szCs w:val="22"/>
        </w:rPr>
      </w:pPr>
      <w:r w:rsidRPr="00BB55D6">
        <w:t>A.3.1.2.1</w:t>
      </w:r>
      <w:r w:rsidRPr="00BB55D6">
        <w:rPr>
          <w:rFonts w:asciiTheme="minorHAnsi" w:eastAsiaTheme="minorEastAsia" w:hAnsiTheme="minorHAnsi" w:cstheme="minorBidi"/>
          <w:sz w:val="22"/>
          <w:szCs w:val="22"/>
        </w:rPr>
        <w:tab/>
      </w:r>
      <w:r w:rsidRPr="00890E30">
        <w:rPr>
          <w:lang w:val="de-DE"/>
        </w:rPr>
        <w:t>FDD</w:t>
      </w:r>
      <w:r>
        <w:tab/>
        <w:t>753</w:t>
      </w:r>
    </w:p>
    <w:p w:rsidR="00BB55D6" w:rsidRDefault="00BB55D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753</w:t>
      </w:r>
    </w:p>
    <w:p w:rsidR="00BB55D6" w:rsidRDefault="00BB55D6">
      <w:pPr>
        <w:pStyle w:val="TOC4"/>
        <w:rPr>
          <w:rFonts w:asciiTheme="minorHAnsi" w:eastAsiaTheme="minorEastAsia" w:hAnsiTheme="minorHAnsi" w:cstheme="minorBidi"/>
          <w:sz w:val="22"/>
          <w:szCs w:val="22"/>
        </w:rPr>
      </w:pPr>
      <w:r w:rsidRPr="00BB55D6">
        <w:t>A.3.1.2.3</w:t>
      </w:r>
      <w:r w:rsidRPr="00BB55D6">
        <w:rPr>
          <w:rFonts w:asciiTheme="minorHAnsi" w:eastAsiaTheme="minorEastAsia" w:hAnsiTheme="minorHAnsi" w:cstheme="minorBidi"/>
          <w:sz w:val="22"/>
          <w:szCs w:val="22"/>
        </w:rPr>
        <w:tab/>
      </w:r>
      <w:r w:rsidRPr="00890E30">
        <w:rPr>
          <w:lang w:val="de-DE"/>
        </w:rPr>
        <w:t>HD-FDD for UE category 0</w:t>
      </w:r>
      <w:r>
        <w:tab/>
        <w:t>754</w:t>
      </w:r>
    </w:p>
    <w:p w:rsidR="00BB55D6" w:rsidRDefault="00BB55D6">
      <w:pPr>
        <w:pStyle w:val="TOC4"/>
        <w:rPr>
          <w:rFonts w:asciiTheme="minorHAnsi" w:eastAsiaTheme="minorEastAsia" w:hAnsiTheme="minorHAnsi" w:cstheme="minorBidi"/>
          <w:sz w:val="22"/>
          <w:szCs w:val="22"/>
        </w:rPr>
      </w:pPr>
      <w:r w:rsidRPr="00BB55D6">
        <w:t>A.3.1.2.4</w:t>
      </w:r>
      <w:r w:rsidRPr="00BB55D6">
        <w:rPr>
          <w:rFonts w:asciiTheme="minorHAnsi" w:eastAsiaTheme="minorEastAsia" w:hAnsiTheme="minorHAnsi" w:cstheme="minorBidi"/>
          <w:sz w:val="22"/>
          <w:szCs w:val="22"/>
        </w:rPr>
        <w:tab/>
      </w:r>
      <w:r w:rsidRPr="00890E30">
        <w:rPr>
          <w:lang w:val="de-DE"/>
        </w:rPr>
        <w:t>FS 3</w:t>
      </w:r>
      <w:r>
        <w:tab/>
        <w:t>754</w:t>
      </w:r>
    </w:p>
    <w:p w:rsidR="00BB55D6" w:rsidRDefault="00BB55D6">
      <w:pPr>
        <w:pStyle w:val="TOC3"/>
        <w:rPr>
          <w:rFonts w:asciiTheme="minorHAnsi" w:eastAsiaTheme="minorEastAsia" w:hAnsiTheme="minorHAnsi" w:cstheme="minorBidi"/>
          <w:sz w:val="22"/>
          <w:szCs w:val="22"/>
        </w:rPr>
      </w:pPr>
      <w:r w:rsidRPr="00BB55D6">
        <w:t>A.3.1.3</w:t>
      </w:r>
      <w:r w:rsidRPr="00BB55D6">
        <w:rPr>
          <w:rFonts w:asciiTheme="minorHAnsi" w:eastAsiaTheme="minorEastAsia" w:hAnsiTheme="minorHAnsi" w:cstheme="minorBidi"/>
          <w:sz w:val="22"/>
          <w:szCs w:val="22"/>
        </w:rPr>
        <w:tab/>
      </w:r>
      <w:r w:rsidRPr="00890E30">
        <w:rPr>
          <w:lang w:val="de-DE"/>
        </w:rPr>
        <w:t xml:space="preserve">MPDCCH </w:t>
      </w:r>
      <w:r>
        <w:t>Reference Channels for Cat-M1 UEs</w:t>
      </w:r>
      <w:r>
        <w:tab/>
        <w:t>754</w:t>
      </w:r>
    </w:p>
    <w:p w:rsidR="00BB55D6" w:rsidRDefault="00BB55D6">
      <w:pPr>
        <w:pStyle w:val="TOC4"/>
        <w:rPr>
          <w:rFonts w:asciiTheme="minorHAnsi" w:eastAsiaTheme="minorEastAsia" w:hAnsiTheme="minorHAnsi" w:cstheme="minorBidi"/>
          <w:sz w:val="22"/>
          <w:szCs w:val="22"/>
        </w:rPr>
      </w:pPr>
      <w:r w:rsidRPr="00BB55D6">
        <w:t>A.3.1.3.1</w:t>
      </w:r>
      <w:r w:rsidRPr="00BB55D6">
        <w:rPr>
          <w:rFonts w:asciiTheme="minorHAnsi" w:eastAsiaTheme="minorEastAsia" w:hAnsiTheme="minorHAnsi" w:cstheme="minorBidi"/>
          <w:sz w:val="22"/>
          <w:szCs w:val="22"/>
        </w:rPr>
        <w:tab/>
      </w:r>
      <w:r w:rsidRPr="00890E30">
        <w:rPr>
          <w:lang w:val="de-DE"/>
        </w:rPr>
        <w:t>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A.3.1.3.2</w:t>
      </w:r>
      <w:r w:rsidRPr="00BB55D6">
        <w:rPr>
          <w:rFonts w:asciiTheme="minorHAnsi" w:eastAsiaTheme="minorEastAsia" w:hAnsiTheme="minorHAnsi" w:cstheme="minorBidi"/>
          <w:sz w:val="22"/>
          <w:szCs w:val="22"/>
        </w:rPr>
        <w:tab/>
      </w:r>
      <w:r w:rsidRPr="00890E30">
        <w:rPr>
          <w:lang w:val="de-DE"/>
        </w:rPr>
        <w:t>HD-FDD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A.3.1.3.3</w:t>
      </w:r>
      <w:r w:rsidRPr="00BB55D6">
        <w:rPr>
          <w:rFonts w:asciiTheme="minorHAnsi" w:eastAsiaTheme="minorEastAsia" w:hAnsiTheme="minorHAnsi" w:cstheme="minorBidi"/>
          <w:sz w:val="22"/>
          <w:szCs w:val="22"/>
        </w:rPr>
        <w:tab/>
      </w:r>
      <w:r w:rsidRPr="00890E30">
        <w:rPr>
          <w:lang w:val="de-DE"/>
        </w:rPr>
        <w:t>TDD</w:t>
      </w:r>
      <w:r>
        <w:t xml:space="preserve"> in CEModeA</w:t>
      </w:r>
      <w:r>
        <w:tab/>
        <w:t>756</w:t>
      </w:r>
    </w:p>
    <w:p w:rsidR="00BB55D6" w:rsidRDefault="00BB55D6">
      <w:pPr>
        <w:pStyle w:val="TOC4"/>
        <w:rPr>
          <w:rFonts w:asciiTheme="minorHAnsi" w:eastAsiaTheme="minorEastAsia" w:hAnsiTheme="minorHAnsi" w:cstheme="minorBidi"/>
          <w:sz w:val="22"/>
          <w:szCs w:val="22"/>
        </w:rPr>
      </w:pPr>
      <w:r w:rsidRPr="00BB55D6">
        <w:t>A.3.1.3.4</w:t>
      </w:r>
      <w:r w:rsidRPr="00BB55D6">
        <w:rPr>
          <w:rFonts w:asciiTheme="minorHAnsi" w:eastAsiaTheme="minorEastAsia" w:hAnsiTheme="minorHAnsi" w:cstheme="minorBidi"/>
          <w:sz w:val="22"/>
          <w:szCs w:val="22"/>
        </w:rPr>
        <w:tab/>
      </w:r>
      <w:r w:rsidRPr="00890E30">
        <w:rPr>
          <w:lang w:val="de-DE"/>
        </w:rPr>
        <w:t>FDD</w:t>
      </w:r>
      <w:r>
        <w:t xml:space="preserve"> in CEModeB</w:t>
      </w:r>
      <w:r>
        <w:tab/>
        <w:t>756</w:t>
      </w:r>
    </w:p>
    <w:p w:rsidR="00BB55D6" w:rsidRDefault="00BB55D6">
      <w:pPr>
        <w:pStyle w:val="TOC4"/>
        <w:rPr>
          <w:rFonts w:asciiTheme="minorHAnsi" w:eastAsiaTheme="minorEastAsia" w:hAnsiTheme="minorHAnsi" w:cstheme="minorBidi"/>
          <w:sz w:val="22"/>
          <w:szCs w:val="22"/>
        </w:rPr>
      </w:pPr>
      <w:r w:rsidRPr="00BB55D6">
        <w:t>A.3.1.3.5</w:t>
      </w:r>
      <w:r w:rsidRPr="00BB55D6">
        <w:rPr>
          <w:rFonts w:asciiTheme="minorHAnsi" w:eastAsiaTheme="minorEastAsia" w:hAnsiTheme="minorHAnsi" w:cstheme="minorBidi"/>
          <w:sz w:val="22"/>
          <w:szCs w:val="22"/>
        </w:rPr>
        <w:tab/>
      </w:r>
      <w:r w:rsidRPr="00890E30">
        <w:rPr>
          <w:lang w:val="de-DE"/>
        </w:rPr>
        <w:t>HD-FDD</w:t>
      </w:r>
      <w:r>
        <w:t xml:space="preserve"> in CEModeB</w:t>
      </w:r>
      <w:r>
        <w:tab/>
        <w:t>757</w:t>
      </w:r>
    </w:p>
    <w:p w:rsidR="00BB55D6" w:rsidRDefault="00BB55D6">
      <w:pPr>
        <w:pStyle w:val="TOC4"/>
        <w:rPr>
          <w:rFonts w:asciiTheme="minorHAnsi" w:eastAsiaTheme="minorEastAsia" w:hAnsiTheme="minorHAnsi" w:cstheme="minorBidi"/>
          <w:sz w:val="22"/>
          <w:szCs w:val="22"/>
        </w:rPr>
      </w:pPr>
      <w:r w:rsidRPr="00BB55D6">
        <w:t>A.3.1.3.6</w:t>
      </w:r>
      <w:r w:rsidRPr="00BB55D6">
        <w:rPr>
          <w:rFonts w:asciiTheme="minorHAnsi" w:eastAsiaTheme="minorEastAsia" w:hAnsiTheme="minorHAnsi" w:cstheme="minorBidi"/>
          <w:sz w:val="22"/>
          <w:szCs w:val="22"/>
        </w:rPr>
        <w:tab/>
      </w:r>
      <w:r w:rsidRPr="00890E30">
        <w:rPr>
          <w:lang w:val="de-DE"/>
        </w:rPr>
        <w:t>TDD</w:t>
      </w:r>
      <w:r>
        <w:t xml:space="preserve"> in CEModeB</w:t>
      </w:r>
      <w:r>
        <w:tab/>
        <w:t>757</w:t>
      </w:r>
    </w:p>
    <w:p w:rsidR="00BB55D6" w:rsidRDefault="00BB55D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758</w:t>
      </w:r>
    </w:p>
    <w:p w:rsidR="00BB55D6" w:rsidRDefault="00BB55D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90E30">
        <w:rPr>
          <w:rFonts w:cs="v5.0.0"/>
        </w:rPr>
        <w:t>in CEModeA</w:t>
      </w:r>
      <w:r>
        <w:tab/>
        <w:t>758</w:t>
      </w:r>
    </w:p>
    <w:p w:rsidR="00BB55D6" w:rsidRDefault="00BB55D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90E30">
        <w:rPr>
          <w:rFonts w:cs="v5.0.0"/>
        </w:rPr>
        <w:t>in CEModeA</w:t>
      </w:r>
      <w:r>
        <w:tab/>
        <w:t>759</w:t>
      </w:r>
    </w:p>
    <w:p w:rsidR="00BB55D6" w:rsidRDefault="00BB55D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90E30">
        <w:rPr>
          <w:rFonts w:cs="v5.0.0"/>
        </w:rPr>
        <w:t>in CEModeA</w:t>
      </w:r>
      <w:r>
        <w:tab/>
        <w:t>760</w:t>
      </w:r>
    </w:p>
    <w:p w:rsidR="00BB55D6" w:rsidRDefault="00BB55D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90E30">
        <w:rPr>
          <w:rFonts w:cs="v5.0.0"/>
        </w:rPr>
        <w:t>in CEModeB</w:t>
      </w:r>
      <w:r>
        <w:tab/>
        <w:t>761</w:t>
      </w:r>
    </w:p>
    <w:p w:rsidR="00BB55D6" w:rsidRDefault="00BB55D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90E30">
        <w:rPr>
          <w:rFonts w:cs="v5.0.0"/>
        </w:rPr>
        <w:t>in CEModeB</w:t>
      </w:r>
      <w:r>
        <w:tab/>
        <w:t>762</w:t>
      </w:r>
    </w:p>
    <w:p w:rsidR="00BB55D6" w:rsidRDefault="00BB55D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90E30">
        <w:rPr>
          <w:rFonts w:cs="v5.0.0"/>
        </w:rPr>
        <w:t>in CEModeB</w:t>
      </w:r>
      <w:r>
        <w:tab/>
        <w:t>762</w:t>
      </w:r>
    </w:p>
    <w:p w:rsidR="00BB55D6" w:rsidRDefault="00BB55D6">
      <w:pPr>
        <w:pStyle w:val="TOC3"/>
        <w:rPr>
          <w:rFonts w:asciiTheme="minorHAnsi" w:eastAsiaTheme="minorEastAsia" w:hAnsiTheme="minorHAnsi" w:cstheme="minorBidi"/>
          <w:sz w:val="22"/>
          <w:szCs w:val="22"/>
        </w:rPr>
      </w:pPr>
      <w:r>
        <w:t>A.3.1.</w:t>
      </w:r>
      <w:r w:rsidRPr="00890E30">
        <w:rPr>
          <w:rFonts w:eastAsia="MS Mincho"/>
          <w:lang w:eastAsia="ja-JP"/>
        </w:rPr>
        <w:t>5</w:t>
      </w:r>
      <w:r>
        <w:rPr>
          <w:rFonts w:asciiTheme="minorHAnsi" w:eastAsiaTheme="minorEastAsia" w:hAnsiTheme="minorHAnsi" w:cstheme="minorBidi"/>
          <w:sz w:val="22"/>
          <w:szCs w:val="22"/>
        </w:rPr>
        <w:tab/>
      </w:r>
      <w:r>
        <w:rPr>
          <w:lang w:eastAsia="zh-CN"/>
        </w:rPr>
        <w:t>N</w:t>
      </w:r>
      <w:r>
        <w:t>PD</w:t>
      </w:r>
      <w:r w:rsidRPr="00890E30">
        <w:rPr>
          <w:rFonts w:eastAsia="MS Mincho"/>
          <w:lang w:eastAsia="ja-JP"/>
        </w:rPr>
        <w:t>S</w:t>
      </w:r>
      <w:r>
        <w:t xml:space="preserve">CH </w:t>
      </w:r>
      <w:r w:rsidRPr="00890E30">
        <w:rPr>
          <w:rFonts w:cs="v5.0.0"/>
        </w:rPr>
        <w:t xml:space="preserve">Reference Channel for </w:t>
      </w:r>
      <w:r w:rsidRPr="00890E30">
        <w:rPr>
          <w:rFonts w:cs="v5.0.0"/>
          <w:lang w:eastAsia="zh-CN"/>
        </w:rPr>
        <w:t>UE category NB1</w:t>
      </w:r>
      <w:r>
        <w:tab/>
        <w:t>763</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763</w:t>
      </w:r>
    </w:p>
    <w:p w:rsidR="00BB55D6" w:rsidRDefault="00BB55D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766</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767</w:t>
      </w:r>
    </w:p>
    <w:p w:rsidR="00BB55D6" w:rsidRDefault="00BB55D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769</w:t>
      </w:r>
    </w:p>
    <w:p w:rsidR="00BB55D6" w:rsidRDefault="00BB55D6">
      <w:pPr>
        <w:pStyle w:val="TOC2"/>
        <w:rPr>
          <w:rFonts w:asciiTheme="minorHAnsi" w:eastAsiaTheme="minorEastAsia" w:hAnsiTheme="minorHAnsi" w:cstheme="minorBidi"/>
          <w:sz w:val="22"/>
          <w:szCs w:val="22"/>
        </w:rPr>
      </w:pPr>
      <w:r w:rsidRPr="00BB55D6">
        <w:t>A.3.2</w:t>
      </w:r>
      <w:r w:rsidRPr="00BB55D6">
        <w:rPr>
          <w:rFonts w:asciiTheme="minorHAnsi" w:eastAsiaTheme="minorEastAsia" w:hAnsiTheme="minorHAnsi"/>
          <w:sz w:val="22"/>
          <w:szCs w:val="22"/>
        </w:rPr>
        <w:tab/>
      </w:r>
      <w:r>
        <w:t>OFDMA Channel Noise Generator (OCNG)</w:t>
      </w:r>
      <w:r>
        <w:tab/>
        <w:t>769</w:t>
      </w:r>
    </w:p>
    <w:p w:rsidR="00BB55D6" w:rsidRDefault="00BB55D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769</w:t>
      </w:r>
    </w:p>
    <w:p w:rsidR="00BB55D6" w:rsidRDefault="00BB55D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770</w:t>
      </w:r>
    </w:p>
    <w:p w:rsidR="00BB55D6" w:rsidRDefault="00BB55D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770</w:t>
      </w:r>
    </w:p>
    <w:p w:rsidR="00BB55D6" w:rsidRDefault="00BB55D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771</w:t>
      </w:r>
    </w:p>
    <w:p w:rsidR="00BB55D6" w:rsidRDefault="00BB55D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771</w:t>
      </w:r>
    </w:p>
    <w:p w:rsidR="00BB55D6" w:rsidRDefault="00BB55D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772</w:t>
      </w:r>
    </w:p>
    <w:p w:rsidR="00BB55D6" w:rsidRDefault="00BB55D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773</w:t>
      </w:r>
    </w:p>
    <w:p w:rsidR="00BB55D6" w:rsidRDefault="00BB55D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773</w:t>
      </w:r>
    </w:p>
    <w:p w:rsidR="00BB55D6" w:rsidRDefault="00BB55D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773</w:t>
      </w:r>
    </w:p>
    <w:p w:rsidR="00BB55D6" w:rsidRDefault="00BB55D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774</w:t>
      </w:r>
    </w:p>
    <w:p w:rsidR="00BB55D6" w:rsidRDefault="00BB55D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775</w:t>
      </w:r>
    </w:p>
    <w:p w:rsidR="00BB55D6" w:rsidRDefault="00BB55D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775</w:t>
      </w:r>
    </w:p>
    <w:p w:rsidR="00BB55D6" w:rsidRDefault="00BB55D6">
      <w:pPr>
        <w:pStyle w:val="TOC4"/>
        <w:rPr>
          <w:rFonts w:asciiTheme="minorHAnsi" w:eastAsiaTheme="minorEastAsia" w:hAnsiTheme="minorHAnsi" w:cstheme="minorBidi"/>
          <w:sz w:val="22"/>
          <w:szCs w:val="22"/>
        </w:rPr>
      </w:pPr>
      <w:r>
        <w:lastRenderedPageBreak/>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776</w:t>
      </w:r>
    </w:p>
    <w:p w:rsidR="00BB55D6" w:rsidRDefault="00BB55D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776</w:t>
      </w:r>
    </w:p>
    <w:p w:rsidR="00BB55D6" w:rsidRDefault="00BB55D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777</w:t>
      </w:r>
    </w:p>
    <w:p w:rsidR="00BB55D6" w:rsidRDefault="00BB55D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777</w:t>
      </w:r>
    </w:p>
    <w:p w:rsidR="00BB55D6" w:rsidRDefault="00BB55D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778</w:t>
      </w:r>
    </w:p>
    <w:p w:rsidR="00BB55D6" w:rsidRDefault="00BB55D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778</w:t>
      </w:r>
    </w:p>
    <w:p w:rsidR="00BB55D6" w:rsidRDefault="00BB55D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781</w:t>
      </w:r>
    </w:p>
    <w:p w:rsidR="00BB55D6" w:rsidRDefault="00BB55D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781</w:t>
      </w:r>
    </w:p>
    <w:p w:rsidR="00BB55D6" w:rsidRDefault="00BB55D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782</w:t>
      </w:r>
    </w:p>
    <w:p w:rsidR="00BB55D6" w:rsidRDefault="00BB55D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782</w:t>
      </w:r>
    </w:p>
    <w:p w:rsidR="00BB55D6" w:rsidRDefault="00BB55D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783</w:t>
      </w:r>
    </w:p>
    <w:p w:rsidR="00BB55D6" w:rsidRDefault="00BB55D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783</w:t>
      </w:r>
    </w:p>
    <w:p w:rsidR="00BB55D6" w:rsidRDefault="00BB55D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784</w:t>
      </w:r>
    </w:p>
    <w:p w:rsidR="00BB55D6" w:rsidRDefault="00BB55D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785</w:t>
      </w:r>
    </w:p>
    <w:p w:rsidR="00BB55D6" w:rsidRDefault="00BB55D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786</w:t>
      </w:r>
    </w:p>
    <w:p w:rsidR="00BB55D6" w:rsidRDefault="00BB55D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788</w:t>
      </w:r>
    </w:p>
    <w:p w:rsidR="00BB55D6" w:rsidRDefault="00BB55D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788</w:t>
      </w:r>
    </w:p>
    <w:p w:rsidR="00BB55D6" w:rsidRDefault="00BB55D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789</w:t>
      </w:r>
    </w:p>
    <w:p w:rsidR="00BB55D6" w:rsidRDefault="00BB55D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790</w:t>
      </w:r>
    </w:p>
    <w:p w:rsidR="00BB55D6" w:rsidRDefault="00BB55D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791</w:t>
      </w:r>
    </w:p>
    <w:p w:rsidR="00BB55D6" w:rsidRDefault="00BB55D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791</w:t>
      </w:r>
    </w:p>
    <w:p w:rsidR="00BB55D6" w:rsidRDefault="00BB55D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792</w:t>
      </w:r>
    </w:p>
    <w:p w:rsidR="00BB55D6" w:rsidRDefault="00BB55D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793</w:t>
      </w:r>
    </w:p>
    <w:p w:rsidR="00BB55D6" w:rsidRDefault="00BB55D6">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794</w:t>
      </w:r>
    </w:p>
    <w:p w:rsidR="00BB55D6" w:rsidRDefault="00BB55D6">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796</w:t>
      </w:r>
    </w:p>
    <w:p w:rsidR="00BB55D6" w:rsidRDefault="00BB55D6">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796</w:t>
      </w:r>
    </w:p>
    <w:p w:rsidR="00BB55D6" w:rsidRDefault="00BB55D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798</w:t>
      </w:r>
    </w:p>
    <w:p w:rsidR="00BB55D6" w:rsidRDefault="00BB55D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798</w:t>
      </w:r>
    </w:p>
    <w:p w:rsidR="00BB55D6" w:rsidRDefault="00BB55D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799</w:t>
      </w:r>
    </w:p>
    <w:p w:rsidR="00BB55D6" w:rsidRDefault="00BB55D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799</w:t>
      </w:r>
    </w:p>
    <w:p w:rsidR="00BB55D6" w:rsidRDefault="00BB55D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799</w:t>
      </w:r>
    </w:p>
    <w:p w:rsidR="00BB55D6" w:rsidRDefault="00BB55D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799</w:t>
      </w:r>
    </w:p>
    <w:p w:rsidR="00BB55D6" w:rsidRDefault="00BB55D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800</w:t>
      </w:r>
    </w:p>
    <w:p w:rsidR="00BB55D6" w:rsidRDefault="00BB55D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800</w:t>
      </w:r>
    </w:p>
    <w:p w:rsidR="00BB55D6" w:rsidRDefault="00BB55D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90E30">
        <w:rPr>
          <w:lang w:val="en-US"/>
        </w:rPr>
        <w:t>, 2x2 antenna</w:t>
      </w:r>
      <w:r>
        <w:tab/>
        <w:t>801</w:t>
      </w:r>
    </w:p>
    <w:p w:rsidR="00BB55D6" w:rsidRDefault="00BB55D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801</w:t>
      </w:r>
    </w:p>
    <w:p w:rsidR="00BB55D6" w:rsidRDefault="00BB55D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801</w:t>
      </w:r>
    </w:p>
    <w:p w:rsidR="00BB55D6" w:rsidRDefault="00BB55D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802</w:t>
      </w:r>
    </w:p>
    <w:p w:rsidR="00BB55D6" w:rsidRDefault="00BB55D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802</w:t>
      </w:r>
    </w:p>
    <w:p w:rsidR="00BB55D6" w:rsidRDefault="00BB55D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802</w:t>
      </w:r>
    </w:p>
    <w:p w:rsidR="00BB55D6" w:rsidRDefault="00BB55D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802</w:t>
      </w:r>
    </w:p>
    <w:p w:rsidR="00BB55D6" w:rsidRDefault="00BB55D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802</w:t>
      </w:r>
    </w:p>
    <w:p w:rsidR="00BB55D6" w:rsidRDefault="00BB55D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802</w:t>
      </w:r>
    </w:p>
    <w:p w:rsidR="00BB55D6" w:rsidRDefault="00BB55D6">
      <w:pPr>
        <w:pStyle w:val="TOC3"/>
        <w:rPr>
          <w:rFonts w:asciiTheme="minorHAnsi" w:eastAsiaTheme="minorEastAsia" w:hAnsiTheme="minorHAnsi" w:cstheme="minorBidi"/>
          <w:sz w:val="22"/>
          <w:szCs w:val="22"/>
        </w:rPr>
      </w:pPr>
      <w:r w:rsidRPr="00BB55D6">
        <w:t>A.3.8.1</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4 Rx capable UEs</w:t>
      </w:r>
      <w:r>
        <w:tab/>
        <w:t>802</w:t>
      </w:r>
    </w:p>
    <w:p w:rsidR="00BB55D6" w:rsidRDefault="00BB55D6">
      <w:pPr>
        <w:pStyle w:val="TOC4"/>
        <w:rPr>
          <w:rFonts w:asciiTheme="minorHAnsi" w:eastAsiaTheme="minorEastAsia" w:hAnsiTheme="minorHAnsi" w:cstheme="minorBidi"/>
          <w:sz w:val="22"/>
          <w:szCs w:val="22"/>
        </w:rPr>
      </w:pPr>
      <w:r>
        <w:t>A.3.8.1.1 Introduction</w:t>
      </w:r>
      <w:r>
        <w:tab/>
        <w:t>802</w:t>
      </w:r>
    </w:p>
    <w:p w:rsidR="00BB55D6" w:rsidRDefault="00BB55D6">
      <w:pPr>
        <w:pStyle w:val="TOC4"/>
        <w:rPr>
          <w:rFonts w:asciiTheme="minorHAnsi" w:eastAsiaTheme="minorEastAsia" w:hAnsiTheme="minorHAnsi" w:cstheme="minorBidi"/>
          <w:sz w:val="22"/>
          <w:szCs w:val="22"/>
        </w:rPr>
      </w:pPr>
      <w:r>
        <w:t>A.3.8.1.2 Principle of testing</w:t>
      </w:r>
      <w:r>
        <w:tab/>
        <w:t>802</w:t>
      </w:r>
    </w:p>
    <w:p w:rsidR="00BB55D6" w:rsidRDefault="00BB55D6">
      <w:pPr>
        <w:pStyle w:val="TOC5"/>
        <w:rPr>
          <w:rFonts w:asciiTheme="minorHAnsi" w:eastAsiaTheme="minorEastAsia" w:hAnsiTheme="minorHAnsi" w:cstheme="minorBidi"/>
          <w:sz w:val="22"/>
          <w:szCs w:val="22"/>
        </w:rPr>
      </w:pPr>
      <w:r>
        <w:t>A.3.8.1.2.1 Single carrier tests</w:t>
      </w:r>
      <w:r>
        <w:tab/>
        <w:t>802</w:t>
      </w:r>
    </w:p>
    <w:p w:rsidR="00BB55D6" w:rsidRDefault="00BB55D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803</w:t>
      </w:r>
    </w:p>
    <w:p w:rsidR="00BB55D6" w:rsidRDefault="00BB55D6">
      <w:pPr>
        <w:pStyle w:val="TOC5"/>
        <w:rPr>
          <w:rFonts w:asciiTheme="minorHAnsi" w:eastAsiaTheme="minorEastAsia" w:hAnsiTheme="minorHAnsi" w:cstheme="minorBidi"/>
          <w:sz w:val="22"/>
          <w:szCs w:val="22"/>
        </w:rPr>
      </w:pPr>
      <w:r w:rsidRPr="00BB55D6">
        <w:t>A.3.8.1.2.3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804</w:t>
      </w:r>
    </w:p>
    <w:p w:rsidR="00BB55D6" w:rsidRDefault="00BB55D6">
      <w:pPr>
        <w:pStyle w:val="TOC5"/>
        <w:rPr>
          <w:rFonts w:asciiTheme="minorHAnsi" w:eastAsiaTheme="minorEastAsia" w:hAnsiTheme="minorHAnsi" w:cstheme="minorBidi"/>
          <w:sz w:val="22"/>
          <w:szCs w:val="22"/>
        </w:rPr>
      </w:pPr>
      <w:r w:rsidRPr="00BB55D6">
        <w:t>A.3.8.1.2.4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804</w:t>
      </w:r>
    </w:p>
    <w:p w:rsidR="00BB55D6" w:rsidRDefault="00BB55D6">
      <w:pPr>
        <w:pStyle w:val="TOC3"/>
        <w:rPr>
          <w:rFonts w:asciiTheme="minorHAnsi" w:eastAsiaTheme="minorEastAsia" w:hAnsiTheme="minorHAnsi" w:cstheme="minorBidi"/>
          <w:sz w:val="22"/>
          <w:szCs w:val="22"/>
        </w:rPr>
      </w:pPr>
      <w:r w:rsidRPr="00BB55D6">
        <w:t>A.3.8.2</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8 Rx capable UEs</w:t>
      </w:r>
      <w:r>
        <w:tab/>
        <w:t>804</w:t>
      </w:r>
    </w:p>
    <w:p w:rsidR="00BB55D6" w:rsidRDefault="00BB55D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804</w:t>
      </w:r>
    </w:p>
    <w:p w:rsidR="00BB55D6" w:rsidRDefault="00BB55D6">
      <w:pPr>
        <w:pStyle w:val="TOC4"/>
        <w:rPr>
          <w:rFonts w:asciiTheme="minorHAnsi" w:eastAsiaTheme="minorEastAsia" w:hAnsiTheme="minorHAnsi" w:cstheme="minorBidi"/>
          <w:sz w:val="22"/>
          <w:szCs w:val="22"/>
        </w:rPr>
      </w:pPr>
      <w:r>
        <w:lastRenderedPageBreak/>
        <w:t>A.3.8.2.2</w:t>
      </w:r>
      <w:r>
        <w:rPr>
          <w:rFonts w:asciiTheme="minorHAnsi" w:eastAsiaTheme="minorEastAsia" w:hAnsiTheme="minorHAnsi" w:cstheme="minorBidi"/>
          <w:sz w:val="22"/>
          <w:szCs w:val="22"/>
        </w:rPr>
        <w:tab/>
      </w:r>
      <w:r>
        <w:t>Principle of testing</w:t>
      </w:r>
      <w:r>
        <w:tab/>
        <w:t>804</w:t>
      </w:r>
    </w:p>
    <w:p w:rsidR="00BB55D6" w:rsidRDefault="00BB55D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804</w:t>
      </w:r>
    </w:p>
    <w:p w:rsidR="00BB55D6" w:rsidRDefault="00BB55D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805</w:t>
      </w:r>
    </w:p>
    <w:p w:rsidR="00BB55D6" w:rsidRDefault="00BB55D6">
      <w:pPr>
        <w:pStyle w:val="TOC5"/>
        <w:rPr>
          <w:rFonts w:asciiTheme="minorHAnsi" w:eastAsiaTheme="minorEastAsia" w:hAnsiTheme="minorHAnsi" w:cstheme="minorBidi"/>
          <w:sz w:val="22"/>
          <w:szCs w:val="22"/>
        </w:rPr>
      </w:pPr>
      <w:r w:rsidRPr="00BB55D6">
        <w:t>A.3.8.2.2.3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805</w:t>
      </w:r>
    </w:p>
    <w:p w:rsidR="00BB55D6" w:rsidRDefault="00BB55D6">
      <w:pPr>
        <w:pStyle w:val="TOC5"/>
        <w:rPr>
          <w:rFonts w:asciiTheme="minorHAnsi" w:eastAsiaTheme="minorEastAsia" w:hAnsiTheme="minorHAnsi" w:cstheme="minorBidi"/>
          <w:sz w:val="22"/>
          <w:szCs w:val="22"/>
        </w:rPr>
      </w:pPr>
      <w:r w:rsidRPr="00BB55D6">
        <w:t>A.3.8.2.2.4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805</w:t>
      </w:r>
    </w:p>
    <w:p w:rsidR="00BB55D6" w:rsidRDefault="00BB55D6">
      <w:pPr>
        <w:pStyle w:val="TOC5"/>
        <w:rPr>
          <w:rFonts w:asciiTheme="minorHAnsi" w:eastAsiaTheme="minorEastAsia" w:hAnsiTheme="minorHAnsi" w:cstheme="minorBidi"/>
          <w:sz w:val="22"/>
          <w:szCs w:val="22"/>
        </w:rPr>
      </w:pPr>
      <w:r w:rsidRPr="00BB55D6">
        <w:t>A.3.8.2.2.5</w:t>
      </w:r>
      <w:r w:rsidRPr="00BB55D6">
        <w:rPr>
          <w:rFonts w:asciiTheme="minorHAnsi" w:eastAsiaTheme="minorEastAsia" w:hAnsiTheme="minorHAnsi" w:cstheme="minorBidi"/>
          <w:sz w:val="22"/>
          <w:szCs w:val="22"/>
        </w:rPr>
        <w:tab/>
      </w:r>
      <w:r w:rsidRPr="00890E30">
        <w:rPr>
          <w:snapToGrid w:val="0"/>
        </w:rPr>
        <w:t>Antenna connection for bands where 8RX is supported</w:t>
      </w:r>
      <w:r>
        <w:tab/>
        <w:t>805</w:t>
      </w:r>
    </w:p>
    <w:p w:rsidR="00BB55D6" w:rsidRDefault="00BB55D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805</w:t>
      </w:r>
    </w:p>
    <w:p w:rsidR="00BB55D6" w:rsidRDefault="00BB55D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805</w:t>
      </w:r>
    </w:p>
    <w:p w:rsidR="00BB55D6" w:rsidRDefault="00BB55D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805</w:t>
      </w:r>
    </w:p>
    <w:p w:rsidR="00BB55D6" w:rsidRDefault="00BB55D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806</w:t>
      </w:r>
    </w:p>
    <w:p w:rsidR="00BB55D6" w:rsidRDefault="00BB55D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806</w:t>
      </w:r>
    </w:p>
    <w:p w:rsidR="00BB55D6" w:rsidRDefault="00BB55D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806</w:t>
      </w:r>
    </w:p>
    <w:p w:rsidR="00BB55D6" w:rsidRDefault="00BB55D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806</w:t>
      </w:r>
    </w:p>
    <w:p w:rsidR="00BB55D6" w:rsidRDefault="00BB55D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807</w:t>
      </w:r>
    </w:p>
    <w:p w:rsidR="00BB55D6" w:rsidRDefault="00BB55D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807</w:t>
      </w:r>
    </w:p>
    <w:p w:rsidR="00BB55D6" w:rsidRDefault="00BB55D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807</w:t>
      </w:r>
    </w:p>
    <w:p w:rsidR="00BB55D6" w:rsidRDefault="00BB55D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807</w:t>
      </w:r>
    </w:p>
    <w:p w:rsidR="00BB55D6" w:rsidRDefault="00BB55D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813</w:t>
      </w:r>
    </w:p>
    <w:p w:rsidR="00BB55D6" w:rsidRDefault="00BB55D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815</w:t>
      </w:r>
    </w:p>
    <w:p w:rsidR="00BB55D6" w:rsidRDefault="00BB55D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815</w:t>
      </w:r>
    </w:p>
    <w:p w:rsidR="00BB55D6" w:rsidRDefault="00BB55D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816</w:t>
      </w:r>
    </w:p>
    <w:p w:rsidR="00BB55D6" w:rsidRDefault="00BB55D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816</w:t>
      </w:r>
    </w:p>
    <w:p w:rsidR="00BB55D6" w:rsidRDefault="00BB55D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816</w:t>
      </w:r>
    </w:p>
    <w:p w:rsidR="00BB55D6" w:rsidRDefault="00BB55D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817</w:t>
      </w:r>
    </w:p>
    <w:p w:rsidR="00BB55D6" w:rsidRDefault="00BB55D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817</w:t>
      </w:r>
    </w:p>
    <w:p w:rsidR="00BB55D6" w:rsidRDefault="00BB55D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817</w:t>
      </w:r>
    </w:p>
    <w:p w:rsidR="00BB55D6" w:rsidRDefault="00BB55D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817</w:t>
      </w:r>
    </w:p>
    <w:p w:rsidR="00BB55D6" w:rsidRDefault="00BB55D6">
      <w:pPr>
        <w:pStyle w:val="TOC3"/>
        <w:rPr>
          <w:rFonts w:asciiTheme="minorHAnsi" w:eastAsiaTheme="minorEastAsia" w:hAnsiTheme="minorHAnsi" w:cstheme="minorBidi"/>
          <w:sz w:val="22"/>
          <w:szCs w:val="22"/>
        </w:rPr>
      </w:pPr>
      <w:r w:rsidRPr="00BB55D6">
        <w:t>A.3.15.1</w:t>
      </w:r>
      <w:r w:rsidRPr="00BB55D6">
        <w:rPr>
          <w:rFonts w:asciiTheme="minorHAnsi" w:hAnsiTheme="minorHAnsi" w:cstheme="minorBidi"/>
          <w:sz w:val="22"/>
          <w:szCs w:val="22"/>
        </w:rPr>
        <w:tab/>
      </w:r>
      <w:r w:rsidRPr="00890E30">
        <w:rPr>
          <w:rFonts w:eastAsia="Arial Unicode MS"/>
          <w:lang w:eastAsia="zh-CN"/>
        </w:rPr>
        <w:t>Introduction</w:t>
      </w:r>
      <w:r>
        <w:tab/>
        <w:t>817</w:t>
      </w:r>
    </w:p>
    <w:p w:rsidR="00BB55D6" w:rsidRDefault="00BB55D6">
      <w:pPr>
        <w:pStyle w:val="TOC3"/>
        <w:rPr>
          <w:rFonts w:asciiTheme="minorHAnsi" w:eastAsiaTheme="minorEastAsia" w:hAnsiTheme="minorHAnsi" w:cstheme="minorBidi"/>
          <w:sz w:val="22"/>
          <w:szCs w:val="22"/>
        </w:rPr>
      </w:pPr>
      <w:r w:rsidRPr="00BB55D6">
        <w:t>A.3.15.2</w:t>
      </w:r>
      <w:r w:rsidRPr="00BB55D6">
        <w:rPr>
          <w:rFonts w:asciiTheme="minorHAnsi" w:hAnsiTheme="minorHAnsi" w:cstheme="minorBidi"/>
          <w:sz w:val="22"/>
          <w:szCs w:val="22"/>
        </w:rPr>
        <w:tab/>
      </w:r>
      <w:r w:rsidRPr="00890E30">
        <w:rPr>
          <w:rFonts w:eastAsia="Arial Unicode MS"/>
          <w:lang w:eastAsia="zh-CN"/>
        </w:rPr>
        <w:t>Principle of testing</w:t>
      </w:r>
      <w:r>
        <w:tab/>
        <w:t>817</w:t>
      </w:r>
    </w:p>
    <w:p w:rsidR="00BB55D6" w:rsidRDefault="00BB55D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818</w:t>
      </w:r>
    </w:p>
    <w:p w:rsidR="00BB55D6" w:rsidRDefault="00BB55D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818</w:t>
      </w:r>
    </w:p>
    <w:p w:rsidR="00BB55D6" w:rsidRDefault="00BB55D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818</w:t>
      </w:r>
    </w:p>
    <w:p w:rsidR="00BB55D6" w:rsidRDefault="00BB55D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818</w:t>
      </w:r>
    </w:p>
    <w:p w:rsidR="00BB55D6" w:rsidRDefault="00BB55D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819</w:t>
      </w:r>
    </w:p>
    <w:p w:rsidR="00BB55D6" w:rsidRDefault="00BB55D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820</w:t>
      </w:r>
    </w:p>
    <w:p w:rsidR="00BB55D6" w:rsidRDefault="00BB55D6">
      <w:pPr>
        <w:pStyle w:val="TOC3"/>
        <w:rPr>
          <w:rFonts w:asciiTheme="minorHAnsi" w:eastAsiaTheme="minorEastAsia" w:hAnsiTheme="minorHAnsi" w:cstheme="minorBidi"/>
          <w:sz w:val="22"/>
          <w:szCs w:val="22"/>
        </w:rPr>
      </w:pPr>
      <w:r w:rsidRPr="00BB55D6">
        <w:t>A.3.19.1</w:t>
      </w:r>
      <w:r w:rsidRPr="00BB55D6">
        <w:rPr>
          <w:rFonts w:asciiTheme="minorHAnsi" w:hAnsiTheme="minorHAnsi" w:cstheme="minorBidi"/>
          <w:sz w:val="22"/>
          <w:szCs w:val="22"/>
        </w:rPr>
        <w:tab/>
      </w:r>
      <w:r w:rsidRPr="00890E30">
        <w:rPr>
          <w:rFonts w:eastAsia="Arial Unicode MS"/>
          <w:lang w:eastAsia="zh-CN"/>
        </w:rPr>
        <w:t>Introduction</w:t>
      </w:r>
      <w:r>
        <w:tab/>
        <w:t>820</w:t>
      </w:r>
    </w:p>
    <w:p w:rsidR="00BB55D6" w:rsidRDefault="00BB55D6">
      <w:pPr>
        <w:pStyle w:val="TOC3"/>
        <w:rPr>
          <w:rFonts w:asciiTheme="minorHAnsi" w:eastAsiaTheme="minorEastAsia" w:hAnsiTheme="minorHAnsi" w:cstheme="minorBidi"/>
          <w:sz w:val="22"/>
          <w:szCs w:val="22"/>
        </w:rPr>
      </w:pPr>
      <w:r w:rsidRPr="00BB55D6">
        <w:t>A.3.19.2</w:t>
      </w:r>
      <w:r w:rsidRPr="00BB55D6">
        <w:rPr>
          <w:rFonts w:asciiTheme="minorHAnsi" w:hAnsiTheme="minorHAnsi" w:cstheme="minorBidi"/>
          <w:sz w:val="22"/>
          <w:szCs w:val="22"/>
        </w:rPr>
        <w:tab/>
      </w:r>
      <w:r w:rsidRPr="00890E30">
        <w:rPr>
          <w:rFonts w:eastAsia="Arial Unicode MS"/>
          <w:lang w:eastAsia="zh-CN"/>
        </w:rPr>
        <w:t>Principle of testing</w:t>
      </w:r>
      <w:r>
        <w:tab/>
        <w:t>820</w:t>
      </w:r>
    </w:p>
    <w:p w:rsidR="00BB55D6" w:rsidRDefault="00BB55D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821</w:t>
      </w:r>
    </w:p>
    <w:p w:rsidR="00BB55D6" w:rsidRDefault="00BB55D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821</w:t>
      </w:r>
    </w:p>
    <w:p w:rsidR="00BB55D6" w:rsidRDefault="00BB55D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821</w:t>
      </w:r>
    </w:p>
    <w:p w:rsidR="00BB55D6" w:rsidRDefault="00BB55D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822</w:t>
      </w:r>
    </w:p>
    <w:p w:rsidR="00BB55D6" w:rsidRDefault="00BB55D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823</w:t>
      </w:r>
    </w:p>
    <w:p w:rsidR="00BB55D6" w:rsidRDefault="00BB55D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824</w:t>
      </w:r>
    </w:p>
    <w:p w:rsidR="00BB55D6" w:rsidRDefault="00BB55D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825</w:t>
      </w:r>
    </w:p>
    <w:p w:rsidR="00BB55D6" w:rsidRDefault="00BB55D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825</w:t>
      </w:r>
    </w:p>
    <w:p w:rsidR="00BB55D6" w:rsidRDefault="00BB55D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825</w:t>
      </w:r>
    </w:p>
    <w:p w:rsidR="00BB55D6" w:rsidRDefault="00BB55D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828</w:t>
      </w:r>
    </w:p>
    <w:p w:rsidR="00BB55D6" w:rsidRDefault="00BB55D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828</w:t>
      </w:r>
    </w:p>
    <w:p w:rsidR="00BB55D6" w:rsidRDefault="00BB55D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828</w:t>
      </w:r>
    </w:p>
    <w:p w:rsidR="00BB55D6" w:rsidRDefault="00BB55D6">
      <w:pPr>
        <w:pStyle w:val="TOC2"/>
        <w:rPr>
          <w:rFonts w:asciiTheme="minorHAnsi" w:eastAsiaTheme="minorEastAsia" w:hAnsiTheme="minorHAnsi" w:cstheme="minorBidi"/>
          <w:sz w:val="22"/>
          <w:szCs w:val="22"/>
        </w:rPr>
      </w:pPr>
      <w:r>
        <w:lastRenderedPageBreak/>
        <w:t>A.</w:t>
      </w:r>
      <w:r w:rsidRPr="00890E30">
        <w:rPr>
          <w:bCs/>
        </w:rPr>
        <w:t>3.24</w:t>
      </w:r>
      <w:r>
        <w:rPr>
          <w:rFonts w:asciiTheme="minorHAnsi" w:eastAsiaTheme="minorEastAsia" w:hAnsiTheme="minorHAnsi" w:cstheme="minorBidi"/>
          <w:sz w:val="22"/>
          <w:szCs w:val="22"/>
        </w:rPr>
        <w:tab/>
      </w:r>
      <w:r w:rsidRPr="00890E30">
        <w:rPr>
          <w:rFonts w:eastAsia="Malgun Gothic"/>
          <w:lang w:eastAsia="zh-CN"/>
        </w:rPr>
        <w:t>V2X sidelink communication</w:t>
      </w:r>
      <w:r>
        <w:tab/>
        <w:t>830</w:t>
      </w:r>
    </w:p>
    <w:p w:rsidR="00BB55D6" w:rsidRDefault="00BB55D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833</w:t>
      </w:r>
    </w:p>
    <w:p w:rsidR="00BB55D6" w:rsidRDefault="00BB55D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834</w:t>
      </w:r>
    </w:p>
    <w:p w:rsidR="00BB55D6" w:rsidRDefault="00BB55D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834</w:t>
      </w:r>
    </w:p>
    <w:p w:rsidR="00BB55D6" w:rsidRDefault="00BB55D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834</w:t>
      </w:r>
    </w:p>
    <w:p w:rsidR="00BB55D6" w:rsidRDefault="00BB55D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835</w:t>
      </w:r>
    </w:p>
    <w:p w:rsidR="00BB55D6" w:rsidRDefault="00BB55D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836</w:t>
      </w:r>
    </w:p>
    <w:p w:rsidR="00BB55D6" w:rsidRDefault="00BB55D6">
      <w:pPr>
        <w:pStyle w:val="TOC3"/>
        <w:rPr>
          <w:rFonts w:asciiTheme="minorHAnsi" w:eastAsiaTheme="minorEastAsia" w:hAnsiTheme="minorHAnsi" w:cstheme="minorBidi"/>
          <w:sz w:val="22"/>
          <w:szCs w:val="22"/>
        </w:rPr>
      </w:pPr>
      <w:r w:rsidRPr="00BB55D6">
        <w:t>A.3.26.1</w:t>
      </w:r>
      <w:r w:rsidRPr="00BB55D6">
        <w:rPr>
          <w:rFonts w:asciiTheme="minorHAnsi" w:hAnsiTheme="minorHAnsi" w:cstheme="minorBidi"/>
          <w:sz w:val="22"/>
          <w:szCs w:val="22"/>
        </w:rPr>
        <w:tab/>
      </w:r>
      <w:r w:rsidRPr="00890E30">
        <w:rPr>
          <w:rFonts w:eastAsia="Arial Unicode MS"/>
          <w:lang w:eastAsia="zh-CN"/>
        </w:rPr>
        <w:t>Introduction</w:t>
      </w:r>
      <w:r>
        <w:tab/>
        <w:t>836</w:t>
      </w:r>
    </w:p>
    <w:p w:rsidR="00BB55D6" w:rsidRDefault="00BB55D6">
      <w:pPr>
        <w:pStyle w:val="TOC3"/>
        <w:rPr>
          <w:rFonts w:asciiTheme="minorHAnsi" w:eastAsiaTheme="minorEastAsia" w:hAnsiTheme="minorHAnsi" w:cstheme="minorBidi"/>
          <w:sz w:val="22"/>
          <w:szCs w:val="22"/>
        </w:rPr>
      </w:pPr>
      <w:r w:rsidRPr="00BB55D6">
        <w:t>A.3.26.2</w:t>
      </w:r>
      <w:r w:rsidRPr="00BB55D6">
        <w:rPr>
          <w:rFonts w:asciiTheme="minorHAnsi" w:hAnsiTheme="minorHAnsi" w:cstheme="minorBidi"/>
          <w:sz w:val="22"/>
          <w:szCs w:val="22"/>
        </w:rPr>
        <w:tab/>
      </w:r>
      <w:r w:rsidRPr="00890E30">
        <w:rPr>
          <w:rFonts w:eastAsia="Arial Unicode MS"/>
          <w:lang w:eastAsia="zh-CN"/>
        </w:rPr>
        <w:t>Principle of testing</w:t>
      </w:r>
      <w:r>
        <w:tab/>
        <w:t>836</w:t>
      </w:r>
    </w:p>
    <w:p w:rsidR="00BB55D6" w:rsidRDefault="00BB55D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836</w:t>
      </w:r>
    </w:p>
    <w:p w:rsidR="00BB55D6" w:rsidRDefault="00BB55D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836</w:t>
      </w:r>
    </w:p>
    <w:p w:rsidR="00BB55D6" w:rsidRDefault="00BB55D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836</w:t>
      </w:r>
    </w:p>
    <w:p w:rsidR="00BB55D6" w:rsidRDefault="00BB55D6">
      <w:pPr>
        <w:pStyle w:val="TOC1"/>
        <w:rPr>
          <w:rFonts w:asciiTheme="minorHAnsi" w:eastAsiaTheme="minorEastAsia" w:hAnsiTheme="minorHAnsi" w:cstheme="minorBidi"/>
          <w:szCs w:val="22"/>
        </w:rPr>
      </w:pPr>
      <w:r w:rsidRPr="00BB55D6">
        <w:t>A.4</w:t>
      </w:r>
      <w:r>
        <w:rPr>
          <w:rFonts w:asciiTheme="minorHAnsi" w:eastAsiaTheme="minorEastAsia" w:hAnsiTheme="minorHAnsi"/>
          <w:szCs w:val="22"/>
        </w:rPr>
        <w:tab/>
      </w:r>
      <w:r>
        <w:t>E-UTRAN RRC_IDLE state</w:t>
      </w:r>
      <w:r>
        <w:tab/>
        <w:t>836</w:t>
      </w:r>
    </w:p>
    <w:p w:rsidR="00BB55D6" w:rsidRDefault="00BB55D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836</w:t>
      </w:r>
    </w:p>
    <w:p w:rsidR="00BB55D6" w:rsidRDefault="00BB55D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836</w:t>
      </w:r>
    </w:p>
    <w:p w:rsidR="00BB55D6" w:rsidRDefault="00BB55D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836</w:t>
      </w:r>
    </w:p>
    <w:p w:rsidR="00BB55D6" w:rsidRDefault="00BB55D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838</w:t>
      </w:r>
    </w:p>
    <w:p w:rsidR="00BB55D6" w:rsidRDefault="00BB55D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839</w:t>
      </w:r>
    </w:p>
    <w:p w:rsidR="00BB55D6" w:rsidRDefault="00BB55D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839</w:t>
      </w:r>
    </w:p>
    <w:p w:rsidR="00BB55D6" w:rsidRDefault="00BB55D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840</w:t>
      </w:r>
    </w:p>
    <w:p w:rsidR="00BB55D6" w:rsidRDefault="00BB55D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841</w:t>
      </w:r>
    </w:p>
    <w:p w:rsidR="00BB55D6" w:rsidRDefault="00BB55D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841</w:t>
      </w:r>
    </w:p>
    <w:p w:rsidR="00BB55D6" w:rsidRDefault="00BB55D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842</w:t>
      </w:r>
    </w:p>
    <w:p w:rsidR="00BB55D6" w:rsidRDefault="00BB55D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844</w:t>
      </w:r>
    </w:p>
    <w:p w:rsidR="00BB55D6" w:rsidRDefault="00BB55D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846</w:t>
      </w:r>
    </w:p>
    <w:p w:rsidR="00BB55D6" w:rsidRDefault="00BB55D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847</w:t>
      </w:r>
    </w:p>
    <w:p w:rsidR="00BB55D6" w:rsidRDefault="00BB55D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847</w:t>
      </w:r>
    </w:p>
    <w:p w:rsidR="00BB55D6" w:rsidRDefault="00BB55D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848</w:t>
      </w:r>
    </w:p>
    <w:p w:rsidR="00BB55D6" w:rsidRDefault="00BB55D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849</w:t>
      </w:r>
    </w:p>
    <w:p w:rsidR="00BB55D6" w:rsidRDefault="00BB55D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849</w:t>
      </w:r>
    </w:p>
    <w:p w:rsidR="00BB55D6" w:rsidRDefault="00BB55D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850</w:t>
      </w:r>
    </w:p>
    <w:p w:rsidR="00BB55D6" w:rsidRDefault="00BB55D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852</w:t>
      </w:r>
    </w:p>
    <w:p w:rsidR="00BB55D6" w:rsidRDefault="00BB55D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853</w:t>
      </w:r>
    </w:p>
    <w:p w:rsidR="00BB55D6" w:rsidRDefault="00BB55D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853</w:t>
      </w:r>
    </w:p>
    <w:p w:rsidR="00BB55D6" w:rsidRDefault="00BB55D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857</w:t>
      </w:r>
    </w:p>
    <w:p w:rsidR="00BB55D6" w:rsidRDefault="00BB55D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857</w:t>
      </w:r>
    </w:p>
    <w:p w:rsidR="00BB55D6" w:rsidRDefault="00BB55D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857</w:t>
      </w:r>
    </w:p>
    <w:p w:rsidR="00BB55D6" w:rsidRDefault="00BB55D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861</w:t>
      </w:r>
    </w:p>
    <w:p w:rsidR="00BB55D6" w:rsidRDefault="00BB55D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861</w:t>
      </w:r>
    </w:p>
    <w:p w:rsidR="00BB55D6" w:rsidRDefault="00BB55D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861</w:t>
      </w:r>
    </w:p>
    <w:p w:rsidR="00BB55D6" w:rsidRDefault="00BB55D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863</w:t>
      </w:r>
    </w:p>
    <w:p w:rsidR="00BB55D6" w:rsidRDefault="00BB55D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864</w:t>
      </w:r>
    </w:p>
    <w:p w:rsidR="00BB55D6" w:rsidRDefault="00BB55D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864</w:t>
      </w:r>
    </w:p>
    <w:p w:rsidR="00BB55D6" w:rsidRDefault="00BB55D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865</w:t>
      </w:r>
    </w:p>
    <w:p w:rsidR="00BB55D6" w:rsidRDefault="00BB55D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866</w:t>
      </w:r>
    </w:p>
    <w:p w:rsidR="00BB55D6" w:rsidRDefault="00BB55D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866</w:t>
      </w:r>
    </w:p>
    <w:p w:rsidR="00BB55D6" w:rsidRDefault="00BB55D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867</w:t>
      </w:r>
    </w:p>
    <w:p w:rsidR="00BB55D6" w:rsidRDefault="00BB55D6">
      <w:pPr>
        <w:pStyle w:val="TOC3"/>
        <w:rPr>
          <w:rFonts w:asciiTheme="minorHAnsi" w:eastAsiaTheme="minorEastAsia" w:hAnsiTheme="minorHAnsi" w:cstheme="minorBidi"/>
          <w:sz w:val="22"/>
          <w:szCs w:val="22"/>
        </w:rPr>
      </w:pPr>
      <w:r w:rsidRPr="00BB55D6">
        <w:t>A.4.2.15 E-UTRAN FDD – FDD Intra frequency case for Cat-M1 UE in enhanced coverage</w:t>
      </w:r>
      <w:r w:rsidRPr="00BB55D6">
        <w:tab/>
      </w:r>
      <w:r>
        <w:t>868</w:t>
      </w:r>
    </w:p>
    <w:p w:rsidR="00BB55D6" w:rsidRDefault="00BB55D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868</w:t>
      </w:r>
    </w:p>
    <w:p w:rsidR="00BB55D6" w:rsidRDefault="00BB55D6">
      <w:pPr>
        <w:pStyle w:val="TOC4"/>
        <w:rPr>
          <w:rFonts w:asciiTheme="minorHAnsi" w:eastAsiaTheme="minorEastAsia" w:hAnsiTheme="minorHAnsi" w:cstheme="minorBidi"/>
          <w:sz w:val="22"/>
          <w:szCs w:val="22"/>
        </w:rPr>
      </w:pPr>
      <w:r>
        <w:lastRenderedPageBreak/>
        <w:t>A.4.2.15.2</w:t>
      </w:r>
      <w:r>
        <w:rPr>
          <w:rFonts w:asciiTheme="minorHAnsi" w:eastAsiaTheme="minorEastAsia" w:hAnsiTheme="minorHAnsi" w:cstheme="minorBidi"/>
          <w:sz w:val="22"/>
          <w:szCs w:val="22"/>
        </w:rPr>
        <w:tab/>
      </w:r>
      <w:r>
        <w:t>Test Requirements</w:t>
      </w:r>
      <w:r>
        <w:tab/>
        <w:t>869</w:t>
      </w:r>
    </w:p>
    <w:p w:rsidR="00BB55D6" w:rsidRDefault="00BB55D6">
      <w:pPr>
        <w:pStyle w:val="TOC3"/>
        <w:rPr>
          <w:rFonts w:asciiTheme="minorHAnsi" w:eastAsiaTheme="minorEastAsia" w:hAnsiTheme="minorHAnsi" w:cstheme="minorBidi"/>
          <w:sz w:val="22"/>
          <w:szCs w:val="22"/>
        </w:rPr>
      </w:pPr>
      <w:r>
        <w:t>A.4.2.16 E-UTRAN HD – FDD Intra frequency case for Cat-M1 UE in enhanced coverage</w:t>
      </w:r>
      <w:r>
        <w:tab/>
        <w:t>870</w:t>
      </w:r>
    </w:p>
    <w:p w:rsidR="00BB55D6" w:rsidRDefault="00BB55D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870</w:t>
      </w:r>
    </w:p>
    <w:p w:rsidR="00BB55D6" w:rsidRDefault="00BB55D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871</w:t>
      </w:r>
    </w:p>
    <w:p w:rsidR="00BB55D6" w:rsidRDefault="00BB55D6">
      <w:pPr>
        <w:pStyle w:val="TOC3"/>
        <w:rPr>
          <w:rFonts w:asciiTheme="minorHAnsi" w:eastAsiaTheme="minorEastAsia" w:hAnsiTheme="minorHAnsi" w:cstheme="minorBidi"/>
          <w:sz w:val="22"/>
          <w:szCs w:val="22"/>
        </w:rPr>
      </w:pPr>
      <w:r>
        <w:t>A.4.2.17 E-UTRAN TDD – TDD Intra frequency case for Cat-M1 UE in enhanced coverage</w:t>
      </w:r>
      <w:r>
        <w:tab/>
        <w:t>872</w:t>
      </w:r>
    </w:p>
    <w:p w:rsidR="00BB55D6" w:rsidRDefault="00BB55D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872</w:t>
      </w:r>
    </w:p>
    <w:p w:rsidR="00BB55D6" w:rsidRDefault="00BB55D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873</w:t>
      </w:r>
    </w:p>
    <w:p w:rsidR="00BB55D6" w:rsidRDefault="00BB55D6">
      <w:pPr>
        <w:pStyle w:val="TOC3"/>
        <w:rPr>
          <w:rFonts w:asciiTheme="minorHAnsi" w:eastAsiaTheme="minorEastAsia" w:hAnsiTheme="minorHAnsi" w:cstheme="minorBidi"/>
          <w:sz w:val="22"/>
          <w:szCs w:val="22"/>
        </w:rPr>
      </w:pPr>
      <w:r>
        <w:t>A.4.2.18 HD – FDD Intra frequency case for UE Category NB1 In-Band mode in normal coverage</w:t>
      </w:r>
      <w:r>
        <w:tab/>
        <w:t>874</w:t>
      </w:r>
    </w:p>
    <w:p w:rsidR="00BB55D6" w:rsidRDefault="00BB55D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874</w:t>
      </w:r>
    </w:p>
    <w:p w:rsidR="00BB55D6" w:rsidRDefault="00BB55D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876</w:t>
      </w:r>
    </w:p>
    <w:p w:rsidR="00BB55D6" w:rsidRDefault="00BB55D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877</w:t>
      </w:r>
    </w:p>
    <w:p w:rsidR="00BB55D6" w:rsidRDefault="00BB55D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877</w:t>
      </w:r>
    </w:p>
    <w:p w:rsidR="00BB55D6" w:rsidRDefault="00BB55D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879</w:t>
      </w:r>
    </w:p>
    <w:p w:rsidR="00BB55D6" w:rsidRDefault="00BB55D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880</w:t>
      </w:r>
    </w:p>
    <w:p w:rsidR="00BB55D6" w:rsidRDefault="00BB55D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880</w:t>
      </w:r>
    </w:p>
    <w:p w:rsidR="00BB55D6" w:rsidRDefault="00BB55D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881</w:t>
      </w:r>
    </w:p>
    <w:p w:rsidR="00BB55D6" w:rsidRDefault="00BB55D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882</w:t>
      </w:r>
    </w:p>
    <w:p w:rsidR="00BB55D6" w:rsidRDefault="00BB55D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882</w:t>
      </w:r>
    </w:p>
    <w:p w:rsidR="00BB55D6" w:rsidRDefault="00BB55D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883</w:t>
      </w:r>
    </w:p>
    <w:p w:rsidR="00BB55D6" w:rsidRDefault="00BB55D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884</w:t>
      </w:r>
    </w:p>
    <w:p w:rsidR="00BB55D6" w:rsidRDefault="00BB55D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884</w:t>
      </w:r>
    </w:p>
    <w:p w:rsidR="00BB55D6" w:rsidRDefault="00BB55D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885</w:t>
      </w:r>
    </w:p>
    <w:p w:rsidR="00BB55D6" w:rsidRDefault="00BB55D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886</w:t>
      </w:r>
    </w:p>
    <w:p w:rsidR="00BB55D6" w:rsidRDefault="00BB55D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886</w:t>
      </w:r>
    </w:p>
    <w:p w:rsidR="00BB55D6" w:rsidRDefault="00BB55D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887</w:t>
      </w:r>
    </w:p>
    <w:p w:rsidR="00BB55D6" w:rsidRDefault="00BB55D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888</w:t>
      </w:r>
    </w:p>
    <w:p w:rsidR="00BB55D6" w:rsidRDefault="00BB55D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888</w:t>
      </w:r>
    </w:p>
    <w:p w:rsidR="00BB55D6" w:rsidRDefault="00BB55D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890</w:t>
      </w:r>
    </w:p>
    <w:p w:rsidR="00BB55D6" w:rsidRDefault="00BB55D6">
      <w:pPr>
        <w:pStyle w:val="TOC3"/>
        <w:rPr>
          <w:rFonts w:asciiTheme="minorHAnsi" w:eastAsiaTheme="minorEastAsia" w:hAnsiTheme="minorHAnsi" w:cstheme="minorBidi"/>
          <w:sz w:val="22"/>
          <w:szCs w:val="22"/>
        </w:rPr>
      </w:pPr>
      <w:r w:rsidRPr="00BB55D6">
        <w:t>A.4.2.25</w:t>
      </w:r>
      <w:r w:rsidRPr="00BB55D6">
        <w:rPr>
          <w:rFonts w:asciiTheme="minorHAnsi" w:eastAsiaTheme="minorEastAsia" w:hAnsiTheme="minorHAnsi"/>
          <w:sz w:val="22"/>
          <w:szCs w:val="22"/>
        </w:rPr>
        <w:tab/>
      </w:r>
      <w:r w:rsidRPr="00890E30">
        <w:rPr>
          <w:rFonts w:cs="v4.2.0"/>
        </w:rPr>
        <w:t>E-UTRAN FDD – FDD Inter frequency case for Cat-M1 UE in normal coverage</w:t>
      </w:r>
      <w:r>
        <w:tab/>
        <w:t>891</w:t>
      </w:r>
    </w:p>
    <w:p w:rsidR="00BB55D6" w:rsidRDefault="00BB55D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891</w:t>
      </w:r>
    </w:p>
    <w:p w:rsidR="00BB55D6" w:rsidRDefault="00BB55D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892</w:t>
      </w:r>
    </w:p>
    <w:p w:rsidR="00BB55D6" w:rsidRDefault="00BB55D6">
      <w:pPr>
        <w:pStyle w:val="TOC3"/>
        <w:rPr>
          <w:rFonts w:asciiTheme="minorHAnsi" w:eastAsiaTheme="minorEastAsia" w:hAnsiTheme="minorHAnsi" w:cstheme="minorBidi"/>
          <w:sz w:val="22"/>
          <w:szCs w:val="22"/>
        </w:rPr>
      </w:pPr>
      <w:r w:rsidRPr="00BB55D6">
        <w:t>A.4.2.26</w:t>
      </w:r>
      <w:r w:rsidRPr="00BB55D6">
        <w:rPr>
          <w:rFonts w:asciiTheme="minorHAnsi" w:eastAsiaTheme="minorEastAsia" w:hAnsiTheme="minorHAnsi"/>
          <w:sz w:val="22"/>
          <w:szCs w:val="22"/>
        </w:rPr>
        <w:tab/>
      </w:r>
      <w:r w:rsidRPr="00890E30">
        <w:rPr>
          <w:rFonts w:cs="v4.2.0"/>
        </w:rPr>
        <w:t>E-UTRAN HD – FDD Inter frequency case for Cat-M1 UE in normal coverage</w:t>
      </w:r>
      <w:r>
        <w:tab/>
        <w:t>893</w:t>
      </w:r>
    </w:p>
    <w:p w:rsidR="00BB55D6" w:rsidRDefault="00BB55D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893</w:t>
      </w:r>
    </w:p>
    <w:p w:rsidR="00BB55D6" w:rsidRDefault="00BB55D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894</w:t>
      </w:r>
    </w:p>
    <w:p w:rsidR="00BB55D6" w:rsidRDefault="00BB55D6">
      <w:pPr>
        <w:pStyle w:val="TOC3"/>
        <w:rPr>
          <w:rFonts w:asciiTheme="minorHAnsi" w:eastAsiaTheme="minorEastAsia" w:hAnsiTheme="minorHAnsi" w:cstheme="minorBidi"/>
          <w:sz w:val="22"/>
          <w:szCs w:val="22"/>
        </w:rPr>
      </w:pPr>
      <w:r w:rsidRPr="00BB55D6">
        <w:t>A.4.2.27</w:t>
      </w:r>
      <w:r w:rsidRPr="00BB55D6">
        <w:rPr>
          <w:rFonts w:asciiTheme="minorHAnsi" w:eastAsiaTheme="minorEastAsia" w:hAnsiTheme="minorHAnsi"/>
          <w:sz w:val="22"/>
          <w:szCs w:val="22"/>
        </w:rPr>
        <w:tab/>
      </w:r>
      <w:r w:rsidRPr="00890E30">
        <w:rPr>
          <w:rFonts w:cs="v4.2.0"/>
        </w:rPr>
        <w:t>E-UTRAN TDD – FDD Inter frequency case for Cat-M1 UE in normal coverage</w:t>
      </w:r>
      <w:r>
        <w:tab/>
        <w:t>895</w:t>
      </w:r>
    </w:p>
    <w:p w:rsidR="00BB55D6" w:rsidRDefault="00BB55D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895</w:t>
      </w:r>
    </w:p>
    <w:p w:rsidR="00BB55D6" w:rsidRDefault="00BB55D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896</w:t>
      </w:r>
    </w:p>
    <w:p w:rsidR="00BB55D6" w:rsidRDefault="00BB55D6">
      <w:pPr>
        <w:pStyle w:val="TOC3"/>
        <w:rPr>
          <w:rFonts w:asciiTheme="minorHAnsi" w:eastAsiaTheme="minorEastAsia" w:hAnsiTheme="minorHAnsi" w:cstheme="minorBidi"/>
          <w:sz w:val="22"/>
          <w:szCs w:val="22"/>
        </w:rPr>
      </w:pPr>
      <w:r w:rsidRPr="00BB55D6">
        <w:t>A.4.2.28</w:t>
      </w:r>
      <w:r w:rsidRPr="00BB55D6">
        <w:rPr>
          <w:rFonts w:asciiTheme="minorHAnsi" w:eastAsiaTheme="minorEastAsia" w:hAnsiTheme="minorHAnsi"/>
          <w:sz w:val="22"/>
          <w:szCs w:val="22"/>
        </w:rPr>
        <w:tab/>
      </w:r>
      <w:r w:rsidRPr="00890E30">
        <w:rPr>
          <w:rFonts w:cs="v4.2.0"/>
        </w:rPr>
        <w:t>E-UTRAN FDD – FDD Inter frequency case for Cat-M1 UE in enhanced coverage</w:t>
      </w:r>
      <w:r>
        <w:tab/>
        <w:t>897</w:t>
      </w:r>
    </w:p>
    <w:p w:rsidR="00BB55D6" w:rsidRDefault="00BB55D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897</w:t>
      </w:r>
    </w:p>
    <w:p w:rsidR="00BB55D6" w:rsidRDefault="00BB55D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898</w:t>
      </w:r>
    </w:p>
    <w:p w:rsidR="00BB55D6" w:rsidRDefault="00BB55D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899</w:t>
      </w:r>
    </w:p>
    <w:p w:rsidR="00BB55D6" w:rsidRDefault="00BB55D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899</w:t>
      </w:r>
    </w:p>
    <w:p w:rsidR="00BB55D6" w:rsidRDefault="00BB55D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900</w:t>
      </w:r>
    </w:p>
    <w:p w:rsidR="00BB55D6" w:rsidRDefault="00BB55D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901</w:t>
      </w:r>
    </w:p>
    <w:p w:rsidR="00BB55D6" w:rsidRDefault="00BB55D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901</w:t>
      </w:r>
    </w:p>
    <w:p w:rsidR="00BB55D6" w:rsidRDefault="00BB55D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902</w:t>
      </w:r>
    </w:p>
    <w:p w:rsidR="00BB55D6" w:rsidRDefault="00BB55D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903</w:t>
      </w:r>
    </w:p>
    <w:p w:rsidR="00BB55D6" w:rsidRDefault="00BB55D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903</w:t>
      </w:r>
    </w:p>
    <w:p w:rsidR="00BB55D6" w:rsidRDefault="00BB55D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904</w:t>
      </w:r>
    </w:p>
    <w:p w:rsidR="00BB55D6" w:rsidRDefault="00BB55D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906</w:t>
      </w:r>
    </w:p>
    <w:p w:rsidR="00BB55D6" w:rsidRDefault="00BB55D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908</w:t>
      </w:r>
    </w:p>
    <w:p w:rsidR="00BB55D6" w:rsidRDefault="00BB55D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909</w:t>
      </w:r>
    </w:p>
    <w:p w:rsidR="00BB55D6" w:rsidRDefault="00BB55D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909</w:t>
      </w:r>
    </w:p>
    <w:p w:rsidR="00BB55D6" w:rsidRDefault="00BB55D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910</w:t>
      </w:r>
    </w:p>
    <w:p w:rsidR="00BB55D6" w:rsidRDefault="00BB55D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911</w:t>
      </w:r>
    </w:p>
    <w:p w:rsidR="00BB55D6" w:rsidRDefault="00BB55D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911</w:t>
      </w:r>
    </w:p>
    <w:p w:rsidR="00BB55D6" w:rsidRDefault="00BB55D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913</w:t>
      </w:r>
    </w:p>
    <w:p w:rsidR="00BB55D6" w:rsidRDefault="00BB55D6">
      <w:pPr>
        <w:pStyle w:val="TOC3"/>
        <w:rPr>
          <w:rFonts w:asciiTheme="minorHAnsi" w:eastAsiaTheme="minorEastAsia" w:hAnsiTheme="minorHAnsi" w:cstheme="minorBidi"/>
          <w:sz w:val="22"/>
          <w:szCs w:val="22"/>
        </w:rPr>
      </w:pPr>
      <w:r>
        <w:lastRenderedPageBreak/>
        <w:t>A.4.2.36</w:t>
      </w:r>
      <w:r>
        <w:rPr>
          <w:rFonts w:asciiTheme="minorHAnsi" w:eastAsiaTheme="minorEastAsia" w:hAnsiTheme="minorHAnsi" w:cstheme="minorBidi"/>
          <w:sz w:val="22"/>
          <w:szCs w:val="22"/>
        </w:rPr>
        <w:tab/>
      </w:r>
      <w:r>
        <w:t>E-UTRAN TDD – TDD Intra frequency case for UE Category NB1 In-Band mode in enhanced coverage</w:t>
      </w:r>
      <w:r>
        <w:tab/>
        <w:t>914</w:t>
      </w:r>
    </w:p>
    <w:p w:rsidR="00BB55D6" w:rsidRDefault="00BB55D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914</w:t>
      </w:r>
    </w:p>
    <w:p w:rsidR="00BB55D6" w:rsidRDefault="00BB55D6">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916</w:t>
      </w:r>
    </w:p>
    <w:p w:rsidR="00BB55D6" w:rsidRDefault="00BB55D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917</w:t>
      </w:r>
    </w:p>
    <w:p w:rsidR="00BB55D6" w:rsidRDefault="00BB55D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917</w:t>
      </w:r>
    </w:p>
    <w:p w:rsidR="00BB55D6" w:rsidRDefault="00BB55D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919</w:t>
      </w:r>
    </w:p>
    <w:p w:rsidR="00BB55D6" w:rsidRDefault="00BB55D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920</w:t>
      </w:r>
    </w:p>
    <w:p w:rsidR="00BB55D6" w:rsidRDefault="00BB55D6">
      <w:pPr>
        <w:pStyle w:val="TOC3"/>
        <w:rPr>
          <w:rFonts w:asciiTheme="minorHAnsi" w:eastAsiaTheme="minorEastAsia" w:hAnsiTheme="minorHAnsi" w:cstheme="minorBidi"/>
          <w:sz w:val="22"/>
          <w:szCs w:val="22"/>
        </w:rPr>
      </w:pPr>
      <w:r w:rsidRPr="00BB55D6">
        <w:t>A.4.3.1</w:t>
      </w:r>
      <w:r w:rsidRPr="00BB55D6">
        <w:rPr>
          <w:rFonts w:asciiTheme="minorHAnsi" w:eastAsiaTheme="minorEastAsia" w:hAnsiTheme="minorHAnsi" w:cstheme="minorBidi"/>
          <w:sz w:val="22"/>
          <w:szCs w:val="22"/>
        </w:rPr>
        <w:tab/>
      </w:r>
      <w:r w:rsidRPr="00890E30">
        <w:rPr>
          <w:lang w:val="sv-SE"/>
        </w:rPr>
        <w:t>E-UTRAN FDD – UTRAN FDD:</w:t>
      </w:r>
      <w:r>
        <w:tab/>
        <w:t>920</w:t>
      </w:r>
    </w:p>
    <w:p w:rsidR="00BB55D6" w:rsidRDefault="00BB55D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920</w:t>
      </w:r>
    </w:p>
    <w:p w:rsidR="00BB55D6" w:rsidRDefault="00BB55D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920</w:t>
      </w:r>
    </w:p>
    <w:p w:rsidR="00BB55D6" w:rsidRDefault="00BB55D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922</w:t>
      </w:r>
    </w:p>
    <w:p w:rsidR="00BB55D6" w:rsidRDefault="00BB55D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922</w:t>
      </w:r>
    </w:p>
    <w:p w:rsidR="00BB55D6" w:rsidRDefault="00BB55D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922</w:t>
      </w:r>
    </w:p>
    <w:p w:rsidR="00BB55D6" w:rsidRDefault="00BB55D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925</w:t>
      </w:r>
    </w:p>
    <w:p w:rsidR="00BB55D6" w:rsidRDefault="00BB55D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925</w:t>
      </w:r>
    </w:p>
    <w:p w:rsidR="00BB55D6" w:rsidRDefault="00BB55D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925</w:t>
      </w:r>
    </w:p>
    <w:p w:rsidR="00BB55D6" w:rsidRDefault="00BB55D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928</w:t>
      </w:r>
    </w:p>
    <w:p w:rsidR="00BB55D6" w:rsidRDefault="00BB55D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929</w:t>
      </w:r>
    </w:p>
    <w:p w:rsidR="00BB55D6" w:rsidRDefault="00BB55D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929</w:t>
      </w:r>
    </w:p>
    <w:p w:rsidR="00BB55D6" w:rsidRDefault="00BB55D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929</w:t>
      </w:r>
    </w:p>
    <w:p w:rsidR="00BB55D6" w:rsidRDefault="00BB55D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932</w:t>
      </w:r>
    </w:p>
    <w:p w:rsidR="00BB55D6" w:rsidRDefault="00BB55D6">
      <w:pPr>
        <w:pStyle w:val="TOC3"/>
        <w:rPr>
          <w:rFonts w:asciiTheme="minorHAnsi" w:eastAsiaTheme="minorEastAsia" w:hAnsiTheme="minorHAnsi" w:cstheme="minorBidi"/>
          <w:sz w:val="22"/>
          <w:szCs w:val="22"/>
        </w:rPr>
      </w:pPr>
      <w:r w:rsidRPr="00BB55D6">
        <w:t>A.4.3.2</w:t>
      </w:r>
      <w:r w:rsidRPr="00BB55D6">
        <w:rPr>
          <w:rFonts w:asciiTheme="minorHAnsi" w:eastAsiaTheme="minorEastAsia" w:hAnsiTheme="minorHAnsi" w:cstheme="minorBidi"/>
          <w:sz w:val="22"/>
          <w:szCs w:val="22"/>
        </w:rPr>
        <w:tab/>
      </w:r>
      <w:r w:rsidRPr="00890E30">
        <w:rPr>
          <w:lang w:val="sv-SE"/>
        </w:rPr>
        <w:t>E-UTRAN FDD – UTRAN TDD:</w:t>
      </w:r>
      <w:r>
        <w:tab/>
        <w:t>933</w:t>
      </w:r>
    </w:p>
    <w:p w:rsidR="00BB55D6" w:rsidRDefault="00BB55D6">
      <w:pPr>
        <w:pStyle w:val="TOC4"/>
        <w:rPr>
          <w:rFonts w:asciiTheme="minorHAnsi" w:eastAsiaTheme="minorEastAsia" w:hAnsiTheme="minorHAnsi" w:cstheme="minorBidi"/>
          <w:sz w:val="22"/>
          <w:szCs w:val="22"/>
        </w:rPr>
      </w:pPr>
      <w:r w:rsidRPr="00BB55D6">
        <w:t>A.4.3.2.</w:t>
      </w:r>
      <w:r w:rsidRPr="00BB55D6">
        <w:rPr>
          <w:lang w:eastAsia="zh-CN"/>
        </w:rPr>
        <w:t>1</w:t>
      </w:r>
      <w:r w:rsidRPr="00BB55D6">
        <w:rPr>
          <w:rFonts w:asciiTheme="minorHAnsi" w:eastAsiaTheme="minorEastAsia" w:hAnsiTheme="minorHAnsi"/>
          <w:sz w:val="22"/>
          <w:szCs w:val="22"/>
        </w:rPr>
        <w:tab/>
      </w:r>
      <w:r>
        <w:rPr>
          <w:lang w:eastAsia="zh-CN"/>
        </w:rPr>
        <w:t>Test Purpose and Environment</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933</w:t>
      </w:r>
    </w:p>
    <w:p w:rsidR="00BB55D6" w:rsidRDefault="00BB55D6">
      <w:pPr>
        <w:pStyle w:val="TOC5"/>
        <w:rPr>
          <w:rFonts w:asciiTheme="minorHAnsi" w:eastAsiaTheme="minorEastAsia" w:hAnsiTheme="minorHAnsi" w:cstheme="minorBidi"/>
          <w:sz w:val="22"/>
          <w:szCs w:val="22"/>
        </w:rPr>
      </w:pPr>
      <w:r w:rsidRPr="00BB55D6">
        <w:t>A.4.3.2.</w:t>
      </w:r>
      <w:r w:rsidRPr="00BB55D6">
        <w:rPr>
          <w:lang w:eastAsia="zh-CN"/>
        </w:rPr>
        <w:t>1</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Void</w:t>
      </w:r>
      <w:r>
        <w:tab/>
        <w:t>935</w:t>
      </w:r>
    </w:p>
    <w:p w:rsidR="00BB55D6" w:rsidRDefault="00BB55D6">
      <w:pPr>
        <w:pStyle w:val="TOC4"/>
        <w:rPr>
          <w:rFonts w:asciiTheme="minorHAnsi" w:eastAsiaTheme="minorEastAsia" w:hAnsiTheme="minorHAnsi" w:cstheme="minorBidi"/>
          <w:sz w:val="22"/>
          <w:szCs w:val="22"/>
        </w:rPr>
      </w:pPr>
      <w:r w:rsidRPr="00BB55D6">
        <w:t>A.4.3.2.2</w:t>
      </w:r>
      <w:r w:rsidRPr="00BB55D6">
        <w:rPr>
          <w:rFonts w:asciiTheme="minorHAnsi" w:eastAsiaTheme="minorEastAsia" w:hAnsiTheme="minorHAnsi"/>
          <w:sz w:val="22"/>
          <w:szCs w:val="22"/>
        </w:rPr>
        <w:tab/>
      </w:r>
      <w:r>
        <w:rPr>
          <w:lang w:eastAsia="zh-CN"/>
        </w:rPr>
        <w:t>Test Requirements</w:t>
      </w:r>
      <w:r>
        <w:tab/>
        <w:t>935</w:t>
      </w:r>
    </w:p>
    <w:p w:rsidR="00BB55D6" w:rsidRDefault="00BB55D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935</w:t>
      </w:r>
    </w:p>
    <w:p w:rsidR="00BB55D6" w:rsidRDefault="00BB55D6">
      <w:pPr>
        <w:pStyle w:val="TOC3"/>
        <w:rPr>
          <w:rFonts w:asciiTheme="minorHAnsi" w:eastAsiaTheme="minorEastAsia" w:hAnsiTheme="minorHAnsi" w:cstheme="minorBidi"/>
          <w:sz w:val="22"/>
          <w:szCs w:val="22"/>
        </w:rPr>
      </w:pPr>
      <w:r w:rsidRPr="00BB55D6">
        <w:t>A.4.3.</w:t>
      </w:r>
      <w:r w:rsidRPr="00BB55D6">
        <w:rPr>
          <w:lang w:eastAsia="zh-CN"/>
        </w:rPr>
        <w:t>2A</w:t>
      </w:r>
      <w:r w:rsidRPr="00BB55D6">
        <w:rPr>
          <w:rFonts w:asciiTheme="minorHAnsi" w:eastAsiaTheme="minorEastAsia" w:hAnsiTheme="minorHAnsi" w:cstheme="minorBidi"/>
          <w:sz w:val="22"/>
          <w:szCs w:val="22"/>
        </w:rPr>
        <w:tab/>
      </w:r>
      <w:r w:rsidRPr="00890E30">
        <w:rPr>
          <w:lang w:val="sv-SE"/>
        </w:rPr>
        <w:t>E-UTRA FDD to UTRA TDD cell re-selection for IncMon</w:t>
      </w:r>
      <w:r>
        <w:tab/>
        <w:t>935</w:t>
      </w:r>
    </w:p>
    <w:p w:rsidR="00BB55D6" w:rsidRDefault="00BB55D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935</w:t>
      </w:r>
    </w:p>
    <w:p w:rsidR="00BB55D6" w:rsidRDefault="00BB55D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939</w:t>
      </w:r>
    </w:p>
    <w:p w:rsidR="00BB55D6" w:rsidRDefault="00BB55D6">
      <w:pPr>
        <w:pStyle w:val="TOC4"/>
        <w:rPr>
          <w:rFonts w:asciiTheme="minorHAnsi" w:eastAsiaTheme="minorEastAsia" w:hAnsiTheme="minorHAnsi" w:cstheme="minorBidi"/>
          <w:sz w:val="22"/>
          <w:szCs w:val="22"/>
        </w:rPr>
      </w:pPr>
      <w:r w:rsidRPr="00BB55D6">
        <w:t>A.4.3.3</w:t>
      </w:r>
      <w:r w:rsidRPr="00BB55D6">
        <w:rPr>
          <w:rFonts w:asciiTheme="minorHAnsi" w:eastAsiaTheme="minorEastAsia" w:hAnsiTheme="minorHAnsi" w:cstheme="minorBidi"/>
          <w:sz w:val="22"/>
          <w:szCs w:val="22"/>
        </w:rPr>
        <w:tab/>
      </w:r>
      <w:r w:rsidRPr="00890E30">
        <w:rPr>
          <w:lang w:val="sv-SE"/>
        </w:rPr>
        <w:t>E-UTRAN TDD – UTRAN FDD:</w:t>
      </w:r>
      <w:r>
        <w:tab/>
        <w:t>939</w:t>
      </w:r>
    </w:p>
    <w:p w:rsidR="00BB55D6" w:rsidRDefault="00BB55D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939</w:t>
      </w:r>
    </w:p>
    <w:p w:rsidR="00BB55D6" w:rsidRDefault="00BB55D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942</w:t>
      </w:r>
    </w:p>
    <w:p w:rsidR="00BB55D6" w:rsidRDefault="00BB55D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942</w:t>
      </w:r>
    </w:p>
    <w:p w:rsidR="00BB55D6" w:rsidRDefault="00BB55D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942</w:t>
      </w:r>
    </w:p>
    <w:p w:rsidR="00BB55D6" w:rsidRDefault="00BB55D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947</w:t>
      </w:r>
    </w:p>
    <w:p w:rsidR="00BB55D6" w:rsidRDefault="00BB55D6">
      <w:pPr>
        <w:pStyle w:val="TOC3"/>
        <w:rPr>
          <w:rFonts w:asciiTheme="minorHAnsi" w:eastAsiaTheme="minorEastAsia" w:hAnsiTheme="minorHAnsi" w:cstheme="minorBidi"/>
          <w:sz w:val="22"/>
          <w:szCs w:val="22"/>
        </w:rPr>
      </w:pPr>
      <w:r w:rsidRPr="00BB55D6">
        <w:t>A.4.3.4</w:t>
      </w:r>
      <w:r w:rsidRPr="00BB55D6">
        <w:rPr>
          <w:rFonts w:asciiTheme="minorHAnsi" w:eastAsiaTheme="minorEastAsia" w:hAnsiTheme="minorHAnsi" w:cstheme="minorBidi"/>
          <w:sz w:val="22"/>
          <w:szCs w:val="22"/>
        </w:rPr>
        <w:tab/>
      </w:r>
      <w:r w:rsidRPr="00890E30">
        <w:rPr>
          <w:lang w:val="sv-SE"/>
        </w:rPr>
        <w:t>E-UTRAN TDD – UTRAN TDD:</w:t>
      </w:r>
      <w:r>
        <w:tab/>
        <w:t>948</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950</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952</w:t>
      </w:r>
    </w:p>
    <w:p w:rsidR="00BB55D6" w:rsidRDefault="00BB55D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952</w:t>
      </w:r>
    </w:p>
    <w:p w:rsidR="00BB55D6" w:rsidRDefault="00BB55D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952</w:t>
      </w:r>
    </w:p>
    <w:p w:rsidR="00BB55D6" w:rsidRDefault="00BB55D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955</w:t>
      </w:r>
    </w:p>
    <w:p w:rsidR="00BB55D6" w:rsidRDefault="00BB55D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955</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955</w:t>
      </w:r>
    </w:p>
    <w:p w:rsidR="00BB55D6" w:rsidRDefault="00BB55D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959</w:t>
      </w:r>
    </w:p>
    <w:p w:rsidR="00BB55D6" w:rsidRDefault="00BB55D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959</w:t>
      </w:r>
    </w:p>
    <w:p w:rsidR="00BB55D6" w:rsidRDefault="00BB55D6">
      <w:pPr>
        <w:pStyle w:val="TOC3"/>
        <w:rPr>
          <w:rFonts w:asciiTheme="minorHAnsi" w:eastAsiaTheme="minorEastAsia" w:hAnsiTheme="minorHAnsi" w:cstheme="minorBidi"/>
          <w:sz w:val="22"/>
          <w:szCs w:val="22"/>
        </w:rPr>
      </w:pPr>
      <w:r w:rsidRPr="00BB55D6">
        <w:t>A.4.4.1</w:t>
      </w:r>
      <w:r w:rsidRPr="00BB55D6">
        <w:rPr>
          <w:rFonts w:asciiTheme="minorHAnsi" w:eastAsiaTheme="minorEastAsia" w:hAnsiTheme="minorHAnsi" w:cstheme="minorBidi"/>
          <w:sz w:val="22"/>
          <w:szCs w:val="22"/>
        </w:rPr>
        <w:tab/>
      </w:r>
      <w:r w:rsidRPr="00890E30">
        <w:rPr>
          <w:lang w:val="sv-SE"/>
        </w:rPr>
        <w:t>E-UTRAN FDD – GSM:</w:t>
      </w:r>
      <w:r>
        <w:tab/>
        <w:t>959</w:t>
      </w:r>
    </w:p>
    <w:p w:rsidR="00BB55D6" w:rsidRDefault="00BB55D6">
      <w:pPr>
        <w:pStyle w:val="TOC4"/>
        <w:rPr>
          <w:rFonts w:asciiTheme="minorHAnsi" w:eastAsiaTheme="minorEastAsia" w:hAnsiTheme="minorHAnsi" w:cstheme="minorBidi"/>
          <w:sz w:val="22"/>
          <w:szCs w:val="22"/>
        </w:rPr>
      </w:pPr>
      <w:r w:rsidRPr="00BB55D6">
        <w:t>A.4.4.1.1</w:t>
      </w:r>
      <w:r w:rsidRPr="00BB55D6">
        <w:rPr>
          <w:rFonts w:asciiTheme="minorHAnsi" w:eastAsiaTheme="minorEastAsia" w:hAnsiTheme="minorHAnsi" w:cstheme="minorBidi"/>
          <w:sz w:val="22"/>
          <w:szCs w:val="22"/>
        </w:rPr>
        <w:tab/>
      </w:r>
      <w:r w:rsidRPr="00890E30">
        <w:rPr>
          <w:snapToGrid w:val="0"/>
        </w:rPr>
        <w:t>Test Purpose and Environment</w:t>
      </w:r>
      <w:r>
        <w:tab/>
        <w:t>959</w:t>
      </w:r>
    </w:p>
    <w:p w:rsidR="00BB55D6" w:rsidRDefault="00BB55D6">
      <w:pPr>
        <w:pStyle w:val="TOC4"/>
        <w:rPr>
          <w:rFonts w:asciiTheme="minorHAnsi" w:eastAsiaTheme="minorEastAsia" w:hAnsiTheme="minorHAnsi" w:cstheme="minorBidi"/>
          <w:sz w:val="22"/>
          <w:szCs w:val="22"/>
        </w:rPr>
      </w:pPr>
      <w:r w:rsidRPr="00BB55D6">
        <w:t>A.4.4.1.2</w:t>
      </w:r>
      <w:r w:rsidRPr="00BB55D6">
        <w:rPr>
          <w:rFonts w:asciiTheme="minorHAnsi" w:eastAsiaTheme="minorEastAsia" w:hAnsiTheme="minorHAnsi" w:cstheme="minorBidi"/>
          <w:sz w:val="22"/>
          <w:szCs w:val="22"/>
        </w:rPr>
        <w:tab/>
      </w:r>
      <w:r w:rsidRPr="00890E30">
        <w:rPr>
          <w:snapToGrid w:val="0"/>
        </w:rPr>
        <w:t>Test Requirements</w:t>
      </w:r>
      <w:r>
        <w:tab/>
        <w:t>961</w:t>
      </w:r>
    </w:p>
    <w:p w:rsidR="00BB55D6" w:rsidRDefault="00BB55D6">
      <w:pPr>
        <w:pStyle w:val="TOC4"/>
        <w:rPr>
          <w:rFonts w:asciiTheme="minorHAnsi" w:eastAsiaTheme="minorEastAsia" w:hAnsiTheme="minorHAnsi" w:cstheme="minorBidi"/>
          <w:sz w:val="22"/>
          <w:szCs w:val="22"/>
        </w:rPr>
      </w:pPr>
      <w:r w:rsidRPr="00BB55D6">
        <w:t>A.4.4.2</w:t>
      </w:r>
      <w:r w:rsidRPr="00BB55D6">
        <w:rPr>
          <w:rFonts w:asciiTheme="minorHAnsi" w:eastAsiaTheme="minorEastAsia" w:hAnsiTheme="minorHAnsi" w:cstheme="minorBidi"/>
          <w:sz w:val="22"/>
          <w:szCs w:val="22"/>
        </w:rPr>
        <w:tab/>
      </w:r>
      <w:r w:rsidRPr="00890E30">
        <w:rPr>
          <w:lang w:val="sv-SE"/>
        </w:rPr>
        <w:t>E-UTRAN TDD – GSM:</w:t>
      </w:r>
      <w:r>
        <w:tab/>
        <w:t>961</w:t>
      </w:r>
    </w:p>
    <w:p w:rsidR="00BB55D6" w:rsidRDefault="00BB55D6">
      <w:pPr>
        <w:pStyle w:val="TOC4"/>
        <w:rPr>
          <w:rFonts w:asciiTheme="minorHAnsi" w:eastAsiaTheme="minorEastAsia" w:hAnsiTheme="minorHAnsi" w:cstheme="minorBidi"/>
          <w:sz w:val="22"/>
          <w:szCs w:val="22"/>
        </w:rPr>
      </w:pPr>
      <w:r w:rsidRPr="00BB55D6">
        <w:lastRenderedPageBreak/>
        <w:t>A.4.4.2.1</w:t>
      </w:r>
      <w:r w:rsidRPr="00BB55D6">
        <w:rPr>
          <w:rFonts w:asciiTheme="minorHAnsi" w:eastAsiaTheme="minorEastAsia" w:hAnsiTheme="minorHAnsi" w:cstheme="minorBidi"/>
          <w:sz w:val="22"/>
          <w:szCs w:val="22"/>
        </w:rPr>
        <w:tab/>
      </w:r>
      <w:r w:rsidRPr="00890E30">
        <w:rPr>
          <w:snapToGrid w:val="0"/>
        </w:rPr>
        <w:t>Test Purpose and Environment</w:t>
      </w:r>
      <w:r>
        <w:tab/>
        <w:t>961</w:t>
      </w:r>
    </w:p>
    <w:p w:rsidR="00BB55D6" w:rsidRDefault="00BB55D6">
      <w:pPr>
        <w:pStyle w:val="TOC4"/>
        <w:rPr>
          <w:rFonts w:asciiTheme="minorHAnsi" w:eastAsiaTheme="minorEastAsia" w:hAnsiTheme="minorHAnsi" w:cstheme="minorBidi"/>
          <w:sz w:val="22"/>
          <w:szCs w:val="22"/>
        </w:rPr>
      </w:pPr>
      <w:r w:rsidRPr="00BB55D6">
        <w:t>A.4.4.2.2</w:t>
      </w:r>
      <w:r w:rsidRPr="00BB55D6">
        <w:rPr>
          <w:rFonts w:asciiTheme="minorHAnsi" w:eastAsiaTheme="minorEastAsia" w:hAnsiTheme="minorHAnsi" w:cstheme="minorBidi"/>
          <w:sz w:val="22"/>
          <w:szCs w:val="22"/>
        </w:rPr>
        <w:tab/>
      </w:r>
      <w:r w:rsidRPr="00890E30">
        <w:rPr>
          <w:snapToGrid w:val="0"/>
        </w:rPr>
        <w:t>Test Requirements</w:t>
      </w:r>
      <w:r>
        <w:tab/>
        <w:t>963</w:t>
      </w:r>
    </w:p>
    <w:p w:rsidR="00BB55D6" w:rsidRDefault="00BB55D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964</w:t>
      </w:r>
    </w:p>
    <w:p w:rsidR="00BB55D6" w:rsidRDefault="00BB55D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964</w:t>
      </w:r>
    </w:p>
    <w:p w:rsidR="00BB55D6" w:rsidRDefault="00BB55D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964</w:t>
      </w:r>
    </w:p>
    <w:p w:rsidR="00BB55D6" w:rsidRDefault="00BB55D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964</w:t>
      </w:r>
    </w:p>
    <w:p w:rsidR="00BB55D6" w:rsidRDefault="00BB55D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966</w:t>
      </w:r>
    </w:p>
    <w:p w:rsidR="00BB55D6" w:rsidRDefault="00BB55D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966</w:t>
      </w:r>
    </w:p>
    <w:p w:rsidR="00BB55D6" w:rsidRDefault="00BB55D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969</w:t>
      </w:r>
    </w:p>
    <w:p w:rsidR="00BB55D6" w:rsidRDefault="00BB55D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969</w:t>
      </w:r>
    </w:p>
    <w:p w:rsidR="00BB55D6" w:rsidRDefault="00BB55D6">
      <w:pPr>
        <w:pStyle w:val="TOC4"/>
        <w:rPr>
          <w:rFonts w:asciiTheme="minorHAnsi" w:eastAsiaTheme="minorEastAsia" w:hAnsiTheme="minorHAnsi" w:cstheme="minorBidi"/>
          <w:sz w:val="22"/>
          <w:szCs w:val="22"/>
        </w:rPr>
      </w:pPr>
      <w:r w:rsidRPr="00BB55D6">
        <w:t>A.4.6.1</w:t>
      </w:r>
      <w:r w:rsidRPr="00BB55D6">
        <w:rPr>
          <w:rFonts w:asciiTheme="minorHAnsi" w:eastAsiaTheme="minorEastAsia" w:hAnsiTheme="minorHAnsi" w:cstheme="minorBidi"/>
          <w:sz w:val="22"/>
          <w:szCs w:val="22"/>
        </w:rPr>
        <w:tab/>
      </w:r>
      <w:r w:rsidRPr="00890E30">
        <w:rPr>
          <w:lang w:val="sv-SE"/>
        </w:rPr>
        <w:t>E-UTRAN FDD – cdma2000 1X</w:t>
      </w:r>
      <w:r>
        <w:tab/>
        <w:t>969</w:t>
      </w:r>
    </w:p>
    <w:p w:rsidR="00BB55D6" w:rsidRDefault="00BB55D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969</w:t>
      </w:r>
    </w:p>
    <w:p w:rsidR="00BB55D6" w:rsidRDefault="00BB55D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969</w:t>
      </w:r>
    </w:p>
    <w:p w:rsidR="00BB55D6" w:rsidRDefault="00BB55D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972</w:t>
      </w:r>
    </w:p>
    <w:p w:rsidR="00BB55D6" w:rsidRDefault="00BB55D6">
      <w:pPr>
        <w:pStyle w:val="TOC3"/>
        <w:rPr>
          <w:rFonts w:asciiTheme="minorHAnsi" w:eastAsiaTheme="minorEastAsia" w:hAnsiTheme="minorHAnsi" w:cstheme="minorBidi"/>
          <w:sz w:val="22"/>
          <w:szCs w:val="22"/>
        </w:rPr>
      </w:pPr>
      <w:r w:rsidRPr="00BB55D6">
        <w:t>A.4.</w:t>
      </w:r>
      <w:r w:rsidRPr="00BB55D6">
        <w:rPr>
          <w:lang w:eastAsia="zh-CN"/>
        </w:rPr>
        <w:t>6</w:t>
      </w:r>
      <w:r w:rsidRPr="00BB55D6">
        <w:t>.</w:t>
      </w:r>
      <w:r w:rsidRPr="00BB55D6">
        <w:rPr>
          <w:lang w:eastAsia="zh-CN"/>
        </w:rPr>
        <w:t>2</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cdma2000 1X</w:t>
      </w:r>
      <w:r>
        <w:tab/>
        <w:t>972</w:t>
      </w:r>
    </w:p>
    <w:p w:rsidR="00BB55D6" w:rsidRDefault="00BB55D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972</w:t>
      </w:r>
    </w:p>
    <w:p w:rsidR="00BB55D6" w:rsidRDefault="00BB55D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972</w:t>
      </w:r>
    </w:p>
    <w:p w:rsidR="00BB55D6" w:rsidRDefault="00BB55D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975</w:t>
      </w:r>
    </w:p>
    <w:p w:rsidR="00BB55D6" w:rsidRDefault="00BB55D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975</w:t>
      </w:r>
    </w:p>
    <w:p w:rsidR="00BB55D6" w:rsidRDefault="00BB55D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975</w:t>
      </w:r>
    </w:p>
    <w:p w:rsidR="00BB55D6" w:rsidRDefault="00BB55D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975</w:t>
      </w:r>
    </w:p>
    <w:p w:rsidR="00BB55D6" w:rsidRDefault="00BB55D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979</w:t>
      </w:r>
    </w:p>
    <w:p w:rsidR="00BB55D6" w:rsidRDefault="00BB55D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980</w:t>
      </w:r>
    </w:p>
    <w:p w:rsidR="00BB55D6" w:rsidRDefault="00BB55D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980</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983</w:t>
      </w:r>
    </w:p>
    <w:p w:rsidR="00BB55D6" w:rsidRDefault="00BB55D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984</w:t>
      </w:r>
    </w:p>
    <w:p w:rsidR="00BB55D6" w:rsidRDefault="00BB55D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984</w:t>
      </w:r>
    </w:p>
    <w:p w:rsidR="00BB55D6" w:rsidRDefault="00BB55D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987</w:t>
      </w:r>
    </w:p>
    <w:p w:rsidR="00BB55D6" w:rsidRDefault="00BB55D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988</w:t>
      </w:r>
    </w:p>
    <w:p w:rsidR="00BB55D6" w:rsidRDefault="00BB55D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988</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991</w:t>
      </w:r>
    </w:p>
    <w:p w:rsidR="00BB55D6" w:rsidRDefault="00BB55D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992</w:t>
      </w:r>
    </w:p>
    <w:p w:rsidR="00BB55D6" w:rsidRDefault="00BB55D6">
      <w:pPr>
        <w:pStyle w:val="TOC2"/>
        <w:rPr>
          <w:rFonts w:asciiTheme="minorHAnsi" w:eastAsiaTheme="minorEastAsia" w:hAnsiTheme="minorHAnsi" w:cstheme="minorBidi"/>
          <w:sz w:val="22"/>
          <w:szCs w:val="22"/>
        </w:rPr>
      </w:pPr>
      <w:r w:rsidRPr="00BB55D6">
        <w:t>A.5.1</w:t>
      </w:r>
      <w:r w:rsidRPr="00BB55D6">
        <w:rPr>
          <w:rFonts w:asciiTheme="minorHAnsi" w:eastAsiaTheme="minorEastAsia" w:hAnsiTheme="minorHAnsi"/>
          <w:sz w:val="22"/>
          <w:szCs w:val="22"/>
        </w:rPr>
        <w:tab/>
      </w:r>
      <w:r>
        <w:t>E-UTRAN Handover</w:t>
      </w:r>
      <w:r>
        <w:tab/>
        <w:t>992</w:t>
      </w:r>
    </w:p>
    <w:p w:rsidR="00BB55D6" w:rsidRDefault="00BB55D6">
      <w:pPr>
        <w:pStyle w:val="TOC3"/>
        <w:rPr>
          <w:rFonts w:asciiTheme="minorHAnsi" w:eastAsiaTheme="minorEastAsia" w:hAnsiTheme="minorHAnsi" w:cstheme="minorBidi"/>
          <w:sz w:val="22"/>
          <w:szCs w:val="22"/>
        </w:rPr>
      </w:pPr>
      <w:r w:rsidRPr="00BB55D6">
        <w:t>A.5.1.1</w:t>
      </w:r>
      <w:r w:rsidRPr="00BB55D6">
        <w:rPr>
          <w:rFonts w:asciiTheme="minorHAnsi" w:eastAsiaTheme="minorEastAsia" w:hAnsiTheme="minorHAnsi" w:cstheme="minorBidi"/>
          <w:sz w:val="22"/>
          <w:szCs w:val="22"/>
        </w:rPr>
        <w:tab/>
      </w:r>
      <w:r>
        <w:t>E-UTRAN FDD - FDD Intra frequency handover</w:t>
      </w:r>
      <w:r>
        <w:tab/>
        <w:t>992</w:t>
      </w:r>
    </w:p>
    <w:p w:rsidR="00BB55D6" w:rsidRDefault="00BB55D6">
      <w:pPr>
        <w:pStyle w:val="TOC4"/>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rsidRPr="00890E30">
        <w:rPr>
          <w:snapToGrid w:val="0"/>
        </w:rPr>
        <w:t>Test Purpose and Environment</w:t>
      </w:r>
      <w:r>
        <w:tab/>
        <w:t>992</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cstheme="minorBidi"/>
          <w:sz w:val="22"/>
          <w:szCs w:val="22"/>
        </w:rPr>
        <w:tab/>
      </w:r>
      <w:r w:rsidRPr="00890E30">
        <w:rPr>
          <w:snapToGrid w:val="0"/>
        </w:rPr>
        <w:t>Test Requirements</w:t>
      </w:r>
      <w:r>
        <w:tab/>
        <w:t>994</w:t>
      </w:r>
    </w:p>
    <w:p w:rsidR="00BB55D6" w:rsidRDefault="00BB55D6">
      <w:pPr>
        <w:pStyle w:val="TOC3"/>
        <w:rPr>
          <w:rFonts w:asciiTheme="minorHAnsi" w:eastAsiaTheme="minorEastAsia" w:hAnsiTheme="minorHAnsi" w:cstheme="minorBidi"/>
          <w:sz w:val="22"/>
          <w:szCs w:val="22"/>
        </w:rPr>
      </w:pPr>
      <w:r w:rsidRPr="00BB55D6">
        <w:t>A.5.1.2</w:t>
      </w:r>
      <w:r w:rsidRPr="00BB55D6">
        <w:rPr>
          <w:rFonts w:asciiTheme="minorHAnsi" w:eastAsiaTheme="minorEastAsia" w:hAnsiTheme="minorHAnsi"/>
          <w:sz w:val="22"/>
          <w:szCs w:val="22"/>
        </w:rPr>
        <w:tab/>
      </w:r>
      <w:r>
        <w:t>E-UTRAN TDD - TDD Intra frequency handover</w:t>
      </w:r>
      <w:r>
        <w:tab/>
        <w:t>994</w:t>
      </w:r>
    </w:p>
    <w:p w:rsidR="00BB55D6" w:rsidRDefault="00BB55D6">
      <w:pPr>
        <w:pStyle w:val="TOC4"/>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rsidRPr="00890E30">
        <w:rPr>
          <w:snapToGrid w:val="0"/>
        </w:rPr>
        <w:t>Test Purpose and Environment</w:t>
      </w:r>
      <w:r>
        <w:tab/>
        <w:t>994</w:t>
      </w:r>
    </w:p>
    <w:p w:rsidR="00BB55D6" w:rsidRDefault="00BB55D6">
      <w:pPr>
        <w:pStyle w:val="TOC4"/>
        <w:rPr>
          <w:rFonts w:asciiTheme="minorHAnsi" w:eastAsiaTheme="minorEastAsia" w:hAnsiTheme="minorHAnsi" w:cstheme="minorBidi"/>
          <w:sz w:val="22"/>
          <w:szCs w:val="22"/>
        </w:rPr>
      </w:pPr>
      <w:r w:rsidRPr="00BB55D6">
        <w:t>A.5.1.2.2</w:t>
      </w:r>
      <w:r w:rsidRPr="00BB55D6">
        <w:rPr>
          <w:rFonts w:asciiTheme="minorHAnsi" w:eastAsiaTheme="minorEastAsia" w:hAnsiTheme="minorHAnsi" w:cstheme="minorBidi"/>
          <w:sz w:val="22"/>
          <w:szCs w:val="22"/>
        </w:rPr>
        <w:tab/>
      </w:r>
      <w:r w:rsidRPr="00890E30">
        <w:rPr>
          <w:snapToGrid w:val="0"/>
        </w:rPr>
        <w:t>Test Requirements</w:t>
      </w:r>
      <w:r>
        <w:tab/>
        <w:t>996</w:t>
      </w:r>
    </w:p>
    <w:p w:rsidR="00BB55D6" w:rsidRDefault="00BB55D6">
      <w:pPr>
        <w:pStyle w:val="TOC3"/>
        <w:rPr>
          <w:rFonts w:asciiTheme="minorHAnsi" w:eastAsiaTheme="minorEastAsia" w:hAnsiTheme="minorHAnsi" w:cstheme="minorBidi"/>
          <w:sz w:val="22"/>
          <w:szCs w:val="22"/>
        </w:rPr>
      </w:pPr>
      <w:r w:rsidRPr="00BB55D6">
        <w:t>A.5.1.3</w:t>
      </w:r>
      <w:r w:rsidRPr="00BB55D6">
        <w:rPr>
          <w:rFonts w:asciiTheme="minorHAnsi" w:eastAsiaTheme="minorEastAsia" w:hAnsiTheme="minorHAnsi"/>
          <w:sz w:val="22"/>
          <w:szCs w:val="22"/>
        </w:rPr>
        <w:tab/>
      </w:r>
      <w:r>
        <w:t>E-UTRAN FDD – FDD Inter frequency handover</w:t>
      </w:r>
      <w:r>
        <w:tab/>
        <w:t>996</w:t>
      </w:r>
    </w:p>
    <w:p w:rsidR="00BB55D6" w:rsidRDefault="00BB55D6">
      <w:pPr>
        <w:pStyle w:val="TOC4"/>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rsidRPr="00890E30">
        <w:rPr>
          <w:snapToGrid w:val="0"/>
        </w:rPr>
        <w:t>Test Purpose and Environment</w:t>
      </w:r>
      <w:r>
        <w:tab/>
        <w:t>996</w:t>
      </w:r>
    </w:p>
    <w:p w:rsidR="00BB55D6" w:rsidRDefault="00BB55D6">
      <w:pPr>
        <w:pStyle w:val="TOC4"/>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rsidRPr="00890E30">
        <w:rPr>
          <w:snapToGrid w:val="0"/>
        </w:rPr>
        <w:t>Test Requirements</w:t>
      </w:r>
      <w:r>
        <w:tab/>
        <w:t>998</w:t>
      </w:r>
    </w:p>
    <w:p w:rsidR="00BB55D6" w:rsidRDefault="00BB55D6">
      <w:pPr>
        <w:pStyle w:val="TOC3"/>
        <w:rPr>
          <w:rFonts w:asciiTheme="minorHAnsi" w:eastAsiaTheme="minorEastAsia" w:hAnsiTheme="minorHAnsi" w:cstheme="minorBidi"/>
          <w:sz w:val="22"/>
          <w:szCs w:val="22"/>
        </w:rPr>
      </w:pPr>
      <w:r w:rsidRPr="00BB55D6">
        <w:t>A.5.1.4</w:t>
      </w:r>
      <w:r w:rsidRPr="00BB55D6">
        <w:rPr>
          <w:rFonts w:asciiTheme="minorHAnsi" w:eastAsiaTheme="minorEastAsia" w:hAnsiTheme="minorHAnsi"/>
          <w:sz w:val="22"/>
          <w:szCs w:val="22"/>
        </w:rPr>
        <w:tab/>
      </w:r>
      <w:r>
        <w:t>E-UTRAN TDD – TDD Inter frequency handover</w:t>
      </w:r>
      <w:r>
        <w:tab/>
        <w:t>998</w:t>
      </w:r>
    </w:p>
    <w:p w:rsidR="00BB55D6" w:rsidRDefault="00BB55D6">
      <w:pPr>
        <w:pStyle w:val="TOC4"/>
        <w:rPr>
          <w:rFonts w:asciiTheme="minorHAnsi" w:eastAsiaTheme="minorEastAsia" w:hAnsiTheme="minorHAnsi" w:cstheme="minorBidi"/>
          <w:sz w:val="22"/>
          <w:szCs w:val="22"/>
        </w:rPr>
      </w:pPr>
      <w:r w:rsidRPr="00BB55D6">
        <w:t>A.5.1.4.1</w:t>
      </w:r>
      <w:r w:rsidRPr="00BB55D6">
        <w:rPr>
          <w:rFonts w:asciiTheme="minorHAnsi" w:eastAsiaTheme="minorEastAsia" w:hAnsiTheme="minorHAnsi" w:cstheme="minorBidi"/>
          <w:sz w:val="22"/>
          <w:szCs w:val="22"/>
        </w:rPr>
        <w:tab/>
      </w:r>
      <w:r w:rsidRPr="00890E30">
        <w:rPr>
          <w:snapToGrid w:val="0"/>
        </w:rPr>
        <w:t>Test Purpose and Environment</w:t>
      </w:r>
      <w:r>
        <w:tab/>
        <w:t>998</w:t>
      </w:r>
    </w:p>
    <w:p w:rsidR="00BB55D6" w:rsidRDefault="00BB55D6">
      <w:pPr>
        <w:pStyle w:val="TOC4"/>
        <w:rPr>
          <w:rFonts w:asciiTheme="minorHAnsi" w:eastAsiaTheme="minorEastAsia" w:hAnsiTheme="minorHAnsi" w:cstheme="minorBidi"/>
          <w:sz w:val="22"/>
          <w:szCs w:val="22"/>
        </w:rPr>
      </w:pPr>
      <w:r w:rsidRPr="00BB55D6">
        <w:t>A.5.1.4.2</w:t>
      </w:r>
      <w:r w:rsidRPr="00BB55D6">
        <w:rPr>
          <w:rFonts w:asciiTheme="minorHAnsi" w:eastAsiaTheme="minorEastAsia" w:hAnsiTheme="minorHAnsi" w:cstheme="minorBidi"/>
          <w:sz w:val="22"/>
          <w:szCs w:val="22"/>
        </w:rPr>
        <w:tab/>
      </w:r>
      <w:r w:rsidRPr="00890E30">
        <w:rPr>
          <w:snapToGrid w:val="0"/>
        </w:rPr>
        <w:t>Test Requirements</w:t>
      </w:r>
      <w:r>
        <w:tab/>
        <w:t>1000</w:t>
      </w:r>
    </w:p>
    <w:p w:rsidR="00BB55D6" w:rsidRDefault="00BB55D6">
      <w:pPr>
        <w:pStyle w:val="TOC3"/>
        <w:rPr>
          <w:rFonts w:asciiTheme="minorHAnsi" w:eastAsiaTheme="minorEastAsia" w:hAnsiTheme="minorHAnsi" w:cstheme="minorBidi"/>
          <w:sz w:val="22"/>
          <w:szCs w:val="22"/>
        </w:rPr>
      </w:pPr>
      <w:r w:rsidRPr="00BB55D6">
        <w:t>A.5.1.5</w:t>
      </w:r>
      <w:r w:rsidRPr="00BB55D6">
        <w:rPr>
          <w:rFonts w:asciiTheme="minorHAnsi" w:eastAsiaTheme="minorEastAsia" w:hAnsiTheme="minorHAnsi"/>
          <w:sz w:val="22"/>
          <w:szCs w:val="22"/>
        </w:rPr>
        <w:tab/>
      </w:r>
      <w:r>
        <w:t>E-UTRAN FDD – FDD Inter frequency handover: unknown target cell</w:t>
      </w:r>
      <w:r>
        <w:tab/>
        <w:t>1000</w:t>
      </w:r>
    </w:p>
    <w:p w:rsidR="00BB55D6" w:rsidRDefault="00BB55D6">
      <w:pPr>
        <w:pStyle w:val="TOC4"/>
        <w:rPr>
          <w:rFonts w:asciiTheme="minorHAnsi" w:eastAsiaTheme="minorEastAsia" w:hAnsiTheme="minorHAnsi" w:cstheme="minorBidi"/>
          <w:sz w:val="22"/>
          <w:szCs w:val="22"/>
        </w:rPr>
      </w:pPr>
      <w:r w:rsidRPr="00BB55D6">
        <w:t>A.5.1.5.1</w:t>
      </w:r>
      <w:r w:rsidRPr="00BB55D6">
        <w:rPr>
          <w:rFonts w:asciiTheme="minorHAnsi" w:eastAsiaTheme="minorEastAsia" w:hAnsiTheme="minorHAnsi" w:cstheme="minorBidi"/>
          <w:sz w:val="22"/>
          <w:szCs w:val="22"/>
        </w:rPr>
        <w:tab/>
      </w:r>
      <w:r w:rsidRPr="00890E30">
        <w:rPr>
          <w:snapToGrid w:val="0"/>
        </w:rPr>
        <w:t>Test Purpose and Environment</w:t>
      </w:r>
      <w:r>
        <w:tab/>
        <w:t>1000</w:t>
      </w:r>
    </w:p>
    <w:p w:rsidR="00BB55D6" w:rsidRDefault="00BB55D6">
      <w:pPr>
        <w:pStyle w:val="TOC4"/>
        <w:rPr>
          <w:rFonts w:asciiTheme="minorHAnsi" w:eastAsiaTheme="minorEastAsia" w:hAnsiTheme="minorHAnsi" w:cstheme="minorBidi"/>
          <w:sz w:val="22"/>
          <w:szCs w:val="22"/>
        </w:rPr>
      </w:pPr>
      <w:r w:rsidRPr="00BB55D6">
        <w:t>A.5.1.5.2</w:t>
      </w:r>
      <w:r w:rsidRPr="00BB55D6">
        <w:rPr>
          <w:rFonts w:asciiTheme="minorHAnsi" w:eastAsiaTheme="minorEastAsia" w:hAnsiTheme="minorHAnsi" w:cstheme="minorBidi"/>
          <w:sz w:val="22"/>
          <w:szCs w:val="22"/>
        </w:rPr>
        <w:tab/>
      </w:r>
      <w:r w:rsidRPr="00890E30">
        <w:rPr>
          <w:snapToGrid w:val="0"/>
        </w:rPr>
        <w:t>Test Requirements</w:t>
      </w:r>
      <w:r>
        <w:tab/>
        <w:t>1002</w:t>
      </w:r>
    </w:p>
    <w:p w:rsidR="00BB55D6" w:rsidRDefault="00BB55D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1002</w:t>
      </w:r>
    </w:p>
    <w:p w:rsidR="00BB55D6" w:rsidRDefault="00BB55D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1002</w:t>
      </w:r>
    </w:p>
    <w:p w:rsidR="00BB55D6" w:rsidRDefault="00BB55D6">
      <w:pPr>
        <w:pStyle w:val="TOC4"/>
        <w:rPr>
          <w:rFonts w:asciiTheme="minorHAnsi" w:eastAsiaTheme="minorEastAsia" w:hAnsiTheme="minorHAnsi" w:cstheme="minorBidi"/>
          <w:sz w:val="22"/>
          <w:szCs w:val="22"/>
        </w:rPr>
      </w:pPr>
      <w:r w:rsidRPr="00BB55D6">
        <w:t>A.5.1.6.2</w:t>
      </w:r>
      <w:r w:rsidRPr="00BB55D6">
        <w:rPr>
          <w:rFonts w:asciiTheme="minorHAnsi" w:eastAsiaTheme="minorEastAsia" w:hAnsiTheme="minorHAnsi" w:cstheme="minorBidi"/>
          <w:sz w:val="22"/>
          <w:szCs w:val="22"/>
        </w:rPr>
        <w:tab/>
      </w:r>
      <w:r w:rsidRPr="00890E30">
        <w:rPr>
          <w:snapToGrid w:val="0"/>
        </w:rPr>
        <w:t>Test Requirements</w:t>
      </w:r>
      <w:r>
        <w:tab/>
        <w:t>1004</w:t>
      </w:r>
    </w:p>
    <w:p w:rsidR="00BB55D6" w:rsidRDefault="00BB55D6">
      <w:pPr>
        <w:pStyle w:val="TOC3"/>
        <w:rPr>
          <w:rFonts w:asciiTheme="minorHAnsi" w:eastAsiaTheme="minorEastAsia" w:hAnsiTheme="minorHAnsi" w:cstheme="minorBidi"/>
          <w:sz w:val="22"/>
          <w:szCs w:val="22"/>
        </w:rPr>
      </w:pPr>
      <w:r w:rsidRPr="00BB55D6">
        <w:t>A.5.1.7</w:t>
      </w:r>
      <w:r w:rsidRPr="00BB55D6">
        <w:rPr>
          <w:rFonts w:asciiTheme="minorHAnsi" w:eastAsiaTheme="minorEastAsia" w:hAnsiTheme="minorHAnsi"/>
          <w:sz w:val="22"/>
          <w:szCs w:val="22"/>
        </w:rPr>
        <w:tab/>
      </w:r>
      <w:r>
        <w:t>E-UTRAN FDD – TDD Inter frequency handover</w:t>
      </w:r>
      <w:r>
        <w:tab/>
        <w:t>1004</w:t>
      </w:r>
    </w:p>
    <w:p w:rsidR="00BB55D6" w:rsidRDefault="00BB55D6">
      <w:pPr>
        <w:pStyle w:val="TOC4"/>
        <w:rPr>
          <w:rFonts w:asciiTheme="minorHAnsi" w:eastAsiaTheme="minorEastAsia" w:hAnsiTheme="minorHAnsi" w:cstheme="minorBidi"/>
          <w:sz w:val="22"/>
          <w:szCs w:val="22"/>
        </w:rPr>
      </w:pPr>
      <w:r w:rsidRPr="00BB55D6">
        <w:t>A.5.1.7.1</w:t>
      </w:r>
      <w:r w:rsidRPr="00BB55D6">
        <w:rPr>
          <w:rFonts w:asciiTheme="minorHAnsi" w:eastAsiaTheme="minorEastAsia" w:hAnsiTheme="minorHAnsi" w:cstheme="minorBidi"/>
          <w:sz w:val="22"/>
          <w:szCs w:val="22"/>
        </w:rPr>
        <w:tab/>
      </w:r>
      <w:r w:rsidRPr="00890E30">
        <w:rPr>
          <w:snapToGrid w:val="0"/>
        </w:rPr>
        <w:t>Test Purpose and Environment</w:t>
      </w:r>
      <w:r>
        <w:tab/>
        <w:t>1004</w:t>
      </w:r>
    </w:p>
    <w:p w:rsidR="00BB55D6" w:rsidRDefault="00BB55D6">
      <w:pPr>
        <w:pStyle w:val="TOC4"/>
        <w:rPr>
          <w:rFonts w:asciiTheme="minorHAnsi" w:eastAsiaTheme="minorEastAsia" w:hAnsiTheme="minorHAnsi" w:cstheme="minorBidi"/>
          <w:sz w:val="22"/>
          <w:szCs w:val="22"/>
        </w:rPr>
      </w:pPr>
      <w:r w:rsidRPr="00BB55D6">
        <w:t>A.5.1.7.2</w:t>
      </w:r>
      <w:r w:rsidRPr="00BB55D6">
        <w:rPr>
          <w:rFonts w:asciiTheme="minorHAnsi" w:eastAsiaTheme="minorEastAsia" w:hAnsiTheme="minorHAnsi" w:cstheme="minorBidi"/>
          <w:sz w:val="22"/>
          <w:szCs w:val="22"/>
        </w:rPr>
        <w:tab/>
      </w:r>
      <w:r w:rsidRPr="00890E30">
        <w:rPr>
          <w:snapToGrid w:val="0"/>
        </w:rPr>
        <w:t>Test Requirements</w:t>
      </w:r>
      <w:r>
        <w:tab/>
        <w:t>1007</w:t>
      </w:r>
    </w:p>
    <w:p w:rsidR="00BB55D6" w:rsidRDefault="00BB55D6">
      <w:pPr>
        <w:pStyle w:val="TOC3"/>
        <w:rPr>
          <w:rFonts w:asciiTheme="minorHAnsi" w:eastAsiaTheme="minorEastAsia" w:hAnsiTheme="minorHAnsi" w:cstheme="minorBidi"/>
          <w:sz w:val="22"/>
          <w:szCs w:val="22"/>
        </w:rPr>
      </w:pPr>
      <w:r w:rsidRPr="00BB55D6">
        <w:t>A.5.1.8</w:t>
      </w:r>
      <w:r w:rsidRPr="00BB55D6">
        <w:rPr>
          <w:rFonts w:asciiTheme="minorHAnsi" w:eastAsiaTheme="minorEastAsia" w:hAnsiTheme="minorHAnsi"/>
          <w:sz w:val="22"/>
          <w:szCs w:val="22"/>
        </w:rPr>
        <w:tab/>
      </w:r>
      <w:r>
        <w:t>E-UTRAN TDD – FDD Inter frequency handover</w:t>
      </w:r>
      <w:r>
        <w:tab/>
        <w:t>1007</w:t>
      </w:r>
    </w:p>
    <w:p w:rsidR="00BB55D6" w:rsidRDefault="00BB55D6">
      <w:pPr>
        <w:pStyle w:val="TOC4"/>
        <w:rPr>
          <w:rFonts w:asciiTheme="minorHAnsi" w:eastAsiaTheme="minorEastAsia" w:hAnsiTheme="minorHAnsi" w:cstheme="minorBidi"/>
          <w:sz w:val="22"/>
          <w:szCs w:val="22"/>
        </w:rPr>
      </w:pPr>
      <w:r w:rsidRPr="00BB55D6">
        <w:t>A.5.1.8.1</w:t>
      </w:r>
      <w:r w:rsidRPr="00BB55D6">
        <w:rPr>
          <w:rFonts w:asciiTheme="minorHAnsi" w:eastAsiaTheme="minorEastAsia" w:hAnsiTheme="minorHAnsi" w:cstheme="minorBidi"/>
          <w:sz w:val="22"/>
          <w:szCs w:val="22"/>
        </w:rPr>
        <w:tab/>
      </w:r>
      <w:r w:rsidRPr="00890E30">
        <w:rPr>
          <w:snapToGrid w:val="0"/>
        </w:rPr>
        <w:t>Test Purpose and Environment</w:t>
      </w:r>
      <w:r>
        <w:tab/>
        <w:t>1007</w:t>
      </w:r>
    </w:p>
    <w:p w:rsidR="00BB55D6" w:rsidRDefault="00BB55D6">
      <w:pPr>
        <w:pStyle w:val="TOC4"/>
        <w:rPr>
          <w:rFonts w:asciiTheme="minorHAnsi" w:eastAsiaTheme="minorEastAsia" w:hAnsiTheme="minorHAnsi" w:cstheme="minorBidi"/>
          <w:sz w:val="22"/>
          <w:szCs w:val="22"/>
        </w:rPr>
      </w:pPr>
      <w:r w:rsidRPr="00BB55D6">
        <w:t>A.5.1.8.2</w:t>
      </w:r>
      <w:r w:rsidRPr="00BB55D6">
        <w:rPr>
          <w:rFonts w:asciiTheme="minorHAnsi" w:eastAsiaTheme="minorEastAsia" w:hAnsiTheme="minorHAnsi" w:cstheme="minorBidi"/>
          <w:sz w:val="22"/>
          <w:szCs w:val="22"/>
        </w:rPr>
        <w:tab/>
      </w:r>
      <w:r w:rsidRPr="00890E30">
        <w:rPr>
          <w:snapToGrid w:val="0"/>
        </w:rPr>
        <w:t>Test Requirements</w:t>
      </w:r>
      <w:r>
        <w:tab/>
        <w:t>1010</w:t>
      </w:r>
    </w:p>
    <w:p w:rsidR="00BB55D6" w:rsidRDefault="00BB55D6">
      <w:pPr>
        <w:pStyle w:val="TOC3"/>
        <w:rPr>
          <w:rFonts w:asciiTheme="minorHAnsi" w:eastAsiaTheme="minorEastAsia" w:hAnsiTheme="minorHAnsi" w:cstheme="minorBidi"/>
          <w:sz w:val="22"/>
          <w:szCs w:val="22"/>
        </w:rPr>
      </w:pPr>
      <w:r w:rsidRPr="00BB55D6">
        <w:t>A.5.1.9</w:t>
      </w:r>
      <w:r w:rsidRPr="00BB55D6">
        <w:rPr>
          <w:rFonts w:asciiTheme="minorHAnsi" w:eastAsiaTheme="minorEastAsia" w:hAnsiTheme="minorHAnsi" w:cstheme="minorBidi"/>
          <w:sz w:val="22"/>
          <w:szCs w:val="22"/>
        </w:rPr>
        <w:tab/>
      </w:r>
      <w:r>
        <w:t>E-UTRAN FDD - FDD Intra frequency handover for 5MHz bandwidth</w:t>
      </w:r>
      <w:r>
        <w:tab/>
        <w:t>1010</w:t>
      </w:r>
    </w:p>
    <w:p w:rsidR="00BB55D6" w:rsidRDefault="00BB55D6">
      <w:pPr>
        <w:pStyle w:val="TOC4"/>
        <w:rPr>
          <w:rFonts w:asciiTheme="minorHAnsi" w:eastAsiaTheme="minorEastAsia" w:hAnsiTheme="minorHAnsi" w:cstheme="minorBidi"/>
          <w:sz w:val="22"/>
          <w:szCs w:val="22"/>
        </w:rPr>
      </w:pPr>
      <w:r w:rsidRPr="00BB55D6">
        <w:t>A.5.1.9.1</w:t>
      </w:r>
      <w:r w:rsidRPr="00BB55D6">
        <w:rPr>
          <w:rFonts w:asciiTheme="minorHAnsi" w:eastAsiaTheme="minorEastAsia" w:hAnsiTheme="minorHAnsi" w:cstheme="minorBidi"/>
          <w:sz w:val="22"/>
          <w:szCs w:val="22"/>
        </w:rPr>
        <w:tab/>
      </w:r>
      <w:r w:rsidRPr="00890E30">
        <w:rPr>
          <w:snapToGrid w:val="0"/>
        </w:rPr>
        <w:t>Test Purpose and Environment</w:t>
      </w:r>
      <w:r>
        <w:tab/>
        <w:t>1010</w:t>
      </w:r>
    </w:p>
    <w:p w:rsidR="00BB55D6" w:rsidRDefault="00BB55D6">
      <w:pPr>
        <w:pStyle w:val="TOC4"/>
        <w:rPr>
          <w:rFonts w:asciiTheme="minorHAnsi" w:eastAsiaTheme="minorEastAsia" w:hAnsiTheme="minorHAnsi" w:cstheme="minorBidi"/>
          <w:sz w:val="22"/>
          <w:szCs w:val="22"/>
        </w:rPr>
      </w:pPr>
      <w:r w:rsidRPr="00BB55D6">
        <w:lastRenderedPageBreak/>
        <w:t>A.5.1.9.2</w:t>
      </w:r>
      <w:r w:rsidRPr="00BB55D6">
        <w:rPr>
          <w:rFonts w:asciiTheme="minorHAnsi" w:eastAsiaTheme="minorEastAsia" w:hAnsiTheme="minorHAnsi" w:cstheme="minorBidi"/>
          <w:sz w:val="22"/>
          <w:szCs w:val="22"/>
        </w:rPr>
        <w:tab/>
      </w:r>
      <w:r w:rsidRPr="00890E30">
        <w:rPr>
          <w:snapToGrid w:val="0"/>
        </w:rPr>
        <w:t>Test Requirements</w:t>
      </w:r>
      <w:r>
        <w:tab/>
        <w:t>1011</w:t>
      </w:r>
    </w:p>
    <w:p w:rsidR="00BB55D6" w:rsidRDefault="00BB55D6">
      <w:pPr>
        <w:pStyle w:val="TOC3"/>
        <w:rPr>
          <w:rFonts w:asciiTheme="minorHAnsi" w:eastAsiaTheme="minorEastAsia" w:hAnsiTheme="minorHAnsi" w:cstheme="minorBidi"/>
          <w:sz w:val="22"/>
          <w:szCs w:val="22"/>
        </w:rPr>
      </w:pPr>
      <w:r w:rsidRPr="00BB55D6">
        <w:t>A.5.1.10</w:t>
      </w:r>
      <w:r w:rsidRPr="00BB55D6">
        <w:rPr>
          <w:rFonts w:asciiTheme="minorHAnsi" w:eastAsiaTheme="minorEastAsia" w:hAnsiTheme="minorHAnsi" w:cstheme="minorBidi"/>
          <w:sz w:val="22"/>
          <w:szCs w:val="22"/>
        </w:rPr>
        <w:tab/>
      </w:r>
      <w:r>
        <w:t>E-UTRAN FDD - FDD Intra frequency handover for UE category 0</w:t>
      </w:r>
      <w:r>
        <w:tab/>
        <w:t>1011</w:t>
      </w:r>
    </w:p>
    <w:p w:rsidR="00BB55D6" w:rsidRDefault="00BB55D6">
      <w:pPr>
        <w:pStyle w:val="TOC4"/>
        <w:rPr>
          <w:rFonts w:asciiTheme="minorHAnsi" w:eastAsiaTheme="minorEastAsia" w:hAnsiTheme="minorHAnsi" w:cstheme="minorBidi"/>
          <w:sz w:val="22"/>
          <w:szCs w:val="22"/>
        </w:rPr>
      </w:pPr>
      <w:r w:rsidRPr="00BB55D6">
        <w:t>A.5.1.10.1</w:t>
      </w:r>
      <w:r w:rsidRPr="00BB55D6">
        <w:rPr>
          <w:rFonts w:asciiTheme="minorHAnsi" w:eastAsiaTheme="minorEastAsia" w:hAnsiTheme="minorHAnsi" w:cstheme="minorBidi"/>
          <w:sz w:val="22"/>
          <w:szCs w:val="22"/>
        </w:rPr>
        <w:tab/>
      </w:r>
      <w:r w:rsidRPr="00890E30">
        <w:rPr>
          <w:snapToGrid w:val="0"/>
        </w:rPr>
        <w:t>Test Purpose and Environment</w:t>
      </w:r>
      <w:r>
        <w:tab/>
        <w:t>1011</w:t>
      </w:r>
    </w:p>
    <w:p w:rsidR="00BB55D6" w:rsidRDefault="00BB55D6">
      <w:pPr>
        <w:pStyle w:val="TOC4"/>
        <w:rPr>
          <w:rFonts w:asciiTheme="minorHAnsi" w:eastAsiaTheme="minorEastAsia" w:hAnsiTheme="minorHAnsi" w:cstheme="minorBidi"/>
          <w:sz w:val="22"/>
          <w:szCs w:val="22"/>
        </w:rPr>
      </w:pPr>
      <w:r w:rsidRPr="00BB55D6">
        <w:t>A.5.1.10.2</w:t>
      </w:r>
      <w:r w:rsidRPr="00BB55D6">
        <w:rPr>
          <w:rFonts w:asciiTheme="minorHAnsi" w:eastAsiaTheme="minorEastAsia" w:hAnsiTheme="minorHAnsi" w:cstheme="minorBidi"/>
          <w:sz w:val="22"/>
          <w:szCs w:val="22"/>
        </w:rPr>
        <w:tab/>
      </w:r>
      <w:r w:rsidRPr="00890E30">
        <w:rPr>
          <w:snapToGrid w:val="0"/>
        </w:rPr>
        <w:t>Test Requirements</w:t>
      </w:r>
      <w:r>
        <w:tab/>
        <w:t>1013</w:t>
      </w:r>
    </w:p>
    <w:p w:rsidR="00BB55D6" w:rsidRDefault="00BB55D6">
      <w:pPr>
        <w:pStyle w:val="TOC3"/>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t>E-UTRAN HD - FDD Intra frequency handover for UE category 0</w:t>
      </w:r>
      <w:r>
        <w:tab/>
        <w:t>1013</w:t>
      </w:r>
    </w:p>
    <w:p w:rsidR="00BB55D6" w:rsidRDefault="00BB55D6">
      <w:pPr>
        <w:pStyle w:val="TOC4"/>
        <w:rPr>
          <w:rFonts w:asciiTheme="minorHAnsi" w:eastAsiaTheme="minorEastAsia" w:hAnsiTheme="minorHAnsi" w:cstheme="minorBidi"/>
          <w:sz w:val="22"/>
          <w:szCs w:val="22"/>
        </w:rPr>
      </w:pPr>
      <w:r w:rsidRPr="00BB55D6">
        <w:t>A.5.1.11.1</w:t>
      </w:r>
      <w:r w:rsidRPr="00BB55D6">
        <w:rPr>
          <w:rFonts w:asciiTheme="minorHAnsi" w:eastAsiaTheme="minorEastAsia" w:hAnsiTheme="minorHAnsi" w:cstheme="minorBidi"/>
          <w:sz w:val="22"/>
          <w:szCs w:val="22"/>
        </w:rPr>
        <w:tab/>
      </w:r>
      <w:r w:rsidRPr="00890E30">
        <w:rPr>
          <w:snapToGrid w:val="0"/>
        </w:rPr>
        <w:t>Test Purpose and Environment</w:t>
      </w:r>
      <w:r>
        <w:tab/>
        <w:t>1013</w:t>
      </w:r>
    </w:p>
    <w:p w:rsidR="00BB55D6" w:rsidRDefault="00BB55D6">
      <w:pPr>
        <w:pStyle w:val="TOC4"/>
        <w:rPr>
          <w:rFonts w:asciiTheme="minorHAnsi" w:eastAsiaTheme="minorEastAsia" w:hAnsiTheme="minorHAnsi" w:cstheme="minorBidi"/>
          <w:sz w:val="22"/>
          <w:szCs w:val="22"/>
        </w:rPr>
      </w:pPr>
      <w:r w:rsidRPr="00BB55D6">
        <w:t>A.5.1.11.2</w:t>
      </w:r>
      <w:r w:rsidRPr="00BB55D6">
        <w:rPr>
          <w:rFonts w:asciiTheme="minorHAnsi" w:eastAsiaTheme="minorEastAsia" w:hAnsiTheme="minorHAnsi" w:cstheme="minorBidi"/>
          <w:sz w:val="22"/>
          <w:szCs w:val="22"/>
        </w:rPr>
        <w:tab/>
      </w:r>
      <w:r w:rsidRPr="00890E30">
        <w:rPr>
          <w:snapToGrid w:val="0"/>
        </w:rPr>
        <w:t>Test Requirements</w:t>
      </w:r>
      <w:r>
        <w:tab/>
        <w:t>1015</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sz w:val="22"/>
          <w:szCs w:val="22"/>
        </w:rPr>
        <w:tab/>
      </w:r>
      <w:r>
        <w:t>E-UTRAN TDD - TDD Intra frequency handover for UE category 0</w:t>
      </w:r>
      <w:r>
        <w:tab/>
        <w:t>1015</w:t>
      </w:r>
    </w:p>
    <w:p w:rsidR="00BB55D6" w:rsidRDefault="00BB55D6">
      <w:pPr>
        <w:pStyle w:val="TOC4"/>
        <w:rPr>
          <w:rFonts w:asciiTheme="minorHAnsi" w:eastAsiaTheme="minorEastAsia" w:hAnsiTheme="minorHAnsi" w:cstheme="minorBidi"/>
          <w:sz w:val="22"/>
          <w:szCs w:val="22"/>
        </w:rPr>
      </w:pPr>
      <w:r w:rsidRPr="00BB55D6">
        <w:t>A.5.1.12.1</w:t>
      </w:r>
      <w:r w:rsidRPr="00BB55D6">
        <w:rPr>
          <w:rFonts w:asciiTheme="minorHAnsi" w:eastAsiaTheme="minorEastAsia" w:hAnsiTheme="minorHAnsi" w:cstheme="minorBidi"/>
          <w:sz w:val="22"/>
          <w:szCs w:val="22"/>
        </w:rPr>
        <w:tab/>
      </w:r>
      <w:r w:rsidRPr="00890E30">
        <w:rPr>
          <w:snapToGrid w:val="0"/>
        </w:rPr>
        <w:t>Test Purpose and Environment</w:t>
      </w:r>
      <w:r>
        <w:tab/>
        <w:t>1015</w:t>
      </w:r>
    </w:p>
    <w:p w:rsidR="00BB55D6" w:rsidRDefault="00BB55D6">
      <w:pPr>
        <w:pStyle w:val="TOC4"/>
        <w:rPr>
          <w:rFonts w:asciiTheme="minorHAnsi" w:eastAsiaTheme="minorEastAsia" w:hAnsiTheme="minorHAnsi" w:cstheme="minorBidi"/>
          <w:sz w:val="22"/>
          <w:szCs w:val="22"/>
        </w:rPr>
      </w:pPr>
      <w:r w:rsidRPr="00BB55D6">
        <w:t>A.5.1.12.2</w:t>
      </w:r>
      <w:r w:rsidRPr="00BB55D6">
        <w:rPr>
          <w:rFonts w:asciiTheme="minorHAnsi" w:eastAsiaTheme="minorEastAsia" w:hAnsiTheme="minorHAnsi" w:cstheme="minorBidi"/>
          <w:sz w:val="22"/>
          <w:szCs w:val="22"/>
        </w:rPr>
        <w:tab/>
      </w:r>
      <w:r w:rsidRPr="00890E30">
        <w:rPr>
          <w:snapToGrid w:val="0"/>
        </w:rPr>
        <w:t>Test Requirements</w:t>
      </w:r>
      <w:r>
        <w:tab/>
        <w:t>1017</w:t>
      </w:r>
    </w:p>
    <w:p w:rsidR="00BB55D6" w:rsidRDefault="00BB55D6">
      <w:pPr>
        <w:pStyle w:val="TOC3"/>
        <w:rPr>
          <w:rFonts w:asciiTheme="minorHAnsi" w:eastAsiaTheme="minorEastAsia" w:hAnsiTheme="minorHAnsi" w:cstheme="minorBidi"/>
          <w:sz w:val="22"/>
          <w:szCs w:val="22"/>
        </w:rPr>
      </w:pPr>
      <w:r w:rsidRPr="00BB55D6">
        <w:t>A.5.1.13</w:t>
      </w:r>
      <w:r w:rsidRPr="00BB55D6">
        <w:rPr>
          <w:rFonts w:asciiTheme="minorHAnsi" w:eastAsiaTheme="minorEastAsia" w:hAnsiTheme="minorHAnsi" w:cstheme="minorBidi"/>
          <w:sz w:val="22"/>
          <w:szCs w:val="22"/>
        </w:rPr>
        <w:tab/>
      </w:r>
      <w:r>
        <w:t>E-UTRAN FDD-FDD Intra frequency handover for Cat-M1 UEs in CEModeA</w:t>
      </w:r>
      <w:r>
        <w:tab/>
        <w:t>1017</w:t>
      </w:r>
    </w:p>
    <w:p w:rsidR="00BB55D6" w:rsidRDefault="00BB55D6">
      <w:pPr>
        <w:pStyle w:val="TOC4"/>
        <w:rPr>
          <w:rFonts w:asciiTheme="minorHAnsi" w:eastAsiaTheme="minorEastAsia" w:hAnsiTheme="minorHAnsi" w:cstheme="minorBidi"/>
          <w:sz w:val="22"/>
          <w:szCs w:val="22"/>
        </w:rPr>
      </w:pPr>
      <w:r w:rsidRPr="00BB55D6">
        <w:t>A.5.1.13.1</w:t>
      </w:r>
      <w:r w:rsidRPr="00BB55D6">
        <w:rPr>
          <w:rFonts w:asciiTheme="minorHAnsi" w:eastAsiaTheme="minorEastAsia" w:hAnsiTheme="minorHAnsi" w:cstheme="minorBidi"/>
          <w:sz w:val="22"/>
          <w:szCs w:val="22"/>
        </w:rPr>
        <w:tab/>
      </w:r>
      <w:r w:rsidRPr="00890E30">
        <w:rPr>
          <w:snapToGrid w:val="0"/>
        </w:rPr>
        <w:t>Test Purpose and Environment</w:t>
      </w:r>
      <w:r>
        <w:tab/>
        <w:t>1017</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1019</w:t>
      </w:r>
    </w:p>
    <w:p w:rsidR="00BB55D6" w:rsidRDefault="00BB55D6">
      <w:pPr>
        <w:pStyle w:val="TOC3"/>
        <w:rPr>
          <w:rFonts w:asciiTheme="minorHAnsi" w:eastAsiaTheme="minorEastAsia" w:hAnsiTheme="minorHAnsi" w:cstheme="minorBidi"/>
          <w:sz w:val="22"/>
          <w:szCs w:val="22"/>
        </w:rPr>
      </w:pPr>
      <w:r w:rsidRPr="00BB55D6">
        <w:t>A.5.1.14</w:t>
      </w:r>
      <w:r w:rsidRPr="00BB55D6">
        <w:rPr>
          <w:rFonts w:asciiTheme="minorHAnsi" w:eastAsiaTheme="minorEastAsia" w:hAnsiTheme="minorHAnsi" w:cstheme="minorBidi"/>
          <w:sz w:val="22"/>
          <w:szCs w:val="22"/>
        </w:rPr>
        <w:tab/>
      </w:r>
      <w:r>
        <w:t>E-UTRAN HD-FDD Intra frequency handover for Cat-M1 UEs in CEModeA</w:t>
      </w:r>
      <w:r>
        <w:tab/>
        <w:t>1020</w:t>
      </w:r>
    </w:p>
    <w:p w:rsidR="00BB55D6" w:rsidRDefault="00BB55D6">
      <w:pPr>
        <w:pStyle w:val="TOC4"/>
        <w:rPr>
          <w:rFonts w:asciiTheme="minorHAnsi" w:eastAsiaTheme="minorEastAsia" w:hAnsiTheme="minorHAnsi" w:cstheme="minorBidi"/>
          <w:sz w:val="22"/>
          <w:szCs w:val="22"/>
        </w:rPr>
      </w:pPr>
      <w:r w:rsidRPr="00BB55D6">
        <w:t>A.5.1.14.1</w:t>
      </w:r>
      <w:r w:rsidRPr="00BB55D6">
        <w:rPr>
          <w:rFonts w:asciiTheme="minorHAnsi" w:eastAsiaTheme="minorEastAsia" w:hAnsiTheme="minorHAnsi" w:cstheme="minorBidi"/>
          <w:sz w:val="22"/>
          <w:szCs w:val="22"/>
        </w:rPr>
        <w:tab/>
      </w:r>
      <w:r w:rsidRPr="00890E30">
        <w:rPr>
          <w:snapToGrid w:val="0"/>
        </w:rPr>
        <w:t>Test Purpose and Environment</w:t>
      </w:r>
      <w:r>
        <w:tab/>
        <w:t>1020</w:t>
      </w:r>
    </w:p>
    <w:p w:rsidR="00BB55D6" w:rsidRDefault="00BB55D6">
      <w:pPr>
        <w:pStyle w:val="TOC4"/>
        <w:rPr>
          <w:rFonts w:asciiTheme="minorHAnsi" w:eastAsiaTheme="minorEastAsia" w:hAnsiTheme="minorHAnsi" w:cstheme="minorBidi"/>
          <w:sz w:val="22"/>
          <w:szCs w:val="22"/>
        </w:rPr>
      </w:pPr>
      <w:r w:rsidRPr="00BB55D6">
        <w:t>A.5.1.14.2</w:t>
      </w:r>
      <w:r w:rsidRPr="00BB55D6">
        <w:rPr>
          <w:rFonts w:asciiTheme="minorHAnsi" w:eastAsiaTheme="minorEastAsia" w:hAnsiTheme="minorHAnsi" w:cstheme="minorBidi"/>
          <w:sz w:val="22"/>
          <w:szCs w:val="22"/>
        </w:rPr>
        <w:tab/>
      </w:r>
      <w:r w:rsidRPr="00890E30">
        <w:rPr>
          <w:snapToGrid w:val="0"/>
        </w:rPr>
        <w:t>Test Requirements</w:t>
      </w:r>
      <w:r>
        <w:tab/>
        <w:t>1021</w:t>
      </w:r>
    </w:p>
    <w:p w:rsidR="00BB55D6" w:rsidRDefault="00BB55D6">
      <w:pPr>
        <w:pStyle w:val="TOC3"/>
        <w:rPr>
          <w:rFonts w:asciiTheme="minorHAnsi" w:eastAsiaTheme="minorEastAsia" w:hAnsiTheme="minorHAnsi" w:cstheme="minorBidi"/>
          <w:sz w:val="22"/>
          <w:szCs w:val="22"/>
        </w:rPr>
      </w:pPr>
      <w:r w:rsidRPr="00BB55D6">
        <w:t>A.5.1.15</w:t>
      </w:r>
      <w:r w:rsidRPr="00BB55D6">
        <w:rPr>
          <w:rFonts w:asciiTheme="minorHAnsi" w:eastAsiaTheme="minorEastAsia" w:hAnsiTheme="minorHAnsi"/>
          <w:sz w:val="22"/>
          <w:szCs w:val="22"/>
        </w:rPr>
        <w:tab/>
      </w:r>
      <w:r>
        <w:t>E-UTRAN TDD Intra frequency handover for Cat-M1 UEs in CEModeA</w:t>
      </w:r>
      <w:r>
        <w:tab/>
        <w:t>1022</w:t>
      </w:r>
    </w:p>
    <w:p w:rsidR="00BB55D6" w:rsidRDefault="00BB55D6">
      <w:pPr>
        <w:pStyle w:val="TOC4"/>
        <w:rPr>
          <w:rFonts w:asciiTheme="minorHAnsi" w:eastAsiaTheme="minorEastAsia" w:hAnsiTheme="minorHAnsi" w:cstheme="minorBidi"/>
          <w:sz w:val="22"/>
          <w:szCs w:val="22"/>
        </w:rPr>
      </w:pPr>
      <w:r w:rsidRPr="00BB55D6">
        <w:t>A.5.1.15.1</w:t>
      </w:r>
      <w:r w:rsidRPr="00BB55D6">
        <w:rPr>
          <w:rFonts w:asciiTheme="minorHAnsi" w:eastAsiaTheme="minorEastAsia" w:hAnsiTheme="minorHAnsi" w:cstheme="minorBidi"/>
          <w:sz w:val="22"/>
          <w:szCs w:val="22"/>
        </w:rPr>
        <w:tab/>
      </w:r>
      <w:r w:rsidRPr="00890E30">
        <w:rPr>
          <w:snapToGrid w:val="0"/>
        </w:rPr>
        <w:t>Test Purpose and Environment</w:t>
      </w:r>
      <w:r>
        <w:tab/>
        <w:t>1022</w:t>
      </w:r>
    </w:p>
    <w:p w:rsidR="00BB55D6" w:rsidRDefault="00BB55D6">
      <w:pPr>
        <w:pStyle w:val="TOC4"/>
        <w:rPr>
          <w:rFonts w:asciiTheme="minorHAnsi" w:eastAsiaTheme="minorEastAsia" w:hAnsiTheme="minorHAnsi" w:cstheme="minorBidi"/>
          <w:sz w:val="22"/>
          <w:szCs w:val="22"/>
        </w:rPr>
      </w:pPr>
      <w:r w:rsidRPr="00BB55D6">
        <w:t>A.5.1.15.2</w:t>
      </w:r>
      <w:r w:rsidRPr="00BB55D6">
        <w:rPr>
          <w:rFonts w:asciiTheme="minorHAnsi" w:eastAsiaTheme="minorEastAsia" w:hAnsiTheme="minorHAnsi" w:cstheme="minorBidi"/>
          <w:sz w:val="22"/>
          <w:szCs w:val="22"/>
        </w:rPr>
        <w:tab/>
      </w:r>
      <w:r w:rsidRPr="00890E30">
        <w:rPr>
          <w:snapToGrid w:val="0"/>
        </w:rPr>
        <w:t>Test Requirements</w:t>
      </w:r>
      <w:r>
        <w:tab/>
        <w:t>1023</w:t>
      </w:r>
    </w:p>
    <w:p w:rsidR="00BB55D6" w:rsidRDefault="00BB55D6">
      <w:pPr>
        <w:pStyle w:val="TOC3"/>
        <w:rPr>
          <w:rFonts w:asciiTheme="minorHAnsi" w:eastAsiaTheme="minorEastAsia" w:hAnsiTheme="minorHAnsi" w:cstheme="minorBidi"/>
          <w:sz w:val="22"/>
          <w:szCs w:val="22"/>
        </w:rPr>
      </w:pPr>
      <w:r w:rsidRPr="00BB55D6">
        <w:t>A.5.1.16</w:t>
      </w:r>
      <w:r w:rsidRPr="00BB55D6">
        <w:rPr>
          <w:rFonts w:asciiTheme="minorHAnsi" w:eastAsiaTheme="minorEastAsia" w:hAnsiTheme="minorHAnsi" w:cstheme="minorBidi"/>
          <w:sz w:val="22"/>
          <w:szCs w:val="22"/>
        </w:rPr>
        <w:tab/>
      </w:r>
      <w:r>
        <w:t>E-UTRAN FDD-FDD Intra frequency handover for Cat-M1 UEs in CEModeB</w:t>
      </w:r>
      <w:r>
        <w:tab/>
        <w:t>1024</w:t>
      </w:r>
    </w:p>
    <w:p w:rsidR="00BB55D6" w:rsidRDefault="00BB55D6">
      <w:pPr>
        <w:pStyle w:val="TOC4"/>
        <w:rPr>
          <w:rFonts w:asciiTheme="minorHAnsi" w:eastAsiaTheme="minorEastAsia" w:hAnsiTheme="minorHAnsi" w:cstheme="minorBidi"/>
          <w:sz w:val="22"/>
          <w:szCs w:val="22"/>
        </w:rPr>
      </w:pPr>
      <w:r w:rsidRPr="00BB55D6">
        <w:t>A.5.1.16.1</w:t>
      </w:r>
      <w:r w:rsidRPr="00BB55D6">
        <w:rPr>
          <w:rFonts w:asciiTheme="minorHAnsi" w:eastAsiaTheme="minorEastAsia" w:hAnsiTheme="minorHAnsi" w:cstheme="minorBidi"/>
          <w:sz w:val="22"/>
          <w:szCs w:val="22"/>
        </w:rPr>
        <w:tab/>
      </w:r>
      <w:r w:rsidRPr="00890E30">
        <w:rPr>
          <w:snapToGrid w:val="0"/>
        </w:rPr>
        <w:t>Test Purpose and Environment</w:t>
      </w:r>
      <w:r>
        <w:tab/>
        <w:t>1024</w:t>
      </w:r>
    </w:p>
    <w:p w:rsidR="00BB55D6" w:rsidRDefault="00BB55D6">
      <w:pPr>
        <w:pStyle w:val="TOC4"/>
        <w:rPr>
          <w:rFonts w:asciiTheme="minorHAnsi" w:eastAsiaTheme="minorEastAsia" w:hAnsiTheme="minorHAnsi" w:cstheme="minorBidi"/>
          <w:sz w:val="22"/>
          <w:szCs w:val="22"/>
        </w:rPr>
      </w:pPr>
      <w:r w:rsidRPr="00BB55D6">
        <w:t>A.5.1.16.2</w:t>
      </w:r>
      <w:r w:rsidRPr="00BB55D6">
        <w:rPr>
          <w:rFonts w:asciiTheme="minorHAnsi" w:eastAsiaTheme="minorEastAsia" w:hAnsiTheme="minorHAnsi" w:cstheme="minorBidi"/>
          <w:sz w:val="22"/>
          <w:szCs w:val="22"/>
        </w:rPr>
        <w:tab/>
      </w:r>
      <w:r w:rsidRPr="00890E30">
        <w:rPr>
          <w:snapToGrid w:val="0"/>
        </w:rPr>
        <w:t>Test Requirements</w:t>
      </w:r>
      <w:r>
        <w:tab/>
        <w:t>1025</w:t>
      </w:r>
    </w:p>
    <w:p w:rsidR="00BB55D6" w:rsidRDefault="00BB55D6">
      <w:pPr>
        <w:pStyle w:val="TOC3"/>
        <w:rPr>
          <w:rFonts w:asciiTheme="minorHAnsi" w:eastAsiaTheme="minorEastAsia" w:hAnsiTheme="minorHAnsi" w:cstheme="minorBidi"/>
          <w:sz w:val="22"/>
          <w:szCs w:val="22"/>
        </w:rPr>
      </w:pPr>
      <w:r w:rsidRPr="00BB55D6">
        <w:t>A.5.1.17</w:t>
      </w:r>
      <w:r w:rsidRPr="00BB55D6">
        <w:rPr>
          <w:rFonts w:asciiTheme="minorHAnsi" w:eastAsiaTheme="minorEastAsia" w:hAnsiTheme="minorHAnsi" w:cstheme="minorBidi"/>
          <w:sz w:val="22"/>
          <w:szCs w:val="22"/>
        </w:rPr>
        <w:tab/>
      </w:r>
      <w:r>
        <w:t>E-UTRAN HD-FDD Intra frequency handover for Cat-M1 UEs in CEModeB</w:t>
      </w:r>
      <w:r>
        <w:tab/>
        <w:t>1026</w:t>
      </w:r>
    </w:p>
    <w:p w:rsidR="00BB55D6" w:rsidRDefault="00BB55D6">
      <w:pPr>
        <w:pStyle w:val="TOC4"/>
        <w:rPr>
          <w:rFonts w:asciiTheme="minorHAnsi" w:eastAsiaTheme="minorEastAsia" w:hAnsiTheme="minorHAnsi" w:cstheme="minorBidi"/>
          <w:sz w:val="22"/>
          <w:szCs w:val="22"/>
        </w:rPr>
      </w:pPr>
      <w:r w:rsidRPr="00BB55D6">
        <w:t>A.5.1.17.1</w:t>
      </w:r>
      <w:r w:rsidRPr="00BB55D6">
        <w:rPr>
          <w:rFonts w:asciiTheme="minorHAnsi" w:eastAsiaTheme="minorEastAsia" w:hAnsiTheme="minorHAnsi" w:cstheme="minorBidi"/>
          <w:sz w:val="22"/>
          <w:szCs w:val="22"/>
        </w:rPr>
        <w:tab/>
      </w:r>
      <w:r w:rsidRPr="00890E30">
        <w:rPr>
          <w:snapToGrid w:val="0"/>
        </w:rPr>
        <w:t>Test Purpose and Environment</w:t>
      </w:r>
      <w:r>
        <w:tab/>
        <w:t>1026</w:t>
      </w:r>
    </w:p>
    <w:p w:rsidR="00BB55D6" w:rsidRDefault="00BB55D6">
      <w:pPr>
        <w:pStyle w:val="TOC4"/>
        <w:rPr>
          <w:rFonts w:asciiTheme="minorHAnsi" w:eastAsiaTheme="minorEastAsia" w:hAnsiTheme="minorHAnsi" w:cstheme="minorBidi"/>
          <w:sz w:val="22"/>
          <w:szCs w:val="22"/>
        </w:rPr>
      </w:pPr>
      <w:r w:rsidRPr="00BB55D6">
        <w:t>A.5.1.17.2</w:t>
      </w:r>
      <w:r w:rsidRPr="00BB55D6">
        <w:rPr>
          <w:rFonts w:asciiTheme="minorHAnsi" w:eastAsiaTheme="minorEastAsia" w:hAnsiTheme="minorHAnsi" w:cstheme="minorBidi"/>
          <w:sz w:val="22"/>
          <w:szCs w:val="22"/>
        </w:rPr>
        <w:tab/>
      </w:r>
      <w:r w:rsidRPr="00890E30">
        <w:rPr>
          <w:snapToGrid w:val="0"/>
        </w:rPr>
        <w:t>Test Requirements</w:t>
      </w:r>
      <w:r>
        <w:tab/>
        <w:t>1027</w:t>
      </w:r>
    </w:p>
    <w:p w:rsidR="00BB55D6" w:rsidRDefault="00BB55D6">
      <w:pPr>
        <w:pStyle w:val="TOC3"/>
        <w:rPr>
          <w:rFonts w:asciiTheme="minorHAnsi" w:eastAsiaTheme="minorEastAsia" w:hAnsiTheme="minorHAnsi" w:cstheme="minorBidi"/>
          <w:sz w:val="22"/>
          <w:szCs w:val="22"/>
        </w:rPr>
      </w:pPr>
      <w:r w:rsidRPr="00BB55D6">
        <w:t>A.5.1.18</w:t>
      </w:r>
      <w:r w:rsidRPr="00BB55D6">
        <w:rPr>
          <w:rFonts w:asciiTheme="minorHAnsi" w:eastAsiaTheme="minorEastAsia" w:hAnsiTheme="minorHAnsi"/>
          <w:sz w:val="22"/>
          <w:szCs w:val="22"/>
        </w:rPr>
        <w:tab/>
      </w:r>
      <w:r>
        <w:t>E-UTRAN TDD Intra frequency handover for Cat-M1 UEs in CEModeB</w:t>
      </w:r>
      <w:r>
        <w:tab/>
        <w:t>1028</w:t>
      </w:r>
    </w:p>
    <w:p w:rsidR="00BB55D6" w:rsidRDefault="00BB55D6">
      <w:pPr>
        <w:pStyle w:val="TOC4"/>
        <w:rPr>
          <w:rFonts w:asciiTheme="minorHAnsi" w:eastAsiaTheme="minorEastAsia" w:hAnsiTheme="minorHAnsi" w:cstheme="minorBidi"/>
          <w:sz w:val="22"/>
          <w:szCs w:val="22"/>
        </w:rPr>
      </w:pPr>
      <w:r w:rsidRPr="00BB55D6">
        <w:t>A.5.1.18.1</w:t>
      </w:r>
      <w:r w:rsidRPr="00BB55D6">
        <w:rPr>
          <w:rFonts w:asciiTheme="minorHAnsi" w:eastAsiaTheme="minorEastAsia" w:hAnsiTheme="minorHAnsi" w:cstheme="minorBidi"/>
          <w:sz w:val="22"/>
          <w:szCs w:val="22"/>
        </w:rPr>
        <w:tab/>
      </w:r>
      <w:r w:rsidRPr="00890E30">
        <w:rPr>
          <w:snapToGrid w:val="0"/>
        </w:rPr>
        <w:t>Test Purpose and Environment</w:t>
      </w:r>
      <w:r>
        <w:tab/>
        <w:t>1028</w:t>
      </w:r>
    </w:p>
    <w:p w:rsidR="00BB55D6" w:rsidRDefault="00BB55D6">
      <w:pPr>
        <w:pStyle w:val="TOC4"/>
        <w:rPr>
          <w:rFonts w:asciiTheme="minorHAnsi" w:eastAsiaTheme="minorEastAsia" w:hAnsiTheme="minorHAnsi" w:cstheme="minorBidi"/>
          <w:sz w:val="22"/>
          <w:szCs w:val="22"/>
        </w:rPr>
      </w:pPr>
      <w:r w:rsidRPr="00BB55D6">
        <w:t>A.5.1.18.2</w:t>
      </w:r>
      <w:r w:rsidRPr="00BB55D6">
        <w:rPr>
          <w:rFonts w:asciiTheme="minorHAnsi" w:eastAsiaTheme="minorEastAsia" w:hAnsiTheme="minorHAnsi" w:cstheme="minorBidi"/>
          <w:sz w:val="22"/>
          <w:szCs w:val="22"/>
        </w:rPr>
        <w:tab/>
      </w:r>
      <w:r w:rsidRPr="00890E30">
        <w:rPr>
          <w:snapToGrid w:val="0"/>
        </w:rPr>
        <w:t>Test Requirements</w:t>
      </w:r>
      <w:r>
        <w:tab/>
        <w:t>1029</w:t>
      </w:r>
    </w:p>
    <w:p w:rsidR="00BB55D6" w:rsidRDefault="00BB55D6">
      <w:pPr>
        <w:pStyle w:val="TOC3"/>
        <w:rPr>
          <w:rFonts w:asciiTheme="minorHAnsi" w:eastAsiaTheme="minorEastAsia" w:hAnsiTheme="minorHAnsi" w:cstheme="minorBidi"/>
          <w:sz w:val="22"/>
          <w:szCs w:val="22"/>
        </w:rPr>
      </w:pPr>
      <w:r w:rsidRPr="00BB55D6">
        <w:t>A.5.1.19</w:t>
      </w:r>
      <w:r w:rsidRPr="00BB55D6">
        <w:rPr>
          <w:rFonts w:asciiTheme="minorHAnsi" w:eastAsiaTheme="minorEastAsia" w:hAnsiTheme="minorHAnsi" w:cstheme="minorBidi"/>
          <w:sz w:val="22"/>
          <w:szCs w:val="22"/>
        </w:rPr>
        <w:tab/>
      </w:r>
      <w:r>
        <w:t>E-UTRAN FDD - FDD Intra frequency handover for UE Category 1bis</w:t>
      </w:r>
      <w:r>
        <w:tab/>
        <w:t>1030</w:t>
      </w:r>
    </w:p>
    <w:p w:rsidR="00BB55D6" w:rsidRDefault="00BB55D6">
      <w:pPr>
        <w:pStyle w:val="TOC4"/>
        <w:rPr>
          <w:rFonts w:asciiTheme="minorHAnsi" w:eastAsiaTheme="minorEastAsia" w:hAnsiTheme="minorHAnsi" w:cstheme="minorBidi"/>
          <w:sz w:val="22"/>
          <w:szCs w:val="22"/>
        </w:rPr>
      </w:pPr>
      <w:r w:rsidRPr="00BB55D6">
        <w:t>A.5.1.19.1</w:t>
      </w:r>
      <w:r w:rsidRPr="00BB55D6">
        <w:rPr>
          <w:rFonts w:asciiTheme="minorHAnsi" w:eastAsiaTheme="minorEastAsia" w:hAnsiTheme="minorHAnsi" w:cstheme="minorBidi"/>
          <w:sz w:val="22"/>
          <w:szCs w:val="22"/>
        </w:rPr>
        <w:tab/>
      </w:r>
      <w:r w:rsidRPr="00890E30">
        <w:rPr>
          <w:snapToGrid w:val="0"/>
        </w:rPr>
        <w:t>Test Purpose and Environment</w:t>
      </w:r>
      <w:r>
        <w:tab/>
        <w:t>1030</w:t>
      </w:r>
    </w:p>
    <w:p w:rsidR="00BB55D6" w:rsidRDefault="00BB55D6">
      <w:pPr>
        <w:pStyle w:val="TOC3"/>
        <w:rPr>
          <w:rFonts w:asciiTheme="minorHAnsi" w:eastAsiaTheme="minorEastAsia" w:hAnsiTheme="minorHAnsi" w:cstheme="minorBidi"/>
          <w:sz w:val="22"/>
          <w:szCs w:val="22"/>
        </w:rPr>
      </w:pPr>
      <w:r w:rsidRPr="00BB55D6">
        <w:t>A.5.1.19.2</w:t>
      </w:r>
      <w:r w:rsidRPr="00BB55D6">
        <w:rPr>
          <w:rFonts w:asciiTheme="minorHAnsi" w:eastAsiaTheme="minorEastAsia" w:hAnsiTheme="minorHAnsi" w:cstheme="minorBidi"/>
          <w:sz w:val="22"/>
          <w:szCs w:val="22"/>
        </w:rPr>
        <w:tab/>
      </w:r>
      <w:r w:rsidRPr="00890E30">
        <w:rPr>
          <w:snapToGrid w:val="0"/>
        </w:rPr>
        <w:t>Test Requirements</w:t>
      </w:r>
      <w:r>
        <w:tab/>
        <w:t>1031</w:t>
      </w:r>
    </w:p>
    <w:p w:rsidR="00BB55D6" w:rsidRDefault="00BB55D6">
      <w:pPr>
        <w:pStyle w:val="TOC3"/>
        <w:rPr>
          <w:rFonts w:asciiTheme="minorHAnsi" w:eastAsiaTheme="minorEastAsia" w:hAnsiTheme="minorHAnsi" w:cstheme="minorBidi"/>
          <w:sz w:val="22"/>
          <w:szCs w:val="22"/>
        </w:rPr>
      </w:pPr>
      <w:r w:rsidRPr="00BB55D6">
        <w:t>A.5.1.20</w:t>
      </w:r>
      <w:r w:rsidRPr="00BB55D6">
        <w:rPr>
          <w:rFonts w:asciiTheme="minorHAnsi" w:eastAsiaTheme="minorEastAsia" w:hAnsiTheme="minorHAnsi"/>
          <w:sz w:val="22"/>
          <w:szCs w:val="22"/>
        </w:rPr>
        <w:tab/>
      </w:r>
      <w:r>
        <w:t>E-UTRAN TDD - TDD Intra frequency handover for UE Category 1bis</w:t>
      </w:r>
      <w:r>
        <w:tab/>
        <w:t>1032</w:t>
      </w:r>
    </w:p>
    <w:p w:rsidR="00BB55D6" w:rsidRDefault="00BB55D6">
      <w:pPr>
        <w:pStyle w:val="TOC4"/>
        <w:rPr>
          <w:rFonts w:asciiTheme="minorHAnsi" w:eastAsiaTheme="minorEastAsia" w:hAnsiTheme="minorHAnsi" w:cstheme="minorBidi"/>
          <w:sz w:val="22"/>
          <w:szCs w:val="22"/>
        </w:rPr>
      </w:pPr>
      <w:r w:rsidRPr="00BB55D6">
        <w:t>A.5.1.20.1</w:t>
      </w:r>
      <w:r w:rsidRPr="00BB55D6">
        <w:rPr>
          <w:rFonts w:asciiTheme="minorHAnsi" w:eastAsiaTheme="minorEastAsia" w:hAnsiTheme="minorHAnsi" w:cstheme="minorBidi"/>
          <w:sz w:val="22"/>
          <w:szCs w:val="22"/>
        </w:rPr>
        <w:tab/>
      </w:r>
      <w:r w:rsidRPr="00890E30">
        <w:rPr>
          <w:snapToGrid w:val="0"/>
        </w:rPr>
        <w:t>Test Purpose and Environment</w:t>
      </w:r>
      <w:r>
        <w:tab/>
        <w:t>1032</w:t>
      </w:r>
    </w:p>
    <w:p w:rsidR="00BB55D6" w:rsidRDefault="00BB55D6">
      <w:pPr>
        <w:pStyle w:val="TOC4"/>
        <w:rPr>
          <w:rFonts w:asciiTheme="minorHAnsi" w:eastAsiaTheme="minorEastAsia" w:hAnsiTheme="minorHAnsi" w:cstheme="minorBidi"/>
          <w:sz w:val="22"/>
          <w:szCs w:val="22"/>
        </w:rPr>
      </w:pPr>
      <w:r w:rsidRPr="00BB55D6">
        <w:t>A.5.1.20.2</w:t>
      </w:r>
      <w:r w:rsidRPr="00BB55D6">
        <w:rPr>
          <w:rFonts w:asciiTheme="minorHAnsi" w:eastAsiaTheme="minorEastAsia" w:hAnsiTheme="minorHAnsi" w:cstheme="minorBidi"/>
          <w:sz w:val="22"/>
          <w:szCs w:val="22"/>
        </w:rPr>
        <w:tab/>
      </w:r>
      <w:r w:rsidRPr="00890E30">
        <w:rPr>
          <w:snapToGrid w:val="0"/>
        </w:rPr>
        <w:t>Test Requirements</w:t>
      </w:r>
      <w:r>
        <w:tab/>
        <w:t>1033</w:t>
      </w:r>
    </w:p>
    <w:p w:rsidR="00BB55D6" w:rsidRDefault="00BB55D6">
      <w:pPr>
        <w:pStyle w:val="TOC3"/>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t>E-UTRAN FDD - FDD Intra frequency RACH-less handover</w:t>
      </w:r>
      <w:r>
        <w:tab/>
        <w:t>1034</w:t>
      </w:r>
    </w:p>
    <w:p w:rsidR="00BB55D6" w:rsidRDefault="00BB55D6">
      <w:pPr>
        <w:pStyle w:val="TOC4"/>
        <w:rPr>
          <w:rFonts w:asciiTheme="minorHAnsi" w:eastAsiaTheme="minorEastAsia" w:hAnsiTheme="minorHAnsi" w:cstheme="minorBidi"/>
          <w:sz w:val="22"/>
          <w:szCs w:val="22"/>
        </w:rPr>
      </w:pPr>
      <w:r w:rsidRPr="00BB55D6">
        <w:t>A.5.1.21.1</w:t>
      </w:r>
      <w:r w:rsidRPr="00BB55D6">
        <w:rPr>
          <w:rFonts w:asciiTheme="minorHAnsi" w:eastAsiaTheme="minorEastAsia" w:hAnsiTheme="minorHAnsi" w:cstheme="minorBidi"/>
          <w:sz w:val="22"/>
          <w:szCs w:val="22"/>
        </w:rPr>
        <w:tab/>
      </w:r>
      <w:r w:rsidRPr="00890E30">
        <w:rPr>
          <w:snapToGrid w:val="0"/>
        </w:rPr>
        <w:t>Test Purpose and Environment</w:t>
      </w:r>
      <w:r>
        <w:tab/>
        <w:t>1034</w:t>
      </w:r>
    </w:p>
    <w:p w:rsidR="00BB55D6" w:rsidRDefault="00BB55D6">
      <w:pPr>
        <w:pStyle w:val="TOC4"/>
        <w:rPr>
          <w:rFonts w:asciiTheme="minorHAnsi" w:eastAsiaTheme="minorEastAsia" w:hAnsiTheme="minorHAnsi" w:cstheme="minorBidi"/>
          <w:sz w:val="22"/>
          <w:szCs w:val="22"/>
        </w:rPr>
      </w:pPr>
      <w:r w:rsidRPr="00BB55D6">
        <w:t>A.5.1.21.2</w:t>
      </w:r>
      <w:r w:rsidRPr="00BB55D6">
        <w:rPr>
          <w:rFonts w:asciiTheme="minorHAnsi" w:eastAsiaTheme="minorEastAsia" w:hAnsiTheme="minorHAnsi" w:cstheme="minorBidi"/>
          <w:sz w:val="22"/>
          <w:szCs w:val="22"/>
        </w:rPr>
        <w:tab/>
      </w:r>
      <w:r w:rsidRPr="00890E30">
        <w:rPr>
          <w:snapToGrid w:val="0"/>
        </w:rPr>
        <w:t>Test Requirements</w:t>
      </w:r>
      <w:r>
        <w:tab/>
        <w:t>1035</w:t>
      </w:r>
    </w:p>
    <w:p w:rsidR="00BB55D6" w:rsidRDefault="00BB55D6">
      <w:pPr>
        <w:pStyle w:val="TOC3"/>
        <w:rPr>
          <w:rFonts w:asciiTheme="minorHAnsi" w:eastAsiaTheme="minorEastAsia" w:hAnsiTheme="minorHAnsi" w:cstheme="minorBidi"/>
          <w:sz w:val="22"/>
          <w:szCs w:val="22"/>
        </w:rPr>
      </w:pPr>
      <w:r w:rsidRPr="00BB55D6">
        <w:t>A.5.1.22</w:t>
      </w:r>
      <w:r w:rsidRPr="00BB55D6">
        <w:rPr>
          <w:rFonts w:asciiTheme="minorHAnsi" w:eastAsiaTheme="minorEastAsia" w:hAnsiTheme="minorHAnsi"/>
          <w:sz w:val="22"/>
          <w:szCs w:val="22"/>
        </w:rPr>
        <w:tab/>
      </w:r>
      <w:r>
        <w:t>E-UTRAN TDD - TDD Intra frequency RACH-less handover</w:t>
      </w:r>
      <w:r>
        <w:tab/>
        <w:t>1035</w:t>
      </w:r>
    </w:p>
    <w:p w:rsidR="00BB55D6" w:rsidRDefault="00BB55D6">
      <w:pPr>
        <w:pStyle w:val="TOC4"/>
        <w:rPr>
          <w:rFonts w:asciiTheme="minorHAnsi" w:eastAsiaTheme="minorEastAsia" w:hAnsiTheme="minorHAnsi" w:cstheme="minorBidi"/>
          <w:sz w:val="22"/>
          <w:szCs w:val="22"/>
        </w:rPr>
      </w:pPr>
      <w:r w:rsidRPr="00BB55D6">
        <w:t>A.5.1.22.1</w:t>
      </w:r>
      <w:r w:rsidRPr="00BB55D6">
        <w:rPr>
          <w:rFonts w:asciiTheme="minorHAnsi" w:eastAsiaTheme="minorEastAsia" w:hAnsiTheme="minorHAnsi" w:cstheme="minorBidi"/>
          <w:sz w:val="22"/>
          <w:szCs w:val="22"/>
        </w:rPr>
        <w:tab/>
      </w:r>
      <w:r w:rsidRPr="00890E30">
        <w:rPr>
          <w:snapToGrid w:val="0"/>
        </w:rPr>
        <w:t>Test Purpose and Environment</w:t>
      </w:r>
      <w:r>
        <w:tab/>
        <w:t>1035</w:t>
      </w:r>
    </w:p>
    <w:p w:rsidR="00BB55D6" w:rsidRDefault="00BB55D6">
      <w:pPr>
        <w:pStyle w:val="TOC4"/>
        <w:rPr>
          <w:rFonts w:asciiTheme="minorHAnsi" w:eastAsiaTheme="minorEastAsia" w:hAnsiTheme="minorHAnsi" w:cstheme="minorBidi"/>
          <w:sz w:val="22"/>
          <w:szCs w:val="22"/>
        </w:rPr>
      </w:pPr>
      <w:r w:rsidRPr="00BB55D6">
        <w:t>A.5.1.22.2</w:t>
      </w:r>
      <w:r w:rsidRPr="00BB55D6">
        <w:rPr>
          <w:rFonts w:asciiTheme="minorHAnsi" w:eastAsiaTheme="minorEastAsia" w:hAnsiTheme="minorHAnsi" w:cstheme="minorBidi"/>
          <w:sz w:val="22"/>
          <w:szCs w:val="22"/>
        </w:rPr>
        <w:tab/>
      </w:r>
      <w:r w:rsidRPr="00890E30">
        <w:rPr>
          <w:snapToGrid w:val="0"/>
        </w:rPr>
        <w:t>Test Requirements</w:t>
      </w:r>
      <w:r>
        <w:tab/>
        <w:t>1037</w:t>
      </w:r>
    </w:p>
    <w:p w:rsidR="00BB55D6" w:rsidRDefault="00BB55D6">
      <w:pPr>
        <w:pStyle w:val="TOC3"/>
        <w:rPr>
          <w:rFonts w:asciiTheme="minorHAnsi" w:eastAsiaTheme="minorEastAsia" w:hAnsiTheme="minorHAnsi" w:cstheme="minorBidi"/>
          <w:sz w:val="22"/>
          <w:szCs w:val="22"/>
        </w:rPr>
      </w:pPr>
      <w:r w:rsidRPr="00BB55D6">
        <w:t>A.5.1.23</w:t>
      </w:r>
      <w:r w:rsidRPr="00BB55D6">
        <w:rPr>
          <w:rFonts w:asciiTheme="minorHAnsi" w:eastAsiaTheme="minorEastAsia" w:hAnsiTheme="minorHAnsi"/>
          <w:sz w:val="22"/>
          <w:szCs w:val="22"/>
        </w:rPr>
        <w:tab/>
      </w:r>
      <w:r>
        <w:t>E-UTRAN FDD – FDD Inter frequency RACH-less handover</w:t>
      </w:r>
      <w:r>
        <w:tab/>
        <w:t>1037</w:t>
      </w:r>
    </w:p>
    <w:p w:rsidR="00BB55D6" w:rsidRDefault="00BB55D6">
      <w:pPr>
        <w:pStyle w:val="TOC4"/>
        <w:rPr>
          <w:rFonts w:asciiTheme="minorHAnsi" w:eastAsiaTheme="minorEastAsia" w:hAnsiTheme="minorHAnsi" w:cstheme="minorBidi"/>
          <w:sz w:val="22"/>
          <w:szCs w:val="22"/>
        </w:rPr>
      </w:pPr>
      <w:r w:rsidRPr="00BB55D6">
        <w:t>A.5.1.23.1</w:t>
      </w:r>
      <w:r w:rsidRPr="00BB55D6">
        <w:rPr>
          <w:rFonts w:asciiTheme="minorHAnsi" w:eastAsiaTheme="minorEastAsia" w:hAnsiTheme="minorHAnsi" w:cstheme="minorBidi"/>
          <w:sz w:val="22"/>
          <w:szCs w:val="22"/>
        </w:rPr>
        <w:tab/>
      </w:r>
      <w:r w:rsidRPr="00890E30">
        <w:rPr>
          <w:snapToGrid w:val="0"/>
        </w:rPr>
        <w:t>Test Purpose and Environment</w:t>
      </w:r>
      <w:r>
        <w:tab/>
        <w:t>1037</w:t>
      </w:r>
    </w:p>
    <w:p w:rsidR="00BB55D6" w:rsidRDefault="00BB55D6">
      <w:pPr>
        <w:pStyle w:val="TOC4"/>
        <w:rPr>
          <w:rFonts w:asciiTheme="minorHAnsi" w:eastAsiaTheme="minorEastAsia" w:hAnsiTheme="minorHAnsi" w:cstheme="minorBidi"/>
          <w:sz w:val="22"/>
          <w:szCs w:val="22"/>
        </w:rPr>
      </w:pPr>
      <w:r w:rsidRPr="00BB55D6">
        <w:t>A.5.1.23.2</w:t>
      </w:r>
      <w:r w:rsidRPr="00BB55D6">
        <w:rPr>
          <w:rFonts w:asciiTheme="minorHAnsi" w:eastAsiaTheme="minorEastAsia" w:hAnsiTheme="minorHAnsi" w:cstheme="minorBidi"/>
          <w:sz w:val="22"/>
          <w:szCs w:val="22"/>
        </w:rPr>
        <w:tab/>
      </w:r>
      <w:r w:rsidRPr="00890E30">
        <w:rPr>
          <w:snapToGrid w:val="0"/>
        </w:rPr>
        <w:t>Test Requirements</w:t>
      </w:r>
      <w:r>
        <w:tab/>
        <w:t>1039</w:t>
      </w:r>
    </w:p>
    <w:p w:rsidR="00BB55D6" w:rsidRDefault="00BB55D6">
      <w:pPr>
        <w:pStyle w:val="TOC3"/>
        <w:rPr>
          <w:rFonts w:asciiTheme="minorHAnsi" w:eastAsiaTheme="minorEastAsia" w:hAnsiTheme="minorHAnsi" w:cstheme="minorBidi"/>
          <w:sz w:val="22"/>
          <w:szCs w:val="22"/>
        </w:rPr>
      </w:pPr>
      <w:r w:rsidRPr="00BB55D6">
        <w:t>A.5.1.24</w:t>
      </w:r>
      <w:r w:rsidRPr="00BB55D6">
        <w:rPr>
          <w:rFonts w:asciiTheme="minorHAnsi" w:eastAsiaTheme="minorEastAsia" w:hAnsiTheme="minorHAnsi"/>
          <w:sz w:val="22"/>
          <w:szCs w:val="22"/>
        </w:rPr>
        <w:tab/>
      </w:r>
      <w:r>
        <w:t>E-UTRAN TDD – TDD Inter frequency RACH-less handover</w:t>
      </w:r>
      <w:r>
        <w:tab/>
        <w:t>1039</w:t>
      </w:r>
    </w:p>
    <w:p w:rsidR="00BB55D6" w:rsidRDefault="00BB55D6">
      <w:pPr>
        <w:pStyle w:val="TOC4"/>
        <w:rPr>
          <w:rFonts w:asciiTheme="minorHAnsi" w:eastAsiaTheme="minorEastAsia" w:hAnsiTheme="minorHAnsi" w:cstheme="minorBidi"/>
          <w:sz w:val="22"/>
          <w:szCs w:val="22"/>
        </w:rPr>
      </w:pPr>
      <w:r w:rsidRPr="00BB55D6">
        <w:t>A.5.1.24.1</w:t>
      </w:r>
      <w:r w:rsidRPr="00BB55D6">
        <w:rPr>
          <w:rFonts w:asciiTheme="minorHAnsi" w:eastAsiaTheme="minorEastAsia" w:hAnsiTheme="minorHAnsi" w:cstheme="minorBidi"/>
          <w:sz w:val="22"/>
          <w:szCs w:val="22"/>
        </w:rPr>
        <w:tab/>
      </w:r>
      <w:r w:rsidRPr="00890E30">
        <w:rPr>
          <w:snapToGrid w:val="0"/>
        </w:rPr>
        <w:t>Test Purpose and Environment</w:t>
      </w:r>
      <w:r>
        <w:tab/>
        <w:t>1039</w:t>
      </w:r>
    </w:p>
    <w:p w:rsidR="00BB55D6" w:rsidRDefault="00BB55D6">
      <w:pPr>
        <w:pStyle w:val="TOC4"/>
        <w:rPr>
          <w:rFonts w:asciiTheme="minorHAnsi" w:eastAsiaTheme="minorEastAsia" w:hAnsiTheme="minorHAnsi" w:cstheme="minorBidi"/>
          <w:sz w:val="22"/>
          <w:szCs w:val="22"/>
        </w:rPr>
      </w:pPr>
      <w:r w:rsidRPr="00BB55D6">
        <w:t>A.5.1.24.2</w:t>
      </w:r>
      <w:r w:rsidRPr="00BB55D6">
        <w:rPr>
          <w:rFonts w:asciiTheme="minorHAnsi" w:eastAsiaTheme="minorEastAsia" w:hAnsiTheme="minorHAnsi" w:cstheme="minorBidi"/>
          <w:sz w:val="22"/>
          <w:szCs w:val="22"/>
        </w:rPr>
        <w:tab/>
      </w:r>
      <w:r w:rsidRPr="00890E30">
        <w:rPr>
          <w:snapToGrid w:val="0"/>
        </w:rPr>
        <w:t>Test Requirements</w:t>
      </w:r>
      <w:r>
        <w:tab/>
        <w:t>1041</w:t>
      </w:r>
    </w:p>
    <w:p w:rsidR="00BB55D6" w:rsidRDefault="00BB55D6">
      <w:pPr>
        <w:pStyle w:val="TOC3"/>
        <w:rPr>
          <w:rFonts w:asciiTheme="minorHAnsi" w:eastAsiaTheme="minorEastAsia" w:hAnsiTheme="minorHAnsi" w:cstheme="minorBidi"/>
          <w:sz w:val="22"/>
          <w:szCs w:val="22"/>
        </w:rPr>
      </w:pPr>
      <w:r w:rsidRPr="00BB55D6">
        <w:t>A.5.1.25</w:t>
      </w:r>
      <w:r w:rsidRPr="00BB55D6">
        <w:rPr>
          <w:rFonts w:asciiTheme="minorHAnsi" w:eastAsiaTheme="minorEastAsia" w:hAnsiTheme="minorHAnsi" w:cstheme="minorBidi"/>
          <w:sz w:val="22"/>
          <w:szCs w:val="22"/>
        </w:rPr>
        <w:tab/>
      </w:r>
      <w:r>
        <w:t>E-UTRAN FDD - FDD Intra frequency make-before-break handover</w:t>
      </w:r>
      <w:r>
        <w:tab/>
        <w:t>1041</w:t>
      </w:r>
    </w:p>
    <w:p w:rsidR="00BB55D6" w:rsidRDefault="00BB55D6">
      <w:pPr>
        <w:pStyle w:val="TOC4"/>
        <w:rPr>
          <w:rFonts w:asciiTheme="minorHAnsi" w:eastAsiaTheme="minorEastAsia" w:hAnsiTheme="minorHAnsi" w:cstheme="minorBidi"/>
          <w:sz w:val="22"/>
          <w:szCs w:val="22"/>
        </w:rPr>
      </w:pPr>
      <w:r w:rsidRPr="00BB55D6">
        <w:t>A.5.1.25.1</w:t>
      </w:r>
      <w:r w:rsidRPr="00BB55D6">
        <w:rPr>
          <w:rFonts w:asciiTheme="minorHAnsi" w:eastAsiaTheme="minorEastAsia" w:hAnsiTheme="minorHAnsi" w:cstheme="minorBidi"/>
          <w:sz w:val="22"/>
          <w:szCs w:val="22"/>
        </w:rPr>
        <w:tab/>
      </w:r>
      <w:r w:rsidRPr="00890E30">
        <w:rPr>
          <w:snapToGrid w:val="0"/>
        </w:rPr>
        <w:t>Test Purpose and Environment</w:t>
      </w:r>
      <w:r>
        <w:tab/>
        <w:t>1041</w:t>
      </w:r>
    </w:p>
    <w:p w:rsidR="00BB55D6" w:rsidRDefault="00BB55D6">
      <w:pPr>
        <w:pStyle w:val="TOC4"/>
        <w:rPr>
          <w:rFonts w:asciiTheme="minorHAnsi" w:eastAsiaTheme="minorEastAsia" w:hAnsiTheme="minorHAnsi" w:cstheme="minorBidi"/>
          <w:sz w:val="22"/>
          <w:szCs w:val="22"/>
        </w:rPr>
      </w:pPr>
      <w:r w:rsidRPr="00BB55D6">
        <w:t>A.5.1.25.2</w:t>
      </w:r>
      <w:r w:rsidRPr="00BB55D6">
        <w:rPr>
          <w:rFonts w:asciiTheme="minorHAnsi" w:eastAsiaTheme="minorEastAsia" w:hAnsiTheme="minorHAnsi" w:cstheme="minorBidi"/>
          <w:sz w:val="22"/>
          <w:szCs w:val="22"/>
        </w:rPr>
        <w:tab/>
      </w:r>
      <w:r w:rsidRPr="00890E30">
        <w:rPr>
          <w:snapToGrid w:val="0"/>
        </w:rPr>
        <w:t>Test Requirements</w:t>
      </w:r>
      <w:r>
        <w:tab/>
        <w:t>1043</w:t>
      </w:r>
    </w:p>
    <w:p w:rsidR="00BB55D6" w:rsidRDefault="00BB55D6">
      <w:pPr>
        <w:pStyle w:val="TOC3"/>
        <w:rPr>
          <w:rFonts w:asciiTheme="minorHAnsi" w:eastAsiaTheme="minorEastAsia" w:hAnsiTheme="minorHAnsi" w:cstheme="minorBidi"/>
          <w:sz w:val="22"/>
          <w:szCs w:val="22"/>
        </w:rPr>
      </w:pPr>
      <w:r w:rsidRPr="00BB55D6">
        <w:t>A.5.1.26</w:t>
      </w:r>
      <w:r w:rsidRPr="00BB55D6">
        <w:rPr>
          <w:rFonts w:asciiTheme="minorHAnsi" w:eastAsiaTheme="minorEastAsia" w:hAnsiTheme="minorHAnsi"/>
          <w:sz w:val="22"/>
          <w:szCs w:val="22"/>
        </w:rPr>
        <w:tab/>
      </w:r>
      <w:r>
        <w:t>E-UTRAN TDD - TDD Intra frequency make-before-break handover</w:t>
      </w:r>
      <w:r>
        <w:tab/>
        <w:t>1043</w:t>
      </w:r>
    </w:p>
    <w:p w:rsidR="00BB55D6" w:rsidRDefault="00BB55D6">
      <w:pPr>
        <w:pStyle w:val="TOC4"/>
        <w:rPr>
          <w:rFonts w:asciiTheme="minorHAnsi" w:eastAsiaTheme="minorEastAsia" w:hAnsiTheme="minorHAnsi" w:cstheme="minorBidi"/>
          <w:sz w:val="22"/>
          <w:szCs w:val="22"/>
        </w:rPr>
      </w:pPr>
      <w:r w:rsidRPr="00BB55D6">
        <w:t>A.5.1.26.1</w:t>
      </w:r>
      <w:r w:rsidRPr="00BB55D6">
        <w:rPr>
          <w:rFonts w:asciiTheme="minorHAnsi" w:eastAsiaTheme="minorEastAsia" w:hAnsiTheme="minorHAnsi" w:cstheme="minorBidi"/>
          <w:sz w:val="22"/>
          <w:szCs w:val="22"/>
        </w:rPr>
        <w:tab/>
      </w:r>
      <w:r w:rsidRPr="00890E30">
        <w:rPr>
          <w:snapToGrid w:val="0"/>
        </w:rPr>
        <w:t>Test Purpose and Environment</w:t>
      </w:r>
      <w:r>
        <w:tab/>
        <w:t>1043</w:t>
      </w:r>
    </w:p>
    <w:p w:rsidR="00BB55D6" w:rsidRDefault="00BB55D6">
      <w:pPr>
        <w:pStyle w:val="TOC4"/>
        <w:rPr>
          <w:rFonts w:asciiTheme="minorHAnsi" w:eastAsiaTheme="minorEastAsia" w:hAnsiTheme="minorHAnsi" w:cstheme="minorBidi"/>
          <w:sz w:val="22"/>
          <w:szCs w:val="22"/>
        </w:rPr>
      </w:pPr>
      <w:r w:rsidRPr="00BB55D6">
        <w:t>A.5.1.26.2</w:t>
      </w:r>
      <w:r w:rsidRPr="00BB55D6">
        <w:rPr>
          <w:rFonts w:asciiTheme="minorHAnsi" w:eastAsiaTheme="minorEastAsia" w:hAnsiTheme="minorHAnsi" w:cstheme="minorBidi"/>
          <w:sz w:val="22"/>
          <w:szCs w:val="22"/>
        </w:rPr>
        <w:tab/>
      </w:r>
      <w:r w:rsidRPr="00890E30">
        <w:rPr>
          <w:snapToGrid w:val="0"/>
        </w:rPr>
        <w:t>Test Requirements</w:t>
      </w:r>
      <w:r>
        <w:tab/>
        <w:t>1045</w:t>
      </w:r>
    </w:p>
    <w:p w:rsidR="00BB55D6" w:rsidRDefault="00BB55D6">
      <w:pPr>
        <w:pStyle w:val="TOC3"/>
        <w:rPr>
          <w:rFonts w:asciiTheme="minorHAnsi" w:eastAsiaTheme="minorEastAsia" w:hAnsiTheme="minorHAnsi" w:cstheme="minorBidi"/>
          <w:sz w:val="22"/>
          <w:szCs w:val="22"/>
        </w:rPr>
      </w:pPr>
      <w:r w:rsidRPr="00BB55D6">
        <w:t>A.5.1.27</w:t>
      </w:r>
      <w:r w:rsidRPr="00BB55D6">
        <w:rPr>
          <w:rFonts w:asciiTheme="minorHAnsi" w:eastAsiaTheme="minorEastAsia" w:hAnsiTheme="minorHAnsi" w:cstheme="minorBidi"/>
          <w:sz w:val="22"/>
          <w:szCs w:val="22"/>
        </w:rPr>
        <w:tab/>
      </w:r>
      <w:r>
        <w:t>E-UTRAN FDD inter frequency handover for Cat-M1 UEs in CEModeA</w:t>
      </w:r>
      <w:r>
        <w:tab/>
        <w:t>1046</w:t>
      </w:r>
    </w:p>
    <w:p w:rsidR="00BB55D6" w:rsidRDefault="00BB55D6">
      <w:pPr>
        <w:pStyle w:val="TOC4"/>
        <w:rPr>
          <w:rFonts w:asciiTheme="minorHAnsi" w:eastAsiaTheme="minorEastAsia" w:hAnsiTheme="minorHAnsi" w:cstheme="minorBidi"/>
          <w:sz w:val="22"/>
          <w:szCs w:val="22"/>
        </w:rPr>
      </w:pPr>
      <w:r w:rsidRPr="00BB55D6">
        <w:t>A.5.1.27.1</w:t>
      </w:r>
      <w:r w:rsidRPr="00BB55D6">
        <w:rPr>
          <w:rFonts w:asciiTheme="minorHAnsi" w:eastAsiaTheme="minorEastAsia" w:hAnsiTheme="minorHAnsi" w:cstheme="minorBidi"/>
          <w:sz w:val="22"/>
          <w:szCs w:val="22"/>
        </w:rPr>
        <w:tab/>
      </w:r>
      <w:r w:rsidRPr="00890E30">
        <w:rPr>
          <w:snapToGrid w:val="0"/>
        </w:rPr>
        <w:t>Test Purpose and Environment</w:t>
      </w:r>
      <w:r>
        <w:tab/>
        <w:t>1046</w:t>
      </w:r>
    </w:p>
    <w:p w:rsidR="00BB55D6" w:rsidRDefault="00BB55D6">
      <w:pPr>
        <w:pStyle w:val="TOC4"/>
        <w:rPr>
          <w:rFonts w:asciiTheme="minorHAnsi" w:eastAsiaTheme="minorEastAsia" w:hAnsiTheme="minorHAnsi" w:cstheme="minorBidi"/>
          <w:sz w:val="22"/>
          <w:szCs w:val="22"/>
        </w:rPr>
      </w:pPr>
      <w:r w:rsidRPr="00BB55D6">
        <w:t>A.5.1.27.2</w:t>
      </w:r>
      <w:r w:rsidRPr="00BB55D6">
        <w:rPr>
          <w:rFonts w:asciiTheme="minorHAnsi" w:eastAsiaTheme="minorEastAsia" w:hAnsiTheme="minorHAnsi" w:cstheme="minorBidi"/>
          <w:sz w:val="22"/>
          <w:szCs w:val="22"/>
        </w:rPr>
        <w:tab/>
      </w:r>
      <w:r w:rsidRPr="00890E30">
        <w:rPr>
          <w:snapToGrid w:val="0"/>
        </w:rPr>
        <w:t>Test Requirements</w:t>
      </w:r>
      <w:r>
        <w:tab/>
        <w:t>1047</w:t>
      </w:r>
    </w:p>
    <w:p w:rsidR="00BB55D6" w:rsidRDefault="00BB55D6">
      <w:pPr>
        <w:pStyle w:val="TOC3"/>
        <w:rPr>
          <w:rFonts w:asciiTheme="minorHAnsi" w:eastAsiaTheme="minorEastAsia" w:hAnsiTheme="minorHAnsi" w:cstheme="minorBidi"/>
          <w:sz w:val="22"/>
          <w:szCs w:val="22"/>
        </w:rPr>
      </w:pPr>
      <w:r w:rsidRPr="00BB55D6">
        <w:t>A.5.1.28</w:t>
      </w:r>
      <w:r w:rsidRPr="00BB55D6">
        <w:rPr>
          <w:rFonts w:asciiTheme="minorHAnsi" w:eastAsiaTheme="minorEastAsia" w:hAnsiTheme="minorHAnsi" w:cstheme="minorBidi"/>
          <w:sz w:val="22"/>
          <w:szCs w:val="22"/>
        </w:rPr>
        <w:tab/>
      </w:r>
      <w:r>
        <w:t>E-UTRAN HD-FDD inter frequency handover for Cat-M1 UEs in CEModeA</w:t>
      </w:r>
      <w:r>
        <w:tab/>
        <w:t>1048</w:t>
      </w:r>
    </w:p>
    <w:p w:rsidR="00BB55D6" w:rsidRDefault="00BB55D6">
      <w:pPr>
        <w:pStyle w:val="TOC4"/>
        <w:rPr>
          <w:rFonts w:asciiTheme="minorHAnsi" w:eastAsiaTheme="minorEastAsia" w:hAnsiTheme="minorHAnsi" w:cstheme="minorBidi"/>
          <w:sz w:val="22"/>
          <w:szCs w:val="22"/>
        </w:rPr>
      </w:pPr>
      <w:r w:rsidRPr="00BB55D6">
        <w:t>A.5.1.28.1</w:t>
      </w:r>
      <w:r w:rsidRPr="00BB55D6">
        <w:rPr>
          <w:rFonts w:asciiTheme="minorHAnsi" w:eastAsiaTheme="minorEastAsia" w:hAnsiTheme="minorHAnsi" w:cstheme="minorBidi"/>
          <w:sz w:val="22"/>
          <w:szCs w:val="22"/>
        </w:rPr>
        <w:tab/>
      </w:r>
      <w:r w:rsidRPr="00890E30">
        <w:rPr>
          <w:snapToGrid w:val="0"/>
        </w:rPr>
        <w:t>Test Purpose and Environment</w:t>
      </w:r>
      <w:r>
        <w:tab/>
        <w:t>1048</w:t>
      </w:r>
    </w:p>
    <w:p w:rsidR="00BB55D6" w:rsidRDefault="00BB55D6">
      <w:pPr>
        <w:pStyle w:val="TOC4"/>
        <w:rPr>
          <w:rFonts w:asciiTheme="minorHAnsi" w:eastAsiaTheme="minorEastAsia" w:hAnsiTheme="minorHAnsi" w:cstheme="minorBidi"/>
          <w:sz w:val="22"/>
          <w:szCs w:val="22"/>
        </w:rPr>
      </w:pPr>
      <w:r w:rsidRPr="00BB55D6">
        <w:t>A.5.1.28.2</w:t>
      </w:r>
      <w:r w:rsidRPr="00BB55D6">
        <w:rPr>
          <w:rFonts w:asciiTheme="minorHAnsi" w:eastAsiaTheme="minorEastAsia" w:hAnsiTheme="minorHAnsi" w:cstheme="minorBidi"/>
          <w:sz w:val="22"/>
          <w:szCs w:val="22"/>
        </w:rPr>
        <w:tab/>
      </w:r>
      <w:r w:rsidRPr="00890E30">
        <w:rPr>
          <w:snapToGrid w:val="0"/>
        </w:rPr>
        <w:t>Test Requirements</w:t>
      </w:r>
      <w:r>
        <w:tab/>
        <w:t>1049</w:t>
      </w:r>
    </w:p>
    <w:p w:rsidR="00BB55D6" w:rsidRDefault="00BB55D6">
      <w:pPr>
        <w:pStyle w:val="TOC3"/>
        <w:rPr>
          <w:rFonts w:asciiTheme="minorHAnsi" w:eastAsiaTheme="minorEastAsia" w:hAnsiTheme="minorHAnsi" w:cstheme="minorBidi"/>
          <w:sz w:val="22"/>
          <w:szCs w:val="22"/>
        </w:rPr>
      </w:pPr>
      <w:r w:rsidRPr="00BB55D6">
        <w:t>A.5.1.29</w:t>
      </w:r>
      <w:r w:rsidRPr="00BB55D6">
        <w:rPr>
          <w:rFonts w:asciiTheme="minorHAnsi" w:eastAsiaTheme="minorEastAsia" w:hAnsiTheme="minorHAnsi" w:cstheme="minorBidi"/>
          <w:sz w:val="22"/>
          <w:szCs w:val="22"/>
        </w:rPr>
        <w:tab/>
      </w:r>
      <w:r>
        <w:t>E-UTRAN TDD inter frequency handover for Cat-M1 UEs in CEModeA</w:t>
      </w:r>
      <w:r>
        <w:tab/>
        <w:t>1050</w:t>
      </w:r>
    </w:p>
    <w:p w:rsidR="00BB55D6" w:rsidRDefault="00BB55D6">
      <w:pPr>
        <w:pStyle w:val="TOC4"/>
        <w:rPr>
          <w:rFonts w:asciiTheme="minorHAnsi" w:eastAsiaTheme="minorEastAsia" w:hAnsiTheme="minorHAnsi" w:cstheme="minorBidi"/>
          <w:sz w:val="22"/>
          <w:szCs w:val="22"/>
        </w:rPr>
      </w:pPr>
      <w:r w:rsidRPr="00BB55D6">
        <w:t>A.5.1.29.1</w:t>
      </w:r>
      <w:r w:rsidRPr="00BB55D6">
        <w:rPr>
          <w:rFonts w:asciiTheme="minorHAnsi" w:eastAsiaTheme="minorEastAsia" w:hAnsiTheme="minorHAnsi" w:cstheme="minorBidi"/>
          <w:sz w:val="22"/>
          <w:szCs w:val="22"/>
        </w:rPr>
        <w:tab/>
      </w:r>
      <w:r w:rsidRPr="00890E30">
        <w:rPr>
          <w:snapToGrid w:val="0"/>
        </w:rPr>
        <w:t>Test Purpose and Environment</w:t>
      </w:r>
      <w:r>
        <w:tab/>
        <w:t>1050</w:t>
      </w:r>
    </w:p>
    <w:p w:rsidR="00BB55D6" w:rsidRDefault="00BB55D6">
      <w:pPr>
        <w:pStyle w:val="TOC4"/>
        <w:rPr>
          <w:rFonts w:asciiTheme="minorHAnsi" w:eastAsiaTheme="minorEastAsia" w:hAnsiTheme="minorHAnsi" w:cstheme="minorBidi"/>
          <w:sz w:val="22"/>
          <w:szCs w:val="22"/>
        </w:rPr>
      </w:pPr>
      <w:r w:rsidRPr="00BB55D6">
        <w:t>A.5.1.29.2</w:t>
      </w:r>
      <w:r w:rsidRPr="00BB55D6">
        <w:rPr>
          <w:rFonts w:asciiTheme="minorHAnsi" w:eastAsiaTheme="minorEastAsia" w:hAnsiTheme="minorHAnsi" w:cstheme="minorBidi"/>
          <w:sz w:val="22"/>
          <w:szCs w:val="22"/>
        </w:rPr>
        <w:tab/>
      </w:r>
      <w:r w:rsidRPr="00890E30">
        <w:rPr>
          <w:snapToGrid w:val="0"/>
        </w:rPr>
        <w:t>Test Requirements</w:t>
      </w:r>
      <w:r>
        <w:tab/>
        <w:t>1051</w:t>
      </w:r>
    </w:p>
    <w:p w:rsidR="00BB55D6" w:rsidRDefault="00BB55D6">
      <w:pPr>
        <w:pStyle w:val="TOC3"/>
        <w:rPr>
          <w:rFonts w:asciiTheme="minorHAnsi" w:eastAsiaTheme="minorEastAsia" w:hAnsiTheme="minorHAnsi" w:cstheme="minorBidi"/>
          <w:sz w:val="22"/>
          <w:szCs w:val="22"/>
        </w:rPr>
      </w:pPr>
      <w:r w:rsidRPr="00BB55D6">
        <w:t>A.5.1.30</w:t>
      </w:r>
      <w:r w:rsidRPr="00BB55D6">
        <w:rPr>
          <w:rFonts w:asciiTheme="minorHAnsi" w:eastAsiaTheme="minorEastAsia" w:hAnsiTheme="minorHAnsi" w:cstheme="minorBidi"/>
          <w:sz w:val="22"/>
          <w:szCs w:val="22"/>
        </w:rPr>
        <w:tab/>
      </w:r>
      <w:r>
        <w:t>E-UTRAN FDD inter frequency handover for Cat-M1 UEs in CEModeB</w:t>
      </w:r>
      <w:r>
        <w:tab/>
        <w:t>1052</w:t>
      </w:r>
    </w:p>
    <w:p w:rsidR="00BB55D6" w:rsidRDefault="00BB55D6">
      <w:pPr>
        <w:pStyle w:val="TOC4"/>
        <w:rPr>
          <w:rFonts w:asciiTheme="minorHAnsi" w:eastAsiaTheme="minorEastAsia" w:hAnsiTheme="minorHAnsi" w:cstheme="minorBidi"/>
          <w:sz w:val="22"/>
          <w:szCs w:val="22"/>
        </w:rPr>
      </w:pPr>
      <w:r w:rsidRPr="00BB55D6">
        <w:lastRenderedPageBreak/>
        <w:t>A.5.1.30.1</w:t>
      </w:r>
      <w:r w:rsidRPr="00BB55D6">
        <w:rPr>
          <w:rFonts w:asciiTheme="minorHAnsi" w:eastAsiaTheme="minorEastAsia" w:hAnsiTheme="minorHAnsi" w:cstheme="minorBidi"/>
          <w:sz w:val="22"/>
          <w:szCs w:val="22"/>
        </w:rPr>
        <w:tab/>
      </w:r>
      <w:r w:rsidRPr="00890E30">
        <w:rPr>
          <w:snapToGrid w:val="0"/>
        </w:rPr>
        <w:t>Test Purpose and Environment</w:t>
      </w:r>
      <w:r>
        <w:tab/>
        <w:t>1052</w:t>
      </w:r>
    </w:p>
    <w:p w:rsidR="00BB55D6" w:rsidRDefault="00BB55D6">
      <w:pPr>
        <w:pStyle w:val="TOC4"/>
        <w:rPr>
          <w:rFonts w:asciiTheme="minorHAnsi" w:eastAsiaTheme="minorEastAsia" w:hAnsiTheme="minorHAnsi" w:cstheme="minorBidi"/>
          <w:sz w:val="22"/>
          <w:szCs w:val="22"/>
        </w:rPr>
      </w:pPr>
      <w:r w:rsidRPr="00BB55D6">
        <w:t>A.5.1.30.2</w:t>
      </w:r>
      <w:r w:rsidRPr="00BB55D6">
        <w:rPr>
          <w:rFonts w:asciiTheme="minorHAnsi" w:eastAsiaTheme="minorEastAsia" w:hAnsiTheme="minorHAnsi" w:cstheme="minorBidi"/>
          <w:sz w:val="22"/>
          <w:szCs w:val="22"/>
        </w:rPr>
        <w:tab/>
      </w:r>
      <w:r w:rsidRPr="00890E30">
        <w:rPr>
          <w:snapToGrid w:val="0"/>
        </w:rPr>
        <w:t>Test Requirements</w:t>
      </w:r>
      <w:r>
        <w:tab/>
        <w:t>1053</w:t>
      </w:r>
    </w:p>
    <w:p w:rsidR="00BB55D6" w:rsidRDefault="00BB55D6">
      <w:pPr>
        <w:pStyle w:val="TOC3"/>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t>E-UTRAN HD-FDD inter frequency handover for Cat-M1 UEs in CEModeB</w:t>
      </w:r>
      <w:r>
        <w:tab/>
        <w:t>1054</w:t>
      </w:r>
    </w:p>
    <w:p w:rsidR="00BB55D6" w:rsidRDefault="00BB55D6">
      <w:pPr>
        <w:pStyle w:val="TOC4"/>
        <w:rPr>
          <w:rFonts w:asciiTheme="minorHAnsi" w:eastAsiaTheme="minorEastAsia" w:hAnsiTheme="minorHAnsi" w:cstheme="minorBidi"/>
          <w:sz w:val="22"/>
          <w:szCs w:val="22"/>
        </w:rPr>
      </w:pPr>
      <w:r w:rsidRPr="00BB55D6">
        <w:t>A.5.1.31.1</w:t>
      </w:r>
      <w:r w:rsidRPr="00BB55D6">
        <w:rPr>
          <w:rFonts w:asciiTheme="minorHAnsi" w:eastAsiaTheme="minorEastAsia" w:hAnsiTheme="minorHAnsi" w:cstheme="minorBidi"/>
          <w:sz w:val="22"/>
          <w:szCs w:val="22"/>
        </w:rPr>
        <w:tab/>
      </w:r>
      <w:r w:rsidRPr="00890E30">
        <w:rPr>
          <w:snapToGrid w:val="0"/>
        </w:rPr>
        <w:t>Test Purpose and Environment</w:t>
      </w:r>
      <w:r>
        <w:tab/>
        <w:t>1054</w:t>
      </w:r>
    </w:p>
    <w:p w:rsidR="00BB55D6" w:rsidRDefault="00BB55D6">
      <w:pPr>
        <w:pStyle w:val="TOC4"/>
        <w:rPr>
          <w:rFonts w:asciiTheme="minorHAnsi" w:eastAsiaTheme="minorEastAsia" w:hAnsiTheme="minorHAnsi" w:cstheme="minorBidi"/>
          <w:sz w:val="22"/>
          <w:szCs w:val="22"/>
        </w:rPr>
      </w:pPr>
      <w:r w:rsidRPr="00BB55D6">
        <w:t>A.5.1.31.2</w:t>
      </w:r>
      <w:r w:rsidRPr="00BB55D6">
        <w:rPr>
          <w:rFonts w:asciiTheme="minorHAnsi" w:eastAsiaTheme="minorEastAsia" w:hAnsiTheme="minorHAnsi" w:cstheme="minorBidi"/>
          <w:sz w:val="22"/>
          <w:szCs w:val="22"/>
        </w:rPr>
        <w:tab/>
      </w:r>
      <w:r w:rsidRPr="00890E30">
        <w:rPr>
          <w:snapToGrid w:val="0"/>
        </w:rPr>
        <w:t>Test Requirements</w:t>
      </w:r>
      <w:r>
        <w:tab/>
        <w:t>1055</w:t>
      </w:r>
    </w:p>
    <w:p w:rsidR="00BB55D6" w:rsidRDefault="00BB55D6">
      <w:pPr>
        <w:pStyle w:val="TOC3"/>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t>E-UTRAN TDD inter frequency handover for Cat-M1 UEs in CEModeB</w:t>
      </w:r>
      <w:r>
        <w:tab/>
        <w:t>1056</w:t>
      </w:r>
    </w:p>
    <w:p w:rsidR="00BB55D6" w:rsidRDefault="00BB55D6">
      <w:pPr>
        <w:pStyle w:val="TOC4"/>
        <w:rPr>
          <w:rFonts w:asciiTheme="minorHAnsi" w:eastAsiaTheme="minorEastAsia" w:hAnsiTheme="minorHAnsi" w:cstheme="minorBidi"/>
          <w:sz w:val="22"/>
          <w:szCs w:val="22"/>
        </w:rPr>
      </w:pPr>
      <w:r w:rsidRPr="00BB55D6">
        <w:t>A.5.1.32.1</w:t>
      </w:r>
      <w:r w:rsidRPr="00BB55D6">
        <w:rPr>
          <w:rFonts w:asciiTheme="minorHAnsi" w:eastAsiaTheme="minorEastAsia" w:hAnsiTheme="minorHAnsi" w:cstheme="minorBidi"/>
          <w:sz w:val="22"/>
          <w:szCs w:val="22"/>
        </w:rPr>
        <w:tab/>
      </w:r>
      <w:r w:rsidRPr="00890E30">
        <w:rPr>
          <w:snapToGrid w:val="0"/>
        </w:rPr>
        <w:t>Test Purpose and Environment</w:t>
      </w:r>
      <w:r>
        <w:tab/>
        <w:t>1056</w:t>
      </w:r>
    </w:p>
    <w:p w:rsidR="00BB55D6" w:rsidRDefault="00BB55D6">
      <w:pPr>
        <w:pStyle w:val="TOC4"/>
        <w:rPr>
          <w:rFonts w:asciiTheme="minorHAnsi" w:eastAsiaTheme="minorEastAsia" w:hAnsiTheme="minorHAnsi" w:cstheme="minorBidi"/>
          <w:sz w:val="22"/>
          <w:szCs w:val="22"/>
        </w:rPr>
      </w:pPr>
      <w:r w:rsidRPr="00BB55D6">
        <w:t>A.5.1.32.2</w:t>
      </w:r>
      <w:r w:rsidRPr="00BB55D6">
        <w:rPr>
          <w:rFonts w:asciiTheme="minorHAnsi" w:eastAsiaTheme="minorEastAsia" w:hAnsiTheme="minorHAnsi" w:cstheme="minorBidi"/>
          <w:sz w:val="22"/>
          <w:szCs w:val="22"/>
        </w:rPr>
        <w:tab/>
      </w:r>
      <w:r w:rsidRPr="00890E30">
        <w:rPr>
          <w:snapToGrid w:val="0"/>
        </w:rPr>
        <w:t>Test Requirements</w:t>
      </w:r>
      <w:r>
        <w:tab/>
        <w:t>1057</w:t>
      </w:r>
    </w:p>
    <w:p w:rsidR="00BB55D6" w:rsidRDefault="00BB55D6">
      <w:pPr>
        <w:pStyle w:val="TOC3"/>
        <w:rPr>
          <w:rFonts w:asciiTheme="minorHAnsi" w:eastAsiaTheme="minorEastAsia" w:hAnsiTheme="minorHAnsi" w:cstheme="minorBidi"/>
          <w:sz w:val="22"/>
          <w:szCs w:val="22"/>
        </w:rPr>
      </w:pPr>
      <w:r w:rsidRPr="00BB55D6">
        <w:t>A.5.1.33</w:t>
      </w:r>
      <w:r w:rsidRPr="00BB55D6">
        <w:rPr>
          <w:rFonts w:asciiTheme="minorHAnsi" w:eastAsiaTheme="minorEastAsia" w:hAnsiTheme="minorHAnsi" w:cstheme="minorBidi"/>
          <w:sz w:val="22"/>
          <w:szCs w:val="22"/>
        </w:rPr>
        <w:tab/>
      </w:r>
      <w:r>
        <w:t>E-UTRAN FDD-FDD Intra frequency handover for Cat-M1 UEs in CEModeA without SFN acquisition</w:t>
      </w:r>
      <w:r>
        <w:tab/>
        <w:t>1058</w:t>
      </w:r>
    </w:p>
    <w:p w:rsidR="00BB55D6" w:rsidRDefault="00BB55D6">
      <w:pPr>
        <w:pStyle w:val="TOC4"/>
        <w:rPr>
          <w:rFonts w:asciiTheme="minorHAnsi" w:eastAsiaTheme="minorEastAsia" w:hAnsiTheme="minorHAnsi" w:cstheme="minorBidi"/>
          <w:sz w:val="22"/>
          <w:szCs w:val="22"/>
        </w:rPr>
      </w:pPr>
      <w:r w:rsidRPr="00BB55D6">
        <w:t>A.5.1.33.1</w:t>
      </w:r>
      <w:r w:rsidRPr="00BB55D6">
        <w:rPr>
          <w:rFonts w:asciiTheme="minorHAnsi" w:eastAsiaTheme="minorEastAsia" w:hAnsiTheme="minorHAnsi" w:cstheme="minorBidi"/>
          <w:sz w:val="22"/>
          <w:szCs w:val="22"/>
        </w:rPr>
        <w:tab/>
      </w:r>
      <w:r w:rsidRPr="00890E30">
        <w:rPr>
          <w:snapToGrid w:val="0"/>
        </w:rPr>
        <w:t>Test Purpose and Environment</w:t>
      </w:r>
      <w:r>
        <w:tab/>
        <w:t>1058</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1059</w:t>
      </w:r>
    </w:p>
    <w:p w:rsidR="00BB55D6" w:rsidRDefault="00BB55D6">
      <w:pPr>
        <w:pStyle w:val="TOC3"/>
        <w:rPr>
          <w:rFonts w:asciiTheme="minorHAnsi" w:eastAsiaTheme="minorEastAsia" w:hAnsiTheme="minorHAnsi" w:cstheme="minorBidi"/>
          <w:sz w:val="22"/>
          <w:szCs w:val="22"/>
        </w:rPr>
      </w:pPr>
      <w:r w:rsidRPr="00BB55D6">
        <w:t>A.5.1.34</w:t>
      </w:r>
      <w:r w:rsidRPr="00BB55D6">
        <w:rPr>
          <w:rFonts w:asciiTheme="minorHAnsi" w:eastAsiaTheme="minorEastAsia" w:hAnsiTheme="minorHAnsi" w:cstheme="minorBidi"/>
          <w:sz w:val="22"/>
          <w:szCs w:val="22"/>
        </w:rPr>
        <w:tab/>
      </w:r>
      <w:r>
        <w:t>E-UTRAN HD-FDD Intra frequency handover for Cat-M1 UEs in CEModeA without SFN acquisition</w:t>
      </w:r>
      <w:r>
        <w:tab/>
        <w:t>1060</w:t>
      </w:r>
    </w:p>
    <w:p w:rsidR="00BB55D6" w:rsidRDefault="00BB55D6">
      <w:pPr>
        <w:pStyle w:val="TOC4"/>
        <w:rPr>
          <w:rFonts w:asciiTheme="minorHAnsi" w:eastAsiaTheme="minorEastAsia" w:hAnsiTheme="minorHAnsi" w:cstheme="minorBidi"/>
          <w:sz w:val="22"/>
          <w:szCs w:val="22"/>
        </w:rPr>
      </w:pPr>
      <w:r w:rsidRPr="00BB55D6">
        <w:t>A.5.1.34.1</w:t>
      </w:r>
      <w:r w:rsidRPr="00BB55D6">
        <w:rPr>
          <w:rFonts w:asciiTheme="minorHAnsi" w:eastAsiaTheme="minorEastAsia" w:hAnsiTheme="minorHAnsi" w:cstheme="minorBidi"/>
          <w:sz w:val="22"/>
          <w:szCs w:val="22"/>
        </w:rPr>
        <w:tab/>
      </w:r>
      <w:r w:rsidRPr="00890E30">
        <w:rPr>
          <w:snapToGrid w:val="0"/>
        </w:rPr>
        <w:t>Test Purpose and Environment</w:t>
      </w:r>
      <w:r>
        <w:tab/>
        <w:t>1060</w:t>
      </w:r>
    </w:p>
    <w:p w:rsidR="00BB55D6" w:rsidRDefault="00BB55D6">
      <w:pPr>
        <w:pStyle w:val="TOC4"/>
        <w:rPr>
          <w:rFonts w:asciiTheme="minorHAnsi" w:eastAsiaTheme="minorEastAsia" w:hAnsiTheme="minorHAnsi" w:cstheme="minorBidi"/>
          <w:sz w:val="22"/>
          <w:szCs w:val="22"/>
        </w:rPr>
      </w:pPr>
      <w:r w:rsidRPr="00BB55D6">
        <w:t>A.5.1.34.2</w:t>
      </w:r>
      <w:r w:rsidRPr="00BB55D6">
        <w:rPr>
          <w:rFonts w:asciiTheme="minorHAnsi" w:eastAsiaTheme="minorEastAsia" w:hAnsiTheme="minorHAnsi" w:cstheme="minorBidi"/>
          <w:sz w:val="22"/>
          <w:szCs w:val="22"/>
        </w:rPr>
        <w:tab/>
      </w:r>
      <w:r w:rsidRPr="00890E30">
        <w:rPr>
          <w:snapToGrid w:val="0"/>
        </w:rPr>
        <w:t>Test Requirements</w:t>
      </w:r>
      <w:r>
        <w:tab/>
        <w:t>1061</w:t>
      </w:r>
    </w:p>
    <w:p w:rsidR="00BB55D6" w:rsidRDefault="00BB55D6">
      <w:pPr>
        <w:pStyle w:val="TOC3"/>
        <w:rPr>
          <w:rFonts w:asciiTheme="minorHAnsi" w:eastAsiaTheme="minorEastAsia" w:hAnsiTheme="minorHAnsi" w:cstheme="minorBidi"/>
          <w:sz w:val="22"/>
          <w:szCs w:val="22"/>
        </w:rPr>
      </w:pPr>
      <w:r w:rsidRPr="00BB55D6">
        <w:t>A.5.1.35</w:t>
      </w:r>
      <w:r w:rsidRPr="00BB55D6">
        <w:rPr>
          <w:rFonts w:asciiTheme="minorHAnsi" w:eastAsiaTheme="minorEastAsia" w:hAnsiTheme="minorHAnsi"/>
          <w:sz w:val="22"/>
          <w:szCs w:val="22"/>
        </w:rPr>
        <w:tab/>
      </w:r>
      <w:r>
        <w:t>E-UTRAN TDD Intra frequency handover for Cat-M1 UEs in CEModeA without SFN acquisition</w:t>
      </w:r>
      <w:r>
        <w:tab/>
        <w:t>1062</w:t>
      </w:r>
    </w:p>
    <w:p w:rsidR="00BB55D6" w:rsidRDefault="00BB55D6">
      <w:pPr>
        <w:pStyle w:val="TOC4"/>
        <w:rPr>
          <w:rFonts w:asciiTheme="minorHAnsi" w:eastAsiaTheme="minorEastAsia" w:hAnsiTheme="minorHAnsi" w:cstheme="minorBidi"/>
          <w:sz w:val="22"/>
          <w:szCs w:val="22"/>
        </w:rPr>
      </w:pPr>
      <w:r w:rsidRPr="00BB55D6">
        <w:t>A.5.1.35.1</w:t>
      </w:r>
      <w:r w:rsidRPr="00BB55D6">
        <w:rPr>
          <w:rFonts w:asciiTheme="minorHAnsi" w:eastAsiaTheme="minorEastAsia" w:hAnsiTheme="minorHAnsi" w:cstheme="minorBidi"/>
          <w:sz w:val="22"/>
          <w:szCs w:val="22"/>
        </w:rPr>
        <w:tab/>
      </w:r>
      <w:r w:rsidRPr="00890E30">
        <w:rPr>
          <w:snapToGrid w:val="0"/>
        </w:rPr>
        <w:t>Test Purpose and Environment</w:t>
      </w:r>
      <w:r>
        <w:tab/>
        <w:t>1062</w:t>
      </w:r>
    </w:p>
    <w:p w:rsidR="00BB55D6" w:rsidRDefault="00BB55D6">
      <w:pPr>
        <w:pStyle w:val="TOC4"/>
        <w:rPr>
          <w:rFonts w:asciiTheme="minorHAnsi" w:eastAsiaTheme="minorEastAsia" w:hAnsiTheme="minorHAnsi" w:cstheme="minorBidi"/>
          <w:sz w:val="22"/>
          <w:szCs w:val="22"/>
        </w:rPr>
      </w:pPr>
      <w:r w:rsidRPr="00BB55D6">
        <w:t>A.5.1.35.2</w:t>
      </w:r>
      <w:r w:rsidRPr="00BB55D6">
        <w:rPr>
          <w:rFonts w:asciiTheme="minorHAnsi" w:eastAsiaTheme="minorEastAsia" w:hAnsiTheme="minorHAnsi" w:cstheme="minorBidi"/>
          <w:sz w:val="22"/>
          <w:szCs w:val="22"/>
        </w:rPr>
        <w:tab/>
      </w:r>
      <w:r w:rsidRPr="00890E30">
        <w:rPr>
          <w:snapToGrid w:val="0"/>
        </w:rPr>
        <w:t>Test Requirements</w:t>
      </w:r>
      <w:r>
        <w:tab/>
        <w:t>1063</w:t>
      </w:r>
    </w:p>
    <w:p w:rsidR="00BB55D6" w:rsidRDefault="00BB55D6">
      <w:pPr>
        <w:pStyle w:val="TOC3"/>
        <w:rPr>
          <w:rFonts w:asciiTheme="minorHAnsi" w:eastAsiaTheme="minorEastAsia" w:hAnsiTheme="minorHAnsi" w:cstheme="minorBidi"/>
          <w:sz w:val="22"/>
          <w:szCs w:val="22"/>
        </w:rPr>
      </w:pPr>
      <w:r w:rsidRPr="00BB55D6">
        <w:t>A.5.1.36</w:t>
      </w:r>
      <w:r w:rsidRPr="00BB55D6">
        <w:rPr>
          <w:rFonts w:asciiTheme="minorHAnsi" w:eastAsiaTheme="minorEastAsia" w:hAnsiTheme="minorHAnsi" w:cstheme="minorBidi"/>
          <w:sz w:val="22"/>
          <w:szCs w:val="22"/>
        </w:rPr>
        <w:tab/>
      </w:r>
      <w:r>
        <w:t>E-UTRAN FDD-FDD Intra frequency handover for Cat-M1 UEs in CEModeB without SFN acquisition</w:t>
      </w:r>
      <w:r>
        <w:tab/>
        <w:t>1064</w:t>
      </w:r>
    </w:p>
    <w:p w:rsidR="00BB55D6" w:rsidRDefault="00BB55D6">
      <w:pPr>
        <w:pStyle w:val="TOC4"/>
        <w:rPr>
          <w:rFonts w:asciiTheme="minorHAnsi" w:eastAsiaTheme="minorEastAsia" w:hAnsiTheme="minorHAnsi" w:cstheme="minorBidi"/>
          <w:sz w:val="22"/>
          <w:szCs w:val="22"/>
        </w:rPr>
      </w:pPr>
      <w:r w:rsidRPr="00BB55D6">
        <w:t>A.5.1.36.1</w:t>
      </w:r>
      <w:r w:rsidRPr="00BB55D6">
        <w:rPr>
          <w:rFonts w:asciiTheme="minorHAnsi" w:eastAsiaTheme="minorEastAsia" w:hAnsiTheme="minorHAnsi" w:cstheme="minorBidi"/>
          <w:sz w:val="22"/>
          <w:szCs w:val="22"/>
        </w:rPr>
        <w:tab/>
      </w:r>
      <w:r w:rsidRPr="00890E30">
        <w:rPr>
          <w:snapToGrid w:val="0"/>
        </w:rPr>
        <w:t>Test Purpose and Environment</w:t>
      </w:r>
      <w:r>
        <w:tab/>
        <w:t>1064</w:t>
      </w:r>
    </w:p>
    <w:p w:rsidR="00BB55D6" w:rsidRDefault="00BB55D6">
      <w:pPr>
        <w:pStyle w:val="TOC4"/>
        <w:rPr>
          <w:rFonts w:asciiTheme="minorHAnsi" w:eastAsiaTheme="minorEastAsia" w:hAnsiTheme="minorHAnsi" w:cstheme="minorBidi"/>
          <w:sz w:val="22"/>
          <w:szCs w:val="22"/>
        </w:rPr>
      </w:pPr>
      <w:r w:rsidRPr="00BB55D6">
        <w:t>A.5.1.36.2</w:t>
      </w:r>
      <w:r w:rsidRPr="00BB55D6">
        <w:rPr>
          <w:rFonts w:asciiTheme="minorHAnsi" w:eastAsiaTheme="minorEastAsia" w:hAnsiTheme="minorHAnsi" w:cstheme="minorBidi"/>
          <w:sz w:val="22"/>
          <w:szCs w:val="22"/>
        </w:rPr>
        <w:tab/>
      </w:r>
      <w:r w:rsidRPr="00890E30">
        <w:rPr>
          <w:snapToGrid w:val="0"/>
        </w:rPr>
        <w:t>Test Requirements</w:t>
      </w:r>
      <w:r>
        <w:tab/>
        <w:t>1065</w:t>
      </w:r>
    </w:p>
    <w:p w:rsidR="00BB55D6" w:rsidRDefault="00BB55D6">
      <w:pPr>
        <w:pStyle w:val="TOC3"/>
        <w:rPr>
          <w:rFonts w:asciiTheme="minorHAnsi" w:eastAsiaTheme="minorEastAsia" w:hAnsiTheme="minorHAnsi" w:cstheme="minorBidi"/>
          <w:sz w:val="22"/>
          <w:szCs w:val="22"/>
        </w:rPr>
      </w:pPr>
      <w:r w:rsidRPr="00BB55D6">
        <w:t>A.5.1.37</w:t>
      </w:r>
      <w:r w:rsidRPr="00BB55D6">
        <w:rPr>
          <w:rFonts w:asciiTheme="minorHAnsi" w:eastAsiaTheme="minorEastAsia" w:hAnsiTheme="minorHAnsi" w:cstheme="minorBidi"/>
          <w:sz w:val="22"/>
          <w:szCs w:val="22"/>
        </w:rPr>
        <w:tab/>
      </w:r>
      <w:r>
        <w:t>E-UTRAN HD-FDD Intra frequency handover for Cat-M1 UEs in CEModeB without SFN acquisition</w:t>
      </w:r>
      <w:r>
        <w:tab/>
        <w:t>1066</w:t>
      </w:r>
    </w:p>
    <w:p w:rsidR="00BB55D6" w:rsidRDefault="00BB55D6">
      <w:pPr>
        <w:pStyle w:val="TOC4"/>
        <w:rPr>
          <w:rFonts w:asciiTheme="minorHAnsi" w:eastAsiaTheme="minorEastAsia" w:hAnsiTheme="minorHAnsi" w:cstheme="minorBidi"/>
          <w:sz w:val="22"/>
          <w:szCs w:val="22"/>
        </w:rPr>
      </w:pPr>
      <w:r w:rsidRPr="00BB55D6">
        <w:t>A.5.1.37.1</w:t>
      </w:r>
      <w:r w:rsidRPr="00BB55D6">
        <w:rPr>
          <w:rFonts w:asciiTheme="minorHAnsi" w:eastAsiaTheme="minorEastAsia" w:hAnsiTheme="minorHAnsi" w:cstheme="minorBidi"/>
          <w:sz w:val="22"/>
          <w:szCs w:val="22"/>
        </w:rPr>
        <w:tab/>
      </w:r>
      <w:r w:rsidRPr="00890E30">
        <w:rPr>
          <w:snapToGrid w:val="0"/>
        </w:rPr>
        <w:t>Test Purpose and Environment</w:t>
      </w:r>
      <w:r>
        <w:tab/>
        <w:t>1066</w:t>
      </w:r>
    </w:p>
    <w:p w:rsidR="00BB55D6" w:rsidRDefault="00BB55D6">
      <w:pPr>
        <w:pStyle w:val="TOC4"/>
        <w:rPr>
          <w:rFonts w:asciiTheme="minorHAnsi" w:eastAsiaTheme="minorEastAsia" w:hAnsiTheme="minorHAnsi" w:cstheme="minorBidi"/>
          <w:sz w:val="22"/>
          <w:szCs w:val="22"/>
        </w:rPr>
      </w:pPr>
      <w:r w:rsidRPr="00BB55D6">
        <w:t>A.5.1.37.2</w:t>
      </w:r>
      <w:r w:rsidRPr="00BB55D6">
        <w:rPr>
          <w:rFonts w:asciiTheme="minorHAnsi" w:eastAsiaTheme="minorEastAsia" w:hAnsiTheme="minorHAnsi" w:cstheme="minorBidi"/>
          <w:sz w:val="22"/>
          <w:szCs w:val="22"/>
        </w:rPr>
        <w:tab/>
      </w:r>
      <w:r w:rsidRPr="00890E30">
        <w:rPr>
          <w:snapToGrid w:val="0"/>
        </w:rPr>
        <w:t>Test Requirements</w:t>
      </w:r>
      <w:r>
        <w:tab/>
        <w:t>1067</w:t>
      </w:r>
    </w:p>
    <w:p w:rsidR="00BB55D6" w:rsidRDefault="00BB55D6">
      <w:pPr>
        <w:pStyle w:val="TOC3"/>
        <w:rPr>
          <w:rFonts w:asciiTheme="minorHAnsi" w:eastAsiaTheme="minorEastAsia" w:hAnsiTheme="minorHAnsi" w:cstheme="minorBidi"/>
          <w:sz w:val="22"/>
          <w:szCs w:val="22"/>
        </w:rPr>
      </w:pPr>
      <w:r w:rsidRPr="00BB55D6">
        <w:t>A.5.1.38</w:t>
      </w:r>
      <w:r w:rsidRPr="00BB55D6">
        <w:rPr>
          <w:rFonts w:asciiTheme="minorHAnsi" w:eastAsiaTheme="minorEastAsia" w:hAnsiTheme="minorHAnsi"/>
          <w:sz w:val="22"/>
          <w:szCs w:val="22"/>
        </w:rPr>
        <w:tab/>
      </w:r>
      <w:r>
        <w:t>E-UTRAN TDD Intra frequency handover for Cat-M1 UEs in CEModeB without SFN acquisition</w:t>
      </w:r>
      <w:r>
        <w:tab/>
        <w:t>1068</w:t>
      </w:r>
    </w:p>
    <w:p w:rsidR="00BB55D6" w:rsidRDefault="00BB55D6">
      <w:pPr>
        <w:pStyle w:val="TOC4"/>
        <w:rPr>
          <w:rFonts w:asciiTheme="minorHAnsi" w:eastAsiaTheme="minorEastAsia" w:hAnsiTheme="minorHAnsi" w:cstheme="minorBidi"/>
          <w:sz w:val="22"/>
          <w:szCs w:val="22"/>
        </w:rPr>
      </w:pPr>
      <w:r w:rsidRPr="00BB55D6">
        <w:t>A.5.1.38.1</w:t>
      </w:r>
      <w:r w:rsidRPr="00BB55D6">
        <w:rPr>
          <w:rFonts w:asciiTheme="minorHAnsi" w:eastAsiaTheme="minorEastAsia" w:hAnsiTheme="minorHAnsi" w:cstheme="minorBidi"/>
          <w:sz w:val="22"/>
          <w:szCs w:val="22"/>
        </w:rPr>
        <w:tab/>
      </w:r>
      <w:r w:rsidRPr="00890E30">
        <w:rPr>
          <w:snapToGrid w:val="0"/>
        </w:rPr>
        <w:t>Test Purpose and Environment</w:t>
      </w:r>
      <w:r>
        <w:tab/>
        <w:t>1068</w:t>
      </w:r>
    </w:p>
    <w:p w:rsidR="00BB55D6" w:rsidRDefault="00BB55D6">
      <w:pPr>
        <w:pStyle w:val="TOC4"/>
        <w:rPr>
          <w:rFonts w:asciiTheme="minorHAnsi" w:eastAsiaTheme="minorEastAsia" w:hAnsiTheme="minorHAnsi" w:cstheme="minorBidi"/>
          <w:sz w:val="22"/>
          <w:szCs w:val="22"/>
        </w:rPr>
      </w:pPr>
      <w:r w:rsidRPr="00BB55D6">
        <w:t>A.5.1.38.2</w:t>
      </w:r>
      <w:r w:rsidRPr="00BB55D6">
        <w:rPr>
          <w:rFonts w:asciiTheme="minorHAnsi" w:eastAsiaTheme="minorEastAsia" w:hAnsiTheme="minorHAnsi" w:cstheme="minorBidi"/>
          <w:sz w:val="22"/>
          <w:szCs w:val="22"/>
        </w:rPr>
        <w:tab/>
      </w:r>
      <w:r w:rsidRPr="00890E30">
        <w:rPr>
          <w:snapToGrid w:val="0"/>
        </w:rPr>
        <w:t>Test Requirements</w:t>
      </w:r>
      <w:r>
        <w:tab/>
        <w:t>1069</w:t>
      </w:r>
    </w:p>
    <w:p w:rsidR="00BB55D6" w:rsidRDefault="00BB55D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1070</w:t>
      </w:r>
    </w:p>
    <w:p w:rsidR="00BB55D6" w:rsidRDefault="00BB55D6">
      <w:pPr>
        <w:pStyle w:val="TOC3"/>
        <w:rPr>
          <w:rFonts w:asciiTheme="minorHAnsi" w:eastAsiaTheme="minorEastAsia" w:hAnsiTheme="minorHAnsi" w:cstheme="minorBidi"/>
          <w:sz w:val="22"/>
          <w:szCs w:val="22"/>
        </w:rPr>
      </w:pPr>
      <w:r w:rsidRPr="00BB55D6">
        <w:t>A.5.2.1</w:t>
      </w:r>
      <w:r w:rsidRPr="00BB55D6">
        <w:rPr>
          <w:rFonts w:asciiTheme="minorHAnsi" w:eastAsiaTheme="minorEastAsia" w:hAnsiTheme="minorHAnsi"/>
          <w:sz w:val="22"/>
          <w:szCs w:val="22"/>
        </w:rPr>
        <w:tab/>
      </w:r>
      <w:r w:rsidRPr="00890E30">
        <w:rPr>
          <w:lang w:val="sv-SE"/>
        </w:rPr>
        <w:t>E-UTRAN FDD – UTRAN FDD Handover</w:t>
      </w:r>
      <w:r>
        <w:tab/>
        <w:t>1070</w:t>
      </w:r>
    </w:p>
    <w:p w:rsidR="00BB55D6" w:rsidRDefault="00BB55D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1070</w:t>
      </w:r>
    </w:p>
    <w:p w:rsidR="00BB55D6" w:rsidRDefault="00BB55D6">
      <w:pPr>
        <w:pStyle w:val="TOC4"/>
        <w:rPr>
          <w:rFonts w:asciiTheme="minorHAnsi" w:eastAsiaTheme="minorEastAsia" w:hAnsiTheme="minorHAnsi" w:cstheme="minorBidi"/>
          <w:sz w:val="22"/>
          <w:szCs w:val="22"/>
        </w:rPr>
      </w:pPr>
      <w:r w:rsidRPr="00BB55D6">
        <w:t>A.5.2.1.2</w:t>
      </w:r>
      <w:r w:rsidRPr="00BB55D6">
        <w:rPr>
          <w:rFonts w:asciiTheme="minorHAnsi" w:eastAsiaTheme="minorEastAsia" w:hAnsiTheme="minorHAnsi" w:cstheme="minorBidi"/>
          <w:sz w:val="22"/>
          <w:szCs w:val="22"/>
        </w:rPr>
        <w:tab/>
      </w:r>
      <w:r w:rsidRPr="00890E30">
        <w:rPr>
          <w:snapToGrid w:val="0"/>
        </w:rPr>
        <w:t>Test Requirements</w:t>
      </w:r>
      <w:r>
        <w:tab/>
        <w:t>1071</w:t>
      </w:r>
    </w:p>
    <w:p w:rsidR="00BB55D6" w:rsidRDefault="00BB55D6">
      <w:pPr>
        <w:pStyle w:val="TOC3"/>
        <w:rPr>
          <w:rFonts w:asciiTheme="minorHAnsi" w:eastAsiaTheme="minorEastAsia" w:hAnsiTheme="minorHAnsi" w:cstheme="minorBidi"/>
          <w:sz w:val="22"/>
          <w:szCs w:val="22"/>
        </w:rPr>
      </w:pPr>
      <w:r w:rsidRPr="00BB55D6">
        <w:t>A.5.2.2</w:t>
      </w:r>
      <w:r w:rsidRPr="00BB55D6">
        <w:rPr>
          <w:rFonts w:asciiTheme="minorHAnsi" w:eastAsiaTheme="minorEastAsia" w:hAnsiTheme="minorHAnsi" w:cstheme="minorBidi"/>
          <w:sz w:val="22"/>
          <w:szCs w:val="22"/>
        </w:rPr>
        <w:tab/>
      </w:r>
      <w:r w:rsidRPr="00890E30">
        <w:rPr>
          <w:lang w:val="sv-SE"/>
        </w:rPr>
        <w:t>E-UTRAN TDD - UTRAN FDD Handover</w:t>
      </w:r>
      <w:r>
        <w:tab/>
        <w:t>1072</w:t>
      </w:r>
    </w:p>
    <w:p w:rsidR="00BB55D6" w:rsidRDefault="00BB55D6">
      <w:pPr>
        <w:pStyle w:val="TOC4"/>
        <w:rPr>
          <w:rFonts w:asciiTheme="minorHAnsi" w:eastAsiaTheme="minorEastAsia" w:hAnsiTheme="minorHAnsi" w:cstheme="minorBidi"/>
          <w:sz w:val="22"/>
          <w:szCs w:val="22"/>
        </w:rPr>
      </w:pPr>
      <w:r w:rsidRPr="00BB55D6">
        <w:t>A.5.2.2.1</w:t>
      </w:r>
      <w:r w:rsidRPr="00BB55D6">
        <w:rPr>
          <w:rFonts w:asciiTheme="minorHAnsi" w:eastAsiaTheme="minorEastAsia" w:hAnsiTheme="minorHAnsi" w:cstheme="minorBidi"/>
          <w:sz w:val="22"/>
          <w:szCs w:val="22"/>
        </w:rPr>
        <w:tab/>
      </w:r>
      <w:r w:rsidRPr="00890E30">
        <w:rPr>
          <w:snapToGrid w:val="0"/>
        </w:rPr>
        <w:t>Test Purpose and Environment</w:t>
      </w:r>
      <w:r>
        <w:tab/>
        <w:t>1072</w:t>
      </w:r>
    </w:p>
    <w:p w:rsidR="00BB55D6" w:rsidRDefault="00BB55D6">
      <w:pPr>
        <w:pStyle w:val="TOC4"/>
        <w:rPr>
          <w:rFonts w:asciiTheme="minorHAnsi" w:eastAsiaTheme="minorEastAsia" w:hAnsiTheme="minorHAnsi" w:cstheme="minorBidi"/>
          <w:sz w:val="22"/>
          <w:szCs w:val="22"/>
        </w:rPr>
      </w:pPr>
      <w:r w:rsidRPr="00BB55D6">
        <w:t>A.5.2.2.2</w:t>
      </w:r>
      <w:r w:rsidRPr="00BB55D6">
        <w:rPr>
          <w:rFonts w:asciiTheme="minorHAnsi" w:eastAsiaTheme="minorEastAsia" w:hAnsiTheme="minorHAnsi" w:cstheme="minorBidi"/>
          <w:sz w:val="22"/>
          <w:szCs w:val="22"/>
        </w:rPr>
        <w:tab/>
      </w:r>
      <w:r w:rsidRPr="00890E30">
        <w:rPr>
          <w:snapToGrid w:val="0"/>
        </w:rPr>
        <w:t>Test Requirements</w:t>
      </w:r>
      <w:r>
        <w:tab/>
        <w:t>1075</w:t>
      </w:r>
    </w:p>
    <w:p w:rsidR="00BB55D6" w:rsidRDefault="00BB55D6">
      <w:pPr>
        <w:pStyle w:val="TOC3"/>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 xml:space="preserve">3 </w:t>
      </w:r>
      <w:r w:rsidRPr="00BB55D6">
        <w:t>E-UTRAN FDD- GSM Handover</w:t>
      </w:r>
      <w:r w:rsidRPr="00BB55D6">
        <w:tab/>
      </w:r>
      <w:r>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3.1</w:t>
      </w:r>
      <w:r w:rsidRPr="00BB55D6">
        <w:rPr>
          <w:rFonts w:asciiTheme="minorHAnsi" w:eastAsiaTheme="minorEastAsia" w:hAnsiTheme="minorHAnsi" w:cstheme="minorBidi"/>
          <w:sz w:val="22"/>
          <w:szCs w:val="22"/>
        </w:rPr>
        <w:tab/>
      </w:r>
      <w:r w:rsidRPr="00890E30">
        <w:rPr>
          <w:snapToGrid w:val="0"/>
        </w:rPr>
        <w:t>Test Purpose and Environment</w:t>
      </w:r>
      <w:r>
        <w:tab/>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Requirements</w:t>
      </w:r>
      <w:r>
        <w:tab/>
        <w:t>1076</w:t>
      </w:r>
    </w:p>
    <w:p w:rsidR="00BB55D6" w:rsidRDefault="00BB55D6">
      <w:pPr>
        <w:pStyle w:val="TOC3"/>
        <w:rPr>
          <w:rFonts w:asciiTheme="minorHAnsi" w:eastAsiaTheme="minorEastAsia" w:hAnsiTheme="minorHAnsi" w:cstheme="minorBidi"/>
          <w:sz w:val="22"/>
          <w:szCs w:val="22"/>
        </w:rPr>
      </w:pPr>
      <w:r w:rsidRPr="00BB55D6">
        <w:t>A.5.2.4</w:t>
      </w:r>
      <w:r w:rsidRPr="00BB55D6">
        <w:rPr>
          <w:rFonts w:asciiTheme="minorHAnsi" w:eastAsiaTheme="minorEastAsia" w:hAnsiTheme="minorHAnsi" w:cstheme="minorBidi"/>
          <w:sz w:val="22"/>
          <w:szCs w:val="22"/>
        </w:rPr>
        <w:tab/>
      </w:r>
      <w:r w:rsidRPr="00890E30">
        <w:rPr>
          <w:lang w:val="sv-SE"/>
        </w:rPr>
        <w:t>E-UTRAN</w:t>
      </w:r>
      <w:r w:rsidRPr="00890E30">
        <w:rPr>
          <w:lang w:val="sv-SE" w:eastAsia="zh-CN"/>
        </w:rPr>
        <w:t xml:space="preserve"> TDD</w:t>
      </w:r>
      <w:r w:rsidRPr="00890E30">
        <w:rPr>
          <w:lang w:val="sv-SE"/>
        </w:rPr>
        <w:t xml:space="preserve"> - UTRAN TDD Handover</w:t>
      </w:r>
      <w:r>
        <w:tab/>
        <w:t>1077</w:t>
      </w:r>
    </w:p>
    <w:p w:rsidR="00BB55D6" w:rsidRDefault="00BB55D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1077</w:t>
      </w:r>
    </w:p>
    <w:p w:rsidR="00BB55D6" w:rsidRDefault="00BB55D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1079</w:t>
      </w:r>
    </w:p>
    <w:p w:rsidR="00BB55D6" w:rsidRDefault="00BB55D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1079</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1079</w:t>
      </w:r>
    </w:p>
    <w:p w:rsidR="00BB55D6" w:rsidRDefault="00BB55D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1079</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4</w:t>
      </w:r>
      <w:r w:rsidRPr="00BB55D6">
        <w:t>.</w:t>
      </w:r>
      <w:r w:rsidRPr="00BB55D6">
        <w:rPr>
          <w:lang w:eastAsia="zh-CN"/>
        </w:rPr>
        <w:t>2</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sv-SE" w:eastAsia="zh-CN"/>
        </w:rPr>
        <w:t>Void</w:t>
      </w:r>
      <w:r>
        <w:tab/>
        <w:t>1079</w:t>
      </w:r>
    </w:p>
    <w:p w:rsidR="00BB55D6" w:rsidRDefault="00BB55D6">
      <w:pPr>
        <w:pStyle w:val="TOC3"/>
        <w:rPr>
          <w:rFonts w:asciiTheme="minorHAnsi" w:eastAsiaTheme="minorEastAsia" w:hAnsiTheme="minorHAnsi" w:cstheme="minorBidi"/>
          <w:sz w:val="22"/>
          <w:szCs w:val="22"/>
        </w:rPr>
      </w:pPr>
      <w:r w:rsidRPr="00BB55D6">
        <w:t>A.5.2.5</w:t>
      </w:r>
      <w:r w:rsidRPr="00BB55D6">
        <w:rPr>
          <w:rFonts w:asciiTheme="minorHAnsi" w:eastAsiaTheme="minorEastAsia" w:hAnsiTheme="minorHAnsi"/>
          <w:sz w:val="22"/>
          <w:szCs w:val="22"/>
        </w:rPr>
        <w:tab/>
      </w:r>
      <w:r w:rsidRPr="00890E30">
        <w:rPr>
          <w:lang w:val="sv-SE"/>
        </w:rPr>
        <w:t>E-UTRAN FDD – UTRAN TDD Handover</w:t>
      </w:r>
      <w:r>
        <w:tab/>
        <w:t>1079</w:t>
      </w:r>
    </w:p>
    <w:p w:rsidR="00BB55D6" w:rsidRDefault="00BB55D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1079</w:t>
      </w:r>
    </w:p>
    <w:p w:rsidR="00BB55D6" w:rsidRDefault="00BB55D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1082</w:t>
      </w:r>
    </w:p>
    <w:p w:rsidR="00BB55D6" w:rsidRDefault="00BB55D6">
      <w:pPr>
        <w:pStyle w:val="TOC4"/>
        <w:rPr>
          <w:rFonts w:asciiTheme="minorHAnsi" w:eastAsiaTheme="minorEastAsia" w:hAnsiTheme="minorHAnsi" w:cstheme="minorBidi"/>
          <w:sz w:val="22"/>
          <w:szCs w:val="22"/>
        </w:rPr>
      </w:pPr>
      <w:r w:rsidRPr="00BB55D6">
        <w:t>A.5.2.5.2</w:t>
      </w:r>
      <w:r w:rsidRPr="00BB55D6">
        <w:rPr>
          <w:rFonts w:asciiTheme="minorHAnsi" w:eastAsiaTheme="minorEastAsia" w:hAnsiTheme="minorHAnsi" w:cstheme="minorBidi"/>
          <w:sz w:val="22"/>
          <w:szCs w:val="22"/>
        </w:rPr>
        <w:tab/>
      </w:r>
      <w:r w:rsidRPr="00890E30">
        <w:rPr>
          <w:snapToGrid w:val="0"/>
        </w:rPr>
        <w:t>Test Requirements</w:t>
      </w:r>
      <w:r>
        <w:tab/>
        <w:t>1082</w:t>
      </w:r>
    </w:p>
    <w:p w:rsidR="00BB55D6" w:rsidRDefault="00BB55D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1082</w:t>
      </w:r>
    </w:p>
    <w:p w:rsidR="00BB55D6" w:rsidRDefault="00BB55D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1082</w:t>
      </w:r>
    </w:p>
    <w:p w:rsidR="00BB55D6" w:rsidRDefault="00BB55D6">
      <w:pPr>
        <w:pStyle w:val="TOC5"/>
        <w:rPr>
          <w:rFonts w:asciiTheme="minorHAnsi" w:eastAsiaTheme="minorEastAsia" w:hAnsiTheme="minorHAnsi" w:cstheme="minorBidi"/>
          <w:sz w:val="22"/>
          <w:szCs w:val="22"/>
        </w:rPr>
      </w:pPr>
      <w:r w:rsidRPr="00BB55D6">
        <w:t>A.5.2.5.2.3</w:t>
      </w:r>
      <w:r w:rsidRPr="00BB55D6">
        <w:rPr>
          <w:rFonts w:asciiTheme="minorHAnsi" w:eastAsiaTheme="minorEastAsia" w:hAnsiTheme="minorHAnsi" w:cstheme="minorBidi"/>
          <w:sz w:val="22"/>
          <w:szCs w:val="22"/>
        </w:rPr>
        <w:tab/>
      </w:r>
      <w:r w:rsidRPr="00890E30">
        <w:rPr>
          <w:lang w:val="sv-SE"/>
        </w:rPr>
        <w:t>Void</w:t>
      </w:r>
      <w:r>
        <w:tab/>
        <w:t>1082</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6</w:t>
      </w:r>
      <w:r w:rsidRPr="00BB55D6">
        <w:rPr>
          <w:rFonts w:asciiTheme="minorHAnsi" w:eastAsiaTheme="minorEastAsia" w:hAnsiTheme="minorHAnsi"/>
          <w:sz w:val="22"/>
          <w:szCs w:val="22"/>
        </w:rPr>
        <w:tab/>
      </w:r>
      <w:r w:rsidRPr="00890E30">
        <w:rPr>
          <w:lang w:val="sv-SE"/>
        </w:rPr>
        <w:t>E-UTRAN TDD - GSM Handover</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1084</w:t>
      </w:r>
    </w:p>
    <w:p w:rsidR="00BB55D6" w:rsidRDefault="00BB55D6">
      <w:pPr>
        <w:pStyle w:val="TOC3"/>
        <w:rPr>
          <w:rFonts w:asciiTheme="minorHAnsi" w:eastAsiaTheme="minorEastAsia" w:hAnsiTheme="minorHAnsi" w:cstheme="minorBidi"/>
          <w:sz w:val="22"/>
          <w:szCs w:val="22"/>
        </w:rPr>
      </w:pPr>
      <w:r w:rsidRPr="00BB55D6">
        <w:t>A.5.2.</w:t>
      </w:r>
      <w:r w:rsidRPr="00BB55D6">
        <w:rPr>
          <w:lang w:eastAsia="zh-CN"/>
        </w:rPr>
        <w:t>7</w:t>
      </w:r>
      <w:r w:rsidRPr="00BB55D6">
        <w:rPr>
          <w:rFonts w:asciiTheme="minorHAnsi" w:eastAsiaTheme="minorEastAsia" w:hAnsiTheme="minorHAnsi"/>
          <w:sz w:val="22"/>
          <w:szCs w:val="22"/>
        </w:rPr>
        <w:tab/>
      </w:r>
      <w:r w:rsidRPr="00890E30">
        <w:rPr>
          <w:lang w:val="sv-SE"/>
        </w:rPr>
        <w:t>E-UTRAN FDD – UTRAN FDD Handover; Unknown Target Cell</w:t>
      </w:r>
      <w:r>
        <w:tab/>
        <w:t>1085</w:t>
      </w:r>
    </w:p>
    <w:p w:rsidR="00BB55D6" w:rsidRDefault="00BB55D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1085</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1087</w:t>
      </w:r>
    </w:p>
    <w:p w:rsidR="00BB55D6" w:rsidRDefault="00BB55D6">
      <w:pPr>
        <w:pStyle w:val="TOC3"/>
        <w:rPr>
          <w:rFonts w:asciiTheme="minorHAnsi" w:eastAsiaTheme="minorEastAsia" w:hAnsiTheme="minorHAnsi" w:cstheme="minorBidi"/>
          <w:sz w:val="22"/>
          <w:szCs w:val="22"/>
        </w:rPr>
      </w:pPr>
      <w:r>
        <w:lastRenderedPageBreak/>
        <w:t>A.5.2.8</w:t>
      </w:r>
      <w:r>
        <w:rPr>
          <w:rFonts w:asciiTheme="minorHAnsi" w:eastAsiaTheme="minorEastAsia" w:hAnsiTheme="minorHAnsi" w:cstheme="minorBidi"/>
          <w:sz w:val="22"/>
          <w:szCs w:val="22"/>
        </w:rPr>
        <w:tab/>
      </w:r>
      <w:r>
        <w:t>E-UTRAN FDD - GSM Handover; Unknown Target Cell</w:t>
      </w:r>
      <w:r>
        <w:tab/>
        <w:t>1087</w:t>
      </w:r>
    </w:p>
    <w:p w:rsidR="00BB55D6" w:rsidRDefault="00BB55D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1087</w:t>
      </w:r>
    </w:p>
    <w:p w:rsidR="00BB55D6" w:rsidRDefault="00BB55D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1088</w:t>
      </w:r>
    </w:p>
    <w:p w:rsidR="00BB55D6" w:rsidRDefault="00BB55D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1089</w:t>
      </w:r>
    </w:p>
    <w:p w:rsidR="00BB55D6" w:rsidRDefault="00BB55D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1089</w:t>
      </w:r>
    </w:p>
    <w:p w:rsidR="00BB55D6" w:rsidRDefault="00BB55D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1090</w:t>
      </w:r>
    </w:p>
    <w:p w:rsidR="00BB55D6" w:rsidRDefault="00BB55D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1093</w:t>
      </w:r>
    </w:p>
    <w:p w:rsidR="00BB55D6" w:rsidRDefault="00BB55D6">
      <w:pPr>
        <w:pStyle w:val="TOC3"/>
        <w:rPr>
          <w:rFonts w:asciiTheme="minorHAnsi" w:eastAsiaTheme="minorEastAsia" w:hAnsiTheme="minorHAnsi" w:cstheme="minorBidi"/>
          <w:sz w:val="22"/>
          <w:szCs w:val="22"/>
        </w:rPr>
      </w:pPr>
      <w:r w:rsidRPr="00BB55D6">
        <w:t>A.5.2.10A</w:t>
      </w:r>
      <w:r w:rsidRPr="00BB55D6">
        <w:rPr>
          <w:rFonts w:asciiTheme="minorHAnsi" w:eastAsiaTheme="minorEastAsia" w:hAnsiTheme="minorHAnsi"/>
          <w:sz w:val="22"/>
          <w:szCs w:val="22"/>
        </w:rPr>
        <w:tab/>
      </w:r>
      <w:r>
        <w:t>E-UTRAN FDD – UTRAN FDD Multicarrier Handover with two target cells</w:t>
      </w:r>
      <w:r>
        <w:tab/>
        <w:t>1093</w:t>
      </w:r>
    </w:p>
    <w:p w:rsidR="00BB55D6" w:rsidRDefault="00BB55D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1093</w:t>
      </w:r>
    </w:p>
    <w:p w:rsidR="00BB55D6" w:rsidRDefault="00BB55D6">
      <w:pPr>
        <w:pStyle w:val="TOC4"/>
        <w:rPr>
          <w:rFonts w:asciiTheme="minorHAnsi" w:eastAsiaTheme="minorEastAsia" w:hAnsiTheme="minorHAnsi" w:cstheme="minorBidi"/>
          <w:sz w:val="22"/>
          <w:szCs w:val="22"/>
        </w:rPr>
      </w:pPr>
      <w:r w:rsidRPr="00BB55D6">
        <w:t>A.5.2.10A.2</w:t>
      </w:r>
      <w:r w:rsidRPr="00BB55D6">
        <w:rPr>
          <w:rFonts w:asciiTheme="minorHAnsi" w:eastAsiaTheme="minorEastAsia" w:hAnsiTheme="minorHAnsi" w:cstheme="minorBidi"/>
          <w:sz w:val="22"/>
          <w:szCs w:val="22"/>
        </w:rPr>
        <w:tab/>
      </w:r>
      <w:r w:rsidRPr="00890E30">
        <w:rPr>
          <w:snapToGrid w:val="0"/>
        </w:rPr>
        <w:t>Test Requirements</w:t>
      </w:r>
      <w:r>
        <w:tab/>
        <w:t>1096</w:t>
      </w:r>
    </w:p>
    <w:p w:rsidR="00BB55D6" w:rsidRDefault="00BB55D6">
      <w:pPr>
        <w:pStyle w:val="TOC3"/>
        <w:rPr>
          <w:rFonts w:asciiTheme="minorHAnsi" w:eastAsiaTheme="minorEastAsia" w:hAnsiTheme="minorHAnsi" w:cstheme="minorBidi"/>
          <w:sz w:val="22"/>
          <w:szCs w:val="22"/>
        </w:rPr>
      </w:pPr>
      <w:r w:rsidRPr="00BB55D6">
        <w:t>A.5.2.10B</w:t>
      </w:r>
      <w:r w:rsidRPr="00BB55D6">
        <w:rPr>
          <w:rFonts w:asciiTheme="minorHAnsi" w:eastAsiaTheme="minorEastAsia" w:hAnsiTheme="minorHAnsi"/>
          <w:sz w:val="22"/>
          <w:szCs w:val="22"/>
        </w:rPr>
        <w:tab/>
      </w:r>
      <w:r>
        <w:t>E-UTRAN TDD – UTRAN FDD Multicarrier Handover with two target cells</w:t>
      </w:r>
      <w:r>
        <w:tab/>
        <w:t>1096</w:t>
      </w:r>
    </w:p>
    <w:p w:rsidR="00BB55D6" w:rsidRDefault="00BB55D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1096</w:t>
      </w:r>
    </w:p>
    <w:p w:rsidR="00BB55D6" w:rsidRDefault="00BB55D6">
      <w:pPr>
        <w:pStyle w:val="TOC4"/>
        <w:rPr>
          <w:rFonts w:asciiTheme="minorHAnsi" w:eastAsiaTheme="minorEastAsia" w:hAnsiTheme="minorHAnsi" w:cstheme="minorBidi"/>
          <w:sz w:val="22"/>
          <w:szCs w:val="22"/>
        </w:rPr>
      </w:pPr>
      <w:r w:rsidRPr="00BB55D6">
        <w:t>A.5.2.10B.2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3"/>
        <w:rPr>
          <w:rFonts w:asciiTheme="minorHAnsi" w:eastAsiaTheme="minorEastAsia" w:hAnsiTheme="minorHAnsi" w:cstheme="minorBidi"/>
          <w:sz w:val="22"/>
          <w:szCs w:val="22"/>
        </w:rPr>
      </w:pPr>
      <w:r w:rsidRPr="00BB55D6">
        <w:t>A.5.2.1</w:t>
      </w:r>
      <w:r w:rsidRPr="00BB55D6">
        <w:rPr>
          <w:lang w:eastAsia="zh-CN"/>
        </w:rPr>
        <w:t>1</w:t>
      </w:r>
      <w:r w:rsidRPr="00BB55D6">
        <w:rPr>
          <w:rFonts w:asciiTheme="minorHAnsi" w:eastAsiaTheme="minorEastAsia" w:hAnsiTheme="minorHAnsi"/>
          <w:sz w:val="22"/>
          <w:szCs w:val="22"/>
        </w:rPr>
        <w:tab/>
      </w:r>
      <w:r w:rsidRPr="00890E30">
        <w:rPr>
          <w:lang w:val="sv-SE"/>
        </w:rPr>
        <w:t>E-UTRAN FDD – UTRAN FDD Handover</w:t>
      </w:r>
      <w:r w:rsidRPr="00890E30">
        <w:rPr>
          <w:lang w:val="sv-SE" w:eastAsia="zh-CN"/>
        </w:rPr>
        <w:t xml:space="preserve"> for 5MHz Bandwidth</w:t>
      </w:r>
      <w:r>
        <w:tab/>
        <w:t>1099</w:t>
      </w:r>
    </w:p>
    <w:p w:rsidR="00BB55D6" w:rsidRDefault="00BB55D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1099</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4"/>
        <w:rPr>
          <w:rFonts w:asciiTheme="minorHAnsi" w:eastAsiaTheme="minorEastAsia" w:hAnsiTheme="minorHAnsi" w:cstheme="minorBidi"/>
          <w:sz w:val="22"/>
          <w:szCs w:val="22"/>
        </w:rPr>
      </w:pPr>
      <w:r w:rsidRPr="00BB55D6">
        <w:t>A.5.3</w:t>
      </w:r>
      <w:r w:rsidRPr="00BB55D6">
        <w:rPr>
          <w:rFonts w:asciiTheme="minorHAnsi" w:eastAsiaTheme="minorEastAsia" w:hAnsiTheme="minorHAnsi" w:cstheme="minorBidi"/>
          <w:sz w:val="22"/>
          <w:szCs w:val="22"/>
        </w:rPr>
        <w:tab/>
      </w:r>
      <w:r w:rsidRPr="00890E30">
        <w:rPr>
          <w:lang w:val="en-US"/>
        </w:rPr>
        <w:t>E-UTRAN Handover to Non-3GPP RATs</w:t>
      </w:r>
      <w:r>
        <w:tab/>
        <w:t>1100</w:t>
      </w:r>
    </w:p>
    <w:p w:rsidR="00BB55D6" w:rsidRDefault="00BB55D6">
      <w:pPr>
        <w:pStyle w:val="TOC4"/>
        <w:rPr>
          <w:rFonts w:asciiTheme="minorHAnsi" w:eastAsiaTheme="minorEastAsia" w:hAnsiTheme="minorHAnsi" w:cstheme="minorBidi"/>
          <w:sz w:val="22"/>
          <w:szCs w:val="22"/>
        </w:rPr>
      </w:pPr>
      <w:r w:rsidRPr="00BB55D6">
        <w:t>A.5.3.1</w:t>
      </w:r>
      <w:r w:rsidRPr="00BB55D6">
        <w:rPr>
          <w:rFonts w:asciiTheme="minorHAnsi" w:eastAsiaTheme="minorEastAsia" w:hAnsiTheme="minorHAnsi" w:cstheme="minorBidi"/>
          <w:sz w:val="22"/>
          <w:szCs w:val="22"/>
        </w:rPr>
        <w:tab/>
      </w:r>
      <w:r w:rsidRPr="00890E30">
        <w:rPr>
          <w:lang w:val="en-US"/>
        </w:rPr>
        <w:t>E-UTRAN FDD – HRPD Handover</w:t>
      </w:r>
      <w:r>
        <w:tab/>
        <w:t>1100</w:t>
      </w:r>
    </w:p>
    <w:p w:rsidR="00BB55D6" w:rsidRDefault="00BB55D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1100</w:t>
      </w:r>
    </w:p>
    <w:p w:rsidR="00BB55D6" w:rsidRDefault="00BB55D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1102</w:t>
      </w:r>
    </w:p>
    <w:p w:rsidR="00BB55D6" w:rsidRDefault="00BB55D6">
      <w:pPr>
        <w:pStyle w:val="TOC4"/>
        <w:rPr>
          <w:rFonts w:asciiTheme="minorHAnsi" w:eastAsiaTheme="minorEastAsia" w:hAnsiTheme="minorHAnsi" w:cstheme="minorBidi"/>
          <w:sz w:val="22"/>
          <w:szCs w:val="22"/>
        </w:rPr>
      </w:pPr>
      <w:r w:rsidRPr="00BB55D6">
        <w:t>A.5.3.2</w:t>
      </w:r>
      <w:r w:rsidRPr="00BB55D6">
        <w:rPr>
          <w:rFonts w:asciiTheme="minorHAnsi" w:eastAsiaTheme="minorEastAsia" w:hAnsiTheme="minorHAnsi" w:cstheme="minorBidi"/>
          <w:sz w:val="22"/>
          <w:szCs w:val="22"/>
        </w:rPr>
        <w:tab/>
      </w:r>
      <w:r w:rsidRPr="00890E30">
        <w:rPr>
          <w:lang w:val="en-US"/>
        </w:rPr>
        <w:t>E-UTRAN FDD – cdma2000 1X Handover</w:t>
      </w:r>
      <w:r>
        <w:tab/>
        <w:t>1102</w:t>
      </w:r>
    </w:p>
    <w:p w:rsidR="00BB55D6" w:rsidRDefault="00BB55D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1102</w:t>
      </w:r>
    </w:p>
    <w:p w:rsidR="00BB55D6" w:rsidRDefault="00BB55D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1105</w:t>
      </w:r>
    </w:p>
    <w:p w:rsidR="00BB55D6" w:rsidRDefault="00BB55D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1105</w:t>
      </w:r>
    </w:p>
    <w:p w:rsidR="00BB55D6" w:rsidRDefault="00BB55D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1105</w:t>
      </w:r>
    </w:p>
    <w:p w:rsidR="00BB55D6" w:rsidRDefault="00BB55D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1107</w:t>
      </w:r>
    </w:p>
    <w:p w:rsidR="00BB55D6" w:rsidRDefault="00BB55D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1108</w:t>
      </w:r>
    </w:p>
    <w:p w:rsidR="00BB55D6" w:rsidRDefault="00BB55D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1108</w:t>
      </w:r>
    </w:p>
    <w:p w:rsidR="00BB55D6" w:rsidRDefault="00BB55D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1109</w:t>
      </w:r>
    </w:p>
    <w:p w:rsidR="00BB55D6" w:rsidRDefault="00BB55D6">
      <w:pPr>
        <w:pStyle w:val="TOC3"/>
        <w:rPr>
          <w:rFonts w:asciiTheme="minorHAnsi" w:eastAsiaTheme="minorEastAsia" w:hAnsiTheme="minorHAnsi" w:cstheme="minorBidi"/>
          <w:sz w:val="22"/>
          <w:szCs w:val="22"/>
        </w:rPr>
      </w:pPr>
      <w:r w:rsidRPr="00BB55D6">
        <w:t>A.5.3.</w:t>
      </w:r>
      <w:r w:rsidRPr="00BB55D6">
        <w:rPr>
          <w:lang w:eastAsia="zh-CN"/>
        </w:rPr>
        <w:t>5</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HRPD Handover</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1112</w:t>
      </w:r>
    </w:p>
    <w:p w:rsidR="00BB55D6" w:rsidRDefault="00BB55D6">
      <w:pPr>
        <w:pStyle w:val="TOC3"/>
        <w:rPr>
          <w:rFonts w:asciiTheme="minorHAnsi" w:eastAsiaTheme="minorEastAsia" w:hAnsiTheme="minorHAnsi" w:cstheme="minorBidi"/>
          <w:sz w:val="22"/>
          <w:szCs w:val="22"/>
        </w:rPr>
      </w:pPr>
      <w:r w:rsidRPr="00BB55D6">
        <w:t>A.5.3.6</w:t>
      </w:r>
      <w:r w:rsidRPr="00BB55D6">
        <w:rPr>
          <w:rFonts w:asciiTheme="minorHAnsi" w:eastAsiaTheme="minorEastAsia" w:hAnsiTheme="minorHAnsi" w:cstheme="minorBidi"/>
          <w:sz w:val="22"/>
          <w:szCs w:val="22"/>
        </w:rPr>
        <w:tab/>
      </w:r>
      <w:r w:rsidRPr="00890E30">
        <w:rPr>
          <w:lang w:val="en-US"/>
        </w:rPr>
        <w:t>E-UTRAN TDD – cdma2000 1X Handover</w:t>
      </w:r>
      <w:r>
        <w:tab/>
        <w:t>1113</w:t>
      </w:r>
    </w:p>
    <w:p w:rsidR="00BB55D6" w:rsidRDefault="00BB55D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1113</w:t>
      </w:r>
    </w:p>
    <w:p w:rsidR="00BB55D6" w:rsidRDefault="00BB55D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1116</w:t>
      </w:r>
    </w:p>
    <w:p w:rsidR="00BB55D6" w:rsidRDefault="00BB55D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1116</w:t>
      </w:r>
    </w:p>
    <w:p w:rsidR="00BB55D6" w:rsidRDefault="00BB55D6">
      <w:pPr>
        <w:pStyle w:val="TOC2"/>
        <w:rPr>
          <w:rFonts w:asciiTheme="minorHAnsi" w:eastAsiaTheme="minorEastAsia" w:hAnsiTheme="minorHAnsi" w:cstheme="minorBidi"/>
          <w:sz w:val="22"/>
          <w:szCs w:val="22"/>
        </w:rPr>
      </w:pPr>
      <w:r w:rsidRPr="00BB55D6">
        <w:t>A.6.1</w:t>
      </w:r>
      <w:r w:rsidRPr="00BB55D6">
        <w:rPr>
          <w:rFonts w:asciiTheme="minorHAnsi" w:eastAsiaTheme="minorEastAsia" w:hAnsiTheme="minorHAnsi"/>
          <w:sz w:val="22"/>
          <w:szCs w:val="22"/>
        </w:rPr>
        <w:tab/>
      </w:r>
      <w:r w:rsidRPr="00890E30">
        <w:rPr>
          <w:rFonts w:cs="v4.2.0"/>
        </w:rPr>
        <w:t>RRC Re-establishment</w:t>
      </w:r>
      <w:r>
        <w:tab/>
        <w:t>1116</w:t>
      </w:r>
    </w:p>
    <w:p w:rsidR="00BB55D6" w:rsidRDefault="00BB55D6">
      <w:pPr>
        <w:pStyle w:val="TOC3"/>
        <w:rPr>
          <w:rFonts w:asciiTheme="minorHAnsi" w:eastAsiaTheme="minorEastAsia" w:hAnsiTheme="minorHAnsi" w:cstheme="minorBidi"/>
          <w:sz w:val="22"/>
          <w:szCs w:val="22"/>
        </w:rPr>
      </w:pPr>
      <w:r w:rsidRPr="00BB55D6">
        <w:t>A.6.1.1</w:t>
      </w:r>
      <w:r w:rsidRPr="00BB55D6">
        <w:rPr>
          <w:rFonts w:asciiTheme="minorHAnsi" w:eastAsiaTheme="minorEastAsia" w:hAnsiTheme="minorHAnsi"/>
          <w:sz w:val="22"/>
          <w:szCs w:val="22"/>
        </w:rPr>
        <w:tab/>
      </w:r>
      <w:r w:rsidRPr="00890E30">
        <w:rPr>
          <w:rFonts w:cs="v4.2.0"/>
          <w:snapToGrid w:val="0"/>
        </w:rPr>
        <w:t>E-UTRAN FDD Intra-frequency RRC Re-establishment</w:t>
      </w:r>
      <w:r>
        <w:tab/>
        <w:t>1116</w:t>
      </w:r>
    </w:p>
    <w:p w:rsidR="00BB55D6" w:rsidRDefault="00BB55D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90E30">
        <w:rPr>
          <w:snapToGrid w:val="0"/>
        </w:rPr>
        <w:t>Test Purpose and Environment</w:t>
      </w:r>
      <w:r>
        <w:tab/>
        <w:t>1116</w:t>
      </w:r>
    </w:p>
    <w:p w:rsidR="00BB55D6" w:rsidRDefault="00BB55D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1117</w:t>
      </w:r>
    </w:p>
    <w:p w:rsidR="00BB55D6" w:rsidRDefault="00BB55D6">
      <w:pPr>
        <w:pStyle w:val="TOC3"/>
        <w:rPr>
          <w:rFonts w:asciiTheme="minorHAnsi" w:eastAsiaTheme="minorEastAsia" w:hAnsiTheme="minorHAnsi" w:cstheme="minorBidi"/>
          <w:sz w:val="22"/>
          <w:szCs w:val="22"/>
        </w:rPr>
      </w:pPr>
      <w:r w:rsidRPr="00BB55D6">
        <w:t>A.6.1.2</w:t>
      </w:r>
      <w:r w:rsidRPr="00BB55D6">
        <w:rPr>
          <w:rFonts w:asciiTheme="minorHAnsi" w:eastAsiaTheme="minorEastAsia" w:hAnsiTheme="minorHAnsi"/>
          <w:sz w:val="22"/>
          <w:szCs w:val="22"/>
        </w:rPr>
        <w:tab/>
      </w:r>
      <w:r w:rsidRPr="00890E30">
        <w:rPr>
          <w:rFonts w:cs="v4.2.0"/>
          <w:snapToGrid w:val="0"/>
        </w:rPr>
        <w:t>E-UTRAN FDD Inter-frequency RRC Re-establishment</w:t>
      </w:r>
      <w:r>
        <w:tab/>
        <w:t>1118</w:t>
      </w:r>
    </w:p>
    <w:p w:rsidR="00BB55D6" w:rsidRDefault="00BB55D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90E30">
        <w:rPr>
          <w:snapToGrid w:val="0"/>
        </w:rPr>
        <w:t>Test Purpose and Environment</w:t>
      </w:r>
      <w:r>
        <w:tab/>
        <w:t>1118</w:t>
      </w:r>
    </w:p>
    <w:p w:rsidR="00BB55D6" w:rsidRDefault="00BB55D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1119</w:t>
      </w:r>
    </w:p>
    <w:p w:rsidR="00BB55D6" w:rsidRDefault="00BB55D6">
      <w:pPr>
        <w:pStyle w:val="TOC3"/>
        <w:rPr>
          <w:rFonts w:asciiTheme="minorHAnsi" w:eastAsiaTheme="minorEastAsia" w:hAnsiTheme="minorHAnsi" w:cstheme="minorBidi"/>
          <w:sz w:val="22"/>
          <w:szCs w:val="22"/>
        </w:rPr>
      </w:pPr>
      <w:r w:rsidRPr="00BB55D6">
        <w:t>A.6.1.3</w:t>
      </w:r>
      <w:r w:rsidRPr="00BB55D6">
        <w:rPr>
          <w:rFonts w:asciiTheme="minorHAnsi" w:eastAsiaTheme="minorEastAsia" w:hAnsiTheme="minorHAnsi"/>
          <w:sz w:val="22"/>
          <w:szCs w:val="22"/>
        </w:rPr>
        <w:tab/>
      </w:r>
      <w:r w:rsidRPr="00890E30">
        <w:rPr>
          <w:rFonts w:cs="v4.2.0"/>
          <w:snapToGrid w:val="0"/>
        </w:rPr>
        <w:t>E-UTRAN TDD Intra-frequency RRC Re-establishment</w:t>
      </w:r>
      <w:r>
        <w:tab/>
        <w:t>1120</w:t>
      </w:r>
    </w:p>
    <w:p w:rsidR="00BB55D6" w:rsidRDefault="00BB55D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90E30">
        <w:rPr>
          <w:snapToGrid w:val="0"/>
        </w:rPr>
        <w:t>Test Purpose and Environment</w:t>
      </w:r>
      <w:r>
        <w:tab/>
        <w:t>1120</w:t>
      </w:r>
    </w:p>
    <w:p w:rsidR="00BB55D6" w:rsidRDefault="00BB55D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1121</w:t>
      </w:r>
    </w:p>
    <w:p w:rsidR="00BB55D6" w:rsidRDefault="00BB55D6">
      <w:pPr>
        <w:pStyle w:val="TOC3"/>
        <w:rPr>
          <w:rFonts w:asciiTheme="minorHAnsi" w:eastAsiaTheme="minorEastAsia" w:hAnsiTheme="minorHAnsi" w:cstheme="minorBidi"/>
          <w:sz w:val="22"/>
          <w:szCs w:val="22"/>
        </w:rPr>
      </w:pPr>
      <w:r w:rsidRPr="00BB55D6">
        <w:t>A.6.1.4</w:t>
      </w:r>
      <w:r w:rsidRPr="00BB55D6">
        <w:rPr>
          <w:rFonts w:asciiTheme="minorHAnsi" w:eastAsiaTheme="minorEastAsia" w:hAnsiTheme="minorHAnsi" w:cstheme="minorBidi"/>
          <w:sz w:val="22"/>
          <w:szCs w:val="22"/>
        </w:rPr>
        <w:tab/>
      </w:r>
      <w:r w:rsidRPr="00890E30">
        <w:rPr>
          <w:snapToGrid w:val="0"/>
        </w:rPr>
        <w:t>E-UTRAN TDD Inter-frequency RRC Re-establishment</w:t>
      </w:r>
      <w:r>
        <w:tab/>
        <w:t>1122</w:t>
      </w:r>
    </w:p>
    <w:p w:rsidR="00BB55D6" w:rsidRDefault="00BB55D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90E30">
        <w:rPr>
          <w:snapToGrid w:val="0"/>
        </w:rPr>
        <w:t>Test Purpose and Environment</w:t>
      </w:r>
      <w:r>
        <w:tab/>
        <w:t>1122</w:t>
      </w:r>
    </w:p>
    <w:p w:rsidR="00BB55D6" w:rsidRDefault="00BB55D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1123</w:t>
      </w:r>
    </w:p>
    <w:p w:rsidR="00BB55D6" w:rsidRDefault="00BB55D6">
      <w:pPr>
        <w:pStyle w:val="TOC3"/>
        <w:rPr>
          <w:rFonts w:asciiTheme="minorHAnsi" w:eastAsiaTheme="minorEastAsia" w:hAnsiTheme="minorHAnsi" w:cstheme="minorBidi"/>
          <w:sz w:val="22"/>
          <w:szCs w:val="22"/>
        </w:rPr>
      </w:pPr>
      <w:r w:rsidRPr="00BB55D6">
        <w:t>A.6.1.</w:t>
      </w:r>
      <w:r w:rsidRPr="00BB55D6">
        <w:rPr>
          <w:lang w:eastAsia="zh-CN"/>
        </w:rPr>
        <w:t>5</w:t>
      </w:r>
      <w:r w:rsidRPr="00BB55D6">
        <w:rPr>
          <w:rFonts w:asciiTheme="minorHAnsi" w:eastAsiaTheme="minorEastAsia" w:hAnsiTheme="minorHAnsi" w:cstheme="minorBidi"/>
          <w:sz w:val="22"/>
          <w:szCs w:val="22"/>
        </w:rPr>
        <w:tab/>
      </w:r>
      <w:r w:rsidRPr="00890E30">
        <w:rPr>
          <w:snapToGrid w:val="0"/>
        </w:rPr>
        <w:t>E-UTRAN FDD Intra-frequency RRC Re-establishment</w:t>
      </w:r>
      <w:r w:rsidRPr="00890E30">
        <w:rPr>
          <w:snapToGrid w:val="0"/>
          <w:lang w:eastAsia="zh-CN"/>
        </w:rPr>
        <w:t xml:space="preserve"> for 5MHz bandwidth</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1124</w:t>
      </w:r>
    </w:p>
    <w:p w:rsidR="00BB55D6" w:rsidRDefault="00BB55D6">
      <w:pPr>
        <w:pStyle w:val="TOC3"/>
        <w:rPr>
          <w:rFonts w:asciiTheme="minorHAnsi" w:eastAsiaTheme="minorEastAsia" w:hAnsiTheme="minorHAnsi" w:cstheme="minorBidi"/>
          <w:sz w:val="22"/>
          <w:szCs w:val="22"/>
        </w:rPr>
      </w:pPr>
      <w:r w:rsidRPr="00BB55D6">
        <w:t>A.6.1.6</w:t>
      </w:r>
      <w:r w:rsidRPr="00BB55D6">
        <w:rPr>
          <w:rFonts w:asciiTheme="minorHAnsi" w:eastAsiaTheme="minorEastAsia" w:hAnsiTheme="minorHAnsi" w:cstheme="minorBidi"/>
          <w:sz w:val="22"/>
          <w:szCs w:val="22"/>
        </w:rPr>
        <w:tab/>
      </w:r>
      <w:r w:rsidRPr="00890E30">
        <w:rPr>
          <w:snapToGrid w:val="0"/>
        </w:rPr>
        <w:t>E-UTRAN FD-FDD Intra-frequency RRC Re-establishment for UE category 0</w:t>
      </w:r>
      <w:r>
        <w:tab/>
        <w:t>1124</w:t>
      </w:r>
    </w:p>
    <w:p w:rsidR="00BB55D6" w:rsidRDefault="00BB55D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1126</w:t>
      </w:r>
    </w:p>
    <w:p w:rsidR="00BB55D6" w:rsidRDefault="00BB55D6">
      <w:pPr>
        <w:pStyle w:val="TOC3"/>
        <w:rPr>
          <w:rFonts w:asciiTheme="minorHAnsi" w:eastAsiaTheme="minorEastAsia" w:hAnsiTheme="minorHAnsi" w:cstheme="minorBidi"/>
          <w:sz w:val="22"/>
          <w:szCs w:val="22"/>
        </w:rPr>
      </w:pPr>
      <w:r w:rsidRPr="00BB55D6">
        <w:t>A.6.1.7</w:t>
      </w:r>
      <w:r w:rsidRPr="00BB55D6">
        <w:rPr>
          <w:rFonts w:asciiTheme="minorHAnsi" w:eastAsiaTheme="minorEastAsia" w:hAnsiTheme="minorHAnsi" w:cstheme="minorBidi"/>
          <w:sz w:val="22"/>
          <w:szCs w:val="22"/>
        </w:rPr>
        <w:tab/>
      </w:r>
      <w:r w:rsidRPr="00890E30">
        <w:rPr>
          <w:snapToGrid w:val="0"/>
        </w:rPr>
        <w:t>E-UTRAN HD-FDD Intra-frequency RRC Re-establishment for UE category 0</w:t>
      </w:r>
      <w:r>
        <w:tab/>
        <w:t>1127</w:t>
      </w:r>
    </w:p>
    <w:p w:rsidR="00BB55D6" w:rsidRDefault="00BB55D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90E30">
        <w:rPr>
          <w:snapToGrid w:val="0"/>
        </w:rPr>
        <w:t>Test Purpose and Environment</w:t>
      </w:r>
      <w:r>
        <w:tab/>
        <w:t>1127</w:t>
      </w:r>
    </w:p>
    <w:p w:rsidR="00BB55D6" w:rsidRDefault="00BB55D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1128</w:t>
      </w:r>
    </w:p>
    <w:p w:rsidR="00BB55D6" w:rsidRDefault="00BB55D6">
      <w:pPr>
        <w:pStyle w:val="TOC3"/>
        <w:rPr>
          <w:rFonts w:asciiTheme="minorHAnsi" w:eastAsiaTheme="minorEastAsia" w:hAnsiTheme="minorHAnsi" w:cstheme="minorBidi"/>
          <w:sz w:val="22"/>
          <w:szCs w:val="22"/>
        </w:rPr>
      </w:pPr>
      <w:r w:rsidRPr="00BB55D6">
        <w:t>A.6.1.8</w:t>
      </w:r>
      <w:r w:rsidRPr="00BB55D6">
        <w:rPr>
          <w:rFonts w:asciiTheme="minorHAnsi" w:eastAsiaTheme="minorEastAsia" w:hAnsiTheme="minorHAnsi" w:cstheme="minorBidi"/>
          <w:sz w:val="22"/>
          <w:szCs w:val="22"/>
        </w:rPr>
        <w:tab/>
      </w:r>
      <w:r w:rsidRPr="00890E30">
        <w:rPr>
          <w:snapToGrid w:val="0"/>
        </w:rPr>
        <w:t>E-UTRAN TDD Intra-frequency RRC Re-establishment for UE category 0</w:t>
      </w:r>
      <w:r>
        <w:tab/>
        <w:t>1129</w:t>
      </w:r>
    </w:p>
    <w:p w:rsidR="00BB55D6" w:rsidRDefault="00BB55D6">
      <w:pPr>
        <w:pStyle w:val="TOC4"/>
        <w:rPr>
          <w:rFonts w:asciiTheme="minorHAnsi" w:eastAsiaTheme="minorEastAsia" w:hAnsiTheme="minorHAnsi" w:cstheme="minorBidi"/>
          <w:sz w:val="22"/>
          <w:szCs w:val="22"/>
        </w:rPr>
      </w:pPr>
      <w:r>
        <w:lastRenderedPageBreak/>
        <w:t>A.6.1.8.1</w:t>
      </w:r>
      <w:r>
        <w:rPr>
          <w:rFonts w:asciiTheme="minorHAnsi" w:eastAsiaTheme="minorEastAsia" w:hAnsiTheme="minorHAnsi" w:cstheme="minorBidi"/>
          <w:sz w:val="22"/>
          <w:szCs w:val="22"/>
        </w:rPr>
        <w:tab/>
      </w:r>
      <w:r w:rsidRPr="00890E30">
        <w:rPr>
          <w:snapToGrid w:val="0"/>
        </w:rPr>
        <w:t>Test Purpose and Environment</w:t>
      </w:r>
      <w:r>
        <w:tab/>
        <w:t>1129</w:t>
      </w:r>
    </w:p>
    <w:p w:rsidR="00BB55D6" w:rsidRDefault="00BB55D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1130</w:t>
      </w:r>
    </w:p>
    <w:p w:rsidR="00BB55D6" w:rsidRDefault="00BB55D6">
      <w:pPr>
        <w:pStyle w:val="TOC3"/>
        <w:rPr>
          <w:rFonts w:asciiTheme="minorHAnsi" w:eastAsiaTheme="minorEastAsia" w:hAnsiTheme="minorHAnsi" w:cstheme="minorBidi"/>
          <w:sz w:val="22"/>
          <w:szCs w:val="22"/>
        </w:rPr>
      </w:pPr>
      <w:r w:rsidRPr="00BB55D6">
        <w:t>A.6.1.9</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CEModeA</w:t>
      </w:r>
      <w:r>
        <w:tab/>
        <w:t>1131</w:t>
      </w:r>
    </w:p>
    <w:p w:rsidR="00BB55D6" w:rsidRDefault="00BB55D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890E30">
        <w:rPr>
          <w:snapToGrid w:val="0"/>
        </w:rPr>
        <w:t>Test Purpose and Environment</w:t>
      </w:r>
      <w:r>
        <w:tab/>
        <w:t>1131</w:t>
      </w:r>
    </w:p>
    <w:p w:rsidR="00BB55D6" w:rsidRDefault="00BB55D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1132</w:t>
      </w:r>
    </w:p>
    <w:p w:rsidR="00BB55D6" w:rsidRDefault="00BB55D6">
      <w:pPr>
        <w:pStyle w:val="TOC3"/>
        <w:rPr>
          <w:rFonts w:asciiTheme="minorHAnsi" w:eastAsiaTheme="minorEastAsia" w:hAnsiTheme="minorHAnsi" w:cstheme="minorBidi"/>
          <w:sz w:val="22"/>
          <w:szCs w:val="22"/>
        </w:rPr>
      </w:pPr>
      <w:r w:rsidRPr="00BB55D6">
        <w:t>A.6.1.10</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CEModeA</w:t>
      </w:r>
      <w:r>
        <w:tab/>
        <w:t>1133</w:t>
      </w:r>
    </w:p>
    <w:p w:rsidR="00BB55D6" w:rsidRDefault="00BB55D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90E30">
        <w:rPr>
          <w:snapToGrid w:val="0"/>
        </w:rPr>
        <w:t>Test Purpose and Environment</w:t>
      </w:r>
      <w:r>
        <w:tab/>
        <w:t>1133</w:t>
      </w:r>
    </w:p>
    <w:p w:rsidR="00BB55D6" w:rsidRDefault="00BB55D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1134</w:t>
      </w:r>
    </w:p>
    <w:p w:rsidR="00BB55D6" w:rsidRDefault="00BB55D6">
      <w:pPr>
        <w:pStyle w:val="TOC3"/>
        <w:rPr>
          <w:rFonts w:asciiTheme="minorHAnsi" w:eastAsiaTheme="minorEastAsia" w:hAnsiTheme="minorHAnsi" w:cstheme="minorBidi"/>
          <w:sz w:val="22"/>
          <w:szCs w:val="22"/>
        </w:rPr>
      </w:pPr>
      <w:r w:rsidRPr="00BB55D6">
        <w:t>A.6.1.11</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CEModeA</w:t>
      </w:r>
      <w:r>
        <w:tab/>
        <w:t>1135</w:t>
      </w:r>
    </w:p>
    <w:p w:rsidR="00BB55D6" w:rsidRDefault="00BB55D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90E30">
        <w:rPr>
          <w:snapToGrid w:val="0"/>
        </w:rPr>
        <w:t>Test Purpose and Environment</w:t>
      </w:r>
      <w:r>
        <w:tab/>
        <w:t>1135</w:t>
      </w:r>
    </w:p>
    <w:p w:rsidR="00BB55D6" w:rsidRDefault="00BB55D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1136</w:t>
      </w:r>
    </w:p>
    <w:p w:rsidR="00BB55D6" w:rsidRDefault="00BB55D6">
      <w:pPr>
        <w:pStyle w:val="TOC3"/>
        <w:rPr>
          <w:rFonts w:asciiTheme="minorHAnsi" w:eastAsiaTheme="minorEastAsia" w:hAnsiTheme="minorHAnsi" w:cstheme="minorBidi"/>
          <w:sz w:val="22"/>
          <w:szCs w:val="22"/>
        </w:rPr>
      </w:pPr>
      <w:r w:rsidRPr="00BB55D6">
        <w:t>A.6.1.12</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CEModeB</w:t>
      </w:r>
      <w:r>
        <w:tab/>
        <w:t>1137</w:t>
      </w:r>
    </w:p>
    <w:p w:rsidR="00BB55D6" w:rsidRDefault="00BB55D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90E30">
        <w:rPr>
          <w:snapToGrid w:val="0"/>
        </w:rPr>
        <w:t>Test Purpose and Environment</w:t>
      </w:r>
      <w:r>
        <w:tab/>
        <w:t>1137</w:t>
      </w:r>
    </w:p>
    <w:p w:rsidR="00BB55D6" w:rsidRDefault="00BB55D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1138</w:t>
      </w:r>
    </w:p>
    <w:p w:rsidR="00BB55D6" w:rsidRDefault="00BB55D6">
      <w:pPr>
        <w:pStyle w:val="TOC3"/>
        <w:rPr>
          <w:rFonts w:asciiTheme="minorHAnsi" w:eastAsiaTheme="minorEastAsia" w:hAnsiTheme="minorHAnsi" w:cstheme="minorBidi"/>
          <w:sz w:val="22"/>
          <w:szCs w:val="22"/>
        </w:rPr>
      </w:pPr>
      <w:r w:rsidRPr="00BB55D6">
        <w:t>A.6.1.13</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CEModeB</w:t>
      </w:r>
      <w:r>
        <w:tab/>
        <w:t>1139</w:t>
      </w:r>
    </w:p>
    <w:p w:rsidR="00BB55D6" w:rsidRDefault="00BB55D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90E30">
        <w:rPr>
          <w:snapToGrid w:val="0"/>
        </w:rPr>
        <w:t>Test Purpose and Environment</w:t>
      </w:r>
      <w:r>
        <w:tab/>
        <w:t>1139</w:t>
      </w:r>
    </w:p>
    <w:p w:rsidR="00BB55D6" w:rsidRDefault="00BB55D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1140</w:t>
      </w:r>
    </w:p>
    <w:p w:rsidR="00BB55D6" w:rsidRDefault="00BB55D6">
      <w:pPr>
        <w:pStyle w:val="TOC3"/>
        <w:rPr>
          <w:rFonts w:asciiTheme="minorHAnsi" w:eastAsiaTheme="minorEastAsia" w:hAnsiTheme="minorHAnsi" w:cstheme="minorBidi"/>
          <w:sz w:val="22"/>
          <w:szCs w:val="22"/>
        </w:rPr>
      </w:pPr>
      <w:r w:rsidRPr="00BB55D6">
        <w:t>A.6.1.14</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CEModeB</w:t>
      </w:r>
      <w:r>
        <w:tab/>
        <w:t>1141</w:t>
      </w:r>
    </w:p>
    <w:p w:rsidR="00BB55D6" w:rsidRDefault="00BB55D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90E30">
        <w:rPr>
          <w:snapToGrid w:val="0"/>
        </w:rPr>
        <w:t>Test Purpose and Environment</w:t>
      </w:r>
      <w:r>
        <w:tab/>
        <w:t>1141</w:t>
      </w:r>
    </w:p>
    <w:p w:rsidR="00BB55D6" w:rsidRDefault="00BB55D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1142</w:t>
      </w:r>
    </w:p>
    <w:p w:rsidR="00BB55D6" w:rsidRDefault="00BB55D6">
      <w:pPr>
        <w:pStyle w:val="TOC3"/>
        <w:rPr>
          <w:rFonts w:asciiTheme="minorHAnsi" w:eastAsiaTheme="minorEastAsia" w:hAnsiTheme="minorHAnsi" w:cstheme="minorBidi"/>
          <w:sz w:val="22"/>
          <w:szCs w:val="22"/>
        </w:rPr>
      </w:pPr>
      <w:r w:rsidRPr="00BB55D6">
        <w:t>A.6.1.15</w:t>
      </w:r>
      <w:r w:rsidRPr="00BB55D6">
        <w:rPr>
          <w:rFonts w:asciiTheme="minorHAnsi" w:eastAsiaTheme="minorEastAsia" w:hAnsiTheme="minorHAnsi" w:cstheme="minorBidi"/>
          <w:sz w:val="22"/>
          <w:szCs w:val="22"/>
        </w:rPr>
        <w:tab/>
      </w:r>
      <w:r w:rsidRPr="00890E30">
        <w:rPr>
          <w:snapToGrid w:val="0"/>
        </w:rPr>
        <w:t>HD-FDD Intra-frequency RRC Re-establishment for UE</w:t>
      </w:r>
      <w:r w:rsidRPr="00890E30">
        <w:rPr>
          <w:snapToGrid w:val="0"/>
          <w:lang w:eastAsia="zh-CN"/>
        </w:rPr>
        <w:t xml:space="preserve"> category NB1 in In-Band mode under enhanced coverage</w:t>
      </w:r>
      <w:r>
        <w:tab/>
        <w:t>1143</w:t>
      </w:r>
    </w:p>
    <w:p w:rsidR="00BB55D6" w:rsidRDefault="00BB55D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90E30">
        <w:rPr>
          <w:snapToGrid w:val="0"/>
        </w:rPr>
        <w:t>Test Purpose and Environment</w:t>
      </w:r>
      <w:r>
        <w:tab/>
        <w:t>1143</w:t>
      </w:r>
    </w:p>
    <w:p w:rsidR="00BB55D6" w:rsidRDefault="00BB55D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1145</w:t>
      </w:r>
    </w:p>
    <w:p w:rsidR="00BB55D6" w:rsidRDefault="00BB55D6">
      <w:pPr>
        <w:pStyle w:val="TOC3"/>
        <w:rPr>
          <w:rFonts w:asciiTheme="minorHAnsi" w:eastAsiaTheme="minorEastAsia" w:hAnsiTheme="minorHAnsi" w:cstheme="minorBidi"/>
          <w:sz w:val="22"/>
          <w:szCs w:val="22"/>
        </w:rPr>
      </w:pPr>
      <w:r w:rsidRPr="00BB55D6">
        <w:t>A.6.1.16</w:t>
      </w:r>
      <w:r w:rsidRPr="00BB55D6">
        <w:rPr>
          <w:rFonts w:asciiTheme="minorHAnsi" w:eastAsiaTheme="minorEastAsia" w:hAnsiTheme="minorHAnsi" w:cstheme="minorBidi"/>
          <w:sz w:val="22"/>
          <w:szCs w:val="22"/>
        </w:rPr>
        <w:tab/>
      </w:r>
      <w:r w:rsidRPr="00890E30">
        <w:rPr>
          <w:snapToGrid w:val="0"/>
        </w:rPr>
        <w:t>HD-FDD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1146</w:t>
      </w:r>
    </w:p>
    <w:p w:rsidR="00BB55D6" w:rsidRDefault="00BB55D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90E30">
        <w:rPr>
          <w:snapToGrid w:val="0"/>
        </w:rPr>
        <w:t>Test Purpose and Environment</w:t>
      </w:r>
      <w:r>
        <w:tab/>
        <w:t>1146</w:t>
      </w:r>
    </w:p>
    <w:p w:rsidR="00BB55D6" w:rsidRDefault="00BB55D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1148</w:t>
      </w:r>
    </w:p>
    <w:p w:rsidR="00BB55D6" w:rsidRDefault="00BB55D6">
      <w:pPr>
        <w:pStyle w:val="TOC3"/>
        <w:rPr>
          <w:rFonts w:asciiTheme="minorHAnsi" w:eastAsiaTheme="minorEastAsia" w:hAnsiTheme="minorHAnsi" w:cstheme="minorBidi"/>
          <w:sz w:val="22"/>
          <w:szCs w:val="22"/>
        </w:rPr>
      </w:pPr>
      <w:r w:rsidRPr="00BB55D6">
        <w:t>A.6.1.17</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CEModeA</w:t>
      </w:r>
      <w:r>
        <w:tab/>
        <w:t>1149</w:t>
      </w:r>
    </w:p>
    <w:p w:rsidR="00BB55D6" w:rsidRDefault="00BB55D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90E30">
        <w:rPr>
          <w:snapToGrid w:val="0"/>
        </w:rPr>
        <w:t>Test Purpose and Environment</w:t>
      </w:r>
      <w:r>
        <w:tab/>
        <w:t>1149</w:t>
      </w:r>
    </w:p>
    <w:p w:rsidR="00BB55D6" w:rsidRDefault="00BB55D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1150</w:t>
      </w:r>
    </w:p>
    <w:p w:rsidR="00BB55D6" w:rsidRDefault="00BB55D6">
      <w:pPr>
        <w:pStyle w:val="TOC3"/>
        <w:rPr>
          <w:rFonts w:asciiTheme="minorHAnsi" w:eastAsiaTheme="minorEastAsia" w:hAnsiTheme="minorHAnsi" w:cstheme="minorBidi"/>
          <w:sz w:val="22"/>
          <w:szCs w:val="22"/>
        </w:rPr>
      </w:pPr>
      <w:r w:rsidRPr="00BB55D6">
        <w:t>A.6.1.18</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CEModeA</w:t>
      </w:r>
      <w:r>
        <w:tab/>
        <w:t>1151</w:t>
      </w:r>
    </w:p>
    <w:p w:rsidR="00BB55D6" w:rsidRDefault="00BB55D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90E30">
        <w:rPr>
          <w:snapToGrid w:val="0"/>
        </w:rPr>
        <w:t>Test Purpose and Environment</w:t>
      </w:r>
      <w:r>
        <w:tab/>
        <w:t>1151</w:t>
      </w:r>
    </w:p>
    <w:p w:rsidR="00BB55D6" w:rsidRDefault="00BB55D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1152</w:t>
      </w:r>
    </w:p>
    <w:p w:rsidR="00BB55D6" w:rsidRDefault="00BB55D6">
      <w:pPr>
        <w:pStyle w:val="TOC3"/>
        <w:rPr>
          <w:rFonts w:asciiTheme="minorHAnsi" w:eastAsiaTheme="minorEastAsia" w:hAnsiTheme="minorHAnsi" w:cstheme="minorBidi"/>
          <w:sz w:val="22"/>
          <w:szCs w:val="22"/>
        </w:rPr>
      </w:pPr>
      <w:r w:rsidRPr="00BB55D6">
        <w:t>A.6.1.19</w:t>
      </w:r>
      <w:r w:rsidRPr="00BB55D6">
        <w:rPr>
          <w:rFonts w:asciiTheme="minorHAnsi" w:eastAsiaTheme="minorEastAsia" w:hAnsiTheme="minorHAnsi" w:cstheme="minorBidi"/>
          <w:sz w:val="22"/>
          <w:szCs w:val="22"/>
        </w:rPr>
        <w:tab/>
      </w:r>
      <w:r w:rsidRPr="00890E30">
        <w:rPr>
          <w:snapToGrid w:val="0"/>
        </w:rPr>
        <w:t>E-UTRAN TDD-TDD Inter-frequency RRC Re-establishment for Cat-M1 UE in CEModeA</w:t>
      </w:r>
      <w:r>
        <w:tab/>
        <w:t>1153</w:t>
      </w:r>
    </w:p>
    <w:p w:rsidR="00BB55D6" w:rsidRDefault="00BB55D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90E30">
        <w:rPr>
          <w:snapToGrid w:val="0"/>
        </w:rPr>
        <w:t>Test Purpose and Environment</w:t>
      </w:r>
      <w:r>
        <w:tab/>
        <w:t>1153</w:t>
      </w:r>
    </w:p>
    <w:p w:rsidR="00BB55D6" w:rsidRDefault="00BB55D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1154</w:t>
      </w:r>
    </w:p>
    <w:p w:rsidR="00BB55D6" w:rsidRDefault="00BB55D6">
      <w:pPr>
        <w:pStyle w:val="TOC3"/>
        <w:rPr>
          <w:rFonts w:asciiTheme="minorHAnsi" w:eastAsiaTheme="minorEastAsia" w:hAnsiTheme="minorHAnsi" w:cstheme="minorBidi"/>
          <w:sz w:val="22"/>
          <w:szCs w:val="22"/>
        </w:rPr>
      </w:pPr>
      <w:r w:rsidRPr="00BB55D6">
        <w:t>A.6.1.20</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CEModeB</w:t>
      </w:r>
      <w:r>
        <w:tab/>
        <w:t>1155</w:t>
      </w:r>
    </w:p>
    <w:p w:rsidR="00BB55D6" w:rsidRDefault="00BB55D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90E30">
        <w:rPr>
          <w:snapToGrid w:val="0"/>
        </w:rPr>
        <w:t>Test Purpose and Environment</w:t>
      </w:r>
      <w:r>
        <w:tab/>
        <w:t>1155</w:t>
      </w:r>
    </w:p>
    <w:p w:rsidR="00BB55D6" w:rsidRDefault="00BB55D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1156</w:t>
      </w:r>
    </w:p>
    <w:p w:rsidR="00BB55D6" w:rsidRDefault="00BB55D6">
      <w:pPr>
        <w:pStyle w:val="TOC3"/>
        <w:rPr>
          <w:rFonts w:asciiTheme="minorHAnsi" w:eastAsiaTheme="minorEastAsia" w:hAnsiTheme="minorHAnsi" w:cstheme="minorBidi"/>
          <w:sz w:val="22"/>
          <w:szCs w:val="22"/>
        </w:rPr>
      </w:pPr>
      <w:r w:rsidRPr="00BB55D6">
        <w:t>A.6.1.21</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CEModeB</w:t>
      </w:r>
      <w:r>
        <w:tab/>
        <w:t>1157</w:t>
      </w:r>
    </w:p>
    <w:p w:rsidR="00BB55D6" w:rsidRDefault="00BB55D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90E30">
        <w:rPr>
          <w:snapToGrid w:val="0"/>
        </w:rPr>
        <w:t>Test Purpose and Environment</w:t>
      </w:r>
      <w:r>
        <w:tab/>
        <w:t>1157</w:t>
      </w:r>
    </w:p>
    <w:p w:rsidR="00BB55D6" w:rsidRDefault="00BB55D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1158</w:t>
      </w:r>
    </w:p>
    <w:p w:rsidR="00BB55D6" w:rsidRDefault="00BB55D6">
      <w:pPr>
        <w:pStyle w:val="TOC3"/>
        <w:rPr>
          <w:rFonts w:asciiTheme="minorHAnsi" w:eastAsiaTheme="minorEastAsia" w:hAnsiTheme="minorHAnsi" w:cstheme="minorBidi"/>
          <w:sz w:val="22"/>
          <w:szCs w:val="22"/>
        </w:rPr>
      </w:pPr>
      <w:r w:rsidRPr="00BB55D6">
        <w:t>A.6.1.22</w:t>
      </w:r>
      <w:r w:rsidRPr="00BB55D6">
        <w:rPr>
          <w:rFonts w:asciiTheme="minorHAnsi" w:eastAsiaTheme="minorEastAsia" w:hAnsiTheme="minorHAnsi" w:cstheme="minorBidi"/>
          <w:sz w:val="22"/>
          <w:szCs w:val="22"/>
        </w:rPr>
        <w:tab/>
      </w:r>
      <w:r w:rsidRPr="00890E30">
        <w:rPr>
          <w:snapToGrid w:val="0"/>
        </w:rPr>
        <w:t>E-UTRAN TDD Inter-frequency RRC Re-establishment for Cat-M1 UE in CEModeB</w:t>
      </w:r>
      <w:r>
        <w:tab/>
        <w:t>1159</w:t>
      </w:r>
    </w:p>
    <w:p w:rsidR="00BB55D6" w:rsidRDefault="00BB55D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90E30">
        <w:rPr>
          <w:snapToGrid w:val="0"/>
        </w:rPr>
        <w:t>Test Purpose and Environment</w:t>
      </w:r>
      <w:r>
        <w:tab/>
        <w:t>1159</w:t>
      </w:r>
    </w:p>
    <w:p w:rsidR="00BB55D6" w:rsidRDefault="00BB55D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1160</w:t>
      </w:r>
    </w:p>
    <w:p w:rsidR="00BB55D6" w:rsidRDefault="00BB55D6">
      <w:pPr>
        <w:pStyle w:val="TOC3"/>
        <w:rPr>
          <w:rFonts w:asciiTheme="minorHAnsi" w:eastAsiaTheme="minorEastAsia" w:hAnsiTheme="minorHAnsi" w:cstheme="minorBidi"/>
          <w:sz w:val="22"/>
          <w:szCs w:val="22"/>
        </w:rPr>
      </w:pPr>
      <w:r w:rsidRPr="00BB55D6">
        <w:t>A.6.1.23</w:t>
      </w:r>
      <w:r w:rsidRPr="00BB55D6">
        <w:rPr>
          <w:rFonts w:asciiTheme="minorHAnsi" w:eastAsiaTheme="minorEastAsia" w:hAnsiTheme="minorHAnsi" w:cstheme="minorBidi"/>
          <w:sz w:val="22"/>
          <w:szCs w:val="22"/>
        </w:rPr>
        <w:tab/>
      </w:r>
      <w:r w:rsidRPr="00890E30">
        <w:rPr>
          <w:snapToGrid w:val="0"/>
        </w:rPr>
        <w:t>E-UTRAN TDD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1161</w:t>
      </w:r>
    </w:p>
    <w:p w:rsidR="00BB55D6" w:rsidRDefault="00BB55D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890E30">
        <w:rPr>
          <w:snapToGrid w:val="0"/>
        </w:rPr>
        <w:t>Test Purpose and Environment</w:t>
      </w:r>
      <w:r>
        <w:tab/>
        <w:t>1161</w:t>
      </w:r>
    </w:p>
    <w:p w:rsidR="00BB55D6" w:rsidRDefault="00BB55D6">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1163</w:t>
      </w:r>
    </w:p>
    <w:p w:rsidR="00BB55D6" w:rsidRDefault="00BB55D6">
      <w:pPr>
        <w:pStyle w:val="TOC3"/>
        <w:rPr>
          <w:rFonts w:asciiTheme="minorHAnsi" w:eastAsiaTheme="minorEastAsia" w:hAnsiTheme="minorHAnsi" w:cstheme="minorBidi"/>
          <w:sz w:val="22"/>
          <w:szCs w:val="22"/>
        </w:rPr>
      </w:pPr>
      <w:r w:rsidRPr="00BB55D6">
        <w:t>A.6.1.24</w:t>
      </w:r>
      <w:r w:rsidRPr="00BB55D6">
        <w:rPr>
          <w:rFonts w:asciiTheme="minorHAnsi" w:eastAsiaTheme="minorEastAsia" w:hAnsiTheme="minorHAnsi" w:cstheme="minorBidi"/>
          <w:sz w:val="22"/>
          <w:szCs w:val="22"/>
        </w:rPr>
        <w:tab/>
      </w:r>
      <w:r w:rsidRPr="00890E30">
        <w:rPr>
          <w:snapToGrid w:val="0"/>
        </w:rPr>
        <w:t>E-UTRAN TDD - TDD Intra-frequency RRC Re-establishment for UE</w:t>
      </w:r>
      <w:r w:rsidRPr="00890E30">
        <w:rPr>
          <w:snapToGrid w:val="0"/>
          <w:lang w:eastAsia="zh-CN"/>
        </w:rPr>
        <w:t xml:space="preserve"> category NB1 in In-Band mode under enhanced coverage</w:t>
      </w:r>
      <w:r>
        <w:tab/>
        <w:t>1164</w:t>
      </w:r>
    </w:p>
    <w:p w:rsidR="00BB55D6" w:rsidRDefault="00BB55D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890E30">
        <w:rPr>
          <w:snapToGrid w:val="0"/>
        </w:rPr>
        <w:t>Test Purpose and Environment</w:t>
      </w:r>
      <w:r>
        <w:tab/>
        <w:t>1164</w:t>
      </w:r>
    </w:p>
    <w:p w:rsidR="00BB55D6" w:rsidRDefault="00BB55D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1166</w:t>
      </w:r>
    </w:p>
    <w:p w:rsidR="00BB55D6" w:rsidRDefault="00BB55D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1167</w:t>
      </w:r>
    </w:p>
    <w:p w:rsidR="00BB55D6" w:rsidRDefault="00BB55D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1167</w:t>
      </w:r>
    </w:p>
    <w:p w:rsidR="00BB55D6" w:rsidRDefault="00BB55D6">
      <w:pPr>
        <w:pStyle w:val="TOC4"/>
        <w:rPr>
          <w:rFonts w:asciiTheme="minorHAnsi" w:eastAsiaTheme="minorEastAsia" w:hAnsiTheme="minorHAnsi" w:cstheme="minorBidi"/>
          <w:sz w:val="22"/>
          <w:szCs w:val="22"/>
        </w:rPr>
      </w:pPr>
      <w:r w:rsidRPr="00BB55D6">
        <w:t>A.6.2.1.1</w:t>
      </w:r>
      <w:r w:rsidRPr="00BB55D6">
        <w:rPr>
          <w:rFonts w:asciiTheme="minorHAnsi" w:eastAsiaTheme="minorEastAsia" w:hAnsiTheme="minorHAnsi"/>
          <w:sz w:val="22"/>
          <w:szCs w:val="22"/>
        </w:rPr>
        <w:tab/>
      </w:r>
      <w:r w:rsidRPr="00890E30">
        <w:rPr>
          <w:rFonts w:cs="v4.2.0"/>
        </w:rPr>
        <w:t>Test Purpose and Environment</w:t>
      </w:r>
      <w:r>
        <w:tab/>
        <w:t>1167</w:t>
      </w:r>
    </w:p>
    <w:p w:rsidR="00BB55D6" w:rsidRDefault="00BB55D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1168</w:t>
      </w:r>
    </w:p>
    <w:p w:rsidR="00BB55D6" w:rsidRDefault="00BB55D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1168</w:t>
      </w:r>
    </w:p>
    <w:p w:rsidR="00BB55D6" w:rsidRDefault="00BB55D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1168</w:t>
      </w:r>
    </w:p>
    <w:p w:rsidR="00BB55D6" w:rsidRDefault="00BB55D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1168</w:t>
      </w:r>
    </w:p>
    <w:p w:rsidR="00BB55D6" w:rsidRDefault="00BB55D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1169</w:t>
      </w:r>
    </w:p>
    <w:p w:rsidR="00BB55D6" w:rsidRDefault="00BB55D6">
      <w:pPr>
        <w:pStyle w:val="TOC5"/>
        <w:rPr>
          <w:rFonts w:asciiTheme="minorHAnsi" w:eastAsiaTheme="minorEastAsia" w:hAnsiTheme="minorHAnsi" w:cstheme="minorBidi"/>
          <w:sz w:val="22"/>
          <w:szCs w:val="22"/>
        </w:rPr>
      </w:pPr>
      <w:r>
        <w:lastRenderedPageBreak/>
        <w:t>A.6.2.1.2.5</w:t>
      </w:r>
      <w:r>
        <w:rPr>
          <w:rFonts w:asciiTheme="minorHAnsi" w:eastAsiaTheme="minorEastAsia" w:hAnsiTheme="minorHAnsi" w:cstheme="minorBidi"/>
          <w:sz w:val="22"/>
          <w:szCs w:val="22"/>
        </w:rPr>
        <w:tab/>
      </w:r>
      <w:r>
        <w:t>Reception of a Correct Message over Temporary C-RNTI</w:t>
      </w:r>
      <w:r>
        <w:tab/>
        <w:t>1169</w:t>
      </w:r>
    </w:p>
    <w:p w:rsidR="00BB55D6" w:rsidRDefault="00BB55D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1169</w:t>
      </w:r>
    </w:p>
    <w:p w:rsidR="00BB55D6" w:rsidRDefault="00BB55D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1169</w:t>
      </w:r>
    </w:p>
    <w:p w:rsidR="00BB55D6" w:rsidRDefault="00BB55D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1169</w:t>
      </w:r>
    </w:p>
    <w:p w:rsidR="00BB55D6" w:rsidRDefault="00BB55D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1170</w:t>
      </w:r>
    </w:p>
    <w:p w:rsidR="00BB55D6" w:rsidRDefault="00BB55D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1171</w:t>
      </w:r>
    </w:p>
    <w:p w:rsidR="00BB55D6" w:rsidRDefault="00BB55D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1171</w:t>
      </w:r>
    </w:p>
    <w:p w:rsidR="00BB55D6" w:rsidRDefault="00BB55D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1171</w:t>
      </w:r>
    </w:p>
    <w:p w:rsidR="00BB55D6" w:rsidRDefault="00BB55D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1171</w:t>
      </w:r>
    </w:p>
    <w:p w:rsidR="00BB55D6" w:rsidRDefault="00BB55D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1173</w:t>
      </w:r>
    </w:p>
    <w:p w:rsidR="00BB55D6" w:rsidRDefault="00BB55D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1173</w:t>
      </w:r>
    </w:p>
    <w:p w:rsidR="00BB55D6" w:rsidRDefault="00BB55D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1174</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1174</w:t>
      </w:r>
    </w:p>
    <w:p w:rsidR="00BB55D6" w:rsidRDefault="00BB55D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1174</w:t>
      </w:r>
    </w:p>
    <w:p w:rsidR="00BB55D6" w:rsidRDefault="00BB55D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1174</w:t>
      </w:r>
    </w:p>
    <w:p w:rsidR="00BB55D6" w:rsidRDefault="00BB55D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1174</w:t>
      </w:r>
    </w:p>
    <w:p w:rsidR="00BB55D6" w:rsidRDefault="00BB55D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1176</w:t>
      </w:r>
    </w:p>
    <w:p w:rsidR="00BB55D6" w:rsidRDefault="00BB55D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1176</w:t>
      </w:r>
    </w:p>
    <w:p w:rsidR="00BB55D6" w:rsidRDefault="00BB55D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1176</w:t>
      </w:r>
    </w:p>
    <w:p w:rsidR="00BB55D6" w:rsidRDefault="00BB55D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1178</w:t>
      </w:r>
    </w:p>
    <w:p w:rsidR="00BB55D6" w:rsidRDefault="00BB55D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1178</w:t>
      </w:r>
    </w:p>
    <w:p w:rsidR="00BB55D6" w:rsidRDefault="00BB55D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1180</w:t>
      </w:r>
    </w:p>
    <w:p w:rsidR="00BB55D6" w:rsidRDefault="00BB55D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1180</w:t>
      </w:r>
    </w:p>
    <w:p w:rsidR="00BB55D6" w:rsidRDefault="00BB55D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1180</w:t>
      </w:r>
    </w:p>
    <w:p w:rsidR="00BB55D6" w:rsidRDefault="00BB55D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1180</w:t>
      </w:r>
    </w:p>
    <w:p w:rsidR="00BB55D6" w:rsidRDefault="00BB55D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1181</w:t>
      </w:r>
    </w:p>
    <w:p w:rsidR="00BB55D6" w:rsidRDefault="00BB55D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1181</w:t>
      </w:r>
    </w:p>
    <w:p w:rsidR="00BB55D6" w:rsidRDefault="00BB55D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1183</w:t>
      </w:r>
    </w:p>
    <w:p w:rsidR="00BB55D6" w:rsidRDefault="00BB55D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1183</w:t>
      </w:r>
    </w:p>
    <w:p w:rsidR="00BB55D6" w:rsidRDefault="00BB55D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1183</w:t>
      </w:r>
    </w:p>
    <w:p w:rsidR="00BB55D6" w:rsidRDefault="00BB55D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1183</w:t>
      </w:r>
    </w:p>
    <w:p w:rsidR="00BB55D6" w:rsidRDefault="00BB55D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1184</w:t>
      </w:r>
    </w:p>
    <w:p w:rsidR="00BB55D6" w:rsidRDefault="00BB55D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1184</w:t>
      </w:r>
    </w:p>
    <w:p w:rsidR="00BB55D6" w:rsidRDefault="00BB55D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1186</w:t>
      </w:r>
    </w:p>
    <w:p w:rsidR="00BB55D6" w:rsidRDefault="00BB55D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1186</w:t>
      </w:r>
    </w:p>
    <w:p w:rsidR="00BB55D6" w:rsidRDefault="00BB55D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1187</w:t>
      </w:r>
    </w:p>
    <w:p w:rsidR="00BB55D6" w:rsidRDefault="00BB55D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1187</w:t>
      </w:r>
    </w:p>
    <w:p w:rsidR="00BB55D6" w:rsidRDefault="00BB55D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1188</w:t>
      </w:r>
    </w:p>
    <w:p w:rsidR="00BB55D6" w:rsidRDefault="00BB55D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1188</w:t>
      </w:r>
    </w:p>
    <w:p w:rsidR="00BB55D6" w:rsidRDefault="00BB55D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1190</w:t>
      </w:r>
    </w:p>
    <w:p w:rsidR="00BB55D6" w:rsidRDefault="00BB55D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1190</w:t>
      </w:r>
    </w:p>
    <w:p w:rsidR="00BB55D6" w:rsidRDefault="00BB55D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1190</w:t>
      </w:r>
    </w:p>
    <w:p w:rsidR="00BB55D6" w:rsidRDefault="00BB55D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1191</w:t>
      </w:r>
    </w:p>
    <w:p w:rsidR="00BB55D6" w:rsidRDefault="00BB55D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1191</w:t>
      </w:r>
    </w:p>
    <w:p w:rsidR="00BB55D6" w:rsidRDefault="00BB55D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1191</w:t>
      </w:r>
    </w:p>
    <w:p w:rsidR="00BB55D6" w:rsidRDefault="00BB55D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1191</w:t>
      </w:r>
    </w:p>
    <w:p w:rsidR="00BB55D6" w:rsidRDefault="00BB55D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1191</w:t>
      </w:r>
    </w:p>
    <w:p w:rsidR="00BB55D6" w:rsidRDefault="00BB55D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1191</w:t>
      </w:r>
    </w:p>
    <w:p w:rsidR="00BB55D6" w:rsidRDefault="00BB55D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1191</w:t>
      </w:r>
    </w:p>
    <w:p w:rsidR="00BB55D6" w:rsidRDefault="00BB55D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1193</w:t>
      </w:r>
    </w:p>
    <w:p w:rsidR="00BB55D6" w:rsidRDefault="00BB55D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1193</w:t>
      </w:r>
    </w:p>
    <w:p w:rsidR="00BB55D6" w:rsidRDefault="00BB55D6">
      <w:pPr>
        <w:pStyle w:val="TOC5"/>
        <w:rPr>
          <w:rFonts w:asciiTheme="minorHAnsi" w:eastAsiaTheme="minorEastAsia" w:hAnsiTheme="minorHAnsi" w:cstheme="minorBidi"/>
          <w:sz w:val="22"/>
          <w:szCs w:val="22"/>
        </w:rPr>
      </w:pPr>
      <w:r>
        <w:lastRenderedPageBreak/>
        <w:t>A.6.2.11.2.2</w:t>
      </w:r>
      <w:r>
        <w:rPr>
          <w:rFonts w:asciiTheme="minorHAnsi" w:eastAsiaTheme="minorEastAsia" w:hAnsiTheme="minorHAnsi" w:cstheme="minorBidi"/>
          <w:sz w:val="22"/>
          <w:szCs w:val="22"/>
        </w:rPr>
        <w:tab/>
      </w:r>
      <w:r>
        <w:t>No Random Access Response Reception</w:t>
      </w:r>
      <w:r>
        <w:tab/>
        <w:t>1194</w:t>
      </w:r>
    </w:p>
    <w:p w:rsidR="00BB55D6" w:rsidRDefault="00BB55D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1194</w:t>
      </w:r>
    </w:p>
    <w:p w:rsidR="00BB55D6" w:rsidRDefault="00BB55D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1194</w:t>
      </w:r>
    </w:p>
    <w:p w:rsidR="00BB55D6" w:rsidRDefault="00BB55D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1194</w:t>
      </w:r>
    </w:p>
    <w:p w:rsidR="00BB55D6" w:rsidRDefault="00BB55D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1194</w:t>
      </w:r>
    </w:p>
    <w:p w:rsidR="00BB55D6" w:rsidRDefault="00BB55D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1195</w:t>
      </w:r>
    </w:p>
    <w:p w:rsidR="00BB55D6" w:rsidRDefault="00BB55D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1195</w:t>
      </w:r>
    </w:p>
    <w:p w:rsidR="00BB55D6" w:rsidRDefault="00BB55D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1195</w:t>
      </w:r>
    </w:p>
    <w:p w:rsidR="00BB55D6" w:rsidRDefault="00BB55D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1197</w:t>
      </w:r>
    </w:p>
    <w:p w:rsidR="00BB55D6" w:rsidRDefault="00BB55D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1197</w:t>
      </w:r>
    </w:p>
    <w:p w:rsidR="00BB55D6" w:rsidRDefault="00BB55D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1198</w:t>
      </w:r>
    </w:p>
    <w:p w:rsidR="00BB55D6" w:rsidRDefault="00BB55D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1198</w:t>
      </w:r>
    </w:p>
    <w:p w:rsidR="00BB55D6" w:rsidRDefault="00BB55D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1198</w:t>
      </w:r>
    </w:p>
    <w:p w:rsidR="00BB55D6" w:rsidRDefault="00BB55D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1198</w:t>
      </w:r>
    </w:p>
    <w:p w:rsidR="00BB55D6" w:rsidRDefault="00BB55D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1198</w:t>
      </w:r>
    </w:p>
    <w:p w:rsidR="00BB55D6" w:rsidRDefault="00BB55D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1199</w:t>
      </w:r>
    </w:p>
    <w:p w:rsidR="00BB55D6" w:rsidRDefault="00BB55D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1199</w:t>
      </w:r>
    </w:p>
    <w:p w:rsidR="00BB55D6" w:rsidRDefault="00BB55D6">
      <w:pPr>
        <w:pStyle w:val="TOC4"/>
        <w:rPr>
          <w:rFonts w:asciiTheme="minorHAnsi" w:eastAsiaTheme="minorEastAsia" w:hAnsiTheme="minorHAnsi" w:cstheme="minorBidi"/>
          <w:sz w:val="22"/>
          <w:szCs w:val="22"/>
        </w:rPr>
      </w:pPr>
      <w:r w:rsidRPr="00BB55D6">
        <w:t>A.6.2.13.1</w:t>
      </w:r>
      <w:r w:rsidRPr="00BB55D6">
        <w:rPr>
          <w:rFonts w:asciiTheme="minorHAnsi" w:eastAsiaTheme="minorEastAsia" w:hAnsiTheme="minorHAnsi"/>
          <w:sz w:val="22"/>
          <w:szCs w:val="22"/>
        </w:rPr>
        <w:tab/>
      </w:r>
      <w:r w:rsidRPr="00890E30">
        <w:rPr>
          <w:rFonts w:cs="v4.2.0"/>
        </w:rPr>
        <w:t>Test Purpose and Environment</w:t>
      </w:r>
      <w:r>
        <w:tab/>
        <w:t>1199</w:t>
      </w:r>
    </w:p>
    <w:p w:rsidR="00BB55D6" w:rsidRDefault="00BB55D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1201</w:t>
      </w:r>
    </w:p>
    <w:p w:rsidR="00BB55D6" w:rsidRDefault="00BB55D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1201</w:t>
      </w:r>
    </w:p>
    <w:p w:rsidR="00BB55D6" w:rsidRDefault="00BB55D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1201</w:t>
      </w:r>
    </w:p>
    <w:p w:rsidR="00BB55D6" w:rsidRDefault="00BB55D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1202</w:t>
      </w:r>
    </w:p>
    <w:p w:rsidR="00BB55D6" w:rsidRDefault="00BB55D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1202</w:t>
      </w:r>
    </w:p>
    <w:p w:rsidR="00BB55D6" w:rsidRDefault="00BB55D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1202</w:t>
      </w:r>
    </w:p>
    <w:p w:rsidR="00BB55D6" w:rsidRDefault="00BB55D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1202</w:t>
      </w:r>
    </w:p>
    <w:p w:rsidR="00BB55D6" w:rsidRDefault="00BB55D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1202</w:t>
      </w:r>
    </w:p>
    <w:p w:rsidR="00BB55D6" w:rsidRDefault="00BB55D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1202</w:t>
      </w:r>
    </w:p>
    <w:p w:rsidR="00BB55D6" w:rsidRDefault="00BB55D6">
      <w:pPr>
        <w:pStyle w:val="TOC4"/>
        <w:rPr>
          <w:rFonts w:asciiTheme="minorHAnsi" w:eastAsiaTheme="minorEastAsia" w:hAnsiTheme="minorHAnsi" w:cstheme="minorBidi"/>
          <w:sz w:val="22"/>
          <w:szCs w:val="22"/>
        </w:rPr>
      </w:pPr>
      <w:r w:rsidRPr="00BB55D6">
        <w:t>A.6.2.14.1</w:t>
      </w:r>
      <w:r w:rsidRPr="00BB55D6">
        <w:rPr>
          <w:rFonts w:asciiTheme="minorHAnsi" w:eastAsiaTheme="minorEastAsia" w:hAnsiTheme="minorHAnsi"/>
          <w:sz w:val="22"/>
          <w:szCs w:val="22"/>
        </w:rPr>
        <w:tab/>
      </w:r>
      <w:r w:rsidRPr="00890E30">
        <w:rPr>
          <w:rFonts w:cs="v4.2.0"/>
        </w:rPr>
        <w:t>Test Purpose and Environment</w:t>
      </w:r>
      <w:r>
        <w:tab/>
        <w:t>1202</w:t>
      </w:r>
    </w:p>
    <w:p w:rsidR="00BB55D6" w:rsidRDefault="00BB55D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1204</w:t>
      </w:r>
    </w:p>
    <w:p w:rsidR="00BB55D6" w:rsidRDefault="00BB55D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1204</w:t>
      </w:r>
    </w:p>
    <w:p w:rsidR="00BB55D6" w:rsidRDefault="00BB55D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1205</w:t>
      </w:r>
    </w:p>
    <w:p w:rsidR="00BB55D6" w:rsidRDefault="00BB55D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1205</w:t>
      </w:r>
    </w:p>
    <w:p w:rsidR="00BB55D6" w:rsidRDefault="00BB55D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1205</w:t>
      </w:r>
    </w:p>
    <w:p w:rsidR="00BB55D6" w:rsidRDefault="00BB55D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1205</w:t>
      </w:r>
    </w:p>
    <w:p w:rsidR="00BB55D6" w:rsidRDefault="00BB55D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1205</w:t>
      </w:r>
    </w:p>
    <w:p w:rsidR="00BB55D6" w:rsidRDefault="00BB55D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1206</w:t>
      </w:r>
    </w:p>
    <w:p w:rsidR="00BB55D6" w:rsidRDefault="00BB55D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1206</w:t>
      </w:r>
    </w:p>
    <w:p w:rsidR="00BB55D6" w:rsidRDefault="00BB55D6">
      <w:pPr>
        <w:pStyle w:val="TOC4"/>
        <w:rPr>
          <w:rFonts w:asciiTheme="minorHAnsi" w:eastAsiaTheme="minorEastAsia" w:hAnsiTheme="minorHAnsi" w:cstheme="minorBidi"/>
          <w:sz w:val="22"/>
          <w:szCs w:val="22"/>
        </w:rPr>
      </w:pPr>
      <w:r w:rsidRPr="00BB55D6">
        <w:t>A.6.2.15.1</w:t>
      </w:r>
      <w:r w:rsidRPr="00BB55D6">
        <w:rPr>
          <w:rFonts w:asciiTheme="minorHAnsi" w:eastAsiaTheme="minorEastAsia" w:hAnsiTheme="minorHAnsi"/>
          <w:sz w:val="22"/>
          <w:szCs w:val="22"/>
        </w:rPr>
        <w:tab/>
      </w:r>
      <w:r w:rsidRPr="00890E30">
        <w:rPr>
          <w:rFonts w:cs="v4.2.0"/>
        </w:rPr>
        <w:t>Test Purpose and Environment</w:t>
      </w:r>
      <w:r>
        <w:tab/>
        <w:t>1206</w:t>
      </w:r>
    </w:p>
    <w:p w:rsidR="00BB55D6" w:rsidRDefault="00BB55D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1208</w:t>
      </w:r>
    </w:p>
    <w:p w:rsidR="00BB55D6" w:rsidRDefault="00BB55D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1208</w:t>
      </w:r>
    </w:p>
    <w:p w:rsidR="00BB55D6" w:rsidRDefault="00BB55D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1209</w:t>
      </w:r>
    </w:p>
    <w:p w:rsidR="00BB55D6" w:rsidRDefault="00BB55D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1209</w:t>
      </w:r>
    </w:p>
    <w:p w:rsidR="00BB55D6" w:rsidRDefault="00BB55D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1209</w:t>
      </w:r>
    </w:p>
    <w:p w:rsidR="00BB55D6" w:rsidRDefault="00BB55D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1209</w:t>
      </w:r>
    </w:p>
    <w:p w:rsidR="00BB55D6" w:rsidRDefault="00BB55D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1209</w:t>
      </w:r>
    </w:p>
    <w:p w:rsidR="00BB55D6" w:rsidRDefault="00BB55D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1210</w:t>
      </w:r>
    </w:p>
    <w:p w:rsidR="00BB55D6" w:rsidRDefault="00BB55D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1210</w:t>
      </w:r>
    </w:p>
    <w:p w:rsidR="00BB55D6" w:rsidRDefault="00BB55D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1210</w:t>
      </w:r>
    </w:p>
    <w:p w:rsidR="00BB55D6" w:rsidRDefault="00BB55D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1213</w:t>
      </w:r>
    </w:p>
    <w:p w:rsidR="00BB55D6" w:rsidRDefault="00BB55D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1213</w:t>
      </w:r>
    </w:p>
    <w:p w:rsidR="00BB55D6" w:rsidRDefault="00BB55D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1214</w:t>
      </w:r>
    </w:p>
    <w:p w:rsidR="00BB55D6" w:rsidRDefault="00BB55D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1214</w:t>
      </w:r>
    </w:p>
    <w:p w:rsidR="00BB55D6" w:rsidRDefault="00BB55D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1214</w:t>
      </w:r>
    </w:p>
    <w:p w:rsidR="00BB55D6" w:rsidRDefault="00BB55D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1214</w:t>
      </w:r>
    </w:p>
    <w:p w:rsidR="00BB55D6" w:rsidRDefault="00BB55D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1214</w:t>
      </w:r>
    </w:p>
    <w:p w:rsidR="00BB55D6" w:rsidRDefault="00BB55D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1214</w:t>
      </w:r>
    </w:p>
    <w:p w:rsidR="00BB55D6" w:rsidRDefault="00BB55D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1215</w:t>
      </w:r>
    </w:p>
    <w:p w:rsidR="00BB55D6" w:rsidRDefault="00BB55D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1215</w:t>
      </w:r>
    </w:p>
    <w:p w:rsidR="00BB55D6" w:rsidRDefault="00BB55D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1218</w:t>
      </w:r>
    </w:p>
    <w:p w:rsidR="00BB55D6" w:rsidRDefault="00BB55D6">
      <w:pPr>
        <w:pStyle w:val="TOC5"/>
        <w:rPr>
          <w:rFonts w:asciiTheme="minorHAnsi" w:eastAsiaTheme="minorEastAsia" w:hAnsiTheme="minorHAnsi" w:cstheme="minorBidi"/>
          <w:sz w:val="22"/>
          <w:szCs w:val="22"/>
        </w:rPr>
      </w:pPr>
      <w:r>
        <w:lastRenderedPageBreak/>
        <w:t>A.6.2.17.2.1</w:t>
      </w:r>
      <w:r>
        <w:rPr>
          <w:rFonts w:asciiTheme="minorHAnsi" w:eastAsiaTheme="minorEastAsia" w:hAnsiTheme="minorHAnsi" w:cstheme="minorBidi"/>
          <w:sz w:val="22"/>
          <w:szCs w:val="22"/>
        </w:rPr>
        <w:tab/>
      </w:r>
      <w:r>
        <w:t>Random Access Response Reception</w:t>
      </w:r>
      <w:r>
        <w:tab/>
        <w:t>1218</w:t>
      </w:r>
    </w:p>
    <w:p w:rsidR="00BB55D6" w:rsidRDefault="00BB55D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1219</w:t>
      </w:r>
    </w:p>
    <w:p w:rsidR="00BB55D6" w:rsidRDefault="00BB55D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1219</w:t>
      </w:r>
    </w:p>
    <w:p w:rsidR="00BB55D6" w:rsidRDefault="00BB55D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1219</w:t>
      </w:r>
    </w:p>
    <w:p w:rsidR="00BB55D6" w:rsidRDefault="00BB55D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1219</w:t>
      </w:r>
    </w:p>
    <w:p w:rsidR="00BB55D6" w:rsidRDefault="00BB55D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1219</w:t>
      </w:r>
    </w:p>
    <w:p w:rsidR="00BB55D6" w:rsidRDefault="00BB55D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1219</w:t>
      </w:r>
    </w:p>
    <w:p w:rsidR="00BB55D6" w:rsidRDefault="00BB55D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1220</w:t>
      </w:r>
    </w:p>
    <w:p w:rsidR="00BB55D6" w:rsidRDefault="00BB55D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1220</w:t>
      </w:r>
    </w:p>
    <w:p w:rsidR="00BB55D6" w:rsidRDefault="00BB55D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1223</w:t>
      </w:r>
    </w:p>
    <w:p w:rsidR="00BB55D6" w:rsidRDefault="00BB55D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1223</w:t>
      </w:r>
    </w:p>
    <w:p w:rsidR="00BB55D6" w:rsidRDefault="00BB55D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1224</w:t>
      </w:r>
    </w:p>
    <w:p w:rsidR="00BB55D6" w:rsidRDefault="00BB55D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1224</w:t>
      </w:r>
    </w:p>
    <w:p w:rsidR="00BB55D6" w:rsidRDefault="00BB55D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1224</w:t>
      </w:r>
    </w:p>
    <w:p w:rsidR="00BB55D6" w:rsidRDefault="00BB55D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1224</w:t>
      </w:r>
    </w:p>
    <w:p w:rsidR="00BB55D6" w:rsidRDefault="00BB55D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1224</w:t>
      </w:r>
    </w:p>
    <w:p w:rsidR="00BB55D6" w:rsidRDefault="00BB55D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1224</w:t>
      </w:r>
    </w:p>
    <w:p w:rsidR="00BB55D6" w:rsidRDefault="00BB55D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1225</w:t>
      </w:r>
    </w:p>
    <w:p w:rsidR="00BB55D6" w:rsidRDefault="00BB55D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1225</w:t>
      </w:r>
    </w:p>
    <w:p w:rsidR="00BB55D6" w:rsidRDefault="00BB55D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1227</w:t>
      </w:r>
    </w:p>
    <w:p w:rsidR="00BB55D6" w:rsidRDefault="00BB55D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1227</w:t>
      </w:r>
    </w:p>
    <w:p w:rsidR="00BB55D6" w:rsidRDefault="00BB55D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1228</w:t>
      </w:r>
    </w:p>
    <w:p w:rsidR="00BB55D6" w:rsidRDefault="00BB55D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1228</w:t>
      </w:r>
    </w:p>
    <w:p w:rsidR="00BB55D6" w:rsidRDefault="00BB55D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1228</w:t>
      </w:r>
    </w:p>
    <w:p w:rsidR="00BB55D6" w:rsidRDefault="00BB55D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1228</w:t>
      </w:r>
    </w:p>
    <w:p w:rsidR="00BB55D6" w:rsidRDefault="00BB55D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1228</w:t>
      </w:r>
    </w:p>
    <w:p w:rsidR="00BB55D6" w:rsidRDefault="00BB55D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1228</w:t>
      </w:r>
    </w:p>
    <w:p w:rsidR="00BB55D6" w:rsidRDefault="00BB55D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1229</w:t>
      </w:r>
    </w:p>
    <w:p w:rsidR="00BB55D6" w:rsidRDefault="00BB55D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1229</w:t>
      </w:r>
    </w:p>
    <w:p w:rsidR="00BB55D6" w:rsidRDefault="00BB55D6">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1231</w:t>
      </w:r>
    </w:p>
    <w:p w:rsidR="00BB55D6" w:rsidRDefault="00BB55D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1231</w:t>
      </w:r>
    </w:p>
    <w:p w:rsidR="00BB55D6" w:rsidRDefault="00BB55D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1232</w:t>
      </w:r>
    </w:p>
    <w:p w:rsidR="00BB55D6" w:rsidRDefault="00BB55D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1232</w:t>
      </w:r>
    </w:p>
    <w:p w:rsidR="00BB55D6" w:rsidRDefault="00BB55D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1232</w:t>
      </w:r>
    </w:p>
    <w:p w:rsidR="00BB55D6" w:rsidRDefault="00BB55D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1232</w:t>
      </w:r>
    </w:p>
    <w:p w:rsidR="00BB55D6" w:rsidRDefault="00BB55D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1232</w:t>
      </w:r>
    </w:p>
    <w:p w:rsidR="00BB55D6" w:rsidRDefault="00BB55D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1232</w:t>
      </w:r>
    </w:p>
    <w:p w:rsidR="00BB55D6" w:rsidRDefault="00BB55D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1233</w:t>
      </w:r>
    </w:p>
    <w:p w:rsidR="00BB55D6" w:rsidRDefault="00BB55D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1233</w:t>
      </w:r>
    </w:p>
    <w:p w:rsidR="00BB55D6" w:rsidRDefault="00BB55D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1235</w:t>
      </w:r>
    </w:p>
    <w:p w:rsidR="00BB55D6" w:rsidRDefault="00BB55D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1235</w:t>
      </w:r>
    </w:p>
    <w:p w:rsidR="00BB55D6" w:rsidRDefault="00BB55D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1236</w:t>
      </w:r>
    </w:p>
    <w:p w:rsidR="00BB55D6" w:rsidRDefault="00BB55D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1236</w:t>
      </w:r>
    </w:p>
    <w:p w:rsidR="00BB55D6" w:rsidRDefault="00BB55D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1236</w:t>
      </w:r>
    </w:p>
    <w:p w:rsidR="00BB55D6" w:rsidRDefault="00BB55D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1236</w:t>
      </w:r>
    </w:p>
    <w:p w:rsidR="00BB55D6" w:rsidRDefault="00BB55D6">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1236</w:t>
      </w:r>
    </w:p>
    <w:p w:rsidR="00BB55D6" w:rsidRDefault="00BB55D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1236</w:t>
      </w:r>
    </w:p>
    <w:p w:rsidR="00BB55D6" w:rsidRDefault="00BB55D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1237</w:t>
      </w:r>
    </w:p>
    <w:p w:rsidR="00BB55D6" w:rsidRDefault="00BB55D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1237</w:t>
      </w:r>
    </w:p>
    <w:p w:rsidR="00BB55D6" w:rsidRDefault="00BB55D6">
      <w:pPr>
        <w:pStyle w:val="TOC4"/>
        <w:rPr>
          <w:rFonts w:asciiTheme="minorHAnsi" w:eastAsiaTheme="minorEastAsia" w:hAnsiTheme="minorHAnsi" w:cstheme="minorBidi"/>
          <w:sz w:val="22"/>
          <w:szCs w:val="22"/>
        </w:rPr>
      </w:pPr>
      <w:r w:rsidRPr="00BB55D6">
        <w:t>A.6.3.1.1</w:t>
      </w:r>
      <w:r w:rsidRPr="00BB55D6">
        <w:rPr>
          <w:rFonts w:asciiTheme="minorHAnsi" w:eastAsiaTheme="minorEastAsia" w:hAnsiTheme="minorHAnsi" w:cstheme="minorBidi"/>
          <w:sz w:val="22"/>
          <w:szCs w:val="22"/>
        </w:rPr>
        <w:tab/>
      </w:r>
      <w:r w:rsidRPr="00890E30">
        <w:rPr>
          <w:snapToGrid w:val="0"/>
        </w:rPr>
        <w:t>Test Purpose and Environment</w:t>
      </w:r>
      <w:r>
        <w:tab/>
        <w:t>1237</w:t>
      </w:r>
    </w:p>
    <w:p w:rsidR="00BB55D6" w:rsidRDefault="00BB55D6">
      <w:pPr>
        <w:pStyle w:val="TOC4"/>
        <w:rPr>
          <w:rFonts w:asciiTheme="minorHAnsi" w:eastAsiaTheme="minorEastAsia" w:hAnsiTheme="minorHAnsi" w:cstheme="minorBidi"/>
          <w:sz w:val="22"/>
          <w:szCs w:val="22"/>
        </w:rPr>
      </w:pPr>
      <w:r w:rsidRPr="00BB55D6">
        <w:t>A.6.3.1.2</w:t>
      </w:r>
      <w:r w:rsidRPr="00BB55D6">
        <w:rPr>
          <w:rFonts w:asciiTheme="minorHAnsi" w:eastAsiaTheme="minorEastAsia" w:hAnsiTheme="minorHAnsi" w:cstheme="minorBidi"/>
          <w:sz w:val="22"/>
          <w:szCs w:val="22"/>
        </w:rPr>
        <w:tab/>
      </w:r>
      <w:r w:rsidRPr="00890E30">
        <w:rPr>
          <w:snapToGrid w:val="0"/>
        </w:rPr>
        <w:t>Test Requirements</w:t>
      </w:r>
      <w:r>
        <w:tab/>
        <w:t>1239</w:t>
      </w:r>
    </w:p>
    <w:p w:rsidR="00BB55D6" w:rsidRDefault="00BB55D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1239</w:t>
      </w:r>
    </w:p>
    <w:p w:rsidR="00BB55D6" w:rsidRDefault="00BB55D6">
      <w:pPr>
        <w:pStyle w:val="TOC4"/>
        <w:rPr>
          <w:rFonts w:asciiTheme="minorHAnsi" w:eastAsiaTheme="minorEastAsia" w:hAnsiTheme="minorHAnsi" w:cstheme="minorBidi"/>
          <w:sz w:val="22"/>
          <w:szCs w:val="22"/>
        </w:rPr>
      </w:pPr>
      <w:r w:rsidRPr="00BB55D6">
        <w:t>A.6.3.2.1</w:t>
      </w:r>
      <w:r w:rsidRPr="00BB55D6">
        <w:rPr>
          <w:rFonts w:asciiTheme="minorHAnsi" w:eastAsiaTheme="minorEastAsia" w:hAnsiTheme="minorHAnsi" w:cstheme="minorBidi"/>
          <w:sz w:val="22"/>
          <w:szCs w:val="22"/>
        </w:rPr>
        <w:tab/>
      </w:r>
      <w:r w:rsidRPr="00890E30">
        <w:rPr>
          <w:snapToGrid w:val="0"/>
        </w:rPr>
        <w:t>Test Purpose and Environment</w:t>
      </w:r>
      <w:r>
        <w:tab/>
        <w:t>1239</w:t>
      </w:r>
    </w:p>
    <w:p w:rsidR="00BB55D6" w:rsidRDefault="00BB55D6">
      <w:pPr>
        <w:pStyle w:val="TOC4"/>
        <w:rPr>
          <w:rFonts w:asciiTheme="minorHAnsi" w:eastAsiaTheme="minorEastAsia" w:hAnsiTheme="minorHAnsi" w:cstheme="minorBidi"/>
          <w:sz w:val="22"/>
          <w:szCs w:val="22"/>
        </w:rPr>
      </w:pPr>
      <w:r w:rsidRPr="00BB55D6">
        <w:t>A.6.3.2.2</w:t>
      </w:r>
      <w:r w:rsidRPr="00BB55D6">
        <w:rPr>
          <w:rFonts w:asciiTheme="minorHAnsi" w:eastAsiaTheme="minorEastAsia" w:hAnsiTheme="minorHAnsi" w:cstheme="minorBidi"/>
          <w:sz w:val="22"/>
          <w:szCs w:val="22"/>
        </w:rPr>
        <w:tab/>
      </w:r>
      <w:r w:rsidRPr="00890E30">
        <w:rPr>
          <w:snapToGrid w:val="0"/>
        </w:rPr>
        <w:t>Test Requirements</w:t>
      </w:r>
      <w:r>
        <w:tab/>
        <w:t>1241</w:t>
      </w:r>
    </w:p>
    <w:p w:rsidR="00BB55D6" w:rsidRDefault="00BB55D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1241</w:t>
      </w:r>
    </w:p>
    <w:p w:rsidR="00BB55D6" w:rsidRDefault="00BB55D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BB55D6" w:rsidRDefault="00BB55D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1242</w:t>
      </w:r>
    </w:p>
    <w:p w:rsidR="00BB55D6" w:rsidRDefault="00BB55D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1243</w:t>
      </w:r>
    </w:p>
    <w:p w:rsidR="00BB55D6" w:rsidRDefault="00BB55D6">
      <w:pPr>
        <w:pStyle w:val="TOC4"/>
        <w:rPr>
          <w:rFonts w:asciiTheme="minorHAnsi" w:eastAsiaTheme="minorEastAsia" w:hAnsiTheme="minorHAnsi" w:cstheme="minorBidi"/>
          <w:sz w:val="22"/>
          <w:szCs w:val="22"/>
        </w:rPr>
      </w:pPr>
      <w:r>
        <w:lastRenderedPageBreak/>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1243</w:t>
      </w:r>
    </w:p>
    <w:p w:rsidR="00BB55D6" w:rsidRDefault="00BB55D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1244</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1247</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6</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 xml:space="preserve"> 6</w:t>
      </w:r>
      <w:r w:rsidRPr="00BB55D6">
        <w:t>.</w:t>
      </w:r>
      <w:r w:rsidRPr="00BB55D6">
        <w:rPr>
          <w:lang w:eastAsia="zh-CN"/>
        </w:rPr>
        <w:t>3</w:t>
      </w:r>
      <w:r w:rsidRPr="00BB55D6">
        <w:t>.</w:t>
      </w:r>
      <w:r w:rsidRPr="00BB55D6">
        <w:rPr>
          <w:lang w:eastAsia="zh-CN"/>
        </w:rPr>
        <w:t>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1249</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1252</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1255</w:t>
      </w:r>
    </w:p>
    <w:p w:rsidR="00BB55D6" w:rsidRDefault="00BB55D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1255</w:t>
      </w:r>
    </w:p>
    <w:p w:rsidR="00BB55D6" w:rsidRDefault="00BB55D6">
      <w:pPr>
        <w:pStyle w:val="TOC4"/>
        <w:rPr>
          <w:rFonts w:asciiTheme="minorHAnsi" w:eastAsiaTheme="minorEastAsia" w:hAnsiTheme="minorHAnsi" w:cstheme="minorBidi"/>
          <w:sz w:val="22"/>
          <w:szCs w:val="22"/>
        </w:rPr>
      </w:pPr>
      <w:r w:rsidRPr="00BB55D6">
        <w:t>A.6.3.9.1</w:t>
      </w:r>
      <w:r w:rsidRPr="00BB55D6">
        <w:rPr>
          <w:rFonts w:asciiTheme="minorHAnsi" w:eastAsiaTheme="minorEastAsia" w:hAnsiTheme="minorHAnsi" w:cstheme="minorBidi"/>
          <w:sz w:val="22"/>
          <w:szCs w:val="22"/>
        </w:rPr>
        <w:tab/>
      </w:r>
      <w:r w:rsidRPr="00890E30">
        <w:rPr>
          <w:snapToGrid w:val="0"/>
        </w:rPr>
        <w:t>Test Purpose and Environment</w:t>
      </w:r>
      <w:r>
        <w:tab/>
        <w:t>1255</w:t>
      </w:r>
    </w:p>
    <w:p w:rsidR="00BB55D6" w:rsidRDefault="00BB55D6">
      <w:pPr>
        <w:pStyle w:val="TOC4"/>
        <w:rPr>
          <w:rFonts w:asciiTheme="minorHAnsi" w:eastAsiaTheme="minorEastAsia" w:hAnsiTheme="minorHAnsi" w:cstheme="minorBidi"/>
          <w:sz w:val="22"/>
          <w:szCs w:val="22"/>
        </w:rPr>
      </w:pPr>
      <w:r w:rsidRPr="00BB55D6">
        <w:t>A.6.3.9.2</w:t>
      </w:r>
      <w:r w:rsidRPr="00BB55D6">
        <w:rPr>
          <w:rFonts w:asciiTheme="minorHAnsi" w:eastAsiaTheme="minorEastAsia" w:hAnsiTheme="minorHAnsi" w:cstheme="minorBidi"/>
          <w:sz w:val="22"/>
          <w:szCs w:val="22"/>
        </w:rPr>
        <w:tab/>
      </w:r>
      <w:r w:rsidRPr="00890E30">
        <w:rPr>
          <w:snapToGrid w:val="0"/>
        </w:rPr>
        <w:t>Test Requirements</w:t>
      </w:r>
      <w:r>
        <w:tab/>
        <w:t>1257</w:t>
      </w:r>
    </w:p>
    <w:p w:rsidR="00BB55D6" w:rsidRDefault="00BB55D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1257</w:t>
      </w:r>
    </w:p>
    <w:p w:rsidR="00BB55D6" w:rsidRDefault="00BB55D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1257</w:t>
      </w:r>
    </w:p>
    <w:p w:rsidR="00BB55D6" w:rsidRDefault="00BB55D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1259</w:t>
      </w:r>
    </w:p>
    <w:p w:rsidR="00BB55D6" w:rsidRDefault="00BB55D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1259</w:t>
      </w:r>
    </w:p>
    <w:p w:rsidR="00BB55D6" w:rsidRDefault="00BB55D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1259</w:t>
      </w:r>
    </w:p>
    <w:p w:rsidR="00BB55D6" w:rsidRDefault="00BB55D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1261</w:t>
      </w:r>
    </w:p>
    <w:p w:rsidR="00BB55D6" w:rsidRDefault="00BB55D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1261</w:t>
      </w:r>
    </w:p>
    <w:p w:rsidR="00BB55D6" w:rsidRDefault="00BB55D6">
      <w:pPr>
        <w:pStyle w:val="TOC4"/>
        <w:rPr>
          <w:rFonts w:asciiTheme="minorHAnsi" w:eastAsiaTheme="minorEastAsia" w:hAnsiTheme="minorHAnsi" w:cstheme="minorBidi"/>
          <w:sz w:val="22"/>
          <w:szCs w:val="22"/>
        </w:rPr>
      </w:pPr>
      <w:r w:rsidRPr="00BB55D6">
        <w:t>A.6.3.12.1</w:t>
      </w:r>
      <w:r w:rsidRPr="00BB55D6">
        <w:rPr>
          <w:rFonts w:asciiTheme="minorHAnsi" w:eastAsiaTheme="minorEastAsia" w:hAnsiTheme="minorHAnsi" w:cstheme="minorBidi"/>
          <w:sz w:val="22"/>
          <w:szCs w:val="22"/>
        </w:rPr>
        <w:tab/>
      </w:r>
      <w:r w:rsidRPr="00890E30">
        <w:rPr>
          <w:snapToGrid w:val="0"/>
        </w:rPr>
        <w:t>Test Purpose and Environment</w:t>
      </w:r>
      <w:r>
        <w:tab/>
        <w:t>1261</w:t>
      </w:r>
    </w:p>
    <w:p w:rsidR="00BB55D6" w:rsidRDefault="00BB55D6">
      <w:pPr>
        <w:pStyle w:val="TOC4"/>
        <w:rPr>
          <w:rFonts w:asciiTheme="minorHAnsi" w:eastAsiaTheme="minorEastAsia" w:hAnsiTheme="minorHAnsi" w:cstheme="minorBidi"/>
          <w:sz w:val="22"/>
          <w:szCs w:val="22"/>
        </w:rPr>
      </w:pPr>
      <w:r w:rsidRPr="00BB55D6">
        <w:t>A.6.3.12.2</w:t>
      </w:r>
      <w:r w:rsidRPr="00BB55D6">
        <w:rPr>
          <w:rFonts w:asciiTheme="minorHAnsi" w:eastAsiaTheme="minorEastAsia" w:hAnsiTheme="minorHAnsi" w:cstheme="minorBidi"/>
          <w:sz w:val="22"/>
          <w:szCs w:val="22"/>
        </w:rPr>
        <w:tab/>
      </w:r>
      <w:r w:rsidRPr="00890E30">
        <w:rPr>
          <w:snapToGrid w:val="0"/>
        </w:rPr>
        <w:t>Test Requirements</w:t>
      </w:r>
      <w:r>
        <w:tab/>
        <w:t>1264</w:t>
      </w:r>
    </w:p>
    <w:p w:rsidR="00BB55D6" w:rsidRDefault="00BB55D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1266</w:t>
      </w:r>
    </w:p>
    <w:p w:rsidR="00BB55D6" w:rsidRDefault="00BB55D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1266</w:t>
      </w:r>
    </w:p>
    <w:p w:rsidR="00BB55D6" w:rsidRDefault="00BB55D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1266</w:t>
      </w:r>
    </w:p>
    <w:p w:rsidR="00BB55D6" w:rsidRDefault="00BB55D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1266</w:t>
      </w:r>
    </w:p>
    <w:p w:rsidR="00BB55D6" w:rsidRDefault="00BB55D6">
      <w:pPr>
        <w:pStyle w:val="TOC4"/>
        <w:rPr>
          <w:rFonts w:asciiTheme="minorHAnsi" w:eastAsiaTheme="minorEastAsia" w:hAnsiTheme="minorHAnsi" w:cstheme="minorBidi"/>
          <w:sz w:val="22"/>
          <w:szCs w:val="22"/>
        </w:rPr>
      </w:pPr>
      <w:r w:rsidRPr="00BB55D6">
        <w:t>A.7.1.1.2</w:t>
      </w:r>
      <w:r w:rsidRPr="00BB55D6">
        <w:rPr>
          <w:rFonts w:asciiTheme="minorHAnsi" w:eastAsiaTheme="minorEastAsia" w:hAnsiTheme="minorHAnsi"/>
          <w:sz w:val="22"/>
          <w:szCs w:val="22"/>
        </w:rPr>
        <w:tab/>
      </w:r>
      <w:r w:rsidRPr="00890E30">
        <w:rPr>
          <w:rFonts w:cs="v4.2.0"/>
        </w:rPr>
        <w:t>Test Requirements</w:t>
      </w:r>
      <w:r>
        <w:tab/>
        <w:t>1267</w:t>
      </w:r>
    </w:p>
    <w:p w:rsidR="00BB55D6" w:rsidRDefault="00BB55D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1268</w:t>
      </w:r>
    </w:p>
    <w:p w:rsidR="00BB55D6" w:rsidRDefault="00BB55D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1268</w:t>
      </w:r>
    </w:p>
    <w:p w:rsidR="00BB55D6" w:rsidRDefault="00BB55D6">
      <w:pPr>
        <w:pStyle w:val="TOC4"/>
        <w:rPr>
          <w:rFonts w:asciiTheme="minorHAnsi" w:eastAsiaTheme="minorEastAsia" w:hAnsiTheme="minorHAnsi" w:cstheme="minorBidi"/>
          <w:sz w:val="22"/>
          <w:szCs w:val="22"/>
        </w:rPr>
      </w:pPr>
      <w:r w:rsidRPr="00BB55D6">
        <w:t>A.7.1.2.2</w:t>
      </w:r>
      <w:r w:rsidRPr="00BB55D6">
        <w:rPr>
          <w:rFonts w:asciiTheme="minorHAnsi" w:eastAsiaTheme="minorEastAsia" w:hAnsiTheme="minorHAnsi"/>
          <w:sz w:val="22"/>
          <w:szCs w:val="22"/>
        </w:rPr>
        <w:tab/>
      </w:r>
      <w:r w:rsidRPr="00890E30">
        <w:rPr>
          <w:rFonts w:cs="v4.2.0"/>
        </w:rPr>
        <w:t>Test Requirements</w:t>
      </w:r>
      <w:r>
        <w:tab/>
        <w:t>1270</w:t>
      </w:r>
    </w:p>
    <w:p w:rsidR="00BB55D6" w:rsidRDefault="00BB55D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1271</w:t>
      </w:r>
    </w:p>
    <w:p w:rsidR="00BB55D6" w:rsidRDefault="00BB55D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1271</w:t>
      </w:r>
    </w:p>
    <w:p w:rsidR="00BB55D6" w:rsidRDefault="00BB55D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1273</w:t>
      </w:r>
    </w:p>
    <w:p w:rsidR="00BB55D6" w:rsidRDefault="00BB55D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1274</w:t>
      </w:r>
    </w:p>
    <w:p w:rsidR="00BB55D6" w:rsidRDefault="00BB55D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1274</w:t>
      </w:r>
    </w:p>
    <w:p w:rsidR="00BB55D6" w:rsidRDefault="00BB55D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1275</w:t>
      </w:r>
    </w:p>
    <w:p w:rsidR="00BB55D6" w:rsidRDefault="00BB55D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1276</w:t>
      </w:r>
    </w:p>
    <w:p w:rsidR="00BB55D6" w:rsidRDefault="00BB55D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1276</w:t>
      </w:r>
    </w:p>
    <w:p w:rsidR="00BB55D6" w:rsidRDefault="00BB55D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1277</w:t>
      </w:r>
    </w:p>
    <w:p w:rsidR="00BB55D6" w:rsidRDefault="00BB55D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1277</w:t>
      </w:r>
    </w:p>
    <w:p w:rsidR="00BB55D6" w:rsidRDefault="00BB55D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1277</w:t>
      </w:r>
    </w:p>
    <w:p w:rsidR="00BB55D6" w:rsidRDefault="00BB55D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1279</w:t>
      </w:r>
    </w:p>
    <w:p w:rsidR="00BB55D6" w:rsidRDefault="00BB55D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1280</w:t>
      </w:r>
    </w:p>
    <w:p w:rsidR="00BB55D6" w:rsidRDefault="00BB55D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1280</w:t>
      </w:r>
    </w:p>
    <w:p w:rsidR="00BB55D6" w:rsidRDefault="00BB55D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1281</w:t>
      </w:r>
    </w:p>
    <w:p w:rsidR="00BB55D6" w:rsidRDefault="00BB55D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90E30">
        <w:rPr>
          <w:snapToGrid w:val="0"/>
          <w:lang w:eastAsia="zh-CN"/>
        </w:rPr>
        <w:t xml:space="preserve"> for 20MHz +20MHz</w:t>
      </w:r>
      <w:r>
        <w:tab/>
        <w:t>1282</w:t>
      </w:r>
    </w:p>
    <w:p w:rsidR="00BB55D6" w:rsidRDefault="00BB55D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90E30">
        <w:rPr>
          <w:snapToGrid w:val="0"/>
          <w:lang w:eastAsia="zh-CN"/>
        </w:rPr>
        <w:t>20MHz +10MHz</w:t>
      </w:r>
      <w:r>
        <w:tab/>
        <w:t>1282</w:t>
      </w:r>
    </w:p>
    <w:p w:rsidR="00BB55D6" w:rsidRDefault="00BB55D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lastRenderedPageBreak/>
        <w:t>A.7.1.9</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1283</w:t>
      </w:r>
    </w:p>
    <w:p w:rsidR="00BB55D6" w:rsidRDefault="00BB55D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1283</w:t>
      </w:r>
    </w:p>
    <w:p w:rsidR="00BB55D6" w:rsidRDefault="00BB55D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1285</w:t>
      </w:r>
    </w:p>
    <w:p w:rsidR="00BB55D6" w:rsidRDefault="00BB55D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1285</w:t>
      </w:r>
    </w:p>
    <w:p w:rsidR="00BB55D6" w:rsidRDefault="00BB55D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1285</w:t>
      </w:r>
    </w:p>
    <w:p w:rsidR="00BB55D6" w:rsidRDefault="00BB55D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1287</w:t>
      </w:r>
    </w:p>
    <w:p w:rsidR="00BB55D6" w:rsidRDefault="00BB55D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1287</w:t>
      </w:r>
    </w:p>
    <w:p w:rsidR="00BB55D6" w:rsidRDefault="00BB55D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1287</w:t>
      </w:r>
    </w:p>
    <w:p w:rsidR="00BB55D6" w:rsidRDefault="00BB55D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1289</w:t>
      </w:r>
    </w:p>
    <w:p w:rsidR="00BB55D6" w:rsidRDefault="00BB55D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1289</w:t>
      </w:r>
    </w:p>
    <w:p w:rsidR="00BB55D6" w:rsidRDefault="00BB55D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1289</w:t>
      </w:r>
    </w:p>
    <w:p w:rsidR="00BB55D6" w:rsidRDefault="00BB55D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1291</w:t>
      </w:r>
    </w:p>
    <w:p w:rsidR="00BB55D6" w:rsidRDefault="00BB55D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1292</w:t>
      </w:r>
    </w:p>
    <w:p w:rsidR="00BB55D6" w:rsidRDefault="00BB55D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1292</w:t>
      </w:r>
    </w:p>
    <w:p w:rsidR="00BB55D6" w:rsidRDefault="00BB55D6">
      <w:pPr>
        <w:pStyle w:val="TOC4"/>
        <w:rPr>
          <w:rFonts w:asciiTheme="minorHAnsi" w:eastAsiaTheme="minorEastAsia" w:hAnsiTheme="minorHAnsi" w:cstheme="minorBidi"/>
          <w:sz w:val="22"/>
          <w:szCs w:val="22"/>
        </w:rPr>
      </w:pPr>
      <w:r w:rsidRPr="00BB55D6">
        <w:t>A.7.1.14.2</w:t>
      </w:r>
      <w:r w:rsidRPr="00BB55D6">
        <w:rPr>
          <w:rFonts w:asciiTheme="minorHAnsi" w:eastAsiaTheme="minorEastAsia" w:hAnsiTheme="minorHAnsi"/>
          <w:sz w:val="22"/>
          <w:szCs w:val="22"/>
        </w:rPr>
        <w:tab/>
      </w:r>
      <w:r w:rsidRPr="00890E30">
        <w:rPr>
          <w:rFonts w:cs="v4.2.0"/>
        </w:rPr>
        <w:t>Test Requirements</w:t>
      </w:r>
      <w:r>
        <w:tab/>
        <w:t>1293</w:t>
      </w:r>
    </w:p>
    <w:p w:rsidR="00BB55D6" w:rsidRDefault="00BB55D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1293</w:t>
      </w:r>
    </w:p>
    <w:p w:rsidR="00BB55D6" w:rsidRDefault="00BB55D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1293</w:t>
      </w:r>
    </w:p>
    <w:p w:rsidR="00BB55D6" w:rsidRDefault="00BB55D6">
      <w:pPr>
        <w:pStyle w:val="TOC4"/>
        <w:rPr>
          <w:rFonts w:asciiTheme="minorHAnsi" w:eastAsiaTheme="minorEastAsia" w:hAnsiTheme="minorHAnsi" w:cstheme="minorBidi"/>
          <w:sz w:val="22"/>
          <w:szCs w:val="22"/>
        </w:rPr>
      </w:pPr>
      <w:r w:rsidRPr="00BB55D6">
        <w:t>A.7.1.15.2</w:t>
      </w:r>
      <w:r w:rsidRPr="00BB55D6">
        <w:rPr>
          <w:rFonts w:asciiTheme="minorHAnsi" w:eastAsiaTheme="minorEastAsia" w:hAnsiTheme="minorHAnsi"/>
          <w:sz w:val="22"/>
          <w:szCs w:val="22"/>
        </w:rPr>
        <w:tab/>
      </w:r>
      <w:r w:rsidRPr="00890E30">
        <w:rPr>
          <w:rFonts w:cs="v4.2.0"/>
        </w:rPr>
        <w:t>Test Requirements</w:t>
      </w:r>
      <w:r>
        <w:tab/>
        <w:t>1294</w:t>
      </w:r>
    </w:p>
    <w:p w:rsidR="00BB55D6" w:rsidRDefault="00BB55D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1295</w:t>
      </w:r>
    </w:p>
    <w:p w:rsidR="00BB55D6" w:rsidRDefault="00BB55D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1295</w:t>
      </w:r>
    </w:p>
    <w:p w:rsidR="00BB55D6" w:rsidRDefault="00BB55D6">
      <w:pPr>
        <w:pStyle w:val="TOC4"/>
        <w:rPr>
          <w:rFonts w:asciiTheme="minorHAnsi" w:eastAsiaTheme="minorEastAsia" w:hAnsiTheme="minorHAnsi" w:cstheme="minorBidi"/>
          <w:sz w:val="22"/>
          <w:szCs w:val="22"/>
        </w:rPr>
      </w:pPr>
      <w:r w:rsidRPr="00BB55D6">
        <w:t>A.7.1.16.2</w:t>
      </w:r>
      <w:r w:rsidRPr="00BB55D6">
        <w:rPr>
          <w:rFonts w:asciiTheme="minorHAnsi" w:eastAsiaTheme="minorEastAsia" w:hAnsiTheme="minorHAnsi"/>
          <w:sz w:val="22"/>
          <w:szCs w:val="22"/>
        </w:rPr>
        <w:tab/>
      </w:r>
      <w:r w:rsidRPr="00890E30">
        <w:rPr>
          <w:rFonts w:cs="v4.2.0"/>
        </w:rPr>
        <w:t>Test Requirements</w:t>
      </w:r>
      <w:r>
        <w:tab/>
        <w:t>1296</w:t>
      </w:r>
    </w:p>
    <w:p w:rsidR="00BB55D6" w:rsidRDefault="00BB55D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1297</w:t>
      </w:r>
    </w:p>
    <w:p w:rsidR="00BB55D6" w:rsidRDefault="00BB55D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1297</w:t>
      </w:r>
    </w:p>
    <w:p w:rsidR="00BB55D6" w:rsidRDefault="00BB55D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1299</w:t>
      </w:r>
    </w:p>
    <w:p w:rsidR="00BB55D6" w:rsidRDefault="00BB55D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1300</w:t>
      </w:r>
    </w:p>
    <w:p w:rsidR="00BB55D6" w:rsidRDefault="00BB55D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1300</w:t>
      </w:r>
    </w:p>
    <w:p w:rsidR="00BB55D6" w:rsidRDefault="00BB55D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1302</w:t>
      </w:r>
    </w:p>
    <w:p w:rsidR="00BB55D6" w:rsidRDefault="00BB55D6">
      <w:pPr>
        <w:pStyle w:val="TOC3"/>
        <w:rPr>
          <w:rFonts w:asciiTheme="minorHAnsi" w:eastAsiaTheme="minorEastAsia" w:hAnsiTheme="minorHAnsi" w:cstheme="minorBidi"/>
          <w:sz w:val="22"/>
          <w:szCs w:val="22"/>
        </w:rPr>
      </w:pPr>
      <w:r w:rsidRPr="00BB55D6">
        <w:t>A.7.1.19</w:t>
      </w:r>
      <w:r w:rsidRPr="00BB55D6">
        <w:rPr>
          <w:rFonts w:asciiTheme="minorHAnsi" w:eastAsiaTheme="minorEastAsia" w:hAnsiTheme="minorHAnsi" w:cstheme="minorBidi"/>
          <w:sz w:val="22"/>
          <w:szCs w:val="22"/>
        </w:rPr>
        <w:tab/>
      </w:r>
      <w:r>
        <w:rPr>
          <w:lang w:eastAsia="zh-CN"/>
        </w:rPr>
        <w:t>E-UTRAN FDD - UE Transmit Timing Accuracy Test for RACH-less Handover</w:t>
      </w:r>
      <w:r>
        <w:tab/>
        <w:t>1303</w:t>
      </w:r>
    </w:p>
    <w:p w:rsidR="00BB55D6" w:rsidRDefault="00BB55D6">
      <w:pPr>
        <w:pStyle w:val="TOC4"/>
        <w:rPr>
          <w:rFonts w:asciiTheme="minorHAnsi" w:eastAsiaTheme="minorEastAsia" w:hAnsiTheme="minorHAnsi" w:cstheme="minorBidi"/>
          <w:sz w:val="22"/>
          <w:szCs w:val="22"/>
        </w:rPr>
      </w:pPr>
      <w:r w:rsidRPr="00BB55D6">
        <w:t>A.7.1.19.1</w:t>
      </w:r>
      <w:r w:rsidRPr="00BB55D6">
        <w:rPr>
          <w:rFonts w:asciiTheme="minorHAnsi" w:eastAsiaTheme="minorEastAsia" w:hAnsiTheme="minorHAnsi" w:cstheme="minorBidi"/>
          <w:sz w:val="22"/>
          <w:szCs w:val="22"/>
        </w:rPr>
        <w:tab/>
      </w:r>
      <w:r w:rsidRPr="00890E30">
        <w:rPr>
          <w:snapToGrid w:val="0"/>
        </w:rPr>
        <w:t>Test Purpose and Environment</w:t>
      </w:r>
      <w:r>
        <w:tab/>
        <w:t>1303</w:t>
      </w:r>
    </w:p>
    <w:p w:rsidR="00BB55D6" w:rsidRDefault="00BB55D6">
      <w:pPr>
        <w:pStyle w:val="TOC4"/>
        <w:rPr>
          <w:rFonts w:asciiTheme="minorHAnsi" w:eastAsiaTheme="minorEastAsia" w:hAnsiTheme="minorHAnsi" w:cstheme="minorBidi"/>
          <w:sz w:val="22"/>
          <w:szCs w:val="22"/>
        </w:rPr>
      </w:pPr>
      <w:r w:rsidRPr="00BB55D6">
        <w:t>A.7.1.19.2</w:t>
      </w:r>
      <w:r w:rsidRPr="00BB55D6">
        <w:rPr>
          <w:rFonts w:asciiTheme="minorHAnsi" w:eastAsiaTheme="minorEastAsia" w:hAnsiTheme="minorHAnsi" w:cstheme="minorBidi"/>
          <w:sz w:val="22"/>
          <w:szCs w:val="22"/>
        </w:rPr>
        <w:tab/>
      </w:r>
      <w:r w:rsidRPr="00890E30">
        <w:rPr>
          <w:snapToGrid w:val="0"/>
        </w:rPr>
        <w:t>Test Requirements</w:t>
      </w:r>
      <w:r>
        <w:tab/>
        <w:t>1304</w:t>
      </w:r>
    </w:p>
    <w:p w:rsidR="00BB55D6" w:rsidRDefault="00BB55D6">
      <w:pPr>
        <w:pStyle w:val="TOC3"/>
        <w:rPr>
          <w:rFonts w:asciiTheme="minorHAnsi" w:eastAsiaTheme="minorEastAsia" w:hAnsiTheme="minorHAnsi" w:cstheme="minorBidi"/>
          <w:sz w:val="22"/>
          <w:szCs w:val="22"/>
        </w:rPr>
      </w:pPr>
      <w:r w:rsidRPr="00BB55D6">
        <w:t>A.7.1.20</w:t>
      </w:r>
      <w:r w:rsidRPr="00BB55D6">
        <w:rPr>
          <w:rFonts w:asciiTheme="minorHAnsi" w:eastAsiaTheme="minorEastAsia" w:hAnsiTheme="minorHAnsi" w:cstheme="minorBidi"/>
          <w:sz w:val="22"/>
          <w:szCs w:val="22"/>
        </w:rPr>
        <w:tab/>
      </w:r>
      <w:r>
        <w:rPr>
          <w:lang w:eastAsia="zh-CN"/>
        </w:rPr>
        <w:t>E-UTRAN TDD - UE Transmit Timing Accuracy Test for RACH-less Handover</w:t>
      </w:r>
      <w:r>
        <w:tab/>
        <w:t>1304</w:t>
      </w:r>
    </w:p>
    <w:p w:rsidR="00BB55D6" w:rsidRDefault="00BB55D6">
      <w:pPr>
        <w:pStyle w:val="TOC4"/>
        <w:rPr>
          <w:rFonts w:asciiTheme="minorHAnsi" w:eastAsiaTheme="minorEastAsia" w:hAnsiTheme="minorHAnsi" w:cstheme="minorBidi"/>
          <w:sz w:val="22"/>
          <w:szCs w:val="22"/>
        </w:rPr>
      </w:pPr>
      <w:r w:rsidRPr="00BB55D6">
        <w:t>A.7.1.20.1</w:t>
      </w:r>
      <w:r w:rsidRPr="00BB55D6">
        <w:rPr>
          <w:rFonts w:asciiTheme="minorHAnsi" w:eastAsiaTheme="minorEastAsia" w:hAnsiTheme="minorHAnsi" w:cstheme="minorBidi"/>
          <w:sz w:val="22"/>
          <w:szCs w:val="22"/>
        </w:rPr>
        <w:tab/>
      </w:r>
      <w:r w:rsidRPr="00890E30">
        <w:rPr>
          <w:snapToGrid w:val="0"/>
        </w:rPr>
        <w:t>Test Purpose and Environment</w:t>
      </w:r>
      <w:r>
        <w:tab/>
        <w:t>1304</w:t>
      </w:r>
    </w:p>
    <w:p w:rsidR="00BB55D6" w:rsidRDefault="00BB55D6">
      <w:pPr>
        <w:pStyle w:val="TOC4"/>
        <w:rPr>
          <w:rFonts w:asciiTheme="minorHAnsi" w:eastAsiaTheme="minorEastAsia" w:hAnsiTheme="minorHAnsi" w:cstheme="minorBidi"/>
          <w:sz w:val="22"/>
          <w:szCs w:val="22"/>
        </w:rPr>
      </w:pPr>
      <w:r w:rsidRPr="00BB55D6">
        <w:t>A.7.1.20.2</w:t>
      </w:r>
      <w:r w:rsidRPr="00BB55D6">
        <w:rPr>
          <w:rFonts w:asciiTheme="minorHAnsi" w:eastAsiaTheme="minorEastAsia" w:hAnsiTheme="minorHAnsi" w:cstheme="minorBidi"/>
          <w:sz w:val="22"/>
          <w:szCs w:val="22"/>
        </w:rPr>
        <w:tab/>
      </w:r>
      <w:r w:rsidRPr="00890E30">
        <w:rPr>
          <w:snapToGrid w:val="0"/>
        </w:rPr>
        <w:t>Test Requirements</w:t>
      </w:r>
      <w:r>
        <w:tab/>
        <w:t>1306</w:t>
      </w:r>
    </w:p>
    <w:p w:rsidR="00BB55D6" w:rsidRDefault="00BB55D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1306</w:t>
      </w:r>
    </w:p>
    <w:p w:rsidR="00BB55D6" w:rsidRDefault="00BB55D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1306</w:t>
      </w:r>
    </w:p>
    <w:p w:rsidR="00BB55D6" w:rsidRDefault="00BB55D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1308</w:t>
      </w:r>
    </w:p>
    <w:p w:rsidR="00BB55D6" w:rsidRDefault="00BB55D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1308</w:t>
      </w:r>
    </w:p>
    <w:p w:rsidR="00BB55D6" w:rsidRDefault="00BB55D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1308</w:t>
      </w:r>
    </w:p>
    <w:p w:rsidR="00BB55D6" w:rsidRDefault="00BB55D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1310</w:t>
      </w:r>
    </w:p>
    <w:p w:rsidR="00BB55D6" w:rsidRDefault="00BB55D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1310</w:t>
      </w:r>
    </w:p>
    <w:p w:rsidR="00BB55D6" w:rsidRDefault="00BB55D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1310</w:t>
      </w:r>
    </w:p>
    <w:p w:rsidR="00BB55D6" w:rsidRDefault="00BB55D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1312</w:t>
      </w:r>
    </w:p>
    <w:p w:rsidR="00BB55D6" w:rsidRDefault="00BB55D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1312</w:t>
      </w:r>
    </w:p>
    <w:p w:rsidR="00BB55D6" w:rsidRDefault="00BB55D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1312</w:t>
      </w:r>
    </w:p>
    <w:p w:rsidR="00BB55D6" w:rsidRDefault="00BB55D6">
      <w:pPr>
        <w:pStyle w:val="TOC4"/>
        <w:rPr>
          <w:rFonts w:asciiTheme="minorHAnsi" w:eastAsiaTheme="minorEastAsia" w:hAnsiTheme="minorHAnsi" w:cstheme="minorBidi"/>
          <w:sz w:val="22"/>
          <w:szCs w:val="22"/>
        </w:rPr>
      </w:pPr>
      <w:r w:rsidRPr="00BB55D6">
        <w:t>A.7.1.24.2</w:t>
      </w:r>
      <w:r w:rsidRPr="00BB55D6">
        <w:rPr>
          <w:rFonts w:asciiTheme="minorHAnsi" w:eastAsiaTheme="minorEastAsia" w:hAnsiTheme="minorHAnsi"/>
          <w:sz w:val="22"/>
          <w:szCs w:val="22"/>
        </w:rPr>
        <w:tab/>
      </w:r>
      <w:r w:rsidRPr="00890E30">
        <w:rPr>
          <w:rFonts w:cs="v4.2.0"/>
        </w:rPr>
        <w:t>Test Requirements</w:t>
      </w:r>
      <w:r>
        <w:tab/>
        <w:t>1313</w:t>
      </w:r>
    </w:p>
    <w:p w:rsidR="00BB55D6" w:rsidRDefault="00BB55D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1314</w:t>
      </w:r>
    </w:p>
    <w:p w:rsidR="00BB55D6" w:rsidRDefault="00BB55D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1314</w:t>
      </w:r>
    </w:p>
    <w:p w:rsidR="00BB55D6" w:rsidRDefault="00BB55D6">
      <w:pPr>
        <w:pStyle w:val="TOC4"/>
        <w:rPr>
          <w:rFonts w:asciiTheme="minorHAnsi" w:eastAsiaTheme="minorEastAsia" w:hAnsiTheme="minorHAnsi" w:cstheme="minorBidi"/>
          <w:sz w:val="22"/>
          <w:szCs w:val="22"/>
        </w:rPr>
      </w:pPr>
      <w:r w:rsidRPr="00BB55D6">
        <w:t>A.7.1.25.2</w:t>
      </w:r>
      <w:r w:rsidRPr="00BB55D6">
        <w:rPr>
          <w:rFonts w:asciiTheme="minorHAnsi" w:eastAsiaTheme="minorEastAsia" w:hAnsiTheme="minorHAnsi"/>
          <w:sz w:val="22"/>
          <w:szCs w:val="22"/>
        </w:rPr>
        <w:tab/>
      </w:r>
      <w:r w:rsidRPr="00890E30">
        <w:rPr>
          <w:rFonts w:cs="v4.2.0"/>
        </w:rPr>
        <w:t>Test Requirements</w:t>
      </w:r>
      <w:r>
        <w:tab/>
        <w:t>1315</w:t>
      </w:r>
    </w:p>
    <w:p w:rsidR="00BB55D6" w:rsidRDefault="00BB55D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1316</w:t>
      </w:r>
    </w:p>
    <w:p w:rsidR="00BB55D6" w:rsidRDefault="00BB55D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1316</w:t>
      </w:r>
    </w:p>
    <w:p w:rsidR="00BB55D6" w:rsidRDefault="00BB55D6">
      <w:pPr>
        <w:pStyle w:val="TOC4"/>
        <w:rPr>
          <w:rFonts w:asciiTheme="minorHAnsi" w:eastAsiaTheme="minorEastAsia" w:hAnsiTheme="minorHAnsi" w:cstheme="minorBidi"/>
          <w:sz w:val="22"/>
          <w:szCs w:val="22"/>
        </w:rPr>
      </w:pPr>
      <w:r w:rsidRPr="00BB55D6">
        <w:t>A.7.1.26.2</w:t>
      </w:r>
      <w:r w:rsidRPr="00BB55D6">
        <w:rPr>
          <w:rFonts w:asciiTheme="minorHAnsi" w:eastAsiaTheme="minorEastAsia" w:hAnsiTheme="minorHAnsi"/>
          <w:sz w:val="22"/>
          <w:szCs w:val="22"/>
        </w:rPr>
        <w:tab/>
      </w:r>
      <w:r w:rsidRPr="00890E30">
        <w:rPr>
          <w:rFonts w:cs="v4.2.0"/>
        </w:rPr>
        <w:t>Test Requirements</w:t>
      </w:r>
      <w:r>
        <w:tab/>
        <w:t>1317</w:t>
      </w:r>
    </w:p>
    <w:p w:rsidR="00BB55D6" w:rsidRDefault="00BB55D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1318</w:t>
      </w:r>
    </w:p>
    <w:p w:rsidR="00BB55D6" w:rsidRDefault="00BB55D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1318</w:t>
      </w:r>
    </w:p>
    <w:p w:rsidR="00BB55D6" w:rsidRDefault="00BB55D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1320</w:t>
      </w:r>
    </w:p>
    <w:p w:rsidR="00BB55D6" w:rsidRDefault="00BB55D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1320</w:t>
      </w:r>
    </w:p>
    <w:p w:rsidR="00BB55D6" w:rsidRDefault="00BB55D6">
      <w:pPr>
        <w:pStyle w:val="TOC4"/>
        <w:rPr>
          <w:rFonts w:asciiTheme="minorHAnsi" w:eastAsiaTheme="minorEastAsia" w:hAnsiTheme="minorHAnsi" w:cstheme="minorBidi"/>
          <w:sz w:val="22"/>
          <w:szCs w:val="22"/>
        </w:rPr>
      </w:pPr>
      <w:r>
        <w:lastRenderedPageBreak/>
        <w:t>A.7.1.28.1</w:t>
      </w:r>
      <w:r>
        <w:rPr>
          <w:rFonts w:asciiTheme="minorHAnsi" w:eastAsiaTheme="minorEastAsia" w:hAnsiTheme="minorHAnsi" w:cstheme="minorBidi"/>
          <w:sz w:val="22"/>
          <w:szCs w:val="22"/>
        </w:rPr>
        <w:tab/>
      </w:r>
      <w:r>
        <w:t>Test Purpose and Environment</w:t>
      </w:r>
      <w:r>
        <w:tab/>
        <w:t>1320</w:t>
      </w:r>
    </w:p>
    <w:p w:rsidR="00BB55D6" w:rsidRDefault="00BB55D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1322</w:t>
      </w:r>
    </w:p>
    <w:p w:rsidR="00BB55D6" w:rsidRDefault="00BB55D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1323</w:t>
      </w:r>
    </w:p>
    <w:p w:rsidR="00BB55D6" w:rsidRDefault="00BB55D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1323</w:t>
      </w:r>
    </w:p>
    <w:p w:rsidR="00BB55D6" w:rsidRDefault="00BB55D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1323</w:t>
      </w:r>
    </w:p>
    <w:p w:rsidR="00BB55D6" w:rsidRDefault="00BB55D6">
      <w:pPr>
        <w:pStyle w:val="TOC4"/>
        <w:rPr>
          <w:rFonts w:asciiTheme="minorHAnsi" w:eastAsiaTheme="minorEastAsia" w:hAnsiTheme="minorHAnsi" w:cstheme="minorBidi"/>
          <w:sz w:val="22"/>
          <w:szCs w:val="22"/>
        </w:rPr>
      </w:pPr>
      <w:r w:rsidRPr="00BB55D6">
        <w:t>A.7.2.1.2</w:t>
      </w:r>
      <w:r w:rsidRPr="00BB55D6">
        <w:rPr>
          <w:rFonts w:asciiTheme="minorHAnsi" w:eastAsiaTheme="minorEastAsia" w:hAnsiTheme="minorHAnsi"/>
          <w:sz w:val="22"/>
          <w:szCs w:val="22"/>
        </w:rPr>
        <w:tab/>
      </w:r>
      <w:r w:rsidRPr="00890E30">
        <w:rPr>
          <w:rFonts w:cs="v4.2.0"/>
        </w:rPr>
        <w:t>Test Requirements</w:t>
      </w:r>
      <w:r>
        <w:tab/>
        <w:t>1324</w:t>
      </w:r>
    </w:p>
    <w:p w:rsidR="00BB55D6" w:rsidRDefault="00BB55D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1325</w:t>
      </w:r>
    </w:p>
    <w:p w:rsidR="00BB55D6" w:rsidRDefault="00BB55D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1325</w:t>
      </w:r>
    </w:p>
    <w:p w:rsidR="00BB55D6" w:rsidRDefault="00BB55D6">
      <w:pPr>
        <w:pStyle w:val="TOC4"/>
        <w:rPr>
          <w:rFonts w:asciiTheme="minorHAnsi" w:eastAsiaTheme="minorEastAsia" w:hAnsiTheme="minorHAnsi" w:cstheme="minorBidi"/>
          <w:sz w:val="22"/>
          <w:szCs w:val="22"/>
        </w:rPr>
      </w:pPr>
      <w:r w:rsidRPr="00BB55D6">
        <w:t>A.7.2.2.2</w:t>
      </w:r>
      <w:r w:rsidRPr="00BB55D6">
        <w:rPr>
          <w:rFonts w:asciiTheme="minorHAnsi" w:eastAsiaTheme="minorEastAsia" w:hAnsiTheme="minorHAnsi"/>
          <w:sz w:val="22"/>
          <w:szCs w:val="22"/>
        </w:rPr>
        <w:tab/>
      </w:r>
      <w:r w:rsidRPr="00890E30">
        <w:rPr>
          <w:rFonts w:cs="v4.2.0"/>
        </w:rPr>
        <w:t>Test Requirements</w:t>
      </w:r>
      <w:r>
        <w:tab/>
        <w:t>1327</w:t>
      </w:r>
    </w:p>
    <w:p w:rsidR="00BB55D6" w:rsidRDefault="00BB55D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1327</w:t>
      </w:r>
    </w:p>
    <w:p w:rsidR="00BB55D6" w:rsidRDefault="00BB55D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1327</w:t>
      </w:r>
    </w:p>
    <w:p w:rsidR="00BB55D6" w:rsidRDefault="00BB55D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1330</w:t>
      </w:r>
    </w:p>
    <w:p w:rsidR="00BB55D6" w:rsidRDefault="00BB55D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1332</w:t>
      </w:r>
    </w:p>
    <w:p w:rsidR="00BB55D6" w:rsidRDefault="00BB55D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1333</w:t>
      </w:r>
    </w:p>
    <w:p w:rsidR="00BB55D6" w:rsidRDefault="00BB55D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1336</w:t>
      </w:r>
    </w:p>
    <w:p w:rsidR="00BB55D6" w:rsidRDefault="00BB55D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1336</w:t>
      </w:r>
    </w:p>
    <w:p w:rsidR="00BB55D6" w:rsidRDefault="00BB55D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1336</w:t>
      </w:r>
    </w:p>
    <w:p w:rsidR="00BB55D6" w:rsidRDefault="00BB55D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1338</w:t>
      </w:r>
    </w:p>
    <w:p w:rsidR="00BB55D6" w:rsidRDefault="00BB55D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1338</w:t>
      </w:r>
    </w:p>
    <w:p w:rsidR="00BB55D6" w:rsidRDefault="00BB55D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1338</w:t>
      </w:r>
    </w:p>
    <w:p w:rsidR="00BB55D6" w:rsidRDefault="00BB55D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1340</w:t>
      </w:r>
    </w:p>
    <w:p w:rsidR="00BB55D6" w:rsidRDefault="00BB55D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1342</w:t>
      </w:r>
    </w:p>
    <w:p w:rsidR="00BB55D6" w:rsidRDefault="00BB55D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1342</w:t>
      </w:r>
    </w:p>
    <w:p w:rsidR="00BB55D6" w:rsidRDefault="00BB55D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1342</w:t>
      </w:r>
    </w:p>
    <w:p w:rsidR="00BB55D6" w:rsidRDefault="00BB55D6">
      <w:pPr>
        <w:pStyle w:val="TOC4"/>
        <w:rPr>
          <w:rFonts w:asciiTheme="minorHAnsi" w:eastAsiaTheme="minorEastAsia" w:hAnsiTheme="minorHAnsi" w:cstheme="minorBidi"/>
          <w:sz w:val="22"/>
          <w:szCs w:val="22"/>
        </w:rPr>
      </w:pPr>
      <w:r w:rsidRPr="00BB55D6">
        <w:t>A.7.2.10.2</w:t>
      </w:r>
      <w:r w:rsidRPr="00BB55D6">
        <w:rPr>
          <w:rFonts w:asciiTheme="minorHAnsi" w:eastAsiaTheme="minorEastAsia" w:hAnsiTheme="minorHAnsi"/>
          <w:sz w:val="22"/>
          <w:szCs w:val="22"/>
        </w:rPr>
        <w:tab/>
      </w:r>
      <w:r w:rsidRPr="00890E30">
        <w:rPr>
          <w:rFonts w:cs="v4.2.0"/>
        </w:rPr>
        <w:t>Test Requirements</w:t>
      </w:r>
      <w:r>
        <w:tab/>
        <w:t>1343</w:t>
      </w:r>
    </w:p>
    <w:p w:rsidR="00BB55D6" w:rsidRDefault="00BB55D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1343</w:t>
      </w:r>
    </w:p>
    <w:p w:rsidR="00BB55D6" w:rsidRDefault="00BB55D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1343</w:t>
      </w:r>
    </w:p>
    <w:p w:rsidR="00BB55D6" w:rsidRDefault="00BB55D6">
      <w:pPr>
        <w:pStyle w:val="TOC4"/>
        <w:rPr>
          <w:rFonts w:asciiTheme="minorHAnsi" w:eastAsiaTheme="minorEastAsia" w:hAnsiTheme="minorHAnsi" w:cstheme="minorBidi"/>
          <w:sz w:val="22"/>
          <w:szCs w:val="22"/>
        </w:rPr>
      </w:pPr>
      <w:r w:rsidRPr="00BB55D6">
        <w:t>A.7.2.11.2</w:t>
      </w:r>
      <w:r w:rsidRPr="00BB55D6">
        <w:rPr>
          <w:rFonts w:asciiTheme="minorHAnsi" w:eastAsiaTheme="minorEastAsia" w:hAnsiTheme="minorHAnsi"/>
          <w:sz w:val="22"/>
          <w:szCs w:val="22"/>
        </w:rPr>
        <w:tab/>
      </w:r>
      <w:r w:rsidRPr="00890E30">
        <w:rPr>
          <w:rFonts w:cs="v4.2.0"/>
        </w:rPr>
        <w:t>Test Requirements</w:t>
      </w:r>
      <w:r>
        <w:tab/>
        <w:t>1345</w:t>
      </w:r>
    </w:p>
    <w:p w:rsidR="00BB55D6" w:rsidRDefault="00BB55D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1345</w:t>
      </w:r>
    </w:p>
    <w:p w:rsidR="00BB55D6" w:rsidRDefault="00BB55D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1345</w:t>
      </w:r>
    </w:p>
    <w:p w:rsidR="00BB55D6" w:rsidRDefault="00BB55D6">
      <w:pPr>
        <w:pStyle w:val="TOC4"/>
        <w:rPr>
          <w:rFonts w:asciiTheme="minorHAnsi" w:eastAsiaTheme="minorEastAsia" w:hAnsiTheme="minorHAnsi" w:cstheme="minorBidi"/>
          <w:sz w:val="22"/>
          <w:szCs w:val="22"/>
        </w:rPr>
      </w:pPr>
      <w:r w:rsidRPr="00BB55D6">
        <w:t>A.7.2.12.2</w:t>
      </w:r>
      <w:r w:rsidRPr="00BB55D6">
        <w:rPr>
          <w:rFonts w:asciiTheme="minorHAnsi" w:eastAsiaTheme="minorEastAsia" w:hAnsiTheme="minorHAnsi"/>
          <w:sz w:val="22"/>
          <w:szCs w:val="22"/>
        </w:rPr>
        <w:tab/>
      </w:r>
      <w:r w:rsidRPr="00890E30">
        <w:rPr>
          <w:rFonts w:cs="v4.2.0"/>
        </w:rPr>
        <w:t>Test Requirements</w:t>
      </w:r>
      <w:r>
        <w:tab/>
        <w:t>1347</w:t>
      </w:r>
    </w:p>
    <w:p w:rsidR="00BB55D6" w:rsidRDefault="00BB55D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890E30">
        <w:rPr>
          <w:i/>
          <w:iCs/>
          <w:lang w:val="en-US"/>
        </w:rPr>
        <w:t>ShortProcessingTime=TRUE</w:t>
      </w:r>
      <w:r>
        <w:tab/>
        <w:t>1347</w:t>
      </w:r>
    </w:p>
    <w:p w:rsidR="00BB55D6" w:rsidRDefault="00BB55D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1347</w:t>
      </w:r>
    </w:p>
    <w:p w:rsidR="00BB55D6" w:rsidRDefault="00BB55D6">
      <w:pPr>
        <w:pStyle w:val="TOC4"/>
        <w:rPr>
          <w:rFonts w:asciiTheme="minorHAnsi" w:eastAsiaTheme="minorEastAsia" w:hAnsiTheme="minorHAnsi" w:cstheme="minorBidi"/>
          <w:sz w:val="22"/>
          <w:szCs w:val="22"/>
        </w:rPr>
      </w:pPr>
      <w:r w:rsidRPr="00BB55D6">
        <w:t>A.7.2.13.2</w:t>
      </w:r>
      <w:r w:rsidRPr="00BB55D6">
        <w:rPr>
          <w:rFonts w:asciiTheme="minorHAnsi" w:eastAsiaTheme="minorEastAsia" w:hAnsiTheme="minorHAnsi"/>
          <w:sz w:val="22"/>
          <w:szCs w:val="22"/>
        </w:rPr>
        <w:tab/>
      </w:r>
      <w:r w:rsidRPr="00890E30">
        <w:rPr>
          <w:rFonts w:cs="v4.2.0"/>
        </w:rPr>
        <w:t>Test Requirements</w:t>
      </w:r>
      <w:r>
        <w:tab/>
        <w:t>1349</w:t>
      </w:r>
    </w:p>
    <w:p w:rsidR="00BB55D6" w:rsidRDefault="00BB55D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890E30">
        <w:rPr>
          <w:i/>
          <w:iCs/>
          <w:lang w:val="en-US"/>
        </w:rPr>
        <w:t>ShortProcessingTime=TRUE</w:t>
      </w:r>
      <w:r>
        <w:tab/>
        <w:t>1349</w:t>
      </w:r>
    </w:p>
    <w:p w:rsidR="00BB55D6" w:rsidRDefault="00BB55D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1349</w:t>
      </w:r>
    </w:p>
    <w:p w:rsidR="00BB55D6" w:rsidRDefault="00BB55D6">
      <w:pPr>
        <w:pStyle w:val="TOC4"/>
        <w:rPr>
          <w:rFonts w:asciiTheme="minorHAnsi" w:eastAsiaTheme="minorEastAsia" w:hAnsiTheme="minorHAnsi" w:cstheme="minorBidi"/>
          <w:sz w:val="22"/>
          <w:szCs w:val="22"/>
        </w:rPr>
      </w:pPr>
      <w:r w:rsidRPr="00BB55D6">
        <w:t>A.7.2.14.2</w:t>
      </w:r>
      <w:r w:rsidRPr="00BB55D6">
        <w:rPr>
          <w:rFonts w:asciiTheme="minorHAnsi" w:eastAsiaTheme="minorEastAsia" w:hAnsiTheme="minorHAnsi"/>
          <w:sz w:val="22"/>
          <w:szCs w:val="22"/>
        </w:rPr>
        <w:tab/>
      </w:r>
      <w:r w:rsidRPr="00890E30">
        <w:rPr>
          <w:rFonts w:cs="v4.2.0"/>
        </w:rPr>
        <w:t>Test Requirements</w:t>
      </w:r>
      <w:r>
        <w:tab/>
        <w:t>1351</w:t>
      </w:r>
    </w:p>
    <w:p w:rsidR="00BB55D6" w:rsidRDefault="00BB55D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1351</w:t>
      </w:r>
    </w:p>
    <w:p w:rsidR="00BB55D6" w:rsidRDefault="00BB55D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1351</w:t>
      </w:r>
    </w:p>
    <w:p w:rsidR="00BB55D6" w:rsidRDefault="00BB55D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1353</w:t>
      </w:r>
    </w:p>
    <w:p w:rsidR="00BB55D6" w:rsidRDefault="00BB55D6">
      <w:pPr>
        <w:pStyle w:val="TOC2"/>
        <w:rPr>
          <w:rFonts w:asciiTheme="minorHAnsi" w:eastAsiaTheme="minorEastAsia" w:hAnsiTheme="minorHAnsi" w:cstheme="minorBidi"/>
          <w:sz w:val="22"/>
          <w:szCs w:val="22"/>
        </w:rPr>
      </w:pPr>
      <w:r w:rsidRPr="00BB55D6">
        <w:t>A.7.3</w:t>
      </w:r>
      <w:r w:rsidRPr="00BB55D6">
        <w:rPr>
          <w:rFonts w:asciiTheme="minorHAnsi" w:hAnsiTheme="minorHAnsi" w:cstheme="minorBidi"/>
          <w:sz w:val="22"/>
          <w:szCs w:val="22"/>
        </w:rPr>
        <w:tab/>
      </w:r>
      <w:r w:rsidRPr="00890E30">
        <w:rPr>
          <w:rFonts w:eastAsia="MS Mincho"/>
          <w:lang w:eastAsia="zh-CN"/>
        </w:rPr>
        <w:t>Radio Link Monitoring</w:t>
      </w:r>
      <w:r>
        <w:tab/>
        <w:t>1353</w:t>
      </w:r>
    </w:p>
    <w:p w:rsidR="00BB55D6" w:rsidRDefault="00BB55D6">
      <w:pPr>
        <w:pStyle w:val="TOC3"/>
        <w:rPr>
          <w:rFonts w:asciiTheme="minorHAnsi" w:eastAsiaTheme="minorEastAsia" w:hAnsiTheme="minorHAnsi" w:cstheme="minorBidi"/>
          <w:sz w:val="22"/>
          <w:szCs w:val="22"/>
        </w:rPr>
      </w:pPr>
      <w:r w:rsidRPr="00BB55D6">
        <w:t>A.7.3.1</w:t>
      </w:r>
      <w:r w:rsidRPr="00BB55D6">
        <w:rPr>
          <w:rFonts w:asciiTheme="minorHAnsi" w:hAnsiTheme="minorHAnsi" w:cstheme="minorBidi"/>
          <w:sz w:val="22"/>
          <w:szCs w:val="22"/>
        </w:rPr>
        <w:tab/>
      </w:r>
      <w:r w:rsidRPr="00890E30">
        <w:rPr>
          <w:rFonts w:eastAsia="MS Mincho"/>
          <w:lang w:eastAsia="zh-CN"/>
        </w:rPr>
        <w:t>E-UTRAN FDD Radio Link Monitoring Test for Out-of-sync</w:t>
      </w:r>
      <w:r>
        <w:tab/>
        <w:t>1354</w:t>
      </w:r>
    </w:p>
    <w:p w:rsidR="00BB55D6" w:rsidRDefault="00BB55D6">
      <w:pPr>
        <w:pStyle w:val="TOC4"/>
        <w:rPr>
          <w:rFonts w:asciiTheme="minorHAnsi" w:eastAsiaTheme="minorEastAsia" w:hAnsiTheme="minorHAnsi" w:cstheme="minorBidi"/>
          <w:sz w:val="22"/>
          <w:szCs w:val="22"/>
        </w:rPr>
      </w:pPr>
      <w:r w:rsidRPr="00BB55D6">
        <w:t>A.7.3.1.1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1354</w:t>
      </w:r>
    </w:p>
    <w:p w:rsidR="00BB55D6" w:rsidRDefault="00BB55D6">
      <w:pPr>
        <w:pStyle w:val="TOC4"/>
        <w:rPr>
          <w:rFonts w:asciiTheme="minorHAnsi" w:eastAsiaTheme="minorEastAsia" w:hAnsiTheme="minorHAnsi" w:cstheme="minorBidi"/>
          <w:sz w:val="22"/>
          <w:szCs w:val="22"/>
        </w:rPr>
      </w:pPr>
      <w:r w:rsidRPr="00BB55D6">
        <w:t>A.7.3.1.2</w:t>
      </w:r>
      <w:r w:rsidRPr="00BB55D6">
        <w:rPr>
          <w:rFonts w:asciiTheme="minorHAnsi" w:eastAsiaTheme="minorEastAsia" w:hAnsiTheme="minorHAnsi" w:cstheme="minorBidi"/>
          <w:sz w:val="22"/>
          <w:szCs w:val="22"/>
        </w:rPr>
        <w:tab/>
      </w:r>
      <w:r w:rsidRPr="00890E30">
        <w:rPr>
          <w:snapToGrid w:val="0"/>
        </w:rPr>
        <w:t>Test Requirements</w:t>
      </w:r>
      <w:r>
        <w:tab/>
        <w:t>1358</w:t>
      </w:r>
    </w:p>
    <w:p w:rsidR="00BB55D6" w:rsidRDefault="00BB55D6">
      <w:pPr>
        <w:pStyle w:val="TOC3"/>
        <w:rPr>
          <w:rFonts w:asciiTheme="minorHAnsi" w:eastAsiaTheme="minorEastAsia" w:hAnsiTheme="minorHAnsi" w:cstheme="minorBidi"/>
          <w:sz w:val="22"/>
          <w:szCs w:val="22"/>
        </w:rPr>
      </w:pPr>
      <w:r w:rsidRPr="00BB55D6">
        <w:t>A.7.3.2</w:t>
      </w:r>
      <w:r w:rsidRPr="00BB55D6">
        <w:rPr>
          <w:rFonts w:asciiTheme="minorHAnsi" w:hAnsiTheme="minorHAnsi" w:cstheme="minorBidi"/>
          <w:sz w:val="22"/>
          <w:szCs w:val="22"/>
        </w:rPr>
        <w:tab/>
      </w:r>
      <w:r w:rsidRPr="00890E30">
        <w:rPr>
          <w:rFonts w:eastAsia="MS Mincho"/>
          <w:lang w:eastAsia="zh-CN"/>
        </w:rPr>
        <w:t xml:space="preserve">E-UTRAN FDD Radio Link Monitoring Test for </w:t>
      </w:r>
      <w:r w:rsidRPr="00890E30">
        <w:rPr>
          <w:rFonts w:eastAsia="MS Mincho"/>
        </w:rPr>
        <w:t>In</w:t>
      </w:r>
      <w:r w:rsidRPr="00890E30">
        <w:rPr>
          <w:rFonts w:eastAsia="MS Mincho"/>
          <w:lang w:eastAsia="zh-CN"/>
        </w:rPr>
        <w:t>-sync</w:t>
      </w:r>
      <w:r>
        <w:tab/>
        <w:t>1358</w:t>
      </w:r>
    </w:p>
    <w:p w:rsidR="00BB55D6" w:rsidRDefault="00BB55D6">
      <w:pPr>
        <w:pStyle w:val="TOC4"/>
        <w:rPr>
          <w:rFonts w:asciiTheme="minorHAnsi" w:eastAsiaTheme="minorEastAsia" w:hAnsiTheme="minorHAnsi" w:cstheme="minorBidi"/>
          <w:sz w:val="22"/>
          <w:szCs w:val="22"/>
        </w:rPr>
      </w:pPr>
      <w:r w:rsidRPr="00BB55D6">
        <w:lastRenderedPageBreak/>
        <w:t>A.7.3.2.1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1358</w:t>
      </w:r>
    </w:p>
    <w:p w:rsidR="00BB55D6" w:rsidRDefault="00BB55D6">
      <w:pPr>
        <w:pStyle w:val="TOC4"/>
        <w:rPr>
          <w:rFonts w:asciiTheme="minorHAnsi" w:eastAsiaTheme="minorEastAsia" w:hAnsiTheme="minorHAnsi" w:cstheme="minorBidi"/>
          <w:sz w:val="22"/>
          <w:szCs w:val="22"/>
        </w:rPr>
      </w:pPr>
      <w:r w:rsidRPr="00BB55D6">
        <w:t>A.7.3.2.2</w:t>
      </w:r>
      <w:r w:rsidRPr="00BB55D6">
        <w:rPr>
          <w:rFonts w:asciiTheme="minorHAnsi" w:eastAsiaTheme="minorEastAsia" w:hAnsiTheme="minorHAnsi" w:cstheme="minorBidi"/>
          <w:sz w:val="22"/>
          <w:szCs w:val="22"/>
        </w:rPr>
        <w:tab/>
      </w:r>
      <w:r w:rsidRPr="00890E30">
        <w:rPr>
          <w:snapToGrid w:val="0"/>
        </w:rPr>
        <w:t>Test Requirements</w:t>
      </w:r>
      <w:r>
        <w:tab/>
        <w:t>1361</w:t>
      </w:r>
    </w:p>
    <w:p w:rsidR="00BB55D6" w:rsidRDefault="00BB55D6">
      <w:pPr>
        <w:pStyle w:val="TOC3"/>
        <w:rPr>
          <w:rFonts w:asciiTheme="minorHAnsi" w:eastAsiaTheme="minorEastAsia" w:hAnsiTheme="minorHAnsi" w:cstheme="minorBidi"/>
          <w:sz w:val="22"/>
          <w:szCs w:val="22"/>
        </w:rPr>
      </w:pPr>
      <w:r w:rsidRPr="00BB55D6">
        <w:t>A.7.3.3</w:t>
      </w:r>
      <w:r w:rsidRPr="00BB55D6">
        <w:rPr>
          <w:rFonts w:asciiTheme="minorHAnsi" w:hAnsiTheme="minorHAnsi" w:cstheme="minorBidi"/>
          <w:sz w:val="22"/>
          <w:szCs w:val="22"/>
        </w:rPr>
        <w:tab/>
      </w:r>
      <w:r w:rsidRPr="00890E30">
        <w:rPr>
          <w:rFonts w:eastAsia="MS Mincho"/>
          <w:lang w:eastAsia="zh-CN"/>
        </w:rPr>
        <w:t>E-UTRAN TDD Radio Link Monitoring Test for Out-of-sync</w:t>
      </w:r>
      <w:r>
        <w:tab/>
        <w:t>1361</w:t>
      </w:r>
    </w:p>
    <w:p w:rsidR="00BB55D6" w:rsidRDefault="00BB55D6">
      <w:pPr>
        <w:pStyle w:val="TOC4"/>
        <w:rPr>
          <w:rFonts w:asciiTheme="minorHAnsi" w:eastAsiaTheme="minorEastAsia" w:hAnsiTheme="minorHAnsi" w:cstheme="minorBidi"/>
          <w:sz w:val="22"/>
          <w:szCs w:val="22"/>
        </w:rPr>
      </w:pPr>
      <w:r w:rsidRPr="00BB55D6">
        <w:t>A.7.3.3.1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1361</w:t>
      </w:r>
    </w:p>
    <w:p w:rsidR="00BB55D6" w:rsidRDefault="00BB55D6">
      <w:pPr>
        <w:pStyle w:val="TOC4"/>
        <w:rPr>
          <w:rFonts w:asciiTheme="minorHAnsi" w:eastAsiaTheme="minorEastAsia" w:hAnsiTheme="minorHAnsi" w:cstheme="minorBidi"/>
          <w:sz w:val="22"/>
          <w:szCs w:val="22"/>
        </w:rPr>
      </w:pPr>
      <w:r w:rsidRPr="00BB55D6">
        <w:t>A.7.3.3.2</w:t>
      </w:r>
      <w:r w:rsidRPr="00BB55D6">
        <w:rPr>
          <w:rFonts w:asciiTheme="minorHAnsi" w:eastAsiaTheme="minorEastAsia" w:hAnsiTheme="minorHAnsi" w:cstheme="minorBidi"/>
          <w:sz w:val="22"/>
          <w:szCs w:val="22"/>
        </w:rPr>
        <w:tab/>
      </w:r>
      <w:r w:rsidRPr="00890E30">
        <w:rPr>
          <w:snapToGrid w:val="0"/>
        </w:rPr>
        <w:t>Test Requirements</w:t>
      </w:r>
      <w:r>
        <w:tab/>
        <w:t>1365</w:t>
      </w:r>
    </w:p>
    <w:p w:rsidR="00BB55D6" w:rsidRDefault="00BB55D6">
      <w:pPr>
        <w:pStyle w:val="TOC3"/>
        <w:rPr>
          <w:rFonts w:asciiTheme="minorHAnsi" w:eastAsiaTheme="minorEastAsia" w:hAnsiTheme="minorHAnsi" w:cstheme="minorBidi"/>
          <w:sz w:val="22"/>
          <w:szCs w:val="22"/>
        </w:rPr>
      </w:pPr>
      <w:r w:rsidRPr="00BB55D6">
        <w:t>A.7.3.4</w:t>
      </w:r>
      <w:r w:rsidRPr="00BB55D6">
        <w:rPr>
          <w:rFonts w:asciiTheme="minorHAnsi" w:hAnsiTheme="minorHAnsi" w:cstheme="minorBidi"/>
          <w:sz w:val="22"/>
          <w:szCs w:val="22"/>
        </w:rPr>
        <w:tab/>
      </w:r>
      <w:r w:rsidRPr="00890E30">
        <w:rPr>
          <w:rFonts w:eastAsia="MS Mincho"/>
          <w:lang w:eastAsia="zh-CN"/>
        </w:rPr>
        <w:t xml:space="preserve">E-UTRAN TDD Radio Link Monitoring Test for </w:t>
      </w:r>
      <w:r w:rsidRPr="00890E30">
        <w:rPr>
          <w:rFonts w:eastAsia="MS Mincho"/>
        </w:rPr>
        <w:t>In</w:t>
      </w:r>
      <w:r w:rsidRPr="00890E30">
        <w:rPr>
          <w:rFonts w:eastAsia="MS Mincho"/>
          <w:lang w:eastAsia="zh-CN"/>
        </w:rPr>
        <w:t>-sync</w:t>
      </w:r>
      <w:r>
        <w:tab/>
        <w:t>1365</w:t>
      </w:r>
    </w:p>
    <w:p w:rsidR="00BB55D6" w:rsidRDefault="00BB55D6">
      <w:pPr>
        <w:pStyle w:val="TOC4"/>
        <w:rPr>
          <w:rFonts w:asciiTheme="minorHAnsi" w:eastAsiaTheme="minorEastAsia" w:hAnsiTheme="minorHAnsi" w:cstheme="minorBidi"/>
          <w:sz w:val="22"/>
          <w:szCs w:val="22"/>
        </w:rPr>
      </w:pPr>
      <w:r w:rsidRPr="00BB55D6">
        <w:t>A.7.3.4.1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1365</w:t>
      </w:r>
    </w:p>
    <w:p w:rsidR="00BB55D6" w:rsidRDefault="00BB55D6">
      <w:pPr>
        <w:pStyle w:val="TOC4"/>
        <w:rPr>
          <w:rFonts w:asciiTheme="minorHAnsi" w:eastAsiaTheme="minorEastAsia" w:hAnsiTheme="minorHAnsi" w:cstheme="minorBidi"/>
          <w:sz w:val="22"/>
          <w:szCs w:val="22"/>
        </w:rPr>
      </w:pPr>
      <w:r w:rsidRPr="00BB55D6">
        <w:t>A.7.3.4.2</w:t>
      </w:r>
      <w:r w:rsidRPr="00BB55D6">
        <w:rPr>
          <w:rFonts w:asciiTheme="minorHAnsi" w:eastAsiaTheme="minorEastAsia" w:hAnsiTheme="minorHAnsi" w:cstheme="minorBidi"/>
          <w:sz w:val="22"/>
          <w:szCs w:val="22"/>
        </w:rPr>
        <w:tab/>
      </w:r>
      <w:r w:rsidRPr="00890E30">
        <w:rPr>
          <w:snapToGrid w:val="0"/>
        </w:rPr>
        <w:t>Test Requirements</w:t>
      </w:r>
      <w:r>
        <w:tab/>
        <w:t>1368</w:t>
      </w:r>
    </w:p>
    <w:p w:rsidR="00BB55D6" w:rsidRDefault="00BB55D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1368</w:t>
      </w:r>
    </w:p>
    <w:p w:rsidR="00BB55D6" w:rsidRDefault="00BB55D6">
      <w:pPr>
        <w:pStyle w:val="TOC4"/>
        <w:rPr>
          <w:rFonts w:asciiTheme="minorHAnsi" w:eastAsiaTheme="minorEastAsia" w:hAnsiTheme="minorHAnsi" w:cstheme="minorBidi"/>
          <w:sz w:val="22"/>
          <w:szCs w:val="22"/>
        </w:rPr>
      </w:pPr>
      <w:r w:rsidRPr="00BB55D6">
        <w:t>A.7.3.5.1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1368</w:t>
      </w:r>
    </w:p>
    <w:p w:rsidR="00BB55D6" w:rsidRDefault="00BB55D6">
      <w:pPr>
        <w:pStyle w:val="TOC4"/>
        <w:rPr>
          <w:rFonts w:asciiTheme="minorHAnsi" w:eastAsiaTheme="minorEastAsia" w:hAnsiTheme="minorHAnsi" w:cstheme="minorBidi"/>
          <w:sz w:val="22"/>
          <w:szCs w:val="22"/>
        </w:rPr>
      </w:pPr>
      <w:r w:rsidRPr="00BB55D6">
        <w:t>A.7.3.5.2</w:t>
      </w:r>
      <w:r w:rsidRPr="00BB55D6">
        <w:rPr>
          <w:rFonts w:asciiTheme="minorHAnsi" w:eastAsiaTheme="minorEastAsia" w:hAnsiTheme="minorHAnsi" w:cstheme="minorBidi"/>
          <w:sz w:val="22"/>
          <w:szCs w:val="22"/>
        </w:rPr>
        <w:tab/>
      </w:r>
      <w:r w:rsidRPr="00890E30">
        <w:rPr>
          <w:snapToGrid w:val="0"/>
        </w:rPr>
        <w:t>Test Requirements</w:t>
      </w:r>
      <w:r>
        <w:tab/>
        <w:t>1372</w:t>
      </w:r>
    </w:p>
    <w:p w:rsidR="00BB55D6" w:rsidRDefault="00BB55D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1373</w:t>
      </w:r>
    </w:p>
    <w:p w:rsidR="00BB55D6" w:rsidRDefault="00BB55D6">
      <w:pPr>
        <w:pStyle w:val="TOC4"/>
        <w:rPr>
          <w:rFonts w:asciiTheme="minorHAnsi" w:eastAsiaTheme="minorEastAsia" w:hAnsiTheme="minorHAnsi" w:cstheme="minorBidi"/>
          <w:sz w:val="22"/>
          <w:szCs w:val="22"/>
        </w:rPr>
      </w:pPr>
      <w:r w:rsidRPr="00BB55D6">
        <w:t>A.7.3.6.1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1373</w:t>
      </w:r>
    </w:p>
    <w:p w:rsidR="00BB55D6" w:rsidRDefault="00BB55D6">
      <w:pPr>
        <w:pStyle w:val="TOC4"/>
        <w:rPr>
          <w:rFonts w:asciiTheme="minorHAnsi" w:eastAsiaTheme="minorEastAsia" w:hAnsiTheme="minorHAnsi" w:cstheme="minorBidi"/>
          <w:sz w:val="22"/>
          <w:szCs w:val="22"/>
        </w:rPr>
      </w:pPr>
      <w:r w:rsidRPr="00BB55D6">
        <w:t>A.7.3.6.2</w:t>
      </w:r>
      <w:r w:rsidRPr="00BB55D6">
        <w:rPr>
          <w:rFonts w:asciiTheme="minorHAnsi" w:eastAsiaTheme="minorEastAsia" w:hAnsiTheme="minorHAnsi" w:cstheme="minorBidi"/>
          <w:sz w:val="22"/>
          <w:szCs w:val="22"/>
        </w:rPr>
        <w:tab/>
      </w:r>
      <w:r w:rsidRPr="00890E30">
        <w:rPr>
          <w:snapToGrid w:val="0"/>
        </w:rPr>
        <w:t>Test Requirements</w:t>
      </w:r>
      <w:r>
        <w:tab/>
        <w:t>1376</w:t>
      </w:r>
    </w:p>
    <w:p w:rsidR="00BB55D6" w:rsidRDefault="00BB55D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1376</w:t>
      </w:r>
    </w:p>
    <w:p w:rsidR="00BB55D6" w:rsidRDefault="00BB55D6">
      <w:pPr>
        <w:pStyle w:val="TOC4"/>
        <w:rPr>
          <w:rFonts w:asciiTheme="minorHAnsi" w:eastAsiaTheme="minorEastAsia" w:hAnsiTheme="minorHAnsi" w:cstheme="minorBidi"/>
          <w:sz w:val="22"/>
          <w:szCs w:val="22"/>
        </w:rPr>
      </w:pPr>
      <w:r w:rsidRPr="00BB55D6">
        <w:t>A.7.3.7.1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1376</w:t>
      </w:r>
    </w:p>
    <w:p w:rsidR="00BB55D6" w:rsidRDefault="00BB55D6">
      <w:pPr>
        <w:pStyle w:val="TOC4"/>
        <w:rPr>
          <w:rFonts w:asciiTheme="minorHAnsi" w:eastAsiaTheme="minorEastAsia" w:hAnsiTheme="minorHAnsi" w:cstheme="minorBidi"/>
          <w:sz w:val="22"/>
          <w:szCs w:val="22"/>
        </w:rPr>
      </w:pPr>
      <w:r w:rsidRPr="00BB55D6">
        <w:t>A.7.3.7.2</w:t>
      </w:r>
      <w:r w:rsidRPr="00BB55D6">
        <w:rPr>
          <w:rFonts w:asciiTheme="minorHAnsi" w:eastAsiaTheme="minorEastAsia" w:hAnsiTheme="minorHAnsi" w:cstheme="minorBidi"/>
          <w:sz w:val="22"/>
          <w:szCs w:val="22"/>
        </w:rPr>
        <w:tab/>
      </w:r>
      <w:r w:rsidRPr="00890E30">
        <w:rPr>
          <w:snapToGrid w:val="0"/>
        </w:rPr>
        <w:t>Test Requirements</w:t>
      </w:r>
      <w:r>
        <w:tab/>
        <w:t>1379</w:t>
      </w:r>
    </w:p>
    <w:p w:rsidR="00BB55D6" w:rsidRDefault="00BB55D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1379</w:t>
      </w:r>
    </w:p>
    <w:p w:rsidR="00BB55D6" w:rsidRDefault="00BB55D6">
      <w:pPr>
        <w:pStyle w:val="TOC4"/>
        <w:rPr>
          <w:rFonts w:asciiTheme="minorHAnsi" w:eastAsiaTheme="minorEastAsia" w:hAnsiTheme="minorHAnsi" w:cstheme="minorBidi"/>
          <w:sz w:val="22"/>
          <w:szCs w:val="22"/>
        </w:rPr>
      </w:pPr>
      <w:r w:rsidRPr="00BB55D6">
        <w:t>A.7.3.8.1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1379</w:t>
      </w:r>
    </w:p>
    <w:p w:rsidR="00BB55D6" w:rsidRDefault="00BB55D6">
      <w:pPr>
        <w:pStyle w:val="TOC4"/>
        <w:rPr>
          <w:rFonts w:asciiTheme="minorHAnsi" w:eastAsiaTheme="minorEastAsia" w:hAnsiTheme="minorHAnsi" w:cstheme="minorBidi"/>
          <w:sz w:val="22"/>
          <w:szCs w:val="22"/>
        </w:rPr>
      </w:pPr>
      <w:r w:rsidRPr="00BB55D6">
        <w:t>A.7.3.8.2</w:t>
      </w:r>
      <w:r w:rsidRPr="00BB55D6">
        <w:rPr>
          <w:rFonts w:asciiTheme="minorHAnsi" w:eastAsiaTheme="minorEastAsia" w:hAnsiTheme="minorHAnsi" w:cstheme="minorBidi"/>
          <w:sz w:val="22"/>
          <w:szCs w:val="22"/>
        </w:rPr>
        <w:tab/>
      </w:r>
      <w:r w:rsidRPr="00890E30">
        <w:rPr>
          <w:snapToGrid w:val="0"/>
        </w:rPr>
        <w:t>Test Requirements</w:t>
      </w:r>
      <w:r>
        <w:tab/>
        <w:t>1382</w:t>
      </w:r>
    </w:p>
    <w:p w:rsidR="00BB55D6" w:rsidRDefault="00BB55D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1382</w:t>
      </w:r>
    </w:p>
    <w:p w:rsidR="00BB55D6" w:rsidRDefault="00BB55D6">
      <w:pPr>
        <w:pStyle w:val="TOC4"/>
        <w:rPr>
          <w:rFonts w:asciiTheme="minorHAnsi" w:eastAsiaTheme="minorEastAsia" w:hAnsiTheme="minorHAnsi" w:cstheme="minorBidi"/>
          <w:sz w:val="22"/>
          <w:szCs w:val="22"/>
        </w:rPr>
      </w:pPr>
      <w:r w:rsidRPr="00BB55D6">
        <w:t>A.7.3.9.2</w:t>
      </w:r>
      <w:r w:rsidRPr="00BB55D6">
        <w:rPr>
          <w:rFonts w:asciiTheme="minorHAnsi" w:eastAsiaTheme="minorEastAsia" w:hAnsiTheme="minorHAnsi" w:cstheme="minorBidi"/>
          <w:sz w:val="22"/>
          <w:szCs w:val="22"/>
        </w:rPr>
        <w:tab/>
      </w:r>
      <w:r w:rsidRPr="00890E30">
        <w:rPr>
          <w:snapToGrid w:val="0"/>
        </w:rPr>
        <w:t>Test Requirements</w:t>
      </w:r>
      <w:r>
        <w:tab/>
        <w:t>1385</w:t>
      </w:r>
    </w:p>
    <w:p w:rsidR="00BB55D6" w:rsidRDefault="00BB55D6">
      <w:pPr>
        <w:pStyle w:val="TOC3"/>
        <w:rPr>
          <w:rFonts w:asciiTheme="minorHAnsi" w:eastAsiaTheme="minorEastAsia" w:hAnsiTheme="minorHAnsi" w:cstheme="minorBidi"/>
          <w:sz w:val="22"/>
          <w:szCs w:val="22"/>
        </w:rPr>
      </w:pPr>
      <w:r w:rsidRPr="00BB55D6">
        <w:t>A.7.3.10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 xml:space="preserve">DD Radio Link Monitoring Test for Out-of-sync under </w:t>
      </w:r>
      <w:r>
        <w:rPr>
          <w:lang w:eastAsia="zh-CN"/>
        </w:rPr>
        <w:t>T</w:t>
      </w:r>
      <w:r w:rsidRPr="00890E30">
        <w:rPr>
          <w:rFonts w:eastAsia="MS Mincho"/>
          <w:lang w:eastAsia="zh-CN"/>
        </w:rPr>
        <w:t xml:space="preserve">ime </w:t>
      </w:r>
      <w:r>
        <w:rPr>
          <w:lang w:eastAsia="zh-CN"/>
        </w:rPr>
        <w:t>D</w:t>
      </w:r>
      <w:r w:rsidRPr="00890E30">
        <w:rPr>
          <w:rFonts w:eastAsia="MS Mincho"/>
          <w:lang w:eastAsia="zh-CN"/>
        </w:rPr>
        <w:t xml:space="preserve">omain </w:t>
      </w:r>
      <w:r>
        <w:rPr>
          <w:lang w:eastAsia="zh-CN"/>
        </w:rPr>
        <w:t>M</w:t>
      </w:r>
      <w:r w:rsidRPr="00890E30">
        <w:rPr>
          <w:rFonts w:eastAsia="MS Mincho"/>
          <w:lang w:eastAsia="zh-CN"/>
        </w:rPr>
        <w:t xml:space="preserve">easurement </w:t>
      </w:r>
      <w:r>
        <w:rPr>
          <w:lang w:eastAsia="zh-CN"/>
        </w:rPr>
        <w:t>R</w:t>
      </w:r>
      <w:r w:rsidRPr="00890E30">
        <w:rPr>
          <w:rFonts w:eastAsia="MS Mincho"/>
          <w:lang w:eastAsia="zh-CN"/>
        </w:rPr>
        <w:t xml:space="preserve">esource </w:t>
      </w:r>
      <w:r>
        <w:rPr>
          <w:lang w:eastAsia="zh-CN"/>
        </w:rPr>
        <w:t>R</w:t>
      </w:r>
      <w:r w:rsidRPr="00890E30">
        <w:rPr>
          <w:rFonts w:eastAsia="MS Mincho"/>
          <w:lang w:eastAsia="zh-CN"/>
        </w:rPr>
        <w:t>estriction</w:t>
      </w:r>
      <w:r>
        <w:rPr>
          <w:lang w:eastAsia="zh-CN"/>
        </w:rPr>
        <w:t xml:space="preserve"> with Non-MBSFN ABS</w:t>
      </w:r>
      <w:r>
        <w:tab/>
        <w:t>1385</w:t>
      </w:r>
    </w:p>
    <w:p w:rsidR="00BB55D6" w:rsidRDefault="00BB55D6">
      <w:pPr>
        <w:pStyle w:val="TOC4"/>
        <w:rPr>
          <w:rFonts w:asciiTheme="minorHAnsi" w:eastAsiaTheme="minorEastAsia" w:hAnsiTheme="minorHAnsi" w:cstheme="minorBidi"/>
          <w:sz w:val="22"/>
          <w:szCs w:val="22"/>
        </w:rPr>
      </w:pPr>
      <w:r w:rsidRPr="00BB55D6">
        <w:t>A.7.3.10.1</w:t>
      </w:r>
      <w:r w:rsidRPr="00BB55D6">
        <w:rPr>
          <w:rFonts w:asciiTheme="minorHAnsi" w:hAnsiTheme="minorHAnsi" w:cstheme="minorBidi"/>
          <w:sz w:val="22"/>
          <w:szCs w:val="22"/>
        </w:rPr>
        <w:tab/>
      </w:r>
      <w:r w:rsidRPr="00890E30">
        <w:rPr>
          <w:rFonts w:eastAsia="MS Mincho"/>
          <w:snapToGrid w:val="0"/>
          <w:lang w:eastAsia="zh-CN"/>
        </w:rPr>
        <w:t>Test Purpose and Environment</w:t>
      </w:r>
      <w:r>
        <w:tab/>
        <w:t>1385</w:t>
      </w:r>
    </w:p>
    <w:p w:rsidR="00BB55D6" w:rsidRDefault="00BB55D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1388</w:t>
      </w:r>
    </w:p>
    <w:p w:rsidR="00BB55D6" w:rsidRDefault="00BB55D6">
      <w:pPr>
        <w:pStyle w:val="TOC4"/>
        <w:rPr>
          <w:rFonts w:asciiTheme="minorHAnsi" w:eastAsiaTheme="minorEastAsia" w:hAnsiTheme="minorHAnsi" w:cstheme="minorBidi"/>
          <w:sz w:val="22"/>
          <w:szCs w:val="22"/>
        </w:rPr>
      </w:pPr>
      <w:r w:rsidRPr="00BB55D6">
        <w:t>A.7.3.11.1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1388</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1392</w:t>
      </w:r>
    </w:p>
    <w:p w:rsidR="00BB55D6" w:rsidRDefault="00BB55D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1392</w:t>
      </w:r>
    </w:p>
    <w:p w:rsidR="00BB55D6" w:rsidRDefault="00BB55D6">
      <w:pPr>
        <w:pStyle w:val="TOC4"/>
        <w:rPr>
          <w:rFonts w:asciiTheme="minorHAnsi" w:eastAsiaTheme="minorEastAsia" w:hAnsiTheme="minorHAnsi" w:cstheme="minorBidi"/>
          <w:sz w:val="22"/>
          <w:szCs w:val="22"/>
        </w:rPr>
      </w:pPr>
      <w:r w:rsidRPr="00BB55D6">
        <w:t>A.7.3.12.1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1392</w:t>
      </w:r>
    </w:p>
    <w:p w:rsidR="00BB55D6" w:rsidRDefault="00BB55D6">
      <w:pPr>
        <w:pStyle w:val="TOC4"/>
        <w:rPr>
          <w:rFonts w:asciiTheme="minorHAnsi" w:eastAsiaTheme="minorEastAsia" w:hAnsiTheme="minorHAnsi" w:cstheme="minorBidi"/>
          <w:sz w:val="22"/>
          <w:szCs w:val="22"/>
        </w:rPr>
      </w:pPr>
      <w:r w:rsidRPr="00BB55D6">
        <w:t>A.7.3.12.2</w:t>
      </w:r>
      <w:r w:rsidRPr="00BB55D6">
        <w:rPr>
          <w:rFonts w:asciiTheme="minorHAnsi" w:eastAsiaTheme="minorEastAsia" w:hAnsiTheme="minorHAnsi" w:cstheme="minorBidi"/>
          <w:sz w:val="22"/>
          <w:szCs w:val="22"/>
        </w:rPr>
        <w:tab/>
      </w:r>
      <w:r w:rsidRPr="00890E30">
        <w:rPr>
          <w:snapToGrid w:val="0"/>
        </w:rPr>
        <w:t>Test Requirements</w:t>
      </w:r>
      <w:r>
        <w:tab/>
        <w:t>1396</w:t>
      </w:r>
    </w:p>
    <w:p w:rsidR="00BB55D6" w:rsidRDefault="00BB55D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1396</w:t>
      </w:r>
    </w:p>
    <w:p w:rsidR="00BB55D6" w:rsidRDefault="00BB55D6">
      <w:pPr>
        <w:pStyle w:val="TOC4"/>
        <w:rPr>
          <w:rFonts w:asciiTheme="minorHAnsi" w:eastAsiaTheme="minorEastAsia" w:hAnsiTheme="minorHAnsi" w:cstheme="minorBidi"/>
          <w:sz w:val="22"/>
          <w:szCs w:val="22"/>
        </w:rPr>
      </w:pPr>
      <w:r w:rsidRPr="00BB55D6">
        <w:t>A.7.3.13.1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1396</w:t>
      </w:r>
    </w:p>
    <w:p w:rsidR="00BB55D6" w:rsidRDefault="00BB55D6">
      <w:pPr>
        <w:pStyle w:val="TOC4"/>
        <w:rPr>
          <w:rFonts w:asciiTheme="minorHAnsi" w:eastAsiaTheme="minorEastAsia" w:hAnsiTheme="minorHAnsi" w:cstheme="minorBidi"/>
          <w:sz w:val="22"/>
          <w:szCs w:val="22"/>
        </w:rPr>
      </w:pPr>
      <w:r w:rsidRPr="00BB55D6">
        <w:t>A.7.3.13.2</w:t>
      </w:r>
      <w:r w:rsidRPr="00BB55D6">
        <w:rPr>
          <w:rFonts w:asciiTheme="minorHAnsi" w:eastAsiaTheme="minorEastAsia" w:hAnsiTheme="minorHAnsi" w:cstheme="minorBidi"/>
          <w:sz w:val="22"/>
          <w:szCs w:val="22"/>
        </w:rPr>
        <w:tab/>
      </w:r>
      <w:r w:rsidRPr="00890E30">
        <w:rPr>
          <w:snapToGrid w:val="0"/>
        </w:rPr>
        <w:t>Test Requirements</w:t>
      </w:r>
      <w:r>
        <w:tab/>
        <w:t>1399</w:t>
      </w:r>
    </w:p>
    <w:p w:rsidR="00BB55D6" w:rsidRDefault="00BB55D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1399</w:t>
      </w:r>
    </w:p>
    <w:p w:rsidR="00BB55D6" w:rsidRDefault="00BB55D6">
      <w:pPr>
        <w:pStyle w:val="TOC4"/>
        <w:rPr>
          <w:rFonts w:asciiTheme="minorHAnsi" w:eastAsiaTheme="minorEastAsia" w:hAnsiTheme="minorHAnsi" w:cstheme="minorBidi"/>
          <w:sz w:val="22"/>
          <w:szCs w:val="22"/>
        </w:rPr>
      </w:pPr>
      <w:r w:rsidRPr="00BB55D6">
        <w:t>A.7.3.14.1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1399</w:t>
      </w:r>
    </w:p>
    <w:p w:rsidR="00BB55D6" w:rsidRDefault="00BB55D6">
      <w:pPr>
        <w:pStyle w:val="TOC4"/>
        <w:rPr>
          <w:rFonts w:asciiTheme="minorHAnsi" w:eastAsiaTheme="minorEastAsia" w:hAnsiTheme="minorHAnsi" w:cstheme="minorBidi"/>
          <w:sz w:val="22"/>
          <w:szCs w:val="22"/>
        </w:rPr>
      </w:pPr>
      <w:r w:rsidRPr="00BB55D6">
        <w:t>A.7.3.14.2</w:t>
      </w:r>
      <w:r w:rsidRPr="00BB55D6">
        <w:rPr>
          <w:rFonts w:asciiTheme="minorHAnsi" w:eastAsiaTheme="minorEastAsia" w:hAnsiTheme="minorHAnsi" w:cstheme="minorBidi"/>
          <w:sz w:val="22"/>
          <w:szCs w:val="22"/>
        </w:rPr>
        <w:tab/>
      </w:r>
      <w:r w:rsidRPr="00890E30">
        <w:rPr>
          <w:snapToGrid w:val="0"/>
        </w:rPr>
        <w:t>Test Requirements</w:t>
      </w:r>
      <w:r>
        <w:tab/>
        <w:t>1402</w:t>
      </w:r>
    </w:p>
    <w:p w:rsidR="00BB55D6" w:rsidRDefault="00BB55D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1402</w:t>
      </w:r>
    </w:p>
    <w:p w:rsidR="00BB55D6" w:rsidRDefault="00BB55D6">
      <w:pPr>
        <w:pStyle w:val="TOC4"/>
        <w:rPr>
          <w:rFonts w:asciiTheme="minorHAnsi" w:eastAsiaTheme="minorEastAsia" w:hAnsiTheme="minorHAnsi" w:cstheme="minorBidi"/>
          <w:sz w:val="22"/>
          <w:szCs w:val="22"/>
        </w:rPr>
      </w:pPr>
      <w:r w:rsidRPr="00BB55D6">
        <w:t>A.7.3.15.1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1405</w:t>
      </w:r>
    </w:p>
    <w:p w:rsidR="00BB55D6" w:rsidRDefault="00BB55D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1405</w:t>
      </w:r>
    </w:p>
    <w:p w:rsidR="00BB55D6" w:rsidRDefault="00BB55D6">
      <w:pPr>
        <w:pStyle w:val="TOC4"/>
        <w:rPr>
          <w:rFonts w:asciiTheme="minorHAnsi" w:eastAsiaTheme="minorEastAsia" w:hAnsiTheme="minorHAnsi" w:cstheme="minorBidi"/>
          <w:sz w:val="22"/>
          <w:szCs w:val="22"/>
        </w:rPr>
      </w:pPr>
      <w:r w:rsidRPr="00BB55D6">
        <w:t>A.7.3.16.1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1405</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1409</w:t>
      </w:r>
    </w:p>
    <w:p w:rsidR="00BB55D6" w:rsidRDefault="00BB55D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1409</w:t>
      </w:r>
    </w:p>
    <w:p w:rsidR="00BB55D6" w:rsidRDefault="00BB55D6">
      <w:pPr>
        <w:pStyle w:val="TOC4"/>
        <w:rPr>
          <w:rFonts w:asciiTheme="minorHAnsi" w:eastAsiaTheme="minorEastAsia" w:hAnsiTheme="minorHAnsi" w:cstheme="minorBidi"/>
          <w:sz w:val="22"/>
          <w:szCs w:val="22"/>
        </w:rPr>
      </w:pPr>
      <w:r w:rsidRPr="00BB55D6">
        <w:t>A.7.3.17.1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1409</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1412</w:t>
      </w:r>
    </w:p>
    <w:p w:rsidR="00BB55D6" w:rsidRDefault="00BB55D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1412</w:t>
      </w:r>
    </w:p>
    <w:p w:rsidR="00BB55D6" w:rsidRDefault="00BB55D6">
      <w:pPr>
        <w:pStyle w:val="TOC4"/>
        <w:rPr>
          <w:rFonts w:asciiTheme="minorHAnsi" w:eastAsiaTheme="minorEastAsia" w:hAnsiTheme="minorHAnsi" w:cstheme="minorBidi"/>
          <w:sz w:val="22"/>
          <w:szCs w:val="22"/>
        </w:rPr>
      </w:pPr>
      <w:r w:rsidRPr="00BB55D6">
        <w:t>A.7.3.18.1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1412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1416</w:t>
      </w:r>
    </w:p>
    <w:p w:rsidR="00BB55D6" w:rsidRDefault="00BB55D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1416</w:t>
      </w:r>
    </w:p>
    <w:p w:rsidR="00BB55D6" w:rsidRDefault="00BB55D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1416</w:t>
      </w:r>
    </w:p>
    <w:p w:rsidR="00BB55D6" w:rsidRDefault="00BB55D6">
      <w:pPr>
        <w:pStyle w:val="TOC4"/>
        <w:rPr>
          <w:rFonts w:asciiTheme="minorHAnsi" w:eastAsiaTheme="minorEastAsia" w:hAnsiTheme="minorHAnsi" w:cstheme="minorBidi"/>
          <w:sz w:val="22"/>
          <w:szCs w:val="22"/>
        </w:rPr>
      </w:pPr>
      <w:r w:rsidRPr="00BB55D6">
        <w:t>A.7.3.19.2</w:t>
      </w:r>
      <w:r w:rsidRPr="00BB55D6">
        <w:rPr>
          <w:rFonts w:asciiTheme="minorHAnsi" w:eastAsiaTheme="minorEastAsia" w:hAnsiTheme="minorHAnsi" w:cstheme="minorBidi"/>
          <w:sz w:val="22"/>
          <w:szCs w:val="22"/>
        </w:rPr>
        <w:tab/>
      </w:r>
      <w:r w:rsidRPr="00890E30">
        <w:rPr>
          <w:snapToGrid w:val="0"/>
        </w:rPr>
        <w:t>Test Requirements</w:t>
      </w:r>
      <w:r>
        <w:tab/>
        <w:t>1420</w:t>
      </w:r>
    </w:p>
    <w:p w:rsidR="00BB55D6" w:rsidRDefault="00BB55D6">
      <w:pPr>
        <w:pStyle w:val="TOC3"/>
        <w:rPr>
          <w:rFonts w:asciiTheme="minorHAnsi" w:eastAsiaTheme="minorEastAsia" w:hAnsiTheme="minorHAnsi" w:cstheme="minorBidi"/>
          <w:sz w:val="22"/>
          <w:szCs w:val="22"/>
        </w:rPr>
      </w:pPr>
      <w:r w:rsidRPr="00BB55D6">
        <w:t>A.7.3.20</w:t>
      </w:r>
      <w:r w:rsidRPr="00BB55D6">
        <w:rPr>
          <w:rFonts w:asciiTheme="minorHAnsi" w:hAnsiTheme="minorHAnsi" w:cstheme="minorBidi"/>
          <w:sz w:val="22"/>
          <w:szCs w:val="22"/>
        </w:rPr>
        <w:tab/>
      </w:r>
      <w:r w:rsidRPr="00890E30">
        <w:rPr>
          <w:rFonts w:eastAsia="MS Mincho"/>
          <w:lang w:eastAsia="zh-CN"/>
        </w:rPr>
        <w:t>E-UTRAN TDD Radio Link Monitoring Test for In-sync under Time Domain Measurement Resouce Restriction with CRS assistance information and Non-MBSFN ABS</w:t>
      </w:r>
      <w:r>
        <w:tab/>
        <w:t>1420</w:t>
      </w:r>
    </w:p>
    <w:p w:rsidR="00BB55D6" w:rsidRDefault="00BB55D6">
      <w:pPr>
        <w:pStyle w:val="TOC4"/>
        <w:rPr>
          <w:rFonts w:asciiTheme="minorHAnsi" w:eastAsiaTheme="minorEastAsia" w:hAnsiTheme="minorHAnsi" w:cstheme="minorBidi"/>
          <w:sz w:val="22"/>
          <w:szCs w:val="22"/>
        </w:rPr>
      </w:pPr>
      <w:r w:rsidRPr="00BB55D6">
        <w:lastRenderedPageBreak/>
        <w:t>A.7.3.20.1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1420</w:t>
      </w:r>
    </w:p>
    <w:p w:rsidR="00BB55D6" w:rsidRDefault="00BB55D6">
      <w:pPr>
        <w:pStyle w:val="TOC4"/>
        <w:rPr>
          <w:rFonts w:asciiTheme="minorHAnsi" w:eastAsiaTheme="minorEastAsia" w:hAnsiTheme="minorHAnsi" w:cstheme="minorBidi"/>
          <w:sz w:val="22"/>
          <w:szCs w:val="22"/>
        </w:rPr>
      </w:pPr>
      <w:r w:rsidRPr="00BB55D6">
        <w:t>A.7.3.20.2</w:t>
      </w:r>
      <w:r w:rsidRPr="00BB55D6">
        <w:rPr>
          <w:rFonts w:asciiTheme="minorHAnsi" w:eastAsiaTheme="minorEastAsia" w:hAnsiTheme="minorHAnsi" w:cstheme="minorBidi"/>
          <w:sz w:val="22"/>
          <w:szCs w:val="22"/>
        </w:rPr>
        <w:tab/>
      </w:r>
      <w:r w:rsidRPr="00890E30">
        <w:rPr>
          <w:snapToGrid w:val="0"/>
        </w:rPr>
        <w:t>Test Requirements</w:t>
      </w:r>
      <w:r>
        <w:tab/>
        <w:t>1424</w:t>
      </w:r>
    </w:p>
    <w:p w:rsidR="00BB55D6" w:rsidRDefault="00BB55D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1424</w:t>
      </w:r>
    </w:p>
    <w:p w:rsidR="00BB55D6" w:rsidRDefault="00BB55D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1424</w:t>
      </w:r>
    </w:p>
    <w:p w:rsidR="00BB55D6" w:rsidRDefault="00BB55D6">
      <w:pPr>
        <w:pStyle w:val="TOC4"/>
        <w:rPr>
          <w:rFonts w:asciiTheme="minorHAnsi" w:eastAsiaTheme="minorEastAsia" w:hAnsiTheme="minorHAnsi" w:cstheme="minorBidi"/>
          <w:sz w:val="22"/>
          <w:szCs w:val="22"/>
        </w:rPr>
      </w:pPr>
      <w:r w:rsidRPr="00BB55D6">
        <w:t>A.7.3.21.2</w:t>
      </w:r>
      <w:r w:rsidRPr="00BB55D6">
        <w:rPr>
          <w:rFonts w:asciiTheme="minorHAnsi" w:eastAsiaTheme="minorEastAsia" w:hAnsiTheme="minorHAnsi" w:cstheme="minorBidi"/>
          <w:sz w:val="22"/>
          <w:szCs w:val="22"/>
        </w:rPr>
        <w:tab/>
      </w:r>
      <w:r w:rsidRPr="00890E30">
        <w:rPr>
          <w:snapToGrid w:val="0"/>
        </w:rPr>
        <w:t>Test Requirements</w:t>
      </w:r>
      <w:r>
        <w:tab/>
        <w:t>1428</w:t>
      </w:r>
    </w:p>
    <w:p w:rsidR="00BB55D6" w:rsidRDefault="00BB55D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1428</w:t>
      </w:r>
    </w:p>
    <w:p w:rsidR="00BB55D6" w:rsidRDefault="00BB55D6">
      <w:pPr>
        <w:pStyle w:val="TOC4"/>
        <w:rPr>
          <w:rFonts w:asciiTheme="minorHAnsi" w:eastAsiaTheme="minorEastAsia" w:hAnsiTheme="minorHAnsi" w:cstheme="minorBidi"/>
          <w:sz w:val="22"/>
          <w:szCs w:val="22"/>
        </w:rPr>
      </w:pPr>
      <w:r w:rsidRPr="00BB55D6">
        <w:t>A.7.3.22.1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1428</w:t>
      </w:r>
    </w:p>
    <w:p w:rsidR="00BB55D6" w:rsidRDefault="00BB55D6">
      <w:pPr>
        <w:pStyle w:val="TOC4"/>
        <w:rPr>
          <w:rFonts w:asciiTheme="minorHAnsi" w:eastAsiaTheme="minorEastAsia" w:hAnsiTheme="minorHAnsi" w:cstheme="minorBidi"/>
          <w:sz w:val="22"/>
          <w:szCs w:val="22"/>
        </w:rPr>
      </w:pPr>
      <w:r w:rsidRPr="00BB55D6">
        <w:t>A.7.3.22.2</w:t>
      </w:r>
      <w:r w:rsidRPr="00BB55D6">
        <w:rPr>
          <w:rFonts w:asciiTheme="minorHAnsi" w:eastAsiaTheme="minorEastAsia" w:hAnsiTheme="minorHAnsi" w:cstheme="minorBidi"/>
          <w:sz w:val="22"/>
          <w:szCs w:val="22"/>
        </w:rPr>
        <w:tab/>
      </w:r>
      <w:r w:rsidRPr="00890E30">
        <w:rPr>
          <w:snapToGrid w:val="0"/>
        </w:rPr>
        <w:t>Test Requirements</w:t>
      </w:r>
      <w:r>
        <w:tab/>
        <w:t>1432</w:t>
      </w:r>
    </w:p>
    <w:p w:rsidR="00BB55D6" w:rsidRDefault="00BB55D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1432</w:t>
      </w:r>
    </w:p>
    <w:p w:rsidR="00BB55D6" w:rsidRDefault="00BB55D6">
      <w:pPr>
        <w:pStyle w:val="TOC4"/>
        <w:rPr>
          <w:rFonts w:asciiTheme="minorHAnsi" w:eastAsiaTheme="minorEastAsia" w:hAnsiTheme="minorHAnsi" w:cstheme="minorBidi"/>
          <w:sz w:val="22"/>
          <w:szCs w:val="22"/>
        </w:rPr>
      </w:pPr>
      <w:r w:rsidRPr="00BB55D6">
        <w:t>A.7.3.23.1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1432</w:t>
      </w:r>
    </w:p>
    <w:p w:rsidR="00BB55D6" w:rsidRDefault="00BB55D6">
      <w:pPr>
        <w:pStyle w:val="TOC4"/>
        <w:rPr>
          <w:rFonts w:asciiTheme="minorHAnsi" w:eastAsiaTheme="minorEastAsia" w:hAnsiTheme="minorHAnsi" w:cstheme="minorBidi"/>
          <w:sz w:val="22"/>
          <w:szCs w:val="22"/>
        </w:rPr>
      </w:pPr>
      <w:r w:rsidRPr="00BB55D6">
        <w:t>A.7.3.23.2</w:t>
      </w:r>
      <w:r w:rsidRPr="00BB55D6">
        <w:rPr>
          <w:rFonts w:asciiTheme="minorHAnsi" w:eastAsiaTheme="minorEastAsia" w:hAnsiTheme="minorHAnsi" w:cstheme="minorBidi"/>
          <w:sz w:val="22"/>
          <w:szCs w:val="22"/>
        </w:rPr>
        <w:tab/>
      </w:r>
      <w:r w:rsidRPr="00890E30">
        <w:rPr>
          <w:snapToGrid w:val="0"/>
        </w:rPr>
        <w:t>Test Requirements</w:t>
      </w:r>
      <w:r>
        <w:tab/>
        <w:t>1433</w:t>
      </w:r>
    </w:p>
    <w:p w:rsidR="00BB55D6" w:rsidRDefault="00BB55D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1433</w:t>
      </w:r>
    </w:p>
    <w:p w:rsidR="00BB55D6" w:rsidRDefault="00BB55D6">
      <w:pPr>
        <w:pStyle w:val="TOC4"/>
        <w:rPr>
          <w:rFonts w:asciiTheme="minorHAnsi" w:eastAsiaTheme="minorEastAsia" w:hAnsiTheme="minorHAnsi" w:cstheme="minorBidi"/>
          <w:sz w:val="22"/>
          <w:szCs w:val="22"/>
        </w:rPr>
      </w:pPr>
      <w:r w:rsidRPr="00BB55D6">
        <w:t>A.7.3.24.1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1433</w:t>
      </w:r>
    </w:p>
    <w:p w:rsidR="00BB55D6" w:rsidRDefault="00BB55D6">
      <w:pPr>
        <w:pStyle w:val="TOC4"/>
        <w:rPr>
          <w:rFonts w:asciiTheme="minorHAnsi" w:eastAsiaTheme="minorEastAsia" w:hAnsiTheme="minorHAnsi" w:cstheme="minorBidi"/>
          <w:sz w:val="22"/>
          <w:szCs w:val="22"/>
        </w:rPr>
      </w:pPr>
      <w:r w:rsidRPr="00BB55D6">
        <w:t>A.7.3.24.2</w:t>
      </w:r>
      <w:r w:rsidRPr="00BB55D6">
        <w:rPr>
          <w:rFonts w:asciiTheme="minorHAnsi" w:eastAsiaTheme="minorEastAsia" w:hAnsiTheme="minorHAnsi" w:cstheme="minorBidi"/>
          <w:sz w:val="22"/>
          <w:szCs w:val="22"/>
        </w:rPr>
        <w:tab/>
      </w:r>
      <w:r w:rsidRPr="00890E30">
        <w:rPr>
          <w:snapToGrid w:val="0"/>
        </w:rPr>
        <w:t>Test Requirements</w:t>
      </w:r>
      <w:r>
        <w:tab/>
        <w:t>1434</w:t>
      </w:r>
    </w:p>
    <w:p w:rsidR="00BB55D6" w:rsidRDefault="00BB55D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1434</w:t>
      </w:r>
    </w:p>
    <w:p w:rsidR="00BB55D6" w:rsidRDefault="00BB55D6">
      <w:pPr>
        <w:pStyle w:val="TOC4"/>
        <w:rPr>
          <w:rFonts w:asciiTheme="minorHAnsi" w:eastAsiaTheme="minorEastAsia" w:hAnsiTheme="minorHAnsi" w:cstheme="minorBidi"/>
          <w:sz w:val="22"/>
          <w:szCs w:val="22"/>
        </w:rPr>
      </w:pPr>
      <w:r w:rsidRPr="00BB55D6">
        <w:t>A.7.3.25.1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1434</w:t>
      </w:r>
    </w:p>
    <w:p w:rsidR="00BB55D6" w:rsidRDefault="00BB55D6">
      <w:pPr>
        <w:pStyle w:val="TOC4"/>
        <w:rPr>
          <w:rFonts w:asciiTheme="minorHAnsi" w:eastAsiaTheme="minorEastAsia" w:hAnsiTheme="minorHAnsi" w:cstheme="minorBidi"/>
          <w:sz w:val="22"/>
          <w:szCs w:val="22"/>
        </w:rPr>
      </w:pPr>
      <w:r w:rsidRPr="00BB55D6">
        <w:t>A.7.3.25.2</w:t>
      </w:r>
      <w:r w:rsidRPr="00BB55D6">
        <w:rPr>
          <w:rFonts w:asciiTheme="minorHAnsi" w:eastAsiaTheme="minorEastAsia" w:hAnsiTheme="minorHAnsi" w:cstheme="minorBidi"/>
          <w:sz w:val="22"/>
          <w:szCs w:val="22"/>
        </w:rPr>
        <w:tab/>
      </w:r>
      <w:r w:rsidRPr="00890E30">
        <w:rPr>
          <w:snapToGrid w:val="0"/>
        </w:rPr>
        <w:t>Test Requirements</w:t>
      </w:r>
      <w:r>
        <w:tab/>
        <w:t>1435</w:t>
      </w:r>
    </w:p>
    <w:p w:rsidR="00BB55D6" w:rsidRDefault="00BB55D6">
      <w:pPr>
        <w:pStyle w:val="TOC3"/>
        <w:rPr>
          <w:rFonts w:asciiTheme="minorHAnsi" w:eastAsiaTheme="minorEastAsia" w:hAnsiTheme="minorHAnsi" w:cstheme="minorBidi"/>
          <w:sz w:val="22"/>
          <w:szCs w:val="22"/>
        </w:rPr>
      </w:pPr>
      <w:r w:rsidRPr="00BB55D6">
        <w:t>A.7.3.26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UE Category 0</w:t>
      </w:r>
      <w:r>
        <w:tab/>
        <w:t>1435</w:t>
      </w:r>
    </w:p>
    <w:p w:rsidR="00BB55D6" w:rsidRDefault="00BB55D6">
      <w:pPr>
        <w:pStyle w:val="TOC4"/>
        <w:rPr>
          <w:rFonts w:asciiTheme="minorHAnsi" w:eastAsiaTheme="minorEastAsia" w:hAnsiTheme="minorHAnsi" w:cstheme="minorBidi"/>
          <w:sz w:val="22"/>
          <w:szCs w:val="22"/>
        </w:rPr>
      </w:pPr>
      <w:r w:rsidRPr="00BB55D6">
        <w:t>A.7.3.26.1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1435</w:t>
      </w:r>
    </w:p>
    <w:p w:rsidR="00BB55D6" w:rsidRDefault="00BB55D6">
      <w:pPr>
        <w:pStyle w:val="TOC4"/>
        <w:rPr>
          <w:rFonts w:asciiTheme="minorHAnsi" w:eastAsiaTheme="minorEastAsia" w:hAnsiTheme="minorHAnsi" w:cstheme="minorBidi"/>
          <w:sz w:val="22"/>
          <w:szCs w:val="22"/>
        </w:rPr>
      </w:pPr>
      <w:r w:rsidRPr="00BB55D6">
        <w:t>A.7.3.26.2</w:t>
      </w:r>
      <w:r w:rsidRPr="00BB55D6">
        <w:rPr>
          <w:rFonts w:asciiTheme="minorHAnsi" w:eastAsiaTheme="minorEastAsia" w:hAnsiTheme="minorHAnsi" w:cstheme="minorBidi"/>
          <w:sz w:val="22"/>
          <w:szCs w:val="22"/>
        </w:rPr>
        <w:tab/>
      </w:r>
      <w:r w:rsidRPr="00890E30">
        <w:rPr>
          <w:snapToGrid w:val="0"/>
        </w:rPr>
        <w:t>Test Requirements</w:t>
      </w:r>
      <w:r>
        <w:tab/>
        <w:t>1438</w:t>
      </w:r>
    </w:p>
    <w:p w:rsidR="00BB55D6" w:rsidRDefault="00BB55D6">
      <w:pPr>
        <w:pStyle w:val="TOC3"/>
        <w:rPr>
          <w:rFonts w:asciiTheme="minorHAnsi" w:eastAsiaTheme="minorEastAsia" w:hAnsiTheme="minorHAnsi" w:cstheme="minorBidi"/>
          <w:sz w:val="22"/>
          <w:szCs w:val="22"/>
        </w:rPr>
      </w:pPr>
      <w:r w:rsidRPr="00BB55D6">
        <w:t>A.7.3.27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1438</w:t>
      </w:r>
    </w:p>
    <w:p w:rsidR="00BB55D6" w:rsidRDefault="00BB55D6">
      <w:pPr>
        <w:pStyle w:val="TOC4"/>
        <w:rPr>
          <w:rFonts w:asciiTheme="minorHAnsi" w:eastAsiaTheme="minorEastAsia" w:hAnsiTheme="minorHAnsi" w:cstheme="minorBidi"/>
          <w:sz w:val="22"/>
          <w:szCs w:val="22"/>
        </w:rPr>
      </w:pPr>
      <w:r w:rsidRPr="00BB55D6">
        <w:t>A.7.3.27.1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1438</w:t>
      </w:r>
    </w:p>
    <w:p w:rsidR="00BB55D6" w:rsidRDefault="00BB55D6">
      <w:pPr>
        <w:pStyle w:val="TOC4"/>
        <w:rPr>
          <w:rFonts w:asciiTheme="minorHAnsi" w:eastAsiaTheme="minorEastAsia" w:hAnsiTheme="minorHAnsi" w:cstheme="minorBidi"/>
          <w:sz w:val="22"/>
          <w:szCs w:val="22"/>
        </w:rPr>
      </w:pPr>
      <w:r w:rsidRPr="00BB55D6">
        <w:t>A.7.3.27.2</w:t>
      </w:r>
      <w:r w:rsidRPr="00BB55D6">
        <w:rPr>
          <w:rFonts w:asciiTheme="minorHAnsi" w:eastAsiaTheme="minorEastAsia" w:hAnsiTheme="minorHAnsi" w:cstheme="minorBidi"/>
          <w:sz w:val="22"/>
          <w:szCs w:val="22"/>
        </w:rPr>
        <w:tab/>
      </w:r>
      <w:r w:rsidRPr="00890E30">
        <w:rPr>
          <w:snapToGrid w:val="0"/>
        </w:rPr>
        <w:t>Test Requirements</w:t>
      </w:r>
      <w:r>
        <w:tab/>
        <w:t>1441</w:t>
      </w:r>
    </w:p>
    <w:p w:rsidR="00BB55D6" w:rsidRDefault="00BB55D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1441</w:t>
      </w:r>
    </w:p>
    <w:p w:rsidR="00BB55D6" w:rsidRDefault="00BB55D6">
      <w:pPr>
        <w:pStyle w:val="TOC4"/>
        <w:rPr>
          <w:rFonts w:asciiTheme="minorHAnsi" w:eastAsiaTheme="minorEastAsia" w:hAnsiTheme="minorHAnsi" w:cstheme="minorBidi"/>
          <w:sz w:val="22"/>
          <w:szCs w:val="22"/>
        </w:rPr>
      </w:pPr>
      <w:r w:rsidRPr="00BB55D6">
        <w:t>A.7.3.28.1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1441</w:t>
      </w:r>
    </w:p>
    <w:p w:rsidR="00BB55D6" w:rsidRDefault="00BB55D6">
      <w:pPr>
        <w:pStyle w:val="TOC4"/>
        <w:rPr>
          <w:rFonts w:asciiTheme="minorHAnsi" w:eastAsiaTheme="minorEastAsia" w:hAnsiTheme="minorHAnsi" w:cstheme="minorBidi"/>
          <w:sz w:val="22"/>
          <w:szCs w:val="22"/>
        </w:rPr>
      </w:pPr>
      <w:r w:rsidRPr="00BB55D6">
        <w:t>A.7.3.28.2</w:t>
      </w:r>
      <w:r w:rsidRPr="00BB55D6">
        <w:rPr>
          <w:rFonts w:asciiTheme="minorHAnsi" w:eastAsiaTheme="minorEastAsia" w:hAnsiTheme="minorHAnsi" w:cstheme="minorBidi"/>
          <w:sz w:val="22"/>
          <w:szCs w:val="22"/>
        </w:rPr>
        <w:tab/>
      </w:r>
      <w:r w:rsidRPr="00890E30">
        <w:rPr>
          <w:snapToGrid w:val="0"/>
        </w:rPr>
        <w:t>Test Requirements</w:t>
      </w:r>
      <w:r>
        <w:tab/>
        <w:t>1444</w:t>
      </w:r>
    </w:p>
    <w:p w:rsidR="00BB55D6" w:rsidRDefault="00BB55D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1444</w:t>
      </w:r>
    </w:p>
    <w:p w:rsidR="00BB55D6" w:rsidRDefault="00BB55D6">
      <w:pPr>
        <w:pStyle w:val="TOC4"/>
        <w:rPr>
          <w:rFonts w:asciiTheme="minorHAnsi" w:eastAsiaTheme="minorEastAsia" w:hAnsiTheme="minorHAnsi" w:cstheme="minorBidi"/>
          <w:sz w:val="22"/>
          <w:szCs w:val="22"/>
        </w:rPr>
      </w:pPr>
      <w:r w:rsidRPr="00BB55D6">
        <w:t>A.7.3.29.1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1444</w:t>
      </w:r>
    </w:p>
    <w:p w:rsidR="00BB55D6" w:rsidRDefault="00BB55D6">
      <w:pPr>
        <w:pStyle w:val="TOC4"/>
        <w:rPr>
          <w:rFonts w:asciiTheme="minorHAnsi" w:eastAsiaTheme="minorEastAsia" w:hAnsiTheme="minorHAnsi" w:cstheme="minorBidi"/>
          <w:sz w:val="22"/>
          <w:szCs w:val="22"/>
        </w:rPr>
      </w:pPr>
      <w:r w:rsidRPr="00BB55D6">
        <w:t>A.7.3.29.2</w:t>
      </w:r>
      <w:r w:rsidRPr="00BB55D6">
        <w:rPr>
          <w:rFonts w:asciiTheme="minorHAnsi" w:eastAsiaTheme="minorEastAsia" w:hAnsiTheme="minorHAnsi" w:cstheme="minorBidi"/>
          <w:sz w:val="22"/>
          <w:szCs w:val="22"/>
        </w:rPr>
        <w:tab/>
      </w:r>
      <w:r w:rsidRPr="00890E30">
        <w:rPr>
          <w:snapToGrid w:val="0"/>
        </w:rPr>
        <w:t>Test Requirements</w:t>
      </w:r>
      <w:r>
        <w:tab/>
        <w:t>1447</w:t>
      </w:r>
    </w:p>
    <w:p w:rsidR="00BB55D6" w:rsidRDefault="00BB55D6">
      <w:pPr>
        <w:pStyle w:val="TOC3"/>
        <w:rPr>
          <w:rFonts w:asciiTheme="minorHAnsi" w:eastAsiaTheme="minorEastAsia" w:hAnsiTheme="minorHAnsi" w:cstheme="minorBidi"/>
          <w:sz w:val="22"/>
          <w:szCs w:val="22"/>
        </w:rPr>
      </w:pPr>
      <w:r w:rsidRPr="00BB55D6">
        <w:t>A.7.3.30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Out-of-sync</w:t>
      </w:r>
      <w:r>
        <w:rPr>
          <w:lang w:eastAsia="zh-CN"/>
        </w:rPr>
        <w:t xml:space="preserve"> for UE Category 0</w:t>
      </w:r>
      <w:r>
        <w:tab/>
        <w:t>1447</w:t>
      </w:r>
    </w:p>
    <w:p w:rsidR="00BB55D6" w:rsidRDefault="00BB55D6">
      <w:pPr>
        <w:pStyle w:val="TOC4"/>
        <w:rPr>
          <w:rFonts w:asciiTheme="minorHAnsi" w:eastAsiaTheme="minorEastAsia" w:hAnsiTheme="minorHAnsi" w:cstheme="minorBidi"/>
          <w:sz w:val="22"/>
          <w:szCs w:val="22"/>
        </w:rPr>
      </w:pPr>
      <w:r w:rsidRPr="00BB55D6">
        <w:t>A.7.3.30.1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1447</w:t>
      </w:r>
    </w:p>
    <w:p w:rsidR="00BB55D6" w:rsidRDefault="00BB55D6">
      <w:pPr>
        <w:pStyle w:val="TOC4"/>
        <w:rPr>
          <w:rFonts w:asciiTheme="minorHAnsi" w:eastAsiaTheme="minorEastAsia" w:hAnsiTheme="minorHAnsi" w:cstheme="minorBidi"/>
          <w:sz w:val="22"/>
          <w:szCs w:val="22"/>
        </w:rPr>
      </w:pPr>
      <w:r w:rsidRPr="00BB55D6">
        <w:t>A.7.3.30.2</w:t>
      </w:r>
      <w:r w:rsidRPr="00BB55D6">
        <w:rPr>
          <w:rFonts w:asciiTheme="minorHAnsi" w:eastAsiaTheme="minorEastAsia" w:hAnsiTheme="minorHAnsi" w:cstheme="minorBidi"/>
          <w:sz w:val="22"/>
          <w:szCs w:val="22"/>
        </w:rPr>
        <w:tab/>
      </w:r>
      <w:r w:rsidRPr="00890E30">
        <w:rPr>
          <w:snapToGrid w:val="0"/>
        </w:rPr>
        <w:t>Test Requirements</w:t>
      </w:r>
      <w:r>
        <w:tab/>
        <w:t>1450</w:t>
      </w:r>
    </w:p>
    <w:p w:rsidR="00BB55D6" w:rsidRDefault="00BB55D6">
      <w:pPr>
        <w:pStyle w:val="TOC3"/>
        <w:rPr>
          <w:rFonts w:asciiTheme="minorHAnsi" w:eastAsiaTheme="minorEastAsia" w:hAnsiTheme="minorHAnsi" w:cstheme="minorBidi"/>
          <w:sz w:val="22"/>
          <w:szCs w:val="22"/>
        </w:rPr>
      </w:pPr>
      <w:r w:rsidRPr="00BB55D6">
        <w:t>A.7.3.31</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1450</w:t>
      </w:r>
    </w:p>
    <w:p w:rsidR="00BB55D6" w:rsidRDefault="00BB55D6">
      <w:pPr>
        <w:pStyle w:val="TOC4"/>
        <w:rPr>
          <w:rFonts w:asciiTheme="minorHAnsi" w:eastAsiaTheme="minorEastAsia" w:hAnsiTheme="minorHAnsi" w:cstheme="minorBidi"/>
          <w:sz w:val="22"/>
          <w:szCs w:val="22"/>
        </w:rPr>
      </w:pPr>
      <w:r w:rsidRPr="00BB55D6">
        <w:t>A.7.3.31.1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1450</w:t>
      </w:r>
    </w:p>
    <w:p w:rsidR="00BB55D6" w:rsidRDefault="00BB55D6">
      <w:pPr>
        <w:pStyle w:val="TOC4"/>
        <w:rPr>
          <w:rFonts w:asciiTheme="minorHAnsi" w:eastAsiaTheme="minorEastAsia" w:hAnsiTheme="minorHAnsi" w:cstheme="minorBidi"/>
          <w:sz w:val="22"/>
          <w:szCs w:val="22"/>
        </w:rPr>
      </w:pPr>
      <w:r w:rsidRPr="00BB55D6">
        <w:t>A.7.3.31.2</w:t>
      </w:r>
      <w:r w:rsidRPr="00BB55D6">
        <w:rPr>
          <w:rFonts w:asciiTheme="minorHAnsi" w:eastAsiaTheme="minorEastAsia" w:hAnsiTheme="minorHAnsi" w:cstheme="minorBidi"/>
          <w:sz w:val="22"/>
          <w:szCs w:val="22"/>
        </w:rPr>
        <w:tab/>
      </w:r>
      <w:r w:rsidRPr="00890E30">
        <w:rPr>
          <w:snapToGrid w:val="0"/>
        </w:rPr>
        <w:t>Test Requirements</w:t>
      </w:r>
      <w:r>
        <w:tab/>
        <w:t>1453</w:t>
      </w:r>
    </w:p>
    <w:p w:rsidR="00BB55D6" w:rsidRDefault="00BB55D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1453</w:t>
      </w:r>
    </w:p>
    <w:p w:rsidR="00BB55D6" w:rsidRDefault="00BB55D6">
      <w:pPr>
        <w:pStyle w:val="TOC4"/>
        <w:rPr>
          <w:rFonts w:asciiTheme="minorHAnsi" w:eastAsiaTheme="minorEastAsia" w:hAnsiTheme="minorHAnsi" w:cstheme="minorBidi"/>
          <w:sz w:val="22"/>
          <w:szCs w:val="22"/>
        </w:rPr>
      </w:pPr>
      <w:r w:rsidRPr="00BB55D6">
        <w:t>A.7.3.32.1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1453</w:t>
      </w:r>
    </w:p>
    <w:p w:rsidR="00BB55D6" w:rsidRDefault="00BB55D6">
      <w:pPr>
        <w:pStyle w:val="TOC4"/>
        <w:rPr>
          <w:rFonts w:asciiTheme="minorHAnsi" w:eastAsiaTheme="minorEastAsia" w:hAnsiTheme="minorHAnsi" w:cstheme="minorBidi"/>
          <w:sz w:val="22"/>
          <w:szCs w:val="22"/>
        </w:rPr>
      </w:pPr>
      <w:r w:rsidRPr="00BB55D6">
        <w:t>A.7.3.32.2</w:t>
      </w:r>
      <w:r w:rsidRPr="00BB55D6">
        <w:rPr>
          <w:rFonts w:asciiTheme="minorHAnsi" w:eastAsiaTheme="minorEastAsia" w:hAnsiTheme="minorHAnsi" w:cstheme="minorBidi"/>
          <w:sz w:val="22"/>
          <w:szCs w:val="22"/>
        </w:rPr>
        <w:tab/>
      </w:r>
      <w:r w:rsidRPr="00890E30">
        <w:rPr>
          <w:snapToGrid w:val="0"/>
        </w:rPr>
        <w:t>Test Requirements</w:t>
      </w:r>
      <w:r>
        <w:tab/>
        <w:t>1456</w:t>
      </w:r>
    </w:p>
    <w:p w:rsidR="00BB55D6" w:rsidRDefault="00BB55D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1456</w:t>
      </w:r>
    </w:p>
    <w:p w:rsidR="00BB55D6" w:rsidRDefault="00BB55D6">
      <w:pPr>
        <w:pStyle w:val="TOC4"/>
        <w:rPr>
          <w:rFonts w:asciiTheme="minorHAnsi" w:eastAsiaTheme="minorEastAsia" w:hAnsiTheme="minorHAnsi" w:cstheme="minorBidi"/>
          <w:sz w:val="22"/>
          <w:szCs w:val="22"/>
        </w:rPr>
      </w:pPr>
      <w:r w:rsidRPr="00BB55D6">
        <w:t>A.7.3.33.1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1456</w:t>
      </w:r>
    </w:p>
    <w:p w:rsidR="00BB55D6" w:rsidRDefault="00BB55D6">
      <w:pPr>
        <w:pStyle w:val="TOC4"/>
        <w:rPr>
          <w:rFonts w:asciiTheme="minorHAnsi" w:eastAsiaTheme="minorEastAsia" w:hAnsiTheme="minorHAnsi" w:cstheme="minorBidi"/>
          <w:sz w:val="22"/>
          <w:szCs w:val="22"/>
        </w:rPr>
      </w:pPr>
      <w:r w:rsidRPr="00BB55D6">
        <w:t>A.7.3.33.2</w:t>
      </w:r>
      <w:r w:rsidRPr="00BB55D6">
        <w:rPr>
          <w:rFonts w:asciiTheme="minorHAnsi" w:eastAsiaTheme="minorEastAsia" w:hAnsiTheme="minorHAnsi" w:cstheme="minorBidi"/>
          <w:sz w:val="22"/>
          <w:szCs w:val="22"/>
        </w:rPr>
        <w:tab/>
      </w:r>
      <w:r w:rsidRPr="00890E30">
        <w:rPr>
          <w:snapToGrid w:val="0"/>
        </w:rPr>
        <w:t>Test Requirements</w:t>
      </w:r>
      <w:r>
        <w:tab/>
        <w:t>1459</w:t>
      </w:r>
    </w:p>
    <w:p w:rsidR="00BB55D6" w:rsidRDefault="00BB55D6">
      <w:pPr>
        <w:pStyle w:val="TOC3"/>
        <w:rPr>
          <w:rFonts w:asciiTheme="minorHAnsi" w:eastAsiaTheme="minorEastAsia" w:hAnsiTheme="minorHAnsi" w:cstheme="minorBidi"/>
          <w:sz w:val="22"/>
          <w:szCs w:val="22"/>
        </w:rPr>
      </w:pPr>
      <w:r w:rsidRPr="00BB55D6">
        <w:t>A.7.3.34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UE Category 0</w:t>
      </w:r>
      <w:r>
        <w:tab/>
        <w:t>1459</w:t>
      </w:r>
    </w:p>
    <w:p w:rsidR="00BB55D6" w:rsidRDefault="00BB55D6">
      <w:pPr>
        <w:pStyle w:val="TOC4"/>
        <w:rPr>
          <w:rFonts w:asciiTheme="minorHAnsi" w:eastAsiaTheme="minorEastAsia" w:hAnsiTheme="minorHAnsi" w:cstheme="minorBidi"/>
          <w:sz w:val="22"/>
          <w:szCs w:val="22"/>
        </w:rPr>
      </w:pPr>
      <w:r w:rsidRPr="00BB55D6">
        <w:t>A.7.3.34.1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1459</w:t>
      </w:r>
    </w:p>
    <w:p w:rsidR="00BB55D6" w:rsidRDefault="00BB55D6">
      <w:pPr>
        <w:pStyle w:val="TOC4"/>
        <w:rPr>
          <w:rFonts w:asciiTheme="minorHAnsi" w:eastAsiaTheme="minorEastAsia" w:hAnsiTheme="minorHAnsi" w:cstheme="minorBidi"/>
          <w:sz w:val="22"/>
          <w:szCs w:val="22"/>
        </w:rPr>
      </w:pPr>
      <w:r w:rsidRPr="00BB55D6">
        <w:t>A.7.3.34.2</w:t>
      </w:r>
      <w:r w:rsidRPr="00BB55D6">
        <w:rPr>
          <w:rFonts w:asciiTheme="minorHAnsi" w:eastAsiaTheme="minorEastAsia" w:hAnsiTheme="minorHAnsi" w:cstheme="minorBidi"/>
          <w:sz w:val="22"/>
          <w:szCs w:val="22"/>
        </w:rPr>
        <w:tab/>
      </w:r>
      <w:r w:rsidRPr="00890E30">
        <w:rPr>
          <w:snapToGrid w:val="0"/>
        </w:rPr>
        <w:t>Test Requirements</w:t>
      </w:r>
      <w:r>
        <w:tab/>
        <w:t>1462</w:t>
      </w:r>
    </w:p>
    <w:p w:rsidR="00BB55D6" w:rsidRDefault="00BB55D6">
      <w:pPr>
        <w:pStyle w:val="TOC3"/>
        <w:rPr>
          <w:rFonts w:asciiTheme="minorHAnsi" w:eastAsiaTheme="minorEastAsia" w:hAnsiTheme="minorHAnsi" w:cstheme="minorBidi"/>
          <w:sz w:val="22"/>
          <w:szCs w:val="22"/>
        </w:rPr>
      </w:pPr>
      <w:r w:rsidRPr="00BB55D6">
        <w:t>A.7.3.35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1462</w:t>
      </w:r>
    </w:p>
    <w:p w:rsidR="00BB55D6" w:rsidRDefault="00BB55D6">
      <w:pPr>
        <w:pStyle w:val="TOC4"/>
        <w:rPr>
          <w:rFonts w:asciiTheme="minorHAnsi" w:eastAsiaTheme="minorEastAsia" w:hAnsiTheme="minorHAnsi" w:cstheme="minorBidi"/>
          <w:sz w:val="22"/>
          <w:szCs w:val="22"/>
        </w:rPr>
      </w:pPr>
      <w:r w:rsidRPr="00BB55D6">
        <w:t>A.7.3.35.1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1462</w:t>
      </w:r>
    </w:p>
    <w:p w:rsidR="00BB55D6" w:rsidRDefault="00BB55D6">
      <w:pPr>
        <w:pStyle w:val="TOC4"/>
        <w:rPr>
          <w:rFonts w:asciiTheme="minorHAnsi" w:eastAsiaTheme="minorEastAsia" w:hAnsiTheme="minorHAnsi" w:cstheme="minorBidi"/>
          <w:sz w:val="22"/>
          <w:szCs w:val="22"/>
        </w:rPr>
      </w:pPr>
      <w:r w:rsidRPr="00BB55D6">
        <w:t>A.7.3.35.2</w:t>
      </w:r>
      <w:r w:rsidRPr="00BB55D6">
        <w:rPr>
          <w:rFonts w:asciiTheme="minorHAnsi" w:eastAsiaTheme="minorEastAsia" w:hAnsiTheme="minorHAnsi" w:cstheme="minorBidi"/>
          <w:sz w:val="22"/>
          <w:szCs w:val="22"/>
        </w:rPr>
        <w:tab/>
      </w:r>
      <w:r w:rsidRPr="00890E30">
        <w:rPr>
          <w:snapToGrid w:val="0"/>
        </w:rPr>
        <w:t>Test Requirements</w:t>
      </w:r>
      <w:r>
        <w:tab/>
        <w:t>1465</w:t>
      </w:r>
    </w:p>
    <w:p w:rsidR="00BB55D6" w:rsidRDefault="00BB55D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1465</w:t>
      </w:r>
    </w:p>
    <w:p w:rsidR="00BB55D6" w:rsidRDefault="00BB55D6">
      <w:pPr>
        <w:pStyle w:val="TOC4"/>
        <w:rPr>
          <w:rFonts w:asciiTheme="minorHAnsi" w:eastAsiaTheme="minorEastAsia" w:hAnsiTheme="minorHAnsi" w:cstheme="minorBidi"/>
          <w:sz w:val="22"/>
          <w:szCs w:val="22"/>
        </w:rPr>
      </w:pPr>
      <w:r w:rsidRPr="00BB55D6">
        <w:t>A.7.3.36.1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1465</w:t>
      </w:r>
    </w:p>
    <w:p w:rsidR="00BB55D6" w:rsidRDefault="00BB55D6">
      <w:pPr>
        <w:pStyle w:val="TOC4"/>
        <w:rPr>
          <w:rFonts w:asciiTheme="minorHAnsi" w:eastAsiaTheme="minorEastAsia" w:hAnsiTheme="minorHAnsi" w:cstheme="minorBidi"/>
          <w:sz w:val="22"/>
          <w:szCs w:val="22"/>
        </w:rPr>
      </w:pPr>
      <w:r w:rsidRPr="00BB55D6">
        <w:t>A.7.3.36.2</w:t>
      </w:r>
      <w:r w:rsidRPr="00BB55D6">
        <w:rPr>
          <w:rFonts w:asciiTheme="minorHAnsi" w:eastAsiaTheme="minorEastAsia" w:hAnsiTheme="minorHAnsi" w:cstheme="minorBidi"/>
          <w:sz w:val="22"/>
          <w:szCs w:val="22"/>
        </w:rPr>
        <w:tab/>
      </w:r>
      <w:r w:rsidRPr="00890E30">
        <w:rPr>
          <w:snapToGrid w:val="0"/>
        </w:rPr>
        <w:t>Test Requirements</w:t>
      </w:r>
      <w:r>
        <w:tab/>
        <w:t>1468</w:t>
      </w:r>
    </w:p>
    <w:p w:rsidR="00BB55D6" w:rsidRDefault="00BB55D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1468</w:t>
      </w:r>
    </w:p>
    <w:p w:rsidR="00BB55D6" w:rsidRDefault="00BB55D6">
      <w:pPr>
        <w:pStyle w:val="TOC4"/>
        <w:rPr>
          <w:rFonts w:asciiTheme="minorHAnsi" w:eastAsiaTheme="minorEastAsia" w:hAnsiTheme="minorHAnsi" w:cstheme="minorBidi"/>
          <w:sz w:val="22"/>
          <w:szCs w:val="22"/>
        </w:rPr>
      </w:pPr>
      <w:r w:rsidRPr="00BB55D6">
        <w:t>A.7.3.37.1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1468</w:t>
      </w:r>
    </w:p>
    <w:p w:rsidR="00BB55D6" w:rsidRDefault="00BB55D6">
      <w:pPr>
        <w:pStyle w:val="TOC4"/>
        <w:rPr>
          <w:rFonts w:asciiTheme="minorHAnsi" w:eastAsiaTheme="minorEastAsia" w:hAnsiTheme="minorHAnsi" w:cstheme="minorBidi"/>
          <w:sz w:val="22"/>
          <w:szCs w:val="22"/>
        </w:rPr>
      </w:pPr>
      <w:r w:rsidRPr="00BB55D6">
        <w:t>A.7.3.37.2</w:t>
      </w:r>
      <w:r w:rsidRPr="00BB55D6">
        <w:rPr>
          <w:rFonts w:asciiTheme="minorHAnsi" w:eastAsiaTheme="minorEastAsia" w:hAnsiTheme="minorHAnsi" w:cstheme="minorBidi"/>
          <w:sz w:val="22"/>
          <w:szCs w:val="22"/>
        </w:rPr>
        <w:tab/>
      </w:r>
      <w:r w:rsidRPr="00890E30">
        <w:rPr>
          <w:snapToGrid w:val="0"/>
        </w:rPr>
        <w:t>Test Requirements</w:t>
      </w:r>
      <w:r>
        <w:tab/>
        <w:t>1471</w:t>
      </w:r>
    </w:p>
    <w:p w:rsidR="00BB55D6" w:rsidRDefault="00BB55D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1471</w:t>
      </w:r>
    </w:p>
    <w:p w:rsidR="00BB55D6" w:rsidRDefault="00BB55D6">
      <w:pPr>
        <w:pStyle w:val="TOC4"/>
        <w:rPr>
          <w:rFonts w:asciiTheme="minorHAnsi" w:eastAsiaTheme="minorEastAsia" w:hAnsiTheme="minorHAnsi" w:cstheme="minorBidi"/>
          <w:sz w:val="22"/>
          <w:szCs w:val="22"/>
        </w:rPr>
      </w:pPr>
      <w:r w:rsidRPr="00BB55D6">
        <w:t>A.7.3.38.1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1471</w:t>
      </w:r>
    </w:p>
    <w:p w:rsidR="00BB55D6" w:rsidRDefault="00BB55D6">
      <w:pPr>
        <w:pStyle w:val="TOC4"/>
        <w:rPr>
          <w:rFonts w:asciiTheme="minorHAnsi" w:eastAsiaTheme="minorEastAsia" w:hAnsiTheme="minorHAnsi" w:cstheme="minorBidi"/>
          <w:sz w:val="22"/>
          <w:szCs w:val="22"/>
        </w:rPr>
      </w:pPr>
      <w:r w:rsidRPr="00BB55D6">
        <w:t>A.7.3.38.2</w:t>
      </w:r>
      <w:r w:rsidRPr="00BB55D6">
        <w:rPr>
          <w:rFonts w:asciiTheme="minorHAnsi" w:eastAsiaTheme="minorEastAsia" w:hAnsiTheme="minorHAnsi" w:cstheme="minorBidi"/>
          <w:sz w:val="22"/>
          <w:szCs w:val="22"/>
        </w:rPr>
        <w:tab/>
      </w:r>
      <w:r w:rsidRPr="00890E30">
        <w:rPr>
          <w:snapToGrid w:val="0"/>
          <w:lang w:eastAsia="zh-CN"/>
        </w:rPr>
        <w:t>Test Requirements</w:t>
      </w:r>
      <w:r>
        <w:tab/>
        <w:t>1474</w:t>
      </w:r>
    </w:p>
    <w:p w:rsidR="00BB55D6" w:rsidRDefault="00BB55D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1474</w:t>
      </w:r>
    </w:p>
    <w:p w:rsidR="00BB55D6" w:rsidRDefault="00BB55D6">
      <w:pPr>
        <w:pStyle w:val="TOC4"/>
        <w:rPr>
          <w:rFonts w:asciiTheme="minorHAnsi" w:eastAsiaTheme="minorEastAsia" w:hAnsiTheme="minorHAnsi" w:cstheme="minorBidi"/>
          <w:sz w:val="22"/>
          <w:szCs w:val="22"/>
        </w:rPr>
      </w:pPr>
      <w:r w:rsidRPr="00BB55D6">
        <w:t>A.7.3.39.1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1474</w:t>
      </w:r>
    </w:p>
    <w:p w:rsidR="00BB55D6" w:rsidRDefault="00BB55D6">
      <w:pPr>
        <w:pStyle w:val="TOC4"/>
        <w:rPr>
          <w:rFonts w:asciiTheme="minorHAnsi" w:eastAsiaTheme="minorEastAsia" w:hAnsiTheme="minorHAnsi" w:cstheme="minorBidi"/>
          <w:sz w:val="22"/>
          <w:szCs w:val="22"/>
        </w:rPr>
      </w:pPr>
      <w:r w:rsidRPr="00BB55D6">
        <w:t>A.7.3.39.2</w:t>
      </w:r>
      <w:r w:rsidRPr="00BB55D6">
        <w:rPr>
          <w:rFonts w:asciiTheme="minorHAnsi" w:eastAsiaTheme="minorEastAsia" w:hAnsiTheme="minorHAnsi" w:cstheme="minorBidi"/>
          <w:sz w:val="22"/>
          <w:szCs w:val="22"/>
        </w:rPr>
        <w:tab/>
      </w:r>
      <w:r w:rsidRPr="00890E30">
        <w:rPr>
          <w:snapToGrid w:val="0"/>
        </w:rPr>
        <w:t>Test Requirements</w:t>
      </w:r>
      <w:r>
        <w:tab/>
        <w:t>1477</w:t>
      </w:r>
    </w:p>
    <w:p w:rsidR="00BB55D6" w:rsidRDefault="00BB55D6">
      <w:pPr>
        <w:pStyle w:val="TOC3"/>
        <w:rPr>
          <w:rFonts w:asciiTheme="minorHAnsi" w:eastAsiaTheme="minorEastAsia" w:hAnsiTheme="minorHAnsi" w:cstheme="minorBidi"/>
          <w:sz w:val="22"/>
          <w:szCs w:val="22"/>
        </w:rPr>
      </w:pPr>
      <w:r>
        <w:lastRenderedPageBreak/>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1478</w:t>
      </w:r>
    </w:p>
    <w:p w:rsidR="00BB55D6" w:rsidRDefault="00BB55D6">
      <w:pPr>
        <w:pStyle w:val="TOC4"/>
        <w:rPr>
          <w:rFonts w:asciiTheme="minorHAnsi" w:eastAsiaTheme="minorEastAsia" w:hAnsiTheme="minorHAnsi" w:cstheme="minorBidi"/>
          <w:sz w:val="22"/>
          <w:szCs w:val="22"/>
        </w:rPr>
      </w:pPr>
      <w:r w:rsidRPr="00BB55D6">
        <w:t>A.7.3.40.1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1478</w:t>
      </w:r>
    </w:p>
    <w:p w:rsidR="00BB55D6" w:rsidRDefault="00BB55D6">
      <w:pPr>
        <w:pStyle w:val="TOC4"/>
        <w:rPr>
          <w:rFonts w:asciiTheme="minorHAnsi" w:eastAsiaTheme="minorEastAsia" w:hAnsiTheme="minorHAnsi" w:cstheme="minorBidi"/>
          <w:sz w:val="22"/>
          <w:szCs w:val="22"/>
        </w:rPr>
      </w:pPr>
      <w:r w:rsidRPr="00BB55D6">
        <w:t>A.7.3.40.2</w:t>
      </w:r>
      <w:r w:rsidRPr="00BB55D6">
        <w:rPr>
          <w:rFonts w:asciiTheme="minorHAnsi" w:eastAsiaTheme="minorEastAsia" w:hAnsiTheme="minorHAnsi" w:cstheme="minorBidi"/>
          <w:sz w:val="22"/>
          <w:szCs w:val="22"/>
        </w:rPr>
        <w:tab/>
      </w:r>
      <w:r w:rsidRPr="00890E30">
        <w:rPr>
          <w:snapToGrid w:val="0"/>
          <w:lang w:eastAsia="zh-CN"/>
        </w:rPr>
        <w:t>Test Requirements</w:t>
      </w:r>
      <w:r>
        <w:tab/>
        <w:t>1480</w:t>
      </w:r>
    </w:p>
    <w:p w:rsidR="00BB55D6" w:rsidRDefault="00BB55D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1481</w:t>
      </w:r>
    </w:p>
    <w:p w:rsidR="00BB55D6" w:rsidRDefault="00BB55D6">
      <w:pPr>
        <w:pStyle w:val="TOC4"/>
        <w:rPr>
          <w:rFonts w:asciiTheme="minorHAnsi" w:eastAsiaTheme="minorEastAsia" w:hAnsiTheme="minorHAnsi" w:cstheme="minorBidi"/>
          <w:sz w:val="22"/>
          <w:szCs w:val="22"/>
        </w:rPr>
      </w:pPr>
      <w:r w:rsidRPr="00BB55D6">
        <w:t>A.7.3.41.1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1481</w:t>
      </w:r>
    </w:p>
    <w:p w:rsidR="00BB55D6" w:rsidRDefault="00BB55D6">
      <w:pPr>
        <w:pStyle w:val="TOC4"/>
        <w:rPr>
          <w:rFonts w:asciiTheme="minorHAnsi" w:eastAsiaTheme="minorEastAsia" w:hAnsiTheme="minorHAnsi" w:cstheme="minorBidi"/>
          <w:sz w:val="22"/>
          <w:szCs w:val="22"/>
        </w:rPr>
      </w:pPr>
      <w:r w:rsidRPr="00BB55D6">
        <w:t>A.7.3.41.2</w:t>
      </w:r>
      <w:r w:rsidRPr="00BB55D6">
        <w:rPr>
          <w:rFonts w:asciiTheme="minorHAnsi" w:eastAsiaTheme="minorEastAsia" w:hAnsiTheme="minorHAnsi" w:cstheme="minorBidi"/>
          <w:sz w:val="22"/>
          <w:szCs w:val="22"/>
        </w:rPr>
        <w:tab/>
      </w:r>
      <w:r w:rsidRPr="00890E30">
        <w:rPr>
          <w:snapToGrid w:val="0"/>
          <w:lang w:eastAsia="zh-CN"/>
        </w:rPr>
        <w:t>Test Requirements</w:t>
      </w:r>
      <w:r>
        <w:tab/>
        <w:t>1484</w:t>
      </w:r>
    </w:p>
    <w:p w:rsidR="00BB55D6" w:rsidRDefault="00BB55D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1484</w:t>
      </w:r>
    </w:p>
    <w:p w:rsidR="00BB55D6" w:rsidRDefault="00BB55D6">
      <w:pPr>
        <w:pStyle w:val="TOC4"/>
        <w:rPr>
          <w:rFonts w:asciiTheme="minorHAnsi" w:eastAsiaTheme="minorEastAsia" w:hAnsiTheme="minorHAnsi" w:cstheme="minorBidi"/>
          <w:sz w:val="22"/>
          <w:szCs w:val="22"/>
        </w:rPr>
      </w:pPr>
      <w:r w:rsidRPr="00BB55D6">
        <w:t>A.7.3.42.1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1484</w:t>
      </w:r>
    </w:p>
    <w:p w:rsidR="00BB55D6" w:rsidRDefault="00BB55D6">
      <w:pPr>
        <w:pStyle w:val="TOC4"/>
        <w:rPr>
          <w:rFonts w:asciiTheme="minorHAnsi" w:eastAsiaTheme="minorEastAsia" w:hAnsiTheme="minorHAnsi" w:cstheme="minorBidi"/>
          <w:sz w:val="22"/>
          <w:szCs w:val="22"/>
        </w:rPr>
      </w:pPr>
      <w:r w:rsidRPr="00BB55D6">
        <w:t>A.7.3.42.2</w:t>
      </w:r>
      <w:r w:rsidRPr="00BB55D6">
        <w:rPr>
          <w:rFonts w:asciiTheme="minorHAnsi" w:eastAsiaTheme="minorEastAsia" w:hAnsiTheme="minorHAnsi" w:cstheme="minorBidi"/>
          <w:sz w:val="22"/>
          <w:szCs w:val="22"/>
        </w:rPr>
        <w:tab/>
      </w:r>
      <w:r w:rsidRPr="00890E30">
        <w:rPr>
          <w:snapToGrid w:val="0"/>
        </w:rPr>
        <w:t>Test Requirements</w:t>
      </w:r>
      <w:r>
        <w:tab/>
        <w:t>1487</w:t>
      </w:r>
    </w:p>
    <w:p w:rsidR="00BB55D6" w:rsidRDefault="00BB55D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1487</w:t>
      </w:r>
    </w:p>
    <w:p w:rsidR="00BB55D6" w:rsidRDefault="00BB55D6">
      <w:pPr>
        <w:pStyle w:val="TOC4"/>
        <w:rPr>
          <w:rFonts w:asciiTheme="minorHAnsi" w:eastAsiaTheme="minorEastAsia" w:hAnsiTheme="minorHAnsi" w:cstheme="minorBidi"/>
          <w:sz w:val="22"/>
          <w:szCs w:val="22"/>
        </w:rPr>
      </w:pPr>
      <w:r w:rsidRPr="00BB55D6">
        <w:t>A.7.3.43.1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1487</w:t>
      </w:r>
    </w:p>
    <w:p w:rsidR="00BB55D6" w:rsidRDefault="00BB55D6">
      <w:pPr>
        <w:pStyle w:val="TOC4"/>
        <w:rPr>
          <w:rFonts w:asciiTheme="minorHAnsi" w:eastAsiaTheme="minorEastAsia" w:hAnsiTheme="minorHAnsi" w:cstheme="minorBidi"/>
          <w:sz w:val="22"/>
          <w:szCs w:val="22"/>
        </w:rPr>
      </w:pPr>
      <w:r w:rsidRPr="00BB55D6">
        <w:t>A.7.3.43.2</w:t>
      </w:r>
      <w:r w:rsidRPr="00BB55D6">
        <w:rPr>
          <w:rFonts w:asciiTheme="minorHAnsi" w:eastAsiaTheme="minorEastAsia" w:hAnsiTheme="minorHAnsi" w:cstheme="minorBidi"/>
          <w:sz w:val="22"/>
          <w:szCs w:val="22"/>
        </w:rPr>
        <w:tab/>
      </w:r>
      <w:r w:rsidRPr="00890E30">
        <w:rPr>
          <w:snapToGrid w:val="0"/>
          <w:lang w:eastAsia="zh-CN"/>
        </w:rPr>
        <w:t>Test Requirements</w:t>
      </w:r>
      <w:r>
        <w:tab/>
        <w:t>1490</w:t>
      </w:r>
    </w:p>
    <w:p w:rsidR="00BB55D6" w:rsidRDefault="00BB55D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1490</w:t>
      </w:r>
    </w:p>
    <w:p w:rsidR="00BB55D6" w:rsidRDefault="00BB55D6">
      <w:pPr>
        <w:pStyle w:val="TOC4"/>
        <w:rPr>
          <w:rFonts w:asciiTheme="minorHAnsi" w:eastAsiaTheme="minorEastAsia" w:hAnsiTheme="minorHAnsi" w:cstheme="minorBidi"/>
          <w:sz w:val="22"/>
          <w:szCs w:val="22"/>
        </w:rPr>
      </w:pPr>
      <w:r w:rsidRPr="00BB55D6">
        <w:t>A.7.3.44.1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1490</w:t>
      </w:r>
    </w:p>
    <w:p w:rsidR="00BB55D6" w:rsidRDefault="00BB55D6">
      <w:pPr>
        <w:pStyle w:val="TOC4"/>
        <w:rPr>
          <w:rFonts w:asciiTheme="minorHAnsi" w:eastAsiaTheme="minorEastAsia" w:hAnsiTheme="minorHAnsi" w:cstheme="minorBidi"/>
          <w:sz w:val="22"/>
          <w:szCs w:val="22"/>
        </w:rPr>
      </w:pPr>
      <w:r w:rsidRPr="00BB55D6">
        <w:t>A.7.3.44.2</w:t>
      </w:r>
      <w:r w:rsidRPr="00BB55D6">
        <w:rPr>
          <w:rFonts w:asciiTheme="minorHAnsi" w:eastAsiaTheme="minorEastAsia" w:hAnsiTheme="minorHAnsi" w:cstheme="minorBidi"/>
          <w:sz w:val="22"/>
          <w:szCs w:val="22"/>
        </w:rPr>
        <w:tab/>
      </w:r>
      <w:r w:rsidRPr="00890E30">
        <w:rPr>
          <w:snapToGrid w:val="0"/>
          <w:lang w:eastAsia="zh-CN"/>
        </w:rPr>
        <w:t>Test Requirements</w:t>
      </w:r>
      <w:r>
        <w:tab/>
        <w:t>1493</w:t>
      </w:r>
    </w:p>
    <w:p w:rsidR="00BB55D6" w:rsidRDefault="00BB55D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1494</w:t>
      </w:r>
    </w:p>
    <w:p w:rsidR="00BB55D6" w:rsidRDefault="00BB55D6">
      <w:pPr>
        <w:pStyle w:val="TOC4"/>
        <w:rPr>
          <w:rFonts w:asciiTheme="minorHAnsi" w:eastAsiaTheme="minorEastAsia" w:hAnsiTheme="minorHAnsi" w:cstheme="minorBidi"/>
          <w:sz w:val="22"/>
          <w:szCs w:val="22"/>
        </w:rPr>
      </w:pPr>
      <w:r w:rsidRPr="00BB55D6">
        <w:t>A.7.3.45.1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1494</w:t>
      </w:r>
    </w:p>
    <w:p w:rsidR="00BB55D6" w:rsidRDefault="00BB55D6">
      <w:pPr>
        <w:pStyle w:val="TOC4"/>
        <w:rPr>
          <w:rFonts w:asciiTheme="minorHAnsi" w:eastAsiaTheme="minorEastAsia" w:hAnsiTheme="minorHAnsi" w:cstheme="minorBidi"/>
          <w:sz w:val="22"/>
          <w:szCs w:val="22"/>
        </w:rPr>
      </w:pPr>
      <w:r w:rsidRPr="00BB55D6">
        <w:t>A.7.3.45.2</w:t>
      </w:r>
      <w:r w:rsidRPr="00BB55D6">
        <w:rPr>
          <w:rFonts w:asciiTheme="minorHAnsi" w:eastAsiaTheme="minorEastAsia" w:hAnsiTheme="minorHAnsi" w:cstheme="minorBidi"/>
          <w:sz w:val="22"/>
          <w:szCs w:val="22"/>
        </w:rPr>
        <w:tab/>
      </w:r>
      <w:r w:rsidRPr="00890E30">
        <w:rPr>
          <w:snapToGrid w:val="0"/>
          <w:lang w:eastAsia="zh-CN"/>
        </w:rPr>
        <w:t>Test Requirements</w:t>
      </w:r>
      <w:r>
        <w:tab/>
        <w:t>1496</w:t>
      </w:r>
    </w:p>
    <w:p w:rsidR="00BB55D6" w:rsidRDefault="00BB55D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1497</w:t>
      </w:r>
    </w:p>
    <w:p w:rsidR="00BB55D6" w:rsidRDefault="00BB55D6">
      <w:pPr>
        <w:pStyle w:val="TOC4"/>
        <w:rPr>
          <w:rFonts w:asciiTheme="minorHAnsi" w:eastAsiaTheme="minorEastAsia" w:hAnsiTheme="minorHAnsi" w:cstheme="minorBidi"/>
          <w:sz w:val="22"/>
          <w:szCs w:val="22"/>
        </w:rPr>
      </w:pPr>
      <w:r w:rsidRPr="00BB55D6">
        <w:t>A.7.3.46.1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1497</w:t>
      </w:r>
    </w:p>
    <w:p w:rsidR="00BB55D6" w:rsidRDefault="00BB55D6">
      <w:pPr>
        <w:pStyle w:val="TOC4"/>
        <w:rPr>
          <w:rFonts w:asciiTheme="minorHAnsi" w:eastAsiaTheme="minorEastAsia" w:hAnsiTheme="minorHAnsi" w:cstheme="minorBidi"/>
          <w:sz w:val="22"/>
          <w:szCs w:val="22"/>
        </w:rPr>
      </w:pPr>
      <w:r w:rsidRPr="00BB55D6">
        <w:t>A.7.3.46.2</w:t>
      </w:r>
      <w:r w:rsidRPr="00BB55D6">
        <w:rPr>
          <w:rFonts w:asciiTheme="minorHAnsi" w:eastAsiaTheme="minorEastAsia" w:hAnsiTheme="minorHAnsi" w:cstheme="minorBidi"/>
          <w:sz w:val="22"/>
          <w:szCs w:val="22"/>
        </w:rPr>
        <w:tab/>
      </w:r>
      <w:r w:rsidRPr="00890E30">
        <w:rPr>
          <w:snapToGrid w:val="0"/>
          <w:lang w:eastAsia="zh-CN"/>
        </w:rPr>
        <w:t>Test Requirements</w:t>
      </w:r>
      <w:r>
        <w:tab/>
        <w:t>1500</w:t>
      </w:r>
    </w:p>
    <w:p w:rsidR="00BB55D6" w:rsidRDefault="00BB55D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1500</w:t>
      </w:r>
    </w:p>
    <w:p w:rsidR="00BB55D6" w:rsidRDefault="00BB55D6">
      <w:pPr>
        <w:pStyle w:val="TOC4"/>
        <w:rPr>
          <w:rFonts w:asciiTheme="minorHAnsi" w:eastAsiaTheme="minorEastAsia" w:hAnsiTheme="minorHAnsi" w:cstheme="minorBidi"/>
          <w:sz w:val="22"/>
          <w:szCs w:val="22"/>
        </w:rPr>
      </w:pPr>
      <w:r w:rsidRPr="00BB55D6">
        <w:t>A.7.3.47.1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1500</w:t>
      </w:r>
    </w:p>
    <w:p w:rsidR="00BB55D6" w:rsidRDefault="00BB55D6">
      <w:pPr>
        <w:pStyle w:val="TOC4"/>
        <w:rPr>
          <w:rFonts w:asciiTheme="minorHAnsi" w:eastAsiaTheme="minorEastAsia" w:hAnsiTheme="minorHAnsi" w:cstheme="minorBidi"/>
          <w:sz w:val="22"/>
          <w:szCs w:val="22"/>
        </w:rPr>
      </w:pPr>
      <w:r w:rsidRPr="00BB55D6">
        <w:t>A.7.3.47.2</w:t>
      </w:r>
      <w:r w:rsidRPr="00BB55D6">
        <w:rPr>
          <w:rFonts w:asciiTheme="minorHAnsi" w:eastAsiaTheme="minorEastAsia" w:hAnsiTheme="minorHAnsi" w:cstheme="minorBidi"/>
          <w:sz w:val="22"/>
          <w:szCs w:val="22"/>
        </w:rPr>
        <w:tab/>
      </w:r>
      <w:r w:rsidRPr="00890E30">
        <w:rPr>
          <w:snapToGrid w:val="0"/>
          <w:lang w:eastAsia="zh-CN"/>
        </w:rPr>
        <w:t>Test Requirements</w:t>
      </w:r>
      <w:r>
        <w:tab/>
        <w:t>1503</w:t>
      </w:r>
    </w:p>
    <w:p w:rsidR="00BB55D6" w:rsidRDefault="00BB55D6">
      <w:pPr>
        <w:pStyle w:val="TOC3"/>
        <w:rPr>
          <w:rFonts w:asciiTheme="minorHAnsi" w:eastAsiaTheme="minorEastAsia" w:hAnsiTheme="minorHAnsi" w:cstheme="minorBidi"/>
          <w:sz w:val="22"/>
          <w:szCs w:val="22"/>
        </w:rPr>
      </w:pPr>
      <w:r w:rsidRPr="00BB55D6">
        <w:t>A.7.3.48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Cat-M1 UE in CEMode A</w:t>
      </w:r>
      <w:r>
        <w:tab/>
        <w:t>1503</w:t>
      </w:r>
    </w:p>
    <w:p w:rsidR="00BB55D6" w:rsidRDefault="00BB55D6">
      <w:pPr>
        <w:pStyle w:val="TOC4"/>
        <w:rPr>
          <w:rFonts w:asciiTheme="minorHAnsi" w:eastAsiaTheme="minorEastAsia" w:hAnsiTheme="minorHAnsi" w:cstheme="minorBidi"/>
          <w:sz w:val="22"/>
          <w:szCs w:val="22"/>
        </w:rPr>
      </w:pPr>
      <w:r w:rsidRPr="00BB55D6">
        <w:t>A.7.3.48.1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1503</w:t>
      </w:r>
    </w:p>
    <w:p w:rsidR="00BB55D6" w:rsidRDefault="00BB55D6">
      <w:pPr>
        <w:pStyle w:val="TOC4"/>
        <w:rPr>
          <w:rFonts w:asciiTheme="minorHAnsi" w:eastAsiaTheme="minorEastAsia" w:hAnsiTheme="minorHAnsi" w:cstheme="minorBidi"/>
          <w:sz w:val="22"/>
          <w:szCs w:val="22"/>
        </w:rPr>
      </w:pPr>
      <w:r w:rsidRPr="00BB55D6">
        <w:t>A.7.3.48.2</w:t>
      </w:r>
      <w:r w:rsidRPr="00BB55D6">
        <w:rPr>
          <w:rFonts w:asciiTheme="minorHAnsi" w:eastAsiaTheme="minorEastAsia" w:hAnsiTheme="minorHAnsi" w:cstheme="minorBidi"/>
          <w:sz w:val="22"/>
          <w:szCs w:val="22"/>
        </w:rPr>
        <w:tab/>
      </w:r>
      <w:r w:rsidRPr="00890E30">
        <w:rPr>
          <w:snapToGrid w:val="0"/>
        </w:rPr>
        <w:t>Test Requirements</w:t>
      </w:r>
      <w:r>
        <w:tab/>
        <w:t>1506</w:t>
      </w:r>
    </w:p>
    <w:p w:rsidR="00BB55D6" w:rsidRDefault="00BB55D6">
      <w:pPr>
        <w:pStyle w:val="TOC3"/>
        <w:rPr>
          <w:rFonts w:asciiTheme="minorHAnsi" w:eastAsiaTheme="minorEastAsia" w:hAnsiTheme="minorHAnsi" w:cstheme="minorBidi"/>
          <w:sz w:val="22"/>
          <w:szCs w:val="22"/>
        </w:rPr>
      </w:pPr>
      <w:r w:rsidRPr="00BB55D6">
        <w:t>A.7.3.49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Cat-M1 UE in CEMode A</w:t>
      </w:r>
      <w:r>
        <w:tab/>
        <w:t>1506</w:t>
      </w:r>
    </w:p>
    <w:p w:rsidR="00BB55D6" w:rsidRDefault="00BB55D6">
      <w:pPr>
        <w:pStyle w:val="TOC4"/>
        <w:rPr>
          <w:rFonts w:asciiTheme="minorHAnsi" w:eastAsiaTheme="minorEastAsia" w:hAnsiTheme="minorHAnsi" w:cstheme="minorBidi"/>
          <w:sz w:val="22"/>
          <w:szCs w:val="22"/>
        </w:rPr>
      </w:pPr>
      <w:r w:rsidRPr="00BB55D6">
        <w:t>A.7.3.49.1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1506</w:t>
      </w:r>
    </w:p>
    <w:p w:rsidR="00BB55D6" w:rsidRDefault="00BB55D6">
      <w:pPr>
        <w:pStyle w:val="TOC4"/>
        <w:rPr>
          <w:rFonts w:asciiTheme="minorHAnsi" w:eastAsiaTheme="minorEastAsia" w:hAnsiTheme="minorHAnsi" w:cstheme="minorBidi"/>
          <w:sz w:val="22"/>
          <w:szCs w:val="22"/>
        </w:rPr>
      </w:pPr>
      <w:r w:rsidRPr="00BB55D6">
        <w:t>A.7.3.49.2</w:t>
      </w:r>
      <w:r w:rsidRPr="00BB55D6">
        <w:rPr>
          <w:rFonts w:asciiTheme="minorHAnsi" w:eastAsiaTheme="minorEastAsia" w:hAnsiTheme="minorHAnsi" w:cstheme="minorBidi"/>
          <w:sz w:val="22"/>
          <w:szCs w:val="22"/>
        </w:rPr>
        <w:tab/>
      </w:r>
      <w:r w:rsidRPr="00890E30">
        <w:rPr>
          <w:snapToGrid w:val="0"/>
        </w:rPr>
        <w:t>Test Requirements</w:t>
      </w:r>
      <w:r>
        <w:tab/>
        <w:t>1509</w:t>
      </w:r>
    </w:p>
    <w:p w:rsidR="00BB55D6" w:rsidRDefault="00BB55D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1509</w:t>
      </w:r>
    </w:p>
    <w:p w:rsidR="00BB55D6" w:rsidRDefault="00BB55D6">
      <w:pPr>
        <w:pStyle w:val="TOC4"/>
        <w:rPr>
          <w:rFonts w:asciiTheme="minorHAnsi" w:eastAsiaTheme="minorEastAsia" w:hAnsiTheme="minorHAnsi" w:cstheme="minorBidi"/>
          <w:sz w:val="22"/>
          <w:szCs w:val="22"/>
        </w:rPr>
      </w:pPr>
      <w:r w:rsidRPr="00BB55D6">
        <w:t>A.7.3.50.1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1509</w:t>
      </w:r>
    </w:p>
    <w:p w:rsidR="00BB55D6" w:rsidRDefault="00BB55D6">
      <w:pPr>
        <w:pStyle w:val="TOC4"/>
        <w:rPr>
          <w:rFonts w:asciiTheme="minorHAnsi" w:eastAsiaTheme="minorEastAsia" w:hAnsiTheme="minorHAnsi" w:cstheme="minorBidi"/>
          <w:sz w:val="22"/>
          <w:szCs w:val="22"/>
        </w:rPr>
      </w:pPr>
      <w:r w:rsidRPr="00BB55D6">
        <w:t>A.7.3.50.2</w:t>
      </w:r>
      <w:r w:rsidRPr="00BB55D6">
        <w:rPr>
          <w:rFonts w:asciiTheme="minorHAnsi" w:eastAsiaTheme="minorEastAsia" w:hAnsiTheme="minorHAnsi" w:cstheme="minorBidi"/>
          <w:sz w:val="22"/>
          <w:szCs w:val="22"/>
        </w:rPr>
        <w:tab/>
      </w:r>
      <w:r w:rsidRPr="00890E30">
        <w:rPr>
          <w:snapToGrid w:val="0"/>
        </w:rPr>
        <w:t>Test Requirements</w:t>
      </w:r>
      <w:r>
        <w:tab/>
        <w:t>1512</w:t>
      </w:r>
    </w:p>
    <w:p w:rsidR="00BB55D6" w:rsidRDefault="00BB55D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1512</w:t>
      </w:r>
    </w:p>
    <w:p w:rsidR="00BB55D6" w:rsidRDefault="00BB55D6">
      <w:pPr>
        <w:pStyle w:val="TOC4"/>
        <w:rPr>
          <w:rFonts w:asciiTheme="minorHAnsi" w:eastAsiaTheme="minorEastAsia" w:hAnsiTheme="minorHAnsi" w:cstheme="minorBidi"/>
          <w:sz w:val="22"/>
          <w:szCs w:val="22"/>
        </w:rPr>
      </w:pPr>
      <w:r w:rsidRPr="00BB55D6">
        <w:t>A.7.3.51.1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1512</w:t>
      </w:r>
    </w:p>
    <w:p w:rsidR="00BB55D6" w:rsidRDefault="00BB55D6">
      <w:pPr>
        <w:pStyle w:val="TOC4"/>
        <w:rPr>
          <w:rFonts w:asciiTheme="minorHAnsi" w:eastAsiaTheme="minorEastAsia" w:hAnsiTheme="minorHAnsi" w:cstheme="minorBidi"/>
          <w:sz w:val="22"/>
          <w:szCs w:val="22"/>
        </w:rPr>
      </w:pPr>
      <w:r w:rsidRPr="00BB55D6">
        <w:t>A.7.3.51.2</w:t>
      </w:r>
      <w:r w:rsidRPr="00BB55D6">
        <w:rPr>
          <w:rFonts w:asciiTheme="minorHAnsi" w:eastAsiaTheme="minorEastAsia" w:hAnsiTheme="minorHAnsi" w:cstheme="minorBidi"/>
          <w:sz w:val="22"/>
          <w:szCs w:val="22"/>
        </w:rPr>
        <w:tab/>
      </w:r>
      <w:r w:rsidRPr="00890E30">
        <w:rPr>
          <w:snapToGrid w:val="0"/>
        </w:rPr>
        <w:t>Test Requirements</w:t>
      </w:r>
      <w:r>
        <w:tab/>
        <w:t>1515</w:t>
      </w:r>
    </w:p>
    <w:p w:rsidR="00BB55D6" w:rsidRDefault="00BB55D6">
      <w:pPr>
        <w:pStyle w:val="TOC3"/>
        <w:rPr>
          <w:rFonts w:asciiTheme="minorHAnsi" w:eastAsiaTheme="minorEastAsia" w:hAnsiTheme="minorHAnsi" w:cstheme="minorBidi"/>
          <w:sz w:val="22"/>
          <w:szCs w:val="22"/>
        </w:rPr>
      </w:pPr>
      <w:r w:rsidRPr="00BB55D6">
        <w:t>A.7.3.52</w:t>
      </w:r>
      <w:r w:rsidRPr="00BB55D6">
        <w:rPr>
          <w:rFonts w:asciiTheme="minorHAnsi" w:hAnsiTheme="minorHAnsi" w:cstheme="minorBidi"/>
          <w:sz w:val="22"/>
          <w:szCs w:val="22"/>
        </w:rPr>
        <w:tab/>
      </w:r>
      <w:r w:rsidRPr="00890E30">
        <w:rPr>
          <w:rFonts w:eastAsia="MS Mincho"/>
          <w:lang w:eastAsia="zh-CN"/>
        </w:rPr>
        <w:t>E-UTRAN HD-FDD Radio Link Monitoring Test for Out-of-sync for Cat-M1 UE in CEMode A</w:t>
      </w:r>
      <w:r>
        <w:tab/>
        <w:t>1515</w:t>
      </w:r>
    </w:p>
    <w:p w:rsidR="00BB55D6" w:rsidRDefault="00BB55D6">
      <w:pPr>
        <w:pStyle w:val="TOC4"/>
        <w:rPr>
          <w:rFonts w:asciiTheme="minorHAnsi" w:eastAsiaTheme="minorEastAsia" w:hAnsiTheme="minorHAnsi" w:cstheme="minorBidi"/>
          <w:sz w:val="22"/>
          <w:szCs w:val="22"/>
        </w:rPr>
      </w:pPr>
      <w:r w:rsidRPr="00BB55D6">
        <w:t>A.7.3.52.1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1515</w:t>
      </w:r>
    </w:p>
    <w:p w:rsidR="00BB55D6" w:rsidRDefault="00BB55D6">
      <w:pPr>
        <w:pStyle w:val="TOC4"/>
        <w:rPr>
          <w:rFonts w:asciiTheme="minorHAnsi" w:eastAsiaTheme="minorEastAsia" w:hAnsiTheme="minorHAnsi" w:cstheme="minorBidi"/>
          <w:sz w:val="22"/>
          <w:szCs w:val="22"/>
        </w:rPr>
      </w:pPr>
      <w:r w:rsidRPr="00BB55D6">
        <w:t>A.7.3.52.2</w:t>
      </w:r>
      <w:r w:rsidRPr="00BB55D6">
        <w:rPr>
          <w:rFonts w:asciiTheme="minorHAnsi" w:eastAsiaTheme="minorEastAsia" w:hAnsiTheme="minorHAnsi" w:cstheme="minorBidi"/>
          <w:sz w:val="22"/>
          <w:szCs w:val="22"/>
        </w:rPr>
        <w:tab/>
      </w:r>
      <w:r w:rsidRPr="00890E30">
        <w:rPr>
          <w:snapToGrid w:val="0"/>
        </w:rPr>
        <w:t>Test Requirements</w:t>
      </w:r>
      <w:r>
        <w:tab/>
        <w:t>1518</w:t>
      </w:r>
    </w:p>
    <w:p w:rsidR="00BB55D6" w:rsidRDefault="00BB55D6">
      <w:pPr>
        <w:pStyle w:val="TOC3"/>
        <w:rPr>
          <w:rFonts w:asciiTheme="minorHAnsi" w:eastAsiaTheme="minorEastAsia" w:hAnsiTheme="minorHAnsi" w:cstheme="minorBidi"/>
          <w:sz w:val="22"/>
          <w:szCs w:val="22"/>
        </w:rPr>
      </w:pPr>
      <w:r w:rsidRPr="00BB55D6">
        <w:t>A.7.3.53</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FDD Radio Link Monitoring Test for In-Sync</w:t>
      </w:r>
      <w:r>
        <w:rPr>
          <w:lang w:eastAsia="zh-CN"/>
        </w:rPr>
        <w:t xml:space="preserve"> for Cat-M1 UE in CEMode A</w:t>
      </w:r>
      <w:r>
        <w:tab/>
        <w:t>1518</w:t>
      </w:r>
    </w:p>
    <w:p w:rsidR="00BB55D6" w:rsidRDefault="00BB55D6">
      <w:pPr>
        <w:pStyle w:val="TOC4"/>
        <w:rPr>
          <w:rFonts w:asciiTheme="minorHAnsi" w:eastAsiaTheme="minorEastAsia" w:hAnsiTheme="minorHAnsi" w:cstheme="minorBidi"/>
          <w:sz w:val="22"/>
          <w:szCs w:val="22"/>
        </w:rPr>
      </w:pPr>
      <w:r w:rsidRPr="00BB55D6">
        <w:t>A.7.3.53.1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1518</w:t>
      </w:r>
    </w:p>
    <w:p w:rsidR="00BB55D6" w:rsidRDefault="00BB55D6">
      <w:pPr>
        <w:pStyle w:val="TOC4"/>
        <w:rPr>
          <w:rFonts w:asciiTheme="minorHAnsi" w:eastAsiaTheme="minorEastAsia" w:hAnsiTheme="minorHAnsi" w:cstheme="minorBidi"/>
          <w:sz w:val="22"/>
          <w:szCs w:val="22"/>
        </w:rPr>
      </w:pPr>
      <w:r w:rsidRPr="00BB55D6">
        <w:t>A.7.3.53.2</w:t>
      </w:r>
      <w:r w:rsidRPr="00BB55D6">
        <w:rPr>
          <w:rFonts w:asciiTheme="minorHAnsi" w:eastAsiaTheme="minorEastAsia" w:hAnsiTheme="minorHAnsi" w:cstheme="minorBidi"/>
          <w:sz w:val="22"/>
          <w:szCs w:val="22"/>
        </w:rPr>
        <w:tab/>
      </w:r>
      <w:r w:rsidRPr="00890E30">
        <w:rPr>
          <w:snapToGrid w:val="0"/>
        </w:rPr>
        <w:t>Test Requirements</w:t>
      </w:r>
      <w:r>
        <w:tab/>
        <w:t>1521</w:t>
      </w:r>
    </w:p>
    <w:p w:rsidR="00BB55D6" w:rsidRDefault="00BB55D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1521</w:t>
      </w:r>
    </w:p>
    <w:p w:rsidR="00BB55D6" w:rsidRDefault="00BB55D6">
      <w:pPr>
        <w:pStyle w:val="TOC4"/>
        <w:rPr>
          <w:rFonts w:asciiTheme="minorHAnsi" w:eastAsiaTheme="minorEastAsia" w:hAnsiTheme="minorHAnsi" w:cstheme="minorBidi"/>
          <w:sz w:val="22"/>
          <w:szCs w:val="22"/>
        </w:rPr>
      </w:pPr>
      <w:r w:rsidRPr="00BB55D6">
        <w:t>A.7.3.54.1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1521</w:t>
      </w:r>
    </w:p>
    <w:p w:rsidR="00BB55D6" w:rsidRDefault="00BB55D6">
      <w:pPr>
        <w:pStyle w:val="TOC4"/>
        <w:rPr>
          <w:rFonts w:asciiTheme="minorHAnsi" w:eastAsiaTheme="minorEastAsia" w:hAnsiTheme="minorHAnsi" w:cstheme="minorBidi"/>
          <w:sz w:val="22"/>
          <w:szCs w:val="22"/>
        </w:rPr>
      </w:pPr>
      <w:r w:rsidRPr="00BB55D6">
        <w:t>A.7.3.54.2</w:t>
      </w:r>
      <w:r w:rsidRPr="00BB55D6">
        <w:rPr>
          <w:rFonts w:asciiTheme="minorHAnsi" w:eastAsiaTheme="minorEastAsia" w:hAnsiTheme="minorHAnsi" w:cstheme="minorBidi"/>
          <w:sz w:val="22"/>
          <w:szCs w:val="22"/>
        </w:rPr>
        <w:tab/>
      </w:r>
      <w:r w:rsidRPr="00890E30">
        <w:rPr>
          <w:snapToGrid w:val="0"/>
        </w:rPr>
        <w:t>Test Requirements</w:t>
      </w:r>
      <w:r>
        <w:tab/>
        <w:t>1524</w:t>
      </w:r>
    </w:p>
    <w:p w:rsidR="00BB55D6" w:rsidRDefault="00BB55D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1524</w:t>
      </w:r>
    </w:p>
    <w:p w:rsidR="00BB55D6" w:rsidRDefault="00BB55D6">
      <w:pPr>
        <w:pStyle w:val="TOC4"/>
        <w:rPr>
          <w:rFonts w:asciiTheme="minorHAnsi" w:eastAsiaTheme="minorEastAsia" w:hAnsiTheme="minorHAnsi" w:cstheme="minorBidi"/>
          <w:sz w:val="22"/>
          <w:szCs w:val="22"/>
        </w:rPr>
      </w:pPr>
      <w:r w:rsidRPr="00BB55D6">
        <w:t>A.7.3.55.1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1524</w:t>
      </w:r>
    </w:p>
    <w:p w:rsidR="00BB55D6" w:rsidRDefault="00BB55D6">
      <w:pPr>
        <w:pStyle w:val="TOC4"/>
        <w:rPr>
          <w:rFonts w:asciiTheme="minorHAnsi" w:eastAsiaTheme="minorEastAsia" w:hAnsiTheme="minorHAnsi" w:cstheme="minorBidi"/>
          <w:sz w:val="22"/>
          <w:szCs w:val="22"/>
        </w:rPr>
      </w:pPr>
      <w:r w:rsidRPr="00BB55D6">
        <w:t>A.7.3.55.2</w:t>
      </w:r>
      <w:r w:rsidRPr="00BB55D6">
        <w:rPr>
          <w:rFonts w:asciiTheme="minorHAnsi" w:eastAsiaTheme="minorEastAsia" w:hAnsiTheme="minorHAnsi" w:cstheme="minorBidi"/>
          <w:sz w:val="22"/>
          <w:szCs w:val="22"/>
        </w:rPr>
        <w:tab/>
      </w:r>
      <w:r w:rsidRPr="00890E30">
        <w:rPr>
          <w:snapToGrid w:val="0"/>
        </w:rPr>
        <w:t>Test Requirements</w:t>
      </w:r>
      <w:r>
        <w:tab/>
        <w:t>1527</w:t>
      </w:r>
    </w:p>
    <w:p w:rsidR="00BB55D6" w:rsidRDefault="00BB55D6">
      <w:pPr>
        <w:pStyle w:val="TOC3"/>
        <w:rPr>
          <w:rFonts w:asciiTheme="minorHAnsi" w:eastAsiaTheme="minorEastAsia" w:hAnsiTheme="minorHAnsi" w:cstheme="minorBidi"/>
          <w:sz w:val="22"/>
          <w:szCs w:val="22"/>
        </w:rPr>
      </w:pPr>
      <w:r w:rsidRPr="00BB55D6">
        <w:t>A.7.3.56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Cat-M1 UE in CEMode A</w:t>
      </w:r>
      <w:r>
        <w:tab/>
        <w:t>1527</w:t>
      </w:r>
    </w:p>
    <w:p w:rsidR="00BB55D6" w:rsidRDefault="00BB55D6">
      <w:pPr>
        <w:pStyle w:val="TOC4"/>
        <w:rPr>
          <w:rFonts w:asciiTheme="minorHAnsi" w:eastAsiaTheme="minorEastAsia" w:hAnsiTheme="minorHAnsi" w:cstheme="minorBidi"/>
          <w:sz w:val="22"/>
          <w:szCs w:val="22"/>
        </w:rPr>
      </w:pPr>
      <w:r w:rsidRPr="00BB55D6">
        <w:t>A.7.3.56.1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1527</w:t>
      </w:r>
    </w:p>
    <w:p w:rsidR="00BB55D6" w:rsidRDefault="00BB55D6">
      <w:pPr>
        <w:pStyle w:val="TOC4"/>
        <w:rPr>
          <w:rFonts w:asciiTheme="minorHAnsi" w:eastAsiaTheme="minorEastAsia" w:hAnsiTheme="minorHAnsi" w:cstheme="minorBidi"/>
          <w:sz w:val="22"/>
          <w:szCs w:val="22"/>
        </w:rPr>
      </w:pPr>
      <w:r w:rsidRPr="00BB55D6">
        <w:t>A.7.3.56.2</w:t>
      </w:r>
      <w:r w:rsidRPr="00BB55D6">
        <w:rPr>
          <w:rFonts w:asciiTheme="minorHAnsi" w:eastAsiaTheme="minorEastAsia" w:hAnsiTheme="minorHAnsi" w:cstheme="minorBidi"/>
          <w:sz w:val="22"/>
          <w:szCs w:val="22"/>
        </w:rPr>
        <w:tab/>
      </w:r>
      <w:r w:rsidRPr="00890E30">
        <w:rPr>
          <w:snapToGrid w:val="0"/>
        </w:rPr>
        <w:t>Test Requirements</w:t>
      </w:r>
      <w:r>
        <w:tab/>
        <w:t>1530</w:t>
      </w:r>
    </w:p>
    <w:p w:rsidR="00BB55D6" w:rsidRDefault="00BB55D6">
      <w:pPr>
        <w:pStyle w:val="TOC3"/>
        <w:rPr>
          <w:rFonts w:asciiTheme="minorHAnsi" w:eastAsiaTheme="minorEastAsia" w:hAnsiTheme="minorHAnsi" w:cstheme="minorBidi"/>
          <w:sz w:val="22"/>
          <w:szCs w:val="22"/>
        </w:rPr>
      </w:pPr>
      <w:r w:rsidRPr="00BB55D6">
        <w:t>A.7.3.57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Cat-M1 UE in CEMode A</w:t>
      </w:r>
      <w:r>
        <w:tab/>
        <w:t>1530</w:t>
      </w:r>
    </w:p>
    <w:p w:rsidR="00BB55D6" w:rsidRDefault="00BB55D6">
      <w:pPr>
        <w:pStyle w:val="TOC4"/>
        <w:rPr>
          <w:rFonts w:asciiTheme="minorHAnsi" w:eastAsiaTheme="minorEastAsia" w:hAnsiTheme="minorHAnsi" w:cstheme="minorBidi"/>
          <w:sz w:val="22"/>
          <w:szCs w:val="22"/>
        </w:rPr>
      </w:pPr>
      <w:r w:rsidRPr="00BB55D6">
        <w:lastRenderedPageBreak/>
        <w:t>A.7.3.57.1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1530</w:t>
      </w:r>
    </w:p>
    <w:p w:rsidR="00BB55D6" w:rsidRDefault="00BB55D6">
      <w:pPr>
        <w:pStyle w:val="TOC4"/>
        <w:rPr>
          <w:rFonts w:asciiTheme="minorHAnsi" w:eastAsiaTheme="minorEastAsia" w:hAnsiTheme="minorHAnsi" w:cstheme="minorBidi"/>
          <w:sz w:val="22"/>
          <w:szCs w:val="22"/>
        </w:rPr>
      </w:pPr>
      <w:r w:rsidRPr="00BB55D6">
        <w:t>A.7.3.57.2</w:t>
      </w:r>
      <w:r w:rsidRPr="00BB55D6">
        <w:rPr>
          <w:rFonts w:asciiTheme="minorHAnsi" w:eastAsiaTheme="minorEastAsia" w:hAnsiTheme="minorHAnsi" w:cstheme="minorBidi"/>
          <w:sz w:val="22"/>
          <w:szCs w:val="22"/>
        </w:rPr>
        <w:tab/>
      </w:r>
      <w:r w:rsidRPr="00890E30">
        <w:rPr>
          <w:snapToGrid w:val="0"/>
        </w:rPr>
        <w:t>Test Requirements</w:t>
      </w:r>
      <w:r>
        <w:tab/>
        <w:t>1533</w:t>
      </w:r>
    </w:p>
    <w:p w:rsidR="00BB55D6" w:rsidRDefault="00BB55D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1533</w:t>
      </w:r>
    </w:p>
    <w:p w:rsidR="00BB55D6" w:rsidRDefault="00BB55D6">
      <w:pPr>
        <w:pStyle w:val="TOC4"/>
        <w:rPr>
          <w:rFonts w:asciiTheme="minorHAnsi" w:eastAsiaTheme="minorEastAsia" w:hAnsiTheme="minorHAnsi" w:cstheme="minorBidi"/>
          <w:sz w:val="22"/>
          <w:szCs w:val="22"/>
        </w:rPr>
      </w:pPr>
      <w:r w:rsidRPr="00BB55D6">
        <w:t>A.7.3.58.1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1533</w:t>
      </w:r>
    </w:p>
    <w:p w:rsidR="00BB55D6" w:rsidRDefault="00BB55D6">
      <w:pPr>
        <w:pStyle w:val="TOC4"/>
        <w:rPr>
          <w:rFonts w:asciiTheme="minorHAnsi" w:eastAsiaTheme="minorEastAsia" w:hAnsiTheme="minorHAnsi" w:cstheme="minorBidi"/>
          <w:sz w:val="22"/>
          <w:szCs w:val="22"/>
        </w:rPr>
      </w:pPr>
      <w:r w:rsidRPr="00BB55D6">
        <w:t>A.7.3.58.2</w:t>
      </w:r>
      <w:r w:rsidRPr="00BB55D6">
        <w:rPr>
          <w:rFonts w:asciiTheme="minorHAnsi" w:eastAsiaTheme="minorEastAsia" w:hAnsiTheme="minorHAnsi" w:cstheme="minorBidi"/>
          <w:sz w:val="22"/>
          <w:szCs w:val="22"/>
        </w:rPr>
        <w:tab/>
      </w:r>
      <w:r w:rsidRPr="00890E30">
        <w:rPr>
          <w:snapToGrid w:val="0"/>
        </w:rPr>
        <w:t>Test Requirements</w:t>
      </w:r>
      <w:r>
        <w:tab/>
        <w:t>1536</w:t>
      </w:r>
    </w:p>
    <w:p w:rsidR="00BB55D6" w:rsidRDefault="00BB55D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1536</w:t>
      </w:r>
    </w:p>
    <w:p w:rsidR="00BB55D6" w:rsidRDefault="00BB55D6">
      <w:pPr>
        <w:pStyle w:val="TOC4"/>
        <w:rPr>
          <w:rFonts w:asciiTheme="minorHAnsi" w:eastAsiaTheme="minorEastAsia" w:hAnsiTheme="minorHAnsi" w:cstheme="minorBidi"/>
          <w:sz w:val="22"/>
          <w:szCs w:val="22"/>
        </w:rPr>
      </w:pPr>
      <w:r w:rsidRPr="00BB55D6">
        <w:t>A.7.3.59.1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1536</w:t>
      </w:r>
    </w:p>
    <w:p w:rsidR="00BB55D6" w:rsidRDefault="00BB55D6">
      <w:pPr>
        <w:pStyle w:val="TOC4"/>
        <w:rPr>
          <w:rFonts w:asciiTheme="minorHAnsi" w:eastAsiaTheme="minorEastAsia" w:hAnsiTheme="minorHAnsi" w:cstheme="minorBidi"/>
          <w:sz w:val="22"/>
          <w:szCs w:val="22"/>
        </w:rPr>
      </w:pPr>
      <w:r w:rsidRPr="00BB55D6">
        <w:t>A.7.3.59.2</w:t>
      </w:r>
      <w:r w:rsidRPr="00BB55D6">
        <w:rPr>
          <w:rFonts w:asciiTheme="minorHAnsi" w:eastAsiaTheme="minorEastAsia" w:hAnsiTheme="minorHAnsi" w:cstheme="minorBidi"/>
          <w:sz w:val="22"/>
          <w:szCs w:val="22"/>
        </w:rPr>
        <w:tab/>
      </w:r>
      <w:r w:rsidRPr="00890E30">
        <w:rPr>
          <w:snapToGrid w:val="0"/>
        </w:rPr>
        <w:t>Test Requirements</w:t>
      </w:r>
      <w:r>
        <w:tab/>
        <w:t>1539</w:t>
      </w:r>
    </w:p>
    <w:p w:rsidR="00BB55D6" w:rsidRDefault="00BB55D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1539</w:t>
      </w:r>
    </w:p>
    <w:p w:rsidR="00BB55D6" w:rsidRDefault="00BB55D6">
      <w:pPr>
        <w:pStyle w:val="TOC4"/>
        <w:rPr>
          <w:rFonts w:asciiTheme="minorHAnsi" w:eastAsiaTheme="minorEastAsia" w:hAnsiTheme="minorHAnsi" w:cstheme="minorBidi"/>
          <w:sz w:val="22"/>
          <w:szCs w:val="22"/>
        </w:rPr>
      </w:pPr>
      <w:r w:rsidRPr="00BB55D6">
        <w:t>A.7.3.60.1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1539</w:t>
      </w:r>
    </w:p>
    <w:p w:rsidR="00BB55D6" w:rsidRDefault="00BB55D6">
      <w:pPr>
        <w:pStyle w:val="TOC4"/>
        <w:rPr>
          <w:rFonts w:asciiTheme="minorHAnsi" w:eastAsiaTheme="minorEastAsia" w:hAnsiTheme="minorHAnsi" w:cstheme="minorBidi"/>
          <w:sz w:val="22"/>
          <w:szCs w:val="22"/>
        </w:rPr>
      </w:pPr>
      <w:r w:rsidRPr="00BB55D6">
        <w:t>A.7.3.60.2</w:t>
      </w:r>
      <w:r w:rsidRPr="00BB55D6">
        <w:rPr>
          <w:rFonts w:asciiTheme="minorHAnsi" w:eastAsiaTheme="minorEastAsia" w:hAnsiTheme="minorHAnsi" w:cstheme="minorBidi"/>
          <w:sz w:val="22"/>
          <w:szCs w:val="22"/>
        </w:rPr>
        <w:tab/>
      </w:r>
      <w:r w:rsidRPr="00890E30">
        <w:rPr>
          <w:snapToGrid w:val="0"/>
        </w:rPr>
        <w:t>Test Requirements</w:t>
      </w:r>
      <w:r>
        <w:tab/>
        <w:t>1543</w:t>
      </w:r>
    </w:p>
    <w:p w:rsidR="00BB55D6" w:rsidRDefault="00BB55D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1543</w:t>
      </w:r>
    </w:p>
    <w:p w:rsidR="00BB55D6" w:rsidRDefault="00BB55D6">
      <w:pPr>
        <w:pStyle w:val="TOC4"/>
        <w:rPr>
          <w:rFonts w:asciiTheme="minorHAnsi" w:eastAsiaTheme="minorEastAsia" w:hAnsiTheme="minorHAnsi" w:cstheme="minorBidi"/>
          <w:sz w:val="22"/>
          <w:szCs w:val="22"/>
        </w:rPr>
      </w:pPr>
      <w:r w:rsidRPr="00BB55D6">
        <w:t>A.7.3.61.1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1543</w:t>
      </w:r>
    </w:p>
    <w:p w:rsidR="00BB55D6" w:rsidRDefault="00BB55D6">
      <w:pPr>
        <w:pStyle w:val="TOC4"/>
        <w:rPr>
          <w:rFonts w:asciiTheme="minorHAnsi" w:eastAsiaTheme="minorEastAsia" w:hAnsiTheme="minorHAnsi" w:cstheme="minorBidi"/>
          <w:sz w:val="22"/>
          <w:szCs w:val="22"/>
        </w:rPr>
      </w:pPr>
      <w:r w:rsidRPr="00BB55D6">
        <w:t>A.7.3.61.2</w:t>
      </w:r>
      <w:r w:rsidRPr="00BB55D6">
        <w:rPr>
          <w:rFonts w:asciiTheme="minorHAnsi" w:eastAsiaTheme="minorEastAsia" w:hAnsiTheme="minorHAnsi" w:cstheme="minorBidi"/>
          <w:sz w:val="22"/>
          <w:szCs w:val="22"/>
        </w:rPr>
        <w:tab/>
      </w:r>
      <w:r w:rsidRPr="00890E30">
        <w:rPr>
          <w:snapToGrid w:val="0"/>
        </w:rPr>
        <w:t>Test Requirements</w:t>
      </w:r>
      <w:r>
        <w:tab/>
        <w:t>1547</w:t>
      </w:r>
    </w:p>
    <w:p w:rsidR="00BB55D6" w:rsidRDefault="00BB55D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1547</w:t>
      </w:r>
    </w:p>
    <w:p w:rsidR="00BB55D6" w:rsidRDefault="00BB55D6">
      <w:pPr>
        <w:pStyle w:val="TOC4"/>
        <w:rPr>
          <w:rFonts w:asciiTheme="minorHAnsi" w:eastAsiaTheme="minorEastAsia" w:hAnsiTheme="minorHAnsi" w:cstheme="minorBidi"/>
          <w:sz w:val="22"/>
          <w:szCs w:val="22"/>
        </w:rPr>
      </w:pPr>
      <w:r w:rsidRPr="00BB55D6">
        <w:t>A.7.3.62.1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1547</w:t>
      </w:r>
    </w:p>
    <w:p w:rsidR="00BB55D6" w:rsidRDefault="00BB55D6">
      <w:pPr>
        <w:pStyle w:val="TOC4"/>
        <w:rPr>
          <w:rFonts w:asciiTheme="minorHAnsi" w:eastAsiaTheme="minorEastAsia" w:hAnsiTheme="minorHAnsi" w:cstheme="minorBidi"/>
          <w:sz w:val="22"/>
          <w:szCs w:val="22"/>
        </w:rPr>
      </w:pPr>
      <w:r w:rsidRPr="00BB55D6">
        <w:t>A.7.3.62.2</w:t>
      </w:r>
      <w:r w:rsidRPr="00BB55D6">
        <w:rPr>
          <w:rFonts w:asciiTheme="minorHAnsi" w:eastAsiaTheme="minorEastAsia" w:hAnsiTheme="minorHAnsi" w:cstheme="minorBidi"/>
          <w:sz w:val="22"/>
          <w:szCs w:val="22"/>
        </w:rPr>
        <w:tab/>
      </w:r>
      <w:r w:rsidRPr="00890E30">
        <w:rPr>
          <w:snapToGrid w:val="0"/>
        </w:rPr>
        <w:t>Test Requirements</w:t>
      </w:r>
      <w:r>
        <w:tab/>
        <w:t>1551</w:t>
      </w:r>
    </w:p>
    <w:p w:rsidR="00BB55D6" w:rsidRDefault="00BB55D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1551</w:t>
      </w:r>
    </w:p>
    <w:p w:rsidR="00BB55D6" w:rsidRDefault="00BB55D6">
      <w:pPr>
        <w:pStyle w:val="TOC4"/>
        <w:rPr>
          <w:rFonts w:asciiTheme="minorHAnsi" w:eastAsiaTheme="minorEastAsia" w:hAnsiTheme="minorHAnsi" w:cstheme="minorBidi"/>
          <w:sz w:val="22"/>
          <w:szCs w:val="22"/>
        </w:rPr>
      </w:pPr>
      <w:r w:rsidRPr="00BB55D6">
        <w:t>A.7.3.63.1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1551</w:t>
      </w:r>
    </w:p>
    <w:p w:rsidR="00BB55D6" w:rsidRDefault="00BB55D6">
      <w:pPr>
        <w:pStyle w:val="TOC4"/>
        <w:rPr>
          <w:rFonts w:asciiTheme="minorHAnsi" w:eastAsiaTheme="minorEastAsia" w:hAnsiTheme="minorHAnsi" w:cstheme="minorBidi"/>
          <w:sz w:val="22"/>
          <w:szCs w:val="22"/>
        </w:rPr>
      </w:pPr>
      <w:r w:rsidRPr="00BB55D6">
        <w:t>A.7.3.63.2</w:t>
      </w:r>
      <w:r w:rsidRPr="00BB55D6">
        <w:rPr>
          <w:rFonts w:asciiTheme="minorHAnsi" w:eastAsiaTheme="minorEastAsia" w:hAnsiTheme="minorHAnsi" w:cstheme="minorBidi"/>
          <w:sz w:val="22"/>
          <w:szCs w:val="22"/>
        </w:rPr>
        <w:tab/>
      </w:r>
      <w:r w:rsidRPr="00890E30">
        <w:rPr>
          <w:snapToGrid w:val="0"/>
          <w:lang w:eastAsia="sv-SE"/>
        </w:rPr>
        <w:t>Test Requirements</w:t>
      </w:r>
      <w:r>
        <w:tab/>
        <w:t>1555</w:t>
      </w:r>
    </w:p>
    <w:p w:rsidR="00BB55D6" w:rsidRDefault="00BB55D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1555</w:t>
      </w:r>
    </w:p>
    <w:p w:rsidR="00BB55D6" w:rsidRDefault="00BB55D6">
      <w:pPr>
        <w:pStyle w:val="TOC4"/>
        <w:rPr>
          <w:rFonts w:asciiTheme="minorHAnsi" w:eastAsiaTheme="minorEastAsia" w:hAnsiTheme="minorHAnsi" w:cstheme="minorBidi"/>
          <w:sz w:val="22"/>
          <w:szCs w:val="22"/>
        </w:rPr>
      </w:pPr>
      <w:r w:rsidRPr="00BB55D6">
        <w:t>A.7.3.64.1</w:t>
      </w:r>
      <w:r w:rsidRPr="00BB55D6">
        <w:rPr>
          <w:rFonts w:asciiTheme="minorHAnsi" w:eastAsiaTheme="minorEastAsia" w:hAnsiTheme="minorHAnsi" w:cstheme="minorBidi"/>
          <w:sz w:val="22"/>
          <w:szCs w:val="22"/>
        </w:rPr>
        <w:tab/>
      </w:r>
      <w:r w:rsidRPr="00890E30">
        <w:rPr>
          <w:snapToGrid w:val="0"/>
        </w:rPr>
        <w:t>Test Purpose and Environment</w:t>
      </w:r>
      <w:r>
        <w:tab/>
        <w:t>1555</w:t>
      </w:r>
    </w:p>
    <w:p w:rsidR="00BB55D6" w:rsidRDefault="00BB55D6">
      <w:pPr>
        <w:pStyle w:val="TOC4"/>
        <w:rPr>
          <w:rFonts w:asciiTheme="minorHAnsi" w:eastAsiaTheme="minorEastAsia" w:hAnsiTheme="minorHAnsi" w:cstheme="minorBidi"/>
          <w:sz w:val="22"/>
          <w:szCs w:val="22"/>
        </w:rPr>
      </w:pPr>
      <w:r w:rsidRPr="00BB55D6">
        <w:t>A.7.3.64.2</w:t>
      </w:r>
      <w:r w:rsidRPr="00BB55D6">
        <w:rPr>
          <w:rFonts w:asciiTheme="minorHAnsi" w:eastAsiaTheme="minorEastAsia" w:hAnsiTheme="minorHAnsi" w:cstheme="minorBidi"/>
          <w:sz w:val="22"/>
          <w:szCs w:val="22"/>
        </w:rPr>
        <w:tab/>
      </w:r>
      <w:r w:rsidRPr="00890E30">
        <w:rPr>
          <w:snapToGrid w:val="0"/>
        </w:rPr>
        <w:t>Test Requirements</w:t>
      </w:r>
      <w:r>
        <w:tab/>
        <w:t>1558</w:t>
      </w:r>
    </w:p>
    <w:p w:rsidR="00BB55D6" w:rsidRDefault="00BB55D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1559</w:t>
      </w:r>
    </w:p>
    <w:p w:rsidR="00BB55D6" w:rsidRDefault="00BB55D6">
      <w:pPr>
        <w:pStyle w:val="TOC4"/>
        <w:rPr>
          <w:rFonts w:asciiTheme="minorHAnsi" w:eastAsiaTheme="minorEastAsia" w:hAnsiTheme="minorHAnsi" w:cstheme="minorBidi"/>
          <w:sz w:val="22"/>
          <w:szCs w:val="22"/>
        </w:rPr>
      </w:pPr>
      <w:r w:rsidRPr="00BB55D6">
        <w:t>A.7.3.65.1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1559</w:t>
      </w:r>
    </w:p>
    <w:p w:rsidR="00BB55D6" w:rsidRDefault="00BB55D6">
      <w:pPr>
        <w:pStyle w:val="TOC4"/>
        <w:rPr>
          <w:rFonts w:asciiTheme="minorHAnsi" w:eastAsiaTheme="minorEastAsia" w:hAnsiTheme="minorHAnsi" w:cstheme="minorBidi"/>
          <w:sz w:val="22"/>
          <w:szCs w:val="22"/>
        </w:rPr>
      </w:pPr>
      <w:r w:rsidRPr="00BB55D6">
        <w:t>A.7.3.65.2</w:t>
      </w:r>
      <w:r w:rsidRPr="00BB55D6">
        <w:rPr>
          <w:rFonts w:asciiTheme="minorHAnsi" w:eastAsiaTheme="minorEastAsia" w:hAnsiTheme="minorHAnsi" w:cstheme="minorBidi"/>
          <w:sz w:val="22"/>
          <w:szCs w:val="22"/>
        </w:rPr>
        <w:tab/>
      </w:r>
      <w:r w:rsidRPr="00890E30">
        <w:rPr>
          <w:snapToGrid w:val="0"/>
        </w:rPr>
        <w:t>Test Requirements</w:t>
      </w:r>
      <w:r>
        <w:tab/>
        <w:t>1562</w:t>
      </w:r>
    </w:p>
    <w:p w:rsidR="00BB55D6" w:rsidRDefault="00BB55D6">
      <w:pPr>
        <w:pStyle w:val="TOC3"/>
        <w:rPr>
          <w:rFonts w:asciiTheme="minorHAnsi" w:eastAsiaTheme="minorEastAsia" w:hAnsiTheme="minorHAnsi" w:cstheme="minorBidi"/>
          <w:sz w:val="22"/>
          <w:szCs w:val="22"/>
        </w:rPr>
      </w:pPr>
      <w:r w:rsidRPr="00BB55D6">
        <w:t>A.7.3.66</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1563</w:t>
      </w:r>
    </w:p>
    <w:p w:rsidR="00BB55D6" w:rsidRDefault="00BB55D6">
      <w:pPr>
        <w:pStyle w:val="TOC4"/>
        <w:rPr>
          <w:rFonts w:asciiTheme="minorHAnsi" w:eastAsiaTheme="minorEastAsia" w:hAnsiTheme="minorHAnsi" w:cstheme="minorBidi"/>
          <w:sz w:val="22"/>
          <w:szCs w:val="22"/>
        </w:rPr>
      </w:pPr>
      <w:r w:rsidRPr="00BB55D6">
        <w:t>A.7.3.66.1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1563</w:t>
      </w:r>
    </w:p>
    <w:p w:rsidR="00BB55D6" w:rsidRDefault="00BB55D6">
      <w:pPr>
        <w:pStyle w:val="TOC4"/>
        <w:rPr>
          <w:rFonts w:asciiTheme="minorHAnsi" w:eastAsiaTheme="minorEastAsia" w:hAnsiTheme="minorHAnsi" w:cstheme="minorBidi"/>
          <w:sz w:val="22"/>
          <w:szCs w:val="22"/>
        </w:rPr>
      </w:pPr>
      <w:r w:rsidRPr="00BB55D6">
        <w:t>A.7.3.66.2</w:t>
      </w:r>
      <w:r w:rsidRPr="00BB55D6">
        <w:rPr>
          <w:rFonts w:asciiTheme="minorHAnsi" w:eastAsiaTheme="minorEastAsia" w:hAnsiTheme="minorHAnsi" w:cstheme="minorBidi"/>
          <w:sz w:val="22"/>
          <w:szCs w:val="22"/>
        </w:rPr>
        <w:tab/>
      </w:r>
      <w:r w:rsidRPr="00890E30">
        <w:rPr>
          <w:snapToGrid w:val="0"/>
        </w:rPr>
        <w:t>Test Requirements</w:t>
      </w:r>
      <w:r>
        <w:tab/>
        <w:t>1565</w:t>
      </w:r>
    </w:p>
    <w:p w:rsidR="00BB55D6" w:rsidRDefault="00BB55D6">
      <w:pPr>
        <w:pStyle w:val="TOC3"/>
        <w:rPr>
          <w:rFonts w:asciiTheme="minorHAnsi" w:eastAsiaTheme="minorEastAsia" w:hAnsiTheme="minorHAnsi" w:cstheme="minorBidi"/>
          <w:sz w:val="22"/>
          <w:szCs w:val="22"/>
        </w:rPr>
      </w:pPr>
      <w:r w:rsidRPr="00BB55D6">
        <w:t>A.7.3.67</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1566</w:t>
      </w:r>
    </w:p>
    <w:p w:rsidR="00BB55D6" w:rsidRDefault="00BB55D6">
      <w:pPr>
        <w:pStyle w:val="TOC4"/>
        <w:rPr>
          <w:rFonts w:asciiTheme="minorHAnsi" w:eastAsiaTheme="minorEastAsia" w:hAnsiTheme="minorHAnsi" w:cstheme="minorBidi"/>
          <w:sz w:val="22"/>
          <w:szCs w:val="22"/>
        </w:rPr>
      </w:pPr>
      <w:r w:rsidRPr="00BB55D6">
        <w:t>A.7.3.67.1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1566</w:t>
      </w:r>
    </w:p>
    <w:p w:rsidR="00BB55D6" w:rsidRDefault="00BB55D6">
      <w:pPr>
        <w:pStyle w:val="TOC4"/>
        <w:rPr>
          <w:rFonts w:asciiTheme="minorHAnsi" w:eastAsiaTheme="minorEastAsia" w:hAnsiTheme="minorHAnsi" w:cstheme="minorBidi"/>
          <w:sz w:val="22"/>
          <w:szCs w:val="22"/>
        </w:rPr>
      </w:pPr>
      <w:r w:rsidRPr="00BB55D6">
        <w:t>A.7.3.67.2</w:t>
      </w:r>
      <w:r w:rsidRPr="00BB55D6">
        <w:rPr>
          <w:rFonts w:asciiTheme="minorHAnsi" w:eastAsiaTheme="minorEastAsia" w:hAnsiTheme="minorHAnsi" w:cstheme="minorBidi"/>
          <w:sz w:val="22"/>
          <w:szCs w:val="22"/>
        </w:rPr>
        <w:tab/>
      </w:r>
      <w:r w:rsidRPr="00890E30">
        <w:rPr>
          <w:snapToGrid w:val="0"/>
        </w:rPr>
        <w:t>Test Requirements</w:t>
      </w:r>
      <w:r>
        <w:tab/>
        <w:t>1569</w:t>
      </w:r>
    </w:p>
    <w:p w:rsidR="00BB55D6" w:rsidRDefault="00BB55D6">
      <w:pPr>
        <w:pStyle w:val="TOC3"/>
        <w:rPr>
          <w:rFonts w:asciiTheme="minorHAnsi" w:eastAsiaTheme="minorEastAsia" w:hAnsiTheme="minorHAnsi" w:cstheme="minorBidi"/>
          <w:sz w:val="22"/>
          <w:szCs w:val="22"/>
        </w:rPr>
      </w:pPr>
      <w:r w:rsidRPr="00BB55D6">
        <w:t>A.7.3.68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 A</w:t>
      </w:r>
      <w:r>
        <w:tab/>
        <w:t>1570</w:t>
      </w:r>
    </w:p>
    <w:p w:rsidR="00BB55D6" w:rsidRDefault="00BB55D6">
      <w:pPr>
        <w:pStyle w:val="TOC4"/>
        <w:rPr>
          <w:rFonts w:asciiTheme="minorHAnsi" w:eastAsiaTheme="minorEastAsia" w:hAnsiTheme="minorHAnsi" w:cstheme="minorBidi"/>
          <w:sz w:val="22"/>
          <w:szCs w:val="22"/>
        </w:rPr>
      </w:pPr>
      <w:r w:rsidRPr="00BB55D6">
        <w:t>A.7.3.68.1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1570</w:t>
      </w:r>
    </w:p>
    <w:p w:rsidR="00BB55D6" w:rsidRDefault="00BB55D6">
      <w:pPr>
        <w:pStyle w:val="TOC4"/>
        <w:rPr>
          <w:rFonts w:asciiTheme="minorHAnsi" w:eastAsiaTheme="minorEastAsia" w:hAnsiTheme="minorHAnsi" w:cstheme="minorBidi"/>
          <w:sz w:val="22"/>
          <w:szCs w:val="22"/>
        </w:rPr>
      </w:pPr>
      <w:r w:rsidRPr="00BB55D6">
        <w:t>A.7.3.68.2</w:t>
      </w:r>
      <w:r w:rsidRPr="00BB55D6">
        <w:rPr>
          <w:rFonts w:asciiTheme="minorHAnsi" w:eastAsiaTheme="minorEastAsia" w:hAnsiTheme="minorHAnsi" w:cstheme="minorBidi"/>
          <w:sz w:val="22"/>
          <w:szCs w:val="22"/>
        </w:rPr>
        <w:tab/>
      </w:r>
      <w:r w:rsidRPr="00890E30">
        <w:rPr>
          <w:snapToGrid w:val="0"/>
        </w:rPr>
        <w:t>Test Requirements</w:t>
      </w:r>
      <w:r>
        <w:tab/>
        <w:t>1572</w:t>
      </w:r>
    </w:p>
    <w:p w:rsidR="00BB55D6" w:rsidRDefault="00BB55D6">
      <w:pPr>
        <w:pStyle w:val="TOC3"/>
        <w:rPr>
          <w:rFonts w:asciiTheme="minorHAnsi" w:eastAsiaTheme="minorEastAsia" w:hAnsiTheme="minorHAnsi" w:cstheme="minorBidi"/>
          <w:sz w:val="22"/>
          <w:szCs w:val="22"/>
        </w:rPr>
      </w:pPr>
      <w:r w:rsidRPr="00BB55D6">
        <w:t>A.7.3.69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 xml:space="preserve">FDD Early Out-of-sync reporting Test </w:t>
      </w:r>
      <w:r>
        <w:rPr>
          <w:lang w:eastAsia="zh-CN"/>
        </w:rPr>
        <w:t>for Cat-M1 UE in CEMode A</w:t>
      </w:r>
      <w:r>
        <w:tab/>
        <w:t>1572</w:t>
      </w:r>
    </w:p>
    <w:p w:rsidR="00BB55D6" w:rsidRDefault="00BB55D6">
      <w:pPr>
        <w:pStyle w:val="TOC4"/>
        <w:rPr>
          <w:rFonts w:asciiTheme="minorHAnsi" w:eastAsiaTheme="minorEastAsia" w:hAnsiTheme="minorHAnsi" w:cstheme="minorBidi"/>
          <w:sz w:val="22"/>
          <w:szCs w:val="22"/>
        </w:rPr>
      </w:pPr>
      <w:r w:rsidRPr="00BB55D6">
        <w:t>A.7.3.69.1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1572</w:t>
      </w:r>
    </w:p>
    <w:p w:rsidR="00BB55D6" w:rsidRDefault="00BB55D6">
      <w:pPr>
        <w:pStyle w:val="TOC4"/>
        <w:rPr>
          <w:rFonts w:asciiTheme="minorHAnsi" w:eastAsiaTheme="minorEastAsia" w:hAnsiTheme="minorHAnsi" w:cstheme="minorBidi"/>
          <w:sz w:val="22"/>
          <w:szCs w:val="22"/>
        </w:rPr>
      </w:pPr>
      <w:r w:rsidRPr="00BB55D6">
        <w:t>A.7.3.69.2</w:t>
      </w:r>
      <w:r w:rsidRPr="00BB55D6">
        <w:rPr>
          <w:rFonts w:asciiTheme="minorHAnsi" w:eastAsiaTheme="minorEastAsia" w:hAnsiTheme="minorHAnsi" w:cstheme="minorBidi"/>
          <w:sz w:val="22"/>
          <w:szCs w:val="22"/>
        </w:rPr>
        <w:tab/>
      </w:r>
      <w:r w:rsidRPr="00890E30">
        <w:rPr>
          <w:snapToGrid w:val="0"/>
        </w:rPr>
        <w:t>Test Requirements</w:t>
      </w:r>
      <w:r>
        <w:tab/>
        <w:t>1574</w:t>
      </w:r>
    </w:p>
    <w:p w:rsidR="00BB55D6" w:rsidRDefault="00BB55D6">
      <w:pPr>
        <w:pStyle w:val="TOC3"/>
        <w:rPr>
          <w:rFonts w:asciiTheme="minorHAnsi" w:eastAsiaTheme="minorEastAsia" w:hAnsiTheme="minorHAnsi" w:cstheme="minorBidi"/>
          <w:sz w:val="22"/>
          <w:szCs w:val="22"/>
        </w:rPr>
      </w:pPr>
      <w:r w:rsidRPr="00BB55D6">
        <w:t>A.7.3.70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 A</w:t>
      </w:r>
      <w:r>
        <w:tab/>
        <w:t>1574</w:t>
      </w:r>
    </w:p>
    <w:p w:rsidR="00BB55D6" w:rsidRDefault="00BB55D6">
      <w:pPr>
        <w:pStyle w:val="TOC4"/>
        <w:rPr>
          <w:rFonts w:asciiTheme="minorHAnsi" w:eastAsiaTheme="minorEastAsia" w:hAnsiTheme="minorHAnsi" w:cstheme="minorBidi"/>
          <w:sz w:val="22"/>
          <w:szCs w:val="22"/>
        </w:rPr>
      </w:pPr>
      <w:r w:rsidRPr="00BB55D6">
        <w:t>A.7.3.70.1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1574</w:t>
      </w:r>
    </w:p>
    <w:p w:rsidR="00BB55D6" w:rsidRDefault="00BB55D6">
      <w:pPr>
        <w:pStyle w:val="TOC4"/>
        <w:rPr>
          <w:rFonts w:asciiTheme="minorHAnsi" w:eastAsiaTheme="minorEastAsia" w:hAnsiTheme="minorHAnsi" w:cstheme="minorBidi"/>
          <w:sz w:val="22"/>
          <w:szCs w:val="22"/>
        </w:rPr>
      </w:pPr>
      <w:r w:rsidRPr="00BB55D6">
        <w:t>A.7.3.70.2</w:t>
      </w:r>
      <w:r w:rsidRPr="00BB55D6">
        <w:rPr>
          <w:rFonts w:asciiTheme="minorHAnsi" w:eastAsiaTheme="minorEastAsia" w:hAnsiTheme="minorHAnsi" w:cstheme="minorBidi"/>
          <w:sz w:val="22"/>
          <w:szCs w:val="22"/>
        </w:rPr>
        <w:tab/>
      </w:r>
      <w:r w:rsidRPr="00890E30">
        <w:rPr>
          <w:snapToGrid w:val="0"/>
        </w:rPr>
        <w:t>Test Requirements</w:t>
      </w:r>
      <w:r>
        <w:tab/>
        <w:t>1576</w:t>
      </w:r>
    </w:p>
    <w:p w:rsidR="00BB55D6" w:rsidRDefault="00BB55D6">
      <w:pPr>
        <w:pStyle w:val="TOC3"/>
        <w:rPr>
          <w:rFonts w:asciiTheme="minorHAnsi" w:eastAsiaTheme="minorEastAsia" w:hAnsiTheme="minorHAnsi" w:cstheme="minorBidi"/>
          <w:sz w:val="22"/>
          <w:szCs w:val="22"/>
        </w:rPr>
      </w:pPr>
      <w:r w:rsidRPr="00BB55D6">
        <w:t>A.7.3.71</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CEModeA</w:t>
      </w:r>
      <w:r>
        <w:tab/>
        <w:t>1576</w:t>
      </w:r>
    </w:p>
    <w:p w:rsidR="00BB55D6" w:rsidRDefault="00BB55D6">
      <w:pPr>
        <w:pStyle w:val="TOC4"/>
        <w:rPr>
          <w:rFonts w:asciiTheme="minorHAnsi" w:eastAsiaTheme="minorEastAsia" w:hAnsiTheme="minorHAnsi" w:cstheme="minorBidi"/>
          <w:sz w:val="22"/>
          <w:szCs w:val="22"/>
        </w:rPr>
      </w:pPr>
      <w:r w:rsidRPr="00BB55D6">
        <w:t>A.7.3.71.1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1576</w:t>
      </w:r>
    </w:p>
    <w:p w:rsidR="00BB55D6" w:rsidRDefault="00BB55D6">
      <w:pPr>
        <w:pStyle w:val="TOC4"/>
        <w:rPr>
          <w:rFonts w:asciiTheme="minorHAnsi" w:eastAsiaTheme="minorEastAsia" w:hAnsiTheme="minorHAnsi" w:cstheme="minorBidi"/>
          <w:sz w:val="22"/>
          <w:szCs w:val="22"/>
        </w:rPr>
      </w:pPr>
      <w:r w:rsidRPr="00BB55D6">
        <w:t>A.7.3.71.2</w:t>
      </w:r>
      <w:r w:rsidRPr="00BB55D6">
        <w:rPr>
          <w:rFonts w:asciiTheme="minorHAnsi" w:eastAsiaTheme="minorEastAsia" w:hAnsiTheme="minorHAnsi" w:cstheme="minorBidi"/>
          <w:sz w:val="22"/>
          <w:szCs w:val="22"/>
        </w:rPr>
        <w:tab/>
      </w:r>
      <w:r w:rsidRPr="00890E30">
        <w:rPr>
          <w:snapToGrid w:val="0"/>
        </w:rPr>
        <w:t>Test Requirements</w:t>
      </w:r>
      <w:r>
        <w:tab/>
        <w:t>1579</w:t>
      </w:r>
    </w:p>
    <w:p w:rsidR="00BB55D6" w:rsidRDefault="00BB55D6">
      <w:pPr>
        <w:pStyle w:val="TOC3"/>
        <w:rPr>
          <w:rFonts w:asciiTheme="minorHAnsi" w:eastAsiaTheme="minorEastAsia" w:hAnsiTheme="minorHAnsi" w:cstheme="minorBidi"/>
          <w:sz w:val="22"/>
          <w:szCs w:val="22"/>
        </w:rPr>
      </w:pPr>
      <w:r w:rsidRPr="00BB55D6">
        <w:t>A.7.3.72</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CEModeA</w:t>
      </w:r>
      <w:r>
        <w:tab/>
        <w:t>1579</w:t>
      </w:r>
    </w:p>
    <w:p w:rsidR="00BB55D6" w:rsidRDefault="00BB55D6">
      <w:pPr>
        <w:pStyle w:val="TOC4"/>
        <w:rPr>
          <w:rFonts w:asciiTheme="minorHAnsi" w:eastAsiaTheme="minorEastAsia" w:hAnsiTheme="minorHAnsi" w:cstheme="minorBidi"/>
          <w:sz w:val="22"/>
          <w:szCs w:val="22"/>
        </w:rPr>
      </w:pPr>
      <w:r w:rsidRPr="00BB55D6">
        <w:t>A.7.3.72.1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1579</w:t>
      </w:r>
    </w:p>
    <w:p w:rsidR="00BB55D6" w:rsidRDefault="00BB55D6">
      <w:pPr>
        <w:pStyle w:val="TOC4"/>
        <w:rPr>
          <w:rFonts w:asciiTheme="minorHAnsi" w:eastAsiaTheme="minorEastAsia" w:hAnsiTheme="minorHAnsi" w:cstheme="minorBidi"/>
          <w:sz w:val="22"/>
          <w:szCs w:val="22"/>
        </w:rPr>
      </w:pPr>
      <w:r w:rsidRPr="00BB55D6">
        <w:t>A.7.3.72.2</w:t>
      </w:r>
      <w:r w:rsidRPr="00BB55D6">
        <w:rPr>
          <w:rFonts w:asciiTheme="minorHAnsi" w:eastAsiaTheme="minorEastAsia" w:hAnsiTheme="minorHAnsi" w:cstheme="minorBidi"/>
          <w:sz w:val="22"/>
          <w:szCs w:val="22"/>
        </w:rPr>
        <w:tab/>
      </w:r>
      <w:r w:rsidRPr="00890E30">
        <w:rPr>
          <w:snapToGrid w:val="0"/>
        </w:rPr>
        <w:t>Test Requirements</w:t>
      </w:r>
      <w:r>
        <w:tab/>
        <w:t>1581</w:t>
      </w:r>
    </w:p>
    <w:p w:rsidR="00BB55D6" w:rsidRDefault="00BB55D6">
      <w:pPr>
        <w:pStyle w:val="TOC3"/>
        <w:rPr>
          <w:rFonts w:asciiTheme="minorHAnsi" w:eastAsiaTheme="minorEastAsia" w:hAnsiTheme="minorHAnsi" w:cstheme="minorBidi"/>
          <w:sz w:val="22"/>
          <w:szCs w:val="22"/>
        </w:rPr>
      </w:pPr>
      <w:r w:rsidRPr="00BB55D6">
        <w:t>A.7.3.73</w:t>
      </w:r>
      <w:r w:rsidRPr="00BB55D6">
        <w:rPr>
          <w:rFonts w:asciiTheme="minorHAnsi" w:hAnsiTheme="minorHAnsi" w:cstheme="minorBidi"/>
          <w:sz w:val="22"/>
          <w:szCs w:val="22"/>
        </w:rPr>
        <w:tab/>
      </w:r>
      <w:r w:rsidRPr="00890E30">
        <w:rPr>
          <w:rFonts w:eastAsia="MS Mincho"/>
          <w:lang w:eastAsia="zh-CN"/>
        </w:rPr>
        <w:t>E-UTRAN TDD Early In-Sync reporting Test for Cat-M1 UE in CEModeA</w:t>
      </w:r>
      <w:r>
        <w:tab/>
        <w:t>1581</w:t>
      </w:r>
    </w:p>
    <w:p w:rsidR="00BB55D6" w:rsidRDefault="00BB55D6">
      <w:pPr>
        <w:pStyle w:val="TOC4"/>
        <w:rPr>
          <w:rFonts w:asciiTheme="minorHAnsi" w:eastAsiaTheme="minorEastAsia" w:hAnsiTheme="minorHAnsi" w:cstheme="minorBidi"/>
          <w:sz w:val="22"/>
          <w:szCs w:val="22"/>
        </w:rPr>
      </w:pPr>
      <w:r w:rsidRPr="00BB55D6">
        <w:t>A.7.3.73.1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1581</w:t>
      </w:r>
    </w:p>
    <w:p w:rsidR="00BB55D6" w:rsidRDefault="00BB55D6">
      <w:pPr>
        <w:pStyle w:val="TOC4"/>
        <w:rPr>
          <w:rFonts w:asciiTheme="minorHAnsi" w:eastAsiaTheme="minorEastAsia" w:hAnsiTheme="minorHAnsi" w:cstheme="minorBidi"/>
          <w:sz w:val="22"/>
          <w:szCs w:val="22"/>
        </w:rPr>
      </w:pPr>
      <w:r w:rsidRPr="00BB55D6">
        <w:t>A.7.3.73.2</w:t>
      </w:r>
      <w:r w:rsidRPr="00BB55D6">
        <w:rPr>
          <w:rFonts w:asciiTheme="minorHAnsi" w:eastAsiaTheme="minorEastAsia" w:hAnsiTheme="minorHAnsi" w:cstheme="minorBidi"/>
          <w:sz w:val="22"/>
          <w:szCs w:val="22"/>
        </w:rPr>
        <w:tab/>
      </w:r>
      <w:r w:rsidRPr="00890E30">
        <w:rPr>
          <w:snapToGrid w:val="0"/>
        </w:rPr>
        <w:t>Test Requirements</w:t>
      </w:r>
      <w:r>
        <w:tab/>
        <w:t>1583</w:t>
      </w:r>
    </w:p>
    <w:p w:rsidR="00BB55D6" w:rsidRDefault="00BB55D6">
      <w:pPr>
        <w:pStyle w:val="TOC3"/>
        <w:rPr>
          <w:rFonts w:asciiTheme="minorHAnsi" w:eastAsiaTheme="minorEastAsia" w:hAnsiTheme="minorHAnsi" w:cstheme="minorBidi"/>
          <w:sz w:val="22"/>
          <w:szCs w:val="22"/>
        </w:rPr>
      </w:pPr>
      <w:r w:rsidRPr="00BB55D6">
        <w:t>A.7.3.74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non-BL CE UE in CEMode A</w:t>
      </w:r>
      <w:r>
        <w:tab/>
        <w:t>1583</w:t>
      </w:r>
    </w:p>
    <w:p w:rsidR="00BB55D6" w:rsidRDefault="00BB55D6">
      <w:pPr>
        <w:pStyle w:val="TOC4"/>
        <w:rPr>
          <w:rFonts w:asciiTheme="minorHAnsi" w:eastAsiaTheme="minorEastAsia" w:hAnsiTheme="minorHAnsi" w:cstheme="minorBidi"/>
          <w:sz w:val="22"/>
          <w:szCs w:val="22"/>
        </w:rPr>
      </w:pPr>
      <w:r w:rsidRPr="00BB55D6">
        <w:t>A.7.3.74.1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1583</w:t>
      </w:r>
    </w:p>
    <w:p w:rsidR="00BB55D6" w:rsidRDefault="00BB55D6">
      <w:pPr>
        <w:pStyle w:val="TOC4"/>
        <w:rPr>
          <w:rFonts w:asciiTheme="minorHAnsi" w:eastAsiaTheme="minorEastAsia" w:hAnsiTheme="minorHAnsi" w:cstheme="minorBidi"/>
          <w:sz w:val="22"/>
          <w:szCs w:val="22"/>
        </w:rPr>
      </w:pPr>
      <w:r w:rsidRPr="00BB55D6">
        <w:lastRenderedPageBreak/>
        <w:t>A.7.3.74.2</w:t>
      </w:r>
      <w:r w:rsidRPr="00BB55D6">
        <w:rPr>
          <w:rFonts w:asciiTheme="minorHAnsi" w:eastAsiaTheme="minorEastAsia" w:hAnsiTheme="minorHAnsi" w:cstheme="minorBidi"/>
          <w:sz w:val="22"/>
          <w:szCs w:val="22"/>
        </w:rPr>
        <w:tab/>
      </w:r>
      <w:r w:rsidRPr="00890E30">
        <w:rPr>
          <w:snapToGrid w:val="0"/>
        </w:rPr>
        <w:t>Test Requirements</w:t>
      </w:r>
      <w:r>
        <w:tab/>
        <w:t>1586</w:t>
      </w:r>
    </w:p>
    <w:p w:rsidR="00BB55D6" w:rsidRDefault="00BB55D6">
      <w:pPr>
        <w:pStyle w:val="TOC3"/>
        <w:rPr>
          <w:rFonts w:asciiTheme="minorHAnsi" w:eastAsiaTheme="minorEastAsia" w:hAnsiTheme="minorHAnsi" w:cstheme="minorBidi"/>
          <w:sz w:val="22"/>
          <w:szCs w:val="22"/>
        </w:rPr>
      </w:pPr>
      <w:r w:rsidRPr="00BB55D6">
        <w:t>A.7.3.75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non-BL CE UE in CEMode A</w:t>
      </w:r>
      <w:r>
        <w:tab/>
        <w:t>1586</w:t>
      </w:r>
    </w:p>
    <w:p w:rsidR="00BB55D6" w:rsidRDefault="00BB55D6">
      <w:pPr>
        <w:pStyle w:val="TOC4"/>
        <w:rPr>
          <w:rFonts w:asciiTheme="minorHAnsi" w:eastAsiaTheme="minorEastAsia" w:hAnsiTheme="minorHAnsi" w:cstheme="minorBidi"/>
          <w:sz w:val="22"/>
          <w:szCs w:val="22"/>
        </w:rPr>
      </w:pPr>
      <w:r w:rsidRPr="00BB55D6">
        <w:t>A.7.3.75.1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1586</w:t>
      </w:r>
    </w:p>
    <w:p w:rsidR="00BB55D6" w:rsidRDefault="00BB55D6">
      <w:pPr>
        <w:pStyle w:val="TOC4"/>
        <w:rPr>
          <w:rFonts w:asciiTheme="minorHAnsi" w:eastAsiaTheme="minorEastAsia" w:hAnsiTheme="minorHAnsi" w:cstheme="minorBidi"/>
          <w:sz w:val="22"/>
          <w:szCs w:val="22"/>
        </w:rPr>
      </w:pPr>
      <w:r w:rsidRPr="00BB55D6">
        <w:t>A.7.3.75.2</w:t>
      </w:r>
      <w:r w:rsidRPr="00BB55D6">
        <w:rPr>
          <w:rFonts w:asciiTheme="minorHAnsi" w:eastAsiaTheme="minorEastAsia" w:hAnsiTheme="minorHAnsi" w:cstheme="minorBidi"/>
          <w:sz w:val="22"/>
          <w:szCs w:val="22"/>
        </w:rPr>
        <w:tab/>
      </w:r>
      <w:r w:rsidRPr="00890E30">
        <w:rPr>
          <w:snapToGrid w:val="0"/>
        </w:rPr>
        <w:t>Test Requirements</w:t>
      </w:r>
      <w:r>
        <w:tab/>
        <w:t>1588</w:t>
      </w:r>
    </w:p>
    <w:p w:rsidR="00BB55D6" w:rsidRDefault="00BB55D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1589</w:t>
      </w:r>
    </w:p>
    <w:p w:rsidR="00BB55D6" w:rsidRDefault="00BB55D6">
      <w:pPr>
        <w:pStyle w:val="TOC4"/>
        <w:rPr>
          <w:rFonts w:asciiTheme="minorHAnsi" w:eastAsiaTheme="minorEastAsia" w:hAnsiTheme="minorHAnsi" w:cstheme="minorBidi"/>
          <w:sz w:val="22"/>
          <w:szCs w:val="22"/>
        </w:rPr>
      </w:pPr>
      <w:r w:rsidRPr="00BB55D6">
        <w:t>A.7.3.76.1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1589</w:t>
      </w:r>
    </w:p>
    <w:p w:rsidR="00BB55D6" w:rsidRDefault="00BB55D6">
      <w:pPr>
        <w:pStyle w:val="TOC4"/>
        <w:rPr>
          <w:rFonts w:asciiTheme="minorHAnsi" w:eastAsiaTheme="minorEastAsia" w:hAnsiTheme="minorHAnsi" w:cstheme="minorBidi"/>
          <w:sz w:val="22"/>
          <w:szCs w:val="22"/>
        </w:rPr>
      </w:pPr>
      <w:r w:rsidRPr="00BB55D6">
        <w:t>A.7.3.76.2</w:t>
      </w:r>
      <w:r w:rsidRPr="00BB55D6">
        <w:rPr>
          <w:rFonts w:asciiTheme="minorHAnsi" w:eastAsiaTheme="minorEastAsia" w:hAnsiTheme="minorHAnsi" w:cstheme="minorBidi"/>
          <w:sz w:val="22"/>
          <w:szCs w:val="22"/>
        </w:rPr>
        <w:tab/>
      </w:r>
      <w:r w:rsidRPr="00890E30">
        <w:rPr>
          <w:snapToGrid w:val="0"/>
        </w:rPr>
        <w:t>Test Requirements</w:t>
      </w:r>
      <w:r>
        <w:tab/>
        <w:t>1592</w:t>
      </w:r>
    </w:p>
    <w:p w:rsidR="00BB55D6" w:rsidRDefault="00BB55D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1592</w:t>
      </w:r>
    </w:p>
    <w:p w:rsidR="00BB55D6" w:rsidRDefault="00BB55D6">
      <w:pPr>
        <w:pStyle w:val="TOC4"/>
        <w:rPr>
          <w:rFonts w:asciiTheme="minorHAnsi" w:eastAsiaTheme="minorEastAsia" w:hAnsiTheme="minorHAnsi" w:cstheme="minorBidi"/>
          <w:sz w:val="22"/>
          <w:szCs w:val="22"/>
        </w:rPr>
      </w:pPr>
      <w:r w:rsidRPr="00BB55D6">
        <w:t>A.7.3.77.1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1592</w:t>
      </w:r>
    </w:p>
    <w:p w:rsidR="00BB55D6" w:rsidRDefault="00BB55D6">
      <w:pPr>
        <w:pStyle w:val="TOC4"/>
        <w:rPr>
          <w:rFonts w:asciiTheme="minorHAnsi" w:eastAsiaTheme="minorEastAsia" w:hAnsiTheme="minorHAnsi" w:cstheme="minorBidi"/>
          <w:sz w:val="22"/>
          <w:szCs w:val="22"/>
        </w:rPr>
      </w:pPr>
      <w:r w:rsidRPr="00BB55D6">
        <w:t>A.7.3.77.2</w:t>
      </w:r>
      <w:r w:rsidRPr="00BB55D6">
        <w:rPr>
          <w:rFonts w:asciiTheme="minorHAnsi" w:eastAsiaTheme="minorEastAsia" w:hAnsiTheme="minorHAnsi" w:cstheme="minorBidi"/>
          <w:sz w:val="22"/>
          <w:szCs w:val="22"/>
        </w:rPr>
        <w:tab/>
      </w:r>
      <w:r w:rsidRPr="00890E30">
        <w:rPr>
          <w:snapToGrid w:val="0"/>
        </w:rPr>
        <w:t>Test Requirements</w:t>
      </w:r>
      <w:r>
        <w:tab/>
        <w:t>1595</w:t>
      </w:r>
    </w:p>
    <w:p w:rsidR="00BB55D6" w:rsidRDefault="00BB55D6">
      <w:pPr>
        <w:pStyle w:val="TOC3"/>
        <w:rPr>
          <w:rFonts w:asciiTheme="minorHAnsi" w:eastAsiaTheme="minorEastAsia" w:hAnsiTheme="minorHAnsi" w:cstheme="minorBidi"/>
          <w:sz w:val="22"/>
          <w:szCs w:val="22"/>
        </w:rPr>
      </w:pPr>
      <w:r w:rsidRPr="00BB55D6">
        <w:t>A.7.3.78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non-BL CE UE in CEMode A</w:t>
      </w:r>
      <w:r>
        <w:tab/>
        <w:t>1595</w:t>
      </w:r>
    </w:p>
    <w:p w:rsidR="00BB55D6" w:rsidRDefault="00BB55D6">
      <w:pPr>
        <w:pStyle w:val="TOC4"/>
        <w:rPr>
          <w:rFonts w:asciiTheme="minorHAnsi" w:eastAsiaTheme="minorEastAsia" w:hAnsiTheme="minorHAnsi" w:cstheme="minorBidi"/>
          <w:sz w:val="22"/>
          <w:szCs w:val="22"/>
        </w:rPr>
      </w:pPr>
      <w:r w:rsidRPr="00BB55D6">
        <w:t>A.7.3.78.1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1595</w:t>
      </w:r>
    </w:p>
    <w:p w:rsidR="00BB55D6" w:rsidRDefault="00BB55D6">
      <w:pPr>
        <w:pStyle w:val="TOC4"/>
        <w:rPr>
          <w:rFonts w:asciiTheme="minorHAnsi" w:eastAsiaTheme="minorEastAsia" w:hAnsiTheme="minorHAnsi" w:cstheme="minorBidi"/>
          <w:sz w:val="22"/>
          <w:szCs w:val="22"/>
        </w:rPr>
      </w:pPr>
      <w:r w:rsidRPr="00BB55D6">
        <w:t>A.7.3.78.2</w:t>
      </w:r>
      <w:r w:rsidRPr="00BB55D6">
        <w:rPr>
          <w:rFonts w:asciiTheme="minorHAnsi" w:eastAsiaTheme="minorEastAsia" w:hAnsiTheme="minorHAnsi" w:cstheme="minorBidi"/>
          <w:sz w:val="22"/>
          <w:szCs w:val="22"/>
        </w:rPr>
        <w:tab/>
      </w:r>
      <w:r w:rsidRPr="00890E30">
        <w:rPr>
          <w:snapToGrid w:val="0"/>
        </w:rPr>
        <w:t>Test Requirements</w:t>
      </w:r>
      <w:r>
        <w:tab/>
        <w:t>1598</w:t>
      </w:r>
    </w:p>
    <w:p w:rsidR="00BB55D6" w:rsidRDefault="00BB55D6">
      <w:pPr>
        <w:pStyle w:val="TOC3"/>
        <w:rPr>
          <w:rFonts w:asciiTheme="minorHAnsi" w:eastAsiaTheme="minorEastAsia" w:hAnsiTheme="minorHAnsi" w:cstheme="minorBidi"/>
          <w:sz w:val="22"/>
          <w:szCs w:val="22"/>
        </w:rPr>
      </w:pPr>
      <w:r w:rsidRPr="00BB55D6">
        <w:t>A.7.3.79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non-BL CE UE in CEMode A</w:t>
      </w:r>
      <w:r>
        <w:tab/>
        <w:t>1598</w:t>
      </w:r>
    </w:p>
    <w:p w:rsidR="00BB55D6" w:rsidRDefault="00BB55D6">
      <w:pPr>
        <w:pStyle w:val="TOC4"/>
        <w:rPr>
          <w:rFonts w:asciiTheme="minorHAnsi" w:eastAsiaTheme="minorEastAsia" w:hAnsiTheme="minorHAnsi" w:cstheme="minorBidi"/>
          <w:sz w:val="22"/>
          <w:szCs w:val="22"/>
        </w:rPr>
      </w:pPr>
      <w:r w:rsidRPr="00BB55D6">
        <w:t>A.7.3.79.1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1598</w:t>
      </w:r>
    </w:p>
    <w:p w:rsidR="00BB55D6" w:rsidRDefault="00BB55D6">
      <w:pPr>
        <w:pStyle w:val="TOC4"/>
        <w:rPr>
          <w:rFonts w:asciiTheme="minorHAnsi" w:eastAsiaTheme="minorEastAsia" w:hAnsiTheme="minorHAnsi" w:cstheme="minorBidi"/>
          <w:sz w:val="22"/>
          <w:szCs w:val="22"/>
        </w:rPr>
      </w:pPr>
      <w:r w:rsidRPr="00BB55D6">
        <w:t>A.7.3.79.2</w:t>
      </w:r>
      <w:r w:rsidRPr="00BB55D6">
        <w:rPr>
          <w:rFonts w:asciiTheme="minorHAnsi" w:eastAsiaTheme="minorEastAsia" w:hAnsiTheme="minorHAnsi" w:cstheme="minorBidi"/>
          <w:sz w:val="22"/>
          <w:szCs w:val="22"/>
        </w:rPr>
        <w:tab/>
      </w:r>
      <w:r w:rsidRPr="00890E30">
        <w:rPr>
          <w:snapToGrid w:val="0"/>
        </w:rPr>
        <w:t>Test Requirements</w:t>
      </w:r>
      <w:r>
        <w:tab/>
        <w:t>1601</w:t>
      </w:r>
    </w:p>
    <w:p w:rsidR="00BB55D6" w:rsidRDefault="00BB55D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1601</w:t>
      </w:r>
    </w:p>
    <w:p w:rsidR="00BB55D6" w:rsidRDefault="00BB55D6">
      <w:pPr>
        <w:pStyle w:val="TOC4"/>
        <w:rPr>
          <w:rFonts w:asciiTheme="minorHAnsi" w:eastAsiaTheme="minorEastAsia" w:hAnsiTheme="minorHAnsi" w:cstheme="minorBidi"/>
          <w:sz w:val="22"/>
          <w:szCs w:val="22"/>
        </w:rPr>
      </w:pPr>
      <w:r w:rsidRPr="00BB55D6">
        <w:t>A.7.3.80.1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1601</w:t>
      </w:r>
    </w:p>
    <w:p w:rsidR="00BB55D6" w:rsidRDefault="00BB55D6">
      <w:pPr>
        <w:pStyle w:val="TOC4"/>
        <w:rPr>
          <w:rFonts w:asciiTheme="minorHAnsi" w:eastAsiaTheme="minorEastAsia" w:hAnsiTheme="minorHAnsi" w:cstheme="minorBidi"/>
          <w:sz w:val="22"/>
          <w:szCs w:val="22"/>
        </w:rPr>
      </w:pPr>
      <w:r w:rsidRPr="00BB55D6">
        <w:t>A.7.3.80.2</w:t>
      </w:r>
      <w:r w:rsidRPr="00BB55D6">
        <w:rPr>
          <w:rFonts w:asciiTheme="minorHAnsi" w:eastAsiaTheme="minorEastAsia" w:hAnsiTheme="minorHAnsi" w:cstheme="minorBidi"/>
          <w:sz w:val="22"/>
          <w:szCs w:val="22"/>
        </w:rPr>
        <w:tab/>
      </w:r>
      <w:r w:rsidRPr="00890E30">
        <w:rPr>
          <w:snapToGrid w:val="0"/>
        </w:rPr>
        <w:t>Test Requirements</w:t>
      </w:r>
      <w:r>
        <w:tab/>
        <w:t>1604</w:t>
      </w:r>
    </w:p>
    <w:p w:rsidR="00BB55D6" w:rsidRDefault="00BB55D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1604</w:t>
      </w:r>
    </w:p>
    <w:p w:rsidR="00BB55D6" w:rsidRDefault="00BB55D6">
      <w:pPr>
        <w:pStyle w:val="TOC4"/>
        <w:rPr>
          <w:rFonts w:asciiTheme="minorHAnsi" w:eastAsiaTheme="minorEastAsia" w:hAnsiTheme="minorHAnsi" w:cstheme="minorBidi"/>
          <w:sz w:val="22"/>
          <w:szCs w:val="22"/>
        </w:rPr>
      </w:pPr>
      <w:r w:rsidRPr="00BB55D6">
        <w:t>A.7.3.81.1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1604</w:t>
      </w:r>
    </w:p>
    <w:p w:rsidR="00BB55D6" w:rsidRDefault="00BB55D6">
      <w:pPr>
        <w:pStyle w:val="TOC4"/>
        <w:rPr>
          <w:rFonts w:asciiTheme="minorHAnsi" w:eastAsiaTheme="minorEastAsia" w:hAnsiTheme="minorHAnsi" w:cstheme="minorBidi"/>
          <w:sz w:val="22"/>
          <w:szCs w:val="22"/>
        </w:rPr>
      </w:pPr>
      <w:r w:rsidRPr="00BB55D6">
        <w:t>A.7.3.81.2</w:t>
      </w:r>
      <w:r w:rsidRPr="00BB55D6">
        <w:rPr>
          <w:rFonts w:asciiTheme="minorHAnsi" w:eastAsiaTheme="minorEastAsia" w:hAnsiTheme="minorHAnsi" w:cstheme="minorBidi"/>
          <w:sz w:val="22"/>
          <w:szCs w:val="22"/>
        </w:rPr>
        <w:tab/>
      </w:r>
      <w:r w:rsidRPr="00890E30">
        <w:rPr>
          <w:snapToGrid w:val="0"/>
        </w:rPr>
        <w:t>Test Requirements</w:t>
      </w:r>
      <w:r>
        <w:tab/>
        <w:t>1607</w:t>
      </w:r>
    </w:p>
    <w:p w:rsidR="00BB55D6" w:rsidRDefault="00BB55D6">
      <w:pPr>
        <w:pStyle w:val="TOC3"/>
        <w:rPr>
          <w:rFonts w:asciiTheme="minorHAnsi" w:eastAsiaTheme="minorEastAsia" w:hAnsiTheme="minorHAnsi" w:cstheme="minorBidi"/>
          <w:sz w:val="22"/>
          <w:szCs w:val="22"/>
        </w:rPr>
      </w:pPr>
      <w:r w:rsidRPr="00BB55D6">
        <w:t>A.7.3.82</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CEModeB</w:t>
      </w:r>
      <w:r>
        <w:tab/>
        <w:t>1607</w:t>
      </w:r>
    </w:p>
    <w:p w:rsidR="00BB55D6" w:rsidRDefault="00BB55D6">
      <w:pPr>
        <w:pStyle w:val="TOC4"/>
        <w:rPr>
          <w:rFonts w:asciiTheme="minorHAnsi" w:eastAsiaTheme="minorEastAsia" w:hAnsiTheme="minorHAnsi" w:cstheme="minorBidi"/>
          <w:sz w:val="22"/>
          <w:szCs w:val="22"/>
        </w:rPr>
      </w:pPr>
      <w:r w:rsidRPr="00BB55D6">
        <w:t>A.7.3.82.1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1607</w:t>
      </w:r>
    </w:p>
    <w:p w:rsidR="00BB55D6" w:rsidRDefault="00BB55D6">
      <w:pPr>
        <w:pStyle w:val="TOC4"/>
        <w:rPr>
          <w:rFonts w:asciiTheme="minorHAnsi" w:eastAsiaTheme="minorEastAsia" w:hAnsiTheme="minorHAnsi" w:cstheme="minorBidi"/>
          <w:sz w:val="22"/>
          <w:szCs w:val="22"/>
        </w:rPr>
      </w:pPr>
      <w:r w:rsidRPr="00BB55D6">
        <w:t>A.7.3.82.2</w:t>
      </w:r>
      <w:r w:rsidRPr="00BB55D6">
        <w:rPr>
          <w:rFonts w:asciiTheme="minorHAnsi" w:eastAsiaTheme="minorEastAsia" w:hAnsiTheme="minorHAnsi" w:cstheme="minorBidi"/>
          <w:sz w:val="22"/>
          <w:szCs w:val="22"/>
        </w:rPr>
        <w:tab/>
      </w:r>
      <w:r w:rsidRPr="00890E30">
        <w:rPr>
          <w:snapToGrid w:val="0"/>
        </w:rPr>
        <w:t>Test Requirements</w:t>
      </w:r>
      <w:r>
        <w:tab/>
        <w:t>1610</w:t>
      </w:r>
    </w:p>
    <w:p w:rsidR="00BB55D6" w:rsidRDefault="00BB55D6">
      <w:pPr>
        <w:pStyle w:val="TOC3"/>
        <w:rPr>
          <w:rFonts w:asciiTheme="minorHAnsi" w:eastAsiaTheme="minorEastAsia" w:hAnsiTheme="minorHAnsi" w:cstheme="minorBidi"/>
          <w:sz w:val="22"/>
          <w:szCs w:val="22"/>
        </w:rPr>
      </w:pPr>
      <w:r w:rsidRPr="00BB55D6">
        <w:t>A.7.3.83</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CEModeB</w:t>
      </w:r>
      <w:r>
        <w:tab/>
        <w:t>1610</w:t>
      </w:r>
    </w:p>
    <w:p w:rsidR="00BB55D6" w:rsidRDefault="00BB55D6">
      <w:pPr>
        <w:pStyle w:val="TOC4"/>
        <w:rPr>
          <w:rFonts w:asciiTheme="minorHAnsi" w:eastAsiaTheme="minorEastAsia" w:hAnsiTheme="minorHAnsi" w:cstheme="minorBidi"/>
          <w:sz w:val="22"/>
          <w:szCs w:val="22"/>
        </w:rPr>
      </w:pPr>
      <w:r w:rsidRPr="00BB55D6">
        <w:t>A.7.3.83.1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1610</w:t>
      </w:r>
    </w:p>
    <w:p w:rsidR="00BB55D6" w:rsidRDefault="00BB55D6">
      <w:pPr>
        <w:pStyle w:val="TOC4"/>
        <w:rPr>
          <w:rFonts w:asciiTheme="minorHAnsi" w:eastAsiaTheme="minorEastAsia" w:hAnsiTheme="minorHAnsi" w:cstheme="minorBidi"/>
          <w:sz w:val="22"/>
          <w:szCs w:val="22"/>
        </w:rPr>
      </w:pPr>
      <w:r w:rsidRPr="00BB55D6">
        <w:t>A.7.3.83.2</w:t>
      </w:r>
      <w:r w:rsidRPr="00BB55D6">
        <w:rPr>
          <w:rFonts w:asciiTheme="minorHAnsi" w:eastAsiaTheme="minorEastAsia" w:hAnsiTheme="minorHAnsi" w:cstheme="minorBidi"/>
          <w:sz w:val="22"/>
          <w:szCs w:val="22"/>
        </w:rPr>
        <w:tab/>
      </w:r>
      <w:r w:rsidRPr="00890E30">
        <w:rPr>
          <w:snapToGrid w:val="0"/>
        </w:rPr>
        <w:t>Test Requirements</w:t>
      </w:r>
      <w:r>
        <w:tab/>
        <w:t>1611</w:t>
      </w:r>
    </w:p>
    <w:p w:rsidR="00BB55D6" w:rsidRDefault="00BB55D6">
      <w:pPr>
        <w:pStyle w:val="TOC3"/>
        <w:rPr>
          <w:rFonts w:asciiTheme="minorHAnsi" w:eastAsiaTheme="minorEastAsia" w:hAnsiTheme="minorHAnsi" w:cstheme="minorBidi"/>
          <w:sz w:val="22"/>
          <w:szCs w:val="22"/>
        </w:rPr>
      </w:pPr>
      <w:r w:rsidRPr="00BB55D6">
        <w:t>A.7.3.84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Early Out-of-sync reporting Test </w:t>
      </w:r>
      <w:r>
        <w:rPr>
          <w:lang w:eastAsia="zh-CN"/>
        </w:rPr>
        <w:t>for Cat-M1 UE in CEModeB</w:t>
      </w:r>
      <w:r>
        <w:tab/>
        <w:t>1612</w:t>
      </w:r>
    </w:p>
    <w:p w:rsidR="00BB55D6" w:rsidRDefault="00BB55D6">
      <w:pPr>
        <w:pStyle w:val="TOC4"/>
        <w:rPr>
          <w:rFonts w:asciiTheme="minorHAnsi" w:eastAsiaTheme="minorEastAsia" w:hAnsiTheme="minorHAnsi" w:cstheme="minorBidi"/>
          <w:sz w:val="22"/>
          <w:szCs w:val="22"/>
        </w:rPr>
      </w:pPr>
      <w:r w:rsidRPr="00BB55D6">
        <w:t>A.7.3.84.1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1612</w:t>
      </w:r>
    </w:p>
    <w:p w:rsidR="00BB55D6" w:rsidRDefault="00BB55D6">
      <w:pPr>
        <w:pStyle w:val="TOC4"/>
        <w:rPr>
          <w:rFonts w:asciiTheme="minorHAnsi" w:eastAsiaTheme="minorEastAsia" w:hAnsiTheme="minorHAnsi" w:cstheme="minorBidi"/>
          <w:sz w:val="22"/>
          <w:szCs w:val="22"/>
        </w:rPr>
      </w:pPr>
      <w:r w:rsidRPr="00BB55D6">
        <w:t>A.7.3.84.2</w:t>
      </w:r>
      <w:r w:rsidRPr="00BB55D6">
        <w:rPr>
          <w:rFonts w:asciiTheme="minorHAnsi" w:eastAsiaTheme="minorEastAsia" w:hAnsiTheme="minorHAnsi" w:cstheme="minorBidi"/>
          <w:sz w:val="22"/>
          <w:szCs w:val="22"/>
        </w:rPr>
        <w:tab/>
      </w:r>
      <w:r w:rsidRPr="00890E30">
        <w:rPr>
          <w:snapToGrid w:val="0"/>
        </w:rPr>
        <w:t>Test Requirements</w:t>
      </w:r>
      <w:r>
        <w:tab/>
        <w:t>1614</w:t>
      </w:r>
    </w:p>
    <w:p w:rsidR="00BB55D6" w:rsidRDefault="00BB55D6">
      <w:pPr>
        <w:pStyle w:val="TOC3"/>
        <w:rPr>
          <w:rFonts w:asciiTheme="minorHAnsi" w:eastAsiaTheme="minorEastAsia" w:hAnsiTheme="minorHAnsi" w:cstheme="minorBidi"/>
          <w:sz w:val="22"/>
          <w:szCs w:val="22"/>
        </w:rPr>
      </w:pPr>
      <w:r w:rsidRPr="00BB55D6">
        <w:t>A.7.3.85</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CEModeB</w:t>
      </w:r>
      <w:r>
        <w:tab/>
        <w:t>1614</w:t>
      </w:r>
    </w:p>
    <w:p w:rsidR="00BB55D6" w:rsidRDefault="00BB55D6">
      <w:pPr>
        <w:pStyle w:val="TOC4"/>
        <w:rPr>
          <w:rFonts w:asciiTheme="minorHAnsi" w:eastAsiaTheme="minorEastAsia" w:hAnsiTheme="minorHAnsi" w:cstheme="minorBidi"/>
          <w:sz w:val="22"/>
          <w:szCs w:val="22"/>
        </w:rPr>
      </w:pPr>
      <w:r w:rsidRPr="00BB55D6">
        <w:t>A.7.3.85.1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1614</w:t>
      </w:r>
    </w:p>
    <w:p w:rsidR="00BB55D6" w:rsidRDefault="00BB55D6">
      <w:pPr>
        <w:pStyle w:val="TOC4"/>
        <w:rPr>
          <w:rFonts w:asciiTheme="minorHAnsi" w:eastAsiaTheme="minorEastAsia" w:hAnsiTheme="minorHAnsi" w:cstheme="minorBidi"/>
          <w:sz w:val="22"/>
          <w:szCs w:val="22"/>
        </w:rPr>
      </w:pPr>
      <w:r w:rsidRPr="00BB55D6">
        <w:t>A.7.3.85.2</w:t>
      </w:r>
      <w:r w:rsidRPr="00BB55D6">
        <w:rPr>
          <w:rFonts w:asciiTheme="minorHAnsi" w:eastAsiaTheme="minorEastAsia" w:hAnsiTheme="minorHAnsi" w:cstheme="minorBidi"/>
          <w:sz w:val="22"/>
          <w:szCs w:val="22"/>
        </w:rPr>
        <w:tab/>
      </w:r>
      <w:r w:rsidRPr="00890E30">
        <w:rPr>
          <w:snapToGrid w:val="0"/>
        </w:rPr>
        <w:t>Test Requirements</w:t>
      </w:r>
      <w:r>
        <w:tab/>
        <w:t>1615</w:t>
      </w:r>
    </w:p>
    <w:p w:rsidR="00BB55D6" w:rsidRDefault="00BB55D6">
      <w:pPr>
        <w:pStyle w:val="TOC3"/>
        <w:rPr>
          <w:rFonts w:asciiTheme="minorHAnsi" w:eastAsiaTheme="minorEastAsia" w:hAnsiTheme="minorHAnsi" w:cstheme="minorBidi"/>
          <w:sz w:val="22"/>
          <w:szCs w:val="22"/>
        </w:rPr>
      </w:pPr>
      <w:r w:rsidRPr="00BB55D6">
        <w:t>A.7.3.86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CEModeB</w:t>
      </w:r>
      <w:r>
        <w:tab/>
        <w:t>1616</w:t>
      </w:r>
    </w:p>
    <w:p w:rsidR="00BB55D6" w:rsidRDefault="00BB55D6">
      <w:pPr>
        <w:pStyle w:val="TOC4"/>
        <w:rPr>
          <w:rFonts w:asciiTheme="minorHAnsi" w:eastAsiaTheme="minorEastAsia" w:hAnsiTheme="minorHAnsi" w:cstheme="minorBidi"/>
          <w:sz w:val="22"/>
          <w:szCs w:val="22"/>
        </w:rPr>
      </w:pPr>
      <w:r w:rsidRPr="00BB55D6">
        <w:t>A.7.3.86.1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1616</w:t>
      </w:r>
    </w:p>
    <w:p w:rsidR="00BB55D6" w:rsidRDefault="00BB55D6">
      <w:pPr>
        <w:pStyle w:val="TOC4"/>
        <w:rPr>
          <w:rFonts w:asciiTheme="minorHAnsi" w:eastAsiaTheme="minorEastAsia" w:hAnsiTheme="minorHAnsi" w:cstheme="minorBidi"/>
          <w:sz w:val="22"/>
          <w:szCs w:val="22"/>
        </w:rPr>
      </w:pPr>
      <w:r w:rsidRPr="00BB55D6">
        <w:t>A.7.3.86.2</w:t>
      </w:r>
      <w:r w:rsidRPr="00BB55D6">
        <w:rPr>
          <w:rFonts w:asciiTheme="minorHAnsi" w:eastAsiaTheme="minorEastAsia" w:hAnsiTheme="minorHAnsi" w:cstheme="minorBidi"/>
          <w:sz w:val="22"/>
          <w:szCs w:val="22"/>
        </w:rPr>
        <w:tab/>
      </w:r>
      <w:r w:rsidRPr="00890E30">
        <w:rPr>
          <w:snapToGrid w:val="0"/>
        </w:rPr>
        <w:t>Test Requirements</w:t>
      </w:r>
      <w:r>
        <w:tab/>
        <w:t>1618</w:t>
      </w:r>
    </w:p>
    <w:p w:rsidR="00BB55D6" w:rsidRDefault="00BB55D6">
      <w:pPr>
        <w:pStyle w:val="TOC3"/>
        <w:rPr>
          <w:rFonts w:asciiTheme="minorHAnsi" w:eastAsiaTheme="minorEastAsia" w:hAnsiTheme="minorHAnsi" w:cstheme="minorBidi"/>
          <w:sz w:val="22"/>
          <w:szCs w:val="22"/>
        </w:rPr>
      </w:pPr>
      <w:r w:rsidRPr="00BB55D6">
        <w:t>A.7.3.87</w:t>
      </w:r>
      <w:r w:rsidRPr="00BB55D6">
        <w:rPr>
          <w:rFonts w:asciiTheme="minorHAnsi" w:hAnsiTheme="minorHAnsi" w:cstheme="minorBidi"/>
          <w:sz w:val="22"/>
          <w:szCs w:val="22"/>
        </w:rPr>
        <w:tab/>
      </w:r>
      <w:r w:rsidRPr="00890E30">
        <w:rPr>
          <w:rFonts w:eastAsia="MS Mincho"/>
          <w:lang w:eastAsia="zh-CN"/>
        </w:rPr>
        <w:t>E-UTRAN TDD Early In-Sync reporting Test for Cat-M1 UE in CEModeB</w:t>
      </w:r>
      <w:r>
        <w:tab/>
        <w:t>1618</w:t>
      </w:r>
    </w:p>
    <w:p w:rsidR="00BB55D6" w:rsidRDefault="00BB55D6">
      <w:pPr>
        <w:pStyle w:val="TOC4"/>
        <w:rPr>
          <w:rFonts w:asciiTheme="minorHAnsi" w:eastAsiaTheme="minorEastAsia" w:hAnsiTheme="minorHAnsi" w:cstheme="minorBidi"/>
          <w:sz w:val="22"/>
          <w:szCs w:val="22"/>
        </w:rPr>
      </w:pPr>
      <w:r w:rsidRPr="00BB55D6">
        <w:t>A.7.3.87.1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1618</w:t>
      </w:r>
    </w:p>
    <w:p w:rsidR="00BB55D6" w:rsidRDefault="00BB55D6">
      <w:pPr>
        <w:pStyle w:val="TOC4"/>
        <w:rPr>
          <w:rFonts w:asciiTheme="minorHAnsi" w:eastAsiaTheme="minorEastAsia" w:hAnsiTheme="minorHAnsi" w:cstheme="minorBidi"/>
          <w:sz w:val="22"/>
          <w:szCs w:val="22"/>
        </w:rPr>
      </w:pPr>
      <w:r w:rsidRPr="00BB55D6">
        <w:t>A.7.3.87.2</w:t>
      </w:r>
      <w:r w:rsidRPr="00BB55D6">
        <w:rPr>
          <w:rFonts w:asciiTheme="minorHAnsi" w:eastAsiaTheme="minorEastAsia" w:hAnsiTheme="minorHAnsi" w:cstheme="minorBidi"/>
          <w:sz w:val="22"/>
          <w:szCs w:val="22"/>
        </w:rPr>
        <w:tab/>
      </w:r>
      <w:r w:rsidRPr="00890E30">
        <w:rPr>
          <w:snapToGrid w:val="0"/>
        </w:rPr>
        <w:t>Test Requirements</w:t>
      </w:r>
      <w:r>
        <w:tab/>
        <w:t>1620</w:t>
      </w:r>
    </w:p>
    <w:p w:rsidR="00BB55D6" w:rsidRDefault="00BB55D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1621</w:t>
      </w:r>
    </w:p>
    <w:p w:rsidR="00BB55D6" w:rsidRDefault="00BB55D6">
      <w:pPr>
        <w:pStyle w:val="TOC4"/>
        <w:rPr>
          <w:rFonts w:asciiTheme="minorHAnsi" w:eastAsiaTheme="minorEastAsia" w:hAnsiTheme="minorHAnsi" w:cstheme="minorBidi"/>
          <w:sz w:val="22"/>
          <w:szCs w:val="22"/>
        </w:rPr>
      </w:pPr>
      <w:r w:rsidRPr="00BB55D6">
        <w:t>A.7.3.88.1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1621</w:t>
      </w:r>
    </w:p>
    <w:p w:rsidR="00BB55D6" w:rsidRDefault="00BB55D6">
      <w:pPr>
        <w:pStyle w:val="TOC4"/>
        <w:rPr>
          <w:rFonts w:asciiTheme="minorHAnsi" w:eastAsiaTheme="minorEastAsia" w:hAnsiTheme="minorHAnsi" w:cstheme="minorBidi"/>
          <w:sz w:val="22"/>
          <w:szCs w:val="22"/>
        </w:rPr>
      </w:pPr>
      <w:r w:rsidRPr="00BB55D6">
        <w:t>A.7.3.88.2</w:t>
      </w:r>
      <w:r w:rsidRPr="00BB55D6">
        <w:rPr>
          <w:rFonts w:asciiTheme="minorHAnsi" w:eastAsiaTheme="minorEastAsia" w:hAnsiTheme="minorHAnsi" w:cstheme="minorBidi"/>
          <w:sz w:val="22"/>
          <w:szCs w:val="22"/>
        </w:rPr>
        <w:tab/>
      </w:r>
      <w:r w:rsidRPr="00890E30">
        <w:rPr>
          <w:snapToGrid w:val="0"/>
        </w:rPr>
        <w:t>Test Requirements</w:t>
      </w:r>
      <w:r>
        <w:tab/>
        <w:t>1625</w:t>
      </w:r>
    </w:p>
    <w:p w:rsidR="00BB55D6" w:rsidRDefault="00BB55D6">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1625</w:t>
      </w:r>
    </w:p>
    <w:p w:rsidR="00BB55D6" w:rsidRDefault="00BB55D6">
      <w:pPr>
        <w:pStyle w:val="TOC4"/>
        <w:rPr>
          <w:rFonts w:asciiTheme="minorHAnsi" w:eastAsiaTheme="minorEastAsia" w:hAnsiTheme="minorHAnsi" w:cstheme="minorBidi"/>
          <w:sz w:val="22"/>
          <w:szCs w:val="22"/>
        </w:rPr>
      </w:pPr>
      <w:r w:rsidRPr="00BB55D6">
        <w:t>A.7.3.89.1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1625</w:t>
      </w:r>
    </w:p>
    <w:p w:rsidR="00BB55D6" w:rsidRDefault="00BB55D6">
      <w:pPr>
        <w:pStyle w:val="TOC4"/>
        <w:rPr>
          <w:rFonts w:asciiTheme="minorHAnsi" w:eastAsiaTheme="minorEastAsia" w:hAnsiTheme="minorHAnsi" w:cstheme="minorBidi"/>
          <w:sz w:val="22"/>
          <w:szCs w:val="22"/>
        </w:rPr>
      </w:pPr>
      <w:r w:rsidRPr="00BB55D6">
        <w:t>A.7.3.89.2</w:t>
      </w:r>
      <w:r w:rsidRPr="00BB55D6">
        <w:rPr>
          <w:rFonts w:asciiTheme="minorHAnsi" w:eastAsiaTheme="minorEastAsia" w:hAnsiTheme="minorHAnsi" w:cstheme="minorBidi"/>
          <w:sz w:val="22"/>
          <w:szCs w:val="22"/>
        </w:rPr>
        <w:tab/>
      </w:r>
      <w:r w:rsidRPr="00890E30">
        <w:rPr>
          <w:snapToGrid w:val="0"/>
        </w:rPr>
        <w:t>Test Requirements</w:t>
      </w:r>
      <w:r>
        <w:tab/>
        <w:t>1629</w:t>
      </w:r>
    </w:p>
    <w:p w:rsidR="00BB55D6" w:rsidRDefault="00BB55D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1629</w:t>
      </w:r>
    </w:p>
    <w:p w:rsidR="00BB55D6" w:rsidRDefault="00BB55D6">
      <w:pPr>
        <w:pStyle w:val="TOC4"/>
        <w:rPr>
          <w:rFonts w:asciiTheme="minorHAnsi" w:eastAsiaTheme="minorEastAsia" w:hAnsiTheme="minorHAnsi" w:cstheme="minorBidi"/>
          <w:sz w:val="22"/>
          <w:szCs w:val="22"/>
        </w:rPr>
      </w:pPr>
      <w:r w:rsidRPr="00BB55D6">
        <w:t>A.7.3.90.1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1629</w:t>
      </w:r>
    </w:p>
    <w:p w:rsidR="00BB55D6" w:rsidRDefault="00BB55D6">
      <w:pPr>
        <w:pStyle w:val="TOC4"/>
        <w:rPr>
          <w:rFonts w:asciiTheme="minorHAnsi" w:eastAsiaTheme="minorEastAsia" w:hAnsiTheme="minorHAnsi" w:cstheme="minorBidi"/>
          <w:sz w:val="22"/>
          <w:szCs w:val="22"/>
        </w:rPr>
      </w:pPr>
      <w:r w:rsidRPr="00BB55D6">
        <w:t>A.7.3.90.2</w:t>
      </w:r>
      <w:r w:rsidRPr="00BB55D6">
        <w:rPr>
          <w:rFonts w:asciiTheme="minorHAnsi" w:eastAsiaTheme="minorEastAsia" w:hAnsiTheme="minorHAnsi" w:cstheme="minorBidi"/>
          <w:sz w:val="22"/>
          <w:szCs w:val="22"/>
        </w:rPr>
        <w:tab/>
      </w:r>
      <w:r w:rsidRPr="00890E30">
        <w:rPr>
          <w:snapToGrid w:val="0"/>
          <w:lang w:eastAsia="sv-SE"/>
        </w:rPr>
        <w:t>Test Requirements</w:t>
      </w:r>
      <w:r>
        <w:tab/>
        <w:t>1633</w:t>
      </w:r>
    </w:p>
    <w:p w:rsidR="00BB55D6" w:rsidRDefault="00BB55D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1633</w:t>
      </w:r>
    </w:p>
    <w:p w:rsidR="00BB55D6" w:rsidRDefault="00BB55D6">
      <w:pPr>
        <w:pStyle w:val="TOC4"/>
        <w:rPr>
          <w:rFonts w:asciiTheme="minorHAnsi" w:eastAsiaTheme="minorEastAsia" w:hAnsiTheme="minorHAnsi" w:cstheme="minorBidi"/>
          <w:sz w:val="22"/>
          <w:szCs w:val="22"/>
        </w:rPr>
      </w:pPr>
      <w:r w:rsidRPr="00BB55D6">
        <w:t>A.7.3.91.1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1633</w:t>
      </w:r>
    </w:p>
    <w:p w:rsidR="00BB55D6" w:rsidRDefault="00BB55D6">
      <w:pPr>
        <w:pStyle w:val="TOC4"/>
        <w:rPr>
          <w:rFonts w:asciiTheme="minorHAnsi" w:eastAsiaTheme="minorEastAsia" w:hAnsiTheme="minorHAnsi" w:cstheme="minorBidi"/>
          <w:sz w:val="22"/>
          <w:szCs w:val="22"/>
        </w:rPr>
      </w:pPr>
      <w:r w:rsidRPr="00BB55D6">
        <w:t>A.7.3.91.2</w:t>
      </w:r>
      <w:r w:rsidRPr="00BB55D6">
        <w:rPr>
          <w:rFonts w:asciiTheme="minorHAnsi" w:eastAsiaTheme="minorEastAsia" w:hAnsiTheme="minorHAnsi" w:cstheme="minorBidi"/>
          <w:sz w:val="22"/>
          <w:szCs w:val="22"/>
        </w:rPr>
        <w:tab/>
      </w:r>
      <w:r w:rsidRPr="00890E30">
        <w:rPr>
          <w:snapToGrid w:val="0"/>
        </w:rPr>
        <w:t>Test Requirements</w:t>
      </w:r>
      <w:r>
        <w:tab/>
        <w:t>1637</w:t>
      </w:r>
    </w:p>
    <w:p w:rsidR="00BB55D6" w:rsidRDefault="00BB55D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1637</w:t>
      </w:r>
    </w:p>
    <w:p w:rsidR="00BB55D6" w:rsidRDefault="00BB55D6">
      <w:pPr>
        <w:pStyle w:val="TOC4"/>
        <w:rPr>
          <w:rFonts w:asciiTheme="minorHAnsi" w:eastAsiaTheme="minorEastAsia" w:hAnsiTheme="minorHAnsi" w:cstheme="minorBidi"/>
          <w:sz w:val="22"/>
          <w:szCs w:val="22"/>
        </w:rPr>
      </w:pPr>
      <w:r w:rsidRPr="00BB55D6">
        <w:lastRenderedPageBreak/>
        <w:t>A.7.3.92.1</w:t>
      </w:r>
      <w:r w:rsidRPr="00BB55D6">
        <w:rPr>
          <w:rFonts w:asciiTheme="minorHAnsi" w:eastAsiaTheme="minorEastAsia" w:hAnsiTheme="minorHAnsi" w:cstheme="minorBidi"/>
          <w:sz w:val="22"/>
          <w:szCs w:val="22"/>
        </w:rPr>
        <w:tab/>
      </w:r>
      <w:r w:rsidRPr="00890E30">
        <w:rPr>
          <w:snapToGrid w:val="0"/>
        </w:rPr>
        <w:t>Test Purpose and Environment</w:t>
      </w:r>
      <w:r>
        <w:tab/>
        <w:t>1637</w:t>
      </w:r>
    </w:p>
    <w:p w:rsidR="00BB55D6" w:rsidRDefault="00BB55D6">
      <w:pPr>
        <w:pStyle w:val="TOC4"/>
        <w:rPr>
          <w:rFonts w:asciiTheme="minorHAnsi" w:eastAsiaTheme="minorEastAsia" w:hAnsiTheme="minorHAnsi" w:cstheme="minorBidi"/>
          <w:sz w:val="22"/>
          <w:szCs w:val="22"/>
        </w:rPr>
      </w:pPr>
      <w:r w:rsidRPr="00BB55D6">
        <w:t>A.7.3.92.2</w:t>
      </w:r>
      <w:r w:rsidRPr="00BB55D6">
        <w:rPr>
          <w:rFonts w:asciiTheme="minorHAnsi" w:eastAsiaTheme="minorEastAsia" w:hAnsiTheme="minorHAnsi" w:cstheme="minorBidi"/>
          <w:sz w:val="22"/>
          <w:szCs w:val="22"/>
        </w:rPr>
        <w:tab/>
      </w:r>
      <w:r w:rsidRPr="00890E30">
        <w:rPr>
          <w:snapToGrid w:val="0"/>
        </w:rPr>
        <w:t>Test Requirements</w:t>
      </w:r>
      <w:r>
        <w:tab/>
        <w:t>1640</w:t>
      </w:r>
    </w:p>
    <w:p w:rsidR="00BB55D6" w:rsidRDefault="00BB55D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1641</w:t>
      </w:r>
    </w:p>
    <w:p w:rsidR="00BB55D6" w:rsidRDefault="00BB55D6">
      <w:pPr>
        <w:pStyle w:val="TOC4"/>
        <w:rPr>
          <w:rFonts w:asciiTheme="minorHAnsi" w:eastAsiaTheme="minorEastAsia" w:hAnsiTheme="minorHAnsi" w:cstheme="minorBidi"/>
          <w:sz w:val="22"/>
          <w:szCs w:val="22"/>
        </w:rPr>
      </w:pPr>
      <w:r w:rsidRPr="00BB55D6">
        <w:t>A.7.3.93.1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1641</w:t>
      </w:r>
    </w:p>
    <w:p w:rsidR="00BB55D6" w:rsidRDefault="00BB55D6">
      <w:pPr>
        <w:pStyle w:val="TOC4"/>
        <w:rPr>
          <w:rFonts w:asciiTheme="minorHAnsi" w:eastAsiaTheme="minorEastAsia" w:hAnsiTheme="minorHAnsi" w:cstheme="minorBidi"/>
          <w:sz w:val="22"/>
          <w:szCs w:val="22"/>
        </w:rPr>
      </w:pPr>
      <w:r w:rsidRPr="00BB55D6">
        <w:t>A.7.3.93.2</w:t>
      </w:r>
      <w:r w:rsidRPr="00BB55D6">
        <w:rPr>
          <w:rFonts w:asciiTheme="minorHAnsi" w:eastAsiaTheme="minorEastAsia" w:hAnsiTheme="minorHAnsi" w:cstheme="minorBidi"/>
          <w:sz w:val="22"/>
          <w:szCs w:val="22"/>
        </w:rPr>
        <w:tab/>
      </w:r>
      <w:r w:rsidRPr="00890E30">
        <w:rPr>
          <w:snapToGrid w:val="0"/>
        </w:rPr>
        <w:t>Test Requirements</w:t>
      </w:r>
      <w:r>
        <w:tab/>
        <w:t>1644</w:t>
      </w:r>
    </w:p>
    <w:p w:rsidR="00BB55D6" w:rsidRDefault="00BB55D6">
      <w:pPr>
        <w:pStyle w:val="TOC3"/>
        <w:rPr>
          <w:rFonts w:asciiTheme="minorHAnsi" w:eastAsiaTheme="minorEastAsia" w:hAnsiTheme="minorHAnsi" w:cstheme="minorBidi"/>
          <w:sz w:val="22"/>
          <w:szCs w:val="22"/>
        </w:rPr>
      </w:pPr>
      <w:r w:rsidRPr="00BB55D6">
        <w:t>A.7.3.94</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1645</w:t>
      </w:r>
    </w:p>
    <w:p w:rsidR="00BB55D6" w:rsidRDefault="00BB55D6">
      <w:pPr>
        <w:pStyle w:val="TOC4"/>
        <w:rPr>
          <w:rFonts w:asciiTheme="minorHAnsi" w:eastAsiaTheme="minorEastAsia" w:hAnsiTheme="minorHAnsi" w:cstheme="minorBidi"/>
          <w:sz w:val="22"/>
          <w:szCs w:val="22"/>
        </w:rPr>
      </w:pPr>
      <w:r w:rsidRPr="00BB55D6">
        <w:t>A.7.3.94.1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1645</w:t>
      </w:r>
    </w:p>
    <w:p w:rsidR="00BB55D6" w:rsidRDefault="00BB55D6">
      <w:pPr>
        <w:pStyle w:val="TOC4"/>
        <w:rPr>
          <w:rFonts w:asciiTheme="minorHAnsi" w:eastAsiaTheme="minorEastAsia" w:hAnsiTheme="minorHAnsi" w:cstheme="minorBidi"/>
          <w:sz w:val="22"/>
          <w:szCs w:val="22"/>
        </w:rPr>
      </w:pPr>
      <w:r w:rsidRPr="00BB55D6">
        <w:t>A.7.3.94.2</w:t>
      </w:r>
      <w:r w:rsidRPr="00BB55D6">
        <w:rPr>
          <w:rFonts w:asciiTheme="minorHAnsi" w:eastAsiaTheme="minorEastAsia" w:hAnsiTheme="minorHAnsi" w:cstheme="minorBidi"/>
          <w:sz w:val="22"/>
          <w:szCs w:val="22"/>
        </w:rPr>
        <w:tab/>
      </w:r>
      <w:r w:rsidRPr="00890E30">
        <w:rPr>
          <w:snapToGrid w:val="0"/>
        </w:rPr>
        <w:t>Test Requirements</w:t>
      </w:r>
      <w:r>
        <w:tab/>
        <w:t>1647</w:t>
      </w:r>
    </w:p>
    <w:p w:rsidR="00BB55D6" w:rsidRDefault="00BB55D6">
      <w:pPr>
        <w:pStyle w:val="TOC3"/>
        <w:rPr>
          <w:rFonts w:asciiTheme="minorHAnsi" w:eastAsiaTheme="minorEastAsia" w:hAnsiTheme="minorHAnsi" w:cstheme="minorBidi"/>
          <w:sz w:val="22"/>
          <w:szCs w:val="22"/>
        </w:rPr>
      </w:pPr>
      <w:r w:rsidRPr="00BB55D6">
        <w:t>A.7.3.95</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1648</w:t>
      </w:r>
    </w:p>
    <w:p w:rsidR="00BB55D6" w:rsidRDefault="00BB55D6">
      <w:pPr>
        <w:pStyle w:val="TOC4"/>
        <w:rPr>
          <w:rFonts w:asciiTheme="minorHAnsi" w:eastAsiaTheme="minorEastAsia" w:hAnsiTheme="minorHAnsi" w:cstheme="minorBidi"/>
          <w:sz w:val="22"/>
          <w:szCs w:val="22"/>
        </w:rPr>
      </w:pPr>
      <w:r w:rsidRPr="00BB55D6">
        <w:t>A.7.3.95.1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1648</w:t>
      </w:r>
    </w:p>
    <w:p w:rsidR="00BB55D6" w:rsidRDefault="00BB55D6">
      <w:pPr>
        <w:pStyle w:val="TOC4"/>
        <w:rPr>
          <w:rFonts w:asciiTheme="minorHAnsi" w:eastAsiaTheme="minorEastAsia" w:hAnsiTheme="minorHAnsi" w:cstheme="minorBidi"/>
          <w:sz w:val="22"/>
          <w:szCs w:val="22"/>
        </w:rPr>
      </w:pPr>
      <w:r w:rsidRPr="00BB55D6">
        <w:t>A.7.3.95.2</w:t>
      </w:r>
      <w:r w:rsidRPr="00BB55D6">
        <w:rPr>
          <w:rFonts w:asciiTheme="minorHAnsi" w:eastAsiaTheme="minorEastAsia" w:hAnsiTheme="minorHAnsi" w:cstheme="minorBidi"/>
          <w:sz w:val="22"/>
          <w:szCs w:val="22"/>
        </w:rPr>
        <w:tab/>
      </w:r>
      <w:r w:rsidRPr="00890E30">
        <w:rPr>
          <w:snapToGrid w:val="0"/>
        </w:rPr>
        <w:t>Test Requirements</w:t>
      </w:r>
      <w:r>
        <w:tab/>
        <w:t>1651</w:t>
      </w:r>
    </w:p>
    <w:p w:rsidR="00BB55D6" w:rsidRDefault="00BB55D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1652</w:t>
      </w:r>
    </w:p>
    <w:p w:rsidR="00BB55D6" w:rsidRDefault="00BB55D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1652</w:t>
      </w:r>
    </w:p>
    <w:p w:rsidR="00BB55D6" w:rsidRDefault="00BB55D6">
      <w:pPr>
        <w:pStyle w:val="TOC4"/>
        <w:rPr>
          <w:rFonts w:asciiTheme="minorHAnsi" w:eastAsiaTheme="minorEastAsia" w:hAnsiTheme="minorHAnsi" w:cstheme="minorBidi"/>
          <w:sz w:val="22"/>
          <w:szCs w:val="22"/>
        </w:rPr>
      </w:pPr>
      <w:r w:rsidRPr="00BB55D6">
        <w:t>A.7.4.1.1</w:t>
      </w:r>
      <w:r w:rsidRPr="00BB55D6">
        <w:rPr>
          <w:rFonts w:asciiTheme="minorHAnsi" w:eastAsiaTheme="minorEastAsia" w:hAnsiTheme="minorHAnsi" w:cstheme="minorBidi"/>
          <w:sz w:val="22"/>
          <w:szCs w:val="22"/>
        </w:rPr>
        <w:tab/>
      </w:r>
      <w:r w:rsidRPr="00890E30">
        <w:rPr>
          <w:snapToGrid w:val="0"/>
        </w:rPr>
        <w:t>Test Purpose and Environment</w:t>
      </w:r>
      <w:r>
        <w:tab/>
        <w:t>1652</w:t>
      </w:r>
    </w:p>
    <w:p w:rsidR="00BB55D6" w:rsidRDefault="00BB55D6">
      <w:pPr>
        <w:pStyle w:val="TOC4"/>
        <w:rPr>
          <w:rFonts w:asciiTheme="minorHAnsi" w:eastAsiaTheme="minorEastAsia" w:hAnsiTheme="minorHAnsi" w:cstheme="minorBidi"/>
          <w:sz w:val="22"/>
          <w:szCs w:val="22"/>
        </w:rPr>
      </w:pPr>
      <w:r w:rsidRPr="00BB55D6">
        <w:t>A.7.4.1.2</w:t>
      </w:r>
      <w:r w:rsidRPr="00BB55D6">
        <w:rPr>
          <w:rFonts w:asciiTheme="minorHAnsi" w:eastAsiaTheme="minorEastAsia" w:hAnsiTheme="minorHAnsi" w:cstheme="minorBidi"/>
          <w:sz w:val="22"/>
          <w:szCs w:val="22"/>
        </w:rPr>
        <w:tab/>
      </w:r>
      <w:r w:rsidRPr="00890E30">
        <w:rPr>
          <w:snapToGrid w:val="0"/>
        </w:rPr>
        <w:t>Test Requirements</w:t>
      </w:r>
      <w:r>
        <w:tab/>
        <w:t>1654</w:t>
      </w:r>
    </w:p>
    <w:p w:rsidR="00BB55D6" w:rsidRDefault="00BB55D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1654</w:t>
      </w:r>
    </w:p>
    <w:p w:rsidR="00BB55D6" w:rsidRDefault="00BB55D6">
      <w:pPr>
        <w:pStyle w:val="TOC4"/>
        <w:rPr>
          <w:rFonts w:asciiTheme="minorHAnsi" w:eastAsiaTheme="minorEastAsia" w:hAnsiTheme="minorHAnsi" w:cstheme="minorBidi"/>
          <w:sz w:val="22"/>
          <w:szCs w:val="22"/>
        </w:rPr>
      </w:pPr>
      <w:r w:rsidRPr="00BB55D6">
        <w:t>A.7.4.2.1</w:t>
      </w:r>
      <w:r w:rsidRPr="00BB55D6">
        <w:rPr>
          <w:rFonts w:asciiTheme="minorHAnsi" w:eastAsiaTheme="minorEastAsia" w:hAnsiTheme="minorHAnsi" w:cstheme="minorBidi"/>
          <w:sz w:val="22"/>
          <w:szCs w:val="22"/>
        </w:rPr>
        <w:tab/>
      </w:r>
      <w:r w:rsidRPr="00890E30">
        <w:rPr>
          <w:snapToGrid w:val="0"/>
        </w:rPr>
        <w:t>Test Purpose and Environment</w:t>
      </w:r>
      <w:r>
        <w:tab/>
        <w:t>1654</w:t>
      </w:r>
    </w:p>
    <w:p w:rsidR="00BB55D6" w:rsidRDefault="00BB55D6">
      <w:pPr>
        <w:pStyle w:val="TOC4"/>
        <w:rPr>
          <w:rFonts w:asciiTheme="minorHAnsi" w:eastAsiaTheme="minorEastAsia" w:hAnsiTheme="minorHAnsi" w:cstheme="minorBidi"/>
          <w:sz w:val="22"/>
          <w:szCs w:val="22"/>
        </w:rPr>
      </w:pPr>
      <w:r w:rsidRPr="00BB55D6">
        <w:t>A.7.4.2.2</w:t>
      </w:r>
      <w:r w:rsidRPr="00BB55D6">
        <w:rPr>
          <w:rFonts w:asciiTheme="minorHAnsi" w:eastAsiaTheme="minorEastAsia" w:hAnsiTheme="minorHAnsi" w:cstheme="minorBidi"/>
          <w:sz w:val="22"/>
          <w:szCs w:val="22"/>
        </w:rPr>
        <w:tab/>
      </w:r>
      <w:r w:rsidRPr="00890E30">
        <w:rPr>
          <w:snapToGrid w:val="0"/>
        </w:rPr>
        <w:t>Test Requirements</w:t>
      </w:r>
      <w:r>
        <w:tab/>
        <w:t>1656</w:t>
      </w:r>
    </w:p>
    <w:p w:rsidR="00BB55D6" w:rsidRDefault="00BB55D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1656</w:t>
      </w:r>
    </w:p>
    <w:p w:rsidR="00BB55D6" w:rsidRDefault="00BB55D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1656</w:t>
      </w:r>
    </w:p>
    <w:p w:rsidR="00BB55D6" w:rsidRDefault="00BB55D6">
      <w:pPr>
        <w:pStyle w:val="TOC4"/>
        <w:rPr>
          <w:rFonts w:asciiTheme="minorHAnsi" w:eastAsiaTheme="minorEastAsia" w:hAnsiTheme="minorHAnsi" w:cstheme="minorBidi"/>
          <w:sz w:val="22"/>
          <w:szCs w:val="22"/>
        </w:rPr>
      </w:pPr>
      <w:r w:rsidRPr="00BB55D6">
        <w:t>A.7.4.3.2</w:t>
      </w:r>
      <w:r w:rsidRPr="00BB55D6">
        <w:rPr>
          <w:rFonts w:asciiTheme="minorHAnsi" w:eastAsiaTheme="minorEastAsia" w:hAnsiTheme="minorHAnsi" w:cstheme="minorBidi"/>
          <w:sz w:val="22"/>
          <w:szCs w:val="22"/>
        </w:rPr>
        <w:tab/>
      </w:r>
      <w:r w:rsidRPr="00890E30">
        <w:rPr>
          <w:snapToGrid w:val="0"/>
        </w:rPr>
        <w:t>Test Requirements</w:t>
      </w:r>
      <w:r>
        <w:tab/>
        <w:t>1658</w:t>
      </w:r>
    </w:p>
    <w:p w:rsidR="00BB55D6" w:rsidRDefault="00BB55D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1658</w:t>
      </w:r>
    </w:p>
    <w:p w:rsidR="00BB55D6" w:rsidRDefault="00BB55D6">
      <w:pPr>
        <w:pStyle w:val="TOC4"/>
        <w:rPr>
          <w:rFonts w:asciiTheme="minorHAnsi" w:eastAsiaTheme="minorEastAsia" w:hAnsiTheme="minorHAnsi" w:cstheme="minorBidi"/>
          <w:sz w:val="22"/>
          <w:szCs w:val="22"/>
        </w:rPr>
      </w:pPr>
      <w:r w:rsidRPr="00BB55D6">
        <w:t>A.7.4.4.1</w:t>
      </w:r>
      <w:r w:rsidRPr="00BB55D6">
        <w:rPr>
          <w:rFonts w:asciiTheme="minorHAnsi" w:eastAsiaTheme="minorEastAsia" w:hAnsiTheme="minorHAnsi" w:cstheme="minorBidi"/>
          <w:sz w:val="22"/>
          <w:szCs w:val="22"/>
        </w:rPr>
        <w:tab/>
      </w:r>
      <w:r w:rsidRPr="00890E30">
        <w:rPr>
          <w:snapToGrid w:val="0"/>
        </w:rPr>
        <w:t>Test Purpose and Environment</w:t>
      </w:r>
      <w:r>
        <w:tab/>
        <w:t>1658</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1661</w:t>
      </w:r>
    </w:p>
    <w:p w:rsidR="00BB55D6" w:rsidRDefault="00BB55D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1661</w:t>
      </w:r>
    </w:p>
    <w:p w:rsidR="00BB55D6" w:rsidRDefault="00BB55D6">
      <w:pPr>
        <w:pStyle w:val="TOC4"/>
        <w:rPr>
          <w:rFonts w:asciiTheme="minorHAnsi" w:eastAsiaTheme="minorEastAsia" w:hAnsiTheme="minorHAnsi" w:cstheme="minorBidi"/>
          <w:sz w:val="22"/>
          <w:szCs w:val="22"/>
        </w:rPr>
      </w:pPr>
      <w:r w:rsidRPr="00BB55D6">
        <w:t>A.7.4.5.1</w:t>
      </w:r>
      <w:r w:rsidRPr="00BB55D6">
        <w:rPr>
          <w:rFonts w:asciiTheme="minorHAnsi" w:eastAsiaTheme="minorEastAsia" w:hAnsiTheme="minorHAnsi" w:cstheme="minorBidi"/>
          <w:sz w:val="22"/>
          <w:szCs w:val="22"/>
        </w:rPr>
        <w:tab/>
      </w:r>
      <w:r w:rsidRPr="00890E30">
        <w:rPr>
          <w:snapToGrid w:val="0"/>
        </w:rPr>
        <w:t>Test Purpose and Environment</w:t>
      </w:r>
      <w:r>
        <w:tab/>
        <w:t>1661</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1663</w:t>
      </w:r>
    </w:p>
    <w:p w:rsidR="00BB55D6" w:rsidRDefault="00BB55D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1663</w:t>
      </w:r>
    </w:p>
    <w:p w:rsidR="00BB55D6" w:rsidRDefault="00BB55D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1663</w:t>
      </w:r>
    </w:p>
    <w:p w:rsidR="00BB55D6" w:rsidRDefault="00BB55D6">
      <w:pPr>
        <w:pStyle w:val="TOC4"/>
        <w:rPr>
          <w:rFonts w:asciiTheme="minorHAnsi" w:eastAsiaTheme="minorEastAsia" w:hAnsiTheme="minorHAnsi" w:cstheme="minorBidi"/>
          <w:sz w:val="22"/>
          <w:szCs w:val="22"/>
        </w:rPr>
      </w:pPr>
      <w:r w:rsidRPr="00BB55D6">
        <w:t>A.7.</w:t>
      </w:r>
      <w:r w:rsidRPr="00BB55D6">
        <w:rPr>
          <w:lang w:eastAsia="zh-CN"/>
        </w:rPr>
        <w:t>4</w:t>
      </w:r>
      <w:r w:rsidRPr="00BB55D6">
        <w:t>.</w:t>
      </w:r>
      <w:r w:rsidRPr="00BB55D6">
        <w:rPr>
          <w:lang w:eastAsia="zh-CN"/>
        </w:rPr>
        <w:t>6.2</w:t>
      </w:r>
      <w:r w:rsidRPr="00BB55D6">
        <w:rPr>
          <w:rFonts w:asciiTheme="minorHAnsi" w:eastAsiaTheme="minorEastAsia" w:hAnsiTheme="minorHAnsi" w:cstheme="minorBidi"/>
          <w:sz w:val="22"/>
          <w:szCs w:val="22"/>
        </w:rPr>
        <w:tab/>
      </w:r>
      <w:r w:rsidRPr="00890E30">
        <w:rPr>
          <w:snapToGrid w:val="0"/>
        </w:rPr>
        <w:t>Test Requirements</w:t>
      </w:r>
      <w:r>
        <w:tab/>
        <w:t>1665</w:t>
      </w:r>
    </w:p>
    <w:p w:rsidR="00BB55D6" w:rsidRDefault="00BB55D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1665</w:t>
      </w:r>
    </w:p>
    <w:p w:rsidR="00BB55D6" w:rsidRDefault="00BB55D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1665</w:t>
      </w:r>
    </w:p>
    <w:p w:rsidR="00BB55D6" w:rsidRDefault="00BB55D6">
      <w:pPr>
        <w:pStyle w:val="TOC4"/>
        <w:rPr>
          <w:rFonts w:asciiTheme="minorHAnsi" w:eastAsiaTheme="minorEastAsia" w:hAnsiTheme="minorHAnsi" w:cstheme="minorBidi"/>
          <w:sz w:val="22"/>
          <w:szCs w:val="22"/>
        </w:rPr>
      </w:pPr>
      <w:r w:rsidRPr="00BB55D6">
        <w:t>A.7.4.7</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1668</w:t>
      </w:r>
    </w:p>
    <w:p w:rsidR="00BB55D6" w:rsidRDefault="00BB55D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1668</w:t>
      </w:r>
    </w:p>
    <w:p w:rsidR="00BB55D6" w:rsidRDefault="00BB55D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1668</w:t>
      </w:r>
    </w:p>
    <w:p w:rsidR="00BB55D6" w:rsidRDefault="00BB55D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1668</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1669</w:t>
      </w:r>
    </w:p>
    <w:p w:rsidR="00BB55D6" w:rsidRDefault="00BB55D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1670</w:t>
      </w:r>
    </w:p>
    <w:p w:rsidR="00BB55D6" w:rsidRDefault="00BB55D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1670</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1670</w:t>
      </w:r>
    </w:p>
    <w:p w:rsidR="00BB55D6" w:rsidRDefault="00BB55D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1671</w:t>
      </w:r>
    </w:p>
    <w:p w:rsidR="00BB55D6" w:rsidRDefault="00BB55D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1671</w:t>
      </w:r>
    </w:p>
    <w:p w:rsidR="00BB55D6" w:rsidRDefault="00BB55D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1672</w:t>
      </w:r>
    </w:p>
    <w:p w:rsidR="00BB55D6" w:rsidRDefault="00BB55D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1673</w:t>
      </w:r>
    </w:p>
    <w:p w:rsidR="00BB55D6" w:rsidRDefault="00BB55D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1673</w:t>
      </w:r>
    </w:p>
    <w:p w:rsidR="00BB55D6" w:rsidRDefault="00BB55D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1674</w:t>
      </w:r>
    </w:p>
    <w:p w:rsidR="00BB55D6" w:rsidRDefault="00BB55D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1675</w:t>
      </w:r>
    </w:p>
    <w:p w:rsidR="00BB55D6" w:rsidRDefault="00BB55D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1675</w:t>
      </w:r>
    </w:p>
    <w:p w:rsidR="00BB55D6" w:rsidRDefault="00BB55D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1677</w:t>
      </w:r>
    </w:p>
    <w:p w:rsidR="00BB55D6" w:rsidRDefault="00BB55D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1678</w:t>
      </w:r>
    </w:p>
    <w:p w:rsidR="00BB55D6" w:rsidRDefault="00BB55D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1678</w:t>
      </w:r>
    </w:p>
    <w:p w:rsidR="00BB55D6" w:rsidRDefault="00BB55D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1679</w:t>
      </w:r>
    </w:p>
    <w:p w:rsidR="00BB55D6" w:rsidRDefault="00BB55D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1680</w:t>
      </w:r>
    </w:p>
    <w:p w:rsidR="00BB55D6" w:rsidRDefault="00BB55D6">
      <w:pPr>
        <w:pStyle w:val="TOC4"/>
        <w:rPr>
          <w:rFonts w:asciiTheme="minorHAnsi" w:eastAsiaTheme="minorEastAsia" w:hAnsiTheme="minorHAnsi" w:cstheme="minorBidi"/>
          <w:sz w:val="22"/>
          <w:szCs w:val="22"/>
        </w:rPr>
      </w:pPr>
      <w:r>
        <w:lastRenderedPageBreak/>
        <w:t>A.7.5.7.1</w:t>
      </w:r>
      <w:r>
        <w:rPr>
          <w:rFonts w:asciiTheme="minorHAnsi" w:eastAsiaTheme="minorEastAsia" w:hAnsiTheme="minorHAnsi" w:cstheme="minorBidi"/>
          <w:sz w:val="22"/>
          <w:szCs w:val="22"/>
        </w:rPr>
        <w:tab/>
      </w:r>
      <w:r>
        <w:t>Test Purpose and Environment</w:t>
      </w:r>
      <w:r>
        <w:tab/>
        <w:t>1680</w:t>
      </w:r>
    </w:p>
    <w:p w:rsidR="00BB55D6" w:rsidRDefault="00BB55D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1682</w:t>
      </w:r>
    </w:p>
    <w:p w:rsidR="00BB55D6" w:rsidRDefault="00BB55D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1682</w:t>
      </w:r>
    </w:p>
    <w:p w:rsidR="00BB55D6" w:rsidRDefault="00BB55D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1682</w:t>
      </w:r>
    </w:p>
    <w:p w:rsidR="00BB55D6" w:rsidRDefault="00BB55D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1684</w:t>
      </w:r>
    </w:p>
    <w:p w:rsidR="00BB55D6" w:rsidRDefault="00BB55D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reception on non-serving </w:t>
      </w:r>
      <w:r>
        <w:t>frequency</w:t>
      </w:r>
      <w:r>
        <w:tab/>
        <w:t>1685</w:t>
      </w:r>
    </w:p>
    <w:p w:rsidR="00BB55D6" w:rsidRDefault="00BB55D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1685</w:t>
      </w:r>
    </w:p>
    <w:p w:rsidR="00BB55D6" w:rsidRDefault="00BB55D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1687</w:t>
      </w:r>
    </w:p>
    <w:p w:rsidR="00BB55D6" w:rsidRDefault="00BB55D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transmission on non-serving </w:t>
      </w:r>
      <w:r>
        <w:t>frequency</w:t>
      </w:r>
      <w:r>
        <w:tab/>
        <w:t>1688</w:t>
      </w:r>
    </w:p>
    <w:p w:rsidR="00BB55D6" w:rsidRDefault="00BB55D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1688</w:t>
      </w:r>
    </w:p>
    <w:p w:rsidR="00BB55D6" w:rsidRDefault="00BB55D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1690</w:t>
      </w:r>
    </w:p>
    <w:p w:rsidR="00BB55D6" w:rsidRDefault="00BB55D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Communication on non-serving </w:t>
      </w:r>
      <w:r>
        <w:t>frequency</w:t>
      </w:r>
      <w:r>
        <w:tab/>
        <w:t>1691</w:t>
      </w:r>
    </w:p>
    <w:p w:rsidR="00BB55D6" w:rsidRDefault="00BB55D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1691</w:t>
      </w:r>
    </w:p>
    <w:p w:rsidR="00BB55D6" w:rsidRDefault="00BB55D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1693</w:t>
      </w:r>
    </w:p>
    <w:p w:rsidR="00BB55D6" w:rsidRDefault="00BB55D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1693</w:t>
      </w:r>
    </w:p>
    <w:p w:rsidR="00BB55D6" w:rsidRDefault="00BB55D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1693</w:t>
      </w:r>
    </w:p>
    <w:p w:rsidR="00BB55D6" w:rsidRDefault="00BB55D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1697</w:t>
      </w:r>
    </w:p>
    <w:p w:rsidR="00BB55D6" w:rsidRDefault="00BB55D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1698</w:t>
      </w:r>
    </w:p>
    <w:p w:rsidR="00BB55D6" w:rsidRDefault="00BB55D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1698</w:t>
      </w:r>
    </w:p>
    <w:p w:rsidR="00BB55D6" w:rsidRDefault="00BB55D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1698</w:t>
      </w:r>
    </w:p>
    <w:p w:rsidR="00BB55D6" w:rsidRDefault="00BB55D6">
      <w:pPr>
        <w:pStyle w:val="TOC4"/>
        <w:rPr>
          <w:rFonts w:asciiTheme="minorHAnsi" w:eastAsiaTheme="minorEastAsia" w:hAnsiTheme="minorHAnsi" w:cstheme="minorBidi"/>
          <w:sz w:val="22"/>
          <w:szCs w:val="22"/>
        </w:rPr>
      </w:pPr>
      <w:r w:rsidRPr="00BB55D6">
        <w:t>A.7.6.1.2</w:t>
      </w:r>
      <w:r w:rsidRPr="00BB55D6">
        <w:rPr>
          <w:rFonts w:asciiTheme="minorHAnsi" w:eastAsiaTheme="minorEastAsia" w:hAnsiTheme="minorHAnsi" w:cstheme="minorBidi"/>
          <w:sz w:val="22"/>
          <w:szCs w:val="22"/>
        </w:rPr>
        <w:tab/>
      </w:r>
      <w:r w:rsidRPr="00890E30">
        <w:rPr>
          <w:snapToGrid w:val="0"/>
        </w:rPr>
        <w:t>Test Requirements</w:t>
      </w:r>
      <w:r>
        <w:tab/>
        <w:t>1700</w:t>
      </w:r>
    </w:p>
    <w:p w:rsidR="00BB55D6" w:rsidRDefault="00BB55D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1700</w:t>
      </w:r>
    </w:p>
    <w:p w:rsidR="00BB55D6" w:rsidRDefault="00BB55D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1700</w:t>
      </w:r>
    </w:p>
    <w:p w:rsidR="00BB55D6" w:rsidRDefault="00BB55D6">
      <w:pPr>
        <w:pStyle w:val="TOC4"/>
        <w:rPr>
          <w:rFonts w:asciiTheme="minorHAnsi" w:eastAsiaTheme="minorEastAsia" w:hAnsiTheme="minorHAnsi" w:cstheme="minorBidi"/>
          <w:sz w:val="22"/>
          <w:szCs w:val="22"/>
        </w:rPr>
      </w:pPr>
      <w:r w:rsidRPr="00BB55D6">
        <w:t>A.7.6.2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1703</w:t>
      </w:r>
    </w:p>
    <w:p w:rsidR="00BB55D6" w:rsidRDefault="00BB55D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1703</w:t>
      </w:r>
    </w:p>
    <w:p w:rsidR="00BB55D6" w:rsidRDefault="00BB55D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1703</w:t>
      </w:r>
    </w:p>
    <w:p w:rsidR="00BB55D6" w:rsidRDefault="00BB55D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1703</w:t>
      </w:r>
    </w:p>
    <w:p w:rsidR="00BB55D6" w:rsidRDefault="00BB55D6">
      <w:pPr>
        <w:pStyle w:val="TOC4"/>
        <w:rPr>
          <w:rFonts w:asciiTheme="minorHAnsi" w:eastAsiaTheme="minorEastAsia" w:hAnsiTheme="minorHAnsi" w:cstheme="minorBidi"/>
          <w:sz w:val="22"/>
          <w:szCs w:val="22"/>
        </w:rPr>
      </w:pPr>
      <w:r w:rsidRPr="00BB55D6">
        <w:t>A.8.1.1.1</w:t>
      </w:r>
      <w:r w:rsidRPr="00BB55D6">
        <w:rPr>
          <w:rFonts w:asciiTheme="minorHAnsi" w:eastAsiaTheme="minorEastAsia" w:hAnsiTheme="minorHAnsi"/>
          <w:sz w:val="22"/>
          <w:szCs w:val="22"/>
        </w:rPr>
        <w:tab/>
      </w:r>
      <w:r w:rsidRPr="00890E30">
        <w:rPr>
          <w:rFonts w:cs="v4.2.0"/>
          <w:snapToGrid w:val="0"/>
        </w:rPr>
        <w:t>Test Purpose and Environment</w:t>
      </w:r>
      <w:r>
        <w:tab/>
        <w:t>1703</w:t>
      </w:r>
    </w:p>
    <w:p w:rsidR="00BB55D6" w:rsidRDefault="00BB55D6">
      <w:pPr>
        <w:pStyle w:val="TOC4"/>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snapToGrid w:val="0"/>
        </w:rPr>
        <w:t>Test Requirements</w:t>
      </w:r>
      <w:r>
        <w:tab/>
        <w:t>1705</w:t>
      </w:r>
    </w:p>
    <w:p w:rsidR="00BB55D6" w:rsidRDefault="00BB55D6">
      <w:pPr>
        <w:pStyle w:val="TOC3"/>
        <w:rPr>
          <w:rFonts w:asciiTheme="minorHAnsi" w:eastAsiaTheme="minorEastAsia" w:hAnsiTheme="minorHAnsi" w:cstheme="minorBidi"/>
          <w:sz w:val="22"/>
          <w:szCs w:val="22"/>
        </w:rPr>
      </w:pPr>
      <w:r w:rsidRPr="00BB55D6">
        <w:t>A.8.1.2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w:t>
      </w:r>
      <w:r>
        <w:tab/>
        <w:t>1705</w:t>
      </w:r>
    </w:p>
    <w:p w:rsidR="00BB55D6" w:rsidRDefault="00BB55D6">
      <w:pPr>
        <w:pStyle w:val="TOC4"/>
        <w:rPr>
          <w:rFonts w:asciiTheme="minorHAnsi" w:eastAsiaTheme="minorEastAsia" w:hAnsiTheme="minorHAnsi" w:cstheme="minorBidi"/>
          <w:sz w:val="22"/>
          <w:szCs w:val="22"/>
        </w:rPr>
      </w:pPr>
      <w:r w:rsidRPr="00BB55D6">
        <w:t>A.8.1.2.1</w:t>
      </w:r>
      <w:r w:rsidRPr="00BB55D6">
        <w:rPr>
          <w:rFonts w:asciiTheme="minorHAnsi" w:eastAsiaTheme="minorEastAsia" w:hAnsiTheme="minorHAnsi"/>
          <w:sz w:val="22"/>
          <w:szCs w:val="22"/>
        </w:rPr>
        <w:tab/>
      </w:r>
      <w:r w:rsidRPr="00890E30">
        <w:rPr>
          <w:rFonts w:cs="v4.2.0"/>
          <w:snapToGrid w:val="0"/>
        </w:rPr>
        <w:t>Test Purpose and Environment</w:t>
      </w:r>
      <w:r>
        <w:tab/>
        <w:t>1705</w:t>
      </w:r>
    </w:p>
    <w:p w:rsidR="00BB55D6" w:rsidRDefault="00BB55D6">
      <w:pPr>
        <w:pStyle w:val="TOC4"/>
        <w:rPr>
          <w:rFonts w:asciiTheme="minorHAnsi" w:eastAsiaTheme="minorEastAsia" w:hAnsiTheme="minorHAnsi" w:cstheme="minorBidi"/>
          <w:sz w:val="22"/>
          <w:szCs w:val="22"/>
        </w:rPr>
      </w:pPr>
      <w:r w:rsidRPr="00BB55D6">
        <w:t>A.8.1.2.2</w:t>
      </w:r>
      <w:r w:rsidRPr="00BB55D6">
        <w:rPr>
          <w:rFonts w:asciiTheme="minorHAnsi" w:eastAsiaTheme="minorEastAsia" w:hAnsiTheme="minorHAnsi"/>
          <w:sz w:val="22"/>
          <w:szCs w:val="22"/>
        </w:rPr>
        <w:tab/>
      </w:r>
      <w:r w:rsidRPr="00890E30">
        <w:rPr>
          <w:rFonts w:cs="v4.2.0"/>
          <w:snapToGrid w:val="0"/>
        </w:rPr>
        <w:t>Test Requirements</w:t>
      </w:r>
      <w:r>
        <w:tab/>
        <w:t>1707</w:t>
      </w:r>
    </w:p>
    <w:p w:rsidR="00BB55D6" w:rsidRDefault="00BB55D6">
      <w:pPr>
        <w:pStyle w:val="TOC3"/>
        <w:rPr>
          <w:rFonts w:asciiTheme="minorHAnsi" w:eastAsiaTheme="minorEastAsia" w:hAnsiTheme="minorHAnsi" w:cstheme="minorBidi"/>
          <w:sz w:val="22"/>
          <w:szCs w:val="22"/>
        </w:rPr>
      </w:pPr>
      <w:r w:rsidRPr="00BB55D6">
        <w:t>A.8.1.3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w:t>
      </w:r>
      <w:r>
        <w:tab/>
        <w:t>1707</w:t>
      </w:r>
    </w:p>
    <w:p w:rsidR="00BB55D6" w:rsidRDefault="00BB55D6">
      <w:pPr>
        <w:pStyle w:val="TOC4"/>
        <w:rPr>
          <w:rFonts w:asciiTheme="minorHAnsi" w:eastAsiaTheme="minorEastAsia" w:hAnsiTheme="minorHAnsi" w:cstheme="minorBidi"/>
          <w:sz w:val="22"/>
          <w:szCs w:val="22"/>
        </w:rPr>
      </w:pPr>
      <w:r w:rsidRPr="00BB55D6">
        <w:t>A.8.1.3.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1707</w:t>
      </w:r>
    </w:p>
    <w:p w:rsidR="00BB55D6" w:rsidRDefault="00BB55D6">
      <w:pPr>
        <w:pStyle w:val="TOC4"/>
        <w:rPr>
          <w:rFonts w:asciiTheme="minorHAnsi" w:eastAsiaTheme="minorEastAsia" w:hAnsiTheme="minorHAnsi" w:cstheme="minorBidi"/>
          <w:sz w:val="22"/>
          <w:szCs w:val="22"/>
        </w:rPr>
      </w:pPr>
      <w:r w:rsidRPr="00BB55D6">
        <w:t>A.8.1.3.2</w:t>
      </w:r>
      <w:r w:rsidRPr="00BB55D6">
        <w:rPr>
          <w:rFonts w:asciiTheme="minorHAnsi" w:eastAsiaTheme="minorEastAsia" w:hAnsiTheme="minorHAnsi"/>
          <w:sz w:val="22"/>
          <w:szCs w:val="22"/>
        </w:rPr>
        <w:tab/>
      </w:r>
      <w:r w:rsidRPr="00890E30">
        <w:rPr>
          <w:rFonts w:cs="v4.2.0"/>
          <w:snapToGrid w:val="0"/>
        </w:rPr>
        <w:t>Test Requirements</w:t>
      </w:r>
      <w:r>
        <w:tab/>
        <w:t>1710</w:t>
      </w:r>
    </w:p>
    <w:p w:rsidR="00BB55D6" w:rsidRDefault="00BB55D6">
      <w:pPr>
        <w:pStyle w:val="TOC3"/>
        <w:rPr>
          <w:rFonts w:asciiTheme="minorHAnsi" w:eastAsiaTheme="minorEastAsia" w:hAnsiTheme="minorHAnsi" w:cstheme="minorBidi"/>
          <w:sz w:val="22"/>
          <w:szCs w:val="22"/>
        </w:rPr>
      </w:pPr>
      <w:r w:rsidRPr="00BB55D6">
        <w:t>A.8.1.4</w:t>
      </w:r>
      <w:r w:rsidRPr="00BB55D6">
        <w:rPr>
          <w:rFonts w:asciiTheme="minorHAnsi" w:eastAsiaTheme="minorEastAsia" w:hAnsiTheme="minorHAnsi"/>
          <w:sz w:val="22"/>
          <w:szCs w:val="22"/>
        </w:rPr>
        <w:tab/>
      </w:r>
      <w:r w:rsidRPr="00890E30">
        <w:rPr>
          <w:rFonts w:cs="v4.2.0"/>
        </w:rPr>
        <w:t>Void</w:t>
      </w:r>
      <w:r>
        <w:tab/>
        <w:t>1710</w:t>
      </w:r>
    </w:p>
    <w:p w:rsidR="00BB55D6" w:rsidRDefault="00BB55D6">
      <w:pPr>
        <w:pStyle w:val="TOC3"/>
        <w:rPr>
          <w:rFonts w:asciiTheme="minorHAnsi" w:eastAsiaTheme="minorEastAsia" w:hAnsiTheme="minorHAnsi" w:cstheme="minorBidi"/>
          <w:sz w:val="22"/>
          <w:szCs w:val="22"/>
        </w:rPr>
      </w:pPr>
      <w:r w:rsidRPr="00BB55D6">
        <w:t>A.8.1.5</w:t>
      </w:r>
      <w:r w:rsidRPr="00BB55D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1710</w:t>
      </w:r>
    </w:p>
    <w:p w:rsidR="00BB55D6" w:rsidRDefault="00BB55D6">
      <w:pPr>
        <w:pStyle w:val="TOC4"/>
        <w:rPr>
          <w:rFonts w:asciiTheme="minorHAnsi" w:eastAsiaTheme="minorEastAsia" w:hAnsiTheme="minorHAnsi" w:cstheme="minorBidi"/>
          <w:sz w:val="22"/>
          <w:szCs w:val="22"/>
        </w:rPr>
      </w:pPr>
      <w:r w:rsidRPr="00BB55D6">
        <w:t>A.8.1.5.1</w:t>
      </w:r>
      <w:r w:rsidRPr="00BB55D6">
        <w:rPr>
          <w:rFonts w:asciiTheme="minorHAnsi" w:eastAsiaTheme="minorEastAsia" w:hAnsiTheme="minorHAnsi" w:cstheme="minorBidi"/>
          <w:sz w:val="22"/>
          <w:szCs w:val="22"/>
        </w:rPr>
        <w:tab/>
      </w:r>
      <w:r w:rsidRPr="00890E30">
        <w:rPr>
          <w:snapToGrid w:val="0"/>
        </w:rPr>
        <w:t>Test Purpose and Environment</w:t>
      </w:r>
      <w:r>
        <w:tab/>
        <w:t>1710</w:t>
      </w:r>
    </w:p>
    <w:p w:rsidR="00BB55D6" w:rsidRDefault="00BB55D6">
      <w:pPr>
        <w:pStyle w:val="TOC4"/>
        <w:rPr>
          <w:rFonts w:asciiTheme="minorHAnsi" w:eastAsiaTheme="minorEastAsia" w:hAnsiTheme="minorHAnsi" w:cstheme="minorBidi"/>
          <w:sz w:val="22"/>
          <w:szCs w:val="22"/>
        </w:rPr>
      </w:pPr>
      <w:r w:rsidRPr="00BB55D6">
        <w:t>A.8.1.5.2</w:t>
      </w:r>
      <w:r w:rsidRPr="00BB55D6">
        <w:rPr>
          <w:rFonts w:asciiTheme="minorHAnsi" w:eastAsiaTheme="minorEastAsia" w:hAnsiTheme="minorHAnsi" w:cstheme="minorBidi"/>
          <w:sz w:val="22"/>
          <w:szCs w:val="22"/>
        </w:rPr>
        <w:tab/>
      </w:r>
      <w:r w:rsidRPr="00890E30">
        <w:rPr>
          <w:snapToGrid w:val="0"/>
        </w:rPr>
        <w:t>Test Requirements</w:t>
      </w:r>
      <w:r>
        <w:tab/>
        <w:t>1712</w:t>
      </w:r>
    </w:p>
    <w:p w:rsidR="00BB55D6" w:rsidRDefault="00BB55D6">
      <w:pPr>
        <w:pStyle w:val="TOC3"/>
        <w:rPr>
          <w:rFonts w:asciiTheme="minorHAnsi" w:eastAsiaTheme="minorEastAsia" w:hAnsiTheme="minorHAnsi" w:cstheme="minorBidi"/>
          <w:sz w:val="22"/>
          <w:szCs w:val="22"/>
        </w:rPr>
      </w:pPr>
      <w:r w:rsidRPr="00BB55D6">
        <w:t>A.8.1.6</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w:t>
      </w:r>
      <w:r>
        <w:tab/>
        <w:t>1712</w:t>
      </w:r>
    </w:p>
    <w:p w:rsidR="00BB55D6" w:rsidRDefault="00BB55D6">
      <w:pPr>
        <w:pStyle w:val="TOC4"/>
        <w:rPr>
          <w:rFonts w:asciiTheme="minorHAnsi" w:eastAsiaTheme="minorEastAsia" w:hAnsiTheme="minorHAnsi" w:cstheme="minorBidi"/>
          <w:sz w:val="22"/>
          <w:szCs w:val="22"/>
        </w:rPr>
      </w:pPr>
      <w:r w:rsidRPr="00BB55D6">
        <w:t>A.8.1.6.1</w:t>
      </w:r>
      <w:r w:rsidRPr="00BB55D6">
        <w:rPr>
          <w:rFonts w:asciiTheme="minorHAnsi" w:eastAsiaTheme="minorEastAsia" w:hAnsiTheme="minorHAnsi" w:cstheme="minorBidi"/>
          <w:sz w:val="22"/>
          <w:szCs w:val="22"/>
        </w:rPr>
        <w:tab/>
      </w:r>
      <w:r w:rsidRPr="00890E30">
        <w:rPr>
          <w:snapToGrid w:val="0"/>
        </w:rPr>
        <w:t>Test Purpose and Environment</w:t>
      </w:r>
      <w:r>
        <w:tab/>
        <w:t>1712</w:t>
      </w:r>
    </w:p>
    <w:p w:rsidR="00BB55D6" w:rsidRDefault="00BB55D6">
      <w:pPr>
        <w:pStyle w:val="TOC4"/>
        <w:rPr>
          <w:rFonts w:asciiTheme="minorHAnsi" w:eastAsiaTheme="minorEastAsia" w:hAnsiTheme="minorHAnsi" w:cstheme="minorBidi"/>
          <w:sz w:val="22"/>
          <w:szCs w:val="22"/>
        </w:rPr>
      </w:pPr>
      <w:r w:rsidRPr="00BB55D6">
        <w:t>A.8.1.6.2</w:t>
      </w:r>
      <w:r w:rsidRPr="00BB55D6">
        <w:rPr>
          <w:rFonts w:asciiTheme="minorHAnsi" w:eastAsiaTheme="minorEastAsia" w:hAnsiTheme="minorHAnsi" w:cstheme="minorBidi"/>
          <w:sz w:val="22"/>
          <w:szCs w:val="22"/>
        </w:rPr>
        <w:tab/>
      </w:r>
      <w:r w:rsidRPr="00890E30">
        <w:rPr>
          <w:snapToGrid w:val="0"/>
        </w:rPr>
        <w:t>Test Requirements</w:t>
      </w:r>
      <w:r>
        <w:tab/>
        <w:t>1714</w:t>
      </w:r>
    </w:p>
    <w:p w:rsidR="00BB55D6" w:rsidRDefault="00BB55D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1714</w:t>
      </w:r>
    </w:p>
    <w:p w:rsidR="00BB55D6" w:rsidRDefault="00BB55D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1714</w:t>
      </w:r>
    </w:p>
    <w:p w:rsidR="00BB55D6" w:rsidRDefault="00BB55D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1716</w:t>
      </w:r>
    </w:p>
    <w:p w:rsidR="00BB55D6" w:rsidRDefault="00BB55D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1717</w:t>
      </w:r>
    </w:p>
    <w:p w:rsidR="00BB55D6" w:rsidRDefault="00BB55D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1717</w:t>
      </w:r>
    </w:p>
    <w:p w:rsidR="00BB55D6" w:rsidRDefault="00BB55D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1719</w:t>
      </w:r>
    </w:p>
    <w:p w:rsidR="00BB55D6" w:rsidRDefault="00BB55D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1720</w:t>
      </w:r>
    </w:p>
    <w:p w:rsidR="00BB55D6" w:rsidRDefault="00BB55D6">
      <w:pPr>
        <w:pStyle w:val="TOC4"/>
        <w:rPr>
          <w:rFonts w:asciiTheme="minorHAnsi" w:eastAsiaTheme="minorEastAsia" w:hAnsiTheme="minorHAnsi" w:cstheme="minorBidi"/>
          <w:sz w:val="22"/>
          <w:szCs w:val="22"/>
        </w:rPr>
      </w:pPr>
      <w:r w:rsidRPr="00BB55D6">
        <w:t>A.8.1.</w:t>
      </w:r>
      <w:r w:rsidRPr="00BB55D6">
        <w:rPr>
          <w:lang w:eastAsia="zh-CN"/>
        </w:rPr>
        <w:t>9</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lastRenderedPageBreak/>
        <w:t>A.8.1.</w:t>
      </w:r>
      <w:r w:rsidRPr="00BB55D6">
        <w:rPr>
          <w:lang w:eastAsia="zh-CN"/>
        </w:rPr>
        <w:t>9</w:t>
      </w:r>
      <w:r w:rsidRPr="00BB55D6">
        <w:t>.2</w:t>
      </w:r>
      <w:r w:rsidRPr="00BB55D6">
        <w:rPr>
          <w:rFonts w:asciiTheme="minorHAnsi" w:eastAsiaTheme="minorEastAsia" w:hAnsiTheme="minorHAnsi" w:cstheme="minorBidi"/>
          <w:sz w:val="22"/>
          <w:szCs w:val="22"/>
        </w:rPr>
        <w:tab/>
      </w:r>
      <w:r w:rsidRPr="00890E30">
        <w:rPr>
          <w:snapToGrid w:val="0"/>
        </w:rPr>
        <w:t>Test Requirements</w:t>
      </w:r>
      <w:r>
        <w:tab/>
        <w:t>1720</w:t>
      </w:r>
    </w:p>
    <w:p w:rsidR="00BB55D6" w:rsidRDefault="00BB55D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1720</w:t>
      </w:r>
    </w:p>
    <w:p w:rsidR="00BB55D6" w:rsidRDefault="00BB55D6">
      <w:pPr>
        <w:pStyle w:val="TOC4"/>
        <w:rPr>
          <w:rFonts w:asciiTheme="minorHAnsi" w:eastAsiaTheme="minorEastAsia" w:hAnsiTheme="minorHAnsi" w:cstheme="minorBidi"/>
          <w:sz w:val="22"/>
          <w:szCs w:val="22"/>
        </w:rPr>
      </w:pPr>
      <w:r w:rsidRPr="00BB55D6">
        <w:t>A.8.1.10.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t>A.8.1.10.2</w:t>
      </w:r>
      <w:r w:rsidRPr="00BB55D6">
        <w:rPr>
          <w:rFonts w:asciiTheme="minorHAnsi" w:eastAsiaTheme="minorEastAsia" w:hAnsiTheme="minorHAnsi" w:cstheme="minorBidi"/>
          <w:sz w:val="22"/>
          <w:szCs w:val="22"/>
        </w:rPr>
        <w:tab/>
      </w:r>
      <w:r w:rsidRPr="00890E30">
        <w:rPr>
          <w:snapToGrid w:val="0"/>
        </w:rPr>
        <w:t>Test Requirements</w:t>
      </w:r>
      <w:r>
        <w:tab/>
        <w:t>1721</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1721</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sz w:val="22"/>
          <w:szCs w:val="22"/>
        </w:rPr>
        <w:tab/>
      </w:r>
      <w:r w:rsidRPr="00890E30">
        <w:rPr>
          <w:rFonts w:cs="v4.2.0"/>
          <w:snapToGrid w:val="0"/>
        </w:rPr>
        <w:t>Test Purpose and Environment</w:t>
      </w:r>
      <w:r>
        <w:tab/>
        <w:t>1721</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sz w:val="22"/>
          <w:szCs w:val="22"/>
        </w:rPr>
        <w:tab/>
      </w:r>
      <w:r w:rsidRPr="00890E30">
        <w:rPr>
          <w:rFonts w:cs="v4.2.0"/>
          <w:snapToGrid w:val="0"/>
        </w:rPr>
        <w:t>Test Requirements</w:t>
      </w:r>
      <w:r>
        <w:tab/>
        <w:t>1723</w:t>
      </w:r>
    </w:p>
    <w:p w:rsidR="00BB55D6" w:rsidRDefault="00BB55D6">
      <w:pPr>
        <w:pStyle w:val="TOC3"/>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for UE category 0</w:t>
      </w:r>
      <w:r>
        <w:tab/>
        <w:t>1724</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1724</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1725</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 for UE category 0</w:t>
      </w:r>
      <w:r>
        <w:tab/>
        <w:t>1726</w:t>
      </w:r>
    </w:p>
    <w:p w:rsidR="00BB55D6" w:rsidRDefault="00BB55D6">
      <w:pPr>
        <w:pStyle w:val="TOC4"/>
        <w:rPr>
          <w:rFonts w:asciiTheme="minorHAnsi" w:eastAsiaTheme="minorEastAsia" w:hAnsiTheme="minorHAnsi" w:cstheme="minorBidi"/>
          <w:sz w:val="22"/>
          <w:szCs w:val="22"/>
        </w:rPr>
      </w:pPr>
      <w:r w:rsidRPr="00BB55D6">
        <w:t>A.8.1.13.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1726</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1728</w:t>
      </w:r>
    </w:p>
    <w:p w:rsidR="00BB55D6" w:rsidRDefault="00BB55D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1728</w:t>
      </w:r>
    </w:p>
    <w:p w:rsidR="00BB55D6" w:rsidRDefault="00BB55D6">
      <w:pPr>
        <w:pStyle w:val="TOC4"/>
        <w:rPr>
          <w:rFonts w:asciiTheme="minorHAnsi" w:eastAsiaTheme="minorEastAsia" w:hAnsiTheme="minorHAnsi" w:cstheme="minorBidi"/>
          <w:sz w:val="22"/>
          <w:szCs w:val="22"/>
        </w:rPr>
      </w:pPr>
      <w:r w:rsidRPr="00BB55D6">
        <w:t>A.8.1.14.1</w:t>
      </w:r>
      <w:r w:rsidRPr="00BB55D6">
        <w:rPr>
          <w:rFonts w:asciiTheme="minorHAnsi" w:eastAsiaTheme="minorEastAsia" w:hAnsiTheme="minorHAnsi"/>
          <w:sz w:val="22"/>
          <w:szCs w:val="22"/>
        </w:rPr>
        <w:tab/>
      </w:r>
      <w:r w:rsidRPr="00890E30">
        <w:rPr>
          <w:rFonts w:cs="v4.2.0"/>
          <w:snapToGrid w:val="0"/>
        </w:rPr>
        <w:t>Test Purpose and Environment</w:t>
      </w:r>
      <w:r>
        <w:tab/>
        <w:t>1728</w:t>
      </w:r>
    </w:p>
    <w:p w:rsidR="00BB55D6" w:rsidRDefault="00BB55D6">
      <w:pPr>
        <w:pStyle w:val="TOC4"/>
        <w:rPr>
          <w:rFonts w:asciiTheme="minorHAnsi" w:eastAsiaTheme="minorEastAsia" w:hAnsiTheme="minorHAnsi" w:cstheme="minorBidi"/>
          <w:sz w:val="22"/>
          <w:szCs w:val="22"/>
        </w:rPr>
      </w:pPr>
      <w:r w:rsidRPr="00BB55D6">
        <w:t>A.8.1.14.2</w:t>
      </w:r>
      <w:r w:rsidRPr="00BB55D6">
        <w:rPr>
          <w:rFonts w:asciiTheme="minorHAnsi" w:eastAsiaTheme="minorEastAsia" w:hAnsiTheme="minorHAnsi"/>
          <w:sz w:val="22"/>
          <w:szCs w:val="22"/>
        </w:rPr>
        <w:tab/>
      </w:r>
      <w:r w:rsidRPr="00890E30">
        <w:rPr>
          <w:rFonts w:cs="v4.2.0"/>
          <w:snapToGrid w:val="0"/>
        </w:rPr>
        <w:t>Test Requirements</w:t>
      </w:r>
      <w:r>
        <w:tab/>
        <w:t>1730</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for UE category 0</w:t>
      </w:r>
      <w:r>
        <w:tab/>
        <w:t>1731</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1731</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1732</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with DRX for UE category 0</w:t>
      </w:r>
      <w:r>
        <w:tab/>
        <w:t>1733</w:t>
      </w:r>
    </w:p>
    <w:p w:rsidR="00BB55D6" w:rsidRDefault="00BB55D6">
      <w:pPr>
        <w:pStyle w:val="TOC4"/>
        <w:rPr>
          <w:rFonts w:asciiTheme="minorHAnsi" w:eastAsiaTheme="minorEastAsia" w:hAnsiTheme="minorHAnsi" w:cstheme="minorBidi"/>
          <w:sz w:val="22"/>
          <w:szCs w:val="22"/>
        </w:rPr>
      </w:pPr>
      <w:r w:rsidRPr="00BB55D6">
        <w:t>A.8.1.16.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1733</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1735</w:t>
      </w:r>
    </w:p>
    <w:p w:rsidR="00BB55D6" w:rsidRDefault="00BB55D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1735</w:t>
      </w:r>
    </w:p>
    <w:p w:rsidR="00BB55D6" w:rsidRDefault="00BB55D6">
      <w:pPr>
        <w:pStyle w:val="TOC3"/>
        <w:rPr>
          <w:rFonts w:asciiTheme="minorHAnsi" w:eastAsiaTheme="minorEastAsia" w:hAnsiTheme="minorHAnsi" w:cstheme="minorBidi"/>
          <w:sz w:val="22"/>
          <w:szCs w:val="22"/>
        </w:rPr>
      </w:pPr>
      <w:r w:rsidRPr="00BB55D6">
        <w:t>A.8.1.18</w:t>
      </w:r>
      <w:r w:rsidRPr="00BB55D6">
        <w:rPr>
          <w:rFonts w:asciiTheme="minorHAnsi" w:eastAsiaTheme="minorEastAsia" w:hAnsiTheme="minorHAnsi"/>
          <w:sz w:val="22"/>
          <w:szCs w:val="22"/>
        </w:rPr>
        <w:tab/>
      </w:r>
      <w:r w:rsidRPr="00890E30">
        <w:rPr>
          <w:rFonts w:cs="v4.2.0"/>
        </w:rPr>
        <w:t>Void</w:t>
      </w:r>
      <w:r>
        <w:tab/>
        <w:t>1735</w:t>
      </w:r>
    </w:p>
    <w:p w:rsidR="00BB55D6" w:rsidRDefault="00BB55D6">
      <w:pPr>
        <w:pStyle w:val="TOC3"/>
        <w:rPr>
          <w:rFonts w:asciiTheme="minorHAnsi" w:eastAsiaTheme="minorEastAsia" w:hAnsiTheme="minorHAnsi" w:cstheme="minorBidi"/>
          <w:sz w:val="22"/>
          <w:szCs w:val="22"/>
        </w:rPr>
      </w:pPr>
      <w:r w:rsidRPr="00BB55D6">
        <w:t>A.8.1.19</w:t>
      </w:r>
      <w:r w:rsidRPr="00BB55D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1735</w:t>
      </w:r>
    </w:p>
    <w:p w:rsidR="00BB55D6" w:rsidRDefault="00BB55D6">
      <w:pPr>
        <w:pStyle w:val="TOC4"/>
        <w:rPr>
          <w:rFonts w:asciiTheme="minorHAnsi" w:eastAsiaTheme="minorEastAsia" w:hAnsiTheme="minorHAnsi" w:cstheme="minorBidi"/>
          <w:sz w:val="22"/>
          <w:szCs w:val="22"/>
        </w:rPr>
      </w:pPr>
      <w:r w:rsidRPr="00BB55D6">
        <w:t>A.8.1.19.1</w:t>
      </w:r>
      <w:r w:rsidRPr="00BB55D6">
        <w:rPr>
          <w:rFonts w:asciiTheme="minorHAnsi" w:eastAsiaTheme="minorEastAsia" w:hAnsiTheme="minorHAnsi" w:cstheme="minorBidi"/>
          <w:sz w:val="22"/>
          <w:szCs w:val="22"/>
        </w:rPr>
        <w:tab/>
      </w:r>
      <w:r w:rsidRPr="00890E30">
        <w:rPr>
          <w:snapToGrid w:val="0"/>
        </w:rPr>
        <w:t>Test Purpose and Environment</w:t>
      </w:r>
      <w:r>
        <w:tab/>
        <w:t>1735</w:t>
      </w:r>
    </w:p>
    <w:p w:rsidR="00BB55D6" w:rsidRDefault="00BB55D6">
      <w:pPr>
        <w:pStyle w:val="TOC4"/>
        <w:rPr>
          <w:rFonts w:asciiTheme="minorHAnsi" w:eastAsiaTheme="minorEastAsia" w:hAnsiTheme="minorHAnsi" w:cstheme="minorBidi"/>
          <w:sz w:val="22"/>
          <w:szCs w:val="22"/>
        </w:rPr>
      </w:pPr>
      <w:r w:rsidRPr="00BB55D6">
        <w:t>A.8.1.19.2</w:t>
      </w:r>
      <w:r w:rsidRPr="00BB55D6">
        <w:rPr>
          <w:rFonts w:asciiTheme="minorHAnsi" w:eastAsiaTheme="minorEastAsia" w:hAnsiTheme="minorHAnsi" w:cstheme="minorBidi"/>
          <w:sz w:val="22"/>
          <w:szCs w:val="22"/>
        </w:rPr>
        <w:tab/>
      </w:r>
      <w:r w:rsidRPr="00890E30">
        <w:rPr>
          <w:snapToGrid w:val="0"/>
        </w:rPr>
        <w:t>Test Requirements</w:t>
      </w:r>
      <w:r>
        <w:tab/>
        <w:t>1737</w:t>
      </w:r>
    </w:p>
    <w:p w:rsidR="00BB55D6" w:rsidRDefault="00BB55D6">
      <w:pPr>
        <w:pStyle w:val="TOC3"/>
        <w:rPr>
          <w:rFonts w:asciiTheme="minorHAnsi" w:eastAsiaTheme="minorEastAsia" w:hAnsiTheme="minorHAnsi" w:cstheme="minorBidi"/>
          <w:sz w:val="22"/>
          <w:szCs w:val="22"/>
        </w:rPr>
      </w:pPr>
      <w:r w:rsidRPr="00BB55D6">
        <w:t>A.8.1.20</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1738</w:t>
      </w:r>
    </w:p>
    <w:p w:rsidR="00BB55D6" w:rsidRDefault="00BB55D6">
      <w:pPr>
        <w:pStyle w:val="TOC4"/>
        <w:rPr>
          <w:rFonts w:asciiTheme="minorHAnsi" w:eastAsiaTheme="minorEastAsia" w:hAnsiTheme="minorHAnsi" w:cstheme="minorBidi"/>
          <w:sz w:val="22"/>
          <w:szCs w:val="22"/>
        </w:rPr>
      </w:pPr>
      <w:r w:rsidRPr="00BB55D6">
        <w:t>A.8.1.20.1</w:t>
      </w:r>
      <w:r w:rsidRPr="00BB55D6">
        <w:rPr>
          <w:rFonts w:asciiTheme="minorHAnsi" w:eastAsiaTheme="minorEastAsia" w:hAnsiTheme="minorHAnsi" w:cstheme="minorBidi"/>
          <w:sz w:val="22"/>
          <w:szCs w:val="22"/>
        </w:rPr>
        <w:tab/>
      </w:r>
      <w:r w:rsidRPr="00890E30">
        <w:rPr>
          <w:snapToGrid w:val="0"/>
        </w:rPr>
        <w:t>Test Purpose and Environment</w:t>
      </w:r>
      <w:r>
        <w:tab/>
        <w:t>1738</w:t>
      </w:r>
    </w:p>
    <w:p w:rsidR="00BB55D6" w:rsidRDefault="00BB55D6">
      <w:pPr>
        <w:pStyle w:val="TOC4"/>
        <w:rPr>
          <w:rFonts w:asciiTheme="minorHAnsi" w:eastAsiaTheme="minorEastAsia" w:hAnsiTheme="minorHAnsi" w:cstheme="minorBidi"/>
          <w:sz w:val="22"/>
          <w:szCs w:val="22"/>
        </w:rPr>
      </w:pPr>
      <w:r w:rsidRPr="00BB55D6">
        <w:t>A.8.1.20.2</w:t>
      </w:r>
      <w:r w:rsidRPr="00BB55D6">
        <w:rPr>
          <w:rFonts w:asciiTheme="minorHAnsi" w:eastAsiaTheme="minorEastAsia" w:hAnsiTheme="minorHAnsi" w:cstheme="minorBidi"/>
          <w:sz w:val="22"/>
          <w:szCs w:val="22"/>
        </w:rPr>
        <w:tab/>
      </w:r>
      <w:r w:rsidRPr="00890E30">
        <w:rPr>
          <w:snapToGrid w:val="0"/>
        </w:rPr>
        <w:t>Test Requirements</w:t>
      </w:r>
      <w:r>
        <w:tab/>
        <w:t>1740</w:t>
      </w:r>
    </w:p>
    <w:p w:rsidR="00BB55D6" w:rsidRDefault="00BB55D6">
      <w:pPr>
        <w:pStyle w:val="TOC3"/>
        <w:rPr>
          <w:rFonts w:asciiTheme="minorHAnsi" w:eastAsiaTheme="minorEastAsia" w:hAnsiTheme="minorHAnsi" w:cstheme="minorBidi"/>
          <w:sz w:val="22"/>
          <w:szCs w:val="22"/>
        </w:rPr>
      </w:pPr>
      <w:r w:rsidRPr="00BB55D6">
        <w:t>A.8.1.21</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1740</w:t>
      </w:r>
    </w:p>
    <w:p w:rsidR="00BB55D6" w:rsidRDefault="00BB55D6">
      <w:pPr>
        <w:pStyle w:val="TOC4"/>
        <w:rPr>
          <w:rFonts w:asciiTheme="minorHAnsi" w:eastAsiaTheme="minorEastAsia" w:hAnsiTheme="minorHAnsi" w:cstheme="minorBidi"/>
          <w:sz w:val="22"/>
          <w:szCs w:val="22"/>
        </w:rPr>
      </w:pPr>
      <w:r w:rsidRPr="00BB55D6">
        <w:t>A.8.1.21.1</w:t>
      </w:r>
      <w:r w:rsidRPr="00BB55D6">
        <w:rPr>
          <w:rFonts w:asciiTheme="minorHAnsi" w:eastAsiaTheme="minorEastAsia" w:hAnsiTheme="minorHAnsi" w:cstheme="minorBidi"/>
          <w:sz w:val="22"/>
          <w:szCs w:val="22"/>
        </w:rPr>
        <w:tab/>
      </w:r>
      <w:r w:rsidRPr="00890E30">
        <w:rPr>
          <w:snapToGrid w:val="0"/>
        </w:rPr>
        <w:t>Test Purpose and Environment</w:t>
      </w:r>
      <w:r>
        <w:tab/>
        <w:t>1740</w:t>
      </w:r>
    </w:p>
    <w:p w:rsidR="00BB55D6" w:rsidRDefault="00BB55D6">
      <w:pPr>
        <w:pStyle w:val="TOC4"/>
        <w:rPr>
          <w:rFonts w:asciiTheme="minorHAnsi" w:eastAsiaTheme="minorEastAsia" w:hAnsiTheme="minorHAnsi" w:cstheme="minorBidi"/>
          <w:sz w:val="22"/>
          <w:szCs w:val="22"/>
        </w:rPr>
      </w:pPr>
      <w:r w:rsidRPr="00BB55D6">
        <w:t>A.8.1.21.2</w:t>
      </w:r>
      <w:r w:rsidRPr="00BB55D6">
        <w:rPr>
          <w:rFonts w:asciiTheme="minorHAnsi" w:eastAsiaTheme="minorEastAsia" w:hAnsiTheme="minorHAnsi" w:cstheme="minorBidi"/>
          <w:sz w:val="22"/>
          <w:szCs w:val="22"/>
        </w:rPr>
        <w:tab/>
      </w:r>
      <w:r w:rsidRPr="00890E30">
        <w:rPr>
          <w:snapToGrid w:val="0"/>
        </w:rPr>
        <w:t>Test Requirements</w:t>
      </w:r>
      <w:r>
        <w:tab/>
        <w:t>1742</w:t>
      </w:r>
    </w:p>
    <w:p w:rsidR="00BB55D6" w:rsidRDefault="00BB55D6">
      <w:pPr>
        <w:pStyle w:val="TOC3"/>
        <w:rPr>
          <w:rFonts w:asciiTheme="minorHAnsi" w:eastAsiaTheme="minorEastAsia" w:hAnsiTheme="minorHAnsi" w:cstheme="minorBidi"/>
          <w:sz w:val="22"/>
          <w:szCs w:val="22"/>
        </w:rPr>
      </w:pPr>
      <w:r w:rsidRPr="00BB55D6">
        <w:t>A.8.1.22</w:t>
      </w:r>
      <w:r w:rsidRPr="00BB55D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1743</w:t>
      </w:r>
    </w:p>
    <w:p w:rsidR="00BB55D6" w:rsidRDefault="00BB55D6">
      <w:pPr>
        <w:pStyle w:val="TOC4"/>
        <w:rPr>
          <w:rFonts w:asciiTheme="minorHAnsi" w:eastAsiaTheme="minorEastAsia" w:hAnsiTheme="minorHAnsi" w:cstheme="minorBidi"/>
          <w:sz w:val="22"/>
          <w:szCs w:val="22"/>
        </w:rPr>
      </w:pPr>
      <w:r w:rsidRPr="00BB55D6">
        <w:t>A.8.1.22.1</w:t>
      </w:r>
      <w:r w:rsidRPr="00BB55D6">
        <w:rPr>
          <w:rFonts w:asciiTheme="minorHAnsi" w:eastAsiaTheme="minorEastAsia" w:hAnsiTheme="minorHAnsi" w:cstheme="minorBidi"/>
          <w:sz w:val="22"/>
          <w:szCs w:val="22"/>
        </w:rPr>
        <w:tab/>
      </w:r>
      <w:r w:rsidRPr="00890E30">
        <w:rPr>
          <w:snapToGrid w:val="0"/>
        </w:rPr>
        <w:t>Test Purpose and Environment</w:t>
      </w:r>
      <w:r>
        <w:tab/>
        <w:t>1743</w:t>
      </w:r>
    </w:p>
    <w:p w:rsidR="00BB55D6" w:rsidRDefault="00BB55D6">
      <w:pPr>
        <w:pStyle w:val="TOC4"/>
        <w:rPr>
          <w:rFonts w:asciiTheme="minorHAnsi" w:eastAsiaTheme="minorEastAsia" w:hAnsiTheme="minorHAnsi" w:cstheme="minorBidi"/>
          <w:sz w:val="22"/>
          <w:szCs w:val="22"/>
        </w:rPr>
      </w:pPr>
      <w:r w:rsidRPr="00BB55D6">
        <w:t>A.8.1.22.2</w:t>
      </w:r>
      <w:r w:rsidRPr="00BB55D6">
        <w:rPr>
          <w:rFonts w:asciiTheme="minorHAnsi" w:eastAsiaTheme="minorEastAsia" w:hAnsiTheme="minorHAnsi" w:cstheme="minorBidi"/>
          <w:sz w:val="22"/>
          <w:szCs w:val="22"/>
        </w:rPr>
        <w:tab/>
      </w:r>
      <w:r w:rsidRPr="00890E30">
        <w:rPr>
          <w:snapToGrid w:val="0"/>
        </w:rPr>
        <w:t>Test Requirements</w:t>
      </w:r>
      <w:r>
        <w:tab/>
        <w:t>1745</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1745</w:t>
      </w:r>
    </w:p>
    <w:p w:rsidR="00BB55D6" w:rsidRDefault="00BB55D6">
      <w:pPr>
        <w:pStyle w:val="TOC4"/>
        <w:rPr>
          <w:rFonts w:asciiTheme="minorHAnsi" w:eastAsiaTheme="minorEastAsia" w:hAnsiTheme="minorHAnsi" w:cstheme="minorBidi"/>
          <w:sz w:val="22"/>
          <w:szCs w:val="22"/>
        </w:rPr>
      </w:pPr>
      <w:r w:rsidRPr="00BB55D6">
        <w:t>A.8.1.23.1</w:t>
      </w:r>
      <w:r w:rsidRPr="00BB55D6">
        <w:rPr>
          <w:rFonts w:asciiTheme="minorHAnsi" w:eastAsiaTheme="minorEastAsia" w:hAnsiTheme="minorHAnsi" w:cstheme="minorBidi"/>
          <w:sz w:val="22"/>
          <w:szCs w:val="22"/>
        </w:rPr>
        <w:tab/>
      </w:r>
      <w:r w:rsidRPr="00890E30">
        <w:rPr>
          <w:snapToGrid w:val="0"/>
        </w:rPr>
        <w:t>Test Purpose and Environment</w:t>
      </w:r>
      <w:r>
        <w:tab/>
        <w:t>1745</w:t>
      </w:r>
    </w:p>
    <w:p w:rsidR="00BB55D6" w:rsidRDefault="00BB55D6">
      <w:pPr>
        <w:pStyle w:val="TOC4"/>
        <w:rPr>
          <w:rFonts w:asciiTheme="minorHAnsi" w:eastAsiaTheme="minorEastAsia" w:hAnsiTheme="minorHAnsi" w:cstheme="minorBidi"/>
          <w:sz w:val="22"/>
          <w:szCs w:val="22"/>
        </w:rPr>
      </w:pPr>
      <w:r w:rsidRPr="00BB55D6">
        <w:t>A.8.1.23.2</w:t>
      </w:r>
      <w:r w:rsidRPr="00BB55D6">
        <w:rPr>
          <w:rFonts w:asciiTheme="minorHAnsi" w:eastAsiaTheme="minorEastAsia" w:hAnsiTheme="minorHAnsi" w:cstheme="minorBidi"/>
          <w:sz w:val="22"/>
          <w:szCs w:val="22"/>
        </w:rPr>
        <w:tab/>
      </w:r>
      <w:r w:rsidRPr="00890E30">
        <w:rPr>
          <w:snapToGrid w:val="0"/>
        </w:rPr>
        <w:t>Test Requirements</w:t>
      </w:r>
      <w:r>
        <w:tab/>
        <w:t>1746</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1747</w:t>
      </w:r>
    </w:p>
    <w:p w:rsidR="00BB55D6" w:rsidRDefault="00BB55D6">
      <w:pPr>
        <w:pStyle w:val="TOC4"/>
        <w:rPr>
          <w:rFonts w:asciiTheme="minorHAnsi" w:eastAsiaTheme="minorEastAsia" w:hAnsiTheme="minorHAnsi" w:cstheme="minorBidi"/>
          <w:sz w:val="22"/>
          <w:szCs w:val="22"/>
        </w:rPr>
      </w:pPr>
      <w:r w:rsidRPr="00BB55D6">
        <w:t>A.8.1.24.1</w:t>
      </w:r>
      <w:r w:rsidRPr="00BB55D6">
        <w:rPr>
          <w:rFonts w:asciiTheme="minorHAnsi" w:eastAsiaTheme="minorEastAsia" w:hAnsiTheme="minorHAnsi" w:cstheme="minorBidi"/>
          <w:sz w:val="22"/>
          <w:szCs w:val="22"/>
        </w:rPr>
        <w:tab/>
      </w:r>
      <w:r w:rsidRPr="00890E30">
        <w:rPr>
          <w:snapToGrid w:val="0"/>
        </w:rPr>
        <w:t>Test Purpose and Environment</w:t>
      </w:r>
      <w:r>
        <w:tab/>
        <w:t>1747</w:t>
      </w:r>
    </w:p>
    <w:p w:rsidR="00BB55D6" w:rsidRDefault="00BB55D6">
      <w:pPr>
        <w:pStyle w:val="TOC4"/>
        <w:rPr>
          <w:rFonts w:asciiTheme="minorHAnsi" w:eastAsiaTheme="minorEastAsia" w:hAnsiTheme="minorHAnsi" w:cstheme="minorBidi"/>
          <w:sz w:val="22"/>
          <w:szCs w:val="22"/>
        </w:rPr>
      </w:pPr>
      <w:r w:rsidRPr="00BB55D6">
        <w:t>A.8.1.24.2</w:t>
      </w:r>
      <w:r w:rsidRPr="00BB55D6">
        <w:rPr>
          <w:rFonts w:asciiTheme="minorHAnsi" w:eastAsiaTheme="minorEastAsia" w:hAnsiTheme="minorHAnsi" w:cstheme="minorBidi"/>
          <w:sz w:val="22"/>
          <w:szCs w:val="22"/>
        </w:rPr>
        <w:tab/>
      </w:r>
      <w:r w:rsidRPr="00890E30">
        <w:rPr>
          <w:snapToGrid w:val="0"/>
        </w:rPr>
        <w:t>Test Requirements</w:t>
      </w:r>
      <w:r>
        <w:tab/>
        <w:t>1749</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1749</w:t>
      </w:r>
    </w:p>
    <w:p w:rsidR="00BB55D6" w:rsidRDefault="00BB55D6">
      <w:pPr>
        <w:pStyle w:val="TOC4"/>
        <w:rPr>
          <w:rFonts w:asciiTheme="minorHAnsi" w:eastAsiaTheme="minorEastAsia" w:hAnsiTheme="minorHAnsi" w:cstheme="minorBidi"/>
          <w:sz w:val="22"/>
          <w:szCs w:val="22"/>
        </w:rPr>
      </w:pPr>
      <w:r w:rsidRPr="00BB55D6">
        <w:t>A.8.1.25.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1749</w:t>
      </w:r>
    </w:p>
    <w:p w:rsidR="00BB55D6" w:rsidRDefault="00BB55D6">
      <w:pPr>
        <w:pStyle w:val="TOC4"/>
        <w:rPr>
          <w:rFonts w:asciiTheme="minorHAnsi" w:eastAsiaTheme="minorEastAsia" w:hAnsiTheme="minorHAnsi" w:cstheme="minorBidi"/>
          <w:sz w:val="22"/>
          <w:szCs w:val="22"/>
        </w:rPr>
      </w:pPr>
      <w:r w:rsidRPr="00BB55D6">
        <w:t>A.8.1.25.2</w:t>
      </w:r>
      <w:r w:rsidRPr="00BB55D6">
        <w:rPr>
          <w:rFonts w:asciiTheme="minorHAnsi" w:eastAsiaTheme="minorEastAsia" w:hAnsiTheme="minorHAnsi" w:cstheme="minorBidi"/>
          <w:sz w:val="22"/>
          <w:szCs w:val="22"/>
        </w:rPr>
        <w:tab/>
      </w:r>
      <w:r w:rsidRPr="00890E30">
        <w:rPr>
          <w:snapToGrid w:val="0"/>
        </w:rPr>
        <w:t>Test Requirements</w:t>
      </w:r>
      <w:r>
        <w:tab/>
        <w:t>1751</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1751</w:t>
      </w:r>
    </w:p>
    <w:p w:rsidR="00BB55D6" w:rsidRDefault="00BB55D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1751</w:t>
      </w:r>
    </w:p>
    <w:p w:rsidR="00BB55D6" w:rsidRDefault="00BB55D6">
      <w:pPr>
        <w:pStyle w:val="TOC3"/>
        <w:rPr>
          <w:rFonts w:asciiTheme="minorHAnsi" w:eastAsiaTheme="minorEastAsia" w:hAnsiTheme="minorHAnsi" w:cstheme="minorBidi"/>
          <w:sz w:val="22"/>
          <w:szCs w:val="22"/>
        </w:rPr>
      </w:pPr>
      <w:r>
        <w:lastRenderedPageBreak/>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1754</w:t>
      </w:r>
    </w:p>
    <w:p w:rsidR="00BB55D6" w:rsidRDefault="00BB55D6">
      <w:pPr>
        <w:pStyle w:val="TOC4"/>
        <w:rPr>
          <w:rFonts w:asciiTheme="minorHAnsi" w:eastAsiaTheme="minorEastAsia" w:hAnsiTheme="minorHAnsi" w:cstheme="minorBidi"/>
          <w:sz w:val="22"/>
          <w:szCs w:val="22"/>
        </w:rPr>
      </w:pPr>
      <w:r w:rsidRPr="00BB55D6">
        <w:t>A.8.1.27.1</w:t>
      </w:r>
      <w:r w:rsidRPr="00BB55D6">
        <w:rPr>
          <w:rFonts w:asciiTheme="minorHAnsi" w:eastAsiaTheme="minorEastAsia" w:hAnsiTheme="minorHAnsi" w:cstheme="minorBidi"/>
          <w:sz w:val="22"/>
          <w:szCs w:val="22"/>
        </w:rPr>
        <w:tab/>
      </w:r>
      <w:r w:rsidRPr="00890E30">
        <w:rPr>
          <w:snapToGrid w:val="0"/>
        </w:rPr>
        <w:t>Test Purpose and Environment</w:t>
      </w:r>
      <w:r>
        <w:tab/>
        <w:t>1754</w:t>
      </w:r>
    </w:p>
    <w:p w:rsidR="00BB55D6" w:rsidRDefault="00BB55D6">
      <w:pPr>
        <w:pStyle w:val="TOC4"/>
        <w:rPr>
          <w:rFonts w:asciiTheme="minorHAnsi" w:eastAsiaTheme="minorEastAsia" w:hAnsiTheme="minorHAnsi" w:cstheme="minorBidi"/>
          <w:sz w:val="22"/>
          <w:szCs w:val="22"/>
        </w:rPr>
      </w:pPr>
      <w:r w:rsidRPr="00BB55D6">
        <w:t>A.8.1.27.2</w:t>
      </w:r>
      <w:r w:rsidRPr="00BB55D6">
        <w:rPr>
          <w:rFonts w:asciiTheme="minorHAnsi" w:eastAsiaTheme="minorEastAsia" w:hAnsiTheme="minorHAnsi" w:cstheme="minorBidi"/>
          <w:sz w:val="22"/>
          <w:szCs w:val="22"/>
        </w:rPr>
        <w:tab/>
      </w:r>
      <w:r w:rsidRPr="00890E30">
        <w:rPr>
          <w:snapToGrid w:val="0"/>
        </w:rPr>
        <w:t>Test Requirements</w:t>
      </w:r>
      <w:r>
        <w:tab/>
        <w:t>1756</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1756</w:t>
      </w:r>
    </w:p>
    <w:p w:rsidR="00BB55D6" w:rsidRDefault="00BB55D6">
      <w:pPr>
        <w:pStyle w:val="TOC4"/>
        <w:rPr>
          <w:rFonts w:asciiTheme="minorHAnsi" w:eastAsiaTheme="minorEastAsia" w:hAnsiTheme="minorHAnsi" w:cstheme="minorBidi"/>
          <w:sz w:val="22"/>
          <w:szCs w:val="22"/>
        </w:rPr>
      </w:pPr>
      <w:r w:rsidRPr="00BB55D6">
        <w:t>A.8.1.28.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1756</w:t>
      </w:r>
    </w:p>
    <w:p w:rsidR="00BB55D6" w:rsidRDefault="00BB55D6">
      <w:pPr>
        <w:pStyle w:val="TOC4"/>
        <w:rPr>
          <w:rFonts w:asciiTheme="minorHAnsi" w:eastAsiaTheme="minorEastAsia" w:hAnsiTheme="minorHAnsi" w:cstheme="minorBidi"/>
          <w:sz w:val="22"/>
          <w:szCs w:val="22"/>
        </w:rPr>
      </w:pPr>
      <w:r w:rsidRPr="00BB55D6">
        <w:t>A.8.1.28.2</w:t>
      </w:r>
      <w:r w:rsidRPr="00BB55D6">
        <w:rPr>
          <w:rFonts w:asciiTheme="minorHAnsi" w:eastAsiaTheme="minorEastAsia" w:hAnsiTheme="minorHAnsi" w:cstheme="minorBidi"/>
          <w:sz w:val="22"/>
          <w:szCs w:val="22"/>
        </w:rPr>
        <w:tab/>
      </w:r>
      <w:r w:rsidRPr="00890E30">
        <w:rPr>
          <w:snapToGrid w:val="0"/>
        </w:rPr>
        <w:t>Test Requirements</w:t>
      </w:r>
      <w:r>
        <w:tab/>
        <w:t>1758</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1758</w:t>
      </w:r>
    </w:p>
    <w:p w:rsidR="00BB55D6" w:rsidRDefault="00BB55D6">
      <w:pPr>
        <w:pStyle w:val="TOC4"/>
        <w:rPr>
          <w:rFonts w:asciiTheme="minorHAnsi" w:eastAsiaTheme="minorEastAsia" w:hAnsiTheme="minorHAnsi" w:cstheme="minorBidi"/>
          <w:sz w:val="22"/>
          <w:szCs w:val="22"/>
        </w:rPr>
      </w:pPr>
      <w:r w:rsidRPr="00BB55D6">
        <w:t>A.8.1.29.1</w:t>
      </w:r>
      <w:r w:rsidRPr="00BB55D6">
        <w:rPr>
          <w:rFonts w:asciiTheme="minorHAnsi" w:eastAsiaTheme="minorEastAsia" w:hAnsiTheme="minorHAnsi" w:cstheme="minorBidi"/>
          <w:sz w:val="22"/>
          <w:szCs w:val="22"/>
        </w:rPr>
        <w:tab/>
      </w:r>
      <w:r w:rsidRPr="00890E30">
        <w:rPr>
          <w:snapToGrid w:val="0"/>
        </w:rPr>
        <w:t>Test Purpose and Environment</w:t>
      </w:r>
      <w:r>
        <w:tab/>
        <w:t>1758</w:t>
      </w:r>
    </w:p>
    <w:p w:rsidR="00BB55D6" w:rsidRDefault="00BB55D6">
      <w:pPr>
        <w:pStyle w:val="TOC4"/>
        <w:rPr>
          <w:rFonts w:asciiTheme="minorHAnsi" w:eastAsiaTheme="minorEastAsia" w:hAnsiTheme="minorHAnsi" w:cstheme="minorBidi"/>
          <w:sz w:val="22"/>
          <w:szCs w:val="22"/>
        </w:rPr>
      </w:pPr>
      <w:r w:rsidRPr="00BB55D6">
        <w:t>A.8.1.29.2</w:t>
      </w:r>
      <w:r w:rsidRPr="00BB55D6">
        <w:rPr>
          <w:rFonts w:asciiTheme="minorHAnsi" w:eastAsiaTheme="minorEastAsia" w:hAnsiTheme="minorHAnsi" w:cstheme="minorBidi"/>
          <w:sz w:val="22"/>
          <w:szCs w:val="22"/>
        </w:rPr>
        <w:tab/>
      </w:r>
      <w:r w:rsidRPr="00890E30">
        <w:rPr>
          <w:snapToGrid w:val="0"/>
        </w:rPr>
        <w:t>Test Requirements</w:t>
      </w:r>
      <w:r>
        <w:tab/>
        <w:t>1760</w:t>
      </w:r>
    </w:p>
    <w:p w:rsidR="00BB55D6" w:rsidRDefault="00BB55D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1761</w:t>
      </w:r>
    </w:p>
    <w:p w:rsidR="00BB55D6" w:rsidRDefault="00BB55D6">
      <w:pPr>
        <w:pStyle w:val="TOC4"/>
        <w:rPr>
          <w:rFonts w:asciiTheme="minorHAnsi" w:eastAsiaTheme="minorEastAsia" w:hAnsiTheme="minorHAnsi" w:cstheme="minorBidi"/>
          <w:sz w:val="22"/>
          <w:szCs w:val="22"/>
        </w:rPr>
      </w:pPr>
      <w:r w:rsidRPr="00BB55D6">
        <w:t>A.8.1.30.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1761</w:t>
      </w:r>
    </w:p>
    <w:p w:rsidR="00BB55D6" w:rsidRDefault="00BB55D6">
      <w:pPr>
        <w:pStyle w:val="TOC4"/>
        <w:rPr>
          <w:rFonts w:asciiTheme="minorHAnsi" w:eastAsiaTheme="minorEastAsia" w:hAnsiTheme="minorHAnsi" w:cstheme="minorBidi"/>
          <w:sz w:val="22"/>
          <w:szCs w:val="22"/>
        </w:rPr>
      </w:pPr>
      <w:r w:rsidRPr="00BB55D6">
        <w:t>A.8.1.30.2</w:t>
      </w:r>
      <w:r w:rsidRPr="00BB55D6">
        <w:rPr>
          <w:rFonts w:asciiTheme="minorHAnsi" w:eastAsiaTheme="minorEastAsia" w:hAnsiTheme="minorHAnsi" w:cstheme="minorBidi"/>
          <w:sz w:val="22"/>
          <w:szCs w:val="22"/>
        </w:rPr>
        <w:tab/>
      </w:r>
      <w:r w:rsidRPr="00890E30">
        <w:rPr>
          <w:snapToGrid w:val="0"/>
        </w:rPr>
        <w:t>Test Requirements</w:t>
      </w:r>
      <w:r>
        <w:tab/>
        <w:t>1763</w:t>
      </w:r>
    </w:p>
    <w:p w:rsidR="00BB55D6" w:rsidRDefault="00BB55D6">
      <w:pPr>
        <w:pStyle w:val="TOC3"/>
        <w:rPr>
          <w:rFonts w:asciiTheme="minorHAnsi" w:eastAsiaTheme="minorEastAsia" w:hAnsiTheme="minorHAnsi" w:cstheme="minorBidi"/>
          <w:sz w:val="22"/>
          <w:szCs w:val="22"/>
        </w:rPr>
      </w:pPr>
      <w:r w:rsidRPr="00BB55D6">
        <w:t>A.8.1.31 E-UTRAN FDD-FDD intra-frequency event triggered reporting under fading propagation conditions in asynchronous cells for Cat-M1 UE in CEModeB</w:t>
      </w:r>
      <w:r w:rsidRPr="00BB55D6">
        <w:tab/>
      </w:r>
      <w:r>
        <w:t>1763</w:t>
      </w:r>
    </w:p>
    <w:p w:rsidR="00BB55D6" w:rsidRDefault="00BB55D6">
      <w:pPr>
        <w:pStyle w:val="TOC4"/>
        <w:rPr>
          <w:rFonts w:asciiTheme="minorHAnsi" w:eastAsiaTheme="minorEastAsia" w:hAnsiTheme="minorHAnsi" w:cstheme="minorBidi"/>
          <w:sz w:val="22"/>
          <w:szCs w:val="22"/>
        </w:rPr>
      </w:pPr>
      <w:r w:rsidRPr="00BB55D6">
        <w:t>A.8.1.31.1</w:t>
      </w:r>
      <w:r w:rsidRPr="00BB55D6">
        <w:rPr>
          <w:rFonts w:asciiTheme="minorHAnsi" w:eastAsiaTheme="minorEastAsia" w:hAnsiTheme="minorHAnsi"/>
          <w:sz w:val="22"/>
          <w:szCs w:val="22"/>
        </w:rPr>
        <w:tab/>
      </w:r>
      <w:r w:rsidRPr="00890E30">
        <w:rPr>
          <w:rFonts w:cs="v4.2.0"/>
          <w:snapToGrid w:val="0"/>
        </w:rPr>
        <w:t>Test Purpose and Environment</w:t>
      </w:r>
      <w:r>
        <w:tab/>
        <w:t>1763</w:t>
      </w:r>
    </w:p>
    <w:p w:rsidR="00BB55D6" w:rsidRDefault="00BB55D6">
      <w:pPr>
        <w:pStyle w:val="TOC4"/>
        <w:rPr>
          <w:rFonts w:asciiTheme="minorHAnsi" w:eastAsiaTheme="minorEastAsia" w:hAnsiTheme="minorHAnsi" w:cstheme="minorBidi"/>
          <w:sz w:val="22"/>
          <w:szCs w:val="22"/>
        </w:rPr>
      </w:pPr>
      <w:r w:rsidRPr="00BB55D6">
        <w:t>A.8.1.31.2</w:t>
      </w:r>
      <w:r w:rsidRPr="00BB55D6">
        <w:rPr>
          <w:rFonts w:asciiTheme="minorHAnsi" w:eastAsiaTheme="minorEastAsia" w:hAnsiTheme="minorHAnsi"/>
          <w:sz w:val="22"/>
          <w:szCs w:val="22"/>
        </w:rPr>
        <w:tab/>
      </w:r>
      <w:r w:rsidRPr="00890E30">
        <w:rPr>
          <w:rFonts w:cs="v4.2.0"/>
          <w:snapToGrid w:val="0"/>
        </w:rPr>
        <w:t>Test Requirements</w:t>
      </w:r>
      <w:r>
        <w:tab/>
        <w:t>1765</w:t>
      </w:r>
    </w:p>
    <w:p w:rsidR="00BB55D6" w:rsidRDefault="00BB55D6">
      <w:pPr>
        <w:pStyle w:val="TOC3"/>
        <w:rPr>
          <w:rFonts w:asciiTheme="minorHAnsi" w:eastAsiaTheme="minorEastAsia" w:hAnsiTheme="minorHAnsi" w:cstheme="minorBidi"/>
          <w:sz w:val="22"/>
          <w:szCs w:val="22"/>
        </w:rPr>
      </w:pPr>
      <w:r w:rsidRPr="00BB55D6">
        <w:t xml:space="preserve">A.8.1.32 E-UTRAN FDD-FDD intra-frequency event triggered reporting under fading propagation conditions in synchronous cells for Cat-M1 UE in </w:t>
      </w:r>
      <w:r w:rsidRPr="00BB55D6">
        <w:rPr>
          <w:lang w:eastAsia="zh-CN"/>
        </w:rPr>
        <w:t>CEModeB</w:t>
      </w:r>
      <w:r w:rsidRPr="00BB55D6">
        <w:tab/>
      </w:r>
      <w:r>
        <w:t>1766</w:t>
      </w:r>
    </w:p>
    <w:p w:rsidR="00BB55D6" w:rsidRDefault="00BB55D6">
      <w:pPr>
        <w:pStyle w:val="TOC4"/>
        <w:rPr>
          <w:rFonts w:asciiTheme="minorHAnsi" w:eastAsiaTheme="minorEastAsia" w:hAnsiTheme="minorHAnsi" w:cstheme="minorBidi"/>
          <w:sz w:val="22"/>
          <w:szCs w:val="22"/>
        </w:rPr>
      </w:pPr>
      <w:r w:rsidRPr="00BB55D6">
        <w:t>A.8.1.32.1</w:t>
      </w:r>
      <w:r w:rsidRPr="00BB55D6">
        <w:rPr>
          <w:rFonts w:asciiTheme="minorHAnsi" w:eastAsiaTheme="minorEastAsia" w:hAnsiTheme="minorHAnsi"/>
          <w:sz w:val="22"/>
          <w:szCs w:val="22"/>
        </w:rPr>
        <w:tab/>
      </w:r>
      <w:r w:rsidRPr="00890E30">
        <w:rPr>
          <w:rFonts w:cs="v4.2.0"/>
          <w:snapToGrid w:val="0"/>
        </w:rPr>
        <w:t>Test Purpose and Environment</w:t>
      </w:r>
      <w:r>
        <w:tab/>
        <w:t>1766</w:t>
      </w:r>
    </w:p>
    <w:p w:rsidR="00BB55D6" w:rsidRDefault="00BB55D6">
      <w:pPr>
        <w:pStyle w:val="TOC4"/>
        <w:rPr>
          <w:rFonts w:asciiTheme="minorHAnsi" w:eastAsiaTheme="minorEastAsia" w:hAnsiTheme="minorHAnsi" w:cstheme="minorBidi"/>
          <w:sz w:val="22"/>
          <w:szCs w:val="22"/>
        </w:rPr>
      </w:pPr>
      <w:r w:rsidRPr="00BB55D6">
        <w:t>A.8.1.32.2</w:t>
      </w:r>
      <w:r w:rsidRPr="00BB55D6">
        <w:rPr>
          <w:rFonts w:asciiTheme="minorHAnsi" w:eastAsiaTheme="minorEastAsia" w:hAnsiTheme="minorHAnsi"/>
          <w:sz w:val="22"/>
          <w:szCs w:val="22"/>
        </w:rPr>
        <w:tab/>
      </w:r>
      <w:r w:rsidRPr="00890E30">
        <w:rPr>
          <w:rFonts w:cs="v4.2.0"/>
          <w:snapToGrid w:val="0"/>
        </w:rPr>
        <w:t>Test Requirements</w:t>
      </w:r>
      <w:r>
        <w:tab/>
        <w:t>1767</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1768</w:t>
      </w:r>
    </w:p>
    <w:p w:rsidR="00BB55D6" w:rsidRDefault="00BB55D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1768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1769</w:t>
      </w:r>
    </w:p>
    <w:p w:rsidR="00BB55D6" w:rsidRDefault="00BB55D6">
      <w:pPr>
        <w:pStyle w:val="TOC3"/>
        <w:rPr>
          <w:rFonts w:asciiTheme="minorHAnsi" w:eastAsiaTheme="minorEastAsia" w:hAnsiTheme="minorHAnsi" w:cstheme="minorBidi"/>
          <w:sz w:val="22"/>
          <w:szCs w:val="22"/>
        </w:rPr>
      </w:pPr>
      <w:r w:rsidRPr="00BB55D6">
        <w:t>A.8.1.34</w:t>
      </w:r>
      <w:r w:rsidRPr="00BB55D6">
        <w:rPr>
          <w:rFonts w:asciiTheme="minorHAnsi" w:eastAsiaTheme="minorEastAsia" w:hAnsiTheme="minorHAnsi"/>
          <w:sz w:val="22"/>
          <w:szCs w:val="22"/>
        </w:rPr>
        <w:tab/>
      </w:r>
      <w:r w:rsidRPr="00890E30">
        <w:rPr>
          <w:rFonts w:cs="v4.2.0"/>
        </w:rPr>
        <w:t xml:space="preserve">E-UTRAN HD-FDD intra-frequency event triggered reporting under fading propagation conditions in synchronous cells for Cat-M1 UE in </w:t>
      </w:r>
      <w:r w:rsidRPr="00890E30">
        <w:rPr>
          <w:rFonts w:cs="v4.2.0"/>
          <w:lang w:eastAsia="zh-CN"/>
        </w:rPr>
        <w:t>CEModeB</w:t>
      </w:r>
      <w:r>
        <w:tab/>
        <w:t>1770</w:t>
      </w:r>
    </w:p>
    <w:p w:rsidR="00BB55D6" w:rsidRDefault="00BB55D6">
      <w:pPr>
        <w:pStyle w:val="TOC4"/>
        <w:rPr>
          <w:rFonts w:asciiTheme="minorHAnsi" w:eastAsiaTheme="minorEastAsia" w:hAnsiTheme="minorHAnsi" w:cstheme="minorBidi"/>
          <w:sz w:val="22"/>
          <w:szCs w:val="22"/>
        </w:rPr>
      </w:pPr>
      <w:r w:rsidRPr="00BB55D6">
        <w:t>A.8.1.34.1</w:t>
      </w:r>
      <w:r w:rsidRPr="00BB55D6">
        <w:rPr>
          <w:rFonts w:asciiTheme="minorHAnsi" w:eastAsiaTheme="minorEastAsia" w:hAnsiTheme="minorHAnsi"/>
          <w:sz w:val="22"/>
          <w:szCs w:val="22"/>
        </w:rPr>
        <w:tab/>
      </w:r>
      <w:r w:rsidRPr="00890E30">
        <w:rPr>
          <w:rFonts w:cs="v4.2.0"/>
          <w:snapToGrid w:val="0"/>
        </w:rPr>
        <w:t>Test Purpose and Environment</w:t>
      </w:r>
      <w:r>
        <w:tab/>
        <w:t>1770</w:t>
      </w:r>
    </w:p>
    <w:p w:rsidR="00BB55D6" w:rsidRDefault="00BB55D6">
      <w:pPr>
        <w:pStyle w:val="TOC4"/>
        <w:rPr>
          <w:rFonts w:asciiTheme="minorHAnsi" w:eastAsiaTheme="minorEastAsia" w:hAnsiTheme="minorHAnsi" w:cstheme="minorBidi"/>
          <w:sz w:val="22"/>
          <w:szCs w:val="22"/>
        </w:rPr>
      </w:pPr>
      <w:r w:rsidRPr="00BB55D6">
        <w:t>A.8.1.34.2</w:t>
      </w:r>
      <w:r w:rsidRPr="00BB55D6">
        <w:rPr>
          <w:rFonts w:asciiTheme="minorHAnsi" w:eastAsiaTheme="minorEastAsia" w:hAnsiTheme="minorHAnsi"/>
          <w:sz w:val="22"/>
          <w:szCs w:val="22"/>
        </w:rPr>
        <w:tab/>
      </w:r>
      <w:r w:rsidRPr="00890E30">
        <w:rPr>
          <w:rFonts w:cs="v4.2.0"/>
          <w:snapToGrid w:val="0"/>
        </w:rPr>
        <w:t>Test Requirements</w:t>
      </w:r>
      <w:r>
        <w:tab/>
        <w:t>1771</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1772</w:t>
      </w:r>
    </w:p>
    <w:p w:rsidR="00BB55D6" w:rsidRDefault="00BB55D6">
      <w:pPr>
        <w:pStyle w:val="TOC4"/>
        <w:rPr>
          <w:rFonts w:asciiTheme="minorHAnsi" w:eastAsiaTheme="minorEastAsia" w:hAnsiTheme="minorHAnsi" w:cstheme="minorBidi"/>
          <w:sz w:val="22"/>
          <w:szCs w:val="22"/>
        </w:rPr>
      </w:pPr>
      <w:r w:rsidRPr="00BB55D6">
        <w:t>A.8.1.35.1</w:t>
      </w:r>
      <w:r w:rsidRPr="00BB55D6">
        <w:rPr>
          <w:rFonts w:asciiTheme="minorHAnsi" w:eastAsiaTheme="minorEastAsia" w:hAnsiTheme="minorHAnsi" w:cstheme="minorBidi"/>
          <w:sz w:val="22"/>
          <w:szCs w:val="22"/>
        </w:rPr>
        <w:tab/>
      </w:r>
      <w:r w:rsidRPr="00890E30">
        <w:rPr>
          <w:snapToGrid w:val="0"/>
        </w:rPr>
        <w:t>Test Purpose and Environment</w:t>
      </w:r>
      <w:r>
        <w:tab/>
        <w:t>1772</w:t>
      </w:r>
    </w:p>
    <w:p w:rsidR="00BB55D6" w:rsidRDefault="00BB55D6">
      <w:pPr>
        <w:pStyle w:val="TOC4"/>
        <w:rPr>
          <w:rFonts w:asciiTheme="minorHAnsi" w:eastAsiaTheme="minorEastAsia" w:hAnsiTheme="minorHAnsi" w:cstheme="minorBidi"/>
          <w:sz w:val="22"/>
          <w:szCs w:val="22"/>
        </w:rPr>
      </w:pPr>
      <w:r w:rsidRPr="00BB55D6">
        <w:t>A.8.1.35.2</w:t>
      </w:r>
      <w:r w:rsidRPr="00BB55D6">
        <w:rPr>
          <w:rFonts w:asciiTheme="minorHAnsi" w:eastAsiaTheme="minorEastAsia" w:hAnsiTheme="minorHAnsi" w:cstheme="minorBidi"/>
          <w:sz w:val="22"/>
          <w:szCs w:val="22"/>
        </w:rPr>
        <w:tab/>
      </w:r>
      <w:r w:rsidRPr="00890E30">
        <w:rPr>
          <w:snapToGrid w:val="0"/>
        </w:rPr>
        <w:t>Test Requirements</w:t>
      </w:r>
      <w:r>
        <w:tab/>
        <w:t>1773</w:t>
      </w:r>
    </w:p>
    <w:p w:rsidR="00BB55D6" w:rsidRDefault="00BB55D6">
      <w:pPr>
        <w:pStyle w:val="TOC3"/>
        <w:rPr>
          <w:rFonts w:asciiTheme="minorHAnsi" w:eastAsiaTheme="minorEastAsia" w:hAnsiTheme="minorHAnsi" w:cstheme="minorBidi"/>
          <w:sz w:val="22"/>
          <w:szCs w:val="22"/>
        </w:rPr>
      </w:pPr>
      <w:r w:rsidRPr="00BB55D6">
        <w:t>A.8.1.36</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1774</w:t>
      </w:r>
    </w:p>
    <w:p w:rsidR="00BB55D6" w:rsidRDefault="00BB55D6">
      <w:pPr>
        <w:pStyle w:val="TOC4"/>
        <w:rPr>
          <w:rFonts w:asciiTheme="minorHAnsi" w:eastAsiaTheme="minorEastAsia" w:hAnsiTheme="minorHAnsi" w:cstheme="minorBidi"/>
          <w:sz w:val="22"/>
          <w:szCs w:val="22"/>
        </w:rPr>
      </w:pPr>
      <w:r w:rsidRPr="00BB55D6">
        <w:t>A.8.1.36.1</w:t>
      </w:r>
      <w:r w:rsidRPr="00BB55D6">
        <w:rPr>
          <w:rFonts w:asciiTheme="minorHAnsi" w:eastAsiaTheme="minorEastAsia" w:hAnsiTheme="minorHAnsi" w:cstheme="minorBidi"/>
          <w:sz w:val="22"/>
          <w:szCs w:val="22"/>
        </w:rPr>
        <w:tab/>
      </w:r>
      <w:r w:rsidRPr="00890E30">
        <w:rPr>
          <w:snapToGrid w:val="0"/>
        </w:rPr>
        <w:t>Test Purpose and Environment</w:t>
      </w:r>
      <w:r>
        <w:tab/>
        <w:t>1774</w:t>
      </w:r>
    </w:p>
    <w:p w:rsidR="00BB55D6" w:rsidRDefault="00BB55D6">
      <w:pPr>
        <w:pStyle w:val="TOC4"/>
        <w:rPr>
          <w:rFonts w:asciiTheme="minorHAnsi" w:eastAsiaTheme="minorEastAsia" w:hAnsiTheme="minorHAnsi" w:cstheme="minorBidi"/>
          <w:sz w:val="22"/>
          <w:szCs w:val="22"/>
        </w:rPr>
      </w:pPr>
      <w:r w:rsidRPr="00BB55D6">
        <w:t>A.8.1.36.2</w:t>
      </w:r>
      <w:r w:rsidRPr="00BB55D6">
        <w:rPr>
          <w:rFonts w:asciiTheme="minorHAnsi" w:eastAsiaTheme="minorEastAsia" w:hAnsiTheme="minorHAnsi" w:cstheme="minorBidi"/>
          <w:sz w:val="22"/>
          <w:szCs w:val="22"/>
        </w:rPr>
        <w:tab/>
      </w:r>
      <w:r w:rsidRPr="00890E30">
        <w:rPr>
          <w:snapToGrid w:val="0"/>
        </w:rPr>
        <w:t>Test Requirements</w:t>
      </w:r>
      <w:r>
        <w:tab/>
        <w:t>1775</w:t>
      </w:r>
    </w:p>
    <w:p w:rsidR="00BB55D6" w:rsidRDefault="00BB55D6">
      <w:pPr>
        <w:pStyle w:val="TOC3"/>
        <w:rPr>
          <w:rFonts w:asciiTheme="minorHAnsi" w:eastAsiaTheme="minorEastAsia" w:hAnsiTheme="minorHAnsi" w:cstheme="minorBidi"/>
          <w:sz w:val="22"/>
          <w:szCs w:val="22"/>
        </w:rPr>
      </w:pPr>
      <w:r w:rsidRPr="00BB55D6">
        <w:t>A.8.1.37</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1776</w:t>
      </w:r>
    </w:p>
    <w:p w:rsidR="00BB55D6" w:rsidRDefault="00BB55D6">
      <w:pPr>
        <w:pStyle w:val="TOC4"/>
        <w:rPr>
          <w:rFonts w:asciiTheme="minorHAnsi" w:eastAsiaTheme="minorEastAsia" w:hAnsiTheme="minorHAnsi" w:cstheme="minorBidi"/>
          <w:sz w:val="22"/>
          <w:szCs w:val="22"/>
        </w:rPr>
      </w:pPr>
      <w:r w:rsidRPr="00BB55D6">
        <w:t>A.8.1.37.1</w:t>
      </w:r>
      <w:r w:rsidRPr="00BB55D6">
        <w:rPr>
          <w:rFonts w:asciiTheme="minorHAnsi" w:eastAsiaTheme="minorEastAsia" w:hAnsiTheme="minorHAnsi" w:cstheme="minorBidi"/>
          <w:sz w:val="22"/>
          <w:szCs w:val="22"/>
        </w:rPr>
        <w:tab/>
      </w:r>
      <w:r w:rsidRPr="00890E30">
        <w:rPr>
          <w:snapToGrid w:val="0"/>
        </w:rPr>
        <w:t>Test Purpose and Environment</w:t>
      </w:r>
      <w:r>
        <w:tab/>
        <w:t>1776</w:t>
      </w:r>
    </w:p>
    <w:p w:rsidR="00BB55D6" w:rsidRDefault="00BB55D6">
      <w:pPr>
        <w:pStyle w:val="TOC4"/>
        <w:rPr>
          <w:rFonts w:asciiTheme="minorHAnsi" w:eastAsiaTheme="minorEastAsia" w:hAnsiTheme="minorHAnsi" w:cstheme="minorBidi"/>
          <w:sz w:val="22"/>
          <w:szCs w:val="22"/>
        </w:rPr>
      </w:pPr>
      <w:r w:rsidRPr="00BB55D6">
        <w:t>A.8.1.37.2</w:t>
      </w:r>
      <w:r w:rsidRPr="00BB55D6">
        <w:rPr>
          <w:rFonts w:asciiTheme="minorHAnsi" w:eastAsiaTheme="minorEastAsia" w:hAnsiTheme="minorHAnsi" w:cstheme="minorBidi"/>
          <w:sz w:val="22"/>
          <w:szCs w:val="22"/>
        </w:rPr>
        <w:tab/>
      </w:r>
      <w:r w:rsidRPr="00890E30">
        <w:rPr>
          <w:snapToGrid w:val="0"/>
        </w:rPr>
        <w:t>Test Requirements</w:t>
      </w:r>
      <w:r>
        <w:tab/>
        <w:t>1778</w:t>
      </w:r>
    </w:p>
    <w:p w:rsidR="00BB55D6" w:rsidRDefault="00BB55D6">
      <w:pPr>
        <w:pStyle w:val="TOC3"/>
        <w:rPr>
          <w:rFonts w:asciiTheme="minorHAnsi" w:eastAsiaTheme="minorEastAsia" w:hAnsiTheme="minorHAnsi" w:cstheme="minorBidi"/>
          <w:sz w:val="22"/>
          <w:szCs w:val="22"/>
        </w:rPr>
      </w:pPr>
      <w:r w:rsidRPr="00BB55D6">
        <w:t>A.8.1.38</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1778</w:t>
      </w:r>
    </w:p>
    <w:p w:rsidR="00BB55D6" w:rsidRDefault="00BB55D6">
      <w:pPr>
        <w:pStyle w:val="TOC4"/>
        <w:rPr>
          <w:rFonts w:asciiTheme="minorHAnsi" w:eastAsiaTheme="minorEastAsia" w:hAnsiTheme="minorHAnsi" w:cstheme="minorBidi"/>
          <w:sz w:val="22"/>
          <w:szCs w:val="22"/>
        </w:rPr>
      </w:pPr>
      <w:r w:rsidRPr="00BB55D6">
        <w:t>A.8.1.38.1</w:t>
      </w:r>
      <w:r w:rsidRPr="00BB55D6">
        <w:rPr>
          <w:rFonts w:asciiTheme="minorHAnsi" w:eastAsiaTheme="minorEastAsia" w:hAnsiTheme="minorHAnsi" w:cstheme="minorBidi"/>
          <w:sz w:val="22"/>
          <w:szCs w:val="22"/>
        </w:rPr>
        <w:tab/>
      </w:r>
      <w:r w:rsidRPr="00890E30">
        <w:rPr>
          <w:snapToGrid w:val="0"/>
        </w:rPr>
        <w:t>Test Purpose and Environment</w:t>
      </w:r>
      <w:r>
        <w:tab/>
        <w:t>1778</w:t>
      </w:r>
    </w:p>
    <w:p w:rsidR="00BB55D6" w:rsidRDefault="00BB55D6">
      <w:pPr>
        <w:pStyle w:val="TOC4"/>
        <w:rPr>
          <w:rFonts w:asciiTheme="minorHAnsi" w:eastAsiaTheme="minorEastAsia" w:hAnsiTheme="minorHAnsi" w:cstheme="minorBidi"/>
          <w:sz w:val="22"/>
          <w:szCs w:val="22"/>
        </w:rPr>
      </w:pPr>
      <w:r w:rsidRPr="00BB55D6">
        <w:t>A.8.1.38.2</w:t>
      </w:r>
      <w:r w:rsidRPr="00BB55D6">
        <w:rPr>
          <w:rFonts w:asciiTheme="minorHAnsi" w:eastAsiaTheme="minorEastAsia" w:hAnsiTheme="minorHAnsi" w:cstheme="minorBidi"/>
          <w:sz w:val="22"/>
          <w:szCs w:val="22"/>
        </w:rPr>
        <w:tab/>
      </w:r>
      <w:r w:rsidRPr="00890E30">
        <w:rPr>
          <w:snapToGrid w:val="0"/>
        </w:rPr>
        <w:t>Test Requirements</w:t>
      </w:r>
      <w:r>
        <w:tab/>
        <w:t>1779</w:t>
      </w:r>
    </w:p>
    <w:p w:rsidR="00BB55D6" w:rsidRDefault="00BB55D6">
      <w:pPr>
        <w:pStyle w:val="TOC3"/>
        <w:rPr>
          <w:rFonts w:asciiTheme="minorHAnsi" w:eastAsiaTheme="minorEastAsia" w:hAnsiTheme="minorHAnsi" w:cstheme="minorBidi"/>
          <w:sz w:val="22"/>
          <w:szCs w:val="22"/>
        </w:rPr>
      </w:pPr>
      <w:r w:rsidRPr="00BB55D6">
        <w:t>A.8.1.39</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1780</w:t>
      </w:r>
    </w:p>
    <w:p w:rsidR="00BB55D6" w:rsidRDefault="00BB55D6">
      <w:pPr>
        <w:pStyle w:val="TOC4"/>
        <w:rPr>
          <w:rFonts w:asciiTheme="minorHAnsi" w:eastAsiaTheme="minorEastAsia" w:hAnsiTheme="minorHAnsi" w:cstheme="minorBidi"/>
          <w:sz w:val="22"/>
          <w:szCs w:val="22"/>
        </w:rPr>
      </w:pPr>
      <w:r w:rsidRPr="00BB55D6">
        <w:t>A.8.1.39.1</w:t>
      </w:r>
      <w:r w:rsidRPr="00BB55D6">
        <w:rPr>
          <w:rFonts w:asciiTheme="minorHAnsi" w:eastAsiaTheme="minorEastAsia" w:hAnsiTheme="minorHAnsi" w:cstheme="minorBidi"/>
          <w:sz w:val="22"/>
          <w:szCs w:val="22"/>
        </w:rPr>
        <w:tab/>
      </w:r>
      <w:r w:rsidRPr="00890E30">
        <w:rPr>
          <w:snapToGrid w:val="0"/>
        </w:rPr>
        <w:t>Test Purpose and Environment</w:t>
      </w:r>
      <w:r>
        <w:tab/>
        <w:t>1780</w:t>
      </w:r>
    </w:p>
    <w:p w:rsidR="00BB55D6" w:rsidRDefault="00BB55D6">
      <w:pPr>
        <w:pStyle w:val="TOC4"/>
        <w:rPr>
          <w:rFonts w:asciiTheme="minorHAnsi" w:eastAsiaTheme="minorEastAsia" w:hAnsiTheme="minorHAnsi" w:cstheme="minorBidi"/>
          <w:sz w:val="22"/>
          <w:szCs w:val="22"/>
        </w:rPr>
      </w:pPr>
      <w:r w:rsidRPr="00BB55D6">
        <w:t>A.8.1.39.2</w:t>
      </w:r>
      <w:r w:rsidRPr="00BB55D6">
        <w:rPr>
          <w:rFonts w:asciiTheme="minorHAnsi" w:eastAsiaTheme="minorEastAsia" w:hAnsiTheme="minorHAnsi" w:cstheme="minorBidi"/>
          <w:sz w:val="22"/>
          <w:szCs w:val="22"/>
        </w:rPr>
        <w:tab/>
      </w:r>
      <w:r w:rsidRPr="00890E30">
        <w:rPr>
          <w:snapToGrid w:val="0"/>
        </w:rPr>
        <w:t>Test Requirements</w:t>
      </w:r>
      <w:r>
        <w:tab/>
        <w:t>1782</w:t>
      </w:r>
    </w:p>
    <w:p w:rsidR="00BB55D6" w:rsidRDefault="00BB55D6">
      <w:pPr>
        <w:pStyle w:val="TOC3"/>
        <w:rPr>
          <w:rFonts w:asciiTheme="minorHAnsi" w:eastAsiaTheme="minorEastAsia" w:hAnsiTheme="minorHAnsi" w:cstheme="minorBidi"/>
          <w:sz w:val="22"/>
          <w:szCs w:val="22"/>
        </w:rPr>
      </w:pPr>
      <w:r w:rsidRPr="00BB55D6">
        <w:t>A.8.1.40</w:t>
      </w:r>
      <w:r w:rsidRPr="00BB55D6">
        <w:rPr>
          <w:rFonts w:asciiTheme="minorHAnsi" w:eastAsiaTheme="minorEastAsia" w:hAnsiTheme="minorHAnsi"/>
          <w:sz w:val="22"/>
          <w:szCs w:val="22"/>
        </w:rPr>
        <w:tab/>
      </w:r>
      <w:r w:rsidRPr="00890E30">
        <w:rPr>
          <w:rFonts w:cs="Arial"/>
        </w:rPr>
        <w:t xml:space="preserve">E-UTRAN FDD-FDD intra-frequency event triggered reporting with DRX for UE configured with </w:t>
      </w:r>
      <w:r w:rsidRPr="00890E30">
        <w:rPr>
          <w:rFonts w:cs="Arial"/>
          <w:i/>
        </w:rPr>
        <w:t>highSpeedEnhancedMeasFlag</w:t>
      </w:r>
      <w:r>
        <w:tab/>
        <w:t>1782</w:t>
      </w:r>
    </w:p>
    <w:p w:rsidR="00BB55D6" w:rsidRDefault="00BB55D6">
      <w:pPr>
        <w:pStyle w:val="TOC4"/>
        <w:rPr>
          <w:rFonts w:asciiTheme="minorHAnsi" w:eastAsiaTheme="minorEastAsia" w:hAnsiTheme="minorHAnsi" w:cstheme="minorBidi"/>
          <w:sz w:val="22"/>
          <w:szCs w:val="22"/>
        </w:rPr>
      </w:pPr>
      <w:r w:rsidRPr="00BB55D6">
        <w:t>A.8.1.40.</w:t>
      </w:r>
      <w:r w:rsidRPr="00BB55D6">
        <w:rPr>
          <w:lang w:eastAsia="zh-CN"/>
        </w:rPr>
        <w:t>1</w:t>
      </w:r>
      <w:r w:rsidRPr="00BB55D6">
        <w:rPr>
          <w:rFonts w:asciiTheme="minorHAnsi" w:eastAsiaTheme="minorEastAsia" w:hAnsiTheme="minorHAnsi"/>
          <w:sz w:val="22"/>
          <w:szCs w:val="22"/>
        </w:rPr>
        <w:tab/>
      </w:r>
      <w:r w:rsidRPr="00890E30">
        <w:rPr>
          <w:rFonts w:cs="Arial"/>
          <w:snapToGrid w:val="0"/>
        </w:rPr>
        <w:t>Test Purpose and Environment</w:t>
      </w:r>
      <w:r>
        <w:tab/>
        <w:t>1782</w:t>
      </w:r>
    </w:p>
    <w:p w:rsidR="00BB55D6" w:rsidRDefault="00BB55D6">
      <w:pPr>
        <w:pStyle w:val="TOC4"/>
        <w:rPr>
          <w:rFonts w:asciiTheme="minorHAnsi" w:eastAsiaTheme="minorEastAsia" w:hAnsiTheme="minorHAnsi" w:cstheme="minorBidi"/>
          <w:sz w:val="22"/>
          <w:szCs w:val="22"/>
        </w:rPr>
      </w:pPr>
      <w:r w:rsidRPr="00BB55D6">
        <w:t>A.8.1.40.2</w:t>
      </w:r>
      <w:r w:rsidRPr="00BB55D6">
        <w:rPr>
          <w:rFonts w:asciiTheme="minorHAnsi" w:eastAsiaTheme="minorEastAsia" w:hAnsiTheme="minorHAnsi"/>
          <w:sz w:val="22"/>
          <w:szCs w:val="22"/>
        </w:rPr>
        <w:tab/>
      </w:r>
      <w:r w:rsidRPr="00890E30">
        <w:rPr>
          <w:rFonts w:cs="Arial"/>
          <w:snapToGrid w:val="0"/>
        </w:rPr>
        <w:t>Test Requirements</w:t>
      </w:r>
      <w:r>
        <w:tab/>
        <w:t>1784</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90E30">
        <w:rPr>
          <w:rFonts w:cs="v4.2.0"/>
        </w:rPr>
        <w:t>E-UTRAN FDD intra-frequency event triggered reporting for serving cell under fading propagation conditions for UE category M1 in CEModeA</w:t>
      </w:r>
      <w:r w:rsidRPr="00890E30">
        <w:rPr>
          <w:rFonts w:cs="v4.2.0"/>
          <w:lang w:eastAsia="zh-CN"/>
        </w:rPr>
        <w:t xml:space="preserve"> without gap</w:t>
      </w:r>
      <w:r>
        <w:tab/>
        <w:t>1784</w:t>
      </w:r>
    </w:p>
    <w:p w:rsidR="00BB55D6" w:rsidRDefault="00BB55D6">
      <w:pPr>
        <w:pStyle w:val="TOC4"/>
        <w:rPr>
          <w:rFonts w:asciiTheme="minorHAnsi" w:eastAsiaTheme="minorEastAsia" w:hAnsiTheme="minorHAnsi" w:cstheme="minorBidi"/>
          <w:sz w:val="22"/>
          <w:szCs w:val="22"/>
        </w:rPr>
      </w:pPr>
      <w:r w:rsidRPr="00BB55D6">
        <w:t>A.8.1.41.1</w:t>
      </w:r>
      <w:r w:rsidRPr="00BB55D6">
        <w:rPr>
          <w:rFonts w:asciiTheme="minorHAnsi" w:eastAsiaTheme="minorEastAsia" w:hAnsiTheme="minorHAnsi" w:cstheme="minorBidi"/>
          <w:sz w:val="22"/>
          <w:szCs w:val="22"/>
        </w:rPr>
        <w:tab/>
      </w:r>
      <w:r w:rsidRPr="00890E30">
        <w:rPr>
          <w:snapToGrid w:val="0"/>
        </w:rPr>
        <w:t>Test Purpose and Environment</w:t>
      </w:r>
      <w:r>
        <w:tab/>
        <w:t>1784</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w:t>
      </w:r>
      <w:r>
        <w:tab/>
        <w:t>1786</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90E30">
        <w:rPr>
          <w:rFonts w:cs="v4.2.0"/>
        </w:rPr>
        <w:t>E-UTRAN HD-FDD intra-frequency event triggered reporting for serving cell under fading propagation conditions for UE category M1 in CEModeA</w:t>
      </w:r>
      <w:r w:rsidRPr="00890E30">
        <w:rPr>
          <w:rFonts w:cs="v4.2.0"/>
          <w:lang w:eastAsia="zh-CN"/>
        </w:rPr>
        <w:t xml:space="preserve"> without gap</w:t>
      </w:r>
      <w:r>
        <w:tab/>
        <w:t>1786</w:t>
      </w:r>
    </w:p>
    <w:p w:rsidR="00BB55D6" w:rsidRDefault="00BB55D6">
      <w:pPr>
        <w:pStyle w:val="TOC4"/>
        <w:rPr>
          <w:rFonts w:asciiTheme="minorHAnsi" w:eastAsiaTheme="minorEastAsia" w:hAnsiTheme="minorHAnsi" w:cstheme="minorBidi"/>
          <w:sz w:val="22"/>
          <w:szCs w:val="22"/>
        </w:rPr>
      </w:pPr>
      <w:r w:rsidRPr="00BB55D6">
        <w:lastRenderedPageBreak/>
        <w:t>A.8.1.42.1</w:t>
      </w:r>
      <w:r w:rsidRPr="00BB55D6">
        <w:rPr>
          <w:rFonts w:asciiTheme="minorHAnsi" w:eastAsiaTheme="minorEastAsia" w:hAnsiTheme="minorHAnsi" w:cstheme="minorBidi"/>
          <w:sz w:val="22"/>
          <w:szCs w:val="22"/>
        </w:rPr>
        <w:tab/>
      </w:r>
      <w:r w:rsidRPr="00890E30">
        <w:rPr>
          <w:snapToGrid w:val="0"/>
        </w:rPr>
        <w:t>Test Purpose and Environment</w:t>
      </w:r>
      <w:r>
        <w:tab/>
        <w:t>1786</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w:t>
      </w:r>
      <w:r>
        <w:tab/>
        <w:t>1787</w:t>
      </w:r>
    </w:p>
    <w:p w:rsidR="00BB55D6" w:rsidRDefault="00BB55D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1788</w:t>
      </w:r>
    </w:p>
    <w:p w:rsidR="00BB55D6" w:rsidRDefault="00BB55D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1788</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snapToGrid w:val="0"/>
        </w:rPr>
        <w:t>Test Purpose and Environment</w:t>
      </w:r>
      <w:r>
        <w:tab/>
        <w:t>1788</w:t>
      </w:r>
    </w:p>
    <w:p w:rsidR="00BB55D6" w:rsidRDefault="00BB55D6">
      <w:pPr>
        <w:pStyle w:val="TOC4"/>
        <w:rPr>
          <w:rFonts w:asciiTheme="minorHAnsi" w:eastAsiaTheme="minorEastAsia" w:hAnsiTheme="minorHAnsi" w:cstheme="minorBidi"/>
          <w:sz w:val="22"/>
          <w:szCs w:val="22"/>
        </w:rPr>
      </w:pPr>
      <w:r w:rsidRPr="00BB55D6">
        <w:t>A.8.2.1.2</w:t>
      </w:r>
      <w:r w:rsidRPr="00BB55D6">
        <w:rPr>
          <w:rFonts w:asciiTheme="minorHAnsi" w:eastAsiaTheme="minorEastAsia" w:hAnsiTheme="minorHAnsi"/>
          <w:sz w:val="22"/>
          <w:szCs w:val="22"/>
        </w:rPr>
        <w:tab/>
      </w:r>
      <w:r w:rsidRPr="00890E30">
        <w:rPr>
          <w:rFonts w:cs="v4.2.0"/>
          <w:snapToGrid w:val="0"/>
        </w:rPr>
        <w:t>Test Requirements</w:t>
      </w:r>
      <w:r>
        <w:tab/>
        <w:t>1789</w:t>
      </w:r>
    </w:p>
    <w:p w:rsidR="00BB55D6" w:rsidRDefault="00BB55D6">
      <w:pPr>
        <w:pStyle w:val="TOC3"/>
        <w:rPr>
          <w:rFonts w:asciiTheme="minorHAnsi" w:eastAsiaTheme="minorEastAsia" w:hAnsiTheme="minorHAnsi" w:cstheme="minorBidi"/>
          <w:sz w:val="22"/>
          <w:szCs w:val="22"/>
        </w:rPr>
      </w:pPr>
      <w:r w:rsidRPr="00BB55D6">
        <w:t>A.8.2.2</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w:t>
      </w:r>
      <w:r>
        <w:tab/>
        <w:t>1789</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1789</w:t>
      </w:r>
    </w:p>
    <w:p w:rsidR="00BB55D6" w:rsidRDefault="00BB55D6">
      <w:pPr>
        <w:pStyle w:val="TOC4"/>
        <w:rPr>
          <w:rFonts w:asciiTheme="minorHAnsi" w:eastAsiaTheme="minorEastAsia" w:hAnsiTheme="minorHAnsi" w:cstheme="minorBidi"/>
          <w:sz w:val="22"/>
          <w:szCs w:val="22"/>
        </w:rPr>
      </w:pPr>
      <w:r w:rsidRPr="00BB55D6">
        <w:t>A.8.2.2.2</w:t>
      </w:r>
      <w:r w:rsidRPr="00BB55D6">
        <w:rPr>
          <w:rFonts w:asciiTheme="minorHAnsi" w:eastAsiaTheme="minorEastAsia" w:hAnsiTheme="minorHAnsi"/>
          <w:sz w:val="22"/>
          <w:szCs w:val="22"/>
        </w:rPr>
        <w:tab/>
      </w:r>
      <w:r w:rsidRPr="00890E30">
        <w:rPr>
          <w:rFonts w:cs="v4.2.0"/>
          <w:snapToGrid w:val="0"/>
        </w:rPr>
        <w:t>Test Requirements</w:t>
      </w:r>
      <w:r>
        <w:tab/>
        <w:t>1792</w:t>
      </w:r>
    </w:p>
    <w:p w:rsidR="00BB55D6" w:rsidRDefault="00BB55D6">
      <w:pPr>
        <w:pStyle w:val="TOC3"/>
        <w:rPr>
          <w:rFonts w:asciiTheme="minorHAnsi" w:eastAsiaTheme="minorEastAsia" w:hAnsiTheme="minorHAnsi" w:cstheme="minorBidi"/>
          <w:sz w:val="22"/>
          <w:szCs w:val="22"/>
        </w:rPr>
      </w:pPr>
      <w:r w:rsidRPr="00BB55D6">
        <w:t>A.8.2.3</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tab/>
        <w:t>1792</w:t>
      </w:r>
    </w:p>
    <w:p w:rsidR="00BB55D6" w:rsidRDefault="00BB55D6">
      <w:pPr>
        <w:pStyle w:val="TOC4"/>
        <w:rPr>
          <w:rFonts w:asciiTheme="minorHAnsi" w:eastAsiaTheme="minorEastAsia" w:hAnsiTheme="minorHAnsi" w:cstheme="minorBidi"/>
          <w:sz w:val="22"/>
          <w:szCs w:val="22"/>
        </w:rPr>
      </w:pPr>
      <w:r w:rsidRPr="00BB55D6">
        <w:t>A.8.2.3.1</w:t>
      </w:r>
      <w:r w:rsidRPr="00BB55D6">
        <w:rPr>
          <w:rFonts w:asciiTheme="minorHAnsi" w:eastAsiaTheme="minorEastAsia" w:hAnsiTheme="minorHAnsi" w:cstheme="minorBidi"/>
          <w:sz w:val="22"/>
          <w:szCs w:val="22"/>
        </w:rPr>
        <w:tab/>
      </w:r>
      <w:r w:rsidRPr="00890E30">
        <w:rPr>
          <w:snapToGrid w:val="0"/>
        </w:rPr>
        <w:t>Test Purpose and Environment</w:t>
      </w:r>
      <w:r>
        <w:tab/>
        <w:t>1792</w:t>
      </w:r>
    </w:p>
    <w:p w:rsidR="00BB55D6" w:rsidRDefault="00BB55D6">
      <w:pPr>
        <w:pStyle w:val="TOC4"/>
        <w:rPr>
          <w:rFonts w:asciiTheme="minorHAnsi" w:eastAsiaTheme="minorEastAsia" w:hAnsiTheme="minorHAnsi" w:cstheme="minorBidi"/>
          <w:sz w:val="22"/>
          <w:szCs w:val="22"/>
        </w:rPr>
      </w:pPr>
      <w:r w:rsidRPr="00BB55D6">
        <w:t>A.8.2.3.2</w:t>
      </w:r>
      <w:r w:rsidRPr="00BB55D6">
        <w:rPr>
          <w:rFonts w:asciiTheme="minorHAnsi" w:eastAsiaTheme="minorEastAsia" w:hAnsiTheme="minorHAnsi" w:cstheme="minorBidi"/>
          <w:sz w:val="22"/>
          <w:szCs w:val="22"/>
        </w:rPr>
        <w:tab/>
      </w:r>
      <w:r w:rsidRPr="00890E30">
        <w:rPr>
          <w:snapToGrid w:val="0"/>
        </w:rPr>
        <w:t>Test Requirements</w:t>
      </w:r>
      <w:r>
        <w:tab/>
        <w:t>1794</w:t>
      </w:r>
    </w:p>
    <w:p w:rsidR="00BB55D6" w:rsidRDefault="00BB55D6">
      <w:pPr>
        <w:pStyle w:val="TOC3"/>
        <w:rPr>
          <w:rFonts w:asciiTheme="minorHAnsi" w:eastAsiaTheme="minorEastAsia" w:hAnsiTheme="minorHAnsi" w:cstheme="minorBidi"/>
          <w:sz w:val="22"/>
          <w:szCs w:val="22"/>
        </w:rPr>
      </w:pPr>
      <w:r w:rsidRPr="00BB55D6">
        <w:t>A.8.2.4</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1795</w:t>
      </w:r>
    </w:p>
    <w:p w:rsidR="00BB55D6" w:rsidRDefault="00BB55D6">
      <w:pPr>
        <w:pStyle w:val="TOC4"/>
        <w:rPr>
          <w:rFonts w:asciiTheme="minorHAnsi" w:eastAsiaTheme="minorEastAsia" w:hAnsiTheme="minorHAnsi" w:cstheme="minorBidi"/>
          <w:sz w:val="22"/>
          <w:szCs w:val="22"/>
        </w:rPr>
      </w:pPr>
      <w:r w:rsidRPr="00BB55D6">
        <w:t>A.8.2.4.1</w:t>
      </w:r>
      <w:r w:rsidRPr="00BB55D6">
        <w:rPr>
          <w:rFonts w:asciiTheme="minorHAnsi" w:eastAsiaTheme="minorEastAsia" w:hAnsiTheme="minorHAnsi" w:cstheme="minorBidi"/>
          <w:sz w:val="22"/>
          <w:szCs w:val="22"/>
        </w:rPr>
        <w:tab/>
      </w:r>
      <w:r w:rsidRPr="00890E30">
        <w:rPr>
          <w:snapToGrid w:val="0"/>
        </w:rPr>
        <w:t>Test Purpose and Environment</w:t>
      </w:r>
      <w:r>
        <w:tab/>
        <w:t>1795</w:t>
      </w:r>
    </w:p>
    <w:p w:rsidR="00BB55D6" w:rsidRDefault="00BB55D6">
      <w:pPr>
        <w:pStyle w:val="TOC4"/>
        <w:rPr>
          <w:rFonts w:asciiTheme="minorHAnsi" w:eastAsiaTheme="minorEastAsia" w:hAnsiTheme="minorHAnsi" w:cstheme="minorBidi"/>
          <w:sz w:val="22"/>
          <w:szCs w:val="22"/>
        </w:rPr>
      </w:pPr>
      <w:r w:rsidRPr="00BB55D6">
        <w:t>A.8.2.4.2</w:t>
      </w:r>
      <w:r w:rsidRPr="00BB55D6">
        <w:rPr>
          <w:rFonts w:asciiTheme="minorHAnsi" w:eastAsiaTheme="minorEastAsia" w:hAnsiTheme="minorHAnsi" w:cstheme="minorBidi"/>
          <w:sz w:val="22"/>
          <w:szCs w:val="22"/>
        </w:rPr>
        <w:tab/>
      </w:r>
      <w:r w:rsidRPr="00890E30">
        <w:rPr>
          <w:snapToGrid w:val="0"/>
        </w:rPr>
        <w:t>Test Requirements</w:t>
      </w:r>
      <w:r>
        <w:tab/>
        <w:t>1797</w:t>
      </w:r>
    </w:p>
    <w:p w:rsidR="00BB55D6" w:rsidRDefault="00BB55D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1797</w:t>
      </w:r>
    </w:p>
    <w:p w:rsidR="00BB55D6" w:rsidRDefault="00BB55D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1797</w:t>
      </w:r>
    </w:p>
    <w:p w:rsidR="00BB55D6" w:rsidRDefault="00BB55D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1799</w:t>
      </w:r>
    </w:p>
    <w:p w:rsidR="00BB55D6" w:rsidRDefault="00BB55D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1800</w:t>
      </w:r>
    </w:p>
    <w:p w:rsidR="00BB55D6" w:rsidRDefault="00BB55D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1800</w:t>
      </w:r>
    </w:p>
    <w:p w:rsidR="00BB55D6" w:rsidRDefault="00BB55D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1802</w:t>
      </w:r>
    </w:p>
    <w:p w:rsidR="00BB55D6" w:rsidRDefault="00BB55D6">
      <w:pPr>
        <w:pStyle w:val="TOC3"/>
        <w:rPr>
          <w:rFonts w:asciiTheme="minorHAnsi" w:eastAsiaTheme="minorEastAsia" w:hAnsiTheme="minorHAnsi" w:cstheme="minorBidi"/>
          <w:sz w:val="22"/>
          <w:szCs w:val="22"/>
        </w:rPr>
      </w:pPr>
      <w:r w:rsidRPr="00BB55D6">
        <w:t>A.8.2.7</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tab/>
        <w:t>1803</w:t>
      </w:r>
    </w:p>
    <w:p w:rsidR="00BB55D6" w:rsidRDefault="00BB55D6">
      <w:pPr>
        <w:pStyle w:val="TOC4"/>
        <w:rPr>
          <w:rFonts w:asciiTheme="minorHAnsi" w:eastAsiaTheme="minorEastAsia" w:hAnsiTheme="minorHAnsi" w:cstheme="minorBidi"/>
          <w:sz w:val="22"/>
          <w:szCs w:val="22"/>
        </w:rPr>
      </w:pPr>
      <w:r w:rsidRPr="00BB55D6">
        <w:t>A.8.2.7.1</w:t>
      </w:r>
      <w:r w:rsidRPr="00BB55D6">
        <w:rPr>
          <w:rFonts w:asciiTheme="minorHAnsi" w:eastAsiaTheme="minorEastAsia" w:hAnsiTheme="minorHAnsi" w:cstheme="minorBidi"/>
          <w:sz w:val="22"/>
          <w:szCs w:val="22"/>
        </w:rPr>
        <w:tab/>
      </w:r>
      <w:r w:rsidRPr="00890E30">
        <w:rPr>
          <w:snapToGrid w:val="0"/>
        </w:rPr>
        <w:t>Test Purpose and Environment</w:t>
      </w:r>
      <w:r>
        <w:tab/>
        <w:t>1803</w:t>
      </w:r>
    </w:p>
    <w:p w:rsidR="00BB55D6" w:rsidRDefault="00BB55D6">
      <w:pPr>
        <w:pStyle w:val="TOC4"/>
        <w:rPr>
          <w:rFonts w:asciiTheme="minorHAnsi" w:eastAsiaTheme="minorEastAsia" w:hAnsiTheme="minorHAnsi" w:cstheme="minorBidi"/>
          <w:sz w:val="22"/>
          <w:szCs w:val="22"/>
        </w:rPr>
      </w:pPr>
      <w:r w:rsidRPr="00BB55D6">
        <w:t>A.8.2.7.2</w:t>
      </w:r>
      <w:r w:rsidRPr="00BB55D6">
        <w:rPr>
          <w:rFonts w:asciiTheme="minorHAnsi" w:eastAsiaTheme="minorEastAsia" w:hAnsiTheme="minorHAnsi" w:cstheme="minorBidi"/>
          <w:sz w:val="22"/>
          <w:szCs w:val="22"/>
        </w:rPr>
        <w:tab/>
      </w:r>
      <w:r w:rsidRPr="00890E30">
        <w:rPr>
          <w:snapToGrid w:val="0"/>
        </w:rPr>
        <w:t>Test Requirements</w:t>
      </w:r>
      <w:r>
        <w:tab/>
        <w:t>1804</w:t>
      </w:r>
    </w:p>
    <w:p w:rsidR="00BB55D6" w:rsidRDefault="00BB55D6">
      <w:pPr>
        <w:pStyle w:val="TOC3"/>
        <w:rPr>
          <w:rFonts w:asciiTheme="minorHAnsi" w:eastAsiaTheme="minorEastAsia" w:hAnsiTheme="minorHAnsi" w:cstheme="minorBidi"/>
          <w:sz w:val="22"/>
          <w:szCs w:val="22"/>
        </w:rPr>
      </w:pPr>
      <w:r w:rsidRPr="00BB55D6">
        <w:t>A.8.2.8</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1805</w:t>
      </w:r>
    </w:p>
    <w:p w:rsidR="00BB55D6" w:rsidRDefault="00BB55D6">
      <w:pPr>
        <w:pStyle w:val="TOC4"/>
        <w:rPr>
          <w:rFonts w:asciiTheme="minorHAnsi" w:eastAsiaTheme="minorEastAsia" w:hAnsiTheme="minorHAnsi" w:cstheme="minorBidi"/>
          <w:sz w:val="22"/>
          <w:szCs w:val="22"/>
        </w:rPr>
      </w:pPr>
      <w:r w:rsidRPr="00BB55D6">
        <w:t>A.8.2.8.1</w:t>
      </w:r>
      <w:r w:rsidRPr="00BB55D6">
        <w:rPr>
          <w:rFonts w:asciiTheme="minorHAnsi" w:eastAsiaTheme="minorEastAsia" w:hAnsiTheme="minorHAnsi" w:cstheme="minorBidi"/>
          <w:sz w:val="22"/>
          <w:szCs w:val="22"/>
        </w:rPr>
        <w:tab/>
      </w:r>
      <w:r w:rsidRPr="00890E30">
        <w:rPr>
          <w:snapToGrid w:val="0"/>
        </w:rPr>
        <w:t>Test Purpose and Environment</w:t>
      </w:r>
      <w:r>
        <w:tab/>
        <w:t>1805</w:t>
      </w:r>
    </w:p>
    <w:p w:rsidR="00BB55D6" w:rsidRDefault="00BB55D6">
      <w:pPr>
        <w:pStyle w:val="TOC4"/>
        <w:rPr>
          <w:rFonts w:asciiTheme="minorHAnsi" w:eastAsiaTheme="minorEastAsia" w:hAnsiTheme="minorHAnsi" w:cstheme="minorBidi"/>
          <w:sz w:val="22"/>
          <w:szCs w:val="22"/>
        </w:rPr>
      </w:pPr>
      <w:r w:rsidRPr="00BB55D6">
        <w:t>A.8.2.8.2</w:t>
      </w:r>
      <w:r w:rsidRPr="00BB55D6">
        <w:rPr>
          <w:rFonts w:asciiTheme="minorHAnsi" w:eastAsiaTheme="minorEastAsia" w:hAnsiTheme="minorHAnsi" w:cstheme="minorBidi"/>
          <w:sz w:val="22"/>
          <w:szCs w:val="22"/>
        </w:rPr>
        <w:tab/>
      </w:r>
      <w:r w:rsidRPr="00890E30">
        <w:rPr>
          <w:snapToGrid w:val="0"/>
        </w:rPr>
        <w:t>Test Requirements</w:t>
      </w:r>
      <w:r>
        <w:tab/>
        <w:t>1807</w:t>
      </w:r>
    </w:p>
    <w:p w:rsidR="00BB55D6" w:rsidRDefault="00BB55D6">
      <w:pPr>
        <w:pStyle w:val="TOC3"/>
        <w:rPr>
          <w:rFonts w:asciiTheme="minorHAnsi" w:eastAsiaTheme="minorEastAsia" w:hAnsiTheme="minorHAnsi" w:cstheme="minorBidi"/>
          <w:sz w:val="22"/>
          <w:szCs w:val="22"/>
        </w:rPr>
      </w:pPr>
      <w:r w:rsidRPr="00BB55D6">
        <w:t>A.8.2.9</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for Cat-M1 UE in CEModeB</w:t>
      </w:r>
      <w:r>
        <w:tab/>
        <w:t>1807</w:t>
      </w:r>
    </w:p>
    <w:p w:rsidR="00BB55D6" w:rsidRDefault="00BB55D6">
      <w:pPr>
        <w:pStyle w:val="TOC4"/>
        <w:rPr>
          <w:rFonts w:asciiTheme="minorHAnsi" w:eastAsiaTheme="minorEastAsia" w:hAnsiTheme="minorHAnsi" w:cstheme="minorBidi"/>
          <w:sz w:val="22"/>
          <w:szCs w:val="22"/>
        </w:rPr>
      </w:pPr>
      <w:r w:rsidRPr="00BB55D6">
        <w:t>A.8.2.9.1</w:t>
      </w:r>
      <w:r w:rsidRPr="00BB55D6">
        <w:rPr>
          <w:rFonts w:asciiTheme="minorHAnsi" w:eastAsiaTheme="minorEastAsia" w:hAnsiTheme="minorHAnsi" w:cstheme="minorBidi"/>
          <w:sz w:val="22"/>
          <w:szCs w:val="22"/>
        </w:rPr>
        <w:tab/>
      </w:r>
      <w:r w:rsidRPr="00890E30">
        <w:rPr>
          <w:snapToGrid w:val="0"/>
        </w:rPr>
        <w:t>Test Purpose and Environment</w:t>
      </w:r>
      <w:r>
        <w:tab/>
        <w:t>1807</w:t>
      </w:r>
    </w:p>
    <w:p w:rsidR="00BB55D6" w:rsidRDefault="00BB55D6">
      <w:pPr>
        <w:pStyle w:val="TOC4"/>
        <w:rPr>
          <w:rFonts w:asciiTheme="minorHAnsi" w:eastAsiaTheme="minorEastAsia" w:hAnsiTheme="minorHAnsi" w:cstheme="minorBidi"/>
          <w:sz w:val="22"/>
          <w:szCs w:val="22"/>
        </w:rPr>
      </w:pPr>
      <w:r w:rsidRPr="00BB55D6">
        <w:t>A.8.2.9.2</w:t>
      </w:r>
      <w:r w:rsidRPr="00BB55D6">
        <w:rPr>
          <w:rFonts w:asciiTheme="minorHAnsi" w:eastAsiaTheme="minorEastAsia" w:hAnsiTheme="minorHAnsi" w:cstheme="minorBidi"/>
          <w:sz w:val="22"/>
          <w:szCs w:val="22"/>
        </w:rPr>
        <w:tab/>
      </w:r>
      <w:r w:rsidRPr="00890E30">
        <w:rPr>
          <w:snapToGrid w:val="0"/>
        </w:rPr>
        <w:t>Test Requirements</w:t>
      </w:r>
      <w:r>
        <w:tab/>
        <w:t>1809</w:t>
      </w:r>
    </w:p>
    <w:p w:rsidR="00BB55D6" w:rsidRDefault="00BB55D6">
      <w:pPr>
        <w:pStyle w:val="TOC3"/>
        <w:rPr>
          <w:rFonts w:asciiTheme="minorHAnsi" w:eastAsiaTheme="minorEastAsia" w:hAnsiTheme="minorHAnsi" w:cstheme="minorBidi"/>
          <w:sz w:val="22"/>
          <w:szCs w:val="22"/>
        </w:rPr>
      </w:pPr>
      <w:r w:rsidRPr="00BB55D6">
        <w:t>A.8.2.10</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with DRX for Cat-M1 UE in CEModeB</w:t>
      </w:r>
      <w:r>
        <w:tab/>
        <w:t>1810</w:t>
      </w:r>
    </w:p>
    <w:p w:rsidR="00BB55D6" w:rsidRDefault="00BB55D6">
      <w:pPr>
        <w:pStyle w:val="TOC4"/>
        <w:rPr>
          <w:rFonts w:asciiTheme="minorHAnsi" w:eastAsiaTheme="minorEastAsia" w:hAnsiTheme="minorHAnsi" w:cstheme="minorBidi"/>
          <w:sz w:val="22"/>
          <w:szCs w:val="22"/>
        </w:rPr>
      </w:pPr>
      <w:r w:rsidRPr="00BB55D6">
        <w:t>A.8.2.10.1</w:t>
      </w:r>
      <w:r w:rsidRPr="00BB55D6">
        <w:rPr>
          <w:rFonts w:asciiTheme="minorHAnsi" w:eastAsiaTheme="minorEastAsia" w:hAnsiTheme="minorHAnsi" w:cstheme="minorBidi"/>
          <w:sz w:val="22"/>
          <w:szCs w:val="22"/>
        </w:rPr>
        <w:tab/>
      </w:r>
      <w:r w:rsidRPr="00890E30">
        <w:rPr>
          <w:snapToGrid w:val="0"/>
        </w:rPr>
        <w:t>Test Purpose and Environment</w:t>
      </w:r>
      <w:r>
        <w:tab/>
        <w:t>1810</w:t>
      </w:r>
    </w:p>
    <w:p w:rsidR="00BB55D6" w:rsidRDefault="00BB55D6">
      <w:pPr>
        <w:pStyle w:val="TOC4"/>
        <w:rPr>
          <w:rFonts w:asciiTheme="minorHAnsi" w:eastAsiaTheme="minorEastAsia" w:hAnsiTheme="minorHAnsi" w:cstheme="minorBidi"/>
          <w:sz w:val="22"/>
          <w:szCs w:val="22"/>
        </w:rPr>
      </w:pPr>
      <w:r w:rsidRPr="00BB55D6">
        <w:t>A.8.2.10.2</w:t>
      </w:r>
      <w:r w:rsidRPr="00BB55D6">
        <w:rPr>
          <w:rFonts w:asciiTheme="minorHAnsi" w:eastAsiaTheme="minorEastAsia" w:hAnsiTheme="minorHAnsi" w:cstheme="minorBidi"/>
          <w:sz w:val="22"/>
          <w:szCs w:val="22"/>
        </w:rPr>
        <w:tab/>
      </w:r>
      <w:r w:rsidRPr="00890E30">
        <w:rPr>
          <w:snapToGrid w:val="0"/>
        </w:rPr>
        <w:t>Test Requirements</w:t>
      </w:r>
      <w:r>
        <w:tab/>
        <w:t>1812</w:t>
      </w:r>
    </w:p>
    <w:p w:rsidR="00BB55D6" w:rsidRDefault="00BB55D6">
      <w:pPr>
        <w:pStyle w:val="TOC3"/>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Arial"/>
        </w:rPr>
        <w:t xml:space="preserve">E-UTRAN TDD-TDD intra-frequency event triggered reporting with DRX for UE configured with </w:t>
      </w:r>
      <w:r w:rsidRPr="00890E30">
        <w:rPr>
          <w:rFonts w:cs="Arial"/>
          <w:i/>
        </w:rPr>
        <w:t>highSpeedEnhancedMeasFlag</w:t>
      </w:r>
      <w:r>
        <w:tab/>
        <w:t>1812</w:t>
      </w:r>
    </w:p>
    <w:p w:rsidR="00BB55D6" w:rsidRDefault="00BB55D6">
      <w:pPr>
        <w:pStyle w:val="TOC4"/>
        <w:rPr>
          <w:rFonts w:asciiTheme="minorHAnsi" w:eastAsiaTheme="minorEastAsia" w:hAnsiTheme="minorHAnsi" w:cstheme="minorBidi"/>
          <w:sz w:val="22"/>
          <w:szCs w:val="22"/>
        </w:rPr>
      </w:pPr>
      <w:r w:rsidRPr="00BB55D6">
        <w:t>A.8.2.11.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1812</w:t>
      </w:r>
    </w:p>
    <w:p w:rsidR="00BB55D6" w:rsidRDefault="00BB55D6">
      <w:pPr>
        <w:pStyle w:val="TOC4"/>
        <w:rPr>
          <w:rFonts w:asciiTheme="minorHAnsi" w:eastAsiaTheme="minorEastAsia" w:hAnsiTheme="minorHAnsi" w:cstheme="minorBidi"/>
          <w:sz w:val="22"/>
          <w:szCs w:val="22"/>
        </w:rPr>
      </w:pPr>
      <w:r w:rsidRPr="00BB55D6">
        <w:t>A.8.2.11.2</w:t>
      </w:r>
      <w:r w:rsidRPr="00BB55D6">
        <w:rPr>
          <w:rFonts w:asciiTheme="minorHAnsi" w:eastAsiaTheme="minorEastAsia" w:hAnsiTheme="minorHAnsi"/>
          <w:sz w:val="22"/>
          <w:szCs w:val="22"/>
        </w:rPr>
        <w:tab/>
      </w:r>
      <w:r w:rsidRPr="00890E30">
        <w:rPr>
          <w:rFonts w:cs="Arial"/>
          <w:snapToGrid w:val="0"/>
        </w:rPr>
        <w:t>Test Requirements</w:t>
      </w:r>
      <w:r>
        <w:tab/>
        <w:t>1814</w:t>
      </w:r>
    </w:p>
    <w:p w:rsidR="00BB55D6" w:rsidRDefault="00BB55D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1814</w:t>
      </w:r>
    </w:p>
    <w:p w:rsidR="00BB55D6" w:rsidRDefault="00BB55D6">
      <w:pPr>
        <w:pStyle w:val="TOC4"/>
        <w:rPr>
          <w:rFonts w:asciiTheme="minorHAnsi" w:eastAsiaTheme="minorEastAsia" w:hAnsiTheme="minorHAnsi" w:cstheme="minorBidi"/>
          <w:sz w:val="22"/>
          <w:szCs w:val="22"/>
        </w:rPr>
      </w:pPr>
      <w:r w:rsidRPr="00BB55D6">
        <w:t>A.8.2.12.1</w:t>
      </w:r>
      <w:r w:rsidRPr="00BB55D6">
        <w:rPr>
          <w:rFonts w:asciiTheme="minorHAnsi" w:eastAsiaTheme="minorEastAsia" w:hAnsiTheme="minorHAnsi"/>
          <w:sz w:val="22"/>
          <w:szCs w:val="22"/>
        </w:rPr>
        <w:tab/>
      </w:r>
      <w:r w:rsidRPr="00890E30">
        <w:rPr>
          <w:rFonts w:cs="v4.2.0"/>
          <w:snapToGrid w:val="0"/>
        </w:rPr>
        <w:t>Test Purpose and Environment</w:t>
      </w:r>
      <w:r>
        <w:tab/>
        <w:t>1814</w:t>
      </w:r>
    </w:p>
    <w:p w:rsidR="00BB55D6" w:rsidRDefault="00BB55D6">
      <w:pPr>
        <w:pStyle w:val="TOC4"/>
        <w:rPr>
          <w:rFonts w:asciiTheme="minorHAnsi" w:eastAsiaTheme="minorEastAsia" w:hAnsiTheme="minorHAnsi" w:cstheme="minorBidi"/>
          <w:sz w:val="22"/>
          <w:szCs w:val="22"/>
        </w:rPr>
      </w:pPr>
      <w:r w:rsidRPr="00BB55D6">
        <w:t>A.8.2.12.2</w:t>
      </w:r>
      <w:r w:rsidRPr="00BB55D6">
        <w:rPr>
          <w:rFonts w:asciiTheme="minorHAnsi" w:eastAsiaTheme="minorEastAsia" w:hAnsiTheme="minorHAnsi"/>
          <w:sz w:val="22"/>
          <w:szCs w:val="22"/>
        </w:rPr>
        <w:tab/>
      </w:r>
      <w:r w:rsidRPr="00890E30">
        <w:rPr>
          <w:rFonts w:cs="v4.2.0"/>
          <w:snapToGrid w:val="0"/>
        </w:rPr>
        <w:t>Test Requirements</w:t>
      </w:r>
      <w:r>
        <w:tab/>
        <w:t>1816</w:t>
      </w:r>
    </w:p>
    <w:p w:rsidR="00BB55D6" w:rsidRDefault="00BB55D6">
      <w:pPr>
        <w:pStyle w:val="TOC3"/>
        <w:rPr>
          <w:rFonts w:asciiTheme="minorHAnsi" w:eastAsiaTheme="minorEastAsia" w:hAnsiTheme="minorHAnsi" w:cstheme="minorBidi"/>
          <w:sz w:val="22"/>
          <w:szCs w:val="22"/>
        </w:rPr>
      </w:pPr>
      <w:r w:rsidRPr="00BB55D6">
        <w:t>A.8.2.13</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 for UE category 0</w:t>
      </w:r>
      <w:r>
        <w:tab/>
        <w:t>1817</w:t>
      </w:r>
    </w:p>
    <w:p w:rsidR="00BB55D6" w:rsidRDefault="00BB55D6">
      <w:pPr>
        <w:pStyle w:val="TOC4"/>
        <w:rPr>
          <w:rFonts w:asciiTheme="minorHAnsi" w:eastAsiaTheme="minorEastAsia" w:hAnsiTheme="minorHAnsi" w:cstheme="minorBidi"/>
          <w:sz w:val="22"/>
          <w:szCs w:val="22"/>
        </w:rPr>
      </w:pPr>
      <w:r w:rsidRPr="00BB55D6">
        <w:t>A.8.2.13.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1817</w:t>
      </w:r>
    </w:p>
    <w:p w:rsidR="00BB55D6" w:rsidRDefault="00BB55D6">
      <w:pPr>
        <w:pStyle w:val="TOC4"/>
        <w:rPr>
          <w:rFonts w:asciiTheme="minorHAnsi" w:eastAsiaTheme="minorEastAsia" w:hAnsiTheme="minorHAnsi" w:cstheme="minorBidi"/>
          <w:sz w:val="22"/>
          <w:szCs w:val="22"/>
        </w:rPr>
      </w:pPr>
      <w:r w:rsidRPr="00BB55D6">
        <w:t>A.8.2.13.2</w:t>
      </w:r>
      <w:r w:rsidRPr="00BB55D6">
        <w:rPr>
          <w:rFonts w:asciiTheme="minorHAnsi" w:eastAsiaTheme="minorEastAsia" w:hAnsiTheme="minorHAnsi"/>
          <w:sz w:val="22"/>
          <w:szCs w:val="22"/>
        </w:rPr>
        <w:tab/>
      </w:r>
      <w:r w:rsidRPr="00890E30">
        <w:rPr>
          <w:rFonts w:cs="v4.2.0"/>
          <w:snapToGrid w:val="0"/>
        </w:rPr>
        <w:t>Test Requirements</w:t>
      </w:r>
      <w:r>
        <w:tab/>
        <w:t>1819</w:t>
      </w:r>
    </w:p>
    <w:p w:rsidR="00BB55D6" w:rsidRDefault="00BB55D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90E30">
        <w:rPr>
          <w:rFonts w:cs="v4.2.0"/>
        </w:rPr>
        <w:t>E-UTRAN TDD intra-frequency event triggered reporting for serving cell under fading propagation conditions for UE category M1 in CEModeA</w:t>
      </w:r>
      <w:r w:rsidRPr="00890E30">
        <w:rPr>
          <w:rFonts w:cs="v4.2.0"/>
          <w:lang w:eastAsia="zh-CN"/>
        </w:rPr>
        <w:t xml:space="preserve"> without gap</w:t>
      </w:r>
      <w:r>
        <w:tab/>
        <w:t>1819</w:t>
      </w:r>
    </w:p>
    <w:p w:rsidR="00BB55D6" w:rsidRDefault="00BB55D6">
      <w:pPr>
        <w:pStyle w:val="TOC4"/>
        <w:rPr>
          <w:rFonts w:asciiTheme="minorHAnsi" w:eastAsiaTheme="minorEastAsia" w:hAnsiTheme="minorHAnsi" w:cstheme="minorBidi"/>
          <w:sz w:val="22"/>
          <w:szCs w:val="22"/>
        </w:rPr>
      </w:pPr>
      <w:r w:rsidRPr="00BB55D6">
        <w:t>A.8.2.14.1</w:t>
      </w:r>
      <w:r w:rsidRPr="00BB55D6">
        <w:rPr>
          <w:rFonts w:asciiTheme="minorHAnsi" w:eastAsiaTheme="minorEastAsia" w:hAnsiTheme="minorHAnsi" w:cstheme="minorBidi"/>
          <w:sz w:val="22"/>
          <w:szCs w:val="22"/>
        </w:rPr>
        <w:tab/>
      </w:r>
      <w:r w:rsidRPr="00890E30">
        <w:rPr>
          <w:snapToGrid w:val="0"/>
        </w:rPr>
        <w:t>Test Purpose and Environment</w:t>
      </w:r>
      <w:r>
        <w:tab/>
        <w:t>1819</w:t>
      </w:r>
    </w:p>
    <w:p w:rsidR="00BB55D6" w:rsidRDefault="00BB55D6">
      <w:pPr>
        <w:pStyle w:val="TOC4"/>
        <w:rPr>
          <w:rFonts w:asciiTheme="minorHAnsi" w:eastAsiaTheme="minorEastAsia" w:hAnsiTheme="minorHAnsi" w:cstheme="minorBidi"/>
          <w:sz w:val="22"/>
          <w:szCs w:val="22"/>
        </w:rPr>
      </w:pPr>
      <w:r w:rsidRPr="00BB55D6">
        <w:t>A.8.2.14.2</w:t>
      </w:r>
      <w:r w:rsidRPr="00BB55D6">
        <w:rPr>
          <w:rFonts w:asciiTheme="minorHAnsi" w:eastAsiaTheme="minorEastAsia" w:hAnsiTheme="minorHAnsi" w:cstheme="minorBidi"/>
          <w:sz w:val="22"/>
          <w:szCs w:val="22"/>
        </w:rPr>
        <w:tab/>
      </w:r>
      <w:r w:rsidRPr="00890E30">
        <w:rPr>
          <w:snapToGrid w:val="0"/>
        </w:rPr>
        <w:t>Test Requirement</w:t>
      </w:r>
      <w:r>
        <w:tab/>
        <w:t>1821</w:t>
      </w:r>
    </w:p>
    <w:p w:rsidR="00BB55D6" w:rsidRDefault="00BB55D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1822</w:t>
      </w:r>
    </w:p>
    <w:p w:rsidR="00BB55D6" w:rsidRDefault="00BB55D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1822</w:t>
      </w:r>
    </w:p>
    <w:p w:rsidR="00BB55D6" w:rsidRDefault="00BB55D6">
      <w:pPr>
        <w:pStyle w:val="TOC4"/>
        <w:rPr>
          <w:rFonts w:asciiTheme="minorHAnsi" w:eastAsiaTheme="minorEastAsia" w:hAnsiTheme="minorHAnsi" w:cstheme="minorBidi"/>
          <w:sz w:val="22"/>
          <w:szCs w:val="22"/>
        </w:rPr>
      </w:pPr>
      <w:r w:rsidRPr="00BB55D6">
        <w:lastRenderedPageBreak/>
        <w:t>A.8.3.1.1</w:t>
      </w:r>
      <w:r w:rsidRPr="00BB55D6">
        <w:rPr>
          <w:rFonts w:asciiTheme="minorHAnsi" w:eastAsiaTheme="minorEastAsia" w:hAnsiTheme="minorHAnsi"/>
          <w:sz w:val="22"/>
          <w:szCs w:val="22"/>
        </w:rPr>
        <w:tab/>
      </w:r>
      <w:r w:rsidRPr="00890E30">
        <w:rPr>
          <w:rFonts w:cs="v4.2.0"/>
          <w:snapToGrid w:val="0"/>
        </w:rPr>
        <w:t>Test Purpose and Environment</w:t>
      </w:r>
      <w:r>
        <w:tab/>
        <w:t>1822</w:t>
      </w:r>
    </w:p>
    <w:p w:rsidR="00BB55D6" w:rsidRDefault="00BB55D6">
      <w:pPr>
        <w:pStyle w:val="TOC4"/>
        <w:rPr>
          <w:rFonts w:asciiTheme="minorHAnsi" w:eastAsiaTheme="minorEastAsia" w:hAnsiTheme="minorHAnsi" w:cstheme="minorBidi"/>
          <w:sz w:val="22"/>
          <w:szCs w:val="22"/>
        </w:rPr>
      </w:pPr>
      <w:r w:rsidRPr="00BB55D6">
        <w:t>A.8.3.1.2</w:t>
      </w:r>
      <w:r w:rsidRPr="00BB55D6">
        <w:rPr>
          <w:rFonts w:asciiTheme="minorHAnsi" w:eastAsiaTheme="minorEastAsia" w:hAnsiTheme="minorHAnsi"/>
          <w:sz w:val="22"/>
          <w:szCs w:val="22"/>
        </w:rPr>
        <w:tab/>
      </w:r>
      <w:r w:rsidRPr="00890E30">
        <w:rPr>
          <w:rFonts w:cs="v4.2.0"/>
          <w:snapToGrid w:val="0"/>
        </w:rPr>
        <w:t>Test Requirements</w:t>
      </w:r>
      <w:r>
        <w:tab/>
        <w:t>1823</w:t>
      </w:r>
    </w:p>
    <w:p w:rsidR="00BB55D6" w:rsidRDefault="00BB55D6">
      <w:pPr>
        <w:pStyle w:val="TOC3"/>
        <w:rPr>
          <w:rFonts w:asciiTheme="minorHAnsi" w:eastAsiaTheme="minorEastAsia" w:hAnsiTheme="minorHAnsi" w:cstheme="minorBidi"/>
          <w:sz w:val="22"/>
          <w:szCs w:val="22"/>
        </w:rPr>
      </w:pPr>
      <w:r w:rsidRPr="00BB55D6">
        <w:t>A.8.3.2</w:t>
      </w:r>
      <w:r w:rsidRPr="00BB55D6">
        <w:rPr>
          <w:rFonts w:asciiTheme="minorHAnsi" w:eastAsiaTheme="minorEastAsia" w:hAnsiTheme="minorHAnsi"/>
          <w:sz w:val="22"/>
          <w:szCs w:val="22"/>
        </w:rPr>
        <w:tab/>
      </w:r>
      <w:r w:rsidRPr="00890E30">
        <w:rPr>
          <w:rFonts w:cs="v4.2.0"/>
        </w:rPr>
        <w:t>E-UTRAN FDD-FDD Inter-frequency event triggered reporting when DRX is used under fading propagation conditions in asynchronous cells</w:t>
      </w:r>
      <w:r>
        <w:tab/>
        <w:t>1823</w:t>
      </w:r>
    </w:p>
    <w:p w:rsidR="00BB55D6" w:rsidRDefault="00BB55D6">
      <w:pPr>
        <w:pStyle w:val="TOC4"/>
        <w:rPr>
          <w:rFonts w:asciiTheme="minorHAnsi" w:eastAsiaTheme="minorEastAsia" w:hAnsiTheme="minorHAnsi" w:cstheme="minorBidi"/>
          <w:sz w:val="22"/>
          <w:szCs w:val="22"/>
        </w:rPr>
      </w:pPr>
      <w:r w:rsidRPr="00BB55D6">
        <w:t>A.8.3.2.1</w:t>
      </w:r>
      <w:r w:rsidRPr="00BB55D6">
        <w:rPr>
          <w:rFonts w:asciiTheme="minorHAnsi" w:eastAsiaTheme="minorEastAsia" w:hAnsiTheme="minorHAnsi"/>
          <w:sz w:val="22"/>
          <w:szCs w:val="22"/>
        </w:rPr>
        <w:tab/>
      </w:r>
      <w:r w:rsidRPr="00890E30">
        <w:rPr>
          <w:rFonts w:cs="v4.2.0"/>
          <w:snapToGrid w:val="0"/>
        </w:rPr>
        <w:t>Test Purpose and Environment</w:t>
      </w:r>
      <w:r>
        <w:tab/>
        <w:t>1823</w:t>
      </w:r>
    </w:p>
    <w:p w:rsidR="00BB55D6" w:rsidRDefault="00BB55D6">
      <w:pPr>
        <w:pStyle w:val="TOC4"/>
        <w:rPr>
          <w:rFonts w:asciiTheme="minorHAnsi" w:eastAsiaTheme="minorEastAsia" w:hAnsiTheme="minorHAnsi" w:cstheme="minorBidi"/>
          <w:sz w:val="22"/>
          <w:szCs w:val="22"/>
        </w:rPr>
      </w:pPr>
      <w:r w:rsidRPr="00BB55D6">
        <w:t>A.8.3.2.2</w:t>
      </w:r>
      <w:r w:rsidRPr="00BB55D6">
        <w:rPr>
          <w:rFonts w:asciiTheme="minorHAnsi" w:eastAsiaTheme="minorEastAsia" w:hAnsiTheme="minorHAnsi"/>
          <w:sz w:val="22"/>
          <w:szCs w:val="22"/>
        </w:rPr>
        <w:tab/>
      </w:r>
      <w:r w:rsidRPr="00890E30">
        <w:rPr>
          <w:rFonts w:cs="v4.2.0"/>
          <w:snapToGrid w:val="0"/>
        </w:rPr>
        <w:t>Test Requirements</w:t>
      </w:r>
      <w:r>
        <w:tab/>
        <w:t>1826</w:t>
      </w:r>
    </w:p>
    <w:p w:rsidR="00BB55D6" w:rsidRDefault="00BB55D6">
      <w:pPr>
        <w:pStyle w:val="TOC3"/>
        <w:rPr>
          <w:rFonts w:asciiTheme="minorHAnsi" w:eastAsiaTheme="minorEastAsia" w:hAnsiTheme="minorHAnsi" w:cstheme="minorBidi"/>
          <w:sz w:val="22"/>
          <w:szCs w:val="22"/>
        </w:rPr>
      </w:pPr>
      <w:r w:rsidRPr="00BB55D6">
        <w:t>A.8.3.3</w:t>
      </w:r>
      <w:r w:rsidRPr="00BB55D6">
        <w:rPr>
          <w:rFonts w:asciiTheme="minorHAnsi" w:eastAsiaTheme="minorEastAsia" w:hAnsiTheme="minorHAnsi"/>
          <w:sz w:val="22"/>
          <w:szCs w:val="22"/>
        </w:rPr>
        <w:tab/>
      </w:r>
      <w:r w:rsidRPr="00890E30">
        <w:rPr>
          <w:rFonts w:cs="v4.2.0"/>
        </w:rPr>
        <w:t>E-UTRAN FDD-FDD inter-frequency event triggered reporting under AWGN propagation conditions in asynchronous cells with DRX when L3 filtering is used</w:t>
      </w:r>
      <w:r>
        <w:tab/>
        <w:t>1826</w:t>
      </w:r>
    </w:p>
    <w:p w:rsidR="00BB55D6" w:rsidRDefault="00BB55D6">
      <w:pPr>
        <w:pStyle w:val="TOC4"/>
        <w:rPr>
          <w:rFonts w:asciiTheme="minorHAnsi" w:eastAsiaTheme="minorEastAsia" w:hAnsiTheme="minorHAnsi" w:cstheme="minorBidi"/>
          <w:sz w:val="22"/>
          <w:szCs w:val="22"/>
        </w:rPr>
      </w:pPr>
      <w:r w:rsidRPr="00BB55D6">
        <w:t>A.8.3.3.1</w:t>
      </w:r>
      <w:r w:rsidRPr="00BB55D6">
        <w:rPr>
          <w:rFonts w:asciiTheme="minorHAnsi" w:eastAsiaTheme="minorEastAsia" w:hAnsiTheme="minorHAnsi" w:cstheme="minorBidi"/>
          <w:sz w:val="22"/>
          <w:szCs w:val="22"/>
        </w:rPr>
        <w:tab/>
      </w:r>
      <w:r w:rsidRPr="00890E30">
        <w:rPr>
          <w:snapToGrid w:val="0"/>
        </w:rPr>
        <w:t>Test Purpose and Environment</w:t>
      </w:r>
      <w:r>
        <w:tab/>
        <w:t>1826</w:t>
      </w:r>
    </w:p>
    <w:p w:rsidR="00BB55D6" w:rsidRDefault="00BB55D6">
      <w:pPr>
        <w:pStyle w:val="TOC4"/>
        <w:rPr>
          <w:rFonts w:asciiTheme="minorHAnsi" w:eastAsiaTheme="minorEastAsia" w:hAnsiTheme="minorHAnsi" w:cstheme="minorBidi"/>
          <w:sz w:val="22"/>
          <w:szCs w:val="22"/>
        </w:rPr>
      </w:pPr>
      <w:r w:rsidRPr="00BB55D6">
        <w:t>A.8.3.3.2</w:t>
      </w:r>
      <w:r w:rsidRPr="00BB55D6">
        <w:rPr>
          <w:rFonts w:asciiTheme="minorHAnsi" w:eastAsiaTheme="minorEastAsia" w:hAnsiTheme="minorHAnsi"/>
          <w:sz w:val="22"/>
          <w:szCs w:val="22"/>
        </w:rPr>
        <w:tab/>
      </w:r>
      <w:r w:rsidRPr="00890E30">
        <w:rPr>
          <w:rFonts w:cs="v4.2.0"/>
          <w:snapToGrid w:val="0"/>
        </w:rPr>
        <w:t>Test Requirements</w:t>
      </w:r>
      <w:r>
        <w:tab/>
        <w:t>1829</w:t>
      </w:r>
    </w:p>
    <w:p w:rsidR="00BB55D6" w:rsidRDefault="00BB55D6">
      <w:pPr>
        <w:pStyle w:val="TOC3"/>
        <w:rPr>
          <w:rFonts w:asciiTheme="minorHAnsi" w:eastAsiaTheme="minorEastAsia" w:hAnsiTheme="minorHAnsi" w:cstheme="minorBidi"/>
          <w:sz w:val="22"/>
          <w:szCs w:val="22"/>
        </w:rPr>
      </w:pPr>
      <w:r w:rsidRPr="00BB55D6">
        <w:t>A.8.3.4</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1829</w:t>
      </w:r>
    </w:p>
    <w:p w:rsidR="00BB55D6" w:rsidRDefault="00BB55D6">
      <w:pPr>
        <w:pStyle w:val="TOC4"/>
        <w:rPr>
          <w:rFonts w:asciiTheme="minorHAnsi" w:eastAsiaTheme="minorEastAsia" w:hAnsiTheme="minorHAnsi" w:cstheme="minorBidi"/>
          <w:sz w:val="22"/>
          <w:szCs w:val="22"/>
        </w:rPr>
      </w:pPr>
      <w:r w:rsidRPr="00BB55D6">
        <w:t>A.8.3.4.1</w:t>
      </w:r>
      <w:r w:rsidRPr="00BB55D6">
        <w:rPr>
          <w:rFonts w:asciiTheme="minorHAnsi" w:eastAsiaTheme="minorEastAsia" w:hAnsiTheme="minorHAnsi" w:cstheme="minorBidi"/>
          <w:sz w:val="22"/>
          <w:szCs w:val="22"/>
        </w:rPr>
        <w:tab/>
      </w:r>
      <w:r w:rsidRPr="00890E30">
        <w:rPr>
          <w:snapToGrid w:val="0"/>
        </w:rPr>
        <w:t>Test Purpose and Environment</w:t>
      </w:r>
      <w:r>
        <w:tab/>
        <w:t>1829</w:t>
      </w:r>
    </w:p>
    <w:p w:rsidR="00BB55D6" w:rsidRDefault="00BB55D6">
      <w:pPr>
        <w:pStyle w:val="TOC4"/>
        <w:rPr>
          <w:rFonts w:asciiTheme="minorHAnsi" w:eastAsiaTheme="minorEastAsia" w:hAnsiTheme="minorHAnsi" w:cstheme="minorBidi"/>
          <w:sz w:val="22"/>
          <w:szCs w:val="22"/>
        </w:rPr>
      </w:pPr>
      <w:r w:rsidRPr="00BB55D6">
        <w:t>A.8.3.4.2</w:t>
      </w:r>
      <w:r w:rsidRPr="00BB55D6">
        <w:rPr>
          <w:rFonts w:asciiTheme="minorHAnsi" w:eastAsiaTheme="minorEastAsia" w:hAnsiTheme="minorHAnsi" w:cstheme="minorBidi"/>
          <w:sz w:val="22"/>
          <w:szCs w:val="22"/>
        </w:rPr>
        <w:tab/>
      </w:r>
      <w:r w:rsidRPr="00890E30">
        <w:rPr>
          <w:snapToGrid w:val="0"/>
        </w:rPr>
        <w:t>Test Requirements</w:t>
      </w:r>
      <w:r>
        <w:tab/>
        <w:t>1831</w:t>
      </w:r>
    </w:p>
    <w:p w:rsidR="00BB55D6" w:rsidRDefault="00BB55D6">
      <w:pPr>
        <w:pStyle w:val="TOC3"/>
        <w:rPr>
          <w:rFonts w:asciiTheme="minorHAnsi" w:eastAsiaTheme="minorEastAsia" w:hAnsiTheme="minorHAnsi" w:cstheme="minorBidi"/>
          <w:sz w:val="22"/>
          <w:szCs w:val="22"/>
        </w:rPr>
      </w:pPr>
      <w:r w:rsidRPr="00BB55D6">
        <w:t>A.8.3.5</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1831</w:t>
      </w:r>
    </w:p>
    <w:p w:rsidR="00BB55D6" w:rsidRDefault="00BB55D6">
      <w:pPr>
        <w:pStyle w:val="TOC4"/>
        <w:rPr>
          <w:rFonts w:asciiTheme="minorHAnsi" w:eastAsiaTheme="minorEastAsia" w:hAnsiTheme="minorHAnsi" w:cstheme="minorBidi"/>
          <w:sz w:val="22"/>
          <w:szCs w:val="22"/>
        </w:rPr>
      </w:pPr>
      <w:r w:rsidRPr="00BB55D6">
        <w:t>A.8.3.5.2</w:t>
      </w:r>
      <w:r w:rsidRPr="00BB55D6">
        <w:rPr>
          <w:rFonts w:asciiTheme="minorHAnsi" w:eastAsiaTheme="minorEastAsia" w:hAnsiTheme="minorHAnsi" w:cstheme="minorBidi"/>
          <w:sz w:val="22"/>
          <w:szCs w:val="22"/>
        </w:rPr>
        <w:tab/>
      </w:r>
      <w:r w:rsidRPr="00890E30">
        <w:rPr>
          <w:snapToGrid w:val="0"/>
        </w:rPr>
        <w:t>Test Requirements</w:t>
      </w:r>
      <w:r>
        <w:tab/>
        <w:t>1833</w:t>
      </w:r>
    </w:p>
    <w:p w:rsidR="00BB55D6" w:rsidRDefault="00BB55D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1833</w:t>
      </w:r>
    </w:p>
    <w:p w:rsidR="00BB55D6" w:rsidRDefault="00BB55D6">
      <w:pPr>
        <w:pStyle w:val="TOC4"/>
        <w:rPr>
          <w:rFonts w:asciiTheme="minorHAnsi" w:eastAsiaTheme="minorEastAsia" w:hAnsiTheme="minorHAnsi" w:cstheme="minorBidi"/>
          <w:sz w:val="22"/>
          <w:szCs w:val="22"/>
        </w:rPr>
      </w:pPr>
      <w:r w:rsidRPr="00BB55D6">
        <w:t>A.8.3.6.1</w:t>
      </w:r>
      <w:r w:rsidRPr="00BB55D6">
        <w:rPr>
          <w:rFonts w:asciiTheme="minorHAnsi" w:eastAsiaTheme="minorEastAsia" w:hAnsiTheme="minorHAnsi" w:cstheme="minorBidi"/>
          <w:sz w:val="22"/>
          <w:szCs w:val="22"/>
        </w:rPr>
        <w:tab/>
      </w:r>
      <w:r w:rsidRPr="00890E30">
        <w:rPr>
          <w:snapToGrid w:val="0"/>
        </w:rPr>
        <w:t>Test Purpose and Environment</w:t>
      </w:r>
      <w:r>
        <w:tab/>
        <w:t>1833</w:t>
      </w:r>
    </w:p>
    <w:p w:rsidR="00BB55D6" w:rsidRDefault="00BB55D6">
      <w:pPr>
        <w:pStyle w:val="TOC4"/>
        <w:rPr>
          <w:rFonts w:asciiTheme="minorHAnsi" w:eastAsiaTheme="minorEastAsia" w:hAnsiTheme="minorHAnsi" w:cstheme="minorBidi"/>
          <w:sz w:val="22"/>
          <w:szCs w:val="22"/>
        </w:rPr>
      </w:pPr>
      <w:r w:rsidRPr="00BB55D6">
        <w:t>A.8.3.6.2</w:t>
      </w:r>
      <w:r w:rsidRPr="00BB55D6">
        <w:rPr>
          <w:rFonts w:asciiTheme="minorHAnsi" w:eastAsiaTheme="minorEastAsia" w:hAnsiTheme="minorHAnsi" w:cstheme="minorBidi"/>
          <w:sz w:val="22"/>
          <w:szCs w:val="22"/>
        </w:rPr>
        <w:tab/>
      </w:r>
      <w:r w:rsidRPr="00890E30">
        <w:rPr>
          <w:snapToGrid w:val="0"/>
        </w:rPr>
        <w:t>Test Requirements</w:t>
      </w:r>
      <w:r>
        <w:tab/>
        <w:t>1835</w:t>
      </w:r>
    </w:p>
    <w:p w:rsidR="00BB55D6" w:rsidRDefault="00BB55D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1836</w:t>
      </w:r>
    </w:p>
    <w:p w:rsidR="00BB55D6" w:rsidRDefault="00BB55D6">
      <w:pPr>
        <w:pStyle w:val="TOC4"/>
        <w:rPr>
          <w:rFonts w:asciiTheme="minorHAnsi" w:eastAsiaTheme="minorEastAsia" w:hAnsiTheme="minorHAnsi" w:cstheme="minorBidi"/>
          <w:sz w:val="22"/>
          <w:szCs w:val="22"/>
        </w:rPr>
      </w:pPr>
      <w:r w:rsidRPr="00BB55D6">
        <w:t>A.8.3.7.1</w:t>
      </w:r>
      <w:r w:rsidRPr="00BB55D6">
        <w:rPr>
          <w:rFonts w:asciiTheme="minorHAnsi" w:eastAsiaTheme="minorEastAsia" w:hAnsiTheme="minorHAnsi" w:cstheme="minorBidi"/>
          <w:sz w:val="22"/>
          <w:szCs w:val="22"/>
        </w:rPr>
        <w:tab/>
      </w:r>
      <w:r w:rsidRPr="00890E30">
        <w:rPr>
          <w:snapToGrid w:val="0"/>
        </w:rPr>
        <w:t>Test Purpose and Environment</w:t>
      </w:r>
      <w:r>
        <w:tab/>
        <w:t>1836</w:t>
      </w:r>
    </w:p>
    <w:p w:rsidR="00BB55D6" w:rsidRDefault="00BB55D6">
      <w:pPr>
        <w:pStyle w:val="TOC4"/>
        <w:rPr>
          <w:rFonts w:asciiTheme="minorHAnsi" w:eastAsiaTheme="minorEastAsia" w:hAnsiTheme="minorHAnsi" w:cstheme="minorBidi"/>
          <w:sz w:val="22"/>
          <w:szCs w:val="22"/>
        </w:rPr>
      </w:pPr>
      <w:r w:rsidRPr="00BB55D6">
        <w:t>A.8.3.7.2</w:t>
      </w:r>
      <w:r w:rsidRPr="00BB55D6">
        <w:rPr>
          <w:rFonts w:asciiTheme="minorHAnsi" w:eastAsiaTheme="minorEastAsia" w:hAnsiTheme="minorHAnsi"/>
          <w:sz w:val="22"/>
          <w:szCs w:val="22"/>
        </w:rPr>
        <w:tab/>
      </w:r>
      <w:r w:rsidRPr="00890E30">
        <w:rPr>
          <w:rFonts w:cs="v4.2.0"/>
          <w:snapToGrid w:val="0"/>
        </w:rPr>
        <w:t>Test Requirements</w:t>
      </w:r>
      <w:r>
        <w:tab/>
        <w:t>1838</w:t>
      </w:r>
    </w:p>
    <w:p w:rsidR="00BB55D6" w:rsidRDefault="00BB55D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1842</w:t>
      </w:r>
    </w:p>
    <w:p w:rsidR="00BB55D6" w:rsidRDefault="00BB55D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1842</w:t>
      </w:r>
    </w:p>
    <w:p w:rsidR="00BB55D6" w:rsidRDefault="00BB55D6">
      <w:pPr>
        <w:pStyle w:val="TOC4"/>
        <w:rPr>
          <w:rFonts w:asciiTheme="minorHAnsi" w:eastAsiaTheme="minorEastAsia" w:hAnsiTheme="minorHAnsi" w:cstheme="minorBidi"/>
          <w:sz w:val="22"/>
          <w:szCs w:val="22"/>
        </w:rPr>
      </w:pPr>
      <w:r w:rsidRPr="00BB55D6">
        <w:t>A.8.3.9.1</w:t>
      </w:r>
      <w:r w:rsidRPr="00BB55D6">
        <w:rPr>
          <w:rFonts w:asciiTheme="minorHAnsi" w:eastAsiaTheme="minorEastAsia" w:hAnsiTheme="minorHAnsi" w:cstheme="minorBidi"/>
          <w:sz w:val="22"/>
          <w:szCs w:val="22"/>
        </w:rPr>
        <w:tab/>
      </w:r>
      <w:r w:rsidRPr="00890E30">
        <w:rPr>
          <w:snapToGrid w:val="0"/>
        </w:rPr>
        <w:t>Test Purpose and Environment</w:t>
      </w:r>
      <w:r>
        <w:tab/>
        <w:t>1842</w:t>
      </w:r>
    </w:p>
    <w:p w:rsidR="00BB55D6" w:rsidRDefault="00BB55D6">
      <w:pPr>
        <w:pStyle w:val="TOC4"/>
        <w:rPr>
          <w:rFonts w:asciiTheme="minorHAnsi" w:eastAsiaTheme="minorEastAsia" w:hAnsiTheme="minorHAnsi" w:cstheme="minorBidi"/>
          <w:sz w:val="22"/>
          <w:szCs w:val="22"/>
        </w:rPr>
      </w:pPr>
      <w:r w:rsidRPr="00BB55D6">
        <w:t>A.8.3.9.2</w:t>
      </w:r>
      <w:r w:rsidRPr="00BB55D6">
        <w:rPr>
          <w:rFonts w:asciiTheme="minorHAnsi" w:eastAsiaTheme="minorEastAsia" w:hAnsiTheme="minorHAnsi" w:cstheme="minorBidi"/>
          <w:sz w:val="22"/>
          <w:szCs w:val="22"/>
        </w:rPr>
        <w:tab/>
      </w:r>
      <w:r w:rsidRPr="00890E30">
        <w:rPr>
          <w:snapToGrid w:val="0"/>
        </w:rPr>
        <w:t>Test Requirements</w:t>
      </w:r>
      <w:r>
        <w:tab/>
        <w:t>1845</w:t>
      </w:r>
    </w:p>
    <w:p w:rsidR="00BB55D6" w:rsidRDefault="00BB55D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1846</w:t>
      </w:r>
    </w:p>
    <w:p w:rsidR="00BB55D6" w:rsidRDefault="00BB55D6">
      <w:pPr>
        <w:pStyle w:val="TOC4"/>
        <w:rPr>
          <w:rFonts w:asciiTheme="minorHAnsi" w:eastAsiaTheme="minorEastAsia" w:hAnsiTheme="minorHAnsi" w:cstheme="minorBidi"/>
          <w:sz w:val="22"/>
          <w:szCs w:val="22"/>
        </w:rPr>
      </w:pPr>
      <w:r w:rsidRPr="00BB55D6">
        <w:t>A.8.3.10.1</w:t>
      </w:r>
      <w:r w:rsidRPr="00BB55D6">
        <w:rPr>
          <w:rFonts w:asciiTheme="minorHAnsi" w:eastAsiaTheme="minorEastAsia" w:hAnsiTheme="minorHAnsi"/>
          <w:sz w:val="22"/>
          <w:szCs w:val="22"/>
        </w:rPr>
        <w:tab/>
      </w:r>
      <w:r w:rsidRPr="00890E30">
        <w:rPr>
          <w:rFonts w:cs="v4.2.0"/>
          <w:snapToGrid w:val="0"/>
        </w:rPr>
        <w:t>Test Purpose and Environment</w:t>
      </w:r>
      <w:r>
        <w:tab/>
        <w:t>1846</w:t>
      </w:r>
    </w:p>
    <w:p w:rsidR="00BB55D6" w:rsidRDefault="00BB55D6">
      <w:pPr>
        <w:pStyle w:val="TOC4"/>
        <w:rPr>
          <w:rFonts w:asciiTheme="minorHAnsi" w:eastAsiaTheme="minorEastAsia" w:hAnsiTheme="minorHAnsi" w:cstheme="minorBidi"/>
          <w:sz w:val="22"/>
          <w:szCs w:val="22"/>
        </w:rPr>
      </w:pPr>
      <w:r w:rsidRPr="00BB55D6">
        <w:t>A.8.3.10.2</w:t>
      </w:r>
      <w:r w:rsidRPr="00BB55D6">
        <w:rPr>
          <w:rFonts w:asciiTheme="minorHAnsi" w:eastAsiaTheme="minorEastAsia" w:hAnsiTheme="minorHAnsi"/>
          <w:sz w:val="22"/>
          <w:szCs w:val="22"/>
        </w:rPr>
        <w:tab/>
      </w:r>
      <w:r w:rsidRPr="00890E30">
        <w:rPr>
          <w:rFonts w:cs="v4.2.0"/>
          <w:snapToGrid w:val="0"/>
        </w:rPr>
        <w:t>Test Requirements</w:t>
      </w:r>
      <w:r>
        <w:tab/>
        <w:t>1847</w:t>
      </w:r>
    </w:p>
    <w:p w:rsidR="00BB55D6" w:rsidRDefault="00BB55D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1847</w:t>
      </w:r>
    </w:p>
    <w:p w:rsidR="00BB55D6" w:rsidRDefault="00BB55D6">
      <w:pPr>
        <w:pStyle w:val="TOC4"/>
        <w:rPr>
          <w:rFonts w:asciiTheme="minorHAnsi" w:eastAsiaTheme="minorEastAsia" w:hAnsiTheme="minorHAnsi" w:cstheme="minorBidi"/>
          <w:sz w:val="22"/>
          <w:szCs w:val="22"/>
        </w:rPr>
      </w:pPr>
      <w:r w:rsidRPr="00BB55D6">
        <w:t>A.8.3.11.1</w:t>
      </w:r>
      <w:r w:rsidRPr="00BB55D6">
        <w:rPr>
          <w:rFonts w:asciiTheme="minorHAnsi" w:eastAsiaTheme="minorEastAsia" w:hAnsiTheme="minorHAnsi" w:cstheme="minorBidi"/>
          <w:sz w:val="22"/>
          <w:szCs w:val="22"/>
        </w:rPr>
        <w:tab/>
      </w:r>
      <w:r w:rsidRPr="00890E30">
        <w:rPr>
          <w:snapToGrid w:val="0"/>
        </w:rPr>
        <w:t>Test Purpose and Environment</w:t>
      </w:r>
      <w:r>
        <w:tab/>
        <w:t>1847</w:t>
      </w:r>
    </w:p>
    <w:p w:rsidR="00BB55D6" w:rsidRDefault="00BB55D6">
      <w:pPr>
        <w:pStyle w:val="TOC4"/>
        <w:rPr>
          <w:rFonts w:asciiTheme="minorHAnsi" w:eastAsiaTheme="minorEastAsia" w:hAnsiTheme="minorHAnsi" w:cstheme="minorBidi"/>
          <w:sz w:val="22"/>
          <w:szCs w:val="22"/>
        </w:rPr>
      </w:pPr>
      <w:r w:rsidRPr="00BB55D6">
        <w:t>A.8.3.11.2</w:t>
      </w:r>
      <w:r w:rsidRPr="00BB55D6">
        <w:rPr>
          <w:rFonts w:asciiTheme="minorHAnsi" w:eastAsiaTheme="minorEastAsia" w:hAnsiTheme="minorHAnsi" w:cstheme="minorBidi"/>
          <w:sz w:val="22"/>
          <w:szCs w:val="22"/>
        </w:rPr>
        <w:tab/>
      </w:r>
      <w:r w:rsidRPr="00890E30">
        <w:rPr>
          <w:snapToGrid w:val="0"/>
        </w:rPr>
        <w:t>Test Requirement</w:t>
      </w:r>
      <w:r>
        <w:tab/>
        <w:t>1849</w:t>
      </w:r>
    </w:p>
    <w:p w:rsidR="00BB55D6" w:rsidRDefault="00BB55D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1850</w:t>
      </w:r>
    </w:p>
    <w:p w:rsidR="00BB55D6" w:rsidRDefault="00BB55D6">
      <w:pPr>
        <w:pStyle w:val="TOC4"/>
        <w:rPr>
          <w:rFonts w:asciiTheme="minorHAnsi" w:eastAsiaTheme="minorEastAsia" w:hAnsiTheme="minorHAnsi" w:cstheme="minorBidi"/>
          <w:sz w:val="22"/>
          <w:szCs w:val="22"/>
        </w:rPr>
      </w:pPr>
      <w:r w:rsidRPr="00BB55D6">
        <w:t>A.8.3.12.1</w:t>
      </w:r>
      <w:r w:rsidRPr="00BB55D6">
        <w:rPr>
          <w:rFonts w:asciiTheme="minorHAnsi" w:eastAsiaTheme="minorEastAsia" w:hAnsiTheme="minorHAnsi" w:cstheme="minorBidi"/>
          <w:sz w:val="22"/>
          <w:szCs w:val="22"/>
        </w:rPr>
        <w:tab/>
      </w:r>
      <w:r w:rsidRPr="00890E30">
        <w:rPr>
          <w:snapToGrid w:val="0"/>
        </w:rPr>
        <w:t>Test Purpose and Environment</w:t>
      </w:r>
      <w:r>
        <w:tab/>
        <w:t>1850</w:t>
      </w:r>
    </w:p>
    <w:p w:rsidR="00BB55D6" w:rsidRDefault="00BB55D6">
      <w:pPr>
        <w:pStyle w:val="TOC4"/>
        <w:rPr>
          <w:rFonts w:asciiTheme="minorHAnsi" w:eastAsiaTheme="minorEastAsia" w:hAnsiTheme="minorHAnsi" w:cstheme="minorBidi"/>
          <w:sz w:val="22"/>
          <w:szCs w:val="22"/>
        </w:rPr>
      </w:pPr>
      <w:r w:rsidRPr="00BB55D6">
        <w:t>A.8.3.12.2</w:t>
      </w:r>
      <w:r w:rsidRPr="00BB55D6">
        <w:rPr>
          <w:rFonts w:asciiTheme="minorHAnsi" w:eastAsiaTheme="minorEastAsia" w:hAnsiTheme="minorHAnsi" w:cstheme="minorBidi"/>
          <w:sz w:val="22"/>
          <w:szCs w:val="22"/>
        </w:rPr>
        <w:tab/>
      </w:r>
      <w:r w:rsidRPr="00890E30">
        <w:rPr>
          <w:snapToGrid w:val="0"/>
        </w:rPr>
        <w:t>Test Requirement</w:t>
      </w:r>
      <w:r>
        <w:tab/>
        <w:t>1851</w:t>
      </w:r>
    </w:p>
    <w:p w:rsidR="00BB55D6" w:rsidRDefault="00BB55D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1852</w:t>
      </w:r>
    </w:p>
    <w:p w:rsidR="00BB55D6" w:rsidRDefault="00BB55D6">
      <w:pPr>
        <w:pStyle w:val="TOC4"/>
        <w:rPr>
          <w:rFonts w:asciiTheme="minorHAnsi" w:eastAsiaTheme="minorEastAsia" w:hAnsiTheme="minorHAnsi" w:cstheme="minorBidi"/>
          <w:sz w:val="22"/>
          <w:szCs w:val="22"/>
        </w:rPr>
      </w:pPr>
      <w:r w:rsidRPr="00BB55D6">
        <w:t>A.8.3.13.1</w:t>
      </w:r>
      <w:r w:rsidRPr="00BB55D6">
        <w:rPr>
          <w:rFonts w:asciiTheme="minorHAnsi" w:eastAsiaTheme="minorEastAsia" w:hAnsiTheme="minorHAnsi" w:cstheme="minorBidi"/>
          <w:sz w:val="22"/>
          <w:szCs w:val="22"/>
        </w:rPr>
        <w:tab/>
      </w:r>
      <w:r w:rsidRPr="00890E30">
        <w:rPr>
          <w:snapToGrid w:val="0"/>
        </w:rPr>
        <w:t>Test Purpose and Environment</w:t>
      </w:r>
      <w:r>
        <w:tab/>
        <w:t>1852</w:t>
      </w:r>
    </w:p>
    <w:p w:rsidR="00BB55D6" w:rsidRDefault="00BB55D6">
      <w:pPr>
        <w:pStyle w:val="TOC4"/>
        <w:rPr>
          <w:rFonts w:asciiTheme="minorHAnsi" w:eastAsiaTheme="minorEastAsia" w:hAnsiTheme="minorHAnsi" w:cstheme="minorBidi"/>
          <w:sz w:val="22"/>
          <w:szCs w:val="22"/>
        </w:rPr>
      </w:pPr>
      <w:r w:rsidRPr="00BB55D6">
        <w:t>A.8.3.13.2</w:t>
      </w:r>
      <w:r w:rsidRPr="00BB55D6">
        <w:rPr>
          <w:rFonts w:asciiTheme="minorHAnsi" w:eastAsiaTheme="minorEastAsia" w:hAnsiTheme="minorHAnsi" w:cstheme="minorBidi"/>
          <w:sz w:val="22"/>
          <w:szCs w:val="22"/>
        </w:rPr>
        <w:tab/>
      </w:r>
      <w:r w:rsidRPr="00890E30">
        <w:rPr>
          <w:snapToGrid w:val="0"/>
        </w:rPr>
        <w:t>Test Requirement</w:t>
      </w:r>
      <w:r>
        <w:tab/>
        <w:t>1853</w:t>
      </w:r>
    </w:p>
    <w:p w:rsidR="00BB55D6" w:rsidRDefault="00BB55D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1854</w:t>
      </w:r>
    </w:p>
    <w:p w:rsidR="00BB55D6" w:rsidRDefault="00BB55D6">
      <w:pPr>
        <w:pStyle w:val="TOC4"/>
        <w:rPr>
          <w:rFonts w:asciiTheme="minorHAnsi" w:eastAsiaTheme="minorEastAsia" w:hAnsiTheme="minorHAnsi" w:cstheme="minorBidi"/>
          <w:sz w:val="22"/>
          <w:szCs w:val="22"/>
        </w:rPr>
      </w:pPr>
      <w:r w:rsidRPr="00BB55D6">
        <w:t>A.8.3.14.1</w:t>
      </w:r>
      <w:r w:rsidRPr="00BB55D6">
        <w:rPr>
          <w:rFonts w:asciiTheme="minorHAnsi" w:eastAsiaTheme="minorEastAsia" w:hAnsiTheme="minorHAnsi" w:cstheme="minorBidi"/>
          <w:sz w:val="22"/>
          <w:szCs w:val="22"/>
        </w:rPr>
        <w:tab/>
      </w:r>
      <w:r w:rsidRPr="00890E30">
        <w:rPr>
          <w:snapToGrid w:val="0"/>
        </w:rPr>
        <w:t>Test Purpose and Environment</w:t>
      </w:r>
      <w:r>
        <w:tab/>
        <w:t>1854</w:t>
      </w:r>
    </w:p>
    <w:p w:rsidR="00BB55D6" w:rsidRDefault="00BB55D6">
      <w:pPr>
        <w:pStyle w:val="TOC4"/>
        <w:rPr>
          <w:rFonts w:asciiTheme="minorHAnsi" w:eastAsiaTheme="minorEastAsia" w:hAnsiTheme="minorHAnsi" w:cstheme="minorBidi"/>
          <w:sz w:val="22"/>
          <w:szCs w:val="22"/>
        </w:rPr>
      </w:pPr>
      <w:r w:rsidRPr="00BB55D6">
        <w:t>A.8.3.14.2</w:t>
      </w:r>
      <w:r w:rsidRPr="00BB55D6">
        <w:rPr>
          <w:rFonts w:asciiTheme="minorHAnsi" w:eastAsiaTheme="minorEastAsia" w:hAnsiTheme="minorHAnsi" w:cstheme="minorBidi"/>
          <w:sz w:val="22"/>
          <w:szCs w:val="22"/>
        </w:rPr>
        <w:tab/>
      </w:r>
      <w:r w:rsidRPr="00890E30">
        <w:rPr>
          <w:snapToGrid w:val="0"/>
        </w:rPr>
        <w:t>Test Requirement</w:t>
      </w:r>
      <w:r>
        <w:tab/>
        <w:t>1855</w:t>
      </w:r>
    </w:p>
    <w:p w:rsidR="00BB55D6" w:rsidRDefault="00BB55D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1856</w:t>
      </w:r>
    </w:p>
    <w:p w:rsidR="00BB55D6" w:rsidRDefault="00BB55D6">
      <w:pPr>
        <w:pStyle w:val="TOC4"/>
        <w:rPr>
          <w:rFonts w:asciiTheme="minorHAnsi" w:eastAsiaTheme="minorEastAsia" w:hAnsiTheme="minorHAnsi" w:cstheme="minorBidi"/>
          <w:sz w:val="22"/>
          <w:szCs w:val="22"/>
        </w:rPr>
      </w:pPr>
      <w:r w:rsidRPr="00BB55D6">
        <w:t>A.8.3.15.1</w:t>
      </w:r>
      <w:r w:rsidRPr="00BB55D6">
        <w:rPr>
          <w:rFonts w:asciiTheme="minorHAnsi" w:eastAsiaTheme="minorEastAsia" w:hAnsiTheme="minorHAnsi" w:cstheme="minorBidi"/>
          <w:sz w:val="22"/>
          <w:szCs w:val="22"/>
        </w:rPr>
        <w:tab/>
      </w:r>
      <w:r w:rsidRPr="00890E30">
        <w:rPr>
          <w:snapToGrid w:val="0"/>
        </w:rPr>
        <w:t>Test Purpose and Environment</w:t>
      </w:r>
      <w:r>
        <w:tab/>
        <w:t>1856</w:t>
      </w:r>
    </w:p>
    <w:p w:rsidR="00BB55D6" w:rsidRDefault="00BB55D6">
      <w:pPr>
        <w:pStyle w:val="TOC4"/>
        <w:rPr>
          <w:rFonts w:asciiTheme="minorHAnsi" w:eastAsiaTheme="minorEastAsia" w:hAnsiTheme="minorHAnsi" w:cstheme="minorBidi"/>
          <w:sz w:val="22"/>
          <w:szCs w:val="22"/>
        </w:rPr>
      </w:pPr>
      <w:r w:rsidRPr="00BB55D6">
        <w:t>A.8.3.15.2</w:t>
      </w:r>
      <w:r w:rsidRPr="00BB55D6">
        <w:rPr>
          <w:rFonts w:asciiTheme="minorHAnsi" w:eastAsiaTheme="minorEastAsia" w:hAnsiTheme="minorHAnsi" w:cstheme="minorBidi"/>
          <w:sz w:val="22"/>
          <w:szCs w:val="22"/>
        </w:rPr>
        <w:tab/>
      </w:r>
      <w:r w:rsidRPr="00890E30">
        <w:rPr>
          <w:snapToGrid w:val="0"/>
        </w:rPr>
        <w:t>Test Requirement</w:t>
      </w:r>
      <w:r>
        <w:tab/>
        <w:t>1857</w:t>
      </w:r>
    </w:p>
    <w:p w:rsidR="00BB55D6" w:rsidRDefault="00BB55D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1858</w:t>
      </w:r>
    </w:p>
    <w:p w:rsidR="00BB55D6" w:rsidRDefault="00BB55D6">
      <w:pPr>
        <w:pStyle w:val="TOC4"/>
        <w:rPr>
          <w:rFonts w:asciiTheme="minorHAnsi" w:eastAsiaTheme="minorEastAsia" w:hAnsiTheme="minorHAnsi" w:cstheme="minorBidi"/>
          <w:sz w:val="22"/>
          <w:szCs w:val="22"/>
        </w:rPr>
      </w:pPr>
      <w:r w:rsidRPr="00BB55D6">
        <w:t>A.8.3.16.1</w:t>
      </w:r>
      <w:r w:rsidRPr="00BB55D6">
        <w:rPr>
          <w:rFonts w:asciiTheme="minorHAnsi" w:eastAsiaTheme="minorEastAsia" w:hAnsiTheme="minorHAnsi" w:cstheme="minorBidi"/>
          <w:sz w:val="22"/>
          <w:szCs w:val="22"/>
        </w:rPr>
        <w:tab/>
      </w:r>
      <w:r w:rsidRPr="00890E30">
        <w:rPr>
          <w:snapToGrid w:val="0"/>
        </w:rPr>
        <w:t>Test Purpose and Environment</w:t>
      </w:r>
      <w:r>
        <w:tab/>
        <w:t>1858</w:t>
      </w:r>
    </w:p>
    <w:p w:rsidR="00BB55D6" w:rsidRDefault="00BB55D6">
      <w:pPr>
        <w:pStyle w:val="TOC4"/>
        <w:rPr>
          <w:rFonts w:asciiTheme="minorHAnsi" w:eastAsiaTheme="minorEastAsia" w:hAnsiTheme="minorHAnsi" w:cstheme="minorBidi"/>
          <w:sz w:val="22"/>
          <w:szCs w:val="22"/>
        </w:rPr>
      </w:pPr>
      <w:r w:rsidRPr="00BB55D6">
        <w:lastRenderedPageBreak/>
        <w:t>A.8.3.16.2</w:t>
      </w:r>
      <w:r w:rsidRPr="00BB55D6">
        <w:rPr>
          <w:rFonts w:asciiTheme="minorHAnsi" w:eastAsiaTheme="minorEastAsia" w:hAnsiTheme="minorHAnsi" w:cstheme="minorBidi"/>
          <w:sz w:val="22"/>
          <w:szCs w:val="22"/>
        </w:rPr>
        <w:tab/>
      </w:r>
      <w:r w:rsidRPr="00890E30">
        <w:rPr>
          <w:snapToGrid w:val="0"/>
        </w:rPr>
        <w:t>Test Requirement</w:t>
      </w:r>
      <w:r>
        <w:tab/>
        <w:t>1860</w:t>
      </w:r>
    </w:p>
    <w:p w:rsidR="00BB55D6" w:rsidRDefault="00BB55D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1860</w:t>
      </w:r>
    </w:p>
    <w:p w:rsidR="00BB55D6" w:rsidRDefault="00BB55D6">
      <w:pPr>
        <w:pStyle w:val="TOC4"/>
        <w:rPr>
          <w:rFonts w:asciiTheme="minorHAnsi" w:eastAsiaTheme="minorEastAsia" w:hAnsiTheme="minorHAnsi" w:cstheme="minorBidi"/>
          <w:sz w:val="22"/>
          <w:szCs w:val="22"/>
        </w:rPr>
      </w:pPr>
      <w:r w:rsidRPr="00BB55D6">
        <w:t>A.8.3.17.1</w:t>
      </w:r>
      <w:r w:rsidRPr="00BB55D6">
        <w:rPr>
          <w:rFonts w:asciiTheme="minorHAnsi" w:eastAsiaTheme="minorEastAsia" w:hAnsiTheme="minorHAnsi" w:cstheme="minorBidi"/>
          <w:sz w:val="22"/>
          <w:szCs w:val="22"/>
        </w:rPr>
        <w:tab/>
      </w:r>
      <w:r w:rsidRPr="00890E30">
        <w:rPr>
          <w:snapToGrid w:val="0"/>
        </w:rPr>
        <w:t>Test Purpose and Environment</w:t>
      </w:r>
      <w:r>
        <w:tab/>
        <w:t>1860</w:t>
      </w:r>
    </w:p>
    <w:p w:rsidR="00BB55D6" w:rsidRDefault="00BB55D6">
      <w:pPr>
        <w:pStyle w:val="TOC4"/>
        <w:rPr>
          <w:rFonts w:asciiTheme="minorHAnsi" w:eastAsiaTheme="minorEastAsia" w:hAnsiTheme="minorHAnsi" w:cstheme="minorBidi"/>
          <w:sz w:val="22"/>
          <w:szCs w:val="22"/>
        </w:rPr>
      </w:pPr>
      <w:r w:rsidRPr="00BB55D6">
        <w:t>A.8.3.17.2</w:t>
      </w:r>
      <w:r w:rsidRPr="00BB55D6">
        <w:rPr>
          <w:rFonts w:asciiTheme="minorHAnsi" w:eastAsiaTheme="minorEastAsia" w:hAnsiTheme="minorHAnsi" w:cstheme="minorBidi"/>
          <w:sz w:val="22"/>
          <w:szCs w:val="22"/>
        </w:rPr>
        <w:tab/>
      </w:r>
      <w:r w:rsidRPr="00890E30">
        <w:rPr>
          <w:snapToGrid w:val="0"/>
        </w:rPr>
        <w:t>Test Requirement</w:t>
      </w:r>
      <w:r>
        <w:tab/>
        <w:t>1863</w:t>
      </w:r>
    </w:p>
    <w:p w:rsidR="00BB55D6" w:rsidRDefault="00BB55D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1863</w:t>
      </w:r>
    </w:p>
    <w:p w:rsidR="00BB55D6" w:rsidRDefault="00BB55D6">
      <w:pPr>
        <w:pStyle w:val="TOC4"/>
        <w:rPr>
          <w:rFonts w:asciiTheme="minorHAnsi" w:eastAsiaTheme="minorEastAsia" w:hAnsiTheme="minorHAnsi" w:cstheme="minorBidi"/>
          <w:sz w:val="22"/>
          <w:szCs w:val="22"/>
        </w:rPr>
      </w:pPr>
      <w:r w:rsidRPr="00BB55D6">
        <w:t>A.8.3.18.1</w:t>
      </w:r>
      <w:r w:rsidRPr="00BB55D6">
        <w:rPr>
          <w:rFonts w:asciiTheme="minorHAnsi" w:eastAsiaTheme="minorEastAsia" w:hAnsiTheme="minorHAnsi" w:cstheme="minorBidi"/>
          <w:sz w:val="22"/>
          <w:szCs w:val="22"/>
        </w:rPr>
        <w:tab/>
      </w:r>
      <w:r w:rsidRPr="00890E30">
        <w:rPr>
          <w:snapToGrid w:val="0"/>
        </w:rPr>
        <w:t>Test Purpose and Environment</w:t>
      </w:r>
      <w:r>
        <w:tab/>
        <w:t>1863</w:t>
      </w:r>
    </w:p>
    <w:p w:rsidR="00BB55D6" w:rsidRDefault="00BB55D6">
      <w:pPr>
        <w:pStyle w:val="TOC4"/>
        <w:rPr>
          <w:rFonts w:asciiTheme="minorHAnsi" w:eastAsiaTheme="minorEastAsia" w:hAnsiTheme="minorHAnsi" w:cstheme="minorBidi"/>
          <w:sz w:val="22"/>
          <w:szCs w:val="22"/>
        </w:rPr>
      </w:pPr>
      <w:r w:rsidRPr="00BB55D6">
        <w:t>A.8.3.18.2</w:t>
      </w:r>
      <w:r w:rsidRPr="00BB55D6">
        <w:rPr>
          <w:rFonts w:asciiTheme="minorHAnsi" w:eastAsiaTheme="minorEastAsia" w:hAnsiTheme="minorHAnsi" w:cstheme="minorBidi"/>
          <w:sz w:val="22"/>
          <w:szCs w:val="22"/>
        </w:rPr>
        <w:tab/>
      </w:r>
      <w:r w:rsidRPr="00890E30">
        <w:rPr>
          <w:snapToGrid w:val="0"/>
        </w:rPr>
        <w:t>Test Requirement</w:t>
      </w:r>
      <w:r>
        <w:tab/>
        <w:t>1866</w:t>
      </w:r>
    </w:p>
    <w:p w:rsidR="00BB55D6" w:rsidRDefault="00BB55D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1866</w:t>
      </w:r>
    </w:p>
    <w:p w:rsidR="00BB55D6" w:rsidRDefault="00BB55D6">
      <w:pPr>
        <w:pStyle w:val="TOC4"/>
        <w:rPr>
          <w:rFonts w:asciiTheme="minorHAnsi" w:eastAsiaTheme="minorEastAsia" w:hAnsiTheme="minorHAnsi" w:cstheme="minorBidi"/>
          <w:sz w:val="22"/>
          <w:szCs w:val="22"/>
        </w:rPr>
      </w:pPr>
      <w:r w:rsidRPr="00BB55D6">
        <w:t>A.8.3.19.1</w:t>
      </w:r>
      <w:r w:rsidRPr="00BB55D6">
        <w:rPr>
          <w:rFonts w:asciiTheme="minorHAnsi" w:eastAsiaTheme="minorEastAsia" w:hAnsiTheme="minorHAnsi" w:cstheme="minorBidi"/>
          <w:sz w:val="22"/>
          <w:szCs w:val="22"/>
        </w:rPr>
        <w:tab/>
      </w:r>
      <w:r w:rsidRPr="00890E30">
        <w:rPr>
          <w:snapToGrid w:val="0"/>
        </w:rPr>
        <w:t>Test Purpose and Environment</w:t>
      </w:r>
      <w:r>
        <w:tab/>
        <w:t>1866</w:t>
      </w:r>
    </w:p>
    <w:p w:rsidR="00BB55D6" w:rsidRDefault="00BB55D6">
      <w:pPr>
        <w:pStyle w:val="TOC4"/>
        <w:rPr>
          <w:rFonts w:asciiTheme="minorHAnsi" w:eastAsiaTheme="minorEastAsia" w:hAnsiTheme="minorHAnsi" w:cstheme="minorBidi"/>
          <w:sz w:val="22"/>
          <w:szCs w:val="22"/>
        </w:rPr>
      </w:pPr>
      <w:r w:rsidRPr="00BB55D6">
        <w:t>A.8.3.19.2</w:t>
      </w:r>
      <w:r w:rsidRPr="00BB55D6">
        <w:rPr>
          <w:rFonts w:asciiTheme="minorHAnsi" w:eastAsiaTheme="minorEastAsia" w:hAnsiTheme="minorHAnsi" w:cstheme="minorBidi"/>
          <w:sz w:val="22"/>
          <w:szCs w:val="22"/>
        </w:rPr>
        <w:tab/>
      </w:r>
      <w:r w:rsidRPr="00890E30">
        <w:rPr>
          <w:snapToGrid w:val="0"/>
        </w:rPr>
        <w:t>Test Requirement</w:t>
      </w:r>
      <w:r>
        <w:tab/>
        <w:t>1869</w:t>
      </w:r>
    </w:p>
    <w:p w:rsidR="00BB55D6" w:rsidRDefault="00BB55D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1869</w:t>
      </w:r>
    </w:p>
    <w:p w:rsidR="00BB55D6" w:rsidRDefault="00BB55D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1869</w:t>
      </w:r>
    </w:p>
    <w:p w:rsidR="00BB55D6" w:rsidRDefault="00BB55D6">
      <w:pPr>
        <w:pStyle w:val="TOC4"/>
        <w:rPr>
          <w:rFonts w:asciiTheme="minorHAnsi" w:eastAsiaTheme="minorEastAsia" w:hAnsiTheme="minorHAnsi" w:cstheme="minorBidi"/>
          <w:sz w:val="22"/>
          <w:szCs w:val="22"/>
        </w:rPr>
      </w:pPr>
      <w:r w:rsidRPr="00BB55D6">
        <w:t>A.8.4.1.1</w:t>
      </w:r>
      <w:r w:rsidRPr="00BB55D6">
        <w:rPr>
          <w:rFonts w:asciiTheme="minorHAnsi" w:eastAsiaTheme="minorEastAsia" w:hAnsiTheme="minorHAnsi"/>
          <w:sz w:val="22"/>
          <w:szCs w:val="22"/>
        </w:rPr>
        <w:tab/>
      </w:r>
      <w:r w:rsidRPr="00890E30">
        <w:rPr>
          <w:rFonts w:cs="v4.2.0"/>
          <w:snapToGrid w:val="0"/>
        </w:rPr>
        <w:t>Test Purpose and Environment</w:t>
      </w:r>
      <w:r>
        <w:tab/>
        <w:t>1869</w:t>
      </w:r>
    </w:p>
    <w:p w:rsidR="00BB55D6" w:rsidRDefault="00BB55D6">
      <w:pPr>
        <w:pStyle w:val="TOC4"/>
        <w:rPr>
          <w:rFonts w:asciiTheme="minorHAnsi" w:eastAsiaTheme="minorEastAsia" w:hAnsiTheme="minorHAnsi" w:cstheme="minorBidi"/>
          <w:sz w:val="22"/>
          <w:szCs w:val="22"/>
        </w:rPr>
      </w:pPr>
      <w:r w:rsidRPr="00BB55D6">
        <w:t>A.8.4.1.2</w:t>
      </w:r>
      <w:r w:rsidRPr="00BB55D6">
        <w:rPr>
          <w:rFonts w:asciiTheme="minorHAnsi" w:eastAsiaTheme="minorEastAsia" w:hAnsiTheme="minorHAnsi"/>
          <w:sz w:val="22"/>
          <w:szCs w:val="22"/>
        </w:rPr>
        <w:tab/>
      </w:r>
      <w:r w:rsidRPr="00890E30">
        <w:rPr>
          <w:rFonts w:cs="v4.2.0"/>
          <w:snapToGrid w:val="0"/>
        </w:rPr>
        <w:t>Test Requirements</w:t>
      </w:r>
      <w:r>
        <w:tab/>
        <w:t>1871</w:t>
      </w:r>
    </w:p>
    <w:p w:rsidR="00BB55D6" w:rsidRDefault="00BB55D6">
      <w:pPr>
        <w:pStyle w:val="TOC3"/>
        <w:rPr>
          <w:rFonts w:asciiTheme="minorHAnsi" w:eastAsiaTheme="minorEastAsia" w:hAnsiTheme="minorHAnsi" w:cstheme="minorBidi"/>
          <w:sz w:val="22"/>
          <w:szCs w:val="22"/>
        </w:rPr>
      </w:pPr>
      <w:r w:rsidRPr="00BB55D6">
        <w:t>A.8.4.2</w:t>
      </w:r>
      <w:r w:rsidRPr="00BB55D6">
        <w:rPr>
          <w:rFonts w:asciiTheme="minorHAnsi" w:eastAsiaTheme="minorEastAsia" w:hAnsiTheme="minorHAnsi"/>
          <w:sz w:val="22"/>
          <w:szCs w:val="22"/>
        </w:rPr>
        <w:tab/>
      </w:r>
      <w:r w:rsidRPr="00890E30">
        <w:rPr>
          <w:rFonts w:cs="v4.2.0"/>
        </w:rPr>
        <w:t>E-UTRAN TDD-TDD Inter-frequency event triggered reporting when DRX is used under fading propagation conditions in synchronous cells</w:t>
      </w:r>
      <w:r>
        <w:tab/>
        <w:t>1871</w:t>
      </w:r>
    </w:p>
    <w:p w:rsidR="00BB55D6" w:rsidRDefault="00BB55D6">
      <w:pPr>
        <w:pStyle w:val="TOC4"/>
        <w:rPr>
          <w:rFonts w:asciiTheme="minorHAnsi" w:eastAsiaTheme="minorEastAsia" w:hAnsiTheme="minorHAnsi" w:cstheme="minorBidi"/>
          <w:sz w:val="22"/>
          <w:szCs w:val="22"/>
        </w:rPr>
      </w:pPr>
      <w:r w:rsidRPr="00BB55D6">
        <w:t>A.8.4.2.1</w:t>
      </w:r>
      <w:r w:rsidRPr="00BB55D6">
        <w:rPr>
          <w:rFonts w:asciiTheme="minorHAnsi" w:eastAsiaTheme="minorEastAsia" w:hAnsiTheme="minorHAnsi"/>
          <w:sz w:val="22"/>
          <w:szCs w:val="22"/>
        </w:rPr>
        <w:tab/>
      </w:r>
      <w:r w:rsidRPr="00890E30">
        <w:rPr>
          <w:rFonts w:cs="v4.2.0"/>
          <w:snapToGrid w:val="0"/>
        </w:rPr>
        <w:t>Test Purpose and Environment</w:t>
      </w:r>
      <w:r>
        <w:tab/>
        <w:t>1871</w:t>
      </w:r>
    </w:p>
    <w:p w:rsidR="00BB55D6" w:rsidRDefault="00BB55D6">
      <w:pPr>
        <w:pStyle w:val="TOC4"/>
        <w:rPr>
          <w:rFonts w:asciiTheme="minorHAnsi" w:eastAsiaTheme="minorEastAsia" w:hAnsiTheme="minorHAnsi" w:cstheme="minorBidi"/>
          <w:sz w:val="22"/>
          <w:szCs w:val="22"/>
        </w:rPr>
      </w:pPr>
      <w:r w:rsidRPr="00BB55D6">
        <w:t>A.8.4.2.2</w:t>
      </w:r>
      <w:r w:rsidRPr="00BB55D6">
        <w:rPr>
          <w:rFonts w:asciiTheme="minorHAnsi" w:eastAsiaTheme="minorEastAsia" w:hAnsiTheme="minorHAnsi"/>
          <w:sz w:val="22"/>
          <w:szCs w:val="22"/>
        </w:rPr>
        <w:tab/>
      </w:r>
      <w:r w:rsidRPr="00890E30">
        <w:rPr>
          <w:rFonts w:cs="v4.2.0"/>
          <w:snapToGrid w:val="0"/>
        </w:rPr>
        <w:t>Test Requirements</w:t>
      </w:r>
      <w:r>
        <w:tab/>
        <w:t>1874</w:t>
      </w:r>
    </w:p>
    <w:p w:rsidR="00BB55D6" w:rsidRDefault="00BB55D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1874</w:t>
      </w:r>
    </w:p>
    <w:p w:rsidR="00BB55D6" w:rsidRDefault="00BB55D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1874</w:t>
      </w:r>
    </w:p>
    <w:p w:rsidR="00BB55D6" w:rsidRDefault="00BB55D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1876</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4</w:t>
      </w:r>
      <w:r w:rsidRPr="00BB55D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90E30">
        <w:rPr>
          <w:lang w:val="en-US"/>
        </w:rPr>
        <w:t>using autonomous gaps</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1879</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5</w:t>
      </w:r>
      <w:r w:rsidRPr="00BB55D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90E30">
        <w:rPr>
          <w:lang w:val="en-US"/>
        </w:rPr>
        <w:t>using autonomous gaps</w:t>
      </w:r>
      <w:r w:rsidRPr="00890E30">
        <w:rPr>
          <w:lang w:val="en-US" w:eastAsia="zh-CN"/>
        </w:rPr>
        <w:t xml:space="preserve"> with DRX</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1882</w:t>
      </w:r>
    </w:p>
    <w:p w:rsidR="00BB55D6" w:rsidRDefault="00BB55D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.2</w:t>
      </w:r>
      <w:r w:rsidRPr="00BB55D6">
        <w:rPr>
          <w:rFonts w:asciiTheme="minorHAnsi" w:eastAsiaTheme="minorEastAsia" w:hAnsiTheme="minorHAnsi"/>
          <w:sz w:val="22"/>
          <w:szCs w:val="22"/>
        </w:rPr>
        <w:tab/>
      </w:r>
      <w:r w:rsidRPr="00890E30">
        <w:rPr>
          <w:rFonts w:cs="v4.2.0"/>
          <w:snapToGrid w:val="0"/>
        </w:rPr>
        <w:t>Test Requirements</w:t>
      </w:r>
      <w:r>
        <w:tab/>
        <w:t>1883</w:t>
      </w:r>
    </w:p>
    <w:p w:rsidR="00BB55D6" w:rsidRDefault="00BB55D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1883</w:t>
      </w:r>
    </w:p>
    <w:p w:rsidR="00BB55D6" w:rsidRDefault="00BB55D6">
      <w:pPr>
        <w:pStyle w:val="TOC4"/>
        <w:rPr>
          <w:rFonts w:asciiTheme="minorHAnsi" w:eastAsiaTheme="minorEastAsia" w:hAnsiTheme="minorHAnsi" w:cstheme="minorBidi"/>
          <w:sz w:val="22"/>
          <w:szCs w:val="22"/>
        </w:rPr>
      </w:pPr>
      <w:r w:rsidRPr="00BB55D6">
        <w:t>A.8.4.7.1</w:t>
      </w:r>
      <w:r w:rsidRPr="00BB55D6">
        <w:rPr>
          <w:rFonts w:asciiTheme="minorHAnsi" w:eastAsiaTheme="minorEastAsia" w:hAnsiTheme="minorHAnsi" w:cstheme="minorBidi"/>
          <w:sz w:val="22"/>
          <w:szCs w:val="22"/>
        </w:rPr>
        <w:tab/>
      </w:r>
      <w:r w:rsidRPr="00890E30">
        <w:rPr>
          <w:snapToGrid w:val="0"/>
        </w:rPr>
        <w:t>Test Purpose and Environment</w:t>
      </w:r>
      <w:r>
        <w:tab/>
        <w:t>1883</w:t>
      </w:r>
    </w:p>
    <w:p w:rsidR="00BB55D6" w:rsidRDefault="00BB55D6">
      <w:pPr>
        <w:pStyle w:val="TOC4"/>
        <w:rPr>
          <w:rFonts w:asciiTheme="minorHAnsi" w:eastAsiaTheme="minorEastAsia" w:hAnsiTheme="minorHAnsi" w:cstheme="minorBidi"/>
          <w:sz w:val="22"/>
          <w:szCs w:val="22"/>
        </w:rPr>
      </w:pPr>
      <w:r w:rsidRPr="00BB55D6">
        <w:t>A.8.4.7.2</w:t>
      </w:r>
      <w:r w:rsidRPr="00BB55D6">
        <w:rPr>
          <w:rFonts w:asciiTheme="minorHAnsi" w:eastAsiaTheme="minorEastAsia" w:hAnsiTheme="minorHAnsi"/>
          <w:sz w:val="22"/>
          <w:szCs w:val="22"/>
        </w:rPr>
        <w:tab/>
      </w:r>
      <w:r w:rsidRPr="00890E30">
        <w:rPr>
          <w:rFonts w:cs="v4.2.0"/>
          <w:snapToGrid w:val="0"/>
        </w:rPr>
        <w:t>Test Requirements</w:t>
      </w:r>
      <w:r>
        <w:tab/>
        <w:t>1887</w:t>
      </w:r>
    </w:p>
    <w:p w:rsidR="00BB55D6" w:rsidRDefault="00BB55D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1890</w:t>
      </w:r>
    </w:p>
    <w:p w:rsidR="00BB55D6" w:rsidRDefault="00BB55D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1890</w:t>
      </w:r>
    </w:p>
    <w:p w:rsidR="00BB55D6" w:rsidRDefault="00BB55D6">
      <w:pPr>
        <w:pStyle w:val="TOC4"/>
        <w:rPr>
          <w:rFonts w:asciiTheme="minorHAnsi" w:eastAsiaTheme="minorEastAsia" w:hAnsiTheme="minorHAnsi" w:cstheme="minorBidi"/>
          <w:sz w:val="22"/>
          <w:szCs w:val="22"/>
        </w:rPr>
      </w:pPr>
      <w:r w:rsidRPr="00BB55D6">
        <w:t>A.8.4.9.1</w:t>
      </w:r>
      <w:r w:rsidRPr="00BB55D6">
        <w:rPr>
          <w:rFonts w:asciiTheme="minorHAnsi" w:eastAsiaTheme="minorEastAsia" w:hAnsiTheme="minorHAnsi" w:cstheme="minorBidi"/>
          <w:sz w:val="22"/>
          <w:szCs w:val="22"/>
        </w:rPr>
        <w:tab/>
      </w:r>
      <w:r w:rsidRPr="00890E30">
        <w:rPr>
          <w:snapToGrid w:val="0"/>
        </w:rPr>
        <w:t>Test Purpose and Environment</w:t>
      </w:r>
      <w:r>
        <w:tab/>
        <w:t>1890</w:t>
      </w:r>
    </w:p>
    <w:p w:rsidR="00BB55D6" w:rsidRDefault="00BB55D6">
      <w:pPr>
        <w:pStyle w:val="TOC4"/>
        <w:rPr>
          <w:rFonts w:asciiTheme="minorHAnsi" w:eastAsiaTheme="minorEastAsia" w:hAnsiTheme="minorHAnsi" w:cstheme="minorBidi"/>
          <w:sz w:val="22"/>
          <w:szCs w:val="22"/>
        </w:rPr>
      </w:pPr>
      <w:r w:rsidRPr="00BB55D6">
        <w:t>A.8.4.9.2</w:t>
      </w:r>
      <w:r w:rsidRPr="00BB55D6">
        <w:rPr>
          <w:rFonts w:asciiTheme="minorHAnsi" w:eastAsiaTheme="minorEastAsia" w:hAnsiTheme="minorHAnsi" w:cstheme="minorBidi"/>
          <w:sz w:val="22"/>
          <w:szCs w:val="22"/>
        </w:rPr>
        <w:tab/>
      </w:r>
      <w:r w:rsidRPr="00890E30">
        <w:rPr>
          <w:snapToGrid w:val="0"/>
        </w:rPr>
        <w:t>Test Requirements</w:t>
      </w:r>
      <w:r>
        <w:tab/>
        <w:t>1894</w:t>
      </w:r>
    </w:p>
    <w:p w:rsidR="00BB55D6" w:rsidRDefault="00BB55D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1894</w:t>
      </w:r>
    </w:p>
    <w:p w:rsidR="00BB55D6" w:rsidRDefault="00BB55D6">
      <w:pPr>
        <w:pStyle w:val="TOC4"/>
        <w:rPr>
          <w:rFonts w:asciiTheme="minorHAnsi" w:eastAsiaTheme="minorEastAsia" w:hAnsiTheme="minorHAnsi" w:cstheme="minorBidi"/>
          <w:sz w:val="22"/>
          <w:szCs w:val="22"/>
        </w:rPr>
      </w:pPr>
      <w:r w:rsidRPr="00BB55D6">
        <w:t>A.8.4.10.1</w:t>
      </w:r>
      <w:r w:rsidRPr="00BB55D6">
        <w:rPr>
          <w:rFonts w:asciiTheme="minorHAnsi" w:eastAsiaTheme="minorEastAsia" w:hAnsiTheme="minorHAnsi"/>
          <w:sz w:val="22"/>
          <w:szCs w:val="22"/>
        </w:rPr>
        <w:tab/>
      </w:r>
      <w:r w:rsidRPr="00890E30">
        <w:rPr>
          <w:rFonts w:cs="v4.2.0"/>
          <w:snapToGrid w:val="0"/>
        </w:rPr>
        <w:t>Test Purpose and Environment</w:t>
      </w:r>
      <w:r>
        <w:tab/>
        <w:t>1894</w:t>
      </w:r>
    </w:p>
    <w:p w:rsidR="00BB55D6" w:rsidRDefault="00BB55D6">
      <w:pPr>
        <w:pStyle w:val="TOC4"/>
        <w:rPr>
          <w:rFonts w:asciiTheme="minorHAnsi" w:eastAsiaTheme="minorEastAsia" w:hAnsiTheme="minorHAnsi" w:cstheme="minorBidi"/>
          <w:sz w:val="22"/>
          <w:szCs w:val="22"/>
        </w:rPr>
      </w:pPr>
      <w:r w:rsidRPr="00BB55D6">
        <w:t>A.8.4.10.2</w:t>
      </w:r>
      <w:r w:rsidRPr="00BB55D6">
        <w:rPr>
          <w:rFonts w:asciiTheme="minorHAnsi" w:eastAsiaTheme="minorEastAsia" w:hAnsiTheme="minorHAnsi"/>
          <w:sz w:val="22"/>
          <w:szCs w:val="22"/>
        </w:rPr>
        <w:tab/>
      </w:r>
      <w:r w:rsidRPr="00890E30">
        <w:rPr>
          <w:rFonts w:cs="v4.2.0"/>
          <w:snapToGrid w:val="0"/>
        </w:rPr>
        <w:t>Test Requirements</w:t>
      </w:r>
      <w:r>
        <w:tab/>
        <w:t>1896</w:t>
      </w:r>
    </w:p>
    <w:p w:rsidR="00BB55D6" w:rsidRDefault="00BB55D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1896</w:t>
      </w:r>
    </w:p>
    <w:p w:rsidR="00BB55D6" w:rsidRDefault="00BB55D6">
      <w:pPr>
        <w:pStyle w:val="TOC4"/>
        <w:rPr>
          <w:rFonts w:asciiTheme="minorHAnsi" w:eastAsiaTheme="minorEastAsia" w:hAnsiTheme="minorHAnsi" w:cstheme="minorBidi"/>
          <w:sz w:val="22"/>
          <w:szCs w:val="22"/>
        </w:rPr>
      </w:pPr>
      <w:r w:rsidRPr="00BB55D6">
        <w:t>A.8.4.11.1</w:t>
      </w:r>
      <w:r w:rsidRPr="00BB55D6">
        <w:rPr>
          <w:rFonts w:asciiTheme="minorHAnsi" w:eastAsiaTheme="minorEastAsia" w:hAnsiTheme="minorHAnsi" w:cstheme="minorBidi"/>
          <w:sz w:val="22"/>
          <w:szCs w:val="22"/>
        </w:rPr>
        <w:tab/>
      </w:r>
      <w:r w:rsidRPr="00890E30">
        <w:rPr>
          <w:snapToGrid w:val="0"/>
        </w:rPr>
        <w:t>Test Purpose and Environment</w:t>
      </w:r>
      <w:r>
        <w:tab/>
        <w:t>1896</w:t>
      </w:r>
    </w:p>
    <w:p w:rsidR="00BB55D6" w:rsidRDefault="00BB55D6">
      <w:pPr>
        <w:pStyle w:val="TOC4"/>
        <w:rPr>
          <w:rFonts w:asciiTheme="minorHAnsi" w:eastAsiaTheme="minorEastAsia" w:hAnsiTheme="minorHAnsi" w:cstheme="minorBidi"/>
          <w:sz w:val="22"/>
          <w:szCs w:val="22"/>
        </w:rPr>
      </w:pPr>
      <w:r w:rsidRPr="00BB55D6">
        <w:t>A.8.4.11.2</w:t>
      </w:r>
      <w:r w:rsidRPr="00BB55D6">
        <w:rPr>
          <w:rFonts w:asciiTheme="minorHAnsi" w:eastAsiaTheme="minorEastAsia" w:hAnsiTheme="minorHAnsi" w:cstheme="minorBidi"/>
          <w:sz w:val="22"/>
          <w:szCs w:val="22"/>
        </w:rPr>
        <w:tab/>
      </w:r>
      <w:r w:rsidRPr="00890E30">
        <w:rPr>
          <w:snapToGrid w:val="0"/>
        </w:rPr>
        <w:t>Test Requirement</w:t>
      </w:r>
      <w:r>
        <w:tab/>
        <w:t>1898</w:t>
      </w:r>
    </w:p>
    <w:p w:rsidR="00BB55D6" w:rsidRDefault="00BB55D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1898</w:t>
      </w:r>
    </w:p>
    <w:p w:rsidR="00BB55D6" w:rsidRDefault="00BB55D6">
      <w:pPr>
        <w:pStyle w:val="TOC4"/>
        <w:rPr>
          <w:rFonts w:asciiTheme="minorHAnsi" w:eastAsiaTheme="minorEastAsia" w:hAnsiTheme="minorHAnsi" w:cstheme="minorBidi"/>
          <w:sz w:val="22"/>
          <w:szCs w:val="22"/>
        </w:rPr>
      </w:pPr>
      <w:r w:rsidRPr="00BB55D6">
        <w:t>A.8.4.12.1</w:t>
      </w:r>
      <w:r w:rsidRPr="00BB55D6">
        <w:rPr>
          <w:rFonts w:asciiTheme="minorHAnsi" w:eastAsiaTheme="minorEastAsia" w:hAnsiTheme="minorHAnsi" w:cstheme="minorBidi"/>
          <w:sz w:val="22"/>
          <w:szCs w:val="22"/>
        </w:rPr>
        <w:tab/>
      </w:r>
      <w:r w:rsidRPr="00890E30">
        <w:rPr>
          <w:snapToGrid w:val="0"/>
        </w:rPr>
        <w:t>Test Purpose and Environment</w:t>
      </w:r>
      <w:r>
        <w:tab/>
        <w:t>1898</w:t>
      </w:r>
    </w:p>
    <w:p w:rsidR="00BB55D6" w:rsidRDefault="00BB55D6">
      <w:pPr>
        <w:pStyle w:val="TOC4"/>
        <w:rPr>
          <w:rFonts w:asciiTheme="minorHAnsi" w:eastAsiaTheme="minorEastAsia" w:hAnsiTheme="minorHAnsi" w:cstheme="minorBidi"/>
          <w:sz w:val="22"/>
          <w:szCs w:val="22"/>
        </w:rPr>
      </w:pPr>
      <w:r w:rsidRPr="00BB55D6">
        <w:lastRenderedPageBreak/>
        <w:t>A.8.4.12.2</w:t>
      </w:r>
      <w:r w:rsidRPr="00BB55D6">
        <w:rPr>
          <w:rFonts w:asciiTheme="minorHAnsi" w:eastAsiaTheme="minorEastAsia" w:hAnsiTheme="minorHAnsi" w:cstheme="minorBidi"/>
          <w:sz w:val="22"/>
          <w:szCs w:val="22"/>
        </w:rPr>
        <w:tab/>
      </w:r>
      <w:r w:rsidRPr="00890E30">
        <w:rPr>
          <w:snapToGrid w:val="0"/>
        </w:rPr>
        <w:t>Test Requirement</w:t>
      </w:r>
      <w:r>
        <w:tab/>
        <w:t>1900</w:t>
      </w:r>
    </w:p>
    <w:p w:rsidR="00BB55D6" w:rsidRDefault="00BB55D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1901</w:t>
      </w:r>
    </w:p>
    <w:p w:rsidR="00BB55D6" w:rsidRDefault="00BB55D6">
      <w:pPr>
        <w:pStyle w:val="TOC4"/>
        <w:rPr>
          <w:rFonts w:asciiTheme="minorHAnsi" w:eastAsiaTheme="minorEastAsia" w:hAnsiTheme="minorHAnsi" w:cstheme="minorBidi"/>
          <w:sz w:val="22"/>
          <w:szCs w:val="22"/>
        </w:rPr>
      </w:pPr>
      <w:r w:rsidRPr="00BB55D6">
        <w:t>A.8.4.13.1</w:t>
      </w:r>
      <w:r w:rsidRPr="00BB55D6">
        <w:rPr>
          <w:rFonts w:asciiTheme="minorHAnsi" w:eastAsiaTheme="minorEastAsia" w:hAnsiTheme="minorHAnsi" w:cstheme="minorBidi"/>
          <w:sz w:val="22"/>
          <w:szCs w:val="22"/>
        </w:rPr>
        <w:tab/>
      </w:r>
      <w:r w:rsidRPr="00890E30">
        <w:rPr>
          <w:snapToGrid w:val="0"/>
        </w:rPr>
        <w:t>Test Purpose and Environment</w:t>
      </w:r>
      <w:r>
        <w:tab/>
        <w:t>1901</w:t>
      </w:r>
    </w:p>
    <w:p w:rsidR="00BB55D6" w:rsidRDefault="00BB55D6">
      <w:pPr>
        <w:pStyle w:val="TOC4"/>
        <w:rPr>
          <w:rFonts w:asciiTheme="minorHAnsi" w:eastAsiaTheme="minorEastAsia" w:hAnsiTheme="minorHAnsi" w:cstheme="minorBidi"/>
          <w:sz w:val="22"/>
          <w:szCs w:val="22"/>
        </w:rPr>
      </w:pPr>
      <w:r w:rsidRPr="00BB55D6">
        <w:t>A.8.4.13.2</w:t>
      </w:r>
      <w:r w:rsidRPr="00BB55D6">
        <w:rPr>
          <w:rFonts w:asciiTheme="minorHAnsi" w:eastAsiaTheme="minorEastAsia" w:hAnsiTheme="minorHAnsi" w:cstheme="minorBidi"/>
          <w:sz w:val="22"/>
          <w:szCs w:val="22"/>
        </w:rPr>
        <w:tab/>
      </w:r>
      <w:r w:rsidRPr="00890E30">
        <w:rPr>
          <w:snapToGrid w:val="0"/>
        </w:rPr>
        <w:t>Test Requirement</w:t>
      </w:r>
      <w:r>
        <w:tab/>
        <w:t>1902</w:t>
      </w:r>
    </w:p>
    <w:p w:rsidR="00BB55D6" w:rsidRDefault="00BB55D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1903</w:t>
      </w:r>
    </w:p>
    <w:p w:rsidR="00BB55D6" w:rsidRDefault="00BB55D6">
      <w:pPr>
        <w:pStyle w:val="TOC4"/>
        <w:rPr>
          <w:rFonts w:asciiTheme="minorHAnsi" w:eastAsiaTheme="minorEastAsia" w:hAnsiTheme="minorHAnsi" w:cstheme="minorBidi"/>
          <w:sz w:val="22"/>
          <w:szCs w:val="22"/>
        </w:rPr>
      </w:pPr>
      <w:r w:rsidRPr="00BB55D6">
        <w:t>A.8.4.14.1</w:t>
      </w:r>
      <w:r w:rsidRPr="00BB55D6">
        <w:rPr>
          <w:rFonts w:asciiTheme="minorHAnsi" w:eastAsiaTheme="minorEastAsia" w:hAnsiTheme="minorHAnsi" w:cstheme="minorBidi"/>
          <w:sz w:val="22"/>
          <w:szCs w:val="22"/>
        </w:rPr>
        <w:tab/>
      </w:r>
      <w:r w:rsidRPr="00890E30">
        <w:rPr>
          <w:snapToGrid w:val="0"/>
        </w:rPr>
        <w:t>Test Purpose and Environment</w:t>
      </w:r>
      <w:r>
        <w:tab/>
        <w:t>1903</w:t>
      </w:r>
    </w:p>
    <w:p w:rsidR="00BB55D6" w:rsidRDefault="00BB55D6">
      <w:pPr>
        <w:pStyle w:val="TOC4"/>
        <w:rPr>
          <w:rFonts w:asciiTheme="minorHAnsi" w:eastAsiaTheme="minorEastAsia" w:hAnsiTheme="minorHAnsi" w:cstheme="minorBidi"/>
          <w:sz w:val="22"/>
          <w:szCs w:val="22"/>
        </w:rPr>
      </w:pPr>
      <w:r w:rsidRPr="00BB55D6">
        <w:t>A.8.4.14.2</w:t>
      </w:r>
      <w:r w:rsidRPr="00BB55D6">
        <w:rPr>
          <w:rFonts w:asciiTheme="minorHAnsi" w:eastAsiaTheme="minorEastAsia" w:hAnsiTheme="minorHAnsi" w:cstheme="minorBidi"/>
          <w:sz w:val="22"/>
          <w:szCs w:val="22"/>
        </w:rPr>
        <w:tab/>
      </w:r>
      <w:r w:rsidRPr="00890E30">
        <w:rPr>
          <w:snapToGrid w:val="0"/>
        </w:rPr>
        <w:t>Test Requirement</w:t>
      </w:r>
      <w:r>
        <w:tab/>
        <w:t>1905</w:t>
      </w:r>
    </w:p>
    <w:p w:rsidR="00BB55D6" w:rsidRDefault="00BB55D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1905</w:t>
      </w:r>
    </w:p>
    <w:p w:rsidR="00BB55D6" w:rsidRDefault="00BB55D6">
      <w:pPr>
        <w:pStyle w:val="TOC4"/>
        <w:rPr>
          <w:rFonts w:asciiTheme="minorHAnsi" w:eastAsiaTheme="minorEastAsia" w:hAnsiTheme="minorHAnsi" w:cstheme="minorBidi"/>
          <w:sz w:val="22"/>
          <w:szCs w:val="22"/>
        </w:rPr>
      </w:pPr>
      <w:r w:rsidRPr="00BB55D6">
        <w:t>A.8.4.15.1</w:t>
      </w:r>
      <w:r w:rsidRPr="00BB55D6">
        <w:rPr>
          <w:rFonts w:asciiTheme="minorHAnsi" w:eastAsiaTheme="minorEastAsia" w:hAnsiTheme="minorHAnsi" w:cstheme="minorBidi"/>
          <w:sz w:val="22"/>
          <w:szCs w:val="22"/>
        </w:rPr>
        <w:tab/>
      </w:r>
      <w:r w:rsidRPr="00890E30">
        <w:rPr>
          <w:snapToGrid w:val="0"/>
        </w:rPr>
        <w:t>Test Purpose and Environment</w:t>
      </w:r>
      <w:r>
        <w:tab/>
        <w:t>1905</w:t>
      </w:r>
    </w:p>
    <w:p w:rsidR="00BB55D6" w:rsidRDefault="00BB55D6">
      <w:pPr>
        <w:pStyle w:val="TOC4"/>
        <w:rPr>
          <w:rFonts w:asciiTheme="minorHAnsi" w:eastAsiaTheme="minorEastAsia" w:hAnsiTheme="minorHAnsi" w:cstheme="minorBidi"/>
          <w:sz w:val="22"/>
          <w:szCs w:val="22"/>
        </w:rPr>
      </w:pPr>
      <w:r w:rsidRPr="00BB55D6">
        <w:t>A.8.4.15.2</w:t>
      </w:r>
      <w:r w:rsidRPr="00BB55D6">
        <w:rPr>
          <w:rFonts w:asciiTheme="minorHAnsi" w:eastAsiaTheme="minorEastAsia" w:hAnsiTheme="minorHAnsi" w:cstheme="minorBidi"/>
          <w:sz w:val="22"/>
          <w:szCs w:val="22"/>
        </w:rPr>
        <w:tab/>
      </w:r>
      <w:r w:rsidRPr="00890E30">
        <w:rPr>
          <w:snapToGrid w:val="0"/>
        </w:rPr>
        <w:t>Test Requirement</w:t>
      </w:r>
      <w:r>
        <w:tab/>
        <w:t>1908</w:t>
      </w:r>
    </w:p>
    <w:p w:rsidR="00BB55D6" w:rsidRDefault="00BB55D6">
      <w:pPr>
        <w:pStyle w:val="TOC2"/>
        <w:rPr>
          <w:rFonts w:asciiTheme="minorHAnsi" w:eastAsiaTheme="minorEastAsia" w:hAnsiTheme="minorHAnsi" w:cstheme="minorBidi"/>
          <w:sz w:val="22"/>
          <w:szCs w:val="22"/>
        </w:rPr>
      </w:pPr>
      <w:r w:rsidRPr="00BB55D6">
        <w:t>A.8.5</w:t>
      </w:r>
      <w:r w:rsidRPr="00BB55D6">
        <w:rPr>
          <w:rFonts w:asciiTheme="minorHAnsi" w:eastAsiaTheme="minorEastAsia" w:hAnsiTheme="minorHAnsi" w:cstheme="minorBidi"/>
          <w:sz w:val="22"/>
          <w:szCs w:val="22"/>
        </w:rPr>
        <w:tab/>
      </w:r>
      <w:r w:rsidRPr="00890E30">
        <w:rPr>
          <w:lang w:val="sv-SE"/>
        </w:rPr>
        <w:t>E-UTRAN FDD - UTRAN FDD Measurements</w:t>
      </w:r>
      <w:r>
        <w:tab/>
        <w:t>1908</w:t>
      </w:r>
    </w:p>
    <w:p w:rsidR="00BB55D6" w:rsidRDefault="00BB55D6">
      <w:pPr>
        <w:pStyle w:val="TOC3"/>
        <w:rPr>
          <w:rFonts w:asciiTheme="minorHAnsi" w:eastAsiaTheme="minorEastAsia" w:hAnsiTheme="minorHAnsi" w:cstheme="minorBidi"/>
          <w:sz w:val="22"/>
          <w:szCs w:val="22"/>
        </w:rPr>
      </w:pPr>
      <w:r w:rsidRPr="00BB55D6">
        <w:t>A.8.5.1</w:t>
      </w:r>
      <w:r w:rsidRPr="00BB55D6">
        <w:rPr>
          <w:rFonts w:asciiTheme="minorHAnsi" w:eastAsiaTheme="minorEastAsia" w:hAnsiTheme="minorHAnsi"/>
          <w:sz w:val="22"/>
          <w:szCs w:val="22"/>
        </w:rPr>
        <w:tab/>
      </w:r>
      <w:r w:rsidRPr="00890E30">
        <w:rPr>
          <w:rFonts w:cs="v4.2.0"/>
        </w:rPr>
        <w:t>E-UTRAN FDD - UTRAN FDD event triggered reporting under fading propagation conditions</w:t>
      </w:r>
      <w:r>
        <w:tab/>
        <w:t>1908</w:t>
      </w:r>
    </w:p>
    <w:p w:rsidR="00BB55D6" w:rsidRDefault="00BB55D6">
      <w:pPr>
        <w:pStyle w:val="TOC4"/>
        <w:rPr>
          <w:rFonts w:asciiTheme="minorHAnsi" w:eastAsiaTheme="minorEastAsia" w:hAnsiTheme="minorHAnsi" w:cstheme="minorBidi"/>
          <w:sz w:val="22"/>
          <w:szCs w:val="22"/>
        </w:rPr>
      </w:pPr>
      <w:r w:rsidRPr="00BB55D6">
        <w:t>A.8.5.1.1</w:t>
      </w:r>
      <w:r w:rsidRPr="00BB55D6">
        <w:rPr>
          <w:rFonts w:asciiTheme="minorHAnsi" w:eastAsiaTheme="minorEastAsia" w:hAnsiTheme="minorHAnsi"/>
          <w:sz w:val="22"/>
          <w:szCs w:val="22"/>
        </w:rPr>
        <w:tab/>
      </w:r>
      <w:r w:rsidRPr="00890E30">
        <w:rPr>
          <w:rFonts w:cs="v4.2.0"/>
          <w:snapToGrid w:val="0"/>
        </w:rPr>
        <w:t>Test Purpose and Environment</w:t>
      </w:r>
      <w:r>
        <w:tab/>
        <w:t>1908</w:t>
      </w:r>
    </w:p>
    <w:p w:rsidR="00BB55D6" w:rsidRDefault="00BB55D6">
      <w:pPr>
        <w:pStyle w:val="TOC4"/>
        <w:rPr>
          <w:rFonts w:asciiTheme="minorHAnsi" w:eastAsiaTheme="minorEastAsia" w:hAnsiTheme="minorHAnsi" w:cstheme="minorBidi"/>
          <w:sz w:val="22"/>
          <w:szCs w:val="22"/>
        </w:rPr>
      </w:pPr>
      <w:r w:rsidRPr="00BB55D6">
        <w:t>A.8.5.1.2</w:t>
      </w:r>
      <w:r w:rsidRPr="00BB55D6">
        <w:rPr>
          <w:rFonts w:asciiTheme="minorHAnsi" w:eastAsiaTheme="minorEastAsia" w:hAnsiTheme="minorHAnsi"/>
          <w:sz w:val="22"/>
          <w:szCs w:val="22"/>
        </w:rPr>
        <w:tab/>
      </w:r>
      <w:r w:rsidRPr="00890E30">
        <w:rPr>
          <w:rFonts w:cs="v4.2.0"/>
          <w:snapToGrid w:val="0"/>
        </w:rPr>
        <w:t>Test Requirements</w:t>
      </w:r>
      <w:r>
        <w:tab/>
        <w:t>1910</w:t>
      </w:r>
    </w:p>
    <w:p w:rsidR="00BB55D6" w:rsidRDefault="00BB55D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1910</w:t>
      </w:r>
    </w:p>
    <w:p w:rsidR="00BB55D6" w:rsidRDefault="00BB55D6">
      <w:pPr>
        <w:pStyle w:val="TOC4"/>
        <w:rPr>
          <w:rFonts w:asciiTheme="minorHAnsi" w:eastAsiaTheme="minorEastAsia" w:hAnsiTheme="minorHAnsi" w:cstheme="minorBidi"/>
          <w:sz w:val="22"/>
          <w:szCs w:val="22"/>
        </w:rPr>
      </w:pPr>
      <w:r w:rsidRPr="00BB55D6">
        <w:t>A.8.5.2.1</w:t>
      </w:r>
      <w:r w:rsidRPr="00BB55D6">
        <w:rPr>
          <w:rFonts w:asciiTheme="minorHAnsi" w:eastAsiaTheme="minorEastAsia" w:hAnsiTheme="minorHAnsi"/>
          <w:sz w:val="22"/>
          <w:szCs w:val="22"/>
        </w:rPr>
        <w:tab/>
      </w:r>
      <w:r w:rsidRPr="00890E30">
        <w:rPr>
          <w:rFonts w:cs="v4.2.0"/>
          <w:snapToGrid w:val="0"/>
        </w:rPr>
        <w:t>Test Purpose and Environment</w:t>
      </w:r>
      <w:r>
        <w:tab/>
        <w:t>1910</w:t>
      </w:r>
    </w:p>
    <w:p w:rsidR="00BB55D6" w:rsidRDefault="00BB55D6">
      <w:pPr>
        <w:pStyle w:val="TOC4"/>
        <w:rPr>
          <w:rFonts w:asciiTheme="minorHAnsi" w:eastAsiaTheme="minorEastAsia" w:hAnsiTheme="minorHAnsi" w:cstheme="minorBidi"/>
          <w:sz w:val="22"/>
          <w:szCs w:val="22"/>
        </w:rPr>
      </w:pPr>
      <w:r w:rsidRPr="00BB55D6">
        <w:t>A.8.5.2.2</w:t>
      </w:r>
      <w:r w:rsidRPr="00BB55D6">
        <w:rPr>
          <w:rFonts w:asciiTheme="minorHAnsi" w:eastAsiaTheme="minorEastAsia" w:hAnsiTheme="minorHAnsi"/>
          <w:sz w:val="22"/>
          <w:szCs w:val="22"/>
        </w:rPr>
        <w:tab/>
      </w:r>
      <w:r w:rsidRPr="00890E30">
        <w:rPr>
          <w:rFonts w:cs="v4.2.0"/>
          <w:snapToGrid w:val="0"/>
        </w:rPr>
        <w:t>Test Requirements</w:t>
      </w:r>
      <w:r>
        <w:tab/>
        <w:t>1912</w:t>
      </w:r>
    </w:p>
    <w:p w:rsidR="00BB55D6" w:rsidRDefault="00BB55D6">
      <w:pPr>
        <w:pStyle w:val="TOC3"/>
        <w:rPr>
          <w:rFonts w:asciiTheme="minorHAnsi" w:eastAsiaTheme="minorEastAsia" w:hAnsiTheme="minorHAnsi" w:cstheme="minorBidi"/>
          <w:sz w:val="22"/>
          <w:szCs w:val="22"/>
        </w:rPr>
      </w:pPr>
      <w:r w:rsidRPr="00BB55D6">
        <w:t>A.8.5.3</w:t>
      </w:r>
      <w:r w:rsidRPr="00BB55D6">
        <w:rPr>
          <w:rFonts w:asciiTheme="minorHAnsi" w:eastAsiaTheme="minorEastAsia" w:hAnsiTheme="minorHAnsi"/>
          <w:sz w:val="22"/>
          <w:szCs w:val="22"/>
        </w:rPr>
        <w:tab/>
      </w:r>
      <w:r w:rsidRPr="00890E30">
        <w:rPr>
          <w:rFonts w:cs="v4.2.0"/>
        </w:rPr>
        <w:t>E-UTRAN FDD-UTRAN FDD event triggered reporting when DRX is used under fading propagation conditions</w:t>
      </w:r>
      <w:r>
        <w:tab/>
        <w:t>1912</w:t>
      </w:r>
    </w:p>
    <w:p w:rsidR="00BB55D6" w:rsidRDefault="00BB55D6">
      <w:pPr>
        <w:pStyle w:val="TOC4"/>
        <w:rPr>
          <w:rFonts w:asciiTheme="minorHAnsi" w:eastAsiaTheme="minorEastAsia" w:hAnsiTheme="minorHAnsi" w:cstheme="minorBidi"/>
          <w:sz w:val="22"/>
          <w:szCs w:val="22"/>
        </w:rPr>
      </w:pPr>
      <w:r w:rsidRPr="00BB55D6">
        <w:t>A.8.5.3.1</w:t>
      </w:r>
      <w:r w:rsidRPr="00BB55D6">
        <w:rPr>
          <w:rFonts w:asciiTheme="minorHAnsi" w:eastAsiaTheme="minorEastAsia" w:hAnsiTheme="minorHAnsi"/>
          <w:sz w:val="22"/>
          <w:szCs w:val="22"/>
        </w:rPr>
        <w:tab/>
      </w:r>
      <w:r w:rsidRPr="00890E30">
        <w:rPr>
          <w:rFonts w:cs="v4.2.0"/>
          <w:snapToGrid w:val="0"/>
        </w:rPr>
        <w:t>Test Purpose and Environment</w:t>
      </w:r>
      <w:r>
        <w:tab/>
        <w:t>1912</w:t>
      </w:r>
    </w:p>
    <w:p w:rsidR="00BB55D6" w:rsidRDefault="00BB55D6">
      <w:pPr>
        <w:pStyle w:val="TOC4"/>
        <w:rPr>
          <w:rFonts w:asciiTheme="minorHAnsi" w:eastAsiaTheme="minorEastAsia" w:hAnsiTheme="minorHAnsi" w:cstheme="minorBidi"/>
          <w:sz w:val="22"/>
          <w:szCs w:val="22"/>
        </w:rPr>
      </w:pPr>
      <w:r w:rsidRPr="00BB55D6">
        <w:t>A.8.5.3.2</w:t>
      </w:r>
      <w:r w:rsidRPr="00BB55D6">
        <w:rPr>
          <w:rFonts w:asciiTheme="minorHAnsi" w:eastAsiaTheme="minorEastAsia" w:hAnsiTheme="minorHAnsi"/>
          <w:sz w:val="22"/>
          <w:szCs w:val="22"/>
        </w:rPr>
        <w:tab/>
      </w:r>
      <w:r w:rsidRPr="00890E30">
        <w:rPr>
          <w:rFonts w:cs="v4.2.0"/>
          <w:snapToGrid w:val="0"/>
        </w:rPr>
        <w:t>Test Requirements</w:t>
      </w:r>
      <w:r>
        <w:tab/>
        <w:t>1915</w:t>
      </w:r>
    </w:p>
    <w:p w:rsidR="00BB55D6" w:rsidRDefault="00BB55D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1915</w:t>
      </w:r>
    </w:p>
    <w:p w:rsidR="00BB55D6" w:rsidRDefault="00BB55D6">
      <w:pPr>
        <w:pStyle w:val="TOC4"/>
        <w:rPr>
          <w:rFonts w:asciiTheme="minorHAnsi" w:eastAsiaTheme="minorEastAsia" w:hAnsiTheme="minorHAnsi" w:cstheme="minorBidi"/>
          <w:sz w:val="22"/>
          <w:szCs w:val="22"/>
        </w:rPr>
      </w:pPr>
      <w:r w:rsidRPr="00BB55D6">
        <w:t>A.8.5.4.1</w:t>
      </w:r>
      <w:r w:rsidRPr="00BB55D6">
        <w:rPr>
          <w:rFonts w:asciiTheme="minorHAnsi" w:eastAsiaTheme="minorEastAsia" w:hAnsiTheme="minorHAnsi" w:cstheme="minorBidi"/>
          <w:sz w:val="22"/>
          <w:szCs w:val="22"/>
        </w:rPr>
        <w:tab/>
      </w:r>
      <w:r w:rsidRPr="00890E30">
        <w:rPr>
          <w:snapToGrid w:val="0"/>
        </w:rPr>
        <w:t>Test Purpose and Environment</w:t>
      </w:r>
      <w:r>
        <w:tab/>
        <w:t>1915</w:t>
      </w:r>
    </w:p>
    <w:p w:rsidR="00BB55D6" w:rsidRDefault="00BB55D6">
      <w:pPr>
        <w:pStyle w:val="TOC4"/>
        <w:rPr>
          <w:rFonts w:asciiTheme="minorHAnsi" w:eastAsiaTheme="minorEastAsia" w:hAnsiTheme="minorHAnsi" w:cstheme="minorBidi"/>
          <w:sz w:val="22"/>
          <w:szCs w:val="22"/>
        </w:rPr>
      </w:pPr>
      <w:r w:rsidRPr="00BB55D6">
        <w:t>A.8.5.4.2</w:t>
      </w:r>
      <w:r w:rsidRPr="00BB55D6">
        <w:rPr>
          <w:rFonts w:asciiTheme="minorHAnsi" w:eastAsiaTheme="minorEastAsia" w:hAnsiTheme="minorHAnsi" w:cstheme="minorBidi"/>
          <w:sz w:val="22"/>
          <w:szCs w:val="22"/>
        </w:rPr>
        <w:tab/>
      </w:r>
      <w:r w:rsidRPr="00890E30">
        <w:rPr>
          <w:snapToGrid w:val="0"/>
        </w:rPr>
        <w:t>Test Requirements</w:t>
      </w:r>
      <w:r>
        <w:tab/>
        <w:t>1917</w:t>
      </w:r>
    </w:p>
    <w:p w:rsidR="00BB55D6" w:rsidRDefault="00BB55D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1920</w:t>
      </w:r>
    </w:p>
    <w:p w:rsidR="00BB55D6" w:rsidRDefault="00BB55D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1920</w:t>
      </w:r>
    </w:p>
    <w:p w:rsidR="00BB55D6" w:rsidRDefault="00BB55D6">
      <w:pPr>
        <w:pStyle w:val="TOC4"/>
        <w:rPr>
          <w:rFonts w:asciiTheme="minorHAnsi" w:eastAsiaTheme="minorEastAsia" w:hAnsiTheme="minorHAnsi" w:cstheme="minorBidi"/>
          <w:sz w:val="22"/>
          <w:szCs w:val="22"/>
        </w:rPr>
      </w:pPr>
      <w:r w:rsidRPr="00BB55D6">
        <w:t>A.8.5.6.1</w:t>
      </w:r>
      <w:r w:rsidRPr="00BB55D6">
        <w:rPr>
          <w:rFonts w:asciiTheme="minorHAnsi" w:eastAsiaTheme="minorEastAsia" w:hAnsiTheme="minorHAnsi" w:cstheme="minorBidi"/>
          <w:sz w:val="22"/>
          <w:szCs w:val="22"/>
        </w:rPr>
        <w:tab/>
      </w:r>
      <w:r w:rsidRPr="00890E30">
        <w:rPr>
          <w:snapToGrid w:val="0"/>
        </w:rPr>
        <w:t>Test Purpose and Environment</w:t>
      </w:r>
      <w:r>
        <w:tab/>
        <w:t>1920</w:t>
      </w:r>
    </w:p>
    <w:p w:rsidR="00BB55D6" w:rsidRDefault="00BB55D6">
      <w:pPr>
        <w:pStyle w:val="TOC4"/>
        <w:rPr>
          <w:rFonts w:asciiTheme="minorHAnsi" w:eastAsiaTheme="minorEastAsia" w:hAnsiTheme="minorHAnsi" w:cstheme="minorBidi"/>
          <w:sz w:val="22"/>
          <w:szCs w:val="22"/>
        </w:rPr>
      </w:pPr>
      <w:r w:rsidRPr="00BB55D6">
        <w:t>A.8.5.6.2</w:t>
      </w:r>
      <w:r w:rsidRPr="00BB55D6">
        <w:rPr>
          <w:rFonts w:asciiTheme="minorHAnsi" w:eastAsiaTheme="minorEastAsia" w:hAnsiTheme="minorHAnsi" w:cstheme="minorBidi"/>
          <w:sz w:val="22"/>
          <w:szCs w:val="22"/>
        </w:rPr>
        <w:tab/>
      </w:r>
      <w:r w:rsidRPr="00890E30">
        <w:rPr>
          <w:snapToGrid w:val="0"/>
        </w:rPr>
        <w:t>Test Requirements</w:t>
      </w:r>
      <w:r>
        <w:tab/>
        <w:t>1921</w:t>
      </w:r>
    </w:p>
    <w:p w:rsidR="00BB55D6" w:rsidRDefault="00BB55D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1922</w:t>
      </w:r>
    </w:p>
    <w:p w:rsidR="00BB55D6" w:rsidRDefault="00BB55D6">
      <w:pPr>
        <w:pStyle w:val="TOC4"/>
        <w:rPr>
          <w:rFonts w:asciiTheme="minorHAnsi" w:eastAsiaTheme="minorEastAsia" w:hAnsiTheme="minorHAnsi" w:cstheme="minorBidi"/>
          <w:sz w:val="22"/>
          <w:szCs w:val="22"/>
        </w:rPr>
      </w:pPr>
      <w:r w:rsidRPr="00BB55D6">
        <w:t>A.8.5.7.1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A.8.5.7.2</w:t>
      </w:r>
      <w:r w:rsidRPr="00BB55D6">
        <w:rPr>
          <w:rFonts w:asciiTheme="minorHAnsi" w:eastAsiaTheme="minorEastAsia" w:hAnsiTheme="minorHAnsi" w:cstheme="minorBidi"/>
          <w:sz w:val="22"/>
          <w:szCs w:val="22"/>
        </w:rPr>
        <w:tab/>
      </w:r>
      <w:r w:rsidRPr="00890E30">
        <w:rPr>
          <w:snapToGrid w:val="0"/>
        </w:rPr>
        <w:t>Test Requirements</w:t>
      </w:r>
      <w:r>
        <w:tab/>
        <w:t>1922</w:t>
      </w:r>
    </w:p>
    <w:p w:rsidR="00BB55D6" w:rsidRDefault="00BB55D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1922</w:t>
      </w:r>
    </w:p>
    <w:p w:rsidR="00BB55D6" w:rsidRDefault="00BB55D6">
      <w:pPr>
        <w:pStyle w:val="TOC4"/>
        <w:rPr>
          <w:rFonts w:asciiTheme="minorHAnsi" w:eastAsiaTheme="minorEastAsia" w:hAnsiTheme="minorHAnsi" w:cstheme="minorBidi"/>
          <w:sz w:val="22"/>
          <w:szCs w:val="22"/>
        </w:rPr>
      </w:pPr>
      <w:r w:rsidRPr="00BB55D6">
        <w:t>A.8.5.8.1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A.8.5.8.2</w:t>
      </w:r>
      <w:r w:rsidRPr="00BB55D6">
        <w:rPr>
          <w:rFonts w:asciiTheme="minorHAnsi" w:eastAsiaTheme="minorEastAsia" w:hAnsiTheme="minorHAnsi" w:cstheme="minorBidi"/>
          <w:sz w:val="22"/>
          <w:szCs w:val="22"/>
        </w:rPr>
        <w:tab/>
      </w:r>
      <w:r w:rsidRPr="00890E30">
        <w:rPr>
          <w:snapToGrid w:val="0"/>
        </w:rPr>
        <w:t>Test Requirements</w:t>
      </w:r>
      <w:r>
        <w:tab/>
        <w:t>1925</w:t>
      </w:r>
    </w:p>
    <w:p w:rsidR="00BB55D6" w:rsidRDefault="00BB55D6">
      <w:pPr>
        <w:pStyle w:val="TOC2"/>
        <w:rPr>
          <w:rFonts w:asciiTheme="minorHAnsi" w:eastAsiaTheme="minorEastAsia" w:hAnsiTheme="minorHAnsi" w:cstheme="minorBidi"/>
          <w:sz w:val="22"/>
          <w:szCs w:val="22"/>
        </w:rPr>
      </w:pPr>
      <w:r w:rsidRPr="00BB55D6">
        <w:t>A.8.6</w:t>
      </w:r>
      <w:r w:rsidRPr="00BB55D6">
        <w:rPr>
          <w:rFonts w:asciiTheme="minorHAnsi" w:eastAsiaTheme="minorEastAsia" w:hAnsiTheme="minorHAnsi" w:cstheme="minorBidi"/>
          <w:sz w:val="22"/>
          <w:szCs w:val="22"/>
        </w:rPr>
        <w:tab/>
      </w:r>
      <w:r w:rsidRPr="00890E30">
        <w:rPr>
          <w:lang w:val="sv-SE"/>
        </w:rPr>
        <w:t>E-UTRAN TDD - UTRAN FDD Measurements</w:t>
      </w:r>
      <w:r>
        <w:tab/>
        <w:t>1925</w:t>
      </w:r>
    </w:p>
    <w:p w:rsidR="00BB55D6" w:rsidRDefault="00BB55D6">
      <w:pPr>
        <w:pStyle w:val="TOC3"/>
        <w:rPr>
          <w:rFonts w:asciiTheme="minorHAnsi" w:eastAsiaTheme="minorEastAsia" w:hAnsiTheme="minorHAnsi" w:cstheme="minorBidi"/>
          <w:sz w:val="22"/>
          <w:szCs w:val="22"/>
        </w:rPr>
      </w:pPr>
      <w:r w:rsidRPr="00BB55D6">
        <w:t>A.8.6.1</w:t>
      </w:r>
      <w:r w:rsidRPr="00BB55D6">
        <w:rPr>
          <w:rFonts w:asciiTheme="minorHAnsi" w:eastAsiaTheme="minorEastAsia" w:hAnsiTheme="minorHAnsi"/>
          <w:sz w:val="22"/>
          <w:szCs w:val="22"/>
        </w:rPr>
        <w:tab/>
      </w:r>
      <w:r w:rsidRPr="00890E30">
        <w:rPr>
          <w:rFonts w:cs="v4.2.0"/>
        </w:rPr>
        <w:t>E-UTRAN TDD - UTRAN FDD event triggered reporting under fading propagation conditions</w:t>
      </w:r>
      <w:r>
        <w:tab/>
        <w:t>1925</w:t>
      </w:r>
    </w:p>
    <w:p w:rsidR="00BB55D6" w:rsidRDefault="00BB55D6">
      <w:pPr>
        <w:pStyle w:val="TOC4"/>
        <w:rPr>
          <w:rFonts w:asciiTheme="minorHAnsi" w:eastAsiaTheme="minorEastAsia" w:hAnsiTheme="minorHAnsi" w:cstheme="minorBidi"/>
          <w:sz w:val="22"/>
          <w:szCs w:val="22"/>
        </w:rPr>
      </w:pPr>
      <w:r w:rsidRPr="00BB55D6">
        <w:t>A.8.6.1.1</w:t>
      </w:r>
      <w:r w:rsidRPr="00BB55D6">
        <w:rPr>
          <w:rFonts w:asciiTheme="minorHAnsi" w:eastAsiaTheme="minorEastAsia" w:hAnsiTheme="minorHAnsi"/>
          <w:sz w:val="22"/>
          <w:szCs w:val="22"/>
        </w:rPr>
        <w:tab/>
      </w:r>
      <w:r w:rsidRPr="00890E30">
        <w:rPr>
          <w:rFonts w:cs="v4.2.0"/>
          <w:snapToGrid w:val="0"/>
        </w:rPr>
        <w:t>Test Purpose and Environment</w:t>
      </w:r>
      <w:r>
        <w:tab/>
        <w:t>1925</w:t>
      </w:r>
    </w:p>
    <w:p w:rsidR="00BB55D6" w:rsidRDefault="00BB55D6">
      <w:pPr>
        <w:pStyle w:val="TOC4"/>
        <w:rPr>
          <w:rFonts w:asciiTheme="minorHAnsi" w:eastAsiaTheme="minorEastAsia" w:hAnsiTheme="minorHAnsi" w:cstheme="minorBidi"/>
          <w:sz w:val="22"/>
          <w:szCs w:val="22"/>
        </w:rPr>
      </w:pPr>
      <w:r w:rsidRPr="00BB55D6">
        <w:t>A.8.6.1.2</w:t>
      </w:r>
      <w:r w:rsidRPr="00BB55D6">
        <w:rPr>
          <w:rFonts w:asciiTheme="minorHAnsi" w:eastAsiaTheme="minorEastAsia" w:hAnsiTheme="minorHAnsi"/>
          <w:sz w:val="22"/>
          <w:szCs w:val="22"/>
        </w:rPr>
        <w:tab/>
      </w:r>
      <w:r w:rsidRPr="00890E30">
        <w:rPr>
          <w:rFonts w:cs="v4.2.0"/>
          <w:snapToGrid w:val="0"/>
        </w:rPr>
        <w:t>Test Requirements</w:t>
      </w:r>
      <w:r>
        <w:tab/>
        <w:t>1927</w:t>
      </w:r>
    </w:p>
    <w:p w:rsidR="00BB55D6" w:rsidRDefault="00BB55D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w:t>
      </w:r>
      <w:r w:rsidRPr="00BB55D6">
        <w:t>.</w:t>
      </w:r>
      <w:r w:rsidRPr="00BB55D6">
        <w:rPr>
          <w:lang w:eastAsia="zh-CN"/>
        </w:rPr>
        <w:t>2</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6.2</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1930</w:t>
      </w:r>
    </w:p>
    <w:p w:rsidR="00BB55D6" w:rsidRDefault="00BB55D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1930</w:t>
      </w:r>
    </w:p>
    <w:p w:rsidR="00BB55D6" w:rsidRDefault="00BB55D6">
      <w:pPr>
        <w:pStyle w:val="TOC4"/>
        <w:rPr>
          <w:rFonts w:asciiTheme="minorHAnsi" w:eastAsiaTheme="minorEastAsia" w:hAnsiTheme="minorHAnsi" w:cstheme="minorBidi"/>
          <w:sz w:val="22"/>
          <w:szCs w:val="22"/>
        </w:rPr>
      </w:pPr>
      <w:r w:rsidRPr="00BB55D6">
        <w:t>A.8.6.3.1</w:t>
      </w:r>
      <w:r w:rsidRPr="00BB55D6">
        <w:rPr>
          <w:rFonts w:asciiTheme="minorHAnsi" w:eastAsiaTheme="minorEastAsia" w:hAnsiTheme="minorHAnsi" w:cstheme="minorBidi"/>
          <w:sz w:val="22"/>
          <w:szCs w:val="22"/>
        </w:rPr>
        <w:tab/>
      </w:r>
      <w:r w:rsidRPr="00890E30">
        <w:rPr>
          <w:snapToGrid w:val="0"/>
        </w:rPr>
        <w:t>Test Purpose and Environment</w:t>
      </w:r>
      <w:r>
        <w:tab/>
        <w:t>1930</w:t>
      </w:r>
    </w:p>
    <w:p w:rsidR="00BB55D6" w:rsidRDefault="00BB55D6">
      <w:pPr>
        <w:pStyle w:val="TOC4"/>
        <w:rPr>
          <w:rFonts w:asciiTheme="minorHAnsi" w:eastAsiaTheme="minorEastAsia" w:hAnsiTheme="minorHAnsi" w:cstheme="minorBidi"/>
          <w:sz w:val="22"/>
          <w:szCs w:val="22"/>
        </w:rPr>
      </w:pPr>
      <w:r w:rsidRPr="00BB55D6">
        <w:t>A.8.6.3.2</w:t>
      </w:r>
      <w:r w:rsidRPr="00BB55D6">
        <w:rPr>
          <w:rFonts w:asciiTheme="minorHAnsi" w:eastAsiaTheme="minorEastAsia" w:hAnsiTheme="minorHAnsi" w:cstheme="minorBidi"/>
          <w:sz w:val="22"/>
          <w:szCs w:val="22"/>
        </w:rPr>
        <w:tab/>
      </w:r>
      <w:r w:rsidRPr="00890E30">
        <w:rPr>
          <w:snapToGrid w:val="0"/>
        </w:rPr>
        <w:t>Test Requirements</w:t>
      </w:r>
      <w:r>
        <w:tab/>
        <w:t>1933</w:t>
      </w:r>
    </w:p>
    <w:p w:rsidR="00BB55D6" w:rsidRDefault="00BB55D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1933</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1</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TDD to UTRA</w:t>
      </w:r>
      <w:r w:rsidRPr="00890E30">
        <w:rPr>
          <w:rFonts w:cs="v4.2.0"/>
          <w:lang w:eastAsia="zh-CN"/>
        </w:rPr>
        <w:t>N</w:t>
      </w:r>
      <w:r w:rsidRPr="00890E30">
        <w:rPr>
          <w:rFonts w:cs="v4.2.0"/>
        </w:rPr>
        <w:t xml:space="preserve"> TDD cell search under fading propagation conditions</w:t>
      </w:r>
      <w:r>
        <w:tab/>
        <w:t>1933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.1.1</w:t>
      </w:r>
      <w:r w:rsidRPr="00BB55D6">
        <w:rPr>
          <w:rFonts w:asciiTheme="minorHAnsi" w:eastAsiaTheme="minorEastAsia" w:hAnsiTheme="minorHAnsi"/>
          <w:sz w:val="22"/>
          <w:szCs w:val="22"/>
        </w:rPr>
        <w:tab/>
      </w:r>
      <w:r w:rsidRPr="00890E30">
        <w:rPr>
          <w:rFonts w:cs="v4.2.0"/>
        </w:rPr>
        <w:t>Test Purpose and Environment</w:t>
      </w:r>
      <w:r>
        <w:tab/>
        <w:t>1933</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.1.1.1</w:t>
      </w:r>
      <w:r w:rsidRPr="00BB55D6">
        <w:rPr>
          <w:rFonts w:asciiTheme="minorHAnsi" w:eastAsiaTheme="minorEastAsia" w:hAnsiTheme="minorHAnsi"/>
          <w:sz w:val="22"/>
          <w:szCs w:val="22"/>
        </w:rPr>
        <w:tab/>
      </w:r>
      <w:r w:rsidRPr="00890E30">
        <w:rPr>
          <w:rFonts w:cs="v4.2.0"/>
        </w:rPr>
        <w:t>Void</w:t>
      </w:r>
      <w:r>
        <w:tab/>
        <w:t>1933</w:t>
      </w:r>
    </w:p>
    <w:p w:rsidR="00BB55D6" w:rsidRDefault="00BB55D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1933</w:t>
      </w:r>
    </w:p>
    <w:p w:rsidR="00BB55D6" w:rsidRDefault="00BB55D6">
      <w:pPr>
        <w:pStyle w:val="TOC5"/>
        <w:rPr>
          <w:rFonts w:asciiTheme="minorHAnsi" w:eastAsiaTheme="minorEastAsia" w:hAnsiTheme="minorHAnsi" w:cstheme="minorBidi"/>
          <w:sz w:val="22"/>
          <w:szCs w:val="22"/>
        </w:rPr>
      </w:pPr>
      <w:r>
        <w:lastRenderedPageBreak/>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1935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.1.2</w:t>
      </w:r>
      <w:r w:rsidRPr="00BB55D6">
        <w:rPr>
          <w:rFonts w:asciiTheme="minorHAnsi" w:eastAsiaTheme="minorEastAsia" w:hAnsiTheme="minorHAnsi"/>
          <w:sz w:val="22"/>
          <w:szCs w:val="22"/>
        </w:rPr>
        <w:tab/>
      </w:r>
      <w:r w:rsidRPr="00890E30">
        <w:rPr>
          <w:rFonts w:cs="v4.2.0"/>
        </w:rPr>
        <w:t>Test Requirements</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.1</w:t>
      </w:r>
      <w:r w:rsidRPr="00BB55D6">
        <w:rPr>
          <w:rFonts w:asciiTheme="minorHAnsi" w:eastAsiaTheme="minorEastAsia" w:hAnsiTheme="minorHAnsi"/>
          <w:sz w:val="22"/>
          <w:szCs w:val="22"/>
        </w:rPr>
        <w:tab/>
      </w:r>
      <w:r w:rsidRPr="00890E30">
        <w:rPr>
          <w:rFonts w:cs="v4.2.0"/>
        </w:rPr>
        <w:t>Void</w:t>
      </w:r>
      <w:r>
        <w:tab/>
        <w:t>1935</w:t>
      </w:r>
    </w:p>
    <w:p w:rsidR="00BB55D6" w:rsidRDefault="00BB55D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w:t>
      </w:r>
      <w:r w:rsidRPr="00BB55D6">
        <w:rPr>
          <w:lang w:eastAsia="zh-CN"/>
        </w:rPr>
        <w:t>3</w:t>
      </w:r>
      <w:r w:rsidRPr="00BB55D6">
        <w:rPr>
          <w:rFonts w:asciiTheme="minorHAnsi" w:eastAsiaTheme="minorEastAsia" w:hAnsiTheme="minorHAnsi"/>
          <w:sz w:val="22"/>
          <w:szCs w:val="22"/>
        </w:rPr>
        <w:tab/>
      </w:r>
      <w:r w:rsidRPr="00890E30">
        <w:rPr>
          <w:rFonts w:cs="v4.2.0"/>
          <w:lang w:eastAsia="zh-CN"/>
        </w:rPr>
        <w:t>Void</w:t>
      </w:r>
      <w:r>
        <w:tab/>
        <w:t>1935</w:t>
      </w:r>
    </w:p>
    <w:p w:rsidR="00BB55D6" w:rsidRDefault="00BB55D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1935</w:t>
      </w:r>
    </w:p>
    <w:p w:rsidR="00BB55D6" w:rsidRDefault="00BB55D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1935</w:t>
      </w:r>
    </w:p>
    <w:p w:rsidR="00BB55D6" w:rsidRDefault="00BB55D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1938</w:t>
      </w:r>
    </w:p>
    <w:p w:rsidR="00BB55D6" w:rsidRDefault="00BB55D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sz w:val="22"/>
          <w:szCs w:val="22"/>
        </w:rPr>
        <w:tab/>
      </w:r>
      <w:r w:rsidRPr="00890E30">
        <w:rPr>
          <w:rFonts w:cs="v4.2.0"/>
          <w:snapToGrid w:val="0"/>
        </w:rPr>
        <w:t>Test P</w:t>
      </w:r>
      <w:r w:rsidRPr="00890E30">
        <w:rPr>
          <w:rFonts w:cs="v4.2.0"/>
          <w:snapToGrid w:val="0"/>
          <w:lang w:eastAsia="zh-CN"/>
        </w:rPr>
        <w:t>arameters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3</w:t>
      </w:r>
      <w:r w:rsidRPr="00BB55D6">
        <w:rPr>
          <w:rFonts w:asciiTheme="minorHAnsi" w:eastAsiaTheme="minorEastAsia" w:hAnsiTheme="minorHAnsi"/>
          <w:sz w:val="22"/>
          <w:szCs w:val="22"/>
        </w:rPr>
        <w:tab/>
      </w:r>
      <w:r w:rsidRPr="00890E30">
        <w:rPr>
          <w:rFonts w:cs="v4.2.0"/>
          <w:snapToGrid w:val="0"/>
        </w:rPr>
        <w:t>Test Requirements</w:t>
      </w:r>
      <w:r>
        <w:tab/>
        <w:t>1940</w:t>
      </w:r>
    </w:p>
    <w:p w:rsidR="00BB55D6" w:rsidRDefault="00BB55D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.4.1</w:t>
      </w:r>
      <w:r w:rsidRPr="00BB55D6">
        <w:rPr>
          <w:rFonts w:asciiTheme="minorHAnsi" w:eastAsiaTheme="minorEastAsia" w:hAnsiTheme="minorHAnsi" w:cstheme="minorBidi"/>
          <w:sz w:val="22"/>
          <w:szCs w:val="22"/>
        </w:rPr>
        <w:tab/>
      </w:r>
      <w:r w:rsidRPr="00890E30">
        <w:rPr>
          <w:snapToGrid w:val="0"/>
        </w:rPr>
        <w:t>Test Purpose and Environment</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1943</w:t>
      </w:r>
    </w:p>
    <w:p w:rsidR="00BB55D6" w:rsidRDefault="00BB55D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1943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1943</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1945</w:t>
      </w:r>
    </w:p>
    <w:p w:rsidR="00BB55D6" w:rsidRDefault="00BB55D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1945</w:t>
      </w:r>
    </w:p>
    <w:p w:rsidR="00BB55D6" w:rsidRDefault="00BB55D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1945</w:t>
      </w:r>
    </w:p>
    <w:p w:rsidR="00BB55D6" w:rsidRDefault="00BB55D6">
      <w:pPr>
        <w:pStyle w:val="TOC4"/>
        <w:rPr>
          <w:rFonts w:asciiTheme="minorHAnsi" w:eastAsiaTheme="minorEastAsia" w:hAnsiTheme="minorHAnsi" w:cstheme="minorBidi"/>
          <w:sz w:val="22"/>
          <w:szCs w:val="22"/>
        </w:rPr>
      </w:pPr>
      <w:r w:rsidRPr="00BB55D6">
        <w:t>A.8.7A.1.1</w:t>
      </w:r>
      <w:r w:rsidRPr="00BB55D6">
        <w:rPr>
          <w:rFonts w:asciiTheme="minorHAnsi" w:eastAsiaTheme="minorEastAsia" w:hAnsiTheme="minorHAnsi" w:cstheme="minorBidi"/>
          <w:sz w:val="22"/>
          <w:szCs w:val="22"/>
        </w:rPr>
        <w:tab/>
      </w:r>
      <w:r w:rsidRPr="00890E30">
        <w:rPr>
          <w:snapToGrid w:val="0"/>
        </w:rPr>
        <w:t>Test Purpose and Environment</w:t>
      </w:r>
      <w:r>
        <w:tab/>
        <w:t>1945</w:t>
      </w:r>
    </w:p>
    <w:p w:rsidR="00BB55D6" w:rsidRDefault="00BB55D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1948</w:t>
      </w:r>
    </w:p>
    <w:p w:rsidR="00BB55D6" w:rsidRDefault="00BB55D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1948</w:t>
      </w:r>
    </w:p>
    <w:p w:rsidR="00BB55D6" w:rsidRDefault="00BB55D6">
      <w:pPr>
        <w:pStyle w:val="TOC3"/>
        <w:rPr>
          <w:rFonts w:asciiTheme="minorHAnsi" w:eastAsiaTheme="minorEastAsia" w:hAnsiTheme="minorHAnsi" w:cstheme="minorBidi"/>
          <w:sz w:val="22"/>
          <w:szCs w:val="22"/>
        </w:rPr>
      </w:pPr>
      <w:r w:rsidRPr="00BB55D6">
        <w:t>A.8.8.1</w:t>
      </w:r>
      <w:r w:rsidRPr="00BB55D6">
        <w:rPr>
          <w:rFonts w:asciiTheme="minorHAnsi" w:eastAsiaTheme="minorEastAsia" w:hAnsiTheme="minorHAnsi"/>
          <w:sz w:val="22"/>
          <w:szCs w:val="22"/>
        </w:rPr>
        <w:tab/>
      </w:r>
      <w:r w:rsidRPr="00890E30">
        <w:rPr>
          <w:rFonts w:cs="v4.2.0"/>
        </w:rPr>
        <w:t>E-UTRAN FDD – GSM event triggered reporting in AWGN</w:t>
      </w:r>
      <w:r>
        <w:tab/>
        <w:t>1948</w:t>
      </w:r>
    </w:p>
    <w:p w:rsidR="00BB55D6" w:rsidRDefault="00BB55D6">
      <w:pPr>
        <w:pStyle w:val="TOC4"/>
        <w:rPr>
          <w:rFonts w:asciiTheme="minorHAnsi" w:eastAsiaTheme="minorEastAsia" w:hAnsiTheme="minorHAnsi" w:cstheme="minorBidi"/>
          <w:sz w:val="22"/>
          <w:szCs w:val="22"/>
        </w:rPr>
      </w:pPr>
      <w:r w:rsidRPr="00BB55D6">
        <w:t>A.8.8.1.1</w:t>
      </w:r>
      <w:r w:rsidRPr="00BB55D6">
        <w:rPr>
          <w:rFonts w:asciiTheme="minorHAnsi" w:eastAsiaTheme="minorEastAsia" w:hAnsiTheme="minorHAnsi"/>
          <w:sz w:val="22"/>
          <w:szCs w:val="22"/>
        </w:rPr>
        <w:tab/>
      </w:r>
      <w:r w:rsidRPr="00890E30">
        <w:rPr>
          <w:rFonts w:cs="v4.2.0"/>
          <w:snapToGrid w:val="0"/>
        </w:rPr>
        <w:t>Test Purpose and Environment</w:t>
      </w:r>
      <w:r>
        <w:tab/>
        <w:t>1948</w:t>
      </w:r>
    </w:p>
    <w:p w:rsidR="00BB55D6" w:rsidRDefault="00BB55D6">
      <w:pPr>
        <w:pStyle w:val="TOC4"/>
        <w:rPr>
          <w:rFonts w:asciiTheme="minorHAnsi" w:eastAsiaTheme="minorEastAsia" w:hAnsiTheme="minorHAnsi" w:cstheme="minorBidi"/>
          <w:sz w:val="22"/>
          <w:szCs w:val="22"/>
        </w:rPr>
      </w:pPr>
      <w:r w:rsidRPr="00BB55D6">
        <w:t>A.8.8.1.2</w:t>
      </w:r>
      <w:r w:rsidRPr="00BB55D6">
        <w:rPr>
          <w:rFonts w:asciiTheme="minorHAnsi" w:eastAsiaTheme="minorEastAsia" w:hAnsiTheme="minorHAnsi"/>
          <w:sz w:val="22"/>
          <w:szCs w:val="22"/>
        </w:rPr>
        <w:tab/>
      </w:r>
      <w:r w:rsidRPr="00890E30">
        <w:rPr>
          <w:rFonts w:cs="v4.2.0"/>
          <w:snapToGrid w:val="0"/>
        </w:rPr>
        <w:t>Test Requirements</w:t>
      </w:r>
      <w:r>
        <w:tab/>
        <w:t>1950</w:t>
      </w:r>
    </w:p>
    <w:p w:rsidR="00BB55D6" w:rsidRDefault="00BB55D6">
      <w:pPr>
        <w:pStyle w:val="TOC3"/>
        <w:rPr>
          <w:rFonts w:asciiTheme="minorHAnsi" w:eastAsiaTheme="minorEastAsia" w:hAnsiTheme="minorHAnsi" w:cstheme="minorBidi"/>
          <w:sz w:val="22"/>
          <w:szCs w:val="22"/>
        </w:rPr>
      </w:pPr>
      <w:r w:rsidRPr="00BB55D6">
        <w:t>A.8.8.2</w:t>
      </w:r>
      <w:r w:rsidRPr="00BB55D6">
        <w:rPr>
          <w:rFonts w:asciiTheme="minorHAnsi" w:eastAsiaTheme="minorEastAsia" w:hAnsiTheme="minorHAnsi"/>
          <w:sz w:val="22"/>
          <w:szCs w:val="22"/>
        </w:rPr>
        <w:tab/>
      </w:r>
      <w:r w:rsidRPr="00890E30">
        <w:rPr>
          <w:rFonts w:cs="v4.2.0"/>
        </w:rPr>
        <w:t>E-UTRAN FDD-GSM event triggered reporting when DRX is used in AWGN</w:t>
      </w:r>
      <w:r>
        <w:tab/>
        <w:t>1950</w:t>
      </w:r>
    </w:p>
    <w:p w:rsidR="00BB55D6" w:rsidRDefault="00BB55D6">
      <w:pPr>
        <w:pStyle w:val="TOC4"/>
        <w:rPr>
          <w:rFonts w:asciiTheme="minorHAnsi" w:eastAsiaTheme="minorEastAsia" w:hAnsiTheme="minorHAnsi" w:cstheme="minorBidi"/>
          <w:sz w:val="22"/>
          <w:szCs w:val="22"/>
        </w:rPr>
      </w:pPr>
      <w:r w:rsidRPr="00BB55D6">
        <w:t>A.8.8.2.1</w:t>
      </w:r>
      <w:r w:rsidRPr="00BB55D6">
        <w:rPr>
          <w:rFonts w:asciiTheme="minorHAnsi" w:eastAsiaTheme="minorEastAsia" w:hAnsiTheme="minorHAnsi"/>
          <w:sz w:val="22"/>
          <w:szCs w:val="22"/>
        </w:rPr>
        <w:tab/>
      </w:r>
      <w:r w:rsidRPr="00890E30">
        <w:rPr>
          <w:rFonts w:cs="v4.2.0"/>
          <w:snapToGrid w:val="0"/>
        </w:rPr>
        <w:t>Test Purpose and Environment</w:t>
      </w:r>
      <w:r>
        <w:tab/>
        <w:t>1950</w:t>
      </w:r>
    </w:p>
    <w:p w:rsidR="00BB55D6" w:rsidRDefault="00BB55D6">
      <w:pPr>
        <w:pStyle w:val="TOC4"/>
        <w:rPr>
          <w:rFonts w:asciiTheme="minorHAnsi" w:eastAsiaTheme="minorEastAsia" w:hAnsiTheme="minorHAnsi" w:cstheme="minorBidi"/>
          <w:sz w:val="22"/>
          <w:szCs w:val="22"/>
        </w:rPr>
      </w:pPr>
      <w:r w:rsidRPr="00BB55D6">
        <w:t>A.8.8.2.2</w:t>
      </w:r>
      <w:r w:rsidRPr="00BB55D6">
        <w:rPr>
          <w:rFonts w:asciiTheme="minorHAnsi" w:eastAsiaTheme="minorEastAsia" w:hAnsiTheme="minorHAnsi" w:cstheme="minorBidi"/>
          <w:sz w:val="22"/>
          <w:szCs w:val="22"/>
        </w:rPr>
        <w:tab/>
      </w:r>
      <w:r w:rsidRPr="00890E30">
        <w:rPr>
          <w:snapToGrid w:val="0"/>
        </w:rPr>
        <w:t>Test Requirements</w:t>
      </w:r>
      <w:r>
        <w:tab/>
        <w:t>1952</w:t>
      </w:r>
    </w:p>
    <w:p w:rsidR="00BB55D6" w:rsidRDefault="00BB55D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1953</w:t>
      </w:r>
    </w:p>
    <w:p w:rsidR="00BB55D6" w:rsidRDefault="00BB55D6">
      <w:pPr>
        <w:pStyle w:val="TOC4"/>
        <w:rPr>
          <w:rFonts w:asciiTheme="minorHAnsi" w:eastAsiaTheme="minorEastAsia" w:hAnsiTheme="minorHAnsi" w:cstheme="minorBidi"/>
          <w:sz w:val="22"/>
          <w:szCs w:val="22"/>
        </w:rPr>
      </w:pPr>
      <w:r w:rsidRPr="00BB55D6">
        <w:t>A.8.8.3.1</w:t>
      </w:r>
      <w:r w:rsidRPr="00BB55D6">
        <w:rPr>
          <w:rFonts w:asciiTheme="minorHAnsi" w:eastAsiaTheme="minorEastAsia" w:hAnsiTheme="minorHAnsi" w:cstheme="minorBidi"/>
          <w:sz w:val="22"/>
          <w:szCs w:val="22"/>
        </w:rPr>
        <w:tab/>
      </w:r>
      <w:r w:rsidRPr="00890E30">
        <w:rPr>
          <w:snapToGrid w:val="0"/>
        </w:rPr>
        <w:t>Test Purpose and Environment</w:t>
      </w:r>
      <w:r>
        <w:tab/>
        <w:t>1953</w:t>
      </w:r>
    </w:p>
    <w:p w:rsidR="00BB55D6" w:rsidRDefault="00BB55D6">
      <w:pPr>
        <w:pStyle w:val="TOC4"/>
        <w:rPr>
          <w:rFonts w:asciiTheme="minorHAnsi" w:eastAsiaTheme="minorEastAsia" w:hAnsiTheme="minorHAnsi" w:cstheme="minorBidi"/>
          <w:sz w:val="22"/>
          <w:szCs w:val="22"/>
        </w:rPr>
      </w:pPr>
      <w:r w:rsidRPr="00BB55D6">
        <w:t>A.8.8.3.2</w:t>
      </w:r>
      <w:r w:rsidRPr="00BB55D6">
        <w:rPr>
          <w:rFonts w:asciiTheme="minorHAnsi" w:eastAsiaTheme="minorEastAsia" w:hAnsiTheme="minorHAnsi" w:cstheme="minorBidi"/>
          <w:sz w:val="22"/>
          <w:szCs w:val="22"/>
        </w:rPr>
        <w:tab/>
      </w:r>
      <w:r w:rsidRPr="00890E30">
        <w:rPr>
          <w:snapToGrid w:val="0"/>
        </w:rPr>
        <w:t>Test Requirements</w:t>
      </w:r>
      <w:r>
        <w:tab/>
        <w:t>1954</w:t>
      </w:r>
    </w:p>
    <w:p w:rsidR="00BB55D6" w:rsidRDefault="00BB55D6">
      <w:pPr>
        <w:pStyle w:val="TOC2"/>
        <w:rPr>
          <w:rFonts w:asciiTheme="minorHAnsi" w:eastAsiaTheme="minorEastAsia" w:hAnsiTheme="minorHAnsi" w:cstheme="minorBidi"/>
          <w:sz w:val="22"/>
          <w:szCs w:val="22"/>
        </w:rPr>
      </w:pPr>
      <w:r w:rsidRPr="00BB55D6">
        <w:t>A.8.</w:t>
      </w:r>
      <w:r w:rsidRPr="00BB55D6">
        <w:rPr>
          <w:lang w:eastAsia="zh-CN"/>
        </w:rPr>
        <w:t>9</w:t>
      </w:r>
      <w:r w:rsidRPr="00BB55D6">
        <w:rPr>
          <w:rFonts w:asciiTheme="minorHAnsi" w:eastAsiaTheme="minorEastAsia" w:hAnsiTheme="minorHAnsi" w:cstheme="minorBidi"/>
          <w:sz w:val="22"/>
          <w:szCs w:val="22"/>
        </w:rPr>
        <w:tab/>
      </w:r>
      <w:r w:rsidRPr="00890E30">
        <w:rPr>
          <w:lang w:val="sv-SE" w:eastAsia="zh-CN"/>
        </w:rPr>
        <w:t>E-UTRAN F</w:t>
      </w:r>
      <w:r w:rsidRPr="00890E30">
        <w:rPr>
          <w:lang w:val="sv-SE"/>
        </w:rPr>
        <w:t>DD</w:t>
      </w:r>
      <w:r w:rsidRPr="00890E30">
        <w:rPr>
          <w:lang w:val="sv-SE" w:eastAsia="zh-CN"/>
        </w:rPr>
        <w:t xml:space="preserve"> </w:t>
      </w:r>
      <w:r w:rsidRPr="00890E30">
        <w:rPr>
          <w:lang w:val="sv-SE"/>
        </w:rPr>
        <w:t>-</w:t>
      </w:r>
      <w:r w:rsidRPr="00890E30">
        <w:rPr>
          <w:lang w:val="sv-SE" w:eastAsia="zh-CN"/>
        </w:rPr>
        <w:t xml:space="preserve"> UTRAN T</w:t>
      </w:r>
      <w:r w:rsidRPr="00890E30">
        <w:rPr>
          <w:lang w:val="sv-SE"/>
        </w:rPr>
        <w:t>DD measurements</w:t>
      </w:r>
      <w:r>
        <w:tab/>
        <w:t>1955</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.1</w:t>
      </w:r>
      <w:r w:rsidRPr="00BB55D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90E30">
        <w:rPr>
          <w:rFonts w:cs="v4.2.0"/>
        </w:rPr>
        <w:t xml:space="preserve"> </w:t>
      </w:r>
      <w:r w:rsidRPr="00890E30">
        <w:rPr>
          <w:rFonts w:cs="v4.2.0"/>
          <w:lang w:eastAsia="zh-CN"/>
        </w:rPr>
        <w:t>e</w:t>
      </w:r>
      <w:r w:rsidRPr="00890E30">
        <w:rPr>
          <w:rFonts w:cs="v4.2.0"/>
        </w:rPr>
        <w:t>vent triggered reporting in fading propagation conditions</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.1.1</w:t>
      </w:r>
      <w:r w:rsidRPr="00BB55D6">
        <w:rPr>
          <w:rFonts w:asciiTheme="minorHAnsi" w:eastAsiaTheme="minorEastAsia" w:hAnsiTheme="minorHAnsi"/>
          <w:sz w:val="22"/>
          <w:szCs w:val="22"/>
        </w:rPr>
        <w:tab/>
      </w:r>
      <w:r w:rsidRPr="00890E30">
        <w:rPr>
          <w:rFonts w:cs="v4.2.0"/>
          <w:snapToGrid w:val="0"/>
        </w:rPr>
        <w:t>Test Purpose and Environment</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.1.2</w:t>
      </w:r>
      <w:r w:rsidRPr="00BB55D6">
        <w:rPr>
          <w:rFonts w:asciiTheme="minorHAnsi" w:eastAsiaTheme="minorEastAsia" w:hAnsiTheme="minorHAnsi"/>
          <w:sz w:val="22"/>
          <w:szCs w:val="22"/>
        </w:rPr>
        <w:tab/>
      </w:r>
      <w:r w:rsidRPr="00890E30">
        <w:rPr>
          <w:rFonts w:cs="v4.2.0"/>
          <w:snapToGrid w:val="0"/>
        </w:rPr>
        <w:t>Test Requirements</w:t>
      </w:r>
      <w:r>
        <w:tab/>
        <w:t>1956</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w:t>
      </w:r>
      <w:r w:rsidRPr="00BB55D6">
        <w:rPr>
          <w:lang w:eastAsia="zh-CN"/>
        </w:rPr>
        <w:t>2</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w:t>
      </w:r>
      <w:r w:rsidRPr="00890E30">
        <w:rPr>
          <w:rFonts w:cs="v4.2.0"/>
          <w:lang w:eastAsia="zh-CN"/>
        </w:rPr>
        <w:t>F</w:t>
      </w:r>
      <w:r w:rsidRPr="00890E30">
        <w:rPr>
          <w:rFonts w:cs="v4.2.0"/>
        </w:rPr>
        <w:t xml:space="preserve">DD </w:t>
      </w:r>
      <w:r w:rsidRPr="00890E30">
        <w:rPr>
          <w:rFonts w:cs="v4.2.0"/>
          <w:lang w:eastAsia="zh-CN"/>
        </w:rPr>
        <w:t xml:space="preserve">- </w:t>
      </w:r>
      <w:r w:rsidRPr="00890E30">
        <w:rPr>
          <w:rFonts w:cs="v4.2.0"/>
        </w:rPr>
        <w:t>UTRA</w:t>
      </w:r>
      <w:r w:rsidRPr="00890E30">
        <w:rPr>
          <w:rFonts w:cs="v4.2.0"/>
          <w:lang w:eastAsia="zh-CN"/>
        </w:rPr>
        <w:t>N</w:t>
      </w:r>
      <w:r w:rsidRPr="00890E30">
        <w:rPr>
          <w:rFonts w:cs="v4.2.0"/>
        </w:rPr>
        <w:t xml:space="preserve"> TDD </w:t>
      </w:r>
      <w:r>
        <w:t>enhanced cell identification under AWGN propagation conditions</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1959</w:t>
      </w:r>
    </w:p>
    <w:p w:rsidR="00BB55D6" w:rsidRDefault="00BB55D6">
      <w:pPr>
        <w:pStyle w:val="TOC3"/>
        <w:rPr>
          <w:rFonts w:asciiTheme="minorHAnsi" w:eastAsiaTheme="minorEastAsia" w:hAnsiTheme="minorHAnsi" w:cstheme="minorBidi"/>
          <w:sz w:val="22"/>
          <w:szCs w:val="22"/>
        </w:rPr>
      </w:pPr>
      <w:r w:rsidRPr="00BB55D6">
        <w:t>A.8.10</w:t>
      </w:r>
      <w:r w:rsidRPr="00BB55D6">
        <w:rPr>
          <w:rFonts w:asciiTheme="minorHAnsi" w:eastAsiaTheme="minorEastAsia" w:hAnsiTheme="minorHAnsi"/>
          <w:sz w:val="22"/>
          <w:szCs w:val="22"/>
        </w:rPr>
        <w:tab/>
      </w:r>
      <w:r w:rsidRPr="00890E30">
        <w:rPr>
          <w:rFonts w:cs="v4.2.0"/>
        </w:rPr>
        <w:t>E-UTRAN TDD – GSM Measurements</w:t>
      </w:r>
      <w:r>
        <w:tab/>
        <w:t>1959</w:t>
      </w:r>
    </w:p>
    <w:p w:rsidR="00BB55D6" w:rsidRDefault="00BB55D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1959</w:t>
      </w:r>
    </w:p>
    <w:p w:rsidR="00BB55D6" w:rsidRDefault="00BB55D6">
      <w:pPr>
        <w:pStyle w:val="TOC4"/>
        <w:rPr>
          <w:rFonts w:asciiTheme="minorHAnsi" w:eastAsiaTheme="minorEastAsia" w:hAnsiTheme="minorHAnsi" w:cstheme="minorBidi"/>
          <w:sz w:val="22"/>
          <w:szCs w:val="22"/>
        </w:rPr>
      </w:pPr>
      <w:r w:rsidRPr="00BB55D6">
        <w:t>A.8.10.1.1</w:t>
      </w:r>
      <w:r w:rsidRPr="00BB55D6">
        <w:rPr>
          <w:rFonts w:asciiTheme="minorHAnsi" w:eastAsiaTheme="minorEastAsia" w:hAnsiTheme="minorHAnsi"/>
          <w:sz w:val="22"/>
          <w:szCs w:val="22"/>
        </w:rPr>
        <w:tab/>
      </w:r>
      <w:r w:rsidRPr="00890E30">
        <w:rPr>
          <w:rFonts w:cs="v4.2.0"/>
          <w:snapToGrid w:val="0"/>
        </w:rPr>
        <w:t>Test Purpose and Environment</w:t>
      </w:r>
      <w:r>
        <w:tab/>
        <w:t>1959</w:t>
      </w:r>
    </w:p>
    <w:p w:rsidR="00BB55D6" w:rsidRDefault="00BB55D6">
      <w:pPr>
        <w:pStyle w:val="TOC4"/>
        <w:rPr>
          <w:rFonts w:asciiTheme="minorHAnsi" w:eastAsiaTheme="minorEastAsia" w:hAnsiTheme="minorHAnsi" w:cstheme="minorBidi"/>
          <w:sz w:val="22"/>
          <w:szCs w:val="22"/>
        </w:rPr>
      </w:pPr>
      <w:r w:rsidRPr="00BB55D6">
        <w:t>A.8.10.1.2</w:t>
      </w:r>
      <w:r w:rsidRPr="00BB55D6">
        <w:rPr>
          <w:rFonts w:asciiTheme="minorHAnsi" w:eastAsiaTheme="minorEastAsia" w:hAnsiTheme="minorHAnsi"/>
          <w:sz w:val="22"/>
          <w:szCs w:val="22"/>
        </w:rPr>
        <w:tab/>
      </w:r>
      <w:r w:rsidRPr="00890E30">
        <w:rPr>
          <w:rFonts w:cs="v4.2.0"/>
          <w:snapToGrid w:val="0"/>
        </w:rPr>
        <w:t>Test Requirements</w:t>
      </w:r>
      <w:r>
        <w:tab/>
        <w:t>1960</w:t>
      </w:r>
    </w:p>
    <w:p w:rsidR="00BB55D6" w:rsidRDefault="00BB55D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1961</w:t>
      </w:r>
    </w:p>
    <w:p w:rsidR="00BB55D6" w:rsidRDefault="00BB55D6">
      <w:pPr>
        <w:pStyle w:val="TOC4"/>
        <w:rPr>
          <w:rFonts w:asciiTheme="minorHAnsi" w:eastAsiaTheme="minorEastAsia" w:hAnsiTheme="minorHAnsi" w:cstheme="minorBidi"/>
          <w:sz w:val="22"/>
          <w:szCs w:val="22"/>
        </w:rPr>
      </w:pPr>
      <w:r w:rsidRPr="00BB55D6">
        <w:t>A.8.10.2.1</w:t>
      </w:r>
      <w:r w:rsidRPr="00BB55D6">
        <w:rPr>
          <w:rFonts w:asciiTheme="minorHAnsi" w:eastAsiaTheme="minorEastAsia" w:hAnsiTheme="minorHAnsi"/>
          <w:sz w:val="22"/>
          <w:szCs w:val="22"/>
        </w:rPr>
        <w:tab/>
      </w:r>
      <w:r w:rsidRPr="00890E30">
        <w:rPr>
          <w:rFonts w:cs="v4.2.0"/>
          <w:snapToGrid w:val="0"/>
        </w:rPr>
        <w:t>Test Purpose and Environment</w:t>
      </w:r>
      <w:r>
        <w:tab/>
        <w:t>1961</w:t>
      </w:r>
    </w:p>
    <w:p w:rsidR="00BB55D6" w:rsidRDefault="00BB55D6">
      <w:pPr>
        <w:pStyle w:val="TOC4"/>
        <w:rPr>
          <w:rFonts w:asciiTheme="minorHAnsi" w:eastAsiaTheme="minorEastAsia" w:hAnsiTheme="minorHAnsi" w:cstheme="minorBidi"/>
          <w:sz w:val="22"/>
          <w:szCs w:val="22"/>
        </w:rPr>
      </w:pPr>
      <w:r w:rsidRPr="00BB55D6">
        <w:t>A.8.10.2.2</w:t>
      </w:r>
      <w:r w:rsidRPr="00BB55D6">
        <w:rPr>
          <w:rFonts w:asciiTheme="minorHAnsi" w:eastAsiaTheme="minorEastAsia" w:hAnsiTheme="minorHAnsi"/>
          <w:sz w:val="22"/>
          <w:szCs w:val="22"/>
        </w:rPr>
        <w:tab/>
      </w:r>
      <w:r w:rsidRPr="00890E30">
        <w:rPr>
          <w:rFonts w:cs="v4.2.0"/>
          <w:snapToGrid w:val="0"/>
        </w:rPr>
        <w:t>Test Requirements</w:t>
      </w:r>
      <w:r>
        <w:tab/>
        <w:t>1963</w:t>
      </w:r>
    </w:p>
    <w:p w:rsidR="00BB55D6" w:rsidRDefault="00BB55D6">
      <w:pPr>
        <w:pStyle w:val="TOC2"/>
        <w:rPr>
          <w:rFonts w:asciiTheme="minorHAnsi" w:eastAsiaTheme="minorEastAsia" w:hAnsiTheme="minorHAnsi" w:cstheme="minorBidi"/>
          <w:sz w:val="22"/>
          <w:szCs w:val="22"/>
        </w:rPr>
      </w:pPr>
      <w:r w:rsidRPr="00BB55D6">
        <w:t>A.8.11</w:t>
      </w:r>
      <w:r w:rsidRPr="00BB55D6">
        <w:rPr>
          <w:rFonts w:asciiTheme="minorHAnsi" w:hAnsiTheme="minorHAnsi" w:cstheme="minorBidi"/>
          <w:sz w:val="22"/>
          <w:szCs w:val="22"/>
        </w:rPr>
        <w:tab/>
      </w:r>
      <w:r w:rsidRPr="00890E30">
        <w:rPr>
          <w:rFonts w:eastAsia="SimSun"/>
        </w:rPr>
        <w:t>Monitoring of Multiple Layers</w:t>
      </w:r>
      <w:r>
        <w:tab/>
        <w:t>1963</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1963</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cstheme="minorBidi"/>
          <w:sz w:val="22"/>
          <w:szCs w:val="22"/>
        </w:rPr>
        <w:tab/>
      </w:r>
      <w:r w:rsidRPr="00890E30">
        <w:rPr>
          <w:snapToGrid w:val="0"/>
        </w:rPr>
        <w:t>Test Purpose and Environment</w:t>
      </w:r>
      <w:r>
        <w:tab/>
        <w:t>1963</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cstheme="minorBidi"/>
          <w:sz w:val="22"/>
          <w:szCs w:val="22"/>
        </w:rPr>
        <w:tab/>
      </w:r>
      <w:r w:rsidRPr="00890E30">
        <w:rPr>
          <w:snapToGrid w:val="0"/>
        </w:rPr>
        <w:t>Test Requirements</w:t>
      </w:r>
      <w:r>
        <w:tab/>
        <w:t>1965</w:t>
      </w:r>
    </w:p>
    <w:p w:rsidR="00BB55D6" w:rsidRDefault="00BB55D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1966</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1966</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1967</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Inter-frequency and UTRAN FDD event triggered reporting under fading propagation conditions</w:t>
      </w:r>
      <w:r>
        <w:tab/>
        <w:t>1967</w:t>
      </w:r>
    </w:p>
    <w:p w:rsidR="00BB55D6" w:rsidRDefault="00BB55D6">
      <w:pPr>
        <w:pStyle w:val="TOC4"/>
        <w:rPr>
          <w:rFonts w:asciiTheme="minorHAnsi" w:eastAsiaTheme="minorEastAsia" w:hAnsiTheme="minorHAnsi" w:cstheme="minorBidi"/>
          <w:sz w:val="22"/>
          <w:szCs w:val="22"/>
        </w:rPr>
      </w:pPr>
      <w:r w:rsidRPr="00BB55D6">
        <w:t>A.8.11.3.1</w:t>
      </w:r>
      <w:r w:rsidRPr="00BB55D6">
        <w:rPr>
          <w:rFonts w:asciiTheme="minorHAnsi" w:eastAsiaTheme="minorEastAsia" w:hAnsiTheme="minorHAnsi"/>
          <w:sz w:val="22"/>
          <w:szCs w:val="22"/>
        </w:rPr>
        <w:tab/>
      </w:r>
      <w:r w:rsidRPr="00890E30">
        <w:rPr>
          <w:rFonts w:cs="v4.2.0"/>
          <w:snapToGrid w:val="0"/>
        </w:rPr>
        <w:t>Test Purpose and Environment</w:t>
      </w:r>
      <w:r>
        <w:tab/>
        <w:t>1967</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1970</w:t>
      </w:r>
    </w:p>
    <w:p w:rsidR="00BB55D6" w:rsidRDefault="00BB55D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1970</w:t>
      </w:r>
    </w:p>
    <w:p w:rsidR="00BB55D6" w:rsidRDefault="00BB55D6">
      <w:pPr>
        <w:pStyle w:val="TOC4"/>
        <w:rPr>
          <w:rFonts w:asciiTheme="minorHAnsi" w:eastAsiaTheme="minorEastAsia" w:hAnsiTheme="minorHAnsi" w:cstheme="minorBidi"/>
          <w:sz w:val="22"/>
          <w:szCs w:val="22"/>
        </w:rPr>
      </w:pPr>
      <w:r>
        <w:lastRenderedPageBreak/>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1970</w:t>
      </w:r>
    </w:p>
    <w:p w:rsidR="00BB55D6" w:rsidRDefault="00BB55D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1973</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Combined E-UTRAN FDD – E-UTRA FDD and GSM cell search. E-UTRA cells in fading; GSM cell in static propagation conditions</w:t>
      </w:r>
      <w:r>
        <w:tab/>
        <w:t>1973</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1973</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1975</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Combined E-UTRAN TDD – E-UTRA TDD and GSM cell search. E-UTRA cells in fading; GSM cell in static propagation conditions</w:t>
      </w:r>
      <w:r>
        <w:tab/>
        <w:t>1976</w:t>
      </w:r>
    </w:p>
    <w:p w:rsidR="00BB55D6" w:rsidRDefault="00BB55D6">
      <w:pPr>
        <w:pStyle w:val="TOC4"/>
        <w:rPr>
          <w:rFonts w:asciiTheme="minorHAnsi" w:eastAsiaTheme="minorEastAsia" w:hAnsiTheme="minorHAnsi" w:cstheme="minorBidi"/>
          <w:sz w:val="22"/>
          <w:szCs w:val="22"/>
        </w:rPr>
      </w:pPr>
      <w:r w:rsidRPr="00BB55D6">
        <w:t>A.8.11.6.1</w:t>
      </w:r>
      <w:r w:rsidRPr="00BB55D6">
        <w:rPr>
          <w:rFonts w:asciiTheme="minorHAnsi" w:eastAsiaTheme="minorEastAsia" w:hAnsiTheme="minorHAnsi"/>
          <w:sz w:val="22"/>
          <w:szCs w:val="22"/>
        </w:rPr>
        <w:tab/>
      </w:r>
      <w:r w:rsidRPr="00890E30">
        <w:rPr>
          <w:rFonts w:cs="v4.2.0"/>
          <w:snapToGrid w:val="0"/>
        </w:rPr>
        <w:t>Test Purpose and Environment</w:t>
      </w:r>
      <w:r>
        <w:tab/>
        <w:t>1976</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1978</w:t>
      </w:r>
    </w:p>
    <w:p w:rsidR="00BB55D6" w:rsidRDefault="00BB55D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1979</w:t>
      </w:r>
    </w:p>
    <w:p w:rsidR="00BB55D6" w:rsidRDefault="00BB55D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1979</w:t>
      </w:r>
    </w:p>
    <w:p w:rsidR="00BB55D6" w:rsidRDefault="00BB55D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1979</w:t>
      </w:r>
    </w:p>
    <w:p w:rsidR="00BB55D6" w:rsidRDefault="00BB55D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1982</w:t>
      </w:r>
    </w:p>
    <w:p w:rsidR="00BB55D6" w:rsidRDefault="00BB55D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1983</w:t>
      </w:r>
    </w:p>
    <w:p w:rsidR="00BB55D6" w:rsidRDefault="00BB55D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1983</w:t>
      </w:r>
    </w:p>
    <w:p w:rsidR="00BB55D6" w:rsidRDefault="00BB55D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1983</w:t>
      </w:r>
    </w:p>
    <w:p w:rsidR="00BB55D6" w:rsidRDefault="00BB55D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1987</w:t>
      </w:r>
    </w:p>
    <w:p w:rsidR="00BB55D6" w:rsidRDefault="00BB55D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1988</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1988</w:t>
      </w:r>
    </w:p>
    <w:p w:rsidR="00BB55D6" w:rsidRDefault="00BB55D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1988</w:t>
      </w:r>
    </w:p>
    <w:p w:rsidR="00BB55D6" w:rsidRDefault="00BB55D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1992</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1993</w:t>
      </w:r>
    </w:p>
    <w:p w:rsidR="00BB55D6" w:rsidRDefault="00BB55D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1993</w:t>
      </w:r>
    </w:p>
    <w:p w:rsidR="00BB55D6" w:rsidRDefault="00BB55D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1996</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1997</w:t>
      </w:r>
    </w:p>
    <w:p w:rsidR="00BB55D6" w:rsidRDefault="00BB55D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1997</w:t>
      </w:r>
    </w:p>
    <w:p w:rsidR="00BB55D6" w:rsidRDefault="00BB55D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2000</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2001</w:t>
      </w:r>
    </w:p>
    <w:p w:rsidR="00BB55D6" w:rsidRDefault="00BB55D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2001</w:t>
      </w:r>
    </w:p>
    <w:p w:rsidR="00BB55D6" w:rsidRDefault="00BB55D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2004</w:t>
      </w:r>
    </w:p>
    <w:p w:rsidR="00BB55D6" w:rsidRDefault="00BB55D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2005</w:t>
      </w:r>
    </w:p>
    <w:p w:rsidR="00BB55D6" w:rsidRDefault="00BB55D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2005</w:t>
      </w:r>
    </w:p>
    <w:p w:rsidR="00BB55D6" w:rsidRDefault="00BB55D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2008</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2009</w:t>
      </w:r>
    </w:p>
    <w:p w:rsidR="00BB55D6" w:rsidRDefault="00BB55D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2009</w:t>
      </w:r>
    </w:p>
    <w:p w:rsidR="00BB55D6" w:rsidRDefault="00BB55D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2012</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2013</w:t>
      </w:r>
    </w:p>
    <w:p w:rsidR="00BB55D6" w:rsidRDefault="00BB55D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2013</w:t>
      </w:r>
    </w:p>
    <w:p w:rsidR="00BB55D6" w:rsidRDefault="00BB55D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2016</w:t>
      </w:r>
    </w:p>
    <w:p w:rsidR="00BB55D6" w:rsidRDefault="00BB55D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2017</w:t>
      </w:r>
    </w:p>
    <w:p w:rsidR="00BB55D6" w:rsidRDefault="00BB55D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2017</w:t>
      </w:r>
    </w:p>
    <w:p w:rsidR="00BB55D6" w:rsidRDefault="00BB55D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2020</w:t>
      </w:r>
    </w:p>
    <w:p w:rsidR="00BB55D6" w:rsidRDefault="00BB55D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2021</w:t>
      </w:r>
    </w:p>
    <w:p w:rsidR="00BB55D6" w:rsidRDefault="00BB55D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2021</w:t>
      </w:r>
    </w:p>
    <w:p w:rsidR="00BB55D6" w:rsidRDefault="00BB55D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2025</w:t>
      </w:r>
    </w:p>
    <w:p w:rsidR="00BB55D6" w:rsidRDefault="00BB55D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2026</w:t>
      </w:r>
    </w:p>
    <w:p w:rsidR="00BB55D6" w:rsidRDefault="00BB55D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2026</w:t>
      </w:r>
    </w:p>
    <w:p w:rsidR="00BB55D6" w:rsidRDefault="00BB55D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2029</w:t>
      </w:r>
    </w:p>
    <w:p w:rsidR="00BB55D6" w:rsidRDefault="00BB55D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2030</w:t>
      </w:r>
    </w:p>
    <w:p w:rsidR="00BB55D6" w:rsidRDefault="00BB55D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2030</w:t>
      </w:r>
    </w:p>
    <w:p w:rsidR="00BB55D6" w:rsidRDefault="00BB55D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2033</w:t>
      </w:r>
    </w:p>
    <w:p w:rsidR="00BB55D6" w:rsidRDefault="00BB55D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2034</w:t>
      </w:r>
    </w:p>
    <w:p w:rsidR="00BB55D6" w:rsidRDefault="00BB55D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2034</w:t>
      </w:r>
    </w:p>
    <w:p w:rsidR="00BB55D6" w:rsidRDefault="00BB55D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2038</w:t>
      </w:r>
    </w:p>
    <w:p w:rsidR="00BB55D6" w:rsidRDefault="00BB55D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2039</w:t>
      </w:r>
    </w:p>
    <w:p w:rsidR="00BB55D6" w:rsidRDefault="00BB55D6">
      <w:pPr>
        <w:pStyle w:val="TOC3"/>
        <w:rPr>
          <w:rFonts w:asciiTheme="minorHAnsi" w:eastAsiaTheme="minorEastAsia" w:hAnsiTheme="minorHAnsi" w:cstheme="minorBidi"/>
          <w:sz w:val="22"/>
          <w:szCs w:val="22"/>
        </w:rPr>
      </w:pPr>
      <w:r>
        <w:lastRenderedPageBreak/>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2039</w:t>
      </w:r>
    </w:p>
    <w:p w:rsidR="00BB55D6" w:rsidRDefault="00BB55D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2039</w:t>
      </w:r>
    </w:p>
    <w:p w:rsidR="00BB55D6" w:rsidRDefault="00BB55D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2042</w:t>
      </w:r>
    </w:p>
    <w:p w:rsidR="00BB55D6" w:rsidRDefault="00BB55D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2043</w:t>
      </w:r>
    </w:p>
    <w:p w:rsidR="00BB55D6" w:rsidRDefault="00BB55D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2043</w:t>
      </w:r>
    </w:p>
    <w:p w:rsidR="00BB55D6" w:rsidRDefault="00BB55D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2043</w:t>
      </w:r>
    </w:p>
    <w:p w:rsidR="00BB55D6" w:rsidRDefault="00BB55D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2047</w:t>
      </w:r>
    </w:p>
    <w:p w:rsidR="00BB55D6" w:rsidRDefault="00BB55D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2048</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2048</w:t>
      </w:r>
    </w:p>
    <w:p w:rsidR="00BB55D6" w:rsidRDefault="00BB55D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2048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2052</w:t>
      </w:r>
    </w:p>
    <w:p w:rsidR="00BB55D6" w:rsidRDefault="00BB55D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2053</w:t>
      </w:r>
    </w:p>
    <w:p w:rsidR="00BB55D6" w:rsidRDefault="00BB55D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2053</w:t>
      </w:r>
    </w:p>
    <w:p w:rsidR="00BB55D6" w:rsidRDefault="00BB55D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2056</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2057</w:t>
      </w:r>
    </w:p>
    <w:p w:rsidR="00BB55D6" w:rsidRDefault="00BB55D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2057</w:t>
      </w:r>
    </w:p>
    <w:p w:rsidR="00BB55D6" w:rsidRDefault="00BB55D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2061</w:t>
      </w:r>
    </w:p>
    <w:p w:rsidR="00BB55D6" w:rsidRDefault="00BB55D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2062</w:t>
      </w:r>
    </w:p>
    <w:p w:rsidR="00BB55D6" w:rsidRDefault="00BB55D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2062</w:t>
      </w:r>
    </w:p>
    <w:p w:rsidR="00BB55D6" w:rsidRDefault="00BB55D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2065</w:t>
      </w:r>
    </w:p>
    <w:p w:rsidR="00BB55D6" w:rsidRDefault="00BB55D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2066</w:t>
      </w:r>
    </w:p>
    <w:p w:rsidR="00BB55D6" w:rsidRDefault="00BB55D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2066</w:t>
      </w:r>
    </w:p>
    <w:p w:rsidR="00BB55D6" w:rsidRDefault="00BB55D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2069</w:t>
      </w:r>
    </w:p>
    <w:p w:rsidR="00BB55D6" w:rsidRDefault="00BB55D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2070</w:t>
      </w:r>
    </w:p>
    <w:p w:rsidR="00BB55D6" w:rsidRDefault="00BB55D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2070</w:t>
      </w:r>
    </w:p>
    <w:p w:rsidR="00BB55D6" w:rsidRDefault="00BB55D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2074</w:t>
      </w:r>
    </w:p>
    <w:p w:rsidR="00BB55D6" w:rsidRDefault="00BB55D6">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2075</w:t>
      </w:r>
    </w:p>
    <w:p w:rsidR="00BB55D6" w:rsidRDefault="00BB55D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2075</w:t>
      </w:r>
    </w:p>
    <w:p w:rsidR="00BB55D6" w:rsidRDefault="00BB55D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2079</w:t>
      </w:r>
    </w:p>
    <w:p w:rsidR="00BB55D6" w:rsidRDefault="00BB55D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2080</w:t>
      </w:r>
    </w:p>
    <w:p w:rsidR="00BB55D6" w:rsidRDefault="00BB55D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2080</w:t>
      </w:r>
    </w:p>
    <w:p w:rsidR="00BB55D6" w:rsidRDefault="00BB55D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2084</w:t>
      </w:r>
    </w:p>
    <w:p w:rsidR="00BB55D6" w:rsidRDefault="00BB55D6">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2085</w:t>
      </w:r>
    </w:p>
    <w:p w:rsidR="00BB55D6" w:rsidRDefault="00BB55D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2085</w:t>
      </w:r>
    </w:p>
    <w:p w:rsidR="00BB55D6" w:rsidRDefault="00BB55D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2089</w:t>
      </w:r>
    </w:p>
    <w:p w:rsidR="00BB55D6" w:rsidRDefault="00BB55D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2090</w:t>
      </w:r>
    </w:p>
    <w:p w:rsidR="00BB55D6" w:rsidRDefault="00BB55D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2090</w:t>
      </w:r>
    </w:p>
    <w:p w:rsidR="00BB55D6" w:rsidRDefault="00BB55D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2094</w:t>
      </w:r>
    </w:p>
    <w:p w:rsidR="00BB55D6" w:rsidRDefault="00BB55D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2095</w:t>
      </w:r>
    </w:p>
    <w:p w:rsidR="00BB55D6" w:rsidRDefault="00BB55D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2095</w:t>
      </w:r>
    </w:p>
    <w:p w:rsidR="00BB55D6" w:rsidRDefault="00BB55D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2099</w:t>
      </w:r>
    </w:p>
    <w:p w:rsidR="00BB55D6" w:rsidRDefault="00BB55D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2100</w:t>
      </w:r>
    </w:p>
    <w:p w:rsidR="00BB55D6" w:rsidRDefault="00BB55D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2100</w:t>
      </w:r>
    </w:p>
    <w:p w:rsidR="00BB55D6" w:rsidRDefault="00BB55D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2104</w:t>
      </w:r>
    </w:p>
    <w:p w:rsidR="00BB55D6" w:rsidRDefault="00BB55D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2105</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2105</w:t>
      </w:r>
    </w:p>
    <w:p w:rsidR="00BB55D6" w:rsidRDefault="00BB55D6">
      <w:pPr>
        <w:pStyle w:val="TOC4"/>
        <w:rPr>
          <w:rFonts w:asciiTheme="minorHAnsi" w:eastAsiaTheme="minorEastAsia" w:hAnsiTheme="minorHAnsi" w:cstheme="minorBidi"/>
          <w:sz w:val="22"/>
          <w:szCs w:val="22"/>
        </w:rPr>
      </w:pPr>
      <w:r w:rsidRPr="00BB55D6">
        <w:t>A.8.14.1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2105</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Requirements</w:t>
      </w:r>
      <w:r>
        <w:tab/>
        <w:t>2107</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2107</w:t>
      </w:r>
    </w:p>
    <w:p w:rsidR="00BB55D6" w:rsidRDefault="00BB55D6">
      <w:pPr>
        <w:pStyle w:val="TOC4"/>
        <w:rPr>
          <w:rFonts w:asciiTheme="minorHAnsi" w:eastAsiaTheme="minorEastAsia" w:hAnsiTheme="minorHAnsi" w:cstheme="minorBidi"/>
          <w:sz w:val="22"/>
          <w:szCs w:val="22"/>
        </w:rPr>
      </w:pPr>
      <w:r w:rsidRPr="00BB55D6">
        <w:t>A.8.14.2.1</w:t>
      </w:r>
      <w:r w:rsidRPr="00BB55D6">
        <w:rPr>
          <w:rFonts w:asciiTheme="minorHAnsi" w:eastAsiaTheme="minorEastAsia" w:hAnsiTheme="minorHAnsi" w:cstheme="minorBidi"/>
          <w:sz w:val="22"/>
          <w:szCs w:val="22"/>
        </w:rPr>
        <w:tab/>
      </w:r>
      <w:r w:rsidRPr="00890E30">
        <w:rPr>
          <w:snapToGrid w:val="0"/>
        </w:rPr>
        <w:t>Test Purpose and Environment</w:t>
      </w:r>
      <w:r>
        <w:tab/>
        <w:t>2107</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Requirements</w:t>
      </w:r>
      <w:r>
        <w:tab/>
        <w:t>2110</w:t>
      </w:r>
    </w:p>
    <w:p w:rsidR="00BB55D6" w:rsidRDefault="00BB55D6">
      <w:pPr>
        <w:pStyle w:val="TOC3"/>
        <w:rPr>
          <w:rFonts w:asciiTheme="minorHAnsi" w:eastAsiaTheme="minorEastAsia" w:hAnsiTheme="minorHAnsi" w:cstheme="minorBidi"/>
          <w:sz w:val="22"/>
          <w:szCs w:val="22"/>
        </w:rPr>
      </w:pPr>
      <w:r w:rsidRPr="00BB55D6">
        <w:lastRenderedPageBreak/>
        <w:t>A.8.14.3</w:t>
      </w:r>
      <w:r w:rsidRPr="00BB55D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2110</w:t>
      </w:r>
    </w:p>
    <w:p w:rsidR="00BB55D6" w:rsidRDefault="00BB55D6">
      <w:pPr>
        <w:pStyle w:val="TOC4"/>
        <w:rPr>
          <w:rFonts w:asciiTheme="minorHAnsi" w:eastAsiaTheme="minorEastAsia" w:hAnsiTheme="minorHAnsi" w:cstheme="minorBidi"/>
          <w:sz w:val="22"/>
          <w:szCs w:val="22"/>
        </w:rPr>
      </w:pPr>
      <w:r w:rsidRPr="00BB55D6">
        <w:t>A.8.14.3.</w:t>
      </w:r>
      <w:r w:rsidRPr="00BB55D6">
        <w:rPr>
          <w:lang w:eastAsia="zh-CN"/>
        </w:rPr>
        <w:t>1</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Purpose and Environment</w:t>
      </w:r>
      <w:r>
        <w:tab/>
        <w:t>2110</w:t>
      </w:r>
    </w:p>
    <w:p w:rsidR="00BB55D6" w:rsidRDefault="00BB55D6">
      <w:pPr>
        <w:pStyle w:val="TOC4"/>
        <w:rPr>
          <w:rFonts w:asciiTheme="minorHAnsi" w:eastAsiaTheme="minorEastAsia" w:hAnsiTheme="minorHAnsi" w:cstheme="minorBidi"/>
          <w:sz w:val="22"/>
          <w:szCs w:val="22"/>
        </w:rPr>
      </w:pPr>
      <w:r w:rsidRPr="00BB55D6">
        <w:t>A.8.14.3.2</w:t>
      </w:r>
      <w:r w:rsidRPr="00BB55D6">
        <w:rPr>
          <w:rFonts w:asciiTheme="minorHAnsi" w:eastAsiaTheme="minorEastAsia" w:hAnsiTheme="minorHAnsi" w:cstheme="minorBidi"/>
          <w:sz w:val="22"/>
          <w:szCs w:val="22"/>
        </w:rPr>
        <w:tab/>
      </w:r>
      <w:r w:rsidRPr="00890E30">
        <w:rPr>
          <w:snapToGrid w:val="0"/>
        </w:rPr>
        <w:t>Test Requirements</w:t>
      </w:r>
      <w:r>
        <w:tab/>
        <w:t>2112</w:t>
      </w:r>
    </w:p>
    <w:p w:rsidR="00BB55D6" w:rsidRDefault="00BB55D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2113</w:t>
      </w:r>
    </w:p>
    <w:p w:rsidR="00BB55D6" w:rsidRDefault="00BB55D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2113</w:t>
      </w:r>
    </w:p>
    <w:p w:rsidR="00BB55D6" w:rsidRDefault="00BB55D6">
      <w:pPr>
        <w:pStyle w:val="TOC4"/>
        <w:rPr>
          <w:rFonts w:asciiTheme="minorHAnsi" w:eastAsiaTheme="minorEastAsia" w:hAnsiTheme="minorHAnsi" w:cstheme="minorBidi"/>
          <w:sz w:val="22"/>
          <w:szCs w:val="22"/>
        </w:rPr>
      </w:pPr>
      <w:r w:rsidRPr="00BB55D6">
        <w:t>A.8.15.1.1</w:t>
      </w:r>
      <w:r w:rsidRPr="00BB55D6">
        <w:rPr>
          <w:rFonts w:asciiTheme="minorHAnsi" w:eastAsiaTheme="minorEastAsia" w:hAnsiTheme="minorHAnsi" w:cstheme="minorBidi"/>
          <w:sz w:val="22"/>
          <w:szCs w:val="22"/>
        </w:rPr>
        <w:tab/>
      </w:r>
      <w:r w:rsidRPr="00890E30">
        <w:rPr>
          <w:snapToGrid w:val="0"/>
        </w:rPr>
        <w:t>Test Purpose and Environment</w:t>
      </w:r>
      <w:r>
        <w:tab/>
        <w:t>2113</w:t>
      </w:r>
    </w:p>
    <w:p w:rsidR="00BB55D6" w:rsidRDefault="00BB55D6">
      <w:pPr>
        <w:pStyle w:val="TOC4"/>
        <w:rPr>
          <w:rFonts w:asciiTheme="minorHAnsi" w:eastAsiaTheme="minorEastAsia" w:hAnsiTheme="minorHAnsi" w:cstheme="minorBidi"/>
          <w:sz w:val="22"/>
          <w:szCs w:val="22"/>
        </w:rPr>
      </w:pPr>
      <w:r w:rsidRPr="00BB55D6">
        <w:t>A.8.15.1.2</w:t>
      </w:r>
      <w:r w:rsidRPr="00BB55D6">
        <w:rPr>
          <w:rFonts w:asciiTheme="minorHAnsi" w:eastAsiaTheme="minorEastAsia" w:hAnsiTheme="minorHAnsi" w:cstheme="minorBidi"/>
          <w:sz w:val="22"/>
          <w:szCs w:val="22"/>
        </w:rPr>
        <w:tab/>
      </w:r>
      <w:r w:rsidRPr="00890E30">
        <w:rPr>
          <w:snapToGrid w:val="0"/>
        </w:rPr>
        <w:t>Test Requirements</w:t>
      </w:r>
      <w:r>
        <w:tab/>
        <w:t>2114</w:t>
      </w:r>
    </w:p>
    <w:p w:rsidR="00BB55D6" w:rsidRDefault="00BB55D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.2.1</w:t>
      </w:r>
      <w:r w:rsidRPr="00BB55D6">
        <w:rPr>
          <w:rFonts w:asciiTheme="minorHAnsi" w:eastAsiaTheme="minorEastAsia" w:hAnsiTheme="minorHAnsi" w:cstheme="minorBidi"/>
          <w:sz w:val="22"/>
          <w:szCs w:val="22"/>
        </w:rPr>
        <w:tab/>
      </w:r>
      <w:r w:rsidRPr="00890E30">
        <w:rPr>
          <w:snapToGrid w:val="0"/>
        </w:rPr>
        <w:t>Test Purpose and Environment</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.2.2</w:t>
      </w:r>
      <w:r w:rsidRPr="00BB55D6">
        <w:rPr>
          <w:rFonts w:asciiTheme="minorHAnsi" w:eastAsiaTheme="minorEastAsia" w:hAnsiTheme="minorHAnsi" w:cstheme="minorBidi"/>
          <w:sz w:val="22"/>
          <w:szCs w:val="22"/>
        </w:rPr>
        <w:tab/>
      </w:r>
      <w:r w:rsidRPr="00890E30">
        <w:rPr>
          <w:snapToGrid w:val="0"/>
        </w:rPr>
        <w:t>Test Requirements</w:t>
      </w:r>
      <w:r>
        <w:tab/>
        <w:t>2117</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15.3</w:t>
      </w:r>
      <w:r w:rsidRPr="00BB55D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2119</w:t>
      </w:r>
    </w:p>
    <w:p w:rsidR="00BB55D6" w:rsidRDefault="00BB55D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2120</w:t>
      </w:r>
    </w:p>
    <w:p w:rsidR="00BB55D6" w:rsidRDefault="00BB55D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2120</w:t>
      </w:r>
    </w:p>
    <w:p w:rsidR="00BB55D6" w:rsidRDefault="00BB55D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BB55D6" w:rsidRDefault="00BB55D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2122</w:t>
      </w:r>
    </w:p>
    <w:p w:rsidR="00BB55D6" w:rsidRDefault="00BB55D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2122</w:t>
      </w:r>
    </w:p>
    <w:p w:rsidR="00BB55D6" w:rsidRDefault="00BB55D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BB55D6" w:rsidRDefault="00BB55D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2124</w:t>
      </w:r>
    </w:p>
    <w:p w:rsidR="00BB55D6" w:rsidRDefault="00BB55D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2124</w:t>
      </w:r>
    </w:p>
    <w:p w:rsidR="00BB55D6" w:rsidRDefault="00BB55D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2124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2126</w:t>
      </w:r>
    </w:p>
    <w:p w:rsidR="00BB55D6" w:rsidRDefault="00BB55D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2127</w:t>
      </w:r>
    </w:p>
    <w:p w:rsidR="00BB55D6" w:rsidRDefault="00BB55D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3A.2</w:t>
      </w:r>
      <w:r w:rsidRPr="00BB55D6">
        <w:rPr>
          <w:rFonts w:asciiTheme="minorHAnsi" w:eastAsiaTheme="minorEastAsia" w:hAnsiTheme="minorHAnsi" w:cstheme="minorBidi"/>
          <w:sz w:val="22"/>
          <w:szCs w:val="22"/>
        </w:rPr>
        <w:tab/>
      </w:r>
      <w:r w:rsidRPr="00890E30">
        <w:rPr>
          <w:snapToGrid w:val="0"/>
        </w:rPr>
        <w:t>Test Requirements</w:t>
      </w:r>
      <w:r>
        <w:tab/>
        <w:t>2128</w:t>
      </w:r>
    </w:p>
    <w:p w:rsidR="00BB55D6" w:rsidRDefault="00BB55D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2129</w:t>
      </w:r>
    </w:p>
    <w:p w:rsidR="00BB55D6" w:rsidRDefault="00BB55D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2129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2130</w:t>
      </w:r>
    </w:p>
    <w:p w:rsidR="00BB55D6" w:rsidRDefault="00BB55D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2131</w:t>
      </w:r>
    </w:p>
    <w:p w:rsidR="00BB55D6" w:rsidRDefault="00BB55D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2131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4A.2</w:t>
      </w:r>
      <w:r w:rsidRPr="00BB55D6">
        <w:rPr>
          <w:rFonts w:asciiTheme="minorHAnsi" w:eastAsiaTheme="minorEastAsia" w:hAnsiTheme="minorHAnsi" w:cstheme="minorBidi"/>
          <w:sz w:val="22"/>
          <w:szCs w:val="22"/>
        </w:rPr>
        <w:tab/>
      </w:r>
      <w:r w:rsidRPr="00890E30">
        <w:rPr>
          <w:snapToGrid w:val="0"/>
        </w:rPr>
        <w:t>Test Requirements</w:t>
      </w:r>
      <w:r>
        <w:tab/>
        <w:t>2133</w:t>
      </w:r>
    </w:p>
    <w:p w:rsidR="00BB55D6" w:rsidRDefault="00BB55D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2134</w:t>
      </w:r>
    </w:p>
    <w:p w:rsidR="00BB55D6" w:rsidRDefault="00BB55D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2135</w:t>
      </w:r>
    </w:p>
    <w:p w:rsidR="00BB55D6" w:rsidRDefault="00BB55D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2135</w:t>
      </w:r>
    </w:p>
    <w:p w:rsidR="00BB55D6" w:rsidRDefault="00BB55D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2135</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2136</w:t>
      </w:r>
    </w:p>
    <w:p w:rsidR="00BB55D6" w:rsidRDefault="00BB55D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2136</w:t>
      </w:r>
    </w:p>
    <w:p w:rsidR="00BB55D6" w:rsidRDefault="00BB55D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2136</w:t>
      </w:r>
    </w:p>
    <w:p w:rsidR="00BB55D6" w:rsidRDefault="00BB55D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2137</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2137</w:t>
      </w:r>
    </w:p>
    <w:p w:rsidR="00BB55D6" w:rsidRDefault="00BB55D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BB55D6" w:rsidRDefault="00BB55D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2138</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2139</w:t>
      </w:r>
    </w:p>
    <w:p w:rsidR="00BB55D6" w:rsidRDefault="00BB55D6">
      <w:pPr>
        <w:pStyle w:val="TOC3"/>
        <w:rPr>
          <w:rFonts w:asciiTheme="minorHAnsi" w:eastAsiaTheme="minorEastAsia" w:hAnsiTheme="minorHAnsi" w:cstheme="minorBidi"/>
          <w:sz w:val="22"/>
          <w:szCs w:val="22"/>
        </w:rPr>
      </w:pPr>
      <w:r>
        <w:lastRenderedPageBreak/>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2139</w:t>
      </w:r>
    </w:p>
    <w:p w:rsidR="00BB55D6" w:rsidRDefault="00BB55D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2139</w:t>
      </w:r>
    </w:p>
    <w:p w:rsidR="00BB55D6" w:rsidRDefault="00BB55D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2140</w:t>
      </w:r>
    </w:p>
    <w:p w:rsidR="00BB55D6" w:rsidRDefault="00BB55D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2140</w:t>
      </w:r>
    </w:p>
    <w:p w:rsidR="00BB55D6" w:rsidRDefault="00BB55D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2141</w:t>
      </w:r>
    </w:p>
    <w:p w:rsidR="00BB55D6" w:rsidRDefault="00BB55D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2141</w:t>
      </w:r>
    </w:p>
    <w:p w:rsidR="00BB55D6" w:rsidRDefault="00BB55D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BB55D6" w:rsidRDefault="00BB55D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2142</w:t>
      </w:r>
    </w:p>
    <w:p w:rsidR="00BB55D6" w:rsidRDefault="00BB55D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2142</w:t>
      </w:r>
    </w:p>
    <w:p w:rsidR="00BB55D6" w:rsidRDefault="00BB55D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2142</w:t>
      </w:r>
    </w:p>
    <w:p w:rsidR="00BB55D6" w:rsidRDefault="00BB55D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2142</w:t>
      </w:r>
    </w:p>
    <w:p w:rsidR="00BB55D6" w:rsidRDefault="00BB55D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2143</w:t>
      </w:r>
    </w:p>
    <w:p w:rsidR="00BB55D6" w:rsidRDefault="00BB55D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2143</w:t>
      </w:r>
    </w:p>
    <w:p w:rsidR="00BB55D6" w:rsidRDefault="00BB55D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2143</w:t>
      </w:r>
    </w:p>
    <w:p w:rsidR="00BB55D6" w:rsidRDefault="00BB55D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2145</w:t>
      </w:r>
    </w:p>
    <w:p w:rsidR="00BB55D6" w:rsidRDefault="00BB55D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2146</w:t>
      </w:r>
    </w:p>
    <w:p w:rsidR="00BB55D6" w:rsidRDefault="00BB55D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2146</w:t>
      </w:r>
    </w:p>
    <w:p w:rsidR="00BB55D6" w:rsidRDefault="00BB55D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2146</w:t>
      </w:r>
    </w:p>
    <w:p w:rsidR="00BB55D6" w:rsidRDefault="00BB55D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2147</w:t>
      </w:r>
    </w:p>
    <w:p w:rsidR="00BB55D6" w:rsidRDefault="00BB55D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2147</w:t>
      </w:r>
    </w:p>
    <w:p w:rsidR="00BB55D6" w:rsidRDefault="00BB55D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2149</w:t>
      </w:r>
    </w:p>
    <w:p w:rsidR="00BB55D6" w:rsidRDefault="00BB55D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2150</w:t>
      </w:r>
    </w:p>
    <w:p w:rsidR="00BB55D6" w:rsidRDefault="00BB55D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2150</w:t>
      </w:r>
    </w:p>
    <w:p w:rsidR="00BB55D6" w:rsidRDefault="00BB55D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2150</w:t>
      </w:r>
    </w:p>
    <w:p w:rsidR="00BB55D6" w:rsidRDefault="00BB55D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2151</w:t>
      </w:r>
    </w:p>
    <w:p w:rsidR="00BB55D6" w:rsidRDefault="00BB55D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2151</w:t>
      </w:r>
    </w:p>
    <w:p w:rsidR="00BB55D6" w:rsidRDefault="00BB55D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2152</w:t>
      </w:r>
    </w:p>
    <w:p w:rsidR="00BB55D6" w:rsidRDefault="00BB55D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2152</w:t>
      </w:r>
    </w:p>
    <w:p w:rsidR="00BB55D6" w:rsidRDefault="00BB55D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BB55D6" w:rsidRDefault="00BB55D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2154</w:t>
      </w:r>
    </w:p>
    <w:p w:rsidR="00BB55D6" w:rsidRDefault="00BB55D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2154</w:t>
      </w:r>
    </w:p>
    <w:p w:rsidR="00BB55D6" w:rsidRDefault="00BB55D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BB55D6" w:rsidRDefault="00BB55D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2155</w:t>
      </w:r>
    </w:p>
    <w:p w:rsidR="00BB55D6" w:rsidRDefault="00BB55D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2155</w:t>
      </w:r>
    </w:p>
    <w:p w:rsidR="00BB55D6" w:rsidRDefault="00BB55D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lastRenderedPageBreak/>
        <w:t>A.8.16.19C.2</w:t>
      </w:r>
      <w:r>
        <w:rPr>
          <w:rFonts w:asciiTheme="minorHAnsi" w:eastAsiaTheme="minorEastAsia" w:hAnsiTheme="minorHAnsi" w:cstheme="minorBidi"/>
          <w:sz w:val="22"/>
          <w:szCs w:val="22"/>
        </w:rPr>
        <w:tab/>
      </w:r>
      <w:r>
        <w:t>Test Requirements</w:t>
      </w:r>
      <w:r>
        <w:tab/>
        <w:t>2156</w:t>
      </w:r>
    </w:p>
    <w:p w:rsidR="00BB55D6" w:rsidRDefault="00BB55D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2156</w:t>
      </w:r>
    </w:p>
    <w:p w:rsidR="00BB55D6" w:rsidRDefault="00BB55D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2156</w:t>
      </w:r>
    </w:p>
    <w:p w:rsidR="00BB55D6" w:rsidRDefault="00BB55D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2158</w:t>
      </w:r>
    </w:p>
    <w:p w:rsidR="00BB55D6" w:rsidRDefault="00BB55D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2159</w:t>
      </w:r>
    </w:p>
    <w:p w:rsidR="00BB55D6" w:rsidRDefault="00BB55D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2159</w:t>
      </w:r>
    </w:p>
    <w:p w:rsidR="00BB55D6" w:rsidRDefault="00BB55D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2159</w:t>
      </w:r>
    </w:p>
    <w:p w:rsidR="00BB55D6" w:rsidRDefault="00BB55D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2160</w:t>
      </w:r>
    </w:p>
    <w:p w:rsidR="00BB55D6" w:rsidRDefault="00BB55D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2160</w:t>
      </w:r>
    </w:p>
    <w:p w:rsidR="00BB55D6" w:rsidRDefault="00BB55D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2161</w:t>
      </w:r>
    </w:p>
    <w:p w:rsidR="00BB55D6" w:rsidRDefault="00BB55D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2161</w:t>
      </w:r>
    </w:p>
    <w:p w:rsidR="00BB55D6" w:rsidRDefault="00BB55D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BB55D6" w:rsidRDefault="00BB55D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2163</w:t>
      </w:r>
    </w:p>
    <w:p w:rsidR="00BB55D6" w:rsidRDefault="00BB55D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2163</w:t>
      </w:r>
    </w:p>
    <w:p w:rsidR="00BB55D6" w:rsidRDefault="00BB55D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BB55D6" w:rsidRDefault="00BB55D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2165</w:t>
      </w:r>
    </w:p>
    <w:p w:rsidR="00BB55D6" w:rsidRDefault="00BB55D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2165</w:t>
      </w:r>
    </w:p>
    <w:p w:rsidR="00BB55D6" w:rsidRDefault="00BB55D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BB55D6" w:rsidRDefault="00BB55D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2168</w:t>
      </w:r>
    </w:p>
    <w:p w:rsidR="00BB55D6" w:rsidRDefault="00BB55D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2168</w:t>
      </w:r>
    </w:p>
    <w:p w:rsidR="00BB55D6" w:rsidRDefault="00BB55D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BB55D6" w:rsidRDefault="00BB55D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2171</w:t>
      </w:r>
    </w:p>
    <w:p w:rsidR="00BB55D6" w:rsidRDefault="00BB55D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2171</w:t>
      </w:r>
    </w:p>
    <w:p w:rsidR="00BB55D6" w:rsidRDefault="00BB55D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rsidR="00BB55D6" w:rsidRDefault="00BB55D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2173</w:t>
      </w:r>
    </w:p>
    <w:p w:rsidR="00BB55D6" w:rsidRDefault="00BB55D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2173</w:t>
      </w:r>
    </w:p>
    <w:p w:rsidR="00BB55D6" w:rsidRDefault="00BB55D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2173</w:t>
      </w:r>
    </w:p>
    <w:p w:rsidR="00BB55D6" w:rsidRDefault="00BB55D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2176</w:t>
      </w:r>
    </w:p>
    <w:p w:rsidR="00BB55D6" w:rsidRDefault="00BB55D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2176</w:t>
      </w:r>
    </w:p>
    <w:p w:rsidR="00BB55D6" w:rsidRDefault="00BB55D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rsidR="00BB55D6" w:rsidRDefault="00BB55D6">
      <w:pPr>
        <w:pStyle w:val="TOC4"/>
        <w:rPr>
          <w:rFonts w:asciiTheme="minorHAnsi" w:eastAsiaTheme="minorEastAsia" w:hAnsiTheme="minorHAnsi" w:cstheme="minorBidi"/>
          <w:sz w:val="22"/>
          <w:szCs w:val="22"/>
        </w:rPr>
      </w:pPr>
      <w:r w:rsidRPr="00BB55D6">
        <w:t>A.8.16.27.2</w:t>
      </w:r>
      <w:r w:rsidRPr="00BB55D6">
        <w:rPr>
          <w:rFonts w:asciiTheme="minorHAnsi" w:hAnsiTheme="minorHAnsi" w:cstheme="minorBidi"/>
          <w:sz w:val="22"/>
          <w:szCs w:val="22"/>
        </w:rPr>
        <w:tab/>
      </w:r>
      <w:r w:rsidRPr="00890E30">
        <w:rPr>
          <w:rFonts w:eastAsia="SimSun"/>
          <w:lang w:eastAsia="zh-CN"/>
        </w:rPr>
        <w:t>Test Requirements</w:t>
      </w:r>
      <w:r>
        <w:tab/>
        <w:t>2180</w:t>
      </w:r>
    </w:p>
    <w:p w:rsidR="00BB55D6" w:rsidRDefault="00BB55D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2180</w:t>
      </w:r>
    </w:p>
    <w:p w:rsidR="00BB55D6" w:rsidRDefault="00BB55D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rsidR="00BB55D6" w:rsidRDefault="00BB55D6">
      <w:pPr>
        <w:pStyle w:val="TOC4"/>
        <w:rPr>
          <w:rFonts w:asciiTheme="minorHAnsi" w:eastAsiaTheme="minorEastAsia" w:hAnsiTheme="minorHAnsi" w:cstheme="minorBidi"/>
          <w:sz w:val="22"/>
          <w:szCs w:val="22"/>
        </w:rPr>
      </w:pPr>
      <w:r w:rsidRPr="00BB55D6">
        <w:t>A.8.16.28.2</w:t>
      </w:r>
      <w:r w:rsidRPr="00BB55D6">
        <w:rPr>
          <w:rFonts w:asciiTheme="minorHAnsi" w:hAnsiTheme="minorHAnsi" w:cstheme="minorBidi"/>
          <w:sz w:val="22"/>
          <w:szCs w:val="22"/>
        </w:rPr>
        <w:tab/>
      </w:r>
      <w:r w:rsidRPr="00890E30">
        <w:rPr>
          <w:rFonts w:eastAsia="SimSun"/>
          <w:lang w:eastAsia="zh-CN"/>
        </w:rPr>
        <w:t>Test Requirements</w:t>
      </w:r>
      <w:r>
        <w:tab/>
        <w:t>2184</w:t>
      </w:r>
    </w:p>
    <w:p w:rsidR="00BB55D6" w:rsidRDefault="00BB55D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2184</w:t>
      </w:r>
    </w:p>
    <w:p w:rsidR="00BB55D6" w:rsidRDefault="00BB55D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rsidR="00BB55D6" w:rsidRDefault="00BB55D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2188</w:t>
      </w:r>
    </w:p>
    <w:p w:rsidR="00BB55D6" w:rsidRDefault="00BB55D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2188</w:t>
      </w:r>
    </w:p>
    <w:p w:rsidR="00BB55D6" w:rsidRDefault="00BB55D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rsidR="00BB55D6" w:rsidRDefault="00BB55D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2192</w:t>
      </w:r>
    </w:p>
    <w:p w:rsidR="00BB55D6" w:rsidRDefault="00BB55D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2192</w:t>
      </w:r>
    </w:p>
    <w:p w:rsidR="00BB55D6" w:rsidRDefault="00BB55D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2192</w:t>
      </w:r>
    </w:p>
    <w:p w:rsidR="00BB55D6" w:rsidRDefault="00BB55D6">
      <w:pPr>
        <w:pStyle w:val="TOC4"/>
        <w:rPr>
          <w:rFonts w:asciiTheme="minorHAnsi" w:eastAsiaTheme="minorEastAsia" w:hAnsiTheme="minorHAnsi" w:cstheme="minorBidi"/>
          <w:sz w:val="22"/>
          <w:szCs w:val="22"/>
        </w:rPr>
      </w:pPr>
      <w:r w:rsidRPr="00BB55D6">
        <w:t>A.8.16.31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2196</w:t>
      </w:r>
    </w:p>
    <w:p w:rsidR="00BB55D6" w:rsidRDefault="00BB55D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2196</w:t>
      </w:r>
    </w:p>
    <w:p w:rsidR="00BB55D6" w:rsidRDefault="00BB55D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2196</w:t>
      </w:r>
    </w:p>
    <w:p w:rsidR="00BB55D6" w:rsidRDefault="00BB55D6">
      <w:pPr>
        <w:pStyle w:val="TOC4"/>
        <w:rPr>
          <w:rFonts w:asciiTheme="minorHAnsi" w:eastAsiaTheme="minorEastAsia" w:hAnsiTheme="minorHAnsi" w:cstheme="minorBidi"/>
          <w:sz w:val="22"/>
          <w:szCs w:val="22"/>
        </w:rPr>
      </w:pPr>
      <w:r w:rsidRPr="00BB55D6">
        <w:t>A.8.16.32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2200</w:t>
      </w:r>
    </w:p>
    <w:p w:rsidR="00BB55D6" w:rsidRDefault="00BB55D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2200</w:t>
      </w:r>
    </w:p>
    <w:p w:rsidR="00BB55D6" w:rsidRDefault="00BB55D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2200</w:t>
      </w:r>
    </w:p>
    <w:p w:rsidR="00BB55D6" w:rsidRDefault="00BB55D6">
      <w:pPr>
        <w:pStyle w:val="TOC4"/>
        <w:rPr>
          <w:rFonts w:asciiTheme="minorHAnsi" w:eastAsiaTheme="minorEastAsia" w:hAnsiTheme="minorHAnsi" w:cstheme="minorBidi"/>
          <w:sz w:val="22"/>
          <w:szCs w:val="22"/>
        </w:rPr>
      </w:pPr>
      <w:r w:rsidRPr="00BB55D6">
        <w:lastRenderedPageBreak/>
        <w:t>A.8.16.33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2204</w:t>
      </w:r>
    </w:p>
    <w:p w:rsidR="00BB55D6" w:rsidRDefault="00BB55D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2204</w:t>
      </w:r>
    </w:p>
    <w:p w:rsidR="00BB55D6" w:rsidRDefault="00BB55D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2204</w:t>
      </w:r>
    </w:p>
    <w:p w:rsidR="00BB55D6" w:rsidRDefault="00BB55D6">
      <w:pPr>
        <w:pStyle w:val="TOC4"/>
        <w:rPr>
          <w:rFonts w:asciiTheme="minorHAnsi" w:eastAsiaTheme="minorEastAsia" w:hAnsiTheme="minorHAnsi" w:cstheme="minorBidi"/>
          <w:sz w:val="22"/>
          <w:szCs w:val="22"/>
        </w:rPr>
      </w:pPr>
      <w:r w:rsidRPr="00BB55D6">
        <w:t>A.8.16.34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2208</w:t>
      </w:r>
    </w:p>
    <w:p w:rsidR="00BB55D6" w:rsidRDefault="00BB55D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2208</w:t>
      </w:r>
    </w:p>
    <w:p w:rsidR="00BB55D6" w:rsidRDefault="00BB55D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rsidR="00BB55D6" w:rsidRDefault="00BB55D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2210</w:t>
      </w:r>
    </w:p>
    <w:p w:rsidR="00BB55D6" w:rsidRDefault="00BB55D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2211</w:t>
      </w:r>
    </w:p>
    <w:p w:rsidR="00BB55D6" w:rsidRDefault="00BB55D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rsidR="00BB55D6" w:rsidRDefault="00BB55D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2213</w:t>
      </w:r>
    </w:p>
    <w:p w:rsidR="00BB55D6" w:rsidRDefault="00BB55D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2214</w:t>
      </w:r>
    </w:p>
    <w:p w:rsidR="00BB55D6" w:rsidRDefault="00BB55D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rsidR="00BB55D6" w:rsidRDefault="00BB55D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2216</w:t>
      </w:r>
    </w:p>
    <w:p w:rsidR="00BB55D6" w:rsidRDefault="00BB55D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2217</w:t>
      </w:r>
    </w:p>
    <w:p w:rsidR="00BB55D6" w:rsidRDefault="00BB55D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2217</w:t>
      </w:r>
    </w:p>
    <w:p w:rsidR="00BB55D6" w:rsidRDefault="00BB55D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2219</w:t>
      </w:r>
    </w:p>
    <w:p w:rsidR="00BB55D6" w:rsidRDefault="00BB55D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2220</w:t>
      </w:r>
    </w:p>
    <w:p w:rsidR="00BB55D6" w:rsidRDefault="00BB55D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rsidR="00BB55D6" w:rsidRDefault="00BB55D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2223</w:t>
      </w:r>
    </w:p>
    <w:p w:rsidR="00BB55D6" w:rsidRDefault="00BB55D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2223</w:t>
      </w:r>
    </w:p>
    <w:p w:rsidR="00BB55D6" w:rsidRDefault="00BB55D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BB55D6" w:rsidRDefault="00BB55D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2226</w:t>
      </w:r>
    </w:p>
    <w:p w:rsidR="00BB55D6" w:rsidRDefault="00BB55D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2226</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2226</w:t>
      </w:r>
    </w:p>
    <w:p w:rsidR="00BB55D6" w:rsidRDefault="00BB55D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2228</w:t>
      </w:r>
    </w:p>
    <w:p w:rsidR="00BB55D6" w:rsidRDefault="00BB55D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2229</w:t>
      </w:r>
    </w:p>
    <w:p w:rsidR="00BB55D6" w:rsidRDefault="00BB55D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2229</w:t>
      </w:r>
    </w:p>
    <w:p w:rsidR="00BB55D6" w:rsidRDefault="00BB55D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2231</w:t>
      </w:r>
    </w:p>
    <w:p w:rsidR="00BB55D6" w:rsidRDefault="00BB55D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2232</w:t>
      </w:r>
    </w:p>
    <w:p w:rsidR="00BB55D6" w:rsidRDefault="00BB55D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rsidR="00BB55D6" w:rsidRDefault="00BB55D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2235</w:t>
      </w:r>
    </w:p>
    <w:p w:rsidR="00BB55D6" w:rsidRDefault="00BB55D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2235</w:t>
      </w:r>
    </w:p>
    <w:p w:rsidR="00BB55D6" w:rsidRDefault="00BB55D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rsidR="00BB55D6" w:rsidRDefault="00BB55D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2238</w:t>
      </w:r>
    </w:p>
    <w:p w:rsidR="00BB55D6" w:rsidRDefault="00BB55D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2238</w:t>
      </w:r>
    </w:p>
    <w:p w:rsidR="00BB55D6" w:rsidRDefault="00BB55D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rsidR="00BB55D6" w:rsidRDefault="00BB55D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2241</w:t>
      </w:r>
    </w:p>
    <w:p w:rsidR="00BB55D6" w:rsidRDefault="00BB55D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2241</w:t>
      </w:r>
    </w:p>
    <w:p w:rsidR="00BB55D6" w:rsidRDefault="00BB55D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rsidR="00BB55D6" w:rsidRDefault="00BB55D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2243</w:t>
      </w:r>
    </w:p>
    <w:p w:rsidR="00BB55D6" w:rsidRDefault="00BB55D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2244</w:t>
      </w:r>
    </w:p>
    <w:p w:rsidR="00BB55D6" w:rsidRDefault="00BB55D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2244</w:t>
      </w:r>
    </w:p>
    <w:p w:rsidR="00BB55D6" w:rsidRDefault="00BB55D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2246</w:t>
      </w:r>
    </w:p>
    <w:p w:rsidR="00BB55D6" w:rsidRDefault="00BB55D6">
      <w:pPr>
        <w:pStyle w:val="TOC3"/>
        <w:rPr>
          <w:rFonts w:asciiTheme="minorHAnsi" w:eastAsiaTheme="minorEastAsia" w:hAnsiTheme="minorHAnsi" w:cstheme="minorBidi"/>
          <w:sz w:val="22"/>
          <w:szCs w:val="22"/>
        </w:rPr>
      </w:pPr>
      <w:r w:rsidRPr="00BB55D6">
        <w:t>A.8.16.48</w:t>
      </w:r>
      <w:r w:rsidRPr="00BB55D6">
        <w:rPr>
          <w:rFonts w:asciiTheme="minorHAnsi" w:hAnsiTheme="minorHAnsi" w:cstheme="minorBidi"/>
          <w:sz w:val="22"/>
          <w:szCs w:val="22"/>
        </w:rPr>
        <w:tab/>
      </w:r>
      <w:r w:rsidRPr="00890E30">
        <w:rPr>
          <w:rFonts w:eastAsia="MS Mincho"/>
          <w:lang w:eastAsia="zh-CN"/>
        </w:rPr>
        <w:t>2DL/2UL TDD CA activation and deactivation of known PUCCH SCell without valid TA in non-DRX</w:t>
      </w:r>
      <w:r>
        <w:tab/>
        <w:t>2247</w:t>
      </w:r>
    </w:p>
    <w:p w:rsidR="00BB55D6" w:rsidRDefault="00BB55D6">
      <w:pPr>
        <w:pStyle w:val="TOC4"/>
        <w:rPr>
          <w:rFonts w:asciiTheme="minorHAnsi" w:eastAsiaTheme="minorEastAsia" w:hAnsiTheme="minorHAnsi" w:cstheme="minorBidi"/>
          <w:sz w:val="22"/>
          <w:szCs w:val="22"/>
        </w:rPr>
      </w:pPr>
      <w:r w:rsidRPr="00BB55D6">
        <w:t>A.8.16.48</w:t>
      </w:r>
      <w:r w:rsidRPr="00BB55D6">
        <w:rPr>
          <w:lang w:eastAsia="zh-CN"/>
        </w:rPr>
        <w:t>.1</w:t>
      </w:r>
      <w:r w:rsidRPr="00BB55D6">
        <w:rPr>
          <w:rFonts w:asciiTheme="minorHAnsi" w:hAnsiTheme="minorHAnsi" w:cstheme="minorBidi"/>
          <w:sz w:val="22"/>
          <w:szCs w:val="22"/>
        </w:rPr>
        <w:tab/>
      </w:r>
      <w:r w:rsidRPr="00890E30">
        <w:rPr>
          <w:rFonts w:eastAsia="MS Mincho"/>
        </w:rPr>
        <w:t xml:space="preserve">Test </w:t>
      </w:r>
      <w:r w:rsidRPr="00890E30">
        <w:rPr>
          <w:rFonts w:eastAsia="MS Mincho"/>
          <w:lang w:eastAsia="zh-CN"/>
        </w:rPr>
        <w:t>Purpose and Environment</w:t>
      </w:r>
      <w:r>
        <w:tab/>
        <w:t>2247</w:t>
      </w:r>
    </w:p>
    <w:p w:rsidR="00BB55D6" w:rsidRDefault="00BB55D6">
      <w:pPr>
        <w:pStyle w:val="TOC4"/>
        <w:rPr>
          <w:rFonts w:asciiTheme="minorHAnsi" w:eastAsiaTheme="minorEastAsia" w:hAnsiTheme="minorHAnsi" w:cstheme="minorBidi"/>
          <w:sz w:val="22"/>
          <w:szCs w:val="22"/>
        </w:rPr>
      </w:pPr>
      <w:r w:rsidRPr="00BB55D6">
        <w:t>A.8.16.48.2</w:t>
      </w:r>
      <w:r w:rsidRPr="00BB55D6">
        <w:rPr>
          <w:rFonts w:asciiTheme="minorHAnsi" w:hAnsiTheme="minorHAnsi" w:cstheme="minorBidi"/>
          <w:sz w:val="22"/>
          <w:szCs w:val="22"/>
        </w:rPr>
        <w:tab/>
      </w:r>
      <w:r w:rsidRPr="00890E30">
        <w:rPr>
          <w:rFonts w:eastAsia="MS Mincho"/>
        </w:rPr>
        <w:t>Test Requirements</w:t>
      </w:r>
      <w:r>
        <w:tab/>
        <w:t>2249</w:t>
      </w:r>
    </w:p>
    <w:p w:rsidR="00BB55D6" w:rsidRDefault="00BB55D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90E30">
        <w:rPr>
          <w:lang w:val="en-US"/>
        </w:rPr>
        <w:t>2DL/2UL TDD-FDD CA (FDD PCell) activation and deactivation of known PUCCH SCell without valid TA in non-DRX</w:t>
      </w:r>
      <w:r>
        <w:tab/>
        <w:t>2250</w:t>
      </w:r>
    </w:p>
    <w:p w:rsidR="00BB55D6" w:rsidRDefault="00BB55D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2250</w:t>
      </w:r>
    </w:p>
    <w:p w:rsidR="00BB55D6" w:rsidRDefault="00BB55D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2253</w:t>
      </w:r>
    </w:p>
    <w:p w:rsidR="00BB55D6" w:rsidRDefault="00BB55D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2253</w:t>
      </w:r>
    </w:p>
    <w:p w:rsidR="00BB55D6" w:rsidRDefault="00BB55D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BB55D6" w:rsidRDefault="00BB55D6">
      <w:pPr>
        <w:pStyle w:val="TOC4"/>
        <w:rPr>
          <w:rFonts w:asciiTheme="minorHAnsi" w:eastAsiaTheme="minorEastAsia" w:hAnsiTheme="minorHAnsi" w:cstheme="minorBidi"/>
          <w:sz w:val="22"/>
          <w:szCs w:val="22"/>
        </w:rPr>
      </w:pPr>
      <w:r>
        <w:lastRenderedPageBreak/>
        <w:t>A.8.16.50.2</w:t>
      </w:r>
      <w:r>
        <w:rPr>
          <w:rFonts w:asciiTheme="minorHAnsi" w:eastAsiaTheme="minorEastAsia" w:hAnsiTheme="minorHAnsi" w:cstheme="minorBidi"/>
          <w:sz w:val="22"/>
          <w:szCs w:val="22"/>
        </w:rPr>
        <w:tab/>
      </w:r>
      <w:r>
        <w:t>Test Requirements</w:t>
      </w:r>
      <w:r>
        <w:tab/>
        <w:t>2255</w:t>
      </w:r>
    </w:p>
    <w:p w:rsidR="00BB55D6" w:rsidRDefault="00BB55D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2256</w:t>
      </w:r>
    </w:p>
    <w:p w:rsidR="00BB55D6" w:rsidRDefault="00BB55D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2256</w:t>
      </w:r>
    </w:p>
    <w:p w:rsidR="00BB55D6" w:rsidRDefault="00BB55D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2260</w:t>
      </w:r>
    </w:p>
    <w:p w:rsidR="00BB55D6" w:rsidRDefault="00BB55D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2260</w:t>
      </w:r>
    </w:p>
    <w:p w:rsidR="00BB55D6" w:rsidRDefault="00BB55D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2260</w:t>
      </w:r>
    </w:p>
    <w:p w:rsidR="00BB55D6" w:rsidRDefault="00BB55D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2264</w:t>
      </w:r>
    </w:p>
    <w:p w:rsidR="00BB55D6" w:rsidRDefault="00BB55D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2264</w:t>
      </w:r>
    </w:p>
    <w:p w:rsidR="00BB55D6" w:rsidRDefault="00BB55D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rsidR="00BB55D6" w:rsidRDefault="00BB55D6">
      <w:pPr>
        <w:pStyle w:val="TOC4"/>
        <w:rPr>
          <w:rFonts w:asciiTheme="minorHAnsi" w:eastAsiaTheme="minorEastAsia" w:hAnsiTheme="minorHAnsi" w:cstheme="minorBidi"/>
          <w:sz w:val="22"/>
          <w:szCs w:val="22"/>
        </w:rPr>
      </w:pPr>
      <w:r w:rsidRPr="00BB55D6">
        <w:t>A.8.16.53.2</w:t>
      </w:r>
      <w:r w:rsidRPr="00BB55D6">
        <w:rPr>
          <w:rFonts w:asciiTheme="minorHAnsi" w:hAnsiTheme="minorHAnsi" w:cstheme="minorBidi"/>
          <w:sz w:val="22"/>
          <w:szCs w:val="22"/>
        </w:rPr>
        <w:tab/>
      </w:r>
      <w:r w:rsidRPr="00890E30">
        <w:rPr>
          <w:rFonts w:eastAsia="SimSun"/>
          <w:lang w:eastAsia="zh-CN"/>
        </w:rPr>
        <w:t>Test Requirements</w:t>
      </w:r>
      <w:r>
        <w:tab/>
        <w:t>2268</w:t>
      </w:r>
    </w:p>
    <w:p w:rsidR="00BB55D6" w:rsidRDefault="00BB55D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2268</w:t>
      </w:r>
    </w:p>
    <w:p w:rsidR="00BB55D6" w:rsidRDefault="00BB55D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2268</w:t>
      </w:r>
    </w:p>
    <w:p w:rsidR="00BB55D6" w:rsidRDefault="00BB55D6">
      <w:pPr>
        <w:pStyle w:val="TOC4"/>
        <w:rPr>
          <w:rFonts w:asciiTheme="minorHAnsi" w:eastAsiaTheme="minorEastAsia" w:hAnsiTheme="minorHAnsi" w:cstheme="minorBidi"/>
          <w:sz w:val="22"/>
          <w:szCs w:val="22"/>
        </w:rPr>
      </w:pPr>
      <w:r w:rsidRPr="00BB55D6">
        <w:t>A.8.16.54.2</w:t>
      </w:r>
      <w:r w:rsidRPr="00BB55D6">
        <w:rPr>
          <w:rFonts w:asciiTheme="minorHAnsi" w:hAnsiTheme="minorHAnsi" w:cstheme="minorBidi"/>
          <w:sz w:val="22"/>
          <w:szCs w:val="22"/>
        </w:rPr>
        <w:tab/>
      </w:r>
      <w:r w:rsidRPr="00890E30">
        <w:rPr>
          <w:rFonts w:eastAsia="SimSun"/>
          <w:lang w:eastAsia="zh-CN"/>
        </w:rPr>
        <w:t>Test Requirements</w:t>
      </w:r>
      <w:r>
        <w:tab/>
        <w:t>2272</w:t>
      </w:r>
    </w:p>
    <w:p w:rsidR="00BB55D6" w:rsidRDefault="00BB55D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2272</w:t>
      </w:r>
    </w:p>
    <w:p w:rsidR="00BB55D6" w:rsidRDefault="00BB55D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2272</w:t>
      </w:r>
    </w:p>
    <w:p w:rsidR="00BB55D6" w:rsidRDefault="00BB55D6">
      <w:pPr>
        <w:pStyle w:val="TOC4"/>
        <w:rPr>
          <w:rFonts w:asciiTheme="minorHAnsi" w:eastAsiaTheme="minorEastAsia" w:hAnsiTheme="minorHAnsi" w:cstheme="minorBidi"/>
          <w:sz w:val="22"/>
          <w:szCs w:val="22"/>
        </w:rPr>
      </w:pPr>
      <w:r w:rsidRPr="00BB55D6">
        <w:t>A.8.16.55</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2277</w:t>
      </w:r>
    </w:p>
    <w:p w:rsidR="00BB55D6" w:rsidRDefault="00BB55D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2277</w:t>
      </w:r>
    </w:p>
    <w:p w:rsidR="00BB55D6" w:rsidRDefault="00BB55D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2277</w:t>
      </w:r>
    </w:p>
    <w:p w:rsidR="00BB55D6" w:rsidRDefault="00BB55D6">
      <w:pPr>
        <w:pStyle w:val="TOC4"/>
        <w:rPr>
          <w:rFonts w:asciiTheme="minorHAnsi" w:eastAsiaTheme="minorEastAsia" w:hAnsiTheme="minorHAnsi" w:cstheme="minorBidi"/>
          <w:sz w:val="22"/>
          <w:szCs w:val="22"/>
        </w:rPr>
      </w:pPr>
      <w:r w:rsidRPr="00BB55D6">
        <w:t>A.8.16.56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2282</w:t>
      </w:r>
    </w:p>
    <w:p w:rsidR="00BB55D6" w:rsidRDefault="00BB55D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2282</w:t>
      </w:r>
    </w:p>
    <w:p w:rsidR="00BB55D6" w:rsidRDefault="00BB55D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2282</w:t>
      </w:r>
    </w:p>
    <w:p w:rsidR="00BB55D6" w:rsidRDefault="00BB55D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2284</w:t>
      </w:r>
    </w:p>
    <w:p w:rsidR="00BB55D6" w:rsidRDefault="00BB55D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2285</w:t>
      </w:r>
    </w:p>
    <w:p w:rsidR="00BB55D6" w:rsidRDefault="00BB55D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2285</w:t>
      </w:r>
    </w:p>
    <w:p w:rsidR="00BB55D6" w:rsidRDefault="00BB55D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2287</w:t>
      </w:r>
    </w:p>
    <w:p w:rsidR="00BB55D6" w:rsidRDefault="00BB55D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2288</w:t>
      </w:r>
    </w:p>
    <w:p w:rsidR="00BB55D6" w:rsidRDefault="00BB55D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rsidR="00BB55D6" w:rsidRDefault="00BB55D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2291</w:t>
      </w:r>
    </w:p>
    <w:p w:rsidR="00BB55D6" w:rsidRDefault="00BB55D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2292</w:t>
      </w:r>
    </w:p>
    <w:p w:rsidR="00BB55D6" w:rsidRDefault="00BB55D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BB55D6" w:rsidRDefault="00BB55D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2295</w:t>
      </w:r>
    </w:p>
    <w:p w:rsidR="00BB55D6" w:rsidRDefault="00BB55D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2296</w:t>
      </w:r>
    </w:p>
    <w:p w:rsidR="00BB55D6" w:rsidRDefault="00BB55D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2296</w:t>
      </w:r>
    </w:p>
    <w:p w:rsidR="00BB55D6" w:rsidRDefault="00BB55D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2299</w:t>
      </w:r>
    </w:p>
    <w:p w:rsidR="00BB55D6" w:rsidRDefault="00BB55D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2299</w:t>
      </w:r>
    </w:p>
    <w:p w:rsidR="00BB55D6" w:rsidRDefault="00BB55D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2299</w:t>
      </w:r>
    </w:p>
    <w:p w:rsidR="00BB55D6" w:rsidRDefault="00BB55D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2301</w:t>
      </w:r>
    </w:p>
    <w:p w:rsidR="00BB55D6" w:rsidRDefault="00BB55D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2302</w:t>
      </w:r>
    </w:p>
    <w:p w:rsidR="00BB55D6" w:rsidRDefault="00BB55D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2302</w:t>
      </w:r>
    </w:p>
    <w:p w:rsidR="00BB55D6" w:rsidRDefault="00BB55D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2305</w:t>
      </w:r>
    </w:p>
    <w:p w:rsidR="00BB55D6" w:rsidRDefault="00BB55D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2306</w:t>
      </w:r>
    </w:p>
    <w:p w:rsidR="00BB55D6" w:rsidRDefault="00BB55D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BB55D6" w:rsidRDefault="00BB55D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2310</w:t>
      </w:r>
    </w:p>
    <w:p w:rsidR="00BB55D6" w:rsidRDefault="00BB55D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2310</w:t>
      </w:r>
    </w:p>
    <w:p w:rsidR="00BB55D6" w:rsidRDefault="00BB55D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rsidR="00BB55D6" w:rsidRDefault="00BB55D6">
      <w:pPr>
        <w:pStyle w:val="TOC4"/>
        <w:rPr>
          <w:rFonts w:asciiTheme="minorHAnsi" w:eastAsiaTheme="minorEastAsia" w:hAnsiTheme="minorHAnsi" w:cstheme="minorBidi"/>
          <w:sz w:val="22"/>
          <w:szCs w:val="22"/>
        </w:rPr>
      </w:pPr>
      <w:r w:rsidRPr="00BB55D6">
        <w:t>A.8.16.65.2</w:t>
      </w:r>
      <w:r w:rsidRPr="00BB55D6">
        <w:rPr>
          <w:rFonts w:asciiTheme="minorHAnsi" w:hAnsiTheme="minorHAnsi" w:cstheme="minorBidi"/>
          <w:sz w:val="22"/>
          <w:szCs w:val="22"/>
        </w:rPr>
        <w:tab/>
      </w:r>
      <w:r w:rsidRPr="00890E30">
        <w:rPr>
          <w:rFonts w:eastAsia="SimSun"/>
          <w:lang w:eastAsia="zh-CN"/>
        </w:rPr>
        <w:t>Test Requirements</w:t>
      </w:r>
      <w:r>
        <w:tab/>
        <w:t>2315</w:t>
      </w:r>
    </w:p>
    <w:p w:rsidR="00BB55D6" w:rsidRDefault="00BB55D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2315</w:t>
      </w:r>
    </w:p>
    <w:p w:rsidR="00BB55D6" w:rsidRDefault="00BB55D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BB55D6" w:rsidRDefault="00BB55D6">
      <w:pPr>
        <w:pStyle w:val="TOC4"/>
        <w:rPr>
          <w:rFonts w:asciiTheme="minorHAnsi" w:eastAsiaTheme="minorEastAsia" w:hAnsiTheme="minorHAnsi" w:cstheme="minorBidi"/>
          <w:sz w:val="22"/>
          <w:szCs w:val="22"/>
        </w:rPr>
      </w:pPr>
      <w:r w:rsidRPr="00BB55D6">
        <w:t>A.8.16.66.2</w:t>
      </w:r>
      <w:r w:rsidRPr="00BB55D6">
        <w:rPr>
          <w:rFonts w:asciiTheme="minorHAnsi" w:hAnsiTheme="minorHAnsi" w:cstheme="minorBidi"/>
          <w:sz w:val="22"/>
          <w:szCs w:val="22"/>
        </w:rPr>
        <w:tab/>
      </w:r>
      <w:r w:rsidRPr="00890E30">
        <w:rPr>
          <w:rFonts w:eastAsia="SimSun"/>
          <w:lang w:eastAsia="zh-CN"/>
        </w:rPr>
        <w:t>Test Requirements</w:t>
      </w:r>
      <w:r>
        <w:tab/>
        <w:t>2320</w:t>
      </w:r>
    </w:p>
    <w:p w:rsidR="00BB55D6" w:rsidRDefault="00BB55D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2320</w:t>
      </w:r>
    </w:p>
    <w:p w:rsidR="00BB55D6" w:rsidRDefault="00BB55D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BB55D6" w:rsidRDefault="00BB55D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2325</w:t>
      </w:r>
    </w:p>
    <w:p w:rsidR="00BB55D6" w:rsidRDefault="00BB55D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2325</w:t>
      </w:r>
    </w:p>
    <w:p w:rsidR="00BB55D6" w:rsidRDefault="00BB55D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BB55D6" w:rsidRDefault="00BB55D6">
      <w:pPr>
        <w:pStyle w:val="TOC4"/>
        <w:rPr>
          <w:rFonts w:asciiTheme="minorHAnsi" w:eastAsiaTheme="minorEastAsia" w:hAnsiTheme="minorHAnsi" w:cstheme="minorBidi"/>
          <w:sz w:val="22"/>
          <w:szCs w:val="22"/>
        </w:rPr>
      </w:pPr>
      <w:r>
        <w:lastRenderedPageBreak/>
        <w:t>A.8.16.68.2</w:t>
      </w:r>
      <w:r>
        <w:rPr>
          <w:rFonts w:asciiTheme="minorHAnsi" w:eastAsiaTheme="minorEastAsia" w:hAnsiTheme="minorHAnsi" w:cstheme="minorBidi"/>
          <w:sz w:val="22"/>
          <w:szCs w:val="22"/>
        </w:rPr>
        <w:tab/>
      </w:r>
      <w:r>
        <w:t>Test Requirements</w:t>
      </w:r>
      <w:r>
        <w:tab/>
        <w:t>2330</w:t>
      </w:r>
    </w:p>
    <w:p w:rsidR="00BB55D6" w:rsidRDefault="00BB55D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2330</w:t>
      </w:r>
    </w:p>
    <w:p w:rsidR="00BB55D6" w:rsidRDefault="00BB55D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2330</w:t>
      </w:r>
    </w:p>
    <w:p w:rsidR="00BB55D6" w:rsidRDefault="00BB55D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2333</w:t>
      </w:r>
    </w:p>
    <w:p w:rsidR="00BB55D6" w:rsidRDefault="00BB55D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2333</w:t>
      </w:r>
    </w:p>
    <w:p w:rsidR="00BB55D6" w:rsidRDefault="00BB55D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2333</w:t>
      </w:r>
    </w:p>
    <w:p w:rsidR="00BB55D6" w:rsidRDefault="00BB55D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2336</w:t>
      </w:r>
    </w:p>
    <w:p w:rsidR="00BB55D6" w:rsidRDefault="00BB55D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2336</w:t>
      </w:r>
    </w:p>
    <w:p w:rsidR="00BB55D6" w:rsidRDefault="00BB55D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2336</w:t>
      </w:r>
    </w:p>
    <w:p w:rsidR="00BB55D6" w:rsidRDefault="00BB55D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2340</w:t>
      </w:r>
    </w:p>
    <w:p w:rsidR="00BB55D6" w:rsidRDefault="00BB55D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2340</w:t>
      </w:r>
    </w:p>
    <w:p w:rsidR="00BB55D6" w:rsidRDefault="00BB55D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2340</w:t>
      </w:r>
    </w:p>
    <w:p w:rsidR="00BB55D6" w:rsidRDefault="00BB55D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2344</w:t>
      </w:r>
    </w:p>
    <w:p w:rsidR="00BB55D6" w:rsidRDefault="00BB55D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2344</w:t>
      </w:r>
    </w:p>
    <w:p w:rsidR="00BB55D6" w:rsidRDefault="00BB55D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2344</w:t>
      </w:r>
    </w:p>
    <w:p w:rsidR="00BB55D6" w:rsidRDefault="00BB55D6">
      <w:pPr>
        <w:pStyle w:val="TOC4"/>
        <w:rPr>
          <w:rFonts w:asciiTheme="minorHAnsi" w:eastAsiaTheme="minorEastAsia" w:hAnsiTheme="minorHAnsi" w:cstheme="minorBidi"/>
          <w:sz w:val="22"/>
          <w:szCs w:val="22"/>
        </w:rPr>
      </w:pPr>
      <w:r w:rsidRPr="00BB55D6">
        <w:t>A.8.16.73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2349</w:t>
      </w:r>
    </w:p>
    <w:p w:rsidR="00BB55D6" w:rsidRDefault="00BB55D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2349</w:t>
      </w:r>
    </w:p>
    <w:p w:rsidR="00BB55D6" w:rsidRDefault="00BB55D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2349</w:t>
      </w:r>
    </w:p>
    <w:p w:rsidR="00BB55D6" w:rsidRDefault="00BB55D6">
      <w:pPr>
        <w:pStyle w:val="TOC4"/>
        <w:rPr>
          <w:rFonts w:asciiTheme="minorHAnsi" w:eastAsiaTheme="minorEastAsia" w:hAnsiTheme="minorHAnsi" w:cstheme="minorBidi"/>
          <w:sz w:val="22"/>
          <w:szCs w:val="22"/>
        </w:rPr>
      </w:pPr>
      <w:r w:rsidRPr="00BB55D6">
        <w:t>A.8.16.74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2354</w:t>
      </w:r>
    </w:p>
    <w:p w:rsidR="00BB55D6" w:rsidRDefault="00BB55D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2354</w:t>
      </w:r>
    </w:p>
    <w:p w:rsidR="00BB55D6" w:rsidRDefault="00BB55D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2354</w:t>
      </w:r>
    </w:p>
    <w:p w:rsidR="00BB55D6" w:rsidRDefault="00BB55D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2359</w:t>
      </w:r>
    </w:p>
    <w:p w:rsidR="00BB55D6" w:rsidRDefault="00BB55D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2359</w:t>
      </w:r>
    </w:p>
    <w:p w:rsidR="00BB55D6" w:rsidRDefault="00BB55D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2359</w:t>
      </w:r>
    </w:p>
    <w:p w:rsidR="00BB55D6" w:rsidRDefault="00BB55D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2364</w:t>
      </w:r>
    </w:p>
    <w:p w:rsidR="00BB55D6" w:rsidRDefault="00BB55D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2364</w:t>
      </w:r>
    </w:p>
    <w:p w:rsidR="00BB55D6" w:rsidRDefault="00BB55D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2364</w:t>
      </w:r>
    </w:p>
    <w:p w:rsidR="00BB55D6" w:rsidRDefault="00BB55D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2367</w:t>
      </w:r>
    </w:p>
    <w:p w:rsidR="00BB55D6" w:rsidRDefault="00BB55D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2367</w:t>
      </w:r>
    </w:p>
    <w:p w:rsidR="00BB55D6" w:rsidRDefault="00BB55D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2367</w:t>
      </w:r>
    </w:p>
    <w:p w:rsidR="00BB55D6" w:rsidRDefault="00BB55D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2370</w:t>
      </w:r>
    </w:p>
    <w:p w:rsidR="00BB55D6" w:rsidRDefault="00BB55D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2371</w:t>
      </w:r>
    </w:p>
    <w:p w:rsidR="00BB55D6" w:rsidRDefault="00BB55D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2371</w:t>
      </w:r>
    </w:p>
    <w:p w:rsidR="00BB55D6" w:rsidRDefault="00BB55D6">
      <w:pPr>
        <w:pStyle w:val="TOC4"/>
        <w:rPr>
          <w:rFonts w:asciiTheme="minorHAnsi" w:eastAsiaTheme="minorEastAsia" w:hAnsiTheme="minorHAnsi" w:cstheme="minorBidi"/>
          <w:sz w:val="22"/>
          <w:szCs w:val="22"/>
        </w:rPr>
      </w:pPr>
      <w:r w:rsidRPr="00BB55D6">
        <w:t>A.8.16.79</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2376</w:t>
      </w:r>
    </w:p>
    <w:p w:rsidR="00BB55D6" w:rsidRDefault="00BB55D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2376</w:t>
      </w:r>
    </w:p>
    <w:p w:rsidR="00BB55D6" w:rsidRDefault="00BB55D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2376</w:t>
      </w:r>
    </w:p>
    <w:p w:rsidR="00BB55D6" w:rsidRDefault="00BB55D6">
      <w:pPr>
        <w:pStyle w:val="TOC4"/>
        <w:rPr>
          <w:rFonts w:asciiTheme="minorHAnsi" w:eastAsiaTheme="minorEastAsia" w:hAnsiTheme="minorHAnsi" w:cstheme="minorBidi"/>
          <w:sz w:val="22"/>
          <w:szCs w:val="22"/>
        </w:rPr>
      </w:pPr>
      <w:r w:rsidRPr="00BB55D6">
        <w:t>A.8.16.80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2381</w:t>
      </w:r>
    </w:p>
    <w:p w:rsidR="00BB55D6" w:rsidRDefault="00BB55D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2381</w:t>
      </w:r>
    </w:p>
    <w:p w:rsidR="00BB55D6" w:rsidRDefault="00BB55D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2381</w:t>
      </w:r>
    </w:p>
    <w:p w:rsidR="00BB55D6" w:rsidRDefault="00BB55D6">
      <w:pPr>
        <w:pStyle w:val="TOC4"/>
        <w:rPr>
          <w:rFonts w:asciiTheme="minorHAnsi" w:eastAsiaTheme="minorEastAsia" w:hAnsiTheme="minorHAnsi" w:cstheme="minorBidi"/>
          <w:sz w:val="22"/>
          <w:szCs w:val="22"/>
        </w:rPr>
      </w:pPr>
      <w:r w:rsidRPr="00BB55D6">
        <w:t>A.8.16.81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2386</w:t>
      </w:r>
    </w:p>
    <w:p w:rsidR="00BB55D6" w:rsidRDefault="00BB55D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2386</w:t>
      </w:r>
    </w:p>
    <w:p w:rsidR="00BB55D6" w:rsidRDefault="00BB55D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2386</w:t>
      </w:r>
    </w:p>
    <w:p w:rsidR="00BB55D6" w:rsidRDefault="00BB55D6">
      <w:pPr>
        <w:pStyle w:val="TOC4"/>
        <w:rPr>
          <w:rFonts w:asciiTheme="minorHAnsi" w:eastAsiaTheme="minorEastAsia" w:hAnsiTheme="minorHAnsi" w:cstheme="minorBidi"/>
          <w:sz w:val="22"/>
          <w:szCs w:val="22"/>
        </w:rPr>
      </w:pPr>
      <w:r w:rsidRPr="00BB55D6">
        <w:t>A.8.16.82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2391</w:t>
      </w:r>
    </w:p>
    <w:p w:rsidR="00BB55D6" w:rsidRDefault="00BB55D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2391</w:t>
      </w:r>
    </w:p>
    <w:p w:rsidR="00BB55D6" w:rsidRDefault="00BB55D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BB55D6" w:rsidRDefault="00BB55D6">
      <w:pPr>
        <w:pStyle w:val="TOC4"/>
        <w:rPr>
          <w:rFonts w:asciiTheme="minorHAnsi" w:eastAsiaTheme="minorEastAsia" w:hAnsiTheme="minorHAnsi" w:cstheme="minorBidi"/>
          <w:sz w:val="22"/>
          <w:szCs w:val="22"/>
        </w:rPr>
      </w:pPr>
      <w:r w:rsidRPr="00BB55D6">
        <w:t>A.8.16.83.2</w:t>
      </w:r>
      <w:r w:rsidRPr="00BB55D6">
        <w:rPr>
          <w:rFonts w:asciiTheme="minorHAnsi" w:hAnsiTheme="minorHAnsi" w:cstheme="minorBidi"/>
          <w:sz w:val="22"/>
          <w:szCs w:val="22"/>
        </w:rPr>
        <w:tab/>
      </w:r>
      <w:r w:rsidRPr="00890E30">
        <w:rPr>
          <w:rFonts w:eastAsia="SimSun"/>
          <w:lang w:eastAsia="zh-CN"/>
        </w:rPr>
        <w:t>Test Requirements</w:t>
      </w:r>
      <w:r>
        <w:tab/>
        <w:t>2396</w:t>
      </w:r>
    </w:p>
    <w:p w:rsidR="00BB55D6" w:rsidRDefault="00BB55D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2396</w:t>
      </w:r>
    </w:p>
    <w:p w:rsidR="00BB55D6" w:rsidRDefault="00BB55D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2396</w:t>
      </w:r>
    </w:p>
    <w:p w:rsidR="00BB55D6" w:rsidRDefault="00BB55D6">
      <w:pPr>
        <w:pStyle w:val="TOC4"/>
        <w:rPr>
          <w:rFonts w:asciiTheme="minorHAnsi" w:eastAsiaTheme="minorEastAsia" w:hAnsiTheme="minorHAnsi" w:cstheme="minorBidi"/>
          <w:sz w:val="22"/>
          <w:szCs w:val="22"/>
        </w:rPr>
      </w:pPr>
      <w:r w:rsidRPr="00BB55D6">
        <w:t>A.8.16.84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2402</w:t>
      </w:r>
    </w:p>
    <w:p w:rsidR="00BB55D6" w:rsidRDefault="00BB55D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2402</w:t>
      </w:r>
    </w:p>
    <w:p w:rsidR="00BB55D6" w:rsidRDefault="00BB55D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BB55D6" w:rsidRDefault="00BB55D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2405</w:t>
      </w:r>
    </w:p>
    <w:p w:rsidR="00BB55D6" w:rsidRDefault="00BB55D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2405</w:t>
      </w:r>
    </w:p>
    <w:p w:rsidR="00BB55D6" w:rsidRDefault="00BB55D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rsidR="00BB55D6" w:rsidRDefault="00BB55D6">
      <w:pPr>
        <w:pStyle w:val="TOC4"/>
        <w:rPr>
          <w:rFonts w:asciiTheme="minorHAnsi" w:eastAsiaTheme="minorEastAsia" w:hAnsiTheme="minorHAnsi" w:cstheme="minorBidi"/>
          <w:sz w:val="22"/>
          <w:szCs w:val="22"/>
        </w:rPr>
      </w:pPr>
      <w:r>
        <w:lastRenderedPageBreak/>
        <w:t>A.8.16.86.2</w:t>
      </w:r>
      <w:r>
        <w:rPr>
          <w:rFonts w:asciiTheme="minorHAnsi" w:eastAsiaTheme="minorEastAsia" w:hAnsiTheme="minorHAnsi" w:cstheme="minorBidi"/>
          <w:sz w:val="22"/>
          <w:szCs w:val="22"/>
        </w:rPr>
        <w:tab/>
      </w:r>
      <w:r>
        <w:t>Test Requirements</w:t>
      </w:r>
      <w:r>
        <w:tab/>
        <w:t>2408</w:t>
      </w:r>
    </w:p>
    <w:p w:rsidR="00BB55D6" w:rsidRDefault="00BB55D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2408</w:t>
      </w:r>
    </w:p>
    <w:p w:rsidR="00BB55D6" w:rsidRDefault="00BB55D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rsidR="00BB55D6" w:rsidRDefault="00BB55D6">
      <w:pPr>
        <w:pStyle w:val="TOC4"/>
        <w:rPr>
          <w:rFonts w:asciiTheme="minorHAnsi" w:eastAsiaTheme="minorEastAsia" w:hAnsiTheme="minorHAnsi" w:cstheme="minorBidi"/>
          <w:sz w:val="22"/>
          <w:szCs w:val="22"/>
        </w:rPr>
      </w:pPr>
      <w:r w:rsidRPr="00BB55D6">
        <w:t>A.8.16.87.2</w:t>
      </w:r>
      <w:r w:rsidRPr="00BB55D6">
        <w:rPr>
          <w:rFonts w:asciiTheme="minorHAnsi" w:hAnsiTheme="minorHAnsi" w:cstheme="minorBidi"/>
          <w:sz w:val="22"/>
          <w:szCs w:val="22"/>
        </w:rPr>
        <w:tab/>
      </w:r>
      <w:r w:rsidRPr="00890E30">
        <w:rPr>
          <w:rFonts w:eastAsia="SimSun"/>
          <w:lang w:eastAsia="zh-CN"/>
        </w:rPr>
        <w:t>Test Requirements</w:t>
      </w:r>
      <w:r>
        <w:tab/>
        <w:t>2413</w:t>
      </w:r>
    </w:p>
    <w:p w:rsidR="00BB55D6" w:rsidRDefault="00BB55D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890E30">
        <w:rPr>
          <w:rFonts w:cs="Arial"/>
          <w:lang w:eastAsia="ja-JP"/>
        </w:rPr>
        <w:t>4 DL CA Event Triggered Reporting on Deactivated SCell with PCell and SCell Interruptions in Non-DRX with generic duplex modes</w:t>
      </w:r>
      <w:r>
        <w:tab/>
        <w:t>2413</w:t>
      </w:r>
    </w:p>
    <w:p w:rsidR="00BB55D6" w:rsidRDefault="00BB55D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2413</w:t>
      </w:r>
    </w:p>
    <w:p w:rsidR="00BB55D6" w:rsidRDefault="00BB55D6">
      <w:pPr>
        <w:pStyle w:val="TOC4"/>
        <w:rPr>
          <w:rFonts w:asciiTheme="minorHAnsi" w:eastAsiaTheme="minorEastAsia" w:hAnsiTheme="minorHAnsi" w:cstheme="minorBidi"/>
          <w:sz w:val="22"/>
          <w:szCs w:val="22"/>
        </w:rPr>
      </w:pPr>
      <w:r w:rsidRPr="00BB55D6">
        <w:t>A.8.16.88</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2421</w:t>
      </w:r>
    </w:p>
    <w:p w:rsidR="00BB55D6" w:rsidRDefault="00BB55D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2421</w:t>
      </w:r>
    </w:p>
    <w:p w:rsidR="00BB55D6" w:rsidRDefault="00BB55D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2421</w:t>
      </w:r>
    </w:p>
    <w:p w:rsidR="00BB55D6" w:rsidRDefault="00BB55D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2426</w:t>
      </w:r>
    </w:p>
    <w:p w:rsidR="00BB55D6" w:rsidRDefault="00BB55D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2426</w:t>
      </w:r>
    </w:p>
    <w:p w:rsidR="00BB55D6" w:rsidRDefault="00BB55D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BB55D6" w:rsidRDefault="00BB55D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2431</w:t>
      </w:r>
    </w:p>
    <w:p w:rsidR="00BB55D6" w:rsidRDefault="00BB55D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2431</w:t>
      </w:r>
    </w:p>
    <w:p w:rsidR="00BB55D6" w:rsidRDefault="00BB55D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BB55D6" w:rsidRDefault="00BB55D6">
      <w:pPr>
        <w:pStyle w:val="TOC4"/>
        <w:rPr>
          <w:rFonts w:asciiTheme="minorHAnsi" w:eastAsiaTheme="minorEastAsia" w:hAnsiTheme="minorHAnsi" w:cstheme="minorBidi"/>
          <w:sz w:val="22"/>
          <w:szCs w:val="22"/>
        </w:rPr>
      </w:pPr>
      <w:r w:rsidRPr="00BB55D6">
        <w:t>A.8.16.91.2</w:t>
      </w:r>
      <w:r w:rsidRPr="00BB55D6">
        <w:rPr>
          <w:rFonts w:asciiTheme="minorHAnsi" w:hAnsiTheme="minorHAnsi" w:cstheme="minorBidi"/>
          <w:sz w:val="22"/>
          <w:szCs w:val="22"/>
        </w:rPr>
        <w:tab/>
      </w:r>
      <w:r w:rsidRPr="00890E30">
        <w:rPr>
          <w:rFonts w:eastAsia="SimSun"/>
          <w:lang w:eastAsia="zh-CN"/>
        </w:rPr>
        <w:t>Test Requirements</w:t>
      </w:r>
      <w:r>
        <w:tab/>
        <w:t>2437</w:t>
      </w:r>
    </w:p>
    <w:p w:rsidR="00BB55D6" w:rsidRDefault="00BB55D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2437</w:t>
      </w:r>
    </w:p>
    <w:p w:rsidR="00BB55D6" w:rsidRDefault="00BB55D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2437</w:t>
      </w:r>
    </w:p>
    <w:p w:rsidR="00BB55D6" w:rsidRDefault="00BB55D6">
      <w:pPr>
        <w:pStyle w:val="TOC4"/>
        <w:rPr>
          <w:rFonts w:asciiTheme="minorHAnsi" w:eastAsiaTheme="minorEastAsia" w:hAnsiTheme="minorHAnsi" w:cstheme="minorBidi"/>
          <w:sz w:val="22"/>
          <w:szCs w:val="22"/>
        </w:rPr>
      </w:pPr>
      <w:r w:rsidRPr="00BB55D6">
        <w:t>A.8.16.92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2445</w:t>
      </w:r>
    </w:p>
    <w:p w:rsidR="00BB55D6" w:rsidRDefault="00BB55D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2445</w:t>
      </w:r>
    </w:p>
    <w:p w:rsidR="00BB55D6" w:rsidRDefault="00BB55D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2445</w:t>
      </w:r>
    </w:p>
    <w:p w:rsidR="00BB55D6" w:rsidRDefault="00BB55D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2450</w:t>
      </w:r>
    </w:p>
    <w:p w:rsidR="00BB55D6" w:rsidRDefault="00BB55D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2450</w:t>
      </w:r>
    </w:p>
    <w:p w:rsidR="00BB55D6" w:rsidRDefault="00BB55D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2450</w:t>
      </w:r>
    </w:p>
    <w:p w:rsidR="00BB55D6" w:rsidRDefault="00BB55D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2455</w:t>
      </w:r>
    </w:p>
    <w:p w:rsidR="00BB55D6" w:rsidRDefault="00BB55D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2455</w:t>
      </w:r>
    </w:p>
    <w:p w:rsidR="00BB55D6" w:rsidRDefault="00BB55D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BB55D6" w:rsidRDefault="00BB55D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2463</w:t>
      </w:r>
    </w:p>
    <w:p w:rsidR="00BB55D6" w:rsidRDefault="00BB55D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2463</w:t>
      </w:r>
    </w:p>
    <w:p w:rsidR="00BB55D6" w:rsidRDefault="00BB55D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2463</w:t>
      </w:r>
    </w:p>
    <w:p w:rsidR="00BB55D6" w:rsidRDefault="00BB55D6">
      <w:pPr>
        <w:pStyle w:val="TOC4"/>
        <w:rPr>
          <w:rFonts w:asciiTheme="minorHAnsi" w:eastAsiaTheme="minorEastAsia" w:hAnsiTheme="minorHAnsi" w:cstheme="minorBidi"/>
          <w:sz w:val="22"/>
          <w:szCs w:val="22"/>
        </w:rPr>
      </w:pPr>
      <w:r w:rsidRPr="00BB55D6">
        <w:t>A.8.16.96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2470</w:t>
      </w:r>
    </w:p>
    <w:p w:rsidR="00BB55D6" w:rsidRDefault="00BB55D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2470</w:t>
      </w:r>
    </w:p>
    <w:p w:rsidR="00BB55D6" w:rsidRDefault="00BB55D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rsidR="00BB55D6" w:rsidRDefault="00BB55D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2475</w:t>
      </w:r>
    </w:p>
    <w:p w:rsidR="00BB55D6" w:rsidRDefault="00BB55D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2475</w:t>
      </w:r>
    </w:p>
    <w:p w:rsidR="00BB55D6" w:rsidRDefault="00BB55D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rsidR="00BB55D6" w:rsidRDefault="00BB55D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2481</w:t>
      </w:r>
    </w:p>
    <w:p w:rsidR="00BB55D6" w:rsidRDefault="00BB55D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2481</w:t>
      </w:r>
    </w:p>
    <w:p w:rsidR="00BB55D6" w:rsidRDefault="00BB55D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2488</w:t>
      </w:r>
    </w:p>
    <w:p w:rsidR="00BB55D6" w:rsidRDefault="00BB55D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2488</w:t>
      </w:r>
    </w:p>
    <w:p w:rsidR="00BB55D6" w:rsidRDefault="00BB55D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2488</w:t>
      </w:r>
    </w:p>
    <w:p w:rsidR="00BB55D6" w:rsidRDefault="00BB55D6">
      <w:pPr>
        <w:pStyle w:val="TOC4"/>
        <w:rPr>
          <w:rFonts w:asciiTheme="minorHAnsi" w:eastAsiaTheme="minorEastAsia" w:hAnsiTheme="minorHAnsi" w:cstheme="minorBidi"/>
          <w:sz w:val="22"/>
          <w:szCs w:val="22"/>
        </w:rPr>
      </w:pPr>
      <w:r w:rsidRPr="00BB55D6">
        <w:t>A.8.16.100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2496</w:t>
      </w:r>
    </w:p>
    <w:p w:rsidR="00BB55D6" w:rsidRDefault="00BB55D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2496</w:t>
      </w:r>
    </w:p>
    <w:p w:rsidR="00BB55D6" w:rsidRDefault="00BB55D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rsidR="00BB55D6" w:rsidRDefault="00BB55D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2503</w:t>
      </w:r>
    </w:p>
    <w:p w:rsidR="00BB55D6" w:rsidRDefault="00BB55D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2503</w:t>
      </w:r>
    </w:p>
    <w:p w:rsidR="00BB55D6" w:rsidRDefault="00BB55D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rsidR="00BB55D6" w:rsidRDefault="00BB55D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2511</w:t>
      </w:r>
    </w:p>
    <w:p w:rsidR="00BB55D6" w:rsidRDefault="00BB55D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2511</w:t>
      </w:r>
    </w:p>
    <w:p w:rsidR="00BB55D6" w:rsidRDefault="00BB55D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2511</w:t>
      </w:r>
    </w:p>
    <w:p w:rsidR="00BB55D6" w:rsidRDefault="00BB55D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2516</w:t>
      </w:r>
    </w:p>
    <w:p w:rsidR="00BB55D6" w:rsidRDefault="00BB55D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rsidR="00BB55D6" w:rsidRDefault="00BB55D6">
      <w:pPr>
        <w:pStyle w:val="TOC4"/>
        <w:rPr>
          <w:rFonts w:asciiTheme="minorHAnsi" w:eastAsiaTheme="minorEastAsia" w:hAnsiTheme="minorHAnsi" w:cstheme="minorBidi"/>
          <w:sz w:val="22"/>
          <w:szCs w:val="22"/>
        </w:rPr>
      </w:pPr>
      <w:r>
        <w:lastRenderedPageBreak/>
        <w:t>A.8.16.104.2</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rsidRPr="00BB55D6">
        <w:t>A.8.16.105</w:t>
      </w:r>
      <w:r w:rsidRPr="00BB55D6">
        <w:rPr>
          <w:rFonts w:asciiTheme="minorHAnsi" w:hAnsiTheme="minorHAnsi" w:cstheme="minorBidi"/>
          <w:sz w:val="22"/>
          <w:szCs w:val="22"/>
        </w:rPr>
        <w:tab/>
      </w:r>
      <w:r w:rsidRPr="00890E30">
        <w:rPr>
          <w:rFonts w:eastAsia="MS Mincho"/>
        </w:rPr>
        <w:t>Idle Mode measurements of inter-frequency CA candidate cells for early reporting</w:t>
      </w:r>
      <w:r>
        <w:tab/>
        <w:t>2520</w:t>
      </w:r>
    </w:p>
    <w:p w:rsidR="00BB55D6" w:rsidRDefault="00BB55D6">
      <w:pPr>
        <w:pStyle w:val="TOC4"/>
        <w:rPr>
          <w:rFonts w:asciiTheme="minorHAnsi" w:eastAsiaTheme="minorEastAsia" w:hAnsiTheme="minorHAnsi" w:cstheme="minorBidi"/>
          <w:sz w:val="22"/>
          <w:szCs w:val="22"/>
        </w:rPr>
      </w:pPr>
      <w:r w:rsidRPr="00BB55D6">
        <w:t>A.8.16.105.1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2520</w:t>
      </w:r>
    </w:p>
    <w:p w:rsidR="00BB55D6" w:rsidRDefault="00BB55D6">
      <w:pPr>
        <w:pStyle w:val="TOC4"/>
        <w:rPr>
          <w:rFonts w:asciiTheme="minorHAnsi" w:eastAsiaTheme="minorEastAsia" w:hAnsiTheme="minorHAnsi" w:cstheme="minorBidi"/>
          <w:sz w:val="22"/>
          <w:szCs w:val="22"/>
        </w:rPr>
      </w:pPr>
      <w:r w:rsidRPr="00BB55D6">
        <w:t>A.8.16.105.2</w:t>
      </w:r>
      <w:r w:rsidRPr="00BB55D6">
        <w:rPr>
          <w:rFonts w:asciiTheme="minorHAnsi" w:eastAsiaTheme="minorEastAsia" w:hAnsiTheme="minorHAnsi" w:cstheme="minorBidi"/>
          <w:sz w:val="22"/>
          <w:szCs w:val="22"/>
        </w:rPr>
        <w:tab/>
      </w:r>
      <w:r w:rsidRPr="00890E30">
        <w:rPr>
          <w:snapToGrid w:val="0"/>
        </w:rPr>
        <w:t>Test Requirements</w:t>
      </w:r>
      <w:r>
        <w:tab/>
        <w:t>2524</w:t>
      </w:r>
    </w:p>
    <w:p w:rsidR="00BB55D6" w:rsidRDefault="00BB55D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2525</w:t>
      </w:r>
    </w:p>
    <w:p w:rsidR="00BB55D6" w:rsidRDefault="00BB55D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2525</w:t>
      </w:r>
    </w:p>
    <w:p w:rsidR="00BB55D6" w:rsidRDefault="00BB55D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2525</w:t>
      </w:r>
    </w:p>
    <w:p w:rsidR="00BB55D6" w:rsidRDefault="00BB55D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2530</w:t>
      </w:r>
    </w:p>
    <w:p w:rsidR="00BB55D6" w:rsidRDefault="00BB55D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2530</w:t>
      </w:r>
    </w:p>
    <w:p w:rsidR="00BB55D6" w:rsidRDefault="00BB55D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2530</w:t>
      </w:r>
    </w:p>
    <w:p w:rsidR="00BB55D6" w:rsidRDefault="00BB55D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2536</w:t>
      </w:r>
    </w:p>
    <w:p w:rsidR="00BB55D6" w:rsidRDefault="00BB55D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2536</w:t>
      </w:r>
    </w:p>
    <w:p w:rsidR="00BB55D6" w:rsidRDefault="00BB55D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2536</w:t>
      </w:r>
    </w:p>
    <w:p w:rsidR="00BB55D6" w:rsidRDefault="00BB55D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2537</w:t>
      </w:r>
    </w:p>
    <w:p w:rsidR="00BB55D6" w:rsidRDefault="00BB55D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2537</w:t>
      </w:r>
    </w:p>
    <w:p w:rsidR="00BB55D6" w:rsidRDefault="00BB55D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2537</w:t>
      </w:r>
    </w:p>
    <w:p w:rsidR="00BB55D6" w:rsidRDefault="00BB55D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2538</w:t>
      </w:r>
    </w:p>
    <w:p w:rsidR="00BB55D6" w:rsidRDefault="00BB55D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2539</w:t>
      </w:r>
    </w:p>
    <w:p w:rsidR="00BB55D6" w:rsidRDefault="00BB55D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2539</w:t>
      </w:r>
    </w:p>
    <w:p w:rsidR="00BB55D6" w:rsidRDefault="00BB55D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2539</w:t>
      </w:r>
    </w:p>
    <w:p w:rsidR="00BB55D6" w:rsidRDefault="00BB55D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2540</w:t>
      </w:r>
    </w:p>
    <w:p w:rsidR="00BB55D6" w:rsidRDefault="00BB55D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2541</w:t>
      </w:r>
    </w:p>
    <w:p w:rsidR="00BB55D6" w:rsidRDefault="00BB55D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2541</w:t>
      </w:r>
    </w:p>
    <w:p w:rsidR="00BB55D6" w:rsidRDefault="00BB55D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2541</w:t>
      </w:r>
    </w:p>
    <w:p w:rsidR="00BB55D6" w:rsidRDefault="00BB55D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2542</w:t>
      </w:r>
    </w:p>
    <w:p w:rsidR="00BB55D6" w:rsidRDefault="00BB55D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2542</w:t>
      </w:r>
    </w:p>
    <w:p w:rsidR="00BB55D6" w:rsidRDefault="00BB55D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2543</w:t>
      </w:r>
    </w:p>
    <w:p w:rsidR="00BB55D6" w:rsidRDefault="00BB55D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2544</w:t>
      </w:r>
    </w:p>
    <w:p w:rsidR="00BB55D6" w:rsidRDefault="00BB55D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2544</w:t>
      </w:r>
    </w:p>
    <w:p w:rsidR="00BB55D6" w:rsidRDefault="00BB55D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2544</w:t>
      </w:r>
    </w:p>
    <w:p w:rsidR="00BB55D6" w:rsidRDefault="00BB55D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2549</w:t>
      </w:r>
    </w:p>
    <w:p w:rsidR="00BB55D6" w:rsidRDefault="00BB55D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2550</w:t>
      </w:r>
    </w:p>
    <w:p w:rsidR="00BB55D6" w:rsidRDefault="00BB55D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2550</w:t>
      </w:r>
    </w:p>
    <w:p w:rsidR="00BB55D6" w:rsidRDefault="00BB55D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2556</w:t>
      </w:r>
    </w:p>
    <w:p w:rsidR="00BB55D6" w:rsidRDefault="00BB55D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2557</w:t>
      </w:r>
    </w:p>
    <w:p w:rsidR="00BB55D6" w:rsidRDefault="00BB55D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2557</w:t>
      </w:r>
    </w:p>
    <w:p w:rsidR="00BB55D6" w:rsidRDefault="00BB55D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2557</w:t>
      </w:r>
    </w:p>
    <w:p w:rsidR="00BB55D6" w:rsidRDefault="00BB55D6">
      <w:pPr>
        <w:pStyle w:val="TOC4"/>
        <w:rPr>
          <w:rFonts w:asciiTheme="minorHAnsi" w:eastAsiaTheme="minorEastAsia" w:hAnsiTheme="minorHAnsi" w:cstheme="minorBidi"/>
          <w:sz w:val="22"/>
          <w:szCs w:val="22"/>
        </w:rPr>
      </w:pPr>
      <w:r w:rsidRPr="00BB55D6">
        <w:t>A.8.18.1.2</w:t>
      </w:r>
      <w:r w:rsidRPr="00BB55D6">
        <w:rPr>
          <w:rFonts w:asciiTheme="minorHAnsi" w:eastAsiaTheme="minorEastAsia" w:hAnsiTheme="minorHAnsi" w:cstheme="minorBidi"/>
          <w:sz w:val="22"/>
          <w:szCs w:val="22"/>
        </w:rPr>
        <w:tab/>
      </w:r>
      <w:r w:rsidRPr="00890E30">
        <w:rPr>
          <w:snapToGrid w:val="0"/>
        </w:rPr>
        <w:t>Test Requirements</w:t>
      </w:r>
      <w:r>
        <w:tab/>
        <w:t>2559</w:t>
      </w:r>
    </w:p>
    <w:p w:rsidR="00BB55D6" w:rsidRDefault="00BB55D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2559</w:t>
      </w:r>
    </w:p>
    <w:p w:rsidR="00BB55D6" w:rsidRDefault="00BB55D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2559</w:t>
      </w:r>
    </w:p>
    <w:p w:rsidR="00BB55D6" w:rsidRDefault="00BB55D6">
      <w:pPr>
        <w:pStyle w:val="TOC4"/>
        <w:rPr>
          <w:rFonts w:asciiTheme="minorHAnsi" w:eastAsiaTheme="minorEastAsia" w:hAnsiTheme="minorHAnsi" w:cstheme="minorBidi"/>
          <w:sz w:val="22"/>
          <w:szCs w:val="22"/>
        </w:rPr>
      </w:pPr>
      <w:r w:rsidRPr="00BB55D6">
        <w:t>A.8.19.1.1</w:t>
      </w:r>
      <w:r w:rsidRPr="00BB55D6">
        <w:rPr>
          <w:rFonts w:asciiTheme="minorHAnsi" w:eastAsiaTheme="minorEastAsia" w:hAnsiTheme="minorHAnsi" w:cstheme="minorBidi"/>
          <w:sz w:val="22"/>
          <w:szCs w:val="22"/>
        </w:rPr>
        <w:tab/>
      </w:r>
      <w:r w:rsidRPr="00890E30">
        <w:rPr>
          <w:snapToGrid w:val="0"/>
        </w:rPr>
        <w:t>Test Purpose and Environment</w:t>
      </w:r>
      <w:r>
        <w:tab/>
        <w:t>2559</w:t>
      </w:r>
    </w:p>
    <w:p w:rsidR="00BB55D6" w:rsidRDefault="00BB55D6">
      <w:pPr>
        <w:pStyle w:val="TOC4"/>
        <w:rPr>
          <w:rFonts w:asciiTheme="minorHAnsi" w:eastAsiaTheme="minorEastAsia" w:hAnsiTheme="minorHAnsi" w:cstheme="minorBidi"/>
          <w:sz w:val="22"/>
          <w:szCs w:val="22"/>
        </w:rPr>
      </w:pPr>
      <w:r w:rsidRPr="00BB55D6">
        <w:t>A.8.19.1.2</w:t>
      </w:r>
      <w:r w:rsidRPr="00BB55D6">
        <w:rPr>
          <w:rFonts w:asciiTheme="minorHAnsi" w:eastAsiaTheme="minorEastAsia" w:hAnsiTheme="minorHAnsi" w:cstheme="minorBidi"/>
          <w:sz w:val="22"/>
          <w:szCs w:val="22"/>
        </w:rPr>
        <w:tab/>
      </w:r>
      <w:r w:rsidRPr="00890E30">
        <w:rPr>
          <w:snapToGrid w:val="0"/>
        </w:rPr>
        <w:t>Test Requirements</w:t>
      </w:r>
      <w:r>
        <w:tab/>
        <w:t>2560</w:t>
      </w:r>
    </w:p>
    <w:p w:rsidR="00BB55D6" w:rsidRDefault="00BB55D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2561</w:t>
      </w:r>
    </w:p>
    <w:p w:rsidR="00BB55D6" w:rsidRDefault="00BB55D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2561</w:t>
      </w:r>
    </w:p>
    <w:p w:rsidR="00BB55D6" w:rsidRDefault="00BB55D6">
      <w:pPr>
        <w:pStyle w:val="TOC4"/>
        <w:rPr>
          <w:rFonts w:asciiTheme="minorHAnsi" w:eastAsiaTheme="minorEastAsia" w:hAnsiTheme="minorHAnsi" w:cstheme="minorBidi"/>
          <w:sz w:val="22"/>
          <w:szCs w:val="22"/>
        </w:rPr>
      </w:pPr>
      <w:r w:rsidRPr="00BB55D6">
        <w:t>A.8.20.1.1</w:t>
      </w:r>
      <w:r w:rsidRPr="00BB55D6">
        <w:rPr>
          <w:rFonts w:asciiTheme="minorHAnsi" w:eastAsiaTheme="minorEastAsia" w:hAnsiTheme="minorHAnsi" w:cstheme="minorBidi"/>
          <w:sz w:val="22"/>
          <w:szCs w:val="22"/>
        </w:rPr>
        <w:tab/>
      </w:r>
      <w:r w:rsidRPr="00890E30">
        <w:rPr>
          <w:snapToGrid w:val="0"/>
        </w:rPr>
        <w:t>Test Purpose and Environment</w:t>
      </w:r>
      <w:r>
        <w:tab/>
        <w:t>2561</w:t>
      </w:r>
    </w:p>
    <w:p w:rsidR="00BB55D6" w:rsidRDefault="00BB55D6">
      <w:pPr>
        <w:pStyle w:val="TOC4"/>
        <w:rPr>
          <w:rFonts w:asciiTheme="minorHAnsi" w:eastAsiaTheme="minorEastAsia" w:hAnsiTheme="minorHAnsi" w:cstheme="minorBidi"/>
          <w:sz w:val="22"/>
          <w:szCs w:val="22"/>
        </w:rPr>
      </w:pPr>
      <w:r w:rsidRPr="00BB55D6">
        <w:t>A.8.20.1.2</w:t>
      </w:r>
      <w:r w:rsidRPr="00BB55D6">
        <w:rPr>
          <w:rFonts w:asciiTheme="minorHAnsi" w:eastAsiaTheme="minorEastAsia" w:hAnsiTheme="minorHAnsi" w:cstheme="minorBidi"/>
          <w:sz w:val="22"/>
          <w:szCs w:val="22"/>
        </w:rPr>
        <w:tab/>
      </w:r>
      <w:r w:rsidRPr="00890E30">
        <w:rPr>
          <w:snapToGrid w:val="0"/>
        </w:rPr>
        <w:t>Test Requirements</w:t>
      </w:r>
      <w:r>
        <w:tab/>
        <w:t>2562</w:t>
      </w:r>
    </w:p>
    <w:p w:rsidR="00BB55D6" w:rsidRDefault="00BB55D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2562</w:t>
      </w:r>
    </w:p>
    <w:p w:rsidR="00BB55D6" w:rsidRDefault="00BB55D6">
      <w:pPr>
        <w:pStyle w:val="TOC4"/>
        <w:rPr>
          <w:rFonts w:asciiTheme="minorHAnsi" w:eastAsiaTheme="minorEastAsia" w:hAnsiTheme="minorHAnsi" w:cstheme="minorBidi"/>
          <w:sz w:val="22"/>
          <w:szCs w:val="22"/>
        </w:rPr>
      </w:pPr>
      <w:r w:rsidRPr="00BB55D6">
        <w:t>A.8.20.2.1</w:t>
      </w:r>
      <w:r w:rsidRPr="00BB55D6">
        <w:rPr>
          <w:rFonts w:asciiTheme="minorHAnsi" w:eastAsiaTheme="minorEastAsia" w:hAnsiTheme="minorHAnsi" w:cstheme="minorBidi"/>
          <w:sz w:val="22"/>
          <w:szCs w:val="22"/>
        </w:rPr>
        <w:tab/>
      </w:r>
      <w:r w:rsidRPr="00890E30">
        <w:rPr>
          <w:snapToGrid w:val="0"/>
        </w:rPr>
        <w:t>Test Purpose and Environment</w:t>
      </w:r>
      <w:r>
        <w:tab/>
        <w:t>2563</w:t>
      </w:r>
    </w:p>
    <w:p w:rsidR="00BB55D6" w:rsidRDefault="00BB55D6">
      <w:pPr>
        <w:pStyle w:val="TOC4"/>
        <w:rPr>
          <w:rFonts w:asciiTheme="minorHAnsi" w:eastAsiaTheme="minorEastAsia" w:hAnsiTheme="minorHAnsi" w:cstheme="minorBidi"/>
          <w:sz w:val="22"/>
          <w:szCs w:val="22"/>
        </w:rPr>
      </w:pPr>
      <w:r w:rsidRPr="00BB55D6">
        <w:t>A.8.20.2.2</w:t>
      </w:r>
      <w:r w:rsidRPr="00BB55D6">
        <w:rPr>
          <w:rFonts w:asciiTheme="minorHAnsi" w:eastAsiaTheme="minorEastAsia" w:hAnsiTheme="minorHAnsi" w:cstheme="minorBidi"/>
          <w:sz w:val="22"/>
          <w:szCs w:val="22"/>
        </w:rPr>
        <w:tab/>
      </w:r>
      <w:r w:rsidRPr="00890E30">
        <w:rPr>
          <w:snapToGrid w:val="0"/>
        </w:rPr>
        <w:t>Test Requirements</w:t>
      </w:r>
      <w:r>
        <w:tab/>
        <w:t>2564</w:t>
      </w:r>
    </w:p>
    <w:p w:rsidR="00BB55D6" w:rsidRDefault="00BB55D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2A</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t>A.8.20.2</w:t>
      </w:r>
      <w:r w:rsidRPr="00BB55D6">
        <w:rPr>
          <w:lang w:eastAsia="zh-CN"/>
        </w:rPr>
        <w:t>A</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2565</w:t>
      </w:r>
    </w:p>
    <w:p w:rsidR="00BB55D6" w:rsidRDefault="00BB55D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2B</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lastRenderedPageBreak/>
        <w:t>A.8.20.2</w:t>
      </w:r>
      <w:r w:rsidRPr="00BB55D6">
        <w:rPr>
          <w:lang w:eastAsia="zh-CN"/>
        </w:rPr>
        <w:t>B</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2568</w:t>
      </w:r>
    </w:p>
    <w:p w:rsidR="00BB55D6" w:rsidRDefault="00BB55D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2568</w:t>
      </w:r>
    </w:p>
    <w:p w:rsidR="00BB55D6" w:rsidRDefault="00BB55D6">
      <w:pPr>
        <w:pStyle w:val="TOC4"/>
        <w:rPr>
          <w:rFonts w:asciiTheme="minorHAnsi" w:eastAsiaTheme="minorEastAsia" w:hAnsiTheme="minorHAnsi" w:cstheme="minorBidi"/>
          <w:sz w:val="22"/>
          <w:szCs w:val="22"/>
        </w:rPr>
      </w:pPr>
      <w:r w:rsidRPr="00BB55D6">
        <w:t>A.8.20.3.1</w:t>
      </w:r>
      <w:r w:rsidRPr="00BB55D6">
        <w:rPr>
          <w:rFonts w:asciiTheme="minorHAnsi" w:eastAsiaTheme="minorEastAsia" w:hAnsiTheme="minorHAnsi" w:cstheme="minorBidi"/>
          <w:sz w:val="22"/>
          <w:szCs w:val="22"/>
        </w:rPr>
        <w:tab/>
      </w:r>
      <w:r w:rsidRPr="00890E30">
        <w:rPr>
          <w:snapToGrid w:val="0"/>
        </w:rPr>
        <w:t>Test Purpose and Environment</w:t>
      </w:r>
      <w:r>
        <w:tab/>
        <w:t>2568</w:t>
      </w:r>
    </w:p>
    <w:p w:rsidR="00BB55D6" w:rsidRDefault="00BB55D6">
      <w:pPr>
        <w:pStyle w:val="TOC4"/>
        <w:rPr>
          <w:rFonts w:asciiTheme="minorHAnsi" w:eastAsiaTheme="minorEastAsia" w:hAnsiTheme="minorHAnsi" w:cstheme="minorBidi"/>
          <w:sz w:val="22"/>
          <w:szCs w:val="22"/>
        </w:rPr>
      </w:pPr>
      <w:r w:rsidRPr="00BB55D6">
        <w:t>A.8.20.3.2</w:t>
      </w:r>
      <w:r w:rsidRPr="00BB55D6">
        <w:rPr>
          <w:rFonts w:asciiTheme="minorHAnsi" w:eastAsiaTheme="minorEastAsia" w:hAnsiTheme="minorHAnsi" w:cstheme="minorBidi"/>
          <w:sz w:val="22"/>
          <w:szCs w:val="22"/>
        </w:rPr>
        <w:tab/>
      </w:r>
      <w:r w:rsidRPr="00890E30">
        <w:rPr>
          <w:snapToGrid w:val="0"/>
        </w:rPr>
        <w:t>Test Requirements</w:t>
      </w:r>
      <w:r>
        <w:tab/>
        <w:t>2570</w:t>
      </w:r>
    </w:p>
    <w:p w:rsidR="00BB55D6" w:rsidRDefault="00BB55D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2570</w:t>
      </w:r>
    </w:p>
    <w:p w:rsidR="00BB55D6" w:rsidRDefault="00BB55D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2570</w:t>
      </w:r>
    </w:p>
    <w:p w:rsidR="00BB55D6" w:rsidRDefault="00BB55D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2570</w:t>
      </w:r>
    </w:p>
    <w:p w:rsidR="00BB55D6" w:rsidRDefault="00BB55D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2573</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2575</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2575</w:t>
      </w:r>
    </w:p>
    <w:p w:rsidR="00BB55D6" w:rsidRDefault="00BB55D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2575</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rPr>
        <w:t>Test Purpose and Environment</w:t>
      </w:r>
      <w:r>
        <w:tab/>
        <w:t>2575</w:t>
      </w:r>
    </w:p>
    <w:p w:rsidR="00BB55D6" w:rsidRDefault="00BB55D6">
      <w:pPr>
        <w:pStyle w:val="TOC3"/>
        <w:rPr>
          <w:rFonts w:asciiTheme="minorHAnsi" w:eastAsiaTheme="minorEastAsia" w:hAnsiTheme="minorHAnsi" w:cstheme="minorBidi"/>
          <w:sz w:val="22"/>
          <w:szCs w:val="22"/>
        </w:rPr>
      </w:pPr>
      <w:r>
        <w:t>A.8.21.2 Test Requirements</w:t>
      </w:r>
      <w:r>
        <w:tab/>
        <w:t>2579</w:t>
      </w:r>
    </w:p>
    <w:p w:rsidR="00BB55D6" w:rsidRDefault="00BB55D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2579</w:t>
      </w:r>
    </w:p>
    <w:p w:rsidR="00BB55D6" w:rsidRDefault="00BB55D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2579</w:t>
      </w:r>
    </w:p>
    <w:p w:rsidR="00BB55D6" w:rsidRDefault="00BB55D6">
      <w:pPr>
        <w:pStyle w:val="TOC4"/>
        <w:rPr>
          <w:rFonts w:asciiTheme="minorHAnsi" w:eastAsiaTheme="minorEastAsia" w:hAnsiTheme="minorHAnsi" w:cstheme="minorBidi"/>
          <w:sz w:val="22"/>
          <w:szCs w:val="22"/>
        </w:rPr>
      </w:pPr>
      <w:r w:rsidRPr="00BB55D6">
        <w:t>A.8.22.1.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2579</w:t>
      </w:r>
    </w:p>
    <w:p w:rsidR="00BB55D6" w:rsidRDefault="00BB55D6">
      <w:pPr>
        <w:pStyle w:val="TOC4"/>
        <w:rPr>
          <w:rFonts w:asciiTheme="minorHAnsi" w:eastAsiaTheme="minorEastAsia" w:hAnsiTheme="minorHAnsi" w:cstheme="minorBidi"/>
          <w:sz w:val="22"/>
          <w:szCs w:val="22"/>
        </w:rPr>
      </w:pPr>
      <w:r w:rsidRPr="00BB55D6">
        <w:t>A.8.22.1.2</w:t>
      </w:r>
      <w:r w:rsidRPr="00BB55D6">
        <w:rPr>
          <w:rFonts w:asciiTheme="minorHAnsi" w:eastAsiaTheme="minorEastAsia" w:hAnsiTheme="minorHAnsi" w:cstheme="minorBidi"/>
          <w:sz w:val="22"/>
          <w:szCs w:val="22"/>
        </w:rPr>
        <w:tab/>
      </w:r>
      <w:r w:rsidRPr="00890E30">
        <w:rPr>
          <w:snapToGrid w:val="0"/>
        </w:rPr>
        <w:t>Test Requirements</w:t>
      </w:r>
      <w:r>
        <w:tab/>
        <w:t>2582</w:t>
      </w:r>
    </w:p>
    <w:p w:rsidR="00BB55D6" w:rsidRDefault="00BB55D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2582</w:t>
      </w:r>
    </w:p>
    <w:p w:rsidR="00BB55D6" w:rsidRDefault="00BB55D6">
      <w:pPr>
        <w:pStyle w:val="TOC4"/>
        <w:rPr>
          <w:rFonts w:asciiTheme="minorHAnsi" w:eastAsiaTheme="minorEastAsia" w:hAnsiTheme="minorHAnsi" w:cstheme="minorBidi"/>
          <w:sz w:val="22"/>
          <w:szCs w:val="22"/>
        </w:rPr>
      </w:pPr>
      <w:r w:rsidRPr="00BB55D6">
        <w:t>A.8.22.2.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2582</w:t>
      </w:r>
    </w:p>
    <w:p w:rsidR="00BB55D6" w:rsidRDefault="00BB55D6">
      <w:pPr>
        <w:pStyle w:val="TOC4"/>
        <w:rPr>
          <w:rFonts w:asciiTheme="minorHAnsi" w:eastAsiaTheme="minorEastAsia" w:hAnsiTheme="minorHAnsi" w:cstheme="minorBidi"/>
          <w:sz w:val="22"/>
          <w:szCs w:val="22"/>
        </w:rPr>
      </w:pPr>
      <w:r w:rsidRPr="00BB55D6">
        <w:t>A.8.22.2.2</w:t>
      </w:r>
      <w:r w:rsidRPr="00BB55D6">
        <w:rPr>
          <w:rFonts w:asciiTheme="minorHAnsi" w:eastAsiaTheme="minorEastAsia" w:hAnsiTheme="minorHAnsi" w:cstheme="minorBidi"/>
          <w:sz w:val="22"/>
          <w:szCs w:val="22"/>
        </w:rPr>
        <w:tab/>
      </w:r>
      <w:r w:rsidRPr="00890E30">
        <w:rPr>
          <w:snapToGrid w:val="0"/>
        </w:rPr>
        <w:t>Test Requirements</w:t>
      </w:r>
      <w:r>
        <w:tab/>
        <w:t>2585</w:t>
      </w:r>
    </w:p>
    <w:p w:rsidR="00BB55D6" w:rsidRDefault="00BB55D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2588</w:t>
      </w:r>
    </w:p>
    <w:p w:rsidR="00BB55D6" w:rsidRDefault="00BB55D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2591</w:t>
      </w:r>
    </w:p>
    <w:p w:rsidR="00BB55D6" w:rsidRDefault="00BB55D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90E30">
        <w:rPr>
          <w:rFonts w:cs="v4.2.0"/>
        </w:rPr>
        <w:t>in DRX based on</w:t>
      </w:r>
      <w:r>
        <w:t xml:space="preserve"> CSI-RS based discovery signal</w:t>
      </w:r>
      <w:r>
        <w:tab/>
        <w:t>2591</w:t>
      </w:r>
    </w:p>
    <w:p w:rsidR="00BB55D6" w:rsidRDefault="00BB55D6">
      <w:pPr>
        <w:pStyle w:val="TOC4"/>
        <w:rPr>
          <w:rFonts w:asciiTheme="minorHAnsi" w:eastAsiaTheme="minorEastAsia" w:hAnsiTheme="minorHAnsi" w:cstheme="minorBidi"/>
          <w:sz w:val="22"/>
          <w:szCs w:val="22"/>
        </w:rPr>
      </w:pPr>
      <w:r w:rsidRPr="00BB55D6">
        <w:t>A.8.22.5.1</w:t>
      </w:r>
      <w:r w:rsidRPr="00BB55D6">
        <w:rPr>
          <w:rFonts w:asciiTheme="minorHAnsi" w:eastAsiaTheme="minorEastAsia" w:hAnsiTheme="minorHAnsi" w:cstheme="minorBidi"/>
          <w:sz w:val="22"/>
          <w:szCs w:val="22"/>
        </w:rPr>
        <w:tab/>
      </w:r>
      <w:r w:rsidRPr="00890E30">
        <w:rPr>
          <w:snapToGrid w:val="0"/>
        </w:rPr>
        <w:t>Test Purpose and Environment</w:t>
      </w:r>
      <w:r>
        <w:tab/>
        <w:t>2591</w:t>
      </w:r>
    </w:p>
    <w:p w:rsidR="00BB55D6" w:rsidRDefault="00BB55D6">
      <w:pPr>
        <w:pStyle w:val="TOC4"/>
        <w:rPr>
          <w:rFonts w:asciiTheme="minorHAnsi" w:eastAsiaTheme="minorEastAsia" w:hAnsiTheme="minorHAnsi" w:cstheme="minorBidi"/>
          <w:sz w:val="22"/>
          <w:szCs w:val="22"/>
        </w:rPr>
      </w:pPr>
      <w:r w:rsidRPr="00BB55D6">
        <w:t>A.8.22.5.2</w:t>
      </w:r>
      <w:r w:rsidRPr="00BB55D6">
        <w:rPr>
          <w:rFonts w:asciiTheme="minorHAnsi" w:eastAsiaTheme="minorEastAsia" w:hAnsiTheme="minorHAnsi" w:cstheme="minorBidi"/>
          <w:sz w:val="22"/>
          <w:szCs w:val="22"/>
        </w:rPr>
        <w:tab/>
      </w:r>
      <w:r w:rsidRPr="00890E30">
        <w:rPr>
          <w:snapToGrid w:val="0"/>
        </w:rPr>
        <w:t>Test Requirements</w:t>
      </w:r>
      <w:r>
        <w:tab/>
        <w:t>2594</w:t>
      </w:r>
    </w:p>
    <w:p w:rsidR="00BB55D6" w:rsidRDefault="00BB55D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90E30">
        <w:rPr>
          <w:rFonts w:cs="v4.2.0"/>
        </w:rPr>
        <w:t>in DRX based on</w:t>
      </w:r>
      <w:r>
        <w:t xml:space="preserve"> CSI-RS based discovery signal</w:t>
      </w:r>
      <w:r>
        <w:tab/>
        <w:t>2594</w:t>
      </w:r>
    </w:p>
    <w:p w:rsidR="00BB55D6" w:rsidRDefault="00BB55D6">
      <w:pPr>
        <w:pStyle w:val="TOC4"/>
        <w:rPr>
          <w:rFonts w:asciiTheme="minorHAnsi" w:eastAsiaTheme="minorEastAsia" w:hAnsiTheme="minorHAnsi" w:cstheme="minorBidi"/>
          <w:sz w:val="22"/>
          <w:szCs w:val="22"/>
        </w:rPr>
      </w:pPr>
      <w:r w:rsidRPr="00BB55D6">
        <w:t>A.8.22.6.1</w:t>
      </w:r>
      <w:r w:rsidRPr="00BB55D6">
        <w:rPr>
          <w:rFonts w:asciiTheme="minorHAnsi" w:eastAsiaTheme="minorEastAsia" w:hAnsiTheme="minorHAnsi" w:cstheme="minorBidi"/>
          <w:sz w:val="22"/>
          <w:szCs w:val="22"/>
        </w:rPr>
        <w:tab/>
      </w:r>
      <w:r w:rsidRPr="00890E30">
        <w:rPr>
          <w:snapToGrid w:val="0"/>
        </w:rPr>
        <w:t>Test Purpose and Environment</w:t>
      </w:r>
      <w:r>
        <w:tab/>
        <w:t>2594</w:t>
      </w:r>
    </w:p>
    <w:p w:rsidR="00BB55D6" w:rsidRDefault="00BB55D6">
      <w:pPr>
        <w:pStyle w:val="TOC4"/>
        <w:rPr>
          <w:rFonts w:asciiTheme="minorHAnsi" w:eastAsiaTheme="minorEastAsia" w:hAnsiTheme="minorHAnsi" w:cstheme="minorBidi"/>
          <w:sz w:val="22"/>
          <w:szCs w:val="22"/>
        </w:rPr>
      </w:pPr>
      <w:r w:rsidRPr="00BB55D6">
        <w:t>A.8.22.6.2</w:t>
      </w:r>
      <w:r w:rsidRPr="00BB55D6">
        <w:rPr>
          <w:rFonts w:asciiTheme="minorHAnsi" w:eastAsiaTheme="minorEastAsia" w:hAnsiTheme="minorHAnsi"/>
          <w:sz w:val="22"/>
          <w:szCs w:val="22"/>
        </w:rPr>
        <w:tab/>
      </w:r>
      <w:r w:rsidRPr="00890E30">
        <w:rPr>
          <w:rFonts w:cs="v4.2.0"/>
          <w:snapToGrid w:val="0"/>
        </w:rPr>
        <w:t>Test Requirements</w:t>
      </w:r>
      <w:r>
        <w:tab/>
        <w:t>2597</w:t>
      </w:r>
    </w:p>
    <w:p w:rsidR="00BB55D6" w:rsidRDefault="00BB55D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90E30">
        <w:rPr>
          <w:bCs/>
        </w:rPr>
        <w:t xml:space="preserve"> CSI-RS based discovery signal</w:t>
      </w:r>
      <w:r>
        <w:tab/>
        <w:t>2597</w:t>
      </w:r>
    </w:p>
    <w:p w:rsidR="00BB55D6" w:rsidRDefault="00BB55D6">
      <w:pPr>
        <w:pStyle w:val="TOC4"/>
        <w:rPr>
          <w:rFonts w:asciiTheme="minorHAnsi" w:eastAsiaTheme="minorEastAsia" w:hAnsiTheme="minorHAnsi" w:cstheme="minorBidi"/>
          <w:sz w:val="22"/>
          <w:szCs w:val="22"/>
        </w:rPr>
      </w:pPr>
      <w:r w:rsidRPr="00BB55D6">
        <w:t>A.8.22.7.1</w:t>
      </w:r>
      <w:r w:rsidRPr="00BB55D6">
        <w:rPr>
          <w:rFonts w:asciiTheme="minorHAnsi" w:eastAsiaTheme="minorEastAsia" w:hAnsiTheme="minorHAnsi" w:cstheme="minorBidi"/>
          <w:sz w:val="22"/>
          <w:szCs w:val="22"/>
        </w:rPr>
        <w:tab/>
      </w:r>
      <w:r w:rsidRPr="00890E30">
        <w:rPr>
          <w:snapToGrid w:val="0"/>
        </w:rPr>
        <w:t>Test Purpose and Environment</w:t>
      </w:r>
      <w:r>
        <w:tab/>
        <w:t>2597</w:t>
      </w:r>
    </w:p>
    <w:p w:rsidR="00BB55D6" w:rsidRDefault="00BB55D6">
      <w:pPr>
        <w:pStyle w:val="TOC4"/>
        <w:rPr>
          <w:rFonts w:asciiTheme="minorHAnsi" w:eastAsiaTheme="minorEastAsia" w:hAnsiTheme="minorHAnsi" w:cstheme="minorBidi"/>
          <w:sz w:val="22"/>
          <w:szCs w:val="22"/>
        </w:rPr>
      </w:pPr>
      <w:r w:rsidRPr="00BB55D6">
        <w:t>A.8.22.7.2</w:t>
      </w:r>
      <w:r w:rsidRPr="00BB55D6">
        <w:rPr>
          <w:rFonts w:asciiTheme="minorHAnsi" w:eastAsiaTheme="minorEastAsia" w:hAnsiTheme="minorHAnsi" w:cstheme="minorBidi"/>
          <w:sz w:val="22"/>
          <w:szCs w:val="22"/>
        </w:rPr>
        <w:tab/>
      </w:r>
      <w:r w:rsidRPr="00890E30">
        <w:rPr>
          <w:snapToGrid w:val="0"/>
        </w:rPr>
        <w:t>Test Requirements</w:t>
      </w:r>
      <w:r>
        <w:tab/>
        <w:t>2600</w:t>
      </w:r>
    </w:p>
    <w:p w:rsidR="00BB55D6" w:rsidRDefault="00BB55D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90E30">
        <w:rPr>
          <w:bCs/>
        </w:rPr>
        <w:t>E-UTRAN TDD-TDD inter-frequency event triggered reporting under fading propagation condition in DRX based on CSI-RS based discovery signal</w:t>
      </w:r>
      <w:r>
        <w:tab/>
        <w:t>2600</w:t>
      </w:r>
    </w:p>
    <w:p w:rsidR="00BB55D6" w:rsidRDefault="00BB55D6">
      <w:pPr>
        <w:pStyle w:val="TOC4"/>
        <w:rPr>
          <w:rFonts w:asciiTheme="minorHAnsi" w:eastAsiaTheme="minorEastAsia" w:hAnsiTheme="minorHAnsi" w:cstheme="minorBidi"/>
          <w:sz w:val="22"/>
          <w:szCs w:val="22"/>
        </w:rPr>
      </w:pPr>
      <w:r w:rsidRPr="00BB55D6">
        <w:t>A.8.22.8.1</w:t>
      </w:r>
      <w:r w:rsidRPr="00BB55D6">
        <w:rPr>
          <w:rFonts w:asciiTheme="minorHAnsi" w:eastAsiaTheme="minorEastAsia" w:hAnsiTheme="minorHAnsi"/>
          <w:sz w:val="22"/>
          <w:szCs w:val="22"/>
        </w:rPr>
        <w:tab/>
      </w:r>
      <w:r w:rsidRPr="00890E30">
        <w:rPr>
          <w:rFonts w:cs="v4.2.0"/>
          <w:snapToGrid w:val="0"/>
        </w:rPr>
        <w:t>Test Purpose and Environment</w:t>
      </w:r>
      <w:r>
        <w:tab/>
        <w:t>2600</w:t>
      </w:r>
    </w:p>
    <w:p w:rsidR="00BB55D6" w:rsidRDefault="00BB55D6">
      <w:pPr>
        <w:pStyle w:val="TOC4"/>
        <w:rPr>
          <w:rFonts w:asciiTheme="minorHAnsi" w:eastAsiaTheme="minorEastAsia" w:hAnsiTheme="minorHAnsi" w:cstheme="minorBidi"/>
          <w:sz w:val="22"/>
          <w:szCs w:val="22"/>
        </w:rPr>
      </w:pPr>
      <w:r w:rsidRPr="00BB55D6">
        <w:t>A.8.22.8.2</w:t>
      </w:r>
      <w:r w:rsidRPr="00BB55D6">
        <w:rPr>
          <w:rFonts w:asciiTheme="minorHAnsi" w:eastAsiaTheme="minorEastAsia" w:hAnsiTheme="minorHAnsi" w:cstheme="minorBidi"/>
          <w:sz w:val="22"/>
          <w:szCs w:val="22"/>
        </w:rPr>
        <w:tab/>
      </w:r>
      <w:r w:rsidRPr="00890E30">
        <w:rPr>
          <w:snapToGrid w:val="0"/>
        </w:rPr>
        <w:t>Test Requirements</w:t>
      </w:r>
      <w:r>
        <w:tab/>
        <w:t>2603</w:t>
      </w:r>
    </w:p>
    <w:p w:rsidR="00BB55D6" w:rsidRDefault="00BB55D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2605</w:t>
      </w:r>
    </w:p>
    <w:p w:rsidR="00BB55D6" w:rsidRDefault="00BB55D6">
      <w:pPr>
        <w:pStyle w:val="TOC3"/>
        <w:rPr>
          <w:rFonts w:asciiTheme="minorHAnsi" w:eastAsiaTheme="minorEastAsia" w:hAnsiTheme="minorHAnsi" w:cstheme="minorBidi"/>
          <w:sz w:val="22"/>
          <w:szCs w:val="22"/>
        </w:rPr>
      </w:pPr>
      <w:r>
        <w:lastRenderedPageBreak/>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2608</w:t>
      </w:r>
    </w:p>
    <w:p w:rsidR="00BB55D6" w:rsidRDefault="00BB55D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90E30">
        <w:rPr>
          <w:bCs/>
        </w:rPr>
        <w:t>E-UTRAN FDD event triggered reporting under deactivated SCell in non-DRX based on CSI-RS based discovery signal</w:t>
      </w:r>
      <w:r>
        <w:tab/>
        <w:t>2609</w:t>
      </w:r>
    </w:p>
    <w:p w:rsidR="00BB55D6" w:rsidRDefault="00BB55D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BB55D6" w:rsidRDefault="00BB55D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2611</w:t>
      </w:r>
    </w:p>
    <w:p w:rsidR="00BB55D6" w:rsidRDefault="00BB55D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90E30">
        <w:rPr>
          <w:bCs/>
        </w:rPr>
        <w:t>E-UTRAN TDD event triggered reporting under deactivated SCell in non-DRX based on CSI-RS based discovery signal</w:t>
      </w:r>
      <w:r>
        <w:tab/>
        <w:t>2611</w:t>
      </w:r>
    </w:p>
    <w:p w:rsidR="00BB55D6" w:rsidRDefault="00BB55D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rsidR="00BB55D6" w:rsidRDefault="00BB55D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2614</w:t>
      </w:r>
    </w:p>
    <w:p w:rsidR="00BB55D6" w:rsidRDefault="00BB55D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2614</w:t>
      </w:r>
    </w:p>
    <w:p w:rsidR="00BB55D6" w:rsidRDefault="00BB55D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2614</w:t>
      </w:r>
    </w:p>
    <w:p w:rsidR="00BB55D6" w:rsidRDefault="00BB55D6">
      <w:pPr>
        <w:pStyle w:val="TOC4"/>
        <w:rPr>
          <w:rFonts w:asciiTheme="minorHAnsi" w:eastAsiaTheme="minorEastAsia" w:hAnsiTheme="minorHAnsi" w:cstheme="minorBidi"/>
          <w:sz w:val="22"/>
          <w:szCs w:val="22"/>
        </w:rPr>
      </w:pPr>
      <w:r w:rsidRPr="00BB55D6">
        <w:t>A.8.23.1.1</w:t>
      </w:r>
      <w:r w:rsidRPr="00BB55D6">
        <w:rPr>
          <w:rFonts w:asciiTheme="minorHAnsi" w:eastAsiaTheme="minorEastAsia" w:hAnsiTheme="minorHAnsi" w:cstheme="minorBidi"/>
          <w:sz w:val="22"/>
          <w:szCs w:val="22"/>
        </w:rPr>
        <w:tab/>
      </w:r>
      <w:r w:rsidRPr="00890E30">
        <w:rPr>
          <w:snapToGrid w:val="0"/>
        </w:rPr>
        <w:t>Test Purpose and Environment</w:t>
      </w:r>
      <w:r>
        <w:tab/>
        <w:t>2614</w:t>
      </w:r>
    </w:p>
    <w:p w:rsidR="00BB55D6" w:rsidRDefault="00BB55D6">
      <w:pPr>
        <w:pStyle w:val="TOC4"/>
        <w:rPr>
          <w:rFonts w:asciiTheme="minorHAnsi" w:eastAsiaTheme="minorEastAsia" w:hAnsiTheme="minorHAnsi" w:cstheme="minorBidi"/>
          <w:sz w:val="22"/>
          <w:szCs w:val="22"/>
        </w:rPr>
      </w:pPr>
      <w:r w:rsidRPr="00BB55D6">
        <w:t>A.8.23.1.2</w:t>
      </w:r>
      <w:r w:rsidRPr="00BB55D6">
        <w:rPr>
          <w:rFonts w:asciiTheme="minorHAnsi" w:eastAsiaTheme="minorEastAsia" w:hAnsiTheme="minorHAnsi" w:cstheme="minorBidi"/>
          <w:sz w:val="22"/>
          <w:szCs w:val="22"/>
        </w:rPr>
        <w:tab/>
      </w:r>
      <w:r w:rsidRPr="00890E30">
        <w:rPr>
          <w:snapToGrid w:val="0"/>
        </w:rPr>
        <w:t>Test Requirements</w:t>
      </w:r>
      <w:r>
        <w:tab/>
        <w:t>2617</w:t>
      </w:r>
    </w:p>
    <w:p w:rsidR="00BB55D6" w:rsidRDefault="00BB55D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2617</w:t>
      </w:r>
    </w:p>
    <w:p w:rsidR="00BB55D6" w:rsidRDefault="00BB55D6">
      <w:pPr>
        <w:pStyle w:val="TOC4"/>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rsidRPr="00890E30">
        <w:rPr>
          <w:snapToGrid w:val="0"/>
        </w:rPr>
        <w:t>Test Purpose and Environment</w:t>
      </w:r>
      <w:r>
        <w:tab/>
        <w:t>2617</w:t>
      </w:r>
    </w:p>
    <w:p w:rsidR="00BB55D6" w:rsidRDefault="00BB55D6">
      <w:pPr>
        <w:pStyle w:val="TOC4"/>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rsidRPr="00890E30">
        <w:rPr>
          <w:snapToGrid w:val="0"/>
        </w:rPr>
        <w:t>Test Requirements</w:t>
      </w:r>
      <w:r>
        <w:tab/>
        <w:t>2620</w:t>
      </w:r>
    </w:p>
    <w:p w:rsidR="00BB55D6" w:rsidRDefault="00BB55D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2620</w:t>
      </w:r>
    </w:p>
    <w:p w:rsidR="00BB55D6" w:rsidRDefault="00BB55D6">
      <w:pPr>
        <w:pStyle w:val="TOC4"/>
        <w:rPr>
          <w:rFonts w:asciiTheme="minorHAnsi" w:eastAsiaTheme="minorEastAsia" w:hAnsiTheme="minorHAnsi" w:cstheme="minorBidi"/>
          <w:sz w:val="22"/>
          <w:szCs w:val="22"/>
        </w:rPr>
      </w:pPr>
      <w:r w:rsidRPr="00BB55D6">
        <w:t>A.8.23.3.1</w:t>
      </w:r>
      <w:r w:rsidRPr="00BB55D6">
        <w:rPr>
          <w:rFonts w:asciiTheme="minorHAnsi" w:eastAsiaTheme="minorEastAsia" w:hAnsiTheme="minorHAnsi" w:cstheme="minorBidi"/>
          <w:sz w:val="22"/>
          <w:szCs w:val="22"/>
        </w:rPr>
        <w:tab/>
      </w:r>
      <w:r w:rsidRPr="00890E30">
        <w:rPr>
          <w:snapToGrid w:val="0"/>
        </w:rPr>
        <w:t>Test Purpose and Environment</w:t>
      </w:r>
      <w:r>
        <w:tab/>
        <w:t>2620</w:t>
      </w:r>
    </w:p>
    <w:p w:rsidR="00BB55D6" w:rsidRDefault="00BB55D6">
      <w:pPr>
        <w:pStyle w:val="TOC4"/>
        <w:rPr>
          <w:rFonts w:asciiTheme="minorHAnsi" w:eastAsiaTheme="minorEastAsia" w:hAnsiTheme="minorHAnsi" w:cstheme="minorBidi"/>
          <w:sz w:val="22"/>
          <w:szCs w:val="22"/>
        </w:rPr>
      </w:pPr>
      <w:r w:rsidRPr="00BB55D6">
        <w:t>A.8.23.3.2</w:t>
      </w:r>
      <w:r w:rsidRPr="00BB55D6">
        <w:rPr>
          <w:rFonts w:asciiTheme="minorHAnsi" w:eastAsiaTheme="minorEastAsia" w:hAnsiTheme="minorHAnsi" w:cstheme="minorBidi"/>
          <w:sz w:val="22"/>
          <w:szCs w:val="22"/>
        </w:rPr>
        <w:tab/>
      </w:r>
      <w:r w:rsidRPr="00890E30">
        <w:rPr>
          <w:snapToGrid w:val="0"/>
        </w:rPr>
        <w:t>Test Requirements</w:t>
      </w:r>
      <w:r>
        <w:tab/>
        <w:t>2623</w:t>
      </w:r>
    </w:p>
    <w:p w:rsidR="00BB55D6" w:rsidRDefault="00BB55D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2623</w:t>
      </w:r>
    </w:p>
    <w:p w:rsidR="00BB55D6" w:rsidRDefault="00BB55D6">
      <w:pPr>
        <w:pStyle w:val="TOC4"/>
        <w:rPr>
          <w:rFonts w:asciiTheme="minorHAnsi" w:eastAsiaTheme="minorEastAsia" w:hAnsiTheme="minorHAnsi" w:cstheme="minorBidi"/>
          <w:sz w:val="22"/>
          <w:szCs w:val="22"/>
        </w:rPr>
      </w:pPr>
      <w:r w:rsidRPr="00BB55D6">
        <w:t>A.8.23.4.1</w:t>
      </w:r>
      <w:r w:rsidRPr="00BB55D6">
        <w:rPr>
          <w:rFonts w:asciiTheme="minorHAnsi" w:eastAsiaTheme="minorEastAsia" w:hAnsiTheme="minorHAnsi" w:cstheme="minorBidi"/>
          <w:sz w:val="22"/>
          <w:szCs w:val="22"/>
        </w:rPr>
        <w:tab/>
      </w:r>
      <w:r w:rsidRPr="00890E30">
        <w:rPr>
          <w:snapToGrid w:val="0"/>
        </w:rPr>
        <w:t>Test Purpose and Environment</w:t>
      </w:r>
      <w:r>
        <w:tab/>
        <w:t>2623</w:t>
      </w:r>
    </w:p>
    <w:p w:rsidR="00BB55D6" w:rsidRDefault="00BB55D6">
      <w:pPr>
        <w:pStyle w:val="TOC4"/>
        <w:rPr>
          <w:rFonts w:asciiTheme="minorHAnsi" w:eastAsiaTheme="minorEastAsia" w:hAnsiTheme="minorHAnsi" w:cstheme="minorBidi"/>
          <w:sz w:val="22"/>
          <w:szCs w:val="22"/>
        </w:rPr>
      </w:pPr>
      <w:r w:rsidRPr="00BB55D6">
        <w:t>A.8.23.4.2</w:t>
      </w:r>
      <w:r w:rsidRPr="00BB55D6">
        <w:rPr>
          <w:rFonts w:asciiTheme="minorHAnsi" w:eastAsiaTheme="minorEastAsia" w:hAnsiTheme="minorHAnsi" w:cstheme="minorBidi"/>
          <w:sz w:val="22"/>
          <w:szCs w:val="22"/>
        </w:rPr>
        <w:tab/>
      </w:r>
      <w:r w:rsidRPr="00890E30">
        <w:rPr>
          <w:snapToGrid w:val="0"/>
        </w:rPr>
        <w:t>Test Requirements</w:t>
      </w:r>
      <w:r>
        <w:tab/>
        <w:t>2626</w:t>
      </w:r>
    </w:p>
    <w:p w:rsidR="00BB55D6" w:rsidRDefault="00BB55D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2626</w:t>
      </w:r>
    </w:p>
    <w:p w:rsidR="00BB55D6" w:rsidRDefault="00BB55D6">
      <w:pPr>
        <w:pStyle w:val="TOC4"/>
        <w:rPr>
          <w:rFonts w:asciiTheme="minorHAnsi" w:eastAsiaTheme="minorEastAsia" w:hAnsiTheme="minorHAnsi" w:cstheme="minorBidi"/>
          <w:sz w:val="22"/>
          <w:szCs w:val="22"/>
        </w:rPr>
      </w:pPr>
      <w:r w:rsidRPr="00BB55D6">
        <w:t>A.8.23.5.1</w:t>
      </w:r>
      <w:r w:rsidRPr="00BB55D6">
        <w:rPr>
          <w:rFonts w:asciiTheme="minorHAnsi" w:eastAsiaTheme="minorEastAsia" w:hAnsiTheme="minorHAnsi" w:cstheme="minorBidi"/>
          <w:sz w:val="22"/>
          <w:szCs w:val="22"/>
        </w:rPr>
        <w:tab/>
      </w:r>
      <w:r w:rsidRPr="00890E30">
        <w:rPr>
          <w:snapToGrid w:val="0"/>
        </w:rPr>
        <w:t>Test Purpose and Environment</w:t>
      </w:r>
      <w:r>
        <w:tab/>
        <w:t>2626</w:t>
      </w:r>
    </w:p>
    <w:p w:rsidR="00BB55D6" w:rsidRDefault="00BB55D6">
      <w:pPr>
        <w:pStyle w:val="TOC4"/>
        <w:rPr>
          <w:rFonts w:asciiTheme="minorHAnsi" w:eastAsiaTheme="minorEastAsia" w:hAnsiTheme="minorHAnsi" w:cstheme="minorBidi"/>
          <w:sz w:val="22"/>
          <w:szCs w:val="22"/>
        </w:rPr>
      </w:pPr>
      <w:r w:rsidRPr="00BB55D6">
        <w:t>A.8.23.5.2</w:t>
      </w:r>
      <w:r w:rsidRPr="00BB55D6">
        <w:rPr>
          <w:rFonts w:asciiTheme="minorHAnsi" w:eastAsiaTheme="minorEastAsia" w:hAnsiTheme="minorHAnsi" w:cstheme="minorBidi"/>
          <w:sz w:val="22"/>
          <w:szCs w:val="22"/>
        </w:rPr>
        <w:tab/>
      </w:r>
      <w:r w:rsidRPr="00890E30">
        <w:rPr>
          <w:snapToGrid w:val="0"/>
        </w:rPr>
        <w:t>Test Requirements</w:t>
      </w:r>
      <w:r>
        <w:tab/>
        <w:t>2629</w:t>
      </w:r>
    </w:p>
    <w:p w:rsidR="00BB55D6" w:rsidRDefault="00BB55D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2629</w:t>
      </w:r>
    </w:p>
    <w:p w:rsidR="00BB55D6" w:rsidRDefault="00BB55D6">
      <w:pPr>
        <w:pStyle w:val="TOC4"/>
        <w:rPr>
          <w:rFonts w:asciiTheme="minorHAnsi" w:eastAsiaTheme="minorEastAsia" w:hAnsiTheme="minorHAnsi" w:cstheme="minorBidi"/>
          <w:sz w:val="22"/>
          <w:szCs w:val="22"/>
        </w:rPr>
      </w:pPr>
      <w:r w:rsidRPr="00BB55D6">
        <w:t>A.8.23.6.1</w:t>
      </w:r>
      <w:r w:rsidRPr="00BB55D6">
        <w:rPr>
          <w:rFonts w:asciiTheme="minorHAnsi" w:eastAsiaTheme="minorEastAsia" w:hAnsiTheme="minorHAnsi" w:cstheme="minorBidi"/>
          <w:sz w:val="22"/>
          <w:szCs w:val="22"/>
        </w:rPr>
        <w:tab/>
      </w:r>
      <w:r w:rsidRPr="00890E30">
        <w:rPr>
          <w:snapToGrid w:val="0"/>
        </w:rPr>
        <w:t>Test Purpose and Environment</w:t>
      </w:r>
      <w:r>
        <w:tab/>
        <w:t>2629</w:t>
      </w:r>
    </w:p>
    <w:p w:rsidR="00BB55D6" w:rsidRDefault="00BB55D6">
      <w:pPr>
        <w:pStyle w:val="TOC4"/>
        <w:rPr>
          <w:rFonts w:asciiTheme="minorHAnsi" w:eastAsiaTheme="minorEastAsia" w:hAnsiTheme="minorHAnsi" w:cstheme="minorBidi"/>
          <w:sz w:val="22"/>
          <w:szCs w:val="22"/>
        </w:rPr>
      </w:pPr>
      <w:r w:rsidRPr="00BB55D6">
        <w:t>A.8.23.6.2</w:t>
      </w:r>
      <w:r w:rsidRPr="00BB55D6">
        <w:rPr>
          <w:rFonts w:asciiTheme="minorHAnsi" w:eastAsiaTheme="minorEastAsia" w:hAnsiTheme="minorHAnsi" w:cstheme="minorBidi"/>
          <w:sz w:val="22"/>
          <w:szCs w:val="22"/>
        </w:rPr>
        <w:tab/>
      </w:r>
      <w:r w:rsidRPr="00890E30">
        <w:rPr>
          <w:snapToGrid w:val="0"/>
        </w:rPr>
        <w:t>Test Requirements</w:t>
      </w:r>
      <w:r>
        <w:tab/>
        <w:t>2632</w:t>
      </w:r>
    </w:p>
    <w:p w:rsidR="00BB55D6" w:rsidRDefault="00BB55D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2632</w:t>
      </w:r>
    </w:p>
    <w:p w:rsidR="00BB55D6" w:rsidRDefault="00BB55D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rsidR="00BB55D6" w:rsidRDefault="00BB55D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2635</w:t>
      </w:r>
    </w:p>
    <w:p w:rsidR="00BB55D6" w:rsidRDefault="00BB55D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2635</w:t>
      </w:r>
    </w:p>
    <w:p w:rsidR="00BB55D6" w:rsidRDefault="00BB55D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2637</w:t>
      </w:r>
    </w:p>
    <w:p w:rsidR="00BB55D6" w:rsidRDefault="00BB55D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2638</w:t>
      </w:r>
    </w:p>
    <w:p w:rsidR="00BB55D6" w:rsidRDefault="00BB55D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rsidR="00BB55D6" w:rsidRDefault="00BB55D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2641</w:t>
      </w:r>
    </w:p>
    <w:p w:rsidR="00BB55D6" w:rsidRDefault="00BB55D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2641</w:t>
      </w:r>
    </w:p>
    <w:p w:rsidR="00BB55D6" w:rsidRDefault="00BB55D6">
      <w:pPr>
        <w:pStyle w:val="TOC4"/>
        <w:rPr>
          <w:rFonts w:asciiTheme="minorHAnsi" w:eastAsiaTheme="minorEastAsia" w:hAnsiTheme="minorHAnsi" w:cstheme="minorBidi"/>
          <w:sz w:val="22"/>
          <w:szCs w:val="22"/>
        </w:rPr>
      </w:pPr>
      <w:r w:rsidRPr="00BB55D6">
        <w:t>A.8.23.10.1</w:t>
      </w:r>
      <w:r w:rsidRPr="00BB55D6">
        <w:rPr>
          <w:rFonts w:asciiTheme="minorHAnsi" w:eastAsiaTheme="minorEastAsia" w:hAnsiTheme="minorHAnsi" w:cstheme="minorBidi"/>
          <w:sz w:val="22"/>
          <w:szCs w:val="22"/>
        </w:rPr>
        <w:tab/>
      </w:r>
      <w:r w:rsidRPr="00890E30">
        <w:rPr>
          <w:snapToGrid w:val="0"/>
        </w:rPr>
        <w:t>Test Purpose and Environment</w:t>
      </w:r>
      <w:r>
        <w:tab/>
        <w:t>2641</w:t>
      </w:r>
    </w:p>
    <w:p w:rsidR="00BB55D6" w:rsidRDefault="00BB55D6">
      <w:pPr>
        <w:pStyle w:val="TOC4"/>
        <w:rPr>
          <w:rFonts w:asciiTheme="minorHAnsi" w:eastAsiaTheme="minorEastAsia" w:hAnsiTheme="minorHAnsi" w:cstheme="minorBidi"/>
          <w:sz w:val="22"/>
          <w:szCs w:val="22"/>
        </w:rPr>
      </w:pPr>
      <w:r w:rsidRPr="00BB55D6">
        <w:t>A.8.23.10.2</w:t>
      </w:r>
      <w:r w:rsidRPr="00BB55D6">
        <w:rPr>
          <w:rFonts w:asciiTheme="minorHAnsi" w:eastAsiaTheme="minorEastAsia" w:hAnsiTheme="minorHAnsi" w:cstheme="minorBidi"/>
          <w:sz w:val="22"/>
          <w:szCs w:val="22"/>
        </w:rPr>
        <w:tab/>
      </w:r>
      <w:r w:rsidRPr="00890E30">
        <w:rPr>
          <w:snapToGrid w:val="0"/>
        </w:rPr>
        <w:t>Test Requirements</w:t>
      </w:r>
      <w:r>
        <w:tab/>
        <w:t>2644</w:t>
      </w:r>
    </w:p>
    <w:p w:rsidR="00BB55D6" w:rsidRDefault="00BB55D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2644</w:t>
      </w:r>
    </w:p>
    <w:p w:rsidR="00BB55D6" w:rsidRDefault="00BB55D6">
      <w:pPr>
        <w:pStyle w:val="TOC4"/>
        <w:rPr>
          <w:rFonts w:asciiTheme="minorHAnsi" w:eastAsiaTheme="minorEastAsia" w:hAnsiTheme="minorHAnsi" w:cstheme="minorBidi"/>
          <w:sz w:val="22"/>
          <w:szCs w:val="22"/>
        </w:rPr>
      </w:pPr>
      <w:r w:rsidRPr="00BB55D6">
        <w:t>A.8.23.11.1</w:t>
      </w:r>
      <w:r w:rsidRPr="00BB55D6">
        <w:rPr>
          <w:rFonts w:asciiTheme="minorHAnsi" w:eastAsiaTheme="minorEastAsia" w:hAnsiTheme="minorHAnsi" w:cstheme="minorBidi"/>
          <w:sz w:val="22"/>
          <w:szCs w:val="22"/>
        </w:rPr>
        <w:tab/>
      </w:r>
      <w:r w:rsidRPr="00890E30">
        <w:rPr>
          <w:snapToGrid w:val="0"/>
        </w:rPr>
        <w:t>Test Purpose and Environment</w:t>
      </w:r>
      <w:r>
        <w:tab/>
        <w:t>2644</w:t>
      </w:r>
    </w:p>
    <w:p w:rsidR="00BB55D6" w:rsidRDefault="00BB55D6">
      <w:pPr>
        <w:pStyle w:val="TOC4"/>
        <w:rPr>
          <w:rFonts w:asciiTheme="minorHAnsi" w:eastAsiaTheme="minorEastAsia" w:hAnsiTheme="minorHAnsi" w:cstheme="minorBidi"/>
          <w:sz w:val="22"/>
          <w:szCs w:val="22"/>
        </w:rPr>
      </w:pPr>
      <w:r w:rsidRPr="00BB55D6">
        <w:t>A.8.23.11.2</w:t>
      </w:r>
      <w:r w:rsidRPr="00BB55D6">
        <w:rPr>
          <w:rFonts w:asciiTheme="minorHAnsi" w:eastAsiaTheme="minorEastAsia" w:hAnsiTheme="minorHAnsi" w:cstheme="minorBidi"/>
          <w:sz w:val="22"/>
          <w:szCs w:val="22"/>
        </w:rPr>
        <w:tab/>
      </w:r>
      <w:r w:rsidRPr="00890E30">
        <w:rPr>
          <w:snapToGrid w:val="0"/>
        </w:rPr>
        <w:t>Test Requirements</w:t>
      </w:r>
      <w:r>
        <w:tab/>
        <w:t>2647</w:t>
      </w:r>
    </w:p>
    <w:p w:rsidR="00BB55D6" w:rsidRDefault="00BB55D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2647</w:t>
      </w:r>
    </w:p>
    <w:p w:rsidR="00BB55D6" w:rsidRDefault="00BB55D6">
      <w:pPr>
        <w:pStyle w:val="TOC4"/>
        <w:rPr>
          <w:rFonts w:asciiTheme="minorHAnsi" w:eastAsiaTheme="minorEastAsia" w:hAnsiTheme="minorHAnsi" w:cstheme="minorBidi"/>
          <w:sz w:val="22"/>
          <w:szCs w:val="22"/>
        </w:rPr>
      </w:pPr>
      <w:r w:rsidRPr="00BB55D6">
        <w:t>A.8.23.12.1</w:t>
      </w:r>
      <w:r w:rsidRPr="00BB55D6">
        <w:rPr>
          <w:rFonts w:asciiTheme="minorHAnsi" w:eastAsiaTheme="minorEastAsia" w:hAnsiTheme="minorHAnsi" w:cstheme="minorBidi"/>
          <w:sz w:val="22"/>
          <w:szCs w:val="22"/>
        </w:rPr>
        <w:tab/>
      </w:r>
      <w:r w:rsidRPr="00890E30">
        <w:rPr>
          <w:snapToGrid w:val="0"/>
        </w:rPr>
        <w:t>Test Purpose and Environment</w:t>
      </w:r>
      <w:r>
        <w:tab/>
        <w:t>2647</w:t>
      </w:r>
    </w:p>
    <w:p w:rsidR="00BB55D6" w:rsidRDefault="00BB55D6">
      <w:pPr>
        <w:pStyle w:val="TOC4"/>
        <w:rPr>
          <w:rFonts w:asciiTheme="minorHAnsi" w:eastAsiaTheme="minorEastAsia" w:hAnsiTheme="minorHAnsi" w:cstheme="minorBidi"/>
          <w:sz w:val="22"/>
          <w:szCs w:val="22"/>
        </w:rPr>
      </w:pPr>
      <w:r w:rsidRPr="00BB55D6">
        <w:t>A.8.23.12.2</w:t>
      </w:r>
      <w:r w:rsidRPr="00BB55D6">
        <w:rPr>
          <w:rFonts w:asciiTheme="minorHAnsi" w:eastAsiaTheme="minorEastAsia" w:hAnsiTheme="minorHAnsi" w:cstheme="minorBidi"/>
          <w:sz w:val="22"/>
          <w:szCs w:val="22"/>
        </w:rPr>
        <w:tab/>
      </w:r>
      <w:r w:rsidRPr="00890E30">
        <w:rPr>
          <w:snapToGrid w:val="0"/>
        </w:rPr>
        <w:t>Test Requirements</w:t>
      </w:r>
      <w:r>
        <w:tab/>
        <w:t>2650</w:t>
      </w:r>
    </w:p>
    <w:p w:rsidR="00BB55D6" w:rsidRDefault="00BB55D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2650</w:t>
      </w:r>
    </w:p>
    <w:p w:rsidR="00BB55D6" w:rsidRDefault="00BB55D6">
      <w:pPr>
        <w:pStyle w:val="TOC4"/>
        <w:rPr>
          <w:rFonts w:asciiTheme="minorHAnsi" w:eastAsiaTheme="minorEastAsia" w:hAnsiTheme="minorHAnsi" w:cstheme="minorBidi"/>
          <w:sz w:val="22"/>
          <w:szCs w:val="22"/>
        </w:rPr>
      </w:pPr>
      <w:r w:rsidRPr="00BB55D6">
        <w:t>A.8.23.13.1</w:t>
      </w:r>
      <w:r w:rsidRPr="00BB55D6">
        <w:rPr>
          <w:rFonts w:asciiTheme="minorHAnsi" w:eastAsiaTheme="minorEastAsia" w:hAnsiTheme="minorHAnsi" w:cstheme="minorBidi"/>
          <w:sz w:val="22"/>
          <w:szCs w:val="22"/>
        </w:rPr>
        <w:tab/>
      </w:r>
      <w:r w:rsidRPr="00890E30">
        <w:rPr>
          <w:snapToGrid w:val="0"/>
        </w:rPr>
        <w:t>Test Purpose and Environment</w:t>
      </w:r>
      <w:r>
        <w:tab/>
        <w:t>2650</w:t>
      </w:r>
    </w:p>
    <w:p w:rsidR="00BB55D6" w:rsidRDefault="00BB55D6">
      <w:pPr>
        <w:pStyle w:val="TOC4"/>
        <w:rPr>
          <w:rFonts w:asciiTheme="minorHAnsi" w:eastAsiaTheme="minorEastAsia" w:hAnsiTheme="minorHAnsi" w:cstheme="minorBidi"/>
          <w:sz w:val="22"/>
          <w:szCs w:val="22"/>
        </w:rPr>
      </w:pPr>
      <w:r w:rsidRPr="00BB55D6">
        <w:t>A.8.23.13.2</w:t>
      </w:r>
      <w:r w:rsidRPr="00BB55D6">
        <w:rPr>
          <w:rFonts w:asciiTheme="minorHAnsi" w:eastAsiaTheme="minorEastAsia" w:hAnsiTheme="minorHAnsi" w:cstheme="minorBidi"/>
          <w:sz w:val="22"/>
          <w:szCs w:val="22"/>
        </w:rPr>
        <w:tab/>
      </w:r>
      <w:r w:rsidRPr="00890E30">
        <w:rPr>
          <w:snapToGrid w:val="0"/>
        </w:rPr>
        <w:t>Test Requirements</w:t>
      </w:r>
      <w:r>
        <w:tab/>
        <w:t>2653</w:t>
      </w:r>
    </w:p>
    <w:p w:rsidR="00BB55D6" w:rsidRDefault="00BB55D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2656</w:t>
      </w:r>
    </w:p>
    <w:p w:rsidR="00BB55D6" w:rsidRDefault="00BB55D6">
      <w:pPr>
        <w:pStyle w:val="TOC4"/>
        <w:rPr>
          <w:rFonts w:asciiTheme="minorHAnsi" w:eastAsiaTheme="minorEastAsia" w:hAnsiTheme="minorHAnsi" w:cstheme="minorBidi"/>
          <w:sz w:val="22"/>
          <w:szCs w:val="22"/>
        </w:rPr>
      </w:pPr>
      <w:r>
        <w:lastRenderedPageBreak/>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2656</w:t>
      </w:r>
    </w:p>
    <w:p w:rsidR="00BB55D6" w:rsidRDefault="00BB55D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2659</w:t>
      </w:r>
    </w:p>
    <w:p w:rsidR="00BB55D6" w:rsidRDefault="00BB55D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2659</w:t>
      </w:r>
    </w:p>
    <w:p w:rsidR="00BB55D6" w:rsidRDefault="00BB55D6">
      <w:pPr>
        <w:pStyle w:val="TOC4"/>
        <w:rPr>
          <w:rFonts w:asciiTheme="minorHAnsi" w:eastAsiaTheme="minorEastAsia" w:hAnsiTheme="minorHAnsi" w:cstheme="minorBidi"/>
          <w:sz w:val="22"/>
          <w:szCs w:val="22"/>
        </w:rPr>
      </w:pPr>
      <w:r w:rsidRPr="00BB55D6">
        <w:t>A.8.23.16.1</w:t>
      </w:r>
      <w:r w:rsidRPr="00BB55D6">
        <w:rPr>
          <w:rFonts w:asciiTheme="minorHAnsi" w:eastAsiaTheme="minorEastAsia" w:hAnsiTheme="minorHAnsi" w:cstheme="minorBidi"/>
          <w:sz w:val="22"/>
          <w:szCs w:val="22"/>
        </w:rPr>
        <w:tab/>
      </w:r>
      <w:r w:rsidRPr="00890E30">
        <w:rPr>
          <w:snapToGrid w:val="0"/>
        </w:rPr>
        <w:t>Test Purpose and Environment</w:t>
      </w:r>
      <w:r>
        <w:tab/>
        <w:t>2659</w:t>
      </w:r>
    </w:p>
    <w:p w:rsidR="00BB55D6" w:rsidRDefault="00BB55D6">
      <w:pPr>
        <w:pStyle w:val="TOC4"/>
        <w:rPr>
          <w:rFonts w:asciiTheme="minorHAnsi" w:eastAsiaTheme="minorEastAsia" w:hAnsiTheme="minorHAnsi" w:cstheme="minorBidi"/>
          <w:sz w:val="22"/>
          <w:szCs w:val="22"/>
        </w:rPr>
      </w:pPr>
      <w:r w:rsidRPr="00BB55D6">
        <w:t>A.8.23.16.2</w:t>
      </w:r>
      <w:r w:rsidRPr="00BB55D6">
        <w:rPr>
          <w:rFonts w:asciiTheme="minorHAnsi" w:eastAsiaTheme="minorEastAsia" w:hAnsiTheme="minorHAnsi" w:cstheme="minorBidi"/>
          <w:sz w:val="22"/>
          <w:szCs w:val="22"/>
        </w:rPr>
        <w:tab/>
      </w:r>
      <w:r w:rsidRPr="00890E30">
        <w:rPr>
          <w:snapToGrid w:val="0"/>
        </w:rPr>
        <w:t>Test Requirements</w:t>
      </w:r>
      <w:r>
        <w:tab/>
        <w:t>2660</w:t>
      </w:r>
    </w:p>
    <w:p w:rsidR="00BB55D6" w:rsidRDefault="00BB55D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2661</w:t>
      </w:r>
    </w:p>
    <w:p w:rsidR="00BB55D6" w:rsidRDefault="00BB55D6">
      <w:pPr>
        <w:pStyle w:val="TOC4"/>
        <w:rPr>
          <w:rFonts w:asciiTheme="minorHAnsi" w:eastAsiaTheme="minorEastAsia" w:hAnsiTheme="minorHAnsi" w:cstheme="minorBidi"/>
          <w:sz w:val="22"/>
          <w:szCs w:val="22"/>
        </w:rPr>
      </w:pPr>
      <w:r w:rsidRPr="00BB55D6">
        <w:t>A.8.23.17.1</w:t>
      </w:r>
      <w:r w:rsidRPr="00BB55D6">
        <w:rPr>
          <w:rFonts w:asciiTheme="minorHAnsi" w:eastAsiaTheme="minorEastAsia" w:hAnsiTheme="minorHAnsi" w:cstheme="minorBidi"/>
          <w:sz w:val="22"/>
          <w:szCs w:val="22"/>
        </w:rPr>
        <w:tab/>
      </w:r>
      <w:r w:rsidRPr="00890E30">
        <w:rPr>
          <w:snapToGrid w:val="0"/>
        </w:rPr>
        <w:t>Test Purpose and Environment</w:t>
      </w:r>
      <w:r>
        <w:tab/>
        <w:t>2661</w:t>
      </w:r>
    </w:p>
    <w:p w:rsidR="00BB55D6" w:rsidRDefault="00BB55D6">
      <w:pPr>
        <w:pStyle w:val="TOC4"/>
        <w:rPr>
          <w:rFonts w:asciiTheme="minorHAnsi" w:eastAsiaTheme="minorEastAsia" w:hAnsiTheme="minorHAnsi" w:cstheme="minorBidi"/>
          <w:sz w:val="22"/>
          <w:szCs w:val="22"/>
        </w:rPr>
      </w:pPr>
      <w:r w:rsidRPr="00BB55D6">
        <w:t>A.8.23.17.2</w:t>
      </w:r>
      <w:r w:rsidRPr="00BB55D6">
        <w:rPr>
          <w:rFonts w:asciiTheme="minorHAnsi" w:eastAsiaTheme="minorEastAsia" w:hAnsiTheme="minorHAnsi" w:cstheme="minorBidi"/>
          <w:sz w:val="22"/>
          <w:szCs w:val="22"/>
        </w:rPr>
        <w:tab/>
      </w:r>
      <w:r w:rsidRPr="00890E30">
        <w:rPr>
          <w:snapToGrid w:val="0"/>
        </w:rPr>
        <w:t>Test Requirements</w:t>
      </w:r>
      <w:r>
        <w:tab/>
        <w:t>2663</w:t>
      </w:r>
    </w:p>
    <w:p w:rsidR="00BB55D6" w:rsidRDefault="00BB55D6">
      <w:pPr>
        <w:pStyle w:val="TOC3"/>
        <w:rPr>
          <w:rFonts w:asciiTheme="minorHAnsi" w:eastAsiaTheme="minorEastAsia" w:hAnsiTheme="minorHAnsi" w:cstheme="minorBidi"/>
          <w:sz w:val="22"/>
          <w:szCs w:val="22"/>
        </w:rPr>
      </w:pPr>
      <w:r w:rsidRPr="00BB55D6">
        <w:t>A.8.23.18</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2663</w:t>
      </w:r>
    </w:p>
    <w:p w:rsidR="00BB55D6" w:rsidRDefault="00BB55D6">
      <w:pPr>
        <w:pStyle w:val="TOC4"/>
        <w:rPr>
          <w:rFonts w:asciiTheme="minorHAnsi" w:eastAsiaTheme="minorEastAsia" w:hAnsiTheme="minorHAnsi" w:cstheme="minorBidi"/>
          <w:sz w:val="22"/>
          <w:szCs w:val="22"/>
        </w:rPr>
      </w:pPr>
      <w:r w:rsidRPr="00BB55D6">
        <w:t>A.8.23.18.1</w:t>
      </w:r>
      <w:r w:rsidRPr="00BB55D6">
        <w:rPr>
          <w:rFonts w:asciiTheme="minorHAnsi" w:eastAsiaTheme="minorEastAsia" w:hAnsiTheme="minorHAnsi" w:cstheme="minorBidi"/>
          <w:sz w:val="22"/>
          <w:szCs w:val="22"/>
        </w:rPr>
        <w:tab/>
      </w:r>
      <w:r w:rsidRPr="00890E30">
        <w:rPr>
          <w:snapToGrid w:val="0"/>
        </w:rPr>
        <w:t>Test Purpose and Environment</w:t>
      </w:r>
      <w:r>
        <w:tab/>
        <w:t>2663</w:t>
      </w:r>
    </w:p>
    <w:p w:rsidR="00BB55D6" w:rsidRDefault="00BB55D6">
      <w:pPr>
        <w:pStyle w:val="TOC4"/>
        <w:rPr>
          <w:rFonts w:asciiTheme="minorHAnsi" w:eastAsiaTheme="minorEastAsia" w:hAnsiTheme="minorHAnsi" w:cstheme="minorBidi"/>
          <w:sz w:val="22"/>
          <w:szCs w:val="22"/>
        </w:rPr>
      </w:pPr>
      <w:r w:rsidRPr="00BB55D6">
        <w:t>A.8.23.18.2</w:t>
      </w:r>
      <w:r w:rsidRPr="00BB55D6">
        <w:rPr>
          <w:rFonts w:asciiTheme="minorHAnsi" w:eastAsiaTheme="minorEastAsia" w:hAnsiTheme="minorHAnsi" w:cstheme="minorBidi"/>
          <w:sz w:val="22"/>
          <w:szCs w:val="22"/>
        </w:rPr>
        <w:tab/>
      </w:r>
      <w:r w:rsidRPr="00890E30">
        <w:rPr>
          <w:snapToGrid w:val="0"/>
        </w:rPr>
        <w:t>Test Requirements</w:t>
      </w:r>
      <w:r>
        <w:tab/>
        <w:t>2664</w:t>
      </w:r>
    </w:p>
    <w:p w:rsidR="00BB55D6" w:rsidRDefault="00BB55D6">
      <w:pPr>
        <w:pStyle w:val="TOC3"/>
        <w:rPr>
          <w:rFonts w:asciiTheme="minorHAnsi" w:eastAsiaTheme="minorEastAsia" w:hAnsiTheme="minorHAnsi" w:cstheme="minorBidi"/>
          <w:sz w:val="22"/>
          <w:szCs w:val="22"/>
        </w:rPr>
      </w:pPr>
      <w:r w:rsidRPr="00BB55D6">
        <w:t>A.8.23.19</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2665</w:t>
      </w:r>
    </w:p>
    <w:p w:rsidR="00BB55D6" w:rsidRDefault="00BB55D6">
      <w:pPr>
        <w:pStyle w:val="TOC4"/>
        <w:rPr>
          <w:rFonts w:asciiTheme="minorHAnsi" w:eastAsiaTheme="minorEastAsia" w:hAnsiTheme="minorHAnsi" w:cstheme="minorBidi"/>
          <w:sz w:val="22"/>
          <w:szCs w:val="22"/>
        </w:rPr>
      </w:pPr>
      <w:r w:rsidRPr="00BB55D6">
        <w:t>A.8.23.19.1</w:t>
      </w:r>
      <w:r w:rsidRPr="00BB55D6">
        <w:rPr>
          <w:rFonts w:asciiTheme="minorHAnsi" w:eastAsiaTheme="minorEastAsia" w:hAnsiTheme="minorHAnsi" w:cstheme="minorBidi"/>
          <w:sz w:val="22"/>
          <w:szCs w:val="22"/>
        </w:rPr>
        <w:tab/>
      </w:r>
      <w:r w:rsidRPr="00890E30">
        <w:rPr>
          <w:snapToGrid w:val="0"/>
        </w:rPr>
        <w:t>Test Purpose and Environment</w:t>
      </w:r>
      <w:r>
        <w:tab/>
        <w:t>2665</w:t>
      </w:r>
    </w:p>
    <w:p w:rsidR="00BB55D6" w:rsidRDefault="00BB55D6">
      <w:pPr>
        <w:pStyle w:val="TOC4"/>
        <w:rPr>
          <w:rFonts w:asciiTheme="minorHAnsi" w:eastAsiaTheme="minorEastAsia" w:hAnsiTheme="minorHAnsi" w:cstheme="minorBidi"/>
          <w:sz w:val="22"/>
          <w:szCs w:val="22"/>
        </w:rPr>
      </w:pPr>
      <w:r w:rsidRPr="00BB55D6">
        <w:t>A.8.23.19.2</w:t>
      </w:r>
      <w:r w:rsidRPr="00BB55D6">
        <w:rPr>
          <w:rFonts w:asciiTheme="minorHAnsi" w:eastAsiaTheme="minorEastAsia" w:hAnsiTheme="minorHAnsi" w:cstheme="minorBidi"/>
          <w:sz w:val="22"/>
          <w:szCs w:val="22"/>
        </w:rPr>
        <w:tab/>
      </w:r>
      <w:r w:rsidRPr="00890E30">
        <w:rPr>
          <w:snapToGrid w:val="0"/>
        </w:rPr>
        <w:t>Test Requirements</w:t>
      </w:r>
      <w:r>
        <w:tab/>
        <w:t>2666</w:t>
      </w:r>
    </w:p>
    <w:p w:rsidR="00BB55D6" w:rsidRDefault="00BB55D6">
      <w:pPr>
        <w:pStyle w:val="TOC3"/>
        <w:rPr>
          <w:rFonts w:asciiTheme="minorHAnsi" w:eastAsiaTheme="minorEastAsia" w:hAnsiTheme="minorHAnsi" w:cstheme="minorBidi"/>
          <w:sz w:val="22"/>
          <w:szCs w:val="22"/>
        </w:rPr>
      </w:pPr>
      <w:r w:rsidRPr="00BB55D6">
        <w:t>A.8.23.20</w:t>
      </w:r>
      <w:r w:rsidRPr="00BB55D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2667</w:t>
      </w:r>
    </w:p>
    <w:p w:rsidR="00BB55D6" w:rsidRDefault="00BB55D6">
      <w:pPr>
        <w:pStyle w:val="TOC4"/>
        <w:rPr>
          <w:rFonts w:asciiTheme="minorHAnsi" w:eastAsiaTheme="minorEastAsia" w:hAnsiTheme="minorHAnsi" w:cstheme="minorBidi"/>
          <w:sz w:val="22"/>
          <w:szCs w:val="22"/>
        </w:rPr>
      </w:pPr>
      <w:r w:rsidRPr="00BB55D6">
        <w:t>A.8.23.20.1</w:t>
      </w:r>
      <w:r w:rsidRPr="00BB55D6">
        <w:rPr>
          <w:rFonts w:asciiTheme="minorHAnsi" w:eastAsiaTheme="minorEastAsia" w:hAnsiTheme="minorHAnsi" w:cstheme="minorBidi"/>
          <w:sz w:val="22"/>
          <w:szCs w:val="22"/>
        </w:rPr>
        <w:tab/>
      </w:r>
      <w:r w:rsidRPr="00890E30">
        <w:rPr>
          <w:snapToGrid w:val="0"/>
        </w:rPr>
        <w:t>Test Purpose and Environment</w:t>
      </w:r>
      <w:r>
        <w:tab/>
        <w:t>2667</w:t>
      </w:r>
    </w:p>
    <w:p w:rsidR="00BB55D6" w:rsidRDefault="00BB55D6">
      <w:pPr>
        <w:pStyle w:val="TOC4"/>
        <w:rPr>
          <w:rFonts w:asciiTheme="minorHAnsi" w:eastAsiaTheme="minorEastAsia" w:hAnsiTheme="minorHAnsi" w:cstheme="minorBidi"/>
          <w:sz w:val="22"/>
          <w:szCs w:val="22"/>
        </w:rPr>
      </w:pPr>
      <w:r w:rsidRPr="00BB55D6">
        <w:t>A.8.23.20.2</w:t>
      </w:r>
      <w:r w:rsidRPr="00BB55D6">
        <w:rPr>
          <w:rFonts w:asciiTheme="minorHAnsi" w:eastAsiaTheme="minorEastAsia" w:hAnsiTheme="minorHAnsi" w:cstheme="minorBidi"/>
          <w:sz w:val="22"/>
          <w:szCs w:val="22"/>
        </w:rPr>
        <w:tab/>
      </w:r>
      <w:r w:rsidRPr="00890E30">
        <w:rPr>
          <w:snapToGrid w:val="0"/>
        </w:rPr>
        <w:t>Test Requirements</w:t>
      </w:r>
      <w:r>
        <w:tab/>
        <w:t>2668</w:t>
      </w:r>
    </w:p>
    <w:p w:rsidR="00BB55D6" w:rsidRDefault="00BB55D6">
      <w:pPr>
        <w:pStyle w:val="TOC3"/>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t>E-UTRAN FDD - FDD DC Inter-frequency identification of a new CGI of E-UTRA cell using autonomous gaps in synchronous DC</w:t>
      </w:r>
      <w:r>
        <w:tab/>
        <w:t>2669</w:t>
      </w:r>
    </w:p>
    <w:p w:rsidR="00BB55D6" w:rsidRDefault="00BB55D6">
      <w:pPr>
        <w:pStyle w:val="TOC4"/>
        <w:rPr>
          <w:rFonts w:asciiTheme="minorHAnsi" w:eastAsiaTheme="minorEastAsia" w:hAnsiTheme="minorHAnsi" w:cstheme="minorBidi"/>
          <w:sz w:val="22"/>
          <w:szCs w:val="22"/>
        </w:rPr>
      </w:pPr>
      <w:r w:rsidRPr="00BB55D6">
        <w:t>A.8.23.21.1</w:t>
      </w:r>
      <w:r w:rsidRPr="00BB55D6">
        <w:rPr>
          <w:rFonts w:asciiTheme="minorHAnsi" w:eastAsiaTheme="minorEastAsia" w:hAnsiTheme="minorHAnsi" w:cstheme="minorBidi"/>
          <w:sz w:val="22"/>
          <w:szCs w:val="22"/>
        </w:rPr>
        <w:tab/>
      </w:r>
      <w:r w:rsidRPr="00890E30">
        <w:rPr>
          <w:snapToGrid w:val="0"/>
        </w:rPr>
        <w:t>Test Purpose and Environment</w:t>
      </w:r>
      <w:r>
        <w:tab/>
        <w:t>2669</w:t>
      </w:r>
    </w:p>
    <w:p w:rsidR="00BB55D6" w:rsidRDefault="00BB55D6">
      <w:pPr>
        <w:pStyle w:val="TOC4"/>
        <w:rPr>
          <w:rFonts w:asciiTheme="minorHAnsi" w:eastAsiaTheme="minorEastAsia" w:hAnsiTheme="minorHAnsi" w:cstheme="minorBidi"/>
          <w:sz w:val="22"/>
          <w:szCs w:val="22"/>
        </w:rPr>
      </w:pPr>
      <w:r w:rsidRPr="00BB55D6">
        <w:t>A.8.23.21</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2670</w:t>
      </w:r>
    </w:p>
    <w:p w:rsidR="00BB55D6" w:rsidRDefault="00BB55D6">
      <w:pPr>
        <w:pStyle w:val="TOC3"/>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2671</w:t>
      </w:r>
    </w:p>
    <w:p w:rsidR="00BB55D6" w:rsidRDefault="00BB55D6">
      <w:pPr>
        <w:pStyle w:val="TOC4"/>
        <w:rPr>
          <w:rFonts w:asciiTheme="minorHAnsi" w:eastAsiaTheme="minorEastAsia" w:hAnsiTheme="minorHAnsi" w:cstheme="minorBidi"/>
          <w:sz w:val="22"/>
          <w:szCs w:val="22"/>
        </w:rPr>
      </w:pPr>
      <w:r w:rsidRPr="00BB55D6">
        <w:t>A.8.23.22.1</w:t>
      </w:r>
      <w:r w:rsidRPr="00BB55D6">
        <w:rPr>
          <w:rFonts w:asciiTheme="minorHAnsi" w:eastAsiaTheme="minorEastAsia" w:hAnsiTheme="minorHAnsi" w:cstheme="minorBidi"/>
          <w:sz w:val="22"/>
          <w:szCs w:val="22"/>
        </w:rPr>
        <w:tab/>
      </w:r>
      <w:r w:rsidRPr="00890E30">
        <w:rPr>
          <w:snapToGrid w:val="0"/>
        </w:rPr>
        <w:t>Test Purpose and Environment</w:t>
      </w:r>
      <w:r>
        <w:tab/>
        <w:t>2671</w:t>
      </w:r>
    </w:p>
    <w:p w:rsidR="00BB55D6" w:rsidRDefault="00BB55D6">
      <w:pPr>
        <w:pStyle w:val="TOC4"/>
        <w:rPr>
          <w:rFonts w:asciiTheme="minorHAnsi" w:eastAsiaTheme="minorEastAsia" w:hAnsiTheme="minorHAnsi" w:cstheme="minorBidi"/>
          <w:sz w:val="22"/>
          <w:szCs w:val="22"/>
        </w:rPr>
      </w:pPr>
      <w:r w:rsidRPr="00BB55D6">
        <w:t>A.8.23.22</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2672</w:t>
      </w:r>
    </w:p>
    <w:p w:rsidR="00BB55D6" w:rsidRDefault="00BB55D6">
      <w:pPr>
        <w:pStyle w:val="TOC3"/>
        <w:rPr>
          <w:rFonts w:asciiTheme="minorHAnsi" w:eastAsiaTheme="minorEastAsia" w:hAnsiTheme="minorHAnsi" w:cstheme="minorBidi"/>
          <w:sz w:val="22"/>
          <w:szCs w:val="22"/>
        </w:rPr>
      </w:pPr>
      <w:r w:rsidRPr="00BB55D6">
        <w:t>A.8.23.23</w:t>
      </w:r>
      <w:r w:rsidRPr="00BB55D6">
        <w:rPr>
          <w:rFonts w:asciiTheme="minorHAnsi" w:eastAsiaTheme="minorEastAsia" w:hAnsiTheme="minorHAnsi" w:cstheme="minorBidi"/>
          <w:sz w:val="22"/>
          <w:szCs w:val="22"/>
        </w:rPr>
        <w:tab/>
      </w:r>
      <w:r>
        <w:t>E-UTRAN TDD - TDD DC Inter-frequency identification of a new CGI of E-UTRA cell using autonomous gaps in synchronous DC</w:t>
      </w:r>
      <w:r>
        <w:tab/>
        <w:t>2673</w:t>
      </w:r>
    </w:p>
    <w:p w:rsidR="00BB55D6" w:rsidRDefault="00BB55D6">
      <w:pPr>
        <w:pStyle w:val="TOC4"/>
        <w:rPr>
          <w:rFonts w:asciiTheme="minorHAnsi" w:eastAsiaTheme="minorEastAsia" w:hAnsiTheme="minorHAnsi" w:cstheme="minorBidi"/>
          <w:sz w:val="22"/>
          <w:szCs w:val="22"/>
        </w:rPr>
      </w:pPr>
      <w:r w:rsidRPr="00BB55D6">
        <w:t>A.8.23.23.1</w:t>
      </w:r>
      <w:r w:rsidRPr="00BB55D6">
        <w:rPr>
          <w:rFonts w:asciiTheme="minorHAnsi" w:eastAsiaTheme="minorEastAsia" w:hAnsiTheme="minorHAnsi" w:cstheme="minorBidi"/>
          <w:sz w:val="22"/>
          <w:szCs w:val="22"/>
        </w:rPr>
        <w:tab/>
      </w:r>
      <w:r w:rsidRPr="00890E30">
        <w:rPr>
          <w:snapToGrid w:val="0"/>
        </w:rPr>
        <w:t>Test Purpose and Environment</w:t>
      </w:r>
      <w:r>
        <w:tab/>
        <w:t>2673</w:t>
      </w:r>
    </w:p>
    <w:p w:rsidR="00BB55D6" w:rsidRDefault="00BB55D6">
      <w:pPr>
        <w:pStyle w:val="TOC4"/>
        <w:rPr>
          <w:rFonts w:asciiTheme="minorHAnsi" w:eastAsiaTheme="minorEastAsia" w:hAnsiTheme="minorHAnsi" w:cstheme="minorBidi"/>
          <w:sz w:val="22"/>
          <w:szCs w:val="22"/>
        </w:rPr>
      </w:pPr>
      <w:r w:rsidRPr="00BB55D6">
        <w:t>A.8.23.23.2</w:t>
      </w:r>
      <w:r w:rsidRPr="00BB55D6">
        <w:rPr>
          <w:rFonts w:asciiTheme="minorHAnsi" w:eastAsiaTheme="minorEastAsia" w:hAnsiTheme="minorHAnsi" w:cstheme="minorBidi"/>
          <w:sz w:val="22"/>
          <w:szCs w:val="22"/>
        </w:rPr>
        <w:tab/>
      </w:r>
      <w:r w:rsidRPr="00890E30">
        <w:rPr>
          <w:snapToGrid w:val="0"/>
        </w:rPr>
        <w:t>Test Requirements</w:t>
      </w:r>
      <w:r>
        <w:tab/>
        <w:t>2674</w:t>
      </w:r>
    </w:p>
    <w:p w:rsidR="00BB55D6" w:rsidRDefault="00BB55D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2675</w:t>
      </w:r>
    </w:p>
    <w:p w:rsidR="00BB55D6" w:rsidRDefault="00BB55D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2675</w:t>
      </w:r>
    </w:p>
    <w:p w:rsidR="00BB55D6" w:rsidRDefault="00BB55D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2677</w:t>
      </w:r>
    </w:p>
    <w:p w:rsidR="00BB55D6" w:rsidRDefault="00BB55D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2678</w:t>
      </w:r>
    </w:p>
    <w:p w:rsidR="00BB55D6" w:rsidRDefault="00BB55D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BB55D6" w:rsidRDefault="00BB55D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2680</w:t>
      </w:r>
    </w:p>
    <w:p w:rsidR="00BB55D6" w:rsidRDefault="00BB55D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2681</w:t>
      </w:r>
    </w:p>
    <w:p w:rsidR="00BB55D6" w:rsidRDefault="00BB55D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2681</w:t>
      </w:r>
    </w:p>
    <w:p w:rsidR="00BB55D6" w:rsidRDefault="00BB55D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2684</w:t>
      </w:r>
    </w:p>
    <w:p w:rsidR="00BB55D6" w:rsidRDefault="00BB55D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2684</w:t>
      </w:r>
    </w:p>
    <w:p w:rsidR="00BB55D6" w:rsidRDefault="00BB55D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2687</w:t>
      </w:r>
    </w:p>
    <w:p w:rsidR="00BB55D6" w:rsidRDefault="00BB55D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2687</w:t>
      </w:r>
    </w:p>
    <w:p w:rsidR="00BB55D6" w:rsidRDefault="00BB55D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2687</w:t>
      </w:r>
    </w:p>
    <w:p w:rsidR="00BB55D6" w:rsidRDefault="00BB55D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2690</w:t>
      </w:r>
    </w:p>
    <w:p w:rsidR="00BB55D6" w:rsidRDefault="00BB55D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2690</w:t>
      </w:r>
    </w:p>
    <w:p w:rsidR="00BB55D6" w:rsidRDefault="00BB55D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2693</w:t>
      </w:r>
    </w:p>
    <w:p w:rsidR="00BB55D6" w:rsidRDefault="00BB55D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2693</w:t>
      </w:r>
    </w:p>
    <w:p w:rsidR="00BB55D6" w:rsidRDefault="00BB55D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2693</w:t>
      </w:r>
    </w:p>
    <w:p w:rsidR="00BB55D6" w:rsidRDefault="00BB55D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2693</w:t>
      </w:r>
    </w:p>
    <w:p w:rsidR="00BB55D6" w:rsidRDefault="00BB55D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2695</w:t>
      </w:r>
    </w:p>
    <w:p w:rsidR="00BB55D6" w:rsidRDefault="00BB55D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2695</w:t>
      </w:r>
    </w:p>
    <w:p w:rsidR="00BB55D6" w:rsidRDefault="00BB55D6">
      <w:pPr>
        <w:pStyle w:val="TOC4"/>
        <w:rPr>
          <w:rFonts w:asciiTheme="minorHAnsi" w:eastAsiaTheme="minorEastAsia" w:hAnsiTheme="minorHAnsi" w:cstheme="minorBidi"/>
          <w:sz w:val="22"/>
          <w:szCs w:val="22"/>
        </w:rPr>
      </w:pPr>
      <w:r>
        <w:lastRenderedPageBreak/>
        <w:t>A.8.24.2.2</w:t>
      </w:r>
      <w:r>
        <w:rPr>
          <w:rFonts w:asciiTheme="minorHAnsi" w:eastAsiaTheme="minorEastAsia" w:hAnsiTheme="minorHAnsi" w:cstheme="minorBidi"/>
          <w:sz w:val="22"/>
          <w:szCs w:val="22"/>
        </w:rPr>
        <w:tab/>
      </w:r>
      <w:r>
        <w:t>Test Requirements</w:t>
      </w:r>
      <w:r>
        <w:tab/>
        <w:t>2696</w:t>
      </w:r>
    </w:p>
    <w:p w:rsidR="00BB55D6" w:rsidRDefault="00BB55D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2696</w:t>
      </w:r>
    </w:p>
    <w:p w:rsidR="00BB55D6" w:rsidRDefault="00BB55D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2697</w:t>
      </w:r>
    </w:p>
    <w:p w:rsidR="00BB55D6" w:rsidRDefault="00BB55D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2698</w:t>
      </w:r>
    </w:p>
    <w:p w:rsidR="00BB55D6" w:rsidRDefault="00BB55D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2699</w:t>
      </w:r>
    </w:p>
    <w:p w:rsidR="00BB55D6" w:rsidRDefault="00BB55D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2699</w:t>
      </w:r>
    </w:p>
    <w:p w:rsidR="00BB55D6" w:rsidRDefault="00BB55D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2699</w:t>
      </w:r>
    </w:p>
    <w:p w:rsidR="00BB55D6" w:rsidRDefault="00BB55D6">
      <w:pPr>
        <w:pStyle w:val="TOC4"/>
        <w:rPr>
          <w:rFonts w:asciiTheme="minorHAnsi" w:eastAsiaTheme="minorEastAsia" w:hAnsiTheme="minorHAnsi" w:cstheme="minorBidi"/>
          <w:sz w:val="22"/>
          <w:szCs w:val="22"/>
        </w:rPr>
      </w:pPr>
      <w:r w:rsidRPr="00BB55D6">
        <w:t>A.8.25.1.2</w:t>
      </w:r>
      <w:r w:rsidRPr="00BB55D6">
        <w:rPr>
          <w:rFonts w:asciiTheme="minorHAnsi" w:hAnsiTheme="minorHAnsi" w:cstheme="minorBidi"/>
          <w:sz w:val="22"/>
          <w:szCs w:val="22"/>
        </w:rPr>
        <w:tab/>
      </w:r>
      <w:r w:rsidRPr="00890E30">
        <w:rPr>
          <w:rFonts w:eastAsia="SimSun"/>
          <w:lang w:eastAsia="zh-CN"/>
        </w:rPr>
        <w:t>Test Requirements</w:t>
      </w:r>
      <w:r>
        <w:tab/>
        <w:t>2701</w:t>
      </w:r>
    </w:p>
    <w:p w:rsidR="00BB55D6" w:rsidRDefault="00BB55D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2701</w:t>
      </w:r>
    </w:p>
    <w:p w:rsidR="00BB55D6" w:rsidRDefault="00BB55D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rsidR="00BB55D6" w:rsidRDefault="00BB55D6">
      <w:pPr>
        <w:pStyle w:val="TOC4"/>
        <w:rPr>
          <w:rFonts w:asciiTheme="minorHAnsi" w:eastAsiaTheme="minorEastAsia" w:hAnsiTheme="minorHAnsi" w:cstheme="minorBidi"/>
          <w:sz w:val="22"/>
          <w:szCs w:val="22"/>
        </w:rPr>
      </w:pPr>
      <w:r w:rsidRPr="00BB55D6">
        <w:t>A.8.25.2.2</w:t>
      </w:r>
      <w:r w:rsidRPr="00BB55D6">
        <w:rPr>
          <w:rFonts w:asciiTheme="minorHAnsi" w:hAnsiTheme="minorHAnsi" w:cstheme="minorBidi"/>
          <w:sz w:val="22"/>
          <w:szCs w:val="22"/>
        </w:rPr>
        <w:tab/>
      </w:r>
      <w:r w:rsidRPr="00890E30">
        <w:rPr>
          <w:rFonts w:eastAsia="SimSun"/>
          <w:lang w:eastAsia="zh-CN"/>
        </w:rPr>
        <w:t>Test Requirements</w:t>
      </w:r>
      <w:r>
        <w:tab/>
        <w:t>2703</w:t>
      </w:r>
    </w:p>
    <w:p w:rsidR="00BB55D6" w:rsidRDefault="00BB55D6">
      <w:pPr>
        <w:pStyle w:val="TOC2"/>
        <w:rPr>
          <w:rFonts w:asciiTheme="minorHAnsi" w:eastAsiaTheme="minorEastAsia" w:hAnsiTheme="minorHAnsi" w:cstheme="minorBidi"/>
          <w:sz w:val="22"/>
          <w:szCs w:val="22"/>
        </w:rPr>
      </w:pPr>
      <w:r>
        <w:t>A.8.</w:t>
      </w:r>
      <w:r>
        <w:rPr>
          <w:lang w:eastAsia="zh-CN"/>
        </w:rPr>
        <w:t>26 Frame Structure 3 (FS3)</w:t>
      </w:r>
      <w:r>
        <w:tab/>
        <w:t>2703</w:t>
      </w:r>
    </w:p>
    <w:p w:rsidR="00BB55D6" w:rsidRDefault="00BB55D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2703</w:t>
      </w:r>
    </w:p>
    <w:p w:rsidR="00BB55D6" w:rsidRDefault="00BB55D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2703</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2705</w:t>
      </w:r>
    </w:p>
    <w:p w:rsidR="00BB55D6" w:rsidRDefault="00BB55D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2708</w:t>
      </w:r>
    </w:p>
    <w:p w:rsidR="00BB55D6" w:rsidRDefault="00BB55D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2709</w:t>
      </w:r>
    </w:p>
    <w:p w:rsidR="00BB55D6" w:rsidRDefault="00BB55D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2712</w:t>
      </w:r>
    </w:p>
    <w:p w:rsidR="00BB55D6" w:rsidRDefault="00BB55D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2712</w:t>
      </w:r>
    </w:p>
    <w:p w:rsidR="00BB55D6" w:rsidRDefault="00BB55D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2712</w:t>
      </w:r>
    </w:p>
    <w:p w:rsidR="00BB55D6" w:rsidRDefault="00BB55D6">
      <w:pPr>
        <w:pStyle w:val="TOC4"/>
        <w:rPr>
          <w:rFonts w:asciiTheme="minorHAnsi" w:eastAsiaTheme="minorEastAsia" w:hAnsiTheme="minorHAnsi" w:cstheme="minorBidi"/>
          <w:sz w:val="22"/>
          <w:szCs w:val="22"/>
        </w:rPr>
      </w:pPr>
      <w:r w:rsidRPr="00BB55D6">
        <w:t>A.8.26.3A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2715</w:t>
      </w:r>
    </w:p>
    <w:p w:rsidR="00BB55D6" w:rsidRDefault="00BB55D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2715</w:t>
      </w:r>
    </w:p>
    <w:p w:rsidR="00BB55D6" w:rsidRDefault="00BB55D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2715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2718</w:t>
      </w:r>
    </w:p>
    <w:p w:rsidR="00BB55D6" w:rsidRDefault="00BB55D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2718</w:t>
      </w:r>
    </w:p>
    <w:p w:rsidR="00BB55D6" w:rsidRDefault="00BB55D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2718</w:t>
      </w:r>
    </w:p>
    <w:p w:rsidR="00BB55D6" w:rsidRDefault="00BB55D6">
      <w:pPr>
        <w:pStyle w:val="TOC4"/>
        <w:rPr>
          <w:rFonts w:asciiTheme="minorHAnsi" w:eastAsiaTheme="minorEastAsia" w:hAnsiTheme="minorHAnsi" w:cstheme="minorBidi"/>
          <w:sz w:val="22"/>
          <w:szCs w:val="22"/>
        </w:rPr>
      </w:pPr>
      <w:r w:rsidRPr="00BB55D6">
        <w:t>A.8.26.4A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2721</w:t>
      </w:r>
    </w:p>
    <w:p w:rsidR="00BB55D6" w:rsidRDefault="00BB55D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2721</w:t>
      </w:r>
    </w:p>
    <w:p w:rsidR="00BB55D6" w:rsidRDefault="00BB55D6">
      <w:pPr>
        <w:pStyle w:val="TOC4"/>
        <w:rPr>
          <w:rFonts w:asciiTheme="minorHAnsi" w:eastAsiaTheme="minorEastAsia" w:hAnsiTheme="minorHAnsi" w:cstheme="minorBidi"/>
          <w:sz w:val="22"/>
          <w:szCs w:val="22"/>
        </w:rPr>
      </w:pPr>
      <w:r w:rsidRPr="00BB55D6">
        <w:t>A.8.26.5.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2721</w:t>
      </w:r>
    </w:p>
    <w:p w:rsidR="00BB55D6" w:rsidRDefault="00BB55D6">
      <w:pPr>
        <w:pStyle w:val="TOC4"/>
        <w:rPr>
          <w:rFonts w:asciiTheme="minorHAnsi" w:eastAsiaTheme="minorEastAsia" w:hAnsiTheme="minorHAnsi" w:cstheme="minorBidi"/>
          <w:sz w:val="22"/>
          <w:szCs w:val="22"/>
        </w:rPr>
      </w:pPr>
      <w:r w:rsidRPr="00BB55D6">
        <w:t>A.8.26.5.2</w:t>
      </w:r>
      <w:r w:rsidRPr="00BB55D6">
        <w:rPr>
          <w:rFonts w:asciiTheme="minorHAnsi" w:eastAsiaTheme="minorEastAsia" w:hAnsiTheme="minorHAnsi" w:cstheme="minorBidi"/>
          <w:sz w:val="22"/>
          <w:szCs w:val="22"/>
        </w:rPr>
        <w:tab/>
      </w:r>
      <w:r w:rsidRPr="00890E30">
        <w:rPr>
          <w:snapToGrid w:val="0"/>
        </w:rPr>
        <w:t>Test Requirements</w:t>
      </w:r>
      <w:r>
        <w:tab/>
        <w:t>2724</w:t>
      </w:r>
    </w:p>
    <w:p w:rsidR="00BB55D6" w:rsidRDefault="00BB55D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2724</w:t>
      </w:r>
    </w:p>
    <w:p w:rsidR="00BB55D6" w:rsidRDefault="00BB55D6">
      <w:pPr>
        <w:pStyle w:val="TOC4"/>
        <w:rPr>
          <w:rFonts w:asciiTheme="minorHAnsi" w:eastAsiaTheme="minorEastAsia" w:hAnsiTheme="minorHAnsi" w:cstheme="minorBidi"/>
          <w:sz w:val="22"/>
          <w:szCs w:val="22"/>
        </w:rPr>
      </w:pPr>
      <w:r w:rsidRPr="00BB55D6">
        <w:t>A.8.26.5A.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2724</w:t>
      </w:r>
    </w:p>
    <w:p w:rsidR="00BB55D6" w:rsidRDefault="00BB55D6">
      <w:pPr>
        <w:pStyle w:val="TOC4"/>
        <w:rPr>
          <w:rFonts w:asciiTheme="minorHAnsi" w:eastAsiaTheme="minorEastAsia" w:hAnsiTheme="minorHAnsi" w:cstheme="minorBidi"/>
          <w:sz w:val="22"/>
          <w:szCs w:val="22"/>
        </w:rPr>
      </w:pPr>
      <w:r w:rsidRPr="00BB55D6">
        <w:t>A.8.26.5A.2</w:t>
      </w:r>
      <w:r w:rsidRPr="00BB55D6">
        <w:rPr>
          <w:rFonts w:asciiTheme="minorHAnsi" w:eastAsiaTheme="minorEastAsia" w:hAnsiTheme="minorHAnsi" w:cstheme="minorBidi"/>
          <w:sz w:val="22"/>
          <w:szCs w:val="22"/>
        </w:rPr>
        <w:tab/>
      </w:r>
      <w:r w:rsidRPr="00890E30">
        <w:rPr>
          <w:snapToGrid w:val="0"/>
        </w:rPr>
        <w:t>Test Requirements</w:t>
      </w:r>
      <w:r>
        <w:tab/>
        <w:t>2727</w:t>
      </w:r>
    </w:p>
    <w:p w:rsidR="00BB55D6" w:rsidRDefault="00BB55D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2727</w:t>
      </w:r>
    </w:p>
    <w:p w:rsidR="00BB55D6" w:rsidRDefault="00BB55D6">
      <w:pPr>
        <w:pStyle w:val="TOC4"/>
        <w:rPr>
          <w:rFonts w:asciiTheme="minorHAnsi" w:eastAsiaTheme="minorEastAsia" w:hAnsiTheme="minorHAnsi" w:cstheme="minorBidi"/>
          <w:sz w:val="22"/>
          <w:szCs w:val="22"/>
        </w:rPr>
      </w:pPr>
      <w:r w:rsidRPr="00BB55D6">
        <w:t>A.8.26.6.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2727</w:t>
      </w:r>
    </w:p>
    <w:p w:rsidR="00BB55D6" w:rsidRDefault="00BB55D6">
      <w:pPr>
        <w:pStyle w:val="TOC4"/>
        <w:rPr>
          <w:rFonts w:asciiTheme="minorHAnsi" w:eastAsiaTheme="minorEastAsia" w:hAnsiTheme="minorHAnsi" w:cstheme="minorBidi"/>
          <w:sz w:val="22"/>
          <w:szCs w:val="22"/>
        </w:rPr>
      </w:pPr>
      <w:r w:rsidRPr="00BB55D6">
        <w:t>A.8.26.6.2</w:t>
      </w:r>
      <w:r w:rsidRPr="00BB55D6">
        <w:rPr>
          <w:rFonts w:asciiTheme="minorHAnsi" w:eastAsiaTheme="minorEastAsia" w:hAnsiTheme="minorHAnsi" w:cstheme="minorBidi"/>
          <w:sz w:val="22"/>
          <w:szCs w:val="22"/>
        </w:rPr>
        <w:tab/>
      </w:r>
      <w:r w:rsidRPr="00890E30">
        <w:rPr>
          <w:snapToGrid w:val="0"/>
        </w:rPr>
        <w:t>Test Requirements</w:t>
      </w:r>
      <w:r>
        <w:tab/>
        <w:t>2730</w:t>
      </w:r>
    </w:p>
    <w:p w:rsidR="00BB55D6" w:rsidRDefault="00BB55D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2730</w:t>
      </w:r>
    </w:p>
    <w:p w:rsidR="00BB55D6" w:rsidRDefault="00BB55D6">
      <w:pPr>
        <w:pStyle w:val="TOC4"/>
        <w:rPr>
          <w:rFonts w:asciiTheme="minorHAnsi" w:eastAsiaTheme="minorEastAsia" w:hAnsiTheme="minorHAnsi" w:cstheme="minorBidi"/>
          <w:sz w:val="22"/>
          <w:szCs w:val="22"/>
        </w:rPr>
      </w:pPr>
      <w:r w:rsidRPr="00BB55D6">
        <w:t>A.8.26.6A.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2730</w:t>
      </w:r>
    </w:p>
    <w:p w:rsidR="00BB55D6" w:rsidRDefault="00BB55D6">
      <w:pPr>
        <w:pStyle w:val="TOC4"/>
        <w:rPr>
          <w:rFonts w:asciiTheme="minorHAnsi" w:eastAsiaTheme="minorEastAsia" w:hAnsiTheme="minorHAnsi" w:cstheme="minorBidi"/>
          <w:sz w:val="22"/>
          <w:szCs w:val="22"/>
        </w:rPr>
      </w:pPr>
      <w:r w:rsidRPr="00BB55D6">
        <w:t>A.8.26.6A.2</w:t>
      </w:r>
      <w:r w:rsidRPr="00BB55D6">
        <w:rPr>
          <w:rFonts w:asciiTheme="minorHAnsi" w:eastAsiaTheme="minorEastAsia" w:hAnsiTheme="minorHAnsi" w:cstheme="minorBidi"/>
          <w:sz w:val="22"/>
          <w:szCs w:val="22"/>
        </w:rPr>
        <w:tab/>
      </w:r>
      <w:r w:rsidRPr="00890E30">
        <w:rPr>
          <w:snapToGrid w:val="0"/>
        </w:rPr>
        <w:t>Test Requirements</w:t>
      </w:r>
      <w:r>
        <w:tab/>
        <w:t>2733</w:t>
      </w:r>
    </w:p>
    <w:p w:rsidR="00BB55D6" w:rsidRDefault="00BB55D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2733</w:t>
      </w:r>
    </w:p>
    <w:p w:rsidR="00BB55D6" w:rsidRDefault="00BB55D6">
      <w:pPr>
        <w:pStyle w:val="TOC4"/>
        <w:rPr>
          <w:rFonts w:asciiTheme="minorHAnsi" w:eastAsiaTheme="minorEastAsia" w:hAnsiTheme="minorHAnsi" w:cstheme="minorBidi"/>
          <w:sz w:val="22"/>
          <w:szCs w:val="22"/>
        </w:rPr>
      </w:pPr>
      <w:r w:rsidRPr="00BB55D6">
        <w:t>A.8.26.7.</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2733</w:t>
      </w:r>
    </w:p>
    <w:p w:rsidR="00BB55D6" w:rsidRDefault="00BB55D6">
      <w:pPr>
        <w:pStyle w:val="TOC4"/>
        <w:rPr>
          <w:rFonts w:asciiTheme="minorHAnsi" w:eastAsiaTheme="minorEastAsia" w:hAnsiTheme="minorHAnsi" w:cstheme="minorBidi"/>
          <w:sz w:val="22"/>
          <w:szCs w:val="22"/>
        </w:rPr>
      </w:pPr>
      <w:r w:rsidRPr="00BB55D6">
        <w:t>A.8.26.7.2</w:t>
      </w:r>
      <w:r w:rsidRPr="00BB55D6">
        <w:rPr>
          <w:rFonts w:asciiTheme="minorHAnsi" w:eastAsiaTheme="minorEastAsia" w:hAnsiTheme="minorHAnsi" w:cstheme="minorBidi"/>
          <w:sz w:val="22"/>
          <w:szCs w:val="22"/>
        </w:rPr>
        <w:tab/>
      </w:r>
      <w:r w:rsidRPr="00890E30">
        <w:rPr>
          <w:snapToGrid w:val="0"/>
        </w:rPr>
        <w:t>Test Requirements</w:t>
      </w:r>
      <w:r>
        <w:tab/>
        <w:t>2736</w:t>
      </w:r>
    </w:p>
    <w:p w:rsidR="00BB55D6" w:rsidRDefault="00BB55D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2736</w:t>
      </w:r>
    </w:p>
    <w:p w:rsidR="00BB55D6" w:rsidRDefault="00BB55D6">
      <w:pPr>
        <w:pStyle w:val="TOC4"/>
        <w:rPr>
          <w:rFonts w:asciiTheme="minorHAnsi" w:eastAsiaTheme="minorEastAsia" w:hAnsiTheme="minorHAnsi" w:cstheme="minorBidi"/>
          <w:sz w:val="22"/>
          <w:szCs w:val="22"/>
        </w:rPr>
      </w:pPr>
      <w:r w:rsidRPr="00BB55D6">
        <w:t>A.8.26.8.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2736</w:t>
      </w:r>
    </w:p>
    <w:p w:rsidR="00BB55D6" w:rsidRDefault="00BB55D6">
      <w:pPr>
        <w:pStyle w:val="TOC4"/>
        <w:rPr>
          <w:rFonts w:asciiTheme="minorHAnsi" w:eastAsiaTheme="minorEastAsia" w:hAnsiTheme="minorHAnsi" w:cstheme="minorBidi"/>
          <w:sz w:val="22"/>
          <w:szCs w:val="22"/>
        </w:rPr>
      </w:pPr>
      <w:r w:rsidRPr="00BB55D6">
        <w:t>A.8.26.8.2</w:t>
      </w:r>
      <w:r w:rsidRPr="00BB55D6">
        <w:rPr>
          <w:rFonts w:asciiTheme="minorHAnsi" w:eastAsiaTheme="minorEastAsia" w:hAnsiTheme="minorHAnsi" w:cstheme="minorBidi"/>
          <w:sz w:val="22"/>
          <w:szCs w:val="22"/>
        </w:rPr>
        <w:tab/>
      </w:r>
      <w:r w:rsidRPr="00890E30">
        <w:rPr>
          <w:snapToGrid w:val="0"/>
        </w:rPr>
        <w:t>Test Requirements</w:t>
      </w:r>
      <w:r>
        <w:tab/>
        <w:t>2739</w:t>
      </w:r>
    </w:p>
    <w:p w:rsidR="00BB55D6" w:rsidRDefault="00BB55D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2739</w:t>
      </w:r>
    </w:p>
    <w:p w:rsidR="00BB55D6" w:rsidRDefault="00BB55D6">
      <w:pPr>
        <w:pStyle w:val="TOC4"/>
        <w:rPr>
          <w:rFonts w:asciiTheme="minorHAnsi" w:eastAsiaTheme="minorEastAsia" w:hAnsiTheme="minorHAnsi" w:cstheme="minorBidi"/>
          <w:sz w:val="22"/>
          <w:szCs w:val="22"/>
        </w:rPr>
      </w:pPr>
      <w:r w:rsidRPr="00BB55D6">
        <w:t>A.8.26.9.1</w:t>
      </w:r>
      <w:r w:rsidRPr="00BB55D6">
        <w:rPr>
          <w:rFonts w:asciiTheme="minorHAnsi" w:eastAsiaTheme="minorEastAsia" w:hAnsiTheme="minorHAnsi"/>
          <w:sz w:val="22"/>
          <w:szCs w:val="22"/>
        </w:rPr>
        <w:tab/>
      </w:r>
      <w:r w:rsidRPr="00890E30">
        <w:rPr>
          <w:rFonts w:cs="v4.2.0"/>
          <w:snapToGrid w:val="0"/>
        </w:rPr>
        <w:t>Test Purpose and Environment</w:t>
      </w:r>
      <w:r>
        <w:tab/>
        <w:t>2739</w:t>
      </w:r>
    </w:p>
    <w:p w:rsidR="00BB55D6" w:rsidRDefault="00BB55D6">
      <w:pPr>
        <w:pStyle w:val="TOC4"/>
        <w:rPr>
          <w:rFonts w:asciiTheme="minorHAnsi" w:eastAsiaTheme="minorEastAsia" w:hAnsiTheme="minorHAnsi" w:cstheme="minorBidi"/>
          <w:sz w:val="22"/>
          <w:szCs w:val="22"/>
        </w:rPr>
      </w:pPr>
      <w:r w:rsidRPr="00BB55D6">
        <w:t>A.8.26.9.2</w:t>
      </w:r>
      <w:r w:rsidRPr="00BB55D6">
        <w:rPr>
          <w:rFonts w:asciiTheme="minorHAnsi" w:eastAsiaTheme="minorEastAsia" w:hAnsiTheme="minorHAnsi"/>
          <w:sz w:val="22"/>
          <w:szCs w:val="22"/>
        </w:rPr>
        <w:tab/>
      </w:r>
      <w:r w:rsidRPr="00890E30">
        <w:rPr>
          <w:rFonts w:cs="v4.2.0"/>
          <w:snapToGrid w:val="0"/>
        </w:rPr>
        <w:t>Test Requirements</w:t>
      </w:r>
      <w:r>
        <w:tab/>
        <w:t>2742</w:t>
      </w:r>
    </w:p>
    <w:p w:rsidR="00BB55D6" w:rsidRDefault="00BB55D6">
      <w:pPr>
        <w:pStyle w:val="TOC3"/>
        <w:rPr>
          <w:rFonts w:asciiTheme="minorHAnsi" w:eastAsiaTheme="minorEastAsia" w:hAnsiTheme="minorHAnsi" w:cstheme="minorBidi"/>
          <w:sz w:val="22"/>
          <w:szCs w:val="22"/>
        </w:rPr>
      </w:pPr>
      <w:r>
        <w:lastRenderedPageBreak/>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2742</w:t>
      </w:r>
    </w:p>
    <w:p w:rsidR="00BB55D6" w:rsidRDefault="00BB55D6">
      <w:pPr>
        <w:pStyle w:val="TOC4"/>
        <w:rPr>
          <w:rFonts w:asciiTheme="minorHAnsi" w:eastAsiaTheme="minorEastAsia" w:hAnsiTheme="minorHAnsi" w:cstheme="minorBidi"/>
          <w:sz w:val="22"/>
          <w:szCs w:val="22"/>
        </w:rPr>
      </w:pPr>
      <w:r w:rsidRPr="00BB55D6">
        <w:t>A.8.26.10.1</w:t>
      </w:r>
      <w:r w:rsidRPr="00BB55D6">
        <w:rPr>
          <w:rFonts w:asciiTheme="minorHAnsi" w:eastAsiaTheme="minorEastAsia" w:hAnsiTheme="minorHAnsi" w:cstheme="minorBidi"/>
          <w:sz w:val="22"/>
          <w:szCs w:val="22"/>
        </w:rPr>
        <w:tab/>
      </w:r>
      <w:r w:rsidRPr="00890E30">
        <w:rPr>
          <w:snapToGrid w:val="0"/>
        </w:rPr>
        <w:t>Test Purpose and Environment</w:t>
      </w:r>
      <w:r>
        <w:tab/>
        <w:t>2742</w:t>
      </w:r>
    </w:p>
    <w:p w:rsidR="00BB55D6" w:rsidRDefault="00BB55D6">
      <w:pPr>
        <w:pStyle w:val="TOC4"/>
        <w:rPr>
          <w:rFonts w:asciiTheme="minorHAnsi" w:eastAsiaTheme="minorEastAsia" w:hAnsiTheme="minorHAnsi" w:cstheme="minorBidi"/>
          <w:sz w:val="22"/>
          <w:szCs w:val="22"/>
        </w:rPr>
      </w:pPr>
      <w:r w:rsidRPr="00BB55D6">
        <w:t>A.8.26.10.2</w:t>
      </w:r>
      <w:r w:rsidRPr="00BB55D6">
        <w:rPr>
          <w:rFonts w:asciiTheme="minorHAnsi" w:eastAsiaTheme="minorEastAsia" w:hAnsiTheme="minorHAnsi"/>
          <w:sz w:val="22"/>
          <w:szCs w:val="22"/>
        </w:rPr>
        <w:tab/>
      </w:r>
      <w:r w:rsidRPr="00890E30">
        <w:rPr>
          <w:rFonts w:cs="v4.2.0"/>
          <w:snapToGrid w:val="0"/>
        </w:rPr>
        <w:t>Test Requirements</w:t>
      </w:r>
      <w:r>
        <w:tab/>
        <w:t>2744</w:t>
      </w:r>
    </w:p>
    <w:p w:rsidR="00BB55D6" w:rsidRDefault="00BB55D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2746</w:t>
      </w:r>
    </w:p>
    <w:p w:rsidR="00BB55D6" w:rsidRDefault="00BB55D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2746</w:t>
      </w:r>
    </w:p>
    <w:p w:rsidR="00BB55D6" w:rsidRDefault="00BB55D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2746</w:t>
      </w:r>
    </w:p>
    <w:p w:rsidR="00BB55D6" w:rsidRDefault="00BB55D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2746</w:t>
      </w:r>
    </w:p>
    <w:p w:rsidR="00BB55D6" w:rsidRDefault="00BB55D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2746</w:t>
      </w:r>
    </w:p>
    <w:p w:rsidR="00BB55D6" w:rsidRDefault="00BB55D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2749</w:t>
      </w:r>
    </w:p>
    <w:p w:rsidR="00BB55D6" w:rsidRDefault="00BB55D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2749</w:t>
      </w:r>
    </w:p>
    <w:p w:rsidR="00BB55D6" w:rsidRDefault="00BB55D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2749</w:t>
      </w:r>
    </w:p>
    <w:p w:rsidR="00BB55D6" w:rsidRDefault="00BB55D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2749</w:t>
      </w:r>
    </w:p>
    <w:p w:rsidR="00BB55D6" w:rsidRDefault="00BB55D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2751</w:t>
      </w:r>
    </w:p>
    <w:p w:rsidR="00BB55D6" w:rsidRDefault="00BB55D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2754</w:t>
      </w:r>
    </w:p>
    <w:p w:rsidR="00BB55D6" w:rsidRDefault="00BB55D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2754</w:t>
      </w:r>
    </w:p>
    <w:p w:rsidR="00BB55D6" w:rsidRDefault="00BB55D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2754</w:t>
      </w:r>
    </w:p>
    <w:p w:rsidR="00BB55D6" w:rsidRDefault="00BB55D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2754</w:t>
      </w:r>
    </w:p>
    <w:p w:rsidR="00BB55D6" w:rsidRDefault="00BB55D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2756</w:t>
      </w:r>
    </w:p>
    <w:p w:rsidR="00BB55D6" w:rsidRDefault="00BB55D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2758</w:t>
      </w:r>
    </w:p>
    <w:p w:rsidR="00BB55D6" w:rsidRDefault="00BB55D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2759</w:t>
      </w:r>
    </w:p>
    <w:p w:rsidR="00BB55D6" w:rsidRDefault="00BB55D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2759</w:t>
      </w:r>
    </w:p>
    <w:p w:rsidR="00BB55D6" w:rsidRDefault="00BB55D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2759</w:t>
      </w:r>
    </w:p>
    <w:p w:rsidR="00BB55D6" w:rsidRDefault="00BB55D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2762</w:t>
      </w:r>
    </w:p>
    <w:p w:rsidR="00BB55D6" w:rsidRDefault="00BB55D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2762</w:t>
      </w:r>
    </w:p>
    <w:p w:rsidR="00BB55D6" w:rsidRDefault="00BB55D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2762</w:t>
      </w:r>
    </w:p>
    <w:p w:rsidR="00BB55D6" w:rsidRDefault="00BB55D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2762</w:t>
      </w:r>
    </w:p>
    <w:p w:rsidR="00BB55D6" w:rsidRDefault="00BB55D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2765</w:t>
      </w:r>
    </w:p>
    <w:p w:rsidR="00BB55D6" w:rsidRDefault="00BB55D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2765</w:t>
      </w:r>
    </w:p>
    <w:p w:rsidR="00BB55D6" w:rsidRDefault="00BB55D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2765</w:t>
      </w:r>
    </w:p>
    <w:p w:rsidR="00BB55D6" w:rsidRDefault="00BB55D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2765</w:t>
      </w:r>
    </w:p>
    <w:p w:rsidR="00BB55D6" w:rsidRDefault="00BB55D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2769</w:t>
      </w:r>
    </w:p>
    <w:p w:rsidR="00BB55D6" w:rsidRDefault="00BB55D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2769</w:t>
      </w:r>
    </w:p>
    <w:p w:rsidR="00BB55D6" w:rsidRDefault="00BB55D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2769</w:t>
      </w:r>
    </w:p>
    <w:p w:rsidR="00BB55D6" w:rsidRDefault="00BB55D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2769</w:t>
      </w:r>
    </w:p>
    <w:p w:rsidR="00BB55D6" w:rsidRDefault="00BB55D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2771</w:t>
      </w:r>
    </w:p>
    <w:p w:rsidR="00BB55D6" w:rsidRDefault="00BB55D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2772</w:t>
      </w:r>
    </w:p>
    <w:p w:rsidR="00BB55D6" w:rsidRDefault="00BB55D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2772</w:t>
      </w:r>
    </w:p>
    <w:p w:rsidR="00BB55D6" w:rsidRDefault="00BB55D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2772</w:t>
      </w:r>
    </w:p>
    <w:p w:rsidR="00BB55D6" w:rsidRDefault="00BB55D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2775</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2775</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2779</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2779</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2779</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2779</w:t>
      </w:r>
    </w:p>
    <w:p w:rsidR="00BB55D6" w:rsidRDefault="00BB55D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2780</w:t>
      </w:r>
    </w:p>
    <w:p w:rsidR="00BB55D6" w:rsidRDefault="00BB55D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2780</w:t>
      </w:r>
    </w:p>
    <w:p w:rsidR="00BB55D6" w:rsidRDefault="00BB55D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BB55D6" w:rsidRDefault="00BB55D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2781</w:t>
      </w:r>
    </w:p>
    <w:p w:rsidR="00BB55D6" w:rsidRDefault="00BB55D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A.9.1.</w:t>
      </w:r>
      <w:r>
        <w:rPr>
          <w:lang w:eastAsia="zh-CN"/>
        </w:rPr>
        <w:t>14</w:t>
      </w:r>
      <w:r>
        <w:t>.2</w:t>
      </w:r>
      <w:r>
        <w:rPr>
          <w:rFonts w:asciiTheme="minorHAnsi" w:eastAsiaTheme="minorEastAsia" w:hAnsiTheme="minorHAnsi" w:cstheme="minorBidi"/>
          <w:sz w:val="22"/>
          <w:szCs w:val="22"/>
        </w:rPr>
        <w:tab/>
      </w:r>
      <w:r>
        <w:t>Test parameters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2787</w:t>
      </w:r>
    </w:p>
    <w:p w:rsidR="00BB55D6" w:rsidRDefault="00BB55D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2788</w:t>
      </w:r>
    </w:p>
    <w:p w:rsidR="00BB55D6" w:rsidRDefault="00BB55D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2788</w:t>
      </w:r>
    </w:p>
    <w:p w:rsidR="00BB55D6" w:rsidRDefault="00BB55D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2788</w:t>
      </w:r>
    </w:p>
    <w:p w:rsidR="00BB55D6" w:rsidRDefault="00BB55D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2789</w:t>
      </w:r>
    </w:p>
    <w:p w:rsidR="00BB55D6" w:rsidRDefault="00BB55D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2789</w:t>
      </w:r>
    </w:p>
    <w:p w:rsidR="00BB55D6" w:rsidRDefault="00BB55D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2789</w:t>
      </w:r>
    </w:p>
    <w:p w:rsidR="00BB55D6" w:rsidRDefault="00BB55D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2790</w:t>
      </w:r>
    </w:p>
    <w:p w:rsidR="00BB55D6" w:rsidRDefault="00BB55D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2791</w:t>
      </w:r>
    </w:p>
    <w:p w:rsidR="00BB55D6" w:rsidRDefault="00BB55D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2792</w:t>
      </w:r>
    </w:p>
    <w:p w:rsidR="00BB55D6" w:rsidRDefault="00BB55D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2793</w:t>
      </w:r>
    </w:p>
    <w:p w:rsidR="00BB55D6" w:rsidRDefault="00BB55D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2793</w:t>
      </w:r>
    </w:p>
    <w:p w:rsidR="00BB55D6" w:rsidRDefault="00BB55D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2793</w:t>
      </w:r>
    </w:p>
    <w:p w:rsidR="00BB55D6" w:rsidRDefault="00BB55D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2793</w:t>
      </w:r>
    </w:p>
    <w:p w:rsidR="00BB55D6" w:rsidRDefault="00BB55D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2795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2795</w:t>
      </w:r>
    </w:p>
    <w:p w:rsidR="00BB55D6" w:rsidRDefault="00BB55D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2795</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2796</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2800</w:t>
      </w:r>
    </w:p>
    <w:p w:rsidR="00BB55D6" w:rsidRDefault="00BB55D6">
      <w:pPr>
        <w:pStyle w:val="TOC3"/>
        <w:rPr>
          <w:rFonts w:asciiTheme="minorHAnsi" w:eastAsiaTheme="minorEastAsia" w:hAnsiTheme="minorHAnsi" w:cstheme="minorBidi"/>
          <w:sz w:val="22"/>
          <w:szCs w:val="22"/>
        </w:rPr>
      </w:pPr>
      <w:r>
        <w:t>A.9.1.23 RSRP for E-UTRAN TDD-FDD Carrier Aggregation with PCell in TDD</w:t>
      </w:r>
      <w:r>
        <w:tab/>
        <w:t>2800</w:t>
      </w:r>
    </w:p>
    <w:p w:rsidR="00BB55D6" w:rsidRDefault="00BB55D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2800</w:t>
      </w:r>
    </w:p>
    <w:p w:rsidR="00BB55D6" w:rsidRDefault="00BB55D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2800</w:t>
      </w:r>
    </w:p>
    <w:p w:rsidR="00BB55D6" w:rsidRDefault="00BB55D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2804</w:t>
      </w:r>
    </w:p>
    <w:p w:rsidR="00BB55D6" w:rsidRDefault="00BB55D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2804</w:t>
      </w:r>
    </w:p>
    <w:p w:rsidR="00BB55D6" w:rsidRDefault="00BB55D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2804</w:t>
      </w:r>
    </w:p>
    <w:p w:rsidR="00BB55D6" w:rsidRDefault="00BB55D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2804</w:t>
      </w:r>
    </w:p>
    <w:p w:rsidR="00BB55D6" w:rsidRDefault="00BB55D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2805</w:t>
      </w:r>
    </w:p>
    <w:p w:rsidR="00BB55D6" w:rsidRDefault="00BB55D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2805</w:t>
      </w:r>
    </w:p>
    <w:p w:rsidR="00BB55D6" w:rsidRDefault="00BB55D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2805</w:t>
      </w:r>
    </w:p>
    <w:p w:rsidR="00BB55D6" w:rsidRDefault="00BB55D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2805</w:t>
      </w:r>
    </w:p>
    <w:p w:rsidR="00BB55D6" w:rsidRDefault="00BB55D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2808</w:t>
      </w:r>
    </w:p>
    <w:p w:rsidR="00BB55D6" w:rsidRDefault="00BB55D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2811</w:t>
      </w:r>
    </w:p>
    <w:p w:rsidR="00BB55D6" w:rsidRDefault="00BB55D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2811</w:t>
      </w:r>
    </w:p>
    <w:p w:rsidR="00BB55D6" w:rsidRDefault="00BB55D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2811</w:t>
      </w:r>
    </w:p>
    <w:p w:rsidR="00BB55D6" w:rsidRDefault="00BB55D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2811</w:t>
      </w:r>
    </w:p>
    <w:p w:rsidR="00BB55D6" w:rsidRDefault="00BB55D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2814</w:t>
      </w:r>
    </w:p>
    <w:p w:rsidR="00BB55D6" w:rsidRDefault="00BB55D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2814</w:t>
      </w:r>
    </w:p>
    <w:p w:rsidR="00BB55D6" w:rsidRDefault="00BB55D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2814</w:t>
      </w:r>
    </w:p>
    <w:p w:rsidR="00BB55D6" w:rsidRDefault="00BB55D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2814</w:t>
      </w:r>
    </w:p>
    <w:p w:rsidR="00BB55D6" w:rsidRDefault="00BB55D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2817</w:t>
      </w:r>
    </w:p>
    <w:p w:rsidR="00BB55D6" w:rsidRDefault="00BB55D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2817</w:t>
      </w:r>
    </w:p>
    <w:p w:rsidR="00BB55D6" w:rsidRDefault="00BB55D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2817</w:t>
      </w:r>
    </w:p>
    <w:p w:rsidR="00BB55D6" w:rsidRDefault="00BB55D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2817</w:t>
      </w:r>
    </w:p>
    <w:p w:rsidR="00BB55D6" w:rsidRDefault="00BB55D6">
      <w:pPr>
        <w:pStyle w:val="TOC4"/>
        <w:rPr>
          <w:rFonts w:asciiTheme="minorHAnsi" w:eastAsiaTheme="minorEastAsia" w:hAnsiTheme="minorHAnsi" w:cstheme="minorBidi"/>
          <w:sz w:val="22"/>
          <w:szCs w:val="22"/>
        </w:rPr>
      </w:pPr>
      <w:r>
        <w:lastRenderedPageBreak/>
        <w:t>A.9.1.29.3</w:t>
      </w:r>
      <w:r>
        <w:rPr>
          <w:rFonts w:asciiTheme="minorHAnsi" w:eastAsiaTheme="minorEastAsia" w:hAnsiTheme="minorHAnsi" w:cstheme="minorBidi"/>
          <w:sz w:val="22"/>
          <w:szCs w:val="22"/>
        </w:rPr>
        <w:tab/>
      </w:r>
      <w:r>
        <w:t>Test Requirements</w:t>
      </w:r>
      <w:r>
        <w:tab/>
        <w:t>2820</w:t>
      </w:r>
    </w:p>
    <w:p w:rsidR="00BB55D6" w:rsidRDefault="00BB55D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2820</w:t>
      </w:r>
    </w:p>
    <w:p w:rsidR="00BB55D6" w:rsidRDefault="00BB55D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2820</w:t>
      </w:r>
    </w:p>
    <w:p w:rsidR="00BB55D6" w:rsidRDefault="00BB55D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2821</w:t>
      </w:r>
    </w:p>
    <w:p w:rsidR="00BB55D6" w:rsidRDefault="00BB55D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2824</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2827</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2828</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2831</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2831</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2831</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2834</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2834</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2834</w:t>
      </w:r>
    </w:p>
    <w:p w:rsidR="00BB55D6" w:rsidRDefault="00BB55D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2834</w:t>
      </w:r>
    </w:p>
    <w:p w:rsidR="00BB55D6" w:rsidRDefault="00BB55D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2837</w:t>
      </w:r>
    </w:p>
    <w:p w:rsidR="00BB55D6" w:rsidRDefault="00BB55D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2837</w:t>
      </w:r>
    </w:p>
    <w:p w:rsidR="00BB55D6" w:rsidRDefault="00BB55D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2837</w:t>
      </w:r>
    </w:p>
    <w:p w:rsidR="00BB55D6" w:rsidRDefault="00BB55D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2837</w:t>
      </w:r>
    </w:p>
    <w:p w:rsidR="00BB55D6" w:rsidRDefault="00BB55D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2840</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2841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2844</w:t>
      </w:r>
    </w:p>
    <w:p w:rsidR="00BB55D6" w:rsidRDefault="00BB55D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2844</w:t>
      </w:r>
    </w:p>
    <w:p w:rsidR="00BB55D6" w:rsidRDefault="00BB55D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2844</w:t>
      </w:r>
    </w:p>
    <w:p w:rsidR="00BB55D6" w:rsidRDefault="00BB55D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2844</w:t>
      </w:r>
    </w:p>
    <w:p w:rsidR="00BB55D6" w:rsidRDefault="00BB55D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2847</w:t>
      </w:r>
    </w:p>
    <w:p w:rsidR="00BB55D6" w:rsidRDefault="00BB55D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2848</w:t>
      </w:r>
    </w:p>
    <w:p w:rsidR="00BB55D6" w:rsidRDefault="00BB55D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2848</w:t>
      </w:r>
    </w:p>
    <w:p w:rsidR="00BB55D6" w:rsidRDefault="00BB55D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2851</w:t>
      </w:r>
    </w:p>
    <w:p w:rsidR="00BB55D6" w:rsidRDefault="00BB55D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2852</w:t>
      </w:r>
    </w:p>
    <w:p w:rsidR="00BB55D6" w:rsidRDefault="00BB55D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2852</w:t>
      </w:r>
    </w:p>
    <w:p w:rsidR="00BB55D6" w:rsidRDefault="00BB55D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rsidR="00BB55D6" w:rsidRDefault="00BB55D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2858</w:t>
      </w:r>
    </w:p>
    <w:p w:rsidR="00BB55D6" w:rsidRDefault="00BB55D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2858</w:t>
      </w:r>
    </w:p>
    <w:p w:rsidR="00BB55D6" w:rsidRDefault="00BB55D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2859</w:t>
      </w:r>
    </w:p>
    <w:p w:rsidR="00BB55D6" w:rsidRDefault="00BB55D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2865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2865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2865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2865</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2868</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2868</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2868</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2868</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2871</w:t>
      </w:r>
    </w:p>
    <w:p w:rsidR="00BB55D6" w:rsidRDefault="00BB55D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2871</w:t>
      </w:r>
    </w:p>
    <w:p w:rsidR="00BB55D6" w:rsidRDefault="00BB55D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2871</w:t>
      </w:r>
    </w:p>
    <w:p w:rsidR="00BB55D6" w:rsidRDefault="00BB55D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2871</w:t>
      </w:r>
    </w:p>
    <w:p w:rsidR="00BB55D6" w:rsidRDefault="00BB55D6">
      <w:pPr>
        <w:pStyle w:val="TOC4"/>
        <w:rPr>
          <w:rFonts w:asciiTheme="minorHAnsi" w:eastAsiaTheme="minorEastAsia" w:hAnsiTheme="minorHAnsi" w:cstheme="minorBidi"/>
          <w:sz w:val="22"/>
          <w:szCs w:val="22"/>
        </w:rPr>
      </w:pPr>
      <w:r>
        <w:lastRenderedPageBreak/>
        <w:t>A.9.1.43.3</w:t>
      </w:r>
      <w:r>
        <w:rPr>
          <w:rFonts w:asciiTheme="minorHAnsi" w:eastAsiaTheme="minorEastAsia" w:hAnsiTheme="minorHAnsi" w:cstheme="minorBidi"/>
          <w:sz w:val="22"/>
          <w:szCs w:val="22"/>
        </w:rPr>
        <w:tab/>
      </w:r>
      <w:r>
        <w:t>Test Requirements</w:t>
      </w:r>
      <w:r>
        <w:tab/>
        <w:t>2872</w:t>
      </w:r>
    </w:p>
    <w:p w:rsidR="00BB55D6" w:rsidRDefault="00BB55D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2873</w:t>
      </w:r>
    </w:p>
    <w:p w:rsidR="00BB55D6" w:rsidRDefault="00BB55D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2873</w:t>
      </w:r>
    </w:p>
    <w:p w:rsidR="00BB55D6" w:rsidRDefault="00BB55D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2878</w:t>
      </w:r>
    </w:p>
    <w:p w:rsidR="00BB55D6" w:rsidRDefault="00BB55D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2878</w:t>
      </w:r>
    </w:p>
    <w:p w:rsidR="00BB55D6" w:rsidRDefault="00BB55D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2878</w:t>
      </w:r>
    </w:p>
    <w:p w:rsidR="00BB55D6" w:rsidRDefault="00BB55D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2878</w:t>
      </w:r>
    </w:p>
    <w:p w:rsidR="00BB55D6" w:rsidRDefault="00BB55D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BB55D6" w:rsidRDefault="00BB55D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BB55D6" w:rsidRDefault="00BB55D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BB55D6" w:rsidRDefault="00BB55D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BB55D6" w:rsidRDefault="00BB55D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BB55D6" w:rsidRDefault="00BB55D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BB55D6" w:rsidRDefault="00BB55D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BB55D6" w:rsidRDefault="00BB55D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BB55D6" w:rsidRDefault="00BB55D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BB55D6" w:rsidRDefault="00BB55D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BB55D6" w:rsidRDefault="00BB55D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BB55D6" w:rsidRDefault="00BB55D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BB55D6" w:rsidRDefault="00BB55D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BB55D6" w:rsidRDefault="00BB55D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BB55D6" w:rsidRDefault="00BB55D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BB55D6" w:rsidRDefault="00BB55D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BB55D6" w:rsidRDefault="00BB55D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BB55D6" w:rsidRDefault="00BB55D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BB55D6" w:rsidRDefault="00BB55D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BB55D6" w:rsidRDefault="00BB55D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BB55D6" w:rsidRDefault="00BB55D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BB55D6" w:rsidRDefault="00BB55D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BB55D6" w:rsidRDefault="00BB55D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BB55D6" w:rsidRDefault="00BB55D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BB55D6" w:rsidRDefault="00BB55D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BB55D6" w:rsidRDefault="00BB55D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BB55D6" w:rsidRDefault="00BB55D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BB55D6" w:rsidRDefault="00BB55D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BB55D6" w:rsidRDefault="00BB55D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BB55D6" w:rsidRDefault="00BB55D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BB55D6" w:rsidRDefault="00BB55D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BB55D6" w:rsidRDefault="00BB55D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BB55D6" w:rsidRDefault="00BB55D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BB55D6" w:rsidRDefault="00BB55D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rsidR="00BB55D6" w:rsidRDefault="00BB55D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BB55D6" w:rsidRDefault="00BB55D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BB55D6" w:rsidRDefault="00BB55D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BB55D6" w:rsidRDefault="00BB55D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BB55D6" w:rsidRDefault="00BB55D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BB55D6" w:rsidRDefault="00BB55D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BB55D6" w:rsidRDefault="00BB55D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BB55D6" w:rsidRDefault="00BB55D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BB55D6" w:rsidRDefault="00BB55D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BB55D6" w:rsidRDefault="00BB55D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BB55D6" w:rsidRDefault="00BB55D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BB55D6" w:rsidRDefault="00BB55D6">
      <w:pPr>
        <w:pStyle w:val="TOC4"/>
        <w:rPr>
          <w:rFonts w:asciiTheme="minorHAnsi" w:eastAsiaTheme="minorEastAsia" w:hAnsiTheme="minorHAnsi" w:cstheme="minorBidi"/>
          <w:sz w:val="22"/>
          <w:szCs w:val="22"/>
        </w:rPr>
      </w:pPr>
      <w:r>
        <w:lastRenderedPageBreak/>
        <w:t>A.9.1.57.1</w:t>
      </w:r>
      <w:r>
        <w:rPr>
          <w:rFonts w:asciiTheme="minorHAnsi" w:eastAsiaTheme="minorEastAsia" w:hAnsiTheme="minorHAnsi" w:cstheme="minorBidi"/>
          <w:sz w:val="22"/>
          <w:szCs w:val="22"/>
        </w:rPr>
        <w:tab/>
      </w:r>
      <w:r>
        <w:t>Test Purpose and Environment</w:t>
      </w:r>
      <w:r>
        <w:tab/>
        <w:t>2493</w:t>
      </w:r>
    </w:p>
    <w:p w:rsidR="00BB55D6" w:rsidRDefault="00BB55D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BB55D6" w:rsidRDefault="00BB55D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BB55D6" w:rsidRDefault="00BB55D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BB55D6" w:rsidRDefault="00BB55D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BB55D6" w:rsidRDefault="00BB55D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BB55D6" w:rsidRDefault="00BB55D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BB55D6" w:rsidRDefault="00BB55D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BB55D6" w:rsidRDefault="00BB55D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BB55D6" w:rsidRDefault="00BB55D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BB55D6" w:rsidRDefault="00BB55D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BB55D6" w:rsidRDefault="00BB55D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BB55D6" w:rsidRDefault="00BB55D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BB55D6" w:rsidRDefault="00BB55D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BB55D6" w:rsidRDefault="00BB55D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BB55D6" w:rsidRDefault="00BB55D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BB55D6" w:rsidRDefault="00BB55D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BB55D6" w:rsidRDefault="00BB55D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BB55D6" w:rsidRDefault="00BB55D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BB55D6" w:rsidRDefault="00BB55D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BB55D6" w:rsidRDefault="00BB55D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BB55D6" w:rsidRDefault="00BB55D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BB55D6" w:rsidRDefault="00BB55D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BB55D6" w:rsidRDefault="00BB55D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BB55D6" w:rsidRDefault="00BB55D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BB55D6" w:rsidRDefault="00BB55D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BB55D6" w:rsidRDefault="00BB55D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BB55D6" w:rsidRDefault="00BB55D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BB55D6" w:rsidRDefault="00BB55D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BB55D6" w:rsidRDefault="00BB55D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BB55D6" w:rsidRDefault="00BB55D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BB55D6" w:rsidRDefault="00BB55D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BB55D6" w:rsidRDefault="00BB55D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BB55D6" w:rsidRDefault="00BB55D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BB55D6" w:rsidRDefault="00BB55D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BB55D6" w:rsidRDefault="00BB55D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BB55D6" w:rsidRDefault="00BB55D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BB55D6" w:rsidRDefault="00BB55D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BB55D6" w:rsidRDefault="00BB55D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BB55D6" w:rsidRDefault="00BB55D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BB55D6" w:rsidRDefault="00BB55D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rsidR="00BB55D6" w:rsidRDefault="00BB55D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BB55D6" w:rsidRDefault="00BB55D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BB55D6" w:rsidRDefault="00BB55D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BB55D6" w:rsidRDefault="00BB55D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BB55D6" w:rsidRDefault="00BB55D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BB55D6" w:rsidRDefault="00BB55D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BB55D6" w:rsidRDefault="00BB55D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BB55D6" w:rsidRDefault="00BB55D6">
      <w:pPr>
        <w:pStyle w:val="TOC4"/>
        <w:rPr>
          <w:rFonts w:asciiTheme="minorHAnsi" w:eastAsiaTheme="minorEastAsia" w:hAnsiTheme="minorHAnsi" w:cstheme="minorBidi"/>
          <w:sz w:val="22"/>
          <w:szCs w:val="22"/>
        </w:rPr>
      </w:pPr>
      <w:r>
        <w:lastRenderedPageBreak/>
        <w:t>A.9.1.70.3</w:t>
      </w:r>
      <w:r>
        <w:rPr>
          <w:rFonts w:asciiTheme="minorHAnsi" w:eastAsiaTheme="minorEastAsia" w:hAnsiTheme="minorHAnsi" w:cstheme="minorBidi"/>
          <w:sz w:val="22"/>
          <w:szCs w:val="22"/>
        </w:rPr>
        <w:tab/>
      </w:r>
      <w:r>
        <w:t>Test Requirements</w:t>
      </w:r>
      <w:r>
        <w:tab/>
        <w:t>2555</w:t>
      </w:r>
    </w:p>
    <w:p w:rsidR="00BB55D6" w:rsidRDefault="00BB55D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BB55D6" w:rsidRDefault="00BB55D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BB55D6" w:rsidRDefault="00BB55D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BB55D6" w:rsidRDefault="00BB55D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BB55D6" w:rsidRDefault="00BB55D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BB55D6" w:rsidRDefault="00BB55D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BB55D6" w:rsidRDefault="00BB55D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BB55D6" w:rsidRDefault="00BB55D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BB55D6" w:rsidRDefault="00BB55D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BB55D6" w:rsidRDefault="00BB55D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BB55D6" w:rsidRDefault="00BB55D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BB55D6" w:rsidRDefault="00BB55D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BB55D6" w:rsidRDefault="00BB55D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BB55D6" w:rsidRDefault="00BB55D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BB55D6" w:rsidRDefault="00BB55D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BB55D6" w:rsidRDefault="00BB55D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BB55D6" w:rsidRDefault="00BB55D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BB55D6" w:rsidRDefault="00BB55D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BB55D6" w:rsidRDefault="00BB55D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BB55D6" w:rsidRDefault="00BB55D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BB55D6" w:rsidRDefault="00BB55D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BB55D6" w:rsidRDefault="00BB55D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BB55D6" w:rsidRDefault="00BB55D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BB55D6" w:rsidRDefault="00BB55D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BB55D6" w:rsidRDefault="00BB55D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BB55D6" w:rsidRDefault="00BB55D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BB55D6" w:rsidRDefault="00BB55D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BB55D6" w:rsidRDefault="00BB55D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BB55D6" w:rsidRDefault="00BB55D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BB55D6" w:rsidRDefault="00BB55D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BB55D6" w:rsidRDefault="00BB55D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BB55D6" w:rsidRDefault="00BB55D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BB55D6" w:rsidRDefault="00BB55D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BB55D6" w:rsidRDefault="00BB55D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BB55D6" w:rsidRDefault="00BB55D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BB55D6" w:rsidRDefault="00BB55D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BB55D6" w:rsidRDefault="00BB55D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BB55D6" w:rsidRDefault="00BB55D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BB55D6" w:rsidRDefault="00BB55D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BB55D6" w:rsidRDefault="00BB55D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BB55D6" w:rsidRDefault="00BB55D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BB55D6" w:rsidRDefault="00BB55D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BB55D6" w:rsidRDefault="00BB55D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BB55D6" w:rsidRDefault="00BB55D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BB55D6" w:rsidRDefault="00BB55D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BB55D6" w:rsidRDefault="00BB55D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BB55D6" w:rsidRDefault="00BB55D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BB55D6" w:rsidRDefault="00BB55D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BB55D6" w:rsidRDefault="00BB55D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BB55D6" w:rsidRDefault="00BB55D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BB55D6" w:rsidRDefault="00BB55D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BB55D6" w:rsidRDefault="00BB55D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BB55D6" w:rsidRDefault="00BB55D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BB55D6" w:rsidRDefault="00BB55D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BB55D6" w:rsidRDefault="00BB55D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BB55D6" w:rsidRDefault="00BB55D6">
      <w:pPr>
        <w:pStyle w:val="TOC3"/>
        <w:rPr>
          <w:rFonts w:asciiTheme="minorHAnsi" w:eastAsiaTheme="minorEastAsia" w:hAnsiTheme="minorHAnsi" w:cstheme="minorBidi"/>
          <w:sz w:val="22"/>
          <w:szCs w:val="22"/>
        </w:rPr>
      </w:pPr>
      <w:r w:rsidRPr="00BB55D6">
        <w:lastRenderedPageBreak/>
        <w:t>A.9.2.13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3"/>
        <w:rPr>
          <w:rFonts w:asciiTheme="minorHAnsi" w:eastAsiaTheme="minorEastAsia" w:hAnsiTheme="minorHAnsi" w:cstheme="minorBidi"/>
          <w:sz w:val="22"/>
          <w:szCs w:val="22"/>
        </w:rPr>
      </w:pPr>
      <w:r w:rsidRPr="00BB55D6">
        <w:t>A.9.2.14</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BB55D6" w:rsidRDefault="00BB55D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BB55D6" w:rsidRDefault="00BB55D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BB55D6" w:rsidRDefault="00BB55D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BB55D6" w:rsidRDefault="00BB55D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BB55D6" w:rsidRDefault="00BB55D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BB55D6" w:rsidRDefault="00BB55D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BB55D6" w:rsidRDefault="00BB55D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BB55D6" w:rsidRDefault="00BB55D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BB55D6" w:rsidRDefault="00BB55D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BB55D6" w:rsidRDefault="00BB55D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BB55D6" w:rsidRDefault="00BB55D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BB55D6" w:rsidRDefault="00BB55D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BB55D6" w:rsidRDefault="00BB55D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BB55D6" w:rsidRDefault="00BB55D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BB55D6" w:rsidRDefault="00BB55D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BB55D6" w:rsidRDefault="00BB55D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BB55D6" w:rsidRDefault="00BB55D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BB55D6" w:rsidRDefault="00BB55D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BB55D6" w:rsidRDefault="00BB55D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BB55D6" w:rsidRDefault="00BB55D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BB55D6" w:rsidRDefault="00BB55D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BB55D6" w:rsidRDefault="00BB55D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BB55D6" w:rsidRDefault="00BB55D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BB55D6" w:rsidRDefault="00BB55D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BB55D6" w:rsidRDefault="00BB55D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BB55D6" w:rsidRDefault="00BB55D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BB55D6" w:rsidRDefault="00BB55D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BB55D6" w:rsidRDefault="00BB55D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BB55D6" w:rsidRDefault="00BB55D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BB55D6" w:rsidRDefault="00BB55D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BB55D6" w:rsidRDefault="00BB55D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BB55D6" w:rsidRDefault="00BB55D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BB55D6" w:rsidRDefault="00BB55D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BB55D6" w:rsidRDefault="00BB55D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BB55D6" w:rsidRDefault="00BB55D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BB55D6" w:rsidRDefault="00BB55D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BB55D6" w:rsidRDefault="00BB55D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BB55D6" w:rsidRDefault="00BB55D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BB55D6" w:rsidRDefault="00BB55D6">
      <w:pPr>
        <w:pStyle w:val="TOC3"/>
        <w:rPr>
          <w:rFonts w:asciiTheme="minorHAnsi" w:eastAsiaTheme="minorEastAsia" w:hAnsiTheme="minorHAnsi" w:cstheme="minorBidi"/>
          <w:sz w:val="22"/>
          <w:szCs w:val="22"/>
        </w:rPr>
      </w:pPr>
      <w:r>
        <w:lastRenderedPageBreak/>
        <w:t>A.9.2.28</w:t>
      </w:r>
      <w:r>
        <w:rPr>
          <w:rFonts w:asciiTheme="minorHAnsi" w:eastAsiaTheme="minorEastAsia" w:hAnsiTheme="minorHAnsi" w:cstheme="minorBidi"/>
          <w:sz w:val="22"/>
          <w:szCs w:val="22"/>
        </w:rPr>
        <w:tab/>
      </w:r>
      <w:r>
        <w:t>FDD intra-frequency absolute RSRQ accuracy with CRS based discovery signal</w:t>
      </w:r>
      <w:r>
        <w:tab/>
        <w:t>2657</w:t>
      </w:r>
    </w:p>
    <w:p w:rsidR="00BB55D6" w:rsidRDefault="00BB55D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BB55D6" w:rsidRDefault="00BB55D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BB55D6" w:rsidRDefault="00BB55D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BB55D6" w:rsidRDefault="00BB55D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BB55D6" w:rsidRDefault="00BB55D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BB55D6" w:rsidRDefault="00BB55D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BB55D6" w:rsidRDefault="00BB55D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BB55D6" w:rsidRDefault="00BB55D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BB55D6" w:rsidRDefault="00BB55D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BB55D6" w:rsidRDefault="00BB55D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BB55D6" w:rsidRDefault="00BB55D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BB55D6" w:rsidRDefault="00BB55D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BB55D6" w:rsidRDefault="00BB55D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BB55D6" w:rsidRDefault="00BB55D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BB55D6" w:rsidRDefault="00BB55D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BB55D6" w:rsidRDefault="00BB55D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BB55D6" w:rsidRDefault="00BB55D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BB55D6" w:rsidRDefault="00BB55D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BB55D6" w:rsidRDefault="00BB55D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BB55D6" w:rsidRDefault="00BB55D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BB55D6" w:rsidRDefault="00BB55D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BB55D6" w:rsidRDefault="00BB55D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BB55D6" w:rsidRDefault="00BB55D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BB55D6" w:rsidRDefault="00BB55D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BB55D6" w:rsidRDefault="00BB55D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BB55D6" w:rsidRDefault="00BB55D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BB55D6" w:rsidRDefault="00BB55D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BB55D6" w:rsidRDefault="00BB55D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BB55D6" w:rsidRDefault="00BB55D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BB55D6" w:rsidRDefault="00BB55D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BB55D6" w:rsidRDefault="00BB55D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BB55D6" w:rsidRDefault="00BB55D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BB55D6" w:rsidRDefault="00BB55D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BB55D6" w:rsidRDefault="00BB55D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BB55D6" w:rsidRDefault="00BB55D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BB55D6" w:rsidRDefault="00BB55D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BB55D6" w:rsidRDefault="00BB55D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BB55D6" w:rsidRDefault="00BB55D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BB55D6" w:rsidRDefault="00BB55D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BB55D6" w:rsidRDefault="00BB55D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BB55D6" w:rsidRDefault="00BB55D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BB55D6" w:rsidRDefault="00BB55D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BB55D6" w:rsidRDefault="00BB55D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rsidR="00BB55D6" w:rsidRDefault="00BB55D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BB55D6" w:rsidRDefault="00BB55D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BB55D6" w:rsidRDefault="00BB55D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BB55D6" w:rsidRDefault="00BB55D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BB55D6" w:rsidRDefault="00BB55D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BB55D6" w:rsidRDefault="00BB55D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BB55D6" w:rsidRDefault="00BB55D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BB55D6" w:rsidRDefault="00BB55D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BB55D6" w:rsidRDefault="00BB55D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BB55D6" w:rsidRDefault="00BB55D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BB55D6" w:rsidRDefault="00BB55D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BB55D6" w:rsidRDefault="00BB55D6">
      <w:pPr>
        <w:pStyle w:val="TOC3"/>
        <w:rPr>
          <w:rFonts w:asciiTheme="minorHAnsi" w:eastAsiaTheme="minorEastAsia" w:hAnsiTheme="minorHAnsi" w:cstheme="minorBidi"/>
          <w:sz w:val="22"/>
          <w:szCs w:val="22"/>
        </w:rPr>
      </w:pPr>
      <w:r>
        <w:lastRenderedPageBreak/>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BB55D6" w:rsidRDefault="00BB55D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BB55D6" w:rsidRDefault="00BB55D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BB55D6" w:rsidRDefault="00BB55D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BB55D6" w:rsidRDefault="00BB55D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BB55D6" w:rsidRDefault="00BB55D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BB55D6" w:rsidRDefault="00BB55D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BB55D6" w:rsidRDefault="00BB55D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BB55D6" w:rsidRDefault="00BB55D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BB55D6" w:rsidRDefault="00BB55D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BB55D6" w:rsidRDefault="00BB55D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BB55D6" w:rsidRDefault="00BB55D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BB55D6" w:rsidRDefault="00BB55D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BB55D6" w:rsidRDefault="00BB55D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BB55D6" w:rsidRDefault="00BB55D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BB55D6" w:rsidRDefault="00BB55D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BB55D6" w:rsidRDefault="00BB55D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BB55D6" w:rsidRDefault="00BB55D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BB55D6" w:rsidRDefault="00BB55D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BB55D6" w:rsidRDefault="00BB55D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BB55D6" w:rsidRDefault="00BB55D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BB55D6" w:rsidRDefault="00BB55D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BB55D6" w:rsidRDefault="00BB55D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BB55D6" w:rsidRDefault="00BB55D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BB55D6" w:rsidRDefault="00BB55D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BB55D6" w:rsidRDefault="00BB55D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BB55D6" w:rsidRDefault="00BB55D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BB55D6" w:rsidRDefault="00BB55D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BB55D6" w:rsidRDefault="00BB55D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BB55D6" w:rsidRDefault="00BB55D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BB55D6" w:rsidRDefault="00BB55D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BB55D6" w:rsidRDefault="00BB55D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BB55D6" w:rsidRDefault="00BB55D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BB55D6" w:rsidRDefault="00BB55D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BB55D6" w:rsidRDefault="00BB55D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BB55D6" w:rsidRDefault="00BB55D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BB55D6" w:rsidRDefault="00BB55D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BB55D6" w:rsidRDefault="00BB55D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BB55D6" w:rsidRDefault="00BB55D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BB55D6" w:rsidRDefault="00BB55D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BB55D6" w:rsidRDefault="00BB55D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BB55D6" w:rsidRDefault="00BB55D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BB55D6" w:rsidRDefault="00BB55D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BB55D6" w:rsidRDefault="00BB55D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BB55D6" w:rsidRDefault="00BB55D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BB55D6" w:rsidRDefault="00BB55D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BB55D6" w:rsidRDefault="00BB55D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BB55D6" w:rsidRDefault="00BB55D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BB55D6" w:rsidRDefault="00BB55D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BB55D6" w:rsidRDefault="00BB55D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BB55D6" w:rsidRDefault="00BB55D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BB55D6" w:rsidRDefault="00BB55D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BB55D6" w:rsidRDefault="00BB55D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BB55D6" w:rsidRDefault="00BB55D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BB55D6" w:rsidRDefault="00BB55D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BB55D6" w:rsidRDefault="00BB55D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BB55D6" w:rsidRDefault="00BB55D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BB55D6" w:rsidRDefault="00BB55D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BB55D6" w:rsidRDefault="00BB55D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BB55D6" w:rsidRDefault="00BB55D6">
      <w:pPr>
        <w:pStyle w:val="TOC2"/>
        <w:rPr>
          <w:rFonts w:asciiTheme="minorHAnsi" w:eastAsiaTheme="minorEastAsia" w:hAnsiTheme="minorHAnsi" w:cstheme="minorBidi"/>
          <w:sz w:val="22"/>
          <w:szCs w:val="22"/>
        </w:rPr>
      </w:pPr>
      <w:r w:rsidRPr="00BB55D6">
        <w:t>A.9.3</w:t>
      </w:r>
      <w:r w:rsidRPr="00BB55D6">
        <w:rPr>
          <w:rFonts w:asciiTheme="minorHAnsi" w:hAnsiTheme="minorHAnsi" w:cstheme="minorBidi"/>
          <w:sz w:val="22"/>
          <w:szCs w:val="22"/>
        </w:rPr>
        <w:tab/>
      </w:r>
      <w:r w:rsidRPr="00890E30">
        <w:rPr>
          <w:rFonts w:eastAsia="SimSun"/>
          <w:lang w:val="sv-SE" w:eastAsia="zh-CN"/>
        </w:rPr>
        <w:t>UTRAN FDD CPICH RSCP</w:t>
      </w:r>
      <w:r>
        <w:tab/>
        <w:t>2792</w:t>
      </w:r>
    </w:p>
    <w:p w:rsidR="00BB55D6" w:rsidRDefault="00BB55D6">
      <w:pPr>
        <w:pStyle w:val="TOC3"/>
        <w:rPr>
          <w:rFonts w:asciiTheme="minorHAnsi" w:eastAsiaTheme="minorEastAsia" w:hAnsiTheme="minorHAnsi" w:cstheme="minorBidi"/>
          <w:sz w:val="22"/>
          <w:szCs w:val="22"/>
        </w:rPr>
      </w:pPr>
      <w:r w:rsidRPr="00BB55D6">
        <w:t>A.9.3.1</w:t>
      </w:r>
      <w:r w:rsidRPr="00BB55D6">
        <w:rPr>
          <w:rFonts w:asciiTheme="minorHAnsi" w:eastAsiaTheme="minorEastAsia" w:hAnsiTheme="minorHAnsi" w:cstheme="minorBidi"/>
          <w:sz w:val="22"/>
          <w:szCs w:val="22"/>
        </w:rPr>
        <w:tab/>
      </w:r>
      <w:r w:rsidRPr="00890E30">
        <w:rPr>
          <w:bCs/>
          <w:lang w:val="sv-SE"/>
        </w:rPr>
        <w:t>E-UTRAN FDD</w:t>
      </w:r>
      <w:r>
        <w:tab/>
        <w:t>2792</w:t>
      </w:r>
    </w:p>
    <w:p w:rsidR="00BB55D6" w:rsidRDefault="00BB55D6">
      <w:pPr>
        <w:pStyle w:val="TOC4"/>
        <w:rPr>
          <w:rFonts w:asciiTheme="minorHAnsi" w:eastAsiaTheme="minorEastAsia" w:hAnsiTheme="minorHAnsi" w:cstheme="minorBidi"/>
          <w:sz w:val="22"/>
          <w:szCs w:val="22"/>
        </w:rPr>
      </w:pPr>
      <w:r w:rsidRPr="00BB55D6">
        <w:t>A.9.3.1.1</w:t>
      </w:r>
      <w:r w:rsidRPr="00BB55D6">
        <w:rPr>
          <w:rFonts w:asciiTheme="minorHAnsi" w:eastAsiaTheme="minorEastAsia" w:hAnsiTheme="minorHAnsi"/>
          <w:sz w:val="22"/>
          <w:szCs w:val="22"/>
        </w:rPr>
        <w:tab/>
      </w:r>
      <w:r w:rsidRPr="00890E30">
        <w:rPr>
          <w:rFonts w:cs="v4.2.0"/>
          <w:snapToGrid w:val="0"/>
        </w:rPr>
        <w:t>Test Purpose and Environment</w:t>
      </w:r>
      <w:r>
        <w:tab/>
        <w:t>2792</w:t>
      </w:r>
    </w:p>
    <w:p w:rsidR="00BB55D6" w:rsidRDefault="00BB55D6">
      <w:pPr>
        <w:pStyle w:val="TOC4"/>
        <w:rPr>
          <w:rFonts w:asciiTheme="minorHAnsi" w:eastAsiaTheme="minorEastAsia" w:hAnsiTheme="minorHAnsi" w:cstheme="minorBidi"/>
          <w:sz w:val="22"/>
          <w:szCs w:val="22"/>
        </w:rPr>
      </w:pPr>
      <w:r w:rsidRPr="00BB55D6">
        <w:t>A.9.3.1.2</w:t>
      </w:r>
      <w:r w:rsidRPr="00BB55D6">
        <w:rPr>
          <w:rFonts w:asciiTheme="minorHAnsi" w:eastAsiaTheme="minorEastAsia" w:hAnsiTheme="minorHAnsi" w:cstheme="minorBidi"/>
          <w:sz w:val="22"/>
          <w:szCs w:val="22"/>
        </w:rPr>
        <w:tab/>
      </w:r>
      <w:r w:rsidRPr="00890E30">
        <w:rPr>
          <w:snapToGrid w:val="0"/>
        </w:rPr>
        <w:t>Parameters</w:t>
      </w:r>
      <w:r>
        <w:tab/>
        <w:t>2792</w:t>
      </w:r>
    </w:p>
    <w:p w:rsidR="00BB55D6" w:rsidRDefault="00BB55D6">
      <w:pPr>
        <w:pStyle w:val="TOC4"/>
        <w:rPr>
          <w:rFonts w:asciiTheme="minorHAnsi" w:eastAsiaTheme="minorEastAsia" w:hAnsiTheme="minorHAnsi" w:cstheme="minorBidi"/>
          <w:sz w:val="22"/>
          <w:szCs w:val="22"/>
        </w:rPr>
      </w:pPr>
      <w:r w:rsidRPr="00BB55D6">
        <w:t>A.9.3.1.3</w:t>
      </w:r>
      <w:r w:rsidRPr="00BB55D6">
        <w:rPr>
          <w:rFonts w:asciiTheme="minorHAnsi" w:eastAsiaTheme="minorEastAsia" w:hAnsiTheme="minorHAnsi"/>
          <w:sz w:val="22"/>
          <w:szCs w:val="22"/>
        </w:rPr>
        <w:tab/>
      </w:r>
      <w:r w:rsidRPr="00890E30">
        <w:rPr>
          <w:rFonts w:cs="v4.2.0"/>
          <w:snapToGrid w:val="0"/>
        </w:rPr>
        <w:t>Test Requirements</w:t>
      </w:r>
      <w:r>
        <w:tab/>
        <w:t>2794</w:t>
      </w:r>
    </w:p>
    <w:p w:rsidR="00BB55D6" w:rsidRDefault="00BB55D6">
      <w:pPr>
        <w:pStyle w:val="TOC4"/>
        <w:rPr>
          <w:rFonts w:asciiTheme="minorHAnsi" w:eastAsiaTheme="minorEastAsia" w:hAnsiTheme="minorHAnsi" w:cstheme="minorBidi"/>
          <w:sz w:val="22"/>
          <w:szCs w:val="22"/>
        </w:rPr>
      </w:pPr>
      <w:r>
        <w:t xml:space="preserve">A.9.3.2 </w:t>
      </w:r>
      <w:r w:rsidRPr="00890E30">
        <w:rPr>
          <w:bCs/>
        </w:rPr>
        <w:t>E-UTRAN TDD</w:t>
      </w:r>
      <w:r>
        <w:tab/>
        <w:t>2794</w:t>
      </w:r>
    </w:p>
    <w:p w:rsidR="00BB55D6" w:rsidRDefault="00BB55D6">
      <w:pPr>
        <w:pStyle w:val="TOC4"/>
        <w:rPr>
          <w:rFonts w:asciiTheme="minorHAnsi" w:eastAsiaTheme="minorEastAsia" w:hAnsiTheme="minorHAnsi" w:cstheme="minorBidi"/>
          <w:sz w:val="22"/>
          <w:szCs w:val="22"/>
        </w:rPr>
      </w:pPr>
      <w:r w:rsidRPr="00BB55D6">
        <w:t>A.9.3.2.1</w:t>
      </w:r>
      <w:r w:rsidRPr="00BB55D6">
        <w:rPr>
          <w:rFonts w:asciiTheme="minorHAnsi" w:eastAsiaTheme="minorEastAsia" w:hAnsiTheme="minorHAnsi"/>
          <w:sz w:val="22"/>
          <w:szCs w:val="22"/>
        </w:rPr>
        <w:tab/>
      </w:r>
      <w:r w:rsidRPr="00890E30">
        <w:rPr>
          <w:rFonts w:cs="v4.2.0"/>
          <w:snapToGrid w:val="0"/>
        </w:rPr>
        <w:t>Test Purpose and Environment</w:t>
      </w:r>
      <w:r>
        <w:tab/>
        <w:t>2794</w:t>
      </w:r>
    </w:p>
    <w:p w:rsidR="00BB55D6" w:rsidRDefault="00BB55D6">
      <w:pPr>
        <w:pStyle w:val="TOC4"/>
        <w:rPr>
          <w:rFonts w:asciiTheme="minorHAnsi" w:eastAsiaTheme="minorEastAsia" w:hAnsiTheme="minorHAnsi" w:cstheme="minorBidi"/>
          <w:sz w:val="22"/>
          <w:szCs w:val="22"/>
        </w:rPr>
      </w:pPr>
      <w:r w:rsidRPr="00BB55D6">
        <w:t>A.9.3.2.2</w:t>
      </w:r>
      <w:r w:rsidRPr="00BB55D6">
        <w:rPr>
          <w:rFonts w:asciiTheme="minorHAnsi" w:eastAsiaTheme="minorEastAsia" w:hAnsiTheme="minorHAnsi" w:cstheme="minorBidi"/>
          <w:sz w:val="22"/>
          <w:szCs w:val="22"/>
        </w:rPr>
        <w:tab/>
      </w:r>
      <w:r w:rsidRPr="00890E30">
        <w:rPr>
          <w:snapToGrid w:val="0"/>
        </w:rPr>
        <w:t>Parameters</w:t>
      </w:r>
      <w:r>
        <w:tab/>
        <w:t>2794</w:t>
      </w:r>
    </w:p>
    <w:p w:rsidR="00BB55D6" w:rsidRDefault="00BB55D6">
      <w:pPr>
        <w:pStyle w:val="TOC4"/>
        <w:rPr>
          <w:rFonts w:asciiTheme="minorHAnsi" w:eastAsiaTheme="minorEastAsia" w:hAnsiTheme="minorHAnsi" w:cstheme="minorBidi"/>
          <w:sz w:val="22"/>
          <w:szCs w:val="22"/>
        </w:rPr>
      </w:pPr>
      <w:r w:rsidRPr="00BB55D6">
        <w:t>A.9.3.2.3</w:t>
      </w:r>
      <w:r w:rsidRPr="00BB55D6">
        <w:rPr>
          <w:rFonts w:asciiTheme="minorHAnsi" w:eastAsiaTheme="minorEastAsia" w:hAnsiTheme="minorHAnsi"/>
          <w:sz w:val="22"/>
          <w:szCs w:val="22"/>
        </w:rPr>
        <w:tab/>
      </w:r>
      <w:r w:rsidRPr="00890E30">
        <w:rPr>
          <w:rFonts w:cs="v4.2.0"/>
          <w:snapToGrid w:val="0"/>
        </w:rPr>
        <w:t>Test Requirements</w:t>
      </w:r>
      <w:r>
        <w:tab/>
        <w:t>2797</w:t>
      </w:r>
    </w:p>
    <w:p w:rsidR="00BB55D6" w:rsidRDefault="00BB55D6">
      <w:pPr>
        <w:pStyle w:val="TOC3"/>
        <w:rPr>
          <w:rFonts w:asciiTheme="minorHAnsi" w:eastAsiaTheme="minorEastAsia" w:hAnsiTheme="minorHAnsi" w:cstheme="minorBidi"/>
          <w:sz w:val="22"/>
          <w:szCs w:val="22"/>
        </w:rPr>
      </w:pPr>
      <w:r w:rsidRPr="00BB55D6">
        <w:t>A.9.3.</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2798</w:t>
      </w:r>
    </w:p>
    <w:p w:rsidR="00BB55D6" w:rsidRDefault="00BB55D6">
      <w:pPr>
        <w:pStyle w:val="TOC2"/>
        <w:rPr>
          <w:rFonts w:asciiTheme="minorHAnsi" w:eastAsiaTheme="minorEastAsia" w:hAnsiTheme="minorHAnsi" w:cstheme="minorBidi"/>
          <w:sz w:val="22"/>
          <w:szCs w:val="22"/>
        </w:rPr>
      </w:pPr>
      <w:r w:rsidRPr="00BB55D6">
        <w:t>A.9.4</w:t>
      </w:r>
      <w:r w:rsidRPr="00BB55D6">
        <w:rPr>
          <w:rFonts w:asciiTheme="minorHAnsi" w:hAnsiTheme="minorHAnsi" w:cstheme="minorBidi"/>
          <w:sz w:val="22"/>
          <w:szCs w:val="22"/>
        </w:rPr>
        <w:tab/>
      </w:r>
      <w:r w:rsidRPr="00890E30">
        <w:rPr>
          <w:rFonts w:eastAsia="SimSun"/>
        </w:rPr>
        <w:t>UTRAN FDD CPICH Ec/No</w:t>
      </w:r>
      <w:r>
        <w:tab/>
        <w:t>2799</w:t>
      </w:r>
    </w:p>
    <w:p w:rsidR="00BB55D6" w:rsidRDefault="00BB55D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BB55D6" w:rsidRDefault="00BB55D6">
      <w:pPr>
        <w:pStyle w:val="TOC4"/>
        <w:rPr>
          <w:rFonts w:asciiTheme="minorHAnsi" w:eastAsiaTheme="minorEastAsia" w:hAnsiTheme="minorHAnsi" w:cstheme="minorBidi"/>
          <w:sz w:val="22"/>
          <w:szCs w:val="22"/>
        </w:rPr>
      </w:pPr>
      <w:r w:rsidRPr="00BB55D6">
        <w:t>A.9.4.1.1</w:t>
      </w:r>
      <w:r w:rsidRPr="00BB55D6">
        <w:rPr>
          <w:rFonts w:asciiTheme="minorHAnsi" w:eastAsiaTheme="minorEastAsia" w:hAnsiTheme="minorHAnsi"/>
          <w:sz w:val="22"/>
          <w:szCs w:val="22"/>
        </w:rPr>
        <w:tab/>
      </w:r>
      <w:r w:rsidRPr="00890E30">
        <w:rPr>
          <w:rFonts w:cs="v4.2.0"/>
          <w:snapToGrid w:val="0"/>
        </w:rPr>
        <w:t>Test Purpose and Environment</w:t>
      </w:r>
      <w:r>
        <w:tab/>
        <w:t>2799</w:t>
      </w:r>
    </w:p>
    <w:p w:rsidR="00BB55D6" w:rsidRDefault="00BB55D6">
      <w:pPr>
        <w:pStyle w:val="TOC4"/>
        <w:rPr>
          <w:rFonts w:asciiTheme="minorHAnsi" w:eastAsiaTheme="minorEastAsia" w:hAnsiTheme="minorHAnsi" w:cstheme="minorBidi"/>
          <w:sz w:val="22"/>
          <w:szCs w:val="22"/>
        </w:rPr>
      </w:pPr>
      <w:r w:rsidRPr="00BB55D6">
        <w:t>A.9.4.1.2</w:t>
      </w:r>
      <w:r w:rsidRPr="00BB55D6">
        <w:rPr>
          <w:rFonts w:asciiTheme="minorHAnsi" w:eastAsiaTheme="minorEastAsia" w:hAnsiTheme="minorHAnsi" w:cstheme="minorBidi"/>
          <w:sz w:val="22"/>
          <w:szCs w:val="22"/>
        </w:rPr>
        <w:tab/>
      </w:r>
      <w:r w:rsidRPr="00890E30">
        <w:rPr>
          <w:snapToGrid w:val="0"/>
        </w:rPr>
        <w:t>Parameters</w:t>
      </w:r>
      <w:r>
        <w:tab/>
        <w:t>2799</w:t>
      </w:r>
    </w:p>
    <w:p w:rsidR="00BB55D6" w:rsidRDefault="00BB55D6">
      <w:pPr>
        <w:pStyle w:val="TOC4"/>
        <w:rPr>
          <w:rFonts w:asciiTheme="minorHAnsi" w:eastAsiaTheme="minorEastAsia" w:hAnsiTheme="minorHAnsi" w:cstheme="minorBidi"/>
          <w:sz w:val="22"/>
          <w:szCs w:val="22"/>
        </w:rPr>
      </w:pPr>
      <w:r w:rsidRPr="00BB55D6">
        <w:t>A.9.4.1.3</w:t>
      </w:r>
      <w:r w:rsidRPr="00BB55D6">
        <w:rPr>
          <w:rFonts w:asciiTheme="minorHAnsi" w:eastAsiaTheme="minorEastAsia" w:hAnsiTheme="minorHAnsi"/>
          <w:sz w:val="22"/>
          <w:szCs w:val="22"/>
        </w:rPr>
        <w:tab/>
      </w:r>
      <w:r w:rsidRPr="00890E30">
        <w:rPr>
          <w:rFonts w:cs="v4.2.0"/>
          <w:snapToGrid w:val="0"/>
        </w:rPr>
        <w:t>Test Requirements</w:t>
      </w:r>
      <w:r>
        <w:tab/>
        <w:t>2801</w:t>
      </w:r>
    </w:p>
    <w:p w:rsidR="00BB55D6" w:rsidRDefault="00BB55D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BB55D6" w:rsidRDefault="00BB55D6">
      <w:pPr>
        <w:pStyle w:val="TOC4"/>
        <w:rPr>
          <w:rFonts w:asciiTheme="minorHAnsi" w:eastAsiaTheme="minorEastAsia" w:hAnsiTheme="minorHAnsi" w:cstheme="minorBidi"/>
          <w:sz w:val="22"/>
          <w:szCs w:val="22"/>
        </w:rPr>
      </w:pPr>
      <w:r w:rsidRPr="00BB55D6">
        <w:t>A.9.4.2.1</w:t>
      </w:r>
      <w:r w:rsidRPr="00BB55D6">
        <w:rPr>
          <w:rFonts w:asciiTheme="minorHAnsi" w:eastAsiaTheme="minorEastAsia" w:hAnsiTheme="minorHAnsi"/>
          <w:sz w:val="22"/>
          <w:szCs w:val="22"/>
        </w:rPr>
        <w:tab/>
      </w:r>
      <w:r w:rsidRPr="00890E30">
        <w:rPr>
          <w:rFonts w:cs="v4.2.0"/>
          <w:snapToGrid w:val="0"/>
        </w:rPr>
        <w:t>Test Purpose and Environment</w:t>
      </w:r>
      <w:r>
        <w:tab/>
        <w:t>2802</w:t>
      </w:r>
    </w:p>
    <w:p w:rsidR="00BB55D6" w:rsidRDefault="00BB55D6">
      <w:pPr>
        <w:pStyle w:val="TOC4"/>
        <w:rPr>
          <w:rFonts w:asciiTheme="minorHAnsi" w:eastAsiaTheme="minorEastAsia" w:hAnsiTheme="minorHAnsi" w:cstheme="minorBidi"/>
          <w:sz w:val="22"/>
          <w:szCs w:val="22"/>
        </w:rPr>
      </w:pPr>
      <w:r w:rsidRPr="00BB55D6">
        <w:t>A.9.4.2.2</w:t>
      </w:r>
      <w:r w:rsidRPr="00BB55D6">
        <w:rPr>
          <w:rFonts w:asciiTheme="minorHAnsi" w:eastAsiaTheme="minorEastAsia" w:hAnsiTheme="minorHAnsi" w:cstheme="minorBidi"/>
          <w:sz w:val="22"/>
          <w:szCs w:val="22"/>
        </w:rPr>
        <w:tab/>
      </w:r>
      <w:r w:rsidRPr="00890E30">
        <w:rPr>
          <w:snapToGrid w:val="0"/>
        </w:rPr>
        <w:t>Parameters</w:t>
      </w:r>
      <w:r>
        <w:tab/>
        <w:t>2802</w:t>
      </w:r>
    </w:p>
    <w:p w:rsidR="00BB55D6" w:rsidRDefault="00BB55D6">
      <w:pPr>
        <w:pStyle w:val="TOC4"/>
        <w:rPr>
          <w:rFonts w:asciiTheme="minorHAnsi" w:eastAsiaTheme="minorEastAsia" w:hAnsiTheme="minorHAnsi" w:cstheme="minorBidi"/>
          <w:sz w:val="22"/>
          <w:szCs w:val="22"/>
        </w:rPr>
      </w:pPr>
      <w:r w:rsidRPr="00BB55D6">
        <w:t>A.9.4.2.3</w:t>
      </w:r>
      <w:r w:rsidRPr="00BB55D6">
        <w:rPr>
          <w:rFonts w:asciiTheme="minorHAnsi" w:eastAsiaTheme="minorEastAsia" w:hAnsiTheme="minorHAnsi"/>
          <w:sz w:val="22"/>
          <w:szCs w:val="22"/>
        </w:rPr>
        <w:tab/>
      </w:r>
      <w:r w:rsidRPr="00890E30">
        <w:rPr>
          <w:rFonts w:cs="v4.2.0"/>
          <w:snapToGrid w:val="0"/>
        </w:rPr>
        <w:t>Test Requirements</w:t>
      </w:r>
      <w:r>
        <w:tab/>
        <w:t>2804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2806</w:t>
      </w:r>
    </w:p>
    <w:p w:rsidR="00BB55D6" w:rsidRDefault="00BB55D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BB55D6" w:rsidRDefault="00BB55D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BB55D6" w:rsidRDefault="00BB55D6">
      <w:pPr>
        <w:pStyle w:val="TOC2"/>
        <w:rPr>
          <w:rFonts w:asciiTheme="minorHAnsi" w:eastAsiaTheme="minorEastAsia" w:hAnsiTheme="minorHAnsi" w:cstheme="minorBidi"/>
          <w:sz w:val="22"/>
          <w:szCs w:val="22"/>
        </w:rPr>
      </w:pPr>
      <w:r w:rsidRPr="00BB55D6">
        <w:t>A.9.6</w:t>
      </w:r>
      <w:r w:rsidRPr="00BB55D6">
        <w:rPr>
          <w:rFonts w:asciiTheme="minorHAnsi" w:eastAsiaTheme="minorEastAsia" w:hAnsiTheme="minorHAnsi" w:cstheme="minorBidi"/>
          <w:sz w:val="22"/>
          <w:szCs w:val="22"/>
        </w:rPr>
        <w:tab/>
      </w:r>
      <w:r w:rsidRPr="00890E30">
        <w:rPr>
          <w:lang w:val="it-IT"/>
        </w:rPr>
        <w:t>GSM Carrier RSSI</w:t>
      </w:r>
      <w:r>
        <w:tab/>
        <w:t>2811</w:t>
      </w:r>
    </w:p>
    <w:p w:rsidR="00BB55D6" w:rsidRDefault="00BB55D6">
      <w:pPr>
        <w:pStyle w:val="TOC3"/>
        <w:rPr>
          <w:rFonts w:asciiTheme="minorHAnsi" w:eastAsiaTheme="minorEastAsia" w:hAnsiTheme="minorHAnsi" w:cstheme="minorBidi"/>
          <w:sz w:val="22"/>
          <w:szCs w:val="22"/>
        </w:rPr>
      </w:pPr>
      <w:r w:rsidRPr="00BB55D6">
        <w:t>A.9.6.1</w:t>
      </w:r>
      <w:r w:rsidRPr="00BB55D6">
        <w:rPr>
          <w:rFonts w:asciiTheme="minorHAnsi" w:eastAsiaTheme="minorEastAsia" w:hAnsiTheme="minorHAnsi" w:cstheme="minorBidi"/>
          <w:sz w:val="22"/>
          <w:szCs w:val="22"/>
        </w:rPr>
        <w:tab/>
      </w:r>
      <w:r w:rsidRPr="00890E30">
        <w:rPr>
          <w:bCs/>
          <w:lang w:val="it-IT"/>
        </w:rPr>
        <w:t>E-UTRAN FDD</w:t>
      </w:r>
      <w:r>
        <w:tab/>
        <w:t>2811</w:t>
      </w:r>
    </w:p>
    <w:p w:rsidR="00BB55D6" w:rsidRDefault="00BB55D6">
      <w:pPr>
        <w:pStyle w:val="TOC4"/>
        <w:rPr>
          <w:rFonts w:asciiTheme="minorHAnsi" w:eastAsiaTheme="minorEastAsia" w:hAnsiTheme="minorHAnsi" w:cstheme="minorBidi"/>
          <w:sz w:val="22"/>
          <w:szCs w:val="22"/>
        </w:rPr>
      </w:pPr>
      <w:r w:rsidRPr="00BB55D6">
        <w:t>A.9.6.1.1</w:t>
      </w:r>
      <w:r w:rsidRPr="00BB55D6">
        <w:rPr>
          <w:rFonts w:asciiTheme="minorHAnsi" w:eastAsiaTheme="minorEastAsia" w:hAnsiTheme="minorHAnsi" w:cstheme="minorBidi"/>
          <w:sz w:val="22"/>
          <w:szCs w:val="22"/>
        </w:rPr>
        <w:tab/>
      </w:r>
      <w:r w:rsidRPr="00890E30">
        <w:rPr>
          <w:bCs/>
        </w:rPr>
        <w:t>Test Purpose and Environment</w:t>
      </w:r>
      <w:r>
        <w:tab/>
        <w:t>2811</w:t>
      </w:r>
    </w:p>
    <w:p w:rsidR="00BB55D6" w:rsidRDefault="00BB55D6">
      <w:pPr>
        <w:pStyle w:val="TOC4"/>
        <w:rPr>
          <w:rFonts w:asciiTheme="minorHAnsi" w:eastAsiaTheme="minorEastAsia" w:hAnsiTheme="minorHAnsi" w:cstheme="minorBidi"/>
          <w:sz w:val="22"/>
          <w:szCs w:val="22"/>
        </w:rPr>
      </w:pPr>
      <w:r w:rsidRPr="00BB55D6">
        <w:t>A.9.6.1.2</w:t>
      </w:r>
      <w:r w:rsidRPr="00BB55D6">
        <w:rPr>
          <w:rFonts w:asciiTheme="minorHAnsi" w:eastAsiaTheme="minorEastAsia" w:hAnsiTheme="minorHAnsi" w:cstheme="minorBidi"/>
          <w:sz w:val="22"/>
          <w:szCs w:val="22"/>
        </w:rPr>
        <w:tab/>
      </w:r>
      <w:r w:rsidRPr="00890E30">
        <w:rPr>
          <w:bCs/>
        </w:rPr>
        <w:t>Test Requirements</w:t>
      </w:r>
      <w:r>
        <w:tab/>
        <w:t>2812</w:t>
      </w:r>
    </w:p>
    <w:p w:rsidR="00BB55D6" w:rsidRDefault="00BB55D6">
      <w:pPr>
        <w:pStyle w:val="TOC3"/>
        <w:rPr>
          <w:rFonts w:asciiTheme="minorHAnsi" w:eastAsiaTheme="minorEastAsia" w:hAnsiTheme="minorHAnsi" w:cstheme="minorBidi"/>
          <w:sz w:val="22"/>
          <w:szCs w:val="22"/>
        </w:rPr>
      </w:pPr>
      <w:r w:rsidRPr="00BB55D6">
        <w:t>A.9.6.2</w:t>
      </w:r>
      <w:r w:rsidRPr="00BB55D6">
        <w:rPr>
          <w:rFonts w:asciiTheme="minorHAnsi" w:eastAsiaTheme="minorEastAsia" w:hAnsiTheme="minorHAnsi" w:cstheme="minorBidi"/>
          <w:sz w:val="22"/>
          <w:szCs w:val="22"/>
        </w:rPr>
        <w:tab/>
      </w:r>
      <w:r w:rsidRPr="00890E30">
        <w:rPr>
          <w:bCs/>
        </w:rPr>
        <w:t>E-UTRAN TDD</w:t>
      </w:r>
      <w:r>
        <w:tab/>
        <w:t>2812</w:t>
      </w:r>
    </w:p>
    <w:p w:rsidR="00BB55D6" w:rsidRDefault="00BB55D6">
      <w:pPr>
        <w:pStyle w:val="TOC4"/>
        <w:rPr>
          <w:rFonts w:asciiTheme="minorHAnsi" w:eastAsiaTheme="minorEastAsia" w:hAnsiTheme="minorHAnsi" w:cstheme="minorBidi"/>
          <w:sz w:val="22"/>
          <w:szCs w:val="22"/>
        </w:rPr>
      </w:pPr>
      <w:r w:rsidRPr="00BB55D6">
        <w:t>A.9.6.2.1</w:t>
      </w:r>
      <w:r w:rsidRPr="00BB55D6">
        <w:rPr>
          <w:rFonts w:asciiTheme="minorHAnsi" w:eastAsiaTheme="minorEastAsia" w:hAnsiTheme="minorHAnsi" w:cstheme="minorBidi"/>
          <w:sz w:val="22"/>
          <w:szCs w:val="22"/>
        </w:rPr>
        <w:tab/>
      </w:r>
      <w:r w:rsidRPr="00890E30">
        <w:rPr>
          <w:bCs/>
        </w:rPr>
        <w:t>Test Purpose and Environment</w:t>
      </w:r>
      <w:r>
        <w:tab/>
        <w:t>2812</w:t>
      </w:r>
    </w:p>
    <w:p w:rsidR="00BB55D6" w:rsidRDefault="00BB55D6">
      <w:pPr>
        <w:pStyle w:val="TOC4"/>
        <w:rPr>
          <w:rFonts w:asciiTheme="minorHAnsi" w:eastAsiaTheme="minorEastAsia" w:hAnsiTheme="minorHAnsi" w:cstheme="minorBidi"/>
          <w:sz w:val="22"/>
          <w:szCs w:val="22"/>
        </w:rPr>
      </w:pPr>
      <w:r w:rsidRPr="00BB55D6">
        <w:t>A.9.6.2.2</w:t>
      </w:r>
      <w:r w:rsidRPr="00BB55D6">
        <w:rPr>
          <w:rFonts w:asciiTheme="minorHAnsi" w:eastAsiaTheme="minorEastAsia" w:hAnsiTheme="minorHAnsi" w:cstheme="minorBidi"/>
          <w:sz w:val="22"/>
          <w:szCs w:val="22"/>
        </w:rPr>
        <w:tab/>
      </w:r>
      <w:r w:rsidRPr="00890E30">
        <w:rPr>
          <w:bCs/>
        </w:rPr>
        <w:t>Test Requirements</w:t>
      </w:r>
      <w:r>
        <w:tab/>
        <w:t>2814</w:t>
      </w:r>
    </w:p>
    <w:p w:rsidR="00BB55D6" w:rsidRDefault="00BB55D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90E30">
        <w:rPr>
          <w:b/>
        </w:rPr>
        <w:t>–</w:t>
      </w:r>
      <w:r w:rsidRPr="00890E30">
        <w:rPr>
          <w:b/>
          <w:lang w:eastAsia="zh-CN"/>
        </w:rPr>
        <w:t xml:space="preserve"> </w:t>
      </w:r>
      <w:r>
        <w:rPr>
          <w:lang w:eastAsia="zh-CN"/>
        </w:rPr>
        <w:t>Tx Time Difference</w:t>
      </w:r>
      <w:r>
        <w:tab/>
        <w:t>2815</w:t>
      </w:r>
    </w:p>
    <w:p w:rsidR="00BB55D6" w:rsidRDefault="00BB55D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90E30">
        <w:rPr>
          <w:b/>
        </w:rPr>
        <w:t>–</w:t>
      </w:r>
      <w:r w:rsidRPr="00890E30">
        <w:rPr>
          <w:b/>
          <w:lang w:eastAsia="zh-CN"/>
        </w:rPr>
        <w:t xml:space="preserve"> </w:t>
      </w:r>
      <w:r>
        <w:rPr>
          <w:lang w:eastAsia="zh-CN"/>
        </w:rPr>
        <w:t>Tx time difference</w:t>
      </w:r>
      <w:r>
        <w:t xml:space="preserve"> case</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BB55D6" w:rsidRDefault="00BB55D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BB55D6" w:rsidRDefault="00BB55D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BB55D6" w:rsidRDefault="00BB55D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BB55D6" w:rsidRDefault="00BB55D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BB55D6" w:rsidRDefault="00BB55D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BB55D6" w:rsidRDefault="00BB55D6">
      <w:pPr>
        <w:pStyle w:val="TOC3"/>
        <w:rPr>
          <w:rFonts w:asciiTheme="minorHAnsi" w:eastAsiaTheme="minorEastAsia" w:hAnsiTheme="minorHAnsi" w:cstheme="minorBidi"/>
          <w:sz w:val="22"/>
          <w:szCs w:val="22"/>
        </w:rPr>
      </w:pPr>
      <w:r>
        <w:lastRenderedPageBreak/>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90E30">
        <w:rPr>
          <w:b/>
        </w:rPr>
        <w:t>–</w:t>
      </w:r>
      <w:r>
        <w:rPr>
          <w:lang w:eastAsia="zh-CN"/>
        </w:rPr>
        <w:t>Tx time difference</w:t>
      </w:r>
      <w:r>
        <w:t xml:space="preserve"> under Time Domain Measurement Resource Restriction with CRS Assistance Information and Non-MBSFN ABS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BB55D6" w:rsidRDefault="00BB55D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BB55D6" w:rsidRDefault="00BB55D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BB55D6" w:rsidRDefault="00BB55D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E-UTRAN FDD-FDD RSTD inter frequency case</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4</w:t>
      </w:r>
      <w:r w:rsidRPr="00BB55D6">
        <w:rPr>
          <w:rFonts w:asciiTheme="minorHAnsi" w:eastAsiaTheme="minorEastAsia" w:hAnsiTheme="minorHAnsi" w:cstheme="minorBidi"/>
          <w:sz w:val="22"/>
          <w:szCs w:val="22"/>
        </w:rPr>
        <w:tab/>
      </w:r>
      <w:r w:rsidRPr="00890E30">
        <w:rPr>
          <w:lang w:val="en-US" w:eastAsia="zh-CN"/>
        </w:rPr>
        <w:t>E-UTRAN TDD-TDD RSTD inter frequency case</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5</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6</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7</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20MHz bandwidth</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8</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20MHz bandwidth</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9</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10MHz+5MHz</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10</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10MHz+5MHz</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BB55D6" w:rsidRDefault="00BB55D6">
      <w:pPr>
        <w:pStyle w:val="TOC3"/>
        <w:rPr>
          <w:rFonts w:asciiTheme="minorHAnsi" w:eastAsiaTheme="minorEastAsia" w:hAnsiTheme="minorHAnsi" w:cstheme="minorBidi"/>
          <w:sz w:val="22"/>
          <w:szCs w:val="22"/>
        </w:rPr>
      </w:pPr>
      <w:r w:rsidRPr="00BB55D6">
        <w:lastRenderedPageBreak/>
        <w:t>A.9.8.11</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5 + 5MHz bandwidth</w:t>
      </w:r>
      <w:r>
        <w:tab/>
        <w:t>2857</w:t>
      </w:r>
    </w:p>
    <w:p w:rsidR="00BB55D6" w:rsidRDefault="00BB55D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BB55D6" w:rsidRDefault="00BB55D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BB55D6" w:rsidRDefault="00BB55D6">
      <w:pPr>
        <w:pStyle w:val="TOC3"/>
        <w:rPr>
          <w:rFonts w:asciiTheme="minorHAnsi" w:eastAsiaTheme="minorEastAsia" w:hAnsiTheme="minorHAnsi" w:cstheme="minorBidi"/>
          <w:sz w:val="22"/>
          <w:szCs w:val="22"/>
        </w:rPr>
      </w:pPr>
      <w:r w:rsidRPr="00BB55D6">
        <w:t>A.9.8.12</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5+5MHz bandwidth</w:t>
      </w:r>
      <w:r>
        <w:tab/>
        <w:t>2858</w:t>
      </w:r>
    </w:p>
    <w:p w:rsidR="00BB55D6" w:rsidRDefault="00BB55D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BB55D6" w:rsidRDefault="00BB55D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BB55D6" w:rsidRDefault="00BB55D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BB55D6" w:rsidRDefault="00BB55D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BB55D6" w:rsidRDefault="00BB55D6">
      <w:pPr>
        <w:pStyle w:val="TOC3"/>
        <w:rPr>
          <w:rFonts w:asciiTheme="minorHAnsi" w:eastAsiaTheme="minorEastAsia" w:hAnsiTheme="minorHAnsi" w:cstheme="minorBidi"/>
          <w:sz w:val="22"/>
          <w:szCs w:val="22"/>
        </w:rPr>
      </w:pPr>
      <w:r w:rsidRPr="00BB55D6">
        <w:t>A.9.8.14</w:t>
      </w:r>
      <w:r w:rsidRPr="00BB55D6">
        <w:rPr>
          <w:rFonts w:asciiTheme="minorHAnsi" w:eastAsiaTheme="minorEastAsia" w:hAnsiTheme="minorHAnsi" w:cstheme="minorBidi"/>
          <w:sz w:val="22"/>
          <w:szCs w:val="22"/>
        </w:rPr>
        <w:tab/>
      </w:r>
      <w:r w:rsidRPr="00890E30">
        <w:rPr>
          <w:lang w:val="en-US" w:eastAsia="zh-CN"/>
        </w:rPr>
        <w:t>E-UTRAN FDD RSTD Measurement Accuracy in 3DL Carrier Aggregation</w:t>
      </w:r>
      <w:r>
        <w:tab/>
        <w:t>2860</w:t>
      </w:r>
    </w:p>
    <w:p w:rsidR="00BB55D6" w:rsidRDefault="00BB55D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BB55D6" w:rsidRDefault="00BB55D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BB55D6" w:rsidRDefault="00BB55D6">
      <w:pPr>
        <w:pStyle w:val="TOC3"/>
        <w:rPr>
          <w:rFonts w:asciiTheme="minorHAnsi" w:eastAsiaTheme="minorEastAsia" w:hAnsiTheme="minorHAnsi" w:cstheme="minorBidi"/>
          <w:sz w:val="22"/>
          <w:szCs w:val="22"/>
        </w:rPr>
      </w:pPr>
      <w:r w:rsidRPr="00BB55D6">
        <w:t>A.9.8.15</w:t>
      </w:r>
      <w:r w:rsidRPr="00BB55D6">
        <w:rPr>
          <w:rFonts w:asciiTheme="minorHAnsi" w:eastAsiaTheme="minorEastAsia" w:hAnsiTheme="minorHAnsi" w:cstheme="minorBidi"/>
          <w:sz w:val="22"/>
          <w:szCs w:val="22"/>
        </w:rPr>
        <w:tab/>
      </w:r>
      <w:r w:rsidRPr="00890E30">
        <w:rPr>
          <w:lang w:val="en-US" w:eastAsia="zh-CN"/>
        </w:rPr>
        <w:t>E-UTRAN TDD RSTD Measurement Accuracy in 3DL Carrier Aggregation</w:t>
      </w:r>
      <w:r>
        <w:tab/>
        <w:t>2867</w:t>
      </w:r>
    </w:p>
    <w:p w:rsidR="00BB55D6" w:rsidRDefault="00BB55D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BB55D6" w:rsidRDefault="00BB55D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BB55D6" w:rsidRDefault="00BB55D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BB55D6" w:rsidRDefault="00BB55D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BB55D6" w:rsidRDefault="00BB55D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BB55D6" w:rsidRDefault="00BB55D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BB55D6" w:rsidRDefault="00BB55D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BB55D6" w:rsidRDefault="00BB55D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BB55D6" w:rsidRDefault="00BB55D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BB55D6" w:rsidRDefault="00BB55D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BB55D6" w:rsidRDefault="00BB55D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BB55D6" w:rsidRDefault="00BB55D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BB55D6" w:rsidRDefault="00BB55D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BB55D6" w:rsidRDefault="00BB55D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rsidR="00BB55D6" w:rsidRDefault="00BB55D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rsidR="00BB55D6" w:rsidRDefault="00BB55D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BB55D6" w:rsidRDefault="00BB55D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BB55D6" w:rsidRDefault="00BB55D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BB55D6" w:rsidRDefault="00BB55D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BB55D6" w:rsidRDefault="00BB55D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BB55D6" w:rsidRDefault="00BB55D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BB55D6" w:rsidRDefault="00BB55D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BB55D6" w:rsidRDefault="00BB55D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BB55D6" w:rsidRDefault="00BB55D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BB55D6" w:rsidRDefault="00BB55D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BB55D6" w:rsidRDefault="00BB55D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rsidR="00BB55D6" w:rsidRDefault="00BB55D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rsidR="00BB55D6" w:rsidRDefault="00BB55D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BB55D6" w:rsidRDefault="00BB55D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BB55D6" w:rsidRDefault="00BB55D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BB55D6" w:rsidRDefault="00BB55D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BB55D6" w:rsidRDefault="00BB55D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BB55D6" w:rsidRDefault="00BB55D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BB55D6" w:rsidRDefault="00BB55D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BB55D6" w:rsidRDefault="00BB55D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BB55D6" w:rsidRDefault="00BB55D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BB55D6" w:rsidRDefault="00BB55D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BB55D6" w:rsidRDefault="00BB55D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BB55D6" w:rsidRDefault="00BB55D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BB55D6" w:rsidRDefault="00BB55D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BB55D6" w:rsidRDefault="00BB55D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BB55D6" w:rsidRDefault="00BB55D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BB55D6" w:rsidRDefault="00BB55D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BB55D6" w:rsidRDefault="00BB55D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BB55D6" w:rsidRDefault="00BB55D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BB55D6" w:rsidRDefault="00BB55D6">
      <w:pPr>
        <w:pStyle w:val="TOC4"/>
        <w:rPr>
          <w:rFonts w:asciiTheme="minorHAnsi" w:eastAsiaTheme="minorEastAsia" w:hAnsiTheme="minorHAnsi" w:cstheme="minorBidi"/>
          <w:sz w:val="22"/>
          <w:szCs w:val="22"/>
        </w:rPr>
      </w:pPr>
      <w:r>
        <w:lastRenderedPageBreak/>
        <w:t>A.9.8.31.2</w:t>
      </w:r>
      <w:r>
        <w:rPr>
          <w:rFonts w:asciiTheme="minorHAnsi" w:eastAsiaTheme="minorEastAsia" w:hAnsiTheme="minorHAnsi" w:cstheme="minorBidi"/>
          <w:sz w:val="22"/>
          <w:szCs w:val="22"/>
        </w:rPr>
        <w:tab/>
      </w:r>
      <w:r>
        <w:t xml:space="preserve">Test </w:t>
      </w:r>
      <w:r>
        <w:rPr>
          <w:lang w:eastAsia="zh-CN"/>
        </w:rPr>
        <w:t>Requirements</w:t>
      </w:r>
      <w:r>
        <w:tab/>
        <w:t>2930</w:t>
      </w:r>
    </w:p>
    <w:p w:rsidR="00BB55D6" w:rsidRDefault="00BB55D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BB55D6" w:rsidRDefault="00BB55D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BB55D6" w:rsidRDefault="00BB55D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BB55D6" w:rsidRDefault="00BB55D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BB55D6" w:rsidRDefault="00BB55D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BB55D6" w:rsidRDefault="00BB55D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BB55D6" w:rsidRDefault="00BB55D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BB55D6" w:rsidRDefault="00BB55D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BB55D6" w:rsidRDefault="00BB55D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BB55D6" w:rsidRDefault="00BB55D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BB55D6" w:rsidRDefault="00BB55D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BB55D6" w:rsidRDefault="00BB55D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BB55D6" w:rsidRDefault="00BB55D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BB55D6" w:rsidRDefault="00BB55D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BB55D6" w:rsidRDefault="00BB55D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BB55D6" w:rsidRDefault="00BB55D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BB55D6" w:rsidRDefault="00BB55D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BB55D6" w:rsidRDefault="00BB55D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BB55D6" w:rsidRDefault="00BB55D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BB55D6" w:rsidRDefault="00BB55D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BB55D6" w:rsidRDefault="00BB55D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BB55D6" w:rsidRDefault="00BB55D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BB55D6" w:rsidRDefault="00BB55D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90E30">
        <w:rPr>
          <w:snapToGrid w:val="0"/>
        </w:rPr>
        <w:t>Test Requirements</w:t>
      </w:r>
      <w:r>
        <w:tab/>
        <w:t>2949</w:t>
      </w:r>
    </w:p>
    <w:p w:rsidR="00BB55D6" w:rsidRDefault="00BB55D6">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2949</w:t>
      </w:r>
    </w:p>
    <w:p w:rsidR="00BB55D6" w:rsidRDefault="00BB55D6">
      <w:pPr>
        <w:pStyle w:val="TOC2"/>
        <w:rPr>
          <w:rFonts w:asciiTheme="minorHAnsi" w:eastAsiaTheme="minorEastAsia" w:hAnsiTheme="minorHAnsi" w:cstheme="minorBidi"/>
          <w:sz w:val="22"/>
          <w:szCs w:val="22"/>
        </w:rPr>
      </w:pPr>
      <w:r>
        <w:t>A.9.11 RSSI</w:t>
      </w:r>
      <w:r>
        <w:tab/>
        <w:t>2949</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2949</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2949</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2949</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2952</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2952</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2952</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2952</w:t>
      </w:r>
    </w:p>
    <w:p w:rsidR="00BB55D6" w:rsidRDefault="00BB55D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2955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2955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2955</w:t>
      </w:r>
    </w:p>
    <w:p w:rsidR="00BB55D6" w:rsidRDefault="00BB55D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2955</w:t>
      </w:r>
    </w:p>
    <w:p w:rsidR="00BB55D6" w:rsidRDefault="00BB55D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2958</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2958</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2958</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2958</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2961</w:t>
      </w:r>
    </w:p>
    <w:p w:rsidR="00BB55D6" w:rsidRDefault="00BB55D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rsidR="00BB55D6" w:rsidRDefault="00BB55D6">
      <w:pPr>
        <w:pStyle w:val="TOC4"/>
        <w:rPr>
          <w:rFonts w:asciiTheme="minorHAnsi" w:eastAsiaTheme="minorEastAsia" w:hAnsiTheme="minorHAnsi" w:cstheme="minorBidi"/>
          <w:sz w:val="22"/>
          <w:szCs w:val="22"/>
        </w:rPr>
      </w:pPr>
      <w:r>
        <w:lastRenderedPageBreak/>
        <w:t>A.9.13.4.2</w:t>
      </w:r>
      <w:r>
        <w:rPr>
          <w:rFonts w:asciiTheme="minorHAnsi" w:eastAsiaTheme="minorEastAsia" w:hAnsiTheme="minorHAnsi" w:cstheme="minorBidi"/>
          <w:sz w:val="22"/>
          <w:szCs w:val="22"/>
        </w:rPr>
        <w:tab/>
      </w:r>
      <w:r>
        <w:t>Test parameters</w:t>
      </w:r>
      <w:r>
        <w:tab/>
        <w:t>2970</w:t>
      </w:r>
    </w:p>
    <w:p w:rsidR="00BB55D6" w:rsidRDefault="00BB55D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rsidR="00BB55D6" w:rsidRDefault="00BB55D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rsidR="00BB55D6" w:rsidRDefault="00BB55D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rsidR="00BB55D6" w:rsidRDefault="00BB55D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rsidR="00BB55D6" w:rsidRDefault="00BB55D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rsidR="00BB55D6" w:rsidRDefault="00BB55D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rsidR="00BB55D6" w:rsidRDefault="00BB55D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rsidR="00BB55D6" w:rsidRDefault="00BB55D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rsidR="00BB55D6" w:rsidRDefault="00BB55D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rsidR="00BB55D6" w:rsidRDefault="00BB55D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rsidR="00BB55D6" w:rsidRDefault="00BB55D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rsidR="00BB55D6" w:rsidRDefault="00BB55D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rsidR="00BB55D6" w:rsidRDefault="00BB55D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rsidR="00BB55D6" w:rsidRDefault="00BB55D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rsidR="00BB55D6" w:rsidRDefault="00BB55D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rsidR="00BB55D6" w:rsidRDefault="00BB55D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rsidR="00BB55D6" w:rsidRDefault="00BB55D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rsidR="00BB55D6" w:rsidRDefault="00BB55D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rsidR="00BB55D6" w:rsidRDefault="00BB55D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90E30">
        <w:rPr>
          <w:lang w:val="en-US"/>
        </w:rPr>
        <w:t>Interruptions due to V2V sidelink communication</w:t>
      </w:r>
      <w:r>
        <w:tab/>
        <w:t>2997</w:t>
      </w:r>
    </w:p>
    <w:p w:rsidR="00BB55D6" w:rsidRDefault="00BB55D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rsidR="00BB55D6" w:rsidRDefault="00BB55D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rsidR="00BB55D6" w:rsidRDefault="00BB55D6">
      <w:pPr>
        <w:pStyle w:val="TOC1"/>
        <w:rPr>
          <w:rFonts w:asciiTheme="minorHAnsi" w:eastAsiaTheme="minorEastAsia" w:hAnsiTheme="minorHAnsi" w:cstheme="minorBidi"/>
          <w:szCs w:val="22"/>
        </w:rPr>
      </w:pPr>
      <w:r>
        <w:t>A.12</w:t>
      </w:r>
      <w:r>
        <w:tab/>
        <w:t>2999</w:t>
      </w:r>
    </w:p>
    <w:p w:rsidR="00BB55D6" w:rsidRDefault="00BB55D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rsidR="00BB55D6" w:rsidRDefault="00BB55D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rsidR="00BB55D6" w:rsidRDefault="00BB55D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rsidR="00BB55D6" w:rsidRDefault="00BB55D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rsidR="00BB55D6" w:rsidRDefault="00BB55D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rsidR="00BB55D6" w:rsidRDefault="00BB55D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rsidR="00BB55D6" w:rsidRDefault="00BB55D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rsidR="00BB55D6" w:rsidRDefault="00BB55D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rsidR="00BB55D6" w:rsidRDefault="00BB55D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rsidR="00BB55D6" w:rsidRDefault="00BB55D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rsidR="00BB55D6" w:rsidRDefault="00BB55D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rsidR="00BB55D6" w:rsidRDefault="00BB55D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rsidR="00BB55D6" w:rsidRDefault="00BB55D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rsidR="00BB55D6" w:rsidRDefault="00BB55D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rsidR="00BB55D6" w:rsidRDefault="00BB55D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rsidR="00BB55D6" w:rsidRDefault="00BB55D6">
      <w:pPr>
        <w:pStyle w:val="TOC3"/>
        <w:rPr>
          <w:rFonts w:asciiTheme="minorHAnsi" w:eastAsiaTheme="minorEastAsia" w:hAnsiTheme="minorHAnsi" w:cstheme="minorBidi"/>
          <w:sz w:val="22"/>
          <w:szCs w:val="22"/>
        </w:rPr>
      </w:pPr>
      <w:r>
        <w:lastRenderedPageBreak/>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rsidR="00BB55D6" w:rsidRDefault="00BB55D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rsidR="00BB55D6" w:rsidRDefault="00BB55D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rsidR="00BB55D6" w:rsidRDefault="00BB55D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rsidR="00BB55D6" w:rsidRDefault="00BB55D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rsidR="00BB55D6" w:rsidRDefault="00BB55D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rsidR="00BB55D6" w:rsidRDefault="00BB55D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rsidR="00BB55D6" w:rsidRDefault="00BB55D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3015</w:t>
      </w:r>
    </w:p>
    <w:p w:rsidR="00BB55D6" w:rsidRDefault="00BB55D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rsidR="00BB55D6" w:rsidRDefault="00BB55D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rsidR="00BB55D6" w:rsidRDefault="00BB55D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rsidR="00BB55D6" w:rsidRDefault="00BB55D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rsidR="00BB55D6" w:rsidRDefault="00BB55D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rsidR="00BB55D6" w:rsidRDefault="00BB55D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rsidR="00BB55D6" w:rsidRDefault="00BB55D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rsidR="00BB55D6" w:rsidRDefault="00BB55D6">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rsidR="00BB55D6" w:rsidRDefault="00BB55D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rsidR="00BB55D6" w:rsidRDefault="00BB55D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rsidR="00BB55D6" w:rsidRDefault="00BB55D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rsidR="00BB55D6" w:rsidRDefault="00BB55D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rsidR="00BB55D6" w:rsidRDefault="00BB55D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rsidR="00BB55D6" w:rsidRDefault="00BB55D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rsidR="00BB55D6" w:rsidRDefault="00BB55D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rsidR="00BB55D6" w:rsidRDefault="00BB55D6" w:rsidP="00BB55D6">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3027</w:t>
      </w:r>
    </w:p>
    <w:p w:rsidR="00BB55D6" w:rsidRDefault="00BB55D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rsidR="00BB55D6" w:rsidRDefault="00BB55D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rsidR="00BB55D6" w:rsidRDefault="00BB55D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rsidR="00BB55D6" w:rsidRDefault="00BB55D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rsidR="00BB55D6" w:rsidRDefault="00BB55D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rsidR="00BB55D6" w:rsidRDefault="00BB55D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rsidR="00BB55D6" w:rsidRDefault="00BB55D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rsidR="00BB55D6" w:rsidRDefault="00BB55D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rsidR="00BB55D6" w:rsidRDefault="00BB55D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rsidR="00BB55D6" w:rsidRDefault="00BB55D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rsidR="00BB55D6" w:rsidRDefault="00BB55D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rsidR="00BB55D6" w:rsidRDefault="00BB55D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rsidR="00BB55D6" w:rsidRDefault="00BB55D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rsidR="00BB55D6" w:rsidRDefault="00BB55D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rsidR="00BB55D6" w:rsidRDefault="00BB55D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rsidR="00BB55D6" w:rsidRDefault="00BB55D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rsidR="00BB55D6" w:rsidRDefault="00BB55D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rsidR="00BB55D6" w:rsidRDefault="00BB55D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rsidR="00BB55D6" w:rsidRDefault="00BB55D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rsidR="00BB55D6" w:rsidRDefault="00BB55D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rsidR="00BB55D6" w:rsidRDefault="00BB55D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rsidR="00BB55D6" w:rsidRDefault="00BB55D6">
      <w:pPr>
        <w:pStyle w:val="TOC2"/>
        <w:rPr>
          <w:rFonts w:asciiTheme="minorHAnsi" w:eastAsiaTheme="minorEastAsia" w:hAnsiTheme="minorHAnsi" w:cstheme="minorBidi"/>
          <w:sz w:val="22"/>
          <w:szCs w:val="22"/>
        </w:rPr>
      </w:pPr>
      <w:r>
        <w:lastRenderedPageBreak/>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rsidR="00BB55D6" w:rsidRDefault="00BB55D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rsidR="00BB55D6" w:rsidRDefault="00BB55D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rsidR="00BB55D6" w:rsidRDefault="00BB55D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rsidR="00BB55D6" w:rsidRDefault="00BB55D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rsidR="00BB55D6" w:rsidRDefault="00BB55D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rsidR="00BB55D6" w:rsidRDefault="00BB55D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rsidR="00BB55D6" w:rsidRDefault="00BB55D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rsidR="00BB55D6" w:rsidRDefault="00BB55D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rsidR="00BB55D6" w:rsidRDefault="00BB55D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rsidR="00BB55D6" w:rsidRDefault="00BB55D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rsidR="00BB55D6" w:rsidRDefault="00BB55D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rsidR="00BB55D6" w:rsidRDefault="00BB55D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rsidR="00BB55D6" w:rsidRDefault="00BB55D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rsidR="00BB55D6" w:rsidRDefault="00BB55D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rsidR="00BB55D6" w:rsidRDefault="00BB55D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rsidR="00BB55D6" w:rsidRDefault="00BB55D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rsidR="00BB55D6" w:rsidRDefault="00BB55D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rsidR="00BB55D6" w:rsidRDefault="00BB55D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rsidR="00BB55D6" w:rsidRDefault="00BB55D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rsidR="00BB55D6" w:rsidRDefault="00BB55D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rsidR="00BB55D6" w:rsidRDefault="00BB55D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rsidR="00BB55D6" w:rsidRDefault="00BB55D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rsidR="00BB55D6" w:rsidRDefault="00BB55D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rsidR="00BB55D6" w:rsidRDefault="00BB55D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rsidR="00BB55D6" w:rsidRDefault="00BB55D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rsidR="00BB55D6" w:rsidRDefault="00BB55D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rsidR="00BB55D6" w:rsidRDefault="00BB55D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rsidR="00BB55D6" w:rsidRDefault="00BB55D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lastRenderedPageBreak/>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rsidR="00BB55D6" w:rsidRDefault="00BB55D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rsidR="00BB55D6" w:rsidRDefault="00BB55D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rsidR="00BB55D6" w:rsidRDefault="00BB55D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rsidR="00BB55D6" w:rsidRDefault="00BB55D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rsidR="00BB55D6" w:rsidRDefault="00BB55D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rsidR="00BB55D6" w:rsidRDefault="00BB55D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rsidR="00BB55D6" w:rsidRDefault="00BB55D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rsidR="00BB55D6" w:rsidRDefault="00BB55D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rsidR="00BB55D6" w:rsidRDefault="00BB55D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rsidR="00BB55D6" w:rsidRDefault="00BB55D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rsidR="00BB55D6" w:rsidRDefault="00BB55D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rsidR="00BB55D6" w:rsidRDefault="00BB55D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rsidR="00BB55D6" w:rsidRDefault="00BB55D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rsidR="00BB55D6" w:rsidRDefault="00BB55D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rsidR="00BB55D6" w:rsidRDefault="00BB55D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rsidR="00BB55D6" w:rsidRDefault="00BB55D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rsidR="00BB55D6" w:rsidRDefault="00BB55D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rsidR="00BB55D6" w:rsidRDefault="00BB55D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rsidR="00BB55D6" w:rsidRDefault="00BB55D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rsidR="00BB55D6" w:rsidRDefault="00BB55D6">
      <w:pPr>
        <w:pStyle w:val="TOC3"/>
        <w:rPr>
          <w:rFonts w:asciiTheme="minorHAnsi" w:eastAsiaTheme="minorEastAsia" w:hAnsiTheme="minorHAnsi" w:cstheme="minorBidi"/>
          <w:sz w:val="22"/>
          <w:szCs w:val="22"/>
        </w:rPr>
      </w:pPr>
      <w:r w:rsidRPr="00BB55D6">
        <w:t>B.4.3.1</w:t>
      </w:r>
      <w:r w:rsidRPr="00BB55D6">
        <w:rPr>
          <w:rFonts w:asciiTheme="minorHAnsi" w:hAnsiTheme="minorHAnsi" w:cstheme="minorBidi"/>
          <w:sz w:val="22"/>
          <w:szCs w:val="22"/>
        </w:rPr>
        <w:tab/>
      </w:r>
      <w:r w:rsidRPr="00890E30">
        <w:rPr>
          <w:rFonts w:eastAsia="MS Mincho"/>
        </w:rPr>
        <w:t>Inter-band carrier aggregation</w:t>
      </w:r>
      <w:r>
        <w:tab/>
        <w:t>3057</w:t>
      </w:r>
    </w:p>
    <w:p w:rsidR="00BB55D6" w:rsidRDefault="00BB55D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rsidR="00BB55D6" w:rsidRDefault="00BB55D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rsidR="00BB55D6" w:rsidRDefault="00BB55D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rsidR="00BB55D6" w:rsidRDefault="00BB55D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rsidR="00BB55D6" w:rsidRDefault="00BB55D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rsidR="00BB55D6" w:rsidRDefault="00BB55D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rsidR="00BB55D6" w:rsidRDefault="00BB55D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rsidR="00BB55D6" w:rsidRDefault="00BB55D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rsidR="00BB55D6" w:rsidRDefault="00BB55D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rsidR="00BB55D6" w:rsidRDefault="00BB55D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rsidR="00BB55D6" w:rsidRDefault="00BB55D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rsidR="00BB55D6" w:rsidRDefault="00BB55D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rsidR="00BB55D6" w:rsidRDefault="00BB55D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rsidR="00BB55D6" w:rsidRDefault="00BB55D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rsidR="00BB55D6" w:rsidRDefault="00BB55D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rsidR="00BB55D6" w:rsidRDefault="00BB55D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rsidR="00BB55D6" w:rsidRDefault="00BB55D6" w:rsidP="00BB55D6">
      <w:pPr>
        <w:pStyle w:val="TOC8"/>
        <w:rPr>
          <w:rFonts w:asciiTheme="minorHAnsi" w:eastAsiaTheme="minorEastAsia" w:hAnsiTheme="minorHAnsi" w:cstheme="minorBidi"/>
          <w:b w:val="0"/>
          <w:szCs w:val="22"/>
        </w:rPr>
      </w:pPr>
      <w:r>
        <w:t>Annex C (informative):</w:t>
      </w:r>
      <w:r>
        <w:tab/>
        <w:t>Change history:</w:t>
      </w:r>
      <w:r>
        <w:tab/>
        <w:t>3063</w:t>
      </w:r>
    </w:p>
    <w:p w:rsidR="004D51F6" w:rsidRDefault="00BB55D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6052CA">
        <w:rPr>
          <w:rFonts w:eastAsiaTheme="minorEastAsia"/>
          <w:noProof/>
        </w:rPr>
        <w:instrText>6</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629" w:rsidRDefault="00330629">
      <w:r>
        <w:separator/>
      </w:r>
    </w:p>
  </w:endnote>
  <w:endnote w:type="continuationSeparator" w:id="0">
    <w:p w:rsidR="00330629" w:rsidRDefault="00330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629" w:rsidRDefault="00330629">
      <w:r>
        <w:separator/>
      </w:r>
    </w:p>
  </w:footnote>
  <w:footnote w:type="continuationSeparator" w:id="0">
    <w:p w:rsidR="00330629" w:rsidRDefault="00330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BB55D6">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BB55D6">
      <w:rPr>
        <w:noProof/>
      </w:rPr>
      <w:t>3GPP TS 36.133 V15.6.0 (2019-03)</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5D6"/>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B5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B55D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B55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B55D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B55D6"/>
    <w:pPr>
      <w:ind w:left="1701" w:hanging="1701"/>
      <w:outlineLvl w:val="4"/>
    </w:pPr>
    <w:rPr>
      <w:sz w:val="22"/>
    </w:rPr>
  </w:style>
  <w:style w:type="paragraph" w:styleId="Heading6">
    <w:name w:val="heading 6"/>
    <w:aliases w:val="T1,Header 6"/>
    <w:basedOn w:val="H6"/>
    <w:next w:val="Normal"/>
    <w:link w:val="Heading6Char"/>
    <w:qFormat/>
    <w:rsid w:val="00BB55D6"/>
    <w:pPr>
      <w:outlineLvl w:val="5"/>
    </w:pPr>
  </w:style>
  <w:style w:type="paragraph" w:styleId="Heading7">
    <w:name w:val="heading 7"/>
    <w:basedOn w:val="H6"/>
    <w:next w:val="Normal"/>
    <w:link w:val="Heading7Char"/>
    <w:qFormat/>
    <w:rsid w:val="00BB55D6"/>
    <w:pPr>
      <w:outlineLvl w:val="6"/>
    </w:pPr>
  </w:style>
  <w:style w:type="paragraph" w:styleId="Heading8">
    <w:name w:val="heading 8"/>
    <w:basedOn w:val="Heading1"/>
    <w:next w:val="Normal"/>
    <w:link w:val="Heading8Char"/>
    <w:qFormat/>
    <w:rsid w:val="00BB55D6"/>
    <w:pPr>
      <w:ind w:left="0" w:firstLine="0"/>
      <w:outlineLvl w:val="7"/>
    </w:pPr>
  </w:style>
  <w:style w:type="paragraph" w:styleId="Heading9">
    <w:name w:val="heading 9"/>
    <w:aliases w:val="Figure Heading,FH"/>
    <w:basedOn w:val="Heading8"/>
    <w:next w:val="Normal"/>
    <w:link w:val="Heading9Char"/>
    <w:qFormat/>
    <w:rsid w:val="00BB55D6"/>
    <w:pPr>
      <w:outlineLvl w:val="8"/>
    </w:pPr>
  </w:style>
  <w:style w:type="character" w:default="1" w:styleId="DefaultParagraphFont">
    <w:name w:val="Default Paragraph Font"/>
    <w:semiHidden/>
    <w:rsid w:val="00BB5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5D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BB55D6"/>
    <w:pPr>
      <w:ind w:left="1985" w:hanging="1985"/>
      <w:outlineLvl w:val="9"/>
    </w:pPr>
    <w:rPr>
      <w:sz w:val="20"/>
    </w:rPr>
  </w:style>
  <w:style w:type="paragraph" w:customStyle="1" w:styleId="B1">
    <w:name w:val="B1"/>
    <w:basedOn w:val="List"/>
    <w:link w:val="B1Char"/>
    <w:rsid w:val="00BB55D6"/>
  </w:style>
  <w:style w:type="paragraph" w:styleId="List">
    <w:name w:val="List"/>
    <w:basedOn w:val="Normal"/>
    <w:rsid w:val="00BB55D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B55D6"/>
  </w:style>
  <w:style w:type="paragraph" w:customStyle="1" w:styleId="ZA">
    <w:name w:val="ZA"/>
    <w:rsid w:val="00BB5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B5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B55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B5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B55D6"/>
    <w:pPr>
      <w:framePr w:wrap="notBeside" w:y="16161"/>
    </w:pPr>
  </w:style>
  <w:style w:type="paragraph" w:customStyle="1" w:styleId="FP">
    <w:name w:val="FP"/>
    <w:basedOn w:val="Normal"/>
    <w:rsid w:val="00BB55D6"/>
    <w:pPr>
      <w:spacing w:after="0"/>
    </w:pPr>
  </w:style>
  <w:style w:type="paragraph" w:customStyle="1" w:styleId="TT">
    <w:name w:val="TT"/>
    <w:basedOn w:val="Heading1"/>
    <w:next w:val="Normal"/>
    <w:rsid w:val="00BB55D6"/>
    <w:pPr>
      <w:outlineLvl w:val="9"/>
    </w:pPr>
  </w:style>
  <w:style w:type="paragraph" w:styleId="TOC1">
    <w:name w:val="toc 1"/>
    <w:uiPriority w:val="39"/>
    <w:rsid w:val="00BB55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BB55D6"/>
    <w:pPr>
      <w:keepNext w:val="0"/>
      <w:spacing w:before="0"/>
      <w:ind w:left="851" w:hanging="851"/>
    </w:pPr>
    <w:rPr>
      <w:sz w:val="20"/>
    </w:rPr>
  </w:style>
  <w:style w:type="paragraph" w:styleId="TOC3">
    <w:name w:val="toc 3"/>
    <w:basedOn w:val="TOC2"/>
    <w:uiPriority w:val="39"/>
    <w:rsid w:val="00BB55D6"/>
    <w:pPr>
      <w:ind w:left="1134" w:hanging="1134"/>
    </w:pPr>
  </w:style>
  <w:style w:type="paragraph" w:styleId="TOC4">
    <w:name w:val="toc 4"/>
    <w:basedOn w:val="TOC3"/>
    <w:uiPriority w:val="39"/>
    <w:rsid w:val="00BB55D6"/>
    <w:pPr>
      <w:ind w:left="1418" w:hanging="1418"/>
    </w:pPr>
  </w:style>
  <w:style w:type="paragraph" w:customStyle="1" w:styleId="B2">
    <w:name w:val="B2"/>
    <w:basedOn w:val="List2"/>
    <w:link w:val="B2Char"/>
    <w:rsid w:val="00BB55D6"/>
  </w:style>
  <w:style w:type="paragraph" w:styleId="List2">
    <w:name w:val="List 2"/>
    <w:basedOn w:val="List"/>
    <w:rsid w:val="00BB55D6"/>
    <w:pPr>
      <w:ind w:left="851"/>
    </w:pPr>
  </w:style>
  <w:style w:type="paragraph" w:customStyle="1" w:styleId="B3">
    <w:name w:val="B3"/>
    <w:basedOn w:val="List3"/>
    <w:link w:val="B3Char"/>
    <w:rsid w:val="00BB55D6"/>
  </w:style>
  <w:style w:type="paragraph" w:styleId="List3">
    <w:name w:val="List 3"/>
    <w:basedOn w:val="List2"/>
    <w:rsid w:val="00BB55D6"/>
    <w:pPr>
      <w:ind w:left="1135"/>
    </w:pPr>
  </w:style>
  <w:style w:type="paragraph" w:customStyle="1" w:styleId="NO">
    <w:name w:val="NO"/>
    <w:basedOn w:val="Normal"/>
    <w:link w:val="NOChar"/>
    <w:rsid w:val="00BB55D6"/>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B55D6"/>
    <w:pPr>
      <w:ind w:left="1418"/>
    </w:pPr>
  </w:style>
  <w:style w:type="paragraph" w:styleId="List5">
    <w:name w:val="List 5"/>
    <w:basedOn w:val="List4"/>
    <w:rsid w:val="00BB55D6"/>
    <w:pPr>
      <w:ind w:left="1702"/>
    </w:pPr>
  </w:style>
  <w:style w:type="paragraph" w:customStyle="1" w:styleId="EX">
    <w:name w:val="EX"/>
    <w:basedOn w:val="Normal"/>
    <w:rsid w:val="00BB55D6"/>
    <w:pPr>
      <w:keepLines/>
      <w:ind w:left="1702" w:hanging="1418"/>
    </w:pPr>
  </w:style>
  <w:style w:type="paragraph" w:customStyle="1" w:styleId="EW">
    <w:name w:val="EW"/>
    <w:basedOn w:val="EX"/>
    <w:rsid w:val="00BB55D6"/>
    <w:pPr>
      <w:spacing w:after="0"/>
    </w:pPr>
  </w:style>
  <w:style w:type="paragraph" w:customStyle="1" w:styleId="TAC">
    <w:name w:val="TAC"/>
    <w:basedOn w:val="TAL"/>
    <w:link w:val="TACChar"/>
    <w:rsid w:val="00BB55D6"/>
    <w:pPr>
      <w:jc w:val="center"/>
    </w:pPr>
  </w:style>
  <w:style w:type="paragraph" w:customStyle="1" w:styleId="TAL">
    <w:name w:val="TAL"/>
    <w:basedOn w:val="Normal"/>
    <w:link w:val="TALCar"/>
    <w:rsid w:val="00BB55D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B55D6"/>
    <w:rPr>
      <w:color w:val="FF0000"/>
    </w:rPr>
  </w:style>
  <w:style w:type="paragraph" w:customStyle="1" w:styleId="EQ">
    <w:name w:val="EQ"/>
    <w:basedOn w:val="Normal"/>
    <w:next w:val="Normal"/>
    <w:rsid w:val="00BB55D6"/>
    <w:pPr>
      <w:keepLines/>
      <w:tabs>
        <w:tab w:val="center" w:pos="4536"/>
        <w:tab w:val="right" w:pos="9072"/>
      </w:tabs>
    </w:pPr>
    <w:rPr>
      <w:noProof/>
    </w:rPr>
  </w:style>
  <w:style w:type="paragraph" w:customStyle="1" w:styleId="TF">
    <w:name w:val="TF"/>
    <w:basedOn w:val="TH"/>
    <w:link w:val="TFChar"/>
    <w:rsid w:val="00BB55D6"/>
    <w:pPr>
      <w:keepNext w:val="0"/>
      <w:spacing w:before="0" w:after="240"/>
    </w:pPr>
  </w:style>
  <w:style w:type="paragraph" w:customStyle="1" w:styleId="TH">
    <w:name w:val="TH"/>
    <w:basedOn w:val="Normal"/>
    <w:link w:val="THChar"/>
    <w:rsid w:val="00BB55D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BB55D6"/>
    <w:pPr>
      <w:spacing w:before="180"/>
      <w:ind w:left="2693" w:hanging="2693"/>
    </w:pPr>
    <w:rPr>
      <w:b/>
    </w:rPr>
  </w:style>
  <w:style w:type="paragraph" w:styleId="TOC5">
    <w:name w:val="toc 5"/>
    <w:basedOn w:val="TOC4"/>
    <w:uiPriority w:val="39"/>
    <w:rsid w:val="00BB55D6"/>
    <w:pPr>
      <w:ind w:left="1701" w:hanging="1701"/>
    </w:pPr>
  </w:style>
  <w:style w:type="paragraph" w:customStyle="1" w:styleId="ZH">
    <w:name w:val="ZH"/>
    <w:rsid w:val="00BB55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BB55D6"/>
    <w:pPr>
      <w:ind w:left="1418" w:hanging="1418"/>
    </w:pPr>
  </w:style>
  <w:style w:type="paragraph" w:customStyle="1" w:styleId="LD">
    <w:name w:val="LD"/>
    <w:rsid w:val="00BB55D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B55D6"/>
    <w:pPr>
      <w:spacing w:after="0"/>
    </w:pPr>
  </w:style>
  <w:style w:type="paragraph" w:styleId="TOC6">
    <w:name w:val="toc 6"/>
    <w:basedOn w:val="TOC5"/>
    <w:next w:val="Normal"/>
    <w:uiPriority w:val="39"/>
    <w:rsid w:val="00BB55D6"/>
    <w:pPr>
      <w:ind w:left="1985" w:hanging="1985"/>
    </w:pPr>
  </w:style>
  <w:style w:type="paragraph" w:styleId="TOC7">
    <w:name w:val="toc 7"/>
    <w:basedOn w:val="TOC6"/>
    <w:next w:val="Normal"/>
    <w:uiPriority w:val="39"/>
    <w:rsid w:val="00BB55D6"/>
    <w:pPr>
      <w:ind w:left="2268" w:hanging="2268"/>
    </w:pPr>
  </w:style>
  <w:style w:type="paragraph" w:customStyle="1" w:styleId="NF">
    <w:name w:val="NF"/>
    <w:basedOn w:val="NO"/>
    <w:rsid w:val="00BB55D6"/>
    <w:pPr>
      <w:keepNext/>
      <w:spacing w:after="0"/>
    </w:pPr>
    <w:rPr>
      <w:rFonts w:ascii="Arial" w:hAnsi="Arial"/>
      <w:sz w:val="18"/>
    </w:rPr>
  </w:style>
  <w:style w:type="paragraph" w:customStyle="1" w:styleId="PL">
    <w:name w:val="PL"/>
    <w:link w:val="PLChar"/>
    <w:rsid w:val="00BB5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B55D6"/>
    <w:pPr>
      <w:jc w:val="right"/>
    </w:pPr>
  </w:style>
  <w:style w:type="paragraph" w:customStyle="1" w:styleId="ZD">
    <w:name w:val="ZD"/>
    <w:rsid w:val="00BB55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B55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B55D6"/>
  </w:style>
  <w:style w:type="paragraph" w:customStyle="1" w:styleId="B5">
    <w:name w:val="B5"/>
    <w:basedOn w:val="List5"/>
    <w:rsid w:val="00BB55D6"/>
  </w:style>
  <w:style w:type="paragraph" w:customStyle="1" w:styleId="ZTD">
    <w:name w:val="ZTD"/>
    <w:basedOn w:val="ZB"/>
    <w:rsid w:val="00BB55D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B55D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BB55D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BB55D6"/>
    <w:rPr>
      <w:b/>
      <w:position w:val="6"/>
      <w:sz w:val="16"/>
    </w:rPr>
  </w:style>
  <w:style w:type="paragraph" w:styleId="Footer">
    <w:name w:val="footer"/>
    <w:basedOn w:val="Header"/>
    <w:link w:val="FooterChar"/>
    <w:rsid w:val="00BB55D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55D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B55D6"/>
  </w:style>
  <w:style w:type="paragraph" w:styleId="Index2">
    <w:name w:val="index 2"/>
    <w:basedOn w:val="Index1"/>
    <w:semiHidden/>
    <w:rsid w:val="00BB55D6"/>
    <w:pPr>
      <w:ind w:left="284"/>
    </w:pPr>
  </w:style>
  <w:style w:type="paragraph" w:styleId="Index1">
    <w:name w:val="index 1"/>
    <w:basedOn w:val="Normal"/>
    <w:semiHidden/>
    <w:rsid w:val="00BB55D6"/>
    <w:pPr>
      <w:keepLines/>
      <w:spacing w:after="0"/>
    </w:pPr>
  </w:style>
  <w:style w:type="paragraph" w:styleId="ListNumber2">
    <w:name w:val="List Number 2"/>
    <w:basedOn w:val="ListNumber"/>
    <w:rsid w:val="00BB55D6"/>
    <w:pPr>
      <w:ind w:left="851"/>
    </w:pPr>
  </w:style>
  <w:style w:type="paragraph" w:styleId="ListNumber">
    <w:name w:val="List Number"/>
    <w:basedOn w:val="List"/>
    <w:rsid w:val="00BB55D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B55D6"/>
    <w:pPr>
      <w:keepLines/>
      <w:spacing w:after="0"/>
      <w:ind w:left="454" w:hanging="454"/>
    </w:pPr>
    <w:rPr>
      <w:sz w:val="16"/>
    </w:rPr>
  </w:style>
  <w:style w:type="paragraph" w:styleId="ListBullet2">
    <w:name w:val="List Bullet 2"/>
    <w:basedOn w:val="ListBullet"/>
    <w:rsid w:val="00BB55D6"/>
    <w:pPr>
      <w:ind w:left="851"/>
    </w:pPr>
  </w:style>
  <w:style w:type="paragraph" w:styleId="ListBullet3">
    <w:name w:val="List Bullet 3"/>
    <w:basedOn w:val="ListBullet2"/>
    <w:rsid w:val="00BB55D6"/>
    <w:pPr>
      <w:ind w:left="1135"/>
    </w:pPr>
  </w:style>
  <w:style w:type="paragraph" w:styleId="ListBullet4">
    <w:name w:val="List Bullet 4"/>
    <w:basedOn w:val="ListBullet3"/>
    <w:rsid w:val="00BB55D6"/>
    <w:pPr>
      <w:ind w:left="1418"/>
    </w:pPr>
  </w:style>
  <w:style w:type="paragraph" w:styleId="ListBullet5">
    <w:name w:val="List Bullet 5"/>
    <w:basedOn w:val="ListBullet4"/>
    <w:rsid w:val="00BB55D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65</TotalTime>
  <Pages>85</Pages>
  <Words>37171</Words>
  <Characters>230466</Characters>
  <Application>Microsoft Office Word</Application>
  <DocSecurity>0</DocSecurity>
  <Lines>5237</Lines>
  <Paragraphs>5461</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R4-1901426</cp:lastModifiedBy>
  <cp:revision>15</cp:revision>
  <dcterms:created xsi:type="dcterms:W3CDTF">2018-06-19T09:40:00Z</dcterms:created>
  <dcterms:modified xsi:type="dcterms:W3CDTF">2019-04-11T16:45:00Z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