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7911FE">
      <w:pPr>
        <w:pStyle w:val="ZA"/>
        <w:framePr w:wrap="notBeside"/>
      </w:pPr>
      <w:bookmarkStart w:id="0" w:name="page1"/>
      <w:r>
        <w:rPr>
          <w:sz w:val="64"/>
        </w:rPr>
        <w:t>3GPP TR 33</w:t>
      </w:r>
      <w:r w:rsidR="00E8629F" w:rsidRPr="00235394">
        <w:rPr>
          <w:sz w:val="64"/>
        </w:rPr>
        <w:t>.</w:t>
      </w:r>
      <w:r w:rsidR="002F43EE">
        <w:rPr>
          <w:sz w:val="64"/>
        </w:rPr>
        <w:t>841</w:t>
      </w:r>
      <w:r w:rsidR="002F43EE" w:rsidRPr="00235394">
        <w:rPr>
          <w:sz w:val="64"/>
        </w:rPr>
        <w:t xml:space="preserve"> </w:t>
      </w:r>
      <w:r>
        <w:t>V0.</w:t>
      </w:r>
      <w:r w:rsidR="00677D5F">
        <w:t>6</w:t>
      </w:r>
      <w:r>
        <w:t>.</w:t>
      </w:r>
      <w:r w:rsidR="002F43EE">
        <w:t>0</w:t>
      </w:r>
      <w:r w:rsidR="002F43EE" w:rsidRPr="00235394">
        <w:t xml:space="preserve"> </w:t>
      </w:r>
      <w:r>
        <w:rPr>
          <w:sz w:val="32"/>
        </w:rPr>
        <w:t>(201</w:t>
      </w:r>
      <w:r w:rsidR="00410DD8">
        <w:rPr>
          <w:sz w:val="32"/>
        </w:rPr>
        <w:t>8</w:t>
      </w:r>
      <w:r>
        <w:rPr>
          <w:sz w:val="32"/>
        </w:rPr>
        <w:t>-</w:t>
      </w:r>
      <w:r w:rsidR="00862C46">
        <w:rPr>
          <w:sz w:val="32"/>
        </w:rPr>
        <w:t>0</w:t>
      </w:r>
      <w:r w:rsidR="00677D5F">
        <w:rPr>
          <w:sz w:val="32"/>
        </w:rPr>
        <w:t>9</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2955DF" w:rsidP="00450ADA">
      <w:pPr>
        <w:pStyle w:val="ZU"/>
        <w:framePr w:h="4929" w:hRule="exact" w:wrap="notBeside"/>
        <w:pBdr>
          <w:top w:val="none" w:sz="0" w:space="0" w:color="auto"/>
        </w:pBdr>
        <w:tabs>
          <w:tab w:val="right" w:pos="10206"/>
        </w:tabs>
        <w:jc w:val="left"/>
      </w:pPr>
      <w:r>
        <w:rPr>
          <w:i/>
          <w:lang w:eastAsia="en-GB"/>
        </w:rPr>
        <w:drawing>
          <wp:inline distT="0" distB="0" distL="0" distR="0">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235394">
        <w:rPr>
          <w:color w:val="0000FF"/>
        </w:rPr>
        <w:tab/>
      </w:r>
      <w:r>
        <w:rPr>
          <w:lang w:eastAsia="en-GB"/>
        </w:rPr>
        <w:drawing>
          <wp:inline distT="0" distB="0" distL="0" distR="0">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781CD2" w:rsidRDefault="00781CD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_Toc503442080 \h </w:instrText>
      </w:r>
      <w:r>
        <w:fldChar w:fldCharType="separate"/>
      </w:r>
      <w:r>
        <w:t>4</w:t>
      </w:r>
      <w:r>
        <w:fldChar w:fldCharType="end"/>
      </w:r>
    </w:p>
    <w:p w:rsidR="00781CD2" w:rsidRDefault="00781CD2">
      <w:pPr>
        <w:pStyle w:val="TOC1"/>
        <w:rPr>
          <w:rFonts w:ascii="Calibri" w:hAnsi="Calibri"/>
          <w:szCs w:val="22"/>
          <w:lang w:val="en-US"/>
        </w:rPr>
      </w:pPr>
      <w:r>
        <w:t>Introduction</w:t>
      </w:r>
      <w:r>
        <w:tab/>
      </w:r>
      <w:r>
        <w:fldChar w:fldCharType="begin" w:fldLock="1"/>
      </w:r>
      <w:r>
        <w:instrText xml:space="preserve"> PAGEREF _Toc503442081 \h </w:instrText>
      </w:r>
      <w:r>
        <w:fldChar w:fldCharType="separate"/>
      </w:r>
      <w:r>
        <w:t>4</w:t>
      </w:r>
      <w:r>
        <w:fldChar w:fldCharType="end"/>
      </w:r>
    </w:p>
    <w:p w:rsidR="00781CD2" w:rsidRDefault="00781CD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_Toc503442082 \h </w:instrText>
      </w:r>
      <w:r>
        <w:fldChar w:fldCharType="separate"/>
      </w:r>
      <w:r>
        <w:t>6</w:t>
      </w:r>
      <w:r>
        <w:fldChar w:fldCharType="end"/>
      </w:r>
    </w:p>
    <w:p w:rsidR="00781CD2" w:rsidRDefault="00781CD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_Toc503442083 \h </w:instrText>
      </w:r>
      <w:r>
        <w:fldChar w:fldCharType="separate"/>
      </w:r>
      <w:r>
        <w:t>6</w:t>
      </w:r>
      <w:r>
        <w:fldChar w:fldCharType="end"/>
      </w:r>
    </w:p>
    <w:p w:rsidR="00781CD2" w:rsidRDefault="00781CD2">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_Toc503442084 \h </w:instrText>
      </w:r>
      <w:r>
        <w:fldChar w:fldCharType="separate"/>
      </w:r>
      <w:r>
        <w:t>7</w:t>
      </w:r>
      <w:r>
        <w:fldChar w:fldCharType="end"/>
      </w:r>
    </w:p>
    <w:p w:rsidR="00781CD2" w:rsidRDefault="00781CD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_Toc503442085 \h </w:instrText>
      </w:r>
      <w:r>
        <w:fldChar w:fldCharType="separate"/>
      </w:r>
      <w:r>
        <w:t>7</w:t>
      </w:r>
      <w:r>
        <w:fldChar w:fldCharType="end"/>
      </w:r>
    </w:p>
    <w:p w:rsidR="00781CD2" w:rsidRDefault="00781CD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_Toc503442086 \h </w:instrText>
      </w:r>
      <w:r>
        <w:fldChar w:fldCharType="separate"/>
      </w:r>
      <w:r>
        <w:t>7</w:t>
      </w:r>
      <w:r>
        <w:fldChar w:fldCharType="end"/>
      </w:r>
    </w:p>
    <w:p w:rsidR="00781CD2" w:rsidRDefault="00781CD2">
      <w:pPr>
        <w:pStyle w:val="TOC1"/>
        <w:rPr>
          <w:rFonts w:ascii="Calibri" w:hAnsi="Calibri"/>
          <w:szCs w:val="22"/>
          <w:lang w:val="en-US"/>
        </w:rPr>
      </w:pPr>
      <w:r>
        <w:t>4</w:t>
      </w:r>
      <w:r>
        <w:rPr>
          <w:rFonts w:ascii="Calibri" w:hAnsi="Calibri"/>
          <w:szCs w:val="22"/>
          <w:lang w:val="en-US"/>
        </w:rPr>
        <w:tab/>
      </w:r>
      <w:r>
        <w:t>Threats and potential countermeasures posed due to quantum computing</w:t>
      </w:r>
      <w:r>
        <w:tab/>
      </w:r>
      <w:r>
        <w:fldChar w:fldCharType="begin" w:fldLock="1"/>
      </w:r>
      <w:r>
        <w:instrText xml:space="preserve"> PAGEREF _Toc503442087 \h </w:instrText>
      </w:r>
      <w:r>
        <w:fldChar w:fldCharType="separate"/>
      </w:r>
      <w:r>
        <w:t>7</w:t>
      </w:r>
      <w:r>
        <w:fldChar w:fldCharType="end"/>
      </w:r>
    </w:p>
    <w:p w:rsidR="00781CD2" w:rsidRDefault="00781CD2">
      <w:pPr>
        <w:pStyle w:val="TOC1"/>
        <w:rPr>
          <w:rFonts w:ascii="Calibri" w:hAnsi="Calibri"/>
          <w:szCs w:val="22"/>
          <w:lang w:val="en-US"/>
        </w:rPr>
      </w:pPr>
      <w:r>
        <w:t>5</w:t>
      </w:r>
      <w:r>
        <w:rPr>
          <w:rFonts w:ascii="Calibri" w:hAnsi="Calibri"/>
          <w:szCs w:val="22"/>
          <w:lang w:val="en-US"/>
        </w:rPr>
        <w:tab/>
      </w:r>
      <w:r>
        <w:t>Assessment of quantum computing impact timelines</w:t>
      </w:r>
      <w:r>
        <w:tab/>
      </w:r>
      <w:r>
        <w:fldChar w:fldCharType="begin" w:fldLock="1"/>
      </w:r>
      <w:r>
        <w:instrText xml:space="preserve"> PAGEREF _Toc503442088 \h </w:instrText>
      </w:r>
      <w:r>
        <w:fldChar w:fldCharType="separate"/>
      </w:r>
      <w:r>
        <w:t>7</w:t>
      </w:r>
      <w:r>
        <w:fldChar w:fldCharType="end"/>
      </w:r>
    </w:p>
    <w:p w:rsidR="00781CD2" w:rsidRDefault="00781CD2">
      <w:pPr>
        <w:pStyle w:val="TOC1"/>
        <w:rPr>
          <w:rFonts w:ascii="Calibri" w:hAnsi="Calibri"/>
          <w:szCs w:val="22"/>
          <w:lang w:val="en-US"/>
        </w:rPr>
      </w:pPr>
      <w:r>
        <w:t>6</w:t>
      </w:r>
      <w:r>
        <w:rPr>
          <w:rFonts w:ascii="Calibri" w:hAnsi="Calibri"/>
          <w:szCs w:val="22"/>
          <w:lang w:val="en-US"/>
        </w:rPr>
        <w:tab/>
      </w:r>
      <w:r>
        <w:t>Impacted NextGen areas</w:t>
      </w:r>
      <w:r>
        <w:tab/>
      </w:r>
      <w:r>
        <w:fldChar w:fldCharType="begin" w:fldLock="1"/>
      </w:r>
      <w:r>
        <w:instrText xml:space="preserve"> PAGEREF _Toc503442089 \h </w:instrText>
      </w:r>
      <w:r>
        <w:fldChar w:fldCharType="separate"/>
      </w:r>
      <w:r>
        <w:t>8</w:t>
      </w:r>
      <w:r>
        <w:fldChar w:fldCharType="end"/>
      </w:r>
    </w:p>
    <w:p w:rsidR="00781CD2" w:rsidRDefault="00781CD2">
      <w:pPr>
        <w:pStyle w:val="TOC1"/>
        <w:rPr>
          <w:rFonts w:ascii="Calibri" w:hAnsi="Calibri"/>
          <w:szCs w:val="22"/>
          <w:lang w:val="en-US"/>
        </w:rPr>
      </w:pPr>
      <w:r>
        <w:t>7</w:t>
      </w:r>
      <w:r>
        <w:rPr>
          <w:rFonts w:ascii="Calibri" w:hAnsi="Calibri"/>
          <w:szCs w:val="22"/>
          <w:lang w:val="en-US"/>
        </w:rPr>
        <w:tab/>
      </w:r>
      <w:r>
        <w:t>Study of full entropy 256 bit keys in the 5G key hierarchy</w:t>
      </w:r>
      <w:r>
        <w:tab/>
      </w:r>
      <w:r>
        <w:fldChar w:fldCharType="begin" w:fldLock="1"/>
      </w:r>
      <w:r>
        <w:instrText xml:space="preserve"> PAGEREF _Toc503442090 \h </w:instrText>
      </w:r>
      <w:r>
        <w:fldChar w:fldCharType="separate"/>
      </w:r>
      <w:r>
        <w:t>8</w:t>
      </w:r>
      <w:r>
        <w:fldChar w:fldCharType="end"/>
      </w:r>
    </w:p>
    <w:p w:rsidR="00781CD2" w:rsidRDefault="00781CD2">
      <w:pPr>
        <w:pStyle w:val="TOC1"/>
        <w:rPr>
          <w:rFonts w:ascii="Calibri" w:hAnsi="Calibri"/>
          <w:szCs w:val="22"/>
          <w:lang w:val="en-US"/>
        </w:rPr>
      </w:pPr>
      <w:r>
        <w:t>8</w:t>
      </w:r>
      <w:r>
        <w:rPr>
          <w:rFonts w:ascii="Calibri" w:hAnsi="Calibri"/>
          <w:szCs w:val="22"/>
          <w:lang w:val="en-US"/>
        </w:rPr>
        <w:tab/>
      </w:r>
      <w:r>
        <w:t>Assessment of the requirement impact of a longer MAC</w:t>
      </w:r>
      <w:r>
        <w:tab/>
      </w:r>
      <w:r>
        <w:fldChar w:fldCharType="begin" w:fldLock="1"/>
      </w:r>
      <w:r>
        <w:instrText xml:space="preserve"> PAGEREF _Toc503442091 \h </w:instrText>
      </w:r>
      <w:r>
        <w:fldChar w:fldCharType="separate"/>
      </w:r>
      <w:r>
        <w:t>8</w:t>
      </w:r>
      <w:r>
        <w:fldChar w:fldCharType="end"/>
      </w:r>
    </w:p>
    <w:p w:rsidR="00781CD2" w:rsidRDefault="00781CD2">
      <w:pPr>
        <w:pStyle w:val="TOC1"/>
        <w:rPr>
          <w:rFonts w:ascii="Calibri" w:hAnsi="Calibri"/>
          <w:szCs w:val="22"/>
          <w:lang w:val="en-US"/>
        </w:rPr>
      </w:pPr>
      <w:r>
        <w:t>9</w:t>
      </w:r>
      <w:r>
        <w:rPr>
          <w:rFonts w:ascii="Calibri" w:hAnsi="Calibri"/>
          <w:szCs w:val="22"/>
          <w:lang w:val="en-US"/>
        </w:rPr>
        <w:tab/>
      </w:r>
      <w:r>
        <w:t>Study of coexistence of different size keys and key size negotiation.</w:t>
      </w:r>
      <w:r>
        <w:tab/>
      </w:r>
      <w:r>
        <w:fldChar w:fldCharType="begin" w:fldLock="1"/>
      </w:r>
      <w:r>
        <w:instrText xml:space="preserve"> PAGEREF _Toc503442092 \h </w:instrText>
      </w:r>
      <w:r>
        <w:fldChar w:fldCharType="separate"/>
      </w:r>
      <w:r>
        <w:t>8</w:t>
      </w:r>
      <w:r>
        <w:fldChar w:fldCharType="end"/>
      </w:r>
    </w:p>
    <w:p w:rsidR="00781CD2" w:rsidRDefault="00781CD2">
      <w:pPr>
        <w:pStyle w:val="TOC2"/>
        <w:rPr>
          <w:rFonts w:ascii="Calibri" w:hAnsi="Calibri"/>
          <w:sz w:val="22"/>
          <w:szCs w:val="22"/>
          <w:lang w:val="en-US"/>
        </w:rPr>
      </w:pPr>
      <w:r>
        <w:t>9.1 Ensuring system parameters support variable length keys</w:t>
      </w:r>
      <w:r>
        <w:tab/>
      </w:r>
      <w:r>
        <w:fldChar w:fldCharType="begin" w:fldLock="1"/>
      </w:r>
      <w:r>
        <w:instrText xml:space="preserve"> PAGEREF _Toc503442093 \h </w:instrText>
      </w:r>
      <w:r>
        <w:fldChar w:fldCharType="separate"/>
      </w:r>
      <w:r>
        <w:t>8</w:t>
      </w:r>
      <w:r>
        <w:fldChar w:fldCharType="end"/>
      </w:r>
    </w:p>
    <w:p w:rsidR="00781CD2" w:rsidRDefault="00781CD2">
      <w:pPr>
        <w:pStyle w:val="TOC2"/>
        <w:rPr>
          <w:rFonts w:ascii="Calibri" w:hAnsi="Calibri"/>
          <w:sz w:val="22"/>
          <w:szCs w:val="22"/>
          <w:lang w:val="en-US"/>
        </w:rPr>
      </w:pPr>
      <w:r>
        <w:t>9.2 Ensuring system parameters support variable length MACs, AKA messages etc.</w:t>
      </w:r>
      <w:r>
        <w:tab/>
      </w:r>
      <w:r>
        <w:fldChar w:fldCharType="begin" w:fldLock="1"/>
      </w:r>
      <w:r>
        <w:instrText xml:space="preserve"> PAGEREF _Toc503442094 \h </w:instrText>
      </w:r>
      <w:r>
        <w:fldChar w:fldCharType="separate"/>
      </w:r>
      <w:r>
        <w:t>9</w:t>
      </w:r>
      <w:r>
        <w:fldChar w:fldCharType="end"/>
      </w:r>
    </w:p>
    <w:p w:rsidR="00781CD2" w:rsidRDefault="00781CD2">
      <w:pPr>
        <w:pStyle w:val="TOC2"/>
        <w:rPr>
          <w:rFonts w:ascii="Calibri" w:hAnsi="Calibri"/>
          <w:sz w:val="22"/>
          <w:szCs w:val="22"/>
          <w:lang w:val="en-US"/>
        </w:rPr>
      </w:pPr>
      <w:r>
        <w:t>9.3 Ensuring Key Derivation Functions support variable length keys</w:t>
      </w:r>
      <w:r>
        <w:tab/>
      </w:r>
      <w:r>
        <w:fldChar w:fldCharType="begin" w:fldLock="1"/>
      </w:r>
      <w:r>
        <w:instrText xml:space="preserve"> PAGEREF _Toc503442095 \h </w:instrText>
      </w:r>
      <w:r>
        <w:fldChar w:fldCharType="separate"/>
      </w:r>
      <w:r>
        <w:t>9</w:t>
      </w:r>
      <w:r>
        <w:fldChar w:fldCharType="end"/>
      </w:r>
    </w:p>
    <w:p w:rsidR="00781CD2" w:rsidRDefault="00781CD2">
      <w:pPr>
        <w:pStyle w:val="TOC2"/>
        <w:rPr>
          <w:rFonts w:ascii="Calibri" w:hAnsi="Calibri"/>
          <w:sz w:val="22"/>
          <w:szCs w:val="22"/>
          <w:lang w:val="en-US"/>
        </w:rPr>
      </w:pPr>
      <w:r>
        <w:t>9.4 Using 256-bit keys in New RAN with legacy core</w:t>
      </w:r>
      <w:r>
        <w:tab/>
      </w:r>
      <w:r>
        <w:fldChar w:fldCharType="begin" w:fldLock="1"/>
      </w:r>
      <w:r>
        <w:instrText xml:space="preserve"> PAGEREF _Toc503442096 \h </w:instrText>
      </w:r>
      <w:r>
        <w:fldChar w:fldCharType="separate"/>
      </w:r>
      <w:r>
        <w:t>9</w:t>
      </w:r>
      <w:r>
        <w:fldChar w:fldCharType="end"/>
      </w:r>
    </w:p>
    <w:p w:rsidR="00781CD2" w:rsidRDefault="00781CD2">
      <w:pPr>
        <w:pStyle w:val="TOC1"/>
        <w:rPr>
          <w:rFonts w:ascii="Calibri" w:hAnsi="Calibri"/>
          <w:szCs w:val="22"/>
          <w:lang w:val="en-US"/>
        </w:rPr>
      </w:pPr>
      <w:r>
        <w:t>10</w:t>
      </w:r>
      <w:r>
        <w:rPr>
          <w:rFonts w:ascii="Calibri" w:hAnsi="Calibri"/>
          <w:szCs w:val="22"/>
          <w:lang w:val="en-US"/>
        </w:rPr>
        <w:tab/>
      </w:r>
      <w:r>
        <w:t>Study of desired number of 256-bit algorithms</w:t>
      </w:r>
      <w:r>
        <w:tab/>
      </w:r>
      <w:r>
        <w:fldChar w:fldCharType="begin" w:fldLock="1"/>
      </w:r>
      <w:r>
        <w:instrText xml:space="preserve"> PAGEREF _Toc503442097 \h </w:instrText>
      </w:r>
      <w:r>
        <w:fldChar w:fldCharType="separate"/>
      </w:r>
      <w:r>
        <w:t>9</w:t>
      </w:r>
      <w:r>
        <w:fldChar w:fldCharType="end"/>
      </w:r>
    </w:p>
    <w:p w:rsidR="00781CD2" w:rsidRDefault="00781CD2">
      <w:pPr>
        <w:pStyle w:val="TOC2"/>
        <w:rPr>
          <w:rFonts w:ascii="Calibri" w:hAnsi="Calibri"/>
          <w:sz w:val="22"/>
          <w:szCs w:val="22"/>
          <w:lang w:val="en-US"/>
        </w:rPr>
      </w:pPr>
      <w:r>
        <w:t xml:space="preserve">10.1 </w:t>
      </w:r>
      <w:r>
        <w:rPr>
          <w:rFonts w:ascii="Calibri" w:hAnsi="Calibri"/>
          <w:sz w:val="22"/>
          <w:szCs w:val="22"/>
          <w:lang w:val="en-US"/>
        </w:rPr>
        <w:tab/>
      </w:r>
      <w:r>
        <w:t>Overview of existing GSMA/3GPP symmetric algorithms</w:t>
      </w:r>
      <w:r>
        <w:tab/>
      </w:r>
      <w:r>
        <w:fldChar w:fldCharType="begin" w:fldLock="1"/>
      </w:r>
      <w:r>
        <w:instrText xml:space="preserve"> PAGEREF _Toc503442098 \h </w:instrText>
      </w:r>
      <w:r>
        <w:fldChar w:fldCharType="separate"/>
      </w:r>
      <w:r>
        <w:t>9</w:t>
      </w:r>
      <w:r>
        <w:fldChar w:fldCharType="end"/>
      </w:r>
    </w:p>
    <w:p w:rsidR="00781CD2" w:rsidRDefault="00781CD2">
      <w:pPr>
        <w:pStyle w:val="TOC3"/>
        <w:rPr>
          <w:rFonts w:ascii="Calibri" w:hAnsi="Calibri"/>
          <w:sz w:val="22"/>
          <w:szCs w:val="22"/>
          <w:lang w:val="en-US"/>
        </w:rPr>
      </w:pPr>
      <w:r>
        <w:t>10.1.1</w:t>
      </w:r>
      <w:r>
        <w:rPr>
          <w:rFonts w:ascii="Calibri" w:hAnsi="Calibri"/>
          <w:sz w:val="22"/>
          <w:szCs w:val="22"/>
          <w:lang w:val="en-US"/>
        </w:rPr>
        <w:tab/>
      </w:r>
      <w:r>
        <w:t>Algorithms for authentication and AKA key generation</w:t>
      </w:r>
      <w:r>
        <w:tab/>
      </w:r>
      <w:r>
        <w:fldChar w:fldCharType="begin" w:fldLock="1"/>
      </w:r>
      <w:r>
        <w:instrText xml:space="preserve"> PAGEREF _Toc503442099 \h </w:instrText>
      </w:r>
      <w:r>
        <w:fldChar w:fldCharType="separate"/>
      </w:r>
      <w:r>
        <w:t>10</w:t>
      </w:r>
      <w:r>
        <w:fldChar w:fldCharType="end"/>
      </w:r>
    </w:p>
    <w:p w:rsidR="00781CD2" w:rsidRDefault="00781CD2">
      <w:pPr>
        <w:pStyle w:val="TOC3"/>
        <w:rPr>
          <w:rFonts w:ascii="Calibri" w:hAnsi="Calibri"/>
          <w:sz w:val="22"/>
          <w:szCs w:val="22"/>
          <w:lang w:val="en-US"/>
        </w:rPr>
      </w:pPr>
      <w:r>
        <w:t>10.1.2</w:t>
      </w:r>
      <w:r>
        <w:rPr>
          <w:rFonts w:ascii="Calibri" w:hAnsi="Calibri"/>
          <w:sz w:val="22"/>
          <w:szCs w:val="22"/>
          <w:lang w:val="en-US"/>
        </w:rPr>
        <w:tab/>
      </w:r>
      <w:r>
        <w:t>Algorithms for encryption and integrity</w:t>
      </w:r>
      <w:r>
        <w:tab/>
      </w:r>
      <w:r>
        <w:fldChar w:fldCharType="begin" w:fldLock="1"/>
      </w:r>
      <w:r>
        <w:instrText xml:space="preserve"> PAGEREF _Toc503442100 \h </w:instrText>
      </w:r>
      <w:r>
        <w:fldChar w:fldCharType="separate"/>
      </w:r>
      <w:r>
        <w:t>10</w:t>
      </w:r>
      <w:r>
        <w:fldChar w:fldCharType="end"/>
      </w:r>
    </w:p>
    <w:p w:rsidR="00781CD2" w:rsidRDefault="00781CD2">
      <w:pPr>
        <w:pStyle w:val="TOC1"/>
        <w:rPr>
          <w:rFonts w:ascii="Calibri" w:hAnsi="Calibri"/>
          <w:szCs w:val="22"/>
          <w:lang w:val="en-US"/>
        </w:rPr>
      </w:pPr>
      <w:r>
        <w:t>11</w:t>
      </w:r>
      <w:r>
        <w:rPr>
          <w:rFonts w:ascii="Calibri" w:hAnsi="Calibri"/>
          <w:szCs w:val="22"/>
          <w:lang w:val="en-US"/>
        </w:rPr>
        <w:tab/>
      </w:r>
      <w:r>
        <w:t>Study the desired performance aspects for the new 256-bit algorithms</w:t>
      </w:r>
      <w:r>
        <w:tab/>
      </w:r>
      <w:r>
        <w:fldChar w:fldCharType="begin" w:fldLock="1"/>
      </w:r>
      <w:r>
        <w:instrText xml:space="preserve"> PAGEREF _Toc503442101 \h </w:instrText>
      </w:r>
      <w:r>
        <w:fldChar w:fldCharType="separate"/>
      </w:r>
      <w:r>
        <w:t>10</w:t>
      </w:r>
      <w:r>
        <w:fldChar w:fldCharType="end"/>
      </w:r>
    </w:p>
    <w:p w:rsidR="00781CD2" w:rsidRDefault="00781CD2">
      <w:pPr>
        <w:pStyle w:val="TOC1"/>
        <w:rPr>
          <w:rFonts w:ascii="Calibri" w:hAnsi="Calibri"/>
          <w:szCs w:val="22"/>
          <w:lang w:val="en-US"/>
        </w:rPr>
      </w:pPr>
      <w:r>
        <w:t>12</w:t>
      </w:r>
      <w:r>
        <w:rPr>
          <w:rFonts w:ascii="Calibri" w:hAnsi="Calibri"/>
          <w:szCs w:val="22"/>
          <w:lang w:val="en-US"/>
        </w:rPr>
        <w:tab/>
      </w:r>
      <w:r>
        <w:t>Study of key management</w:t>
      </w:r>
      <w:r>
        <w:tab/>
      </w:r>
      <w:r>
        <w:fldChar w:fldCharType="begin" w:fldLock="1"/>
      </w:r>
      <w:r>
        <w:instrText xml:space="preserve"> PAGEREF _Toc503442102 \h </w:instrText>
      </w:r>
      <w:r>
        <w:fldChar w:fldCharType="separate"/>
      </w:r>
      <w:r>
        <w:t>11</w:t>
      </w:r>
      <w:r>
        <w:fldChar w:fldCharType="end"/>
      </w:r>
    </w:p>
    <w:p w:rsidR="00781CD2" w:rsidRDefault="00781CD2">
      <w:pPr>
        <w:pStyle w:val="TOC1"/>
        <w:rPr>
          <w:rFonts w:ascii="Calibri" w:hAnsi="Calibri"/>
          <w:szCs w:val="22"/>
          <w:lang w:val="en-US"/>
        </w:rPr>
      </w:pPr>
      <w:r>
        <w:t>13</w:t>
      </w:r>
      <w:r>
        <w:rPr>
          <w:rFonts w:ascii="Calibri" w:hAnsi="Calibri"/>
          <w:szCs w:val="22"/>
          <w:lang w:val="en-US"/>
        </w:rPr>
        <w:tab/>
      </w:r>
      <w:r>
        <w:t>Study of encryption and integrity algorithm details</w:t>
      </w:r>
      <w:r>
        <w:tab/>
      </w:r>
      <w:r>
        <w:fldChar w:fldCharType="begin" w:fldLock="1"/>
      </w:r>
      <w:r>
        <w:instrText xml:space="preserve"> PAGEREF _Toc503442103 \h </w:instrText>
      </w:r>
      <w:r>
        <w:fldChar w:fldCharType="separate"/>
      </w:r>
      <w:r>
        <w:t>11</w:t>
      </w:r>
      <w:r>
        <w:fldChar w:fldCharType="end"/>
      </w:r>
    </w:p>
    <w:p w:rsidR="00781CD2" w:rsidRDefault="00781CD2">
      <w:pPr>
        <w:pStyle w:val="TOC1"/>
        <w:rPr>
          <w:rFonts w:ascii="Calibri" w:hAnsi="Calibri"/>
          <w:szCs w:val="22"/>
          <w:lang w:val="en-US"/>
        </w:rPr>
      </w:pPr>
      <w:r>
        <w:t>14</w:t>
      </w:r>
      <w:r>
        <w:rPr>
          <w:rFonts w:ascii="Calibri" w:hAnsi="Calibri"/>
          <w:szCs w:val="22"/>
          <w:lang w:val="en-US"/>
        </w:rPr>
        <w:tab/>
      </w:r>
      <w:r>
        <w:t>Potential Requirements</w:t>
      </w:r>
      <w:r>
        <w:tab/>
      </w:r>
      <w:r>
        <w:fldChar w:fldCharType="begin" w:fldLock="1"/>
      </w:r>
      <w:r>
        <w:instrText xml:space="preserve"> PAGEREF _Toc503442104 \h </w:instrText>
      </w:r>
      <w:r>
        <w:fldChar w:fldCharType="separate"/>
      </w:r>
      <w:r>
        <w:t>11</w:t>
      </w:r>
      <w:r>
        <w:fldChar w:fldCharType="end"/>
      </w:r>
    </w:p>
    <w:p w:rsidR="00781CD2" w:rsidRDefault="00781CD2">
      <w:pPr>
        <w:pStyle w:val="TOC1"/>
        <w:rPr>
          <w:rFonts w:ascii="Calibri" w:hAnsi="Calibri"/>
          <w:szCs w:val="22"/>
          <w:lang w:val="en-US"/>
        </w:rPr>
      </w:pPr>
      <w:r>
        <w:t>15</w:t>
      </w:r>
      <w:r>
        <w:rPr>
          <w:rFonts w:ascii="Calibri" w:hAnsi="Calibri"/>
          <w:szCs w:val="22"/>
          <w:lang w:val="en-US"/>
        </w:rPr>
        <w:tab/>
      </w:r>
      <w:r>
        <w:t>Conclusions</w:t>
      </w:r>
      <w:r>
        <w:tab/>
      </w:r>
      <w:r>
        <w:fldChar w:fldCharType="begin" w:fldLock="1"/>
      </w:r>
      <w:r>
        <w:instrText xml:space="preserve"> PAGEREF _Toc503442105 \h </w:instrText>
      </w:r>
      <w:r>
        <w:fldChar w:fldCharType="separate"/>
      </w:r>
      <w:r>
        <w:t>11</w:t>
      </w:r>
      <w:r>
        <w:fldChar w:fldCharType="end"/>
      </w:r>
    </w:p>
    <w:p w:rsidR="00781CD2" w:rsidRDefault="00781CD2">
      <w:pPr>
        <w:pStyle w:val="TOC9"/>
        <w:rPr>
          <w:rFonts w:ascii="Calibri" w:hAnsi="Calibri"/>
          <w:b w:val="0"/>
          <w:szCs w:val="22"/>
          <w:lang w:val="en-US"/>
        </w:rPr>
      </w:pPr>
      <w:r>
        <w:t>Annex &lt;X&gt;:</w:t>
      </w:r>
      <w:r>
        <w:tab/>
        <w:t>Change history</w:t>
      </w:r>
      <w:r>
        <w:tab/>
      </w:r>
      <w:r>
        <w:fldChar w:fldCharType="begin" w:fldLock="1"/>
      </w:r>
      <w:r>
        <w:instrText xml:space="preserve"> PAGEREF _Toc503442106 \h </w:instrText>
      </w:r>
      <w:r>
        <w:fldChar w:fldCharType="separate"/>
      </w:r>
      <w:r>
        <w:t>12</w:t>
      </w:r>
      <w:r>
        <w:fldChar w:fldCharType="end"/>
      </w:r>
    </w:p>
    <w:p w:rsidR="00E8629F" w:rsidRPr="00235394" w:rsidRDefault="00781CD2">
      <w:r>
        <w:rPr>
          <w:noProof/>
          <w:sz w:val="22"/>
        </w:rPr>
        <w:fldChar w:fldCharType="end"/>
      </w:r>
    </w:p>
    <w:p w:rsidR="00E8629F" w:rsidRPr="00235394" w:rsidRDefault="00E8629F">
      <w:pPr>
        <w:pStyle w:val="Heading1"/>
      </w:pPr>
      <w:r w:rsidRPr="00235394">
        <w:br w:type="page"/>
      </w:r>
      <w:bookmarkStart w:id="3" w:name="_Toc50344208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03442081"/>
      <w:r w:rsidRPr="00235394">
        <w:t>Introduction</w:t>
      </w:r>
      <w:bookmarkEnd w:id="4"/>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5" w:name="_Hlk494804021"/>
      <w:r w:rsidRPr="00D412F9">
        <w:t xml:space="preserve">why, when, where, and how </w:t>
      </w:r>
      <w:bookmarkEnd w:id="5"/>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 xml:space="preserve">ommercial applications (e.g., critical infrastructure,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r w:rsidRPr="00D412F9">
        <w:t>the number of years that data that are sent protected in 5G (over the various interfaces) need to remain secure;</w:t>
      </w:r>
    </w:p>
    <w:p w:rsidR="00D412F9" w:rsidRPr="00D412F9" w:rsidRDefault="00D412F9" w:rsidP="00D412F9">
      <w:r w:rsidRPr="00D412F9">
        <w:t xml:space="preserve">the number of years it will take to introduce </w:t>
      </w:r>
      <w:r w:rsidRPr="00DD409B">
        <w:t>256-bit key</w:t>
      </w:r>
      <w:r>
        <w:t>s in the 5G system (standardization and deployment)</w:t>
      </w:r>
    </w:p>
    <w:p w:rsidR="00D412F9" w:rsidRPr="00D412F9" w:rsidRDefault="00D412F9" w:rsidP="00D412F9">
      <w:r w:rsidRPr="00D412F9">
        <w:t>the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rsidR="00D412F9" w:rsidRDefault="00D412F9" w:rsidP="00D412F9">
      <w:r w:rsidRPr="00D412F9">
        <w:lastRenderedPageBreak/>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6" w:name="_Toc503442082"/>
      <w:r w:rsidRPr="00235394">
        <w:lastRenderedPageBreak/>
        <w:t>1</w:t>
      </w:r>
      <w:r w:rsidRPr="00235394">
        <w:tab/>
        <w:t>Scope</w:t>
      </w:r>
      <w:bookmarkEnd w:id="6"/>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may,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7" w:name="_Toc503442083"/>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Markus Grassl, Brandon Langenberg, Martin Roettler, Rainer Steinwandt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t xml:space="preserve">[3] </w:t>
      </w:r>
      <w:r>
        <w:tab/>
      </w:r>
      <w:r>
        <w:tab/>
        <w:t>Vlad Gheorghiu, Michele Mosca (2017); "GRI quantum risk assessment report: A resource estimation framework for quantum attacks against cryptographic functions". http://globalriskinstitute.org/download/summary-report-3/</w:t>
      </w:r>
    </w:p>
    <w:p w:rsidR="007165F1" w:rsidRDefault="007165F1" w:rsidP="007165F1">
      <w:pPr>
        <w:ind w:firstLine="284"/>
      </w:pPr>
      <w:r>
        <w:lastRenderedPageBreak/>
        <w:t xml:space="preserve">[4] </w:t>
      </w:r>
      <w:r>
        <w:tab/>
      </w:r>
      <w:r>
        <w:tab/>
      </w:r>
      <w:r>
        <w:tab/>
      </w:r>
      <w:r>
        <w:tab/>
      </w:r>
      <w:r>
        <w:tab/>
        <w:t>Scott Fluhrer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Matthew Amy, Olivia Di Matteo, Vlad Gheorghiu, Michele Mosca, Alex Parent, John Schanck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Martin Roetteler, Michael Naehrig, Krysta M. Svore, and Kristin Lauter, "Quantum Resource Estimates for Computing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Matteo Mariantoni,</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Markus Grassl, Brandon Langenberg, Martin Roetteler, and Rainer Steinwandt</w:t>
      </w:r>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Factoring using 2n+2 qubits with Toffoli based modular multiplication</w:t>
      </w:r>
      <w:r w:rsidRPr="001D2E07">
        <w:t>"</w:t>
      </w:r>
      <w:r>
        <w:t>. Quantum Information and Computation, 18(7&amp;8):673–684, 2017</w:t>
      </w:r>
    </w:p>
    <w:p w:rsidR="00D6041C" w:rsidRDefault="00D6041C" w:rsidP="00D6041C">
      <w:pPr>
        <w:ind w:left="1704" w:hanging="1420"/>
      </w:pPr>
      <w:r>
        <w:t>[14A]</w:t>
      </w:r>
      <w:r>
        <w:tab/>
        <w:t>3GPP TS 33.310: "Network Domain Security (NDS); Authentication Framework (AF)</w:t>
      </w:r>
      <w:r w:rsidRPr="0095661E">
        <w:t xml:space="preserve"> </w:t>
      </w:r>
      <w:r>
        <w:t xml:space="preserve">" </w:t>
      </w:r>
    </w:p>
    <w:p w:rsidR="00D6041C" w:rsidRDefault="00D6041C" w:rsidP="00D6041C">
      <w:pPr>
        <w:ind w:left="1704" w:hanging="1420"/>
      </w:pPr>
      <w:r>
        <w:t>[15B]</w:t>
      </w:r>
      <w:r>
        <w:tab/>
        <w:t xml:space="preserve">3GPP TS 33.210: "3G security; Network Domain Security (NDS); IP network layer security" </w:t>
      </w:r>
      <w:r>
        <w:tab/>
        <w:t xml:space="preserve"> </w:t>
      </w:r>
    </w:p>
    <w:p w:rsidR="00D6041C" w:rsidRDefault="00D6041C" w:rsidP="00D6041C">
      <w:pPr>
        <w:ind w:left="1704" w:hanging="1420"/>
      </w:pPr>
      <w:r>
        <w:t>[16C]</w:t>
      </w:r>
      <w:r>
        <w:tab/>
        <w:t>3GPP TS 33.501: "Security architecture and procedures for 5G system"</w:t>
      </w:r>
    </w:p>
    <w:p w:rsidR="00D6041C" w:rsidRDefault="00D6041C" w:rsidP="00D6041C">
      <w:pPr>
        <w:ind w:left="1704" w:hanging="1420"/>
      </w:pPr>
      <w:r>
        <w:t>[17D]</w:t>
      </w:r>
      <w:r>
        <w:tab/>
        <w:t>3GPP TR 33.834 v0.4.0: "Study of Long Term Key Update Procedure"</w:t>
      </w:r>
    </w:p>
    <w:p w:rsidR="00D6041C" w:rsidRDefault="00D6041C" w:rsidP="00D6041C">
      <w:pPr>
        <w:pStyle w:val="EX"/>
      </w:pPr>
      <w:r w:rsidRPr="007B0C8B">
        <w:t>[</w:t>
      </w:r>
      <w:r>
        <w:t>18E</w:t>
      </w:r>
      <w:r w:rsidRPr="007B0C8B">
        <w:t>]</w:t>
      </w:r>
      <w:r w:rsidRPr="007B0C8B">
        <w:tab/>
        <w:t xml:space="preserve">IETF RFC </w:t>
      </w:r>
      <w:r>
        <w:t>7165</w:t>
      </w:r>
      <w:r w:rsidRPr="007B0C8B">
        <w:t>: "</w:t>
      </w:r>
      <w:r>
        <w:t>Use Cases and Requirements for JSON Object Signing and Encryption (JOSE)</w:t>
      </w:r>
      <w:r w:rsidRPr="00E32401">
        <w:t xml:space="preserve"> </w:t>
      </w:r>
      <w:r>
        <w:t>"</w:t>
      </w:r>
    </w:p>
    <w:p w:rsidR="00D6041C" w:rsidRDefault="00D6041C" w:rsidP="00D6041C">
      <w:pPr>
        <w:pStyle w:val="EX"/>
      </w:pPr>
      <w:r>
        <w:t>[19F]</w:t>
      </w:r>
      <w:r>
        <w:tab/>
        <w:t xml:space="preserve">IETF RFC 7515: </w:t>
      </w:r>
      <w:r w:rsidRPr="007B0C8B">
        <w:t>"</w:t>
      </w:r>
      <w:r>
        <w:t>JSON Web Signature (JWS)</w:t>
      </w:r>
      <w:r w:rsidRPr="007B0C8B">
        <w:t>"</w:t>
      </w:r>
    </w:p>
    <w:p w:rsidR="00D6041C" w:rsidRDefault="00D6041C" w:rsidP="00D6041C">
      <w:pPr>
        <w:pStyle w:val="EX"/>
      </w:pPr>
      <w:r>
        <w:t>[20G]</w:t>
      </w:r>
      <w:r>
        <w:tab/>
        <w:t>IETF RFC 7516:</w:t>
      </w:r>
      <w:r w:rsidRPr="00E32401">
        <w:t xml:space="preserve"> </w:t>
      </w:r>
      <w:r w:rsidRPr="007B0C8B">
        <w:t>"</w:t>
      </w:r>
      <w:r>
        <w:t>JSON Web Encryption (JWE)</w:t>
      </w:r>
      <w:r w:rsidRPr="007B0C8B">
        <w:t>"</w:t>
      </w:r>
    </w:p>
    <w:p w:rsidR="00D6041C" w:rsidRDefault="00D6041C" w:rsidP="00D6041C">
      <w:pPr>
        <w:pStyle w:val="EX"/>
      </w:pPr>
      <w:r>
        <w:t>[21H]</w:t>
      </w:r>
      <w:r>
        <w:tab/>
        <w:t>IETF RFC 7517:</w:t>
      </w:r>
      <w:r w:rsidRPr="00E32401">
        <w:t xml:space="preserve"> </w:t>
      </w:r>
      <w:r w:rsidRPr="007B0C8B">
        <w:t>"</w:t>
      </w:r>
      <w:r>
        <w:t>JSON Web Key (JWK)</w:t>
      </w:r>
      <w:r w:rsidRPr="007B0C8B">
        <w:t>"</w:t>
      </w:r>
    </w:p>
    <w:p w:rsidR="00D6041C" w:rsidRDefault="00D6041C" w:rsidP="00D6041C">
      <w:pPr>
        <w:pStyle w:val="EX"/>
      </w:pPr>
      <w:r>
        <w:t>[22I]</w:t>
      </w:r>
      <w:r>
        <w:tab/>
        <w:t>IETF RFC 7518:</w:t>
      </w:r>
      <w:r w:rsidRPr="00D845D0">
        <w:t xml:space="preserve"> </w:t>
      </w:r>
      <w:r w:rsidRPr="007B0C8B">
        <w:t>"</w:t>
      </w:r>
      <w:r>
        <w:t>JSON Web Algorithms (JWA)</w:t>
      </w:r>
      <w:r w:rsidRPr="007B0C8B">
        <w:t>"</w:t>
      </w:r>
    </w:p>
    <w:p w:rsidR="00D6041C" w:rsidRDefault="00D6041C" w:rsidP="00D6041C">
      <w:pPr>
        <w:pStyle w:val="EX"/>
      </w:pPr>
      <w:r>
        <w:t>[23J]</w:t>
      </w:r>
      <w:r>
        <w:tab/>
        <w:t xml:space="preserve">IETF RFC 7519: </w:t>
      </w:r>
      <w:r w:rsidRPr="007B0C8B">
        <w:t>"</w:t>
      </w:r>
      <w:r>
        <w:t>JSON Web Tokens (JWT)</w:t>
      </w:r>
      <w:r w:rsidRPr="007B0C8B">
        <w:t>"</w:t>
      </w:r>
    </w:p>
    <w:p w:rsidR="00D6041C" w:rsidRDefault="00D6041C" w:rsidP="00D6041C">
      <w:pPr>
        <w:pStyle w:val="EX"/>
      </w:pPr>
      <w:r>
        <w:t>[24K]</w:t>
      </w:r>
      <w:r>
        <w:tab/>
        <w:t xml:space="preserve">3GPP TS 33.117: </w:t>
      </w:r>
      <w:r w:rsidRPr="007B0C8B">
        <w:t>"</w:t>
      </w:r>
      <w:r>
        <w:t>Catalogue of general security assurance requirements</w:t>
      </w:r>
      <w:r w:rsidRPr="007B0C8B">
        <w:t>"</w:t>
      </w:r>
    </w:p>
    <w:p w:rsidR="00844799" w:rsidRDefault="00844799" w:rsidP="00D6041C">
      <w:pPr>
        <w:pStyle w:val="EX"/>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rFonts w:eastAsia="SimSun"/>
        </w:rPr>
      </w:pPr>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p>
    <w:p w:rsidR="00862C46" w:rsidRPr="000A0EF5" w:rsidRDefault="00862C46" w:rsidP="00862C46">
      <w:pPr>
        <w:ind w:left="1702" w:hanging="1418"/>
      </w:pPr>
      <w:r w:rsidRPr="000A0EF5">
        <w:tab/>
      </w:r>
      <w:hyperlink r:id="rId17" w:history="1">
        <w:r w:rsidRPr="000A0EF5">
          <w:t>https://csrc.nist.gov/Projects/Post-Quantum-Cryptography</w:t>
        </w:r>
      </w:hyperlink>
    </w:p>
    <w:p w:rsidR="00862C46" w:rsidRDefault="00862C46" w:rsidP="00862C46">
      <w:pPr>
        <w:spacing w:after="0"/>
        <w:ind w:left="1702" w:hanging="1418"/>
        <w:rPr>
          <w:rFonts w:eastAsia="SimSun"/>
        </w:rPr>
      </w:pPr>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p>
    <w:p w:rsidR="00677D5F" w:rsidRPr="000A0EF5" w:rsidRDefault="00944AC2" w:rsidP="00677D5F">
      <w:pPr>
        <w:ind w:left="1702"/>
        <w:rPr>
          <w:rFonts w:eastAsia="SimSun"/>
        </w:rPr>
      </w:pPr>
      <w:hyperlink r:id="rId18" w:history="1">
        <w:r w:rsidR="00677D5F" w:rsidRPr="000A0EF5">
          <w:rPr>
            <w:rFonts w:eastAsia="SimSun"/>
          </w:rPr>
          <w:t>https://www.sogis.org/documents/cc/crypto/SOGIS-Agreed-Cryptographic-Mechanisms-1.1.pdf</w:t>
        </w:r>
      </w:hyperlink>
    </w:p>
    <w:p w:rsidR="00677D5F" w:rsidRDefault="00677D5F" w:rsidP="002955DF">
      <w:pPr>
        <w:spacing w:after="0"/>
        <w:ind w:left="1702" w:hanging="1418"/>
        <w:rPr>
          <w:rFonts w:eastAsia="SimSun"/>
        </w:rPr>
      </w:pPr>
      <w:r w:rsidRPr="00677D5F">
        <w:rPr>
          <w:rFonts w:eastAsia="SimSun"/>
        </w:rPr>
        <w:lastRenderedPageBreak/>
        <w:t xml:space="preserve"> </w:t>
      </w:r>
      <w:r w:rsidRPr="002955DF">
        <w:rPr>
          <w:rFonts w:eastAsia="SimSun"/>
        </w:rPr>
        <w:t>[</w:t>
      </w:r>
      <w:r>
        <w:rPr>
          <w:rFonts w:eastAsia="SimSun"/>
        </w:rPr>
        <w:t>28</w:t>
      </w:r>
      <w:r w:rsidRPr="002955DF">
        <w:rPr>
          <w:rFonts w:eastAsia="SimSun"/>
        </w:rPr>
        <w:t>]</w:t>
      </w:r>
      <w:r>
        <w:rPr>
          <w:rFonts w:eastAsia="SimSun"/>
        </w:rPr>
        <w:tab/>
      </w:r>
      <w:r w:rsidRPr="002955DF">
        <w:rPr>
          <w:rFonts w:eastAsia="SimSun"/>
        </w:rPr>
        <w:t>Dustin Moody (2018), "Let’s Get Ready to Rumble - The NIST PQC 'Competition'"</w:t>
      </w:r>
      <w:r>
        <w:rPr>
          <w:rFonts w:eastAsia="SimSun"/>
        </w:rPr>
        <w:t xml:space="preserve"> </w:t>
      </w:r>
      <w:hyperlink r:id="rId19" w:history="1">
        <w:r w:rsidRPr="002955DF">
          <w:rPr>
            <w:rFonts w:eastAsia="SimSun"/>
          </w:rPr>
          <w:t>https://csrc.nist.gov/CSRC/media/Presentations/Let-s-Get-Ready-to-Rumble-The-NIST-PQC-</w:t>
        </w:r>
        <w:r w:rsidRPr="002955DF">
          <w:rPr>
            <w:rFonts w:eastAsia="SimSun"/>
          </w:rPr>
          <w:tab/>
          <w:t>Competiti/images-media/PQCrypto-April2018_Moody.pdf</w:t>
        </w:r>
      </w:hyperlink>
    </w:p>
    <w:p w:rsidR="00677D5F" w:rsidRDefault="00677D5F" w:rsidP="002955DF">
      <w:pPr>
        <w:spacing w:after="0"/>
        <w:ind w:left="1702" w:hanging="1418"/>
      </w:pPr>
    </w:p>
    <w:p w:rsidR="00677D5F" w:rsidRPr="00677D5F" w:rsidRDefault="00677D5F" w:rsidP="002955DF">
      <w:pPr>
        <w:spacing w:after="0"/>
        <w:ind w:left="1702" w:hanging="1418"/>
      </w:pPr>
      <w:r w:rsidRPr="00677D5F">
        <w:rPr>
          <w:rFonts w:eastAsia="SimSun"/>
        </w:rPr>
        <w:t>[</w:t>
      </w:r>
      <w:r>
        <w:rPr>
          <w:rFonts w:eastAsia="SimSun"/>
        </w:rPr>
        <w:t>29</w:t>
      </w:r>
      <w:r w:rsidRPr="00677D5F">
        <w:rPr>
          <w:rFonts w:eastAsia="SimSun"/>
        </w:rPr>
        <w:t>]</w:t>
      </w:r>
      <w:r>
        <w:rPr>
          <w:rFonts w:eastAsia="SimSun"/>
        </w:rPr>
        <w:tab/>
      </w:r>
      <w:r w:rsidRPr="00677D5F">
        <w:rPr>
          <w:rFonts w:eastAsia="SimSun"/>
        </w:rPr>
        <w:t>NIST (2016), "Submission Requirements and Evaluation Criteria for the Post-Quantum</w:t>
      </w:r>
      <w:r>
        <w:rPr>
          <w:rFonts w:eastAsia="SimSun"/>
        </w:rPr>
        <w:t xml:space="preserve"> </w:t>
      </w:r>
      <w:r w:rsidRPr="00677D5F">
        <w:rPr>
          <w:rFonts w:eastAsia="SimSun"/>
        </w:rPr>
        <w:t xml:space="preserve">Cryptography Standardization Process" </w:t>
      </w:r>
      <w:hyperlink r:id="rId20" w:history="1">
        <w:r w:rsidRPr="002955DF">
          <w:t>https://csrc.nist.gov/csrc/media/projects/post-quantum-</w:t>
        </w:r>
      </w:hyperlink>
      <w:r w:rsidRPr="00677D5F">
        <w:rPr>
          <w:rFonts w:eastAsia="SimSun"/>
        </w:rPr>
        <w:t>cryptography/documents/call-for-proposals-final-dec-2016.pdf</w:t>
      </w:r>
    </w:p>
    <w:p w:rsidR="000631B4" w:rsidRPr="000631B4" w:rsidRDefault="000631B4" w:rsidP="000631B4">
      <w:pPr>
        <w:spacing w:after="0"/>
        <w:ind w:left="1702" w:hanging="1418"/>
        <w:rPr>
          <w:rFonts w:eastAsia="SimSun"/>
        </w:rPr>
      </w:pPr>
      <w:r>
        <w:rPr>
          <w:rFonts w:eastAsia="SimSun"/>
        </w:rPr>
        <w:t>[30</w:t>
      </w:r>
      <w:r w:rsidRPr="000631B4">
        <w:rPr>
          <w:rFonts w:eastAsia="SimSun"/>
        </w:rPr>
        <w:t>]</w:t>
      </w:r>
      <w:r>
        <w:rPr>
          <w:rFonts w:eastAsia="SimSun"/>
        </w:rPr>
        <w:tab/>
      </w:r>
      <w:r w:rsidRPr="000631B4">
        <w:rPr>
          <w:rFonts w:eastAsia="SimSun"/>
        </w:rPr>
        <w:t>Mihir Bellare, Björn Tackmann (2017); "The Multi-User Security of Authenticated Encryption: AES-GCM in TLS 1.3". https://eprint.iacr.org/2016/564.pdf</w:t>
      </w:r>
    </w:p>
    <w:p w:rsidR="00677D5F" w:rsidRPr="000A0EF5" w:rsidRDefault="000631B4" w:rsidP="000631B4">
      <w:pPr>
        <w:spacing w:after="0"/>
        <w:ind w:left="1702" w:hanging="1418"/>
        <w:rPr>
          <w:rFonts w:eastAsia="SimSun"/>
        </w:rPr>
      </w:pPr>
      <w:r>
        <w:rPr>
          <w:rFonts w:eastAsia="SimSun"/>
        </w:rPr>
        <w:t>[31</w:t>
      </w:r>
      <w:r w:rsidRPr="000631B4">
        <w:rPr>
          <w:rFonts w:eastAsia="SimSun"/>
        </w:rPr>
        <w:t>]</w:t>
      </w:r>
      <w:r>
        <w:rPr>
          <w:rFonts w:eastAsia="SimSun"/>
        </w:rPr>
        <w:tab/>
      </w:r>
      <w:r w:rsidRPr="000631B4">
        <w:rPr>
          <w:rFonts w:eastAsia="SimSun"/>
        </w:rPr>
        <w:t>IETF Internet draft draft-mcgrew-iv-gen: "Generation of Deterministic In</w:t>
      </w:r>
      <w:r>
        <w:rPr>
          <w:rFonts w:eastAsia="SimSun"/>
        </w:rPr>
        <w:t xml:space="preserve">itialization Vectors (IVs) </w:t>
      </w:r>
      <w:r w:rsidRPr="000631B4">
        <w:rPr>
          <w:rFonts w:eastAsia="SimSun"/>
        </w:rPr>
        <w:t>and Nonces".</w:t>
      </w:r>
    </w:p>
    <w:p w:rsidR="0087095A" w:rsidRPr="0087095A" w:rsidRDefault="0087095A" w:rsidP="0087095A">
      <w:pPr>
        <w:pStyle w:val="EX"/>
        <w:rPr>
          <w:lang w:val="en-US"/>
        </w:rPr>
      </w:pPr>
      <w:r w:rsidRPr="0087095A">
        <w:rPr>
          <w:lang w:val="en-US"/>
        </w:rPr>
        <w:t>[</w:t>
      </w:r>
      <w:r w:rsidR="00387858">
        <w:rPr>
          <w:lang w:val="en-US"/>
        </w:rPr>
        <w:t>32</w:t>
      </w:r>
      <w:r w:rsidRPr="0087095A">
        <w:rPr>
          <w:lang w:val="en-US"/>
        </w:rPr>
        <w:t>]</w:t>
      </w:r>
      <w:r>
        <w:rPr>
          <w:lang w:val="en-US"/>
        </w:rPr>
        <w:tab/>
      </w:r>
      <w:r w:rsidRPr="0087095A">
        <w:rPr>
          <w:lang w:val="en-US"/>
        </w:rPr>
        <w:t>Report ITU-R M.2410-0, "Minimum requirements related to technical performance for IMT-2020</w:t>
      </w:r>
      <w:r w:rsidRPr="0087095A">
        <w:rPr>
          <w:lang w:val="en-US"/>
        </w:rPr>
        <w:tab/>
        <w:t>radio interface(s)", 2017</w:t>
      </w:r>
      <w:r w:rsidR="00387858">
        <w:rPr>
          <w:lang w:val="en-US"/>
        </w:rPr>
        <w:t xml:space="preserve">. </w:t>
      </w:r>
      <w:r w:rsidRPr="0087095A">
        <w:rPr>
          <w:lang w:val="en-US"/>
        </w:rPr>
        <w:t xml:space="preserve"> https://www.itu.int/pub/R-REP-M.2410-2017</w:t>
      </w:r>
    </w:p>
    <w:p w:rsidR="00282213" w:rsidRDefault="0087095A" w:rsidP="002955DF">
      <w:pPr>
        <w:pStyle w:val="EX"/>
        <w:rPr>
          <w:lang w:val="en-US"/>
        </w:rPr>
      </w:pPr>
      <w:r w:rsidRPr="0087095A">
        <w:rPr>
          <w:lang w:val="en-US"/>
        </w:rPr>
        <w:t>[</w:t>
      </w:r>
      <w:r w:rsidR="00387858">
        <w:rPr>
          <w:lang w:val="en-US"/>
        </w:rPr>
        <w:t>33</w:t>
      </w:r>
      <w:r w:rsidRPr="0087095A">
        <w:rPr>
          <w:lang w:val="en-US"/>
        </w:rPr>
        <w:t>]</w:t>
      </w:r>
      <w:r w:rsidR="00387858">
        <w:rPr>
          <w:lang w:val="en-US"/>
        </w:rPr>
        <w:tab/>
      </w:r>
      <w:r w:rsidRPr="0087095A">
        <w:rPr>
          <w:lang w:val="en-US"/>
        </w:rPr>
        <w:t>IEEE 802.15.4-2011, "IEEE Standard for Local and metropolitan area networks--Part 15.4: Low</w:t>
      </w:r>
      <w:r w:rsidR="00387858">
        <w:rPr>
          <w:lang w:val="en-US"/>
        </w:rPr>
        <w:t xml:space="preserve"> </w:t>
      </w:r>
      <w:r w:rsidRPr="0087095A">
        <w:rPr>
          <w:lang w:val="en-US"/>
        </w:rPr>
        <w:t>Rate Wireless Personal Area Networks (LR-WPANs)", 2011</w:t>
      </w:r>
      <w:r w:rsidRPr="0087095A">
        <w:rPr>
          <w:lang w:val="en-US"/>
        </w:rPr>
        <w:tab/>
      </w:r>
      <w:hyperlink r:id="rId21" w:history="1">
        <w:r w:rsidR="00387858" w:rsidRPr="00E015C2">
          <w:rPr>
            <w:rStyle w:val="Hyperlink"/>
            <w:lang w:val="en-US"/>
          </w:rPr>
          <w:t>https://standards.ieee.org/standard/802_15_4-2011.html</w:t>
        </w:r>
      </w:hyperlink>
    </w:p>
    <w:p w:rsidR="00387858" w:rsidRPr="002955DF" w:rsidRDefault="00387858" w:rsidP="002955DF">
      <w:pPr>
        <w:pStyle w:val="EX"/>
        <w:rPr>
          <w:lang w:val="en-US"/>
        </w:rPr>
      </w:pPr>
    </w:p>
    <w:p w:rsidR="00E8629F" w:rsidRPr="00235394" w:rsidRDefault="00E8629F">
      <w:pPr>
        <w:pStyle w:val="Heading1"/>
      </w:pPr>
      <w:bookmarkStart w:id="8" w:name="_Toc503442084"/>
      <w:r w:rsidRPr="00235394">
        <w:t>3</w:t>
      </w:r>
      <w:r w:rsidRPr="00235394">
        <w:tab/>
      </w:r>
      <w:r w:rsidR="00C30A44">
        <w:t>Definitions</w:t>
      </w:r>
      <w:r w:rsidR="00367724" w:rsidRPr="00235394">
        <w:t xml:space="preserve"> abbreviations</w:t>
      </w:r>
      <w:bookmarkEnd w:id="8"/>
    </w:p>
    <w:p w:rsidR="00E8629F" w:rsidRPr="00235394" w:rsidRDefault="00E8629F">
      <w:pPr>
        <w:pStyle w:val="Heading2"/>
      </w:pPr>
      <w:bookmarkStart w:id="9" w:name="_Toc503442085"/>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C30A44">
      <w:pPr>
        <w:pStyle w:val="Heading2"/>
      </w:pPr>
      <w:bookmarkStart w:id="15" w:name="_Toc503442086"/>
      <w:r>
        <w:t>3.2</w:t>
      </w:r>
      <w:r w:rsidR="00E8629F" w:rsidRPr="00235394">
        <w:tab/>
        <w:t>Abbreviations</w:t>
      </w:r>
      <w:bookmarkEnd w:id="15"/>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t>Diffie-Hellman Ephemeral</w:t>
      </w:r>
    </w:p>
    <w:p w:rsidR="00D6041C" w:rsidRDefault="00D6041C" w:rsidP="00D6041C">
      <w:pPr>
        <w:pStyle w:val="EW"/>
      </w:pPr>
      <w:r>
        <w:t>EAP</w:t>
      </w:r>
      <w:r>
        <w:tab/>
        <w:t>Extensible Authentication Protocol</w:t>
      </w:r>
    </w:p>
    <w:p w:rsidR="00D6041C" w:rsidRDefault="00D6041C" w:rsidP="00D6041C">
      <w:pPr>
        <w:pStyle w:val="EW"/>
      </w:pPr>
      <w:r>
        <w:t>ECDHE</w:t>
      </w:r>
      <w:r>
        <w:tab/>
        <w:t>Elliptic Curve Diffie-Hellman Ephemeral</w:t>
      </w:r>
    </w:p>
    <w:p w:rsidR="00D6041C" w:rsidRDefault="00D6041C" w:rsidP="00D6041C">
      <w:pPr>
        <w:pStyle w:val="EW"/>
      </w:pPr>
      <w:r>
        <w:t>ECIES</w:t>
      </w:r>
      <w:r>
        <w:tab/>
        <w:t>Elliptic Curve Integrated Encryption Scheme</w:t>
      </w:r>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t>Over The Air</w:t>
      </w:r>
    </w:p>
    <w:p w:rsidR="00D6041C" w:rsidRDefault="00D6041C" w:rsidP="00D6041C">
      <w:pPr>
        <w:pStyle w:val="EW"/>
      </w:pPr>
      <w:r>
        <w:t>RES</w:t>
      </w:r>
      <w:r>
        <w:tab/>
        <w:t>RESponse</w:t>
      </w:r>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t>SUbscription Concealed Identifier</w:t>
      </w:r>
    </w:p>
    <w:p w:rsidR="00D6041C" w:rsidRDefault="00D6041C" w:rsidP="00D6041C">
      <w:pPr>
        <w:pStyle w:val="EW"/>
      </w:pPr>
      <w:r>
        <w:t>SUPI</w:t>
      </w:r>
      <w:r>
        <w:tab/>
        <w:t>SUbscription Permanent Identifier</w:t>
      </w:r>
    </w:p>
    <w:p w:rsidR="00D6041C" w:rsidRDefault="00D6041C" w:rsidP="00D6041C">
      <w:pPr>
        <w:pStyle w:val="EW"/>
      </w:pPr>
      <w:r>
        <w:t>TLS</w:t>
      </w:r>
      <w:r>
        <w:tab/>
        <w:t>Transport Layer Security</w:t>
      </w:r>
    </w:p>
    <w:p w:rsidR="00D6041C" w:rsidRDefault="00D6041C" w:rsidP="00D6041C">
      <w:pPr>
        <w:pStyle w:val="EW"/>
      </w:pPr>
      <w:r>
        <w:t>UE</w:t>
      </w:r>
      <w:r>
        <w:tab/>
        <w:t>User Equipment</w:t>
      </w:r>
    </w:p>
    <w:p w:rsidR="00E8629F" w:rsidRPr="00235394" w:rsidRDefault="00E8629F">
      <w:pPr>
        <w:pStyle w:val="EW"/>
      </w:pPr>
    </w:p>
    <w:p w:rsidR="00E8629F" w:rsidRDefault="00E8629F">
      <w:pPr>
        <w:pStyle w:val="Heading1"/>
      </w:pPr>
      <w:bookmarkStart w:id="16" w:name="_Toc503442087"/>
      <w:r w:rsidRPr="00235394">
        <w:t>4</w:t>
      </w:r>
      <w:r w:rsidRPr="00235394">
        <w:tab/>
      </w:r>
      <w:r w:rsidR="00440E59">
        <w:t xml:space="preserve">Threats and potential countermeasures posed due to quantum </w:t>
      </w:r>
      <w:r w:rsidR="00682EA4">
        <w:t>c</w:t>
      </w:r>
      <w:r w:rsidR="00F3431B">
        <w:t>omputing</w:t>
      </w:r>
      <w:bookmarkEnd w:id="16"/>
    </w:p>
    <w:p w:rsidR="0046654D" w:rsidRDefault="0046654D" w:rsidP="0046654D">
      <w:pPr>
        <w:rPr>
          <w:sz w:val="22"/>
          <w:szCs w:val="22"/>
        </w:rPr>
      </w:pPr>
      <w:r>
        <w:rPr>
          <w:sz w:val="22"/>
          <w:szCs w:val="22"/>
        </w:rPr>
        <w:t xml:space="preserve"> </w:t>
      </w:r>
    </w:p>
    <w:p w:rsidR="007165F1" w:rsidRDefault="007165F1" w:rsidP="007165F1">
      <w:pPr>
        <w:pStyle w:val="Heading3"/>
      </w:pPr>
      <w:r>
        <w:t xml:space="preserve">4.1 </w:t>
      </w:r>
      <w:r>
        <w:tab/>
        <w:t>Introduction</w:t>
      </w:r>
    </w:p>
    <w:p w:rsidR="007165F1" w:rsidRDefault="007165F1" w:rsidP="007165F1">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7165F1" w:rsidRDefault="007165F1" w:rsidP="007165F1">
      <w:pPr>
        <w:pStyle w:val="Heading3"/>
      </w:pPr>
      <w:r>
        <w:t xml:space="preserve">4.2 </w:t>
      </w:r>
      <w:r>
        <w:tab/>
        <w:t>Threats to asymmetric cryptography</w:t>
      </w:r>
    </w:p>
    <w:p w:rsidR="007165F1" w:rsidRDefault="007165F1" w:rsidP="007165F1">
      <w:r>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p>
    <w:p w:rsidR="007165F1" w:rsidRDefault="007165F1" w:rsidP="007165F1">
      <w:r>
        <w:t>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As such, a balance will need to be struck between countering the quantum threat and ensuring the use of stable and tested systems.</w:t>
      </w:r>
    </w:p>
    <w:p w:rsidR="007165F1" w:rsidRDefault="007165F1" w:rsidP="007165F1">
      <w:pPr>
        <w:pStyle w:val="Heading3"/>
      </w:pPr>
      <w:r>
        <w:t xml:space="preserve">4.3 </w:t>
      </w:r>
      <w:r>
        <w:tab/>
        <w:t>Threats to symmetric cryptography</w:t>
      </w:r>
    </w:p>
    <w:p w:rsidR="007165F1" w:rsidRDefault="007165F1" w:rsidP="007165F1">
      <w:r>
        <w:t>Grover’s search algorithm offers a theoretical quadratic speed-up on unstructured search problems.  This is applicable to symmetric key cryptography as, with use of Grover’s algorithm, the</w:t>
      </w:r>
      <w:r w:rsidR="00677D5F">
        <w:t xml:space="preserve"> N-bit</w:t>
      </w:r>
      <w:r>
        <w:t xml:space="preserve"> key for </w:t>
      </w:r>
      <w:r w:rsidR="00677D5F">
        <w:t>a</w:t>
      </w:r>
      <w:r>
        <w:t xml:space="preserve"> cipher would be recovered with </w:t>
      </w:r>
      <w:r w:rsidR="00677D5F" w:rsidRPr="00677D5F">
        <w:t xml:space="preserve">an asymptotic complexity of </w:t>
      </w:r>
      <w:r>
        <w:t>O(2</w:t>
      </w:r>
      <w:r>
        <w:rPr>
          <w:vertAlign w:val="superscript"/>
        </w:rPr>
        <w:t>N/2</w:t>
      </w:r>
      <w:r>
        <w:t>) operations</w:t>
      </w:r>
      <w:r w:rsidR="00677D5F" w:rsidRPr="00677D5F">
        <w:t xml:space="preserve"> </w:t>
      </w:r>
      <w:r w:rsidR="00677D5F">
        <w:t>as N goes to infinity</w:t>
      </w:r>
      <w:r>
        <w:t>.</w:t>
      </w:r>
    </w:p>
    <w:p w:rsidR="007165F1" w:rsidRDefault="007165F1" w:rsidP="007165F1">
      <w:r>
        <w:t>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have calculated that, while the security of AES-128 would be reduced with the development of a quantum computer, it would not fall to 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165F1" w:rsidRDefault="007165F1" w:rsidP="007165F1">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165F1" w:rsidRDefault="007165F1" w:rsidP="007165F1">
      <w:pPr>
        <w:pStyle w:val="Heading3"/>
      </w:pPr>
      <w:r>
        <w:t xml:space="preserve">4.4 </w:t>
      </w:r>
      <w:r>
        <w:tab/>
        <w:t>Threats to hash algorithms</w:t>
      </w:r>
    </w:p>
    <w:p w:rsidR="007165F1" w:rsidRPr="00C32F80" w:rsidRDefault="007165F1" w:rsidP="007165F1">
      <w:r>
        <w:t>Grover’s algorithm also poses a threat to the security of hash algorithms.  As for symmetric algorithms, the theoretical speed-up is quadratic, but it is difficult to evaluate this in a real world scenario. For example, [5] estimates that a single pre-image attack on SHA-256 would take O(2</w:t>
      </w:r>
      <w:r>
        <w:rPr>
          <w:vertAlign w:val="superscript"/>
        </w:rPr>
        <w:t>166</w:t>
      </w:r>
      <w:r>
        <w:t>) operations, rather than the theoretical O(2</w:t>
      </w:r>
      <w:r>
        <w:rPr>
          <w:vertAlign w:val="superscript"/>
        </w:rPr>
        <w:t>128</w:t>
      </w:r>
      <w:r>
        <w:t xml:space="preserve">).  Looking at another </w:t>
      </w:r>
      <w:r>
        <w:lastRenderedPageBreak/>
        <w:t>measure of cryptographic hash security, there is no known quantum algorithm which finds collisions in general hash functions more efficiently than the most efficient classical algorithms [6].</w:t>
      </w:r>
    </w:p>
    <w:p w:rsidR="0046654D" w:rsidRPr="00364017" w:rsidRDefault="0046654D" w:rsidP="0046654D"/>
    <w:p w:rsidR="00440E59" w:rsidRDefault="00440E59" w:rsidP="00440E59"/>
    <w:p w:rsidR="00440E59" w:rsidRDefault="00440E59" w:rsidP="00440E59"/>
    <w:p w:rsidR="00440E59" w:rsidRDefault="00440E59" w:rsidP="00440E59">
      <w:pPr>
        <w:pStyle w:val="Heading1"/>
      </w:pPr>
      <w:bookmarkStart w:id="17" w:name="_Toc503442088"/>
      <w:r>
        <w:t>5</w:t>
      </w:r>
      <w:r>
        <w:tab/>
        <w:t xml:space="preserve">Assessment of </w:t>
      </w:r>
      <w:r w:rsidR="00682EA4">
        <w:t>quantum c</w:t>
      </w:r>
      <w:r w:rsidR="00F3431B">
        <w:t xml:space="preserve">omputing </w:t>
      </w:r>
      <w:r>
        <w:t>impact timelines</w:t>
      </w:r>
      <w:bookmarkEnd w:id="17"/>
    </w:p>
    <w:p w:rsidR="004933F6" w:rsidRDefault="004933F6" w:rsidP="004933F6">
      <w:pPr>
        <w:pStyle w:val="Heading2"/>
      </w:pPr>
      <w:bookmarkStart w:id="18" w:name="_Toc490577327"/>
      <w:bookmarkStart w:id="19" w:name="_Toc496020411"/>
      <w:bookmarkStart w:id="20" w:name="_Toc496020868"/>
      <w:bookmarkStart w:id="21" w:name="_Toc496867056"/>
      <w:bookmarkStart w:id="22" w:name="_Toc496867311"/>
      <w:r>
        <w:t>5.1</w:t>
      </w:r>
      <w:bookmarkEnd w:id="18"/>
      <w:bookmarkEnd w:id="19"/>
      <w:bookmarkEnd w:id="20"/>
      <w:bookmarkEnd w:id="21"/>
      <w:bookmarkEnd w:id="22"/>
      <w:r>
        <w:tab/>
        <w:t>Predicted timescales and resources for quantum computing</w:t>
      </w:r>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w:t>
      </w:r>
      <w:r w:rsidR="00677D5F">
        <w:t xml:space="preserve">At the </w:t>
      </w:r>
      <w:r w:rsidR="00677D5F" w:rsidRPr="00C62786">
        <w:t>First PQC Standardization Conference</w:t>
      </w:r>
      <w:r w:rsidR="00677D5F">
        <w:t xml:space="preserve"> in 2018, NIST [</w:t>
      </w:r>
      <w:r w:rsidR="00677D5F" w:rsidRPr="0017315A">
        <w:t>28</w:t>
      </w:r>
      <w:r w:rsidR="00677D5F">
        <w:t xml:space="preserve">] cited another estimate that there is a 1 in 7 chance that some fundamental public-key crypto will be broken by quantum by 2026, and a 1 in 2 chance of the same by 2031. </w:t>
      </w:r>
      <w:r>
        <w:t xml:space="preserve">It is likely that the cost of building a quantum computer will fall rapidly in the years following this.  The efficacy of a quantum computer is inherently connected to its fault-tolerance and the requirement for quantum error correcting codes. </w:t>
      </w:r>
      <w:r w:rsidR="0017315A">
        <w:t>The estimated number of physical qubits per logical qubit varies with several orders or magnitude (10 - 10</w:t>
      </w:r>
      <w:r w:rsidR="0017315A" w:rsidRPr="00986B48">
        <w:rPr>
          <w:vertAlign w:val="superscript"/>
        </w:rPr>
        <w:t>4</w:t>
      </w:r>
      <w:r w:rsidR="0017315A">
        <w:t xml:space="preserve">) between different types of physical qubits. </w:t>
      </w:r>
      <w:r>
        <w:rPr>
          <w:rFonts w:hint="eastAsia"/>
          <w:lang w:eastAsia="zh-CN"/>
        </w:rPr>
        <w:t xml:space="preserve">It is worth noting that </w:t>
      </w:r>
      <w:r w:rsidR="0017315A">
        <w:rPr>
          <w:lang w:eastAsia="zh-CN"/>
        </w:rPr>
        <w:t xml:space="preserve">for one type, </w:t>
      </w:r>
      <w:r>
        <w:rPr>
          <w:lang w:eastAsia="zh-CN"/>
        </w:rPr>
        <w:t xml:space="preserve">current estimates for </w:t>
      </w:r>
      <w:r>
        <w:t xml:space="preserve">one logical qubit are </w:t>
      </w:r>
      <w:r w:rsidR="0017315A">
        <w:t xml:space="preserve">3600 </w:t>
      </w:r>
      <w:r>
        <w:t>physical qubits for quantum error correction [</w:t>
      </w:r>
      <w:r w:rsidR="00340C45">
        <w:t>10</w:t>
      </w:r>
      <w:r>
        <w:t>]; furthermore [</w:t>
      </w:r>
      <w:r w:rsidR="00340C45">
        <w:t>8</w:t>
      </w:r>
      <w:r>
        <w:t xml:space="preserve">] describes improving fault tolerance in a scalable architecture as “a potential show stopper for the entire effort”. </w:t>
      </w:r>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algorithm under certain assumptions. They estimate that for current asymmetric cryptographic algorithms O(2</w:t>
      </w:r>
      <w:r w:rsidRPr="00C32F80">
        <w:rPr>
          <w:vertAlign w:val="superscript"/>
          <w:lang w:eastAsia="zh-CN"/>
        </w:rPr>
        <w:t>12</w:t>
      </w:r>
      <w:r>
        <w:rPr>
          <w:lang w:eastAsia="zh-CN"/>
        </w:rPr>
        <w:t>)  logical qubits are required, and O(2</w:t>
      </w:r>
      <w:r w:rsidRPr="00C32F80">
        <w:rPr>
          <w:vertAlign w:val="superscript"/>
          <w:lang w:eastAsia="zh-CN"/>
        </w:rPr>
        <w:t>40</w:t>
      </w:r>
      <w:r>
        <w:rPr>
          <w:lang w:eastAsia="zh-CN"/>
        </w:rPr>
        <w:t>) to O(2</w:t>
      </w:r>
      <w:r w:rsidRPr="00C32F80">
        <w:rPr>
          <w:vertAlign w:val="superscript"/>
          <w:lang w:eastAsia="zh-CN"/>
        </w:rPr>
        <w:t>50</w:t>
      </w:r>
      <w:r>
        <w:rPr>
          <w:lang w:eastAsia="zh-CN"/>
        </w:rPr>
        <w:t xml:space="preserve">) quantum gates. </w:t>
      </w:r>
      <w:r>
        <w:t xml:space="preserve">This implies that commonly used asymmetric cryptographic algorithms </w:t>
      </w:r>
      <w:r>
        <w:rPr>
          <w:rFonts w:hint="eastAsia"/>
          <w:lang w:eastAsia="zh-CN"/>
        </w:rPr>
        <w:t xml:space="preserve">are at </w:t>
      </w:r>
      <w:r>
        <w:rPr>
          <w:lang w:eastAsia="zh-CN"/>
        </w:rPr>
        <w:t xml:space="preserve">risk </w:t>
      </w:r>
      <w:r>
        <w:t>when a quantum computer with O(2</w:t>
      </w:r>
      <w:r w:rsidRPr="00C32F80">
        <w:rPr>
          <w:vertAlign w:val="superscript"/>
        </w:rPr>
        <w:t>23</w:t>
      </w:r>
      <w:r>
        <w:t>) physical qubits can be built.</w:t>
      </w:r>
    </w:p>
    <w:p w:rsidR="004933F6" w:rsidRDefault="004933F6" w:rsidP="004933F6">
      <w:pPr>
        <w:rPr>
          <w:lang w:eastAsia="zh-CN"/>
        </w:rPr>
      </w:pPr>
      <w:r w:rsidRPr="00C32F80">
        <w:rPr>
          <w:lang w:val="en-US" w:eastAsia="zh-CN"/>
        </w:rPr>
        <w:t>Grassl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 O(2</w:t>
      </w:r>
      <w:r w:rsidRPr="00C32F80">
        <w:rPr>
          <w:vertAlign w:val="superscript"/>
          <w:lang w:eastAsia="zh-CN"/>
        </w:rPr>
        <w:t>86</w:t>
      </w:r>
      <w:r>
        <w:rPr>
          <w:lang w:eastAsia="zh-CN"/>
        </w:rPr>
        <w:t>), of depth O(2</w:t>
      </w:r>
      <w:r w:rsidRPr="00C32F80">
        <w:rPr>
          <w:vertAlign w:val="superscript"/>
          <w:lang w:eastAsia="zh-CN"/>
        </w:rPr>
        <w:t>81</w:t>
      </w:r>
      <w:r>
        <w:rPr>
          <w:lang w:eastAsia="zh-CN"/>
        </w:rPr>
        <w:t>), for AES-128, rising to O(2</w:t>
      </w:r>
      <w:r w:rsidRPr="00C32F80">
        <w:rPr>
          <w:vertAlign w:val="superscript"/>
          <w:lang w:eastAsia="zh-CN"/>
        </w:rPr>
        <w:t>151</w:t>
      </w:r>
      <w:r>
        <w:rPr>
          <w:lang w:eastAsia="zh-CN"/>
        </w:rPr>
        <w:t>), depth O(2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r w:rsidR="0017315A" w:rsidRPr="0017315A">
        <w:rPr>
          <w:lang w:eastAsia="zh-CN"/>
        </w:rPr>
        <w:t>". This is a conclusion shared by the call for proposals for the NIST PQC standardization [</w:t>
      </w:r>
      <w:r w:rsidR="0017315A">
        <w:rPr>
          <w:lang w:eastAsia="zh-CN"/>
        </w:rPr>
        <w:t>29</w:t>
      </w:r>
      <w:r w:rsidR="0017315A" w:rsidRPr="0017315A">
        <w:rPr>
          <w:lang w:eastAsia="zh-CN"/>
        </w:rPr>
        <w:t>].</w:t>
      </w:r>
    </w:p>
    <w:p w:rsidR="004933F6" w:rsidRDefault="004933F6" w:rsidP="004933F6">
      <w:pPr>
        <w:pStyle w:val="Heading2"/>
      </w:pPr>
      <w:r>
        <w:t>5.2</w:t>
      </w:r>
      <w:r>
        <w:tab/>
        <w:t>Timelines for transitioning asymmetric algorithms</w:t>
      </w:r>
    </w:p>
    <w:p w:rsidR="004933F6" w:rsidRDefault="004933F6" w:rsidP="004933F6">
      <w:r>
        <w:t>In 2017 NIST launched a study</w:t>
      </w:r>
      <w:r w:rsidR="00862C46">
        <w:t xml:space="preserve"> [26]</w:t>
      </w:r>
      <w:r>
        <w:t xml:space="preserve"> to evaluate and standardize one or more quantum-resistant public key cryptographic algorithms.  </w:t>
      </w:r>
      <w:r w:rsidR="0017315A">
        <w:t>Draft standards</w:t>
      </w:r>
      <w:r>
        <w:t xml:space="preserve"> are expected between 202</w:t>
      </w:r>
      <w:r w:rsidR="00862C46">
        <w:t>2</w:t>
      </w:r>
      <w:r>
        <w:t xml:space="preserve"> and 202</w:t>
      </w:r>
      <w:r w:rsidR="00862C46">
        <w:t>4</w:t>
      </w:r>
      <w:r>
        <w:t>.  Currently no quantum-resistant public key algorithms are standardized by NIST as it is assessed that not enough time has been spent analysing them.</w:t>
      </w:r>
      <w:r w:rsidR="0017315A">
        <w:t xml:space="preserve">  </w:t>
      </w:r>
      <w:r w:rsidR="0017315A" w:rsidRPr="0017315A">
        <w:t>IETF is planning to introduce quantum-resistant public key algorithms in protocols (TLS, DTLS, IKEv2, X.509, JOSE, etc.) after NIST standardization</w:t>
      </w:r>
    </w:p>
    <w:p w:rsidR="004933F6" w:rsidRDefault="004933F6" w:rsidP="004933F6">
      <w:pPr>
        <w:pStyle w:val="Heading2"/>
      </w:pPr>
      <w:r>
        <w:t>5.3</w:t>
      </w:r>
      <w:r>
        <w:tab/>
        <w:t>Timelines for transitioning symmetric algorithms</w:t>
      </w:r>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440E59" w:rsidRDefault="00440E59" w:rsidP="00C30A44"/>
    <w:p w:rsidR="00440E59" w:rsidRDefault="00440E59" w:rsidP="00440E59">
      <w:pPr>
        <w:pStyle w:val="Heading1"/>
      </w:pPr>
      <w:bookmarkStart w:id="23" w:name="_Toc503442089"/>
      <w:r>
        <w:lastRenderedPageBreak/>
        <w:t>6</w:t>
      </w:r>
      <w:r>
        <w:tab/>
        <w:t>Impacted NextGen areas</w:t>
      </w:r>
      <w:bookmarkEnd w:id="23"/>
    </w:p>
    <w:p w:rsidR="00C30A44" w:rsidRDefault="00682EA4" w:rsidP="00682EA4">
      <w:r>
        <w:t xml:space="preserve">Editor's Note: This section will contain text on the impacted areas of NextGen that may be impacted by advances in </w:t>
      </w:r>
      <w:r w:rsidR="00D6041C">
        <w:t>quantum computing</w:t>
      </w:r>
      <w:r>
        <w:t>.</w:t>
      </w:r>
    </w:p>
    <w:p w:rsidR="00D6041C" w:rsidRDefault="00D6041C" w:rsidP="00D6041C">
      <w:pPr>
        <w:pStyle w:val="Heading2"/>
      </w:pPr>
      <w:r>
        <w:t>6.1 Impacted use of asymmetric cryptography</w:t>
      </w:r>
    </w:p>
    <w:p w:rsidR="00D6041C" w:rsidRDefault="00D6041C" w:rsidP="00D6041C">
      <w:pPr>
        <w:pStyle w:val="Heading3"/>
      </w:pPr>
      <w:r>
        <w:t>6.1.1 Introduction</w:t>
      </w:r>
    </w:p>
    <w:p w:rsidR="00D6041C" w:rsidRPr="00B93B19" w:rsidRDefault="00D6041C" w:rsidP="00D6041C">
      <w:r>
        <w:t>In 6.1 the assumption is made that an attacker has access to a quantum computer with an implementation of Shor’s algorithm for integer factorisation and/or the discrete log problem.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6.1.2 TLS for service based interfaces</w:t>
      </w:r>
    </w:p>
    <w:p w:rsidR="00D6041C" w:rsidRDefault="00D6041C" w:rsidP="00D6041C">
      <w:r>
        <w:t>TLS is supported by all network functions in the 5G architecture, following the profile given in Annex E of TS 33.310 [A].  On the N32 interface it is recommended to use TLS between the SEPP and the next-hop IPX entity and where there are no IPX entities between two SEPPs TLS shall be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r>
        <w:t>6.1.3 NDS/IP for non-service based interfaces</w:t>
      </w:r>
    </w:p>
    <w:p w:rsidR="00D6041C" w:rsidRDefault="00D6041C" w:rsidP="00D6041C">
      <w:r>
        <w:t>Interfaces based on DIAMETER or GTP are protected using NDS/IP as specified in TS 33.210 [B].  When confidentiality protection is required, IKEv2 is used to establish a shared secret.  The cryptographic algorithm for this is Diffie-Hellman.  Whenever IKEv2 certificate based authentication is used an attacker with appropriate access could sign communications in the same way as described for TLS in 6.1.2.</w:t>
      </w:r>
    </w:p>
    <w:p w:rsidR="00D6041C" w:rsidRDefault="00D6041C" w:rsidP="00D6041C">
      <w:pPr>
        <w:pStyle w:val="Heading3"/>
      </w:pPr>
      <w:r>
        <w:t>6.1.4 SUPI protection</w:t>
      </w:r>
    </w:p>
    <w:p w:rsidR="00D6041C" w:rsidRDefault="00D6041C" w:rsidP="00D6041C">
      <w:r>
        <w:t>In 5G AKA the UE generates a SUCI using a protection scheme based on a home network public key.  If the public key encryption scheme used were broken a user could be deanonymized.  In the case of ECIES, as specified in Annex C of TS 33.501 [C],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r>
        <w:t>6.1.5 OAuth in SBA</w:t>
      </w:r>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t>In addition, there may be other uses of cryptography, for example if the system uses self-encoded access tokens created using JSON Web Tokens [J], which use JSON Web Signatures.  If this was broken, an attacker with appropriate access could request resources from a compromised network node that that node should not be authorized to consume.</w:t>
      </w:r>
    </w:p>
    <w:p w:rsidR="00D6041C" w:rsidRDefault="00D6041C" w:rsidP="00D6041C">
      <w:pPr>
        <w:pStyle w:val="Heading3"/>
      </w:pPr>
      <w:r>
        <w:t>6.1.6 N32 interface security</w:t>
      </w:r>
    </w:p>
    <w:p w:rsidR="00D6041C" w:rsidRDefault="00D6041C" w:rsidP="00D6041C">
      <w:r>
        <w:t xml:space="preserve">It is desired to have an application layer fine-grained security protocol on the N32 connection between networks (and IPXs). Initial discussion has highlighted JOSE (Javascript Object Signing and Encryption) as an appropriate protocol [E], with further details in [F], [G], [H], [I]. The algorithms chosen are implementation specific, but all asymmetric </w:t>
      </w:r>
      <w:r>
        <w:lastRenderedPageBreak/>
        <w:t>algorithms are RSA, or Diffie-Hellman over a field or curve and hence could be broken by an attacker with a quantum computer.</w:t>
      </w:r>
    </w:p>
    <w:p w:rsidR="00D6041C" w:rsidRDefault="00D6041C" w:rsidP="00D6041C">
      <w:pPr>
        <w:pStyle w:val="Heading3"/>
      </w:pPr>
      <w:r>
        <w:t>6.1.7 Network product software package integrity</w:t>
      </w:r>
    </w:p>
    <w:p w:rsidR="00D6041C" w:rsidRDefault="00D6041C" w:rsidP="00D6041C">
      <w:pPr>
        <w:tabs>
          <w:tab w:val="left" w:pos="3618"/>
        </w:tabs>
      </w:pPr>
      <w:r>
        <w:t>TS 33.117 [K]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r>
        <w:t>6.1.8 EAP TLS</w:t>
      </w:r>
    </w:p>
    <w:p w:rsidR="00D6041C" w:rsidRPr="00575989" w:rsidRDefault="00D6041C" w:rsidP="00D6041C">
      <w:r>
        <w:t>Private networks using the 5G system may use EAP TLS for authentication and key agreement, as specified in Annex B of [C].  EAP TLS uses public key algorithms for key agreement.  An attacker could decrypt communications sent under keys derived from the calculated pre master secret and non-confidential values such as the client and server random.  With appropriate access they could also perform injection attacks as described for TLS in 6.1.2.</w:t>
      </w:r>
    </w:p>
    <w:p w:rsidR="00D6041C" w:rsidRDefault="00D6041C" w:rsidP="00D6041C">
      <w:pPr>
        <w:pStyle w:val="Heading3"/>
      </w:pPr>
      <w:r>
        <w:t>6.1.</w:t>
      </w:r>
      <w:r w:rsidR="0017315A">
        <w:rPr>
          <w:lang w:val="en-GB"/>
        </w:rPr>
        <w:t>9</w:t>
      </w:r>
      <w:r>
        <w:t xml:space="preserve"> Ephemeral key agreement in primary authentication</w:t>
      </w:r>
    </w:p>
    <w:p w:rsidR="00D6041C" w:rsidRDefault="00D6041C" w:rsidP="00D6041C">
      <w:pPr>
        <w:pStyle w:val="EditorsNote"/>
      </w:pPr>
      <w:r w:rsidRPr="007B0C8B">
        <w:t xml:space="preserve">Editor's Note: </w:t>
      </w:r>
      <w:r>
        <w:t>If an ephemeral Diffie-Hellman exchange is added to primary authentication for 5G Phase 2 this will be impacted by advances in quantum computing.  This section is FFS if such an adoption happens.</w:t>
      </w:r>
    </w:p>
    <w:p w:rsidR="00D6041C" w:rsidRDefault="00D6041C" w:rsidP="00D6041C">
      <w:pPr>
        <w:pStyle w:val="Heading2"/>
        <w:ind w:left="0" w:firstLine="0"/>
      </w:pPr>
      <w:r>
        <w:t>6.2 Impacted use of symmetric cryptography</w:t>
      </w:r>
    </w:p>
    <w:p w:rsidR="00D6041C" w:rsidRDefault="00D6041C" w:rsidP="00D6041C">
      <w:pPr>
        <w:pStyle w:val="Heading3"/>
      </w:pPr>
      <w:r>
        <w:t>6.2.1 Introduction</w:t>
      </w:r>
    </w:p>
    <w:p w:rsidR="00D6041C" w:rsidRPr="00DE3B8D" w:rsidRDefault="00D6041C" w:rsidP="00D6041C">
      <w:r>
        <w:t>In 6.2 the assumption is made that an attacker has access to a quantum computer with an implementation of Grover’s algorithm.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6.2.2 Ciphering algorithms</w:t>
      </w:r>
    </w:p>
    <w:p w:rsidR="00D6041C" w:rsidRDefault="00D6041C" w:rsidP="00D6041C">
      <w:r>
        <w:t>128-NEA1, 128-NEA2 and 128-NEA3 use 128-bit keys K</w:t>
      </w:r>
      <w:r>
        <w:rPr>
          <w:vertAlign w:val="subscript"/>
        </w:rPr>
        <w:t>UPenc</w:t>
      </w:r>
      <w:r>
        <w:t>, K</w:t>
      </w:r>
      <w:r>
        <w:rPr>
          <w:vertAlign w:val="subscript"/>
        </w:rPr>
        <w:t>RRCenc</w:t>
      </w:r>
      <w:r>
        <w:t xml:space="preserve"> and K</w:t>
      </w:r>
      <w:r>
        <w:rPr>
          <w:vertAlign w:val="subscript"/>
        </w:rPr>
        <w:t xml:space="preserve">NASenc </w:t>
      </w:r>
      <w:r>
        <w:t>for User Plane, RRC signalling and NAS signalling encryption respectively.  If these algorithms were broken by a quantum computer an attacker could recover the relevant key and decrypt any data encrypted under that stream until the key was updated.</w:t>
      </w:r>
    </w:p>
    <w:p w:rsidR="00D6041C" w:rsidRPr="006A1114" w:rsidRDefault="00D6041C" w:rsidP="00D6041C">
      <w:r>
        <w:t xml:space="preserve">A more resource intensive attack could recover a subscriber’s long-term key.  This would require an attacker to know or guess parameters related to both the home and serving network, to model the key derivation algorithm (e.g. </w:t>
      </w:r>
      <w:r w:rsidR="0017315A">
        <w:t>MILENAGE</w:t>
      </w:r>
      <w:r>
        <w:t>)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application layer.  Recovery of the subscriber’s long-term key would also allow the attacker to pose as the subscriber to the network.</w:t>
      </w:r>
    </w:p>
    <w:p w:rsidR="00D6041C" w:rsidRDefault="00D6041C" w:rsidP="00D6041C">
      <w:pPr>
        <w:pStyle w:val="Heading3"/>
      </w:pPr>
      <w:r>
        <w:t>6.2.3 Integrity algorithms</w:t>
      </w:r>
    </w:p>
    <w:p w:rsidR="00D6041C" w:rsidRDefault="00D6041C" w:rsidP="00D6041C">
      <w:r>
        <w:t>128-NIA1, 128-NIA2 and 128-NIA3 use 128-bit keys K</w:t>
      </w:r>
      <w:r>
        <w:rPr>
          <w:vertAlign w:val="subscript"/>
        </w:rPr>
        <w:t>UPint,</w:t>
      </w:r>
      <w:r>
        <w:t xml:space="preserve"> K</w:t>
      </w:r>
      <w:r>
        <w:rPr>
          <w:vertAlign w:val="subscript"/>
        </w:rPr>
        <w:t xml:space="preserve">RRCint </w:t>
      </w:r>
      <w:r>
        <w:t>and K</w:t>
      </w:r>
      <w:r>
        <w:rPr>
          <w:vertAlign w:val="subscript"/>
        </w:rPr>
        <w:t xml:space="preserve">NASint </w:t>
      </w:r>
      <w:r>
        <w:t>for User Plane, RRC signalling and NAS signalling integrity protection.  If these algorithms were broken by a quantum computer an attacker may be able to recover one of these keys from the MAC-I or NAS-MAC.  In the current 5G system the MAC-I and NAS-MAC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have recovered the corresponding encryption key.</w:t>
      </w:r>
    </w:p>
    <w:p w:rsidR="00D6041C" w:rsidRDefault="00D6041C" w:rsidP="00D6041C">
      <w:pPr>
        <w:pStyle w:val="Heading3"/>
      </w:pPr>
      <w:r>
        <w:lastRenderedPageBreak/>
        <w:t>6.2.4 OTA mechanism</w:t>
      </w:r>
    </w:p>
    <w:p w:rsidR="00D6041C" w:rsidRDefault="00D6041C" w:rsidP="00D6041C">
      <w:pPr>
        <w:pStyle w:val="EditorsNote"/>
      </w:pPr>
      <w:r w:rsidRPr="007B0C8B">
        <w:t xml:space="preserve">Editor's Note: </w:t>
      </w:r>
      <w:r>
        <w:t>It is FFS how the OTA mechanism is affected by advances in quantum computing.</w:t>
      </w:r>
    </w:p>
    <w:p w:rsidR="00D6041C" w:rsidRDefault="00D6041C" w:rsidP="00D6041C">
      <w:pPr>
        <w:pStyle w:val="Heading2"/>
      </w:pPr>
      <w:r w:rsidRPr="002D4BBE">
        <w:t>6.</w:t>
      </w:r>
      <w:r>
        <w:t>3</w:t>
      </w:r>
      <w:r w:rsidRPr="002D4BBE">
        <w:t xml:space="preserve"> Impacted use of hash functions</w:t>
      </w:r>
    </w:p>
    <w:p w:rsidR="00D6041C" w:rsidRDefault="00D6041C" w:rsidP="00D6041C">
      <w:pPr>
        <w:pStyle w:val="Heading3"/>
      </w:pPr>
      <w:r>
        <w:t>6.3.1 Introduction</w:t>
      </w:r>
    </w:p>
    <w:p w:rsidR="00D6041C" w:rsidRPr="00DE3B8D" w:rsidRDefault="00D6041C" w:rsidP="00D6041C">
      <w:r>
        <w:t>In 6.3 the same assumptions are made as in 6.2.</w:t>
      </w:r>
    </w:p>
    <w:p w:rsidR="00D6041C" w:rsidRDefault="00D6041C" w:rsidP="00D6041C">
      <w:pPr>
        <w:pStyle w:val="Heading3"/>
      </w:pPr>
      <w:r>
        <w:t>6.3.2 Key derivation function</w:t>
      </w:r>
    </w:p>
    <w:p w:rsidR="00D6041C" w:rsidRDefault="00D6041C" w:rsidP="00D6041C">
      <w:pPr>
        <w:pStyle w:val="EditorsNote"/>
      </w:pPr>
      <w:r w:rsidRPr="007B0C8B">
        <w:t xml:space="preserve">Editor's Note: </w:t>
      </w:r>
      <w:r>
        <w:t>It is FFS how the key derivation function is affected by advances in quantum computing.</w:t>
      </w:r>
    </w:p>
    <w:p w:rsidR="00D6041C" w:rsidRDefault="00D6041C" w:rsidP="00D6041C">
      <w:pPr>
        <w:pStyle w:val="Heading3"/>
      </w:pPr>
      <w:r>
        <w:t>6.3.3 Authentication and key agreement</w:t>
      </w:r>
    </w:p>
    <w:p w:rsidR="00D6041C" w:rsidRDefault="00D6041C" w:rsidP="00D6041C">
      <w:r>
        <w:t xml:space="preserve">During 5G AKA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Milenage)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24" w:name="_Toc503442090"/>
      <w:r>
        <w:t>7</w:t>
      </w:r>
      <w:r>
        <w:tab/>
        <w:t>Study of full entropy 256 bit keys in the 5G key hierarchy</w:t>
      </w:r>
      <w:bookmarkEnd w:id="24"/>
    </w:p>
    <w:p w:rsidR="0093600B" w:rsidRDefault="0093600B" w:rsidP="0093600B">
      <w:pPr>
        <w:pStyle w:val="Heading2"/>
      </w:pPr>
      <w:r>
        <w:t>7.1</w:t>
      </w:r>
      <w:r>
        <w:tab/>
        <w:t>Risks and mitigations for quasi-random IVs in counter mode</w:t>
      </w:r>
    </w:p>
    <w:p w:rsidR="0093600B" w:rsidRDefault="0093600B" w:rsidP="0093600B">
      <w:pPr>
        <w:pStyle w:val="Heading3"/>
      </w:pPr>
      <w:r>
        <w:t>7.1.1</w:t>
      </w:r>
      <w:r>
        <w:tab/>
        <w:t>The attacks and their cost</w:t>
      </w:r>
    </w:p>
    <w:p w:rsidR="000631B4" w:rsidRDefault="0093600B" w:rsidP="000631B4">
      <w:r>
        <w:t xml:space="preserve">When a block cipher is used in counter mode, reuse of the same counter block can </w:t>
      </w:r>
      <w:r w:rsidR="000631B4">
        <w:t xml:space="preserve">in some cases </w:t>
      </w:r>
      <w:r>
        <w:t>compromise the confidentiality of the system.</w:t>
      </w:r>
      <w:r w:rsidR="000631B4">
        <w:t xml:space="preserve">  We have identified three potential attacks.</w:t>
      </w:r>
    </w:p>
    <w:p w:rsidR="000631B4" w:rsidRDefault="000631B4" w:rsidP="000631B4">
      <w:r w:rsidRPr="00E164D1">
        <w:rPr>
          <w:b/>
        </w:rPr>
        <w:t>Attack 1:</w:t>
      </w:r>
      <w:r>
        <w:t xml:space="preserve"> If the same counter block is used twice by the same user with the same key, then there is an immediate and serious loss of security. This means that two different plaintext segments are encrypted by XORing with the same keystream block, and hence the attacker can recover the XOR of the two plaintext segments. Depending on the entropy of the plaintext, this may be enough to recover both plaintext segments in their entirety.</w:t>
      </w:r>
    </w:p>
    <w:p w:rsidR="000631B4" w:rsidRDefault="000631B4" w:rsidP="000631B4">
      <w:r>
        <w:rPr>
          <w:b/>
        </w:rPr>
        <w:t>Attack 2</w:t>
      </w:r>
      <w:r w:rsidRPr="00E6232E">
        <w:rPr>
          <w:b/>
        </w:rPr>
        <w:t>:</w:t>
      </w:r>
      <w:r>
        <w:t xml:space="preserve"> A computationally efficient attack is also possible if the same </w:t>
      </w:r>
      <w:r w:rsidRPr="00E164D1">
        <w:rPr>
          <w:u w:val="single"/>
        </w:rPr>
        <w:t>predictable</w:t>
      </w:r>
      <w:r>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rsidR="0093600B" w:rsidRDefault="000631B4" w:rsidP="000631B4">
      <w:r w:rsidRPr="00E6232E">
        <w:rPr>
          <w:b/>
        </w:rPr>
        <w:t xml:space="preserve">Attack </w:t>
      </w:r>
      <w:r>
        <w:rPr>
          <w:b/>
        </w:rPr>
        <w:t>3</w:t>
      </w:r>
      <w:r w:rsidRPr="00E6232E">
        <w:rPr>
          <w:b/>
        </w:rPr>
        <w:t>:</w:t>
      </w:r>
      <w:r>
        <w:t xml:space="preserve"> Finally, a multi-target attack is possible i</w:t>
      </w:r>
      <w:r w:rsidR="0093600B">
        <w:t>f known plaintext is encrypted with the same counter block by many different keys, and if the attacker can collect 2</w:t>
      </w:r>
      <w:r w:rsidR="0093600B">
        <w:rPr>
          <w:vertAlign w:val="superscript"/>
        </w:rPr>
        <w:t>k</w:t>
      </w:r>
      <w:r w:rsidR="0093600B">
        <w:t xml:space="preserve"> of these cipher blocks, and thus 2</w:t>
      </w:r>
      <w:r w:rsidR="0093600B">
        <w:rPr>
          <w:vertAlign w:val="superscript"/>
        </w:rPr>
        <w:t>k</w:t>
      </w:r>
      <w:r w:rsidR="0093600B">
        <w:t xml:space="preserve"> blocks of keystream, then the attacker would expect to perform 2</w:t>
      </w:r>
      <w:r w:rsidR="0093600B">
        <w:rPr>
          <w:vertAlign w:val="superscript"/>
        </w:rPr>
        <w:t>n-k</w:t>
      </w:r>
      <w:r w:rsidR="0093600B">
        <w:t xml:space="preserve"> trial encryptions of the counter block to find one match with high probability. Note that the blocks may come from different users, and there is no control over which key is recovered.</w:t>
      </w:r>
    </w:p>
    <w:p w:rsidR="0093600B" w:rsidRDefault="000631B4" w:rsidP="0093600B">
      <w:pPr>
        <w:pStyle w:val="EditorsNote"/>
        <w:ind w:left="0" w:firstLine="0"/>
        <w:jc w:val="both"/>
        <w:rPr>
          <w:color w:val="auto"/>
        </w:rPr>
      </w:pPr>
      <w:r>
        <w:rPr>
          <w:color w:val="auto"/>
        </w:rPr>
        <w:lastRenderedPageBreak/>
        <w:t xml:space="preserve">Attack 1 does not involve any kind of key search, and has very low computational complexity.  For attacks 2 and 3, </w:t>
      </w:r>
      <w:r>
        <w:rPr>
          <w:color w:val="auto"/>
          <w:lang w:val="en-GB"/>
        </w:rPr>
        <w:t>i</w:t>
      </w:r>
      <w:r w:rsidR="0093600B" w:rsidRPr="00BC626B">
        <w:rPr>
          <w:color w:val="auto"/>
        </w:rPr>
        <w:t xml:space="preserve">t is </w:t>
      </w:r>
      <w:r>
        <w:rPr>
          <w:color w:val="auto"/>
          <w:lang w:val="en-GB"/>
        </w:rPr>
        <w:t xml:space="preserve">not clear that there is any </w:t>
      </w:r>
      <w:r w:rsidR="0093600B" w:rsidRPr="00BC626B">
        <w:rPr>
          <w:color w:val="auto"/>
        </w:rPr>
        <w:t>impact of quantum computing through Grover’s algorithm which is usually phrased in terms of finding as single input to a function that gives one specific output. However, classical computing may reach zetta-scale power by 2030 if Moore’s law continues to hold. That means, it is plausible to expect that the most powerful supercomputer in 2030-40, will be able to perform O(2</w:t>
      </w:r>
      <w:r w:rsidR="0093600B" w:rsidRPr="00BC626B">
        <w:rPr>
          <w:color w:val="auto"/>
          <w:vertAlign w:val="superscript"/>
        </w:rPr>
        <w:t>70</w:t>
      </w:r>
      <w:r w:rsidR="0093600B" w:rsidRPr="00BC626B">
        <w:rPr>
          <w:color w:val="auto"/>
        </w:rPr>
        <w:t>) FLOPS. A cryptographically significant computation is not equivalent to one floating-point operation (say on a Xeon), so this may equate to fewer cryptographic operations per second per super computer, perhaps around O(2</w:t>
      </w:r>
      <w:r w:rsidR="0093600B" w:rsidRPr="00BC626B">
        <w:rPr>
          <w:color w:val="auto"/>
          <w:vertAlign w:val="superscript"/>
        </w:rPr>
        <w:t>64</w:t>
      </w:r>
      <w:r w:rsidR="0093600B" w:rsidRPr="00BC626B">
        <w:rPr>
          <w:color w:val="auto"/>
        </w:rPr>
        <w:t>). Thus</w:t>
      </w:r>
      <w:r>
        <w:rPr>
          <w:color w:val="auto"/>
          <w:lang w:val="en-GB"/>
        </w:rPr>
        <w:t>, for instance, A</w:t>
      </w:r>
      <w:r w:rsidR="0093600B" w:rsidRPr="00BC626B">
        <w:rPr>
          <w:color w:val="auto"/>
        </w:rPr>
        <w:t xml:space="preserve">ttack </w:t>
      </w:r>
      <w:r>
        <w:rPr>
          <w:color w:val="auto"/>
          <w:lang w:val="en-GB"/>
        </w:rPr>
        <w:t xml:space="preserve">3 </w:t>
      </w:r>
      <w:r w:rsidR="0093600B" w:rsidRPr="00BC626B">
        <w:rPr>
          <w:color w:val="auto"/>
        </w:rPr>
        <w:t>with n=128 and k=32 may take hundreds, if not thousands, of years. For reference, over the previous 20 years, the leading super-computers of the day cost between 100 and 400 million dollars.</w:t>
      </w:r>
    </w:p>
    <w:p w:rsidR="0093600B" w:rsidRDefault="0093600B" w:rsidP="0093600B">
      <w:pPr>
        <w:pStyle w:val="EditorsNote"/>
      </w:pPr>
      <w:r>
        <w:t xml:space="preserve">Editor’s Note: </w:t>
      </w:r>
      <w:r w:rsidRPr="00282F2D">
        <w:t xml:space="preserve">It is FFS whether FLOPS </w:t>
      </w:r>
      <w:r>
        <w:t>is</w:t>
      </w:r>
      <w:r w:rsidRPr="00282F2D">
        <w:t xml:space="preserve"> the most appropriate measure of computing power for this assessment.</w:t>
      </w:r>
    </w:p>
    <w:p w:rsidR="0093600B" w:rsidRPr="005D62D7" w:rsidRDefault="0093600B" w:rsidP="0093600B">
      <w:pPr>
        <w:pStyle w:val="Heading3"/>
      </w:pPr>
      <w:r>
        <w:t>7.1.2</w:t>
      </w:r>
      <w:r>
        <w:tab/>
        <w:t>Applicability to 3GPP use of counter mode</w:t>
      </w:r>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t>DIRECTION, 1 bit</w:t>
      </w:r>
    </w:p>
    <w:p w:rsidR="0093600B" w:rsidRDefault="0093600B" w:rsidP="0093600B">
      <w:pPr>
        <w:numPr>
          <w:ilvl w:val="0"/>
          <w:numId w:val="6"/>
        </w:numPr>
      </w:pPr>
      <w:r>
        <w:t>0-padding, 26 bits</w:t>
      </w:r>
    </w:p>
    <w:p w:rsidR="000631B4" w:rsidRDefault="0093600B" w:rsidP="000631B4">
      <w:pPr>
        <w:numPr>
          <w:ilvl w:val="0"/>
          <w:numId w:val="6"/>
        </w:numPr>
      </w:pPr>
      <w:r>
        <w:t>COUNTER, 64-bit counter incremented per cipher block, initialised to 0</w:t>
      </w:r>
    </w:p>
    <w:p w:rsidR="000631B4" w:rsidRPr="002955DF" w:rsidRDefault="000631B4" w:rsidP="002955DF">
      <w:pPr>
        <w:pStyle w:val="EditorsNote"/>
        <w:ind w:left="0" w:firstLine="0"/>
      </w:pPr>
      <w:r w:rsidRPr="002955DF">
        <w:rPr>
          <w:color w:val="auto"/>
        </w:rPr>
        <w:t>The use of COUNT protects effectively against Attack 1.</w:t>
      </w:r>
    </w:p>
    <w:p w:rsidR="0093600B" w:rsidRDefault="000631B4" w:rsidP="002955DF">
      <w:r>
        <w:t>For Attacks 2 or 3,</w:t>
      </w:r>
      <w:r w:rsidR="0093600B">
        <w:t xml:space="preserve"> an attacker would need to collect all messages with the same COUNT, BEARER, DIRECTION and COUNTER for the attack, as well as to reliably know the plain text.</w:t>
      </w:r>
    </w:p>
    <w:p w:rsidR="0093600B" w:rsidRDefault="0093600B" w:rsidP="0093600B">
      <w:pPr>
        <w:pStyle w:val="EditorsNote"/>
      </w:pPr>
      <w:r>
        <w:t>Editor’s Note: it is FFS to what extent and where (NAS, RRC, UP) predictable plain texts will be repeatedly encrypted with any of the different keys and the same counter value in 3GPP systems.</w:t>
      </w:r>
    </w:p>
    <w:p w:rsidR="0093600B" w:rsidRDefault="000631B4" w:rsidP="0093600B">
      <w:r>
        <w:t>Either of A</w:t>
      </w:r>
      <w:r w:rsidR="0093600B">
        <w:t>ttack</w:t>
      </w:r>
      <w:r>
        <w:t>s 2 or 3</w:t>
      </w:r>
      <w:r w:rsidR="0093600B">
        <w:t xml:space="preserve"> recovers one of the session confidentiality keys.</w:t>
      </w:r>
    </w:p>
    <w:p w:rsidR="0093600B" w:rsidRDefault="0093600B" w:rsidP="0093600B">
      <w:pPr>
        <w:pStyle w:val="Heading3"/>
      </w:pPr>
      <w:r>
        <w:t>7.1.3</w:t>
      </w:r>
      <w:r>
        <w:tab/>
        <w:t>Mitigations</w:t>
      </w:r>
    </w:p>
    <w:p w:rsidR="000631B4" w:rsidRDefault="000631B4" w:rsidP="000631B4">
      <w:pPr>
        <w:pStyle w:val="EditorsNote"/>
        <w:ind w:left="0" w:firstLine="0"/>
        <w:rPr>
          <w:color w:val="auto"/>
        </w:rPr>
      </w:pPr>
      <w:r>
        <w:rPr>
          <w:color w:val="auto"/>
        </w:rPr>
        <w:t>The counter block construction described in the previous section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rsidR="0093600B" w:rsidRPr="00BC626B" w:rsidRDefault="0093600B" w:rsidP="0093600B">
      <w:pPr>
        <w:pStyle w:val="EditorsNote"/>
        <w:ind w:left="0" w:firstLine="0"/>
        <w:rPr>
          <w:color w:val="auto"/>
        </w:rPr>
      </w:pPr>
      <w:r w:rsidRPr="00BC626B">
        <w:rPr>
          <w:color w:val="auto"/>
        </w:rPr>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0631B4" w:rsidRDefault="000631B4" w:rsidP="000631B4">
      <w:r>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rsidR="000631B4" w:rsidRDefault="0087095A" w:rsidP="00713B60">
      <w:r>
        <w:t xml:space="preserve">Many recent security protocols such as (D)TLS 1.3, DTLS 1.3, SRTP, </w:t>
      </w:r>
      <w:r w:rsidRPr="00422E66">
        <w:t>Encrypted Content-Encoding for HTTP</w:t>
      </w:r>
      <w:r>
        <w:t>, and OSCORE use the u</w:t>
      </w:r>
      <w:r w:rsidRPr="00422E66">
        <w:t>npredictable IV/Nonce Format</w:t>
      </w:r>
      <w:r>
        <w:t xml:space="preserve"> described in Section 4.4 of [31]. For the 3GPP radio algorithms, a 128-bit randomizer could be used, which would be </w:t>
      </w:r>
      <w:r w:rsidRPr="00B36036">
        <w:t>exclusive-ored</w:t>
      </w:r>
      <w:r>
        <w:t xml:space="preserve"> (XOR) with the same counter block (COUNT, BEARER, DIRECTION, 0-padding, COUNTER) as the current 3GPP NEA algorithms. This simple solution allows a </w:t>
      </w:r>
      <w:r>
        <w:lastRenderedPageBreak/>
        <w:t>maximum number of bits to be randomized. In addition, the randomizer can be derived from the same shared secret as the key and kept secret in a similar way as (D)TLS 1.3 and OSCORE, which further strengthens the security, see [30].</w:t>
      </w:r>
    </w:p>
    <w:p w:rsidR="00440E59" w:rsidRDefault="00440E59" w:rsidP="00440E59">
      <w:pPr>
        <w:pStyle w:val="Heading1"/>
      </w:pPr>
      <w:bookmarkStart w:id="25" w:name="_Toc503442091"/>
      <w:r>
        <w:t>8</w:t>
      </w:r>
      <w:r>
        <w:tab/>
        <w:t xml:space="preserve">Assessment of the </w:t>
      </w:r>
      <w:r w:rsidR="00682EA4">
        <w:t xml:space="preserve">requirement </w:t>
      </w:r>
      <w:r w:rsidR="0093600B">
        <w:t xml:space="preserve">for and </w:t>
      </w:r>
      <w:r>
        <w:t>impact of a longer MAC</w:t>
      </w:r>
      <w:bookmarkEnd w:id="25"/>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rsidP="0093600B">
      <w:pPr>
        <w:pStyle w:val="Heading3"/>
      </w:pPr>
      <w:r>
        <w:t xml:space="preserve">8.1 Introduction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rsidP="0093600B">
      <w:pPr>
        <w:pStyle w:val="Heading3"/>
      </w:pPr>
      <w:r>
        <w:t>8.2 Integrity Protection for Control and User Planes  </w:t>
      </w:r>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rsidR="0093600B" w:rsidRDefault="0093600B" w:rsidP="0093600B">
      <w:pPr>
        <w:pStyle w:val="Heading3"/>
      </w:pPr>
      <w:r>
        <w:t>8.3 MAC tag length impact on security</w:t>
      </w:r>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Some operator services (e.g., Ultra-Reliable Communications, Critical Communications, Government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r w:rsidR="00862C46">
        <w:t xml:space="preserve"> . </w:t>
      </w:r>
      <w:r w:rsidR="00862C46">
        <w:rPr>
          <w:rFonts w:ascii="Calibri" w:hAnsi="Calibri"/>
          <w:color w:val="000000"/>
        </w:rPr>
        <w:t>SOG-IS have also made recommendations on MAC length</w:t>
      </w:r>
      <w:r w:rsidR="00862C46">
        <w:t xml:space="preserve"> [27]. </w:t>
      </w:r>
      <w:r w:rsidR="00862C46">
        <w:rPr>
          <w:rFonts w:ascii="Calibri" w:hAnsi="Calibri"/>
          <w:color w:val="000000"/>
        </w:rPr>
        <w:t>SOG-IS recommend at least 96 bits, with 64 bits reserved for legacy applications</w:t>
      </w:r>
      <w:r w:rsidR="00862C46">
        <w:t>.</w:t>
      </w:r>
    </w:p>
    <w:p w:rsidR="0093600B" w:rsidRDefault="0093600B" w:rsidP="006562A4">
      <w:pPr>
        <w:pStyle w:val="EditorsNote"/>
      </w:pPr>
      <w:r>
        <w:lastRenderedPageBreak/>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w:t>
      </w:r>
      <w:r w:rsidR="006D30CC">
        <w:t>25</w:t>
      </w:r>
      <w:bookmarkStart w:id="26" w:name="_GoBack"/>
      <w:bookmarkEnd w:id="26"/>
      <w:r w:rsidRPr="006562A4">
        <w:t>], including replay attacks and collision attacks</w:t>
      </w:r>
      <w:r w:rsidR="0087095A">
        <w:t>, but vulnerability to these attacks is impacted by factors other than MAC tag length</w:t>
      </w:r>
      <w:r w:rsidRPr="006562A4">
        <w:t>.  While on average 2</w:t>
      </w:r>
      <w:r w:rsidRPr="006D30CC">
        <w:rPr>
          <w:vertAlign w:val="superscript"/>
        </w:rPr>
        <w:t>32</w:t>
      </w:r>
      <w:r w:rsidRPr="006562A4">
        <w:t xml:space="preserve">/2 messages are required to find a collision between two MACs (for a MAC tag length of 32-bits), collision attacks typically rely on finding two MACs which </w:t>
      </w:r>
      <w:r w:rsidR="0087095A">
        <w:t>have the same value</w:t>
      </w:r>
      <w:r w:rsidRPr="006562A4">
        <w:t xml:space="preserve"> before truncation.  As such, the block size of the algorithm is more important than the MAC tag length for this attack.  Replay attacks are prevented by adding COUNT, BEARER and DIRECTION values to a message before calculating the MAC, thus uniquely identifying that session.</w:t>
      </w:r>
      <w:r w:rsidR="0087095A">
        <w:t xml:space="preserve">  Therefore, integrity protected communications are not vulnerable to replay attacks, and this is not affected by MAC tag length.</w:t>
      </w:r>
    </w:p>
    <w:p w:rsidR="00844799" w:rsidRDefault="00844799" w:rsidP="00844799">
      <w:pPr>
        <w:pStyle w:val="Heading2"/>
      </w:pPr>
      <w:r>
        <w:t>8.4 Impact of a longer MAC tag on network</w:t>
      </w:r>
    </w:p>
    <w:p w:rsidR="00844799" w:rsidRDefault="00844799" w:rsidP="00844799">
      <w:r>
        <w:t>There is no cryptographic overhead in increasing the MAC tag length in the 3GPP integrity algorithms from 32 to 64 bits.  As the native tag lengths for NIA1 and NIA2 are both at least 64-bits, a longer MAC tag length could be achieved by simply reducing the truncation of the output.</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r>
        <w:t>8.</w:t>
      </w:r>
      <w:r w:rsidR="00844799">
        <w:t xml:space="preserve">5 </w:t>
      </w:r>
      <w:r>
        <w:t xml:space="preserve">Minimal Level </w:t>
      </w:r>
      <w:r>
        <w:rPr>
          <w:lang w:eastAsia="zh-CN"/>
        </w:rPr>
        <w:t>of Integrity Protection</w:t>
      </w:r>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length of MAC-I for messages with different rsisk levels</w:t>
      </w:r>
      <w:r>
        <w:rPr>
          <w:rStyle w:val="Emphasis"/>
          <w:i w:val="0"/>
          <w:iCs w:val="0"/>
        </w:rPr>
        <w:tab/>
      </w:r>
    </w:p>
    <w:p w:rsidR="0093600B" w:rsidRDefault="0093600B" w:rsidP="0093600B">
      <w:pPr>
        <w:pStyle w:val="EditorsNote"/>
        <w:tabs>
          <w:tab w:val="right" w:pos="9639"/>
        </w:tabs>
      </w:pPr>
    </w:p>
    <w:p w:rsidR="00440E59" w:rsidRDefault="0093600B" w:rsidP="0093600B">
      <w:pPr>
        <w:rPr>
          <w:rFonts w:ascii="Arial" w:hAnsi="Arial"/>
          <w:sz w:val="32"/>
        </w:rPr>
      </w:pPr>
      <w:r w:rsidRPr="00110A50">
        <w:rPr>
          <w:rFonts w:ascii="Arial" w:hAnsi="Arial"/>
          <w:sz w:val="32"/>
        </w:rPr>
        <w:t>8.</w:t>
      </w:r>
      <w:r w:rsidR="00844799">
        <w:rPr>
          <w:rFonts w:ascii="Arial" w:hAnsi="Arial"/>
          <w:sz w:val="32"/>
        </w:rPr>
        <w:t>6</w:t>
      </w:r>
      <w:r w:rsidR="00844799" w:rsidRPr="00110A50">
        <w:rPr>
          <w:rFonts w:ascii="Arial" w:hAnsi="Arial"/>
          <w:sz w:val="32"/>
        </w:rPr>
        <w:t xml:space="preserve"> </w:t>
      </w:r>
      <w:r>
        <w:rPr>
          <w:rFonts w:ascii="Arial" w:hAnsi="Arial"/>
          <w:sz w:val="32"/>
        </w:rPr>
        <w:t>Conclusion</w:t>
      </w:r>
    </w:p>
    <w:p w:rsidR="0093600B" w:rsidRDefault="0093600B" w:rsidP="005B24BF">
      <w:pPr>
        <w:pStyle w:val="EditorsNote"/>
        <w:rPr>
          <w:lang w:eastAsia="zh-CN"/>
        </w:rPr>
      </w:pPr>
      <w:r>
        <w:rPr>
          <w:lang w:eastAsia="zh-CN"/>
        </w:rPr>
        <w:t xml:space="preserve">Editor's Note: </w:t>
      </w:r>
      <w:r w:rsidRPr="005B24BF">
        <w:rPr>
          <w:lang w:eastAsia="zh-CN"/>
        </w:rPr>
        <w:t>To be added</w:t>
      </w:r>
      <w:r>
        <w:rPr>
          <w:lang w:eastAsia="zh-CN"/>
        </w:rPr>
        <w:t>.</w:t>
      </w:r>
    </w:p>
    <w:p w:rsidR="00440E59" w:rsidRDefault="00CB0F65" w:rsidP="00440E59">
      <w:pPr>
        <w:pStyle w:val="Heading1"/>
      </w:pPr>
      <w:bookmarkStart w:id="27" w:name="_Toc503442092"/>
      <w:r>
        <w:t>9</w:t>
      </w:r>
      <w:r w:rsidR="00440E59">
        <w:tab/>
      </w:r>
      <w:r w:rsidR="00682EA4">
        <w:t>Study of coexistence of different size keys and key size negotiation</w:t>
      </w:r>
      <w:r w:rsidR="00440E59">
        <w:t>.</w:t>
      </w:r>
      <w:bookmarkEnd w:id="27"/>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28" w:name="_Toc503442093"/>
      <w:r w:rsidRPr="000A643B">
        <w:t>9.1 Ensuring system parameters support variable length keys</w:t>
      </w:r>
      <w:bookmarkEnd w:id="28"/>
      <w:r w:rsidRPr="000A643B">
        <w:t xml:space="preserve"> </w:t>
      </w:r>
    </w:p>
    <w:p w:rsidR="0046654D" w:rsidRDefault="0046654D" w:rsidP="0046654D">
      <w:pPr>
        <w:jc w:val="both"/>
        <w:rPr>
          <w:lang w:eastAsia="zh-CN"/>
        </w:rPr>
      </w:pPr>
      <w:r>
        <w:rPr>
          <w:lang w:eastAsia="zh-CN"/>
        </w:rPr>
        <w:t xml:space="preserve">Since the 5G system will be expected to support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K</w:t>
      </w:r>
      <w:r w:rsidRPr="00742ED5">
        <w:rPr>
          <w:vertAlign w:val="subscript"/>
          <w:lang w:eastAsia="zh-CN"/>
        </w:rPr>
        <w:t>gNB</w:t>
      </w:r>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lastRenderedPageBreak/>
        <w:t xml:space="preserve">Editor's Note: </w:t>
      </w:r>
      <w:r w:rsidRPr="00BB52E9">
        <w:t xml:space="preserve">Use of concept of entropy key to describe security parameters </w:t>
      </w:r>
      <w:r>
        <w:rPr>
          <w:rFonts w:hint="eastAsia"/>
          <w:lang w:eastAsia="zh-CN"/>
        </w:rPr>
        <w:t xml:space="preserve">is </w:t>
      </w:r>
      <w:r>
        <w:t>FFS.</w:t>
      </w:r>
    </w:p>
    <w:p w:rsidR="0046654D" w:rsidRDefault="0046654D" w:rsidP="0046654D">
      <w:pPr>
        <w:jc w:val="both"/>
        <w:rPr>
          <w:lang w:eastAsia="zh-CN"/>
        </w:rPr>
      </w:pPr>
      <w:r>
        <w:rPr>
          <w:lang w:eastAsia="zh-CN"/>
        </w:rPr>
        <w:t xml:space="preserve">Any public keys in the 5G system may have to be of variable size to support security equivalents of the different symmetric key lengths. In particular, proposed quantum safe public key algorithms sometimes have very large key sizes (running into many thousands of bits). Accordingly, messages, fields and other parameters communicating public keys should potentially allow for very long message sizes: thousands of octets or more.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29" w:name="_Toc503442094"/>
      <w:r>
        <w:t>9.2</w:t>
      </w:r>
      <w:r w:rsidRPr="000A643B">
        <w:t xml:space="preserve"> Ensuring </w:t>
      </w:r>
      <w:r>
        <w:t>system parameters support variable length MACs, AKA messages etc.</w:t>
      </w:r>
      <w:bookmarkEnd w:id="29"/>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30" w:name="_Toc503442095"/>
      <w:r>
        <w:t>9.3 Ensuring Key Derivation Functions</w:t>
      </w:r>
      <w:r w:rsidRPr="000A643B">
        <w:t xml:space="preserve"> support variable length keys</w:t>
      </w:r>
      <w:bookmarkEnd w:id="30"/>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31" w:name="_Toc503442096"/>
      <w:r>
        <w:t>9.4 Using 256-bit keys in New RAN with legacy core</w:t>
      </w:r>
      <w:bookmarkEnd w:id="31"/>
      <w:r w:rsidRPr="000A643B">
        <w:t xml:space="preserve"> </w:t>
      </w:r>
    </w:p>
    <w:p w:rsidR="0046654D" w:rsidRDefault="0046654D" w:rsidP="0046654D">
      <w:pPr>
        <w:jc w:val="both"/>
        <w:rPr>
          <w:lang w:eastAsia="zh-CN"/>
        </w:rPr>
      </w:pPr>
      <w:r>
        <w:rPr>
          <w:lang w:eastAsia="zh-CN"/>
        </w:rPr>
        <w:t xml:space="preserve">A special concern arises in cases where a new 5G RAN is combined with a legacy LTE core. The gNB could attempt to negotiate 256-bit keys with the UE in such cases, but the core would not be aware of this. It needs to be considered if this approach is workable, or introduces more security problems than it potentially solves.  </w:t>
      </w:r>
    </w:p>
    <w:p w:rsidR="008B1C1C" w:rsidRDefault="008B1C1C" w:rsidP="008B1C1C">
      <w:pPr>
        <w:pStyle w:val="Heading2"/>
        <w:rPr>
          <w:lang w:eastAsia="zh-CN"/>
        </w:rPr>
      </w:pPr>
      <w:r>
        <w:t>9.5</w:t>
      </w:r>
      <w:r w:rsidRPr="000A643B">
        <w:t xml:space="preserve"> </w:t>
      </w:r>
      <w:r>
        <w:t xml:space="preserve">Co-existence between 128-bit and 256-bit key lengths. </w:t>
      </w:r>
      <w:r w:rsidRPr="000A643B">
        <w:t xml:space="preserve"> </w:t>
      </w:r>
    </w:p>
    <w:p w:rsidR="008B1C1C" w:rsidRDefault="008B1C1C" w:rsidP="008B1C1C">
      <w:pPr>
        <w:rPr>
          <w:lang w:eastAsia="zh-CN"/>
        </w:rPr>
      </w:pPr>
      <w:r>
        <w:rPr>
          <w:lang w:eastAsia="zh-CN"/>
        </w:rPr>
        <w:t xml:space="preserve">If future releases support 256-bit key size, a secure negotiation protocol has to be established to ensure mitigation against bidding down attacks. </w:t>
      </w:r>
    </w:p>
    <w:p w:rsidR="008B1C1C" w:rsidRDefault="008B1C1C" w:rsidP="005B24BF">
      <w:pPr>
        <w:pStyle w:val="List2"/>
      </w:pPr>
      <w:r>
        <w:rPr>
          <w:lang w:eastAsia="zh-CN"/>
        </w:rPr>
        <w:t>Editors Note: This requires further investigation on how this can be achieved and on the key entropy.</w:t>
      </w:r>
    </w:p>
    <w:p w:rsidR="008B1C1C" w:rsidRDefault="008B1C1C" w:rsidP="008B1C1C">
      <w:pPr>
        <w:pStyle w:val="Heading2"/>
        <w:rPr>
          <w:lang w:eastAsia="zh-CN"/>
        </w:rPr>
      </w:pPr>
      <w:r>
        <w:t>9.6</w:t>
      </w:r>
      <w:r w:rsidRPr="000A643B">
        <w:t xml:space="preserve"> </w:t>
      </w:r>
      <w:r>
        <w:t xml:space="preserve">Co-existence between multiple or variable lengths MAC tags.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rsidP="005B24BF">
      <w:pPr>
        <w:pStyle w:val="List2"/>
        <w:rPr>
          <w:lang w:eastAsia="zh-CN"/>
        </w:rPr>
      </w:pPr>
      <w:r>
        <w:rPr>
          <w:lang w:eastAsia="zh-CN"/>
        </w:rPr>
        <w:t>Editors Note: Granularity of application for larger MAC-I is FFS.</w:t>
      </w:r>
    </w:p>
    <w:p w:rsidR="008B1C1C" w:rsidRPr="00223865" w:rsidRDefault="008B1C1C" w:rsidP="005B24BF">
      <w:pPr>
        <w:pStyle w:val="List2"/>
      </w:pPr>
      <w:r>
        <w:rPr>
          <w:lang w:eastAsia="zh-CN"/>
        </w:rPr>
        <w:t>Editors Note: This requires further investigation on how this can be achieved.</w:t>
      </w:r>
    </w:p>
    <w:p w:rsidR="00756F5C" w:rsidRDefault="00756F5C" w:rsidP="00756F5C">
      <w:pPr>
        <w:pStyle w:val="Heading2"/>
      </w:pPr>
      <w:r>
        <w:lastRenderedPageBreak/>
        <w:t>9.X Reduce complexity of Key Derivation Function negotiation</w:t>
      </w:r>
    </w:p>
    <w:p w:rsidR="00756F5C" w:rsidRDefault="00756F5C" w:rsidP="00756F5C">
      <w:pPr>
        <w:rPr>
          <w:lang w:eastAsia="zh-CN"/>
        </w:rPr>
      </w:pPr>
      <w:r>
        <w:rPr>
          <w:lang w:eastAsia="zh-CN"/>
        </w:rPr>
        <w:t xml:space="preserve">Supporting 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KDF negotiation in the 5G system becomes quite complex because there are many Network Entities that need to negotiate KDFs with the UE, e.g., gNB,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32" w:name="_Toc503442097"/>
      <w:r>
        <w:t>10</w:t>
      </w:r>
      <w:r>
        <w:tab/>
        <w:t>Study of desired number of 256-bit algorithms</w:t>
      </w:r>
      <w:bookmarkEnd w:id="32"/>
    </w:p>
    <w:p w:rsidR="0046654D" w:rsidRDefault="0046654D" w:rsidP="0046654D">
      <w:pPr>
        <w:pStyle w:val="Heading2"/>
      </w:pPr>
      <w:bookmarkStart w:id="33" w:name="_Toc503442098"/>
      <w:r>
        <w:t xml:space="preserve">10.1 </w:t>
      </w:r>
      <w:r>
        <w:tab/>
        <w:t>Overview of existing GSMA/3GPP symmetric algorithms</w:t>
      </w:r>
      <w:bookmarkEnd w:id="33"/>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34" w:name="_Toc503442099"/>
      <w:r>
        <w:t>10.1.1</w:t>
      </w:r>
      <w:r>
        <w:tab/>
        <w:t xml:space="preserve">Algorithms for </w:t>
      </w:r>
      <w:r w:rsidRPr="00116C34">
        <w:t>au</w:t>
      </w:r>
      <w:r>
        <w:t>thentication and AKA key generation</w:t>
      </w:r>
      <w:bookmarkEnd w:id="34"/>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605"/>
        <w:gridCol w:w="1605"/>
        <w:gridCol w:w="1605"/>
        <w:gridCol w:w="1615"/>
        <w:gridCol w:w="1623"/>
      </w:tblGrid>
      <w:tr w:rsidR="0046654D" w:rsidTr="00B6409F">
        <w:tc>
          <w:tcPr>
            <w:tcW w:w="1642" w:type="dxa"/>
            <w:shd w:val="clear" w:color="auto" w:fill="auto"/>
          </w:tcPr>
          <w:p w:rsidR="0046654D" w:rsidRDefault="00105987" w:rsidP="0046654D">
            <w:r>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35" w:name="_Toc503442100"/>
      <w:r w:rsidRPr="00ED71AE">
        <w:t>10.1</w:t>
      </w:r>
      <w:r w:rsidR="0046654D" w:rsidRPr="00ED71AE">
        <w:t>.2</w:t>
      </w:r>
      <w:r w:rsidR="0046654D" w:rsidRPr="00ED71AE">
        <w:tab/>
        <w:t>Algorithms for encryption and integrity</w:t>
      </w:r>
      <w:bookmarkEnd w:id="35"/>
    </w:p>
    <w:p w:rsidR="0046654D" w:rsidRPr="00AB75F8" w:rsidRDefault="0046654D" w:rsidP="0046654D">
      <w:r>
        <w:t xml:space="preserve">Figure </w:t>
      </w:r>
      <w:r w:rsidR="00ED71AE">
        <w:t>10.1.2-1</w:t>
      </w:r>
      <w:r>
        <w:t xml:space="preserve"> lists the GSMA and 3GPP algorithms for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lastRenderedPageBreak/>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NIA0 are </w:t>
      </w:r>
      <w:r>
        <w:t xml:space="preserve">used as </w:t>
      </w:r>
      <w:r w:rsidRPr="002851F3">
        <w:t>different names for the NULL algorithm.</w:t>
      </w:r>
    </w:p>
    <w:p w:rsidR="00682EA4" w:rsidRDefault="00682EA4" w:rsidP="00682EA4">
      <w:pPr>
        <w:pStyle w:val="Heading1"/>
      </w:pPr>
      <w:bookmarkStart w:id="36" w:name="_Toc503442101"/>
      <w:r>
        <w:t>11</w:t>
      </w:r>
      <w:r>
        <w:tab/>
        <w:t xml:space="preserve">Study </w:t>
      </w:r>
      <w:r w:rsidRPr="008D517B">
        <w:t xml:space="preserve">the desired performance aspects for the new 256-bit </w:t>
      </w:r>
      <w:r>
        <w:t>algorithms</w:t>
      </w:r>
      <w:bookmarkEnd w:id="36"/>
    </w:p>
    <w:p w:rsidR="00387858" w:rsidRDefault="00387858" w:rsidP="00387858">
      <w:pPr>
        <w:pStyle w:val="Heading2"/>
        <w:rPr>
          <w:lang w:val="en-US"/>
        </w:rPr>
      </w:pPr>
      <w:r>
        <w:rPr>
          <w:lang w:val="en-US"/>
        </w:rPr>
        <w:t>11.1</w:t>
      </w:r>
      <w:r w:rsidRPr="003B0FE3">
        <w:rPr>
          <w:lang w:val="en-US"/>
        </w:rPr>
        <w:t xml:space="preserve"> </w:t>
      </w:r>
      <w:r w:rsidRPr="003B0FE3">
        <w:rPr>
          <w:lang w:val="en-US"/>
        </w:rPr>
        <w:tab/>
      </w:r>
      <w:r>
        <w:rPr>
          <w:lang w:val="en-US"/>
        </w:rPr>
        <w:t xml:space="preserve">Peak Data Rates </w:t>
      </w:r>
    </w:p>
    <w:p w:rsidR="00387858" w:rsidRDefault="00387858" w:rsidP="00387858">
      <w:pPr>
        <w:rPr>
          <w:lang w:val="en-US"/>
        </w:rPr>
      </w:pPr>
      <w:r>
        <w:rPr>
          <w:lang w:val="en-US"/>
        </w:rPr>
        <w:t>An essential requirement for the new 256-bit algorithms are their ability to achieve the peak data rates of the radio access network they are protecting. If not, the ciphering algorithms may become a latency and/or throughput bottleneck. The minimum requirement</w:t>
      </w:r>
      <w:r w:rsidRPr="00896B20">
        <w:rPr>
          <w:lang w:val="en-US"/>
        </w:rPr>
        <w:t xml:space="preserve"> for </w:t>
      </w:r>
      <w:r>
        <w:rPr>
          <w:lang w:val="en-US"/>
        </w:rPr>
        <w:t xml:space="preserve">downlink </w:t>
      </w:r>
      <w:r w:rsidRPr="00896B20">
        <w:rPr>
          <w:lang w:val="en-US"/>
        </w:rPr>
        <w:t>peak data</w:t>
      </w:r>
      <w:r>
        <w:rPr>
          <w:lang w:val="en-US"/>
        </w:rPr>
        <w:t xml:space="preserve"> rates in 5G/</w:t>
      </w:r>
      <w:r w:rsidRPr="00755581">
        <w:rPr>
          <w:lang w:val="en-US"/>
        </w:rPr>
        <w:t xml:space="preserve">IMT-2020 is </w:t>
      </w:r>
      <w:r>
        <w:rPr>
          <w:lang w:val="en-US"/>
        </w:rPr>
        <w:t xml:space="preserve">20 Gbps [33]. The 256-bit algorithms should be able to achieve such peak rates both when implemented in hardware and when implemented in software on commodity CPUs. However, all previous 128-bit algorithms standardized for 3G and 4G have been used also in later generations. The 256-bit algorithms should therefore not only be able to achieve the peak data rates of 20 Gbps in </w:t>
      </w:r>
      <w:r w:rsidRPr="00CB646B">
        <w:rPr>
          <w:lang w:val="en-US"/>
        </w:rPr>
        <w:t>5G/IMT-2020</w:t>
      </w:r>
      <w:r>
        <w:rPr>
          <w:lang w:val="en-US"/>
        </w:rPr>
        <w:t xml:space="preserve">, but preferable also the peak data rates </w:t>
      </w:r>
      <w:r w:rsidRPr="008A6CD6">
        <w:rPr>
          <w:lang w:val="en-US"/>
        </w:rPr>
        <w:t>of future generations of mobile networks.</w:t>
      </w:r>
    </w:p>
    <w:p w:rsidR="00387858" w:rsidRDefault="00387858" w:rsidP="00387858">
      <w:pPr>
        <w:pStyle w:val="Heading2"/>
        <w:rPr>
          <w:lang w:val="en-US"/>
        </w:rPr>
      </w:pPr>
      <w:r>
        <w:rPr>
          <w:lang w:val="en-US"/>
        </w:rPr>
        <w:t>11.2</w:t>
      </w:r>
      <w:r w:rsidRPr="003B0FE3">
        <w:rPr>
          <w:lang w:val="en-US"/>
        </w:rPr>
        <w:t xml:space="preserve"> </w:t>
      </w:r>
      <w:r w:rsidRPr="003B0FE3">
        <w:rPr>
          <w:lang w:val="en-US"/>
        </w:rPr>
        <w:tab/>
      </w:r>
      <w:r>
        <w:rPr>
          <w:lang w:val="en-US"/>
        </w:rPr>
        <w:t>Latency</w:t>
      </w:r>
    </w:p>
    <w:p w:rsidR="00387858" w:rsidRDefault="00387858" w:rsidP="00387858">
      <w:pPr>
        <w:rPr>
          <w:lang w:val="en-US"/>
        </w:rPr>
      </w:pPr>
      <w:r>
        <w:rPr>
          <w:lang w:val="en-US"/>
        </w:rPr>
        <w:t>One of the requirements of 5G/</w:t>
      </w:r>
      <w:r w:rsidRPr="00755581">
        <w:rPr>
          <w:lang w:val="en-US"/>
        </w:rPr>
        <w:t xml:space="preserve">IMT-2020 </w:t>
      </w:r>
      <w:r>
        <w:rPr>
          <w:lang w:val="en-US"/>
        </w:rPr>
        <w:t xml:space="preserve">[32] is ultra-low latency communication with only 1 ms end-to-end latency. To achieve this, it is important that the 256-bit algorithms have as low latency as possible. As the traffic is typically encrypted and decrypted several times, the latency of the 256-bit algorithms will be added several times to the end-to-end latency. </w:t>
      </w:r>
    </w:p>
    <w:p w:rsidR="00387858" w:rsidRPr="002955DF" w:rsidRDefault="00387858" w:rsidP="002955DF">
      <w:pPr>
        <w:pStyle w:val="EditorsNote"/>
        <w:ind w:left="0" w:firstLine="0"/>
        <w:rPr>
          <w:lang w:val="en-US"/>
        </w:rPr>
      </w:pPr>
    </w:p>
    <w:p w:rsidR="00387858" w:rsidRDefault="00387858" w:rsidP="00682EA4">
      <w:pPr>
        <w:pStyle w:val="Heading1"/>
      </w:pPr>
      <w:bookmarkStart w:id="37" w:name="_Toc503442102"/>
    </w:p>
    <w:p w:rsidR="00682EA4" w:rsidRDefault="00682EA4" w:rsidP="00682EA4">
      <w:pPr>
        <w:pStyle w:val="Heading1"/>
      </w:pPr>
      <w:r>
        <w:t>12</w:t>
      </w:r>
      <w:r>
        <w:tab/>
        <w:t>Study of key management</w:t>
      </w:r>
      <w:bookmarkEnd w:id="37"/>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38" w:name="_Toc503442103"/>
      <w:r>
        <w:lastRenderedPageBreak/>
        <w:t>13</w:t>
      </w:r>
      <w:r>
        <w:tab/>
        <w:t xml:space="preserve">Study of </w:t>
      </w:r>
      <w:r w:rsidR="00756F5C">
        <w:t>individual</w:t>
      </w:r>
      <w:r>
        <w:t xml:space="preserve"> algorithm details</w:t>
      </w:r>
      <w:bookmarkEnd w:id="38"/>
    </w:p>
    <w:p w:rsidR="00682EA4" w:rsidRDefault="00682EA4" w:rsidP="00682EA4">
      <w:bookmarkStart w:id="39" w:name="_Hlk499695496"/>
      <w:r>
        <w:t xml:space="preserve">Editor's Note: This section will study the details of </w:t>
      </w:r>
      <w:bookmarkStart w:id="40" w:name="_Hlk499695483"/>
      <w:r>
        <w:t>e</w:t>
      </w:r>
      <w:r w:rsidRPr="009C6C56">
        <w:t>ncryption and integrity algorithms</w:t>
      </w:r>
      <w:bookmarkEnd w:id="40"/>
      <w:r>
        <w:t>. For example,</w:t>
      </w:r>
      <w:r w:rsidRPr="009C6C56">
        <w:t xml:space="preserve"> accommodat</w:t>
      </w:r>
      <w:r>
        <w:t>ing</w:t>
      </w:r>
      <w:r w:rsidRPr="009C6C56">
        <w:t xml:space="preserve"> 256-bit </w:t>
      </w:r>
      <w:r>
        <w:t xml:space="preserve">session/intermediate </w:t>
      </w:r>
      <w:r w:rsidRPr="009C6C56">
        <w:t>keys in 5G</w:t>
      </w:r>
      <w:r>
        <w:t>, may, in</w:t>
      </w:r>
      <w:r w:rsidRPr="009C6C56">
        <w:t xml:space="preserve"> some cases, simply entail using larger-key versions of current algorithms, while in other cases new algorithms may need to be chosen altogether</w:t>
      </w:r>
      <w:bookmarkEnd w:id="39"/>
      <w:r w:rsidRPr="009C6C56">
        <w:t xml:space="preserve">.  </w:t>
      </w:r>
    </w:p>
    <w:p w:rsidR="00756F5C" w:rsidRDefault="00756F5C" w:rsidP="00756F5C">
      <w:pPr>
        <w:pStyle w:val="Heading2"/>
      </w:pPr>
      <w:r>
        <w:t xml:space="preserve">13.1 </w:t>
      </w:r>
      <w:r>
        <w:tab/>
        <w:t>Radio interface encryption and integrity algorithms</w:t>
      </w:r>
    </w:p>
    <w:p w:rsidR="00756F5C" w:rsidRDefault="00756F5C" w:rsidP="00756F5C">
      <w:pPr>
        <w:pStyle w:val="Heading3"/>
      </w:pPr>
      <w:r>
        <w:t>13.1.1</w:t>
      </w:r>
      <w:r>
        <w:tab/>
        <w:t>AES</w:t>
      </w:r>
    </w:p>
    <w:p w:rsidR="00756F5C" w:rsidRPr="00F3473F" w:rsidRDefault="00756F5C" w:rsidP="00756F5C">
      <w:r>
        <w:t>It appears fairly straightforward to adapt the encryption and integrity algorithms based on 128-bit AES to use 256-bit AES instead. There are published attacks that are notionally very slightly better than exhaustive search on 256-bit AES (http://link.springer.com/chapter/10.1007/978-3-319-19962-7_3), but in practice it remains a completely standard choice of strong algorithm.</w:t>
      </w:r>
    </w:p>
    <w:p w:rsidR="00756F5C" w:rsidRDefault="00756F5C" w:rsidP="00756F5C">
      <w:pPr>
        <w:pStyle w:val="Heading3"/>
      </w:pPr>
      <w:r>
        <w:t>13.1.2</w:t>
      </w:r>
      <w:r>
        <w:tab/>
        <w:t>SNOW 3G</w:t>
      </w:r>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r>
        <w:t>13.1.3</w:t>
      </w:r>
      <w:r>
        <w:tab/>
        <w:t>ZUC</w:t>
      </w:r>
    </w:p>
    <w:p w:rsidR="00756F5C" w:rsidRDefault="00756F5C" w:rsidP="00756F5C">
      <w:r>
        <w:rPr>
          <w:lang w:val="en-US"/>
        </w:rPr>
        <w:t>The internal state of ZUC is 560 bits.  Since ZUC has only been evaluated with respect to a 128-bit key, further evaluation would be needed on ZUC-256, which is a scaled-up version of the existing algorithm with enough security redundancy in mind. It is suggested that such evaluation should start sooner rather than later.</w:t>
      </w:r>
    </w:p>
    <w:p w:rsidR="00756F5C" w:rsidRDefault="00756F5C" w:rsidP="00756F5C">
      <w:pPr>
        <w:pStyle w:val="Heading2"/>
      </w:pPr>
      <w:r>
        <w:t xml:space="preserve">13.2 </w:t>
      </w:r>
      <w:r>
        <w:tab/>
        <w:t>AKA algorithms</w:t>
      </w:r>
    </w:p>
    <w:p w:rsidR="00756F5C" w:rsidRDefault="00756F5C" w:rsidP="00756F5C">
      <w:pPr>
        <w:pStyle w:val="Heading3"/>
      </w:pPr>
      <w:r>
        <w:t>13.2.1</w:t>
      </w:r>
      <w:r>
        <w:tab/>
        <w:t>MILENAGE</w:t>
      </w:r>
    </w:p>
    <w:p w:rsidR="00756F5C" w:rsidRPr="00F3473F" w:rsidRDefault="00756F5C" w:rsidP="00756F5C">
      <w:r>
        <w:t>MILENAGE is built around AES.  The same observations apply as in section 13.1.1.  It should be reasonably straightforward to create a 256-bitversion of MILENAGE (although some slight construction changes would be needed to produce 256-bit output values).</w:t>
      </w:r>
    </w:p>
    <w:p w:rsidR="00756F5C" w:rsidRDefault="00756F5C" w:rsidP="00756F5C">
      <w:pPr>
        <w:pStyle w:val="Heading3"/>
      </w:pPr>
      <w:r>
        <w:t>13.2.2</w:t>
      </w:r>
      <w:r>
        <w:tab/>
        <w:t>TUAK</w:t>
      </w:r>
    </w:p>
    <w:p w:rsidR="00756F5C" w:rsidRPr="00F3473F" w:rsidRDefault="00756F5C" w:rsidP="00756F5C">
      <w:r>
        <w:t>TUAK is already designed to accommodate 256-bit keys, and produce 256-bit outputs, if required.</w:t>
      </w:r>
    </w:p>
    <w:p w:rsidR="00756F5C" w:rsidRDefault="00756F5C" w:rsidP="00756F5C">
      <w:pPr>
        <w:pStyle w:val="Heading2"/>
      </w:pPr>
      <w:r>
        <w:t xml:space="preserve">13.3 </w:t>
      </w:r>
      <w:r>
        <w:tab/>
        <w:t>Key derivation algorithms</w:t>
      </w:r>
    </w:p>
    <w:p w:rsidR="00756F5C" w:rsidRDefault="00756F5C" w:rsidP="00756F5C">
      <w:pPr>
        <w:pStyle w:val="Heading3"/>
      </w:pPr>
      <w:r>
        <w:t>13.3.1</w:t>
      </w:r>
      <w:r>
        <w:tab/>
        <w:t>SHA-256</w:t>
      </w:r>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41" w:name="_Toc503442104"/>
      <w:r>
        <w:t>14</w:t>
      </w:r>
      <w:r w:rsidR="00CB0F65">
        <w:tab/>
      </w:r>
      <w:r w:rsidR="00F3431B">
        <w:t xml:space="preserve">Potential </w:t>
      </w:r>
      <w:r w:rsidR="00CB0F65">
        <w:t>Requirements</w:t>
      </w:r>
      <w:bookmarkEnd w:id="41"/>
    </w:p>
    <w:p w:rsidR="00387858" w:rsidRDefault="00387858" w:rsidP="00387858">
      <w:r>
        <w:t xml:space="preserve">There is an established long term threat to the asymmetric algorithms used in 5G for both UE to network communications and serving network to home network communications (see clause 6).  As there are currently no </w:t>
      </w:r>
      <w:r>
        <w:lastRenderedPageBreak/>
        <w:t>approved quantum safe replacements for the current asymmetric cryptography based methods, these methods should be designed so that quantum safe mechanisms can be specified later in a way that is protected from bidding down attacks.</w:t>
      </w:r>
    </w:p>
    <w:p w:rsidR="00387858" w:rsidRDefault="00387858" w:rsidP="00387858">
      <w:r>
        <w:t>For methods that use Diffie-Hellman for key agreement, these methods should be extensible for new Quantum safe key agreement mechanisms and tolerant of longer messages to deliver these key agreements.</w:t>
      </w:r>
    </w:p>
    <w:p w:rsidR="00387858" w:rsidRDefault="00387858" w:rsidP="00387858">
      <w:r>
        <w:t>Once there are approved Quantum safe privacy algorithms, an appropriate one should be chosen and added to the privacy mechanisms available in 5G. (note: the privacy mechanism used is already extensible and protected.)</w:t>
      </w:r>
    </w:p>
    <w:p w:rsidR="00F3431B" w:rsidRDefault="00105987" w:rsidP="00F3431B">
      <w:pPr>
        <w:pStyle w:val="Heading1"/>
      </w:pPr>
      <w:bookmarkStart w:id="42" w:name="_Toc503442105"/>
      <w:r>
        <w:t>15</w:t>
      </w:r>
      <w:r w:rsidR="00F3431B">
        <w:tab/>
        <w:t>Conclusions</w:t>
      </w:r>
      <w:bookmarkEnd w:id="42"/>
    </w:p>
    <w:p w:rsidR="00440E59" w:rsidRDefault="00440E59" w:rsidP="00440E59"/>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43" w:name="_Toc503442106"/>
      <w:bookmarkStart w:id="44" w:name="historyclause"/>
      <w:r w:rsidRPr="00235394">
        <w:t>Annex &lt;X&gt;:</w:t>
      </w:r>
      <w:r w:rsidRPr="00235394">
        <w:br/>
        <w:t>Change history</w:t>
      </w:r>
      <w:bookmarkEnd w:id="43"/>
    </w:p>
    <w:p w:rsidR="00D756B6" w:rsidRPr="00235394" w:rsidRDefault="00D756B6" w:rsidP="00D756B6">
      <w:pPr>
        <w:pStyle w:val="TH"/>
      </w:pPr>
      <w:bookmarkStart w:id="45" w:name="OLE_LINK6"/>
      <w:bookmarkStart w:id="46" w:name="OLE_LINK7"/>
      <w:bookmarkStart w:id="47" w:name="OLE_LINK20"/>
      <w:bookmarkStart w:id="48" w:name="OLE_LINK21"/>
      <w:bookmarkStart w:id="4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45"/>
          <w:bookmarkEnd w:id="46"/>
          <w:p w:rsidR="00E8629F" w:rsidRPr="00235394" w:rsidRDefault="00E8629F">
            <w:pPr>
              <w:pStyle w:val="TAL"/>
              <w:jc w:val="center"/>
              <w:rPr>
                <w:b/>
                <w:sz w:val="16"/>
              </w:rPr>
            </w:pPr>
            <w:r w:rsidRPr="00235394">
              <w:rPr>
                <w:b/>
              </w:rPr>
              <w:t>Change history</w:t>
            </w:r>
          </w:p>
        </w:tc>
      </w:tr>
      <w:tr w:rsidR="006B0D02" w:rsidRPr="00235394" w:rsidTr="004933F6">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c>
          <w:tcPr>
            <w:tcW w:w="800" w:type="dxa"/>
            <w:shd w:val="solid" w:color="FFFFFF" w:fill="auto"/>
          </w:tcPr>
          <w:p w:rsidR="00862C46" w:rsidRDefault="00862C46" w:rsidP="006562A4">
            <w:pPr>
              <w:pStyle w:val="TAC"/>
              <w:rPr>
                <w:sz w:val="16"/>
                <w:szCs w:val="16"/>
              </w:rPr>
            </w:pPr>
            <w:r>
              <w:rPr>
                <w:sz w:val="16"/>
                <w:szCs w:val="16"/>
              </w:rPr>
              <w:t>2018-08</w:t>
            </w:r>
          </w:p>
        </w:tc>
        <w:tc>
          <w:tcPr>
            <w:tcW w:w="901" w:type="dxa"/>
            <w:shd w:val="solid" w:color="FFFFFF" w:fill="auto"/>
          </w:tcPr>
          <w:p w:rsidR="00862C46" w:rsidRDefault="00862C46" w:rsidP="006B0D02">
            <w:pPr>
              <w:pStyle w:val="TAC"/>
              <w:rPr>
                <w:sz w:val="16"/>
                <w:szCs w:val="16"/>
              </w:rPr>
            </w:pPr>
            <w:r>
              <w:rPr>
                <w:sz w:val="16"/>
                <w:szCs w:val="16"/>
              </w:rPr>
              <w:t>SA3#92</w:t>
            </w:r>
          </w:p>
        </w:tc>
        <w:tc>
          <w:tcPr>
            <w:tcW w:w="993" w:type="dxa"/>
            <w:shd w:val="solid" w:color="FFFFFF" w:fill="auto"/>
          </w:tcPr>
          <w:p w:rsidR="00862C46" w:rsidRDefault="00862C46" w:rsidP="006562A4">
            <w:pPr>
              <w:pStyle w:val="TAC"/>
              <w:rPr>
                <w:sz w:val="16"/>
                <w:szCs w:val="16"/>
              </w:rPr>
            </w:pPr>
            <w:r>
              <w:rPr>
                <w:sz w:val="16"/>
                <w:szCs w:val="16"/>
              </w:rPr>
              <w:t>S3-182676</w:t>
            </w:r>
          </w:p>
        </w:tc>
        <w:tc>
          <w:tcPr>
            <w:tcW w:w="425" w:type="dxa"/>
            <w:shd w:val="solid" w:color="FFFFFF" w:fill="auto"/>
          </w:tcPr>
          <w:p w:rsidR="00862C46" w:rsidRDefault="00862C46" w:rsidP="00F3431B">
            <w:pPr>
              <w:pStyle w:val="TAL"/>
              <w:jc w:val="center"/>
              <w:rPr>
                <w:sz w:val="16"/>
                <w:szCs w:val="16"/>
              </w:rPr>
            </w:pPr>
            <w:r>
              <w:rPr>
                <w:sz w:val="16"/>
                <w:szCs w:val="16"/>
              </w:rPr>
              <w:t>-</w:t>
            </w:r>
          </w:p>
        </w:tc>
        <w:tc>
          <w:tcPr>
            <w:tcW w:w="425" w:type="dxa"/>
            <w:shd w:val="solid" w:color="FFFFFF" w:fill="auto"/>
          </w:tcPr>
          <w:p w:rsidR="00862C46" w:rsidRDefault="00862C46" w:rsidP="00F3431B">
            <w:pPr>
              <w:pStyle w:val="TAR"/>
              <w:jc w:val="center"/>
              <w:rPr>
                <w:sz w:val="16"/>
                <w:szCs w:val="16"/>
              </w:rPr>
            </w:pPr>
            <w:r>
              <w:rPr>
                <w:sz w:val="16"/>
                <w:szCs w:val="16"/>
              </w:rPr>
              <w:t>-</w:t>
            </w:r>
          </w:p>
        </w:tc>
        <w:tc>
          <w:tcPr>
            <w:tcW w:w="425" w:type="dxa"/>
            <w:shd w:val="solid" w:color="FFFFFF" w:fill="auto"/>
          </w:tcPr>
          <w:p w:rsidR="00862C46" w:rsidRDefault="00862C46" w:rsidP="00F3431B">
            <w:pPr>
              <w:pStyle w:val="TAC"/>
              <w:rPr>
                <w:sz w:val="16"/>
                <w:szCs w:val="16"/>
              </w:rPr>
            </w:pPr>
            <w:r>
              <w:rPr>
                <w:sz w:val="16"/>
                <w:szCs w:val="16"/>
              </w:rPr>
              <w:t>-</w:t>
            </w:r>
          </w:p>
        </w:tc>
        <w:tc>
          <w:tcPr>
            <w:tcW w:w="4962" w:type="dxa"/>
            <w:shd w:val="solid" w:color="FFFFFF" w:fill="auto"/>
          </w:tcPr>
          <w:p w:rsidR="00862C46" w:rsidRDefault="00862C46" w:rsidP="006562A4">
            <w:pPr>
              <w:pStyle w:val="TAL"/>
              <w:rPr>
                <w:sz w:val="16"/>
                <w:szCs w:val="16"/>
              </w:rPr>
            </w:pPr>
            <w:r>
              <w:rPr>
                <w:sz w:val="16"/>
                <w:szCs w:val="16"/>
              </w:rPr>
              <w:t>Added S3-182675</w:t>
            </w:r>
          </w:p>
        </w:tc>
        <w:tc>
          <w:tcPr>
            <w:tcW w:w="708" w:type="dxa"/>
            <w:shd w:val="solid" w:color="FFFFFF" w:fill="auto"/>
          </w:tcPr>
          <w:p w:rsidR="00862C46" w:rsidRDefault="00862C46" w:rsidP="006562A4">
            <w:pPr>
              <w:pStyle w:val="TAC"/>
              <w:rPr>
                <w:sz w:val="16"/>
                <w:szCs w:val="16"/>
              </w:rPr>
            </w:pPr>
            <w:r>
              <w:rPr>
                <w:sz w:val="16"/>
                <w:szCs w:val="16"/>
              </w:rPr>
              <w:t>0.5.0</w:t>
            </w:r>
          </w:p>
        </w:tc>
      </w:tr>
      <w:tr w:rsidR="0017315A" w:rsidRPr="006B0D02" w:rsidTr="004933F6">
        <w:tc>
          <w:tcPr>
            <w:tcW w:w="800" w:type="dxa"/>
            <w:shd w:val="solid" w:color="FFFFFF" w:fill="auto"/>
          </w:tcPr>
          <w:p w:rsidR="0017315A" w:rsidRDefault="0017315A" w:rsidP="006562A4">
            <w:pPr>
              <w:pStyle w:val="TAC"/>
              <w:rPr>
                <w:sz w:val="16"/>
                <w:szCs w:val="16"/>
              </w:rPr>
            </w:pPr>
            <w:r>
              <w:rPr>
                <w:sz w:val="16"/>
                <w:szCs w:val="16"/>
              </w:rPr>
              <w:t>2018-09</w:t>
            </w:r>
          </w:p>
        </w:tc>
        <w:tc>
          <w:tcPr>
            <w:tcW w:w="901" w:type="dxa"/>
            <w:shd w:val="solid" w:color="FFFFFF" w:fill="auto"/>
          </w:tcPr>
          <w:p w:rsidR="0017315A" w:rsidRDefault="0017315A" w:rsidP="006B0D02">
            <w:pPr>
              <w:pStyle w:val="TAC"/>
              <w:rPr>
                <w:sz w:val="16"/>
                <w:szCs w:val="16"/>
              </w:rPr>
            </w:pPr>
            <w:r>
              <w:rPr>
                <w:sz w:val="16"/>
                <w:szCs w:val="16"/>
              </w:rPr>
              <w:t>SA3#92bis</w:t>
            </w:r>
          </w:p>
        </w:tc>
        <w:tc>
          <w:tcPr>
            <w:tcW w:w="993" w:type="dxa"/>
            <w:shd w:val="solid" w:color="FFFFFF" w:fill="auto"/>
          </w:tcPr>
          <w:p w:rsidR="0017315A" w:rsidRDefault="0017315A" w:rsidP="006562A4">
            <w:pPr>
              <w:pStyle w:val="TAC"/>
              <w:rPr>
                <w:sz w:val="16"/>
                <w:szCs w:val="16"/>
              </w:rPr>
            </w:pPr>
            <w:r>
              <w:rPr>
                <w:sz w:val="16"/>
                <w:szCs w:val="16"/>
              </w:rPr>
              <w:t>S3-183169</w:t>
            </w:r>
          </w:p>
        </w:tc>
        <w:tc>
          <w:tcPr>
            <w:tcW w:w="425" w:type="dxa"/>
            <w:shd w:val="solid" w:color="FFFFFF" w:fill="auto"/>
          </w:tcPr>
          <w:p w:rsidR="0017315A" w:rsidRDefault="0017315A" w:rsidP="00F3431B">
            <w:pPr>
              <w:pStyle w:val="TAL"/>
              <w:jc w:val="center"/>
              <w:rPr>
                <w:sz w:val="16"/>
                <w:szCs w:val="16"/>
              </w:rPr>
            </w:pPr>
            <w:r>
              <w:rPr>
                <w:sz w:val="16"/>
                <w:szCs w:val="16"/>
              </w:rPr>
              <w:t>-</w:t>
            </w:r>
          </w:p>
        </w:tc>
        <w:tc>
          <w:tcPr>
            <w:tcW w:w="425" w:type="dxa"/>
            <w:shd w:val="solid" w:color="FFFFFF" w:fill="auto"/>
          </w:tcPr>
          <w:p w:rsidR="0017315A" w:rsidRDefault="0017315A" w:rsidP="00F3431B">
            <w:pPr>
              <w:pStyle w:val="TAR"/>
              <w:jc w:val="center"/>
              <w:rPr>
                <w:sz w:val="16"/>
                <w:szCs w:val="16"/>
              </w:rPr>
            </w:pPr>
            <w:r>
              <w:rPr>
                <w:sz w:val="16"/>
                <w:szCs w:val="16"/>
              </w:rPr>
              <w:t>-</w:t>
            </w:r>
          </w:p>
        </w:tc>
        <w:tc>
          <w:tcPr>
            <w:tcW w:w="425" w:type="dxa"/>
            <w:shd w:val="solid" w:color="FFFFFF" w:fill="auto"/>
          </w:tcPr>
          <w:p w:rsidR="0017315A" w:rsidRDefault="0017315A" w:rsidP="00F3431B">
            <w:pPr>
              <w:pStyle w:val="TAC"/>
              <w:rPr>
                <w:sz w:val="16"/>
                <w:szCs w:val="16"/>
              </w:rPr>
            </w:pPr>
            <w:r>
              <w:rPr>
                <w:sz w:val="16"/>
                <w:szCs w:val="16"/>
              </w:rPr>
              <w:t>-</w:t>
            </w:r>
          </w:p>
        </w:tc>
        <w:tc>
          <w:tcPr>
            <w:tcW w:w="4962" w:type="dxa"/>
            <w:shd w:val="solid" w:color="FFFFFF" w:fill="auto"/>
          </w:tcPr>
          <w:p w:rsidR="0017315A" w:rsidRDefault="0017315A" w:rsidP="006562A4">
            <w:pPr>
              <w:pStyle w:val="TAL"/>
              <w:rPr>
                <w:sz w:val="16"/>
                <w:szCs w:val="16"/>
              </w:rPr>
            </w:pPr>
            <w:r>
              <w:rPr>
                <w:sz w:val="16"/>
                <w:szCs w:val="16"/>
              </w:rPr>
              <w:t>Added S3-182980, S3-183165</w:t>
            </w:r>
            <w:r w:rsidR="000631B4">
              <w:rPr>
                <w:sz w:val="16"/>
                <w:szCs w:val="16"/>
              </w:rPr>
              <w:t>, S3-182961,</w:t>
            </w:r>
            <w:r w:rsidR="0087095A">
              <w:rPr>
                <w:sz w:val="16"/>
                <w:szCs w:val="16"/>
              </w:rPr>
              <w:t xml:space="preserve"> S3-182978, S3-183014,</w:t>
            </w:r>
            <w:r w:rsidR="00387858">
              <w:rPr>
                <w:sz w:val="16"/>
                <w:szCs w:val="16"/>
              </w:rPr>
              <w:t xml:space="preserve"> S3-183166 and S3-183167</w:t>
            </w:r>
          </w:p>
        </w:tc>
        <w:tc>
          <w:tcPr>
            <w:tcW w:w="708" w:type="dxa"/>
            <w:shd w:val="solid" w:color="FFFFFF" w:fill="auto"/>
          </w:tcPr>
          <w:p w:rsidR="0017315A" w:rsidRDefault="0017315A" w:rsidP="006562A4">
            <w:pPr>
              <w:pStyle w:val="TAC"/>
              <w:rPr>
                <w:sz w:val="16"/>
                <w:szCs w:val="16"/>
              </w:rPr>
            </w:pPr>
            <w:r>
              <w:rPr>
                <w:sz w:val="16"/>
                <w:szCs w:val="16"/>
              </w:rPr>
              <w:t>0.6.0</w:t>
            </w:r>
          </w:p>
        </w:tc>
      </w:tr>
    </w:tbl>
    <w:bookmarkEnd w:id="44"/>
    <w:p w:rsidR="00836C44" w:rsidRPr="00235394" w:rsidRDefault="00CB0F65" w:rsidP="00CB0F65">
      <w:pPr>
        <w:pStyle w:val="Guidance"/>
      </w:pPr>
      <w:r w:rsidRPr="00235394">
        <w:t xml:space="preserve"> </w:t>
      </w:r>
    </w:p>
    <w:bookmarkEnd w:id="47"/>
    <w:bookmarkEnd w:id="48"/>
    <w:bookmarkEnd w:id="49"/>
    <w:p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AC2" w:rsidRDefault="00944AC2">
      <w:r>
        <w:separator/>
      </w:r>
    </w:p>
  </w:endnote>
  <w:endnote w:type="continuationSeparator" w:id="0">
    <w:p w:rsidR="00944AC2" w:rsidRDefault="0094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2955DF">
    <w:pPr>
      <w:pStyle w:val="Footer"/>
    </w:pPr>
    <w:r>
      <w:rPr>
        <w:lang w:eastAsia="en-GB"/>
      </w:rPr>
      <mc:AlternateContent>
        <mc:Choice Requires="wps">
          <w:drawing>
            <wp:anchor distT="0" distB="0" distL="114300" distR="114300" simplePos="0" relativeHeight="251657216"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7D5F" w:rsidRPr="00F0320F" w:rsidRDefault="00677D5F"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74694a5087b1722f06809377"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rsidR="00677D5F" w:rsidRPr="00F0320F" w:rsidRDefault="00677D5F" w:rsidP="00F0320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2955DF">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7D5F" w:rsidRPr="00F0320F" w:rsidRDefault="00677D5F"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1e68435ab5732afa8da8607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rsidR="00677D5F" w:rsidRPr="00F0320F" w:rsidRDefault="00677D5F" w:rsidP="00F0320F">
                    <w:pPr>
                      <w:spacing w:after="0"/>
                      <w:rPr>
                        <w:rFonts w:ascii="Calibri" w:hAnsi="Calibri" w:cs="Calibri"/>
                        <w:color w:val="000000"/>
                        <w:sz w:val="14"/>
                      </w:rPr>
                    </w:pPr>
                  </w:p>
                </w:txbxContent>
              </v:textbox>
              <w10:wrap anchorx="page" anchory="page"/>
            </v:shape>
          </w:pict>
        </mc:Fallback>
      </mc:AlternateContent>
    </w:r>
    <w:r w:rsidR="00677D5F">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AC2" w:rsidRDefault="00944AC2">
      <w:r>
        <w:separator/>
      </w:r>
    </w:p>
  </w:footnote>
  <w:footnote w:type="continuationSeparator" w:id="0">
    <w:p w:rsidR="00944AC2" w:rsidRDefault="00944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pPr>
  </w:p>
  <w:p w:rsidR="00677D5F" w:rsidRDefault="00677D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framePr w:wrap="auto" w:vAnchor="text" w:hAnchor="margin" w:xAlign="right" w:y="1"/>
      <w:widowControl/>
    </w:pPr>
    <w:r>
      <w:fldChar w:fldCharType="begin"/>
    </w:r>
    <w:r>
      <w:instrText xml:space="preserve"> STYLEREF ZA </w:instrText>
    </w:r>
    <w:r>
      <w:fldChar w:fldCharType="separate"/>
    </w:r>
    <w:r w:rsidR="006D30CC">
      <w:t>3GPP TR 33.841 V0.6.0 (2018-09)</w:t>
    </w:r>
    <w:r>
      <w:fldChar w:fldCharType="end"/>
    </w:r>
  </w:p>
  <w:p w:rsidR="00677D5F" w:rsidRDefault="00677D5F">
    <w:pPr>
      <w:pStyle w:val="Header"/>
      <w:framePr w:wrap="auto" w:vAnchor="text" w:hAnchor="margin" w:xAlign="center" w:y="1"/>
      <w:widowControl/>
    </w:pPr>
    <w:r>
      <w:fldChar w:fldCharType="begin"/>
    </w:r>
    <w:r>
      <w:instrText xml:space="preserve"> PAGE </w:instrText>
    </w:r>
    <w:r>
      <w:fldChar w:fldCharType="separate"/>
    </w:r>
    <w:r w:rsidR="006D30CC">
      <w:t>16</w:t>
    </w:r>
    <w:r>
      <w:fldChar w:fldCharType="end"/>
    </w:r>
  </w:p>
  <w:p w:rsidR="00677D5F" w:rsidRDefault="00677D5F">
    <w:pPr>
      <w:pStyle w:val="Header"/>
      <w:framePr w:wrap="auto" w:vAnchor="text" w:hAnchor="margin" w:y="1"/>
      <w:widowControl/>
    </w:pPr>
    <w:r>
      <w:fldChar w:fldCharType="begin"/>
    </w:r>
    <w:r>
      <w:instrText xml:space="preserve"> STYLEREF ZGSM </w:instrText>
    </w:r>
    <w:r>
      <w:fldChar w:fldCharType="separate"/>
    </w:r>
    <w:r w:rsidR="006D30CC">
      <w:t>Release 16</w:t>
    </w:r>
    <w:r>
      <w:fldChar w:fldCharType="end"/>
    </w:r>
  </w:p>
  <w:p w:rsidR="00677D5F" w:rsidRDefault="00677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42CA6"/>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6179F"/>
    <w:rsid w:val="00274E1A"/>
    <w:rsid w:val="00282213"/>
    <w:rsid w:val="002955DF"/>
    <w:rsid w:val="002B25EB"/>
    <w:rsid w:val="002B7EEB"/>
    <w:rsid w:val="002F4093"/>
    <w:rsid w:val="002F43EE"/>
    <w:rsid w:val="003051B9"/>
    <w:rsid w:val="00340C45"/>
    <w:rsid w:val="00346186"/>
    <w:rsid w:val="0035630E"/>
    <w:rsid w:val="00367724"/>
    <w:rsid w:val="00387858"/>
    <w:rsid w:val="003C1C2D"/>
    <w:rsid w:val="003C2540"/>
    <w:rsid w:val="003D7224"/>
    <w:rsid w:val="00410DD8"/>
    <w:rsid w:val="00440E59"/>
    <w:rsid w:val="00444225"/>
    <w:rsid w:val="00450ADA"/>
    <w:rsid w:val="0046654D"/>
    <w:rsid w:val="004933F6"/>
    <w:rsid w:val="004A17C7"/>
    <w:rsid w:val="004C7317"/>
    <w:rsid w:val="004F7A3D"/>
    <w:rsid w:val="00505BFA"/>
    <w:rsid w:val="005455ED"/>
    <w:rsid w:val="00581E78"/>
    <w:rsid w:val="005B24BF"/>
    <w:rsid w:val="005D6848"/>
    <w:rsid w:val="006355DA"/>
    <w:rsid w:val="00645857"/>
    <w:rsid w:val="006562A4"/>
    <w:rsid w:val="00677D5F"/>
    <w:rsid w:val="00682EA4"/>
    <w:rsid w:val="006856E5"/>
    <w:rsid w:val="006B0D02"/>
    <w:rsid w:val="006D30CC"/>
    <w:rsid w:val="0070646B"/>
    <w:rsid w:val="007066FA"/>
    <w:rsid w:val="00707941"/>
    <w:rsid w:val="00710589"/>
    <w:rsid w:val="00713B60"/>
    <w:rsid w:val="007165F1"/>
    <w:rsid w:val="00756F5C"/>
    <w:rsid w:val="0077407B"/>
    <w:rsid w:val="00781CD2"/>
    <w:rsid w:val="007911FE"/>
    <w:rsid w:val="007D6048"/>
    <w:rsid w:val="007E5237"/>
    <w:rsid w:val="007F0E1E"/>
    <w:rsid w:val="007F62EA"/>
    <w:rsid w:val="00836C44"/>
    <w:rsid w:val="00844799"/>
    <w:rsid w:val="00846E32"/>
    <w:rsid w:val="00862C46"/>
    <w:rsid w:val="00863977"/>
    <w:rsid w:val="0087095A"/>
    <w:rsid w:val="00886771"/>
    <w:rsid w:val="00892D27"/>
    <w:rsid w:val="00893454"/>
    <w:rsid w:val="008B1C1C"/>
    <w:rsid w:val="008C2D22"/>
    <w:rsid w:val="008C60E9"/>
    <w:rsid w:val="008F7D93"/>
    <w:rsid w:val="009027B5"/>
    <w:rsid w:val="009246C1"/>
    <w:rsid w:val="00931702"/>
    <w:rsid w:val="0093600B"/>
    <w:rsid w:val="00944AC2"/>
    <w:rsid w:val="00950379"/>
    <w:rsid w:val="00983910"/>
    <w:rsid w:val="009C0727"/>
    <w:rsid w:val="009D028D"/>
    <w:rsid w:val="009F6C70"/>
    <w:rsid w:val="009F7425"/>
    <w:rsid w:val="00A17573"/>
    <w:rsid w:val="00A227EA"/>
    <w:rsid w:val="00A65439"/>
    <w:rsid w:val="00A723BA"/>
    <w:rsid w:val="00A72864"/>
    <w:rsid w:val="00A81B15"/>
    <w:rsid w:val="00A85DBC"/>
    <w:rsid w:val="00AB3F85"/>
    <w:rsid w:val="00B14264"/>
    <w:rsid w:val="00B6409F"/>
    <w:rsid w:val="00B8446C"/>
    <w:rsid w:val="00BC5420"/>
    <w:rsid w:val="00BD142C"/>
    <w:rsid w:val="00BD6F16"/>
    <w:rsid w:val="00C30A44"/>
    <w:rsid w:val="00C34F3A"/>
    <w:rsid w:val="00CA2C8F"/>
    <w:rsid w:val="00CB0F65"/>
    <w:rsid w:val="00CD1C14"/>
    <w:rsid w:val="00CE5CD5"/>
    <w:rsid w:val="00D412F9"/>
    <w:rsid w:val="00D520E4"/>
    <w:rsid w:val="00D57DFA"/>
    <w:rsid w:val="00D6041C"/>
    <w:rsid w:val="00D756B6"/>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A209E"/>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sogis.org/documents/cc/crypto/SOGIS-Agreed-Cryptographic-Mechanisms-1.1.pdf" TargetMode="External"/><Relationship Id="rId3" Type="http://schemas.openxmlformats.org/officeDocument/2006/relationships/numbering" Target="numbering.xml"/><Relationship Id="rId21" Type="http://schemas.openxmlformats.org/officeDocument/2006/relationships/hyperlink" Target="https://standards.ieee.org/standard/802_15_4-2011.html"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Post-Quantum-Cryptograph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src.nist.gov/csrc/media/projects/post-quantu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s://csrc.nist.gov/CSRC/media/Presentations/Let-s-Get-Ready-to-Rumble-The-NIST-PQC-%09Competiti/images-media/PQCrypto-April2018_Moody.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F892-52A1-4C32-8B6F-AB3364AA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8764</Words>
  <Characters>49959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58606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3</cp:revision>
  <dcterms:created xsi:type="dcterms:W3CDTF">2018-09-28T04:50:00Z</dcterms:created>
  <dcterms:modified xsi:type="dcterms:W3CDTF">2018-09-28T06:28:00Z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