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2A149A">
        <w:t>6</w:t>
      </w:r>
      <w:r w:rsidRPr="004D3578">
        <w:t>.</w:t>
      </w:r>
      <w:r w:rsidR="002A149A">
        <w:t>0</w:t>
      </w:r>
      <w:r w:rsidR="002A149A" w:rsidRPr="004D3578">
        <w:t xml:space="preserve"> </w:t>
      </w:r>
      <w:r w:rsidRPr="004D3578">
        <w:rPr>
          <w:sz w:val="32"/>
        </w:rPr>
        <w:t>(</w:t>
      </w:r>
      <w:r w:rsidR="0026018A">
        <w:rPr>
          <w:sz w:val="32"/>
        </w:rPr>
        <w:t>2019</w:t>
      </w:r>
      <w:r w:rsidRPr="004D3578">
        <w:rPr>
          <w:sz w:val="32"/>
        </w:rPr>
        <w:t>-</w:t>
      </w:r>
      <w:r w:rsidR="002A149A">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215C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6C6D20" w:rsidRDefault="006C6D2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_Toc27592495 \h </w:instrText>
      </w:r>
      <w:r>
        <w:fldChar w:fldCharType="separate"/>
      </w:r>
      <w:r>
        <w:t>6</w:t>
      </w:r>
      <w:r>
        <w:fldChar w:fldCharType="end"/>
      </w:r>
    </w:p>
    <w:p w:rsidR="006C6D20" w:rsidRDefault="006C6D2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_Toc27592496 \h </w:instrText>
      </w:r>
      <w:r>
        <w:fldChar w:fldCharType="separate"/>
      </w:r>
      <w:r>
        <w:t>7</w:t>
      </w:r>
      <w:r>
        <w:fldChar w:fldCharType="end"/>
      </w:r>
    </w:p>
    <w:p w:rsidR="006C6D20" w:rsidRDefault="006C6D2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_Toc27592497 \h </w:instrText>
      </w:r>
      <w:r>
        <w:fldChar w:fldCharType="separate"/>
      </w:r>
      <w:r>
        <w:t>7</w:t>
      </w:r>
      <w:r>
        <w:fldChar w:fldCharType="end"/>
      </w:r>
    </w:p>
    <w:p w:rsidR="006C6D20" w:rsidRDefault="006C6D2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_Toc27592498 \h </w:instrText>
      </w:r>
      <w:r>
        <w:fldChar w:fldCharType="separate"/>
      </w:r>
      <w:r>
        <w:t>8</w:t>
      </w:r>
      <w:r>
        <w:fldChar w:fldCharType="end"/>
      </w:r>
    </w:p>
    <w:p w:rsidR="006C6D20" w:rsidRDefault="006C6D2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_Toc27592499 \h </w:instrText>
      </w:r>
      <w:r>
        <w:fldChar w:fldCharType="separate"/>
      </w:r>
      <w:r>
        <w:t>8</w:t>
      </w:r>
      <w:r>
        <w:fldChar w:fldCharType="end"/>
      </w:r>
    </w:p>
    <w:p w:rsidR="006C6D20" w:rsidRDefault="006C6D2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_Toc27592500 \h </w:instrText>
      </w:r>
      <w:r>
        <w:fldChar w:fldCharType="separate"/>
      </w:r>
      <w:r>
        <w:t>8</w:t>
      </w:r>
      <w:r>
        <w:fldChar w:fldCharType="end"/>
      </w:r>
    </w:p>
    <w:p w:rsidR="006C6D20" w:rsidRDefault="006C6D2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_Toc27592501 \h </w:instrText>
      </w:r>
      <w:r>
        <w:fldChar w:fldCharType="separate"/>
      </w:r>
      <w:r>
        <w:t>8</w:t>
      </w:r>
      <w:r>
        <w:fldChar w:fldCharType="end"/>
      </w:r>
    </w:p>
    <w:p w:rsidR="006C6D20" w:rsidRDefault="006C6D2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_Toc27592502 \h </w:instrText>
      </w:r>
      <w:r>
        <w:fldChar w:fldCharType="separate"/>
      </w:r>
      <w:r>
        <w:t>8</w:t>
      </w:r>
      <w:r>
        <w:fldChar w:fldCharType="end"/>
      </w:r>
    </w:p>
    <w:p w:rsidR="006C6D20" w:rsidRDefault="006C6D2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_Toc27592503 \h </w:instrText>
      </w:r>
      <w:r>
        <w:fldChar w:fldCharType="separate"/>
      </w:r>
      <w:r>
        <w:t>8</w:t>
      </w:r>
      <w:r>
        <w:fldChar w:fldCharType="end"/>
      </w:r>
    </w:p>
    <w:p w:rsidR="006C6D20" w:rsidRDefault="006C6D2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_Toc27592504 \h </w:instrText>
      </w:r>
      <w:r>
        <w:fldChar w:fldCharType="separate"/>
      </w:r>
      <w:r>
        <w:t>9</w:t>
      </w:r>
      <w:r>
        <w:fldChar w:fldCharType="end"/>
      </w:r>
    </w:p>
    <w:p w:rsidR="006C6D20" w:rsidRDefault="006C6D2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_Toc27592505 \h </w:instrText>
      </w:r>
      <w:r>
        <w:fldChar w:fldCharType="separate"/>
      </w:r>
      <w:r>
        <w:t>9</w:t>
      </w:r>
      <w:r>
        <w:fldChar w:fldCharType="end"/>
      </w:r>
    </w:p>
    <w:p w:rsidR="006C6D20" w:rsidRDefault="006C6D2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_Toc27592506 \h </w:instrText>
      </w:r>
      <w:r>
        <w:fldChar w:fldCharType="separate"/>
      </w:r>
      <w:r>
        <w:t>9</w:t>
      </w:r>
      <w:r>
        <w:fldChar w:fldCharType="end"/>
      </w:r>
    </w:p>
    <w:p w:rsidR="006C6D20" w:rsidRDefault="006C6D2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_Toc27592507 \h </w:instrText>
      </w:r>
      <w:r>
        <w:fldChar w:fldCharType="separate"/>
      </w:r>
      <w:r>
        <w:t>13</w:t>
      </w:r>
      <w:r>
        <w:fldChar w:fldCharType="end"/>
      </w:r>
    </w:p>
    <w:p w:rsidR="006C6D20" w:rsidRDefault="006C6D2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_Toc27592508 \h </w:instrText>
      </w:r>
      <w:r>
        <w:fldChar w:fldCharType="separate"/>
      </w:r>
      <w:r>
        <w:t>13</w:t>
      </w:r>
      <w:r>
        <w:fldChar w:fldCharType="end"/>
      </w:r>
    </w:p>
    <w:p w:rsidR="006C6D20" w:rsidRDefault="006C6D20">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_Toc27592509 \h </w:instrText>
      </w:r>
      <w:r>
        <w:fldChar w:fldCharType="separate"/>
      </w:r>
      <w:r>
        <w:t>14</w:t>
      </w:r>
      <w:r>
        <w:fldChar w:fldCharType="end"/>
      </w:r>
    </w:p>
    <w:p w:rsidR="006C6D20" w:rsidRDefault="006C6D20">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_Toc27592510 \h </w:instrText>
      </w:r>
      <w:r>
        <w:fldChar w:fldCharType="separate"/>
      </w:r>
      <w:r>
        <w:t>14</w:t>
      </w:r>
      <w:r>
        <w:fldChar w:fldCharType="end"/>
      </w:r>
    </w:p>
    <w:p w:rsidR="006C6D20" w:rsidRDefault="006C6D2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_Toc27592511 \h </w:instrText>
      </w:r>
      <w:r>
        <w:fldChar w:fldCharType="separate"/>
      </w:r>
      <w:r>
        <w:t>15</w:t>
      </w:r>
      <w:r>
        <w:fldChar w:fldCharType="end"/>
      </w:r>
    </w:p>
    <w:p w:rsidR="006C6D20" w:rsidRDefault="006C6D20">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_Toc27592512 \h </w:instrText>
      </w:r>
      <w:r>
        <w:fldChar w:fldCharType="separate"/>
      </w:r>
      <w:r>
        <w:t>15</w:t>
      </w:r>
      <w:r>
        <w:fldChar w:fldCharType="end"/>
      </w:r>
    </w:p>
    <w:p w:rsidR="006C6D20" w:rsidRDefault="006C6D20">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_Toc27592513 \h </w:instrText>
      </w:r>
      <w:r>
        <w:fldChar w:fldCharType="separate"/>
      </w:r>
      <w:r>
        <w:t>15</w:t>
      </w:r>
      <w:r>
        <w:fldChar w:fldCharType="end"/>
      </w:r>
    </w:p>
    <w:p w:rsidR="006C6D20" w:rsidRDefault="006C6D20">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_Toc27592514 \h </w:instrText>
      </w:r>
      <w:r>
        <w:fldChar w:fldCharType="separate"/>
      </w:r>
      <w:r>
        <w:t>16</w:t>
      </w:r>
      <w:r>
        <w:fldChar w:fldCharType="end"/>
      </w:r>
    </w:p>
    <w:p w:rsidR="006C6D20" w:rsidRDefault="006C6D20">
      <w:pPr>
        <w:pStyle w:val="TOC4"/>
        <w:rPr>
          <w:rFonts w:asciiTheme="minorHAnsi" w:eastAsiaTheme="minorEastAsia" w:hAnsiTheme="minorHAnsi" w:cstheme="minorBidi"/>
          <w:sz w:val="22"/>
          <w:szCs w:val="22"/>
          <w:lang w:eastAsia="en-GB"/>
        </w:rPr>
      </w:pPr>
      <w:r w:rsidRPr="00227475">
        <w:rPr>
          <w:lang w:val="en-US"/>
        </w:rPr>
        <w:t>5.2.4.4</w:t>
      </w:r>
      <w:r>
        <w:rPr>
          <w:rFonts w:asciiTheme="minorHAnsi" w:eastAsiaTheme="minorEastAsia" w:hAnsiTheme="minorHAnsi" w:cstheme="minorBidi"/>
          <w:sz w:val="22"/>
          <w:szCs w:val="22"/>
          <w:lang w:eastAsia="en-GB"/>
        </w:rPr>
        <w:tab/>
      </w:r>
      <w:r w:rsidRPr="00227475">
        <w:rPr>
          <w:lang w:val="en-US"/>
        </w:rPr>
        <w:t>Type: LinksValueSchema</w:t>
      </w:r>
      <w:r>
        <w:tab/>
      </w:r>
      <w:r>
        <w:fldChar w:fldCharType="begin" w:fldLock="1"/>
      </w:r>
      <w:r>
        <w:instrText xml:space="preserve"> PAGEREF _Toc27592515 \h </w:instrText>
      </w:r>
      <w:r>
        <w:fldChar w:fldCharType="separate"/>
      </w:r>
      <w:r>
        <w:t>16</w:t>
      </w:r>
      <w:r>
        <w:fldChar w:fldCharType="end"/>
      </w:r>
    </w:p>
    <w:p w:rsidR="006C6D20" w:rsidRDefault="006C6D20">
      <w:pPr>
        <w:pStyle w:val="TOC4"/>
        <w:rPr>
          <w:rFonts w:asciiTheme="minorHAnsi" w:eastAsiaTheme="minorEastAsia" w:hAnsiTheme="minorHAnsi" w:cstheme="minorBidi"/>
          <w:sz w:val="22"/>
          <w:szCs w:val="22"/>
          <w:lang w:eastAsia="en-GB"/>
        </w:rPr>
      </w:pPr>
      <w:r w:rsidRPr="00227475">
        <w:rPr>
          <w:lang w:val="en-US"/>
        </w:rPr>
        <w:t>5.2.4.5</w:t>
      </w:r>
      <w:r>
        <w:rPr>
          <w:rFonts w:asciiTheme="minorHAnsi" w:eastAsiaTheme="minorEastAsia" w:hAnsiTheme="minorHAnsi" w:cstheme="minorBidi"/>
          <w:sz w:val="22"/>
          <w:szCs w:val="22"/>
          <w:lang w:eastAsia="en-GB"/>
        </w:rPr>
        <w:tab/>
      </w:r>
      <w:r w:rsidRPr="00227475">
        <w:rPr>
          <w:lang w:val="en-US"/>
        </w:rPr>
        <w:t>Type: SelfLink</w:t>
      </w:r>
      <w:r>
        <w:tab/>
      </w:r>
      <w:r>
        <w:fldChar w:fldCharType="begin" w:fldLock="1"/>
      </w:r>
      <w:r>
        <w:instrText xml:space="preserve"> PAGEREF _Toc27592516 \h </w:instrText>
      </w:r>
      <w:r>
        <w:fldChar w:fldCharType="separate"/>
      </w:r>
      <w:r>
        <w:t>16</w:t>
      </w:r>
      <w:r>
        <w:fldChar w:fldCharType="end"/>
      </w:r>
    </w:p>
    <w:p w:rsidR="006C6D20" w:rsidRDefault="006C6D20">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_Toc27592517 \h </w:instrText>
      </w:r>
      <w:r>
        <w:fldChar w:fldCharType="separate"/>
      </w:r>
      <w:r>
        <w:t>16</w:t>
      </w:r>
      <w:r>
        <w:fldChar w:fldCharType="end"/>
      </w:r>
    </w:p>
    <w:p w:rsidR="006C6D20" w:rsidRDefault="006C6D20">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_Toc27592518 \h </w:instrText>
      </w:r>
      <w:r>
        <w:fldChar w:fldCharType="separate"/>
      </w:r>
      <w:r>
        <w:t>16</w:t>
      </w:r>
      <w:r>
        <w:fldChar w:fldCharType="end"/>
      </w:r>
    </w:p>
    <w:p w:rsidR="006C6D20" w:rsidRDefault="006C6D20">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_Toc27592519 \h </w:instrText>
      </w:r>
      <w:r>
        <w:fldChar w:fldCharType="separate"/>
      </w:r>
      <w:r>
        <w:t>17</w:t>
      </w:r>
      <w:r>
        <w:fldChar w:fldCharType="end"/>
      </w:r>
    </w:p>
    <w:p w:rsidR="006C6D20" w:rsidRDefault="006C6D20">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_Toc27592520 \h </w:instrText>
      </w:r>
      <w:r>
        <w:fldChar w:fldCharType="separate"/>
      </w:r>
      <w:r>
        <w:t>17</w:t>
      </w:r>
      <w:r>
        <w:fldChar w:fldCharType="end"/>
      </w:r>
    </w:p>
    <w:p w:rsidR="006C6D20" w:rsidRDefault="006C6D20">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_Toc27592521 \h </w:instrText>
      </w:r>
      <w:r>
        <w:fldChar w:fldCharType="separate"/>
      </w:r>
      <w:r>
        <w:t>17</w:t>
      </w:r>
      <w:r>
        <w:fldChar w:fldCharType="end"/>
      </w:r>
    </w:p>
    <w:p w:rsidR="006C6D20" w:rsidRDefault="006C6D20">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_Toc27592522 \h </w:instrText>
      </w:r>
      <w:r>
        <w:fldChar w:fldCharType="separate"/>
      </w:r>
      <w:r>
        <w:t>18</w:t>
      </w:r>
      <w:r>
        <w:fldChar w:fldCharType="end"/>
      </w:r>
    </w:p>
    <w:p w:rsidR="006C6D20" w:rsidRDefault="006C6D20">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_Toc27592523 \h </w:instrText>
      </w:r>
      <w:r>
        <w:fldChar w:fldCharType="separate"/>
      </w:r>
      <w:r>
        <w:t>18</w:t>
      </w:r>
      <w:r>
        <w:fldChar w:fldCharType="end"/>
      </w:r>
    </w:p>
    <w:p w:rsidR="006C6D20" w:rsidRDefault="006C6D20">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_Toc27592524 \h </w:instrText>
      </w:r>
      <w:r>
        <w:fldChar w:fldCharType="separate"/>
      </w:r>
      <w:r>
        <w:t>18</w:t>
      </w:r>
      <w:r>
        <w:fldChar w:fldCharType="end"/>
      </w:r>
    </w:p>
    <w:p w:rsidR="006C6D20" w:rsidRDefault="006C6D20">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_Toc27592525 \h </w:instrText>
      </w:r>
      <w:r>
        <w:fldChar w:fldCharType="separate"/>
      </w:r>
      <w:r>
        <w:t>18</w:t>
      </w:r>
      <w:r>
        <w:fldChar w:fldCharType="end"/>
      </w:r>
    </w:p>
    <w:p w:rsidR="006C6D20" w:rsidRDefault="006C6D20">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_Toc27592526 \h </w:instrText>
      </w:r>
      <w:r>
        <w:fldChar w:fldCharType="separate"/>
      </w:r>
      <w:r>
        <w:t>18</w:t>
      </w:r>
      <w:r>
        <w:fldChar w:fldCharType="end"/>
      </w:r>
    </w:p>
    <w:p w:rsidR="006C6D20" w:rsidRDefault="006C6D2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_Toc27592527 \h </w:instrText>
      </w:r>
      <w:r>
        <w:fldChar w:fldCharType="separate"/>
      </w:r>
      <w:r>
        <w:t>19</w:t>
      </w:r>
      <w:r>
        <w:fldChar w:fldCharType="end"/>
      </w:r>
    </w:p>
    <w:p w:rsidR="006C6D20" w:rsidRDefault="006C6D2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_Toc27592528 \h </w:instrText>
      </w:r>
      <w:r>
        <w:fldChar w:fldCharType="separate"/>
      </w:r>
      <w:r>
        <w:t>19</w:t>
      </w:r>
      <w:r>
        <w:fldChar w:fldCharType="end"/>
      </w:r>
    </w:p>
    <w:p w:rsidR="006C6D20" w:rsidRDefault="006C6D2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_Toc27592529 \h </w:instrText>
      </w:r>
      <w:r>
        <w:fldChar w:fldCharType="separate"/>
      </w:r>
      <w:r>
        <w:t>19</w:t>
      </w:r>
      <w:r>
        <w:fldChar w:fldCharType="end"/>
      </w:r>
    </w:p>
    <w:p w:rsidR="006C6D20" w:rsidRDefault="006C6D2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_Toc27592530 \h </w:instrText>
      </w:r>
      <w:r>
        <w:fldChar w:fldCharType="separate"/>
      </w:r>
      <w:r>
        <w:t>22</w:t>
      </w:r>
      <w:r>
        <w:fldChar w:fldCharType="end"/>
      </w:r>
    </w:p>
    <w:p w:rsidR="006C6D20" w:rsidRDefault="006C6D2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_Toc27592531 \h </w:instrText>
      </w:r>
      <w:r>
        <w:fldChar w:fldCharType="separate"/>
      </w:r>
      <w:r>
        <w:t>22</w:t>
      </w:r>
      <w:r>
        <w:fldChar w:fldCharType="end"/>
      </w:r>
    </w:p>
    <w:p w:rsidR="006C6D20" w:rsidRDefault="006C6D20">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_Toc27592532 \h </w:instrText>
      </w:r>
      <w:r>
        <w:fldChar w:fldCharType="separate"/>
      </w:r>
      <w:r>
        <w:t>22</w:t>
      </w:r>
      <w:r>
        <w:fldChar w:fldCharType="end"/>
      </w:r>
    </w:p>
    <w:p w:rsidR="006C6D20" w:rsidRDefault="006C6D20">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_Toc27592533 \h </w:instrText>
      </w:r>
      <w:r>
        <w:fldChar w:fldCharType="separate"/>
      </w:r>
      <w:r>
        <w:t>22</w:t>
      </w:r>
      <w:r>
        <w:fldChar w:fldCharType="end"/>
      </w:r>
    </w:p>
    <w:p w:rsidR="006C6D20" w:rsidRDefault="006C6D20">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_Toc27592534 \h </w:instrText>
      </w:r>
      <w:r>
        <w:fldChar w:fldCharType="separate"/>
      </w:r>
      <w:r>
        <w:t>22</w:t>
      </w:r>
      <w:r>
        <w:fldChar w:fldCharType="end"/>
      </w:r>
    </w:p>
    <w:p w:rsidR="006C6D20" w:rsidRDefault="006C6D2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_Toc27592535 \h </w:instrText>
      </w:r>
      <w:r>
        <w:fldChar w:fldCharType="separate"/>
      </w:r>
      <w:r>
        <w:t>22</w:t>
      </w:r>
      <w:r>
        <w:fldChar w:fldCharType="end"/>
      </w:r>
    </w:p>
    <w:p w:rsidR="006C6D20" w:rsidRDefault="006C6D2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_Toc27592536 \h </w:instrText>
      </w:r>
      <w:r>
        <w:fldChar w:fldCharType="separate"/>
      </w:r>
      <w:r>
        <w:t>22</w:t>
      </w:r>
      <w:r>
        <w:fldChar w:fldCharType="end"/>
      </w:r>
    </w:p>
    <w:p w:rsidR="006C6D20" w:rsidRDefault="006C6D2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_Toc27592537 \h </w:instrText>
      </w:r>
      <w:r>
        <w:fldChar w:fldCharType="separate"/>
      </w:r>
      <w:r>
        <w:t>22</w:t>
      </w:r>
      <w:r>
        <w:fldChar w:fldCharType="end"/>
      </w:r>
    </w:p>
    <w:p w:rsidR="006C6D20" w:rsidRDefault="006C6D2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_Toc27592538 \h </w:instrText>
      </w:r>
      <w:r>
        <w:fldChar w:fldCharType="separate"/>
      </w:r>
      <w:r>
        <w:t>25</w:t>
      </w:r>
      <w:r>
        <w:fldChar w:fldCharType="end"/>
      </w:r>
    </w:p>
    <w:p w:rsidR="006C6D20" w:rsidRDefault="006C6D20">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_Toc27592539 \h </w:instrText>
      </w:r>
      <w:r>
        <w:fldChar w:fldCharType="separate"/>
      </w:r>
      <w:r>
        <w:t>25</w:t>
      </w:r>
      <w:r>
        <w:fldChar w:fldCharType="end"/>
      </w:r>
    </w:p>
    <w:p w:rsidR="006C6D20" w:rsidRDefault="006C6D20">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_Toc27592540 \h </w:instrText>
      </w:r>
      <w:r>
        <w:fldChar w:fldCharType="separate"/>
      </w:r>
      <w:r>
        <w:t>25</w:t>
      </w:r>
      <w:r>
        <w:fldChar w:fldCharType="end"/>
      </w:r>
    </w:p>
    <w:p w:rsidR="006C6D20" w:rsidRDefault="006C6D20">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_Toc27592541 \h </w:instrText>
      </w:r>
      <w:r>
        <w:fldChar w:fldCharType="separate"/>
      </w:r>
      <w:r>
        <w:t>26</w:t>
      </w:r>
      <w:r>
        <w:fldChar w:fldCharType="end"/>
      </w:r>
    </w:p>
    <w:p w:rsidR="006C6D20" w:rsidRDefault="006C6D20">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_Toc27592542 \h </w:instrText>
      </w:r>
      <w:r>
        <w:fldChar w:fldCharType="separate"/>
      </w:r>
      <w:r>
        <w:t>26</w:t>
      </w:r>
      <w:r>
        <w:fldChar w:fldCharType="end"/>
      </w:r>
    </w:p>
    <w:p w:rsidR="006C6D20" w:rsidRDefault="006C6D20">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_Toc27592543 \h </w:instrText>
      </w:r>
      <w:r>
        <w:fldChar w:fldCharType="separate"/>
      </w:r>
      <w:r>
        <w:t>26</w:t>
      </w:r>
      <w:r>
        <w:fldChar w:fldCharType="end"/>
      </w:r>
    </w:p>
    <w:p w:rsidR="006C6D20" w:rsidRDefault="006C6D20">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_Toc27592544 \h </w:instrText>
      </w:r>
      <w:r>
        <w:fldChar w:fldCharType="separate"/>
      </w:r>
      <w:r>
        <w:t>26</w:t>
      </w:r>
      <w:r>
        <w:fldChar w:fldCharType="end"/>
      </w:r>
    </w:p>
    <w:p w:rsidR="006C6D20" w:rsidRDefault="006C6D20">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_Toc27592545 \h </w:instrText>
      </w:r>
      <w:r>
        <w:fldChar w:fldCharType="separate"/>
      </w:r>
      <w:r>
        <w:t>26</w:t>
      </w:r>
      <w:r>
        <w:fldChar w:fldCharType="end"/>
      </w:r>
    </w:p>
    <w:p w:rsidR="006C6D20" w:rsidRDefault="006C6D20">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_Toc27592546 \h </w:instrText>
      </w:r>
      <w:r>
        <w:fldChar w:fldCharType="separate"/>
      </w:r>
      <w:r>
        <w:t>27</w:t>
      </w:r>
      <w:r>
        <w:fldChar w:fldCharType="end"/>
      </w:r>
    </w:p>
    <w:p w:rsidR="006C6D20" w:rsidRDefault="006C6D20">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_Toc27592547 \h </w:instrText>
      </w:r>
      <w:r>
        <w:fldChar w:fldCharType="separate"/>
      </w:r>
      <w:r>
        <w:t>27</w:t>
      </w:r>
      <w:r>
        <w:fldChar w:fldCharType="end"/>
      </w:r>
    </w:p>
    <w:p w:rsidR="006C6D20" w:rsidRDefault="006C6D20">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_Toc27592548 \h </w:instrText>
      </w:r>
      <w:r>
        <w:fldChar w:fldCharType="separate"/>
      </w:r>
      <w:r>
        <w:t>27</w:t>
      </w:r>
      <w:r>
        <w:fldChar w:fldCharType="end"/>
      </w:r>
    </w:p>
    <w:p w:rsidR="006C6D20" w:rsidRDefault="006C6D20">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_Toc27592549 \h </w:instrText>
      </w:r>
      <w:r>
        <w:fldChar w:fldCharType="separate"/>
      </w:r>
      <w:r>
        <w:t>27</w:t>
      </w:r>
      <w:r>
        <w:fldChar w:fldCharType="end"/>
      </w:r>
    </w:p>
    <w:p w:rsidR="006C6D20" w:rsidRDefault="006C6D20">
      <w:pPr>
        <w:pStyle w:val="TOC4"/>
        <w:rPr>
          <w:rFonts w:asciiTheme="minorHAnsi" w:eastAsiaTheme="minorEastAsia" w:hAnsiTheme="minorHAnsi" w:cstheme="minorBidi"/>
          <w:sz w:val="22"/>
          <w:szCs w:val="22"/>
          <w:lang w:eastAsia="en-GB"/>
        </w:rPr>
      </w:pPr>
      <w:r>
        <w:lastRenderedPageBreak/>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_Toc27592550 \h </w:instrText>
      </w:r>
      <w:r>
        <w:fldChar w:fldCharType="separate"/>
      </w:r>
      <w:r>
        <w:t>27</w:t>
      </w:r>
      <w:r>
        <w:fldChar w:fldCharType="end"/>
      </w:r>
    </w:p>
    <w:p w:rsidR="006C6D20" w:rsidRDefault="006C6D20">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_Toc27592551 \h </w:instrText>
      </w:r>
      <w:r>
        <w:fldChar w:fldCharType="separate"/>
      </w:r>
      <w:r>
        <w:t>27</w:t>
      </w:r>
      <w:r>
        <w:fldChar w:fldCharType="end"/>
      </w:r>
    </w:p>
    <w:p w:rsidR="006C6D20" w:rsidRDefault="006C6D20">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_Toc27592552 \h </w:instrText>
      </w:r>
      <w:r>
        <w:fldChar w:fldCharType="separate"/>
      </w:r>
      <w:r>
        <w:t>27</w:t>
      </w:r>
      <w:r>
        <w:fldChar w:fldCharType="end"/>
      </w:r>
    </w:p>
    <w:p w:rsidR="006C6D20" w:rsidRDefault="006C6D20">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_Toc27592553 \h </w:instrText>
      </w:r>
      <w:r>
        <w:fldChar w:fldCharType="separate"/>
      </w:r>
      <w:r>
        <w:t>28</w:t>
      </w:r>
      <w:r>
        <w:fldChar w:fldCharType="end"/>
      </w:r>
    </w:p>
    <w:p w:rsidR="006C6D20" w:rsidRDefault="006C6D20">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_Toc27592554 \h </w:instrText>
      </w:r>
      <w:r>
        <w:fldChar w:fldCharType="separate"/>
      </w:r>
      <w:r>
        <w:t>28</w:t>
      </w:r>
      <w:r>
        <w:fldChar w:fldCharType="end"/>
      </w:r>
    </w:p>
    <w:p w:rsidR="006C6D20" w:rsidRDefault="006C6D20">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_Toc27592555 \h </w:instrText>
      </w:r>
      <w:r>
        <w:fldChar w:fldCharType="separate"/>
      </w:r>
      <w:r>
        <w:t>28</w:t>
      </w:r>
      <w:r>
        <w:fldChar w:fldCharType="end"/>
      </w:r>
    </w:p>
    <w:p w:rsidR="006C6D20" w:rsidRDefault="006C6D20">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_Toc27592556 \h </w:instrText>
      </w:r>
      <w:r>
        <w:fldChar w:fldCharType="separate"/>
      </w:r>
      <w:r>
        <w:t>28</w:t>
      </w:r>
      <w:r>
        <w:fldChar w:fldCharType="end"/>
      </w:r>
    </w:p>
    <w:p w:rsidR="006C6D20" w:rsidRDefault="006C6D20">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_Toc27592557 \h </w:instrText>
      </w:r>
      <w:r>
        <w:fldChar w:fldCharType="separate"/>
      </w:r>
      <w:r>
        <w:t>28</w:t>
      </w:r>
      <w:r>
        <w:fldChar w:fldCharType="end"/>
      </w:r>
    </w:p>
    <w:p w:rsidR="006C6D20" w:rsidRDefault="006C6D20">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_Toc27592558 \h </w:instrText>
      </w:r>
      <w:r>
        <w:fldChar w:fldCharType="separate"/>
      </w:r>
      <w:r>
        <w:t>28</w:t>
      </w:r>
      <w:r>
        <w:fldChar w:fldCharType="end"/>
      </w:r>
    </w:p>
    <w:p w:rsidR="006C6D20" w:rsidRDefault="006C6D20">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_Toc27592559 \h </w:instrText>
      </w:r>
      <w:r>
        <w:fldChar w:fldCharType="separate"/>
      </w:r>
      <w:r>
        <w:t>28</w:t>
      </w:r>
      <w:r>
        <w:fldChar w:fldCharType="end"/>
      </w:r>
    </w:p>
    <w:p w:rsidR="006C6D20" w:rsidRDefault="006C6D20">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_Toc27592560 \h </w:instrText>
      </w:r>
      <w:r>
        <w:fldChar w:fldCharType="separate"/>
      </w:r>
      <w:r>
        <w:t>29</w:t>
      </w:r>
      <w:r>
        <w:fldChar w:fldCharType="end"/>
      </w:r>
    </w:p>
    <w:p w:rsidR="006C6D20" w:rsidRDefault="006C6D20">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_Toc27592561 \h </w:instrText>
      </w:r>
      <w:r>
        <w:fldChar w:fldCharType="separate"/>
      </w:r>
      <w:r>
        <w:t>29</w:t>
      </w:r>
      <w:r>
        <w:fldChar w:fldCharType="end"/>
      </w:r>
    </w:p>
    <w:p w:rsidR="006C6D20" w:rsidRPr="006C6D20" w:rsidRDefault="006C6D20">
      <w:pPr>
        <w:pStyle w:val="TOC4"/>
        <w:rPr>
          <w:rFonts w:asciiTheme="minorHAnsi" w:eastAsiaTheme="minorEastAsia" w:hAnsiTheme="minorHAnsi" w:cstheme="minorBidi"/>
          <w:sz w:val="22"/>
          <w:szCs w:val="22"/>
          <w:lang w:val="fi-FI" w:eastAsia="en-GB"/>
        </w:rPr>
      </w:pPr>
      <w:r w:rsidRPr="006C6D20">
        <w:rPr>
          <w:lang w:val="fi-FI"/>
        </w:rPr>
        <w:t>5.4.4.4</w:t>
      </w:r>
      <w:r w:rsidRPr="006C6D20">
        <w:rPr>
          <w:rFonts w:asciiTheme="minorHAnsi" w:eastAsiaTheme="minorEastAsia" w:hAnsiTheme="minorHAnsi" w:cstheme="minorBidi"/>
          <w:sz w:val="22"/>
          <w:szCs w:val="22"/>
          <w:lang w:val="fi-FI" w:eastAsia="en-GB"/>
        </w:rPr>
        <w:tab/>
      </w:r>
      <w:r w:rsidRPr="006C6D20">
        <w:rPr>
          <w:lang w:val="fi-FI"/>
        </w:rPr>
        <w:t>Type: Tai</w:t>
      </w:r>
      <w:r w:rsidRPr="006C6D20">
        <w:rPr>
          <w:lang w:val="fi-FI"/>
        </w:rPr>
        <w:tab/>
      </w:r>
      <w:r>
        <w:fldChar w:fldCharType="begin" w:fldLock="1"/>
      </w:r>
      <w:r w:rsidRPr="006C6D20">
        <w:rPr>
          <w:lang w:val="fi-FI"/>
        </w:rPr>
        <w:instrText xml:space="preserve"> PAGEREF _Toc27592562 \h </w:instrText>
      </w:r>
      <w:r>
        <w:fldChar w:fldCharType="separate"/>
      </w:r>
      <w:r w:rsidRPr="006C6D20">
        <w:rPr>
          <w:lang w:val="fi-FI"/>
        </w:rPr>
        <w:t>29</w:t>
      </w:r>
      <w:r>
        <w:fldChar w:fldCharType="end"/>
      </w:r>
    </w:p>
    <w:p w:rsidR="006C6D20" w:rsidRPr="006C6D20" w:rsidRDefault="006C6D20">
      <w:pPr>
        <w:pStyle w:val="TOC4"/>
        <w:rPr>
          <w:rFonts w:asciiTheme="minorHAnsi" w:eastAsiaTheme="minorEastAsia" w:hAnsiTheme="minorHAnsi" w:cstheme="minorBidi"/>
          <w:sz w:val="22"/>
          <w:szCs w:val="22"/>
          <w:lang w:val="fi-FI" w:eastAsia="en-GB"/>
        </w:rPr>
      </w:pPr>
      <w:r w:rsidRPr="006C6D20">
        <w:rPr>
          <w:lang w:val="fi-FI"/>
        </w:rPr>
        <w:t>5.4.4.5</w:t>
      </w:r>
      <w:r w:rsidRPr="006C6D20">
        <w:rPr>
          <w:rFonts w:asciiTheme="minorHAnsi" w:eastAsiaTheme="minorEastAsia" w:hAnsiTheme="minorHAnsi" w:cstheme="minorBidi"/>
          <w:sz w:val="22"/>
          <w:szCs w:val="22"/>
          <w:lang w:val="fi-FI" w:eastAsia="en-GB"/>
        </w:rPr>
        <w:tab/>
      </w:r>
      <w:r w:rsidRPr="006C6D20">
        <w:rPr>
          <w:lang w:val="fi-FI"/>
        </w:rPr>
        <w:t>Type: Ecgi</w:t>
      </w:r>
      <w:r w:rsidRPr="006C6D20">
        <w:rPr>
          <w:lang w:val="fi-FI"/>
        </w:rPr>
        <w:tab/>
      </w:r>
      <w:r>
        <w:fldChar w:fldCharType="begin" w:fldLock="1"/>
      </w:r>
      <w:r w:rsidRPr="006C6D20">
        <w:rPr>
          <w:lang w:val="fi-FI"/>
        </w:rPr>
        <w:instrText xml:space="preserve"> PAGEREF _Toc27592563 \h </w:instrText>
      </w:r>
      <w:r>
        <w:fldChar w:fldCharType="separate"/>
      </w:r>
      <w:r w:rsidRPr="006C6D20">
        <w:rPr>
          <w:lang w:val="fi-FI"/>
        </w:rPr>
        <w:t>30</w:t>
      </w:r>
      <w:r>
        <w:fldChar w:fldCharType="end"/>
      </w:r>
    </w:p>
    <w:p w:rsidR="006C6D20" w:rsidRPr="006C6D20" w:rsidRDefault="006C6D20">
      <w:pPr>
        <w:pStyle w:val="TOC4"/>
        <w:rPr>
          <w:rFonts w:asciiTheme="minorHAnsi" w:eastAsiaTheme="minorEastAsia" w:hAnsiTheme="minorHAnsi" w:cstheme="minorBidi"/>
          <w:sz w:val="22"/>
          <w:szCs w:val="22"/>
          <w:lang w:val="fi-FI" w:eastAsia="en-GB"/>
        </w:rPr>
      </w:pPr>
      <w:r w:rsidRPr="006C6D20">
        <w:rPr>
          <w:lang w:val="fi-FI"/>
        </w:rPr>
        <w:t>5.4.4.6</w:t>
      </w:r>
      <w:r w:rsidRPr="006C6D20">
        <w:rPr>
          <w:rFonts w:asciiTheme="minorHAnsi" w:eastAsiaTheme="minorEastAsia" w:hAnsiTheme="minorHAnsi" w:cstheme="minorBidi"/>
          <w:sz w:val="22"/>
          <w:szCs w:val="22"/>
          <w:lang w:val="fi-FI" w:eastAsia="en-GB"/>
        </w:rPr>
        <w:tab/>
      </w:r>
      <w:r w:rsidRPr="006C6D20">
        <w:rPr>
          <w:lang w:val="fi-FI"/>
        </w:rPr>
        <w:t>Type: Ncgi</w:t>
      </w:r>
      <w:r w:rsidRPr="006C6D20">
        <w:rPr>
          <w:lang w:val="fi-FI"/>
        </w:rPr>
        <w:tab/>
      </w:r>
      <w:r>
        <w:fldChar w:fldCharType="begin" w:fldLock="1"/>
      </w:r>
      <w:r w:rsidRPr="006C6D20">
        <w:rPr>
          <w:lang w:val="fi-FI"/>
        </w:rPr>
        <w:instrText xml:space="preserve"> PAGEREF _Toc27592564 \h </w:instrText>
      </w:r>
      <w:r>
        <w:fldChar w:fldCharType="separate"/>
      </w:r>
      <w:r w:rsidRPr="006C6D20">
        <w:rPr>
          <w:lang w:val="fi-FI"/>
        </w:rPr>
        <w:t>30</w:t>
      </w:r>
      <w:r>
        <w:fldChar w:fldCharType="end"/>
      </w:r>
    </w:p>
    <w:p w:rsidR="006C6D20" w:rsidRDefault="006C6D20">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_Toc27592565 \h </w:instrText>
      </w:r>
      <w:r>
        <w:fldChar w:fldCharType="separate"/>
      </w:r>
      <w:r>
        <w:t>30</w:t>
      </w:r>
      <w:r>
        <w:fldChar w:fldCharType="end"/>
      </w:r>
    </w:p>
    <w:p w:rsidR="006C6D20" w:rsidRDefault="006C6D20">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_Toc27592566 \h </w:instrText>
      </w:r>
      <w:r>
        <w:fldChar w:fldCharType="separate"/>
      </w:r>
      <w:r>
        <w:t>31</w:t>
      </w:r>
      <w:r>
        <w:fldChar w:fldCharType="end"/>
      </w:r>
    </w:p>
    <w:p w:rsidR="006C6D20" w:rsidRDefault="006C6D20">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_Toc27592567 \h </w:instrText>
      </w:r>
      <w:r>
        <w:fldChar w:fldCharType="separate"/>
      </w:r>
      <w:r>
        <w:t>32</w:t>
      </w:r>
      <w:r>
        <w:fldChar w:fldCharType="end"/>
      </w:r>
    </w:p>
    <w:p w:rsidR="006C6D20" w:rsidRDefault="006C6D20">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_Toc27592568 \h </w:instrText>
      </w:r>
      <w:r>
        <w:fldChar w:fldCharType="separate"/>
      </w:r>
      <w:r>
        <w:t>33</w:t>
      </w:r>
      <w:r>
        <w:fldChar w:fldCharType="end"/>
      </w:r>
    </w:p>
    <w:p w:rsidR="006C6D20" w:rsidRDefault="006C6D20">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_Toc27592569 \h </w:instrText>
      </w:r>
      <w:r>
        <w:fldChar w:fldCharType="separate"/>
      </w:r>
      <w:r>
        <w:t>33</w:t>
      </w:r>
      <w:r>
        <w:fldChar w:fldCharType="end"/>
      </w:r>
    </w:p>
    <w:p w:rsidR="006C6D20" w:rsidRDefault="006C6D20">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_Toc27592570 \h </w:instrText>
      </w:r>
      <w:r>
        <w:fldChar w:fldCharType="separate"/>
      </w:r>
      <w:r>
        <w:t>34</w:t>
      </w:r>
      <w:r>
        <w:fldChar w:fldCharType="end"/>
      </w:r>
    </w:p>
    <w:p w:rsidR="006C6D20" w:rsidRDefault="006C6D20">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_Toc27592571 \h </w:instrText>
      </w:r>
      <w:r>
        <w:fldChar w:fldCharType="separate"/>
      </w:r>
      <w:r>
        <w:t>34</w:t>
      </w:r>
      <w:r>
        <w:fldChar w:fldCharType="end"/>
      </w:r>
    </w:p>
    <w:p w:rsidR="006C6D20" w:rsidRDefault="006C6D20">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_Toc27592572 \h </w:instrText>
      </w:r>
      <w:r>
        <w:fldChar w:fldCharType="separate"/>
      </w:r>
      <w:r>
        <w:t>34</w:t>
      </w:r>
      <w:r>
        <w:fldChar w:fldCharType="end"/>
      </w:r>
    </w:p>
    <w:p w:rsidR="006C6D20" w:rsidRDefault="006C6D20">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_Toc27592573 \h </w:instrText>
      </w:r>
      <w:r>
        <w:fldChar w:fldCharType="separate"/>
      </w:r>
      <w:r>
        <w:t>34</w:t>
      </w:r>
      <w:r>
        <w:fldChar w:fldCharType="end"/>
      </w:r>
    </w:p>
    <w:p w:rsidR="006C6D20" w:rsidRDefault="006C6D20">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_Toc27592574 \h </w:instrText>
      </w:r>
      <w:r>
        <w:fldChar w:fldCharType="separate"/>
      </w:r>
      <w:r>
        <w:t>35</w:t>
      </w:r>
      <w:r>
        <w:fldChar w:fldCharType="end"/>
      </w:r>
    </w:p>
    <w:p w:rsidR="006C6D20" w:rsidRDefault="006C6D20">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_Toc27592575 \h </w:instrText>
      </w:r>
      <w:r>
        <w:fldChar w:fldCharType="separate"/>
      </w:r>
      <w:r>
        <w:t>35</w:t>
      </w:r>
      <w:r>
        <w:fldChar w:fldCharType="end"/>
      </w:r>
    </w:p>
    <w:p w:rsidR="006C6D20" w:rsidRDefault="006C6D20">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_Toc27592576 \h </w:instrText>
      </w:r>
      <w:r>
        <w:fldChar w:fldCharType="separate"/>
      </w:r>
      <w:r>
        <w:t>35</w:t>
      </w:r>
      <w:r>
        <w:fldChar w:fldCharType="end"/>
      </w:r>
    </w:p>
    <w:p w:rsidR="006C6D20" w:rsidRDefault="006C6D20">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_Toc27592577 \h </w:instrText>
      </w:r>
      <w:r>
        <w:fldChar w:fldCharType="separate"/>
      </w:r>
      <w:r>
        <w:t>35</w:t>
      </w:r>
      <w:r>
        <w:fldChar w:fldCharType="end"/>
      </w:r>
    </w:p>
    <w:p w:rsidR="006C6D20" w:rsidRDefault="006C6D20">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_Toc27592578 \h </w:instrText>
      </w:r>
      <w:r>
        <w:fldChar w:fldCharType="separate"/>
      </w:r>
      <w:r>
        <w:t>36</w:t>
      </w:r>
      <w:r>
        <w:fldChar w:fldCharType="end"/>
      </w:r>
    </w:p>
    <w:p w:rsidR="006C6D20" w:rsidRDefault="006C6D20">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_Toc27592579 \h </w:instrText>
      </w:r>
      <w:r>
        <w:fldChar w:fldCharType="separate"/>
      </w:r>
      <w:r>
        <w:t>36</w:t>
      </w:r>
      <w:r>
        <w:fldChar w:fldCharType="end"/>
      </w:r>
    </w:p>
    <w:p w:rsidR="006C6D20" w:rsidRDefault="006C6D20">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_Toc27592580 \h </w:instrText>
      </w:r>
      <w:r>
        <w:fldChar w:fldCharType="separate"/>
      </w:r>
      <w:r>
        <w:t>36</w:t>
      </w:r>
      <w:r>
        <w:fldChar w:fldCharType="end"/>
      </w:r>
    </w:p>
    <w:p w:rsidR="006C6D20" w:rsidRDefault="006C6D20">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_Toc27592581 \h </w:instrText>
      </w:r>
      <w:r>
        <w:fldChar w:fldCharType="separate"/>
      </w:r>
      <w:r>
        <w:t>36</w:t>
      </w:r>
      <w:r>
        <w:fldChar w:fldCharType="end"/>
      </w:r>
    </w:p>
    <w:p w:rsidR="006C6D20" w:rsidRDefault="006C6D20">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_Toc27592582 \h </w:instrText>
      </w:r>
      <w:r>
        <w:fldChar w:fldCharType="separate"/>
      </w:r>
      <w:r>
        <w:t>36</w:t>
      </w:r>
      <w:r>
        <w:fldChar w:fldCharType="end"/>
      </w:r>
    </w:p>
    <w:p w:rsidR="006C6D20" w:rsidRDefault="006C6D20">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_Toc27592583 \h </w:instrText>
      </w:r>
      <w:r>
        <w:fldChar w:fldCharType="separate"/>
      </w:r>
      <w:r>
        <w:t>36</w:t>
      </w:r>
      <w:r>
        <w:fldChar w:fldCharType="end"/>
      </w:r>
    </w:p>
    <w:p w:rsidR="006C6D20" w:rsidRDefault="006C6D20">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_Toc27592584 \h </w:instrText>
      </w:r>
      <w:r>
        <w:fldChar w:fldCharType="separate"/>
      </w:r>
      <w:r>
        <w:t>36</w:t>
      </w:r>
      <w:r>
        <w:fldChar w:fldCharType="end"/>
      </w:r>
    </w:p>
    <w:p w:rsidR="006C6D20" w:rsidRDefault="006C6D20">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_Toc27592585 \h </w:instrText>
      </w:r>
      <w:r>
        <w:fldChar w:fldCharType="separate"/>
      </w:r>
      <w:r>
        <w:t>37</w:t>
      </w:r>
      <w:r>
        <w:fldChar w:fldCharType="end"/>
      </w:r>
    </w:p>
    <w:p w:rsidR="006C6D20" w:rsidRDefault="006C6D20">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_Toc27592586 \h </w:instrText>
      </w:r>
      <w:r>
        <w:fldChar w:fldCharType="separate"/>
      </w:r>
      <w:r>
        <w:t>37</w:t>
      </w:r>
      <w:r>
        <w:fldChar w:fldCharType="end"/>
      </w:r>
    </w:p>
    <w:p w:rsidR="006C6D20" w:rsidRDefault="006C6D20">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_Toc27592587 \h </w:instrText>
      </w:r>
      <w:r>
        <w:fldChar w:fldCharType="separate"/>
      </w:r>
      <w:r>
        <w:t>38</w:t>
      </w:r>
      <w:r>
        <w:fldChar w:fldCharType="end"/>
      </w:r>
    </w:p>
    <w:p w:rsidR="006C6D20" w:rsidRDefault="006C6D20">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_Toc27592588 \h </w:instrText>
      </w:r>
      <w:r>
        <w:fldChar w:fldCharType="separate"/>
      </w:r>
      <w:r>
        <w:t>38</w:t>
      </w:r>
      <w:r>
        <w:fldChar w:fldCharType="end"/>
      </w:r>
    </w:p>
    <w:p w:rsidR="006C6D20" w:rsidRDefault="006C6D2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_Toc27592589 \h </w:instrText>
      </w:r>
      <w:r>
        <w:fldChar w:fldCharType="separate"/>
      </w:r>
      <w:r>
        <w:t>38</w:t>
      </w:r>
      <w:r>
        <w:fldChar w:fldCharType="end"/>
      </w:r>
    </w:p>
    <w:p w:rsidR="006C6D20" w:rsidRDefault="006C6D2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_Toc27592590 \h </w:instrText>
      </w:r>
      <w:r>
        <w:fldChar w:fldCharType="separate"/>
      </w:r>
      <w:r>
        <w:t>38</w:t>
      </w:r>
      <w:r>
        <w:fldChar w:fldCharType="end"/>
      </w:r>
    </w:p>
    <w:p w:rsidR="006C6D20" w:rsidRDefault="006C6D2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_Toc27592591 \h </w:instrText>
      </w:r>
      <w:r>
        <w:fldChar w:fldCharType="separate"/>
      </w:r>
      <w:r>
        <w:t>38</w:t>
      </w:r>
      <w:r>
        <w:fldChar w:fldCharType="end"/>
      </w:r>
    </w:p>
    <w:p w:rsidR="006C6D20" w:rsidRDefault="006C6D2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_Toc27592592 \h </w:instrText>
      </w:r>
      <w:r>
        <w:fldChar w:fldCharType="separate"/>
      </w:r>
      <w:r>
        <w:t>41</w:t>
      </w:r>
      <w:r>
        <w:fldChar w:fldCharType="end"/>
      </w:r>
    </w:p>
    <w:p w:rsidR="006C6D20" w:rsidRDefault="006C6D20">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_Toc27592593 \h </w:instrText>
      </w:r>
      <w:r>
        <w:fldChar w:fldCharType="separate"/>
      </w:r>
      <w:r>
        <w:t>41</w:t>
      </w:r>
      <w:r>
        <w:fldChar w:fldCharType="end"/>
      </w:r>
    </w:p>
    <w:p w:rsidR="006C6D20" w:rsidRDefault="006C6D20">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_Toc27592594 \h </w:instrText>
      </w:r>
      <w:r>
        <w:fldChar w:fldCharType="separate"/>
      </w:r>
      <w:r>
        <w:t>41</w:t>
      </w:r>
      <w:r>
        <w:fldChar w:fldCharType="end"/>
      </w:r>
    </w:p>
    <w:p w:rsidR="006C6D20" w:rsidRDefault="006C6D20">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_Toc27592595 \h </w:instrText>
      </w:r>
      <w:r>
        <w:fldChar w:fldCharType="separate"/>
      </w:r>
      <w:r>
        <w:t>41</w:t>
      </w:r>
      <w:r>
        <w:fldChar w:fldCharType="end"/>
      </w:r>
    </w:p>
    <w:p w:rsidR="006C6D20" w:rsidRDefault="006C6D20">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_Toc27592596 \h </w:instrText>
      </w:r>
      <w:r>
        <w:fldChar w:fldCharType="separate"/>
      </w:r>
      <w:r>
        <w:t>41</w:t>
      </w:r>
      <w:r>
        <w:fldChar w:fldCharType="end"/>
      </w:r>
    </w:p>
    <w:p w:rsidR="006C6D20" w:rsidRDefault="006C6D20">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_Toc27592597 \h </w:instrText>
      </w:r>
      <w:r>
        <w:fldChar w:fldCharType="separate"/>
      </w:r>
      <w:r>
        <w:t>41</w:t>
      </w:r>
      <w:r>
        <w:fldChar w:fldCharType="end"/>
      </w:r>
    </w:p>
    <w:p w:rsidR="006C6D20" w:rsidRDefault="006C6D20">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_Toc27592598 \h </w:instrText>
      </w:r>
      <w:r>
        <w:fldChar w:fldCharType="separate"/>
      </w:r>
      <w:r>
        <w:t>42</w:t>
      </w:r>
      <w:r>
        <w:fldChar w:fldCharType="end"/>
      </w:r>
    </w:p>
    <w:p w:rsidR="006C6D20" w:rsidRDefault="006C6D20">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_Toc27592599 \h </w:instrText>
      </w:r>
      <w:r>
        <w:fldChar w:fldCharType="separate"/>
      </w:r>
      <w:r>
        <w:t>42</w:t>
      </w:r>
      <w:r>
        <w:fldChar w:fldCharType="end"/>
      </w:r>
    </w:p>
    <w:p w:rsidR="006C6D20" w:rsidRDefault="006C6D20">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_Toc27592600 \h </w:instrText>
      </w:r>
      <w:r>
        <w:fldChar w:fldCharType="separate"/>
      </w:r>
      <w:r>
        <w:t>42</w:t>
      </w:r>
      <w:r>
        <w:fldChar w:fldCharType="end"/>
      </w:r>
    </w:p>
    <w:p w:rsidR="006C6D20" w:rsidRDefault="006C6D20">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_Toc27592601 \h </w:instrText>
      </w:r>
      <w:r>
        <w:fldChar w:fldCharType="separate"/>
      </w:r>
      <w:r>
        <w:t>42</w:t>
      </w:r>
      <w:r>
        <w:fldChar w:fldCharType="end"/>
      </w:r>
    </w:p>
    <w:p w:rsidR="006C6D20" w:rsidRDefault="006C6D20">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_Toc27592602 \h </w:instrText>
      </w:r>
      <w:r>
        <w:fldChar w:fldCharType="separate"/>
      </w:r>
      <w:r>
        <w:t>42</w:t>
      </w:r>
      <w:r>
        <w:fldChar w:fldCharType="end"/>
      </w:r>
    </w:p>
    <w:p w:rsidR="006C6D20" w:rsidRDefault="006C6D20">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_Toc27592603 \h </w:instrText>
      </w:r>
      <w:r>
        <w:fldChar w:fldCharType="separate"/>
      </w:r>
      <w:r>
        <w:t>42</w:t>
      </w:r>
      <w:r>
        <w:fldChar w:fldCharType="end"/>
      </w:r>
    </w:p>
    <w:p w:rsidR="006C6D20" w:rsidRDefault="006C6D20">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_Toc27592604 \h </w:instrText>
      </w:r>
      <w:r>
        <w:fldChar w:fldCharType="separate"/>
      </w:r>
      <w:r>
        <w:t>42</w:t>
      </w:r>
      <w:r>
        <w:fldChar w:fldCharType="end"/>
      </w:r>
    </w:p>
    <w:p w:rsidR="006C6D20" w:rsidRDefault="006C6D20">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_Toc27592605 \h </w:instrText>
      </w:r>
      <w:r>
        <w:fldChar w:fldCharType="separate"/>
      </w:r>
      <w:r>
        <w:t>43</w:t>
      </w:r>
      <w:r>
        <w:fldChar w:fldCharType="end"/>
      </w:r>
    </w:p>
    <w:p w:rsidR="006C6D20" w:rsidRDefault="006C6D20">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_Toc27592606 \h </w:instrText>
      </w:r>
      <w:r>
        <w:fldChar w:fldCharType="separate"/>
      </w:r>
      <w:r>
        <w:t>43</w:t>
      </w:r>
      <w:r>
        <w:fldChar w:fldCharType="end"/>
      </w:r>
    </w:p>
    <w:p w:rsidR="006C6D20" w:rsidRDefault="006C6D20">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_Toc27592607 \h </w:instrText>
      </w:r>
      <w:r>
        <w:fldChar w:fldCharType="separate"/>
      </w:r>
      <w:r>
        <w:t>43</w:t>
      </w:r>
      <w:r>
        <w:fldChar w:fldCharType="end"/>
      </w:r>
    </w:p>
    <w:p w:rsidR="006C6D20" w:rsidRDefault="006C6D20">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_Toc27592608 \h </w:instrText>
      </w:r>
      <w:r>
        <w:fldChar w:fldCharType="separate"/>
      </w:r>
      <w:r>
        <w:t>43</w:t>
      </w:r>
      <w:r>
        <w:fldChar w:fldCharType="end"/>
      </w:r>
    </w:p>
    <w:p w:rsidR="006C6D20" w:rsidRDefault="006C6D20">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_Toc27592609 \h </w:instrText>
      </w:r>
      <w:r>
        <w:fldChar w:fldCharType="separate"/>
      </w:r>
      <w:r>
        <w:t>44</w:t>
      </w:r>
      <w:r>
        <w:fldChar w:fldCharType="end"/>
      </w:r>
    </w:p>
    <w:p w:rsidR="006C6D20" w:rsidRDefault="006C6D20">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_Toc27592610 \h </w:instrText>
      </w:r>
      <w:r>
        <w:fldChar w:fldCharType="separate"/>
      </w:r>
      <w:r>
        <w:t>44</w:t>
      </w:r>
      <w:r>
        <w:fldChar w:fldCharType="end"/>
      </w:r>
    </w:p>
    <w:p w:rsidR="006C6D20" w:rsidRDefault="006C6D20">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_Toc27592611 \h </w:instrText>
      </w:r>
      <w:r>
        <w:fldChar w:fldCharType="separate"/>
      </w:r>
      <w:r>
        <w:t>44</w:t>
      </w:r>
      <w:r>
        <w:fldChar w:fldCharType="end"/>
      </w:r>
    </w:p>
    <w:p w:rsidR="006C6D20" w:rsidRDefault="006C6D20">
      <w:pPr>
        <w:pStyle w:val="TOC2"/>
        <w:rPr>
          <w:rFonts w:asciiTheme="minorHAnsi" w:eastAsiaTheme="minorEastAsia" w:hAnsiTheme="minorHAnsi" w:cstheme="minorBidi"/>
          <w:sz w:val="22"/>
          <w:szCs w:val="22"/>
          <w:lang w:eastAsia="en-GB"/>
        </w:rPr>
      </w:pPr>
      <w:r>
        <w:lastRenderedPageBreak/>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_Toc27592612 \h </w:instrText>
      </w:r>
      <w:r>
        <w:fldChar w:fldCharType="separate"/>
      </w:r>
      <w:r>
        <w:t>44</w:t>
      </w:r>
      <w:r>
        <w:fldChar w:fldCharType="end"/>
      </w:r>
    </w:p>
    <w:p w:rsidR="006C6D20" w:rsidRDefault="006C6D20">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_Toc27592613 \h </w:instrText>
      </w:r>
      <w:r>
        <w:fldChar w:fldCharType="separate"/>
      </w:r>
      <w:r>
        <w:t>44</w:t>
      </w:r>
      <w:r>
        <w:fldChar w:fldCharType="end"/>
      </w:r>
    </w:p>
    <w:p w:rsidR="006C6D20" w:rsidRDefault="006C6D20">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_Toc27592614 \h </w:instrText>
      </w:r>
      <w:r>
        <w:fldChar w:fldCharType="separate"/>
      </w:r>
      <w:r>
        <w:t>44</w:t>
      </w:r>
      <w:r>
        <w:fldChar w:fldCharType="end"/>
      </w:r>
    </w:p>
    <w:p w:rsidR="006C6D20" w:rsidRDefault="006C6D20">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_Toc27592615 \h </w:instrText>
      </w:r>
      <w:r>
        <w:fldChar w:fldCharType="separate"/>
      </w:r>
      <w:r>
        <w:t>44</w:t>
      </w:r>
      <w:r>
        <w:fldChar w:fldCharType="end"/>
      </w:r>
    </w:p>
    <w:p w:rsidR="006C6D20" w:rsidRDefault="006C6D20">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_Toc27592616 \h </w:instrText>
      </w:r>
      <w:r>
        <w:fldChar w:fldCharType="separate"/>
      </w:r>
      <w:r>
        <w:t>44</w:t>
      </w:r>
      <w:r>
        <w:fldChar w:fldCharType="end"/>
      </w:r>
    </w:p>
    <w:p w:rsidR="006C6D20" w:rsidRDefault="006C6D20">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_Toc27592617 \h </w:instrText>
      </w:r>
      <w:r>
        <w:fldChar w:fldCharType="separate"/>
      </w:r>
      <w:r>
        <w:t>45</w:t>
      </w:r>
      <w:r>
        <w:fldChar w:fldCharType="end"/>
      </w:r>
    </w:p>
    <w:p w:rsidR="006C6D20" w:rsidRDefault="006C6D20">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_Toc27592618 \h </w:instrText>
      </w:r>
      <w:r>
        <w:fldChar w:fldCharType="separate"/>
      </w:r>
      <w:r>
        <w:t>46</w:t>
      </w:r>
      <w:r>
        <w:fldChar w:fldCharType="end"/>
      </w:r>
    </w:p>
    <w:p w:rsidR="006C6D20" w:rsidRDefault="006C6D20">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_Toc27592619 \h </w:instrText>
      </w:r>
      <w:r>
        <w:fldChar w:fldCharType="separate"/>
      </w:r>
      <w:r>
        <w:t>46</w:t>
      </w:r>
      <w:r>
        <w:fldChar w:fldCharType="end"/>
      </w:r>
    </w:p>
    <w:p w:rsidR="006C6D20" w:rsidRDefault="006C6D2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_Toc27592620 \h </w:instrText>
      </w:r>
      <w:r>
        <w:fldChar w:fldCharType="separate"/>
      </w:r>
      <w:r>
        <w:t>48</w:t>
      </w:r>
      <w:r>
        <w:fldChar w:fldCharType="end"/>
      </w:r>
    </w:p>
    <w:p w:rsidR="006C6D20" w:rsidRDefault="006C6D20">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_Toc27592621 \h </w:instrText>
      </w:r>
      <w:r>
        <w:fldChar w:fldCharType="separate"/>
      </w:r>
      <w:r>
        <w:t>48</w:t>
      </w:r>
      <w:r>
        <w:fldChar w:fldCharType="end"/>
      </w:r>
    </w:p>
    <w:p w:rsidR="006C6D20" w:rsidRDefault="006C6D20">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_Toc27592622 \h </w:instrText>
      </w:r>
      <w:r>
        <w:fldChar w:fldCharType="separate"/>
      </w:r>
      <w:r>
        <w:t>48</w:t>
      </w:r>
      <w:r>
        <w:fldChar w:fldCharType="end"/>
      </w:r>
    </w:p>
    <w:p w:rsidR="006C6D20" w:rsidRDefault="006C6D20">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_Toc27592623 \h </w:instrText>
      </w:r>
      <w:r>
        <w:fldChar w:fldCharType="separate"/>
      </w:r>
      <w:r>
        <w:t>48</w:t>
      </w:r>
      <w:r>
        <w:fldChar w:fldCharType="end"/>
      </w:r>
    </w:p>
    <w:p w:rsidR="006C6D20" w:rsidRDefault="006C6D20">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227475">
        <w:rPr>
          <w:lang w:val="en-US"/>
        </w:rPr>
        <w:t>RoamingOdb</w:t>
      </w:r>
      <w:r>
        <w:tab/>
      </w:r>
      <w:r>
        <w:fldChar w:fldCharType="begin" w:fldLock="1"/>
      </w:r>
      <w:r>
        <w:instrText xml:space="preserve"> PAGEREF _Toc27592624 \h </w:instrText>
      </w:r>
      <w:r>
        <w:fldChar w:fldCharType="separate"/>
      </w:r>
      <w:r>
        <w:t>48</w:t>
      </w:r>
      <w:r>
        <w:fldChar w:fldCharType="end"/>
      </w:r>
    </w:p>
    <w:p w:rsidR="006C6D20" w:rsidRDefault="006C6D20">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227475">
        <w:rPr>
          <w:lang w:val="en-US"/>
        </w:rPr>
        <w:t>OdbPacketServices</w:t>
      </w:r>
      <w:r>
        <w:tab/>
      </w:r>
      <w:r>
        <w:fldChar w:fldCharType="begin" w:fldLock="1"/>
      </w:r>
      <w:r>
        <w:instrText xml:space="preserve"> PAGEREF _Toc27592625 \h </w:instrText>
      </w:r>
      <w:r>
        <w:fldChar w:fldCharType="separate"/>
      </w:r>
      <w:r>
        <w:t>48</w:t>
      </w:r>
      <w:r>
        <w:fldChar w:fldCharType="end"/>
      </w:r>
    </w:p>
    <w:p w:rsidR="006C6D20" w:rsidRDefault="006C6D20">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_Toc27592626 \h </w:instrText>
      </w:r>
      <w:r>
        <w:fldChar w:fldCharType="separate"/>
      </w:r>
      <w:r>
        <w:t>49</w:t>
      </w:r>
      <w:r>
        <w:fldChar w:fldCharType="end"/>
      </w:r>
    </w:p>
    <w:p w:rsidR="006C6D20" w:rsidRDefault="006C6D20">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227475">
        <w:rPr>
          <w:lang w:val="en-US"/>
        </w:rPr>
        <w:t>OdbData</w:t>
      </w:r>
      <w:r>
        <w:tab/>
      </w:r>
      <w:r>
        <w:fldChar w:fldCharType="begin" w:fldLock="1"/>
      </w:r>
      <w:r>
        <w:instrText xml:space="preserve"> PAGEREF _Toc27592627 \h </w:instrText>
      </w:r>
      <w:r>
        <w:fldChar w:fldCharType="separate"/>
      </w:r>
      <w:r>
        <w:t>49</w:t>
      </w:r>
      <w:r>
        <w:fldChar w:fldCharType="end"/>
      </w:r>
    </w:p>
    <w:p w:rsidR="006C6D20" w:rsidRDefault="006C6D20">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_Toc27592628 \h </w:instrText>
      </w:r>
      <w:r>
        <w:fldChar w:fldCharType="separate"/>
      </w:r>
      <w:r>
        <w:t>49</w:t>
      </w:r>
      <w:r>
        <w:fldChar w:fldCharType="end"/>
      </w:r>
    </w:p>
    <w:p w:rsidR="006C6D20" w:rsidRDefault="006C6D20">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_Toc27592629 \h </w:instrText>
      </w:r>
      <w:r>
        <w:fldChar w:fldCharType="separate"/>
      </w:r>
      <w:r>
        <w:t>49</w:t>
      </w:r>
      <w:r>
        <w:fldChar w:fldCharType="end"/>
      </w:r>
    </w:p>
    <w:p w:rsidR="006C6D20" w:rsidRDefault="006C6D20">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_Toc27592630 \h </w:instrText>
      </w:r>
      <w:r>
        <w:fldChar w:fldCharType="separate"/>
      </w:r>
      <w:r>
        <w:t>49</w:t>
      </w:r>
      <w:r>
        <w:fldChar w:fldCharType="end"/>
      </w:r>
    </w:p>
    <w:p w:rsidR="006C6D20" w:rsidRDefault="006C6D20">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_Toc27592631 \h </w:instrText>
      </w:r>
      <w:r>
        <w:fldChar w:fldCharType="separate"/>
      </w:r>
      <w:r>
        <w:t>49</w:t>
      </w:r>
      <w:r>
        <w:fldChar w:fldCharType="end"/>
      </w:r>
    </w:p>
    <w:p w:rsidR="006C6D20" w:rsidRDefault="006C6D20">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_Toc27592632 \h </w:instrText>
      </w:r>
      <w:r>
        <w:fldChar w:fldCharType="separate"/>
      </w:r>
      <w:r>
        <w:t>49</w:t>
      </w:r>
      <w:r>
        <w:fldChar w:fldCharType="end"/>
      </w:r>
    </w:p>
    <w:p w:rsidR="006C6D20" w:rsidRDefault="006C6D20">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_Toc27592633 \h </w:instrText>
      </w:r>
      <w:r>
        <w:fldChar w:fldCharType="separate"/>
      </w:r>
      <w:r>
        <w:t>49</w:t>
      </w:r>
      <w:r>
        <w:fldChar w:fldCharType="end"/>
      </w:r>
    </w:p>
    <w:p w:rsidR="006C6D20" w:rsidRDefault="006C6D20">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_Toc27592634 \h </w:instrText>
      </w:r>
      <w:r>
        <w:fldChar w:fldCharType="separate"/>
      </w:r>
      <w:r>
        <w:t>50</w:t>
      </w:r>
      <w:r>
        <w:fldChar w:fldCharType="end"/>
      </w:r>
    </w:p>
    <w:p w:rsidR="006C6D20" w:rsidRDefault="006C6D20">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_Toc27592635 \h </w:instrText>
      </w:r>
      <w:r>
        <w:fldChar w:fldCharType="separate"/>
      </w:r>
      <w:r>
        <w:t>50</w:t>
      </w:r>
      <w:r>
        <w:fldChar w:fldCharType="end"/>
      </w:r>
    </w:p>
    <w:p w:rsidR="006C6D20" w:rsidRDefault="006C6D20">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_Toc27592636 \h </w:instrText>
      </w:r>
      <w:r>
        <w:fldChar w:fldCharType="separate"/>
      </w:r>
      <w:r>
        <w:t>50</w:t>
      </w:r>
      <w:r>
        <w:fldChar w:fldCharType="end"/>
      </w:r>
    </w:p>
    <w:p w:rsidR="006C6D20" w:rsidRDefault="006C6D20">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_Toc27592637 \h </w:instrText>
      </w:r>
      <w:r>
        <w:fldChar w:fldCharType="separate"/>
      </w:r>
      <w:r>
        <w:t>50</w:t>
      </w:r>
      <w:r>
        <w:fldChar w:fldCharType="end"/>
      </w:r>
    </w:p>
    <w:p w:rsidR="006C6D20" w:rsidRDefault="006C6D2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_Toc27592638 \h </w:instrText>
      </w:r>
      <w:r>
        <w:fldChar w:fldCharType="separate"/>
      </w:r>
      <w:r>
        <w:t>50</w:t>
      </w:r>
      <w:r>
        <w:fldChar w:fldCharType="end"/>
      </w:r>
    </w:p>
    <w:p w:rsidR="006C6D20" w:rsidRDefault="006C6D2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_Toc27592639 \h </w:instrText>
      </w:r>
      <w:r>
        <w:fldChar w:fldCharType="separate"/>
      </w:r>
      <w:r>
        <w:t>51</w:t>
      </w:r>
      <w:r>
        <w:fldChar w:fldCharType="end"/>
      </w:r>
    </w:p>
    <w:p w:rsidR="006C6D20" w:rsidRDefault="006C6D2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_Toc27592640 \h </w:instrText>
      </w:r>
      <w:r>
        <w:fldChar w:fldCharType="separate"/>
      </w:r>
      <w:r>
        <w:t>75</w:t>
      </w:r>
      <w:r>
        <w:fldChar w:fldCharType="end"/>
      </w:r>
    </w:p>
    <w:p w:rsidR="00080512" w:rsidRPr="004D3578" w:rsidRDefault="006C6D20">
      <w:r>
        <w:rPr>
          <w:noProof/>
          <w:sz w:val="22"/>
        </w:rPr>
        <w:fldChar w:fldCharType="end"/>
      </w:r>
    </w:p>
    <w:p w:rsidR="00080512" w:rsidRPr="004D3578" w:rsidRDefault="00080512">
      <w:pPr>
        <w:pStyle w:val="Heading1"/>
      </w:pPr>
      <w:r w:rsidRPr="004D3578">
        <w:br w:type="page"/>
      </w:r>
      <w:bookmarkStart w:id="4" w:name="_Toc24932052"/>
      <w:bookmarkStart w:id="5" w:name="_Toc24932486"/>
      <w:bookmarkStart w:id="6" w:name="_Toc27592495"/>
      <w:r w:rsidRPr="004D3578">
        <w:lastRenderedPageBreak/>
        <w:t>Foreword</w:t>
      </w:r>
      <w:bookmarkEnd w:id="4"/>
      <w:bookmarkEnd w:id="5"/>
      <w:bookmarkEnd w:id="6"/>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7" w:name="_Toc24932053"/>
      <w:bookmarkStart w:id="8" w:name="_Toc24932487"/>
      <w:bookmarkStart w:id="9" w:name="_Toc27592496"/>
      <w:r w:rsidRPr="004D3578">
        <w:lastRenderedPageBreak/>
        <w:t>1</w:t>
      </w:r>
      <w:r w:rsidRPr="004D3578">
        <w:tab/>
        <w:t>Scope</w:t>
      </w:r>
      <w:bookmarkEnd w:id="7"/>
      <w:bookmarkEnd w:id="8"/>
      <w:bookmarkEnd w:id="9"/>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w:t>
      </w:r>
    </w:p>
    <w:p w:rsidR="00D36DEC" w:rsidRPr="004D3578" w:rsidRDefault="0033739A" w:rsidP="00D36DEC">
      <w:r>
        <w:t xml:space="preserve">The </w:t>
      </w:r>
      <w:r w:rsidR="00D36DEC" w:rsidRPr="005E4D39">
        <w:t xml:space="preserve">Principles and Guidelines for Services Definition are specified in </w:t>
      </w:r>
      <w:r w:rsidR="00B83298" w:rsidRPr="005E4D39">
        <w:t>3GPP</w:t>
      </w:r>
      <w:r w:rsidR="00B83298">
        <w:t> </w:t>
      </w:r>
      <w:r w:rsidR="00B83298" w:rsidRPr="005E4D39">
        <w:t>TS</w:t>
      </w:r>
      <w:r w:rsidR="00B83298">
        <w:t> </w:t>
      </w:r>
      <w:r w:rsidR="00B83298" w:rsidRPr="005E4D39">
        <w:t>29.501 </w:t>
      </w:r>
      <w:r w:rsidR="00D36DEC" w:rsidRPr="005E4D39">
        <w:t>[</w:t>
      </w:r>
      <w:r w:rsidR="00383C6A">
        <w:t>2</w:t>
      </w:r>
      <w:r w:rsidR="00D36DEC" w:rsidRPr="005E4D39">
        <w:t>].</w:t>
      </w:r>
    </w:p>
    <w:p w:rsidR="00080512" w:rsidRPr="004D3578" w:rsidRDefault="00080512">
      <w:pPr>
        <w:pStyle w:val="Heading1"/>
      </w:pPr>
      <w:bookmarkStart w:id="10" w:name="_Toc24932054"/>
      <w:bookmarkStart w:id="11" w:name="_Toc24932488"/>
      <w:bookmarkStart w:id="12" w:name="_Toc27592497"/>
      <w:r w:rsidRPr="004D3578">
        <w:t>2</w:t>
      </w:r>
      <w:r w:rsidRPr="004D3578">
        <w:tab/>
        <w:t>References</w:t>
      </w:r>
      <w:bookmarkEnd w:id="10"/>
      <w:bookmarkEnd w:id="11"/>
      <w:bookmarkEnd w:id="1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3" w:name="OLE_LINK1"/>
      <w:bookmarkStart w:id="14" w:name="OLE_LINK2"/>
      <w:bookmarkStart w:id="15" w:name="OLE_LINK3"/>
      <w:bookmarkStart w:id="1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3"/>
    <w:bookmarkEnd w:id="14"/>
    <w:bookmarkEnd w:id="15"/>
    <w:bookmarkEnd w:id="16"/>
    <w:p w:rsidR="00D56B97" w:rsidRDefault="00D56B97" w:rsidP="00D56B97">
      <w:pPr>
        <w:pStyle w:val="EX"/>
      </w:pPr>
      <w:r w:rsidRPr="004D3578">
        <w:t>[1]</w:t>
      </w:r>
      <w:r w:rsidRPr="004D3578">
        <w:tab/>
      </w:r>
      <w:r w:rsidR="00B83298" w:rsidRPr="004D3578">
        <w:t>3GPP</w:t>
      </w:r>
      <w:r w:rsidR="00B83298">
        <w:t> </w:t>
      </w:r>
      <w:r w:rsidR="00B83298" w:rsidRPr="004D3578">
        <w:t>TR</w:t>
      </w:r>
      <w:r w:rsidR="00B83298">
        <w:t> </w:t>
      </w:r>
      <w:r w:rsidR="00B83298" w:rsidRPr="004D3578">
        <w:t>21.905:</w:t>
      </w:r>
      <w:r w:rsidRPr="004D3578">
        <w:t xml:space="preserve"> "Vocabulary for 3GPP Specifications".</w:t>
      </w:r>
    </w:p>
    <w:p w:rsidR="00D56B97" w:rsidRDefault="00D56B97" w:rsidP="00D56B97">
      <w:pPr>
        <w:pStyle w:val="EX"/>
      </w:pPr>
      <w:r w:rsidRPr="005E4D39">
        <w:t>[</w:t>
      </w:r>
      <w:r w:rsidR="00D36DEC">
        <w:t>2</w:t>
      </w:r>
      <w:r w:rsidRPr="005E4D39">
        <w:t>]</w:t>
      </w:r>
      <w:r w:rsidRPr="005E4D39">
        <w:tab/>
      </w:r>
      <w:r w:rsidR="00B83298" w:rsidRPr="005E4D39">
        <w:t>3GPP</w:t>
      </w:r>
      <w:r w:rsidR="00B83298">
        <w:t> </w:t>
      </w:r>
      <w:r w:rsidR="00B83298" w:rsidRPr="005E4D39">
        <w:t>TS</w:t>
      </w:r>
      <w:r w:rsidR="00B83298">
        <w:t> </w:t>
      </w:r>
      <w:r w:rsidR="00B83298" w:rsidRPr="005E4D39">
        <w:t>29.501:</w:t>
      </w:r>
      <w:r w:rsidRPr="005E4D39">
        <w:t xml:space="preserve">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r>
      <w:r w:rsidR="00B83298" w:rsidRPr="00BC56B2">
        <w:rPr>
          <w:lang w:val="en-US"/>
        </w:rPr>
        <w:t>IET</w:t>
      </w:r>
      <w:r w:rsidR="00B83298">
        <w:rPr>
          <w:lang w:val="en-US"/>
        </w:rPr>
        <w:t>F RFC 1166</w:t>
      </w:r>
      <w:r w:rsidR="00B83298" w:rsidRPr="00BC56B2">
        <w:rPr>
          <w:lang w:val="en-US"/>
        </w:rPr>
        <w:t>:</w:t>
      </w:r>
      <w:r w:rsidRPr="00BC56B2">
        <w:rPr>
          <w:lang w:val="en-US"/>
        </w:rPr>
        <w:t xml:space="preserve">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r>
      <w:r w:rsidR="00B83298" w:rsidRPr="00BC56B2">
        <w:rPr>
          <w:lang w:val="en-US"/>
        </w:rPr>
        <w:t>IET</w:t>
      </w:r>
      <w:r w:rsidR="00B83298">
        <w:rPr>
          <w:lang w:val="en-US"/>
        </w:rPr>
        <w:t>F RFC 5952</w:t>
      </w:r>
      <w:r w:rsidR="00B83298" w:rsidRPr="00BC56B2">
        <w:rPr>
          <w:lang w:val="en-US"/>
        </w:rPr>
        <w:t>:</w:t>
      </w:r>
      <w:r w:rsidRPr="00BC56B2">
        <w:rPr>
          <w:lang w:val="en-US"/>
        </w:rPr>
        <w:t xml:space="preserve"> "</w:t>
      </w:r>
      <w:r>
        <w:rPr>
          <w:lang w:val="en-US"/>
        </w:rPr>
        <w:t>A recommendation for IPv6 address text representation</w:t>
      </w:r>
      <w:r w:rsidRPr="00BC56B2">
        <w:rPr>
          <w:lang w:val="en-US"/>
        </w:rPr>
        <w:t>".</w:t>
      </w:r>
    </w:p>
    <w:p w:rsidR="00DA7E56" w:rsidRDefault="00DA7E56" w:rsidP="00DA7E56">
      <w:pPr>
        <w:pStyle w:val="EX"/>
      </w:pPr>
      <w:r>
        <w:t>[6]</w:t>
      </w:r>
      <w:r>
        <w:tab/>
      </w:r>
      <w:r w:rsidR="00B83298">
        <w:t>IETF RFC </w:t>
      </w:r>
      <w:r w:rsidR="00B83298" w:rsidRPr="006233A7">
        <w:t>3986:</w:t>
      </w:r>
      <w:r w:rsidRPr="006233A7">
        <w:t xml:space="preserve"> "Uniform Resource Identifier (URI): Generic Syntax"</w:t>
      </w:r>
      <w:r>
        <w:t>.</w:t>
      </w:r>
    </w:p>
    <w:p w:rsidR="00080512" w:rsidRDefault="00DA7E56" w:rsidP="00AD3C70">
      <w:pPr>
        <w:pStyle w:val="EX"/>
      </w:pPr>
      <w:r>
        <w:t>[7]</w:t>
      </w:r>
      <w:r>
        <w:tab/>
      </w:r>
      <w:r w:rsidR="00B83298">
        <w:t>3GPP TS 23.003:</w:t>
      </w:r>
      <w:r>
        <w:t xml:space="preserve"> "</w:t>
      </w:r>
      <w:r w:rsidRPr="00E13177">
        <w:t>Numbering, addressing and identification</w:t>
      </w:r>
      <w:r>
        <w:t>".</w:t>
      </w:r>
    </w:p>
    <w:p w:rsidR="004820E2" w:rsidRDefault="00013950" w:rsidP="004820E2">
      <w:pPr>
        <w:pStyle w:val="EX"/>
      </w:pPr>
      <w:r>
        <w:t>[8]</w:t>
      </w:r>
      <w:r>
        <w:tab/>
      </w:r>
      <w:r w:rsidR="00B83298">
        <w:t>3GPP </w:t>
      </w:r>
      <w:r w:rsidR="00B83298" w:rsidRPr="005E4D39">
        <w:t>TS</w:t>
      </w:r>
      <w:r w:rsidR="00B83298">
        <w:t> </w:t>
      </w:r>
      <w:r w:rsidR="00B83298" w:rsidRPr="005E4D39">
        <w:t>23.501:</w:t>
      </w:r>
      <w:r w:rsidRPr="005E4D39">
        <w:t xml:space="preserve"> "System Architecture for the 5G System; Stage 2".</w:t>
      </w:r>
    </w:p>
    <w:p w:rsidR="005E285D" w:rsidRPr="005E4D39" w:rsidRDefault="004820E2" w:rsidP="005E285D">
      <w:pPr>
        <w:pStyle w:val="EX"/>
      </w:pPr>
      <w:r>
        <w:t>[</w:t>
      </w:r>
      <w:r w:rsidR="004F54DC">
        <w:t>9</w:t>
      </w:r>
      <w:r>
        <w:t>]</w:t>
      </w:r>
      <w:r>
        <w:tab/>
      </w:r>
      <w:r w:rsidR="00B83298">
        <w:t>IETF RFC 7807</w:t>
      </w:r>
      <w:r w:rsidR="00B83298" w:rsidRPr="006233A7">
        <w:t>:</w:t>
      </w:r>
      <w:r w:rsidRPr="006233A7">
        <w:t xml:space="preserve"> "</w:t>
      </w:r>
      <w:r>
        <w:t>Problem Details for HTTP APIs</w:t>
      </w:r>
      <w:r w:rsidRPr="006233A7">
        <w:t>"</w:t>
      </w:r>
      <w:r>
        <w:t>.</w:t>
      </w:r>
    </w:p>
    <w:p w:rsidR="001464FC" w:rsidRDefault="001464FC" w:rsidP="001464FC">
      <w:pPr>
        <w:pStyle w:val="EX"/>
      </w:pPr>
      <w:r>
        <w:t>[10]</w:t>
      </w:r>
      <w:r>
        <w:tab/>
      </w:r>
      <w:r w:rsidR="00B83298">
        <w:rPr>
          <w:lang w:eastAsia="zh-CN"/>
        </w:rPr>
        <w:t>IETF RFC 3339:</w:t>
      </w:r>
      <w:r>
        <w:rPr>
          <w:lang w:eastAsia="zh-CN"/>
        </w:rPr>
        <w:t xml:space="preserve">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r>
      <w:r w:rsidR="00B83298">
        <w:t>3GPP TS 38.413:</w:t>
      </w:r>
      <w:r w:rsidR="005E285D">
        <w:t xml:space="preserve"> "NG-RAN; NG Application Protocol (NGAP) ".</w:t>
      </w:r>
    </w:p>
    <w:p w:rsidR="00347CD0" w:rsidRPr="004D3578" w:rsidRDefault="00347CD0" w:rsidP="00347CD0">
      <w:pPr>
        <w:pStyle w:val="EX"/>
      </w:pPr>
      <w:r w:rsidRPr="006D16A2">
        <w:t>[</w:t>
      </w:r>
      <w:r w:rsidRPr="000C0228">
        <w:t>1</w:t>
      </w:r>
      <w:r>
        <w:t>2</w:t>
      </w:r>
      <w:r w:rsidRPr="004D3578">
        <w:t>]</w:t>
      </w:r>
      <w:r w:rsidRPr="004D3578">
        <w:tab/>
      </w:r>
      <w:r w:rsidR="00B83298">
        <w:t>IETF RFC 6901</w:t>
      </w:r>
      <w:r w:rsidR="00B83298" w:rsidRPr="004D3578">
        <w:t>:</w:t>
      </w:r>
      <w:r w:rsidRPr="004D3578">
        <w:t xml:space="preserve"> "</w:t>
      </w:r>
      <w:r>
        <w:t>JavaScript Object Notation (JSON) Pointer</w:t>
      </w:r>
      <w:r w:rsidRPr="004D3578">
        <w:t>".</w:t>
      </w:r>
    </w:p>
    <w:p w:rsidR="005E285D" w:rsidRPr="004D3578" w:rsidRDefault="004F54DC" w:rsidP="005E285D">
      <w:pPr>
        <w:pStyle w:val="EX"/>
      </w:pPr>
      <w:r>
        <w:t>[13]</w:t>
      </w:r>
      <w:r w:rsidR="005E285D">
        <w:tab/>
      </w:r>
      <w:r w:rsidR="00B83298">
        <w:t>3GPP </w:t>
      </w:r>
      <w:r w:rsidR="00B83298" w:rsidRPr="005E4D39">
        <w:t>TS</w:t>
      </w:r>
      <w:r w:rsidR="00B83298">
        <w:t> 24</w:t>
      </w:r>
      <w:r w:rsidR="00B83298" w:rsidRPr="005E4D39">
        <w:t>.</w:t>
      </w:r>
      <w:r w:rsidR="00B83298">
        <w:t>007</w:t>
      </w:r>
      <w:r w:rsidR="00B83298" w:rsidRPr="005E4D39">
        <w:t>:</w:t>
      </w:r>
      <w:r w:rsidR="005E285D" w:rsidRPr="005E4D39">
        <w:t xml:space="preserve">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r>
      <w:r w:rsidR="00B83298" w:rsidRPr="006411D4">
        <w:t>IETF</w:t>
      </w:r>
      <w:r w:rsidR="00B83298">
        <w:t> </w:t>
      </w:r>
      <w:r w:rsidR="00B83298" w:rsidRPr="006411D4">
        <w:t>RFC</w:t>
      </w:r>
      <w:r w:rsidR="00B83298">
        <w:t> </w:t>
      </w:r>
      <w:r w:rsidR="00B83298" w:rsidRPr="006411D4">
        <w:t>6902:</w:t>
      </w:r>
      <w:r w:rsidRPr="006411D4">
        <w:t xml:space="preserve">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r>
      <w:r w:rsidR="00B83298">
        <w:rPr>
          <w:lang w:eastAsia="zh-CN"/>
        </w:rPr>
        <w:t>IETF RFC 4122:</w:t>
      </w:r>
      <w:r>
        <w:rPr>
          <w:lang w:eastAsia="zh-CN"/>
        </w:rPr>
        <w:t xml:space="preserve"> "</w:t>
      </w:r>
      <w:r w:rsidRPr="007D1361">
        <w:rPr>
          <w:lang w:eastAsia="zh-CN"/>
        </w:rPr>
        <w:t>A Universally Unique IDentifier (UUID) URN Namespace</w:t>
      </w:r>
      <w:r>
        <w:rPr>
          <w:lang w:eastAsia="zh-CN"/>
        </w:rPr>
        <w:t>"</w:t>
      </w:r>
      <w:r w:rsidR="00B83298">
        <w:rPr>
          <w:lang w:eastAsia="zh-CN"/>
        </w:rPr>
        <w:t>.</w:t>
      </w:r>
    </w:p>
    <w:p w:rsidR="00F02C34" w:rsidRPr="006D16A2" w:rsidRDefault="00F02C34" w:rsidP="00F02C34">
      <w:pPr>
        <w:pStyle w:val="EX"/>
      </w:pPr>
      <w:r w:rsidRPr="004D3578">
        <w:t>[</w:t>
      </w:r>
      <w:r w:rsidR="00B8526F">
        <w:t>16</w:t>
      </w:r>
      <w:r w:rsidRPr="006411D4">
        <w:t>]</w:t>
      </w:r>
      <w:r w:rsidRPr="006411D4">
        <w:tab/>
      </w:r>
      <w:r w:rsidR="00B83298" w:rsidRPr="00197482">
        <w:t>3GPP</w:t>
      </w:r>
      <w:r w:rsidR="00B83298">
        <w:t> </w:t>
      </w:r>
      <w:r w:rsidR="00B83298" w:rsidRPr="00197482">
        <w:t>TS</w:t>
      </w:r>
      <w:r w:rsidR="00B83298">
        <w:t> </w:t>
      </w:r>
      <w:r w:rsidR="00B83298" w:rsidRPr="00197482">
        <w:t>3</w:t>
      </w:r>
      <w:r w:rsidR="00B83298">
        <w:rPr>
          <w:rFonts w:hint="eastAsia"/>
          <w:lang w:eastAsia="zh-CN"/>
        </w:rPr>
        <w:t>6</w:t>
      </w:r>
      <w:r w:rsidR="00B83298" w:rsidRPr="00197482">
        <w:t>.</w:t>
      </w:r>
      <w:r w:rsidR="00B83298">
        <w:rPr>
          <w:rFonts w:hint="eastAsia"/>
          <w:lang w:eastAsia="zh-CN"/>
        </w:rPr>
        <w:t>413</w:t>
      </w:r>
      <w:r w:rsidR="00B83298" w:rsidRPr="00197482">
        <w:t>:</w:t>
      </w:r>
      <w:r w:rsidRPr="00197482">
        <w:t xml:space="preserve">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r>
      <w:r w:rsidR="00B83298" w:rsidRPr="003C7B42">
        <w:t>IETF</w:t>
      </w:r>
      <w:r w:rsidR="00B83298">
        <w:t> </w:t>
      </w:r>
      <w:r w:rsidR="00B83298" w:rsidRPr="003C7B42">
        <w:t>RFC</w:t>
      </w:r>
      <w:r w:rsidR="00B83298">
        <w:t> 7042</w:t>
      </w:r>
      <w:r w:rsidR="00B83298" w:rsidRPr="003C7B42">
        <w:t>:</w:t>
      </w:r>
      <w:r w:rsidRPr="003C7B42">
        <w:t xml:space="preserve"> "IANA Considerations and IETF Protocol and Documentation Usage for IEEE 802 Parameters".</w:t>
      </w:r>
    </w:p>
    <w:p w:rsidR="00013950" w:rsidRDefault="007469CD" w:rsidP="00AD3C70">
      <w:pPr>
        <w:pStyle w:val="EX"/>
      </w:pPr>
      <w:r>
        <w:t>[18]</w:t>
      </w:r>
      <w:r w:rsidR="00637EEA" w:rsidRPr="005D74B3">
        <w:tab/>
      </w:r>
      <w:r w:rsidR="00B83298" w:rsidRPr="005D74B3">
        <w:t>IETF</w:t>
      </w:r>
      <w:r w:rsidR="00B83298">
        <w:t> </w:t>
      </w:r>
      <w:r w:rsidR="00B83298" w:rsidRPr="005D74B3">
        <w:t>RFC</w:t>
      </w:r>
      <w:r w:rsidR="00B83298">
        <w:t> 6733</w:t>
      </w:r>
      <w:r w:rsidR="00B83298" w:rsidRPr="005D74B3">
        <w:t>:</w:t>
      </w:r>
      <w:r w:rsidR="00637EEA" w:rsidRPr="005D74B3">
        <w:t xml:space="preserve"> "</w:t>
      </w:r>
      <w:r w:rsidR="00637EEA" w:rsidRPr="00A839BB">
        <w:t>Diameter Base Protocol</w:t>
      </w:r>
      <w:r w:rsidR="00637EEA" w:rsidRPr="005D74B3">
        <w:t>".</w:t>
      </w:r>
    </w:p>
    <w:p w:rsidR="00F42070" w:rsidRDefault="00F42070" w:rsidP="00F42070">
      <w:pPr>
        <w:pStyle w:val="EX"/>
      </w:pPr>
      <w:r>
        <w:t>[19]</w:t>
      </w:r>
      <w:r w:rsidRPr="00A739B0">
        <w:tab/>
      </w:r>
      <w:r w:rsidR="00B83298" w:rsidRPr="00A739B0">
        <w:t>3GPP</w:t>
      </w:r>
      <w:r w:rsidR="00B83298">
        <w:t> </w:t>
      </w:r>
      <w:r w:rsidR="00B83298" w:rsidRPr="00A739B0">
        <w:t>TS</w:t>
      </w:r>
      <w:r w:rsidR="00B83298">
        <w:t> </w:t>
      </w:r>
      <w:r w:rsidR="00B83298">
        <w:rPr>
          <w:rFonts w:hint="eastAsia"/>
        </w:rPr>
        <w:t>32</w:t>
      </w:r>
      <w:r w:rsidR="00B83298" w:rsidRPr="00A739B0">
        <w:t>.</w:t>
      </w:r>
      <w:r w:rsidR="00B83298">
        <w:rPr>
          <w:rFonts w:hint="eastAsia"/>
        </w:rPr>
        <w:t>42</w:t>
      </w:r>
      <w:r w:rsidR="00B83298" w:rsidRPr="00A739B0">
        <w:t>2:</w:t>
      </w:r>
      <w:r w:rsidRPr="00A739B0">
        <w:t xml:space="preserve">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r>
      <w:r w:rsidR="00B83298">
        <w:t>3GPP TS 24.501:</w:t>
      </w:r>
      <w:r>
        <w:t xml:space="preserve"> "Non-Access-Stratum (NAS) Protocol for 5G System (5GS); Stage 3".</w:t>
      </w:r>
    </w:p>
    <w:p w:rsidR="0044704D" w:rsidRDefault="00395F2E" w:rsidP="0044704D">
      <w:pPr>
        <w:pStyle w:val="EX"/>
      </w:pPr>
      <w:r>
        <w:lastRenderedPageBreak/>
        <w:t>[21]</w:t>
      </w:r>
      <w:r w:rsidR="0044704D" w:rsidRPr="005D74B3">
        <w:tab/>
      </w:r>
      <w:r w:rsidR="00B83298">
        <w:t>3GPP TS 29.002</w:t>
      </w:r>
      <w:r w:rsidR="00B83298" w:rsidRPr="005D74B3">
        <w:t>:</w:t>
      </w:r>
      <w:r w:rsidR="0044704D" w:rsidRPr="005D74B3">
        <w:t xml:space="preserve">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B3525D">
        <w:t>Void</w:t>
      </w:r>
      <w:r w:rsidR="00B83298">
        <w:t>.</w:t>
      </w:r>
    </w:p>
    <w:p w:rsidR="0044704D" w:rsidRDefault="00395F2E" w:rsidP="0044704D">
      <w:pPr>
        <w:pStyle w:val="EX"/>
      </w:pPr>
      <w:r>
        <w:t>[23]</w:t>
      </w:r>
      <w:r w:rsidR="0044704D" w:rsidRPr="005D74B3">
        <w:tab/>
      </w:r>
      <w:r w:rsidR="00B83298">
        <w:t>3GPP TS 23.032</w:t>
      </w:r>
      <w:r w:rsidR="00B83298" w:rsidRPr="00C10EA5">
        <w:t>:</w:t>
      </w:r>
      <w:r w:rsidR="0044704D" w:rsidRPr="00C10EA5">
        <w:t xml:space="preserve"> "</w:t>
      </w:r>
      <w:r w:rsidR="0044704D" w:rsidRPr="0052629F">
        <w:t>Universal Geographical Area Description (GAD)</w:t>
      </w:r>
      <w:r w:rsidR="0044704D" w:rsidRPr="00C10EA5">
        <w:t>".</w:t>
      </w:r>
    </w:p>
    <w:p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pPr>
      <w:r w:rsidRPr="005E4D39">
        <w:t>[</w:t>
      </w:r>
      <w:r w:rsidR="003A78FD">
        <w:t>25</w:t>
      </w:r>
      <w:r w:rsidRPr="005E4D39">
        <w:t>]</w:t>
      </w:r>
      <w:r w:rsidRPr="005E4D39">
        <w:tab/>
      </w:r>
      <w:r w:rsidR="00B83298" w:rsidRPr="005E4D39">
        <w:t>3GPP</w:t>
      </w:r>
      <w:r w:rsidR="00B83298">
        <w:t> </w:t>
      </w:r>
      <w:r w:rsidR="00B83298" w:rsidRPr="005E4D39">
        <w:t>TS</w:t>
      </w:r>
      <w:r w:rsidR="00B83298">
        <w:t> </w:t>
      </w:r>
      <w:r w:rsidR="00B83298" w:rsidRPr="005E4D39">
        <w:t>29.500:</w:t>
      </w:r>
      <w:r w:rsidRPr="005E4D39">
        <w:t xml:space="preserve"> "5G System; Technical Realization of Service Based Architecture; Stage 3".</w:t>
      </w:r>
    </w:p>
    <w:p w:rsidR="00845ECE" w:rsidRDefault="003F2D87" w:rsidP="00AD3B1B">
      <w:pPr>
        <w:pStyle w:val="EX"/>
      </w:pPr>
      <w:r>
        <w:t>[</w:t>
      </w:r>
      <w:r w:rsidR="00910119">
        <w:t>26</w:t>
      </w:r>
      <w:r>
        <w:t>]</w:t>
      </w:r>
      <w:r>
        <w:tab/>
      </w:r>
      <w:r w:rsidR="00B83298">
        <w:t>3GPP TS 23.015:</w:t>
      </w:r>
      <w:r>
        <w:t xml:space="preserve"> "Technical Realization of Operator Determined Barring".</w:t>
      </w:r>
    </w:p>
    <w:p w:rsidR="00471EF5" w:rsidRPr="004D3578" w:rsidRDefault="00471EF5" w:rsidP="00AD3B1B">
      <w:pPr>
        <w:pStyle w:val="EX"/>
        <w:rPr>
          <w:lang w:eastAsia="zh-CN"/>
        </w:rPr>
      </w:pPr>
      <w:r>
        <w:t>[27]</w:t>
      </w:r>
      <w:r>
        <w:tab/>
      </w:r>
      <w:r w:rsidR="00B83298" w:rsidRPr="005E4D39">
        <w:t>3GPP</w:t>
      </w:r>
      <w:r w:rsidR="00B83298">
        <w:t> </w:t>
      </w:r>
      <w:r w:rsidR="00B83298" w:rsidRPr="005E4D39">
        <w:t>T</w:t>
      </w:r>
      <w:r w:rsidR="00B83298">
        <w:t>R 21.900</w:t>
      </w:r>
      <w:r w:rsidR="00B83298" w:rsidRPr="005E4D39">
        <w:t>:</w:t>
      </w:r>
      <w:r w:rsidRPr="005E4D39">
        <w:t xml:space="preserve"> "</w:t>
      </w:r>
      <w:r w:rsidRPr="00ED0BD9">
        <w:t>Technical Specification Group working methods</w:t>
      </w:r>
      <w:r>
        <w:t>".</w:t>
      </w:r>
    </w:p>
    <w:p w:rsidR="00080512" w:rsidRPr="004D3578" w:rsidRDefault="00080512">
      <w:pPr>
        <w:pStyle w:val="Heading1"/>
      </w:pPr>
      <w:bookmarkStart w:id="17" w:name="_Toc24932055"/>
      <w:bookmarkStart w:id="18" w:name="_Toc24932489"/>
      <w:bookmarkStart w:id="19" w:name="_Toc27592498"/>
      <w:r w:rsidRPr="004D3578">
        <w:t>3</w:t>
      </w:r>
      <w:r w:rsidRPr="004D3578">
        <w:tab/>
        <w:t>Definitions</w:t>
      </w:r>
      <w:r w:rsidR="008028A4" w:rsidRPr="004D3578">
        <w:t xml:space="preserve"> and abbreviations</w:t>
      </w:r>
      <w:bookmarkEnd w:id="17"/>
      <w:bookmarkEnd w:id="18"/>
      <w:bookmarkEnd w:id="19"/>
    </w:p>
    <w:p w:rsidR="00080512" w:rsidRPr="004D3578" w:rsidRDefault="00080512">
      <w:pPr>
        <w:pStyle w:val="Heading2"/>
      </w:pPr>
      <w:bookmarkStart w:id="20" w:name="_Toc24932056"/>
      <w:bookmarkStart w:id="21" w:name="_Toc24932490"/>
      <w:bookmarkStart w:id="22" w:name="_Toc27592499"/>
      <w:r w:rsidRPr="004D3578">
        <w:t>3.1</w:t>
      </w:r>
      <w:r w:rsidRPr="004D3578">
        <w:tab/>
        <w:t>Definitions</w:t>
      </w:r>
      <w:bookmarkEnd w:id="20"/>
      <w:bookmarkEnd w:id="21"/>
      <w:bookmarkEnd w:id="22"/>
    </w:p>
    <w:p w:rsidR="00080512" w:rsidRPr="004D3578" w:rsidRDefault="00080512">
      <w:r w:rsidRPr="004D3578">
        <w:t>For the purposes of the present document, the terms and definitions given in</w:t>
      </w:r>
      <w:r w:rsidR="00B83298">
        <w:t xml:space="preserve"> 3GPP TR </w:t>
      </w:r>
      <w:r w:rsidR="00B83298" w:rsidRPr="004D3578">
        <w:t>21.905</w:t>
      </w:r>
      <w:r w:rsidR="00B83298">
        <w:t> </w:t>
      </w:r>
      <w:r w:rsidR="00B83298" w:rsidRPr="004D3578">
        <w:t>[</w:t>
      </w:r>
      <w:r w:rsidR="004D3578" w:rsidRPr="004D3578">
        <w:t>1</w:t>
      </w:r>
      <w:r w:rsidRPr="004D3578">
        <w:t>] and the following apply. A term defined in the present document takes precedence over the definition of the same term, if any, in</w:t>
      </w:r>
      <w:r w:rsidR="00B83298">
        <w:t xml:space="preserve"> 3GPP TR </w:t>
      </w:r>
      <w:r w:rsidR="00B83298" w:rsidRPr="004D3578">
        <w:t>21.905</w:t>
      </w:r>
      <w:r w:rsidR="00B83298">
        <w:t> </w:t>
      </w:r>
      <w:r w:rsidR="00B83298" w:rsidRPr="004D3578">
        <w:t>[</w:t>
      </w:r>
      <w:r w:rsidR="004D3578" w:rsidRPr="004D3578">
        <w:t>1</w:t>
      </w:r>
      <w:r w:rsidRPr="004D3578">
        <w:t>].</w:t>
      </w:r>
    </w:p>
    <w:p w:rsidR="00080512" w:rsidRPr="004D3578" w:rsidRDefault="00080512">
      <w:pPr>
        <w:pStyle w:val="Heading2"/>
      </w:pPr>
      <w:bookmarkStart w:id="23" w:name="_Toc24932057"/>
      <w:bookmarkStart w:id="24" w:name="_Toc24932491"/>
      <w:bookmarkStart w:id="25" w:name="_Toc27592500"/>
      <w:r w:rsidRPr="004D3578">
        <w:t>3.</w:t>
      </w:r>
      <w:r w:rsidR="00D54535">
        <w:t>2</w:t>
      </w:r>
      <w:r w:rsidRPr="004D3578">
        <w:tab/>
        <w:t>Abbreviations</w:t>
      </w:r>
      <w:bookmarkEnd w:id="23"/>
      <w:bookmarkEnd w:id="24"/>
      <w:bookmarkEnd w:id="25"/>
    </w:p>
    <w:p w:rsidR="00080512" w:rsidRPr="004D3578" w:rsidRDefault="00080512">
      <w:pPr>
        <w:keepNext/>
      </w:pPr>
      <w:r w:rsidRPr="004D3578">
        <w:t>For the purposes of the present document, the abb</w:t>
      </w:r>
      <w:r w:rsidR="004D3578" w:rsidRPr="004D3578">
        <w:t>reviations given in</w:t>
      </w:r>
      <w:r w:rsidR="00B83298">
        <w:t xml:space="preserve"> 3GPP TR </w:t>
      </w:r>
      <w:r w:rsidR="00B83298" w:rsidRPr="004D3578">
        <w:t>21.905</w:t>
      </w:r>
      <w:r w:rsidR="00B83298">
        <w:t> </w:t>
      </w:r>
      <w:r w:rsidR="00B83298"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B83298">
        <w:t xml:space="preserve"> 3GPP TR </w:t>
      </w:r>
      <w:r w:rsidR="00B83298" w:rsidRPr="004D3578">
        <w:t>21.905</w:t>
      </w:r>
      <w:r w:rsidR="00B83298">
        <w:t> </w:t>
      </w:r>
      <w:r w:rsidR="00B83298" w:rsidRPr="004D3578">
        <w:t>[</w:t>
      </w:r>
      <w:r w:rsidR="004D3578" w:rsidRPr="004D3578">
        <w:t>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26" w:name="_Toc24932058"/>
      <w:bookmarkStart w:id="27" w:name="_Toc24932492"/>
      <w:bookmarkStart w:id="28" w:name="_Toc27592501"/>
      <w:r w:rsidRPr="004D3578">
        <w:t>4</w:t>
      </w:r>
      <w:r w:rsidRPr="004D3578">
        <w:tab/>
      </w:r>
      <w:r w:rsidR="00584F18">
        <w:t>Overview</w:t>
      </w:r>
      <w:bookmarkEnd w:id="26"/>
      <w:bookmarkEnd w:id="27"/>
      <w:bookmarkEnd w:id="28"/>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Data types applicable or intended to be applicable to several 5GC SBI API specifications should be interpreted as common data types.</w:t>
      </w:r>
    </w:p>
    <w:p w:rsidR="009E3688" w:rsidRPr="004D3578" w:rsidRDefault="009E3688" w:rsidP="009E3688">
      <w:pPr>
        <w:pStyle w:val="Heading1"/>
      </w:pPr>
      <w:bookmarkStart w:id="29" w:name="_Toc24932059"/>
      <w:bookmarkStart w:id="30" w:name="_Toc24932493"/>
      <w:bookmarkStart w:id="31" w:name="_Toc27592502"/>
      <w:r>
        <w:t>5</w:t>
      </w:r>
      <w:r w:rsidRPr="004D3578">
        <w:tab/>
      </w:r>
      <w:r>
        <w:t>Common Data Types</w:t>
      </w:r>
      <w:bookmarkEnd w:id="29"/>
      <w:bookmarkEnd w:id="30"/>
      <w:bookmarkEnd w:id="31"/>
    </w:p>
    <w:p w:rsidR="009E3688" w:rsidRDefault="009E3688" w:rsidP="009E3688">
      <w:pPr>
        <w:pStyle w:val="Heading2"/>
      </w:pPr>
      <w:bookmarkStart w:id="32" w:name="_Toc24932060"/>
      <w:bookmarkStart w:id="33" w:name="_Toc24932494"/>
      <w:bookmarkStart w:id="34" w:name="_Toc27592503"/>
      <w:r>
        <w:t>5.1</w:t>
      </w:r>
      <w:r>
        <w:tab/>
      </w:r>
      <w:r w:rsidR="00717E65">
        <w:t>Introduction</w:t>
      </w:r>
      <w:bookmarkEnd w:id="32"/>
      <w:bookmarkEnd w:id="33"/>
      <w:bookmarkEnd w:id="34"/>
    </w:p>
    <w:p w:rsidR="00B96451" w:rsidRDefault="00B96451" w:rsidP="00B96451">
      <w:r>
        <w:t xml:space="preserve">In the following </w:t>
      </w:r>
      <w:r w:rsidR="00A34106">
        <w:t>clause</w:t>
      </w:r>
      <w:r>
        <w:t>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lastRenderedPageBreak/>
        <w:t>-</w:t>
      </w:r>
      <w:r>
        <w:tab/>
        <w:t>Data types related to 5G QoS</w:t>
      </w:r>
      <w:r w:rsidR="00F42070">
        <w:t>;</w:t>
      </w:r>
    </w:p>
    <w:p w:rsidR="00F42070" w:rsidRDefault="00F42070" w:rsidP="00F42070">
      <w:pPr>
        <w:pStyle w:val="B1"/>
      </w:pPr>
      <w:r>
        <w:t>-</w:t>
      </w:r>
      <w:r>
        <w:tab/>
        <w:t>Data types related to 5G Trace</w:t>
      </w:r>
      <w:r w:rsidR="003F2D87">
        <w:t>;</w:t>
      </w:r>
    </w:p>
    <w:p w:rsidR="003F2D87" w:rsidRDefault="003F2D87" w:rsidP="003F2D87">
      <w:pPr>
        <w:pStyle w:val="B1"/>
      </w:pPr>
      <w:r>
        <w:t>-</w:t>
      </w:r>
      <w:r>
        <w:tab/>
        <w:t>Data types related to 5G ODBs.</w:t>
      </w:r>
    </w:p>
    <w:p w:rsidR="00717E65" w:rsidRDefault="009E3688" w:rsidP="009E3688">
      <w:pPr>
        <w:pStyle w:val="Heading2"/>
      </w:pPr>
      <w:bookmarkStart w:id="35" w:name="_Toc24932061"/>
      <w:bookmarkStart w:id="36" w:name="_Toc24932495"/>
      <w:bookmarkStart w:id="37" w:name="_Toc27592504"/>
      <w:r>
        <w:t>5.2</w:t>
      </w:r>
      <w:r>
        <w:tab/>
      </w:r>
      <w:r w:rsidR="00717E65">
        <w:t xml:space="preserve">Data </w:t>
      </w:r>
      <w:r w:rsidR="00DA7E56">
        <w:t xml:space="preserve">Types for </w:t>
      </w:r>
      <w:r w:rsidR="004820E2">
        <w:t>Generic Usage</w:t>
      </w:r>
      <w:bookmarkEnd w:id="35"/>
      <w:bookmarkEnd w:id="36"/>
      <w:bookmarkEnd w:id="37"/>
    </w:p>
    <w:p w:rsidR="00717E65" w:rsidRDefault="00717E65" w:rsidP="00717E65">
      <w:pPr>
        <w:pStyle w:val="Heading3"/>
      </w:pPr>
      <w:bookmarkStart w:id="38" w:name="_Toc24932062"/>
      <w:bookmarkStart w:id="39" w:name="_Toc24932496"/>
      <w:bookmarkStart w:id="40" w:name="_Toc27592505"/>
      <w:r>
        <w:t>5.2.1</w:t>
      </w:r>
      <w:r>
        <w:tab/>
        <w:t>Introduction</w:t>
      </w:r>
      <w:bookmarkEnd w:id="38"/>
      <w:bookmarkEnd w:id="39"/>
      <w:bookmarkEnd w:id="40"/>
    </w:p>
    <w:p w:rsidR="004820E2" w:rsidRDefault="004820E2" w:rsidP="004820E2">
      <w:r>
        <w:t>This clause defines common data types for generic usage.</w:t>
      </w:r>
    </w:p>
    <w:p w:rsidR="00717E65" w:rsidRDefault="00717E65" w:rsidP="00717E65">
      <w:pPr>
        <w:pStyle w:val="Heading3"/>
      </w:pPr>
      <w:bookmarkStart w:id="41" w:name="_Toc24932063"/>
      <w:bookmarkStart w:id="42" w:name="_Toc24932497"/>
      <w:bookmarkStart w:id="43" w:name="_Toc27592506"/>
      <w:r>
        <w:t>5.2.2</w:t>
      </w:r>
      <w:r>
        <w:tab/>
        <w:t>Simple Data Types</w:t>
      </w:r>
      <w:bookmarkEnd w:id="41"/>
      <w:bookmarkEnd w:id="42"/>
      <w:bookmarkEnd w:id="43"/>
    </w:p>
    <w:p w:rsidR="00717E65" w:rsidRDefault="00717E65" w:rsidP="00717E65">
      <w:r>
        <w:t xml:space="preserve">This </w:t>
      </w:r>
      <w:r w:rsidR="00A34106">
        <w:t>clause</w:t>
      </w:r>
      <w:r>
        <w:t xml:space="preserv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[18].</w:t>
            </w:r>
          </w:p>
          <w:p w:rsidR="00942F26" w:rsidRPr="00875E9E" w:rsidRDefault="00942F26" w:rsidP="000F48EE">
            <w:pPr>
              <w:pStyle w:val="TAL"/>
            </w:pPr>
            <w:r>
              <w:t>P</w:t>
            </w:r>
            <w:r w:rsidRPr="00D50706">
              <w:t>attern</w:t>
            </w:r>
            <w:r>
              <w:t xml:space="preserve">: </w:t>
            </w:r>
            <w:r w:rsidRPr="00D50706">
              <w:t>'</w:t>
            </w:r>
            <w:r w:rsidRPr="00DC1B6C">
              <w:t>^([A-Za-z0-9]+([</w:t>
            </w:r>
            <w:r w:rsidR="000F48EE">
              <w:t>-</w:t>
            </w:r>
            <w:r w:rsidRPr="00DC1B6C">
              <w:t>A-Za-z0-9]+)</w:t>
            </w:r>
            <w:r w:rsidR="000F48EE">
              <w:t>\</w:t>
            </w:r>
            <w:r w:rsidRPr="00DC1B6C">
              <w:t>.)+[a-z]{2,}$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 IPv4 address formatted in the "dotted decimal" notation as defined in in IETF RFC 1166 [4].</w:t>
            </w:r>
          </w:p>
          <w:p w:rsidR="00942F26" w:rsidRPr="00875E9E" w:rsidRDefault="004B60EE" w:rsidP="006A4ED3">
            <w:pPr>
              <w:pStyle w:val="TAL"/>
            </w:pPr>
            <w:r>
              <w:t>Pattern: '^(([0-9]|[1-9][0-9]|1[0-9][0-9]|2[0-4][0-9]|25[0-5])\.){3}([0-9]|[1-9][0-9]|1[0-9][0-9]|2[0-4][0-9]|25[0-5])$'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p>
          <w:p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rsidR="004B60EE" w:rsidRDefault="004B60EE" w:rsidP="004B60EE">
            <w:pPr>
              <w:pStyle w:val="TAL"/>
              <w:rPr>
                <w:lang w:eastAsia="zh-CN"/>
              </w:rPr>
            </w:pPr>
            <w:r>
              <w:rPr>
                <w:lang w:eastAsia="zh-CN"/>
              </w:rPr>
              <w:t>and</w:t>
            </w:r>
          </w:p>
          <w:p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 </w:t>
            </w:r>
          </w:p>
          <w:p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rsidR="004B60EE" w:rsidRDefault="004B60EE" w:rsidP="004B60EE">
            <w:pPr>
              <w:pStyle w:val="TAL"/>
              <w:rPr>
                <w:lang w:eastAsia="zh-CN"/>
              </w:rPr>
            </w:pPr>
            <w:r>
              <w:rPr>
                <w:lang w:eastAsia="zh-CN"/>
              </w:rPr>
              <w:t>and</w:t>
            </w:r>
          </w:p>
          <w:p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sidR="00A34106">
              <w:rPr>
                <w:lang w:eastAsia="zh-CN"/>
              </w:rPr>
              <w:t>clause</w:t>
            </w:r>
            <w:r>
              <w:rPr>
                <w:lang w:eastAsia="zh-CN"/>
              </w:rPr>
              <w:t xml:space="preserve"> 1.1 and </w:t>
            </w:r>
            <w:r w:rsidR="00A34106">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 xml:space="preserve">A string used to indicate the features supported by an API that is used as defined in </w:t>
            </w:r>
            <w:r w:rsidR="00A34106">
              <w:rPr>
                <w:lang w:eastAsia="zh-CN"/>
              </w:rPr>
              <w:t>clause</w:t>
            </w:r>
            <w:r w:rsidRPr="00875E9E">
              <w:rPr>
                <w:lang w:eastAsia="zh-CN"/>
              </w:rPr>
              <w:t>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262D3A">
              <w:rPr>
                <w:lang w:eastAsia="zh-CN"/>
              </w:rPr>
              <w:t>25</w:t>
            </w:r>
            <w:r w:rsidRPr="00875E9E">
              <w:rPr>
                <w:lang w:eastAsia="zh-CN"/>
              </w:rPr>
              <w:t>].</w:t>
            </w:r>
            <w:r w:rsidRPr="00875E9E">
              <w:rPr>
                <w:lang w:eastAsia="zh-CN"/>
              </w:rPr>
              <w:br/>
              <w:t>The string shall contain a bitmask indicating supported features in hexadecimal representation:</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rsidR="0001359F">
              <w:t>[^@]+@[^@]</w:t>
            </w:r>
            <w:r w:rsidRPr="00F54F60">
              <w:t>+|.+)</w:t>
            </w:r>
            <w:r>
              <w:t>$</w:t>
            </w:r>
            <w:r w:rsidRPr="00F54F60">
              <w:t>".</w:t>
            </w:r>
          </w:p>
        </w:tc>
      </w:tr>
      <w:tr w:rsidR="00FB2130"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"&lt;time-numoffset&gt;" optionally appended by "&lt;daylightSavingTime&gt;",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&lt;time-numoffset&gt; shall represent the time zone adjusted for daylight saving time and be encoded as time-numoffset as defined in </w:t>
            </w:r>
            <w:r w:rsidR="00A34106">
              <w:rPr>
                <w:lang w:eastAsia="zh-CN"/>
              </w:rPr>
              <w:t>clause</w:t>
            </w:r>
            <w:r w:rsidRPr="00875E9E">
              <w:rPr>
                <w:lang w:eastAsia="zh-CN"/>
              </w:rPr>
              <w:t> 5.6 of IETF RFC 3339</w:t>
            </w:r>
            <w:r w:rsidR="00B83298">
              <w:rPr>
                <w:lang w:eastAsia="zh-CN"/>
              </w:rPr>
              <w:t> </w:t>
            </w:r>
            <w:r w:rsidRPr="00875E9E">
              <w:rPr>
                <w:lang w:eastAsia="zh-CN"/>
              </w:rPr>
              <w:t>[10];</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44" w:name="_Toc24932064"/>
      <w:bookmarkStart w:id="45" w:name="_Toc24932498"/>
      <w:bookmarkStart w:id="46" w:name="_Toc27592507"/>
      <w:r>
        <w:t>5.2.3</w:t>
      </w:r>
      <w:r w:rsidRPr="004D3578">
        <w:tab/>
      </w:r>
      <w:r>
        <w:t>Enumerations</w:t>
      </w:r>
      <w:bookmarkEnd w:id="44"/>
      <w:bookmarkEnd w:id="45"/>
      <w:bookmarkEnd w:id="46"/>
    </w:p>
    <w:p w:rsidR="00717E65" w:rsidRPr="00BC662F" w:rsidRDefault="00717E65" w:rsidP="00717E65">
      <w:pPr>
        <w:pStyle w:val="Heading4"/>
      </w:pPr>
      <w:bookmarkStart w:id="47" w:name="_Toc24932065"/>
      <w:bookmarkStart w:id="48" w:name="_Toc24932499"/>
      <w:bookmarkStart w:id="49" w:name="_Toc27592508"/>
      <w:r>
        <w:t>5.2.3.1</w:t>
      </w:r>
      <w:r w:rsidRPr="00BC662F">
        <w:tab/>
        <w:t xml:space="preserve">Enumeration: </w:t>
      </w:r>
      <w:r w:rsidR="006411D4">
        <w:t>PatchOperation</w:t>
      </w:r>
      <w:bookmarkEnd w:id="47"/>
      <w:bookmarkEnd w:id="48"/>
      <w:bookmarkEnd w:id="49"/>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50" w:name="_Toc24932066"/>
      <w:bookmarkStart w:id="51" w:name="_Toc24932500"/>
      <w:bookmarkStart w:id="52" w:name="_Toc27592509"/>
      <w:r>
        <w:lastRenderedPageBreak/>
        <w:t>5.2.3.2</w:t>
      </w:r>
      <w:r w:rsidRPr="00BC662F">
        <w:tab/>
        <w:t xml:space="preserve">Enumeration: </w:t>
      </w:r>
      <w:r>
        <w:t>UriScheme</w:t>
      </w:r>
      <w:bookmarkEnd w:id="50"/>
      <w:bookmarkEnd w:id="51"/>
      <w:bookmarkEnd w:id="52"/>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53" w:name="_Toc24932067"/>
      <w:bookmarkStart w:id="54" w:name="_Toc24932501"/>
      <w:bookmarkStart w:id="55" w:name="_Toc27592510"/>
      <w:r>
        <w:t>5.2.3.</w:t>
      </w:r>
      <w:r>
        <w:rPr>
          <w:lang w:eastAsia="zh-CN"/>
        </w:rPr>
        <w:t>3</w:t>
      </w:r>
      <w:r w:rsidRPr="00BC662F">
        <w:tab/>
        <w:t xml:space="preserve">Enumeration: </w:t>
      </w:r>
      <w:r>
        <w:rPr>
          <w:rFonts w:hint="eastAsia"/>
          <w:lang w:eastAsia="zh-CN"/>
        </w:rPr>
        <w:t>ChangeType</w:t>
      </w:r>
      <w:bookmarkEnd w:id="53"/>
      <w:bookmarkEnd w:id="54"/>
      <w:bookmarkEnd w:id="55"/>
    </w:p>
    <w:p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56" w:name="_Toc24932068"/>
      <w:bookmarkStart w:id="57" w:name="_Toc24932502"/>
      <w:bookmarkStart w:id="58" w:name="_Toc27592511"/>
      <w:r>
        <w:lastRenderedPageBreak/>
        <w:t>5.2.4</w:t>
      </w:r>
      <w:r w:rsidRPr="004D3578">
        <w:tab/>
      </w:r>
      <w:r>
        <w:t>Structured Data Types</w:t>
      </w:r>
      <w:bookmarkEnd w:id="56"/>
      <w:bookmarkEnd w:id="57"/>
      <w:bookmarkEnd w:id="58"/>
    </w:p>
    <w:p w:rsidR="00717E65" w:rsidRDefault="00717E65" w:rsidP="00717E65">
      <w:pPr>
        <w:pStyle w:val="Heading4"/>
      </w:pPr>
      <w:bookmarkStart w:id="59" w:name="_Toc24932069"/>
      <w:bookmarkStart w:id="60" w:name="_Toc24932503"/>
      <w:bookmarkStart w:id="61" w:name="_Toc27592512"/>
      <w:r>
        <w:t>5.2.4.</w:t>
      </w:r>
      <w:r w:rsidR="00D83283">
        <w:t>1</w:t>
      </w:r>
      <w:r>
        <w:tab/>
        <w:t xml:space="preserve">Type: </w:t>
      </w:r>
      <w:r w:rsidR="004820E2">
        <w:t>ProblemDetails</w:t>
      </w:r>
      <w:bookmarkEnd w:id="59"/>
      <w:bookmarkEnd w:id="60"/>
      <w:bookmarkEnd w:id="61"/>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URI reference according to IETF RFC</w:t>
            </w:r>
            <w:r w:rsidR="00B83298">
              <w:rPr>
                <w:rFonts w:cs="Arial"/>
                <w:szCs w:val="18"/>
              </w:rPr>
              <w:t> </w:t>
            </w:r>
            <w:r w:rsidRPr="00875E9E">
              <w:rPr>
                <w:rFonts w:cs="Arial"/>
                <w:szCs w:val="18"/>
              </w:rPr>
              <w:t xml:space="preserve">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262D3A"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62D3A" w:rsidRDefault="00262D3A" w:rsidP="00262D3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rPr>
                <w:rFonts w:cs="Arial"/>
                <w:szCs w:val="18"/>
              </w:rPr>
            </w:pPr>
            <w:r>
              <w:rPr>
                <w:rFonts w:cs="Arial"/>
                <w:szCs w:val="18"/>
              </w:rPr>
              <w:t xml:space="preserve">Features supported by the NF Service Producer. </w:t>
            </w:r>
          </w:p>
          <w:p w:rsidR="00262D3A" w:rsidRDefault="00262D3A" w:rsidP="00262D3A">
            <w:pPr>
              <w:pStyle w:val="TAL"/>
              <w:rPr>
                <w:rFonts w:cs="Arial"/>
                <w:szCs w:val="18"/>
              </w:rPr>
            </w:pPr>
          </w:p>
          <w:p w:rsidR="00262D3A" w:rsidRDefault="00262D3A" w:rsidP="00262D3A">
            <w:pPr>
              <w:pStyle w:val="TAL"/>
              <w:rPr>
                <w:rFonts w:cs="Arial"/>
                <w:szCs w:val="18"/>
              </w:rPr>
            </w:pPr>
            <w:r>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34106">
              <w:rPr>
                <w:rFonts w:cs="Arial"/>
                <w:szCs w:val="18"/>
              </w:rPr>
              <w:t>clause</w:t>
            </w:r>
            <w:r>
              <w:rPr>
                <w:rFonts w:cs="Arial"/>
                <w:szCs w:val="18"/>
              </w:rPr>
              <w:t xml:space="preserve"> 5.2.x of </w:t>
            </w:r>
            <w:r w:rsidR="00166A39">
              <w:rPr>
                <w:rFonts w:cs="Arial"/>
                <w:szCs w:val="18"/>
              </w:rPr>
              <w:t>3GPP TS</w:t>
            </w:r>
            <w:r w:rsidR="00B83298">
              <w:rPr>
                <w:rFonts w:cs="Arial"/>
                <w:szCs w:val="18"/>
              </w:rPr>
              <w:t>29.500 [</w:t>
            </w:r>
            <w:r>
              <w:rPr>
                <w:rFonts w:cs="Arial"/>
                <w:szCs w:val="18"/>
              </w:rPr>
              <w:t>25]). </w:t>
            </w:r>
          </w:p>
          <w:p w:rsidR="00262D3A" w:rsidRDefault="00262D3A" w:rsidP="00262D3A">
            <w:pPr>
              <w:pStyle w:val="TAL"/>
              <w:rPr>
                <w:lang w:eastAsia="zh-CN"/>
              </w:rPr>
            </w:pPr>
          </w:p>
          <w:p w:rsidR="00262D3A" w:rsidRDefault="00262D3A" w:rsidP="00262D3A">
            <w:pPr>
              <w:pStyle w:val="TAL"/>
              <w:rPr>
                <w:rFonts w:cs="Arial"/>
                <w:szCs w:val="18"/>
              </w:rPr>
            </w:pPr>
            <w:r>
              <w:rPr>
                <w:lang w:eastAsia="zh-CN"/>
              </w:rPr>
              <w:t>When present, this IE shall indicate the features supported by the NF Service Producer; if the NF Service Producer supports no features, this IE shall be set to the</w:t>
            </w:r>
            <w:r w:rsidRPr="00875E9E">
              <w:rPr>
                <w:lang w:eastAsia="zh-CN"/>
              </w:rPr>
              <w:t xml:space="preserve"> character "0"</w:t>
            </w:r>
            <w:r>
              <w:rPr>
                <w:lang w:eastAsia="zh-CN"/>
              </w:rPr>
              <w:t xml:space="preserve">. </w:t>
            </w:r>
          </w:p>
        </w:tc>
      </w:tr>
      <w:tr w:rsidR="00262D3A"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62D3A" w:rsidRPr="00875E9E" w:rsidRDefault="00262D3A" w:rsidP="00262D3A">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w:t>
            </w:r>
          </w:p>
          <w:p w:rsidR="00262D3A" w:rsidRPr="00875E9E" w:rsidRDefault="00262D3A" w:rsidP="00262D3A">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62" w:name="_Toc24932070"/>
      <w:bookmarkStart w:id="63" w:name="_Toc24932504"/>
      <w:bookmarkStart w:id="64" w:name="_Toc27592513"/>
      <w:r w:rsidRPr="0053092E">
        <w:t>5.2.4.</w:t>
      </w:r>
      <w:r w:rsidR="006411D4">
        <w:t>2</w:t>
      </w:r>
      <w:r w:rsidRPr="0053092E">
        <w:tab/>
        <w:t xml:space="preserve">Type: </w:t>
      </w:r>
      <w:r w:rsidR="006411D4">
        <w:t>Link</w:t>
      </w:r>
      <w:bookmarkEnd w:id="62"/>
      <w:bookmarkEnd w:id="63"/>
      <w:bookmarkEnd w:id="64"/>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65" w:name="_Toc24932071"/>
      <w:bookmarkStart w:id="66" w:name="_Toc24932505"/>
      <w:bookmarkStart w:id="67" w:name="_Toc27592514"/>
      <w:r w:rsidRPr="00B439AB">
        <w:lastRenderedPageBreak/>
        <w:t>5.</w:t>
      </w:r>
      <w:r>
        <w:t>2</w:t>
      </w:r>
      <w:r w:rsidRPr="00B439AB">
        <w:t>.</w:t>
      </w:r>
      <w:r>
        <w:t>4</w:t>
      </w:r>
      <w:r w:rsidRPr="00B439AB">
        <w:t>.</w:t>
      </w:r>
      <w:r>
        <w:t>3</w:t>
      </w:r>
      <w:r w:rsidRPr="00B439AB">
        <w:tab/>
        <w:t xml:space="preserve">Type </w:t>
      </w:r>
      <w:r>
        <w:t>PatchItem</w:t>
      </w:r>
      <w:bookmarkEnd w:id="65"/>
      <w:bookmarkEnd w:id="66"/>
      <w:bookmarkEnd w:id="67"/>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68" w:name="_Toc24932072"/>
      <w:bookmarkStart w:id="69" w:name="_Toc24932506"/>
      <w:bookmarkStart w:id="70" w:name="_Toc27592515"/>
      <w:r>
        <w:rPr>
          <w:lang w:val="en-US"/>
        </w:rPr>
        <w:t>5.2.4.4</w:t>
      </w:r>
      <w:r>
        <w:rPr>
          <w:lang w:val="en-US"/>
        </w:rPr>
        <w:tab/>
        <w:t>Type</w:t>
      </w:r>
      <w:r w:rsidR="00EB166D">
        <w:rPr>
          <w:lang w:val="en-US"/>
        </w:rPr>
        <w:t>:</w:t>
      </w:r>
      <w:r>
        <w:rPr>
          <w:lang w:val="en-US"/>
        </w:rPr>
        <w:t xml:space="preserve"> LinksValueSchema</w:t>
      </w:r>
      <w:bookmarkEnd w:id="68"/>
      <w:bookmarkEnd w:id="69"/>
      <w:bookmarkEnd w:id="70"/>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71" w:name="_Toc24932073"/>
      <w:bookmarkStart w:id="72" w:name="_Toc24932507"/>
      <w:bookmarkStart w:id="73" w:name="_Toc27592516"/>
      <w:r>
        <w:rPr>
          <w:lang w:val="en-US"/>
        </w:rPr>
        <w:t>5.2.4.5</w:t>
      </w:r>
      <w:r>
        <w:rPr>
          <w:lang w:val="en-US"/>
        </w:rPr>
        <w:tab/>
        <w:t>Type</w:t>
      </w:r>
      <w:r w:rsidR="00D74B24">
        <w:rPr>
          <w:lang w:val="en-US"/>
        </w:rPr>
        <w:t>:</w:t>
      </w:r>
      <w:r>
        <w:rPr>
          <w:lang w:val="en-US"/>
        </w:rPr>
        <w:t xml:space="preserve"> SelfLink</w:t>
      </w:r>
      <w:bookmarkEnd w:id="71"/>
      <w:bookmarkEnd w:id="72"/>
      <w:bookmarkEnd w:id="73"/>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74" w:name="_Toc24932074"/>
      <w:bookmarkStart w:id="75" w:name="_Toc24932508"/>
      <w:bookmarkStart w:id="76" w:name="_Toc27592517"/>
      <w:r>
        <w:t>5.2.4.6</w:t>
      </w:r>
      <w:r>
        <w:tab/>
        <w:t>Type: InvalidParam</w:t>
      </w:r>
      <w:bookmarkEnd w:id="74"/>
      <w:bookmarkEnd w:id="75"/>
      <w:bookmarkEnd w:id="76"/>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77" w:name="_Toc24932075"/>
      <w:bookmarkStart w:id="78" w:name="_Toc24932509"/>
      <w:bookmarkStart w:id="79" w:name="_Toc27592518"/>
      <w:r w:rsidRPr="0053092E">
        <w:t>5.2.4.</w:t>
      </w:r>
      <w:r>
        <w:t>7</w:t>
      </w:r>
      <w:r w:rsidRPr="0053092E">
        <w:tab/>
        <w:t xml:space="preserve">Type: </w:t>
      </w:r>
      <w:r>
        <w:t>LinkRm</w:t>
      </w:r>
      <w:bookmarkEnd w:id="77"/>
      <w:bookmarkEnd w:id="78"/>
      <w:bookmarkEnd w:id="79"/>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80" w:name="_Toc24932076"/>
      <w:bookmarkStart w:id="81" w:name="_Toc24932510"/>
      <w:bookmarkStart w:id="82" w:name="_Toc27592519"/>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80"/>
      <w:bookmarkEnd w:id="81"/>
      <w:bookmarkEnd w:id="82"/>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9D15E2">
            <w:pPr>
              <w:pStyle w:val="TAL"/>
            </w:pPr>
            <w:r w:rsidRPr="006411D4">
              <w:t>This IE contains a JSON pointer value (as defined in IETF RFC 6901 [</w:t>
            </w:r>
            <w:r w:rsidRPr="005B37BB">
              <w:t>1</w:t>
            </w:r>
            <w:r>
              <w:t>2</w:t>
            </w:r>
            <w:r w:rsidRPr="006411D4">
              <w:t xml:space="preserve">]) that references a </w:t>
            </w:r>
            <w:r w:rsidR="009D15E2">
              <w:t xml:space="preserve">target </w:t>
            </w:r>
            <w:r w:rsidRPr="006411D4">
              <w:t xml:space="preserve">location </w:t>
            </w:r>
            <w:r w:rsidR="009D15E2">
              <w:t>within the resource</w:t>
            </w:r>
            <w:r w:rsidRPr="006411D4">
              <w:t xml:space="preserve"> on which the </w:t>
            </w:r>
            <w:r>
              <w:rPr>
                <w:rFonts w:hint="eastAsia"/>
                <w:lang w:eastAsia="zh-CN"/>
              </w:rPr>
              <w:t>change has been applied</w:t>
            </w:r>
            <w:r w:rsidRPr="006411D4">
              <w:t>.</w:t>
            </w:r>
          </w:p>
          <w:p w:rsidR="009D15E2" w:rsidRPr="006411D4" w:rsidRDefault="009D15E2" w:rsidP="009D15E2">
            <w:pPr>
              <w:pStyle w:val="TAL"/>
            </w:pPr>
            <w:r>
              <w:t>(See Note)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sidR="009D15E2">
              <w:t>at the target location within the resource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sidR="009D15E2">
              <w:rPr>
                <w:lang w:eastAsia="zh-CN"/>
              </w:rPr>
              <w:t>at the target location within the resource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A25621" w:rsidRPr="00BD6890"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25621" w:rsidRPr="00BD6890" w:rsidRDefault="00A25621" w:rsidP="002C7CF3">
            <w:pPr>
              <w:pStyle w:val="TAN"/>
            </w:pPr>
            <w:r>
              <w:t>NOTE:</w:t>
            </w:r>
            <w: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167262" w:rsidRDefault="00167262" w:rsidP="00942F26">
      <w:pPr>
        <w:rPr>
          <w:lang w:val="en-US"/>
        </w:rPr>
      </w:pPr>
    </w:p>
    <w:p w:rsidR="00167262" w:rsidRPr="00B439AB" w:rsidRDefault="00167262" w:rsidP="00167262">
      <w:pPr>
        <w:pStyle w:val="Heading4"/>
      </w:pPr>
      <w:bookmarkStart w:id="83" w:name="_Toc24932077"/>
      <w:bookmarkStart w:id="84" w:name="_Toc24932511"/>
      <w:bookmarkStart w:id="85" w:name="_Toc27592520"/>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83"/>
      <w:bookmarkEnd w:id="84"/>
      <w:bookmarkEnd w:id="85"/>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D00406" w:rsidRDefault="00D00406" w:rsidP="00D00406">
      <w:pPr>
        <w:pStyle w:val="Heading4"/>
        <w:rPr>
          <w:lang w:eastAsia="zh-CN"/>
        </w:rPr>
      </w:pPr>
      <w:bookmarkStart w:id="86" w:name="_Toc24932078"/>
      <w:bookmarkStart w:id="87" w:name="_Toc24932512"/>
      <w:bookmarkStart w:id="88" w:name="_Toc27592521"/>
      <w:r w:rsidRPr="0053092E">
        <w:t>5.2.4.</w:t>
      </w:r>
      <w:r>
        <w:rPr>
          <w:lang w:eastAsia="zh-CN"/>
        </w:rPr>
        <w:t>10</w:t>
      </w:r>
      <w:r w:rsidRPr="0053092E">
        <w:tab/>
        <w:t xml:space="preserve">Type: </w:t>
      </w:r>
      <w:r>
        <w:rPr>
          <w:rFonts w:hint="eastAsia"/>
          <w:lang w:eastAsia="zh-CN"/>
        </w:rPr>
        <w:t>ComplexQuery</w:t>
      </w:r>
      <w:bookmarkEnd w:id="86"/>
      <w:bookmarkEnd w:id="87"/>
      <w:bookmarkEnd w:id="88"/>
    </w:p>
    <w:p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Description</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hint="eastAsia"/>
                <w:lang w:eastAsia="zh-CN"/>
              </w:rPr>
              <w:t>A disjunctive normal form</w:t>
            </w:r>
          </w:p>
        </w:tc>
      </w:tr>
    </w:tbl>
    <w:p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w:t>
      </w:r>
      <w:r w:rsidR="00A34106">
        <w:rPr>
          <w:rFonts w:hint="eastAsia"/>
          <w:lang w:val="en-US" w:eastAsia="zh-CN"/>
        </w:rPr>
        <w:t>clause</w:t>
      </w:r>
      <w:r>
        <w:rPr>
          <w:rFonts w:hint="eastAsia"/>
          <w:lang w:val="en-US" w:eastAsia="zh-CN"/>
        </w:rPr>
        <w:t> 5.2.4.</w:t>
      </w:r>
      <w:r w:rsidR="00245D9B">
        <w:rPr>
          <w:lang w:val="en-US" w:eastAsia="zh-CN"/>
        </w:rPr>
        <w:t>11</w:t>
      </w:r>
      <w:r>
        <w:rPr>
          <w:rFonts w:hint="eastAsia"/>
          <w:lang w:val="en-US" w:eastAsia="zh-CN"/>
        </w:rPr>
        <w:t xml:space="preserve"> and </w:t>
      </w:r>
      <w:r w:rsidR="00A34106">
        <w:rPr>
          <w:rFonts w:hint="eastAsia"/>
          <w:lang w:val="en-US" w:eastAsia="zh-CN"/>
        </w:rPr>
        <w:t>clause</w:t>
      </w:r>
      <w:r>
        <w:rPr>
          <w:rFonts w:hint="eastAsia"/>
          <w:lang w:val="en-US" w:eastAsia="zh-CN"/>
        </w:rPr>
        <w:t>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rsidR="00D00406" w:rsidRDefault="00D00406" w:rsidP="00942F26">
      <w:pPr>
        <w:rPr>
          <w:lang w:val="en-US"/>
        </w:rPr>
      </w:pPr>
    </w:p>
    <w:p w:rsidR="00D00406" w:rsidRDefault="00D00406" w:rsidP="00D00406">
      <w:pPr>
        <w:pStyle w:val="Heading4"/>
        <w:rPr>
          <w:lang w:eastAsia="zh-CN"/>
        </w:rPr>
      </w:pPr>
      <w:bookmarkStart w:id="89" w:name="_Toc24932079"/>
      <w:bookmarkStart w:id="90" w:name="_Toc24932513"/>
      <w:bookmarkStart w:id="91" w:name="_Toc27592522"/>
      <w:r w:rsidRPr="0053092E">
        <w:t>5.2.4.</w:t>
      </w:r>
      <w:r>
        <w:rPr>
          <w:lang w:eastAsia="zh-CN"/>
        </w:rPr>
        <w:t>11</w:t>
      </w:r>
      <w:r w:rsidRPr="0053092E">
        <w:tab/>
        <w:t xml:space="preserve">Type: </w:t>
      </w:r>
      <w:r>
        <w:rPr>
          <w:rFonts w:hint="eastAsia"/>
          <w:lang w:eastAsia="zh-CN"/>
        </w:rPr>
        <w:t>Cnf</w:t>
      </w:r>
      <w:bookmarkEnd w:id="89"/>
      <w:bookmarkEnd w:id="90"/>
      <w:bookmarkEnd w:id="91"/>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4C4659" w:rsidRPr="007C722E" w:rsidRDefault="004C4659" w:rsidP="00D00406">
      <w:pPr>
        <w:rPr>
          <w:lang w:eastAsia="zh-CN"/>
        </w:rPr>
      </w:pPr>
    </w:p>
    <w:p w:rsidR="00D00406" w:rsidRDefault="00D00406" w:rsidP="00D00406">
      <w:pPr>
        <w:pStyle w:val="Heading4"/>
        <w:rPr>
          <w:lang w:eastAsia="zh-CN"/>
        </w:rPr>
      </w:pPr>
      <w:bookmarkStart w:id="92" w:name="_Toc24932080"/>
      <w:bookmarkStart w:id="93" w:name="_Toc24932514"/>
      <w:bookmarkStart w:id="94" w:name="_Toc27592523"/>
      <w:r w:rsidRPr="0053092E">
        <w:t>5.2.4.</w:t>
      </w:r>
      <w:r>
        <w:rPr>
          <w:lang w:eastAsia="zh-CN"/>
        </w:rPr>
        <w:t>12</w:t>
      </w:r>
      <w:r w:rsidRPr="0053092E">
        <w:tab/>
        <w:t xml:space="preserve">Type: </w:t>
      </w:r>
      <w:r>
        <w:rPr>
          <w:rFonts w:hint="eastAsia"/>
          <w:lang w:eastAsia="zh-CN"/>
        </w:rPr>
        <w:t>Dnf</w:t>
      </w:r>
      <w:bookmarkEnd w:id="92"/>
      <w:bookmarkEnd w:id="93"/>
      <w:bookmarkEnd w:id="94"/>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0F0FA5" w:rsidRDefault="00D00406" w:rsidP="00F551E3">
      <w:pPr>
        <w:rPr>
          <w:lang w:val="en-US" w:eastAsia="zh-CN"/>
        </w:rPr>
      </w:pPr>
    </w:p>
    <w:p w:rsidR="00D00406" w:rsidRDefault="00D00406" w:rsidP="00D00406">
      <w:pPr>
        <w:pStyle w:val="Heading4"/>
        <w:rPr>
          <w:lang w:eastAsia="zh-CN"/>
        </w:rPr>
      </w:pPr>
      <w:bookmarkStart w:id="95" w:name="_Toc24932081"/>
      <w:bookmarkStart w:id="96" w:name="_Toc24932515"/>
      <w:bookmarkStart w:id="97" w:name="_Toc27592524"/>
      <w:r w:rsidRPr="0053092E">
        <w:t>5.2.4.</w:t>
      </w:r>
      <w:r>
        <w:rPr>
          <w:lang w:eastAsia="zh-CN"/>
        </w:rPr>
        <w:t>13</w:t>
      </w:r>
      <w:r w:rsidRPr="0053092E">
        <w:tab/>
        <w:t xml:space="preserve">Type: </w:t>
      </w:r>
      <w:r>
        <w:rPr>
          <w:rFonts w:hint="eastAsia"/>
          <w:lang w:eastAsia="zh-CN"/>
        </w:rPr>
        <w:t>CnfUnit</w:t>
      </w:r>
      <w:bookmarkEnd w:id="95"/>
      <w:bookmarkEnd w:id="96"/>
      <w:bookmarkEnd w:id="97"/>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98" w:name="_Toc24932082"/>
      <w:bookmarkStart w:id="99" w:name="_Toc24932516"/>
      <w:bookmarkStart w:id="100" w:name="_Toc27592525"/>
      <w:r w:rsidRPr="0053092E">
        <w:t>5.2.4.</w:t>
      </w:r>
      <w:r>
        <w:rPr>
          <w:lang w:eastAsia="zh-CN"/>
        </w:rPr>
        <w:t>14</w:t>
      </w:r>
      <w:r w:rsidRPr="0053092E">
        <w:tab/>
        <w:t xml:space="preserve">Type: </w:t>
      </w:r>
      <w:r>
        <w:rPr>
          <w:rFonts w:hint="eastAsia"/>
          <w:lang w:eastAsia="zh-CN"/>
        </w:rPr>
        <w:t>DnfUnit</w:t>
      </w:r>
      <w:bookmarkEnd w:id="98"/>
      <w:bookmarkEnd w:id="99"/>
      <w:bookmarkEnd w:id="100"/>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101" w:name="_Toc24932083"/>
      <w:bookmarkStart w:id="102" w:name="_Toc24932517"/>
      <w:bookmarkStart w:id="103" w:name="_Toc27592526"/>
      <w:r w:rsidRPr="0053092E">
        <w:t>5.2.4.</w:t>
      </w:r>
      <w:r>
        <w:rPr>
          <w:lang w:eastAsia="zh-CN"/>
        </w:rPr>
        <w:t>15</w:t>
      </w:r>
      <w:r w:rsidRPr="0053092E">
        <w:tab/>
        <w:t xml:space="preserve">Type: </w:t>
      </w:r>
      <w:r>
        <w:rPr>
          <w:rFonts w:hint="eastAsia"/>
          <w:lang w:eastAsia="zh-CN"/>
        </w:rPr>
        <w:t>Atom</w:t>
      </w:r>
      <w:bookmarkEnd w:id="101"/>
      <w:bookmarkEnd w:id="102"/>
      <w:bookmarkEnd w:id="103"/>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6B5418" w:rsidRDefault="00D00406" w:rsidP="00942F26">
      <w:pPr>
        <w:rPr>
          <w:lang w:val="en-US"/>
        </w:rPr>
      </w:pPr>
    </w:p>
    <w:p w:rsidR="00DA7E56" w:rsidRDefault="00DA7E56" w:rsidP="00DA7E56">
      <w:pPr>
        <w:pStyle w:val="Heading2"/>
      </w:pPr>
      <w:bookmarkStart w:id="104" w:name="_Toc24932084"/>
      <w:bookmarkStart w:id="105" w:name="_Toc24932518"/>
      <w:bookmarkStart w:id="106" w:name="_Toc27592527"/>
      <w:r>
        <w:lastRenderedPageBreak/>
        <w:t>5.3</w:t>
      </w:r>
      <w:r>
        <w:tab/>
        <w:t>Data Types related to Subscription, Identification and Numbering</w:t>
      </w:r>
      <w:bookmarkEnd w:id="104"/>
      <w:bookmarkEnd w:id="105"/>
      <w:bookmarkEnd w:id="106"/>
    </w:p>
    <w:p w:rsidR="00DA7E56" w:rsidRDefault="00DA7E56" w:rsidP="00DA7E56">
      <w:pPr>
        <w:pStyle w:val="Heading3"/>
      </w:pPr>
      <w:bookmarkStart w:id="107" w:name="_Toc24932085"/>
      <w:bookmarkStart w:id="108" w:name="_Toc24932519"/>
      <w:bookmarkStart w:id="109" w:name="_Toc27592528"/>
      <w:r>
        <w:t>5.3.1</w:t>
      </w:r>
      <w:r>
        <w:tab/>
        <w:t>Introduction</w:t>
      </w:r>
      <w:bookmarkEnd w:id="107"/>
      <w:bookmarkEnd w:id="108"/>
      <w:bookmarkEnd w:id="109"/>
    </w:p>
    <w:p w:rsidR="00AB6E80" w:rsidRDefault="00AB6E80" w:rsidP="00AB6E80">
      <w:r>
        <w:t>This clause defines common data types related to subscription, identification and numbering information.</w:t>
      </w:r>
    </w:p>
    <w:p w:rsidR="00DA7E56" w:rsidRDefault="00DA7E56" w:rsidP="00DA7E56">
      <w:pPr>
        <w:pStyle w:val="Heading3"/>
      </w:pPr>
      <w:bookmarkStart w:id="110" w:name="_Toc24932086"/>
      <w:bookmarkStart w:id="111" w:name="_Toc24932520"/>
      <w:bookmarkStart w:id="112" w:name="_Toc27592529"/>
      <w:r>
        <w:t>5.3.2</w:t>
      </w:r>
      <w:r>
        <w:tab/>
        <w:t>Simple Data Types</w:t>
      </w:r>
      <w:bookmarkEnd w:id="110"/>
      <w:bookmarkEnd w:id="111"/>
      <w:bookmarkEnd w:id="112"/>
    </w:p>
    <w:p w:rsidR="00DA7E56" w:rsidRDefault="00DA7E56" w:rsidP="00DA7E56">
      <w:r>
        <w:t xml:space="preserve">This </w:t>
      </w:r>
      <w:r w:rsidR="00A34106">
        <w:t>clause</w:t>
      </w:r>
      <w:r>
        <w:t xml:space="preserv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A34106">
              <w:rPr>
                <w:lang w:eastAsia="zh-CN"/>
              </w:rPr>
              <w:t>clause</w:t>
            </w:r>
            <w:r w:rsidR="00B96451" w:rsidRPr="00875E9E">
              <w:rPr>
                <w:lang w:eastAsia="zh-CN"/>
              </w:rPr>
              <w:t>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8B652F"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8B652F" w:rsidRDefault="008B652F" w:rsidP="008B652F">
            <w:pPr>
              <w:pStyle w:val="TAL"/>
            </w:pPr>
            <w:r>
              <w:t>String representing the Wildcard DNN.</w:t>
            </w:r>
          </w:p>
          <w:p w:rsidR="008B652F" w:rsidRDefault="008B652F" w:rsidP="008B652F">
            <w:pPr>
              <w:pStyle w:val="TAL"/>
            </w:pPr>
            <w:r>
              <w:t>It shall contain the string "*".</w:t>
            </w:r>
          </w:p>
          <w:p w:rsidR="008B652F" w:rsidRDefault="008B652F" w:rsidP="008B652F">
            <w:pPr>
              <w:pStyle w:val="TAL"/>
            </w:pPr>
            <w:r>
              <w:t>Pattern: '^[*]$'</w:t>
            </w:r>
          </w:p>
        </w:tc>
      </w:tr>
      <w:tr w:rsidR="008B652F"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8B652F" w:rsidRDefault="008B652F" w:rsidP="008B652F">
            <w:pPr>
              <w:pStyle w:val="TAL"/>
            </w:pPr>
            <w:r w:rsidRPr="005D14F1">
              <w:t>This data type is defined in the same way as the "</w:t>
            </w:r>
            <w:r>
              <w:t>WildcardDnn</w:t>
            </w:r>
            <w:r w:rsidRPr="005D14F1">
              <w:t>" data type, but with the OpenAPI "nullable: true" property.</w:t>
            </w:r>
          </w:p>
        </w:tc>
      </w:tr>
      <w:tr w:rsidR="008B652F"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8B652F" w:rsidRPr="00875E9E" w:rsidRDefault="008B652F" w:rsidP="008B652F">
            <w:pPr>
              <w:pStyle w:val="TAL"/>
              <w:rPr>
                <w:lang w:eastAsia="zh-CN"/>
              </w:rPr>
            </w:pPr>
            <w:r w:rsidRPr="00875E9E">
              <w:rPr>
                <w:lang w:eastAsia="zh-CN"/>
              </w:rPr>
              <w:t>String identifying a Gpsi shall contain either an External Id or an MSISDN. It shall be formatted as follows:</w:t>
            </w:r>
          </w:p>
          <w:p w:rsidR="008B652F" w:rsidRPr="00875E9E" w:rsidRDefault="008B652F" w:rsidP="008B652F">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Pr>
                <w:lang w:eastAsia="zh-CN"/>
              </w:rPr>
              <w:t>clause</w:t>
            </w:r>
            <w:r w:rsidRPr="00875E9E">
              <w:rPr>
                <w:lang w:eastAsia="zh-CN"/>
              </w:rPr>
              <w:t> 19.7.2 of 3GPP TS 23.003</w:t>
            </w:r>
            <w:r w:rsidRPr="00875E9E">
              <w:rPr>
                <w:lang w:val="en-US" w:eastAsia="zh-CN"/>
              </w:rPr>
              <w:t> </w:t>
            </w:r>
            <w:r w:rsidRPr="00875E9E">
              <w:rPr>
                <w:lang w:eastAsia="zh-CN"/>
              </w:rPr>
              <w:t xml:space="preserve">[7] that describes an </w:t>
            </w:r>
            <w:r w:rsidRPr="00875E9E">
              <w:t>External Identifier.</w:t>
            </w:r>
          </w:p>
          <w:p w:rsidR="008B652F" w:rsidRDefault="008B652F" w:rsidP="008B652F">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 xml:space="preserve">&lt;msisdn&gt; shall be formatted according to </w:t>
            </w:r>
            <w:r>
              <w:rPr>
                <w:lang w:eastAsia="zh-CN"/>
              </w:rPr>
              <w:t>clause</w:t>
            </w:r>
            <w:r w:rsidRPr="00875E9E">
              <w:rPr>
                <w:lang w:eastAsia="zh-CN"/>
              </w:rPr>
              <w:t> 3.3 of 3GPP TS 23.003</w:t>
            </w:r>
            <w:r w:rsidRPr="00875E9E">
              <w:rPr>
                <w:lang w:val="en-US" w:eastAsia="zh-CN"/>
              </w:rPr>
              <w:t> </w:t>
            </w:r>
            <w:r w:rsidRPr="00875E9E">
              <w:rPr>
                <w:lang w:eastAsia="zh-CN"/>
              </w:rPr>
              <w:t>[7] that describes an MSISDN.</w:t>
            </w:r>
          </w:p>
          <w:p w:rsidR="008B652F" w:rsidRPr="005B37BB" w:rsidRDefault="008B652F" w:rsidP="008B652F">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8B652F"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8B652F" w:rsidRPr="00875E9E" w:rsidRDefault="008B652F" w:rsidP="008B652F">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8B652F"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8B652F" w:rsidRDefault="008B652F" w:rsidP="008B652F">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Pr>
                <w:lang w:eastAsia="zh-CN"/>
              </w:rPr>
              <w:t>clause</w:t>
            </w:r>
            <w:r w:rsidRPr="00875E9E">
              <w:rPr>
                <w:lang w:eastAsia="zh-CN"/>
              </w:rPr>
              <w:t>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[7].</w:t>
            </w:r>
          </w:p>
          <w:p w:rsidR="008B652F" w:rsidRDefault="008B652F" w:rsidP="008B652F">
            <w:pPr>
              <w:pStyle w:val="TAL"/>
            </w:pPr>
          </w:p>
          <w:p w:rsidR="008B652F" w:rsidRPr="00875E9E" w:rsidRDefault="008B652F" w:rsidP="008B652F">
            <w:pPr>
              <w:pStyle w:val="TAL"/>
              <w:rPr>
                <w:lang w:eastAsia="zh-CN"/>
              </w:rPr>
            </w:pPr>
            <w:r>
              <w:t>P</w:t>
            </w:r>
            <w:r w:rsidRPr="00591266">
              <w:t xml:space="preserve">attern: </w:t>
            </w:r>
            <w:r>
              <w:t>'</w:t>
            </w:r>
            <w:r w:rsidRPr="00B6082E">
              <w:t>^[A-Fa-f0-9]{8}-[0-9]{3}-[0-9]{2,3}-([A-Fa-f0-9][A-Fa-f0-9]){1,10}$</w:t>
            </w:r>
            <w:r>
              <w:t>'</w:t>
            </w:r>
            <w:r w:rsidRPr="00875E9E">
              <w:t>.</w:t>
            </w:r>
          </w:p>
        </w:tc>
      </w:tr>
      <w:tr w:rsidR="008B652F"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8B652F" w:rsidRPr="00875E9E" w:rsidRDefault="008B652F" w:rsidP="008B652F">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8B652F" w:rsidRPr="00AD3B1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8B652F" w:rsidRDefault="008B652F" w:rsidP="008B652F">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t>clause</w:t>
            </w:r>
            <w:r w:rsidRPr="00875E9E">
              <w:t> </w:t>
            </w:r>
            <w:r>
              <w:t>6</w:t>
            </w:r>
            <w:r w:rsidRPr="00875E9E">
              <w:t>.2 of 3GPP TS 23.003 [7]</w:t>
            </w:r>
            <w:r w:rsidRPr="00875E9E">
              <w:rPr>
                <w:lang w:eastAsia="zh-CN"/>
              </w:rPr>
              <w:t>.</w:t>
            </w:r>
          </w:p>
          <w:p w:rsidR="008B652F" w:rsidRDefault="008B652F" w:rsidP="008B652F">
            <w:pPr>
              <w:pStyle w:val="TAL"/>
            </w:pPr>
          </w:p>
          <w:p w:rsidR="008B652F" w:rsidRPr="00590517" w:rsidRDefault="008B652F" w:rsidP="008B652F">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r>
              <w:rPr>
                <w:rFonts w:hint="eastAsia"/>
                <w:lang w:val="sv-SE" w:eastAsia="zh-CN"/>
              </w:rPr>
              <w:t>. See NOTE.</w:t>
            </w:r>
          </w:p>
        </w:tc>
      </w:tr>
      <w:tr w:rsidR="008B652F"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8B652F" w:rsidRPr="00875E9E" w:rsidRDefault="008B652F" w:rsidP="008B652F">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8B652F"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Pr="00875E9E" w:rsidRDefault="008B652F" w:rsidP="008B652F">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nil"/>
              <w:bottom w:val="single" w:sz="4" w:space="0" w:color="auto"/>
              <w:right w:val="single" w:sz="8" w:space="0" w:color="auto"/>
            </w:tcBorders>
          </w:tcPr>
          <w:p w:rsidR="008B652F" w:rsidRPr="00875E9E" w:rsidRDefault="008B652F" w:rsidP="008B652F">
            <w:pPr>
              <w:pStyle w:val="TAL"/>
              <w:rPr>
                <w:lang w:eastAsia="zh-CN"/>
              </w:rPr>
            </w:pPr>
            <w:r w:rsidRPr="00875E9E">
              <w:rPr>
                <w:lang w:eastAsia="zh-CN"/>
              </w:rPr>
              <w:t>String identifying a Supi shall contain either an IMSI or an NAI. It shall be formatted as follows for:</w:t>
            </w:r>
          </w:p>
          <w:p w:rsidR="008B652F" w:rsidRPr="00875E9E" w:rsidRDefault="008B652F" w:rsidP="008B652F">
            <w:pPr>
              <w:pStyle w:val="TAL"/>
            </w:pPr>
            <w:r w:rsidRPr="00875E9E">
              <w:rPr>
                <w:lang w:eastAsia="zh-CN"/>
              </w:rPr>
              <w:t>-</w:t>
            </w:r>
            <w:r>
              <w:rPr>
                <w:lang w:eastAsia="zh-CN"/>
              </w:rPr>
              <w:t xml:space="preserve"> </w:t>
            </w:r>
            <w:r w:rsidRPr="00875E9E">
              <w:t xml:space="preserve">IMSI "imsi-&lt;imsi&gt;, &lt;imsi&gt; shall be formatted according to </w:t>
            </w:r>
            <w:r>
              <w:t>clause</w:t>
            </w:r>
            <w:r w:rsidRPr="00875E9E">
              <w:t> 2.2 of 3GPP TS 23.003 [7] that describes an IMSI.</w:t>
            </w:r>
          </w:p>
          <w:p w:rsidR="008B652F" w:rsidRPr="00875E9E" w:rsidRDefault="008B652F" w:rsidP="008B652F">
            <w:pPr>
              <w:pStyle w:val="TAL"/>
              <w:rPr>
                <w:lang w:eastAsia="zh-CN"/>
              </w:rPr>
            </w:pPr>
            <w:r w:rsidRPr="00875E9E">
              <w:rPr>
                <w:lang w:eastAsia="zh-CN"/>
              </w:rPr>
              <w:t>-</w:t>
            </w:r>
            <w:r>
              <w:rPr>
                <w:lang w:eastAsia="zh-CN"/>
              </w:rPr>
              <w:t xml:space="preserve"> </w:t>
            </w:r>
            <w:r w:rsidRPr="00875E9E">
              <w:rPr>
                <w:lang w:eastAsia="zh-CN"/>
              </w:rPr>
              <w:t xml:space="preserve">NAI "nai-&lt;nai&gt;, &lt;nai&gt; shall be formatted according to </w:t>
            </w:r>
            <w:r>
              <w:rPr>
                <w:lang w:eastAsia="zh-CN"/>
              </w:rPr>
              <w:t>clause</w:t>
            </w:r>
            <w:r w:rsidRPr="00875E9E">
              <w:rPr>
                <w:lang w:eastAsia="zh-CN"/>
              </w:rPr>
              <w:t> </w:t>
            </w:r>
            <w:r>
              <w:rPr>
                <w:lang w:eastAsia="zh-CN"/>
              </w:rPr>
              <w:t>28.6.2</w:t>
            </w:r>
            <w:r w:rsidRPr="00875E9E">
              <w:rPr>
                <w:lang w:eastAsia="zh-CN"/>
              </w:rPr>
              <w:t xml:space="preserve"> of 3GPP TS 23.003</w:t>
            </w:r>
            <w:r w:rsidRPr="00875E9E">
              <w:rPr>
                <w:lang w:val="en-US" w:eastAsia="zh-CN"/>
              </w:rPr>
              <w:t> </w:t>
            </w:r>
            <w:r w:rsidRPr="00875E9E">
              <w:rPr>
                <w:lang w:eastAsia="zh-CN"/>
              </w:rPr>
              <w:t>[7] that describes an NAI.</w:t>
            </w:r>
          </w:p>
          <w:p w:rsidR="008B652F" w:rsidRDefault="008B652F" w:rsidP="008B652F">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naming convention defined in 3GPP TS 29.501 [2].</w:t>
            </w:r>
          </w:p>
          <w:p w:rsidR="008B652F" w:rsidRDefault="008B652F" w:rsidP="008B652F">
            <w:pPr>
              <w:pStyle w:val="TAL"/>
            </w:pPr>
          </w:p>
          <w:p w:rsidR="008B652F" w:rsidRPr="00875E9E" w:rsidRDefault="008B652F" w:rsidP="008B652F">
            <w:pPr>
              <w:pStyle w:val="TAL"/>
            </w:pPr>
            <w:r>
              <w:t>P</w:t>
            </w:r>
            <w:r w:rsidRPr="00591266">
              <w:t xml:space="preserve">attern: </w:t>
            </w:r>
            <w:r>
              <w:t>'</w:t>
            </w:r>
            <w:r w:rsidRPr="00B6082E">
              <w:t>^</w:t>
            </w:r>
            <w:r w:rsidRPr="00591266">
              <w:t>(imsi-[0-9]{5,15}|nai-.+</w:t>
            </w:r>
            <w:r>
              <w:t>|.+)$'</w:t>
            </w:r>
            <w:r>
              <w:rPr>
                <w:rFonts w:hint="eastAsia"/>
                <w:lang w:val="sv-SE" w:eastAsia="zh-CN"/>
              </w:rPr>
              <w:t>. See NOTE.</w:t>
            </w:r>
          </w:p>
        </w:tc>
      </w:tr>
      <w:tr w:rsidR="008B652F"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Pr="00875E9E" w:rsidRDefault="008B652F" w:rsidP="008B652F">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nil"/>
              <w:bottom w:val="single" w:sz="4" w:space="0" w:color="auto"/>
              <w:right w:val="single" w:sz="8" w:space="0" w:color="auto"/>
            </w:tcBorders>
          </w:tcPr>
          <w:p w:rsidR="008B652F" w:rsidRPr="00875E9E" w:rsidRDefault="008B652F" w:rsidP="008B652F">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8B652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Pr="00875E9E" w:rsidRDefault="008B652F" w:rsidP="008B652F">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Pr="00875E9E" w:rsidRDefault="008B652F" w:rsidP="008B652F">
            <w:pPr>
              <w:pStyle w:val="TAL"/>
            </w:pPr>
            <w:r w:rsidRPr="00875E9E">
              <w:t>string</w:t>
            </w:r>
          </w:p>
        </w:tc>
        <w:tc>
          <w:tcPr>
            <w:tcW w:w="2952" w:type="pct"/>
            <w:tcBorders>
              <w:top w:val="single" w:sz="4" w:space="0" w:color="auto"/>
              <w:left w:val="nil"/>
              <w:bottom w:val="single" w:sz="4" w:space="0" w:color="auto"/>
              <w:right w:val="single" w:sz="8" w:space="0" w:color="auto"/>
            </w:tcBorders>
          </w:tcPr>
          <w:p w:rsidR="008B652F" w:rsidRPr="00875E9E" w:rsidRDefault="008B652F" w:rsidP="008B652F">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8B652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Pr="00875E9E" w:rsidRDefault="008B652F" w:rsidP="008B652F">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Pr="00875E9E" w:rsidRDefault="008B652F" w:rsidP="008B652F">
            <w:pPr>
              <w:pStyle w:val="TAL"/>
            </w:pPr>
            <w:r>
              <w:t>string</w:t>
            </w:r>
          </w:p>
        </w:tc>
        <w:tc>
          <w:tcPr>
            <w:tcW w:w="2952" w:type="pct"/>
            <w:tcBorders>
              <w:top w:val="single" w:sz="4" w:space="0" w:color="auto"/>
              <w:left w:val="nil"/>
              <w:bottom w:val="single" w:sz="4" w:space="0" w:color="auto"/>
              <w:right w:val="single" w:sz="8" w:space="0" w:color="auto"/>
            </w:tcBorders>
          </w:tcPr>
          <w:p w:rsidR="008B652F" w:rsidRDefault="008B652F" w:rsidP="008B652F">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w:t>
            </w:r>
            <w:r>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8B652F" w:rsidRDefault="008B652F" w:rsidP="008B652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8B652F" w:rsidRDefault="008B652F" w:rsidP="008B652F">
            <w:pPr>
              <w:pStyle w:val="TAL"/>
              <w:rPr>
                <w:rFonts w:cs="Arial"/>
                <w:szCs w:val="18"/>
              </w:rPr>
            </w:pPr>
          </w:p>
          <w:p w:rsidR="008B652F" w:rsidRPr="00875E9E" w:rsidRDefault="008B652F" w:rsidP="008B652F">
            <w:pPr>
              <w:pStyle w:val="TAL"/>
              <w:rPr>
                <w:lang w:eastAsia="zh-CN"/>
              </w:rPr>
            </w:pPr>
            <w:r>
              <w:rPr>
                <w:rFonts w:cs="Arial"/>
                <w:szCs w:val="18"/>
              </w:rPr>
              <w:t>Pattern: '^[A-Fa-f0-9]{6</w:t>
            </w:r>
            <w:r w:rsidRPr="003148A6">
              <w:rPr>
                <w:rFonts w:cs="Arial"/>
                <w:szCs w:val="18"/>
              </w:rPr>
              <w:t>}$</w:t>
            </w:r>
            <w:r>
              <w:rPr>
                <w:rFonts w:cs="Arial"/>
                <w:szCs w:val="18"/>
              </w:rPr>
              <w:t>'</w:t>
            </w:r>
          </w:p>
        </w:tc>
      </w:tr>
      <w:tr w:rsidR="008B652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string</w:t>
            </w:r>
          </w:p>
        </w:tc>
        <w:tc>
          <w:tcPr>
            <w:tcW w:w="2952" w:type="pct"/>
            <w:tcBorders>
              <w:top w:val="single" w:sz="4" w:space="0" w:color="auto"/>
              <w:left w:val="nil"/>
              <w:bottom w:val="single" w:sz="4" w:space="0" w:color="auto"/>
              <w:right w:val="single" w:sz="8" w:space="0" w:color="auto"/>
            </w:tcBorders>
          </w:tcPr>
          <w:p w:rsidR="008B652F" w:rsidRDefault="008B652F" w:rsidP="008B652F">
            <w:pPr>
              <w:pStyle w:val="TAL"/>
              <w:rPr>
                <w:rFonts w:cs="Arial"/>
                <w:szCs w:val="18"/>
              </w:rPr>
            </w:pPr>
            <w:r>
              <w:rPr>
                <w:lang w:eastAsia="zh-CN"/>
              </w:rPr>
              <w:t>String i</w:t>
            </w:r>
            <w:r w:rsidRPr="00175576">
              <w:rPr>
                <w:lang w:eastAsia="zh-CN"/>
              </w:rPr>
              <w:t xml:space="preserve">dentifying </w:t>
            </w:r>
            <w:r>
              <w:rPr>
                <w:lang w:eastAsia="zh-CN"/>
              </w:rPr>
              <w:t xml:space="preserve">the AMF Region ID (8 bits), </w:t>
            </w:r>
            <w:r w:rsidRPr="00175576">
              <w:rPr>
                <w:lang w:eastAsia="zh-CN"/>
              </w:rPr>
              <w:t xml:space="preserve">as specified in </w:t>
            </w:r>
            <w:r>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8B652F" w:rsidRDefault="008B652F" w:rsidP="008B652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2</w:t>
            </w:r>
            <w:r w:rsidRPr="003148A6">
              <w:rPr>
                <w:rFonts w:cs="Arial"/>
                <w:szCs w:val="18"/>
              </w:rPr>
              <w:t xml:space="preserve"> </w:t>
            </w:r>
            <w:r>
              <w:rPr>
                <w:rFonts w:cs="Arial"/>
                <w:szCs w:val="18"/>
              </w:rPr>
              <w:t>hexadecimal characters (i.e. 8</w:t>
            </w:r>
            <w:r w:rsidRPr="003148A6">
              <w:rPr>
                <w:rFonts w:cs="Arial"/>
                <w:szCs w:val="18"/>
              </w:rPr>
              <w:t xml:space="preserve"> bits)</w:t>
            </w:r>
            <w:r>
              <w:rPr>
                <w:rFonts w:cs="Arial"/>
                <w:szCs w:val="18"/>
              </w:rPr>
              <w:t>.</w:t>
            </w:r>
          </w:p>
          <w:p w:rsidR="008B652F" w:rsidRDefault="008B652F" w:rsidP="008B652F">
            <w:pPr>
              <w:pStyle w:val="TAL"/>
              <w:rPr>
                <w:lang w:eastAsia="zh-CN"/>
              </w:rPr>
            </w:pPr>
            <w:r>
              <w:rPr>
                <w:rFonts w:cs="Arial"/>
                <w:szCs w:val="18"/>
              </w:rPr>
              <w:t>Pattern: '^[A-Fa-f0-9]{2</w:t>
            </w:r>
            <w:r w:rsidRPr="003148A6">
              <w:rPr>
                <w:rFonts w:cs="Arial"/>
                <w:szCs w:val="18"/>
              </w:rPr>
              <w:t>}$</w:t>
            </w:r>
            <w:r>
              <w:rPr>
                <w:rFonts w:cs="Arial"/>
                <w:szCs w:val="18"/>
              </w:rPr>
              <w:t>'</w:t>
            </w:r>
          </w:p>
        </w:tc>
      </w:tr>
      <w:tr w:rsidR="008B652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lastRenderedPageBreak/>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string</w:t>
            </w:r>
          </w:p>
        </w:tc>
        <w:tc>
          <w:tcPr>
            <w:tcW w:w="2952" w:type="pct"/>
            <w:tcBorders>
              <w:top w:val="single" w:sz="4" w:space="0" w:color="auto"/>
              <w:left w:val="nil"/>
              <w:bottom w:val="single" w:sz="4" w:space="0" w:color="auto"/>
              <w:right w:val="single" w:sz="8" w:space="0" w:color="auto"/>
            </w:tcBorders>
          </w:tcPr>
          <w:p w:rsidR="008B652F" w:rsidRDefault="008B652F" w:rsidP="008B652F">
            <w:pPr>
              <w:pStyle w:val="TAL"/>
              <w:rPr>
                <w:rFonts w:cs="Arial"/>
                <w:szCs w:val="18"/>
              </w:rPr>
            </w:pPr>
            <w:r>
              <w:rPr>
                <w:lang w:eastAsia="zh-CN"/>
              </w:rPr>
              <w:t>String i</w:t>
            </w:r>
            <w:r w:rsidRPr="00175576">
              <w:rPr>
                <w:lang w:eastAsia="zh-CN"/>
              </w:rPr>
              <w:t xml:space="preserve">dentifying </w:t>
            </w:r>
            <w:r>
              <w:rPr>
                <w:lang w:eastAsia="zh-CN"/>
              </w:rPr>
              <w:t xml:space="preserve">the AMF Set ID (10 bits) </w:t>
            </w:r>
            <w:r w:rsidRPr="00175576">
              <w:rPr>
                <w:lang w:eastAsia="zh-CN"/>
              </w:rPr>
              <w:t xml:space="preserve">as specified in </w:t>
            </w:r>
            <w:r>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8B652F" w:rsidRDefault="008B652F" w:rsidP="008B652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3</w:t>
            </w:r>
            <w:r w:rsidRPr="003148A6">
              <w:rPr>
                <w:rFonts w:cs="Arial"/>
                <w:szCs w:val="18"/>
              </w:rPr>
              <w:t xml:space="preserve"> </w:t>
            </w:r>
            <w:r>
              <w:rPr>
                <w:rFonts w:cs="Arial"/>
                <w:szCs w:val="18"/>
              </w:rPr>
              <w:t>hexadecimal characters where the first character is limited to values 0 to 3 (i.e. 10</w:t>
            </w:r>
            <w:r w:rsidRPr="003148A6">
              <w:rPr>
                <w:rFonts w:cs="Arial"/>
                <w:szCs w:val="18"/>
              </w:rPr>
              <w:t xml:space="preserve"> bits)</w:t>
            </w:r>
            <w:r>
              <w:rPr>
                <w:rFonts w:cs="Arial"/>
                <w:szCs w:val="18"/>
              </w:rPr>
              <w:t>.</w:t>
            </w:r>
          </w:p>
          <w:p w:rsidR="008B652F" w:rsidRDefault="008B652F" w:rsidP="008B652F">
            <w:pPr>
              <w:pStyle w:val="TAL"/>
              <w:rPr>
                <w:lang w:eastAsia="zh-CN"/>
              </w:rPr>
            </w:pPr>
            <w:r>
              <w:rPr>
                <w:rFonts w:cs="Arial"/>
                <w:szCs w:val="18"/>
              </w:rPr>
              <w:t>Pattern: '^[0-3][A-Fa-f0-9]{2}</w:t>
            </w:r>
            <w:r w:rsidRPr="003148A6">
              <w:rPr>
                <w:rFonts w:cs="Arial"/>
                <w:szCs w:val="18"/>
              </w:rPr>
              <w:t>$</w:t>
            </w:r>
            <w:r>
              <w:rPr>
                <w:rFonts w:cs="Arial"/>
                <w:szCs w:val="18"/>
              </w:rPr>
              <w:t>'</w:t>
            </w:r>
          </w:p>
        </w:tc>
      </w:tr>
      <w:tr w:rsidR="008B652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integer</w:t>
            </w:r>
          </w:p>
        </w:tc>
        <w:tc>
          <w:tcPr>
            <w:tcW w:w="2952" w:type="pct"/>
            <w:tcBorders>
              <w:top w:val="single" w:sz="4" w:space="0" w:color="auto"/>
              <w:left w:val="nil"/>
              <w:bottom w:val="single" w:sz="4" w:space="0" w:color="auto"/>
              <w:right w:val="single" w:sz="8" w:space="0" w:color="auto"/>
            </w:tcBorders>
          </w:tcPr>
          <w:p w:rsidR="008B652F" w:rsidRDefault="008B652F" w:rsidP="008B652F">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8B652F" w:rsidRDefault="008B652F" w:rsidP="008B652F">
            <w:pPr>
              <w:pStyle w:val="TAL"/>
              <w:rPr>
                <w:lang w:eastAsia="zh-CN"/>
              </w:rPr>
            </w:pPr>
            <w:r>
              <w:t>Minimum = 1. Maximum = 256.</w:t>
            </w:r>
          </w:p>
        </w:tc>
      </w:tr>
      <w:tr w:rsidR="008B652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integer</w:t>
            </w:r>
          </w:p>
        </w:tc>
        <w:tc>
          <w:tcPr>
            <w:tcW w:w="2952" w:type="pct"/>
            <w:tcBorders>
              <w:top w:val="single" w:sz="4" w:space="0" w:color="auto"/>
              <w:left w:val="nil"/>
              <w:bottom w:val="single" w:sz="4" w:space="0" w:color="auto"/>
              <w:right w:val="single" w:sz="8" w:space="0" w:color="auto"/>
            </w:tcBorders>
          </w:tcPr>
          <w:p w:rsidR="008B652F" w:rsidRDefault="008B652F" w:rsidP="008B652F">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8B652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B652F" w:rsidRDefault="008B652F" w:rsidP="008B652F">
            <w:pPr>
              <w:pStyle w:val="TAL"/>
            </w:pPr>
            <w:r>
              <w:t>string</w:t>
            </w:r>
          </w:p>
        </w:tc>
        <w:tc>
          <w:tcPr>
            <w:tcW w:w="2952" w:type="pct"/>
            <w:tcBorders>
              <w:top w:val="single" w:sz="4" w:space="0" w:color="auto"/>
              <w:left w:val="nil"/>
              <w:bottom w:val="single" w:sz="4" w:space="0" w:color="auto"/>
              <w:right w:val="single" w:sz="8" w:space="0" w:color="auto"/>
            </w:tcBorders>
          </w:tcPr>
          <w:p w:rsidR="008B652F" w:rsidRDefault="008B652F" w:rsidP="008B652F">
            <w:pPr>
              <w:pStyle w:val="TAL"/>
            </w:pPr>
            <w:r>
              <w:t xml:space="preserve">Identifier of a group of NFs </w:t>
            </w:r>
          </w:p>
        </w:tc>
      </w:tr>
      <w:tr w:rsidR="008B652F"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B652F" w:rsidRDefault="008B652F" w:rsidP="008B652F">
            <w:pPr>
              <w:pStyle w:val="TAN"/>
            </w:pPr>
            <w:r>
              <w:rPr>
                <w:rFonts w:hint="eastAsia"/>
                <w:lang w:eastAsia="zh-CN"/>
              </w:rPr>
              <w:t>NOTE:</w:t>
            </w:r>
            <w:r>
              <w:rPr>
                <w:rFonts w:hint="eastAsia"/>
                <w:lang w:eastAsia="zh-CN"/>
              </w:rPr>
              <w:tab/>
              <w:t xml:space="preserve">The encoding of 3GPP defined </w:t>
            </w:r>
            <w:r>
              <w:rPr>
                <w:lang w:eastAsia="zh-CN"/>
              </w:rPr>
              <w:t>identifiers</w:t>
            </w:r>
            <w:r>
              <w:rPr>
                <w:rFonts w:hint="eastAsia"/>
                <w:lang w:eastAsia="zh-CN"/>
              </w:rPr>
              <w:t xml:space="preserve"> (e.g. IMSI, NAI) shall be prefixed with its corresponding prefix (e.g. </w:t>
            </w:r>
            <w:r>
              <w:rPr>
                <w:rFonts w:cs="Arial"/>
                <w:szCs w:val="18"/>
              </w:rPr>
              <w:t>'</w:t>
            </w:r>
            <w:r>
              <w:rPr>
                <w:rFonts w:cs="Arial" w:hint="eastAsia"/>
                <w:szCs w:val="18"/>
                <w:lang w:eastAsia="zh-CN"/>
              </w:rPr>
              <w:t>imsi-</w:t>
            </w:r>
            <w:r>
              <w:rPr>
                <w:rFonts w:cs="Arial"/>
                <w:szCs w:val="18"/>
              </w:rPr>
              <w:t>'</w:t>
            </w:r>
            <w:r>
              <w:rPr>
                <w:rFonts w:cs="Arial" w:hint="eastAsia"/>
                <w:szCs w:val="18"/>
                <w:lang w:eastAsia="zh-CN"/>
              </w:rPr>
              <w:t>,</w:t>
            </w:r>
            <w:r>
              <w:rPr>
                <w:rFonts w:cs="Arial"/>
                <w:szCs w:val="18"/>
              </w:rPr>
              <w:t>'</w:t>
            </w:r>
            <w:r>
              <w:rPr>
                <w:rFonts w:cs="Arial" w:hint="eastAsia"/>
                <w:szCs w:val="18"/>
                <w:lang w:eastAsia="zh-CN"/>
              </w:rPr>
              <w:t>nai-</w:t>
            </w:r>
            <w:r>
              <w:rPr>
                <w:rFonts w:cs="Arial"/>
                <w:szCs w:val="18"/>
              </w:rPr>
              <w:t>'</w:t>
            </w:r>
            <w:r>
              <w:rPr>
                <w:rFonts w:hint="eastAsia"/>
                <w:lang w:eastAsia="zh-CN"/>
              </w:rPr>
              <w:t>)</w:t>
            </w:r>
            <w:r>
              <w:rPr>
                <w:lang w:eastAsia="zh-CN"/>
              </w:rPr>
              <w:t>.</w:t>
            </w:r>
          </w:p>
        </w:tc>
      </w:tr>
    </w:tbl>
    <w:p w:rsidR="00DA7E56" w:rsidRDefault="00DA7E56" w:rsidP="00DA7E56"/>
    <w:p w:rsidR="00DA7E56" w:rsidRPr="004D3578" w:rsidRDefault="00DA7E56" w:rsidP="00DA7E56">
      <w:pPr>
        <w:pStyle w:val="Heading3"/>
      </w:pPr>
      <w:bookmarkStart w:id="113" w:name="_Toc24932087"/>
      <w:bookmarkStart w:id="114" w:name="_Toc24932521"/>
      <w:bookmarkStart w:id="115" w:name="_Toc27592530"/>
      <w:r>
        <w:t>5.3.3</w:t>
      </w:r>
      <w:r w:rsidRPr="004D3578">
        <w:tab/>
      </w:r>
      <w:r>
        <w:t>Enumerations</w:t>
      </w:r>
      <w:bookmarkEnd w:id="113"/>
      <w:bookmarkEnd w:id="114"/>
      <w:bookmarkEnd w:id="115"/>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116" w:name="_Toc24932088"/>
      <w:bookmarkStart w:id="117" w:name="_Toc24932522"/>
      <w:bookmarkStart w:id="118" w:name="_Toc27592531"/>
      <w:r>
        <w:t>5.3.4</w:t>
      </w:r>
      <w:r w:rsidRPr="004D3578">
        <w:tab/>
      </w:r>
      <w:r>
        <w:t>Structured Data Types</w:t>
      </w:r>
      <w:bookmarkEnd w:id="116"/>
      <w:bookmarkEnd w:id="117"/>
      <w:bookmarkEnd w:id="118"/>
    </w:p>
    <w:p w:rsidR="00DA7E56" w:rsidRDefault="00DA7E56" w:rsidP="00DA7E56">
      <w:pPr>
        <w:pStyle w:val="Heading4"/>
      </w:pPr>
      <w:bookmarkStart w:id="119" w:name="_Toc24932089"/>
      <w:bookmarkStart w:id="120" w:name="_Toc24932523"/>
      <w:bookmarkStart w:id="121" w:name="_Toc27592532"/>
      <w:r>
        <w:t>5.3.4.1</w:t>
      </w:r>
      <w:r>
        <w:tab/>
        <w:t xml:space="preserve">Type: </w:t>
      </w:r>
      <w:r w:rsidR="006D16A2">
        <w:t>Guami</w:t>
      </w:r>
      <w:bookmarkEnd w:id="119"/>
      <w:bookmarkEnd w:id="120"/>
      <w:bookmarkEnd w:id="121"/>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122" w:name="_Toc24932090"/>
      <w:bookmarkStart w:id="123" w:name="_Toc24932524"/>
      <w:bookmarkStart w:id="124" w:name="_Toc27592533"/>
      <w:r>
        <w:t>5.3.4.2</w:t>
      </w:r>
      <w:r>
        <w:tab/>
        <w:t>Type: NetworkId</w:t>
      </w:r>
      <w:bookmarkEnd w:id="122"/>
      <w:bookmarkEnd w:id="123"/>
      <w:bookmarkEnd w:id="124"/>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125" w:name="_Toc24932091"/>
      <w:bookmarkStart w:id="126" w:name="_Toc24932525"/>
      <w:bookmarkStart w:id="127" w:name="_Toc27592534"/>
      <w:r w:rsidRPr="0053092E">
        <w:t>5.</w:t>
      </w:r>
      <w:r>
        <w:t>3</w:t>
      </w:r>
      <w:r w:rsidRPr="0053092E">
        <w:t>.4.</w:t>
      </w:r>
      <w:r>
        <w:t>3</w:t>
      </w:r>
      <w:r w:rsidRPr="0053092E">
        <w:tab/>
        <w:t xml:space="preserve">Type: </w:t>
      </w:r>
      <w:r>
        <w:t>GuamiRm</w:t>
      </w:r>
      <w:bookmarkEnd w:id="125"/>
      <w:bookmarkEnd w:id="126"/>
      <w:bookmarkEnd w:id="127"/>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128" w:name="_Toc24932092"/>
      <w:bookmarkStart w:id="129" w:name="_Toc24932526"/>
      <w:bookmarkStart w:id="130" w:name="_Toc27592535"/>
      <w:r>
        <w:t>5.4</w:t>
      </w:r>
      <w:r>
        <w:tab/>
        <w:t>Data Types related to 5G Network</w:t>
      </w:r>
      <w:bookmarkEnd w:id="128"/>
      <w:bookmarkEnd w:id="129"/>
      <w:bookmarkEnd w:id="130"/>
    </w:p>
    <w:p w:rsidR="00DA7E56" w:rsidRDefault="00DA7E56" w:rsidP="00DA7E56">
      <w:pPr>
        <w:pStyle w:val="Heading3"/>
      </w:pPr>
      <w:bookmarkStart w:id="131" w:name="_Toc24932093"/>
      <w:bookmarkStart w:id="132" w:name="_Toc24932527"/>
      <w:bookmarkStart w:id="133" w:name="_Toc27592536"/>
      <w:r>
        <w:t>5.4.1</w:t>
      </w:r>
      <w:r>
        <w:tab/>
        <w:t>Introduction</w:t>
      </w:r>
      <w:bookmarkEnd w:id="131"/>
      <w:bookmarkEnd w:id="132"/>
      <w:bookmarkEnd w:id="133"/>
    </w:p>
    <w:p w:rsidR="005E285D" w:rsidRDefault="005E285D" w:rsidP="005E285D">
      <w:r>
        <w:t>This clause defines common data types related to 5G Network (other than related to 5G QoS).</w:t>
      </w:r>
    </w:p>
    <w:p w:rsidR="00DA7E56" w:rsidRDefault="00DA7E56" w:rsidP="00DA7E56">
      <w:pPr>
        <w:pStyle w:val="Heading3"/>
      </w:pPr>
      <w:bookmarkStart w:id="134" w:name="_Toc24932094"/>
      <w:bookmarkStart w:id="135" w:name="_Toc24932528"/>
      <w:bookmarkStart w:id="136" w:name="_Toc27592537"/>
      <w:r>
        <w:t>5.4.2</w:t>
      </w:r>
      <w:r>
        <w:tab/>
        <w:t>Simple Data Types</w:t>
      </w:r>
      <w:bookmarkEnd w:id="134"/>
      <w:bookmarkEnd w:id="135"/>
      <w:bookmarkEnd w:id="136"/>
    </w:p>
    <w:p w:rsidR="00DA7E56" w:rsidRDefault="00DA7E56" w:rsidP="00DA7E56">
      <w:r>
        <w:t xml:space="preserve">This </w:t>
      </w:r>
      <w:r w:rsidR="00A34106">
        <w:t>clause</w:t>
      </w:r>
      <w:r>
        <w:t xml:space="preserv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 xml:space="preserve">String providing an application identifier.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 xml:space="preserve">Unsigned integer identifying a PDU session, within the range 0 to 255, as specified in </w:t>
            </w:r>
            <w:r w:rsidR="00A34106">
              <w:rPr>
                <w:lang w:eastAsia="zh-CN"/>
              </w:rPr>
              <w:t>clause</w:t>
            </w:r>
            <w:r w:rsidRPr="00875E9E">
              <w:rPr>
                <w:lang w:eastAsia="zh-CN"/>
              </w:rPr>
              <w:t>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sidR="00A34106">
              <w:rPr>
                <w:lang w:eastAsia="zh-CN"/>
              </w:rPr>
              <w:t>clause</w:t>
            </w:r>
            <w:r>
              <w:rPr>
                <w:lang w:eastAsia="zh-CN"/>
              </w:rPr>
              <w:t xml:space="preserve"> 9.3.3.5 of </w:t>
            </w:r>
            <w:r w:rsidRPr="00875E9E">
              <w:rPr>
                <w:lang w:eastAsia="zh-CN"/>
              </w:rPr>
              <w:t>3GPP TS 38.413</w:t>
            </w:r>
            <w:r w:rsidR="00B83298">
              <w:rPr>
                <w:lang w:eastAsia="zh-CN"/>
              </w:rPr>
              <w:t> </w:t>
            </w:r>
            <w:r w:rsidRPr="00875E9E">
              <w:rPr>
                <w:lang w:eastAsia="zh-CN"/>
              </w:rPr>
              <w:t>[11].</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w:t>
            </w:r>
            <w:r w:rsidR="00A34106">
              <w:rPr>
                <w:lang w:eastAsia="zh-CN"/>
              </w:rPr>
              <w:t>clause</w:t>
            </w:r>
            <w:r>
              <w:rPr>
                <w:lang w:eastAsia="zh-CN"/>
              </w:rPr>
              <w:t> 9.3.3.5 of</w:t>
            </w:r>
            <w:r w:rsidRPr="00875E9E">
              <w:rPr>
                <w:lang w:eastAsia="zh-CN"/>
              </w:rPr>
              <w:t xml:space="preserve"> 3GPP TS 38.413</w:t>
            </w:r>
            <w:r w:rsidR="00B83298">
              <w:rPr>
                <w:lang w:eastAsia="zh-CN"/>
              </w:rPr>
              <w:t> </w:t>
            </w:r>
            <w:r w:rsidRPr="00875E9E">
              <w:rPr>
                <w:lang w:eastAsia="zh-CN"/>
              </w:rPr>
              <w:t>[11].</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w:t>
            </w:r>
            <w:r w:rsidR="00A34106">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28-bit string identifying an E-UTRA Cell Id as specified in </w:t>
            </w:r>
            <w:r w:rsidR="00A34106">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36-bit string identifying an NR Cell Id as specified in </w:t>
            </w:r>
            <w:r w:rsidR="00A34106">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rsidR="00A34106">
              <w:t>clause</w:t>
            </w:r>
            <w:r w:rsidRPr="00F70B61">
              <w:t xml:space="preserv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 xml:space="preserve">FQDN (Fully Qualified Domain Name) of the AMF as defined in </w:t>
            </w:r>
            <w:r w:rsidR="00A34106">
              <w:t>clause</w:t>
            </w:r>
            <w:r>
              <w:t>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rsidR="000809B5" w:rsidRPr="00F267AF" w:rsidRDefault="000809B5" w:rsidP="000809B5">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sidR="00A34106">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00633015">
              <w:rPr>
                <w:lang w:eastAsia="zh-CN"/>
              </w:rPr>
              <w:t xml:space="preserve"> </w:t>
            </w:r>
            <w:r w:rsidR="00633015" w:rsidRPr="00875E9E">
              <w:rPr>
                <w:lang w:eastAsia="zh-CN"/>
              </w:rPr>
              <w:t xml:space="preserve">in hexadecimal representation. Each character in the string shall take a value of "0" to "9" or "A" to "F" and shall represent 4 bits. The most significant character representing the 4 most significant bits of the </w:t>
            </w:r>
            <w:r w:rsidR="00633015">
              <w:rPr>
                <w:lang w:eastAsia="zh-CN"/>
              </w:rPr>
              <w:t>N3IWF ID</w:t>
            </w:r>
            <w:r w:rsidR="00633015" w:rsidRPr="00875E9E">
              <w:rPr>
                <w:lang w:eastAsia="zh-CN"/>
              </w:rPr>
              <w:t xml:space="preserve"> shall appear first in the string, and the character representing the 4 least significant bit of the </w:t>
            </w:r>
            <w:r w:rsidR="00633015">
              <w:rPr>
                <w:lang w:eastAsia="zh-CN"/>
              </w:rPr>
              <w:t>N3IWF</w:t>
            </w:r>
            <w:r w:rsidR="00633015" w:rsidRPr="00875E9E">
              <w:rPr>
                <w:lang w:eastAsia="zh-CN"/>
              </w:rPr>
              <w:t xml:space="preserve"> </w:t>
            </w:r>
            <w:r w:rsidR="00633015">
              <w:rPr>
                <w:lang w:eastAsia="zh-CN"/>
              </w:rPr>
              <w:t>ID</w:t>
            </w:r>
            <w:r w:rsidR="00633015" w:rsidRPr="00875E9E">
              <w:rPr>
                <w:lang w:eastAsia="zh-CN"/>
              </w:rPr>
              <w:t xml:space="preserve"> shall appear last in the string</w:t>
            </w:r>
            <w:r w:rsidRPr="00EF0F47">
              <w:rPr>
                <w:rFonts w:cs="Arial"/>
                <w:szCs w:val="18"/>
              </w:rPr>
              <w:t>.</w:t>
            </w:r>
          </w:p>
          <w:p w:rsidR="00633015" w:rsidRDefault="000809B5" w:rsidP="00633015">
            <w:pPr>
              <w:pStyle w:val="TAL"/>
              <w:rPr>
                <w:rFonts w:cs="Arial"/>
                <w:szCs w:val="18"/>
              </w:rPr>
            </w:pPr>
            <w:r w:rsidRPr="00F267AF">
              <w:rPr>
                <w:rFonts w:cs="Arial"/>
                <w:szCs w:val="18"/>
              </w:rPr>
              <w:t>Pattern: '^[A-Fa-f0-9]+$'</w:t>
            </w:r>
          </w:p>
          <w:p w:rsidR="00633015" w:rsidRDefault="00633015" w:rsidP="00633015">
            <w:pPr>
              <w:pStyle w:val="TAL"/>
              <w:rPr>
                <w:lang w:eastAsia="zh-CN"/>
              </w:rPr>
            </w:pPr>
          </w:p>
          <w:p w:rsidR="00633015" w:rsidRPr="00875E9E" w:rsidRDefault="00633015" w:rsidP="00633015">
            <w:pPr>
              <w:pStyle w:val="TAL"/>
              <w:rPr>
                <w:lang w:eastAsia="zh-CN"/>
              </w:rPr>
            </w:pPr>
            <w:r w:rsidRPr="00875E9E">
              <w:rPr>
                <w:lang w:eastAsia="zh-CN"/>
              </w:rPr>
              <w:t>Example:</w:t>
            </w:r>
          </w:p>
          <w:p w:rsidR="001A7470" w:rsidRDefault="00633015" w:rsidP="00633015">
            <w:pPr>
              <w:pStyle w:val="TAL"/>
              <w:rPr>
                <w:lang w:eastAsia="zh-CN"/>
              </w:rPr>
            </w:pPr>
            <w:r>
              <w:rPr>
                <w:lang w:eastAsia="zh-CN"/>
              </w:rPr>
              <w:t>The</w:t>
            </w:r>
            <w:r w:rsidRPr="00875E9E">
              <w:rPr>
                <w:lang w:eastAsia="zh-CN"/>
              </w:rPr>
              <w:t xml:space="preserve"> </w:t>
            </w:r>
            <w:r>
              <w:rPr>
                <w:lang w:eastAsia="zh-CN"/>
              </w:rPr>
              <w:t>N3IWF</w:t>
            </w:r>
            <w:r w:rsidRPr="00875E9E">
              <w:rPr>
                <w:lang w:eastAsia="zh-CN"/>
              </w:rPr>
              <w:t xml:space="preserve"> Id 0x5BD6 shall be encoded as "</w:t>
            </w:r>
            <w:r>
              <w:rPr>
                <w:lang w:eastAsia="zh-CN"/>
              </w:rPr>
              <w:t>5BD6</w:t>
            </w:r>
            <w:r w:rsidRPr="00875E9E">
              <w:rPr>
                <w:lang w:eastAsia="zh-CN"/>
              </w:rPr>
              <w:t>".</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00A34106">
              <w:rPr>
                <w:lang w:eastAsia="zh-CN"/>
              </w:rPr>
              <w:t>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The string shall be formatted with following pattern:</w:t>
            </w:r>
          </w:p>
          <w:p w:rsidR="001A7470" w:rsidRDefault="000809B5" w:rsidP="001A7470">
            <w:pPr>
              <w:pStyle w:val="TAL"/>
              <w:rPr>
                <w:rFonts w:cs="Arial"/>
                <w:szCs w:val="18"/>
              </w:rPr>
            </w:pPr>
            <w:r>
              <w:rPr>
                <w:rFonts w:cs="Arial"/>
                <w:szCs w:val="18"/>
              </w:rPr>
              <w:t>Pattern: '</w:t>
            </w:r>
            <w:r w:rsidRPr="00CF152B">
              <w:rPr>
                <w:rFonts w:cs="Arial"/>
                <w:szCs w:val="18"/>
              </w:rPr>
              <w:t>^</w:t>
            </w:r>
            <w:r>
              <w:rPr>
                <w:rFonts w:cs="Arial"/>
                <w:szCs w:val="18"/>
              </w:rPr>
              <w:t>(</w:t>
            </w:r>
            <w:r w:rsidR="001A7470">
              <w:rPr>
                <w:rFonts w:cs="Arial"/>
                <w:szCs w:val="18"/>
              </w:rPr>
              <w:t>'MacroNG</w:t>
            </w:r>
            <w:r w:rsidR="001A7470" w:rsidRPr="00AB4FEB">
              <w:rPr>
                <w:color w:val="000000" w:themeColor="text1"/>
              </w:rPr>
              <w:t>eNB</w:t>
            </w:r>
            <w:r w:rsidR="001A7470">
              <w:rPr>
                <w:rFonts w:cs="Arial"/>
                <w:szCs w:val="18"/>
              </w:rPr>
              <w:t>-[A-Fa-f0-9]{5}|</w:t>
            </w:r>
          </w:p>
          <w:p w:rsidR="001A7470" w:rsidRDefault="001A7470" w:rsidP="001A7470">
            <w:pPr>
              <w:pStyle w:val="TAL"/>
              <w:rPr>
                <w:rFonts w:cs="Arial"/>
                <w:szCs w:val="18"/>
              </w:rPr>
            </w:pPr>
            <w:r>
              <w:rPr>
                <w:rFonts w:cs="Arial"/>
                <w:szCs w:val="18"/>
              </w:rPr>
              <w:t xml:space="preserve"> LMacroNG</w:t>
            </w:r>
            <w:r w:rsidRPr="00AB4FEB">
              <w:rPr>
                <w:color w:val="000000" w:themeColor="text1"/>
              </w:rPr>
              <w:t>eNB</w:t>
            </w:r>
            <w:r>
              <w:rPr>
                <w:rFonts w:cs="Arial"/>
                <w:szCs w:val="18"/>
              </w:rPr>
              <w:t>-[A-Fa-f0-9]{6}|</w:t>
            </w:r>
          </w:p>
          <w:p w:rsidR="001A7470" w:rsidRDefault="001A7470" w:rsidP="001A7470">
            <w:pPr>
              <w:pStyle w:val="TAL"/>
              <w:rPr>
                <w:rFonts w:cs="Arial"/>
                <w:szCs w:val="18"/>
              </w:rPr>
            </w:pPr>
            <w:r>
              <w:rPr>
                <w:rFonts w:cs="Arial"/>
                <w:szCs w:val="18"/>
              </w:rPr>
              <w:t xml:space="preserve"> SMacroNGeNB-[A-Fa-f0-9]{5}</w:t>
            </w:r>
            <w:r w:rsidR="000809B5">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sidR="00D203D9">
              <w:rPr>
                <w:lang w:eastAsia="zh-CN"/>
              </w:rPr>
              <w:t>The padding 0 shall be added to make multiple nibbles, so t</w:t>
            </w:r>
            <w:r w:rsidR="00D203D9" w:rsidRPr="00175576">
              <w:rPr>
                <w:lang w:eastAsia="zh-CN"/>
              </w:rPr>
              <w:t xml:space="preserve">he </w:t>
            </w:r>
            <w:r w:rsidRPr="00175576">
              <w:rPr>
                <w:lang w:eastAsia="zh-CN"/>
              </w:rPr>
              <w:t>most significant character representing the</w:t>
            </w:r>
            <w:r w:rsidR="00D203D9">
              <w:rPr>
                <w:lang w:eastAsia="zh-CN"/>
              </w:rPr>
              <w:t xml:space="preserve"> padding 0 if required together with the</w:t>
            </w:r>
            <w:r w:rsidRPr="00175576">
              <w:rPr>
                <w:lang w:eastAsia="zh-CN"/>
              </w:rPr>
              <w:t xml:space="preserv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sidR="00D203D9">
              <w:rPr>
                <w:rFonts w:cs="Arial"/>
                <w:szCs w:val="18"/>
              </w:rPr>
              <w:t xml:space="preserve"> </w:t>
            </w:r>
            <w:r w:rsidR="00D203D9">
              <w:rPr>
                <w:lang w:eastAsia="zh-CN"/>
              </w:rPr>
              <w:t>(to form a nibble)</w:t>
            </w:r>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RDefault="001A7470" w:rsidP="00AB4FEB">
            <w:pPr>
              <w:pStyle w:val="TAL"/>
              <w:rPr>
                <w:lang w:eastAsia="zh-CN"/>
              </w:rPr>
            </w:pPr>
            <w:r>
              <w:rPr>
                <w:rFonts w:cs="Arial"/>
                <w:szCs w:val="18"/>
              </w:rPr>
              <w:t>"</w:t>
            </w:r>
            <w:r w:rsidR="00D203D9">
              <w:rPr>
                <w:rFonts w:cs="Arial"/>
                <w:szCs w:val="18"/>
              </w:rPr>
              <w:t xml:space="preserve"> SMacroNGeNB-34B89</w:t>
            </w:r>
            <w:r>
              <w:rPr>
                <w:rFonts w:cs="Arial"/>
                <w:szCs w:val="18"/>
              </w:rPr>
              <w:t xml:space="preserve">" indicates a Short Macro NG-eNB ID with value </w:t>
            </w:r>
            <w:r w:rsidR="00D203D9">
              <w:rPr>
                <w:rFonts w:cs="Arial"/>
                <w:szCs w:val="18"/>
              </w:rPr>
              <w:t>0x34B89.</w:t>
            </w:r>
          </w:p>
        </w:tc>
      </w:tr>
    </w:tbl>
    <w:p w:rsidR="005E285D" w:rsidRDefault="005E285D" w:rsidP="00DA7E56"/>
    <w:p w:rsidR="00DA7E56" w:rsidRPr="00F267AF" w:rsidRDefault="00DA7E56" w:rsidP="00DA7E56">
      <w:pPr>
        <w:pStyle w:val="Heading3"/>
      </w:pPr>
      <w:bookmarkStart w:id="137" w:name="_Toc24932095"/>
      <w:bookmarkStart w:id="138" w:name="_Toc24932529"/>
      <w:bookmarkStart w:id="139" w:name="_Toc27592538"/>
      <w:r w:rsidRPr="00F267AF">
        <w:t>5.4.3</w:t>
      </w:r>
      <w:r w:rsidRPr="00F267AF">
        <w:tab/>
        <w:t>Enumerations</w:t>
      </w:r>
      <w:bookmarkEnd w:id="137"/>
      <w:bookmarkEnd w:id="138"/>
      <w:bookmarkEnd w:id="139"/>
    </w:p>
    <w:p w:rsidR="00DA7E56" w:rsidRPr="00F267AF" w:rsidRDefault="00DA7E56" w:rsidP="00DA7E56">
      <w:pPr>
        <w:pStyle w:val="Heading4"/>
      </w:pPr>
      <w:bookmarkStart w:id="140" w:name="_Toc24932096"/>
      <w:bookmarkStart w:id="141" w:name="_Toc24932530"/>
      <w:bookmarkStart w:id="142" w:name="_Toc27592539"/>
      <w:r w:rsidRPr="00F267AF">
        <w:t>5.4.3.1</w:t>
      </w:r>
      <w:r w:rsidRPr="00F267AF">
        <w:tab/>
        <w:t>Enumeration: AccessType</w:t>
      </w:r>
      <w:bookmarkEnd w:id="140"/>
      <w:bookmarkEnd w:id="141"/>
      <w:bookmarkEnd w:id="142"/>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143" w:name="_Toc24932097"/>
      <w:bookmarkStart w:id="144" w:name="_Toc24932531"/>
      <w:bookmarkStart w:id="145" w:name="_Toc27592540"/>
      <w:r w:rsidRPr="00F267AF">
        <w:t>5.4.3.2</w:t>
      </w:r>
      <w:r w:rsidRPr="00F267AF">
        <w:tab/>
        <w:t>Enumeration: RatType</w:t>
      </w:r>
      <w:bookmarkEnd w:id="143"/>
      <w:bookmarkEnd w:id="144"/>
      <w:bookmarkEnd w:id="145"/>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146" w:name="_Toc24932098"/>
      <w:bookmarkStart w:id="147" w:name="_Toc24932532"/>
      <w:bookmarkStart w:id="148" w:name="_Toc27592541"/>
      <w:r w:rsidRPr="00F267AF">
        <w:lastRenderedPageBreak/>
        <w:t>5.4.3.3</w:t>
      </w:r>
      <w:r w:rsidRPr="00F267AF">
        <w:tab/>
        <w:t xml:space="preserve">Enumeration: </w:t>
      </w:r>
      <w:r w:rsidR="004F54DC" w:rsidRPr="00F267AF">
        <w:t>PduSessionType</w:t>
      </w:r>
      <w:bookmarkEnd w:id="146"/>
      <w:bookmarkEnd w:id="147"/>
      <w:bookmarkEnd w:id="148"/>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 xml:space="preserve">IPv4v6 (see </w:t>
            </w:r>
            <w:r w:rsidR="00A34106">
              <w:t>clause</w:t>
            </w:r>
            <w:r w:rsidRPr="00F267AF">
              <w:t xml:space="preserve"> 5.8.2.2.1 of 3GPP TS 23.501 [8])</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149" w:name="_Toc24932099"/>
      <w:bookmarkStart w:id="150" w:name="_Toc24932533"/>
      <w:bookmarkStart w:id="151" w:name="_Toc27592542"/>
      <w:r w:rsidRPr="00F267AF">
        <w:t>5.4.3.4</w:t>
      </w:r>
      <w:r w:rsidRPr="00F267AF">
        <w:tab/>
        <w:t>Enumeration: UpIntegrity</w:t>
      </w:r>
      <w:bookmarkEnd w:id="149"/>
      <w:bookmarkEnd w:id="150"/>
      <w:bookmarkEnd w:id="151"/>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152" w:name="_Toc24932100"/>
      <w:bookmarkStart w:id="153" w:name="_Toc24932534"/>
      <w:bookmarkStart w:id="154" w:name="_Toc27592543"/>
      <w:r w:rsidRPr="00F267AF">
        <w:t>5.4.3.5</w:t>
      </w:r>
      <w:r w:rsidRPr="00F267AF">
        <w:tab/>
        <w:t>Enumeration: UpConfidentiality</w:t>
      </w:r>
      <w:bookmarkEnd w:id="152"/>
      <w:bookmarkEnd w:id="153"/>
      <w:bookmarkEnd w:id="154"/>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155" w:name="_Toc24932101"/>
      <w:bookmarkStart w:id="156" w:name="_Toc24932535"/>
      <w:bookmarkStart w:id="157" w:name="_Toc27592544"/>
      <w:r w:rsidRPr="00F267AF">
        <w:t>5.4.3.6</w:t>
      </w:r>
      <w:r w:rsidRPr="00F267AF">
        <w:tab/>
        <w:t>Enumeration: SscMode</w:t>
      </w:r>
      <w:bookmarkEnd w:id="155"/>
      <w:bookmarkEnd w:id="156"/>
      <w:bookmarkEnd w:id="157"/>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w:t>
            </w:r>
            <w:r w:rsidR="00B83298">
              <w:t>23.501 [8]</w:t>
            </w:r>
          </w:p>
        </w:tc>
      </w:tr>
    </w:tbl>
    <w:p w:rsidR="00B8526F" w:rsidRPr="00F267AF" w:rsidRDefault="00B8526F" w:rsidP="00B8526F">
      <w:pPr>
        <w:rPr>
          <w:lang w:val="en-US"/>
        </w:rPr>
      </w:pPr>
    </w:p>
    <w:p w:rsidR="009E1E68" w:rsidRPr="00F267AF" w:rsidRDefault="009E1E68" w:rsidP="009E1E68">
      <w:pPr>
        <w:pStyle w:val="Heading4"/>
        <w:rPr>
          <w:noProof/>
        </w:rPr>
      </w:pPr>
      <w:bookmarkStart w:id="158" w:name="_Toc24932102"/>
      <w:bookmarkStart w:id="159" w:name="_Toc24932536"/>
      <w:bookmarkStart w:id="160" w:name="_Toc27592545"/>
      <w:r w:rsidRPr="00F267AF">
        <w:rPr>
          <w:noProof/>
        </w:rPr>
        <w:t>5.4.3.7</w:t>
      </w:r>
      <w:r w:rsidRPr="00F267AF">
        <w:rPr>
          <w:noProof/>
        </w:rPr>
        <w:tab/>
        <w:t>Enumeration: DnaiChangeType</w:t>
      </w:r>
      <w:bookmarkEnd w:id="158"/>
      <w:bookmarkEnd w:id="159"/>
      <w:bookmarkEnd w:id="160"/>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 xml:space="preserve">represents the type of a DNAI change. A NF service consumer may subscribe to "EARLY", "LATE" or "EARLY_LATE" types of DNAI change. The types of observed DNAI change the SMF may </w:t>
      </w:r>
      <w:r w:rsidRPr="00F267AF">
        <w:rPr>
          <w:noProof/>
        </w:rPr>
        <w:lastRenderedPageBreak/>
        <w:t>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rsidR="009E1E68" w:rsidRPr="00F267AF" w:rsidRDefault="009E1E68" w:rsidP="009E1E68">
      <w:pPr>
        <w:pStyle w:val="TH"/>
        <w:rPr>
          <w:noProof/>
        </w:rPr>
      </w:pPr>
      <w:r w:rsidRPr="00F267AF">
        <w:rPr>
          <w:noProof/>
        </w:rPr>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161" w:name="_Toc24932103"/>
      <w:bookmarkStart w:id="162" w:name="_Toc24932537"/>
      <w:bookmarkStart w:id="163" w:name="_Toc27592546"/>
      <w:r w:rsidRPr="00F267AF">
        <w:t>5.4.3.8</w:t>
      </w:r>
      <w:r w:rsidRPr="00F267AF">
        <w:tab/>
        <w:t>Enumeration: RestrictionType</w:t>
      </w:r>
      <w:bookmarkEnd w:id="161"/>
      <w:bookmarkEnd w:id="162"/>
      <w:bookmarkEnd w:id="163"/>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164" w:name="_Toc24932104"/>
      <w:bookmarkStart w:id="165" w:name="_Toc24932538"/>
      <w:bookmarkStart w:id="166" w:name="_Toc27592547"/>
      <w:r w:rsidRPr="00F267AF">
        <w:t>5.4.3.9</w:t>
      </w:r>
      <w:r w:rsidRPr="00F267AF">
        <w:tab/>
        <w:t>Enumeration: CoreNetworkType</w:t>
      </w:r>
      <w:bookmarkEnd w:id="164"/>
      <w:bookmarkEnd w:id="165"/>
      <w:bookmarkEnd w:id="166"/>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167" w:name="_Toc24932105"/>
      <w:bookmarkStart w:id="168" w:name="_Toc24932539"/>
      <w:bookmarkStart w:id="169" w:name="_Toc27592548"/>
      <w:r w:rsidRPr="00F267AF">
        <w:t>5.4.3.10</w:t>
      </w:r>
      <w:r w:rsidRPr="00F267AF">
        <w:tab/>
        <w:t>Enumeration: AccessTypeRm</w:t>
      </w:r>
      <w:bookmarkEnd w:id="167"/>
      <w:bookmarkEnd w:id="168"/>
      <w:bookmarkEnd w:id="169"/>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170" w:name="_Toc24932106"/>
      <w:bookmarkStart w:id="171" w:name="_Toc24932540"/>
      <w:bookmarkStart w:id="172" w:name="_Toc27592549"/>
      <w:r w:rsidRPr="00F267AF">
        <w:t>5.4.3.11</w:t>
      </w:r>
      <w:r w:rsidRPr="00F267AF">
        <w:tab/>
        <w:t>Enumeration: RatTypeRm</w:t>
      </w:r>
      <w:bookmarkEnd w:id="170"/>
      <w:bookmarkEnd w:id="171"/>
      <w:bookmarkEnd w:id="172"/>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173" w:name="_Toc24932107"/>
      <w:bookmarkStart w:id="174" w:name="_Toc24932541"/>
      <w:bookmarkStart w:id="175" w:name="_Toc27592550"/>
      <w:r w:rsidRPr="00F267AF">
        <w:t>5.4.3.12</w:t>
      </w:r>
      <w:r w:rsidRPr="00F267AF">
        <w:tab/>
        <w:t>Enumeration: PduSessionTypeRm</w:t>
      </w:r>
      <w:bookmarkEnd w:id="173"/>
      <w:bookmarkEnd w:id="174"/>
      <w:bookmarkEnd w:id="175"/>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176" w:name="_Toc24932108"/>
      <w:bookmarkStart w:id="177" w:name="_Toc24932542"/>
      <w:bookmarkStart w:id="178" w:name="_Toc27592551"/>
      <w:r w:rsidRPr="00F267AF">
        <w:t>5.4.3.13</w:t>
      </w:r>
      <w:r w:rsidRPr="00F267AF">
        <w:tab/>
        <w:t>Enumeration: UpIntegrityRm</w:t>
      </w:r>
      <w:bookmarkEnd w:id="176"/>
      <w:bookmarkEnd w:id="177"/>
      <w:bookmarkEnd w:id="178"/>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179" w:name="_Toc24932109"/>
      <w:bookmarkStart w:id="180" w:name="_Toc24932543"/>
      <w:bookmarkStart w:id="181" w:name="_Toc27592552"/>
      <w:r w:rsidRPr="00F267AF">
        <w:t>5.4.3.14</w:t>
      </w:r>
      <w:r w:rsidRPr="00F267AF">
        <w:tab/>
        <w:t>Enumeration: UpConfidentialityRm</w:t>
      </w:r>
      <w:bookmarkEnd w:id="179"/>
      <w:bookmarkEnd w:id="180"/>
      <w:bookmarkEnd w:id="181"/>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182" w:name="_Toc24932110"/>
      <w:bookmarkStart w:id="183" w:name="_Toc24932544"/>
      <w:bookmarkStart w:id="184" w:name="_Toc27592553"/>
      <w:r w:rsidRPr="00F267AF">
        <w:lastRenderedPageBreak/>
        <w:t>5.4.3.15</w:t>
      </w:r>
      <w:r w:rsidRPr="00F267AF">
        <w:tab/>
        <w:t>Enumeration: SscModeRm</w:t>
      </w:r>
      <w:bookmarkEnd w:id="182"/>
      <w:bookmarkEnd w:id="183"/>
      <w:bookmarkEnd w:id="184"/>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185" w:name="_Toc24932111"/>
      <w:bookmarkStart w:id="186" w:name="_Toc24932545"/>
      <w:bookmarkStart w:id="187" w:name="_Toc27592554"/>
      <w:r w:rsidRPr="00F267AF">
        <w:rPr>
          <w:noProof/>
        </w:rPr>
        <w:t>5.4.3.17</w:t>
      </w:r>
      <w:r w:rsidRPr="00F267AF">
        <w:rPr>
          <w:noProof/>
        </w:rPr>
        <w:tab/>
        <w:t>Enumeration: DnaiChangeTypeRm</w:t>
      </w:r>
      <w:bookmarkEnd w:id="185"/>
      <w:bookmarkEnd w:id="186"/>
      <w:bookmarkEnd w:id="187"/>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188" w:name="_Toc24932112"/>
      <w:bookmarkStart w:id="189" w:name="_Toc24932546"/>
      <w:bookmarkStart w:id="190" w:name="_Toc27592555"/>
      <w:r w:rsidRPr="00F267AF">
        <w:t>5.4.3.18</w:t>
      </w:r>
      <w:r w:rsidRPr="00F267AF">
        <w:tab/>
        <w:t>Enumeration: RestrictionTypeRm</w:t>
      </w:r>
      <w:bookmarkEnd w:id="188"/>
      <w:bookmarkEnd w:id="189"/>
      <w:bookmarkEnd w:id="190"/>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191" w:name="_Toc24932113"/>
      <w:bookmarkStart w:id="192" w:name="_Toc24932547"/>
      <w:bookmarkStart w:id="193" w:name="_Toc27592556"/>
      <w:r w:rsidRPr="00F267AF">
        <w:t>5.4.3.19</w:t>
      </w:r>
      <w:r w:rsidRPr="00F267AF">
        <w:tab/>
        <w:t>Enumeration: CoreNetworkType</w:t>
      </w:r>
      <w:bookmarkEnd w:id="191"/>
      <w:bookmarkEnd w:id="192"/>
      <w:bookmarkEnd w:id="193"/>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194" w:name="_Toc24932114"/>
      <w:bookmarkStart w:id="195" w:name="_Toc24932548"/>
      <w:bookmarkStart w:id="196" w:name="_Toc27592557"/>
      <w:r w:rsidRPr="00F267AF">
        <w:t>5.4.3.20</w:t>
      </w:r>
      <w:r w:rsidRPr="00F267AF">
        <w:tab/>
        <w:t>Enumeration: PresenceState</w:t>
      </w:r>
      <w:bookmarkEnd w:id="194"/>
      <w:bookmarkEnd w:id="195"/>
      <w:bookmarkEnd w:id="196"/>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197" w:name="_Toc24932115"/>
      <w:bookmarkStart w:id="198" w:name="_Toc24932549"/>
      <w:bookmarkStart w:id="199" w:name="_Toc27592558"/>
      <w:r w:rsidRPr="00F267AF">
        <w:t>5.4.4</w:t>
      </w:r>
      <w:r w:rsidRPr="00F267AF">
        <w:tab/>
        <w:t>Structured Data Types</w:t>
      </w:r>
      <w:bookmarkEnd w:id="197"/>
      <w:bookmarkEnd w:id="198"/>
      <w:bookmarkEnd w:id="199"/>
    </w:p>
    <w:p w:rsidR="00DA7E56" w:rsidRPr="00F267AF" w:rsidRDefault="00DA7E56" w:rsidP="00DA7E56">
      <w:pPr>
        <w:pStyle w:val="Heading4"/>
      </w:pPr>
      <w:bookmarkStart w:id="200" w:name="_Toc24932116"/>
      <w:bookmarkStart w:id="201" w:name="_Toc24932550"/>
      <w:bookmarkStart w:id="202" w:name="_Toc27592559"/>
      <w:r w:rsidRPr="00F267AF">
        <w:t>5.4.4.1</w:t>
      </w:r>
      <w:r w:rsidRPr="00F267AF">
        <w:tab/>
      </w:r>
      <w:r w:rsidRPr="000A7A7B">
        <w:t xml:space="preserve">Type: </w:t>
      </w:r>
      <w:r w:rsidR="000A7A7B">
        <w:t>Subscribed</w:t>
      </w:r>
      <w:r w:rsidRPr="000A7A7B">
        <w:t>DefaultQos</w:t>
      </w:r>
      <w:bookmarkEnd w:id="200"/>
      <w:bookmarkEnd w:id="201"/>
      <w:bookmarkEnd w:id="202"/>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166A39">
            <w:pPr>
              <w:pStyle w:val="TAL"/>
              <w:rPr>
                <w:rFonts w:cs="Arial"/>
                <w:szCs w:val="18"/>
              </w:rPr>
            </w:pPr>
            <w:r w:rsidRPr="00F267AF">
              <w:rPr>
                <w:rFonts w:cs="Arial"/>
                <w:szCs w:val="18"/>
              </w:rPr>
              <w:t>Default 5G QoS identifier</w:t>
            </w:r>
            <w:r w:rsidR="00BA782B">
              <w:rPr>
                <w:rFonts w:cs="Arial"/>
                <w:szCs w:val="18"/>
              </w:rPr>
              <w:t xml:space="preserve"> see </w:t>
            </w:r>
            <w:r w:rsidR="00166A39">
              <w:rPr>
                <w:rFonts w:cs="Arial"/>
                <w:szCs w:val="18"/>
              </w:rPr>
              <w:t>3GPP TS </w:t>
            </w:r>
            <w:r w:rsidR="00B83298">
              <w:rPr>
                <w:rFonts w:cs="Arial"/>
                <w:szCs w:val="18"/>
              </w:rPr>
              <w:t>23.501 [</w:t>
            </w:r>
            <w:r w:rsidR="00BA782B">
              <w:rPr>
                <w:rFonts w:cs="Arial"/>
                <w:szCs w:val="18"/>
              </w:rPr>
              <w:t xml:space="preserve">8] </w:t>
            </w:r>
            <w:r w:rsidR="00A34106">
              <w:rPr>
                <w:rFonts w:cs="Arial"/>
                <w:szCs w:val="18"/>
              </w:rPr>
              <w:t>clause</w:t>
            </w:r>
            <w:r w:rsidR="00BA782B">
              <w:rPr>
                <w:rFonts w:cs="Arial"/>
                <w:szCs w:val="18"/>
              </w:rPr>
              <w:t> </w:t>
            </w:r>
            <w:r w:rsidR="00BA782B" w:rsidRPr="00ED42B3">
              <w:rPr>
                <w:rFonts w:cs="Arial"/>
                <w:szCs w:val="18"/>
              </w:rPr>
              <w:t>5.7.2.7</w:t>
            </w:r>
            <w:r w:rsidR="00BA782B">
              <w:rPr>
                <w:rFonts w:cs="Arial"/>
                <w:szCs w:val="18"/>
              </w:rPr>
              <w:t>.</w:t>
            </w:r>
          </w:p>
        </w:tc>
      </w:tr>
      <w:tr w:rsidR="00B3525D"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166A39">
            <w:pPr>
              <w:pStyle w:val="TAL"/>
              <w:rPr>
                <w:rFonts w:cs="Arial"/>
                <w:szCs w:val="18"/>
              </w:rPr>
            </w:pPr>
            <w:r w:rsidRPr="009A0355">
              <w:rPr>
                <w:rFonts w:cs="Arial"/>
                <w:szCs w:val="18"/>
              </w:rPr>
              <w:t xml:space="preserve">Default </w:t>
            </w:r>
            <w:r w:rsidR="00A6000A">
              <w:rPr>
                <w:rFonts w:cs="Arial"/>
                <w:szCs w:val="18"/>
              </w:rPr>
              <w:t>A</w:t>
            </w:r>
            <w:r w:rsidR="00A6000A" w:rsidRPr="009A0355">
              <w:rPr>
                <w:rFonts w:cs="Arial"/>
                <w:szCs w:val="18"/>
              </w:rPr>
              <w:t>llocation</w:t>
            </w:r>
            <w:r w:rsidRPr="009A0355">
              <w:rPr>
                <w:rFonts w:cs="Arial"/>
                <w:szCs w:val="18"/>
              </w:rPr>
              <w:t xml:space="preserve"> and </w:t>
            </w:r>
            <w:r w:rsidR="00A6000A">
              <w:rPr>
                <w:rFonts w:cs="Arial"/>
                <w:szCs w:val="18"/>
              </w:rPr>
              <w:t>R</w:t>
            </w:r>
            <w:r w:rsidR="00A6000A" w:rsidRPr="009A0355">
              <w:rPr>
                <w:rFonts w:cs="Arial"/>
                <w:szCs w:val="18"/>
              </w:rPr>
              <w:t xml:space="preserve">etention </w:t>
            </w:r>
            <w:r w:rsidR="00A6000A">
              <w:rPr>
                <w:rFonts w:cs="Arial"/>
                <w:szCs w:val="18"/>
              </w:rPr>
              <w:t>P</w:t>
            </w:r>
            <w:r w:rsidR="00A6000A" w:rsidRPr="009A0355">
              <w:rPr>
                <w:rFonts w:cs="Arial"/>
                <w:szCs w:val="18"/>
              </w:rPr>
              <w:t>riority</w:t>
            </w:r>
            <w:r w:rsidR="00A6000A">
              <w:rPr>
                <w:rFonts w:cs="Arial"/>
                <w:szCs w:val="18"/>
              </w:rPr>
              <w:t xml:space="preserve"> see </w:t>
            </w:r>
            <w:r w:rsidR="00166A39">
              <w:rPr>
                <w:rFonts w:cs="Arial"/>
                <w:szCs w:val="18"/>
              </w:rPr>
              <w:t>3GPP TS </w:t>
            </w:r>
            <w:r w:rsidR="00B83298">
              <w:rPr>
                <w:rFonts w:cs="Arial"/>
                <w:szCs w:val="18"/>
              </w:rPr>
              <w:t>23.501 [</w:t>
            </w:r>
            <w:r w:rsidR="00A6000A">
              <w:rPr>
                <w:rFonts w:cs="Arial"/>
                <w:szCs w:val="18"/>
              </w:rPr>
              <w:t xml:space="preserve">8] </w:t>
            </w:r>
            <w:r w:rsidR="00A34106">
              <w:rPr>
                <w:rFonts w:cs="Arial"/>
                <w:szCs w:val="18"/>
              </w:rPr>
              <w:t>clause</w:t>
            </w:r>
            <w:r w:rsidR="00A6000A">
              <w:rPr>
                <w:rFonts w:cs="Arial"/>
                <w:szCs w:val="18"/>
              </w:rPr>
              <w:t> </w:t>
            </w:r>
            <w:r w:rsidR="00A6000A" w:rsidRPr="00ED42B3">
              <w:rPr>
                <w:rFonts w:cs="Arial"/>
                <w:szCs w:val="18"/>
              </w:rPr>
              <w:t>5.7.2.7</w:t>
            </w:r>
            <w:r w:rsidR="00A6000A">
              <w:rPr>
                <w:rFonts w:cs="Arial"/>
                <w:szCs w:val="18"/>
              </w:rPr>
              <w:t>.</w:t>
            </w:r>
          </w:p>
        </w:tc>
      </w:tr>
      <w:tr w:rsidR="000A7A7B"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rFonts w:cs="Arial"/>
                <w:szCs w:val="18"/>
              </w:rPr>
            </w:pPr>
            <w:r w:rsidRPr="00F267AF">
              <w:rPr>
                <w:lang w:eastAsia="zh-CN"/>
              </w:rPr>
              <w:t>Defines</w:t>
            </w:r>
            <w:r w:rsidRPr="00F267AF">
              <w:t xml:space="preserve"> the 5QI Priority Level.</w:t>
            </w:r>
          </w:p>
          <w:p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r w:rsidR="00A6000A">
              <w:t xml:space="preserve"> as described in 3GPP TS 23.501 [8]</w:t>
            </w:r>
            <w:r w:rsidRPr="00F267AF">
              <w:rPr>
                <w:rFonts w:cs="Arial"/>
                <w:szCs w:val="18"/>
              </w:rPr>
              <w:t>.</w:t>
            </w:r>
          </w:p>
        </w:tc>
      </w:tr>
    </w:tbl>
    <w:p w:rsidR="00DA7E56" w:rsidRPr="00F267AF" w:rsidRDefault="00DA7E56" w:rsidP="00DA7E56"/>
    <w:p w:rsidR="00DA7E56" w:rsidRPr="00F267AF" w:rsidRDefault="00DA7E56" w:rsidP="00DA7E56">
      <w:pPr>
        <w:pStyle w:val="Heading4"/>
      </w:pPr>
      <w:bookmarkStart w:id="203" w:name="_Toc24932117"/>
      <w:bookmarkStart w:id="204" w:name="_Toc24932551"/>
      <w:bookmarkStart w:id="205" w:name="_Toc27592560"/>
      <w:r w:rsidRPr="00F267AF">
        <w:lastRenderedPageBreak/>
        <w:t>5.4.4.2</w:t>
      </w:r>
      <w:r w:rsidRPr="00F267AF">
        <w:tab/>
        <w:t xml:space="preserve">Type: </w:t>
      </w:r>
      <w:r w:rsidR="004F54DC" w:rsidRPr="00F267AF">
        <w:t>Snssai</w:t>
      </w:r>
      <w:bookmarkEnd w:id="203"/>
      <w:bookmarkEnd w:id="204"/>
      <w:bookmarkEnd w:id="205"/>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expected Network Slice behaviour in terms of features and services.</w:t>
            </w:r>
          </w:p>
          <w:p w:rsidR="004F54DC" w:rsidRPr="00F267AF" w:rsidRDefault="004F54DC" w:rsidP="004F54DC">
            <w:pPr>
              <w:pStyle w:val="TAL"/>
            </w:pPr>
            <w:r w:rsidRPr="00F267AF">
              <w:t xml:space="preserve">Values 0 to 127 correspond to the standardized SST range. Values 128 to 255 correspond to the Operator-specific range. See </w:t>
            </w:r>
            <w:r w:rsidR="00A34106">
              <w:t>clause</w:t>
            </w:r>
            <w:r w:rsidR="003405A9" w:rsidRPr="00F267AF">
              <w:t> </w:t>
            </w:r>
            <w:r w:rsidRPr="00F267AF">
              <w:t>28.4.2 of 3GPP TS 23.003 [7].</w:t>
            </w:r>
          </w:p>
          <w:p w:rsidR="00DA7E56" w:rsidRPr="00F267AF" w:rsidRDefault="004F54DC" w:rsidP="003405A9">
            <w:pPr>
              <w:pStyle w:val="TAL"/>
              <w:rPr>
                <w:rFonts w:cs="Arial"/>
                <w:szCs w:val="18"/>
              </w:rPr>
            </w:pPr>
            <w:r w:rsidRPr="00F267AF">
              <w:t xml:space="preserve">Standardized values are defined in </w:t>
            </w:r>
            <w:r w:rsidR="00A34106">
              <w:t>clause</w:t>
            </w:r>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 w:rsidR="003A78FD" w:rsidRDefault="003A78FD" w:rsidP="003A78FD">
      <w:r>
        <w:t>When Snssai needs to be converted to string (e.g. when used in maps as key), the string shall be composed of one to three digits "sst" optionally followed by "-" and 6 hexadecimal digits "sd", and shall match the following pattern:</w:t>
      </w:r>
    </w:p>
    <w:p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rsidR="003A78FD" w:rsidRDefault="003A78FD" w:rsidP="003A78FD">
      <w:pPr>
        <w:rPr>
          <w:rFonts w:cs="Arial"/>
          <w:szCs w:val="18"/>
        </w:rPr>
      </w:pPr>
      <w:r>
        <w:rPr>
          <w:rFonts w:cs="Arial"/>
          <w:szCs w:val="18"/>
        </w:rPr>
        <w:t>Example 1:</w:t>
      </w:r>
      <w:r w:rsidR="00B55156">
        <w:rPr>
          <w:rFonts w:cs="Arial"/>
          <w:szCs w:val="18"/>
        </w:rPr>
        <w:tab/>
      </w:r>
      <w:r>
        <w:rPr>
          <w:rFonts w:cs="Arial"/>
          <w:szCs w:val="18"/>
        </w:rPr>
        <w:t>"255-19CDE0"</w:t>
      </w:r>
    </w:p>
    <w:p w:rsidR="003A78FD" w:rsidRDefault="003A78FD" w:rsidP="003A78FD">
      <w:pPr>
        <w:rPr>
          <w:rFonts w:cs="Arial"/>
          <w:szCs w:val="18"/>
        </w:rPr>
      </w:pPr>
      <w:r>
        <w:rPr>
          <w:rFonts w:cs="Arial"/>
          <w:szCs w:val="18"/>
        </w:rPr>
        <w:t>Example 2:</w:t>
      </w:r>
      <w:r>
        <w:rPr>
          <w:rFonts w:cs="Arial"/>
          <w:szCs w:val="18"/>
        </w:rPr>
        <w:tab/>
        <w:t>"29"</w:t>
      </w:r>
    </w:p>
    <w:p w:rsidR="00DA7E56" w:rsidRPr="00F267AF" w:rsidRDefault="00DA7E56" w:rsidP="00DA7E56"/>
    <w:p w:rsidR="004F54DC" w:rsidRPr="00F267AF" w:rsidRDefault="004F54DC" w:rsidP="004F54DC">
      <w:pPr>
        <w:pStyle w:val="Heading4"/>
      </w:pPr>
      <w:bookmarkStart w:id="206" w:name="_Toc24932118"/>
      <w:bookmarkStart w:id="207" w:name="_Toc24932552"/>
      <w:bookmarkStart w:id="208" w:name="_Toc27592561"/>
      <w:r w:rsidRPr="00F267AF">
        <w:t>5.4.4.3</w:t>
      </w:r>
      <w:r w:rsidRPr="00F267AF">
        <w:tab/>
        <w:t>Type: PlmnId</w:t>
      </w:r>
      <w:bookmarkEnd w:id="206"/>
      <w:bookmarkEnd w:id="207"/>
      <w:bookmarkEnd w:id="208"/>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209" w:name="_Toc24932119"/>
      <w:bookmarkStart w:id="210" w:name="_Toc24932553"/>
      <w:bookmarkStart w:id="211" w:name="_Toc27592562"/>
      <w:r w:rsidRPr="00F267AF">
        <w:t>5.4.4.4</w:t>
      </w:r>
      <w:r w:rsidRPr="00F267AF">
        <w:tab/>
        <w:t>Type: Tai</w:t>
      </w:r>
      <w:bookmarkEnd w:id="209"/>
      <w:bookmarkEnd w:id="210"/>
      <w:bookmarkEnd w:id="211"/>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212" w:name="_Toc24932120"/>
      <w:bookmarkStart w:id="213" w:name="_Toc24932554"/>
      <w:bookmarkStart w:id="214" w:name="_Toc27592563"/>
      <w:r w:rsidRPr="00F267AF">
        <w:lastRenderedPageBreak/>
        <w:t>5.4.4.5</w:t>
      </w:r>
      <w:r w:rsidRPr="00F267AF">
        <w:tab/>
        <w:t>Type: Ecgi</w:t>
      </w:r>
      <w:bookmarkEnd w:id="212"/>
      <w:bookmarkEnd w:id="213"/>
      <w:bookmarkEnd w:id="214"/>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215" w:name="_Toc24932121"/>
      <w:bookmarkStart w:id="216" w:name="_Toc24932555"/>
      <w:bookmarkStart w:id="217" w:name="_Toc27592564"/>
      <w:r w:rsidRPr="00F267AF">
        <w:t>5.4.4.6</w:t>
      </w:r>
      <w:r w:rsidRPr="00F267AF">
        <w:tab/>
        <w:t>Type: Ncgi</w:t>
      </w:r>
      <w:bookmarkEnd w:id="215"/>
      <w:bookmarkEnd w:id="216"/>
      <w:bookmarkEnd w:id="217"/>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218" w:name="_Toc24932122"/>
      <w:bookmarkStart w:id="219" w:name="_Toc24932556"/>
      <w:bookmarkStart w:id="220" w:name="_Toc27592565"/>
      <w:r w:rsidRPr="00F267AF">
        <w:t>5.4.4.7</w:t>
      </w:r>
      <w:r w:rsidRPr="00F267AF">
        <w:tab/>
        <w:t>Type: UserLocation</w:t>
      </w:r>
      <w:bookmarkEnd w:id="218"/>
      <w:bookmarkEnd w:id="219"/>
      <w:bookmarkEnd w:id="220"/>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221" w:name="_Toc24932123"/>
      <w:bookmarkStart w:id="222" w:name="_Toc24932557"/>
      <w:bookmarkStart w:id="223" w:name="_Toc27592566"/>
      <w:r w:rsidRPr="00F267AF">
        <w:lastRenderedPageBreak/>
        <w:t>5.4.4.8</w:t>
      </w:r>
      <w:r w:rsidRPr="00F267AF">
        <w:tab/>
        <w:t>Type: EutraLocation</w:t>
      </w:r>
      <w:bookmarkEnd w:id="221"/>
      <w:bookmarkEnd w:id="222"/>
      <w:bookmarkEnd w:id="223"/>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w:t>
            </w:r>
            <w:r w:rsidR="00A34106">
              <w:t>clause</w:t>
            </w:r>
            <w:r w:rsidRPr="00F267AF">
              <w:t>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 xml:space="preserve">See </w:t>
            </w:r>
            <w:r w:rsidR="00166A39">
              <w:rPr>
                <w:rFonts w:cs="Arial"/>
                <w:szCs w:val="18"/>
              </w:rPr>
              <w:t>3GPP TS </w:t>
            </w:r>
            <w:r w:rsidR="00B83298" w:rsidRPr="00F267AF">
              <w:rPr>
                <w:rFonts w:cs="Arial"/>
                <w:szCs w:val="18"/>
              </w:rPr>
              <w:t>23.032</w:t>
            </w:r>
            <w:r w:rsidR="00B83298">
              <w:rPr>
                <w:rFonts w:cs="Arial"/>
                <w:szCs w:val="18"/>
              </w:rPr>
              <w:t> </w:t>
            </w:r>
            <w:r w:rsidR="00B83298" w:rsidRPr="00F267AF">
              <w:rPr>
                <w:rFonts w:cs="Arial"/>
                <w:szCs w:val="18"/>
              </w:rPr>
              <w:t>[</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166A39">
            <w:pPr>
              <w:pStyle w:val="TF"/>
              <w:jc w:val="left"/>
              <w:rPr>
                <w:rFonts w:cs="Arial"/>
                <w:b w:val="0"/>
                <w:sz w:val="18"/>
                <w:szCs w:val="18"/>
              </w:rPr>
            </w:pPr>
            <w:r w:rsidRPr="00F267AF">
              <w:rPr>
                <w:rFonts w:cs="Arial"/>
                <w:b w:val="0"/>
                <w:sz w:val="18"/>
                <w:szCs w:val="18"/>
              </w:rPr>
              <w:t xml:space="preserve">See </w:t>
            </w:r>
            <w:r w:rsidR="00166A39">
              <w:rPr>
                <w:rFonts w:cs="Arial"/>
                <w:b w:val="0"/>
                <w:sz w:val="18"/>
                <w:szCs w:val="18"/>
              </w:rPr>
              <w:t>3GPP TS </w:t>
            </w:r>
            <w:r w:rsidR="00B83298" w:rsidRPr="00F267AF">
              <w:rPr>
                <w:rFonts w:cs="Arial"/>
                <w:b w:val="0"/>
                <w:sz w:val="18"/>
                <w:szCs w:val="18"/>
              </w:rPr>
              <w:t>38.413</w:t>
            </w:r>
            <w:r w:rsidR="00B83298">
              <w:rPr>
                <w:rFonts w:cs="Arial"/>
                <w:b w:val="0"/>
                <w:sz w:val="18"/>
                <w:szCs w:val="18"/>
              </w:rPr>
              <w:t> </w:t>
            </w:r>
            <w:r w:rsidR="00B83298"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w:t>
            </w:r>
            <w:r w:rsidR="00A34106">
              <w:rPr>
                <w:rFonts w:cs="Arial"/>
                <w:b w:val="0"/>
                <w:sz w:val="18"/>
                <w:szCs w:val="18"/>
              </w:rPr>
              <w:t>clause</w:t>
            </w:r>
            <w:r w:rsidRPr="00F267AF">
              <w:rPr>
                <w:rFonts w:cs="Arial"/>
                <w:b w:val="0"/>
                <w:sz w:val="18"/>
                <w:szCs w:val="18"/>
              </w:rPr>
              <w:t> 9.3.1.8.</w:t>
            </w:r>
          </w:p>
        </w:tc>
      </w:tr>
    </w:tbl>
    <w:p w:rsidR="004F54DC" w:rsidRPr="00F267AF" w:rsidRDefault="004F54DC" w:rsidP="00990B6A">
      <w:pPr>
        <w:rPr>
          <w:lang w:val="en-US"/>
        </w:rPr>
      </w:pPr>
    </w:p>
    <w:p w:rsidR="004F54DC" w:rsidRPr="00F267AF" w:rsidRDefault="004F54DC" w:rsidP="004F54DC">
      <w:pPr>
        <w:pStyle w:val="Heading4"/>
      </w:pPr>
      <w:bookmarkStart w:id="224" w:name="_Toc24932124"/>
      <w:bookmarkStart w:id="225" w:name="_Toc24932558"/>
      <w:bookmarkStart w:id="226" w:name="_Toc27592567"/>
      <w:r w:rsidRPr="00F267AF">
        <w:lastRenderedPageBreak/>
        <w:t>5.4.4.9</w:t>
      </w:r>
      <w:r w:rsidRPr="00F267AF">
        <w:tab/>
        <w:t>Type: NrLocation</w:t>
      </w:r>
      <w:bookmarkEnd w:id="224"/>
      <w:bookmarkEnd w:id="225"/>
      <w:bookmarkEnd w:id="226"/>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166A39">
            <w:pPr>
              <w:pStyle w:val="TAL"/>
              <w:rPr>
                <w:rFonts w:cs="Arial"/>
                <w:szCs w:val="18"/>
              </w:rPr>
            </w:pPr>
            <w:r w:rsidRPr="00F267AF">
              <w:rPr>
                <w:rFonts w:cs="Arial"/>
                <w:szCs w:val="18"/>
              </w:rPr>
              <w:t xml:space="preserve">See </w:t>
            </w:r>
            <w:r w:rsidR="00166A39">
              <w:rPr>
                <w:rFonts w:cs="Arial"/>
                <w:szCs w:val="18"/>
              </w:rPr>
              <w:t>3GPP TS </w:t>
            </w:r>
            <w:r w:rsidR="00B83298" w:rsidRPr="00F267AF">
              <w:rPr>
                <w:rFonts w:cs="Arial"/>
                <w:szCs w:val="18"/>
              </w:rPr>
              <w:t>29.002</w:t>
            </w:r>
            <w:r w:rsidR="00B83298">
              <w:rPr>
                <w:rFonts w:cs="Arial"/>
                <w:szCs w:val="18"/>
              </w:rPr>
              <w:t> </w:t>
            </w:r>
            <w:r w:rsidR="00B83298" w:rsidRPr="00F267AF">
              <w:rPr>
                <w:rFonts w:cs="Arial"/>
                <w:szCs w:val="18"/>
              </w:rPr>
              <w:t>[</w:t>
            </w:r>
            <w:r w:rsidR="00395F2E" w:rsidRPr="00F267AF">
              <w:rPr>
                <w:rFonts w:cs="Arial"/>
                <w:szCs w:val="18"/>
              </w:rPr>
              <w:t>21]</w:t>
            </w:r>
            <w:r w:rsidRPr="00F267AF">
              <w:t xml:space="preserve"> </w:t>
            </w:r>
            <w:r w:rsidR="00A34106">
              <w:t>clause</w:t>
            </w:r>
            <w:r w:rsidRPr="00F267AF">
              <w:t>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 xml:space="preserve">See </w:t>
            </w:r>
            <w:r w:rsidR="00166A39">
              <w:rPr>
                <w:rFonts w:cs="Arial"/>
                <w:szCs w:val="18"/>
              </w:rPr>
              <w:t>3GPP TS </w:t>
            </w:r>
            <w:r w:rsidR="00B83298" w:rsidRPr="00F267AF">
              <w:rPr>
                <w:rFonts w:cs="Arial"/>
                <w:szCs w:val="18"/>
              </w:rPr>
              <w:t>23.032</w:t>
            </w:r>
            <w:r w:rsidR="00B83298">
              <w:rPr>
                <w:rFonts w:cs="Arial"/>
                <w:szCs w:val="18"/>
              </w:rPr>
              <w:t> </w:t>
            </w:r>
            <w:r w:rsidR="00B83298" w:rsidRPr="00F267AF">
              <w:rPr>
                <w:rFonts w:cs="Arial"/>
                <w:szCs w:val="18"/>
              </w:rPr>
              <w:t>[</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xml:space="preserv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B3525D">
            <w:r w:rsidRPr="00F267AF">
              <w:t>See</w:t>
            </w:r>
            <w:r w:rsidR="00B83298">
              <w:t xml:space="preserve"> 3GPP TS </w:t>
            </w:r>
            <w:r w:rsidR="00B83298" w:rsidRPr="00F267AF">
              <w:t>38.413</w:t>
            </w:r>
            <w:r w:rsidR="00B83298">
              <w:t> </w:t>
            </w:r>
            <w:r w:rsidR="00B83298" w:rsidRPr="00F267AF">
              <w:t>[</w:t>
            </w:r>
            <w:r w:rsidR="00B3525D">
              <w:t>11</w:t>
            </w:r>
            <w:r w:rsidR="00395F2E" w:rsidRPr="00F267AF">
              <w:t>]</w:t>
            </w:r>
            <w:r w:rsidRPr="00F267AF">
              <w:t xml:space="preserve"> </w:t>
            </w:r>
            <w:r w:rsidR="00A34106">
              <w:t>clause</w:t>
            </w:r>
            <w:r w:rsidRPr="00F267AF">
              <w:t> 9.3.1.6.</w:t>
            </w:r>
          </w:p>
        </w:tc>
      </w:tr>
    </w:tbl>
    <w:p w:rsidR="004F54DC" w:rsidRPr="00F267AF" w:rsidRDefault="004F54DC" w:rsidP="00990B6A">
      <w:pPr>
        <w:rPr>
          <w:lang w:val="en-US"/>
        </w:rPr>
      </w:pPr>
    </w:p>
    <w:p w:rsidR="004F54DC" w:rsidRPr="00F267AF" w:rsidRDefault="004F54DC" w:rsidP="004F54DC">
      <w:pPr>
        <w:pStyle w:val="Heading4"/>
      </w:pPr>
      <w:bookmarkStart w:id="227" w:name="_Toc24932125"/>
      <w:bookmarkStart w:id="228" w:name="_Toc24932559"/>
      <w:bookmarkStart w:id="229" w:name="_Toc27592568"/>
      <w:r w:rsidRPr="00F267AF">
        <w:lastRenderedPageBreak/>
        <w:t>5.4.4.10</w:t>
      </w:r>
      <w:r w:rsidRPr="00F267AF">
        <w:tab/>
        <w:t>Type: N3gaLocation</w:t>
      </w:r>
      <w:bookmarkEnd w:id="227"/>
      <w:bookmarkEnd w:id="228"/>
      <w:bookmarkEnd w:id="229"/>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633015" w:rsidRDefault="00D54535" w:rsidP="00633015">
            <w:pPr>
              <w:pStyle w:val="TAL"/>
              <w:rPr>
                <w:lang w:eastAsia="zh-CN"/>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r w:rsidR="00633015" w:rsidRPr="00875E9E">
              <w:rPr>
                <w:lang w:eastAsia="zh-CN"/>
              </w:rPr>
              <w:t xml:space="preserve"> Each character in the string shall take a value of "0" to "9" or "A" to "F" and shall represent 4 bits. The most significant character representing the 4 most significant bits of the </w:t>
            </w:r>
            <w:r w:rsidR="00633015">
              <w:rPr>
                <w:lang w:eastAsia="zh-CN"/>
              </w:rPr>
              <w:t>N3IWF ID</w:t>
            </w:r>
            <w:r w:rsidR="00633015" w:rsidRPr="00875E9E">
              <w:rPr>
                <w:lang w:eastAsia="zh-CN"/>
              </w:rPr>
              <w:t xml:space="preserve"> shall appear first in the string, and the character representing the 4 least significant bit of the </w:t>
            </w:r>
            <w:r w:rsidR="00633015">
              <w:rPr>
                <w:lang w:eastAsia="zh-CN"/>
              </w:rPr>
              <w:t>N3IWF</w:t>
            </w:r>
            <w:r w:rsidR="00633015" w:rsidRPr="00875E9E">
              <w:rPr>
                <w:lang w:eastAsia="zh-CN"/>
              </w:rPr>
              <w:t xml:space="preserve"> </w:t>
            </w:r>
            <w:r w:rsidR="00633015">
              <w:rPr>
                <w:lang w:eastAsia="zh-CN"/>
              </w:rPr>
              <w:t>ID</w:t>
            </w:r>
            <w:r w:rsidR="00633015" w:rsidRPr="00875E9E">
              <w:rPr>
                <w:lang w:eastAsia="zh-CN"/>
              </w:rPr>
              <w:t xml:space="preserve"> shall appear last in the string</w:t>
            </w:r>
            <w:r w:rsidR="00633015">
              <w:rPr>
                <w:lang w:eastAsia="zh-CN"/>
              </w:rPr>
              <w:t>.</w:t>
            </w:r>
          </w:p>
          <w:p w:rsidR="00D54535" w:rsidRPr="00F267AF" w:rsidRDefault="00D54535" w:rsidP="00D54535">
            <w:pPr>
              <w:pStyle w:val="TAL"/>
              <w:rPr>
                <w:rFonts w:cs="Arial"/>
                <w:szCs w:val="18"/>
              </w:rPr>
            </w:pPr>
          </w:p>
          <w:p w:rsidR="005F15FF" w:rsidRPr="00F267AF" w:rsidRDefault="00D54535" w:rsidP="005F15FF">
            <w:pPr>
              <w:pStyle w:val="TAL"/>
              <w:rPr>
                <w:rFonts w:cs="Arial"/>
                <w:szCs w:val="18"/>
              </w:rPr>
            </w:pPr>
            <w:r w:rsidRPr="00F267AF">
              <w:rPr>
                <w:rFonts w:cs="Arial"/>
                <w:szCs w:val="18"/>
              </w:rPr>
              <w:t>Pattern: '^[A-Fa-f0-9]+$'</w:t>
            </w:r>
          </w:p>
          <w:p w:rsidR="00633015" w:rsidRDefault="00633015" w:rsidP="00633015">
            <w:pPr>
              <w:pStyle w:val="TAL"/>
              <w:rPr>
                <w:lang w:eastAsia="zh-CN"/>
              </w:rPr>
            </w:pPr>
          </w:p>
          <w:p w:rsidR="00633015" w:rsidRPr="00875E9E" w:rsidRDefault="00633015" w:rsidP="00633015">
            <w:pPr>
              <w:pStyle w:val="TAL"/>
              <w:rPr>
                <w:lang w:eastAsia="zh-CN"/>
              </w:rPr>
            </w:pPr>
            <w:r w:rsidRPr="00875E9E">
              <w:rPr>
                <w:lang w:eastAsia="zh-CN"/>
              </w:rPr>
              <w:t>Example:</w:t>
            </w:r>
          </w:p>
          <w:p w:rsidR="00633015" w:rsidRPr="00F267AF" w:rsidRDefault="00633015" w:rsidP="00633015">
            <w:pPr>
              <w:pStyle w:val="TAL"/>
              <w:rPr>
                <w:rFonts w:cs="Arial"/>
                <w:szCs w:val="18"/>
              </w:rPr>
            </w:pPr>
            <w:r>
              <w:rPr>
                <w:lang w:eastAsia="zh-CN"/>
              </w:rPr>
              <w:t>The</w:t>
            </w:r>
            <w:r w:rsidRPr="00875E9E">
              <w:rPr>
                <w:lang w:eastAsia="zh-CN"/>
              </w:rPr>
              <w:t xml:space="preserve"> </w:t>
            </w:r>
            <w:r>
              <w:rPr>
                <w:lang w:eastAsia="zh-CN"/>
              </w:rPr>
              <w:t>N3IWF</w:t>
            </w:r>
            <w:r w:rsidRPr="00875E9E">
              <w:rPr>
                <w:lang w:eastAsia="zh-CN"/>
              </w:rPr>
              <w:t xml:space="preserve"> Id 0x5BD6 shall be encoded as "</w:t>
            </w:r>
            <w:r>
              <w:rPr>
                <w:lang w:eastAsia="zh-CN"/>
              </w:rPr>
              <w:t>5BD6</w:t>
            </w:r>
            <w:r w:rsidRPr="00875E9E">
              <w:rPr>
                <w:lang w:eastAsia="zh-CN"/>
              </w:rPr>
              <w:t>".</w:t>
            </w:r>
          </w:p>
          <w:p w:rsidR="00633015" w:rsidRDefault="00633015" w:rsidP="00633015">
            <w:pPr>
              <w:pStyle w:val="TAL"/>
              <w:rPr>
                <w:rFonts w:cs="Arial"/>
                <w:szCs w:val="18"/>
              </w:rPr>
            </w:pP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230" w:name="_Toc24932126"/>
      <w:bookmarkStart w:id="231" w:name="_Toc24932560"/>
      <w:bookmarkStart w:id="232" w:name="_Toc27592569"/>
      <w:r w:rsidRPr="00F267AF">
        <w:t>5.4.4.11</w:t>
      </w:r>
      <w:r w:rsidRPr="00F267AF">
        <w:tab/>
        <w:t>Type: UpSecurity</w:t>
      </w:r>
      <w:bookmarkEnd w:id="230"/>
      <w:bookmarkEnd w:id="231"/>
      <w:bookmarkEnd w:id="232"/>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233" w:name="_Toc24932127"/>
      <w:bookmarkStart w:id="234" w:name="_Toc24932561"/>
      <w:bookmarkStart w:id="235" w:name="_Toc27592570"/>
      <w:r w:rsidRPr="00F267AF">
        <w:lastRenderedPageBreak/>
        <w:t>5.4.4.12</w:t>
      </w:r>
      <w:r w:rsidRPr="00F267AF">
        <w:tab/>
        <w:t xml:space="preserve">Type: </w:t>
      </w:r>
      <w:r w:rsidRPr="00F267AF">
        <w:rPr>
          <w:lang w:eastAsia="zh-CN"/>
        </w:rPr>
        <w:t>NgApCause</w:t>
      </w:r>
      <w:bookmarkEnd w:id="233"/>
      <w:bookmarkEnd w:id="234"/>
      <w:bookmarkEnd w:id="235"/>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 xml:space="preserve">specified in </w:t>
            </w:r>
            <w:r w:rsidR="00A34106">
              <w:t>clause</w:t>
            </w:r>
            <w:r w:rsidRPr="00F267AF">
              <w:t>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 xml:space="preserve">This IE shall carry the NG AP cause value in specific cause group identified by the "group" attribute, as specified in </w:t>
            </w:r>
            <w:r w:rsidR="00A34106">
              <w:t>clause</w:t>
            </w:r>
            <w:r w:rsidRPr="00F267AF">
              <w:t> 9.4.5 of 3GPP TS 38.413 [11].</w:t>
            </w:r>
          </w:p>
        </w:tc>
      </w:tr>
    </w:tbl>
    <w:p w:rsidR="00FD6693" w:rsidRPr="00F267AF" w:rsidRDefault="00FD6693" w:rsidP="00FD6693"/>
    <w:p w:rsidR="00971305" w:rsidRPr="00F267AF" w:rsidRDefault="00971305" w:rsidP="00971305">
      <w:pPr>
        <w:pStyle w:val="Heading4"/>
      </w:pPr>
      <w:bookmarkStart w:id="236" w:name="_Toc24932128"/>
      <w:bookmarkStart w:id="237" w:name="_Toc24932562"/>
      <w:bookmarkStart w:id="238" w:name="_Toc27592571"/>
      <w:r w:rsidRPr="00F267AF">
        <w:t>5.4.4.13</w:t>
      </w:r>
      <w:r w:rsidRPr="00F267AF">
        <w:tab/>
        <w:t xml:space="preserve">Type: </w:t>
      </w:r>
      <w:r w:rsidRPr="00F267AF">
        <w:rPr>
          <w:noProof/>
        </w:rPr>
        <w:t>BackupAmfInfo</w:t>
      </w:r>
      <w:bookmarkEnd w:id="236"/>
      <w:bookmarkEnd w:id="237"/>
      <w:bookmarkEnd w:id="238"/>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w:t>
            </w:r>
            <w:r w:rsidR="00A34106">
              <w:t>clause</w:t>
            </w:r>
            <w:r w:rsidRPr="00F267AF">
              <w:t> 5.21.2.3 of 3GPP TS </w:t>
            </w:r>
            <w:r w:rsidR="00B83298">
              <w:t>23.501 [8]</w:t>
            </w:r>
            <w:r w:rsidRPr="00F267AF">
              <w:t>).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239" w:name="_Toc24932129"/>
      <w:bookmarkStart w:id="240" w:name="_Toc24932563"/>
      <w:bookmarkStart w:id="241" w:name="_Toc27592572"/>
      <w:r w:rsidRPr="00F267AF">
        <w:t>5.4.4.14</w:t>
      </w:r>
      <w:r w:rsidRPr="00F267AF">
        <w:tab/>
        <w:t xml:space="preserve">Type: </w:t>
      </w:r>
      <w:r w:rsidRPr="00F267AF">
        <w:rPr>
          <w:lang w:eastAsia="zh-CN"/>
        </w:rPr>
        <w:t>RefToBinaryData</w:t>
      </w:r>
      <w:bookmarkEnd w:id="239"/>
      <w:bookmarkEnd w:id="240"/>
      <w:bookmarkEnd w:id="241"/>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242" w:name="_Toc24932130"/>
      <w:bookmarkStart w:id="243" w:name="_Toc24932564"/>
      <w:bookmarkStart w:id="244" w:name="_Toc27592573"/>
      <w:r w:rsidRPr="00F267AF">
        <w:t>5.4.4.15</w:t>
      </w:r>
      <w:r w:rsidRPr="00F267AF">
        <w:tab/>
        <w:t>Type RouteToLocation</w:t>
      </w:r>
      <w:bookmarkEnd w:id="242"/>
      <w:bookmarkEnd w:id="243"/>
      <w:bookmarkEnd w:id="244"/>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245" w:name="_Toc24932131"/>
      <w:bookmarkStart w:id="246" w:name="_Toc24932565"/>
      <w:bookmarkStart w:id="247" w:name="_Toc27592574"/>
      <w:r w:rsidRPr="00F267AF">
        <w:lastRenderedPageBreak/>
        <w:t>5.4.4.16</w:t>
      </w:r>
      <w:r w:rsidRPr="00F267AF">
        <w:tab/>
        <w:t>Type RouteInformation</w:t>
      </w:r>
      <w:bookmarkEnd w:id="245"/>
      <w:bookmarkEnd w:id="246"/>
      <w:bookmarkEnd w:id="247"/>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0147E">
            <w:pPr>
              <w:pStyle w:val="TAN"/>
            </w:pPr>
            <w:r w:rsidRPr="00F267AF">
              <w:t>NOTE:</w:t>
            </w:r>
            <w:r w:rsidRPr="00F267AF">
              <w:tab/>
            </w:r>
            <w:r w:rsidR="00A0147E">
              <w:t>At least one of</w:t>
            </w:r>
            <w:r w:rsidRPr="00F267AF">
              <w:t xml:space="preserve"> the "ipv4Addr" attribute </w:t>
            </w:r>
            <w:r w:rsidR="00A0147E">
              <w:t>and</w:t>
            </w:r>
            <w:r w:rsidR="00A0147E" w:rsidRPr="00F267AF">
              <w:t xml:space="preserve"> </w:t>
            </w:r>
            <w:r w:rsidRPr="00F267AF">
              <w:t>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248" w:name="_Toc24932132"/>
      <w:bookmarkStart w:id="249" w:name="_Toc24932566"/>
      <w:bookmarkStart w:id="250" w:name="_Hlk517952552"/>
      <w:bookmarkStart w:id="251" w:name="_Toc27592575"/>
      <w:r w:rsidRPr="00F267AF">
        <w:t>5.4.4.17</w:t>
      </w:r>
      <w:r w:rsidRPr="00F267AF">
        <w:tab/>
        <w:t>Type: Area</w:t>
      </w:r>
      <w:bookmarkEnd w:id="248"/>
      <w:bookmarkEnd w:id="249"/>
      <w:bookmarkEnd w:id="251"/>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rsidR="006A100E" w:rsidRPr="00F267AF" w:rsidRDefault="006A100E" w:rsidP="006A100E"/>
    <w:p w:rsidR="006A100E" w:rsidRPr="00F267AF" w:rsidRDefault="006A100E" w:rsidP="006A100E">
      <w:pPr>
        <w:pStyle w:val="Heading4"/>
      </w:pPr>
      <w:bookmarkStart w:id="252" w:name="_Toc24932133"/>
      <w:bookmarkStart w:id="253" w:name="_Toc24932567"/>
      <w:bookmarkStart w:id="254" w:name="_Hlk517952837"/>
      <w:bookmarkStart w:id="255" w:name="_Toc27592576"/>
      <w:bookmarkEnd w:id="250"/>
      <w:r w:rsidRPr="00F267AF">
        <w:t>5.4.4.18</w:t>
      </w:r>
      <w:r w:rsidRPr="00F267AF">
        <w:tab/>
        <w:t>Type: ServiceAreaRestriction</w:t>
      </w:r>
      <w:bookmarkEnd w:id="252"/>
      <w:bookmarkEnd w:id="253"/>
      <w:bookmarkEnd w:id="255"/>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pPr>
            <w:r w:rsidRPr="00F267AF">
              <w:t>0..N</w:t>
            </w:r>
          </w:p>
          <w:p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rFonts w:cs="Arial"/>
                <w:szCs w:val="18"/>
              </w:rPr>
            </w:pPr>
            <w:r w:rsidRPr="00F267AF">
              <w:rPr>
                <w:rFonts w:cs="Arial"/>
                <w:szCs w:val="18"/>
              </w:rPr>
              <w:t>Maximum number of allowed tracking areas</w:t>
            </w:r>
            <w:r w:rsidR="00492FDE">
              <w:rPr>
                <w:rFonts w:cs="Arial"/>
                <w:szCs w:val="18"/>
              </w:rPr>
              <w:t xml:space="preserve"> for use when restrictionType indicates "ALLOWED_AREAS"</w:t>
            </w:r>
            <w:r w:rsidRPr="00F267AF">
              <w:rPr>
                <w:rFonts w:cs="Arial"/>
                <w:szCs w:val="18"/>
              </w:rPr>
              <w:t>.</w:t>
            </w:r>
          </w:p>
          <w:p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492FD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maxNumOfTAs</w:t>
            </w:r>
            <w:r>
              <w:t>ForNotAllowedAreas</w:t>
            </w:r>
          </w:p>
        </w:tc>
        <w:tc>
          <w:tcPr>
            <w:tcW w:w="1559"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492FDE" w:rsidRDefault="00492FDE" w:rsidP="00492F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92FDE" w:rsidRDefault="00492FDE" w:rsidP="00492FDE">
            <w:pPr>
              <w:pStyle w:val="TAL"/>
              <w:rPr>
                <w:rFonts w:cs="Arial"/>
                <w:szCs w:val="18"/>
              </w:rPr>
            </w:pPr>
            <w:r w:rsidRPr="00F267AF">
              <w:rPr>
                <w:rFonts w:cs="Arial"/>
                <w:szCs w:val="18"/>
              </w:rPr>
              <w:t>Maximum number of allowed tracking areas</w:t>
            </w:r>
            <w:r>
              <w:rPr>
                <w:rFonts w:cs="Arial"/>
                <w:szCs w:val="18"/>
              </w:rPr>
              <w:t xml:space="preserve"> for use when restrictionType indicates "NOT_ALLOWED_AREAS"</w:t>
            </w:r>
            <w:r w:rsidRPr="00F267AF">
              <w:rPr>
                <w:rFonts w:cs="Arial"/>
                <w:szCs w:val="18"/>
              </w:rPr>
              <w:t>.</w:t>
            </w:r>
          </w:p>
          <w:p w:rsidR="00492FDE" w:rsidRPr="00F267AF" w:rsidRDefault="00492FDE" w:rsidP="00492FDE">
            <w:pPr>
              <w:pStyle w:val="TAL"/>
              <w:rPr>
                <w:rFonts w:cs="Arial"/>
                <w:szCs w:val="18"/>
              </w:rPr>
            </w:pPr>
            <w:r>
              <w:rPr>
                <w:rFonts w:cs="Arial"/>
                <w:szCs w:val="18"/>
              </w:rPr>
              <w:t>This attribute shall be absent when attribute "restrictionType" takes the value "ALLOWED_AREAS".</w:t>
            </w:r>
          </w:p>
        </w:tc>
      </w:tr>
      <w:tr w:rsidR="00492FDE" w:rsidRPr="00F267AF"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rsidR="006A100E" w:rsidRPr="00F267AF" w:rsidRDefault="006A100E" w:rsidP="006A100E"/>
    <w:p w:rsidR="005C3D7D" w:rsidRPr="00F267AF" w:rsidRDefault="005C3D7D" w:rsidP="005C3D7D">
      <w:pPr>
        <w:pStyle w:val="Heading4"/>
      </w:pPr>
      <w:bookmarkStart w:id="256" w:name="_Toc24932134"/>
      <w:bookmarkStart w:id="257" w:name="_Toc24932568"/>
      <w:bookmarkStart w:id="258" w:name="_Toc27592577"/>
      <w:bookmarkEnd w:id="254"/>
      <w:r w:rsidRPr="00F267AF">
        <w:t>5.4.4.19</w:t>
      </w:r>
      <w:r w:rsidRPr="00F267AF">
        <w:tab/>
        <w:t>Type: PlmnIdRm</w:t>
      </w:r>
      <w:bookmarkEnd w:id="256"/>
      <w:bookmarkEnd w:id="257"/>
      <w:bookmarkEnd w:id="258"/>
    </w:p>
    <w:p w:rsidR="005C3D7D" w:rsidRPr="00F267AF" w:rsidRDefault="005C3D7D" w:rsidP="005C3D7D">
      <w:pPr>
        <w:rPr>
          <w:lang w:val="en-US"/>
        </w:rPr>
      </w:pPr>
      <w:r w:rsidRPr="00F267AF">
        <w:t>This data type is defined in the same way as the "PlmnId" data type, but with the OpenAPI "nullable: true" property.</w:t>
      </w:r>
    </w:p>
    <w:p w:rsidR="005C3D7D" w:rsidRPr="00F267AF" w:rsidRDefault="005C3D7D" w:rsidP="005C3D7D">
      <w:pPr>
        <w:pStyle w:val="Heading4"/>
      </w:pPr>
      <w:bookmarkStart w:id="259" w:name="_Toc24932135"/>
      <w:bookmarkStart w:id="260" w:name="_Toc24932569"/>
      <w:bookmarkStart w:id="261" w:name="_Toc27592578"/>
      <w:r w:rsidRPr="00F267AF">
        <w:lastRenderedPageBreak/>
        <w:t>5.4.4.20</w:t>
      </w:r>
      <w:r w:rsidRPr="00F267AF">
        <w:tab/>
        <w:t>Type: TaiRm</w:t>
      </w:r>
      <w:bookmarkEnd w:id="259"/>
      <w:bookmarkEnd w:id="260"/>
      <w:bookmarkEnd w:id="261"/>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262" w:name="_Toc24932136"/>
      <w:bookmarkStart w:id="263" w:name="_Toc24932570"/>
      <w:bookmarkStart w:id="264" w:name="_Toc27592579"/>
      <w:r w:rsidRPr="00F267AF">
        <w:t>5.4.4.21</w:t>
      </w:r>
      <w:r w:rsidRPr="00F267AF">
        <w:tab/>
        <w:t>Type: EcgiRm</w:t>
      </w:r>
      <w:bookmarkEnd w:id="262"/>
      <w:bookmarkEnd w:id="263"/>
      <w:bookmarkEnd w:id="264"/>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265" w:name="_Toc24932137"/>
      <w:bookmarkStart w:id="266" w:name="_Toc24932571"/>
      <w:bookmarkStart w:id="267" w:name="_Toc27592580"/>
      <w:r w:rsidRPr="00F267AF">
        <w:t>5.4.4.22</w:t>
      </w:r>
      <w:r w:rsidRPr="00F267AF">
        <w:tab/>
        <w:t>Type: NcgiRm</w:t>
      </w:r>
      <w:bookmarkEnd w:id="265"/>
      <w:bookmarkEnd w:id="266"/>
      <w:bookmarkEnd w:id="267"/>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268" w:name="_Toc24932138"/>
      <w:bookmarkStart w:id="269" w:name="_Toc24932572"/>
      <w:bookmarkStart w:id="270" w:name="_Toc27592581"/>
      <w:r w:rsidRPr="00F267AF">
        <w:t>5.4.4.23</w:t>
      </w:r>
      <w:r w:rsidRPr="00F267AF">
        <w:tab/>
        <w:t>Type: EutraLocationRm</w:t>
      </w:r>
      <w:bookmarkEnd w:id="268"/>
      <w:bookmarkEnd w:id="269"/>
      <w:bookmarkEnd w:id="270"/>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271" w:name="_Toc24932139"/>
      <w:bookmarkStart w:id="272" w:name="_Toc24932573"/>
      <w:bookmarkStart w:id="273" w:name="_Toc27592582"/>
      <w:r w:rsidRPr="00F267AF">
        <w:t>5.4.4.24</w:t>
      </w:r>
      <w:r w:rsidRPr="00F267AF">
        <w:tab/>
        <w:t>Type: NrLocationRm</w:t>
      </w:r>
      <w:bookmarkEnd w:id="271"/>
      <w:bookmarkEnd w:id="272"/>
      <w:bookmarkEnd w:id="273"/>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274" w:name="_Toc24932140"/>
      <w:bookmarkStart w:id="275" w:name="_Toc24932574"/>
      <w:bookmarkStart w:id="276" w:name="_Toc27592583"/>
      <w:r w:rsidRPr="00F267AF">
        <w:t>5.4.4.25</w:t>
      </w:r>
      <w:r w:rsidRPr="00F267AF">
        <w:tab/>
        <w:t>Type: UpSecurityRm</w:t>
      </w:r>
      <w:bookmarkEnd w:id="274"/>
      <w:bookmarkEnd w:id="275"/>
      <w:bookmarkEnd w:id="276"/>
    </w:p>
    <w:p w:rsidR="005C3D7D" w:rsidRPr="00F267AF" w:rsidRDefault="005C3D7D" w:rsidP="005C3D7D">
      <w:pPr>
        <w:rPr>
          <w:lang w:val="en-US"/>
        </w:rPr>
      </w:pPr>
      <w:r w:rsidRPr="00F267AF">
        <w:t>This data type is defined in the same way as the "UpSecurity" data type, but with the OpenAPI "nullable: true" property.</w:t>
      </w:r>
    </w:p>
    <w:p w:rsidR="005C3D7D" w:rsidRPr="00F267AF" w:rsidRDefault="005C3D7D" w:rsidP="005C3D7D">
      <w:pPr>
        <w:pStyle w:val="Heading4"/>
      </w:pPr>
      <w:bookmarkStart w:id="277" w:name="_Toc24932141"/>
      <w:bookmarkStart w:id="278" w:name="_Toc24932575"/>
      <w:bookmarkStart w:id="279" w:name="_Toc27592584"/>
      <w:r w:rsidRPr="00F267AF">
        <w:t>5.4.4.26</w:t>
      </w:r>
      <w:r w:rsidRPr="00F267AF">
        <w:tab/>
        <w:t xml:space="preserve">Type: </w:t>
      </w:r>
      <w:r w:rsidRPr="00F267AF">
        <w:rPr>
          <w:lang w:eastAsia="zh-CN"/>
        </w:rPr>
        <w:t>RefToBinaryDataRm</w:t>
      </w:r>
      <w:bookmarkEnd w:id="277"/>
      <w:bookmarkEnd w:id="278"/>
      <w:bookmarkEnd w:id="279"/>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280" w:name="_Toc24932142"/>
      <w:bookmarkStart w:id="281" w:name="_Toc24932576"/>
      <w:bookmarkStart w:id="282" w:name="_Toc27592585"/>
      <w:r w:rsidRPr="00F267AF">
        <w:lastRenderedPageBreak/>
        <w:t>5.4.4.27</w:t>
      </w:r>
      <w:r w:rsidRPr="00F267AF">
        <w:tab/>
        <w:t>Type: PresenceInfo</w:t>
      </w:r>
      <w:bookmarkEnd w:id="280"/>
      <w:bookmarkEnd w:id="281"/>
      <w:bookmarkEnd w:id="282"/>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Default="00953FDC" w:rsidP="00C365C0">
            <w:pPr>
              <w:pStyle w:val="TAL"/>
              <w:rPr>
                <w:lang w:eastAsia="zh-CN"/>
              </w:rPr>
            </w:pPr>
            <w:r w:rsidRPr="00F267AF">
              <w:rPr>
                <w:lang w:eastAsia="zh-CN"/>
              </w:rPr>
              <w:t xml:space="preserve">Represents an identifier </w:t>
            </w:r>
            <w:r w:rsidR="00C365C0">
              <w:rPr>
                <w:lang w:eastAsia="zh-CN"/>
              </w:rPr>
              <w:t xml:space="preserve">of </w:t>
            </w:r>
            <w:r w:rsidRPr="00F267AF">
              <w:rPr>
                <w:lang w:eastAsia="zh-CN"/>
              </w:rPr>
              <w:t xml:space="preserve">the </w:t>
            </w:r>
            <w:r w:rsidR="00C365C0">
              <w:rPr>
                <w:lang w:eastAsia="zh-CN"/>
              </w:rPr>
              <w:t>Presence Reporting</w:t>
            </w:r>
            <w:r w:rsidR="00C365C0" w:rsidRPr="00F267AF">
              <w:rPr>
                <w:lang w:eastAsia="zh-CN"/>
              </w:rPr>
              <w:t xml:space="preserve"> </w:t>
            </w:r>
            <w:r w:rsidR="00C365C0">
              <w:rPr>
                <w:lang w:eastAsia="zh-CN"/>
              </w:rPr>
              <w:t>A</w:t>
            </w:r>
            <w:r w:rsidR="00C365C0" w:rsidRPr="00F267AF">
              <w:rPr>
                <w:lang w:eastAsia="zh-CN"/>
              </w:rPr>
              <w:t>rea</w:t>
            </w:r>
            <w:r w:rsidR="00C365C0" w:rsidRPr="00F267AF" w:rsidDel="00AB1B72">
              <w:rPr>
                <w:lang w:eastAsia="zh-CN"/>
              </w:rPr>
              <w:t xml:space="preserve"> </w:t>
            </w:r>
            <w:r w:rsidR="00C365C0">
              <w:rPr>
                <w:lang w:eastAsia="zh-CN"/>
              </w:rPr>
              <w:t>(see clause 28.</w:t>
            </w:r>
            <w:r w:rsidR="002D097E">
              <w:rPr>
                <w:lang w:eastAsia="zh-CN"/>
              </w:rPr>
              <w:t>10</w:t>
            </w:r>
            <w:r w:rsidR="00C365C0">
              <w:rPr>
                <w:lang w:eastAsia="zh-CN"/>
              </w:rPr>
              <w:t xml:space="preserve"> of </w:t>
            </w:r>
            <w:r w:rsidR="00C365C0" w:rsidRPr="00875E9E">
              <w:rPr>
                <w:lang w:eastAsia="zh-CN"/>
              </w:rPr>
              <w:t>3GPP TS 23.003</w:t>
            </w:r>
            <w:r w:rsidR="00C365C0" w:rsidRPr="00875E9E">
              <w:rPr>
                <w:lang w:val="en-US" w:eastAsia="zh-CN"/>
              </w:rPr>
              <w:t> </w:t>
            </w:r>
            <w:r w:rsidR="00C365C0" w:rsidRPr="00875E9E">
              <w:rPr>
                <w:lang w:eastAsia="zh-CN"/>
              </w:rPr>
              <w:t>[7]</w:t>
            </w:r>
            <w:r w:rsidR="00C365C0">
              <w:rPr>
                <w:lang w:eastAsia="zh-CN"/>
              </w:rPr>
              <w:t>)</w:t>
            </w:r>
            <w:r w:rsidRPr="00F267AF">
              <w:rPr>
                <w:lang w:eastAsia="zh-CN"/>
              </w:rPr>
              <w:t>. This IE shall be present if the Area of Interest subscribed or reported is a Presence Reporting Area.</w:t>
            </w:r>
          </w:p>
          <w:p w:rsidR="00C365C0" w:rsidRDefault="00C365C0" w:rsidP="00C365C0">
            <w:pPr>
              <w:pStyle w:val="TAL"/>
              <w:rPr>
                <w:rFonts w:cs="Arial"/>
                <w:szCs w:val="18"/>
              </w:rPr>
            </w:pPr>
          </w:p>
          <w:p w:rsidR="00C365C0" w:rsidRDefault="00C365C0" w:rsidP="00C365C0">
            <w:pPr>
              <w:pStyle w:val="TAL"/>
              <w:rPr>
                <w:rFonts w:cs="Arial"/>
                <w:szCs w:val="18"/>
              </w:rPr>
            </w:pPr>
            <w:r>
              <w:rPr>
                <w:rFonts w:cs="Arial"/>
                <w:szCs w:val="18"/>
              </w:rPr>
              <w:t xml:space="preserve">When present, it shall be encoded as a string representing an integer in the following ranges: </w:t>
            </w:r>
          </w:p>
          <w:p w:rsidR="00C365C0" w:rsidRDefault="00C365C0" w:rsidP="00C365C0">
            <w:pPr>
              <w:pStyle w:val="TAL"/>
              <w:rPr>
                <w:rFonts w:cs="Arial"/>
                <w:szCs w:val="18"/>
              </w:rPr>
            </w:pPr>
          </w:p>
          <w:p w:rsidR="00C365C0" w:rsidRPr="00A90289" w:rsidRDefault="00C365C0" w:rsidP="00C365C0">
            <w:pPr>
              <w:rPr>
                <w:rFonts w:ascii="Arial" w:hAnsi="Arial" w:cs="Arial"/>
                <w:sz w:val="18"/>
                <w:szCs w:val="18"/>
              </w:rPr>
            </w:pPr>
            <w:r w:rsidRPr="00A90289">
              <w:rPr>
                <w:rFonts w:ascii="Arial" w:hAnsi="Arial" w:cs="Arial"/>
                <w:sz w:val="18"/>
                <w:szCs w:val="18"/>
              </w:rPr>
              <w:t xml:space="preserve">0 </w:t>
            </w:r>
            <w:r w:rsidR="005E100F">
              <w:rPr>
                <w:rFonts w:ascii="Arial" w:hAnsi="Arial" w:cs="Arial"/>
                <w:sz w:val="18"/>
                <w:szCs w:val="18"/>
              </w:rPr>
              <w:t>to</w:t>
            </w:r>
            <w:r w:rsidR="005E100F" w:rsidRPr="00A90289">
              <w:rPr>
                <w:rFonts w:ascii="Arial" w:hAnsi="Arial" w:cs="Arial"/>
                <w:sz w:val="18"/>
                <w:szCs w:val="18"/>
              </w:rPr>
              <w:t xml:space="preserve"> </w:t>
            </w:r>
            <w:r w:rsidRPr="00A90289">
              <w:rPr>
                <w:rFonts w:ascii="Arial" w:hAnsi="Arial" w:cs="Arial"/>
                <w:sz w:val="18"/>
                <w:szCs w:val="18"/>
              </w:rPr>
              <w:t xml:space="preserve">8 388 607 for UE-dedicated PRA </w:t>
            </w:r>
          </w:p>
          <w:p w:rsidR="00C365C0" w:rsidRPr="00A90289" w:rsidRDefault="00C365C0" w:rsidP="00C365C0">
            <w:pPr>
              <w:rPr>
                <w:rFonts w:ascii="Arial" w:hAnsi="Arial" w:cs="Arial"/>
                <w:sz w:val="18"/>
                <w:szCs w:val="18"/>
              </w:rPr>
            </w:pPr>
            <w:r w:rsidRPr="00A90289">
              <w:rPr>
                <w:rFonts w:ascii="Arial" w:hAnsi="Arial" w:cs="Arial"/>
                <w:sz w:val="18"/>
                <w:szCs w:val="18"/>
              </w:rPr>
              <w:t>8 388 608 to 16 777 215 for Core Network predefined PRA.</w:t>
            </w:r>
          </w:p>
          <w:p w:rsidR="00C365C0" w:rsidRDefault="00C365C0" w:rsidP="00C365C0">
            <w:pPr>
              <w:pStyle w:val="TAL"/>
            </w:pPr>
            <w:r>
              <w:t xml:space="preserve">Examples: </w:t>
            </w:r>
          </w:p>
          <w:p w:rsidR="00C365C0" w:rsidRDefault="00C365C0" w:rsidP="00C365C0">
            <w:pPr>
              <w:pStyle w:val="TAL"/>
            </w:pPr>
            <w:r>
              <w:t>PRA ID 123 is encoded as "123".</w:t>
            </w:r>
          </w:p>
          <w:p w:rsidR="00C365C0" w:rsidRDefault="00C365C0" w:rsidP="00C365C0">
            <w:pPr>
              <w:pStyle w:val="TAL"/>
            </w:pPr>
            <w:r>
              <w:t>PRA ID 11 238 660 is encoded as "11238660"</w:t>
            </w:r>
          </w:p>
          <w:p w:rsidR="00C365C0" w:rsidRPr="00F267AF" w:rsidRDefault="00C365C0" w:rsidP="00C365C0">
            <w:pPr>
              <w:pStyle w:val="TAL"/>
              <w:rPr>
                <w:rFonts w:cs="Arial"/>
                <w:szCs w:val="18"/>
              </w:rPr>
            </w:pP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283" w:name="_Toc24932143"/>
      <w:bookmarkStart w:id="284" w:name="_Toc24932577"/>
      <w:bookmarkStart w:id="285" w:name="_Toc27592586"/>
      <w:r w:rsidRPr="00F267AF">
        <w:t>5.4.4.28</w:t>
      </w:r>
      <w:r w:rsidRPr="00F267AF">
        <w:tab/>
        <w:t>Type: GlobalRanNodeId</w:t>
      </w:r>
      <w:bookmarkEnd w:id="283"/>
      <w:bookmarkEnd w:id="284"/>
      <w:bookmarkEnd w:id="285"/>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rsidR="00953FDC" w:rsidRPr="00F267AF" w:rsidRDefault="000809B5" w:rsidP="000809B5">
            <w:pPr>
              <w:pStyle w:val="TAL"/>
              <w:rPr>
                <w:rFonts w:cs="Arial"/>
                <w:szCs w:val="18"/>
                <w:lang w:eastAsia="zh-CN"/>
              </w:rPr>
            </w:pPr>
            <w:r>
              <w:rPr>
                <w:rFonts w:cs="Arial"/>
                <w:szCs w:val="18"/>
              </w:rPr>
              <w:t>(NOTE).</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rsidP="00F551E3">
            <w:pPr>
              <w:pStyle w:val="TAN"/>
              <w:rPr>
                <w:rFonts w:cs="Arial"/>
                <w:szCs w:val="18"/>
                <w:lang w:eastAsia="zh-CN"/>
              </w:rPr>
            </w:pPr>
            <w:r>
              <w:rPr>
                <w:rFonts w:hint="eastAsia"/>
              </w:rPr>
              <w:t>NOTE</w:t>
            </w:r>
            <w:r w:rsidRPr="00E77905">
              <w:rPr>
                <w:rFonts w:hint="eastAsia"/>
              </w:rPr>
              <w:t>:</w:t>
            </w:r>
            <w:r w:rsidR="00B55156">
              <w:tab/>
            </w:r>
            <w:r>
              <w:t>At most one of the three attributes n3IwfId, gNbIdm</w:t>
            </w:r>
            <w:r w:rsidR="00AB4FEB">
              <w:t>,</w:t>
            </w:r>
            <w:r>
              <w:t xml:space="preserve"> ngeNbId shall be present.</w:t>
            </w:r>
          </w:p>
        </w:tc>
      </w:tr>
    </w:tbl>
    <w:p w:rsidR="00953FDC" w:rsidRDefault="00953FDC" w:rsidP="00FB59E9">
      <w:pPr>
        <w:rPr>
          <w:lang w:val="en-US"/>
        </w:rPr>
      </w:pPr>
    </w:p>
    <w:p w:rsidR="001A7470" w:rsidRPr="00F267AF" w:rsidRDefault="001A7470" w:rsidP="001A7470">
      <w:pPr>
        <w:pStyle w:val="Heading4"/>
        <w:rPr>
          <w:lang w:val="en-US"/>
        </w:rPr>
      </w:pPr>
      <w:bookmarkStart w:id="286" w:name="_Toc24932144"/>
      <w:bookmarkStart w:id="287" w:name="_Toc24932578"/>
      <w:bookmarkStart w:id="288" w:name="_Toc27592587"/>
      <w:r w:rsidRPr="00F267AF">
        <w:lastRenderedPageBreak/>
        <w:t>5.4.4.</w:t>
      </w:r>
      <w:r>
        <w:t>29</w:t>
      </w:r>
      <w:r w:rsidRPr="00F267AF">
        <w:tab/>
        <w:t xml:space="preserve">Type: </w:t>
      </w:r>
      <w:r>
        <w:t>GNbId</w:t>
      </w:r>
      <w:bookmarkEnd w:id="286"/>
      <w:bookmarkEnd w:id="287"/>
      <w:bookmarkEnd w:id="288"/>
    </w:p>
    <w:p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rFonts w:cs="Arial"/>
                <w:szCs w:val="18"/>
              </w:rPr>
            </w:pPr>
            <w:r w:rsidRPr="00EF0F47">
              <w:rPr>
                <w:rFonts w:cs="Arial"/>
                <w:szCs w:val="18"/>
              </w:rPr>
              <w:t>Description</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lang w:eastAsia="zh-CN"/>
              </w:rPr>
            </w:pPr>
            <w:r w:rsidRPr="00EF0F47">
              <w:rPr>
                <w:lang w:eastAsia="zh-CN"/>
              </w:rPr>
              <w:t xml:space="preserve">Unsigned integer representing the bit length of the gNB ID as defined in </w:t>
            </w:r>
            <w:r w:rsidR="00A34106">
              <w:rPr>
                <w:lang w:eastAsia="zh-CN"/>
              </w:rPr>
              <w:t>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633015" w:rsidP="00633015">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rPr>
            </w:pPr>
            <w:r w:rsidRPr="00EF0F47">
              <w:rPr>
                <w:rFonts w:cs="Arial"/>
                <w:szCs w:val="18"/>
              </w:rPr>
              <w:t>This represents the identifier of the gNB.</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The string shall be formatted with following pattern:</w:t>
            </w:r>
          </w:p>
          <w:p w:rsidR="001A7470" w:rsidRPr="00EF0F47" w:rsidRDefault="001A7470" w:rsidP="00601C14">
            <w:pPr>
              <w:pStyle w:val="TAL"/>
              <w:rPr>
                <w:rFonts w:cs="Arial"/>
                <w:szCs w:val="18"/>
              </w:rPr>
            </w:pPr>
            <w:r w:rsidRPr="00EF0F47">
              <w:rPr>
                <w:rFonts w:cs="Arial"/>
                <w:szCs w:val="18"/>
              </w:rPr>
              <w:t>'^[A-Fa-f0-9]{6,8}$'</w:t>
            </w:r>
          </w:p>
          <w:p w:rsidR="001A7470" w:rsidRPr="00EF0F47" w:rsidRDefault="001A7470" w:rsidP="00601C14">
            <w:pPr>
              <w:pStyle w:val="TAL"/>
              <w:rPr>
                <w:rFonts w:cs="Arial"/>
                <w:szCs w:val="18"/>
                <w:lang w:eastAsia="zh-CN"/>
              </w:rPr>
            </w:pPr>
          </w:p>
          <w:p w:rsidR="001A7470" w:rsidRPr="00EF0F47" w:rsidRDefault="001A7470" w:rsidP="00601C14">
            <w:pPr>
              <w:pStyle w:val="TAL"/>
              <w:rPr>
                <w:lang w:eastAsia="zh-CN"/>
              </w:rPr>
            </w:pPr>
            <w:r w:rsidRPr="00EF0F47">
              <w:rPr>
                <w:rFonts w:cs="Arial"/>
                <w:szCs w:val="18"/>
              </w:rPr>
              <w:t xml:space="preserve">The value of </w:t>
            </w:r>
            <w:r w:rsidRPr="00EF0F47">
              <w:rPr>
                <w:lang w:eastAsia="zh-CN"/>
              </w:rPr>
              <w:t xml:space="preserve">the gNB ID shall be encoded in hexadecimal representation. Each character in the string shall take a value of "0" to "9" or "A" to "F" and shall represent 4 bits. </w:t>
            </w:r>
            <w:r w:rsidR="0023200F">
              <w:rPr>
                <w:lang w:eastAsia="zh-CN"/>
              </w:rPr>
              <w:t>The padding 0 shall be added to make multiple nibbles</w:t>
            </w:r>
            <w:r w:rsidR="00D203D9">
              <w:rPr>
                <w:lang w:eastAsia="zh-CN"/>
              </w:rPr>
              <w:t>,</w:t>
            </w:r>
            <w:r w:rsidR="0023200F" w:rsidRPr="00EF0F47">
              <w:rPr>
                <w:lang w:eastAsia="zh-CN"/>
              </w:rPr>
              <w:t xml:space="preserve"> </w:t>
            </w:r>
            <w:r w:rsidR="00D203D9">
              <w:rPr>
                <w:lang w:eastAsia="zh-CN"/>
              </w:rPr>
              <w:t>t</w:t>
            </w:r>
            <w:r w:rsidR="00D203D9" w:rsidRPr="00EF0F47">
              <w:rPr>
                <w:lang w:eastAsia="zh-CN"/>
              </w:rPr>
              <w:t xml:space="preserve">he </w:t>
            </w:r>
            <w:r w:rsidRPr="00EF0F47">
              <w:rPr>
                <w:lang w:eastAsia="zh-CN"/>
              </w:rPr>
              <w:t>most significant character representing the</w:t>
            </w:r>
            <w:r w:rsidR="00D203D9">
              <w:rPr>
                <w:lang w:eastAsia="zh-CN"/>
              </w:rPr>
              <w:t xml:space="preserve"> padding 0 if required together with the</w:t>
            </w:r>
            <w:r w:rsidRPr="00EF0F47">
              <w:rPr>
                <w:lang w:eastAsia="zh-CN"/>
              </w:rPr>
              <w:t xml:space="preserve"> 4 most significant bits of the gNB ID shall appear first in the string, and the character representing the 4 least significant bit of the gNB ID shall appear last in the string.</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Examples:</w:t>
            </w:r>
          </w:p>
          <w:p w:rsidR="001A7470" w:rsidRDefault="00D203D9" w:rsidP="00601C14">
            <w:pPr>
              <w:pStyle w:val="TAL"/>
              <w:rPr>
                <w:rFonts w:cs="Arial"/>
                <w:szCs w:val="18"/>
              </w:rPr>
            </w:pPr>
            <w:r>
              <w:rPr>
                <w:rFonts w:cs="Arial"/>
                <w:szCs w:val="18"/>
              </w:rPr>
              <w:t xml:space="preserve">A 30 bit value </w:t>
            </w:r>
            <w:r w:rsidR="001A7470" w:rsidRPr="00EF0F47">
              <w:rPr>
                <w:rFonts w:cs="Arial"/>
                <w:szCs w:val="18"/>
              </w:rPr>
              <w:t>"382A3F47" indicates a gNB ID with value 0x382A3F47</w:t>
            </w:r>
          </w:p>
          <w:p w:rsidR="00D203D9" w:rsidRPr="00EF0F47" w:rsidRDefault="00D203D9" w:rsidP="00601C14">
            <w:pPr>
              <w:pStyle w:val="TAL"/>
              <w:rPr>
                <w:rFonts w:cs="Arial"/>
                <w:szCs w:val="18"/>
              </w:rPr>
            </w:pPr>
            <w:r>
              <w:rPr>
                <w:rFonts w:cs="Arial"/>
                <w:szCs w:val="18"/>
              </w:rPr>
              <w:t>A 22 bit value "</w:t>
            </w:r>
            <w:r w:rsidRPr="00EF0F47">
              <w:rPr>
                <w:rFonts w:cs="Arial"/>
                <w:szCs w:val="18"/>
              </w:rPr>
              <w:t>2A3F47" in</w:t>
            </w:r>
            <w:r>
              <w:rPr>
                <w:rFonts w:cs="Arial"/>
                <w:szCs w:val="18"/>
              </w:rPr>
              <w:t>dicates a gNB ID with value 0x</w:t>
            </w:r>
            <w:r w:rsidRPr="00EF0F47">
              <w:rPr>
                <w:rFonts w:cs="Arial"/>
                <w:szCs w:val="18"/>
              </w:rPr>
              <w:t>2A3F47</w:t>
            </w:r>
          </w:p>
        </w:tc>
      </w:tr>
    </w:tbl>
    <w:p w:rsidR="001A7470" w:rsidRDefault="001A7470" w:rsidP="001A7470"/>
    <w:p w:rsidR="001A7470" w:rsidRPr="00F267AF" w:rsidRDefault="001A7470" w:rsidP="001A7470">
      <w:pPr>
        <w:pStyle w:val="Heading4"/>
      </w:pPr>
      <w:bookmarkStart w:id="289" w:name="_Toc24932145"/>
      <w:bookmarkStart w:id="290" w:name="_Toc24932579"/>
      <w:bookmarkStart w:id="291" w:name="_Toc27592588"/>
      <w:r w:rsidRPr="00F267AF">
        <w:t>5.4.4.</w:t>
      </w:r>
      <w:r>
        <w:t>30</w:t>
      </w:r>
      <w:r w:rsidRPr="00F267AF">
        <w:tab/>
        <w:t>Type: PresenceInfo</w:t>
      </w:r>
      <w:r>
        <w:t>Rm</w:t>
      </w:r>
      <w:bookmarkEnd w:id="289"/>
      <w:bookmarkEnd w:id="290"/>
      <w:bookmarkEnd w:id="291"/>
    </w:p>
    <w:p w:rsidR="001A7470" w:rsidRDefault="001A7470" w:rsidP="001A7470">
      <w:r w:rsidRPr="00F267AF">
        <w:t>This data type is defined in the same way as the "PresenceInfo" data type, but with the OpenAPI "nullable: true" property.</w:t>
      </w:r>
    </w:p>
    <w:p w:rsidR="00013950" w:rsidRPr="00F267AF" w:rsidRDefault="00013950" w:rsidP="00013950">
      <w:pPr>
        <w:pStyle w:val="Heading2"/>
      </w:pPr>
      <w:bookmarkStart w:id="292" w:name="_Toc24932146"/>
      <w:bookmarkStart w:id="293" w:name="_Toc24932580"/>
      <w:bookmarkStart w:id="294" w:name="_Toc27592589"/>
      <w:r w:rsidRPr="00F267AF">
        <w:t>5.5</w:t>
      </w:r>
      <w:r w:rsidRPr="00F267AF">
        <w:tab/>
        <w:t>Data Types related to 5G QoS</w:t>
      </w:r>
      <w:bookmarkEnd w:id="292"/>
      <w:bookmarkEnd w:id="293"/>
      <w:bookmarkEnd w:id="294"/>
    </w:p>
    <w:p w:rsidR="00013950" w:rsidRPr="00F267AF" w:rsidRDefault="00013950" w:rsidP="00013950">
      <w:pPr>
        <w:pStyle w:val="Heading3"/>
      </w:pPr>
      <w:bookmarkStart w:id="295" w:name="_Toc24932147"/>
      <w:bookmarkStart w:id="296" w:name="_Toc24932581"/>
      <w:bookmarkStart w:id="297" w:name="_Toc27592590"/>
      <w:r w:rsidRPr="00F267AF">
        <w:t>5.5.1</w:t>
      </w:r>
      <w:r w:rsidRPr="00F267AF">
        <w:tab/>
        <w:t>Introduction</w:t>
      </w:r>
      <w:bookmarkEnd w:id="295"/>
      <w:bookmarkEnd w:id="296"/>
      <w:bookmarkEnd w:id="297"/>
    </w:p>
    <w:p w:rsidR="00013950" w:rsidRPr="00F267AF" w:rsidRDefault="00013950" w:rsidP="00013950">
      <w:r w:rsidRPr="00F267AF">
        <w:t>This clause defines common data types related to 5G QoS.</w:t>
      </w:r>
    </w:p>
    <w:p w:rsidR="00013950" w:rsidRPr="00F267AF" w:rsidRDefault="00013950" w:rsidP="00013950">
      <w:pPr>
        <w:pStyle w:val="Heading3"/>
      </w:pPr>
      <w:bookmarkStart w:id="298" w:name="_Toc24932148"/>
      <w:bookmarkStart w:id="299" w:name="_Toc24932582"/>
      <w:bookmarkStart w:id="300" w:name="_Toc27592591"/>
      <w:r w:rsidRPr="00F267AF">
        <w:t>5.5.2</w:t>
      </w:r>
      <w:r w:rsidRPr="00F267AF">
        <w:tab/>
        <w:t>Simple Data Types</w:t>
      </w:r>
      <w:bookmarkEnd w:id="298"/>
      <w:bookmarkEnd w:id="299"/>
      <w:bookmarkEnd w:id="300"/>
    </w:p>
    <w:p w:rsidR="00013950" w:rsidRPr="00F267AF" w:rsidRDefault="00013950" w:rsidP="00013950">
      <w:r w:rsidRPr="00F267AF">
        <w:t xml:space="preserve">This </w:t>
      </w:r>
      <w:r w:rsidR="00A34106">
        <w:t>clause</w:t>
      </w:r>
      <w:r w:rsidRPr="00F267AF">
        <w:t xml:space="preserv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w:t>
            </w:r>
            <w:r w:rsidR="00A34106">
              <w:rPr>
                <w:lang w:eastAsia="zh-CN"/>
              </w:rPr>
              <w:t>clause</w:t>
            </w:r>
            <w:r w:rsidRPr="00F267AF">
              <w:rPr>
                <w:lang w:eastAsia="zh-CN"/>
              </w:rPr>
              <w:t xml:space="preserv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Examples:</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w:t>
            </w:r>
            <w:r w:rsidR="00A34106">
              <w:t>clause</w:t>
            </w:r>
            <w:r w:rsidRPr="00F267AF">
              <w:t xml:space="preserve"> 5.7.2.2 </w:t>
            </w:r>
            <w:r w:rsidRPr="00F267AF">
              <w:rPr>
                <w:lang w:eastAsia="zh-CN"/>
              </w:rPr>
              <w:t>of 3GPP TS 23.501 [8])</w:t>
            </w:r>
            <w:r w:rsidRPr="00F267AF">
              <w:t>, within the range 1 to 15.</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w:t>
            </w:r>
            <w:r w:rsidR="00A34106">
              <w:t>clause</w:t>
            </w:r>
            <w:r w:rsidRPr="00F267AF">
              <w:t xml:space="preserve">s 5.7.3.3 and 5.7.4 </w:t>
            </w:r>
            <w:r w:rsidRPr="00F267AF">
              <w:rPr>
                <w:lang w:eastAsia="zh-CN"/>
              </w:rPr>
              <w:t>of 3GPP TS 23.501 [8])</w:t>
            </w:r>
            <w:r w:rsidRPr="00F267AF">
              <w:t>, within the range 1 to 127.</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w:t>
            </w:r>
            <w:r w:rsidR="00A34106">
              <w:t>clause</w:t>
            </w:r>
            <w:r w:rsidRPr="00F267AF">
              <w:t xml:space="preserv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 xml:space="preserve">(see </w:t>
            </w:r>
            <w:r w:rsidR="00A34106">
              <w:t>clause</w:t>
            </w:r>
            <w:r w:rsidR="005C3D7D" w:rsidRPr="00F267AF">
              <w:t>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w:t>
            </w:r>
            <w:r w:rsidR="00A34106">
              <w:t>clause</w:t>
            </w:r>
            <w:r w:rsidRPr="00F267AF">
              <w:t xml:space="preserv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 xml:space="preserve">(see </w:t>
            </w:r>
            <w:r w:rsidR="00A34106">
              <w:t>clause</w:t>
            </w:r>
            <w:r w:rsidRPr="00F267AF">
              <w:t> 5.7.3.6 and 5.7.4 of 3GPP TS 23.501 [8]), expressed in milliseconds.</w:t>
            </w:r>
          </w:p>
          <w:p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w:t>
            </w:r>
            <w:r w:rsidR="00A34106">
              <w:t>clause</w:t>
            </w:r>
            <w:r w:rsidRPr="00F267AF">
              <w:t xml:space="preserv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rsidR="00013950" w:rsidRPr="00F267AF" w:rsidRDefault="00013950" w:rsidP="00990B6A"/>
    <w:p w:rsidR="00013950" w:rsidRPr="00F267AF" w:rsidRDefault="00013950" w:rsidP="00013950">
      <w:pPr>
        <w:pStyle w:val="Heading3"/>
      </w:pPr>
      <w:bookmarkStart w:id="301" w:name="_Toc24932149"/>
      <w:bookmarkStart w:id="302" w:name="_Toc24932583"/>
      <w:bookmarkStart w:id="303" w:name="_Toc27592592"/>
      <w:r w:rsidRPr="00F267AF">
        <w:t>5.5.3</w:t>
      </w:r>
      <w:r w:rsidRPr="00F267AF">
        <w:tab/>
        <w:t>Enumerations</w:t>
      </w:r>
      <w:bookmarkEnd w:id="301"/>
      <w:bookmarkEnd w:id="302"/>
      <w:bookmarkEnd w:id="303"/>
    </w:p>
    <w:p w:rsidR="00013950" w:rsidRPr="00F267AF" w:rsidRDefault="00013950" w:rsidP="00013950">
      <w:pPr>
        <w:pStyle w:val="Heading4"/>
      </w:pPr>
      <w:bookmarkStart w:id="304" w:name="_Toc24932150"/>
      <w:bookmarkStart w:id="305" w:name="_Toc24932584"/>
      <w:bookmarkStart w:id="306" w:name="_Toc27592593"/>
      <w:r w:rsidRPr="00F267AF">
        <w:t>5.5.3.1</w:t>
      </w:r>
      <w:r w:rsidRPr="00F267AF">
        <w:tab/>
        <w:t>Enumeration: PreemptionCapability</w:t>
      </w:r>
      <w:bookmarkEnd w:id="304"/>
      <w:bookmarkEnd w:id="305"/>
      <w:bookmarkEnd w:id="306"/>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307" w:name="_Toc24932151"/>
      <w:bookmarkStart w:id="308" w:name="_Toc24932585"/>
      <w:bookmarkStart w:id="309" w:name="_Toc27592594"/>
      <w:r w:rsidRPr="00F267AF">
        <w:t>5.5.3.2</w:t>
      </w:r>
      <w:r w:rsidRPr="00F267AF">
        <w:tab/>
        <w:t>Enumeration: PreemptionVulnerability</w:t>
      </w:r>
      <w:bookmarkEnd w:id="307"/>
      <w:bookmarkEnd w:id="308"/>
      <w:bookmarkEnd w:id="309"/>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310" w:name="_Toc24932152"/>
      <w:bookmarkStart w:id="311" w:name="_Toc24932586"/>
      <w:bookmarkStart w:id="312" w:name="_Toc27592595"/>
      <w:r w:rsidRPr="00F267AF">
        <w:t>5.5.3.3</w:t>
      </w:r>
      <w:r w:rsidRPr="00F267AF">
        <w:tab/>
        <w:t>Enumeration: ReflectiveQosAttribute</w:t>
      </w:r>
      <w:bookmarkEnd w:id="310"/>
      <w:bookmarkEnd w:id="311"/>
      <w:bookmarkEnd w:id="312"/>
    </w:p>
    <w:p w:rsidR="00013950" w:rsidRPr="00F267AF" w:rsidRDefault="00013950" w:rsidP="00013950">
      <w:r w:rsidRPr="00F267AF">
        <w:t xml:space="preserve">The enumeration </w:t>
      </w:r>
      <w:r w:rsidR="00F7355C" w:rsidRPr="00F267AF">
        <w:t xml:space="preserve">ReflectiveQosAttribute </w:t>
      </w:r>
      <w:r w:rsidRPr="00F267AF">
        <w:t xml:space="preserve">indicates whether certain traffic of the QoS flow may be subject to Reflective QoS (see </w:t>
      </w:r>
      <w:r w:rsidR="00A34106">
        <w:t>clause</w:t>
      </w:r>
      <w:r w:rsidR="003405A9" w:rsidRPr="00F267AF">
        <w:t> </w:t>
      </w:r>
      <w:r w:rsidRPr="00F267AF">
        <w:t>5.7.2.3 of</w:t>
      </w:r>
      <w:r w:rsidR="00B83298">
        <w:t xml:space="preserve"> 3GPP TS 23.501 [8]</w:t>
      </w:r>
      <w:r w:rsidRPr="00F267AF">
        <w:t>).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313" w:name="_Toc24932153"/>
      <w:bookmarkStart w:id="314" w:name="_Toc24932587"/>
      <w:bookmarkStart w:id="315" w:name="_Toc27592596"/>
      <w:r w:rsidRPr="00F267AF">
        <w:t>5.5.3.4</w:t>
      </w:r>
      <w:r w:rsidRPr="00F267AF">
        <w:tab/>
      </w:r>
      <w:r w:rsidR="00EB16FD" w:rsidRPr="00F267AF">
        <w:t>Void</w:t>
      </w:r>
      <w:bookmarkEnd w:id="313"/>
      <w:bookmarkEnd w:id="314"/>
      <w:bookmarkEnd w:id="315"/>
    </w:p>
    <w:p w:rsidR="00B5055C" w:rsidRPr="00F267AF" w:rsidRDefault="00B5055C" w:rsidP="00013950">
      <w:pPr>
        <w:rPr>
          <w:lang w:val="en-US"/>
        </w:rPr>
      </w:pPr>
    </w:p>
    <w:p w:rsidR="00013950" w:rsidRPr="00F267AF" w:rsidRDefault="00013950" w:rsidP="00013950">
      <w:pPr>
        <w:pStyle w:val="Heading4"/>
      </w:pPr>
      <w:bookmarkStart w:id="316" w:name="_Toc24932154"/>
      <w:bookmarkStart w:id="317" w:name="_Toc24932588"/>
      <w:bookmarkStart w:id="318" w:name="_Toc27592597"/>
      <w:r w:rsidRPr="00F267AF">
        <w:t>5.5.3.5</w:t>
      </w:r>
      <w:r w:rsidRPr="00F267AF">
        <w:tab/>
        <w:t>Enumeration: NotificationControl</w:t>
      </w:r>
      <w:bookmarkEnd w:id="316"/>
      <w:bookmarkEnd w:id="317"/>
      <w:bookmarkEnd w:id="318"/>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w:t>
      </w:r>
      <w:r w:rsidR="00A34106">
        <w:t>clause</w:t>
      </w:r>
      <w:r w:rsidR="003405A9" w:rsidRPr="00F267AF">
        <w:t> </w:t>
      </w:r>
      <w:r w:rsidRPr="00F267AF">
        <w:t>5.7.2.4 of</w:t>
      </w:r>
      <w:r w:rsidR="00B83298">
        <w:t xml:space="preserve"> 3GPP TS 23.501 [8]</w:t>
      </w:r>
      <w:r w:rsidRPr="00F267AF">
        <w:t>). It shall comply with the provisions defined in table</w:t>
      </w:r>
      <w:r w:rsidR="003405A9" w:rsidRPr="00F267AF">
        <w:t> </w:t>
      </w:r>
      <w:r w:rsidRPr="00F267AF">
        <w:t>5.5.3.5-1.</w:t>
      </w:r>
    </w:p>
    <w:p w:rsidR="00013950" w:rsidRPr="00F267AF" w:rsidRDefault="00013950" w:rsidP="00013950">
      <w:pPr>
        <w:pStyle w:val="TH"/>
      </w:pPr>
      <w:r w:rsidRPr="00F267AF">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319" w:name="_Toc24932155"/>
      <w:bookmarkStart w:id="320" w:name="_Toc24932589"/>
      <w:bookmarkStart w:id="321" w:name="_Toc27592598"/>
      <w:r w:rsidRPr="00F267AF">
        <w:lastRenderedPageBreak/>
        <w:t>5.5.3.</w:t>
      </w:r>
      <w:r w:rsidR="009F534A" w:rsidRPr="00F267AF">
        <w:t>6</w:t>
      </w:r>
      <w:r w:rsidRPr="00F267AF">
        <w:tab/>
        <w:t>Enumeration: QosResourceType</w:t>
      </w:r>
      <w:bookmarkEnd w:id="319"/>
      <w:bookmarkEnd w:id="320"/>
      <w:bookmarkEnd w:id="321"/>
    </w:p>
    <w:p w:rsidR="00EB16FD" w:rsidRPr="00F267AF" w:rsidRDefault="00EB16FD" w:rsidP="00EB16FD">
      <w:r w:rsidRPr="00F267AF">
        <w:t xml:space="preserve">The enumeration QosResourceType indicates whether a QoS Flow is non-GBR, delay critical GBR, or non-delay critical GBR (see </w:t>
      </w:r>
      <w:r w:rsidR="00A34106">
        <w:t>clause</w:t>
      </w:r>
      <w:r w:rsidRPr="00F267AF">
        <w:t>s 5.7.3.4 and 5.7.3.5 of</w:t>
      </w:r>
      <w:r w:rsidR="00B83298">
        <w:t xml:space="preserve"> 3GPP TS 23.501 [8]</w:t>
      </w:r>
      <w:r w:rsidRPr="00F267AF">
        <w:t>).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322" w:name="_Toc24932156"/>
      <w:bookmarkStart w:id="323" w:name="_Toc24932590"/>
      <w:bookmarkStart w:id="324" w:name="_Toc27592599"/>
      <w:r w:rsidRPr="00F267AF">
        <w:t>5.5.3.7</w:t>
      </w:r>
      <w:r w:rsidRPr="00F267AF">
        <w:tab/>
        <w:t>Enumeration: PreemptionCapabilityRm</w:t>
      </w:r>
      <w:bookmarkEnd w:id="322"/>
      <w:bookmarkEnd w:id="323"/>
      <w:bookmarkEnd w:id="324"/>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325" w:name="_Toc24932157"/>
      <w:bookmarkStart w:id="326" w:name="_Toc24932591"/>
      <w:bookmarkStart w:id="327" w:name="_Toc27592600"/>
      <w:r w:rsidRPr="00F267AF">
        <w:t>5.5.3.8</w:t>
      </w:r>
      <w:r w:rsidRPr="00F267AF">
        <w:tab/>
        <w:t>Enumeration: PreemptionVulnerabilityRm</w:t>
      </w:r>
      <w:bookmarkEnd w:id="325"/>
      <w:bookmarkEnd w:id="326"/>
      <w:bookmarkEnd w:id="327"/>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328" w:name="_Toc24932158"/>
      <w:bookmarkStart w:id="329" w:name="_Toc24932592"/>
      <w:bookmarkStart w:id="330" w:name="_Toc27592601"/>
      <w:r w:rsidRPr="00F267AF">
        <w:t>5.5.3.9</w:t>
      </w:r>
      <w:r w:rsidRPr="00F267AF">
        <w:tab/>
        <w:t>Enumeration: ReflectiveQosAttributeRm</w:t>
      </w:r>
      <w:bookmarkEnd w:id="328"/>
      <w:bookmarkEnd w:id="329"/>
      <w:bookmarkEnd w:id="330"/>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331" w:name="_Toc24932159"/>
      <w:bookmarkStart w:id="332" w:name="_Toc24932593"/>
      <w:bookmarkStart w:id="333" w:name="_Toc27592602"/>
      <w:r w:rsidRPr="00F267AF">
        <w:t>5.5.3.1</w:t>
      </w:r>
      <w:r w:rsidR="00056AB0" w:rsidRPr="00F267AF">
        <w:t>0</w:t>
      </w:r>
      <w:r w:rsidRPr="00F267AF">
        <w:tab/>
        <w:t>Enumeration: NotificationControlRm</w:t>
      </w:r>
      <w:bookmarkEnd w:id="331"/>
      <w:bookmarkEnd w:id="332"/>
      <w:bookmarkEnd w:id="333"/>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334" w:name="_Toc24932160"/>
      <w:bookmarkStart w:id="335" w:name="_Toc24932594"/>
      <w:bookmarkStart w:id="336" w:name="_Toc27592603"/>
      <w:r w:rsidRPr="00F267AF">
        <w:t>5.5.3.1</w:t>
      </w:r>
      <w:r w:rsidR="00056AB0" w:rsidRPr="00F267AF">
        <w:t>1</w:t>
      </w:r>
      <w:r w:rsidRPr="00F267AF">
        <w:tab/>
        <w:t>Enumeration: QosResourceTypeRm</w:t>
      </w:r>
      <w:bookmarkEnd w:id="334"/>
      <w:bookmarkEnd w:id="335"/>
      <w:bookmarkEnd w:id="336"/>
    </w:p>
    <w:p w:rsidR="005C3D7D" w:rsidRPr="00F267AF" w:rsidRDefault="005C3D7D" w:rsidP="005C3D7D">
      <w:pPr>
        <w:rPr>
          <w:lang w:val="en-US"/>
        </w:rPr>
      </w:pPr>
      <w:r w:rsidRPr="00F267AF">
        <w:t>This enumeration is defined in the same way as the "QosResourceType" enumeration, but with the OpenAPI "nullable: true" property.</w:t>
      </w:r>
    </w:p>
    <w:p w:rsidR="007A6F18" w:rsidRPr="00F267AF" w:rsidRDefault="007A6F18" w:rsidP="007A6F18">
      <w:pPr>
        <w:pStyle w:val="Heading4"/>
      </w:pPr>
      <w:bookmarkStart w:id="337" w:name="_Toc24932161"/>
      <w:bookmarkStart w:id="338" w:name="_Toc24932595"/>
      <w:bookmarkStart w:id="339" w:name="_Toc27592604"/>
      <w:r w:rsidRPr="00F267AF">
        <w:t>5.5.3.</w:t>
      </w:r>
      <w:r>
        <w:t>12</w:t>
      </w:r>
      <w:r w:rsidRPr="00F267AF">
        <w:tab/>
        <w:t xml:space="preserve">Enumeration: </w:t>
      </w:r>
      <w:r>
        <w:t>AdditionalQosFlowInfo</w:t>
      </w:r>
      <w:bookmarkEnd w:id="337"/>
      <w:bookmarkEnd w:id="338"/>
      <w:bookmarkEnd w:id="339"/>
    </w:p>
    <w:p w:rsidR="007A6F18" w:rsidRPr="00F267AF" w:rsidRDefault="007A6F18" w:rsidP="007A6F18">
      <w:r w:rsidRPr="00F267AF">
        <w:t xml:space="preserve">The enumeration </w:t>
      </w:r>
      <w:r>
        <w:t>AdditionalQosFlowInfo</w:t>
      </w:r>
      <w:r w:rsidRPr="00F267AF">
        <w:t xml:space="preserve"> </w:t>
      </w:r>
      <w:r>
        <w:t xml:space="preserve">provides additional QoS flow information (see </w:t>
      </w:r>
      <w:r w:rsidR="00A34106">
        <w:t>clause</w:t>
      </w:r>
      <w:r>
        <w:t xml:space="preserve"> 9.3.1.12</w:t>
      </w:r>
      <w:r w:rsidR="00B83298">
        <w:t xml:space="preserve"> 3GPP TS</w:t>
      </w:r>
      <w:r w:rsidR="00B83298">
        <w:rPr>
          <w:lang w:eastAsia="zh-CN"/>
        </w:rPr>
        <w:t> 38.413 [</w:t>
      </w:r>
      <w:r>
        <w:rPr>
          <w:lang w:eastAsia="zh-CN"/>
        </w:rPr>
        <w:t>11])</w:t>
      </w:r>
      <w:r w:rsidRPr="00F267AF">
        <w:t>. It shall comply with the provisions defined in table 5.5.3.</w:t>
      </w:r>
      <w:r w:rsidR="00245D9B">
        <w:t>12</w:t>
      </w:r>
      <w:r w:rsidRPr="00F267AF">
        <w:t>-1.</w:t>
      </w:r>
    </w:p>
    <w:p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Description</w:t>
            </w:r>
          </w:p>
        </w:tc>
      </w:tr>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rsidR="007A6F18" w:rsidRDefault="007A6F18" w:rsidP="007A6F18">
      <w:pPr>
        <w:rPr>
          <w:lang w:val="en-US"/>
        </w:rPr>
      </w:pPr>
    </w:p>
    <w:p w:rsidR="00013950" w:rsidRPr="00F267AF" w:rsidRDefault="00013950" w:rsidP="00013950">
      <w:pPr>
        <w:pStyle w:val="Heading3"/>
      </w:pPr>
      <w:bookmarkStart w:id="340" w:name="_Toc24932162"/>
      <w:bookmarkStart w:id="341" w:name="_Toc24932596"/>
      <w:bookmarkStart w:id="342" w:name="_Toc27592605"/>
      <w:r w:rsidRPr="00F267AF">
        <w:lastRenderedPageBreak/>
        <w:t>5.5.4</w:t>
      </w:r>
      <w:r w:rsidRPr="00F267AF">
        <w:tab/>
        <w:t>Structured Data Types</w:t>
      </w:r>
      <w:bookmarkEnd w:id="340"/>
      <w:bookmarkEnd w:id="341"/>
      <w:bookmarkEnd w:id="342"/>
    </w:p>
    <w:p w:rsidR="00013950" w:rsidRPr="00F267AF" w:rsidRDefault="00013950" w:rsidP="00013950">
      <w:pPr>
        <w:pStyle w:val="Heading4"/>
      </w:pPr>
      <w:bookmarkStart w:id="343" w:name="_Toc24932163"/>
      <w:bookmarkStart w:id="344" w:name="_Toc24932597"/>
      <w:bookmarkStart w:id="345" w:name="_Toc27592606"/>
      <w:r w:rsidRPr="00F267AF">
        <w:t>5.5.4.1</w:t>
      </w:r>
      <w:r w:rsidRPr="00F267AF">
        <w:tab/>
        <w:t>Type: Arp</w:t>
      </w:r>
      <w:bookmarkEnd w:id="343"/>
      <w:bookmarkEnd w:id="344"/>
      <w:bookmarkEnd w:id="345"/>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346" w:name="_Toc24932164"/>
      <w:bookmarkStart w:id="347" w:name="_Toc24932598"/>
      <w:bookmarkStart w:id="348" w:name="_Toc27592607"/>
      <w:r w:rsidRPr="00F267AF">
        <w:t>5.5.4.2</w:t>
      </w:r>
      <w:r w:rsidRPr="00F267AF">
        <w:tab/>
        <w:t>Type: Ambr</w:t>
      </w:r>
      <w:bookmarkEnd w:id="346"/>
      <w:bookmarkEnd w:id="347"/>
      <w:bookmarkEnd w:id="348"/>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349" w:name="_Toc24932165"/>
      <w:bookmarkStart w:id="350" w:name="_Toc24932599"/>
      <w:bookmarkStart w:id="351" w:name="_Toc27592608"/>
      <w:r w:rsidRPr="00F267AF">
        <w:t>5.5.4.</w:t>
      </w:r>
      <w:r w:rsidR="009F534A" w:rsidRPr="00F267AF">
        <w:t>3</w:t>
      </w:r>
      <w:r w:rsidRPr="00F267AF">
        <w:tab/>
        <w:t>Type: Dynamic5Qi</w:t>
      </w:r>
      <w:bookmarkEnd w:id="349"/>
      <w:bookmarkEnd w:id="350"/>
      <w:bookmarkEnd w:id="351"/>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 xml:space="preserve">See </w:t>
            </w:r>
            <w:r w:rsidR="00A34106">
              <w:rPr>
                <w:rFonts w:cs="Arial"/>
                <w:szCs w:val="18"/>
              </w:rPr>
              <w:t>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 xml:space="preserve">See </w:t>
            </w:r>
            <w:r w:rsidR="00A34106">
              <w:rPr>
                <w:rFonts w:cs="Arial"/>
                <w:szCs w:val="18"/>
              </w:rPr>
              <w:t>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352" w:name="_Toc24932166"/>
      <w:bookmarkStart w:id="353" w:name="_Toc24932600"/>
      <w:bookmarkStart w:id="354" w:name="_Toc27592609"/>
      <w:r w:rsidRPr="00F267AF">
        <w:lastRenderedPageBreak/>
        <w:t>5.5.4.</w:t>
      </w:r>
      <w:r w:rsidR="009F534A" w:rsidRPr="00F267AF">
        <w:t>4</w:t>
      </w:r>
      <w:r w:rsidRPr="00F267AF">
        <w:tab/>
        <w:t>Type: NonDynamic5Qi</w:t>
      </w:r>
      <w:bookmarkEnd w:id="352"/>
      <w:bookmarkEnd w:id="353"/>
      <w:bookmarkEnd w:id="354"/>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355" w:name="_Toc24932167"/>
      <w:bookmarkStart w:id="356" w:name="_Toc24932601"/>
      <w:bookmarkStart w:id="357" w:name="_Toc27592610"/>
      <w:r w:rsidRPr="00F267AF">
        <w:t>5.5.4.5</w:t>
      </w:r>
      <w:r w:rsidRPr="00F267AF">
        <w:tab/>
        <w:t>Type: ArpRm</w:t>
      </w:r>
      <w:bookmarkEnd w:id="355"/>
      <w:bookmarkEnd w:id="356"/>
      <w:bookmarkEnd w:id="357"/>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358" w:name="_Toc24932168"/>
      <w:bookmarkStart w:id="359" w:name="_Toc24932602"/>
      <w:bookmarkStart w:id="360" w:name="_Toc27592611"/>
      <w:r w:rsidRPr="00F267AF">
        <w:t>5.5.4.6</w:t>
      </w:r>
      <w:r w:rsidRPr="00F267AF">
        <w:tab/>
        <w:t>Type: AmbrRm</w:t>
      </w:r>
      <w:bookmarkEnd w:id="358"/>
      <w:bookmarkEnd w:id="359"/>
      <w:bookmarkEnd w:id="360"/>
    </w:p>
    <w:p w:rsidR="005C3D7D" w:rsidRPr="00F267AF" w:rsidRDefault="005C3D7D" w:rsidP="005C3D7D">
      <w:pPr>
        <w:rPr>
          <w:lang w:val="en-US"/>
        </w:rPr>
      </w:pPr>
      <w:r w:rsidRPr="00F267AF">
        <w:t>This data type is defined in the same way as the "Ambr" data type, but with the OpenAPI "nullable: true" property.</w:t>
      </w:r>
    </w:p>
    <w:p w:rsidR="00F42070" w:rsidRPr="00F267AF" w:rsidRDefault="00F42070" w:rsidP="00F42070">
      <w:pPr>
        <w:pStyle w:val="Heading2"/>
      </w:pPr>
      <w:bookmarkStart w:id="361" w:name="_Toc24932169"/>
      <w:bookmarkStart w:id="362" w:name="_Toc24932603"/>
      <w:bookmarkStart w:id="363" w:name="_Toc27592612"/>
      <w:r w:rsidRPr="00F267AF">
        <w:t>5.6</w:t>
      </w:r>
      <w:r w:rsidRPr="00F267AF">
        <w:tab/>
        <w:t>Data Types related to 5G Trace</w:t>
      </w:r>
      <w:bookmarkEnd w:id="361"/>
      <w:bookmarkEnd w:id="362"/>
      <w:bookmarkEnd w:id="363"/>
    </w:p>
    <w:p w:rsidR="00F42070" w:rsidRPr="00F267AF" w:rsidRDefault="00F42070" w:rsidP="00F42070">
      <w:pPr>
        <w:pStyle w:val="Heading3"/>
      </w:pPr>
      <w:bookmarkStart w:id="364" w:name="_Toc24932170"/>
      <w:bookmarkStart w:id="365" w:name="_Toc24932604"/>
      <w:bookmarkStart w:id="366" w:name="_Toc27592613"/>
      <w:r w:rsidRPr="00F267AF">
        <w:t>5.6.1</w:t>
      </w:r>
      <w:r w:rsidRPr="00F267AF">
        <w:tab/>
        <w:t>Introduction</w:t>
      </w:r>
      <w:bookmarkEnd w:id="364"/>
      <w:bookmarkEnd w:id="365"/>
      <w:bookmarkEnd w:id="366"/>
    </w:p>
    <w:p w:rsidR="00F42070" w:rsidRPr="00F267AF" w:rsidRDefault="00F42070" w:rsidP="00F42070">
      <w:r w:rsidRPr="00F267AF">
        <w:t>This clause defines common data types related to 5G Trace.</w:t>
      </w:r>
    </w:p>
    <w:p w:rsidR="00F42070" w:rsidRPr="00F267AF" w:rsidRDefault="00F42070" w:rsidP="00F42070">
      <w:pPr>
        <w:pStyle w:val="Heading3"/>
      </w:pPr>
      <w:bookmarkStart w:id="367" w:name="_Toc24932171"/>
      <w:bookmarkStart w:id="368" w:name="_Toc24932605"/>
      <w:bookmarkStart w:id="369" w:name="_Toc27592614"/>
      <w:r w:rsidRPr="00F267AF">
        <w:t>5.6.2</w:t>
      </w:r>
      <w:r w:rsidRPr="00F267AF">
        <w:tab/>
        <w:t>Simple Data Types</w:t>
      </w:r>
      <w:bookmarkEnd w:id="367"/>
      <w:bookmarkEnd w:id="368"/>
      <w:bookmarkEnd w:id="369"/>
    </w:p>
    <w:p w:rsidR="00F42070" w:rsidRPr="00F267AF" w:rsidRDefault="00F42070" w:rsidP="00F42070">
      <w:r w:rsidRPr="00F267AF">
        <w:t xml:space="preserve">This </w:t>
      </w:r>
      <w:r w:rsidR="00A34106">
        <w:t>clause</w:t>
      </w:r>
      <w:r w:rsidRPr="00F267AF">
        <w:t xml:space="preserv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370" w:name="_Toc24932172"/>
      <w:bookmarkStart w:id="371" w:name="_Toc24932606"/>
      <w:bookmarkStart w:id="372" w:name="_Toc27592615"/>
      <w:r w:rsidRPr="00F267AF">
        <w:t>5.6.3</w:t>
      </w:r>
      <w:r w:rsidRPr="00F267AF">
        <w:tab/>
        <w:t>Enumerations</w:t>
      </w:r>
      <w:bookmarkEnd w:id="370"/>
      <w:bookmarkEnd w:id="371"/>
      <w:bookmarkEnd w:id="372"/>
    </w:p>
    <w:p w:rsidR="00F42070" w:rsidRPr="00F267AF" w:rsidRDefault="00F42070" w:rsidP="00F42070">
      <w:pPr>
        <w:pStyle w:val="Heading4"/>
      </w:pPr>
      <w:bookmarkStart w:id="373" w:name="_Toc24932173"/>
      <w:bookmarkStart w:id="374" w:name="_Toc24932607"/>
      <w:bookmarkStart w:id="375" w:name="_Toc27592616"/>
      <w:r w:rsidRPr="00F267AF">
        <w:t>5.6.3.1</w:t>
      </w:r>
      <w:r w:rsidRPr="00F267AF">
        <w:tab/>
        <w:t>Enumeration: TraceDepth</w:t>
      </w:r>
      <w:bookmarkEnd w:id="373"/>
      <w:bookmarkEnd w:id="374"/>
      <w:bookmarkEnd w:id="375"/>
    </w:p>
    <w:p w:rsidR="00F42070" w:rsidRPr="00F267AF" w:rsidRDefault="00F42070" w:rsidP="00F42070">
      <w:r w:rsidRPr="00F267AF">
        <w:t xml:space="preserve">The enumeration TraceDepth defines how detailed information should be recorded in the trace. </w:t>
      </w:r>
      <w:r w:rsidRPr="00F267AF">
        <w:rPr>
          <w:rFonts w:cs="Arial"/>
          <w:szCs w:val="18"/>
        </w:rPr>
        <w:t>See</w:t>
      </w:r>
      <w:r w:rsidR="00B83298">
        <w:rPr>
          <w:rFonts w:cs="Arial"/>
          <w:szCs w:val="18"/>
        </w:rPr>
        <w:t xml:space="preserve"> 3GPP TS</w:t>
      </w:r>
      <w:r w:rsidR="00B83298">
        <w:rPr>
          <w:lang w:val="en-US"/>
        </w:rPr>
        <w:t> </w:t>
      </w:r>
      <w:r w:rsidR="00B83298" w:rsidRPr="00F267AF">
        <w:rPr>
          <w:rFonts w:hint="eastAsia"/>
          <w:lang w:val="en-US"/>
        </w:rPr>
        <w:t>3</w:t>
      </w:r>
      <w:r w:rsidR="00B83298" w:rsidRPr="00F267AF">
        <w:rPr>
          <w:lang w:val="en-US"/>
        </w:rPr>
        <w:t>2.</w:t>
      </w:r>
      <w:r w:rsidR="00B83298" w:rsidRPr="00F267AF">
        <w:rPr>
          <w:rFonts w:hint="eastAsia"/>
          <w:lang w:val="en-US"/>
        </w:rPr>
        <w:t>42</w:t>
      </w:r>
      <w:r w:rsidR="00B83298" w:rsidRPr="00F267AF">
        <w:rPr>
          <w:lang w:val="en-US"/>
        </w:rPr>
        <w:t>2</w:t>
      </w:r>
      <w:r w:rsidR="00B83298">
        <w:rPr>
          <w:lang w:val="en-US"/>
        </w:rPr>
        <w:t> </w:t>
      </w:r>
      <w:r w:rsidR="00B83298" w:rsidRPr="00F267AF">
        <w:rPr>
          <w:lang w:val="en-US"/>
        </w:rPr>
        <w:t>[</w:t>
      </w:r>
      <w:r w:rsidRPr="00F267AF">
        <w:rPr>
          <w:lang w:val="en-US"/>
        </w:rPr>
        <w:t>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376" w:name="_Toc24932174"/>
      <w:bookmarkStart w:id="377" w:name="_Toc24932608"/>
      <w:bookmarkStart w:id="378" w:name="_Toc27592617"/>
      <w:r w:rsidRPr="00F267AF">
        <w:t>5.6.3.2</w:t>
      </w:r>
      <w:r w:rsidRPr="00F267AF">
        <w:tab/>
        <w:t>Enumeration: TraceDepthRm</w:t>
      </w:r>
      <w:bookmarkEnd w:id="376"/>
      <w:bookmarkEnd w:id="377"/>
      <w:bookmarkEnd w:id="378"/>
    </w:p>
    <w:p w:rsidR="005C3D7D" w:rsidRPr="00F267AF" w:rsidRDefault="005C3D7D" w:rsidP="005C3D7D">
      <w:pPr>
        <w:rPr>
          <w:lang w:val="en-US"/>
        </w:rPr>
      </w:pPr>
      <w:r w:rsidRPr="00F267AF">
        <w:t>This enumeration is defined in the same way as the "TraceDepth" enumeration, but with the OpenAPI "nullable: true" property.</w:t>
      </w:r>
    </w:p>
    <w:p w:rsidR="00F42070" w:rsidRPr="00F267AF" w:rsidRDefault="00F42070" w:rsidP="00F42070">
      <w:pPr>
        <w:pStyle w:val="Heading3"/>
      </w:pPr>
      <w:bookmarkStart w:id="379" w:name="_Toc24932175"/>
      <w:bookmarkStart w:id="380" w:name="_Toc24932609"/>
      <w:bookmarkStart w:id="381" w:name="_Toc27592618"/>
      <w:r w:rsidRPr="00F267AF">
        <w:lastRenderedPageBreak/>
        <w:t>5.6.4</w:t>
      </w:r>
      <w:r w:rsidRPr="00F267AF">
        <w:tab/>
        <w:t>Structured Data Types</w:t>
      </w:r>
      <w:bookmarkEnd w:id="379"/>
      <w:bookmarkEnd w:id="380"/>
      <w:bookmarkEnd w:id="381"/>
    </w:p>
    <w:p w:rsidR="00F42070" w:rsidRPr="00F267AF" w:rsidRDefault="00F42070" w:rsidP="00F42070">
      <w:pPr>
        <w:pStyle w:val="Heading4"/>
      </w:pPr>
      <w:bookmarkStart w:id="382" w:name="_Toc24932176"/>
      <w:bookmarkStart w:id="383" w:name="_Toc24932610"/>
      <w:bookmarkStart w:id="384" w:name="_Toc27592619"/>
      <w:r w:rsidRPr="00F267AF">
        <w:t>5.6.4.1</w:t>
      </w:r>
      <w:r w:rsidRPr="00F267AF">
        <w:tab/>
        <w:t>Type: TraceData</w:t>
      </w:r>
      <w:bookmarkEnd w:id="382"/>
      <w:bookmarkEnd w:id="383"/>
      <w:bookmarkEnd w:id="384"/>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the concatenation of MCC, MNC and Trace ID as follows:</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00B83298">
              <w:rPr>
                <w:lang w:eastAsia="zh-CN"/>
              </w:rPr>
              <w:t>19</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00B83298">
              <w:rPr>
                <w:lang w:eastAsia="zh-CN"/>
              </w:rPr>
              <w:t>19</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ist attribute should be traced.</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pPr>
      <w:bookmarkStart w:id="385" w:name="_Toc24932177"/>
      <w:bookmarkStart w:id="386" w:name="_Toc24932611"/>
      <w:bookmarkStart w:id="387" w:name="_Toc27592620"/>
      <w:r>
        <w:t>5.</w:t>
      </w:r>
      <w:r w:rsidR="00910119">
        <w:t>7</w:t>
      </w:r>
      <w:r>
        <w:tab/>
        <w:t>Data Types related to 5G Operator Determined Barring</w:t>
      </w:r>
      <w:bookmarkEnd w:id="385"/>
      <w:bookmarkEnd w:id="386"/>
      <w:bookmarkEnd w:id="387"/>
    </w:p>
    <w:p w:rsidR="0089532A" w:rsidRDefault="0089532A" w:rsidP="0089532A">
      <w:pPr>
        <w:pStyle w:val="Heading3"/>
      </w:pPr>
      <w:bookmarkStart w:id="388" w:name="_Toc24932178"/>
      <w:bookmarkStart w:id="389" w:name="_Toc24932612"/>
      <w:bookmarkStart w:id="390" w:name="_Toc27592621"/>
      <w:r>
        <w:t>5.</w:t>
      </w:r>
      <w:r w:rsidR="00910119">
        <w:t>7</w:t>
      </w:r>
      <w:r>
        <w:t>.1</w:t>
      </w:r>
      <w:r>
        <w:tab/>
        <w:t>Introduction</w:t>
      </w:r>
      <w:bookmarkEnd w:id="388"/>
      <w:bookmarkEnd w:id="389"/>
      <w:bookmarkEnd w:id="390"/>
    </w:p>
    <w:p w:rsidR="0089532A" w:rsidRDefault="0089532A" w:rsidP="0089532A">
      <w:r>
        <w:t>This clause defines common data types related to 5G Operator Determined Barring.</w:t>
      </w:r>
    </w:p>
    <w:p w:rsidR="0089532A" w:rsidRDefault="0089532A" w:rsidP="0089532A">
      <w:pPr>
        <w:pStyle w:val="Heading3"/>
      </w:pPr>
      <w:bookmarkStart w:id="391" w:name="_Toc24932179"/>
      <w:bookmarkStart w:id="392" w:name="_Toc24932613"/>
      <w:bookmarkStart w:id="393" w:name="_Toc27592622"/>
      <w:r>
        <w:t>5.</w:t>
      </w:r>
      <w:r w:rsidR="00910119">
        <w:t>7</w:t>
      </w:r>
      <w:r>
        <w:t>.2</w:t>
      </w:r>
      <w:r>
        <w:tab/>
        <w:t>Simple Data Types</w:t>
      </w:r>
      <w:bookmarkEnd w:id="391"/>
      <w:bookmarkEnd w:id="392"/>
      <w:bookmarkEnd w:id="393"/>
    </w:p>
    <w:p w:rsidR="0089532A" w:rsidRDefault="0089532A" w:rsidP="0089532A">
      <w:r>
        <w:t xml:space="preserve">This </w:t>
      </w:r>
      <w:r w:rsidR="00A34106">
        <w:t>clause</w:t>
      </w:r>
      <w:r>
        <w:t xml:space="preserve"> specifies common simple data types.</w:t>
      </w:r>
    </w:p>
    <w:p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Description</w:t>
            </w:r>
          </w:p>
        </w:tc>
      </w:tr>
      <w:tr w:rsidR="0089532A"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lang w:eastAsia="zh-CN"/>
              </w:rPr>
            </w:pPr>
          </w:p>
        </w:tc>
      </w:tr>
    </w:tbl>
    <w:p w:rsidR="0089532A" w:rsidRDefault="0089532A" w:rsidP="0089532A"/>
    <w:p w:rsidR="0089532A" w:rsidRDefault="0089532A" w:rsidP="0089532A">
      <w:pPr>
        <w:pStyle w:val="Heading3"/>
      </w:pPr>
      <w:bookmarkStart w:id="394" w:name="_Toc24932180"/>
      <w:bookmarkStart w:id="395" w:name="_Toc24932614"/>
      <w:bookmarkStart w:id="396" w:name="_Toc27592623"/>
      <w:r>
        <w:t>5.</w:t>
      </w:r>
      <w:r w:rsidR="00910119">
        <w:t>7</w:t>
      </w:r>
      <w:r>
        <w:t>.3</w:t>
      </w:r>
      <w:r>
        <w:tab/>
        <w:t>Enumerations</w:t>
      </w:r>
      <w:bookmarkEnd w:id="394"/>
      <w:bookmarkEnd w:id="395"/>
      <w:bookmarkEnd w:id="396"/>
    </w:p>
    <w:p w:rsidR="0089532A" w:rsidRDefault="0089532A" w:rsidP="0089532A">
      <w:pPr>
        <w:pStyle w:val="Heading4"/>
      </w:pPr>
      <w:bookmarkStart w:id="397" w:name="_Toc24932181"/>
      <w:bookmarkStart w:id="398" w:name="_Toc24932615"/>
      <w:bookmarkStart w:id="399" w:name="_Toc27592624"/>
      <w:r>
        <w:t>5.</w:t>
      </w:r>
      <w:r w:rsidR="00910119">
        <w:t>7</w:t>
      </w:r>
      <w:r>
        <w:t>.3.1</w:t>
      </w:r>
      <w:r>
        <w:tab/>
        <w:t xml:space="preserve">Enumeration: </w:t>
      </w:r>
      <w:r>
        <w:rPr>
          <w:lang w:val="en-US"/>
        </w:rPr>
        <w:t>RoamingOdb</w:t>
      </w:r>
      <w:bookmarkEnd w:id="397"/>
      <w:bookmarkEnd w:id="398"/>
      <w:bookmarkEnd w:id="399"/>
    </w:p>
    <w:p w:rsidR="0089532A" w:rsidRDefault="0089532A" w:rsidP="0089532A">
      <w:r>
        <w:t xml:space="preserve">The enumeration </w:t>
      </w:r>
      <w:r>
        <w:rPr>
          <w:lang w:val="en-US"/>
        </w:rPr>
        <w:t>RoamingOdb</w:t>
      </w:r>
      <w:r>
        <w:t xml:space="preserve"> defines the Barring of Roaming as. </w:t>
      </w:r>
      <w:r>
        <w:rPr>
          <w:rFonts w:cs="Arial"/>
          <w:szCs w:val="18"/>
        </w:rPr>
        <w:t>See</w:t>
      </w:r>
      <w:r w:rsidR="00B83298">
        <w:rPr>
          <w:rFonts w:cs="Arial"/>
          <w:szCs w:val="18"/>
        </w:rPr>
        <w:t xml:space="preserve"> 3GPP TS</w:t>
      </w:r>
      <w:r w:rsidR="00B83298">
        <w:rPr>
          <w:lang w:val="en-US"/>
        </w:rPr>
        <w:t>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Description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"OUTSIDE_HOME_PLMN_COUNTRY</w:t>
            </w:r>
            <w:r w:rsidR="00B5515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 country</w:t>
            </w:r>
          </w:p>
        </w:tc>
      </w:tr>
    </w:tbl>
    <w:p w:rsidR="0089532A" w:rsidRDefault="0089532A" w:rsidP="00F551E3"/>
    <w:p w:rsidR="00FA61E8" w:rsidRDefault="00FA61E8" w:rsidP="00FA61E8">
      <w:pPr>
        <w:pStyle w:val="Heading4"/>
      </w:pPr>
      <w:bookmarkStart w:id="400" w:name="_Toc24932182"/>
      <w:bookmarkStart w:id="401" w:name="_Toc24932616"/>
      <w:bookmarkStart w:id="402" w:name="_Toc27592625"/>
      <w:r>
        <w:t>5.</w:t>
      </w:r>
      <w:r w:rsidR="00CA5A3A">
        <w:t>7</w:t>
      </w:r>
      <w:r>
        <w:t>.</w:t>
      </w:r>
      <w:r w:rsidR="00031519">
        <w:t>3</w:t>
      </w:r>
      <w:r>
        <w:t>.</w:t>
      </w:r>
      <w:r w:rsidR="00031519">
        <w:t>2</w:t>
      </w:r>
      <w:r>
        <w:tab/>
        <w:t xml:space="preserve">Enumeration: </w:t>
      </w:r>
      <w:r>
        <w:rPr>
          <w:lang w:val="en-US"/>
        </w:rPr>
        <w:t>OdbPacketServices</w:t>
      </w:r>
      <w:bookmarkEnd w:id="400"/>
      <w:bookmarkEnd w:id="401"/>
      <w:bookmarkEnd w:id="402"/>
    </w:p>
    <w:p w:rsidR="00FA61E8" w:rsidRDefault="00FA61E8" w:rsidP="00FA61E8">
      <w:r>
        <w:t xml:space="preserve">The enumeration </w:t>
      </w:r>
      <w:r>
        <w:rPr>
          <w:lang w:val="en-US"/>
        </w:rPr>
        <w:t>OdbPacketServices</w:t>
      </w:r>
      <w:r>
        <w:t xml:space="preserve"> defines the Barring of Packet Oriented Services. </w:t>
      </w:r>
      <w:r>
        <w:rPr>
          <w:rFonts w:cs="Arial"/>
          <w:szCs w:val="18"/>
        </w:rPr>
        <w:t>See</w:t>
      </w:r>
      <w:r w:rsidR="00B83298">
        <w:rPr>
          <w:rFonts w:cs="Arial"/>
          <w:szCs w:val="18"/>
        </w:rPr>
        <w:t xml:space="preserve"> 3GPP TS</w:t>
      </w:r>
      <w:r w:rsidR="00B83298">
        <w:rPr>
          <w:lang w:val="en-US"/>
        </w:rPr>
        <w:t> 23.015 [</w:t>
      </w:r>
      <w:r>
        <w:rPr>
          <w:lang w:val="en-US"/>
        </w:rPr>
        <w:t>26] for further description</w:t>
      </w:r>
      <w:r>
        <w:rPr>
          <w:rFonts w:cs="Arial"/>
          <w:szCs w:val="18"/>
        </w:rPr>
        <w:t xml:space="preserve">. </w:t>
      </w:r>
      <w:r>
        <w:t>It shall comply with the provisions defined in table 5.</w:t>
      </w:r>
      <w:r w:rsidR="00245D9B">
        <w:t>7</w:t>
      </w:r>
      <w:r>
        <w:t>.</w:t>
      </w:r>
      <w:r w:rsidR="00245D9B">
        <w:t>4</w:t>
      </w:r>
      <w:r>
        <w:t>.1-1.</w:t>
      </w:r>
    </w:p>
    <w:p w:rsidR="00FA61E8" w:rsidRDefault="00FA61E8" w:rsidP="00FA61E8">
      <w:pPr>
        <w:pStyle w:val="TH"/>
      </w:pPr>
      <w:r>
        <w:lastRenderedPageBreak/>
        <w:t>Table 5.</w:t>
      </w:r>
      <w:r w:rsidR="00CA5A3A">
        <w:t>7</w:t>
      </w:r>
      <w:r>
        <w:t>.</w:t>
      </w:r>
      <w:r w:rsidR="006B5CC5">
        <w:t>3</w:t>
      </w:r>
      <w:r>
        <w:t>.</w:t>
      </w:r>
      <w:r w:rsidR="006B5CC5">
        <w:t>2</w:t>
      </w:r>
      <w:r>
        <w:t>-1: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Description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all Packet Oriented Services</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pPr>
            <w:r w:rsidRPr="003632F9">
              <w:t>Barring of Packet Oriented Services from access points that are within the roamed to VPLMN.</w:t>
            </w:r>
          </w:p>
        </w:tc>
      </w:tr>
    </w:tbl>
    <w:p w:rsidR="00FA61E8" w:rsidRPr="00FA61E8" w:rsidRDefault="00FA61E8" w:rsidP="00F551E3"/>
    <w:p w:rsidR="0089532A" w:rsidRDefault="0089532A" w:rsidP="0089532A">
      <w:pPr>
        <w:pStyle w:val="Heading3"/>
      </w:pPr>
      <w:bookmarkStart w:id="403" w:name="_Toc24932183"/>
      <w:bookmarkStart w:id="404" w:name="_Toc24932617"/>
      <w:bookmarkStart w:id="405" w:name="_Toc27592626"/>
      <w:r>
        <w:t>5.</w:t>
      </w:r>
      <w:r w:rsidR="00910119">
        <w:t>7</w:t>
      </w:r>
      <w:r>
        <w:t>.4</w:t>
      </w:r>
      <w:r>
        <w:tab/>
        <w:t>Structured Data Types</w:t>
      </w:r>
      <w:bookmarkEnd w:id="403"/>
      <w:bookmarkEnd w:id="404"/>
      <w:bookmarkEnd w:id="405"/>
    </w:p>
    <w:p w:rsidR="0089532A" w:rsidRDefault="0089532A" w:rsidP="0089532A">
      <w:pPr>
        <w:pStyle w:val="Heading4"/>
      </w:pPr>
      <w:bookmarkStart w:id="406" w:name="_Toc24932184"/>
      <w:bookmarkStart w:id="407" w:name="_Toc24932618"/>
      <w:bookmarkStart w:id="408" w:name="_Toc27592627"/>
      <w:r>
        <w:t>5.</w:t>
      </w:r>
      <w:r w:rsidR="00910119">
        <w:t>7</w:t>
      </w:r>
      <w:r>
        <w:t>.4.1</w:t>
      </w:r>
      <w:r>
        <w:tab/>
        <w:t xml:space="preserve">Type: </w:t>
      </w:r>
      <w:r>
        <w:rPr>
          <w:lang w:val="en-US"/>
        </w:rPr>
        <w:t>OdbData</w:t>
      </w:r>
      <w:bookmarkEnd w:id="406"/>
      <w:bookmarkEnd w:id="407"/>
      <w:bookmarkEnd w:id="408"/>
    </w:p>
    <w:p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rFonts w:cs="Arial"/>
                <w:szCs w:val="18"/>
                <w:lang w:eastAsia="en-GB"/>
              </w:rPr>
            </w:pPr>
            <w:r>
              <w:rPr>
                <w:rFonts w:cs="Arial"/>
                <w:szCs w:val="18"/>
                <w:lang w:eastAsia="en-GB"/>
              </w:rPr>
              <w:t>Description</w:t>
            </w:r>
          </w:p>
        </w:tc>
      </w:tr>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rsidR="0089532A" w:rsidRDefault="0089532A" w:rsidP="00C078A3">
            <w:pPr>
              <w:pStyle w:val="TAL"/>
              <w:rPr>
                <w:lang w:eastAsia="en-GB"/>
              </w:rPr>
            </w:pPr>
          </w:p>
        </w:tc>
      </w:tr>
    </w:tbl>
    <w:p w:rsidR="00F42070" w:rsidRDefault="00F42070" w:rsidP="00990B6A"/>
    <w:p w:rsidR="00296CD9" w:rsidRPr="00F267AF" w:rsidRDefault="00296CD9" w:rsidP="00296CD9">
      <w:pPr>
        <w:pStyle w:val="Heading2"/>
      </w:pPr>
      <w:bookmarkStart w:id="409" w:name="_Toc24932185"/>
      <w:bookmarkStart w:id="410" w:name="_Toc24932619"/>
      <w:bookmarkStart w:id="411" w:name="_Toc27592628"/>
      <w:r w:rsidRPr="00F267AF">
        <w:t>5.</w:t>
      </w:r>
      <w:r>
        <w:t>8</w:t>
      </w:r>
      <w:r w:rsidRPr="00F267AF">
        <w:tab/>
        <w:t xml:space="preserve">Data Types related to </w:t>
      </w:r>
      <w:r>
        <w:t>Charging</w:t>
      </w:r>
      <w:bookmarkEnd w:id="409"/>
      <w:bookmarkEnd w:id="410"/>
      <w:bookmarkEnd w:id="411"/>
    </w:p>
    <w:p w:rsidR="00296CD9" w:rsidRPr="00F267AF" w:rsidRDefault="00296CD9" w:rsidP="00296CD9">
      <w:pPr>
        <w:pStyle w:val="Heading3"/>
      </w:pPr>
      <w:bookmarkStart w:id="412" w:name="_Toc24932186"/>
      <w:bookmarkStart w:id="413" w:name="_Toc24932620"/>
      <w:bookmarkStart w:id="414" w:name="_Toc27592629"/>
      <w:r w:rsidRPr="00F267AF">
        <w:t>5.</w:t>
      </w:r>
      <w:r>
        <w:t>8</w:t>
      </w:r>
      <w:r w:rsidRPr="00F267AF">
        <w:t>.1</w:t>
      </w:r>
      <w:r w:rsidRPr="00F267AF">
        <w:tab/>
        <w:t>Introduction</w:t>
      </w:r>
      <w:bookmarkEnd w:id="412"/>
      <w:bookmarkEnd w:id="413"/>
      <w:bookmarkEnd w:id="414"/>
    </w:p>
    <w:p w:rsidR="00296CD9" w:rsidRPr="00F267AF" w:rsidRDefault="00296CD9" w:rsidP="00296CD9">
      <w:r w:rsidRPr="00F267AF">
        <w:t xml:space="preserve">This clause defines common data types related to </w:t>
      </w:r>
      <w:r>
        <w:t>Charging</w:t>
      </w:r>
      <w:r w:rsidRPr="00F267AF">
        <w:t>.</w:t>
      </w:r>
    </w:p>
    <w:p w:rsidR="00296CD9" w:rsidRPr="00F267AF" w:rsidRDefault="00296CD9" w:rsidP="00296CD9">
      <w:pPr>
        <w:pStyle w:val="Heading3"/>
      </w:pPr>
      <w:bookmarkStart w:id="415" w:name="_Toc24932187"/>
      <w:bookmarkStart w:id="416" w:name="_Toc24932621"/>
      <w:bookmarkStart w:id="417" w:name="_Toc27592630"/>
      <w:r w:rsidRPr="00F267AF">
        <w:t>5.</w:t>
      </w:r>
      <w:r>
        <w:t>8</w:t>
      </w:r>
      <w:r w:rsidRPr="00F267AF">
        <w:t>.2</w:t>
      </w:r>
      <w:r w:rsidRPr="00F267AF">
        <w:tab/>
        <w:t>Simple Data Types</w:t>
      </w:r>
      <w:bookmarkEnd w:id="415"/>
      <w:bookmarkEnd w:id="416"/>
      <w:bookmarkEnd w:id="417"/>
    </w:p>
    <w:p w:rsidR="00296CD9" w:rsidRPr="00F267AF" w:rsidRDefault="00296CD9" w:rsidP="00296CD9">
      <w:r w:rsidRPr="00F267AF">
        <w:t xml:space="preserve">This </w:t>
      </w:r>
      <w:r w:rsidR="00A34106">
        <w:t>clause</w:t>
      </w:r>
      <w:r w:rsidRPr="00F267AF">
        <w:t xml:space="preserve"> specifies common simple data types.</w:t>
      </w:r>
    </w:p>
    <w:p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pPr>
            <w:r w:rsidRPr="00F267AF">
              <w:t>Description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E12E6A"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12E6A" w:rsidRDefault="00E12E6A" w:rsidP="00E12E6A">
            <w:pPr>
              <w:pStyle w:val="TAL"/>
            </w:pPr>
            <w:r>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12E6A" w:rsidRDefault="00E12E6A" w:rsidP="00E12E6A">
            <w:pPr>
              <w:pStyle w:val="TAL"/>
            </w:pPr>
            <w:r>
              <w:t>string</w:t>
            </w:r>
          </w:p>
        </w:tc>
        <w:tc>
          <w:tcPr>
            <w:tcW w:w="2952" w:type="pct"/>
            <w:tcBorders>
              <w:top w:val="single" w:sz="4" w:space="0" w:color="auto"/>
              <w:left w:val="nil"/>
              <w:bottom w:val="single" w:sz="4" w:space="0" w:color="auto"/>
              <w:right w:val="single" w:sz="8" w:space="0" w:color="auto"/>
            </w:tcBorders>
          </w:tcPr>
          <w:p w:rsidR="00E12E6A" w:rsidRPr="00424394" w:rsidRDefault="00E12E6A" w:rsidP="00E12E6A">
            <w:pPr>
              <w:pStyle w:val="TAL"/>
              <w:rPr>
                <w:lang w:bidi="ar-IQ"/>
              </w:rPr>
            </w:pPr>
            <w:r>
              <w:rPr>
                <w:lang w:bidi="ar-IQ"/>
              </w:rPr>
              <w:t>Application provided charging identifier allowing correlation of charging information.</w:t>
            </w:r>
          </w:p>
        </w:tc>
      </w:tr>
      <w:tr w:rsidR="00E12E6A"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12E6A" w:rsidRDefault="00E12E6A" w:rsidP="00E12E6A">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12E6A" w:rsidRDefault="00E12E6A" w:rsidP="00E12E6A">
            <w:pPr>
              <w:pStyle w:val="TAL"/>
            </w:pPr>
            <w:r>
              <w:t>Uint32</w:t>
            </w:r>
          </w:p>
        </w:tc>
        <w:tc>
          <w:tcPr>
            <w:tcW w:w="2952" w:type="pct"/>
            <w:tcBorders>
              <w:top w:val="single" w:sz="4" w:space="0" w:color="auto"/>
              <w:left w:val="nil"/>
              <w:bottom w:val="single" w:sz="4" w:space="0" w:color="auto"/>
              <w:right w:val="single" w:sz="8" w:space="0" w:color="auto"/>
            </w:tcBorders>
          </w:tcPr>
          <w:p w:rsidR="00E12E6A" w:rsidRPr="00424394" w:rsidRDefault="00E12E6A" w:rsidP="00E12E6A">
            <w:pPr>
              <w:pStyle w:val="TAL"/>
              <w:rPr>
                <w:lang w:bidi="ar-IQ"/>
              </w:rPr>
            </w:pPr>
            <w:r>
              <w:rPr>
                <w:lang w:eastAsia="zh-CN"/>
              </w:rPr>
              <w:t>Identifier of a Rating Group</w:t>
            </w:r>
          </w:p>
        </w:tc>
      </w:tr>
      <w:tr w:rsidR="00E12E6A"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12E6A" w:rsidRDefault="00E12E6A" w:rsidP="00E12E6A">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12E6A" w:rsidRDefault="00E12E6A" w:rsidP="00E12E6A">
            <w:pPr>
              <w:pStyle w:val="TAL"/>
            </w:pPr>
            <w:r>
              <w:t>Uint32</w:t>
            </w:r>
          </w:p>
        </w:tc>
        <w:tc>
          <w:tcPr>
            <w:tcW w:w="2952" w:type="pct"/>
            <w:tcBorders>
              <w:top w:val="single" w:sz="4" w:space="0" w:color="auto"/>
              <w:left w:val="nil"/>
              <w:bottom w:val="single" w:sz="4" w:space="0" w:color="auto"/>
              <w:right w:val="single" w:sz="8" w:space="0" w:color="auto"/>
            </w:tcBorders>
          </w:tcPr>
          <w:p w:rsidR="00E12E6A" w:rsidRDefault="00E12E6A" w:rsidP="00E12E6A">
            <w:pPr>
              <w:pStyle w:val="TAL"/>
              <w:rPr>
                <w:lang w:eastAsia="zh-CN"/>
              </w:rPr>
            </w:pPr>
            <w:r>
              <w:rPr>
                <w:lang w:eastAsia="zh-CN"/>
              </w:rPr>
              <w:t>Identifier of a Service</w:t>
            </w:r>
          </w:p>
        </w:tc>
      </w:tr>
    </w:tbl>
    <w:p w:rsidR="00296CD9" w:rsidRPr="00F267AF" w:rsidRDefault="00296CD9" w:rsidP="00296CD9"/>
    <w:p w:rsidR="00296CD9" w:rsidRPr="00F267AF" w:rsidRDefault="00296CD9" w:rsidP="00296CD9">
      <w:pPr>
        <w:pStyle w:val="Heading3"/>
      </w:pPr>
      <w:bookmarkStart w:id="418" w:name="_Toc24932188"/>
      <w:bookmarkStart w:id="419" w:name="_Toc24932622"/>
      <w:bookmarkStart w:id="420" w:name="_Toc27592631"/>
      <w:r w:rsidRPr="00F267AF">
        <w:t>5.</w:t>
      </w:r>
      <w:r>
        <w:t>8</w:t>
      </w:r>
      <w:r w:rsidRPr="00F267AF">
        <w:t>.3</w:t>
      </w:r>
      <w:r w:rsidRPr="00F267AF">
        <w:tab/>
        <w:t>Enumerations</w:t>
      </w:r>
      <w:bookmarkEnd w:id="418"/>
      <w:bookmarkEnd w:id="419"/>
      <w:bookmarkEnd w:id="420"/>
    </w:p>
    <w:p w:rsidR="00296CD9" w:rsidRPr="00F267AF" w:rsidRDefault="00296CD9" w:rsidP="00296CD9">
      <w:pPr>
        <w:pStyle w:val="Heading3"/>
      </w:pPr>
      <w:bookmarkStart w:id="421" w:name="_Toc24932189"/>
      <w:bookmarkStart w:id="422" w:name="_Toc24932623"/>
      <w:bookmarkStart w:id="423" w:name="_Toc27592632"/>
      <w:r w:rsidRPr="00F267AF">
        <w:t>5.</w:t>
      </w:r>
      <w:r>
        <w:t>8</w:t>
      </w:r>
      <w:r w:rsidRPr="00F267AF">
        <w:t>.4</w:t>
      </w:r>
      <w:r w:rsidRPr="00F267AF">
        <w:tab/>
        <w:t>Structured Data Types</w:t>
      </w:r>
      <w:bookmarkEnd w:id="421"/>
      <w:bookmarkEnd w:id="422"/>
      <w:bookmarkEnd w:id="423"/>
    </w:p>
    <w:p w:rsidR="00296CD9" w:rsidRDefault="00296CD9" w:rsidP="00296CD9">
      <w:pPr>
        <w:pStyle w:val="Heading4"/>
      </w:pPr>
      <w:bookmarkStart w:id="424" w:name="_Toc24932190"/>
      <w:bookmarkStart w:id="425" w:name="_Toc24932624"/>
      <w:bookmarkStart w:id="426" w:name="_Toc27592633"/>
      <w:r>
        <w:t>5.8.4.1</w:t>
      </w:r>
      <w:r>
        <w:tab/>
        <w:t>Type: SecondaryRatUsageReport</w:t>
      </w:r>
      <w:bookmarkEnd w:id="424"/>
      <w:bookmarkEnd w:id="425"/>
      <w:bookmarkEnd w:id="426"/>
    </w:p>
    <w:p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Secondary RAT type</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 xml:space="preserve">QoS flows usage data </w:t>
            </w:r>
          </w:p>
        </w:tc>
      </w:tr>
    </w:tbl>
    <w:p w:rsidR="00296CD9" w:rsidRDefault="00296CD9" w:rsidP="00296CD9">
      <w:pPr>
        <w:rPr>
          <w:noProof/>
        </w:rPr>
      </w:pPr>
    </w:p>
    <w:p w:rsidR="00296CD9" w:rsidRDefault="00296CD9" w:rsidP="00296CD9">
      <w:pPr>
        <w:pStyle w:val="Heading4"/>
      </w:pPr>
      <w:bookmarkStart w:id="427" w:name="_Toc24932191"/>
      <w:bookmarkStart w:id="428" w:name="_Toc24932625"/>
      <w:bookmarkStart w:id="429" w:name="_Toc27592634"/>
      <w:r>
        <w:lastRenderedPageBreak/>
        <w:t>5.8.4.2</w:t>
      </w:r>
      <w:r>
        <w:tab/>
        <w:t>Type: QoSFlowUsageReport</w:t>
      </w:r>
      <w:bookmarkEnd w:id="427"/>
      <w:bookmarkEnd w:id="428"/>
      <w:bookmarkEnd w:id="429"/>
    </w:p>
    <w:p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QoS Flow Indicator</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DL, encoding a number of octets</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UL, encoding a number of octets</w:t>
            </w:r>
          </w:p>
        </w:tc>
      </w:tr>
    </w:tbl>
    <w:p w:rsidR="00296CD9" w:rsidRDefault="00296CD9" w:rsidP="00296CD9"/>
    <w:p w:rsidR="00C37436" w:rsidRDefault="00C37436" w:rsidP="00C37436">
      <w:pPr>
        <w:pStyle w:val="Heading4"/>
      </w:pPr>
      <w:bookmarkStart w:id="430" w:name="_Toc24932192"/>
      <w:bookmarkStart w:id="431" w:name="_Toc24932626"/>
      <w:bookmarkStart w:id="432" w:name="_Toc27592635"/>
      <w:r>
        <w:t>5.8.4.3</w:t>
      </w:r>
      <w:r>
        <w:tab/>
        <w:t>Type: SecondaryRatUsageInfo</w:t>
      </w:r>
      <w:bookmarkEnd w:id="430"/>
      <w:bookmarkEnd w:id="431"/>
      <w:bookmarkEnd w:id="432"/>
    </w:p>
    <w:p w:rsidR="00C37436" w:rsidRDefault="00C37436" w:rsidP="00C37436">
      <w:pPr>
        <w:pStyle w:val="TH"/>
      </w:pPr>
      <w:r>
        <w:rPr>
          <w:noProof/>
        </w:rPr>
        <w:t>Table </w:t>
      </w:r>
      <w:r>
        <w:t xml:space="preserve">5.8.4.3-1: </w:t>
      </w:r>
      <w:r>
        <w:rPr>
          <w:noProof/>
        </w:rPr>
        <w:t>Definition of type SecondaryRat</w:t>
      </w:r>
      <w:r>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rPr>
                <w:rFonts w:cs="Arial"/>
                <w:szCs w:val="18"/>
              </w:rPr>
            </w:pPr>
            <w:r>
              <w:rPr>
                <w:rFonts w:cs="Arial"/>
                <w:szCs w:val="18"/>
              </w:rPr>
              <w:t>Description</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Secondary RAT type</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 xml:space="preserve">QoS flows usage data </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pduSessionUsageData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array(VolumeTimedReport)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PDU session usage data</w:t>
            </w:r>
          </w:p>
        </w:tc>
      </w:tr>
    </w:tbl>
    <w:p w:rsidR="00C37436" w:rsidRDefault="00C37436" w:rsidP="00C37436">
      <w:pPr>
        <w:rPr>
          <w:noProof/>
        </w:rPr>
      </w:pPr>
    </w:p>
    <w:p w:rsidR="00C37436" w:rsidRDefault="00C37436" w:rsidP="00C37436">
      <w:pPr>
        <w:pStyle w:val="Heading4"/>
      </w:pPr>
      <w:bookmarkStart w:id="433" w:name="_Toc24932193"/>
      <w:bookmarkStart w:id="434" w:name="_Toc24932627"/>
      <w:bookmarkStart w:id="435" w:name="_Toc27592636"/>
      <w:r>
        <w:t>5.8.4.4</w:t>
      </w:r>
      <w:r>
        <w:tab/>
        <w:t>Type: VolumeTimedReport</w:t>
      </w:r>
      <w:bookmarkEnd w:id="433"/>
      <w:bookmarkEnd w:id="434"/>
      <w:bookmarkEnd w:id="435"/>
    </w:p>
    <w:p w:rsidR="00C37436" w:rsidRDefault="00C37436" w:rsidP="00C37436">
      <w:pPr>
        <w:pStyle w:val="TH"/>
      </w:pPr>
      <w:r>
        <w:rPr>
          <w:noProof/>
        </w:rPr>
        <w:t>Table </w:t>
      </w:r>
      <w:r>
        <w:t xml:space="preserve">5.8.4.4-1: </w:t>
      </w:r>
      <w:r>
        <w:rPr>
          <w:noProof/>
        </w:rPr>
        <w:t xml:space="preserve">Definition of type </w:t>
      </w:r>
      <w:r>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rPr>
                <w:rFonts w:cs="Arial"/>
                <w:szCs w:val="18"/>
              </w:rPr>
            </w:pPr>
            <w:r>
              <w:rPr>
                <w:rFonts w:cs="Arial"/>
                <w:szCs w:val="18"/>
              </w:rPr>
              <w:t>Description</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UTC time indicating the start time of the collection period of the included usage data for DL and UL.</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UTC time indicating the end time of the collection period of the included usage data for DL and UL.</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Data usage for DL, encoding a number of octets</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Data usage for UL, encoding a number of octets</w:t>
            </w:r>
          </w:p>
        </w:tc>
      </w:tr>
    </w:tbl>
    <w:p w:rsidR="00C37436" w:rsidRDefault="00C37436" w:rsidP="00C37436">
      <w:pPr>
        <w:rPr>
          <w:noProof/>
        </w:rPr>
      </w:pPr>
    </w:p>
    <w:p w:rsidR="00296CD9" w:rsidRPr="00F267AF" w:rsidRDefault="00296CD9" w:rsidP="00990B6A"/>
    <w:p w:rsidR="00584F18" w:rsidRPr="00F267AF" w:rsidRDefault="00584F18" w:rsidP="00584F18">
      <w:pPr>
        <w:pStyle w:val="Heading8"/>
      </w:pPr>
      <w:bookmarkStart w:id="436" w:name="_Toc27592637"/>
      <w:r w:rsidRPr="00F267AF">
        <w:t>Annex A (normative):</w:t>
      </w:r>
      <w:r w:rsidRPr="00F267AF">
        <w:br/>
        <w:t>OpenAPI specification</w:t>
      </w:r>
      <w:bookmarkEnd w:id="436"/>
    </w:p>
    <w:p w:rsidR="00584F18" w:rsidRPr="00F267AF" w:rsidRDefault="00584F18" w:rsidP="00584F18">
      <w:pPr>
        <w:pStyle w:val="Heading2"/>
      </w:pPr>
      <w:bookmarkStart w:id="437" w:name="_Toc24932194"/>
      <w:bookmarkStart w:id="438" w:name="_Toc24932628"/>
      <w:bookmarkStart w:id="439" w:name="_Toc27592638"/>
      <w:r w:rsidRPr="00F267AF">
        <w:t>A.1</w:t>
      </w:r>
      <w:r w:rsidRPr="00F267AF">
        <w:tab/>
        <w:t>General</w:t>
      </w:r>
      <w:bookmarkEnd w:id="437"/>
      <w:bookmarkEnd w:id="438"/>
      <w:bookmarkEnd w:id="439"/>
    </w:p>
    <w:p w:rsidR="006D16A2" w:rsidRDefault="006D16A2" w:rsidP="006D16A2">
      <w:pPr>
        <w:rPr>
          <w:lang w:val="en-US"/>
        </w:rPr>
      </w:pPr>
      <w:r w:rsidRPr="00F267AF">
        <w:rPr>
          <w:lang w:val="en-US"/>
        </w:rPr>
        <w:t>This Annex specifies the formal definition of common data types. It consists of an OpenAPI 3.0.0 specification, in YAML format.</w:t>
      </w:r>
    </w:p>
    <w:p w:rsidR="002B6842" w:rsidRPr="00EA7D0A" w:rsidRDefault="002B6842" w:rsidP="002B684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2B6842" w:rsidRPr="004D2E9A" w:rsidRDefault="002B6842" w:rsidP="002B684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2B6842" w:rsidRDefault="002B6842" w:rsidP="002B684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B83298">
        <w:rPr>
          <w:lang w:eastAsia="zh-CN"/>
        </w:rPr>
        <w:t xml:space="preserve"> 3GPP TR 21.900 [</w:t>
      </w:r>
      <w:r w:rsidR="00471EF5">
        <w:rPr>
          <w:lang w:eastAsia="zh-CN"/>
        </w:rPr>
        <w:t>27</w:t>
      </w:r>
      <w:r>
        <w:rPr>
          <w:lang w:eastAsia="zh-CN"/>
        </w:rPr>
        <w:t>] for further information)</w:t>
      </w:r>
      <w:r>
        <w:t>:</w:t>
      </w:r>
    </w:p>
    <w:p w:rsidR="002B6842" w:rsidRDefault="002B6842" w:rsidP="002B6842">
      <w:pPr>
        <w:pStyle w:val="B1"/>
        <w:rPr>
          <w:lang w:eastAsia="zh-CN"/>
        </w:rPr>
      </w:pPr>
      <w:r>
        <w:lastRenderedPageBreak/>
        <w:t>-</w:t>
      </w:r>
      <w:r>
        <w:tab/>
      </w:r>
      <w:hyperlink r:id="rId12" w:history="1">
        <w:r w:rsidRPr="00D35B0A">
          <w:rPr>
            <w:rStyle w:val="Hyperlink"/>
          </w:rPr>
          <w:t>https://www.3gpp.org/ftp/Specs/archive/OpenAPI/&lt;Release&gt;/</w:t>
        </w:r>
      </w:hyperlink>
      <w:r>
        <w:rPr>
          <w:lang w:eastAsia="zh-CN"/>
        </w:rPr>
        <w:t>, and</w:t>
      </w:r>
    </w:p>
    <w:p w:rsidR="002B6842" w:rsidRDefault="002B6842" w:rsidP="002B6842">
      <w:pPr>
        <w:pStyle w:val="B1"/>
      </w:pPr>
      <w:r>
        <w:rPr>
          <w:lang w:eastAsia="zh-CN"/>
        </w:rPr>
        <w:t>-</w:t>
      </w:r>
      <w:r>
        <w:rPr>
          <w:lang w:eastAsia="zh-CN"/>
        </w:rP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B6842" w:rsidRPr="006D6534" w:rsidRDefault="002B6842" w:rsidP="002B6842">
      <w:pPr>
        <w:pStyle w:val="NO"/>
      </w:pPr>
      <w:r w:rsidRPr="006D6534">
        <w:t>NOTE</w:t>
      </w:r>
      <w:r>
        <w:t> 2</w:t>
      </w:r>
      <w:r w:rsidRPr="006D6534">
        <w:t>:</w:t>
      </w:r>
      <w:bookmarkStart w:id="440"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440"/>
    </w:p>
    <w:p w:rsidR="002B6842" w:rsidRPr="00F267AF" w:rsidRDefault="002B6842" w:rsidP="006D16A2">
      <w:pPr>
        <w:rPr>
          <w:lang w:val="en-US"/>
        </w:rPr>
      </w:pPr>
    </w:p>
    <w:p w:rsidR="00584F18" w:rsidRPr="00F267AF" w:rsidRDefault="00584F18" w:rsidP="00584F18">
      <w:pPr>
        <w:pStyle w:val="Heading2"/>
      </w:pPr>
      <w:bookmarkStart w:id="441" w:name="_Toc24932195"/>
      <w:bookmarkStart w:id="442" w:name="_Toc24932629"/>
      <w:bookmarkStart w:id="443" w:name="_Toc27592639"/>
      <w:r w:rsidRPr="00F267AF">
        <w:t>A.2</w:t>
      </w:r>
      <w:r w:rsidRPr="00F267AF">
        <w:tab/>
      </w:r>
      <w:r w:rsidR="00D83283" w:rsidRPr="00F267AF">
        <w:t xml:space="preserve">Data related to </w:t>
      </w:r>
      <w:r w:rsidR="006D16A2" w:rsidRPr="00F267AF">
        <w:t>Common Data Types</w:t>
      </w:r>
      <w:bookmarkEnd w:id="441"/>
      <w:bookmarkEnd w:id="442"/>
      <w:bookmarkEnd w:id="443"/>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FB372F">
        <w:rPr>
          <w:lang w:val="en-US"/>
        </w:rPr>
        <w:t>0</w:t>
      </w:r>
      <w:r w:rsidR="0006247B" w:rsidRPr="00F267AF">
        <w:rPr>
          <w:lang w:val="en-US"/>
        </w:rPr>
        <w:t>.</w:t>
      </w:r>
      <w:r w:rsidR="003B091B">
        <w:rPr>
          <w:lang w:val="en-US"/>
        </w:rPr>
        <w:t>3</w:t>
      </w:r>
      <w:r w:rsidR="003B091B"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C37436" w:rsidRDefault="006D16A2" w:rsidP="006D16A2">
      <w:pPr>
        <w:pStyle w:val="PL"/>
        <w:rPr>
          <w:lang w:val="en-US"/>
        </w:rPr>
      </w:pPr>
      <w:r w:rsidRPr="00F267AF">
        <w:rPr>
          <w:lang w:val="en-US"/>
        </w:rPr>
        <w:t xml:space="preserve">  description: </w:t>
      </w:r>
      <w:r w:rsidR="00C37436">
        <w:rPr>
          <w:lang w:val="en-US"/>
        </w:rPr>
        <w:t>|</w:t>
      </w:r>
    </w:p>
    <w:p w:rsidR="006D16A2" w:rsidRPr="00F267AF" w:rsidRDefault="00C37436" w:rsidP="006D16A2">
      <w:pPr>
        <w:pStyle w:val="PL"/>
        <w:rPr>
          <w:lang w:val="en-US"/>
        </w:rPr>
      </w:pPr>
      <w:r>
        <w:rPr>
          <w:lang w:val="en-US"/>
        </w:rPr>
        <w:t xml:space="preserve">    </w:t>
      </w:r>
      <w:r w:rsidR="006D16A2" w:rsidRPr="00F267AF">
        <w:rPr>
          <w:lang w:val="en-US"/>
        </w:rPr>
        <w:t>Common Data Types</w:t>
      </w:r>
      <w:r w:rsidR="004E0D84" w:rsidRPr="00F267AF">
        <w:rPr>
          <w:lang w:val="en-US"/>
        </w:rPr>
        <w:t xml:space="preserve"> for Service Based Interfaces</w:t>
      </w:r>
      <w:r>
        <w:rPr>
          <w:lang w:val="en-US"/>
        </w:rPr>
        <w:t>.</w:t>
      </w:r>
    </w:p>
    <w:p w:rsidR="00C37436" w:rsidRDefault="00C37436" w:rsidP="00C37436">
      <w:pPr>
        <w:pStyle w:val="PL"/>
      </w:pPr>
      <w:r>
        <w:t xml:space="preserve">    © 2019, 3GPP Organizational Partners (ARIB, ATIS, CCSA, ETSI, TSDSI, TTA, TTC).</w:t>
      </w:r>
    </w:p>
    <w:p w:rsidR="00C37436" w:rsidRDefault="00C37436" w:rsidP="00C37436">
      <w:pPr>
        <w:pStyle w:val="PL"/>
      </w:pPr>
      <w:r>
        <w:t xml:space="preserve">    All rights reserved.</w:t>
      </w:r>
    </w:p>
    <w:p w:rsidR="003B091B" w:rsidRPr="002857AD" w:rsidRDefault="003B091B" w:rsidP="00C37436">
      <w:pPr>
        <w:pStyle w:val="PL"/>
      </w:pP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15.</w:t>
      </w:r>
      <w:r w:rsidR="003B091B">
        <w:rPr>
          <w:lang w:val="en-US"/>
        </w:rPr>
        <w:t>6</w:t>
      </w:r>
      <w:r w:rsidRPr="00F267AF">
        <w:rPr>
          <w:lang w:val="en-US"/>
        </w:rPr>
        <w:t>.0</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w:t>
      </w:r>
      <w:r w:rsidR="00A34106">
        <w:rPr>
          <w:lang w:val="en-US"/>
        </w:rPr>
        <w:t>clause</w:t>
      </w:r>
      <w:r w:rsidR="0001511E" w:rsidRPr="00F267AF">
        <w:rPr>
          <w:lang w:val="en-US"/>
        </w:rPr>
        <w:t xml:space="preserv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lastRenderedPageBreak/>
        <w:t xml:space="preserve">      type: number</w:t>
      </w:r>
    </w:p>
    <w:p w:rsidR="005C3D7D" w:rsidRPr="00F267AF" w:rsidRDefault="005C3D7D" w:rsidP="005C3D7D">
      <w:pPr>
        <w:pStyle w:val="PL"/>
        <w:rPr>
          <w:lang w:val="en-US"/>
        </w:rPr>
      </w:pPr>
      <w:r w:rsidRPr="00F267AF">
        <w:rPr>
          <w:lang w:val="en-US"/>
        </w:rPr>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Pr="00255FA3" w:rsidRDefault="004B60EE" w:rsidP="004B60EE">
      <w:pPr>
        <w:pStyle w:val="PL"/>
        <w:rPr>
          <w:lang w:val="en-US"/>
        </w:rPr>
      </w:pPr>
      <w:r w:rsidRPr="00255FA3">
        <w:rPr>
          <w:lang w:val="en-US"/>
        </w:rPr>
        <w:t xml:space="preserve">      </w:t>
      </w:r>
      <w:r>
        <w:rPr>
          <w:lang w:val="en-US"/>
        </w:rPr>
        <w:t xml:space="preserve">  - </w:t>
      </w:r>
      <w:r w:rsidRPr="00255FA3">
        <w:rPr>
          <w:lang w:val="en-US"/>
        </w:rPr>
        <w:t>pattern: '^((:|(0?|([1-9a-f][0-9a-f]{0,3}))):)((0?|([1-9a-f][0-9a-f]{0,3})):){0,6}(:|(0?|([1-9a-f][0-9a-f]{0,3})))(\/(([0-9])|([0-9]{2})|(1[0-1][0-9])|(12[0-8])))$'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lastRenderedPageBreak/>
        <w:t xml:space="preserve">    SupportedFeatures:</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pPr>
      <w:r w:rsidRPr="00F267AF">
        <w:t xml:space="preserve">    VarUeId</w:t>
      </w:r>
      <w:r>
        <w:t>Rm</w:t>
      </w:r>
      <w:r w:rsidRPr="00F267AF">
        <w:t>:</w:t>
      </w:r>
    </w:p>
    <w:p w:rsidR="00845ECE" w:rsidRPr="00F267AF" w:rsidRDefault="00845ECE" w:rsidP="00845ECE">
      <w:pPr>
        <w:pStyle w:val="PL"/>
      </w:pPr>
      <w:r w:rsidRPr="00F267AF">
        <w:t xml:space="preserve">      type: string</w:t>
      </w:r>
    </w:p>
    <w:p w:rsidR="00845ECE" w:rsidRPr="00F267AF" w:rsidRDefault="00845ECE" w:rsidP="00845ECE">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test</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lastRenderedPageBreak/>
        <w:t xml:space="preserve">      anyOf:</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r w:rsidR="0012006D">
        <w:rPr>
          <w:lang w:val="en-US"/>
        </w:rPr>
        <w:t>1</w:t>
      </w:r>
    </w:p>
    <w:p w:rsidR="00262D3A" w:rsidRPr="00F267AF" w:rsidRDefault="00262D3A" w:rsidP="00262D3A">
      <w:pPr>
        <w:pStyle w:val="PL"/>
        <w:rPr>
          <w:lang w:val="en-US"/>
        </w:rPr>
      </w:pPr>
      <w:r w:rsidRPr="00F267AF">
        <w:rPr>
          <w:lang w:val="en-US"/>
        </w:rPr>
        <w:t xml:space="preserve">        </w:t>
      </w:r>
      <w:r>
        <w:rPr>
          <w:lang w:val="en-US"/>
        </w:rPr>
        <w:t>supportedFeatures</w:t>
      </w:r>
      <w:r w:rsidRPr="00F267AF">
        <w:rPr>
          <w:lang w:val="en-US"/>
        </w:rPr>
        <w:t>:</w:t>
      </w:r>
    </w:p>
    <w:p w:rsidR="00262D3A" w:rsidRPr="00F267AF" w:rsidRDefault="00262D3A" w:rsidP="00262D3A">
      <w:pPr>
        <w:pStyle w:val="PL"/>
        <w:rPr>
          <w:lang w:val="en-US"/>
        </w:rPr>
      </w:pPr>
      <w:r w:rsidRPr="00F267AF">
        <w:rPr>
          <w:lang w:val="en-US"/>
        </w:rPr>
        <w:t xml:space="preserve">          $ref: '#/components/schemas/</w:t>
      </w:r>
      <w:r>
        <w:rPr>
          <w:lang w:val="en-US"/>
        </w:rPr>
        <w:t>SupportedFeatures</w:t>
      </w:r>
      <w:r w:rsidRPr="00F267AF">
        <w:rPr>
          <w:lang w:val="en-US"/>
        </w:rPr>
        <w:t>'</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lastRenderedPageBreak/>
        <w:t xml:space="preserve">          type: string</w:t>
      </w:r>
    </w:p>
    <w:p w:rsidR="00D74DA1" w:rsidRPr="00F267AF" w:rsidRDefault="00D74DA1" w:rsidP="00D74DA1">
      <w:pPr>
        <w:pStyle w:val="PL"/>
        <w:rPr>
          <w:lang w:val="en-US"/>
        </w:rPr>
      </w:pPr>
      <w:r w:rsidRPr="00F267AF">
        <w:rPr>
          <w:lang w:val="en-US"/>
        </w:rPr>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5773C1" w:rsidRDefault="005773C1" w:rsidP="005773C1">
      <w:pPr>
        <w:pStyle w:val="PL"/>
        <w:rPr>
          <w:lang w:val="en-US"/>
        </w:rPr>
      </w:pPr>
      <w:r>
        <w:rPr>
          <w:lang w:val="en-US"/>
        </w:rPr>
        <w:t xml:space="preserve">      required:</w:t>
      </w:r>
    </w:p>
    <w:p w:rsidR="005773C1" w:rsidRDefault="005773C1" w:rsidP="005773C1">
      <w:pPr>
        <w:pStyle w:val="PL"/>
        <w:rPr>
          <w:lang w:val="en-US"/>
        </w:rPr>
      </w:pPr>
      <w:r>
        <w:rPr>
          <w:lang w:val="en-US"/>
        </w:rPr>
        <w:t xml:space="preserve">        - resourceId</w:t>
      </w:r>
    </w:p>
    <w:p w:rsidR="005773C1" w:rsidRPr="00F267AF" w:rsidRDefault="005773C1" w:rsidP="005773C1">
      <w:pPr>
        <w:pStyle w:val="PL"/>
        <w:rPr>
          <w:lang w:val="en-US"/>
        </w:rPr>
      </w:pPr>
      <w:r>
        <w:rPr>
          <w:lang w:val="en-US"/>
        </w:rPr>
        <w:t xml:space="preserve">        - changes</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ComplexQuery:</w:t>
      </w:r>
    </w:p>
    <w:p w:rsidR="00D00406" w:rsidRDefault="00D00406" w:rsidP="00D00406">
      <w:pPr>
        <w:pStyle w:val="PL"/>
        <w:rPr>
          <w:lang w:val="en-US" w:eastAsia="zh-CN"/>
        </w:rPr>
      </w:pPr>
      <w:r>
        <w:rPr>
          <w:rFonts w:hint="eastAsia"/>
          <w:lang w:val="en-US" w:eastAsia="zh-CN"/>
        </w:rPr>
        <w:t xml:space="preserve">      oneOf:</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D00406" w:rsidRDefault="00D00406" w:rsidP="00D00406">
      <w:pPr>
        <w:pStyle w:val="PL"/>
        <w:rPr>
          <w:lang w:val="en-US" w:eastAsia="zh-CN"/>
        </w:rPr>
      </w:pPr>
      <w:r>
        <w:rPr>
          <w:rFonts w:hint="eastAsia"/>
          <w:lang w:val="en-US" w:eastAsia="zh-CN"/>
        </w:rPr>
        <w:t xml:space="preserve">    Cnf: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Atom:</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lastRenderedPageBreak/>
        <w:t xml:space="preserve">      required:</w:t>
      </w:r>
    </w:p>
    <w:p w:rsidR="00D00406" w:rsidRDefault="00D00406" w:rsidP="00D00406">
      <w:pPr>
        <w:pStyle w:val="PL"/>
        <w:rPr>
          <w:lang w:val="en-US" w:eastAsia="zh-CN"/>
        </w:rPr>
      </w:pPr>
      <w:r>
        <w:rPr>
          <w:rFonts w:hint="eastAsia"/>
          <w:lang w:val="en-US" w:eastAsia="zh-CN"/>
        </w:rPr>
        <w:t xml:space="preserve">        - attr</w:t>
      </w:r>
    </w:p>
    <w:p w:rsidR="00D00406" w:rsidRDefault="00D00406" w:rsidP="00D00406">
      <w:pPr>
        <w:pStyle w:val="PL"/>
        <w:rPr>
          <w:lang w:val="en-US" w:eastAsia="zh-CN"/>
        </w:rPr>
      </w:pPr>
      <w:r>
        <w:rPr>
          <w:rFonts w:hint="eastAsia"/>
          <w:lang w:val="en-US" w:eastAsia="zh-CN"/>
        </w:rPr>
        <w:t xml:space="preserve">        - value</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attr:</w:t>
      </w:r>
    </w:p>
    <w:p w:rsidR="00D00406" w:rsidRDefault="00D00406" w:rsidP="00D00406">
      <w:pPr>
        <w:pStyle w:val="PL"/>
        <w:rPr>
          <w:lang w:val="en-US" w:eastAsia="zh-CN"/>
        </w:rPr>
      </w:pPr>
      <w:r>
        <w:rPr>
          <w:rFonts w:hint="eastAsia"/>
          <w:lang w:val="en-US" w:eastAsia="zh-CN"/>
        </w:rPr>
        <w:t xml:space="preserve">          type: string</w:t>
      </w:r>
    </w:p>
    <w:p w:rsidR="00D00406" w:rsidRDefault="00D00406" w:rsidP="00D00406">
      <w:pPr>
        <w:pStyle w:val="PL"/>
        <w:rPr>
          <w:lang w:val="en-US" w:eastAsia="zh-CN"/>
        </w:rPr>
      </w:pPr>
      <w:r>
        <w:rPr>
          <w:rFonts w:hint="eastAsia"/>
          <w:lang w:val="en-US" w:eastAsia="zh-CN"/>
        </w:rPr>
        <w:t xml:space="preserve">        value: {}</w:t>
      </w:r>
    </w:p>
    <w:p w:rsidR="00D00406" w:rsidRDefault="00D00406" w:rsidP="00D00406">
      <w:pPr>
        <w:pStyle w:val="PL"/>
        <w:rPr>
          <w:lang w:val="en-US" w:eastAsia="zh-CN"/>
        </w:rPr>
      </w:pPr>
      <w:r>
        <w:rPr>
          <w:rFonts w:hint="eastAsia"/>
          <w:lang w:val="en-US" w:eastAsia="zh-CN"/>
        </w:rPr>
        <w:t xml:space="preserve">        negative:</w:t>
      </w:r>
    </w:p>
    <w:p w:rsidR="00D00406" w:rsidRDefault="00D00406" w:rsidP="00D00406">
      <w:pPr>
        <w:pStyle w:val="PL"/>
        <w:rPr>
          <w:lang w:val="en-US" w:eastAsia="zh-CN"/>
        </w:rPr>
      </w:pPr>
      <w:r>
        <w:rPr>
          <w:rFonts w:hint="eastAsia"/>
          <w:lang w:val="en-US" w:eastAsia="zh-CN"/>
        </w:rPr>
        <w:t xml:space="preserve">          type: boolean</w:t>
      </w:r>
    </w:p>
    <w:p w:rsidR="00D00406" w:rsidRPr="00DE3D7A" w:rsidRDefault="00D00406" w:rsidP="00D00406">
      <w:pPr>
        <w:pStyle w:val="PL"/>
        <w:rPr>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w:t>
      </w:r>
      <w:r w:rsidR="00A34106">
        <w:rPr>
          <w:lang w:val="en-US"/>
        </w:rPr>
        <w:t>clause</w:t>
      </w:r>
      <w:r w:rsidR="0001511E" w:rsidRPr="00F267AF">
        <w:rPr>
          <w:lang w:val="en-US"/>
        </w:rPr>
        <w:t xml:space="preserv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8B652F" w:rsidRDefault="008B652F" w:rsidP="008B652F">
      <w:pPr>
        <w:pStyle w:val="PL"/>
        <w:rPr>
          <w:lang w:val="en-US"/>
        </w:rPr>
      </w:pPr>
      <w:r>
        <w:rPr>
          <w:lang w:val="en-US"/>
        </w:rPr>
        <w:t xml:space="preserve">    WildcardDnn:</w:t>
      </w:r>
    </w:p>
    <w:p w:rsidR="008B652F" w:rsidRDefault="008B652F" w:rsidP="008B652F">
      <w:pPr>
        <w:pStyle w:val="PL"/>
        <w:rPr>
          <w:lang w:val="en-US"/>
        </w:rPr>
      </w:pPr>
      <w:r>
        <w:rPr>
          <w:lang w:val="en-US"/>
        </w:rPr>
        <w:t xml:space="preserve">      type: string</w:t>
      </w:r>
    </w:p>
    <w:p w:rsidR="008B652F" w:rsidRPr="00F267AF" w:rsidRDefault="008B652F" w:rsidP="008B652F">
      <w:pPr>
        <w:pStyle w:val="PL"/>
        <w:rPr>
          <w:lang w:val="en-US"/>
        </w:rPr>
      </w:pPr>
      <w:r>
        <w:rPr>
          <w:lang w:val="en-US"/>
        </w:rPr>
        <w:t xml:space="preserve">      pattern: '^[*]$'</w:t>
      </w:r>
    </w:p>
    <w:p w:rsidR="008B652F" w:rsidRDefault="008B652F" w:rsidP="008B652F">
      <w:pPr>
        <w:pStyle w:val="PL"/>
        <w:rPr>
          <w:lang w:val="en-US"/>
        </w:rPr>
      </w:pPr>
      <w:r>
        <w:rPr>
          <w:lang w:val="en-US"/>
        </w:rPr>
        <w:t xml:space="preserve">    WildcardDnnRm:</w:t>
      </w:r>
    </w:p>
    <w:p w:rsidR="008B652F" w:rsidRDefault="008B652F" w:rsidP="008B652F">
      <w:pPr>
        <w:pStyle w:val="PL"/>
        <w:rPr>
          <w:lang w:val="en-US"/>
        </w:rPr>
      </w:pPr>
      <w:r>
        <w:rPr>
          <w:lang w:val="en-US"/>
        </w:rPr>
        <w:t xml:space="preserve">      type: string</w:t>
      </w:r>
    </w:p>
    <w:p w:rsidR="008B652F" w:rsidRDefault="008B652F" w:rsidP="008B652F">
      <w:pPr>
        <w:pStyle w:val="PL"/>
        <w:rPr>
          <w:lang w:val="en-US"/>
        </w:rPr>
      </w:pPr>
      <w:r>
        <w:rPr>
          <w:lang w:val="en-US"/>
        </w:rPr>
        <w:t xml:space="preserve">      pattern: '^[*]$'</w:t>
      </w:r>
    </w:p>
    <w:p w:rsidR="008B652F" w:rsidRPr="00F267AF" w:rsidRDefault="008B652F" w:rsidP="008B652F">
      <w:pPr>
        <w:pStyle w:val="PL"/>
        <w:rPr>
          <w:lang w:val="en-US"/>
        </w:rPr>
      </w:pPr>
      <w:r>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D00406">
        <w:t>[^@]+@[^@]</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7A71FF" w:rsidRPr="00F267AF" w:rsidRDefault="007A71FF" w:rsidP="007A71FF">
      <w:pPr>
        <w:pStyle w:val="PL"/>
      </w:pPr>
      <w:r w:rsidRPr="00F267AF">
        <w:t xml:space="preserve">    Amf</w:t>
      </w:r>
      <w:r>
        <w:t>Region</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'^[A-Fa-f0-9]{</w:t>
      </w:r>
      <w:r>
        <w:rPr>
          <w:rFonts w:cs="Arial"/>
          <w:szCs w:val="18"/>
        </w:rPr>
        <w:t>2</w:t>
      </w:r>
      <w:r w:rsidRPr="00F267AF">
        <w:rPr>
          <w:rFonts w:cs="Arial"/>
          <w:szCs w:val="18"/>
        </w:rPr>
        <w:t>}$'</w:t>
      </w:r>
    </w:p>
    <w:p w:rsidR="007A71FF" w:rsidRPr="00F267AF" w:rsidRDefault="007A71FF" w:rsidP="007A71FF">
      <w:pPr>
        <w:pStyle w:val="PL"/>
      </w:pPr>
      <w:r w:rsidRPr="00F267AF">
        <w:t xml:space="preserve">    Amf</w:t>
      </w:r>
      <w:r>
        <w:t>Set</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w:t>
      </w:r>
      <w:r>
        <w:rPr>
          <w:rFonts w:cs="Arial"/>
          <w:szCs w:val="18"/>
        </w:rPr>
        <w:t>[0-3]</w:t>
      </w:r>
      <w:r w:rsidRPr="00F267AF">
        <w:rPr>
          <w:rFonts w:cs="Arial"/>
          <w:szCs w:val="18"/>
        </w:rPr>
        <w:t>[A-Fa-f0-9]</w:t>
      </w:r>
      <w:r>
        <w:rPr>
          <w:rFonts w:cs="Arial"/>
          <w:szCs w:val="18"/>
        </w:rPr>
        <w:t>{2}</w:t>
      </w:r>
      <w:r w:rsidRPr="00F267AF">
        <w:rPr>
          <w:rFonts w:cs="Arial"/>
          <w:szCs w:val="18"/>
        </w:rPr>
        <w:t>$'</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lastRenderedPageBreak/>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pPr>
      <w:r w:rsidRPr="00F267AF">
        <w:t xml:space="preserve">    </w:t>
      </w:r>
      <w:r>
        <w:t>NfGroupI</w:t>
      </w:r>
      <w:r w:rsidRPr="00F267AF">
        <w:t>d:</w:t>
      </w:r>
    </w:p>
    <w:p w:rsidR="00D00406" w:rsidRPr="00F267AF" w:rsidRDefault="00D00406" w:rsidP="00D00406">
      <w:pPr>
        <w:pStyle w:val="PL"/>
      </w:pPr>
      <w:r w:rsidRPr="00F267AF">
        <w:t xml:space="preserve">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w:t>
      </w:r>
      <w:r w:rsidR="00A34106">
        <w:rPr>
          <w:lang w:val="en-US"/>
        </w:rPr>
        <w:t>clause</w:t>
      </w:r>
      <w:r w:rsidR="0001511E" w:rsidRPr="00F267AF">
        <w:rPr>
          <w:lang w:val="en-US"/>
        </w:rPr>
        <w:t xml:space="preserv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lastRenderedPageBreak/>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rsidR="001A7470" w:rsidRPr="00F267AF" w:rsidRDefault="001A7470" w:rsidP="001A7470">
      <w:pPr>
        <w:pStyle w:val="PL"/>
        <w:rPr>
          <w:lang w:val="en-US"/>
        </w:rPr>
      </w:pPr>
      <w:r w:rsidRPr="00F267AF">
        <w:rPr>
          <w:lang w:val="en-US"/>
        </w:rPr>
        <w:t xml:space="preserve">      type: string</w:t>
      </w:r>
    </w:p>
    <w:p w:rsidR="000809B5" w:rsidRPr="00F267AF" w:rsidRDefault="000809B5" w:rsidP="000809B5">
      <w:pPr>
        <w:pStyle w:val="PL"/>
      </w:pPr>
      <w:r w:rsidRPr="00F267AF">
        <w:t xml:space="preserve">      </w:t>
      </w:r>
      <w:r w:rsidRPr="00D265DB">
        <w:t xml:space="preserve">pattern: </w:t>
      </w:r>
      <w:r w:rsidRPr="00D265DB">
        <w:rPr>
          <w:rFonts w:cs="Arial"/>
          <w:szCs w:val="18"/>
        </w:rPr>
        <w:t>'^[A-Fa-f0-9]+$'</w:t>
      </w:r>
    </w:p>
    <w:p w:rsidR="001A7470" w:rsidRPr="00F267AF" w:rsidRDefault="001A7470" w:rsidP="001A7470">
      <w:pPr>
        <w:pStyle w:val="PL"/>
      </w:pPr>
      <w:r w:rsidRPr="00F267AF">
        <w:t xml:space="preserve">    </w:t>
      </w:r>
      <w:r>
        <w:t>NgeNbId</w:t>
      </w:r>
      <w:r w:rsidRPr="00F267AF">
        <w:t>:</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pPr>
      <w:r w:rsidRPr="00F267AF">
        <w:t xml:space="preserve">            - IPV4V6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lastRenderedPageBreak/>
        <w:t xml:space="preserve">        - </w:t>
      </w:r>
      <w:r w:rsidRPr="00F267AF">
        <w:t>type: string</w:t>
      </w:r>
    </w:p>
    <w:p w:rsidR="005B6842" w:rsidRPr="00F267AF" w:rsidRDefault="005B6842" w:rsidP="005B6842">
      <w:pPr>
        <w:pStyle w:val="PL"/>
      </w:pPr>
      <w:r w:rsidRPr="00F267AF">
        <w:t xml:space="preserve">          enum:</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pPr>
      <w:r w:rsidRPr="00F267AF">
        <w:t xml:space="preserve">            - IPV4V6</w:t>
      </w:r>
    </w:p>
    <w:p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rsidR="005B6842" w:rsidRPr="00F267AF" w:rsidRDefault="005B6842" w:rsidP="005B6842">
      <w:pPr>
        <w:pStyle w:val="PL"/>
        <w:rPr>
          <w:lang w:val="en-US"/>
        </w:rPr>
      </w:pPr>
      <w:r w:rsidRPr="00F267AF">
        <w:rPr>
          <w:lang w:val="en-US"/>
        </w:rPr>
        <w:t xml:space="preserve">            - ETHER</w:t>
      </w:r>
      <w:r w:rsidR="00845ECE">
        <w:rPr>
          <w:lang w:val="en-US"/>
        </w:rPr>
        <w:t>NET</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lastRenderedPageBreak/>
        <w:t xml:space="preserve">    DnaiChangeTypeRm: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lastRenderedPageBreak/>
        <w:t xml:space="preserve">        mcc:</w:t>
      </w:r>
    </w:p>
    <w:p w:rsidR="001E60C7" w:rsidRPr="00F267AF" w:rsidRDefault="001E60C7" w:rsidP="001E60C7">
      <w:pPr>
        <w:pStyle w:val="PL"/>
        <w:rPr>
          <w:lang w:val="en-US"/>
        </w:rPr>
      </w:pPr>
      <w:r w:rsidRPr="00F267AF">
        <w:rPr>
          <w:lang w:val="en-US"/>
        </w:rPr>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lastRenderedPageBreak/>
        <w:t xml:space="preserve">        nrLocation:</w:t>
      </w:r>
    </w:p>
    <w:p w:rsidR="006D16A2" w:rsidRPr="00F267AF" w:rsidRDefault="006D16A2" w:rsidP="006D16A2">
      <w:pPr>
        <w:pStyle w:val="PL"/>
        <w:rPr>
          <w:lang w:val="en-US"/>
        </w:rPr>
      </w:pPr>
      <w:r w:rsidRPr="00F267AF">
        <w:rPr>
          <w:lang w:val="en-US"/>
        </w:rPr>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lastRenderedPageBreak/>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lang w:val="en-US" w:eastAsia="zh-CN"/>
        </w:rPr>
      </w:pPr>
      <w:r>
        <w:rPr>
          <w:rFonts w:hint="eastAsia"/>
          <w:lang w:val="en-US" w:eastAsia="zh-CN"/>
        </w:rPr>
        <w:lastRenderedPageBreak/>
        <w:t xml:space="preserve">          minItems: 1</w:t>
      </w:r>
    </w:p>
    <w:p w:rsidR="00971305" w:rsidRPr="00F267AF" w:rsidRDefault="00971305" w:rsidP="0012006D">
      <w:pPr>
        <w:pStyle w:val="PL"/>
        <w:rPr>
          <w:lang w:val="en-US"/>
        </w:rPr>
      </w:pPr>
      <w:r w:rsidRPr="00F267AF">
        <w:rPr>
          <w:lang w:val="en-US"/>
        </w:rPr>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RouteToLocation:</w:t>
      </w:r>
    </w:p>
    <w:p w:rsidR="005F15FF" w:rsidRPr="00F267AF" w:rsidRDefault="005F15FF" w:rsidP="00B83298">
      <w:pPr>
        <w:pStyle w:val="PL"/>
        <w:rPr>
          <w:lang w:val="en-US"/>
        </w:rPr>
      </w:pPr>
      <w:r w:rsidRPr="00F267AF">
        <w:rPr>
          <w:lang w:val="en-US"/>
        </w:rPr>
        <w:t xml:space="preserve">      type: object</w:t>
      </w:r>
    </w:p>
    <w:p w:rsidR="005F15FF" w:rsidRPr="00F267AF" w:rsidRDefault="005F15FF" w:rsidP="00B83298">
      <w:pPr>
        <w:pStyle w:val="PL"/>
        <w:rPr>
          <w:lang w:val="en-US"/>
        </w:rPr>
      </w:pPr>
      <w:r w:rsidRPr="00F267AF">
        <w:rPr>
          <w:lang w:val="en-US"/>
        </w:rPr>
        <w:t xml:space="preserve">      properties:</w:t>
      </w:r>
    </w:p>
    <w:p w:rsidR="005F15FF" w:rsidRPr="00F267AF" w:rsidRDefault="005F15FF" w:rsidP="00B83298">
      <w:pPr>
        <w:pStyle w:val="PL"/>
        <w:rPr>
          <w:lang w:val="en-US"/>
        </w:rPr>
      </w:pPr>
      <w:r w:rsidRPr="00F267AF">
        <w:rPr>
          <w:lang w:val="en-US"/>
        </w:rPr>
        <w:t xml:space="preserve">        dnai:</w:t>
      </w:r>
    </w:p>
    <w:p w:rsidR="005F15FF" w:rsidRPr="00F267AF" w:rsidRDefault="005F15FF" w:rsidP="00B83298">
      <w:pPr>
        <w:pStyle w:val="PL"/>
        <w:rPr>
          <w:lang w:val="en-US"/>
        </w:rPr>
      </w:pPr>
      <w:r w:rsidRPr="00F267AF">
        <w:rPr>
          <w:lang w:val="en-US"/>
        </w:rPr>
        <w:t xml:space="preserve">          $ref: '#/components/schemas/Dnai'</w:t>
      </w:r>
    </w:p>
    <w:p w:rsidR="005F15FF" w:rsidRPr="00F267AF" w:rsidRDefault="005F15FF" w:rsidP="00B83298">
      <w:pPr>
        <w:pStyle w:val="PL"/>
        <w:rPr>
          <w:lang w:val="en-US"/>
        </w:rPr>
      </w:pPr>
      <w:r w:rsidRPr="00F267AF">
        <w:rPr>
          <w:lang w:val="en-US"/>
        </w:rPr>
        <w:t xml:space="preserve">        routeInfo:</w:t>
      </w:r>
    </w:p>
    <w:p w:rsidR="005F15FF" w:rsidRPr="00F267AF" w:rsidRDefault="005F15FF" w:rsidP="00B83298">
      <w:pPr>
        <w:pStyle w:val="PL"/>
        <w:rPr>
          <w:lang w:val="en-US"/>
        </w:rPr>
      </w:pPr>
      <w:r w:rsidRPr="00F267AF">
        <w:rPr>
          <w:lang w:val="en-US"/>
        </w:rPr>
        <w:t xml:space="preserve">          $ref: '#/components/schemas/RouteInformation'</w:t>
      </w:r>
    </w:p>
    <w:p w:rsidR="005F15FF" w:rsidRPr="00F267AF" w:rsidRDefault="005F15FF" w:rsidP="00B83298">
      <w:pPr>
        <w:pStyle w:val="PL"/>
        <w:rPr>
          <w:lang w:val="en-US"/>
        </w:rPr>
      </w:pPr>
      <w:r w:rsidRPr="00F267AF">
        <w:rPr>
          <w:lang w:val="en-US"/>
        </w:rPr>
        <w:t xml:space="preserve">        routeProfId:</w:t>
      </w:r>
    </w:p>
    <w:p w:rsidR="005F15FF" w:rsidRPr="00F267AF" w:rsidRDefault="005F15FF" w:rsidP="00B83298">
      <w:pPr>
        <w:pStyle w:val="PL"/>
        <w:rPr>
          <w:lang w:val="en-US"/>
        </w:rPr>
      </w:pPr>
      <w:r w:rsidRPr="00F267AF">
        <w:rPr>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required:</w:t>
      </w:r>
    </w:p>
    <w:p w:rsidR="005F15FF" w:rsidRPr="00F267AF" w:rsidRDefault="005F15FF" w:rsidP="00B83298">
      <w:pPr>
        <w:pStyle w:val="PL"/>
        <w:rPr>
          <w:lang w:val="en-US"/>
        </w:rPr>
      </w:pPr>
      <w:r w:rsidRPr="00F267AF">
        <w:rPr>
          <w:lang w:val="en-US"/>
        </w:rPr>
        <w:t xml:space="preserve">        - dnai</w:t>
      </w:r>
    </w:p>
    <w:p w:rsidR="00A0147E" w:rsidRDefault="00A0147E" w:rsidP="00AB4FEB">
      <w:pPr>
        <w:pStyle w:val="PL"/>
      </w:pPr>
      <w:r>
        <w:t xml:space="preserve">      anyOf:</w:t>
      </w:r>
    </w:p>
    <w:p w:rsidR="00A0147E" w:rsidRDefault="00A0147E" w:rsidP="00AB4FEB">
      <w:pPr>
        <w:pStyle w:val="PL"/>
      </w:pPr>
      <w:r>
        <w:t xml:space="preserve">        - required: [ </w:t>
      </w:r>
      <w:r w:rsidRPr="00B83298">
        <w:t>routeInfo</w:t>
      </w:r>
      <w:r>
        <w:t xml:space="preserve"> ]</w:t>
      </w:r>
    </w:p>
    <w:p w:rsidR="00A0147E" w:rsidRPr="00AB4FEB" w:rsidRDefault="00A0147E" w:rsidP="00A0147E">
      <w:pPr>
        <w:pStyle w:val="PL"/>
      </w:pPr>
      <w:r>
        <w:t xml:space="preserve">        - required: [ </w:t>
      </w:r>
      <w:r w:rsidRPr="00B83298">
        <w:t>routeProfId</w:t>
      </w:r>
      <w:r>
        <w:t xml:space="preserve"> ]</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B83298">
      <w:pPr>
        <w:pStyle w:val="PL"/>
        <w:rPr>
          <w:lang w:val="en-US"/>
        </w:rPr>
      </w:pPr>
      <w:r w:rsidRPr="00F267AF">
        <w:rPr>
          <w:lang w:val="en-US"/>
        </w:rPr>
        <w:t xml:space="preserve">    RouteInformation:</w:t>
      </w:r>
    </w:p>
    <w:p w:rsidR="005F15FF" w:rsidRPr="00F267AF" w:rsidRDefault="005F15FF" w:rsidP="00B83298">
      <w:pPr>
        <w:pStyle w:val="PL"/>
        <w:rPr>
          <w:lang w:val="en-US"/>
        </w:rPr>
      </w:pPr>
      <w:r w:rsidRPr="00F267AF">
        <w:rPr>
          <w:lang w:val="en-US"/>
        </w:rPr>
        <w:t xml:space="preserve">      type: object</w:t>
      </w:r>
    </w:p>
    <w:p w:rsidR="005F15FF" w:rsidRPr="00F267AF" w:rsidRDefault="005F15FF" w:rsidP="00B83298">
      <w:pPr>
        <w:pStyle w:val="PL"/>
        <w:rPr>
          <w:lang w:val="en-US"/>
        </w:rPr>
      </w:pPr>
      <w:r w:rsidRPr="00F267AF">
        <w:rPr>
          <w:lang w:val="en-US"/>
        </w:rPr>
        <w:t xml:space="preserve">      properties:</w:t>
      </w:r>
    </w:p>
    <w:p w:rsidR="005F15FF" w:rsidRPr="00F267AF" w:rsidRDefault="005F15FF" w:rsidP="00B83298">
      <w:pPr>
        <w:pStyle w:val="PL"/>
        <w:rPr>
          <w:lang w:val="en-US"/>
        </w:rPr>
      </w:pPr>
      <w:r w:rsidRPr="00F267AF">
        <w:rPr>
          <w:lang w:val="en-US"/>
        </w:rPr>
        <w:t xml:space="preserve">        ipv4Addr:</w:t>
      </w:r>
    </w:p>
    <w:p w:rsidR="005F15FF" w:rsidRPr="00F267AF" w:rsidRDefault="005F15FF" w:rsidP="00B83298">
      <w:pPr>
        <w:pStyle w:val="PL"/>
        <w:rPr>
          <w:lang w:val="en-US"/>
        </w:rPr>
      </w:pPr>
      <w:r w:rsidRPr="00F267AF">
        <w:rPr>
          <w:lang w:val="en-US"/>
        </w:rPr>
        <w:t xml:space="preserve">          $ref: '#/components/schemas/Ipv4Addr'</w:t>
      </w:r>
    </w:p>
    <w:p w:rsidR="005F15FF" w:rsidRPr="00F267AF" w:rsidRDefault="005F15FF" w:rsidP="00B83298">
      <w:pPr>
        <w:pStyle w:val="PL"/>
        <w:rPr>
          <w:lang w:val="en-US"/>
        </w:rPr>
      </w:pPr>
      <w:r w:rsidRPr="00F267AF">
        <w:rPr>
          <w:lang w:val="en-US"/>
        </w:rPr>
        <w:t xml:space="preserve">        ipv6Addr:</w:t>
      </w:r>
    </w:p>
    <w:p w:rsidR="005F15FF" w:rsidRPr="00F267AF" w:rsidRDefault="005F15FF" w:rsidP="00B83298">
      <w:pPr>
        <w:pStyle w:val="PL"/>
        <w:rPr>
          <w:lang w:val="en-US"/>
        </w:rPr>
      </w:pPr>
      <w:r w:rsidRPr="00F267AF">
        <w:rPr>
          <w:lang w:val="en-US"/>
        </w:rPr>
        <w:t xml:space="preserve">          $ref: '#/components/schemas/Ipv6Addr'</w:t>
      </w:r>
    </w:p>
    <w:p w:rsidR="005F15FF" w:rsidRPr="00F267AF" w:rsidRDefault="005F15FF" w:rsidP="00B83298">
      <w:pPr>
        <w:pStyle w:val="PL"/>
        <w:rPr>
          <w:lang w:val="en-US"/>
        </w:rPr>
      </w:pPr>
      <w:r w:rsidRPr="00F267AF">
        <w:rPr>
          <w:lang w:val="en-US"/>
        </w:rPr>
        <w:t xml:space="preserve">        portNumber:</w:t>
      </w:r>
    </w:p>
    <w:p w:rsidR="005F15FF" w:rsidRPr="00F267AF" w:rsidRDefault="005F15FF" w:rsidP="00B83298">
      <w:pPr>
        <w:pStyle w:val="PL"/>
        <w:rPr>
          <w:lang w:val="en-US"/>
        </w:rPr>
      </w:pPr>
      <w:r w:rsidRPr="00F267AF">
        <w:rPr>
          <w:lang w:val="en-US"/>
        </w:rPr>
        <w:t xml:space="preserve">          $ref: '#/components/schemas/Uinteger'</w:t>
      </w:r>
    </w:p>
    <w:p w:rsidR="005F15FF" w:rsidRPr="00F267AF" w:rsidRDefault="005F15FF" w:rsidP="00B83298">
      <w:pPr>
        <w:pStyle w:val="PL"/>
        <w:rPr>
          <w:lang w:val="en-US"/>
        </w:rPr>
      </w:pPr>
      <w:r w:rsidRPr="00F267AF">
        <w:rPr>
          <w:lang w:val="en-US"/>
        </w:rPr>
        <w:t xml:space="preserve">      required:</w:t>
      </w:r>
    </w:p>
    <w:p w:rsidR="005F15FF" w:rsidRPr="00F267AF" w:rsidRDefault="005F15FF" w:rsidP="00B83298">
      <w:pPr>
        <w:pStyle w:val="PL"/>
        <w:rPr>
          <w:lang w:val="en-US"/>
        </w:rPr>
      </w:pPr>
      <w:r w:rsidRPr="00F267AF">
        <w:rPr>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r w:rsidR="000A7A7B">
        <w:t>Subscribed</w:t>
      </w:r>
      <w:r w:rsidRPr="00F267AF">
        <w:t>DefaultQos:</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pPr>
      <w:r>
        <w:t xml:space="preserve">        </w:t>
      </w:r>
      <w:r w:rsidRPr="00207B40">
        <w:t>-</w:t>
      </w:r>
      <w:r>
        <w:t xml:space="preserve"> arp</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lang w:val="en-US"/>
        </w:rPr>
      </w:pPr>
      <w:r w:rsidRPr="00F267AF">
        <w:rPr>
          <w:lang w:val="en-US"/>
        </w:rPr>
        <w:t xml:space="preserve">        priorityLevel:</w:t>
      </w:r>
    </w:p>
    <w:p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pPr>
      <w:r>
        <w:t xml:space="preserve">      oneOf:</w:t>
      </w:r>
    </w:p>
    <w:p w:rsidR="002E2E14" w:rsidRDefault="002E2E14" w:rsidP="002E2E14">
      <w:pPr>
        <w:pStyle w:val="PL"/>
      </w:pPr>
      <w:r w:rsidRPr="0054296F">
        <w:t xml:space="preserve"> </w:t>
      </w:r>
      <w:r>
        <w:t xml:space="preserve">       - required:</w:t>
      </w:r>
    </w:p>
    <w:p w:rsidR="002E2E14" w:rsidRDefault="002E2E14" w:rsidP="002E2E14">
      <w:pPr>
        <w:pStyle w:val="PL"/>
      </w:pPr>
      <w:r>
        <w:t xml:space="preserve">          - tacs</w:t>
      </w:r>
    </w:p>
    <w:p w:rsidR="002E2E14" w:rsidRDefault="002E2E14" w:rsidP="002E2E14">
      <w:pPr>
        <w:pStyle w:val="PL"/>
      </w:pPr>
      <w:r>
        <w:t xml:space="preserve">        - required:</w:t>
      </w:r>
    </w:p>
    <w:p w:rsidR="002E2E14" w:rsidRPr="00F267AF" w:rsidRDefault="002E2E14" w:rsidP="002E2E14">
      <w:pPr>
        <w:pStyle w:val="PL"/>
      </w:pPr>
      <w:r>
        <w:t xml:space="preserve">          - areaCode</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pPr>
      <w:r>
        <w:t xml:space="preserve">          minItems: 1</w:t>
      </w:r>
    </w:p>
    <w:p w:rsidR="006A100E" w:rsidRPr="00F267AF" w:rsidRDefault="006A100E" w:rsidP="006A100E">
      <w:pPr>
        <w:pStyle w:val="PL"/>
      </w:pPr>
      <w:r w:rsidRPr="00F267AF">
        <w:t xml:space="preserve">        areaCode:</w:t>
      </w:r>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lastRenderedPageBreak/>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t xml:space="preserve">        maxNumOfTAs:</w:t>
      </w:r>
    </w:p>
    <w:p w:rsidR="00094E00" w:rsidRDefault="006A100E" w:rsidP="00094E00">
      <w:pPr>
        <w:pStyle w:val="PL"/>
      </w:pPr>
      <w:r w:rsidRPr="00F267AF">
        <w:t xml:space="preserve">          $ref: '#/components/schemas/Uinteger'</w:t>
      </w:r>
    </w:p>
    <w:p w:rsidR="00094E00" w:rsidRPr="00F267AF" w:rsidRDefault="00094E00" w:rsidP="00094E00">
      <w:pPr>
        <w:pStyle w:val="PL"/>
      </w:pPr>
      <w:r w:rsidRPr="00F267AF">
        <w:t xml:space="preserve">        maxNumOfTAs</w:t>
      </w:r>
      <w:r>
        <w:t>ForNotAllowedAreas</w:t>
      </w:r>
      <w:r w:rsidRPr="00F267AF">
        <w:t>:</w:t>
      </w:r>
    </w:p>
    <w:p w:rsidR="006A100E" w:rsidRPr="00F267AF" w:rsidRDefault="00094E00" w:rsidP="00094E00">
      <w:pPr>
        <w:pStyle w:val="PL"/>
      </w:pPr>
      <w:r w:rsidRPr="00F267AF">
        <w:t xml:space="preserve">          $ref: '#/components/schemas/Uinteger'</w:t>
      </w:r>
    </w:p>
    <w:p w:rsidR="00C80058" w:rsidRDefault="00C80058" w:rsidP="00C80058">
      <w:pPr>
        <w:pStyle w:val="PL"/>
      </w:pPr>
      <w:r>
        <w:t xml:space="preserve">      allOf:</w:t>
      </w:r>
    </w:p>
    <w:p w:rsidR="00C80058" w:rsidRDefault="00C80058" w:rsidP="00C80058">
      <w:pPr>
        <w:pStyle w:val="PL"/>
      </w:pPr>
      <w:r>
        <w:t xml:space="preserve">        #</w:t>
      </w:r>
    </w:p>
    <w:p w:rsidR="00C80058" w:rsidRDefault="00C80058" w:rsidP="00C80058">
      <w:pPr>
        <w:pStyle w:val="PL"/>
      </w:pPr>
      <w:r>
        <w:t xml:space="preserve">        # 1st condition: restrictionType and areas attributes shall be either both absent</w:t>
      </w:r>
    </w:p>
    <w:p w:rsidR="00C80058" w:rsidRDefault="00C80058" w:rsidP="00C80058">
      <w:pPr>
        <w:pStyle w:val="PL"/>
      </w:pPr>
      <w:r>
        <w:t xml:space="preserve">        #                or both present</w:t>
      </w:r>
    </w:p>
    <w:p w:rsidR="00C80058" w:rsidRDefault="00C80058" w:rsidP="00C80058">
      <w:pPr>
        <w:pStyle w:val="PL"/>
      </w:pPr>
      <w:r>
        <w:t xml:space="preserve">        #</w:t>
      </w:r>
    </w:p>
    <w:p w:rsidR="00C80058" w:rsidRDefault="00C80058" w:rsidP="00C80058">
      <w:pPr>
        <w:pStyle w:val="PL"/>
      </w:pPr>
      <w:r>
        <w:t xml:space="preserve">        - oneOf: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 required: [ areas ]</w:t>
      </w:r>
    </w:p>
    <w:p w:rsidR="00C80058" w:rsidRDefault="00C80058" w:rsidP="00C80058">
      <w:pPr>
        <w:pStyle w:val="PL"/>
      </w:pPr>
      <w:r>
        <w:t xml:space="preserve">        #</w:t>
      </w:r>
    </w:p>
    <w:p w:rsidR="00C80058" w:rsidRDefault="00C80058" w:rsidP="00C80058">
      <w:pPr>
        <w:pStyle w:val="PL"/>
      </w:pPr>
      <w:r>
        <w:t xml:space="preserve">        # 2nd condition: if restrictionType takes value NOT_ALLOWED_AREAS,</w:t>
      </w:r>
    </w:p>
    <w:p w:rsidR="00C80058" w:rsidRDefault="00C80058" w:rsidP="00C80058">
      <w:pPr>
        <w:pStyle w:val="PL"/>
      </w:pPr>
      <w:r>
        <w:t xml:space="preserve">        #                then maxNumOfTAs shall be absent</w:t>
      </w:r>
    </w:p>
    <w:p w:rsidR="00C80058" w:rsidRDefault="00C80058" w:rsidP="00C80058">
      <w:pPr>
        <w:pStyle w:val="PL"/>
      </w:pPr>
      <w:r>
        <w:t xml:space="preserve">        #</w:t>
      </w:r>
    </w:p>
    <w:p w:rsidR="00C80058" w:rsidRDefault="00C80058" w:rsidP="00C80058">
      <w:pPr>
        <w:pStyle w:val="PL"/>
      </w:pPr>
      <w:r>
        <w:t xml:space="preserve">        - anyOf: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properties:</w:t>
      </w:r>
    </w:p>
    <w:p w:rsidR="00C80058" w:rsidRDefault="00C80058" w:rsidP="00C80058">
      <w:pPr>
        <w:pStyle w:val="PL"/>
      </w:pPr>
      <w:r>
        <w:t xml:space="preserve">                  restrictionType:</w:t>
      </w:r>
    </w:p>
    <w:p w:rsidR="00C80058" w:rsidRDefault="00C80058" w:rsidP="00C80058">
      <w:pPr>
        <w:pStyle w:val="PL"/>
      </w:pPr>
      <w:r>
        <w:t xml:space="preserve">                    type: string</w:t>
      </w:r>
    </w:p>
    <w:p w:rsidR="00C80058" w:rsidRDefault="00C80058" w:rsidP="00C80058">
      <w:pPr>
        <w:pStyle w:val="PL"/>
      </w:pPr>
      <w:r>
        <w:t xml:space="preserve">                    enum: [ NOT_ALLOWED_AREAS ]</w:t>
      </w:r>
    </w:p>
    <w:p w:rsidR="00C80058" w:rsidRDefault="00C80058" w:rsidP="00C80058">
      <w:pPr>
        <w:pStyle w:val="PL"/>
      </w:pPr>
      <w:r>
        <w:t xml:space="preserve">            - not:</w:t>
      </w:r>
    </w:p>
    <w:p w:rsidR="00C80058" w:rsidRDefault="00C80058" w:rsidP="00C80058">
      <w:pPr>
        <w:pStyle w:val="PL"/>
      </w:pPr>
      <w:r>
        <w:t xml:space="preserve">                required: [ maxNumOfTAs ]</w:t>
      </w:r>
    </w:p>
    <w:p w:rsidR="00094E00" w:rsidRDefault="00094E00" w:rsidP="00094E00">
      <w:pPr>
        <w:pStyle w:val="PL"/>
      </w:pPr>
      <w:r>
        <w:t xml:space="preserve">        #</w:t>
      </w:r>
    </w:p>
    <w:p w:rsidR="00094E00" w:rsidRDefault="00094E00" w:rsidP="00094E00">
      <w:pPr>
        <w:pStyle w:val="PL"/>
      </w:pPr>
      <w:r>
        <w:t xml:space="preserve">        # 3rd condition: if restrictionType takes value ALLOWED_AREAS,</w:t>
      </w:r>
    </w:p>
    <w:p w:rsidR="00094E00" w:rsidRDefault="00094E00" w:rsidP="00094E00">
      <w:pPr>
        <w:pStyle w:val="PL"/>
      </w:pPr>
      <w:r>
        <w:t xml:space="preserve">        #                then maxNumOfTAsForNotAllowedAreas shall be absent</w:t>
      </w:r>
    </w:p>
    <w:p w:rsidR="00094E00" w:rsidRDefault="00094E00" w:rsidP="00094E00">
      <w:pPr>
        <w:pStyle w:val="PL"/>
      </w:pPr>
      <w:r>
        <w:t xml:space="preserve">        #</w:t>
      </w:r>
    </w:p>
    <w:p w:rsidR="00094E00" w:rsidRDefault="00094E00" w:rsidP="00094E00">
      <w:pPr>
        <w:pStyle w:val="PL"/>
      </w:pPr>
      <w:r>
        <w:t xml:space="preserve">        - anyOf:</w:t>
      </w:r>
    </w:p>
    <w:p w:rsidR="00094E00" w:rsidRDefault="00094E00" w:rsidP="00094E00">
      <w:pPr>
        <w:pStyle w:val="PL"/>
      </w:pPr>
      <w:r>
        <w:t xml:space="preserve">            - not:</w:t>
      </w:r>
    </w:p>
    <w:p w:rsidR="00094E00" w:rsidRDefault="00094E00" w:rsidP="00094E00">
      <w:pPr>
        <w:pStyle w:val="PL"/>
      </w:pPr>
      <w:r>
        <w:t xml:space="preserve">                required: [ restrictionType ]</w:t>
      </w:r>
    </w:p>
    <w:p w:rsidR="00094E00" w:rsidRDefault="00094E00" w:rsidP="00094E00">
      <w:pPr>
        <w:pStyle w:val="PL"/>
      </w:pPr>
      <w:r>
        <w:t xml:space="preserve">                properties:</w:t>
      </w:r>
    </w:p>
    <w:p w:rsidR="00094E00" w:rsidRDefault="00094E00" w:rsidP="00094E00">
      <w:pPr>
        <w:pStyle w:val="PL"/>
      </w:pPr>
      <w:r>
        <w:t xml:space="preserve">                  restrictionType:</w:t>
      </w:r>
    </w:p>
    <w:p w:rsidR="00094E00" w:rsidRDefault="00094E00" w:rsidP="00094E00">
      <w:pPr>
        <w:pStyle w:val="PL"/>
      </w:pPr>
      <w:r>
        <w:t xml:space="preserve">                    type: string</w:t>
      </w:r>
    </w:p>
    <w:p w:rsidR="00094E00" w:rsidRDefault="00094E00" w:rsidP="00094E00">
      <w:pPr>
        <w:pStyle w:val="PL"/>
      </w:pPr>
      <w:r>
        <w:t xml:space="preserve">                    enum: [ ALLOWED_AREAS ]</w:t>
      </w:r>
    </w:p>
    <w:p w:rsidR="00094E00" w:rsidRDefault="00094E00" w:rsidP="00094E00">
      <w:pPr>
        <w:pStyle w:val="PL"/>
      </w:pPr>
      <w:r>
        <w:t xml:space="preserve">            - not:</w:t>
      </w:r>
    </w:p>
    <w:p w:rsidR="00094E00" w:rsidRDefault="00094E00" w:rsidP="00094E00">
      <w:pPr>
        <w:pStyle w:val="PL"/>
      </w:pPr>
      <w:r>
        <w:t xml:space="preserve">                required: [ maxNumOfTAsForNotAllowedAreas ]</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pPr>
      <w:r>
        <w:rPr>
          <w:rFonts w:hint="eastAsia"/>
          <w:lang w:eastAsia="zh-CN"/>
        </w:rPr>
        <w:t xml:space="preserve">          minItems: 1</w:t>
      </w:r>
    </w:p>
    <w:p w:rsidR="001A7470" w:rsidRPr="00F267AF" w:rsidRDefault="001A7470" w:rsidP="001A7470">
      <w:pPr>
        <w:pStyle w:val="PL"/>
      </w:pPr>
      <w:r w:rsidRPr="00F267AF">
        <w:t xml:space="preserve">    PresenceInfo</w:t>
      </w:r>
      <w:r>
        <w:t>Rm</w:t>
      </w:r>
      <w:r w:rsidRPr="00F267AF">
        <w:t>:</w:t>
      </w:r>
    </w:p>
    <w:p w:rsidR="001A7470" w:rsidRPr="00F267AF" w:rsidRDefault="001A7470" w:rsidP="001A7470">
      <w:pPr>
        <w:pStyle w:val="PL"/>
      </w:pPr>
      <w:r w:rsidRPr="00F267AF">
        <w:t xml:space="preserve">      type: object</w:t>
      </w:r>
    </w:p>
    <w:p w:rsidR="001A7470" w:rsidRPr="00F267AF" w:rsidRDefault="001A7470" w:rsidP="001A7470">
      <w:pPr>
        <w:pStyle w:val="PL"/>
      </w:pPr>
      <w:r w:rsidRPr="00F267AF">
        <w:t xml:space="preserve">      properties:</w:t>
      </w:r>
    </w:p>
    <w:p w:rsidR="001A7470" w:rsidRPr="00F267AF" w:rsidRDefault="001A7470" w:rsidP="001A7470">
      <w:pPr>
        <w:pStyle w:val="PL"/>
      </w:pPr>
      <w:r w:rsidRPr="00F267AF">
        <w:t xml:space="preserve">        praId:</w:t>
      </w:r>
    </w:p>
    <w:p w:rsidR="001A7470" w:rsidRPr="00F267AF" w:rsidRDefault="001A7470" w:rsidP="001A7470">
      <w:pPr>
        <w:pStyle w:val="PL"/>
      </w:pPr>
      <w:r w:rsidRPr="00F267AF">
        <w:t xml:space="preserve">          type: string</w:t>
      </w:r>
    </w:p>
    <w:p w:rsidR="001A7470" w:rsidRPr="00F267AF" w:rsidRDefault="001A7470" w:rsidP="001A7470">
      <w:pPr>
        <w:pStyle w:val="PL"/>
      </w:pPr>
      <w:r w:rsidRPr="00F267AF">
        <w:t xml:space="preserve">        presenceState:</w:t>
      </w:r>
    </w:p>
    <w:p w:rsidR="001A7470" w:rsidRPr="00F267AF" w:rsidRDefault="001A7470" w:rsidP="001A7470">
      <w:pPr>
        <w:pStyle w:val="PL"/>
      </w:pPr>
      <w:r w:rsidRPr="00F267AF">
        <w:t xml:space="preserve">          $ref: '#/components/schemas/PresenceState'</w:t>
      </w:r>
    </w:p>
    <w:p w:rsidR="001A7470" w:rsidRPr="00F267AF" w:rsidRDefault="001A7470" w:rsidP="001A7470">
      <w:pPr>
        <w:pStyle w:val="PL"/>
      </w:pPr>
      <w:r w:rsidRPr="00F267AF">
        <w:t xml:space="preserve">        trackingAreaList:</w:t>
      </w:r>
    </w:p>
    <w:p w:rsidR="001A7470" w:rsidRPr="00F267AF" w:rsidRDefault="001A7470" w:rsidP="001A7470">
      <w:pPr>
        <w:pStyle w:val="PL"/>
      </w:pPr>
      <w:r w:rsidRPr="00F267AF">
        <w:lastRenderedPageBreak/>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'#/components/schemas/Tai'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ecgiList: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'#/components/schemas/Ecgi'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ncgiList: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'#/components/schemas/Ncgi'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globalRanNodeIdList: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Default="001A7470" w:rsidP="001A7470">
      <w:pPr>
        <w:pStyle w:val="PL"/>
      </w:pPr>
      <w:r w:rsidRPr="00F267AF">
        <w:t xml:space="preserve">            $ref: '#/components/schemas/GlobalRanNodeId'</w:t>
      </w:r>
    </w:p>
    <w:p w:rsidR="001A7470" w:rsidRPr="00F267AF" w:rsidRDefault="001A7470" w:rsidP="001A7470">
      <w:pPr>
        <w:pStyle w:val="PL"/>
      </w:pPr>
      <w:r w:rsidRPr="00F267AF">
        <w:rPr>
          <w:lang w:val="en-US"/>
        </w:rPr>
        <w:t xml:space="preserve">      nullable: true</w:t>
      </w:r>
    </w:p>
    <w:p w:rsidR="00A617A3" w:rsidRPr="00F267AF" w:rsidRDefault="00A617A3" w:rsidP="00A617A3">
      <w:pPr>
        <w:pStyle w:val="PL"/>
      </w:pPr>
      <w:r w:rsidRPr="00F267AF">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551E3" w:rsidRDefault="00FC2EBE" w:rsidP="00FC2EBE">
      <w:pPr>
        <w:pStyle w:val="PL"/>
      </w:pPr>
      <w:r w:rsidRPr="00F267AF">
        <w:t xml:space="preserve">          $ref: '#/components/schemas/</w:t>
      </w:r>
      <w:r>
        <w:t>N3IwfId</w:t>
      </w:r>
      <w:r w:rsidRPr="00F267AF">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C2EBE" w:rsidRDefault="00FC2EBE" w:rsidP="00FC2EBE">
      <w:pPr>
        <w:pStyle w:val="PL"/>
      </w:pPr>
      <w:r>
        <w:t xml:space="preserve">      oneOf:</w:t>
      </w:r>
    </w:p>
    <w:p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C2EBE" w:rsidRDefault="00FC2EBE" w:rsidP="00FC2EBE">
      <w:pPr>
        <w:pStyle w:val="PL"/>
      </w:pPr>
      <w:r>
        <w:t xml:space="preserve">        - required: [ </w:t>
      </w:r>
      <w:r>
        <w:rPr>
          <w:rFonts w:eastAsia="MS Mincho" w:cs="Arial" w:hint="eastAsia"/>
          <w:lang w:eastAsia="ja-JP"/>
        </w:rPr>
        <w:t>gNbId</w:t>
      </w:r>
      <w:r>
        <w:t xml:space="preserve"> ]</w:t>
      </w:r>
    </w:p>
    <w:p w:rsidR="00FC2EBE" w:rsidRPr="009D4231" w:rsidRDefault="00FC2EBE" w:rsidP="00FC2EBE">
      <w:pPr>
        <w:pStyle w:val="PL"/>
      </w:pPr>
      <w:r>
        <w:t xml:space="preserve">        - required: [ </w:t>
      </w:r>
      <w:r>
        <w:rPr>
          <w:rFonts w:eastAsia="MS Mincho" w:cs="Arial" w:hint="eastAsia"/>
          <w:lang w:eastAsia="ja-JP"/>
        </w:rPr>
        <w:t>ngeNbId</w:t>
      </w:r>
      <w:r>
        <w:t xml:space="preserve"> ]</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pPr>
      <w:r w:rsidRPr="00F267AF">
        <w:t xml:space="preserve">    </w:t>
      </w:r>
      <w:r>
        <w:t>GNbId</w:t>
      </w:r>
      <w:r w:rsidRPr="000B71E3">
        <w:t>:</w:t>
      </w:r>
    </w:p>
    <w:p w:rsidR="00FC2EBE" w:rsidRPr="00F267AF" w:rsidRDefault="00FC2EBE" w:rsidP="00FC2EBE">
      <w:pPr>
        <w:pStyle w:val="PL"/>
      </w:pPr>
      <w:r w:rsidRPr="00F267AF">
        <w:t xml:space="preserve">      type: object</w:t>
      </w:r>
    </w:p>
    <w:p w:rsidR="00FC2EBE" w:rsidRPr="000B71E3" w:rsidRDefault="00FC2EBE" w:rsidP="00FC2EBE">
      <w:pPr>
        <w:pStyle w:val="PL"/>
      </w:pPr>
      <w:r w:rsidRPr="00F267AF">
        <w:t xml:space="preserve">      properties:</w:t>
      </w:r>
    </w:p>
    <w:p w:rsidR="00FC2EBE" w:rsidRPr="00F267AF" w:rsidRDefault="00FC2EBE" w:rsidP="00FC2EBE">
      <w:pPr>
        <w:pStyle w:val="PL"/>
      </w:pPr>
      <w:r w:rsidRPr="00F267AF">
        <w:t xml:space="preserve">   </w:t>
      </w:r>
      <w:r>
        <w:t xml:space="preserve">    </w:t>
      </w:r>
      <w:r w:rsidRPr="00F267AF">
        <w:t xml:space="preserve"> </w:t>
      </w:r>
      <w:r>
        <w:t>bitLength</w:t>
      </w:r>
      <w:r w:rsidRPr="00F267AF">
        <w:t>:</w:t>
      </w:r>
    </w:p>
    <w:p w:rsidR="00FC2EBE" w:rsidRPr="00F267AF" w:rsidRDefault="00FC2EBE" w:rsidP="00FC2EBE">
      <w:pPr>
        <w:pStyle w:val="PL"/>
      </w:pPr>
      <w:r w:rsidRPr="00F267AF">
        <w:t xml:space="preserve">   </w:t>
      </w:r>
      <w:r>
        <w:t xml:space="preserve">    </w:t>
      </w:r>
      <w:r w:rsidRPr="00F267AF">
        <w:t xml:space="preserve">   type: integer</w:t>
      </w:r>
    </w:p>
    <w:p w:rsidR="00FC2EBE" w:rsidRPr="00F267AF" w:rsidRDefault="00FC2EBE" w:rsidP="00FC2EBE">
      <w:pPr>
        <w:pStyle w:val="PL"/>
      </w:pPr>
      <w:r w:rsidRPr="00F267AF">
        <w:t xml:space="preserve">   </w:t>
      </w:r>
      <w:r>
        <w:t xml:space="preserve">    </w:t>
      </w:r>
      <w:r w:rsidRPr="00F267AF">
        <w:t xml:space="preserve">   minimum: </w:t>
      </w:r>
      <w:r>
        <w:t>22</w:t>
      </w:r>
    </w:p>
    <w:p w:rsidR="00FC2EBE" w:rsidRPr="00F267AF" w:rsidRDefault="00FC2EBE" w:rsidP="00FC2EBE">
      <w:pPr>
        <w:pStyle w:val="PL"/>
      </w:pPr>
      <w:r w:rsidRPr="00F267AF">
        <w:t xml:space="preserve">   </w:t>
      </w:r>
      <w:r>
        <w:t xml:space="preserve">    </w:t>
      </w:r>
      <w:r w:rsidRPr="00F267AF">
        <w:t xml:space="preserve">   maximum: </w:t>
      </w:r>
      <w:r>
        <w:t>32</w:t>
      </w:r>
    </w:p>
    <w:p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rsidR="00FC2EBE" w:rsidRPr="00F267AF" w:rsidRDefault="00FC2EBE" w:rsidP="00FC2EBE">
      <w:pPr>
        <w:pStyle w:val="PL"/>
      </w:pPr>
      <w:r w:rsidRPr="00F267AF">
        <w:t xml:space="preserve">   </w:t>
      </w:r>
      <w:r>
        <w:t xml:space="preserve">    </w:t>
      </w:r>
      <w:r w:rsidRPr="00F267AF">
        <w:t xml:space="preserve">   type: </w:t>
      </w:r>
      <w:r>
        <w:t>string</w:t>
      </w:r>
    </w:p>
    <w:p w:rsidR="00FC2EBE" w:rsidRDefault="00FC2EBE" w:rsidP="00FC2EBE">
      <w:pPr>
        <w:pStyle w:val="PL"/>
      </w:pPr>
      <w:r w:rsidRPr="00F267AF">
        <w:t xml:space="preserve">  </w:t>
      </w:r>
      <w:r>
        <w:t xml:space="preserve">    </w:t>
      </w:r>
      <w:r w:rsidRPr="00F267AF">
        <w:t xml:space="preserve">    pattern: '</w:t>
      </w:r>
      <w:r w:rsidRPr="00641D7E">
        <w:t>^[A-Fa-f0-9]{6,8}$</w:t>
      </w:r>
      <w:r w:rsidRPr="00F267AF">
        <w:t>'</w:t>
      </w:r>
    </w:p>
    <w:p w:rsidR="00FC2EBE" w:rsidRPr="00F267AF" w:rsidRDefault="00FC2EBE" w:rsidP="00FC2EBE">
      <w:pPr>
        <w:pStyle w:val="PL"/>
      </w:pPr>
      <w:r w:rsidRPr="00F267AF">
        <w:t xml:space="preserve">      required:</w:t>
      </w:r>
    </w:p>
    <w:p w:rsidR="00FC2EBE" w:rsidRDefault="00FC2EBE" w:rsidP="00FC2EBE">
      <w:pPr>
        <w:pStyle w:val="PL"/>
      </w:pPr>
      <w:r w:rsidRPr="003E1796">
        <w:t xml:space="preserve">        - </w:t>
      </w:r>
      <w:r>
        <w:t>bitLength</w:t>
      </w:r>
    </w:p>
    <w:p w:rsidR="00FC2EBE" w:rsidRPr="000B71E3" w:rsidRDefault="00FC2EBE" w:rsidP="00FC2EBE">
      <w:pPr>
        <w:pStyle w:val="PL"/>
        <w:rPr>
          <w:lang w:val="en-US"/>
        </w:rPr>
      </w:pPr>
      <w:r w:rsidRPr="003E1796">
        <w:t xml:space="preserve">        - </w:t>
      </w:r>
      <w:r>
        <w:rPr>
          <w:rFonts w:cs="Arial"/>
          <w:lang w:eastAsia="ja-JP"/>
        </w:rPr>
        <w:t>gNBValue</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w:t>
      </w:r>
      <w:r w:rsidR="00A34106">
        <w:rPr>
          <w:lang w:val="en-US"/>
        </w:rPr>
        <w:t>clause</w:t>
      </w:r>
      <w:r w:rsidR="00B5055C" w:rsidRPr="00F267AF">
        <w:rPr>
          <w:lang w:val="en-US"/>
        </w:rPr>
        <w:t xml:space="preserv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lastRenderedPageBreak/>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A6000A" w:rsidRPr="00F267AF" w:rsidRDefault="00A6000A" w:rsidP="00A6000A">
      <w:pPr>
        <w:pStyle w:val="PL"/>
      </w:pPr>
      <w:r w:rsidRPr="00F267AF">
        <w:t xml:space="preserve">    ArpPriorityLevel</w:t>
      </w:r>
      <w:r>
        <w:t>Rm</w:t>
      </w:r>
      <w:r w:rsidRPr="00F267AF">
        <w:t>:</w:t>
      </w:r>
    </w:p>
    <w:p w:rsidR="00A6000A" w:rsidRPr="00F267AF" w:rsidRDefault="00A6000A" w:rsidP="00A6000A">
      <w:pPr>
        <w:pStyle w:val="PL"/>
      </w:pPr>
      <w:r w:rsidRPr="00F267AF">
        <w:t xml:space="preserve">      type: integer</w:t>
      </w:r>
    </w:p>
    <w:p w:rsidR="00A6000A" w:rsidRPr="00F267AF" w:rsidRDefault="00A6000A" w:rsidP="00A6000A">
      <w:pPr>
        <w:pStyle w:val="PL"/>
      </w:pPr>
      <w:r w:rsidRPr="00F267AF">
        <w:rPr>
          <w:lang w:val="en-US"/>
        </w:rPr>
        <w:t xml:space="preserve">      </w:t>
      </w:r>
      <w:r w:rsidRPr="00F267AF">
        <w:t>minimum: 1</w:t>
      </w:r>
    </w:p>
    <w:p w:rsidR="00A6000A" w:rsidRDefault="00A6000A" w:rsidP="00A6000A">
      <w:pPr>
        <w:pStyle w:val="PL"/>
      </w:pPr>
      <w:r w:rsidRPr="00F267AF">
        <w:t xml:space="preserve">      maximum: 15</w:t>
      </w:r>
    </w:p>
    <w:p w:rsidR="00A6000A" w:rsidRPr="00F267AF" w:rsidRDefault="00A6000A" w:rsidP="00A6000A">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A6000A" w:rsidRDefault="00A6000A" w:rsidP="00A6000A">
      <w:pPr>
        <w:pStyle w:val="PL"/>
        <w:rPr>
          <w:lang w:val="en-US"/>
        </w:rPr>
      </w:pPr>
      <w:r w:rsidRPr="00F267AF">
        <w:rPr>
          <w:lang w:val="en-US"/>
        </w:rPr>
        <w:t xml:space="preserve">  </w:t>
      </w:r>
      <w:r>
        <w:rPr>
          <w:lang w:val="en-US"/>
        </w:rPr>
        <w:t xml:space="preserve">  </w:t>
      </w:r>
      <w:r w:rsidR="004215C6">
        <w:rPr>
          <w:lang w:val="en-US"/>
        </w:rPr>
        <w:t xml:space="preserve">  </w:t>
      </w:r>
      <w:r w:rsidRPr="00F267AF">
        <w:rPr>
          <w:lang w:val="en-US"/>
        </w:rPr>
        <w:t>description:</w:t>
      </w:r>
      <w:r w:rsidRPr="005C697A">
        <w:rPr>
          <w:lang w:val="en-US"/>
        </w:rPr>
        <w:t xml:space="preserve"> </w:t>
      </w:r>
      <w:r w:rsidRPr="00F267AF">
        <w:rPr>
          <w:lang w:val="en-US"/>
        </w:rPr>
        <w:t>nullable true</w:t>
      </w:r>
      <w:r>
        <w:rPr>
          <w:lang w:val="en-US"/>
        </w:rPr>
        <w:t xml:space="preserve"> shall not be used for this attribute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pPr>
      <w:r w:rsidRPr="00F267AF">
        <w:t xml:space="preserve">      minimum: 1</w:t>
      </w:r>
    </w:p>
    <w:p w:rsidR="007A6F18" w:rsidRDefault="007A6F18" w:rsidP="007A6F18">
      <w:pPr>
        <w:pStyle w:val="PL"/>
      </w:pPr>
      <w:r w:rsidRPr="00F267AF">
        <w:t xml:space="preserve">      </w:t>
      </w:r>
      <w:r>
        <w:t>max</w:t>
      </w:r>
      <w:r w:rsidRPr="00F267AF">
        <w:t xml:space="preserve">imum: </w:t>
      </w:r>
      <w:r>
        <w:t>4095</w:t>
      </w:r>
    </w:p>
    <w:p w:rsidR="00D56ABE" w:rsidRPr="00F267AF" w:rsidRDefault="007A6F18" w:rsidP="00406532">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AverWindowRm:</w:t>
      </w:r>
    </w:p>
    <w:p w:rsidR="007A6F18" w:rsidRDefault="007842B1" w:rsidP="007A6F18">
      <w:pPr>
        <w:pStyle w:val="PL"/>
      </w:pPr>
      <w:r w:rsidRPr="00F267AF">
        <w:t xml:space="preserve">      type: integer</w:t>
      </w:r>
    </w:p>
    <w:p w:rsidR="007A6F18" w:rsidRDefault="007A6F18" w:rsidP="007A6F18">
      <w:pPr>
        <w:pStyle w:val="PL"/>
      </w:pPr>
      <w:r w:rsidRPr="00F267AF">
        <w:t xml:space="preserve">      </w:t>
      </w:r>
      <w:r>
        <w:t>max</w:t>
      </w:r>
      <w:r w:rsidRPr="00F267AF">
        <w:t xml:space="preserve">imum: </w:t>
      </w:r>
      <w:r>
        <w:t>4095</w:t>
      </w:r>
    </w:p>
    <w:p w:rsidR="007842B1" w:rsidRPr="00F267AF" w:rsidRDefault="007A6F18" w:rsidP="007842B1">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pPr>
      <w:r w:rsidRPr="00F267AF">
        <w:t xml:space="preserve">      minimum: 1</w:t>
      </w:r>
    </w:p>
    <w:p w:rsidR="001D581B" w:rsidRPr="00F267AF" w:rsidRDefault="007A6F18" w:rsidP="001D581B">
      <w:pPr>
        <w:pStyle w:val="PL"/>
      </w:pPr>
      <w:r w:rsidRPr="00F267AF">
        <w:t xml:space="preserve">      </w:t>
      </w:r>
      <w:r>
        <w:t>max</w:t>
      </w:r>
      <w:r w:rsidRPr="00F267AF">
        <w:t xml:space="preserve">imum: </w:t>
      </w:r>
      <w:r>
        <w:t>4095</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pPr>
      <w:r w:rsidRPr="00F267AF">
        <w:t xml:space="preserve">      minimum: 1</w:t>
      </w:r>
    </w:p>
    <w:p w:rsidR="007842B1" w:rsidRPr="00F267AF" w:rsidRDefault="007A6F18" w:rsidP="007842B1">
      <w:pPr>
        <w:pStyle w:val="PL"/>
      </w:pPr>
      <w:r w:rsidRPr="00F267AF">
        <w:t xml:space="preserve">      </w:t>
      </w:r>
      <w:r>
        <w:t>max</w:t>
      </w:r>
      <w:r w:rsidRPr="00F267AF">
        <w:t xml:space="preserve">imum: </w:t>
      </w:r>
      <w:r>
        <w:t>4095</w:t>
      </w:r>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lastRenderedPageBreak/>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pPr>
      <w:r w:rsidRPr="00F267AF">
        <w:t xml:space="preserve">    </w:t>
      </w:r>
      <w:r>
        <w:t>AdditionalQosFlowInfo</w:t>
      </w:r>
      <w:r w:rsidRPr="00F267AF">
        <w:t>:</w:t>
      </w:r>
    </w:p>
    <w:p w:rsidR="003A78FD" w:rsidRPr="00F267AF" w:rsidRDefault="003A78FD" w:rsidP="003A78FD">
      <w:pPr>
        <w:pStyle w:val="PL"/>
      </w:pPr>
      <w:r w:rsidRPr="00F267AF">
        <w:t xml:space="preserve">      anyOf:</w:t>
      </w:r>
    </w:p>
    <w:p w:rsidR="003A78FD" w:rsidRPr="00F267AF" w:rsidRDefault="003A78FD" w:rsidP="003A78FD">
      <w:pPr>
        <w:pStyle w:val="PL"/>
      </w:pPr>
      <w:r w:rsidRPr="00F267AF">
        <w:t xml:space="preserve">        - type: string</w:t>
      </w:r>
    </w:p>
    <w:p w:rsidR="003A78FD" w:rsidRPr="00F267AF" w:rsidRDefault="003A78FD" w:rsidP="003A78FD">
      <w:pPr>
        <w:pStyle w:val="PL"/>
      </w:pPr>
      <w:r w:rsidRPr="00F267AF">
        <w:t xml:space="preserve">          enum:</w:t>
      </w:r>
    </w:p>
    <w:p w:rsidR="003A78FD" w:rsidRPr="00F267AF" w:rsidRDefault="003A78FD" w:rsidP="003A78FD">
      <w:pPr>
        <w:pStyle w:val="PL"/>
      </w:pPr>
      <w:r w:rsidRPr="00F267AF">
        <w:t xml:space="preserve">            - </w:t>
      </w:r>
      <w:r>
        <w:t>MORE_LIKELY</w:t>
      </w:r>
    </w:p>
    <w:p w:rsidR="003A78FD" w:rsidRDefault="003A78FD" w:rsidP="003A78FD">
      <w:pPr>
        <w:pStyle w:val="PL"/>
        <w:rPr>
          <w:lang w:val="en-US"/>
        </w:rPr>
      </w:pPr>
      <w:r w:rsidRPr="00F267AF">
        <w:rPr>
          <w:lang w:val="en-US"/>
        </w:rPr>
        <w:lastRenderedPageBreak/>
        <w:t xml:space="preserve">        - type: string</w:t>
      </w:r>
    </w:p>
    <w:p w:rsidR="003A78FD" w:rsidRDefault="003A78FD" w:rsidP="003A78FD">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lastRenderedPageBreak/>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Data Types related to 5G Trace as defined in </w:t>
      </w:r>
      <w:r w:rsidR="00A34106">
        <w:rPr>
          <w:lang w:val="en-US"/>
        </w:rPr>
        <w:t>clause</w:t>
      </w:r>
      <w:r w:rsidRPr="00F267AF">
        <w:rPr>
          <w:lang w:val="en-US"/>
        </w:rPr>
        <w:t xml:space="preserv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lang w:val="en-US"/>
        </w:rPr>
      </w:pPr>
    </w:p>
    <w:p w:rsidR="0089532A" w:rsidRDefault="0089532A" w:rsidP="0089532A">
      <w:pPr>
        <w:pStyle w:val="PL"/>
        <w:rPr>
          <w:lang w:val="en-US"/>
        </w:rPr>
      </w:pPr>
    </w:p>
    <w:p w:rsidR="0089532A" w:rsidRDefault="0089532A" w:rsidP="0089532A">
      <w:pPr>
        <w:pStyle w:val="PL"/>
        <w:rPr>
          <w:lang w:val="en-US"/>
        </w:rPr>
      </w:pPr>
      <w:r>
        <w:rPr>
          <w:lang w:val="en-US"/>
        </w:rPr>
        <w:t xml:space="preserve"># Data Types related to 5G ODB as defined in </w:t>
      </w:r>
      <w:r w:rsidR="00A34106">
        <w:rPr>
          <w:lang w:val="en-US"/>
        </w:rPr>
        <w:t>clause</w:t>
      </w:r>
      <w:r>
        <w:rPr>
          <w:lang w:val="en-US"/>
        </w:rPr>
        <w:t xml:space="preserve"> 5.7</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lastRenderedPageBreak/>
        <w:t># SIMPLE DATA TYPES</w:t>
      </w:r>
    </w:p>
    <w:p w:rsidR="0089532A" w:rsidRDefault="0089532A" w:rsidP="0089532A">
      <w:pPr>
        <w:pStyle w:val="PL"/>
        <w:rPr>
          <w:lang w:val="en-US"/>
        </w:rPr>
      </w:pPr>
      <w:r>
        <w:rPr>
          <w:lang w:val="en-US"/>
        </w:rPr>
        <w:t>#</w:t>
      </w:r>
    </w:p>
    <w:p w:rsidR="0089532A" w:rsidRDefault="0089532A" w:rsidP="0089532A">
      <w:pPr>
        <w:pStyle w:val="PL"/>
      </w:pPr>
      <w:r>
        <w:t>#</w:t>
      </w:r>
    </w:p>
    <w:p w:rsidR="0089532A" w:rsidRDefault="0089532A" w:rsidP="0089532A">
      <w:pPr>
        <w:pStyle w:val="PL"/>
      </w:pPr>
      <w:r>
        <w:t>#</w:t>
      </w:r>
    </w:p>
    <w:p w:rsidR="0089532A" w:rsidRDefault="0089532A" w:rsidP="0089532A">
      <w:pPr>
        <w:pStyle w:val="PL"/>
        <w:rPr>
          <w:lang w:val="en-US"/>
        </w:rPr>
      </w:pPr>
      <w:r>
        <w:rPr>
          <w:lang w:val="en-US"/>
        </w:rPr>
        <w:t># Enumerations</w:t>
      </w:r>
    </w:p>
    <w:p w:rsidR="0089532A" w:rsidRDefault="0089532A" w:rsidP="0089532A">
      <w:pPr>
        <w:pStyle w:val="PL"/>
        <w:rPr>
          <w:lang w:val="en-US"/>
        </w:rPr>
      </w:pPr>
      <w:r>
        <w:rPr>
          <w:lang w:val="en-US"/>
        </w:rPr>
        <w:t>#</w:t>
      </w:r>
    </w:p>
    <w:p w:rsidR="0089532A" w:rsidRDefault="0089532A" w:rsidP="0089532A">
      <w:pPr>
        <w:pStyle w:val="PL"/>
      </w:pPr>
      <w:r>
        <w:t xml:space="preserve">    </w:t>
      </w:r>
      <w:r>
        <w:rPr>
          <w:lang w:val="en-US"/>
        </w:rPr>
        <w:t>RoamingOdb</w:t>
      </w:r>
      <w:r>
        <w:t>:</w:t>
      </w:r>
    </w:p>
    <w:p w:rsidR="0089532A" w:rsidRDefault="0089532A" w:rsidP="0089532A">
      <w:pPr>
        <w:pStyle w:val="PL"/>
      </w:pPr>
      <w:r>
        <w:t xml:space="preserve">      anyOf:</w:t>
      </w:r>
    </w:p>
    <w:p w:rsidR="0089532A" w:rsidRDefault="0089532A" w:rsidP="0089532A">
      <w:pPr>
        <w:pStyle w:val="PL"/>
      </w:pPr>
      <w:r>
        <w:t xml:space="preserve">        - type: string</w:t>
      </w:r>
    </w:p>
    <w:p w:rsidR="0089532A" w:rsidRDefault="0089532A" w:rsidP="0089532A">
      <w:pPr>
        <w:pStyle w:val="PL"/>
      </w:pPr>
      <w:r>
        <w:t xml:space="preserve">          enum:</w:t>
      </w:r>
    </w:p>
    <w:p w:rsidR="0089532A" w:rsidRDefault="0089532A" w:rsidP="0089532A">
      <w:pPr>
        <w:pStyle w:val="PL"/>
      </w:pPr>
      <w:r>
        <w:t xml:space="preserve">            - OUTSIDE_HOME_PLMN</w:t>
      </w:r>
    </w:p>
    <w:p w:rsidR="0089532A" w:rsidRDefault="0089532A" w:rsidP="0089532A">
      <w:pPr>
        <w:pStyle w:val="PL"/>
      </w:pPr>
      <w:r>
        <w:t xml:space="preserve">            - OUTSIDE_HOME_PLMN_COUNTRY</w:t>
      </w:r>
    </w:p>
    <w:p w:rsidR="0089532A" w:rsidRDefault="0089532A" w:rsidP="0089532A">
      <w:pPr>
        <w:pStyle w:val="PL"/>
        <w:rPr>
          <w:lang w:val="en-US"/>
        </w:rPr>
      </w:pPr>
      <w:r>
        <w:rPr>
          <w:lang w:val="en-US"/>
        </w:rPr>
        <w:t xml:space="preserve">        - type: string</w:t>
      </w:r>
    </w:p>
    <w:p w:rsidR="00FA6A0B" w:rsidRDefault="00FA6A0B" w:rsidP="00FA6A0B">
      <w:pPr>
        <w:pStyle w:val="PL"/>
      </w:pPr>
    </w:p>
    <w:p w:rsidR="00FA6A0B" w:rsidRDefault="00FA6A0B" w:rsidP="00FA6A0B">
      <w:pPr>
        <w:pStyle w:val="PL"/>
      </w:pPr>
      <w:r>
        <w:t xml:space="preserve">    </w:t>
      </w:r>
      <w:r>
        <w:rPr>
          <w:lang w:val="en-US"/>
        </w:rPr>
        <w:t>OdbPacketServices</w:t>
      </w:r>
      <w:r>
        <w:t>:</w:t>
      </w:r>
    </w:p>
    <w:p w:rsidR="00FA6A0B" w:rsidRDefault="00FA6A0B" w:rsidP="00FA6A0B">
      <w:pPr>
        <w:pStyle w:val="PL"/>
      </w:pPr>
      <w:r>
        <w:t xml:space="preserve">      anyOf:</w:t>
      </w:r>
    </w:p>
    <w:p w:rsidR="00FA6A0B" w:rsidRDefault="00FA6A0B" w:rsidP="00FA6A0B">
      <w:pPr>
        <w:pStyle w:val="PL"/>
      </w:pPr>
      <w:r>
        <w:t xml:space="preserve">        - type: string</w:t>
      </w:r>
    </w:p>
    <w:p w:rsidR="00FA6A0B" w:rsidRDefault="00FA6A0B" w:rsidP="00FA6A0B">
      <w:pPr>
        <w:pStyle w:val="PL"/>
      </w:pPr>
      <w:r>
        <w:t xml:space="preserve">          enum:</w:t>
      </w:r>
    </w:p>
    <w:p w:rsidR="00FA6A0B" w:rsidRDefault="00FA6A0B" w:rsidP="00FA6A0B">
      <w:pPr>
        <w:pStyle w:val="PL"/>
      </w:pPr>
      <w:r>
        <w:t xml:space="preserve">            - ALL_PACKET_SERVICES</w:t>
      </w:r>
    </w:p>
    <w:p w:rsidR="00FA6A0B" w:rsidRDefault="00FA6A0B" w:rsidP="00FA6A0B">
      <w:pPr>
        <w:pStyle w:val="PL"/>
      </w:pPr>
      <w:r>
        <w:t xml:space="preserve">            - ROAMER_ACCESS_HPLMN_AP</w:t>
      </w:r>
    </w:p>
    <w:p w:rsidR="00FA6A0B" w:rsidRDefault="00FA6A0B" w:rsidP="00FA6A0B">
      <w:pPr>
        <w:pStyle w:val="PL"/>
      </w:pPr>
      <w:r>
        <w:t xml:space="preserve">            - ROAMER_ACCESS_VPLMN_AP</w:t>
      </w:r>
    </w:p>
    <w:p w:rsidR="00FA6A0B" w:rsidRDefault="00FA6A0B" w:rsidP="00FA6A0B">
      <w:pPr>
        <w:pStyle w:val="PL"/>
        <w:rPr>
          <w:lang w:val="en-US"/>
        </w:rPr>
      </w:pPr>
      <w:r>
        <w:rPr>
          <w:lang w:val="en-US"/>
        </w:rPr>
        <w:t xml:space="preserve">        - type: string</w:t>
      </w:r>
    </w:p>
    <w:p w:rsidR="00FA6A0B" w:rsidRDefault="00FA6A0B" w:rsidP="00FA6A0B">
      <w:pPr>
        <w:pStyle w:val="PL"/>
        <w:rPr>
          <w:lang w:val="en-US"/>
        </w:rPr>
      </w:pPr>
      <w:r>
        <w:rPr>
          <w:lang w:val="en-US"/>
        </w:rPr>
        <w:t xml:space="preserve">      nullable: true</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STRUCTURED DATA TYPES</w:t>
      </w:r>
    </w:p>
    <w:p w:rsidR="0089532A" w:rsidRDefault="0089532A" w:rsidP="0089532A">
      <w:pPr>
        <w:pStyle w:val="PL"/>
        <w:rPr>
          <w:lang w:val="en-US"/>
        </w:rPr>
      </w:pPr>
      <w:r>
        <w:rPr>
          <w:lang w:val="en-US"/>
        </w:rPr>
        <w:t>#</w:t>
      </w:r>
    </w:p>
    <w:p w:rsidR="0089532A" w:rsidRDefault="0089532A" w:rsidP="0089532A">
      <w:pPr>
        <w:pStyle w:val="PL"/>
        <w:rPr>
          <w:lang w:val="en-US"/>
        </w:rPr>
      </w:pPr>
    </w:p>
    <w:p w:rsidR="0089532A" w:rsidRDefault="0089532A" w:rsidP="0089532A">
      <w:pPr>
        <w:pStyle w:val="PL"/>
        <w:rPr>
          <w:lang w:val="en-US"/>
        </w:rPr>
      </w:pPr>
      <w:r>
        <w:rPr>
          <w:lang w:val="en-US"/>
        </w:rPr>
        <w:t xml:space="preserve">    OdbData:</w:t>
      </w:r>
    </w:p>
    <w:p w:rsidR="0089532A" w:rsidRDefault="0089532A" w:rsidP="0089532A">
      <w:pPr>
        <w:pStyle w:val="PL"/>
        <w:rPr>
          <w:lang w:val="en-US"/>
        </w:rPr>
      </w:pPr>
      <w:r>
        <w:rPr>
          <w:lang w:val="en-US"/>
        </w:rPr>
        <w:t xml:space="preserve">      type: object</w:t>
      </w:r>
    </w:p>
    <w:p w:rsidR="0089532A" w:rsidRDefault="0089532A" w:rsidP="0089532A">
      <w:pPr>
        <w:pStyle w:val="PL"/>
        <w:rPr>
          <w:lang w:val="en-US"/>
        </w:rPr>
      </w:pPr>
      <w:r>
        <w:rPr>
          <w:lang w:val="en-US"/>
        </w:rPr>
        <w:t xml:space="preserve">      properties:</w:t>
      </w:r>
    </w:p>
    <w:p w:rsidR="0089532A" w:rsidRDefault="0089532A" w:rsidP="0089532A">
      <w:pPr>
        <w:pStyle w:val="PL"/>
        <w:rPr>
          <w:lang w:val="en-US"/>
        </w:rPr>
      </w:pPr>
      <w:r>
        <w:rPr>
          <w:lang w:val="en-US"/>
        </w:rPr>
        <w:t xml:space="preserve">        roamingOdb:</w:t>
      </w:r>
    </w:p>
    <w:p w:rsidR="0089532A" w:rsidRDefault="0089532A" w:rsidP="0089532A">
      <w:pPr>
        <w:pStyle w:val="PL"/>
        <w:rPr>
          <w:lang w:val="en-US"/>
        </w:rPr>
      </w:pPr>
      <w:r>
        <w:rPr>
          <w:lang w:val="en-US"/>
        </w:rPr>
        <w:t xml:space="preserve">          $ref: '#/components/schemas/RoamingOdb'</w:t>
      </w:r>
    </w:p>
    <w:p w:rsidR="0089532A" w:rsidRDefault="0089532A" w:rsidP="0089532A">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w:t>
      </w:r>
      <w:r w:rsidR="00A34106">
        <w:rPr>
          <w:lang w:val="en-US"/>
        </w:rPr>
        <w:t>clause</w:t>
      </w:r>
      <w:r w:rsidRPr="00F267AF">
        <w:rPr>
          <w:lang w:val="en-US"/>
        </w:rPr>
        <w:t xml:space="preserve"> 5.</w:t>
      </w:r>
      <w:r w:rsidR="000B5D45">
        <w:rPr>
          <w:lang w:val="en-US"/>
        </w:rPr>
        <w:t>8</w:t>
      </w: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SIMPLE DATA TYPES</w:t>
      </w:r>
    </w:p>
    <w:p w:rsidR="00296CD9" w:rsidRPr="00F267AF" w:rsidRDefault="00296CD9" w:rsidP="00296CD9">
      <w:pPr>
        <w:pStyle w:val="PL"/>
        <w:rPr>
          <w:lang w:val="en-US"/>
        </w:rPr>
      </w:pPr>
      <w:r w:rsidRPr="00F267AF">
        <w:rPr>
          <w:lang w:val="en-US"/>
        </w:rPr>
        <w:t>#</w:t>
      </w:r>
    </w:p>
    <w:p w:rsidR="00296CD9" w:rsidRDefault="00296CD9" w:rsidP="00296CD9">
      <w:pPr>
        <w:pStyle w:val="PL"/>
      </w:pPr>
      <w:r w:rsidRPr="00F267AF">
        <w:t>#</w:t>
      </w:r>
    </w:p>
    <w:p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E12E6A" w:rsidRPr="005D14F1" w:rsidRDefault="00E12E6A" w:rsidP="00E12E6A">
      <w:pPr>
        <w:pStyle w:val="PL"/>
        <w:rPr>
          <w:lang w:val="en-US"/>
        </w:rPr>
      </w:pPr>
      <w:r w:rsidRPr="005D14F1">
        <w:rPr>
          <w:lang w:val="en-US"/>
        </w:rPr>
        <w:t xml:space="preserve">    </w:t>
      </w:r>
      <w:r>
        <w:rPr>
          <w:lang w:val="en-US"/>
        </w:rPr>
        <w:t>Application</w:t>
      </w:r>
      <w:r w:rsidRPr="005D14F1">
        <w:rPr>
          <w:lang w:val="en-US"/>
        </w:rPr>
        <w:t>ChargingId:</w:t>
      </w:r>
    </w:p>
    <w:p w:rsidR="00E12E6A" w:rsidRDefault="00E12E6A" w:rsidP="00E12E6A">
      <w:pPr>
        <w:pStyle w:val="PL"/>
      </w:pPr>
      <w:r w:rsidRPr="005D14F1">
        <w:t xml:space="preserve">      </w:t>
      </w:r>
      <w:r>
        <w:t>type</w:t>
      </w:r>
      <w:r w:rsidRPr="005D14F1">
        <w:t xml:space="preserve">: </w:t>
      </w:r>
      <w:r>
        <w:t>string</w:t>
      </w:r>
    </w:p>
    <w:p w:rsidR="00E12E6A" w:rsidRPr="005D14F1" w:rsidRDefault="00E12E6A" w:rsidP="00E12E6A">
      <w:pPr>
        <w:pStyle w:val="PL"/>
      </w:pPr>
    </w:p>
    <w:p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Pr="00F267AF" w:rsidRDefault="000B5D45" w:rsidP="000B5D45">
      <w:pPr>
        <w:pStyle w:val="PL"/>
        <w:rPr>
          <w:lang w:val="en-US"/>
        </w:rPr>
      </w:pPr>
    </w:p>
    <w:p w:rsidR="00296CD9" w:rsidRPr="00F267AF" w:rsidRDefault="00296CD9" w:rsidP="00296CD9">
      <w:pPr>
        <w:pStyle w:val="PL"/>
      </w:pPr>
    </w:p>
    <w:p w:rsidR="00296CD9" w:rsidRPr="00F267AF" w:rsidRDefault="00296CD9" w:rsidP="00296CD9">
      <w:pPr>
        <w:pStyle w:val="PL"/>
      </w:pPr>
      <w:r w:rsidRPr="00F267AF">
        <w:t>#</w:t>
      </w:r>
    </w:p>
    <w:p w:rsidR="00296CD9" w:rsidRPr="00F267AF" w:rsidRDefault="00296CD9" w:rsidP="00296CD9">
      <w:pPr>
        <w:pStyle w:val="PL"/>
        <w:rPr>
          <w:lang w:val="en-US"/>
        </w:rPr>
      </w:pPr>
      <w:r w:rsidRPr="00F267AF">
        <w:rPr>
          <w:lang w:val="en-US"/>
        </w:rPr>
        <w:t># Enumerations</w:t>
      </w:r>
    </w:p>
    <w:p w:rsidR="00296CD9" w:rsidRPr="00F267AF" w:rsidRDefault="00296CD9" w:rsidP="00296CD9">
      <w:pPr>
        <w:pStyle w:val="PL"/>
        <w:rPr>
          <w:lang w:val="en-US"/>
        </w:rPr>
      </w:pPr>
      <w:r w:rsidRPr="00F267AF">
        <w:rPr>
          <w:lang w:val="en-US"/>
        </w:rPr>
        <w:t>#</w:t>
      </w:r>
    </w:p>
    <w:p w:rsidR="00296CD9" w:rsidRDefault="00296CD9" w:rsidP="00296CD9">
      <w:pPr>
        <w:pStyle w:val="PL"/>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STRUCTURED DATA TYPES</w:t>
      </w:r>
    </w:p>
    <w:p w:rsidR="00296CD9" w:rsidRPr="00F267AF" w:rsidRDefault="00296CD9" w:rsidP="00296CD9">
      <w:pPr>
        <w:pStyle w:val="PL"/>
        <w:rPr>
          <w:lang w:val="en-US"/>
        </w:rPr>
      </w:pPr>
      <w:r w:rsidRPr="00F267AF">
        <w:rPr>
          <w:lang w:val="en-US"/>
        </w:rPr>
        <w:t>#</w:t>
      </w:r>
    </w:p>
    <w:p w:rsidR="00296CD9" w:rsidRPr="002E5CBA" w:rsidRDefault="00296CD9" w:rsidP="00296CD9">
      <w:pPr>
        <w:pStyle w:val="PL"/>
        <w:rPr>
          <w:lang w:val="en-US"/>
        </w:rPr>
      </w:pPr>
      <w:r>
        <w:rPr>
          <w:lang w:val="en-US"/>
        </w:rPr>
        <w:t xml:space="preserve">    SecondaryRatUsageReport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secondaryRatType</w:t>
      </w:r>
      <w:r w:rsidRPr="002E5CBA">
        <w:rPr>
          <w:lang w:val="en-US"/>
        </w:rPr>
        <w:t>:</w:t>
      </w:r>
    </w:p>
    <w:p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rsidR="00296CD9" w:rsidRPr="002E5CBA" w:rsidRDefault="00296CD9" w:rsidP="00296CD9">
      <w:pPr>
        <w:pStyle w:val="PL"/>
        <w:rPr>
          <w:lang w:val="en-US"/>
        </w:rPr>
      </w:pPr>
      <w:r w:rsidRPr="002E5CBA">
        <w:rPr>
          <w:lang w:val="en-US"/>
        </w:rPr>
        <w:t xml:space="preserve">        </w:t>
      </w:r>
      <w:r>
        <w:t>qosFlowsUsageData</w:t>
      </w:r>
      <w:r w:rsidRPr="002E5CBA">
        <w:rPr>
          <w:lang w:val="en-US"/>
        </w:rPr>
        <w:t>:</w:t>
      </w:r>
    </w:p>
    <w:p w:rsidR="00296CD9" w:rsidRPr="002E5CBA" w:rsidRDefault="00296CD9" w:rsidP="00296CD9">
      <w:pPr>
        <w:pStyle w:val="PL"/>
        <w:rPr>
          <w:lang w:val="en-US"/>
        </w:rPr>
      </w:pPr>
      <w:r w:rsidRPr="002E5CBA">
        <w:rPr>
          <w:lang w:val="en-US"/>
        </w:rPr>
        <w:t xml:space="preserve">          type: array</w:t>
      </w:r>
    </w:p>
    <w:p w:rsidR="00296CD9" w:rsidRPr="002E5CBA" w:rsidRDefault="00296CD9" w:rsidP="00296CD9">
      <w:pPr>
        <w:pStyle w:val="PL"/>
        <w:rPr>
          <w:lang w:val="en-US"/>
        </w:rPr>
      </w:pPr>
      <w:r w:rsidRPr="002E5CBA">
        <w:rPr>
          <w:lang w:val="en-US"/>
        </w:rPr>
        <w:t xml:space="preserve">          items:</w:t>
      </w:r>
    </w:p>
    <w:p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rsidR="00296CD9" w:rsidRDefault="00296CD9" w:rsidP="00296CD9">
      <w:pPr>
        <w:pStyle w:val="PL"/>
        <w:rPr>
          <w:lang w:val="en-US"/>
        </w:rPr>
      </w:pPr>
      <w:r>
        <w:rPr>
          <w:lang w:val="en-US"/>
        </w:rPr>
        <w:t xml:space="preserve">          minItems: 1</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secondaryRatType</w:t>
      </w:r>
    </w:p>
    <w:p w:rsidR="00296CD9" w:rsidRPr="002E5CBA" w:rsidRDefault="00296CD9" w:rsidP="00296CD9">
      <w:pPr>
        <w:pStyle w:val="PL"/>
        <w:rPr>
          <w:lang w:val="en-US"/>
        </w:rPr>
      </w:pPr>
      <w:r w:rsidRPr="002E5CBA">
        <w:rPr>
          <w:lang w:val="en-US"/>
        </w:rPr>
        <w:t xml:space="preserve">        - </w:t>
      </w:r>
      <w:r>
        <w:t>qosFlowsUsageData</w:t>
      </w:r>
    </w:p>
    <w:p w:rsidR="00296CD9" w:rsidRDefault="00296CD9" w:rsidP="00296CD9">
      <w:pPr>
        <w:pStyle w:val="PL"/>
        <w:rPr>
          <w:lang w:val="en-US"/>
        </w:rPr>
      </w:pPr>
    </w:p>
    <w:p w:rsidR="00296CD9" w:rsidRPr="002E5CBA" w:rsidRDefault="00296CD9" w:rsidP="00296CD9">
      <w:pPr>
        <w:pStyle w:val="PL"/>
        <w:rPr>
          <w:lang w:val="en-US"/>
        </w:rPr>
      </w:pPr>
      <w:r>
        <w:rPr>
          <w:lang w:val="en-US"/>
        </w:rPr>
        <w:t xml:space="preserve">    </w:t>
      </w:r>
      <w:r>
        <w:t>QosFlowUsageReport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lastRenderedPageBreak/>
        <w:t xml:space="preserve">      properties:</w:t>
      </w:r>
    </w:p>
    <w:p w:rsidR="00296CD9" w:rsidRPr="002E5CBA" w:rsidRDefault="00296CD9" w:rsidP="00296CD9">
      <w:pPr>
        <w:pStyle w:val="PL"/>
        <w:rPr>
          <w:lang w:val="en-US"/>
        </w:rPr>
      </w:pPr>
      <w:r w:rsidRPr="002E5CBA">
        <w:rPr>
          <w:lang w:val="en-US"/>
        </w:rPr>
        <w:t xml:space="preserve">        </w:t>
      </w:r>
      <w:r>
        <w:t>qfi</w:t>
      </w:r>
      <w:r w:rsidRPr="002E5CBA">
        <w:rPr>
          <w:lang w:val="en-US"/>
        </w:rPr>
        <w:t>:</w:t>
      </w:r>
    </w:p>
    <w:p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rsidR="00296CD9" w:rsidRPr="002E5CBA" w:rsidRDefault="00296CD9" w:rsidP="00296CD9">
      <w:pPr>
        <w:pStyle w:val="PL"/>
        <w:rPr>
          <w:lang w:val="en-US"/>
        </w:rPr>
      </w:pPr>
      <w:r w:rsidRPr="002E5CBA">
        <w:rPr>
          <w:lang w:val="en-US"/>
        </w:rPr>
        <w:t xml:space="preserve">        </w:t>
      </w:r>
      <w:r>
        <w:t>startTimeStamp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endTimeStamp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downlinkVolume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w:t>
      </w:r>
      <w:r>
        <w:t>uplinkVolume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qfi</w:t>
      </w:r>
    </w:p>
    <w:p w:rsidR="00296CD9" w:rsidRDefault="00296CD9" w:rsidP="00296CD9">
      <w:pPr>
        <w:pStyle w:val="PL"/>
      </w:pPr>
      <w:r w:rsidRPr="002E5CBA">
        <w:rPr>
          <w:lang w:val="en-US"/>
        </w:rPr>
        <w:t xml:space="preserve">        - </w:t>
      </w:r>
      <w:r>
        <w:t>startTimeStamp</w:t>
      </w:r>
    </w:p>
    <w:p w:rsidR="00296CD9" w:rsidRDefault="00296CD9" w:rsidP="00296CD9">
      <w:pPr>
        <w:pStyle w:val="PL"/>
      </w:pPr>
      <w:r w:rsidRPr="002E5CBA">
        <w:rPr>
          <w:lang w:val="en-US"/>
        </w:rPr>
        <w:t xml:space="preserve">        - </w:t>
      </w:r>
      <w:r>
        <w:t>endTimeStamp</w:t>
      </w:r>
    </w:p>
    <w:p w:rsidR="00296CD9" w:rsidRDefault="00296CD9" w:rsidP="00296CD9">
      <w:pPr>
        <w:pStyle w:val="PL"/>
      </w:pPr>
      <w:r w:rsidRPr="002E5CBA">
        <w:rPr>
          <w:lang w:val="en-US"/>
        </w:rPr>
        <w:t xml:space="preserve">        - </w:t>
      </w:r>
      <w:r w:rsidR="00EC3E80">
        <w:t>downlinkVolume</w:t>
      </w:r>
    </w:p>
    <w:p w:rsidR="00296CD9" w:rsidRPr="002E5CBA" w:rsidRDefault="00296CD9" w:rsidP="00296CD9">
      <w:pPr>
        <w:pStyle w:val="PL"/>
        <w:rPr>
          <w:lang w:val="en-US"/>
        </w:rPr>
      </w:pPr>
      <w:r w:rsidRPr="002E5CBA">
        <w:rPr>
          <w:lang w:val="en-US"/>
        </w:rPr>
        <w:t xml:space="preserve">        - </w:t>
      </w:r>
      <w:r w:rsidR="00EC3E80">
        <w:t>uplinkVolume</w:t>
      </w:r>
    </w:p>
    <w:p w:rsidR="00C37436" w:rsidRDefault="00C37436" w:rsidP="00C37436">
      <w:pPr>
        <w:pStyle w:val="PL"/>
        <w:rPr>
          <w:lang w:val="en-US"/>
        </w:rPr>
      </w:pPr>
    </w:p>
    <w:p w:rsidR="00C37436" w:rsidRPr="002E5CBA" w:rsidRDefault="00C37436" w:rsidP="00C37436">
      <w:pPr>
        <w:pStyle w:val="PL"/>
        <w:rPr>
          <w:lang w:val="en-US"/>
        </w:rPr>
      </w:pPr>
      <w:r>
        <w:rPr>
          <w:lang w:val="en-US"/>
        </w:rPr>
        <w:t xml:space="preserve">    SecondaryRatUsageInfo</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secondaryRatType</w:t>
      </w:r>
      <w:r w:rsidRPr="002E5CBA">
        <w:rPr>
          <w:lang w:val="en-US"/>
        </w:rPr>
        <w:t>:</w:t>
      </w:r>
    </w:p>
    <w:p w:rsidR="00C37436" w:rsidRPr="002E5CBA" w:rsidRDefault="00C37436" w:rsidP="00C37436">
      <w:pPr>
        <w:pStyle w:val="PL"/>
        <w:rPr>
          <w:lang w:val="en-US"/>
        </w:rPr>
      </w:pPr>
      <w:r w:rsidRPr="002E5CBA">
        <w:rPr>
          <w:lang w:val="en-US"/>
        </w:rPr>
        <w:t xml:space="preserve">          $ref: </w:t>
      </w:r>
      <w:r>
        <w:rPr>
          <w:lang w:val="en-US"/>
        </w:rPr>
        <w:t>'</w:t>
      </w:r>
      <w:r w:rsidRPr="002E5CBA">
        <w:rPr>
          <w:lang w:val="en-US"/>
        </w:rPr>
        <w:t>#/c</w:t>
      </w:r>
      <w:r>
        <w:rPr>
          <w:lang w:val="en-US"/>
        </w:rPr>
        <w:t>omponents/schemas/RatType</w:t>
      </w:r>
      <w:r w:rsidRPr="002E5CBA">
        <w:rPr>
          <w:lang w:val="en-US"/>
        </w:rPr>
        <w:t>'</w:t>
      </w:r>
    </w:p>
    <w:p w:rsidR="00C37436" w:rsidRPr="002E5CBA" w:rsidRDefault="00C37436" w:rsidP="00C37436">
      <w:pPr>
        <w:pStyle w:val="PL"/>
        <w:rPr>
          <w:lang w:val="en-US"/>
        </w:rPr>
      </w:pPr>
      <w:r w:rsidRPr="002E5CBA">
        <w:rPr>
          <w:lang w:val="en-US"/>
        </w:rPr>
        <w:t xml:space="preserve">        </w:t>
      </w:r>
      <w:r>
        <w:t>qosFlowsUsageData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QosFlowUsageReport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w:t>
      </w:r>
      <w:r>
        <w:t>pduSessionUsageData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VolumeTimedReport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secondaryRatType</w:t>
      </w:r>
    </w:p>
    <w:p w:rsidR="00C37436" w:rsidRPr="002E5CBA" w:rsidRDefault="00C37436" w:rsidP="00C37436">
      <w:pPr>
        <w:pStyle w:val="PL"/>
        <w:rPr>
          <w:lang w:val="en-US"/>
        </w:rPr>
      </w:pPr>
    </w:p>
    <w:p w:rsidR="00C37436" w:rsidRPr="002E5CBA" w:rsidRDefault="00C37436" w:rsidP="00C37436">
      <w:pPr>
        <w:pStyle w:val="PL"/>
        <w:rPr>
          <w:lang w:val="en-US"/>
        </w:rPr>
      </w:pPr>
      <w:r>
        <w:rPr>
          <w:lang w:val="en-US"/>
        </w:rPr>
        <w:t xml:space="preserve">    </w:t>
      </w:r>
      <w:r>
        <w:t>VolumeTimedReport</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startTimeStamp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endTimeStamp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downlinkVolume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w:t>
      </w:r>
      <w:r>
        <w:t>uplinkVolume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startTimeStamp</w:t>
      </w:r>
    </w:p>
    <w:p w:rsidR="00C37436" w:rsidRDefault="00C37436" w:rsidP="00C37436">
      <w:pPr>
        <w:pStyle w:val="PL"/>
      </w:pPr>
      <w:r w:rsidRPr="002E5CBA">
        <w:rPr>
          <w:lang w:val="en-US"/>
        </w:rPr>
        <w:t xml:space="preserve">        - </w:t>
      </w:r>
      <w:r>
        <w:t>endTimeStamp</w:t>
      </w:r>
    </w:p>
    <w:p w:rsidR="00C37436" w:rsidRDefault="00C37436" w:rsidP="00C37436">
      <w:pPr>
        <w:pStyle w:val="PL"/>
      </w:pPr>
      <w:r w:rsidRPr="002E5CBA">
        <w:rPr>
          <w:lang w:val="en-US"/>
        </w:rPr>
        <w:t xml:space="preserve">        - </w:t>
      </w:r>
      <w:r>
        <w:t>downlinkVolume</w:t>
      </w:r>
    </w:p>
    <w:p w:rsidR="00C37436" w:rsidRDefault="00C37436" w:rsidP="00C37436">
      <w:pPr>
        <w:pStyle w:val="PL"/>
      </w:pPr>
      <w:r w:rsidRPr="002E5CBA">
        <w:rPr>
          <w:lang w:val="en-US"/>
        </w:rPr>
        <w:t xml:space="preserve">        - </w:t>
      </w:r>
      <w:r>
        <w:t>uplinkVolume</w:t>
      </w:r>
    </w:p>
    <w:p w:rsidR="00296CD9" w:rsidRPr="00F267AF" w:rsidRDefault="00296CD9" w:rsidP="00296CD9">
      <w:pPr>
        <w:pStyle w:val="PL"/>
        <w:rPr>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lastRenderedPageBreak/>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pPr>
      <w:r>
        <w:t xml:space="preserve">    '406</w:t>
      </w:r>
      <w:r w:rsidRPr="00F267AF">
        <w:t>':</w:t>
      </w:r>
    </w:p>
    <w:p w:rsidR="0001359F" w:rsidRPr="00F267AF" w:rsidRDefault="0001359F" w:rsidP="0001359F">
      <w:pPr>
        <w:pStyle w:val="PL"/>
      </w:pPr>
      <w:r w:rsidRPr="00F267AF">
        <w:t xml:space="preserve">      description: </w:t>
      </w:r>
      <w:r w:rsidRPr="00CA0CBC">
        <w:t>406 Not Acceptable</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pPr>
      <w:r>
        <w:t xml:space="preserve">    '412</w:t>
      </w:r>
      <w:r w:rsidRPr="00F267AF">
        <w:t>':</w:t>
      </w:r>
    </w:p>
    <w:p w:rsidR="00FC2EBE" w:rsidRPr="00F267AF" w:rsidRDefault="00FC2EBE" w:rsidP="00FC2EBE">
      <w:pPr>
        <w:pStyle w:val="PL"/>
      </w:pPr>
      <w:r w:rsidRPr="00F267AF">
        <w:t xml:space="preserve">      description: </w:t>
      </w:r>
      <w:r>
        <w:t>Precondition Failed</w:t>
      </w:r>
    </w:p>
    <w:p w:rsidR="00FC2EBE" w:rsidRPr="00F267AF" w:rsidRDefault="00FC2EBE" w:rsidP="00FC2EBE">
      <w:pPr>
        <w:pStyle w:val="PL"/>
      </w:pPr>
      <w:r w:rsidRPr="00F267AF">
        <w:t xml:space="preserve">      content:</w:t>
      </w:r>
    </w:p>
    <w:p w:rsidR="00FC2EBE" w:rsidRPr="00F267AF" w:rsidRDefault="00FC2EBE" w:rsidP="00FC2EBE">
      <w:pPr>
        <w:pStyle w:val="PL"/>
      </w:pPr>
      <w:r w:rsidRPr="00F267AF">
        <w:t xml:space="preserve">        application/problem+json:</w:t>
      </w:r>
    </w:p>
    <w:p w:rsidR="00FC2EBE" w:rsidRPr="00F267AF" w:rsidRDefault="00FC2EBE" w:rsidP="00FC2EBE">
      <w:pPr>
        <w:pStyle w:val="PL"/>
      </w:pPr>
      <w:r w:rsidRPr="00F267AF">
        <w:t xml:space="preserve">          schema:</w:t>
      </w:r>
    </w:p>
    <w:p w:rsidR="00FC2EBE" w:rsidRPr="00F267AF" w:rsidRDefault="00FC2EBE" w:rsidP="00FC2EBE">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pPr>
      <w:r w:rsidRPr="00F267AF">
        <w:t xml:space="preserve">    '4</w:t>
      </w:r>
      <w:r>
        <w:t>29</w:t>
      </w:r>
      <w:r w:rsidRPr="00F267AF">
        <w:t>':</w:t>
      </w:r>
    </w:p>
    <w:p w:rsidR="006A4ED3" w:rsidRPr="00F267AF" w:rsidRDefault="006A4ED3" w:rsidP="006A4ED3">
      <w:pPr>
        <w:pStyle w:val="PL"/>
      </w:pPr>
      <w:r w:rsidRPr="00F267AF">
        <w:t xml:space="preserve">      description: </w:t>
      </w:r>
      <w:r>
        <w:t>Too Many Requests</w:t>
      </w:r>
    </w:p>
    <w:p w:rsidR="006A4ED3" w:rsidRPr="00F267AF" w:rsidRDefault="006A4ED3" w:rsidP="006A4ED3">
      <w:pPr>
        <w:pStyle w:val="PL"/>
      </w:pPr>
      <w:r w:rsidRPr="00F267AF">
        <w:t xml:space="preserve">      content:</w:t>
      </w:r>
    </w:p>
    <w:p w:rsidR="006A4ED3" w:rsidRPr="00F267AF" w:rsidRDefault="006A4ED3" w:rsidP="006A4ED3">
      <w:pPr>
        <w:pStyle w:val="PL"/>
      </w:pPr>
      <w:r w:rsidRPr="00F267AF">
        <w:t xml:space="preserve">        application/problem+json:</w:t>
      </w:r>
    </w:p>
    <w:p w:rsidR="006A4ED3" w:rsidRPr="00F267AF" w:rsidRDefault="006A4ED3" w:rsidP="006A4ED3">
      <w:pPr>
        <w:pStyle w:val="PL"/>
      </w:pPr>
      <w:r w:rsidRPr="00F267AF">
        <w:t xml:space="preserve">          schema:</w:t>
      </w:r>
    </w:p>
    <w:p w:rsidR="006A4ED3" w:rsidRPr="00F267AF" w:rsidRDefault="006A4ED3" w:rsidP="006A4ED3">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pPr>
      <w:r w:rsidRPr="00F267AF">
        <w:t xml:space="preserve">      content:</w:t>
      </w:r>
    </w:p>
    <w:p w:rsidR="00B727F3" w:rsidRPr="00F267AF" w:rsidRDefault="00B727F3" w:rsidP="00B727F3">
      <w:pPr>
        <w:pStyle w:val="PL"/>
      </w:pPr>
      <w:r w:rsidRPr="00F267AF">
        <w:t xml:space="preserve">        application/problem+json:</w:t>
      </w:r>
    </w:p>
    <w:p w:rsidR="00B727F3" w:rsidRPr="00F267AF" w:rsidRDefault="00B727F3" w:rsidP="00B727F3">
      <w:pPr>
        <w:pStyle w:val="PL"/>
      </w:pPr>
      <w:r w:rsidRPr="00F267AF">
        <w:t xml:space="preserve">          schema:</w:t>
      </w:r>
    </w:p>
    <w:p w:rsidR="00B727F3" w:rsidRPr="00F267AF" w:rsidRDefault="00B727F3" w:rsidP="00B727F3">
      <w:pPr>
        <w:pStyle w:val="PL"/>
      </w:pPr>
      <w:r w:rsidRPr="00F267AF">
        <w:t xml:space="preserve">            $ref: '#/components/schemas/ProblemDetails'</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lastRenderedPageBreak/>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444" w:name="historyclause"/>
      <w:bookmarkStart w:id="445" w:name="_Toc27592640"/>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445"/>
    </w:p>
    <w:bookmarkEnd w:id="444"/>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CP-183168</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CP-183161</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lastRenderedPageBreak/>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26018A" w:rsidRPr="00F267AF" w:rsidTr="004C4659">
        <w:tc>
          <w:tcPr>
            <w:tcW w:w="800" w:type="dxa"/>
            <w:shd w:val="solid" w:color="FFFFFF" w:fill="auto"/>
          </w:tcPr>
          <w:p w:rsidR="0026018A" w:rsidRDefault="0026018A" w:rsidP="004C4659">
            <w:pPr>
              <w:pStyle w:val="TAC"/>
              <w:rPr>
                <w:sz w:val="16"/>
                <w:szCs w:val="16"/>
              </w:rPr>
            </w:pPr>
            <w:r>
              <w:rPr>
                <w:sz w:val="16"/>
                <w:szCs w:val="16"/>
              </w:rPr>
              <w:t>2019-03</w:t>
            </w:r>
          </w:p>
        </w:tc>
        <w:tc>
          <w:tcPr>
            <w:tcW w:w="800" w:type="dxa"/>
            <w:shd w:val="solid" w:color="FFFFFF" w:fill="auto"/>
          </w:tcPr>
          <w:p w:rsidR="0026018A" w:rsidRDefault="0026018A" w:rsidP="004C4659">
            <w:pPr>
              <w:pStyle w:val="TAC"/>
              <w:rPr>
                <w:sz w:val="16"/>
                <w:szCs w:val="16"/>
              </w:rPr>
            </w:pPr>
            <w:r>
              <w:rPr>
                <w:sz w:val="16"/>
                <w:szCs w:val="16"/>
              </w:rPr>
              <w:t>CT#83</w:t>
            </w:r>
          </w:p>
        </w:tc>
        <w:tc>
          <w:tcPr>
            <w:tcW w:w="1094" w:type="dxa"/>
            <w:shd w:val="solid" w:color="FFFFFF" w:fill="auto"/>
          </w:tcPr>
          <w:p w:rsidR="0026018A" w:rsidRDefault="0026018A" w:rsidP="004C4659">
            <w:pPr>
              <w:pStyle w:val="TAC"/>
              <w:rPr>
                <w:sz w:val="16"/>
                <w:szCs w:val="16"/>
              </w:rPr>
            </w:pPr>
            <w:r>
              <w:rPr>
                <w:sz w:val="16"/>
                <w:szCs w:val="16"/>
              </w:rPr>
              <w:t>CP-190029</w:t>
            </w:r>
          </w:p>
        </w:tc>
        <w:tc>
          <w:tcPr>
            <w:tcW w:w="567" w:type="dxa"/>
            <w:shd w:val="solid" w:color="FFFFFF" w:fill="auto"/>
          </w:tcPr>
          <w:p w:rsidR="0026018A" w:rsidRPr="006C52B5" w:rsidRDefault="0026018A" w:rsidP="004C4659">
            <w:pPr>
              <w:pStyle w:val="TAL"/>
              <w:rPr>
                <w:rFonts w:eastAsia="Times New Roman" w:cs="Arial"/>
                <w:sz w:val="16"/>
                <w:szCs w:val="16"/>
                <w:lang w:eastAsia="en-GB"/>
              </w:rPr>
            </w:pPr>
            <w:r>
              <w:rPr>
                <w:rFonts w:eastAsia="Times New Roman" w:cs="Arial"/>
                <w:sz w:val="16"/>
                <w:szCs w:val="16"/>
                <w:lang w:eastAsia="en-GB"/>
              </w:rPr>
              <w:t>0075</w:t>
            </w:r>
          </w:p>
        </w:tc>
        <w:tc>
          <w:tcPr>
            <w:tcW w:w="425" w:type="dxa"/>
            <w:shd w:val="solid" w:color="FFFFFF" w:fill="auto"/>
          </w:tcPr>
          <w:p w:rsidR="0026018A" w:rsidRPr="006C52B5" w:rsidRDefault="00326CB7" w:rsidP="004C4659">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26018A" w:rsidRDefault="0026018A" w:rsidP="004C4659">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4C4659">
            <w:pPr>
              <w:pStyle w:val="TAL"/>
              <w:rPr>
                <w:rFonts w:eastAsia="Times New Roman" w:cs="Arial"/>
                <w:sz w:val="16"/>
                <w:szCs w:val="16"/>
                <w:lang w:eastAsia="en-GB"/>
              </w:rPr>
            </w:pPr>
            <w:r>
              <w:t>Corrections on subscribed Priority</w:t>
            </w:r>
          </w:p>
        </w:tc>
        <w:tc>
          <w:tcPr>
            <w:tcW w:w="708" w:type="dxa"/>
            <w:shd w:val="solid" w:color="FFFFFF" w:fill="auto"/>
          </w:tcPr>
          <w:p w:rsidR="0026018A" w:rsidRPr="00AC6887" w:rsidRDefault="0026018A" w:rsidP="004C4659">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0076</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AmfRegionId and AmfSetId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Supported features</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0078</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n3iwf 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0079</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the encoding of bit string</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0081</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Type RouteToLocation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0082</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ODB correction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0083</w:t>
            </w:r>
          </w:p>
        </w:tc>
        <w:tc>
          <w:tcPr>
            <w:tcW w:w="425" w:type="dxa"/>
            <w:shd w:val="solid" w:color="FFFFFF" w:fill="auto"/>
          </w:tcPr>
          <w:p w:rsidR="0026018A" w:rsidRDefault="0026018A" w:rsidP="0026018A">
            <w:pPr>
              <w:pStyle w:val="TAR"/>
              <w:rPr>
                <w:rFonts w:eastAsia="Times New Roman" w:cs="Arial"/>
                <w:sz w:val="16"/>
                <w:szCs w:val="16"/>
                <w:lang w:eastAsia="en-GB"/>
              </w:rPr>
            </w:pP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3GPP TS 29.571 API version update</w:t>
            </w:r>
          </w:p>
        </w:tc>
        <w:tc>
          <w:tcPr>
            <w:tcW w:w="708" w:type="dxa"/>
            <w:shd w:val="solid" w:color="FFFFFF" w:fill="auto"/>
          </w:tcPr>
          <w:p w:rsidR="0026018A" w:rsidRDefault="0026018A" w:rsidP="0026018A">
            <w:pPr>
              <w:pStyle w:val="TAC"/>
              <w:rPr>
                <w:sz w:val="16"/>
                <w:szCs w:val="16"/>
              </w:rPr>
            </w:pPr>
            <w:r>
              <w:rPr>
                <w:sz w:val="16"/>
                <w:szCs w:val="16"/>
              </w:rPr>
              <w:t>15.3.0</w:t>
            </w:r>
          </w:p>
        </w:tc>
      </w:tr>
      <w:tr w:rsidR="00C544AD" w:rsidRPr="00F267AF" w:rsidTr="004C4659">
        <w:tc>
          <w:tcPr>
            <w:tcW w:w="800" w:type="dxa"/>
            <w:shd w:val="solid" w:color="FFFFFF" w:fill="auto"/>
          </w:tcPr>
          <w:p w:rsidR="00C544AD" w:rsidRDefault="00C544AD" w:rsidP="00803809">
            <w:pPr>
              <w:pStyle w:val="TAC"/>
              <w:rPr>
                <w:sz w:val="16"/>
                <w:szCs w:val="16"/>
              </w:rPr>
            </w:pPr>
            <w:r>
              <w:rPr>
                <w:sz w:val="16"/>
                <w:szCs w:val="16"/>
              </w:rPr>
              <w:t>2019-0</w:t>
            </w:r>
            <w:r w:rsidR="00803809">
              <w:rPr>
                <w:sz w:val="16"/>
                <w:szCs w:val="16"/>
              </w:rPr>
              <w:t>6</w:t>
            </w:r>
          </w:p>
        </w:tc>
        <w:tc>
          <w:tcPr>
            <w:tcW w:w="800" w:type="dxa"/>
            <w:shd w:val="solid" w:color="FFFFFF" w:fill="auto"/>
          </w:tcPr>
          <w:p w:rsidR="00C544AD" w:rsidRDefault="00A1472F" w:rsidP="0026018A">
            <w:pPr>
              <w:pStyle w:val="TAC"/>
              <w:rPr>
                <w:sz w:val="16"/>
                <w:szCs w:val="16"/>
              </w:rPr>
            </w:pPr>
            <w:r>
              <w:rPr>
                <w:sz w:val="16"/>
                <w:szCs w:val="16"/>
              </w:rPr>
              <w:t>CT#84</w:t>
            </w:r>
          </w:p>
        </w:tc>
        <w:tc>
          <w:tcPr>
            <w:tcW w:w="1094" w:type="dxa"/>
            <w:shd w:val="solid" w:color="FFFFFF" w:fill="auto"/>
          </w:tcPr>
          <w:p w:rsidR="00C544AD" w:rsidRDefault="00A1472F" w:rsidP="0026018A">
            <w:pPr>
              <w:pStyle w:val="TAC"/>
              <w:rPr>
                <w:sz w:val="16"/>
                <w:szCs w:val="16"/>
              </w:rPr>
            </w:pPr>
            <w:r>
              <w:rPr>
                <w:sz w:val="16"/>
                <w:szCs w:val="16"/>
              </w:rPr>
              <w:t>CP-191041</w:t>
            </w:r>
          </w:p>
        </w:tc>
        <w:tc>
          <w:tcPr>
            <w:tcW w:w="567" w:type="dxa"/>
            <w:shd w:val="solid" w:color="FFFFFF" w:fill="auto"/>
          </w:tcPr>
          <w:p w:rsidR="00C544AD" w:rsidRDefault="00C544AD"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C544AD" w:rsidRDefault="00C544AD" w:rsidP="0026018A">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C544AD" w:rsidRDefault="00C544AD" w:rsidP="0026018A">
            <w:pPr>
              <w:pStyle w:val="TAC"/>
              <w:rPr>
                <w:rFonts w:cs="Arial"/>
                <w:sz w:val="16"/>
                <w:szCs w:val="16"/>
              </w:rPr>
            </w:pPr>
            <w:r>
              <w:rPr>
                <w:rFonts w:cs="Arial"/>
                <w:sz w:val="16"/>
                <w:szCs w:val="16"/>
              </w:rPr>
              <w:t>F</w:t>
            </w:r>
          </w:p>
        </w:tc>
        <w:tc>
          <w:tcPr>
            <w:tcW w:w="4820" w:type="dxa"/>
            <w:shd w:val="solid" w:color="FFFFFF" w:fill="auto"/>
          </w:tcPr>
          <w:p w:rsidR="00C544AD" w:rsidRDefault="00C544AD" w:rsidP="0026018A">
            <w:pPr>
              <w:pStyle w:val="TAL"/>
            </w:pPr>
            <w:r>
              <w:t>CR not implemented – Supported Features</w:t>
            </w:r>
          </w:p>
        </w:tc>
        <w:tc>
          <w:tcPr>
            <w:tcW w:w="708" w:type="dxa"/>
            <w:shd w:val="solid" w:color="FFFFFF" w:fill="auto"/>
          </w:tcPr>
          <w:p w:rsidR="00C544AD" w:rsidRDefault="00C544AD" w:rsidP="0026018A">
            <w:pPr>
              <w:pStyle w:val="TAC"/>
              <w:rPr>
                <w:sz w:val="16"/>
                <w:szCs w:val="16"/>
              </w:rPr>
            </w:pPr>
            <w:r>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0084</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noProof/>
              </w:rPr>
              <w:t>Service Area Restriction</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7</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t>ChangeItem Indicating Complete Resource Creation or Removal</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9</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046CBA" w:rsidP="00A1472F">
            <w:pPr>
              <w:pStyle w:val="TAL"/>
            </w:pPr>
            <w:r>
              <w:fldChar w:fldCharType="begin"/>
            </w:r>
            <w:r>
              <w:instrText xml:space="preserve"> DOCPROPERTY  CrTitle  \* MERGEFORMAT </w:instrText>
            </w:r>
            <w:r>
              <w:fldChar w:fldCharType="separate"/>
            </w:r>
            <w:r w:rsidR="00A1472F">
              <w:t>Storage of OpenAPI specification files</w:t>
            </w:r>
            <w:r>
              <w:fldChar w:fldCharType="end"/>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w:t>
            </w:r>
            <w:r>
              <w:rPr>
                <w:rFonts w:eastAsia="Times New Roman" w:cs="Arial"/>
                <w:sz w:val="16"/>
                <w:szCs w:val="16"/>
                <w:lang w:eastAsia="en-GB"/>
              </w:rPr>
              <w:t>90</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rFonts w:hint="eastAsia"/>
                <w:noProof/>
                <w:lang w:eastAsia="zh-CN"/>
              </w:rPr>
              <w:t>Clarificaiton on Universal Matching Pattern Schema</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6</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rFonts w:cs="Arial"/>
                <w:color w:val="000000"/>
                <w:lang w:eastAsia="zh-CN"/>
              </w:rPr>
              <w:t>Correct the discription of 5qi in</w:t>
            </w:r>
            <w:r w:rsidRPr="00364C7A">
              <w:rPr>
                <w:rFonts w:cs="Arial"/>
                <w:color w:val="000000"/>
                <w:lang w:eastAsia="zh-CN"/>
              </w:rPr>
              <w:t xml:space="preserve"> SubscribedDefaultQos</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C37899">
        <w:tc>
          <w:tcPr>
            <w:tcW w:w="800" w:type="dxa"/>
            <w:shd w:val="solid" w:color="FFFFFF" w:fill="auto"/>
          </w:tcPr>
          <w:p w:rsidR="00A1472F" w:rsidRPr="00325FC2"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Pr="00495E87" w:rsidRDefault="00A1472F" w:rsidP="00A1472F">
            <w:pPr>
              <w:pStyle w:val="TAL"/>
              <w:rPr>
                <w:rFonts w:eastAsia="Times New Roman" w:cs="Arial"/>
                <w:sz w:val="16"/>
                <w:szCs w:val="16"/>
                <w:lang w:eastAsia="en-GB"/>
              </w:rPr>
            </w:pPr>
            <w:r w:rsidRPr="002C7CF3">
              <w:rPr>
                <w:rFonts w:eastAsia="Times New Roman" w:cs="Arial"/>
                <w:sz w:val="16"/>
                <w:szCs w:val="16"/>
                <w:lang w:eastAsia="en-GB"/>
              </w:rPr>
              <w:t>0097</w:t>
            </w:r>
          </w:p>
        </w:tc>
        <w:tc>
          <w:tcPr>
            <w:tcW w:w="425" w:type="dxa"/>
            <w:shd w:val="solid" w:color="FFFFFF" w:fill="auto"/>
          </w:tcPr>
          <w:p w:rsidR="00A1472F" w:rsidRDefault="00A1472F" w:rsidP="00A1472F">
            <w:pPr>
              <w:pStyle w:val="TAR"/>
              <w:rPr>
                <w:rFonts w:eastAsia="Times New Roman" w:cs="Arial"/>
                <w:sz w:val="16"/>
                <w:szCs w:val="16"/>
                <w:lang w:eastAsia="en-GB"/>
              </w:rPr>
            </w:pPr>
          </w:p>
        </w:tc>
        <w:tc>
          <w:tcPr>
            <w:tcW w:w="425" w:type="dxa"/>
            <w:shd w:val="solid" w:color="FFFFFF" w:fill="auto"/>
          </w:tcPr>
          <w:p w:rsidR="00A1472F" w:rsidRPr="00F73FBD"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rFonts w:cs="Arial"/>
                <w:color w:val="000000"/>
                <w:lang w:eastAsia="zh-CN"/>
              </w:rPr>
            </w:pPr>
            <w:r>
              <w:rPr>
                <w:noProof/>
              </w:rPr>
              <w:t>AreaCode</w:t>
            </w:r>
          </w:p>
        </w:tc>
        <w:tc>
          <w:tcPr>
            <w:tcW w:w="708" w:type="dxa"/>
            <w:shd w:val="solid" w:color="FFFFFF" w:fill="auto"/>
          </w:tcPr>
          <w:p w:rsidR="00A1472F" w:rsidRPr="003B72FB"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0094</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pPr>
            <w:r>
              <w:t>Required attributes in NotifyItem</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Pr="000F48EE" w:rsidRDefault="00A1472F" w:rsidP="00A1472F">
            <w:pPr>
              <w:pStyle w:val="TAL"/>
              <w:rPr>
                <w:rFonts w:eastAsia="Times New Roman" w:cs="Arial"/>
                <w:sz w:val="16"/>
                <w:szCs w:val="16"/>
                <w:lang w:eastAsia="en-GB"/>
              </w:rPr>
            </w:pPr>
            <w:r>
              <w:rPr>
                <w:rFonts w:eastAsia="Times New Roman" w:cs="Arial"/>
                <w:sz w:val="16"/>
                <w:szCs w:val="16"/>
                <w:lang w:eastAsia="en-GB"/>
              </w:rPr>
              <w:t>0095</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noProof/>
              </w:rPr>
            </w:pPr>
            <w:r w:rsidRPr="00D56DA6">
              <w:t>Regular Expression Pattern of DiameterIdentity</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0096</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Pr="00D56DA6" w:rsidRDefault="00A1472F" w:rsidP="00A1472F">
            <w:pPr>
              <w:pStyle w:val="TAL"/>
            </w:pPr>
            <w:r>
              <w:rPr>
                <w:rFonts w:cs="Arial"/>
                <w:szCs w:val="18"/>
              </w:rPr>
              <w:t>Secondary RAT Usage reporting at PDU session level</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0099</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rFonts w:cs="Arial"/>
                <w:szCs w:val="18"/>
              </w:rPr>
            </w:pPr>
            <w:r w:rsidRPr="009A52FA">
              <w:t>Copyright Note in YAML file</w:t>
            </w:r>
          </w:p>
        </w:tc>
        <w:tc>
          <w:tcPr>
            <w:tcW w:w="708" w:type="dxa"/>
            <w:shd w:val="solid" w:color="FFFFFF" w:fill="auto"/>
          </w:tcPr>
          <w:p w:rsidR="00A1472F" w:rsidRDefault="00A1472F" w:rsidP="00A1472F">
            <w:pPr>
              <w:pStyle w:val="TAC"/>
              <w:rPr>
                <w:sz w:val="16"/>
                <w:szCs w:val="16"/>
              </w:rPr>
            </w:pPr>
            <w:r>
              <w:rPr>
                <w:sz w:val="16"/>
                <w:szCs w:val="16"/>
              </w:rPr>
              <w:t>15.4.0</w:t>
            </w:r>
          </w:p>
        </w:tc>
      </w:tr>
      <w:tr w:rsidR="00C365C0" w:rsidRPr="00F267AF" w:rsidTr="00C37899">
        <w:tc>
          <w:tcPr>
            <w:tcW w:w="800" w:type="dxa"/>
            <w:shd w:val="solid" w:color="FFFFFF" w:fill="auto"/>
          </w:tcPr>
          <w:p w:rsidR="00C365C0" w:rsidRDefault="00C365C0" w:rsidP="00803809">
            <w:pPr>
              <w:pStyle w:val="TAC"/>
              <w:rPr>
                <w:sz w:val="16"/>
                <w:szCs w:val="16"/>
              </w:rPr>
            </w:pPr>
            <w:r>
              <w:rPr>
                <w:sz w:val="16"/>
                <w:szCs w:val="16"/>
              </w:rPr>
              <w:t>2019-09</w:t>
            </w:r>
          </w:p>
        </w:tc>
        <w:tc>
          <w:tcPr>
            <w:tcW w:w="800" w:type="dxa"/>
            <w:shd w:val="solid" w:color="FFFFFF" w:fill="auto"/>
          </w:tcPr>
          <w:p w:rsidR="00C365C0" w:rsidRDefault="00C365C0" w:rsidP="00A1472F">
            <w:pPr>
              <w:pStyle w:val="TAC"/>
              <w:rPr>
                <w:sz w:val="16"/>
                <w:szCs w:val="16"/>
              </w:rPr>
            </w:pPr>
            <w:r>
              <w:rPr>
                <w:sz w:val="16"/>
                <w:szCs w:val="16"/>
              </w:rPr>
              <w:t>CT#85</w:t>
            </w:r>
          </w:p>
        </w:tc>
        <w:tc>
          <w:tcPr>
            <w:tcW w:w="1094" w:type="dxa"/>
            <w:shd w:val="solid" w:color="FFFFFF" w:fill="auto"/>
          </w:tcPr>
          <w:p w:rsidR="00C365C0" w:rsidRDefault="00C365C0" w:rsidP="00A1472F">
            <w:pPr>
              <w:pStyle w:val="TAC"/>
              <w:rPr>
                <w:sz w:val="16"/>
                <w:szCs w:val="16"/>
              </w:rPr>
            </w:pPr>
            <w:r>
              <w:rPr>
                <w:sz w:val="16"/>
                <w:szCs w:val="16"/>
              </w:rPr>
              <w:t>CP-19</w:t>
            </w:r>
            <w:r w:rsidR="008C2669">
              <w:rPr>
                <w:sz w:val="16"/>
                <w:szCs w:val="16"/>
              </w:rPr>
              <w:t>2115</w:t>
            </w:r>
          </w:p>
        </w:tc>
        <w:tc>
          <w:tcPr>
            <w:tcW w:w="567" w:type="dxa"/>
            <w:shd w:val="solid" w:color="FFFFFF" w:fill="auto"/>
          </w:tcPr>
          <w:p w:rsidR="00C365C0" w:rsidRDefault="00C365C0" w:rsidP="00A1472F">
            <w:pPr>
              <w:pStyle w:val="TAL"/>
              <w:rPr>
                <w:rFonts w:eastAsia="Times New Roman" w:cs="Arial"/>
                <w:sz w:val="16"/>
                <w:szCs w:val="16"/>
                <w:lang w:eastAsia="en-GB"/>
              </w:rPr>
            </w:pPr>
            <w:r>
              <w:rPr>
                <w:rFonts w:eastAsia="Times New Roman" w:cs="Arial"/>
                <w:sz w:val="16"/>
                <w:szCs w:val="16"/>
                <w:lang w:eastAsia="en-GB"/>
              </w:rPr>
              <w:t>0106</w:t>
            </w:r>
          </w:p>
        </w:tc>
        <w:tc>
          <w:tcPr>
            <w:tcW w:w="425" w:type="dxa"/>
            <w:shd w:val="solid" w:color="FFFFFF" w:fill="auto"/>
          </w:tcPr>
          <w:p w:rsidR="00C365C0" w:rsidRDefault="00C365C0"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C365C0" w:rsidRDefault="00C365C0" w:rsidP="00A1472F">
            <w:pPr>
              <w:pStyle w:val="TAC"/>
              <w:rPr>
                <w:rFonts w:cs="Arial"/>
                <w:sz w:val="16"/>
                <w:szCs w:val="16"/>
              </w:rPr>
            </w:pPr>
            <w:r>
              <w:rPr>
                <w:rFonts w:cs="Arial"/>
                <w:sz w:val="16"/>
                <w:szCs w:val="16"/>
              </w:rPr>
              <w:t>F</w:t>
            </w:r>
          </w:p>
        </w:tc>
        <w:tc>
          <w:tcPr>
            <w:tcW w:w="4820" w:type="dxa"/>
            <w:shd w:val="solid" w:color="FFFFFF" w:fill="auto"/>
          </w:tcPr>
          <w:p w:rsidR="00C365C0" w:rsidRPr="009A52FA" w:rsidRDefault="00C365C0" w:rsidP="00A1472F">
            <w:pPr>
              <w:pStyle w:val="TAL"/>
            </w:pPr>
            <w:r>
              <w:t>PRA ID encoding</w:t>
            </w:r>
          </w:p>
        </w:tc>
        <w:tc>
          <w:tcPr>
            <w:tcW w:w="708" w:type="dxa"/>
            <w:shd w:val="solid" w:color="FFFFFF" w:fill="auto"/>
          </w:tcPr>
          <w:p w:rsidR="00C365C0" w:rsidRDefault="00C365C0" w:rsidP="00A1472F">
            <w:pPr>
              <w:pStyle w:val="TAC"/>
              <w:rPr>
                <w:sz w:val="16"/>
                <w:szCs w:val="16"/>
              </w:rPr>
            </w:pPr>
            <w:r>
              <w:rPr>
                <w:sz w:val="16"/>
                <w:szCs w:val="16"/>
              </w:rPr>
              <w:t>15.5.0</w:t>
            </w:r>
          </w:p>
        </w:tc>
      </w:tr>
      <w:tr w:rsidR="008D4DF4" w:rsidRPr="00F267AF" w:rsidTr="00C37899">
        <w:tc>
          <w:tcPr>
            <w:tcW w:w="800" w:type="dxa"/>
            <w:shd w:val="solid" w:color="FFFFFF" w:fill="auto"/>
          </w:tcPr>
          <w:p w:rsidR="008D4DF4" w:rsidRDefault="008D4DF4" w:rsidP="008D4DF4">
            <w:pPr>
              <w:pStyle w:val="TAC"/>
              <w:rPr>
                <w:sz w:val="16"/>
                <w:szCs w:val="16"/>
              </w:rPr>
            </w:pPr>
            <w:r>
              <w:rPr>
                <w:sz w:val="16"/>
                <w:szCs w:val="16"/>
              </w:rPr>
              <w:t>2019-12</w:t>
            </w:r>
          </w:p>
        </w:tc>
        <w:tc>
          <w:tcPr>
            <w:tcW w:w="800" w:type="dxa"/>
            <w:shd w:val="solid" w:color="FFFFFF" w:fill="auto"/>
          </w:tcPr>
          <w:p w:rsidR="008D4DF4" w:rsidRDefault="008D4DF4" w:rsidP="008D4DF4">
            <w:pPr>
              <w:pStyle w:val="TAC"/>
              <w:rPr>
                <w:sz w:val="16"/>
                <w:szCs w:val="16"/>
              </w:rPr>
            </w:pPr>
            <w:r>
              <w:rPr>
                <w:sz w:val="16"/>
                <w:szCs w:val="16"/>
              </w:rPr>
              <w:t>CT#86</w:t>
            </w:r>
          </w:p>
        </w:tc>
        <w:tc>
          <w:tcPr>
            <w:tcW w:w="1094" w:type="dxa"/>
            <w:shd w:val="solid" w:color="FFFFFF" w:fill="auto"/>
          </w:tcPr>
          <w:p w:rsidR="008D4DF4" w:rsidRDefault="008D4DF4" w:rsidP="008D4DF4">
            <w:pPr>
              <w:pStyle w:val="TAC"/>
              <w:rPr>
                <w:sz w:val="16"/>
                <w:szCs w:val="16"/>
              </w:rPr>
            </w:pPr>
            <w:r>
              <w:rPr>
                <w:sz w:val="16"/>
                <w:szCs w:val="16"/>
              </w:rPr>
              <w:t>CP-193</w:t>
            </w:r>
            <w:r w:rsidR="0073002E">
              <w:rPr>
                <w:sz w:val="16"/>
                <w:szCs w:val="16"/>
              </w:rPr>
              <w:t>032</w:t>
            </w:r>
          </w:p>
        </w:tc>
        <w:tc>
          <w:tcPr>
            <w:tcW w:w="567" w:type="dxa"/>
            <w:shd w:val="solid" w:color="FFFFFF" w:fill="auto"/>
          </w:tcPr>
          <w:p w:rsidR="008D4DF4" w:rsidRDefault="008D4DF4" w:rsidP="008D4DF4">
            <w:pPr>
              <w:pStyle w:val="TAL"/>
              <w:rPr>
                <w:rFonts w:eastAsia="Times New Roman" w:cs="Arial"/>
                <w:sz w:val="16"/>
                <w:szCs w:val="16"/>
                <w:lang w:eastAsia="en-GB"/>
              </w:rPr>
            </w:pPr>
            <w:r>
              <w:rPr>
                <w:rFonts w:eastAsia="Times New Roman" w:cs="Arial"/>
                <w:sz w:val="16"/>
                <w:szCs w:val="16"/>
                <w:lang w:eastAsia="en-GB"/>
              </w:rPr>
              <w:t>0129</w:t>
            </w:r>
          </w:p>
        </w:tc>
        <w:tc>
          <w:tcPr>
            <w:tcW w:w="425" w:type="dxa"/>
            <w:shd w:val="solid" w:color="FFFFFF" w:fill="auto"/>
          </w:tcPr>
          <w:p w:rsidR="008D4DF4" w:rsidRDefault="008D4DF4" w:rsidP="008D4DF4">
            <w:pPr>
              <w:pStyle w:val="TAR"/>
              <w:rPr>
                <w:rFonts w:eastAsia="Times New Roman" w:cs="Arial"/>
                <w:sz w:val="16"/>
                <w:szCs w:val="16"/>
                <w:lang w:eastAsia="en-GB"/>
              </w:rPr>
            </w:pPr>
          </w:p>
        </w:tc>
        <w:tc>
          <w:tcPr>
            <w:tcW w:w="425" w:type="dxa"/>
            <w:shd w:val="solid" w:color="FFFFFF" w:fill="auto"/>
          </w:tcPr>
          <w:p w:rsidR="008D4DF4" w:rsidRDefault="008D4DF4" w:rsidP="008D4DF4">
            <w:pPr>
              <w:pStyle w:val="TAC"/>
              <w:rPr>
                <w:rFonts w:cs="Arial"/>
                <w:sz w:val="16"/>
                <w:szCs w:val="16"/>
              </w:rPr>
            </w:pPr>
            <w:r>
              <w:rPr>
                <w:rFonts w:cs="Arial"/>
                <w:sz w:val="16"/>
                <w:szCs w:val="16"/>
              </w:rPr>
              <w:t>F</w:t>
            </w:r>
          </w:p>
        </w:tc>
        <w:tc>
          <w:tcPr>
            <w:tcW w:w="4820" w:type="dxa"/>
            <w:shd w:val="solid" w:color="FFFFFF" w:fill="auto"/>
          </w:tcPr>
          <w:p w:rsidR="008D4DF4" w:rsidRDefault="008D4DF4" w:rsidP="008D4DF4">
            <w:pPr>
              <w:pStyle w:val="TAL"/>
            </w:pPr>
            <w:r>
              <w:rPr>
                <w:rFonts w:cs="Arial"/>
                <w:color w:val="000000"/>
              </w:rPr>
              <w:t>N3IWF ID encoding</w:t>
            </w:r>
          </w:p>
        </w:tc>
        <w:tc>
          <w:tcPr>
            <w:tcW w:w="708" w:type="dxa"/>
            <w:shd w:val="solid" w:color="FFFFFF" w:fill="auto"/>
          </w:tcPr>
          <w:p w:rsidR="008D4DF4" w:rsidRDefault="008D4DF4" w:rsidP="008D4DF4">
            <w:pPr>
              <w:pStyle w:val="TAC"/>
              <w:rPr>
                <w:sz w:val="16"/>
                <w:szCs w:val="16"/>
              </w:rPr>
            </w:pPr>
            <w:r>
              <w:rPr>
                <w:sz w:val="16"/>
                <w:szCs w:val="16"/>
              </w:rPr>
              <w:t>15.6.0</w:t>
            </w:r>
          </w:p>
        </w:tc>
      </w:tr>
      <w:tr w:rsidR="008D4DF4" w:rsidRPr="00F267AF" w:rsidTr="00C37899">
        <w:tc>
          <w:tcPr>
            <w:tcW w:w="800" w:type="dxa"/>
            <w:shd w:val="solid" w:color="FFFFFF" w:fill="auto"/>
          </w:tcPr>
          <w:p w:rsidR="008D4DF4" w:rsidRDefault="008D4DF4" w:rsidP="008D4DF4">
            <w:pPr>
              <w:pStyle w:val="TAC"/>
              <w:rPr>
                <w:sz w:val="16"/>
                <w:szCs w:val="16"/>
              </w:rPr>
            </w:pPr>
            <w:r>
              <w:rPr>
                <w:sz w:val="16"/>
                <w:szCs w:val="16"/>
              </w:rPr>
              <w:t>2019-12</w:t>
            </w:r>
          </w:p>
        </w:tc>
        <w:tc>
          <w:tcPr>
            <w:tcW w:w="800" w:type="dxa"/>
            <w:shd w:val="solid" w:color="FFFFFF" w:fill="auto"/>
          </w:tcPr>
          <w:p w:rsidR="008D4DF4" w:rsidRDefault="008D4DF4" w:rsidP="008D4DF4">
            <w:pPr>
              <w:pStyle w:val="TAC"/>
              <w:rPr>
                <w:sz w:val="16"/>
                <w:szCs w:val="16"/>
              </w:rPr>
            </w:pPr>
            <w:r>
              <w:rPr>
                <w:sz w:val="16"/>
                <w:szCs w:val="16"/>
              </w:rPr>
              <w:t>CT#86</w:t>
            </w:r>
          </w:p>
        </w:tc>
        <w:tc>
          <w:tcPr>
            <w:tcW w:w="1094" w:type="dxa"/>
            <w:shd w:val="solid" w:color="FFFFFF" w:fill="auto"/>
          </w:tcPr>
          <w:p w:rsidR="008D4DF4" w:rsidRDefault="008D4DF4" w:rsidP="008D4DF4">
            <w:pPr>
              <w:pStyle w:val="TAC"/>
              <w:rPr>
                <w:sz w:val="16"/>
                <w:szCs w:val="16"/>
              </w:rPr>
            </w:pPr>
            <w:r>
              <w:rPr>
                <w:sz w:val="16"/>
                <w:szCs w:val="16"/>
              </w:rPr>
              <w:t>CP-193</w:t>
            </w:r>
            <w:r w:rsidR="0073002E">
              <w:rPr>
                <w:sz w:val="16"/>
                <w:szCs w:val="16"/>
              </w:rPr>
              <w:t>032</w:t>
            </w:r>
          </w:p>
        </w:tc>
        <w:tc>
          <w:tcPr>
            <w:tcW w:w="567" w:type="dxa"/>
            <w:shd w:val="solid" w:color="FFFFFF" w:fill="auto"/>
          </w:tcPr>
          <w:p w:rsidR="008D4DF4" w:rsidRDefault="008D4DF4" w:rsidP="008D4DF4">
            <w:pPr>
              <w:pStyle w:val="TAL"/>
              <w:rPr>
                <w:rFonts w:eastAsia="Times New Roman" w:cs="Arial"/>
                <w:sz w:val="16"/>
                <w:szCs w:val="16"/>
                <w:lang w:eastAsia="en-GB"/>
              </w:rPr>
            </w:pPr>
            <w:r>
              <w:rPr>
                <w:rFonts w:eastAsia="Times New Roman" w:cs="Arial"/>
                <w:sz w:val="16"/>
                <w:szCs w:val="16"/>
                <w:lang w:eastAsia="en-GB"/>
              </w:rPr>
              <w:t>0137</w:t>
            </w:r>
          </w:p>
        </w:tc>
        <w:tc>
          <w:tcPr>
            <w:tcW w:w="425" w:type="dxa"/>
            <w:shd w:val="solid" w:color="FFFFFF" w:fill="auto"/>
          </w:tcPr>
          <w:p w:rsidR="008D4DF4" w:rsidRDefault="008D4DF4" w:rsidP="008D4DF4">
            <w:pPr>
              <w:pStyle w:val="TAR"/>
              <w:rPr>
                <w:rFonts w:eastAsia="Times New Roman" w:cs="Arial"/>
                <w:sz w:val="16"/>
                <w:szCs w:val="16"/>
                <w:lang w:eastAsia="en-GB"/>
              </w:rPr>
            </w:pPr>
          </w:p>
        </w:tc>
        <w:tc>
          <w:tcPr>
            <w:tcW w:w="425" w:type="dxa"/>
            <w:shd w:val="solid" w:color="FFFFFF" w:fill="auto"/>
          </w:tcPr>
          <w:p w:rsidR="008D4DF4" w:rsidRDefault="008D4DF4" w:rsidP="008D4DF4">
            <w:pPr>
              <w:pStyle w:val="TAC"/>
              <w:rPr>
                <w:rFonts w:cs="Arial"/>
                <w:sz w:val="16"/>
                <w:szCs w:val="16"/>
              </w:rPr>
            </w:pPr>
            <w:r>
              <w:rPr>
                <w:rFonts w:cs="Arial"/>
                <w:sz w:val="16"/>
                <w:szCs w:val="16"/>
              </w:rPr>
              <w:t>F</w:t>
            </w:r>
          </w:p>
        </w:tc>
        <w:tc>
          <w:tcPr>
            <w:tcW w:w="4820" w:type="dxa"/>
            <w:shd w:val="solid" w:color="FFFFFF" w:fill="auto"/>
          </w:tcPr>
          <w:p w:rsidR="008D4DF4" w:rsidRDefault="008D4DF4" w:rsidP="008D4DF4">
            <w:pPr>
              <w:pStyle w:val="TAL"/>
            </w:pPr>
            <w:r>
              <w:rPr>
                <w:rFonts w:cs="Arial"/>
                <w:color w:val="000000"/>
              </w:rPr>
              <w:t>Correction to GNbId</w:t>
            </w:r>
          </w:p>
        </w:tc>
        <w:tc>
          <w:tcPr>
            <w:tcW w:w="708" w:type="dxa"/>
            <w:shd w:val="solid" w:color="FFFFFF" w:fill="auto"/>
          </w:tcPr>
          <w:p w:rsidR="008D4DF4" w:rsidRDefault="008D4DF4" w:rsidP="008D4DF4">
            <w:pPr>
              <w:pStyle w:val="TAC"/>
              <w:rPr>
                <w:sz w:val="16"/>
                <w:szCs w:val="16"/>
              </w:rPr>
            </w:pPr>
            <w:r>
              <w:rPr>
                <w:sz w:val="16"/>
                <w:szCs w:val="16"/>
              </w:rPr>
              <w:t>15.6.0</w:t>
            </w:r>
          </w:p>
        </w:tc>
      </w:tr>
      <w:tr w:rsidR="008D4DF4" w:rsidRPr="00F267AF" w:rsidTr="00C37899">
        <w:tc>
          <w:tcPr>
            <w:tcW w:w="800" w:type="dxa"/>
            <w:shd w:val="solid" w:color="FFFFFF" w:fill="auto"/>
          </w:tcPr>
          <w:p w:rsidR="008D4DF4" w:rsidRDefault="008D4DF4" w:rsidP="008D4DF4">
            <w:pPr>
              <w:pStyle w:val="TAC"/>
              <w:rPr>
                <w:sz w:val="16"/>
                <w:szCs w:val="16"/>
              </w:rPr>
            </w:pPr>
            <w:r>
              <w:rPr>
                <w:sz w:val="16"/>
                <w:szCs w:val="16"/>
              </w:rPr>
              <w:t>2019-12</w:t>
            </w:r>
          </w:p>
        </w:tc>
        <w:tc>
          <w:tcPr>
            <w:tcW w:w="800" w:type="dxa"/>
            <w:shd w:val="solid" w:color="FFFFFF" w:fill="auto"/>
          </w:tcPr>
          <w:p w:rsidR="008D4DF4" w:rsidRDefault="008D4DF4" w:rsidP="008D4DF4">
            <w:pPr>
              <w:pStyle w:val="TAC"/>
              <w:rPr>
                <w:sz w:val="16"/>
                <w:szCs w:val="16"/>
              </w:rPr>
            </w:pPr>
            <w:r>
              <w:rPr>
                <w:sz w:val="16"/>
                <w:szCs w:val="16"/>
              </w:rPr>
              <w:t>CT#86</w:t>
            </w:r>
          </w:p>
        </w:tc>
        <w:tc>
          <w:tcPr>
            <w:tcW w:w="1094" w:type="dxa"/>
            <w:shd w:val="solid" w:color="FFFFFF" w:fill="auto"/>
          </w:tcPr>
          <w:p w:rsidR="008D4DF4" w:rsidRDefault="008D4DF4" w:rsidP="008D4DF4">
            <w:pPr>
              <w:pStyle w:val="TAC"/>
              <w:rPr>
                <w:sz w:val="16"/>
                <w:szCs w:val="16"/>
              </w:rPr>
            </w:pPr>
            <w:r>
              <w:rPr>
                <w:sz w:val="16"/>
                <w:szCs w:val="16"/>
              </w:rPr>
              <w:t>CP-193</w:t>
            </w:r>
            <w:r w:rsidR="0073002E">
              <w:rPr>
                <w:sz w:val="16"/>
                <w:szCs w:val="16"/>
              </w:rPr>
              <w:t>032</w:t>
            </w:r>
          </w:p>
        </w:tc>
        <w:tc>
          <w:tcPr>
            <w:tcW w:w="567" w:type="dxa"/>
            <w:shd w:val="solid" w:color="FFFFFF" w:fill="auto"/>
          </w:tcPr>
          <w:p w:rsidR="008D4DF4" w:rsidRDefault="008D4DF4" w:rsidP="008D4DF4">
            <w:pPr>
              <w:pStyle w:val="TAL"/>
              <w:rPr>
                <w:rFonts w:eastAsia="Times New Roman" w:cs="Arial"/>
                <w:sz w:val="16"/>
                <w:szCs w:val="16"/>
                <w:lang w:eastAsia="en-GB"/>
              </w:rPr>
            </w:pPr>
            <w:r>
              <w:rPr>
                <w:rFonts w:eastAsia="Times New Roman" w:cs="Arial"/>
                <w:sz w:val="16"/>
                <w:szCs w:val="16"/>
                <w:lang w:eastAsia="en-GB"/>
              </w:rPr>
              <w:t>0162</w:t>
            </w:r>
          </w:p>
        </w:tc>
        <w:tc>
          <w:tcPr>
            <w:tcW w:w="425" w:type="dxa"/>
            <w:shd w:val="solid" w:color="FFFFFF" w:fill="auto"/>
          </w:tcPr>
          <w:p w:rsidR="008D4DF4" w:rsidRDefault="008D4DF4" w:rsidP="008D4DF4">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8D4DF4" w:rsidRDefault="008D4DF4" w:rsidP="008D4DF4">
            <w:pPr>
              <w:pStyle w:val="TAC"/>
              <w:rPr>
                <w:rFonts w:cs="Arial"/>
                <w:sz w:val="16"/>
                <w:szCs w:val="16"/>
              </w:rPr>
            </w:pPr>
            <w:r>
              <w:rPr>
                <w:rFonts w:cs="Arial"/>
                <w:sz w:val="16"/>
                <w:szCs w:val="16"/>
              </w:rPr>
              <w:t>F</w:t>
            </w:r>
          </w:p>
        </w:tc>
        <w:tc>
          <w:tcPr>
            <w:tcW w:w="4820" w:type="dxa"/>
            <w:shd w:val="solid" w:color="FFFFFF" w:fill="auto"/>
          </w:tcPr>
          <w:p w:rsidR="008D4DF4" w:rsidRDefault="008D4DF4" w:rsidP="008D4DF4">
            <w:pPr>
              <w:pStyle w:val="TAL"/>
            </w:pPr>
            <w:r>
              <w:t>Correction to charging identifiers</w:t>
            </w:r>
          </w:p>
        </w:tc>
        <w:tc>
          <w:tcPr>
            <w:tcW w:w="708" w:type="dxa"/>
            <w:shd w:val="solid" w:color="FFFFFF" w:fill="auto"/>
          </w:tcPr>
          <w:p w:rsidR="008D4DF4" w:rsidRDefault="008D4DF4" w:rsidP="008D4DF4">
            <w:pPr>
              <w:pStyle w:val="TAC"/>
              <w:rPr>
                <w:sz w:val="16"/>
                <w:szCs w:val="16"/>
              </w:rPr>
            </w:pPr>
            <w:r>
              <w:rPr>
                <w:sz w:val="16"/>
                <w:szCs w:val="16"/>
              </w:rPr>
              <w:t>15.6.0</w:t>
            </w:r>
          </w:p>
        </w:tc>
      </w:tr>
      <w:tr w:rsidR="008D4DF4" w:rsidRPr="00F267AF" w:rsidTr="00C37899">
        <w:tc>
          <w:tcPr>
            <w:tcW w:w="800" w:type="dxa"/>
            <w:shd w:val="solid" w:color="FFFFFF" w:fill="auto"/>
          </w:tcPr>
          <w:p w:rsidR="008D4DF4" w:rsidRDefault="008D4DF4" w:rsidP="008D4DF4">
            <w:pPr>
              <w:pStyle w:val="TAC"/>
              <w:rPr>
                <w:sz w:val="16"/>
                <w:szCs w:val="16"/>
              </w:rPr>
            </w:pPr>
            <w:r>
              <w:rPr>
                <w:sz w:val="16"/>
                <w:szCs w:val="16"/>
              </w:rPr>
              <w:t>2019-12</w:t>
            </w:r>
          </w:p>
        </w:tc>
        <w:tc>
          <w:tcPr>
            <w:tcW w:w="800" w:type="dxa"/>
            <w:shd w:val="solid" w:color="FFFFFF" w:fill="auto"/>
          </w:tcPr>
          <w:p w:rsidR="008D4DF4" w:rsidRDefault="008D4DF4" w:rsidP="008D4DF4">
            <w:pPr>
              <w:pStyle w:val="TAC"/>
              <w:rPr>
                <w:sz w:val="16"/>
                <w:szCs w:val="16"/>
              </w:rPr>
            </w:pPr>
            <w:r>
              <w:rPr>
                <w:sz w:val="16"/>
                <w:szCs w:val="16"/>
              </w:rPr>
              <w:t>CT#86</w:t>
            </w:r>
          </w:p>
        </w:tc>
        <w:tc>
          <w:tcPr>
            <w:tcW w:w="1094" w:type="dxa"/>
            <w:shd w:val="solid" w:color="FFFFFF" w:fill="auto"/>
          </w:tcPr>
          <w:p w:rsidR="008D4DF4" w:rsidRDefault="008D4DF4" w:rsidP="008D4DF4">
            <w:pPr>
              <w:pStyle w:val="TAC"/>
              <w:rPr>
                <w:sz w:val="16"/>
                <w:szCs w:val="16"/>
              </w:rPr>
            </w:pPr>
            <w:r>
              <w:rPr>
                <w:sz w:val="16"/>
                <w:szCs w:val="16"/>
              </w:rPr>
              <w:t>CP-193</w:t>
            </w:r>
            <w:r w:rsidR="0073002E">
              <w:rPr>
                <w:sz w:val="16"/>
                <w:szCs w:val="16"/>
              </w:rPr>
              <w:t>031</w:t>
            </w:r>
          </w:p>
        </w:tc>
        <w:tc>
          <w:tcPr>
            <w:tcW w:w="567" w:type="dxa"/>
            <w:shd w:val="solid" w:color="FFFFFF" w:fill="auto"/>
          </w:tcPr>
          <w:p w:rsidR="008D4DF4" w:rsidRDefault="008D4DF4" w:rsidP="008D4DF4">
            <w:pPr>
              <w:pStyle w:val="TAL"/>
              <w:rPr>
                <w:rFonts w:eastAsia="Times New Roman" w:cs="Arial"/>
                <w:sz w:val="16"/>
                <w:szCs w:val="16"/>
                <w:lang w:eastAsia="en-GB"/>
              </w:rPr>
            </w:pPr>
            <w:r>
              <w:rPr>
                <w:rFonts w:eastAsia="Times New Roman" w:cs="Arial"/>
                <w:sz w:val="16"/>
                <w:szCs w:val="16"/>
                <w:lang w:eastAsia="en-GB"/>
              </w:rPr>
              <w:t>0164</w:t>
            </w:r>
          </w:p>
        </w:tc>
        <w:tc>
          <w:tcPr>
            <w:tcW w:w="425" w:type="dxa"/>
            <w:shd w:val="solid" w:color="FFFFFF" w:fill="auto"/>
          </w:tcPr>
          <w:p w:rsidR="008D4DF4" w:rsidRDefault="008D4DF4" w:rsidP="008D4DF4">
            <w:pPr>
              <w:pStyle w:val="TAR"/>
              <w:rPr>
                <w:rFonts w:eastAsia="Times New Roman" w:cs="Arial"/>
                <w:sz w:val="16"/>
                <w:szCs w:val="16"/>
                <w:lang w:eastAsia="en-GB"/>
              </w:rPr>
            </w:pPr>
          </w:p>
        </w:tc>
        <w:tc>
          <w:tcPr>
            <w:tcW w:w="425" w:type="dxa"/>
            <w:shd w:val="solid" w:color="FFFFFF" w:fill="auto"/>
          </w:tcPr>
          <w:p w:rsidR="008D4DF4" w:rsidRDefault="008D4DF4" w:rsidP="008D4DF4">
            <w:pPr>
              <w:pStyle w:val="TAC"/>
              <w:rPr>
                <w:rFonts w:cs="Arial"/>
                <w:sz w:val="16"/>
                <w:szCs w:val="16"/>
              </w:rPr>
            </w:pPr>
            <w:r>
              <w:rPr>
                <w:rFonts w:cs="Arial"/>
                <w:sz w:val="16"/>
                <w:szCs w:val="16"/>
              </w:rPr>
              <w:t>F</w:t>
            </w:r>
          </w:p>
        </w:tc>
        <w:tc>
          <w:tcPr>
            <w:tcW w:w="4820" w:type="dxa"/>
            <w:shd w:val="solid" w:color="FFFFFF" w:fill="auto"/>
          </w:tcPr>
          <w:p w:rsidR="008D4DF4" w:rsidRDefault="008D4DF4" w:rsidP="008D4DF4">
            <w:pPr>
              <w:pStyle w:val="TAL"/>
            </w:pPr>
            <w:r>
              <w:t>Wildcard DNN</w:t>
            </w:r>
          </w:p>
        </w:tc>
        <w:tc>
          <w:tcPr>
            <w:tcW w:w="708" w:type="dxa"/>
            <w:shd w:val="solid" w:color="FFFFFF" w:fill="auto"/>
          </w:tcPr>
          <w:p w:rsidR="008D4DF4" w:rsidRDefault="008D4DF4" w:rsidP="008D4DF4">
            <w:pPr>
              <w:pStyle w:val="TAC"/>
              <w:rPr>
                <w:sz w:val="16"/>
                <w:szCs w:val="16"/>
              </w:rPr>
            </w:pPr>
            <w:r>
              <w:rPr>
                <w:sz w:val="16"/>
                <w:szCs w:val="16"/>
              </w:rPr>
              <w:t>15.6.0</w:t>
            </w:r>
          </w:p>
        </w:tc>
      </w:tr>
      <w:tr w:rsidR="00D1669E" w:rsidRPr="00F267AF" w:rsidTr="00C37899">
        <w:tc>
          <w:tcPr>
            <w:tcW w:w="800" w:type="dxa"/>
            <w:shd w:val="solid" w:color="FFFFFF" w:fill="auto"/>
          </w:tcPr>
          <w:p w:rsidR="00D1669E" w:rsidRDefault="00D1669E" w:rsidP="00D1669E">
            <w:pPr>
              <w:pStyle w:val="TAC"/>
              <w:rPr>
                <w:sz w:val="16"/>
                <w:szCs w:val="16"/>
              </w:rPr>
            </w:pPr>
            <w:r>
              <w:rPr>
                <w:sz w:val="16"/>
                <w:szCs w:val="16"/>
              </w:rPr>
              <w:t>2019-12</w:t>
            </w:r>
          </w:p>
        </w:tc>
        <w:tc>
          <w:tcPr>
            <w:tcW w:w="800" w:type="dxa"/>
            <w:shd w:val="solid" w:color="FFFFFF" w:fill="auto"/>
          </w:tcPr>
          <w:p w:rsidR="00D1669E" w:rsidRDefault="00D1669E" w:rsidP="00D1669E">
            <w:pPr>
              <w:pStyle w:val="TAC"/>
              <w:rPr>
                <w:sz w:val="16"/>
                <w:szCs w:val="16"/>
              </w:rPr>
            </w:pPr>
            <w:r>
              <w:rPr>
                <w:sz w:val="16"/>
                <w:szCs w:val="16"/>
              </w:rPr>
              <w:t>CT#86</w:t>
            </w:r>
          </w:p>
        </w:tc>
        <w:tc>
          <w:tcPr>
            <w:tcW w:w="1094" w:type="dxa"/>
            <w:shd w:val="solid" w:color="FFFFFF" w:fill="auto"/>
          </w:tcPr>
          <w:p w:rsidR="00D1669E" w:rsidRDefault="00D1669E" w:rsidP="00D1669E">
            <w:pPr>
              <w:pStyle w:val="TAC"/>
              <w:rPr>
                <w:sz w:val="16"/>
                <w:szCs w:val="16"/>
              </w:rPr>
            </w:pPr>
            <w:r>
              <w:rPr>
                <w:sz w:val="16"/>
                <w:szCs w:val="16"/>
              </w:rPr>
              <w:t>CP-193</w:t>
            </w:r>
            <w:r w:rsidR="0073002E">
              <w:rPr>
                <w:sz w:val="16"/>
                <w:szCs w:val="16"/>
              </w:rPr>
              <w:t>043</w:t>
            </w:r>
          </w:p>
        </w:tc>
        <w:tc>
          <w:tcPr>
            <w:tcW w:w="567" w:type="dxa"/>
            <w:shd w:val="solid" w:color="FFFFFF" w:fill="auto"/>
          </w:tcPr>
          <w:p w:rsidR="00D1669E" w:rsidRDefault="00D1669E" w:rsidP="00D1669E">
            <w:pPr>
              <w:pStyle w:val="TAL"/>
              <w:rPr>
                <w:rFonts w:eastAsia="Times New Roman" w:cs="Arial"/>
                <w:sz w:val="16"/>
                <w:szCs w:val="16"/>
                <w:lang w:eastAsia="en-GB"/>
              </w:rPr>
            </w:pPr>
            <w:r>
              <w:rPr>
                <w:rFonts w:eastAsia="Times New Roman" w:cs="Arial"/>
                <w:sz w:val="16"/>
                <w:szCs w:val="16"/>
                <w:lang w:eastAsia="en-GB"/>
              </w:rPr>
              <w:t>0166</w:t>
            </w:r>
          </w:p>
        </w:tc>
        <w:tc>
          <w:tcPr>
            <w:tcW w:w="425" w:type="dxa"/>
            <w:shd w:val="solid" w:color="FFFFFF" w:fill="auto"/>
          </w:tcPr>
          <w:p w:rsidR="00D1669E" w:rsidRDefault="00D1669E" w:rsidP="00D1669E">
            <w:pPr>
              <w:pStyle w:val="TAR"/>
              <w:rPr>
                <w:rFonts w:eastAsia="Times New Roman" w:cs="Arial"/>
                <w:sz w:val="16"/>
                <w:szCs w:val="16"/>
                <w:lang w:eastAsia="en-GB"/>
              </w:rPr>
            </w:pPr>
          </w:p>
        </w:tc>
        <w:tc>
          <w:tcPr>
            <w:tcW w:w="425" w:type="dxa"/>
            <w:shd w:val="solid" w:color="FFFFFF" w:fill="auto"/>
          </w:tcPr>
          <w:p w:rsidR="00D1669E" w:rsidRDefault="00D1669E" w:rsidP="00D1669E">
            <w:pPr>
              <w:pStyle w:val="TAC"/>
              <w:rPr>
                <w:rFonts w:cs="Arial"/>
                <w:sz w:val="16"/>
                <w:szCs w:val="16"/>
              </w:rPr>
            </w:pPr>
            <w:r>
              <w:rPr>
                <w:rFonts w:cs="Arial"/>
                <w:sz w:val="16"/>
                <w:szCs w:val="16"/>
              </w:rPr>
              <w:t>F</w:t>
            </w:r>
          </w:p>
        </w:tc>
        <w:tc>
          <w:tcPr>
            <w:tcW w:w="4820" w:type="dxa"/>
            <w:shd w:val="solid" w:color="FFFFFF" w:fill="auto"/>
          </w:tcPr>
          <w:p w:rsidR="00D1669E" w:rsidRDefault="00D1669E" w:rsidP="00D1669E">
            <w:pPr>
              <w:pStyle w:val="TAL"/>
            </w:pPr>
            <w:r>
              <w:rPr>
                <w:rFonts w:cs="Arial"/>
                <w:color w:val="000000"/>
              </w:rPr>
              <w:t>API version and External doc update</w:t>
            </w:r>
          </w:p>
        </w:tc>
        <w:tc>
          <w:tcPr>
            <w:tcW w:w="708" w:type="dxa"/>
            <w:shd w:val="solid" w:color="FFFFFF" w:fill="auto"/>
          </w:tcPr>
          <w:p w:rsidR="00D1669E" w:rsidRDefault="00D1669E" w:rsidP="00D1669E">
            <w:pPr>
              <w:pStyle w:val="TAC"/>
              <w:rPr>
                <w:sz w:val="16"/>
                <w:szCs w:val="16"/>
              </w:rPr>
            </w:pPr>
            <w:r>
              <w:rPr>
                <w:sz w:val="16"/>
                <w:szCs w:val="16"/>
              </w:rPr>
              <w:t>15.6.0</w:t>
            </w:r>
          </w:p>
        </w:tc>
      </w:tr>
    </w:tbl>
    <w:p w:rsidR="003C3971" w:rsidRPr="00F267AF" w:rsidRDefault="003C3971" w:rsidP="00AD3C70"/>
    <w:sectPr w:rsidR="003C3971" w:rsidRPr="00F267A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CBA" w:rsidRDefault="00046CBA">
      <w:r>
        <w:separator/>
      </w:r>
    </w:p>
  </w:endnote>
  <w:endnote w:type="continuationSeparator" w:id="0">
    <w:p w:rsidR="00046CBA" w:rsidRDefault="0004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899" w:rsidRDefault="00C378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CBA" w:rsidRDefault="00046CBA">
      <w:r>
        <w:separator/>
      </w:r>
    </w:p>
  </w:footnote>
  <w:footnote w:type="continuationSeparator" w:id="0">
    <w:p w:rsidR="00046CBA" w:rsidRDefault="00046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899" w:rsidRDefault="00C378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D20">
      <w:rPr>
        <w:rFonts w:ascii="Arial" w:hAnsi="Arial" w:cs="Arial"/>
        <w:b/>
        <w:noProof/>
        <w:sz w:val="18"/>
        <w:szCs w:val="18"/>
      </w:rPr>
      <w:t>3GPP TS 29.571 V15.6.0 (2019-12)</w:t>
    </w:r>
    <w:r>
      <w:rPr>
        <w:rFonts w:ascii="Arial" w:hAnsi="Arial" w:cs="Arial"/>
        <w:b/>
        <w:sz w:val="18"/>
        <w:szCs w:val="18"/>
      </w:rPr>
      <w:fldChar w:fldCharType="end"/>
    </w:r>
  </w:p>
  <w:p w:rsidR="00C37899" w:rsidRDefault="00C378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4A94">
      <w:rPr>
        <w:rFonts w:ascii="Arial" w:hAnsi="Arial" w:cs="Arial"/>
        <w:b/>
        <w:noProof/>
        <w:sz w:val="18"/>
        <w:szCs w:val="18"/>
      </w:rPr>
      <w:t>21</w:t>
    </w:r>
    <w:r>
      <w:rPr>
        <w:rFonts w:ascii="Arial" w:hAnsi="Arial" w:cs="Arial"/>
        <w:b/>
        <w:sz w:val="18"/>
        <w:szCs w:val="18"/>
      </w:rPr>
      <w:fldChar w:fldCharType="end"/>
    </w:r>
  </w:p>
  <w:p w:rsidR="00C37899" w:rsidRDefault="00C378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D20">
      <w:rPr>
        <w:rFonts w:ascii="Arial" w:hAnsi="Arial" w:cs="Arial"/>
        <w:b/>
        <w:noProof/>
        <w:sz w:val="18"/>
        <w:szCs w:val="18"/>
      </w:rPr>
      <w:t>Release 15</w:t>
    </w:r>
    <w:r>
      <w:rPr>
        <w:rFonts w:ascii="Arial" w:hAnsi="Arial" w:cs="Arial"/>
        <w:b/>
        <w:sz w:val="18"/>
        <w:szCs w:val="18"/>
      </w:rPr>
      <w:fldChar w:fldCharType="end"/>
    </w:r>
  </w:p>
  <w:p w:rsidR="00C37899" w:rsidRDefault="00C37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502"/>
    <w:rsid w:val="00022B85"/>
    <w:rsid w:val="00022FCA"/>
    <w:rsid w:val="00025498"/>
    <w:rsid w:val="00031519"/>
    <w:rsid w:val="00033397"/>
    <w:rsid w:val="0003473D"/>
    <w:rsid w:val="00034C57"/>
    <w:rsid w:val="00034CBE"/>
    <w:rsid w:val="00034F66"/>
    <w:rsid w:val="000350EE"/>
    <w:rsid w:val="00040095"/>
    <w:rsid w:val="00044042"/>
    <w:rsid w:val="00044F04"/>
    <w:rsid w:val="00044F15"/>
    <w:rsid w:val="00046CBA"/>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58AB"/>
    <w:rsid w:val="000E1B21"/>
    <w:rsid w:val="000E3728"/>
    <w:rsid w:val="000E5EAF"/>
    <w:rsid w:val="000F0FA5"/>
    <w:rsid w:val="000F48EE"/>
    <w:rsid w:val="00111B50"/>
    <w:rsid w:val="00114681"/>
    <w:rsid w:val="00116CAC"/>
    <w:rsid w:val="0012006D"/>
    <w:rsid w:val="001442C0"/>
    <w:rsid w:val="001464FC"/>
    <w:rsid w:val="00153CC4"/>
    <w:rsid w:val="00156D61"/>
    <w:rsid w:val="00165BDF"/>
    <w:rsid w:val="00166125"/>
    <w:rsid w:val="00166A39"/>
    <w:rsid w:val="00167262"/>
    <w:rsid w:val="0017782E"/>
    <w:rsid w:val="00180A30"/>
    <w:rsid w:val="0018523A"/>
    <w:rsid w:val="00195E2C"/>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200F"/>
    <w:rsid w:val="002347A2"/>
    <w:rsid w:val="00242052"/>
    <w:rsid w:val="00244A79"/>
    <w:rsid w:val="00245D9B"/>
    <w:rsid w:val="0026018A"/>
    <w:rsid w:val="00262D3A"/>
    <w:rsid w:val="00280AF4"/>
    <w:rsid w:val="00294C5C"/>
    <w:rsid w:val="00296CD9"/>
    <w:rsid w:val="00296E19"/>
    <w:rsid w:val="002A149A"/>
    <w:rsid w:val="002B3101"/>
    <w:rsid w:val="002B3DC4"/>
    <w:rsid w:val="002B4178"/>
    <w:rsid w:val="002B6842"/>
    <w:rsid w:val="002C55C3"/>
    <w:rsid w:val="002C7CF3"/>
    <w:rsid w:val="002D097E"/>
    <w:rsid w:val="002D2B3C"/>
    <w:rsid w:val="002D702D"/>
    <w:rsid w:val="002E2E14"/>
    <w:rsid w:val="002F3590"/>
    <w:rsid w:val="00302BED"/>
    <w:rsid w:val="0031112B"/>
    <w:rsid w:val="003118EA"/>
    <w:rsid w:val="0031395C"/>
    <w:rsid w:val="003172DC"/>
    <w:rsid w:val="0032066F"/>
    <w:rsid w:val="00326CB7"/>
    <w:rsid w:val="0033739A"/>
    <w:rsid w:val="003405A9"/>
    <w:rsid w:val="00347CD0"/>
    <w:rsid w:val="0035462D"/>
    <w:rsid w:val="003624A6"/>
    <w:rsid w:val="00367563"/>
    <w:rsid w:val="00383C6A"/>
    <w:rsid w:val="00395F2E"/>
    <w:rsid w:val="003A6EA8"/>
    <w:rsid w:val="003A78FD"/>
    <w:rsid w:val="003A7C06"/>
    <w:rsid w:val="003B091B"/>
    <w:rsid w:val="003B1931"/>
    <w:rsid w:val="003C3971"/>
    <w:rsid w:val="003D0112"/>
    <w:rsid w:val="003D6B0F"/>
    <w:rsid w:val="003E27A6"/>
    <w:rsid w:val="003F2D87"/>
    <w:rsid w:val="003F4D4B"/>
    <w:rsid w:val="003F609C"/>
    <w:rsid w:val="00404278"/>
    <w:rsid w:val="00406532"/>
    <w:rsid w:val="00407A55"/>
    <w:rsid w:val="00414728"/>
    <w:rsid w:val="004167B2"/>
    <w:rsid w:val="004215C6"/>
    <w:rsid w:val="00422775"/>
    <w:rsid w:val="00425874"/>
    <w:rsid w:val="0042630E"/>
    <w:rsid w:val="00442AB9"/>
    <w:rsid w:val="0044704D"/>
    <w:rsid w:val="00457BE7"/>
    <w:rsid w:val="00461093"/>
    <w:rsid w:val="0046142F"/>
    <w:rsid w:val="0046357F"/>
    <w:rsid w:val="00471922"/>
    <w:rsid w:val="00471EF5"/>
    <w:rsid w:val="004820E2"/>
    <w:rsid w:val="00492FDE"/>
    <w:rsid w:val="004A18D3"/>
    <w:rsid w:val="004B60EE"/>
    <w:rsid w:val="004C15BE"/>
    <w:rsid w:val="004C1915"/>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773C1"/>
    <w:rsid w:val="00584F18"/>
    <w:rsid w:val="00586546"/>
    <w:rsid w:val="00590517"/>
    <w:rsid w:val="00591441"/>
    <w:rsid w:val="00595218"/>
    <w:rsid w:val="005B37BB"/>
    <w:rsid w:val="005B4A94"/>
    <w:rsid w:val="005B6842"/>
    <w:rsid w:val="005B6BA9"/>
    <w:rsid w:val="005C24C6"/>
    <w:rsid w:val="005C3D7D"/>
    <w:rsid w:val="005D2E01"/>
    <w:rsid w:val="005D6242"/>
    <w:rsid w:val="005E100F"/>
    <w:rsid w:val="005E24AD"/>
    <w:rsid w:val="005E285D"/>
    <w:rsid w:val="005F13D4"/>
    <w:rsid w:val="005F15FF"/>
    <w:rsid w:val="005F3E16"/>
    <w:rsid w:val="00600654"/>
    <w:rsid w:val="0060166C"/>
    <w:rsid w:val="00601C14"/>
    <w:rsid w:val="0061117A"/>
    <w:rsid w:val="00614FDF"/>
    <w:rsid w:val="00620AF3"/>
    <w:rsid w:val="00626C9E"/>
    <w:rsid w:val="00633015"/>
    <w:rsid w:val="006371A0"/>
    <w:rsid w:val="00637EEA"/>
    <w:rsid w:val="006411D4"/>
    <w:rsid w:val="00644AFC"/>
    <w:rsid w:val="006615BA"/>
    <w:rsid w:val="00674D43"/>
    <w:rsid w:val="00676648"/>
    <w:rsid w:val="006876AD"/>
    <w:rsid w:val="00687C3B"/>
    <w:rsid w:val="006953A9"/>
    <w:rsid w:val="006A100E"/>
    <w:rsid w:val="006A1E40"/>
    <w:rsid w:val="006A4ED3"/>
    <w:rsid w:val="006B5CC5"/>
    <w:rsid w:val="006C0100"/>
    <w:rsid w:val="006C241D"/>
    <w:rsid w:val="006C4D6D"/>
    <w:rsid w:val="006C6D20"/>
    <w:rsid w:val="006C72D0"/>
    <w:rsid w:val="006D16A2"/>
    <w:rsid w:val="006D3F52"/>
    <w:rsid w:val="006E5C86"/>
    <w:rsid w:val="006F081C"/>
    <w:rsid w:val="006F194E"/>
    <w:rsid w:val="006F7573"/>
    <w:rsid w:val="00706F61"/>
    <w:rsid w:val="00715B31"/>
    <w:rsid w:val="00717E65"/>
    <w:rsid w:val="00720878"/>
    <w:rsid w:val="00721DD2"/>
    <w:rsid w:val="0073002E"/>
    <w:rsid w:val="00733833"/>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A71FF"/>
    <w:rsid w:val="007B4158"/>
    <w:rsid w:val="007B6631"/>
    <w:rsid w:val="007C7982"/>
    <w:rsid w:val="007D67C9"/>
    <w:rsid w:val="007D7695"/>
    <w:rsid w:val="007F2DD3"/>
    <w:rsid w:val="007F3D1A"/>
    <w:rsid w:val="008028A4"/>
    <w:rsid w:val="00802BF2"/>
    <w:rsid w:val="00803809"/>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B652F"/>
    <w:rsid w:val="008C2669"/>
    <w:rsid w:val="008D3829"/>
    <w:rsid w:val="008D4DF4"/>
    <w:rsid w:val="008E591A"/>
    <w:rsid w:val="008E649A"/>
    <w:rsid w:val="008F6564"/>
    <w:rsid w:val="008F74CA"/>
    <w:rsid w:val="0090271F"/>
    <w:rsid w:val="00902E23"/>
    <w:rsid w:val="00907941"/>
    <w:rsid w:val="00910119"/>
    <w:rsid w:val="0091348E"/>
    <w:rsid w:val="00917CCB"/>
    <w:rsid w:val="00920C93"/>
    <w:rsid w:val="0092369C"/>
    <w:rsid w:val="009262CB"/>
    <w:rsid w:val="00927217"/>
    <w:rsid w:val="009304DF"/>
    <w:rsid w:val="00942EC2"/>
    <w:rsid w:val="00942F26"/>
    <w:rsid w:val="00944977"/>
    <w:rsid w:val="00953FDC"/>
    <w:rsid w:val="00971305"/>
    <w:rsid w:val="00971A17"/>
    <w:rsid w:val="00971C43"/>
    <w:rsid w:val="00972E2F"/>
    <w:rsid w:val="00975305"/>
    <w:rsid w:val="00990B6A"/>
    <w:rsid w:val="009A3B70"/>
    <w:rsid w:val="009B16C0"/>
    <w:rsid w:val="009D15E2"/>
    <w:rsid w:val="009D53A0"/>
    <w:rsid w:val="009E1E68"/>
    <w:rsid w:val="009E3688"/>
    <w:rsid w:val="009F37B7"/>
    <w:rsid w:val="009F534A"/>
    <w:rsid w:val="009F5814"/>
    <w:rsid w:val="00A0074F"/>
    <w:rsid w:val="00A00B9F"/>
    <w:rsid w:val="00A0147E"/>
    <w:rsid w:val="00A10F02"/>
    <w:rsid w:val="00A1472F"/>
    <w:rsid w:val="00A164B4"/>
    <w:rsid w:val="00A232A8"/>
    <w:rsid w:val="00A25621"/>
    <w:rsid w:val="00A26419"/>
    <w:rsid w:val="00A27580"/>
    <w:rsid w:val="00A34106"/>
    <w:rsid w:val="00A44A2A"/>
    <w:rsid w:val="00A53724"/>
    <w:rsid w:val="00A6000A"/>
    <w:rsid w:val="00A6051E"/>
    <w:rsid w:val="00A617A3"/>
    <w:rsid w:val="00A632FD"/>
    <w:rsid w:val="00A6421E"/>
    <w:rsid w:val="00A701C7"/>
    <w:rsid w:val="00A821F1"/>
    <w:rsid w:val="00A82346"/>
    <w:rsid w:val="00A84FFA"/>
    <w:rsid w:val="00AB4FEB"/>
    <w:rsid w:val="00AB6E80"/>
    <w:rsid w:val="00AC0D96"/>
    <w:rsid w:val="00AC6956"/>
    <w:rsid w:val="00AC7E25"/>
    <w:rsid w:val="00AD3B1B"/>
    <w:rsid w:val="00AD3C70"/>
    <w:rsid w:val="00AD5064"/>
    <w:rsid w:val="00AE1365"/>
    <w:rsid w:val="00AE1C26"/>
    <w:rsid w:val="00AF38D7"/>
    <w:rsid w:val="00B0264A"/>
    <w:rsid w:val="00B15449"/>
    <w:rsid w:val="00B15540"/>
    <w:rsid w:val="00B21213"/>
    <w:rsid w:val="00B2576A"/>
    <w:rsid w:val="00B30AB7"/>
    <w:rsid w:val="00B3525D"/>
    <w:rsid w:val="00B3658F"/>
    <w:rsid w:val="00B36859"/>
    <w:rsid w:val="00B42053"/>
    <w:rsid w:val="00B5055C"/>
    <w:rsid w:val="00B543D1"/>
    <w:rsid w:val="00B55156"/>
    <w:rsid w:val="00B5547A"/>
    <w:rsid w:val="00B56361"/>
    <w:rsid w:val="00B61BC3"/>
    <w:rsid w:val="00B67591"/>
    <w:rsid w:val="00B727F3"/>
    <w:rsid w:val="00B83298"/>
    <w:rsid w:val="00B8526F"/>
    <w:rsid w:val="00B863E0"/>
    <w:rsid w:val="00B96451"/>
    <w:rsid w:val="00BA782B"/>
    <w:rsid w:val="00BB2294"/>
    <w:rsid w:val="00BB2AD0"/>
    <w:rsid w:val="00BC0CA6"/>
    <w:rsid w:val="00BC0F7D"/>
    <w:rsid w:val="00BD5527"/>
    <w:rsid w:val="00BF162E"/>
    <w:rsid w:val="00BF3FFB"/>
    <w:rsid w:val="00BF4B78"/>
    <w:rsid w:val="00C078A3"/>
    <w:rsid w:val="00C11376"/>
    <w:rsid w:val="00C304A2"/>
    <w:rsid w:val="00C3171B"/>
    <w:rsid w:val="00C33079"/>
    <w:rsid w:val="00C340B8"/>
    <w:rsid w:val="00C365C0"/>
    <w:rsid w:val="00C37436"/>
    <w:rsid w:val="00C37899"/>
    <w:rsid w:val="00C4013F"/>
    <w:rsid w:val="00C4161F"/>
    <w:rsid w:val="00C45231"/>
    <w:rsid w:val="00C46535"/>
    <w:rsid w:val="00C51415"/>
    <w:rsid w:val="00C5204D"/>
    <w:rsid w:val="00C544AD"/>
    <w:rsid w:val="00C72833"/>
    <w:rsid w:val="00C76572"/>
    <w:rsid w:val="00C80058"/>
    <w:rsid w:val="00C93F40"/>
    <w:rsid w:val="00CA3D0C"/>
    <w:rsid w:val="00CA5A3A"/>
    <w:rsid w:val="00CA6824"/>
    <w:rsid w:val="00CB1A8A"/>
    <w:rsid w:val="00CB606B"/>
    <w:rsid w:val="00CB73BD"/>
    <w:rsid w:val="00D00406"/>
    <w:rsid w:val="00D01DB7"/>
    <w:rsid w:val="00D050A1"/>
    <w:rsid w:val="00D1669E"/>
    <w:rsid w:val="00D16FBB"/>
    <w:rsid w:val="00D203D9"/>
    <w:rsid w:val="00D24259"/>
    <w:rsid w:val="00D36DEC"/>
    <w:rsid w:val="00D5331B"/>
    <w:rsid w:val="00D54535"/>
    <w:rsid w:val="00D555A6"/>
    <w:rsid w:val="00D56ABE"/>
    <w:rsid w:val="00D56B97"/>
    <w:rsid w:val="00D60142"/>
    <w:rsid w:val="00D71CAA"/>
    <w:rsid w:val="00D738D6"/>
    <w:rsid w:val="00D74B24"/>
    <w:rsid w:val="00D74DA1"/>
    <w:rsid w:val="00D755EB"/>
    <w:rsid w:val="00D75D12"/>
    <w:rsid w:val="00D76D4A"/>
    <w:rsid w:val="00D826B3"/>
    <w:rsid w:val="00D83283"/>
    <w:rsid w:val="00D844D8"/>
    <w:rsid w:val="00D87E00"/>
    <w:rsid w:val="00D90D31"/>
    <w:rsid w:val="00D9134D"/>
    <w:rsid w:val="00DA2914"/>
    <w:rsid w:val="00DA3747"/>
    <w:rsid w:val="00DA7A03"/>
    <w:rsid w:val="00DA7E56"/>
    <w:rsid w:val="00DB1818"/>
    <w:rsid w:val="00DB416E"/>
    <w:rsid w:val="00DC309B"/>
    <w:rsid w:val="00DC4DA2"/>
    <w:rsid w:val="00DD4440"/>
    <w:rsid w:val="00DF0297"/>
    <w:rsid w:val="00DF2B1F"/>
    <w:rsid w:val="00DF62CD"/>
    <w:rsid w:val="00E026E8"/>
    <w:rsid w:val="00E04CC5"/>
    <w:rsid w:val="00E04D76"/>
    <w:rsid w:val="00E060BD"/>
    <w:rsid w:val="00E12E6A"/>
    <w:rsid w:val="00E259C6"/>
    <w:rsid w:val="00E3396C"/>
    <w:rsid w:val="00E373FD"/>
    <w:rsid w:val="00E438B0"/>
    <w:rsid w:val="00E510D7"/>
    <w:rsid w:val="00E6171D"/>
    <w:rsid w:val="00E6367B"/>
    <w:rsid w:val="00E63DD2"/>
    <w:rsid w:val="00E74C50"/>
    <w:rsid w:val="00E77645"/>
    <w:rsid w:val="00E83492"/>
    <w:rsid w:val="00E8684E"/>
    <w:rsid w:val="00EA0C3A"/>
    <w:rsid w:val="00EA151A"/>
    <w:rsid w:val="00EA51E9"/>
    <w:rsid w:val="00EA7696"/>
    <w:rsid w:val="00EB166D"/>
    <w:rsid w:val="00EB16FD"/>
    <w:rsid w:val="00EB3CEA"/>
    <w:rsid w:val="00EC3E80"/>
    <w:rsid w:val="00EC4346"/>
    <w:rsid w:val="00EC4A25"/>
    <w:rsid w:val="00ED3756"/>
    <w:rsid w:val="00ED5087"/>
    <w:rsid w:val="00ED730D"/>
    <w:rsid w:val="00ED7F65"/>
    <w:rsid w:val="00EE2FA8"/>
    <w:rsid w:val="00EF672D"/>
    <w:rsid w:val="00F025A2"/>
    <w:rsid w:val="00F02C34"/>
    <w:rsid w:val="00F04712"/>
    <w:rsid w:val="00F124EB"/>
    <w:rsid w:val="00F22EC7"/>
    <w:rsid w:val="00F267AF"/>
    <w:rsid w:val="00F31705"/>
    <w:rsid w:val="00F36B89"/>
    <w:rsid w:val="00F407EA"/>
    <w:rsid w:val="00F40C40"/>
    <w:rsid w:val="00F42070"/>
    <w:rsid w:val="00F43EDE"/>
    <w:rsid w:val="00F45B4B"/>
    <w:rsid w:val="00F551E3"/>
    <w:rsid w:val="00F653B8"/>
    <w:rsid w:val="00F66213"/>
    <w:rsid w:val="00F7355C"/>
    <w:rsid w:val="00F81359"/>
    <w:rsid w:val="00F82C3D"/>
    <w:rsid w:val="00F85DB3"/>
    <w:rsid w:val="00FA1266"/>
    <w:rsid w:val="00FA61E8"/>
    <w:rsid w:val="00FA62A6"/>
    <w:rsid w:val="00FA6A0B"/>
    <w:rsid w:val="00FB2130"/>
    <w:rsid w:val="00FB372F"/>
    <w:rsid w:val="00FB59E9"/>
    <w:rsid w:val="00FB611C"/>
    <w:rsid w:val="00FC1192"/>
    <w:rsid w:val="00FC2EBE"/>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qFormat/>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026488">
      <w:bodyDiv w:val="1"/>
      <w:marLeft w:val="0"/>
      <w:marRight w:val="0"/>
      <w:marTop w:val="0"/>
      <w:marBottom w:val="0"/>
      <w:divBdr>
        <w:top w:val="none" w:sz="0" w:space="0" w:color="auto"/>
        <w:left w:val="none" w:sz="0" w:space="0" w:color="auto"/>
        <w:bottom w:val="none" w:sz="0" w:space="0" w:color="auto"/>
        <w:right w:val="none" w:sz="0" w:space="0" w:color="auto"/>
      </w:divBdr>
    </w:div>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11E93-EA92-4B40-9D55-4484D55FC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20051</Words>
  <Characters>114292</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134075</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dcterms:created xsi:type="dcterms:W3CDTF">2019-11-28T18:23:00Z</dcterms:created>
  <dcterms:modified xsi:type="dcterms:W3CDTF">2019-12-18T19:15:00Z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(3)Jsx98J9yegZYjnfHF2iKKap1GnCyRco8VEgt8cmEwqLZQhwRiVbJmvm8hg52CpAIUuzutvac
WfyKMKaFZAY/kDKK6f+SlPXuBRMwu5UQ93a3dbaFQqLOrwhkcLiU+1VVdiL65vE1fVOg7Uhk
ChQ1qKkY3sW/dV3RrnyELmLQ0kEA0iJ8s4vqomyblKMsnEvudvKRFqob9pphXumpqX1WSRUG
gcjwI9NcU9kxEuVJzU</vt:lpwstr>
  </property>
  <property fmtid="{D5CDD505-2E9C-101B-9397-08002B2CF9AE}" pid="3" name="_2015_ms_pID_7253431">
    <vt:lpwstr>1MWA9ThY7wNePPMhU4HxP0pgD5JDQCjS0Vwrt86SnA5Mfc1U9dmtAo
d0RBM4mq34T5T5XPuXTjCXxfcAC9ZSoZkBMcGL3zA0ymxdfRjLOqKQ1MgbGJiEbNgPVqsCtM
lKnMYXFURf6PBLGzNbEUft6ZnrQwHqOSX7a2bDvh4uKGkgjc/pSBX+vDOXI9rmmrtS/Cuq8u
kMJmgK7AIgTOcRc48uOEVxXo4qv0YwuClv4U</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1574677160</vt:lpwstr>
  </property>
</Properties>
</file>